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4B83B8C" w:rsidR="004F0988" w:rsidRPr="00AE6164" w:rsidRDefault="004E30DB" w:rsidP="00133525">
            <w:pPr>
              <w:pStyle w:val="ZA"/>
              <w:framePr w:w="0" w:hRule="auto" w:wrap="auto" w:vAnchor="margin" w:hAnchor="text" w:yAlign="inline"/>
            </w:pPr>
            <w:bookmarkStart w:id="0" w:name="page1"/>
            <w:r w:rsidRPr="0032374D">
              <w:rPr>
                <w:sz w:val="64"/>
              </w:rPr>
              <w:t xml:space="preserve">3GPP TS 29.128 </w:t>
            </w:r>
            <w:r w:rsidRPr="0032374D">
              <w:t>V</w:t>
            </w:r>
            <w:r w:rsidR="00B338F4">
              <w:t>19.1.0</w:t>
            </w:r>
            <w:r w:rsidRPr="0032374D">
              <w:t xml:space="preserve"> </w:t>
            </w:r>
            <w:r w:rsidRPr="0032374D">
              <w:rPr>
                <w:sz w:val="32"/>
              </w:rPr>
              <w:t>(</w:t>
            </w:r>
            <w:r w:rsidR="00B338F4">
              <w:rPr>
                <w:sz w:val="32"/>
              </w:rPr>
              <w:t>2025-03</w:t>
            </w:r>
            <w:r w:rsidRPr="0032374D">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685930C" w:rsidR="004F0988" w:rsidRDefault="004F0988" w:rsidP="00133525">
            <w:pPr>
              <w:pStyle w:val="ZB"/>
              <w:framePr w:w="0" w:hRule="auto" w:wrap="auto" w:vAnchor="margin" w:hAnchor="text" w:yAlign="inline"/>
            </w:pPr>
            <w:r w:rsidRPr="004D3578">
              <w:t>Technica</w:t>
            </w:r>
            <w:r w:rsidRPr="004E30DB">
              <w:t xml:space="preserve">l </w:t>
            </w:r>
            <w:bookmarkStart w:id="1" w:name="spectype2"/>
            <w:r w:rsidRPr="004E30DB">
              <w:t>Specification</w:t>
            </w:r>
            <w:bookmarkEnd w:id="1"/>
          </w:p>
          <w:p w14:paraId="462B8E42" w14:textId="149352BA" w:rsidR="00BA4B8D" w:rsidRDefault="00BA4B8D" w:rsidP="004E30DB"/>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4164C4E" w14:textId="77777777" w:rsidR="004E30DB" w:rsidRPr="0032374D" w:rsidRDefault="004E30DB" w:rsidP="004E30DB">
            <w:pPr>
              <w:pStyle w:val="ZT"/>
              <w:framePr w:wrap="auto" w:hAnchor="text" w:yAlign="inline"/>
            </w:pPr>
            <w:r w:rsidRPr="0032374D">
              <w:t>Technical Specification Group Core Network and Terminals;</w:t>
            </w:r>
          </w:p>
          <w:p w14:paraId="1D2A8F5E" w14:textId="567A1B4F" w:rsidR="004F0988" w:rsidRPr="004E30DB" w:rsidRDefault="004E30DB" w:rsidP="004E30DB">
            <w:pPr>
              <w:pStyle w:val="ZT"/>
              <w:framePr w:wrap="auto" w:hAnchor="text" w:yAlign="inline"/>
            </w:pPr>
            <w:r w:rsidRPr="0032374D">
              <w:t>Mobility Management Entity (MME) and Serving GPRS Support Node (SGSN) interfaces for interworking with packet data network</w:t>
            </w:r>
            <w:r w:rsidRPr="004E30DB">
              <w:t>s and applications</w:t>
            </w:r>
          </w:p>
          <w:p w14:paraId="04CAC1E0" w14:textId="453CA222" w:rsidR="004F0988" w:rsidRPr="00AE6164" w:rsidRDefault="004F0988" w:rsidP="00133525">
            <w:pPr>
              <w:pStyle w:val="ZT"/>
              <w:framePr w:wrap="auto" w:hAnchor="text" w:yAlign="inline"/>
              <w:rPr>
                <w:i/>
                <w:sz w:val="28"/>
              </w:rPr>
            </w:pPr>
            <w:r w:rsidRPr="004E30DB">
              <w:t>(</w:t>
            </w:r>
            <w:r w:rsidRPr="004E30DB">
              <w:rPr>
                <w:rStyle w:val="ZGSM"/>
              </w:rPr>
              <w:t xml:space="preserve">Release </w:t>
            </w:r>
            <w:bookmarkStart w:id="2" w:name="specRelease"/>
            <w:r w:rsidRPr="004E30DB">
              <w:rPr>
                <w:rStyle w:val="ZGSM"/>
              </w:rPr>
              <w:t>1</w:t>
            </w:r>
            <w:r w:rsidR="000270B9" w:rsidRPr="004E30DB">
              <w:rPr>
                <w:rStyle w:val="ZGSM"/>
              </w:rPr>
              <w:t>9</w:t>
            </w:r>
            <w:bookmarkEnd w:id="2"/>
            <w:r w:rsidRPr="004E30D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3" w:name="_MON_1684549432"/>
      <w:bookmarkEnd w:id="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1991070" r:id="rId10"/>
              </w:object>
            </w:r>
          </w:p>
        </w:tc>
        <w:bookmarkStart w:id="4" w:name="_MON_1710316168"/>
        <w:bookmarkEnd w:id="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019910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93CA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6CA863" w:rsidR="00E16509" w:rsidRPr="00133525" w:rsidRDefault="00E16509" w:rsidP="00133525">
            <w:pPr>
              <w:pStyle w:val="FP"/>
              <w:jc w:val="center"/>
              <w:rPr>
                <w:noProof/>
                <w:sz w:val="18"/>
              </w:rPr>
            </w:pPr>
            <w:r w:rsidRPr="004E30DB">
              <w:rPr>
                <w:noProof/>
                <w:sz w:val="18"/>
              </w:rPr>
              <w:t xml:space="preserve">© </w:t>
            </w:r>
            <w:bookmarkStart w:id="9" w:name="copyrightDate"/>
            <w:r w:rsidRPr="004E30DB">
              <w:rPr>
                <w:noProof/>
                <w:sz w:val="18"/>
              </w:rPr>
              <w:t>2</w:t>
            </w:r>
            <w:r w:rsidR="008E2D68" w:rsidRPr="004E30DB">
              <w:rPr>
                <w:noProof/>
                <w:sz w:val="18"/>
              </w:rPr>
              <w:t>0</w:t>
            </w:r>
            <w:bookmarkEnd w:id="9"/>
            <w:r w:rsidR="004E30DB" w:rsidRPr="004E30DB">
              <w:rPr>
                <w:noProof/>
                <w:sz w:val="18"/>
              </w:rPr>
              <w:t>2</w:t>
            </w:r>
            <w:r w:rsidR="00B338F4">
              <w:rPr>
                <w:noProof/>
                <w:sz w:val="18"/>
              </w:rPr>
              <w:t>5</w:t>
            </w:r>
            <w:r w:rsidRPr="004E30DB">
              <w:rPr>
                <w:noProof/>
                <w:sz w:val="18"/>
              </w:rPr>
              <w:t>, 3GPP</w:t>
            </w:r>
            <w:r w:rsidRPr="00133525">
              <w:rPr>
                <w:noProof/>
                <w:sz w:val="18"/>
              </w:rPr>
              <w:t xml:space="preserve">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2AD14C35" w14:textId="5260F926" w:rsidR="00B338F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338F4">
        <w:rPr>
          <w:noProof/>
        </w:rPr>
        <w:t>Foreword</w:t>
      </w:r>
      <w:r w:rsidR="00B338F4">
        <w:rPr>
          <w:noProof/>
        </w:rPr>
        <w:tab/>
      </w:r>
      <w:r w:rsidR="00B338F4">
        <w:rPr>
          <w:noProof/>
        </w:rPr>
        <w:fldChar w:fldCharType="begin" w:fldLock="1"/>
      </w:r>
      <w:r w:rsidR="00B338F4">
        <w:rPr>
          <w:noProof/>
        </w:rPr>
        <w:instrText xml:space="preserve"> PAGEREF _Toc191378176 \h </w:instrText>
      </w:r>
      <w:r w:rsidR="00B338F4">
        <w:rPr>
          <w:noProof/>
        </w:rPr>
      </w:r>
      <w:r w:rsidR="00B338F4">
        <w:rPr>
          <w:noProof/>
        </w:rPr>
        <w:fldChar w:fldCharType="separate"/>
      </w:r>
      <w:r w:rsidR="00B338F4">
        <w:rPr>
          <w:noProof/>
        </w:rPr>
        <w:t>6</w:t>
      </w:r>
      <w:r w:rsidR="00B338F4">
        <w:rPr>
          <w:noProof/>
        </w:rPr>
        <w:fldChar w:fldCharType="end"/>
      </w:r>
    </w:p>
    <w:p w14:paraId="3A655902" w14:textId="2B5F7B56"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_Toc191378177 \h </w:instrText>
      </w:r>
      <w:r>
        <w:rPr>
          <w:noProof/>
        </w:rPr>
      </w:r>
      <w:r>
        <w:rPr>
          <w:noProof/>
        </w:rPr>
        <w:fldChar w:fldCharType="separate"/>
      </w:r>
      <w:r>
        <w:rPr>
          <w:noProof/>
        </w:rPr>
        <w:t>8</w:t>
      </w:r>
      <w:r>
        <w:rPr>
          <w:noProof/>
        </w:rPr>
        <w:fldChar w:fldCharType="end"/>
      </w:r>
    </w:p>
    <w:p w14:paraId="5D146DB4" w14:textId="7B9210D5"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_Toc191378178 \h </w:instrText>
      </w:r>
      <w:r>
        <w:rPr>
          <w:noProof/>
        </w:rPr>
      </w:r>
      <w:r>
        <w:rPr>
          <w:noProof/>
        </w:rPr>
        <w:fldChar w:fldCharType="separate"/>
      </w:r>
      <w:r>
        <w:rPr>
          <w:noProof/>
        </w:rPr>
        <w:t>8</w:t>
      </w:r>
      <w:r>
        <w:rPr>
          <w:noProof/>
        </w:rPr>
        <w:fldChar w:fldCharType="end"/>
      </w:r>
    </w:p>
    <w:p w14:paraId="73C17345" w14:textId="6CF3B11A"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_Toc191378179 \h </w:instrText>
      </w:r>
      <w:r>
        <w:rPr>
          <w:noProof/>
        </w:rPr>
      </w:r>
      <w:r>
        <w:rPr>
          <w:noProof/>
        </w:rPr>
        <w:fldChar w:fldCharType="separate"/>
      </w:r>
      <w:r>
        <w:rPr>
          <w:noProof/>
        </w:rPr>
        <w:t>9</w:t>
      </w:r>
      <w:r>
        <w:rPr>
          <w:noProof/>
        </w:rPr>
        <w:fldChar w:fldCharType="end"/>
      </w:r>
    </w:p>
    <w:p w14:paraId="5F7018F2" w14:textId="7F2266B2"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_Toc191378180 \h </w:instrText>
      </w:r>
      <w:r>
        <w:rPr>
          <w:noProof/>
        </w:rPr>
      </w:r>
      <w:r>
        <w:rPr>
          <w:noProof/>
        </w:rPr>
        <w:fldChar w:fldCharType="separate"/>
      </w:r>
      <w:r>
        <w:rPr>
          <w:noProof/>
        </w:rPr>
        <w:t>9</w:t>
      </w:r>
      <w:r>
        <w:rPr>
          <w:noProof/>
        </w:rPr>
        <w:fldChar w:fldCharType="end"/>
      </w:r>
    </w:p>
    <w:p w14:paraId="6A79F7EB" w14:textId="76FED7E9"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212141">
        <w:rPr>
          <w:noProof/>
          <w:lang w:val="sv-SE"/>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_Toc191378181 \h </w:instrText>
      </w:r>
      <w:r>
        <w:rPr>
          <w:noProof/>
        </w:rPr>
      </w:r>
      <w:r>
        <w:rPr>
          <w:noProof/>
        </w:rPr>
        <w:fldChar w:fldCharType="separate"/>
      </w:r>
      <w:r>
        <w:rPr>
          <w:noProof/>
        </w:rPr>
        <w:t>9</w:t>
      </w:r>
      <w:r>
        <w:rPr>
          <w:noProof/>
        </w:rPr>
        <w:fldChar w:fldCharType="end"/>
      </w:r>
    </w:p>
    <w:p w14:paraId="6428E3D0" w14:textId="3958B478"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_Toc191378182 \h </w:instrText>
      </w:r>
      <w:r>
        <w:rPr>
          <w:noProof/>
        </w:rPr>
      </w:r>
      <w:r>
        <w:rPr>
          <w:noProof/>
        </w:rPr>
        <w:fldChar w:fldCharType="separate"/>
      </w:r>
      <w:r>
        <w:rPr>
          <w:noProof/>
        </w:rPr>
        <w:t>10</w:t>
      </w:r>
      <w:r>
        <w:rPr>
          <w:noProof/>
        </w:rPr>
        <w:fldChar w:fldCharType="end"/>
      </w:r>
    </w:p>
    <w:p w14:paraId="0FB87C8E" w14:textId="0B4723B6"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_Toc191378183 \h </w:instrText>
      </w:r>
      <w:r>
        <w:rPr>
          <w:noProof/>
        </w:rPr>
      </w:r>
      <w:r>
        <w:rPr>
          <w:noProof/>
        </w:rPr>
        <w:fldChar w:fldCharType="separate"/>
      </w:r>
      <w:r>
        <w:rPr>
          <w:noProof/>
        </w:rPr>
        <w:t>10</w:t>
      </w:r>
      <w:r>
        <w:rPr>
          <w:noProof/>
        </w:rPr>
        <w:fldChar w:fldCharType="end"/>
      </w:r>
    </w:p>
    <w:p w14:paraId="338F0CD5" w14:textId="2619999C"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_Toc191378184 \h </w:instrText>
      </w:r>
      <w:r>
        <w:rPr>
          <w:noProof/>
        </w:rPr>
      </w:r>
      <w:r>
        <w:rPr>
          <w:noProof/>
        </w:rPr>
        <w:fldChar w:fldCharType="separate"/>
      </w:r>
      <w:r>
        <w:rPr>
          <w:noProof/>
        </w:rPr>
        <w:t>11</w:t>
      </w:r>
      <w:r>
        <w:rPr>
          <w:noProof/>
        </w:rPr>
        <w:fldChar w:fldCharType="end"/>
      </w:r>
    </w:p>
    <w:p w14:paraId="11EC1888" w14:textId="6AF9F79F"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I</w:t>
      </w:r>
      <w:r>
        <w:rPr>
          <w:noProof/>
        </w:rPr>
        <w:t>ntroduction</w:t>
      </w:r>
      <w:r>
        <w:rPr>
          <w:noProof/>
        </w:rPr>
        <w:tab/>
      </w:r>
      <w:r>
        <w:rPr>
          <w:noProof/>
        </w:rPr>
        <w:fldChar w:fldCharType="begin" w:fldLock="1"/>
      </w:r>
      <w:r>
        <w:rPr>
          <w:noProof/>
        </w:rPr>
        <w:instrText xml:space="preserve"> PAGEREF _Toc191378185 \h </w:instrText>
      </w:r>
      <w:r>
        <w:rPr>
          <w:noProof/>
        </w:rPr>
      </w:r>
      <w:r>
        <w:rPr>
          <w:noProof/>
        </w:rPr>
        <w:fldChar w:fldCharType="separate"/>
      </w:r>
      <w:r>
        <w:rPr>
          <w:noProof/>
        </w:rPr>
        <w:t>11</w:t>
      </w:r>
      <w:r>
        <w:rPr>
          <w:noProof/>
        </w:rPr>
        <w:fldChar w:fldCharType="end"/>
      </w:r>
    </w:p>
    <w:p w14:paraId="2975C205" w14:textId="76E90006"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212141">
        <w:rPr>
          <w:noProof/>
          <w:lang w:val="sv-SE"/>
        </w:rPr>
        <w:t>2</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Report Procedures</w:t>
      </w:r>
      <w:r>
        <w:rPr>
          <w:noProof/>
        </w:rPr>
        <w:tab/>
      </w:r>
      <w:r>
        <w:rPr>
          <w:noProof/>
        </w:rPr>
        <w:fldChar w:fldCharType="begin" w:fldLock="1"/>
      </w:r>
      <w:r>
        <w:rPr>
          <w:noProof/>
        </w:rPr>
        <w:instrText xml:space="preserve"> PAGEREF _Toc191378186 \h </w:instrText>
      </w:r>
      <w:r>
        <w:rPr>
          <w:noProof/>
        </w:rPr>
      </w:r>
      <w:r>
        <w:rPr>
          <w:noProof/>
        </w:rPr>
        <w:fldChar w:fldCharType="separate"/>
      </w:r>
      <w:r>
        <w:rPr>
          <w:noProof/>
        </w:rPr>
        <w:t>11</w:t>
      </w:r>
      <w:r>
        <w:rPr>
          <w:noProof/>
        </w:rPr>
        <w:fldChar w:fldCharType="end"/>
      </w:r>
    </w:p>
    <w:p w14:paraId="25A0FE87" w14:textId="72DB171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_Toc191378187 \h </w:instrText>
      </w:r>
      <w:r>
        <w:rPr>
          <w:noProof/>
        </w:rPr>
      </w:r>
      <w:r>
        <w:rPr>
          <w:noProof/>
        </w:rPr>
        <w:fldChar w:fldCharType="separate"/>
      </w:r>
      <w:r>
        <w:rPr>
          <w:noProof/>
        </w:rPr>
        <w:t>11</w:t>
      </w:r>
      <w:r>
        <w:rPr>
          <w:noProof/>
        </w:rPr>
        <w:fldChar w:fldCharType="end"/>
      </w:r>
    </w:p>
    <w:p w14:paraId="2C514A2D" w14:textId="38107305"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_Toc191378188 \h </w:instrText>
      </w:r>
      <w:r>
        <w:rPr>
          <w:noProof/>
        </w:rPr>
      </w:r>
      <w:r>
        <w:rPr>
          <w:noProof/>
        </w:rPr>
        <w:fldChar w:fldCharType="separate"/>
      </w:r>
      <w:r>
        <w:rPr>
          <w:noProof/>
        </w:rPr>
        <w:t>12</w:t>
      </w:r>
      <w:r>
        <w:rPr>
          <w:noProof/>
        </w:rPr>
        <w:fldChar w:fldCharType="end"/>
      </w:r>
    </w:p>
    <w:p w14:paraId="45975E9D" w14:textId="090A7D85"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sv-SE"/>
        </w:rPr>
        <w:t>5.2.2.0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_Toc191378189 \h </w:instrText>
      </w:r>
      <w:r>
        <w:rPr>
          <w:noProof/>
        </w:rPr>
      </w:r>
      <w:r>
        <w:rPr>
          <w:noProof/>
        </w:rPr>
        <w:fldChar w:fldCharType="separate"/>
      </w:r>
      <w:r>
        <w:rPr>
          <w:noProof/>
        </w:rPr>
        <w:t>12</w:t>
      </w:r>
      <w:r>
        <w:rPr>
          <w:noProof/>
        </w:rPr>
        <w:fldChar w:fldCharType="end"/>
      </w:r>
    </w:p>
    <w:p w14:paraId="5B1584B3" w14:textId="0DCE000D"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UE Loss of Connectivity</w:t>
      </w:r>
      <w:r>
        <w:rPr>
          <w:noProof/>
        </w:rPr>
        <w:tab/>
      </w:r>
      <w:r>
        <w:rPr>
          <w:noProof/>
        </w:rPr>
        <w:fldChar w:fldCharType="begin" w:fldLock="1"/>
      </w:r>
      <w:r>
        <w:rPr>
          <w:noProof/>
        </w:rPr>
        <w:instrText xml:space="preserve"> PAGEREF _Toc191378190 \h </w:instrText>
      </w:r>
      <w:r>
        <w:rPr>
          <w:noProof/>
        </w:rPr>
      </w:r>
      <w:r>
        <w:rPr>
          <w:noProof/>
        </w:rPr>
        <w:fldChar w:fldCharType="separate"/>
      </w:r>
      <w:r>
        <w:rPr>
          <w:noProof/>
        </w:rPr>
        <w:t>13</w:t>
      </w:r>
      <w:r>
        <w:rPr>
          <w:noProof/>
        </w:rPr>
        <w:fldChar w:fldCharType="end"/>
      </w:r>
    </w:p>
    <w:p w14:paraId="6390B4CC" w14:textId="7B9B6C1A"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UE Reachability</w:t>
      </w:r>
      <w:r>
        <w:rPr>
          <w:noProof/>
        </w:rPr>
        <w:tab/>
      </w:r>
      <w:r>
        <w:rPr>
          <w:noProof/>
        </w:rPr>
        <w:fldChar w:fldCharType="begin" w:fldLock="1"/>
      </w:r>
      <w:r>
        <w:rPr>
          <w:noProof/>
        </w:rPr>
        <w:instrText xml:space="preserve"> PAGEREF _Toc191378191 \h </w:instrText>
      </w:r>
      <w:r>
        <w:rPr>
          <w:noProof/>
        </w:rPr>
      </w:r>
      <w:r>
        <w:rPr>
          <w:noProof/>
        </w:rPr>
        <w:fldChar w:fldCharType="separate"/>
      </w:r>
      <w:r>
        <w:rPr>
          <w:noProof/>
        </w:rPr>
        <w:t>13</w:t>
      </w:r>
      <w:r>
        <w:rPr>
          <w:noProof/>
        </w:rPr>
        <w:fldChar w:fldCharType="end"/>
      </w:r>
    </w:p>
    <w:p w14:paraId="4174D3EB" w14:textId="26C40C18"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_Toc191378192 \h </w:instrText>
      </w:r>
      <w:r>
        <w:rPr>
          <w:noProof/>
        </w:rPr>
      </w:r>
      <w:r>
        <w:rPr>
          <w:noProof/>
        </w:rPr>
        <w:fldChar w:fldCharType="separate"/>
      </w:r>
      <w:r>
        <w:rPr>
          <w:noProof/>
        </w:rPr>
        <w:t>13</w:t>
      </w:r>
      <w:r>
        <w:rPr>
          <w:noProof/>
        </w:rPr>
        <w:fldChar w:fldCharType="end"/>
      </w:r>
    </w:p>
    <w:p w14:paraId="39F2C818" w14:textId="698B5E8A"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Communication Failure</w:t>
      </w:r>
      <w:r>
        <w:rPr>
          <w:noProof/>
        </w:rPr>
        <w:tab/>
      </w:r>
      <w:r>
        <w:rPr>
          <w:noProof/>
        </w:rPr>
        <w:fldChar w:fldCharType="begin" w:fldLock="1"/>
      </w:r>
      <w:r>
        <w:rPr>
          <w:noProof/>
        </w:rPr>
        <w:instrText xml:space="preserve"> PAGEREF _Toc191378193 \h </w:instrText>
      </w:r>
      <w:r>
        <w:rPr>
          <w:noProof/>
        </w:rPr>
      </w:r>
      <w:r>
        <w:rPr>
          <w:noProof/>
        </w:rPr>
        <w:fldChar w:fldCharType="separate"/>
      </w:r>
      <w:r>
        <w:rPr>
          <w:noProof/>
        </w:rPr>
        <w:t>13</w:t>
      </w:r>
      <w:r>
        <w:rPr>
          <w:noProof/>
        </w:rPr>
        <w:fldChar w:fldCharType="end"/>
      </w:r>
    </w:p>
    <w:p w14:paraId="31F325E0" w14:textId="16E68145"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Availability after DDN failure</w:t>
      </w:r>
      <w:r>
        <w:rPr>
          <w:noProof/>
        </w:rPr>
        <w:tab/>
      </w:r>
      <w:r>
        <w:rPr>
          <w:noProof/>
        </w:rPr>
        <w:fldChar w:fldCharType="begin" w:fldLock="1"/>
      </w:r>
      <w:r>
        <w:rPr>
          <w:noProof/>
        </w:rPr>
        <w:instrText xml:space="preserve"> PAGEREF _Toc191378194 \h </w:instrText>
      </w:r>
      <w:r>
        <w:rPr>
          <w:noProof/>
        </w:rPr>
      </w:r>
      <w:r>
        <w:rPr>
          <w:noProof/>
        </w:rPr>
        <w:fldChar w:fldCharType="separate"/>
      </w:r>
      <w:r>
        <w:rPr>
          <w:noProof/>
        </w:rPr>
        <w:t>13</w:t>
      </w:r>
      <w:r>
        <w:rPr>
          <w:noProof/>
        </w:rPr>
        <w:fldChar w:fldCharType="end"/>
      </w:r>
    </w:p>
    <w:p w14:paraId="5800BE17" w14:textId="76AE2558"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Idle Status Indication</w:t>
      </w:r>
      <w:r>
        <w:rPr>
          <w:noProof/>
        </w:rPr>
        <w:tab/>
      </w:r>
      <w:r>
        <w:rPr>
          <w:noProof/>
        </w:rPr>
        <w:fldChar w:fldCharType="begin" w:fldLock="1"/>
      </w:r>
      <w:r>
        <w:rPr>
          <w:noProof/>
        </w:rPr>
        <w:instrText xml:space="preserve"> PAGEREF _Toc191378195 \h </w:instrText>
      </w:r>
      <w:r>
        <w:rPr>
          <w:noProof/>
        </w:rPr>
      </w:r>
      <w:r>
        <w:rPr>
          <w:noProof/>
        </w:rPr>
        <w:fldChar w:fldCharType="separate"/>
      </w:r>
      <w:r>
        <w:rPr>
          <w:noProof/>
        </w:rPr>
        <w:t>14</w:t>
      </w:r>
      <w:r>
        <w:rPr>
          <w:noProof/>
        </w:rPr>
        <w:fldChar w:fldCharType="end"/>
      </w:r>
    </w:p>
    <w:p w14:paraId="2F896FA5" w14:textId="50BDA9E0"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PDN Connectivity Status</w:t>
      </w:r>
      <w:r>
        <w:rPr>
          <w:noProof/>
        </w:rPr>
        <w:tab/>
      </w:r>
      <w:r>
        <w:rPr>
          <w:noProof/>
        </w:rPr>
        <w:fldChar w:fldCharType="begin" w:fldLock="1"/>
      </w:r>
      <w:r>
        <w:rPr>
          <w:noProof/>
        </w:rPr>
        <w:instrText xml:space="preserve"> PAGEREF _Toc191378196 \h </w:instrText>
      </w:r>
      <w:r>
        <w:rPr>
          <w:noProof/>
        </w:rPr>
      </w:r>
      <w:r>
        <w:rPr>
          <w:noProof/>
        </w:rPr>
        <w:fldChar w:fldCharType="separate"/>
      </w:r>
      <w:r>
        <w:rPr>
          <w:noProof/>
        </w:rPr>
        <w:t>14</w:t>
      </w:r>
      <w:r>
        <w:rPr>
          <w:noProof/>
        </w:rPr>
        <w:fldChar w:fldCharType="end"/>
      </w:r>
    </w:p>
    <w:p w14:paraId="468CC703" w14:textId="411C2A00"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Store and Forward Satellite operation information</w:t>
      </w:r>
      <w:r>
        <w:rPr>
          <w:noProof/>
        </w:rPr>
        <w:tab/>
      </w:r>
      <w:r>
        <w:rPr>
          <w:noProof/>
        </w:rPr>
        <w:fldChar w:fldCharType="begin" w:fldLock="1"/>
      </w:r>
      <w:r>
        <w:rPr>
          <w:noProof/>
        </w:rPr>
        <w:instrText xml:space="preserve"> PAGEREF _Toc191378197 \h </w:instrText>
      </w:r>
      <w:r>
        <w:rPr>
          <w:noProof/>
        </w:rPr>
      </w:r>
      <w:r>
        <w:rPr>
          <w:noProof/>
        </w:rPr>
        <w:fldChar w:fldCharType="separate"/>
      </w:r>
      <w:r>
        <w:rPr>
          <w:noProof/>
        </w:rPr>
        <w:t>14</w:t>
      </w:r>
      <w:r>
        <w:rPr>
          <w:noProof/>
        </w:rPr>
        <w:fldChar w:fldCharType="end"/>
      </w:r>
    </w:p>
    <w:p w14:paraId="21BB8F2A" w14:textId="5B99E16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_Toc191378198 \h </w:instrText>
      </w:r>
      <w:r>
        <w:rPr>
          <w:noProof/>
        </w:rPr>
      </w:r>
      <w:r>
        <w:rPr>
          <w:noProof/>
        </w:rPr>
        <w:fldChar w:fldCharType="separate"/>
      </w:r>
      <w:r>
        <w:rPr>
          <w:noProof/>
        </w:rPr>
        <w:t>14</w:t>
      </w:r>
      <w:r>
        <w:rPr>
          <w:noProof/>
        </w:rPr>
        <w:fldChar w:fldCharType="end"/>
      </w:r>
    </w:p>
    <w:p w14:paraId="33700644" w14:textId="07AD77A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_Toc191378199 \h </w:instrText>
      </w:r>
      <w:r>
        <w:rPr>
          <w:noProof/>
        </w:rPr>
      </w:r>
      <w:r>
        <w:rPr>
          <w:noProof/>
        </w:rPr>
        <w:fldChar w:fldCharType="separate"/>
      </w:r>
      <w:r>
        <w:rPr>
          <w:noProof/>
        </w:rPr>
        <w:t>14</w:t>
      </w:r>
      <w:r>
        <w:rPr>
          <w:noProof/>
        </w:rPr>
        <w:fldChar w:fldCharType="end"/>
      </w:r>
    </w:p>
    <w:p w14:paraId="6BAD2788" w14:textId="1B72DDF3"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212141">
        <w:rPr>
          <w:noProof/>
          <w:lang w:val="sv-SE"/>
        </w:rPr>
        <w:t>3</w:t>
      </w:r>
      <w:r>
        <w:rPr>
          <w:rFonts w:asciiTheme="minorHAnsi" w:eastAsiaTheme="minorEastAsia" w:hAnsiTheme="minorHAnsi" w:cstheme="minorBidi"/>
          <w:noProof/>
          <w:kern w:val="2"/>
          <w:sz w:val="24"/>
          <w:szCs w:val="24"/>
          <w:lang w:eastAsia="en-GB"/>
          <w14:ligatures w14:val="standardContextual"/>
        </w:rPr>
        <w:tab/>
      </w:r>
      <w:r>
        <w:rPr>
          <w:noProof/>
        </w:rPr>
        <w:t>Event Configuration Procedure</w:t>
      </w:r>
      <w:r>
        <w:rPr>
          <w:noProof/>
        </w:rPr>
        <w:tab/>
      </w:r>
      <w:r>
        <w:rPr>
          <w:noProof/>
        </w:rPr>
        <w:fldChar w:fldCharType="begin" w:fldLock="1"/>
      </w:r>
      <w:r>
        <w:rPr>
          <w:noProof/>
        </w:rPr>
        <w:instrText xml:space="preserve"> PAGEREF _Toc191378200 \h </w:instrText>
      </w:r>
      <w:r>
        <w:rPr>
          <w:noProof/>
        </w:rPr>
      </w:r>
      <w:r>
        <w:rPr>
          <w:noProof/>
        </w:rPr>
        <w:fldChar w:fldCharType="separate"/>
      </w:r>
      <w:r>
        <w:rPr>
          <w:noProof/>
        </w:rPr>
        <w:t>14</w:t>
      </w:r>
      <w:r>
        <w:rPr>
          <w:noProof/>
        </w:rPr>
        <w:fldChar w:fldCharType="end"/>
      </w:r>
    </w:p>
    <w:p w14:paraId="6CD27B86" w14:textId="760D4FC0"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_Toc191378201 \h </w:instrText>
      </w:r>
      <w:r>
        <w:rPr>
          <w:noProof/>
        </w:rPr>
      </w:r>
      <w:r>
        <w:rPr>
          <w:noProof/>
        </w:rPr>
        <w:fldChar w:fldCharType="separate"/>
      </w:r>
      <w:r>
        <w:rPr>
          <w:noProof/>
        </w:rPr>
        <w:t>14</w:t>
      </w:r>
      <w:r>
        <w:rPr>
          <w:noProof/>
        </w:rPr>
        <w:fldChar w:fldCharType="end"/>
      </w:r>
    </w:p>
    <w:p w14:paraId="61D9ABE7" w14:textId="68D844F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_Toc191378202 \h </w:instrText>
      </w:r>
      <w:r>
        <w:rPr>
          <w:noProof/>
        </w:rPr>
      </w:r>
      <w:r>
        <w:rPr>
          <w:noProof/>
        </w:rPr>
        <w:fldChar w:fldCharType="separate"/>
      </w:r>
      <w:r>
        <w:rPr>
          <w:noProof/>
        </w:rPr>
        <w:t>15</w:t>
      </w:r>
      <w:r>
        <w:rPr>
          <w:noProof/>
        </w:rPr>
        <w:fldChar w:fldCharType="end"/>
      </w:r>
    </w:p>
    <w:p w14:paraId="76A4B03B" w14:textId="559F6459"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_Toc191378203 \h </w:instrText>
      </w:r>
      <w:r>
        <w:rPr>
          <w:noProof/>
        </w:rPr>
      </w:r>
      <w:r>
        <w:rPr>
          <w:noProof/>
        </w:rPr>
        <w:fldChar w:fldCharType="separate"/>
      </w:r>
      <w:r>
        <w:rPr>
          <w:noProof/>
        </w:rPr>
        <w:t>16</w:t>
      </w:r>
      <w:r>
        <w:rPr>
          <w:noProof/>
        </w:rPr>
        <w:fldChar w:fldCharType="end"/>
      </w:r>
    </w:p>
    <w:p w14:paraId="2709B62E" w14:textId="3A92A334"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212141">
        <w:rPr>
          <w:noProof/>
          <w:lang w:val="sv-SE"/>
        </w:rPr>
        <w:t>4</w:t>
      </w:r>
      <w:r>
        <w:rPr>
          <w:rFonts w:asciiTheme="minorHAnsi" w:eastAsiaTheme="minorEastAsia" w:hAnsiTheme="minorHAnsi" w:cstheme="minorBidi"/>
          <w:noProof/>
          <w:kern w:val="2"/>
          <w:sz w:val="24"/>
          <w:szCs w:val="24"/>
          <w:lang w:eastAsia="en-GB"/>
          <w14:ligatures w14:val="standardContextual"/>
        </w:rPr>
        <w:tab/>
      </w:r>
      <w:r>
        <w:rPr>
          <w:noProof/>
        </w:rPr>
        <w:t>Event Configuration Procedure for Roaming</w:t>
      </w:r>
      <w:r>
        <w:rPr>
          <w:noProof/>
        </w:rPr>
        <w:tab/>
      </w:r>
      <w:r>
        <w:rPr>
          <w:noProof/>
        </w:rPr>
        <w:fldChar w:fldCharType="begin" w:fldLock="1"/>
      </w:r>
      <w:r>
        <w:rPr>
          <w:noProof/>
        </w:rPr>
        <w:instrText xml:space="preserve"> PAGEREF _Toc191378204 \h </w:instrText>
      </w:r>
      <w:r>
        <w:rPr>
          <w:noProof/>
        </w:rPr>
      </w:r>
      <w:r>
        <w:rPr>
          <w:noProof/>
        </w:rPr>
        <w:fldChar w:fldCharType="separate"/>
      </w:r>
      <w:r>
        <w:rPr>
          <w:noProof/>
        </w:rPr>
        <w:t>16</w:t>
      </w:r>
      <w:r>
        <w:rPr>
          <w:noProof/>
        </w:rPr>
        <w:fldChar w:fldCharType="end"/>
      </w:r>
    </w:p>
    <w:p w14:paraId="3A9EC82C" w14:textId="7C80278C"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_Toc191378205 \h </w:instrText>
      </w:r>
      <w:r>
        <w:rPr>
          <w:noProof/>
        </w:rPr>
      </w:r>
      <w:r>
        <w:rPr>
          <w:noProof/>
        </w:rPr>
        <w:fldChar w:fldCharType="separate"/>
      </w:r>
      <w:r>
        <w:rPr>
          <w:noProof/>
        </w:rPr>
        <w:t>16</w:t>
      </w:r>
      <w:r>
        <w:rPr>
          <w:noProof/>
        </w:rPr>
        <w:fldChar w:fldCharType="end"/>
      </w:r>
    </w:p>
    <w:p w14:paraId="78720211" w14:textId="1464AF91"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_Toc191378206 \h </w:instrText>
      </w:r>
      <w:r>
        <w:rPr>
          <w:noProof/>
        </w:rPr>
      </w:r>
      <w:r>
        <w:rPr>
          <w:noProof/>
        </w:rPr>
        <w:fldChar w:fldCharType="separate"/>
      </w:r>
      <w:r>
        <w:rPr>
          <w:noProof/>
        </w:rPr>
        <w:t>17</w:t>
      </w:r>
      <w:r>
        <w:rPr>
          <w:noProof/>
        </w:rPr>
        <w:fldChar w:fldCharType="end"/>
      </w:r>
    </w:p>
    <w:p w14:paraId="48C64E52" w14:textId="4CF83FA5"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_Toc191378207 \h </w:instrText>
      </w:r>
      <w:r>
        <w:rPr>
          <w:noProof/>
        </w:rPr>
      </w:r>
      <w:r>
        <w:rPr>
          <w:noProof/>
        </w:rPr>
        <w:fldChar w:fldCharType="separate"/>
      </w:r>
      <w:r>
        <w:rPr>
          <w:noProof/>
        </w:rPr>
        <w:t>18</w:t>
      </w:r>
      <w:r>
        <w:rPr>
          <w:noProof/>
        </w:rPr>
        <w:fldChar w:fldCharType="end"/>
      </w:r>
    </w:p>
    <w:p w14:paraId="7AB77B46" w14:textId="3686B468"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212141">
        <w:rPr>
          <w:noProof/>
          <w:lang w:val="sv-SE"/>
        </w:rPr>
        <w:t>5</w:t>
      </w:r>
      <w:r>
        <w:rPr>
          <w:rFonts w:asciiTheme="minorHAnsi" w:eastAsiaTheme="minorEastAsia" w:hAnsiTheme="minorHAnsi" w:cstheme="minorBidi"/>
          <w:noProof/>
          <w:kern w:val="2"/>
          <w:sz w:val="24"/>
          <w:szCs w:val="24"/>
          <w:lang w:eastAsia="en-GB"/>
          <w14:ligatures w14:val="standardContextual"/>
        </w:rPr>
        <w:tab/>
      </w:r>
      <w:r>
        <w:rPr>
          <w:noProof/>
        </w:rPr>
        <w:t>MO-Data Procedure</w:t>
      </w:r>
      <w:r>
        <w:rPr>
          <w:noProof/>
        </w:rPr>
        <w:tab/>
      </w:r>
      <w:r>
        <w:rPr>
          <w:noProof/>
        </w:rPr>
        <w:fldChar w:fldCharType="begin" w:fldLock="1"/>
      </w:r>
      <w:r>
        <w:rPr>
          <w:noProof/>
        </w:rPr>
        <w:instrText xml:space="preserve"> PAGEREF _Toc191378208 \h </w:instrText>
      </w:r>
      <w:r>
        <w:rPr>
          <w:noProof/>
        </w:rPr>
      </w:r>
      <w:r>
        <w:rPr>
          <w:noProof/>
        </w:rPr>
        <w:fldChar w:fldCharType="separate"/>
      </w:r>
      <w:r>
        <w:rPr>
          <w:noProof/>
        </w:rPr>
        <w:t>18</w:t>
      </w:r>
      <w:r>
        <w:rPr>
          <w:noProof/>
        </w:rPr>
        <w:fldChar w:fldCharType="end"/>
      </w:r>
    </w:p>
    <w:p w14:paraId="6C012450" w14:textId="50D3292B"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212141">
        <w:rPr>
          <w:noProof/>
          <w:lang w:val="sv-SE"/>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_Toc191378209 \h </w:instrText>
      </w:r>
      <w:r>
        <w:rPr>
          <w:noProof/>
        </w:rPr>
      </w:r>
      <w:r>
        <w:rPr>
          <w:noProof/>
        </w:rPr>
        <w:fldChar w:fldCharType="separate"/>
      </w:r>
      <w:r>
        <w:rPr>
          <w:noProof/>
        </w:rPr>
        <w:t>18</w:t>
      </w:r>
      <w:r>
        <w:rPr>
          <w:noProof/>
        </w:rPr>
        <w:fldChar w:fldCharType="end"/>
      </w:r>
    </w:p>
    <w:p w14:paraId="02DB02E2" w14:textId="4920F1BC"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_Toc191378210 \h </w:instrText>
      </w:r>
      <w:r>
        <w:rPr>
          <w:noProof/>
        </w:rPr>
      </w:r>
      <w:r>
        <w:rPr>
          <w:noProof/>
        </w:rPr>
        <w:fldChar w:fldCharType="separate"/>
      </w:r>
      <w:r>
        <w:rPr>
          <w:noProof/>
        </w:rPr>
        <w:t>19</w:t>
      </w:r>
      <w:r>
        <w:rPr>
          <w:noProof/>
        </w:rPr>
        <w:fldChar w:fldCharType="end"/>
      </w:r>
    </w:p>
    <w:p w14:paraId="270A4848" w14:textId="58D88069"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_Toc191378211 \h </w:instrText>
      </w:r>
      <w:r>
        <w:rPr>
          <w:noProof/>
        </w:rPr>
      </w:r>
      <w:r>
        <w:rPr>
          <w:noProof/>
        </w:rPr>
        <w:fldChar w:fldCharType="separate"/>
      </w:r>
      <w:r>
        <w:rPr>
          <w:noProof/>
        </w:rPr>
        <w:t>20</w:t>
      </w:r>
      <w:r>
        <w:rPr>
          <w:noProof/>
        </w:rPr>
        <w:fldChar w:fldCharType="end"/>
      </w:r>
    </w:p>
    <w:p w14:paraId="5083C421" w14:textId="3E251CEB"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_Toc191378212 \h </w:instrText>
      </w:r>
      <w:r>
        <w:rPr>
          <w:noProof/>
        </w:rPr>
      </w:r>
      <w:r>
        <w:rPr>
          <w:noProof/>
        </w:rPr>
        <w:fldChar w:fldCharType="separate"/>
      </w:r>
      <w:r>
        <w:rPr>
          <w:noProof/>
        </w:rPr>
        <w:t>20</w:t>
      </w:r>
      <w:r>
        <w:rPr>
          <w:noProof/>
        </w:rPr>
        <w:fldChar w:fldCharType="end"/>
      </w:r>
    </w:p>
    <w:p w14:paraId="6A080BE3" w14:textId="35D66B29"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212141">
        <w:rPr>
          <w:noProof/>
          <w:lang w:val="sv-SE"/>
        </w:rPr>
        <w:t>6</w:t>
      </w:r>
      <w:r>
        <w:rPr>
          <w:rFonts w:asciiTheme="minorHAnsi" w:eastAsiaTheme="minorEastAsia" w:hAnsiTheme="minorHAnsi" w:cstheme="minorBidi"/>
          <w:noProof/>
          <w:kern w:val="2"/>
          <w:sz w:val="24"/>
          <w:szCs w:val="24"/>
          <w:lang w:eastAsia="en-GB"/>
          <w14:ligatures w14:val="standardContextual"/>
        </w:rPr>
        <w:tab/>
      </w:r>
      <w:r>
        <w:rPr>
          <w:noProof/>
        </w:rPr>
        <w:t>MT Data Procedure</w:t>
      </w:r>
      <w:r>
        <w:rPr>
          <w:noProof/>
        </w:rPr>
        <w:tab/>
      </w:r>
      <w:r>
        <w:rPr>
          <w:noProof/>
        </w:rPr>
        <w:fldChar w:fldCharType="begin" w:fldLock="1"/>
      </w:r>
      <w:r>
        <w:rPr>
          <w:noProof/>
        </w:rPr>
        <w:instrText xml:space="preserve"> PAGEREF _Toc191378213 \h </w:instrText>
      </w:r>
      <w:r>
        <w:rPr>
          <w:noProof/>
        </w:rPr>
      </w:r>
      <w:r>
        <w:rPr>
          <w:noProof/>
        </w:rPr>
        <w:fldChar w:fldCharType="separate"/>
      </w:r>
      <w:r>
        <w:rPr>
          <w:noProof/>
        </w:rPr>
        <w:t>20</w:t>
      </w:r>
      <w:r>
        <w:rPr>
          <w:noProof/>
        </w:rPr>
        <w:fldChar w:fldCharType="end"/>
      </w:r>
    </w:p>
    <w:p w14:paraId="51BD04DE" w14:textId="3168D0E4"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_Toc191378214 \h </w:instrText>
      </w:r>
      <w:r>
        <w:rPr>
          <w:noProof/>
        </w:rPr>
      </w:r>
      <w:r>
        <w:rPr>
          <w:noProof/>
        </w:rPr>
        <w:fldChar w:fldCharType="separate"/>
      </w:r>
      <w:r>
        <w:rPr>
          <w:noProof/>
        </w:rPr>
        <w:t>20</w:t>
      </w:r>
      <w:r>
        <w:rPr>
          <w:noProof/>
        </w:rPr>
        <w:fldChar w:fldCharType="end"/>
      </w:r>
    </w:p>
    <w:p w14:paraId="5B7086B9" w14:textId="31734620"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_Toc191378215 \h </w:instrText>
      </w:r>
      <w:r>
        <w:rPr>
          <w:noProof/>
        </w:rPr>
      </w:r>
      <w:r>
        <w:rPr>
          <w:noProof/>
        </w:rPr>
        <w:fldChar w:fldCharType="separate"/>
      </w:r>
      <w:r>
        <w:rPr>
          <w:noProof/>
        </w:rPr>
        <w:t>22</w:t>
      </w:r>
      <w:r>
        <w:rPr>
          <w:noProof/>
        </w:rPr>
        <w:fldChar w:fldCharType="end"/>
      </w:r>
    </w:p>
    <w:p w14:paraId="06ED4B64" w14:textId="40BF8B2B"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_Toc191378216 \h </w:instrText>
      </w:r>
      <w:r>
        <w:rPr>
          <w:noProof/>
        </w:rPr>
      </w:r>
      <w:r>
        <w:rPr>
          <w:noProof/>
        </w:rPr>
        <w:fldChar w:fldCharType="separate"/>
      </w:r>
      <w:r>
        <w:rPr>
          <w:noProof/>
        </w:rPr>
        <w:t>22</w:t>
      </w:r>
      <w:r>
        <w:rPr>
          <w:noProof/>
        </w:rPr>
        <w:fldChar w:fldCharType="end"/>
      </w:r>
    </w:p>
    <w:p w14:paraId="5871E92F" w14:textId="0EA2EAD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5.6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_Toc191378217 \h </w:instrText>
      </w:r>
      <w:r>
        <w:rPr>
          <w:noProof/>
        </w:rPr>
      </w:r>
      <w:r>
        <w:rPr>
          <w:noProof/>
        </w:rPr>
        <w:fldChar w:fldCharType="separate"/>
      </w:r>
      <w:r>
        <w:rPr>
          <w:noProof/>
        </w:rPr>
        <w:t>22</w:t>
      </w:r>
      <w:r>
        <w:rPr>
          <w:noProof/>
        </w:rPr>
        <w:fldChar w:fldCharType="end"/>
      </w:r>
    </w:p>
    <w:p w14:paraId="250B9036" w14:textId="11B88985"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212141">
        <w:rPr>
          <w:noProof/>
          <w:lang w:val="sv-SE"/>
        </w:rPr>
        <w:t>7</w:t>
      </w:r>
      <w:r>
        <w:rPr>
          <w:rFonts w:asciiTheme="minorHAnsi" w:eastAsiaTheme="minorEastAsia" w:hAnsiTheme="minorHAnsi" w:cstheme="minorBidi"/>
          <w:noProof/>
          <w:kern w:val="2"/>
          <w:sz w:val="24"/>
          <w:szCs w:val="24"/>
          <w:lang w:eastAsia="en-GB"/>
          <w14:ligatures w14:val="standardContextual"/>
        </w:rPr>
        <w:tab/>
      </w:r>
      <w:r>
        <w:rPr>
          <w:noProof/>
        </w:rPr>
        <w:t>Connection Management by MME/SGSN Procedure</w:t>
      </w:r>
      <w:r w:rsidRPr="00212141">
        <w:rPr>
          <w:i/>
          <w:noProof/>
        </w:rPr>
        <w:t>.</w:t>
      </w:r>
      <w:r>
        <w:rPr>
          <w:noProof/>
        </w:rPr>
        <w:tab/>
      </w:r>
      <w:r>
        <w:rPr>
          <w:noProof/>
        </w:rPr>
        <w:fldChar w:fldCharType="begin" w:fldLock="1"/>
      </w:r>
      <w:r>
        <w:rPr>
          <w:noProof/>
        </w:rPr>
        <w:instrText xml:space="preserve"> PAGEREF _Toc191378218 \h </w:instrText>
      </w:r>
      <w:r>
        <w:rPr>
          <w:noProof/>
        </w:rPr>
      </w:r>
      <w:r>
        <w:rPr>
          <w:noProof/>
        </w:rPr>
        <w:fldChar w:fldCharType="separate"/>
      </w:r>
      <w:r>
        <w:rPr>
          <w:noProof/>
        </w:rPr>
        <w:t>23</w:t>
      </w:r>
      <w:r>
        <w:rPr>
          <w:noProof/>
        </w:rPr>
        <w:fldChar w:fldCharType="end"/>
      </w:r>
    </w:p>
    <w:p w14:paraId="47A81CD1" w14:textId="739D8441"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_Toc191378219 \h </w:instrText>
      </w:r>
      <w:r>
        <w:rPr>
          <w:noProof/>
        </w:rPr>
      </w:r>
      <w:r>
        <w:rPr>
          <w:noProof/>
        </w:rPr>
        <w:fldChar w:fldCharType="separate"/>
      </w:r>
      <w:r>
        <w:rPr>
          <w:noProof/>
        </w:rPr>
        <w:t>23</w:t>
      </w:r>
      <w:r>
        <w:rPr>
          <w:noProof/>
        </w:rPr>
        <w:fldChar w:fldCharType="end"/>
      </w:r>
    </w:p>
    <w:p w14:paraId="1766566B" w14:textId="1504C06E"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_Toc191378220 \h </w:instrText>
      </w:r>
      <w:r>
        <w:rPr>
          <w:noProof/>
        </w:rPr>
      </w:r>
      <w:r>
        <w:rPr>
          <w:noProof/>
        </w:rPr>
        <w:fldChar w:fldCharType="separate"/>
      </w:r>
      <w:r>
        <w:rPr>
          <w:noProof/>
        </w:rPr>
        <w:t>25</w:t>
      </w:r>
      <w:r>
        <w:rPr>
          <w:noProof/>
        </w:rPr>
        <w:fldChar w:fldCharType="end"/>
      </w:r>
    </w:p>
    <w:p w14:paraId="4C0E0E34" w14:textId="6C265D9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_Toc191378221 \h </w:instrText>
      </w:r>
      <w:r>
        <w:rPr>
          <w:noProof/>
        </w:rPr>
      </w:r>
      <w:r>
        <w:rPr>
          <w:noProof/>
        </w:rPr>
        <w:fldChar w:fldCharType="separate"/>
      </w:r>
      <w:r>
        <w:rPr>
          <w:noProof/>
        </w:rPr>
        <w:t>26</w:t>
      </w:r>
      <w:r>
        <w:rPr>
          <w:noProof/>
        </w:rPr>
        <w:fldChar w:fldCharType="end"/>
      </w:r>
    </w:p>
    <w:p w14:paraId="5243B7BB" w14:textId="48AE613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_Toc191378222 \h </w:instrText>
      </w:r>
      <w:r>
        <w:rPr>
          <w:noProof/>
        </w:rPr>
      </w:r>
      <w:r>
        <w:rPr>
          <w:noProof/>
        </w:rPr>
        <w:fldChar w:fldCharType="separate"/>
      </w:r>
      <w:r>
        <w:rPr>
          <w:noProof/>
        </w:rPr>
        <w:t>27</w:t>
      </w:r>
      <w:r>
        <w:rPr>
          <w:noProof/>
        </w:rPr>
        <w:fldChar w:fldCharType="end"/>
      </w:r>
    </w:p>
    <w:p w14:paraId="0AEC6EC8" w14:textId="2FE99C22"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sidRPr="00212141">
        <w:rPr>
          <w:noProof/>
          <w:lang w:val="en-US"/>
        </w:rPr>
        <w:t>5.8</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Connection Management by SCEF Procedure</w:t>
      </w:r>
      <w:r>
        <w:rPr>
          <w:noProof/>
        </w:rPr>
        <w:tab/>
      </w:r>
      <w:r>
        <w:rPr>
          <w:noProof/>
        </w:rPr>
        <w:fldChar w:fldCharType="begin" w:fldLock="1"/>
      </w:r>
      <w:r>
        <w:rPr>
          <w:noProof/>
        </w:rPr>
        <w:instrText xml:space="preserve"> PAGEREF _Toc191378223 \h </w:instrText>
      </w:r>
      <w:r>
        <w:rPr>
          <w:noProof/>
        </w:rPr>
      </w:r>
      <w:r>
        <w:rPr>
          <w:noProof/>
        </w:rPr>
        <w:fldChar w:fldCharType="separate"/>
      </w:r>
      <w:r>
        <w:rPr>
          <w:noProof/>
        </w:rPr>
        <w:t>27</w:t>
      </w:r>
      <w:r>
        <w:rPr>
          <w:noProof/>
        </w:rPr>
        <w:fldChar w:fldCharType="end"/>
      </w:r>
    </w:p>
    <w:p w14:paraId="2B62AD13" w14:textId="5E9D184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_Toc191378224 \h </w:instrText>
      </w:r>
      <w:r>
        <w:rPr>
          <w:noProof/>
        </w:rPr>
      </w:r>
      <w:r>
        <w:rPr>
          <w:noProof/>
        </w:rPr>
        <w:fldChar w:fldCharType="separate"/>
      </w:r>
      <w:r>
        <w:rPr>
          <w:noProof/>
        </w:rPr>
        <w:t>27</w:t>
      </w:r>
      <w:r>
        <w:rPr>
          <w:noProof/>
        </w:rPr>
        <w:fldChar w:fldCharType="end"/>
      </w:r>
    </w:p>
    <w:p w14:paraId="03967125" w14:textId="503087B6"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_Toc191378225 \h </w:instrText>
      </w:r>
      <w:r>
        <w:rPr>
          <w:noProof/>
        </w:rPr>
      </w:r>
      <w:r>
        <w:rPr>
          <w:noProof/>
        </w:rPr>
        <w:fldChar w:fldCharType="separate"/>
      </w:r>
      <w:r>
        <w:rPr>
          <w:noProof/>
        </w:rPr>
        <w:t>28</w:t>
      </w:r>
      <w:r>
        <w:rPr>
          <w:noProof/>
        </w:rPr>
        <w:fldChar w:fldCharType="end"/>
      </w:r>
    </w:p>
    <w:p w14:paraId="3D7F579B" w14:textId="6CE46265"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w:t>
      </w:r>
      <w:r w:rsidRPr="00212141">
        <w:rPr>
          <w:noProof/>
          <w:lang w:val="de-DE"/>
        </w:rPr>
        <w:t>/SGSN</w:t>
      </w:r>
      <w:r>
        <w:rPr>
          <w:noProof/>
        </w:rPr>
        <w:tab/>
      </w:r>
      <w:r>
        <w:rPr>
          <w:noProof/>
        </w:rPr>
        <w:fldChar w:fldCharType="begin" w:fldLock="1"/>
      </w:r>
      <w:r>
        <w:rPr>
          <w:noProof/>
        </w:rPr>
        <w:instrText xml:space="preserve"> PAGEREF _Toc191378226 \h </w:instrText>
      </w:r>
      <w:r>
        <w:rPr>
          <w:noProof/>
        </w:rPr>
      </w:r>
      <w:r>
        <w:rPr>
          <w:noProof/>
        </w:rPr>
        <w:fldChar w:fldCharType="separate"/>
      </w:r>
      <w:r>
        <w:rPr>
          <w:noProof/>
        </w:rPr>
        <w:t>28</w:t>
      </w:r>
      <w:r>
        <w:rPr>
          <w:noProof/>
        </w:rPr>
        <w:fldChar w:fldCharType="end"/>
      </w:r>
    </w:p>
    <w:p w14:paraId="5950B3DE" w14:textId="2E29752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_Toc191378227 \h </w:instrText>
      </w:r>
      <w:r>
        <w:rPr>
          <w:noProof/>
        </w:rPr>
      </w:r>
      <w:r>
        <w:rPr>
          <w:noProof/>
        </w:rPr>
        <w:fldChar w:fldCharType="separate"/>
      </w:r>
      <w:r>
        <w:rPr>
          <w:noProof/>
        </w:rPr>
        <w:t>29</w:t>
      </w:r>
      <w:r>
        <w:rPr>
          <w:noProof/>
        </w:rPr>
        <w:fldChar w:fldCharType="end"/>
      </w:r>
    </w:p>
    <w:p w14:paraId="08112E55" w14:textId="08F46497"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Protocol Specification and Implementation</w:t>
      </w:r>
      <w:r>
        <w:rPr>
          <w:noProof/>
        </w:rPr>
        <w:tab/>
      </w:r>
      <w:r>
        <w:rPr>
          <w:noProof/>
        </w:rPr>
        <w:fldChar w:fldCharType="begin" w:fldLock="1"/>
      </w:r>
      <w:r>
        <w:rPr>
          <w:noProof/>
        </w:rPr>
        <w:instrText xml:space="preserve"> PAGEREF _Toc191378228 \h </w:instrText>
      </w:r>
      <w:r>
        <w:rPr>
          <w:noProof/>
        </w:rPr>
      </w:r>
      <w:r>
        <w:rPr>
          <w:noProof/>
        </w:rPr>
        <w:fldChar w:fldCharType="separate"/>
      </w:r>
      <w:r>
        <w:rPr>
          <w:noProof/>
        </w:rPr>
        <w:t>29</w:t>
      </w:r>
      <w:r>
        <w:rPr>
          <w:noProof/>
        </w:rPr>
        <w:fldChar w:fldCharType="end"/>
      </w:r>
    </w:p>
    <w:p w14:paraId="162B2ED3" w14:textId="4D2C9109"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sidRPr="00212141">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Introduction</w:t>
      </w:r>
      <w:r>
        <w:rPr>
          <w:noProof/>
        </w:rPr>
        <w:tab/>
      </w:r>
      <w:r>
        <w:rPr>
          <w:noProof/>
        </w:rPr>
        <w:fldChar w:fldCharType="begin" w:fldLock="1"/>
      </w:r>
      <w:r>
        <w:rPr>
          <w:noProof/>
        </w:rPr>
        <w:instrText xml:space="preserve"> PAGEREF _Toc191378229 \h </w:instrText>
      </w:r>
      <w:r>
        <w:rPr>
          <w:noProof/>
        </w:rPr>
      </w:r>
      <w:r>
        <w:rPr>
          <w:noProof/>
        </w:rPr>
        <w:fldChar w:fldCharType="separate"/>
      </w:r>
      <w:r>
        <w:rPr>
          <w:noProof/>
        </w:rPr>
        <w:t>29</w:t>
      </w:r>
      <w:r>
        <w:rPr>
          <w:noProof/>
        </w:rPr>
        <w:fldChar w:fldCharType="end"/>
      </w:r>
    </w:p>
    <w:p w14:paraId="11B0141F" w14:textId="27428BED"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6.1.1</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_Toc191378230 \h </w:instrText>
      </w:r>
      <w:r>
        <w:rPr>
          <w:noProof/>
        </w:rPr>
      </w:r>
      <w:r>
        <w:rPr>
          <w:noProof/>
        </w:rPr>
        <w:fldChar w:fldCharType="separate"/>
      </w:r>
      <w:r>
        <w:rPr>
          <w:noProof/>
        </w:rPr>
        <w:t>29</w:t>
      </w:r>
      <w:r>
        <w:rPr>
          <w:noProof/>
        </w:rPr>
        <w:fldChar w:fldCharType="end"/>
      </w:r>
    </w:p>
    <w:p w14:paraId="2B0096F8" w14:textId="0C2E2193"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_Toc191378231 \h </w:instrText>
      </w:r>
      <w:r>
        <w:rPr>
          <w:noProof/>
        </w:rPr>
      </w:r>
      <w:r>
        <w:rPr>
          <w:noProof/>
        </w:rPr>
        <w:fldChar w:fldCharType="separate"/>
      </w:r>
      <w:r>
        <w:rPr>
          <w:noProof/>
        </w:rPr>
        <w:t>29</w:t>
      </w:r>
      <w:r>
        <w:rPr>
          <w:noProof/>
        </w:rPr>
        <w:fldChar w:fldCharType="end"/>
      </w:r>
    </w:p>
    <w:p w14:paraId="50AC7A4A" w14:textId="39F919D1"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_Toc191378232 \h </w:instrText>
      </w:r>
      <w:r>
        <w:rPr>
          <w:noProof/>
        </w:rPr>
      </w:r>
      <w:r>
        <w:rPr>
          <w:noProof/>
        </w:rPr>
        <w:fldChar w:fldCharType="separate"/>
      </w:r>
      <w:r>
        <w:rPr>
          <w:noProof/>
        </w:rPr>
        <w:t>29</w:t>
      </w:r>
      <w:r>
        <w:rPr>
          <w:noProof/>
        </w:rPr>
        <w:fldChar w:fldCharType="end"/>
      </w:r>
    </w:p>
    <w:p w14:paraId="03DC4CB1" w14:textId="11944F21"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_Toc191378233 \h </w:instrText>
      </w:r>
      <w:r>
        <w:rPr>
          <w:noProof/>
        </w:rPr>
      </w:r>
      <w:r>
        <w:rPr>
          <w:noProof/>
        </w:rPr>
        <w:fldChar w:fldCharType="separate"/>
      </w:r>
      <w:r>
        <w:rPr>
          <w:noProof/>
        </w:rPr>
        <w:t>29</w:t>
      </w:r>
      <w:r>
        <w:rPr>
          <w:noProof/>
        </w:rPr>
        <w:fldChar w:fldCharType="end"/>
      </w:r>
    </w:p>
    <w:p w14:paraId="3576D3AE" w14:textId="413DC60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_Toc191378234 \h </w:instrText>
      </w:r>
      <w:r>
        <w:rPr>
          <w:noProof/>
        </w:rPr>
      </w:r>
      <w:r>
        <w:rPr>
          <w:noProof/>
        </w:rPr>
        <w:fldChar w:fldCharType="separate"/>
      </w:r>
      <w:r>
        <w:rPr>
          <w:noProof/>
        </w:rPr>
        <w:t>30</w:t>
      </w:r>
      <w:r>
        <w:rPr>
          <w:noProof/>
        </w:rPr>
        <w:fldChar w:fldCharType="end"/>
      </w:r>
    </w:p>
    <w:p w14:paraId="2AA38896" w14:textId="713F533D"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_Toc191378235 \h </w:instrText>
      </w:r>
      <w:r>
        <w:rPr>
          <w:noProof/>
        </w:rPr>
      </w:r>
      <w:r>
        <w:rPr>
          <w:noProof/>
        </w:rPr>
        <w:fldChar w:fldCharType="separate"/>
      </w:r>
      <w:r>
        <w:rPr>
          <w:noProof/>
        </w:rPr>
        <w:t>30</w:t>
      </w:r>
      <w:r>
        <w:rPr>
          <w:noProof/>
        </w:rPr>
        <w:fldChar w:fldCharType="end"/>
      </w:r>
    </w:p>
    <w:p w14:paraId="5EBBBC2E" w14:textId="4CAA9BDD"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Routing Considerations for Monitoring Event related Requests</w:t>
      </w:r>
      <w:r>
        <w:rPr>
          <w:noProof/>
        </w:rPr>
        <w:tab/>
      </w:r>
      <w:r>
        <w:rPr>
          <w:noProof/>
        </w:rPr>
        <w:fldChar w:fldCharType="begin" w:fldLock="1"/>
      </w:r>
      <w:r>
        <w:rPr>
          <w:noProof/>
        </w:rPr>
        <w:instrText xml:space="preserve"> PAGEREF _Toc191378236 \h </w:instrText>
      </w:r>
      <w:r>
        <w:rPr>
          <w:noProof/>
        </w:rPr>
      </w:r>
      <w:r>
        <w:rPr>
          <w:noProof/>
        </w:rPr>
        <w:fldChar w:fldCharType="separate"/>
      </w:r>
      <w:r>
        <w:rPr>
          <w:noProof/>
        </w:rPr>
        <w:t>30</w:t>
      </w:r>
      <w:r>
        <w:rPr>
          <w:noProof/>
        </w:rPr>
        <w:fldChar w:fldCharType="end"/>
      </w:r>
    </w:p>
    <w:p w14:paraId="632F1ACF" w14:textId="64C05B26"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Routing Considerations for Non-IP Data Related Requests</w:t>
      </w:r>
      <w:r>
        <w:rPr>
          <w:noProof/>
        </w:rPr>
        <w:tab/>
      </w:r>
      <w:r>
        <w:rPr>
          <w:noProof/>
        </w:rPr>
        <w:fldChar w:fldCharType="begin" w:fldLock="1"/>
      </w:r>
      <w:r>
        <w:rPr>
          <w:noProof/>
        </w:rPr>
        <w:instrText xml:space="preserve"> PAGEREF _Toc191378237 \h </w:instrText>
      </w:r>
      <w:r>
        <w:rPr>
          <w:noProof/>
        </w:rPr>
      </w:r>
      <w:r>
        <w:rPr>
          <w:noProof/>
        </w:rPr>
        <w:fldChar w:fldCharType="separate"/>
      </w:r>
      <w:r>
        <w:rPr>
          <w:noProof/>
        </w:rPr>
        <w:t>30</w:t>
      </w:r>
      <w:r>
        <w:rPr>
          <w:noProof/>
        </w:rPr>
        <w:fldChar w:fldCharType="end"/>
      </w:r>
    </w:p>
    <w:p w14:paraId="212458D5" w14:textId="3E2BEB29"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 xml:space="preserve">Handling of the </w:t>
      </w:r>
      <w:r>
        <w:rPr>
          <w:noProof/>
        </w:rPr>
        <w:t>Vendor-Specific-Application-Id AVP</w:t>
      </w:r>
      <w:r>
        <w:rPr>
          <w:noProof/>
        </w:rPr>
        <w:tab/>
      </w:r>
      <w:r>
        <w:rPr>
          <w:noProof/>
        </w:rPr>
        <w:fldChar w:fldCharType="begin" w:fldLock="1"/>
      </w:r>
      <w:r>
        <w:rPr>
          <w:noProof/>
        </w:rPr>
        <w:instrText xml:space="preserve"> PAGEREF _Toc191378238 \h </w:instrText>
      </w:r>
      <w:r>
        <w:rPr>
          <w:noProof/>
        </w:rPr>
      </w:r>
      <w:r>
        <w:rPr>
          <w:noProof/>
        </w:rPr>
        <w:fldChar w:fldCharType="separate"/>
      </w:r>
      <w:r>
        <w:rPr>
          <w:noProof/>
        </w:rPr>
        <w:t>31</w:t>
      </w:r>
      <w:r>
        <w:rPr>
          <w:noProof/>
        </w:rPr>
        <w:fldChar w:fldCharType="end"/>
      </w:r>
    </w:p>
    <w:p w14:paraId="0A70B0DC" w14:textId="4A877D1C"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_Toc191378239 \h </w:instrText>
      </w:r>
      <w:r>
        <w:rPr>
          <w:noProof/>
        </w:rPr>
      </w:r>
      <w:r>
        <w:rPr>
          <w:noProof/>
        </w:rPr>
        <w:fldChar w:fldCharType="separate"/>
      </w:r>
      <w:r>
        <w:rPr>
          <w:noProof/>
        </w:rPr>
        <w:t>31</w:t>
      </w:r>
      <w:r>
        <w:rPr>
          <w:noProof/>
        </w:rPr>
        <w:fldChar w:fldCharType="end"/>
      </w:r>
    </w:p>
    <w:p w14:paraId="203D945B" w14:textId="6900404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_Toc191378240 \h </w:instrText>
      </w:r>
      <w:r>
        <w:rPr>
          <w:noProof/>
        </w:rPr>
      </w:r>
      <w:r>
        <w:rPr>
          <w:noProof/>
        </w:rPr>
        <w:fldChar w:fldCharType="separate"/>
      </w:r>
      <w:r>
        <w:rPr>
          <w:noProof/>
        </w:rPr>
        <w:t>31</w:t>
      </w:r>
      <w:r>
        <w:rPr>
          <w:noProof/>
        </w:rPr>
        <w:fldChar w:fldCharType="end"/>
      </w:r>
    </w:p>
    <w:p w14:paraId="757135E1" w14:textId="65C53F92"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_Toc191378241 \h </w:instrText>
      </w:r>
      <w:r>
        <w:rPr>
          <w:noProof/>
        </w:rPr>
      </w:r>
      <w:r>
        <w:rPr>
          <w:noProof/>
        </w:rPr>
        <w:fldChar w:fldCharType="separate"/>
      </w:r>
      <w:r>
        <w:rPr>
          <w:noProof/>
        </w:rPr>
        <w:t>31</w:t>
      </w:r>
      <w:r>
        <w:rPr>
          <w:noProof/>
        </w:rPr>
        <w:fldChar w:fldCharType="end"/>
      </w:r>
    </w:p>
    <w:p w14:paraId="132CFC3E" w14:textId="0BEBB21C"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sidRPr="00212141">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Commands</w:t>
      </w:r>
      <w:r>
        <w:rPr>
          <w:noProof/>
        </w:rPr>
        <w:tab/>
      </w:r>
      <w:r>
        <w:rPr>
          <w:noProof/>
        </w:rPr>
        <w:fldChar w:fldCharType="begin" w:fldLock="1"/>
      </w:r>
      <w:r>
        <w:rPr>
          <w:noProof/>
        </w:rPr>
        <w:instrText xml:space="preserve"> PAGEREF _Toc191378242 \h </w:instrText>
      </w:r>
      <w:r>
        <w:rPr>
          <w:noProof/>
        </w:rPr>
      </w:r>
      <w:r>
        <w:rPr>
          <w:noProof/>
        </w:rPr>
        <w:fldChar w:fldCharType="separate"/>
      </w:r>
      <w:r>
        <w:rPr>
          <w:noProof/>
        </w:rPr>
        <w:t>32</w:t>
      </w:r>
      <w:r>
        <w:rPr>
          <w:noProof/>
        </w:rPr>
        <w:fldChar w:fldCharType="end"/>
      </w:r>
    </w:p>
    <w:p w14:paraId="3FD5819C" w14:textId="006C940C"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212141">
        <w:rPr>
          <w:noProof/>
          <w:lang w:val="en-US" w:eastAsia="zh-CN"/>
        </w:rPr>
        <w:t>Introduction</w:t>
      </w:r>
      <w:r>
        <w:rPr>
          <w:noProof/>
        </w:rPr>
        <w:tab/>
      </w:r>
      <w:r>
        <w:rPr>
          <w:noProof/>
        </w:rPr>
        <w:fldChar w:fldCharType="begin" w:fldLock="1"/>
      </w:r>
      <w:r>
        <w:rPr>
          <w:noProof/>
        </w:rPr>
        <w:instrText xml:space="preserve"> PAGEREF _Toc191378243 \h </w:instrText>
      </w:r>
      <w:r>
        <w:rPr>
          <w:noProof/>
        </w:rPr>
      </w:r>
      <w:r>
        <w:rPr>
          <w:noProof/>
        </w:rPr>
        <w:fldChar w:fldCharType="separate"/>
      </w:r>
      <w:r>
        <w:rPr>
          <w:noProof/>
        </w:rPr>
        <w:t>32</w:t>
      </w:r>
      <w:r>
        <w:rPr>
          <w:noProof/>
        </w:rPr>
        <w:fldChar w:fldCharType="end"/>
      </w:r>
    </w:p>
    <w:p w14:paraId="7CDA0227" w14:textId="71ED32F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Command-Code values</w:t>
      </w:r>
      <w:r>
        <w:rPr>
          <w:noProof/>
        </w:rPr>
        <w:tab/>
      </w:r>
      <w:r>
        <w:rPr>
          <w:noProof/>
        </w:rPr>
        <w:fldChar w:fldCharType="begin" w:fldLock="1"/>
      </w:r>
      <w:r>
        <w:rPr>
          <w:noProof/>
        </w:rPr>
        <w:instrText xml:space="preserve"> PAGEREF _Toc191378244 \h </w:instrText>
      </w:r>
      <w:r>
        <w:rPr>
          <w:noProof/>
        </w:rPr>
      </w:r>
      <w:r>
        <w:rPr>
          <w:noProof/>
        </w:rPr>
        <w:fldChar w:fldCharType="separate"/>
      </w:r>
      <w:r>
        <w:rPr>
          <w:noProof/>
        </w:rPr>
        <w:t>32</w:t>
      </w:r>
      <w:r>
        <w:rPr>
          <w:noProof/>
        </w:rPr>
        <w:fldChar w:fldCharType="end"/>
      </w:r>
    </w:p>
    <w:p w14:paraId="5291931E" w14:textId="151FE552"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6.2.3</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Configuration Information Request (CIR) Command</w:t>
      </w:r>
      <w:r>
        <w:rPr>
          <w:noProof/>
        </w:rPr>
        <w:tab/>
      </w:r>
      <w:r>
        <w:rPr>
          <w:noProof/>
        </w:rPr>
        <w:fldChar w:fldCharType="begin" w:fldLock="1"/>
      </w:r>
      <w:r>
        <w:rPr>
          <w:noProof/>
        </w:rPr>
        <w:instrText xml:space="preserve"> PAGEREF _Toc191378245 \h </w:instrText>
      </w:r>
      <w:r>
        <w:rPr>
          <w:noProof/>
        </w:rPr>
      </w:r>
      <w:r>
        <w:rPr>
          <w:noProof/>
        </w:rPr>
        <w:fldChar w:fldCharType="separate"/>
      </w:r>
      <w:r>
        <w:rPr>
          <w:noProof/>
        </w:rPr>
        <w:t>32</w:t>
      </w:r>
      <w:r>
        <w:rPr>
          <w:noProof/>
        </w:rPr>
        <w:fldChar w:fldCharType="end"/>
      </w:r>
    </w:p>
    <w:p w14:paraId="35C5D6F7" w14:textId="7A7EC523"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sv-SE"/>
        </w:rPr>
        <w:t>6.</w:t>
      </w:r>
      <w:r>
        <w:rPr>
          <w:noProof/>
        </w:rPr>
        <w:t>2.</w:t>
      </w:r>
      <w:r w:rsidRPr="00212141">
        <w:rPr>
          <w:noProof/>
          <w:lang w:val="sv-SE"/>
        </w:rPr>
        <w:t>4</w:t>
      </w:r>
      <w:r>
        <w:rPr>
          <w:rFonts w:asciiTheme="minorHAnsi" w:eastAsiaTheme="minorEastAsia" w:hAnsiTheme="minorHAnsi" w:cstheme="minorBidi"/>
          <w:noProof/>
          <w:kern w:val="2"/>
          <w:sz w:val="24"/>
          <w:szCs w:val="24"/>
          <w:lang w:eastAsia="en-GB"/>
          <w14:ligatures w14:val="standardContextual"/>
        </w:rPr>
        <w:tab/>
      </w:r>
      <w:r w:rsidRPr="00212141">
        <w:rPr>
          <w:noProof/>
          <w:lang w:val="fr-FR"/>
        </w:rPr>
        <w:t>Configuration</w:t>
      </w:r>
      <w:r>
        <w:rPr>
          <w:noProof/>
        </w:rPr>
        <w:t>-Information-Answer (CIA) Command</w:t>
      </w:r>
      <w:r>
        <w:rPr>
          <w:noProof/>
        </w:rPr>
        <w:tab/>
      </w:r>
      <w:r>
        <w:rPr>
          <w:noProof/>
        </w:rPr>
        <w:fldChar w:fldCharType="begin" w:fldLock="1"/>
      </w:r>
      <w:r>
        <w:rPr>
          <w:noProof/>
        </w:rPr>
        <w:instrText xml:space="preserve"> PAGEREF _Toc191378246 \h </w:instrText>
      </w:r>
      <w:r>
        <w:rPr>
          <w:noProof/>
        </w:rPr>
      </w:r>
      <w:r>
        <w:rPr>
          <w:noProof/>
        </w:rPr>
        <w:fldChar w:fldCharType="separate"/>
      </w:r>
      <w:r>
        <w:rPr>
          <w:noProof/>
        </w:rPr>
        <w:t>33</w:t>
      </w:r>
      <w:r>
        <w:rPr>
          <w:noProof/>
        </w:rPr>
        <w:fldChar w:fldCharType="end"/>
      </w:r>
    </w:p>
    <w:p w14:paraId="01D49F3F" w14:textId="65AFA2C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6.2.5</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Reporting-Information-Request (RIR) Command</w:t>
      </w:r>
      <w:r>
        <w:rPr>
          <w:noProof/>
        </w:rPr>
        <w:tab/>
      </w:r>
      <w:r>
        <w:rPr>
          <w:noProof/>
        </w:rPr>
        <w:fldChar w:fldCharType="begin" w:fldLock="1"/>
      </w:r>
      <w:r>
        <w:rPr>
          <w:noProof/>
        </w:rPr>
        <w:instrText xml:space="preserve"> PAGEREF _Toc191378247 \h </w:instrText>
      </w:r>
      <w:r>
        <w:rPr>
          <w:noProof/>
        </w:rPr>
      </w:r>
      <w:r>
        <w:rPr>
          <w:noProof/>
        </w:rPr>
        <w:fldChar w:fldCharType="separate"/>
      </w:r>
      <w:r>
        <w:rPr>
          <w:noProof/>
        </w:rPr>
        <w:t>33</w:t>
      </w:r>
      <w:r>
        <w:rPr>
          <w:noProof/>
        </w:rPr>
        <w:fldChar w:fldCharType="end"/>
      </w:r>
    </w:p>
    <w:p w14:paraId="54EDDB5F" w14:textId="6F075F02"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6.2.6</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Reporting-Information-Answer (RIA) Command</w:t>
      </w:r>
      <w:r>
        <w:rPr>
          <w:noProof/>
        </w:rPr>
        <w:tab/>
      </w:r>
      <w:r>
        <w:rPr>
          <w:noProof/>
        </w:rPr>
        <w:fldChar w:fldCharType="begin" w:fldLock="1"/>
      </w:r>
      <w:r>
        <w:rPr>
          <w:noProof/>
        </w:rPr>
        <w:instrText xml:space="preserve"> PAGEREF _Toc191378248 \h </w:instrText>
      </w:r>
      <w:r>
        <w:rPr>
          <w:noProof/>
        </w:rPr>
      </w:r>
      <w:r>
        <w:rPr>
          <w:noProof/>
        </w:rPr>
        <w:fldChar w:fldCharType="separate"/>
      </w:r>
      <w:r>
        <w:rPr>
          <w:noProof/>
        </w:rPr>
        <w:t>34</w:t>
      </w:r>
      <w:r>
        <w:rPr>
          <w:noProof/>
        </w:rPr>
        <w:fldChar w:fldCharType="end"/>
      </w:r>
    </w:p>
    <w:p w14:paraId="4405C127" w14:textId="668064A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Connection-Management-Request (CMR) Command</w:t>
      </w:r>
      <w:r>
        <w:rPr>
          <w:noProof/>
        </w:rPr>
        <w:tab/>
      </w:r>
      <w:r>
        <w:rPr>
          <w:noProof/>
        </w:rPr>
        <w:fldChar w:fldCharType="begin" w:fldLock="1"/>
      </w:r>
      <w:r>
        <w:rPr>
          <w:noProof/>
        </w:rPr>
        <w:instrText xml:space="preserve"> PAGEREF _Toc191378249 \h </w:instrText>
      </w:r>
      <w:r>
        <w:rPr>
          <w:noProof/>
        </w:rPr>
      </w:r>
      <w:r>
        <w:rPr>
          <w:noProof/>
        </w:rPr>
        <w:fldChar w:fldCharType="separate"/>
      </w:r>
      <w:r>
        <w:rPr>
          <w:noProof/>
        </w:rPr>
        <w:t>35</w:t>
      </w:r>
      <w:r>
        <w:rPr>
          <w:noProof/>
        </w:rPr>
        <w:fldChar w:fldCharType="end"/>
      </w:r>
    </w:p>
    <w:p w14:paraId="2BCFC664" w14:textId="6396944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Connection-Management-Answer (CMA) Command</w:t>
      </w:r>
      <w:r>
        <w:rPr>
          <w:noProof/>
        </w:rPr>
        <w:tab/>
      </w:r>
      <w:r>
        <w:rPr>
          <w:noProof/>
        </w:rPr>
        <w:fldChar w:fldCharType="begin" w:fldLock="1"/>
      </w:r>
      <w:r>
        <w:rPr>
          <w:noProof/>
        </w:rPr>
        <w:instrText xml:space="preserve"> PAGEREF _Toc191378250 \h </w:instrText>
      </w:r>
      <w:r>
        <w:rPr>
          <w:noProof/>
        </w:rPr>
      </w:r>
      <w:r>
        <w:rPr>
          <w:noProof/>
        </w:rPr>
        <w:fldChar w:fldCharType="separate"/>
      </w:r>
      <w:r>
        <w:rPr>
          <w:noProof/>
        </w:rPr>
        <w:t>35</w:t>
      </w:r>
      <w:r>
        <w:rPr>
          <w:noProof/>
        </w:rPr>
        <w:fldChar w:fldCharType="end"/>
      </w:r>
    </w:p>
    <w:p w14:paraId="5CFAC045" w14:textId="024A8A82"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MO-Data-Request (ODR) Command</w:t>
      </w:r>
      <w:r>
        <w:rPr>
          <w:noProof/>
        </w:rPr>
        <w:tab/>
      </w:r>
      <w:r>
        <w:rPr>
          <w:noProof/>
        </w:rPr>
        <w:fldChar w:fldCharType="begin" w:fldLock="1"/>
      </w:r>
      <w:r>
        <w:rPr>
          <w:noProof/>
        </w:rPr>
        <w:instrText xml:space="preserve"> PAGEREF _Toc191378251 \h </w:instrText>
      </w:r>
      <w:r>
        <w:rPr>
          <w:noProof/>
        </w:rPr>
      </w:r>
      <w:r>
        <w:rPr>
          <w:noProof/>
        </w:rPr>
        <w:fldChar w:fldCharType="separate"/>
      </w:r>
      <w:r>
        <w:rPr>
          <w:noProof/>
        </w:rPr>
        <w:t>36</w:t>
      </w:r>
      <w:r>
        <w:rPr>
          <w:noProof/>
        </w:rPr>
        <w:fldChar w:fldCharType="end"/>
      </w:r>
    </w:p>
    <w:p w14:paraId="1AAEFE05" w14:textId="04F338F5"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MO-Data-Answer (ODA) Command</w:t>
      </w:r>
      <w:r>
        <w:rPr>
          <w:noProof/>
        </w:rPr>
        <w:tab/>
      </w:r>
      <w:r>
        <w:rPr>
          <w:noProof/>
        </w:rPr>
        <w:fldChar w:fldCharType="begin" w:fldLock="1"/>
      </w:r>
      <w:r>
        <w:rPr>
          <w:noProof/>
        </w:rPr>
        <w:instrText xml:space="preserve"> PAGEREF _Toc191378252 \h </w:instrText>
      </w:r>
      <w:r>
        <w:rPr>
          <w:noProof/>
        </w:rPr>
      </w:r>
      <w:r>
        <w:rPr>
          <w:noProof/>
        </w:rPr>
        <w:fldChar w:fldCharType="separate"/>
      </w:r>
      <w:r>
        <w:rPr>
          <w:noProof/>
        </w:rPr>
        <w:t>36</w:t>
      </w:r>
      <w:r>
        <w:rPr>
          <w:noProof/>
        </w:rPr>
        <w:fldChar w:fldCharType="end"/>
      </w:r>
    </w:p>
    <w:p w14:paraId="4653CF52" w14:textId="2AEB72C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6.2.11</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MT-Data-Request (TDR) Command</w:t>
      </w:r>
      <w:r>
        <w:rPr>
          <w:noProof/>
        </w:rPr>
        <w:tab/>
      </w:r>
      <w:r>
        <w:rPr>
          <w:noProof/>
        </w:rPr>
        <w:fldChar w:fldCharType="begin" w:fldLock="1"/>
      </w:r>
      <w:r>
        <w:rPr>
          <w:noProof/>
        </w:rPr>
        <w:instrText xml:space="preserve"> PAGEREF _Toc191378253 \h </w:instrText>
      </w:r>
      <w:r>
        <w:rPr>
          <w:noProof/>
        </w:rPr>
      </w:r>
      <w:r>
        <w:rPr>
          <w:noProof/>
        </w:rPr>
        <w:fldChar w:fldCharType="separate"/>
      </w:r>
      <w:r>
        <w:rPr>
          <w:noProof/>
        </w:rPr>
        <w:t>37</w:t>
      </w:r>
      <w:r>
        <w:rPr>
          <w:noProof/>
        </w:rPr>
        <w:fldChar w:fldCharType="end"/>
      </w:r>
    </w:p>
    <w:p w14:paraId="18455DE6" w14:textId="40160CD6"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6.2.12</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MT-Data-Answer (TDA) Command</w:t>
      </w:r>
      <w:r>
        <w:rPr>
          <w:noProof/>
        </w:rPr>
        <w:tab/>
      </w:r>
      <w:r>
        <w:rPr>
          <w:noProof/>
        </w:rPr>
        <w:fldChar w:fldCharType="begin" w:fldLock="1"/>
      </w:r>
      <w:r>
        <w:rPr>
          <w:noProof/>
        </w:rPr>
        <w:instrText xml:space="preserve"> PAGEREF _Toc191378254 \h </w:instrText>
      </w:r>
      <w:r>
        <w:rPr>
          <w:noProof/>
        </w:rPr>
      </w:r>
      <w:r>
        <w:rPr>
          <w:noProof/>
        </w:rPr>
        <w:fldChar w:fldCharType="separate"/>
      </w:r>
      <w:r>
        <w:rPr>
          <w:noProof/>
        </w:rPr>
        <w:t>37</w:t>
      </w:r>
      <w:r>
        <w:rPr>
          <w:noProof/>
        </w:rPr>
        <w:fldChar w:fldCharType="end"/>
      </w:r>
    </w:p>
    <w:p w14:paraId="3830039E" w14:textId="70751C96"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sidRPr="00212141">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Result-Code AVP and Experimental-Result AVP Values</w:t>
      </w:r>
      <w:r>
        <w:rPr>
          <w:noProof/>
        </w:rPr>
        <w:tab/>
      </w:r>
      <w:r>
        <w:rPr>
          <w:noProof/>
        </w:rPr>
        <w:fldChar w:fldCharType="begin" w:fldLock="1"/>
      </w:r>
      <w:r>
        <w:rPr>
          <w:noProof/>
        </w:rPr>
        <w:instrText xml:space="preserve"> PAGEREF _Toc191378255 \h </w:instrText>
      </w:r>
      <w:r>
        <w:rPr>
          <w:noProof/>
        </w:rPr>
      </w:r>
      <w:r>
        <w:rPr>
          <w:noProof/>
        </w:rPr>
        <w:fldChar w:fldCharType="separate"/>
      </w:r>
      <w:r>
        <w:rPr>
          <w:noProof/>
        </w:rPr>
        <w:t>38</w:t>
      </w:r>
      <w:r>
        <w:rPr>
          <w:noProof/>
        </w:rPr>
        <w:fldChar w:fldCharType="end"/>
      </w:r>
    </w:p>
    <w:p w14:paraId="25078DAE" w14:textId="0E43B0E9"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General</w:t>
      </w:r>
      <w:r>
        <w:rPr>
          <w:noProof/>
        </w:rPr>
        <w:tab/>
      </w:r>
      <w:r>
        <w:rPr>
          <w:noProof/>
        </w:rPr>
        <w:fldChar w:fldCharType="begin" w:fldLock="1"/>
      </w:r>
      <w:r>
        <w:rPr>
          <w:noProof/>
        </w:rPr>
        <w:instrText xml:space="preserve"> PAGEREF _Toc191378256 \h </w:instrText>
      </w:r>
      <w:r>
        <w:rPr>
          <w:noProof/>
        </w:rPr>
      </w:r>
      <w:r>
        <w:rPr>
          <w:noProof/>
        </w:rPr>
        <w:fldChar w:fldCharType="separate"/>
      </w:r>
      <w:r>
        <w:rPr>
          <w:noProof/>
        </w:rPr>
        <w:t>38</w:t>
      </w:r>
      <w:r>
        <w:rPr>
          <w:noProof/>
        </w:rPr>
        <w:fldChar w:fldCharType="end"/>
      </w:r>
    </w:p>
    <w:p w14:paraId="2DD3186A" w14:textId="5A5903ED"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6.3.2</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Success</w:t>
      </w:r>
      <w:r>
        <w:rPr>
          <w:noProof/>
        </w:rPr>
        <w:tab/>
      </w:r>
      <w:r>
        <w:rPr>
          <w:noProof/>
        </w:rPr>
        <w:fldChar w:fldCharType="begin" w:fldLock="1"/>
      </w:r>
      <w:r>
        <w:rPr>
          <w:noProof/>
        </w:rPr>
        <w:instrText xml:space="preserve"> PAGEREF _Toc191378257 \h </w:instrText>
      </w:r>
      <w:r>
        <w:rPr>
          <w:noProof/>
        </w:rPr>
      </w:r>
      <w:r>
        <w:rPr>
          <w:noProof/>
        </w:rPr>
        <w:fldChar w:fldCharType="separate"/>
      </w:r>
      <w:r>
        <w:rPr>
          <w:noProof/>
        </w:rPr>
        <w:t>38</w:t>
      </w:r>
      <w:r>
        <w:rPr>
          <w:noProof/>
        </w:rPr>
        <w:fldChar w:fldCharType="end"/>
      </w:r>
    </w:p>
    <w:p w14:paraId="165C69EF" w14:textId="5B87F4DC"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6.3.3</w:t>
      </w:r>
      <w:r>
        <w:rPr>
          <w:rFonts w:asciiTheme="minorHAnsi" w:eastAsiaTheme="minorEastAsia" w:hAnsiTheme="minorHAnsi" w:cstheme="minorBidi"/>
          <w:noProof/>
          <w:kern w:val="2"/>
          <w:sz w:val="24"/>
          <w:szCs w:val="24"/>
          <w:lang w:eastAsia="en-GB"/>
          <w14:ligatures w14:val="standardContextual"/>
        </w:rPr>
        <w:tab/>
      </w:r>
      <w:r w:rsidRPr="00212141">
        <w:rPr>
          <w:noProof/>
          <w:lang w:val="en-US" w:eastAsia="zh-CN"/>
        </w:rPr>
        <w:t>Permanent Failures</w:t>
      </w:r>
      <w:r>
        <w:rPr>
          <w:noProof/>
        </w:rPr>
        <w:tab/>
      </w:r>
      <w:r>
        <w:rPr>
          <w:noProof/>
        </w:rPr>
        <w:fldChar w:fldCharType="begin" w:fldLock="1"/>
      </w:r>
      <w:r>
        <w:rPr>
          <w:noProof/>
        </w:rPr>
        <w:instrText xml:space="preserve"> PAGEREF _Toc191378258 \h </w:instrText>
      </w:r>
      <w:r>
        <w:rPr>
          <w:noProof/>
        </w:rPr>
      </w:r>
      <w:r>
        <w:rPr>
          <w:noProof/>
        </w:rPr>
        <w:fldChar w:fldCharType="separate"/>
      </w:r>
      <w:r>
        <w:rPr>
          <w:noProof/>
        </w:rPr>
        <w:t>38</w:t>
      </w:r>
      <w:r>
        <w:rPr>
          <w:noProof/>
        </w:rPr>
        <w:fldChar w:fldCharType="end"/>
      </w:r>
    </w:p>
    <w:p w14:paraId="7258BDFA" w14:textId="3AF1E2AC"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6.3.3.1</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DIAMETER_ERROR_UNAUTHORIZED_REQUESTING_ENTITY (5510)</w:t>
      </w:r>
      <w:r>
        <w:rPr>
          <w:noProof/>
        </w:rPr>
        <w:tab/>
      </w:r>
      <w:r>
        <w:rPr>
          <w:noProof/>
        </w:rPr>
        <w:fldChar w:fldCharType="begin" w:fldLock="1"/>
      </w:r>
      <w:r>
        <w:rPr>
          <w:noProof/>
        </w:rPr>
        <w:instrText xml:space="preserve"> PAGEREF _Toc191378259 \h </w:instrText>
      </w:r>
      <w:r>
        <w:rPr>
          <w:noProof/>
        </w:rPr>
      </w:r>
      <w:r>
        <w:rPr>
          <w:noProof/>
        </w:rPr>
        <w:fldChar w:fldCharType="separate"/>
      </w:r>
      <w:r>
        <w:rPr>
          <w:noProof/>
        </w:rPr>
        <w:t>38</w:t>
      </w:r>
      <w:r>
        <w:rPr>
          <w:noProof/>
        </w:rPr>
        <w:fldChar w:fldCharType="end"/>
      </w:r>
    </w:p>
    <w:p w14:paraId="517D1CF3" w14:textId="04CFC583"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6.3.3.2</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DIAMETER_ERROR_UNAUTHORIZED_SERVICE (5511)</w:t>
      </w:r>
      <w:r>
        <w:rPr>
          <w:noProof/>
        </w:rPr>
        <w:tab/>
      </w:r>
      <w:r>
        <w:rPr>
          <w:noProof/>
        </w:rPr>
        <w:fldChar w:fldCharType="begin" w:fldLock="1"/>
      </w:r>
      <w:r>
        <w:rPr>
          <w:noProof/>
        </w:rPr>
        <w:instrText xml:space="preserve"> PAGEREF _Toc191378260 \h </w:instrText>
      </w:r>
      <w:r>
        <w:rPr>
          <w:noProof/>
        </w:rPr>
      </w:r>
      <w:r>
        <w:rPr>
          <w:noProof/>
        </w:rPr>
        <w:fldChar w:fldCharType="separate"/>
      </w:r>
      <w:r>
        <w:rPr>
          <w:noProof/>
        </w:rPr>
        <w:t>38</w:t>
      </w:r>
      <w:r>
        <w:rPr>
          <w:noProof/>
        </w:rPr>
        <w:fldChar w:fldCharType="end"/>
      </w:r>
    </w:p>
    <w:p w14:paraId="47CC7D4E" w14:textId="74FF57F5"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6.3.3.3</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DIAMETER_ERROR_CONFIGURATION_EVENT_STORAGE_NOT_ SUCCESSFUL (5513)</w:t>
      </w:r>
      <w:r>
        <w:rPr>
          <w:noProof/>
        </w:rPr>
        <w:tab/>
      </w:r>
      <w:r>
        <w:rPr>
          <w:noProof/>
        </w:rPr>
        <w:fldChar w:fldCharType="begin" w:fldLock="1"/>
      </w:r>
      <w:r>
        <w:rPr>
          <w:noProof/>
        </w:rPr>
        <w:instrText xml:space="preserve"> PAGEREF _Toc191378261 \h </w:instrText>
      </w:r>
      <w:r>
        <w:rPr>
          <w:noProof/>
        </w:rPr>
      </w:r>
      <w:r>
        <w:rPr>
          <w:noProof/>
        </w:rPr>
        <w:fldChar w:fldCharType="separate"/>
      </w:r>
      <w:r>
        <w:rPr>
          <w:noProof/>
        </w:rPr>
        <w:t>38</w:t>
      </w:r>
      <w:r>
        <w:rPr>
          <w:noProof/>
        </w:rPr>
        <w:fldChar w:fldCharType="end"/>
      </w:r>
    </w:p>
    <w:p w14:paraId="0AEFE9D0" w14:textId="1DD339FB"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6.3.3.4</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DIAMETER_ERROR_CONFIGURATION_EVENT_NON_EXISTANT (5514)</w:t>
      </w:r>
      <w:r>
        <w:rPr>
          <w:noProof/>
        </w:rPr>
        <w:tab/>
      </w:r>
      <w:r>
        <w:rPr>
          <w:noProof/>
        </w:rPr>
        <w:fldChar w:fldCharType="begin" w:fldLock="1"/>
      </w:r>
      <w:r>
        <w:rPr>
          <w:noProof/>
        </w:rPr>
        <w:instrText xml:space="preserve"> PAGEREF _Toc191378262 \h </w:instrText>
      </w:r>
      <w:r>
        <w:rPr>
          <w:noProof/>
        </w:rPr>
      </w:r>
      <w:r>
        <w:rPr>
          <w:noProof/>
        </w:rPr>
        <w:fldChar w:fldCharType="separate"/>
      </w:r>
      <w:r>
        <w:rPr>
          <w:noProof/>
        </w:rPr>
        <w:t>39</w:t>
      </w:r>
      <w:r>
        <w:rPr>
          <w:noProof/>
        </w:rPr>
        <w:fldChar w:fldCharType="end"/>
      </w:r>
    </w:p>
    <w:p w14:paraId="30E98730" w14:textId="66ED1618"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6.3.3.5</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DIAMETER_ERROR_REQUESTED_LOCATION_NOT_SERVED (5650)</w:t>
      </w:r>
      <w:r>
        <w:rPr>
          <w:noProof/>
        </w:rPr>
        <w:tab/>
      </w:r>
      <w:r>
        <w:rPr>
          <w:noProof/>
        </w:rPr>
        <w:fldChar w:fldCharType="begin" w:fldLock="1"/>
      </w:r>
      <w:r>
        <w:rPr>
          <w:noProof/>
        </w:rPr>
        <w:instrText xml:space="preserve"> PAGEREF _Toc191378263 \h </w:instrText>
      </w:r>
      <w:r>
        <w:rPr>
          <w:noProof/>
        </w:rPr>
      </w:r>
      <w:r>
        <w:rPr>
          <w:noProof/>
        </w:rPr>
        <w:fldChar w:fldCharType="separate"/>
      </w:r>
      <w:r>
        <w:rPr>
          <w:noProof/>
        </w:rPr>
        <w:t>39</w:t>
      </w:r>
      <w:r>
        <w:rPr>
          <w:noProof/>
        </w:rPr>
        <w:fldChar w:fldCharType="end"/>
      </w:r>
    </w:p>
    <w:p w14:paraId="09F3FFE0" w14:textId="772FA7AF"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6.3.3.6</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_Toc191378264 \h </w:instrText>
      </w:r>
      <w:r>
        <w:rPr>
          <w:noProof/>
        </w:rPr>
      </w:r>
      <w:r>
        <w:rPr>
          <w:noProof/>
        </w:rPr>
        <w:fldChar w:fldCharType="separate"/>
      </w:r>
      <w:r>
        <w:rPr>
          <w:noProof/>
        </w:rPr>
        <w:t>39</w:t>
      </w:r>
      <w:r>
        <w:rPr>
          <w:noProof/>
        </w:rPr>
        <w:fldChar w:fldCharType="end"/>
      </w:r>
    </w:p>
    <w:p w14:paraId="70ABFA21" w14:textId="067FB88C"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212141">
        <w:rPr>
          <w:noProof/>
          <w:lang w:val="sv-SE"/>
        </w:rPr>
        <w:t>7</w:t>
      </w:r>
      <w:r>
        <w:rPr>
          <w:rFonts w:asciiTheme="minorHAnsi" w:eastAsiaTheme="minorEastAsia" w:hAnsiTheme="minorHAnsi" w:cstheme="minorBidi"/>
          <w:noProof/>
          <w:kern w:val="2"/>
          <w:sz w:val="24"/>
          <w:szCs w:val="24"/>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_Toc191378265 \h </w:instrText>
      </w:r>
      <w:r>
        <w:rPr>
          <w:noProof/>
        </w:rPr>
      </w:r>
      <w:r>
        <w:rPr>
          <w:noProof/>
        </w:rPr>
        <w:fldChar w:fldCharType="separate"/>
      </w:r>
      <w:r>
        <w:rPr>
          <w:noProof/>
        </w:rPr>
        <w:t>39</w:t>
      </w:r>
      <w:r>
        <w:rPr>
          <w:noProof/>
        </w:rPr>
        <w:fldChar w:fldCharType="end"/>
      </w:r>
    </w:p>
    <w:p w14:paraId="10A7C851" w14:textId="5B828A53"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212141">
        <w:rPr>
          <w:noProof/>
          <w:lang w:val="sv-SE"/>
        </w:rPr>
        <w:t>8</w:t>
      </w:r>
      <w:r>
        <w:rPr>
          <w:rFonts w:asciiTheme="minorHAnsi" w:eastAsiaTheme="minorEastAsia" w:hAnsiTheme="minorHAnsi" w:cstheme="minorBidi"/>
          <w:noProof/>
          <w:kern w:val="2"/>
          <w:sz w:val="24"/>
          <w:szCs w:val="24"/>
          <w:lang w:eastAsia="en-GB"/>
          <w14:ligatures w14:val="standardContextual"/>
        </w:rPr>
        <w:tab/>
      </w:r>
      <w:r>
        <w:rPr>
          <w:noProof/>
        </w:rPr>
        <w:t>DIAMETER_ERROR_INVALID_EPS_BEARER (5651)</w:t>
      </w:r>
      <w:r>
        <w:rPr>
          <w:noProof/>
        </w:rPr>
        <w:tab/>
      </w:r>
      <w:r>
        <w:rPr>
          <w:noProof/>
        </w:rPr>
        <w:fldChar w:fldCharType="begin" w:fldLock="1"/>
      </w:r>
      <w:r>
        <w:rPr>
          <w:noProof/>
        </w:rPr>
        <w:instrText xml:space="preserve"> PAGEREF _Toc191378266 \h </w:instrText>
      </w:r>
      <w:r>
        <w:rPr>
          <w:noProof/>
        </w:rPr>
      </w:r>
      <w:r>
        <w:rPr>
          <w:noProof/>
        </w:rPr>
        <w:fldChar w:fldCharType="separate"/>
      </w:r>
      <w:r>
        <w:rPr>
          <w:noProof/>
        </w:rPr>
        <w:t>39</w:t>
      </w:r>
      <w:r>
        <w:rPr>
          <w:noProof/>
        </w:rPr>
        <w:fldChar w:fldCharType="end"/>
      </w:r>
    </w:p>
    <w:p w14:paraId="0FBC7683" w14:textId="0D5EE565"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212141">
        <w:rPr>
          <w:noProof/>
          <w:lang w:val="sv-SE"/>
        </w:rPr>
        <w:t>9</w:t>
      </w:r>
      <w:r>
        <w:rPr>
          <w:rFonts w:asciiTheme="minorHAnsi" w:eastAsiaTheme="minorEastAsia" w:hAnsiTheme="minorHAnsi" w:cstheme="minorBidi"/>
          <w:noProof/>
          <w:kern w:val="2"/>
          <w:sz w:val="24"/>
          <w:szCs w:val="24"/>
          <w:lang w:eastAsia="en-GB"/>
          <w14:ligatures w14:val="standardContextual"/>
        </w:rPr>
        <w:tab/>
      </w:r>
      <w:r>
        <w:rPr>
          <w:noProof/>
        </w:rPr>
        <w:t>DIAMETER_ERROR_NIDD_CONFIGURATION_NOT_AVAILABLE (5652)</w:t>
      </w:r>
      <w:r>
        <w:rPr>
          <w:noProof/>
        </w:rPr>
        <w:tab/>
      </w:r>
      <w:r>
        <w:rPr>
          <w:noProof/>
        </w:rPr>
        <w:fldChar w:fldCharType="begin" w:fldLock="1"/>
      </w:r>
      <w:r>
        <w:rPr>
          <w:noProof/>
        </w:rPr>
        <w:instrText xml:space="preserve"> PAGEREF _Toc191378267 \h </w:instrText>
      </w:r>
      <w:r>
        <w:rPr>
          <w:noProof/>
        </w:rPr>
      </w:r>
      <w:r>
        <w:rPr>
          <w:noProof/>
        </w:rPr>
        <w:fldChar w:fldCharType="separate"/>
      </w:r>
      <w:r>
        <w:rPr>
          <w:noProof/>
        </w:rPr>
        <w:t>39</w:t>
      </w:r>
      <w:r>
        <w:rPr>
          <w:noProof/>
        </w:rPr>
        <w:fldChar w:fldCharType="end"/>
      </w:r>
    </w:p>
    <w:p w14:paraId="4C1B4413" w14:textId="074B67FC"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6.3.3.10</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DIAMETER_ERROR_ SCEF_REFERENCE_ID_UNKNOWN (5515)</w:t>
      </w:r>
      <w:r>
        <w:rPr>
          <w:noProof/>
        </w:rPr>
        <w:tab/>
      </w:r>
      <w:r>
        <w:rPr>
          <w:noProof/>
        </w:rPr>
        <w:fldChar w:fldCharType="begin" w:fldLock="1"/>
      </w:r>
      <w:r>
        <w:rPr>
          <w:noProof/>
        </w:rPr>
        <w:instrText xml:space="preserve"> PAGEREF _Toc191378268 \h </w:instrText>
      </w:r>
      <w:r>
        <w:rPr>
          <w:noProof/>
        </w:rPr>
      </w:r>
      <w:r>
        <w:rPr>
          <w:noProof/>
        </w:rPr>
        <w:fldChar w:fldCharType="separate"/>
      </w:r>
      <w:r>
        <w:rPr>
          <w:noProof/>
        </w:rPr>
        <w:t>39</w:t>
      </w:r>
      <w:r>
        <w:rPr>
          <w:noProof/>
        </w:rPr>
        <w:fldChar w:fldCharType="end"/>
      </w:r>
    </w:p>
    <w:p w14:paraId="4D0F677D" w14:textId="65A3274A"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6.3.3.11</w:t>
      </w:r>
      <w:r>
        <w:rPr>
          <w:rFonts w:asciiTheme="minorHAnsi" w:eastAsiaTheme="minorEastAsia" w:hAnsiTheme="minorHAnsi" w:cstheme="minorBidi"/>
          <w:noProof/>
          <w:kern w:val="2"/>
          <w:sz w:val="24"/>
          <w:szCs w:val="24"/>
          <w:lang w:eastAsia="en-GB"/>
          <w14:ligatures w14:val="standardContextual"/>
        </w:rPr>
        <w:tab/>
      </w:r>
      <w:r>
        <w:rPr>
          <w:noProof/>
        </w:rPr>
        <w:t>DIAMETER_ERROR_USER_TEMPORARILY_UNREACHABLE</w:t>
      </w:r>
      <w:r w:rsidRPr="00212141">
        <w:rPr>
          <w:noProof/>
          <w:lang w:val="en-US"/>
        </w:rPr>
        <w:t xml:space="preserve"> (5653)</w:t>
      </w:r>
      <w:r>
        <w:rPr>
          <w:noProof/>
        </w:rPr>
        <w:tab/>
      </w:r>
      <w:r>
        <w:rPr>
          <w:noProof/>
        </w:rPr>
        <w:fldChar w:fldCharType="begin" w:fldLock="1"/>
      </w:r>
      <w:r>
        <w:rPr>
          <w:noProof/>
        </w:rPr>
        <w:instrText xml:space="preserve"> PAGEREF _Toc191378269 \h </w:instrText>
      </w:r>
      <w:r>
        <w:rPr>
          <w:noProof/>
        </w:rPr>
      </w:r>
      <w:r>
        <w:rPr>
          <w:noProof/>
        </w:rPr>
        <w:fldChar w:fldCharType="separate"/>
      </w:r>
      <w:r>
        <w:rPr>
          <w:noProof/>
        </w:rPr>
        <w:t>39</w:t>
      </w:r>
      <w:r>
        <w:rPr>
          <w:noProof/>
        </w:rPr>
        <w:fldChar w:fldCharType="end"/>
      </w:r>
    </w:p>
    <w:p w14:paraId="63021766" w14:textId="78ADD490"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6.3.3.12</w:t>
      </w:r>
      <w:r>
        <w:rPr>
          <w:rFonts w:asciiTheme="minorHAnsi" w:eastAsiaTheme="minorEastAsia" w:hAnsiTheme="minorHAnsi" w:cstheme="minorBidi"/>
          <w:noProof/>
          <w:kern w:val="2"/>
          <w:sz w:val="24"/>
          <w:szCs w:val="24"/>
          <w:lang w:eastAsia="en-GB"/>
          <w14:ligatures w14:val="standardContextual"/>
        </w:rPr>
        <w:tab/>
      </w:r>
      <w:r>
        <w:rPr>
          <w:noProof/>
        </w:rPr>
        <w:t>DIAMETER_ERROR_UNREACHABLE_USER</w:t>
      </w:r>
      <w:r w:rsidRPr="00212141">
        <w:rPr>
          <w:noProof/>
          <w:lang w:val="en-US"/>
        </w:rPr>
        <w:t xml:space="preserve"> (4221)</w:t>
      </w:r>
      <w:r>
        <w:rPr>
          <w:noProof/>
        </w:rPr>
        <w:tab/>
      </w:r>
      <w:r>
        <w:rPr>
          <w:noProof/>
        </w:rPr>
        <w:fldChar w:fldCharType="begin" w:fldLock="1"/>
      </w:r>
      <w:r>
        <w:rPr>
          <w:noProof/>
        </w:rPr>
        <w:instrText xml:space="preserve"> PAGEREF _Toc191378270 \h </w:instrText>
      </w:r>
      <w:r>
        <w:rPr>
          <w:noProof/>
        </w:rPr>
      </w:r>
      <w:r>
        <w:rPr>
          <w:noProof/>
        </w:rPr>
        <w:fldChar w:fldCharType="separate"/>
      </w:r>
      <w:r>
        <w:rPr>
          <w:noProof/>
        </w:rPr>
        <w:t>39</w:t>
      </w:r>
      <w:r>
        <w:rPr>
          <w:noProof/>
        </w:rPr>
        <w:fldChar w:fldCharType="end"/>
      </w:r>
    </w:p>
    <w:p w14:paraId="6248A0F5" w14:textId="63710B72"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sidRPr="00212141">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AVPs</w:t>
      </w:r>
      <w:r>
        <w:rPr>
          <w:noProof/>
        </w:rPr>
        <w:tab/>
      </w:r>
      <w:r>
        <w:rPr>
          <w:noProof/>
        </w:rPr>
        <w:fldChar w:fldCharType="begin" w:fldLock="1"/>
      </w:r>
      <w:r>
        <w:rPr>
          <w:noProof/>
        </w:rPr>
        <w:instrText xml:space="preserve"> PAGEREF _Toc191378271 \h </w:instrText>
      </w:r>
      <w:r>
        <w:rPr>
          <w:noProof/>
        </w:rPr>
      </w:r>
      <w:r>
        <w:rPr>
          <w:noProof/>
        </w:rPr>
        <w:fldChar w:fldCharType="separate"/>
      </w:r>
      <w:r>
        <w:rPr>
          <w:noProof/>
        </w:rPr>
        <w:t>39</w:t>
      </w:r>
      <w:r>
        <w:rPr>
          <w:noProof/>
        </w:rPr>
        <w:fldChar w:fldCharType="end"/>
      </w:r>
    </w:p>
    <w:p w14:paraId="1753CF57" w14:textId="1BD39D34"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6.4.1</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General</w:t>
      </w:r>
      <w:r>
        <w:rPr>
          <w:noProof/>
        </w:rPr>
        <w:tab/>
      </w:r>
      <w:r>
        <w:rPr>
          <w:noProof/>
        </w:rPr>
        <w:fldChar w:fldCharType="begin" w:fldLock="1"/>
      </w:r>
      <w:r>
        <w:rPr>
          <w:noProof/>
        </w:rPr>
        <w:instrText xml:space="preserve"> PAGEREF _Toc191378272 \h </w:instrText>
      </w:r>
      <w:r>
        <w:rPr>
          <w:noProof/>
        </w:rPr>
      </w:r>
      <w:r>
        <w:rPr>
          <w:noProof/>
        </w:rPr>
        <w:fldChar w:fldCharType="separate"/>
      </w:r>
      <w:r>
        <w:rPr>
          <w:noProof/>
        </w:rPr>
        <w:t>39</w:t>
      </w:r>
      <w:r>
        <w:rPr>
          <w:noProof/>
        </w:rPr>
        <w:fldChar w:fldCharType="end"/>
      </w:r>
    </w:p>
    <w:p w14:paraId="05460B82" w14:textId="68159675"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Monitoring-Event-Configuration</w:t>
      </w:r>
      <w:r>
        <w:rPr>
          <w:noProof/>
        </w:rPr>
        <w:tab/>
      </w:r>
      <w:r>
        <w:rPr>
          <w:noProof/>
        </w:rPr>
        <w:fldChar w:fldCharType="begin" w:fldLock="1"/>
      </w:r>
      <w:r>
        <w:rPr>
          <w:noProof/>
        </w:rPr>
        <w:instrText xml:space="preserve"> PAGEREF _Toc191378273 \h </w:instrText>
      </w:r>
      <w:r>
        <w:rPr>
          <w:noProof/>
        </w:rPr>
      </w:r>
      <w:r>
        <w:rPr>
          <w:noProof/>
        </w:rPr>
        <w:fldChar w:fldCharType="separate"/>
      </w:r>
      <w:r>
        <w:rPr>
          <w:noProof/>
        </w:rPr>
        <w:t>44</w:t>
      </w:r>
      <w:r>
        <w:rPr>
          <w:noProof/>
        </w:rPr>
        <w:fldChar w:fldCharType="end"/>
      </w:r>
    </w:p>
    <w:p w14:paraId="6B3437F7" w14:textId="6D7C1AD4"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Monitoring-Event-Report</w:t>
      </w:r>
      <w:r>
        <w:rPr>
          <w:noProof/>
        </w:rPr>
        <w:tab/>
      </w:r>
      <w:r>
        <w:rPr>
          <w:noProof/>
        </w:rPr>
        <w:fldChar w:fldCharType="begin" w:fldLock="1"/>
      </w:r>
      <w:r>
        <w:rPr>
          <w:noProof/>
        </w:rPr>
        <w:instrText xml:space="preserve"> PAGEREF _Toc191378274 \h </w:instrText>
      </w:r>
      <w:r>
        <w:rPr>
          <w:noProof/>
        </w:rPr>
      </w:r>
      <w:r>
        <w:rPr>
          <w:noProof/>
        </w:rPr>
        <w:fldChar w:fldCharType="separate"/>
      </w:r>
      <w:r>
        <w:rPr>
          <w:noProof/>
        </w:rPr>
        <w:t>44</w:t>
      </w:r>
      <w:r>
        <w:rPr>
          <w:noProof/>
        </w:rPr>
        <w:fldChar w:fldCharType="end"/>
      </w:r>
    </w:p>
    <w:p w14:paraId="4D53F258" w14:textId="654A6EF2"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Communication-Failure-Information</w:t>
      </w:r>
      <w:r>
        <w:rPr>
          <w:noProof/>
        </w:rPr>
        <w:tab/>
      </w:r>
      <w:r>
        <w:rPr>
          <w:noProof/>
        </w:rPr>
        <w:fldChar w:fldCharType="begin" w:fldLock="1"/>
      </w:r>
      <w:r>
        <w:rPr>
          <w:noProof/>
        </w:rPr>
        <w:instrText xml:space="preserve"> PAGEREF _Toc191378275 \h </w:instrText>
      </w:r>
      <w:r>
        <w:rPr>
          <w:noProof/>
        </w:rPr>
      </w:r>
      <w:r>
        <w:rPr>
          <w:noProof/>
        </w:rPr>
        <w:fldChar w:fldCharType="separate"/>
      </w:r>
      <w:r>
        <w:rPr>
          <w:noProof/>
        </w:rPr>
        <w:t>45</w:t>
      </w:r>
      <w:r>
        <w:rPr>
          <w:noProof/>
        </w:rPr>
        <w:fldChar w:fldCharType="end"/>
      </w:r>
    </w:p>
    <w:p w14:paraId="2884FE4D" w14:textId="0D0223A3"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Cause-Type</w:t>
      </w:r>
      <w:r>
        <w:rPr>
          <w:noProof/>
        </w:rPr>
        <w:tab/>
      </w:r>
      <w:r>
        <w:rPr>
          <w:noProof/>
        </w:rPr>
        <w:fldChar w:fldCharType="begin" w:fldLock="1"/>
      </w:r>
      <w:r>
        <w:rPr>
          <w:noProof/>
        </w:rPr>
        <w:instrText xml:space="preserve"> PAGEREF _Toc191378276 \h </w:instrText>
      </w:r>
      <w:r>
        <w:rPr>
          <w:noProof/>
        </w:rPr>
      </w:r>
      <w:r>
        <w:rPr>
          <w:noProof/>
        </w:rPr>
        <w:fldChar w:fldCharType="separate"/>
      </w:r>
      <w:r>
        <w:rPr>
          <w:noProof/>
        </w:rPr>
        <w:t>45</w:t>
      </w:r>
      <w:r>
        <w:rPr>
          <w:noProof/>
        </w:rPr>
        <w:fldChar w:fldCharType="end"/>
      </w:r>
    </w:p>
    <w:p w14:paraId="111C8BC5" w14:textId="1566A2E8"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S1AP-Cause</w:t>
      </w:r>
      <w:r>
        <w:rPr>
          <w:noProof/>
        </w:rPr>
        <w:tab/>
      </w:r>
      <w:r>
        <w:rPr>
          <w:noProof/>
        </w:rPr>
        <w:fldChar w:fldCharType="begin" w:fldLock="1"/>
      </w:r>
      <w:r>
        <w:rPr>
          <w:noProof/>
        </w:rPr>
        <w:instrText xml:space="preserve"> PAGEREF _Toc191378277 \h </w:instrText>
      </w:r>
      <w:r>
        <w:rPr>
          <w:noProof/>
        </w:rPr>
      </w:r>
      <w:r>
        <w:rPr>
          <w:noProof/>
        </w:rPr>
        <w:fldChar w:fldCharType="separate"/>
      </w:r>
      <w:r>
        <w:rPr>
          <w:noProof/>
        </w:rPr>
        <w:t>46</w:t>
      </w:r>
      <w:r>
        <w:rPr>
          <w:noProof/>
        </w:rPr>
        <w:fldChar w:fldCharType="end"/>
      </w:r>
    </w:p>
    <w:p w14:paraId="0F2AB619" w14:textId="25BC9665"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RANAP-Cause</w:t>
      </w:r>
      <w:r>
        <w:rPr>
          <w:noProof/>
        </w:rPr>
        <w:tab/>
      </w:r>
      <w:r>
        <w:rPr>
          <w:noProof/>
        </w:rPr>
        <w:fldChar w:fldCharType="begin" w:fldLock="1"/>
      </w:r>
      <w:r>
        <w:rPr>
          <w:noProof/>
        </w:rPr>
        <w:instrText xml:space="preserve"> PAGEREF _Toc191378278 \h </w:instrText>
      </w:r>
      <w:r>
        <w:rPr>
          <w:noProof/>
        </w:rPr>
      </w:r>
      <w:r>
        <w:rPr>
          <w:noProof/>
        </w:rPr>
        <w:fldChar w:fldCharType="separate"/>
      </w:r>
      <w:r>
        <w:rPr>
          <w:noProof/>
        </w:rPr>
        <w:t>46</w:t>
      </w:r>
      <w:r>
        <w:rPr>
          <w:noProof/>
        </w:rPr>
        <w:fldChar w:fldCharType="end"/>
      </w:r>
    </w:p>
    <w:p w14:paraId="74989307" w14:textId="5D4E356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BSSGP-Cause</w:t>
      </w:r>
      <w:r>
        <w:rPr>
          <w:noProof/>
        </w:rPr>
        <w:tab/>
      </w:r>
      <w:r>
        <w:rPr>
          <w:noProof/>
        </w:rPr>
        <w:fldChar w:fldCharType="begin" w:fldLock="1"/>
      </w:r>
      <w:r>
        <w:rPr>
          <w:noProof/>
        </w:rPr>
        <w:instrText xml:space="preserve"> PAGEREF _Toc191378279 \h </w:instrText>
      </w:r>
      <w:r>
        <w:rPr>
          <w:noProof/>
        </w:rPr>
      </w:r>
      <w:r>
        <w:rPr>
          <w:noProof/>
        </w:rPr>
        <w:fldChar w:fldCharType="separate"/>
      </w:r>
      <w:r>
        <w:rPr>
          <w:noProof/>
        </w:rPr>
        <w:t>46</w:t>
      </w:r>
      <w:r>
        <w:rPr>
          <w:noProof/>
        </w:rPr>
        <w:fldChar w:fldCharType="end"/>
      </w:r>
    </w:p>
    <w:p w14:paraId="1C4D6B5B" w14:textId="4BB9FAA0"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GMM-Cause</w:t>
      </w:r>
      <w:r>
        <w:rPr>
          <w:noProof/>
        </w:rPr>
        <w:tab/>
      </w:r>
      <w:r>
        <w:rPr>
          <w:noProof/>
        </w:rPr>
        <w:fldChar w:fldCharType="begin" w:fldLock="1"/>
      </w:r>
      <w:r>
        <w:rPr>
          <w:noProof/>
        </w:rPr>
        <w:instrText xml:space="preserve"> PAGEREF _Toc191378280 \h </w:instrText>
      </w:r>
      <w:r>
        <w:rPr>
          <w:noProof/>
        </w:rPr>
      </w:r>
      <w:r>
        <w:rPr>
          <w:noProof/>
        </w:rPr>
        <w:fldChar w:fldCharType="separate"/>
      </w:r>
      <w:r>
        <w:rPr>
          <w:noProof/>
        </w:rPr>
        <w:t>46</w:t>
      </w:r>
      <w:r>
        <w:rPr>
          <w:noProof/>
        </w:rPr>
        <w:fldChar w:fldCharType="end"/>
      </w:r>
    </w:p>
    <w:p w14:paraId="611C469E" w14:textId="2A12C711"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SM-Cause</w:t>
      </w:r>
      <w:r>
        <w:rPr>
          <w:noProof/>
        </w:rPr>
        <w:tab/>
      </w:r>
      <w:r>
        <w:rPr>
          <w:noProof/>
        </w:rPr>
        <w:fldChar w:fldCharType="begin" w:fldLock="1"/>
      </w:r>
      <w:r>
        <w:rPr>
          <w:noProof/>
        </w:rPr>
        <w:instrText xml:space="preserve"> PAGEREF _Toc191378281 \h </w:instrText>
      </w:r>
      <w:r>
        <w:rPr>
          <w:noProof/>
        </w:rPr>
      </w:r>
      <w:r>
        <w:rPr>
          <w:noProof/>
        </w:rPr>
        <w:fldChar w:fldCharType="separate"/>
      </w:r>
      <w:r>
        <w:rPr>
          <w:noProof/>
        </w:rPr>
        <w:t>46</w:t>
      </w:r>
      <w:r>
        <w:rPr>
          <w:noProof/>
        </w:rPr>
        <w:fldChar w:fldCharType="end"/>
      </w:r>
    </w:p>
    <w:p w14:paraId="14CDFCF5" w14:textId="6ECEA133"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212141">
        <w:rPr>
          <w:noProof/>
          <w:lang w:val="de-DE" w:eastAsia="zh-CN"/>
        </w:rPr>
        <w:t>1</w:t>
      </w:r>
      <w:r>
        <w:rPr>
          <w:rFonts w:asciiTheme="minorHAnsi" w:eastAsiaTheme="minorEastAsia" w:hAnsiTheme="minorHAnsi" w:cstheme="minorBidi"/>
          <w:noProof/>
          <w:kern w:val="2"/>
          <w:sz w:val="24"/>
          <w:szCs w:val="24"/>
          <w:lang w:eastAsia="en-GB"/>
          <w14:ligatures w14:val="standardContextual"/>
        </w:rPr>
        <w:tab/>
      </w:r>
      <w:r w:rsidRPr="00212141">
        <w:rPr>
          <w:noProof/>
          <w:color w:val="000000"/>
          <w:lang w:eastAsia="ja-JP"/>
        </w:rPr>
        <w:t>Number-Of-UE-Per-Location-Configuration</w:t>
      </w:r>
      <w:r>
        <w:rPr>
          <w:noProof/>
        </w:rPr>
        <w:tab/>
      </w:r>
      <w:r>
        <w:rPr>
          <w:noProof/>
        </w:rPr>
        <w:fldChar w:fldCharType="begin" w:fldLock="1"/>
      </w:r>
      <w:r>
        <w:rPr>
          <w:noProof/>
        </w:rPr>
        <w:instrText xml:space="preserve"> PAGEREF _Toc191378282 \h </w:instrText>
      </w:r>
      <w:r>
        <w:rPr>
          <w:noProof/>
        </w:rPr>
      </w:r>
      <w:r>
        <w:rPr>
          <w:noProof/>
        </w:rPr>
        <w:fldChar w:fldCharType="separate"/>
      </w:r>
      <w:r>
        <w:rPr>
          <w:noProof/>
        </w:rPr>
        <w:t>46</w:t>
      </w:r>
      <w:r>
        <w:rPr>
          <w:noProof/>
        </w:rPr>
        <w:fldChar w:fldCharType="end"/>
      </w:r>
    </w:p>
    <w:p w14:paraId="3D6E0983" w14:textId="056EAF8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212141">
        <w:rPr>
          <w:noProof/>
          <w:lang w:val="de-DE" w:eastAsia="zh-CN"/>
        </w:rPr>
        <w:t>2</w:t>
      </w:r>
      <w:r>
        <w:rPr>
          <w:rFonts w:asciiTheme="minorHAnsi" w:eastAsiaTheme="minorEastAsia" w:hAnsiTheme="minorHAnsi" w:cstheme="minorBidi"/>
          <w:noProof/>
          <w:kern w:val="2"/>
          <w:sz w:val="24"/>
          <w:szCs w:val="24"/>
          <w:lang w:eastAsia="en-GB"/>
          <w14:ligatures w14:val="standardContextual"/>
        </w:rPr>
        <w:tab/>
      </w:r>
      <w:r w:rsidRPr="00212141">
        <w:rPr>
          <w:noProof/>
          <w:color w:val="000000"/>
          <w:lang w:eastAsia="ja-JP"/>
        </w:rPr>
        <w:t>Number-Of-UE-Per-Location-Report</w:t>
      </w:r>
      <w:r>
        <w:rPr>
          <w:noProof/>
        </w:rPr>
        <w:tab/>
      </w:r>
      <w:r>
        <w:rPr>
          <w:noProof/>
        </w:rPr>
        <w:fldChar w:fldCharType="begin" w:fldLock="1"/>
      </w:r>
      <w:r>
        <w:rPr>
          <w:noProof/>
        </w:rPr>
        <w:instrText xml:space="preserve"> PAGEREF _Toc191378283 \h </w:instrText>
      </w:r>
      <w:r>
        <w:rPr>
          <w:noProof/>
        </w:rPr>
      </w:r>
      <w:r>
        <w:rPr>
          <w:noProof/>
        </w:rPr>
        <w:fldChar w:fldCharType="separate"/>
      </w:r>
      <w:r>
        <w:rPr>
          <w:noProof/>
        </w:rPr>
        <w:t>46</w:t>
      </w:r>
      <w:r>
        <w:rPr>
          <w:noProof/>
        </w:rPr>
        <w:fldChar w:fldCharType="end"/>
      </w:r>
    </w:p>
    <w:p w14:paraId="416FBD82" w14:textId="3A954A1C"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212141">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Pr>
          <w:noProof/>
        </w:rPr>
        <w:t>UE-Count</w:t>
      </w:r>
      <w:r>
        <w:rPr>
          <w:noProof/>
        </w:rPr>
        <w:tab/>
      </w:r>
      <w:r>
        <w:rPr>
          <w:noProof/>
        </w:rPr>
        <w:fldChar w:fldCharType="begin" w:fldLock="1"/>
      </w:r>
      <w:r>
        <w:rPr>
          <w:noProof/>
        </w:rPr>
        <w:instrText xml:space="preserve"> PAGEREF _Toc191378284 \h </w:instrText>
      </w:r>
      <w:r>
        <w:rPr>
          <w:noProof/>
        </w:rPr>
      </w:r>
      <w:r>
        <w:rPr>
          <w:noProof/>
        </w:rPr>
        <w:fldChar w:fldCharType="separate"/>
      </w:r>
      <w:r>
        <w:rPr>
          <w:noProof/>
        </w:rPr>
        <w:t>47</w:t>
      </w:r>
      <w:r>
        <w:rPr>
          <w:noProof/>
        </w:rPr>
        <w:fldChar w:fldCharType="end"/>
      </w:r>
    </w:p>
    <w:p w14:paraId="76C5F2AC" w14:textId="082391A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eastAsia="x-none"/>
        </w:rPr>
        <w:t>6</w:t>
      </w:r>
      <w:r>
        <w:rPr>
          <w:noProof/>
        </w:rPr>
        <w:t>.</w:t>
      </w:r>
      <w:r w:rsidRPr="00212141">
        <w:rPr>
          <w:noProof/>
          <w:lang w:val="de-DE"/>
        </w:rPr>
        <w:t>4</w:t>
      </w:r>
      <w:r>
        <w:rPr>
          <w:noProof/>
        </w:rPr>
        <w:t>.</w:t>
      </w:r>
      <w:r w:rsidRPr="00212141">
        <w:rPr>
          <w:noProof/>
          <w:lang w:val="en-US" w:eastAsia="x-none"/>
        </w:rPr>
        <w:t>14</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_Toc191378285 \h </w:instrText>
      </w:r>
      <w:r>
        <w:rPr>
          <w:noProof/>
        </w:rPr>
      </w:r>
      <w:r>
        <w:rPr>
          <w:noProof/>
        </w:rPr>
        <w:fldChar w:fldCharType="separate"/>
      </w:r>
      <w:r>
        <w:rPr>
          <w:noProof/>
        </w:rPr>
        <w:t>47</w:t>
      </w:r>
      <w:r>
        <w:rPr>
          <w:noProof/>
        </w:rPr>
        <w:fldChar w:fldCharType="end"/>
      </w:r>
    </w:p>
    <w:p w14:paraId="22FBB782" w14:textId="6669481E" w:rsidR="00B338F4" w:rsidRDefault="00B338F4">
      <w:pPr>
        <w:pStyle w:val="TOC4"/>
        <w:rPr>
          <w:rFonts w:asciiTheme="minorHAnsi" w:eastAsiaTheme="minorEastAsia" w:hAnsiTheme="minorHAnsi" w:cstheme="minorBidi"/>
          <w:noProof/>
          <w:kern w:val="2"/>
          <w:sz w:val="24"/>
          <w:szCs w:val="24"/>
          <w:lang w:eastAsia="en-GB"/>
          <w14:ligatures w14:val="standardContextual"/>
        </w:rPr>
      </w:pPr>
      <w:r w:rsidRPr="00212141">
        <w:rPr>
          <w:noProof/>
          <w:lang w:val="en-US"/>
        </w:rPr>
        <w:t>6</w:t>
      </w:r>
      <w:r>
        <w:rPr>
          <w:noProof/>
        </w:rPr>
        <w:t>.</w:t>
      </w:r>
      <w:r w:rsidRPr="00212141">
        <w:rPr>
          <w:noProof/>
          <w:lang w:val="de-DE"/>
        </w:rPr>
        <w:t>4</w:t>
      </w:r>
      <w:r>
        <w:rPr>
          <w:noProof/>
        </w:rPr>
        <w:t>.</w:t>
      </w:r>
      <w:r w:rsidRPr="00212141">
        <w:rPr>
          <w:noProof/>
          <w:lang w:val="en-US"/>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Feature-List AVP for the </w:t>
      </w:r>
      <w:r w:rsidRPr="00212141">
        <w:rPr>
          <w:noProof/>
          <w:lang w:val="en-US"/>
        </w:rPr>
        <w:t>T6a/T6b</w:t>
      </w:r>
      <w:r>
        <w:rPr>
          <w:noProof/>
        </w:rPr>
        <w:t xml:space="preserve"> application</w:t>
      </w:r>
      <w:r>
        <w:rPr>
          <w:noProof/>
        </w:rPr>
        <w:tab/>
      </w:r>
      <w:r>
        <w:rPr>
          <w:noProof/>
        </w:rPr>
        <w:fldChar w:fldCharType="begin" w:fldLock="1"/>
      </w:r>
      <w:r>
        <w:rPr>
          <w:noProof/>
        </w:rPr>
        <w:instrText xml:space="preserve"> PAGEREF _Toc191378286 \h </w:instrText>
      </w:r>
      <w:r>
        <w:rPr>
          <w:noProof/>
        </w:rPr>
      </w:r>
      <w:r>
        <w:rPr>
          <w:noProof/>
        </w:rPr>
        <w:fldChar w:fldCharType="separate"/>
      </w:r>
      <w:r>
        <w:rPr>
          <w:noProof/>
        </w:rPr>
        <w:t>47</w:t>
      </w:r>
      <w:r>
        <w:rPr>
          <w:noProof/>
        </w:rPr>
        <w:fldChar w:fldCharType="end"/>
      </w:r>
    </w:p>
    <w:p w14:paraId="2DBBB5FE" w14:textId="0232DFD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eastAsia="x-none"/>
        </w:rPr>
        <w:t>6.4.15</w:t>
      </w:r>
      <w:r>
        <w:rPr>
          <w:rFonts w:asciiTheme="minorHAnsi" w:eastAsiaTheme="minorEastAsia" w:hAnsiTheme="minorHAnsi" w:cstheme="minorBidi"/>
          <w:noProof/>
          <w:kern w:val="2"/>
          <w:sz w:val="24"/>
          <w:szCs w:val="24"/>
          <w:lang w:eastAsia="en-GB"/>
          <w14:ligatures w14:val="standardContextual"/>
        </w:rPr>
        <w:tab/>
      </w:r>
      <w:r w:rsidRPr="00212141">
        <w:rPr>
          <w:noProof/>
          <w:lang w:val="en-US" w:eastAsia="x-none"/>
        </w:rPr>
        <w:t>DRMP</w:t>
      </w:r>
      <w:r>
        <w:rPr>
          <w:noProof/>
        </w:rPr>
        <w:tab/>
      </w:r>
      <w:r>
        <w:rPr>
          <w:noProof/>
        </w:rPr>
        <w:fldChar w:fldCharType="begin" w:fldLock="1"/>
      </w:r>
      <w:r>
        <w:rPr>
          <w:noProof/>
        </w:rPr>
        <w:instrText xml:space="preserve"> PAGEREF _Toc191378287 \h </w:instrText>
      </w:r>
      <w:r>
        <w:rPr>
          <w:noProof/>
        </w:rPr>
      </w:r>
      <w:r>
        <w:rPr>
          <w:noProof/>
        </w:rPr>
        <w:fldChar w:fldCharType="separate"/>
      </w:r>
      <w:r>
        <w:rPr>
          <w:noProof/>
        </w:rPr>
        <w:t>47</w:t>
      </w:r>
      <w:r>
        <w:rPr>
          <w:noProof/>
        </w:rPr>
        <w:fldChar w:fldCharType="end"/>
      </w:r>
    </w:p>
    <w:p w14:paraId="15419ADB" w14:textId="4EA73DD2"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sv-SE"/>
        </w:rPr>
        <w:t>.16</w:t>
      </w:r>
      <w:r>
        <w:rPr>
          <w:rFonts w:asciiTheme="minorHAnsi" w:eastAsiaTheme="minorEastAsia" w:hAnsiTheme="minorHAnsi" w:cstheme="minorBidi"/>
          <w:noProof/>
          <w:kern w:val="2"/>
          <w:sz w:val="24"/>
          <w:szCs w:val="24"/>
          <w:lang w:eastAsia="en-GB"/>
          <w14:ligatures w14:val="standardContextual"/>
        </w:rPr>
        <w:tab/>
      </w:r>
      <w:r>
        <w:rPr>
          <w:noProof/>
        </w:rPr>
        <w:t>User-Identifier</w:t>
      </w:r>
      <w:r>
        <w:rPr>
          <w:noProof/>
        </w:rPr>
        <w:tab/>
      </w:r>
      <w:r>
        <w:rPr>
          <w:noProof/>
        </w:rPr>
        <w:fldChar w:fldCharType="begin" w:fldLock="1"/>
      </w:r>
      <w:r>
        <w:rPr>
          <w:noProof/>
        </w:rPr>
        <w:instrText xml:space="preserve"> PAGEREF _Toc191378288 \h </w:instrText>
      </w:r>
      <w:r>
        <w:rPr>
          <w:noProof/>
        </w:rPr>
      </w:r>
      <w:r>
        <w:rPr>
          <w:noProof/>
        </w:rPr>
        <w:fldChar w:fldCharType="separate"/>
      </w:r>
      <w:r>
        <w:rPr>
          <w:noProof/>
        </w:rPr>
        <w:t>48</w:t>
      </w:r>
      <w:r>
        <w:rPr>
          <w:noProof/>
        </w:rPr>
        <w:fldChar w:fldCharType="end"/>
      </w:r>
    </w:p>
    <w:p w14:paraId="10DE8546" w14:textId="5B4FF3D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6.4.1</w:t>
      </w:r>
      <w:r w:rsidRPr="00212141">
        <w:rPr>
          <w:noProof/>
          <w:lang w:val="de-DE"/>
        </w:rPr>
        <w:t>7</w:t>
      </w:r>
      <w:r>
        <w:rPr>
          <w:rFonts w:asciiTheme="minorHAnsi" w:eastAsiaTheme="minorEastAsia" w:hAnsiTheme="minorHAnsi" w:cstheme="minorBidi"/>
          <w:noProof/>
          <w:kern w:val="2"/>
          <w:sz w:val="24"/>
          <w:szCs w:val="24"/>
          <w:lang w:eastAsia="en-GB"/>
          <w14:ligatures w14:val="standardContextual"/>
        </w:rPr>
        <w:tab/>
      </w:r>
      <w:r>
        <w:rPr>
          <w:noProof/>
        </w:rPr>
        <w:t>Bearer-Identifier</w:t>
      </w:r>
      <w:r>
        <w:rPr>
          <w:noProof/>
        </w:rPr>
        <w:tab/>
      </w:r>
      <w:r>
        <w:rPr>
          <w:noProof/>
        </w:rPr>
        <w:fldChar w:fldCharType="begin" w:fldLock="1"/>
      </w:r>
      <w:r>
        <w:rPr>
          <w:noProof/>
        </w:rPr>
        <w:instrText xml:space="preserve"> PAGEREF _Toc191378289 \h </w:instrText>
      </w:r>
      <w:r>
        <w:rPr>
          <w:noProof/>
        </w:rPr>
      </w:r>
      <w:r>
        <w:rPr>
          <w:noProof/>
        </w:rPr>
        <w:fldChar w:fldCharType="separate"/>
      </w:r>
      <w:r>
        <w:rPr>
          <w:noProof/>
        </w:rPr>
        <w:t>48</w:t>
      </w:r>
      <w:r>
        <w:rPr>
          <w:noProof/>
        </w:rPr>
        <w:fldChar w:fldCharType="end"/>
      </w:r>
    </w:p>
    <w:p w14:paraId="43AB8D5F" w14:textId="360E9A79"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6.4.1</w:t>
      </w:r>
      <w:r w:rsidRPr="00212141">
        <w:rPr>
          <w:noProof/>
          <w:lang w:val="de-DE"/>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Connection-Action</w:t>
      </w:r>
      <w:r>
        <w:rPr>
          <w:noProof/>
        </w:rPr>
        <w:tab/>
      </w:r>
      <w:r>
        <w:rPr>
          <w:noProof/>
        </w:rPr>
        <w:fldChar w:fldCharType="begin" w:fldLock="1"/>
      </w:r>
      <w:r>
        <w:rPr>
          <w:noProof/>
        </w:rPr>
        <w:instrText xml:space="preserve"> PAGEREF _Toc191378290 \h </w:instrText>
      </w:r>
      <w:r>
        <w:rPr>
          <w:noProof/>
        </w:rPr>
      </w:r>
      <w:r>
        <w:rPr>
          <w:noProof/>
        </w:rPr>
        <w:fldChar w:fldCharType="separate"/>
      </w:r>
      <w:r>
        <w:rPr>
          <w:noProof/>
        </w:rPr>
        <w:t>48</w:t>
      </w:r>
      <w:r>
        <w:rPr>
          <w:noProof/>
        </w:rPr>
        <w:fldChar w:fldCharType="end"/>
      </w:r>
    </w:p>
    <w:p w14:paraId="275B3F2B" w14:textId="52F7CCA5"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6.4.1</w:t>
      </w:r>
      <w:r w:rsidRPr="00212141">
        <w:rPr>
          <w:noProof/>
          <w:lang w:val="de-DE"/>
        </w:rPr>
        <w:t>9</w:t>
      </w:r>
      <w:r>
        <w:rPr>
          <w:rFonts w:asciiTheme="minorHAnsi" w:eastAsiaTheme="minorEastAsia" w:hAnsiTheme="minorHAnsi" w:cstheme="minorBidi"/>
          <w:noProof/>
          <w:kern w:val="2"/>
          <w:sz w:val="24"/>
          <w:szCs w:val="24"/>
          <w:lang w:eastAsia="en-GB"/>
          <w14:ligatures w14:val="standardContextual"/>
        </w:rPr>
        <w:tab/>
      </w:r>
      <w:r>
        <w:rPr>
          <w:noProof/>
        </w:rPr>
        <w:t>Non-IP-Data</w:t>
      </w:r>
      <w:r>
        <w:rPr>
          <w:noProof/>
        </w:rPr>
        <w:tab/>
      </w:r>
      <w:r>
        <w:rPr>
          <w:noProof/>
        </w:rPr>
        <w:fldChar w:fldCharType="begin" w:fldLock="1"/>
      </w:r>
      <w:r>
        <w:rPr>
          <w:noProof/>
        </w:rPr>
        <w:instrText xml:space="preserve"> PAGEREF _Toc191378291 \h </w:instrText>
      </w:r>
      <w:r>
        <w:rPr>
          <w:noProof/>
        </w:rPr>
      </w:r>
      <w:r>
        <w:rPr>
          <w:noProof/>
        </w:rPr>
        <w:fldChar w:fldCharType="separate"/>
      </w:r>
      <w:r>
        <w:rPr>
          <w:noProof/>
        </w:rPr>
        <w:t>48</w:t>
      </w:r>
      <w:r>
        <w:rPr>
          <w:noProof/>
        </w:rPr>
        <w:fldChar w:fldCharType="end"/>
      </w:r>
    </w:p>
    <w:p w14:paraId="72931D4C" w14:textId="2F491CEB"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Service-Selection</w:t>
      </w:r>
      <w:r>
        <w:rPr>
          <w:noProof/>
        </w:rPr>
        <w:tab/>
      </w:r>
      <w:r>
        <w:rPr>
          <w:noProof/>
        </w:rPr>
        <w:fldChar w:fldCharType="begin" w:fldLock="1"/>
      </w:r>
      <w:r>
        <w:rPr>
          <w:noProof/>
        </w:rPr>
        <w:instrText xml:space="preserve"> PAGEREF _Toc191378292 \h </w:instrText>
      </w:r>
      <w:r>
        <w:rPr>
          <w:noProof/>
        </w:rPr>
      </w:r>
      <w:r>
        <w:rPr>
          <w:noProof/>
        </w:rPr>
        <w:fldChar w:fldCharType="separate"/>
      </w:r>
      <w:r>
        <w:rPr>
          <w:noProof/>
        </w:rPr>
        <w:t>48</w:t>
      </w:r>
      <w:r>
        <w:rPr>
          <w:noProof/>
        </w:rPr>
        <w:fldChar w:fldCharType="end"/>
      </w:r>
    </w:p>
    <w:p w14:paraId="10D7F428" w14:textId="23D27936"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21</w:t>
      </w:r>
      <w:r>
        <w:rPr>
          <w:rFonts w:asciiTheme="minorHAnsi" w:eastAsiaTheme="minorEastAsia" w:hAnsiTheme="minorHAnsi" w:cstheme="minorBidi"/>
          <w:noProof/>
          <w:kern w:val="2"/>
          <w:sz w:val="24"/>
          <w:szCs w:val="24"/>
          <w:lang w:eastAsia="en-GB"/>
          <w14:ligatures w14:val="standardContextual"/>
        </w:rPr>
        <w:tab/>
      </w:r>
      <w:r w:rsidRPr="00212141">
        <w:rPr>
          <w:noProof/>
          <w:lang w:val="de-DE" w:eastAsia="zh-CN"/>
        </w:rPr>
        <w:t>Serving-PLMN-Rate-Control</w:t>
      </w:r>
      <w:r>
        <w:rPr>
          <w:noProof/>
        </w:rPr>
        <w:tab/>
      </w:r>
      <w:r>
        <w:rPr>
          <w:noProof/>
        </w:rPr>
        <w:fldChar w:fldCharType="begin" w:fldLock="1"/>
      </w:r>
      <w:r>
        <w:rPr>
          <w:noProof/>
        </w:rPr>
        <w:instrText xml:space="preserve"> PAGEREF _Toc191378293 \h </w:instrText>
      </w:r>
      <w:r>
        <w:rPr>
          <w:noProof/>
        </w:rPr>
      </w:r>
      <w:r>
        <w:rPr>
          <w:noProof/>
        </w:rPr>
        <w:fldChar w:fldCharType="separate"/>
      </w:r>
      <w:r>
        <w:rPr>
          <w:noProof/>
        </w:rPr>
        <w:t>48</w:t>
      </w:r>
      <w:r>
        <w:rPr>
          <w:noProof/>
        </w:rPr>
        <w:fldChar w:fldCharType="end"/>
      </w:r>
    </w:p>
    <w:p w14:paraId="47BE6CA3" w14:textId="12E9DD74"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22</w:t>
      </w:r>
      <w:r>
        <w:rPr>
          <w:rFonts w:asciiTheme="minorHAnsi" w:eastAsiaTheme="minorEastAsia" w:hAnsiTheme="minorHAnsi" w:cstheme="minorBidi"/>
          <w:noProof/>
          <w:kern w:val="2"/>
          <w:sz w:val="24"/>
          <w:szCs w:val="24"/>
          <w:lang w:eastAsia="en-GB"/>
          <w14:ligatures w14:val="standardContextual"/>
        </w:rPr>
        <w:tab/>
      </w:r>
      <w:r w:rsidRPr="00212141">
        <w:rPr>
          <w:noProof/>
          <w:lang w:val="de-DE" w:eastAsia="zh-CN"/>
        </w:rPr>
        <w:t>Downlink-Rate-Limit</w:t>
      </w:r>
      <w:r>
        <w:rPr>
          <w:noProof/>
        </w:rPr>
        <w:tab/>
      </w:r>
      <w:r>
        <w:rPr>
          <w:noProof/>
        </w:rPr>
        <w:fldChar w:fldCharType="begin" w:fldLock="1"/>
      </w:r>
      <w:r>
        <w:rPr>
          <w:noProof/>
        </w:rPr>
        <w:instrText xml:space="preserve"> PAGEREF _Toc191378294 \h </w:instrText>
      </w:r>
      <w:r>
        <w:rPr>
          <w:noProof/>
        </w:rPr>
      </w:r>
      <w:r>
        <w:rPr>
          <w:noProof/>
        </w:rPr>
        <w:fldChar w:fldCharType="separate"/>
      </w:r>
      <w:r>
        <w:rPr>
          <w:noProof/>
        </w:rPr>
        <w:t>49</w:t>
      </w:r>
      <w:r>
        <w:rPr>
          <w:noProof/>
        </w:rPr>
        <w:fldChar w:fldCharType="end"/>
      </w:r>
    </w:p>
    <w:p w14:paraId="6F5A7557" w14:textId="31BEE47B"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23</w:t>
      </w:r>
      <w:r>
        <w:rPr>
          <w:rFonts w:asciiTheme="minorHAnsi" w:eastAsiaTheme="minorEastAsia" w:hAnsiTheme="minorHAnsi" w:cstheme="minorBidi"/>
          <w:noProof/>
          <w:kern w:val="2"/>
          <w:sz w:val="24"/>
          <w:szCs w:val="24"/>
          <w:lang w:eastAsia="en-GB"/>
          <w14:ligatures w14:val="standardContextual"/>
        </w:rPr>
        <w:tab/>
      </w:r>
      <w:r w:rsidRPr="00212141">
        <w:rPr>
          <w:noProof/>
          <w:lang w:val="de-DE" w:eastAsia="zh-CN"/>
        </w:rPr>
        <w:t>Uplink-Rate-Limit</w:t>
      </w:r>
      <w:r>
        <w:rPr>
          <w:noProof/>
        </w:rPr>
        <w:tab/>
      </w:r>
      <w:r>
        <w:rPr>
          <w:noProof/>
        </w:rPr>
        <w:fldChar w:fldCharType="begin" w:fldLock="1"/>
      </w:r>
      <w:r>
        <w:rPr>
          <w:noProof/>
        </w:rPr>
        <w:instrText xml:space="preserve"> PAGEREF _Toc191378295 \h </w:instrText>
      </w:r>
      <w:r>
        <w:rPr>
          <w:noProof/>
        </w:rPr>
      </w:r>
      <w:r>
        <w:rPr>
          <w:noProof/>
        </w:rPr>
        <w:fldChar w:fldCharType="separate"/>
      </w:r>
      <w:r>
        <w:rPr>
          <w:noProof/>
        </w:rPr>
        <w:t>49</w:t>
      </w:r>
      <w:r>
        <w:rPr>
          <w:noProof/>
        </w:rPr>
        <w:fldChar w:fldCharType="end"/>
      </w:r>
    </w:p>
    <w:p w14:paraId="7C54796C" w14:textId="3C7200C3"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SCEF-Wait-Time</w:t>
      </w:r>
      <w:r>
        <w:rPr>
          <w:noProof/>
        </w:rPr>
        <w:tab/>
      </w:r>
      <w:r>
        <w:rPr>
          <w:noProof/>
        </w:rPr>
        <w:fldChar w:fldCharType="begin" w:fldLock="1"/>
      </w:r>
      <w:r>
        <w:rPr>
          <w:noProof/>
        </w:rPr>
        <w:instrText xml:space="preserve"> PAGEREF _Toc191378296 \h </w:instrText>
      </w:r>
      <w:r>
        <w:rPr>
          <w:noProof/>
        </w:rPr>
      </w:r>
      <w:r>
        <w:rPr>
          <w:noProof/>
        </w:rPr>
        <w:fldChar w:fldCharType="separate"/>
      </w:r>
      <w:r>
        <w:rPr>
          <w:noProof/>
        </w:rPr>
        <w:t>49</w:t>
      </w:r>
      <w:r>
        <w:rPr>
          <w:noProof/>
        </w:rPr>
        <w:fldChar w:fldCharType="end"/>
      </w:r>
    </w:p>
    <w:p w14:paraId="4FC316F3" w14:textId="36648873"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CMR-Flags</w:t>
      </w:r>
      <w:r>
        <w:rPr>
          <w:noProof/>
        </w:rPr>
        <w:tab/>
      </w:r>
      <w:r>
        <w:rPr>
          <w:noProof/>
        </w:rPr>
        <w:fldChar w:fldCharType="begin" w:fldLock="1"/>
      </w:r>
      <w:r>
        <w:rPr>
          <w:noProof/>
        </w:rPr>
        <w:instrText xml:space="preserve"> PAGEREF _Toc191378297 \h </w:instrText>
      </w:r>
      <w:r>
        <w:rPr>
          <w:noProof/>
        </w:rPr>
      </w:r>
      <w:r>
        <w:rPr>
          <w:noProof/>
        </w:rPr>
        <w:fldChar w:fldCharType="separate"/>
      </w:r>
      <w:r>
        <w:rPr>
          <w:noProof/>
        </w:rPr>
        <w:t>49</w:t>
      </w:r>
      <w:r>
        <w:rPr>
          <w:noProof/>
        </w:rPr>
        <w:fldChar w:fldCharType="end"/>
      </w:r>
    </w:p>
    <w:p w14:paraId="0A5445B7" w14:textId="3250B49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212141">
        <w:rPr>
          <w:noProof/>
          <w:lang w:val="de-DE" w:eastAsia="zh-CN"/>
        </w:rPr>
        <w:t>26</w:t>
      </w:r>
      <w:r>
        <w:rPr>
          <w:rFonts w:asciiTheme="minorHAnsi" w:eastAsiaTheme="minorEastAsia" w:hAnsiTheme="minorHAnsi" w:cstheme="minorBidi"/>
          <w:noProof/>
          <w:kern w:val="2"/>
          <w:sz w:val="24"/>
          <w:szCs w:val="24"/>
          <w:lang w:eastAsia="en-GB"/>
          <w14:ligatures w14:val="standardContextual"/>
        </w:rPr>
        <w:tab/>
      </w:r>
      <w:r>
        <w:rPr>
          <w:noProof/>
        </w:rPr>
        <w:t>Extended-</w:t>
      </w:r>
      <w:r>
        <w:rPr>
          <w:noProof/>
          <w:lang w:eastAsia="zh-CN"/>
        </w:rPr>
        <w:t>PCO</w:t>
      </w:r>
      <w:r>
        <w:rPr>
          <w:noProof/>
        </w:rPr>
        <w:tab/>
      </w:r>
      <w:r>
        <w:rPr>
          <w:noProof/>
        </w:rPr>
        <w:fldChar w:fldCharType="begin" w:fldLock="1"/>
      </w:r>
      <w:r>
        <w:rPr>
          <w:noProof/>
        </w:rPr>
        <w:instrText xml:space="preserve"> PAGEREF _Toc191378298 \h </w:instrText>
      </w:r>
      <w:r>
        <w:rPr>
          <w:noProof/>
        </w:rPr>
      </w:r>
      <w:r>
        <w:rPr>
          <w:noProof/>
        </w:rPr>
        <w:fldChar w:fldCharType="separate"/>
      </w:r>
      <w:r>
        <w:rPr>
          <w:noProof/>
        </w:rPr>
        <w:t>49</w:t>
      </w:r>
      <w:r>
        <w:rPr>
          <w:noProof/>
        </w:rPr>
        <w:fldChar w:fldCharType="end"/>
      </w:r>
    </w:p>
    <w:p w14:paraId="5E03445C" w14:textId="5F2A6EE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lang w:eastAsia="zh-CN"/>
        </w:rPr>
        <w:t>RRC-Cause-</w:t>
      </w:r>
      <w:r w:rsidRPr="00212141">
        <w:rPr>
          <w:noProof/>
          <w:lang w:val="de-DE" w:eastAsia="zh-CN"/>
        </w:rPr>
        <w:t>Counter</w:t>
      </w:r>
      <w:r>
        <w:rPr>
          <w:noProof/>
        </w:rPr>
        <w:tab/>
      </w:r>
      <w:r>
        <w:rPr>
          <w:noProof/>
        </w:rPr>
        <w:fldChar w:fldCharType="begin" w:fldLock="1"/>
      </w:r>
      <w:r>
        <w:rPr>
          <w:noProof/>
        </w:rPr>
        <w:instrText xml:space="preserve"> PAGEREF _Toc191378299 \h </w:instrText>
      </w:r>
      <w:r>
        <w:rPr>
          <w:noProof/>
        </w:rPr>
      </w:r>
      <w:r>
        <w:rPr>
          <w:noProof/>
        </w:rPr>
        <w:fldChar w:fldCharType="separate"/>
      </w:r>
      <w:r>
        <w:rPr>
          <w:noProof/>
        </w:rPr>
        <w:t>49</w:t>
      </w:r>
      <w:r>
        <w:rPr>
          <w:noProof/>
        </w:rPr>
        <w:fldChar w:fldCharType="end"/>
      </w:r>
    </w:p>
    <w:p w14:paraId="3E62772E" w14:textId="70EF86F4"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sidRPr="00212141">
        <w:rPr>
          <w:noProof/>
          <w:lang w:val="de-DE" w:eastAsia="zh-CN"/>
        </w:rPr>
        <w:t>Counter-Value</w:t>
      </w:r>
      <w:r>
        <w:rPr>
          <w:noProof/>
        </w:rPr>
        <w:tab/>
      </w:r>
      <w:r>
        <w:rPr>
          <w:noProof/>
        </w:rPr>
        <w:fldChar w:fldCharType="begin" w:fldLock="1"/>
      </w:r>
      <w:r>
        <w:rPr>
          <w:noProof/>
        </w:rPr>
        <w:instrText xml:space="preserve"> PAGEREF _Toc191378300 \h </w:instrText>
      </w:r>
      <w:r>
        <w:rPr>
          <w:noProof/>
        </w:rPr>
      </w:r>
      <w:r>
        <w:rPr>
          <w:noProof/>
        </w:rPr>
        <w:fldChar w:fldCharType="separate"/>
      </w:r>
      <w:r>
        <w:rPr>
          <w:noProof/>
        </w:rPr>
        <w:t>49</w:t>
      </w:r>
      <w:r>
        <w:rPr>
          <w:noProof/>
        </w:rPr>
        <w:fldChar w:fldCharType="end"/>
      </w:r>
    </w:p>
    <w:p w14:paraId="6282FFEB" w14:textId="7655F38E"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sidRPr="00212141">
        <w:rPr>
          <w:noProof/>
          <w:lang w:val="sv-SE"/>
        </w:rPr>
        <w:t>RRC-Counter</w:t>
      </w:r>
      <w:r>
        <w:rPr>
          <w:noProof/>
        </w:rPr>
        <w:t>-</w:t>
      </w:r>
      <w:r w:rsidRPr="00212141">
        <w:rPr>
          <w:noProof/>
          <w:lang w:val="de-DE" w:eastAsia="zh-CN"/>
        </w:rPr>
        <w:t>Timestamp</w:t>
      </w:r>
      <w:r>
        <w:rPr>
          <w:noProof/>
        </w:rPr>
        <w:tab/>
      </w:r>
      <w:r>
        <w:rPr>
          <w:noProof/>
        </w:rPr>
        <w:fldChar w:fldCharType="begin" w:fldLock="1"/>
      </w:r>
      <w:r>
        <w:rPr>
          <w:noProof/>
        </w:rPr>
        <w:instrText xml:space="preserve"> PAGEREF _Toc191378301 \h </w:instrText>
      </w:r>
      <w:r>
        <w:rPr>
          <w:noProof/>
        </w:rPr>
      </w:r>
      <w:r>
        <w:rPr>
          <w:noProof/>
        </w:rPr>
        <w:fldChar w:fldCharType="separate"/>
      </w:r>
      <w:r>
        <w:rPr>
          <w:noProof/>
        </w:rPr>
        <w:t>50</w:t>
      </w:r>
      <w:r>
        <w:rPr>
          <w:noProof/>
        </w:rPr>
        <w:fldChar w:fldCharType="end"/>
      </w:r>
    </w:p>
    <w:p w14:paraId="56A0BCE7" w14:textId="49209B1E"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Terminal-Information</w:t>
      </w:r>
      <w:r>
        <w:rPr>
          <w:noProof/>
        </w:rPr>
        <w:tab/>
      </w:r>
      <w:r>
        <w:rPr>
          <w:noProof/>
        </w:rPr>
        <w:fldChar w:fldCharType="begin" w:fldLock="1"/>
      </w:r>
      <w:r>
        <w:rPr>
          <w:noProof/>
        </w:rPr>
        <w:instrText xml:space="preserve"> PAGEREF _Toc191378302 \h </w:instrText>
      </w:r>
      <w:r>
        <w:rPr>
          <w:noProof/>
        </w:rPr>
      </w:r>
      <w:r>
        <w:rPr>
          <w:noProof/>
        </w:rPr>
        <w:fldChar w:fldCharType="separate"/>
      </w:r>
      <w:r>
        <w:rPr>
          <w:noProof/>
        </w:rPr>
        <w:t>50</w:t>
      </w:r>
      <w:r>
        <w:rPr>
          <w:noProof/>
        </w:rPr>
        <w:fldChar w:fldCharType="end"/>
      </w:r>
    </w:p>
    <w:p w14:paraId="6F7BBE49" w14:textId="121BF32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TDA</w:t>
      </w:r>
      <w:r>
        <w:rPr>
          <w:noProof/>
        </w:rPr>
        <w:t>-Flags</w:t>
      </w:r>
      <w:r>
        <w:rPr>
          <w:noProof/>
        </w:rPr>
        <w:tab/>
      </w:r>
      <w:r>
        <w:rPr>
          <w:noProof/>
        </w:rPr>
        <w:fldChar w:fldCharType="begin" w:fldLock="1"/>
      </w:r>
      <w:r>
        <w:rPr>
          <w:noProof/>
        </w:rPr>
        <w:instrText xml:space="preserve"> PAGEREF _Toc191378303 \h </w:instrText>
      </w:r>
      <w:r>
        <w:rPr>
          <w:noProof/>
        </w:rPr>
      </w:r>
      <w:r>
        <w:rPr>
          <w:noProof/>
        </w:rPr>
        <w:fldChar w:fldCharType="separate"/>
      </w:r>
      <w:r>
        <w:rPr>
          <w:noProof/>
        </w:rPr>
        <w:t>50</w:t>
      </w:r>
      <w:r>
        <w:rPr>
          <w:noProof/>
        </w:rPr>
        <w:fldChar w:fldCharType="end"/>
      </w:r>
    </w:p>
    <w:p w14:paraId="793FE496" w14:textId="34FAAA2C"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6.4.32</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Idle-Status-Indication</w:t>
      </w:r>
      <w:r>
        <w:rPr>
          <w:noProof/>
        </w:rPr>
        <w:tab/>
      </w:r>
      <w:r>
        <w:rPr>
          <w:noProof/>
        </w:rPr>
        <w:fldChar w:fldCharType="begin" w:fldLock="1"/>
      </w:r>
      <w:r>
        <w:rPr>
          <w:noProof/>
        </w:rPr>
        <w:instrText xml:space="preserve"> PAGEREF _Toc191378304 \h </w:instrText>
      </w:r>
      <w:r>
        <w:rPr>
          <w:noProof/>
        </w:rPr>
      </w:r>
      <w:r>
        <w:rPr>
          <w:noProof/>
        </w:rPr>
        <w:fldChar w:fldCharType="separate"/>
      </w:r>
      <w:r>
        <w:rPr>
          <w:noProof/>
        </w:rPr>
        <w:t>50</w:t>
      </w:r>
      <w:r>
        <w:rPr>
          <w:noProof/>
        </w:rPr>
        <w:fldChar w:fldCharType="end"/>
      </w:r>
    </w:p>
    <w:p w14:paraId="23314841" w14:textId="74703B3E"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Idle-Status</w:t>
      </w:r>
      <w:r w:rsidRPr="00212141">
        <w:rPr>
          <w:noProof/>
          <w:color w:val="000000"/>
          <w:lang w:val="en-US" w:eastAsia="ja-JP"/>
        </w:rPr>
        <w:t>-</w:t>
      </w:r>
      <w:r>
        <w:rPr>
          <w:noProof/>
          <w:lang w:eastAsia="zh-CN"/>
        </w:rPr>
        <w:t>Timestamp</w:t>
      </w:r>
      <w:r>
        <w:rPr>
          <w:noProof/>
        </w:rPr>
        <w:tab/>
      </w:r>
      <w:r>
        <w:rPr>
          <w:noProof/>
        </w:rPr>
        <w:fldChar w:fldCharType="begin" w:fldLock="1"/>
      </w:r>
      <w:r>
        <w:rPr>
          <w:noProof/>
        </w:rPr>
        <w:instrText xml:space="preserve"> PAGEREF _Toc191378305 \h </w:instrText>
      </w:r>
      <w:r>
        <w:rPr>
          <w:noProof/>
        </w:rPr>
      </w:r>
      <w:r>
        <w:rPr>
          <w:noProof/>
        </w:rPr>
        <w:fldChar w:fldCharType="separate"/>
      </w:r>
      <w:r>
        <w:rPr>
          <w:noProof/>
        </w:rPr>
        <w:t>51</w:t>
      </w:r>
      <w:r>
        <w:rPr>
          <w:noProof/>
        </w:rPr>
        <w:fldChar w:fldCharType="end"/>
      </w:r>
    </w:p>
    <w:p w14:paraId="34AD9F89" w14:textId="25CD863D"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Active-Time</w:t>
      </w:r>
      <w:r>
        <w:rPr>
          <w:noProof/>
        </w:rPr>
        <w:tab/>
      </w:r>
      <w:r>
        <w:rPr>
          <w:noProof/>
        </w:rPr>
        <w:fldChar w:fldCharType="begin" w:fldLock="1"/>
      </w:r>
      <w:r>
        <w:rPr>
          <w:noProof/>
        </w:rPr>
        <w:instrText xml:space="preserve"> PAGEREF _Toc191378306 \h </w:instrText>
      </w:r>
      <w:r>
        <w:rPr>
          <w:noProof/>
        </w:rPr>
      </w:r>
      <w:r>
        <w:rPr>
          <w:noProof/>
        </w:rPr>
        <w:fldChar w:fldCharType="separate"/>
      </w:r>
      <w:r>
        <w:rPr>
          <w:noProof/>
        </w:rPr>
        <w:t>51</w:t>
      </w:r>
      <w:r>
        <w:rPr>
          <w:noProof/>
        </w:rPr>
        <w:fldChar w:fldCharType="end"/>
      </w:r>
    </w:p>
    <w:p w14:paraId="03CE0DE9" w14:textId="6D05A22F"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35</w:t>
      </w:r>
      <w:r>
        <w:rPr>
          <w:rFonts w:asciiTheme="minorHAnsi" w:eastAsiaTheme="minorEastAsia" w:hAnsiTheme="minorHAnsi" w:cstheme="minorBidi"/>
          <w:noProof/>
          <w:kern w:val="2"/>
          <w:sz w:val="24"/>
          <w:szCs w:val="24"/>
          <w:lang w:eastAsia="en-GB"/>
          <w14:ligatures w14:val="standardContextual"/>
        </w:rPr>
        <w:tab/>
      </w:r>
      <w:r w:rsidRPr="00212141">
        <w:rPr>
          <w:noProof/>
          <w:lang w:val="de-DE" w:eastAsia="zh-CN"/>
        </w:rPr>
        <w:t>Reachability-Cause</w:t>
      </w:r>
      <w:r>
        <w:rPr>
          <w:noProof/>
        </w:rPr>
        <w:tab/>
      </w:r>
      <w:r>
        <w:rPr>
          <w:noProof/>
        </w:rPr>
        <w:fldChar w:fldCharType="begin" w:fldLock="1"/>
      </w:r>
      <w:r>
        <w:rPr>
          <w:noProof/>
        </w:rPr>
        <w:instrText xml:space="preserve"> PAGEREF _Toc191378307 \h </w:instrText>
      </w:r>
      <w:r>
        <w:rPr>
          <w:noProof/>
        </w:rPr>
      </w:r>
      <w:r>
        <w:rPr>
          <w:noProof/>
        </w:rPr>
        <w:fldChar w:fldCharType="separate"/>
      </w:r>
      <w:r>
        <w:rPr>
          <w:noProof/>
        </w:rPr>
        <w:t>51</w:t>
      </w:r>
      <w:r>
        <w:rPr>
          <w:noProof/>
        </w:rPr>
        <w:fldChar w:fldCharType="end"/>
      </w:r>
    </w:p>
    <w:p w14:paraId="12F84D88" w14:textId="22670E21"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APN-Rate-Control-Status</w:t>
      </w:r>
      <w:r>
        <w:rPr>
          <w:noProof/>
        </w:rPr>
        <w:tab/>
      </w:r>
      <w:r>
        <w:rPr>
          <w:noProof/>
        </w:rPr>
        <w:fldChar w:fldCharType="begin" w:fldLock="1"/>
      </w:r>
      <w:r>
        <w:rPr>
          <w:noProof/>
        </w:rPr>
        <w:instrText xml:space="preserve"> PAGEREF _Toc191378308 \h </w:instrText>
      </w:r>
      <w:r>
        <w:rPr>
          <w:noProof/>
        </w:rPr>
      </w:r>
      <w:r>
        <w:rPr>
          <w:noProof/>
        </w:rPr>
        <w:fldChar w:fldCharType="separate"/>
      </w:r>
      <w:r>
        <w:rPr>
          <w:noProof/>
        </w:rPr>
        <w:t>52</w:t>
      </w:r>
      <w:r>
        <w:rPr>
          <w:noProof/>
        </w:rPr>
        <w:fldChar w:fldCharType="end"/>
      </w:r>
    </w:p>
    <w:p w14:paraId="5AC3227C" w14:textId="6DBF2AD9"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6.4.37</w:t>
      </w:r>
      <w:r>
        <w:rPr>
          <w:rFonts w:asciiTheme="minorHAnsi" w:eastAsiaTheme="minorEastAsia" w:hAnsiTheme="minorHAnsi" w:cstheme="minorBidi"/>
          <w:noProof/>
          <w:kern w:val="2"/>
          <w:sz w:val="24"/>
          <w:szCs w:val="24"/>
          <w:lang w:eastAsia="en-GB"/>
          <w14:ligatures w14:val="standardContextual"/>
        </w:rPr>
        <w:tab/>
      </w:r>
      <w:r>
        <w:rPr>
          <w:noProof/>
        </w:rPr>
        <w:t>Uplink-Number-Of-Packets-Allowed</w:t>
      </w:r>
      <w:r>
        <w:rPr>
          <w:noProof/>
        </w:rPr>
        <w:tab/>
      </w:r>
      <w:r>
        <w:rPr>
          <w:noProof/>
        </w:rPr>
        <w:fldChar w:fldCharType="begin" w:fldLock="1"/>
      </w:r>
      <w:r>
        <w:rPr>
          <w:noProof/>
        </w:rPr>
        <w:instrText xml:space="preserve"> PAGEREF _Toc191378309 \h </w:instrText>
      </w:r>
      <w:r>
        <w:rPr>
          <w:noProof/>
        </w:rPr>
      </w:r>
      <w:r>
        <w:rPr>
          <w:noProof/>
        </w:rPr>
        <w:fldChar w:fldCharType="separate"/>
      </w:r>
      <w:r>
        <w:rPr>
          <w:noProof/>
        </w:rPr>
        <w:t>52</w:t>
      </w:r>
      <w:r>
        <w:rPr>
          <w:noProof/>
        </w:rPr>
        <w:fldChar w:fldCharType="end"/>
      </w:r>
    </w:p>
    <w:p w14:paraId="0B0EE536" w14:textId="77C99F48"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6.4.38</w:t>
      </w:r>
      <w:r>
        <w:rPr>
          <w:rFonts w:asciiTheme="minorHAnsi" w:eastAsiaTheme="minorEastAsia" w:hAnsiTheme="minorHAnsi" w:cstheme="minorBidi"/>
          <w:noProof/>
          <w:kern w:val="2"/>
          <w:sz w:val="24"/>
          <w:szCs w:val="24"/>
          <w:lang w:eastAsia="en-GB"/>
          <w14:ligatures w14:val="standardContextual"/>
        </w:rPr>
        <w:tab/>
      </w:r>
      <w:r>
        <w:rPr>
          <w:noProof/>
        </w:rPr>
        <w:t>Number-Of-Additional-Exception-Reports</w:t>
      </w:r>
      <w:r>
        <w:rPr>
          <w:noProof/>
        </w:rPr>
        <w:tab/>
      </w:r>
      <w:r>
        <w:rPr>
          <w:noProof/>
        </w:rPr>
        <w:fldChar w:fldCharType="begin" w:fldLock="1"/>
      </w:r>
      <w:r>
        <w:rPr>
          <w:noProof/>
        </w:rPr>
        <w:instrText xml:space="preserve"> PAGEREF _Toc191378310 \h </w:instrText>
      </w:r>
      <w:r>
        <w:rPr>
          <w:noProof/>
        </w:rPr>
      </w:r>
      <w:r>
        <w:rPr>
          <w:noProof/>
        </w:rPr>
        <w:fldChar w:fldCharType="separate"/>
      </w:r>
      <w:r>
        <w:rPr>
          <w:noProof/>
        </w:rPr>
        <w:t>52</w:t>
      </w:r>
      <w:r>
        <w:rPr>
          <w:noProof/>
        </w:rPr>
        <w:fldChar w:fldCharType="end"/>
      </w:r>
    </w:p>
    <w:p w14:paraId="557C0D40" w14:textId="0A104F03"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6.4.39</w:t>
      </w:r>
      <w:r>
        <w:rPr>
          <w:rFonts w:asciiTheme="minorHAnsi" w:eastAsiaTheme="minorEastAsia" w:hAnsiTheme="minorHAnsi" w:cstheme="minorBidi"/>
          <w:noProof/>
          <w:kern w:val="2"/>
          <w:sz w:val="24"/>
          <w:szCs w:val="24"/>
          <w:lang w:eastAsia="en-GB"/>
          <w14:ligatures w14:val="standardContextual"/>
        </w:rPr>
        <w:tab/>
      </w:r>
      <w:r>
        <w:rPr>
          <w:noProof/>
        </w:rPr>
        <w:t>Downlink-Number-Of-Packets-Allowed</w:t>
      </w:r>
      <w:r>
        <w:rPr>
          <w:noProof/>
        </w:rPr>
        <w:tab/>
      </w:r>
      <w:r>
        <w:rPr>
          <w:noProof/>
        </w:rPr>
        <w:fldChar w:fldCharType="begin" w:fldLock="1"/>
      </w:r>
      <w:r>
        <w:rPr>
          <w:noProof/>
        </w:rPr>
        <w:instrText xml:space="preserve"> PAGEREF _Toc191378311 \h </w:instrText>
      </w:r>
      <w:r>
        <w:rPr>
          <w:noProof/>
        </w:rPr>
      </w:r>
      <w:r>
        <w:rPr>
          <w:noProof/>
        </w:rPr>
        <w:fldChar w:fldCharType="separate"/>
      </w:r>
      <w:r>
        <w:rPr>
          <w:noProof/>
        </w:rPr>
        <w:t>52</w:t>
      </w:r>
      <w:r>
        <w:rPr>
          <w:noProof/>
        </w:rPr>
        <w:fldChar w:fldCharType="end"/>
      </w:r>
    </w:p>
    <w:p w14:paraId="131538C7" w14:textId="7819512B"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6.4.40</w:t>
      </w:r>
      <w:r>
        <w:rPr>
          <w:rFonts w:asciiTheme="minorHAnsi" w:eastAsiaTheme="minorEastAsia" w:hAnsiTheme="minorHAnsi" w:cstheme="minorBidi"/>
          <w:noProof/>
          <w:kern w:val="2"/>
          <w:sz w:val="24"/>
          <w:szCs w:val="24"/>
          <w:lang w:eastAsia="en-GB"/>
          <w14:ligatures w14:val="standardContextual"/>
        </w:rPr>
        <w:tab/>
      </w:r>
      <w:r>
        <w:rPr>
          <w:noProof/>
        </w:rPr>
        <w:t>APN-Rate-Control-Status-Validity-Time</w:t>
      </w:r>
      <w:r>
        <w:rPr>
          <w:noProof/>
        </w:rPr>
        <w:tab/>
      </w:r>
      <w:r>
        <w:rPr>
          <w:noProof/>
        </w:rPr>
        <w:fldChar w:fldCharType="begin" w:fldLock="1"/>
      </w:r>
      <w:r>
        <w:rPr>
          <w:noProof/>
        </w:rPr>
        <w:instrText xml:space="preserve"> PAGEREF _Toc191378312 \h </w:instrText>
      </w:r>
      <w:r>
        <w:rPr>
          <w:noProof/>
        </w:rPr>
      </w:r>
      <w:r>
        <w:rPr>
          <w:noProof/>
        </w:rPr>
        <w:fldChar w:fldCharType="separate"/>
      </w:r>
      <w:r>
        <w:rPr>
          <w:noProof/>
        </w:rPr>
        <w:t>52</w:t>
      </w:r>
      <w:r>
        <w:rPr>
          <w:noProof/>
        </w:rPr>
        <w:fldChar w:fldCharType="end"/>
      </w:r>
    </w:p>
    <w:p w14:paraId="302FECAE" w14:textId="559457A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41</w:t>
      </w:r>
      <w:r>
        <w:rPr>
          <w:rFonts w:asciiTheme="minorHAnsi" w:eastAsiaTheme="minorEastAsia" w:hAnsiTheme="minorHAnsi" w:cstheme="minorBidi"/>
          <w:noProof/>
          <w:kern w:val="2"/>
          <w:sz w:val="24"/>
          <w:szCs w:val="24"/>
          <w:lang w:eastAsia="en-GB"/>
          <w14:ligatures w14:val="standardContextual"/>
        </w:rPr>
        <w:tab/>
      </w:r>
      <w:r>
        <w:rPr>
          <w:noProof/>
        </w:rPr>
        <w:t>SF-Operation-Status</w:t>
      </w:r>
      <w:r>
        <w:rPr>
          <w:noProof/>
        </w:rPr>
        <w:tab/>
      </w:r>
      <w:r>
        <w:rPr>
          <w:noProof/>
        </w:rPr>
        <w:fldChar w:fldCharType="begin" w:fldLock="1"/>
      </w:r>
      <w:r>
        <w:rPr>
          <w:noProof/>
        </w:rPr>
        <w:instrText xml:space="preserve"> PAGEREF _Toc191378313 \h </w:instrText>
      </w:r>
      <w:r>
        <w:rPr>
          <w:noProof/>
        </w:rPr>
      </w:r>
      <w:r>
        <w:rPr>
          <w:noProof/>
        </w:rPr>
        <w:fldChar w:fldCharType="separate"/>
      </w:r>
      <w:r>
        <w:rPr>
          <w:noProof/>
        </w:rPr>
        <w:t>52</w:t>
      </w:r>
      <w:r>
        <w:rPr>
          <w:noProof/>
        </w:rPr>
        <w:fldChar w:fldCharType="end"/>
      </w:r>
    </w:p>
    <w:p w14:paraId="3997A681" w14:textId="27D0B440"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42</w:t>
      </w:r>
      <w:r>
        <w:rPr>
          <w:rFonts w:asciiTheme="minorHAnsi" w:eastAsiaTheme="minorEastAsia" w:hAnsiTheme="minorHAnsi" w:cstheme="minorBidi"/>
          <w:noProof/>
          <w:kern w:val="2"/>
          <w:sz w:val="24"/>
          <w:szCs w:val="24"/>
          <w:lang w:eastAsia="en-GB"/>
          <w14:ligatures w14:val="standardContextual"/>
        </w:rPr>
        <w:tab/>
      </w:r>
      <w:r>
        <w:rPr>
          <w:noProof/>
        </w:rPr>
        <w:t>DL-Estimated-Delivery-Time</w:t>
      </w:r>
      <w:r>
        <w:rPr>
          <w:noProof/>
        </w:rPr>
        <w:tab/>
      </w:r>
      <w:r>
        <w:rPr>
          <w:noProof/>
        </w:rPr>
        <w:fldChar w:fldCharType="begin" w:fldLock="1"/>
      </w:r>
      <w:r>
        <w:rPr>
          <w:noProof/>
        </w:rPr>
        <w:instrText xml:space="preserve"> PAGEREF _Toc191378314 \h </w:instrText>
      </w:r>
      <w:r>
        <w:rPr>
          <w:noProof/>
        </w:rPr>
      </w:r>
      <w:r>
        <w:rPr>
          <w:noProof/>
        </w:rPr>
        <w:fldChar w:fldCharType="separate"/>
      </w:r>
      <w:r>
        <w:rPr>
          <w:noProof/>
        </w:rPr>
        <w:t>52</w:t>
      </w:r>
      <w:r>
        <w:rPr>
          <w:noProof/>
        </w:rPr>
        <w:fldChar w:fldCharType="end"/>
      </w:r>
    </w:p>
    <w:p w14:paraId="09DB6DCC" w14:textId="75B42F5E"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sidRPr="00212141">
        <w:rPr>
          <w:noProof/>
          <w:lang w:val="en-US"/>
        </w:rPr>
        <w:t>6.4.43</w:t>
      </w:r>
      <w:r>
        <w:rPr>
          <w:rFonts w:asciiTheme="minorHAnsi" w:eastAsiaTheme="minorEastAsia" w:hAnsiTheme="minorHAnsi" w:cstheme="minorBidi"/>
          <w:noProof/>
          <w:kern w:val="2"/>
          <w:sz w:val="24"/>
          <w:szCs w:val="24"/>
          <w:lang w:eastAsia="en-GB"/>
          <w14:ligatures w14:val="standardContextual"/>
        </w:rPr>
        <w:tab/>
      </w:r>
      <w:r>
        <w:rPr>
          <w:noProof/>
        </w:rPr>
        <w:t>SAT-SF-Operation-Info</w:t>
      </w:r>
      <w:r>
        <w:rPr>
          <w:noProof/>
        </w:rPr>
        <w:tab/>
      </w:r>
      <w:r>
        <w:rPr>
          <w:noProof/>
        </w:rPr>
        <w:fldChar w:fldCharType="begin" w:fldLock="1"/>
      </w:r>
      <w:r>
        <w:rPr>
          <w:noProof/>
        </w:rPr>
        <w:instrText xml:space="preserve"> PAGEREF _Toc191378315 \h </w:instrText>
      </w:r>
      <w:r>
        <w:rPr>
          <w:noProof/>
        </w:rPr>
      </w:r>
      <w:r>
        <w:rPr>
          <w:noProof/>
        </w:rPr>
        <w:fldChar w:fldCharType="separate"/>
      </w:r>
      <w:r>
        <w:rPr>
          <w:noProof/>
        </w:rPr>
        <w:t>52</w:t>
      </w:r>
      <w:r>
        <w:rPr>
          <w:noProof/>
        </w:rPr>
        <w:fldChar w:fldCharType="end"/>
      </w:r>
    </w:p>
    <w:p w14:paraId="420FD0CC" w14:textId="78DA13AB"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44</w:t>
      </w:r>
      <w:r>
        <w:rPr>
          <w:rFonts w:asciiTheme="minorHAnsi" w:eastAsiaTheme="minorEastAsia" w:hAnsiTheme="minorHAnsi" w:cstheme="minorBidi"/>
          <w:noProof/>
          <w:kern w:val="2"/>
          <w:sz w:val="24"/>
          <w:szCs w:val="24"/>
          <w:lang w:eastAsia="en-GB"/>
          <w14:ligatures w14:val="standardContextual"/>
        </w:rPr>
        <w:tab/>
      </w:r>
      <w:r>
        <w:rPr>
          <w:noProof/>
        </w:rPr>
        <w:t>Feeder-Link-Availability-Period</w:t>
      </w:r>
      <w:r>
        <w:rPr>
          <w:noProof/>
        </w:rPr>
        <w:tab/>
      </w:r>
      <w:r>
        <w:rPr>
          <w:noProof/>
        </w:rPr>
        <w:fldChar w:fldCharType="begin" w:fldLock="1"/>
      </w:r>
      <w:r>
        <w:rPr>
          <w:noProof/>
        </w:rPr>
        <w:instrText xml:space="preserve"> PAGEREF _Toc191378316 \h </w:instrText>
      </w:r>
      <w:r>
        <w:rPr>
          <w:noProof/>
        </w:rPr>
      </w:r>
      <w:r>
        <w:rPr>
          <w:noProof/>
        </w:rPr>
        <w:fldChar w:fldCharType="separate"/>
      </w:r>
      <w:r>
        <w:rPr>
          <w:noProof/>
        </w:rPr>
        <w:t>53</w:t>
      </w:r>
      <w:r>
        <w:rPr>
          <w:noProof/>
        </w:rPr>
        <w:fldChar w:fldCharType="end"/>
      </w:r>
    </w:p>
    <w:p w14:paraId="73CA09F5" w14:textId="13764C5A"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45</w:t>
      </w:r>
      <w:r>
        <w:rPr>
          <w:rFonts w:asciiTheme="minorHAnsi" w:eastAsiaTheme="minorEastAsia" w:hAnsiTheme="minorHAnsi" w:cstheme="minorBidi"/>
          <w:noProof/>
          <w:kern w:val="2"/>
          <w:sz w:val="24"/>
          <w:szCs w:val="24"/>
          <w:lang w:eastAsia="en-GB"/>
          <w14:ligatures w14:val="standardContextual"/>
        </w:rPr>
        <w:tab/>
      </w:r>
      <w:r>
        <w:rPr>
          <w:noProof/>
        </w:rPr>
        <w:t>Availability</w:t>
      </w:r>
      <w:r w:rsidRPr="00212141">
        <w:rPr>
          <w:noProof/>
          <w:lang w:val="en-US"/>
        </w:rPr>
        <w:t>-Start-Time</w:t>
      </w:r>
      <w:r>
        <w:rPr>
          <w:noProof/>
        </w:rPr>
        <w:tab/>
      </w:r>
      <w:r>
        <w:rPr>
          <w:noProof/>
        </w:rPr>
        <w:fldChar w:fldCharType="begin" w:fldLock="1"/>
      </w:r>
      <w:r>
        <w:rPr>
          <w:noProof/>
        </w:rPr>
        <w:instrText xml:space="preserve"> PAGEREF _Toc191378317 \h </w:instrText>
      </w:r>
      <w:r>
        <w:rPr>
          <w:noProof/>
        </w:rPr>
      </w:r>
      <w:r>
        <w:rPr>
          <w:noProof/>
        </w:rPr>
        <w:fldChar w:fldCharType="separate"/>
      </w:r>
      <w:r>
        <w:rPr>
          <w:noProof/>
        </w:rPr>
        <w:t>53</w:t>
      </w:r>
      <w:r>
        <w:rPr>
          <w:noProof/>
        </w:rPr>
        <w:fldChar w:fldCharType="end"/>
      </w:r>
    </w:p>
    <w:p w14:paraId="28ECF2C4" w14:textId="2A08FC97" w:rsidR="00B338F4" w:rsidRDefault="00B338F4">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212141">
        <w:rPr>
          <w:noProof/>
          <w:lang w:val="de-DE"/>
        </w:rPr>
        <w:t>46</w:t>
      </w:r>
      <w:r>
        <w:rPr>
          <w:rFonts w:asciiTheme="minorHAnsi" w:eastAsiaTheme="minorEastAsia" w:hAnsiTheme="minorHAnsi" w:cstheme="minorBidi"/>
          <w:noProof/>
          <w:kern w:val="2"/>
          <w:sz w:val="24"/>
          <w:szCs w:val="24"/>
          <w:lang w:eastAsia="en-GB"/>
          <w14:ligatures w14:val="standardContextual"/>
        </w:rPr>
        <w:tab/>
      </w:r>
      <w:r>
        <w:rPr>
          <w:noProof/>
        </w:rPr>
        <w:t>Availability</w:t>
      </w:r>
      <w:r w:rsidRPr="00212141">
        <w:rPr>
          <w:noProof/>
          <w:lang w:val="en-US"/>
        </w:rPr>
        <w:t>-End-Time</w:t>
      </w:r>
      <w:r>
        <w:rPr>
          <w:noProof/>
        </w:rPr>
        <w:tab/>
      </w:r>
      <w:r>
        <w:rPr>
          <w:noProof/>
        </w:rPr>
        <w:fldChar w:fldCharType="begin" w:fldLock="1"/>
      </w:r>
      <w:r>
        <w:rPr>
          <w:noProof/>
        </w:rPr>
        <w:instrText xml:space="preserve"> PAGEREF _Toc191378318 \h </w:instrText>
      </w:r>
      <w:r>
        <w:rPr>
          <w:noProof/>
        </w:rPr>
      </w:r>
      <w:r>
        <w:rPr>
          <w:noProof/>
        </w:rPr>
        <w:fldChar w:fldCharType="separate"/>
      </w:r>
      <w:r>
        <w:rPr>
          <w:noProof/>
        </w:rPr>
        <w:t>53</w:t>
      </w:r>
      <w:r>
        <w:rPr>
          <w:noProof/>
        </w:rPr>
        <w:fldChar w:fldCharType="end"/>
      </w:r>
    </w:p>
    <w:p w14:paraId="252A1F4C" w14:textId="5AD5FD5B"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212141">
        <w:rPr>
          <w:noProof/>
          <w:lang w:val="de-DE"/>
        </w:rPr>
        <w:t>1</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T6a/b</w:t>
      </w:r>
      <w:r>
        <w:rPr>
          <w:noProof/>
        </w:rPr>
        <w:t xml:space="preserve"> </w:t>
      </w:r>
      <w:r w:rsidRPr="00212141">
        <w:rPr>
          <w:noProof/>
          <w:lang w:val="de-DE"/>
        </w:rPr>
        <w:t>and T7</w:t>
      </w:r>
      <w:r>
        <w:rPr>
          <w:noProof/>
        </w:rPr>
        <w:t xml:space="preserve"> interface</w:t>
      </w:r>
      <w:r w:rsidRPr="00212141">
        <w:rPr>
          <w:noProof/>
          <w:lang w:val="sv-SE"/>
        </w:rPr>
        <w:t>s</w:t>
      </w:r>
      <w:r>
        <w:rPr>
          <w:noProof/>
        </w:rPr>
        <w:tab/>
      </w:r>
      <w:r>
        <w:rPr>
          <w:noProof/>
        </w:rPr>
        <w:fldChar w:fldCharType="begin" w:fldLock="1"/>
      </w:r>
      <w:r>
        <w:rPr>
          <w:noProof/>
        </w:rPr>
        <w:instrText xml:space="preserve"> PAGEREF _Toc191378319 \h </w:instrText>
      </w:r>
      <w:r>
        <w:rPr>
          <w:noProof/>
        </w:rPr>
      </w:r>
      <w:r>
        <w:rPr>
          <w:noProof/>
        </w:rPr>
        <w:fldChar w:fldCharType="separate"/>
      </w:r>
      <w:r>
        <w:rPr>
          <w:noProof/>
        </w:rPr>
        <w:t>53</w:t>
      </w:r>
      <w:r>
        <w:rPr>
          <w:noProof/>
        </w:rPr>
        <w:fldChar w:fldCharType="end"/>
      </w:r>
    </w:p>
    <w:p w14:paraId="5BFF7522" w14:textId="7DAC6F15"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212141">
        <w:rPr>
          <w:noProof/>
          <w:lang w:val="de-DE"/>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_Toc191378320 \h </w:instrText>
      </w:r>
      <w:r>
        <w:rPr>
          <w:noProof/>
        </w:rPr>
      </w:r>
      <w:r>
        <w:rPr>
          <w:noProof/>
        </w:rPr>
        <w:fldChar w:fldCharType="separate"/>
      </w:r>
      <w:r>
        <w:rPr>
          <w:noProof/>
        </w:rPr>
        <w:t>53</w:t>
      </w:r>
      <w:r>
        <w:rPr>
          <w:noProof/>
        </w:rPr>
        <w:fldChar w:fldCharType="end"/>
      </w:r>
    </w:p>
    <w:p w14:paraId="723D80FA" w14:textId="051736F2"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212141">
        <w:rPr>
          <w:noProof/>
          <w:lang w:val="de-DE"/>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SCEF</w:t>
      </w:r>
      <w:r>
        <w:rPr>
          <w:noProof/>
        </w:rPr>
        <w:t xml:space="preserve"> behaviour</w:t>
      </w:r>
      <w:r>
        <w:rPr>
          <w:noProof/>
        </w:rPr>
        <w:tab/>
      </w:r>
      <w:r>
        <w:rPr>
          <w:noProof/>
        </w:rPr>
        <w:fldChar w:fldCharType="begin" w:fldLock="1"/>
      </w:r>
      <w:r>
        <w:rPr>
          <w:noProof/>
        </w:rPr>
        <w:instrText xml:space="preserve"> PAGEREF _Toc191378321 \h </w:instrText>
      </w:r>
      <w:r>
        <w:rPr>
          <w:noProof/>
        </w:rPr>
      </w:r>
      <w:r>
        <w:rPr>
          <w:noProof/>
        </w:rPr>
        <w:fldChar w:fldCharType="separate"/>
      </w:r>
      <w:r>
        <w:rPr>
          <w:noProof/>
        </w:rPr>
        <w:t>53</w:t>
      </w:r>
      <w:r>
        <w:rPr>
          <w:noProof/>
        </w:rPr>
        <w:fldChar w:fldCharType="end"/>
      </w:r>
    </w:p>
    <w:p w14:paraId="3C89D8AD" w14:textId="27117934"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212141">
        <w:rPr>
          <w:noProof/>
          <w:lang w:val="de-DE"/>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MME/SGSN</w:t>
      </w:r>
      <w:r>
        <w:rPr>
          <w:noProof/>
        </w:rPr>
        <w:t xml:space="preserve"> behaviour</w:t>
      </w:r>
      <w:r>
        <w:rPr>
          <w:noProof/>
        </w:rPr>
        <w:tab/>
      </w:r>
      <w:r>
        <w:rPr>
          <w:noProof/>
        </w:rPr>
        <w:fldChar w:fldCharType="begin" w:fldLock="1"/>
      </w:r>
      <w:r>
        <w:rPr>
          <w:noProof/>
        </w:rPr>
        <w:instrText xml:space="preserve"> PAGEREF _Toc191378322 \h </w:instrText>
      </w:r>
      <w:r>
        <w:rPr>
          <w:noProof/>
        </w:rPr>
      </w:r>
      <w:r>
        <w:rPr>
          <w:noProof/>
        </w:rPr>
        <w:fldChar w:fldCharType="separate"/>
      </w:r>
      <w:r>
        <w:rPr>
          <w:noProof/>
        </w:rPr>
        <w:t>54</w:t>
      </w:r>
      <w:r>
        <w:rPr>
          <w:noProof/>
        </w:rPr>
        <w:fldChar w:fldCharType="end"/>
      </w:r>
    </w:p>
    <w:p w14:paraId="0F4A4762" w14:textId="00E732B4" w:rsidR="00B338F4" w:rsidRDefault="00B338F4">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212141">
        <w:rPr>
          <w:noProof/>
          <w:lang w:val="de-DE"/>
        </w:rPr>
        <w:t>1</w:t>
      </w:r>
      <w:r>
        <w:rPr>
          <w:noProof/>
        </w:rPr>
        <w:t>.</w:t>
      </w:r>
      <w:r w:rsidRPr="00212141">
        <w:rPr>
          <w:noProof/>
          <w:lang w:val="de-DE"/>
        </w:rPr>
        <w:t>4</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IWK-SCEF</w:t>
      </w:r>
      <w:r>
        <w:rPr>
          <w:noProof/>
        </w:rPr>
        <w:t xml:space="preserve"> behaviour</w:t>
      </w:r>
      <w:r>
        <w:rPr>
          <w:noProof/>
        </w:rPr>
        <w:tab/>
      </w:r>
      <w:r>
        <w:rPr>
          <w:noProof/>
        </w:rPr>
        <w:fldChar w:fldCharType="begin" w:fldLock="1"/>
      </w:r>
      <w:r>
        <w:rPr>
          <w:noProof/>
        </w:rPr>
        <w:instrText xml:space="preserve"> PAGEREF _Toc191378323 \h </w:instrText>
      </w:r>
      <w:r>
        <w:rPr>
          <w:noProof/>
        </w:rPr>
      </w:r>
      <w:r>
        <w:rPr>
          <w:noProof/>
        </w:rPr>
        <w:fldChar w:fldCharType="separate"/>
      </w:r>
      <w:r>
        <w:rPr>
          <w:noProof/>
        </w:rPr>
        <w:t>54</w:t>
      </w:r>
      <w:r>
        <w:rPr>
          <w:noProof/>
        </w:rPr>
        <w:fldChar w:fldCharType="end"/>
      </w:r>
    </w:p>
    <w:p w14:paraId="2FA1289C" w14:textId="33F09198" w:rsidR="00B338F4" w:rsidRDefault="00B338F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_Toc191378324 \h </w:instrText>
      </w:r>
      <w:r>
        <w:rPr>
          <w:noProof/>
        </w:rPr>
      </w:r>
      <w:r>
        <w:rPr>
          <w:noProof/>
        </w:rPr>
        <w:fldChar w:fldCharType="separate"/>
      </w:r>
      <w:r>
        <w:rPr>
          <w:noProof/>
        </w:rPr>
        <w:t>54</w:t>
      </w:r>
      <w:r>
        <w:rPr>
          <w:noProof/>
        </w:rPr>
        <w:fldChar w:fldCharType="end"/>
      </w:r>
    </w:p>
    <w:p w14:paraId="549FB061" w14:textId="79EE8C04"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sidRPr="00212141">
        <w:rPr>
          <w:noProof/>
          <w:lang w:val="sv-SE"/>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_Toc191378325 \h </w:instrText>
      </w:r>
      <w:r>
        <w:rPr>
          <w:noProof/>
        </w:rPr>
      </w:r>
      <w:r>
        <w:rPr>
          <w:noProof/>
        </w:rPr>
        <w:fldChar w:fldCharType="separate"/>
      </w:r>
      <w:r>
        <w:rPr>
          <w:noProof/>
        </w:rPr>
        <w:t>54</w:t>
      </w:r>
      <w:r>
        <w:rPr>
          <w:noProof/>
        </w:rPr>
        <w:fldChar w:fldCharType="end"/>
      </w:r>
    </w:p>
    <w:p w14:paraId="0D3E4C90" w14:textId="2028962F"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sidRPr="00212141">
        <w:rPr>
          <w:noProof/>
          <w:lang w:val="sv-SE"/>
        </w:rPr>
        <w:t>B</w:t>
      </w:r>
      <w:r>
        <w:rPr>
          <w:noProof/>
        </w:rPr>
        <w:t>.2</w:t>
      </w:r>
      <w:r>
        <w:rPr>
          <w:rFonts w:asciiTheme="minorHAnsi" w:eastAsiaTheme="minorEastAsia" w:hAnsiTheme="minorHAnsi" w:cstheme="minorBidi"/>
          <w:noProof/>
          <w:kern w:val="2"/>
          <w:sz w:val="24"/>
          <w:szCs w:val="24"/>
          <w:lang w:eastAsia="en-GB"/>
          <w14:ligatures w14:val="standardContextual"/>
        </w:rPr>
        <w:tab/>
      </w:r>
      <w:r w:rsidRPr="00212141">
        <w:rPr>
          <w:noProof/>
          <w:lang w:val="en-US"/>
        </w:rPr>
        <w:t xml:space="preserve">T6a, T6ai, T6b, T6bi, T7 </w:t>
      </w:r>
      <w:r>
        <w:rPr>
          <w:noProof/>
        </w:rPr>
        <w:t>interfaces</w:t>
      </w:r>
      <w:r>
        <w:rPr>
          <w:noProof/>
        </w:rPr>
        <w:tab/>
      </w:r>
      <w:r>
        <w:rPr>
          <w:noProof/>
        </w:rPr>
        <w:fldChar w:fldCharType="begin" w:fldLock="1"/>
      </w:r>
      <w:r>
        <w:rPr>
          <w:noProof/>
        </w:rPr>
        <w:instrText xml:space="preserve"> PAGEREF _Toc191378326 \h </w:instrText>
      </w:r>
      <w:r>
        <w:rPr>
          <w:noProof/>
        </w:rPr>
      </w:r>
      <w:r>
        <w:rPr>
          <w:noProof/>
        </w:rPr>
        <w:fldChar w:fldCharType="separate"/>
      </w:r>
      <w:r>
        <w:rPr>
          <w:noProof/>
        </w:rPr>
        <w:t>54</w:t>
      </w:r>
      <w:r>
        <w:rPr>
          <w:noProof/>
        </w:rPr>
        <w:fldChar w:fldCharType="end"/>
      </w:r>
    </w:p>
    <w:p w14:paraId="2A0BE331" w14:textId="4EB67695" w:rsidR="00B338F4" w:rsidRDefault="00B338F4">
      <w:pPr>
        <w:pStyle w:val="TOC8"/>
        <w:rPr>
          <w:rFonts w:asciiTheme="minorHAnsi" w:eastAsiaTheme="minorEastAsia" w:hAnsiTheme="minorHAnsi" w:cstheme="minorBidi"/>
          <w:b w:val="0"/>
          <w:noProof/>
          <w:kern w:val="2"/>
          <w:sz w:val="24"/>
          <w:szCs w:val="24"/>
          <w:lang w:eastAsia="en-GB"/>
          <w14:ligatures w14:val="standardContextual"/>
        </w:rPr>
      </w:pPr>
      <w:r w:rsidRPr="00212141">
        <w:rPr>
          <w:noProof/>
          <w:lang w:val="en-US"/>
        </w:rPr>
        <w:t>Annex C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_Toc191378327 \h </w:instrText>
      </w:r>
      <w:r>
        <w:rPr>
          <w:noProof/>
        </w:rPr>
      </w:r>
      <w:r>
        <w:rPr>
          <w:noProof/>
        </w:rPr>
        <w:fldChar w:fldCharType="separate"/>
      </w:r>
      <w:r>
        <w:rPr>
          <w:noProof/>
        </w:rPr>
        <w:t>55</w:t>
      </w:r>
      <w:r>
        <w:rPr>
          <w:noProof/>
        </w:rPr>
        <w:fldChar w:fldCharType="end"/>
      </w:r>
    </w:p>
    <w:p w14:paraId="25178F17" w14:textId="4DC9C750"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C.</w:t>
      </w:r>
      <w:r w:rsidRPr="00212141">
        <w:rPr>
          <w:noProof/>
          <w:lang w:val="de-DE"/>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_Toc191378328 \h </w:instrText>
      </w:r>
      <w:r>
        <w:rPr>
          <w:noProof/>
        </w:rPr>
      </w:r>
      <w:r>
        <w:rPr>
          <w:noProof/>
        </w:rPr>
        <w:fldChar w:fldCharType="separate"/>
      </w:r>
      <w:r>
        <w:rPr>
          <w:noProof/>
        </w:rPr>
        <w:t>55</w:t>
      </w:r>
      <w:r>
        <w:rPr>
          <w:noProof/>
        </w:rPr>
        <w:fldChar w:fldCharType="end"/>
      </w:r>
    </w:p>
    <w:p w14:paraId="13D9395A" w14:textId="79DED359"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SCEF</w:t>
      </w:r>
      <w:r>
        <w:rPr>
          <w:noProof/>
        </w:rPr>
        <w:t xml:space="preserve"> behaviour</w:t>
      </w:r>
      <w:r>
        <w:rPr>
          <w:noProof/>
        </w:rPr>
        <w:tab/>
      </w:r>
      <w:r>
        <w:rPr>
          <w:noProof/>
        </w:rPr>
        <w:fldChar w:fldCharType="begin" w:fldLock="1"/>
      </w:r>
      <w:r>
        <w:rPr>
          <w:noProof/>
        </w:rPr>
        <w:instrText xml:space="preserve"> PAGEREF _Toc191378329 \h </w:instrText>
      </w:r>
      <w:r>
        <w:rPr>
          <w:noProof/>
        </w:rPr>
      </w:r>
      <w:r>
        <w:rPr>
          <w:noProof/>
        </w:rPr>
        <w:fldChar w:fldCharType="separate"/>
      </w:r>
      <w:r>
        <w:rPr>
          <w:noProof/>
        </w:rPr>
        <w:t>55</w:t>
      </w:r>
      <w:r>
        <w:rPr>
          <w:noProof/>
        </w:rPr>
        <w:fldChar w:fldCharType="end"/>
      </w:r>
    </w:p>
    <w:p w14:paraId="0F79FCED" w14:textId="749EDEE2"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MME/SGSN</w:t>
      </w:r>
      <w:r>
        <w:rPr>
          <w:noProof/>
        </w:rPr>
        <w:t xml:space="preserve"> behaviour</w:t>
      </w:r>
      <w:r>
        <w:rPr>
          <w:noProof/>
        </w:rPr>
        <w:tab/>
      </w:r>
      <w:r>
        <w:rPr>
          <w:noProof/>
        </w:rPr>
        <w:fldChar w:fldCharType="begin" w:fldLock="1"/>
      </w:r>
      <w:r>
        <w:rPr>
          <w:noProof/>
        </w:rPr>
        <w:instrText xml:space="preserve"> PAGEREF _Toc191378330 \h </w:instrText>
      </w:r>
      <w:r>
        <w:rPr>
          <w:noProof/>
        </w:rPr>
      </w:r>
      <w:r>
        <w:rPr>
          <w:noProof/>
        </w:rPr>
        <w:fldChar w:fldCharType="separate"/>
      </w:r>
      <w:r>
        <w:rPr>
          <w:noProof/>
        </w:rPr>
        <w:t>56</w:t>
      </w:r>
      <w:r>
        <w:rPr>
          <w:noProof/>
        </w:rPr>
        <w:fldChar w:fldCharType="end"/>
      </w:r>
    </w:p>
    <w:p w14:paraId="55E8D1A9" w14:textId="7C9A172C" w:rsidR="00B338F4" w:rsidRDefault="00B338F4">
      <w:pPr>
        <w:pStyle w:val="TOC1"/>
        <w:rPr>
          <w:rFonts w:asciiTheme="minorHAnsi" w:eastAsiaTheme="minorEastAsia" w:hAnsiTheme="minorHAnsi" w:cstheme="minorBidi"/>
          <w:noProof/>
          <w:kern w:val="2"/>
          <w:sz w:val="24"/>
          <w:szCs w:val="24"/>
          <w:lang w:eastAsia="en-GB"/>
          <w14:ligatures w14:val="standardContextual"/>
        </w:rPr>
      </w:pPr>
      <w:r>
        <w:rPr>
          <w:noProof/>
        </w:rPr>
        <w:t>C.</w:t>
      </w:r>
      <w:r w:rsidRPr="00212141">
        <w:rPr>
          <w:noProof/>
          <w:lang w:val="de-DE"/>
        </w:rPr>
        <w:t>4</w:t>
      </w:r>
      <w:r>
        <w:rPr>
          <w:rFonts w:asciiTheme="minorHAnsi" w:eastAsiaTheme="minorEastAsia" w:hAnsiTheme="minorHAnsi" w:cstheme="minorBidi"/>
          <w:noProof/>
          <w:kern w:val="2"/>
          <w:sz w:val="24"/>
          <w:szCs w:val="24"/>
          <w:lang w:eastAsia="en-GB"/>
          <w14:ligatures w14:val="standardContextual"/>
        </w:rPr>
        <w:tab/>
      </w:r>
      <w:r w:rsidRPr="00212141">
        <w:rPr>
          <w:noProof/>
          <w:lang w:val="de-DE"/>
        </w:rPr>
        <w:t>IWK-SCEF</w:t>
      </w:r>
      <w:r>
        <w:rPr>
          <w:noProof/>
        </w:rPr>
        <w:t xml:space="preserve"> behaviour</w:t>
      </w:r>
      <w:r>
        <w:rPr>
          <w:noProof/>
        </w:rPr>
        <w:tab/>
      </w:r>
      <w:r>
        <w:rPr>
          <w:noProof/>
        </w:rPr>
        <w:fldChar w:fldCharType="begin" w:fldLock="1"/>
      </w:r>
      <w:r>
        <w:rPr>
          <w:noProof/>
        </w:rPr>
        <w:instrText xml:space="preserve"> PAGEREF _Toc191378331 \h </w:instrText>
      </w:r>
      <w:r>
        <w:rPr>
          <w:noProof/>
        </w:rPr>
      </w:r>
      <w:r>
        <w:rPr>
          <w:noProof/>
        </w:rPr>
        <w:fldChar w:fldCharType="separate"/>
      </w:r>
      <w:r>
        <w:rPr>
          <w:noProof/>
        </w:rPr>
        <w:t>56</w:t>
      </w:r>
      <w:r>
        <w:rPr>
          <w:noProof/>
        </w:rPr>
        <w:fldChar w:fldCharType="end"/>
      </w:r>
    </w:p>
    <w:p w14:paraId="5FC017C2" w14:textId="3E667F7A" w:rsidR="00B338F4" w:rsidRDefault="00B338F4">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_Toc191378332 \h </w:instrText>
      </w:r>
      <w:r>
        <w:rPr>
          <w:noProof/>
        </w:rPr>
      </w:r>
      <w:r>
        <w:rPr>
          <w:noProof/>
        </w:rPr>
        <w:fldChar w:fldCharType="separate"/>
      </w:r>
      <w:r>
        <w:rPr>
          <w:noProof/>
        </w:rPr>
        <w:t>57</w:t>
      </w:r>
      <w:r>
        <w:rPr>
          <w:noProof/>
        </w:rPr>
        <w:fldChar w:fldCharType="end"/>
      </w:r>
    </w:p>
    <w:p w14:paraId="0B9E3498" w14:textId="675C65BC" w:rsidR="00080512" w:rsidRPr="004D3578" w:rsidRDefault="004D3578">
      <w:r w:rsidRPr="004D3578">
        <w:rPr>
          <w:noProof/>
          <w:sz w:val="22"/>
        </w:rPr>
        <w:fldChar w:fldCharType="end"/>
      </w:r>
    </w:p>
    <w:p w14:paraId="747690AD" w14:textId="5D7EF112" w:rsidR="0074026F" w:rsidRPr="007B600E" w:rsidRDefault="00080512" w:rsidP="004E30DB">
      <w:pPr>
        <w:pStyle w:val="Guidance"/>
      </w:pPr>
      <w:r w:rsidRPr="004D3578">
        <w:br w:type="page"/>
      </w:r>
    </w:p>
    <w:p w14:paraId="03993004" w14:textId="77777777" w:rsidR="00080512" w:rsidRDefault="00080512">
      <w:pPr>
        <w:pStyle w:val="Heading1"/>
      </w:pPr>
      <w:bookmarkStart w:id="12" w:name="foreword"/>
      <w:bookmarkStart w:id="13" w:name="_Toc191378176"/>
      <w:bookmarkEnd w:id="12"/>
      <w:r w:rsidRPr="004D3578">
        <w:lastRenderedPageBreak/>
        <w:t>Foreword</w:t>
      </w:r>
      <w:bookmarkEnd w:id="13"/>
    </w:p>
    <w:p w14:paraId="2511FBFA" w14:textId="51FA0142" w:rsidR="00080512" w:rsidRPr="004D3578" w:rsidRDefault="00080512">
      <w:r w:rsidRPr="004D3578">
        <w:t xml:space="preserve">This Technical </w:t>
      </w:r>
      <w:bookmarkStart w:id="14" w:name="spectype3"/>
      <w:r w:rsidRPr="004E30DB">
        <w:t>Specification</w:t>
      </w:r>
      <w:bookmarkEnd w:id="14"/>
      <w:r w:rsidRPr="004E30DB">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7B9E82C" w14:textId="77777777" w:rsidR="004E30DB" w:rsidRPr="0032374D" w:rsidRDefault="00080512" w:rsidP="004E30DB">
      <w:pPr>
        <w:pStyle w:val="Heading1"/>
      </w:pPr>
      <w:bookmarkStart w:id="15" w:name="introduction"/>
      <w:bookmarkEnd w:id="15"/>
      <w:r w:rsidRPr="004D3578">
        <w:br w:type="page"/>
      </w:r>
      <w:bookmarkStart w:id="16" w:name="scope"/>
      <w:bookmarkStart w:id="17" w:name="_Toc19712342"/>
      <w:bookmarkStart w:id="18" w:name="_Toc36019940"/>
      <w:bookmarkStart w:id="19" w:name="_Toc183892727"/>
      <w:bookmarkStart w:id="20" w:name="_Toc191378177"/>
      <w:bookmarkEnd w:id="16"/>
      <w:r w:rsidR="004E30DB" w:rsidRPr="0032374D">
        <w:lastRenderedPageBreak/>
        <w:t>1</w:t>
      </w:r>
      <w:r w:rsidR="004E30DB" w:rsidRPr="0032374D">
        <w:tab/>
        <w:t>Scope</w:t>
      </w:r>
      <w:bookmarkEnd w:id="17"/>
      <w:bookmarkEnd w:id="18"/>
      <w:bookmarkEnd w:id="19"/>
      <w:bookmarkEnd w:id="20"/>
    </w:p>
    <w:p w14:paraId="520C8EF7" w14:textId="77777777" w:rsidR="004E30DB" w:rsidRPr="0032374D" w:rsidRDefault="004E30DB" w:rsidP="004E30DB">
      <w:r w:rsidRPr="0032374D">
        <w:t>The present document describes the Diameter-based interfaces between the SCEF/IWK-SCEF and other network entities such as MME/SGSN for the Architecture enhancements to facilitate communications with packet data networks and applications.</w:t>
      </w:r>
    </w:p>
    <w:p w14:paraId="1C0BC83A" w14:textId="77777777" w:rsidR="00B338F4" w:rsidRPr="0032374D" w:rsidRDefault="00B338F4" w:rsidP="00B338F4">
      <w:pPr>
        <w:rPr>
          <w:lang w:eastAsia="zh-CN"/>
        </w:rPr>
      </w:pPr>
      <w:bookmarkStart w:id="21" w:name="_Toc19712343"/>
      <w:bookmarkStart w:id="22" w:name="_Toc36019941"/>
      <w:bookmarkStart w:id="23" w:name="_Toc183892728"/>
      <w:r w:rsidRPr="0032374D">
        <w:t xml:space="preserve">In particular, this document specifies the T6a interface between the MME and the SCEF, the T6ai interface between the MME and the IWK-SCEF, the T6b interface between the SGSN and the SCEF, the T6bi interface between the SGSN and the </w:t>
      </w:r>
      <w:r>
        <w:t>IWK-</w:t>
      </w:r>
      <w:r w:rsidRPr="0032374D">
        <w:t>SCEF and the T7 interface between the SCEF and the IWK-SCEF. The procedures over those interfaces are defined in 3GPP TS 23.682 [2].</w:t>
      </w:r>
    </w:p>
    <w:p w14:paraId="051BA116" w14:textId="77777777" w:rsidR="004E30DB" w:rsidRPr="0032374D" w:rsidRDefault="004E30DB" w:rsidP="004E30DB">
      <w:pPr>
        <w:pStyle w:val="Heading1"/>
      </w:pPr>
      <w:bookmarkStart w:id="24" w:name="_Toc191378178"/>
      <w:r w:rsidRPr="0032374D">
        <w:t>2</w:t>
      </w:r>
      <w:r w:rsidRPr="0032374D">
        <w:tab/>
        <w:t>References</w:t>
      </w:r>
      <w:bookmarkEnd w:id="21"/>
      <w:bookmarkEnd w:id="22"/>
      <w:bookmarkEnd w:id="23"/>
      <w:bookmarkEnd w:id="24"/>
    </w:p>
    <w:p w14:paraId="0FFF80BE" w14:textId="77777777" w:rsidR="004E30DB" w:rsidRPr="0032374D" w:rsidRDefault="004E30DB" w:rsidP="004E30DB">
      <w:r w:rsidRPr="0032374D">
        <w:t>The following documents contain provisions which, through reference in this text, constitute provisions of the present document.</w:t>
      </w:r>
    </w:p>
    <w:p w14:paraId="57FAB1E5" w14:textId="77777777" w:rsidR="004E30DB" w:rsidRPr="0032374D" w:rsidRDefault="004E30DB" w:rsidP="004E30DB">
      <w:pPr>
        <w:pStyle w:val="B1"/>
      </w:pPr>
      <w:r w:rsidRPr="0032374D">
        <w:t>-</w:t>
      </w:r>
      <w:r w:rsidRPr="0032374D">
        <w:tab/>
        <w:t>References are either specific (identified by date of publication, edition number, version number, etc.) or non</w:t>
      </w:r>
      <w:r w:rsidRPr="0032374D">
        <w:noBreakHyphen/>
        <w:t>specific.</w:t>
      </w:r>
    </w:p>
    <w:p w14:paraId="478772DC" w14:textId="77777777" w:rsidR="004E30DB" w:rsidRPr="0032374D" w:rsidRDefault="004E30DB" w:rsidP="004E30DB">
      <w:pPr>
        <w:pStyle w:val="B1"/>
      </w:pPr>
      <w:r w:rsidRPr="0032374D">
        <w:t>-</w:t>
      </w:r>
      <w:r w:rsidRPr="0032374D">
        <w:tab/>
        <w:t>For a specific reference, subsequent revisions do not apply.</w:t>
      </w:r>
    </w:p>
    <w:p w14:paraId="324E4581" w14:textId="77777777" w:rsidR="004E30DB" w:rsidRPr="0032374D" w:rsidRDefault="004E30DB" w:rsidP="004E30DB">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7FCD28B2" w14:textId="77777777" w:rsidR="004E30DB" w:rsidRPr="0032374D" w:rsidRDefault="004E30DB" w:rsidP="004E30DB">
      <w:pPr>
        <w:pStyle w:val="EX"/>
      </w:pPr>
      <w:r w:rsidRPr="0032374D">
        <w:t>[1]</w:t>
      </w:r>
      <w:r w:rsidRPr="0032374D">
        <w:tab/>
        <w:t>3GPP TR 21.905: "Vocabulary for 3GPP Specifications".</w:t>
      </w:r>
    </w:p>
    <w:p w14:paraId="7C9F35C3" w14:textId="77777777" w:rsidR="004E30DB" w:rsidRPr="0032374D" w:rsidRDefault="004E30DB" w:rsidP="004E30DB">
      <w:pPr>
        <w:pStyle w:val="EX"/>
      </w:pPr>
      <w:r w:rsidRPr="0032374D">
        <w:t>[2]</w:t>
      </w:r>
      <w:r w:rsidRPr="0032374D">
        <w:tab/>
        <w:t>3GPP TS 23.682: "Architecture enhancements to facilitate communications with packet data networks and applications ".</w:t>
      </w:r>
    </w:p>
    <w:p w14:paraId="02DE78D9" w14:textId="77777777" w:rsidR="004E30DB" w:rsidRPr="0032374D" w:rsidRDefault="004E30DB" w:rsidP="004E30DB">
      <w:pPr>
        <w:pStyle w:val="EX"/>
        <w:rPr>
          <w:lang w:val="it-IT"/>
        </w:rPr>
      </w:pPr>
      <w:r w:rsidRPr="0032374D">
        <w:rPr>
          <w:lang w:val="it-IT"/>
        </w:rPr>
        <w:t>[3]</w:t>
      </w:r>
      <w:r w:rsidRPr="0032374D">
        <w:rPr>
          <w:lang w:val="it-IT"/>
        </w:rPr>
        <w:tab/>
        <w:t>Void.</w:t>
      </w:r>
    </w:p>
    <w:p w14:paraId="2BCECBD0" w14:textId="77777777" w:rsidR="004E30DB" w:rsidRPr="0032374D" w:rsidRDefault="004E30DB" w:rsidP="004E30DB">
      <w:pPr>
        <w:pStyle w:val="EX"/>
      </w:pPr>
      <w:r w:rsidRPr="0032374D">
        <w:t>[4]</w:t>
      </w:r>
      <w:r w:rsidRPr="0032374D">
        <w:tab/>
        <w:t>3GPP TS 29.229: "Cx and Dx interfaces based on the Diameter protocol; protocol details ".</w:t>
      </w:r>
    </w:p>
    <w:p w14:paraId="376DC022" w14:textId="77777777" w:rsidR="004E30DB" w:rsidRPr="0032374D" w:rsidRDefault="004E30DB" w:rsidP="004E30DB">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0870B378" w14:textId="77777777" w:rsidR="004E30DB" w:rsidRPr="0032374D" w:rsidRDefault="004E30DB" w:rsidP="004E30DB">
      <w:pPr>
        <w:pStyle w:val="EX"/>
      </w:pPr>
      <w:r w:rsidRPr="0032374D">
        <w:t>[6]</w:t>
      </w:r>
      <w:r w:rsidRPr="0032374D">
        <w:tab/>
        <w:t>3GPP TS 29.228: "IP multimedia (IM) Subsystem Cx Interface; Signalling flows and Message Elements".</w:t>
      </w:r>
    </w:p>
    <w:p w14:paraId="66A1B146" w14:textId="77777777" w:rsidR="004E30DB" w:rsidRPr="0032374D" w:rsidRDefault="004E30DB" w:rsidP="004E30DB">
      <w:pPr>
        <w:pStyle w:val="EX"/>
      </w:pPr>
      <w:r w:rsidRPr="0032374D">
        <w:t>[7]</w:t>
      </w:r>
      <w:r w:rsidRPr="0032374D">
        <w:tab/>
        <w:t>IETF RFC 4960: "Stream Control Transport Protocol".</w:t>
      </w:r>
    </w:p>
    <w:p w14:paraId="641AAA7C" w14:textId="77777777" w:rsidR="004E30DB" w:rsidRPr="0032374D" w:rsidRDefault="004E30DB" w:rsidP="004E30DB">
      <w:pPr>
        <w:pStyle w:val="EX"/>
      </w:pPr>
      <w:r w:rsidRPr="0032374D">
        <w:t>[8]</w:t>
      </w:r>
      <w:r w:rsidRPr="0032374D">
        <w:tab/>
        <w:t>IETF RFC 5234: "Augmented BNF for Syntax Specifications: ABNF".</w:t>
      </w:r>
    </w:p>
    <w:p w14:paraId="6E0B5200" w14:textId="77777777" w:rsidR="004E30DB" w:rsidRPr="0032374D" w:rsidRDefault="004E30DB" w:rsidP="004E30DB">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355CCFA" w14:textId="77777777" w:rsidR="004E30DB" w:rsidRPr="0032374D" w:rsidRDefault="004E30DB" w:rsidP="004E30DB">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4DA559C7" w14:textId="77777777" w:rsidR="004E30DB" w:rsidRPr="0032374D" w:rsidRDefault="004E30DB" w:rsidP="004E30DB">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5B7201A8" w14:textId="77777777" w:rsidR="004E30DB" w:rsidRPr="0032374D" w:rsidRDefault="004E30DB" w:rsidP="004E30DB">
      <w:pPr>
        <w:pStyle w:val="EX"/>
      </w:pPr>
      <w:r w:rsidRPr="0032374D">
        <w:rPr>
          <w:lang w:val="en-US"/>
        </w:rPr>
        <w:t>[12]</w:t>
      </w:r>
      <w:r w:rsidRPr="0032374D">
        <w:rPr>
          <w:lang w:val="en-US"/>
        </w:rPr>
        <w:tab/>
      </w:r>
      <w:r w:rsidRPr="0032374D">
        <w:t>3GPP TS 24.008: "Mobile Radio Interface Layer 3 specification; Core Network Protocols; Stage 3".</w:t>
      </w:r>
    </w:p>
    <w:p w14:paraId="3FB6661E" w14:textId="77777777" w:rsidR="004E30DB" w:rsidRPr="0032374D" w:rsidRDefault="004E30DB" w:rsidP="004E30DB">
      <w:pPr>
        <w:pStyle w:val="EX"/>
      </w:pPr>
      <w:r w:rsidRPr="0032374D">
        <w:t>[13]</w:t>
      </w:r>
      <w:r w:rsidRPr="0032374D">
        <w:tab/>
        <w:t>3GPP TS 36.413: "Evolved Universal Terrestrial Radio Access Network (E-UTRAN); S1 Application Protocol (S1AP)".</w:t>
      </w:r>
    </w:p>
    <w:p w14:paraId="53786FCE" w14:textId="77777777" w:rsidR="004E30DB" w:rsidRPr="0032374D" w:rsidRDefault="004E30DB" w:rsidP="004E30DB">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4E6602AF" w14:textId="77777777" w:rsidR="004E30DB" w:rsidRPr="0032374D" w:rsidRDefault="004E30DB" w:rsidP="004E30DB">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3A81CD0A" w14:textId="77777777" w:rsidR="004E30DB" w:rsidRPr="0032374D" w:rsidRDefault="004E30DB" w:rsidP="004E30DB">
      <w:pPr>
        <w:pStyle w:val="EX"/>
        <w:rPr>
          <w:lang w:eastAsia="en-GB"/>
        </w:rPr>
      </w:pPr>
      <w:r w:rsidRPr="0032374D">
        <w:lastRenderedPageBreak/>
        <w:t>[16]</w:t>
      </w:r>
      <w:r w:rsidRPr="0032374D">
        <w:tab/>
        <w:t>3GPP TS 29.272: "Mobility Management Entity (MME) and Serving GPRS Support Node (SGSN) related interfaces based on Diameter protocol".</w:t>
      </w:r>
    </w:p>
    <w:p w14:paraId="20A3CDD4" w14:textId="77777777" w:rsidR="004E30DB" w:rsidRPr="0032374D" w:rsidRDefault="004E30DB" w:rsidP="004E30DB">
      <w:pPr>
        <w:pStyle w:val="EX"/>
      </w:pPr>
      <w:r w:rsidRPr="0032374D">
        <w:t>[17]</w:t>
      </w:r>
      <w:r w:rsidRPr="0032374D">
        <w:tab/>
        <w:t>3GPP TS 2</w:t>
      </w:r>
      <w:r w:rsidRPr="0032374D">
        <w:rPr>
          <w:lang w:val="sv-SE"/>
        </w:rPr>
        <w:t>9</w:t>
      </w:r>
      <w:r w:rsidRPr="0032374D">
        <w:t>.329: "Sh Interface based on the Diameter protocol; Protocol details".</w:t>
      </w:r>
    </w:p>
    <w:p w14:paraId="471C05A6" w14:textId="77777777" w:rsidR="004E30DB" w:rsidRPr="0032374D" w:rsidRDefault="004E30DB" w:rsidP="004E30DB">
      <w:pPr>
        <w:pStyle w:val="EX"/>
        <w:rPr>
          <w:lang w:eastAsia="en-GB"/>
        </w:rPr>
      </w:pPr>
      <w:r w:rsidRPr="0032374D">
        <w:t>[18]</w:t>
      </w:r>
      <w:r w:rsidRPr="0032374D">
        <w:tab/>
        <w:t>Void</w:t>
      </w:r>
      <w:r w:rsidRPr="0032374D">
        <w:rPr>
          <w:lang w:eastAsia="en-GB"/>
        </w:rPr>
        <w:t>.</w:t>
      </w:r>
    </w:p>
    <w:p w14:paraId="19117DA9" w14:textId="77777777" w:rsidR="004E30DB" w:rsidRPr="0032374D" w:rsidRDefault="004E30DB" w:rsidP="004E30DB">
      <w:pPr>
        <w:pStyle w:val="EX"/>
      </w:pPr>
      <w:r w:rsidRPr="0032374D">
        <w:t>[19]</w:t>
      </w:r>
      <w:r w:rsidRPr="0032374D">
        <w:tab/>
        <w:t>3GPP T</w:t>
      </w:r>
      <w:r w:rsidRPr="0032374D">
        <w:rPr>
          <w:rFonts w:hint="eastAsia"/>
        </w:rPr>
        <w:t>S</w:t>
      </w:r>
      <w:r w:rsidRPr="0032374D">
        <w:t> 23.007: "Restoration procedures".</w:t>
      </w:r>
    </w:p>
    <w:p w14:paraId="4F0E7364" w14:textId="77777777" w:rsidR="004E30DB" w:rsidRPr="0032374D" w:rsidRDefault="004E30DB" w:rsidP="004E30DB">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786DA99A" w14:textId="77777777" w:rsidR="004E30DB" w:rsidRPr="0032374D" w:rsidRDefault="004E30DB" w:rsidP="004E30DB">
      <w:pPr>
        <w:pStyle w:val="EX"/>
      </w:pPr>
      <w:r w:rsidRPr="0032374D">
        <w:t>[21]</w:t>
      </w:r>
      <w:r w:rsidRPr="0032374D">
        <w:tab/>
        <w:t>IETF RFC 5778: "Diameter Mobile IPv6: Support for Home Agent to Diameter Server Interaction".</w:t>
      </w:r>
    </w:p>
    <w:p w14:paraId="221076D4" w14:textId="77777777" w:rsidR="004E30DB" w:rsidRPr="0032374D" w:rsidRDefault="004E30DB" w:rsidP="004E30DB">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CAB5C7C" w14:textId="77777777" w:rsidR="004E30DB" w:rsidRPr="0032374D" w:rsidRDefault="004E30DB" w:rsidP="004E30DB">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0507E71A" w14:textId="77777777" w:rsidR="004E30DB" w:rsidRPr="0032374D" w:rsidRDefault="004E30DB" w:rsidP="004E30DB">
      <w:pPr>
        <w:pStyle w:val="EX"/>
      </w:pPr>
      <w:r w:rsidRPr="0032374D">
        <w:t>[24]</w:t>
      </w:r>
      <w:r w:rsidRPr="0032374D">
        <w:tab/>
        <w:t>3GPP T</w:t>
      </w:r>
      <w:r w:rsidRPr="0032374D">
        <w:rPr>
          <w:rFonts w:hint="eastAsia"/>
        </w:rPr>
        <w:t>S</w:t>
      </w:r>
      <w:r w:rsidRPr="0032374D">
        <w:t> 23.003: "Numbering, addressing and identification".</w:t>
      </w:r>
    </w:p>
    <w:p w14:paraId="1B399336" w14:textId="77777777" w:rsidR="004E30DB" w:rsidRPr="0032374D" w:rsidRDefault="004E30DB" w:rsidP="004E30DB">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0AD12C07" w14:textId="77777777" w:rsidR="004E30DB" w:rsidRPr="0032374D" w:rsidRDefault="004E30DB" w:rsidP="004E30DB">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1592BEDE" w14:textId="77777777" w:rsidR="004E30DB" w:rsidRPr="0032374D" w:rsidRDefault="004E30DB" w:rsidP="004E30DB">
      <w:pPr>
        <w:pStyle w:val="EX"/>
      </w:pPr>
      <w:r w:rsidRPr="0032374D">
        <w:t>[27]</w:t>
      </w:r>
      <w:r w:rsidRPr="0032374D">
        <w:tab/>
        <w:t>3GPP TS 29.33</w:t>
      </w:r>
      <w:r w:rsidRPr="0032374D">
        <w:rPr>
          <w:rFonts w:hint="eastAsia"/>
          <w:lang w:eastAsia="zh-CN"/>
        </w:rPr>
        <w:t>8</w:t>
      </w:r>
      <w:r w:rsidRPr="0032374D">
        <w:t>: "Diameter based protocols to support SMS capable MMEs".</w:t>
      </w:r>
    </w:p>
    <w:p w14:paraId="39B11893" w14:textId="77777777" w:rsidR="004E30DB" w:rsidRPr="0032374D" w:rsidRDefault="004E30DB" w:rsidP="004E30DB">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5A0895A5" w14:textId="77777777" w:rsidR="004E30DB" w:rsidRPr="0032374D" w:rsidRDefault="004E30DB" w:rsidP="004E30DB">
      <w:pPr>
        <w:pStyle w:val="EX"/>
        <w:rPr>
          <w:lang w:val="fr-FR"/>
        </w:rPr>
      </w:pPr>
      <w:r w:rsidRPr="0032374D">
        <w:t>[29]</w:t>
      </w:r>
      <w:r w:rsidRPr="0032374D">
        <w:tab/>
        <w:t>3GPP TS 29.061: "Interworking between the Public Land Mobile Network (PLMN) supporting packet based services and Packet Data Networks (PDN)".</w:t>
      </w:r>
    </w:p>
    <w:p w14:paraId="1661B768" w14:textId="77777777" w:rsidR="004E30DB" w:rsidRPr="0032374D" w:rsidRDefault="004E30DB" w:rsidP="004E30DB">
      <w:pPr>
        <w:pStyle w:val="EX"/>
      </w:pPr>
      <w:r w:rsidRPr="0032374D">
        <w:t>[30]</w:t>
      </w:r>
      <w:r w:rsidRPr="0032374D">
        <w:tab/>
        <w:t xml:space="preserve">3GPP TS 32.298: "Telecommunication Management; Charging Management; Charging Data </w:t>
      </w:r>
      <w:r>
        <w:t xml:space="preserve"> </w:t>
      </w:r>
      <w:r w:rsidRPr="0032374D">
        <w:t xml:space="preserve">Record (CDR) parameter </w:t>
      </w:r>
      <w:r w:rsidRPr="0032374D">
        <w:rPr>
          <w:lang w:val="de-DE"/>
        </w:rPr>
        <w:t>description"</w:t>
      </w:r>
      <w:r w:rsidRPr="0032374D">
        <w:t>.</w:t>
      </w:r>
    </w:p>
    <w:p w14:paraId="3DC5C9CD" w14:textId="77777777" w:rsidR="004E30DB" w:rsidRPr="0032374D" w:rsidRDefault="004E30DB" w:rsidP="004E30DB">
      <w:pPr>
        <w:pStyle w:val="EX"/>
        <w:rPr>
          <w:lang w:eastAsia="zh-CN"/>
        </w:rPr>
      </w:pPr>
      <w:r w:rsidRPr="0032374D">
        <w:t>[31]</w:t>
      </w:r>
      <w:r w:rsidRPr="0032374D">
        <w:tab/>
      </w:r>
      <w:r>
        <w:t>IETF RFC 8583</w:t>
      </w:r>
      <w:r w:rsidRPr="0032374D">
        <w:t>: "Diameter Load Information Conveyance".</w:t>
      </w:r>
    </w:p>
    <w:p w14:paraId="67DBA014" w14:textId="77777777" w:rsidR="004E30DB" w:rsidRPr="00B23BF0" w:rsidRDefault="004E30DB" w:rsidP="004E30DB">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6F98FA9A" w14:textId="77777777" w:rsidR="004E30DB" w:rsidRPr="0032374D" w:rsidRDefault="004E30DB" w:rsidP="004E30DB">
      <w:pPr>
        <w:pStyle w:val="EX"/>
      </w:pPr>
      <w:r>
        <w:rPr>
          <w:lang w:val="it-IT"/>
        </w:rPr>
        <w:t>[33]</w:t>
      </w:r>
      <w:r w:rsidRPr="00B23BF0">
        <w:rPr>
          <w:lang w:val="it-IT"/>
        </w:rPr>
        <w:tab/>
        <w:t>3GPP TS 29.274: " Evolved General Packet Radio Service (GPRS) Tunnelling Protocol for Control plane (GTPv2-C)".</w:t>
      </w:r>
    </w:p>
    <w:p w14:paraId="5AD2CFE5" w14:textId="77777777" w:rsidR="004E30DB" w:rsidRPr="0032374D" w:rsidRDefault="004E30DB" w:rsidP="004E30DB">
      <w:pPr>
        <w:pStyle w:val="Heading1"/>
      </w:pPr>
      <w:bookmarkStart w:id="25" w:name="_Toc19712344"/>
      <w:bookmarkStart w:id="26" w:name="_Toc36019942"/>
      <w:bookmarkStart w:id="27" w:name="_Toc183892729"/>
      <w:bookmarkStart w:id="28" w:name="_Toc191378179"/>
      <w:r w:rsidRPr="0032374D">
        <w:t>3</w:t>
      </w:r>
      <w:r w:rsidRPr="0032374D">
        <w:tab/>
        <w:t>Definitions and abbreviations</w:t>
      </w:r>
      <w:bookmarkEnd w:id="25"/>
      <w:bookmarkEnd w:id="26"/>
      <w:bookmarkEnd w:id="27"/>
      <w:bookmarkEnd w:id="28"/>
    </w:p>
    <w:p w14:paraId="647E5809" w14:textId="77777777" w:rsidR="004E30DB" w:rsidRPr="0032374D" w:rsidRDefault="004E30DB" w:rsidP="004E30DB">
      <w:pPr>
        <w:pStyle w:val="Heading2"/>
      </w:pPr>
      <w:bookmarkStart w:id="29" w:name="_Toc19712345"/>
      <w:bookmarkStart w:id="30" w:name="_Toc36019943"/>
      <w:bookmarkStart w:id="31" w:name="_Toc183892730"/>
      <w:bookmarkStart w:id="32" w:name="_Toc191378180"/>
      <w:r w:rsidRPr="0032374D">
        <w:t>3.1</w:t>
      </w:r>
      <w:r w:rsidRPr="0032374D">
        <w:tab/>
        <w:t>Definitions</w:t>
      </w:r>
      <w:bookmarkEnd w:id="29"/>
      <w:bookmarkEnd w:id="30"/>
      <w:bookmarkEnd w:id="31"/>
      <w:bookmarkEnd w:id="32"/>
    </w:p>
    <w:p w14:paraId="5E0434EC" w14:textId="77777777" w:rsidR="004E30DB" w:rsidRPr="0032374D" w:rsidRDefault="004E30DB" w:rsidP="004E30DB">
      <w:r w:rsidRPr="0032374D">
        <w:t xml:space="preserve">For the purposes of the present document, the terms and definitions given in </w:t>
      </w:r>
      <w:bookmarkStart w:id="33" w:name="OLE_LINK6"/>
      <w:bookmarkStart w:id="34" w:name="OLE_LINK7"/>
      <w:bookmarkStart w:id="35" w:name="OLE_LINK8"/>
      <w:r w:rsidRPr="0032374D">
        <w:t>3GPP </w:t>
      </w:r>
      <w:bookmarkEnd w:id="33"/>
      <w:bookmarkEnd w:id="34"/>
      <w:bookmarkEnd w:id="35"/>
      <w:r w:rsidRPr="0032374D">
        <w:t>TR 21.905 [1] and the following apply.</w:t>
      </w:r>
    </w:p>
    <w:p w14:paraId="626F31E6" w14:textId="77777777" w:rsidR="004E30DB" w:rsidRPr="0032374D" w:rsidRDefault="004E30DB" w:rsidP="004E30DB">
      <w:pPr>
        <w:pStyle w:val="Heading2"/>
      </w:pPr>
      <w:bookmarkStart w:id="36" w:name="_Toc19712346"/>
      <w:bookmarkStart w:id="37" w:name="_Toc36019944"/>
      <w:bookmarkStart w:id="38" w:name="_Toc183892731"/>
      <w:bookmarkStart w:id="39" w:name="_Toc191378181"/>
      <w:r w:rsidRPr="0032374D">
        <w:t>3.</w:t>
      </w:r>
      <w:r w:rsidRPr="0032374D">
        <w:rPr>
          <w:lang w:val="sv-SE"/>
        </w:rPr>
        <w:t>2</w:t>
      </w:r>
      <w:r w:rsidRPr="0032374D">
        <w:tab/>
        <w:t>Abbreviations</w:t>
      </w:r>
      <w:bookmarkEnd w:id="36"/>
      <w:bookmarkEnd w:id="37"/>
      <w:bookmarkEnd w:id="38"/>
      <w:bookmarkEnd w:id="39"/>
    </w:p>
    <w:p w14:paraId="5EDA4189" w14:textId="77777777" w:rsidR="004E30DB" w:rsidRPr="0032374D" w:rsidRDefault="004E30DB" w:rsidP="004E30DB">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7610FDB5" w14:textId="77777777" w:rsidR="004E30DB" w:rsidRPr="0032374D" w:rsidRDefault="004E30DB" w:rsidP="004E30DB">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04E1F9E6" w14:textId="77777777" w:rsidR="004E30DB" w:rsidRPr="0032374D" w:rsidRDefault="004E30DB" w:rsidP="004E30DB">
      <w:pPr>
        <w:pStyle w:val="EW"/>
      </w:pPr>
      <w:r w:rsidRPr="0032374D">
        <w:t>DSCP</w:t>
      </w:r>
      <w:r w:rsidRPr="0032374D">
        <w:tab/>
      </w:r>
      <w:r w:rsidRPr="0032374D">
        <w:rPr>
          <w:lang w:eastAsia="zh-CN"/>
        </w:rPr>
        <w:t>Differentiated Services Code Point</w:t>
      </w:r>
    </w:p>
    <w:p w14:paraId="6C3CAAD1" w14:textId="77777777" w:rsidR="004E30DB" w:rsidRPr="0032374D" w:rsidRDefault="004E30DB" w:rsidP="004E30DB">
      <w:pPr>
        <w:pStyle w:val="EW"/>
      </w:pPr>
      <w:r w:rsidRPr="0032374D">
        <w:lastRenderedPageBreak/>
        <w:t>SCEF</w:t>
      </w:r>
      <w:r w:rsidRPr="0032374D">
        <w:tab/>
        <w:t>Service Capability Exposure Function</w:t>
      </w:r>
    </w:p>
    <w:p w14:paraId="6E7211F4" w14:textId="77777777" w:rsidR="004E30DB" w:rsidRPr="0032374D" w:rsidRDefault="004E30DB" w:rsidP="004E30DB">
      <w:pPr>
        <w:pStyle w:val="EW"/>
      </w:pPr>
      <w:r w:rsidRPr="0032374D">
        <w:t>IWK-SCEF</w:t>
      </w:r>
      <w:r w:rsidRPr="0032374D">
        <w:tab/>
        <w:t>Interworking - SCEF</w:t>
      </w:r>
    </w:p>
    <w:p w14:paraId="2927AB90" w14:textId="77777777" w:rsidR="004E30DB" w:rsidRPr="0032374D" w:rsidRDefault="004E30DB" w:rsidP="004E30DB">
      <w:pPr>
        <w:pStyle w:val="Heading1"/>
      </w:pPr>
      <w:bookmarkStart w:id="40" w:name="_Toc19712347"/>
      <w:bookmarkStart w:id="41" w:name="_Toc36019945"/>
      <w:bookmarkStart w:id="42" w:name="_Toc183892732"/>
      <w:bookmarkStart w:id="43" w:name="_Toc191378182"/>
      <w:r w:rsidRPr="0032374D">
        <w:t>4</w:t>
      </w:r>
      <w:r w:rsidRPr="0032374D">
        <w:tab/>
        <w:t>General Description</w:t>
      </w:r>
      <w:bookmarkEnd w:id="40"/>
      <w:bookmarkEnd w:id="41"/>
      <w:bookmarkEnd w:id="42"/>
      <w:bookmarkEnd w:id="43"/>
    </w:p>
    <w:p w14:paraId="71ED78C5" w14:textId="77777777" w:rsidR="004E30DB" w:rsidRPr="0032374D" w:rsidRDefault="004E30DB" w:rsidP="004E30DB">
      <w:pPr>
        <w:pStyle w:val="Heading2"/>
      </w:pPr>
      <w:bookmarkStart w:id="44" w:name="_Toc19712348"/>
      <w:bookmarkStart w:id="45" w:name="_Toc36019946"/>
      <w:bookmarkStart w:id="46" w:name="_Toc183892733"/>
      <w:bookmarkStart w:id="47" w:name="_Toc191378183"/>
      <w:r w:rsidRPr="0032374D">
        <w:t>4.1</w:t>
      </w:r>
      <w:r w:rsidRPr="0032374D">
        <w:tab/>
        <w:t>Introduction</w:t>
      </w:r>
      <w:bookmarkEnd w:id="44"/>
      <w:bookmarkEnd w:id="45"/>
      <w:bookmarkEnd w:id="46"/>
      <w:bookmarkEnd w:id="47"/>
    </w:p>
    <w:p w14:paraId="3E3F0604" w14:textId="77777777" w:rsidR="004E30DB" w:rsidRPr="0032374D" w:rsidRDefault="004E30DB" w:rsidP="004E30DB">
      <w:r w:rsidRPr="0032374D">
        <w:t>The T6a/b reference point between the MME/SGSN and the SCEF, the T6ai/bi reference point between the MME/SGSN in the VPLMN and the IWK-SCEF and the T7 reference point between the IWK-SCEF and the SCEF are defined in the 3GPP TS 23.682 [2].</w:t>
      </w:r>
    </w:p>
    <w:p w14:paraId="12D6A963" w14:textId="77777777" w:rsidR="004E30DB" w:rsidRPr="0032374D" w:rsidRDefault="004E30DB" w:rsidP="004E30DB">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502CFDF3" w14:textId="77777777" w:rsidR="004E30DB" w:rsidRPr="0032374D" w:rsidRDefault="004E30DB" w:rsidP="004E30DB">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48" w:name="_MON_1504968055"/>
    <w:bookmarkEnd w:id="48"/>
    <w:p w14:paraId="69173BF3" w14:textId="77777777" w:rsidR="004E30DB" w:rsidRPr="0032374D" w:rsidRDefault="004E30DB" w:rsidP="004E30DB">
      <w:pPr>
        <w:pStyle w:val="TH"/>
      </w:pPr>
      <w:r w:rsidRPr="0032374D">
        <w:object w:dxaOrig="7830" w:dyaOrig="4500" w14:anchorId="7F847643">
          <v:shape id="_x0000_i1027" type="#_x0000_t75" style="width:444pt;height:279.75pt" o:ole="" o:preferrelative="f">
            <v:imagedata r:id="rId13" o:title=""/>
            <o:lock v:ext="edit" aspectratio="f"/>
          </v:shape>
          <o:OLEObject Type="Embed" ProgID="Word.Picture.8" ShapeID="_x0000_i1027" DrawAspect="Content" ObjectID="_1801991072" r:id="rId14"/>
        </w:object>
      </w:r>
    </w:p>
    <w:p w14:paraId="3B63CFF7" w14:textId="77777777" w:rsidR="004E30DB" w:rsidRPr="0032374D" w:rsidRDefault="004E30DB" w:rsidP="004E30DB">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7F2E05C7" w14:textId="77777777" w:rsidR="004E30DB" w:rsidRPr="0032374D" w:rsidRDefault="004E30DB" w:rsidP="004E30DB">
      <w:r w:rsidRPr="0032374D">
        <w:t>In this architecture, the T6a/b reference point connects the MME/SGSN with the SCEF.</w:t>
      </w:r>
    </w:p>
    <w:p w14:paraId="23A09556" w14:textId="77777777" w:rsidR="004E30DB" w:rsidRPr="0032374D" w:rsidRDefault="004E30DB" w:rsidP="004E30DB">
      <w:r w:rsidRPr="0032374D">
        <w:t>The T6a/b interface shall allow the SCEF:</w:t>
      </w:r>
    </w:p>
    <w:p w14:paraId="628DC966" w14:textId="77777777" w:rsidR="004E30DB" w:rsidRPr="0032374D" w:rsidRDefault="004E30DB" w:rsidP="004E30DB">
      <w:pPr>
        <w:pStyle w:val="B1"/>
      </w:pPr>
      <w:r w:rsidRPr="0032374D">
        <w:t>-</w:t>
      </w:r>
      <w:r w:rsidRPr="0032374D">
        <w:tab/>
        <w:t>to receive reports of the monitoring events from the MME/SGSN configured via an HSS;</w:t>
      </w:r>
    </w:p>
    <w:p w14:paraId="747440FE" w14:textId="77777777" w:rsidR="004E30DB" w:rsidRPr="0032374D" w:rsidRDefault="004E30DB" w:rsidP="004E30DB">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AEE428A" w14:textId="77777777" w:rsidR="004E30DB" w:rsidRPr="0032374D" w:rsidRDefault="004E30DB" w:rsidP="004E30DB">
      <w:pPr>
        <w:pStyle w:val="B1"/>
      </w:pPr>
      <w:r w:rsidRPr="0032374D">
        <w:t>-</w:t>
      </w:r>
      <w:r w:rsidRPr="0032374D">
        <w:tab/>
        <w:t>to manage a connection between the MME and the SCEF</w:t>
      </w:r>
      <w:r w:rsidRPr="0032374D">
        <w:rPr>
          <w:lang w:val="sv-SE"/>
        </w:rPr>
        <w:t xml:space="preserve"> on T6a</w:t>
      </w:r>
      <w:r w:rsidRPr="0032374D">
        <w:t>;</w:t>
      </w:r>
    </w:p>
    <w:p w14:paraId="117B8220" w14:textId="77777777" w:rsidR="004E30DB" w:rsidRPr="0032374D" w:rsidRDefault="004E30DB" w:rsidP="004E30DB">
      <w:pPr>
        <w:pStyle w:val="B1"/>
      </w:pPr>
      <w:r w:rsidRPr="0032374D">
        <w:t>-</w:t>
      </w:r>
      <w:r w:rsidRPr="0032374D">
        <w:tab/>
        <w:t>to send MT data</w:t>
      </w:r>
      <w:r w:rsidRPr="0032374D">
        <w:rPr>
          <w:lang w:val="sv-SE"/>
        </w:rPr>
        <w:t xml:space="preserve"> on T6a</w:t>
      </w:r>
      <w:r w:rsidRPr="0032374D">
        <w:t>;</w:t>
      </w:r>
    </w:p>
    <w:p w14:paraId="4A3BBEDF" w14:textId="77777777" w:rsidR="004E30DB" w:rsidRPr="0032374D" w:rsidRDefault="004E30DB" w:rsidP="004E30DB">
      <w:pPr>
        <w:pStyle w:val="B1"/>
      </w:pPr>
      <w:r w:rsidRPr="0032374D">
        <w:t>-</w:t>
      </w:r>
      <w:r w:rsidRPr="0032374D">
        <w:tab/>
        <w:t>to receive MO data</w:t>
      </w:r>
      <w:r w:rsidRPr="0032374D">
        <w:rPr>
          <w:lang w:val="sv-SE"/>
        </w:rPr>
        <w:t xml:space="preserve"> on T6a</w:t>
      </w:r>
      <w:r w:rsidRPr="0032374D">
        <w:t>.</w:t>
      </w:r>
    </w:p>
    <w:p w14:paraId="71164228" w14:textId="77777777" w:rsidR="004E30DB" w:rsidRPr="0032374D" w:rsidRDefault="004E30DB" w:rsidP="004E30DB">
      <w:r w:rsidRPr="0032374D">
        <w:lastRenderedPageBreak/>
        <w:t>The T6ai/bi reference point connects the MME/SGSN with the IWK-SCEF in the visited network, if the IWK-SCEF is deployed.</w:t>
      </w:r>
    </w:p>
    <w:p w14:paraId="7DF4EDDE" w14:textId="77777777" w:rsidR="004E30DB" w:rsidRPr="0032374D" w:rsidRDefault="004E30DB" w:rsidP="004E30DB">
      <w:pPr>
        <w:rPr>
          <w:noProof/>
        </w:rPr>
      </w:pPr>
      <w:r w:rsidRPr="0032374D">
        <w:rPr>
          <w:noProof/>
        </w:rPr>
        <w:t xml:space="preserve">The </w:t>
      </w:r>
      <w:r w:rsidRPr="0032374D">
        <w:t>T6ai/bi</w:t>
      </w:r>
      <w:r w:rsidRPr="0032374D">
        <w:rPr>
          <w:noProof/>
        </w:rPr>
        <w:t xml:space="preserve"> interface shall allow the IWK-SCEF to:</w:t>
      </w:r>
    </w:p>
    <w:p w14:paraId="385648DF" w14:textId="77777777" w:rsidR="004E30DB" w:rsidRPr="0032374D" w:rsidRDefault="004E30DB" w:rsidP="004E30DB">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61366A27" w14:textId="77777777" w:rsidR="004E30DB" w:rsidRPr="0032374D" w:rsidRDefault="004E30DB" w:rsidP="004E30DB">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F933D85" w14:textId="77777777" w:rsidR="004E30DB" w:rsidRPr="0032374D" w:rsidRDefault="004E30DB" w:rsidP="004E30DB">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4EAC11F9" w14:textId="77777777" w:rsidR="004E30DB" w:rsidRPr="0032374D" w:rsidRDefault="004E30DB" w:rsidP="004E30DB">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3A3A64A2" w14:textId="77777777" w:rsidR="004E30DB" w:rsidRPr="0032374D" w:rsidRDefault="004E30DB" w:rsidP="004E30DB">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14:paraId="6D337942" w14:textId="77777777" w:rsidR="004E30DB" w:rsidRPr="0032374D" w:rsidRDefault="004E30DB" w:rsidP="004E30DB">
      <w:r w:rsidRPr="0032374D">
        <w:t>The T7 reference point connects the IWK-SCEF in the visited network with the SCEF in the home network.</w:t>
      </w:r>
    </w:p>
    <w:p w14:paraId="6ABFD415" w14:textId="77777777" w:rsidR="004E30DB" w:rsidRPr="0032374D" w:rsidRDefault="004E30DB" w:rsidP="004E30DB">
      <w:pPr>
        <w:rPr>
          <w:noProof/>
        </w:rPr>
      </w:pPr>
      <w:r w:rsidRPr="0032374D">
        <w:rPr>
          <w:noProof/>
        </w:rPr>
        <w:t xml:space="preserve">The </w:t>
      </w:r>
      <w:r w:rsidRPr="0032374D">
        <w:t>T7</w:t>
      </w:r>
      <w:r w:rsidRPr="0032374D">
        <w:rPr>
          <w:noProof/>
        </w:rPr>
        <w:t xml:space="preserve"> interface shall allow the IWK-SCEF to:</w:t>
      </w:r>
    </w:p>
    <w:p w14:paraId="5C381440" w14:textId="77777777" w:rsidR="004E30DB" w:rsidRPr="0032374D" w:rsidRDefault="004E30DB" w:rsidP="004E30DB">
      <w:pPr>
        <w:pStyle w:val="B1"/>
        <w:rPr>
          <w:noProof/>
          <w:lang w:val="en-US"/>
        </w:rPr>
      </w:pPr>
      <w:r w:rsidRPr="0032374D">
        <w:t>-</w:t>
      </w:r>
      <w:r w:rsidRPr="0032374D">
        <w:tab/>
        <w:t>to forward reports received on T6ai/bi</w:t>
      </w:r>
      <w:r w:rsidRPr="0032374D">
        <w:rPr>
          <w:noProof/>
        </w:rPr>
        <w:t xml:space="preserve"> </w:t>
      </w:r>
      <w:r w:rsidRPr="0032374D">
        <w:t>to the SCEF indicated in the event report received on T6ai/T6bi;</w:t>
      </w:r>
    </w:p>
    <w:p w14:paraId="6E6DC74B" w14:textId="77777777" w:rsidR="004E30DB" w:rsidRPr="0032374D" w:rsidRDefault="004E30DB" w:rsidP="004E30DB">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0483859B" w14:textId="77777777" w:rsidR="004E30DB" w:rsidRPr="0032374D" w:rsidRDefault="004E30DB" w:rsidP="004E30DB">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44A93A70" w14:textId="77777777" w:rsidR="004E30DB" w:rsidRPr="0032374D" w:rsidRDefault="004E30DB" w:rsidP="004E30DB">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14:paraId="2B33BE32" w14:textId="77777777" w:rsidR="004E30DB" w:rsidRPr="0032374D" w:rsidRDefault="004E30DB" w:rsidP="004E30DB">
      <w:pPr>
        <w:pStyle w:val="Heading1"/>
      </w:pPr>
      <w:bookmarkStart w:id="49" w:name="_Toc19712349"/>
      <w:bookmarkStart w:id="50" w:name="_Toc36019947"/>
      <w:bookmarkStart w:id="51" w:name="_Toc183892734"/>
      <w:bookmarkStart w:id="52" w:name="_Toc191378184"/>
      <w:r w:rsidRPr="0032374D">
        <w:t>5</w:t>
      </w:r>
      <w:r w:rsidRPr="0032374D">
        <w:tab/>
        <w:t>Procedures Description</w:t>
      </w:r>
      <w:bookmarkEnd w:id="49"/>
      <w:bookmarkEnd w:id="50"/>
      <w:bookmarkEnd w:id="51"/>
      <w:bookmarkEnd w:id="52"/>
    </w:p>
    <w:p w14:paraId="7B144007" w14:textId="77777777" w:rsidR="004E30DB" w:rsidRPr="0032374D" w:rsidRDefault="004E30DB" w:rsidP="004E30DB">
      <w:pPr>
        <w:pStyle w:val="Heading2"/>
      </w:pPr>
      <w:bookmarkStart w:id="53" w:name="_Toc19712350"/>
      <w:bookmarkStart w:id="54" w:name="_Toc36019948"/>
      <w:bookmarkStart w:id="55" w:name="_Toc183892735"/>
      <w:bookmarkStart w:id="56" w:name="_Toc191378185"/>
      <w:r w:rsidRPr="0032374D">
        <w:t>5.1</w:t>
      </w:r>
      <w:r w:rsidRPr="0032374D">
        <w:tab/>
      </w:r>
      <w:r w:rsidRPr="0032374D">
        <w:rPr>
          <w:lang w:val="de-DE"/>
        </w:rPr>
        <w:t>I</w:t>
      </w:r>
      <w:r w:rsidRPr="0032374D">
        <w:t>ntroduction</w:t>
      </w:r>
      <w:bookmarkEnd w:id="53"/>
      <w:bookmarkEnd w:id="54"/>
      <w:bookmarkEnd w:id="55"/>
      <w:bookmarkEnd w:id="56"/>
    </w:p>
    <w:p w14:paraId="52E951C4" w14:textId="77777777" w:rsidR="004E30DB" w:rsidRPr="0032374D" w:rsidRDefault="004E30DB" w:rsidP="004E30DB">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BF2A48B" w14:textId="77777777" w:rsidR="004E30DB" w:rsidRPr="0032374D" w:rsidRDefault="004E30DB" w:rsidP="004E30DB">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69F4842" w14:textId="77777777" w:rsidR="004E30DB" w:rsidRPr="0032374D" w:rsidRDefault="004E30DB" w:rsidP="004E30DB">
      <w:pPr>
        <w:pStyle w:val="Heading2"/>
      </w:pPr>
      <w:bookmarkStart w:id="57" w:name="_Toc19712351"/>
      <w:bookmarkStart w:id="58" w:name="_Toc36019949"/>
      <w:bookmarkStart w:id="59" w:name="_Toc183892736"/>
      <w:bookmarkStart w:id="60" w:name="_Toc191378186"/>
      <w:r w:rsidRPr="0032374D">
        <w:t>5.</w:t>
      </w:r>
      <w:r w:rsidRPr="0032374D">
        <w:rPr>
          <w:lang w:val="sv-SE"/>
        </w:rPr>
        <w:t>2</w:t>
      </w:r>
      <w:r w:rsidRPr="0032374D">
        <w:tab/>
      </w:r>
      <w:r w:rsidRPr="0032374D">
        <w:rPr>
          <w:lang w:val="de-DE"/>
        </w:rPr>
        <w:t>Report Procedures</w:t>
      </w:r>
      <w:bookmarkEnd w:id="57"/>
      <w:bookmarkEnd w:id="58"/>
      <w:bookmarkEnd w:id="59"/>
      <w:bookmarkEnd w:id="60"/>
    </w:p>
    <w:p w14:paraId="27A3C4B3" w14:textId="77777777" w:rsidR="004E30DB" w:rsidRPr="0032374D" w:rsidRDefault="004E30DB" w:rsidP="004E30DB">
      <w:pPr>
        <w:pStyle w:val="Heading3"/>
      </w:pPr>
      <w:bookmarkStart w:id="61" w:name="_Toc19712352"/>
      <w:bookmarkStart w:id="62" w:name="_Toc36019950"/>
      <w:bookmarkStart w:id="63" w:name="_Toc183892737"/>
      <w:bookmarkStart w:id="64" w:name="_Toc191378187"/>
      <w:r w:rsidRPr="0032374D">
        <w:rPr>
          <w:lang w:val="sv-SE"/>
        </w:rPr>
        <w:t>5.2</w:t>
      </w:r>
      <w:r w:rsidRPr="0032374D">
        <w:t>.1</w:t>
      </w:r>
      <w:r w:rsidRPr="0032374D">
        <w:tab/>
        <w:t>General</w:t>
      </w:r>
      <w:bookmarkEnd w:id="61"/>
      <w:bookmarkEnd w:id="62"/>
      <w:bookmarkEnd w:id="63"/>
      <w:bookmarkEnd w:id="64"/>
    </w:p>
    <w:p w14:paraId="50BDCDC2" w14:textId="77777777" w:rsidR="004E30DB" w:rsidRPr="0032374D" w:rsidRDefault="004E30DB" w:rsidP="004E30DB">
      <w:r w:rsidRPr="0032374D">
        <w:t>This procedure is used between the MME/SGSN and the SCEF, between the MME/SGSN and the IWK-SCEF and between the IWK-SCEF and the SCEF.</w:t>
      </w:r>
    </w:p>
    <w:p w14:paraId="1C8B774D" w14:textId="77777777" w:rsidR="004E30DB" w:rsidRPr="0032374D" w:rsidRDefault="004E30DB" w:rsidP="004E30DB">
      <w:r w:rsidRPr="0032374D">
        <w:t xml:space="preserve">When the procedure is invoked by the MME or the SGSN, it is used for </w:t>
      </w:r>
      <w:r w:rsidRPr="0032374D">
        <w:rPr>
          <w:lang w:eastAsia="zh-CN"/>
        </w:rPr>
        <w:t>reporting</w:t>
      </w:r>
      <w:r w:rsidRPr="0032374D">
        <w:t>:</w:t>
      </w:r>
    </w:p>
    <w:p w14:paraId="2D6C8710" w14:textId="77777777" w:rsidR="004E30DB" w:rsidRPr="0032374D" w:rsidRDefault="004E30DB" w:rsidP="004E30DB">
      <w:pPr>
        <w:pStyle w:val="B1"/>
      </w:pPr>
      <w:r w:rsidRPr="0032374D">
        <w:t>-</w:t>
      </w:r>
      <w:r w:rsidRPr="0032374D">
        <w:tab/>
        <w:t>UE Loss of Connectivity</w:t>
      </w:r>
      <w:r w:rsidRPr="0032374D">
        <w:rPr>
          <w:lang w:val="fr-FR"/>
        </w:rPr>
        <w:t>;</w:t>
      </w:r>
    </w:p>
    <w:p w14:paraId="37862C3B" w14:textId="77777777" w:rsidR="004E30DB" w:rsidRPr="0032374D" w:rsidRDefault="004E30DB" w:rsidP="004E30DB">
      <w:pPr>
        <w:pStyle w:val="B1"/>
      </w:pPr>
      <w:r w:rsidRPr="0032374D">
        <w:t>-</w:t>
      </w:r>
      <w:r w:rsidRPr="0032374D">
        <w:tab/>
        <w:t>UE Reachability;</w:t>
      </w:r>
    </w:p>
    <w:p w14:paraId="315BAED9" w14:textId="77777777" w:rsidR="004E30DB" w:rsidRPr="0032374D" w:rsidRDefault="004E30DB" w:rsidP="004E30DB">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254F8563" w14:textId="77777777" w:rsidR="004E30DB" w:rsidRDefault="004E30DB" w:rsidP="004E30DB">
      <w:pPr>
        <w:pStyle w:val="B1"/>
      </w:pPr>
      <w:r w:rsidRPr="0032374D">
        <w:t>-</w:t>
      </w:r>
      <w:r w:rsidRPr="0032374D">
        <w:tab/>
        <w:t>Communication Failure;</w:t>
      </w:r>
    </w:p>
    <w:p w14:paraId="76BCF689" w14:textId="77777777" w:rsidR="004E30DB" w:rsidRPr="0032374D" w:rsidRDefault="004E30DB" w:rsidP="004E30DB">
      <w:pPr>
        <w:pStyle w:val="B1"/>
      </w:pPr>
      <w:r>
        <w:t>-</w:t>
      </w:r>
      <w:r>
        <w:tab/>
        <w:t>Availability after DNN failure;</w:t>
      </w:r>
    </w:p>
    <w:p w14:paraId="4A4AE23A" w14:textId="77777777" w:rsidR="004E30DB" w:rsidRDefault="004E30DB" w:rsidP="004E30DB">
      <w:pPr>
        <w:pStyle w:val="B1"/>
      </w:pPr>
      <w:r w:rsidRPr="0032374D">
        <w:lastRenderedPageBreak/>
        <w:t>-</w:t>
      </w:r>
      <w:r w:rsidRPr="0032374D">
        <w:tab/>
        <w:t>Idle Status Indication</w:t>
      </w:r>
      <w:r>
        <w:t>;</w:t>
      </w:r>
    </w:p>
    <w:p w14:paraId="35D599AC" w14:textId="77777777" w:rsidR="004E30DB" w:rsidRDefault="004E30DB" w:rsidP="004E30DB">
      <w:pPr>
        <w:pStyle w:val="B1"/>
      </w:pPr>
      <w:r>
        <w:t>-</w:t>
      </w:r>
      <w:r>
        <w:tab/>
        <w:t>PDN Connectivity Status;</w:t>
      </w:r>
    </w:p>
    <w:p w14:paraId="5E7523B7" w14:textId="77777777" w:rsidR="004E30DB" w:rsidRPr="0032374D" w:rsidRDefault="004E30DB" w:rsidP="004E30DB">
      <w:pPr>
        <w:pStyle w:val="B1"/>
      </w:pPr>
      <w:r>
        <w:t>-</w:t>
      </w:r>
      <w:r>
        <w:tab/>
      </w:r>
      <w:r w:rsidRPr="00062696">
        <w:t>Store and Forward Satellite operation information</w:t>
      </w:r>
      <w:r w:rsidRPr="0032374D">
        <w:t>.</w:t>
      </w:r>
    </w:p>
    <w:p w14:paraId="4EE80137" w14:textId="77777777" w:rsidR="004E30DB" w:rsidRPr="0032374D" w:rsidRDefault="004E30DB" w:rsidP="004E30DB">
      <w:r w:rsidRPr="0032374D">
        <w:t>When the procedure is invoked by the IWK-SCEF, it is used for conveying the monitoring event reported by the MME or the SGSN to the SCEF, after applying the roaming policies configured at the IWK-SCEF.</w:t>
      </w:r>
    </w:p>
    <w:p w14:paraId="35837DBD" w14:textId="77777777" w:rsidR="004E30DB" w:rsidRPr="0032374D" w:rsidRDefault="004E30DB" w:rsidP="004E30DB">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07B7E93" w14:textId="77777777" w:rsidR="004E30DB" w:rsidRPr="0032374D" w:rsidRDefault="004E30DB" w:rsidP="004E30DB">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6"/>
      </w:tblGrid>
      <w:tr w:rsidR="004E30DB" w:rsidRPr="0032374D" w14:paraId="6299CD2C" w14:textId="77777777" w:rsidTr="00677622">
        <w:tc>
          <w:tcPr>
            <w:tcW w:w="0" w:type="auto"/>
            <w:shd w:val="clear" w:color="auto" w:fill="D9D9D9"/>
          </w:tcPr>
          <w:p w14:paraId="6CB388BE"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3E91DBD5"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7CAB4920"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52214D28" w14:textId="77777777" w:rsidR="004E30DB" w:rsidRPr="0032374D" w:rsidRDefault="004E30DB" w:rsidP="00677622">
            <w:pPr>
              <w:pStyle w:val="TH"/>
              <w:rPr>
                <w:lang w:val="en-US"/>
              </w:rPr>
            </w:pPr>
            <w:r w:rsidRPr="0032374D">
              <w:rPr>
                <w:lang w:val="en-US"/>
              </w:rPr>
              <w:t>Description</w:t>
            </w:r>
          </w:p>
        </w:tc>
      </w:tr>
      <w:tr w:rsidR="004E30DB" w:rsidRPr="0032374D" w14:paraId="54C6A1D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61026D" w14:textId="77777777" w:rsidR="004E30DB" w:rsidRPr="0032374D" w:rsidRDefault="004E30DB" w:rsidP="00677622">
            <w:pPr>
              <w:pStyle w:val="TAC"/>
              <w:rPr>
                <w:lang w:eastAsia="zh-CN"/>
              </w:rPr>
            </w:pPr>
            <w:r w:rsidRPr="0032374D">
              <w:rPr>
                <w:lang w:eastAsia="zh-CN"/>
              </w:rPr>
              <w:t>User Identity</w:t>
            </w:r>
          </w:p>
          <w:p w14:paraId="41A6E996" w14:textId="77777777" w:rsidR="004E30DB" w:rsidRPr="0032374D" w:rsidRDefault="004E30DB" w:rsidP="00677622">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3B5BFF1A" w14:textId="77777777" w:rsidR="004E30DB" w:rsidRPr="0032374D" w:rsidRDefault="004E30DB" w:rsidP="00677622">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3565998" w14:textId="77777777" w:rsidR="004E30DB" w:rsidRPr="0032374D" w:rsidRDefault="004E30DB" w:rsidP="00677622">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2B7EB32" w14:textId="77777777" w:rsidR="004E30DB" w:rsidRPr="0032374D" w:rsidRDefault="004E30DB" w:rsidP="00677622">
            <w:pPr>
              <w:pStyle w:val="TAL"/>
              <w:rPr>
                <w:lang w:val="en-US"/>
              </w:rPr>
            </w:pPr>
            <w:r w:rsidRPr="0032374D">
              <w:t>If present, this information element shall contain the identity of the UE. This is a grouped AVP containing the MSISDN or the External-Identifier.</w:t>
            </w:r>
          </w:p>
        </w:tc>
      </w:tr>
      <w:tr w:rsidR="004E30DB" w:rsidRPr="0032374D" w14:paraId="3297EBB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33CD781" w14:textId="77777777" w:rsidR="004E30DB" w:rsidRPr="0032374D" w:rsidRDefault="004E30DB" w:rsidP="00677622">
            <w:pPr>
              <w:pStyle w:val="TAC"/>
              <w:rPr>
                <w:lang w:val="en-US" w:eastAsia="zh-CN"/>
              </w:rPr>
            </w:pPr>
            <w:r w:rsidRPr="0032374D">
              <w:rPr>
                <w:lang w:val="en-US" w:eastAsia="zh-CN"/>
              </w:rPr>
              <w:t>Monitoring Event Report</w:t>
            </w:r>
          </w:p>
          <w:p w14:paraId="3024547E" w14:textId="77777777" w:rsidR="004E30DB" w:rsidRPr="0032374D" w:rsidRDefault="004E30DB" w:rsidP="00677622">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7CCA3D70" w14:textId="77777777" w:rsidR="004E30DB" w:rsidRPr="0032374D" w:rsidRDefault="004E30DB" w:rsidP="00677622">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75A3DF74"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2AC06964" w14:textId="77777777" w:rsidR="004E30DB" w:rsidRPr="0032374D" w:rsidRDefault="004E30DB" w:rsidP="00677622">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4E30DB" w:rsidRPr="0032374D" w14:paraId="4F64BF7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93B4CF0" w14:textId="77777777" w:rsidR="004E30DB" w:rsidRPr="0032374D" w:rsidRDefault="004E30DB" w:rsidP="00677622">
            <w:pPr>
              <w:pStyle w:val="TAC"/>
              <w:rPr>
                <w:lang w:val="en-US"/>
              </w:rPr>
            </w:pPr>
            <w:r w:rsidRPr="0032374D">
              <w:rPr>
                <w:lang w:val="en-US"/>
              </w:rPr>
              <w:t>Supported Features</w:t>
            </w:r>
          </w:p>
          <w:p w14:paraId="43034B29" w14:textId="77777777" w:rsidR="004E30DB" w:rsidRPr="0032374D" w:rsidRDefault="004E30DB" w:rsidP="00677622">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06731AB"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1E95BCA"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3073392A"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tc>
      </w:tr>
    </w:tbl>
    <w:p w14:paraId="671350AA" w14:textId="77777777" w:rsidR="004E30DB" w:rsidRPr="0032374D" w:rsidRDefault="004E30DB" w:rsidP="004E30DB"/>
    <w:p w14:paraId="6B0A6851" w14:textId="77777777" w:rsidR="004E30DB" w:rsidRPr="0032374D" w:rsidRDefault="004E30DB" w:rsidP="004E30DB">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4E30DB" w:rsidRPr="0032374D" w14:paraId="76934CF4" w14:textId="77777777" w:rsidTr="00677622">
        <w:tc>
          <w:tcPr>
            <w:tcW w:w="0" w:type="auto"/>
            <w:shd w:val="clear" w:color="auto" w:fill="D9D9D9"/>
          </w:tcPr>
          <w:p w14:paraId="0950CE1C" w14:textId="77777777" w:rsidR="004E30DB" w:rsidRPr="0032374D" w:rsidRDefault="004E30DB" w:rsidP="00677622">
            <w:pPr>
              <w:pStyle w:val="TH"/>
            </w:pPr>
            <w:r w:rsidRPr="0032374D">
              <w:t>Information Element Name</w:t>
            </w:r>
          </w:p>
        </w:tc>
        <w:tc>
          <w:tcPr>
            <w:tcW w:w="0" w:type="auto"/>
            <w:shd w:val="clear" w:color="auto" w:fill="D9D9D9"/>
          </w:tcPr>
          <w:p w14:paraId="7BFFC430" w14:textId="77777777" w:rsidR="004E30DB" w:rsidRPr="0032374D" w:rsidRDefault="004E30DB" w:rsidP="00677622">
            <w:pPr>
              <w:pStyle w:val="TH"/>
            </w:pPr>
            <w:r w:rsidRPr="0032374D">
              <w:t>Mapping to Diameter AVP</w:t>
            </w:r>
          </w:p>
        </w:tc>
        <w:tc>
          <w:tcPr>
            <w:tcW w:w="0" w:type="auto"/>
            <w:shd w:val="clear" w:color="auto" w:fill="D9D9D9"/>
          </w:tcPr>
          <w:p w14:paraId="1E16523C" w14:textId="77777777" w:rsidR="004E30DB" w:rsidRPr="0032374D" w:rsidRDefault="004E30DB" w:rsidP="00677622">
            <w:pPr>
              <w:pStyle w:val="TH"/>
            </w:pPr>
            <w:r w:rsidRPr="0032374D">
              <w:t>Cat.</w:t>
            </w:r>
          </w:p>
        </w:tc>
        <w:tc>
          <w:tcPr>
            <w:tcW w:w="0" w:type="auto"/>
            <w:shd w:val="clear" w:color="auto" w:fill="D9D9D9"/>
          </w:tcPr>
          <w:p w14:paraId="595D97BF" w14:textId="77777777" w:rsidR="004E30DB" w:rsidRPr="0032374D" w:rsidRDefault="004E30DB" w:rsidP="00677622">
            <w:pPr>
              <w:pStyle w:val="TH"/>
            </w:pPr>
            <w:r w:rsidRPr="0032374D">
              <w:t>Description</w:t>
            </w:r>
          </w:p>
        </w:tc>
      </w:tr>
      <w:tr w:rsidR="004E30DB" w:rsidRPr="0032374D" w14:paraId="5DCF5AAA" w14:textId="77777777" w:rsidTr="00677622">
        <w:trPr>
          <w:cantSplit/>
          <w:trHeight w:val="401"/>
        </w:trPr>
        <w:tc>
          <w:tcPr>
            <w:tcW w:w="0" w:type="auto"/>
          </w:tcPr>
          <w:p w14:paraId="0BFC334A" w14:textId="77777777" w:rsidR="004E30DB" w:rsidRPr="0032374D" w:rsidRDefault="004E30DB" w:rsidP="00677622">
            <w:pPr>
              <w:pStyle w:val="TAC"/>
            </w:pPr>
            <w:r w:rsidRPr="0032374D">
              <w:t>Result</w:t>
            </w:r>
          </w:p>
          <w:p w14:paraId="65486117" w14:textId="77777777" w:rsidR="004E30DB" w:rsidRPr="0032374D" w:rsidRDefault="004E30DB" w:rsidP="00677622">
            <w:pPr>
              <w:pStyle w:val="TAC"/>
            </w:pPr>
            <w:r w:rsidRPr="0032374D">
              <w:t>(See 6.3)</w:t>
            </w:r>
          </w:p>
        </w:tc>
        <w:tc>
          <w:tcPr>
            <w:tcW w:w="0" w:type="auto"/>
          </w:tcPr>
          <w:p w14:paraId="24C1ACF0" w14:textId="77777777" w:rsidR="004E30DB" w:rsidRPr="0032374D" w:rsidRDefault="004E30DB" w:rsidP="00677622">
            <w:pPr>
              <w:pStyle w:val="TAC"/>
            </w:pPr>
            <w:r w:rsidRPr="0032374D">
              <w:t>Result-Code / Experimental-Result</w:t>
            </w:r>
          </w:p>
        </w:tc>
        <w:tc>
          <w:tcPr>
            <w:tcW w:w="0" w:type="auto"/>
          </w:tcPr>
          <w:p w14:paraId="35143726" w14:textId="77777777" w:rsidR="004E30DB" w:rsidRPr="0032374D" w:rsidRDefault="004E30DB" w:rsidP="00677622">
            <w:pPr>
              <w:pStyle w:val="TAC"/>
            </w:pPr>
            <w:r w:rsidRPr="0032374D">
              <w:t>M</w:t>
            </w:r>
          </w:p>
        </w:tc>
        <w:tc>
          <w:tcPr>
            <w:tcW w:w="0" w:type="auto"/>
          </w:tcPr>
          <w:p w14:paraId="63947CFA" w14:textId="77777777" w:rsidR="004E30DB" w:rsidRPr="0032374D" w:rsidRDefault="004E30DB" w:rsidP="00677622">
            <w:pPr>
              <w:pStyle w:val="TAL"/>
            </w:pPr>
            <w:r w:rsidRPr="0032374D">
              <w:t>Result of the request.</w:t>
            </w:r>
          </w:p>
          <w:p w14:paraId="528B6A4C" w14:textId="77777777" w:rsidR="004E30DB" w:rsidRPr="0032374D" w:rsidRDefault="004E30DB" w:rsidP="00677622">
            <w:pPr>
              <w:pStyle w:val="TAL"/>
            </w:pPr>
            <w:r w:rsidRPr="0032374D">
              <w:t>Result-Code AVP shall be used for errors defined in the Diameter Base Protocol.</w:t>
            </w:r>
          </w:p>
          <w:p w14:paraId="4979B987"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70F7521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6D617CD" w14:textId="77777777" w:rsidR="004E30DB" w:rsidRPr="0032374D" w:rsidRDefault="004E30DB" w:rsidP="00677622">
            <w:pPr>
              <w:pStyle w:val="TAC"/>
            </w:pPr>
            <w:r w:rsidRPr="0032374D">
              <w:t>Supported Features</w:t>
            </w:r>
          </w:p>
          <w:p w14:paraId="0E5C10D5"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CFE6A81"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748E0BB"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E2482A"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44FA841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B162116" w14:textId="77777777" w:rsidR="004E30DB" w:rsidRPr="0032374D" w:rsidRDefault="004E30DB" w:rsidP="00677622">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7B004140" w14:textId="77777777" w:rsidR="004E30DB" w:rsidRPr="0032374D" w:rsidRDefault="004E30DB" w:rsidP="00677622">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53D4228B"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C3E16BA" w14:textId="77777777" w:rsidR="004E30DB" w:rsidRPr="0032374D" w:rsidRDefault="004E30DB" w:rsidP="00677622">
            <w:pPr>
              <w:pStyle w:val="TAL"/>
            </w:pPr>
            <w:r w:rsidRPr="0032374D">
              <w:t>If present, this information element shall contain the status of each individual monitoring event report received by the SCEF from the MME/SGSN.</w:t>
            </w:r>
          </w:p>
        </w:tc>
      </w:tr>
    </w:tbl>
    <w:p w14:paraId="59AA0167" w14:textId="77777777" w:rsidR="004E30DB" w:rsidRPr="0032374D" w:rsidRDefault="004E30DB" w:rsidP="004E30DB"/>
    <w:p w14:paraId="6A04BC35" w14:textId="77777777" w:rsidR="004E30DB" w:rsidRPr="0032374D" w:rsidRDefault="004E30DB" w:rsidP="004E30DB">
      <w:pPr>
        <w:pStyle w:val="Heading3"/>
      </w:pPr>
      <w:bookmarkStart w:id="65" w:name="_Toc19712353"/>
      <w:bookmarkStart w:id="66" w:name="_Toc36019951"/>
      <w:bookmarkStart w:id="67" w:name="_Toc183892738"/>
      <w:bookmarkStart w:id="68" w:name="_Toc191378188"/>
      <w:r w:rsidRPr="0032374D">
        <w:rPr>
          <w:lang w:val="sv-SE"/>
        </w:rPr>
        <w:t>5</w:t>
      </w:r>
      <w:r w:rsidRPr="0032374D">
        <w:t>.2.2</w:t>
      </w:r>
      <w:r w:rsidRPr="0032374D">
        <w:tab/>
        <w:t>Detailed Behaviour of the MME/SGSN</w:t>
      </w:r>
      <w:bookmarkEnd w:id="65"/>
      <w:bookmarkEnd w:id="66"/>
      <w:bookmarkEnd w:id="67"/>
      <w:bookmarkEnd w:id="68"/>
    </w:p>
    <w:p w14:paraId="52B53DC1" w14:textId="77777777" w:rsidR="004E30DB" w:rsidRPr="0032374D" w:rsidRDefault="004E30DB" w:rsidP="004E30DB">
      <w:pPr>
        <w:pStyle w:val="Heading4"/>
      </w:pPr>
      <w:bookmarkStart w:id="69" w:name="_Toc19712354"/>
      <w:bookmarkStart w:id="70" w:name="_Toc36019952"/>
      <w:bookmarkStart w:id="71" w:name="_Toc183892739"/>
      <w:bookmarkStart w:id="72" w:name="_Toc191378189"/>
      <w:r w:rsidRPr="0032374D">
        <w:rPr>
          <w:lang w:val="sv-SE"/>
        </w:rPr>
        <w:t>5.2.2.0</w:t>
      </w:r>
      <w:r w:rsidRPr="0032374D">
        <w:rPr>
          <w:lang w:val="sv-SE"/>
        </w:rPr>
        <w:tab/>
      </w:r>
      <w:r w:rsidRPr="0032374D">
        <w:t>General</w:t>
      </w:r>
      <w:bookmarkEnd w:id="69"/>
      <w:bookmarkEnd w:id="70"/>
      <w:bookmarkEnd w:id="71"/>
      <w:bookmarkEnd w:id="72"/>
    </w:p>
    <w:p w14:paraId="0E0F02A9" w14:textId="77777777" w:rsidR="004E30DB" w:rsidRPr="0032374D" w:rsidRDefault="004E30DB" w:rsidP="004E30DB">
      <w:bookmarkStart w:id="73" w:name="_Toc19712355"/>
      <w:bookmarkStart w:id="74"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70E5D64C" w14:textId="77777777" w:rsidR="004E30DB" w:rsidRPr="0032374D" w:rsidRDefault="004E30DB" w:rsidP="004E30DB">
      <w:r w:rsidRPr="0032374D">
        <w:t>The MME/SGSN shall include the External-Identifier or the MSISDN if present in the subscription data received from the HSS.</w:t>
      </w:r>
    </w:p>
    <w:p w14:paraId="3C5B17B2" w14:textId="77777777" w:rsidR="004E30DB" w:rsidRPr="0032374D" w:rsidRDefault="004E30DB" w:rsidP="004E30DB">
      <w:r w:rsidRPr="0032374D">
        <w:rPr>
          <w:lang w:val="en-US"/>
        </w:rPr>
        <w:lastRenderedPageBreak/>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0DA8EBB2" w14:textId="77777777" w:rsidR="004E30DB" w:rsidRPr="0032374D" w:rsidRDefault="004E30DB" w:rsidP="004E30DB">
      <w:pPr>
        <w:pStyle w:val="Heading4"/>
      </w:pPr>
      <w:bookmarkStart w:id="75" w:name="_Toc183892740"/>
      <w:bookmarkStart w:id="76" w:name="_Toc191378190"/>
      <w:r w:rsidRPr="0032374D">
        <w:t>5.2.2.1</w:t>
      </w:r>
      <w:r w:rsidRPr="0032374D">
        <w:tab/>
        <w:t>UE Loss of Connectivity</w:t>
      </w:r>
      <w:bookmarkEnd w:id="73"/>
      <w:bookmarkEnd w:id="74"/>
      <w:bookmarkEnd w:id="75"/>
      <w:bookmarkEnd w:id="76"/>
    </w:p>
    <w:p w14:paraId="2466D1F3" w14:textId="77777777" w:rsidR="004E30DB" w:rsidRPr="0032374D" w:rsidRDefault="004E30DB" w:rsidP="004E30DB">
      <w:r w:rsidRPr="0032374D">
        <w:t>The following AVPs shall be present within the Monitoring-Event-Report AVP when the UE Loss of Connectivity event is reported:</w:t>
      </w:r>
    </w:p>
    <w:p w14:paraId="1791194B" w14:textId="77777777" w:rsidR="004E30DB" w:rsidRPr="0032374D" w:rsidRDefault="004E30DB" w:rsidP="004E30DB">
      <w:pPr>
        <w:pStyle w:val="B1"/>
        <w:ind w:firstLine="284"/>
        <w:rPr>
          <w:lang w:val="en-US"/>
        </w:rPr>
      </w:pPr>
      <w:r w:rsidRPr="0032374D">
        <w:t>-</w:t>
      </w:r>
      <w:r w:rsidRPr="0032374D">
        <w:tab/>
        <w:t xml:space="preserve">Monitoring-Type set to </w:t>
      </w:r>
      <w:r w:rsidRPr="0032374D">
        <w:rPr>
          <w:lang w:val="en-US"/>
        </w:rPr>
        <w:t>LOSS_OF_CONNECTIVITY (0)</w:t>
      </w:r>
    </w:p>
    <w:p w14:paraId="348406B2" w14:textId="77777777" w:rsidR="004E30DB" w:rsidRPr="0032374D" w:rsidRDefault="004E30DB" w:rsidP="004E30DB">
      <w:r w:rsidRPr="0032374D">
        <w:t>The following AVPs may be present within the Monitoring-Event-Report AVP when the UE Loss of Connectivity event is reported:</w:t>
      </w:r>
    </w:p>
    <w:p w14:paraId="4801BA33" w14:textId="77777777" w:rsidR="004E30DB" w:rsidRPr="0032374D" w:rsidRDefault="004E30DB" w:rsidP="004E30DB">
      <w:pPr>
        <w:pStyle w:val="B1"/>
        <w:ind w:firstLine="284"/>
        <w:rPr>
          <w:lang w:val="en-US"/>
        </w:rPr>
      </w:pPr>
      <w:r w:rsidRPr="0032374D">
        <w:t>-</w:t>
      </w:r>
      <w:r w:rsidRPr="0032374D">
        <w:tab/>
      </w:r>
      <w:r w:rsidRPr="0032374D">
        <w:rPr>
          <w:lang w:val="de-DE"/>
        </w:rPr>
        <w:t>Loss-Of-Connectivity-Reason set to one of the values defined in 3GPP TS 29.336 [5]</w:t>
      </w:r>
    </w:p>
    <w:p w14:paraId="055100B6" w14:textId="77777777" w:rsidR="004E30DB" w:rsidRPr="0032374D" w:rsidRDefault="004E30DB" w:rsidP="004E30DB">
      <w:pPr>
        <w:pStyle w:val="Heading4"/>
      </w:pPr>
      <w:bookmarkStart w:id="77" w:name="_Toc19712356"/>
      <w:bookmarkStart w:id="78" w:name="_Toc36019954"/>
      <w:bookmarkStart w:id="79" w:name="_Toc183892741"/>
      <w:bookmarkStart w:id="80" w:name="_Toc191378191"/>
      <w:r w:rsidRPr="0032374D">
        <w:t>5.2.2.2</w:t>
      </w:r>
      <w:r w:rsidRPr="0032374D">
        <w:tab/>
        <w:t>UE Reachability</w:t>
      </w:r>
      <w:bookmarkEnd w:id="77"/>
      <w:bookmarkEnd w:id="78"/>
      <w:bookmarkEnd w:id="79"/>
      <w:bookmarkEnd w:id="80"/>
    </w:p>
    <w:p w14:paraId="0F94F2DA" w14:textId="77777777" w:rsidR="004E30DB" w:rsidRPr="0032374D" w:rsidRDefault="004E30DB" w:rsidP="004E30DB">
      <w:bookmarkStart w:id="81" w:name="_Toc19712357"/>
      <w:bookmarkStart w:id="82" w:name="_Toc36019955"/>
      <w:r w:rsidRPr="0032374D">
        <w:t>The following AVPs shall be present within the Monitoring-Event-Report AVP when the UE Reachability event is reported:</w:t>
      </w:r>
    </w:p>
    <w:p w14:paraId="60355987" w14:textId="77777777" w:rsidR="004E30DB" w:rsidRPr="0032374D" w:rsidRDefault="004E30DB" w:rsidP="004E30DB">
      <w:pPr>
        <w:pStyle w:val="B1"/>
        <w:rPr>
          <w:lang w:val="en-US"/>
        </w:rPr>
      </w:pPr>
      <w:r w:rsidRPr="0032374D">
        <w:t>-</w:t>
      </w:r>
      <w:r w:rsidRPr="0032374D">
        <w:tab/>
        <w:t xml:space="preserve">Monitoring-Type set to </w:t>
      </w:r>
      <w:r>
        <w:t xml:space="preserve">either </w:t>
      </w:r>
      <w:r w:rsidRPr="0032374D">
        <w:rPr>
          <w:lang w:val="en-US"/>
        </w:rPr>
        <w:t>UE_REACHABILITY (1)</w:t>
      </w:r>
      <w:r>
        <w:rPr>
          <w:lang w:val="en-US"/>
        </w:rPr>
        <w:t xml:space="preserve"> or UE_REACHABILITY_AND_IDLE_STATUS_INDICATION (8), as received in the configuration request.</w:t>
      </w:r>
    </w:p>
    <w:p w14:paraId="79B8830E" w14:textId="77777777" w:rsidR="004E30DB" w:rsidRPr="0032374D" w:rsidRDefault="004E30DB" w:rsidP="004E30DB">
      <w:pPr>
        <w:pStyle w:val="B1"/>
      </w:pPr>
      <w:r w:rsidRPr="0032374D">
        <w:t>-</w:t>
      </w:r>
      <w:r w:rsidRPr="0032374D">
        <w:tab/>
        <w:t>Reachability-Information set to REACHABLE_FOR_DATA(1)</w:t>
      </w:r>
    </w:p>
    <w:p w14:paraId="3688A952" w14:textId="77777777" w:rsidR="004E30DB" w:rsidRPr="0032374D" w:rsidRDefault="004E30DB" w:rsidP="004E30DB">
      <w:r w:rsidRPr="0032374D">
        <w:t>The following AVPs may be present within the Monitoring-Event-Report AVP when the UE Reachability event is reported:</w:t>
      </w:r>
    </w:p>
    <w:p w14:paraId="33D484BC" w14:textId="77777777" w:rsidR="004E30DB" w:rsidRDefault="004E30DB" w:rsidP="004E30DB">
      <w:pPr>
        <w:pStyle w:val="B1"/>
        <w:rPr>
          <w:lang w:val="de-DE"/>
        </w:rPr>
      </w:pPr>
      <w:r w:rsidRPr="0032374D">
        <w:t>-</w:t>
      </w:r>
      <w:r w:rsidRPr="0032374D">
        <w:tab/>
      </w:r>
      <w:r w:rsidRPr="0032374D">
        <w:rPr>
          <w:lang w:val="de-DE"/>
        </w:rPr>
        <w:t>Maximum-UE-Availability-Time</w:t>
      </w:r>
    </w:p>
    <w:p w14:paraId="7AF4E0E2" w14:textId="77777777" w:rsidR="004E30DB" w:rsidRPr="0032374D" w:rsidRDefault="004E30DB" w:rsidP="004E30DB">
      <w:pPr>
        <w:pStyle w:val="B1"/>
        <w:rPr>
          <w:lang w:val="en-US"/>
        </w:rPr>
      </w:pPr>
      <w:r>
        <w:rPr>
          <w:lang w:val="de-DE"/>
        </w:rPr>
        <w:t>-</w:t>
      </w:r>
      <w:r>
        <w:rPr>
          <w:lang w:val="de-DE"/>
        </w:rPr>
        <w:tab/>
        <w:t>Reachability-Cause</w:t>
      </w:r>
    </w:p>
    <w:p w14:paraId="1F642DF9" w14:textId="77777777" w:rsidR="004E30DB" w:rsidRDefault="004E30DB" w:rsidP="004E30DB">
      <w:pPr>
        <w:pStyle w:val="NO"/>
      </w:pPr>
      <w:r>
        <w:t>NOTE:</w:t>
      </w:r>
      <w:r>
        <w:tab/>
        <w:t>When the Monitoring-Type is UE_REACHABILITY_AND_IDLE_STATUS_INDICATION (8), absence of the Idle-Status-Indication AVP from the Monitoring-Event-Report AVP indicates that UE reachability is reported.</w:t>
      </w:r>
    </w:p>
    <w:p w14:paraId="61446446" w14:textId="77777777" w:rsidR="004E30DB" w:rsidRPr="0032374D" w:rsidRDefault="004E30DB" w:rsidP="004E30DB">
      <w:pPr>
        <w:pStyle w:val="Heading4"/>
      </w:pPr>
      <w:bookmarkStart w:id="83" w:name="_Toc183892742"/>
      <w:bookmarkStart w:id="84" w:name="_Toc191378192"/>
      <w:r w:rsidRPr="0032374D">
        <w:t>5.2.2.3</w:t>
      </w:r>
      <w:r w:rsidRPr="0032374D">
        <w:tab/>
        <w:t>Location Reporting</w:t>
      </w:r>
      <w:bookmarkEnd w:id="81"/>
      <w:bookmarkEnd w:id="82"/>
      <w:bookmarkEnd w:id="83"/>
      <w:bookmarkEnd w:id="84"/>
    </w:p>
    <w:p w14:paraId="17C7C1D3" w14:textId="77777777" w:rsidR="004E30DB" w:rsidRPr="0032374D" w:rsidRDefault="004E30DB" w:rsidP="004E30DB">
      <w:r w:rsidRPr="0032374D">
        <w:t>The following AVPs shall be present within the Monitoring-Event-Report AVP when the location event is reported:</w:t>
      </w:r>
    </w:p>
    <w:p w14:paraId="656380CF" w14:textId="77777777" w:rsidR="004E30DB" w:rsidRPr="0032374D" w:rsidRDefault="004E30DB" w:rsidP="004E30DB">
      <w:pPr>
        <w:pStyle w:val="B1"/>
      </w:pPr>
      <w:r w:rsidRPr="0032374D">
        <w:t>-</w:t>
      </w:r>
      <w:r w:rsidRPr="0032374D">
        <w:tab/>
        <w:t>Monitoring-Type set to LOCATION_REPORTING (2)</w:t>
      </w:r>
    </w:p>
    <w:p w14:paraId="35517824" w14:textId="77777777" w:rsidR="004E30DB" w:rsidRPr="0032374D" w:rsidRDefault="004E30DB" w:rsidP="004E30DB">
      <w:pPr>
        <w:pStyle w:val="B1"/>
        <w:rPr>
          <w:lang w:val="en-US"/>
        </w:rPr>
      </w:pPr>
      <w:r w:rsidRPr="0032374D">
        <w:t>-</w:t>
      </w:r>
      <w:r w:rsidRPr="0032374D">
        <w:tab/>
        <w:t>EPS-Location-Information</w:t>
      </w:r>
    </w:p>
    <w:p w14:paraId="117AC8FC" w14:textId="77777777" w:rsidR="004E30DB" w:rsidRPr="0032374D" w:rsidRDefault="004E30DB" w:rsidP="004E30DB">
      <w:pPr>
        <w:pStyle w:val="Heading4"/>
      </w:pPr>
      <w:bookmarkStart w:id="85" w:name="_Toc19712358"/>
      <w:bookmarkStart w:id="86" w:name="_Toc36019956"/>
      <w:bookmarkStart w:id="87" w:name="_Toc183892743"/>
      <w:bookmarkStart w:id="88" w:name="_Toc191378193"/>
      <w:r w:rsidRPr="0032374D">
        <w:t>5.2.2.4</w:t>
      </w:r>
      <w:r w:rsidRPr="0032374D">
        <w:tab/>
        <w:t>Communication Failure</w:t>
      </w:r>
      <w:bookmarkEnd w:id="85"/>
      <w:bookmarkEnd w:id="86"/>
      <w:bookmarkEnd w:id="87"/>
      <w:bookmarkEnd w:id="88"/>
    </w:p>
    <w:p w14:paraId="2E7D1F19" w14:textId="77777777" w:rsidR="004E30DB" w:rsidRPr="0032374D" w:rsidRDefault="004E30DB" w:rsidP="004E30DB">
      <w:r w:rsidRPr="0032374D">
        <w:t>The following AVPs shall be present within the Monitoring-Event-Report AVP when the Communication Failure event is reported</w:t>
      </w:r>
    </w:p>
    <w:p w14:paraId="111EDABA" w14:textId="77777777" w:rsidR="004E30DB" w:rsidRPr="0032374D" w:rsidRDefault="004E30DB" w:rsidP="004E30DB">
      <w:pPr>
        <w:pStyle w:val="B1"/>
      </w:pPr>
      <w:r w:rsidRPr="0032374D">
        <w:t>-</w:t>
      </w:r>
      <w:r w:rsidRPr="0032374D">
        <w:tab/>
        <w:t>Monitoring-Type set to COMMUNICATION_FAILURE (5)</w:t>
      </w:r>
    </w:p>
    <w:p w14:paraId="67B9C079" w14:textId="77777777" w:rsidR="004E30DB" w:rsidRPr="0032374D" w:rsidRDefault="004E30DB" w:rsidP="004E30DB">
      <w:pPr>
        <w:pStyle w:val="B1"/>
      </w:pPr>
      <w:r w:rsidRPr="0032374D">
        <w:t>-</w:t>
      </w:r>
      <w:r w:rsidRPr="0032374D">
        <w:tab/>
        <w:t xml:space="preserve">Communication-Failure-Information (see </w:t>
      </w:r>
      <w:r>
        <w:t>clause</w:t>
      </w:r>
      <w:r w:rsidRPr="0032374D">
        <w:t xml:space="preserve"> 6.4.3)</w:t>
      </w:r>
    </w:p>
    <w:p w14:paraId="5C19D6EB" w14:textId="77777777" w:rsidR="004E30DB" w:rsidRPr="0032374D" w:rsidRDefault="004E30DB" w:rsidP="004E30DB">
      <w:pPr>
        <w:pStyle w:val="Heading4"/>
      </w:pPr>
      <w:bookmarkStart w:id="89" w:name="_Toc19712359"/>
      <w:bookmarkStart w:id="90" w:name="_Toc36019957"/>
      <w:bookmarkStart w:id="91" w:name="_Toc183892744"/>
      <w:bookmarkStart w:id="92" w:name="_Toc191378194"/>
      <w:r w:rsidRPr="0032374D">
        <w:t>5.2.2.5</w:t>
      </w:r>
      <w:r w:rsidRPr="0032374D">
        <w:tab/>
        <w:t>Availability after DDN failure</w:t>
      </w:r>
      <w:bookmarkEnd w:id="89"/>
      <w:bookmarkEnd w:id="90"/>
      <w:bookmarkEnd w:id="91"/>
      <w:bookmarkEnd w:id="92"/>
    </w:p>
    <w:p w14:paraId="6656E3F7" w14:textId="77777777" w:rsidR="004E30DB" w:rsidRPr="0032374D" w:rsidRDefault="004E30DB" w:rsidP="004E30DB">
      <w:bookmarkStart w:id="93" w:name="_Toc19712360"/>
      <w:bookmarkStart w:id="94" w:name="_Toc36019958"/>
      <w:r w:rsidRPr="0032374D">
        <w:t>The following AVPs shall be present within the Monitoring-Event-Report AVP when the Availablability after DDN failure event is reported:</w:t>
      </w:r>
    </w:p>
    <w:p w14:paraId="2E745878" w14:textId="77777777" w:rsidR="004E30DB" w:rsidRPr="0032374D" w:rsidRDefault="004E30DB" w:rsidP="004E30DB">
      <w:pPr>
        <w:pStyle w:val="B1"/>
        <w:rPr>
          <w:lang w:val="en-US"/>
        </w:rPr>
      </w:pPr>
      <w:r w:rsidRPr="0032374D">
        <w:t>-</w:t>
      </w:r>
      <w:r w:rsidRPr="0032374D">
        <w:tab/>
      </w:r>
      <w:r w:rsidRPr="00CA7FEC">
        <w:t>Monitoring</w:t>
      </w:r>
      <w:r w:rsidRPr="0032374D">
        <w:t xml:space="preserve">-Type set to </w:t>
      </w:r>
      <w:r>
        <w:t xml:space="preserve">either </w:t>
      </w:r>
      <w:r w:rsidRPr="0032374D">
        <w:rPr>
          <w:lang w:val="fr-FR"/>
        </w:rPr>
        <w:t>AVAILABILITY_AFTER_DDN_FAILURE</w:t>
      </w:r>
      <w:r w:rsidRPr="0032374D">
        <w:rPr>
          <w:lang w:val="en-US"/>
        </w:rPr>
        <w:t xml:space="preserve"> (6)</w:t>
      </w:r>
      <w:r>
        <w:rPr>
          <w:lang w:val="en-US"/>
        </w:rPr>
        <w:t xml:space="preserve"> or AVAILABILITY_AFTER_DNN_FAILURE_AND_IDLE_STATUS_INDICATION (9), as received in the configuration request.</w:t>
      </w:r>
    </w:p>
    <w:p w14:paraId="4072AFFC" w14:textId="77777777" w:rsidR="004E30DB" w:rsidRDefault="004E30DB" w:rsidP="004E30DB">
      <w:pPr>
        <w:pStyle w:val="NO"/>
      </w:pPr>
      <w:r>
        <w:lastRenderedPageBreak/>
        <w:t>NOTE:</w:t>
      </w:r>
      <w:r>
        <w:tab/>
        <w:t>When the Monitoring-Type is AVAILABILITY_AFTER_DNN_FAILURE_AND_IDLE_STATUS_INDICATION (9), absence of the Idle-Status-Indication AVP from the Monitoring-Event-Report AVP indicates that Availability after DNN failure is reported.</w:t>
      </w:r>
    </w:p>
    <w:p w14:paraId="0AD63FD3" w14:textId="77777777" w:rsidR="004E30DB" w:rsidRPr="0032374D" w:rsidRDefault="004E30DB" w:rsidP="004E30DB">
      <w:pPr>
        <w:pStyle w:val="Heading4"/>
      </w:pPr>
      <w:bookmarkStart w:id="95" w:name="_Toc183892745"/>
      <w:bookmarkStart w:id="96" w:name="_Toc191378195"/>
      <w:r w:rsidRPr="0032374D">
        <w:t>5.2.2.6</w:t>
      </w:r>
      <w:r w:rsidRPr="0032374D">
        <w:tab/>
        <w:t>Idle Status Indication</w:t>
      </w:r>
      <w:bookmarkEnd w:id="93"/>
      <w:bookmarkEnd w:id="94"/>
      <w:bookmarkEnd w:id="95"/>
      <w:bookmarkEnd w:id="96"/>
    </w:p>
    <w:p w14:paraId="585B3CFF" w14:textId="77777777" w:rsidR="004E30DB" w:rsidRPr="00525076" w:rsidRDefault="004E30DB" w:rsidP="004E30DB">
      <w:pPr>
        <w:rPr>
          <w:lang w:val="en-US"/>
        </w:rPr>
      </w:pPr>
      <w:bookmarkStart w:id="97" w:name="_Toc19712361"/>
      <w:bookmarkStart w:id="98" w:name="_Toc36019959"/>
      <w:r w:rsidRPr="0032374D">
        <w:t>The following AVPs shall be present within the Monitoring-Event-Report AVP when the Idle Status Indication event is reported:</w:t>
      </w:r>
    </w:p>
    <w:p w14:paraId="3F3FD715" w14:textId="77777777" w:rsidR="004E30DB" w:rsidRPr="0032374D" w:rsidRDefault="004E30DB" w:rsidP="004E30DB">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0F2B0F4F" w14:textId="77777777" w:rsidR="004E30DB" w:rsidRDefault="004E30DB" w:rsidP="004E30DB">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01F6F28A" w14:textId="77777777" w:rsidR="004E30DB" w:rsidRPr="0032374D" w:rsidRDefault="004E30DB" w:rsidP="004E30DB">
      <w:pPr>
        <w:pStyle w:val="Heading4"/>
      </w:pPr>
      <w:bookmarkStart w:id="99" w:name="_Toc183892746"/>
      <w:bookmarkStart w:id="100" w:name="_Toc191378196"/>
      <w:r w:rsidRPr="0032374D">
        <w:t>5.2.2</w:t>
      </w:r>
      <w:r>
        <w:t>.7</w:t>
      </w:r>
      <w:r w:rsidRPr="0032374D">
        <w:tab/>
      </w:r>
      <w:r>
        <w:t>PDN Connectivity Status</w:t>
      </w:r>
      <w:bookmarkEnd w:id="97"/>
      <w:bookmarkEnd w:id="98"/>
      <w:bookmarkEnd w:id="99"/>
      <w:bookmarkEnd w:id="100"/>
    </w:p>
    <w:p w14:paraId="79C34B61" w14:textId="77777777" w:rsidR="004E30DB" w:rsidRDefault="004E30DB" w:rsidP="004E30DB">
      <w:r w:rsidRPr="0032374D">
        <w:t xml:space="preserve">The following AVPs shall be present within the Monitoring-Event-Report AVP when the </w:t>
      </w:r>
      <w:r>
        <w:t>PDN Connectivity Status</w:t>
      </w:r>
      <w:r w:rsidRPr="0032374D">
        <w:t xml:space="preserve"> event is reported:</w:t>
      </w:r>
    </w:p>
    <w:p w14:paraId="542FD1BC" w14:textId="77777777" w:rsidR="004E30DB" w:rsidRPr="0032374D" w:rsidRDefault="004E30DB" w:rsidP="004E30DB">
      <w:pPr>
        <w:pStyle w:val="B1"/>
      </w:pPr>
      <w:r>
        <w:t>-</w:t>
      </w:r>
      <w:r>
        <w:tab/>
      </w:r>
      <w:r w:rsidRPr="0032374D">
        <w:t xml:space="preserve">Monitoring-Type set to </w:t>
      </w:r>
      <w:r>
        <w:t>PDN_CONNECTIVITY_STATUS</w:t>
      </w:r>
      <w:r w:rsidRPr="0032374D">
        <w:t xml:space="preserve"> </w:t>
      </w:r>
      <w:r>
        <w:t>(8</w:t>
      </w:r>
      <w:r w:rsidRPr="0032374D">
        <w:t>)</w:t>
      </w:r>
    </w:p>
    <w:p w14:paraId="498DEFB0" w14:textId="77777777" w:rsidR="004E30DB" w:rsidRPr="0032374D" w:rsidRDefault="004E30DB" w:rsidP="004E30DB">
      <w:pPr>
        <w:pStyle w:val="B1"/>
      </w:pPr>
      <w:r w:rsidRPr="0032374D">
        <w:t>-</w:t>
      </w:r>
      <w:r w:rsidRPr="0032374D">
        <w:tab/>
      </w:r>
      <w:r>
        <w:rPr>
          <w:lang w:val="en-US"/>
        </w:rPr>
        <w:t>PDN-Connectivity-Status-Report</w:t>
      </w:r>
    </w:p>
    <w:p w14:paraId="65311D55" w14:textId="77777777" w:rsidR="004E30DB" w:rsidRPr="0032374D" w:rsidRDefault="004E30DB" w:rsidP="004E30DB">
      <w:pPr>
        <w:pStyle w:val="Heading4"/>
      </w:pPr>
      <w:bookmarkStart w:id="101" w:name="_Toc183892747"/>
      <w:bookmarkStart w:id="102" w:name="_Toc19712362"/>
      <w:bookmarkStart w:id="103" w:name="_Toc36019960"/>
      <w:bookmarkStart w:id="104" w:name="_Toc191378197"/>
      <w:r w:rsidRPr="0032374D">
        <w:t>5.2.2</w:t>
      </w:r>
      <w:r>
        <w:t>.8</w:t>
      </w:r>
      <w:r w:rsidRPr="0032374D">
        <w:tab/>
      </w:r>
      <w:r w:rsidRPr="00062696">
        <w:t>Store and Forward Satellite operation information</w:t>
      </w:r>
      <w:bookmarkEnd w:id="101"/>
      <w:bookmarkEnd w:id="104"/>
    </w:p>
    <w:p w14:paraId="283F4363" w14:textId="77777777" w:rsidR="004E30DB" w:rsidRDefault="004E30DB" w:rsidP="004E30DB">
      <w:r w:rsidRPr="0032374D">
        <w:t xml:space="preserve">The following AVPs shall be present within the Monitoring-Event-Report AVP when the </w:t>
      </w:r>
      <w:r w:rsidRPr="00062696">
        <w:t>Store and Forward Satellite operation information</w:t>
      </w:r>
      <w:r w:rsidRPr="0032374D">
        <w:t xml:space="preserve"> event is reported:</w:t>
      </w:r>
    </w:p>
    <w:p w14:paraId="1E08E9F5" w14:textId="40BEEDEF" w:rsidR="004E30DB" w:rsidRPr="0032374D" w:rsidRDefault="004E30DB" w:rsidP="004E30DB">
      <w:pPr>
        <w:pStyle w:val="B1"/>
      </w:pPr>
      <w:r>
        <w:t>-</w:t>
      </w:r>
      <w:r>
        <w:tab/>
      </w:r>
      <w:r w:rsidRPr="0032374D">
        <w:t xml:space="preserve">Monitoring-Type set to </w:t>
      </w:r>
      <w:r>
        <w:rPr>
          <w:noProof/>
        </w:rPr>
        <w:t>SAT_SF_OPERATION_INFO</w:t>
      </w:r>
      <w:r w:rsidRPr="0032374D">
        <w:t xml:space="preserve"> </w:t>
      </w:r>
      <w:r>
        <w:t>(</w:t>
      </w:r>
      <w:r w:rsidR="00C46957">
        <w:t>9</w:t>
      </w:r>
      <w:r w:rsidRPr="0032374D">
        <w:t>)</w:t>
      </w:r>
    </w:p>
    <w:p w14:paraId="5704304C" w14:textId="77777777" w:rsidR="004E30DB" w:rsidRPr="0032374D" w:rsidRDefault="004E30DB" w:rsidP="004E30DB">
      <w:pPr>
        <w:pStyle w:val="B1"/>
      </w:pPr>
      <w:r w:rsidRPr="0032374D">
        <w:t>-</w:t>
      </w:r>
      <w:r w:rsidRPr="0032374D">
        <w:tab/>
      </w:r>
      <w:r>
        <w:t>SAT-SF-Operation-Info</w:t>
      </w:r>
    </w:p>
    <w:p w14:paraId="56BDBAB6" w14:textId="77777777" w:rsidR="004E30DB" w:rsidRPr="0032374D" w:rsidRDefault="004E30DB" w:rsidP="004E30DB">
      <w:pPr>
        <w:pStyle w:val="Heading3"/>
      </w:pPr>
      <w:bookmarkStart w:id="105" w:name="_Toc183892748"/>
      <w:bookmarkStart w:id="106" w:name="_Toc191378198"/>
      <w:r w:rsidRPr="0032374D">
        <w:rPr>
          <w:lang w:val="sv-SE"/>
        </w:rPr>
        <w:t>5.</w:t>
      </w:r>
      <w:r w:rsidRPr="0032374D">
        <w:t>2.3</w:t>
      </w:r>
      <w:r w:rsidRPr="0032374D">
        <w:tab/>
        <w:t>Detailed Behaviour of the SCEF</w:t>
      </w:r>
      <w:bookmarkEnd w:id="102"/>
      <w:bookmarkEnd w:id="103"/>
      <w:bookmarkEnd w:id="105"/>
      <w:bookmarkEnd w:id="106"/>
    </w:p>
    <w:p w14:paraId="47B0AF8F" w14:textId="77777777" w:rsidR="004E30DB" w:rsidRPr="0032374D" w:rsidRDefault="004E30DB" w:rsidP="004E30DB">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604BD9D0" w14:textId="77777777" w:rsidR="004E30DB" w:rsidRPr="0032374D" w:rsidRDefault="004E30DB" w:rsidP="004E30DB">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14:paraId="58EFEABC" w14:textId="77777777" w:rsidR="004E30DB" w:rsidRPr="0032374D" w:rsidRDefault="004E30DB" w:rsidP="004E30DB">
      <w:pPr>
        <w:pStyle w:val="Heading3"/>
      </w:pPr>
      <w:bookmarkStart w:id="107" w:name="_Toc19712363"/>
      <w:bookmarkStart w:id="108" w:name="_Toc36019961"/>
      <w:bookmarkStart w:id="109" w:name="_Toc183892749"/>
      <w:bookmarkStart w:id="110" w:name="_Toc191378199"/>
      <w:r w:rsidRPr="0032374D">
        <w:rPr>
          <w:lang w:val="sv-SE"/>
        </w:rPr>
        <w:t>5.</w:t>
      </w:r>
      <w:r w:rsidRPr="0032374D">
        <w:t>2.4</w:t>
      </w:r>
      <w:r w:rsidRPr="0032374D">
        <w:tab/>
        <w:t>Detailed Behaviour of the IWK-SCEF</w:t>
      </w:r>
      <w:bookmarkEnd w:id="107"/>
      <w:bookmarkEnd w:id="108"/>
      <w:bookmarkEnd w:id="109"/>
      <w:bookmarkEnd w:id="110"/>
    </w:p>
    <w:p w14:paraId="070D16E7" w14:textId="77777777" w:rsidR="004E30DB" w:rsidRPr="0032374D" w:rsidRDefault="004E30DB" w:rsidP="004E30DB">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C343EE9" w14:textId="77777777" w:rsidR="004E30DB" w:rsidRPr="0032374D" w:rsidRDefault="004E30DB" w:rsidP="004E30DB">
      <w:pPr>
        <w:pStyle w:val="Heading2"/>
      </w:pPr>
      <w:bookmarkStart w:id="111" w:name="_Toc19712364"/>
      <w:bookmarkStart w:id="112" w:name="_Toc36019962"/>
      <w:bookmarkStart w:id="113" w:name="_Toc183892750"/>
      <w:bookmarkStart w:id="114" w:name="_Toc191378200"/>
      <w:r w:rsidRPr="0032374D">
        <w:t>5.</w:t>
      </w:r>
      <w:r w:rsidRPr="0032374D">
        <w:rPr>
          <w:lang w:val="sv-SE"/>
        </w:rPr>
        <w:t>3</w:t>
      </w:r>
      <w:r w:rsidRPr="0032374D">
        <w:tab/>
        <w:t>Event Configuration Procedure</w:t>
      </w:r>
      <w:bookmarkEnd w:id="111"/>
      <w:bookmarkEnd w:id="112"/>
      <w:bookmarkEnd w:id="113"/>
      <w:bookmarkEnd w:id="114"/>
    </w:p>
    <w:p w14:paraId="1B5E43D1" w14:textId="77777777" w:rsidR="004E30DB" w:rsidRPr="0032374D" w:rsidRDefault="004E30DB" w:rsidP="004E30DB">
      <w:pPr>
        <w:pStyle w:val="Heading3"/>
      </w:pPr>
      <w:bookmarkStart w:id="115" w:name="_Toc19712365"/>
      <w:bookmarkStart w:id="116" w:name="_Toc36019963"/>
      <w:bookmarkStart w:id="117" w:name="_Toc183892751"/>
      <w:bookmarkStart w:id="118" w:name="_Toc191378201"/>
      <w:r w:rsidRPr="0032374D">
        <w:rPr>
          <w:lang w:val="sv-SE"/>
        </w:rPr>
        <w:t>5.3</w:t>
      </w:r>
      <w:r w:rsidRPr="0032374D">
        <w:t>.1</w:t>
      </w:r>
      <w:r w:rsidRPr="0032374D">
        <w:tab/>
        <w:t>General</w:t>
      </w:r>
      <w:bookmarkEnd w:id="115"/>
      <w:bookmarkEnd w:id="116"/>
      <w:bookmarkEnd w:id="117"/>
      <w:bookmarkEnd w:id="118"/>
    </w:p>
    <w:p w14:paraId="0A5C743B" w14:textId="77777777" w:rsidR="004E30DB" w:rsidRPr="0032374D" w:rsidRDefault="004E30DB" w:rsidP="004E30DB">
      <w:r w:rsidRPr="0032374D">
        <w:t>This procedure is used between the SCEF and the MME and between the SCEF and the SGSN to configure the monitoring events directly at the MME/SGSN through the T6a/b interface.</w:t>
      </w:r>
    </w:p>
    <w:p w14:paraId="17E3C3F8" w14:textId="77777777" w:rsidR="004E30DB" w:rsidRPr="0032374D" w:rsidRDefault="004E30DB" w:rsidP="004E30DB">
      <w:r w:rsidRPr="0032374D">
        <w:lastRenderedPageBreak/>
        <w:t xml:space="preserve">When the procedure is invoked by the SCEF, it is used for </w:t>
      </w:r>
      <w:r w:rsidRPr="0032374D">
        <w:rPr>
          <w:lang w:eastAsia="zh-CN"/>
        </w:rPr>
        <w:t>configuring the event(s)</w:t>
      </w:r>
      <w:r w:rsidRPr="0032374D">
        <w:t>:</w:t>
      </w:r>
    </w:p>
    <w:p w14:paraId="17E1ADFB" w14:textId="77777777" w:rsidR="004E30DB" w:rsidRPr="0032374D" w:rsidRDefault="004E30DB" w:rsidP="004E30DB">
      <w:pPr>
        <w:pStyle w:val="B1"/>
        <w:rPr>
          <w:lang w:val="de-DE"/>
        </w:rPr>
      </w:pPr>
      <w:r w:rsidRPr="0032374D">
        <w:t>-</w:t>
      </w:r>
      <w:r w:rsidRPr="0032374D">
        <w:tab/>
        <w:t>the number of UEs at a given geographic location</w:t>
      </w:r>
      <w:r w:rsidRPr="0032374D">
        <w:rPr>
          <w:lang w:val="de-DE"/>
        </w:rPr>
        <w:t>.</w:t>
      </w:r>
    </w:p>
    <w:p w14:paraId="47DC2217" w14:textId="77777777" w:rsidR="004E30DB" w:rsidRPr="0032374D" w:rsidRDefault="004E30DB" w:rsidP="004E30DB">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314B720" w14:textId="77777777" w:rsidR="004E30DB" w:rsidRPr="0032374D" w:rsidRDefault="004E30DB" w:rsidP="004E30DB">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7"/>
        <w:gridCol w:w="592"/>
        <w:gridCol w:w="4689"/>
      </w:tblGrid>
      <w:tr w:rsidR="004E30DB" w:rsidRPr="0032374D" w14:paraId="53C99A26" w14:textId="77777777" w:rsidTr="00677622">
        <w:trPr>
          <w:jc w:val="center"/>
        </w:trPr>
        <w:tc>
          <w:tcPr>
            <w:tcW w:w="0" w:type="auto"/>
            <w:shd w:val="clear" w:color="auto" w:fill="D9D9D9"/>
          </w:tcPr>
          <w:p w14:paraId="2CC2409C" w14:textId="77777777" w:rsidR="004E30DB" w:rsidRPr="0032374D" w:rsidRDefault="004E30DB" w:rsidP="00677622">
            <w:pPr>
              <w:pStyle w:val="TH"/>
            </w:pPr>
            <w:r w:rsidRPr="0032374D">
              <w:t>Information Element Name</w:t>
            </w:r>
          </w:p>
        </w:tc>
        <w:tc>
          <w:tcPr>
            <w:tcW w:w="0" w:type="auto"/>
            <w:shd w:val="clear" w:color="auto" w:fill="D9D9D9"/>
          </w:tcPr>
          <w:p w14:paraId="33356F6C" w14:textId="77777777" w:rsidR="004E30DB" w:rsidRPr="0032374D" w:rsidRDefault="004E30DB" w:rsidP="00677622">
            <w:pPr>
              <w:pStyle w:val="TH"/>
            </w:pPr>
            <w:r w:rsidRPr="0032374D">
              <w:t>Mapping to Diameter AVP</w:t>
            </w:r>
          </w:p>
        </w:tc>
        <w:tc>
          <w:tcPr>
            <w:tcW w:w="0" w:type="auto"/>
            <w:shd w:val="clear" w:color="auto" w:fill="D9D9D9"/>
          </w:tcPr>
          <w:p w14:paraId="24005867" w14:textId="77777777" w:rsidR="004E30DB" w:rsidRPr="0032374D" w:rsidRDefault="004E30DB" w:rsidP="00677622">
            <w:pPr>
              <w:pStyle w:val="TH"/>
            </w:pPr>
            <w:r w:rsidRPr="0032374D">
              <w:t>Cat.</w:t>
            </w:r>
          </w:p>
        </w:tc>
        <w:tc>
          <w:tcPr>
            <w:tcW w:w="0" w:type="auto"/>
            <w:shd w:val="clear" w:color="auto" w:fill="D9D9D9"/>
          </w:tcPr>
          <w:p w14:paraId="3C4C3CE9" w14:textId="77777777" w:rsidR="004E30DB" w:rsidRPr="0032374D" w:rsidRDefault="004E30DB" w:rsidP="00677622">
            <w:pPr>
              <w:pStyle w:val="TH"/>
            </w:pPr>
            <w:r w:rsidRPr="0032374D">
              <w:t>Description</w:t>
            </w:r>
          </w:p>
        </w:tc>
      </w:tr>
      <w:tr w:rsidR="004E30DB" w:rsidRPr="0032374D" w14:paraId="0C606427"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82B8608" w14:textId="77777777" w:rsidR="004E30DB" w:rsidRPr="0032374D" w:rsidRDefault="004E30DB" w:rsidP="00677622">
            <w:pPr>
              <w:pStyle w:val="TAC"/>
            </w:pPr>
            <w:r w:rsidRPr="0032374D">
              <w:t>Monitoring Event Configuration</w:t>
            </w:r>
          </w:p>
          <w:p w14:paraId="38C1E621" w14:textId="77777777" w:rsidR="004E30DB" w:rsidRPr="0032374D" w:rsidRDefault="004E30DB" w:rsidP="00677622">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01A65855" w14:textId="77777777" w:rsidR="004E30DB" w:rsidRPr="0032374D" w:rsidRDefault="004E30DB" w:rsidP="00677622">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5976E46" w14:textId="77777777" w:rsidR="004E30DB" w:rsidRPr="0032374D" w:rsidRDefault="004E30DB" w:rsidP="00677622">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D6E5283" w14:textId="77777777" w:rsidR="004E30DB" w:rsidRPr="0032374D" w:rsidRDefault="004E30DB" w:rsidP="00677622">
            <w:pPr>
              <w:pStyle w:val="TAL"/>
            </w:pPr>
            <w:r w:rsidRPr="0032374D">
              <w:t xml:space="preserve">If present, this Information Element shall contain the details of the Monitoring event(s) configured. </w:t>
            </w:r>
          </w:p>
        </w:tc>
      </w:tr>
      <w:tr w:rsidR="004E30DB" w:rsidRPr="0032374D" w14:paraId="3B6B3239"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EE9AF" w14:textId="77777777" w:rsidR="004E30DB" w:rsidRPr="0032374D" w:rsidRDefault="004E30DB" w:rsidP="00677622">
            <w:pPr>
              <w:pStyle w:val="TAC"/>
            </w:pPr>
            <w:r w:rsidRPr="0032374D">
              <w:t>Supported Features</w:t>
            </w:r>
          </w:p>
          <w:p w14:paraId="3087BD49" w14:textId="77777777" w:rsidR="004E30DB" w:rsidRPr="0032374D" w:rsidRDefault="004E30DB" w:rsidP="00677622">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627563C6" w14:textId="77777777" w:rsidR="004E30DB" w:rsidRPr="0032374D" w:rsidRDefault="004E30DB" w:rsidP="00677622">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4C817CFE" w14:textId="77777777" w:rsidR="004E30DB" w:rsidRPr="0032374D" w:rsidRDefault="004E30DB" w:rsidP="00677622">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1EA502DA" w14:textId="77777777" w:rsidR="004E30DB" w:rsidRPr="0032374D" w:rsidRDefault="004E30DB" w:rsidP="00677622">
            <w:pPr>
              <w:pStyle w:val="TAL"/>
            </w:pPr>
            <w:r w:rsidRPr="0032374D">
              <w:t>If present, this Information Element shall contain the list of features supported by the origin host.</w:t>
            </w:r>
          </w:p>
        </w:tc>
      </w:tr>
    </w:tbl>
    <w:p w14:paraId="1A72840F" w14:textId="77777777" w:rsidR="004E30DB" w:rsidRPr="0032374D" w:rsidRDefault="004E30DB" w:rsidP="004E30DB"/>
    <w:p w14:paraId="3640F4A3" w14:textId="77777777" w:rsidR="004E30DB" w:rsidRPr="0032374D" w:rsidRDefault="004E30DB" w:rsidP="004E30DB">
      <w:pPr>
        <w:pStyle w:val="TH"/>
        <w:rPr>
          <w:lang w:val="fr-FR"/>
        </w:rPr>
      </w:pPr>
      <w:r w:rsidRPr="0032374D">
        <w:rPr>
          <w:lang w:val="fr-FR"/>
        </w:rPr>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70"/>
        <w:gridCol w:w="1745"/>
        <w:gridCol w:w="537"/>
        <w:gridCol w:w="5059"/>
      </w:tblGrid>
      <w:tr w:rsidR="004E30DB" w:rsidRPr="0032374D" w14:paraId="24379E4C" w14:textId="77777777" w:rsidTr="00677622">
        <w:tc>
          <w:tcPr>
            <w:tcW w:w="0" w:type="auto"/>
            <w:shd w:val="clear" w:color="auto" w:fill="D9D9D9"/>
          </w:tcPr>
          <w:p w14:paraId="74F5EC1A" w14:textId="77777777" w:rsidR="004E30DB" w:rsidRPr="0032374D" w:rsidRDefault="004E30DB" w:rsidP="00677622">
            <w:pPr>
              <w:pStyle w:val="TH"/>
            </w:pPr>
            <w:r w:rsidRPr="0032374D">
              <w:t>Information Element Name</w:t>
            </w:r>
          </w:p>
        </w:tc>
        <w:tc>
          <w:tcPr>
            <w:tcW w:w="0" w:type="auto"/>
            <w:shd w:val="clear" w:color="auto" w:fill="D9D9D9"/>
          </w:tcPr>
          <w:p w14:paraId="196F87F3" w14:textId="77777777" w:rsidR="004E30DB" w:rsidRPr="0032374D" w:rsidRDefault="004E30DB" w:rsidP="00677622">
            <w:pPr>
              <w:pStyle w:val="TH"/>
            </w:pPr>
            <w:r w:rsidRPr="0032374D">
              <w:t>Mapping to Diameter AVP</w:t>
            </w:r>
          </w:p>
        </w:tc>
        <w:tc>
          <w:tcPr>
            <w:tcW w:w="0" w:type="auto"/>
            <w:shd w:val="clear" w:color="auto" w:fill="D9D9D9"/>
          </w:tcPr>
          <w:p w14:paraId="66BF3B55" w14:textId="77777777" w:rsidR="004E30DB" w:rsidRPr="0032374D" w:rsidRDefault="004E30DB" w:rsidP="00677622">
            <w:pPr>
              <w:pStyle w:val="TH"/>
            </w:pPr>
            <w:r w:rsidRPr="0032374D">
              <w:t>Cat</w:t>
            </w:r>
          </w:p>
        </w:tc>
        <w:tc>
          <w:tcPr>
            <w:tcW w:w="0" w:type="auto"/>
            <w:shd w:val="clear" w:color="auto" w:fill="D9D9D9"/>
          </w:tcPr>
          <w:p w14:paraId="515425B6" w14:textId="77777777" w:rsidR="004E30DB" w:rsidRPr="0032374D" w:rsidRDefault="004E30DB" w:rsidP="00677622">
            <w:pPr>
              <w:pStyle w:val="TH"/>
            </w:pPr>
            <w:r w:rsidRPr="0032374D">
              <w:t>Description</w:t>
            </w:r>
          </w:p>
        </w:tc>
      </w:tr>
      <w:tr w:rsidR="004E30DB" w:rsidRPr="0032374D" w14:paraId="18106EAC" w14:textId="77777777" w:rsidTr="00677622">
        <w:trPr>
          <w:cantSplit/>
          <w:trHeight w:val="401"/>
        </w:trPr>
        <w:tc>
          <w:tcPr>
            <w:tcW w:w="0" w:type="auto"/>
          </w:tcPr>
          <w:p w14:paraId="04C081A9" w14:textId="77777777" w:rsidR="004E30DB" w:rsidRPr="0032374D" w:rsidRDefault="004E30DB" w:rsidP="00677622">
            <w:pPr>
              <w:pStyle w:val="TAC"/>
            </w:pPr>
            <w:r w:rsidRPr="0032374D">
              <w:t>Result</w:t>
            </w:r>
          </w:p>
          <w:p w14:paraId="683ADEC6" w14:textId="77777777" w:rsidR="004E30DB" w:rsidRPr="0032374D" w:rsidRDefault="004E30DB" w:rsidP="00677622">
            <w:pPr>
              <w:pStyle w:val="TAC"/>
            </w:pPr>
            <w:r w:rsidRPr="0032374D">
              <w:t>(See 6.3)</w:t>
            </w:r>
          </w:p>
        </w:tc>
        <w:tc>
          <w:tcPr>
            <w:tcW w:w="0" w:type="auto"/>
          </w:tcPr>
          <w:p w14:paraId="35813C7B" w14:textId="77777777" w:rsidR="004E30DB" w:rsidRPr="0032374D" w:rsidRDefault="004E30DB" w:rsidP="00677622">
            <w:pPr>
              <w:pStyle w:val="TAC"/>
            </w:pPr>
            <w:r w:rsidRPr="0032374D">
              <w:t>Result-Code / Experimental-Result</w:t>
            </w:r>
          </w:p>
        </w:tc>
        <w:tc>
          <w:tcPr>
            <w:tcW w:w="0" w:type="auto"/>
          </w:tcPr>
          <w:p w14:paraId="39F9F966" w14:textId="77777777" w:rsidR="004E30DB" w:rsidRPr="0032374D" w:rsidRDefault="004E30DB" w:rsidP="00677622">
            <w:pPr>
              <w:pStyle w:val="TAC"/>
            </w:pPr>
            <w:r w:rsidRPr="0032374D">
              <w:t>M</w:t>
            </w:r>
          </w:p>
        </w:tc>
        <w:tc>
          <w:tcPr>
            <w:tcW w:w="0" w:type="auto"/>
          </w:tcPr>
          <w:p w14:paraId="45E1992B" w14:textId="77777777" w:rsidR="004E30DB" w:rsidRPr="0032374D" w:rsidRDefault="004E30DB" w:rsidP="00677622">
            <w:pPr>
              <w:pStyle w:val="TAL"/>
            </w:pPr>
            <w:r w:rsidRPr="0032374D">
              <w:t>Result of the request.</w:t>
            </w:r>
          </w:p>
          <w:p w14:paraId="7ABDDBA9" w14:textId="77777777" w:rsidR="004E30DB" w:rsidRPr="0032374D" w:rsidRDefault="004E30DB" w:rsidP="00677622">
            <w:pPr>
              <w:pStyle w:val="TAL"/>
            </w:pPr>
            <w:r w:rsidRPr="0032374D">
              <w:t>Result-Code AVP shall be used for errors defined in the Diameter Base Protocol.</w:t>
            </w:r>
          </w:p>
          <w:p w14:paraId="60A0E8D0" w14:textId="77777777" w:rsidR="004E30DB" w:rsidRPr="0032374D" w:rsidRDefault="004E30DB" w:rsidP="00677622">
            <w:pPr>
              <w:pStyle w:val="TAL"/>
            </w:pPr>
            <w:r w:rsidRPr="0032374D">
              <w:t>Experimental-Result AVP shall be used for T6a/T6b errors. This is a grouped AVP which contains the 3GPP Vendor ID in the Vendor-Id AVP, and the error code in the Experimental-Result-Code AVP.</w:t>
            </w:r>
          </w:p>
        </w:tc>
      </w:tr>
      <w:tr w:rsidR="004E30DB" w:rsidRPr="0032374D" w14:paraId="06CE8BE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280AB" w14:textId="77777777" w:rsidR="004E30DB" w:rsidRPr="0032374D" w:rsidRDefault="004E30DB" w:rsidP="00677622">
            <w:pPr>
              <w:pStyle w:val="TAC"/>
            </w:pPr>
            <w:r w:rsidRPr="0032374D">
              <w:t>Supported Features</w:t>
            </w:r>
          </w:p>
          <w:p w14:paraId="48BF0533"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633750A3"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C1D789F"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1A94BD1"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6D0F267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CD939CA" w14:textId="77777777" w:rsidR="004E30DB" w:rsidRPr="0032374D" w:rsidRDefault="004E30DB" w:rsidP="00677622">
            <w:pPr>
              <w:pStyle w:val="TAC"/>
              <w:rPr>
                <w:lang w:eastAsia="zh-CN"/>
              </w:rPr>
            </w:pPr>
            <w:r w:rsidRPr="0032374D">
              <w:rPr>
                <w:lang w:eastAsia="zh-CN"/>
              </w:rPr>
              <w:t>Monitoring Event Report</w:t>
            </w:r>
          </w:p>
          <w:p w14:paraId="748AC84E" w14:textId="77777777" w:rsidR="004E30DB" w:rsidRPr="0032374D" w:rsidRDefault="004E30DB" w:rsidP="00677622">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B3354F2" w14:textId="77777777" w:rsidR="004E30DB" w:rsidRPr="0032374D" w:rsidRDefault="004E30DB" w:rsidP="00677622">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B4E7E16" w14:textId="77777777" w:rsidR="004E30DB" w:rsidRPr="0032374D" w:rsidRDefault="004E30DB" w:rsidP="00677622">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1D47F859" w14:textId="77777777" w:rsidR="004E30DB" w:rsidRPr="0032374D" w:rsidRDefault="004E30DB" w:rsidP="00677622">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4E30DB" w:rsidRPr="0032374D" w14:paraId="74A35F3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430BDA" w14:textId="77777777" w:rsidR="004E30DB" w:rsidRPr="0032374D" w:rsidRDefault="004E30DB" w:rsidP="00677622">
            <w:pPr>
              <w:pStyle w:val="TAC"/>
              <w:rPr>
                <w:lang w:eastAsia="zh-CN"/>
              </w:rPr>
            </w:pPr>
            <w:r w:rsidRPr="0032374D">
              <w:rPr>
                <w:lang w:eastAsia="zh-CN"/>
              </w:rPr>
              <w:t>Monitoring Event-Configuration Status</w:t>
            </w:r>
          </w:p>
          <w:p w14:paraId="1C2A90A0" w14:textId="77777777" w:rsidR="004E30DB" w:rsidRPr="0032374D" w:rsidRDefault="004E30DB" w:rsidP="00677622">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27FB094B" w14:textId="77777777" w:rsidR="004E30DB" w:rsidRPr="0032374D" w:rsidRDefault="004E30DB" w:rsidP="00677622">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64A03A71" w14:textId="77777777" w:rsidR="004E30DB" w:rsidRPr="0032374D" w:rsidRDefault="004E30DB" w:rsidP="00677622">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1EEE3BB" w14:textId="77777777" w:rsidR="004E30DB" w:rsidRPr="0032374D" w:rsidRDefault="004E30DB" w:rsidP="00677622">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3A898CFD" w14:textId="77777777" w:rsidR="004E30DB" w:rsidRPr="0032374D" w:rsidRDefault="004E30DB" w:rsidP="004E30DB">
      <w:pPr>
        <w:rPr>
          <w:lang w:val="de-DE"/>
        </w:rPr>
      </w:pPr>
    </w:p>
    <w:p w14:paraId="49F29A0E" w14:textId="77777777" w:rsidR="004E30DB" w:rsidRPr="0032374D" w:rsidRDefault="004E30DB" w:rsidP="004E30DB">
      <w:pPr>
        <w:pStyle w:val="Heading3"/>
      </w:pPr>
      <w:bookmarkStart w:id="119" w:name="_Toc19712366"/>
      <w:bookmarkStart w:id="120" w:name="_Toc36019964"/>
      <w:bookmarkStart w:id="121" w:name="_Toc183892752"/>
      <w:bookmarkStart w:id="122" w:name="_Toc191378202"/>
      <w:r w:rsidRPr="0032374D">
        <w:rPr>
          <w:lang w:val="sv-SE"/>
        </w:rPr>
        <w:t>5.3</w:t>
      </w:r>
      <w:r w:rsidRPr="0032374D">
        <w:t>.2</w:t>
      </w:r>
      <w:r w:rsidRPr="0032374D">
        <w:tab/>
        <w:t>Detailed Behaviour of the MME/SGSN</w:t>
      </w:r>
      <w:bookmarkEnd w:id="119"/>
      <w:bookmarkEnd w:id="120"/>
      <w:bookmarkEnd w:id="121"/>
      <w:bookmarkEnd w:id="122"/>
    </w:p>
    <w:p w14:paraId="7B0CE43F" w14:textId="77777777" w:rsidR="004E30DB" w:rsidRPr="0032374D" w:rsidRDefault="004E30DB" w:rsidP="004E30DB">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89D4AEF" w14:textId="77777777" w:rsidR="004E30DB" w:rsidRPr="0032374D" w:rsidRDefault="004E30DB" w:rsidP="004E30DB">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14:paraId="05508B05" w14:textId="77777777" w:rsidR="004E30DB" w:rsidRPr="0032374D" w:rsidRDefault="004E30DB" w:rsidP="004E30DB">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14:paraId="7DF1EA45" w14:textId="77777777" w:rsidR="004E30DB" w:rsidRPr="0032374D" w:rsidRDefault="004E30DB" w:rsidP="004E30DB">
      <w:r w:rsidRPr="0032374D">
        <w:t>If there is an error in any of the above steps then the MME/SGSN shall stop processing and shall return the error code specified in the respective step.</w:t>
      </w:r>
    </w:p>
    <w:p w14:paraId="44B566C1" w14:textId="77777777" w:rsidR="004E30DB" w:rsidRPr="0032374D" w:rsidRDefault="004E30DB" w:rsidP="004E30DB">
      <w:r w:rsidRPr="0032374D">
        <w:t>If the MME/SGSN cannot fulfil the received request for reasons not stated above, it shall stop processing the request and set Result-Code to DIAMETER_UNABLE_TO_COMPLY.</w:t>
      </w:r>
    </w:p>
    <w:p w14:paraId="7E33E688" w14:textId="77777777" w:rsidR="004E30DB" w:rsidRPr="0032374D" w:rsidRDefault="004E30DB" w:rsidP="004E30DB">
      <w:r w:rsidRPr="0032374D">
        <w:lastRenderedPageBreak/>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281FE93E" w14:textId="77777777" w:rsidR="004E30DB" w:rsidRPr="0032374D" w:rsidRDefault="004E30DB" w:rsidP="004E30DB">
      <w:r w:rsidRPr="0032374D">
        <w:t>For the number of UEs in a geographic location monitoring event, for each SCEF-Reference-ID that the MME/SGSN is able to successfully process, the MME/SGSN shall</w:t>
      </w:r>
    </w:p>
    <w:p w14:paraId="6B43B07C" w14:textId="77777777" w:rsidR="004E30DB" w:rsidRPr="0032374D" w:rsidRDefault="004E30DB" w:rsidP="004E30DB">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1ED67165" w14:textId="77777777" w:rsidR="004E30DB" w:rsidRPr="0032374D" w:rsidRDefault="004E30DB" w:rsidP="004E30DB">
      <w:pPr>
        <w:pStyle w:val="B2"/>
      </w:pPr>
      <w:r w:rsidRPr="0032374D">
        <w:t>include in the Configuration-Information-Answer, the exact count of the number of UEs that are known to be at the requested location.</w:t>
      </w:r>
    </w:p>
    <w:p w14:paraId="23C8FC58" w14:textId="77777777" w:rsidR="004E30DB" w:rsidRPr="0032374D" w:rsidRDefault="004E30DB" w:rsidP="004E30DB">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70858ED6" w14:textId="77777777" w:rsidR="004E30DB" w:rsidRPr="0032374D" w:rsidRDefault="004E30DB" w:rsidP="004E30DB">
      <w:pPr>
        <w:pStyle w:val="B2"/>
      </w:pPr>
      <w:r w:rsidRPr="0032374D">
        <w:t>include in the Configuration-Information-Answer, the exact count of the number of UEs belonging to the provided IMSI Group that are known to be at the requested location.</w:t>
      </w:r>
    </w:p>
    <w:p w14:paraId="4EC5A3E6" w14:textId="77777777" w:rsidR="004E30DB" w:rsidRPr="0032374D" w:rsidRDefault="004E30DB" w:rsidP="004E30DB">
      <w:r w:rsidRPr="0032374D">
        <w:t>If the requested location type is current location, then the MME/SGSN may activate the paging and RAN location reporting procedures (if required) before providing the response in the Configuration-Information-Answer.</w:t>
      </w:r>
    </w:p>
    <w:p w14:paraId="0F2D87A6" w14:textId="77777777" w:rsidR="004E30DB" w:rsidRPr="0032374D" w:rsidRDefault="004E30DB" w:rsidP="004E30DB">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60B99DA8" w14:textId="77777777" w:rsidR="004E30DB" w:rsidRPr="0032374D" w:rsidRDefault="004E30DB" w:rsidP="004E30DB">
      <w:pPr>
        <w:pStyle w:val="Heading3"/>
      </w:pPr>
      <w:bookmarkStart w:id="123" w:name="_Toc19712367"/>
      <w:bookmarkStart w:id="124" w:name="_Toc36019965"/>
      <w:bookmarkStart w:id="125" w:name="_Toc183892753"/>
      <w:bookmarkStart w:id="126" w:name="_Toc191378203"/>
      <w:r w:rsidRPr="0032374D">
        <w:rPr>
          <w:lang w:val="sv-SE"/>
        </w:rPr>
        <w:t>5.3</w:t>
      </w:r>
      <w:r w:rsidRPr="0032374D">
        <w:t>.3</w:t>
      </w:r>
      <w:r w:rsidRPr="0032374D">
        <w:tab/>
        <w:t>Detailed Behaviour of the IWK-SCEF</w:t>
      </w:r>
      <w:bookmarkEnd w:id="123"/>
      <w:bookmarkEnd w:id="124"/>
      <w:bookmarkEnd w:id="125"/>
      <w:bookmarkEnd w:id="126"/>
    </w:p>
    <w:p w14:paraId="4BE21244" w14:textId="77777777" w:rsidR="004E30DB" w:rsidRPr="0032374D" w:rsidRDefault="004E30DB" w:rsidP="004E30DB">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3AE3AB8C" w14:textId="77777777" w:rsidR="004E30DB" w:rsidRPr="0032374D" w:rsidRDefault="004E30DB" w:rsidP="004E30DB">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B38E277" w14:textId="77777777" w:rsidR="004E30DB" w:rsidRPr="0032374D" w:rsidRDefault="004E30DB" w:rsidP="004E30DB">
      <w:pPr>
        <w:rPr>
          <w:lang w:val="en-US"/>
        </w:rPr>
      </w:pPr>
      <w:bookmarkStart w:id="127" w:name="_Toc19712368"/>
      <w:bookmarkStart w:id="128"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6054C971" w14:textId="77777777" w:rsidR="004E30DB" w:rsidRPr="0032374D" w:rsidRDefault="004E30DB" w:rsidP="004E30DB">
      <w:pPr>
        <w:pStyle w:val="Heading2"/>
      </w:pPr>
      <w:bookmarkStart w:id="129" w:name="_Toc183892754"/>
      <w:bookmarkStart w:id="130" w:name="_Toc191378204"/>
      <w:r w:rsidRPr="0032374D">
        <w:t>5.</w:t>
      </w:r>
      <w:r w:rsidRPr="0032374D">
        <w:rPr>
          <w:lang w:val="sv-SE"/>
        </w:rPr>
        <w:t>4</w:t>
      </w:r>
      <w:r w:rsidRPr="0032374D">
        <w:tab/>
        <w:t>Event Configuration Procedure for Roaming</w:t>
      </w:r>
      <w:bookmarkEnd w:id="127"/>
      <w:bookmarkEnd w:id="128"/>
      <w:bookmarkEnd w:id="129"/>
      <w:bookmarkEnd w:id="130"/>
    </w:p>
    <w:p w14:paraId="2FC0E891" w14:textId="77777777" w:rsidR="004E30DB" w:rsidRPr="0032374D" w:rsidRDefault="004E30DB" w:rsidP="004E30DB">
      <w:pPr>
        <w:pStyle w:val="Heading3"/>
      </w:pPr>
      <w:bookmarkStart w:id="131" w:name="_Toc19712369"/>
      <w:bookmarkStart w:id="132" w:name="_Toc36019967"/>
      <w:bookmarkStart w:id="133" w:name="_Toc183892755"/>
      <w:bookmarkStart w:id="134" w:name="_Toc191378205"/>
      <w:r w:rsidRPr="0032374D">
        <w:rPr>
          <w:lang w:val="sv-SE"/>
        </w:rPr>
        <w:t>5.4</w:t>
      </w:r>
      <w:r w:rsidRPr="0032374D">
        <w:t>.1</w:t>
      </w:r>
      <w:r w:rsidRPr="0032374D">
        <w:tab/>
        <w:t>General</w:t>
      </w:r>
      <w:bookmarkEnd w:id="131"/>
      <w:bookmarkEnd w:id="132"/>
      <w:bookmarkEnd w:id="133"/>
      <w:bookmarkEnd w:id="134"/>
    </w:p>
    <w:p w14:paraId="16A6C776" w14:textId="77777777" w:rsidR="004E30DB" w:rsidRPr="0032374D" w:rsidRDefault="004E30DB" w:rsidP="004E30DB">
      <w:pPr>
        <w:rPr>
          <w:lang w:val="en-US"/>
        </w:rPr>
      </w:pPr>
      <w:r w:rsidRPr="0032374D">
        <w:rPr>
          <w:lang w:val="en-US"/>
        </w:rPr>
        <w:t xml:space="preserve">The MME/SGSN shall send the monitoring event configuration information to the IWK-SCEF in roaming scenarios, when the MME/SGSN receives the monitoring event configuration from the HSS. The monitoring event configuration information </w:t>
      </w:r>
      <w:r>
        <w:rPr>
          <w:lang w:val="en-US"/>
        </w:rPr>
        <w:t xml:space="preserve">as received in the Monitoring-Event-Configuration AVP </w:t>
      </w:r>
      <w:r w:rsidRPr="0032374D">
        <w:rPr>
          <w:lang w:val="en-US"/>
        </w:rPr>
        <w:t>shall be locally consumed at the IWK-SCEF and the IWK-SCEF shall not route such</w:t>
      </w:r>
      <w:r>
        <w:rPr>
          <w:lang w:val="en-US"/>
        </w:rPr>
        <w:t xml:space="preserve"> information </w:t>
      </w:r>
      <w:r w:rsidRPr="0032374D">
        <w:rPr>
          <w:lang w:val="en-US"/>
        </w:rPr>
        <w:t>s beyond it.</w:t>
      </w:r>
    </w:p>
    <w:p w14:paraId="173EC9F8" w14:textId="77777777" w:rsidR="004E30DB" w:rsidRPr="0032374D" w:rsidRDefault="004E30DB" w:rsidP="004E30DB">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5ED6E93D" w14:textId="77777777" w:rsidR="004E30DB" w:rsidRPr="0032374D" w:rsidRDefault="004E30DB" w:rsidP="004E30DB">
      <w:pPr>
        <w:pStyle w:val="TH"/>
      </w:pPr>
      <w:r w:rsidRPr="0032374D">
        <w:lastRenderedPageBreak/>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14"/>
        <w:gridCol w:w="1583"/>
        <w:gridCol w:w="592"/>
        <w:gridCol w:w="5822"/>
      </w:tblGrid>
      <w:tr w:rsidR="004E30DB" w:rsidRPr="0032374D" w14:paraId="120504A0" w14:textId="77777777" w:rsidTr="00677622">
        <w:trPr>
          <w:jc w:val="center"/>
        </w:trPr>
        <w:tc>
          <w:tcPr>
            <w:tcW w:w="0" w:type="auto"/>
            <w:shd w:val="clear" w:color="auto" w:fill="D9D9D9"/>
          </w:tcPr>
          <w:p w14:paraId="75BEA133" w14:textId="77777777" w:rsidR="004E30DB" w:rsidRPr="0032374D" w:rsidRDefault="004E30DB" w:rsidP="00677622">
            <w:pPr>
              <w:pStyle w:val="TH"/>
            </w:pPr>
            <w:r w:rsidRPr="0032374D">
              <w:t>Information Element Name</w:t>
            </w:r>
          </w:p>
        </w:tc>
        <w:tc>
          <w:tcPr>
            <w:tcW w:w="0" w:type="auto"/>
            <w:shd w:val="clear" w:color="auto" w:fill="D9D9D9"/>
          </w:tcPr>
          <w:p w14:paraId="2D3B0BC7" w14:textId="77777777" w:rsidR="004E30DB" w:rsidRPr="0032374D" w:rsidRDefault="004E30DB" w:rsidP="00677622">
            <w:pPr>
              <w:pStyle w:val="TH"/>
            </w:pPr>
            <w:r w:rsidRPr="0032374D">
              <w:t>Mapping to Diameter AVP</w:t>
            </w:r>
          </w:p>
        </w:tc>
        <w:tc>
          <w:tcPr>
            <w:tcW w:w="0" w:type="auto"/>
            <w:shd w:val="clear" w:color="auto" w:fill="D9D9D9"/>
          </w:tcPr>
          <w:p w14:paraId="4D3F9AA6" w14:textId="77777777" w:rsidR="004E30DB" w:rsidRPr="0032374D" w:rsidRDefault="004E30DB" w:rsidP="00677622">
            <w:pPr>
              <w:pStyle w:val="TH"/>
            </w:pPr>
            <w:r w:rsidRPr="0032374D">
              <w:t>Cat.</w:t>
            </w:r>
          </w:p>
        </w:tc>
        <w:tc>
          <w:tcPr>
            <w:tcW w:w="0" w:type="auto"/>
            <w:shd w:val="clear" w:color="auto" w:fill="D9D9D9"/>
          </w:tcPr>
          <w:p w14:paraId="1C1CA57A" w14:textId="77777777" w:rsidR="004E30DB" w:rsidRPr="0032374D" w:rsidRDefault="004E30DB" w:rsidP="00677622">
            <w:pPr>
              <w:pStyle w:val="TH"/>
            </w:pPr>
            <w:r w:rsidRPr="0032374D">
              <w:t>Description</w:t>
            </w:r>
          </w:p>
        </w:tc>
      </w:tr>
      <w:tr w:rsidR="004E30DB" w:rsidRPr="0032374D" w14:paraId="68769948"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58F36A7" w14:textId="77777777" w:rsidR="004E30DB" w:rsidRPr="0032374D" w:rsidRDefault="004E30DB" w:rsidP="00677622">
            <w:pPr>
              <w:pStyle w:val="TAC"/>
            </w:pPr>
            <w:r w:rsidRPr="0032374D">
              <w:t>Monitoring Event Configuration</w:t>
            </w:r>
          </w:p>
          <w:p w14:paraId="42309E47" w14:textId="77777777" w:rsidR="004E30DB" w:rsidRPr="0032374D" w:rsidRDefault="004E30DB" w:rsidP="00677622">
            <w:pPr>
              <w:pStyle w:val="TAC"/>
            </w:pPr>
            <w:r w:rsidRPr="0032374D">
              <w:t xml:space="preserve">(see </w:t>
            </w:r>
            <w:r>
              <w:t>6</w:t>
            </w:r>
            <w:r w:rsidRPr="0032374D">
              <w:t>.4.2)</w:t>
            </w:r>
          </w:p>
        </w:tc>
        <w:tc>
          <w:tcPr>
            <w:tcW w:w="0" w:type="auto"/>
            <w:tcBorders>
              <w:top w:val="single" w:sz="4" w:space="0" w:color="auto"/>
              <w:left w:val="single" w:sz="6" w:space="0" w:color="auto"/>
              <w:bottom w:val="single" w:sz="4" w:space="0" w:color="auto"/>
              <w:right w:val="single" w:sz="6" w:space="0" w:color="auto"/>
            </w:tcBorders>
          </w:tcPr>
          <w:p w14:paraId="5E34DC10" w14:textId="77777777" w:rsidR="004E30DB" w:rsidRPr="0032374D" w:rsidRDefault="004E30DB" w:rsidP="00677622">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CEB3C96" w14:textId="77777777" w:rsidR="004E30DB" w:rsidRPr="0032374D" w:rsidRDefault="004E30DB" w:rsidP="00677622">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57801A1C" w14:textId="77777777" w:rsidR="004E30DB" w:rsidRPr="0032374D" w:rsidRDefault="004E30DB" w:rsidP="00677622">
            <w:pPr>
              <w:pStyle w:val="TAL"/>
            </w:pPr>
            <w:r w:rsidRPr="0032374D">
              <w:t xml:space="preserve">If present, this Information Element shall contain the details of Monitoring event(s). </w:t>
            </w:r>
          </w:p>
        </w:tc>
      </w:tr>
      <w:tr w:rsidR="004E30DB" w:rsidRPr="0032374D" w14:paraId="02D7FEC4"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8E35BB0" w14:textId="77777777" w:rsidR="004E30DB" w:rsidRPr="0032374D" w:rsidRDefault="004E30DB" w:rsidP="00677622">
            <w:pPr>
              <w:pStyle w:val="TAC"/>
              <w:rPr>
                <w:lang w:eastAsia="zh-CN"/>
              </w:rPr>
            </w:pPr>
            <w:r w:rsidRPr="0032374D">
              <w:rPr>
                <w:lang w:eastAsia="zh-CN"/>
              </w:rPr>
              <w:t>Monitoring Event Report</w:t>
            </w:r>
          </w:p>
          <w:p w14:paraId="3541446F" w14:textId="77777777" w:rsidR="004E30DB" w:rsidRPr="0032374D" w:rsidRDefault="004E30DB" w:rsidP="00677622">
            <w:pPr>
              <w:pStyle w:val="TAC"/>
            </w:pPr>
            <w:r w:rsidRPr="0032374D">
              <w:rPr>
                <w:lang w:eastAsia="zh-CN"/>
              </w:rPr>
              <w:t xml:space="preserve">(see </w:t>
            </w:r>
            <w:r>
              <w:rPr>
                <w:lang w:eastAsia="zh-CN"/>
              </w:rPr>
              <w:t>6</w:t>
            </w:r>
            <w:r w:rsidRPr="0032374D">
              <w:rPr>
                <w:lang w:eastAsia="zh-CN"/>
              </w:rPr>
              <w:t>.4.3)</w:t>
            </w:r>
          </w:p>
        </w:tc>
        <w:tc>
          <w:tcPr>
            <w:tcW w:w="0" w:type="auto"/>
            <w:tcBorders>
              <w:top w:val="single" w:sz="4" w:space="0" w:color="auto"/>
              <w:left w:val="single" w:sz="6" w:space="0" w:color="auto"/>
              <w:bottom w:val="single" w:sz="4" w:space="0" w:color="auto"/>
              <w:right w:val="single" w:sz="6" w:space="0" w:color="auto"/>
            </w:tcBorders>
          </w:tcPr>
          <w:p w14:paraId="23EB1378" w14:textId="77777777" w:rsidR="004E30DB" w:rsidRPr="0032374D" w:rsidRDefault="004E30DB" w:rsidP="00677622">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0C569E77" w14:textId="77777777" w:rsidR="004E30DB" w:rsidRPr="0032374D" w:rsidRDefault="004E30DB" w:rsidP="00677622">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209F3B9" w14:textId="77777777" w:rsidR="004E30DB" w:rsidRPr="0032374D" w:rsidRDefault="004E30DB" w:rsidP="00677622">
            <w:pPr>
              <w:pStyle w:val="TAL"/>
            </w:pPr>
            <w:r w:rsidRPr="0032374D">
              <w:rPr>
                <w:lang w:eastAsia="zh-CN"/>
              </w:rPr>
              <w:t xml:space="preserve">If an immediate report is available this information element shall contain the event reported by the MME/SGSN. The IWK-SCEF </w:t>
            </w:r>
            <w:r>
              <w:rPr>
                <w:lang w:eastAsia="zh-CN"/>
              </w:rPr>
              <w:t>shall</w:t>
            </w:r>
            <w:r w:rsidRPr="0032374D">
              <w:rPr>
                <w:lang w:eastAsia="zh-CN"/>
              </w:rPr>
              <w:t xml:space="preserve"> normalize the event report and </w:t>
            </w:r>
            <w:r w:rsidRPr="0032374D">
              <w:t>send the normalized monitoring event report towards the SCEF as a separate Reporting-Information-Request message</w:t>
            </w:r>
            <w:r>
              <w:t>.</w:t>
            </w:r>
          </w:p>
        </w:tc>
      </w:tr>
      <w:tr w:rsidR="004E30DB" w:rsidRPr="0032374D" w14:paraId="5B7C240A"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35550BD" w14:textId="77777777" w:rsidR="004E30DB" w:rsidRPr="0032374D" w:rsidRDefault="004E30DB" w:rsidP="00677622">
            <w:pPr>
              <w:pStyle w:val="TAC"/>
            </w:pPr>
            <w:r w:rsidRPr="0032374D">
              <w:t>Supported Features</w:t>
            </w:r>
          </w:p>
          <w:p w14:paraId="6B072A97" w14:textId="77777777" w:rsidR="004E30DB" w:rsidRPr="0032374D" w:rsidRDefault="004E30DB" w:rsidP="00677622">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CF9E216" w14:textId="77777777" w:rsidR="004E30DB" w:rsidRPr="0032374D" w:rsidRDefault="004E30DB" w:rsidP="00677622">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696329F3" w14:textId="77777777" w:rsidR="004E30DB" w:rsidRPr="0032374D" w:rsidRDefault="004E30DB" w:rsidP="00677622">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1C4D45D1"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2568846B"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47F678D" w14:textId="77777777" w:rsidR="004E30DB" w:rsidRPr="00D6552F" w:rsidRDefault="004E30DB" w:rsidP="00677622">
            <w:pPr>
              <w:pStyle w:val="TAC"/>
            </w:pPr>
            <w:r w:rsidRPr="00D6552F">
              <w:t>User Identity</w:t>
            </w:r>
          </w:p>
          <w:p w14:paraId="66B476D8" w14:textId="77777777" w:rsidR="004E30DB" w:rsidRPr="00D6552F" w:rsidRDefault="004E30DB" w:rsidP="00677622">
            <w:pPr>
              <w:pStyle w:val="TAC"/>
            </w:pPr>
            <w:r w:rsidRPr="00D6552F">
              <w:t>(See 6.4.16)</w:t>
            </w:r>
          </w:p>
        </w:tc>
        <w:tc>
          <w:tcPr>
            <w:tcW w:w="0" w:type="auto"/>
            <w:tcBorders>
              <w:top w:val="single" w:sz="4" w:space="0" w:color="auto"/>
              <w:left w:val="single" w:sz="6" w:space="0" w:color="auto"/>
              <w:bottom w:val="single" w:sz="4" w:space="0" w:color="auto"/>
              <w:right w:val="single" w:sz="6" w:space="0" w:color="auto"/>
            </w:tcBorders>
          </w:tcPr>
          <w:p w14:paraId="34402884" w14:textId="77777777" w:rsidR="004E30DB" w:rsidRPr="00D6552F" w:rsidRDefault="004E30DB" w:rsidP="00677622">
            <w:pPr>
              <w:pStyle w:val="TAC"/>
            </w:pPr>
            <w:r w:rsidRPr="00D6552F">
              <w:t>User-Identifier</w:t>
            </w:r>
          </w:p>
        </w:tc>
        <w:tc>
          <w:tcPr>
            <w:tcW w:w="0" w:type="auto"/>
            <w:tcBorders>
              <w:top w:val="single" w:sz="4" w:space="0" w:color="auto"/>
              <w:left w:val="single" w:sz="6" w:space="0" w:color="auto"/>
              <w:bottom w:val="single" w:sz="4" w:space="0" w:color="auto"/>
              <w:right w:val="single" w:sz="6" w:space="0" w:color="auto"/>
            </w:tcBorders>
          </w:tcPr>
          <w:p w14:paraId="1C5F26F3" w14:textId="77777777" w:rsidR="004E30DB" w:rsidRPr="00D6552F" w:rsidRDefault="004E30DB" w:rsidP="00677622">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0965E756" w14:textId="77777777" w:rsidR="004E30DB" w:rsidRPr="00D6552F" w:rsidRDefault="004E30DB" w:rsidP="00677622">
            <w:pPr>
              <w:pStyle w:val="TAL"/>
            </w:pPr>
            <w:r>
              <w:t>If present in the subscription data received from the HSS, this information element shall contain the External-Identifier or the MSISDN.</w:t>
            </w:r>
          </w:p>
        </w:tc>
      </w:tr>
    </w:tbl>
    <w:p w14:paraId="35ACBCDC" w14:textId="77777777" w:rsidR="004E30DB" w:rsidRPr="0032374D" w:rsidRDefault="004E30DB" w:rsidP="004E30DB"/>
    <w:p w14:paraId="3ED62268" w14:textId="77777777" w:rsidR="004E30DB" w:rsidRPr="0032374D" w:rsidRDefault="004E30DB" w:rsidP="004E30DB">
      <w:pPr>
        <w:pStyle w:val="TH"/>
        <w:rPr>
          <w:lang w:val="fr-FR"/>
        </w:rPr>
      </w:pPr>
      <w:r w:rsidRPr="0032374D">
        <w:rPr>
          <w:lang w:val="fr-FR"/>
        </w:rPr>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4E30DB" w:rsidRPr="0032374D" w14:paraId="0DC4AA7A" w14:textId="77777777" w:rsidTr="00677622">
        <w:tc>
          <w:tcPr>
            <w:tcW w:w="0" w:type="auto"/>
            <w:shd w:val="clear" w:color="auto" w:fill="D9D9D9"/>
          </w:tcPr>
          <w:p w14:paraId="37F2CB7F" w14:textId="77777777" w:rsidR="004E30DB" w:rsidRPr="0032374D" w:rsidRDefault="004E30DB" w:rsidP="00677622">
            <w:pPr>
              <w:pStyle w:val="TH"/>
            </w:pPr>
            <w:r w:rsidRPr="0032374D">
              <w:t>Information Element Name</w:t>
            </w:r>
          </w:p>
        </w:tc>
        <w:tc>
          <w:tcPr>
            <w:tcW w:w="0" w:type="auto"/>
            <w:shd w:val="clear" w:color="auto" w:fill="D9D9D9"/>
          </w:tcPr>
          <w:p w14:paraId="78758733" w14:textId="77777777" w:rsidR="004E30DB" w:rsidRPr="0032374D" w:rsidRDefault="004E30DB" w:rsidP="00677622">
            <w:pPr>
              <w:pStyle w:val="TH"/>
            </w:pPr>
            <w:r w:rsidRPr="0032374D">
              <w:t>Mapping to Diameter AVP</w:t>
            </w:r>
          </w:p>
        </w:tc>
        <w:tc>
          <w:tcPr>
            <w:tcW w:w="0" w:type="auto"/>
            <w:shd w:val="clear" w:color="auto" w:fill="D9D9D9"/>
          </w:tcPr>
          <w:p w14:paraId="4FD094FB" w14:textId="77777777" w:rsidR="004E30DB" w:rsidRPr="0032374D" w:rsidRDefault="004E30DB" w:rsidP="00677622">
            <w:pPr>
              <w:pStyle w:val="TH"/>
            </w:pPr>
            <w:r w:rsidRPr="0032374D">
              <w:t>Cat</w:t>
            </w:r>
          </w:p>
        </w:tc>
        <w:tc>
          <w:tcPr>
            <w:tcW w:w="0" w:type="auto"/>
            <w:shd w:val="clear" w:color="auto" w:fill="D9D9D9"/>
          </w:tcPr>
          <w:p w14:paraId="0FF038EE" w14:textId="77777777" w:rsidR="004E30DB" w:rsidRPr="0032374D" w:rsidRDefault="004E30DB" w:rsidP="00677622">
            <w:pPr>
              <w:pStyle w:val="TH"/>
            </w:pPr>
            <w:r w:rsidRPr="0032374D">
              <w:t>Description</w:t>
            </w:r>
          </w:p>
        </w:tc>
      </w:tr>
      <w:tr w:rsidR="004E30DB" w:rsidRPr="0032374D" w14:paraId="512E594B" w14:textId="77777777" w:rsidTr="00677622">
        <w:trPr>
          <w:cantSplit/>
          <w:trHeight w:val="401"/>
        </w:trPr>
        <w:tc>
          <w:tcPr>
            <w:tcW w:w="0" w:type="auto"/>
          </w:tcPr>
          <w:p w14:paraId="4CCCBDA5" w14:textId="77777777" w:rsidR="004E30DB" w:rsidRPr="0032374D" w:rsidRDefault="004E30DB" w:rsidP="00677622">
            <w:pPr>
              <w:pStyle w:val="TAC"/>
            </w:pPr>
            <w:r w:rsidRPr="0032374D">
              <w:t>Result</w:t>
            </w:r>
          </w:p>
          <w:p w14:paraId="65944D0A" w14:textId="77777777" w:rsidR="004E30DB" w:rsidRPr="0032374D" w:rsidRDefault="004E30DB" w:rsidP="00677622">
            <w:pPr>
              <w:pStyle w:val="TAC"/>
            </w:pPr>
            <w:r w:rsidRPr="0032374D">
              <w:t>(See 6.3)</w:t>
            </w:r>
          </w:p>
        </w:tc>
        <w:tc>
          <w:tcPr>
            <w:tcW w:w="0" w:type="auto"/>
          </w:tcPr>
          <w:p w14:paraId="055C5A45" w14:textId="77777777" w:rsidR="004E30DB" w:rsidRPr="0032374D" w:rsidRDefault="004E30DB" w:rsidP="00677622">
            <w:pPr>
              <w:pStyle w:val="TAC"/>
            </w:pPr>
            <w:r w:rsidRPr="0032374D">
              <w:t>Result-Code / Experimental-Result</w:t>
            </w:r>
          </w:p>
        </w:tc>
        <w:tc>
          <w:tcPr>
            <w:tcW w:w="0" w:type="auto"/>
          </w:tcPr>
          <w:p w14:paraId="42FFB02E" w14:textId="77777777" w:rsidR="004E30DB" w:rsidRPr="0032374D" w:rsidRDefault="004E30DB" w:rsidP="00677622">
            <w:pPr>
              <w:pStyle w:val="TAC"/>
            </w:pPr>
            <w:r w:rsidRPr="0032374D">
              <w:t>M</w:t>
            </w:r>
          </w:p>
        </w:tc>
        <w:tc>
          <w:tcPr>
            <w:tcW w:w="0" w:type="auto"/>
          </w:tcPr>
          <w:p w14:paraId="6616A781" w14:textId="77777777" w:rsidR="004E30DB" w:rsidRPr="0032374D" w:rsidRDefault="004E30DB" w:rsidP="00677622">
            <w:pPr>
              <w:pStyle w:val="TAL"/>
            </w:pPr>
            <w:r w:rsidRPr="0032374D">
              <w:t>Result of the request.</w:t>
            </w:r>
          </w:p>
          <w:p w14:paraId="0E24F50E" w14:textId="77777777" w:rsidR="004E30DB" w:rsidRPr="0032374D" w:rsidRDefault="004E30DB" w:rsidP="00677622">
            <w:pPr>
              <w:pStyle w:val="TAL"/>
            </w:pPr>
            <w:r w:rsidRPr="0032374D">
              <w:t>Result-Code AVP shall be used for errors defined in the Diameter Base Protocol.</w:t>
            </w:r>
          </w:p>
          <w:p w14:paraId="3AD9D0DC"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22F4F294"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24761F" w14:textId="77777777" w:rsidR="004E30DB" w:rsidRPr="0032374D" w:rsidRDefault="004E30DB" w:rsidP="00677622">
            <w:pPr>
              <w:pStyle w:val="TAC"/>
            </w:pPr>
            <w:r w:rsidRPr="0032374D">
              <w:t>Supported Features</w:t>
            </w:r>
          </w:p>
          <w:p w14:paraId="63D48855" w14:textId="77777777" w:rsidR="004E30DB" w:rsidRPr="0032374D" w:rsidRDefault="004E30DB" w:rsidP="00677622">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6B7F157E"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5688334"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57E2242"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rsidDel="004211C9" w14:paraId="1FAE88C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A0ADEE0" w14:textId="77777777" w:rsidR="004E30DB" w:rsidRPr="0032374D" w:rsidRDefault="004E30DB" w:rsidP="00677622">
            <w:pPr>
              <w:pStyle w:val="TAC"/>
              <w:rPr>
                <w:lang w:eastAsia="zh-CN"/>
              </w:rPr>
            </w:pPr>
            <w:r w:rsidRPr="0032374D">
              <w:rPr>
                <w:lang w:eastAsia="zh-CN"/>
              </w:rPr>
              <w:t>Monitoring Event-Configuration Status</w:t>
            </w:r>
          </w:p>
          <w:p w14:paraId="7E14F94F" w14:textId="77777777" w:rsidR="004E30DB" w:rsidRPr="0032374D" w:rsidDel="004211C9" w:rsidRDefault="004E30DB" w:rsidP="00677622">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05AD45E9" w14:textId="77777777" w:rsidR="004E30DB" w:rsidRPr="0032374D" w:rsidDel="004211C9" w:rsidRDefault="004E30DB" w:rsidP="00677622">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635FB902" w14:textId="77777777" w:rsidR="004E30DB" w:rsidRPr="0032374D" w:rsidDel="004211C9" w:rsidRDefault="004E30DB" w:rsidP="00677622">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A4978DC" w14:textId="77777777" w:rsidR="004E30DB" w:rsidRPr="0032374D" w:rsidDel="004211C9" w:rsidRDefault="004E30DB" w:rsidP="00677622">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5C239FA" w14:textId="77777777" w:rsidR="004E30DB" w:rsidRPr="0032374D" w:rsidRDefault="004E30DB" w:rsidP="004E30DB">
      <w:pPr>
        <w:rPr>
          <w:lang w:val="sv-SE"/>
        </w:rPr>
      </w:pPr>
    </w:p>
    <w:p w14:paraId="0736CCB8" w14:textId="77777777" w:rsidR="004E30DB" w:rsidRPr="0032374D" w:rsidRDefault="004E30DB" w:rsidP="004E30DB">
      <w:pPr>
        <w:pStyle w:val="Heading3"/>
      </w:pPr>
      <w:bookmarkStart w:id="135" w:name="_Toc19712370"/>
      <w:bookmarkStart w:id="136" w:name="_Toc36019968"/>
      <w:bookmarkStart w:id="137" w:name="_Toc183892756"/>
      <w:bookmarkStart w:id="138" w:name="_Toc191378206"/>
      <w:r w:rsidRPr="0032374D">
        <w:rPr>
          <w:lang w:val="sv-SE"/>
        </w:rPr>
        <w:t>5.4</w:t>
      </w:r>
      <w:r w:rsidRPr="0032374D">
        <w:t>.2</w:t>
      </w:r>
      <w:r w:rsidRPr="0032374D">
        <w:tab/>
        <w:t>Detailed Behaviour of the IWK-SCEF</w:t>
      </w:r>
      <w:bookmarkEnd w:id="135"/>
      <w:bookmarkEnd w:id="136"/>
      <w:bookmarkEnd w:id="137"/>
      <w:bookmarkEnd w:id="138"/>
    </w:p>
    <w:p w14:paraId="5C58585A" w14:textId="77777777" w:rsidR="004E30DB" w:rsidRPr="0032374D" w:rsidRDefault="004E30DB" w:rsidP="004E30DB">
      <w:r w:rsidRPr="0032374D">
        <w:t>When the Configuration-Information-Request</w:t>
      </w:r>
      <w:r w:rsidRPr="0032374D" w:rsidDel="00F4290D">
        <w:t xml:space="preserve"> </w:t>
      </w:r>
      <w:r w:rsidRPr="0032374D">
        <w:t>is received from the MME/SGSN, the IWK-SCEF shall, in the following order:</w:t>
      </w:r>
    </w:p>
    <w:p w14:paraId="444266A9" w14:textId="77777777" w:rsidR="004E30DB" w:rsidRPr="0032374D" w:rsidRDefault="004E30DB" w:rsidP="004E30DB">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426945CC" w14:textId="77777777" w:rsidR="004E30DB" w:rsidRPr="0032374D" w:rsidRDefault="004E30DB" w:rsidP="004E30DB">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5BA78C3B" w14:textId="77777777" w:rsidR="004E30DB" w:rsidRPr="0032374D" w:rsidRDefault="004E30DB" w:rsidP="004E30DB">
      <w:r w:rsidRPr="00A6230E">
        <w:t xml:space="preserve">If the </w:t>
      </w:r>
      <w:r>
        <w:t>Configuration-Information-Request</w:t>
      </w:r>
      <w:r w:rsidRPr="00A6230E">
        <w:t xml:space="preserve">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45BBAD91" w14:textId="77777777" w:rsidR="004E30DB" w:rsidRPr="0032374D" w:rsidRDefault="004E30DB" w:rsidP="004E30DB">
      <w:r w:rsidRPr="0032374D">
        <w:t xml:space="preserve">If the monitoring event configuration is for a continuous monitoring (i.e. Monitoring-Duration and/or Maximum-Number-Of-Reports are set), then the IWK-SCEF shall temporarily store the monitoring event configuration until the </w:t>
      </w:r>
      <w:r w:rsidRPr="0032374D">
        <w:lastRenderedPageBreak/>
        <w:t>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4BFE705D" w14:textId="77777777" w:rsidR="004E30DB" w:rsidRPr="0032374D" w:rsidRDefault="004E30DB" w:rsidP="004E30DB">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7B296DB5" w14:textId="77777777" w:rsidR="004E30DB" w:rsidRPr="0032374D" w:rsidRDefault="004E30DB" w:rsidP="004E30DB">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7F62B55B" w14:textId="77777777" w:rsidR="004E30DB" w:rsidRPr="0032374D" w:rsidRDefault="004E30DB" w:rsidP="004E30DB">
      <w:r w:rsidRPr="0032374D">
        <w:t>If the IWK-SCEF cannot fulfil the received request for reasons not stated in the above, it shall stop processing the request and set Result-Code to DIAMETER_UNABLE_TO_COMPLY.</w:t>
      </w:r>
    </w:p>
    <w:p w14:paraId="08D466F6" w14:textId="77777777" w:rsidR="004E30DB" w:rsidRPr="0032374D" w:rsidRDefault="004E30DB" w:rsidP="004E30DB">
      <w:r w:rsidRPr="0032374D">
        <w:t>The details how to handle expiring of Monitoring events is described in 3GPP TS 23.682 [2]</w:t>
      </w:r>
    </w:p>
    <w:p w14:paraId="577EAB6E" w14:textId="77777777" w:rsidR="004E30DB" w:rsidRPr="0032374D" w:rsidRDefault="004E30DB" w:rsidP="004E30DB">
      <w:pPr>
        <w:pStyle w:val="Heading3"/>
      </w:pPr>
      <w:bookmarkStart w:id="139" w:name="_Toc19712371"/>
      <w:bookmarkStart w:id="140" w:name="_Toc36019969"/>
      <w:bookmarkStart w:id="141" w:name="_Toc183892757"/>
      <w:bookmarkStart w:id="142" w:name="_Toc191378207"/>
      <w:r w:rsidRPr="0032374D">
        <w:rPr>
          <w:lang w:val="sv-SE"/>
        </w:rPr>
        <w:t>5.4</w:t>
      </w:r>
      <w:r w:rsidRPr="0032374D">
        <w:t>.3</w:t>
      </w:r>
      <w:r w:rsidRPr="0032374D">
        <w:tab/>
        <w:t>Detailed Behaviour of the MME/SGSN</w:t>
      </w:r>
      <w:bookmarkEnd w:id="139"/>
      <w:bookmarkEnd w:id="140"/>
      <w:bookmarkEnd w:id="141"/>
      <w:bookmarkEnd w:id="142"/>
    </w:p>
    <w:p w14:paraId="3183806A" w14:textId="77777777" w:rsidR="004E30DB" w:rsidRPr="0032374D" w:rsidRDefault="004E30DB" w:rsidP="004E30DB">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w:t>
      </w:r>
      <w:r>
        <w:t>clause</w:t>
      </w:r>
      <w:r w:rsidRPr="0032374D">
        <w:t xml:space="preserve"> 5.2.5 of 3GPP TS 29.272 [16].</w:t>
      </w:r>
    </w:p>
    <w:p w14:paraId="1CE23A1A" w14:textId="77777777" w:rsidR="004E30DB" w:rsidRPr="0032374D" w:rsidRDefault="004E30DB" w:rsidP="004E30DB">
      <w:pPr>
        <w:pStyle w:val="Heading2"/>
      </w:pPr>
      <w:bookmarkStart w:id="143" w:name="_Toc19712372"/>
      <w:bookmarkStart w:id="144" w:name="_Toc36019970"/>
      <w:bookmarkStart w:id="145" w:name="_Toc183892758"/>
      <w:bookmarkStart w:id="146" w:name="_Toc191378208"/>
      <w:r w:rsidRPr="0032374D">
        <w:t>5.</w:t>
      </w:r>
      <w:r w:rsidRPr="0032374D">
        <w:rPr>
          <w:lang w:val="sv-SE"/>
        </w:rPr>
        <w:t>5</w:t>
      </w:r>
      <w:r w:rsidRPr="0032374D">
        <w:tab/>
        <w:t>MO-Data Procedure</w:t>
      </w:r>
      <w:bookmarkEnd w:id="143"/>
      <w:bookmarkEnd w:id="144"/>
      <w:bookmarkEnd w:id="145"/>
      <w:bookmarkEnd w:id="146"/>
    </w:p>
    <w:p w14:paraId="2DDBB7E3" w14:textId="77777777" w:rsidR="004E30DB" w:rsidRPr="0032374D" w:rsidRDefault="004E30DB" w:rsidP="004E30DB">
      <w:pPr>
        <w:pStyle w:val="Heading3"/>
      </w:pPr>
      <w:bookmarkStart w:id="147" w:name="_Toc19712373"/>
      <w:bookmarkStart w:id="148" w:name="_Toc36019971"/>
      <w:bookmarkStart w:id="149" w:name="_Toc183892759"/>
      <w:bookmarkStart w:id="150" w:name="_Toc191378209"/>
      <w:r w:rsidRPr="0032374D">
        <w:t>5.</w:t>
      </w:r>
      <w:r w:rsidRPr="0032374D">
        <w:rPr>
          <w:lang w:val="sv-SE"/>
        </w:rPr>
        <w:t>5</w:t>
      </w:r>
      <w:r w:rsidRPr="0032374D">
        <w:t>.1</w:t>
      </w:r>
      <w:r w:rsidRPr="0032374D">
        <w:tab/>
        <w:t>General</w:t>
      </w:r>
      <w:bookmarkEnd w:id="147"/>
      <w:bookmarkEnd w:id="148"/>
      <w:bookmarkEnd w:id="149"/>
      <w:bookmarkEnd w:id="150"/>
    </w:p>
    <w:p w14:paraId="612A3B08" w14:textId="77777777" w:rsidR="004E30DB" w:rsidRPr="0032374D" w:rsidRDefault="004E30DB" w:rsidP="004E30DB">
      <w:r w:rsidRPr="0032374D">
        <w:t>This procedure shall be used between the MME/SGSN and the SCEF, between the MME/SGSN and the IWK-SCEF and between the IWK-SCEF and the SCEF.</w:t>
      </w:r>
    </w:p>
    <w:p w14:paraId="2C278B42" w14:textId="77777777" w:rsidR="004E30DB" w:rsidRPr="0032374D" w:rsidRDefault="004E30DB" w:rsidP="004E30DB">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0416254B" w14:textId="77777777" w:rsidR="004E30DB" w:rsidRPr="0032374D" w:rsidRDefault="004E30DB" w:rsidP="004E30DB">
      <w:r w:rsidRPr="0032374D">
        <w:t xml:space="preserve">This procedure is used according to 3GPP TS 23.682 [2] </w:t>
      </w:r>
      <w:r>
        <w:t>clause</w:t>
      </w:r>
      <w:r w:rsidRPr="0032374D">
        <w:t xml:space="preserve"> 5.13.4.</w:t>
      </w:r>
    </w:p>
    <w:p w14:paraId="60A15834" w14:textId="77777777" w:rsidR="004E30DB" w:rsidRPr="0032374D" w:rsidRDefault="004E30DB" w:rsidP="004E30DB">
      <w:r w:rsidRPr="0032374D">
        <w:t>The IWK-SCEF may be in the path between the MME/SGSN and the SCEF for roaming cases when the IWK-SCEF is deployed by the operator of the visited PLMN.</w:t>
      </w:r>
    </w:p>
    <w:p w14:paraId="28C1B84E" w14:textId="77777777" w:rsidR="004E30DB" w:rsidRPr="0032374D" w:rsidRDefault="004E30DB" w:rsidP="004E30DB">
      <w:pPr>
        <w:rPr>
          <w:i/>
        </w:rPr>
      </w:pPr>
      <w:r w:rsidRPr="0032374D">
        <w:t>When the procedure is invoked by the IWK-SCEF, it is used to forward mobile originated Non-IP data received from the MME or SGSN to the SCEF.</w:t>
      </w:r>
    </w:p>
    <w:p w14:paraId="2AC85404" w14:textId="77777777" w:rsidR="004E30DB" w:rsidRPr="0032374D" w:rsidRDefault="004E30DB" w:rsidP="004E30DB">
      <w:pPr>
        <w:rPr>
          <w:lang w:val="en-US"/>
        </w:rPr>
      </w:pPr>
      <w:r w:rsidRPr="0032374D">
        <w:t>This procedure is mapped to the commands MO-Data-Request/Answer (ODR/ODA) in the Diameter application specified in clause 6</w:t>
      </w:r>
      <w:r w:rsidRPr="0032374D">
        <w:rPr>
          <w:lang w:val="en-US"/>
        </w:rPr>
        <w:t>.</w:t>
      </w:r>
    </w:p>
    <w:p w14:paraId="624BE276" w14:textId="77777777" w:rsidR="004E30DB" w:rsidRPr="0032374D" w:rsidRDefault="004E30DB" w:rsidP="004E30DB">
      <w:pPr>
        <w:rPr>
          <w:lang w:val="en-US"/>
        </w:rPr>
      </w:pPr>
      <w:r w:rsidRPr="0032374D">
        <w:rPr>
          <w:lang w:val="en-US"/>
        </w:rPr>
        <w:t>The tables 5.5.1-1 and 5.5.1-2 detail the involved information elements.</w:t>
      </w:r>
    </w:p>
    <w:p w14:paraId="143BADE0" w14:textId="77777777" w:rsidR="004E30DB" w:rsidRPr="0032374D" w:rsidRDefault="004E30DB" w:rsidP="004E30DB">
      <w:pPr>
        <w:pStyle w:val="TH"/>
        <w:rPr>
          <w:lang w:val="en-US"/>
        </w:rPr>
      </w:pPr>
      <w:r w:rsidRPr="0032374D">
        <w:rPr>
          <w:lang w:val="en-US"/>
        </w:rPr>
        <w:lastRenderedPageBreak/>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73"/>
        <w:gridCol w:w="1494"/>
        <w:gridCol w:w="592"/>
        <w:gridCol w:w="5852"/>
      </w:tblGrid>
      <w:tr w:rsidR="004E30DB" w:rsidRPr="0032374D" w14:paraId="139973A2" w14:textId="77777777" w:rsidTr="00677622">
        <w:tc>
          <w:tcPr>
            <w:tcW w:w="0" w:type="auto"/>
            <w:shd w:val="clear" w:color="auto" w:fill="D9D9D9"/>
          </w:tcPr>
          <w:p w14:paraId="508A1828"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5CCD8FB2"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550E7F59"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28385173" w14:textId="77777777" w:rsidR="004E30DB" w:rsidRPr="0032374D" w:rsidRDefault="004E30DB" w:rsidP="00677622">
            <w:pPr>
              <w:pStyle w:val="TH"/>
              <w:rPr>
                <w:lang w:val="en-US"/>
              </w:rPr>
            </w:pPr>
            <w:r w:rsidRPr="0032374D">
              <w:rPr>
                <w:lang w:val="en-US"/>
              </w:rPr>
              <w:t>Description</w:t>
            </w:r>
          </w:p>
        </w:tc>
      </w:tr>
      <w:tr w:rsidR="004E30DB" w:rsidRPr="0032374D" w14:paraId="422CBDF2"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F5D2F1" w14:textId="77777777" w:rsidR="004E30DB" w:rsidRPr="0032374D" w:rsidRDefault="004E30DB" w:rsidP="00677622">
            <w:pPr>
              <w:pStyle w:val="TAC"/>
              <w:rPr>
                <w:lang w:val="en-US" w:eastAsia="zh-CN"/>
              </w:rPr>
            </w:pPr>
            <w:r w:rsidRPr="0032374D">
              <w:rPr>
                <w:lang w:val="en-US" w:eastAsia="zh-CN"/>
              </w:rPr>
              <w:t>User Identity</w:t>
            </w:r>
          </w:p>
          <w:p w14:paraId="71AA06CB" w14:textId="77777777" w:rsidR="004E30DB" w:rsidRPr="0032374D" w:rsidRDefault="004E30DB" w:rsidP="00677622">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22D39023" w14:textId="77777777" w:rsidR="004E30DB" w:rsidRPr="0032374D" w:rsidRDefault="004E30DB" w:rsidP="00677622">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294D4D6E"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5A05014" w14:textId="77777777" w:rsidR="004E30DB" w:rsidRPr="0032374D" w:rsidRDefault="004E30DB" w:rsidP="00677622">
            <w:pPr>
              <w:pStyle w:val="TAL"/>
              <w:rPr>
                <w:lang w:val="en-US"/>
              </w:rPr>
            </w:pPr>
            <w:r w:rsidRPr="0032374D">
              <w:t xml:space="preserve">This Information Element shall be present and shall contain the identity of the UE. This is a grouped AVP which shall contain the IMSI. </w:t>
            </w:r>
          </w:p>
        </w:tc>
      </w:tr>
      <w:tr w:rsidR="004E30DB" w:rsidRPr="0032374D" w14:paraId="4FF262EA"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FCCF9" w14:textId="77777777" w:rsidR="004E30DB" w:rsidRPr="0032374D" w:rsidRDefault="004E30DB" w:rsidP="00677622">
            <w:pPr>
              <w:pStyle w:val="TAC"/>
            </w:pPr>
            <w:r w:rsidRPr="0032374D">
              <w:t>EPS Bearer Identity</w:t>
            </w:r>
          </w:p>
          <w:p w14:paraId="46E7410D" w14:textId="77777777" w:rsidR="004E30DB" w:rsidRPr="0032374D" w:rsidRDefault="004E30DB" w:rsidP="00677622">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0B76C56"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07C3E634"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01630CE5" w14:textId="77777777" w:rsidR="004E30DB" w:rsidRPr="0032374D" w:rsidRDefault="004E30DB" w:rsidP="00677622">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4E30DB" w:rsidRPr="0032374D" w14:paraId="0167711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C98DEB" w14:textId="77777777" w:rsidR="004E30DB" w:rsidRPr="0032374D" w:rsidRDefault="004E30DB" w:rsidP="00677622">
            <w:pPr>
              <w:pStyle w:val="TAC"/>
              <w:rPr>
                <w:lang w:val="en-US" w:eastAsia="zh-CN"/>
              </w:rPr>
            </w:pPr>
            <w:r w:rsidRPr="0032374D">
              <w:rPr>
                <w:lang w:val="en-US" w:eastAsia="zh-CN"/>
              </w:rPr>
              <w:t>Non IP data</w:t>
            </w:r>
          </w:p>
          <w:p w14:paraId="6F562651" w14:textId="77777777" w:rsidR="004E30DB" w:rsidRPr="0032374D" w:rsidRDefault="004E30DB" w:rsidP="00677622">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708E93C" w14:textId="77777777" w:rsidR="004E30DB" w:rsidRPr="0032374D" w:rsidRDefault="004E30DB" w:rsidP="00677622">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0BE88DB9"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7391AD66" w14:textId="77777777" w:rsidR="004E30DB" w:rsidRPr="0032374D" w:rsidRDefault="004E30DB" w:rsidP="00677622">
            <w:pPr>
              <w:pStyle w:val="TAL"/>
            </w:pPr>
            <w:r w:rsidRPr="0032374D">
              <w:t>This information element shall contain the Non-IP data to be delivered to the SCEF.</w:t>
            </w:r>
          </w:p>
          <w:p w14:paraId="36B60EED" w14:textId="77777777" w:rsidR="004E30DB" w:rsidRPr="0032374D" w:rsidRDefault="004E30DB" w:rsidP="00677622">
            <w:pPr>
              <w:pStyle w:val="TAL"/>
              <w:rPr>
                <w:lang w:val="en-US"/>
              </w:rPr>
            </w:pPr>
            <w:r w:rsidRPr="0032374D">
              <w:t>This Information Element s</w:t>
            </w:r>
            <w:r w:rsidRPr="0032374D">
              <w:rPr>
                <w:lang w:val="en-US"/>
              </w:rPr>
              <w:t>hall be present when the request conveys Non-IP data.</w:t>
            </w:r>
          </w:p>
        </w:tc>
      </w:tr>
      <w:tr w:rsidR="004E30DB" w:rsidRPr="0032374D" w14:paraId="12F06FB6"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86A54C5" w14:textId="77777777" w:rsidR="004E30DB" w:rsidRPr="0032374D" w:rsidRDefault="004E30DB" w:rsidP="00677622">
            <w:pPr>
              <w:pStyle w:val="TAC"/>
              <w:rPr>
                <w:lang w:val="en-US"/>
              </w:rPr>
            </w:pPr>
            <w:r w:rsidRPr="0032374D">
              <w:rPr>
                <w:lang w:val="en-US"/>
              </w:rPr>
              <w:t>Supported Features</w:t>
            </w:r>
          </w:p>
          <w:p w14:paraId="22430C78" w14:textId="77777777" w:rsidR="004E30DB" w:rsidRPr="0032374D" w:rsidRDefault="004E30DB" w:rsidP="00677622">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01422333"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614D1991"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DAB8CD"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tc>
      </w:tr>
      <w:tr w:rsidR="004E30DB" w:rsidRPr="0032374D" w14:paraId="7514752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FA476D" w14:textId="77777777" w:rsidR="004E30DB" w:rsidRPr="0032374D" w:rsidRDefault="004E30DB" w:rsidP="00677622">
            <w:pPr>
              <w:pStyle w:val="TAC"/>
              <w:rPr>
                <w:lang w:val="de-DE" w:eastAsia="zh-CN"/>
              </w:rPr>
            </w:pPr>
            <w:r w:rsidRPr="0032374D">
              <w:rPr>
                <w:lang w:eastAsia="zh-CN"/>
              </w:rPr>
              <w:t xml:space="preserve"> MO Exception Data </w:t>
            </w:r>
            <w:r w:rsidRPr="0032374D">
              <w:rPr>
                <w:lang w:val="de-DE" w:eastAsia="zh-CN"/>
              </w:rPr>
              <w:t>Counter</w:t>
            </w:r>
          </w:p>
          <w:p w14:paraId="1892DDD1" w14:textId="77777777" w:rsidR="004E30DB" w:rsidRPr="0032374D" w:rsidRDefault="004E30DB" w:rsidP="00677622">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55545DC3" w14:textId="77777777" w:rsidR="004E30DB" w:rsidRPr="0032374D" w:rsidRDefault="004E30DB" w:rsidP="00677622">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209DDC95"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323F254" w14:textId="77777777" w:rsidR="004E30DB" w:rsidRPr="0032374D" w:rsidRDefault="004E30DB" w:rsidP="00677622">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2CE0386F" w14:textId="77777777" w:rsidR="004E30DB" w:rsidRPr="0032374D" w:rsidRDefault="004E30DB" w:rsidP="004E30DB"/>
    <w:p w14:paraId="30E1C22F" w14:textId="77777777" w:rsidR="004E30DB" w:rsidRPr="0032374D" w:rsidRDefault="004E30DB" w:rsidP="004E30DB">
      <w:pPr>
        <w:pStyle w:val="TH"/>
      </w:pPr>
      <w:r w:rsidRPr="0032374D">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4E30DB" w:rsidRPr="0032374D" w14:paraId="74E97E6A" w14:textId="77777777" w:rsidTr="00677622">
        <w:tc>
          <w:tcPr>
            <w:tcW w:w="0" w:type="auto"/>
            <w:shd w:val="clear" w:color="auto" w:fill="D9D9D9"/>
          </w:tcPr>
          <w:p w14:paraId="5FE33FF7" w14:textId="77777777" w:rsidR="004E30DB" w:rsidRPr="0032374D" w:rsidRDefault="004E30DB" w:rsidP="00677622">
            <w:pPr>
              <w:pStyle w:val="TH"/>
            </w:pPr>
            <w:r w:rsidRPr="0032374D">
              <w:t>Information Element Name</w:t>
            </w:r>
          </w:p>
        </w:tc>
        <w:tc>
          <w:tcPr>
            <w:tcW w:w="0" w:type="auto"/>
            <w:shd w:val="clear" w:color="auto" w:fill="D9D9D9"/>
          </w:tcPr>
          <w:p w14:paraId="2C19DE18" w14:textId="77777777" w:rsidR="004E30DB" w:rsidRPr="0032374D" w:rsidRDefault="004E30DB" w:rsidP="00677622">
            <w:pPr>
              <w:pStyle w:val="TH"/>
            </w:pPr>
            <w:r w:rsidRPr="0032374D">
              <w:t>Mapping to Diameter AVP</w:t>
            </w:r>
          </w:p>
        </w:tc>
        <w:tc>
          <w:tcPr>
            <w:tcW w:w="0" w:type="auto"/>
            <w:shd w:val="clear" w:color="auto" w:fill="D9D9D9"/>
          </w:tcPr>
          <w:p w14:paraId="7769FFC1" w14:textId="77777777" w:rsidR="004E30DB" w:rsidRPr="0032374D" w:rsidRDefault="004E30DB" w:rsidP="00677622">
            <w:pPr>
              <w:pStyle w:val="TH"/>
            </w:pPr>
            <w:r w:rsidRPr="0032374D">
              <w:t>Cat.</w:t>
            </w:r>
          </w:p>
        </w:tc>
        <w:tc>
          <w:tcPr>
            <w:tcW w:w="0" w:type="auto"/>
            <w:shd w:val="clear" w:color="auto" w:fill="D9D9D9"/>
          </w:tcPr>
          <w:p w14:paraId="3885826E" w14:textId="77777777" w:rsidR="004E30DB" w:rsidRPr="0032374D" w:rsidRDefault="004E30DB" w:rsidP="00677622">
            <w:pPr>
              <w:pStyle w:val="TH"/>
            </w:pPr>
            <w:r w:rsidRPr="0032374D">
              <w:t>Description</w:t>
            </w:r>
          </w:p>
        </w:tc>
      </w:tr>
      <w:tr w:rsidR="004E30DB" w:rsidRPr="0032374D" w14:paraId="234FEE16" w14:textId="77777777" w:rsidTr="00677622">
        <w:trPr>
          <w:cantSplit/>
          <w:trHeight w:val="401"/>
        </w:trPr>
        <w:tc>
          <w:tcPr>
            <w:tcW w:w="0" w:type="auto"/>
          </w:tcPr>
          <w:p w14:paraId="3CA39B26" w14:textId="77777777" w:rsidR="004E30DB" w:rsidRPr="0032374D" w:rsidRDefault="004E30DB" w:rsidP="00677622">
            <w:pPr>
              <w:pStyle w:val="TAC"/>
            </w:pPr>
            <w:r w:rsidRPr="0032374D">
              <w:t>Result</w:t>
            </w:r>
          </w:p>
          <w:p w14:paraId="6B83D758" w14:textId="77777777" w:rsidR="004E30DB" w:rsidRPr="0032374D" w:rsidRDefault="004E30DB" w:rsidP="00677622">
            <w:pPr>
              <w:pStyle w:val="TAC"/>
            </w:pPr>
            <w:r w:rsidRPr="0032374D">
              <w:t>(See 6.3)</w:t>
            </w:r>
          </w:p>
        </w:tc>
        <w:tc>
          <w:tcPr>
            <w:tcW w:w="0" w:type="auto"/>
          </w:tcPr>
          <w:p w14:paraId="3BE9434E" w14:textId="77777777" w:rsidR="004E30DB" w:rsidRPr="0032374D" w:rsidRDefault="004E30DB" w:rsidP="00677622">
            <w:pPr>
              <w:pStyle w:val="TAC"/>
            </w:pPr>
            <w:r w:rsidRPr="0032374D">
              <w:t>Result-Code / Experimental-Result</w:t>
            </w:r>
          </w:p>
        </w:tc>
        <w:tc>
          <w:tcPr>
            <w:tcW w:w="0" w:type="auto"/>
          </w:tcPr>
          <w:p w14:paraId="7EC7D662" w14:textId="77777777" w:rsidR="004E30DB" w:rsidRPr="0032374D" w:rsidRDefault="004E30DB" w:rsidP="00677622">
            <w:pPr>
              <w:pStyle w:val="TAC"/>
            </w:pPr>
            <w:r w:rsidRPr="0032374D">
              <w:t>M</w:t>
            </w:r>
          </w:p>
        </w:tc>
        <w:tc>
          <w:tcPr>
            <w:tcW w:w="0" w:type="auto"/>
          </w:tcPr>
          <w:p w14:paraId="53785FA4" w14:textId="77777777" w:rsidR="004E30DB" w:rsidRPr="0032374D" w:rsidRDefault="004E30DB" w:rsidP="00677622">
            <w:pPr>
              <w:pStyle w:val="TAL"/>
            </w:pPr>
            <w:r w:rsidRPr="0032374D">
              <w:t>Result of the request.</w:t>
            </w:r>
          </w:p>
          <w:p w14:paraId="4BFA021A" w14:textId="77777777" w:rsidR="004E30DB" w:rsidRPr="0032374D" w:rsidRDefault="004E30DB" w:rsidP="00677622">
            <w:pPr>
              <w:pStyle w:val="TAL"/>
            </w:pPr>
            <w:r w:rsidRPr="0032374D">
              <w:t>Result-Code AVP shall be used for errors defined in the Diameter Base Protocol.</w:t>
            </w:r>
          </w:p>
          <w:p w14:paraId="512F6C05"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18EC1802"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6D758B" w14:textId="77777777" w:rsidR="004E30DB" w:rsidRPr="0032374D" w:rsidRDefault="004E30DB" w:rsidP="00677622">
            <w:pPr>
              <w:pStyle w:val="TAC"/>
            </w:pPr>
            <w:r w:rsidRPr="0032374D">
              <w:t>Supported Features</w:t>
            </w:r>
          </w:p>
          <w:p w14:paraId="1E432E23"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24DC9FD"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D4A9725"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1955509" w14:textId="77777777" w:rsidR="004E30DB" w:rsidRPr="0032374D" w:rsidRDefault="004E30DB" w:rsidP="00677622">
            <w:pPr>
              <w:pStyle w:val="TAL"/>
            </w:pPr>
            <w:r w:rsidRPr="0032374D">
              <w:t>If present, this information element shall contain the list of features supported by the origin host.</w:t>
            </w:r>
          </w:p>
        </w:tc>
      </w:tr>
    </w:tbl>
    <w:p w14:paraId="3461C11F" w14:textId="77777777" w:rsidR="004E30DB" w:rsidRPr="0032374D" w:rsidRDefault="004E30DB" w:rsidP="004E30DB"/>
    <w:p w14:paraId="253A852D" w14:textId="77777777" w:rsidR="004E30DB" w:rsidRPr="0032374D" w:rsidRDefault="004E30DB" w:rsidP="004E30DB">
      <w:pPr>
        <w:pStyle w:val="Heading3"/>
      </w:pPr>
      <w:bookmarkStart w:id="151" w:name="_Toc19712374"/>
      <w:bookmarkStart w:id="152" w:name="_Toc36019972"/>
      <w:bookmarkStart w:id="153" w:name="_Toc183892760"/>
      <w:bookmarkStart w:id="154" w:name="_Toc191378210"/>
      <w:r w:rsidRPr="0032374D">
        <w:rPr>
          <w:lang w:val="sv-SE"/>
        </w:rPr>
        <w:t>5</w:t>
      </w:r>
      <w:r w:rsidRPr="0032374D">
        <w:t>.5.2</w:t>
      </w:r>
      <w:r w:rsidRPr="0032374D">
        <w:tab/>
        <w:t>Detailed Behaviour of the MME/SGSN</w:t>
      </w:r>
      <w:bookmarkEnd w:id="151"/>
      <w:bookmarkEnd w:id="152"/>
      <w:bookmarkEnd w:id="153"/>
      <w:bookmarkEnd w:id="154"/>
    </w:p>
    <w:p w14:paraId="5113CAB1" w14:textId="77777777" w:rsidR="004E30DB" w:rsidRPr="0032374D" w:rsidRDefault="004E30DB" w:rsidP="004E30DB">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7F53BCBE" w14:textId="77777777" w:rsidR="004E30DB" w:rsidRPr="0032374D" w:rsidRDefault="004E30DB" w:rsidP="004E30DB">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4A7CBA10" w14:textId="77777777" w:rsidR="004E30DB" w:rsidRPr="0032374D" w:rsidRDefault="004E30DB" w:rsidP="004E30DB">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2DFAC72A" w14:textId="77777777" w:rsidR="004E30DB" w:rsidRPr="0032374D" w:rsidRDefault="004E30DB" w:rsidP="004E30DB">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08B75773" w14:textId="77777777" w:rsidR="004E30DB" w:rsidRPr="0032374D" w:rsidRDefault="004E30DB" w:rsidP="004E30DB">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 xml:space="preserve">DIAMETER_ERROR_USER_UNKNOWN, the </w:t>
      </w:r>
      <w:r w:rsidRPr="0032374D">
        <w:lastRenderedPageBreak/>
        <w:t>MME or SGSN shall make use of the "Connection Management by MME/SGSN" Procedure (see clause 5.7) to release the T6a/b connection between the MME/SGSN and the SCEF.</w:t>
      </w:r>
    </w:p>
    <w:p w14:paraId="7CA28B4C" w14:textId="77777777" w:rsidR="004E30DB" w:rsidRPr="0032374D" w:rsidRDefault="004E30DB" w:rsidP="004E30DB"/>
    <w:p w14:paraId="02C6EF7B" w14:textId="77777777" w:rsidR="004E30DB" w:rsidRPr="0032374D" w:rsidRDefault="004E30DB" w:rsidP="004E30DB">
      <w:pPr>
        <w:pStyle w:val="Heading3"/>
      </w:pPr>
      <w:bookmarkStart w:id="155" w:name="_Toc19712375"/>
      <w:bookmarkStart w:id="156" w:name="_Toc36019973"/>
      <w:bookmarkStart w:id="157" w:name="_Toc183892761"/>
      <w:bookmarkStart w:id="158" w:name="_Toc191378211"/>
      <w:r w:rsidRPr="0032374D">
        <w:rPr>
          <w:lang w:val="sv-SE"/>
        </w:rPr>
        <w:t>5.5.</w:t>
      </w:r>
      <w:r w:rsidRPr="0032374D">
        <w:t>3</w:t>
      </w:r>
      <w:r w:rsidRPr="0032374D">
        <w:tab/>
        <w:t>Detailed Behaviour of the SCEF</w:t>
      </w:r>
      <w:bookmarkEnd w:id="155"/>
      <w:bookmarkEnd w:id="156"/>
      <w:bookmarkEnd w:id="157"/>
      <w:bookmarkEnd w:id="158"/>
    </w:p>
    <w:p w14:paraId="24DDE161" w14:textId="77777777" w:rsidR="004E30DB" w:rsidRPr="0032374D" w:rsidRDefault="004E30DB" w:rsidP="004E30DB">
      <w:r w:rsidRPr="0032374D">
        <w:t>When the SCEF receives a MO Data Request from the MME/SGSN or the IWK-SCEF, the SCEF shall, in the following order:</w:t>
      </w:r>
    </w:p>
    <w:p w14:paraId="6F1C19B5" w14:textId="77777777" w:rsidR="004E30DB" w:rsidRPr="0032374D" w:rsidRDefault="004E30DB" w:rsidP="004E30DB">
      <w:pPr>
        <w:pStyle w:val="B1"/>
      </w:pPr>
      <w:r w:rsidRPr="0032374D">
        <w:t>-</w:t>
      </w:r>
      <w:r w:rsidRPr="0032374D">
        <w:tab/>
        <w:t>Check that the User Identity exists in the SCEF. If not, Experimental-Result shall be set to DIAMETER_ERROR_USER_UNKNOWN in the MO Data Answer;</w:t>
      </w:r>
    </w:p>
    <w:p w14:paraId="241332EF" w14:textId="77777777" w:rsidR="004E30DB" w:rsidRPr="0032374D" w:rsidRDefault="004E30DB" w:rsidP="004E30DB">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0F95D02C" w14:textId="77777777" w:rsidR="004E30DB" w:rsidRPr="0032374D" w:rsidRDefault="004E30DB" w:rsidP="004E30DB">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015FD731" w14:textId="77777777" w:rsidR="004E30DB" w:rsidRPr="0032374D" w:rsidRDefault="004E30DB" w:rsidP="004E30DB">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F36E9" w14:textId="77777777" w:rsidR="004E30DB" w:rsidRPr="0032374D" w:rsidRDefault="004E30DB" w:rsidP="004E30DB">
      <w:pPr>
        <w:pStyle w:val="Heading3"/>
      </w:pPr>
      <w:bookmarkStart w:id="159" w:name="_Toc19712376"/>
      <w:bookmarkStart w:id="160" w:name="_Toc36019974"/>
      <w:bookmarkStart w:id="161" w:name="_Toc183892762"/>
      <w:bookmarkStart w:id="162" w:name="_Toc191378212"/>
      <w:r w:rsidRPr="0032374D">
        <w:rPr>
          <w:lang w:val="sv-SE"/>
        </w:rPr>
        <w:t>5.5.</w:t>
      </w:r>
      <w:r w:rsidRPr="0032374D">
        <w:t>4</w:t>
      </w:r>
      <w:r w:rsidRPr="0032374D">
        <w:tab/>
        <w:t>Detailed Behaviour of the IWK-SCEF</w:t>
      </w:r>
      <w:bookmarkEnd w:id="159"/>
      <w:bookmarkEnd w:id="160"/>
      <w:bookmarkEnd w:id="161"/>
      <w:bookmarkEnd w:id="162"/>
    </w:p>
    <w:p w14:paraId="2C7A66C2" w14:textId="77777777" w:rsidR="004E30DB" w:rsidRPr="0032374D" w:rsidRDefault="004E30DB" w:rsidP="004E30DB">
      <w:r w:rsidRPr="0032374D">
        <w:t>When the IWK-SCEF receives a MO Data Request</w:t>
      </w:r>
      <w:r w:rsidRPr="0032374D" w:rsidDel="00F74FDF">
        <w:t xml:space="preserve"> </w:t>
      </w:r>
      <w:r w:rsidRPr="0032374D">
        <w:t>from the MME or SGSN, it shall forward the request to the SCEF.</w:t>
      </w:r>
    </w:p>
    <w:p w14:paraId="6EC4E4CF" w14:textId="77777777" w:rsidR="004E30DB" w:rsidRPr="0032374D" w:rsidRDefault="004E30DB" w:rsidP="004E30DB">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128ACC38" w14:textId="77777777" w:rsidR="004E30DB" w:rsidRPr="0032374D" w:rsidRDefault="004E30DB" w:rsidP="004E30DB">
      <w:pPr>
        <w:pStyle w:val="Heading2"/>
      </w:pPr>
      <w:bookmarkStart w:id="163" w:name="_Toc19712377"/>
      <w:bookmarkStart w:id="164" w:name="_Toc36019975"/>
      <w:bookmarkStart w:id="165" w:name="_Toc183892763"/>
      <w:bookmarkStart w:id="166" w:name="_Toc191378213"/>
      <w:r w:rsidRPr="0032374D">
        <w:t>5.</w:t>
      </w:r>
      <w:r w:rsidRPr="0032374D">
        <w:rPr>
          <w:lang w:val="sv-SE"/>
        </w:rPr>
        <w:t>6</w:t>
      </w:r>
      <w:r w:rsidRPr="0032374D">
        <w:tab/>
        <w:t>MT Data Procedure</w:t>
      </w:r>
      <w:bookmarkEnd w:id="163"/>
      <w:bookmarkEnd w:id="164"/>
      <w:bookmarkEnd w:id="165"/>
      <w:bookmarkEnd w:id="166"/>
    </w:p>
    <w:p w14:paraId="71C92CEC" w14:textId="77777777" w:rsidR="004E30DB" w:rsidRPr="0032374D" w:rsidRDefault="004E30DB" w:rsidP="004E30DB">
      <w:pPr>
        <w:pStyle w:val="Heading3"/>
      </w:pPr>
      <w:bookmarkStart w:id="167" w:name="_Toc19712378"/>
      <w:bookmarkStart w:id="168" w:name="_Toc36019976"/>
      <w:bookmarkStart w:id="169" w:name="_Toc183892764"/>
      <w:bookmarkStart w:id="170" w:name="_Toc191378214"/>
      <w:r w:rsidRPr="0032374D">
        <w:t>5.6.1</w:t>
      </w:r>
      <w:r w:rsidRPr="0032374D">
        <w:tab/>
        <w:t>General</w:t>
      </w:r>
      <w:bookmarkEnd w:id="167"/>
      <w:bookmarkEnd w:id="168"/>
      <w:bookmarkEnd w:id="169"/>
      <w:bookmarkEnd w:id="170"/>
    </w:p>
    <w:p w14:paraId="4DCD5CDC" w14:textId="77777777" w:rsidR="004E30DB" w:rsidRPr="0032374D" w:rsidRDefault="004E30DB" w:rsidP="004E30DB">
      <w:r w:rsidRPr="0032374D">
        <w:t>This procedure shall be used between the SCEF and the MME or SGSN, between the SCEF and the IWK-SCEF and between the IWK-SCEF and the MME or SGSN.</w:t>
      </w:r>
    </w:p>
    <w:p w14:paraId="5A7038F7" w14:textId="77777777" w:rsidR="004E30DB" w:rsidRPr="0032374D" w:rsidRDefault="004E30DB" w:rsidP="004E30DB">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1E463BCA" w14:textId="77777777" w:rsidR="004E30DB" w:rsidRPr="0032374D" w:rsidRDefault="004E30DB" w:rsidP="004E30DB">
      <w:r w:rsidRPr="0032374D">
        <w:t xml:space="preserve">This procedure is used according to 3GPP TS 23.682 [2] </w:t>
      </w:r>
      <w:r>
        <w:t>clause</w:t>
      </w:r>
      <w:r w:rsidRPr="0032374D">
        <w:t xml:space="preserve"> 5.13.3.</w:t>
      </w:r>
    </w:p>
    <w:p w14:paraId="077088FB" w14:textId="77777777" w:rsidR="004E30DB" w:rsidRPr="0032374D" w:rsidRDefault="004E30DB" w:rsidP="004E30DB">
      <w:r w:rsidRPr="0032374D">
        <w:t>The IWK-SCEF may be in the path between the SCEF and the MME/SGSN for roaming cases when the IWK-SCEF is deployed by the operator of the visited PLMN.</w:t>
      </w:r>
    </w:p>
    <w:p w14:paraId="0343BB70" w14:textId="77777777" w:rsidR="004E30DB" w:rsidRPr="0032374D" w:rsidRDefault="004E30DB" w:rsidP="004E30DB">
      <w:r w:rsidRPr="0032374D">
        <w:t>When the procedure is invoked by the IWK-SCEF, it is used to forward mobile terminated Non-IP data received from the SCEF to the MME or SGSN.</w:t>
      </w:r>
    </w:p>
    <w:p w14:paraId="587A5848" w14:textId="77777777" w:rsidR="004E30DB" w:rsidRPr="0032374D" w:rsidRDefault="004E30DB" w:rsidP="004E30DB">
      <w:pPr>
        <w:rPr>
          <w:lang w:val="en-US"/>
        </w:rPr>
      </w:pPr>
      <w:r w:rsidRPr="0032374D">
        <w:t>This procedure is mapped to the commands MT-Data-Request/Answer (TDR/TDA) in the Diameter application specified in clause 6</w:t>
      </w:r>
      <w:r w:rsidRPr="0032374D">
        <w:rPr>
          <w:lang w:val="en-US"/>
        </w:rPr>
        <w:t>.</w:t>
      </w:r>
    </w:p>
    <w:p w14:paraId="68999C85" w14:textId="77777777" w:rsidR="004E30DB" w:rsidRPr="0032374D" w:rsidRDefault="004E30DB" w:rsidP="004E30DB">
      <w:pPr>
        <w:rPr>
          <w:lang w:val="en-US"/>
        </w:rPr>
      </w:pPr>
      <w:r w:rsidRPr="0032374D">
        <w:rPr>
          <w:lang w:val="en-US"/>
        </w:rPr>
        <w:t>The tables 5.6.1-1 and 5.6.1-2 detail the involved information elements.</w:t>
      </w:r>
    </w:p>
    <w:p w14:paraId="68168D67" w14:textId="77777777" w:rsidR="004E30DB" w:rsidRPr="0032374D" w:rsidRDefault="004E30DB" w:rsidP="004E30DB">
      <w:pPr>
        <w:pStyle w:val="NO"/>
      </w:pPr>
      <w:r w:rsidRPr="0032374D">
        <w:t>NOTE:</w:t>
      </w:r>
      <w:r w:rsidRPr="0032374D">
        <w:tab/>
        <w:t>The corresponding message name in 3GPP TS 23.682 [2] is "NIDD Submit Request".</w:t>
      </w:r>
    </w:p>
    <w:p w14:paraId="443BA89F" w14:textId="77777777" w:rsidR="004E30DB" w:rsidRPr="0032374D" w:rsidRDefault="004E30DB" w:rsidP="004E30DB">
      <w:pPr>
        <w:pStyle w:val="TH"/>
        <w:rPr>
          <w:lang w:val="en-US"/>
        </w:rPr>
      </w:pPr>
      <w:r w:rsidRPr="0032374D">
        <w:rPr>
          <w:lang w:val="en-US"/>
        </w:rPr>
        <w:lastRenderedPageBreak/>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4E30DB" w:rsidRPr="0032374D" w14:paraId="537DD434" w14:textId="77777777" w:rsidTr="00677622">
        <w:tc>
          <w:tcPr>
            <w:tcW w:w="0" w:type="auto"/>
            <w:shd w:val="clear" w:color="auto" w:fill="D9D9D9"/>
          </w:tcPr>
          <w:p w14:paraId="3FC0AD6F"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5DCA54B6"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3620BEB5"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2140F182" w14:textId="77777777" w:rsidR="004E30DB" w:rsidRPr="0032374D" w:rsidRDefault="004E30DB" w:rsidP="00677622">
            <w:pPr>
              <w:pStyle w:val="TH"/>
              <w:rPr>
                <w:lang w:val="en-US"/>
              </w:rPr>
            </w:pPr>
            <w:r w:rsidRPr="0032374D">
              <w:rPr>
                <w:lang w:val="en-US"/>
              </w:rPr>
              <w:t>Description</w:t>
            </w:r>
          </w:p>
        </w:tc>
      </w:tr>
      <w:tr w:rsidR="004E30DB" w:rsidRPr="0032374D" w14:paraId="0F33010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D42AFC6" w14:textId="77777777" w:rsidR="004E30DB" w:rsidRPr="0032374D" w:rsidRDefault="004E30DB" w:rsidP="00677622">
            <w:pPr>
              <w:pStyle w:val="TAC"/>
              <w:rPr>
                <w:lang w:val="en-US" w:eastAsia="zh-CN"/>
              </w:rPr>
            </w:pPr>
            <w:r w:rsidRPr="0032374D">
              <w:rPr>
                <w:lang w:val="en-US" w:eastAsia="zh-CN"/>
              </w:rPr>
              <w:t>User Identity</w:t>
            </w:r>
          </w:p>
          <w:p w14:paraId="225E1373" w14:textId="77777777" w:rsidR="004E30DB" w:rsidRPr="0032374D" w:rsidRDefault="004E30DB" w:rsidP="00677622">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0E1CF86C" w14:textId="77777777" w:rsidR="004E30DB" w:rsidRPr="0032374D" w:rsidRDefault="004E30DB" w:rsidP="00677622">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8731251"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4192610D" w14:textId="77777777" w:rsidR="004E30DB" w:rsidRPr="0032374D" w:rsidRDefault="004E30DB" w:rsidP="00677622">
            <w:pPr>
              <w:pStyle w:val="TAL"/>
            </w:pPr>
            <w:r w:rsidRPr="0032374D">
              <w:t>This Information Element shall be present and shall contain the identity of the UE. This is a grouped AVP which shall contain the IMSI.</w:t>
            </w:r>
          </w:p>
          <w:p w14:paraId="27A20F55" w14:textId="77777777" w:rsidR="004E30DB" w:rsidRPr="0032374D" w:rsidRDefault="004E30DB" w:rsidP="00677622">
            <w:pPr>
              <w:pStyle w:val="TAL"/>
              <w:rPr>
                <w:lang w:val="en-US"/>
              </w:rPr>
            </w:pPr>
          </w:p>
        </w:tc>
      </w:tr>
      <w:tr w:rsidR="004E30DB" w:rsidRPr="0032374D" w14:paraId="2A05667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BB3885" w14:textId="77777777" w:rsidR="004E30DB" w:rsidRPr="0032374D" w:rsidRDefault="004E30DB" w:rsidP="00677622">
            <w:pPr>
              <w:pStyle w:val="TAC"/>
            </w:pPr>
            <w:r w:rsidRPr="0032374D">
              <w:t>EPS Bearer Identity</w:t>
            </w:r>
          </w:p>
          <w:p w14:paraId="53740B06" w14:textId="77777777" w:rsidR="004E30DB" w:rsidRPr="0032374D" w:rsidRDefault="004E30DB" w:rsidP="00677622">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25D7D4AD"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6406AF1C"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6F78C333"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6E5694D" w14:textId="77777777" w:rsidR="004E30DB" w:rsidRPr="0032374D" w:rsidRDefault="004E30DB" w:rsidP="00677622">
            <w:pPr>
              <w:pStyle w:val="TAL"/>
              <w:rPr>
                <w:lang w:val="en-US"/>
              </w:rPr>
            </w:pPr>
          </w:p>
        </w:tc>
      </w:tr>
      <w:tr w:rsidR="004E30DB" w:rsidRPr="0032374D" w14:paraId="31122FD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39E078" w14:textId="77777777" w:rsidR="004E30DB" w:rsidRPr="0032374D" w:rsidRDefault="004E30DB" w:rsidP="00677622">
            <w:pPr>
              <w:pStyle w:val="TAC"/>
              <w:rPr>
                <w:lang w:val="en-US" w:eastAsia="zh-CN"/>
              </w:rPr>
            </w:pPr>
            <w:r w:rsidRPr="0032374D">
              <w:rPr>
                <w:lang w:val="en-US" w:eastAsia="zh-CN"/>
              </w:rPr>
              <w:t>Non-IP Data</w:t>
            </w:r>
          </w:p>
          <w:p w14:paraId="43651643" w14:textId="77777777" w:rsidR="004E30DB" w:rsidRPr="0032374D" w:rsidRDefault="004E30DB" w:rsidP="00677622">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1813EACC" w14:textId="77777777" w:rsidR="004E30DB" w:rsidRPr="0032374D" w:rsidRDefault="004E30DB" w:rsidP="00677622">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4F236182"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1B60AA6B" w14:textId="77777777" w:rsidR="004E30DB" w:rsidRPr="0032374D" w:rsidRDefault="004E30DB" w:rsidP="00677622">
            <w:pPr>
              <w:pStyle w:val="TAL"/>
            </w:pPr>
            <w:r w:rsidRPr="0032374D">
              <w:t>This information element shall contain the Non-IP data to be delivered to the MME or SGSN.</w:t>
            </w:r>
          </w:p>
          <w:p w14:paraId="66769DD1" w14:textId="77777777" w:rsidR="004E30DB" w:rsidRPr="0032374D" w:rsidRDefault="004E30DB" w:rsidP="00677622">
            <w:pPr>
              <w:pStyle w:val="TAL"/>
              <w:rPr>
                <w:lang w:val="en-US"/>
              </w:rPr>
            </w:pPr>
            <w:r w:rsidRPr="0032374D">
              <w:t>This Information Element s</w:t>
            </w:r>
            <w:r w:rsidRPr="0032374D">
              <w:rPr>
                <w:lang w:val="en-US"/>
              </w:rPr>
              <w:t>hall be present when the request conveys Non-IP data.</w:t>
            </w:r>
          </w:p>
          <w:p w14:paraId="6F9137AF" w14:textId="77777777" w:rsidR="004E30DB" w:rsidRPr="0032374D" w:rsidRDefault="004E30DB" w:rsidP="00677622">
            <w:pPr>
              <w:pStyle w:val="TAL"/>
              <w:rPr>
                <w:lang w:val="en-US"/>
              </w:rPr>
            </w:pPr>
          </w:p>
        </w:tc>
      </w:tr>
      <w:tr w:rsidR="004E30DB" w:rsidRPr="0032374D" w14:paraId="4DF1583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C1D094" w14:textId="77777777" w:rsidR="004E30DB" w:rsidRPr="0032374D" w:rsidRDefault="004E30DB" w:rsidP="00677622">
            <w:pPr>
              <w:pStyle w:val="TAC"/>
              <w:rPr>
                <w:szCs w:val="16"/>
              </w:rPr>
            </w:pPr>
            <w:r w:rsidRPr="0032374D">
              <w:rPr>
                <w:szCs w:val="16"/>
              </w:rPr>
              <w:t>SCEF Wait Time</w:t>
            </w:r>
          </w:p>
          <w:p w14:paraId="236B7B35" w14:textId="77777777" w:rsidR="004E30DB" w:rsidRPr="0032374D" w:rsidRDefault="004E30DB" w:rsidP="00677622">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6D6277FE" w14:textId="77777777" w:rsidR="004E30DB" w:rsidRPr="0032374D" w:rsidRDefault="004E30DB" w:rsidP="00677622">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75A24002" w14:textId="77777777" w:rsidR="004E30DB" w:rsidRPr="0032374D" w:rsidRDefault="004E30DB" w:rsidP="00677622">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C7E8CED" w14:textId="77777777" w:rsidR="004E30DB" w:rsidRPr="0032374D" w:rsidRDefault="004E30DB" w:rsidP="00677622">
            <w:pPr>
              <w:pStyle w:val="TAL"/>
            </w:pPr>
            <w:r w:rsidRPr="0032374D">
              <w:t>This information element, when present, shall indicate the timestamp (in UTC) until which the SCEF expects a response.</w:t>
            </w:r>
          </w:p>
        </w:tc>
      </w:tr>
      <w:tr w:rsidR="004E30DB" w:rsidRPr="0032374D" w14:paraId="264A3211"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D1C9B0" w14:textId="77777777" w:rsidR="004E30DB" w:rsidRPr="0032374D" w:rsidRDefault="004E30DB" w:rsidP="00677622">
            <w:pPr>
              <w:pStyle w:val="TAC"/>
              <w:rPr>
                <w:szCs w:val="16"/>
              </w:rPr>
            </w:pPr>
            <w:r w:rsidRPr="0032374D">
              <w:rPr>
                <w:szCs w:val="16"/>
              </w:rPr>
              <w:t>Maximum Retransmission Time</w:t>
            </w:r>
          </w:p>
          <w:p w14:paraId="11333603" w14:textId="77777777" w:rsidR="004E30DB" w:rsidRPr="0032374D" w:rsidRDefault="004E30DB" w:rsidP="00677622">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74ABD918" w14:textId="77777777" w:rsidR="004E30DB" w:rsidRPr="0032374D" w:rsidRDefault="004E30DB" w:rsidP="00677622">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FB45CE9" w14:textId="77777777" w:rsidR="004E30DB" w:rsidRPr="0032374D" w:rsidRDefault="004E30DB" w:rsidP="00677622">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455D45C3" w14:textId="77777777" w:rsidR="004E30DB" w:rsidRPr="0032374D" w:rsidRDefault="004E30DB" w:rsidP="00677622">
            <w:pPr>
              <w:pStyle w:val="TAL"/>
            </w:pPr>
            <w:r w:rsidRPr="0032374D">
              <w:t xml:space="preserve">This information element, when present, shall indicate the maximum retransmission time (in UTC) until which the SCEF is capable to retransmit the MT Non-IP Data. </w:t>
            </w:r>
          </w:p>
        </w:tc>
      </w:tr>
      <w:tr w:rsidR="004E30DB" w:rsidRPr="0032374D" w14:paraId="5FC97DF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6F830E" w14:textId="77777777" w:rsidR="004E30DB" w:rsidRPr="0032374D" w:rsidRDefault="004E30DB" w:rsidP="00677622">
            <w:pPr>
              <w:pStyle w:val="TAC"/>
              <w:rPr>
                <w:lang w:val="en-US"/>
              </w:rPr>
            </w:pPr>
            <w:r w:rsidRPr="0032374D">
              <w:rPr>
                <w:lang w:val="en-US"/>
              </w:rPr>
              <w:t>Supported Features</w:t>
            </w:r>
          </w:p>
          <w:p w14:paraId="5C03717F" w14:textId="77777777" w:rsidR="004E30DB" w:rsidRPr="0032374D" w:rsidRDefault="004E30DB" w:rsidP="00677622">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0B2604EF"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C97F899"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D28F320"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p w14:paraId="270401E5" w14:textId="77777777" w:rsidR="004E30DB" w:rsidRPr="0032374D" w:rsidRDefault="004E30DB" w:rsidP="00677622">
            <w:pPr>
              <w:pStyle w:val="TAL"/>
              <w:rPr>
                <w:i/>
                <w:lang w:val="en-US"/>
              </w:rPr>
            </w:pPr>
          </w:p>
        </w:tc>
      </w:tr>
    </w:tbl>
    <w:p w14:paraId="4FF33DE8" w14:textId="77777777" w:rsidR="004E30DB" w:rsidRPr="0032374D" w:rsidRDefault="004E30DB" w:rsidP="004E30DB"/>
    <w:p w14:paraId="419AD5CE" w14:textId="77777777" w:rsidR="004E30DB" w:rsidRPr="0032374D" w:rsidRDefault="004E30DB" w:rsidP="004E30DB">
      <w:pPr>
        <w:pStyle w:val="TH"/>
      </w:pPr>
      <w:r w:rsidRPr="0032374D">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4E30DB" w:rsidRPr="0032374D" w14:paraId="5684B441" w14:textId="77777777" w:rsidTr="00677622">
        <w:tc>
          <w:tcPr>
            <w:tcW w:w="0" w:type="auto"/>
            <w:shd w:val="clear" w:color="auto" w:fill="D9D9D9"/>
          </w:tcPr>
          <w:p w14:paraId="6C092895" w14:textId="77777777" w:rsidR="004E30DB" w:rsidRPr="0032374D" w:rsidRDefault="004E30DB" w:rsidP="00677622">
            <w:pPr>
              <w:pStyle w:val="TH"/>
            </w:pPr>
            <w:r w:rsidRPr="0032374D">
              <w:t>Information Element Name</w:t>
            </w:r>
          </w:p>
        </w:tc>
        <w:tc>
          <w:tcPr>
            <w:tcW w:w="0" w:type="auto"/>
            <w:shd w:val="clear" w:color="auto" w:fill="D9D9D9"/>
          </w:tcPr>
          <w:p w14:paraId="3666D9C9" w14:textId="77777777" w:rsidR="004E30DB" w:rsidRPr="0032374D" w:rsidRDefault="004E30DB" w:rsidP="00677622">
            <w:pPr>
              <w:pStyle w:val="TH"/>
            </w:pPr>
            <w:r w:rsidRPr="0032374D">
              <w:t>Mapping to Diameter AVP</w:t>
            </w:r>
          </w:p>
        </w:tc>
        <w:tc>
          <w:tcPr>
            <w:tcW w:w="0" w:type="auto"/>
            <w:shd w:val="clear" w:color="auto" w:fill="D9D9D9"/>
          </w:tcPr>
          <w:p w14:paraId="22BDBF06" w14:textId="77777777" w:rsidR="004E30DB" w:rsidRPr="0032374D" w:rsidRDefault="004E30DB" w:rsidP="00677622">
            <w:pPr>
              <w:pStyle w:val="TH"/>
            </w:pPr>
            <w:r w:rsidRPr="0032374D">
              <w:t>Cat.</w:t>
            </w:r>
          </w:p>
        </w:tc>
        <w:tc>
          <w:tcPr>
            <w:tcW w:w="0" w:type="auto"/>
            <w:shd w:val="clear" w:color="auto" w:fill="D9D9D9"/>
          </w:tcPr>
          <w:p w14:paraId="64561C33" w14:textId="77777777" w:rsidR="004E30DB" w:rsidRPr="0032374D" w:rsidRDefault="004E30DB" w:rsidP="00677622">
            <w:pPr>
              <w:pStyle w:val="TH"/>
            </w:pPr>
            <w:r w:rsidRPr="0032374D">
              <w:t>Description</w:t>
            </w:r>
          </w:p>
        </w:tc>
      </w:tr>
      <w:tr w:rsidR="004E30DB" w:rsidRPr="0032374D" w14:paraId="73CDB6DA" w14:textId="77777777" w:rsidTr="00677622">
        <w:trPr>
          <w:cantSplit/>
          <w:trHeight w:val="401"/>
        </w:trPr>
        <w:tc>
          <w:tcPr>
            <w:tcW w:w="0" w:type="auto"/>
          </w:tcPr>
          <w:p w14:paraId="3C0418C0" w14:textId="77777777" w:rsidR="004E30DB" w:rsidRPr="0032374D" w:rsidRDefault="004E30DB" w:rsidP="00677622">
            <w:pPr>
              <w:pStyle w:val="TAC"/>
            </w:pPr>
            <w:r w:rsidRPr="0032374D">
              <w:t>Result</w:t>
            </w:r>
          </w:p>
          <w:p w14:paraId="04365040" w14:textId="77777777" w:rsidR="004E30DB" w:rsidRPr="0032374D" w:rsidRDefault="004E30DB" w:rsidP="00677622">
            <w:pPr>
              <w:pStyle w:val="TAC"/>
            </w:pPr>
            <w:r w:rsidRPr="0032374D">
              <w:t>(See 6.3)</w:t>
            </w:r>
          </w:p>
        </w:tc>
        <w:tc>
          <w:tcPr>
            <w:tcW w:w="0" w:type="auto"/>
          </w:tcPr>
          <w:p w14:paraId="32B15A34" w14:textId="77777777" w:rsidR="004E30DB" w:rsidRPr="0032374D" w:rsidRDefault="004E30DB" w:rsidP="00677622">
            <w:pPr>
              <w:pStyle w:val="TAC"/>
            </w:pPr>
            <w:r w:rsidRPr="0032374D">
              <w:t>Result-Code / Experimental-Result</w:t>
            </w:r>
          </w:p>
        </w:tc>
        <w:tc>
          <w:tcPr>
            <w:tcW w:w="0" w:type="auto"/>
          </w:tcPr>
          <w:p w14:paraId="58DE4425" w14:textId="77777777" w:rsidR="004E30DB" w:rsidRPr="0032374D" w:rsidRDefault="004E30DB" w:rsidP="00677622">
            <w:pPr>
              <w:pStyle w:val="TAC"/>
            </w:pPr>
            <w:r w:rsidRPr="0032374D">
              <w:t>M</w:t>
            </w:r>
          </w:p>
        </w:tc>
        <w:tc>
          <w:tcPr>
            <w:tcW w:w="0" w:type="auto"/>
          </w:tcPr>
          <w:p w14:paraId="61E935AD" w14:textId="77777777" w:rsidR="004E30DB" w:rsidRPr="0032374D" w:rsidRDefault="004E30DB" w:rsidP="00677622">
            <w:pPr>
              <w:pStyle w:val="TAL"/>
            </w:pPr>
            <w:r w:rsidRPr="0032374D">
              <w:t>This information element shall contain the Result of the request.</w:t>
            </w:r>
          </w:p>
          <w:p w14:paraId="4ABD1FD0" w14:textId="77777777" w:rsidR="004E30DB" w:rsidRPr="0032374D" w:rsidRDefault="004E30DB" w:rsidP="00677622">
            <w:pPr>
              <w:pStyle w:val="TAL"/>
            </w:pPr>
            <w:r w:rsidRPr="0032374D">
              <w:t>The Result-Code AVP shall be used to indicate success or errors as defined in the Diameter Base Protocol.</w:t>
            </w:r>
          </w:p>
          <w:p w14:paraId="547A52F7" w14:textId="77777777" w:rsidR="004E30DB" w:rsidRPr="0032374D" w:rsidRDefault="004E30DB" w:rsidP="00677622">
            <w:pPr>
              <w:pStyle w:val="TAL"/>
            </w:pPr>
            <w:r w:rsidRPr="0032374D">
              <w:t>The Experimental-Result AVP shall be used for T6a/b errors. This is a grouped AVP, which contains the 3GPP Vendor ID in the Vendor-Id AVP, and the error code in the Experimental-Result-Code AVP.</w:t>
            </w:r>
          </w:p>
        </w:tc>
      </w:tr>
      <w:tr w:rsidR="004E30DB" w:rsidRPr="0032374D" w14:paraId="17B6F650" w14:textId="77777777" w:rsidTr="00677622">
        <w:trPr>
          <w:cantSplit/>
          <w:trHeight w:val="401"/>
        </w:trPr>
        <w:tc>
          <w:tcPr>
            <w:tcW w:w="0" w:type="auto"/>
          </w:tcPr>
          <w:p w14:paraId="35ECC354" w14:textId="77777777" w:rsidR="004E30DB" w:rsidRPr="0032374D" w:rsidRDefault="004E30DB" w:rsidP="00677622">
            <w:pPr>
              <w:pStyle w:val="TAC"/>
              <w:rPr>
                <w:szCs w:val="16"/>
              </w:rPr>
            </w:pPr>
            <w:r w:rsidRPr="0032374D">
              <w:rPr>
                <w:szCs w:val="16"/>
              </w:rPr>
              <w:t>Requested Retransmission Time</w:t>
            </w:r>
          </w:p>
          <w:p w14:paraId="570E4A5A" w14:textId="77777777" w:rsidR="004E30DB" w:rsidRPr="0032374D" w:rsidRDefault="004E30DB" w:rsidP="00677622">
            <w:pPr>
              <w:pStyle w:val="TAC"/>
            </w:pPr>
            <w:r w:rsidRPr="0032374D">
              <w:rPr>
                <w:szCs w:val="16"/>
              </w:rPr>
              <w:t xml:space="preserve">(See </w:t>
            </w:r>
            <w:r w:rsidRPr="0032374D">
              <w:rPr>
                <w:lang w:eastAsia="zh-CN"/>
              </w:rPr>
              <w:t>3GPP TS 29.338 [27])</w:t>
            </w:r>
          </w:p>
        </w:tc>
        <w:tc>
          <w:tcPr>
            <w:tcW w:w="0" w:type="auto"/>
          </w:tcPr>
          <w:p w14:paraId="5A473A8E" w14:textId="77777777" w:rsidR="004E30DB" w:rsidRPr="0032374D" w:rsidRDefault="004E30DB" w:rsidP="00677622">
            <w:pPr>
              <w:pStyle w:val="TAC"/>
            </w:pPr>
            <w:r w:rsidRPr="0032374D">
              <w:rPr>
                <w:szCs w:val="16"/>
              </w:rPr>
              <w:t>Requested-Retransmission-Time</w:t>
            </w:r>
          </w:p>
        </w:tc>
        <w:tc>
          <w:tcPr>
            <w:tcW w:w="0" w:type="auto"/>
          </w:tcPr>
          <w:p w14:paraId="799E4DF2" w14:textId="77777777" w:rsidR="004E30DB" w:rsidRPr="0032374D" w:rsidRDefault="004E30DB" w:rsidP="00677622">
            <w:pPr>
              <w:pStyle w:val="TAC"/>
            </w:pPr>
            <w:r w:rsidRPr="0032374D">
              <w:t>O</w:t>
            </w:r>
          </w:p>
        </w:tc>
        <w:tc>
          <w:tcPr>
            <w:tcW w:w="0" w:type="auto"/>
          </w:tcPr>
          <w:p w14:paraId="4921407D" w14:textId="77777777" w:rsidR="004E30DB" w:rsidRPr="0032374D" w:rsidRDefault="004E30DB" w:rsidP="00677622">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1BB3D3C1" w14:textId="77777777" w:rsidR="004E30DB" w:rsidRPr="0032374D" w:rsidRDefault="004E30DB" w:rsidP="00677622">
            <w:pPr>
              <w:pStyle w:val="TAL"/>
            </w:pPr>
          </w:p>
          <w:p w14:paraId="5CCF4C82" w14:textId="77777777" w:rsidR="004E30DB" w:rsidRPr="0032374D" w:rsidRDefault="004E30DB" w:rsidP="00677622">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4E30DB" w:rsidRPr="0032374D" w14:paraId="120FEDB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11421CB" w14:textId="77777777" w:rsidR="004E30DB" w:rsidRPr="0032374D" w:rsidRDefault="004E30DB" w:rsidP="00677622">
            <w:pPr>
              <w:pStyle w:val="TAC"/>
            </w:pPr>
            <w:r w:rsidRPr="0032374D">
              <w:t>Supported Features</w:t>
            </w:r>
          </w:p>
          <w:p w14:paraId="5C615491"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62721"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A47D868"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2145E932"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1D55712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81F7B6C" w14:textId="77777777" w:rsidR="004E30DB" w:rsidRPr="0032374D" w:rsidRDefault="004E30DB" w:rsidP="00677622">
            <w:pPr>
              <w:pStyle w:val="TAC"/>
            </w:pPr>
            <w:r w:rsidRPr="0032374D">
              <w:t>TDA Flags</w:t>
            </w:r>
          </w:p>
          <w:p w14:paraId="3ACE8DF7" w14:textId="77777777" w:rsidR="004E30DB" w:rsidRPr="0032374D" w:rsidRDefault="004E30DB" w:rsidP="00677622">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21290B42" w14:textId="77777777" w:rsidR="004E30DB" w:rsidRPr="0032374D" w:rsidRDefault="004E30DB" w:rsidP="00677622">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3EA1A43D"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A269A04" w14:textId="77777777" w:rsidR="004E30DB" w:rsidRPr="0032374D" w:rsidRDefault="004E30DB" w:rsidP="00677622">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15EF6DD6" w14:textId="77777777" w:rsidR="004E30DB" w:rsidRPr="0032374D" w:rsidRDefault="004E30DB" w:rsidP="00677622">
            <w:pPr>
              <w:pStyle w:val="TAL"/>
            </w:pPr>
          </w:p>
        </w:tc>
      </w:tr>
    </w:tbl>
    <w:p w14:paraId="71E39B4B" w14:textId="77777777" w:rsidR="004E30DB" w:rsidRPr="0032374D" w:rsidRDefault="004E30DB" w:rsidP="004E30DB"/>
    <w:p w14:paraId="43C9852E" w14:textId="77777777" w:rsidR="004E30DB" w:rsidRPr="0032374D" w:rsidRDefault="004E30DB" w:rsidP="004E30DB">
      <w:pPr>
        <w:pStyle w:val="Heading3"/>
      </w:pPr>
      <w:bookmarkStart w:id="171" w:name="_Toc19712379"/>
      <w:bookmarkStart w:id="172" w:name="_Toc36019977"/>
      <w:bookmarkStart w:id="173" w:name="_Toc183892765"/>
      <w:bookmarkStart w:id="174" w:name="_Toc191378215"/>
      <w:r w:rsidRPr="0032374D">
        <w:rPr>
          <w:lang w:val="sv-SE"/>
        </w:rPr>
        <w:lastRenderedPageBreak/>
        <w:t>5</w:t>
      </w:r>
      <w:r w:rsidRPr="0032374D">
        <w:t>.6.2</w:t>
      </w:r>
      <w:r w:rsidRPr="0032374D">
        <w:tab/>
        <w:t>Detailed Behaviour of the SCEF</w:t>
      </w:r>
      <w:bookmarkEnd w:id="171"/>
      <w:bookmarkEnd w:id="172"/>
      <w:bookmarkEnd w:id="173"/>
      <w:bookmarkEnd w:id="174"/>
    </w:p>
    <w:p w14:paraId="25071625" w14:textId="77777777" w:rsidR="004E30DB" w:rsidRPr="0032374D" w:rsidRDefault="004E30DB" w:rsidP="004E30DB">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1BE95A84" w14:textId="77777777" w:rsidR="004E30DB" w:rsidRPr="0032374D" w:rsidRDefault="004E30DB" w:rsidP="004E30DB">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624241F5" w14:textId="77777777" w:rsidR="004E30DB" w:rsidRPr="0032374D" w:rsidRDefault="004E30DB" w:rsidP="004E30DB">
      <w:r w:rsidRPr="0032374D">
        <w:t>The SCEF shall check if a bearer context exists for the user before sending the request.</w:t>
      </w:r>
    </w:p>
    <w:p w14:paraId="22E94333" w14:textId="77777777" w:rsidR="004E30DB" w:rsidRPr="0032374D" w:rsidRDefault="004E30DB" w:rsidP="004E30DB">
      <w:r w:rsidRPr="0032374D">
        <w:t>The SCEF may include the Maximum-Retransmission-Time AVP in the MT Data Request to indicate the maximum retransmission time for when it is capable to retransmit the Non-IP Data.</w:t>
      </w:r>
    </w:p>
    <w:p w14:paraId="69C3C448" w14:textId="77777777" w:rsidR="004E30DB" w:rsidRPr="0032374D" w:rsidRDefault="004E30DB" w:rsidP="004E30DB">
      <w:r w:rsidRPr="0032374D">
        <w:t>If the MT Data Answer includes the Requested-Retransmission-Time AVP, the SCEF shall retransmit the MT Non-IP Data at the requested retransmission time.</w:t>
      </w:r>
    </w:p>
    <w:p w14:paraId="164DE64F" w14:textId="77777777" w:rsidR="004E30DB" w:rsidRPr="0032374D" w:rsidRDefault="004E30DB" w:rsidP="004E30DB">
      <w:pPr>
        <w:pStyle w:val="Heading3"/>
      </w:pPr>
      <w:bookmarkStart w:id="175" w:name="_Toc19712380"/>
      <w:bookmarkStart w:id="176" w:name="_Toc36019978"/>
      <w:bookmarkStart w:id="177" w:name="_Toc183892766"/>
      <w:bookmarkStart w:id="178" w:name="_Toc191378216"/>
      <w:r w:rsidRPr="0032374D">
        <w:rPr>
          <w:lang w:val="sv-SE"/>
        </w:rPr>
        <w:t>5.6.</w:t>
      </w:r>
      <w:r w:rsidRPr="0032374D">
        <w:t>3</w:t>
      </w:r>
      <w:r w:rsidRPr="0032374D">
        <w:tab/>
        <w:t>Detailed Behaviour of the MME/SGSN</w:t>
      </w:r>
      <w:bookmarkEnd w:id="175"/>
      <w:bookmarkEnd w:id="176"/>
      <w:bookmarkEnd w:id="177"/>
      <w:bookmarkEnd w:id="178"/>
    </w:p>
    <w:p w14:paraId="45892A9B" w14:textId="77777777" w:rsidR="004E30DB" w:rsidRPr="0032374D" w:rsidRDefault="004E30DB" w:rsidP="004E30DB">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3A346835" w14:textId="77777777" w:rsidR="004E30DB" w:rsidRPr="0032374D" w:rsidRDefault="004E30DB" w:rsidP="004E30DB">
      <w:pPr>
        <w:pStyle w:val="B1"/>
      </w:pPr>
      <w:r w:rsidRPr="0032374D">
        <w:t>-</w:t>
      </w:r>
      <w:r w:rsidRPr="0032374D">
        <w:tab/>
        <w:t>Check that the User Identity exists in the MME or SGSN. If not, Experimental-Result shall be set to DIAMETER_ERROR_USER_UNKNOWN in the MT Data Answer;</w:t>
      </w:r>
    </w:p>
    <w:p w14:paraId="078E8250" w14:textId="77777777" w:rsidR="004E30DB" w:rsidRPr="0032374D" w:rsidRDefault="004E30DB" w:rsidP="004E30DB">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0129EE5D" w14:textId="77777777" w:rsidR="004E30DB" w:rsidRPr="0032374D" w:rsidRDefault="004E30DB" w:rsidP="004E30DB">
      <w:pPr>
        <w:pStyle w:val="B1"/>
      </w:pPr>
      <w:r w:rsidRPr="0032374D">
        <w:rPr>
          <w:i/>
        </w:rPr>
        <w:t>-</w:t>
      </w:r>
      <w:r w:rsidRPr="0032374D">
        <w:rPr>
          <w:i/>
        </w:rPr>
        <w:tab/>
      </w:r>
      <w:r w:rsidRPr="0032374D">
        <w:t>Process the data delivery to the UE and:</w:t>
      </w:r>
    </w:p>
    <w:p w14:paraId="40AA1B36" w14:textId="77777777" w:rsidR="004E30DB" w:rsidRPr="0032374D" w:rsidRDefault="004E30DB" w:rsidP="004E30DB">
      <w:pPr>
        <w:pStyle w:val="B2"/>
      </w:pPr>
      <w:r w:rsidRPr="0032374D">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14:paraId="58E2ADA6" w14:textId="77777777" w:rsidR="004E30DB" w:rsidRPr="0032374D" w:rsidRDefault="004E30DB" w:rsidP="004E30DB">
      <w:pPr>
        <w:pStyle w:val="B2"/>
      </w:pPr>
      <w:r w:rsidRPr="0032374D">
        <w:t>-</w:t>
      </w:r>
      <w:r w:rsidRPr="0032374D">
        <w:tab/>
        <w:t>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w:t>
      </w:r>
      <w:r w:rsidRPr="0032374D">
        <w:br/>
      </w:r>
      <w:r w:rsidRPr="0032374D">
        <w:br/>
        <w:t>The MME or SGSN shall set the Not Reachable for NIDD flag and store the SCEF Host and Realm for which this flag is set;</w:t>
      </w:r>
      <w:r w:rsidRPr="0032374D">
        <w:br/>
      </w:r>
      <w:r w:rsidRPr="0032374D">
        <w:br/>
        <w:t>If the MT Data Request includes the Maximum-Retransmission-Time AVP, the MME or SGSN may additionally include the Requested-Retransmission-Time AVP requesting the SCEF to retransmit the Non-IP Data at a later time prior to the Maximum Retransmission Time;</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0B2CA61B" w14:textId="77777777" w:rsidR="004E30DB" w:rsidRPr="0032374D" w:rsidRDefault="004E30DB" w:rsidP="004E30DB">
      <w:pPr>
        <w:pStyle w:val="B2"/>
      </w:pPr>
      <w:r w:rsidRPr="0032374D">
        <w:t>-</w:t>
      </w:r>
      <w:r w:rsidRPr="0032374D">
        <w:tab/>
        <w:t>return an Experimental-Result set to DIAMETER_ERROR_UNREACHABLE_USER, if the UE is not reachable;</w:t>
      </w:r>
    </w:p>
    <w:p w14:paraId="4AED0365" w14:textId="77777777" w:rsidR="004E30DB" w:rsidRPr="0032374D" w:rsidRDefault="004E30DB" w:rsidP="004E30DB">
      <w:pPr>
        <w:pStyle w:val="B2"/>
      </w:pPr>
      <w:r w:rsidRPr="0032374D">
        <w:t>-</w:t>
      </w:r>
      <w:r w:rsidRPr="0032374D">
        <w:tab/>
        <w:t>otherwise return an appropriate Diameter error code.</w:t>
      </w:r>
    </w:p>
    <w:p w14:paraId="01A80C44" w14:textId="77777777" w:rsidR="004E30DB" w:rsidRPr="0032374D" w:rsidRDefault="004E30DB" w:rsidP="004E30DB">
      <w:pPr>
        <w:pStyle w:val="Heading3"/>
      </w:pPr>
      <w:bookmarkStart w:id="179" w:name="_Toc19712381"/>
      <w:bookmarkStart w:id="180" w:name="_Toc36019979"/>
      <w:bookmarkStart w:id="181" w:name="_Toc183892767"/>
      <w:bookmarkStart w:id="182" w:name="_Toc191378217"/>
      <w:r w:rsidRPr="0032374D">
        <w:rPr>
          <w:lang w:val="sv-SE"/>
        </w:rPr>
        <w:t>5.6</w:t>
      </w:r>
      <w:r w:rsidRPr="0032374D">
        <w:t>.4</w:t>
      </w:r>
      <w:r w:rsidRPr="0032374D">
        <w:tab/>
        <w:t>Detailed Behaviour of the IWK-SCEF</w:t>
      </w:r>
      <w:bookmarkEnd w:id="179"/>
      <w:bookmarkEnd w:id="180"/>
      <w:bookmarkEnd w:id="181"/>
      <w:bookmarkEnd w:id="182"/>
    </w:p>
    <w:p w14:paraId="26EB46A0" w14:textId="77777777" w:rsidR="004E30DB" w:rsidRPr="0032374D" w:rsidRDefault="004E30DB" w:rsidP="004E30DB">
      <w:r w:rsidRPr="0032374D">
        <w:t>When the IWK-SCEF receives a MT Data Request</w:t>
      </w:r>
      <w:r w:rsidRPr="0032374D" w:rsidDel="00F74FDF">
        <w:t xml:space="preserve"> </w:t>
      </w:r>
      <w:r w:rsidRPr="0032374D">
        <w:t>from the SCEF, it shall forward the request to the MME or SGSN.</w:t>
      </w:r>
    </w:p>
    <w:p w14:paraId="2B012B43" w14:textId="77777777" w:rsidR="004E30DB" w:rsidRPr="0032374D" w:rsidRDefault="004E30DB" w:rsidP="004E30DB">
      <w:r w:rsidRPr="0032374D">
        <w:lastRenderedPageBreak/>
        <w:t>When the IWK-SCEF receives a MT Data Answer</w:t>
      </w:r>
      <w:r w:rsidRPr="0032374D">
        <w:rPr>
          <w:lang w:val="fr-FR"/>
        </w:rPr>
        <w:t xml:space="preserve"> </w:t>
      </w:r>
      <w:r w:rsidRPr="0032374D">
        <w:t>from the MME or SGSN, it shall forward the answer to the SCEF.</w:t>
      </w:r>
    </w:p>
    <w:p w14:paraId="66E58516" w14:textId="77777777" w:rsidR="004E30DB" w:rsidRPr="0032374D" w:rsidRDefault="004E30DB" w:rsidP="004E30DB">
      <w:pPr>
        <w:pStyle w:val="Heading2"/>
      </w:pPr>
      <w:bookmarkStart w:id="183" w:name="_Toc19712382"/>
      <w:bookmarkStart w:id="184" w:name="_Toc36019980"/>
      <w:bookmarkStart w:id="185" w:name="_Toc183892768"/>
      <w:bookmarkStart w:id="186" w:name="_Toc191378218"/>
      <w:r w:rsidRPr="0032374D">
        <w:t>5.</w:t>
      </w:r>
      <w:r w:rsidRPr="0032374D">
        <w:rPr>
          <w:lang w:val="sv-SE"/>
        </w:rPr>
        <w:t>7</w:t>
      </w:r>
      <w:r w:rsidRPr="0032374D">
        <w:tab/>
        <w:t>Connection Management by MME/SGSN Procedure</w:t>
      </w:r>
      <w:r w:rsidRPr="0032374D">
        <w:rPr>
          <w:i/>
        </w:rPr>
        <w:t>.</w:t>
      </w:r>
      <w:bookmarkEnd w:id="183"/>
      <w:bookmarkEnd w:id="184"/>
      <w:bookmarkEnd w:id="185"/>
      <w:bookmarkEnd w:id="186"/>
    </w:p>
    <w:p w14:paraId="0E2F9A17" w14:textId="77777777" w:rsidR="004E30DB" w:rsidRPr="0032374D" w:rsidRDefault="004E30DB" w:rsidP="004E30DB">
      <w:pPr>
        <w:pStyle w:val="Heading3"/>
      </w:pPr>
      <w:bookmarkStart w:id="187" w:name="_Toc19712383"/>
      <w:bookmarkStart w:id="188" w:name="_Toc36019981"/>
      <w:bookmarkStart w:id="189" w:name="_Toc183892769"/>
      <w:bookmarkStart w:id="190" w:name="_Toc191378219"/>
      <w:r w:rsidRPr="0032374D">
        <w:t>5.7.1</w:t>
      </w:r>
      <w:r w:rsidRPr="0032374D">
        <w:tab/>
        <w:t>General</w:t>
      </w:r>
      <w:bookmarkEnd w:id="187"/>
      <w:bookmarkEnd w:id="188"/>
      <w:bookmarkEnd w:id="189"/>
      <w:bookmarkEnd w:id="190"/>
    </w:p>
    <w:p w14:paraId="53370E2A" w14:textId="77777777" w:rsidR="004E30DB" w:rsidRPr="0032374D" w:rsidRDefault="004E30DB" w:rsidP="004E30DB">
      <w:r w:rsidRPr="0032374D">
        <w:t>This procedure shall be used between the MME/SGSN and the SCEF, between the MME/SGSN and the IWK-SCEF and between the IWK-SCEF and the SCEF.</w:t>
      </w:r>
    </w:p>
    <w:p w14:paraId="022748BD" w14:textId="77777777" w:rsidR="004E30DB" w:rsidRPr="0032374D" w:rsidRDefault="004E30DB" w:rsidP="004E30DB">
      <w:r w:rsidRPr="0032374D">
        <w:t>When the procedure is invoked by the MME or SGSN, it is used:</w:t>
      </w:r>
    </w:p>
    <w:p w14:paraId="381E2838" w14:textId="77777777" w:rsidR="004E30DB" w:rsidRPr="0032374D" w:rsidRDefault="004E30DB" w:rsidP="004E30DB">
      <w:pPr>
        <w:pStyle w:val="B1"/>
      </w:pPr>
      <w:r w:rsidRPr="0032374D">
        <w:t>-</w:t>
      </w:r>
      <w:r w:rsidRPr="0032374D">
        <w:tab/>
        <w:t>to establish a T6a/b connection between the MME/SGSN and the SCEF;</w:t>
      </w:r>
    </w:p>
    <w:p w14:paraId="77F9B09A" w14:textId="77777777" w:rsidR="004E30DB" w:rsidRPr="0032374D" w:rsidRDefault="004E30DB" w:rsidP="004E30DB">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40F906FF" w14:textId="77777777" w:rsidR="004E30DB" w:rsidRPr="0032374D" w:rsidRDefault="004E30DB" w:rsidP="004E30DB">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2C8E32A3" w14:textId="77777777" w:rsidR="004E30DB" w:rsidRPr="0032374D" w:rsidRDefault="004E30DB" w:rsidP="004E30DB">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6639746C" w14:textId="77777777" w:rsidR="004E30DB" w:rsidRPr="0032374D" w:rsidRDefault="004E30DB" w:rsidP="004E30DB">
      <w:r w:rsidRPr="0032374D">
        <w:t>When the procedure is invoked by the IWK-SCEF, it is used to forward the Connection Management Request received from the MME or SGSN to the SCEF.</w:t>
      </w:r>
    </w:p>
    <w:p w14:paraId="453451F0" w14:textId="77777777" w:rsidR="004E30DB" w:rsidRPr="0032374D" w:rsidRDefault="004E30DB" w:rsidP="004E30DB">
      <w:r w:rsidRPr="0032374D">
        <w:t>This procedure is mapped to the commands Connection-Management-Request/Answer (CMR/CMA) in the Diameter application specified in clause 6.</w:t>
      </w:r>
    </w:p>
    <w:p w14:paraId="033843F3" w14:textId="77777777" w:rsidR="004E30DB" w:rsidRPr="0032374D" w:rsidRDefault="004E30DB" w:rsidP="004E30DB">
      <w:r w:rsidRPr="0032374D">
        <w:t>The tables 5.7.1-1 and 5.7.1-2 detail the involved information elements.</w:t>
      </w:r>
    </w:p>
    <w:p w14:paraId="20937A00" w14:textId="77777777" w:rsidR="004E30DB" w:rsidRPr="0032374D" w:rsidRDefault="004E30DB" w:rsidP="004E30DB">
      <w:pPr>
        <w:pStyle w:val="TH"/>
      </w:pPr>
      <w:r w:rsidRPr="0032374D">
        <w:lastRenderedPageBreak/>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6"/>
        <w:gridCol w:w="1743"/>
        <w:gridCol w:w="592"/>
        <w:gridCol w:w="5410"/>
      </w:tblGrid>
      <w:tr w:rsidR="004E30DB" w:rsidRPr="0032374D" w14:paraId="6C454161" w14:textId="77777777" w:rsidTr="00677622">
        <w:trPr>
          <w:trHeight w:val="728"/>
        </w:trPr>
        <w:tc>
          <w:tcPr>
            <w:tcW w:w="0" w:type="auto"/>
            <w:shd w:val="clear" w:color="auto" w:fill="D9D9D9"/>
          </w:tcPr>
          <w:p w14:paraId="54BC18BC" w14:textId="77777777" w:rsidR="004E30DB" w:rsidRPr="0032374D" w:rsidRDefault="004E30DB" w:rsidP="00677622">
            <w:pPr>
              <w:pStyle w:val="TH"/>
            </w:pPr>
            <w:r w:rsidRPr="0032374D">
              <w:t>Information Element Name</w:t>
            </w:r>
          </w:p>
        </w:tc>
        <w:tc>
          <w:tcPr>
            <w:tcW w:w="0" w:type="auto"/>
            <w:shd w:val="clear" w:color="auto" w:fill="D9D9D9"/>
          </w:tcPr>
          <w:p w14:paraId="4F0DC0C2" w14:textId="77777777" w:rsidR="004E30DB" w:rsidRPr="0032374D" w:rsidRDefault="004E30DB" w:rsidP="00677622">
            <w:pPr>
              <w:pStyle w:val="TH"/>
            </w:pPr>
            <w:r w:rsidRPr="0032374D">
              <w:t>Mapping to Diameter AVP</w:t>
            </w:r>
          </w:p>
        </w:tc>
        <w:tc>
          <w:tcPr>
            <w:tcW w:w="0" w:type="auto"/>
            <w:shd w:val="clear" w:color="auto" w:fill="D9D9D9"/>
          </w:tcPr>
          <w:p w14:paraId="5DA8B1DC" w14:textId="77777777" w:rsidR="004E30DB" w:rsidRPr="0032374D" w:rsidRDefault="004E30DB" w:rsidP="00677622">
            <w:pPr>
              <w:pStyle w:val="TH"/>
            </w:pPr>
            <w:r w:rsidRPr="0032374D">
              <w:t>Cat.</w:t>
            </w:r>
          </w:p>
        </w:tc>
        <w:tc>
          <w:tcPr>
            <w:tcW w:w="0" w:type="auto"/>
            <w:shd w:val="clear" w:color="auto" w:fill="D9D9D9"/>
          </w:tcPr>
          <w:p w14:paraId="2BBC2787" w14:textId="77777777" w:rsidR="004E30DB" w:rsidRPr="0032374D" w:rsidRDefault="004E30DB" w:rsidP="00677622">
            <w:pPr>
              <w:pStyle w:val="TH"/>
            </w:pPr>
            <w:r w:rsidRPr="0032374D">
              <w:t>Description</w:t>
            </w:r>
          </w:p>
        </w:tc>
      </w:tr>
      <w:tr w:rsidR="004E30DB" w:rsidRPr="0032374D" w14:paraId="75C89724"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7EA1030" w14:textId="77777777" w:rsidR="004E30DB" w:rsidRPr="0032374D" w:rsidRDefault="004E30DB" w:rsidP="00677622">
            <w:pPr>
              <w:pStyle w:val="TAC"/>
              <w:rPr>
                <w:lang w:eastAsia="zh-CN"/>
              </w:rPr>
            </w:pPr>
            <w:r w:rsidRPr="0032374D">
              <w:rPr>
                <w:lang w:eastAsia="zh-CN"/>
              </w:rPr>
              <w:t>User Identity</w:t>
            </w:r>
          </w:p>
          <w:p w14:paraId="297BD549" w14:textId="77777777" w:rsidR="004E30DB" w:rsidRPr="0032374D" w:rsidRDefault="004E30DB" w:rsidP="00677622">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0EB20ED0" w14:textId="77777777" w:rsidR="004E30DB" w:rsidRPr="0032374D" w:rsidRDefault="004E30DB" w:rsidP="00677622">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FEF0B5E"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093EBC3" w14:textId="77777777" w:rsidR="004E30DB" w:rsidRPr="0032374D" w:rsidRDefault="004E30DB" w:rsidP="00677622">
            <w:pPr>
              <w:pStyle w:val="TAL"/>
            </w:pPr>
            <w:r w:rsidRPr="0032374D">
              <w:t>This Information Element shall be present and shall contain the identity of the UE. This is a grouped AVP which shall contain the IMSI.</w:t>
            </w:r>
          </w:p>
        </w:tc>
      </w:tr>
      <w:tr w:rsidR="004E30DB" w:rsidRPr="0032374D" w14:paraId="5FD55D2E"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5B314C" w14:textId="77777777" w:rsidR="004E30DB" w:rsidRPr="0032374D" w:rsidRDefault="004E30DB" w:rsidP="00677622">
            <w:pPr>
              <w:pStyle w:val="TAC"/>
            </w:pPr>
            <w:r w:rsidRPr="0032374D">
              <w:t>EPS Bearer Identity</w:t>
            </w:r>
          </w:p>
          <w:p w14:paraId="647EF5C4" w14:textId="77777777" w:rsidR="004E30DB" w:rsidRPr="0032374D" w:rsidRDefault="004E30DB" w:rsidP="00677622">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75A75324"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F2D7E5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F54CFF4"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73BAC99C" w14:textId="77777777" w:rsidR="004E30DB" w:rsidRPr="0032374D" w:rsidRDefault="004E30DB" w:rsidP="00677622">
            <w:pPr>
              <w:pStyle w:val="TAL"/>
            </w:pPr>
          </w:p>
        </w:tc>
      </w:tr>
      <w:tr w:rsidR="004E30DB" w:rsidRPr="0032374D" w14:paraId="58DC0DD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764A320" w14:textId="77777777" w:rsidR="004E30DB" w:rsidRPr="0032374D" w:rsidRDefault="004E30DB" w:rsidP="00677622">
            <w:pPr>
              <w:pStyle w:val="TAC"/>
              <w:rPr>
                <w:lang w:eastAsia="zh-CN"/>
              </w:rPr>
            </w:pPr>
            <w:r w:rsidRPr="0032374D">
              <w:rPr>
                <w:lang w:eastAsia="zh-CN"/>
              </w:rPr>
              <w:t>T6a/b Connection Action</w:t>
            </w:r>
          </w:p>
          <w:p w14:paraId="0AD2CE4E" w14:textId="77777777" w:rsidR="004E30DB" w:rsidRPr="0032374D" w:rsidRDefault="004E30DB" w:rsidP="00677622">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4414B58" w14:textId="77777777" w:rsidR="004E30DB" w:rsidRPr="0032374D" w:rsidRDefault="004E30DB" w:rsidP="00677622">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67F453F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23464B9B" w14:textId="77777777" w:rsidR="004E30DB" w:rsidRPr="0032374D" w:rsidRDefault="004E30DB" w:rsidP="00677622">
            <w:pPr>
              <w:pStyle w:val="TAL"/>
            </w:pPr>
            <w:r w:rsidRPr="0032374D">
              <w:t>This Information element shall be present and shall contain a T6a/b connection management action indicating a T6a/b connection establishment or a T6a/b connection release or a T6a/b connection update.</w:t>
            </w:r>
          </w:p>
          <w:p w14:paraId="5ACF2C1C" w14:textId="77777777" w:rsidR="004E30DB" w:rsidRPr="0032374D" w:rsidRDefault="004E30DB" w:rsidP="00677622">
            <w:pPr>
              <w:pStyle w:val="TAL"/>
            </w:pPr>
          </w:p>
        </w:tc>
      </w:tr>
      <w:tr w:rsidR="004E30DB" w:rsidRPr="0032374D" w14:paraId="65BC89A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D0C62AD" w14:textId="77777777" w:rsidR="004E30DB" w:rsidRPr="0032374D" w:rsidRDefault="004E30DB" w:rsidP="00677622">
            <w:pPr>
              <w:pStyle w:val="TAC"/>
              <w:rPr>
                <w:lang w:eastAsia="zh-CN"/>
              </w:rPr>
            </w:pPr>
            <w:r w:rsidRPr="0032374D">
              <w:rPr>
                <w:lang w:eastAsia="zh-CN"/>
              </w:rPr>
              <w:t>APN</w:t>
            </w:r>
          </w:p>
          <w:p w14:paraId="2F3251B4" w14:textId="77777777" w:rsidR="004E30DB" w:rsidRPr="0032374D" w:rsidRDefault="004E30DB" w:rsidP="00677622">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8752B7A" w14:textId="77777777" w:rsidR="004E30DB" w:rsidRPr="0032374D" w:rsidRDefault="004E30DB" w:rsidP="00677622">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0211ACEF"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7B23F67B" w14:textId="77777777" w:rsidR="004E30DB" w:rsidRPr="0032374D" w:rsidRDefault="004E30DB" w:rsidP="00677622">
            <w:pPr>
              <w:pStyle w:val="TAL"/>
            </w:pPr>
            <w:r w:rsidRPr="0032374D">
              <w:t>This Information element shall contain the APN the user wants to connect to.</w:t>
            </w:r>
          </w:p>
          <w:p w14:paraId="2DB3CC97" w14:textId="77777777" w:rsidR="004E30DB" w:rsidRPr="0032374D" w:rsidRDefault="004E30DB" w:rsidP="00677622">
            <w:pPr>
              <w:pStyle w:val="TAL"/>
            </w:pPr>
            <w:r w:rsidRPr="0032374D">
              <w:t>It shall be present if the request is for a T6a/b connection establishment.</w:t>
            </w:r>
          </w:p>
        </w:tc>
      </w:tr>
      <w:tr w:rsidR="004E30DB" w:rsidRPr="0032374D" w14:paraId="5010A4B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F9D2D8" w14:textId="77777777" w:rsidR="004E30DB" w:rsidRPr="0032374D" w:rsidRDefault="004E30DB" w:rsidP="00677622">
            <w:pPr>
              <w:pStyle w:val="TAC"/>
              <w:rPr>
                <w:lang w:val="de-DE"/>
              </w:rPr>
            </w:pPr>
            <w:r w:rsidRPr="0032374D">
              <w:rPr>
                <w:lang w:val="de-DE"/>
              </w:rPr>
              <w:t>Serving PLMN Rate Control</w:t>
            </w:r>
          </w:p>
          <w:p w14:paraId="671A4FA7" w14:textId="77777777" w:rsidR="004E30DB" w:rsidRPr="0032374D" w:rsidRDefault="004E30DB" w:rsidP="00677622">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776EB9CB" w14:textId="77777777" w:rsidR="004E30DB" w:rsidRPr="0032374D" w:rsidRDefault="004E30DB" w:rsidP="00677622">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6DDA91CF" w14:textId="77777777" w:rsidR="004E30DB" w:rsidRPr="0032374D" w:rsidRDefault="004E30DB" w:rsidP="00677622">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7518B625" w14:textId="77777777" w:rsidR="004E30DB" w:rsidRPr="0032374D" w:rsidRDefault="004E30DB" w:rsidP="00677622">
            <w:pPr>
              <w:pStyle w:val="TAL"/>
            </w:pPr>
            <w:r w:rsidRPr="0032374D">
              <w:t>If present, this information element shall contain the Serving PLMN rate control set by the MME.</w:t>
            </w:r>
          </w:p>
        </w:tc>
      </w:tr>
      <w:tr w:rsidR="004E30DB" w:rsidRPr="0032374D" w14:paraId="70350E0A"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98B393A" w14:textId="77777777" w:rsidR="004E30DB" w:rsidRPr="0032374D" w:rsidRDefault="004E30DB" w:rsidP="00677622">
            <w:pPr>
              <w:pStyle w:val="TAC"/>
            </w:pPr>
            <w:r w:rsidRPr="0032374D">
              <w:t>CMR Flags</w:t>
            </w:r>
          </w:p>
          <w:p w14:paraId="5D1F2383" w14:textId="77777777" w:rsidR="004E30DB" w:rsidRPr="0032374D" w:rsidRDefault="004E30DB" w:rsidP="00677622">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EA23056" w14:textId="77777777" w:rsidR="004E30DB" w:rsidRPr="0032374D" w:rsidRDefault="004E30DB" w:rsidP="00677622">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7F24FB40" w14:textId="77777777" w:rsidR="004E30DB" w:rsidRPr="0032374D" w:rsidRDefault="004E30DB" w:rsidP="00677622">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48C7C64D" w14:textId="77777777" w:rsidR="004E30DB" w:rsidRPr="0032374D" w:rsidRDefault="004E30DB" w:rsidP="00677622">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30F6226" w14:textId="77777777" w:rsidR="004E30DB" w:rsidRPr="0032374D" w:rsidRDefault="004E30DB" w:rsidP="00677622">
            <w:pPr>
              <w:pStyle w:val="TAL"/>
            </w:pPr>
          </w:p>
        </w:tc>
      </w:tr>
      <w:tr w:rsidR="004E30DB" w:rsidRPr="0032374D" w14:paraId="48E38127"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68855A" w14:textId="77777777" w:rsidR="004E30DB" w:rsidRPr="0032374D" w:rsidRDefault="004E30DB" w:rsidP="00677622">
            <w:pPr>
              <w:pStyle w:val="TAC"/>
            </w:pPr>
            <w:r w:rsidRPr="0032374D">
              <w:t>Maximum UE Availability Time</w:t>
            </w:r>
          </w:p>
          <w:p w14:paraId="4AD0A0F1" w14:textId="77777777" w:rsidR="004E30DB" w:rsidRPr="0032374D" w:rsidRDefault="004E30DB" w:rsidP="00677622">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40BB0FD3" w14:textId="77777777" w:rsidR="004E30DB" w:rsidRPr="0032374D" w:rsidRDefault="004E30DB" w:rsidP="00677622">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35AD60F" w14:textId="77777777" w:rsidR="004E30DB" w:rsidRPr="0032374D" w:rsidRDefault="004E30DB" w:rsidP="00677622">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2ED2F76F" w14:textId="77777777" w:rsidR="004E30DB" w:rsidRPr="0032374D" w:rsidRDefault="004E30DB" w:rsidP="00677622">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6E6B2C12" w14:textId="77777777" w:rsidR="004E30DB" w:rsidRPr="0032374D" w:rsidRDefault="004E30DB" w:rsidP="00677622">
            <w:pPr>
              <w:pStyle w:val="TAL"/>
            </w:pPr>
          </w:p>
          <w:p w14:paraId="2086AB12" w14:textId="77777777" w:rsidR="004E30DB" w:rsidRPr="0032374D" w:rsidRDefault="004E30DB" w:rsidP="00677622">
            <w:pPr>
              <w:pStyle w:val="TAL"/>
            </w:pPr>
            <w:r w:rsidRPr="0032374D">
              <w:t>When present, it shall indicate the timestamp (in UTC) until which a UE using a power saving mechanism (such as extended idle mode DRX) is expected to be reachable for MT Non-IP Data Delivery.</w:t>
            </w:r>
          </w:p>
          <w:p w14:paraId="695DA72E" w14:textId="77777777" w:rsidR="004E30DB" w:rsidRPr="0032374D" w:rsidRDefault="004E30DB" w:rsidP="00677622">
            <w:pPr>
              <w:pStyle w:val="TAL"/>
            </w:pPr>
            <w:r w:rsidRPr="0032374D">
              <w:t>This information may be used by the SCEF to prioritize the retransmission of MT Non-IP Data to UEs using a power saving mechanism.</w:t>
            </w:r>
          </w:p>
        </w:tc>
      </w:tr>
      <w:tr w:rsidR="004E30DB" w:rsidRPr="0032374D" w14:paraId="7A128C11"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ADE8F28" w14:textId="77777777" w:rsidR="004E30DB" w:rsidRPr="0032374D" w:rsidRDefault="004E30DB" w:rsidP="00677622">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2726D124" w14:textId="77777777" w:rsidR="004E30DB" w:rsidRPr="0032374D" w:rsidRDefault="004E30DB" w:rsidP="00677622">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732233A" w14:textId="77777777" w:rsidR="004E30DB" w:rsidRPr="0032374D" w:rsidRDefault="004E30DB" w:rsidP="00677622">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797E370B" w14:textId="77777777" w:rsidR="004E30DB" w:rsidRPr="0032374D" w:rsidRDefault="004E30DB" w:rsidP="00677622">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4E30DB" w:rsidRPr="0032374D" w14:paraId="75F26A1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49457BF" w14:textId="77777777" w:rsidR="004E30DB" w:rsidRPr="0032374D" w:rsidRDefault="004E30DB" w:rsidP="00677622">
            <w:pPr>
              <w:pStyle w:val="TAC"/>
            </w:pPr>
            <w:r w:rsidRPr="0032374D">
              <w:t>3GPP Charging Characteristics</w:t>
            </w:r>
          </w:p>
          <w:p w14:paraId="39F6FFB2" w14:textId="77777777" w:rsidR="004E30DB" w:rsidRPr="0032374D" w:rsidRDefault="004E30DB" w:rsidP="00677622">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3BC2A2D" w14:textId="77777777" w:rsidR="004E30DB" w:rsidRPr="0032374D" w:rsidRDefault="004E30DB" w:rsidP="00677622">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4AAEA5E" w14:textId="77777777" w:rsidR="004E30DB" w:rsidRPr="0032374D" w:rsidRDefault="004E30DB" w:rsidP="00677622">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5BEE192C" w14:textId="77777777" w:rsidR="004E30DB" w:rsidRPr="0032374D" w:rsidRDefault="004E30DB" w:rsidP="00677622">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5848A518" w14:textId="77777777" w:rsidR="004E30DB" w:rsidRPr="0032374D" w:rsidRDefault="004E30DB" w:rsidP="00677622">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4E30DB" w:rsidRPr="0032374D" w14:paraId="56B2A7E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FDC4B5E" w14:textId="77777777" w:rsidR="004E30DB" w:rsidRPr="0032374D" w:rsidRDefault="004E30DB" w:rsidP="00677622">
            <w:pPr>
              <w:pStyle w:val="TAC"/>
            </w:pPr>
            <w:r w:rsidRPr="0032374D">
              <w:t>RAT-Type</w:t>
            </w:r>
          </w:p>
          <w:p w14:paraId="714447B6" w14:textId="77777777" w:rsidR="004E30DB" w:rsidRPr="0032374D" w:rsidRDefault="004E30DB" w:rsidP="00677622">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638006FA" w14:textId="77777777" w:rsidR="004E30DB" w:rsidRPr="0032374D" w:rsidRDefault="004E30DB" w:rsidP="00677622">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41989A62" w14:textId="77777777" w:rsidR="004E30DB" w:rsidRPr="0032374D" w:rsidRDefault="004E30DB" w:rsidP="00677622">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6677B38" w14:textId="77777777" w:rsidR="004E30DB" w:rsidRPr="0032374D" w:rsidRDefault="004E30DB" w:rsidP="00677622">
            <w:pPr>
              <w:pStyle w:val="TAL"/>
            </w:pPr>
            <w:r w:rsidRPr="0032374D">
              <w:t>This Information Element shall contain the used RAT Type.</w:t>
            </w:r>
          </w:p>
          <w:p w14:paraId="1AEED01D" w14:textId="77777777" w:rsidR="004E30DB" w:rsidRPr="0032374D" w:rsidRDefault="004E30DB" w:rsidP="00677622">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4E30DB" w:rsidRPr="0032374D" w14:paraId="25790D1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EE0FC34" w14:textId="77777777" w:rsidR="004E30DB" w:rsidRPr="0032374D" w:rsidRDefault="004E30DB" w:rsidP="00677622">
            <w:pPr>
              <w:pStyle w:val="TAC"/>
            </w:pPr>
            <w:r w:rsidRPr="0032374D">
              <w:t>Supported Features</w:t>
            </w:r>
          </w:p>
          <w:p w14:paraId="383806D8"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86B6FE6"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CB0A5D2"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FD625E9"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6461BF2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F84D6D" w14:textId="77777777" w:rsidR="004E30DB" w:rsidRPr="0032374D" w:rsidRDefault="004E30DB" w:rsidP="00677622">
            <w:pPr>
              <w:pStyle w:val="TAC"/>
            </w:pPr>
            <w:r w:rsidRPr="0032374D">
              <w:t>Terminal Information</w:t>
            </w:r>
          </w:p>
          <w:p w14:paraId="63BF242A" w14:textId="77777777" w:rsidR="004E30DB" w:rsidRPr="0032374D" w:rsidRDefault="004E30DB" w:rsidP="00677622">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36DB49BB" w14:textId="77777777" w:rsidR="004E30DB" w:rsidRPr="0032374D" w:rsidRDefault="004E30DB" w:rsidP="00677622">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5A8690C"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78D2AA3A" w14:textId="77777777" w:rsidR="004E30DB" w:rsidRPr="0032374D" w:rsidRDefault="004E30DB" w:rsidP="00677622">
            <w:pPr>
              <w:pStyle w:val="TAL"/>
            </w:pPr>
            <w:r w:rsidRPr="0032374D">
              <w:t>This Information Element shall contain the identity of the UE.</w:t>
            </w:r>
          </w:p>
          <w:p w14:paraId="44D96E1A" w14:textId="77777777" w:rsidR="004E30DB" w:rsidRPr="0032374D" w:rsidRDefault="004E30DB" w:rsidP="00677622">
            <w:pPr>
              <w:pStyle w:val="TAL"/>
            </w:pPr>
            <w:r w:rsidRPr="0032374D">
              <w:t>It shall be present if available.</w:t>
            </w:r>
          </w:p>
        </w:tc>
      </w:tr>
      <w:tr w:rsidR="004E30DB" w:rsidRPr="0032374D" w14:paraId="46807CF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4EFF220" w14:textId="77777777" w:rsidR="004E30DB" w:rsidRPr="0032374D" w:rsidRDefault="004E30DB" w:rsidP="00677622">
            <w:pPr>
              <w:pStyle w:val="TAC"/>
            </w:pPr>
            <w:r w:rsidRPr="0032374D">
              <w:t>Visited PLMN ID</w:t>
            </w:r>
          </w:p>
          <w:p w14:paraId="542861C2" w14:textId="77777777" w:rsidR="004E30DB" w:rsidRPr="0032374D" w:rsidRDefault="004E30DB" w:rsidP="00677622">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C3B28CB" w14:textId="77777777" w:rsidR="004E30DB" w:rsidRPr="0032374D" w:rsidRDefault="004E30DB" w:rsidP="00677622">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7498BB00"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224AE53D" w14:textId="77777777" w:rsidR="004E30DB" w:rsidRPr="0032374D" w:rsidRDefault="004E30DB" w:rsidP="00677622">
            <w:pPr>
              <w:pStyle w:val="TAL"/>
            </w:pPr>
            <w:r w:rsidRPr="0032374D">
              <w:t>This Information Element shall contain the identity (MCC and MNC) of serving PLMN.</w:t>
            </w:r>
          </w:p>
          <w:p w14:paraId="2E4920EA" w14:textId="77777777" w:rsidR="004E30DB" w:rsidRPr="0032374D" w:rsidRDefault="004E30DB" w:rsidP="00677622">
            <w:pPr>
              <w:pStyle w:val="TAL"/>
            </w:pPr>
            <w:r w:rsidRPr="0032374D">
              <w:t>It shall be present if the request is for a T6a/b connection establishment or for a T6a/b connection update.</w:t>
            </w:r>
          </w:p>
        </w:tc>
      </w:tr>
      <w:tr w:rsidR="004E30DB" w:rsidRPr="0032374D" w14:paraId="2EEB8236"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A47B06E" w14:textId="77777777" w:rsidR="004E30DB" w:rsidRPr="0032374D" w:rsidRDefault="004E30DB" w:rsidP="00677622">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3B48407B" w14:textId="77777777" w:rsidR="004E30DB" w:rsidRPr="0032374D" w:rsidRDefault="004E30DB" w:rsidP="00677622">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DDE8453" w14:textId="77777777" w:rsidR="004E30DB" w:rsidRPr="0032374D" w:rsidRDefault="004E30DB" w:rsidP="00677622">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3C875598" w14:textId="77777777" w:rsidR="004E30DB" w:rsidRPr="0032374D" w:rsidRDefault="004E30DB" w:rsidP="00677622">
            <w:pPr>
              <w:pStyle w:val="TAL"/>
            </w:pPr>
            <w:r>
              <w:t>May</w:t>
            </w:r>
            <w:r w:rsidRPr="0032374D">
              <w:t xml:space="preserve"> be present if the request is for a T6a/b connecti</w:t>
            </w:r>
            <w:r w:rsidRPr="00CC1EA0">
              <w:t xml:space="preserve">on </w:t>
            </w:r>
            <w:r>
              <w:t>establishment</w:t>
            </w:r>
            <w:r w:rsidRPr="00CC1EA0">
              <w:t>.</w:t>
            </w:r>
          </w:p>
        </w:tc>
      </w:tr>
    </w:tbl>
    <w:p w14:paraId="1BEF0ADD" w14:textId="77777777" w:rsidR="004E30DB" w:rsidRPr="0032374D" w:rsidRDefault="004E30DB" w:rsidP="004E30DB"/>
    <w:p w14:paraId="3C80916F" w14:textId="77777777" w:rsidR="004E30DB" w:rsidRPr="0032374D" w:rsidRDefault="004E30DB" w:rsidP="004E30DB">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6"/>
        <w:gridCol w:w="1746"/>
        <w:gridCol w:w="592"/>
        <w:gridCol w:w="5477"/>
      </w:tblGrid>
      <w:tr w:rsidR="004E30DB" w:rsidRPr="0032374D" w14:paraId="6503D37B" w14:textId="77777777" w:rsidTr="00677622">
        <w:tc>
          <w:tcPr>
            <w:tcW w:w="0" w:type="auto"/>
            <w:shd w:val="clear" w:color="auto" w:fill="D9D9D9"/>
          </w:tcPr>
          <w:p w14:paraId="2B581E4D" w14:textId="77777777" w:rsidR="004E30DB" w:rsidRPr="0032374D" w:rsidRDefault="004E30DB" w:rsidP="00677622">
            <w:pPr>
              <w:pStyle w:val="TH"/>
            </w:pPr>
            <w:r w:rsidRPr="0032374D">
              <w:t>Information Element Name</w:t>
            </w:r>
          </w:p>
        </w:tc>
        <w:tc>
          <w:tcPr>
            <w:tcW w:w="0" w:type="auto"/>
            <w:shd w:val="clear" w:color="auto" w:fill="D9D9D9"/>
          </w:tcPr>
          <w:p w14:paraId="6E8F34AE" w14:textId="77777777" w:rsidR="004E30DB" w:rsidRPr="0032374D" w:rsidRDefault="004E30DB" w:rsidP="00677622">
            <w:pPr>
              <w:pStyle w:val="TH"/>
            </w:pPr>
            <w:r w:rsidRPr="0032374D">
              <w:t>Mapping to Diameter AVP</w:t>
            </w:r>
          </w:p>
        </w:tc>
        <w:tc>
          <w:tcPr>
            <w:tcW w:w="0" w:type="auto"/>
            <w:shd w:val="clear" w:color="auto" w:fill="D9D9D9"/>
          </w:tcPr>
          <w:p w14:paraId="06E4E6B5" w14:textId="77777777" w:rsidR="004E30DB" w:rsidRPr="0032374D" w:rsidRDefault="004E30DB" w:rsidP="00677622">
            <w:pPr>
              <w:pStyle w:val="TH"/>
            </w:pPr>
            <w:r w:rsidRPr="0032374D">
              <w:t>Cat.</w:t>
            </w:r>
          </w:p>
        </w:tc>
        <w:tc>
          <w:tcPr>
            <w:tcW w:w="0" w:type="auto"/>
            <w:shd w:val="clear" w:color="auto" w:fill="D9D9D9"/>
          </w:tcPr>
          <w:p w14:paraId="16736C06" w14:textId="77777777" w:rsidR="004E30DB" w:rsidRPr="0032374D" w:rsidRDefault="004E30DB" w:rsidP="00677622">
            <w:pPr>
              <w:pStyle w:val="TH"/>
            </w:pPr>
            <w:r w:rsidRPr="0032374D">
              <w:t>Description</w:t>
            </w:r>
          </w:p>
        </w:tc>
      </w:tr>
      <w:tr w:rsidR="004E30DB" w:rsidRPr="0032374D" w14:paraId="0C2B3DEC" w14:textId="77777777" w:rsidTr="00677622">
        <w:trPr>
          <w:cantSplit/>
          <w:trHeight w:val="401"/>
        </w:trPr>
        <w:tc>
          <w:tcPr>
            <w:tcW w:w="0" w:type="auto"/>
          </w:tcPr>
          <w:p w14:paraId="5ED50374" w14:textId="77777777" w:rsidR="004E30DB" w:rsidRPr="0032374D" w:rsidRDefault="004E30DB" w:rsidP="00677622">
            <w:pPr>
              <w:pStyle w:val="TAC"/>
            </w:pPr>
            <w:r w:rsidRPr="0032374D">
              <w:t>Result</w:t>
            </w:r>
          </w:p>
          <w:p w14:paraId="2CF256F4" w14:textId="77777777" w:rsidR="004E30DB" w:rsidRPr="0032374D" w:rsidRDefault="004E30DB" w:rsidP="00677622">
            <w:pPr>
              <w:pStyle w:val="TAC"/>
            </w:pPr>
            <w:r w:rsidRPr="0032374D">
              <w:t>(See 6.3)</w:t>
            </w:r>
          </w:p>
        </w:tc>
        <w:tc>
          <w:tcPr>
            <w:tcW w:w="0" w:type="auto"/>
          </w:tcPr>
          <w:p w14:paraId="67FE9200" w14:textId="77777777" w:rsidR="004E30DB" w:rsidRPr="0032374D" w:rsidRDefault="004E30DB" w:rsidP="00677622">
            <w:pPr>
              <w:pStyle w:val="TAC"/>
            </w:pPr>
            <w:r w:rsidRPr="0032374D">
              <w:t>Result-Code / Experimental-Result</w:t>
            </w:r>
          </w:p>
        </w:tc>
        <w:tc>
          <w:tcPr>
            <w:tcW w:w="0" w:type="auto"/>
          </w:tcPr>
          <w:p w14:paraId="2C33EF28" w14:textId="77777777" w:rsidR="004E30DB" w:rsidRPr="0032374D" w:rsidRDefault="004E30DB" w:rsidP="00677622">
            <w:pPr>
              <w:pStyle w:val="TAC"/>
            </w:pPr>
            <w:r w:rsidRPr="0032374D">
              <w:t>M</w:t>
            </w:r>
          </w:p>
        </w:tc>
        <w:tc>
          <w:tcPr>
            <w:tcW w:w="0" w:type="auto"/>
          </w:tcPr>
          <w:p w14:paraId="5F6A8D3F" w14:textId="77777777" w:rsidR="004E30DB" w:rsidRPr="0032374D" w:rsidRDefault="004E30DB" w:rsidP="00677622">
            <w:pPr>
              <w:pStyle w:val="TAL"/>
            </w:pPr>
            <w:r w:rsidRPr="0032374D">
              <w:t>Result of the request.</w:t>
            </w:r>
          </w:p>
          <w:p w14:paraId="15B9A12D" w14:textId="77777777" w:rsidR="004E30DB" w:rsidRPr="0032374D" w:rsidRDefault="004E30DB" w:rsidP="00677622">
            <w:pPr>
              <w:pStyle w:val="TAL"/>
            </w:pPr>
            <w:r w:rsidRPr="0032374D">
              <w:t>Result-Code AVP shall be used for errors defined in the Diameter Base Protocol.</w:t>
            </w:r>
          </w:p>
          <w:p w14:paraId="0D68F56C"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p w14:paraId="0E9BDAF2" w14:textId="77777777" w:rsidR="004E30DB" w:rsidRPr="0032374D" w:rsidRDefault="004E30DB" w:rsidP="00677622">
            <w:pPr>
              <w:pStyle w:val="TAL"/>
            </w:pPr>
          </w:p>
        </w:tc>
      </w:tr>
      <w:tr w:rsidR="004E30DB" w:rsidRPr="0032374D" w14:paraId="5E214D89" w14:textId="77777777" w:rsidTr="00677622">
        <w:trPr>
          <w:cantSplit/>
          <w:trHeight w:val="401"/>
        </w:trPr>
        <w:tc>
          <w:tcPr>
            <w:tcW w:w="0" w:type="auto"/>
          </w:tcPr>
          <w:p w14:paraId="71F34F90" w14:textId="77777777" w:rsidR="004E30DB" w:rsidRPr="0032374D" w:rsidRDefault="004E30DB" w:rsidP="00677622">
            <w:pPr>
              <w:pStyle w:val="TAC"/>
              <w:rPr>
                <w:lang w:eastAsia="zh-CN"/>
              </w:rPr>
            </w:pPr>
            <w:r w:rsidRPr="0032374D">
              <w:rPr>
                <w:lang w:eastAsia="zh-CN"/>
              </w:rPr>
              <w:t>NIDD Charging Identifier</w:t>
            </w:r>
          </w:p>
          <w:p w14:paraId="1E40366F" w14:textId="77777777" w:rsidR="004E30DB" w:rsidRPr="0032374D" w:rsidRDefault="004E30DB" w:rsidP="00677622">
            <w:pPr>
              <w:pStyle w:val="TAC"/>
            </w:pPr>
            <w:r w:rsidRPr="0032374D">
              <w:rPr>
                <w:lang w:eastAsia="zh-CN"/>
              </w:rPr>
              <w:t>(See 3GPP TS 32.299 [22])</w:t>
            </w:r>
          </w:p>
        </w:tc>
        <w:tc>
          <w:tcPr>
            <w:tcW w:w="0" w:type="auto"/>
          </w:tcPr>
          <w:p w14:paraId="20750230" w14:textId="77777777" w:rsidR="004E30DB" w:rsidRPr="0032374D" w:rsidRDefault="004E30DB" w:rsidP="00677622">
            <w:pPr>
              <w:pStyle w:val="TAC"/>
            </w:pPr>
            <w:r w:rsidRPr="0032374D">
              <w:rPr>
                <w:lang w:eastAsia="zh-CN"/>
              </w:rPr>
              <w:t>PDN-Connection-Charging-Id</w:t>
            </w:r>
          </w:p>
        </w:tc>
        <w:tc>
          <w:tcPr>
            <w:tcW w:w="0" w:type="auto"/>
          </w:tcPr>
          <w:p w14:paraId="43E1B850" w14:textId="77777777" w:rsidR="004E30DB" w:rsidRPr="0032374D" w:rsidRDefault="004E30DB" w:rsidP="00677622">
            <w:pPr>
              <w:pStyle w:val="TAC"/>
            </w:pPr>
            <w:r w:rsidRPr="0032374D">
              <w:t>C</w:t>
            </w:r>
          </w:p>
        </w:tc>
        <w:tc>
          <w:tcPr>
            <w:tcW w:w="0" w:type="auto"/>
          </w:tcPr>
          <w:p w14:paraId="4568BCD7" w14:textId="77777777" w:rsidR="004E30DB" w:rsidRPr="0032374D" w:rsidRDefault="004E30DB" w:rsidP="00677622">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4E30DB" w:rsidRPr="0032374D" w14:paraId="603E6988" w14:textId="77777777" w:rsidTr="00677622">
        <w:trPr>
          <w:cantSplit/>
          <w:trHeight w:val="401"/>
        </w:trPr>
        <w:tc>
          <w:tcPr>
            <w:tcW w:w="0" w:type="auto"/>
          </w:tcPr>
          <w:p w14:paraId="3EA85AE9" w14:textId="77777777" w:rsidR="004E30DB" w:rsidRPr="0032374D" w:rsidRDefault="004E30DB" w:rsidP="00677622">
            <w:pPr>
              <w:pStyle w:val="TAC"/>
              <w:rPr>
                <w:lang w:eastAsia="zh-CN"/>
              </w:rPr>
            </w:pPr>
            <w:r w:rsidRPr="0032374D">
              <w:rPr>
                <w:lang w:eastAsia="zh-CN"/>
              </w:rPr>
              <w:t xml:space="preserve">Extended </w:t>
            </w:r>
            <w:r w:rsidRPr="0032374D">
              <w:rPr>
                <w:rFonts w:hint="eastAsia"/>
                <w:lang w:eastAsia="zh-CN"/>
              </w:rPr>
              <w:t>PCO</w:t>
            </w:r>
          </w:p>
        </w:tc>
        <w:tc>
          <w:tcPr>
            <w:tcW w:w="0" w:type="auto"/>
          </w:tcPr>
          <w:p w14:paraId="5BB463D3" w14:textId="77777777" w:rsidR="004E30DB" w:rsidRPr="0032374D" w:rsidRDefault="004E30DB" w:rsidP="00677622">
            <w:pPr>
              <w:pStyle w:val="TAC"/>
              <w:rPr>
                <w:lang w:eastAsia="zh-CN"/>
              </w:rPr>
            </w:pPr>
            <w:r w:rsidRPr="0032374D">
              <w:rPr>
                <w:lang w:eastAsia="zh-CN"/>
              </w:rPr>
              <w:t>Extended-</w:t>
            </w:r>
            <w:r w:rsidRPr="0032374D">
              <w:rPr>
                <w:rFonts w:hint="eastAsia"/>
                <w:lang w:eastAsia="zh-CN"/>
              </w:rPr>
              <w:t>PCO</w:t>
            </w:r>
          </w:p>
        </w:tc>
        <w:tc>
          <w:tcPr>
            <w:tcW w:w="0" w:type="auto"/>
          </w:tcPr>
          <w:p w14:paraId="326684EC" w14:textId="77777777" w:rsidR="004E30DB" w:rsidRPr="0032374D" w:rsidRDefault="004E30DB" w:rsidP="00677622">
            <w:pPr>
              <w:pStyle w:val="TAC"/>
            </w:pPr>
            <w:r w:rsidRPr="0032374D">
              <w:rPr>
                <w:rFonts w:hint="eastAsia"/>
                <w:lang w:eastAsia="zh-CN"/>
              </w:rPr>
              <w:t>C</w:t>
            </w:r>
          </w:p>
        </w:tc>
        <w:tc>
          <w:tcPr>
            <w:tcW w:w="0" w:type="auto"/>
          </w:tcPr>
          <w:p w14:paraId="22062176" w14:textId="77777777" w:rsidR="004E30DB" w:rsidRPr="0032374D" w:rsidRDefault="004E30DB" w:rsidP="00677622">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4E30DB" w:rsidRPr="0032374D" w14:paraId="4B1FECD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63730D" w14:textId="77777777" w:rsidR="004E30DB" w:rsidRPr="0032374D" w:rsidRDefault="004E30DB" w:rsidP="00677622">
            <w:pPr>
              <w:pStyle w:val="TAC"/>
            </w:pPr>
            <w:r w:rsidRPr="0032374D">
              <w:t>Supported Features</w:t>
            </w:r>
          </w:p>
          <w:p w14:paraId="6341A219"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67F473E5"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0EF7BA"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614264BF"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5481D64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CE052B" w14:textId="77777777" w:rsidR="004E30DB" w:rsidRPr="0032374D" w:rsidRDefault="004E30DB" w:rsidP="00677622">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4A90F46" w14:textId="77777777" w:rsidR="004E30DB" w:rsidRPr="0032374D" w:rsidRDefault="004E30DB" w:rsidP="00677622">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74BBC34C" w14:textId="77777777" w:rsidR="004E30DB" w:rsidRPr="0032374D" w:rsidRDefault="004E30DB" w:rsidP="00677622">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624036C4" w14:textId="77777777" w:rsidR="004E30DB" w:rsidRPr="0032374D" w:rsidRDefault="004E30DB" w:rsidP="00677622">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1406D3F7" w14:textId="77777777" w:rsidR="004E30DB" w:rsidRPr="0032374D" w:rsidRDefault="004E30DB" w:rsidP="004E30DB">
      <w:pPr>
        <w:rPr>
          <w:noProof/>
        </w:rPr>
      </w:pPr>
    </w:p>
    <w:p w14:paraId="64FE609A" w14:textId="77777777" w:rsidR="004E30DB" w:rsidRPr="0032374D" w:rsidRDefault="004E30DB" w:rsidP="004E30DB">
      <w:pPr>
        <w:pStyle w:val="Heading3"/>
      </w:pPr>
      <w:bookmarkStart w:id="191" w:name="_Toc19712384"/>
      <w:bookmarkStart w:id="192" w:name="_Toc36019982"/>
      <w:bookmarkStart w:id="193" w:name="_Toc183892770"/>
      <w:bookmarkStart w:id="194" w:name="_Toc191378220"/>
      <w:r w:rsidRPr="0032374D">
        <w:t>5.7.2</w:t>
      </w:r>
      <w:r w:rsidRPr="0032374D">
        <w:tab/>
        <w:t>Detailed Behaviour of the MME/SGSN</w:t>
      </w:r>
      <w:bookmarkEnd w:id="191"/>
      <w:bookmarkEnd w:id="192"/>
      <w:bookmarkEnd w:id="193"/>
      <w:bookmarkEnd w:id="194"/>
    </w:p>
    <w:p w14:paraId="0DCCE4CA" w14:textId="77777777" w:rsidR="004E30DB" w:rsidRPr="0032374D" w:rsidRDefault="004E30DB" w:rsidP="004E30DB">
      <w:r w:rsidRPr="0032374D">
        <w:t>The MME or SGSN shall make use of this procedure to request one of the following T6a/b connection management actions:</w:t>
      </w:r>
    </w:p>
    <w:p w14:paraId="0871E1FE" w14:textId="77777777" w:rsidR="004E30DB" w:rsidRPr="0032374D" w:rsidRDefault="004E30DB" w:rsidP="004E30DB">
      <w:pPr>
        <w:pStyle w:val="B1"/>
      </w:pPr>
      <w:r w:rsidRPr="0032374D">
        <w:t>-</w:t>
      </w:r>
      <w:r w:rsidRPr="0032374D">
        <w:tab/>
        <w:t>for a T6a/b connection establishment, the MME shall:</w:t>
      </w:r>
    </w:p>
    <w:p w14:paraId="13F78120" w14:textId="77777777" w:rsidR="004E30DB" w:rsidRPr="0032374D" w:rsidRDefault="004E30DB" w:rsidP="004E30DB">
      <w:pPr>
        <w:pStyle w:val="B2"/>
      </w:pPr>
      <w:r w:rsidRPr="0032374D">
        <w:t>-</w:t>
      </w:r>
      <w:r w:rsidRPr="0032374D">
        <w:tab/>
      </w:r>
      <w:r w:rsidRPr="0032374D">
        <w:rPr>
          <w:rFonts w:eastAsia="SimSun"/>
        </w:rPr>
        <w:t>include the user's IMSI.</w:t>
      </w:r>
    </w:p>
    <w:p w14:paraId="192176C7" w14:textId="77777777" w:rsidR="004E30DB" w:rsidRPr="0032374D" w:rsidRDefault="004E30DB" w:rsidP="004E30DB">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3D67514" w14:textId="77777777" w:rsidR="004E30DB" w:rsidRPr="0032374D" w:rsidRDefault="004E30DB" w:rsidP="004E30DB">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4556505D" w14:textId="77777777" w:rsidR="004E30DB" w:rsidRPr="0032374D" w:rsidRDefault="004E30DB" w:rsidP="004E30DB">
      <w:pPr>
        <w:pStyle w:val="B1"/>
      </w:pPr>
      <w:r w:rsidRPr="0032374D">
        <w:t>-</w:t>
      </w:r>
      <w:r w:rsidRPr="0032374D">
        <w:tab/>
        <w:t>for a T6a/b connection release, the MME or SGSN shall:</w:t>
      </w:r>
    </w:p>
    <w:p w14:paraId="1B55E04C" w14:textId="77777777" w:rsidR="004E30DB" w:rsidRPr="0032374D" w:rsidRDefault="004E30DB" w:rsidP="004E30DB">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488A7549" w14:textId="77777777" w:rsidR="004E30DB" w:rsidRPr="0032374D" w:rsidRDefault="004E30DB" w:rsidP="004E30DB">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02C25BC6" w14:textId="77777777" w:rsidR="004E30DB" w:rsidRPr="0032374D" w:rsidRDefault="004E30DB" w:rsidP="004E30DB">
      <w:pPr>
        <w:pStyle w:val="B1"/>
        <w:rPr>
          <w:rFonts w:eastAsia="SimSun"/>
        </w:rPr>
      </w:pPr>
      <w:r w:rsidRPr="0032374D">
        <w:rPr>
          <w:rFonts w:eastAsia="SimSun"/>
        </w:rPr>
        <w:t>-</w:t>
      </w:r>
      <w:r w:rsidRPr="0032374D">
        <w:rPr>
          <w:rFonts w:eastAsia="SimSun"/>
        </w:rPr>
        <w:tab/>
        <w:t>for a T6a/b connection update, the MME or SGSN shall:</w:t>
      </w:r>
    </w:p>
    <w:p w14:paraId="75475DC5" w14:textId="77777777" w:rsidR="004E30DB" w:rsidRPr="0032374D" w:rsidRDefault="004E30DB" w:rsidP="004E30DB">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4DE53A2A" w14:textId="77777777" w:rsidR="004E30DB" w:rsidRPr="0032374D" w:rsidRDefault="004E30DB" w:rsidP="004E30DB">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6DF547E1" w14:textId="77777777" w:rsidR="004E30DB" w:rsidRPr="0032374D" w:rsidRDefault="004E30DB" w:rsidP="004E30DB">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75D36EC8" w14:textId="77777777" w:rsidR="004E30DB" w:rsidRPr="0032374D" w:rsidRDefault="004E30DB" w:rsidP="004E30DB">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4B4DEC29" w14:textId="77777777" w:rsidR="004E30DB" w:rsidRPr="0032374D" w:rsidRDefault="004E30DB" w:rsidP="004E30DB">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0769C454" w14:textId="77777777" w:rsidR="004E30DB" w:rsidRPr="0032374D" w:rsidRDefault="004E30DB" w:rsidP="004E30DB">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7F9D7F69" w14:textId="77777777" w:rsidR="004E30DB" w:rsidRPr="0032374D" w:rsidRDefault="004E30DB" w:rsidP="004E30DB">
      <w:pPr>
        <w:pStyle w:val="Heading3"/>
      </w:pPr>
      <w:bookmarkStart w:id="195" w:name="_Toc19712385"/>
      <w:bookmarkStart w:id="196" w:name="_Toc36019983"/>
      <w:bookmarkStart w:id="197" w:name="_Toc183892771"/>
      <w:bookmarkStart w:id="198" w:name="_Toc191378221"/>
      <w:r w:rsidRPr="0032374D">
        <w:t>5.7.3</w:t>
      </w:r>
      <w:r w:rsidRPr="0032374D">
        <w:tab/>
        <w:t>Detailed Behaviour of the SCEF</w:t>
      </w:r>
      <w:bookmarkEnd w:id="195"/>
      <w:bookmarkEnd w:id="196"/>
      <w:bookmarkEnd w:id="197"/>
      <w:bookmarkEnd w:id="198"/>
    </w:p>
    <w:p w14:paraId="582DE87D" w14:textId="77777777" w:rsidR="004E30DB" w:rsidRPr="0032374D" w:rsidRDefault="004E30DB" w:rsidP="004E30DB">
      <w:r w:rsidRPr="0032374D">
        <w:t>When the SCEF receives a Connection Management Request from the MME or SGSN the SCEF shall, in the following order:</w:t>
      </w:r>
    </w:p>
    <w:p w14:paraId="743CDB4C" w14:textId="77777777" w:rsidR="004E30DB" w:rsidRPr="0032374D" w:rsidRDefault="004E30DB" w:rsidP="004E30DB">
      <w:pPr>
        <w:pStyle w:val="B1"/>
      </w:pPr>
      <w:r w:rsidRPr="0032374D">
        <w:t>-</w:t>
      </w:r>
      <w:r w:rsidRPr="0032374D">
        <w:tab/>
        <w:t>check that the User Identity exists in the SCEF. If not, Experimental-Result shall be set to DIAMETER_ERROR_USER_UNKNOWN in the Connection Management Answer;</w:t>
      </w:r>
    </w:p>
    <w:p w14:paraId="5DB5F548" w14:textId="77777777" w:rsidR="004E30DB" w:rsidRPr="0032374D" w:rsidRDefault="004E30DB" w:rsidP="004E30DB">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288FC2F8" w14:textId="77777777" w:rsidR="004E30DB" w:rsidRPr="0032374D" w:rsidRDefault="004E30DB" w:rsidP="004E30DB">
      <w:pPr>
        <w:pStyle w:val="B1"/>
      </w:pPr>
      <w:r w:rsidRPr="0032374D">
        <w:t>-</w:t>
      </w:r>
      <w:r w:rsidRPr="0032374D">
        <w:tab/>
        <w:t>if the T6a/b connection action indicates a T6a/b connection establishment:</w:t>
      </w:r>
    </w:p>
    <w:p w14:paraId="2E376894" w14:textId="77777777" w:rsidR="004E30DB" w:rsidRPr="0032374D" w:rsidRDefault="004E30DB" w:rsidP="004E30DB">
      <w:pPr>
        <w:pStyle w:val="B2"/>
      </w:pPr>
      <w:r w:rsidRPr="0032374D">
        <w:t>-</w:t>
      </w:r>
      <w:r w:rsidRPr="0032374D">
        <w:tab/>
        <w:t>check whether a valid NIDD configuration exists for the UE at the SCEF;</w:t>
      </w:r>
    </w:p>
    <w:p w14:paraId="1EB3D05B" w14:textId="77777777" w:rsidR="004E30DB" w:rsidRPr="0032374D" w:rsidRDefault="004E30DB" w:rsidP="004E30DB">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734CFDAF" w14:textId="77777777" w:rsidR="004E30DB" w:rsidRPr="0032374D" w:rsidRDefault="004E30DB" w:rsidP="004E30DB">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AD1F7A" w14:textId="77777777" w:rsidR="004E30DB" w:rsidRPr="0032374D" w:rsidRDefault="004E30DB" w:rsidP="004E30DB">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6B9D83BA" w14:textId="77777777" w:rsidR="004E30DB" w:rsidRPr="0032374D" w:rsidRDefault="004E30DB" w:rsidP="004E30DB">
      <w:pPr>
        <w:pStyle w:val="B2"/>
      </w:pPr>
      <w:r w:rsidRPr="0032374D">
        <w:t>-</w:t>
      </w:r>
      <w:r w:rsidRPr="0032374D">
        <w:tab/>
        <w:t>create an EPS bearer context;</w:t>
      </w:r>
    </w:p>
    <w:p w14:paraId="14D372E1" w14:textId="77777777" w:rsidR="004E30DB" w:rsidRPr="0032374D" w:rsidRDefault="004E30DB" w:rsidP="004E30DB">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0EEAE268" w14:textId="77777777" w:rsidR="004E30DB" w:rsidRPr="0032374D" w:rsidRDefault="004E30DB" w:rsidP="004E30DB">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63FC59E4" w14:textId="77777777" w:rsidR="004E30DB" w:rsidRPr="0032374D" w:rsidRDefault="004E30DB" w:rsidP="004E30DB">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63115CD0" w14:textId="77777777" w:rsidR="004E30DB" w:rsidRPr="0032374D" w:rsidRDefault="004E30DB" w:rsidP="004E30DB">
      <w:pPr>
        <w:pStyle w:val="B2"/>
      </w:pPr>
      <w:r w:rsidRPr="0032374D">
        <w:t>-</w:t>
      </w:r>
      <w:r w:rsidRPr="0032374D">
        <w:tab/>
        <w:t>If successful, Result shall be set to DIAMETER_SUCCESS in the Connection Management Answer;</w:t>
      </w:r>
    </w:p>
    <w:p w14:paraId="2C22815D" w14:textId="77777777" w:rsidR="004E30DB" w:rsidRPr="0032374D" w:rsidRDefault="004E30DB" w:rsidP="004E30DB">
      <w:pPr>
        <w:pStyle w:val="B1"/>
      </w:pPr>
      <w:r w:rsidRPr="0032374D">
        <w:t>-</w:t>
      </w:r>
      <w:r w:rsidRPr="0032374D">
        <w:tab/>
        <w:t>if the T6a/b connection action indicates a T6a/b connection release:</w:t>
      </w:r>
    </w:p>
    <w:p w14:paraId="42C9928B" w14:textId="77777777" w:rsidR="004E30DB" w:rsidRPr="0032374D" w:rsidRDefault="004E30DB" w:rsidP="004E30DB">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A07BC75" w14:textId="77777777" w:rsidR="004E30DB" w:rsidRPr="0032374D" w:rsidRDefault="004E30DB" w:rsidP="004E30DB">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25D5A5CE" w14:textId="77777777" w:rsidR="004E30DB" w:rsidRPr="0032374D" w:rsidRDefault="004E30DB" w:rsidP="004E30DB">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10468663" w14:textId="77777777" w:rsidR="004E30DB" w:rsidRPr="0032374D" w:rsidRDefault="004E30DB" w:rsidP="004E30DB">
      <w:pPr>
        <w:pStyle w:val="B1"/>
      </w:pPr>
      <w:r w:rsidRPr="0032374D">
        <w:t>-</w:t>
      </w:r>
      <w:r w:rsidRPr="0032374D">
        <w:tab/>
        <w:t>if the T6a/b connection action indicates a T6a connection update:</w:t>
      </w:r>
    </w:p>
    <w:p w14:paraId="7C9E406E" w14:textId="77777777" w:rsidR="004E30DB" w:rsidRPr="0032374D" w:rsidRDefault="004E30DB" w:rsidP="004E30DB">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5E1AAC34" w14:textId="77777777" w:rsidR="004E30DB" w:rsidRPr="0032374D" w:rsidRDefault="004E30DB" w:rsidP="004E30DB">
      <w:pPr>
        <w:pStyle w:val="B2"/>
      </w:pPr>
      <w:r w:rsidRPr="0032374D">
        <w:t>-</w:t>
      </w:r>
      <w:r w:rsidRPr="0032374D">
        <w:tab/>
        <w:t>if successful:</w:t>
      </w:r>
    </w:p>
    <w:p w14:paraId="404D24A0" w14:textId="77777777" w:rsidR="004E30DB" w:rsidRPr="0032374D" w:rsidRDefault="004E30DB" w:rsidP="004E30DB">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6A82F0E1" w14:textId="77777777" w:rsidR="004E30DB" w:rsidRPr="0032374D" w:rsidRDefault="004E30DB" w:rsidP="004E30DB">
      <w:pPr>
        <w:pStyle w:val="B3"/>
      </w:pPr>
      <w:r w:rsidRPr="0032374D">
        <w:t>-</w:t>
      </w:r>
      <w:r w:rsidRPr="0032374D">
        <w:tab/>
        <w:t>include the Extended-PCO AVP in the Connection Management Answer, if the Extended PCO information (e.g. APN Rate Control information) needs to be provided to the UE;</w:t>
      </w:r>
    </w:p>
    <w:p w14:paraId="3C5FD103" w14:textId="77777777" w:rsidR="004E30DB" w:rsidRPr="0032374D" w:rsidRDefault="004E30DB" w:rsidP="004E30DB">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42E241CC" w14:textId="77777777" w:rsidR="004E30DB" w:rsidRPr="0032374D" w:rsidRDefault="004E30DB" w:rsidP="004E30DB">
      <w:pPr>
        <w:pStyle w:val="B3"/>
      </w:pPr>
      <w:r w:rsidRPr="0032374D">
        <w:t>-</w:t>
      </w:r>
      <w:r w:rsidRPr="0032374D">
        <w:tab/>
        <w:t>if the UE-Reachable-Indicator was set in the CMR-Flags AVP, forward any MT Non-IP data pending for any T6a/b connection for this UE, to the MME or SGSN.</w:t>
      </w:r>
    </w:p>
    <w:p w14:paraId="7D03038D" w14:textId="77777777" w:rsidR="004E30DB" w:rsidRPr="0032374D" w:rsidRDefault="004E30DB" w:rsidP="004E30DB">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7AC2D42" w14:textId="77777777" w:rsidR="004E30DB" w:rsidRPr="0032374D" w:rsidRDefault="004E30DB" w:rsidP="004E30DB">
      <w:pPr>
        <w:pStyle w:val="Heading3"/>
      </w:pPr>
      <w:bookmarkStart w:id="199" w:name="_Toc19712386"/>
      <w:bookmarkStart w:id="200" w:name="_Toc36019984"/>
      <w:bookmarkStart w:id="201" w:name="_Toc183892772"/>
      <w:bookmarkStart w:id="202" w:name="_Toc191378222"/>
      <w:r w:rsidRPr="0032374D">
        <w:t>5.7.4</w:t>
      </w:r>
      <w:r w:rsidRPr="0032374D">
        <w:tab/>
        <w:t>Detailed Behaviour of the IWK-SCEF</w:t>
      </w:r>
      <w:bookmarkEnd w:id="199"/>
      <w:bookmarkEnd w:id="200"/>
      <w:bookmarkEnd w:id="201"/>
      <w:bookmarkEnd w:id="202"/>
    </w:p>
    <w:p w14:paraId="235132B1" w14:textId="77777777" w:rsidR="004E30DB" w:rsidRPr="0032374D" w:rsidRDefault="004E30DB" w:rsidP="004E30DB">
      <w:r w:rsidRPr="0032374D">
        <w:t>When the IWK-SCEF receives a Connection Management Request from the MME or SGSN, it shall forward the request to the SCEF.</w:t>
      </w:r>
    </w:p>
    <w:p w14:paraId="7D12718F" w14:textId="77777777" w:rsidR="004E30DB" w:rsidRPr="0032374D" w:rsidRDefault="004E30DB" w:rsidP="004E30DB">
      <w:r w:rsidRPr="0032374D">
        <w:t>When the IWK-SCEF receives a Connection Management Answer from the SCEF, it shall forward the answer to the MME or SGSN.</w:t>
      </w:r>
    </w:p>
    <w:p w14:paraId="479B832B" w14:textId="77777777" w:rsidR="004E30DB" w:rsidRPr="0032374D" w:rsidRDefault="004E30DB" w:rsidP="004E30DB">
      <w:pPr>
        <w:pStyle w:val="Heading2"/>
        <w:rPr>
          <w:lang w:val="en-US"/>
        </w:rPr>
      </w:pPr>
      <w:bookmarkStart w:id="203" w:name="_Toc19712387"/>
      <w:bookmarkStart w:id="204" w:name="_Toc36019985"/>
      <w:bookmarkStart w:id="205" w:name="_Toc183892773"/>
      <w:bookmarkStart w:id="206" w:name="_Toc191378223"/>
      <w:r w:rsidRPr="0032374D">
        <w:rPr>
          <w:lang w:val="en-US"/>
        </w:rPr>
        <w:t>5.8</w:t>
      </w:r>
      <w:r w:rsidRPr="0032374D">
        <w:rPr>
          <w:lang w:val="en-US"/>
        </w:rPr>
        <w:tab/>
        <w:t>Connection Management by SCEF Procedure</w:t>
      </w:r>
      <w:bookmarkEnd w:id="203"/>
      <w:bookmarkEnd w:id="204"/>
      <w:bookmarkEnd w:id="205"/>
      <w:bookmarkEnd w:id="206"/>
    </w:p>
    <w:p w14:paraId="3403EB27" w14:textId="77777777" w:rsidR="004E30DB" w:rsidRPr="0032374D" w:rsidRDefault="004E30DB" w:rsidP="004E30DB">
      <w:pPr>
        <w:pStyle w:val="Heading3"/>
      </w:pPr>
      <w:bookmarkStart w:id="207" w:name="_Toc19712388"/>
      <w:bookmarkStart w:id="208" w:name="_Toc36019986"/>
      <w:bookmarkStart w:id="209" w:name="_Toc183892774"/>
      <w:bookmarkStart w:id="210" w:name="_Toc191378224"/>
      <w:r w:rsidRPr="0032374D">
        <w:t>5.8.1</w:t>
      </w:r>
      <w:r w:rsidRPr="0032374D">
        <w:tab/>
        <w:t>General</w:t>
      </w:r>
      <w:bookmarkEnd w:id="207"/>
      <w:bookmarkEnd w:id="208"/>
      <w:bookmarkEnd w:id="209"/>
      <w:bookmarkEnd w:id="210"/>
    </w:p>
    <w:p w14:paraId="15610B8A" w14:textId="77777777" w:rsidR="004E30DB" w:rsidRPr="0032374D" w:rsidRDefault="004E30DB" w:rsidP="004E30DB">
      <w:r w:rsidRPr="0032374D">
        <w:t>This procedure shall be used between the SCEF and the MME/SGSN, and between the SCEF and the MME/SGSN via the IWK-SCEF acting as a Diameter proxy agent for roaming cases.</w:t>
      </w:r>
    </w:p>
    <w:p w14:paraId="470474D7" w14:textId="77777777" w:rsidR="004E30DB" w:rsidRPr="0032374D" w:rsidRDefault="004E30DB" w:rsidP="004E30DB">
      <w:r w:rsidRPr="0032374D">
        <w:t>When the procedure is invoked by the SCEF, it is used</w:t>
      </w:r>
    </w:p>
    <w:p w14:paraId="11032F6E" w14:textId="77777777" w:rsidR="004E30DB" w:rsidRPr="0032374D" w:rsidRDefault="004E30DB" w:rsidP="004E30DB">
      <w:pPr>
        <w:pStyle w:val="B1"/>
      </w:pPr>
      <w:r w:rsidRPr="0032374D">
        <w:t>-</w:t>
      </w:r>
      <w:r w:rsidRPr="0032374D">
        <w:tab/>
        <w:t>to update the parameters (e.g. Extended PCO information) associated to a T6a/b connection between the MME/SGSN and the SCEF;</w:t>
      </w:r>
    </w:p>
    <w:p w14:paraId="423F41D6" w14:textId="77777777" w:rsidR="004E30DB" w:rsidRPr="0032374D" w:rsidRDefault="004E30DB" w:rsidP="004E30DB">
      <w:pPr>
        <w:pStyle w:val="B1"/>
      </w:pPr>
      <w:r w:rsidRPr="0032374D">
        <w:rPr>
          <w:lang w:val="de-DE"/>
        </w:rPr>
        <w:t>-</w:t>
      </w:r>
      <w:r w:rsidRPr="0032374D">
        <w:rPr>
          <w:lang w:val="de-DE"/>
        </w:rPr>
        <w:tab/>
        <w:t>to release a T6a/b connection between MME/SGSN and SCEF</w:t>
      </w:r>
      <w:r w:rsidRPr="0032374D">
        <w:t>.</w:t>
      </w:r>
    </w:p>
    <w:p w14:paraId="0FCD9566" w14:textId="77777777" w:rsidR="004E30DB" w:rsidRPr="0032374D" w:rsidRDefault="004E30DB" w:rsidP="004E30DB">
      <w:r w:rsidRPr="0032374D">
        <w:t>This procedure is used according to 3GPP TS 23.682 [2]. The IWK-SCEF may be in the path between the MME/SGSN and the SCEF for roaming cases when the IWK-SCEF is deployed by the operator of the visited PLMN.</w:t>
      </w:r>
    </w:p>
    <w:p w14:paraId="5CE917AF" w14:textId="77777777" w:rsidR="004E30DB" w:rsidRPr="0032374D" w:rsidRDefault="004E30DB" w:rsidP="004E30DB">
      <w:r w:rsidRPr="0032374D">
        <w:t>This procedure is mapped to the commands Connection-Management-Request/Answer (CMR/CMA) in the Diameter application specified in clause 6.</w:t>
      </w:r>
    </w:p>
    <w:p w14:paraId="753E862A" w14:textId="77777777" w:rsidR="004E30DB" w:rsidRPr="0032374D" w:rsidRDefault="004E30DB" w:rsidP="004E30DB">
      <w:r w:rsidRPr="0032374D">
        <w:t>The tables 5.8.1-1 and 5.8.1-2 detail the involved information elements.</w:t>
      </w:r>
    </w:p>
    <w:p w14:paraId="7AADE12E" w14:textId="77777777" w:rsidR="004E30DB" w:rsidRPr="0032374D" w:rsidRDefault="004E30DB" w:rsidP="004E30DB">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8"/>
        <w:gridCol w:w="1581"/>
        <w:gridCol w:w="592"/>
        <w:gridCol w:w="5740"/>
      </w:tblGrid>
      <w:tr w:rsidR="004E30DB" w:rsidRPr="0032374D" w14:paraId="0E9C52E5" w14:textId="77777777" w:rsidTr="00677622">
        <w:trPr>
          <w:trHeight w:val="728"/>
        </w:trPr>
        <w:tc>
          <w:tcPr>
            <w:tcW w:w="0" w:type="auto"/>
            <w:shd w:val="clear" w:color="auto" w:fill="D9D9D9"/>
          </w:tcPr>
          <w:p w14:paraId="7BA49F83" w14:textId="77777777" w:rsidR="004E30DB" w:rsidRPr="0032374D" w:rsidRDefault="004E30DB" w:rsidP="00677622">
            <w:pPr>
              <w:pStyle w:val="TH"/>
            </w:pPr>
            <w:r w:rsidRPr="0032374D">
              <w:t>Information Element Name</w:t>
            </w:r>
          </w:p>
        </w:tc>
        <w:tc>
          <w:tcPr>
            <w:tcW w:w="0" w:type="auto"/>
            <w:shd w:val="clear" w:color="auto" w:fill="D9D9D9"/>
          </w:tcPr>
          <w:p w14:paraId="758863E4" w14:textId="77777777" w:rsidR="004E30DB" w:rsidRPr="0032374D" w:rsidRDefault="004E30DB" w:rsidP="00677622">
            <w:pPr>
              <w:pStyle w:val="TH"/>
            </w:pPr>
            <w:r w:rsidRPr="0032374D">
              <w:t>Mapping to Diameter AVP</w:t>
            </w:r>
          </w:p>
        </w:tc>
        <w:tc>
          <w:tcPr>
            <w:tcW w:w="0" w:type="auto"/>
            <w:shd w:val="clear" w:color="auto" w:fill="D9D9D9"/>
          </w:tcPr>
          <w:p w14:paraId="0C6D130C" w14:textId="77777777" w:rsidR="004E30DB" w:rsidRPr="0032374D" w:rsidRDefault="004E30DB" w:rsidP="00677622">
            <w:pPr>
              <w:pStyle w:val="TH"/>
            </w:pPr>
            <w:r w:rsidRPr="0032374D">
              <w:t>Cat.</w:t>
            </w:r>
          </w:p>
        </w:tc>
        <w:tc>
          <w:tcPr>
            <w:tcW w:w="0" w:type="auto"/>
            <w:shd w:val="clear" w:color="auto" w:fill="D9D9D9"/>
          </w:tcPr>
          <w:p w14:paraId="4F807884" w14:textId="77777777" w:rsidR="004E30DB" w:rsidRPr="0032374D" w:rsidRDefault="004E30DB" w:rsidP="00677622">
            <w:pPr>
              <w:pStyle w:val="TH"/>
            </w:pPr>
            <w:r w:rsidRPr="0032374D">
              <w:t>Description</w:t>
            </w:r>
          </w:p>
        </w:tc>
      </w:tr>
      <w:tr w:rsidR="004E30DB" w:rsidRPr="0032374D" w14:paraId="62A810D0"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E24E719" w14:textId="77777777" w:rsidR="004E30DB" w:rsidRPr="0032374D" w:rsidRDefault="004E30DB" w:rsidP="00677622">
            <w:pPr>
              <w:pStyle w:val="TAC"/>
              <w:rPr>
                <w:lang w:eastAsia="zh-CN"/>
              </w:rPr>
            </w:pPr>
            <w:r w:rsidRPr="0032374D">
              <w:rPr>
                <w:lang w:eastAsia="zh-CN"/>
              </w:rPr>
              <w:t>User Identity</w:t>
            </w:r>
          </w:p>
          <w:p w14:paraId="08C25DA3" w14:textId="77777777" w:rsidR="004E30DB" w:rsidRPr="0032374D" w:rsidRDefault="004E30DB" w:rsidP="00677622">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238EE87E" w14:textId="77777777" w:rsidR="004E30DB" w:rsidRPr="0032374D" w:rsidRDefault="004E30DB" w:rsidP="00677622">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3C79FF0B"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2F3A1799" w14:textId="77777777" w:rsidR="004E30DB" w:rsidRPr="0032374D" w:rsidRDefault="004E30DB" w:rsidP="00677622">
            <w:pPr>
              <w:pStyle w:val="TAL"/>
            </w:pPr>
            <w:r w:rsidRPr="0032374D">
              <w:t>This Information Element shall be present and shall contain the identity of the UE. This is a grouped AVP containing the IMSI.</w:t>
            </w:r>
          </w:p>
        </w:tc>
      </w:tr>
      <w:tr w:rsidR="004E30DB" w:rsidRPr="0032374D" w14:paraId="7242E78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99D94C" w14:textId="77777777" w:rsidR="004E30DB" w:rsidRPr="0032374D" w:rsidRDefault="004E30DB" w:rsidP="00677622">
            <w:pPr>
              <w:pStyle w:val="TAC"/>
            </w:pPr>
            <w:r w:rsidRPr="0032374D">
              <w:t>EPS Bearer Identity</w:t>
            </w:r>
          </w:p>
          <w:p w14:paraId="7D321B5D" w14:textId="77777777" w:rsidR="004E30DB" w:rsidRPr="0032374D" w:rsidRDefault="004E30DB" w:rsidP="00677622">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0650A810"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F4C293B"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7D697DA"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4E8C2A63" w14:textId="77777777" w:rsidR="004E30DB" w:rsidRPr="0032374D" w:rsidRDefault="004E30DB" w:rsidP="00677622">
            <w:pPr>
              <w:pStyle w:val="TAL"/>
            </w:pPr>
          </w:p>
        </w:tc>
      </w:tr>
      <w:tr w:rsidR="004E30DB" w:rsidRPr="0032374D" w14:paraId="640F4DBE"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B96F3B" w14:textId="77777777" w:rsidR="004E30DB" w:rsidRPr="0032374D" w:rsidRDefault="004E30DB" w:rsidP="00677622">
            <w:pPr>
              <w:pStyle w:val="TAC"/>
              <w:rPr>
                <w:lang w:eastAsia="zh-CN"/>
              </w:rPr>
            </w:pPr>
            <w:r w:rsidRPr="0032374D">
              <w:rPr>
                <w:lang w:eastAsia="zh-CN"/>
              </w:rPr>
              <w:t>T6a/b Connection Action</w:t>
            </w:r>
          </w:p>
          <w:p w14:paraId="63ECD2AB" w14:textId="77777777" w:rsidR="004E30DB" w:rsidRPr="0032374D" w:rsidRDefault="004E30DB" w:rsidP="00677622">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0F5AD8B8" w14:textId="77777777" w:rsidR="004E30DB" w:rsidRPr="0032374D" w:rsidRDefault="004E30DB" w:rsidP="00677622">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2B38C23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3B7F9ABD" w14:textId="77777777" w:rsidR="004E30DB" w:rsidRPr="0032374D" w:rsidRDefault="004E30DB" w:rsidP="00677622">
            <w:pPr>
              <w:pStyle w:val="TAL"/>
            </w:pPr>
            <w:r w:rsidRPr="0032374D">
              <w:t>This Information element shall be present and shall contain a T6a/b connection management action indicating a T6a/b connection update.</w:t>
            </w:r>
          </w:p>
          <w:p w14:paraId="29600793" w14:textId="77777777" w:rsidR="004E30DB" w:rsidRPr="0032374D" w:rsidRDefault="004E30DB" w:rsidP="00677622">
            <w:pPr>
              <w:pStyle w:val="TAL"/>
            </w:pPr>
          </w:p>
        </w:tc>
      </w:tr>
      <w:tr w:rsidR="004E30DB" w:rsidRPr="0032374D" w14:paraId="5DC5E55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266CD5" w14:textId="77777777" w:rsidR="004E30DB" w:rsidRPr="0032374D" w:rsidRDefault="004E30DB" w:rsidP="00677622">
            <w:pPr>
              <w:pStyle w:val="TAC"/>
              <w:rPr>
                <w:lang w:eastAsia="zh-CN"/>
              </w:rPr>
            </w:pPr>
            <w:r w:rsidRPr="0032374D">
              <w:rPr>
                <w:lang w:eastAsia="zh-CN"/>
              </w:rPr>
              <w:t xml:space="preserve">Extended </w:t>
            </w:r>
            <w:r w:rsidRPr="0032374D">
              <w:rPr>
                <w:rFonts w:hint="eastAsia"/>
                <w:lang w:eastAsia="zh-CN"/>
              </w:rPr>
              <w:t>PCO</w:t>
            </w:r>
          </w:p>
          <w:p w14:paraId="6F29F60D" w14:textId="77777777" w:rsidR="004E30DB" w:rsidRPr="0032374D" w:rsidRDefault="004E30DB" w:rsidP="00677622">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37D14649" w14:textId="77777777" w:rsidR="004E30DB" w:rsidRPr="0032374D" w:rsidRDefault="004E30DB" w:rsidP="00677622">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72823835" w14:textId="77777777" w:rsidR="004E30DB" w:rsidRPr="0032374D" w:rsidRDefault="004E30DB" w:rsidP="00677622">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08B3335B" w14:textId="77777777" w:rsidR="004E30DB" w:rsidRPr="0032374D" w:rsidRDefault="004E30DB" w:rsidP="00677622">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4E30DB" w:rsidRPr="0032374D" w14:paraId="5CC00AB0"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FB94FF" w14:textId="77777777" w:rsidR="004E30DB" w:rsidRPr="0032374D" w:rsidRDefault="004E30DB" w:rsidP="00677622">
            <w:pPr>
              <w:pStyle w:val="TAC"/>
            </w:pPr>
            <w:r w:rsidRPr="0032374D">
              <w:t>Supported Features</w:t>
            </w:r>
          </w:p>
          <w:p w14:paraId="4D8FA712"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92C5E"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F7C8EC"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1E3D71B" w14:textId="77777777" w:rsidR="004E30DB" w:rsidRPr="0032374D" w:rsidRDefault="004E30DB" w:rsidP="00677622">
            <w:pPr>
              <w:pStyle w:val="TAL"/>
            </w:pPr>
            <w:r w:rsidRPr="0032374D">
              <w:t>If present, this information element shall contain the list of features supported by the origin host.</w:t>
            </w:r>
          </w:p>
        </w:tc>
      </w:tr>
    </w:tbl>
    <w:p w14:paraId="4E66E0A5" w14:textId="77777777" w:rsidR="004E30DB" w:rsidRPr="0032374D" w:rsidRDefault="004E30DB" w:rsidP="004E30DB"/>
    <w:p w14:paraId="5BC50A8F" w14:textId="77777777" w:rsidR="004E30DB" w:rsidRPr="0032374D" w:rsidRDefault="004E30DB" w:rsidP="004E30DB">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4E30DB" w:rsidRPr="0032374D" w14:paraId="6917F8B7" w14:textId="77777777" w:rsidTr="00677622">
        <w:tc>
          <w:tcPr>
            <w:tcW w:w="0" w:type="auto"/>
            <w:shd w:val="clear" w:color="auto" w:fill="D9D9D9"/>
          </w:tcPr>
          <w:p w14:paraId="3132EA04" w14:textId="77777777" w:rsidR="004E30DB" w:rsidRPr="0032374D" w:rsidRDefault="004E30DB" w:rsidP="00677622">
            <w:pPr>
              <w:pStyle w:val="TH"/>
            </w:pPr>
            <w:r w:rsidRPr="0032374D">
              <w:t>Information Element Name</w:t>
            </w:r>
          </w:p>
        </w:tc>
        <w:tc>
          <w:tcPr>
            <w:tcW w:w="0" w:type="auto"/>
            <w:shd w:val="clear" w:color="auto" w:fill="D9D9D9"/>
          </w:tcPr>
          <w:p w14:paraId="09485BAC" w14:textId="77777777" w:rsidR="004E30DB" w:rsidRPr="0032374D" w:rsidRDefault="004E30DB" w:rsidP="00677622">
            <w:pPr>
              <w:pStyle w:val="TH"/>
            </w:pPr>
            <w:r w:rsidRPr="0032374D">
              <w:t>Mapping to Diameter AVP</w:t>
            </w:r>
          </w:p>
        </w:tc>
        <w:tc>
          <w:tcPr>
            <w:tcW w:w="0" w:type="auto"/>
            <w:shd w:val="clear" w:color="auto" w:fill="D9D9D9"/>
          </w:tcPr>
          <w:p w14:paraId="37F17C26" w14:textId="77777777" w:rsidR="004E30DB" w:rsidRPr="0032374D" w:rsidRDefault="004E30DB" w:rsidP="00677622">
            <w:pPr>
              <w:pStyle w:val="TH"/>
            </w:pPr>
            <w:r w:rsidRPr="0032374D">
              <w:t>Cat.</w:t>
            </w:r>
          </w:p>
        </w:tc>
        <w:tc>
          <w:tcPr>
            <w:tcW w:w="0" w:type="auto"/>
            <w:shd w:val="clear" w:color="auto" w:fill="D9D9D9"/>
          </w:tcPr>
          <w:p w14:paraId="46348D27" w14:textId="77777777" w:rsidR="004E30DB" w:rsidRPr="0032374D" w:rsidRDefault="004E30DB" w:rsidP="00677622">
            <w:pPr>
              <w:pStyle w:val="TH"/>
            </w:pPr>
            <w:r w:rsidRPr="0032374D">
              <w:t>Description</w:t>
            </w:r>
          </w:p>
        </w:tc>
      </w:tr>
      <w:tr w:rsidR="004E30DB" w:rsidRPr="0032374D" w14:paraId="107985B0" w14:textId="77777777" w:rsidTr="00677622">
        <w:trPr>
          <w:cantSplit/>
          <w:trHeight w:val="401"/>
        </w:trPr>
        <w:tc>
          <w:tcPr>
            <w:tcW w:w="0" w:type="auto"/>
          </w:tcPr>
          <w:p w14:paraId="57AD85BB" w14:textId="77777777" w:rsidR="004E30DB" w:rsidRPr="0032374D" w:rsidRDefault="004E30DB" w:rsidP="00677622">
            <w:pPr>
              <w:pStyle w:val="TAC"/>
            </w:pPr>
            <w:r w:rsidRPr="0032374D">
              <w:t>Result</w:t>
            </w:r>
          </w:p>
          <w:p w14:paraId="36F03D70" w14:textId="77777777" w:rsidR="004E30DB" w:rsidRPr="0032374D" w:rsidRDefault="004E30DB" w:rsidP="00677622">
            <w:pPr>
              <w:pStyle w:val="TAC"/>
            </w:pPr>
            <w:r w:rsidRPr="0032374D">
              <w:t>(See 6.3)</w:t>
            </w:r>
          </w:p>
        </w:tc>
        <w:tc>
          <w:tcPr>
            <w:tcW w:w="0" w:type="auto"/>
          </w:tcPr>
          <w:p w14:paraId="3971B7BF" w14:textId="77777777" w:rsidR="004E30DB" w:rsidRPr="0032374D" w:rsidRDefault="004E30DB" w:rsidP="00677622">
            <w:pPr>
              <w:pStyle w:val="TAC"/>
            </w:pPr>
            <w:r w:rsidRPr="0032374D">
              <w:t>Result-Code / Experimental-Result</w:t>
            </w:r>
          </w:p>
        </w:tc>
        <w:tc>
          <w:tcPr>
            <w:tcW w:w="0" w:type="auto"/>
          </w:tcPr>
          <w:p w14:paraId="5AA2EDDB" w14:textId="77777777" w:rsidR="004E30DB" w:rsidRPr="0032374D" w:rsidRDefault="004E30DB" w:rsidP="00677622">
            <w:pPr>
              <w:pStyle w:val="TAC"/>
            </w:pPr>
            <w:r w:rsidRPr="0032374D">
              <w:t>M</w:t>
            </w:r>
          </w:p>
        </w:tc>
        <w:tc>
          <w:tcPr>
            <w:tcW w:w="0" w:type="auto"/>
          </w:tcPr>
          <w:p w14:paraId="378BD1BC" w14:textId="77777777" w:rsidR="004E30DB" w:rsidRPr="0032374D" w:rsidRDefault="004E30DB" w:rsidP="00677622">
            <w:pPr>
              <w:pStyle w:val="TAL"/>
            </w:pPr>
            <w:r w:rsidRPr="0032374D">
              <w:t>Result of the request.</w:t>
            </w:r>
          </w:p>
          <w:p w14:paraId="09F9F7B6" w14:textId="77777777" w:rsidR="004E30DB" w:rsidRPr="0032374D" w:rsidRDefault="004E30DB" w:rsidP="00677622">
            <w:pPr>
              <w:pStyle w:val="TAL"/>
            </w:pPr>
            <w:r w:rsidRPr="0032374D">
              <w:t>Result-Code AVP shall be used for errors defined in the Diameter Base Protocol.</w:t>
            </w:r>
          </w:p>
          <w:p w14:paraId="55A0AF7F"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2BAFF71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0A6FA8" w14:textId="77777777" w:rsidR="004E30DB" w:rsidRPr="0032374D" w:rsidRDefault="004E30DB" w:rsidP="00677622">
            <w:pPr>
              <w:pStyle w:val="TAC"/>
            </w:pPr>
            <w:r w:rsidRPr="0032374D">
              <w:t>Supported Features</w:t>
            </w:r>
          </w:p>
          <w:p w14:paraId="286A34C8"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0D77B1B4"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3E90016"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CB52096" w14:textId="77777777" w:rsidR="004E30DB" w:rsidRPr="0032374D" w:rsidRDefault="004E30DB" w:rsidP="00677622">
            <w:pPr>
              <w:pStyle w:val="TAL"/>
            </w:pPr>
            <w:r w:rsidRPr="0032374D">
              <w:t>If present, this information element shall contain the list of features supported by the origin host.</w:t>
            </w:r>
          </w:p>
        </w:tc>
      </w:tr>
    </w:tbl>
    <w:p w14:paraId="18A78DC5" w14:textId="77777777" w:rsidR="004E30DB" w:rsidRPr="0032374D" w:rsidRDefault="004E30DB" w:rsidP="004E30DB"/>
    <w:p w14:paraId="6EF67290" w14:textId="77777777" w:rsidR="004E30DB" w:rsidRPr="0032374D" w:rsidRDefault="004E30DB" w:rsidP="004E30DB">
      <w:pPr>
        <w:pStyle w:val="Heading3"/>
      </w:pPr>
      <w:bookmarkStart w:id="211" w:name="_Toc19712389"/>
      <w:bookmarkStart w:id="212" w:name="_Toc36019987"/>
      <w:bookmarkStart w:id="213" w:name="_Toc183892775"/>
      <w:bookmarkStart w:id="214" w:name="_Toc191378225"/>
      <w:r w:rsidRPr="0032374D">
        <w:t>5.8.2</w:t>
      </w:r>
      <w:r w:rsidRPr="0032374D">
        <w:tab/>
        <w:t>Detailed Behaviour of the SCEF</w:t>
      </w:r>
      <w:bookmarkEnd w:id="211"/>
      <w:bookmarkEnd w:id="212"/>
      <w:bookmarkEnd w:id="213"/>
      <w:bookmarkEnd w:id="214"/>
    </w:p>
    <w:p w14:paraId="7F9600C2" w14:textId="77777777" w:rsidR="004E30DB" w:rsidRPr="0032374D" w:rsidRDefault="004E30DB" w:rsidP="004E30DB">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38A81BD2" w14:textId="77777777" w:rsidR="004E30DB" w:rsidRPr="0032374D" w:rsidRDefault="004E30DB" w:rsidP="004E30DB">
      <w:pPr>
        <w:rPr>
          <w:lang w:eastAsia="zh-CN"/>
        </w:rPr>
      </w:pPr>
      <w:r w:rsidRPr="0032374D">
        <w:rPr>
          <w:lang w:eastAsia="zh-CN"/>
        </w:rPr>
        <w:t>The SCEF shall make use of this procedure to request the release of the T6a/b connection.</w:t>
      </w:r>
    </w:p>
    <w:p w14:paraId="24401F2F" w14:textId="77777777" w:rsidR="004E30DB" w:rsidRPr="0032374D" w:rsidRDefault="004E30DB" w:rsidP="004E30DB">
      <w:pPr>
        <w:pStyle w:val="Heading3"/>
      </w:pPr>
      <w:bookmarkStart w:id="215" w:name="_Toc19712390"/>
      <w:bookmarkStart w:id="216" w:name="_Toc36019988"/>
      <w:bookmarkStart w:id="217" w:name="_Toc183892776"/>
      <w:bookmarkStart w:id="218" w:name="_Toc191378226"/>
      <w:r w:rsidRPr="0032374D">
        <w:t>5.8.3</w:t>
      </w:r>
      <w:r w:rsidRPr="0032374D">
        <w:tab/>
        <w:t>Detailed Behaviour of the MME</w:t>
      </w:r>
      <w:r w:rsidRPr="0032374D">
        <w:rPr>
          <w:lang w:val="de-DE"/>
        </w:rPr>
        <w:t>/SGSN</w:t>
      </w:r>
      <w:bookmarkEnd w:id="215"/>
      <w:bookmarkEnd w:id="216"/>
      <w:bookmarkEnd w:id="217"/>
      <w:bookmarkEnd w:id="218"/>
    </w:p>
    <w:p w14:paraId="4AF90406" w14:textId="77777777" w:rsidR="004E30DB" w:rsidRPr="0032374D" w:rsidRDefault="004E30DB" w:rsidP="004E30DB">
      <w:r w:rsidRPr="0032374D">
        <w:t>When the MME or SGSN receives a Connection Management SCEF Request from the SCEF or the IWK-SCEF, the MME or SGSN shall, in the following order:</w:t>
      </w:r>
    </w:p>
    <w:p w14:paraId="4E1C2BA0" w14:textId="77777777" w:rsidR="004E30DB" w:rsidRPr="0032374D" w:rsidRDefault="004E30DB" w:rsidP="004E30DB">
      <w:pPr>
        <w:pStyle w:val="B1"/>
      </w:pPr>
      <w:r w:rsidRPr="0032374D">
        <w:t>-</w:t>
      </w:r>
      <w:r w:rsidRPr="0032374D">
        <w:tab/>
        <w:t>check that the User Identity exists in the MME or SGSN. If not, Experimental-Result shall be set to DIAMETER_ERROR_USER_UNKNOWN in the Connection Management SCEF Answer;</w:t>
      </w:r>
    </w:p>
    <w:p w14:paraId="29C283F9" w14:textId="77777777" w:rsidR="004E30DB" w:rsidRPr="0032374D" w:rsidRDefault="004E30DB" w:rsidP="004E30DB">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264DC20C" w14:textId="77777777" w:rsidR="004E30DB" w:rsidRPr="0032374D" w:rsidRDefault="004E30DB" w:rsidP="004E30DB">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101A10FE" w14:textId="77777777" w:rsidR="004E30DB" w:rsidRPr="0032374D" w:rsidRDefault="004E30DB" w:rsidP="004E30DB">
      <w:pPr>
        <w:pStyle w:val="B1"/>
      </w:pPr>
      <w:r w:rsidRPr="0032374D">
        <w:t>-</w:t>
      </w:r>
      <w:r w:rsidRPr="0032374D">
        <w:tab/>
        <w:t>if the T6a/b connection action indicates a T6a/b connection update:</w:t>
      </w:r>
    </w:p>
    <w:p w14:paraId="530A9074" w14:textId="77777777" w:rsidR="004E30DB" w:rsidRPr="0032374D" w:rsidRDefault="004E30DB" w:rsidP="004E30DB">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5754841C" w14:textId="77777777" w:rsidR="004E30DB" w:rsidRPr="0032374D" w:rsidRDefault="004E30DB" w:rsidP="004E30DB">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605D1B6F" w14:textId="77777777" w:rsidR="004E30DB" w:rsidRPr="0032374D" w:rsidRDefault="004E30DB" w:rsidP="004E30DB">
      <w:pPr>
        <w:pStyle w:val="Heading3"/>
      </w:pPr>
      <w:bookmarkStart w:id="219" w:name="_Toc19712391"/>
      <w:bookmarkStart w:id="220" w:name="_Toc36019989"/>
      <w:bookmarkStart w:id="221" w:name="_Toc183892777"/>
      <w:bookmarkStart w:id="222" w:name="_Toc191378227"/>
      <w:r w:rsidRPr="0032374D">
        <w:t>5.8.4</w:t>
      </w:r>
      <w:r w:rsidRPr="0032374D">
        <w:tab/>
        <w:t>Detailed Behaviour of the IWK-SCEF</w:t>
      </w:r>
      <w:bookmarkEnd w:id="219"/>
      <w:bookmarkEnd w:id="220"/>
      <w:bookmarkEnd w:id="221"/>
      <w:bookmarkEnd w:id="222"/>
    </w:p>
    <w:p w14:paraId="6EF2556D" w14:textId="77777777" w:rsidR="004E30DB" w:rsidRPr="0032374D" w:rsidRDefault="004E30DB" w:rsidP="004E30DB">
      <w:r w:rsidRPr="0032374D">
        <w:t>When the IWK-SCEF receives a Connection Management SCEF Request from the SCEF, it shall forward the request to the MME or SGSN.</w:t>
      </w:r>
    </w:p>
    <w:p w14:paraId="61C42A36" w14:textId="77777777" w:rsidR="004E30DB" w:rsidRPr="0032374D" w:rsidRDefault="004E30DB" w:rsidP="004E30DB">
      <w:r w:rsidRPr="0032374D">
        <w:t>When the IWK-SCEF receives a Connection Management SCEF Answer from the MME or SGSN, it shall forward the answer to the SCEF.</w:t>
      </w:r>
    </w:p>
    <w:p w14:paraId="3D943DF2" w14:textId="77777777" w:rsidR="004E30DB" w:rsidRPr="0032374D" w:rsidRDefault="004E30DB" w:rsidP="004E30DB">
      <w:pPr>
        <w:pStyle w:val="Heading1"/>
      </w:pPr>
      <w:bookmarkStart w:id="223" w:name="_Toc19712392"/>
      <w:bookmarkStart w:id="224" w:name="_Toc36019990"/>
      <w:bookmarkStart w:id="225" w:name="_Toc183892778"/>
      <w:bookmarkStart w:id="226" w:name="_Toc191378228"/>
      <w:r w:rsidRPr="0032374D">
        <w:t>6</w:t>
      </w:r>
      <w:r w:rsidRPr="0032374D">
        <w:tab/>
        <w:t>Protocol Specification and Implementation</w:t>
      </w:r>
      <w:bookmarkEnd w:id="223"/>
      <w:bookmarkEnd w:id="224"/>
      <w:bookmarkEnd w:id="225"/>
      <w:bookmarkEnd w:id="226"/>
    </w:p>
    <w:p w14:paraId="7B194F11" w14:textId="77777777" w:rsidR="004E30DB" w:rsidRPr="0032374D" w:rsidRDefault="004E30DB" w:rsidP="004E30DB">
      <w:pPr>
        <w:pStyle w:val="Heading2"/>
        <w:rPr>
          <w:lang w:val="en-US"/>
        </w:rPr>
      </w:pPr>
      <w:bookmarkStart w:id="227" w:name="_Toc19712393"/>
      <w:bookmarkStart w:id="228" w:name="_Toc36019991"/>
      <w:bookmarkStart w:id="229" w:name="_Toc183892779"/>
      <w:bookmarkStart w:id="230" w:name="_Toc191378229"/>
      <w:r w:rsidRPr="0032374D">
        <w:rPr>
          <w:lang w:val="en-US"/>
        </w:rPr>
        <w:t>6.1</w:t>
      </w:r>
      <w:r w:rsidRPr="0032374D">
        <w:rPr>
          <w:lang w:val="en-US"/>
        </w:rPr>
        <w:tab/>
        <w:t>Introduction</w:t>
      </w:r>
      <w:bookmarkEnd w:id="227"/>
      <w:bookmarkEnd w:id="228"/>
      <w:bookmarkEnd w:id="229"/>
      <w:bookmarkEnd w:id="230"/>
    </w:p>
    <w:p w14:paraId="14FB3D6F" w14:textId="77777777" w:rsidR="004E30DB" w:rsidRPr="0032374D" w:rsidRDefault="004E30DB" w:rsidP="004E30DB">
      <w:pPr>
        <w:pStyle w:val="Heading3"/>
      </w:pPr>
      <w:bookmarkStart w:id="231" w:name="_Toc19712394"/>
      <w:bookmarkStart w:id="232" w:name="_Toc36019992"/>
      <w:bookmarkStart w:id="233" w:name="_Toc183892780"/>
      <w:bookmarkStart w:id="234" w:name="_Toc191378230"/>
      <w:r w:rsidRPr="0032374D">
        <w:t>6.1.1</w:t>
      </w:r>
      <w:r w:rsidRPr="0032374D">
        <w:tab/>
        <w:t>Use of Diameter Base Protocol</w:t>
      </w:r>
      <w:bookmarkEnd w:id="231"/>
      <w:bookmarkEnd w:id="232"/>
      <w:bookmarkEnd w:id="233"/>
      <w:bookmarkEnd w:id="234"/>
    </w:p>
    <w:p w14:paraId="0570815A" w14:textId="77777777" w:rsidR="004E30DB" w:rsidRPr="0032374D" w:rsidRDefault="004E30DB" w:rsidP="004E30DB">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81F0BBF" w14:textId="77777777" w:rsidR="004E30DB" w:rsidRPr="0032374D" w:rsidRDefault="004E30DB" w:rsidP="004E30DB">
      <w:pPr>
        <w:pStyle w:val="Heading3"/>
      </w:pPr>
      <w:bookmarkStart w:id="235" w:name="_Toc19712395"/>
      <w:bookmarkStart w:id="236" w:name="_Toc36019993"/>
      <w:bookmarkStart w:id="237" w:name="_Toc183892781"/>
      <w:bookmarkStart w:id="238" w:name="_Toc191378231"/>
      <w:r w:rsidRPr="0032374D">
        <w:t>6.1.2</w:t>
      </w:r>
      <w:r w:rsidRPr="0032374D">
        <w:tab/>
        <w:t>Securing Diameter Messages</w:t>
      </w:r>
      <w:bookmarkEnd w:id="235"/>
      <w:bookmarkEnd w:id="236"/>
      <w:bookmarkEnd w:id="237"/>
      <w:bookmarkEnd w:id="238"/>
    </w:p>
    <w:p w14:paraId="6A12851C" w14:textId="77777777" w:rsidR="004E30DB" w:rsidRPr="0032374D" w:rsidRDefault="004E30DB" w:rsidP="004E30DB">
      <w:r w:rsidRPr="0032374D">
        <w:t>For secure transport of Diameter messages, see 3GPP TS 33.210 [4].</w:t>
      </w:r>
    </w:p>
    <w:p w14:paraId="6389847F" w14:textId="77777777" w:rsidR="004E30DB" w:rsidRPr="0032374D" w:rsidRDefault="004E30DB" w:rsidP="004E30DB">
      <w:pPr>
        <w:pStyle w:val="Heading3"/>
      </w:pPr>
      <w:bookmarkStart w:id="239" w:name="_Toc19712396"/>
      <w:bookmarkStart w:id="240" w:name="_Toc36019994"/>
      <w:bookmarkStart w:id="241" w:name="_Toc183892782"/>
      <w:bookmarkStart w:id="242" w:name="_Toc191378232"/>
      <w:r w:rsidRPr="0032374D">
        <w:t>6.1.3</w:t>
      </w:r>
      <w:r w:rsidRPr="0032374D">
        <w:tab/>
        <w:t>Accounting Functionality</w:t>
      </w:r>
      <w:bookmarkEnd w:id="239"/>
      <w:bookmarkEnd w:id="240"/>
      <w:bookmarkEnd w:id="241"/>
      <w:bookmarkEnd w:id="242"/>
    </w:p>
    <w:p w14:paraId="2DACE99C" w14:textId="77777777" w:rsidR="004E30DB" w:rsidRPr="0032374D" w:rsidRDefault="004E30DB" w:rsidP="004E30DB">
      <w:r w:rsidRPr="0032374D">
        <w:t>Accounting functionality (Accounting Session State Machine, related command codes and AVPs) shall not be used on the T6a/T6b interface, T6ai/T6bi interface and the T7 interface.</w:t>
      </w:r>
    </w:p>
    <w:p w14:paraId="5D8AC79B" w14:textId="77777777" w:rsidR="004E30DB" w:rsidRPr="0032374D" w:rsidRDefault="004E30DB" w:rsidP="004E30DB">
      <w:pPr>
        <w:pStyle w:val="Heading3"/>
      </w:pPr>
      <w:bookmarkStart w:id="243" w:name="_Toc19712397"/>
      <w:bookmarkStart w:id="244" w:name="_Toc36019995"/>
      <w:bookmarkStart w:id="245" w:name="_Toc183892783"/>
      <w:bookmarkStart w:id="246" w:name="_Toc191378233"/>
      <w:r w:rsidRPr="0032374D">
        <w:t>6.1.4</w:t>
      </w:r>
      <w:r w:rsidRPr="0032374D">
        <w:tab/>
        <w:t>Use of Sessions</w:t>
      </w:r>
      <w:bookmarkEnd w:id="243"/>
      <w:bookmarkEnd w:id="244"/>
      <w:bookmarkEnd w:id="245"/>
      <w:bookmarkEnd w:id="246"/>
    </w:p>
    <w:p w14:paraId="30187F85" w14:textId="77777777" w:rsidR="004E30DB" w:rsidRPr="0032374D" w:rsidRDefault="004E30DB" w:rsidP="004E30DB">
      <w:r w:rsidRPr="0032374D">
        <w:t xml:space="preserve">Diameter sessions </w:t>
      </w:r>
      <w:r w:rsidRPr="0032374D">
        <w:rPr>
          <w:lang w:eastAsia="zh-CN"/>
        </w:rPr>
        <w:t xml:space="preserve">shall be </w:t>
      </w:r>
      <w:r w:rsidRPr="0032374D">
        <w:t>implicitly terminated between:</w:t>
      </w:r>
    </w:p>
    <w:p w14:paraId="36E0CE9C" w14:textId="77777777" w:rsidR="004E30DB" w:rsidRPr="0032374D" w:rsidRDefault="004E30DB" w:rsidP="004E30DB">
      <w:pPr>
        <w:pStyle w:val="B1"/>
      </w:pPr>
      <w:r w:rsidRPr="0032374D">
        <w:t>-</w:t>
      </w:r>
      <w:r w:rsidRPr="0032374D">
        <w:tab/>
        <w:t>the MME/SGSN and the SCEF, for the T6a/T6b interface;</w:t>
      </w:r>
    </w:p>
    <w:p w14:paraId="69630079" w14:textId="77777777" w:rsidR="004E30DB" w:rsidRPr="0032374D" w:rsidRDefault="004E30DB" w:rsidP="004E30DB">
      <w:pPr>
        <w:pStyle w:val="B1"/>
      </w:pPr>
      <w:r w:rsidRPr="0032374D">
        <w:t>-</w:t>
      </w:r>
      <w:r w:rsidRPr="0032374D">
        <w:tab/>
        <w:t>the MME/SGSN and the IWK-SCEF, for the T6ai/T6bi interface and</w:t>
      </w:r>
    </w:p>
    <w:p w14:paraId="16161EF1" w14:textId="77777777" w:rsidR="004E30DB" w:rsidRPr="0032374D" w:rsidRDefault="004E30DB" w:rsidP="004E30DB">
      <w:pPr>
        <w:pStyle w:val="B1"/>
      </w:pPr>
      <w:r w:rsidRPr="0032374D">
        <w:t>-</w:t>
      </w:r>
      <w:r w:rsidRPr="0032374D">
        <w:tab/>
        <w:t>the IWK-SCEF and the SCEF for the T7 interface.</w:t>
      </w:r>
    </w:p>
    <w:p w14:paraId="69ADB620" w14:textId="77777777" w:rsidR="004E30DB" w:rsidRPr="0032374D" w:rsidRDefault="004E30DB" w:rsidP="004E30DB">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4830DAC4" w14:textId="77777777" w:rsidR="004E30DB" w:rsidRPr="0032374D" w:rsidRDefault="004E30DB" w:rsidP="004E30DB">
      <w:r w:rsidRPr="0032374D">
        <w:t>The Diameter base protocol includes the Auth-Session-State AVP as the mechanism for the implementation of implicitly terminated sessions.</w:t>
      </w:r>
    </w:p>
    <w:p w14:paraId="154575AF" w14:textId="77777777" w:rsidR="004E30DB" w:rsidRPr="0032374D" w:rsidRDefault="004E30DB" w:rsidP="004E30DB">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4C0844E" w14:textId="77777777" w:rsidR="004E30DB" w:rsidRPr="0032374D" w:rsidRDefault="004E30DB" w:rsidP="004E30DB">
      <w:pPr>
        <w:pStyle w:val="Heading3"/>
      </w:pPr>
      <w:bookmarkStart w:id="247" w:name="_Toc19712398"/>
      <w:bookmarkStart w:id="248" w:name="_Toc36019996"/>
      <w:bookmarkStart w:id="249" w:name="_Toc183892784"/>
      <w:bookmarkStart w:id="250" w:name="_Toc191378234"/>
      <w:r w:rsidRPr="0032374D">
        <w:t>6.1.5</w:t>
      </w:r>
      <w:r w:rsidRPr="0032374D">
        <w:tab/>
        <w:t>Transport Protocol</w:t>
      </w:r>
      <w:bookmarkEnd w:id="247"/>
      <w:bookmarkEnd w:id="248"/>
      <w:bookmarkEnd w:id="249"/>
      <w:bookmarkEnd w:id="250"/>
    </w:p>
    <w:p w14:paraId="08A073FD" w14:textId="77777777" w:rsidR="004E30DB" w:rsidRPr="0032374D" w:rsidRDefault="004E30DB" w:rsidP="004E30DB">
      <w:r w:rsidRPr="0032374D">
        <w:t>Diameter messages over the T6a/T6b, T6ai/T6bi and T7 interface shall make use of SCTP IETF RFC 4960 [7] as transport protocol.</w:t>
      </w:r>
    </w:p>
    <w:p w14:paraId="0E8E679C" w14:textId="77777777" w:rsidR="004E30DB" w:rsidRPr="0032374D" w:rsidRDefault="004E30DB" w:rsidP="004E30DB">
      <w:pPr>
        <w:pStyle w:val="Heading3"/>
      </w:pPr>
      <w:bookmarkStart w:id="251" w:name="_Toc19712399"/>
      <w:bookmarkStart w:id="252" w:name="_Toc36019997"/>
      <w:bookmarkStart w:id="253" w:name="_Toc183892785"/>
      <w:bookmarkStart w:id="254" w:name="_Toc191378235"/>
      <w:r w:rsidRPr="0032374D">
        <w:t>6.1.6</w:t>
      </w:r>
      <w:r w:rsidRPr="0032374D">
        <w:tab/>
        <w:t>Routing Considerations</w:t>
      </w:r>
      <w:bookmarkEnd w:id="251"/>
      <w:bookmarkEnd w:id="252"/>
      <w:bookmarkEnd w:id="253"/>
      <w:bookmarkEnd w:id="254"/>
    </w:p>
    <w:p w14:paraId="08299614" w14:textId="77777777" w:rsidR="004E30DB" w:rsidRPr="0032374D" w:rsidRDefault="004E30DB" w:rsidP="004E30DB">
      <w:pPr>
        <w:pStyle w:val="Heading4"/>
      </w:pPr>
      <w:bookmarkStart w:id="255" w:name="_Toc19712400"/>
      <w:bookmarkStart w:id="256" w:name="_Toc36019998"/>
      <w:bookmarkStart w:id="257" w:name="_Toc183892786"/>
      <w:bookmarkStart w:id="258" w:name="_Toc191378236"/>
      <w:r w:rsidRPr="0032374D">
        <w:t>6.1.6.1</w:t>
      </w:r>
      <w:r w:rsidRPr="0032374D">
        <w:tab/>
        <w:t>Routing Considerations for Monitoring Event related Requests</w:t>
      </w:r>
      <w:bookmarkEnd w:id="255"/>
      <w:bookmarkEnd w:id="256"/>
      <w:bookmarkEnd w:id="257"/>
      <w:bookmarkEnd w:id="258"/>
    </w:p>
    <w:p w14:paraId="3E6F3EE7" w14:textId="77777777" w:rsidR="004E30DB" w:rsidRPr="0032374D" w:rsidRDefault="004E30DB" w:rsidP="004E30DB">
      <w:r w:rsidRPr="0032374D">
        <w:t xml:space="preserve">This </w:t>
      </w:r>
      <w:r>
        <w:t>clause</w:t>
      </w:r>
      <w:r w:rsidRPr="0032374D">
        <w:t xml:space="preserve"> specifies the use of the Diameter routing AVPs Destination-Realm and Destination-Host for Monitoring Event related requests.</w:t>
      </w:r>
    </w:p>
    <w:p w14:paraId="4CCD0241" w14:textId="77777777" w:rsidR="004E30DB" w:rsidRPr="0032374D" w:rsidRDefault="004E30DB" w:rsidP="004E30DB">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6FDC4563" w14:textId="77777777" w:rsidR="004E30DB" w:rsidRPr="0032374D" w:rsidRDefault="004E30DB" w:rsidP="004E30DB">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705ED5A2" w14:textId="77777777" w:rsidR="004E30DB" w:rsidRPr="0032374D" w:rsidRDefault="004E30DB" w:rsidP="004E30DB">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1368CA2" w14:textId="77777777" w:rsidR="004E30DB" w:rsidRPr="0032374D" w:rsidRDefault="004E30DB" w:rsidP="004E30DB">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24BDE22B" w14:textId="77777777" w:rsidR="004E30DB" w:rsidRPr="0032374D" w:rsidRDefault="004E30DB" w:rsidP="004E30DB">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239A51C2" w14:textId="77777777" w:rsidR="004E30DB" w:rsidRPr="0032374D" w:rsidRDefault="004E30DB" w:rsidP="004E30DB">
      <w:pPr>
        <w:pStyle w:val="Heading4"/>
      </w:pPr>
      <w:bookmarkStart w:id="259" w:name="_Toc19712401"/>
      <w:bookmarkStart w:id="260" w:name="_Toc36019999"/>
      <w:bookmarkStart w:id="261" w:name="_Toc183892787"/>
      <w:bookmarkStart w:id="262" w:name="_Toc191378237"/>
      <w:r w:rsidRPr="0032374D">
        <w:t>6.1.6.2</w:t>
      </w:r>
      <w:r w:rsidRPr="0032374D">
        <w:tab/>
        <w:t>Routing Considerations for Non-IP Data Related Requests</w:t>
      </w:r>
      <w:bookmarkEnd w:id="259"/>
      <w:bookmarkEnd w:id="260"/>
      <w:bookmarkEnd w:id="261"/>
      <w:bookmarkEnd w:id="262"/>
    </w:p>
    <w:p w14:paraId="723F3F0D" w14:textId="77777777" w:rsidR="004E30DB" w:rsidRPr="0032374D" w:rsidRDefault="004E30DB" w:rsidP="004E30DB">
      <w:r w:rsidRPr="0032374D">
        <w:t xml:space="preserve">This </w:t>
      </w:r>
      <w:r>
        <w:t>clause</w:t>
      </w:r>
      <w:r w:rsidRPr="0032374D">
        <w:t xml:space="preserve"> specifies the use of the Diameter routing AVPs Destination-Realm and Destination-Host for Non-IP Data related requests.</w:t>
      </w:r>
    </w:p>
    <w:p w14:paraId="7F62C76C" w14:textId="77777777" w:rsidR="004E30DB" w:rsidRPr="0032374D" w:rsidRDefault="004E30DB" w:rsidP="004E30DB">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B897FD6" w14:textId="77777777" w:rsidR="004E30DB" w:rsidRPr="0032374D" w:rsidRDefault="004E30DB" w:rsidP="004E30DB">
      <w:r w:rsidRPr="0032374D">
        <w:t>The Destination-Host AVP is declared as optional and the Destination realm AVP as mandatory in the ABNF description of the Non-IP data related requests initiated by the MME or SGSN.</w:t>
      </w:r>
    </w:p>
    <w:p w14:paraId="34F9E320" w14:textId="77777777" w:rsidR="004E30DB" w:rsidRPr="0032374D" w:rsidRDefault="004E30DB" w:rsidP="004E30DB">
      <w:pPr>
        <w:pStyle w:val="NO"/>
      </w:pPr>
      <w:r w:rsidRPr="0032374D">
        <w:t>NOTE 1:</w:t>
      </w:r>
      <w:r w:rsidRPr="0032374D">
        <w:tab/>
        <w:t>For roaming cases, the routing of MME or SGSN initiated request commands to the IWK-SCEF relies on the Destination Realm AVP as according to the Diameter base protocol.</w:t>
      </w:r>
    </w:p>
    <w:p w14:paraId="718B06CF" w14:textId="77777777" w:rsidR="004E30DB" w:rsidRPr="0032374D" w:rsidRDefault="004E30DB" w:rsidP="004E30DB">
      <w:pPr>
        <w:pStyle w:val="NO"/>
      </w:pPr>
      <w:r w:rsidRPr="0032374D">
        <w:t>NOTE 2:</w:t>
      </w:r>
      <w:r w:rsidRPr="0032374D">
        <w:tab/>
        <w:t>The Diameter implicitly terminated sessions and their Session ID for the Non-IP data related traffic are end to end between the MME/SGSN and the SCEF.</w:t>
      </w:r>
    </w:p>
    <w:p w14:paraId="7D911846" w14:textId="77777777" w:rsidR="004E30DB" w:rsidRPr="0032374D" w:rsidRDefault="004E30DB" w:rsidP="004E30DB">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425D36FB" w14:textId="77777777" w:rsidR="004E30DB" w:rsidRPr="0032374D" w:rsidRDefault="004E30DB" w:rsidP="004E30DB">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0D131746" w14:textId="77777777" w:rsidR="004E30DB" w:rsidRPr="0032374D" w:rsidRDefault="004E30DB" w:rsidP="004E30DB">
      <w:r w:rsidRPr="0032374D">
        <w:t>The Destination-Host AVP is declared as optional and the Destination realm AVP as mandatory in the ABNF for the Non-IP Data related requests initiated by the SCEF.</w:t>
      </w:r>
    </w:p>
    <w:p w14:paraId="307094F9" w14:textId="77777777" w:rsidR="004E30DB" w:rsidRPr="0032374D" w:rsidRDefault="004E30DB" w:rsidP="004E30DB">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6A0FE54D" w14:textId="77777777" w:rsidR="004E30DB" w:rsidRPr="0032374D" w:rsidRDefault="004E30DB" w:rsidP="004E30DB">
      <w:pPr>
        <w:pStyle w:val="Heading4"/>
      </w:pPr>
      <w:bookmarkStart w:id="263" w:name="_Toc19712402"/>
      <w:bookmarkStart w:id="264" w:name="_Toc36020000"/>
      <w:bookmarkStart w:id="265" w:name="_Toc183892788"/>
      <w:bookmarkStart w:id="266" w:name="_Toc191378238"/>
      <w:r w:rsidRPr="0032374D">
        <w:t>6.1.6.3</w:t>
      </w:r>
      <w:r w:rsidRPr="0032374D">
        <w:tab/>
      </w:r>
      <w:r w:rsidRPr="0032374D">
        <w:rPr>
          <w:lang w:val="en-US"/>
        </w:rPr>
        <w:t xml:space="preserve">Handling of the </w:t>
      </w:r>
      <w:r w:rsidRPr="0032374D">
        <w:t>Vendor-Specific-Application-Id AVP</w:t>
      </w:r>
      <w:bookmarkEnd w:id="263"/>
      <w:bookmarkEnd w:id="264"/>
      <w:bookmarkEnd w:id="265"/>
      <w:bookmarkEnd w:id="266"/>
    </w:p>
    <w:p w14:paraId="7EDCBACC" w14:textId="77777777" w:rsidR="004E30DB" w:rsidRPr="0032374D" w:rsidRDefault="004E30DB" w:rsidP="004E30DB">
      <w:r w:rsidRPr="0032374D">
        <w:t>If the Vendor-Specific-Application-ID AVP is received in any of the commands defined in this specification, it shall be ignored by the receiving node, and it shall not be used for routing purposes.</w:t>
      </w:r>
    </w:p>
    <w:p w14:paraId="74F71FAA" w14:textId="77777777" w:rsidR="004E30DB" w:rsidRPr="0032374D" w:rsidRDefault="004E30DB" w:rsidP="004E30DB">
      <w:pPr>
        <w:pStyle w:val="Heading3"/>
      </w:pPr>
      <w:bookmarkStart w:id="267" w:name="_Toc19712403"/>
      <w:bookmarkStart w:id="268" w:name="_Toc36020001"/>
      <w:bookmarkStart w:id="269" w:name="_Toc183892789"/>
      <w:bookmarkStart w:id="270" w:name="_Toc191378239"/>
      <w:r w:rsidRPr="0032374D">
        <w:t>6.1.7</w:t>
      </w:r>
      <w:r w:rsidRPr="0032374D">
        <w:tab/>
        <w:t>Advertising Application Support</w:t>
      </w:r>
      <w:bookmarkEnd w:id="267"/>
      <w:bookmarkEnd w:id="268"/>
      <w:bookmarkEnd w:id="269"/>
      <w:bookmarkEnd w:id="270"/>
    </w:p>
    <w:p w14:paraId="4786AAD4" w14:textId="77777777" w:rsidR="004E30DB" w:rsidRPr="0032374D" w:rsidRDefault="004E30DB" w:rsidP="004E30DB">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14545A6A" w14:textId="77777777" w:rsidR="004E30DB" w:rsidRPr="0032374D" w:rsidRDefault="004E30DB" w:rsidP="004E30DB">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31D4E5B" w14:textId="77777777" w:rsidR="004E30DB" w:rsidRPr="0032374D" w:rsidRDefault="004E30DB" w:rsidP="004E30DB">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653B53B" w14:textId="77777777" w:rsidR="004E30DB" w:rsidRPr="0032374D" w:rsidRDefault="004E30DB" w:rsidP="004E30DB">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245C4672" w14:textId="77777777" w:rsidR="004E30DB" w:rsidRPr="0032374D" w:rsidRDefault="004E30DB" w:rsidP="004E30DB">
      <w:pPr>
        <w:pStyle w:val="Heading3"/>
      </w:pPr>
      <w:bookmarkStart w:id="271" w:name="_Toc19712404"/>
      <w:bookmarkStart w:id="272" w:name="_Toc36020002"/>
      <w:bookmarkStart w:id="273" w:name="_Toc183892790"/>
      <w:bookmarkStart w:id="274" w:name="_Toc191378240"/>
      <w:r w:rsidRPr="0032374D">
        <w:t>6.1.8</w:t>
      </w:r>
      <w:r w:rsidRPr="0032374D">
        <w:tab/>
        <w:t>Diameter Application Identifier</w:t>
      </w:r>
      <w:bookmarkEnd w:id="271"/>
      <w:bookmarkEnd w:id="272"/>
      <w:bookmarkEnd w:id="273"/>
      <w:bookmarkEnd w:id="274"/>
    </w:p>
    <w:p w14:paraId="03073BC4" w14:textId="77777777" w:rsidR="004E30DB" w:rsidRPr="0032374D" w:rsidRDefault="004E30DB" w:rsidP="004E30DB">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478C7218" w14:textId="77777777" w:rsidR="004E30DB" w:rsidRPr="0032374D" w:rsidRDefault="004E30DB" w:rsidP="004E30DB">
      <w:r w:rsidRPr="0032374D">
        <w:t>The Diameter application identifier assigned to the T6a/T6b interface application is 16777346.</w:t>
      </w:r>
    </w:p>
    <w:p w14:paraId="7201DCC8" w14:textId="77777777" w:rsidR="004E30DB" w:rsidRPr="0032374D" w:rsidRDefault="004E30DB" w:rsidP="004E30DB">
      <w:r w:rsidRPr="0032374D">
        <w:t>The T6ai/T6bi and the T7 interface protocol shall use the same Diameter application identifier as the T6a/T6b interface.</w:t>
      </w:r>
    </w:p>
    <w:p w14:paraId="4C7FE23C" w14:textId="77777777" w:rsidR="004E30DB" w:rsidRPr="0032374D" w:rsidRDefault="004E30DB" w:rsidP="004E30DB">
      <w:pPr>
        <w:pStyle w:val="Heading3"/>
      </w:pPr>
      <w:bookmarkStart w:id="275" w:name="_Toc19712405"/>
      <w:bookmarkStart w:id="276" w:name="_Toc36020003"/>
      <w:bookmarkStart w:id="277" w:name="_Toc183892791"/>
      <w:bookmarkStart w:id="278" w:name="_Toc191378241"/>
      <w:r w:rsidRPr="0032374D">
        <w:t>6.1.9</w:t>
      </w:r>
      <w:r w:rsidRPr="0032374D">
        <w:tab/>
        <w:t>Use of the Supported-Features AVP</w:t>
      </w:r>
      <w:bookmarkEnd w:id="275"/>
      <w:bookmarkEnd w:id="276"/>
      <w:bookmarkEnd w:id="277"/>
      <w:bookmarkEnd w:id="278"/>
    </w:p>
    <w:p w14:paraId="6117021E" w14:textId="77777777" w:rsidR="004E30DB" w:rsidRPr="0032374D" w:rsidRDefault="004E30DB" w:rsidP="004E30DB">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4AB92F6F" w14:textId="77777777" w:rsidR="004E30DB" w:rsidRPr="0032374D" w:rsidRDefault="004E30DB" w:rsidP="004E30DB">
      <w:r w:rsidRPr="0032374D">
        <w:t>When extending the application by adding new AVPs for a feature, the new AVPs shall have the M bit cleared and the AVP shall not be defined mandatory in the command ABNF.</w:t>
      </w:r>
    </w:p>
    <w:p w14:paraId="3D5D9CCD" w14:textId="77777777" w:rsidR="004E30DB" w:rsidRPr="0032374D" w:rsidRDefault="004E30DB" w:rsidP="004E30DB">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4B553864" w14:textId="77777777" w:rsidR="004E30DB" w:rsidRPr="0032374D" w:rsidRDefault="004E30DB" w:rsidP="004E30DB">
      <w:pPr>
        <w:pStyle w:val="Heading2"/>
        <w:rPr>
          <w:lang w:val="en-US"/>
        </w:rPr>
      </w:pPr>
      <w:bookmarkStart w:id="279" w:name="_Toc19712406"/>
      <w:bookmarkStart w:id="280" w:name="_Toc36020004"/>
      <w:bookmarkStart w:id="281" w:name="_Toc183892792"/>
      <w:bookmarkStart w:id="282" w:name="_Toc191378242"/>
      <w:r w:rsidRPr="0032374D">
        <w:rPr>
          <w:lang w:val="en-US"/>
        </w:rPr>
        <w:t>6.2</w:t>
      </w:r>
      <w:r w:rsidRPr="0032374D">
        <w:rPr>
          <w:lang w:val="en-US"/>
        </w:rPr>
        <w:tab/>
        <w:t>Commands</w:t>
      </w:r>
      <w:bookmarkEnd w:id="279"/>
      <w:bookmarkEnd w:id="280"/>
      <w:bookmarkEnd w:id="281"/>
      <w:bookmarkEnd w:id="282"/>
    </w:p>
    <w:p w14:paraId="1F613EF4" w14:textId="77777777" w:rsidR="004E30DB" w:rsidRPr="0032374D" w:rsidRDefault="004E30DB" w:rsidP="004E30DB">
      <w:pPr>
        <w:pStyle w:val="Heading3"/>
        <w:rPr>
          <w:lang w:val="en-US" w:eastAsia="zh-CN"/>
        </w:rPr>
      </w:pPr>
      <w:bookmarkStart w:id="283" w:name="_Toc19712407"/>
      <w:bookmarkStart w:id="284" w:name="_Toc36020005"/>
      <w:bookmarkStart w:id="285" w:name="_Toc183892793"/>
      <w:bookmarkStart w:id="286" w:name="_Toc191378243"/>
      <w:r w:rsidRPr="0032374D">
        <w:rPr>
          <w:lang w:val="en-US"/>
        </w:rPr>
        <w:t>6.2.1</w:t>
      </w:r>
      <w:r w:rsidRPr="0032374D">
        <w:rPr>
          <w:lang w:val="en-US"/>
        </w:rPr>
        <w:tab/>
      </w:r>
      <w:r w:rsidRPr="0032374D">
        <w:rPr>
          <w:lang w:val="en-US" w:eastAsia="zh-CN"/>
        </w:rPr>
        <w:t>Introduction</w:t>
      </w:r>
      <w:bookmarkEnd w:id="283"/>
      <w:bookmarkEnd w:id="284"/>
      <w:bookmarkEnd w:id="285"/>
      <w:bookmarkEnd w:id="286"/>
    </w:p>
    <w:p w14:paraId="70B8DC52" w14:textId="77777777" w:rsidR="004E30DB" w:rsidRPr="0032374D" w:rsidRDefault="004E30DB" w:rsidP="004E30DB">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7EE93324" w14:textId="77777777" w:rsidR="004E30DB" w:rsidRPr="0032374D" w:rsidRDefault="004E30DB" w:rsidP="004E30DB">
      <w:pPr>
        <w:pStyle w:val="Heading3"/>
        <w:rPr>
          <w:lang w:val="en-US"/>
        </w:rPr>
      </w:pPr>
      <w:bookmarkStart w:id="287" w:name="_Toc19712408"/>
      <w:bookmarkStart w:id="288" w:name="_Toc36020006"/>
      <w:bookmarkStart w:id="289" w:name="_Toc183892794"/>
      <w:bookmarkStart w:id="290" w:name="_Toc191378244"/>
      <w:r w:rsidRPr="0032374D">
        <w:rPr>
          <w:lang w:val="en-US"/>
        </w:rPr>
        <w:t>6.2.2</w:t>
      </w:r>
      <w:r w:rsidRPr="0032374D">
        <w:rPr>
          <w:lang w:val="en-US"/>
        </w:rPr>
        <w:tab/>
        <w:t>Command-Code values</w:t>
      </w:r>
      <w:bookmarkEnd w:id="287"/>
      <w:bookmarkEnd w:id="288"/>
      <w:bookmarkEnd w:id="289"/>
      <w:bookmarkEnd w:id="290"/>
    </w:p>
    <w:p w14:paraId="535BE7EF" w14:textId="77777777" w:rsidR="004E30DB" w:rsidRPr="0032374D" w:rsidRDefault="004E30DB" w:rsidP="004E30DB">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07DD9F68" w14:textId="77777777" w:rsidR="004E30DB" w:rsidRPr="0032374D" w:rsidRDefault="004E30DB" w:rsidP="004E30DB">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5C391B9E" w14:textId="77777777" w:rsidR="004E30DB" w:rsidRPr="0032374D" w:rsidRDefault="004E30DB" w:rsidP="004E30DB">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15E55724" w14:textId="77777777" w:rsidR="004E30DB" w:rsidRPr="0032374D" w:rsidRDefault="004E30DB" w:rsidP="004E30DB">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1A4CB248" w14:textId="77777777" w:rsidR="004E30DB" w:rsidRPr="0032374D" w:rsidRDefault="004E30DB" w:rsidP="004E30DB">
      <w:pPr>
        <w:rPr>
          <w:lang w:val="en-US"/>
        </w:rPr>
      </w:pPr>
      <w:r w:rsidRPr="0032374D">
        <w:rPr>
          <w:lang w:val="en-US"/>
        </w:rPr>
        <w:t>The following Command Codes are defined in this specification for T6a/T6b:</w:t>
      </w:r>
    </w:p>
    <w:p w14:paraId="0B604276" w14:textId="77777777" w:rsidR="004E30DB" w:rsidRPr="0032374D" w:rsidRDefault="004E30DB" w:rsidP="004E30DB">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4E30DB" w:rsidRPr="0032374D" w14:paraId="53992E7C" w14:textId="77777777" w:rsidTr="00677622">
        <w:trPr>
          <w:jc w:val="center"/>
        </w:trPr>
        <w:tc>
          <w:tcPr>
            <w:tcW w:w="2926" w:type="dxa"/>
          </w:tcPr>
          <w:p w14:paraId="06E2553B" w14:textId="77777777" w:rsidR="004E30DB" w:rsidRPr="0032374D" w:rsidRDefault="004E30DB" w:rsidP="00677622">
            <w:pPr>
              <w:pStyle w:val="TH"/>
              <w:rPr>
                <w:lang w:val="en-US"/>
              </w:rPr>
            </w:pPr>
            <w:r w:rsidRPr="0032374D">
              <w:rPr>
                <w:lang w:val="en-US"/>
              </w:rPr>
              <w:t>Command-Name</w:t>
            </w:r>
          </w:p>
        </w:tc>
        <w:tc>
          <w:tcPr>
            <w:tcW w:w="1371" w:type="dxa"/>
          </w:tcPr>
          <w:p w14:paraId="33EC59ED" w14:textId="77777777" w:rsidR="004E30DB" w:rsidRPr="0032374D" w:rsidRDefault="004E30DB" w:rsidP="00677622">
            <w:pPr>
              <w:pStyle w:val="TH"/>
              <w:rPr>
                <w:lang w:val="en-US"/>
              </w:rPr>
            </w:pPr>
            <w:r w:rsidRPr="0032374D">
              <w:rPr>
                <w:lang w:val="en-US"/>
              </w:rPr>
              <w:t>Abbreviation</w:t>
            </w:r>
          </w:p>
        </w:tc>
        <w:tc>
          <w:tcPr>
            <w:tcW w:w="941" w:type="dxa"/>
          </w:tcPr>
          <w:p w14:paraId="0D42BA5C" w14:textId="77777777" w:rsidR="004E30DB" w:rsidRPr="0032374D" w:rsidRDefault="004E30DB" w:rsidP="00677622">
            <w:pPr>
              <w:pStyle w:val="TH"/>
              <w:rPr>
                <w:lang w:val="en-US"/>
              </w:rPr>
            </w:pPr>
            <w:r w:rsidRPr="0032374D">
              <w:rPr>
                <w:lang w:val="en-US"/>
              </w:rPr>
              <w:t>Code</w:t>
            </w:r>
          </w:p>
        </w:tc>
        <w:tc>
          <w:tcPr>
            <w:tcW w:w="2619" w:type="dxa"/>
          </w:tcPr>
          <w:p w14:paraId="53F4060E" w14:textId="77777777" w:rsidR="004E30DB" w:rsidRPr="0032374D" w:rsidRDefault="004E30DB" w:rsidP="00677622">
            <w:pPr>
              <w:pStyle w:val="TH"/>
              <w:rPr>
                <w:lang w:val="en-US"/>
              </w:rPr>
            </w:pPr>
            <w:r>
              <w:rPr>
                <w:lang w:val="en-US"/>
              </w:rPr>
              <w:t>Clause</w:t>
            </w:r>
          </w:p>
        </w:tc>
      </w:tr>
      <w:tr w:rsidR="004E30DB" w:rsidRPr="0032374D" w14:paraId="74B0CA7A" w14:textId="77777777" w:rsidTr="00677622">
        <w:trPr>
          <w:jc w:val="center"/>
        </w:trPr>
        <w:tc>
          <w:tcPr>
            <w:tcW w:w="2926" w:type="dxa"/>
          </w:tcPr>
          <w:p w14:paraId="36993E5D" w14:textId="77777777" w:rsidR="004E30DB" w:rsidRPr="0032374D" w:rsidRDefault="004E30DB" w:rsidP="00677622">
            <w:pPr>
              <w:pStyle w:val="TAC"/>
              <w:rPr>
                <w:lang w:val="en-US" w:eastAsia="zh-CN"/>
              </w:rPr>
            </w:pPr>
            <w:r w:rsidRPr="0032374D">
              <w:rPr>
                <w:lang w:val="en-US"/>
              </w:rPr>
              <w:t>Configuration-Information-Request</w:t>
            </w:r>
          </w:p>
        </w:tc>
        <w:tc>
          <w:tcPr>
            <w:tcW w:w="1371" w:type="dxa"/>
          </w:tcPr>
          <w:p w14:paraId="2FFA3E2B" w14:textId="77777777" w:rsidR="004E30DB" w:rsidRPr="0032374D" w:rsidRDefault="004E30DB" w:rsidP="00677622">
            <w:pPr>
              <w:pStyle w:val="TAC"/>
              <w:rPr>
                <w:lang w:val="en-US" w:eastAsia="zh-CN"/>
              </w:rPr>
            </w:pPr>
            <w:r w:rsidRPr="0032374D">
              <w:rPr>
                <w:lang w:val="en-US"/>
              </w:rPr>
              <w:t>CIR</w:t>
            </w:r>
          </w:p>
        </w:tc>
        <w:tc>
          <w:tcPr>
            <w:tcW w:w="941" w:type="dxa"/>
          </w:tcPr>
          <w:p w14:paraId="2E2FBCEE" w14:textId="77777777" w:rsidR="004E30DB" w:rsidRPr="0032374D" w:rsidRDefault="004E30DB" w:rsidP="00677622">
            <w:pPr>
              <w:pStyle w:val="TAC"/>
              <w:rPr>
                <w:lang w:val="en-US"/>
              </w:rPr>
            </w:pPr>
            <w:r w:rsidRPr="0032374D">
              <w:rPr>
                <w:lang w:val="en-US"/>
              </w:rPr>
              <w:t>8388718</w:t>
            </w:r>
          </w:p>
        </w:tc>
        <w:tc>
          <w:tcPr>
            <w:tcW w:w="2619" w:type="dxa"/>
          </w:tcPr>
          <w:p w14:paraId="786FD0F9"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4E30DB" w:rsidRPr="0032374D" w14:paraId="39AB9879" w14:textId="77777777" w:rsidTr="00677622">
        <w:trPr>
          <w:jc w:val="center"/>
        </w:trPr>
        <w:tc>
          <w:tcPr>
            <w:tcW w:w="2926" w:type="dxa"/>
          </w:tcPr>
          <w:p w14:paraId="3D54AB6C" w14:textId="77777777" w:rsidR="004E30DB" w:rsidRPr="0032374D" w:rsidRDefault="004E30DB" w:rsidP="00677622">
            <w:pPr>
              <w:pStyle w:val="TAC"/>
              <w:rPr>
                <w:lang w:val="en-US" w:eastAsia="zh-CN"/>
              </w:rPr>
            </w:pPr>
            <w:r w:rsidRPr="0032374D">
              <w:rPr>
                <w:lang w:val="en-US"/>
              </w:rPr>
              <w:t>Configuration-Information-Answer</w:t>
            </w:r>
          </w:p>
        </w:tc>
        <w:tc>
          <w:tcPr>
            <w:tcW w:w="1371" w:type="dxa"/>
          </w:tcPr>
          <w:p w14:paraId="744126DF" w14:textId="77777777" w:rsidR="004E30DB" w:rsidRPr="0032374D" w:rsidRDefault="004E30DB" w:rsidP="00677622">
            <w:pPr>
              <w:pStyle w:val="TAC"/>
              <w:rPr>
                <w:lang w:val="en-US" w:eastAsia="zh-CN"/>
              </w:rPr>
            </w:pPr>
            <w:r w:rsidRPr="0032374D">
              <w:rPr>
                <w:lang w:val="en-US"/>
              </w:rPr>
              <w:t>CIA</w:t>
            </w:r>
          </w:p>
        </w:tc>
        <w:tc>
          <w:tcPr>
            <w:tcW w:w="941" w:type="dxa"/>
          </w:tcPr>
          <w:p w14:paraId="027D34A6" w14:textId="77777777" w:rsidR="004E30DB" w:rsidRPr="0032374D" w:rsidRDefault="004E30DB" w:rsidP="00677622">
            <w:pPr>
              <w:pStyle w:val="TAC"/>
              <w:rPr>
                <w:lang w:val="en-US"/>
              </w:rPr>
            </w:pPr>
            <w:r w:rsidRPr="0032374D">
              <w:rPr>
                <w:lang w:val="en-US"/>
              </w:rPr>
              <w:t>8388718</w:t>
            </w:r>
          </w:p>
        </w:tc>
        <w:tc>
          <w:tcPr>
            <w:tcW w:w="2619" w:type="dxa"/>
          </w:tcPr>
          <w:p w14:paraId="18596CB2"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4E30DB" w:rsidRPr="0032374D" w14:paraId="23AD6A33" w14:textId="77777777" w:rsidTr="00677622">
        <w:trPr>
          <w:jc w:val="center"/>
        </w:trPr>
        <w:tc>
          <w:tcPr>
            <w:tcW w:w="2926" w:type="dxa"/>
          </w:tcPr>
          <w:p w14:paraId="07052018" w14:textId="77777777" w:rsidR="004E30DB" w:rsidRPr="0032374D" w:rsidRDefault="004E30DB" w:rsidP="00677622">
            <w:pPr>
              <w:pStyle w:val="TAC"/>
              <w:rPr>
                <w:lang w:val="en-US" w:eastAsia="zh-CN"/>
              </w:rPr>
            </w:pPr>
            <w:r w:rsidRPr="0032374D">
              <w:rPr>
                <w:lang w:val="en-US"/>
              </w:rPr>
              <w:t>Reporting-Information-Request</w:t>
            </w:r>
          </w:p>
        </w:tc>
        <w:tc>
          <w:tcPr>
            <w:tcW w:w="1371" w:type="dxa"/>
          </w:tcPr>
          <w:p w14:paraId="6AACECCB" w14:textId="77777777" w:rsidR="004E30DB" w:rsidRPr="0032374D" w:rsidRDefault="004E30DB" w:rsidP="00677622">
            <w:pPr>
              <w:pStyle w:val="TAC"/>
              <w:rPr>
                <w:lang w:val="en-US" w:eastAsia="zh-CN"/>
              </w:rPr>
            </w:pPr>
            <w:r w:rsidRPr="0032374D">
              <w:rPr>
                <w:lang w:val="en-US"/>
              </w:rPr>
              <w:t>RIR</w:t>
            </w:r>
          </w:p>
        </w:tc>
        <w:tc>
          <w:tcPr>
            <w:tcW w:w="941" w:type="dxa"/>
          </w:tcPr>
          <w:p w14:paraId="07050ACE" w14:textId="77777777" w:rsidR="004E30DB" w:rsidRPr="0032374D" w:rsidRDefault="004E30DB" w:rsidP="00677622">
            <w:pPr>
              <w:pStyle w:val="TAC"/>
              <w:rPr>
                <w:lang w:val="en-US"/>
              </w:rPr>
            </w:pPr>
            <w:r w:rsidRPr="0032374D">
              <w:rPr>
                <w:lang w:val="en-US"/>
              </w:rPr>
              <w:t>8388719</w:t>
            </w:r>
          </w:p>
        </w:tc>
        <w:tc>
          <w:tcPr>
            <w:tcW w:w="2619" w:type="dxa"/>
          </w:tcPr>
          <w:p w14:paraId="677C3941"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4E30DB" w:rsidRPr="0032374D" w14:paraId="5A5EAE40" w14:textId="77777777" w:rsidTr="00677622">
        <w:trPr>
          <w:jc w:val="center"/>
        </w:trPr>
        <w:tc>
          <w:tcPr>
            <w:tcW w:w="2926" w:type="dxa"/>
          </w:tcPr>
          <w:p w14:paraId="4ECFFC78" w14:textId="77777777" w:rsidR="004E30DB" w:rsidRPr="0032374D" w:rsidRDefault="004E30DB" w:rsidP="00677622">
            <w:pPr>
              <w:pStyle w:val="TAC"/>
              <w:rPr>
                <w:lang w:val="en-US"/>
              </w:rPr>
            </w:pPr>
            <w:r w:rsidRPr="0032374D">
              <w:rPr>
                <w:lang w:val="en-US"/>
              </w:rPr>
              <w:t>Reporting-Information-Answer</w:t>
            </w:r>
          </w:p>
        </w:tc>
        <w:tc>
          <w:tcPr>
            <w:tcW w:w="1371" w:type="dxa"/>
          </w:tcPr>
          <w:p w14:paraId="1C156E8C" w14:textId="77777777" w:rsidR="004E30DB" w:rsidRPr="0032374D" w:rsidRDefault="004E30DB" w:rsidP="00677622">
            <w:pPr>
              <w:pStyle w:val="TAC"/>
              <w:rPr>
                <w:lang w:val="en-US"/>
              </w:rPr>
            </w:pPr>
            <w:r w:rsidRPr="0032374D">
              <w:rPr>
                <w:lang w:val="en-US"/>
              </w:rPr>
              <w:t>RIA</w:t>
            </w:r>
          </w:p>
        </w:tc>
        <w:tc>
          <w:tcPr>
            <w:tcW w:w="941" w:type="dxa"/>
          </w:tcPr>
          <w:p w14:paraId="7D3EBA5C" w14:textId="77777777" w:rsidR="004E30DB" w:rsidRPr="0032374D" w:rsidRDefault="004E30DB" w:rsidP="00677622">
            <w:pPr>
              <w:pStyle w:val="TAC"/>
              <w:rPr>
                <w:lang w:val="en-US"/>
              </w:rPr>
            </w:pPr>
            <w:r w:rsidRPr="0032374D">
              <w:rPr>
                <w:lang w:val="en-US"/>
              </w:rPr>
              <w:t>8388719</w:t>
            </w:r>
          </w:p>
        </w:tc>
        <w:tc>
          <w:tcPr>
            <w:tcW w:w="2619" w:type="dxa"/>
          </w:tcPr>
          <w:p w14:paraId="6A8062E4"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4E30DB" w:rsidRPr="0032374D" w14:paraId="081413B1"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7D4FBCE4" w14:textId="77777777" w:rsidR="004E30DB" w:rsidRPr="0032374D" w:rsidRDefault="004E30DB" w:rsidP="00677622">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770E6964" w14:textId="77777777" w:rsidR="004E30DB" w:rsidRPr="0032374D" w:rsidRDefault="004E30DB" w:rsidP="00677622">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7EEE1730" w14:textId="77777777" w:rsidR="004E30DB" w:rsidRPr="0032374D" w:rsidRDefault="004E30DB" w:rsidP="00677622">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0EFC8201" w14:textId="77777777" w:rsidR="004E30DB" w:rsidRPr="0032374D" w:rsidRDefault="004E30DB" w:rsidP="00677622">
            <w:pPr>
              <w:pStyle w:val="TAC"/>
              <w:rPr>
                <w:lang w:val="en-US"/>
              </w:rPr>
            </w:pPr>
            <w:r w:rsidRPr="0032374D">
              <w:rPr>
                <w:lang w:val="en-US"/>
              </w:rPr>
              <w:t>6.2.7</w:t>
            </w:r>
          </w:p>
        </w:tc>
      </w:tr>
      <w:tr w:rsidR="004E30DB" w:rsidRPr="0032374D" w14:paraId="18D9B13D"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0544310A" w14:textId="77777777" w:rsidR="004E30DB" w:rsidRPr="0032374D" w:rsidRDefault="004E30DB" w:rsidP="00677622">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241A07E7" w14:textId="77777777" w:rsidR="004E30DB" w:rsidRPr="0032374D" w:rsidRDefault="004E30DB" w:rsidP="00677622">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15ADF666" w14:textId="77777777" w:rsidR="004E30DB" w:rsidRPr="0032374D" w:rsidRDefault="004E30DB" w:rsidP="00677622">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4DD2537D" w14:textId="77777777" w:rsidR="004E30DB" w:rsidRPr="0032374D" w:rsidRDefault="004E30DB" w:rsidP="00677622">
            <w:pPr>
              <w:pStyle w:val="TAC"/>
              <w:rPr>
                <w:lang w:val="en-US"/>
              </w:rPr>
            </w:pPr>
            <w:r w:rsidRPr="0032374D">
              <w:rPr>
                <w:lang w:val="en-US"/>
              </w:rPr>
              <w:t>6.2.8</w:t>
            </w:r>
          </w:p>
        </w:tc>
      </w:tr>
      <w:tr w:rsidR="004E30DB" w:rsidRPr="0032374D" w14:paraId="428584A9"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727127EE" w14:textId="77777777" w:rsidR="004E30DB" w:rsidRPr="0032374D" w:rsidRDefault="004E30DB" w:rsidP="00677622">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7A15CD31" w14:textId="77777777" w:rsidR="004E30DB" w:rsidRPr="0032374D" w:rsidRDefault="004E30DB" w:rsidP="00677622">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316DDB32" w14:textId="77777777" w:rsidR="004E30DB" w:rsidRPr="0032374D" w:rsidRDefault="004E30DB" w:rsidP="00677622">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7ED385" w14:textId="77777777" w:rsidR="004E30DB" w:rsidRPr="0032374D" w:rsidRDefault="004E30DB" w:rsidP="00677622">
            <w:pPr>
              <w:pStyle w:val="TAC"/>
              <w:rPr>
                <w:lang w:val="en-US"/>
              </w:rPr>
            </w:pPr>
            <w:r w:rsidRPr="0032374D">
              <w:rPr>
                <w:lang w:val="en-US"/>
              </w:rPr>
              <w:t>6.2.9</w:t>
            </w:r>
          </w:p>
        </w:tc>
      </w:tr>
      <w:tr w:rsidR="004E30DB" w:rsidRPr="0032374D" w14:paraId="505D1F0E"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173F1E17" w14:textId="77777777" w:rsidR="004E30DB" w:rsidRPr="0032374D" w:rsidRDefault="004E30DB" w:rsidP="00677622">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6B7211E6" w14:textId="77777777" w:rsidR="004E30DB" w:rsidRPr="0032374D" w:rsidRDefault="004E30DB" w:rsidP="00677622">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12259194" w14:textId="77777777" w:rsidR="004E30DB" w:rsidRPr="0032374D" w:rsidRDefault="004E30DB" w:rsidP="00677622">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464E9955" w14:textId="77777777" w:rsidR="004E30DB" w:rsidRPr="0032374D" w:rsidRDefault="004E30DB" w:rsidP="00677622">
            <w:pPr>
              <w:pStyle w:val="TAC"/>
              <w:rPr>
                <w:lang w:val="en-US"/>
              </w:rPr>
            </w:pPr>
            <w:r w:rsidRPr="0032374D">
              <w:rPr>
                <w:lang w:val="en-US"/>
              </w:rPr>
              <w:t>6.2.10</w:t>
            </w:r>
          </w:p>
        </w:tc>
      </w:tr>
      <w:tr w:rsidR="004E30DB" w:rsidRPr="0032374D" w14:paraId="53466329"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1F7D3960" w14:textId="77777777" w:rsidR="004E30DB" w:rsidRPr="0032374D" w:rsidRDefault="004E30DB" w:rsidP="00677622">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220ED0D3" w14:textId="77777777" w:rsidR="004E30DB" w:rsidRPr="0032374D" w:rsidRDefault="004E30DB" w:rsidP="00677622">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2D6DE3EE" w14:textId="77777777" w:rsidR="004E30DB" w:rsidRPr="0032374D" w:rsidRDefault="004E30DB" w:rsidP="00677622">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6BCDDA8E" w14:textId="77777777" w:rsidR="004E30DB" w:rsidRPr="0032374D" w:rsidRDefault="004E30DB" w:rsidP="00677622">
            <w:pPr>
              <w:pStyle w:val="TAC"/>
              <w:rPr>
                <w:lang w:val="en-US"/>
              </w:rPr>
            </w:pPr>
            <w:r w:rsidRPr="0032374D">
              <w:rPr>
                <w:lang w:val="en-US"/>
              </w:rPr>
              <w:t>6.2.11</w:t>
            </w:r>
          </w:p>
        </w:tc>
      </w:tr>
      <w:tr w:rsidR="004E30DB" w:rsidRPr="0032374D" w14:paraId="6657D681"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4E56F32F" w14:textId="77777777" w:rsidR="004E30DB" w:rsidRPr="0032374D" w:rsidRDefault="004E30DB" w:rsidP="00677622">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78BC435D" w14:textId="77777777" w:rsidR="004E30DB" w:rsidRPr="0032374D" w:rsidRDefault="004E30DB" w:rsidP="00677622">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69713933" w14:textId="77777777" w:rsidR="004E30DB" w:rsidRPr="0032374D" w:rsidRDefault="004E30DB" w:rsidP="00677622">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7AC4174" w14:textId="77777777" w:rsidR="004E30DB" w:rsidRPr="0032374D" w:rsidRDefault="004E30DB" w:rsidP="00677622">
            <w:pPr>
              <w:pStyle w:val="TAC"/>
              <w:rPr>
                <w:lang w:val="en-US"/>
              </w:rPr>
            </w:pPr>
            <w:r w:rsidRPr="0032374D">
              <w:rPr>
                <w:lang w:val="en-US"/>
              </w:rPr>
              <w:t>6.2.12</w:t>
            </w:r>
          </w:p>
        </w:tc>
      </w:tr>
    </w:tbl>
    <w:p w14:paraId="52CD0B1F" w14:textId="77777777" w:rsidR="004E30DB" w:rsidRPr="0032374D" w:rsidRDefault="004E30DB" w:rsidP="004E30DB">
      <w:pPr>
        <w:rPr>
          <w:lang w:val="en-US"/>
        </w:rPr>
      </w:pPr>
    </w:p>
    <w:p w14:paraId="1F30928F" w14:textId="77777777" w:rsidR="004E30DB" w:rsidRPr="0032374D" w:rsidRDefault="004E30DB" w:rsidP="004E30DB">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257339D0" w14:textId="77777777" w:rsidR="004E30DB" w:rsidRPr="0032374D" w:rsidRDefault="004E30DB" w:rsidP="004E30DB">
      <w:pPr>
        <w:pStyle w:val="Heading3"/>
        <w:rPr>
          <w:lang w:val="en-US"/>
        </w:rPr>
      </w:pPr>
      <w:bookmarkStart w:id="291" w:name="_Toc19712409"/>
      <w:bookmarkStart w:id="292" w:name="_Toc36020007"/>
      <w:bookmarkStart w:id="293" w:name="_Toc183892795"/>
      <w:bookmarkStart w:id="294" w:name="_Toc191378245"/>
      <w:r w:rsidRPr="0032374D">
        <w:rPr>
          <w:lang w:val="en-US"/>
        </w:rPr>
        <w:t>6.2.3</w:t>
      </w:r>
      <w:r w:rsidRPr="0032374D">
        <w:rPr>
          <w:lang w:val="en-US"/>
        </w:rPr>
        <w:tab/>
        <w:t>Configuration Information Request (CIR) Command</w:t>
      </w:r>
      <w:bookmarkEnd w:id="291"/>
      <w:bookmarkEnd w:id="292"/>
      <w:bookmarkEnd w:id="293"/>
      <w:bookmarkEnd w:id="294"/>
    </w:p>
    <w:p w14:paraId="507DAD70" w14:textId="77777777" w:rsidR="004E30DB" w:rsidRPr="0032374D" w:rsidRDefault="004E30DB" w:rsidP="004E30DB">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00738978" w14:textId="77777777" w:rsidR="004E30DB" w:rsidRPr="0032374D" w:rsidRDefault="004E30DB" w:rsidP="004E30DB">
      <w:pPr>
        <w:pStyle w:val="B1"/>
      </w:pPr>
      <w:r w:rsidRPr="0032374D">
        <w:t>-</w:t>
      </w:r>
      <w:r w:rsidRPr="0032374D">
        <w:tab/>
        <w:t>the SCEF to the MME/SGSN;</w:t>
      </w:r>
    </w:p>
    <w:p w14:paraId="6B6D63A8" w14:textId="77777777" w:rsidR="004E30DB" w:rsidRPr="0032374D" w:rsidRDefault="004E30DB" w:rsidP="004E30DB">
      <w:pPr>
        <w:pStyle w:val="B1"/>
      </w:pPr>
      <w:r w:rsidRPr="0032374D">
        <w:t>-</w:t>
      </w:r>
      <w:r w:rsidRPr="0032374D">
        <w:tab/>
        <w:t>the SCEF to the IWK-SCEF and</w:t>
      </w:r>
    </w:p>
    <w:p w14:paraId="5E952488" w14:textId="77777777" w:rsidR="004E30DB" w:rsidRPr="0032374D" w:rsidRDefault="004E30DB" w:rsidP="004E30DB">
      <w:pPr>
        <w:pStyle w:val="B1"/>
      </w:pPr>
      <w:r w:rsidRPr="0032374D">
        <w:t>-</w:t>
      </w:r>
      <w:r w:rsidRPr="0032374D">
        <w:tab/>
        <w:t>the MME/SGSN to the IWK-SCEF</w:t>
      </w:r>
    </w:p>
    <w:p w14:paraId="1AA76E91" w14:textId="77777777" w:rsidR="004E30DB" w:rsidRPr="0032374D" w:rsidRDefault="004E30DB" w:rsidP="004E30DB">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24497F81"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32AD2EA3" w14:textId="77777777" w:rsidR="004E30DB" w:rsidRPr="0032374D" w:rsidRDefault="004E30DB" w:rsidP="004E30DB">
      <w:r w:rsidRPr="0032374D">
        <w:t>Message Format:</w:t>
      </w:r>
    </w:p>
    <w:p w14:paraId="38E2F496" w14:textId="77777777" w:rsidR="004E30DB" w:rsidRPr="0032374D" w:rsidRDefault="004E30DB" w:rsidP="004E30DB">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5CE025E" w14:textId="77777777" w:rsidR="004E30DB" w:rsidRPr="0032374D" w:rsidRDefault="004E30DB" w:rsidP="004E30DB">
      <w:pPr>
        <w:spacing w:after="0"/>
        <w:ind w:left="4260" w:firstLine="284"/>
      </w:pPr>
      <w:r w:rsidRPr="0032374D">
        <w:t>&lt; Session-Id &gt;</w:t>
      </w:r>
    </w:p>
    <w:p w14:paraId="7B3DD538" w14:textId="77777777" w:rsidR="004E30DB" w:rsidRPr="0032374D" w:rsidRDefault="004E30DB" w:rsidP="004E30DB">
      <w:pPr>
        <w:spacing w:after="0"/>
        <w:ind w:left="4068" w:firstLine="476"/>
      </w:pPr>
      <w:r w:rsidRPr="0032374D">
        <w:t>[ DRMP ]</w:t>
      </w:r>
    </w:p>
    <w:p w14:paraId="0E29B5F7" w14:textId="77777777" w:rsidR="004E30DB" w:rsidRPr="0032374D" w:rsidRDefault="004E30DB" w:rsidP="004E30DB">
      <w:pPr>
        <w:spacing w:after="0"/>
        <w:ind w:left="4068" w:firstLine="476"/>
      </w:pPr>
      <w:r w:rsidRPr="0032374D">
        <w:t>{ Auth-Session-State }</w:t>
      </w:r>
    </w:p>
    <w:p w14:paraId="71367881" w14:textId="77777777" w:rsidR="004E30DB" w:rsidRPr="0032374D" w:rsidRDefault="004E30DB" w:rsidP="004E30DB">
      <w:pPr>
        <w:spacing w:after="0"/>
        <w:ind w:left="4068" w:firstLine="476"/>
      </w:pPr>
      <w:r w:rsidRPr="0032374D">
        <w:t>{ Origin-Host }</w:t>
      </w:r>
    </w:p>
    <w:p w14:paraId="51B9DA68" w14:textId="77777777" w:rsidR="004E30DB" w:rsidRPr="0032374D" w:rsidRDefault="004E30DB" w:rsidP="004E30DB">
      <w:pPr>
        <w:spacing w:after="0"/>
        <w:ind w:left="4068" w:firstLine="476"/>
      </w:pPr>
      <w:r w:rsidRPr="0032374D">
        <w:t>{ Origin-Realm }</w:t>
      </w:r>
    </w:p>
    <w:p w14:paraId="61FCB733" w14:textId="77777777" w:rsidR="004E30DB" w:rsidRPr="0032374D" w:rsidRDefault="004E30DB" w:rsidP="004E30DB">
      <w:pPr>
        <w:spacing w:after="0"/>
        <w:ind w:left="4352" w:firstLine="192"/>
      </w:pPr>
      <w:r w:rsidRPr="0032374D">
        <w:t>[ Destination-Host ]</w:t>
      </w:r>
    </w:p>
    <w:p w14:paraId="370CFD30" w14:textId="77777777" w:rsidR="004E30DB" w:rsidRPr="0032374D" w:rsidRDefault="004E30DB" w:rsidP="004E30DB">
      <w:pPr>
        <w:spacing w:after="0"/>
        <w:ind w:left="4068" w:firstLine="476"/>
        <w:rPr>
          <w:lang w:val="fr-FR"/>
        </w:rPr>
      </w:pPr>
      <w:r w:rsidRPr="0032374D">
        <w:rPr>
          <w:lang w:val="fr-FR"/>
        </w:rPr>
        <w:t>{ Destination-Realm }</w:t>
      </w:r>
    </w:p>
    <w:p w14:paraId="0859F63A" w14:textId="77777777" w:rsidR="004E30DB" w:rsidRPr="0032374D" w:rsidRDefault="004E30DB" w:rsidP="004E30DB">
      <w:pPr>
        <w:spacing w:after="0"/>
        <w:ind w:left="4068" w:firstLine="476"/>
        <w:rPr>
          <w:bCs/>
        </w:rPr>
      </w:pPr>
      <w:r w:rsidRPr="0032374D">
        <w:rPr>
          <w:bCs/>
        </w:rPr>
        <w:t>*[ Supported-Features ]</w:t>
      </w:r>
    </w:p>
    <w:p w14:paraId="7E47D619" w14:textId="77777777" w:rsidR="004E30DB" w:rsidRDefault="004E30DB" w:rsidP="004E30DB">
      <w:pPr>
        <w:spacing w:after="0"/>
        <w:ind w:left="4068" w:firstLine="476"/>
      </w:pPr>
      <w:r w:rsidRPr="0032374D">
        <w:t>*[ Monitoring-Event-Configuration ]</w:t>
      </w:r>
    </w:p>
    <w:p w14:paraId="24ED84C7" w14:textId="77777777" w:rsidR="004E30DB" w:rsidRDefault="004E30DB" w:rsidP="004E30DB">
      <w:pPr>
        <w:spacing w:after="0"/>
        <w:ind w:left="4068" w:firstLine="476"/>
      </w:pPr>
      <w:r w:rsidRPr="0032374D">
        <w:t>*[ Monitoring-Event-Report ]</w:t>
      </w:r>
    </w:p>
    <w:p w14:paraId="470B9E55" w14:textId="77777777" w:rsidR="004E30DB" w:rsidRPr="0032374D" w:rsidRDefault="004E30DB" w:rsidP="004E30DB">
      <w:pPr>
        <w:spacing w:after="0"/>
        <w:ind w:left="4068" w:firstLine="476"/>
      </w:pPr>
      <w:r w:rsidRPr="00EB50F1">
        <w:t>[ User-Identifier ]</w:t>
      </w:r>
    </w:p>
    <w:p w14:paraId="23C60D21" w14:textId="77777777" w:rsidR="004E30DB" w:rsidRPr="0032374D" w:rsidRDefault="004E30DB" w:rsidP="004E30DB">
      <w:pPr>
        <w:spacing w:after="0"/>
        <w:ind w:left="2276" w:firstLine="2268"/>
      </w:pPr>
      <w:r w:rsidRPr="0032374D">
        <w:t>*[ Proxy-Info ]</w:t>
      </w:r>
    </w:p>
    <w:p w14:paraId="7FF27431" w14:textId="77777777" w:rsidR="004E30DB" w:rsidRPr="0032374D" w:rsidRDefault="004E30DB" w:rsidP="004E30DB">
      <w:pPr>
        <w:spacing w:after="0"/>
        <w:ind w:left="2276" w:firstLine="2268"/>
      </w:pPr>
      <w:r w:rsidRPr="0032374D">
        <w:t>*[ Route-Record ]</w:t>
      </w:r>
    </w:p>
    <w:p w14:paraId="13606767" w14:textId="77777777" w:rsidR="004E30DB" w:rsidRPr="0032374D" w:rsidRDefault="004E30DB" w:rsidP="004E30DB">
      <w:pPr>
        <w:spacing w:after="0"/>
        <w:ind w:left="2276" w:firstLine="2268"/>
      </w:pPr>
      <w:r w:rsidRPr="0032374D">
        <w:t>*[AVP]</w:t>
      </w:r>
    </w:p>
    <w:p w14:paraId="746B8799" w14:textId="77777777" w:rsidR="004E30DB" w:rsidRPr="00EB50F1" w:rsidRDefault="004E30DB" w:rsidP="004E30DB">
      <w:pPr>
        <w:rPr>
          <w:noProof/>
        </w:rPr>
      </w:pPr>
    </w:p>
    <w:p w14:paraId="5C3DE6BA" w14:textId="77777777" w:rsidR="004E30DB" w:rsidRPr="0032374D" w:rsidRDefault="004E30DB" w:rsidP="004E30DB">
      <w:pPr>
        <w:pStyle w:val="Heading3"/>
      </w:pPr>
      <w:bookmarkStart w:id="295" w:name="_Toc19712410"/>
      <w:bookmarkStart w:id="296" w:name="_Toc36020008"/>
      <w:bookmarkStart w:id="297" w:name="_Toc183892796"/>
      <w:bookmarkStart w:id="298" w:name="_Toc191378246"/>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95"/>
      <w:bookmarkEnd w:id="296"/>
      <w:bookmarkEnd w:id="297"/>
      <w:bookmarkEnd w:id="298"/>
    </w:p>
    <w:p w14:paraId="4DC94802" w14:textId="77777777" w:rsidR="004E30DB" w:rsidRPr="0032374D" w:rsidRDefault="004E30DB" w:rsidP="004E30DB">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3DDC57C8" w14:textId="77777777" w:rsidR="004E30DB" w:rsidRPr="0032374D" w:rsidRDefault="004E30DB" w:rsidP="004E30DB">
      <w:pPr>
        <w:pStyle w:val="B1"/>
      </w:pPr>
      <w:r w:rsidRPr="0032374D">
        <w:t>-</w:t>
      </w:r>
      <w:r w:rsidRPr="0032374D">
        <w:tab/>
        <w:t>the MME/SGSN to the SCEF;</w:t>
      </w:r>
    </w:p>
    <w:p w14:paraId="49207271" w14:textId="77777777" w:rsidR="004E30DB" w:rsidRPr="0032374D" w:rsidRDefault="004E30DB" w:rsidP="004E30DB">
      <w:pPr>
        <w:pStyle w:val="B1"/>
      </w:pPr>
      <w:r w:rsidRPr="0032374D">
        <w:t>-</w:t>
      </w:r>
      <w:r w:rsidRPr="0032374D">
        <w:tab/>
        <w:t>the IWK-SCEF to the SCEF and</w:t>
      </w:r>
    </w:p>
    <w:p w14:paraId="7CD32A45" w14:textId="77777777" w:rsidR="004E30DB" w:rsidRPr="0032374D" w:rsidRDefault="004E30DB" w:rsidP="004E30DB">
      <w:pPr>
        <w:pStyle w:val="B1"/>
      </w:pPr>
      <w:r w:rsidRPr="0032374D">
        <w:t>-</w:t>
      </w:r>
      <w:r w:rsidRPr="0032374D">
        <w:tab/>
        <w:t>the IWK-SCEF to the MME/SGSN</w:t>
      </w:r>
    </w:p>
    <w:p w14:paraId="4C09955F" w14:textId="77777777"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26B4448A"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CB6329A" w14:textId="77777777" w:rsidR="004E30DB" w:rsidRPr="0032374D" w:rsidRDefault="004E30DB" w:rsidP="004E30DB">
      <w:r w:rsidRPr="0032374D">
        <w:t>Message Format:</w:t>
      </w:r>
    </w:p>
    <w:p w14:paraId="24C0414C" w14:textId="77777777" w:rsidR="004E30DB" w:rsidRPr="0032374D" w:rsidRDefault="004E30DB" w:rsidP="004E30DB">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7E95C41E" w14:textId="77777777" w:rsidR="004E30DB" w:rsidRPr="0032374D" w:rsidRDefault="004E30DB" w:rsidP="004E30DB">
      <w:pPr>
        <w:spacing w:after="0"/>
        <w:ind w:left="3784" w:firstLine="476"/>
        <w:rPr>
          <w:lang w:val="en-US"/>
        </w:rPr>
      </w:pPr>
      <w:r w:rsidRPr="0032374D">
        <w:rPr>
          <w:lang w:val="en-US"/>
        </w:rPr>
        <w:t>&lt; Session-Id &gt;</w:t>
      </w:r>
    </w:p>
    <w:p w14:paraId="5291A5FD" w14:textId="77777777" w:rsidR="004E30DB" w:rsidRPr="0032374D" w:rsidRDefault="004E30DB" w:rsidP="004E30DB">
      <w:pPr>
        <w:spacing w:after="0"/>
        <w:ind w:left="3784" w:firstLine="476"/>
      </w:pPr>
      <w:r w:rsidRPr="0032374D">
        <w:t xml:space="preserve">[ </w:t>
      </w:r>
      <w:r w:rsidRPr="0032374D">
        <w:rPr>
          <w:lang w:val="en-US"/>
        </w:rPr>
        <w:t>DRMP</w:t>
      </w:r>
      <w:r w:rsidRPr="0032374D">
        <w:t xml:space="preserve"> ]</w:t>
      </w:r>
    </w:p>
    <w:p w14:paraId="3899B4C0" w14:textId="77777777" w:rsidR="004E30DB" w:rsidRPr="0032374D" w:rsidRDefault="004E30DB" w:rsidP="004E30DB">
      <w:pPr>
        <w:spacing w:after="0"/>
        <w:ind w:left="3784" w:firstLine="476"/>
        <w:rPr>
          <w:lang w:val="en-US"/>
        </w:rPr>
      </w:pPr>
      <w:r w:rsidRPr="0032374D">
        <w:rPr>
          <w:lang w:val="en-US"/>
        </w:rPr>
        <w:t>[ Result-Code ]</w:t>
      </w:r>
    </w:p>
    <w:p w14:paraId="7BB7FB6B" w14:textId="77777777" w:rsidR="004E30DB" w:rsidRPr="0032374D" w:rsidRDefault="004E30DB" w:rsidP="004E30DB">
      <w:pPr>
        <w:spacing w:after="0"/>
        <w:ind w:left="3784" w:firstLine="476"/>
        <w:rPr>
          <w:lang w:val="en-US"/>
        </w:rPr>
      </w:pPr>
      <w:r w:rsidRPr="0032374D">
        <w:rPr>
          <w:lang w:val="en-US"/>
        </w:rPr>
        <w:t>[ Experimental-Result ]</w:t>
      </w:r>
    </w:p>
    <w:p w14:paraId="5C35379F" w14:textId="77777777" w:rsidR="004E30DB" w:rsidRPr="0032374D" w:rsidRDefault="004E30DB" w:rsidP="004E30DB">
      <w:pPr>
        <w:spacing w:after="0"/>
        <w:ind w:left="3784" w:firstLine="476"/>
        <w:rPr>
          <w:lang w:val="en-US"/>
        </w:rPr>
      </w:pPr>
      <w:r w:rsidRPr="0032374D">
        <w:rPr>
          <w:lang w:val="en-US"/>
        </w:rPr>
        <w:t>{ Auth-Session-State }</w:t>
      </w:r>
    </w:p>
    <w:p w14:paraId="00A3C36E" w14:textId="77777777" w:rsidR="004E30DB" w:rsidRPr="0032374D" w:rsidRDefault="004E30DB" w:rsidP="004E30DB">
      <w:pPr>
        <w:spacing w:after="0"/>
        <w:ind w:left="3784" w:firstLine="476"/>
        <w:rPr>
          <w:lang w:val="en-US"/>
        </w:rPr>
      </w:pPr>
      <w:r w:rsidRPr="0032374D">
        <w:rPr>
          <w:lang w:val="en-US"/>
        </w:rPr>
        <w:t>{ Origin-Host }</w:t>
      </w:r>
    </w:p>
    <w:p w14:paraId="258CFF52" w14:textId="77777777" w:rsidR="004E30DB" w:rsidRPr="0032374D" w:rsidRDefault="004E30DB" w:rsidP="004E30DB">
      <w:pPr>
        <w:spacing w:after="0"/>
        <w:ind w:left="3784" w:firstLine="476"/>
        <w:rPr>
          <w:lang w:val="en-US"/>
        </w:rPr>
      </w:pPr>
      <w:r w:rsidRPr="0032374D">
        <w:rPr>
          <w:lang w:val="en-US"/>
        </w:rPr>
        <w:t>{ Origin-Realm }</w:t>
      </w:r>
    </w:p>
    <w:p w14:paraId="2D2BB4A6" w14:textId="77777777" w:rsidR="004E30DB" w:rsidRPr="0032374D" w:rsidRDefault="004E30DB" w:rsidP="004E30DB">
      <w:pPr>
        <w:spacing w:after="0"/>
        <w:ind w:left="3784" w:firstLine="476"/>
        <w:rPr>
          <w:bCs/>
        </w:rPr>
      </w:pPr>
      <w:r w:rsidRPr="0032374D">
        <w:rPr>
          <w:bCs/>
        </w:rPr>
        <w:t>*[ Supported-Features ]</w:t>
      </w:r>
    </w:p>
    <w:p w14:paraId="00BE0AB4" w14:textId="77777777" w:rsidR="004E30DB" w:rsidRPr="0032374D" w:rsidRDefault="004E30DB" w:rsidP="004E30DB">
      <w:pPr>
        <w:spacing w:after="0"/>
        <w:ind w:left="3784" w:firstLine="476"/>
      </w:pPr>
      <w:r w:rsidRPr="0032374D">
        <w:t xml:space="preserve">*[ </w:t>
      </w:r>
      <w:r w:rsidRPr="0032374D">
        <w:rPr>
          <w:lang w:eastAsia="zh-CN"/>
        </w:rPr>
        <w:t xml:space="preserve">Monitoring-Event-Report </w:t>
      </w:r>
      <w:r w:rsidRPr="0032374D">
        <w:t>]</w:t>
      </w:r>
    </w:p>
    <w:p w14:paraId="15AD54AD" w14:textId="77777777" w:rsidR="004E30DB" w:rsidRPr="0032374D" w:rsidRDefault="004E30DB" w:rsidP="004E30DB">
      <w:pPr>
        <w:spacing w:after="0"/>
        <w:ind w:left="3784" w:firstLine="476"/>
      </w:pPr>
      <w:r w:rsidRPr="0032374D">
        <w:t>*[ Monitoring-Event-Config-Status ]</w:t>
      </w:r>
    </w:p>
    <w:p w14:paraId="3596324D" w14:textId="77777777" w:rsidR="004E30DB" w:rsidRPr="0032374D" w:rsidRDefault="004E30DB" w:rsidP="004E30DB">
      <w:pPr>
        <w:spacing w:after="0"/>
        <w:ind w:left="3784" w:firstLine="476"/>
      </w:pPr>
      <w:r w:rsidRPr="0032374D">
        <w:t>[ Failed-AVP ]</w:t>
      </w:r>
    </w:p>
    <w:p w14:paraId="5E147934" w14:textId="77777777" w:rsidR="004E30DB" w:rsidRPr="0032374D" w:rsidRDefault="004E30DB" w:rsidP="004E30DB">
      <w:pPr>
        <w:spacing w:after="0"/>
        <w:ind w:left="3784" w:firstLine="476"/>
      </w:pPr>
      <w:r w:rsidRPr="0032374D">
        <w:t>*[ Proxy-Info ]</w:t>
      </w:r>
    </w:p>
    <w:p w14:paraId="527AB9CC" w14:textId="77777777" w:rsidR="004E30DB" w:rsidRPr="0032374D" w:rsidRDefault="004E30DB" w:rsidP="004E30DB">
      <w:pPr>
        <w:spacing w:after="0"/>
        <w:ind w:left="3784" w:firstLine="476"/>
      </w:pPr>
      <w:r w:rsidRPr="0032374D">
        <w:t>*[ Route-Record ]</w:t>
      </w:r>
    </w:p>
    <w:p w14:paraId="4936B541" w14:textId="77777777" w:rsidR="004E30DB" w:rsidRPr="0032374D" w:rsidRDefault="004E30DB" w:rsidP="004E30DB">
      <w:pPr>
        <w:spacing w:after="0"/>
        <w:ind w:left="3784" w:firstLine="476"/>
        <w:rPr>
          <w:lang w:val="en-US"/>
        </w:rPr>
      </w:pPr>
      <w:r w:rsidRPr="0032374D">
        <w:rPr>
          <w:lang w:val="en-US"/>
        </w:rPr>
        <w:t>*[AVP]</w:t>
      </w:r>
    </w:p>
    <w:p w14:paraId="52D458E7" w14:textId="77777777" w:rsidR="004E30DB" w:rsidRPr="0032374D" w:rsidRDefault="004E30DB" w:rsidP="004E30DB">
      <w:pPr>
        <w:rPr>
          <w:noProof/>
          <w:lang w:val="en-US"/>
        </w:rPr>
      </w:pPr>
    </w:p>
    <w:p w14:paraId="37636B0A" w14:textId="77777777" w:rsidR="004E30DB" w:rsidRPr="0032374D" w:rsidRDefault="004E30DB" w:rsidP="004E30DB">
      <w:pPr>
        <w:pStyle w:val="Heading3"/>
        <w:rPr>
          <w:lang w:val="en-US"/>
        </w:rPr>
      </w:pPr>
      <w:bookmarkStart w:id="299" w:name="_Toc19712411"/>
      <w:bookmarkStart w:id="300" w:name="_Toc36020009"/>
      <w:bookmarkStart w:id="301" w:name="_Toc183892797"/>
      <w:bookmarkStart w:id="302" w:name="_Toc191378247"/>
      <w:r w:rsidRPr="0032374D">
        <w:rPr>
          <w:lang w:val="en-US"/>
        </w:rPr>
        <w:t>6.2.5</w:t>
      </w:r>
      <w:r w:rsidRPr="0032374D">
        <w:rPr>
          <w:lang w:val="en-US"/>
        </w:rPr>
        <w:tab/>
        <w:t>Reporting-Information-Request (RIR) Command</w:t>
      </w:r>
      <w:bookmarkEnd w:id="299"/>
      <w:bookmarkEnd w:id="300"/>
      <w:bookmarkEnd w:id="301"/>
      <w:bookmarkEnd w:id="302"/>
    </w:p>
    <w:p w14:paraId="7C0E1F4B" w14:textId="77777777" w:rsidR="004E30DB" w:rsidRPr="0032374D" w:rsidRDefault="004E30DB" w:rsidP="004E30DB">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4D37715" w14:textId="77777777" w:rsidR="004E30DB" w:rsidRPr="0032374D" w:rsidRDefault="004E30DB" w:rsidP="004E30DB">
      <w:pPr>
        <w:pStyle w:val="B1"/>
      </w:pPr>
      <w:r w:rsidRPr="0032374D">
        <w:t>-</w:t>
      </w:r>
      <w:r w:rsidRPr="0032374D">
        <w:tab/>
        <w:t>the MME/SGSN to the SCEF;</w:t>
      </w:r>
    </w:p>
    <w:p w14:paraId="7F8C3DC3" w14:textId="77777777" w:rsidR="004E30DB" w:rsidRPr="0032374D" w:rsidRDefault="004E30DB" w:rsidP="004E30DB">
      <w:pPr>
        <w:pStyle w:val="B1"/>
      </w:pPr>
      <w:r w:rsidRPr="0032374D">
        <w:lastRenderedPageBreak/>
        <w:t>-</w:t>
      </w:r>
      <w:r w:rsidRPr="0032374D">
        <w:tab/>
        <w:t>the MME/SGSN to the IWK-SCEF and</w:t>
      </w:r>
    </w:p>
    <w:p w14:paraId="422A5993" w14:textId="77777777" w:rsidR="004E30DB" w:rsidRPr="0032374D" w:rsidRDefault="004E30DB" w:rsidP="004E30DB">
      <w:pPr>
        <w:pStyle w:val="B1"/>
      </w:pPr>
      <w:r w:rsidRPr="0032374D">
        <w:t>-</w:t>
      </w:r>
      <w:r w:rsidRPr="0032374D">
        <w:tab/>
        <w:t>the IWK-SCEF to the SCEF.</w:t>
      </w:r>
    </w:p>
    <w:p w14:paraId="6DBB406E" w14:textId="77777777"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3A3A89B"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8882AD5" w14:textId="77777777" w:rsidR="004E30DB" w:rsidRPr="0032374D" w:rsidRDefault="004E30DB" w:rsidP="004E30DB">
      <w:pPr>
        <w:rPr>
          <w:lang w:val="en-US"/>
        </w:rPr>
      </w:pPr>
      <w:r w:rsidRPr="0032374D">
        <w:rPr>
          <w:lang w:val="en-US"/>
        </w:rPr>
        <w:t>Message Format:</w:t>
      </w:r>
    </w:p>
    <w:p w14:paraId="1AE01622" w14:textId="77777777" w:rsidR="004E30DB" w:rsidRPr="0032374D" w:rsidRDefault="004E30DB" w:rsidP="004E30DB">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21BDC76F" w14:textId="77777777" w:rsidR="004E30DB" w:rsidRPr="0032374D" w:rsidRDefault="004E30DB" w:rsidP="004E30DB">
      <w:pPr>
        <w:spacing w:after="0"/>
        <w:ind w:left="3500" w:firstLine="476"/>
        <w:rPr>
          <w:lang w:val="en-US"/>
        </w:rPr>
      </w:pPr>
      <w:r w:rsidRPr="0032374D">
        <w:rPr>
          <w:lang w:val="en-US"/>
        </w:rPr>
        <w:t>&lt; Session-Id &gt;</w:t>
      </w:r>
    </w:p>
    <w:p w14:paraId="08989FD4" w14:textId="77777777" w:rsidR="004E30DB" w:rsidRPr="0032374D" w:rsidRDefault="004E30DB" w:rsidP="004E30DB">
      <w:pPr>
        <w:spacing w:after="0"/>
        <w:ind w:left="3500" w:firstLine="476"/>
      </w:pPr>
      <w:r w:rsidRPr="0032374D">
        <w:t xml:space="preserve">[ </w:t>
      </w:r>
      <w:r w:rsidRPr="0032374D">
        <w:rPr>
          <w:lang w:val="en-US"/>
        </w:rPr>
        <w:t>DRMP</w:t>
      </w:r>
      <w:r w:rsidRPr="0032374D">
        <w:t xml:space="preserve"> ]</w:t>
      </w:r>
    </w:p>
    <w:p w14:paraId="62384BD3" w14:textId="77777777" w:rsidR="004E30DB" w:rsidRPr="0032374D" w:rsidRDefault="004E30DB" w:rsidP="004E30DB">
      <w:pPr>
        <w:spacing w:after="0"/>
        <w:ind w:left="3500" w:firstLine="476"/>
        <w:rPr>
          <w:lang w:val="en-US"/>
        </w:rPr>
      </w:pPr>
      <w:r w:rsidRPr="0032374D">
        <w:rPr>
          <w:lang w:val="en-US"/>
        </w:rPr>
        <w:t>{ Auth-Session-State }</w:t>
      </w:r>
    </w:p>
    <w:p w14:paraId="24C1C641" w14:textId="77777777" w:rsidR="004E30DB" w:rsidRPr="0032374D" w:rsidRDefault="004E30DB" w:rsidP="004E30DB">
      <w:pPr>
        <w:spacing w:after="0"/>
        <w:ind w:left="3500" w:firstLine="476"/>
        <w:rPr>
          <w:lang w:val="en-US"/>
        </w:rPr>
      </w:pPr>
      <w:r w:rsidRPr="0032374D">
        <w:rPr>
          <w:lang w:val="en-US"/>
        </w:rPr>
        <w:t>{ Origin-Host }</w:t>
      </w:r>
    </w:p>
    <w:p w14:paraId="38DF74F8" w14:textId="77777777" w:rsidR="004E30DB" w:rsidRPr="0032374D" w:rsidRDefault="004E30DB" w:rsidP="004E30DB">
      <w:pPr>
        <w:spacing w:after="0"/>
        <w:ind w:left="3500" w:firstLine="476"/>
        <w:rPr>
          <w:lang w:val="en-US"/>
        </w:rPr>
      </w:pPr>
      <w:r w:rsidRPr="0032374D">
        <w:rPr>
          <w:lang w:val="en-US"/>
        </w:rPr>
        <w:t>{ Origin-Realm }</w:t>
      </w:r>
    </w:p>
    <w:p w14:paraId="6F972143" w14:textId="77777777" w:rsidR="004E30DB" w:rsidRPr="0032374D" w:rsidRDefault="004E30DB" w:rsidP="004E30DB">
      <w:pPr>
        <w:spacing w:after="0"/>
        <w:ind w:left="3692" w:firstLine="284"/>
        <w:rPr>
          <w:lang w:val="en-US"/>
        </w:rPr>
      </w:pPr>
      <w:r w:rsidRPr="0032374D">
        <w:rPr>
          <w:lang w:val="en-US"/>
        </w:rPr>
        <w:t>[ Destination-Host ]</w:t>
      </w:r>
    </w:p>
    <w:p w14:paraId="13E3F902" w14:textId="77777777" w:rsidR="004E30DB" w:rsidRPr="0032374D" w:rsidRDefault="004E30DB" w:rsidP="004E30DB">
      <w:pPr>
        <w:spacing w:after="0"/>
        <w:ind w:left="3692" w:firstLine="284"/>
        <w:rPr>
          <w:lang w:val="en-US"/>
        </w:rPr>
      </w:pPr>
      <w:r w:rsidRPr="0032374D">
        <w:rPr>
          <w:lang w:val="en-US"/>
        </w:rPr>
        <w:t>{ Destination-Realm }</w:t>
      </w:r>
    </w:p>
    <w:p w14:paraId="2BD48A55" w14:textId="77777777" w:rsidR="004E30DB" w:rsidRPr="0032374D" w:rsidRDefault="004E30DB" w:rsidP="004E30DB">
      <w:pPr>
        <w:spacing w:after="0"/>
        <w:ind w:left="3500" w:firstLine="476"/>
      </w:pPr>
      <w:r w:rsidRPr="0032374D">
        <w:t>[ OC-Supported-Features ]</w:t>
      </w:r>
    </w:p>
    <w:p w14:paraId="13CBB918" w14:textId="77777777" w:rsidR="004E30DB" w:rsidRPr="0032374D" w:rsidRDefault="004E30DB" w:rsidP="004E30DB">
      <w:pPr>
        <w:spacing w:after="0"/>
        <w:ind w:left="3500" w:firstLine="476"/>
        <w:rPr>
          <w:bCs/>
          <w:lang w:val="en-US"/>
        </w:rPr>
      </w:pPr>
      <w:r w:rsidRPr="0032374D">
        <w:rPr>
          <w:bCs/>
          <w:lang w:val="en-US"/>
        </w:rPr>
        <w:t>*[ Supported-Features ]</w:t>
      </w:r>
    </w:p>
    <w:p w14:paraId="09889BDF" w14:textId="77777777" w:rsidR="004E30DB" w:rsidRPr="0032374D" w:rsidRDefault="004E30DB" w:rsidP="004E30DB">
      <w:pPr>
        <w:spacing w:after="0"/>
        <w:ind w:left="3500" w:firstLine="476"/>
        <w:rPr>
          <w:bCs/>
          <w:lang w:val="en-US"/>
        </w:rPr>
      </w:pPr>
      <w:r w:rsidRPr="0032374D">
        <w:rPr>
          <w:bCs/>
          <w:lang w:val="en-US"/>
        </w:rPr>
        <w:t>[ User-Identifier ]</w:t>
      </w:r>
    </w:p>
    <w:p w14:paraId="58D07ECB" w14:textId="77777777" w:rsidR="004E30DB" w:rsidRPr="0032374D" w:rsidRDefault="004E30DB" w:rsidP="004E30DB">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19D2835" w14:textId="77777777" w:rsidR="004E30DB" w:rsidRPr="0032374D" w:rsidRDefault="004E30DB" w:rsidP="004E30DB">
      <w:pPr>
        <w:spacing w:after="0"/>
        <w:ind w:left="3500" w:firstLine="476"/>
        <w:rPr>
          <w:lang w:val="en-US"/>
        </w:rPr>
      </w:pPr>
      <w:r w:rsidRPr="0032374D">
        <w:rPr>
          <w:lang w:val="en-US"/>
        </w:rPr>
        <w:t>**[ Proxy-Info ]</w:t>
      </w:r>
    </w:p>
    <w:p w14:paraId="151C59C4" w14:textId="77777777" w:rsidR="004E30DB" w:rsidRPr="0032374D" w:rsidRDefault="004E30DB" w:rsidP="004E30DB">
      <w:pPr>
        <w:spacing w:after="0"/>
        <w:ind w:left="3500" w:firstLine="476"/>
        <w:rPr>
          <w:lang w:val="en-US"/>
        </w:rPr>
      </w:pPr>
      <w:r w:rsidRPr="0032374D">
        <w:rPr>
          <w:lang w:val="en-US"/>
        </w:rPr>
        <w:t>*[ Route-Record ]</w:t>
      </w:r>
    </w:p>
    <w:p w14:paraId="7BAC65E1" w14:textId="77777777" w:rsidR="004E30DB" w:rsidRPr="0032374D" w:rsidRDefault="004E30DB" w:rsidP="004E30DB">
      <w:pPr>
        <w:spacing w:after="0"/>
        <w:ind w:left="3500" w:firstLine="476"/>
        <w:rPr>
          <w:lang w:val="en-US"/>
        </w:rPr>
      </w:pPr>
      <w:r w:rsidRPr="0032374D">
        <w:rPr>
          <w:lang w:val="en-US"/>
        </w:rPr>
        <w:t>*[AVP]</w:t>
      </w:r>
    </w:p>
    <w:p w14:paraId="1FCD52FD" w14:textId="77777777" w:rsidR="004E30DB" w:rsidRPr="0032374D" w:rsidRDefault="004E30DB" w:rsidP="004E30DB">
      <w:pPr>
        <w:rPr>
          <w:noProof/>
          <w:lang w:val="en-US"/>
        </w:rPr>
      </w:pPr>
    </w:p>
    <w:p w14:paraId="22F57D44" w14:textId="77777777" w:rsidR="004E30DB" w:rsidRPr="0032374D" w:rsidRDefault="004E30DB" w:rsidP="004E30DB">
      <w:pPr>
        <w:pStyle w:val="Heading3"/>
        <w:rPr>
          <w:lang w:val="en-US"/>
        </w:rPr>
      </w:pPr>
      <w:bookmarkStart w:id="303" w:name="_Toc19712412"/>
      <w:bookmarkStart w:id="304" w:name="_Toc36020010"/>
      <w:bookmarkStart w:id="305" w:name="_Toc183892798"/>
      <w:bookmarkStart w:id="306" w:name="_Toc191378248"/>
      <w:r w:rsidRPr="0032374D">
        <w:rPr>
          <w:lang w:val="en-US"/>
        </w:rPr>
        <w:t>6.2.6</w:t>
      </w:r>
      <w:r w:rsidRPr="0032374D">
        <w:rPr>
          <w:lang w:val="en-US"/>
        </w:rPr>
        <w:tab/>
        <w:t>Reporting-Information-Answer (RIA) Command</w:t>
      </w:r>
      <w:bookmarkEnd w:id="303"/>
      <w:bookmarkEnd w:id="304"/>
      <w:bookmarkEnd w:id="305"/>
      <w:bookmarkEnd w:id="306"/>
    </w:p>
    <w:p w14:paraId="3ED36CE0" w14:textId="77777777" w:rsidR="004E30DB" w:rsidRPr="0032374D" w:rsidRDefault="004E30DB" w:rsidP="004E30DB">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00498AD" w14:textId="77777777" w:rsidR="004E30DB" w:rsidRPr="0032374D" w:rsidRDefault="004E30DB" w:rsidP="004E30DB">
      <w:pPr>
        <w:pStyle w:val="B1"/>
      </w:pPr>
      <w:r w:rsidRPr="0032374D">
        <w:t>-</w:t>
      </w:r>
      <w:r w:rsidRPr="0032374D">
        <w:tab/>
        <w:t>the SCEF to the MME/SGSN;</w:t>
      </w:r>
    </w:p>
    <w:p w14:paraId="5B6213BD" w14:textId="77777777" w:rsidR="004E30DB" w:rsidRPr="0032374D" w:rsidRDefault="004E30DB" w:rsidP="004E30DB">
      <w:pPr>
        <w:pStyle w:val="B1"/>
      </w:pPr>
      <w:r w:rsidRPr="0032374D">
        <w:t>-</w:t>
      </w:r>
      <w:r w:rsidRPr="0032374D">
        <w:tab/>
        <w:t>the SCEF to the IWK-SCEF and</w:t>
      </w:r>
    </w:p>
    <w:p w14:paraId="5C9C3344" w14:textId="77777777" w:rsidR="004E30DB" w:rsidRPr="0032374D" w:rsidRDefault="004E30DB" w:rsidP="004E30DB">
      <w:pPr>
        <w:pStyle w:val="B1"/>
      </w:pPr>
      <w:r w:rsidRPr="0032374D">
        <w:t>-</w:t>
      </w:r>
      <w:r w:rsidRPr="0032374D">
        <w:tab/>
        <w:t>the IWK-SCEF to the MME/SGSN.</w:t>
      </w:r>
    </w:p>
    <w:p w14:paraId="6F67B056" w14:textId="77777777"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7E4BE03"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D5A7327" w14:textId="77777777" w:rsidR="004E30DB" w:rsidRPr="0032374D" w:rsidRDefault="004E30DB" w:rsidP="004E30DB">
      <w:pPr>
        <w:rPr>
          <w:lang w:val="en-US"/>
        </w:rPr>
      </w:pPr>
      <w:r w:rsidRPr="0032374D">
        <w:rPr>
          <w:lang w:val="en-US"/>
        </w:rPr>
        <w:t>Message Format:</w:t>
      </w:r>
    </w:p>
    <w:p w14:paraId="32004E99" w14:textId="77777777" w:rsidR="004E30DB" w:rsidRPr="0032374D" w:rsidRDefault="004E30DB" w:rsidP="004E30DB">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50D41C99" w14:textId="77777777" w:rsidR="004E30DB" w:rsidRPr="0032374D" w:rsidRDefault="004E30DB" w:rsidP="004E30DB">
      <w:pPr>
        <w:spacing w:after="0"/>
        <w:ind w:left="3784" w:firstLine="476"/>
        <w:rPr>
          <w:lang w:val="en-US"/>
        </w:rPr>
      </w:pPr>
      <w:r w:rsidRPr="0032374D">
        <w:rPr>
          <w:lang w:val="en-US"/>
        </w:rPr>
        <w:t>&lt; Session-Id &gt;</w:t>
      </w:r>
    </w:p>
    <w:p w14:paraId="7459EB53" w14:textId="77777777" w:rsidR="004E30DB" w:rsidRPr="0032374D" w:rsidRDefault="004E30DB" w:rsidP="004E30DB">
      <w:pPr>
        <w:spacing w:after="0"/>
        <w:ind w:left="3784" w:firstLine="476"/>
      </w:pPr>
      <w:r w:rsidRPr="0032374D">
        <w:t xml:space="preserve">[ </w:t>
      </w:r>
      <w:r w:rsidRPr="0032374D">
        <w:rPr>
          <w:lang w:val="en-US"/>
        </w:rPr>
        <w:t>DRMP</w:t>
      </w:r>
      <w:r w:rsidRPr="0032374D">
        <w:t xml:space="preserve"> ]</w:t>
      </w:r>
    </w:p>
    <w:p w14:paraId="38A5D5E0" w14:textId="77777777" w:rsidR="004E30DB" w:rsidRPr="0032374D" w:rsidRDefault="004E30DB" w:rsidP="004E30DB">
      <w:pPr>
        <w:spacing w:after="0"/>
        <w:ind w:left="3784" w:firstLine="476"/>
        <w:rPr>
          <w:lang w:val="en-US"/>
        </w:rPr>
      </w:pPr>
      <w:r w:rsidRPr="0032374D">
        <w:rPr>
          <w:lang w:val="en-US"/>
        </w:rPr>
        <w:t>[ Result-Code ]</w:t>
      </w:r>
    </w:p>
    <w:p w14:paraId="4D0ABCA1" w14:textId="77777777" w:rsidR="004E30DB" w:rsidRPr="0032374D" w:rsidRDefault="004E30DB" w:rsidP="004E30DB">
      <w:pPr>
        <w:spacing w:after="0"/>
        <w:ind w:left="3784" w:firstLine="476"/>
        <w:rPr>
          <w:lang w:val="en-US"/>
        </w:rPr>
      </w:pPr>
      <w:r w:rsidRPr="0032374D">
        <w:rPr>
          <w:lang w:val="en-US"/>
        </w:rPr>
        <w:t>[ Experimental-Result ]</w:t>
      </w:r>
    </w:p>
    <w:p w14:paraId="2FF3468E" w14:textId="77777777" w:rsidR="004E30DB" w:rsidRPr="0032374D" w:rsidRDefault="004E30DB" w:rsidP="004E30DB">
      <w:pPr>
        <w:spacing w:after="0"/>
        <w:ind w:left="3784" w:firstLine="476"/>
        <w:rPr>
          <w:lang w:val="en-US"/>
        </w:rPr>
      </w:pPr>
      <w:r w:rsidRPr="0032374D">
        <w:rPr>
          <w:lang w:val="en-US"/>
        </w:rPr>
        <w:t>{ Auth-Session-State }</w:t>
      </w:r>
    </w:p>
    <w:p w14:paraId="22E675CD" w14:textId="77777777" w:rsidR="004E30DB" w:rsidRPr="0032374D" w:rsidRDefault="004E30DB" w:rsidP="004E30DB">
      <w:pPr>
        <w:spacing w:after="0"/>
        <w:ind w:left="3784" w:firstLine="476"/>
        <w:rPr>
          <w:lang w:val="en-US"/>
        </w:rPr>
      </w:pPr>
      <w:r w:rsidRPr="0032374D">
        <w:rPr>
          <w:lang w:val="en-US"/>
        </w:rPr>
        <w:t>{ Origin-Host }</w:t>
      </w:r>
    </w:p>
    <w:p w14:paraId="7E42067F" w14:textId="77777777" w:rsidR="004E30DB" w:rsidRPr="0032374D" w:rsidRDefault="004E30DB" w:rsidP="004E30DB">
      <w:pPr>
        <w:spacing w:after="0"/>
        <w:ind w:left="4068" w:firstLine="192"/>
        <w:rPr>
          <w:lang w:val="en-US"/>
        </w:rPr>
      </w:pPr>
      <w:r w:rsidRPr="0032374D">
        <w:rPr>
          <w:lang w:val="en-US"/>
        </w:rPr>
        <w:t>{ Origin-Realm }</w:t>
      </w:r>
    </w:p>
    <w:p w14:paraId="46002BD9" w14:textId="77777777" w:rsidR="004E30DB" w:rsidRPr="0032374D" w:rsidRDefault="004E30DB" w:rsidP="004E30DB">
      <w:pPr>
        <w:spacing w:after="0"/>
        <w:ind w:left="4068" w:firstLine="192"/>
        <w:rPr>
          <w:lang w:val="en-US"/>
        </w:rPr>
      </w:pPr>
      <w:r w:rsidRPr="0032374D">
        <w:t>[ OC-Supported-Features ]</w:t>
      </w:r>
    </w:p>
    <w:p w14:paraId="0F9F0B76" w14:textId="77777777" w:rsidR="004E30DB" w:rsidRPr="0032374D" w:rsidRDefault="004E30DB" w:rsidP="004E30DB">
      <w:pPr>
        <w:spacing w:after="0"/>
        <w:ind w:left="4068" w:firstLine="192"/>
      </w:pPr>
      <w:r w:rsidRPr="0032374D">
        <w:t>[ OC-OLR ]</w:t>
      </w:r>
    </w:p>
    <w:p w14:paraId="6387695C" w14:textId="77777777" w:rsidR="004E30DB" w:rsidRPr="0032374D" w:rsidRDefault="004E30DB" w:rsidP="004E30DB">
      <w:pPr>
        <w:spacing w:after="0"/>
        <w:ind w:left="4068" w:firstLine="192"/>
        <w:rPr>
          <w:lang w:val="en-US"/>
        </w:rPr>
      </w:pPr>
      <w:r w:rsidRPr="0032374D">
        <w:t>*[ Load ]</w:t>
      </w:r>
    </w:p>
    <w:p w14:paraId="5CE1D0CD" w14:textId="77777777" w:rsidR="004E30DB" w:rsidRPr="0032374D" w:rsidRDefault="004E30DB" w:rsidP="004E30DB">
      <w:pPr>
        <w:spacing w:after="0"/>
        <w:ind w:left="3784" w:firstLine="476"/>
        <w:rPr>
          <w:bCs/>
          <w:lang w:val="en-US"/>
        </w:rPr>
      </w:pPr>
      <w:r w:rsidRPr="0032374D">
        <w:rPr>
          <w:bCs/>
          <w:lang w:val="en-US"/>
        </w:rPr>
        <w:t>*[ Supported-Features ]</w:t>
      </w:r>
    </w:p>
    <w:p w14:paraId="5E143544" w14:textId="77777777" w:rsidR="004E30DB" w:rsidRPr="0032374D" w:rsidRDefault="004E30DB" w:rsidP="004E30DB">
      <w:pPr>
        <w:spacing w:after="0"/>
        <w:ind w:left="3784" w:firstLine="476"/>
        <w:rPr>
          <w:bCs/>
          <w:lang w:val="en-US"/>
        </w:rPr>
      </w:pPr>
      <w:r w:rsidRPr="0032374D">
        <w:rPr>
          <w:bCs/>
          <w:lang w:val="en-US"/>
        </w:rPr>
        <w:t>*[ Monitoring-Event-Report-Status ]</w:t>
      </w:r>
    </w:p>
    <w:p w14:paraId="484C6804" w14:textId="77777777" w:rsidR="004E30DB" w:rsidRPr="0032374D" w:rsidRDefault="004E30DB" w:rsidP="004E30DB">
      <w:pPr>
        <w:spacing w:after="0"/>
        <w:ind w:left="3784" w:firstLine="476"/>
        <w:rPr>
          <w:bCs/>
          <w:lang w:val="en-US"/>
        </w:rPr>
      </w:pPr>
      <w:r w:rsidRPr="0032374D">
        <w:rPr>
          <w:lang w:val="en-US"/>
        </w:rPr>
        <w:t>[ Failed-AVP ]</w:t>
      </w:r>
    </w:p>
    <w:p w14:paraId="363F3406" w14:textId="77777777" w:rsidR="004E30DB" w:rsidRPr="0032374D" w:rsidRDefault="004E30DB" w:rsidP="004E30DB">
      <w:pPr>
        <w:spacing w:after="0"/>
        <w:ind w:left="3784" w:firstLine="476"/>
        <w:rPr>
          <w:lang w:val="en-US"/>
        </w:rPr>
      </w:pPr>
      <w:r w:rsidRPr="0032374D">
        <w:rPr>
          <w:lang w:val="en-US"/>
        </w:rPr>
        <w:t>*[ Proxy-Info ]</w:t>
      </w:r>
    </w:p>
    <w:p w14:paraId="31BBAA77" w14:textId="77777777" w:rsidR="004E30DB" w:rsidRPr="0032374D" w:rsidRDefault="004E30DB" w:rsidP="004E30DB">
      <w:pPr>
        <w:spacing w:after="0"/>
        <w:ind w:left="3784" w:firstLine="476"/>
        <w:rPr>
          <w:lang w:val="en-US"/>
        </w:rPr>
      </w:pPr>
      <w:r w:rsidRPr="0032374D">
        <w:rPr>
          <w:lang w:val="en-US"/>
        </w:rPr>
        <w:t>*[ Route-Record ]</w:t>
      </w:r>
    </w:p>
    <w:p w14:paraId="07875A5F" w14:textId="77777777" w:rsidR="004E30DB" w:rsidRPr="0032374D" w:rsidRDefault="004E30DB" w:rsidP="004E30DB">
      <w:pPr>
        <w:spacing w:after="0"/>
        <w:ind w:left="3784" w:firstLine="476"/>
        <w:rPr>
          <w:lang w:val="en-US"/>
        </w:rPr>
      </w:pPr>
      <w:r w:rsidRPr="0032374D">
        <w:rPr>
          <w:lang w:val="en-US"/>
        </w:rPr>
        <w:t>*[AVP]</w:t>
      </w:r>
    </w:p>
    <w:p w14:paraId="6EA29865" w14:textId="77777777" w:rsidR="004E30DB" w:rsidRPr="0032374D" w:rsidRDefault="004E30DB" w:rsidP="004E30DB">
      <w:pPr>
        <w:rPr>
          <w:noProof/>
          <w:lang w:val="en-US"/>
        </w:rPr>
      </w:pPr>
    </w:p>
    <w:p w14:paraId="6EBD4922" w14:textId="77777777" w:rsidR="004E30DB" w:rsidRPr="0032374D" w:rsidRDefault="004E30DB" w:rsidP="004E30DB">
      <w:pPr>
        <w:pStyle w:val="Heading3"/>
      </w:pPr>
      <w:bookmarkStart w:id="307" w:name="_Toc19712413"/>
      <w:bookmarkStart w:id="308" w:name="_Toc36020011"/>
      <w:bookmarkStart w:id="309" w:name="_Toc183892799"/>
      <w:bookmarkStart w:id="310" w:name="_Toc191378249"/>
      <w:r w:rsidRPr="0032374D">
        <w:lastRenderedPageBreak/>
        <w:t>6.2.7</w:t>
      </w:r>
      <w:r w:rsidRPr="0032374D">
        <w:tab/>
        <w:t>Connection-Management-Request (CMR) Command</w:t>
      </w:r>
      <w:bookmarkEnd w:id="307"/>
      <w:bookmarkEnd w:id="308"/>
      <w:bookmarkEnd w:id="309"/>
      <w:bookmarkEnd w:id="310"/>
    </w:p>
    <w:p w14:paraId="6EAB93A9" w14:textId="77777777" w:rsidR="004E30DB" w:rsidRPr="0032374D" w:rsidRDefault="004E30DB" w:rsidP="004E30DB">
      <w:r w:rsidRPr="0032374D">
        <w:t xml:space="preserve">The </w:t>
      </w:r>
      <w:bookmarkStart w:id="311" w:name="_Hlk443622437"/>
      <w:r w:rsidRPr="0032374D">
        <w:t>Connection-Management</w:t>
      </w:r>
      <w:bookmarkEnd w:id="311"/>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474CB367" w14:textId="77777777" w:rsidR="004E30DB" w:rsidRPr="0032374D" w:rsidRDefault="004E30DB" w:rsidP="004E30DB">
      <w:pPr>
        <w:pStyle w:val="B1"/>
      </w:pPr>
      <w:r w:rsidRPr="0032374D">
        <w:t>-</w:t>
      </w:r>
      <w:r w:rsidRPr="0032374D">
        <w:tab/>
        <w:t>the MME or SGSN to the SCEF;</w:t>
      </w:r>
    </w:p>
    <w:p w14:paraId="648B5DBE" w14:textId="77777777" w:rsidR="004E30DB" w:rsidRPr="0032374D" w:rsidRDefault="004E30DB" w:rsidP="004E30DB">
      <w:pPr>
        <w:pStyle w:val="B1"/>
      </w:pPr>
      <w:r w:rsidRPr="0032374D">
        <w:t>-</w:t>
      </w:r>
      <w:r w:rsidRPr="0032374D">
        <w:tab/>
        <w:t>the MME or SGSN to the SCEF via the IWK-SCEF for roaming cases;</w:t>
      </w:r>
    </w:p>
    <w:p w14:paraId="51982E5E" w14:textId="77777777" w:rsidR="004E30DB" w:rsidRPr="0032374D" w:rsidRDefault="004E30DB" w:rsidP="004E30DB">
      <w:pPr>
        <w:pStyle w:val="B1"/>
      </w:pPr>
      <w:r w:rsidRPr="0032374D">
        <w:t>-</w:t>
      </w:r>
      <w:r w:rsidRPr="0032374D">
        <w:tab/>
        <w:t>the SCEF to the MME or SGSN;</w:t>
      </w:r>
    </w:p>
    <w:p w14:paraId="5637BF03" w14:textId="77777777" w:rsidR="004E30DB" w:rsidRPr="0032374D" w:rsidRDefault="004E30DB" w:rsidP="004E30DB">
      <w:pPr>
        <w:pStyle w:val="B1"/>
      </w:pPr>
      <w:r w:rsidRPr="0032374D">
        <w:t>-</w:t>
      </w:r>
      <w:r w:rsidRPr="0032374D">
        <w:tab/>
        <w:t>the SCEF to the MME or SGSN via the IWK-SCEF for roaming cases.</w:t>
      </w:r>
    </w:p>
    <w:p w14:paraId="33A7C163" w14:textId="77777777" w:rsidR="004E30DB" w:rsidRPr="0032374D" w:rsidRDefault="004E30DB" w:rsidP="004E30DB">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45B2D100" w14:textId="77777777" w:rsidR="004E30DB" w:rsidRPr="0032374D" w:rsidRDefault="004E30DB" w:rsidP="004E30DB">
      <w:r w:rsidRPr="0032374D">
        <w:t>Message Format:</w:t>
      </w:r>
    </w:p>
    <w:p w14:paraId="7808C543" w14:textId="77777777" w:rsidR="004E30DB" w:rsidRPr="0032374D" w:rsidRDefault="004E30DB" w:rsidP="004E30DB">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03849A7F" w14:textId="77777777" w:rsidR="004E30DB" w:rsidRPr="0032374D" w:rsidRDefault="004E30DB" w:rsidP="004E30DB">
      <w:pPr>
        <w:spacing w:after="0"/>
        <w:ind w:left="2840" w:firstLine="476"/>
      </w:pPr>
      <w:r w:rsidRPr="0032374D">
        <w:t>&lt; Session-Id &gt;</w:t>
      </w:r>
    </w:p>
    <w:p w14:paraId="1127B70E"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3BA6616A" w14:textId="77777777" w:rsidR="004E30DB" w:rsidRPr="0032374D" w:rsidRDefault="004E30DB" w:rsidP="004E30DB">
      <w:pPr>
        <w:spacing w:after="0"/>
        <w:ind w:left="2840" w:firstLine="476"/>
      </w:pPr>
      <w:r w:rsidRPr="0032374D">
        <w:t>&lt; Bearer-Identifier &gt;</w:t>
      </w:r>
    </w:p>
    <w:p w14:paraId="78F3E45D" w14:textId="77777777" w:rsidR="004E30DB" w:rsidRPr="0032374D" w:rsidRDefault="004E30DB" w:rsidP="004E30DB">
      <w:pPr>
        <w:spacing w:after="0"/>
        <w:ind w:left="2840" w:firstLine="476"/>
      </w:pPr>
      <w:r w:rsidRPr="0032374D">
        <w:t>[ DRMP ]</w:t>
      </w:r>
    </w:p>
    <w:p w14:paraId="3F8CC137" w14:textId="77777777" w:rsidR="004E30DB" w:rsidRPr="0032374D" w:rsidRDefault="004E30DB" w:rsidP="004E30DB">
      <w:pPr>
        <w:spacing w:after="0"/>
        <w:ind w:left="2840" w:firstLine="476"/>
      </w:pPr>
      <w:r w:rsidRPr="0032374D">
        <w:t>{ Auth-Session-State }</w:t>
      </w:r>
    </w:p>
    <w:p w14:paraId="15DD3785" w14:textId="77777777" w:rsidR="004E30DB" w:rsidRPr="0032374D" w:rsidRDefault="004E30DB" w:rsidP="004E30DB">
      <w:pPr>
        <w:spacing w:after="0"/>
        <w:ind w:left="2840" w:firstLine="476"/>
      </w:pPr>
      <w:r w:rsidRPr="0032374D">
        <w:t>{ Origin-Host }</w:t>
      </w:r>
    </w:p>
    <w:p w14:paraId="62A7A94E" w14:textId="77777777" w:rsidR="004E30DB" w:rsidRPr="0032374D" w:rsidRDefault="004E30DB" w:rsidP="004E30DB">
      <w:pPr>
        <w:spacing w:after="0"/>
        <w:ind w:left="2840" w:firstLine="476"/>
      </w:pPr>
      <w:r w:rsidRPr="0032374D">
        <w:t>{ Origin-Realm }</w:t>
      </w:r>
    </w:p>
    <w:p w14:paraId="5516F3D2" w14:textId="77777777" w:rsidR="004E30DB" w:rsidRPr="0032374D" w:rsidRDefault="004E30DB" w:rsidP="004E30DB">
      <w:pPr>
        <w:spacing w:after="0"/>
        <w:ind w:left="2840" w:firstLine="476"/>
      </w:pPr>
      <w:r w:rsidRPr="0032374D">
        <w:t>[ Destination-Host ]</w:t>
      </w:r>
    </w:p>
    <w:p w14:paraId="6C949B00" w14:textId="77777777" w:rsidR="004E30DB" w:rsidRPr="0032374D" w:rsidRDefault="004E30DB" w:rsidP="004E30DB">
      <w:pPr>
        <w:spacing w:after="0"/>
        <w:ind w:left="2840" w:firstLine="476"/>
      </w:pPr>
      <w:r w:rsidRPr="0032374D">
        <w:t>{ Destination-Realm }</w:t>
      </w:r>
    </w:p>
    <w:p w14:paraId="1C0B356E" w14:textId="77777777" w:rsidR="004E30DB" w:rsidRPr="0032374D" w:rsidRDefault="004E30DB" w:rsidP="004E30DB">
      <w:pPr>
        <w:spacing w:after="0"/>
        <w:ind w:left="2840" w:firstLine="476"/>
      </w:pPr>
      <w:r w:rsidRPr="0032374D">
        <w:t>[ OC-Supported-Features ]</w:t>
      </w:r>
    </w:p>
    <w:p w14:paraId="750D7C1F" w14:textId="77777777" w:rsidR="004E30DB" w:rsidRPr="0032374D" w:rsidRDefault="004E30DB" w:rsidP="004E30DB">
      <w:pPr>
        <w:spacing w:after="0"/>
        <w:ind w:left="2840" w:firstLine="476"/>
      </w:pPr>
      <w:r w:rsidRPr="0032374D">
        <w:t>[ CMR-Flags ]</w:t>
      </w:r>
    </w:p>
    <w:p w14:paraId="215FB630" w14:textId="77777777" w:rsidR="004E30DB" w:rsidRPr="0032374D" w:rsidRDefault="004E30DB" w:rsidP="004E30DB">
      <w:pPr>
        <w:spacing w:after="0"/>
        <w:ind w:left="2840" w:firstLine="476"/>
      </w:pPr>
      <w:r w:rsidRPr="0032374D">
        <w:t>[ Maximum-UE-Availability-Time ]</w:t>
      </w:r>
    </w:p>
    <w:p w14:paraId="6FDD0BE7" w14:textId="77777777" w:rsidR="004E30DB" w:rsidRPr="0032374D" w:rsidRDefault="004E30DB" w:rsidP="004E30DB">
      <w:pPr>
        <w:spacing w:after="0"/>
        <w:ind w:left="2840" w:firstLine="476"/>
      </w:pPr>
      <w:r w:rsidRPr="0032374D">
        <w:t>*[ Supported-Features ]</w:t>
      </w:r>
    </w:p>
    <w:p w14:paraId="0E1E8D2A" w14:textId="77777777" w:rsidR="004E30DB" w:rsidRPr="0032374D" w:rsidRDefault="004E30DB" w:rsidP="004E30DB">
      <w:pPr>
        <w:spacing w:after="0"/>
        <w:ind w:left="2840" w:firstLine="476"/>
        <w:rPr>
          <w:lang w:eastAsia="zh-CN"/>
        </w:rPr>
      </w:pPr>
      <w:r w:rsidRPr="0032374D">
        <w:rPr>
          <w:lang w:eastAsia="zh-CN"/>
        </w:rPr>
        <w:t>[ Connection-Action ]</w:t>
      </w:r>
    </w:p>
    <w:p w14:paraId="451A3BA1" w14:textId="77777777" w:rsidR="004E30DB" w:rsidRPr="0032374D" w:rsidRDefault="004E30DB" w:rsidP="004E30DB">
      <w:pPr>
        <w:spacing w:after="0"/>
        <w:ind w:left="2840" w:firstLine="476"/>
      </w:pPr>
      <w:r w:rsidRPr="0032374D">
        <w:rPr>
          <w:lang w:eastAsia="zh-CN"/>
        </w:rPr>
        <w:t xml:space="preserve">[ Service-Selection </w:t>
      </w:r>
      <w:r w:rsidRPr="0032374D">
        <w:t>]</w:t>
      </w:r>
    </w:p>
    <w:p w14:paraId="1A6E723F" w14:textId="77777777" w:rsidR="004E30DB" w:rsidRPr="0032374D" w:rsidRDefault="004E30DB" w:rsidP="004E30DB">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1A219DCD" w14:textId="77777777" w:rsidR="004E30DB" w:rsidRPr="0032374D" w:rsidRDefault="004E30DB" w:rsidP="004E30DB">
      <w:pPr>
        <w:spacing w:after="0"/>
        <w:ind w:left="2840" w:firstLine="476"/>
        <w:rPr>
          <w:lang w:eastAsia="zh-CN"/>
        </w:rPr>
      </w:pPr>
      <w:r w:rsidRPr="0032374D">
        <w:rPr>
          <w:lang w:eastAsia="zh-CN"/>
        </w:rPr>
        <w:t>[ Extended-PCO ]</w:t>
      </w:r>
    </w:p>
    <w:p w14:paraId="16AF7CD2" w14:textId="77777777" w:rsidR="004E30DB" w:rsidRPr="0032374D" w:rsidRDefault="004E30DB" w:rsidP="004E30DB">
      <w:pPr>
        <w:spacing w:after="0"/>
        <w:ind w:left="2840" w:firstLine="476"/>
      </w:pPr>
      <w:r w:rsidRPr="0032374D">
        <w:t>[ 3GPP-Charging-Characteristics ]</w:t>
      </w:r>
    </w:p>
    <w:p w14:paraId="6554325E" w14:textId="77777777" w:rsidR="004E30DB" w:rsidRPr="0032374D" w:rsidRDefault="004E30DB" w:rsidP="004E30DB">
      <w:pPr>
        <w:spacing w:after="0"/>
        <w:ind w:left="2840" w:firstLine="476"/>
      </w:pPr>
      <w:r w:rsidRPr="0032374D">
        <w:t>[ RAT-Type ]</w:t>
      </w:r>
    </w:p>
    <w:p w14:paraId="6A1D352F" w14:textId="77777777" w:rsidR="004E30DB" w:rsidRPr="0032374D" w:rsidRDefault="004E30DB" w:rsidP="004E30DB">
      <w:pPr>
        <w:spacing w:after="0"/>
        <w:ind w:left="2840" w:firstLine="476"/>
      </w:pPr>
      <w:r w:rsidRPr="0032374D">
        <w:t>[ Terminal-Information ]</w:t>
      </w:r>
    </w:p>
    <w:p w14:paraId="7D8E41A2" w14:textId="77777777" w:rsidR="004E30DB" w:rsidRDefault="004E30DB" w:rsidP="004E30DB">
      <w:pPr>
        <w:spacing w:after="0"/>
        <w:ind w:left="2840" w:firstLine="476"/>
      </w:pPr>
      <w:r w:rsidRPr="0032374D">
        <w:t>[ Visited-PLMN-Id ]</w:t>
      </w:r>
    </w:p>
    <w:p w14:paraId="5578E3D4" w14:textId="77777777" w:rsidR="004E30DB" w:rsidRPr="0032374D" w:rsidRDefault="004E30DB" w:rsidP="004E30DB">
      <w:pPr>
        <w:spacing w:after="0"/>
        <w:ind w:left="2840" w:firstLine="476"/>
      </w:pPr>
      <w:r>
        <w:t>[ APN-Rate-Control-Status ]</w:t>
      </w:r>
    </w:p>
    <w:p w14:paraId="19C91F26" w14:textId="77777777" w:rsidR="004E30DB" w:rsidRPr="0032374D" w:rsidRDefault="004E30DB" w:rsidP="004E30DB">
      <w:pPr>
        <w:spacing w:after="0"/>
        <w:ind w:left="2840" w:firstLine="476"/>
      </w:pPr>
      <w:r w:rsidRPr="0032374D">
        <w:t>*[ Proxy-Info ]</w:t>
      </w:r>
    </w:p>
    <w:p w14:paraId="53BCB431" w14:textId="77777777" w:rsidR="004E30DB" w:rsidRPr="0032374D" w:rsidRDefault="004E30DB" w:rsidP="004E30DB">
      <w:pPr>
        <w:spacing w:after="0"/>
        <w:ind w:left="2840" w:firstLine="476"/>
      </w:pPr>
      <w:r w:rsidRPr="0032374D">
        <w:t>*[ Route-Record ]</w:t>
      </w:r>
    </w:p>
    <w:p w14:paraId="0959AF45" w14:textId="77777777" w:rsidR="004E30DB" w:rsidRPr="0032374D" w:rsidRDefault="004E30DB" w:rsidP="004E30DB">
      <w:pPr>
        <w:spacing w:after="0"/>
        <w:ind w:left="2840" w:firstLine="476"/>
      </w:pPr>
      <w:r w:rsidRPr="0032374D">
        <w:t>*[AVP]</w:t>
      </w:r>
    </w:p>
    <w:p w14:paraId="50A59A05" w14:textId="77777777" w:rsidR="004E30DB" w:rsidRPr="0032374D" w:rsidRDefault="004E30DB" w:rsidP="004E30DB">
      <w:pPr>
        <w:spacing w:after="0"/>
        <w:ind w:left="2840" w:firstLine="476"/>
      </w:pPr>
    </w:p>
    <w:p w14:paraId="7C12953E" w14:textId="77777777" w:rsidR="004E30DB" w:rsidRPr="0032374D" w:rsidRDefault="004E30DB" w:rsidP="004E30DB">
      <w:pPr>
        <w:pStyle w:val="Heading3"/>
      </w:pPr>
      <w:bookmarkStart w:id="312" w:name="_Toc19712414"/>
      <w:bookmarkStart w:id="313" w:name="_Toc36020012"/>
      <w:bookmarkStart w:id="314" w:name="_Toc183892800"/>
      <w:bookmarkStart w:id="315" w:name="_Toc191378250"/>
      <w:r w:rsidRPr="0032374D">
        <w:t>6.2.8</w:t>
      </w:r>
      <w:r w:rsidRPr="0032374D">
        <w:tab/>
        <w:t>Connection-Management-Answer (CMA) Command</w:t>
      </w:r>
      <w:bookmarkEnd w:id="312"/>
      <w:bookmarkEnd w:id="313"/>
      <w:bookmarkEnd w:id="314"/>
      <w:bookmarkEnd w:id="315"/>
    </w:p>
    <w:p w14:paraId="6FF46D26" w14:textId="77777777" w:rsidR="004E30DB" w:rsidRPr="0032374D" w:rsidRDefault="004E30DB" w:rsidP="004E30DB">
      <w:r w:rsidRPr="0032374D">
        <w:t>The Connection-Management-Answer (CMA) command, indicated by the Command-Code field set to 8388732 and the "R" bit cleared in the Command Flags field, is sent from:</w:t>
      </w:r>
    </w:p>
    <w:p w14:paraId="0F0C2DF0" w14:textId="77777777" w:rsidR="004E30DB" w:rsidRPr="0032374D" w:rsidRDefault="004E30DB" w:rsidP="004E30DB">
      <w:pPr>
        <w:pStyle w:val="B1"/>
      </w:pPr>
      <w:r w:rsidRPr="0032374D">
        <w:t>-</w:t>
      </w:r>
      <w:r w:rsidRPr="0032374D">
        <w:tab/>
        <w:t>the SCEF to the MME or SGSN;</w:t>
      </w:r>
    </w:p>
    <w:p w14:paraId="614B0FA6" w14:textId="77777777" w:rsidR="004E30DB" w:rsidRPr="0032374D" w:rsidRDefault="004E30DB" w:rsidP="004E30DB">
      <w:pPr>
        <w:pStyle w:val="B1"/>
      </w:pPr>
      <w:r w:rsidRPr="0032374D">
        <w:t>-</w:t>
      </w:r>
      <w:r w:rsidRPr="0032374D">
        <w:tab/>
        <w:t>the SCEF to the MME or SGSN via the IWK-SCEF for roaming cases;</w:t>
      </w:r>
    </w:p>
    <w:p w14:paraId="17A44DBE" w14:textId="77777777" w:rsidR="004E30DB" w:rsidRPr="0032374D" w:rsidRDefault="004E30DB" w:rsidP="004E30DB">
      <w:pPr>
        <w:pStyle w:val="B1"/>
      </w:pPr>
      <w:r w:rsidRPr="0032374D">
        <w:t>-</w:t>
      </w:r>
      <w:r w:rsidRPr="0032374D">
        <w:tab/>
        <w:t>the MME or SGSN to the SCEF;</w:t>
      </w:r>
    </w:p>
    <w:p w14:paraId="15471DDC" w14:textId="77777777" w:rsidR="004E30DB" w:rsidRPr="0032374D" w:rsidRDefault="004E30DB" w:rsidP="004E30DB">
      <w:pPr>
        <w:pStyle w:val="B1"/>
      </w:pPr>
      <w:r w:rsidRPr="0032374D">
        <w:t>-</w:t>
      </w:r>
      <w:r w:rsidRPr="0032374D">
        <w:tab/>
        <w:t>the MME or SGSN to the SCEF via the IWK-SCEF for roaming cases.</w:t>
      </w:r>
    </w:p>
    <w:p w14:paraId="64513E5C" w14:textId="77777777" w:rsidR="004E30DB" w:rsidRPr="0032374D" w:rsidRDefault="004E30DB" w:rsidP="004E30DB">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1BD24D87" w14:textId="77777777" w:rsidR="004E30DB" w:rsidRPr="0032374D" w:rsidRDefault="004E30DB" w:rsidP="004E30DB">
      <w:r w:rsidRPr="0032374D">
        <w:t>Message Format:</w:t>
      </w:r>
    </w:p>
    <w:p w14:paraId="6DF5026A" w14:textId="77777777" w:rsidR="004E30DB" w:rsidRPr="0032374D" w:rsidRDefault="004E30DB" w:rsidP="004E30DB">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6B6A9C8F" w14:textId="77777777" w:rsidR="004E30DB" w:rsidRPr="0032374D" w:rsidRDefault="004E30DB" w:rsidP="004E30DB">
      <w:pPr>
        <w:spacing w:after="0"/>
        <w:ind w:left="3124" w:firstLine="476"/>
      </w:pPr>
      <w:r w:rsidRPr="0032374D">
        <w:t>&lt; Session-Id &gt;</w:t>
      </w:r>
    </w:p>
    <w:p w14:paraId="7405041F" w14:textId="77777777" w:rsidR="004E30DB" w:rsidRPr="0032374D" w:rsidRDefault="004E30DB" w:rsidP="004E30DB">
      <w:pPr>
        <w:spacing w:after="0"/>
        <w:ind w:left="3124" w:firstLine="476"/>
      </w:pPr>
      <w:r w:rsidRPr="0032374D">
        <w:lastRenderedPageBreak/>
        <w:t>[ DRMP ]</w:t>
      </w:r>
    </w:p>
    <w:p w14:paraId="7F7C01EF" w14:textId="77777777" w:rsidR="004E30DB" w:rsidRPr="0032374D" w:rsidRDefault="004E30DB" w:rsidP="004E30DB">
      <w:pPr>
        <w:spacing w:after="0"/>
        <w:ind w:left="3124" w:firstLine="476"/>
      </w:pPr>
      <w:r w:rsidRPr="0032374D">
        <w:t>[ Result-Code ]</w:t>
      </w:r>
    </w:p>
    <w:p w14:paraId="53632496" w14:textId="77777777" w:rsidR="004E30DB" w:rsidRPr="0032374D" w:rsidRDefault="004E30DB" w:rsidP="004E30DB">
      <w:pPr>
        <w:spacing w:after="0"/>
        <w:ind w:left="3124" w:firstLine="476"/>
      </w:pPr>
      <w:r w:rsidRPr="0032374D">
        <w:t>[ Experimental-Result ]</w:t>
      </w:r>
    </w:p>
    <w:p w14:paraId="1D7F6496" w14:textId="77777777" w:rsidR="004E30DB" w:rsidRPr="0032374D" w:rsidRDefault="004E30DB" w:rsidP="004E30DB">
      <w:pPr>
        <w:spacing w:after="0"/>
        <w:ind w:left="3124" w:firstLine="476"/>
      </w:pPr>
      <w:r w:rsidRPr="0032374D">
        <w:t>{ Auth-Session-State }</w:t>
      </w:r>
    </w:p>
    <w:p w14:paraId="3B429D05" w14:textId="77777777" w:rsidR="004E30DB" w:rsidRPr="0032374D" w:rsidRDefault="004E30DB" w:rsidP="004E30DB">
      <w:pPr>
        <w:spacing w:after="0"/>
        <w:ind w:left="3124" w:firstLine="476"/>
      </w:pPr>
      <w:r w:rsidRPr="0032374D">
        <w:t>{ Origin-Host }</w:t>
      </w:r>
    </w:p>
    <w:p w14:paraId="058E8A15" w14:textId="77777777" w:rsidR="004E30DB" w:rsidRPr="0032374D" w:rsidRDefault="004E30DB" w:rsidP="004E30DB">
      <w:pPr>
        <w:spacing w:after="0"/>
        <w:ind w:left="3408" w:firstLine="192"/>
      </w:pPr>
      <w:r w:rsidRPr="0032374D">
        <w:t>{ Origin-Realm }</w:t>
      </w:r>
    </w:p>
    <w:p w14:paraId="4854031F" w14:textId="77777777" w:rsidR="004E30DB" w:rsidRPr="0032374D" w:rsidRDefault="004E30DB" w:rsidP="004E30DB">
      <w:pPr>
        <w:spacing w:after="0"/>
        <w:ind w:left="3316" w:firstLine="284"/>
      </w:pPr>
      <w:r w:rsidRPr="0032374D">
        <w:t>[ OC-Supported-Features ]</w:t>
      </w:r>
    </w:p>
    <w:p w14:paraId="5A089EA4" w14:textId="77777777" w:rsidR="004E30DB" w:rsidRPr="0032374D" w:rsidRDefault="004E30DB" w:rsidP="004E30DB">
      <w:pPr>
        <w:spacing w:after="0"/>
        <w:ind w:left="3316" w:firstLine="284"/>
      </w:pPr>
      <w:r w:rsidRPr="0032374D">
        <w:t>[ OC-OLR ]</w:t>
      </w:r>
    </w:p>
    <w:p w14:paraId="17BAE660" w14:textId="77777777" w:rsidR="004E30DB" w:rsidRPr="0032374D" w:rsidRDefault="004E30DB" w:rsidP="004E30DB">
      <w:pPr>
        <w:spacing w:after="0"/>
        <w:ind w:left="3316" w:firstLine="284"/>
      </w:pPr>
      <w:r w:rsidRPr="0032374D">
        <w:t>*[ Load ]</w:t>
      </w:r>
    </w:p>
    <w:p w14:paraId="7824C0D2" w14:textId="77777777" w:rsidR="004E30DB" w:rsidRPr="0032374D" w:rsidRDefault="004E30DB" w:rsidP="004E30DB">
      <w:pPr>
        <w:spacing w:after="0"/>
        <w:ind w:left="3124" w:firstLine="476"/>
        <w:rPr>
          <w:bCs/>
        </w:rPr>
      </w:pPr>
      <w:r w:rsidRPr="0032374D">
        <w:rPr>
          <w:bCs/>
        </w:rPr>
        <w:t>*[ Supported-Features ]</w:t>
      </w:r>
    </w:p>
    <w:p w14:paraId="35063139" w14:textId="77777777" w:rsidR="004E30DB" w:rsidRPr="0032374D" w:rsidRDefault="004E30DB" w:rsidP="004E30DB">
      <w:pPr>
        <w:spacing w:after="0"/>
        <w:ind w:left="3124" w:firstLine="476"/>
      </w:pPr>
      <w:r w:rsidRPr="0032374D">
        <w:t>[ PDN-Connection-Charging-Id ]</w:t>
      </w:r>
    </w:p>
    <w:p w14:paraId="499B3824" w14:textId="77777777" w:rsidR="004E30DB" w:rsidRPr="0032374D" w:rsidRDefault="004E30DB" w:rsidP="004E30DB">
      <w:pPr>
        <w:spacing w:after="0"/>
        <w:ind w:left="3124" w:firstLine="476"/>
        <w:rPr>
          <w:bCs/>
          <w:lang w:eastAsia="zh-CN"/>
        </w:rPr>
      </w:pPr>
      <w:r w:rsidRPr="0032374D">
        <w:rPr>
          <w:bCs/>
        </w:rPr>
        <w:t>[ Extended-PCO ]</w:t>
      </w:r>
    </w:p>
    <w:p w14:paraId="62C58E26" w14:textId="77777777" w:rsidR="004E30DB" w:rsidRPr="0032374D" w:rsidRDefault="004E30DB" w:rsidP="004E30DB">
      <w:pPr>
        <w:spacing w:after="0"/>
        <w:ind w:left="3124" w:firstLine="476"/>
        <w:rPr>
          <w:bCs/>
          <w:lang w:eastAsia="zh-CN"/>
        </w:rPr>
      </w:pPr>
      <w:r>
        <w:t>[ APN-Rate-Control-Status ]</w:t>
      </w:r>
    </w:p>
    <w:p w14:paraId="4FEB362C" w14:textId="77777777" w:rsidR="004E30DB" w:rsidRPr="0032374D" w:rsidRDefault="004E30DB" w:rsidP="004E30DB">
      <w:pPr>
        <w:spacing w:after="0"/>
        <w:ind w:left="3124" w:firstLine="476"/>
      </w:pPr>
      <w:r w:rsidRPr="0032374D">
        <w:t>[ Failed-AVP ]</w:t>
      </w:r>
    </w:p>
    <w:p w14:paraId="0D8A252E" w14:textId="77777777" w:rsidR="004E30DB" w:rsidRPr="0032374D" w:rsidRDefault="004E30DB" w:rsidP="004E30DB">
      <w:pPr>
        <w:spacing w:after="0"/>
        <w:ind w:left="3124" w:firstLine="476"/>
      </w:pPr>
      <w:r w:rsidRPr="0032374D">
        <w:t>*[ Proxy-Info ]</w:t>
      </w:r>
    </w:p>
    <w:p w14:paraId="07C11E78" w14:textId="77777777" w:rsidR="004E30DB" w:rsidRPr="0032374D" w:rsidRDefault="004E30DB" w:rsidP="004E30DB">
      <w:pPr>
        <w:spacing w:after="0"/>
        <w:ind w:left="3124" w:firstLine="476"/>
      </w:pPr>
      <w:r w:rsidRPr="0032374D">
        <w:t>*[ Route-Record ]</w:t>
      </w:r>
    </w:p>
    <w:p w14:paraId="16BAA362" w14:textId="77777777" w:rsidR="004E30DB" w:rsidRPr="0032374D" w:rsidRDefault="004E30DB" w:rsidP="004E30DB">
      <w:pPr>
        <w:spacing w:after="0"/>
        <w:ind w:left="3124" w:firstLine="476"/>
      </w:pPr>
      <w:r w:rsidRPr="0032374D">
        <w:t>*[AVP]</w:t>
      </w:r>
    </w:p>
    <w:p w14:paraId="111AAC83" w14:textId="77777777" w:rsidR="004E30DB" w:rsidRPr="0032374D" w:rsidRDefault="004E30DB" w:rsidP="004E30DB">
      <w:pPr>
        <w:pStyle w:val="Heading3"/>
      </w:pPr>
      <w:bookmarkStart w:id="316" w:name="_Toc19712415"/>
      <w:bookmarkStart w:id="317" w:name="_Toc36020013"/>
      <w:bookmarkStart w:id="318" w:name="_Toc183892801"/>
      <w:bookmarkStart w:id="319" w:name="_Toc191378251"/>
      <w:r w:rsidRPr="0032374D">
        <w:t>6.2.9</w:t>
      </w:r>
      <w:r w:rsidRPr="0032374D">
        <w:tab/>
        <w:t>MO-Data-Request (ODR) Command</w:t>
      </w:r>
      <w:bookmarkEnd w:id="316"/>
      <w:bookmarkEnd w:id="317"/>
      <w:bookmarkEnd w:id="318"/>
      <w:bookmarkEnd w:id="319"/>
    </w:p>
    <w:p w14:paraId="4758E320" w14:textId="77777777" w:rsidR="004E30DB" w:rsidRPr="0032374D" w:rsidRDefault="004E30DB" w:rsidP="004E30DB">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380E0BAE" w14:textId="77777777" w:rsidR="004E30DB" w:rsidRPr="0032374D" w:rsidRDefault="004E30DB" w:rsidP="004E30DB">
      <w:pPr>
        <w:pStyle w:val="B1"/>
      </w:pPr>
      <w:r w:rsidRPr="0032374D">
        <w:t>-</w:t>
      </w:r>
      <w:r w:rsidRPr="0032374D">
        <w:tab/>
        <w:t>the MME or SGSN to the SCEF;</w:t>
      </w:r>
    </w:p>
    <w:p w14:paraId="0DE2EFE0" w14:textId="77777777" w:rsidR="004E30DB" w:rsidRPr="0032374D" w:rsidRDefault="004E30DB" w:rsidP="004E30DB">
      <w:pPr>
        <w:pStyle w:val="B1"/>
      </w:pPr>
      <w:r w:rsidRPr="0032374D">
        <w:t>-</w:t>
      </w:r>
      <w:r w:rsidRPr="0032374D">
        <w:tab/>
        <w:t>the MME or SGSN to the IWK-SCEF and</w:t>
      </w:r>
    </w:p>
    <w:p w14:paraId="561919CC" w14:textId="77777777" w:rsidR="004E30DB" w:rsidRPr="0032374D" w:rsidRDefault="004E30DB" w:rsidP="004E30DB">
      <w:pPr>
        <w:pStyle w:val="B1"/>
      </w:pPr>
      <w:r w:rsidRPr="0032374D">
        <w:t>-</w:t>
      </w:r>
      <w:r w:rsidRPr="0032374D">
        <w:tab/>
        <w:t>the IWK-SCEF to the SCEF.</w:t>
      </w:r>
    </w:p>
    <w:p w14:paraId="1BFF9482" w14:textId="77777777" w:rsidR="004E30DB" w:rsidRPr="0032374D" w:rsidRDefault="004E30DB" w:rsidP="004E30DB">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36F0FA32" w14:textId="77777777" w:rsidR="004E30DB" w:rsidRPr="0032374D" w:rsidRDefault="004E30DB" w:rsidP="004E30DB">
      <w:r w:rsidRPr="0032374D">
        <w:t>Message Format:</w:t>
      </w:r>
    </w:p>
    <w:p w14:paraId="55BB2821" w14:textId="77777777" w:rsidR="004E30DB" w:rsidRPr="0032374D" w:rsidRDefault="004E30DB" w:rsidP="004E30DB">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07FF5D46" w14:textId="77777777" w:rsidR="004E30DB" w:rsidRPr="0032374D" w:rsidRDefault="004E30DB" w:rsidP="004E30DB">
      <w:pPr>
        <w:spacing w:after="0"/>
        <w:ind w:left="2840" w:firstLine="476"/>
      </w:pPr>
      <w:r w:rsidRPr="0032374D">
        <w:t>&lt; Session-Id &gt;</w:t>
      </w:r>
    </w:p>
    <w:p w14:paraId="6AA9ED64"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1405008E" w14:textId="77777777" w:rsidR="004E30DB" w:rsidRPr="0032374D" w:rsidRDefault="004E30DB" w:rsidP="004E30DB">
      <w:pPr>
        <w:spacing w:after="0"/>
        <w:ind w:left="2840" w:firstLine="476"/>
      </w:pPr>
      <w:r w:rsidRPr="0032374D">
        <w:t>&lt; Bearer-Identifier &gt;</w:t>
      </w:r>
    </w:p>
    <w:p w14:paraId="1EF2F84B" w14:textId="77777777" w:rsidR="004E30DB" w:rsidRPr="0032374D" w:rsidRDefault="004E30DB" w:rsidP="004E30DB">
      <w:pPr>
        <w:spacing w:after="0"/>
        <w:ind w:left="2840" w:firstLine="476"/>
      </w:pPr>
      <w:r w:rsidRPr="0032374D">
        <w:t>[ DRMP ]</w:t>
      </w:r>
    </w:p>
    <w:p w14:paraId="6A2C0B44" w14:textId="77777777" w:rsidR="004E30DB" w:rsidRPr="0032374D" w:rsidRDefault="004E30DB" w:rsidP="004E30DB">
      <w:pPr>
        <w:spacing w:after="0"/>
        <w:ind w:left="2840" w:firstLine="476"/>
      </w:pPr>
      <w:r w:rsidRPr="0032374D">
        <w:t>{ Auth-Session-State }</w:t>
      </w:r>
    </w:p>
    <w:p w14:paraId="36B92E7C" w14:textId="77777777" w:rsidR="004E30DB" w:rsidRPr="0032374D" w:rsidRDefault="004E30DB" w:rsidP="004E30DB">
      <w:pPr>
        <w:spacing w:after="0"/>
        <w:ind w:left="2840" w:firstLine="476"/>
      </w:pPr>
      <w:r w:rsidRPr="0032374D">
        <w:t>{ Origin-Host }</w:t>
      </w:r>
    </w:p>
    <w:p w14:paraId="79390B68" w14:textId="77777777" w:rsidR="004E30DB" w:rsidRPr="0032374D" w:rsidRDefault="004E30DB" w:rsidP="004E30DB">
      <w:pPr>
        <w:spacing w:after="0"/>
        <w:ind w:left="2840" w:firstLine="476"/>
      </w:pPr>
      <w:r w:rsidRPr="0032374D">
        <w:t>{ Origin-Realm }</w:t>
      </w:r>
    </w:p>
    <w:p w14:paraId="1C77961C" w14:textId="77777777" w:rsidR="004E30DB" w:rsidRPr="0032374D" w:rsidRDefault="004E30DB" w:rsidP="004E30DB">
      <w:pPr>
        <w:spacing w:after="0"/>
        <w:ind w:left="2840" w:firstLine="476"/>
      </w:pPr>
      <w:r w:rsidRPr="0032374D">
        <w:t>[ Destination-Host ]</w:t>
      </w:r>
    </w:p>
    <w:p w14:paraId="32C6776E" w14:textId="77777777" w:rsidR="004E30DB" w:rsidRPr="0032374D" w:rsidRDefault="004E30DB" w:rsidP="004E30DB">
      <w:pPr>
        <w:spacing w:after="0"/>
        <w:ind w:left="2840" w:firstLine="476"/>
      </w:pPr>
      <w:r w:rsidRPr="0032374D">
        <w:t>{ Destination-Realm }</w:t>
      </w:r>
    </w:p>
    <w:p w14:paraId="02E086D7" w14:textId="77777777" w:rsidR="004E30DB" w:rsidRPr="0032374D" w:rsidRDefault="004E30DB" w:rsidP="004E30DB">
      <w:pPr>
        <w:spacing w:after="0"/>
        <w:ind w:left="2840" w:firstLine="476"/>
      </w:pPr>
      <w:r w:rsidRPr="0032374D">
        <w:t>[ OC-Supported-Features ]</w:t>
      </w:r>
    </w:p>
    <w:p w14:paraId="7AA18B57" w14:textId="77777777" w:rsidR="004E30DB" w:rsidRPr="0032374D" w:rsidRDefault="004E30DB" w:rsidP="004E30DB">
      <w:pPr>
        <w:spacing w:after="0"/>
        <w:ind w:left="2840" w:firstLine="476"/>
      </w:pPr>
      <w:r w:rsidRPr="0032374D">
        <w:t>*[ Supported-Features ]</w:t>
      </w:r>
    </w:p>
    <w:p w14:paraId="226B9361" w14:textId="77777777" w:rsidR="004E30DB" w:rsidRPr="0032374D" w:rsidRDefault="004E30DB" w:rsidP="004E30DB">
      <w:pPr>
        <w:spacing w:after="0"/>
        <w:ind w:left="2840" w:firstLine="476"/>
      </w:pPr>
      <w:r w:rsidRPr="0032374D">
        <w:rPr>
          <w:lang w:eastAsia="zh-CN"/>
        </w:rPr>
        <w:t>[ Non-IP-Data ]</w:t>
      </w:r>
    </w:p>
    <w:p w14:paraId="1401A3B8" w14:textId="77777777" w:rsidR="004E30DB" w:rsidRPr="0032374D" w:rsidRDefault="004E30DB" w:rsidP="004E30DB">
      <w:pPr>
        <w:spacing w:after="0"/>
        <w:ind w:left="2840" w:firstLine="476"/>
      </w:pPr>
      <w:r w:rsidRPr="0032374D">
        <w:t>*[ Proxy-Info ]</w:t>
      </w:r>
    </w:p>
    <w:p w14:paraId="1DF27528" w14:textId="77777777" w:rsidR="004E30DB" w:rsidRPr="0032374D" w:rsidRDefault="004E30DB" w:rsidP="004E30DB">
      <w:pPr>
        <w:spacing w:after="0"/>
        <w:ind w:left="2840" w:firstLine="476"/>
      </w:pPr>
      <w:r w:rsidRPr="0032374D">
        <w:t>*[ Route-Record ]</w:t>
      </w:r>
    </w:p>
    <w:p w14:paraId="7985328E" w14:textId="77777777" w:rsidR="004E30DB" w:rsidRPr="0032374D" w:rsidRDefault="004E30DB" w:rsidP="004E30DB">
      <w:pPr>
        <w:spacing w:after="0"/>
        <w:ind w:left="2840" w:firstLine="476"/>
      </w:pPr>
      <w:r w:rsidRPr="0032374D">
        <w:t>[ RRC-Cause-Counter ]</w:t>
      </w:r>
    </w:p>
    <w:p w14:paraId="05F1662E" w14:textId="77777777" w:rsidR="004E30DB" w:rsidRPr="0032374D" w:rsidRDefault="004E30DB" w:rsidP="004E30DB">
      <w:pPr>
        <w:spacing w:after="0"/>
        <w:ind w:left="2840" w:firstLine="476"/>
      </w:pPr>
      <w:r w:rsidRPr="0032374D">
        <w:t>*[AVP]</w:t>
      </w:r>
    </w:p>
    <w:p w14:paraId="18E9981A" w14:textId="77777777" w:rsidR="004E30DB" w:rsidRPr="0032374D" w:rsidRDefault="004E30DB" w:rsidP="004E30DB">
      <w:pPr>
        <w:pStyle w:val="Heading3"/>
      </w:pPr>
      <w:bookmarkStart w:id="320" w:name="_Toc19712416"/>
      <w:bookmarkStart w:id="321" w:name="_Toc36020014"/>
      <w:bookmarkStart w:id="322" w:name="_Toc183892802"/>
      <w:bookmarkStart w:id="323" w:name="_Toc191378252"/>
      <w:r w:rsidRPr="0032374D">
        <w:t>6.2.10</w:t>
      </w:r>
      <w:r w:rsidRPr="0032374D">
        <w:tab/>
        <w:t>MO-Data-Answer (ODA) Command</w:t>
      </w:r>
      <w:bookmarkEnd w:id="320"/>
      <w:bookmarkEnd w:id="321"/>
      <w:bookmarkEnd w:id="322"/>
      <w:bookmarkEnd w:id="323"/>
    </w:p>
    <w:p w14:paraId="547CE96C" w14:textId="77777777" w:rsidR="004E30DB" w:rsidRPr="0032374D" w:rsidRDefault="004E30DB" w:rsidP="004E30DB">
      <w:r w:rsidRPr="0032374D">
        <w:t>The MO-Data-Answer (ODA) command, indicated by the Command-Code field set to 8388733 and the "R" bit cleared in the Command Flags field, is sent from:</w:t>
      </w:r>
    </w:p>
    <w:p w14:paraId="5713B51E" w14:textId="77777777" w:rsidR="004E30DB" w:rsidRPr="0032374D" w:rsidRDefault="004E30DB" w:rsidP="004E30DB">
      <w:pPr>
        <w:pStyle w:val="B1"/>
      </w:pPr>
      <w:r w:rsidRPr="0032374D">
        <w:t>-</w:t>
      </w:r>
      <w:r w:rsidRPr="0032374D">
        <w:tab/>
        <w:t>the SCEF to the MME or SGSN;</w:t>
      </w:r>
    </w:p>
    <w:p w14:paraId="2A18146B" w14:textId="77777777" w:rsidR="004E30DB" w:rsidRPr="0032374D" w:rsidRDefault="004E30DB" w:rsidP="004E30DB">
      <w:pPr>
        <w:pStyle w:val="B1"/>
      </w:pPr>
      <w:r w:rsidRPr="0032374D">
        <w:t>-</w:t>
      </w:r>
      <w:r w:rsidRPr="0032374D">
        <w:tab/>
        <w:t>the SCEF to the IWK-SCEF and</w:t>
      </w:r>
    </w:p>
    <w:p w14:paraId="78D42283" w14:textId="77777777" w:rsidR="004E30DB" w:rsidRPr="0032374D" w:rsidRDefault="004E30DB" w:rsidP="004E30DB">
      <w:pPr>
        <w:pStyle w:val="B1"/>
      </w:pPr>
      <w:r w:rsidRPr="0032374D">
        <w:t>-</w:t>
      </w:r>
      <w:r w:rsidRPr="0032374D">
        <w:tab/>
        <w:t>the IWK-SCEF to the MME or SGSN.</w:t>
      </w:r>
    </w:p>
    <w:p w14:paraId="7D3CED07" w14:textId="77777777" w:rsidR="004E30DB" w:rsidRPr="0032374D" w:rsidRDefault="004E30DB" w:rsidP="004E30DB">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255E260C" w14:textId="77777777" w:rsidR="004E30DB" w:rsidRPr="0032374D" w:rsidRDefault="004E30DB" w:rsidP="004E30DB">
      <w:r w:rsidRPr="0032374D">
        <w:t>Message Format:</w:t>
      </w:r>
    </w:p>
    <w:p w14:paraId="27E6619E" w14:textId="77777777" w:rsidR="004E30DB" w:rsidRPr="0032374D" w:rsidRDefault="004E30DB" w:rsidP="004E30DB">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4C3BBA46" w14:textId="77777777" w:rsidR="004E30DB" w:rsidRPr="0032374D" w:rsidRDefault="004E30DB" w:rsidP="004E30DB">
      <w:pPr>
        <w:spacing w:after="0"/>
        <w:ind w:left="3124" w:firstLine="476"/>
      </w:pPr>
      <w:r w:rsidRPr="0032374D">
        <w:t>&lt; Session-Id &gt;</w:t>
      </w:r>
    </w:p>
    <w:p w14:paraId="2A65DB09" w14:textId="77777777" w:rsidR="004E30DB" w:rsidRPr="0032374D" w:rsidRDefault="004E30DB" w:rsidP="004E30DB">
      <w:pPr>
        <w:spacing w:after="0"/>
        <w:ind w:left="3124" w:firstLine="476"/>
      </w:pPr>
      <w:r w:rsidRPr="0032374D">
        <w:t>[ DRMP ]</w:t>
      </w:r>
    </w:p>
    <w:p w14:paraId="2090A650" w14:textId="77777777" w:rsidR="004E30DB" w:rsidRPr="0032374D" w:rsidRDefault="004E30DB" w:rsidP="004E30DB">
      <w:pPr>
        <w:spacing w:after="0"/>
        <w:ind w:left="3124" w:firstLine="476"/>
      </w:pPr>
      <w:r w:rsidRPr="0032374D">
        <w:t>[ Result-Code ]</w:t>
      </w:r>
    </w:p>
    <w:p w14:paraId="68490DD2" w14:textId="77777777" w:rsidR="004E30DB" w:rsidRPr="0032374D" w:rsidRDefault="004E30DB" w:rsidP="004E30DB">
      <w:pPr>
        <w:spacing w:after="0"/>
        <w:ind w:left="3124" w:firstLine="476"/>
      </w:pPr>
      <w:r w:rsidRPr="0032374D">
        <w:t>[ Experimental-Result ]</w:t>
      </w:r>
    </w:p>
    <w:p w14:paraId="55A42B6C" w14:textId="77777777" w:rsidR="004E30DB" w:rsidRPr="0032374D" w:rsidRDefault="004E30DB" w:rsidP="004E30DB">
      <w:pPr>
        <w:spacing w:after="0"/>
        <w:ind w:left="3124" w:firstLine="476"/>
      </w:pPr>
      <w:r w:rsidRPr="0032374D">
        <w:t>{ Auth-Session-State }</w:t>
      </w:r>
    </w:p>
    <w:p w14:paraId="1622AAEC" w14:textId="77777777" w:rsidR="004E30DB" w:rsidRPr="0032374D" w:rsidRDefault="004E30DB" w:rsidP="004E30DB">
      <w:pPr>
        <w:spacing w:after="0"/>
        <w:ind w:left="3124" w:firstLine="476"/>
      </w:pPr>
      <w:r w:rsidRPr="0032374D">
        <w:t>{ Origin-Host }</w:t>
      </w:r>
    </w:p>
    <w:p w14:paraId="4B03EDA9" w14:textId="77777777" w:rsidR="004E30DB" w:rsidRPr="0032374D" w:rsidRDefault="004E30DB" w:rsidP="004E30DB">
      <w:pPr>
        <w:spacing w:after="0"/>
        <w:ind w:left="3408" w:firstLine="192"/>
      </w:pPr>
      <w:r w:rsidRPr="0032374D">
        <w:t>{ Origin-Realm }</w:t>
      </w:r>
    </w:p>
    <w:p w14:paraId="70C142A2" w14:textId="77777777" w:rsidR="004E30DB" w:rsidRPr="0032374D" w:rsidRDefault="004E30DB" w:rsidP="004E30DB">
      <w:pPr>
        <w:spacing w:after="0"/>
        <w:ind w:left="3316" w:firstLine="284"/>
      </w:pPr>
      <w:r w:rsidRPr="0032374D">
        <w:t>[ OC-Supported-Features ]</w:t>
      </w:r>
    </w:p>
    <w:p w14:paraId="412643AD" w14:textId="77777777" w:rsidR="004E30DB" w:rsidRPr="0032374D" w:rsidRDefault="004E30DB" w:rsidP="004E30DB">
      <w:pPr>
        <w:spacing w:after="0"/>
        <w:ind w:left="3316" w:firstLine="284"/>
      </w:pPr>
      <w:r w:rsidRPr="0032374D">
        <w:t>[ OC-OLR ]</w:t>
      </w:r>
    </w:p>
    <w:p w14:paraId="73FF2361" w14:textId="77777777" w:rsidR="004E30DB" w:rsidRPr="0032374D" w:rsidRDefault="004E30DB" w:rsidP="004E30DB">
      <w:pPr>
        <w:spacing w:after="0"/>
        <w:ind w:left="3316" w:firstLine="284"/>
      </w:pPr>
      <w:r w:rsidRPr="0032374D">
        <w:t>*[ Load ]</w:t>
      </w:r>
    </w:p>
    <w:p w14:paraId="1DFD30C8" w14:textId="77777777" w:rsidR="004E30DB" w:rsidRPr="0032374D" w:rsidRDefault="004E30DB" w:rsidP="004E30DB">
      <w:pPr>
        <w:spacing w:after="0"/>
        <w:ind w:left="3124" w:firstLine="476"/>
        <w:rPr>
          <w:bCs/>
        </w:rPr>
      </w:pPr>
      <w:r w:rsidRPr="0032374D">
        <w:rPr>
          <w:bCs/>
        </w:rPr>
        <w:t>*[ Supported-Features ]</w:t>
      </w:r>
    </w:p>
    <w:p w14:paraId="15453BE8" w14:textId="77777777" w:rsidR="004E30DB" w:rsidRPr="0032374D" w:rsidRDefault="004E30DB" w:rsidP="004E30DB">
      <w:pPr>
        <w:spacing w:after="0"/>
        <w:ind w:left="3124" w:firstLine="476"/>
      </w:pPr>
      <w:r w:rsidRPr="0032374D">
        <w:t>[ Failed-AVP ]</w:t>
      </w:r>
    </w:p>
    <w:p w14:paraId="1C17DF31" w14:textId="77777777" w:rsidR="004E30DB" w:rsidRPr="0032374D" w:rsidRDefault="004E30DB" w:rsidP="004E30DB">
      <w:pPr>
        <w:spacing w:after="0"/>
        <w:ind w:left="3124" w:firstLine="476"/>
      </w:pPr>
      <w:r w:rsidRPr="0032374D">
        <w:t>*[ Proxy-Info ]</w:t>
      </w:r>
    </w:p>
    <w:p w14:paraId="5ADA1F36" w14:textId="77777777" w:rsidR="004E30DB" w:rsidRPr="0032374D" w:rsidRDefault="004E30DB" w:rsidP="004E30DB">
      <w:pPr>
        <w:spacing w:after="0"/>
        <w:ind w:left="3124" w:firstLine="476"/>
      </w:pPr>
      <w:r w:rsidRPr="0032374D">
        <w:t>*[ Route-Record ]</w:t>
      </w:r>
    </w:p>
    <w:p w14:paraId="7CEC2E3C" w14:textId="77777777" w:rsidR="004E30DB" w:rsidRPr="0032374D" w:rsidRDefault="004E30DB" w:rsidP="004E30DB">
      <w:pPr>
        <w:spacing w:after="0"/>
        <w:ind w:left="3124" w:firstLine="476"/>
      </w:pPr>
      <w:r w:rsidRPr="0032374D">
        <w:t>*[AVP]</w:t>
      </w:r>
    </w:p>
    <w:p w14:paraId="0BB6A8EA" w14:textId="77777777" w:rsidR="004E30DB" w:rsidRPr="0032374D" w:rsidRDefault="004E30DB" w:rsidP="004E30DB">
      <w:pPr>
        <w:pStyle w:val="Heading3"/>
        <w:rPr>
          <w:lang w:val="en-US"/>
        </w:rPr>
      </w:pPr>
      <w:bookmarkStart w:id="324" w:name="_Toc19712417"/>
      <w:bookmarkStart w:id="325" w:name="_Toc36020015"/>
      <w:bookmarkStart w:id="326" w:name="_Toc183892803"/>
      <w:bookmarkStart w:id="327" w:name="_Toc191378253"/>
      <w:r w:rsidRPr="0032374D">
        <w:rPr>
          <w:lang w:val="en-US"/>
        </w:rPr>
        <w:t>6.2.11</w:t>
      </w:r>
      <w:r w:rsidRPr="0032374D">
        <w:rPr>
          <w:lang w:val="en-US"/>
        </w:rPr>
        <w:tab/>
        <w:t>MT-Data-Request (TDR) Command</w:t>
      </w:r>
      <w:bookmarkEnd w:id="324"/>
      <w:bookmarkEnd w:id="325"/>
      <w:bookmarkEnd w:id="326"/>
      <w:bookmarkEnd w:id="327"/>
    </w:p>
    <w:p w14:paraId="797AC8E2" w14:textId="77777777" w:rsidR="004E30DB" w:rsidRPr="0032374D" w:rsidRDefault="004E30DB" w:rsidP="004E30DB">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767988EC" w14:textId="77777777" w:rsidR="004E30DB" w:rsidRPr="0032374D" w:rsidRDefault="004E30DB" w:rsidP="004E30DB">
      <w:pPr>
        <w:pStyle w:val="B1"/>
      </w:pPr>
      <w:r w:rsidRPr="0032374D">
        <w:t>-</w:t>
      </w:r>
      <w:r w:rsidRPr="0032374D">
        <w:tab/>
        <w:t>the SCEF to the MME or SGSN;</w:t>
      </w:r>
    </w:p>
    <w:p w14:paraId="2F86CBA2" w14:textId="77777777" w:rsidR="004E30DB" w:rsidRPr="0032374D" w:rsidRDefault="004E30DB" w:rsidP="004E30DB">
      <w:pPr>
        <w:pStyle w:val="B1"/>
      </w:pPr>
      <w:r w:rsidRPr="0032374D">
        <w:t>-</w:t>
      </w:r>
      <w:r w:rsidRPr="0032374D">
        <w:tab/>
        <w:t>the SCEF to the IWK-SCEF and</w:t>
      </w:r>
    </w:p>
    <w:p w14:paraId="613ED01B" w14:textId="77777777" w:rsidR="004E30DB" w:rsidRPr="0032374D" w:rsidRDefault="004E30DB" w:rsidP="004E30DB">
      <w:pPr>
        <w:pStyle w:val="B1"/>
      </w:pPr>
      <w:r w:rsidRPr="0032374D">
        <w:t>-</w:t>
      </w:r>
      <w:r w:rsidRPr="0032374D">
        <w:tab/>
        <w:t>the IWK-SCEF to the MME or SGSN.</w:t>
      </w:r>
    </w:p>
    <w:p w14:paraId="41C275DF" w14:textId="77777777" w:rsidR="004E30DB" w:rsidRPr="0032374D" w:rsidRDefault="004E30DB" w:rsidP="004E30DB">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5C30D296" w14:textId="77777777" w:rsidR="004E30DB" w:rsidRPr="0032374D" w:rsidRDefault="004E30DB" w:rsidP="004E30DB">
      <w:pPr>
        <w:rPr>
          <w:lang w:val="en-US"/>
        </w:rPr>
      </w:pPr>
      <w:r w:rsidRPr="0032374D">
        <w:rPr>
          <w:lang w:val="en-US"/>
        </w:rPr>
        <w:t>Message Format:</w:t>
      </w:r>
    </w:p>
    <w:p w14:paraId="580BB7E1" w14:textId="77777777" w:rsidR="004E30DB" w:rsidRPr="0032374D" w:rsidRDefault="004E30DB" w:rsidP="004E30DB">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549A2873" w14:textId="77777777" w:rsidR="004E30DB" w:rsidRPr="0032374D" w:rsidRDefault="004E30DB" w:rsidP="004E30DB">
      <w:pPr>
        <w:spacing w:after="0"/>
        <w:ind w:left="2840" w:firstLine="476"/>
        <w:rPr>
          <w:lang w:val="en-US"/>
        </w:rPr>
      </w:pPr>
      <w:r w:rsidRPr="0032374D">
        <w:rPr>
          <w:lang w:val="en-US"/>
        </w:rPr>
        <w:t>&lt; Session-Id &gt;</w:t>
      </w:r>
    </w:p>
    <w:p w14:paraId="390EAB54"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02CF9068" w14:textId="77777777" w:rsidR="004E30DB" w:rsidRPr="0032374D" w:rsidRDefault="004E30DB" w:rsidP="004E30DB">
      <w:pPr>
        <w:spacing w:after="0"/>
        <w:ind w:left="2840" w:firstLine="476"/>
      </w:pPr>
      <w:r w:rsidRPr="0032374D">
        <w:t>&lt; Bearer-Identifier &gt;</w:t>
      </w:r>
    </w:p>
    <w:p w14:paraId="6FE3A5EB" w14:textId="77777777" w:rsidR="004E30DB" w:rsidRPr="0032374D" w:rsidRDefault="004E30DB" w:rsidP="004E30DB">
      <w:pPr>
        <w:spacing w:after="0"/>
        <w:ind w:left="2840" w:firstLine="476"/>
        <w:rPr>
          <w:lang w:val="en-US"/>
        </w:rPr>
      </w:pPr>
      <w:r w:rsidRPr="0032374D">
        <w:rPr>
          <w:lang w:val="en-US"/>
        </w:rPr>
        <w:t>[ DRMP ]</w:t>
      </w:r>
    </w:p>
    <w:p w14:paraId="0B6114CC" w14:textId="77777777" w:rsidR="004E30DB" w:rsidRPr="0032374D" w:rsidRDefault="004E30DB" w:rsidP="004E30DB">
      <w:pPr>
        <w:spacing w:after="0"/>
        <w:ind w:left="2840" w:firstLine="476"/>
        <w:rPr>
          <w:lang w:val="en-US"/>
        </w:rPr>
      </w:pPr>
      <w:r w:rsidRPr="0032374D">
        <w:rPr>
          <w:lang w:val="en-US"/>
        </w:rPr>
        <w:t>{ Auth-Session-State }</w:t>
      </w:r>
    </w:p>
    <w:p w14:paraId="26679A39" w14:textId="77777777" w:rsidR="004E30DB" w:rsidRPr="0032374D" w:rsidRDefault="004E30DB" w:rsidP="004E30DB">
      <w:pPr>
        <w:spacing w:after="0"/>
        <w:ind w:left="2840" w:firstLine="476"/>
        <w:rPr>
          <w:lang w:val="en-US"/>
        </w:rPr>
      </w:pPr>
      <w:r w:rsidRPr="0032374D">
        <w:rPr>
          <w:lang w:val="en-US"/>
        </w:rPr>
        <w:t>{ Origin-Host }</w:t>
      </w:r>
    </w:p>
    <w:p w14:paraId="6F943473" w14:textId="77777777" w:rsidR="004E30DB" w:rsidRPr="0032374D" w:rsidRDefault="004E30DB" w:rsidP="004E30DB">
      <w:pPr>
        <w:spacing w:after="0"/>
        <w:ind w:left="2840" w:firstLine="476"/>
        <w:rPr>
          <w:lang w:val="en-US"/>
        </w:rPr>
      </w:pPr>
      <w:r w:rsidRPr="0032374D">
        <w:rPr>
          <w:lang w:val="en-US"/>
        </w:rPr>
        <w:t>{ Origin-Realm }</w:t>
      </w:r>
    </w:p>
    <w:p w14:paraId="23AD2560" w14:textId="77777777" w:rsidR="004E30DB" w:rsidRPr="0032374D" w:rsidRDefault="004E30DB" w:rsidP="004E30DB">
      <w:pPr>
        <w:spacing w:after="0"/>
        <w:ind w:left="2840" w:firstLine="476"/>
        <w:rPr>
          <w:i/>
          <w:lang w:val="en-US"/>
        </w:rPr>
      </w:pPr>
      <w:r w:rsidRPr="0032374D">
        <w:rPr>
          <w:lang w:val="en-US"/>
        </w:rPr>
        <w:t>[ Destination-Host ]</w:t>
      </w:r>
    </w:p>
    <w:p w14:paraId="447FA89E" w14:textId="77777777" w:rsidR="004E30DB" w:rsidRPr="0032374D" w:rsidRDefault="004E30DB" w:rsidP="004E30DB">
      <w:pPr>
        <w:spacing w:after="0"/>
        <w:ind w:left="2840" w:firstLine="476"/>
        <w:rPr>
          <w:lang w:val="en-US"/>
        </w:rPr>
      </w:pPr>
      <w:r w:rsidRPr="0032374D">
        <w:rPr>
          <w:lang w:val="en-US"/>
        </w:rPr>
        <w:t>{ Destination-Realm }</w:t>
      </w:r>
    </w:p>
    <w:p w14:paraId="70749FF2" w14:textId="77777777" w:rsidR="004E30DB" w:rsidRPr="0032374D" w:rsidRDefault="004E30DB" w:rsidP="004E30DB">
      <w:pPr>
        <w:spacing w:after="0"/>
        <w:ind w:left="2840" w:firstLine="476"/>
        <w:rPr>
          <w:lang w:val="en-US"/>
        </w:rPr>
      </w:pPr>
      <w:r w:rsidRPr="0032374D">
        <w:rPr>
          <w:lang w:val="en-US"/>
        </w:rPr>
        <w:t>[ OC-Supported-Features ]</w:t>
      </w:r>
    </w:p>
    <w:p w14:paraId="4528EBFE" w14:textId="77777777" w:rsidR="004E30DB" w:rsidRPr="0032374D" w:rsidRDefault="004E30DB" w:rsidP="004E30DB">
      <w:pPr>
        <w:spacing w:after="0"/>
        <w:ind w:left="2840" w:firstLine="476"/>
        <w:rPr>
          <w:lang w:val="en-US"/>
        </w:rPr>
      </w:pPr>
      <w:r w:rsidRPr="0032374D">
        <w:rPr>
          <w:lang w:val="en-US"/>
        </w:rPr>
        <w:t>*[ Supported-Features ]</w:t>
      </w:r>
    </w:p>
    <w:p w14:paraId="4DF24A76" w14:textId="77777777" w:rsidR="004E30DB" w:rsidRPr="0032374D" w:rsidRDefault="004E30DB" w:rsidP="004E30DB">
      <w:pPr>
        <w:spacing w:after="0"/>
        <w:ind w:left="2840" w:firstLine="476"/>
        <w:rPr>
          <w:lang w:val="en-US"/>
        </w:rPr>
      </w:pPr>
      <w:r w:rsidRPr="0032374D">
        <w:rPr>
          <w:lang w:val="en-US" w:eastAsia="zh-CN"/>
        </w:rPr>
        <w:t>[ Non-IP-Data ]</w:t>
      </w:r>
    </w:p>
    <w:p w14:paraId="631F6CE1" w14:textId="77777777" w:rsidR="004E30DB" w:rsidRPr="0032374D" w:rsidRDefault="004E30DB" w:rsidP="004E30DB">
      <w:pPr>
        <w:spacing w:after="0"/>
        <w:ind w:left="2840" w:firstLine="476"/>
        <w:rPr>
          <w:lang w:val="en-US" w:eastAsia="zh-CN"/>
        </w:rPr>
      </w:pPr>
      <w:r w:rsidRPr="0032374D">
        <w:rPr>
          <w:lang w:val="en-US" w:eastAsia="zh-CN"/>
        </w:rPr>
        <w:t>[ SCEF-Wait-Time ]</w:t>
      </w:r>
    </w:p>
    <w:p w14:paraId="47A0CFAD" w14:textId="77777777" w:rsidR="004E30DB" w:rsidRPr="0032374D" w:rsidRDefault="004E30DB" w:rsidP="004E30DB">
      <w:pPr>
        <w:spacing w:after="0"/>
        <w:ind w:left="2840" w:firstLine="476"/>
        <w:rPr>
          <w:lang w:val="en-US" w:eastAsia="zh-CN"/>
        </w:rPr>
      </w:pPr>
      <w:r w:rsidRPr="0032374D">
        <w:rPr>
          <w:lang w:val="en-US" w:eastAsia="zh-CN"/>
        </w:rPr>
        <w:t>[ Maximum-Retransmission-Time ]</w:t>
      </w:r>
    </w:p>
    <w:p w14:paraId="7F4BF4D0" w14:textId="77777777" w:rsidR="004E30DB" w:rsidRPr="0032374D" w:rsidRDefault="004E30DB" w:rsidP="004E30DB">
      <w:pPr>
        <w:spacing w:after="0"/>
        <w:ind w:left="2840" w:firstLine="476"/>
        <w:rPr>
          <w:lang w:val="en-US"/>
        </w:rPr>
      </w:pPr>
      <w:r w:rsidRPr="0032374D">
        <w:rPr>
          <w:lang w:val="en-US"/>
        </w:rPr>
        <w:t>*[ Proxy-Info ]</w:t>
      </w:r>
    </w:p>
    <w:p w14:paraId="1FFBCF05" w14:textId="77777777" w:rsidR="004E30DB" w:rsidRPr="0032374D" w:rsidRDefault="004E30DB" w:rsidP="004E30DB">
      <w:pPr>
        <w:spacing w:after="0"/>
        <w:ind w:left="2840" w:firstLine="476"/>
        <w:rPr>
          <w:lang w:val="en-US"/>
        </w:rPr>
      </w:pPr>
      <w:r w:rsidRPr="0032374D">
        <w:rPr>
          <w:lang w:val="en-US"/>
        </w:rPr>
        <w:t>*[ Route-Record ]</w:t>
      </w:r>
    </w:p>
    <w:p w14:paraId="1A41A53F" w14:textId="77777777" w:rsidR="004E30DB" w:rsidRPr="0032374D" w:rsidRDefault="004E30DB" w:rsidP="004E30DB">
      <w:pPr>
        <w:spacing w:after="0"/>
        <w:ind w:left="2840" w:firstLine="476"/>
        <w:rPr>
          <w:lang w:val="en-US"/>
        </w:rPr>
      </w:pPr>
      <w:r w:rsidRPr="0032374D">
        <w:rPr>
          <w:lang w:val="en-US"/>
        </w:rPr>
        <w:t>*[AVP]</w:t>
      </w:r>
    </w:p>
    <w:p w14:paraId="636D1EBA" w14:textId="77777777" w:rsidR="004E30DB" w:rsidRPr="0032374D" w:rsidRDefault="004E30DB" w:rsidP="004E30DB">
      <w:pPr>
        <w:pStyle w:val="Heading3"/>
        <w:rPr>
          <w:lang w:val="en-US"/>
        </w:rPr>
      </w:pPr>
      <w:bookmarkStart w:id="328" w:name="_Toc19712418"/>
      <w:bookmarkStart w:id="329" w:name="_Toc36020016"/>
      <w:bookmarkStart w:id="330" w:name="_Toc183892804"/>
      <w:bookmarkStart w:id="331" w:name="_Toc191378254"/>
      <w:r w:rsidRPr="0032374D">
        <w:rPr>
          <w:lang w:val="en-US"/>
        </w:rPr>
        <w:t>6.2.12</w:t>
      </w:r>
      <w:r w:rsidRPr="0032374D">
        <w:rPr>
          <w:lang w:val="en-US"/>
        </w:rPr>
        <w:tab/>
        <w:t>MT-Data-Answer (TDA) Command</w:t>
      </w:r>
      <w:bookmarkEnd w:id="328"/>
      <w:bookmarkEnd w:id="329"/>
      <w:bookmarkEnd w:id="330"/>
      <w:bookmarkEnd w:id="331"/>
    </w:p>
    <w:p w14:paraId="6C40B24A" w14:textId="77777777" w:rsidR="004E30DB" w:rsidRPr="0032374D" w:rsidRDefault="004E30DB" w:rsidP="004E30DB">
      <w:pPr>
        <w:rPr>
          <w:lang w:val="en-US"/>
        </w:rPr>
      </w:pPr>
      <w:r w:rsidRPr="0032374D">
        <w:rPr>
          <w:lang w:val="en-US"/>
        </w:rPr>
        <w:t>The MT-Data-Answer (</w:t>
      </w:r>
      <w:r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0904B03B" w14:textId="77777777" w:rsidR="004E30DB" w:rsidRPr="0032374D" w:rsidRDefault="004E30DB" w:rsidP="004E30DB">
      <w:pPr>
        <w:pStyle w:val="B1"/>
      </w:pPr>
      <w:r w:rsidRPr="0032374D">
        <w:t>-</w:t>
      </w:r>
      <w:r w:rsidRPr="0032374D">
        <w:tab/>
        <w:t>the MME or SGSN to the SCEF;</w:t>
      </w:r>
    </w:p>
    <w:p w14:paraId="13E977EA" w14:textId="77777777" w:rsidR="004E30DB" w:rsidRPr="0032374D" w:rsidRDefault="004E30DB" w:rsidP="004E30DB">
      <w:pPr>
        <w:pStyle w:val="B1"/>
      </w:pPr>
      <w:r w:rsidRPr="0032374D">
        <w:t>-</w:t>
      </w:r>
      <w:r w:rsidRPr="0032374D">
        <w:tab/>
        <w:t>the MME or SGSN to the IWK-SCEF and</w:t>
      </w:r>
    </w:p>
    <w:p w14:paraId="7EAA137C" w14:textId="77777777" w:rsidR="004E30DB" w:rsidRPr="0032374D" w:rsidRDefault="004E30DB" w:rsidP="004E30DB">
      <w:pPr>
        <w:pStyle w:val="B1"/>
      </w:pPr>
      <w:r w:rsidRPr="0032374D">
        <w:t>-</w:t>
      </w:r>
      <w:r w:rsidRPr="0032374D">
        <w:tab/>
        <w:t>the IWK-SCEF to the SCEF.</w:t>
      </w:r>
    </w:p>
    <w:p w14:paraId="5DBA8730" w14:textId="77777777" w:rsidR="004E30DB" w:rsidRPr="0032374D" w:rsidRDefault="004E30DB" w:rsidP="004E30DB">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57E1221D" w14:textId="77777777" w:rsidR="004E30DB" w:rsidRPr="0032374D" w:rsidRDefault="004E30DB" w:rsidP="004E30DB">
      <w:pPr>
        <w:rPr>
          <w:lang w:val="en-US"/>
        </w:rPr>
      </w:pPr>
      <w:r w:rsidRPr="0032374D">
        <w:rPr>
          <w:lang w:val="en-US"/>
        </w:rPr>
        <w:t>Message Format:</w:t>
      </w:r>
    </w:p>
    <w:p w14:paraId="72E69F07" w14:textId="77777777" w:rsidR="004E30DB" w:rsidRPr="0032374D" w:rsidRDefault="004E30DB" w:rsidP="004E30DB">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146FD059" w14:textId="77777777" w:rsidR="004E30DB" w:rsidRPr="0032374D" w:rsidRDefault="004E30DB" w:rsidP="004E30DB">
      <w:pPr>
        <w:spacing w:after="0"/>
        <w:ind w:left="3124" w:firstLine="476"/>
        <w:rPr>
          <w:lang w:val="en-US"/>
        </w:rPr>
      </w:pPr>
      <w:r w:rsidRPr="0032374D">
        <w:rPr>
          <w:lang w:val="en-US"/>
        </w:rPr>
        <w:t>&lt; Session-Id &gt;</w:t>
      </w:r>
    </w:p>
    <w:p w14:paraId="2098A31A" w14:textId="77777777" w:rsidR="004E30DB" w:rsidRPr="0032374D" w:rsidRDefault="004E30DB" w:rsidP="004E30DB">
      <w:pPr>
        <w:spacing w:after="0"/>
        <w:ind w:left="3124" w:firstLine="476"/>
        <w:rPr>
          <w:lang w:val="en-US"/>
        </w:rPr>
      </w:pPr>
      <w:r w:rsidRPr="0032374D">
        <w:rPr>
          <w:lang w:val="en-US"/>
        </w:rPr>
        <w:t>[ DRMP ]</w:t>
      </w:r>
    </w:p>
    <w:p w14:paraId="1AB5DBD6" w14:textId="77777777" w:rsidR="004E30DB" w:rsidRPr="0032374D" w:rsidRDefault="004E30DB" w:rsidP="004E30DB">
      <w:pPr>
        <w:spacing w:after="0"/>
        <w:ind w:left="3124" w:firstLine="476"/>
        <w:rPr>
          <w:lang w:val="en-US"/>
        </w:rPr>
      </w:pPr>
      <w:r w:rsidRPr="0032374D">
        <w:rPr>
          <w:lang w:val="en-US"/>
        </w:rPr>
        <w:t>[ Result-Code ]</w:t>
      </w:r>
    </w:p>
    <w:p w14:paraId="4DBF6DD8" w14:textId="77777777" w:rsidR="004E30DB" w:rsidRPr="0032374D" w:rsidRDefault="004E30DB" w:rsidP="004E30DB">
      <w:pPr>
        <w:spacing w:after="0"/>
        <w:ind w:left="3124" w:firstLine="476"/>
        <w:rPr>
          <w:lang w:val="en-US"/>
        </w:rPr>
      </w:pPr>
      <w:r w:rsidRPr="0032374D">
        <w:rPr>
          <w:lang w:val="en-US"/>
        </w:rPr>
        <w:t>[ Experimental-Result ]</w:t>
      </w:r>
    </w:p>
    <w:p w14:paraId="43E5CDC9" w14:textId="77777777" w:rsidR="004E30DB" w:rsidRPr="0032374D" w:rsidRDefault="004E30DB" w:rsidP="004E30DB">
      <w:pPr>
        <w:spacing w:after="0"/>
        <w:ind w:left="3124" w:firstLine="476"/>
        <w:rPr>
          <w:lang w:val="en-US"/>
        </w:rPr>
      </w:pPr>
      <w:r w:rsidRPr="0032374D">
        <w:rPr>
          <w:lang w:val="en-US"/>
        </w:rPr>
        <w:t>{ Auth-Session-State }</w:t>
      </w:r>
    </w:p>
    <w:p w14:paraId="62147B73" w14:textId="77777777" w:rsidR="004E30DB" w:rsidRPr="0032374D" w:rsidRDefault="004E30DB" w:rsidP="004E30DB">
      <w:pPr>
        <w:spacing w:after="0"/>
        <w:ind w:left="3124" w:firstLine="476"/>
        <w:rPr>
          <w:lang w:val="en-US"/>
        </w:rPr>
      </w:pPr>
      <w:r w:rsidRPr="0032374D">
        <w:rPr>
          <w:lang w:val="en-US"/>
        </w:rPr>
        <w:t>{ Origin-Host }</w:t>
      </w:r>
    </w:p>
    <w:p w14:paraId="46D0C60A" w14:textId="77777777" w:rsidR="004E30DB" w:rsidRPr="0032374D" w:rsidRDefault="004E30DB" w:rsidP="004E30DB">
      <w:pPr>
        <w:spacing w:after="0"/>
        <w:ind w:left="3408" w:firstLine="192"/>
        <w:rPr>
          <w:lang w:val="en-US"/>
        </w:rPr>
      </w:pPr>
      <w:r w:rsidRPr="0032374D">
        <w:rPr>
          <w:lang w:val="en-US"/>
        </w:rPr>
        <w:t>{ Origin-Realm }</w:t>
      </w:r>
    </w:p>
    <w:p w14:paraId="524A509D" w14:textId="77777777" w:rsidR="004E30DB" w:rsidRPr="0032374D" w:rsidRDefault="004E30DB" w:rsidP="004E30DB">
      <w:pPr>
        <w:spacing w:after="0"/>
        <w:ind w:left="3316" w:firstLine="284"/>
        <w:rPr>
          <w:lang w:val="en-US"/>
        </w:rPr>
      </w:pPr>
      <w:r w:rsidRPr="0032374D">
        <w:rPr>
          <w:lang w:val="en-US"/>
        </w:rPr>
        <w:t>[ OC-Supported-Features ]</w:t>
      </w:r>
    </w:p>
    <w:p w14:paraId="08036EDB" w14:textId="77777777" w:rsidR="004E30DB" w:rsidRPr="0032374D" w:rsidRDefault="004E30DB" w:rsidP="004E30DB">
      <w:pPr>
        <w:spacing w:after="0"/>
        <w:ind w:left="3316" w:firstLine="284"/>
        <w:rPr>
          <w:lang w:val="en-US"/>
        </w:rPr>
      </w:pPr>
      <w:r w:rsidRPr="0032374D">
        <w:rPr>
          <w:lang w:val="en-US"/>
        </w:rPr>
        <w:t>[ OC-OLR ]</w:t>
      </w:r>
    </w:p>
    <w:p w14:paraId="06C0768B" w14:textId="77777777" w:rsidR="004E30DB" w:rsidRPr="0032374D" w:rsidRDefault="004E30DB" w:rsidP="004E30DB">
      <w:pPr>
        <w:spacing w:after="0"/>
        <w:ind w:left="3316" w:firstLine="284"/>
        <w:rPr>
          <w:lang w:val="en-US"/>
        </w:rPr>
      </w:pPr>
      <w:r w:rsidRPr="0032374D">
        <w:t>*[ Load ]</w:t>
      </w:r>
    </w:p>
    <w:p w14:paraId="209061B4" w14:textId="77777777" w:rsidR="004E30DB" w:rsidRPr="0032374D" w:rsidRDefault="004E30DB" w:rsidP="004E30DB">
      <w:pPr>
        <w:spacing w:after="0"/>
        <w:ind w:left="3124" w:firstLine="476"/>
        <w:rPr>
          <w:lang w:val="en-US"/>
        </w:rPr>
      </w:pPr>
      <w:r w:rsidRPr="0032374D">
        <w:rPr>
          <w:lang w:val="en-US"/>
        </w:rPr>
        <w:t>[ Requested-Retransmission-Time ]</w:t>
      </w:r>
    </w:p>
    <w:p w14:paraId="5E00FA80" w14:textId="77777777" w:rsidR="004E30DB" w:rsidRPr="0032374D" w:rsidRDefault="004E30DB" w:rsidP="004E30DB">
      <w:pPr>
        <w:spacing w:after="0"/>
        <w:ind w:left="3124" w:firstLine="476"/>
        <w:rPr>
          <w:bCs/>
          <w:lang w:val="en-US"/>
        </w:rPr>
      </w:pPr>
      <w:r w:rsidRPr="0032374D">
        <w:rPr>
          <w:bCs/>
          <w:lang w:val="en-US"/>
        </w:rPr>
        <w:t>*[ Supported-Features ]</w:t>
      </w:r>
    </w:p>
    <w:p w14:paraId="6696DE9C" w14:textId="77777777" w:rsidR="004E30DB" w:rsidRPr="0032374D" w:rsidRDefault="004E30DB" w:rsidP="004E30DB">
      <w:pPr>
        <w:spacing w:after="0"/>
        <w:ind w:left="3124" w:firstLine="476"/>
        <w:rPr>
          <w:lang w:val="en-US"/>
        </w:rPr>
      </w:pPr>
      <w:r w:rsidRPr="0032374D">
        <w:rPr>
          <w:lang w:val="en-US"/>
        </w:rPr>
        <w:t>[ Failed-AVP ]</w:t>
      </w:r>
    </w:p>
    <w:p w14:paraId="44E6E5E8" w14:textId="77777777" w:rsidR="004E30DB" w:rsidRPr="0032374D" w:rsidRDefault="004E30DB" w:rsidP="004E30DB">
      <w:pPr>
        <w:spacing w:after="0"/>
        <w:ind w:left="3124" w:firstLine="476"/>
        <w:rPr>
          <w:lang w:val="en-US"/>
        </w:rPr>
      </w:pPr>
      <w:r w:rsidRPr="0032374D">
        <w:rPr>
          <w:lang w:val="en-US"/>
        </w:rPr>
        <w:t>*[ Proxy-Info ]</w:t>
      </w:r>
    </w:p>
    <w:p w14:paraId="690EC9F3" w14:textId="77777777" w:rsidR="004E30DB" w:rsidRPr="0032374D" w:rsidRDefault="004E30DB" w:rsidP="004E30DB">
      <w:pPr>
        <w:spacing w:after="0"/>
        <w:ind w:left="3124" w:firstLine="476"/>
        <w:rPr>
          <w:lang w:val="en-US"/>
        </w:rPr>
      </w:pPr>
      <w:r w:rsidRPr="0032374D">
        <w:rPr>
          <w:lang w:val="en-US"/>
        </w:rPr>
        <w:t>*[ Route-Record ]</w:t>
      </w:r>
    </w:p>
    <w:p w14:paraId="776652DB" w14:textId="77777777" w:rsidR="004E30DB" w:rsidRPr="0032374D" w:rsidRDefault="004E30DB" w:rsidP="004E30DB">
      <w:pPr>
        <w:spacing w:after="0"/>
        <w:ind w:left="3124" w:firstLine="476"/>
        <w:rPr>
          <w:lang w:val="en-US"/>
        </w:rPr>
      </w:pPr>
      <w:r w:rsidRPr="0032374D">
        <w:rPr>
          <w:lang w:val="en-US"/>
        </w:rPr>
        <w:t>[ TDA-Flags ]</w:t>
      </w:r>
    </w:p>
    <w:p w14:paraId="2B8584C2" w14:textId="77777777" w:rsidR="004E30DB" w:rsidRPr="0032374D" w:rsidRDefault="004E30DB" w:rsidP="004E30DB">
      <w:pPr>
        <w:spacing w:after="0"/>
        <w:ind w:left="3124" w:firstLine="476"/>
        <w:rPr>
          <w:noProof/>
          <w:lang w:val="en-US"/>
        </w:rPr>
      </w:pPr>
      <w:r w:rsidRPr="0032374D">
        <w:rPr>
          <w:lang w:val="en-US"/>
        </w:rPr>
        <w:t>*[AVP]</w:t>
      </w:r>
    </w:p>
    <w:p w14:paraId="3C42E137" w14:textId="77777777" w:rsidR="004E30DB" w:rsidRPr="0032374D" w:rsidRDefault="004E30DB" w:rsidP="004E30DB">
      <w:pPr>
        <w:pStyle w:val="Heading2"/>
        <w:rPr>
          <w:lang w:val="en-US"/>
        </w:rPr>
      </w:pPr>
      <w:bookmarkStart w:id="332" w:name="_Toc19712419"/>
      <w:bookmarkStart w:id="333" w:name="_Toc36020017"/>
      <w:bookmarkStart w:id="334" w:name="_Toc183892805"/>
      <w:bookmarkStart w:id="335" w:name="_Toc191378255"/>
      <w:r w:rsidRPr="0032374D">
        <w:rPr>
          <w:lang w:val="en-US"/>
        </w:rPr>
        <w:t>6.3</w:t>
      </w:r>
      <w:r w:rsidRPr="0032374D">
        <w:rPr>
          <w:lang w:val="en-US"/>
        </w:rPr>
        <w:tab/>
        <w:t>Result-Code AVP and Experimental-Result AVP Values</w:t>
      </w:r>
      <w:bookmarkEnd w:id="332"/>
      <w:bookmarkEnd w:id="333"/>
      <w:bookmarkEnd w:id="334"/>
      <w:bookmarkEnd w:id="335"/>
    </w:p>
    <w:p w14:paraId="6CC6D38B" w14:textId="77777777" w:rsidR="004E30DB" w:rsidRPr="0032374D" w:rsidRDefault="004E30DB" w:rsidP="004E30DB">
      <w:pPr>
        <w:pStyle w:val="Heading3"/>
        <w:rPr>
          <w:lang w:val="en-US"/>
        </w:rPr>
      </w:pPr>
      <w:bookmarkStart w:id="336" w:name="_Toc19712420"/>
      <w:bookmarkStart w:id="337" w:name="_Toc36020018"/>
      <w:bookmarkStart w:id="338" w:name="_Toc183892806"/>
      <w:bookmarkStart w:id="339" w:name="_Toc191378256"/>
      <w:r w:rsidRPr="0032374D">
        <w:rPr>
          <w:lang w:val="en-US"/>
        </w:rPr>
        <w:t>6.3.1</w:t>
      </w:r>
      <w:r w:rsidRPr="0032374D">
        <w:rPr>
          <w:lang w:val="en-US"/>
        </w:rPr>
        <w:tab/>
        <w:t>General</w:t>
      </w:r>
      <w:bookmarkEnd w:id="336"/>
      <w:bookmarkEnd w:id="337"/>
      <w:bookmarkEnd w:id="338"/>
      <w:bookmarkEnd w:id="339"/>
    </w:p>
    <w:p w14:paraId="22AE7029" w14:textId="77777777" w:rsidR="004E30DB" w:rsidRPr="0032374D" w:rsidRDefault="004E30DB" w:rsidP="004E30DB">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1911A7B1" w14:textId="77777777" w:rsidR="004E30DB" w:rsidRPr="0032374D" w:rsidRDefault="004E30DB" w:rsidP="004E30DB">
      <w:pPr>
        <w:pStyle w:val="Heading3"/>
        <w:rPr>
          <w:lang w:val="en-US"/>
        </w:rPr>
      </w:pPr>
      <w:bookmarkStart w:id="340" w:name="_Toc19712421"/>
      <w:bookmarkStart w:id="341" w:name="_Toc36020019"/>
      <w:bookmarkStart w:id="342" w:name="_Toc183892807"/>
      <w:bookmarkStart w:id="343" w:name="_Toc191378257"/>
      <w:r w:rsidRPr="0032374D">
        <w:rPr>
          <w:lang w:val="en-US"/>
        </w:rPr>
        <w:t>6.3.2</w:t>
      </w:r>
      <w:r w:rsidRPr="0032374D">
        <w:rPr>
          <w:lang w:val="en-US"/>
        </w:rPr>
        <w:tab/>
        <w:t>Success</w:t>
      </w:r>
      <w:bookmarkEnd w:id="340"/>
      <w:bookmarkEnd w:id="341"/>
      <w:bookmarkEnd w:id="342"/>
      <w:bookmarkEnd w:id="343"/>
    </w:p>
    <w:p w14:paraId="555B0020" w14:textId="77777777" w:rsidR="004E30DB" w:rsidRPr="0032374D" w:rsidRDefault="004E30DB" w:rsidP="004E30DB">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1F20A8C3" w14:textId="77777777" w:rsidR="004E30DB" w:rsidRPr="0032374D" w:rsidRDefault="004E30DB" w:rsidP="004E30DB">
      <w:pPr>
        <w:pStyle w:val="Heading3"/>
        <w:rPr>
          <w:lang w:val="en-US" w:eastAsia="zh-CN"/>
        </w:rPr>
      </w:pPr>
      <w:bookmarkStart w:id="344" w:name="_Toc19712422"/>
      <w:bookmarkStart w:id="345" w:name="_Toc36020020"/>
      <w:bookmarkStart w:id="346" w:name="_Toc183892808"/>
      <w:bookmarkStart w:id="347" w:name="_Toc191378258"/>
      <w:r w:rsidRPr="0032374D">
        <w:rPr>
          <w:lang w:val="en-US"/>
        </w:rPr>
        <w:t>6.3.3</w:t>
      </w:r>
      <w:r w:rsidRPr="0032374D">
        <w:rPr>
          <w:lang w:val="en-US"/>
        </w:rPr>
        <w:tab/>
      </w:r>
      <w:r w:rsidRPr="0032374D">
        <w:rPr>
          <w:lang w:val="en-US" w:eastAsia="zh-CN"/>
        </w:rPr>
        <w:t>Permanent Failures</w:t>
      </w:r>
      <w:bookmarkEnd w:id="344"/>
      <w:bookmarkEnd w:id="345"/>
      <w:bookmarkEnd w:id="346"/>
      <w:bookmarkEnd w:id="347"/>
    </w:p>
    <w:p w14:paraId="42F71236" w14:textId="77777777" w:rsidR="004E30DB" w:rsidRPr="0032374D" w:rsidRDefault="004E30DB" w:rsidP="004E30DB">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1B828580" w14:textId="77777777" w:rsidR="004E30DB" w:rsidRPr="0032374D" w:rsidRDefault="004E30DB" w:rsidP="004E30DB">
      <w:pPr>
        <w:pStyle w:val="Heading4"/>
        <w:rPr>
          <w:lang w:val="en-US"/>
        </w:rPr>
      </w:pPr>
      <w:bookmarkStart w:id="348" w:name="_Toc19712423"/>
      <w:bookmarkStart w:id="349" w:name="_Toc36020021"/>
      <w:bookmarkStart w:id="350" w:name="_Toc183892809"/>
      <w:bookmarkStart w:id="351" w:name="_Toc191378259"/>
      <w:r w:rsidRPr="0032374D">
        <w:rPr>
          <w:lang w:val="en-US"/>
        </w:rPr>
        <w:t>6.3.3.1</w:t>
      </w:r>
      <w:r w:rsidRPr="0032374D">
        <w:rPr>
          <w:lang w:val="en-US"/>
        </w:rPr>
        <w:tab/>
        <w:t>DIAMETER_ERROR_UNAUTHORIZED_REQUESTING_ENTITY (5510)</w:t>
      </w:r>
      <w:bookmarkEnd w:id="348"/>
      <w:bookmarkEnd w:id="349"/>
      <w:bookmarkEnd w:id="350"/>
      <w:bookmarkEnd w:id="351"/>
    </w:p>
    <w:p w14:paraId="794837D8" w14:textId="77777777"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62934A16" w14:textId="77777777" w:rsidR="004E30DB" w:rsidRPr="0032374D" w:rsidRDefault="004E30DB" w:rsidP="004E30DB">
      <w:pPr>
        <w:pStyle w:val="Heading4"/>
        <w:rPr>
          <w:lang w:val="en-US"/>
        </w:rPr>
      </w:pPr>
      <w:bookmarkStart w:id="352" w:name="_Toc19712424"/>
      <w:bookmarkStart w:id="353" w:name="_Toc36020022"/>
      <w:bookmarkStart w:id="354" w:name="_Toc183892810"/>
      <w:bookmarkStart w:id="355" w:name="_Toc191378260"/>
      <w:r w:rsidRPr="0032374D">
        <w:rPr>
          <w:lang w:val="en-US"/>
        </w:rPr>
        <w:t>6.3.3.2</w:t>
      </w:r>
      <w:r w:rsidRPr="0032374D">
        <w:rPr>
          <w:lang w:val="en-US"/>
        </w:rPr>
        <w:tab/>
        <w:t>DIAMETER_ERROR_UNAUTHORIZED_SERVICE (5511)</w:t>
      </w:r>
      <w:bookmarkEnd w:id="352"/>
      <w:bookmarkEnd w:id="353"/>
      <w:bookmarkEnd w:id="354"/>
      <w:bookmarkEnd w:id="355"/>
    </w:p>
    <w:p w14:paraId="478E0821" w14:textId="77777777" w:rsidR="004E30DB" w:rsidRPr="0032374D" w:rsidRDefault="004E30DB" w:rsidP="004E30DB">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2EDAC789" w14:textId="77777777" w:rsidR="004E30DB" w:rsidRPr="0032374D" w:rsidRDefault="004E30DB" w:rsidP="004E30DB">
      <w:pPr>
        <w:pStyle w:val="Heading4"/>
        <w:rPr>
          <w:lang w:val="en-US"/>
        </w:rPr>
      </w:pPr>
      <w:bookmarkStart w:id="356" w:name="_Toc19712425"/>
      <w:bookmarkStart w:id="357" w:name="_Toc36020023"/>
      <w:bookmarkStart w:id="358" w:name="_Toc183892811"/>
      <w:bookmarkStart w:id="359" w:name="_Toc191378261"/>
      <w:r w:rsidRPr="0032374D">
        <w:rPr>
          <w:lang w:val="en-US"/>
        </w:rPr>
        <w:t>6.3.3.3</w:t>
      </w:r>
      <w:r w:rsidRPr="0032374D">
        <w:rPr>
          <w:lang w:val="en-US"/>
        </w:rPr>
        <w:tab/>
        <w:t>DIAMETER_ERROR_CONFIGURATION_EVENT_STORAGE_NOT_ SUCCESSFUL (5513)</w:t>
      </w:r>
      <w:bookmarkEnd w:id="356"/>
      <w:bookmarkEnd w:id="357"/>
      <w:bookmarkEnd w:id="358"/>
      <w:bookmarkEnd w:id="359"/>
    </w:p>
    <w:p w14:paraId="1A259BAD" w14:textId="77777777" w:rsidR="004E30DB" w:rsidRPr="0032374D" w:rsidRDefault="004E30DB" w:rsidP="004E30DB">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2FD20B93" w14:textId="77777777" w:rsidR="004E30DB" w:rsidRPr="0032374D" w:rsidRDefault="004E30DB" w:rsidP="004E30DB">
      <w:pPr>
        <w:pStyle w:val="Heading4"/>
        <w:rPr>
          <w:lang w:val="en-US"/>
        </w:rPr>
      </w:pPr>
      <w:bookmarkStart w:id="360" w:name="_Toc19712426"/>
      <w:bookmarkStart w:id="361" w:name="_Toc36020024"/>
      <w:bookmarkStart w:id="362" w:name="_Toc183892812"/>
      <w:bookmarkStart w:id="363" w:name="_Toc191378262"/>
      <w:r w:rsidRPr="0032374D">
        <w:rPr>
          <w:lang w:val="en-US"/>
        </w:rPr>
        <w:lastRenderedPageBreak/>
        <w:t>6.3.3.4</w:t>
      </w:r>
      <w:r w:rsidRPr="0032374D">
        <w:rPr>
          <w:lang w:val="en-US"/>
        </w:rPr>
        <w:tab/>
        <w:t>DIAMETER_ERROR_CONFIGURATION_EVENT_NON_EXISTANT (5514)</w:t>
      </w:r>
      <w:bookmarkEnd w:id="360"/>
      <w:bookmarkEnd w:id="361"/>
      <w:bookmarkEnd w:id="362"/>
      <w:bookmarkEnd w:id="363"/>
    </w:p>
    <w:p w14:paraId="2812C412" w14:textId="77777777"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2F8ACD2" w14:textId="77777777" w:rsidR="004E30DB" w:rsidRPr="0032374D" w:rsidRDefault="004E30DB" w:rsidP="004E30DB">
      <w:pPr>
        <w:pStyle w:val="Heading4"/>
        <w:rPr>
          <w:lang w:val="en-US"/>
        </w:rPr>
      </w:pPr>
      <w:bookmarkStart w:id="364" w:name="_Toc19712427"/>
      <w:bookmarkStart w:id="365" w:name="_Toc36020025"/>
      <w:bookmarkStart w:id="366" w:name="_Toc183892813"/>
      <w:bookmarkStart w:id="367" w:name="_Toc191378263"/>
      <w:r w:rsidRPr="0032374D">
        <w:rPr>
          <w:lang w:val="en-US"/>
        </w:rPr>
        <w:t>6.3.3.5</w:t>
      </w:r>
      <w:r w:rsidRPr="0032374D">
        <w:rPr>
          <w:lang w:val="en-US"/>
        </w:rPr>
        <w:tab/>
        <w:t>DIAMETER_ERROR_REQUESTED_LOCATION_NOT_SERVED (5650)</w:t>
      </w:r>
      <w:bookmarkEnd w:id="364"/>
      <w:bookmarkEnd w:id="365"/>
      <w:bookmarkEnd w:id="366"/>
      <w:bookmarkEnd w:id="367"/>
    </w:p>
    <w:p w14:paraId="490ADCAA" w14:textId="77777777" w:rsidR="004E30DB" w:rsidRPr="0032374D" w:rsidRDefault="004E30DB" w:rsidP="004E30DB">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40C040A5" w14:textId="77777777" w:rsidR="004E30DB" w:rsidRPr="0032374D" w:rsidRDefault="004E30DB" w:rsidP="004E30DB">
      <w:pPr>
        <w:pStyle w:val="Heading4"/>
      </w:pPr>
      <w:bookmarkStart w:id="368" w:name="_Toc19712428"/>
      <w:bookmarkStart w:id="369" w:name="_Toc36020026"/>
      <w:bookmarkStart w:id="370" w:name="_Toc183892814"/>
      <w:bookmarkStart w:id="371" w:name="_Toc191378264"/>
      <w:r w:rsidRPr="0032374D">
        <w:t>6.3.3.6</w:t>
      </w:r>
      <w:r w:rsidRPr="0032374D">
        <w:tab/>
        <w:t>DIAMETER_ERROR_USER_UNKNOWN (5001)</w:t>
      </w:r>
      <w:bookmarkEnd w:id="368"/>
      <w:bookmarkEnd w:id="369"/>
      <w:bookmarkEnd w:id="370"/>
      <w:bookmarkEnd w:id="371"/>
    </w:p>
    <w:p w14:paraId="2A7CE072"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13BB3B7A" w14:textId="77777777" w:rsidR="004E30DB" w:rsidRPr="0032374D" w:rsidRDefault="004E30DB" w:rsidP="004E30DB">
      <w:pPr>
        <w:pStyle w:val="Heading4"/>
      </w:pPr>
      <w:bookmarkStart w:id="372" w:name="_Toc19712429"/>
      <w:bookmarkStart w:id="373" w:name="_Toc36020027"/>
      <w:bookmarkStart w:id="374" w:name="_Toc183892815"/>
      <w:bookmarkStart w:id="375" w:name="_Toc191378265"/>
      <w:r w:rsidRPr="0032374D">
        <w:t>6.3.3.</w:t>
      </w:r>
      <w:r w:rsidRPr="0032374D">
        <w:rPr>
          <w:lang w:val="sv-SE"/>
        </w:rPr>
        <w:t>7</w:t>
      </w:r>
      <w:r w:rsidRPr="0032374D">
        <w:tab/>
        <w:t>DIAMETER_ERROR_OPERATION_NOT_ALLOWED (5101)</w:t>
      </w:r>
      <w:bookmarkEnd w:id="372"/>
      <w:bookmarkEnd w:id="373"/>
      <w:bookmarkEnd w:id="374"/>
      <w:bookmarkEnd w:id="375"/>
    </w:p>
    <w:p w14:paraId="10E5646E" w14:textId="77777777" w:rsidR="004E30DB" w:rsidRPr="0032374D" w:rsidRDefault="004E30DB" w:rsidP="004E30DB">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4B4A90C6"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6A0DA58" w14:textId="77777777" w:rsidR="004E30DB" w:rsidRPr="0032374D" w:rsidRDefault="004E30DB" w:rsidP="004E30DB">
      <w:pPr>
        <w:pStyle w:val="Heading4"/>
      </w:pPr>
      <w:bookmarkStart w:id="376" w:name="_Toc19712430"/>
      <w:bookmarkStart w:id="377" w:name="_Toc36020028"/>
      <w:bookmarkStart w:id="378" w:name="_Toc183892816"/>
      <w:bookmarkStart w:id="379" w:name="_Toc191378266"/>
      <w:r w:rsidRPr="0032374D">
        <w:t>6.3.3.</w:t>
      </w:r>
      <w:r w:rsidRPr="0032374D">
        <w:rPr>
          <w:lang w:val="sv-SE"/>
        </w:rPr>
        <w:t>8</w:t>
      </w:r>
      <w:r w:rsidRPr="0032374D">
        <w:tab/>
        <w:t>DIAMETER_ERROR_INVALID_EPS_BEARER (5651)</w:t>
      </w:r>
      <w:bookmarkEnd w:id="376"/>
      <w:bookmarkEnd w:id="377"/>
      <w:bookmarkEnd w:id="378"/>
      <w:bookmarkEnd w:id="379"/>
    </w:p>
    <w:p w14:paraId="63E51059"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there is no bearer context for the user.</w:t>
      </w:r>
    </w:p>
    <w:p w14:paraId="65B110E1" w14:textId="77777777" w:rsidR="004E30DB" w:rsidRPr="0032374D" w:rsidRDefault="004E30DB" w:rsidP="004E30DB">
      <w:pPr>
        <w:pStyle w:val="Heading4"/>
      </w:pPr>
      <w:bookmarkStart w:id="380" w:name="_Toc19712431"/>
      <w:bookmarkStart w:id="381" w:name="_Toc36020029"/>
      <w:bookmarkStart w:id="382" w:name="_Toc183892817"/>
      <w:bookmarkStart w:id="383" w:name="_Toc191378267"/>
      <w:r w:rsidRPr="0032374D">
        <w:t>6.3.3.</w:t>
      </w:r>
      <w:r w:rsidRPr="0032374D">
        <w:rPr>
          <w:lang w:val="sv-SE"/>
        </w:rPr>
        <w:t>9</w:t>
      </w:r>
      <w:r w:rsidRPr="0032374D">
        <w:tab/>
        <w:t>DIAMETER_ERROR_NIDD_CONFIGURATION_NOT_AVAILABLE (5652)</w:t>
      </w:r>
      <w:bookmarkEnd w:id="380"/>
      <w:bookmarkEnd w:id="381"/>
      <w:bookmarkEnd w:id="382"/>
      <w:bookmarkEnd w:id="383"/>
    </w:p>
    <w:p w14:paraId="54E16CD1" w14:textId="77777777" w:rsidR="004E30DB" w:rsidRPr="0032374D" w:rsidRDefault="004E30DB" w:rsidP="004E30DB">
      <w:r w:rsidRPr="0032374D">
        <w:t xml:space="preserve">This result code </w:t>
      </w:r>
      <w:r w:rsidRPr="0032374D">
        <w:rPr>
          <w:lang w:eastAsia="zh-CN"/>
        </w:rPr>
        <w:t>shall be</w:t>
      </w:r>
      <w:r w:rsidRPr="0032374D">
        <w:t xml:space="preserve"> sent by the SCEF to indicate that there is no valid NIDD configuration available.</w:t>
      </w:r>
    </w:p>
    <w:p w14:paraId="67186909" w14:textId="77777777" w:rsidR="004E30DB" w:rsidRPr="0032374D" w:rsidRDefault="004E30DB" w:rsidP="004E30DB">
      <w:pPr>
        <w:pStyle w:val="Heading4"/>
        <w:rPr>
          <w:lang w:val="en-US"/>
        </w:rPr>
      </w:pPr>
      <w:bookmarkStart w:id="384" w:name="_Toc19712432"/>
      <w:bookmarkStart w:id="385" w:name="_Toc36020030"/>
      <w:bookmarkStart w:id="386" w:name="_Toc183892818"/>
      <w:bookmarkStart w:id="387" w:name="_Toc191378268"/>
      <w:r w:rsidRPr="0032374D">
        <w:rPr>
          <w:lang w:val="en-US"/>
        </w:rPr>
        <w:t>6.3.3.10</w:t>
      </w:r>
      <w:r w:rsidRPr="0032374D">
        <w:rPr>
          <w:lang w:val="en-US"/>
        </w:rPr>
        <w:tab/>
        <w:t>DIAMETER_ERROR_ SCEF_REFERENCE_ID_UNKNOWN (5515)</w:t>
      </w:r>
      <w:bookmarkEnd w:id="384"/>
      <w:bookmarkEnd w:id="385"/>
      <w:bookmarkEnd w:id="386"/>
      <w:bookmarkEnd w:id="387"/>
    </w:p>
    <w:p w14:paraId="2E8279AE" w14:textId="77777777"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5E82C1E7" w14:textId="77777777" w:rsidR="004E30DB" w:rsidRPr="0032374D" w:rsidRDefault="004E30DB" w:rsidP="004E30DB">
      <w:pPr>
        <w:pStyle w:val="Heading4"/>
        <w:rPr>
          <w:lang w:val="en-US"/>
        </w:rPr>
      </w:pPr>
      <w:bookmarkStart w:id="388" w:name="_Toc19712433"/>
      <w:bookmarkStart w:id="389" w:name="_Toc36020031"/>
      <w:bookmarkStart w:id="390" w:name="_Toc183892819"/>
      <w:bookmarkStart w:id="391" w:name="_Toc191378269"/>
      <w:r w:rsidRPr="0032374D">
        <w:rPr>
          <w:lang w:val="en-US"/>
        </w:rPr>
        <w:t>6.3.3.11</w:t>
      </w:r>
      <w:r w:rsidRPr="0032374D">
        <w:rPr>
          <w:lang w:val="en-US"/>
        </w:rPr>
        <w:tab/>
      </w:r>
      <w:r w:rsidRPr="0032374D">
        <w:t>DIAMETER_ERROR_USER_TEMPORARILY_UNREACHABLE</w:t>
      </w:r>
      <w:r w:rsidRPr="0032374D">
        <w:rPr>
          <w:lang w:val="en-US"/>
        </w:rPr>
        <w:t xml:space="preserve"> (5653)</w:t>
      </w:r>
      <w:bookmarkEnd w:id="388"/>
      <w:bookmarkEnd w:id="389"/>
      <w:bookmarkEnd w:id="390"/>
      <w:bookmarkEnd w:id="391"/>
    </w:p>
    <w:p w14:paraId="5955B5E0" w14:textId="77777777" w:rsidR="004E30DB" w:rsidRPr="0032374D" w:rsidRDefault="004E30DB" w:rsidP="004E30DB">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82F2EFC" w14:textId="77777777" w:rsidR="004E30DB" w:rsidRPr="0032374D" w:rsidRDefault="004E30DB" w:rsidP="004E30DB">
      <w:pPr>
        <w:pStyle w:val="Heading4"/>
        <w:rPr>
          <w:lang w:val="en-US"/>
        </w:rPr>
      </w:pPr>
      <w:bookmarkStart w:id="392" w:name="_Toc19712434"/>
      <w:bookmarkStart w:id="393" w:name="_Toc36020032"/>
      <w:bookmarkStart w:id="394" w:name="_Toc183892820"/>
      <w:bookmarkStart w:id="395" w:name="_Toc191378270"/>
      <w:r w:rsidRPr="0032374D">
        <w:rPr>
          <w:lang w:val="en-US"/>
        </w:rPr>
        <w:t>6.3.3.12</w:t>
      </w:r>
      <w:r w:rsidRPr="0032374D">
        <w:rPr>
          <w:lang w:val="en-US"/>
        </w:rPr>
        <w:tab/>
      </w:r>
      <w:r w:rsidRPr="0032374D">
        <w:t>DIAMETER_ERROR_UNREACHABLE_USER</w:t>
      </w:r>
      <w:r w:rsidRPr="0032374D">
        <w:rPr>
          <w:lang w:val="en-US"/>
        </w:rPr>
        <w:t xml:space="preserve"> (4221)</w:t>
      </w:r>
      <w:bookmarkEnd w:id="392"/>
      <w:bookmarkEnd w:id="393"/>
      <w:bookmarkEnd w:id="394"/>
      <w:bookmarkEnd w:id="395"/>
    </w:p>
    <w:p w14:paraId="552A66DE" w14:textId="77777777" w:rsidR="004E30DB" w:rsidRPr="0032374D" w:rsidRDefault="004E30DB" w:rsidP="004E30DB">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6B92D03" w14:textId="77777777" w:rsidR="004E30DB" w:rsidRPr="0032374D" w:rsidRDefault="004E30DB" w:rsidP="004E30DB">
      <w:pPr>
        <w:pStyle w:val="Heading2"/>
        <w:rPr>
          <w:lang w:val="en-US"/>
        </w:rPr>
      </w:pPr>
      <w:bookmarkStart w:id="396" w:name="_Toc19712435"/>
      <w:bookmarkStart w:id="397" w:name="_Toc36020033"/>
      <w:bookmarkStart w:id="398" w:name="_Toc183892821"/>
      <w:bookmarkStart w:id="399" w:name="_Toc191378271"/>
      <w:r w:rsidRPr="0032374D">
        <w:rPr>
          <w:lang w:val="en-US"/>
        </w:rPr>
        <w:t>6.4</w:t>
      </w:r>
      <w:r w:rsidRPr="0032374D">
        <w:rPr>
          <w:lang w:val="en-US"/>
        </w:rPr>
        <w:tab/>
        <w:t>AVPs</w:t>
      </w:r>
      <w:bookmarkEnd w:id="396"/>
      <w:bookmarkEnd w:id="397"/>
      <w:bookmarkEnd w:id="398"/>
      <w:bookmarkEnd w:id="399"/>
    </w:p>
    <w:p w14:paraId="1900A82E" w14:textId="77777777" w:rsidR="004E30DB" w:rsidRPr="0032374D" w:rsidRDefault="004E30DB" w:rsidP="004E30DB">
      <w:pPr>
        <w:pStyle w:val="Heading3"/>
        <w:rPr>
          <w:lang w:val="en-US"/>
        </w:rPr>
      </w:pPr>
      <w:bookmarkStart w:id="400" w:name="_Toc19712436"/>
      <w:bookmarkStart w:id="401" w:name="_Toc36020034"/>
      <w:bookmarkStart w:id="402" w:name="_Toc183892822"/>
      <w:bookmarkStart w:id="403" w:name="_Toc191378272"/>
      <w:r w:rsidRPr="0032374D">
        <w:rPr>
          <w:lang w:val="en-US"/>
        </w:rPr>
        <w:t>6.4.1</w:t>
      </w:r>
      <w:r w:rsidRPr="0032374D">
        <w:rPr>
          <w:lang w:val="en-US"/>
        </w:rPr>
        <w:tab/>
        <w:t>General</w:t>
      </w:r>
      <w:bookmarkEnd w:id="400"/>
      <w:bookmarkEnd w:id="401"/>
      <w:bookmarkEnd w:id="402"/>
      <w:bookmarkEnd w:id="403"/>
    </w:p>
    <w:p w14:paraId="4940A941" w14:textId="77777777" w:rsidR="004E30DB" w:rsidRPr="0032374D" w:rsidRDefault="004E30DB" w:rsidP="004E30DB">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50A9F376" w14:textId="77777777" w:rsidR="004E30DB" w:rsidRPr="0032374D" w:rsidRDefault="004E30DB" w:rsidP="004E30DB">
      <w:pPr>
        <w:rPr>
          <w:lang w:val="en-US"/>
        </w:rPr>
      </w:pPr>
      <w:r w:rsidRPr="0032374D">
        <w:t>For all AVPs which contain bit masks and are of the type Unsigned32, bit 0 shall be the least significant bit. For example, to get the value of bit 0, a bit mask of 0x00000001 should be used.</w:t>
      </w:r>
    </w:p>
    <w:p w14:paraId="22EDCF55" w14:textId="77777777" w:rsidR="004E30DB" w:rsidRPr="0032374D" w:rsidRDefault="004E30DB" w:rsidP="004E30DB">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4E30DB" w:rsidRPr="0032374D" w14:paraId="7B087F9E" w14:textId="77777777" w:rsidTr="00677622">
        <w:trPr>
          <w:cantSplit/>
          <w:tblHeader/>
          <w:jc w:val="center"/>
        </w:trPr>
        <w:tc>
          <w:tcPr>
            <w:tcW w:w="0" w:type="auto"/>
            <w:gridSpan w:val="4"/>
            <w:tcBorders>
              <w:top w:val="single" w:sz="4" w:space="0" w:color="auto"/>
              <w:left w:val="single" w:sz="4" w:space="0" w:color="auto"/>
            </w:tcBorders>
            <w:shd w:val="clear" w:color="auto" w:fill="E0E0E0"/>
          </w:tcPr>
          <w:p w14:paraId="1837C513" w14:textId="77777777" w:rsidR="004E30DB" w:rsidRPr="0032374D" w:rsidRDefault="004E30DB" w:rsidP="00677622">
            <w:pPr>
              <w:pStyle w:val="TH"/>
              <w:rPr>
                <w:lang w:val="en-US"/>
              </w:rPr>
            </w:pPr>
          </w:p>
        </w:tc>
        <w:tc>
          <w:tcPr>
            <w:tcW w:w="0" w:type="auto"/>
            <w:gridSpan w:val="4"/>
            <w:tcBorders>
              <w:top w:val="single" w:sz="4" w:space="0" w:color="auto"/>
            </w:tcBorders>
            <w:shd w:val="clear" w:color="auto" w:fill="E0E0E0"/>
          </w:tcPr>
          <w:p w14:paraId="2E903189" w14:textId="77777777" w:rsidR="004E30DB" w:rsidRPr="0032374D" w:rsidRDefault="004E30DB" w:rsidP="00677622">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6CC9211E" w14:textId="77777777" w:rsidR="004E30DB" w:rsidRPr="0032374D" w:rsidRDefault="004E30DB" w:rsidP="00677622">
            <w:pPr>
              <w:pStyle w:val="TH"/>
              <w:rPr>
                <w:lang w:val="en-US"/>
              </w:rPr>
            </w:pPr>
          </w:p>
        </w:tc>
      </w:tr>
      <w:tr w:rsidR="004E30DB" w:rsidRPr="0032374D" w14:paraId="15698952" w14:textId="77777777" w:rsidTr="00677622">
        <w:trPr>
          <w:cantSplit/>
          <w:tblHeader/>
          <w:jc w:val="center"/>
        </w:trPr>
        <w:tc>
          <w:tcPr>
            <w:tcW w:w="0" w:type="auto"/>
            <w:shd w:val="clear" w:color="auto" w:fill="E0E0E0"/>
          </w:tcPr>
          <w:p w14:paraId="1014DD31" w14:textId="77777777" w:rsidR="004E30DB" w:rsidRPr="0032374D" w:rsidRDefault="004E30DB" w:rsidP="00677622">
            <w:pPr>
              <w:pStyle w:val="TH"/>
              <w:rPr>
                <w:lang w:val="en-US"/>
              </w:rPr>
            </w:pPr>
            <w:r w:rsidRPr="0032374D">
              <w:rPr>
                <w:lang w:val="en-US"/>
              </w:rPr>
              <w:t>Attribute Name</w:t>
            </w:r>
          </w:p>
        </w:tc>
        <w:tc>
          <w:tcPr>
            <w:tcW w:w="0" w:type="auto"/>
            <w:shd w:val="clear" w:color="auto" w:fill="E0E0E0"/>
          </w:tcPr>
          <w:p w14:paraId="0B765FF8" w14:textId="77777777" w:rsidR="004E30DB" w:rsidRPr="0032374D" w:rsidRDefault="004E30DB" w:rsidP="00677622">
            <w:pPr>
              <w:pStyle w:val="TH"/>
              <w:rPr>
                <w:lang w:val="en-US"/>
              </w:rPr>
            </w:pPr>
            <w:r w:rsidRPr="0032374D">
              <w:rPr>
                <w:lang w:val="en-US"/>
              </w:rPr>
              <w:t>AVP Code</w:t>
            </w:r>
          </w:p>
        </w:tc>
        <w:tc>
          <w:tcPr>
            <w:tcW w:w="0" w:type="auto"/>
            <w:shd w:val="clear" w:color="auto" w:fill="E0E0E0"/>
          </w:tcPr>
          <w:p w14:paraId="574C654A" w14:textId="77777777" w:rsidR="004E30DB" w:rsidRPr="0032374D" w:rsidRDefault="004E30DB" w:rsidP="00677622">
            <w:pPr>
              <w:pStyle w:val="TH"/>
              <w:rPr>
                <w:lang w:val="en-US"/>
              </w:rPr>
            </w:pPr>
            <w:r>
              <w:rPr>
                <w:lang w:val="en-US"/>
              </w:rPr>
              <w:t>Clause</w:t>
            </w:r>
            <w:r w:rsidRPr="0032374D">
              <w:rPr>
                <w:lang w:val="en-US"/>
              </w:rPr>
              <w:t xml:space="preserve"> defined</w:t>
            </w:r>
          </w:p>
        </w:tc>
        <w:tc>
          <w:tcPr>
            <w:tcW w:w="0" w:type="auto"/>
            <w:shd w:val="clear" w:color="auto" w:fill="E0E0E0"/>
          </w:tcPr>
          <w:p w14:paraId="28D6AA91" w14:textId="77777777" w:rsidR="004E30DB" w:rsidRPr="0032374D" w:rsidRDefault="004E30DB" w:rsidP="00677622">
            <w:pPr>
              <w:pStyle w:val="TH"/>
              <w:rPr>
                <w:lang w:val="en-US"/>
              </w:rPr>
            </w:pPr>
            <w:r w:rsidRPr="0032374D">
              <w:rPr>
                <w:lang w:val="en-US"/>
              </w:rPr>
              <w:t>Value Type</w:t>
            </w:r>
          </w:p>
        </w:tc>
        <w:tc>
          <w:tcPr>
            <w:tcW w:w="0" w:type="auto"/>
            <w:shd w:val="clear" w:color="auto" w:fill="E0E0E0"/>
          </w:tcPr>
          <w:p w14:paraId="4E5A389E" w14:textId="77777777" w:rsidR="004E30DB" w:rsidRPr="0032374D" w:rsidRDefault="004E30DB" w:rsidP="00677622">
            <w:pPr>
              <w:pStyle w:val="TH"/>
              <w:rPr>
                <w:lang w:val="en-US"/>
              </w:rPr>
            </w:pPr>
            <w:r w:rsidRPr="0032374D">
              <w:rPr>
                <w:lang w:val="en-US"/>
              </w:rPr>
              <w:t>Must</w:t>
            </w:r>
          </w:p>
        </w:tc>
        <w:tc>
          <w:tcPr>
            <w:tcW w:w="0" w:type="auto"/>
            <w:shd w:val="clear" w:color="auto" w:fill="E0E0E0"/>
          </w:tcPr>
          <w:p w14:paraId="763AEB39" w14:textId="77777777" w:rsidR="004E30DB" w:rsidRPr="0032374D" w:rsidRDefault="004E30DB" w:rsidP="00677622">
            <w:pPr>
              <w:pStyle w:val="TH"/>
              <w:rPr>
                <w:lang w:val="en-US"/>
              </w:rPr>
            </w:pPr>
            <w:r w:rsidRPr="0032374D">
              <w:rPr>
                <w:lang w:val="en-US"/>
              </w:rPr>
              <w:t>May</w:t>
            </w:r>
          </w:p>
        </w:tc>
        <w:tc>
          <w:tcPr>
            <w:tcW w:w="0" w:type="auto"/>
            <w:shd w:val="clear" w:color="auto" w:fill="E0E0E0"/>
          </w:tcPr>
          <w:p w14:paraId="4D5EE424" w14:textId="77777777" w:rsidR="004E30DB" w:rsidRPr="0032374D" w:rsidRDefault="004E30DB" w:rsidP="00677622">
            <w:pPr>
              <w:pStyle w:val="TH"/>
              <w:rPr>
                <w:lang w:val="en-US"/>
              </w:rPr>
            </w:pPr>
            <w:r w:rsidRPr="0032374D">
              <w:rPr>
                <w:lang w:val="en-US"/>
              </w:rPr>
              <w:t>Should not</w:t>
            </w:r>
          </w:p>
        </w:tc>
        <w:tc>
          <w:tcPr>
            <w:tcW w:w="0" w:type="auto"/>
            <w:shd w:val="clear" w:color="auto" w:fill="E0E0E0"/>
          </w:tcPr>
          <w:p w14:paraId="4C630B6D" w14:textId="77777777" w:rsidR="004E30DB" w:rsidRPr="0032374D" w:rsidRDefault="004E30DB" w:rsidP="00677622">
            <w:pPr>
              <w:pStyle w:val="TH"/>
              <w:rPr>
                <w:lang w:val="en-US"/>
              </w:rPr>
            </w:pPr>
            <w:r w:rsidRPr="0032374D">
              <w:rPr>
                <w:lang w:val="en-US"/>
              </w:rPr>
              <w:t>Must not</w:t>
            </w:r>
          </w:p>
        </w:tc>
        <w:tc>
          <w:tcPr>
            <w:tcW w:w="0" w:type="auto"/>
            <w:shd w:val="clear" w:color="auto" w:fill="E0E0E0"/>
          </w:tcPr>
          <w:p w14:paraId="0EBA1FFB" w14:textId="77777777" w:rsidR="004E30DB" w:rsidRPr="0032374D" w:rsidRDefault="004E30DB" w:rsidP="00677622">
            <w:pPr>
              <w:pStyle w:val="TH"/>
              <w:rPr>
                <w:lang w:val="en-US"/>
              </w:rPr>
            </w:pPr>
            <w:r w:rsidRPr="0032374D">
              <w:rPr>
                <w:lang w:val="en-US"/>
              </w:rPr>
              <w:t>May Encr.</w:t>
            </w:r>
          </w:p>
        </w:tc>
      </w:tr>
      <w:tr w:rsidR="004E30DB" w:rsidRPr="0032374D" w14:paraId="39109B82" w14:textId="77777777" w:rsidTr="00677622">
        <w:trPr>
          <w:cantSplit/>
          <w:tblHeader/>
          <w:jc w:val="center"/>
        </w:trPr>
        <w:tc>
          <w:tcPr>
            <w:tcW w:w="0" w:type="auto"/>
          </w:tcPr>
          <w:p w14:paraId="0CC5DDEB" w14:textId="77777777" w:rsidR="004E30DB" w:rsidRPr="0032374D" w:rsidRDefault="004E30DB" w:rsidP="00677622">
            <w:pPr>
              <w:pStyle w:val="TAL"/>
              <w:rPr>
                <w:lang w:val="en-US"/>
              </w:rPr>
            </w:pPr>
            <w:r w:rsidRPr="0032374D">
              <w:rPr>
                <w:lang w:val="en-US"/>
              </w:rPr>
              <w:t>Communication-Failure-Information</w:t>
            </w:r>
          </w:p>
        </w:tc>
        <w:tc>
          <w:tcPr>
            <w:tcW w:w="0" w:type="auto"/>
          </w:tcPr>
          <w:p w14:paraId="1DDF2CA8" w14:textId="77777777" w:rsidR="004E30DB" w:rsidRPr="0032374D" w:rsidRDefault="004E30DB" w:rsidP="00677622">
            <w:pPr>
              <w:pStyle w:val="TAL"/>
              <w:rPr>
                <w:lang w:val="en-US"/>
              </w:rPr>
            </w:pPr>
            <w:r w:rsidRPr="0032374D">
              <w:rPr>
                <w:lang w:val="en-US"/>
              </w:rPr>
              <w:t>4300</w:t>
            </w:r>
          </w:p>
        </w:tc>
        <w:tc>
          <w:tcPr>
            <w:tcW w:w="0" w:type="auto"/>
          </w:tcPr>
          <w:p w14:paraId="15C0E9EC" w14:textId="77777777" w:rsidR="004E30DB" w:rsidRPr="0032374D" w:rsidRDefault="004E30DB" w:rsidP="00677622">
            <w:pPr>
              <w:pStyle w:val="TAL"/>
              <w:rPr>
                <w:lang w:val="en-US"/>
              </w:rPr>
            </w:pPr>
            <w:r w:rsidRPr="0032374D">
              <w:rPr>
                <w:lang w:val="en-US"/>
              </w:rPr>
              <w:t>6.4.4</w:t>
            </w:r>
          </w:p>
        </w:tc>
        <w:tc>
          <w:tcPr>
            <w:tcW w:w="0" w:type="auto"/>
          </w:tcPr>
          <w:p w14:paraId="24DAC1C0" w14:textId="77777777" w:rsidR="004E30DB" w:rsidRPr="0032374D" w:rsidRDefault="004E30DB" w:rsidP="00677622">
            <w:pPr>
              <w:pStyle w:val="TAL"/>
              <w:rPr>
                <w:lang w:val="en-US"/>
              </w:rPr>
            </w:pPr>
            <w:r w:rsidRPr="0032374D">
              <w:rPr>
                <w:lang w:val="en-US"/>
              </w:rPr>
              <w:t>Grouped</w:t>
            </w:r>
          </w:p>
        </w:tc>
        <w:tc>
          <w:tcPr>
            <w:tcW w:w="0" w:type="auto"/>
          </w:tcPr>
          <w:p w14:paraId="7747B35F" w14:textId="77777777" w:rsidR="004E30DB" w:rsidRPr="0032374D" w:rsidRDefault="004E30DB" w:rsidP="00677622">
            <w:pPr>
              <w:pStyle w:val="TAL"/>
              <w:rPr>
                <w:lang w:val="en-US"/>
              </w:rPr>
            </w:pPr>
            <w:r w:rsidRPr="0032374D">
              <w:rPr>
                <w:lang w:val="en-US"/>
              </w:rPr>
              <w:t>M,V</w:t>
            </w:r>
          </w:p>
        </w:tc>
        <w:tc>
          <w:tcPr>
            <w:tcW w:w="0" w:type="auto"/>
          </w:tcPr>
          <w:p w14:paraId="14B92E70" w14:textId="77777777" w:rsidR="004E30DB" w:rsidRPr="0032374D" w:rsidRDefault="004E30DB" w:rsidP="00677622">
            <w:pPr>
              <w:pStyle w:val="TAL"/>
              <w:rPr>
                <w:lang w:val="en-US"/>
              </w:rPr>
            </w:pPr>
          </w:p>
        </w:tc>
        <w:tc>
          <w:tcPr>
            <w:tcW w:w="0" w:type="auto"/>
          </w:tcPr>
          <w:p w14:paraId="1F3739F5" w14:textId="77777777" w:rsidR="004E30DB" w:rsidRPr="0032374D" w:rsidRDefault="004E30DB" w:rsidP="00677622">
            <w:pPr>
              <w:pStyle w:val="TAL"/>
              <w:rPr>
                <w:lang w:val="en-US"/>
              </w:rPr>
            </w:pPr>
          </w:p>
        </w:tc>
        <w:tc>
          <w:tcPr>
            <w:tcW w:w="0" w:type="auto"/>
          </w:tcPr>
          <w:p w14:paraId="24B7397B" w14:textId="77777777" w:rsidR="004E30DB" w:rsidRPr="0032374D" w:rsidRDefault="004E30DB" w:rsidP="00677622">
            <w:pPr>
              <w:pStyle w:val="TAL"/>
              <w:rPr>
                <w:lang w:val="en-US"/>
              </w:rPr>
            </w:pPr>
          </w:p>
        </w:tc>
        <w:tc>
          <w:tcPr>
            <w:tcW w:w="0" w:type="auto"/>
          </w:tcPr>
          <w:p w14:paraId="2424F67B" w14:textId="77777777" w:rsidR="004E30DB" w:rsidRPr="0032374D" w:rsidRDefault="004E30DB" w:rsidP="00677622">
            <w:pPr>
              <w:pStyle w:val="TAL"/>
              <w:rPr>
                <w:lang w:val="en-US"/>
              </w:rPr>
            </w:pPr>
            <w:r w:rsidRPr="0032374D">
              <w:rPr>
                <w:lang w:val="en-US"/>
              </w:rPr>
              <w:t>No</w:t>
            </w:r>
          </w:p>
        </w:tc>
      </w:tr>
      <w:tr w:rsidR="004E30DB" w:rsidRPr="0032374D" w14:paraId="34B16E0D" w14:textId="77777777" w:rsidTr="00677622">
        <w:trPr>
          <w:cantSplit/>
          <w:tblHeader/>
          <w:jc w:val="center"/>
        </w:trPr>
        <w:tc>
          <w:tcPr>
            <w:tcW w:w="0" w:type="auto"/>
          </w:tcPr>
          <w:p w14:paraId="4D2AA75D" w14:textId="77777777" w:rsidR="004E30DB" w:rsidRPr="0032374D" w:rsidRDefault="004E30DB" w:rsidP="00677622">
            <w:pPr>
              <w:pStyle w:val="TAL"/>
              <w:rPr>
                <w:color w:val="000000"/>
                <w:lang w:eastAsia="ja-JP"/>
              </w:rPr>
            </w:pPr>
            <w:r w:rsidRPr="0032374D">
              <w:rPr>
                <w:color w:val="000000"/>
                <w:lang w:eastAsia="ja-JP"/>
              </w:rPr>
              <w:t>Cause-Type</w:t>
            </w:r>
          </w:p>
        </w:tc>
        <w:tc>
          <w:tcPr>
            <w:tcW w:w="0" w:type="auto"/>
          </w:tcPr>
          <w:p w14:paraId="78636C27" w14:textId="77777777" w:rsidR="004E30DB" w:rsidRPr="0032374D" w:rsidRDefault="004E30DB" w:rsidP="00677622">
            <w:pPr>
              <w:pStyle w:val="TAL"/>
              <w:rPr>
                <w:lang w:val="en-US"/>
              </w:rPr>
            </w:pPr>
            <w:r w:rsidRPr="0032374D">
              <w:rPr>
                <w:lang w:val="en-US"/>
              </w:rPr>
              <w:t>4301</w:t>
            </w:r>
          </w:p>
        </w:tc>
        <w:tc>
          <w:tcPr>
            <w:tcW w:w="0" w:type="auto"/>
          </w:tcPr>
          <w:p w14:paraId="19391E6A" w14:textId="77777777" w:rsidR="004E30DB" w:rsidRPr="0032374D" w:rsidRDefault="004E30DB" w:rsidP="00677622">
            <w:pPr>
              <w:pStyle w:val="TAL"/>
              <w:rPr>
                <w:lang w:val="en-US"/>
              </w:rPr>
            </w:pPr>
            <w:r w:rsidRPr="0032374D">
              <w:rPr>
                <w:lang w:val="en-US"/>
              </w:rPr>
              <w:t>6.4.5</w:t>
            </w:r>
          </w:p>
        </w:tc>
        <w:tc>
          <w:tcPr>
            <w:tcW w:w="0" w:type="auto"/>
          </w:tcPr>
          <w:p w14:paraId="3F5080EE" w14:textId="77777777" w:rsidR="004E30DB" w:rsidRPr="0032374D" w:rsidRDefault="004E30DB" w:rsidP="00677622">
            <w:pPr>
              <w:pStyle w:val="TAL"/>
              <w:rPr>
                <w:lang w:val="en-US"/>
              </w:rPr>
            </w:pPr>
            <w:r w:rsidRPr="0032374D">
              <w:rPr>
                <w:lang w:val="en-US"/>
              </w:rPr>
              <w:t>Unsigned32</w:t>
            </w:r>
          </w:p>
        </w:tc>
        <w:tc>
          <w:tcPr>
            <w:tcW w:w="0" w:type="auto"/>
          </w:tcPr>
          <w:p w14:paraId="0E6EFBB0" w14:textId="77777777" w:rsidR="004E30DB" w:rsidRPr="0032374D" w:rsidRDefault="004E30DB" w:rsidP="00677622">
            <w:pPr>
              <w:pStyle w:val="TAL"/>
              <w:rPr>
                <w:lang w:val="en-US"/>
              </w:rPr>
            </w:pPr>
            <w:r w:rsidRPr="0032374D">
              <w:rPr>
                <w:lang w:val="en-US"/>
              </w:rPr>
              <w:t>M,V</w:t>
            </w:r>
          </w:p>
        </w:tc>
        <w:tc>
          <w:tcPr>
            <w:tcW w:w="0" w:type="auto"/>
          </w:tcPr>
          <w:p w14:paraId="52BA3E84" w14:textId="77777777" w:rsidR="004E30DB" w:rsidRPr="0032374D" w:rsidRDefault="004E30DB" w:rsidP="00677622">
            <w:pPr>
              <w:pStyle w:val="TAL"/>
              <w:rPr>
                <w:lang w:val="en-US"/>
              </w:rPr>
            </w:pPr>
          </w:p>
        </w:tc>
        <w:tc>
          <w:tcPr>
            <w:tcW w:w="0" w:type="auto"/>
          </w:tcPr>
          <w:p w14:paraId="4DFD34E7" w14:textId="77777777" w:rsidR="004E30DB" w:rsidRPr="0032374D" w:rsidRDefault="004E30DB" w:rsidP="00677622">
            <w:pPr>
              <w:pStyle w:val="TAL"/>
              <w:rPr>
                <w:lang w:val="en-US"/>
              </w:rPr>
            </w:pPr>
          </w:p>
        </w:tc>
        <w:tc>
          <w:tcPr>
            <w:tcW w:w="0" w:type="auto"/>
          </w:tcPr>
          <w:p w14:paraId="05E371CA" w14:textId="77777777" w:rsidR="004E30DB" w:rsidRPr="0032374D" w:rsidRDefault="004E30DB" w:rsidP="00677622">
            <w:pPr>
              <w:pStyle w:val="TAL"/>
              <w:rPr>
                <w:lang w:val="en-US"/>
              </w:rPr>
            </w:pPr>
          </w:p>
        </w:tc>
        <w:tc>
          <w:tcPr>
            <w:tcW w:w="0" w:type="auto"/>
          </w:tcPr>
          <w:p w14:paraId="01910D21" w14:textId="77777777" w:rsidR="004E30DB" w:rsidRPr="0032374D" w:rsidRDefault="004E30DB" w:rsidP="00677622">
            <w:pPr>
              <w:pStyle w:val="TAL"/>
              <w:rPr>
                <w:lang w:val="en-US"/>
              </w:rPr>
            </w:pPr>
            <w:r w:rsidRPr="0032374D">
              <w:rPr>
                <w:lang w:val="en-US"/>
              </w:rPr>
              <w:t>No</w:t>
            </w:r>
          </w:p>
        </w:tc>
      </w:tr>
      <w:tr w:rsidR="004E30DB" w:rsidRPr="0032374D" w14:paraId="6FD1AE34" w14:textId="77777777" w:rsidTr="00677622">
        <w:trPr>
          <w:cantSplit/>
          <w:tblHeader/>
          <w:jc w:val="center"/>
        </w:trPr>
        <w:tc>
          <w:tcPr>
            <w:tcW w:w="0" w:type="auto"/>
          </w:tcPr>
          <w:p w14:paraId="15D7B202" w14:textId="77777777" w:rsidR="004E30DB" w:rsidRPr="0032374D" w:rsidRDefault="004E30DB" w:rsidP="00677622">
            <w:pPr>
              <w:pStyle w:val="TAL"/>
              <w:rPr>
                <w:color w:val="000000"/>
                <w:lang w:eastAsia="ja-JP"/>
              </w:rPr>
            </w:pPr>
            <w:r w:rsidRPr="0032374D">
              <w:rPr>
                <w:color w:val="000000"/>
                <w:lang w:eastAsia="ja-JP"/>
              </w:rPr>
              <w:t>S1AP-Cause</w:t>
            </w:r>
          </w:p>
        </w:tc>
        <w:tc>
          <w:tcPr>
            <w:tcW w:w="0" w:type="auto"/>
          </w:tcPr>
          <w:p w14:paraId="0ED4A812" w14:textId="77777777" w:rsidR="004E30DB" w:rsidRPr="0032374D" w:rsidRDefault="004E30DB" w:rsidP="00677622">
            <w:pPr>
              <w:pStyle w:val="TAL"/>
              <w:rPr>
                <w:lang w:val="en-US"/>
              </w:rPr>
            </w:pPr>
            <w:r w:rsidRPr="0032374D">
              <w:rPr>
                <w:lang w:val="en-US"/>
              </w:rPr>
              <w:t>4302</w:t>
            </w:r>
          </w:p>
        </w:tc>
        <w:tc>
          <w:tcPr>
            <w:tcW w:w="0" w:type="auto"/>
          </w:tcPr>
          <w:p w14:paraId="0F407240" w14:textId="77777777" w:rsidR="004E30DB" w:rsidRPr="0032374D" w:rsidRDefault="004E30DB" w:rsidP="00677622">
            <w:pPr>
              <w:pStyle w:val="TAL"/>
              <w:rPr>
                <w:lang w:val="en-US"/>
              </w:rPr>
            </w:pPr>
            <w:r w:rsidRPr="0032374D">
              <w:rPr>
                <w:lang w:val="en-US"/>
              </w:rPr>
              <w:t>6.4.6</w:t>
            </w:r>
          </w:p>
        </w:tc>
        <w:tc>
          <w:tcPr>
            <w:tcW w:w="0" w:type="auto"/>
          </w:tcPr>
          <w:p w14:paraId="366BC9D2" w14:textId="77777777" w:rsidR="004E30DB" w:rsidRPr="0032374D" w:rsidRDefault="004E30DB" w:rsidP="00677622">
            <w:pPr>
              <w:pStyle w:val="TAL"/>
              <w:rPr>
                <w:lang w:val="en-US"/>
              </w:rPr>
            </w:pPr>
            <w:r w:rsidRPr="0032374D">
              <w:rPr>
                <w:lang w:val="en-US"/>
              </w:rPr>
              <w:t>Unsigned32</w:t>
            </w:r>
          </w:p>
        </w:tc>
        <w:tc>
          <w:tcPr>
            <w:tcW w:w="0" w:type="auto"/>
          </w:tcPr>
          <w:p w14:paraId="602A40D6" w14:textId="77777777" w:rsidR="004E30DB" w:rsidRPr="0032374D" w:rsidRDefault="004E30DB" w:rsidP="00677622">
            <w:pPr>
              <w:pStyle w:val="TAL"/>
              <w:rPr>
                <w:lang w:val="en-US"/>
              </w:rPr>
            </w:pPr>
            <w:r w:rsidRPr="0032374D">
              <w:rPr>
                <w:lang w:val="en-US"/>
              </w:rPr>
              <w:t>M,V</w:t>
            </w:r>
          </w:p>
        </w:tc>
        <w:tc>
          <w:tcPr>
            <w:tcW w:w="0" w:type="auto"/>
          </w:tcPr>
          <w:p w14:paraId="50063519" w14:textId="77777777" w:rsidR="004E30DB" w:rsidRPr="0032374D" w:rsidRDefault="004E30DB" w:rsidP="00677622">
            <w:pPr>
              <w:pStyle w:val="TAL"/>
              <w:rPr>
                <w:lang w:val="en-US"/>
              </w:rPr>
            </w:pPr>
          </w:p>
        </w:tc>
        <w:tc>
          <w:tcPr>
            <w:tcW w:w="0" w:type="auto"/>
          </w:tcPr>
          <w:p w14:paraId="192FD461" w14:textId="77777777" w:rsidR="004E30DB" w:rsidRPr="0032374D" w:rsidRDefault="004E30DB" w:rsidP="00677622">
            <w:pPr>
              <w:pStyle w:val="TAL"/>
              <w:rPr>
                <w:lang w:val="en-US"/>
              </w:rPr>
            </w:pPr>
          </w:p>
        </w:tc>
        <w:tc>
          <w:tcPr>
            <w:tcW w:w="0" w:type="auto"/>
          </w:tcPr>
          <w:p w14:paraId="5AF34DFA" w14:textId="77777777" w:rsidR="004E30DB" w:rsidRPr="0032374D" w:rsidRDefault="004E30DB" w:rsidP="00677622">
            <w:pPr>
              <w:pStyle w:val="TAL"/>
              <w:rPr>
                <w:lang w:val="en-US"/>
              </w:rPr>
            </w:pPr>
          </w:p>
        </w:tc>
        <w:tc>
          <w:tcPr>
            <w:tcW w:w="0" w:type="auto"/>
          </w:tcPr>
          <w:p w14:paraId="43034743" w14:textId="77777777" w:rsidR="004E30DB" w:rsidRPr="0032374D" w:rsidRDefault="004E30DB" w:rsidP="00677622">
            <w:pPr>
              <w:pStyle w:val="TAL"/>
              <w:rPr>
                <w:lang w:val="en-US"/>
              </w:rPr>
            </w:pPr>
            <w:r w:rsidRPr="0032374D">
              <w:rPr>
                <w:lang w:val="en-US"/>
              </w:rPr>
              <w:t>No</w:t>
            </w:r>
          </w:p>
        </w:tc>
      </w:tr>
      <w:tr w:rsidR="004E30DB" w:rsidRPr="0032374D" w14:paraId="464A7FA0" w14:textId="77777777" w:rsidTr="00677622">
        <w:trPr>
          <w:cantSplit/>
          <w:tblHeader/>
          <w:jc w:val="center"/>
        </w:trPr>
        <w:tc>
          <w:tcPr>
            <w:tcW w:w="0" w:type="auto"/>
          </w:tcPr>
          <w:p w14:paraId="5A14EB10" w14:textId="77777777" w:rsidR="004E30DB" w:rsidRPr="0032374D" w:rsidRDefault="004E30DB" w:rsidP="00677622">
            <w:pPr>
              <w:pStyle w:val="TAL"/>
              <w:rPr>
                <w:color w:val="000000"/>
                <w:lang w:eastAsia="ja-JP"/>
              </w:rPr>
            </w:pPr>
            <w:r w:rsidRPr="0032374D">
              <w:rPr>
                <w:color w:val="000000"/>
                <w:lang w:eastAsia="ja-JP"/>
              </w:rPr>
              <w:t>RANAP-Cause</w:t>
            </w:r>
          </w:p>
        </w:tc>
        <w:tc>
          <w:tcPr>
            <w:tcW w:w="0" w:type="auto"/>
          </w:tcPr>
          <w:p w14:paraId="6F8AAD7C" w14:textId="77777777" w:rsidR="004E30DB" w:rsidRPr="0032374D" w:rsidRDefault="004E30DB" w:rsidP="00677622">
            <w:pPr>
              <w:pStyle w:val="TAL"/>
              <w:rPr>
                <w:lang w:val="en-US"/>
              </w:rPr>
            </w:pPr>
            <w:r w:rsidRPr="0032374D">
              <w:rPr>
                <w:lang w:val="en-US"/>
              </w:rPr>
              <w:t>4303</w:t>
            </w:r>
          </w:p>
        </w:tc>
        <w:tc>
          <w:tcPr>
            <w:tcW w:w="0" w:type="auto"/>
          </w:tcPr>
          <w:p w14:paraId="362E64BC" w14:textId="77777777" w:rsidR="004E30DB" w:rsidRPr="0032374D" w:rsidRDefault="004E30DB" w:rsidP="00677622">
            <w:pPr>
              <w:pStyle w:val="TAL"/>
              <w:rPr>
                <w:lang w:val="en-US"/>
              </w:rPr>
            </w:pPr>
            <w:r w:rsidRPr="0032374D">
              <w:rPr>
                <w:lang w:val="en-US"/>
              </w:rPr>
              <w:t>6.4.7</w:t>
            </w:r>
          </w:p>
        </w:tc>
        <w:tc>
          <w:tcPr>
            <w:tcW w:w="0" w:type="auto"/>
          </w:tcPr>
          <w:p w14:paraId="2CDB4F59" w14:textId="77777777" w:rsidR="004E30DB" w:rsidRPr="0032374D" w:rsidRDefault="004E30DB" w:rsidP="00677622">
            <w:pPr>
              <w:pStyle w:val="TAL"/>
              <w:rPr>
                <w:lang w:val="en-US"/>
              </w:rPr>
            </w:pPr>
            <w:r w:rsidRPr="0032374D">
              <w:rPr>
                <w:lang w:val="en-US"/>
              </w:rPr>
              <w:t>Unsigned32</w:t>
            </w:r>
          </w:p>
        </w:tc>
        <w:tc>
          <w:tcPr>
            <w:tcW w:w="0" w:type="auto"/>
          </w:tcPr>
          <w:p w14:paraId="747FD502" w14:textId="77777777" w:rsidR="004E30DB" w:rsidRPr="0032374D" w:rsidRDefault="004E30DB" w:rsidP="00677622">
            <w:pPr>
              <w:pStyle w:val="TAL"/>
              <w:rPr>
                <w:lang w:val="en-US"/>
              </w:rPr>
            </w:pPr>
            <w:r w:rsidRPr="0032374D">
              <w:rPr>
                <w:lang w:val="en-US"/>
              </w:rPr>
              <w:t>M,V</w:t>
            </w:r>
          </w:p>
        </w:tc>
        <w:tc>
          <w:tcPr>
            <w:tcW w:w="0" w:type="auto"/>
          </w:tcPr>
          <w:p w14:paraId="671B9919" w14:textId="77777777" w:rsidR="004E30DB" w:rsidRPr="0032374D" w:rsidRDefault="004E30DB" w:rsidP="00677622">
            <w:pPr>
              <w:pStyle w:val="TAL"/>
              <w:rPr>
                <w:lang w:val="en-US"/>
              </w:rPr>
            </w:pPr>
          </w:p>
        </w:tc>
        <w:tc>
          <w:tcPr>
            <w:tcW w:w="0" w:type="auto"/>
          </w:tcPr>
          <w:p w14:paraId="28CD3929" w14:textId="77777777" w:rsidR="004E30DB" w:rsidRPr="0032374D" w:rsidRDefault="004E30DB" w:rsidP="00677622">
            <w:pPr>
              <w:pStyle w:val="TAL"/>
              <w:rPr>
                <w:lang w:val="en-US"/>
              </w:rPr>
            </w:pPr>
          </w:p>
        </w:tc>
        <w:tc>
          <w:tcPr>
            <w:tcW w:w="0" w:type="auto"/>
          </w:tcPr>
          <w:p w14:paraId="6416B501" w14:textId="77777777" w:rsidR="004E30DB" w:rsidRPr="0032374D" w:rsidRDefault="004E30DB" w:rsidP="00677622">
            <w:pPr>
              <w:pStyle w:val="TAL"/>
              <w:rPr>
                <w:lang w:val="en-US"/>
              </w:rPr>
            </w:pPr>
          </w:p>
        </w:tc>
        <w:tc>
          <w:tcPr>
            <w:tcW w:w="0" w:type="auto"/>
          </w:tcPr>
          <w:p w14:paraId="562AE2C5" w14:textId="77777777" w:rsidR="004E30DB" w:rsidRPr="0032374D" w:rsidRDefault="004E30DB" w:rsidP="00677622">
            <w:pPr>
              <w:pStyle w:val="TAL"/>
              <w:rPr>
                <w:lang w:val="en-US"/>
              </w:rPr>
            </w:pPr>
            <w:r w:rsidRPr="0032374D">
              <w:rPr>
                <w:lang w:val="en-US"/>
              </w:rPr>
              <w:t>No</w:t>
            </w:r>
          </w:p>
        </w:tc>
      </w:tr>
      <w:tr w:rsidR="004E30DB" w:rsidRPr="0032374D" w14:paraId="05D2AA02" w14:textId="77777777" w:rsidTr="00677622">
        <w:trPr>
          <w:cantSplit/>
          <w:tblHeader/>
          <w:jc w:val="center"/>
        </w:trPr>
        <w:tc>
          <w:tcPr>
            <w:tcW w:w="0" w:type="auto"/>
          </w:tcPr>
          <w:p w14:paraId="330EF1B8" w14:textId="77777777" w:rsidR="004E30DB" w:rsidRPr="0032374D" w:rsidRDefault="004E30DB" w:rsidP="00677622">
            <w:pPr>
              <w:pStyle w:val="TAL"/>
              <w:rPr>
                <w:color w:val="000000"/>
                <w:lang w:eastAsia="ja-JP"/>
              </w:rPr>
            </w:pPr>
            <w:r w:rsidRPr="0032374D">
              <w:rPr>
                <w:color w:val="000000"/>
                <w:lang w:eastAsia="ja-JP"/>
              </w:rPr>
              <w:t>BSSGP-Cause</w:t>
            </w:r>
          </w:p>
        </w:tc>
        <w:tc>
          <w:tcPr>
            <w:tcW w:w="0" w:type="auto"/>
          </w:tcPr>
          <w:p w14:paraId="5F5BFC74" w14:textId="77777777" w:rsidR="004E30DB" w:rsidRPr="0032374D" w:rsidRDefault="004E30DB" w:rsidP="00677622">
            <w:pPr>
              <w:pStyle w:val="TAL"/>
              <w:rPr>
                <w:lang w:val="en-US"/>
              </w:rPr>
            </w:pPr>
            <w:r w:rsidRPr="0032374D">
              <w:rPr>
                <w:lang w:val="en-US"/>
              </w:rPr>
              <w:t>4309</w:t>
            </w:r>
          </w:p>
        </w:tc>
        <w:tc>
          <w:tcPr>
            <w:tcW w:w="0" w:type="auto"/>
          </w:tcPr>
          <w:p w14:paraId="66F0DB75" w14:textId="77777777" w:rsidR="004E30DB" w:rsidRPr="0032374D" w:rsidRDefault="004E30DB" w:rsidP="00677622">
            <w:pPr>
              <w:pStyle w:val="TAL"/>
              <w:rPr>
                <w:lang w:val="en-US"/>
              </w:rPr>
            </w:pPr>
            <w:r w:rsidRPr="0032374D">
              <w:rPr>
                <w:lang w:val="en-US"/>
              </w:rPr>
              <w:t>6.4.8</w:t>
            </w:r>
          </w:p>
        </w:tc>
        <w:tc>
          <w:tcPr>
            <w:tcW w:w="0" w:type="auto"/>
          </w:tcPr>
          <w:p w14:paraId="4120183B" w14:textId="77777777" w:rsidR="004E30DB" w:rsidRPr="0032374D" w:rsidRDefault="004E30DB" w:rsidP="00677622">
            <w:pPr>
              <w:pStyle w:val="TAL"/>
              <w:rPr>
                <w:lang w:val="en-US"/>
              </w:rPr>
            </w:pPr>
            <w:r w:rsidRPr="0032374D">
              <w:rPr>
                <w:lang w:val="en-US"/>
              </w:rPr>
              <w:t>Unsigned32</w:t>
            </w:r>
          </w:p>
        </w:tc>
        <w:tc>
          <w:tcPr>
            <w:tcW w:w="0" w:type="auto"/>
          </w:tcPr>
          <w:p w14:paraId="074E6B86" w14:textId="77777777" w:rsidR="004E30DB" w:rsidRPr="0032374D" w:rsidRDefault="004E30DB" w:rsidP="00677622">
            <w:pPr>
              <w:pStyle w:val="TAL"/>
              <w:rPr>
                <w:lang w:val="en-US"/>
              </w:rPr>
            </w:pPr>
            <w:r w:rsidRPr="0032374D">
              <w:rPr>
                <w:lang w:val="en-US"/>
              </w:rPr>
              <w:t>M,V</w:t>
            </w:r>
          </w:p>
        </w:tc>
        <w:tc>
          <w:tcPr>
            <w:tcW w:w="0" w:type="auto"/>
          </w:tcPr>
          <w:p w14:paraId="667FB038" w14:textId="77777777" w:rsidR="004E30DB" w:rsidRPr="0032374D" w:rsidRDefault="004E30DB" w:rsidP="00677622">
            <w:pPr>
              <w:pStyle w:val="TAL"/>
              <w:rPr>
                <w:lang w:val="en-US"/>
              </w:rPr>
            </w:pPr>
          </w:p>
        </w:tc>
        <w:tc>
          <w:tcPr>
            <w:tcW w:w="0" w:type="auto"/>
          </w:tcPr>
          <w:p w14:paraId="4B984B8E" w14:textId="77777777" w:rsidR="004E30DB" w:rsidRPr="0032374D" w:rsidRDefault="004E30DB" w:rsidP="00677622">
            <w:pPr>
              <w:pStyle w:val="TAL"/>
              <w:rPr>
                <w:lang w:val="en-US"/>
              </w:rPr>
            </w:pPr>
          </w:p>
        </w:tc>
        <w:tc>
          <w:tcPr>
            <w:tcW w:w="0" w:type="auto"/>
          </w:tcPr>
          <w:p w14:paraId="2C97600D" w14:textId="77777777" w:rsidR="004E30DB" w:rsidRPr="0032374D" w:rsidRDefault="004E30DB" w:rsidP="00677622">
            <w:pPr>
              <w:pStyle w:val="TAL"/>
              <w:rPr>
                <w:lang w:val="en-US"/>
              </w:rPr>
            </w:pPr>
          </w:p>
        </w:tc>
        <w:tc>
          <w:tcPr>
            <w:tcW w:w="0" w:type="auto"/>
          </w:tcPr>
          <w:p w14:paraId="464CA7EB" w14:textId="77777777" w:rsidR="004E30DB" w:rsidRPr="0032374D" w:rsidRDefault="004E30DB" w:rsidP="00677622">
            <w:pPr>
              <w:pStyle w:val="TAL"/>
              <w:rPr>
                <w:lang w:val="en-US"/>
              </w:rPr>
            </w:pPr>
            <w:r w:rsidRPr="0032374D">
              <w:rPr>
                <w:lang w:val="en-US"/>
              </w:rPr>
              <w:t>No</w:t>
            </w:r>
          </w:p>
        </w:tc>
      </w:tr>
      <w:tr w:rsidR="004E30DB" w:rsidRPr="0032374D" w14:paraId="7172063A" w14:textId="77777777" w:rsidTr="00677622">
        <w:trPr>
          <w:cantSplit/>
          <w:tblHeader/>
          <w:jc w:val="center"/>
        </w:trPr>
        <w:tc>
          <w:tcPr>
            <w:tcW w:w="0" w:type="auto"/>
          </w:tcPr>
          <w:p w14:paraId="7DD0B4B6" w14:textId="77777777" w:rsidR="004E30DB" w:rsidRPr="0032374D" w:rsidRDefault="004E30DB" w:rsidP="00677622">
            <w:pPr>
              <w:pStyle w:val="TAL"/>
              <w:rPr>
                <w:color w:val="000000"/>
                <w:lang w:eastAsia="ja-JP"/>
              </w:rPr>
            </w:pPr>
            <w:r w:rsidRPr="0032374D">
              <w:rPr>
                <w:color w:val="000000"/>
                <w:lang w:eastAsia="ja-JP"/>
              </w:rPr>
              <w:t>GMM-Cause</w:t>
            </w:r>
          </w:p>
        </w:tc>
        <w:tc>
          <w:tcPr>
            <w:tcW w:w="0" w:type="auto"/>
          </w:tcPr>
          <w:p w14:paraId="4AB1ADD7" w14:textId="77777777" w:rsidR="004E30DB" w:rsidRPr="0032374D" w:rsidRDefault="004E30DB" w:rsidP="00677622">
            <w:pPr>
              <w:pStyle w:val="TAL"/>
              <w:rPr>
                <w:lang w:val="en-US"/>
              </w:rPr>
            </w:pPr>
            <w:r w:rsidRPr="0032374D">
              <w:rPr>
                <w:lang w:val="en-US"/>
              </w:rPr>
              <w:t>4304</w:t>
            </w:r>
          </w:p>
        </w:tc>
        <w:tc>
          <w:tcPr>
            <w:tcW w:w="0" w:type="auto"/>
          </w:tcPr>
          <w:p w14:paraId="1D66F789" w14:textId="77777777" w:rsidR="004E30DB" w:rsidRPr="0032374D" w:rsidRDefault="004E30DB" w:rsidP="00677622">
            <w:pPr>
              <w:pStyle w:val="TAL"/>
              <w:rPr>
                <w:lang w:val="en-US"/>
              </w:rPr>
            </w:pPr>
            <w:r w:rsidRPr="0032374D">
              <w:rPr>
                <w:lang w:val="en-US"/>
              </w:rPr>
              <w:t>6.4.9</w:t>
            </w:r>
          </w:p>
        </w:tc>
        <w:tc>
          <w:tcPr>
            <w:tcW w:w="0" w:type="auto"/>
          </w:tcPr>
          <w:p w14:paraId="123301DD" w14:textId="77777777" w:rsidR="004E30DB" w:rsidRPr="0032374D" w:rsidRDefault="004E30DB" w:rsidP="00677622">
            <w:pPr>
              <w:pStyle w:val="TAL"/>
              <w:rPr>
                <w:lang w:val="en-US"/>
              </w:rPr>
            </w:pPr>
            <w:r w:rsidRPr="0032374D">
              <w:rPr>
                <w:lang w:val="en-US"/>
              </w:rPr>
              <w:t>Unsigned32</w:t>
            </w:r>
          </w:p>
        </w:tc>
        <w:tc>
          <w:tcPr>
            <w:tcW w:w="0" w:type="auto"/>
          </w:tcPr>
          <w:p w14:paraId="49DB2C83" w14:textId="77777777" w:rsidR="004E30DB" w:rsidRPr="0032374D" w:rsidRDefault="004E30DB" w:rsidP="00677622">
            <w:pPr>
              <w:pStyle w:val="TAL"/>
              <w:rPr>
                <w:lang w:val="en-US"/>
              </w:rPr>
            </w:pPr>
            <w:r w:rsidRPr="0032374D">
              <w:rPr>
                <w:lang w:val="en-US"/>
              </w:rPr>
              <w:t>M,V</w:t>
            </w:r>
          </w:p>
        </w:tc>
        <w:tc>
          <w:tcPr>
            <w:tcW w:w="0" w:type="auto"/>
          </w:tcPr>
          <w:p w14:paraId="78478463" w14:textId="77777777" w:rsidR="004E30DB" w:rsidRPr="0032374D" w:rsidRDefault="004E30DB" w:rsidP="00677622">
            <w:pPr>
              <w:pStyle w:val="TAL"/>
              <w:rPr>
                <w:lang w:val="en-US"/>
              </w:rPr>
            </w:pPr>
          </w:p>
        </w:tc>
        <w:tc>
          <w:tcPr>
            <w:tcW w:w="0" w:type="auto"/>
          </w:tcPr>
          <w:p w14:paraId="6AAED242" w14:textId="77777777" w:rsidR="004E30DB" w:rsidRPr="0032374D" w:rsidRDefault="004E30DB" w:rsidP="00677622">
            <w:pPr>
              <w:pStyle w:val="TAL"/>
              <w:rPr>
                <w:lang w:val="en-US"/>
              </w:rPr>
            </w:pPr>
          </w:p>
        </w:tc>
        <w:tc>
          <w:tcPr>
            <w:tcW w:w="0" w:type="auto"/>
          </w:tcPr>
          <w:p w14:paraId="4FC51766" w14:textId="77777777" w:rsidR="004E30DB" w:rsidRPr="0032374D" w:rsidRDefault="004E30DB" w:rsidP="00677622">
            <w:pPr>
              <w:pStyle w:val="TAL"/>
              <w:rPr>
                <w:lang w:val="en-US"/>
              </w:rPr>
            </w:pPr>
          </w:p>
        </w:tc>
        <w:tc>
          <w:tcPr>
            <w:tcW w:w="0" w:type="auto"/>
          </w:tcPr>
          <w:p w14:paraId="571F93B2" w14:textId="77777777" w:rsidR="004E30DB" w:rsidRPr="0032374D" w:rsidRDefault="004E30DB" w:rsidP="00677622">
            <w:pPr>
              <w:pStyle w:val="TAL"/>
              <w:rPr>
                <w:lang w:val="en-US"/>
              </w:rPr>
            </w:pPr>
            <w:r w:rsidRPr="0032374D">
              <w:rPr>
                <w:lang w:val="en-US"/>
              </w:rPr>
              <w:t>No</w:t>
            </w:r>
          </w:p>
        </w:tc>
      </w:tr>
      <w:tr w:rsidR="004E30DB" w:rsidRPr="0032374D" w14:paraId="4C9AC3B8" w14:textId="77777777" w:rsidTr="00677622">
        <w:trPr>
          <w:cantSplit/>
          <w:tblHeader/>
          <w:jc w:val="center"/>
        </w:trPr>
        <w:tc>
          <w:tcPr>
            <w:tcW w:w="0" w:type="auto"/>
          </w:tcPr>
          <w:p w14:paraId="3E65D4DC" w14:textId="77777777" w:rsidR="004E30DB" w:rsidRPr="0032374D" w:rsidRDefault="004E30DB" w:rsidP="00677622">
            <w:pPr>
              <w:pStyle w:val="TAL"/>
              <w:rPr>
                <w:color w:val="000000"/>
                <w:lang w:eastAsia="ja-JP"/>
              </w:rPr>
            </w:pPr>
            <w:r w:rsidRPr="0032374D">
              <w:rPr>
                <w:color w:val="000000"/>
                <w:lang w:eastAsia="ja-JP"/>
              </w:rPr>
              <w:t>SM-Cause</w:t>
            </w:r>
          </w:p>
        </w:tc>
        <w:tc>
          <w:tcPr>
            <w:tcW w:w="0" w:type="auto"/>
          </w:tcPr>
          <w:p w14:paraId="63A3C413" w14:textId="77777777" w:rsidR="004E30DB" w:rsidRPr="0032374D" w:rsidRDefault="004E30DB" w:rsidP="00677622">
            <w:pPr>
              <w:pStyle w:val="TAL"/>
              <w:rPr>
                <w:lang w:val="en-US"/>
              </w:rPr>
            </w:pPr>
            <w:r w:rsidRPr="0032374D">
              <w:rPr>
                <w:lang w:val="en-US"/>
              </w:rPr>
              <w:t>4305</w:t>
            </w:r>
          </w:p>
        </w:tc>
        <w:tc>
          <w:tcPr>
            <w:tcW w:w="0" w:type="auto"/>
          </w:tcPr>
          <w:p w14:paraId="1CA60A09" w14:textId="77777777" w:rsidR="004E30DB" w:rsidRPr="0032374D" w:rsidRDefault="004E30DB" w:rsidP="00677622">
            <w:pPr>
              <w:pStyle w:val="TAL"/>
              <w:rPr>
                <w:lang w:val="en-US"/>
              </w:rPr>
            </w:pPr>
            <w:r w:rsidRPr="0032374D">
              <w:rPr>
                <w:lang w:val="en-US"/>
              </w:rPr>
              <w:t>6.4.10</w:t>
            </w:r>
          </w:p>
        </w:tc>
        <w:tc>
          <w:tcPr>
            <w:tcW w:w="0" w:type="auto"/>
          </w:tcPr>
          <w:p w14:paraId="28DBBBC9" w14:textId="77777777" w:rsidR="004E30DB" w:rsidRPr="0032374D" w:rsidRDefault="004E30DB" w:rsidP="00677622">
            <w:pPr>
              <w:pStyle w:val="TAL"/>
              <w:rPr>
                <w:lang w:val="en-US"/>
              </w:rPr>
            </w:pPr>
            <w:r w:rsidRPr="0032374D">
              <w:rPr>
                <w:lang w:val="en-US"/>
              </w:rPr>
              <w:t>Unsigned32</w:t>
            </w:r>
          </w:p>
        </w:tc>
        <w:tc>
          <w:tcPr>
            <w:tcW w:w="0" w:type="auto"/>
          </w:tcPr>
          <w:p w14:paraId="10BFD08F" w14:textId="77777777" w:rsidR="004E30DB" w:rsidRPr="0032374D" w:rsidRDefault="004E30DB" w:rsidP="00677622">
            <w:pPr>
              <w:pStyle w:val="TAL"/>
              <w:rPr>
                <w:lang w:val="en-US"/>
              </w:rPr>
            </w:pPr>
            <w:r w:rsidRPr="0032374D">
              <w:rPr>
                <w:lang w:val="en-US"/>
              </w:rPr>
              <w:t>M,V</w:t>
            </w:r>
          </w:p>
        </w:tc>
        <w:tc>
          <w:tcPr>
            <w:tcW w:w="0" w:type="auto"/>
          </w:tcPr>
          <w:p w14:paraId="29B0BCD1" w14:textId="77777777" w:rsidR="004E30DB" w:rsidRPr="0032374D" w:rsidRDefault="004E30DB" w:rsidP="00677622">
            <w:pPr>
              <w:pStyle w:val="TAL"/>
              <w:rPr>
                <w:lang w:val="en-US"/>
              </w:rPr>
            </w:pPr>
          </w:p>
        </w:tc>
        <w:tc>
          <w:tcPr>
            <w:tcW w:w="0" w:type="auto"/>
          </w:tcPr>
          <w:p w14:paraId="7C48609C" w14:textId="77777777" w:rsidR="004E30DB" w:rsidRPr="0032374D" w:rsidRDefault="004E30DB" w:rsidP="00677622">
            <w:pPr>
              <w:pStyle w:val="TAL"/>
              <w:rPr>
                <w:lang w:val="en-US"/>
              </w:rPr>
            </w:pPr>
          </w:p>
        </w:tc>
        <w:tc>
          <w:tcPr>
            <w:tcW w:w="0" w:type="auto"/>
          </w:tcPr>
          <w:p w14:paraId="7FAF33D5" w14:textId="77777777" w:rsidR="004E30DB" w:rsidRPr="0032374D" w:rsidRDefault="004E30DB" w:rsidP="00677622">
            <w:pPr>
              <w:pStyle w:val="TAL"/>
              <w:rPr>
                <w:lang w:val="en-US"/>
              </w:rPr>
            </w:pPr>
          </w:p>
        </w:tc>
        <w:tc>
          <w:tcPr>
            <w:tcW w:w="0" w:type="auto"/>
          </w:tcPr>
          <w:p w14:paraId="7F64799F" w14:textId="77777777" w:rsidR="004E30DB" w:rsidRPr="0032374D" w:rsidRDefault="004E30DB" w:rsidP="00677622">
            <w:pPr>
              <w:pStyle w:val="TAL"/>
              <w:rPr>
                <w:lang w:val="en-US"/>
              </w:rPr>
            </w:pPr>
            <w:r w:rsidRPr="0032374D">
              <w:rPr>
                <w:lang w:val="en-US"/>
              </w:rPr>
              <w:t>No</w:t>
            </w:r>
          </w:p>
        </w:tc>
      </w:tr>
      <w:tr w:rsidR="004E30DB" w:rsidRPr="0032374D" w14:paraId="7DC8AAD9" w14:textId="77777777" w:rsidTr="00677622">
        <w:trPr>
          <w:cantSplit/>
          <w:tblHeader/>
          <w:jc w:val="center"/>
        </w:trPr>
        <w:tc>
          <w:tcPr>
            <w:tcW w:w="0" w:type="auto"/>
          </w:tcPr>
          <w:p w14:paraId="68534687" w14:textId="77777777" w:rsidR="004E30DB" w:rsidRPr="0032374D" w:rsidRDefault="004E30DB" w:rsidP="00677622">
            <w:pPr>
              <w:pStyle w:val="TAL"/>
              <w:rPr>
                <w:color w:val="000000"/>
                <w:lang w:eastAsia="ja-JP"/>
              </w:rPr>
            </w:pPr>
            <w:r w:rsidRPr="0032374D">
              <w:rPr>
                <w:color w:val="000000"/>
                <w:lang w:eastAsia="ja-JP"/>
              </w:rPr>
              <w:t>Number-Of-UE-Per-Location-Configuration</w:t>
            </w:r>
          </w:p>
        </w:tc>
        <w:tc>
          <w:tcPr>
            <w:tcW w:w="0" w:type="auto"/>
          </w:tcPr>
          <w:p w14:paraId="5DC59D55" w14:textId="77777777" w:rsidR="004E30DB" w:rsidRPr="0032374D" w:rsidRDefault="004E30DB" w:rsidP="00677622">
            <w:pPr>
              <w:pStyle w:val="TAL"/>
              <w:rPr>
                <w:lang w:val="en-US"/>
              </w:rPr>
            </w:pPr>
            <w:r w:rsidRPr="0032374D">
              <w:rPr>
                <w:lang w:val="en-US"/>
              </w:rPr>
              <w:t>4306</w:t>
            </w:r>
          </w:p>
        </w:tc>
        <w:tc>
          <w:tcPr>
            <w:tcW w:w="0" w:type="auto"/>
          </w:tcPr>
          <w:p w14:paraId="01319C20" w14:textId="77777777" w:rsidR="004E30DB" w:rsidRPr="0032374D" w:rsidRDefault="004E30DB" w:rsidP="00677622">
            <w:pPr>
              <w:pStyle w:val="TAL"/>
              <w:rPr>
                <w:lang w:val="en-US"/>
              </w:rPr>
            </w:pPr>
            <w:r w:rsidRPr="0032374D">
              <w:rPr>
                <w:lang w:val="en-US"/>
              </w:rPr>
              <w:t>6.4.11</w:t>
            </w:r>
          </w:p>
        </w:tc>
        <w:tc>
          <w:tcPr>
            <w:tcW w:w="0" w:type="auto"/>
          </w:tcPr>
          <w:p w14:paraId="673F2DB9" w14:textId="77777777" w:rsidR="004E30DB" w:rsidRPr="0032374D" w:rsidRDefault="004E30DB" w:rsidP="00677622">
            <w:pPr>
              <w:pStyle w:val="TAL"/>
              <w:rPr>
                <w:lang w:val="en-US"/>
              </w:rPr>
            </w:pPr>
            <w:r w:rsidRPr="0032374D">
              <w:rPr>
                <w:lang w:val="en-US"/>
              </w:rPr>
              <w:t>Grouped</w:t>
            </w:r>
          </w:p>
        </w:tc>
        <w:tc>
          <w:tcPr>
            <w:tcW w:w="0" w:type="auto"/>
          </w:tcPr>
          <w:p w14:paraId="7DC9F197" w14:textId="77777777" w:rsidR="004E30DB" w:rsidRPr="0032374D" w:rsidRDefault="004E30DB" w:rsidP="00677622">
            <w:pPr>
              <w:pStyle w:val="TAL"/>
              <w:rPr>
                <w:lang w:val="en-US"/>
              </w:rPr>
            </w:pPr>
            <w:r w:rsidRPr="0032374D">
              <w:rPr>
                <w:lang w:val="en-US"/>
              </w:rPr>
              <w:t>M,V</w:t>
            </w:r>
          </w:p>
        </w:tc>
        <w:tc>
          <w:tcPr>
            <w:tcW w:w="0" w:type="auto"/>
          </w:tcPr>
          <w:p w14:paraId="47461BED" w14:textId="77777777" w:rsidR="004E30DB" w:rsidRPr="0032374D" w:rsidRDefault="004E30DB" w:rsidP="00677622">
            <w:pPr>
              <w:pStyle w:val="TAL"/>
              <w:rPr>
                <w:lang w:val="en-US"/>
              </w:rPr>
            </w:pPr>
          </w:p>
        </w:tc>
        <w:tc>
          <w:tcPr>
            <w:tcW w:w="0" w:type="auto"/>
          </w:tcPr>
          <w:p w14:paraId="67AA267E" w14:textId="77777777" w:rsidR="004E30DB" w:rsidRPr="0032374D" w:rsidRDefault="004E30DB" w:rsidP="00677622">
            <w:pPr>
              <w:pStyle w:val="TAL"/>
              <w:rPr>
                <w:lang w:val="en-US"/>
              </w:rPr>
            </w:pPr>
          </w:p>
        </w:tc>
        <w:tc>
          <w:tcPr>
            <w:tcW w:w="0" w:type="auto"/>
          </w:tcPr>
          <w:p w14:paraId="05938FFC" w14:textId="77777777" w:rsidR="004E30DB" w:rsidRPr="0032374D" w:rsidRDefault="004E30DB" w:rsidP="00677622">
            <w:pPr>
              <w:pStyle w:val="TAL"/>
              <w:rPr>
                <w:lang w:val="en-US"/>
              </w:rPr>
            </w:pPr>
          </w:p>
        </w:tc>
        <w:tc>
          <w:tcPr>
            <w:tcW w:w="0" w:type="auto"/>
          </w:tcPr>
          <w:p w14:paraId="090772B8" w14:textId="77777777" w:rsidR="004E30DB" w:rsidRPr="0032374D" w:rsidRDefault="004E30DB" w:rsidP="00677622">
            <w:pPr>
              <w:pStyle w:val="TAL"/>
              <w:rPr>
                <w:lang w:val="en-US"/>
              </w:rPr>
            </w:pPr>
            <w:r w:rsidRPr="0032374D">
              <w:rPr>
                <w:lang w:val="en-US"/>
              </w:rPr>
              <w:t>No</w:t>
            </w:r>
          </w:p>
        </w:tc>
      </w:tr>
      <w:tr w:rsidR="004E30DB" w:rsidRPr="0032374D" w14:paraId="39FBA58F" w14:textId="77777777" w:rsidTr="00677622">
        <w:trPr>
          <w:cantSplit/>
          <w:tblHeader/>
          <w:jc w:val="center"/>
        </w:trPr>
        <w:tc>
          <w:tcPr>
            <w:tcW w:w="0" w:type="auto"/>
          </w:tcPr>
          <w:p w14:paraId="164F34E8" w14:textId="77777777" w:rsidR="004E30DB" w:rsidRPr="0032374D" w:rsidRDefault="004E30DB" w:rsidP="00677622">
            <w:pPr>
              <w:pStyle w:val="TAL"/>
              <w:rPr>
                <w:color w:val="000000"/>
                <w:lang w:eastAsia="ja-JP"/>
              </w:rPr>
            </w:pPr>
            <w:r w:rsidRPr="0032374D">
              <w:rPr>
                <w:color w:val="000000"/>
                <w:lang w:eastAsia="ja-JP"/>
              </w:rPr>
              <w:t>Number-Of-UE-Per-Location-Report</w:t>
            </w:r>
          </w:p>
        </w:tc>
        <w:tc>
          <w:tcPr>
            <w:tcW w:w="0" w:type="auto"/>
          </w:tcPr>
          <w:p w14:paraId="77AD554F" w14:textId="77777777" w:rsidR="004E30DB" w:rsidRPr="0032374D" w:rsidRDefault="004E30DB" w:rsidP="00677622">
            <w:pPr>
              <w:pStyle w:val="TAL"/>
              <w:rPr>
                <w:lang w:val="en-US"/>
              </w:rPr>
            </w:pPr>
            <w:r w:rsidRPr="0032374D">
              <w:rPr>
                <w:lang w:val="en-US"/>
              </w:rPr>
              <w:t>4307</w:t>
            </w:r>
          </w:p>
        </w:tc>
        <w:tc>
          <w:tcPr>
            <w:tcW w:w="0" w:type="auto"/>
          </w:tcPr>
          <w:p w14:paraId="4FAEBE45" w14:textId="77777777" w:rsidR="004E30DB" w:rsidRPr="0032374D" w:rsidRDefault="004E30DB" w:rsidP="00677622">
            <w:pPr>
              <w:pStyle w:val="TAL"/>
              <w:rPr>
                <w:lang w:val="en-US"/>
              </w:rPr>
            </w:pPr>
            <w:r w:rsidRPr="0032374D">
              <w:rPr>
                <w:lang w:val="en-US"/>
              </w:rPr>
              <w:t>6.4.12</w:t>
            </w:r>
          </w:p>
        </w:tc>
        <w:tc>
          <w:tcPr>
            <w:tcW w:w="0" w:type="auto"/>
          </w:tcPr>
          <w:p w14:paraId="7DC63F98" w14:textId="77777777" w:rsidR="004E30DB" w:rsidRPr="0032374D" w:rsidRDefault="004E30DB" w:rsidP="00677622">
            <w:pPr>
              <w:pStyle w:val="TAL"/>
              <w:rPr>
                <w:lang w:val="en-US"/>
              </w:rPr>
            </w:pPr>
            <w:r w:rsidRPr="0032374D">
              <w:rPr>
                <w:lang w:val="en-US"/>
              </w:rPr>
              <w:t>Grouped</w:t>
            </w:r>
          </w:p>
        </w:tc>
        <w:tc>
          <w:tcPr>
            <w:tcW w:w="0" w:type="auto"/>
          </w:tcPr>
          <w:p w14:paraId="3982A4F4" w14:textId="77777777" w:rsidR="004E30DB" w:rsidRPr="0032374D" w:rsidRDefault="004E30DB" w:rsidP="00677622">
            <w:pPr>
              <w:pStyle w:val="TAL"/>
              <w:rPr>
                <w:lang w:val="en-US"/>
              </w:rPr>
            </w:pPr>
            <w:r w:rsidRPr="0032374D">
              <w:rPr>
                <w:lang w:val="en-US"/>
              </w:rPr>
              <w:t>M,V</w:t>
            </w:r>
          </w:p>
        </w:tc>
        <w:tc>
          <w:tcPr>
            <w:tcW w:w="0" w:type="auto"/>
          </w:tcPr>
          <w:p w14:paraId="63FEEC7F" w14:textId="77777777" w:rsidR="004E30DB" w:rsidRPr="0032374D" w:rsidRDefault="004E30DB" w:rsidP="00677622">
            <w:pPr>
              <w:pStyle w:val="TAL"/>
              <w:rPr>
                <w:lang w:val="en-US"/>
              </w:rPr>
            </w:pPr>
          </w:p>
        </w:tc>
        <w:tc>
          <w:tcPr>
            <w:tcW w:w="0" w:type="auto"/>
          </w:tcPr>
          <w:p w14:paraId="45C3A565" w14:textId="77777777" w:rsidR="004E30DB" w:rsidRPr="0032374D" w:rsidRDefault="004E30DB" w:rsidP="00677622">
            <w:pPr>
              <w:pStyle w:val="TAL"/>
              <w:rPr>
                <w:lang w:val="en-US"/>
              </w:rPr>
            </w:pPr>
          </w:p>
        </w:tc>
        <w:tc>
          <w:tcPr>
            <w:tcW w:w="0" w:type="auto"/>
          </w:tcPr>
          <w:p w14:paraId="7DACE4AF" w14:textId="77777777" w:rsidR="004E30DB" w:rsidRPr="0032374D" w:rsidRDefault="004E30DB" w:rsidP="00677622">
            <w:pPr>
              <w:pStyle w:val="TAL"/>
              <w:rPr>
                <w:lang w:val="en-US"/>
              </w:rPr>
            </w:pPr>
          </w:p>
        </w:tc>
        <w:tc>
          <w:tcPr>
            <w:tcW w:w="0" w:type="auto"/>
          </w:tcPr>
          <w:p w14:paraId="6CCE1B56" w14:textId="77777777" w:rsidR="004E30DB" w:rsidRPr="0032374D" w:rsidRDefault="004E30DB" w:rsidP="00677622">
            <w:pPr>
              <w:pStyle w:val="TAL"/>
              <w:rPr>
                <w:lang w:val="en-US"/>
              </w:rPr>
            </w:pPr>
            <w:r w:rsidRPr="0032374D">
              <w:rPr>
                <w:lang w:val="en-US"/>
              </w:rPr>
              <w:t>No</w:t>
            </w:r>
          </w:p>
        </w:tc>
      </w:tr>
      <w:tr w:rsidR="004E30DB" w:rsidRPr="0032374D" w14:paraId="3DE69F6B" w14:textId="77777777" w:rsidTr="00677622">
        <w:trPr>
          <w:cantSplit/>
          <w:tblHeader/>
          <w:jc w:val="center"/>
        </w:trPr>
        <w:tc>
          <w:tcPr>
            <w:tcW w:w="0" w:type="auto"/>
          </w:tcPr>
          <w:p w14:paraId="060B2769" w14:textId="77777777" w:rsidR="004E30DB" w:rsidRPr="0032374D" w:rsidRDefault="004E30DB" w:rsidP="00677622">
            <w:pPr>
              <w:pStyle w:val="TAL"/>
              <w:rPr>
                <w:color w:val="000000"/>
                <w:lang w:eastAsia="ja-JP"/>
              </w:rPr>
            </w:pPr>
            <w:r w:rsidRPr="0032374D">
              <w:rPr>
                <w:color w:val="000000"/>
                <w:lang w:eastAsia="ja-JP"/>
              </w:rPr>
              <w:t>UE-Count</w:t>
            </w:r>
          </w:p>
        </w:tc>
        <w:tc>
          <w:tcPr>
            <w:tcW w:w="0" w:type="auto"/>
          </w:tcPr>
          <w:p w14:paraId="74F38D0E" w14:textId="77777777" w:rsidR="004E30DB" w:rsidRPr="0032374D" w:rsidRDefault="004E30DB" w:rsidP="00677622">
            <w:pPr>
              <w:pStyle w:val="TAL"/>
              <w:rPr>
                <w:lang w:val="en-US"/>
              </w:rPr>
            </w:pPr>
            <w:r w:rsidRPr="0032374D">
              <w:rPr>
                <w:lang w:val="en-US"/>
              </w:rPr>
              <w:t>4308</w:t>
            </w:r>
          </w:p>
        </w:tc>
        <w:tc>
          <w:tcPr>
            <w:tcW w:w="0" w:type="auto"/>
          </w:tcPr>
          <w:p w14:paraId="3E774ED8" w14:textId="77777777" w:rsidR="004E30DB" w:rsidRPr="0032374D" w:rsidRDefault="004E30DB" w:rsidP="00677622">
            <w:pPr>
              <w:pStyle w:val="TAL"/>
              <w:rPr>
                <w:lang w:val="en-US"/>
              </w:rPr>
            </w:pPr>
            <w:r w:rsidRPr="0032374D">
              <w:rPr>
                <w:lang w:val="en-US"/>
              </w:rPr>
              <w:t>6.4.13</w:t>
            </w:r>
          </w:p>
        </w:tc>
        <w:tc>
          <w:tcPr>
            <w:tcW w:w="0" w:type="auto"/>
          </w:tcPr>
          <w:p w14:paraId="02187895" w14:textId="77777777" w:rsidR="004E30DB" w:rsidRPr="0032374D" w:rsidRDefault="004E30DB" w:rsidP="00677622">
            <w:pPr>
              <w:pStyle w:val="TAL"/>
              <w:rPr>
                <w:lang w:val="en-US"/>
              </w:rPr>
            </w:pPr>
            <w:r w:rsidRPr="0032374D">
              <w:rPr>
                <w:lang w:val="en-US"/>
              </w:rPr>
              <w:t>Unsigned32</w:t>
            </w:r>
          </w:p>
        </w:tc>
        <w:tc>
          <w:tcPr>
            <w:tcW w:w="0" w:type="auto"/>
          </w:tcPr>
          <w:p w14:paraId="7FD6A3DF" w14:textId="77777777" w:rsidR="004E30DB" w:rsidRPr="0032374D" w:rsidRDefault="004E30DB" w:rsidP="00677622">
            <w:pPr>
              <w:pStyle w:val="TAL"/>
              <w:rPr>
                <w:lang w:val="en-US"/>
              </w:rPr>
            </w:pPr>
            <w:r w:rsidRPr="0032374D">
              <w:rPr>
                <w:lang w:val="en-US"/>
              </w:rPr>
              <w:t>M,V</w:t>
            </w:r>
          </w:p>
        </w:tc>
        <w:tc>
          <w:tcPr>
            <w:tcW w:w="0" w:type="auto"/>
          </w:tcPr>
          <w:p w14:paraId="6859A79C" w14:textId="77777777" w:rsidR="004E30DB" w:rsidRPr="0032374D" w:rsidRDefault="004E30DB" w:rsidP="00677622">
            <w:pPr>
              <w:pStyle w:val="TAL"/>
              <w:rPr>
                <w:lang w:val="en-US"/>
              </w:rPr>
            </w:pPr>
          </w:p>
        </w:tc>
        <w:tc>
          <w:tcPr>
            <w:tcW w:w="0" w:type="auto"/>
          </w:tcPr>
          <w:p w14:paraId="527FF758" w14:textId="77777777" w:rsidR="004E30DB" w:rsidRPr="0032374D" w:rsidRDefault="004E30DB" w:rsidP="00677622">
            <w:pPr>
              <w:pStyle w:val="TAL"/>
              <w:rPr>
                <w:lang w:val="en-US"/>
              </w:rPr>
            </w:pPr>
          </w:p>
        </w:tc>
        <w:tc>
          <w:tcPr>
            <w:tcW w:w="0" w:type="auto"/>
          </w:tcPr>
          <w:p w14:paraId="1240C57C" w14:textId="77777777" w:rsidR="004E30DB" w:rsidRPr="0032374D" w:rsidRDefault="004E30DB" w:rsidP="00677622">
            <w:pPr>
              <w:pStyle w:val="TAL"/>
              <w:rPr>
                <w:lang w:val="en-US"/>
              </w:rPr>
            </w:pPr>
          </w:p>
        </w:tc>
        <w:tc>
          <w:tcPr>
            <w:tcW w:w="0" w:type="auto"/>
          </w:tcPr>
          <w:p w14:paraId="59E4E9B5" w14:textId="77777777" w:rsidR="004E30DB" w:rsidRPr="0032374D" w:rsidRDefault="004E30DB" w:rsidP="00677622">
            <w:pPr>
              <w:pStyle w:val="TAL"/>
              <w:rPr>
                <w:lang w:val="en-US"/>
              </w:rPr>
            </w:pPr>
            <w:r w:rsidRPr="0032374D">
              <w:rPr>
                <w:lang w:val="en-US"/>
              </w:rPr>
              <w:t>No</w:t>
            </w:r>
          </w:p>
        </w:tc>
      </w:tr>
      <w:tr w:rsidR="004E30DB" w:rsidRPr="0032374D" w14:paraId="2A3F31FE" w14:textId="77777777" w:rsidTr="00677622">
        <w:trPr>
          <w:cantSplit/>
          <w:tblHeader/>
          <w:jc w:val="center"/>
        </w:trPr>
        <w:tc>
          <w:tcPr>
            <w:tcW w:w="0" w:type="auto"/>
          </w:tcPr>
          <w:p w14:paraId="537E9D78" w14:textId="77777777" w:rsidR="004E30DB" w:rsidRPr="0032374D" w:rsidRDefault="004E30DB" w:rsidP="00677622">
            <w:pPr>
              <w:pStyle w:val="TAL"/>
              <w:rPr>
                <w:color w:val="000000"/>
                <w:lang w:eastAsia="ja-JP"/>
              </w:rPr>
            </w:pPr>
            <w:r w:rsidRPr="0032374D">
              <w:rPr>
                <w:lang w:eastAsia="zh-CN"/>
              </w:rPr>
              <w:t>Connection-Action</w:t>
            </w:r>
          </w:p>
        </w:tc>
        <w:tc>
          <w:tcPr>
            <w:tcW w:w="0" w:type="auto"/>
          </w:tcPr>
          <w:p w14:paraId="3B6BD704" w14:textId="77777777" w:rsidR="004E30DB" w:rsidRPr="0032374D" w:rsidRDefault="004E30DB" w:rsidP="00677622">
            <w:pPr>
              <w:pStyle w:val="TAL"/>
              <w:rPr>
                <w:lang w:val="en-US"/>
              </w:rPr>
            </w:pPr>
            <w:r w:rsidRPr="0032374D">
              <w:t>4314</w:t>
            </w:r>
          </w:p>
        </w:tc>
        <w:tc>
          <w:tcPr>
            <w:tcW w:w="0" w:type="auto"/>
          </w:tcPr>
          <w:p w14:paraId="332486CD" w14:textId="77777777" w:rsidR="004E30DB" w:rsidRPr="0032374D" w:rsidRDefault="004E30DB" w:rsidP="00677622">
            <w:pPr>
              <w:pStyle w:val="TAL"/>
              <w:rPr>
                <w:lang w:val="en-US"/>
              </w:rPr>
            </w:pPr>
            <w:r w:rsidRPr="0032374D">
              <w:t>6.4.1</w:t>
            </w:r>
            <w:r w:rsidRPr="0032374D">
              <w:rPr>
                <w:lang w:val="sv-SE"/>
              </w:rPr>
              <w:t>8</w:t>
            </w:r>
          </w:p>
        </w:tc>
        <w:tc>
          <w:tcPr>
            <w:tcW w:w="0" w:type="auto"/>
          </w:tcPr>
          <w:p w14:paraId="1B5431DA" w14:textId="77777777" w:rsidR="004E30DB" w:rsidRPr="0032374D" w:rsidRDefault="004E30DB" w:rsidP="00677622">
            <w:pPr>
              <w:pStyle w:val="TAL"/>
              <w:rPr>
                <w:lang w:val="en-US"/>
              </w:rPr>
            </w:pPr>
            <w:r w:rsidRPr="0032374D">
              <w:t>Unsigned32</w:t>
            </w:r>
          </w:p>
        </w:tc>
        <w:tc>
          <w:tcPr>
            <w:tcW w:w="0" w:type="auto"/>
          </w:tcPr>
          <w:p w14:paraId="080947B3" w14:textId="77777777" w:rsidR="004E30DB" w:rsidRPr="0032374D" w:rsidRDefault="004E30DB" w:rsidP="00677622">
            <w:pPr>
              <w:pStyle w:val="TAL"/>
              <w:rPr>
                <w:lang w:val="en-US"/>
              </w:rPr>
            </w:pPr>
            <w:r w:rsidRPr="0032374D">
              <w:t>M,V</w:t>
            </w:r>
          </w:p>
        </w:tc>
        <w:tc>
          <w:tcPr>
            <w:tcW w:w="0" w:type="auto"/>
          </w:tcPr>
          <w:p w14:paraId="671046C9" w14:textId="77777777" w:rsidR="004E30DB" w:rsidRPr="0032374D" w:rsidRDefault="004E30DB" w:rsidP="00677622">
            <w:pPr>
              <w:pStyle w:val="TAL"/>
              <w:rPr>
                <w:lang w:val="en-US"/>
              </w:rPr>
            </w:pPr>
          </w:p>
        </w:tc>
        <w:tc>
          <w:tcPr>
            <w:tcW w:w="0" w:type="auto"/>
          </w:tcPr>
          <w:p w14:paraId="76788607" w14:textId="77777777" w:rsidR="004E30DB" w:rsidRPr="0032374D" w:rsidRDefault="004E30DB" w:rsidP="00677622">
            <w:pPr>
              <w:pStyle w:val="TAL"/>
              <w:rPr>
                <w:lang w:val="en-US"/>
              </w:rPr>
            </w:pPr>
          </w:p>
        </w:tc>
        <w:tc>
          <w:tcPr>
            <w:tcW w:w="0" w:type="auto"/>
          </w:tcPr>
          <w:p w14:paraId="08BAA1CC" w14:textId="77777777" w:rsidR="004E30DB" w:rsidRPr="0032374D" w:rsidRDefault="004E30DB" w:rsidP="00677622">
            <w:pPr>
              <w:pStyle w:val="TAL"/>
              <w:rPr>
                <w:lang w:val="en-US"/>
              </w:rPr>
            </w:pPr>
          </w:p>
        </w:tc>
        <w:tc>
          <w:tcPr>
            <w:tcW w:w="0" w:type="auto"/>
          </w:tcPr>
          <w:p w14:paraId="7ADDCE45" w14:textId="77777777" w:rsidR="004E30DB" w:rsidRPr="0032374D" w:rsidRDefault="004E30DB" w:rsidP="00677622">
            <w:pPr>
              <w:pStyle w:val="TAL"/>
              <w:rPr>
                <w:lang w:val="en-US"/>
              </w:rPr>
            </w:pPr>
            <w:r w:rsidRPr="0032374D">
              <w:t>No</w:t>
            </w:r>
          </w:p>
        </w:tc>
      </w:tr>
      <w:tr w:rsidR="004E30DB" w:rsidRPr="0032374D" w14:paraId="2D08667F" w14:textId="77777777" w:rsidTr="00677622">
        <w:trPr>
          <w:cantSplit/>
          <w:tblHeader/>
          <w:jc w:val="center"/>
        </w:trPr>
        <w:tc>
          <w:tcPr>
            <w:tcW w:w="0" w:type="auto"/>
          </w:tcPr>
          <w:p w14:paraId="556D99BD" w14:textId="77777777" w:rsidR="004E30DB" w:rsidRPr="0032374D" w:rsidRDefault="004E30DB" w:rsidP="00677622">
            <w:pPr>
              <w:pStyle w:val="TAL"/>
              <w:rPr>
                <w:color w:val="000000"/>
                <w:lang w:eastAsia="ja-JP"/>
              </w:rPr>
            </w:pPr>
            <w:r w:rsidRPr="0032374D">
              <w:rPr>
                <w:lang w:eastAsia="zh-CN"/>
              </w:rPr>
              <w:t>Non-IP-Data</w:t>
            </w:r>
          </w:p>
        </w:tc>
        <w:tc>
          <w:tcPr>
            <w:tcW w:w="0" w:type="auto"/>
          </w:tcPr>
          <w:p w14:paraId="68AFD7E7" w14:textId="77777777" w:rsidR="004E30DB" w:rsidRPr="0032374D" w:rsidRDefault="004E30DB" w:rsidP="00677622">
            <w:pPr>
              <w:pStyle w:val="TAL"/>
              <w:rPr>
                <w:lang w:val="en-US"/>
              </w:rPr>
            </w:pPr>
            <w:r w:rsidRPr="0032374D">
              <w:t>4315</w:t>
            </w:r>
          </w:p>
        </w:tc>
        <w:tc>
          <w:tcPr>
            <w:tcW w:w="0" w:type="auto"/>
          </w:tcPr>
          <w:p w14:paraId="3CFA9681" w14:textId="77777777" w:rsidR="004E30DB" w:rsidRPr="0032374D" w:rsidRDefault="004E30DB" w:rsidP="00677622">
            <w:pPr>
              <w:pStyle w:val="TAL"/>
              <w:rPr>
                <w:lang w:val="en-US"/>
              </w:rPr>
            </w:pPr>
            <w:r w:rsidRPr="0032374D">
              <w:t>6.4.1</w:t>
            </w:r>
            <w:r w:rsidRPr="0032374D">
              <w:rPr>
                <w:lang w:val="sv-SE"/>
              </w:rPr>
              <w:t>9</w:t>
            </w:r>
          </w:p>
        </w:tc>
        <w:tc>
          <w:tcPr>
            <w:tcW w:w="0" w:type="auto"/>
          </w:tcPr>
          <w:p w14:paraId="746CA7AE" w14:textId="77777777" w:rsidR="004E30DB" w:rsidRPr="0032374D" w:rsidRDefault="004E30DB" w:rsidP="00677622">
            <w:pPr>
              <w:pStyle w:val="TAL"/>
              <w:rPr>
                <w:lang w:val="en-US"/>
              </w:rPr>
            </w:pPr>
            <w:r w:rsidRPr="0032374D">
              <w:t>Octet</w:t>
            </w:r>
            <w:r w:rsidRPr="00B23BF0">
              <w:t>S</w:t>
            </w:r>
            <w:r w:rsidRPr="0032374D">
              <w:t>string</w:t>
            </w:r>
          </w:p>
        </w:tc>
        <w:tc>
          <w:tcPr>
            <w:tcW w:w="0" w:type="auto"/>
          </w:tcPr>
          <w:p w14:paraId="0769AFBB" w14:textId="77777777" w:rsidR="004E30DB" w:rsidRPr="0032374D" w:rsidRDefault="004E30DB" w:rsidP="00677622">
            <w:pPr>
              <w:pStyle w:val="TAL"/>
              <w:rPr>
                <w:lang w:val="en-US"/>
              </w:rPr>
            </w:pPr>
            <w:r w:rsidRPr="0032374D">
              <w:t>M,V</w:t>
            </w:r>
          </w:p>
        </w:tc>
        <w:tc>
          <w:tcPr>
            <w:tcW w:w="0" w:type="auto"/>
          </w:tcPr>
          <w:p w14:paraId="7C875399" w14:textId="77777777" w:rsidR="004E30DB" w:rsidRPr="0032374D" w:rsidRDefault="004E30DB" w:rsidP="00677622">
            <w:pPr>
              <w:pStyle w:val="TAL"/>
              <w:rPr>
                <w:lang w:val="en-US"/>
              </w:rPr>
            </w:pPr>
          </w:p>
        </w:tc>
        <w:tc>
          <w:tcPr>
            <w:tcW w:w="0" w:type="auto"/>
          </w:tcPr>
          <w:p w14:paraId="6E9F1D66" w14:textId="77777777" w:rsidR="004E30DB" w:rsidRPr="0032374D" w:rsidRDefault="004E30DB" w:rsidP="00677622">
            <w:pPr>
              <w:pStyle w:val="TAL"/>
              <w:rPr>
                <w:lang w:val="en-US"/>
              </w:rPr>
            </w:pPr>
          </w:p>
        </w:tc>
        <w:tc>
          <w:tcPr>
            <w:tcW w:w="0" w:type="auto"/>
          </w:tcPr>
          <w:p w14:paraId="6937C5F7" w14:textId="77777777" w:rsidR="004E30DB" w:rsidRPr="0032374D" w:rsidRDefault="004E30DB" w:rsidP="00677622">
            <w:pPr>
              <w:pStyle w:val="TAL"/>
              <w:rPr>
                <w:lang w:val="en-US"/>
              </w:rPr>
            </w:pPr>
          </w:p>
        </w:tc>
        <w:tc>
          <w:tcPr>
            <w:tcW w:w="0" w:type="auto"/>
          </w:tcPr>
          <w:p w14:paraId="1BB294EF" w14:textId="77777777" w:rsidR="004E30DB" w:rsidRPr="0032374D" w:rsidRDefault="004E30DB" w:rsidP="00677622">
            <w:pPr>
              <w:pStyle w:val="TAL"/>
              <w:rPr>
                <w:lang w:val="en-US"/>
              </w:rPr>
            </w:pPr>
            <w:r w:rsidRPr="0032374D">
              <w:t>No</w:t>
            </w:r>
          </w:p>
        </w:tc>
      </w:tr>
      <w:tr w:rsidR="004E30DB" w:rsidRPr="0032374D" w14:paraId="4E7D90C9" w14:textId="77777777" w:rsidTr="00677622">
        <w:trPr>
          <w:cantSplit/>
          <w:tblHeader/>
          <w:jc w:val="center"/>
        </w:trPr>
        <w:tc>
          <w:tcPr>
            <w:tcW w:w="0" w:type="auto"/>
          </w:tcPr>
          <w:p w14:paraId="3650EF87" w14:textId="77777777" w:rsidR="004E30DB" w:rsidRPr="0032374D" w:rsidRDefault="004E30DB" w:rsidP="00677622">
            <w:pPr>
              <w:pStyle w:val="TAL"/>
              <w:rPr>
                <w:lang w:eastAsia="zh-CN"/>
              </w:rPr>
            </w:pPr>
            <w:r w:rsidRPr="0032374D">
              <w:rPr>
                <w:lang w:val="de-DE" w:eastAsia="zh-CN"/>
              </w:rPr>
              <w:t>Serving-PLMN-Rate-Control</w:t>
            </w:r>
          </w:p>
        </w:tc>
        <w:tc>
          <w:tcPr>
            <w:tcW w:w="0" w:type="auto"/>
          </w:tcPr>
          <w:p w14:paraId="5A01DC44" w14:textId="77777777" w:rsidR="004E30DB" w:rsidRPr="0032374D" w:rsidRDefault="004E30DB" w:rsidP="00677622">
            <w:pPr>
              <w:pStyle w:val="TAL"/>
            </w:pPr>
            <w:r w:rsidRPr="0032374D">
              <w:rPr>
                <w:lang w:val="de-DE"/>
              </w:rPr>
              <w:t>4310</w:t>
            </w:r>
          </w:p>
        </w:tc>
        <w:tc>
          <w:tcPr>
            <w:tcW w:w="0" w:type="auto"/>
          </w:tcPr>
          <w:p w14:paraId="146C0ED2" w14:textId="77777777" w:rsidR="004E30DB" w:rsidRPr="0032374D" w:rsidRDefault="004E30DB" w:rsidP="00677622">
            <w:pPr>
              <w:pStyle w:val="TAL"/>
            </w:pPr>
            <w:r w:rsidRPr="0032374D">
              <w:t>6.4.</w:t>
            </w:r>
            <w:r w:rsidRPr="0032374D">
              <w:rPr>
                <w:lang w:val="de-DE"/>
              </w:rPr>
              <w:t>21</w:t>
            </w:r>
          </w:p>
        </w:tc>
        <w:tc>
          <w:tcPr>
            <w:tcW w:w="0" w:type="auto"/>
          </w:tcPr>
          <w:p w14:paraId="10815A45" w14:textId="77777777" w:rsidR="004E30DB" w:rsidRPr="0032374D" w:rsidRDefault="004E30DB" w:rsidP="00677622">
            <w:pPr>
              <w:pStyle w:val="TAL"/>
            </w:pPr>
            <w:r w:rsidRPr="0032374D">
              <w:rPr>
                <w:lang w:val="en-US"/>
              </w:rPr>
              <w:t>Grouped</w:t>
            </w:r>
          </w:p>
        </w:tc>
        <w:tc>
          <w:tcPr>
            <w:tcW w:w="0" w:type="auto"/>
          </w:tcPr>
          <w:p w14:paraId="4D70C396" w14:textId="77777777" w:rsidR="004E30DB" w:rsidRPr="0032374D" w:rsidRDefault="004E30DB" w:rsidP="00677622">
            <w:pPr>
              <w:pStyle w:val="TAL"/>
            </w:pPr>
            <w:r w:rsidRPr="0032374D">
              <w:rPr>
                <w:lang w:val="en-US"/>
              </w:rPr>
              <w:t>M,V</w:t>
            </w:r>
          </w:p>
        </w:tc>
        <w:tc>
          <w:tcPr>
            <w:tcW w:w="0" w:type="auto"/>
          </w:tcPr>
          <w:p w14:paraId="7A0C2602" w14:textId="77777777" w:rsidR="004E30DB" w:rsidRPr="0032374D" w:rsidRDefault="004E30DB" w:rsidP="00677622">
            <w:pPr>
              <w:pStyle w:val="TAL"/>
              <w:rPr>
                <w:lang w:val="en-US"/>
              </w:rPr>
            </w:pPr>
          </w:p>
        </w:tc>
        <w:tc>
          <w:tcPr>
            <w:tcW w:w="0" w:type="auto"/>
          </w:tcPr>
          <w:p w14:paraId="3F1B16BC" w14:textId="77777777" w:rsidR="004E30DB" w:rsidRPr="0032374D" w:rsidRDefault="004E30DB" w:rsidP="00677622">
            <w:pPr>
              <w:pStyle w:val="TAL"/>
              <w:rPr>
                <w:lang w:val="en-US"/>
              </w:rPr>
            </w:pPr>
          </w:p>
        </w:tc>
        <w:tc>
          <w:tcPr>
            <w:tcW w:w="0" w:type="auto"/>
          </w:tcPr>
          <w:p w14:paraId="0D43F574" w14:textId="77777777" w:rsidR="004E30DB" w:rsidRPr="0032374D" w:rsidRDefault="004E30DB" w:rsidP="00677622">
            <w:pPr>
              <w:pStyle w:val="TAL"/>
              <w:rPr>
                <w:lang w:val="en-US"/>
              </w:rPr>
            </w:pPr>
          </w:p>
        </w:tc>
        <w:tc>
          <w:tcPr>
            <w:tcW w:w="0" w:type="auto"/>
          </w:tcPr>
          <w:p w14:paraId="032C1DBD" w14:textId="77777777" w:rsidR="004E30DB" w:rsidRPr="0032374D" w:rsidRDefault="004E30DB" w:rsidP="00677622">
            <w:pPr>
              <w:pStyle w:val="TAL"/>
            </w:pPr>
            <w:r w:rsidRPr="0032374D">
              <w:t>No</w:t>
            </w:r>
          </w:p>
        </w:tc>
      </w:tr>
      <w:tr w:rsidR="004E30DB" w:rsidRPr="0032374D" w14:paraId="549A7356" w14:textId="77777777" w:rsidTr="00677622">
        <w:trPr>
          <w:cantSplit/>
          <w:tblHeader/>
          <w:jc w:val="center"/>
        </w:trPr>
        <w:tc>
          <w:tcPr>
            <w:tcW w:w="0" w:type="auto"/>
          </w:tcPr>
          <w:p w14:paraId="4228408B" w14:textId="77777777" w:rsidR="004E30DB" w:rsidRPr="0032374D" w:rsidRDefault="004E30DB" w:rsidP="00677622">
            <w:pPr>
              <w:pStyle w:val="TAL"/>
              <w:rPr>
                <w:lang w:eastAsia="zh-CN"/>
              </w:rPr>
            </w:pPr>
            <w:r w:rsidRPr="0032374D">
              <w:rPr>
                <w:lang w:val="de-DE" w:eastAsia="zh-CN"/>
              </w:rPr>
              <w:t>Uplink-Rate-Limit</w:t>
            </w:r>
          </w:p>
        </w:tc>
        <w:tc>
          <w:tcPr>
            <w:tcW w:w="0" w:type="auto"/>
          </w:tcPr>
          <w:p w14:paraId="1D40F6F4" w14:textId="77777777" w:rsidR="004E30DB" w:rsidRPr="0032374D" w:rsidRDefault="004E30DB" w:rsidP="00677622">
            <w:pPr>
              <w:pStyle w:val="TAL"/>
            </w:pPr>
            <w:r w:rsidRPr="0032374D">
              <w:rPr>
                <w:lang w:val="de-DE"/>
              </w:rPr>
              <w:t>4311</w:t>
            </w:r>
          </w:p>
        </w:tc>
        <w:tc>
          <w:tcPr>
            <w:tcW w:w="0" w:type="auto"/>
          </w:tcPr>
          <w:p w14:paraId="604EBC0A" w14:textId="77777777" w:rsidR="004E30DB" w:rsidRPr="0032374D" w:rsidRDefault="004E30DB" w:rsidP="00677622">
            <w:pPr>
              <w:pStyle w:val="TAL"/>
            </w:pPr>
            <w:r w:rsidRPr="0032374D">
              <w:t>6.4.</w:t>
            </w:r>
            <w:r w:rsidRPr="0032374D">
              <w:rPr>
                <w:lang w:val="de-DE"/>
              </w:rPr>
              <w:t>23</w:t>
            </w:r>
          </w:p>
        </w:tc>
        <w:tc>
          <w:tcPr>
            <w:tcW w:w="0" w:type="auto"/>
          </w:tcPr>
          <w:p w14:paraId="4790BDD3" w14:textId="77777777" w:rsidR="004E30DB" w:rsidRPr="0032374D" w:rsidRDefault="004E30DB" w:rsidP="00677622">
            <w:pPr>
              <w:pStyle w:val="TAL"/>
            </w:pPr>
            <w:r w:rsidRPr="0032374D">
              <w:rPr>
                <w:lang w:val="en-US"/>
              </w:rPr>
              <w:t>Unsigned32</w:t>
            </w:r>
          </w:p>
        </w:tc>
        <w:tc>
          <w:tcPr>
            <w:tcW w:w="0" w:type="auto"/>
          </w:tcPr>
          <w:p w14:paraId="16CF1A9A" w14:textId="77777777" w:rsidR="004E30DB" w:rsidRPr="0032374D" w:rsidRDefault="004E30DB" w:rsidP="00677622">
            <w:pPr>
              <w:pStyle w:val="TAL"/>
            </w:pPr>
            <w:r w:rsidRPr="0032374D">
              <w:t>M,V</w:t>
            </w:r>
          </w:p>
        </w:tc>
        <w:tc>
          <w:tcPr>
            <w:tcW w:w="0" w:type="auto"/>
          </w:tcPr>
          <w:p w14:paraId="223C3C58" w14:textId="77777777" w:rsidR="004E30DB" w:rsidRPr="0032374D" w:rsidRDefault="004E30DB" w:rsidP="00677622">
            <w:pPr>
              <w:pStyle w:val="TAL"/>
              <w:rPr>
                <w:lang w:val="en-US"/>
              </w:rPr>
            </w:pPr>
          </w:p>
        </w:tc>
        <w:tc>
          <w:tcPr>
            <w:tcW w:w="0" w:type="auto"/>
          </w:tcPr>
          <w:p w14:paraId="7BE3D0DC" w14:textId="77777777" w:rsidR="004E30DB" w:rsidRPr="0032374D" w:rsidRDefault="004E30DB" w:rsidP="00677622">
            <w:pPr>
              <w:pStyle w:val="TAL"/>
              <w:rPr>
                <w:lang w:val="en-US"/>
              </w:rPr>
            </w:pPr>
          </w:p>
        </w:tc>
        <w:tc>
          <w:tcPr>
            <w:tcW w:w="0" w:type="auto"/>
          </w:tcPr>
          <w:p w14:paraId="6DD08067" w14:textId="77777777" w:rsidR="004E30DB" w:rsidRPr="0032374D" w:rsidRDefault="004E30DB" w:rsidP="00677622">
            <w:pPr>
              <w:pStyle w:val="TAL"/>
              <w:rPr>
                <w:lang w:val="en-US"/>
              </w:rPr>
            </w:pPr>
          </w:p>
        </w:tc>
        <w:tc>
          <w:tcPr>
            <w:tcW w:w="0" w:type="auto"/>
          </w:tcPr>
          <w:p w14:paraId="72DAF29D" w14:textId="77777777" w:rsidR="004E30DB" w:rsidRPr="0032374D" w:rsidRDefault="004E30DB" w:rsidP="00677622">
            <w:pPr>
              <w:pStyle w:val="TAL"/>
            </w:pPr>
            <w:r w:rsidRPr="0032374D">
              <w:t>No</w:t>
            </w:r>
          </w:p>
        </w:tc>
      </w:tr>
      <w:tr w:rsidR="004E30DB" w:rsidRPr="0032374D" w14:paraId="2C9B28F0" w14:textId="77777777" w:rsidTr="00677622">
        <w:trPr>
          <w:cantSplit/>
          <w:tblHeader/>
          <w:jc w:val="center"/>
        </w:trPr>
        <w:tc>
          <w:tcPr>
            <w:tcW w:w="0" w:type="auto"/>
          </w:tcPr>
          <w:p w14:paraId="44477F49" w14:textId="77777777" w:rsidR="004E30DB" w:rsidRPr="0032374D" w:rsidRDefault="004E30DB" w:rsidP="00677622">
            <w:pPr>
              <w:pStyle w:val="TAL"/>
              <w:rPr>
                <w:lang w:eastAsia="zh-CN"/>
              </w:rPr>
            </w:pPr>
            <w:r w:rsidRPr="0032374D">
              <w:rPr>
                <w:lang w:val="de-DE" w:eastAsia="zh-CN"/>
              </w:rPr>
              <w:t>Downlink-Rate-Limit</w:t>
            </w:r>
          </w:p>
        </w:tc>
        <w:tc>
          <w:tcPr>
            <w:tcW w:w="0" w:type="auto"/>
          </w:tcPr>
          <w:p w14:paraId="05EAF395" w14:textId="77777777" w:rsidR="004E30DB" w:rsidRPr="0032374D" w:rsidRDefault="004E30DB" w:rsidP="00677622">
            <w:pPr>
              <w:pStyle w:val="TAL"/>
            </w:pPr>
            <w:r w:rsidRPr="0032374D">
              <w:rPr>
                <w:lang w:val="de-DE"/>
              </w:rPr>
              <w:t>4312</w:t>
            </w:r>
          </w:p>
        </w:tc>
        <w:tc>
          <w:tcPr>
            <w:tcW w:w="0" w:type="auto"/>
          </w:tcPr>
          <w:p w14:paraId="218F495D" w14:textId="77777777" w:rsidR="004E30DB" w:rsidRPr="0032374D" w:rsidRDefault="004E30DB" w:rsidP="00677622">
            <w:pPr>
              <w:pStyle w:val="TAL"/>
            </w:pPr>
            <w:r w:rsidRPr="0032374D">
              <w:t>6.4.</w:t>
            </w:r>
            <w:r w:rsidRPr="0032374D">
              <w:rPr>
                <w:lang w:val="de-DE"/>
              </w:rPr>
              <w:t>22</w:t>
            </w:r>
          </w:p>
        </w:tc>
        <w:tc>
          <w:tcPr>
            <w:tcW w:w="0" w:type="auto"/>
          </w:tcPr>
          <w:p w14:paraId="10FE2B09" w14:textId="77777777" w:rsidR="004E30DB" w:rsidRPr="0032374D" w:rsidRDefault="004E30DB" w:rsidP="00677622">
            <w:pPr>
              <w:pStyle w:val="TAL"/>
            </w:pPr>
            <w:r w:rsidRPr="0032374D">
              <w:t>Unsigned32</w:t>
            </w:r>
          </w:p>
        </w:tc>
        <w:tc>
          <w:tcPr>
            <w:tcW w:w="0" w:type="auto"/>
          </w:tcPr>
          <w:p w14:paraId="01C5BF3B" w14:textId="77777777" w:rsidR="004E30DB" w:rsidRPr="0032374D" w:rsidRDefault="004E30DB" w:rsidP="00677622">
            <w:pPr>
              <w:pStyle w:val="TAL"/>
            </w:pPr>
            <w:r w:rsidRPr="0032374D">
              <w:t>M,V</w:t>
            </w:r>
          </w:p>
        </w:tc>
        <w:tc>
          <w:tcPr>
            <w:tcW w:w="0" w:type="auto"/>
          </w:tcPr>
          <w:p w14:paraId="1A45EE70" w14:textId="77777777" w:rsidR="004E30DB" w:rsidRPr="0032374D" w:rsidRDefault="004E30DB" w:rsidP="00677622">
            <w:pPr>
              <w:pStyle w:val="TAL"/>
              <w:rPr>
                <w:lang w:val="en-US"/>
              </w:rPr>
            </w:pPr>
          </w:p>
        </w:tc>
        <w:tc>
          <w:tcPr>
            <w:tcW w:w="0" w:type="auto"/>
          </w:tcPr>
          <w:p w14:paraId="07D8F46B" w14:textId="77777777" w:rsidR="004E30DB" w:rsidRPr="0032374D" w:rsidRDefault="004E30DB" w:rsidP="00677622">
            <w:pPr>
              <w:pStyle w:val="TAL"/>
              <w:rPr>
                <w:lang w:val="en-US"/>
              </w:rPr>
            </w:pPr>
          </w:p>
        </w:tc>
        <w:tc>
          <w:tcPr>
            <w:tcW w:w="0" w:type="auto"/>
          </w:tcPr>
          <w:p w14:paraId="29255A0E" w14:textId="77777777" w:rsidR="004E30DB" w:rsidRPr="0032374D" w:rsidRDefault="004E30DB" w:rsidP="00677622">
            <w:pPr>
              <w:pStyle w:val="TAL"/>
              <w:rPr>
                <w:lang w:val="en-US"/>
              </w:rPr>
            </w:pPr>
          </w:p>
        </w:tc>
        <w:tc>
          <w:tcPr>
            <w:tcW w:w="0" w:type="auto"/>
          </w:tcPr>
          <w:p w14:paraId="18FC92DF" w14:textId="77777777" w:rsidR="004E30DB" w:rsidRPr="0032374D" w:rsidRDefault="004E30DB" w:rsidP="00677622">
            <w:pPr>
              <w:pStyle w:val="TAL"/>
            </w:pPr>
            <w:r w:rsidRPr="0032374D">
              <w:t>No</w:t>
            </w:r>
          </w:p>
        </w:tc>
      </w:tr>
      <w:tr w:rsidR="004E30DB" w:rsidRPr="0032374D" w14:paraId="4021A325" w14:textId="77777777" w:rsidTr="00677622">
        <w:trPr>
          <w:cantSplit/>
          <w:tblHeader/>
          <w:jc w:val="center"/>
        </w:trPr>
        <w:tc>
          <w:tcPr>
            <w:tcW w:w="0" w:type="auto"/>
          </w:tcPr>
          <w:p w14:paraId="577E544E" w14:textId="77777777" w:rsidR="004E30DB" w:rsidRPr="0032374D" w:rsidRDefault="004E30DB" w:rsidP="00677622">
            <w:pPr>
              <w:pStyle w:val="TAL"/>
              <w:rPr>
                <w:lang w:val="de-DE" w:eastAsia="zh-CN"/>
              </w:rPr>
            </w:pPr>
            <w:r w:rsidRPr="0032374D">
              <w:rPr>
                <w:lang w:eastAsia="zh-CN"/>
              </w:rPr>
              <w:t>Extended-</w:t>
            </w:r>
            <w:r w:rsidRPr="0032374D">
              <w:rPr>
                <w:rFonts w:hint="eastAsia"/>
                <w:lang w:eastAsia="zh-CN"/>
              </w:rPr>
              <w:t>PCO</w:t>
            </w:r>
          </w:p>
        </w:tc>
        <w:tc>
          <w:tcPr>
            <w:tcW w:w="0" w:type="auto"/>
          </w:tcPr>
          <w:p w14:paraId="24751B5D" w14:textId="77777777" w:rsidR="004E30DB" w:rsidRPr="0032374D" w:rsidRDefault="004E30DB" w:rsidP="00677622">
            <w:pPr>
              <w:pStyle w:val="TAL"/>
              <w:rPr>
                <w:lang w:val="de-DE"/>
              </w:rPr>
            </w:pPr>
            <w:r w:rsidRPr="0032374D">
              <w:rPr>
                <w:rFonts w:hint="eastAsia"/>
                <w:lang w:eastAsia="zh-CN"/>
              </w:rPr>
              <w:t>4313</w:t>
            </w:r>
          </w:p>
        </w:tc>
        <w:tc>
          <w:tcPr>
            <w:tcW w:w="0" w:type="auto"/>
          </w:tcPr>
          <w:p w14:paraId="3BA78F42" w14:textId="77777777" w:rsidR="004E30DB" w:rsidRPr="0032374D" w:rsidRDefault="004E30DB" w:rsidP="00677622">
            <w:pPr>
              <w:pStyle w:val="TAL"/>
            </w:pPr>
            <w:r w:rsidRPr="0032374D">
              <w:rPr>
                <w:rFonts w:hint="eastAsia"/>
                <w:lang w:eastAsia="zh-CN"/>
              </w:rPr>
              <w:t>6.4.26</w:t>
            </w:r>
          </w:p>
        </w:tc>
        <w:tc>
          <w:tcPr>
            <w:tcW w:w="0" w:type="auto"/>
          </w:tcPr>
          <w:p w14:paraId="262FB3F7" w14:textId="77777777" w:rsidR="004E30DB" w:rsidRPr="0032374D" w:rsidRDefault="004E30DB" w:rsidP="00677622">
            <w:pPr>
              <w:pStyle w:val="TAL"/>
            </w:pPr>
            <w:r w:rsidRPr="0032374D">
              <w:rPr>
                <w:rFonts w:hint="eastAsia"/>
                <w:lang w:eastAsia="zh-CN"/>
              </w:rPr>
              <w:t>OctetString</w:t>
            </w:r>
          </w:p>
        </w:tc>
        <w:tc>
          <w:tcPr>
            <w:tcW w:w="0" w:type="auto"/>
          </w:tcPr>
          <w:p w14:paraId="0F17CE2B" w14:textId="77777777" w:rsidR="004E30DB" w:rsidRPr="0032374D" w:rsidRDefault="004E30DB" w:rsidP="00677622">
            <w:pPr>
              <w:pStyle w:val="TAL"/>
            </w:pPr>
            <w:r w:rsidRPr="0032374D">
              <w:rPr>
                <w:rFonts w:hint="eastAsia"/>
                <w:lang w:eastAsia="zh-CN"/>
              </w:rPr>
              <w:t>M,V</w:t>
            </w:r>
          </w:p>
        </w:tc>
        <w:tc>
          <w:tcPr>
            <w:tcW w:w="0" w:type="auto"/>
          </w:tcPr>
          <w:p w14:paraId="1F4D0D62" w14:textId="77777777" w:rsidR="004E30DB" w:rsidRPr="0032374D" w:rsidRDefault="004E30DB" w:rsidP="00677622">
            <w:pPr>
              <w:pStyle w:val="TAL"/>
              <w:rPr>
                <w:lang w:val="en-US"/>
              </w:rPr>
            </w:pPr>
          </w:p>
        </w:tc>
        <w:tc>
          <w:tcPr>
            <w:tcW w:w="0" w:type="auto"/>
          </w:tcPr>
          <w:p w14:paraId="6A072032" w14:textId="77777777" w:rsidR="004E30DB" w:rsidRPr="0032374D" w:rsidRDefault="004E30DB" w:rsidP="00677622">
            <w:pPr>
              <w:pStyle w:val="TAL"/>
              <w:rPr>
                <w:lang w:val="en-US"/>
              </w:rPr>
            </w:pPr>
          </w:p>
        </w:tc>
        <w:tc>
          <w:tcPr>
            <w:tcW w:w="0" w:type="auto"/>
          </w:tcPr>
          <w:p w14:paraId="2E6B15D3" w14:textId="77777777" w:rsidR="004E30DB" w:rsidRPr="0032374D" w:rsidRDefault="004E30DB" w:rsidP="00677622">
            <w:pPr>
              <w:pStyle w:val="TAL"/>
              <w:rPr>
                <w:lang w:val="en-US"/>
              </w:rPr>
            </w:pPr>
          </w:p>
        </w:tc>
        <w:tc>
          <w:tcPr>
            <w:tcW w:w="0" w:type="auto"/>
          </w:tcPr>
          <w:p w14:paraId="5D311C90" w14:textId="77777777" w:rsidR="004E30DB" w:rsidRPr="0032374D" w:rsidRDefault="004E30DB" w:rsidP="00677622">
            <w:pPr>
              <w:pStyle w:val="TAL"/>
            </w:pPr>
            <w:r w:rsidRPr="0032374D">
              <w:rPr>
                <w:rFonts w:hint="eastAsia"/>
                <w:lang w:eastAsia="zh-CN"/>
              </w:rPr>
              <w:t>No</w:t>
            </w:r>
          </w:p>
        </w:tc>
      </w:tr>
      <w:tr w:rsidR="004E30DB" w:rsidRPr="0032374D" w14:paraId="57FB2270" w14:textId="77777777" w:rsidTr="00677622">
        <w:trPr>
          <w:cantSplit/>
          <w:tblHeader/>
          <w:jc w:val="center"/>
        </w:trPr>
        <w:tc>
          <w:tcPr>
            <w:tcW w:w="0" w:type="auto"/>
          </w:tcPr>
          <w:p w14:paraId="657C8C52" w14:textId="77777777" w:rsidR="004E30DB" w:rsidRPr="0032374D" w:rsidRDefault="004E30DB" w:rsidP="00677622">
            <w:pPr>
              <w:pStyle w:val="TAL"/>
              <w:rPr>
                <w:lang w:val="de-DE" w:eastAsia="zh-CN"/>
              </w:rPr>
            </w:pPr>
            <w:r w:rsidRPr="0032374D">
              <w:rPr>
                <w:color w:val="000000"/>
                <w:lang w:eastAsia="ja-JP"/>
              </w:rPr>
              <w:t>SCEF-Wait-Time</w:t>
            </w:r>
          </w:p>
        </w:tc>
        <w:tc>
          <w:tcPr>
            <w:tcW w:w="0" w:type="auto"/>
          </w:tcPr>
          <w:p w14:paraId="7620035F" w14:textId="77777777" w:rsidR="004E30DB" w:rsidRPr="0032374D" w:rsidRDefault="004E30DB" w:rsidP="00677622">
            <w:pPr>
              <w:pStyle w:val="TAL"/>
              <w:rPr>
                <w:lang w:val="de-DE"/>
              </w:rPr>
            </w:pPr>
            <w:r w:rsidRPr="0032374D">
              <w:rPr>
                <w:lang w:val="en-US"/>
              </w:rPr>
              <w:t>4316</w:t>
            </w:r>
          </w:p>
        </w:tc>
        <w:tc>
          <w:tcPr>
            <w:tcW w:w="0" w:type="auto"/>
          </w:tcPr>
          <w:p w14:paraId="452E4EB2" w14:textId="77777777" w:rsidR="004E30DB" w:rsidRPr="0032374D" w:rsidRDefault="004E30DB" w:rsidP="00677622">
            <w:pPr>
              <w:pStyle w:val="TAL"/>
            </w:pPr>
            <w:r w:rsidRPr="0032374D">
              <w:rPr>
                <w:lang w:val="en-US"/>
              </w:rPr>
              <w:t>6.4.24</w:t>
            </w:r>
          </w:p>
        </w:tc>
        <w:tc>
          <w:tcPr>
            <w:tcW w:w="0" w:type="auto"/>
          </w:tcPr>
          <w:p w14:paraId="1C8DCDD2" w14:textId="77777777" w:rsidR="004E30DB" w:rsidRPr="0032374D" w:rsidRDefault="004E30DB" w:rsidP="00677622">
            <w:pPr>
              <w:pStyle w:val="TAL"/>
            </w:pPr>
            <w:r w:rsidRPr="0032374D">
              <w:rPr>
                <w:lang w:val="en-US"/>
              </w:rPr>
              <w:t>Time</w:t>
            </w:r>
          </w:p>
        </w:tc>
        <w:tc>
          <w:tcPr>
            <w:tcW w:w="0" w:type="auto"/>
          </w:tcPr>
          <w:p w14:paraId="071DABE3" w14:textId="77777777" w:rsidR="004E30DB" w:rsidRPr="0032374D" w:rsidRDefault="004E30DB" w:rsidP="00677622">
            <w:pPr>
              <w:pStyle w:val="TAL"/>
            </w:pPr>
            <w:r w:rsidRPr="0032374D">
              <w:rPr>
                <w:lang w:val="en-US"/>
              </w:rPr>
              <w:t>M,V</w:t>
            </w:r>
          </w:p>
        </w:tc>
        <w:tc>
          <w:tcPr>
            <w:tcW w:w="0" w:type="auto"/>
          </w:tcPr>
          <w:p w14:paraId="1857D897" w14:textId="77777777" w:rsidR="004E30DB" w:rsidRPr="0032374D" w:rsidRDefault="004E30DB" w:rsidP="00677622">
            <w:pPr>
              <w:pStyle w:val="TAL"/>
              <w:rPr>
                <w:lang w:val="en-US"/>
              </w:rPr>
            </w:pPr>
          </w:p>
        </w:tc>
        <w:tc>
          <w:tcPr>
            <w:tcW w:w="0" w:type="auto"/>
          </w:tcPr>
          <w:p w14:paraId="7D1CEA60" w14:textId="77777777" w:rsidR="004E30DB" w:rsidRPr="0032374D" w:rsidRDefault="004E30DB" w:rsidP="00677622">
            <w:pPr>
              <w:pStyle w:val="TAL"/>
              <w:rPr>
                <w:lang w:val="en-US"/>
              </w:rPr>
            </w:pPr>
          </w:p>
        </w:tc>
        <w:tc>
          <w:tcPr>
            <w:tcW w:w="0" w:type="auto"/>
          </w:tcPr>
          <w:p w14:paraId="595856B1" w14:textId="77777777" w:rsidR="004E30DB" w:rsidRPr="0032374D" w:rsidRDefault="004E30DB" w:rsidP="00677622">
            <w:pPr>
              <w:pStyle w:val="TAL"/>
              <w:rPr>
                <w:lang w:val="en-US"/>
              </w:rPr>
            </w:pPr>
          </w:p>
        </w:tc>
        <w:tc>
          <w:tcPr>
            <w:tcW w:w="0" w:type="auto"/>
          </w:tcPr>
          <w:p w14:paraId="2D029AD8" w14:textId="77777777" w:rsidR="004E30DB" w:rsidRPr="0032374D" w:rsidRDefault="004E30DB" w:rsidP="00677622">
            <w:pPr>
              <w:pStyle w:val="TAL"/>
            </w:pPr>
            <w:r w:rsidRPr="0032374D">
              <w:rPr>
                <w:lang w:val="en-US"/>
              </w:rPr>
              <w:t>No</w:t>
            </w:r>
          </w:p>
        </w:tc>
      </w:tr>
      <w:tr w:rsidR="004E30DB" w:rsidRPr="0032374D" w14:paraId="7075A67B" w14:textId="77777777" w:rsidTr="00677622">
        <w:trPr>
          <w:cantSplit/>
          <w:tblHeader/>
          <w:jc w:val="center"/>
        </w:trPr>
        <w:tc>
          <w:tcPr>
            <w:tcW w:w="0" w:type="auto"/>
          </w:tcPr>
          <w:p w14:paraId="586517F3" w14:textId="77777777" w:rsidR="004E30DB" w:rsidRPr="0032374D" w:rsidRDefault="004E30DB" w:rsidP="00677622">
            <w:pPr>
              <w:pStyle w:val="TAL"/>
              <w:rPr>
                <w:lang w:val="de-DE" w:eastAsia="zh-CN"/>
              </w:rPr>
            </w:pPr>
            <w:r w:rsidRPr="0032374D">
              <w:rPr>
                <w:color w:val="000000"/>
                <w:lang w:eastAsia="ja-JP"/>
              </w:rPr>
              <w:t>CMR-Flags</w:t>
            </w:r>
          </w:p>
        </w:tc>
        <w:tc>
          <w:tcPr>
            <w:tcW w:w="0" w:type="auto"/>
          </w:tcPr>
          <w:p w14:paraId="3954A962" w14:textId="77777777" w:rsidR="004E30DB" w:rsidRPr="0032374D" w:rsidRDefault="004E30DB" w:rsidP="00677622">
            <w:pPr>
              <w:pStyle w:val="TAL"/>
              <w:rPr>
                <w:lang w:val="de-DE"/>
              </w:rPr>
            </w:pPr>
            <w:r w:rsidRPr="0032374D">
              <w:rPr>
                <w:lang w:val="en-US"/>
              </w:rPr>
              <w:t>4317</w:t>
            </w:r>
          </w:p>
        </w:tc>
        <w:tc>
          <w:tcPr>
            <w:tcW w:w="0" w:type="auto"/>
          </w:tcPr>
          <w:p w14:paraId="7FF2E1D9" w14:textId="77777777" w:rsidR="004E30DB" w:rsidRPr="0032374D" w:rsidRDefault="004E30DB" w:rsidP="00677622">
            <w:pPr>
              <w:pStyle w:val="TAL"/>
            </w:pPr>
            <w:r w:rsidRPr="0032374D">
              <w:rPr>
                <w:lang w:val="en-US"/>
              </w:rPr>
              <w:t>6.4.25</w:t>
            </w:r>
          </w:p>
        </w:tc>
        <w:tc>
          <w:tcPr>
            <w:tcW w:w="0" w:type="auto"/>
          </w:tcPr>
          <w:p w14:paraId="23CF4C74" w14:textId="77777777" w:rsidR="004E30DB" w:rsidRPr="0032374D" w:rsidRDefault="004E30DB" w:rsidP="00677622">
            <w:pPr>
              <w:pStyle w:val="TAL"/>
            </w:pPr>
            <w:r w:rsidRPr="0032374D">
              <w:t>Unsigned32</w:t>
            </w:r>
          </w:p>
        </w:tc>
        <w:tc>
          <w:tcPr>
            <w:tcW w:w="0" w:type="auto"/>
          </w:tcPr>
          <w:p w14:paraId="62B4B31D" w14:textId="77777777" w:rsidR="004E30DB" w:rsidRPr="0032374D" w:rsidRDefault="004E30DB" w:rsidP="00677622">
            <w:pPr>
              <w:pStyle w:val="TAL"/>
            </w:pPr>
            <w:r w:rsidRPr="0032374D">
              <w:rPr>
                <w:lang w:val="en-US"/>
              </w:rPr>
              <w:t>M,V</w:t>
            </w:r>
          </w:p>
        </w:tc>
        <w:tc>
          <w:tcPr>
            <w:tcW w:w="0" w:type="auto"/>
          </w:tcPr>
          <w:p w14:paraId="4948497C" w14:textId="77777777" w:rsidR="004E30DB" w:rsidRPr="0032374D" w:rsidRDefault="004E30DB" w:rsidP="00677622">
            <w:pPr>
              <w:pStyle w:val="TAL"/>
              <w:rPr>
                <w:lang w:val="en-US"/>
              </w:rPr>
            </w:pPr>
          </w:p>
        </w:tc>
        <w:tc>
          <w:tcPr>
            <w:tcW w:w="0" w:type="auto"/>
          </w:tcPr>
          <w:p w14:paraId="7537EDBD" w14:textId="77777777" w:rsidR="004E30DB" w:rsidRPr="0032374D" w:rsidRDefault="004E30DB" w:rsidP="00677622">
            <w:pPr>
              <w:pStyle w:val="TAL"/>
              <w:rPr>
                <w:lang w:val="en-US"/>
              </w:rPr>
            </w:pPr>
          </w:p>
        </w:tc>
        <w:tc>
          <w:tcPr>
            <w:tcW w:w="0" w:type="auto"/>
          </w:tcPr>
          <w:p w14:paraId="7DA867BD" w14:textId="77777777" w:rsidR="004E30DB" w:rsidRPr="0032374D" w:rsidRDefault="004E30DB" w:rsidP="00677622">
            <w:pPr>
              <w:pStyle w:val="TAL"/>
              <w:rPr>
                <w:lang w:val="en-US"/>
              </w:rPr>
            </w:pPr>
          </w:p>
        </w:tc>
        <w:tc>
          <w:tcPr>
            <w:tcW w:w="0" w:type="auto"/>
          </w:tcPr>
          <w:p w14:paraId="40A0B612" w14:textId="77777777" w:rsidR="004E30DB" w:rsidRPr="0032374D" w:rsidRDefault="004E30DB" w:rsidP="00677622">
            <w:pPr>
              <w:pStyle w:val="TAL"/>
            </w:pPr>
            <w:r w:rsidRPr="0032374D">
              <w:rPr>
                <w:lang w:val="en-US"/>
              </w:rPr>
              <w:t>No</w:t>
            </w:r>
          </w:p>
        </w:tc>
      </w:tr>
      <w:tr w:rsidR="004E30DB" w:rsidRPr="0032374D" w14:paraId="33996390" w14:textId="77777777" w:rsidTr="00677622">
        <w:trPr>
          <w:cantSplit/>
          <w:tblHeader/>
          <w:jc w:val="center"/>
        </w:trPr>
        <w:tc>
          <w:tcPr>
            <w:tcW w:w="0" w:type="auto"/>
          </w:tcPr>
          <w:p w14:paraId="6C80A3A2" w14:textId="77777777" w:rsidR="004E30DB" w:rsidRPr="0032374D" w:rsidRDefault="004E30DB" w:rsidP="00677622">
            <w:pPr>
              <w:pStyle w:val="TAL"/>
              <w:rPr>
                <w:color w:val="000000"/>
                <w:lang w:eastAsia="ja-JP"/>
              </w:rPr>
            </w:pPr>
            <w:r w:rsidRPr="0032374D">
              <w:rPr>
                <w:lang w:eastAsia="zh-CN"/>
              </w:rPr>
              <w:t>RRC-Cause-</w:t>
            </w:r>
            <w:r w:rsidRPr="0032374D">
              <w:rPr>
                <w:lang w:val="de-DE" w:eastAsia="zh-CN"/>
              </w:rPr>
              <w:t>Counter</w:t>
            </w:r>
          </w:p>
        </w:tc>
        <w:tc>
          <w:tcPr>
            <w:tcW w:w="0" w:type="auto"/>
          </w:tcPr>
          <w:p w14:paraId="1E126DDF" w14:textId="77777777" w:rsidR="004E30DB" w:rsidRPr="0032374D" w:rsidRDefault="004E30DB" w:rsidP="00677622">
            <w:pPr>
              <w:pStyle w:val="TAL"/>
              <w:rPr>
                <w:lang w:val="en-US"/>
              </w:rPr>
            </w:pPr>
            <w:r w:rsidRPr="0032374D">
              <w:rPr>
                <w:lang w:val="en-US"/>
              </w:rPr>
              <w:t>4318</w:t>
            </w:r>
          </w:p>
        </w:tc>
        <w:tc>
          <w:tcPr>
            <w:tcW w:w="0" w:type="auto"/>
          </w:tcPr>
          <w:p w14:paraId="440DCCC4" w14:textId="77777777" w:rsidR="004E30DB" w:rsidRPr="0032374D" w:rsidRDefault="004E30DB" w:rsidP="00677622">
            <w:pPr>
              <w:pStyle w:val="TAL"/>
              <w:rPr>
                <w:lang w:val="en-US"/>
              </w:rPr>
            </w:pPr>
            <w:r w:rsidRPr="0032374D">
              <w:rPr>
                <w:lang w:val="en-US"/>
              </w:rPr>
              <w:t>6.4.27</w:t>
            </w:r>
          </w:p>
        </w:tc>
        <w:tc>
          <w:tcPr>
            <w:tcW w:w="0" w:type="auto"/>
          </w:tcPr>
          <w:p w14:paraId="6075635A" w14:textId="77777777" w:rsidR="004E30DB" w:rsidRPr="0032374D" w:rsidRDefault="004E30DB" w:rsidP="00677622">
            <w:pPr>
              <w:pStyle w:val="TAL"/>
              <w:rPr>
                <w:b/>
              </w:rPr>
            </w:pPr>
            <w:r w:rsidRPr="0032374D">
              <w:rPr>
                <w:lang w:val="en-US"/>
              </w:rPr>
              <w:t>Grouped</w:t>
            </w:r>
          </w:p>
        </w:tc>
        <w:tc>
          <w:tcPr>
            <w:tcW w:w="0" w:type="auto"/>
          </w:tcPr>
          <w:p w14:paraId="12715FF8" w14:textId="77777777" w:rsidR="004E30DB" w:rsidRPr="0032374D" w:rsidRDefault="004E30DB" w:rsidP="00677622">
            <w:pPr>
              <w:pStyle w:val="TAL"/>
              <w:rPr>
                <w:lang w:val="en-US"/>
              </w:rPr>
            </w:pPr>
            <w:r w:rsidRPr="0032374D">
              <w:rPr>
                <w:lang w:val="en-US"/>
              </w:rPr>
              <w:t>M,V</w:t>
            </w:r>
          </w:p>
        </w:tc>
        <w:tc>
          <w:tcPr>
            <w:tcW w:w="0" w:type="auto"/>
          </w:tcPr>
          <w:p w14:paraId="227B72A1" w14:textId="77777777" w:rsidR="004E30DB" w:rsidRPr="0032374D" w:rsidRDefault="004E30DB" w:rsidP="00677622">
            <w:pPr>
              <w:pStyle w:val="TAL"/>
              <w:rPr>
                <w:lang w:val="en-US"/>
              </w:rPr>
            </w:pPr>
          </w:p>
        </w:tc>
        <w:tc>
          <w:tcPr>
            <w:tcW w:w="0" w:type="auto"/>
          </w:tcPr>
          <w:p w14:paraId="74E9538A" w14:textId="77777777" w:rsidR="004E30DB" w:rsidRPr="0032374D" w:rsidRDefault="004E30DB" w:rsidP="00677622">
            <w:pPr>
              <w:pStyle w:val="TAL"/>
              <w:rPr>
                <w:lang w:val="en-US"/>
              </w:rPr>
            </w:pPr>
          </w:p>
        </w:tc>
        <w:tc>
          <w:tcPr>
            <w:tcW w:w="0" w:type="auto"/>
          </w:tcPr>
          <w:p w14:paraId="3636D928" w14:textId="77777777" w:rsidR="004E30DB" w:rsidRPr="0032374D" w:rsidRDefault="004E30DB" w:rsidP="00677622">
            <w:pPr>
              <w:pStyle w:val="TAL"/>
              <w:rPr>
                <w:lang w:val="en-US"/>
              </w:rPr>
            </w:pPr>
          </w:p>
        </w:tc>
        <w:tc>
          <w:tcPr>
            <w:tcW w:w="0" w:type="auto"/>
          </w:tcPr>
          <w:p w14:paraId="7135AF77" w14:textId="77777777" w:rsidR="004E30DB" w:rsidRPr="0032374D" w:rsidRDefault="004E30DB" w:rsidP="00677622">
            <w:pPr>
              <w:pStyle w:val="TAL"/>
              <w:rPr>
                <w:lang w:val="en-US"/>
              </w:rPr>
            </w:pPr>
            <w:r w:rsidRPr="0032374D">
              <w:rPr>
                <w:lang w:val="en-US"/>
              </w:rPr>
              <w:t>No</w:t>
            </w:r>
          </w:p>
        </w:tc>
      </w:tr>
      <w:tr w:rsidR="004E30DB" w:rsidRPr="0032374D" w14:paraId="59E75449" w14:textId="77777777" w:rsidTr="00677622">
        <w:trPr>
          <w:cantSplit/>
          <w:tblHeader/>
          <w:jc w:val="center"/>
        </w:trPr>
        <w:tc>
          <w:tcPr>
            <w:tcW w:w="0" w:type="auto"/>
          </w:tcPr>
          <w:p w14:paraId="1E8D648E" w14:textId="77777777" w:rsidR="004E30DB" w:rsidRPr="0032374D" w:rsidRDefault="004E30DB" w:rsidP="00677622">
            <w:pPr>
              <w:pStyle w:val="TAL"/>
              <w:rPr>
                <w:lang w:eastAsia="zh-CN"/>
              </w:rPr>
            </w:pPr>
            <w:r w:rsidRPr="0032374D">
              <w:rPr>
                <w:lang w:val="de-DE" w:eastAsia="zh-CN"/>
              </w:rPr>
              <w:t>Counter-Value</w:t>
            </w:r>
          </w:p>
        </w:tc>
        <w:tc>
          <w:tcPr>
            <w:tcW w:w="0" w:type="auto"/>
          </w:tcPr>
          <w:p w14:paraId="31575BE0" w14:textId="77777777" w:rsidR="004E30DB" w:rsidRPr="0032374D" w:rsidRDefault="004E30DB" w:rsidP="00677622">
            <w:pPr>
              <w:pStyle w:val="TAL"/>
              <w:rPr>
                <w:lang w:val="en-US"/>
              </w:rPr>
            </w:pPr>
            <w:r w:rsidRPr="0032374D">
              <w:rPr>
                <w:lang w:val="en-US"/>
              </w:rPr>
              <w:t>4319</w:t>
            </w:r>
          </w:p>
        </w:tc>
        <w:tc>
          <w:tcPr>
            <w:tcW w:w="0" w:type="auto"/>
          </w:tcPr>
          <w:p w14:paraId="7F6C745E" w14:textId="77777777" w:rsidR="004E30DB" w:rsidRPr="0032374D" w:rsidRDefault="004E30DB" w:rsidP="00677622">
            <w:pPr>
              <w:pStyle w:val="TAL"/>
              <w:rPr>
                <w:lang w:val="en-US"/>
              </w:rPr>
            </w:pPr>
            <w:r w:rsidRPr="0032374D">
              <w:rPr>
                <w:lang w:val="en-US"/>
              </w:rPr>
              <w:t>6.4.28</w:t>
            </w:r>
          </w:p>
        </w:tc>
        <w:tc>
          <w:tcPr>
            <w:tcW w:w="0" w:type="auto"/>
          </w:tcPr>
          <w:p w14:paraId="7EB92BBC" w14:textId="77777777" w:rsidR="004E30DB" w:rsidRPr="0032374D" w:rsidRDefault="004E30DB" w:rsidP="00677622">
            <w:pPr>
              <w:pStyle w:val="TAL"/>
            </w:pPr>
            <w:r w:rsidRPr="0032374D">
              <w:t>Unsigned32</w:t>
            </w:r>
          </w:p>
        </w:tc>
        <w:tc>
          <w:tcPr>
            <w:tcW w:w="0" w:type="auto"/>
          </w:tcPr>
          <w:p w14:paraId="20CFD997" w14:textId="77777777" w:rsidR="004E30DB" w:rsidRPr="0032374D" w:rsidRDefault="004E30DB" w:rsidP="00677622">
            <w:pPr>
              <w:pStyle w:val="TAL"/>
              <w:rPr>
                <w:lang w:val="en-US"/>
              </w:rPr>
            </w:pPr>
            <w:r w:rsidRPr="0032374D">
              <w:rPr>
                <w:lang w:val="en-US"/>
              </w:rPr>
              <w:t>M,V</w:t>
            </w:r>
          </w:p>
        </w:tc>
        <w:tc>
          <w:tcPr>
            <w:tcW w:w="0" w:type="auto"/>
          </w:tcPr>
          <w:p w14:paraId="60DB26EF" w14:textId="77777777" w:rsidR="004E30DB" w:rsidRPr="0032374D" w:rsidRDefault="004E30DB" w:rsidP="00677622">
            <w:pPr>
              <w:pStyle w:val="TAL"/>
              <w:rPr>
                <w:lang w:val="en-US"/>
              </w:rPr>
            </w:pPr>
          </w:p>
        </w:tc>
        <w:tc>
          <w:tcPr>
            <w:tcW w:w="0" w:type="auto"/>
          </w:tcPr>
          <w:p w14:paraId="527177B0" w14:textId="77777777" w:rsidR="004E30DB" w:rsidRPr="0032374D" w:rsidRDefault="004E30DB" w:rsidP="00677622">
            <w:pPr>
              <w:pStyle w:val="TAL"/>
              <w:rPr>
                <w:lang w:val="en-US"/>
              </w:rPr>
            </w:pPr>
          </w:p>
        </w:tc>
        <w:tc>
          <w:tcPr>
            <w:tcW w:w="0" w:type="auto"/>
          </w:tcPr>
          <w:p w14:paraId="6609851C" w14:textId="77777777" w:rsidR="004E30DB" w:rsidRPr="0032374D" w:rsidRDefault="004E30DB" w:rsidP="00677622">
            <w:pPr>
              <w:pStyle w:val="TAL"/>
              <w:rPr>
                <w:lang w:val="en-US"/>
              </w:rPr>
            </w:pPr>
          </w:p>
        </w:tc>
        <w:tc>
          <w:tcPr>
            <w:tcW w:w="0" w:type="auto"/>
          </w:tcPr>
          <w:p w14:paraId="16446BC6" w14:textId="77777777" w:rsidR="004E30DB" w:rsidRPr="0032374D" w:rsidRDefault="004E30DB" w:rsidP="00677622">
            <w:pPr>
              <w:pStyle w:val="TAL"/>
              <w:rPr>
                <w:lang w:val="en-US"/>
              </w:rPr>
            </w:pPr>
            <w:r w:rsidRPr="0032374D">
              <w:rPr>
                <w:lang w:val="en-US"/>
              </w:rPr>
              <w:t>No</w:t>
            </w:r>
          </w:p>
        </w:tc>
      </w:tr>
      <w:tr w:rsidR="004E30DB" w:rsidRPr="0032374D" w14:paraId="590A2149" w14:textId="77777777" w:rsidTr="00677622">
        <w:trPr>
          <w:cantSplit/>
          <w:tblHeader/>
          <w:jc w:val="center"/>
        </w:trPr>
        <w:tc>
          <w:tcPr>
            <w:tcW w:w="0" w:type="auto"/>
          </w:tcPr>
          <w:p w14:paraId="1A9947B1" w14:textId="77777777" w:rsidR="004E30DB" w:rsidRPr="0032374D" w:rsidRDefault="004E30DB" w:rsidP="00677622">
            <w:pPr>
              <w:pStyle w:val="TAL"/>
              <w:rPr>
                <w:lang w:val="de-DE" w:eastAsia="zh-CN"/>
              </w:rPr>
            </w:pPr>
            <w:r w:rsidRPr="0032374D">
              <w:t>RRC-Counter-</w:t>
            </w:r>
            <w:r w:rsidRPr="0032374D">
              <w:rPr>
                <w:lang w:val="de-DE" w:eastAsia="zh-CN"/>
              </w:rPr>
              <w:t>Timestamp</w:t>
            </w:r>
          </w:p>
        </w:tc>
        <w:tc>
          <w:tcPr>
            <w:tcW w:w="0" w:type="auto"/>
          </w:tcPr>
          <w:p w14:paraId="05601C9C" w14:textId="77777777" w:rsidR="004E30DB" w:rsidRPr="0032374D" w:rsidRDefault="004E30DB" w:rsidP="00677622">
            <w:pPr>
              <w:pStyle w:val="TAL"/>
              <w:rPr>
                <w:lang w:val="en-US"/>
              </w:rPr>
            </w:pPr>
            <w:r w:rsidRPr="0032374D">
              <w:rPr>
                <w:lang w:val="en-US"/>
              </w:rPr>
              <w:t>4320</w:t>
            </w:r>
          </w:p>
        </w:tc>
        <w:tc>
          <w:tcPr>
            <w:tcW w:w="0" w:type="auto"/>
          </w:tcPr>
          <w:p w14:paraId="53362ED7" w14:textId="77777777" w:rsidR="004E30DB" w:rsidRPr="0032374D" w:rsidRDefault="004E30DB" w:rsidP="00677622">
            <w:pPr>
              <w:pStyle w:val="TAL"/>
              <w:rPr>
                <w:lang w:val="en-US"/>
              </w:rPr>
            </w:pPr>
            <w:r w:rsidRPr="0032374D">
              <w:rPr>
                <w:lang w:val="en-US"/>
              </w:rPr>
              <w:t>6.4.29</w:t>
            </w:r>
          </w:p>
        </w:tc>
        <w:tc>
          <w:tcPr>
            <w:tcW w:w="0" w:type="auto"/>
          </w:tcPr>
          <w:p w14:paraId="60AFC159" w14:textId="77777777" w:rsidR="004E30DB" w:rsidRPr="0032374D" w:rsidRDefault="004E30DB" w:rsidP="00677622">
            <w:pPr>
              <w:pStyle w:val="TAL"/>
            </w:pPr>
            <w:r w:rsidRPr="0032374D">
              <w:t>Time</w:t>
            </w:r>
          </w:p>
        </w:tc>
        <w:tc>
          <w:tcPr>
            <w:tcW w:w="0" w:type="auto"/>
          </w:tcPr>
          <w:p w14:paraId="51996BF7" w14:textId="77777777" w:rsidR="004E30DB" w:rsidRPr="0032374D" w:rsidRDefault="004E30DB" w:rsidP="00677622">
            <w:pPr>
              <w:pStyle w:val="TAL"/>
              <w:rPr>
                <w:lang w:val="en-US"/>
              </w:rPr>
            </w:pPr>
            <w:r w:rsidRPr="0032374D">
              <w:rPr>
                <w:lang w:val="en-US"/>
              </w:rPr>
              <w:t>M,V</w:t>
            </w:r>
          </w:p>
        </w:tc>
        <w:tc>
          <w:tcPr>
            <w:tcW w:w="0" w:type="auto"/>
          </w:tcPr>
          <w:p w14:paraId="05CFCD82" w14:textId="77777777" w:rsidR="004E30DB" w:rsidRPr="0032374D" w:rsidRDefault="004E30DB" w:rsidP="00677622">
            <w:pPr>
              <w:pStyle w:val="TAL"/>
              <w:rPr>
                <w:lang w:val="en-US"/>
              </w:rPr>
            </w:pPr>
          </w:p>
        </w:tc>
        <w:tc>
          <w:tcPr>
            <w:tcW w:w="0" w:type="auto"/>
          </w:tcPr>
          <w:p w14:paraId="100BA17D" w14:textId="77777777" w:rsidR="004E30DB" w:rsidRPr="0032374D" w:rsidRDefault="004E30DB" w:rsidP="00677622">
            <w:pPr>
              <w:pStyle w:val="TAL"/>
              <w:rPr>
                <w:lang w:val="en-US"/>
              </w:rPr>
            </w:pPr>
          </w:p>
        </w:tc>
        <w:tc>
          <w:tcPr>
            <w:tcW w:w="0" w:type="auto"/>
          </w:tcPr>
          <w:p w14:paraId="293EE0CC" w14:textId="77777777" w:rsidR="004E30DB" w:rsidRPr="0032374D" w:rsidRDefault="004E30DB" w:rsidP="00677622">
            <w:pPr>
              <w:pStyle w:val="TAL"/>
              <w:rPr>
                <w:lang w:val="en-US"/>
              </w:rPr>
            </w:pPr>
          </w:p>
        </w:tc>
        <w:tc>
          <w:tcPr>
            <w:tcW w:w="0" w:type="auto"/>
          </w:tcPr>
          <w:p w14:paraId="6C42C846" w14:textId="77777777" w:rsidR="004E30DB" w:rsidRPr="0032374D" w:rsidRDefault="004E30DB" w:rsidP="00677622">
            <w:pPr>
              <w:pStyle w:val="TAL"/>
              <w:rPr>
                <w:lang w:val="en-US"/>
              </w:rPr>
            </w:pPr>
            <w:r w:rsidRPr="0032374D">
              <w:rPr>
                <w:lang w:val="en-US"/>
              </w:rPr>
              <w:t>No</w:t>
            </w:r>
          </w:p>
        </w:tc>
      </w:tr>
      <w:tr w:rsidR="004E30DB" w:rsidRPr="0032374D" w14:paraId="6703E2B4" w14:textId="77777777" w:rsidTr="00677622">
        <w:trPr>
          <w:cantSplit/>
          <w:tblHeader/>
          <w:jc w:val="center"/>
        </w:trPr>
        <w:tc>
          <w:tcPr>
            <w:tcW w:w="0" w:type="auto"/>
          </w:tcPr>
          <w:p w14:paraId="74ABD119" w14:textId="77777777" w:rsidR="004E30DB" w:rsidRPr="0032374D" w:rsidRDefault="004E30DB" w:rsidP="00677622">
            <w:pPr>
              <w:pStyle w:val="TAL"/>
            </w:pPr>
            <w:r w:rsidRPr="0032374D">
              <w:t>TDA-Flags</w:t>
            </w:r>
          </w:p>
        </w:tc>
        <w:tc>
          <w:tcPr>
            <w:tcW w:w="0" w:type="auto"/>
          </w:tcPr>
          <w:p w14:paraId="7E819547" w14:textId="77777777" w:rsidR="004E30DB" w:rsidRPr="0032374D" w:rsidRDefault="004E30DB" w:rsidP="00677622">
            <w:pPr>
              <w:pStyle w:val="TAL"/>
              <w:rPr>
                <w:lang w:val="en-US"/>
              </w:rPr>
            </w:pPr>
            <w:r w:rsidRPr="0032374D">
              <w:rPr>
                <w:lang w:val="en-US"/>
              </w:rPr>
              <w:t>4321</w:t>
            </w:r>
          </w:p>
        </w:tc>
        <w:tc>
          <w:tcPr>
            <w:tcW w:w="0" w:type="auto"/>
          </w:tcPr>
          <w:p w14:paraId="4C48C5E5" w14:textId="77777777" w:rsidR="004E30DB" w:rsidRPr="0032374D" w:rsidRDefault="004E30DB" w:rsidP="00677622">
            <w:pPr>
              <w:pStyle w:val="TAL"/>
              <w:rPr>
                <w:lang w:val="en-US"/>
              </w:rPr>
            </w:pPr>
            <w:r w:rsidRPr="0032374D">
              <w:rPr>
                <w:lang w:val="en-US"/>
              </w:rPr>
              <w:t>6.4.31</w:t>
            </w:r>
          </w:p>
        </w:tc>
        <w:tc>
          <w:tcPr>
            <w:tcW w:w="0" w:type="auto"/>
          </w:tcPr>
          <w:p w14:paraId="1EDCBAD5" w14:textId="77777777" w:rsidR="004E30DB" w:rsidRPr="0032374D" w:rsidRDefault="004E30DB" w:rsidP="00677622">
            <w:pPr>
              <w:pStyle w:val="TAL"/>
            </w:pPr>
            <w:r w:rsidRPr="0032374D">
              <w:t>Unsigned32</w:t>
            </w:r>
          </w:p>
        </w:tc>
        <w:tc>
          <w:tcPr>
            <w:tcW w:w="0" w:type="auto"/>
          </w:tcPr>
          <w:p w14:paraId="14F852A6" w14:textId="77777777" w:rsidR="004E30DB" w:rsidRPr="0032374D" w:rsidRDefault="004E30DB" w:rsidP="00677622">
            <w:pPr>
              <w:pStyle w:val="TAL"/>
              <w:rPr>
                <w:lang w:val="en-US"/>
              </w:rPr>
            </w:pPr>
            <w:r w:rsidRPr="0032374D">
              <w:rPr>
                <w:lang w:val="en-US"/>
              </w:rPr>
              <w:t>V</w:t>
            </w:r>
          </w:p>
        </w:tc>
        <w:tc>
          <w:tcPr>
            <w:tcW w:w="0" w:type="auto"/>
          </w:tcPr>
          <w:p w14:paraId="158778E8" w14:textId="77777777" w:rsidR="004E30DB" w:rsidRPr="0032374D" w:rsidRDefault="004E30DB" w:rsidP="00677622">
            <w:pPr>
              <w:pStyle w:val="TAL"/>
              <w:rPr>
                <w:lang w:val="en-US"/>
              </w:rPr>
            </w:pPr>
          </w:p>
        </w:tc>
        <w:tc>
          <w:tcPr>
            <w:tcW w:w="0" w:type="auto"/>
          </w:tcPr>
          <w:p w14:paraId="09362484" w14:textId="77777777" w:rsidR="004E30DB" w:rsidRPr="0032374D" w:rsidRDefault="004E30DB" w:rsidP="00677622">
            <w:pPr>
              <w:pStyle w:val="TAL"/>
              <w:rPr>
                <w:lang w:val="en-US"/>
              </w:rPr>
            </w:pPr>
          </w:p>
        </w:tc>
        <w:tc>
          <w:tcPr>
            <w:tcW w:w="0" w:type="auto"/>
          </w:tcPr>
          <w:p w14:paraId="7D239352" w14:textId="77777777" w:rsidR="004E30DB" w:rsidRPr="0032374D" w:rsidRDefault="004E30DB" w:rsidP="00677622">
            <w:pPr>
              <w:pStyle w:val="TAL"/>
              <w:rPr>
                <w:lang w:val="en-US"/>
              </w:rPr>
            </w:pPr>
            <w:r w:rsidRPr="0032374D">
              <w:rPr>
                <w:lang w:val="en-US"/>
              </w:rPr>
              <w:t>M</w:t>
            </w:r>
          </w:p>
        </w:tc>
        <w:tc>
          <w:tcPr>
            <w:tcW w:w="0" w:type="auto"/>
          </w:tcPr>
          <w:p w14:paraId="58D7B9E8" w14:textId="77777777" w:rsidR="004E30DB" w:rsidRPr="0032374D" w:rsidRDefault="004E30DB" w:rsidP="00677622">
            <w:pPr>
              <w:pStyle w:val="TAL"/>
              <w:rPr>
                <w:lang w:val="en-US"/>
              </w:rPr>
            </w:pPr>
            <w:r w:rsidRPr="0032374D">
              <w:rPr>
                <w:lang w:val="en-US"/>
              </w:rPr>
              <w:t>No</w:t>
            </w:r>
          </w:p>
        </w:tc>
      </w:tr>
      <w:tr w:rsidR="004E30DB" w:rsidRPr="0032374D" w14:paraId="58A8F1DB" w14:textId="77777777" w:rsidTr="00677622">
        <w:trPr>
          <w:cantSplit/>
          <w:tblHeader/>
          <w:jc w:val="center"/>
        </w:trPr>
        <w:tc>
          <w:tcPr>
            <w:tcW w:w="0" w:type="auto"/>
          </w:tcPr>
          <w:p w14:paraId="1B1D0309" w14:textId="77777777" w:rsidR="004E30DB" w:rsidRPr="0032374D" w:rsidRDefault="004E30DB" w:rsidP="00677622">
            <w:pPr>
              <w:pStyle w:val="TAL"/>
            </w:pPr>
            <w:r w:rsidRPr="0032374D">
              <w:rPr>
                <w:lang w:val="en-US"/>
              </w:rPr>
              <w:t>Idle-Status-Indication</w:t>
            </w:r>
          </w:p>
        </w:tc>
        <w:tc>
          <w:tcPr>
            <w:tcW w:w="0" w:type="auto"/>
          </w:tcPr>
          <w:p w14:paraId="430A3C79" w14:textId="77777777" w:rsidR="004E30DB" w:rsidRPr="0032374D" w:rsidRDefault="004E30DB" w:rsidP="00677622">
            <w:pPr>
              <w:pStyle w:val="TAL"/>
              <w:rPr>
                <w:lang w:val="en-US"/>
              </w:rPr>
            </w:pPr>
            <w:r w:rsidRPr="0032374D">
              <w:rPr>
                <w:lang w:val="en-US"/>
              </w:rPr>
              <w:t>4322</w:t>
            </w:r>
          </w:p>
        </w:tc>
        <w:tc>
          <w:tcPr>
            <w:tcW w:w="0" w:type="auto"/>
          </w:tcPr>
          <w:p w14:paraId="7ABEBD61" w14:textId="77777777" w:rsidR="004E30DB" w:rsidRPr="0032374D" w:rsidRDefault="004E30DB" w:rsidP="00677622">
            <w:pPr>
              <w:pStyle w:val="TAL"/>
              <w:rPr>
                <w:lang w:val="en-US"/>
              </w:rPr>
            </w:pPr>
            <w:r w:rsidRPr="0032374D">
              <w:rPr>
                <w:lang w:val="en-US"/>
              </w:rPr>
              <w:t>6.4.32</w:t>
            </w:r>
          </w:p>
        </w:tc>
        <w:tc>
          <w:tcPr>
            <w:tcW w:w="0" w:type="auto"/>
          </w:tcPr>
          <w:p w14:paraId="027420C3" w14:textId="77777777" w:rsidR="004E30DB" w:rsidRPr="0032374D" w:rsidRDefault="004E30DB" w:rsidP="00677622">
            <w:pPr>
              <w:pStyle w:val="TAL"/>
            </w:pPr>
            <w:r w:rsidRPr="0032374D">
              <w:rPr>
                <w:lang w:val="en-US"/>
              </w:rPr>
              <w:t>Grouped</w:t>
            </w:r>
          </w:p>
        </w:tc>
        <w:tc>
          <w:tcPr>
            <w:tcW w:w="0" w:type="auto"/>
          </w:tcPr>
          <w:p w14:paraId="3C198952" w14:textId="77777777" w:rsidR="004E30DB" w:rsidRPr="0032374D" w:rsidRDefault="004E30DB" w:rsidP="00677622">
            <w:pPr>
              <w:pStyle w:val="TAL"/>
              <w:rPr>
                <w:lang w:val="en-US"/>
              </w:rPr>
            </w:pPr>
            <w:r w:rsidRPr="0032374D">
              <w:rPr>
                <w:lang w:val="en-US"/>
              </w:rPr>
              <w:t>V</w:t>
            </w:r>
          </w:p>
        </w:tc>
        <w:tc>
          <w:tcPr>
            <w:tcW w:w="0" w:type="auto"/>
          </w:tcPr>
          <w:p w14:paraId="3AB5D646" w14:textId="77777777" w:rsidR="004E30DB" w:rsidRPr="0032374D" w:rsidRDefault="004E30DB" w:rsidP="00677622">
            <w:pPr>
              <w:pStyle w:val="TAL"/>
              <w:rPr>
                <w:lang w:val="en-US"/>
              </w:rPr>
            </w:pPr>
          </w:p>
        </w:tc>
        <w:tc>
          <w:tcPr>
            <w:tcW w:w="0" w:type="auto"/>
          </w:tcPr>
          <w:p w14:paraId="6CEA10D8" w14:textId="77777777" w:rsidR="004E30DB" w:rsidRPr="0032374D" w:rsidRDefault="004E30DB" w:rsidP="00677622">
            <w:pPr>
              <w:pStyle w:val="TAL"/>
              <w:rPr>
                <w:lang w:val="en-US"/>
              </w:rPr>
            </w:pPr>
          </w:p>
        </w:tc>
        <w:tc>
          <w:tcPr>
            <w:tcW w:w="0" w:type="auto"/>
          </w:tcPr>
          <w:p w14:paraId="6A95315E" w14:textId="77777777" w:rsidR="004E30DB" w:rsidRPr="0032374D" w:rsidRDefault="004E30DB" w:rsidP="00677622">
            <w:pPr>
              <w:pStyle w:val="TAL"/>
              <w:rPr>
                <w:lang w:val="en-US"/>
              </w:rPr>
            </w:pPr>
            <w:r w:rsidRPr="0032374D">
              <w:rPr>
                <w:lang w:val="en-US"/>
              </w:rPr>
              <w:t>M</w:t>
            </w:r>
          </w:p>
        </w:tc>
        <w:tc>
          <w:tcPr>
            <w:tcW w:w="0" w:type="auto"/>
          </w:tcPr>
          <w:p w14:paraId="7893C993" w14:textId="77777777" w:rsidR="004E30DB" w:rsidRPr="0032374D" w:rsidRDefault="004E30DB" w:rsidP="00677622">
            <w:pPr>
              <w:pStyle w:val="TAL"/>
              <w:rPr>
                <w:lang w:val="en-US"/>
              </w:rPr>
            </w:pPr>
            <w:r w:rsidRPr="0032374D">
              <w:rPr>
                <w:lang w:val="en-US"/>
              </w:rPr>
              <w:t>No</w:t>
            </w:r>
          </w:p>
        </w:tc>
      </w:tr>
      <w:tr w:rsidR="004E30DB" w:rsidRPr="0032374D" w14:paraId="1715112C" w14:textId="77777777" w:rsidTr="00677622">
        <w:trPr>
          <w:cantSplit/>
          <w:tblHeader/>
          <w:jc w:val="center"/>
        </w:trPr>
        <w:tc>
          <w:tcPr>
            <w:tcW w:w="0" w:type="auto"/>
          </w:tcPr>
          <w:p w14:paraId="6453364C" w14:textId="77777777" w:rsidR="004E30DB" w:rsidRPr="0032374D" w:rsidRDefault="004E30DB" w:rsidP="00677622">
            <w:pPr>
              <w:pStyle w:val="TAL"/>
              <w:rPr>
                <w:lang w:val="en-US"/>
              </w:rPr>
            </w:pPr>
            <w:r w:rsidRPr="0032374D">
              <w:rPr>
                <w:lang w:val="en-US"/>
              </w:rPr>
              <w:t>Idle-Status</w:t>
            </w:r>
            <w:r w:rsidRPr="0032374D">
              <w:rPr>
                <w:color w:val="000000"/>
                <w:lang w:val="en-US" w:eastAsia="ja-JP"/>
              </w:rPr>
              <w:t>-Timestamp</w:t>
            </w:r>
          </w:p>
        </w:tc>
        <w:tc>
          <w:tcPr>
            <w:tcW w:w="0" w:type="auto"/>
          </w:tcPr>
          <w:p w14:paraId="6756F658" w14:textId="77777777" w:rsidR="004E30DB" w:rsidRPr="0032374D" w:rsidRDefault="004E30DB" w:rsidP="00677622">
            <w:pPr>
              <w:pStyle w:val="TAL"/>
              <w:rPr>
                <w:lang w:val="en-US"/>
              </w:rPr>
            </w:pPr>
            <w:r w:rsidRPr="0032374D">
              <w:rPr>
                <w:lang w:val="en-US"/>
              </w:rPr>
              <w:t>4323</w:t>
            </w:r>
          </w:p>
        </w:tc>
        <w:tc>
          <w:tcPr>
            <w:tcW w:w="0" w:type="auto"/>
          </w:tcPr>
          <w:p w14:paraId="0E358E06" w14:textId="77777777" w:rsidR="004E30DB" w:rsidRPr="0032374D" w:rsidRDefault="004E30DB" w:rsidP="00677622">
            <w:pPr>
              <w:pStyle w:val="TAL"/>
              <w:rPr>
                <w:lang w:val="en-US"/>
              </w:rPr>
            </w:pPr>
            <w:r w:rsidRPr="0032374D">
              <w:rPr>
                <w:lang w:val="en-US"/>
              </w:rPr>
              <w:t>6.4.33</w:t>
            </w:r>
          </w:p>
        </w:tc>
        <w:tc>
          <w:tcPr>
            <w:tcW w:w="0" w:type="auto"/>
          </w:tcPr>
          <w:p w14:paraId="37963FEA" w14:textId="77777777" w:rsidR="004E30DB" w:rsidRPr="0032374D" w:rsidRDefault="004E30DB" w:rsidP="00677622">
            <w:pPr>
              <w:pStyle w:val="TAL"/>
            </w:pPr>
            <w:r w:rsidRPr="0032374D">
              <w:t>Time</w:t>
            </w:r>
          </w:p>
        </w:tc>
        <w:tc>
          <w:tcPr>
            <w:tcW w:w="0" w:type="auto"/>
          </w:tcPr>
          <w:p w14:paraId="1A1ED5A4" w14:textId="77777777" w:rsidR="004E30DB" w:rsidRPr="0032374D" w:rsidRDefault="004E30DB" w:rsidP="00677622">
            <w:pPr>
              <w:pStyle w:val="TAL"/>
              <w:rPr>
                <w:lang w:val="en-US"/>
              </w:rPr>
            </w:pPr>
            <w:r w:rsidRPr="0032374D">
              <w:rPr>
                <w:lang w:val="en-US"/>
              </w:rPr>
              <w:t>V</w:t>
            </w:r>
          </w:p>
        </w:tc>
        <w:tc>
          <w:tcPr>
            <w:tcW w:w="0" w:type="auto"/>
          </w:tcPr>
          <w:p w14:paraId="2BF6C20E" w14:textId="77777777" w:rsidR="004E30DB" w:rsidRPr="0032374D" w:rsidRDefault="004E30DB" w:rsidP="00677622">
            <w:pPr>
              <w:pStyle w:val="TAL"/>
              <w:rPr>
                <w:lang w:val="en-US"/>
              </w:rPr>
            </w:pPr>
          </w:p>
        </w:tc>
        <w:tc>
          <w:tcPr>
            <w:tcW w:w="0" w:type="auto"/>
          </w:tcPr>
          <w:p w14:paraId="347F65E2" w14:textId="77777777" w:rsidR="004E30DB" w:rsidRPr="0032374D" w:rsidRDefault="004E30DB" w:rsidP="00677622">
            <w:pPr>
              <w:pStyle w:val="TAL"/>
              <w:rPr>
                <w:lang w:val="en-US"/>
              </w:rPr>
            </w:pPr>
          </w:p>
        </w:tc>
        <w:tc>
          <w:tcPr>
            <w:tcW w:w="0" w:type="auto"/>
          </w:tcPr>
          <w:p w14:paraId="16745DEE" w14:textId="77777777" w:rsidR="004E30DB" w:rsidRPr="0032374D" w:rsidRDefault="004E30DB" w:rsidP="00677622">
            <w:pPr>
              <w:pStyle w:val="TAL"/>
              <w:rPr>
                <w:lang w:val="en-US"/>
              </w:rPr>
            </w:pPr>
            <w:r w:rsidRPr="0032374D">
              <w:rPr>
                <w:lang w:val="en-US"/>
              </w:rPr>
              <w:t>M</w:t>
            </w:r>
          </w:p>
        </w:tc>
        <w:tc>
          <w:tcPr>
            <w:tcW w:w="0" w:type="auto"/>
          </w:tcPr>
          <w:p w14:paraId="09442A3D" w14:textId="77777777" w:rsidR="004E30DB" w:rsidRPr="0032374D" w:rsidRDefault="004E30DB" w:rsidP="00677622">
            <w:pPr>
              <w:pStyle w:val="TAL"/>
              <w:rPr>
                <w:lang w:val="en-US"/>
              </w:rPr>
            </w:pPr>
            <w:r w:rsidRPr="0032374D">
              <w:rPr>
                <w:lang w:val="en-US"/>
              </w:rPr>
              <w:t>No</w:t>
            </w:r>
          </w:p>
        </w:tc>
      </w:tr>
      <w:tr w:rsidR="004E30DB" w:rsidRPr="0032374D" w14:paraId="3A04A7E4" w14:textId="77777777" w:rsidTr="00677622">
        <w:trPr>
          <w:cantSplit/>
          <w:tblHeader/>
          <w:jc w:val="center"/>
        </w:trPr>
        <w:tc>
          <w:tcPr>
            <w:tcW w:w="0" w:type="auto"/>
          </w:tcPr>
          <w:p w14:paraId="1E408281" w14:textId="77777777" w:rsidR="004E30DB" w:rsidRPr="0032374D" w:rsidRDefault="004E30DB" w:rsidP="00677622">
            <w:pPr>
              <w:pStyle w:val="TAL"/>
              <w:rPr>
                <w:lang w:val="en-US"/>
              </w:rPr>
            </w:pPr>
            <w:r w:rsidRPr="0032374D">
              <w:rPr>
                <w:lang w:val="en-US"/>
              </w:rPr>
              <w:t>Active-Time</w:t>
            </w:r>
          </w:p>
        </w:tc>
        <w:tc>
          <w:tcPr>
            <w:tcW w:w="0" w:type="auto"/>
          </w:tcPr>
          <w:p w14:paraId="2BDB4736" w14:textId="77777777" w:rsidR="004E30DB" w:rsidRPr="0032374D" w:rsidRDefault="004E30DB" w:rsidP="00677622">
            <w:pPr>
              <w:pStyle w:val="TAL"/>
              <w:rPr>
                <w:lang w:val="en-US"/>
              </w:rPr>
            </w:pPr>
            <w:r w:rsidRPr="0032374D">
              <w:rPr>
                <w:lang w:val="en-US"/>
              </w:rPr>
              <w:t>4324</w:t>
            </w:r>
          </w:p>
        </w:tc>
        <w:tc>
          <w:tcPr>
            <w:tcW w:w="0" w:type="auto"/>
          </w:tcPr>
          <w:p w14:paraId="1647ACE0" w14:textId="77777777" w:rsidR="004E30DB" w:rsidRPr="0032374D" w:rsidRDefault="004E30DB" w:rsidP="00677622">
            <w:pPr>
              <w:pStyle w:val="TAL"/>
              <w:rPr>
                <w:lang w:val="en-US"/>
              </w:rPr>
            </w:pPr>
            <w:r w:rsidRPr="0032374D">
              <w:rPr>
                <w:lang w:val="en-US"/>
              </w:rPr>
              <w:t>6.4.34</w:t>
            </w:r>
          </w:p>
        </w:tc>
        <w:tc>
          <w:tcPr>
            <w:tcW w:w="0" w:type="auto"/>
          </w:tcPr>
          <w:p w14:paraId="56BFC113" w14:textId="77777777" w:rsidR="004E30DB" w:rsidRPr="0032374D" w:rsidRDefault="004E30DB" w:rsidP="00677622">
            <w:pPr>
              <w:pStyle w:val="TAL"/>
            </w:pPr>
            <w:r w:rsidRPr="0032374D">
              <w:t>Unsigned32</w:t>
            </w:r>
          </w:p>
        </w:tc>
        <w:tc>
          <w:tcPr>
            <w:tcW w:w="0" w:type="auto"/>
          </w:tcPr>
          <w:p w14:paraId="155EDC7B" w14:textId="77777777" w:rsidR="004E30DB" w:rsidRPr="0032374D" w:rsidRDefault="004E30DB" w:rsidP="00677622">
            <w:pPr>
              <w:pStyle w:val="TAL"/>
              <w:rPr>
                <w:lang w:val="en-US"/>
              </w:rPr>
            </w:pPr>
            <w:r w:rsidRPr="0032374D">
              <w:rPr>
                <w:lang w:val="en-US"/>
              </w:rPr>
              <w:t>V</w:t>
            </w:r>
          </w:p>
        </w:tc>
        <w:tc>
          <w:tcPr>
            <w:tcW w:w="0" w:type="auto"/>
          </w:tcPr>
          <w:p w14:paraId="733D27B5" w14:textId="77777777" w:rsidR="004E30DB" w:rsidRPr="0032374D" w:rsidRDefault="004E30DB" w:rsidP="00677622">
            <w:pPr>
              <w:pStyle w:val="TAL"/>
              <w:rPr>
                <w:lang w:val="en-US"/>
              </w:rPr>
            </w:pPr>
          </w:p>
        </w:tc>
        <w:tc>
          <w:tcPr>
            <w:tcW w:w="0" w:type="auto"/>
          </w:tcPr>
          <w:p w14:paraId="0C294078" w14:textId="77777777" w:rsidR="004E30DB" w:rsidRPr="0032374D" w:rsidRDefault="004E30DB" w:rsidP="00677622">
            <w:pPr>
              <w:pStyle w:val="TAL"/>
              <w:rPr>
                <w:lang w:val="en-US"/>
              </w:rPr>
            </w:pPr>
          </w:p>
        </w:tc>
        <w:tc>
          <w:tcPr>
            <w:tcW w:w="0" w:type="auto"/>
          </w:tcPr>
          <w:p w14:paraId="259AFCDC" w14:textId="77777777" w:rsidR="004E30DB" w:rsidRPr="0032374D" w:rsidRDefault="004E30DB" w:rsidP="00677622">
            <w:pPr>
              <w:pStyle w:val="TAL"/>
              <w:rPr>
                <w:lang w:val="en-US"/>
              </w:rPr>
            </w:pPr>
            <w:r w:rsidRPr="0032374D">
              <w:rPr>
                <w:lang w:val="en-US"/>
              </w:rPr>
              <w:t>M</w:t>
            </w:r>
          </w:p>
        </w:tc>
        <w:tc>
          <w:tcPr>
            <w:tcW w:w="0" w:type="auto"/>
          </w:tcPr>
          <w:p w14:paraId="45E33F6A" w14:textId="77777777" w:rsidR="004E30DB" w:rsidRPr="0032374D" w:rsidRDefault="004E30DB" w:rsidP="00677622">
            <w:pPr>
              <w:pStyle w:val="TAL"/>
              <w:rPr>
                <w:lang w:val="en-US"/>
              </w:rPr>
            </w:pPr>
            <w:r w:rsidRPr="0032374D">
              <w:rPr>
                <w:lang w:val="en-US"/>
              </w:rPr>
              <w:t>No</w:t>
            </w:r>
          </w:p>
        </w:tc>
      </w:tr>
      <w:tr w:rsidR="004E30DB" w:rsidRPr="0032374D" w14:paraId="3C7FC40B" w14:textId="77777777" w:rsidTr="00677622">
        <w:trPr>
          <w:cantSplit/>
          <w:tblHeader/>
          <w:jc w:val="center"/>
        </w:trPr>
        <w:tc>
          <w:tcPr>
            <w:tcW w:w="0" w:type="auto"/>
          </w:tcPr>
          <w:p w14:paraId="5FA99C42" w14:textId="77777777" w:rsidR="004E30DB" w:rsidRPr="0032374D" w:rsidRDefault="004E30DB" w:rsidP="00677622">
            <w:pPr>
              <w:pStyle w:val="TAL"/>
              <w:rPr>
                <w:lang w:val="en-US"/>
              </w:rPr>
            </w:pPr>
            <w:r>
              <w:rPr>
                <w:lang w:val="en-US"/>
              </w:rPr>
              <w:t>Reachability-Cause</w:t>
            </w:r>
          </w:p>
        </w:tc>
        <w:tc>
          <w:tcPr>
            <w:tcW w:w="0" w:type="auto"/>
          </w:tcPr>
          <w:p w14:paraId="08DC864B" w14:textId="77777777" w:rsidR="004E30DB" w:rsidRPr="0032374D" w:rsidRDefault="004E30DB" w:rsidP="00677622">
            <w:pPr>
              <w:pStyle w:val="TAL"/>
              <w:rPr>
                <w:lang w:val="en-US"/>
              </w:rPr>
            </w:pPr>
            <w:r>
              <w:rPr>
                <w:lang w:val="en-US"/>
              </w:rPr>
              <w:t>4325</w:t>
            </w:r>
          </w:p>
        </w:tc>
        <w:tc>
          <w:tcPr>
            <w:tcW w:w="0" w:type="auto"/>
          </w:tcPr>
          <w:p w14:paraId="0F189775" w14:textId="77777777" w:rsidR="004E30DB" w:rsidRPr="0032374D" w:rsidRDefault="004E30DB" w:rsidP="00677622">
            <w:pPr>
              <w:pStyle w:val="TAL"/>
              <w:rPr>
                <w:lang w:val="en-US"/>
              </w:rPr>
            </w:pPr>
            <w:r>
              <w:rPr>
                <w:lang w:val="en-US"/>
              </w:rPr>
              <w:t>6.4.35</w:t>
            </w:r>
          </w:p>
        </w:tc>
        <w:tc>
          <w:tcPr>
            <w:tcW w:w="0" w:type="auto"/>
          </w:tcPr>
          <w:p w14:paraId="3D771D6D" w14:textId="77777777" w:rsidR="004E30DB" w:rsidRPr="0032374D" w:rsidRDefault="004E30DB" w:rsidP="00677622">
            <w:pPr>
              <w:pStyle w:val="TAL"/>
            </w:pPr>
            <w:r>
              <w:t>Unsigned32</w:t>
            </w:r>
          </w:p>
        </w:tc>
        <w:tc>
          <w:tcPr>
            <w:tcW w:w="0" w:type="auto"/>
          </w:tcPr>
          <w:p w14:paraId="1DB0A1BC" w14:textId="77777777" w:rsidR="004E30DB" w:rsidRPr="0032374D" w:rsidRDefault="004E30DB" w:rsidP="00677622">
            <w:pPr>
              <w:pStyle w:val="TAL"/>
              <w:rPr>
                <w:lang w:val="en-US"/>
              </w:rPr>
            </w:pPr>
            <w:r>
              <w:rPr>
                <w:lang w:val="en-US"/>
              </w:rPr>
              <w:t>V</w:t>
            </w:r>
          </w:p>
        </w:tc>
        <w:tc>
          <w:tcPr>
            <w:tcW w:w="0" w:type="auto"/>
          </w:tcPr>
          <w:p w14:paraId="1C39798C" w14:textId="77777777" w:rsidR="004E30DB" w:rsidRPr="0032374D" w:rsidRDefault="004E30DB" w:rsidP="00677622">
            <w:pPr>
              <w:pStyle w:val="TAL"/>
              <w:rPr>
                <w:lang w:val="en-US"/>
              </w:rPr>
            </w:pPr>
          </w:p>
        </w:tc>
        <w:tc>
          <w:tcPr>
            <w:tcW w:w="0" w:type="auto"/>
          </w:tcPr>
          <w:p w14:paraId="63F8B7F0" w14:textId="77777777" w:rsidR="004E30DB" w:rsidRPr="0032374D" w:rsidRDefault="004E30DB" w:rsidP="00677622">
            <w:pPr>
              <w:pStyle w:val="TAL"/>
              <w:rPr>
                <w:lang w:val="en-US"/>
              </w:rPr>
            </w:pPr>
          </w:p>
        </w:tc>
        <w:tc>
          <w:tcPr>
            <w:tcW w:w="0" w:type="auto"/>
          </w:tcPr>
          <w:p w14:paraId="57B56859" w14:textId="77777777" w:rsidR="004E30DB" w:rsidRPr="0032374D" w:rsidRDefault="004E30DB" w:rsidP="00677622">
            <w:pPr>
              <w:pStyle w:val="TAL"/>
              <w:rPr>
                <w:lang w:val="en-US"/>
              </w:rPr>
            </w:pPr>
            <w:r>
              <w:rPr>
                <w:lang w:val="en-US"/>
              </w:rPr>
              <w:t>M</w:t>
            </w:r>
          </w:p>
        </w:tc>
        <w:tc>
          <w:tcPr>
            <w:tcW w:w="0" w:type="auto"/>
          </w:tcPr>
          <w:p w14:paraId="65710954" w14:textId="77777777" w:rsidR="004E30DB" w:rsidRPr="0032374D" w:rsidRDefault="004E30DB" w:rsidP="00677622">
            <w:pPr>
              <w:pStyle w:val="TAL"/>
              <w:rPr>
                <w:lang w:val="en-US"/>
              </w:rPr>
            </w:pPr>
            <w:r>
              <w:rPr>
                <w:lang w:val="en-US"/>
              </w:rPr>
              <w:t>No</w:t>
            </w:r>
          </w:p>
        </w:tc>
      </w:tr>
      <w:tr w:rsidR="004E30DB" w:rsidRPr="0032374D" w14:paraId="27CE83A5" w14:textId="77777777" w:rsidTr="00677622">
        <w:trPr>
          <w:cantSplit/>
          <w:tblHeader/>
          <w:jc w:val="center"/>
        </w:trPr>
        <w:tc>
          <w:tcPr>
            <w:tcW w:w="0" w:type="auto"/>
          </w:tcPr>
          <w:p w14:paraId="0C909C63" w14:textId="77777777" w:rsidR="004E30DB" w:rsidRDefault="004E30DB" w:rsidP="00677622">
            <w:pPr>
              <w:pStyle w:val="TAL"/>
              <w:rPr>
                <w:lang w:val="en-US"/>
              </w:rPr>
            </w:pPr>
            <w:r>
              <w:t>APN-Rate-Control-Status</w:t>
            </w:r>
          </w:p>
        </w:tc>
        <w:tc>
          <w:tcPr>
            <w:tcW w:w="0" w:type="auto"/>
          </w:tcPr>
          <w:p w14:paraId="22CC32E5" w14:textId="77777777" w:rsidR="004E30DB" w:rsidRDefault="004E30DB" w:rsidP="00677622">
            <w:pPr>
              <w:pStyle w:val="TAL"/>
              <w:rPr>
                <w:lang w:val="en-US"/>
              </w:rPr>
            </w:pPr>
            <w:r>
              <w:rPr>
                <w:lang w:val="en-US"/>
              </w:rPr>
              <w:t>4326</w:t>
            </w:r>
          </w:p>
        </w:tc>
        <w:tc>
          <w:tcPr>
            <w:tcW w:w="0" w:type="auto"/>
          </w:tcPr>
          <w:p w14:paraId="0EC9461F" w14:textId="77777777" w:rsidR="004E30DB" w:rsidRDefault="004E30DB" w:rsidP="00677622">
            <w:pPr>
              <w:pStyle w:val="TAL"/>
              <w:rPr>
                <w:lang w:val="en-US"/>
              </w:rPr>
            </w:pPr>
            <w:r>
              <w:rPr>
                <w:lang w:val="en-US"/>
              </w:rPr>
              <w:t>6.4.36</w:t>
            </w:r>
          </w:p>
        </w:tc>
        <w:tc>
          <w:tcPr>
            <w:tcW w:w="0" w:type="auto"/>
          </w:tcPr>
          <w:p w14:paraId="5A93DF50" w14:textId="77777777" w:rsidR="004E30DB" w:rsidRDefault="004E30DB" w:rsidP="00677622">
            <w:pPr>
              <w:pStyle w:val="TAL"/>
            </w:pPr>
            <w:r>
              <w:t>Grouped</w:t>
            </w:r>
          </w:p>
        </w:tc>
        <w:tc>
          <w:tcPr>
            <w:tcW w:w="0" w:type="auto"/>
          </w:tcPr>
          <w:p w14:paraId="75EAE7E9" w14:textId="77777777" w:rsidR="004E30DB" w:rsidRDefault="004E30DB" w:rsidP="00677622">
            <w:pPr>
              <w:pStyle w:val="TAL"/>
              <w:rPr>
                <w:lang w:val="en-US"/>
              </w:rPr>
            </w:pPr>
            <w:r>
              <w:rPr>
                <w:lang w:val="en-US"/>
              </w:rPr>
              <w:t>V</w:t>
            </w:r>
          </w:p>
        </w:tc>
        <w:tc>
          <w:tcPr>
            <w:tcW w:w="0" w:type="auto"/>
          </w:tcPr>
          <w:p w14:paraId="4FCFCC68" w14:textId="77777777" w:rsidR="004E30DB" w:rsidRPr="0032374D" w:rsidRDefault="004E30DB" w:rsidP="00677622">
            <w:pPr>
              <w:pStyle w:val="TAL"/>
              <w:rPr>
                <w:lang w:val="en-US"/>
              </w:rPr>
            </w:pPr>
          </w:p>
        </w:tc>
        <w:tc>
          <w:tcPr>
            <w:tcW w:w="0" w:type="auto"/>
          </w:tcPr>
          <w:p w14:paraId="71E187DF" w14:textId="77777777" w:rsidR="004E30DB" w:rsidRPr="0032374D" w:rsidRDefault="004E30DB" w:rsidP="00677622">
            <w:pPr>
              <w:pStyle w:val="TAL"/>
              <w:rPr>
                <w:lang w:val="en-US"/>
              </w:rPr>
            </w:pPr>
          </w:p>
        </w:tc>
        <w:tc>
          <w:tcPr>
            <w:tcW w:w="0" w:type="auto"/>
          </w:tcPr>
          <w:p w14:paraId="74266AE6" w14:textId="77777777" w:rsidR="004E30DB" w:rsidRDefault="004E30DB" w:rsidP="00677622">
            <w:pPr>
              <w:pStyle w:val="TAL"/>
              <w:rPr>
                <w:lang w:val="en-US"/>
              </w:rPr>
            </w:pPr>
            <w:r>
              <w:rPr>
                <w:lang w:val="en-US"/>
              </w:rPr>
              <w:t>M</w:t>
            </w:r>
          </w:p>
        </w:tc>
        <w:tc>
          <w:tcPr>
            <w:tcW w:w="0" w:type="auto"/>
          </w:tcPr>
          <w:p w14:paraId="00DFE12F" w14:textId="77777777" w:rsidR="004E30DB" w:rsidRDefault="004E30DB" w:rsidP="00677622">
            <w:pPr>
              <w:pStyle w:val="TAL"/>
              <w:rPr>
                <w:lang w:val="en-US"/>
              </w:rPr>
            </w:pPr>
            <w:r>
              <w:rPr>
                <w:lang w:val="en-US"/>
              </w:rPr>
              <w:t>No</w:t>
            </w:r>
          </w:p>
        </w:tc>
      </w:tr>
      <w:tr w:rsidR="004E30DB" w:rsidRPr="0032374D" w14:paraId="6137FBE9" w14:textId="77777777" w:rsidTr="00677622">
        <w:trPr>
          <w:cantSplit/>
          <w:tblHeader/>
          <w:jc w:val="center"/>
        </w:trPr>
        <w:tc>
          <w:tcPr>
            <w:tcW w:w="0" w:type="auto"/>
          </w:tcPr>
          <w:p w14:paraId="389D13EE" w14:textId="77777777" w:rsidR="004E30DB" w:rsidRDefault="004E30DB" w:rsidP="00677622">
            <w:pPr>
              <w:pStyle w:val="TAL"/>
              <w:rPr>
                <w:lang w:val="en-US"/>
              </w:rPr>
            </w:pPr>
            <w:r>
              <w:t>Uplink-Number-Of-Packets-Allowed</w:t>
            </w:r>
          </w:p>
        </w:tc>
        <w:tc>
          <w:tcPr>
            <w:tcW w:w="0" w:type="auto"/>
          </w:tcPr>
          <w:p w14:paraId="7D125F45" w14:textId="77777777" w:rsidR="004E30DB" w:rsidRDefault="004E30DB" w:rsidP="00677622">
            <w:pPr>
              <w:pStyle w:val="TAL"/>
              <w:rPr>
                <w:lang w:val="en-US"/>
              </w:rPr>
            </w:pPr>
            <w:r>
              <w:rPr>
                <w:lang w:val="en-US"/>
              </w:rPr>
              <w:t>4327</w:t>
            </w:r>
          </w:p>
        </w:tc>
        <w:tc>
          <w:tcPr>
            <w:tcW w:w="0" w:type="auto"/>
          </w:tcPr>
          <w:p w14:paraId="44DDDF70" w14:textId="77777777" w:rsidR="004E30DB" w:rsidRDefault="004E30DB" w:rsidP="00677622">
            <w:pPr>
              <w:pStyle w:val="TAL"/>
              <w:rPr>
                <w:lang w:val="en-US"/>
              </w:rPr>
            </w:pPr>
            <w:r>
              <w:rPr>
                <w:lang w:val="en-US"/>
              </w:rPr>
              <w:t>6.4.37</w:t>
            </w:r>
          </w:p>
        </w:tc>
        <w:tc>
          <w:tcPr>
            <w:tcW w:w="0" w:type="auto"/>
          </w:tcPr>
          <w:p w14:paraId="0ED1B1D1" w14:textId="77777777" w:rsidR="004E30DB" w:rsidRDefault="004E30DB" w:rsidP="00677622">
            <w:pPr>
              <w:pStyle w:val="TAL"/>
            </w:pPr>
            <w:r>
              <w:t>Unsigned32</w:t>
            </w:r>
          </w:p>
        </w:tc>
        <w:tc>
          <w:tcPr>
            <w:tcW w:w="0" w:type="auto"/>
          </w:tcPr>
          <w:p w14:paraId="1D9F6882" w14:textId="77777777" w:rsidR="004E30DB" w:rsidRDefault="004E30DB" w:rsidP="00677622">
            <w:pPr>
              <w:pStyle w:val="TAL"/>
              <w:rPr>
                <w:lang w:val="en-US"/>
              </w:rPr>
            </w:pPr>
            <w:r>
              <w:rPr>
                <w:lang w:val="en-US"/>
              </w:rPr>
              <w:t>V</w:t>
            </w:r>
          </w:p>
        </w:tc>
        <w:tc>
          <w:tcPr>
            <w:tcW w:w="0" w:type="auto"/>
          </w:tcPr>
          <w:p w14:paraId="077904F1" w14:textId="77777777" w:rsidR="004E30DB" w:rsidRPr="0032374D" w:rsidRDefault="004E30DB" w:rsidP="00677622">
            <w:pPr>
              <w:pStyle w:val="TAL"/>
              <w:rPr>
                <w:lang w:val="en-US"/>
              </w:rPr>
            </w:pPr>
          </w:p>
        </w:tc>
        <w:tc>
          <w:tcPr>
            <w:tcW w:w="0" w:type="auto"/>
          </w:tcPr>
          <w:p w14:paraId="48BF507E" w14:textId="77777777" w:rsidR="004E30DB" w:rsidRPr="0032374D" w:rsidRDefault="004E30DB" w:rsidP="00677622">
            <w:pPr>
              <w:pStyle w:val="TAL"/>
              <w:rPr>
                <w:lang w:val="en-US"/>
              </w:rPr>
            </w:pPr>
          </w:p>
        </w:tc>
        <w:tc>
          <w:tcPr>
            <w:tcW w:w="0" w:type="auto"/>
          </w:tcPr>
          <w:p w14:paraId="6E7FBB6D" w14:textId="77777777" w:rsidR="004E30DB" w:rsidRDefault="004E30DB" w:rsidP="00677622">
            <w:pPr>
              <w:pStyle w:val="TAL"/>
              <w:rPr>
                <w:lang w:val="en-US"/>
              </w:rPr>
            </w:pPr>
            <w:r>
              <w:rPr>
                <w:lang w:val="en-US"/>
              </w:rPr>
              <w:t>M</w:t>
            </w:r>
          </w:p>
        </w:tc>
        <w:tc>
          <w:tcPr>
            <w:tcW w:w="0" w:type="auto"/>
          </w:tcPr>
          <w:p w14:paraId="354633A4" w14:textId="77777777" w:rsidR="004E30DB" w:rsidRDefault="004E30DB" w:rsidP="00677622">
            <w:pPr>
              <w:pStyle w:val="TAL"/>
              <w:rPr>
                <w:lang w:val="en-US"/>
              </w:rPr>
            </w:pPr>
            <w:r>
              <w:rPr>
                <w:lang w:val="en-US"/>
              </w:rPr>
              <w:t>No</w:t>
            </w:r>
          </w:p>
        </w:tc>
      </w:tr>
      <w:tr w:rsidR="004E30DB" w:rsidRPr="0032374D" w14:paraId="1A75FCAF" w14:textId="77777777" w:rsidTr="00677622">
        <w:trPr>
          <w:cantSplit/>
          <w:tblHeader/>
          <w:jc w:val="center"/>
        </w:trPr>
        <w:tc>
          <w:tcPr>
            <w:tcW w:w="0" w:type="auto"/>
          </w:tcPr>
          <w:p w14:paraId="3BC7F19C" w14:textId="77777777" w:rsidR="004E30DB" w:rsidRDefault="004E30DB" w:rsidP="00677622">
            <w:pPr>
              <w:pStyle w:val="TAL"/>
              <w:rPr>
                <w:lang w:val="en-US"/>
              </w:rPr>
            </w:pPr>
            <w:r>
              <w:t>Number-Of-Additional-Exception-Reports</w:t>
            </w:r>
          </w:p>
        </w:tc>
        <w:tc>
          <w:tcPr>
            <w:tcW w:w="0" w:type="auto"/>
          </w:tcPr>
          <w:p w14:paraId="008CD0F5" w14:textId="77777777" w:rsidR="004E30DB" w:rsidRDefault="004E30DB" w:rsidP="00677622">
            <w:pPr>
              <w:pStyle w:val="TAL"/>
              <w:rPr>
                <w:lang w:val="en-US"/>
              </w:rPr>
            </w:pPr>
            <w:r>
              <w:rPr>
                <w:lang w:val="en-US"/>
              </w:rPr>
              <w:t>4328</w:t>
            </w:r>
          </w:p>
        </w:tc>
        <w:tc>
          <w:tcPr>
            <w:tcW w:w="0" w:type="auto"/>
          </w:tcPr>
          <w:p w14:paraId="3538EDF8" w14:textId="77777777" w:rsidR="004E30DB" w:rsidRDefault="004E30DB" w:rsidP="00677622">
            <w:pPr>
              <w:pStyle w:val="TAL"/>
              <w:rPr>
                <w:lang w:val="en-US"/>
              </w:rPr>
            </w:pPr>
            <w:r>
              <w:rPr>
                <w:lang w:val="en-US"/>
              </w:rPr>
              <w:t>6.4.38</w:t>
            </w:r>
          </w:p>
        </w:tc>
        <w:tc>
          <w:tcPr>
            <w:tcW w:w="0" w:type="auto"/>
          </w:tcPr>
          <w:p w14:paraId="640E07F4" w14:textId="77777777" w:rsidR="004E30DB" w:rsidRDefault="004E30DB" w:rsidP="00677622">
            <w:pPr>
              <w:pStyle w:val="TAL"/>
            </w:pPr>
            <w:r>
              <w:t>Unsigned32</w:t>
            </w:r>
          </w:p>
        </w:tc>
        <w:tc>
          <w:tcPr>
            <w:tcW w:w="0" w:type="auto"/>
          </w:tcPr>
          <w:p w14:paraId="0953FE36" w14:textId="77777777" w:rsidR="004E30DB" w:rsidRDefault="004E30DB" w:rsidP="00677622">
            <w:pPr>
              <w:pStyle w:val="TAL"/>
              <w:rPr>
                <w:lang w:val="en-US"/>
              </w:rPr>
            </w:pPr>
            <w:r>
              <w:rPr>
                <w:lang w:val="en-US"/>
              </w:rPr>
              <w:t>V</w:t>
            </w:r>
          </w:p>
        </w:tc>
        <w:tc>
          <w:tcPr>
            <w:tcW w:w="0" w:type="auto"/>
          </w:tcPr>
          <w:p w14:paraId="764C2240" w14:textId="77777777" w:rsidR="004E30DB" w:rsidRPr="0032374D" w:rsidRDefault="004E30DB" w:rsidP="00677622">
            <w:pPr>
              <w:pStyle w:val="TAL"/>
              <w:rPr>
                <w:lang w:val="en-US"/>
              </w:rPr>
            </w:pPr>
          </w:p>
        </w:tc>
        <w:tc>
          <w:tcPr>
            <w:tcW w:w="0" w:type="auto"/>
          </w:tcPr>
          <w:p w14:paraId="61CAD9C6" w14:textId="77777777" w:rsidR="004E30DB" w:rsidRPr="0032374D" w:rsidRDefault="004E30DB" w:rsidP="00677622">
            <w:pPr>
              <w:pStyle w:val="TAL"/>
              <w:rPr>
                <w:lang w:val="en-US"/>
              </w:rPr>
            </w:pPr>
          </w:p>
        </w:tc>
        <w:tc>
          <w:tcPr>
            <w:tcW w:w="0" w:type="auto"/>
          </w:tcPr>
          <w:p w14:paraId="3E1169C1" w14:textId="77777777" w:rsidR="004E30DB" w:rsidRDefault="004E30DB" w:rsidP="00677622">
            <w:pPr>
              <w:pStyle w:val="TAL"/>
              <w:rPr>
                <w:lang w:val="en-US"/>
              </w:rPr>
            </w:pPr>
            <w:r>
              <w:rPr>
                <w:lang w:val="en-US"/>
              </w:rPr>
              <w:t>M</w:t>
            </w:r>
          </w:p>
        </w:tc>
        <w:tc>
          <w:tcPr>
            <w:tcW w:w="0" w:type="auto"/>
          </w:tcPr>
          <w:p w14:paraId="3D12EF60" w14:textId="77777777" w:rsidR="004E30DB" w:rsidRDefault="004E30DB" w:rsidP="00677622">
            <w:pPr>
              <w:pStyle w:val="TAL"/>
              <w:rPr>
                <w:lang w:val="en-US"/>
              </w:rPr>
            </w:pPr>
            <w:r>
              <w:rPr>
                <w:lang w:val="en-US"/>
              </w:rPr>
              <w:t>No</w:t>
            </w:r>
          </w:p>
        </w:tc>
      </w:tr>
      <w:tr w:rsidR="004E30DB" w:rsidRPr="0032374D" w14:paraId="08B02257" w14:textId="77777777" w:rsidTr="00677622">
        <w:trPr>
          <w:cantSplit/>
          <w:tblHeader/>
          <w:jc w:val="center"/>
        </w:trPr>
        <w:tc>
          <w:tcPr>
            <w:tcW w:w="0" w:type="auto"/>
          </w:tcPr>
          <w:p w14:paraId="3B6B9200" w14:textId="77777777" w:rsidR="004E30DB" w:rsidRDefault="004E30DB" w:rsidP="00677622">
            <w:pPr>
              <w:pStyle w:val="TAL"/>
              <w:rPr>
                <w:lang w:val="en-US"/>
              </w:rPr>
            </w:pPr>
            <w:r>
              <w:t>Downlink-Number-Of-Packets-Allowed</w:t>
            </w:r>
          </w:p>
        </w:tc>
        <w:tc>
          <w:tcPr>
            <w:tcW w:w="0" w:type="auto"/>
          </w:tcPr>
          <w:p w14:paraId="28CCEE55" w14:textId="77777777" w:rsidR="004E30DB" w:rsidRDefault="004E30DB" w:rsidP="00677622">
            <w:pPr>
              <w:pStyle w:val="TAL"/>
              <w:rPr>
                <w:lang w:val="en-US"/>
              </w:rPr>
            </w:pPr>
            <w:r>
              <w:rPr>
                <w:lang w:val="en-US"/>
              </w:rPr>
              <w:t>4329</w:t>
            </w:r>
          </w:p>
        </w:tc>
        <w:tc>
          <w:tcPr>
            <w:tcW w:w="0" w:type="auto"/>
          </w:tcPr>
          <w:p w14:paraId="58DFEEAC" w14:textId="77777777" w:rsidR="004E30DB" w:rsidRDefault="004E30DB" w:rsidP="00677622">
            <w:pPr>
              <w:pStyle w:val="TAL"/>
              <w:rPr>
                <w:lang w:val="en-US"/>
              </w:rPr>
            </w:pPr>
            <w:r>
              <w:rPr>
                <w:lang w:val="en-US"/>
              </w:rPr>
              <w:t>6.4.39</w:t>
            </w:r>
          </w:p>
        </w:tc>
        <w:tc>
          <w:tcPr>
            <w:tcW w:w="0" w:type="auto"/>
          </w:tcPr>
          <w:p w14:paraId="21D41461" w14:textId="77777777" w:rsidR="004E30DB" w:rsidRDefault="004E30DB" w:rsidP="00677622">
            <w:pPr>
              <w:pStyle w:val="TAL"/>
            </w:pPr>
            <w:r>
              <w:t>Unsigned32</w:t>
            </w:r>
          </w:p>
        </w:tc>
        <w:tc>
          <w:tcPr>
            <w:tcW w:w="0" w:type="auto"/>
          </w:tcPr>
          <w:p w14:paraId="601E832F" w14:textId="77777777" w:rsidR="004E30DB" w:rsidRDefault="004E30DB" w:rsidP="00677622">
            <w:pPr>
              <w:pStyle w:val="TAL"/>
              <w:rPr>
                <w:lang w:val="en-US"/>
              </w:rPr>
            </w:pPr>
            <w:r>
              <w:rPr>
                <w:lang w:val="en-US"/>
              </w:rPr>
              <w:t>V</w:t>
            </w:r>
          </w:p>
        </w:tc>
        <w:tc>
          <w:tcPr>
            <w:tcW w:w="0" w:type="auto"/>
          </w:tcPr>
          <w:p w14:paraId="0D9B99E3" w14:textId="77777777" w:rsidR="004E30DB" w:rsidRPr="0032374D" w:rsidRDefault="004E30DB" w:rsidP="00677622">
            <w:pPr>
              <w:pStyle w:val="TAL"/>
              <w:rPr>
                <w:lang w:val="en-US"/>
              </w:rPr>
            </w:pPr>
          </w:p>
        </w:tc>
        <w:tc>
          <w:tcPr>
            <w:tcW w:w="0" w:type="auto"/>
          </w:tcPr>
          <w:p w14:paraId="256B5DF4" w14:textId="77777777" w:rsidR="004E30DB" w:rsidRPr="0032374D" w:rsidRDefault="004E30DB" w:rsidP="00677622">
            <w:pPr>
              <w:pStyle w:val="TAL"/>
              <w:rPr>
                <w:lang w:val="en-US"/>
              </w:rPr>
            </w:pPr>
          </w:p>
        </w:tc>
        <w:tc>
          <w:tcPr>
            <w:tcW w:w="0" w:type="auto"/>
          </w:tcPr>
          <w:p w14:paraId="23000DDE" w14:textId="77777777" w:rsidR="004E30DB" w:rsidRDefault="004E30DB" w:rsidP="00677622">
            <w:pPr>
              <w:pStyle w:val="TAL"/>
              <w:rPr>
                <w:lang w:val="en-US"/>
              </w:rPr>
            </w:pPr>
            <w:r>
              <w:rPr>
                <w:lang w:val="en-US"/>
              </w:rPr>
              <w:t>M</w:t>
            </w:r>
          </w:p>
        </w:tc>
        <w:tc>
          <w:tcPr>
            <w:tcW w:w="0" w:type="auto"/>
          </w:tcPr>
          <w:p w14:paraId="5420C847" w14:textId="77777777" w:rsidR="004E30DB" w:rsidRDefault="004E30DB" w:rsidP="00677622">
            <w:pPr>
              <w:pStyle w:val="TAL"/>
              <w:rPr>
                <w:lang w:val="en-US"/>
              </w:rPr>
            </w:pPr>
            <w:r>
              <w:rPr>
                <w:lang w:val="en-US"/>
              </w:rPr>
              <w:t>No</w:t>
            </w:r>
          </w:p>
        </w:tc>
      </w:tr>
      <w:tr w:rsidR="004E30DB" w:rsidRPr="0032374D" w14:paraId="09F83404" w14:textId="77777777" w:rsidTr="00677622">
        <w:trPr>
          <w:cantSplit/>
          <w:tblHeader/>
          <w:jc w:val="center"/>
        </w:trPr>
        <w:tc>
          <w:tcPr>
            <w:tcW w:w="0" w:type="auto"/>
          </w:tcPr>
          <w:p w14:paraId="68220F36" w14:textId="77777777" w:rsidR="004E30DB" w:rsidRDefault="004E30DB" w:rsidP="00677622">
            <w:pPr>
              <w:pStyle w:val="TAL"/>
              <w:rPr>
                <w:lang w:val="en-US"/>
              </w:rPr>
            </w:pPr>
            <w:r>
              <w:t>APN-Rate-Control-Status-Validity-Time</w:t>
            </w:r>
          </w:p>
        </w:tc>
        <w:tc>
          <w:tcPr>
            <w:tcW w:w="0" w:type="auto"/>
          </w:tcPr>
          <w:p w14:paraId="7DAE7FE0" w14:textId="77777777" w:rsidR="004E30DB" w:rsidRDefault="004E30DB" w:rsidP="00677622">
            <w:pPr>
              <w:pStyle w:val="TAL"/>
              <w:rPr>
                <w:lang w:val="en-US"/>
              </w:rPr>
            </w:pPr>
            <w:r>
              <w:rPr>
                <w:lang w:val="en-US"/>
              </w:rPr>
              <w:t>4330</w:t>
            </w:r>
          </w:p>
        </w:tc>
        <w:tc>
          <w:tcPr>
            <w:tcW w:w="0" w:type="auto"/>
          </w:tcPr>
          <w:p w14:paraId="2A6CBED8" w14:textId="77777777" w:rsidR="004E30DB" w:rsidRDefault="004E30DB" w:rsidP="00677622">
            <w:pPr>
              <w:pStyle w:val="TAL"/>
              <w:rPr>
                <w:lang w:val="en-US"/>
              </w:rPr>
            </w:pPr>
            <w:r>
              <w:rPr>
                <w:lang w:val="en-US"/>
              </w:rPr>
              <w:t>6.4.40</w:t>
            </w:r>
          </w:p>
        </w:tc>
        <w:tc>
          <w:tcPr>
            <w:tcW w:w="0" w:type="auto"/>
          </w:tcPr>
          <w:p w14:paraId="28E231B9" w14:textId="77777777" w:rsidR="004E30DB" w:rsidRDefault="004E30DB" w:rsidP="00677622">
            <w:pPr>
              <w:pStyle w:val="TAL"/>
            </w:pPr>
            <w:r>
              <w:t>Unsigned64</w:t>
            </w:r>
          </w:p>
        </w:tc>
        <w:tc>
          <w:tcPr>
            <w:tcW w:w="0" w:type="auto"/>
          </w:tcPr>
          <w:p w14:paraId="089A441A" w14:textId="77777777" w:rsidR="004E30DB" w:rsidRDefault="004E30DB" w:rsidP="00677622">
            <w:pPr>
              <w:pStyle w:val="TAL"/>
              <w:rPr>
                <w:lang w:val="en-US"/>
              </w:rPr>
            </w:pPr>
            <w:r>
              <w:rPr>
                <w:lang w:val="en-US"/>
              </w:rPr>
              <w:t>V</w:t>
            </w:r>
          </w:p>
        </w:tc>
        <w:tc>
          <w:tcPr>
            <w:tcW w:w="0" w:type="auto"/>
          </w:tcPr>
          <w:p w14:paraId="21334E46" w14:textId="77777777" w:rsidR="004E30DB" w:rsidRPr="0032374D" w:rsidRDefault="004E30DB" w:rsidP="00677622">
            <w:pPr>
              <w:pStyle w:val="TAL"/>
              <w:rPr>
                <w:lang w:val="en-US"/>
              </w:rPr>
            </w:pPr>
          </w:p>
        </w:tc>
        <w:tc>
          <w:tcPr>
            <w:tcW w:w="0" w:type="auto"/>
          </w:tcPr>
          <w:p w14:paraId="484E8914" w14:textId="77777777" w:rsidR="004E30DB" w:rsidRPr="0032374D" w:rsidRDefault="004E30DB" w:rsidP="00677622">
            <w:pPr>
              <w:pStyle w:val="TAL"/>
              <w:rPr>
                <w:lang w:val="en-US"/>
              </w:rPr>
            </w:pPr>
          </w:p>
        </w:tc>
        <w:tc>
          <w:tcPr>
            <w:tcW w:w="0" w:type="auto"/>
          </w:tcPr>
          <w:p w14:paraId="07EDA035" w14:textId="77777777" w:rsidR="004E30DB" w:rsidRDefault="004E30DB" w:rsidP="00677622">
            <w:pPr>
              <w:pStyle w:val="TAL"/>
              <w:rPr>
                <w:lang w:val="en-US"/>
              </w:rPr>
            </w:pPr>
            <w:r>
              <w:rPr>
                <w:lang w:val="en-US"/>
              </w:rPr>
              <w:t>M</w:t>
            </w:r>
          </w:p>
        </w:tc>
        <w:tc>
          <w:tcPr>
            <w:tcW w:w="0" w:type="auto"/>
          </w:tcPr>
          <w:p w14:paraId="4227BFDC" w14:textId="77777777" w:rsidR="004E30DB" w:rsidRDefault="004E30DB" w:rsidP="00677622">
            <w:pPr>
              <w:pStyle w:val="TAL"/>
              <w:rPr>
                <w:lang w:val="en-US"/>
              </w:rPr>
            </w:pPr>
            <w:r>
              <w:rPr>
                <w:lang w:val="en-US"/>
              </w:rPr>
              <w:t>No</w:t>
            </w:r>
          </w:p>
        </w:tc>
      </w:tr>
      <w:tr w:rsidR="004E30DB" w:rsidRPr="0032374D" w14:paraId="06B2D0AA" w14:textId="77777777" w:rsidTr="00677622">
        <w:trPr>
          <w:cantSplit/>
          <w:tblHeader/>
          <w:jc w:val="center"/>
        </w:trPr>
        <w:tc>
          <w:tcPr>
            <w:tcW w:w="0" w:type="auto"/>
          </w:tcPr>
          <w:p w14:paraId="11F02FCF" w14:textId="77777777" w:rsidR="004E30DB" w:rsidRDefault="004E30DB" w:rsidP="00677622">
            <w:pPr>
              <w:pStyle w:val="TAL"/>
            </w:pPr>
            <w:r>
              <w:t>SF-Operation-Status</w:t>
            </w:r>
          </w:p>
        </w:tc>
        <w:tc>
          <w:tcPr>
            <w:tcW w:w="0" w:type="auto"/>
          </w:tcPr>
          <w:p w14:paraId="4666CE13" w14:textId="77777777" w:rsidR="004E30DB" w:rsidRDefault="004E30DB" w:rsidP="00677622">
            <w:pPr>
              <w:pStyle w:val="TAL"/>
              <w:rPr>
                <w:lang w:val="en-US"/>
              </w:rPr>
            </w:pPr>
            <w:r>
              <w:rPr>
                <w:lang w:val="en-US"/>
              </w:rPr>
              <w:t>4331</w:t>
            </w:r>
          </w:p>
        </w:tc>
        <w:tc>
          <w:tcPr>
            <w:tcW w:w="0" w:type="auto"/>
          </w:tcPr>
          <w:p w14:paraId="70FC7961" w14:textId="77777777" w:rsidR="004E30DB" w:rsidRDefault="004E30DB" w:rsidP="00677622">
            <w:pPr>
              <w:pStyle w:val="TAL"/>
              <w:rPr>
                <w:lang w:val="en-US"/>
              </w:rPr>
            </w:pPr>
            <w:r>
              <w:rPr>
                <w:lang w:val="en-US"/>
              </w:rPr>
              <w:t>6.4.41</w:t>
            </w:r>
          </w:p>
        </w:tc>
        <w:tc>
          <w:tcPr>
            <w:tcW w:w="0" w:type="auto"/>
          </w:tcPr>
          <w:p w14:paraId="20C96D36" w14:textId="77777777" w:rsidR="004E30DB" w:rsidRDefault="004E30DB" w:rsidP="00677622">
            <w:pPr>
              <w:pStyle w:val="TAL"/>
            </w:pPr>
            <w:r>
              <w:t>Unsigned32</w:t>
            </w:r>
          </w:p>
        </w:tc>
        <w:tc>
          <w:tcPr>
            <w:tcW w:w="0" w:type="auto"/>
          </w:tcPr>
          <w:p w14:paraId="6A6F648A" w14:textId="77777777" w:rsidR="004E30DB" w:rsidRDefault="004E30DB" w:rsidP="00677622">
            <w:pPr>
              <w:pStyle w:val="TAL"/>
              <w:rPr>
                <w:lang w:val="en-US"/>
              </w:rPr>
            </w:pPr>
            <w:r>
              <w:rPr>
                <w:lang w:val="en-US"/>
              </w:rPr>
              <w:t>V</w:t>
            </w:r>
          </w:p>
        </w:tc>
        <w:tc>
          <w:tcPr>
            <w:tcW w:w="0" w:type="auto"/>
          </w:tcPr>
          <w:p w14:paraId="4E70FD9D" w14:textId="77777777" w:rsidR="004E30DB" w:rsidRPr="0032374D" w:rsidRDefault="004E30DB" w:rsidP="00677622">
            <w:pPr>
              <w:pStyle w:val="TAL"/>
              <w:rPr>
                <w:lang w:val="en-US"/>
              </w:rPr>
            </w:pPr>
          </w:p>
        </w:tc>
        <w:tc>
          <w:tcPr>
            <w:tcW w:w="0" w:type="auto"/>
          </w:tcPr>
          <w:p w14:paraId="5FBE570F" w14:textId="77777777" w:rsidR="004E30DB" w:rsidRPr="0032374D" w:rsidRDefault="004E30DB" w:rsidP="00677622">
            <w:pPr>
              <w:pStyle w:val="TAL"/>
              <w:rPr>
                <w:lang w:val="en-US"/>
              </w:rPr>
            </w:pPr>
          </w:p>
        </w:tc>
        <w:tc>
          <w:tcPr>
            <w:tcW w:w="0" w:type="auto"/>
          </w:tcPr>
          <w:p w14:paraId="241ED14A" w14:textId="77777777" w:rsidR="004E30DB" w:rsidRDefault="004E30DB" w:rsidP="00677622">
            <w:pPr>
              <w:pStyle w:val="TAL"/>
              <w:rPr>
                <w:lang w:val="en-US"/>
              </w:rPr>
            </w:pPr>
            <w:r>
              <w:rPr>
                <w:lang w:val="en-US"/>
              </w:rPr>
              <w:t>M</w:t>
            </w:r>
          </w:p>
        </w:tc>
        <w:tc>
          <w:tcPr>
            <w:tcW w:w="0" w:type="auto"/>
          </w:tcPr>
          <w:p w14:paraId="4D4FBA81" w14:textId="77777777" w:rsidR="004E30DB" w:rsidRDefault="004E30DB" w:rsidP="00677622">
            <w:pPr>
              <w:pStyle w:val="TAL"/>
              <w:rPr>
                <w:lang w:val="en-US"/>
              </w:rPr>
            </w:pPr>
            <w:r>
              <w:rPr>
                <w:lang w:val="en-US"/>
              </w:rPr>
              <w:t>No</w:t>
            </w:r>
          </w:p>
        </w:tc>
      </w:tr>
      <w:tr w:rsidR="004E30DB" w:rsidRPr="0032374D" w14:paraId="7D783EF8" w14:textId="77777777" w:rsidTr="00677622">
        <w:trPr>
          <w:cantSplit/>
          <w:tblHeader/>
          <w:jc w:val="center"/>
        </w:trPr>
        <w:tc>
          <w:tcPr>
            <w:tcW w:w="0" w:type="auto"/>
          </w:tcPr>
          <w:p w14:paraId="14FBCF85" w14:textId="77777777" w:rsidR="004E30DB" w:rsidRDefault="004E30DB" w:rsidP="00677622">
            <w:pPr>
              <w:pStyle w:val="TAL"/>
            </w:pPr>
            <w:r>
              <w:t>DL-Estimated-Delivery-Time</w:t>
            </w:r>
          </w:p>
        </w:tc>
        <w:tc>
          <w:tcPr>
            <w:tcW w:w="0" w:type="auto"/>
          </w:tcPr>
          <w:p w14:paraId="1B54D8EA" w14:textId="77777777" w:rsidR="004E30DB" w:rsidRPr="00B338F4" w:rsidRDefault="004E30DB" w:rsidP="00677622">
            <w:pPr>
              <w:pStyle w:val="TAL"/>
              <w:rPr>
                <w:lang w:val="en-US"/>
              </w:rPr>
            </w:pPr>
            <w:r w:rsidRPr="00B338F4">
              <w:rPr>
                <w:lang w:val="en-US"/>
              </w:rPr>
              <w:t>4332</w:t>
            </w:r>
          </w:p>
        </w:tc>
        <w:tc>
          <w:tcPr>
            <w:tcW w:w="0" w:type="auto"/>
          </w:tcPr>
          <w:p w14:paraId="21125A4F" w14:textId="77777777" w:rsidR="004E30DB" w:rsidRPr="00B338F4" w:rsidRDefault="004E30DB" w:rsidP="00677622">
            <w:pPr>
              <w:pStyle w:val="TAL"/>
              <w:rPr>
                <w:lang w:val="en-US"/>
              </w:rPr>
            </w:pPr>
            <w:r w:rsidRPr="00B338F4">
              <w:rPr>
                <w:lang w:val="en-US"/>
              </w:rPr>
              <w:t>6.4.42</w:t>
            </w:r>
          </w:p>
        </w:tc>
        <w:tc>
          <w:tcPr>
            <w:tcW w:w="0" w:type="auto"/>
          </w:tcPr>
          <w:p w14:paraId="581F3F3F" w14:textId="77777777" w:rsidR="004E30DB" w:rsidRDefault="004E30DB" w:rsidP="00677622">
            <w:pPr>
              <w:pStyle w:val="TAL"/>
            </w:pPr>
            <w:r>
              <w:t>Unsigned32</w:t>
            </w:r>
          </w:p>
        </w:tc>
        <w:tc>
          <w:tcPr>
            <w:tcW w:w="0" w:type="auto"/>
          </w:tcPr>
          <w:p w14:paraId="41CA36B8" w14:textId="77777777" w:rsidR="004E30DB" w:rsidRDefault="004E30DB" w:rsidP="00677622">
            <w:pPr>
              <w:pStyle w:val="TAL"/>
              <w:rPr>
                <w:lang w:val="en-US"/>
              </w:rPr>
            </w:pPr>
            <w:r>
              <w:rPr>
                <w:lang w:val="en-US"/>
              </w:rPr>
              <w:t>V</w:t>
            </w:r>
          </w:p>
        </w:tc>
        <w:tc>
          <w:tcPr>
            <w:tcW w:w="0" w:type="auto"/>
          </w:tcPr>
          <w:p w14:paraId="05A1FABA" w14:textId="77777777" w:rsidR="004E30DB" w:rsidRPr="0032374D" w:rsidRDefault="004E30DB" w:rsidP="00677622">
            <w:pPr>
              <w:pStyle w:val="TAL"/>
              <w:rPr>
                <w:lang w:val="en-US"/>
              </w:rPr>
            </w:pPr>
          </w:p>
        </w:tc>
        <w:tc>
          <w:tcPr>
            <w:tcW w:w="0" w:type="auto"/>
          </w:tcPr>
          <w:p w14:paraId="321C68CB" w14:textId="77777777" w:rsidR="004E30DB" w:rsidRPr="0032374D" w:rsidRDefault="004E30DB" w:rsidP="00677622">
            <w:pPr>
              <w:pStyle w:val="TAL"/>
              <w:rPr>
                <w:lang w:val="en-US"/>
              </w:rPr>
            </w:pPr>
          </w:p>
        </w:tc>
        <w:tc>
          <w:tcPr>
            <w:tcW w:w="0" w:type="auto"/>
          </w:tcPr>
          <w:p w14:paraId="06ED0892" w14:textId="77777777" w:rsidR="004E30DB" w:rsidRDefault="004E30DB" w:rsidP="00677622">
            <w:pPr>
              <w:pStyle w:val="TAL"/>
              <w:rPr>
                <w:lang w:val="en-US"/>
              </w:rPr>
            </w:pPr>
            <w:r>
              <w:rPr>
                <w:lang w:val="en-US"/>
              </w:rPr>
              <w:t>M</w:t>
            </w:r>
          </w:p>
        </w:tc>
        <w:tc>
          <w:tcPr>
            <w:tcW w:w="0" w:type="auto"/>
          </w:tcPr>
          <w:p w14:paraId="4E6E6DD4" w14:textId="77777777" w:rsidR="004E30DB" w:rsidRDefault="004E30DB" w:rsidP="00677622">
            <w:pPr>
              <w:pStyle w:val="TAL"/>
              <w:rPr>
                <w:lang w:val="en-US"/>
              </w:rPr>
            </w:pPr>
            <w:r>
              <w:rPr>
                <w:lang w:val="en-US"/>
              </w:rPr>
              <w:t>No</w:t>
            </w:r>
          </w:p>
        </w:tc>
      </w:tr>
      <w:tr w:rsidR="004E30DB" w:rsidRPr="0032374D" w14:paraId="4B6A020B" w14:textId="77777777" w:rsidTr="00677622">
        <w:trPr>
          <w:cantSplit/>
          <w:tblHeader/>
          <w:jc w:val="center"/>
        </w:trPr>
        <w:tc>
          <w:tcPr>
            <w:tcW w:w="0" w:type="auto"/>
          </w:tcPr>
          <w:p w14:paraId="0914B1F3" w14:textId="77777777" w:rsidR="004E30DB" w:rsidRDefault="004E30DB" w:rsidP="00677622">
            <w:pPr>
              <w:pStyle w:val="TAL"/>
            </w:pPr>
            <w:r>
              <w:t>SAT-SF-Operation-Info</w:t>
            </w:r>
          </w:p>
        </w:tc>
        <w:tc>
          <w:tcPr>
            <w:tcW w:w="0" w:type="auto"/>
          </w:tcPr>
          <w:p w14:paraId="79FB6282" w14:textId="77777777" w:rsidR="004E30DB" w:rsidRPr="00B338F4" w:rsidRDefault="004E30DB" w:rsidP="00677622">
            <w:pPr>
              <w:pStyle w:val="TAL"/>
              <w:rPr>
                <w:lang w:val="en-US"/>
              </w:rPr>
            </w:pPr>
            <w:r w:rsidRPr="00B338F4">
              <w:rPr>
                <w:lang w:val="en-US"/>
              </w:rPr>
              <w:t>4333</w:t>
            </w:r>
          </w:p>
        </w:tc>
        <w:tc>
          <w:tcPr>
            <w:tcW w:w="0" w:type="auto"/>
          </w:tcPr>
          <w:p w14:paraId="3BFF0E03" w14:textId="77777777" w:rsidR="004E30DB" w:rsidRPr="00B338F4" w:rsidRDefault="004E30DB" w:rsidP="00677622">
            <w:pPr>
              <w:pStyle w:val="TAL"/>
              <w:rPr>
                <w:lang w:val="en-US"/>
              </w:rPr>
            </w:pPr>
            <w:r w:rsidRPr="00B338F4">
              <w:rPr>
                <w:lang w:val="en-US"/>
              </w:rPr>
              <w:t>6.4.43</w:t>
            </w:r>
          </w:p>
        </w:tc>
        <w:tc>
          <w:tcPr>
            <w:tcW w:w="0" w:type="auto"/>
          </w:tcPr>
          <w:p w14:paraId="42C95B70" w14:textId="77777777" w:rsidR="004E30DB" w:rsidRDefault="004E30DB" w:rsidP="00677622">
            <w:pPr>
              <w:pStyle w:val="TAL"/>
            </w:pPr>
            <w:r>
              <w:t>Grouped</w:t>
            </w:r>
          </w:p>
        </w:tc>
        <w:tc>
          <w:tcPr>
            <w:tcW w:w="0" w:type="auto"/>
          </w:tcPr>
          <w:p w14:paraId="41C5A311" w14:textId="77777777" w:rsidR="004E30DB" w:rsidRDefault="004E30DB" w:rsidP="00677622">
            <w:pPr>
              <w:pStyle w:val="TAL"/>
              <w:rPr>
                <w:lang w:val="en-US"/>
              </w:rPr>
            </w:pPr>
            <w:r>
              <w:rPr>
                <w:lang w:val="en-US"/>
              </w:rPr>
              <w:t>V</w:t>
            </w:r>
          </w:p>
        </w:tc>
        <w:tc>
          <w:tcPr>
            <w:tcW w:w="0" w:type="auto"/>
          </w:tcPr>
          <w:p w14:paraId="560D92AC" w14:textId="77777777" w:rsidR="004E30DB" w:rsidRPr="0032374D" w:rsidRDefault="004E30DB" w:rsidP="00677622">
            <w:pPr>
              <w:pStyle w:val="TAL"/>
              <w:rPr>
                <w:lang w:val="en-US"/>
              </w:rPr>
            </w:pPr>
          </w:p>
        </w:tc>
        <w:tc>
          <w:tcPr>
            <w:tcW w:w="0" w:type="auto"/>
          </w:tcPr>
          <w:p w14:paraId="61C0C5F8" w14:textId="77777777" w:rsidR="004E30DB" w:rsidRPr="0032374D" w:rsidRDefault="004E30DB" w:rsidP="00677622">
            <w:pPr>
              <w:pStyle w:val="TAL"/>
              <w:rPr>
                <w:lang w:val="en-US"/>
              </w:rPr>
            </w:pPr>
          </w:p>
        </w:tc>
        <w:tc>
          <w:tcPr>
            <w:tcW w:w="0" w:type="auto"/>
          </w:tcPr>
          <w:p w14:paraId="3B77B41B" w14:textId="77777777" w:rsidR="004E30DB" w:rsidRDefault="004E30DB" w:rsidP="00677622">
            <w:pPr>
              <w:pStyle w:val="TAL"/>
              <w:rPr>
                <w:lang w:val="en-US"/>
              </w:rPr>
            </w:pPr>
            <w:r>
              <w:rPr>
                <w:lang w:val="en-US"/>
              </w:rPr>
              <w:t>M</w:t>
            </w:r>
          </w:p>
        </w:tc>
        <w:tc>
          <w:tcPr>
            <w:tcW w:w="0" w:type="auto"/>
          </w:tcPr>
          <w:p w14:paraId="7A4530B1" w14:textId="77777777" w:rsidR="004E30DB" w:rsidRDefault="004E30DB" w:rsidP="00677622">
            <w:pPr>
              <w:pStyle w:val="TAL"/>
              <w:rPr>
                <w:lang w:val="en-US"/>
              </w:rPr>
            </w:pPr>
            <w:r>
              <w:rPr>
                <w:lang w:val="en-US"/>
              </w:rPr>
              <w:t>No</w:t>
            </w:r>
          </w:p>
        </w:tc>
      </w:tr>
      <w:tr w:rsidR="00B338F4" w:rsidRPr="0032374D" w14:paraId="4B441D92" w14:textId="77777777" w:rsidTr="00677622">
        <w:trPr>
          <w:cantSplit/>
          <w:tblHeader/>
          <w:jc w:val="center"/>
        </w:trPr>
        <w:tc>
          <w:tcPr>
            <w:tcW w:w="0" w:type="auto"/>
          </w:tcPr>
          <w:p w14:paraId="018E77E4" w14:textId="09BFE266" w:rsidR="00B338F4" w:rsidRDefault="00B338F4" w:rsidP="00B338F4">
            <w:pPr>
              <w:pStyle w:val="TAL"/>
            </w:pPr>
            <w:r w:rsidRPr="00993DE3">
              <w:t>Feeder-Link-Availability-Period</w:t>
            </w:r>
          </w:p>
        </w:tc>
        <w:tc>
          <w:tcPr>
            <w:tcW w:w="0" w:type="auto"/>
          </w:tcPr>
          <w:p w14:paraId="519A12C9" w14:textId="15827588" w:rsidR="00B338F4" w:rsidRPr="00B338F4" w:rsidRDefault="00B338F4" w:rsidP="00B338F4">
            <w:pPr>
              <w:pStyle w:val="TAL"/>
              <w:rPr>
                <w:lang w:val="en-US"/>
              </w:rPr>
            </w:pPr>
            <w:r w:rsidRPr="00B338F4">
              <w:rPr>
                <w:lang w:val="en-US"/>
              </w:rPr>
              <w:t>4334</w:t>
            </w:r>
          </w:p>
        </w:tc>
        <w:tc>
          <w:tcPr>
            <w:tcW w:w="0" w:type="auto"/>
          </w:tcPr>
          <w:p w14:paraId="1ECF8243" w14:textId="24E7799D" w:rsidR="00B338F4" w:rsidRPr="00B338F4" w:rsidRDefault="00B338F4" w:rsidP="00B338F4">
            <w:pPr>
              <w:pStyle w:val="TAL"/>
              <w:rPr>
                <w:lang w:val="en-US"/>
              </w:rPr>
            </w:pPr>
            <w:r w:rsidRPr="00B338F4">
              <w:rPr>
                <w:lang w:val="en-US"/>
              </w:rPr>
              <w:t>6.4.</w:t>
            </w:r>
            <w:r w:rsidRPr="00B338F4">
              <w:rPr>
                <w:lang w:val="en-US"/>
              </w:rPr>
              <w:t>44</w:t>
            </w:r>
          </w:p>
        </w:tc>
        <w:tc>
          <w:tcPr>
            <w:tcW w:w="0" w:type="auto"/>
          </w:tcPr>
          <w:p w14:paraId="19C51018" w14:textId="5C3A97A9" w:rsidR="00B338F4" w:rsidRDefault="00B338F4" w:rsidP="00B338F4">
            <w:pPr>
              <w:pStyle w:val="TAL"/>
            </w:pPr>
            <w:r>
              <w:t>Grouped</w:t>
            </w:r>
          </w:p>
        </w:tc>
        <w:tc>
          <w:tcPr>
            <w:tcW w:w="0" w:type="auto"/>
          </w:tcPr>
          <w:p w14:paraId="380734B2" w14:textId="4ED90636" w:rsidR="00B338F4" w:rsidRDefault="00B338F4" w:rsidP="00B338F4">
            <w:pPr>
              <w:pStyle w:val="TAL"/>
              <w:rPr>
                <w:lang w:val="en-US"/>
              </w:rPr>
            </w:pPr>
            <w:r>
              <w:rPr>
                <w:lang w:val="en-US"/>
              </w:rPr>
              <w:t>V</w:t>
            </w:r>
          </w:p>
        </w:tc>
        <w:tc>
          <w:tcPr>
            <w:tcW w:w="0" w:type="auto"/>
          </w:tcPr>
          <w:p w14:paraId="077D718D" w14:textId="77777777" w:rsidR="00B338F4" w:rsidRPr="0032374D" w:rsidRDefault="00B338F4" w:rsidP="00B338F4">
            <w:pPr>
              <w:pStyle w:val="TAL"/>
              <w:rPr>
                <w:lang w:val="en-US"/>
              </w:rPr>
            </w:pPr>
          </w:p>
        </w:tc>
        <w:tc>
          <w:tcPr>
            <w:tcW w:w="0" w:type="auto"/>
          </w:tcPr>
          <w:p w14:paraId="7279DC60" w14:textId="77777777" w:rsidR="00B338F4" w:rsidRPr="0032374D" w:rsidRDefault="00B338F4" w:rsidP="00B338F4">
            <w:pPr>
              <w:pStyle w:val="TAL"/>
              <w:rPr>
                <w:lang w:val="en-US"/>
              </w:rPr>
            </w:pPr>
          </w:p>
        </w:tc>
        <w:tc>
          <w:tcPr>
            <w:tcW w:w="0" w:type="auto"/>
          </w:tcPr>
          <w:p w14:paraId="48084AE2" w14:textId="76D01AF5" w:rsidR="00B338F4" w:rsidRDefault="00B338F4" w:rsidP="00B338F4">
            <w:pPr>
              <w:pStyle w:val="TAL"/>
              <w:rPr>
                <w:lang w:val="en-US"/>
              </w:rPr>
            </w:pPr>
            <w:r>
              <w:rPr>
                <w:lang w:val="en-US"/>
              </w:rPr>
              <w:t>M</w:t>
            </w:r>
          </w:p>
        </w:tc>
        <w:tc>
          <w:tcPr>
            <w:tcW w:w="0" w:type="auto"/>
          </w:tcPr>
          <w:p w14:paraId="012D8B42" w14:textId="28A724F0" w:rsidR="00B338F4" w:rsidRDefault="00B338F4" w:rsidP="00B338F4">
            <w:pPr>
              <w:pStyle w:val="TAL"/>
              <w:rPr>
                <w:lang w:val="en-US"/>
              </w:rPr>
            </w:pPr>
            <w:r>
              <w:rPr>
                <w:lang w:val="en-US"/>
              </w:rPr>
              <w:t>No</w:t>
            </w:r>
          </w:p>
        </w:tc>
      </w:tr>
      <w:tr w:rsidR="00B338F4" w:rsidRPr="0032374D" w14:paraId="3956DAF0" w14:textId="77777777" w:rsidTr="00677622">
        <w:trPr>
          <w:cantSplit/>
          <w:tblHeader/>
          <w:jc w:val="center"/>
        </w:trPr>
        <w:tc>
          <w:tcPr>
            <w:tcW w:w="0" w:type="auto"/>
          </w:tcPr>
          <w:p w14:paraId="0F2F4588" w14:textId="2F40CF73" w:rsidR="00B338F4" w:rsidRDefault="00B338F4" w:rsidP="00B338F4">
            <w:pPr>
              <w:pStyle w:val="TAL"/>
            </w:pPr>
            <w:r w:rsidRPr="00190952">
              <w:t>Availability</w:t>
            </w:r>
            <w:r>
              <w:rPr>
                <w:lang w:val="en-US"/>
              </w:rPr>
              <w:t>-</w:t>
            </w:r>
            <w:r w:rsidRPr="006773A2">
              <w:rPr>
                <w:lang w:val="en-US"/>
              </w:rPr>
              <w:t>Start-Time</w:t>
            </w:r>
          </w:p>
        </w:tc>
        <w:tc>
          <w:tcPr>
            <w:tcW w:w="0" w:type="auto"/>
          </w:tcPr>
          <w:p w14:paraId="238B2908" w14:textId="062AA95B" w:rsidR="00B338F4" w:rsidRPr="00B338F4" w:rsidRDefault="00B338F4" w:rsidP="00B338F4">
            <w:pPr>
              <w:pStyle w:val="TAL"/>
              <w:rPr>
                <w:lang w:val="en-US"/>
              </w:rPr>
            </w:pPr>
            <w:r w:rsidRPr="00B338F4">
              <w:rPr>
                <w:lang w:val="en-US"/>
              </w:rPr>
              <w:t>4335</w:t>
            </w:r>
          </w:p>
        </w:tc>
        <w:tc>
          <w:tcPr>
            <w:tcW w:w="0" w:type="auto"/>
          </w:tcPr>
          <w:p w14:paraId="2CB1DB58" w14:textId="36F6D27C" w:rsidR="00B338F4" w:rsidRPr="00B338F4" w:rsidRDefault="00B338F4" w:rsidP="00B338F4">
            <w:pPr>
              <w:pStyle w:val="TAL"/>
              <w:rPr>
                <w:lang w:val="en-US"/>
              </w:rPr>
            </w:pPr>
            <w:r w:rsidRPr="00B338F4">
              <w:rPr>
                <w:lang w:val="en-US"/>
              </w:rPr>
              <w:t>6.4.</w:t>
            </w:r>
            <w:r w:rsidRPr="00B338F4">
              <w:rPr>
                <w:lang w:val="en-US"/>
              </w:rPr>
              <w:t>45</w:t>
            </w:r>
          </w:p>
        </w:tc>
        <w:tc>
          <w:tcPr>
            <w:tcW w:w="0" w:type="auto"/>
          </w:tcPr>
          <w:p w14:paraId="3E3884BA" w14:textId="5849F257" w:rsidR="00B338F4" w:rsidRDefault="00B338F4" w:rsidP="00B338F4">
            <w:pPr>
              <w:pStyle w:val="TAL"/>
            </w:pPr>
            <w:r w:rsidRPr="0032374D">
              <w:t>Time</w:t>
            </w:r>
          </w:p>
        </w:tc>
        <w:tc>
          <w:tcPr>
            <w:tcW w:w="0" w:type="auto"/>
          </w:tcPr>
          <w:p w14:paraId="1948B188" w14:textId="27E2D025" w:rsidR="00B338F4" w:rsidRDefault="00B338F4" w:rsidP="00B338F4">
            <w:pPr>
              <w:pStyle w:val="TAL"/>
              <w:rPr>
                <w:lang w:val="en-US"/>
              </w:rPr>
            </w:pPr>
            <w:r>
              <w:rPr>
                <w:lang w:val="en-US"/>
              </w:rPr>
              <w:t>V</w:t>
            </w:r>
          </w:p>
        </w:tc>
        <w:tc>
          <w:tcPr>
            <w:tcW w:w="0" w:type="auto"/>
          </w:tcPr>
          <w:p w14:paraId="14CF7FB5" w14:textId="77777777" w:rsidR="00B338F4" w:rsidRPr="0032374D" w:rsidRDefault="00B338F4" w:rsidP="00B338F4">
            <w:pPr>
              <w:pStyle w:val="TAL"/>
              <w:rPr>
                <w:lang w:val="en-US"/>
              </w:rPr>
            </w:pPr>
          </w:p>
        </w:tc>
        <w:tc>
          <w:tcPr>
            <w:tcW w:w="0" w:type="auto"/>
          </w:tcPr>
          <w:p w14:paraId="7762F94C" w14:textId="77777777" w:rsidR="00B338F4" w:rsidRPr="0032374D" w:rsidRDefault="00B338F4" w:rsidP="00B338F4">
            <w:pPr>
              <w:pStyle w:val="TAL"/>
              <w:rPr>
                <w:lang w:val="en-US"/>
              </w:rPr>
            </w:pPr>
          </w:p>
        </w:tc>
        <w:tc>
          <w:tcPr>
            <w:tcW w:w="0" w:type="auto"/>
          </w:tcPr>
          <w:p w14:paraId="2B02E1CE" w14:textId="4357DB6E" w:rsidR="00B338F4" w:rsidRDefault="00B338F4" w:rsidP="00B338F4">
            <w:pPr>
              <w:pStyle w:val="TAL"/>
              <w:rPr>
                <w:lang w:val="en-US"/>
              </w:rPr>
            </w:pPr>
            <w:r>
              <w:rPr>
                <w:lang w:val="en-US"/>
              </w:rPr>
              <w:t>M</w:t>
            </w:r>
          </w:p>
        </w:tc>
        <w:tc>
          <w:tcPr>
            <w:tcW w:w="0" w:type="auto"/>
          </w:tcPr>
          <w:p w14:paraId="289D65CB" w14:textId="1C89E973" w:rsidR="00B338F4" w:rsidRDefault="00B338F4" w:rsidP="00B338F4">
            <w:pPr>
              <w:pStyle w:val="TAL"/>
              <w:rPr>
                <w:lang w:val="en-US"/>
              </w:rPr>
            </w:pPr>
            <w:r>
              <w:rPr>
                <w:lang w:val="en-US"/>
              </w:rPr>
              <w:t>No</w:t>
            </w:r>
          </w:p>
        </w:tc>
      </w:tr>
      <w:tr w:rsidR="00B338F4" w:rsidRPr="0032374D" w14:paraId="0F6B8519" w14:textId="77777777" w:rsidTr="00677622">
        <w:trPr>
          <w:cantSplit/>
          <w:tblHeader/>
          <w:jc w:val="center"/>
        </w:trPr>
        <w:tc>
          <w:tcPr>
            <w:tcW w:w="0" w:type="auto"/>
          </w:tcPr>
          <w:p w14:paraId="5419F9E2" w14:textId="71CD9620" w:rsidR="00B338F4" w:rsidRDefault="00B338F4" w:rsidP="00B338F4">
            <w:pPr>
              <w:pStyle w:val="TAL"/>
            </w:pPr>
            <w:r w:rsidRPr="00190952">
              <w:t>Availability</w:t>
            </w:r>
            <w:r>
              <w:rPr>
                <w:lang w:val="en-US"/>
              </w:rPr>
              <w:t>-End</w:t>
            </w:r>
            <w:r w:rsidRPr="006773A2">
              <w:rPr>
                <w:lang w:val="en-US"/>
              </w:rPr>
              <w:t>-Time</w:t>
            </w:r>
          </w:p>
        </w:tc>
        <w:tc>
          <w:tcPr>
            <w:tcW w:w="0" w:type="auto"/>
          </w:tcPr>
          <w:p w14:paraId="039444FF" w14:textId="3F568B36" w:rsidR="00B338F4" w:rsidRPr="00B338F4" w:rsidRDefault="00B338F4" w:rsidP="00B338F4">
            <w:pPr>
              <w:pStyle w:val="TAL"/>
              <w:rPr>
                <w:lang w:val="en-US"/>
              </w:rPr>
            </w:pPr>
            <w:r w:rsidRPr="00B338F4">
              <w:rPr>
                <w:lang w:val="en-US"/>
              </w:rPr>
              <w:t>4336</w:t>
            </w:r>
          </w:p>
        </w:tc>
        <w:tc>
          <w:tcPr>
            <w:tcW w:w="0" w:type="auto"/>
          </w:tcPr>
          <w:p w14:paraId="6A27A1B5" w14:textId="15E0F184" w:rsidR="00B338F4" w:rsidRPr="00B338F4" w:rsidRDefault="00B338F4" w:rsidP="00B338F4">
            <w:pPr>
              <w:pStyle w:val="TAL"/>
              <w:rPr>
                <w:lang w:val="en-US"/>
              </w:rPr>
            </w:pPr>
            <w:r w:rsidRPr="00B338F4">
              <w:rPr>
                <w:lang w:val="en-US"/>
              </w:rPr>
              <w:t>6.4.</w:t>
            </w:r>
            <w:r w:rsidRPr="00B338F4">
              <w:rPr>
                <w:lang w:val="en-US"/>
              </w:rPr>
              <w:t>46</w:t>
            </w:r>
          </w:p>
        </w:tc>
        <w:tc>
          <w:tcPr>
            <w:tcW w:w="0" w:type="auto"/>
          </w:tcPr>
          <w:p w14:paraId="0D738A01" w14:textId="3B0D9DE3" w:rsidR="00B338F4" w:rsidRDefault="00B338F4" w:rsidP="00B338F4">
            <w:pPr>
              <w:pStyle w:val="TAL"/>
            </w:pPr>
            <w:r w:rsidRPr="0032374D">
              <w:t>Time</w:t>
            </w:r>
          </w:p>
        </w:tc>
        <w:tc>
          <w:tcPr>
            <w:tcW w:w="0" w:type="auto"/>
          </w:tcPr>
          <w:p w14:paraId="2481F566" w14:textId="146ED0C1" w:rsidR="00B338F4" w:rsidRDefault="00B338F4" w:rsidP="00B338F4">
            <w:pPr>
              <w:pStyle w:val="TAL"/>
              <w:rPr>
                <w:lang w:val="en-US"/>
              </w:rPr>
            </w:pPr>
            <w:r>
              <w:rPr>
                <w:lang w:val="en-US"/>
              </w:rPr>
              <w:t>V</w:t>
            </w:r>
          </w:p>
        </w:tc>
        <w:tc>
          <w:tcPr>
            <w:tcW w:w="0" w:type="auto"/>
          </w:tcPr>
          <w:p w14:paraId="28B003E7" w14:textId="77777777" w:rsidR="00B338F4" w:rsidRPr="0032374D" w:rsidRDefault="00B338F4" w:rsidP="00B338F4">
            <w:pPr>
              <w:pStyle w:val="TAL"/>
              <w:rPr>
                <w:lang w:val="en-US"/>
              </w:rPr>
            </w:pPr>
          </w:p>
        </w:tc>
        <w:tc>
          <w:tcPr>
            <w:tcW w:w="0" w:type="auto"/>
          </w:tcPr>
          <w:p w14:paraId="03927117" w14:textId="77777777" w:rsidR="00B338F4" w:rsidRPr="0032374D" w:rsidRDefault="00B338F4" w:rsidP="00B338F4">
            <w:pPr>
              <w:pStyle w:val="TAL"/>
              <w:rPr>
                <w:lang w:val="en-US"/>
              </w:rPr>
            </w:pPr>
          </w:p>
        </w:tc>
        <w:tc>
          <w:tcPr>
            <w:tcW w:w="0" w:type="auto"/>
          </w:tcPr>
          <w:p w14:paraId="24092D5D" w14:textId="7A4B33EE" w:rsidR="00B338F4" w:rsidRDefault="00B338F4" w:rsidP="00B338F4">
            <w:pPr>
              <w:pStyle w:val="TAL"/>
              <w:rPr>
                <w:lang w:val="en-US"/>
              </w:rPr>
            </w:pPr>
            <w:r>
              <w:rPr>
                <w:lang w:val="en-US"/>
              </w:rPr>
              <w:t>M</w:t>
            </w:r>
          </w:p>
        </w:tc>
        <w:tc>
          <w:tcPr>
            <w:tcW w:w="0" w:type="auto"/>
          </w:tcPr>
          <w:p w14:paraId="0F1E107F" w14:textId="32143E07" w:rsidR="00B338F4" w:rsidRDefault="00B338F4" w:rsidP="00B338F4">
            <w:pPr>
              <w:pStyle w:val="TAL"/>
              <w:rPr>
                <w:lang w:val="en-US"/>
              </w:rPr>
            </w:pPr>
            <w:r>
              <w:rPr>
                <w:lang w:val="en-US"/>
              </w:rPr>
              <w:t>No</w:t>
            </w:r>
          </w:p>
        </w:tc>
      </w:tr>
      <w:tr w:rsidR="004E30DB" w:rsidRPr="0032374D" w14:paraId="3A557D3D" w14:textId="77777777" w:rsidTr="00677622">
        <w:trPr>
          <w:cantSplit/>
          <w:tblHeader/>
          <w:jc w:val="center"/>
        </w:trPr>
        <w:tc>
          <w:tcPr>
            <w:tcW w:w="0" w:type="auto"/>
            <w:gridSpan w:val="9"/>
          </w:tcPr>
          <w:p w14:paraId="3CDD30B2" w14:textId="77777777" w:rsidR="004E30DB" w:rsidRPr="0032374D" w:rsidRDefault="004E30DB" w:rsidP="00677622">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0CA1E832" w14:textId="77777777" w:rsidR="004E30DB" w:rsidRPr="0032374D" w:rsidRDefault="004E30DB" w:rsidP="00677622">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CB2540A" w14:textId="77777777" w:rsidR="004E30DB" w:rsidRPr="0032374D" w:rsidRDefault="004E30DB" w:rsidP="004E30DB">
      <w:pPr>
        <w:rPr>
          <w:lang w:val="en-US"/>
        </w:rPr>
      </w:pPr>
    </w:p>
    <w:p w14:paraId="604EFD64" w14:textId="77777777" w:rsidR="004E30DB" w:rsidRPr="0032374D" w:rsidRDefault="004E30DB" w:rsidP="004E30DB">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515BC59C" w14:textId="77777777" w:rsidR="004E30DB" w:rsidRPr="0032374D" w:rsidRDefault="004E30DB" w:rsidP="004E30DB">
      <w:pPr>
        <w:rPr>
          <w:lang w:val="en-US"/>
        </w:rPr>
      </w:pPr>
      <w:r w:rsidRPr="0032374D">
        <w:rPr>
          <w:lang w:val="en-US"/>
        </w:rPr>
        <w:lastRenderedPageBreak/>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48B8DB2C" w14:textId="77777777" w:rsidR="004E30DB" w:rsidRPr="0032374D" w:rsidRDefault="004E30DB" w:rsidP="004E30DB">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4E30DB" w:rsidRPr="0032374D" w14:paraId="3C49BD82" w14:textId="77777777" w:rsidTr="00677622">
        <w:trPr>
          <w:cantSplit/>
          <w:tblHeader/>
          <w:jc w:val="center"/>
        </w:trPr>
        <w:tc>
          <w:tcPr>
            <w:tcW w:w="2476" w:type="dxa"/>
            <w:vAlign w:val="center"/>
          </w:tcPr>
          <w:p w14:paraId="76BCF73B" w14:textId="77777777" w:rsidR="004E30DB" w:rsidRPr="0032374D" w:rsidRDefault="004E30DB" w:rsidP="00677622">
            <w:pPr>
              <w:pStyle w:val="TH"/>
              <w:rPr>
                <w:lang w:val="en-US"/>
              </w:rPr>
            </w:pPr>
            <w:r w:rsidRPr="0032374D">
              <w:rPr>
                <w:lang w:val="en-US"/>
              </w:rPr>
              <w:lastRenderedPageBreak/>
              <w:t>Attribute Name</w:t>
            </w:r>
          </w:p>
        </w:tc>
        <w:tc>
          <w:tcPr>
            <w:tcW w:w="2038" w:type="dxa"/>
            <w:vAlign w:val="center"/>
          </w:tcPr>
          <w:p w14:paraId="4A6580E1" w14:textId="77777777" w:rsidR="004E30DB" w:rsidRPr="0032374D" w:rsidRDefault="004E30DB" w:rsidP="00677622">
            <w:pPr>
              <w:pStyle w:val="TH"/>
              <w:rPr>
                <w:lang w:val="en-US"/>
              </w:rPr>
            </w:pPr>
            <w:r w:rsidRPr="0032374D">
              <w:rPr>
                <w:lang w:val="en-US"/>
              </w:rPr>
              <w:t>Reference</w:t>
            </w:r>
          </w:p>
        </w:tc>
        <w:tc>
          <w:tcPr>
            <w:tcW w:w="2628" w:type="dxa"/>
            <w:vAlign w:val="center"/>
          </w:tcPr>
          <w:p w14:paraId="330E07B0" w14:textId="77777777" w:rsidR="004E30DB" w:rsidRPr="0032374D" w:rsidRDefault="004E30DB" w:rsidP="00677622">
            <w:pPr>
              <w:pStyle w:val="TH"/>
              <w:rPr>
                <w:lang w:val="en-US"/>
              </w:rPr>
            </w:pPr>
            <w:r w:rsidRPr="0032374D">
              <w:rPr>
                <w:lang w:val="en-US"/>
              </w:rPr>
              <w:t>Comments</w:t>
            </w:r>
          </w:p>
        </w:tc>
      </w:tr>
      <w:tr w:rsidR="004E30DB" w:rsidRPr="0032374D" w14:paraId="28286B5F" w14:textId="77777777" w:rsidTr="00677622">
        <w:trPr>
          <w:cantSplit/>
          <w:jc w:val="center"/>
        </w:trPr>
        <w:tc>
          <w:tcPr>
            <w:tcW w:w="2476" w:type="dxa"/>
            <w:vAlign w:val="center"/>
          </w:tcPr>
          <w:p w14:paraId="73F80482" w14:textId="77777777" w:rsidR="004E30DB" w:rsidRPr="0032374D" w:rsidRDefault="004E30DB" w:rsidP="00677622">
            <w:pPr>
              <w:pStyle w:val="TAL"/>
              <w:rPr>
                <w:lang w:val="en-US"/>
              </w:rPr>
            </w:pPr>
            <w:r w:rsidRPr="0032374D">
              <w:rPr>
                <w:lang w:val="en-US"/>
              </w:rPr>
              <w:t>Monitoring-Event-Configuration</w:t>
            </w:r>
          </w:p>
        </w:tc>
        <w:tc>
          <w:tcPr>
            <w:tcW w:w="2038" w:type="dxa"/>
            <w:vAlign w:val="center"/>
          </w:tcPr>
          <w:p w14:paraId="0CD1D8BB" w14:textId="77777777" w:rsidR="004E30DB" w:rsidRPr="0032374D" w:rsidRDefault="004E30DB" w:rsidP="00677622">
            <w:pPr>
              <w:pStyle w:val="TAL"/>
              <w:rPr>
                <w:lang w:val="en-US"/>
              </w:rPr>
            </w:pPr>
            <w:r w:rsidRPr="0032374D">
              <w:rPr>
                <w:lang w:val="en-US"/>
              </w:rPr>
              <w:t>3GPP TS 29.336 [5]</w:t>
            </w:r>
          </w:p>
        </w:tc>
        <w:tc>
          <w:tcPr>
            <w:tcW w:w="2628" w:type="dxa"/>
            <w:vAlign w:val="center"/>
          </w:tcPr>
          <w:p w14:paraId="697427D1" w14:textId="77777777" w:rsidR="004E30DB" w:rsidRPr="0032374D" w:rsidRDefault="004E30DB" w:rsidP="00677622">
            <w:pPr>
              <w:pStyle w:val="TAL"/>
              <w:rPr>
                <w:lang w:val="en-US"/>
              </w:rPr>
            </w:pPr>
            <w:r w:rsidRPr="0032374D">
              <w:rPr>
                <w:lang w:val="en-US"/>
              </w:rPr>
              <w:t>This AVP shall contain the monitoring event to be configured at the MME/SGSN or the IWK-SCEF. See 6.4.2.</w:t>
            </w:r>
          </w:p>
        </w:tc>
      </w:tr>
      <w:tr w:rsidR="004E30DB" w:rsidRPr="0032374D" w14:paraId="5D735B30" w14:textId="77777777" w:rsidTr="00677622">
        <w:trPr>
          <w:cantSplit/>
          <w:jc w:val="center"/>
        </w:trPr>
        <w:tc>
          <w:tcPr>
            <w:tcW w:w="2476" w:type="dxa"/>
            <w:vAlign w:val="center"/>
          </w:tcPr>
          <w:p w14:paraId="31ABEB50" w14:textId="77777777" w:rsidR="004E30DB" w:rsidRPr="0032374D" w:rsidRDefault="004E30DB" w:rsidP="00677622">
            <w:pPr>
              <w:pStyle w:val="TAL"/>
            </w:pPr>
            <w:r w:rsidRPr="0032374D">
              <w:rPr>
                <w:lang w:val="en-US"/>
              </w:rPr>
              <w:t>Monitoring-Event-Report</w:t>
            </w:r>
          </w:p>
        </w:tc>
        <w:tc>
          <w:tcPr>
            <w:tcW w:w="2038" w:type="dxa"/>
            <w:vAlign w:val="center"/>
          </w:tcPr>
          <w:p w14:paraId="2B6F20B3" w14:textId="77777777" w:rsidR="004E30DB" w:rsidRPr="0032374D" w:rsidRDefault="004E30DB" w:rsidP="00677622">
            <w:pPr>
              <w:pStyle w:val="TAL"/>
            </w:pPr>
            <w:r w:rsidRPr="0032374D">
              <w:rPr>
                <w:lang w:val="en-US"/>
              </w:rPr>
              <w:t>3GPP TS 29.336 [5]</w:t>
            </w:r>
          </w:p>
        </w:tc>
        <w:tc>
          <w:tcPr>
            <w:tcW w:w="2628" w:type="dxa"/>
            <w:vAlign w:val="center"/>
          </w:tcPr>
          <w:p w14:paraId="61463530" w14:textId="77777777" w:rsidR="004E30DB" w:rsidRPr="0032374D" w:rsidRDefault="004E30DB" w:rsidP="00677622">
            <w:pPr>
              <w:pStyle w:val="TAL"/>
            </w:pPr>
            <w:r w:rsidRPr="0032374D">
              <w:rPr>
                <w:lang w:val="en-US"/>
              </w:rPr>
              <w:t>This AVP shall contain the monitoring event reported by the MME/SGSN or the IWK-SCEF. See 6.4.3.</w:t>
            </w:r>
          </w:p>
        </w:tc>
      </w:tr>
      <w:tr w:rsidR="004E30DB" w:rsidRPr="0032374D" w14:paraId="4A8D9018" w14:textId="77777777" w:rsidTr="00677622">
        <w:trPr>
          <w:cantSplit/>
          <w:jc w:val="center"/>
        </w:trPr>
        <w:tc>
          <w:tcPr>
            <w:tcW w:w="2476" w:type="dxa"/>
            <w:vAlign w:val="center"/>
          </w:tcPr>
          <w:p w14:paraId="2D7E17BB" w14:textId="77777777" w:rsidR="004E30DB" w:rsidRPr="0032374D" w:rsidRDefault="004E30DB" w:rsidP="00677622">
            <w:pPr>
              <w:pStyle w:val="TAL"/>
            </w:pPr>
            <w:r w:rsidRPr="0032374D">
              <w:rPr>
                <w:lang w:val="en-US"/>
              </w:rPr>
              <w:t>SCEF-Reference-ID</w:t>
            </w:r>
          </w:p>
        </w:tc>
        <w:tc>
          <w:tcPr>
            <w:tcW w:w="2038" w:type="dxa"/>
            <w:vAlign w:val="center"/>
          </w:tcPr>
          <w:p w14:paraId="59612BDC" w14:textId="77777777" w:rsidR="004E30DB" w:rsidRPr="0032374D" w:rsidRDefault="004E30DB" w:rsidP="00677622">
            <w:pPr>
              <w:pStyle w:val="TAL"/>
            </w:pPr>
            <w:r w:rsidRPr="0032374D">
              <w:rPr>
                <w:lang w:val="en-US"/>
              </w:rPr>
              <w:t>3GPP TS 29.336 [5]</w:t>
            </w:r>
          </w:p>
        </w:tc>
        <w:tc>
          <w:tcPr>
            <w:tcW w:w="2628" w:type="dxa"/>
            <w:vAlign w:val="center"/>
          </w:tcPr>
          <w:p w14:paraId="7FDC8955" w14:textId="77777777" w:rsidR="004E30DB" w:rsidRPr="0032374D" w:rsidRDefault="004E30DB" w:rsidP="00677622">
            <w:pPr>
              <w:pStyle w:val="TAL"/>
            </w:pPr>
          </w:p>
        </w:tc>
      </w:tr>
      <w:tr w:rsidR="004E30DB" w:rsidRPr="0032374D" w14:paraId="1067E741" w14:textId="77777777" w:rsidTr="00677622">
        <w:trPr>
          <w:cantSplit/>
          <w:jc w:val="center"/>
        </w:trPr>
        <w:tc>
          <w:tcPr>
            <w:tcW w:w="2476" w:type="dxa"/>
            <w:vAlign w:val="center"/>
          </w:tcPr>
          <w:p w14:paraId="33DDB945" w14:textId="77777777" w:rsidR="004E30DB" w:rsidRPr="0032374D" w:rsidRDefault="004E30DB" w:rsidP="00677622">
            <w:pPr>
              <w:pStyle w:val="TAL"/>
            </w:pPr>
            <w:r w:rsidRPr="0032374D">
              <w:rPr>
                <w:lang w:val="de-DE"/>
              </w:rPr>
              <w:t>SCEF-ID</w:t>
            </w:r>
          </w:p>
        </w:tc>
        <w:tc>
          <w:tcPr>
            <w:tcW w:w="2038" w:type="dxa"/>
            <w:vAlign w:val="center"/>
          </w:tcPr>
          <w:p w14:paraId="5C1949A8" w14:textId="77777777" w:rsidR="004E30DB" w:rsidRPr="0032374D" w:rsidRDefault="004E30DB" w:rsidP="00677622">
            <w:pPr>
              <w:pStyle w:val="TAL"/>
            </w:pPr>
            <w:r w:rsidRPr="0032374D">
              <w:rPr>
                <w:lang w:val="en-US"/>
              </w:rPr>
              <w:t>3GPP TS 29.336 [5]</w:t>
            </w:r>
          </w:p>
        </w:tc>
        <w:tc>
          <w:tcPr>
            <w:tcW w:w="2628" w:type="dxa"/>
            <w:vAlign w:val="center"/>
          </w:tcPr>
          <w:p w14:paraId="512B97B5" w14:textId="77777777" w:rsidR="004E30DB" w:rsidRPr="0032374D" w:rsidRDefault="004E30DB" w:rsidP="00677622">
            <w:pPr>
              <w:pStyle w:val="TAL"/>
            </w:pPr>
          </w:p>
        </w:tc>
      </w:tr>
      <w:tr w:rsidR="004E30DB" w:rsidRPr="0032374D" w14:paraId="5D194169" w14:textId="77777777" w:rsidTr="00677622">
        <w:trPr>
          <w:cantSplit/>
          <w:jc w:val="center"/>
        </w:trPr>
        <w:tc>
          <w:tcPr>
            <w:tcW w:w="2476" w:type="dxa"/>
            <w:vAlign w:val="center"/>
          </w:tcPr>
          <w:p w14:paraId="7D1F5CAF" w14:textId="77777777" w:rsidR="004E30DB" w:rsidRPr="0032374D" w:rsidRDefault="004E30DB" w:rsidP="00677622">
            <w:pPr>
              <w:pStyle w:val="TAL"/>
            </w:pPr>
            <w:r w:rsidRPr="0032374D">
              <w:rPr>
                <w:lang w:val="en-US"/>
              </w:rPr>
              <w:t>SCEF-Reference-ID-for-Deletion</w:t>
            </w:r>
          </w:p>
        </w:tc>
        <w:tc>
          <w:tcPr>
            <w:tcW w:w="2038" w:type="dxa"/>
            <w:vAlign w:val="center"/>
          </w:tcPr>
          <w:p w14:paraId="3733AEFE" w14:textId="77777777" w:rsidR="004E30DB" w:rsidRPr="0032374D" w:rsidRDefault="004E30DB" w:rsidP="00677622">
            <w:pPr>
              <w:pStyle w:val="TAL"/>
            </w:pPr>
            <w:r w:rsidRPr="0032374D">
              <w:rPr>
                <w:lang w:val="en-US"/>
              </w:rPr>
              <w:t>3GPP TS 29.336 [5]</w:t>
            </w:r>
          </w:p>
        </w:tc>
        <w:tc>
          <w:tcPr>
            <w:tcW w:w="2628" w:type="dxa"/>
            <w:vAlign w:val="center"/>
          </w:tcPr>
          <w:p w14:paraId="54CD2535" w14:textId="77777777" w:rsidR="004E30DB" w:rsidRPr="0032374D" w:rsidRDefault="004E30DB" w:rsidP="00677622">
            <w:pPr>
              <w:pStyle w:val="TAL"/>
            </w:pPr>
          </w:p>
        </w:tc>
      </w:tr>
      <w:tr w:rsidR="004E30DB" w:rsidRPr="0032374D" w14:paraId="6EB7C190" w14:textId="77777777" w:rsidTr="00677622">
        <w:trPr>
          <w:cantSplit/>
          <w:jc w:val="center"/>
        </w:trPr>
        <w:tc>
          <w:tcPr>
            <w:tcW w:w="2476" w:type="dxa"/>
            <w:vAlign w:val="center"/>
          </w:tcPr>
          <w:p w14:paraId="2CEF4D36" w14:textId="77777777" w:rsidR="004E30DB" w:rsidRPr="0032374D" w:rsidRDefault="004E30DB" w:rsidP="00677622">
            <w:pPr>
              <w:pStyle w:val="TAL"/>
            </w:pPr>
            <w:r w:rsidRPr="0032374D">
              <w:t>Supported-Features</w:t>
            </w:r>
          </w:p>
        </w:tc>
        <w:tc>
          <w:tcPr>
            <w:tcW w:w="2038" w:type="dxa"/>
            <w:vAlign w:val="center"/>
          </w:tcPr>
          <w:p w14:paraId="7371D1F4" w14:textId="77777777" w:rsidR="004E30DB" w:rsidRPr="0032374D" w:rsidRDefault="004E30DB" w:rsidP="00677622">
            <w:pPr>
              <w:pStyle w:val="TAL"/>
            </w:pPr>
            <w:r w:rsidRPr="0032374D">
              <w:t>3GPP TS 29.229 [4]</w:t>
            </w:r>
          </w:p>
        </w:tc>
        <w:tc>
          <w:tcPr>
            <w:tcW w:w="2628" w:type="dxa"/>
            <w:vAlign w:val="center"/>
          </w:tcPr>
          <w:p w14:paraId="70906676" w14:textId="77777777" w:rsidR="004E30DB" w:rsidRPr="0032374D" w:rsidRDefault="004E30DB" w:rsidP="00677622">
            <w:pPr>
              <w:pStyle w:val="TAL"/>
            </w:pPr>
          </w:p>
        </w:tc>
      </w:tr>
      <w:tr w:rsidR="004E30DB" w:rsidRPr="0032374D" w14:paraId="4BED1CA0" w14:textId="77777777" w:rsidTr="00677622">
        <w:trPr>
          <w:cantSplit/>
          <w:jc w:val="center"/>
        </w:trPr>
        <w:tc>
          <w:tcPr>
            <w:tcW w:w="2476" w:type="dxa"/>
            <w:vAlign w:val="center"/>
          </w:tcPr>
          <w:p w14:paraId="1A89A587" w14:textId="77777777" w:rsidR="004E30DB" w:rsidRPr="0032374D" w:rsidRDefault="004E30DB" w:rsidP="00677622">
            <w:pPr>
              <w:pStyle w:val="TAL"/>
            </w:pPr>
            <w:r w:rsidRPr="0032374D">
              <w:t>Feature-List-ID</w:t>
            </w:r>
          </w:p>
        </w:tc>
        <w:tc>
          <w:tcPr>
            <w:tcW w:w="2038" w:type="dxa"/>
            <w:vAlign w:val="center"/>
          </w:tcPr>
          <w:p w14:paraId="2D9FFB65" w14:textId="77777777" w:rsidR="004E30DB" w:rsidRPr="0032374D" w:rsidRDefault="004E30DB" w:rsidP="00677622">
            <w:pPr>
              <w:pStyle w:val="TAL"/>
            </w:pPr>
            <w:r w:rsidRPr="0032374D">
              <w:t>3GPP TS 29.229 [4]</w:t>
            </w:r>
          </w:p>
        </w:tc>
        <w:tc>
          <w:tcPr>
            <w:tcW w:w="2628" w:type="dxa"/>
            <w:vAlign w:val="center"/>
          </w:tcPr>
          <w:p w14:paraId="6D7C12E0" w14:textId="77777777" w:rsidR="004E30DB" w:rsidRPr="0032374D" w:rsidRDefault="004E30DB" w:rsidP="00677622">
            <w:pPr>
              <w:pStyle w:val="TAL"/>
            </w:pPr>
          </w:p>
        </w:tc>
      </w:tr>
      <w:tr w:rsidR="004E30DB" w:rsidRPr="0032374D" w14:paraId="7F9875F7" w14:textId="77777777" w:rsidTr="00677622">
        <w:trPr>
          <w:cantSplit/>
          <w:jc w:val="center"/>
        </w:trPr>
        <w:tc>
          <w:tcPr>
            <w:tcW w:w="2476" w:type="dxa"/>
            <w:vAlign w:val="center"/>
          </w:tcPr>
          <w:p w14:paraId="62700CB3" w14:textId="77777777" w:rsidR="004E30DB" w:rsidRPr="0032374D" w:rsidRDefault="004E30DB" w:rsidP="00677622">
            <w:pPr>
              <w:pStyle w:val="TAL"/>
            </w:pPr>
            <w:r w:rsidRPr="0032374D">
              <w:t>Feature-List</w:t>
            </w:r>
          </w:p>
        </w:tc>
        <w:tc>
          <w:tcPr>
            <w:tcW w:w="2038" w:type="dxa"/>
            <w:vAlign w:val="center"/>
          </w:tcPr>
          <w:p w14:paraId="7FA4226A" w14:textId="77777777" w:rsidR="004E30DB" w:rsidRPr="0032374D" w:rsidRDefault="004E30DB" w:rsidP="00677622">
            <w:pPr>
              <w:pStyle w:val="TAL"/>
            </w:pPr>
            <w:r w:rsidRPr="0032374D">
              <w:t>3GPP TS 29.229 [4]</w:t>
            </w:r>
          </w:p>
        </w:tc>
        <w:tc>
          <w:tcPr>
            <w:tcW w:w="2628" w:type="dxa"/>
            <w:vAlign w:val="center"/>
          </w:tcPr>
          <w:p w14:paraId="56C93238" w14:textId="77777777" w:rsidR="004E30DB" w:rsidRPr="0032374D" w:rsidRDefault="004E30DB" w:rsidP="00677622">
            <w:pPr>
              <w:pStyle w:val="TAL"/>
            </w:pPr>
            <w:r w:rsidRPr="0032374D">
              <w:t>See 6.4.14</w:t>
            </w:r>
          </w:p>
        </w:tc>
      </w:tr>
      <w:tr w:rsidR="004E30DB" w:rsidRPr="0032374D" w14:paraId="4333E5E5" w14:textId="77777777" w:rsidTr="00677622">
        <w:trPr>
          <w:cantSplit/>
          <w:jc w:val="center"/>
        </w:trPr>
        <w:tc>
          <w:tcPr>
            <w:tcW w:w="2476" w:type="dxa"/>
            <w:vAlign w:val="center"/>
          </w:tcPr>
          <w:p w14:paraId="16F28CF4" w14:textId="77777777" w:rsidR="004E30DB" w:rsidRPr="0032374D" w:rsidRDefault="004E30DB" w:rsidP="00677622">
            <w:pPr>
              <w:pStyle w:val="TAL"/>
            </w:pPr>
            <w:r w:rsidRPr="0032374D">
              <w:t>OC-Supported-Features</w:t>
            </w:r>
          </w:p>
        </w:tc>
        <w:tc>
          <w:tcPr>
            <w:tcW w:w="2038" w:type="dxa"/>
            <w:vAlign w:val="center"/>
          </w:tcPr>
          <w:p w14:paraId="721628CE" w14:textId="77777777" w:rsidR="004E30DB" w:rsidRPr="0032374D" w:rsidRDefault="004E30DB" w:rsidP="00677622">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57286191" w14:textId="77777777" w:rsidR="004E30DB" w:rsidRPr="0032374D" w:rsidRDefault="004E30DB" w:rsidP="00677622">
            <w:pPr>
              <w:pStyle w:val="TAL"/>
            </w:pPr>
          </w:p>
        </w:tc>
      </w:tr>
      <w:tr w:rsidR="004E30DB" w:rsidRPr="0032374D" w14:paraId="34534BD5" w14:textId="77777777" w:rsidTr="00677622">
        <w:trPr>
          <w:cantSplit/>
          <w:jc w:val="center"/>
        </w:trPr>
        <w:tc>
          <w:tcPr>
            <w:tcW w:w="2476" w:type="dxa"/>
            <w:vAlign w:val="center"/>
          </w:tcPr>
          <w:p w14:paraId="39076373" w14:textId="77777777" w:rsidR="004E30DB" w:rsidRPr="0032374D" w:rsidRDefault="004E30DB" w:rsidP="00677622">
            <w:pPr>
              <w:pStyle w:val="TAL"/>
            </w:pPr>
            <w:r w:rsidRPr="0032374D">
              <w:t>OC-OLR</w:t>
            </w:r>
          </w:p>
        </w:tc>
        <w:tc>
          <w:tcPr>
            <w:tcW w:w="2038" w:type="dxa"/>
            <w:vAlign w:val="center"/>
          </w:tcPr>
          <w:p w14:paraId="6B7F03C6" w14:textId="77777777" w:rsidR="004E30DB" w:rsidRPr="0032374D" w:rsidRDefault="004E30DB" w:rsidP="00677622">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02C0AA56" w14:textId="77777777" w:rsidR="004E30DB" w:rsidRPr="0032374D" w:rsidRDefault="004E30DB" w:rsidP="00677622">
            <w:pPr>
              <w:pStyle w:val="TAL"/>
            </w:pPr>
          </w:p>
        </w:tc>
      </w:tr>
      <w:tr w:rsidR="004E30DB" w:rsidRPr="0032374D" w14:paraId="5E720DE2" w14:textId="77777777" w:rsidTr="00677622">
        <w:trPr>
          <w:cantSplit/>
          <w:jc w:val="center"/>
        </w:trPr>
        <w:tc>
          <w:tcPr>
            <w:tcW w:w="2476" w:type="dxa"/>
            <w:vAlign w:val="center"/>
          </w:tcPr>
          <w:p w14:paraId="7A90F2C2" w14:textId="77777777" w:rsidR="004E30DB" w:rsidRPr="0032374D" w:rsidRDefault="004E30DB" w:rsidP="00677622">
            <w:pPr>
              <w:pStyle w:val="TAL"/>
            </w:pPr>
            <w:r w:rsidRPr="0032374D">
              <w:t>Monitoring-Event-Config-Status</w:t>
            </w:r>
          </w:p>
        </w:tc>
        <w:tc>
          <w:tcPr>
            <w:tcW w:w="2038" w:type="dxa"/>
            <w:vAlign w:val="center"/>
          </w:tcPr>
          <w:p w14:paraId="25BDFF27" w14:textId="77777777" w:rsidR="004E30DB" w:rsidRPr="0032374D" w:rsidRDefault="004E30DB" w:rsidP="00677622">
            <w:pPr>
              <w:pStyle w:val="TAL"/>
            </w:pPr>
            <w:r w:rsidRPr="0032374D">
              <w:rPr>
                <w:lang w:val="en-US"/>
              </w:rPr>
              <w:t>3GPP TS 29.336 [5]</w:t>
            </w:r>
          </w:p>
        </w:tc>
        <w:tc>
          <w:tcPr>
            <w:tcW w:w="2628" w:type="dxa"/>
            <w:vAlign w:val="center"/>
          </w:tcPr>
          <w:p w14:paraId="04F24C9E" w14:textId="77777777" w:rsidR="004E30DB" w:rsidRPr="0032374D" w:rsidRDefault="004E30DB" w:rsidP="00677622">
            <w:pPr>
              <w:pStyle w:val="TAL"/>
            </w:pPr>
            <w:r w:rsidRPr="0032374D">
              <w:t>This AVP shall contain the status of configuration of each monitoring event identified by an SCEF-ID and SCEF-Reference-ID.</w:t>
            </w:r>
          </w:p>
        </w:tc>
      </w:tr>
      <w:tr w:rsidR="004E30DB" w:rsidRPr="0032374D" w14:paraId="04C0DA6A" w14:textId="77777777" w:rsidTr="00677622">
        <w:trPr>
          <w:cantSplit/>
          <w:jc w:val="center"/>
        </w:trPr>
        <w:tc>
          <w:tcPr>
            <w:tcW w:w="2476" w:type="dxa"/>
            <w:vAlign w:val="center"/>
          </w:tcPr>
          <w:p w14:paraId="588B71B0" w14:textId="77777777" w:rsidR="004E30DB" w:rsidRPr="0032374D" w:rsidRDefault="004E30DB" w:rsidP="00677622">
            <w:pPr>
              <w:pStyle w:val="TAL"/>
            </w:pPr>
            <w:r w:rsidRPr="0032374D">
              <w:t>DRMP</w:t>
            </w:r>
          </w:p>
        </w:tc>
        <w:tc>
          <w:tcPr>
            <w:tcW w:w="2038" w:type="dxa"/>
            <w:vAlign w:val="center"/>
          </w:tcPr>
          <w:p w14:paraId="78955DED" w14:textId="77777777" w:rsidR="004E30DB" w:rsidRPr="0032374D" w:rsidRDefault="004E30DB" w:rsidP="00677622">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15414A02" w14:textId="77777777" w:rsidR="004E30DB" w:rsidRPr="0032374D" w:rsidRDefault="004E30DB" w:rsidP="00677622">
            <w:pPr>
              <w:pStyle w:val="TAL"/>
              <w:rPr>
                <w:lang w:val="de-DE"/>
              </w:rPr>
            </w:pPr>
            <w:r w:rsidRPr="0032374D">
              <w:t xml:space="preserve">see </w:t>
            </w:r>
            <w:r w:rsidRPr="0032374D">
              <w:rPr>
                <w:lang w:val="de-DE"/>
              </w:rPr>
              <w:t>6.4.15</w:t>
            </w:r>
          </w:p>
        </w:tc>
      </w:tr>
      <w:tr w:rsidR="004E30DB" w:rsidRPr="0032374D" w14:paraId="2BFB48B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87C402" w14:textId="77777777" w:rsidR="004E30DB" w:rsidRPr="0032374D" w:rsidRDefault="004E30DB" w:rsidP="00677622">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74778712"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885B19B" w14:textId="77777777" w:rsidR="004E30DB" w:rsidRPr="0032374D" w:rsidRDefault="004E30DB" w:rsidP="00677622">
            <w:pPr>
              <w:pStyle w:val="TAL"/>
              <w:rPr>
                <w:lang w:val="de-DE"/>
              </w:rPr>
            </w:pPr>
            <w:r w:rsidRPr="0032374D">
              <w:t>See 6.4.1</w:t>
            </w:r>
            <w:r w:rsidRPr="0032374D">
              <w:rPr>
                <w:lang w:val="de-DE"/>
              </w:rPr>
              <w:t>6</w:t>
            </w:r>
          </w:p>
        </w:tc>
      </w:tr>
      <w:tr w:rsidR="004E30DB" w:rsidRPr="0032374D" w14:paraId="0392A66F"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21AAA3" w14:textId="77777777" w:rsidR="004E30DB" w:rsidRPr="0032374D" w:rsidRDefault="004E30DB" w:rsidP="00677622">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09C095B" w14:textId="77777777" w:rsidR="004E30DB" w:rsidRPr="0032374D" w:rsidRDefault="004E30DB" w:rsidP="00677622">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3D1FAF3E" w14:textId="77777777" w:rsidR="004E30DB" w:rsidRPr="0032374D" w:rsidRDefault="004E30DB" w:rsidP="00677622">
            <w:pPr>
              <w:pStyle w:val="TAL"/>
              <w:rPr>
                <w:lang w:val="de-DE"/>
              </w:rPr>
            </w:pPr>
            <w:r w:rsidRPr="0032374D">
              <w:t>See 6.4.1</w:t>
            </w:r>
            <w:r w:rsidRPr="0032374D">
              <w:rPr>
                <w:lang w:val="de-DE"/>
              </w:rPr>
              <w:t>7</w:t>
            </w:r>
          </w:p>
        </w:tc>
      </w:tr>
      <w:tr w:rsidR="004E30DB" w:rsidRPr="0032374D" w14:paraId="0B044B3C"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C0799B0" w14:textId="77777777" w:rsidR="004E30DB" w:rsidRPr="0032374D" w:rsidRDefault="004E30DB" w:rsidP="00677622">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3A9FB29B"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B93AA98" w14:textId="77777777" w:rsidR="004E30DB" w:rsidRPr="0032374D" w:rsidRDefault="004E30DB" w:rsidP="00677622">
            <w:pPr>
              <w:pStyle w:val="TAL"/>
            </w:pPr>
          </w:p>
        </w:tc>
      </w:tr>
      <w:tr w:rsidR="004E30DB" w:rsidRPr="0032374D" w14:paraId="7858AFC0"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C6F13F" w14:textId="77777777" w:rsidR="004E30DB" w:rsidRPr="0032374D" w:rsidRDefault="004E30DB" w:rsidP="00677622">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7121DD6B"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B38426A" w14:textId="77777777" w:rsidR="004E30DB" w:rsidRPr="0032374D" w:rsidRDefault="004E30DB" w:rsidP="00677622">
            <w:pPr>
              <w:pStyle w:val="TAL"/>
            </w:pPr>
          </w:p>
        </w:tc>
      </w:tr>
      <w:tr w:rsidR="004E30DB" w:rsidRPr="0032374D" w14:paraId="7704A78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5B5162" w14:textId="77777777" w:rsidR="004E30DB" w:rsidRPr="0032374D" w:rsidRDefault="004E30DB" w:rsidP="00677622">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334E0786"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383814F" w14:textId="77777777" w:rsidR="004E30DB" w:rsidRPr="0032374D" w:rsidRDefault="004E30DB" w:rsidP="00677622">
            <w:pPr>
              <w:pStyle w:val="TAL"/>
            </w:pPr>
          </w:p>
        </w:tc>
      </w:tr>
      <w:tr w:rsidR="004E30DB" w:rsidRPr="0032374D" w14:paraId="7088B94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9C2BEF" w14:textId="77777777" w:rsidR="004E30DB" w:rsidRPr="0032374D" w:rsidRDefault="004E30DB" w:rsidP="00677622">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A4E185C"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096586" w14:textId="77777777" w:rsidR="004E30DB" w:rsidRPr="0032374D" w:rsidRDefault="004E30DB" w:rsidP="00677622">
            <w:pPr>
              <w:pStyle w:val="TAL"/>
            </w:pPr>
          </w:p>
        </w:tc>
      </w:tr>
      <w:tr w:rsidR="004E30DB" w:rsidRPr="0032374D" w14:paraId="67DB47FE"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395680" w14:textId="77777777" w:rsidR="004E30DB" w:rsidRPr="0032374D" w:rsidRDefault="004E30DB" w:rsidP="00677622">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5AB847D6" w14:textId="77777777" w:rsidR="004E30DB" w:rsidRPr="0032374D" w:rsidRDefault="004E30DB" w:rsidP="00677622">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6AA8C6B0" w14:textId="77777777" w:rsidR="004E30DB" w:rsidRPr="0032374D" w:rsidRDefault="004E30DB" w:rsidP="00677622">
            <w:pPr>
              <w:pStyle w:val="TAL"/>
            </w:pPr>
          </w:p>
        </w:tc>
      </w:tr>
      <w:tr w:rsidR="004E30DB" w:rsidRPr="0032374D" w14:paraId="3DCA99F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65D75A" w14:textId="77777777" w:rsidR="004E30DB" w:rsidRPr="0032374D" w:rsidRDefault="004E30DB" w:rsidP="00677622">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803901A"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BBC31AD" w14:textId="77777777" w:rsidR="004E30DB" w:rsidRPr="0032374D" w:rsidRDefault="004E30DB" w:rsidP="00677622">
            <w:pPr>
              <w:pStyle w:val="TAL"/>
            </w:pPr>
          </w:p>
        </w:tc>
      </w:tr>
      <w:tr w:rsidR="004E30DB" w:rsidRPr="0032374D" w14:paraId="0EE95C6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0820DC0" w14:textId="77777777" w:rsidR="004E30DB" w:rsidRPr="0032374D" w:rsidRDefault="004E30DB" w:rsidP="00677622">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85630E1"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D9DEF12" w14:textId="77777777" w:rsidR="004E30DB" w:rsidRPr="0032374D" w:rsidRDefault="004E30DB" w:rsidP="00677622">
            <w:pPr>
              <w:pStyle w:val="TAL"/>
            </w:pPr>
          </w:p>
        </w:tc>
      </w:tr>
      <w:tr w:rsidR="004E30DB" w:rsidRPr="0032374D" w14:paraId="5DB98D2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89E316" w14:textId="77777777" w:rsidR="004E30DB" w:rsidRPr="0032374D" w:rsidRDefault="004E30DB" w:rsidP="00677622">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9D98169"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465863" w14:textId="77777777" w:rsidR="004E30DB" w:rsidRPr="0032374D" w:rsidRDefault="004E30DB" w:rsidP="00677622">
            <w:pPr>
              <w:pStyle w:val="TAL"/>
            </w:pPr>
          </w:p>
        </w:tc>
      </w:tr>
      <w:tr w:rsidR="004E30DB" w:rsidRPr="0032374D" w14:paraId="507EB084"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268098D" w14:textId="77777777" w:rsidR="004E30DB" w:rsidRPr="0032374D" w:rsidRDefault="004E30DB" w:rsidP="00677622">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C43228A" w14:textId="77777777" w:rsidR="004E30DB" w:rsidRPr="0032374D" w:rsidRDefault="004E30DB" w:rsidP="00677622">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690EA71" w14:textId="77777777" w:rsidR="004E30DB" w:rsidRPr="0032374D" w:rsidRDefault="004E30DB" w:rsidP="00677622">
            <w:pPr>
              <w:pStyle w:val="TAL"/>
            </w:pPr>
          </w:p>
        </w:tc>
      </w:tr>
      <w:tr w:rsidR="004E30DB" w:rsidRPr="0032374D" w14:paraId="6CD18CF3"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7468C06" w14:textId="77777777" w:rsidR="004E30DB" w:rsidRPr="0032374D" w:rsidRDefault="004E30DB" w:rsidP="00677622">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58769460" w14:textId="77777777" w:rsidR="004E30DB" w:rsidRPr="0032374D" w:rsidRDefault="004E30DB" w:rsidP="00677622">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8270AAE" w14:textId="77777777" w:rsidR="004E30DB" w:rsidRPr="0032374D" w:rsidRDefault="004E30DB" w:rsidP="00677622">
            <w:pPr>
              <w:pStyle w:val="TAL"/>
              <w:rPr>
                <w:lang w:val="fi-FI"/>
              </w:rPr>
            </w:pPr>
            <w:r w:rsidRPr="0032374D">
              <w:t>See 6.4</w:t>
            </w:r>
            <w:r w:rsidRPr="0032374D">
              <w:rPr>
                <w:lang w:val="fi-FI"/>
              </w:rPr>
              <w:t>.20</w:t>
            </w:r>
          </w:p>
        </w:tc>
      </w:tr>
      <w:tr w:rsidR="004E30DB" w:rsidRPr="0032374D" w14:paraId="0B0D98C4"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193B04" w14:textId="77777777" w:rsidR="004E30DB" w:rsidRPr="0032374D" w:rsidRDefault="004E30DB" w:rsidP="00677622">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68F9E24A" w14:textId="77777777" w:rsidR="004E30DB" w:rsidRPr="0032374D" w:rsidRDefault="004E30DB" w:rsidP="00677622">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556B28EB" w14:textId="77777777" w:rsidR="004E30DB" w:rsidRPr="0032374D" w:rsidRDefault="004E30DB" w:rsidP="00677622">
            <w:pPr>
              <w:pStyle w:val="TAL"/>
            </w:pPr>
          </w:p>
        </w:tc>
      </w:tr>
      <w:tr w:rsidR="004E30DB" w:rsidRPr="0032374D" w14:paraId="490E119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3AA3F11" w14:textId="77777777" w:rsidR="004E30DB" w:rsidRPr="0032374D" w:rsidRDefault="004E30DB" w:rsidP="00677622">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5423AED" w14:textId="77777777" w:rsidR="004E30DB" w:rsidRPr="0032374D" w:rsidRDefault="004E30DB" w:rsidP="00677622">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8DB8870" w14:textId="77777777" w:rsidR="004E30DB" w:rsidRPr="0032374D" w:rsidRDefault="004E30DB" w:rsidP="00677622">
            <w:pPr>
              <w:pStyle w:val="TAL"/>
            </w:pPr>
          </w:p>
        </w:tc>
      </w:tr>
      <w:tr w:rsidR="004E30DB" w:rsidRPr="0032374D" w14:paraId="16764C9A"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BC4E28F" w14:textId="77777777" w:rsidR="004E30DB" w:rsidRPr="0032374D" w:rsidRDefault="004E30DB" w:rsidP="00677622">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B345D99" w14:textId="77777777" w:rsidR="004E30DB" w:rsidRPr="0032374D" w:rsidRDefault="004E30DB" w:rsidP="00677622">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72F75B4B" w14:textId="77777777" w:rsidR="004E30DB" w:rsidRPr="0032374D" w:rsidRDefault="004E30DB" w:rsidP="00677622">
            <w:pPr>
              <w:pStyle w:val="TAL"/>
            </w:pPr>
          </w:p>
        </w:tc>
      </w:tr>
      <w:tr w:rsidR="004E30DB" w:rsidRPr="0032374D" w14:paraId="3018FC9A"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3656944" w14:textId="77777777" w:rsidR="004E30DB" w:rsidRPr="0032374D" w:rsidRDefault="004E30DB" w:rsidP="00677622">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74842DD1" w14:textId="77777777" w:rsidR="004E30DB" w:rsidRPr="0032374D" w:rsidRDefault="004E30DB" w:rsidP="00677622">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DDE9C25" w14:textId="77777777" w:rsidR="004E30DB" w:rsidRPr="0032374D" w:rsidRDefault="004E30DB" w:rsidP="00677622">
            <w:pPr>
              <w:pStyle w:val="TAL"/>
            </w:pPr>
          </w:p>
        </w:tc>
      </w:tr>
      <w:tr w:rsidR="004E30DB" w:rsidRPr="0032374D" w14:paraId="625730A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99F6C86" w14:textId="77777777" w:rsidR="004E30DB" w:rsidRPr="0032374D" w:rsidRDefault="004E30DB" w:rsidP="00677622">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04131C96" w14:textId="77777777" w:rsidR="004E30DB" w:rsidRPr="0032374D" w:rsidRDefault="004E30DB" w:rsidP="00677622">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6C3C5A0A" w14:textId="77777777" w:rsidR="004E30DB" w:rsidRPr="0032374D" w:rsidRDefault="004E30DB" w:rsidP="00677622">
            <w:pPr>
              <w:pStyle w:val="TAL"/>
            </w:pPr>
          </w:p>
        </w:tc>
      </w:tr>
      <w:tr w:rsidR="004E30DB" w:rsidRPr="0032374D" w14:paraId="4D8FF2B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F1B28F" w14:textId="77777777" w:rsidR="004E30DB" w:rsidRPr="0032374D" w:rsidRDefault="004E30DB" w:rsidP="00677622">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45BED84" w14:textId="77777777" w:rsidR="004E30DB" w:rsidRPr="0032374D" w:rsidRDefault="004E30DB" w:rsidP="00677622">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35B3CB6D" w14:textId="77777777" w:rsidR="004E30DB" w:rsidRPr="0032374D" w:rsidRDefault="004E30DB" w:rsidP="00677622">
            <w:pPr>
              <w:pStyle w:val="TAL"/>
            </w:pPr>
          </w:p>
        </w:tc>
      </w:tr>
      <w:tr w:rsidR="004E30DB" w:rsidRPr="0032374D" w14:paraId="5B94FC2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5EE8FD" w14:textId="77777777" w:rsidR="004E30DB" w:rsidRPr="0032374D" w:rsidRDefault="004E30DB" w:rsidP="00677622">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21D0695"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923F58" w14:textId="77777777" w:rsidR="004E30DB" w:rsidRPr="0032374D" w:rsidRDefault="004E30DB" w:rsidP="00677622">
            <w:pPr>
              <w:pStyle w:val="TAL"/>
              <w:rPr>
                <w:lang w:val="de-DE"/>
              </w:rPr>
            </w:pPr>
            <w:r w:rsidRPr="0032374D">
              <w:rPr>
                <w:lang w:val="de-DE"/>
              </w:rPr>
              <w:t>See 6.4.30</w:t>
            </w:r>
          </w:p>
        </w:tc>
      </w:tr>
      <w:tr w:rsidR="004E30DB" w:rsidRPr="0032374D" w14:paraId="0863231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9AD85B" w14:textId="77777777" w:rsidR="004E30DB" w:rsidRPr="0032374D" w:rsidRDefault="004E30DB" w:rsidP="00677622">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386B19FD"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FD0CD5B" w14:textId="77777777" w:rsidR="004E30DB" w:rsidRPr="0032374D" w:rsidRDefault="004E30DB" w:rsidP="00677622">
            <w:pPr>
              <w:pStyle w:val="TAL"/>
            </w:pPr>
          </w:p>
        </w:tc>
      </w:tr>
      <w:tr w:rsidR="004E30DB" w:rsidRPr="0032374D" w14:paraId="2D42856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459C64" w14:textId="77777777" w:rsidR="004E30DB" w:rsidRPr="0032374D" w:rsidRDefault="004E30DB" w:rsidP="00677622">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2F8D9846" w14:textId="77777777" w:rsidR="004E30DB" w:rsidRPr="0032374D" w:rsidRDefault="004E30DB" w:rsidP="00677622">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66177724" w14:textId="77777777" w:rsidR="004E30DB" w:rsidRPr="0032374D" w:rsidRDefault="004E30DB" w:rsidP="00677622">
            <w:pPr>
              <w:pStyle w:val="TAL"/>
            </w:pPr>
          </w:p>
        </w:tc>
      </w:tr>
      <w:tr w:rsidR="004E30DB" w:rsidRPr="0032374D" w14:paraId="03ADDBC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C03CA41" w14:textId="77777777" w:rsidR="004E30DB" w:rsidRPr="0032374D" w:rsidRDefault="004E30DB" w:rsidP="00677622">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68730EA8" w14:textId="77777777" w:rsidR="004E30DB" w:rsidRPr="0032374D" w:rsidRDefault="004E30DB" w:rsidP="00677622">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106245E" w14:textId="77777777" w:rsidR="004E30DB" w:rsidRPr="0032374D" w:rsidRDefault="004E30DB" w:rsidP="00677622">
            <w:pPr>
              <w:pStyle w:val="TAL"/>
            </w:pPr>
          </w:p>
        </w:tc>
      </w:tr>
      <w:tr w:rsidR="004E30DB" w:rsidRPr="0032374D" w14:paraId="73BC9618"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FD43808" w14:textId="77777777" w:rsidR="004E30DB" w:rsidRPr="0032374D" w:rsidRDefault="004E30DB" w:rsidP="00677622">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4B76583B"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623BAA9" w14:textId="77777777" w:rsidR="004E30DB" w:rsidRPr="0032374D" w:rsidRDefault="004E30DB" w:rsidP="00677622">
            <w:pPr>
              <w:pStyle w:val="TAL"/>
            </w:pPr>
          </w:p>
        </w:tc>
      </w:tr>
      <w:tr w:rsidR="004E30DB" w:rsidRPr="0032374D" w14:paraId="6B361EFE"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4D71978" w14:textId="77777777" w:rsidR="004E30DB" w:rsidRPr="0032374D" w:rsidRDefault="004E30DB" w:rsidP="00677622">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6AF8E915"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6A12B852" w14:textId="77777777" w:rsidR="004E30DB" w:rsidRPr="0032374D" w:rsidRDefault="004E30DB" w:rsidP="00677622">
            <w:pPr>
              <w:pStyle w:val="TAL"/>
            </w:pPr>
          </w:p>
        </w:tc>
      </w:tr>
      <w:tr w:rsidR="004E30DB" w:rsidRPr="0032374D" w14:paraId="515E6E16"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64FE41F" w14:textId="77777777" w:rsidR="004E30DB" w:rsidRPr="0032374D" w:rsidRDefault="004E30DB" w:rsidP="00677622">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1EF37D4"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13D8D32" w14:textId="77777777" w:rsidR="004E30DB" w:rsidRPr="0032374D" w:rsidRDefault="004E30DB" w:rsidP="00677622">
            <w:pPr>
              <w:pStyle w:val="TAL"/>
            </w:pPr>
          </w:p>
        </w:tc>
      </w:tr>
      <w:tr w:rsidR="004E30DB" w:rsidRPr="0032374D" w14:paraId="42B80D9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B2214D" w14:textId="77777777" w:rsidR="004E30DB" w:rsidRPr="0032374D" w:rsidRDefault="004E30DB" w:rsidP="00677622">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02B4629D"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D37DA21" w14:textId="77777777" w:rsidR="004E30DB" w:rsidRPr="0032374D" w:rsidRDefault="004E30DB" w:rsidP="00677622">
            <w:pPr>
              <w:pStyle w:val="TAL"/>
            </w:pPr>
          </w:p>
        </w:tc>
      </w:tr>
      <w:tr w:rsidR="004E30DB" w:rsidRPr="0032374D" w14:paraId="089FAE8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D3B89" w14:textId="77777777" w:rsidR="004E30DB" w:rsidRPr="0032374D" w:rsidRDefault="004E30DB" w:rsidP="00677622">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0D11B1AB"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AD997C1" w14:textId="77777777" w:rsidR="004E30DB" w:rsidRPr="0032374D" w:rsidRDefault="004E30DB" w:rsidP="00677622">
            <w:pPr>
              <w:pStyle w:val="TAL"/>
            </w:pPr>
          </w:p>
        </w:tc>
      </w:tr>
      <w:tr w:rsidR="004E30DB" w:rsidRPr="0032374D" w14:paraId="0CA6E76F"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0F6CAE7" w14:textId="77777777" w:rsidR="004E30DB" w:rsidRPr="0032374D" w:rsidRDefault="004E30DB" w:rsidP="00677622">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46D2EEA9"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51AB538" w14:textId="77777777" w:rsidR="004E30DB" w:rsidRPr="0032374D" w:rsidRDefault="004E30DB" w:rsidP="00677622">
            <w:pPr>
              <w:pStyle w:val="TAL"/>
            </w:pPr>
          </w:p>
        </w:tc>
      </w:tr>
      <w:tr w:rsidR="004E30DB" w:rsidRPr="0032374D" w14:paraId="558BDD1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0948BD" w14:textId="77777777" w:rsidR="004E30DB" w:rsidRDefault="004E30DB" w:rsidP="00677622">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51387C6F"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F0A9F3D" w14:textId="77777777" w:rsidR="004E30DB" w:rsidRPr="0032374D" w:rsidRDefault="004E30DB" w:rsidP="00677622">
            <w:pPr>
              <w:pStyle w:val="TAL"/>
            </w:pPr>
          </w:p>
        </w:tc>
      </w:tr>
      <w:tr w:rsidR="004E30DB" w:rsidRPr="0032374D" w14:paraId="0E4DBB3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1ADDE52" w14:textId="77777777" w:rsidR="004E30DB" w:rsidRDefault="004E30DB" w:rsidP="00677622">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3636F29D"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5065091" w14:textId="77777777" w:rsidR="004E30DB" w:rsidRPr="0032374D" w:rsidRDefault="004E30DB" w:rsidP="00677622">
            <w:pPr>
              <w:pStyle w:val="TAL"/>
            </w:pPr>
          </w:p>
        </w:tc>
      </w:tr>
    </w:tbl>
    <w:p w14:paraId="57142697" w14:textId="77777777" w:rsidR="004E30DB" w:rsidRPr="0032374D" w:rsidRDefault="004E30DB" w:rsidP="004E30DB">
      <w:pPr>
        <w:rPr>
          <w:noProof/>
          <w:lang w:val="en-US"/>
        </w:rPr>
      </w:pPr>
    </w:p>
    <w:p w14:paraId="3B194121" w14:textId="77777777" w:rsidR="004E30DB" w:rsidRPr="0032374D" w:rsidRDefault="004E30DB" w:rsidP="004E30DB">
      <w:pPr>
        <w:pStyle w:val="Heading3"/>
      </w:pPr>
      <w:bookmarkStart w:id="404" w:name="_Toc19712437"/>
      <w:bookmarkStart w:id="405" w:name="_Toc36020035"/>
      <w:bookmarkStart w:id="406" w:name="_Toc183892823"/>
      <w:bookmarkStart w:id="407" w:name="_Toc191378273"/>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404"/>
      <w:bookmarkEnd w:id="405"/>
      <w:bookmarkEnd w:id="406"/>
      <w:bookmarkEnd w:id="407"/>
    </w:p>
    <w:p w14:paraId="52E45366" w14:textId="77777777" w:rsidR="004E30DB" w:rsidRPr="0032374D" w:rsidRDefault="004E30DB" w:rsidP="004E30DB">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C6043AD"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34111299" w14:textId="77777777" w:rsidR="004E30DB" w:rsidRPr="0032374D" w:rsidRDefault="004E30DB" w:rsidP="004E30DB">
      <w:bookmarkStart w:id="408" w:name="_Toc19712438"/>
      <w:bookmarkStart w:id="409" w:name="_Toc36020036"/>
      <w:r w:rsidRPr="0032374D">
        <w:t>AVP format:</w:t>
      </w:r>
    </w:p>
    <w:p w14:paraId="0E034DC1" w14:textId="77777777" w:rsidR="004E30DB" w:rsidRPr="0032374D" w:rsidRDefault="004E30DB" w:rsidP="004E30DB">
      <w:pPr>
        <w:ind w:left="568"/>
      </w:pPr>
      <w:r w:rsidRPr="0032374D">
        <w:t xml:space="preserve">Monitoring-Event-Configuration ::= &lt;AVP header: </w:t>
      </w:r>
      <w:r w:rsidRPr="0032374D">
        <w:rPr>
          <w:lang w:eastAsia="zh-CN"/>
        </w:rPr>
        <w:t>3122</w:t>
      </w:r>
      <w:r w:rsidRPr="0032374D">
        <w:t xml:space="preserve"> 10415&gt;</w:t>
      </w:r>
    </w:p>
    <w:p w14:paraId="2FCA943F" w14:textId="77777777" w:rsidR="004E30DB" w:rsidRDefault="004E30DB" w:rsidP="004E30DB">
      <w:pPr>
        <w:ind w:left="1420"/>
      </w:pPr>
      <w:r w:rsidRPr="0032374D">
        <w:t>[ SCEF-Reference-ID ]</w:t>
      </w:r>
    </w:p>
    <w:p w14:paraId="09A5F208" w14:textId="77777777" w:rsidR="004E30DB" w:rsidRPr="0032374D" w:rsidRDefault="004E30DB" w:rsidP="004E30DB">
      <w:pPr>
        <w:ind w:left="1420"/>
      </w:pPr>
      <w:r>
        <w:t>[ SCEF-Reference-ID-Ext ]</w:t>
      </w:r>
    </w:p>
    <w:p w14:paraId="3E42D8C6" w14:textId="77777777" w:rsidR="004E30DB" w:rsidRPr="0032374D" w:rsidRDefault="004E30DB" w:rsidP="004E30DB">
      <w:pPr>
        <w:ind w:left="1420"/>
      </w:pPr>
      <w:r w:rsidRPr="0032374D">
        <w:t>{ SCEF-ID }</w:t>
      </w:r>
    </w:p>
    <w:p w14:paraId="258302CA" w14:textId="77777777" w:rsidR="004E30DB" w:rsidRPr="0032374D" w:rsidRDefault="004E30DB" w:rsidP="004E30DB">
      <w:pPr>
        <w:ind w:left="1420"/>
      </w:pPr>
      <w:r w:rsidRPr="0032374D">
        <w:t>{ Monitoring-Type }</w:t>
      </w:r>
    </w:p>
    <w:p w14:paraId="2E0ED793" w14:textId="77777777" w:rsidR="004E30DB" w:rsidRDefault="004E30DB" w:rsidP="004E30DB">
      <w:pPr>
        <w:ind w:left="1420"/>
        <w:rPr>
          <w:lang w:val="de-DE"/>
        </w:rPr>
      </w:pPr>
      <w:r w:rsidRPr="0032374D">
        <w:t>*[ SCEF-Reference-ID</w:t>
      </w:r>
      <w:r w:rsidRPr="0032374D">
        <w:rPr>
          <w:lang w:val="de-DE"/>
        </w:rPr>
        <w:t>-for-Deletion ]</w:t>
      </w:r>
    </w:p>
    <w:p w14:paraId="0A70F43A" w14:textId="77777777" w:rsidR="004E30DB" w:rsidRPr="0032374D" w:rsidRDefault="004E30DB" w:rsidP="004E30DB">
      <w:pPr>
        <w:ind w:left="1420"/>
      </w:pPr>
      <w:r>
        <w:rPr>
          <w:lang w:val="en-US"/>
        </w:rPr>
        <w:t>*[ SCEF-Reference-ID-for-Deletion-Ext ]</w:t>
      </w:r>
    </w:p>
    <w:p w14:paraId="2A561609" w14:textId="77777777" w:rsidR="004E30DB" w:rsidRPr="0032374D" w:rsidRDefault="004E30DB" w:rsidP="004E30DB">
      <w:pPr>
        <w:ind w:left="1420"/>
      </w:pPr>
      <w:r w:rsidRPr="0032374D">
        <w:t>[ Maximum-Number-of-Reports ]</w:t>
      </w:r>
    </w:p>
    <w:p w14:paraId="43981D41" w14:textId="77777777" w:rsidR="004E30DB" w:rsidRPr="0032374D" w:rsidRDefault="004E30DB" w:rsidP="004E30DB">
      <w:pPr>
        <w:ind w:left="1420"/>
      </w:pPr>
      <w:r w:rsidRPr="0032374D">
        <w:t>[ Monitoring-Duration ]</w:t>
      </w:r>
    </w:p>
    <w:p w14:paraId="3DA7131E" w14:textId="77777777" w:rsidR="004E30DB" w:rsidRPr="0032374D" w:rsidRDefault="004E30DB" w:rsidP="004E30DB">
      <w:pPr>
        <w:ind w:left="1420"/>
      </w:pPr>
      <w:r w:rsidRPr="0032374D">
        <w:t xml:space="preserve">[ </w:t>
      </w:r>
      <w:r w:rsidRPr="0032374D">
        <w:rPr>
          <w:noProof/>
        </w:rPr>
        <w:t xml:space="preserve">Charged-Party </w:t>
      </w:r>
      <w:r w:rsidRPr="0032374D">
        <w:t>]</w:t>
      </w:r>
    </w:p>
    <w:p w14:paraId="4D952AD5" w14:textId="77777777" w:rsidR="004E30DB" w:rsidRPr="0032374D" w:rsidRDefault="004E30DB" w:rsidP="004E30DB">
      <w:pPr>
        <w:ind w:left="1420"/>
      </w:pPr>
      <w:r w:rsidRPr="0032374D">
        <w:t>[ UE-Reachability-Configuration ]</w:t>
      </w:r>
    </w:p>
    <w:p w14:paraId="6E990B69" w14:textId="77777777" w:rsidR="004E30DB" w:rsidRPr="0032374D" w:rsidRDefault="004E30DB" w:rsidP="004E30DB">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0057B9C7" w14:textId="77777777" w:rsidR="004E30DB" w:rsidRPr="0032374D" w:rsidRDefault="004E30DB" w:rsidP="004E30DB">
      <w:pPr>
        <w:ind w:left="1420"/>
        <w:rPr>
          <w:color w:val="000000"/>
          <w:lang w:eastAsia="ja-JP"/>
        </w:rPr>
      </w:pPr>
      <w:r w:rsidRPr="0032374D">
        <w:rPr>
          <w:color w:val="000000"/>
          <w:lang w:eastAsia="ja-JP"/>
        </w:rPr>
        <w:t>*[ Number-Of-UE-Per-Location-Configuration ]</w:t>
      </w:r>
    </w:p>
    <w:p w14:paraId="407EB9DF" w14:textId="77777777" w:rsidR="004E30DB" w:rsidRPr="0032374D" w:rsidRDefault="004E30DB" w:rsidP="004E30DB">
      <w:pPr>
        <w:ind w:left="1420"/>
      </w:pPr>
      <w:r w:rsidRPr="0032374D">
        <w:t>*[AVP]</w:t>
      </w:r>
    </w:p>
    <w:p w14:paraId="58AD6ACA" w14:textId="77777777" w:rsidR="004E30DB" w:rsidRDefault="004E30DB" w:rsidP="004E30DB">
      <w:r>
        <w:t>When the "Extended Reference IDs" feature is supported by the SCEF and MME/SGSN, the SCEF-Reference-ID-Ext and SCEF-Reference-ID-for-Deletion-Ext AVPs shall be used insted of SCEF-Reference-ID and SCEF-Reference-ID-for-Deletion respectively.</w:t>
      </w:r>
    </w:p>
    <w:p w14:paraId="0FE6BA40" w14:textId="77777777" w:rsidR="004E30DB" w:rsidRPr="0032374D" w:rsidRDefault="004E30DB" w:rsidP="004E30DB">
      <w:pPr>
        <w:pStyle w:val="Heading3"/>
        <w:ind w:left="0" w:firstLine="0"/>
      </w:pPr>
      <w:bookmarkStart w:id="410" w:name="_Toc183892824"/>
      <w:bookmarkStart w:id="411" w:name="_Toc191378274"/>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408"/>
      <w:bookmarkEnd w:id="409"/>
      <w:bookmarkEnd w:id="410"/>
      <w:bookmarkEnd w:id="411"/>
    </w:p>
    <w:p w14:paraId="2183EE30" w14:textId="77777777" w:rsidR="004E30DB" w:rsidRPr="0032374D" w:rsidRDefault="004E30DB" w:rsidP="004E30DB">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5D555F1C"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2F2E8D70" w14:textId="77777777" w:rsidR="004E30DB" w:rsidRPr="0032374D" w:rsidRDefault="004E30DB" w:rsidP="004E30DB">
      <w:bookmarkStart w:id="412" w:name="_Toc19712439"/>
      <w:bookmarkStart w:id="413" w:name="_Toc36020037"/>
      <w:r w:rsidRPr="0032374D">
        <w:t>AVP format:</w:t>
      </w:r>
    </w:p>
    <w:p w14:paraId="27F4DA7B" w14:textId="77777777" w:rsidR="004E30DB" w:rsidRPr="0032374D" w:rsidRDefault="004E30DB" w:rsidP="004E30DB">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776E5D86" w14:textId="77777777" w:rsidR="004E30DB" w:rsidRDefault="004E30DB" w:rsidP="004E30DB">
      <w:pPr>
        <w:ind w:left="1420"/>
      </w:pPr>
      <w:r w:rsidRPr="0032374D">
        <w:t>{ SCEF-Reference-ID }</w:t>
      </w:r>
    </w:p>
    <w:p w14:paraId="6006CA66" w14:textId="77777777" w:rsidR="004E30DB" w:rsidRPr="0032374D" w:rsidRDefault="004E30DB" w:rsidP="004E30DB">
      <w:pPr>
        <w:ind w:left="1420"/>
      </w:pPr>
      <w:r>
        <w:t>[ SCEF-Reference-ID-Ext ]</w:t>
      </w:r>
    </w:p>
    <w:p w14:paraId="7F8F9A78" w14:textId="77777777" w:rsidR="004E30DB" w:rsidRPr="0032374D" w:rsidRDefault="004E30DB" w:rsidP="004E30DB">
      <w:pPr>
        <w:ind w:left="1420"/>
      </w:pPr>
      <w:r w:rsidRPr="0032374D">
        <w:t>[ SCEF-ID ]</w:t>
      </w:r>
    </w:p>
    <w:p w14:paraId="4325F19E" w14:textId="77777777" w:rsidR="004E30DB" w:rsidRPr="0032374D" w:rsidRDefault="004E30DB" w:rsidP="004E30DB">
      <w:pPr>
        <w:ind w:left="1420"/>
      </w:pPr>
      <w:r w:rsidRPr="0032374D">
        <w:rPr>
          <w:color w:val="000000"/>
          <w:lang w:eastAsia="ja-JP"/>
        </w:rPr>
        <w:t xml:space="preserve">[ </w:t>
      </w:r>
      <w:r w:rsidRPr="0032374D">
        <w:t>Monitoring-Type ]</w:t>
      </w:r>
    </w:p>
    <w:p w14:paraId="21B31656" w14:textId="77777777" w:rsidR="004E30DB" w:rsidRPr="0032374D" w:rsidRDefault="004E30DB" w:rsidP="004E30DB">
      <w:pPr>
        <w:ind w:left="1420"/>
      </w:pPr>
      <w:r w:rsidRPr="0032374D">
        <w:t>[ Reachability-Information ]</w:t>
      </w:r>
    </w:p>
    <w:p w14:paraId="6E6CB635" w14:textId="77777777" w:rsidR="004E30DB" w:rsidRPr="0032374D" w:rsidRDefault="004E30DB" w:rsidP="004E30DB">
      <w:pPr>
        <w:ind w:left="1420"/>
        <w:rPr>
          <w:color w:val="000000"/>
          <w:lang w:eastAsia="ja-JP"/>
        </w:rPr>
      </w:pPr>
      <w:r w:rsidRPr="0032374D">
        <w:rPr>
          <w:color w:val="000000"/>
          <w:lang w:eastAsia="ja-JP"/>
        </w:rPr>
        <w:t>[ EPS-Location-Information ]</w:t>
      </w:r>
    </w:p>
    <w:p w14:paraId="5B970EB5" w14:textId="77777777" w:rsidR="004E30DB" w:rsidRPr="0032374D" w:rsidRDefault="004E30DB" w:rsidP="004E30DB">
      <w:pPr>
        <w:ind w:left="1420"/>
      </w:pPr>
      <w:r w:rsidRPr="0032374D">
        <w:t>[ Communication-Failure-Information ]</w:t>
      </w:r>
    </w:p>
    <w:p w14:paraId="4D1C0E8B" w14:textId="77777777" w:rsidR="004E30DB" w:rsidRPr="0032374D" w:rsidRDefault="004E30DB" w:rsidP="004E30DB">
      <w:pPr>
        <w:ind w:left="1420"/>
      </w:pPr>
      <w:r w:rsidRPr="0032374D">
        <w:lastRenderedPageBreak/>
        <w:t>*[ Number-Of-UE-Per-Location-Report ]</w:t>
      </w:r>
    </w:p>
    <w:p w14:paraId="4866CDB3" w14:textId="77777777" w:rsidR="004E30DB" w:rsidRPr="0032374D" w:rsidRDefault="004E30DB" w:rsidP="004E30DB">
      <w:pPr>
        <w:ind w:left="1420"/>
      </w:pPr>
      <w:r w:rsidRPr="0032374D">
        <w:t>[ Loss-Of-Connectivity-Reason ]</w:t>
      </w:r>
    </w:p>
    <w:p w14:paraId="2AEE38C0" w14:textId="77777777" w:rsidR="004E30DB" w:rsidRPr="0032374D" w:rsidRDefault="004E30DB" w:rsidP="004E30DB">
      <w:pPr>
        <w:ind w:left="1420"/>
      </w:pPr>
      <w:r w:rsidRPr="0032374D">
        <w:t>[ Visited-PLMN-Id ]</w:t>
      </w:r>
    </w:p>
    <w:p w14:paraId="1003E6BC" w14:textId="77777777" w:rsidR="004E30DB" w:rsidRPr="0032374D" w:rsidRDefault="004E30DB" w:rsidP="004E30DB">
      <w:pPr>
        <w:ind w:left="1420"/>
      </w:pPr>
      <w:r w:rsidRPr="0032374D">
        <w:t xml:space="preserve">[ </w:t>
      </w:r>
      <w:r w:rsidRPr="0032374D">
        <w:rPr>
          <w:lang w:val="en-US"/>
        </w:rPr>
        <w:t xml:space="preserve">Idle-Status-Indication </w:t>
      </w:r>
      <w:r w:rsidRPr="0032374D">
        <w:t>]</w:t>
      </w:r>
    </w:p>
    <w:p w14:paraId="00B76AA1" w14:textId="77777777" w:rsidR="004E30DB" w:rsidRDefault="004E30DB" w:rsidP="004E30DB">
      <w:pPr>
        <w:ind w:left="1420"/>
        <w:rPr>
          <w:lang w:val="en-US"/>
        </w:rPr>
      </w:pPr>
      <w:r w:rsidRPr="0032374D">
        <w:rPr>
          <w:lang w:val="en-US"/>
        </w:rPr>
        <w:t>[ Reporting-Time-Stamp ]</w:t>
      </w:r>
    </w:p>
    <w:p w14:paraId="17825C09" w14:textId="77777777" w:rsidR="004E30DB" w:rsidRDefault="004E30DB" w:rsidP="004E30DB">
      <w:pPr>
        <w:ind w:left="1420"/>
      </w:pPr>
      <w:r>
        <w:t>[ Maximum-UE-Availability-Time ]</w:t>
      </w:r>
    </w:p>
    <w:p w14:paraId="7F118BED" w14:textId="77777777" w:rsidR="004E30DB" w:rsidRPr="0032374D" w:rsidRDefault="004E30DB" w:rsidP="004E30DB">
      <w:pPr>
        <w:ind w:left="1420"/>
      </w:pPr>
      <w:r>
        <w:t>*[ PDN-Connectivity-Status-Report ]</w:t>
      </w:r>
    </w:p>
    <w:p w14:paraId="5F31F373" w14:textId="77777777" w:rsidR="004E30DB" w:rsidRPr="0032374D" w:rsidRDefault="004E30DB" w:rsidP="004E30DB">
      <w:pPr>
        <w:ind w:left="1420"/>
      </w:pPr>
      <w:r>
        <w:t>[ SAT-SF-Operation-Info ]</w:t>
      </w:r>
    </w:p>
    <w:p w14:paraId="1A557E09" w14:textId="77777777" w:rsidR="004E30DB" w:rsidRPr="0032374D" w:rsidRDefault="004E30DB" w:rsidP="004E30DB">
      <w:pPr>
        <w:ind w:left="1420"/>
      </w:pPr>
      <w:r>
        <w:t>[ Reachability-Cause ]</w:t>
      </w:r>
    </w:p>
    <w:p w14:paraId="5CD0F164" w14:textId="77777777" w:rsidR="004E30DB" w:rsidRPr="0032374D" w:rsidRDefault="004E30DB" w:rsidP="004E30DB">
      <w:pPr>
        <w:ind w:left="1420"/>
      </w:pPr>
      <w:r w:rsidRPr="0032374D">
        <w:t>*[AVP]</w:t>
      </w:r>
    </w:p>
    <w:p w14:paraId="56C9662A" w14:textId="77777777" w:rsidR="004E30DB" w:rsidRPr="0032374D" w:rsidRDefault="004E30DB" w:rsidP="004E30DB">
      <w:r w:rsidRPr="0032374D">
        <w:t xml:space="preserve">The AVPs applicable for each Monitoring-Type reported by the MME/SGSN are specified under </w:t>
      </w:r>
      <w:r>
        <w:t>clause</w:t>
      </w:r>
      <w:r w:rsidRPr="0032374D">
        <w:t xml:space="preserve"> 5.2.2.</w:t>
      </w:r>
    </w:p>
    <w:p w14:paraId="07613520" w14:textId="77777777" w:rsidR="004E30DB" w:rsidRDefault="004E30DB" w:rsidP="004E30DB">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14:paraId="373FB443" w14:textId="77777777" w:rsidR="004E30DB" w:rsidRPr="0032374D" w:rsidRDefault="004E30DB" w:rsidP="004E30DB">
      <w:pPr>
        <w:pStyle w:val="Heading3"/>
        <w:ind w:left="0" w:firstLine="0"/>
      </w:pPr>
      <w:bookmarkStart w:id="414" w:name="_Toc183892825"/>
      <w:bookmarkStart w:id="415" w:name="_Toc191378275"/>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412"/>
      <w:bookmarkEnd w:id="413"/>
      <w:bookmarkEnd w:id="414"/>
      <w:bookmarkEnd w:id="415"/>
    </w:p>
    <w:p w14:paraId="21F34B8E" w14:textId="77777777" w:rsidR="004E30DB" w:rsidRPr="0032374D" w:rsidRDefault="004E30DB" w:rsidP="004E30DB">
      <w:pPr>
        <w:rPr>
          <w:lang w:val="en-US"/>
        </w:rPr>
      </w:pPr>
      <w:r w:rsidRPr="0032374D">
        <w:rPr>
          <w:lang w:val="en-US"/>
        </w:rPr>
        <w:t>The Communication-Failure-Information AVP is of type Grouped. It shall contain the reason for communication failure.</w:t>
      </w:r>
    </w:p>
    <w:p w14:paraId="0DA63891" w14:textId="77777777" w:rsidR="004E30DB" w:rsidRPr="0032374D" w:rsidRDefault="004E30DB" w:rsidP="004E30DB">
      <w:pPr>
        <w:rPr>
          <w:lang w:val="en-US"/>
        </w:rPr>
      </w:pPr>
      <w:r w:rsidRPr="0032374D">
        <w:rPr>
          <w:lang w:val="en-US"/>
        </w:rPr>
        <w:t>AVP format:</w:t>
      </w:r>
    </w:p>
    <w:p w14:paraId="3CD4CC12" w14:textId="77777777" w:rsidR="004E30DB" w:rsidRPr="0032374D" w:rsidRDefault="004E30DB" w:rsidP="004E30DB">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4AA5AD9F" w14:textId="77777777" w:rsidR="004E30DB" w:rsidRPr="0032374D" w:rsidRDefault="004E30DB" w:rsidP="004E30DB">
      <w:pPr>
        <w:ind w:left="1420"/>
      </w:pPr>
      <w:r w:rsidRPr="0032374D">
        <w:t>[ Cause-Type ]</w:t>
      </w:r>
    </w:p>
    <w:p w14:paraId="510299DB" w14:textId="77777777" w:rsidR="004E30DB" w:rsidRPr="0032374D" w:rsidRDefault="004E30DB" w:rsidP="004E30DB">
      <w:pPr>
        <w:ind w:left="1420"/>
        <w:rPr>
          <w:color w:val="000000"/>
          <w:lang w:eastAsia="ja-JP"/>
        </w:rPr>
      </w:pPr>
      <w:r w:rsidRPr="0032374D">
        <w:rPr>
          <w:color w:val="000000"/>
          <w:lang w:eastAsia="ja-JP"/>
        </w:rPr>
        <w:t>[ S1AP-Cause ]</w:t>
      </w:r>
    </w:p>
    <w:p w14:paraId="6BD55261" w14:textId="77777777" w:rsidR="004E30DB" w:rsidRPr="0032374D" w:rsidRDefault="004E30DB" w:rsidP="004E30DB">
      <w:pPr>
        <w:ind w:left="1420"/>
        <w:rPr>
          <w:color w:val="000000"/>
          <w:lang w:eastAsia="ja-JP"/>
        </w:rPr>
      </w:pPr>
      <w:r w:rsidRPr="0032374D">
        <w:rPr>
          <w:color w:val="000000"/>
          <w:lang w:eastAsia="ja-JP"/>
        </w:rPr>
        <w:t>[ RANAP-Cause ]</w:t>
      </w:r>
    </w:p>
    <w:p w14:paraId="71C63BB0" w14:textId="77777777" w:rsidR="004E30DB" w:rsidRPr="0032374D" w:rsidRDefault="004E30DB" w:rsidP="004E30DB">
      <w:pPr>
        <w:ind w:left="1420"/>
        <w:rPr>
          <w:color w:val="000000"/>
          <w:lang w:eastAsia="ja-JP"/>
        </w:rPr>
      </w:pPr>
      <w:r w:rsidRPr="0032374D">
        <w:rPr>
          <w:color w:val="000000"/>
          <w:lang w:eastAsia="ja-JP"/>
        </w:rPr>
        <w:t>[ BSSGP-Cause ]</w:t>
      </w:r>
    </w:p>
    <w:p w14:paraId="5CECB0DE" w14:textId="77777777" w:rsidR="004E30DB" w:rsidRPr="0032374D" w:rsidRDefault="004E30DB" w:rsidP="004E30DB">
      <w:pPr>
        <w:ind w:left="1420"/>
        <w:rPr>
          <w:color w:val="000000"/>
          <w:lang w:eastAsia="ja-JP"/>
        </w:rPr>
      </w:pPr>
      <w:r w:rsidRPr="0032374D">
        <w:rPr>
          <w:color w:val="000000"/>
          <w:lang w:eastAsia="ja-JP"/>
        </w:rPr>
        <w:t>[ GMM-Cause ]</w:t>
      </w:r>
    </w:p>
    <w:p w14:paraId="7F4A1E12" w14:textId="77777777" w:rsidR="004E30DB" w:rsidRPr="0032374D" w:rsidRDefault="004E30DB" w:rsidP="004E30DB">
      <w:pPr>
        <w:ind w:left="1420"/>
        <w:rPr>
          <w:color w:val="000000"/>
          <w:lang w:eastAsia="ja-JP"/>
        </w:rPr>
      </w:pPr>
      <w:r w:rsidRPr="0032374D">
        <w:rPr>
          <w:color w:val="000000"/>
          <w:lang w:eastAsia="ja-JP"/>
        </w:rPr>
        <w:t>[ SM-Cause ]</w:t>
      </w:r>
    </w:p>
    <w:p w14:paraId="5970882E" w14:textId="77777777" w:rsidR="004E30DB" w:rsidRPr="0032374D" w:rsidRDefault="004E30DB" w:rsidP="004E30DB">
      <w:pPr>
        <w:ind w:left="1420"/>
      </w:pPr>
      <w:r w:rsidRPr="0032374D">
        <w:t>*[AVP]</w:t>
      </w:r>
    </w:p>
    <w:p w14:paraId="4D253F6D" w14:textId="77777777" w:rsidR="004E30DB" w:rsidRPr="0032374D" w:rsidRDefault="004E30DB" w:rsidP="004E30DB">
      <w:pPr>
        <w:pStyle w:val="Heading3"/>
        <w:ind w:left="0" w:firstLine="0"/>
        <w:rPr>
          <w:lang w:eastAsia="zh-CN"/>
        </w:rPr>
      </w:pPr>
      <w:bookmarkStart w:id="416" w:name="_Toc19712440"/>
      <w:bookmarkStart w:id="417" w:name="_Toc36020038"/>
      <w:bookmarkStart w:id="418" w:name="_Toc183892826"/>
      <w:bookmarkStart w:id="419" w:name="_Toc191378276"/>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416"/>
      <w:bookmarkEnd w:id="417"/>
      <w:bookmarkEnd w:id="418"/>
      <w:bookmarkEnd w:id="419"/>
    </w:p>
    <w:p w14:paraId="28FF15F6" w14:textId="77777777" w:rsidR="004E30DB" w:rsidRPr="0032374D" w:rsidRDefault="004E30DB" w:rsidP="004E30DB">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CFA3E48" w14:textId="77777777" w:rsidR="004E30DB" w:rsidRPr="0032374D" w:rsidRDefault="004E30DB" w:rsidP="004E30DB">
      <w:pPr>
        <w:pStyle w:val="B1"/>
        <w:rPr>
          <w:lang w:val="en-US"/>
        </w:rPr>
      </w:pPr>
      <w:r w:rsidRPr="0032374D">
        <w:rPr>
          <w:lang w:val="en-US"/>
        </w:rPr>
        <w:t>RADIO_NETWORK_LAYER (0)</w:t>
      </w:r>
    </w:p>
    <w:p w14:paraId="073427AD" w14:textId="77777777" w:rsidR="004E30DB" w:rsidRPr="0032374D" w:rsidRDefault="004E30DB" w:rsidP="004E30DB">
      <w:pPr>
        <w:pStyle w:val="B1"/>
        <w:rPr>
          <w:lang w:val="en-US"/>
        </w:rPr>
      </w:pPr>
      <w:r w:rsidRPr="0032374D">
        <w:rPr>
          <w:lang w:val="en-US"/>
        </w:rPr>
        <w:t>TRANSPORT_LAYER (1)</w:t>
      </w:r>
    </w:p>
    <w:p w14:paraId="76E2D151" w14:textId="77777777" w:rsidR="004E30DB" w:rsidRPr="0032374D" w:rsidRDefault="004E30DB" w:rsidP="004E30DB">
      <w:pPr>
        <w:pStyle w:val="B1"/>
        <w:rPr>
          <w:lang w:val="en-US"/>
        </w:rPr>
      </w:pPr>
      <w:r w:rsidRPr="0032374D">
        <w:rPr>
          <w:lang w:val="en-US"/>
        </w:rPr>
        <w:t>NAS (2)</w:t>
      </w:r>
    </w:p>
    <w:p w14:paraId="7684F67A" w14:textId="77777777" w:rsidR="004E30DB" w:rsidRPr="0032374D" w:rsidRDefault="004E30DB" w:rsidP="004E30DB">
      <w:pPr>
        <w:pStyle w:val="B1"/>
        <w:rPr>
          <w:lang w:val="en-US"/>
        </w:rPr>
      </w:pPr>
      <w:r w:rsidRPr="0032374D">
        <w:rPr>
          <w:lang w:val="en-US"/>
        </w:rPr>
        <w:t>PROTOCOL (3)</w:t>
      </w:r>
    </w:p>
    <w:p w14:paraId="65F08F71" w14:textId="77777777" w:rsidR="004E30DB" w:rsidRPr="0032374D" w:rsidRDefault="004E30DB" w:rsidP="004E30DB">
      <w:pPr>
        <w:pStyle w:val="B1"/>
        <w:rPr>
          <w:lang w:val="en-US"/>
        </w:rPr>
      </w:pPr>
      <w:r w:rsidRPr="0032374D">
        <w:rPr>
          <w:lang w:val="en-US"/>
        </w:rPr>
        <w:t>MISCELLANEOUS (4)</w:t>
      </w:r>
    </w:p>
    <w:p w14:paraId="58BBDC42" w14:textId="77777777" w:rsidR="004E30DB" w:rsidRPr="0032374D" w:rsidRDefault="004E30DB" w:rsidP="004E30DB">
      <w:pPr>
        <w:pStyle w:val="Heading3"/>
        <w:ind w:left="0" w:firstLine="0"/>
        <w:rPr>
          <w:lang w:eastAsia="zh-CN"/>
        </w:rPr>
      </w:pPr>
      <w:bookmarkStart w:id="420" w:name="_Toc19712441"/>
      <w:bookmarkStart w:id="421" w:name="_Toc36020039"/>
      <w:bookmarkStart w:id="422" w:name="_Toc183892827"/>
      <w:bookmarkStart w:id="423" w:name="_Toc191378277"/>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420"/>
      <w:bookmarkEnd w:id="421"/>
      <w:bookmarkEnd w:id="422"/>
      <w:bookmarkEnd w:id="423"/>
    </w:p>
    <w:p w14:paraId="39FDB3A2" w14:textId="77777777" w:rsidR="004E30DB" w:rsidRPr="0032374D" w:rsidRDefault="004E30DB" w:rsidP="004E30DB">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54E117A8" w14:textId="77777777" w:rsidR="004E30DB" w:rsidRPr="0032374D" w:rsidRDefault="004E30DB" w:rsidP="004E30DB">
      <w:pPr>
        <w:pStyle w:val="Heading3"/>
        <w:ind w:left="0" w:firstLine="0"/>
        <w:rPr>
          <w:lang w:eastAsia="zh-CN"/>
        </w:rPr>
      </w:pPr>
      <w:bookmarkStart w:id="424" w:name="_Toc19712442"/>
      <w:bookmarkStart w:id="425" w:name="_Toc36020040"/>
      <w:bookmarkStart w:id="426" w:name="_Toc183892828"/>
      <w:bookmarkStart w:id="427" w:name="_Toc191378278"/>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424"/>
      <w:bookmarkEnd w:id="425"/>
      <w:bookmarkEnd w:id="426"/>
      <w:bookmarkEnd w:id="427"/>
    </w:p>
    <w:p w14:paraId="5A555EA6" w14:textId="77777777" w:rsidR="004E30DB" w:rsidRPr="0032374D" w:rsidRDefault="004E30DB" w:rsidP="004E30DB">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181CDF3F" w14:textId="77777777" w:rsidR="004E30DB" w:rsidRPr="0032374D" w:rsidRDefault="004E30DB" w:rsidP="004E30DB">
      <w:pPr>
        <w:pStyle w:val="Heading3"/>
        <w:ind w:left="0" w:firstLine="0"/>
        <w:rPr>
          <w:lang w:eastAsia="zh-CN"/>
        </w:rPr>
      </w:pPr>
      <w:bookmarkStart w:id="428" w:name="_Toc19712443"/>
      <w:bookmarkStart w:id="429" w:name="_Toc36020041"/>
      <w:bookmarkStart w:id="430" w:name="_Toc183892829"/>
      <w:bookmarkStart w:id="431" w:name="_Toc191378279"/>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428"/>
      <w:bookmarkEnd w:id="429"/>
      <w:bookmarkEnd w:id="430"/>
      <w:bookmarkEnd w:id="431"/>
    </w:p>
    <w:p w14:paraId="26AD3EAB" w14:textId="77777777" w:rsidR="004E30DB" w:rsidRPr="0032374D" w:rsidRDefault="004E30DB" w:rsidP="004E30DB">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5F49E43C" w14:textId="77777777" w:rsidR="004E30DB" w:rsidRPr="0032374D" w:rsidRDefault="004E30DB" w:rsidP="004E30DB">
      <w:pPr>
        <w:pStyle w:val="Heading3"/>
        <w:ind w:left="0" w:firstLine="0"/>
        <w:rPr>
          <w:lang w:eastAsia="zh-CN"/>
        </w:rPr>
      </w:pPr>
      <w:bookmarkStart w:id="432" w:name="_Toc19712444"/>
      <w:bookmarkStart w:id="433" w:name="_Toc36020042"/>
      <w:bookmarkStart w:id="434" w:name="_Toc183892830"/>
      <w:bookmarkStart w:id="435" w:name="_Toc191378280"/>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432"/>
      <w:bookmarkEnd w:id="433"/>
      <w:bookmarkEnd w:id="434"/>
      <w:bookmarkEnd w:id="435"/>
    </w:p>
    <w:p w14:paraId="30C5C1E4" w14:textId="77777777" w:rsidR="004E30DB" w:rsidRPr="0032374D" w:rsidRDefault="004E30DB" w:rsidP="004E30DB">
      <w:r w:rsidRPr="0032374D">
        <w:t xml:space="preserve">The GMM-Cause AVP is of type Unsigned32. It shall contain the GMM cause code as specified in </w:t>
      </w:r>
      <w:r>
        <w:t>clause</w:t>
      </w:r>
      <w:r w:rsidRPr="0032374D">
        <w:t xml:space="preserve"> 10.5.5.14 of 3GPP TS 24.008 [12].</w:t>
      </w:r>
    </w:p>
    <w:p w14:paraId="2DAC177A" w14:textId="77777777" w:rsidR="004E30DB" w:rsidRPr="0032374D" w:rsidRDefault="004E30DB" w:rsidP="004E30DB">
      <w:pPr>
        <w:pStyle w:val="Heading3"/>
        <w:ind w:left="0" w:firstLine="0"/>
        <w:rPr>
          <w:lang w:eastAsia="zh-CN"/>
        </w:rPr>
      </w:pPr>
      <w:bookmarkStart w:id="436" w:name="_Toc19712445"/>
      <w:bookmarkStart w:id="437" w:name="_Toc36020043"/>
      <w:bookmarkStart w:id="438" w:name="_Toc183892831"/>
      <w:bookmarkStart w:id="439" w:name="_Toc191378281"/>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436"/>
      <w:bookmarkEnd w:id="437"/>
      <w:bookmarkEnd w:id="438"/>
      <w:bookmarkEnd w:id="439"/>
    </w:p>
    <w:p w14:paraId="3E0D8062" w14:textId="77777777" w:rsidR="004E30DB" w:rsidRPr="0032374D" w:rsidRDefault="004E30DB" w:rsidP="004E30DB">
      <w:r w:rsidRPr="0032374D">
        <w:t xml:space="preserve">The SM-Cause AVP is of type Unsigned32. It shall contain the SM cause code as specified in </w:t>
      </w:r>
      <w:r>
        <w:t>clause</w:t>
      </w:r>
      <w:r w:rsidRPr="0032374D">
        <w:t xml:space="preserve"> 10.5.6.6 and 10.5.6.6A of 3GPP TS 24.008 [12].</w:t>
      </w:r>
    </w:p>
    <w:p w14:paraId="2702FA02" w14:textId="77777777" w:rsidR="004E30DB" w:rsidRPr="0032374D" w:rsidRDefault="004E30DB" w:rsidP="004E30DB">
      <w:pPr>
        <w:pStyle w:val="Heading3"/>
        <w:ind w:left="0" w:firstLine="0"/>
        <w:rPr>
          <w:lang w:eastAsia="zh-CN"/>
        </w:rPr>
      </w:pPr>
      <w:bookmarkStart w:id="440" w:name="_Toc19712446"/>
      <w:bookmarkStart w:id="441" w:name="_Toc36020044"/>
      <w:bookmarkStart w:id="442" w:name="_Toc183892832"/>
      <w:bookmarkStart w:id="443" w:name="_Toc191378282"/>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440"/>
      <w:bookmarkEnd w:id="441"/>
      <w:bookmarkEnd w:id="442"/>
      <w:bookmarkEnd w:id="443"/>
    </w:p>
    <w:p w14:paraId="383DE05D" w14:textId="77777777" w:rsidR="004E30DB" w:rsidRPr="0032374D" w:rsidRDefault="004E30DB" w:rsidP="004E30DB">
      <w:r w:rsidRPr="0032374D">
        <w:t>The Number-Of-UE-Per-Location-Configuration AVP is of type Grouped. It shall contain the location information for which the number of UEs needs to be reported by the MME/SGSN.</w:t>
      </w:r>
    </w:p>
    <w:p w14:paraId="38D52E1F" w14:textId="77777777" w:rsidR="004E30DB" w:rsidRPr="0032374D" w:rsidRDefault="004E30DB" w:rsidP="004E30DB">
      <w:pPr>
        <w:rPr>
          <w:lang w:val="en-US"/>
        </w:rPr>
      </w:pPr>
      <w:r w:rsidRPr="0032374D">
        <w:rPr>
          <w:lang w:val="en-US"/>
        </w:rPr>
        <w:t>AVP format:</w:t>
      </w:r>
    </w:p>
    <w:p w14:paraId="65572909" w14:textId="77777777" w:rsidR="004E30DB" w:rsidRPr="0032374D" w:rsidRDefault="004E30DB" w:rsidP="004E30DB">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5BCE2CF0" w14:textId="77777777" w:rsidR="004E30DB" w:rsidRPr="0032374D" w:rsidRDefault="004E30DB" w:rsidP="004E30DB">
      <w:pPr>
        <w:ind w:left="1420"/>
      </w:pPr>
      <w:r w:rsidRPr="0032374D">
        <w:t>{ EPS-Location-Information }</w:t>
      </w:r>
    </w:p>
    <w:p w14:paraId="0F9ED7E5" w14:textId="77777777" w:rsidR="004E30DB" w:rsidRPr="0032374D" w:rsidRDefault="004E30DB" w:rsidP="004E30DB">
      <w:pPr>
        <w:ind w:left="1420"/>
      </w:pPr>
      <w:r w:rsidRPr="0032374D">
        <w:t>[ IMSI-Group-Id ]</w:t>
      </w:r>
    </w:p>
    <w:p w14:paraId="5BCD2476" w14:textId="77777777" w:rsidR="004E30DB" w:rsidRPr="0032374D" w:rsidRDefault="004E30DB" w:rsidP="004E30DB">
      <w:pPr>
        <w:ind w:left="1420"/>
      </w:pPr>
      <w:r w:rsidRPr="0032374D">
        <w:t>*[AVP]</w:t>
      </w:r>
    </w:p>
    <w:p w14:paraId="67FCAC84" w14:textId="77777777" w:rsidR="004E30DB" w:rsidRPr="0032374D" w:rsidRDefault="004E30DB" w:rsidP="004E30DB">
      <w:pPr>
        <w:pStyle w:val="Heading3"/>
        <w:ind w:left="0" w:firstLine="0"/>
        <w:rPr>
          <w:lang w:eastAsia="zh-CN"/>
        </w:rPr>
      </w:pPr>
      <w:bookmarkStart w:id="444" w:name="_Toc19712447"/>
      <w:bookmarkStart w:id="445" w:name="_Toc36020045"/>
      <w:bookmarkStart w:id="446" w:name="_Toc183892833"/>
      <w:bookmarkStart w:id="447" w:name="_Toc191378283"/>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444"/>
      <w:bookmarkEnd w:id="445"/>
      <w:bookmarkEnd w:id="446"/>
      <w:bookmarkEnd w:id="447"/>
    </w:p>
    <w:p w14:paraId="63732223" w14:textId="77777777" w:rsidR="004E30DB" w:rsidRPr="0032374D" w:rsidRDefault="004E30DB" w:rsidP="004E30DB">
      <w:r w:rsidRPr="0032374D">
        <w:t>The Number-Of-UE-Per-Location-Report AVP is of type Grouped. It shall contain the location information along with the number of UEs found at that location by the MME/SGSN.</w:t>
      </w:r>
    </w:p>
    <w:p w14:paraId="52F17EEB" w14:textId="77777777" w:rsidR="004E30DB" w:rsidRPr="0032374D" w:rsidRDefault="004E30DB" w:rsidP="004E30DB">
      <w:pPr>
        <w:rPr>
          <w:lang w:val="en-US"/>
        </w:rPr>
      </w:pPr>
      <w:r w:rsidRPr="0032374D">
        <w:rPr>
          <w:lang w:val="en-US"/>
        </w:rPr>
        <w:t>AVP format:</w:t>
      </w:r>
    </w:p>
    <w:p w14:paraId="159ECDEC" w14:textId="77777777" w:rsidR="004E30DB" w:rsidRPr="0032374D" w:rsidRDefault="004E30DB" w:rsidP="004E30DB">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084E9454" w14:textId="77777777" w:rsidR="004E30DB" w:rsidRPr="0032374D" w:rsidRDefault="004E30DB" w:rsidP="004E30DB">
      <w:pPr>
        <w:ind w:left="1420"/>
      </w:pPr>
      <w:r w:rsidRPr="0032374D">
        <w:t>{ EPS-Location-Information }</w:t>
      </w:r>
    </w:p>
    <w:p w14:paraId="499D19D4" w14:textId="77777777" w:rsidR="004E30DB" w:rsidRPr="0032374D" w:rsidRDefault="004E30DB" w:rsidP="004E30DB">
      <w:pPr>
        <w:ind w:left="1420"/>
      </w:pPr>
      <w:r w:rsidRPr="0032374D">
        <w:t>{ UE-Count }</w:t>
      </w:r>
    </w:p>
    <w:p w14:paraId="2AF4C683" w14:textId="77777777" w:rsidR="004E30DB" w:rsidRPr="0032374D" w:rsidRDefault="004E30DB" w:rsidP="004E30DB">
      <w:pPr>
        <w:ind w:left="1420"/>
      </w:pPr>
      <w:r w:rsidRPr="0032374D">
        <w:t>[ IMSI-Group-Id ]</w:t>
      </w:r>
    </w:p>
    <w:p w14:paraId="0B706A08" w14:textId="77777777" w:rsidR="004E30DB" w:rsidRPr="0032374D" w:rsidRDefault="004E30DB" w:rsidP="004E30DB">
      <w:pPr>
        <w:ind w:left="1420"/>
      </w:pPr>
      <w:r w:rsidRPr="0032374D">
        <w:t>*[AVP]</w:t>
      </w:r>
    </w:p>
    <w:p w14:paraId="72A07198" w14:textId="77777777" w:rsidR="004E30DB" w:rsidRPr="0032374D" w:rsidRDefault="004E30DB" w:rsidP="004E30DB">
      <w:pPr>
        <w:pStyle w:val="Heading3"/>
        <w:ind w:left="0" w:firstLine="0"/>
      </w:pPr>
      <w:bookmarkStart w:id="448" w:name="_Toc19712448"/>
      <w:bookmarkStart w:id="449" w:name="_Toc36020046"/>
      <w:bookmarkStart w:id="450" w:name="_Toc183892834"/>
      <w:bookmarkStart w:id="451" w:name="_Toc191378284"/>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448"/>
      <w:bookmarkEnd w:id="449"/>
      <w:bookmarkEnd w:id="450"/>
      <w:bookmarkEnd w:id="451"/>
    </w:p>
    <w:p w14:paraId="1032D95F" w14:textId="77777777" w:rsidR="004E30DB" w:rsidRPr="0032374D" w:rsidRDefault="004E30DB" w:rsidP="004E30DB">
      <w:r w:rsidRPr="0032374D">
        <w:t>The UE-Count AVP is of type Unsigned32. It shall contain the number of UEs counted against a given criteria (say location information).</w:t>
      </w:r>
    </w:p>
    <w:p w14:paraId="09C9BC73" w14:textId="77777777" w:rsidR="004E30DB" w:rsidRPr="0032374D" w:rsidRDefault="004E30DB" w:rsidP="004E30DB">
      <w:pPr>
        <w:pStyle w:val="Heading3"/>
      </w:pPr>
      <w:bookmarkStart w:id="452" w:name="_Toc19712449"/>
      <w:bookmarkStart w:id="453" w:name="_Toc36020047"/>
      <w:bookmarkStart w:id="454" w:name="_Toc183892835"/>
      <w:bookmarkStart w:id="455" w:name="_Toc191378285"/>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452"/>
      <w:bookmarkEnd w:id="453"/>
      <w:bookmarkEnd w:id="454"/>
      <w:bookmarkEnd w:id="455"/>
    </w:p>
    <w:p w14:paraId="1B4F3E54" w14:textId="77777777" w:rsidR="004E30DB" w:rsidRPr="0032374D" w:rsidRDefault="004E30DB" w:rsidP="004E30DB">
      <w:pPr>
        <w:pStyle w:val="Heading4"/>
      </w:pPr>
      <w:bookmarkStart w:id="456" w:name="_Toc19712450"/>
      <w:bookmarkStart w:id="457" w:name="_Toc36020048"/>
      <w:bookmarkStart w:id="458" w:name="_Toc183892836"/>
      <w:bookmarkStart w:id="459" w:name="_Toc191378286"/>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456"/>
      <w:bookmarkEnd w:id="457"/>
      <w:bookmarkEnd w:id="458"/>
      <w:bookmarkEnd w:id="459"/>
    </w:p>
    <w:p w14:paraId="4A16D8FC" w14:textId="77777777" w:rsidR="004E30DB" w:rsidRPr="0032374D" w:rsidRDefault="004E30DB" w:rsidP="004E30DB">
      <w:r w:rsidRPr="0032374D">
        <w:t>The syntax of this AVP is defined in 3GPP TS 29.229 [</w:t>
      </w:r>
      <w:r w:rsidRPr="0032374D">
        <w:rPr>
          <w:lang w:val="en-US"/>
        </w:rPr>
        <w:t>4</w:t>
      </w:r>
      <w:r w:rsidRPr="0032374D">
        <w:t>].</w:t>
      </w:r>
    </w:p>
    <w:p w14:paraId="698F056D" w14:textId="77777777" w:rsidR="004E30DB" w:rsidRPr="0032374D" w:rsidRDefault="004E30DB" w:rsidP="004E30DB">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2ED0042F" w14:textId="77777777" w:rsidR="004E30DB" w:rsidRPr="0032374D" w:rsidRDefault="004E30DB" w:rsidP="004E30DB">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E30DB" w:rsidRPr="0032374D" w14:paraId="429E17E8" w14:textId="77777777" w:rsidTr="00677622">
        <w:trPr>
          <w:cantSplit/>
          <w:jc w:val="center"/>
        </w:trPr>
        <w:tc>
          <w:tcPr>
            <w:tcW w:w="993" w:type="dxa"/>
          </w:tcPr>
          <w:p w14:paraId="7D3D53E4" w14:textId="77777777" w:rsidR="004E30DB" w:rsidRPr="0032374D" w:rsidRDefault="004E30DB" w:rsidP="00677622">
            <w:pPr>
              <w:pStyle w:val="TAH"/>
            </w:pPr>
            <w:r w:rsidRPr="0032374D">
              <w:t>Feature bit</w:t>
            </w:r>
          </w:p>
        </w:tc>
        <w:tc>
          <w:tcPr>
            <w:tcW w:w="1063" w:type="dxa"/>
          </w:tcPr>
          <w:p w14:paraId="34C84358" w14:textId="77777777" w:rsidR="004E30DB" w:rsidRPr="0032374D" w:rsidRDefault="004E30DB" w:rsidP="00677622">
            <w:pPr>
              <w:pStyle w:val="TAH"/>
            </w:pPr>
            <w:r w:rsidRPr="0032374D">
              <w:t>Feature</w:t>
            </w:r>
          </w:p>
        </w:tc>
        <w:tc>
          <w:tcPr>
            <w:tcW w:w="639" w:type="dxa"/>
          </w:tcPr>
          <w:p w14:paraId="01CC6801" w14:textId="77777777" w:rsidR="004E30DB" w:rsidRPr="0032374D" w:rsidRDefault="004E30DB" w:rsidP="00677622">
            <w:pPr>
              <w:pStyle w:val="TAH"/>
            </w:pPr>
            <w:r w:rsidRPr="0032374D">
              <w:t>M/O</w:t>
            </w:r>
          </w:p>
        </w:tc>
        <w:tc>
          <w:tcPr>
            <w:tcW w:w="6520" w:type="dxa"/>
          </w:tcPr>
          <w:p w14:paraId="19BEAA75" w14:textId="77777777" w:rsidR="004E30DB" w:rsidRPr="0032374D" w:rsidRDefault="004E30DB" w:rsidP="00677622">
            <w:pPr>
              <w:pStyle w:val="TAH"/>
            </w:pPr>
            <w:r w:rsidRPr="0032374D">
              <w:t>Description</w:t>
            </w:r>
          </w:p>
        </w:tc>
      </w:tr>
      <w:tr w:rsidR="004E30DB" w:rsidRPr="0032374D" w14:paraId="7B9350A8" w14:textId="77777777" w:rsidTr="00677622">
        <w:trPr>
          <w:cantSplit/>
          <w:jc w:val="center"/>
        </w:trPr>
        <w:tc>
          <w:tcPr>
            <w:tcW w:w="993" w:type="dxa"/>
          </w:tcPr>
          <w:p w14:paraId="4608021D" w14:textId="77777777" w:rsidR="004E30DB" w:rsidRPr="0032374D" w:rsidRDefault="004E30DB" w:rsidP="00677622">
            <w:pPr>
              <w:pStyle w:val="TAC"/>
            </w:pPr>
            <w:r w:rsidRPr="0032374D">
              <w:t>0</w:t>
            </w:r>
          </w:p>
        </w:tc>
        <w:tc>
          <w:tcPr>
            <w:tcW w:w="1063" w:type="dxa"/>
          </w:tcPr>
          <w:p w14:paraId="3C45DC6A" w14:textId="77777777" w:rsidR="004E30DB" w:rsidRPr="0032374D" w:rsidRDefault="004E30DB" w:rsidP="00677622">
            <w:pPr>
              <w:pStyle w:val="TAL"/>
            </w:pPr>
            <w:r w:rsidRPr="0032374D">
              <w:t>MONTE</w:t>
            </w:r>
          </w:p>
        </w:tc>
        <w:tc>
          <w:tcPr>
            <w:tcW w:w="639" w:type="dxa"/>
          </w:tcPr>
          <w:p w14:paraId="5F25AC17" w14:textId="77777777" w:rsidR="004E30DB" w:rsidRPr="0032374D" w:rsidRDefault="004E30DB" w:rsidP="00677622">
            <w:pPr>
              <w:pStyle w:val="TAC"/>
            </w:pPr>
            <w:r w:rsidRPr="0032374D">
              <w:t>O</w:t>
            </w:r>
          </w:p>
        </w:tc>
        <w:tc>
          <w:tcPr>
            <w:tcW w:w="6520" w:type="dxa"/>
          </w:tcPr>
          <w:p w14:paraId="4347E98A" w14:textId="77777777" w:rsidR="004E30DB" w:rsidRPr="0032374D" w:rsidRDefault="004E30DB" w:rsidP="00677622">
            <w:pPr>
              <w:pStyle w:val="TAL"/>
              <w:jc w:val="center"/>
            </w:pPr>
            <w:r w:rsidRPr="0032374D">
              <w:t>Configuration and reporting of monitoring events</w:t>
            </w:r>
          </w:p>
          <w:p w14:paraId="38D71E49" w14:textId="77777777" w:rsidR="004E30DB" w:rsidRPr="0032374D" w:rsidRDefault="004E30DB" w:rsidP="00677622">
            <w:pPr>
              <w:pStyle w:val="TAL"/>
              <w:jc w:val="center"/>
            </w:pPr>
          </w:p>
          <w:p w14:paraId="2FB1B77A" w14:textId="77777777" w:rsidR="004E30DB" w:rsidRPr="0032374D" w:rsidRDefault="004E30DB" w:rsidP="00677622">
            <w:pPr>
              <w:pStyle w:val="TAL"/>
            </w:pPr>
            <w:r w:rsidRPr="0032374D">
              <w:t>This feature is applicable to from an SCEF with CIR/CIA command pair and the reporting of events to the SCEF with RIR/RIA command pair.</w:t>
            </w:r>
          </w:p>
          <w:p w14:paraId="4FD89ECF" w14:textId="77777777" w:rsidR="004E30DB" w:rsidRPr="0032374D" w:rsidRDefault="004E30DB" w:rsidP="00677622">
            <w:pPr>
              <w:pStyle w:val="TAL"/>
            </w:pPr>
          </w:p>
          <w:p w14:paraId="44513CB9" w14:textId="77777777" w:rsidR="004E30DB" w:rsidRPr="0032374D" w:rsidRDefault="004E30DB" w:rsidP="00677622">
            <w:pPr>
              <w:pStyle w:val="TAL"/>
            </w:pPr>
            <w:r w:rsidRPr="0032374D">
              <w:t xml:space="preserve">If the MME/SGSN does not support this feature, the SCEF shall not send monitoring event configurations to the HSS within CIR. </w:t>
            </w:r>
          </w:p>
        </w:tc>
      </w:tr>
      <w:tr w:rsidR="004E30DB" w:rsidRPr="0032374D" w14:paraId="414CDC1A" w14:textId="77777777" w:rsidTr="00677622">
        <w:trPr>
          <w:cantSplit/>
          <w:jc w:val="center"/>
        </w:trPr>
        <w:tc>
          <w:tcPr>
            <w:tcW w:w="993" w:type="dxa"/>
          </w:tcPr>
          <w:p w14:paraId="5D8A39DC" w14:textId="77777777" w:rsidR="004E30DB" w:rsidRPr="0032374D" w:rsidRDefault="004E30DB" w:rsidP="00677622">
            <w:pPr>
              <w:pStyle w:val="TAC"/>
            </w:pPr>
            <w:r w:rsidRPr="0032374D">
              <w:t>1</w:t>
            </w:r>
          </w:p>
        </w:tc>
        <w:tc>
          <w:tcPr>
            <w:tcW w:w="1063" w:type="dxa"/>
          </w:tcPr>
          <w:p w14:paraId="1ADA9E71" w14:textId="77777777" w:rsidR="004E30DB" w:rsidRPr="0032374D" w:rsidRDefault="004E30DB" w:rsidP="00677622">
            <w:pPr>
              <w:pStyle w:val="TAL"/>
            </w:pPr>
            <w:r w:rsidRPr="0032374D">
              <w:t>NIDD</w:t>
            </w:r>
          </w:p>
        </w:tc>
        <w:tc>
          <w:tcPr>
            <w:tcW w:w="639" w:type="dxa"/>
          </w:tcPr>
          <w:p w14:paraId="4FFD0FA5" w14:textId="77777777" w:rsidR="004E30DB" w:rsidRPr="0032374D" w:rsidRDefault="004E30DB" w:rsidP="00677622">
            <w:pPr>
              <w:pStyle w:val="TAC"/>
            </w:pPr>
            <w:r w:rsidRPr="0032374D">
              <w:t>O</w:t>
            </w:r>
          </w:p>
        </w:tc>
        <w:tc>
          <w:tcPr>
            <w:tcW w:w="6520" w:type="dxa"/>
          </w:tcPr>
          <w:p w14:paraId="3A4E086E" w14:textId="77777777" w:rsidR="004E30DB" w:rsidRPr="0032374D" w:rsidRDefault="004E30DB" w:rsidP="00677622">
            <w:pPr>
              <w:pStyle w:val="TAL"/>
              <w:jc w:val="center"/>
            </w:pPr>
            <w:r w:rsidRPr="0032374D">
              <w:t>Support of Non-IP Data service over T6a/b</w:t>
            </w:r>
          </w:p>
          <w:p w14:paraId="5EA6357B" w14:textId="77777777" w:rsidR="004E30DB" w:rsidRPr="0032374D" w:rsidRDefault="004E30DB" w:rsidP="00677622">
            <w:pPr>
              <w:pStyle w:val="TAL"/>
              <w:jc w:val="center"/>
            </w:pPr>
          </w:p>
          <w:p w14:paraId="295EA180" w14:textId="77777777" w:rsidR="004E30DB" w:rsidRPr="0032374D" w:rsidRDefault="004E30DB" w:rsidP="00677622">
            <w:pPr>
              <w:pStyle w:val="TAL"/>
            </w:pPr>
            <w:r w:rsidRPr="0032374D">
              <w:t xml:space="preserve">This feature is applicable to </w:t>
            </w:r>
            <w:r w:rsidRPr="00B8121D">
              <w:t>CMR</w:t>
            </w:r>
            <w:r w:rsidRPr="0032374D">
              <w:t>/</w:t>
            </w:r>
            <w:r w:rsidRPr="00B8121D">
              <w:t>CMA</w:t>
            </w:r>
            <w:r w:rsidRPr="0032374D">
              <w:t>, ODR/ODA and TDR/TDA command pairs.</w:t>
            </w:r>
          </w:p>
          <w:p w14:paraId="2E6681F8" w14:textId="77777777" w:rsidR="004E30DB" w:rsidRPr="0032374D" w:rsidRDefault="004E30DB" w:rsidP="00677622">
            <w:pPr>
              <w:pStyle w:val="TAL"/>
            </w:pPr>
          </w:p>
          <w:p w14:paraId="2D94D219" w14:textId="77777777" w:rsidR="004E30DB" w:rsidRPr="0032374D" w:rsidRDefault="004E30DB" w:rsidP="00677622">
            <w:pPr>
              <w:pStyle w:val="TAL"/>
            </w:pPr>
            <w:r w:rsidRPr="0032374D">
              <w:t xml:space="preserve">If the SCEF does not indicate support of this feature in an </w:t>
            </w:r>
            <w:r w:rsidRPr="00B8121D">
              <w:t>CMA</w:t>
            </w:r>
            <w:r w:rsidRPr="0032374D">
              <w:t xml:space="preserve">, the MME or SGSN may store this information and not send any further </w:t>
            </w:r>
            <w:r w:rsidRPr="00B8121D">
              <w:t>CMR</w:t>
            </w:r>
            <w:r w:rsidRPr="0032374D">
              <w:t xml:space="preserve"> commands to that SCEF.</w:t>
            </w:r>
          </w:p>
        </w:tc>
      </w:tr>
      <w:tr w:rsidR="004E30DB" w:rsidRPr="0032374D" w14:paraId="78B3E2DA" w14:textId="77777777" w:rsidTr="00677622">
        <w:trPr>
          <w:cantSplit/>
          <w:jc w:val="center"/>
        </w:trPr>
        <w:tc>
          <w:tcPr>
            <w:tcW w:w="993" w:type="dxa"/>
          </w:tcPr>
          <w:p w14:paraId="3CA4B52D" w14:textId="77777777" w:rsidR="004E30DB" w:rsidRPr="0032374D" w:rsidRDefault="004E30DB" w:rsidP="00677622">
            <w:pPr>
              <w:pStyle w:val="TAC"/>
              <w:rPr>
                <w:lang w:val="de-DE"/>
              </w:rPr>
            </w:pPr>
            <w:r w:rsidRPr="0032374D">
              <w:rPr>
                <w:lang w:val="de-DE"/>
              </w:rPr>
              <w:t>2</w:t>
            </w:r>
          </w:p>
        </w:tc>
        <w:tc>
          <w:tcPr>
            <w:tcW w:w="1063" w:type="dxa"/>
          </w:tcPr>
          <w:p w14:paraId="15C75020" w14:textId="77777777" w:rsidR="004E30DB" w:rsidRPr="0032374D" w:rsidRDefault="004E30DB" w:rsidP="00677622">
            <w:pPr>
              <w:pStyle w:val="TAL"/>
              <w:rPr>
                <w:lang w:val="de-DE"/>
              </w:rPr>
            </w:pPr>
            <w:r w:rsidRPr="0032374D">
              <w:rPr>
                <w:lang w:val="de-DE"/>
              </w:rPr>
              <w:t>Filtering</w:t>
            </w:r>
          </w:p>
        </w:tc>
        <w:tc>
          <w:tcPr>
            <w:tcW w:w="639" w:type="dxa"/>
          </w:tcPr>
          <w:p w14:paraId="1A5987C3" w14:textId="77777777" w:rsidR="004E30DB" w:rsidRPr="0032374D" w:rsidRDefault="004E30DB" w:rsidP="00677622">
            <w:pPr>
              <w:pStyle w:val="TAC"/>
              <w:rPr>
                <w:lang w:val="de-DE"/>
              </w:rPr>
            </w:pPr>
            <w:r w:rsidRPr="0032374D">
              <w:rPr>
                <w:lang w:val="de-DE"/>
              </w:rPr>
              <w:t>O</w:t>
            </w:r>
          </w:p>
        </w:tc>
        <w:tc>
          <w:tcPr>
            <w:tcW w:w="6520" w:type="dxa"/>
          </w:tcPr>
          <w:p w14:paraId="77B9F6CA" w14:textId="77777777" w:rsidR="004E30DB" w:rsidRPr="0032374D" w:rsidRDefault="004E30DB" w:rsidP="00677622">
            <w:pPr>
              <w:pStyle w:val="TAL"/>
              <w:jc w:val="center"/>
              <w:rPr>
                <w:lang w:val="de-DE"/>
              </w:rPr>
            </w:pPr>
            <w:r w:rsidRPr="0032374D">
              <w:rPr>
                <w:lang w:val="de-DE"/>
              </w:rPr>
              <w:t>Filtering Number of UEs present at given location by IMSI-Group</w:t>
            </w:r>
          </w:p>
          <w:p w14:paraId="343D9101" w14:textId="77777777" w:rsidR="004E30DB" w:rsidRPr="0032374D" w:rsidRDefault="004E30DB" w:rsidP="00677622">
            <w:pPr>
              <w:pStyle w:val="TAL"/>
              <w:jc w:val="center"/>
              <w:rPr>
                <w:lang w:val="de-DE"/>
              </w:rPr>
            </w:pPr>
          </w:p>
          <w:p w14:paraId="38F0A350" w14:textId="77777777" w:rsidR="004E30DB" w:rsidRPr="0032374D" w:rsidRDefault="004E30DB" w:rsidP="00677622">
            <w:pPr>
              <w:pStyle w:val="TAL"/>
              <w:rPr>
                <w:lang w:val="de-DE"/>
              </w:rPr>
            </w:pPr>
            <w:r w:rsidRPr="0032374D">
              <w:rPr>
                <w:lang w:val="de-DE"/>
              </w:rPr>
              <w:t>This feature is applicable to the CIR/CIA command pair.</w:t>
            </w:r>
          </w:p>
          <w:p w14:paraId="02B606A3" w14:textId="77777777" w:rsidR="004E30DB" w:rsidRPr="0032374D" w:rsidRDefault="004E30DB" w:rsidP="00677622">
            <w:pPr>
              <w:pStyle w:val="TAL"/>
              <w:rPr>
                <w:lang w:val="de-DE"/>
              </w:rPr>
            </w:pPr>
          </w:p>
          <w:p w14:paraId="1C295523" w14:textId="77777777" w:rsidR="004E30DB" w:rsidRPr="0032374D" w:rsidRDefault="004E30DB" w:rsidP="00677622">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E30DB" w:rsidRPr="0032374D" w14:paraId="1766FFBB" w14:textId="77777777" w:rsidTr="00677622">
        <w:trPr>
          <w:cantSplit/>
          <w:jc w:val="center"/>
        </w:trPr>
        <w:tc>
          <w:tcPr>
            <w:tcW w:w="993" w:type="dxa"/>
          </w:tcPr>
          <w:p w14:paraId="2812AC73" w14:textId="77777777" w:rsidR="004E30DB" w:rsidRPr="0032374D" w:rsidRDefault="004E30DB" w:rsidP="00677622">
            <w:pPr>
              <w:pStyle w:val="TAC"/>
              <w:rPr>
                <w:lang w:val="de-DE"/>
              </w:rPr>
            </w:pPr>
            <w:r>
              <w:rPr>
                <w:lang w:val="en-US"/>
              </w:rPr>
              <w:t>3</w:t>
            </w:r>
          </w:p>
        </w:tc>
        <w:tc>
          <w:tcPr>
            <w:tcW w:w="1063" w:type="dxa"/>
          </w:tcPr>
          <w:p w14:paraId="6F6E76F0" w14:textId="77777777" w:rsidR="004E30DB" w:rsidRPr="0032374D" w:rsidRDefault="004E30DB" w:rsidP="00677622">
            <w:pPr>
              <w:pStyle w:val="TAL"/>
              <w:rPr>
                <w:lang w:val="de-DE"/>
              </w:rPr>
            </w:pPr>
            <w:r>
              <w:t>Extended Reference IDs</w:t>
            </w:r>
          </w:p>
        </w:tc>
        <w:tc>
          <w:tcPr>
            <w:tcW w:w="639" w:type="dxa"/>
          </w:tcPr>
          <w:p w14:paraId="7BD5DA1B" w14:textId="77777777" w:rsidR="004E30DB" w:rsidRPr="0032374D" w:rsidRDefault="004E30DB" w:rsidP="00677622">
            <w:pPr>
              <w:pStyle w:val="TAC"/>
              <w:rPr>
                <w:lang w:val="de-DE"/>
              </w:rPr>
            </w:pPr>
            <w:r>
              <w:rPr>
                <w:lang w:val="en-US"/>
              </w:rPr>
              <w:t>O</w:t>
            </w:r>
          </w:p>
        </w:tc>
        <w:tc>
          <w:tcPr>
            <w:tcW w:w="6520" w:type="dxa"/>
          </w:tcPr>
          <w:p w14:paraId="561D4700" w14:textId="77777777" w:rsidR="004E30DB" w:rsidRPr="004057F5" w:rsidRDefault="004E30DB" w:rsidP="00677622">
            <w:pPr>
              <w:pStyle w:val="TAL"/>
              <w:jc w:val="center"/>
            </w:pPr>
            <w:r w:rsidRPr="004057F5">
              <w:t>Extended Reference IDs</w:t>
            </w:r>
          </w:p>
          <w:p w14:paraId="3C39BB51" w14:textId="77777777" w:rsidR="004E30DB" w:rsidRPr="004057F5" w:rsidRDefault="004E30DB" w:rsidP="00677622">
            <w:pPr>
              <w:pStyle w:val="TAL"/>
            </w:pPr>
          </w:p>
          <w:p w14:paraId="0DD3F6FC" w14:textId="77777777" w:rsidR="004E30DB" w:rsidRPr="004057F5" w:rsidRDefault="004E30DB" w:rsidP="00677622">
            <w:pPr>
              <w:pStyle w:val="TAL"/>
            </w:pPr>
            <w:r w:rsidRPr="004057F5">
              <w:t>This feature is applicable for the CIR/CIA and RIR/RIA command pairs.</w:t>
            </w:r>
          </w:p>
          <w:p w14:paraId="17B6CBE2" w14:textId="77777777" w:rsidR="004E30DB" w:rsidRPr="004057F5" w:rsidRDefault="004E30DB" w:rsidP="00677622">
            <w:pPr>
              <w:pStyle w:val="TAL"/>
            </w:pPr>
          </w:p>
          <w:p w14:paraId="5AB868A1" w14:textId="77777777" w:rsidR="004E30DB" w:rsidRPr="004057F5" w:rsidRDefault="004E30DB" w:rsidP="00677622">
            <w:pPr>
              <w:pStyle w:val="TAL"/>
            </w:pPr>
            <w:r w:rsidRPr="004057F5">
              <w:t>If the SCEF detects that the MME/SGSN does not support this feature, it shall refrain from sending CIR commands containing 64-bit long SCEF Reference IDs.</w:t>
            </w:r>
          </w:p>
          <w:p w14:paraId="6F92C5EC" w14:textId="77777777" w:rsidR="004E30DB" w:rsidRPr="004057F5" w:rsidRDefault="004E30DB" w:rsidP="00677622">
            <w:pPr>
              <w:pStyle w:val="TAL"/>
            </w:pPr>
          </w:p>
          <w:p w14:paraId="6CBFDBFA" w14:textId="77777777" w:rsidR="004E30DB" w:rsidRPr="004057F5" w:rsidRDefault="004E30DB" w:rsidP="00677622">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4E30DB" w:rsidRPr="0032374D" w14:paraId="787CB4C3" w14:textId="77777777" w:rsidTr="00677622">
        <w:trPr>
          <w:cantSplit/>
          <w:jc w:val="center"/>
        </w:trPr>
        <w:tc>
          <w:tcPr>
            <w:tcW w:w="9215" w:type="dxa"/>
            <w:gridSpan w:val="4"/>
          </w:tcPr>
          <w:p w14:paraId="656D70CA" w14:textId="77777777" w:rsidR="004E30DB" w:rsidRPr="0032374D" w:rsidRDefault="004E30DB" w:rsidP="00677622">
            <w:pPr>
              <w:pStyle w:val="TAL"/>
            </w:pPr>
            <w:r w:rsidRPr="0032374D">
              <w:t>Feature bit: The order number of the bit within the Supported-Features AVP, e.g. "1".</w:t>
            </w:r>
          </w:p>
          <w:p w14:paraId="328CD6A4" w14:textId="77777777" w:rsidR="004E30DB" w:rsidRPr="0032374D" w:rsidRDefault="004E30DB" w:rsidP="00677622">
            <w:pPr>
              <w:pStyle w:val="TAL"/>
            </w:pPr>
            <w:r w:rsidRPr="0032374D">
              <w:t>Feature: A short name that can be used to refer to the bit and to the feature, e.g. "MONTE".</w:t>
            </w:r>
          </w:p>
          <w:p w14:paraId="60132293" w14:textId="77777777" w:rsidR="004E30DB" w:rsidRPr="0032374D" w:rsidRDefault="004E30DB" w:rsidP="00677622">
            <w:pPr>
              <w:pStyle w:val="TAL"/>
            </w:pPr>
            <w:r w:rsidRPr="0032374D">
              <w:t>M/O: Defines if the implementation of the feature is mandatory ("M") or optional ("O").</w:t>
            </w:r>
          </w:p>
          <w:p w14:paraId="592248CD" w14:textId="77777777" w:rsidR="004E30DB" w:rsidRPr="0032374D" w:rsidRDefault="004E30DB" w:rsidP="00677622">
            <w:pPr>
              <w:pStyle w:val="TAL"/>
            </w:pPr>
            <w:r w:rsidRPr="0032374D">
              <w:t>Description: A clear textual description of the feature.</w:t>
            </w:r>
          </w:p>
          <w:p w14:paraId="134FD3CA" w14:textId="77777777" w:rsidR="004E30DB" w:rsidRPr="0032374D" w:rsidRDefault="004E30DB" w:rsidP="00677622">
            <w:pPr>
              <w:pStyle w:val="TAL"/>
            </w:pPr>
          </w:p>
        </w:tc>
      </w:tr>
    </w:tbl>
    <w:p w14:paraId="632F8883" w14:textId="77777777" w:rsidR="004E30DB" w:rsidRPr="0032374D" w:rsidRDefault="004E30DB" w:rsidP="004E30DB"/>
    <w:p w14:paraId="3194E42E" w14:textId="77777777" w:rsidR="004E30DB" w:rsidRPr="0032374D" w:rsidRDefault="004E30DB" w:rsidP="004E30DB">
      <w:pPr>
        <w:pStyle w:val="Heading3"/>
        <w:rPr>
          <w:lang w:val="en-US" w:eastAsia="x-none"/>
        </w:rPr>
      </w:pPr>
      <w:bookmarkStart w:id="460" w:name="_Toc19712451"/>
      <w:bookmarkStart w:id="461" w:name="_Toc36020049"/>
      <w:bookmarkStart w:id="462" w:name="_Toc183892837"/>
      <w:bookmarkStart w:id="463" w:name="_Toc191378287"/>
      <w:r w:rsidRPr="0032374D">
        <w:rPr>
          <w:lang w:val="en-US" w:eastAsia="x-none"/>
        </w:rPr>
        <w:t>6.4.15</w:t>
      </w:r>
      <w:r w:rsidRPr="0032374D">
        <w:rPr>
          <w:lang w:val="en-US" w:eastAsia="x-none"/>
        </w:rPr>
        <w:tab/>
        <w:t>DRMP</w:t>
      </w:r>
      <w:bookmarkEnd w:id="460"/>
      <w:bookmarkEnd w:id="461"/>
      <w:bookmarkEnd w:id="462"/>
      <w:bookmarkEnd w:id="463"/>
    </w:p>
    <w:p w14:paraId="38028357" w14:textId="77777777" w:rsidR="004E30DB" w:rsidRPr="0032374D" w:rsidRDefault="004E30DB" w:rsidP="004E30DB">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53757726" w14:textId="77777777" w:rsidR="004E30DB" w:rsidRPr="0032374D" w:rsidRDefault="004E30DB" w:rsidP="004E30DB">
      <w:pPr>
        <w:pStyle w:val="Heading3"/>
      </w:pPr>
      <w:bookmarkStart w:id="464" w:name="_Toc19712452"/>
      <w:bookmarkStart w:id="465" w:name="_Toc36020050"/>
      <w:bookmarkStart w:id="466" w:name="_Toc183892838"/>
      <w:bookmarkStart w:id="467" w:name="_Toc191378288"/>
      <w:r w:rsidRPr="0032374D">
        <w:lastRenderedPageBreak/>
        <w:t>6.4</w:t>
      </w:r>
      <w:r w:rsidRPr="0032374D">
        <w:rPr>
          <w:lang w:val="sv-SE"/>
        </w:rPr>
        <w:t>.16</w:t>
      </w:r>
      <w:r w:rsidRPr="0032374D">
        <w:tab/>
        <w:t>User-Identifier</w:t>
      </w:r>
      <w:bookmarkEnd w:id="464"/>
      <w:bookmarkEnd w:id="465"/>
      <w:bookmarkEnd w:id="466"/>
      <w:bookmarkEnd w:id="467"/>
    </w:p>
    <w:p w14:paraId="5C68BEC6" w14:textId="77777777" w:rsidR="004E30DB" w:rsidRPr="0032374D" w:rsidRDefault="004E30DB" w:rsidP="004E30DB">
      <w:r w:rsidRPr="0032374D">
        <w:t>The User-Identifier AVP is of type Grouped and it contains the different identifiers used by the UE.</w:t>
      </w:r>
    </w:p>
    <w:p w14:paraId="396BA731" w14:textId="77777777" w:rsidR="004E30DB" w:rsidRPr="0032374D" w:rsidRDefault="004E30DB" w:rsidP="004E30DB">
      <w:r w:rsidRPr="0032374D">
        <w:t>It is defined in 3GPP TS 29.336 [5]</w:t>
      </w:r>
    </w:p>
    <w:p w14:paraId="71F9E6E7" w14:textId="77777777" w:rsidR="004E30DB" w:rsidRPr="0032374D" w:rsidRDefault="004E30DB" w:rsidP="004E30DB">
      <w:pPr>
        <w:pStyle w:val="Heading3"/>
      </w:pPr>
      <w:bookmarkStart w:id="468" w:name="_Toc19712453"/>
      <w:bookmarkStart w:id="469" w:name="_Toc36020051"/>
      <w:bookmarkStart w:id="470" w:name="_Toc183892839"/>
      <w:bookmarkStart w:id="471" w:name="_Toc191378289"/>
      <w:r w:rsidRPr="0032374D">
        <w:t>6.4.1</w:t>
      </w:r>
      <w:r w:rsidRPr="0032374D">
        <w:rPr>
          <w:lang w:val="de-DE"/>
        </w:rPr>
        <w:t>7</w:t>
      </w:r>
      <w:r w:rsidRPr="0032374D">
        <w:tab/>
        <w:t>Bearer-Identifier</w:t>
      </w:r>
      <w:bookmarkEnd w:id="468"/>
      <w:bookmarkEnd w:id="469"/>
      <w:bookmarkEnd w:id="470"/>
      <w:bookmarkEnd w:id="471"/>
    </w:p>
    <w:p w14:paraId="1B1C1F89" w14:textId="77777777" w:rsidR="004E30DB" w:rsidRPr="0032374D" w:rsidRDefault="004E30DB" w:rsidP="004E30DB">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20F288BD" w14:textId="77777777" w:rsidR="004E30DB" w:rsidRPr="0032374D" w:rsidRDefault="004E30DB" w:rsidP="004E30DB">
      <w:pPr>
        <w:pStyle w:val="Heading3"/>
      </w:pPr>
      <w:bookmarkStart w:id="472" w:name="_Toc19712454"/>
      <w:bookmarkStart w:id="473" w:name="_Toc36020052"/>
      <w:bookmarkStart w:id="474" w:name="_Toc183892840"/>
      <w:bookmarkStart w:id="475" w:name="_Toc191378290"/>
      <w:r w:rsidRPr="0032374D">
        <w:t>6.4.1</w:t>
      </w:r>
      <w:r w:rsidRPr="0032374D">
        <w:rPr>
          <w:lang w:val="de-DE"/>
        </w:rPr>
        <w:t>8</w:t>
      </w:r>
      <w:r w:rsidRPr="0032374D">
        <w:rPr>
          <w:lang w:eastAsia="zh-CN"/>
        </w:rPr>
        <w:tab/>
        <w:t>Connection-Action</w:t>
      </w:r>
      <w:bookmarkEnd w:id="472"/>
      <w:bookmarkEnd w:id="473"/>
      <w:bookmarkEnd w:id="474"/>
      <w:bookmarkEnd w:id="475"/>
    </w:p>
    <w:p w14:paraId="13747675" w14:textId="77777777" w:rsidR="004E30DB" w:rsidRPr="0032374D" w:rsidRDefault="004E30DB" w:rsidP="004E30DB">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75F11807" w14:textId="77777777" w:rsidR="004E30DB" w:rsidRPr="0032374D" w:rsidRDefault="004E30DB" w:rsidP="004E30DB">
      <w:pPr>
        <w:rPr>
          <w:lang w:val="en-US"/>
        </w:rPr>
      </w:pPr>
      <w:r w:rsidRPr="0032374D">
        <w:rPr>
          <w:lang w:val="en-US"/>
        </w:rPr>
        <w:t>CONNECTION_ESTABLISHMENT (0)</w:t>
      </w:r>
    </w:p>
    <w:p w14:paraId="3D33C738" w14:textId="77777777" w:rsidR="004E30DB" w:rsidRPr="0032374D" w:rsidRDefault="004E30DB" w:rsidP="004E30DB">
      <w:pPr>
        <w:rPr>
          <w:lang w:val="en-US"/>
        </w:rPr>
      </w:pPr>
      <w:r w:rsidRPr="0032374D">
        <w:rPr>
          <w:lang w:val="en-US"/>
        </w:rPr>
        <w:tab/>
        <w:t>This value shall be used if the T6a/b Connection-Management-Request applies to a T6a/b connection establishment.</w:t>
      </w:r>
    </w:p>
    <w:p w14:paraId="066E80CB" w14:textId="77777777" w:rsidR="004E30DB" w:rsidRPr="0032374D" w:rsidRDefault="004E30DB" w:rsidP="004E30DB">
      <w:pPr>
        <w:rPr>
          <w:lang w:val="en-US"/>
        </w:rPr>
      </w:pPr>
      <w:r w:rsidRPr="0032374D">
        <w:rPr>
          <w:lang w:val="en-US"/>
        </w:rPr>
        <w:t>CONNECTION_RELEASE (1)</w:t>
      </w:r>
    </w:p>
    <w:p w14:paraId="584FB03B" w14:textId="77777777" w:rsidR="004E30DB" w:rsidRPr="0032374D" w:rsidRDefault="004E30DB" w:rsidP="004E30DB">
      <w:pPr>
        <w:rPr>
          <w:lang w:val="en-US"/>
        </w:rPr>
      </w:pPr>
      <w:r w:rsidRPr="0032374D">
        <w:rPr>
          <w:lang w:val="en-US"/>
        </w:rPr>
        <w:tab/>
        <w:t>This value shall be used if the T6a/b Connection-Management-Request applies to a T6a/b connection release.</w:t>
      </w:r>
    </w:p>
    <w:p w14:paraId="0428A207" w14:textId="77777777" w:rsidR="004E30DB" w:rsidRPr="0032374D" w:rsidRDefault="004E30DB" w:rsidP="004E30DB">
      <w:pPr>
        <w:rPr>
          <w:lang w:val="en-US"/>
        </w:rPr>
      </w:pPr>
      <w:r w:rsidRPr="0032374D">
        <w:rPr>
          <w:lang w:val="en-US"/>
        </w:rPr>
        <w:t>CONNECTION_UPDATE (2)</w:t>
      </w:r>
    </w:p>
    <w:p w14:paraId="25DC8ACF" w14:textId="77777777" w:rsidR="004E30DB" w:rsidRPr="0032374D" w:rsidRDefault="004E30DB" w:rsidP="004E30DB">
      <w:pPr>
        <w:rPr>
          <w:lang w:val="en-US"/>
        </w:rPr>
      </w:pPr>
      <w:r w:rsidRPr="0032374D">
        <w:rPr>
          <w:lang w:val="en-US"/>
        </w:rPr>
        <w:tab/>
        <w:t>This value shall be used if the T6a/b Connection-Management-Request applies to updating the properties of a T6a/b connection.</w:t>
      </w:r>
    </w:p>
    <w:p w14:paraId="18C5FDBE" w14:textId="77777777" w:rsidR="004E30DB" w:rsidRPr="0032374D" w:rsidRDefault="004E30DB" w:rsidP="004E30DB">
      <w:pPr>
        <w:pStyle w:val="Heading3"/>
      </w:pPr>
      <w:bookmarkStart w:id="476" w:name="_Toc19712455"/>
      <w:bookmarkStart w:id="477" w:name="_Toc36020053"/>
      <w:bookmarkStart w:id="478" w:name="_Toc183892841"/>
      <w:bookmarkStart w:id="479" w:name="_Toc191378291"/>
      <w:r w:rsidRPr="0032374D">
        <w:t>6.4.1</w:t>
      </w:r>
      <w:r w:rsidRPr="0032374D">
        <w:rPr>
          <w:lang w:val="de-DE"/>
        </w:rPr>
        <w:t>9</w:t>
      </w:r>
      <w:r w:rsidRPr="0032374D">
        <w:tab/>
        <w:t>Non-IP-Data</w:t>
      </w:r>
      <w:bookmarkEnd w:id="476"/>
      <w:bookmarkEnd w:id="477"/>
      <w:bookmarkEnd w:id="478"/>
      <w:bookmarkEnd w:id="479"/>
    </w:p>
    <w:p w14:paraId="7EA433FE" w14:textId="77777777" w:rsidR="004E30DB" w:rsidRPr="0032374D" w:rsidRDefault="004E30DB" w:rsidP="004E30DB">
      <w:pPr>
        <w:rPr>
          <w:lang w:eastAsia="x-none"/>
        </w:rPr>
      </w:pPr>
      <w:r w:rsidRPr="0032374D">
        <w:t>The Non-IP-Data AVP is of type OctetString and it contains the Non-IP data conveyed between the MME or SGSN and the SCEF.</w:t>
      </w:r>
    </w:p>
    <w:p w14:paraId="7C6B8C88" w14:textId="77777777" w:rsidR="004E30DB" w:rsidRPr="0032374D" w:rsidRDefault="004E30DB" w:rsidP="004E30DB">
      <w:pPr>
        <w:pStyle w:val="Heading3"/>
        <w:rPr>
          <w:lang w:eastAsia="zh-CN"/>
        </w:rPr>
      </w:pPr>
      <w:bookmarkStart w:id="480" w:name="_Toc19712456"/>
      <w:bookmarkStart w:id="481" w:name="_Toc36020054"/>
      <w:bookmarkStart w:id="482" w:name="_Toc183892842"/>
      <w:bookmarkStart w:id="483" w:name="_Toc191378292"/>
      <w:r w:rsidRPr="0032374D">
        <w:t>6.4.20</w:t>
      </w:r>
      <w:r w:rsidRPr="0032374D">
        <w:tab/>
        <w:t>Service-Selection</w:t>
      </w:r>
      <w:bookmarkEnd w:id="480"/>
      <w:bookmarkEnd w:id="481"/>
      <w:bookmarkEnd w:id="482"/>
      <w:bookmarkEnd w:id="483"/>
    </w:p>
    <w:p w14:paraId="44FB47F3" w14:textId="77777777" w:rsidR="004E30DB" w:rsidRPr="0032374D" w:rsidRDefault="004E30DB" w:rsidP="004E30DB">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77040992" w14:textId="77777777" w:rsidR="004E30DB" w:rsidRPr="0032374D" w:rsidRDefault="004E30DB" w:rsidP="004E30DB">
      <w:pPr>
        <w:rPr>
          <w:lang w:eastAsia="zh-CN"/>
        </w:rPr>
      </w:pPr>
      <w:r w:rsidRPr="0032374D">
        <w:rPr>
          <w:lang w:eastAsia="zh-CN"/>
        </w:rPr>
        <w:t>The contents of the Service-Selection AVP shall be formatted as a character string composed of one or more labels separated by dots (</w:t>
      </w:r>
      <w:r w:rsidRPr="0032374D">
        <w:t>".").</w:t>
      </w:r>
    </w:p>
    <w:p w14:paraId="70F00D23" w14:textId="77777777" w:rsidR="004E30DB" w:rsidRPr="0032374D" w:rsidRDefault="004E30DB" w:rsidP="004E30DB">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434F585" w14:textId="77777777" w:rsidR="004E30DB" w:rsidRPr="0032374D" w:rsidRDefault="004E30DB" w:rsidP="004E30DB">
      <w:pPr>
        <w:pStyle w:val="Heading3"/>
      </w:pPr>
      <w:bookmarkStart w:id="484" w:name="_Toc19712457"/>
      <w:bookmarkStart w:id="485" w:name="_Toc36020055"/>
      <w:bookmarkStart w:id="486" w:name="_Toc183892843"/>
      <w:bookmarkStart w:id="487" w:name="_Toc191378293"/>
      <w:r w:rsidRPr="0032374D">
        <w:t>6.4.</w:t>
      </w:r>
      <w:r w:rsidRPr="0032374D">
        <w:rPr>
          <w:lang w:val="de-DE"/>
        </w:rPr>
        <w:t>21</w:t>
      </w:r>
      <w:r w:rsidRPr="0032374D">
        <w:rPr>
          <w:lang w:eastAsia="zh-CN"/>
        </w:rPr>
        <w:tab/>
      </w:r>
      <w:r w:rsidRPr="0032374D">
        <w:rPr>
          <w:lang w:val="de-DE" w:eastAsia="zh-CN"/>
        </w:rPr>
        <w:t>Serving-PLMN-Rate-Control</w:t>
      </w:r>
      <w:bookmarkEnd w:id="484"/>
      <w:bookmarkEnd w:id="485"/>
      <w:bookmarkEnd w:id="486"/>
      <w:bookmarkEnd w:id="487"/>
    </w:p>
    <w:p w14:paraId="3EBBC842" w14:textId="77777777" w:rsidR="004E30DB" w:rsidRPr="0032374D" w:rsidRDefault="004E30DB" w:rsidP="004E30DB">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44FE56C1" w14:textId="77777777" w:rsidR="004E30DB" w:rsidRPr="0032374D" w:rsidRDefault="004E30DB" w:rsidP="004E30DB">
      <w:r w:rsidRPr="0032374D">
        <w:t>The AVP format shall conform to:</w:t>
      </w:r>
    </w:p>
    <w:p w14:paraId="6C530E97" w14:textId="77777777" w:rsidR="004E30DB" w:rsidRPr="0032374D" w:rsidRDefault="004E30DB" w:rsidP="004E30DB">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4963A6F3" w14:textId="77777777" w:rsidR="004E30DB" w:rsidRPr="0032374D" w:rsidRDefault="004E30DB" w:rsidP="004E30DB">
      <w:pPr>
        <w:pStyle w:val="NormalLeft25cm"/>
        <w:ind w:left="1988" w:firstLine="284"/>
      </w:pPr>
      <w:r w:rsidRPr="0032374D">
        <w:t xml:space="preserve">[ </w:t>
      </w:r>
      <w:r w:rsidRPr="0032374D">
        <w:rPr>
          <w:lang w:val="de-DE" w:eastAsia="zh-CN"/>
        </w:rPr>
        <w:t>Uplink-Rate-Limit</w:t>
      </w:r>
      <w:r w:rsidRPr="0032374D">
        <w:t xml:space="preserve"> ]</w:t>
      </w:r>
    </w:p>
    <w:p w14:paraId="0F0887EE" w14:textId="77777777" w:rsidR="004E30DB" w:rsidRPr="0032374D" w:rsidRDefault="004E30DB" w:rsidP="004E30DB">
      <w:pPr>
        <w:pStyle w:val="NormalLeft25cm"/>
        <w:ind w:left="1988" w:firstLine="284"/>
      </w:pPr>
      <w:r w:rsidRPr="0032374D">
        <w:t xml:space="preserve">[ </w:t>
      </w:r>
      <w:r w:rsidRPr="0032374D">
        <w:rPr>
          <w:lang w:val="de-DE" w:eastAsia="zh-CN"/>
        </w:rPr>
        <w:t>Downlink-Rate-Limit</w:t>
      </w:r>
      <w:r w:rsidRPr="0032374D">
        <w:t xml:space="preserve"> ]</w:t>
      </w:r>
    </w:p>
    <w:p w14:paraId="55536C28" w14:textId="77777777" w:rsidR="004E30DB" w:rsidRPr="0032374D" w:rsidRDefault="004E30DB" w:rsidP="004E30DB">
      <w:pPr>
        <w:pStyle w:val="NormalLeft25cm"/>
        <w:ind w:left="1988" w:firstLine="284"/>
      </w:pPr>
      <w:r w:rsidRPr="0032374D">
        <w:t>*[AVP]</w:t>
      </w:r>
    </w:p>
    <w:p w14:paraId="7C692B4C" w14:textId="77777777" w:rsidR="004E30DB" w:rsidRPr="0032374D" w:rsidRDefault="004E30DB" w:rsidP="004E30DB">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69AEEA9C" w14:textId="77777777" w:rsidR="004E30DB" w:rsidRPr="0032374D" w:rsidRDefault="004E30DB" w:rsidP="004E30DB">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766B4101" w14:textId="77777777" w:rsidR="004E30DB" w:rsidRPr="0032374D" w:rsidRDefault="004E30DB" w:rsidP="004E30DB">
      <w:pPr>
        <w:pStyle w:val="Heading3"/>
        <w:rPr>
          <w:lang w:val="de-DE"/>
        </w:rPr>
      </w:pPr>
      <w:bookmarkStart w:id="488" w:name="_Toc19712458"/>
      <w:bookmarkStart w:id="489" w:name="_Toc36020056"/>
      <w:bookmarkStart w:id="490" w:name="_Toc183892844"/>
      <w:bookmarkStart w:id="491" w:name="_Toc191378294"/>
      <w:r w:rsidRPr="0032374D">
        <w:t>6.4.</w:t>
      </w:r>
      <w:r w:rsidRPr="0032374D">
        <w:rPr>
          <w:lang w:val="de-DE"/>
        </w:rPr>
        <w:t>22</w:t>
      </w:r>
      <w:r w:rsidRPr="0032374D">
        <w:rPr>
          <w:lang w:eastAsia="zh-CN"/>
        </w:rPr>
        <w:tab/>
      </w:r>
      <w:r w:rsidRPr="0032374D">
        <w:rPr>
          <w:lang w:val="de-DE" w:eastAsia="zh-CN"/>
        </w:rPr>
        <w:t>Downlink-Rate-Limit</w:t>
      </w:r>
      <w:bookmarkEnd w:id="488"/>
      <w:bookmarkEnd w:id="489"/>
      <w:bookmarkEnd w:id="490"/>
      <w:bookmarkEnd w:id="491"/>
    </w:p>
    <w:p w14:paraId="0BA9B781" w14:textId="77777777" w:rsidR="004E30DB" w:rsidRPr="0032374D" w:rsidRDefault="004E30DB" w:rsidP="004E30DB">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14:paraId="08F19853" w14:textId="77777777" w:rsidR="004E30DB" w:rsidRPr="0032374D" w:rsidRDefault="004E30DB" w:rsidP="004E30DB">
      <w:pPr>
        <w:pStyle w:val="Heading3"/>
        <w:rPr>
          <w:lang w:val="de-DE"/>
        </w:rPr>
      </w:pPr>
      <w:bookmarkStart w:id="492" w:name="_Toc19712459"/>
      <w:bookmarkStart w:id="493" w:name="_Toc36020057"/>
      <w:bookmarkStart w:id="494" w:name="_Toc183892845"/>
      <w:bookmarkStart w:id="495" w:name="_Toc191378295"/>
      <w:r w:rsidRPr="0032374D">
        <w:t>6.4.</w:t>
      </w:r>
      <w:r w:rsidRPr="0032374D">
        <w:rPr>
          <w:lang w:val="de-DE"/>
        </w:rPr>
        <w:t>23</w:t>
      </w:r>
      <w:r w:rsidRPr="0032374D">
        <w:rPr>
          <w:lang w:eastAsia="zh-CN"/>
        </w:rPr>
        <w:tab/>
      </w:r>
      <w:r w:rsidRPr="0032374D">
        <w:rPr>
          <w:lang w:val="de-DE" w:eastAsia="zh-CN"/>
        </w:rPr>
        <w:t>Uplink-Rate-Limit</w:t>
      </w:r>
      <w:bookmarkEnd w:id="492"/>
      <w:bookmarkEnd w:id="493"/>
      <w:bookmarkEnd w:id="494"/>
      <w:bookmarkEnd w:id="495"/>
    </w:p>
    <w:p w14:paraId="376D4E11" w14:textId="77777777" w:rsidR="004E30DB" w:rsidRPr="0032374D" w:rsidRDefault="004E30DB" w:rsidP="004E30DB">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14:paraId="7758B891" w14:textId="77777777" w:rsidR="004E30DB" w:rsidRPr="0032374D" w:rsidRDefault="004E30DB" w:rsidP="004E30DB">
      <w:pPr>
        <w:pStyle w:val="Heading3"/>
      </w:pPr>
      <w:bookmarkStart w:id="496" w:name="_Toc19712460"/>
      <w:bookmarkStart w:id="497" w:name="_Toc36020058"/>
      <w:bookmarkStart w:id="498" w:name="_Toc183892846"/>
      <w:bookmarkStart w:id="499" w:name="_Toc191378296"/>
      <w:r w:rsidRPr="0032374D">
        <w:t>6.4.24</w:t>
      </w:r>
      <w:r w:rsidRPr="0032374D">
        <w:tab/>
        <w:t>SCEF-Wait-Time</w:t>
      </w:r>
      <w:bookmarkEnd w:id="496"/>
      <w:bookmarkEnd w:id="497"/>
      <w:bookmarkEnd w:id="498"/>
      <w:bookmarkEnd w:id="499"/>
    </w:p>
    <w:p w14:paraId="21AD7D13" w14:textId="77777777" w:rsidR="004E30DB" w:rsidRPr="0032374D" w:rsidRDefault="004E30DB" w:rsidP="004E30DB">
      <w:r w:rsidRPr="0032374D">
        <w:t xml:space="preserve">The </w:t>
      </w:r>
      <w:r w:rsidRPr="0032374D">
        <w:rPr>
          <w:szCs w:val="16"/>
        </w:rPr>
        <w:t xml:space="preserve">SCEF-Wait-Time is of type Time </w:t>
      </w:r>
      <w:r w:rsidRPr="0032374D">
        <w:t>and it shall contain the timestamp (in UTC) until which the SCEF expects a response.</w:t>
      </w:r>
    </w:p>
    <w:p w14:paraId="17A4190C" w14:textId="77777777" w:rsidR="004E30DB" w:rsidRPr="0032374D" w:rsidRDefault="004E30DB" w:rsidP="004E30DB">
      <w:pPr>
        <w:pStyle w:val="Heading3"/>
      </w:pPr>
      <w:bookmarkStart w:id="500" w:name="_Toc19712461"/>
      <w:bookmarkStart w:id="501" w:name="_Toc36020059"/>
      <w:bookmarkStart w:id="502" w:name="_Toc183892847"/>
      <w:bookmarkStart w:id="503" w:name="_Toc191378297"/>
      <w:r w:rsidRPr="0032374D">
        <w:t>6.4.25</w:t>
      </w:r>
      <w:r w:rsidRPr="0032374D">
        <w:tab/>
        <w:t>CMR-Flags</w:t>
      </w:r>
      <w:bookmarkEnd w:id="500"/>
      <w:bookmarkEnd w:id="501"/>
      <w:bookmarkEnd w:id="502"/>
      <w:bookmarkEnd w:id="503"/>
    </w:p>
    <w:p w14:paraId="0D619E5B" w14:textId="77777777" w:rsidR="004E30DB" w:rsidRPr="0032374D" w:rsidRDefault="004E30DB" w:rsidP="004E30DB">
      <w:r w:rsidRPr="0032374D">
        <w:t xml:space="preserve">The </w:t>
      </w:r>
      <w:r w:rsidRPr="0032374D">
        <w:rPr>
          <w:lang w:eastAsia="zh-CN"/>
        </w:rPr>
        <w:t>CMR</w:t>
      </w:r>
      <w:r w:rsidRPr="0032374D">
        <w:t>-Flags AVP is of type Unsigned32 and it shall contain a bit mask. The meaning of the bits shall be as defined in table 6.4.25/1:</w:t>
      </w:r>
    </w:p>
    <w:p w14:paraId="7504B6FD" w14:textId="77777777" w:rsidR="004E30DB" w:rsidRPr="0032374D" w:rsidRDefault="004E30DB" w:rsidP="004E30DB">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E30DB" w:rsidRPr="0032374D" w14:paraId="542F183D" w14:textId="77777777" w:rsidTr="00677622">
        <w:trPr>
          <w:cantSplit/>
          <w:jc w:val="center"/>
        </w:trPr>
        <w:tc>
          <w:tcPr>
            <w:tcW w:w="993" w:type="dxa"/>
          </w:tcPr>
          <w:p w14:paraId="50ECEF03" w14:textId="77777777" w:rsidR="004E30DB" w:rsidRPr="0032374D" w:rsidRDefault="004E30DB" w:rsidP="00677622">
            <w:pPr>
              <w:pStyle w:val="TAH"/>
            </w:pPr>
            <w:r w:rsidRPr="0032374D">
              <w:t>Bit</w:t>
            </w:r>
          </w:p>
        </w:tc>
        <w:tc>
          <w:tcPr>
            <w:tcW w:w="1842" w:type="dxa"/>
          </w:tcPr>
          <w:p w14:paraId="2C9A1D88" w14:textId="77777777" w:rsidR="004E30DB" w:rsidRPr="0032374D" w:rsidRDefault="004E30DB" w:rsidP="00677622">
            <w:pPr>
              <w:pStyle w:val="TAH"/>
            </w:pPr>
            <w:r w:rsidRPr="0032374D">
              <w:t>Name</w:t>
            </w:r>
          </w:p>
        </w:tc>
        <w:tc>
          <w:tcPr>
            <w:tcW w:w="5387" w:type="dxa"/>
          </w:tcPr>
          <w:p w14:paraId="2F6BC346" w14:textId="77777777" w:rsidR="004E30DB" w:rsidRPr="0032374D" w:rsidRDefault="004E30DB" w:rsidP="00677622">
            <w:pPr>
              <w:pStyle w:val="TAH"/>
            </w:pPr>
            <w:r w:rsidRPr="0032374D">
              <w:t>Description</w:t>
            </w:r>
          </w:p>
        </w:tc>
      </w:tr>
      <w:tr w:rsidR="004E30DB" w:rsidRPr="0032374D" w14:paraId="1CDF81B3" w14:textId="77777777" w:rsidTr="00677622">
        <w:trPr>
          <w:cantSplit/>
          <w:jc w:val="center"/>
        </w:trPr>
        <w:tc>
          <w:tcPr>
            <w:tcW w:w="993" w:type="dxa"/>
          </w:tcPr>
          <w:p w14:paraId="2DC1C4C3" w14:textId="77777777" w:rsidR="004E30DB" w:rsidRPr="0032374D" w:rsidRDefault="004E30DB" w:rsidP="00677622">
            <w:pPr>
              <w:pStyle w:val="TAC"/>
            </w:pPr>
            <w:r w:rsidRPr="0032374D">
              <w:rPr>
                <w:lang w:eastAsia="zh-CN"/>
              </w:rPr>
              <w:t>0</w:t>
            </w:r>
          </w:p>
        </w:tc>
        <w:tc>
          <w:tcPr>
            <w:tcW w:w="1842" w:type="dxa"/>
          </w:tcPr>
          <w:p w14:paraId="7DA63631" w14:textId="77777777" w:rsidR="004E30DB" w:rsidRPr="0032374D" w:rsidRDefault="004E30DB" w:rsidP="00677622">
            <w:pPr>
              <w:pStyle w:val="TAL"/>
              <w:rPr>
                <w:lang w:eastAsia="zh-CN"/>
              </w:rPr>
            </w:pPr>
            <w:r w:rsidRPr="0032374D">
              <w:rPr>
                <w:lang w:eastAsia="zh-CN"/>
              </w:rPr>
              <w:t>UE-Reachable-Indicator</w:t>
            </w:r>
          </w:p>
        </w:tc>
        <w:tc>
          <w:tcPr>
            <w:tcW w:w="5387" w:type="dxa"/>
          </w:tcPr>
          <w:p w14:paraId="6C79EF55" w14:textId="77777777" w:rsidR="004E30DB" w:rsidRPr="0032374D" w:rsidRDefault="004E30DB" w:rsidP="00677622">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4E30DB" w:rsidRPr="0032374D" w14:paraId="429AA33A" w14:textId="77777777" w:rsidTr="00677622">
        <w:trPr>
          <w:cantSplit/>
          <w:jc w:val="center"/>
        </w:trPr>
        <w:tc>
          <w:tcPr>
            <w:tcW w:w="8222" w:type="dxa"/>
            <w:gridSpan w:val="3"/>
          </w:tcPr>
          <w:p w14:paraId="457F6035" w14:textId="77777777" w:rsidR="004E30DB" w:rsidRPr="0032374D" w:rsidRDefault="004E30DB" w:rsidP="00677622">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174B6F8" w14:textId="77777777" w:rsidR="004E30DB" w:rsidRPr="0032374D" w:rsidRDefault="004E30DB" w:rsidP="004E30DB"/>
    <w:p w14:paraId="359C2C33" w14:textId="77777777" w:rsidR="004E30DB" w:rsidRPr="0032374D" w:rsidRDefault="004E30DB" w:rsidP="004E30DB">
      <w:pPr>
        <w:pStyle w:val="Heading3"/>
        <w:ind w:left="0" w:firstLine="0"/>
      </w:pPr>
      <w:bookmarkStart w:id="504" w:name="_Toc19712462"/>
      <w:bookmarkStart w:id="505" w:name="_Toc36020060"/>
      <w:bookmarkStart w:id="506" w:name="_Toc183892848"/>
      <w:bookmarkStart w:id="507" w:name="_Toc191378298"/>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504"/>
      <w:bookmarkEnd w:id="505"/>
      <w:bookmarkEnd w:id="506"/>
      <w:bookmarkEnd w:id="507"/>
    </w:p>
    <w:p w14:paraId="43586DC7" w14:textId="77777777" w:rsidR="004E30DB" w:rsidRPr="0032374D" w:rsidRDefault="004E30DB" w:rsidP="004E30DB">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14:paraId="32784F8C" w14:textId="77777777" w:rsidR="004E30DB" w:rsidRPr="0032374D" w:rsidRDefault="004E30DB" w:rsidP="004E30DB">
      <w:pPr>
        <w:pStyle w:val="Heading3"/>
      </w:pPr>
      <w:bookmarkStart w:id="508" w:name="_Toc19712463"/>
      <w:bookmarkStart w:id="509" w:name="_Toc36020061"/>
      <w:bookmarkStart w:id="510" w:name="_Toc183892849"/>
      <w:bookmarkStart w:id="511" w:name="_Toc191378299"/>
      <w:r w:rsidRPr="0032374D">
        <w:t>6.4.27</w:t>
      </w:r>
      <w:r w:rsidRPr="0032374D">
        <w:rPr>
          <w:lang w:eastAsia="zh-CN"/>
        </w:rPr>
        <w:tab/>
        <w:t>RRC-Cause-</w:t>
      </w:r>
      <w:r w:rsidRPr="0032374D">
        <w:rPr>
          <w:lang w:val="de-DE" w:eastAsia="zh-CN"/>
        </w:rPr>
        <w:t>Counter</w:t>
      </w:r>
      <w:bookmarkEnd w:id="508"/>
      <w:bookmarkEnd w:id="509"/>
      <w:bookmarkEnd w:id="510"/>
      <w:bookmarkEnd w:id="511"/>
    </w:p>
    <w:p w14:paraId="4C90890C" w14:textId="77777777" w:rsidR="004E30DB" w:rsidRPr="0032374D" w:rsidRDefault="004E30DB" w:rsidP="004E30DB">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FE66D5F" w14:textId="77777777" w:rsidR="004E30DB" w:rsidRPr="0032374D" w:rsidRDefault="004E30DB" w:rsidP="004E30DB">
      <w:r w:rsidRPr="0032374D">
        <w:t>The AVP format shall conform to:</w:t>
      </w:r>
    </w:p>
    <w:p w14:paraId="25FEB173" w14:textId="77777777" w:rsidR="004E30DB" w:rsidRPr="0032374D" w:rsidRDefault="004E30DB" w:rsidP="004E30DB">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36EA5DBF" w14:textId="77777777" w:rsidR="004E30DB" w:rsidRPr="0032374D" w:rsidRDefault="004E30DB" w:rsidP="004E30DB">
      <w:pPr>
        <w:pStyle w:val="NormalLeft25cm"/>
        <w:ind w:left="1988" w:firstLine="284"/>
      </w:pPr>
      <w:r w:rsidRPr="0032374D">
        <w:t xml:space="preserve">[ </w:t>
      </w:r>
      <w:r w:rsidRPr="0032374D">
        <w:rPr>
          <w:lang w:val="de-DE" w:eastAsia="zh-CN"/>
        </w:rPr>
        <w:t>Counter-Value</w:t>
      </w:r>
      <w:r w:rsidRPr="0032374D">
        <w:t xml:space="preserve"> ]</w:t>
      </w:r>
    </w:p>
    <w:p w14:paraId="581B417A" w14:textId="77777777" w:rsidR="004E30DB" w:rsidRPr="0032374D" w:rsidRDefault="004E30DB" w:rsidP="004E30DB">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8ABBE0A" w14:textId="77777777" w:rsidR="004E30DB" w:rsidRPr="0032374D" w:rsidRDefault="004E30DB" w:rsidP="004E30DB">
      <w:pPr>
        <w:pStyle w:val="NormalLeft25cm"/>
        <w:ind w:left="1988" w:firstLine="284"/>
      </w:pPr>
      <w:r w:rsidRPr="0032374D">
        <w:t>*[AVP]</w:t>
      </w:r>
    </w:p>
    <w:p w14:paraId="5FA63B81" w14:textId="77777777" w:rsidR="004E30DB" w:rsidRPr="0032374D" w:rsidRDefault="004E30DB" w:rsidP="004E30DB">
      <w:pPr>
        <w:pStyle w:val="Heading3"/>
        <w:rPr>
          <w:lang w:val="de-DE"/>
        </w:rPr>
      </w:pPr>
      <w:bookmarkStart w:id="512" w:name="_Toc19712464"/>
      <w:bookmarkStart w:id="513" w:name="_Toc36020062"/>
      <w:bookmarkStart w:id="514" w:name="_Toc183892850"/>
      <w:bookmarkStart w:id="515" w:name="_Toc191378300"/>
      <w:r w:rsidRPr="0032374D">
        <w:t>6.4.28</w:t>
      </w:r>
      <w:r w:rsidRPr="0032374D">
        <w:rPr>
          <w:lang w:eastAsia="zh-CN"/>
        </w:rPr>
        <w:tab/>
      </w:r>
      <w:r w:rsidRPr="0032374D">
        <w:rPr>
          <w:lang w:val="de-DE" w:eastAsia="zh-CN"/>
        </w:rPr>
        <w:t>Counter-Value</w:t>
      </w:r>
      <w:bookmarkEnd w:id="512"/>
      <w:bookmarkEnd w:id="513"/>
      <w:bookmarkEnd w:id="514"/>
      <w:bookmarkEnd w:id="515"/>
    </w:p>
    <w:p w14:paraId="0745B4B6" w14:textId="77777777" w:rsidR="004E30DB" w:rsidRPr="0032374D" w:rsidRDefault="004E30DB" w:rsidP="004E30DB">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18324C5D" w14:textId="77777777" w:rsidR="004E30DB" w:rsidRPr="0032374D" w:rsidRDefault="004E30DB" w:rsidP="004E30DB">
      <w:pPr>
        <w:pStyle w:val="Heading3"/>
        <w:rPr>
          <w:lang w:val="de-DE"/>
        </w:rPr>
      </w:pPr>
      <w:bookmarkStart w:id="516" w:name="_Toc19712465"/>
      <w:bookmarkStart w:id="517" w:name="_Toc36020063"/>
      <w:bookmarkStart w:id="518" w:name="_Toc183892851"/>
      <w:bookmarkStart w:id="519" w:name="_Toc191378301"/>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516"/>
      <w:bookmarkEnd w:id="517"/>
      <w:bookmarkEnd w:id="518"/>
      <w:bookmarkEnd w:id="519"/>
    </w:p>
    <w:p w14:paraId="5CA83FA2" w14:textId="77777777" w:rsidR="004E30DB" w:rsidRPr="0032374D" w:rsidRDefault="004E30DB" w:rsidP="004E30DB">
      <w:pPr>
        <w:rPr>
          <w:lang w:val="en-US"/>
        </w:rPr>
      </w:pPr>
      <w:r w:rsidRPr="0032374D">
        <w:t>The RRC-Counter-</w:t>
      </w:r>
      <w:r w:rsidRPr="0032374D">
        <w:rPr>
          <w:lang w:val="de-DE" w:eastAsia="zh-CN"/>
        </w:rPr>
        <w:t>Timestamp</w:t>
      </w:r>
      <w:r w:rsidRPr="0032374D">
        <w:t xml:space="preserve"> AVP is of type Time and shall contain a timestamp.</w:t>
      </w:r>
    </w:p>
    <w:p w14:paraId="3D9E1E5E" w14:textId="77777777" w:rsidR="004E30DB" w:rsidRPr="0032374D" w:rsidRDefault="004E30DB" w:rsidP="004E30DB">
      <w:pPr>
        <w:pStyle w:val="Heading3"/>
      </w:pPr>
      <w:bookmarkStart w:id="520" w:name="_Toc19712466"/>
      <w:bookmarkStart w:id="521" w:name="_Toc36020064"/>
      <w:bookmarkStart w:id="522" w:name="_Toc183892852"/>
      <w:bookmarkStart w:id="523" w:name="_Toc191378302"/>
      <w:r w:rsidRPr="0032374D">
        <w:t>6.4.30</w:t>
      </w:r>
      <w:r w:rsidRPr="0032374D">
        <w:tab/>
        <w:t>Terminal-Information</w:t>
      </w:r>
      <w:bookmarkEnd w:id="520"/>
      <w:bookmarkEnd w:id="521"/>
      <w:bookmarkEnd w:id="522"/>
      <w:bookmarkEnd w:id="523"/>
    </w:p>
    <w:p w14:paraId="75FFC0EE" w14:textId="77777777" w:rsidR="004E30DB" w:rsidRPr="0032374D" w:rsidRDefault="004E30DB" w:rsidP="004E30DB">
      <w:r w:rsidRPr="0032374D">
        <w:t>The Terminal-Information AVP is of type Grouped. This AVP shall contain the information about the user's terminal. It is originally defined in 3GPP TS 29.272 [16].</w:t>
      </w:r>
    </w:p>
    <w:p w14:paraId="6F9960EC" w14:textId="77777777" w:rsidR="004E30DB" w:rsidRPr="0032374D" w:rsidRDefault="004E30DB" w:rsidP="004E30DB">
      <w:r w:rsidRPr="0032374D">
        <w:t>AVP format</w:t>
      </w:r>
    </w:p>
    <w:p w14:paraId="6A281E51" w14:textId="77777777" w:rsidR="004E30DB" w:rsidRPr="0032374D" w:rsidRDefault="004E30DB" w:rsidP="004E30DB">
      <w:pPr>
        <w:ind w:left="568"/>
      </w:pPr>
      <w:r w:rsidRPr="0032374D">
        <w:t>Terminal-Information ::= &lt;AVP header: 1401 10415&gt;</w:t>
      </w:r>
    </w:p>
    <w:p w14:paraId="201FE883" w14:textId="77777777" w:rsidR="004E30DB" w:rsidRPr="0032374D" w:rsidRDefault="004E30DB" w:rsidP="004E30DB">
      <w:pPr>
        <w:ind w:left="1420"/>
      </w:pPr>
      <w:r w:rsidRPr="0032374D">
        <w:t>[ IMEI ]</w:t>
      </w:r>
    </w:p>
    <w:p w14:paraId="0327B054" w14:textId="77777777" w:rsidR="004E30DB" w:rsidRPr="0032374D" w:rsidRDefault="004E30DB" w:rsidP="004E30DB">
      <w:pPr>
        <w:ind w:left="1420"/>
      </w:pPr>
      <w:r w:rsidRPr="0032374D">
        <w:t>[ Software-Version ]</w:t>
      </w:r>
    </w:p>
    <w:p w14:paraId="24A4259D" w14:textId="77777777" w:rsidR="004E30DB" w:rsidRPr="0032374D" w:rsidRDefault="004E30DB" w:rsidP="004E30DB">
      <w:pPr>
        <w:ind w:left="1136" w:firstLine="284"/>
      </w:pPr>
      <w:r w:rsidRPr="0032374D">
        <w:t>*[ AVP ]</w:t>
      </w:r>
    </w:p>
    <w:p w14:paraId="4843BA20" w14:textId="77777777" w:rsidR="004E30DB" w:rsidRPr="0032374D" w:rsidRDefault="004E30DB" w:rsidP="004E30DB">
      <w:pPr>
        <w:pStyle w:val="Heading3"/>
      </w:pPr>
      <w:bookmarkStart w:id="524" w:name="_Toc19712467"/>
      <w:bookmarkStart w:id="525" w:name="_Toc36020065"/>
      <w:bookmarkStart w:id="526" w:name="_Toc183892853"/>
      <w:bookmarkStart w:id="527" w:name="historyclause"/>
      <w:bookmarkStart w:id="528" w:name="_Toc191378303"/>
      <w:r w:rsidRPr="0032374D">
        <w:t>6.4.31</w:t>
      </w:r>
      <w:r w:rsidRPr="0032374D">
        <w:tab/>
      </w:r>
      <w:r w:rsidRPr="0032374D">
        <w:rPr>
          <w:lang w:val="de-DE"/>
        </w:rPr>
        <w:t>TDA</w:t>
      </w:r>
      <w:r w:rsidRPr="0032374D">
        <w:t>-Flags</w:t>
      </w:r>
      <w:bookmarkEnd w:id="524"/>
      <w:bookmarkEnd w:id="525"/>
      <w:bookmarkEnd w:id="526"/>
      <w:bookmarkEnd w:id="528"/>
    </w:p>
    <w:p w14:paraId="6948300B" w14:textId="77777777" w:rsidR="004E30DB" w:rsidRPr="0032374D" w:rsidRDefault="004E30DB" w:rsidP="004E30DB">
      <w:r w:rsidRPr="0032374D">
        <w:t>The TDA-Flags AVP is of type Unsigned32 and it shall contain a bit map. The meaning of the bits shall be as defined in table 6.4.31-1:</w:t>
      </w:r>
    </w:p>
    <w:p w14:paraId="11680EB5" w14:textId="77777777" w:rsidR="004E30DB" w:rsidRPr="0032374D" w:rsidRDefault="004E30DB" w:rsidP="004E30DB">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E30DB" w:rsidRPr="0032374D" w14:paraId="4848D26F" w14:textId="77777777" w:rsidTr="00677622">
        <w:trPr>
          <w:cantSplit/>
          <w:jc w:val="center"/>
        </w:trPr>
        <w:tc>
          <w:tcPr>
            <w:tcW w:w="993" w:type="dxa"/>
          </w:tcPr>
          <w:p w14:paraId="60090121" w14:textId="77777777" w:rsidR="004E30DB" w:rsidRPr="0032374D" w:rsidRDefault="004E30DB" w:rsidP="00677622">
            <w:pPr>
              <w:pStyle w:val="TAH"/>
            </w:pPr>
            <w:r w:rsidRPr="0032374D">
              <w:t>Bit</w:t>
            </w:r>
          </w:p>
        </w:tc>
        <w:tc>
          <w:tcPr>
            <w:tcW w:w="1842" w:type="dxa"/>
          </w:tcPr>
          <w:p w14:paraId="547D44D9" w14:textId="77777777" w:rsidR="004E30DB" w:rsidRPr="0032374D" w:rsidRDefault="004E30DB" w:rsidP="00677622">
            <w:pPr>
              <w:pStyle w:val="TAH"/>
            </w:pPr>
            <w:r w:rsidRPr="0032374D">
              <w:t>Name</w:t>
            </w:r>
          </w:p>
        </w:tc>
        <w:tc>
          <w:tcPr>
            <w:tcW w:w="5387" w:type="dxa"/>
          </w:tcPr>
          <w:p w14:paraId="64C72E51" w14:textId="77777777" w:rsidR="004E30DB" w:rsidRPr="0032374D" w:rsidRDefault="004E30DB" w:rsidP="00677622">
            <w:pPr>
              <w:pStyle w:val="TAH"/>
            </w:pPr>
            <w:r w:rsidRPr="0032374D">
              <w:t>Description</w:t>
            </w:r>
          </w:p>
        </w:tc>
      </w:tr>
      <w:tr w:rsidR="004E30DB" w:rsidRPr="0032374D" w14:paraId="13ACFEB8" w14:textId="77777777" w:rsidTr="00677622">
        <w:trPr>
          <w:cantSplit/>
          <w:jc w:val="center"/>
        </w:trPr>
        <w:tc>
          <w:tcPr>
            <w:tcW w:w="993" w:type="dxa"/>
          </w:tcPr>
          <w:p w14:paraId="2CBDD394" w14:textId="77777777" w:rsidR="004E30DB" w:rsidRPr="0032374D" w:rsidRDefault="004E30DB" w:rsidP="00677622">
            <w:pPr>
              <w:pStyle w:val="TAC"/>
            </w:pPr>
            <w:r w:rsidRPr="0032374D">
              <w:rPr>
                <w:lang w:val="de-DE" w:eastAsia="zh-CN"/>
              </w:rPr>
              <w:t>0</w:t>
            </w:r>
          </w:p>
        </w:tc>
        <w:tc>
          <w:tcPr>
            <w:tcW w:w="1842" w:type="dxa"/>
          </w:tcPr>
          <w:p w14:paraId="096A93C9" w14:textId="77777777" w:rsidR="004E30DB" w:rsidRPr="0032374D" w:rsidRDefault="004E30DB" w:rsidP="00677622">
            <w:pPr>
              <w:pStyle w:val="TAL"/>
              <w:rPr>
                <w:lang w:eastAsia="zh-CN"/>
              </w:rPr>
            </w:pPr>
            <w:r w:rsidRPr="0032374D">
              <w:rPr>
                <w:lang w:val="de-DE" w:eastAsia="zh-CN"/>
              </w:rPr>
              <w:t>Acknowledged Delivery</w:t>
            </w:r>
          </w:p>
        </w:tc>
        <w:tc>
          <w:tcPr>
            <w:tcW w:w="5387" w:type="dxa"/>
          </w:tcPr>
          <w:p w14:paraId="58B43047" w14:textId="77777777" w:rsidR="004E30DB" w:rsidRPr="0032374D" w:rsidRDefault="004E30DB" w:rsidP="00677622">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4E30DB" w:rsidRPr="0032374D" w14:paraId="20A00A25" w14:textId="77777777" w:rsidTr="00677622">
        <w:trPr>
          <w:cantSplit/>
          <w:jc w:val="center"/>
        </w:trPr>
        <w:tc>
          <w:tcPr>
            <w:tcW w:w="8222" w:type="dxa"/>
            <w:gridSpan w:val="3"/>
          </w:tcPr>
          <w:p w14:paraId="6EB49409" w14:textId="77777777" w:rsidR="004E30DB" w:rsidRPr="0032374D" w:rsidRDefault="004E30DB" w:rsidP="00677622">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36B1DE12" w14:textId="77777777" w:rsidR="004E30DB" w:rsidRPr="0032374D" w:rsidRDefault="004E30DB" w:rsidP="004E30DB"/>
    <w:p w14:paraId="60A12DF5" w14:textId="77777777" w:rsidR="004E30DB" w:rsidRPr="0032374D" w:rsidRDefault="004E30DB" w:rsidP="004E30DB">
      <w:pPr>
        <w:pStyle w:val="Heading3"/>
        <w:rPr>
          <w:lang w:val="en-US"/>
        </w:rPr>
      </w:pPr>
      <w:bookmarkStart w:id="529" w:name="_Toc19712468"/>
      <w:bookmarkStart w:id="530" w:name="_Toc36020066"/>
      <w:bookmarkStart w:id="531" w:name="_Toc183892854"/>
      <w:bookmarkStart w:id="532" w:name="_Toc191378304"/>
      <w:r w:rsidRPr="0032374D">
        <w:rPr>
          <w:lang w:val="en-US"/>
        </w:rPr>
        <w:t>6.4.32</w:t>
      </w:r>
      <w:r w:rsidRPr="0032374D">
        <w:rPr>
          <w:lang w:val="en-US"/>
        </w:rPr>
        <w:tab/>
        <w:t>Idle-Status-Indication</w:t>
      </w:r>
      <w:bookmarkEnd w:id="529"/>
      <w:bookmarkEnd w:id="530"/>
      <w:bookmarkEnd w:id="531"/>
      <w:bookmarkEnd w:id="532"/>
    </w:p>
    <w:p w14:paraId="226CEC8B" w14:textId="77777777" w:rsidR="004E30DB" w:rsidRPr="0032374D" w:rsidRDefault="004E30DB" w:rsidP="004E30DB">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47BB507C" w14:textId="77777777" w:rsidR="004E30DB" w:rsidRPr="0032374D" w:rsidRDefault="004E30DB" w:rsidP="004E30DB">
      <w:pPr>
        <w:rPr>
          <w:lang w:val="en-US"/>
        </w:rPr>
      </w:pPr>
      <w:r w:rsidRPr="0032374D">
        <w:rPr>
          <w:lang w:val="en-US"/>
        </w:rPr>
        <w:t>AVP format:</w:t>
      </w:r>
    </w:p>
    <w:p w14:paraId="780B8387" w14:textId="77777777" w:rsidR="004E30DB" w:rsidRPr="0032374D" w:rsidRDefault="004E30DB" w:rsidP="004E30DB">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6CC1D41E" w14:textId="77777777" w:rsidR="004E30DB" w:rsidRPr="0032374D" w:rsidRDefault="004E30DB" w:rsidP="004E30DB">
      <w:pPr>
        <w:ind w:left="3124" w:firstLine="284"/>
        <w:rPr>
          <w:lang w:val="en-US"/>
        </w:rPr>
      </w:pPr>
      <w:r w:rsidRPr="0032374D">
        <w:rPr>
          <w:lang w:val="en-US"/>
        </w:rPr>
        <w:t>[ Idle-Status</w:t>
      </w:r>
      <w:r w:rsidRPr="0032374D">
        <w:rPr>
          <w:color w:val="000000"/>
          <w:lang w:val="en-US" w:eastAsia="ja-JP"/>
        </w:rPr>
        <w:t>-Timestamp ]</w:t>
      </w:r>
    </w:p>
    <w:p w14:paraId="62F36953" w14:textId="77777777" w:rsidR="004E30DB" w:rsidRPr="0032374D" w:rsidRDefault="004E30DB" w:rsidP="004E30DB">
      <w:pPr>
        <w:ind w:left="3124" w:firstLine="284"/>
        <w:rPr>
          <w:lang w:val="en-US"/>
        </w:rPr>
      </w:pPr>
      <w:r w:rsidRPr="0032374D">
        <w:rPr>
          <w:lang w:val="en-US"/>
        </w:rPr>
        <w:t>[ Active-Time ]</w:t>
      </w:r>
    </w:p>
    <w:p w14:paraId="2F1C7AAE" w14:textId="77777777" w:rsidR="004E30DB" w:rsidRPr="0032374D" w:rsidRDefault="004E30DB" w:rsidP="004E30DB">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729B43C5" w14:textId="77777777" w:rsidR="004E30DB" w:rsidRPr="0032374D" w:rsidRDefault="004E30DB" w:rsidP="004E30DB">
      <w:pPr>
        <w:ind w:left="3124" w:firstLine="284"/>
        <w:rPr>
          <w:color w:val="000000"/>
          <w:lang w:val="en-US" w:eastAsia="ja-JP"/>
        </w:rPr>
      </w:pPr>
      <w:r w:rsidRPr="0032374D">
        <w:rPr>
          <w:color w:val="000000"/>
          <w:lang w:val="en-US" w:eastAsia="ja-JP"/>
        </w:rPr>
        <w:t>[ eDRX-Cycle-Length ]</w:t>
      </w:r>
    </w:p>
    <w:p w14:paraId="4983BF3F" w14:textId="77777777" w:rsidR="004E30DB" w:rsidRPr="0032374D" w:rsidRDefault="004E30DB" w:rsidP="004E30DB">
      <w:pPr>
        <w:ind w:left="3124" w:firstLine="284"/>
        <w:rPr>
          <w:color w:val="000000"/>
          <w:lang w:val="en-US" w:eastAsia="ja-JP"/>
        </w:rPr>
      </w:pPr>
      <w:r w:rsidRPr="0032374D">
        <w:rPr>
          <w:color w:val="000000"/>
          <w:lang w:val="en-US" w:eastAsia="ja-JP"/>
        </w:rPr>
        <w:t>[ DL-Buffering-Suggested-Packet-Count ]</w:t>
      </w:r>
    </w:p>
    <w:p w14:paraId="5E4CB644" w14:textId="77777777" w:rsidR="004E30DB" w:rsidRPr="0032374D" w:rsidRDefault="004E30DB" w:rsidP="004E30DB">
      <w:pPr>
        <w:ind w:left="3124" w:firstLine="284"/>
        <w:rPr>
          <w:lang w:val="en-US"/>
        </w:rPr>
      </w:pPr>
      <w:r w:rsidRPr="0032374D">
        <w:rPr>
          <w:lang w:val="en-US"/>
        </w:rPr>
        <w:t>*[AVP]</w:t>
      </w:r>
    </w:p>
    <w:p w14:paraId="3FF93B80" w14:textId="77777777" w:rsidR="004E30DB" w:rsidRPr="0032374D" w:rsidRDefault="004E30DB" w:rsidP="004E30DB">
      <w:r w:rsidRPr="0032374D">
        <w:t xml:space="preserve">The </w:t>
      </w:r>
      <w:r w:rsidRPr="0032374D">
        <w:rPr>
          <w:noProof/>
        </w:rPr>
        <w:t>Subscribed-Periodic-RAU-TAU-Timer AVP shall contain</w:t>
      </w:r>
      <w:r w:rsidRPr="0032374D">
        <w:t xml:space="preserve"> the periodic TAU/RAU time granted to the UE by the MME/SGSN.</w:t>
      </w:r>
    </w:p>
    <w:p w14:paraId="576C6D73" w14:textId="77777777" w:rsidR="004E30DB" w:rsidRPr="0032374D" w:rsidRDefault="004E30DB" w:rsidP="004E30DB">
      <w:r w:rsidRPr="0032374D">
        <w:t>The eDRX-Cycle-Length AVP shall contain the eDRX cycle length granted to the UE by the MME/SGSN.</w:t>
      </w:r>
    </w:p>
    <w:p w14:paraId="75AFA758" w14:textId="77777777" w:rsidR="004E30DB" w:rsidRPr="0032374D" w:rsidRDefault="004E30DB" w:rsidP="004E30DB">
      <w:r w:rsidRPr="0032374D">
        <w:t xml:space="preserve">The </w:t>
      </w:r>
      <w:r w:rsidRPr="0032374D">
        <w:rPr>
          <w:color w:val="000000"/>
          <w:lang w:val="en-US" w:eastAsia="ja-JP"/>
        </w:rPr>
        <w:t>DL-Buffering-Suggested-Packet-Count AVP shall contain the suggested number of downlink packets sent to the S-GW by the MME/SGSN.</w:t>
      </w:r>
    </w:p>
    <w:p w14:paraId="6EB3E19D" w14:textId="77777777" w:rsidR="004E30DB" w:rsidRPr="0032374D" w:rsidRDefault="004E30DB" w:rsidP="004E30DB">
      <w:pPr>
        <w:pStyle w:val="Heading3"/>
      </w:pPr>
      <w:bookmarkStart w:id="533" w:name="_Toc19712469"/>
      <w:bookmarkStart w:id="534" w:name="_Toc36020067"/>
      <w:bookmarkStart w:id="535" w:name="_Toc183892855"/>
      <w:bookmarkStart w:id="536" w:name="_Toc191378305"/>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533"/>
      <w:bookmarkEnd w:id="534"/>
      <w:bookmarkEnd w:id="535"/>
      <w:bookmarkEnd w:id="536"/>
    </w:p>
    <w:p w14:paraId="05E32D9D" w14:textId="77777777" w:rsidR="004E30DB" w:rsidRPr="0032374D" w:rsidRDefault="004E30DB" w:rsidP="004E30DB">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775990F6" w14:textId="77777777" w:rsidR="004E30DB" w:rsidRPr="0032374D" w:rsidRDefault="004E30DB" w:rsidP="004E30DB">
      <w:pPr>
        <w:pStyle w:val="Heading3"/>
      </w:pPr>
      <w:bookmarkStart w:id="537" w:name="_Toc19712470"/>
      <w:bookmarkStart w:id="538" w:name="_Toc36020068"/>
      <w:bookmarkStart w:id="539" w:name="_Toc183892856"/>
      <w:bookmarkStart w:id="540" w:name="_Toc191378306"/>
      <w:r w:rsidRPr="0032374D">
        <w:t>6.4.34</w:t>
      </w:r>
      <w:r w:rsidRPr="0032374D">
        <w:tab/>
        <w:t>Active-Time</w:t>
      </w:r>
      <w:bookmarkEnd w:id="537"/>
      <w:bookmarkEnd w:id="538"/>
      <w:bookmarkEnd w:id="539"/>
      <w:bookmarkEnd w:id="540"/>
    </w:p>
    <w:p w14:paraId="421B1EA9" w14:textId="77777777" w:rsidR="004E30DB" w:rsidRPr="0032374D" w:rsidRDefault="004E30DB" w:rsidP="004E30DB">
      <w:r w:rsidRPr="0032374D">
        <w:t>Active-Time AVP is of type Unsigned32 and shall provide the active time granted to the UE in seconds.</w:t>
      </w:r>
    </w:p>
    <w:p w14:paraId="25740573" w14:textId="77777777" w:rsidR="004E30DB" w:rsidRPr="0032374D" w:rsidRDefault="004E30DB" w:rsidP="004E30DB">
      <w:pPr>
        <w:pStyle w:val="Heading3"/>
      </w:pPr>
      <w:bookmarkStart w:id="541" w:name="_Toc36020069"/>
      <w:bookmarkStart w:id="542" w:name="_Toc183892857"/>
      <w:bookmarkStart w:id="543" w:name="_Toc191378307"/>
      <w:r w:rsidRPr="0032374D">
        <w:t>6.4.</w:t>
      </w:r>
      <w:r>
        <w:rPr>
          <w:lang w:val="de-DE"/>
        </w:rPr>
        <w:t>35</w:t>
      </w:r>
      <w:r w:rsidRPr="0032374D">
        <w:rPr>
          <w:lang w:eastAsia="zh-CN"/>
        </w:rPr>
        <w:tab/>
      </w:r>
      <w:r>
        <w:rPr>
          <w:lang w:val="de-DE" w:eastAsia="zh-CN"/>
        </w:rPr>
        <w:t>Reachability-Cause</w:t>
      </w:r>
      <w:bookmarkEnd w:id="541"/>
      <w:bookmarkEnd w:id="542"/>
      <w:bookmarkEnd w:id="543"/>
    </w:p>
    <w:p w14:paraId="6F01CE43" w14:textId="77777777" w:rsidR="004E30DB" w:rsidRPr="0032374D" w:rsidRDefault="004E30DB" w:rsidP="004E30DB">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3352D71A" w14:textId="77777777" w:rsidR="004E30DB" w:rsidRPr="0032374D" w:rsidRDefault="004E30DB" w:rsidP="004E30DB">
      <w:pPr>
        <w:rPr>
          <w:lang w:val="en-US"/>
        </w:rPr>
      </w:pPr>
      <w:r>
        <w:rPr>
          <w:lang w:val="en-US"/>
        </w:rPr>
        <w:t>CHANGE_TO_CONNECTED_MODE</w:t>
      </w:r>
      <w:r w:rsidRPr="0032374D">
        <w:rPr>
          <w:lang w:val="en-US"/>
        </w:rPr>
        <w:t xml:space="preserve"> (0)</w:t>
      </w:r>
    </w:p>
    <w:p w14:paraId="0C12D68B" w14:textId="77777777" w:rsidR="004E30DB" w:rsidRPr="00955EEA" w:rsidRDefault="004E30DB" w:rsidP="004E30DB">
      <w:pPr>
        <w:rPr>
          <w:lang w:val="en-US"/>
        </w:rPr>
      </w:pPr>
      <w:r>
        <w:rPr>
          <w:lang w:val="en-US"/>
        </w:rPr>
        <w:t>REACHABLE_FOR_PAGING</w:t>
      </w:r>
      <w:r w:rsidRPr="0032374D">
        <w:rPr>
          <w:lang w:val="en-US"/>
        </w:rPr>
        <w:t xml:space="preserve"> (1)</w:t>
      </w:r>
    </w:p>
    <w:p w14:paraId="49BD3AA8" w14:textId="77777777" w:rsidR="004E30DB" w:rsidRDefault="004E30DB" w:rsidP="004E30DB">
      <w:r w:rsidRPr="0032374D">
        <w:br w:type="page"/>
      </w:r>
      <w:r w:rsidRPr="0032374D">
        <w:rPr>
          <w:lang w:val="en-US"/>
        </w:rPr>
        <w:lastRenderedPageBreak/>
        <w:t>Annex A (normative):</w:t>
      </w:r>
      <w:r w:rsidRPr="0032374D">
        <w:br/>
        <w:t>Diameter overload control mechanism</w:t>
      </w:r>
    </w:p>
    <w:p w14:paraId="7B8026A7" w14:textId="77777777" w:rsidR="004E30DB" w:rsidRPr="0032374D" w:rsidRDefault="004E30DB" w:rsidP="004E30DB">
      <w:pPr>
        <w:pStyle w:val="Heading3"/>
      </w:pPr>
      <w:bookmarkStart w:id="544" w:name="_Toc183892858"/>
      <w:bookmarkStart w:id="545" w:name="_Toc191378308"/>
      <w:r>
        <w:rPr>
          <w:lang w:eastAsia="zh-CN"/>
        </w:rPr>
        <w:t>6.4.36</w:t>
      </w:r>
      <w:r w:rsidRPr="0032374D">
        <w:tab/>
      </w:r>
      <w:r>
        <w:rPr>
          <w:lang w:val="de-DE"/>
        </w:rPr>
        <w:t>APN-Rate-Control-Status</w:t>
      </w:r>
      <w:bookmarkEnd w:id="544"/>
      <w:bookmarkEnd w:id="545"/>
    </w:p>
    <w:p w14:paraId="7E57DCE2" w14:textId="77777777" w:rsidR="004E30DB" w:rsidRDefault="004E30DB" w:rsidP="004E30DB">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0BC1D300" w14:textId="77777777" w:rsidR="004E30DB" w:rsidRPr="0032374D" w:rsidRDefault="004E30DB" w:rsidP="004E30DB">
      <w:pPr>
        <w:pStyle w:val="Heading3"/>
      </w:pPr>
      <w:bookmarkStart w:id="546" w:name="_Toc183892859"/>
      <w:bookmarkStart w:id="547" w:name="_Toc191378309"/>
      <w:r>
        <w:rPr>
          <w:lang w:eastAsia="zh-CN"/>
        </w:rPr>
        <w:t>6.4.37</w:t>
      </w:r>
      <w:r w:rsidRPr="0032374D">
        <w:tab/>
      </w:r>
      <w:r>
        <w:t>Uplink-Number-Of-Packets-Allowed</w:t>
      </w:r>
      <w:bookmarkEnd w:id="546"/>
      <w:bookmarkEnd w:id="547"/>
    </w:p>
    <w:p w14:paraId="25C85515" w14:textId="77777777" w:rsidR="004E30DB" w:rsidRPr="0032374D" w:rsidRDefault="004E30DB" w:rsidP="004E30DB">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174D54F" w14:textId="77777777" w:rsidR="004E30DB" w:rsidRPr="0032374D" w:rsidRDefault="004E30DB" w:rsidP="004E30DB">
      <w:pPr>
        <w:pStyle w:val="Heading3"/>
      </w:pPr>
      <w:bookmarkStart w:id="548" w:name="_Toc183892860"/>
      <w:bookmarkStart w:id="549" w:name="_Toc191378310"/>
      <w:r>
        <w:rPr>
          <w:lang w:eastAsia="zh-CN"/>
        </w:rPr>
        <w:t>6.4.38</w:t>
      </w:r>
      <w:r w:rsidRPr="0032374D">
        <w:tab/>
      </w:r>
      <w:r>
        <w:t>Number-Of-Additional-Exception-Reports</w:t>
      </w:r>
      <w:bookmarkEnd w:id="548"/>
      <w:bookmarkEnd w:id="549"/>
    </w:p>
    <w:p w14:paraId="4A27E089" w14:textId="77777777" w:rsidR="004E30DB" w:rsidRPr="0032374D" w:rsidRDefault="004E30DB" w:rsidP="004E30DB">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6DDC161" w14:textId="77777777" w:rsidR="004E30DB" w:rsidRPr="0032374D" w:rsidRDefault="004E30DB" w:rsidP="004E30DB">
      <w:pPr>
        <w:pStyle w:val="Heading3"/>
      </w:pPr>
      <w:bookmarkStart w:id="550" w:name="_Toc183892861"/>
      <w:bookmarkStart w:id="551" w:name="_Toc191378311"/>
      <w:r>
        <w:rPr>
          <w:lang w:eastAsia="zh-CN"/>
        </w:rPr>
        <w:t>6.4.39</w:t>
      </w:r>
      <w:r w:rsidRPr="0032374D">
        <w:tab/>
      </w:r>
      <w:r>
        <w:t>Downlink-Number-Of-Packets-Allowed</w:t>
      </w:r>
      <w:bookmarkEnd w:id="550"/>
      <w:bookmarkEnd w:id="551"/>
    </w:p>
    <w:p w14:paraId="3450AFBC" w14:textId="77777777" w:rsidR="004E30DB" w:rsidRPr="0032374D" w:rsidRDefault="004E30DB" w:rsidP="004E30DB">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6727EC4" w14:textId="77777777" w:rsidR="004E30DB" w:rsidRPr="0032374D" w:rsidRDefault="004E30DB" w:rsidP="004E30DB">
      <w:pPr>
        <w:pStyle w:val="Heading3"/>
      </w:pPr>
      <w:bookmarkStart w:id="552" w:name="_Toc183892862"/>
      <w:bookmarkStart w:id="553" w:name="_Toc191378312"/>
      <w:r>
        <w:rPr>
          <w:lang w:eastAsia="zh-CN"/>
        </w:rPr>
        <w:t>6.4.40</w:t>
      </w:r>
      <w:r w:rsidRPr="0032374D">
        <w:tab/>
      </w:r>
      <w:r>
        <w:t>APN-Rate-Control-Status-Validity-Time</w:t>
      </w:r>
      <w:bookmarkEnd w:id="552"/>
      <w:bookmarkEnd w:id="553"/>
    </w:p>
    <w:p w14:paraId="4175D2E9" w14:textId="77777777" w:rsidR="004E30DB" w:rsidRPr="0032374D" w:rsidRDefault="004E30DB" w:rsidP="004E30DB">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602906D7" w14:textId="77777777" w:rsidR="004E30DB" w:rsidRPr="0032374D" w:rsidRDefault="004E30DB" w:rsidP="004E30DB">
      <w:pPr>
        <w:pStyle w:val="Heading3"/>
      </w:pPr>
      <w:bookmarkStart w:id="554" w:name="_Toc183892863"/>
      <w:bookmarkStart w:id="555" w:name="_Toc191378313"/>
      <w:r w:rsidRPr="0032374D">
        <w:t>6.4.</w:t>
      </w:r>
      <w:r>
        <w:rPr>
          <w:lang w:val="de-DE"/>
        </w:rPr>
        <w:t>41</w:t>
      </w:r>
      <w:r w:rsidRPr="0032374D">
        <w:rPr>
          <w:lang w:eastAsia="zh-CN"/>
        </w:rPr>
        <w:tab/>
      </w:r>
      <w:r>
        <w:t>SF-Operation-Status</w:t>
      </w:r>
      <w:bookmarkEnd w:id="554"/>
      <w:bookmarkEnd w:id="555"/>
    </w:p>
    <w:p w14:paraId="20F849EA" w14:textId="77777777" w:rsidR="004E30DB" w:rsidRPr="0032374D" w:rsidRDefault="004E30DB" w:rsidP="004E30DB">
      <w:pPr>
        <w:rPr>
          <w:lang w:val="en-US"/>
        </w:rPr>
      </w:pPr>
      <w:r w:rsidRPr="0032374D">
        <w:t xml:space="preserve">The </w:t>
      </w:r>
      <w:r>
        <w:t>SF-Operation-Status</w:t>
      </w:r>
      <w:r w:rsidRPr="0032374D">
        <w:t xml:space="preserve"> AVP is of type Unsigned32</w:t>
      </w:r>
      <w:r>
        <w:t>.</w:t>
      </w:r>
      <w:r w:rsidRPr="0032374D">
        <w:rPr>
          <w:lang w:val="en-US"/>
        </w:rPr>
        <w:t xml:space="preserve"> </w:t>
      </w:r>
      <w:r>
        <w:rPr>
          <w:lang w:val="en-US"/>
        </w:rPr>
        <w:t xml:space="preserve">It shall </w:t>
      </w:r>
      <w:r>
        <w:t>c</w:t>
      </w:r>
      <w:r w:rsidRPr="000A0A5F">
        <w:t xml:space="preserve">ontain </w:t>
      </w:r>
      <w:r>
        <w:t>the Store and Forward operation status of the UE</w:t>
      </w:r>
      <w:r w:rsidRPr="000A0A5F">
        <w:t>.</w:t>
      </w:r>
      <w:r>
        <w:t xml:space="preserve"> </w:t>
      </w:r>
      <w:r w:rsidRPr="0032374D">
        <w:rPr>
          <w:lang w:val="en-US"/>
        </w:rPr>
        <w:t>The following values are defined:</w:t>
      </w:r>
    </w:p>
    <w:p w14:paraId="70384762" w14:textId="77777777" w:rsidR="004E30DB" w:rsidRPr="0032374D" w:rsidRDefault="004E30DB" w:rsidP="004E30DB">
      <w:pPr>
        <w:rPr>
          <w:lang w:val="en-US"/>
        </w:rPr>
      </w:pPr>
      <w:r>
        <w:t>IN_SF_MODE</w:t>
      </w:r>
      <w:r w:rsidRPr="0032374D">
        <w:rPr>
          <w:lang w:val="en-US"/>
        </w:rPr>
        <w:t xml:space="preserve"> (0)</w:t>
      </w:r>
    </w:p>
    <w:p w14:paraId="3A176F57" w14:textId="77777777" w:rsidR="004E30DB" w:rsidRPr="00955EEA" w:rsidRDefault="004E30DB" w:rsidP="004E30DB">
      <w:pPr>
        <w:rPr>
          <w:lang w:val="en-US"/>
        </w:rPr>
      </w:pPr>
      <w:r>
        <w:t>OUT_OF_SF_MODE</w:t>
      </w:r>
      <w:r w:rsidRPr="0032374D">
        <w:rPr>
          <w:lang w:val="en-US"/>
        </w:rPr>
        <w:t xml:space="preserve"> (1)</w:t>
      </w:r>
    </w:p>
    <w:p w14:paraId="30173672" w14:textId="77777777" w:rsidR="004E30DB" w:rsidRPr="0032374D" w:rsidRDefault="004E30DB" w:rsidP="004E30DB">
      <w:pPr>
        <w:pStyle w:val="Heading3"/>
      </w:pPr>
      <w:bookmarkStart w:id="556" w:name="_Toc183892864"/>
      <w:bookmarkStart w:id="557" w:name="_Toc191378314"/>
      <w:r w:rsidRPr="0032374D">
        <w:t>6.4.</w:t>
      </w:r>
      <w:r>
        <w:rPr>
          <w:lang w:val="de-DE"/>
        </w:rPr>
        <w:t>42</w:t>
      </w:r>
      <w:r w:rsidRPr="0032374D">
        <w:rPr>
          <w:lang w:eastAsia="zh-CN"/>
        </w:rPr>
        <w:tab/>
      </w:r>
      <w:r>
        <w:t>DL-Estimated-Delivery-Time</w:t>
      </w:r>
      <w:bookmarkEnd w:id="556"/>
      <w:bookmarkEnd w:id="557"/>
    </w:p>
    <w:p w14:paraId="05908517" w14:textId="77777777" w:rsidR="004E30DB" w:rsidRPr="00BD0540" w:rsidRDefault="004E30DB" w:rsidP="004E30DB">
      <w:pPr>
        <w:rPr>
          <w:lang w:val="en-US" w:eastAsia="zh-CN"/>
        </w:rPr>
      </w:pPr>
      <w:r>
        <w:t>DL-Estimated-Delivery-Time</w:t>
      </w:r>
      <w:r w:rsidRPr="0032374D">
        <w:t xml:space="preserve"> AVP is of type Unsigned32 and shall </w:t>
      </w:r>
      <w:r>
        <w:t>c</w:t>
      </w:r>
      <w:r w:rsidRPr="000A0A5F">
        <w:t xml:space="preserve">ontain the </w:t>
      </w:r>
      <w:r>
        <w:t>d</w:t>
      </w:r>
      <w:r w:rsidRPr="003D7509">
        <w:t xml:space="preserve">ownlink estimated </w:t>
      </w:r>
      <w:r>
        <w:t>d</w:t>
      </w:r>
      <w:r w:rsidRPr="003D7509">
        <w:t>elivery time</w:t>
      </w:r>
      <w:r>
        <w:t>.</w:t>
      </w:r>
    </w:p>
    <w:p w14:paraId="144E7662" w14:textId="77777777" w:rsidR="004E30DB" w:rsidRPr="0032374D" w:rsidRDefault="004E30DB" w:rsidP="004E30DB">
      <w:pPr>
        <w:pStyle w:val="Heading3"/>
        <w:rPr>
          <w:lang w:val="en-US"/>
        </w:rPr>
      </w:pPr>
      <w:bookmarkStart w:id="558" w:name="_Toc183892865"/>
      <w:bookmarkStart w:id="559" w:name="_Toc191378315"/>
      <w:r w:rsidRPr="0032374D">
        <w:rPr>
          <w:lang w:val="en-US"/>
        </w:rPr>
        <w:t>6.4.</w:t>
      </w:r>
      <w:r>
        <w:rPr>
          <w:lang w:val="en-US"/>
        </w:rPr>
        <w:t>43</w:t>
      </w:r>
      <w:r w:rsidRPr="0032374D">
        <w:rPr>
          <w:lang w:val="en-US"/>
        </w:rPr>
        <w:tab/>
      </w:r>
      <w:r>
        <w:t>SAT-SF-Operation-Info</w:t>
      </w:r>
      <w:bookmarkEnd w:id="558"/>
      <w:bookmarkEnd w:id="559"/>
    </w:p>
    <w:p w14:paraId="21205BD4" w14:textId="77777777" w:rsidR="004E30DB" w:rsidRPr="0032374D" w:rsidRDefault="004E30DB" w:rsidP="004E30DB">
      <w:pPr>
        <w:rPr>
          <w:lang w:val="en-US"/>
        </w:rPr>
      </w:pPr>
      <w:r w:rsidRPr="0032374D">
        <w:rPr>
          <w:lang w:val="en-US"/>
        </w:rPr>
        <w:t xml:space="preserve">The </w:t>
      </w:r>
      <w:r>
        <w:t>SAT-SF-Operation-Info</w:t>
      </w:r>
      <w:r w:rsidRPr="0032374D">
        <w:rPr>
          <w:lang w:val="en-US"/>
        </w:rPr>
        <w:t xml:space="preserve"> AVP is of type Grouped, and it shall </w:t>
      </w:r>
      <w:r>
        <w:rPr>
          <w:lang w:eastAsia="zh-CN"/>
        </w:rPr>
        <w:t xml:space="preserve">contain the </w:t>
      </w:r>
      <w:r>
        <w:t xml:space="preserve">Store and Forward </w:t>
      </w:r>
      <w:r w:rsidRPr="00B32671">
        <w:t>operation</w:t>
      </w:r>
      <w:r>
        <w:t xml:space="preserve"> information for satellite access</w:t>
      </w:r>
      <w:r>
        <w:rPr>
          <w:lang w:eastAsia="zh-CN"/>
        </w:rPr>
        <w:t>.</w:t>
      </w:r>
    </w:p>
    <w:p w14:paraId="716F9FC4" w14:textId="77777777" w:rsidR="004E30DB" w:rsidRPr="0032374D" w:rsidRDefault="004E30DB" w:rsidP="004E30DB">
      <w:pPr>
        <w:rPr>
          <w:lang w:val="en-US"/>
        </w:rPr>
      </w:pPr>
      <w:r w:rsidRPr="0032374D">
        <w:rPr>
          <w:lang w:val="en-US"/>
        </w:rPr>
        <w:t>AVP format:</w:t>
      </w:r>
    </w:p>
    <w:p w14:paraId="6251148B" w14:textId="77777777" w:rsidR="004E30DB" w:rsidRPr="0032374D" w:rsidRDefault="004E30DB" w:rsidP="004E30DB">
      <w:pPr>
        <w:ind w:left="568"/>
        <w:rPr>
          <w:lang w:val="en-US"/>
        </w:rPr>
      </w:pPr>
      <w:r>
        <w:t>SAT-SF-Operation-Info</w:t>
      </w:r>
      <w:r w:rsidRPr="0032374D">
        <w:rPr>
          <w:lang w:val="en-US"/>
        </w:rPr>
        <w:t>::=</w:t>
      </w:r>
      <w:r w:rsidRPr="0032374D">
        <w:rPr>
          <w:lang w:val="en-US"/>
        </w:rPr>
        <w:tab/>
        <w:t xml:space="preserve">&lt;AVP header: </w:t>
      </w:r>
      <w:r>
        <w:rPr>
          <w:lang w:val="en-US" w:eastAsia="zh-CN"/>
        </w:rPr>
        <w:t>4333</w:t>
      </w:r>
      <w:r w:rsidRPr="0032374D">
        <w:rPr>
          <w:lang w:val="en-US"/>
        </w:rPr>
        <w:t xml:space="preserve"> 10415&gt;</w:t>
      </w:r>
    </w:p>
    <w:p w14:paraId="5B8DF987" w14:textId="77777777" w:rsidR="004E30DB" w:rsidRPr="0032374D" w:rsidRDefault="004E30DB" w:rsidP="004E30DB">
      <w:pPr>
        <w:ind w:left="3124" w:firstLine="284"/>
        <w:rPr>
          <w:lang w:val="en-US"/>
        </w:rPr>
      </w:pPr>
      <w:r>
        <w:rPr>
          <w:lang w:val="en-US"/>
        </w:rPr>
        <w:t>{</w:t>
      </w:r>
      <w:r w:rsidRPr="0032374D">
        <w:rPr>
          <w:lang w:val="en-US"/>
        </w:rPr>
        <w:t xml:space="preserve"> </w:t>
      </w:r>
      <w:r>
        <w:t>SF-Operation-Status</w:t>
      </w:r>
      <w:r w:rsidRPr="0032374D">
        <w:rPr>
          <w:color w:val="000000"/>
          <w:lang w:val="en-US" w:eastAsia="ja-JP"/>
        </w:rPr>
        <w:t xml:space="preserve"> </w:t>
      </w:r>
      <w:r>
        <w:rPr>
          <w:color w:val="000000"/>
          <w:lang w:val="en-US" w:eastAsia="ja-JP"/>
        </w:rPr>
        <w:t>}</w:t>
      </w:r>
    </w:p>
    <w:p w14:paraId="70AA927F" w14:textId="77777777" w:rsidR="004E30DB" w:rsidRDefault="004E30DB" w:rsidP="004E30DB">
      <w:pPr>
        <w:ind w:left="3124" w:firstLine="284"/>
        <w:rPr>
          <w:lang w:val="en-US"/>
        </w:rPr>
      </w:pPr>
      <w:r w:rsidRPr="0032374D">
        <w:rPr>
          <w:lang w:val="en-US"/>
        </w:rPr>
        <w:t xml:space="preserve">[ </w:t>
      </w:r>
      <w:r>
        <w:t xml:space="preserve">DL-Estimated-Delivery-Time </w:t>
      </w:r>
      <w:r w:rsidRPr="0032374D">
        <w:rPr>
          <w:lang w:val="en-US"/>
        </w:rPr>
        <w:t>]</w:t>
      </w:r>
    </w:p>
    <w:p w14:paraId="7F6A9CBA" w14:textId="77777777" w:rsidR="00B338F4" w:rsidRDefault="00B338F4" w:rsidP="00B338F4">
      <w:pPr>
        <w:ind w:left="3124" w:firstLine="284"/>
        <w:rPr>
          <w:lang w:val="en-US"/>
        </w:rPr>
      </w:pPr>
      <w:r w:rsidRPr="0032374D">
        <w:rPr>
          <w:lang w:val="en-US"/>
        </w:rPr>
        <w:t xml:space="preserve">[ </w:t>
      </w:r>
      <w:r>
        <w:t>F</w:t>
      </w:r>
      <w:r w:rsidRPr="00883A93">
        <w:t>eeder</w:t>
      </w:r>
      <w:r>
        <w:t>-L</w:t>
      </w:r>
      <w:r w:rsidRPr="00883A93">
        <w:t>ink</w:t>
      </w:r>
      <w:r>
        <w:t>-A</w:t>
      </w:r>
      <w:r w:rsidRPr="00883A93">
        <w:t>vailability</w:t>
      </w:r>
      <w:r>
        <w:t>-P</w:t>
      </w:r>
      <w:r w:rsidRPr="00883A93">
        <w:t>eriod</w:t>
      </w:r>
      <w:r>
        <w:t xml:space="preserve"> </w:t>
      </w:r>
      <w:r w:rsidRPr="0032374D">
        <w:rPr>
          <w:lang w:val="en-US"/>
        </w:rPr>
        <w:t>]</w:t>
      </w:r>
    </w:p>
    <w:p w14:paraId="5AC305E6" w14:textId="77777777" w:rsidR="004E30DB" w:rsidRDefault="004E30DB" w:rsidP="004E30DB">
      <w:pPr>
        <w:ind w:left="3124" w:firstLine="284"/>
        <w:rPr>
          <w:lang w:val="en-US"/>
        </w:rPr>
      </w:pPr>
      <w:r w:rsidRPr="0032374D">
        <w:rPr>
          <w:lang w:val="en-US"/>
        </w:rPr>
        <w:t>*[AVP]</w:t>
      </w:r>
    </w:p>
    <w:p w14:paraId="04923205" w14:textId="1600FBF3" w:rsidR="00B338F4" w:rsidRPr="0032374D" w:rsidRDefault="00B338F4" w:rsidP="00B338F4">
      <w:pPr>
        <w:pStyle w:val="Heading3"/>
      </w:pPr>
      <w:bookmarkStart w:id="560" w:name="_Toc191378316"/>
      <w:r w:rsidRPr="0032374D">
        <w:lastRenderedPageBreak/>
        <w:t>6.4.</w:t>
      </w:r>
      <w:r>
        <w:rPr>
          <w:lang w:val="de-DE"/>
        </w:rPr>
        <w:t>44</w:t>
      </w:r>
      <w:r w:rsidRPr="0032374D">
        <w:rPr>
          <w:lang w:eastAsia="zh-CN"/>
        </w:rPr>
        <w:tab/>
      </w:r>
      <w:r w:rsidRPr="00993DE3">
        <w:t>Feeder-Link-Availability-Period</w:t>
      </w:r>
      <w:bookmarkEnd w:id="560"/>
    </w:p>
    <w:p w14:paraId="7795ACE0" w14:textId="77777777" w:rsidR="00B338F4" w:rsidRPr="008C2B0F" w:rsidRDefault="00B338F4" w:rsidP="00B338F4">
      <w:r w:rsidRPr="008C2B0F">
        <w:t xml:space="preserve">The </w:t>
      </w:r>
      <w:r w:rsidRPr="00190952">
        <w:t>Feeder-Link-Availability-Period</w:t>
      </w:r>
      <w:r w:rsidRPr="008C2B0F">
        <w:t xml:space="preserve"> AVP is of type Grouped</w:t>
      </w:r>
      <w:r>
        <w:t xml:space="preserve"> and shall contain the start time and end time of the feeder link availability period </w:t>
      </w:r>
      <w:r w:rsidRPr="008C2B0F">
        <w:t>.</w:t>
      </w:r>
    </w:p>
    <w:p w14:paraId="4415FD05" w14:textId="77777777" w:rsidR="00B338F4" w:rsidRPr="008C2B0F" w:rsidRDefault="00B338F4" w:rsidP="00B338F4">
      <w:r w:rsidRPr="008C2B0F">
        <w:t>AVP format</w:t>
      </w:r>
      <w:r>
        <w:t>:</w:t>
      </w:r>
    </w:p>
    <w:p w14:paraId="1A98752C" w14:textId="47A0B958" w:rsidR="00B338F4" w:rsidRPr="008C2B0F" w:rsidRDefault="00B338F4" w:rsidP="00B338F4">
      <w:pPr>
        <w:ind w:left="568"/>
      </w:pPr>
      <w:bookmarkStart w:id="561" w:name="_PERM_MCCTEMPBM_CRPT11510141___2"/>
      <w:r w:rsidRPr="00190952">
        <w:t>Feeder-Link-Availability-Period</w:t>
      </w:r>
      <w:r w:rsidRPr="008C2B0F">
        <w:t xml:space="preserve"> ::= &lt;AVP header: </w:t>
      </w:r>
      <w:r>
        <w:rPr>
          <w:lang w:eastAsia="zh-CN"/>
        </w:rPr>
        <w:t>4334</w:t>
      </w:r>
      <w:r w:rsidRPr="008C2B0F">
        <w:t xml:space="preserve"> 10415&gt;</w:t>
      </w:r>
    </w:p>
    <w:bookmarkEnd w:id="561"/>
    <w:p w14:paraId="65D3CFFB" w14:textId="77777777" w:rsidR="00B338F4" w:rsidRPr="008C2B0F" w:rsidRDefault="00B338F4" w:rsidP="00B338F4">
      <w:pPr>
        <w:ind w:left="3408" w:firstLine="284"/>
        <w:rPr>
          <w:lang w:val="en-US"/>
        </w:rPr>
      </w:pPr>
      <w:r>
        <w:rPr>
          <w:lang w:val="en-US"/>
        </w:rPr>
        <w:t>{</w:t>
      </w:r>
      <w:r w:rsidRPr="008C2B0F">
        <w:rPr>
          <w:lang w:val="en-US"/>
        </w:rPr>
        <w:t xml:space="preserve"> </w:t>
      </w:r>
      <w:r w:rsidRPr="00190952">
        <w:t>Availability</w:t>
      </w:r>
      <w:r>
        <w:rPr>
          <w:lang w:val="en-US"/>
        </w:rPr>
        <w:t>-</w:t>
      </w:r>
      <w:r w:rsidRPr="006773A2">
        <w:rPr>
          <w:lang w:val="en-US"/>
        </w:rPr>
        <w:t>Start-Time</w:t>
      </w:r>
      <w:r w:rsidRPr="008C2B0F">
        <w:rPr>
          <w:lang w:val="en-US"/>
        </w:rPr>
        <w:t xml:space="preserve"> </w:t>
      </w:r>
      <w:r>
        <w:rPr>
          <w:color w:val="000000"/>
          <w:lang w:val="en-US" w:eastAsia="ja-JP"/>
        </w:rPr>
        <w:t>}</w:t>
      </w:r>
    </w:p>
    <w:p w14:paraId="09DEB677" w14:textId="77777777" w:rsidR="00B338F4" w:rsidRPr="008C2B0F" w:rsidRDefault="00B338F4" w:rsidP="00B338F4">
      <w:pPr>
        <w:ind w:left="3408" w:firstLine="284"/>
        <w:rPr>
          <w:lang w:val="en-US"/>
        </w:rPr>
      </w:pPr>
      <w:r>
        <w:rPr>
          <w:lang w:val="en-US"/>
        </w:rPr>
        <w:t>{</w:t>
      </w:r>
      <w:r w:rsidRPr="008C2B0F">
        <w:rPr>
          <w:lang w:val="en-US"/>
        </w:rPr>
        <w:t xml:space="preserve"> </w:t>
      </w:r>
      <w:r w:rsidRPr="00190952">
        <w:t>Availability</w:t>
      </w:r>
      <w:r>
        <w:rPr>
          <w:lang w:val="en-US"/>
        </w:rPr>
        <w:t>-</w:t>
      </w:r>
      <w:r w:rsidRPr="006773A2">
        <w:rPr>
          <w:lang w:val="en-US"/>
        </w:rPr>
        <w:t>End-Time</w:t>
      </w:r>
      <w:r w:rsidRPr="008C2B0F">
        <w:rPr>
          <w:lang w:val="en-US"/>
        </w:rPr>
        <w:t xml:space="preserve"> </w:t>
      </w:r>
      <w:r>
        <w:rPr>
          <w:color w:val="000000"/>
          <w:lang w:val="en-US" w:eastAsia="ja-JP"/>
        </w:rPr>
        <w:t>}</w:t>
      </w:r>
    </w:p>
    <w:p w14:paraId="400AA462" w14:textId="77777777" w:rsidR="00B338F4" w:rsidRDefault="00B338F4" w:rsidP="00B338F4">
      <w:pPr>
        <w:ind w:left="3408" w:firstLine="284"/>
        <w:rPr>
          <w:lang w:val="en-US"/>
        </w:rPr>
      </w:pPr>
      <w:r w:rsidRPr="008C2B0F">
        <w:rPr>
          <w:lang w:val="en-US"/>
        </w:rPr>
        <w:t>*[AVP]</w:t>
      </w:r>
    </w:p>
    <w:p w14:paraId="088BE41E" w14:textId="70A2344D" w:rsidR="00B338F4" w:rsidRPr="0032374D" w:rsidRDefault="00B338F4" w:rsidP="00B338F4">
      <w:pPr>
        <w:pStyle w:val="Heading3"/>
      </w:pPr>
      <w:bookmarkStart w:id="562" w:name="_Toc191378317"/>
      <w:r w:rsidRPr="0032374D">
        <w:t>6.4.</w:t>
      </w:r>
      <w:r>
        <w:rPr>
          <w:lang w:val="de-DE"/>
        </w:rPr>
        <w:t>45</w:t>
      </w:r>
      <w:r w:rsidRPr="0032374D">
        <w:rPr>
          <w:lang w:eastAsia="zh-CN"/>
        </w:rPr>
        <w:tab/>
      </w:r>
      <w:r w:rsidRPr="00190952">
        <w:t>Availability</w:t>
      </w:r>
      <w:r>
        <w:rPr>
          <w:lang w:val="en-US"/>
        </w:rPr>
        <w:t>-</w:t>
      </w:r>
      <w:r w:rsidRPr="006773A2">
        <w:rPr>
          <w:lang w:val="en-US"/>
        </w:rPr>
        <w:t>Start-Time</w:t>
      </w:r>
      <w:bookmarkEnd w:id="562"/>
    </w:p>
    <w:p w14:paraId="79BB0519" w14:textId="77777777" w:rsidR="00B338F4" w:rsidRPr="0032374D" w:rsidRDefault="00B338F4" w:rsidP="00B338F4">
      <w:pPr>
        <w:rPr>
          <w:lang w:val="en-US"/>
        </w:rPr>
      </w:pPr>
      <w:r w:rsidRPr="0032374D">
        <w:t xml:space="preserve">The </w:t>
      </w:r>
      <w:r w:rsidRPr="00190952">
        <w:t>Availability</w:t>
      </w:r>
      <w:r>
        <w:rPr>
          <w:lang w:val="en-US"/>
        </w:rPr>
        <w:t>-</w:t>
      </w:r>
      <w:r w:rsidRPr="006773A2">
        <w:rPr>
          <w:lang w:val="en-US"/>
        </w:rPr>
        <w:t>Start-Time</w:t>
      </w:r>
      <w:r w:rsidRPr="0032374D">
        <w:t xml:space="preserve"> AVP is of type Time and shall contain a timestamp (the </w:t>
      </w:r>
      <w:r>
        <w:t xml:space="preserve">start </w:t>
      </w:r>
      <w:r w:rsidRPr="0032374D">
        <w:t xml:space="preserve">time </w:t>
      </w:r>
      <w:r>
        <w:t>of the satellite feeder link a</w:t>
      </w:r>
      <w:r w:rsidRPr="00190952">
        <w:t>vailability</w:t>
      </w:r>
      <w:r>
        <w:t xml:space="preserve"> p</w:t>
      </w:r>
      <w:r w:rsidRPr="00993DE3">
        <w:t>eriod</w:t>
      </w:r>
      <w:r w:rsidRPr="0032374D">
        <w:t>).</w:t>
      </w:r>
    </w:p>
    <w:p w14:paraId="765289FF" w14:textId="7F498117" w:rsidR="00B338F4" w:rsidRPr="0032374D" w:rsidRDefault="00B338F4" w:rsidP="00B338F4">
      <w:pPr>
        <w:pStyle w:val="Heading3"/>
      </w:pPr>
      <w:bookmarkStart w:id="563" w:name="_Toc191378318"/>
      <w:r w:rsidRPr="0032374D">
        <w:t>6.4.</w:t>
      </w:r>
      <w:r>
        <w:rPr>
          <w:lang w:val="de-DE"/>
        </w:rPr>
        <w:t>46</w:t>
      </w:r>
      <w:r w:rsidRPr="0032374D">
        <w:rPr>
          <w:lang w:eastAsia="zh-CN"/>
        </w:rPr>
        <w:tab/>
      </w:r>
      <w:r w:rsidRPr="00190952">
        <w:t>Availability</w:t>
      </w:r>
      <w:r>
        <w:rPr>
          <w:lang w:val="en-US"/>
        </w:rPr>
        <w:t>-</w:t>
      </w:r>
      <w:r w:rsidRPr="006773A2">
        <w:rPr>
          <w:lang w:val="en-US"/>
        </w:rPr>
        <w:t>End-Time</w:t>
      </w:r>
      <w:bookmarkEnd w:id="563"/>
    </w:p>
    <w:p w14:paraId="5784FD09" w14:textId="77777777" w:rsidR="00B338F4" w:rsidRPr="0032374D" w:rsidRDefault="00B338F4" w:rsidP="00B338F4">
      <w:pPr>
        <w:rPr>
          <w:lang w:val="en-US"/>
        </w:rPr>
      </w:pPr>
      <w:r w:rsidRPr="0032374D">
        <w:t xml:space="preserve">The </w:t>
      </w:r>
      <w:r w:rsidRPr="00190952">
        <w:t>Availability</w:t>
      </w:r>
      <w:r>
        <w:rPr>
          <w:lang w:val="en-US"/>
        </w:rPr>
        <w:t>-</w:t>
      </w:r>
      <w:r w:rsidRPr="006773A2">
        <w:rPr>
          <w:lang w:val="en-US"/>
        </w:rPr>
        <w:t>End-Time</w:t>
      </w:r>
      <w:r w:rsidRPr="0032374D">
        <w:t xml:space="preserve"> AVP is of type Time and shall contain a timestamp (the </w:t>
      </w:r>
      <w:r>
        <w:t xml:space="preserve">end </w:t>
      </w:r>
      <w:r w:rsidRPr="0032374D">
        <w:t xml:space="preserve">time </w:t>
      </w:r>
      <w:r>
        <w:t>of the satellite feeder link a</w:t>
      </w:r>
      <w:r w:rsidRPr="00190952">
        <w:t>vailability</w:t>
      </w:r>
      <w:r>
        <w:t xml:space="preserve"> p</w:t>
      </w:r>
      <w:r w:rsidRPr="00993DE3">
        <w:t>eriod</w:t>
      </w:r>
      <w:r w:rsidRPr="0032374D">
        <w:t>).</w:t>
      </w:r>
    </w:p>
    <w:p w14:paraId="63D8579C" w14:textId="77777777" w:rsidR="00B338F4" w:rsidRPr="00292BDF" w:rsidRDefault="00B338F4" w:rsidP="00B338F4">
      <w:pPr>
        <w:rPr>
          <w:lang w:val="en-US"/>
        </w:rPr>
      </w:pPr>
    </w:p>
    <w:p w14:paraId="06C63AD3" w14:textId="77777777" w:rsidR="004E30DB" w:rsidRPr="0032374D" w:rsidRDefault="004E30DB" w:rsidP="004E30DB">
      <w:pPr>
        <w:pStyle w:val="Heading1"/>
        <w:rPr>
          <w:lang w:val="sv-SE"/>
        </w:rPr>
      </w:pPr>
      <w:bookmarkStart w:id="564" w:name="_Toc19712471"/>
      <w:bookmarkStart w:id="565" w:name="_Toc36020070"/>
      <w:bookmarkStart w:id="566" w:name="_Toc183892866"/>
      <w:bookmarkStart w:id="567" w:name="_Toc191378319"/>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564"/>
      <w:bookmarkEnd w:id="565"/>
      <w:bookmarkEnd w:id="566"/>
      <w:bookmarkEnd w:id="567"/>
    </w:p>
    <w:p w14:paraId="7DCB6433" w14:textId="77777777" w:rsidR="004E30DB" w:rsidRPr="0032374D" w:rsidRDefault="004E30DB" w:rsidP="004E30DB">
      <w:pPr>
        <w:pStyle w:val="Heading2"/>
      </w:pPr>
      <w:bookmarkStart w:id="568" w:name="_Toc19712472"/>
      <w:bookmarkStart w:id="569" w:name="_Toc36020071"/>
      <w:bookmarkStart w:id="570" w:name="_Toc183892867"/>
      <w:bookmarkStart w:id="571" w:name="_Toc191378320"/>
      <w:r w:rsidRPr="0032374D">
        <w:t>A.</w:t>
      </w:r>
      <w:r w:rsidRPr="0032374D">
        <w:rPr>
          <w:lang w:val="de-DE"/>
        </w:rPr>
        <w:t>1</w:t>
      </w:r>
      <w:r w:rsidRPr="0032374D">
        <w:t>.1</w:t>
      </w:r>
      <w:r w:rsidRPr="0032374D">
        <w:tab/>
        <w:t>General</w:t>
      </w:r>
      <w:bookmarkEnd w:id="568"/>
      <w:bookmarkEnd w:id="569"/>
      <w:bookmarkEnd w:id="570"/>
      <w:bookmarkEnd w:id="571"/>
    </w:p>
    <w:p w14:paraId="7ECFF787" w14:textId="77777777" w:rsidR="004E30DB" w:rsidRPr="0032374D" w:rsidRDefault="004E30DB" w:rsidP="004E30DB">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B57F1C1" w14:textId="77777777" w:rsidR="004E30DB" w:rsidRPr="0032374D" w:rsidRDefault="004E30DB" w:rsidP="004E30DB">
      <w:r w:rsidRPr="0032374D">
        <w:t xml:space="preserve">It is recommended to make use of the IETF RFC 7683 [9] on the </w:t>
      </w:r>
      <w:r w:rsidRPr="0032374D">
        <w:rPr>
          <w:lang w:val="de-DE"/>
        </w:rPr>
        <w:t>T6a/b and T7</w:t>
      </w:r>
      <w:r w:rsidRPr="0032374D">
        <w:t xml:space="preserve"> interface where:</w:t>
      </w:r>
    </w:p>
    <w:p w14:paraId="47E22865" w14:textId="77777777" w:rsidR="004E30DB" w:rsidRPr="0032374D" w:rsidRDefault="004E30DB" w:rsidP="004E30DB">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A3475C5" w14:textId="77777777" w:rsidR="004E30DB" w:rsidRPr="0032374D" w:rsidRDefault="004E30DB" w:rsidP="004E30DB">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5996E08E" w14:textId="77777777" w:rsidR="004E30DB" w:rsidRPr="0032374D" w:rsidRDefault="004E30DB" w:rsidP="004E30DB">
      <w:pPr>
        <w:pStyle w:val="Heading2"/>
      </w:pPr>
      <w:bookmarkStart w:id="572" w:name="_Toc19712473"/>
      <w:bookmarkStart w:id="573" w:name="_Toc36020072"/>
      <w:bookmarkStart w:id="574" w:name="_Toc183892868"/>
      <w:bookmarkStart w:id="575" w:name="_Toc191378321"/>
      <w:r w:rsidRPr="0032374D">
        <w:t>A.</w:t>
      </w:r>
      <w:r w:rsidRPr="0032374D">
        <w:rPr>
          <w:lang w:val="de-DE"/>
        </w:rPr>
        <w:t>1</w:t>
      </w:r>
      <w:r w:rsidRPr="0032374D">
        <w:t>.2</w:t>
      </w:r>
      <w:r w:rsidRPr="0032374D">
        <w:tab/>
      </w:r>
      <w:r w:rsidRPr="0032374D">
        <w:rPr>
          <w:lang w:val="de-DE"/>
        </w:rPr>
        <w:t>SCEF</w:t>
      </w:r>
      <w:r w:rsidRPr="0032374D">
        <w:t xml:space="preserve"> behaviour</w:t>
      </w:r>
      <w:bookmarkEnd w:id="572"/>
      <w:bookmarkEnd w:id="573"/>
      <w:bookmarkEnd w:id="574"/>
      <w:bookmarkEnd w:id="575"/>
    </w:p>
    <w:p w14:paraId="0C318733" w14:textId="77777777" w:rsidR="004E30DB" w:rsidRPr="0032374D" w:rsidRDefault="004E30DB" w:rsidP="004E30DB">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631C5A4F" w14:textId="77777777" w:rsidR="004E30DB" w:rsidRPr="0032374D" w:rsidRDefault="004E30DB" w:rsidP="004E30DB">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51C17E09" w14:textId="77777777" w:rsidR="004E30DB" w:rsidRPr="0032374D" w:rsidRDefault="004E30DB" w:rsidP="004E30DB">
      <w:r w:rsidRPr="0032374D">
        <w:t>The SCEF determines the specific contents of the OC-OLR AVP in overload reports and the SCEF decides when to send OC-OLR AVPs by implementation specific means.</w:t>
      </w:r>
    </w:p>
    <w:p w14:paraId="070D0A59" w14:textId="77777777" w:rsidR="004E30DB" w:rsidRPr="0032374D" w:rsidRDefault="004E30DB" w:rsidP="004E30DB">
      <w:r w:rsidRPr="0032374D">
        <w:t>The SCEF may decide to deactivate Monitoring events to reduce the number of Reporting-Information-Requests sent for reporting monitoring events.</w:t>
      </w:r>
    </w:p>
    <w:p w14:paraId="1A529B1A" w14:textId="77777777" w:rsidR="004E30DB" w:rsidRPr="0032374D" w:rsidRDefault="004E30DB" w:rsidP="004E30DB">
      <w:r w:rsidRPr="0032374D">
        <w:lastRenderedPageBreak/>
        <w:t>The SCEF shall apply required traffic reduction according to the OC-OLR AVPs received in answer commands from the MME to subsequent applicable requests, as per IETF RFC 7683 [9].</w:t>
      </w:r>
    </w:p>
    <w:p w14:paraId="6E14F2B5" w14:textId="77777777" w:rsidR="004E30DB" w:rsidRPr="0032374D" w:rsidRDefault="004E30DB" w:rsidP="004E30DB">
      <w:r w:rsidRPr="0032374D">
        <w:t>Requested traffic reduction is achieved by the SCEF by implementation specific means. It may in particular implement throttling of MT non-IP data messages.</w:t>
      </w:r>
    </w:p>
    <w:p w14:paraId="34B007C9" w14:textId="77777777" w:rsidR="004E30DB" w:rsidRPr="0032374D" w:rsidRDefault="004E30DB" w:rsidP="004E30DB">
      <w:pPr>
        <w:pStyle w:val="Heading2"/>
      </w:pPr>
      <w:bookmarkStart w:id="576" w:name="_Toc19712474"/>
      <w:bookmarkStart w:id="577" w:name="_Toc36020073"/>
      <w:bookmarkStart w:id="578" w:name="_Toc183892869"/>
      <w:bookmarkStart w:id="579" w:name="_Toc191378322"/>
      <w:r w:rsidRPr="0032374D">
        <w:t>A.</w:t>
      </w:r>
      <w:r w:rsidRPr="0032374D">
        <w:rPr>
          <w:lang w:val="de-DE"/>
        </w:rPr>
        <w:t>1</w:t>
      </w:r>
      <w:r w:rsidRPr="0032374D">
        <w:t>.3</w:t>
      </w:r>
      <w:r w:rsidRPr="0032374D">
        <w:tab/>
      </w:r>
      <w:r w:rsidRPr="0032374D">
        <w:rPr>
          <w:lang w:val="de-DE"/>
        </w:rPr>
        <w:t>MME/SGSN</w:t>
      </w:r>
      <w:r w:rsidRPr="0032374D">
        <w:t xml:space="preserve"> behaviour</w:t>
      </w:r>
      <w:bookmarkEnd w:id="576"/>
      <w:bookmarkEnd w:id="577"/>
      <w:bookmarkEnd w:id="578"/>
      <w:bookmarkEnd w:id="579"/>
    </w:p>
    <w:p w14:paraId="60277193" w14:textId="77777777" w:rsidR="004E30DB" w:rsidRPr="0032374D" w:rsidRDefault="004E30DB" w:rsidP="004E30DB">
      <w:r w:rsidRPr="0032374D">
        <w:t>The MME or SGSN requests traffic reduction from the SCEF when it is in an overload situation, by including OC-OLR AVP in answer commands as described in IETF RFC 7683 [9].</w:t>
      </w:r>
    </w:p>
    <w:p w14:paraId="643D0026" w14:textId="77777777" w:rsidR="004E30DB" w:rsidRPr="0032374D" w:rsidRDefault="004E30DB" w:rsidP="004E30DB">
      <w:r w:rsidRPr="0032374D">
        <w:t>The MME or SGSN identifies that it is in an overload situation by implementation specific means.</w:t>
      </w:r>
    </w:p>
    <w:p w14:paraId="133B934A" w14:textId="77777777" w:rsidR="004E30DB" w:rsidRPr="0032374D" w:rsidRDefault="004E30DB" w:rsidP="004E30DB">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6F8E3D6B" w14:textId="77777777" w:rsidR="004E30DB" w:rsidRPr="0032374D" w:rsidRDefault="004E30DB" w:rsidP="004E30DB">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3ED73346" w14:textId="77777777" w:rsidR="004E30DB" w:rsidRPr="0032374D" w:rsidRDefault="004E30DB" w:rsidP="004E30DB">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60D6D294" w14:textId="77777777" w:rsidR="004E30DB" w:rsidRPr="0032374D" w:rsidRDefault="004E30DB" w:rsidP="004E30DB">
      <w:pPr>
        <w:pStyle w:val="B1"/>
      </w:pPr>
      <w:r w:rsidRPr="0032374D">
        <w:t>-</w:t>
      </w:r>
      <w:r w:rsidRPr="0032374D">
        <w:tab/>
        <w:t>throttling of new T6a/b connection establishment messages;</w:t>
      </w:r>
    </w:p>
    <w:p w14:paraId="2C5962EA" w14:textId="77777777" w:rsidR="004E30DB" w:rsidRPr="0032374D" w:rsidRDefault="004E30DB" w:rsidP="004E30DB">
      <w:pPr>
        <w:pStyle w:val="B1"/>
      </w:pPr>
      <w:r w:rsidRPr="0032374D">
        <w:t>-</w:t>
      </w:r>
      <w:r w:rsidRPr="0032374D">
        <w:tab/>
        <w:t>throttling of MO non-IP data messages.</w:t>
      </w:r>
    </w:p>
    <w:p w14:paraId="7C347B1A" w14:textId="77777777" w:rsidR="004E30DB" w:rsidRPr="0032374D" w:rsidRDefault="004E30DB" w:rsidP="004E30DB">
      <w:pPr>
        <w:pStyle w:val="Heading2"/>
      </w:pPr>
      <w:bookmarkStart w:id="580" w:name="_Toc19712475"/>
      <w:bookmarkStart w:id="581" w:name="_Toc36020074"/>
      <w:bookmarkStart w:id="582" w:name="_Toc183892870"/>
      <w:bookmarkStart w:id="583" w:name="_Toc191378323"/>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580"/>
      <w:bookmarkEnd w:id="581"/>
      <w:bookmarkEnd w:id="582"/>
      <w:bookmarkEnd w:id="583"/>
    </w:p>
    <w:p w14:paraId="04639B52" w14:textId="77777777" w:rsidR="004E30DB" w:rsidRPr="0032374D" w:rsidRDefault="004E30DB" w:rsidP="004E30DB">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7C4A4A77" w14:textId="77777777" w:rsidR="004E30DB" w:rsidRPr="0032374D" w:rsidRDefault="004E30DB" w:rsidP="004E30DB">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4917A17B" w14:textId="77777777" w:rsidR="004E30DB" w:rsidRPr="0032374D" w:rsidRDefault="004E30DB" w:rsidP="004E30DB">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2A9AB50A" w14:textId="77777777" w:rsidR="004E30DB" w:rsidRPr="0032374D" w:rsidRDefault="004E30DB" w:rsidP="004E30DB">
      <w:pPr>
        <w:pStyle w:val="Heading8"/>
      </w:pPr>
      <w:bookmarkStart w:id="584" w:name="_Toc19712476"/>
      <w:bookmarkStart w:id="585" w:name="_Toc36020075"/>
      <w:bookmarkStart w:id="586" w:name="_Toc183892871"/>
      <w:bookmarkStart w:id="587" w:name="_Toc191378324"/>
      <w:r w:rsidRPr="0032374D">
        <w:t>Annex B (normative):</w:t>
      </w:r>
      <w:r w:rsidRPr="0032374D">
        <w:rPr>
          <w:b/>
        </w:rPr>
        <w:br/>
      </w:r>
      <w:r w:rsidRPr="0032374D">
        <w:t>Diameter message priority mechanism</w:t>
      </w:r>
      <w:bookmarkEnd w:id="584"/>
      <w:bookmarkEnd w:id="585"/>
      <w:bookmarkEnd w:id="586"/>
      <w:bookmarkEnd w:id="587"/>
    </w:p>
    <w:p w14:paraId="0C2013CF" w14:textId="77777777" w:rsidR="004E30DB" w:rsidRPr="0032374D" w:rsidRDefault="004E30DB" w:rsidP="004E30DB">
      <w:pPr>
        <w:pStyle w:val="Heading1"/>
      </w:pPr>
      <w:bookmarkStart w:id="588" w:name="_Toc19712477"/>
      <w:bookmarkStart w:id="589" w:name="_Toc36020076"/>
      <w:bookmarkStart w:id="590" w:name="_Toc183892872"/>
      <w:bookmarkStart w:id="591" w:name="_Toc191378325"/>
      <w:r w:rsidRPr="0032374D">
        <w:rPr>
          <w:lang w:val="sv-SE"/>
        </w:rPr>
        <w:t>B</w:t>
      </w:r>
      <w:r w:rsidRPr="0032374D">
        <w:t>.1</w:t>
      </w:r>
      <w:r w:rsidRPr="0032374D">
        <w:tab/>
        <w:t>General</w:t>
      </w:r>
      <w:bookmarkEnd w:id="588"/>
      <w:bookmarkEnd w:id="589"/>
      <w:bookmarkEnd w:id="590"/>
      <w:bookmarkEnd w:id="591"/>
    </w:p>
    <w:p w14:paraId="45A49124" w14:textId="77777777" w:rsidR="004E30DB" w:rsidRPr="0032374D" w:rsidRDefault="004E30DB" w:rsidP="004E30DB">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560DA9C" w14:textId="77777777" w:rsidR="004E30DB" w:rsidRPr="0032374D" w:rsidRDefault="004E30DB" w:rsidP="004E30DB">
      <w:pPr>
        <w:pStyle w:val="Heading1"/>
      </w:pPr>
      <w:bookmarkStart w:id="592" w:name="_Toc19712478"/>
      <w:bookmarkStart w:id="593" w:name="_Toc36020077"/>
      <w:bookmarkStart w:id="594" w:name="_Toc183892873"/>
      <w:bookmarkStart w:id="595" w:name="_Toc191378326"/>
      <w:r w:rsidRPr="0032374D">
        <w:rPr>
          <w:lang w:val="sv-SE"/>
        </w:rPr>
        <w:t>B</w:t>
      </w:r>
      <w:r w:rsidRPr="0032374D">
        <w:t>.2</w:t>
      </w:r>
      <w:r w:rsidRPr="0032374D">
        <w:tab/>
      </w:r>
      <w:r w:rsidRPr="0032374D">
        <w:rPr>
          <w:lang w:val="en-US"/>
        </w:rPr>
        <w:t xml:space="preserve">T6a, T6ai, T6b, T6bi, T7 </w:t>
      </w:r>
      <w:r w:rsidRPr="0032374D">
        <w:t>interfaces</w:t>
      </w:r>
      <w:bookmarkEnd w:id="592"/>
      <w:bookmarkEnd w:id="593"/>
      <w:bookmarkEnd w:id="594"/>
      <w:bookmarkEnd w:id="595"/>
    </w:p>
    <w:p w14:paraId="7FAF65EA" w14:textId="77777777" w:rsidR="004E30DB" w:rsidRPr="0032374D" w:rsidRDefault="004E30DB" w:rsidP="004E30DB">
      <w:r w:rsidRPr="0032374D">
        <w:t>The Diameter message priority mechanism is an optional feature which may apply on one or several of the T6a, T6ai, T6b, T6bi, T7 interfaces.</w:t>
      </w:r>
    </w:p>
    <w:p w14:paraId="06E5BAA5" w14:textId="77777777" w:rsidR="004E30DB" w:rsidRPr="0032374D" w:rsidRDefault="004E30DB" w:rsidP="004E30DB">
      <w:r w:rsidRPr="0032374D">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36361080" w14:textId="77777777" w:rsidR="004E30DB" w:rsidRPr="0032374D" w:rsidRDefault="004E30DB" w:rsidP="004E30DB">
      <w:r w:rsidRPr="0032374D">
        <w:lastRenderedPageBreak/>
        <w:t>A 3GPP functional entity supporting the Diameter message priority mechanism over one or several of the T6a, T6ai, T6b, T6bi, T7 interfaces shall comply with IETF RFC 7944</w:t>
      </w:r>
      <w:r w:rsidRPr="0032374D">
        <w:rPr>
          <w:lang w:eastAsia="en-GB"/>
        </w:rPr>
        <w:t> [15]</w:t>
      </w:r>
      <w:r w:rsidRPr="0032374D">
        <w:t>.</w:t>
      </w:r>
    </w:p>
    <w:p w14:paraId="5323E00E" w14:textId="77777777" w:rsidR="004E30DB" w:rsidRPr="0032374D" w:rsidRDefault="004E30DB" w:rsidP="004E30DB">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225765F5" w14:textId="77777777" w:rsidR="004E30DB" w:rsidRPr="0032374D" w:rsidRDefault="004E30DB" w:rsidP="004E30DB">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0DEF3EED" w14:textId="77777777" w:rsidR="004E30DB" w:rsidRPr="0032374D" w:rsidRDefault="004E30DB" w:rsidP="004E30DB">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E4DB230" w14:textId="77777777" w:rsidR="004E30DB" w:rsidRPr="0032374D" w:rsidRDefault="004E30DB" w:rsidP="004E30DB">
      <w:r w:rsidRPr="0032374D">
        <w:t>If:</w:t>
      </w:r>
    </w:p>
    <w:p w14:paraId="75B995BB" w14:textId="77777777" w:rsidR="004E30DB" w:rsidRPr="0032374D" w:rsidRDefault="004E30DB" w:rsidP="004E30DB">
      <w:pPr>
        <w:pStyle w:val="B1"/>
      </w:pPr>
      <w:r w:rsidRPr="0032374D">
        <w:t>-</w:t>
      </w:r>
      <w:r w:rsidRPr="0032374D">
        <w:tab/>
        <w:t>a 3GPP functional entity supports using the Diameter message priority mechanism for DSCP marking purposes,</w:t>
      </w:r>
    </w:p>
    <w:p w14:paraId="6BB20CE9" w14:textId="77777777" w:rsidR="004E30DB" w:rsidRPr="0032374D" w:rsidRDefault="004E30DB" w:rsidP="004E30DB">
      <w:pPr>
        <w:pStyle w:val="B1"/>
      </w:pPr>
      <w:r w:rsidRPr="0032374D">
        <w:t>-</w:t>
      </w:r>
      <w:r w:rsidRPr="0032374D">
        <w:tab/>
        <w:t>the transport network utilizes DSCP marking, and</w:t>
      </w:r>
    </w:p>
    <w:p w14:paraId="28A628BA" w14:textId="77777777" w:rsidR="004E30DB" w:rsidRPr="0032374D" w:rsidRDefault="004E30DB" w:rsidP="004E30DB">
      <w:pPr>
        <w:pStyle w:val="B1"/>
      </w:pPr>
      <w:r w:rsidRPr="0032374D">
        <w:t>-</w:t>
      </w:r>
      <w:r w:rsidRPr="0032374D">
        <w:tab/>
        <w:t>message-dependant DSCP marking is possible for the protocol stack transporting Diameter,</w:t>
      </w:r>
    </w:p>
    <w:p w14:paraId="09753892" w14:textId="77777777" w:rsidR="004E30DB" w:rsidRPr="0032374D" w:rsidRDefault="004E30DB" w:rsidP="004E30DB">
      <w:r w:rsidRPr="0032374D">
        <w:t>then the 3GPP functional entity shall set the DSCP marking for transport of the request or response according to the required priority level.</w:t>
      </w:r>
    </w:p>
    <w:p w14:paraId="7107FA13" w14:textId="77777777" w:rsidR="004E30DB" w:rsidRPr="0032374D" w:rsidRDefault="004E30DB" w:rsidP="004E30DB">
      <w:r w:rsidRPr="0032374D">
        <w:t>The decisions of the 3GPP functional entity for a required priority and for the priority level value are implementation specific.</w:t>
      </w:r>
    </w:p>
    <w:p w14:paraId="5A119E37" w14:textId="77777777" w:rsidR="004E30DB" w:rsidRPr="0032374D" w:rsidRDefault="004E30DB" w:rsidP="004E30DB">
      <w:r w:rsidRPr="0032374D">
        <w:t>Diameter requests related to high priority traffic shall contain a DRMP AVP with a high priority of which the level value is operator dependent.</w:t>
      </w:r>
    </w:p>
    <w:p w14:paraId="70EF92CC" w14:textId="77777777" w:rsidR="004E30DB" w:rsidRPr="0032374D" w:rsidRDefault="004E30DB" w:rsidP="004E30DB">
      <w:pPr>
        <w:pStyle w:val="Heading8"/>
      </w:pPr>
      <w:bookmarkStart w:id="596" w:name="_Toc19712479"/>
      <w:bookmarkStart w:id="597" w:name="_Toc36020078"/>
      <w:bookmarkStart w:id="598" w:name="_Toc183892874"/>
      <w:bookmarkStart w:id="599" w:name="_Toc191378327"/>
      <w:r w:rsidRPr="0032374D">
        <w:rPr>
          <w:lang w:val="en-US"/>
        </w:rPr>
        <w:t>Annex C (normative):</w:t>
      </w:r>
      <w:r w:rsidRPr="0032374D">
        <w:br/>
        <w:t>Diameter load control mechanism</w:t>
      </w:r>
      <w:bookmarkEnd w:id="596"/>
      <w:bookmarkEnd w:id="597"/>
      <w:bookmarkEnd w:id="598"/>
      <w:bookmarkEnd w:id="599"/>
    </w:p>
    <w:p w14:paraId="31DF8EC0" w14:textId="77777777" w:rsidR="004E30DB" w:rsidRPr="0032374D" w:rsidRDefault="004E30DB" w:rsidP="004E30DB">
      <w:pPr>
        <w:pStyle w:val="Heading1"/>
      </w:pPr>
      <w:bookmarkStart w:id="600" w:name="_Toc19712480"/>
      <w:bookmarkStart w:id="601" w:name="_Toc36020079"/>
      <w:bookmarkStart w:id="602" w:name="_Toc183892875"/>
      <w:bookmarkStart w:id="603" w:name="_Toc191378328"/>
      <w:r w:rsidRPr="0032374D">
        <w:t>C.</w:t>
      </w:r>
      <w:r w:rsidRPr="0032374D">
        <w:rPr>
          <w:lang w:val="de-DE"/>
        </w:rPr>
        <w:t>1</w:t>
      </w:r>
      <w:r w:rsidRPr="0032374D">
        <w:tab/>
        <w:t>General</w:t>
      </w:r>
      <w:bookmarkEnd w:id="600"/>
      <w:bookmarkEnd w:id="601"/>
      <w:bookmarkEnd w:id="602"/>
      <w:bookmarkEnd w:id="603"/>
    </w:p>
    <w:p w14:paraId="6874324A" w14:textId="77777777" w:rsidR="004E30DB" w:rsidRPr="0032374D" w:rsidRDefault="004E30DB" w:rsidP="004E30DB">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CBA3938" w14:textId="77777777" w:rsidR="004E30DB" w:rsidRPr="0032374D" w:rsidRDefault="004E30DB" w:rsidP="004E30DB">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1F31E83F" w14:textId="77777777" w:rsidR="004E30DB" w:rsidRPr="0032374D" w:rsidRDefault="004E30DB" w:rsidP="004E30DB">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58A776A0" w14:textId="77777777" w:rsidR="004E30DB" w:rsidRPr="0032374D" w:rsidRDefault="004E30DB" w:rsidP="004E30DB">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B7ECBBE" w14:textId="77777777" w:rsidR="004E30DB" w:rsidRPr="0032374D" w:rsidRDefault="004E30DB" w:rsidP="004E30DB">
      <w:pPr>
        <w:pStyle w:val="Heading1"/>
      </w:pPr>
      <w:bookmarkStart w:id="604" w:name="_Toc19712481"/>
      <w:bookmarkStart w:id="605" w:name="_Toc36020080"/>
      <w:bookmarkStart w:id="606" w:name="_Toc183892876"/>
      <w:bookmarkStart w:id="607" w:name="_Toc191378329"/>
      <w:r w:rsidRPr="0032374D">
        <w:t>C.2</w:t>
      </w:r>
      <w:r w:rsidRPr="0032374D">
        <w:tab/>
      </w:r>
      <w:r w:rsidRPr="0032374D">
        <w:rPr>
          <w:lang w:val="de-DE"/>
        </w:rPr>
        <w:t>SCEF</w:t>
      </w:r>
      <w:r w:rsidRPr="0032374D">
        <w:t xml:space="preserve"> behaviour</w:t>
      </w:r>
      <w:bookmarkEnd w:id="604"/>
      <w:bookmarkEnd w:id="605"/>
      <w:bookmarkEnd w:id="606"/>
      <w:bookmarkEnd w:id="607"/>
    </w:p>
    <w:p w14:paraId="3A5AF5EA" w14:textId="77777777" w:rsidR="004E30DB" w:rsidRPr="0032374D" w:rsidRDefault="004E30DB" w:rsidP="004E30DB">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4E98ED32" w14:textId="77777777" w:rsidR="004E30DB" w:rsidRPr="0032374D" w:rsidRDefault="004E30DB" w:rsidP="004E30DB">
      <w:pPr>
        <w:pStyle w:val="Heading1"/>
      </w:pPr>
      <w:bookmarkStart w:id="608" w:name="_Toc19712482"/>
      <w:bookmarkStart w:id="609" w:name="_Toc36020081"/>
      <w:bookmarkStart w:id="610" w:name="_Toc183892877"/>
      <w:bookmarkStart w:id="611" w:name="_Toc191378330"/>
      <w:r w:rsidRPr="0032374D">
        <w:lastRenderedPageBreak/>
        <w:t>C.3</w:t>
      </w:r>
      <w:r w:rsidRPr="0032374D">
        <w:tab/>
      </w:r>
      <w:r w:rsidRPr="0032374D">
        <w:rPr>
          <w:lang w:val="de-DE"/>
        </w:rPr>
        <w:t>MME/SGSN</w:t>
      </w:r>
      <w:r w:rsidRPr="0032374D">
        <w:t xml:space="preserve"> behaviour</w:t>
      </w:r>
      <w:bookmarkEnd w:id="608"/>
      <w:bookmarkEnd w:id="609"/>
      <w:bookmarkEnd w:id="610"/>
      <w:bookmarkEnd w:id="611"/>
    </w:p>
    <w:p w14:paraId="5BD0732D" w14:textId="77777777" w:rsidR="004E30DB" w:rsidRPr="0032374D" w:rsidRDefault="004E30DB" w:rsidP="004E30DB">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66DF6148" w14:textId="77777777" w:rsidR="004E30DB" w:rsidRPr="0032374D" w:rsidRDefault="004E30DB" w:rsidP="004E30DB">
      <w:pPr>
        <w:pStyle w:val="Heading1"/>
      </w:pPr>
      <w:bookmarkStart w:id="612" w:name="_Toc19712483"/>
      <w:bookmarkStart w:id="613" w:name="_Toc36020082"/>
      <w:bookmarkStart w:id="614" w:name="_Toc183892878"/>
      <w:bookmarkStart w:id="615" w:name="_Toc191378331"/>
      <w:r w:rsidRPr="0032374D">
        <w:t>C.</w:t>
      </w:r>
      <w:r w:rsidRPr="0032374D">
        <w:rPr>
          <w:lang w:val="de-DE"/>
        </w:rPr>
        <w:t>4</w:t>
      </w:r>
      <w:r w:rsidRPr="0032374D">
        <w:tab/>
      </w:r>
      <w:r w:rsidRPr="0032374D">
        <w:rPr>
          <w:lang w:val="de-DE"/>
        </w:rPr>
        <w:t>IWK-SCEF</w:t>
      </w:r>
      <w:r w:rsidRPr="0032374D">
        <w:t xml:space="preserve"> behaviour</w:t>
      </w:r>
      <w:bookmarkEnd w:id="612"/>
      <w:bookmarkEnd w:id="613"/>
      <w:bookmarkEnd w:id="614"/>
      <w:bookmarkEnd w:id="615"/>
    </w:p>
    <w:p w14:paraId="22A4027E" w14:textId="77777777" w:rsidR="004E30DB" w:rsidRPr="0032374D" w:rsidRDefault="004E30DB" w:rsidP="004E30DB">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09004E81" w14:textId="77777777" w:rsidR="004E30DB" w:rsidRPr="0032374D" w:rsidRDefault="004E30DB" w:rsidP="004E30DB">
      <w:pPr>
        <w:pStyle w:val="Heading8"/>
      </w:pPr>
      <w:bookmarkStart w:id="616" w:name="_Toc19712484"/>
      <w:bookmarkStart w:id="617" w:name="_Toc36020083"/>
      <w:bookmarkStart w:id="618" w:name="_Toc183892879"/>
      <w:bookmarkStart w:id="619" w:name="_Toc191378332"/>
      <w:r w:rsidRPr="0032374D">
        <w:lastRenderedPageBreak/>
        <w:t>Annex D (informative):</w:t>
      </w:r>
      <w:r w:rsidRPr="0032374D">
        <w:br/>
        <w:t>Change history</w:t>
      </w:r>
      <w:bookmarkEnd w:id="616"/>
      <w:bookmarkEnd w:id="617"/>
      <w:bookmarkEnd w:id="618"/>
      <w:bookmarkEnd w:id="61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4E30DB" w:rsidRPr="0032374D" w14:paraId="7BD37910" w14:textId="77777777" w:rsidTr="00677622">
        <w:tc>
          <w:tcPr>
            <w:tcW w:w="800" w:type="dxa"/>
            <w:shd w:val="pct10" w:color="auto" w:fill="FFFFFF"/>
          </w:tcPr>
          <w:bookmarkEnd w:id="527"/>
          <w:p w14:paraId="6BD05D36" w14:textId="77777777" w:rsidR="004E30DB" w:rsidRPr="0032374D" w:rsidRDefault="004E30DB" w:rsidP="00677622">
            <w:pPr>
              <w:pStyle w:val="TAL"/>
              <w:rPr>
                <w:b/>
                <w:sz w:val="16"/>
              </w:rPr>
            </w:pPr>
            <w:r w:rsidRPr="0032374D">
              <w:rPr>
                <w:b/>
                <w:sz w:val="16"/>
              </w:rPr>
              <w:lastRenderedPageBreak/>
              <w:t>Date</w:t>
            </w:r>
          </w:p>
        </w:tc>
        <w:tc>
          <w:tcPr>
            <w:tcW w:w="760" w:type="dxa"/>
            <w:shd w:val="pct10" w:color="auto" w:fill="FFFFFF"/>
          </w:tcPr>
          <w:p w14:paraId="3394E338" w14:textId="77777777" w:rsidR="004E30DB" w:rsidRPr="0032374D" w:rsidRDefault="004E30DB" w:rsidP="00677622">
            <w:pPr>
              <w:pStyle w:val="TAL"/>
              <w:rPr>
                <w:b/>
                <w:sz w:val="16"/>
              </w:rPr>
            </w:pPr>
            <w:r w:rsidRPr="0032374D">
              <w:rPr>
                <w:b/>
                <w:sz w:val="16"/>
              </w:rPr>
              <w:t>TSG #</w:t>
            </w:r>
          </w:p>
        </w:tc>
        <w:tc>
          <w:tcPr>
            <w:tcW w:w="1134" w:type="dxa"/>
            <w:shd w:val="pct10" w:color="auto" w:fill="FFFFFF"/>
          </w:tcPr>
          <w:p w14:paraId="71DDA5E5" w14:textId="77777777" w:rsidR="004E30DB" w:rsidRPr="0032374D" w:rsidRDefault="004E30DB" w:rsidP="00677622">
            <w:pPr>
              <w:pStyle w:val="TAL"/>
              <w:rPr>
                <w:b/>
                <w:sz w:val="16"/>
              </w:rPr>
            </w:pPr>
            <w:r w:rsidRPr="0032374D">
              <w:rPr>
                <w:b/>
                <w:sz w:val="16"/>
              </w:rPr>
              <w:t>TSG Doc.</w:t>
            </w:r>
          </w:p>
        </w:tc>
        <w:tc>
          <w:tcPr>
            <w:tcW w:w="708" w:type="dxa"/>
            <w:shd w:val="pct10" w:color="auto" w:fill="FFFFFF"/>
          </w:tcPr>
          <w:p w14:paraId="5F323821" w14:textId="77777777" w:rsidR="004E30DB" w:rsidRPr="0032374D" w:rsidRDefault="004E30DB" w:rsidP="00677622">
            <w:pPr>
              <w:pStyle w:val="TAL"/>
              <w:rPr>
                <w:b/>
                <w:sz w:val="16"/>
              </w:rPr>
            </w:pPr>
            <w:r w:rsidRPr="0032374D">
              <w:rPr>
                <w:b/>
                <w:sz w:val="16"/>
              </w:rPr>
              <w:t>CR</w:t>
            </w:r>
          </w:p>
        </w:tc>
        <w:tc>
          <w:tcPr>
            <w:tcW w:w="426" w:type="dxa"/>
            <w:shd w:val="pct10" w:color="auto" w:fill="FFFFFF"/>
          </w:tcPr>
          <w:p w14:paraId="24A0203C" w14:textId="77777777" w:rsidR="004E30DB" w:rsidRPr="0032374D" w:rsidRDefault="004E30DB" w:rsidP="00677622">
            <w:pPr>
              <w:pStyle w:val="TAL"/>
              <w:rPr>
                <w:b/>
                <w:sz w:val="16"/>
              </w:rPr>
            </w:pPr>
            <w:r w:rsidRPr="0032374D">
              <w:rPr>
                <w:b/>
                <w:sz w:val="16"/>
              </w:rPr>
              <w:t>Rev</w:t>
            </w:r>
          </w:p>
        </w:tc>
        <w:tc>
          <w:tcPr>
            <w:tcW w:w="425" w:type="dxa"/>
            <w:shd w:val="pct10" w:color="auto" w:fill="FFFFFF"/>
          </w:tcPr>
          <w:p w14:paraId="2E0153E6" w14:textId="77777777" w:rsidR="004E30DB" w:rsidRPr="0032374D" w:rsidRDefault="004E30DB" w:rsidP="00677622">
            <w:pPr>
              <w:pStyle w:val="TAL"/>
              <w:rPr>
                <w:b/>
                <w:sz w:val="16"/>
              </w:rPr>
            </w:pPr>
            <w:r>
              <w:rPr>
                <w:b/>
                <w:sz w:val="16"/>
              </w:rPr>
              <w:t>Cat</w:t>
            </w:r>
          </w:p>
        </w:tc>
        <w:tc>
          <w:tcPr>
            <w:tcW w:w="4678" w:type="dxa"/>
            <w:shd w:val="pct10" w:color="auto" w:fill="FFFFFF"/>
          </w:tcPr>
          <w:p w14:paraId="03FC5794" w14:textId="77777777" w:rsidR="004E30DB" w:rsidRPr="0032374D" w:rsidRDefault="004E30DB" w:rsidP="00677622">
            <w:pPr>
              <w:pStyle w:val="TAL"/>
              <w:rPr>
                <w:b/>
                <w:sz w:val="16"/>
              </w:rPr>
            </w:pPr>
            <w:r w:rsidRPr="0032374D">
              <w:rPr>
                <w:b/>
                <w:sz w:val="16"/>
              </w:rPr>
              <w:t>Subject/Comment</w:t>
            </w:r>
          </w:p>
        </w:tc>
        <w:tc>
          <w:tcPr>
            <w:tcW w:w="850" w:type="dxa"/>
            <w:shd w:val="pct10" w:color="auto" w:fill="FFFFFF"/>
          </w:tcPr>
          <w:p w14:paraId="02B88503" w14:textId="77777777" w:rsidR="004E30DB" w:rsidRPr="0032374D" w:rsidRDefault="004E30DB" w:rsidP="00677622">
            <w:pPr>
              <w:pStyle w:val="TAL"/>
              <w:rPr>
                <w:b/>
                <w:sz w:val="16"/>
              </w:rPr>
            </w:pPr>
            <w:r w:rsidRPr="0032374D">
              <w:rPr>
                <w:b/>
                <w:sz w:val="16"/>
              </w:rPr>
              <w:t>New</w:t>
            </w:r>
          </w:p>
        </w:tc>
      </w:tr>
      <w:tr w:rsidR="004E30DB" w:rsidRPr="0032374D" w14:paraId="4002683D" w14:textId="77777777" w:rsidTr="00677622">
        <w:tc>
          <w:tcPr>
            <w:tcW w:w="800" w:type="dxa"/>
            <w:shd w:val="solid" w:color="FFFFFF" w:fill="auto"/>
          </w:tcPr>
          <w:p w14:paraId="7AD844C3" w14:textId="77777777" w:rsidR="004E30DB" w:rsidRPr="0032374D" w:rsidRDefault="004E30DB" w:rsidP="00677622">
            <w:pPr>
              <w:pStyle w:val="TAL"/>
            </w:pPr>
            <w:r w:rsidRPr="0032374D">
              <w:t>2015-05</w:t>
            </w:r>
          </w:p>
        </w:tc>
        <w:tc>
          <w:tcPr>
            <w:tcW w:w="760" w:type="dxa"/>
            <w:shd w:val="solid" w:color="FFFFFF" w:fill="auto"/>
          </w:tcPr>
          <w:p w14:paraId="55D2D79D" w14:textId="77777777" w:rsidR="004E30DB" w:rsidRPr="0032374D" w:rsidRDefault="004E30DB" w:rsidP="00677622">
            <w:pPr>
              <w:pStyle w:val="TAL"/>
            </w:pPr>
          </w:p>
        </w:tc>
        <w:tc>
          <w:tcPr>
            <w:tcW w:w="1134" w:type="dxa"/>
            <w:shd w:val="solid" w:color="FFFFFF" w:fill="auto"/>
          </w:tcPr>
          <w:p w14:paraId="14A675BC" w14:textId="77777777" w:rsidR="004E30DB" w:rsidRPr="0032374D" w:rsidRDefault="004E30DB" w:rsidP="00677622">
            <w:pPr>
              <w:pStyle w:val="TAL"/>
            </w:pPr>
          </w:p>
        </w:tc>
        <w:tc>
          <w:tcPr>
            <w:tcW w:w="708" w:type="dxa"/>
            <w:shd w:val="solid" w:color="FFFFFF" w:fill="auto"/>
          </w:tcPr>
          <w:p w14:paraId="50FF5CA7" w14:textId="77777777" w:rsidR="004E30DB" w:rsidRPr="0032374D" w:rsidRDefault="004E30DB" w:rsidP="00677622">
            <w:pPr>
              <w:pStyle w:val="TAL"/>
            </w:pPr>
          </w:p>
        </w:tc>
        <w:tc>
          <w:tcPr>
            <w:tcW w:w="426" w:type="dxa"/>
            <w:shd w:val="solid" w:color="FFFFFF" w:fill="auto"/>
          </w:tcPr>
          <w:p w14:paraId="6F9244B6" w14:textId="77777777" w:rsidR="004E30DB" w:rsidRPr="0032374D" w:rsidRDefault="004E30DB" w:rsidP="00677622">
            <w:pPr>
              <w:pStyle w:val="TAL"/>
            </w:pPr>
          </w:p>
        </w:tc>
        <w:tc>
          <w:tcPr>
            <w:tcW w:w="425" w:type="dxa"/>
            <w:shd w:val="solid" w:color="FFFFFF" w:fill="auto"/>
          </w:tcPr>
          <w:p w14:paraId="5962F659" w14:textId="77777777" w:rsidR="004E30DB" w:rsidRPr="0032374D" w:rsidRDefault="004E30DB" w:rsidP="00677622">
            <w:pPr>
              <w:pStyle w:val="TAL"/>
            </w:pPr>
          </w:p>
        </w:tc>
        <w:tc>
          <w:tcPr>
            <w:tcW w:w="4678" w:type="dxa"/>
            <w:shd w:val="solid" w:color="FFFFFF" w:fill="auto"/>
          </w:tcPr>
          <w:p w14:paraId="44919477" w14:textId="77777777" w:rsidR="004E30DB" w:rsidRPr="0032374D" w:rsidRDefault="004E30DB" w:rsidP="00677622">
            <w:pPr>
              <w:pStyle w:val="TAL"/>
            </w:pPr>
            <w:r w:rsidRPr="0032374D">
              <w:t>Skeleton of the TS after CT4#69</w:t>
            </w:r>
          </w:p>
        </w:tc>
        <w:tc>
          <w:tcPr>
            <w:tcW w:w="850" w:type="dxa"/>
            <w:shd w:val="solid" w:color="FFFFFF" w:fill="auto"/>
          </w:tcPr>
          <w:p w14:paraId="1FF974CC" w14:textId="77777777" w:rsidR="004E30DB" w:rsidRPr="0032374D" w:rsidRDefault="004E30DB" w:rsidP="00677622">
            <w:pPr>
              <w:pStyle w:val="TAL"/>
            </w:pPr>
            <w:r w:rsidRPr="0032374D">
              <w:t>0.0.0</w:t>
            </w:r>
          </w:p>
        </w:tc>
      </w:tr>
      <w:tr w:rsidR="004E30DB" w:rsidRPr="0032374D" w14:paraId="787A925C"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65B37E" w14:textId="77777777" w:rsidR="004E30DB" w:rsidRPr="0032374D" w:rsidRDefault="004E30DB" w:rsidP="00677622">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A3BF9D" w14:textId="77777777" w:rsidR="004E30DB" w:rsidRPr="0032374D" w:rsidRDefault="004E30DB" w:rsidP="00677622">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FAD7E1"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38B78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E5288F"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1D51B51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9DF818" w14:textId="77777777" w:rsidR="004E30DB" w:rsidRPr="0032374D" w:rsidRDefault="004E30DB" w:rsidP="00677622">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39366" w14:textId="77777777" w:rsidR="004E30DB" w:rsidRPr="0032374D" w:rsidRDefault="004E30DB" w:rsidP="00677622">
            <w:pPr>
              <w:pStyle w:val="TAL"/>
            </w:pPr>
            <w:r w:rsidRPr="0032374D">
              <w:t>0.1.0</w:t>
            </w:r>
          </w:p>
        </w:tc>
      </w:tr>
      <w:tr w:rsidR="004E30DB" w:rsidRPr="0032374D" w14:paraId="494C15F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14DB941" w14:textId="77777777" w:rsidR="004E30DB" w:rsidRPr="0032374D" w:rsidRDefault="004E30DB" w:rsidP="00677622">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DC8A064" w14:textId="77777777" w:rsidR="004E30DB" w:rsidRPr="0032374D" w:rsidRDefault="004E30DB" w:rsidP="00677622">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BE1BDB" w14:textId="77777777" w:rsidR="004E30DB" w:rsidRPr="0032374D" w:rsidRDefault="004E30DB" w:rsidP="00677622">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3F806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2D6262"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57240C36"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CF55FD1" w14:textId="77777777" w:rsidR="004E30DB" w:rsidRPr="0032374D" w:rsidRDefault="004E30DB" w:rsidP="00677622">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C69937F" w14:textId="77777777" w:rsidR="004E30DB" w:rsidRPr="0032374D" w:rsidRDefault="004E30DB" w:rsidP="00677622">
            <w:pPr>
              <w:pStyle w:val="TAL"/>
            </w:pPr>
            <w:r w:rsidRPr="0032374D">
              <w:t>1.0.0</w:t>
            </w:r>
          </w:p>
        </w:tc>
      </w:tr>
      <w:tr w:rsidR="004E30DB" w:rsidRPr="0032374D" w14:paraId="757F25B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6F2E891" w14:textId="77777777" w:rsidR="004E30DB" w:rsidRPr="0032374D" w:rsidRDefault="004E30DB" w:rsidP="00677622">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FD0BB9F" w14:textId="77777777" w:rsidR="004E30DB" w:rsidRPr="0032374D" w:rsidRDefault="004E30DB" w:rsidP="00677622">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BA9E65"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5B8E8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A772150"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0745DF38"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912310" w14:textId="77777777" w:rsidR="004E30DB" w:rsidRPr="0032374D" w:rsidRDefault="004E30DB" w:rsidP="00677622">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FAEDBC" w14:textId="77777777" w:rsidR="004E30DB" w:rsidRPr="0032374D" w:rsidRDefault="004E30DB" w:rsidP="00677622">
            <w:pPr>
              <w:pStyle w:val="TAL"/>
            </w:pPr>
            <w:r w:rsidRPr="0032374D">
              <w:t>1.1.0</w:t>
            </w:r>
          </w:p>
        </w:tc>
      </w:tr>
      <w:tr w:rsidR="004E30DB" w:rsidRPr="0032374D" w14:paraId="5B625E5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9D74802" w14:textId="77777777" w:rsidR="004E30DB" w:rsidRPr="0032374D" w:rsidRDefault="004E30DB" w:rsidP="00677622">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2F23CE2" w14:textId="77777777" w:rsidR="004E30DB" w:rsidRPr="0032374D" w:rsidRDefault="004E30DB" w:rsidP="00677622">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1680DE" w14:textId="77777777" w:rsidR="004E30DB" w:rsidRPr="0032374D" w:rsidRDefault="004E30DB" w:rsidP="00677622">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5AAB87"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731C94"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5C1C3EF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A97F66" w14:textId="77777777" w:rsidR="004E30DB" w:rsidRPr="0032374D" w:rsidRDefault="004E30DB" w:rsidP="00677622">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B893FD2" w14:textId="77777777" w:rsidR="004E30DB" w:rsidRPr="0032374D" w:rsidRDefault="004E30DB" w:rsidP="00677622">
            <w:pPr>
              <w:pStyle w:val="TAL"/>
            </w:pPr>
            <w:r w:rsidRPr="0032374D">
              <w:t>2.0.0</w:t>
            </w:r>
          </w:p>
        </w:tc>
      </w:tr>
      <w:tr w:rsidR="004E30DB" w:rsidRPr="0032374D" w14:paraId="395F1C8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7C9FD9B" w14:textId="77777777" w:rsidR="004E30DB" w:rsidRPr="0032374D" w:rsidRDefault="004E30DB" w:rsidP="00677622">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130085" w14:textId="77777777" w:rsidR="004E30DB" w:rsidRPr="0032374D" w:rsidRDefault="004E30DB" w:rsidP="00677622">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07C6A8"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5CFACA"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0DF678"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00B52055"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FA5FBF9" w14:textId="77777777" w:rsidR="004E30DB" w:rsidRPr="0032374D" w:rsidRDefault="004E30DB" w:rsidP="00677622">
            <w:pPr>
              <w:pStyle w:val="TAL"/>
            </w:pPr>
            <w:r w:rsidRPr="0032374D">
              <w:t>Cersion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C067E8" w14:textId="77777777" w:rsidR="004E30DB" w:rsidRPr="0032374D" w:rsidRDefault="004E30DB" w:rsidP="00677622">
            <w:pPr>
              <w:pStyle w:val="TAL"/>
            </w:pPr>
            <w:r w:rsidRPr="0032374D">
              <w:t>13.0.0</w:t>
            </w:r>
          </w:p>
        </w:tc>
      </w:tr>
      <w:tr w:rsidR="004E30DB" w:rsidRPr="0032374D" w14:paraId="3ACCD13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0D63A71"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58CBAE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EAC5BA"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B01E95" w14:textId="77777777" w:rsidR="004E30DB" w:rsidRPr="0032374D" w:rsidRDefault="004E30DB" w:rsidP="00677622">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91DB7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9D9B4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5A8D5B" w14:textId="77777777" w:rsidR="004E30DB" w:rsidRPr="0032374D" w:rsidRDefault="004E30DB" w:rsidP="00677622">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EDB1D9" w14:textId="77777777" w:rsidR="004E30DB" w:rsidRPr="0032374D" w:rsidRDefault="004E30DB" w:rsidP="00677622">
            <w:pPr>
              <w:pStyle w:val="TAL"/>
            </w:pPr>
            <w:r w:rsidRPr="0032374D">
              <w:t>13.1.0</w:t>
            </w:r>
          </w:p>
        </w:tc>
      </w:tr>
      <w:tr w:rsidR="004E30DB" w:rsidRPr="0032374D" w14:paraId="048771D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E82D65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668E24"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67EB8B"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C425FC" w14:textId="77777777" w:rsidR="004E30DB" w:rsidRPr="0032374D" w:rsidRDefault="004E30DB" w:rsidP="00677622">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F2235E"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543996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D61C0FE" w14:textId="77777777" w:rsidR="004E30DB" w:rsidRPr="0032374D" w:rsidRDefault="004E30DB" w:rsidP="00677622">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35944F" w14:textId="77777777" w:rsidR="004E30DB" w:rsidRPr="0032374D" w:rsidRDefault="004E30DB" w:rsidP="00677622">
            <w:pPr>
              <w:pStyle w:val="TAL"/>
            </w:pPr>
            <w:r w:rsidRPr="0032374D">
              <w:t>13.1.0</w:t>
            </w:r>
          </w:p>
        </w:tc>
      </w:tr>
      <w:tr w:rsidR="004E30DB" w:rsidRPr="0032374D" w14:paraId="69F96AF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B272876"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8480B2A"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E10AFF"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A6FB014" w14:textId="77777777" w:rsidR="004E30DB" w:rsidRPr="0032374D" w:rsidRDefault="004E30DB" w:rsidP="00677622">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C2C822"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084842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CF017E" w14:textId="77777777" w:rsidR="004E30DB" w:rsidRPr="0032374D" w:rsidRDefault="004E30DB" w:rsidP="00677622">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E792E7D" w14:textId="77777777" w:rsidR="004E30DB" w:rsidRPr="0032374D" w:rsidRDefault="004E30DB" w:rsidP="00677622">
            <w:pPr>
              <w:pStyle w:val="TAL"/>
            </w:pPr>
            <w:r w:rsidRPr="0032374D">
              <w:t>13.1.0</w:t>
            </w:r>
          </w:p>
        </w:tc>
      </w:tr>
      <w:tr w:rsidR="004E30DB" w:rsidRPr="0032374D" w14:paraId="20C1403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0889138"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237D9E0"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AE399F"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E55B08" w14:textId="77777777" w:rsidR="004E30DB" w:rsidRPr="0032374D" w:rsidRDefault="004E30DB" w:rsidP="00677622">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E22CAF" w14:textId="77777777" w:rsidR="004E30DB" w:rsidRPr="0032374D" w:rsidRDefault="004E30DB" w:rsidP="00677622">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09D8E2E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85B3FF" w14:textId="77777777" w:rsidR="004E30DB" w:rsidRPr="0032374D" w:rsidRDefault="004E30DB" w:rsidP="00677622">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57360D" w14:textId="77777777" w:rsidR="004E30DB" w:rsidRPr="0032374D" w:rsidRDefault="004E30DB" w:rsidP="00677622">
            <w:pPr>
              <w:pStyle w:val="TAL"/>
            </w:pPr>
            <w:r w:rsidRPr="0032374D">
              <w:t>13.1.0</w:t>
            </w:r>
          </w:p>
        </w:tc>
      </w:tr>
      <w:tr w:rsidR="004E30DB" w:rsidRPr="0032374D" w14:paraId="6FED744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0C9D10E"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65D3B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77CDD9"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20EAC8" w14:textId="77777777" w:rsidR="004E30DB" w:rsidRPr="0032374D" w:rsidRDefault="004E30DB" w:rsidP="00677622">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BB22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D4F590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17B5AA" w14:textId="77777777" w:rsidR="004E30DB" w:rsidRPr="0032374D" w:rsidRDefault="004E30DB" w:rsidP="00677622">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A11D49" w14:textId="77777777" w:rsidR="004E30DB" w:rsidRPr="0032374D" w:rsidRDefault="004E30DB" w:rsidP="00677622">
            <w:pPr>
              <w:pStyle w:val="TAL"/>
            </w:pPr>
            <w:r w:rsidRPr="0032374D">
              <w:t>13.1.0</w:t>
            </w:r>
          </w:p>
        </w:tc>
      </w:tr>
      <w:tr w:rsidR="004E30DB" w:rsidRPr="0032374D" w14:paraId="583B157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391A979"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61F41EE"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30F90F"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CFBE19" w14:textId="77777777" w:rsidR="004E30DB" w:rsidRPr="0032374D" w:rsidRDefault="004E30DB" w:rsidP="00677622">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BC6C20"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48CAD17"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D91E4E" w14:textId="77777777" w:rsidR="004E30DB" w:rsidRPr="0032374D" w:rsidRDefault="004E30DB" w:rsidP="00677622">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B6C63BE" w14:textId="77777777" w:rsidR="004E30DB" w:rsidRPr="0032374D" w:rsidRDefault="004E30DB" w:rsidP="00677622">
            <w:pPr>
              <w:pStyle w:val="TAL"/>
            </w:pPr>
            <w:r w:rsidRPr="0032374D">
              <w:t>13.1.0</w:t>
            </w:r>
          </w:p>
        </w:tc>
      </w:tr>
      <w:tr w:rsidR="004E30DB" w:rsidRPr="0032374D" w14:paraId="4B2DCD9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DB42F5A"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8992D2"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D25756"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6D37F0" w14:textId="77777777" w:rsidR="004E30DB" w:rsidRPr="0032374D" w:rsidRDefault="004E30DB" w:rsidP="00677622">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07C6C9"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6661C34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8CF506" w14:textId="77777777" w:rsidR="004E30DB" w:rsidRPr="0032374D" w:rsidRDefault="004E30DB" w:rsidP="00677622">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A0C18A" w14:textId="77777777" w:rsidR="004E30DB" w:rsidRPr="0032374D" w:rsidRDefault="004E30DB" w:rsidP="00677622">
            <w:pPr>
              <w:pStyle w:val="TAL"/>
            </w:pPr>
            <w:r w:rsidRPr="0032374D">
              <w:t>13.1.0</w:t>
            </w:r>
          </w:p>
        </w:tc>
      </w:tr>
      <w:tr w:rsidR="004E30DB" w:rsidRPr="0032374D" w14:paraId="0BECCCA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34B01C"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54F9FC"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073442"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6C7741" w14:textId="77777777" w:rsidR="004E30DB" w:rsidRPr="0032374D" w:rsidRDefault="004E30DB" w:rsidP="00677622">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27EA0F"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074AF51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1A8B982" w14:textId="77777777" w:rsidR="004E30DB" w:rsidRPr="0032374D" w:rsidRDefault="004E30DB" w:rsidP="00677622">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1A7BD" w14:textId="77777777" w:rsidR="004E30DB" w:rsidRPr="0032374D" w:rsidRDefault="004E30DB" w:rsidP="00677622">
            <w:pPr>
              <w:pStyle w:val="TAL"/>
            </w:pPr>
            <w:r w:rsidRPr="0032374D">
              <w:t>13.1.0</w:t>
            </w:r>
          </w:p>
        </w:tc>
      </w:tr>
      <w:tr w:rsidR="004E30DB" w:rsidRPr="0032374D" w14:paraId="33B8BD3E"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6734DE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81463A"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7003B3"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4AC1B2" w14:textId="77777777" w:rsidR="004E30DB" w:rsidRPr="0032374D" w:rsidRDefault="004E30DB" w:rsidP="00677622">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CF59112" w14:textId="77777777" w:rsidR="004E30DB" w:rsidRPr="0032374D" w:rsidRDefault="004E30DB" w:rsidP="00677622">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03CB3D5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FD690F" w14:textId="77777777" w:rsidR="004E30DB" w:rsidRPr="0032374D" w:rsidRDefault="004E30DB" w:rsidP="00677622">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B4233D" w14:textId="77777777" w:rsidR="004E30DB" w:rsidRPr="0032374D" w:rsidRDefault="004E30DB" w:rsidP="00677622">
            <w:pPr>
              <w:pStyle w:val="TAL"/>
            </w:pPr>
            <w:r w:rsidRPr="0032374D">
              <w:t>13.1.0</w:t>
            </w:r>
          </w:p>
        </w:tc>
      </w:tr>
      <w:tr w:rsidR="004E30DB" w:rsidRPr="0032374D" w14:paraId="0A3891F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140C472"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BD29D9"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FB3AE8"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0F9E4A" w14:textId="77777777" w:rsidR="004E30DB" w:rsidRPr="0032374D" w:rsidRDefault="004E30DB" w:rsidP="00677622">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3845B8"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37D7463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8AE53F2" w14:textId="77777777" w:rsidR="004E30DB" w:rsidRPr="0032374D" w:rsidRDefault="004E30DB" w:rsidP="00677622">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2D75730" w14:textId="77777777" w:rsidR="004E30DB" w:rsidRPr="0032374D" w:rsidRDefault="004E30DB" w:rsidP="00677622">
            <w:pPr>
              <w:pStyle w:val="TAL"/>
            </w:pPr>
            <w:r w:rsidRPr="0032374D">
              <w:t>13.1.0</w:t>
            </w:r>
          </w:p>
        </w:tc>
      </w:tr>
      <w:tr w:rsidR="004E30DB" w:rsidRPr="0032374D" w14:paraId="0221388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44C683"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4806D40"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EC0C0A"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96A2AA" w14:textId="77777777" w:rsidR="004E30DB" w:rsidRPr="0032374D" w:rsidRDefault="004E30DB" w:rsidP="00677622">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EB3517"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E608B52"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CDAC12" w14:textId="77777777" w:rsidR="004E30DB" w:rsidRPr="0032374D" w:rsidRDefault="004E30DB" w:rsidP="00677622">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54EFBDD" w14:textId="77777777" w:rsidR="004E30DB" w:rsidRPr="0032374D" w:rsidRDefault="004E30DB" w:rsidP="00677622">
            <w:pPr>
              <w:pStyle w:val="TAL"/>
            </w:pPr>
            <w:r w:rsidRPr="0032374D">
              <w:t>13.1.0</w:t>
            </w:r>
          </w:p>
        </w:tc>
      </w:tr>
      <w:tr w:rsidR="004E30DB" w:rsidRPr="0032374D" w14:paraId="26FD2D2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F81AA4B"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6EDBA3"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ECC546"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D58C5BA" w14:textId="77777777" w:rsidR="004E30DB" w:rsidRPr="0032374D" w:rsidRDefault="004E30DB" w:rsidP="00677622">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64C5C"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3CC2C7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D23F78" w14:textId="77777777" w:rsidR="004E30DB" w:rsidRPr="0032374D" w:rsidRDefault="004E30DB" w:rsidP="00677622">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D9DCED" w14:textId="77777777" w:rsidR="004E30DB" w:rsidRPr="0032374D" w:rsidRDefault="004E30DB" w:rsidP="00677622">
            <w:pPr>
              <w:pStyle w:val="TAL"/>
            </w:pPr>
            <w:r w:rsidRPr="0032374D">
              <w:t>13.1.0</w:t>
            </w:r>
          </w:p>
        </w:tc>
      </w:tr>
      <w:tr w:rsidR="004E30DB" w:rsidRPr="0032374D" w14:paraId="634F384E"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9BA7F85"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BAF44B"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3ADF6D"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9A2DF1" w14:textId="77777777" w:rsidR="004E30DB" w:rsidRPr="0032374D" w:rsidRDefault="004E30DB" w:rsidP="00677622">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E14C1F"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132055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4EBA0" w14:textId="77777777" w:rsidR="004E30DB" w:rsidRPr="0032374D" w:rsidRDefault="004E30DB" w:rsidP="00677622">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D011FE" w14:textId="77777777" w:rsidR="004E30DB" w:rsidRPr="0032374D" w:rsidRDefault="004E30DB" w:rsidP="00677622">
            <w:pPr>
              <w:pStyle w:val="TAL"/>
            </w:pPr>
            <w:r w:rsidRPr="0032374D">
              <w:t>13.1.0</w:t>
            </w:r>
          </w:p>
        </w:tc>
      </w:tr>
      <w:tr w:rsidR="004E30DB" w:rsidRPr="0032374D" w14:paraId="77CFAC9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12FEBEA"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67A5935"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BD20FE"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8A788D7" w14:textId="77777777" w:rsidR="004E30DB" w:rsidRPr="0032374D" w:rsidRDefault="004E30DB" w:rsidP="00677622">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E396E68"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C4D5E81"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2F42B7" w14:textId="77777777" w:rsidR="004E30DB" w:rsidRPr="0032374D" w:rsidRDefault="004E30DB" w:rsidP="00677622">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31F6E1A" w14:textId="77777777" w:rsidR="004E30DB" w:rsidRPr="0032374D" w:rsidRDefault="004E30DB" w:rsidP="00677622">
            <w:pPr>
              <w:pStyle w:val="TAL"/>
            </w:pPr>
            <w:r w:rsidRPr="0032374D">
              <w:t>13.1.0</w:t>
            </w:r>
          </w:p>
        </w:tc>
      </w:tr>
      <w:tr w:rsidR="004E30DB" w:rsidRPr="0032374D" w14:paraId="1E11E71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51D1231"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4FCD05"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793652"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25CB39" w14:textId="77777777" w:rsidR="004E30DB" w:rsidRPr="0032374D" w:rsidRDefault="004E30DB" w:rsidP="00677622">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F1FE9B"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36C1634A"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40AE5B3" w14:textId="77777777" w:rsidR="004E30DB" w:rsidRPr="0032374D" w:rsidRDefault="004E30DB" w:rsidP="00677622">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11AD95F" w14:textId="77777777" w:rsidR="004E30DB" w:rsidRPr="0032374D" w:rsidRDefault="004E30DB" w:rsidP="00677622">
            <w:pPr>
              <w:pStyle w:val="TAL"/>
            </w:pPr>
            <w:r w:rsidRPr="0032374D">
              <w:t>13.1.0</w:t>
            </w:r>
          </w:p>
        </w:tc>
      </w:tr>
      <w:tr w:rsidR="004E30DB" w:rsidRPr="0032374D" w14:paraId="7E080BD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FDAD4B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92034C4"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9548CC"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16B537" w14:textId="77777777" w:rsidR="004E30DB" w:rsidRPr="0032374D" w:rsidRDefault="004E30DB" w:rsidP="00677622">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E98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35C546"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DDD11E" w14:textId="77777777" w:rsidR="004E30DB" w:rsidRPr="0032374D" w:rsidRDefault="004E30DB" w:rsidP="00677622">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4AC38B4" w14:textId="77777777" w:rsidR="004E30DB" w:rsidRPr="0032374D" w:rsidRDefault="004E30DB" w:rsidP="00677622">
            <w:pPr>
              <w:pStyle w:val="TAL"/>
            </w:pPr>
            <w:r w:rsidRPr="0032374D">
              <w:t>13.1.0</w:t>
            </w:r>
          </w:p>
        </w:tc>
      </w:tr>
      <w:tr w:rsidR="004E30DB" w:rsidRPr="0032374D" w14:paraId="0525E41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5BADE4C"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EEBD1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D8C6AA"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4A4125" w14:textId="77777777" w:rsidR="004E30DB" w:rsidRPr="0032374D" w:rsidRDefault="004E30DB" w:rsidP="00677622">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B21D07"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B1087A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4312A73" w14:textId="77777777" w:rsidR="004E30DB" w:rsidRPr="0032374D" w:rsidRDefault="004E30DB" w:rsidP="00677622">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363F43" w14:textId="77777777" w:rsidR="004E30DB" w:rsidRPr="0032374D" w:rsidRDefault="004E30DB" w:rsidP="00677622">
            <w:pPr>
              <w:pStyle w:val="TAL"/>
            </w:pPr>
            <w:r w:rsidRPr="0032374D">
              <w:t>13.1.0</w:t>
            </w:r>
          </w:p>
        </w:tc>
      </w:tr>
      <w:tr w:rsidR="004E30DB" w:rsidRPr="0032374D" w14:paraId="60B835A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9AC8F77"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C088FCA"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80FDC4" w14:textId="77777777" w:rsidR="004E30DB" w:rsidRPr="0032374D" w:rsidRDefault="004E30DB" w:rsidP="00677622">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9429AF" w14:textId="77777777" w:rsidR="004E30DB" w:rsidRPr="0032374D" w:rsidRDefault="004E30DB" w:rsidP="00677622">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10047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88975C"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237280" w14:textId="77777777" w:rsidR="004E30DB" w:rsidRPr="0032374D" w:rsidRDefault="004E30DB" w:rsidP="00677622">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7EC5652" w14:textId="77777777" w:rsidR="004E30DB" w:rsidRPr="0032374D" w:rsidRDefault="004E30DB" w:rsidP="00677622">
            <w:pPr>
              <w:pStyle w:val="TAL"/>
            </w:pPr>
            <w:r w:rsidRPr="0032374D">
              <w:t>13.2.0</w:t>
            </w:r>
          </w:p>
        </w:tc>
      </w:tr>
      <w:tr w:rsidR="004E30DB" w:rsidRPr="0032374D" w14:paraId="6CCABD3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5EEDB1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574378"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C404B9" w14:textId="77777777" w:rsidR="004E30DB" w:rsidRPr="0032374D" w:rsidRDefault="004E30DB" w:rsidP="00677622">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FF5F48A" w14:textId="77777777" w:rsidR="004E30DB" w:rsidRPr="0032374D" w:rsidRDefault="004E30DB" w:rsidP="00677622">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B328F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37C64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BF5CC1" w14:textId="77777777" w:rsidR="004E30DB" w:rsidRPr="0032374D" w:rsidRDefault="004E30DB" w:rsidP="00677622">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56175A" w14:textId="77777777" w:rsidR="004E30DB" w:rsidRPr="0032374D" w:rsidRDefault="004E30DB" w:rsidP="00677622">
            <w:pPr>
              <w:pStyle w:val="TAL"/>
            </w:pPr>
            <w:r w:rsidRPr="0032374D">
              <w:t>13.2.0</w:t>
            </w:r>
          </w:p>
        </w:tc>
      </w:tr>
      <w:tr w:rsidR="004E30DB" w:rsidRPr="0032374D" w14:paraId="5F391052"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8CA124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2B9D89"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475AA7" w14:textId="77777777" w:rsidR="004E30DB" w:rsidRPr="0032374D" w:rsidRDefault="004E30DB" w:rsidP="00677622">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36D6FE4" w14:textId="77777777" w:rsidR="004E30DB" w:rsidRPr="0032374D" w:rsidRDefault="004E30DB" w:rsidP="00677622">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6A52A7"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1F1757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733EA76" w14:textId="77777777" w:rsidR="004E30DB" w:rsidRPr="0032374D" w:rsidRDefault="004E30DB" w:rsidP="00677622">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B68C80" w14:textId="77777777" w:rsidR="004E30DB" w:rsidRPr="0032374D" w:rsidRDefault="004E30DB" w:rsidP="00677622">
            <w:pPr>
              <w:pStyle w:val="TAL"/>
            </w:pPr>
            <w:r w:rsidRPr="0032374D">
              <w:t>13.2.0</w:t>
            </w:r>
          </w:p>
        </w:tc>
      </w:tr>
      <w:tr w:rsidR="004E30DB" w:rsidRPr="0032374D" w14:paraId="4E3101B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B34038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5779DBF"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B641A"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6C30BB" w14:textId="77777777" w:rsidR="004E30DB" w:rsidRPr="0032374D" w:rsidRDefault="004E30DB" w:rsidP="00677622">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96565E" w14:textId="77777777" w:rsidR="004E30DB" w:rsidRPr="0032374D" w:rsidRDefault="004E30DB" w:rsidP="00677622">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07C2538"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5ACC3B6" w14:textId="77777777" w:rsidR="004E30DB" w:rsidRPr="0032374D" w:rsidRDefault="004E30DB" w:rsidP="00677622">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DD0C63" w14:textId="77777777" w:rsidR="004E30DB" w:rsidRPr="0032374D" w:rsidRDefault="004E30DB" w:rsidP="00677622">
            <w:pPr>
              <w:pStyle w:val="TAL"/>
            </w:pPr>
            <w:r w:rsidRPr="0032374D">
              <w:t>13.2.0</w:t>
            </w:r>
          </w:p>
        </w:tc>
      </w:tr>
      <w:tr w:rsidR="004E30DB" w:rsidRPr="0032374D" w14:paraId="291167D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91AA0F7"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D9E1061"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E71B40"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40D4110" w14:textId="77777777" w:rsidR="004E30DB" w:rsidRPr="0032374D" w:rsidRDefault="004E30DB" w:rsidP="00677622">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5E25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A493A8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5686D6" w14:textId="77777777" w:rsidR="004E30DB" w:rsidRPr="0032374D" w:rsidRDefault="004E30DB" w:rsidP="00677622">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7F9204" w14:textId="77777777" w:rsidR="004E30DB" w:rsidRPr="0032374D" w:rsidRDefault="004E30DB" w:rsidP="00677622">
            <w:pPr>
              <w:pStyle w:val="TAL"/>
            </w:pPr>
            <w:r w:rsidRPr="0032374D">
              <w:t>13.2.0</w:t>
            </w:r>
          </w:p>
        </w:tc>
      </w:tr>
      <w:tr w:rsidR="004E30DB" w:rsidRPr="0032374D" w14:paraId="1BF79A6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BCA5CE8"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D5AFF08"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F6AC12"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342A66" w14:textId="77777777" w:rsidR="004E30DB" w:rsidRPr="0032374D" w:rsidRDefault="004E30DB" w:rsidP="00677622">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4B483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F1D886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06698C" w14:textId="77777777" w:rsidR="004E30DB" w:rsidRPr="0032374D" w:rsidRDefault="004E30DB" w:rsidP="00677622">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0C1E69" w14:textId="77777777" w:rsidR="004E30DB" w:rsidRPr="0032374D" w:rsidRDefault="004E30DB" w:rsidP="00677622">
            <w:pPr>
              <w:pStyle w:val="TAL"/>
            </w:pPr>
            <w:r w:rsidRPr="0032374D">
              <w:t>13.2.0</w:t>
            </w:r>
          </w:p>
        </w:tc>
      </w:tr>
      <w:tr w:rsidR="004E30DB" w:rsidRPr="0032374D" w14:paraId="2B5AAD8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4EB4FCB"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260C136"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E123BC"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24CB73" w14:textId="77777777" w:rsidR="004E30DB" w:rsidRPr="0032374D" w:rsidRDefault="004E30DB" w:rsidP="00677622">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DC0B0"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0F5E57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711C03" w14:textId="77777777" w:rsidR="004E30DB" w:rsidRPr="0032374D" w:rsidRDefault="004E30DB" w:rsidP="00677622">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4C7CC0" w14:textId="77777777" w:rsidR="004E30DB" w:rsidRPr="0032374D" w:rsidRDefault="004E30DB" w:rsidP="00677622">
            <w:pPr>
              <w:pStyle w:val="TAL"/>
            </w:pPr>
            <w:r w:rsidRPr="0032374D">
              <w:t>13.2.0</w:t>
            </w:r>
          </w:p>
        </w:tc>
      </w:tr>
      <w:tr w:rsidR="004E30DB" w:rsidRPr="0032374D" w14:paraId="14220F9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0C04E2A"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C838296"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35B2D2" w14:textId="77777777" w:rsidR="004E30DB" w:rsidRPr="0032374D" w:rsidRDefault="004E30DB" w:rsidP="00677622">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1A05B9" w14:textId="77777777" w:rsidR="004E30DB" w:rsidRPr="0032374D" w:rsidRDefault="004E30DB" w:rsidP="00677622">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A3F1B"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33D1C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040A34" w14:textId="77777777" w:rsidR="004E30DB" w:rsidRPr="0032374D" w:rsidRDefault="004E30DB" w:rsidP="00677622">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081BDF" w14:textId="77777777" w:rsidR="004E30DB" w:rsidRPr="0032374D" w:rsidRDefault="004E30DB" w:rsidP="00677622">
            <w:pPr>
              <w:pStyle w:val="TAL"/>
            </w:pPr>
            <w:r w:rsidRPr="0032374D">
              <w:t>13.2.0</w:t>
            </w:r>
          </w:p>
        </w:tc>
      </w:tr>
      <w:tr w:rsidR="004E30DB" w:rsidRPr="0032374D" w14:paraId="0A7BCEE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9BC8B3C"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368145"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0A134D"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9345A5" w14:textId="77777777" w:rsidR="004E30DB" w:rsidRPr="0032374D" w:rsidRDefault="004E30DB" w:rsidP="00677622">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E3882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3EB4FB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5E93AC" w14:textId="77777777" w:rsidR="004E30DB" w:rsidRPr="0032374D" w:rsidRDefault="004E30DB" w:rsidP="00677622">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8540620" w14:textId="77777777" w:rsidR="004E30DB" w:rsidRPr="0032374D" w:rsidRDefault="004E30DB" w:rsidP="00677622">
            <w:pPr>
              <w:pStyle w:val="TAL"/>
            </w:pPr>
            <w:r w:rsidRPr="0032374D">
              <w:t>13.2.0</w:t>
            </w:r>
          </w:p>
        </w:tc>
      </w:tr>
      <w:tr w:rsidR="004E30DB" w:rsidRPr="0032374D" w14:paraId="752084C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ABCF5CA"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E2E34FA"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B3388E"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8D8257" w14:textId="77777777" w:rsidR="004E30DB" w:rsidRPr="0032374D" w:rsidRDefault="004E30DB" w:rsidP="00677622">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CE2CE1"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A9C9572"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41E0ADB" w14:textId="77777777" w:rsidR="004E30DB" w:rsidRPr="0032374D" w:rsidRDefault="004E30DB" w:rsidP="00677622">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F936899" w14:textId="77777777" w:rsidR="004E30DB" w:rsidRPr="0032374D" w:rsidRDefault="004E30DB" w:rsidP="00677622">
            <w:pPr>
              <w:pStyle w:val="TAL"/>
            </w:pPr>
            <w:r w:rsidRPr="0032374D">
              <w:t>13.2.0</w:t>
            </w:r>
          </w:p>
        </w:tc>
      </w:tr>
      <w:tr w:rsidR="004E30DB" w:rsidRPr="0032374D" w14:paraId="112E607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B92C64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8CD2832"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8BEBFF" w14:textId="77777777" w:rsidR="004E30DB" w:rsidRPr="0032374D" w:rsidRDefault="004E30DB" w:rsidP="00677622">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FE94357" w14:textId="77777777" w:rsidR="004E30DB" w:rsidRPr="0032374D" w:rsidRDefault="004E30DB" w:rsidP="00677622">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C9592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16E8FA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8ABD81" w14:textId="77777777" w:rsidR="004E30DB" w:rsidRPr="0032374D" w:rsidRDefault="004E30DB" w:rsidP="00677622">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950004" w14:textId="77777777" w:rsidR="004E30DB" w:rsidRPr="0032374D" w:rsidRDefault="004E30DB" w:rsidP="00677622">
            <w:pPr>
              <w:pStyle w:val="TAL"/>
            </w:pPr>
            <w:r w:rsidRPr="0032374D">
              <w:t>14.0.0</w:t>
            </w:r>
          </w:p>
        </w:tc>
      </w:tr>
      <w:tr w:rsidR="004E30DB" w:rsidRPr="0032374D" w14:paraId="659F06E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B385661"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569F33"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26712C" w14:textId="77777777" w:rsidR="004E30DB" w:rsidRPr="0032374D" w:rsidRDefault="004E30DB" w:rsidP="00677622">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ED07262" w14:textId="77777777" w:rsidR="004E30DB" w:rsidRPr="0032374D" w:rsidRDefault="004E30DB" w:rsidP="00677622">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0BCB"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1EE3DB2" w14:textId="77777777" w:rsidR="004E30DB" w:rsidRPr="0032374D" w:rsidRDefault="004E30DB" w:rsidP="00677622">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C18C10" w14:textId="77777777" w:rsidR="004E30DB" w:rsidRPr="0032374D" w:rsidRDefault="004E30DB" w:rsidP="00677622">
            <w:pPr>
              <w:pStyle w:val="TAL"/>
              <w:rPr>
                <w:noProof/>
              </w:rPr>
            </w:pPr>
            <w:r w:rsidRPr="0032374D">
              <w:rPr>
                <w:lang w:val="fr-FR"/>
              </w:rPr>
              <w:t>AVAILABILITY_AFTER_DDN_FAILURE reporting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B2716B6" w14:textId="77777777" w:rsidR="004E30DB" w:rsidRPr="0032374D" w:rsidRDefault="004E30DB" w:rsidP="00677622">
            <w:pPr>
              <w:pStyle w:val="TAL"/>
            </w:pPr>
            <w:r w:rsidRPr="0032374D">
              <w:t>14.1.0</w:t>
            </w:r>
          </w:p>
        </w:tc>
      </w:tr>
      <w:tr w:rsidR="004E30DB" w:rsidRPr="0032374D" w14:paraId="706E6AE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0D7B983"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F48CEB"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CEBAEF" w14:textId="77777777" w:rsidR="004E30DB" w:rsidRPr="0032374D" w:rsidRDefault="004E30DB" w:rsidP="00677622">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E63911" w14:textId="77777777" w:rsidR="004E30DB" w:rsidRPr="0032374D" w:rsidRDefault="004E30DB" w:rsidP="00677622">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281DA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805D59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E03130" w14:textId="77777777" w:rsidR="004E30DB" w:rsidRPr="0032374D" w:rsidRDefault="004E30DB" w:rsidP="00677622">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CBD9C6" w14:textId="77777777" w:rsidR="004E30DB" w:rsidRPr="0032374D" w:rsidRDefault="004E30DB" w:rsidP="00677622">
            <w:pPr>
              <w:pStyle w:val="TAL"/>
            </w:pPr>
            <w:r w:rsidRPr="0032374D">
              <w:t>14.1.0</w:t>
            </w:r>
          </w:p>
        </w:tc>
      </w:tr>
      <w:tr w:rsidR="004E30DB" w:rsidRPr="0032374D" w14:paraId="59C5060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7070D6F"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49B311E"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B824EB" w14:textId="77777777" w:rsidR="004E30DB" w:rsidRPr="0032374D" w:rsidRDefault="004E30DB" w:rsidP="00677622">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6CF6C2" w14:textId="77777777" w:rsidR="004E30DB" w:rsidRPr="0032374D" w:rsidRDefault="004E30DB" w:rsidP="00677622">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432A7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9C12E0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310E7F0" w14:textId="77777777" w:rsidR="004E30DB" w:rsidRPr="0032374D" w:rsidRDefault="004E30DB" w:rsidP="00677622">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9ED102" w14:textId="77777777" w:rsidR="004E30DB" w:rsidRPr="0032374D" w:rsidRDefault="004E30DB" w:rsidP="00677622">
            <w:pPr>
              <w:pStyle w:val="TAL"/>
            </w:pPr>
            <w:r w:rsidRPr="0032374D">
              <w:t>14.1.0</w:t>
            </w:r>
          </w:p>
        </w:tc>
      </w:tr>
      <w:tr w:rsidR="004E30DB" w:rsidRPr="0032374D" w14:paraId="798A689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6842AC1"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691883"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DE30BC" w14:textId="77777777" w:rsidR="004E30DB" w:rsidRPr="0032374D" w:rsidRDefault="004E30DB" w:rsidP="00677622">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00594A" w14:textId="77777777" w:rsidR="004E30DB" w:rsidRPr="0032374D" w:rsidRDefault="004E30DB" w:rsidP="00677622">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6E402E"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0A0E573"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78F4437" w14:textId="77777777" w:rsidR="004E30DB" w:rsidRPr="0032374D" w:rsidRDefault="004E30DB" w:rsidP="00677622">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38F135" w14:textId="77777777" w:rsidR="004E30DB" w:rsidRPr="0032374D" w:rsidRDefault="004E30DB" w:rsidP="00677622">
            <w:pPr>
              <w:pStyle w:val="TAL"/>
            </w:pPr>
            <w:r w:rsidRPr="0032374D">
              <w:t>14.1.0</w:t>
            </w:r>
          </w:p>
        </w:tc>
      </w:tr>
      <w:tr w:rsidR="004E30DB" w:rsidRPr="0032374D" w14:paraId="4504AAE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DDAC5F0"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E86FD0"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16606B" w14:textId="77777777" w:rsidR="004E30DB" w:rsidRPr="0032374D" w:rsidRDefault="004E30DB" w:rsidP="00677622">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7DCB40" w14:textId="77777777" w:rsidR="004E30DB" w:rsidRPr="0032374D" w:rsidRDefault="004E30DB" w:rsidP="00677622">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EB430C"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977F34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BDF044" w14:textId="77777777" w:rsidR="004E30DB" w:rsidRPr="0032374D" w:rsidRDefault="004E30DB" w:rsidP="00677622">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6B7675A" w14:textId="77777777" w:rsidR="004E30DB" w:rsidRPr="0032374D" w:rsidRDefault="004E30DB" w:rsidP="00677622">
            <w:pPr>
              <w:pStyle w:val="TAL"/>
            </w:pPr>
            <w:r w:rsidRPr="0032374D">
              <w:t>14.1.0</w:t>
            </w:r>
          </w:p>
        </w:tc>
      </w:tr>
      <w:tr w:rsidR="004E30DB" w:rsidRPr="0032374D" w14:paraId="6652CC5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F1D5D7F"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498BB77"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5C6E0A" w14:textId="77777777" w:rsidR="004E30DB" w:rsidRPr="0032374D" w:rsidRDefault="004E30DB" w:rsidP="00677622">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F65D1B" w14:textId="77777777" w:rsidR="004E30DB" w:rsidRPr="0032374D" w:rsidRDefault="004E30DB" w:rsidP="00677622">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5ECF2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C3E6FD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255BFC3" w14:textId="77777777" w:rsidR="004E30DB" w:rsidRPr="0032374D" w:rsidRDefault="004E30DB" w:rsidP="00677622">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EAA4CD7" w14:textId="77777777" w:rsidR="004E30DB" w:rsidRPr="0032374D" w:rsidRDefault="004E30DB" w:rsidP="00677622">
            <w:pPr>
              <w:pStyle w:val="TAL"/>
            </w:pPr>
            <w:r w:rsidRPr="0032374D">
              <w:t>14.1.0</w:t>
            </w:r>
          </w:p>
        </w:tc>
      </w:tr>
      <w:tr w:rsidR="004E30DB" w:rsidRPr="0032374D" w14:paraId="039E22A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176FA28"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C67995D"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734D8A"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728F48" w14:textId="77777777" w:rsidR="004E30DB" w:rsidRPr="0032374D" w:rsidRDefault="004E30DB" w:rsidP="00677622">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EFA96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943A680"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571F32" w14:textId="77777777" w:rsidR="004E30DB" w:rsidRPr="0032374D" w:rsidRDefault="004E30DB" w:rsidP="00677622">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547876" w14:textId="77777777" w:rsidR="004E30DB" w:rsidRPr="0032374D" w:rsidRDefault="004E30DB" w:rsidP="00677622">
            <w:pPr>
              <w:pStyle w:val="TAL"/>
            </w:pPr>
            <w:r w:rsidRPr="0032374D">
              <w:t>14.2.0</w:t>
            </w:r>
          </w:p>
        </w:tc>
      </w:tr>
      <w:tr w:rsidR="004E30DB" w:rsidRPr="0032374D" w14:paraId="3699896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4A44E10"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539D26"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C06C68"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0BB510" w14:textId="77777777" w:rsidR="004E30DB" w:rsidRPr="0032374D" w:rsidRDefault="004E30DB" w:rsidP="00677622">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2DF423"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AFBCDF0"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184741" w14:textId="77777777" w:rsidR="004E30DB" w:rsidRPr="0032374D" w:rsidRDefault="004E30DB" w:rsidP="00677622">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37264FF" w14:textId="77777777" w:rsidR="004E30DB" w:rsidRPr="0032374D" w:rsidRDefault="004E30DB" w:rsidP="00677622">
            <w:pPr>
              <w:pStyle w:val="TAL"/>
            </w:pPr>
            <w:r w:rsidRPr="0032374D">
              <w:t>14.2.0</w:t>
            </w:r>
          </w:p>
        </w:tc>
      </w:tr>
      <w:tr w:rsidR="004E30DB" w:rsidRPr="0032374D" w14:paraId="52FFEAE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B398E3C"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126EC3"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2FF5F3"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FB2D36" w14:textId="77777777" w:rsidR="004E30DB" w:rsidRPr="0032374D" w:rsidRDefault="004E30DB" w:rsidP="00677622">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026AD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4C90463"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B9F45F" w14:textId="77777777" w:rsidR="004E30DB" w:rsidRPr="0032374D" w:rsidRDefault="004E30DB" w:rsidP="00677622">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EE0D95F" w14:textId="77777777" w:rsidR="004E30DB" w:rsidRPr="0032374D" w:rsidRDefault="004E30DB" w:rsidP="00677622">
            <w:pPr>
              <w:pStyle w:val="TAL"/>
            </w:pPr>
            <w:r w:rsidRPr="0032374D">
              <w:t>14.2.0</w:t>
            </w:r>
          </w:p>
        </w:tc>
      </w:tr>
      <w:tr w:rsidR="004E30DB" w:rsidRPr="0032374D" w14:paraId="7C08E4D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EE36E25"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6054D32"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6F4325" w14:textId="77777777" w:rsidR="004E30DB" w:rsidRPr="0032374D" w:rsidRDefault="004E30DB" w:rsidP="00677622">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B6F9CF6" w14:textId="77777777" w:rsidR="004E30DB" w:rsidRPr="0032374D" w:rsidRDefault="004E30DB" w:rsidP="00677622">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E55DE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14FA31B"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731343F" w14:textId="77777777" w:rsidR="004E30DB" w:rsidRPr="0032374D" w:rsidRDefault="004E30DB" w:rsidP="00677622">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AE553D" w14:textId="77777777" w:rsidR="004E30DB" w:rsidRPr="0032374D" w:rsidRDefault="004E30DB" w:rsidP="00677622">
            <w:pPr>
              <w:pStyle w:val="TAL"/>
            </w:pPr>
            <w:r w:rsidRPr="0032374D">
              <w:t>14.2.0</w:t>
            </w:r>
          </w:p>
        </w:tc>
      </w:tr>
      <w:tr w:rsidR="004E30DB" w:rsidRPr="0032374D" w14:paraId="4D29F3A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C400A95"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FE2E759"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D2067D" w14:textId="77777777" w:rsidR="004E30DB" w:rsidRPr="0032374D" w:rsidRDefault="004E30DB" w:rsidP="00677622">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A4FDC59" w14:textId="77777777" w:rsidR="004E30DB" w:rsidRPr="0032374D" w:rsidRDefault="004E30DB" w:rsidP="00677622">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C534BF"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C856B3C"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6FD390" w14:textId="77777777" w:rsidR="004E30DB" w:rsidRPr="0032374D" w:rsidRDefault="004E30DB" w:rsidP="00677622">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13EAF8" w14:textId="77777777" w:rsidR="004E30DB" w:rsidRPr="0032374D" w:rsidRDefault="004E30DB" w:rsidP="00677622">
            <w:pPr>
              <w:pStyle w:val="TAL"/>
            </w:pPr>
            <w:r w:rsidRPr="0032374D">
              <w:t>14.2.0</w:t>
            </w:r>
          </w:p>
        </w:tc>
      </w:tr>
      <w:tr w:rsidR="004E30DB" w:rsidRPr="0032374D" w14:paraId="0D2F3E6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D75130D"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68BB34"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E29FCC" w14:textId="77777777" w:rsidR="004E30DB" w:rsidRPr="0032374D" w:rsidRDefault="004E30DB" w:rsidP="00677622">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909C8" w14:textId="77777777" w:rsidR="004E30DB" w:rsidRPr="0032374D" w:rsidRDefault="004E30DB" w:rsidP="00677622">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99321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323A6E7"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C699C6" w14:textId="77777777" w:rsidR="004E30DB" w:rsidRPr="0032374D" w:rsidRDefault="004E30DB" w:rsidP="00677622">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062110" w14:textId="77777777" w:rsidR="004E30DB" w:rsidRPr="0032374D" w:rsidRDefault="004E30DB" w:rsidP="00677622">
            <w:pPr>
              <w:pStyle w:val="TAL"/>
            </w:pPr>
            <w:r w:rsidRPr="0032374D">
              <w:t>14.2.0</w:t>
            </w:r>
          </w:p>
        </w:tc>
      </w:tr>
      <w:tr w:rsidR="004E30DB" w:rsidRPr="0032374D" w14:paraId="72C4BC0F"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878C15D"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9EFA7A"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FC1787"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E1F5D9A" w14:textId="77777777" w:rsidR="004E30DB" w:rsidRPr="0032374D" w:rsidRDefault="004E30DB" w:rsidP="00677622">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56A254"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A9E51F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BC898A" w14:textId="77777777" w:rsidR="004E30DB" w:rsidRPr="0032374D" w:rsidRDefault="004E30DB" w:rsidP="00677622">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F54E2C" w14:textId="77777777" w:rsidR="004E30DB" w:rsidRPr="0032374D" w:rsidRDefault="004E30DB" w:rsidP="00677622">
            <w:pPr>
              <w:pStyle w:val="TAL"/>
            </w:pPr>
            <w:r w:rsidRPr="0032374D">
              <w:t>14.2.0</w:t>
            </w:r>
          </w:p>
        </w:tc>
      </w:tr>
      <w:tr w:rsidR="004E30DB" w:rsidRPr="0032374D" w14:paraId="108B71A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06F6FA2"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E1A47C8"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40AAC2"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8E3B763" w14:textId="77777777" w:rsidR="004E30DB" w:rsidRPr="0032374D" w:rsidRDefault="004E30DB" w:rsidP="00677622">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FEFB74"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2B01443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A3D3B7" w14:textId="77777777" w:rsidR="004E30DB" w:rsidRPr="0032374D" w:rsidRDefault="004E30DB" w:rsidP="00677622">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FE017A" w14:textId="77777777" w:rsidR="004E30DB" w:rsidRPr="0032374D" w:rsidRDefault="004E30DB" w:rsidP="00677622">
            <w:pPr>
              <w:pStyle w:val="TAL"/>
            </w:pPr>
            <w:r w:rsidRPr="0032374D">
              <w:t>14.2.0</w:t>
            </w:r>
          </w:p>
        </w:tc>
      </w:tr>
      <w:tr w:rsidR="004E30DB" w:rsidRPr="0032374D" w14:paraId="5C4B9E8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094B0D8"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5134BE"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615AE8"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E92FC0" w14:textId="77777777" w:rsidR="004E30DB" w:rsidRPr="0032374D" w:rsidRDefault="004E30DB" w:rsidP="00677622">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D9BECE"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279A799"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01F6C5B" w14:textId="77777777" w:rsidR="004E30DB" w:rsidRPr="0032374D" w:rsidRDefault="004E30DB" w:rsidP="00677622">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8C9561" w14:textId="77777777" w:rsidR="004E30DB" w:rsidRPr="0032374D" w:rsidRDefault="004E30DB" w:rsidP="00677622">
            <w:pPr>
              <w:pStyle w:val="TAL"/>
            </w:pPr>
            <w:r w:rsidRPr="0032374D">
              <w:t>14.2.0</w:t>
            </w:r>
          </w:p>
        </w:tc>
      </w:tr>
      <w:tr w:rsidR="004E30DB" w:rsidRPr="0032374D" w14:paraId="28ED6082"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C0D7749"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BA607FC"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8D0790" w14:textId="77777777" w:rsidR="004E30DB" w:rsidRPr="0032374D" w:rsidRDefault="004E30DB" w:rsidP="00677622">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C682847" w14:textId="77777777" w:rsidR="004E30DB" w:rsidRPr="0032374D" w:rsidRDefault="004E30DB" w:rsidP="00677622">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DE2D7E"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08424CC"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88480D8" w14:textId="77777777" w:rsidR="004E30DB" w:rsidRPr="0032374D" w:rsidRDefault="004E30DB" w:rsidP="00677622">
            <w:pPr>
              <w:pStyle w:val="TAL"/>
            </w:pPr>
            <w:r w:rsidRPr="0032374D">
              <w:t>Removal of Editor's Note on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4FDD67" w14:textId="77777777" w:rsidR="004E30DB" w:rsidRPr="0032374D" w:rsidRDefault="004E30DB" w:rsidP="00677622">
            <w:pPr>
              <w:pStyle w:val="TAL"/>
            </w:pPr>
            <w:r w:rsidRPr="0032374D">
              <w:t>14.2.0</w:t>
            </w:r>
          </w:p>
        </w:tc>
      </w:tr>
      <w:tr w:rsidR="004E30DB" w:rsidRPr="0032374D" w14:paraId="6331933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59C1586" w14:textId="77777777" w:rsidR="004E30DB" w:rsidRPr="0032374D" w:rsidRDefault="004E30DB" w:rsidP="00677622">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FF2754B" w14:textId="77777777" w:rsidR="004E30DB" w:rsidRPr="0032374D" w:rsidRDefault="004E30DB" w:rsidP="00677622">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8AA040" w14:textId="77777777" w:rsidR="004E30DB" w:rsidRPr="0032374D" w:rsidRDefault="004E30DB" w:rsidP="00677622">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832A792" w14:textId="77777777" w:rsidR="004E30DB" w:rsidRPr="0032374D" w:rsidRDefault="004E30DB" w:rsidP="00677622">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534A3B"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538A23"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E705E2" w14:textId="77777777" w:rsidR="004E30DB" w:rsidRPr="0032374D" w:rsidRDefault="004E30DB" w:rsidP="00677622">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D9662D" w14:textId="77777777" w:rsidR="004E30DB" w:rsidRPr="0032374D" w:rsidRDefault="004E30DB" w:rsidP="00677622">
            <w:pPr>
              <w:pStyle w:val="TAL"/>
            </w:pPr>
            <w:r w:rsidRPr="0032374D">
              <w:t>14.3.0</w:t>
            </w:r>
          </w:p>
        </w:tc>
      </w:tr>
      <w:tr w:rsidR="004E30DB" w:rsidRPr="0032374D" w14:paraId="1FDFE5D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FEA11D3" w14:textId="77777777" w:rsidR="004E30DB" w:rsidRPr="0032374D" w:rsidRDefault="004E30DB" w:rsidP="00677622">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BAD239" w14:textId="77777777" w:rsidR="004E30DB" w:rsidRPr="0032374D" w:rsidRDefault="004E30DB" w:rsidP="00677622">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1FB73E" w14:textId="77777777" w:rsidR="004E30DB" w:rsidRPr="0032374D" w:rsidRDefault="004E30DB" w:rsidP="00677622">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6C57387" w14:textId="77777777" w:rsidR="004E30DB" w:rsidRPr="0032374D" w:rsidRDefault="004E30DB" w:rsidP="00677622">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EDF01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15BDB"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CDB9CC" w14:textId="77777777" w:rsidR="004E30DB" w:rsidRPr="0032374D" w:rsidRDefault="004E30DB" w:rsidP="00677622">
            <w:pPr>
              <w:pStyle w:val="TAL"/>
            </w:pPr>
            <w:r w:rsidRPr="0032374D">
              <w:t>Support for signaling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5DADC3" w14:textId="77777777" w:rsidR="004E30DB" w:rsidRPr="0032374D" w:rsidRDefault="004E30DB" w:rsidP="00677622">
            <w:pPr>
              <w:pStyle w:val="TAL"/>
            </w:pPr>
            <w:r w:rsidRPr="0032374D">
              <w:t>14.3.0</w:t>
            </w:r>
          </w:p>
        </w:tc>
      </w:tr>
      <w:tr w:rsidR="004E30DB" w:rsidRPr="0032374D" w14:paraId="617A2BD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B810DF8"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01CB05"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D65642" w14:textId="77777777" w:rsidR="004E30DB" w:rsidRPr="0032374D" w:rsidRDefault="004E30DB" w:rsidP="00677622">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B7FAD7" w14:textId="77777777" w:rsidR="004E30DB" w:rsidRPr="0032374D" w:rsidRDefault="004E30DB" w:rsidP="00677622">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1EF44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8E3064"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E35C0B" w14:textId="77777777" w:rsidR="004E30DB" w:rsidRPr="0032374D" w:rsidRDefault="004E30DB" w:rsidP="00677622">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4F0B88" w14:textId="77777777" w:rsidR="004E30DB" w:rsidRPr="0032374D" w:rsidRDefault="004E30DB" w:rsidP="00677622">
            <w:pPr>
              <w:pStyle w:val="TAL"/>
            </w:pPr>
            <w:r w:rsidRPr="0032374D">
              <w:t>14.4.0</w:t>
            </w:r>
          </w:p>
        </w:tc>
      </w:tr>
      <w:tr w:rsidR="004E30DB" w:rsidRPr="0032374D" w14:paraId="2B7DD23C"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6F16D64"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6FE6056"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26FE6" w14:textId="77777777" w:rsidR="004E30DB" w:rsidRPr="0032374D" w:rsidRDefault="004E30DB" w:rsidP="00677622">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94BAE49" w14:textId="77777777" w:rsidR="004E30DB" w:rsidRPr="0032374D" w:rsidRDefault="004E30DB" w:rsidP="00677622">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69F74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2740CAB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AEB456" w14:textId="77777777" w:rsidR="004E30DB" w:rsidRPr="0032374D" w:rsidRDefault="004E30DB" w:rsidP="00677622">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4934DC" w14:textId="77777777" w:rsidR="004E30DB" w:rsidRPr="0032374D" w:rsidRDefault="004E30DB" w:rsidP="00677622">
            <w:pPr>
              <w:pStyle w:val="TAL"/>
            </w:pPr>
            <w:r w:rsidRPr="0032374D">
              <w:t>14.4.0</w:t>
            </w:r>
          </w:p>
        </w:tc>
      </w:tr>
      <w:tr w:rsidR="004E30DB" w:rsidRPr="0032374D" w14:paraId="5F40017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4F71A72" w14:textId="77777777" w:rsidR="004E30DB" w:rsidRPr="0032374D" w:rsidRDefault="004E30DB" w:rsidP="00677622">
            <w:pPr>
              <w:pStyle w:val="TAL"/>
            </w:pPr>
            <w:r w:rsidRPr="0032374D">
              <w:lastRenderedPageBreak/>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6BE484D"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E8975A" w14:textId="77777777" w:rsidR="004E30DB" w:rsidRPr="0032374D" w:rsidRDefault="004E30DB" w:rsidP="00677622">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032851" w14:textId="77777777" w:rsidR="004E30DB" w:rsidRPr="0032374D" w:rsidRDefault="004E30DB" w:rsidP="00677622">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2E9658"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C4AB5F6"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9339248" w14:textId="77777777" w:rsidR="004E30DB" w:rsidRPr="0032374D" w:rsidRDefault="004E30DB" w:rsidP="00677622">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7FADED" w14:textId="77777777" w:rsidR="004E30DB" w:rsidRPr="0032374D" w:rsidRDefault="004E30DB" w:rsidP="00677622">
            <w:pPr>
              <w:pStyle w:val="TAL"/>
            </w:pPr>
            <w:r w:rsidRPr="0032374D">
              <w:t>15.0.0</w:t>
            </w:r>
          </w:p>
        </w:tc>
      </w:tr>
      <w:tr w:rsidR="004E30DB" w:rsidRPr="0032374D" w14:paraId="4E5F5C6B" w14:textId="77777777" w:rsidTr="00677622">
        <w:tc>
          <w:tcPr>
            <w:tcW w:w="800" w:type="dxa"/>
            <w:tcBorders>
              <w:top w:val="single" w:sz="6" w:space="0" w:color="auto"/>
              <w:left w:val="single" w:sz="6" w:space="0" w:color="auto"/>
              <w:bottom w:val="single" w:sz="4" w:space="0" w:color="auto"/>
              <w:right w:val="single" w:sz="6" w:space="0" w:color="auto"/>
            </w:tcBorders>
            <w:shd w:val="clear" w:color="auto" w:fill="auto"/>
          </w:tcPr>
          <w:p w14:paraId="35840333"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4" w:space="0" w:color="auto"/>
              <w:right w:val="single" w:sz="6" w:space="0" w:color="auto"/>
            </w:tcBorders>
            <w:shd w:val="clear" w:color="auto" w:fill="auto"/>
          </w:tcPr>
          <w:p w14:paraId="247B8961"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32521D83" w14:textId="77777777" w:rsidR="004E30DB" w:rsidRPr="0032374D" w:rsidRDefault="004E30DB" w:rsidP="00677622">
            <w:pPr>
              <w:pStyle w:val="TAL"/>
            </w:pPr>
            <w:r w:rsidRPr="0032374D">
              <w:t>CP-172026</w:t>
            </w:r>
          </w:p>
        </w:tc>
        <w:tc>
          <w:tcPr>
            <w:tcW w:w="708" w:type="dxa"/>
            <w:tcBorders>
              <w:top w:val="single" w:sz="6" w:space="0" w:color="auto"/>
              <w:left w:val="single" w:sz="6" w:space="0" w:color="auto"/>
              <w:bottom w:val="single" w:sz="4" w:space="0" w:color="auto"/>
              <w:right w:val="single" w:sz="6" w:space="0" w:color="auto"/>
            </w:tcBorders>
            <w:shd w:val="clear" w:color="auto" w:fill="auto"/>
          </w:tcPr>
          <w:p w14:paraId="13430B2D" w14:textId="77777777" w:rsidR="004E30DB" w:rsidRPr="0032374D" w:rsidRDefault="004E30DB" w:rsidP="00677622">
            <w:pPr>
              <w:pStyle w:val="TAL"/>
            </w:pPr>
            <w:r w:rsidRPr="0032374D">
              <w:t>0061</w:t>
            </w:r>
          </w:p>
        </w:tc>
        <w:tc>
          <w:tcPr>
            <w:tcW w:w="426" w:type="dxa"/>
            <w:tcBorders>
              <w:top w:val="single" w:sz="6" w:space="0" w:color="auto"/>
              <w:left w:val="single" w:sz="6" w:space="0" w:color="auto"/>
              <w:bottom w:val="single" w:sz="4" w:space="0" w:color="auto"/>
              <w:right w:val="single" w:sz="6" w:space="0" w:color="auto"/>
            </w:tcBorders>
            <w:shd w:val="clear" w:color="auto" w:fill="auto"/>
          </w:tcPr>
          <w:p w14:paraId="0E1075FF"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4" w:space="0" w:color="auto"/>
              <w:right w:val="single" w:sz="6" w:space="0" w:color="auto"/>
            </w:tcBorders>
          </w:tcPr>
          <w:p w14:paraId="288B7767" w14:textId="77777777" w:rsidR="004E30DB" w:rsidRPr="0032374D" w:rsidRDefault="004E30DB" w:rsidP="00677622">
            <w:pPr>
              <w:pStyle w:val="TAL"/>
            </w:pPr>
          </w:p>
        </w:tc>
        <w:tc>
          <w:tcPr>
            <w:tcW w:w="4678" w:type="dxa"/>
            <w:tcBorders>
              <w:top w:val="single" w:sz="6" w:space="0" w:color="auto"/>
              <w:left w:val="single" w:sz="6" w:space="0" w:color="auto"/>
              <w:bottom w:val="single" w:sz="4" w:space="0" w:color="auto"/>
              <w:right w:val="single" w:sz="6" w:space="0" w:color="auto"/>
            </w:tcBorders>
            <w:shd w:val="clear" w:color="auto" w:fill="auto"/>
          </w:tcPr>
          <w:p w14:paraId="09707400" w14:textId="77777777" w:rsidR="004E30DB" w:rsidRPr="0032374D" w:rsidRDefault="004E30DB" w:rsidP="00677622">
            <w:pPr>
              <w:pStyle w:val="TAL"/>
            </w:pPr>
            <w:r w:rsidRPr="0032374D">
              <w:t>Enhancements for NAPS on Acurrancy</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3A1EE5B6" w14:textId="77777777" w:rsidR="004E30DB" w:rsidRPr="0032374D" w:rsidRDefault="004E30DB" w:rsidP="00677622">
            <w:pPr>
              <w:pStyle w:val="TAL"/>
            </w:pPr>
            <w:r w:rsidRPr="0032374D">
              <w:t>15.0.0</w:t>
            </w:r>
          </w:p>
        </w:tc>
      </w:tr>
      <w:tr w:rsidR="004E30DB" w:rsidRPr="0032374D" w14:paraId="29F14323"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B6964E4" w14:textId="77777777" w:rsidR="004E30DB" w:rsidRPr="0032374D" w:rsidRDefault="004E30DB" w:rsidP="00677622">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5504782" w14:textId="77777777" w:rsidR="004E30DB" w:rsidRPr="0032374D" w:rsidRDefault="004E30DB" w:rsidP="00677622">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276A" w14:textId="77777777" w:rsidR="004E30DB" w:rsidRPr="0032374D" w:rsidRDefault="004E30DB" w:rsidP="00677622">
            <w:pPr>
              <w:pStyle w:val="TAL"/>
            </w:pPr>
            <w:r w:rsidRPr="0032374D">
              <w:t>CP-173017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F8B12C" w14:textId="77777777" w:rsidR="004E30DB" w:rsidRPr="0032374D" w:rsidRDefault="004E30DB" w:rsidP="00677622">
            <w:pPr>
              <w:pStyle w:val="TAL"/>
            </w:pPr>
            <w:r w:rsidRPr="0032374D">
              <w:t>0065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BB1D081"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1F98D7E1"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59EA5AF" w14:textId="77777777" w:rsidR="004E30DB" w:rsidRPr="0032374D" w:rsidRDefault="004E30DB" w:rsidP="00677622">
            <w:pPr>
              <w:pStyle w:val="TAL"/>
            </w:pPr>
            <w:r w:rsidRPr="0032374D">
              <w:t>Fixing the R Bit in T6a Requests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70755" w14:textId="77777777" w:rsidR="004E30DB" w:rsidRPr="0032374D" w:rsidRDefault="004E30DB" w:rsidP="00677622">
            <w:pPr>
              <w:pStyle w:val="TAL"/>
            </w:pPr>
            <w:r w:rsidRPr="0032374D">
              <w:t>15.1.0</w:t>
            </w:r>
          </w:p>
        </w:tc>
      </w:tr>
      <w:tr w:rsidR="004E30DB" w:rsidRPr="0032374D" w14:paraId="1B142D5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7A967EA" w14:textId="77777777" w:rsidR="004E30DB" w:rsidRPr="0032374D" w:rsidRDefault="004E30DB" w:rsidP="00677622">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9043973" w14:textId="77777777" w:rsidR="004E30DB" w:rsidRPr="0032374D" w:rsidRDefault="004E30DB" w:rsidP="00677622">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CC885" w14:textId="77777777" w:rsidR="004E30DB" w:rsidRPr="0032374D" w:rsidRDefault="004E30DB" w:rsidP="00677622">
            <w:pPr>
              <w:pStyle w:val="TAL"/>
            </w:pPr>
            <w:r w:rsidRPr="0032374D">
              <w:t>CP-173028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4564B1" w14:textId="77777777" w:rsidR="004E30DB" w:rsidRPr="0032374D" w:rsidRDefault="004E30DB" w:rsidP="00677622">
            <w:pPr>
              <w:pStyle w:val="TAL"/>
            </w:pPr>
            <w:r w:rsidRPr="0032374D">
              <w:t>0062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234B3FE" w14:textId="77777777" w:rsidR="004E30DB" w:rsidRPr="0032374D" w:rsidRDefault="004E30DB" w:rsidP="00677622">
            <w:pPr>
              <w:pStyle w:val="TAL"/>
            </w:pPr>
            <w:r w:rsidRPr="0032374D">
              <w:t>2</w:t>
            </w:r>
          </w:p>
        </w:tc>
        <w:tc>
          <w:tcPr>
            <w:tcW w:w="425" w:type="dxa"/>
            <w:tcBorders>
              <w:top w:val="single" w:sz="4" w:space="0" w:color="auto"/>
              <w:left w:val="single" w:sz="4" w:space="0" w:color="auto"/>
              <w:bottom w:val="single" w:sz="4" w:space="0" w:color="auto"/>
              <w:right w:val="single" w:sz="4" w:space="0" w:color="auto"/>
            </w:tcBorders>
          </w:tcPr>
          <w:p w14:paraId="0AE9DB03"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883BD5C" w14:textId="77777777" w:rsidR="004E30DB" w:rsidRPr="0032374D" w:rsidRDefault="004E30DB" w:rsidP="00677622">
            <w:pPr>
              <w:pStyle w:val="TAL"/>
            </w:pPr>
            <w:r w:rsidRPr="0032374D">
              <w:t>Monitoring Event Report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043FE7" w14:textId="77777777" w:rsidR="004E30DB" w:rsidRPr="0032374D" w:rsidRDefault="004E30DB" w:rsidP="00677622">
            <w:pPr>
              <w:pStyle w:val="TAL"/>
            </w:pPr>
            <w:r w:rsidRPr="0032374D">
              <w:t>15.1.0</w:t>
            </w:r>
          </w:p>
        </w:tc>
      </w:tr>
      <w:tr w:rsidR="004E30DB" w:rsidRPr="0032374D" w14:paraId="3F01FD1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701CA485" w14:textId="77777777" w:rsidR="004E30DB" w:rsidRPr="0032374D" w:rsidRDefault="004E30DB" w:rsidP="00677622">
            <w:pPr>
              <w:pStyle w:val="TAL"/>
            </w:pPr>
            <w:r w:rsidRPr="0032374D">
              <w:t>2018-03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E06AF5" w14:textId="77777777" w:rsidR="004E30DB" w:rsidRPr="0032374D" w:rsidRDefault="004E30DB" w:rsidP="00677622">
            <w:pPr>
              <w:pStyle w:val="TAL"/>
            </w:pPr>
            <w:r w:rsidRPr="0032374D">
              <w:t>CT#79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3F2C6" w14:textId="77777777" w:rsidR="004E30DB" w:rsidRPr="0032374D" w:rsidRDefault="004E30DB" w:rsidP="00677622">
            <w:pPr>
              <w:pStyle w:val="TAL"/>
            </w:pPr>
            <w:r w:rsidRPr="0032374D">
              <w:t>CP-180025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35717E" w14:textId="77777777" w:rsidR="004E30DB" w:rsidRPr="0032374D" w:rsidRDefault="004E30DB" w:rsidP="00677622">
            <w:pPr>
              <w:pStyle w:val="TAL"/>
            </w:pPr>
            <w:r w:rsidRPr="0032374D">
              <w:t>0066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14FC743"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7C9C4308"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C4871D" w14:textId="77777777" w:rsidR="004E30DB" w:rsidRPr="0032374D" w:rsidRDefault="004E30DB" w:rsidP="00677622">
            <w:pPr>
              <w:pStyle w:val="TAL"/>
            </w:pPr>
            <w:r w:rsidRPr="0032374D">
              <w:t>Filtering the Report for Number of UEs in a Geographic Area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02B18" w14:textId="77777777" w:rsidR="004E30DB" w:rsidRPr="0032374D" w:rsidRDefault="004E30DB" w:rsidP="00677622">
            <w:pPr>
              <w:pStyle w:val="TAL"/>
            </w:pPr>
            <w:r w:rsidRPr="0032374D">
              <w:t>15.2.0</w:t>
            </w:r>
          </w:p>
        </w:tc>
      </w:tr>
      <w:tr w:rsidR="004E30DB" w:rsidRPr="0032374D" w14:paraId="328DC1B7"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4A57AFED" w14:textId="77777777" w:rsidR="004E30DB" w:rsidRPr="0032374D" w:rsidRDefault="004E30DB" w:rsidP="00677622">
            <w:pPr>
              <w:pStyle w:val="TAL"/>
            </w:pPr>
            <w:r w:rsidRPr="0032374D">
              <w:t>2018-06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104FD01" w14:textId="77777777" w:rsidR="004E30DB" w:rsidRPr="0032374D" w:rsidRDefault="004E30DB" w:rsidP="00677622">
            <w:pPr>
              <w:pStyle w:val="TAL"/>
            </w:pPr>
            <w:r w:rsidRPr="0032374D">
              <w:t>CT#80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AC409" w14:textId="77777777" w:rsidR="004E30DB" w:rsidRPr="0032374D" w:rsidRDefault="004E30DB" w:rsidP="00677622">
            <w:pPr>
              <w:pStyle w:val="TAL"/>
            </w:pPr>
            <w:r w:rsidRPr="0032374D">
              <w:t>CP-181130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F81B6" w14:textId="77777777" w:rsidR="004E30DB" w:rsidRPr="0032374D" w:rsidRDefault="004E30DB" w:rsidP="00677622">
            <w:pPr>
              <w:pStyle w:val="TAL"/>
            </w:pPr>
            <w:r w:rsidRPr="0032374D">
              <w:t>0067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04FE0EF"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5375050B"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B4F5721" w14:textId="77777777" w:rsidR="004E30DB" w:rsidRPr="0032374D" w:rsidRDefault="004E30DB" w:rsidP="00677622">
            <w:pPr>
              <w:pStyle w:val="TAL"/>
            </w:pPr>
            <w:r w:rsidRPr="0032374D">
              <w:t>Local deletion of Monitoing events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E688D" w14:textId="77777777" w:rsidR="004E30DB" w:rsidRPr="0032374D" w:rsidRDefault="004E30DB" w:rsidP="00677622">
            <w:pPr>
              <w:pStyle w:val="TAL"/>
            </w:pPr>
            <w:r w:rsidRPr="0032374D">
              <w:t>15.3.0</w:t>
            </w:r>
          </w:p>
        </w:tc>
      </w:tr>
      <w:tr w:rsidR="004E30DB" w:rsidRPr="0032374D" w14:paraId="1408CF1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34D50D1" w14:textId="77777777" w:rsidR="004E30DB" w:rsidRPr="0032374D" w:rsidRDefault="004E30DB" w:rsidP="00677622">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8221267" w14:textId="77777777" w:rsidR="004E30DB" w:rsidRPr="0032374D" w:rsidRDefault="004E30DB" w:rsidP="00677622">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E743" w14:textId="77777777" w:rsidR="004E30DB" w:rsidRPr="0032374D" w:rsidRDefault="004E30DB" w:rsidP="00677622">
            <w:pPr>
              <w:pStyle w:val="TAL"/>
            </w:pPr>
            <w:r w:rsidRPr="0032374D">
              <w:t>CP-183095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3CF11F" w14:textId="77777777" w:rsidR="004E30DB" w:rsidRPr="0032374D" w:rsidRDefault="004E30DB" w:rsidP="00677622">
            <w:pPr>
              <w:pStyle w:val="TAL"/>
            </w:pPr>
            <w:r w:rsidRPr="0032374D">
              <w:t>0068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6FB0ECC" w14:textId="77777777" w:rsidR="004E30DB" w:rsidRPr="0032374D" w:rsidRDefault="004E30DB" w:rsidP="00677622">
            <w:pPr>
              <w:pStyle w:val="TAL"/>
            </w:pPr>
            <w:r w:rsidRPr="0032374D">
              <w:t>3</w:t>
            </w:r>
          </w:p>
        </w:tc>
        <w:tc>
          <w:tcPr>
            <w:tcW w:w="425" w:type="dxa"/>
            <w:tcBorders>
              <w:top w:val="single" w:sz="4" w:space="0" w:color="auto"/>
              <w:left w:val="single" w:sz="4" w:space="0" w:color="auto"/>
              <w:bottom w:val="single" w:sz="4" w:space="0" w:color="auto"/>
              <w:right w:val="single" w:sz="4" w:space="0" w:color="auto"/>
            </w:tcBorders>
          </w:tcPr>
          <w:p w14:paraId="78738E75"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D235B" w14:textId="77777777" w:rsidR="004E30DB" w:rsidRPr="0032374D" w:rsidRDefault="004E30DB" w:rsidP="00677622">
            <w:pPr>
              <w:pStyle w:val="TAL"/>
            </w:pPr>
            <w:r w:rsidRPr="0032374D">
              <w:t>Monitoring event report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20F7B" w14:textId="77777777" w:rsidR="004E30DB" w:rsidRPr="0032374D" w:rsidRDefault="004E30DB" w:rsidP="00677622">
            <w:pPr>
              <w:pStyle w:val="TAL"/>
            </w:pPr>
            <w:r w:rsidRPr="0032374D">
              <w:t>15.4.0</w:t>
            </w:r>
          </w:p>
        </w:tc>
      </w:tr>
      <w:tr w:rsidR="004E30DB" w:rsidRPr="0032374D" w14:paraId="0679302C"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0FD1399" w14:textId="77777777" w:rsidR="004E30DB" w:rsidRPr="0032374D" w:rsidRDefault="004E30DB" w:rsidP="00677622">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7E5AC8B" w14:textId="77777777" w:rsidR="004E30DB" w:rsidRPr="0032374D" w:rsidRDefault="004E30DB" w:rsidP="00677622">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95A24" w14:textId="77777777" w:rsidR="004E30DB" w:rsidRPr="0032374D" w:rsidRDefault="004E30DB" w:rsidP="00677622">
            <w:pPr>
              <w:pStyle w:val="TAL"/>
            </w:pPr>
            <w:r w:rsidRPr="0032374D">
              <w:t>CP-183098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A3E47C" w14:textId="77777777" w:rsidR="004E30DB" w:rsidRPr="0032374D" w:rsidRDefault="004E30DB" w:rsidP="00677622">
            <w:pPr>
              <w:pStyle w:val="TAL"/>
            </w:pPr>
            <w:r w:rsidRPr="0032374D">
              <w:t>0069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810E83" w14:textId="77777777" w:rsidR="004E30DB" w:rsidRPr="0032374D" w:rsidRDefault="004E30DB" w:rsidP="00677622">
            <w:pPr>
              <w:pStyle w:val="TAL"/>
            </w:pPr>
            <w:r w:rsidRPr="0032374D">
              <w:t>-</w:t>
            </w:r>
          </w:p>
        </w:tc>
        <w:tc>
          <w:tcPr>
            <w:tcW w:w="425" w:type="dxa"/>
            <w:tcBorders>
              <w:top w:val="single" w:sz="4" w:space="0" w:color="auto"/>
              <w:left w:val="single" w:sz="4" w:space="0" w:color="auto"/>
              <w:bottom w:val="single" w:sz="4" w:space="0" w:color="auto"/>
              <w:right w:val="single" w:sz="4" w:space="0" w:color="auto"/>
            </w:tcBorders>
          </w:tcPr>
          <w:p w14:paraId="58168A89"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3CD8687" w14:textId="77777777" w:rsidR="004E30DB" w:rsidRPr="0032374D" w:rsidRDefault="004E30DB" w:rsidP="00677622">
            <w:pPr>
              <w:pStyle w:val="TAL"/>
            </w:pPr>
            <w:r w:rsidRPr="0032374D">
              <w:t>Missing parameters in IdleStatusIndication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EE44D" w14:textId="77777777" w:rsidR="004E30DB" w:rsidRPr="0032374D" w:rsidRDefault="004E30DB" w:rsidP="00677622">
            <w:pPr>
              <w:pStyle w:val="TAL"/>
            </w:pPr>
            <w:r w:rsidRPr="0032374D">
              <w:t>15.4.0</w:t>
            </w:r>
          </w:p>
        </w:tc>
      </w:tr>
      <w:tr w:rsidR="004E30DB" w:rsidRPr="0032374D" w14:paraId="172FC41C"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7239C56C" w14:textId="77777777" w:rsidR="004E30DB" w:rsidRPr="0032374D" w:rsidRDefault="004E30DB" w:rsidP="00677622">
            <w:pPr>
              <w:pStyle w:val="TAL"/>
            </w:pPr>
            <w:r>
              <w:t>2019-03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D57BE57" w14:textId="77777777" w:rsidR="004E30DB" w:rsidRPr="0032374D" w:rsidRDefault="004E30DB" w:rsidP="00677622">
            <w:pPr>
              <w:pStyle w:val="TAL"/>
            </w:pPr>
            <w:r>
              <w:t>CT#83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DDE0F" w14:textId="77777777" w:rsidR="004E30DB" w:rsidRPr="0032374D" w:rsidRDefault="004E30DB" w:rsidP="00677622">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C9FBE" w14:textId="77777777" w:rsidR="004E30DB" w:rsidRPr="0032374D" w:rsidRDefault="004E30DB" w:rsidP="00677622">
            <w:pPr>
              <w:pStyle w:val="TAL"/>
            </w:pPr>
            <w:r>
              <w:t>0070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792200" w14:textId="77777777" w:rsidR="004E30DB" w:rsidRPr="0032374D"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031A3C16"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7FC28E" w14:textId="77777777" w:rsidR="004E30DB" w:rsidRPr="00C31A45" w:rsidRDefault="004E30DB" w:rsidP="00677622">
            <w:pPr>
              <w:pStyle w:val="TAL"/>
            </w:pPr>
            <w:r>
              <w:t>Missing Maximum-UE-Availability-Time AVP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77BA8" w14:textId="77777777" w:rsidR="004E30DB" w:rsidRPr="0032374D" w:rsidRDefault="004E30DB" w:rsidP="00677622">
            <w:pPr>
              <w:pStyle w:val="TAL"/>
            </w:pPr>
            <w:r>
              <w:t>15.5.0</w:t>
            </w:r>
          </w:p>
        </w:tc>
      </w:tr>
      <w:tr w:rsidR="004E30DB" w:rsidRPr="0032374D" w14:paraId="505D4CE4"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E83251D" w14:textId="77777777" w:rsidR="004E30DB" w:rsidRDefault="004E30DB" w:rsidP="00677622">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8339331" w14:textId="77777777" w:rsidR="004E30DB" w:rsidRDefault="004E30DB" w:rsidP="00677622">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2877B" w14:textId="77777777" w:rsidR="004E30DB" w:rsidRDefault="004E30DB" w:rsidP="00677622">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345ADE" w14:textId="77777777" w:rsidR="004E30DB" w:rsidRDefault="004E30DB" w:rsidP="00677622">
            <w:pPr>
              <w:pStyle w:val="TAL"/>
            </w:pPr>
            <w:r>
              <w:t>0074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68EC0AD" w14:textId="77777777" w:rsidR="004E30DB" w:rsidRDefault="004E30DB" w:rsidP="00677622">
            <w:pPr>
              <w:pStyle w:val="TAL"/>
            </w:pPr>
            <w:r>
              <w:t>2</w:t>
            </w:r>
          </w:p>
        </w:tc>
        <w:tc>
          <w:tcPr>
            <w:tcW w:w="425" w:type="dxa"/>
            <w:tcBorders>
              <w:top w:val="single" w:sz="4" w:space="0" w:color="auto"/>
              <w:left w:val="single" w:sz="4" w:space="0" w:color="auto"/>
              <w:bottom w:val="single" w:sz="4" w:space="0" w:color="auto"/>
              <w:right w:val="single" w:sz="4" w:space="0" w:color="auto"/>
            </w:tcBorders>
          </w:tcPr>
          <w:p w14:paraId="3D82985F"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61C4116" w14:textId="77777777" w:rsidR="004E30DB" w:rsidRDefault="004E30DB" w:rsidP="00677622">
            <w:pPr>
              <w:pStyle w:val="TAL"/>
            </w:pPr>
            <w:r>
              <w:t>draft-ietf-dime-load published as RFC 8583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F9DB43" w14:textId="77777777" w:rsidR="004E30DB" w:rsidRDefault="004E30DB" w:rsidP="00677622">
            <w:pPr>
              <w:pStyle w:val="TAL"/>
            </w:pPr>
            <w:r>
              <w:t>15.6.0</w:t>
            </w:r>
          </w:p>
        </w:tc>
      </w:tr>
      <w:tr w:rsidR="004E30DB" w:rsidRPr="0032374D" w14:paraId="67DFBB33"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65B9F78" w14:textId="77777777" w:rsidR="004E30DB" w:rsidRDefault="004E30DB" w:rsidP="00677622">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40193DD" w14:textId="77777777" w:rsidR="004E30DB" w:rsidRDefault="004E30DB" w:rsidP="00677622">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253E2" w14:textId="77777777" w:rsidR="004E30DB" w:rsidRDefault="004E30DB" w:rsidP="00677622">
            <w:pPr>
              <w:pStyle w:val="TAL"/>
            </w:pPr>
            <w:r>
              <w:t>CP-192122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A8F3B2" w14:textId="77777777" w:rsidR="004E30DB" w:rsidRDefault="004E30DB" w:rsidP="00677622">
            <w:pPr>
              <w:pStyle w:val="TAL"/>
            </w:pPr>
            <w:r>
              <w:t>0072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799D166"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30318CF"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8DBA679" w14:textId="77777777" w:rsidR="004E30DB" w:rsidRDefault="004E30DB" w:rsidP="00677622">
            <w:pPr>
              <w:pStyle w:val="TAL"/>
            </w:pPr>
            <w:r>
              <w:t>Event type PDN Connectivity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E51AA" w14:textId="77777777" w:rsidR="004E30DB" w:rsidRDefault="004E30DB" w:rsidP="00677622">
            <w:pPr>
              <w:pStyle w:val="TAL"/>
            </w:pPr>
            <w:r>
              <w:t>16.0.0</w:t>
            </w:r>
          </w:p>
        </w:tc>
      </w:tr>
      <w:tr w:rsidR="004E30DB" w:rsidRPr="0032374D" w14:paraId="753BB526"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D1D8892" w14:textId="77777777" w:rsidR="004E30DB" w:rsidRDefault="004E30DB" w:rsidP="00677622">
            <w:pPr>
              <w:pStyle w:val="TAL"/>
            </w:pPr>
            <w:r>
              <w:t>2020-03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10CF1E0" w14:textId="77777777" w:rsidR="004E30DB" w:rsidRDefault="004E30DB" w:rsidP="00677622">
            <w:pPr>
              <w:pStyle w:val="TAL"/>
            </w:pPr>
            <w:r>
              <w:t>CT#87e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7F7FE" w14:textId="77777777" w:rsidR="004E30DB" w:rsidRDefault="004E30DB" w:rsidP="00677622">
            <w:pPr>
              <w:pStyle w:val="TAL"/>
            </w:pPr>
            <w:r>
              <w:t>CP-200050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E1880A" w14:textId="77777777" w:rsidR="004E30DB" w:rsidRDefault="004E30DB" w:rsidP="00677622">
            <w:pPr>
              <w:pStyle w:val="TAL"/>
            </w:pPr>
            <w:r>
              <w:t>0075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D2CCD63"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7AD01C10"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CD18E7F" w14:textId="77777777" w:rsidR="004E30DB" w:rsidRDefault="004E30DB" w:rsidP="00677622">
            <w:pPr>
              <w:pStyle w:val="TAL"/>
            </w:pPr>
            <w:r>
              <w:t>Reachability Cause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45B34" w14:textId="77777777" w:rsidR="004E30DB" w:rsidRDefault="004E30DB" w:rsidP="00677622">
            <w:pPr>
              <w:pStyle w:val="TAL"/>
            </w:pPr>
            <w:r>
              <w:t>16.1.0</w:t>
            </w:r>
          </w:p>
        </w:tc>
      </w:tr>
      <w:tr w:rsidR="004E30DB" w:rsidRPr="0032374D" w14:paraId="7BA4F8F0"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EA17C27" w14:textId="77777777" w:rsidR="004E30DB" w:rsidRDefault="004E30DB" w:rsidP="00677622">
            <w:pPr>
              <w:pStyle w:val="TAL"/>
            </w:pPr>
            <w:r>
              <w:t>2020-12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42495B2" w14:textId="77777777" w:rsidR="004E30DB" w:rsidRDefault="004E30DB" w:rsidP="00677622">
            <w:pPr>
              <w:pStyle w:val="TAL"/>
            </w:pPr>
            <w:r>
              <w:t>CT#90e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8FA9F9" w14:textId="77777777" w:rsidR="004E30DB" w:rsidRDefault="004E30DB" w:rsidP="00677622">
            <w:pPr>
              <w:pStyle w:val="TAL"/>
            </w:pPr>
            <w:r>
              <w:t>CP-203032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8AD45" w14:textId="77777777" w:rsidR="004E30DB" w:rsidRDefault="004E30DB" w:rsidP="00677622">
            <w:pPr>
              <w:pStyle w:val="TAL"/>
            </w:pPr>
            <w:r>
              <w:t>0076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9BF48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2E019FD0" w14:textId="77777777" w:rsidR="004E30DB" w:rsidRPr="004B036F"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5CB932" w14:textId="77777777" w:rsidR="004E30DB" w:rsidRDefault="004E30DB" w:rsidP="00677622">
            <w:pPr>
              <w:pStyle w:val="TAL"/>
            </w:pPr>
            <w:r w:rsidRPr="004B036F">
              <w:t>Extended Reference ID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96357" w14:textId="77777777" w:rsidR="004E30DB" w:rsidRPr="006F1BBE" w:rsidRDefault="004E30DB" w:rsidP="00677622">
            <w:pPr>
              <w:pStyle w:val="TAL"/>
            </w:pPr>
            <w:r w:rsidRPr="006F1BBE">
              <w:t>16.2.0</w:t>
            </w:r>
          </w:p>
        </w:tc>
      </w:tr>
      <w:tr w:rsidR="004E30DB" w:rsidRPr="0032374D" w14:paraId="37214C6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2EF049B" w14:textId="77777777" w:rsidR="004E30DB" w:rsidRDefault="004E30DB" w:rsidP="00677622">
            <w:pPr>
              <w:pStyle w:val="TAL"/>
            </w:pPr>
            <w:r>
              <w:t>2021-06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69053B3" w14:textId="77777777" w:rsidR="004E30DB" w:rsidRDefault="004E30DB" w:rsidP="00677622">
            <w:pPr>
              <w:pStyle w:val="TAL"/>
            </w:pPr>
            <w:r>
              <w:t>CT#92e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7C603" w14:textId="77777777" w:rsidR="004E30DB" w:rsidRDefault="004E30DB" w:rsidP="00677622">
            <w:pPr>
              <w:pStyle w:val="TAL"/>
            </w:pPr>
            <w:r>
              <w:t>CP-211072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0C40" w14:textId="77777777" w:rsidR="004E30DB" w:rsidRDefault="004E30DB" w:rsidP="00677622">
            <w:pPr>
              <w:pStyle w:val="TAL"/>
            </w:pPr>
            <w:r>
              <w:t>0077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F76BEB3"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097ED5DD" w14:textId="77777777" w:rsidR="004E30DB" w:rsidRPr="004B036F"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1DF2413" w14:textId="77777777" w:rsidR="004E30DB" w:rsidRPr="004B036F" w:rsidRDefault="004E30DB" w:rsidP="00677622">
            <w:pPr>
              <w:pStyle w:val="TAL"/>
            </w:pPr>
            <w:r w:rsidRPr="004B036F">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7CDDC" w14:textId="77777777" w:rsidR="004E30DB" w:rsidRPr="006F1BBE" w:rsidRDefault="004E30DB" w:rsidP="00677622">
            <w:pPr>
              <w:pStyle w:val="TAL"/>
            </w:pPr>
            <w:r w:rsidRPr="006F1BBE">
              <w:t>16.3.0</w:t>
            </w:r>
          </w:p>
        </w:tc>
      </w:tr>
      <w:tr w:rsidR="004E30DB" w:rsidRPr="0032374D" w14:paraId="2CE907B8"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37D29AB" w14:textId="77777777" w:rsidR="004E30DB" w:rsidRDefault="004E30DB" w:rsidP="00677622">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3B45093" w14:textId="77777777" w:rsidR="004E30DB" w:rsidRDefault="004E30DB" w:rsidP="00677622">
            <w:pPr>
              <w:pStyle w:val="TAL"/>
            </w:pPr>
            <w:r>
              <w:t>CT#93e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83EDDE" w14:textId="77777777" w:rsidR="004E30DB" w:rsidRDefault="004E30DB" w:rsidP="00677622">
            <w:pPr>
              <w:pStyle w:val="TAL"/>
            </w:pPr>
            <w:r>
              <w:t>CP-212073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494F04" w14:textId="77777777" w:rsidR="004E30DB" w:rsidRDefault="004E30DB" w:rsidP="00677622">
            <w:pPr>
              <w:pStyle w:val="TAL"/>
            </w:pPr>
            <w:r>
              <w:t>0078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6691F8C"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69EC288E" w14:textId="77777777" w:rsidR="004E30DB" w:rsidRPr="004B036F"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3DCC29A" w14:textId="77777777" w:rsidR="004E30DB" w:rsidRPr="004B036F" w:rsidRDefault="004E30DB" w:rsidP="00677622">
            <w:pPr>
              <w:pStyle w:val="TAL"/>
            </w:pPr>
            <w:r>
              <w:t>APN Rate Control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260D0" w14:textId="77777777" w:rsidR="004E30DB" w:rsidRPr="006F1BBE" w:rsidRDefault="004E30DB" w:rsidP="00677622">
            <w:pPr>
              <w:pStyle w:val="TAL"/>
            </w:pPr>
            <w:r w:rsidRPr="006F1BBE">
              <w:t>16.4.0</w:t>
            </w:r>
          </w:p>
        </w:tc>
      </w:tr>
      <w:tr w:rsidR="004E30DB" w:rsidRPr="0032374D" w14:paraId="04A08822"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2D9F6DD" w14:textId="77777777" w:rsidR="004E30DB" w:rsidRDefault="004E30DB" w:rsidP="00677622">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EE027AA" w14:textId="77777777" w:rsidR="004E30DB" w:rsidRDefault="004E30DB" w:rsidP="00677622">
            <w:pPr>
              <w:pStyle w:val="TAL"/>
            </w:pPr>
            <w:r>
              <w:t>CT#93e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EAB7A" w14:textId="77777777" w:rsidR="004E30DB" w:rsidRDefault="004E30DB" w:rsidP="00677622">
            <w:pPr>
              <w:pStyle w:val="TAL"/>
            </w:pPr>
            <w:r>
              <w:t>CP-212077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56EDD" w14:textId="77777777" w:rsidR="004E30DB" w:rsidRDefault="004E30DB" w:rsidP="00677622">
            <w:pPr>
              <w:pStyle w:val="TAL"/>
            </w:pPr>
            <w:r>
              <w:t>0079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6DB04C1"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6B522C3D"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A780EFB" w14:textId="77777777" w:rsidR="004E30DB" w:rsidRDefault="004E30DB" w:rsidP="00677622">
            <w:pPr>
              <w:pStyle w:val="TAL"/>
            </w:pPr>
            <w:r>
              <w:t>Correction on NIDD Feature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37F88" w14:textId="77777777" w:rsidR="004E30DB" w:rsidRPr="006F1BBE" w:rsidRDefault="004E30DB" w:rsidP="00677622">
            <w:pPr>
              <w:pStyle w:val="TAL"/>
            </w:pPr>
            <w:r w:rsidRPr="006F1BBE">
              <w:t>16.4.0</w:t>
            </w:r>
          </w:p>
        </w:tc>
      </w:tr>
      <w:tr w:rsidR="004E30DB" w:rsidRPr="0032374D" w14:paraId="69040AC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D93406B" w14:textId="77777777" w:rsidR="004E30DB" w:rsidRDefault="004E30DB" w:rsidP="00677622">
            <w:pPr>
              <w:pStyle w:val="TAL"/>
            </w:pPr>
            <w:r>
              <w:t>2021-12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51B07F6" w14:textId="77777777" w:rsidR="004E30DB" w:rsidRDefault="004E30DB" w:rsidP="0067762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D3FF5" w14:textId="77777777" w:rsidR="004E30DB" w:rsidRDefault="004E30DB" w:rsidP="00677622">
            <w:pPr>
              <w:pStyle w:val="TAL"/>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5B80CE" w14:textId="77777777" w:rsidR="004E30DB" w:rsidRDefault="004E30DB" w:rsidP="00677622">
            <w:pPr>
              <w:pStyle w:val="TAL"/>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D6940C5" w14:textId="77777777" w:rsidR="004E30DB" w:rsidRDefault="004E30DB" w:rsidP="00677622">
            <w:pPr>
              <w:pStyle w:val="TAL"/>
            </w:pPr>
          </w:p>
        </w:tc>
        <w:tc>
          <w:tcPr>
            <w:tcW w:w="425" w:type="dxa"/>
            <w:tcBorders>
              <w:top w:val="single" w:sz="4" w:space="0" w:color="auto"/>
              <w:left w:val="single" w:sz="4" w:space="0" w:color="auto"/>
              <w:bottom w:val="single" w:sz="4" w:space="0" w:color="auto"/>
              <w:right w:val="single" w:sz="4" w:space="0" w:color="auto"/>
            </w:tcBorders>
          </w:tcPr>
          <w:p w14:paraId="69E6888D"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1171E6" w14:textId="77777777" w:rsidR="004E30DB" w:rsidRDefault="004E30DB" w:rsidP="00677622">
            <w:pPr>
              <w:pStyle w:val="TAL"/>
            </w:pPr>
            <w:r>
              <w:t>History table fixed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B54E0" w14:textId="77777777" w:rsidR="004E30DB" w:rsidRPr="006F1BBE" w:rsidRDefault="004E30DB" w:rsidP="00677622">
            <w:pPr>
              <w:pStyle w:val="TAL"/>
            </w:pPr>
            <w:r w:rsidRPr="006F1BBE">
              <w:t>16.4.1</w:t>
            </w:r>
          </w:p>
        </w:tc>
      </w:tr>
      <w:tr w:rsidR="004E30DB" w:rsidRPr="0032374D" w14:paraId="4D4690D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5B1EB30F" w14:textId="77777777" w:rsidR="004E30DB" w:rsidRDefault="004E30DB" w:rsidP="00677622">
            <w:pPr>
              <w:pStyle w:val="TAL"/>
            </w:pPr>
            <w:r>
              <w:t>2022-03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3C831D2" w14:textId="77777777" w:rsidR="004E30DB" w:rsidRDefault="004E30DB" w:rsidP="00677622">
            <w:pPr>
              <w:pStyle w:val="TAL"/>
            </w:pPr>
            <w:r>
              <w:t>CT#95e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C2A4A" w14:textId="77777777" w:rsidR="004E30DB" w:rsidRDefault="004E30DB" w:rsidP="00677622">
            <w:pPr>
              <w:pStyle w:val="TAL"/>
            </w:pPr>
            <w:r>
              <w:t>CP-220077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5F5365" w14:textId="77777777" w:rsidR="004E30DB" w:rsidRDefault="004E30DB" w:rsidP="00677622">
            <w:pPr>
              <w:pStyle w:val="TAL"/>
            </w:pPr>
            <w:r>
              <w:t>0080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B0EFC92"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C2D54"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D63C382" w14:textId="77777777" w:rsidR="004E30DB" w:rsidRDefault="004E30DB" w:rsidP="00677622">
            <w:pPr>
              <w:pStyle w:val="TAL"/>
            </w:pPr>
            <w:r>
              <w:t>Correction to wrong CR implementation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043D2" w14:textId="77777777" w:rsidR="004E30DB" w:rsidRPr="006F1BBE" w:rsidRDefault="004E30DB" w:rsidP="00677622">
            <w:pPr>
              <w:pStyle w:val="TAL"/>
            </w:pPr>
            <w:r w:rsidRPr="006F1BBE">
              <w:t>16.5.0</w:t>
            </w:r>
          </w:p>
        </w:tc>
      </w:tr>
      <w:tr w:rsidR="004E30DB" w:rsidRPr="0032374D" w14:paraId="604D21A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72FD290" w14:textId="77777777" w:rsidR="004E30DB" w:rsidRDefault="004E30DB" w:rsidP="00677622">
            <w:pPr>
              <w:pStyle w:val="TAL"/>
            </w:pPr>
            <w:r>
              <w:t>2022-04</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0ADB035" w14:textId="77777777" w:rsidR="004E30DB" w:rsidRDefault="004E30DB" w:rsidP="00677622">
            <w:pPr>
              <w:pStyle w:val="TAL"/>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DCF8C" w14:textId="77777777" w:rsidR="004E30DB" w:rsidRDefault="004E30DB" w:rsidP="00677622">
            <w:pPr>
              <w:pStyle w:val="TAL"/>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01617" w14:textId="77777777" w:rsidR="004E30DB" w:rsidRDefault="004E30DB" w:rsidP="00677622">
            <w:pPr>
              <w:pStyle w:val="TAL"/>
            </w:pPr>
            <w: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FFC16D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062A6E"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896611A" w14:textId="77777777" w:rsidR="004E30DB" w:rsidRPr="003D3F0E" w:rsidRDefault="004E30DB" w:rsidP="00677622">
            <w:pPr>
              <w:pStyle w:val="TAL"/>
              <w:rPr>
                <w:b/>
              </w:rPr>
            </w:pPr>
            <w:r>
              <w:t>Update to Rel-17 version (MCC)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18038E" w14:textId="77777777" w:rsidR="004E30DB" w:rsidRPr="006F1BBE" w:rsidRDefault="004E30DB" w:rsidP="00677622">
            <w:pPr>
              <w:pStyle w:val="TAL"/>
            </w:pPr>
            <w:r w:rsidRPr="006F1BBE">
              <w:t>17.0.0</w:t>
            </w:r>
          </w:p>
        </w:tc>
      </w:tr>
      <w:tr w:rsidR="004E30DB" w:rsidRPr="0032374D" w14:paraId="025869C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A10A697" w14:textId="77777777" w:rsidR="004E30DB" w:rsidRDefault="004E30DB" w:rsidP="00677622">
            <w:pPr>
              <w:pStyle w:val="TAL"/>
            </w:pPr>
            <w:r>
              <w:t>2022-12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BD394B2" w14:textId="77777777" w:rsidR="004E30DB" w:rsidRDefault="004E30DB" w:rsidP="00677622">
            <w:pPr>
              <w:pStyle w:val="TAL"/>
            </w:pPr>
            <w:r>
              <w:t>CT#98e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C4017" w14:textId="77777777" w:rsidR="004E30DB" w:rsidRDefault="004E30DB" w:rsidP="00677622">
            <w:pPr>
              <w:pStyle w:val="TAL"/>
            </w:pPr>
            <w:r>
              <w:t>CP-223071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337A82" w14:textId="77777777" w:rsidR="004E30DB" w:rsidRDefault="004E30DB" w:rsidP="00677622">
            <w:pPr>
              <w:pStyle w:val="TAL"/>
            </w:pPr>
            <w:r>
              <w:t>0082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7EFCA5B"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32EC16" w14:textId="77777777" w:rsidR="004E30DB" w:rsidRDefault="004E30DB" w:rsidP="00677622">
            <w:pPr>
              <w:pStyle w:val="TAL"/>
            </w:pPr>
            <w:r>
              <w:t>A</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97D878" w14:textId="77777777" w:rsidR="004E30DB" w:rsidRDefault="004E30DB" w:rsidP="00677622">
            <w:pPr>
              <w:pStyle w:val="TAL"/>
            </w:pPr>
            <w:r>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82A37" w14:textId="77777777" w:rsidR="004E30DB" w:rsidRPr="006F1BBE" w:rsidRDefault="004E30DB" w:rsidP="00677622">
            <w:pPr>
              <w:pStyle w:val="TAL"/>
            </w:pPr>
            <w:r>
              <w:t>17.1.0</w:t>
            </w:r>
          </w:p>
        </w:tc>
      </w:tr>
      <w:tr w:rsidR="004E30DB" w:rsidRPr="0032374D" w14:paraId="3A79114D"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4DEE36B" w14:textId="77777777" w:rsidR="004E30DB" w:rsidRDefault="004E30DB" w:rsidP="00677622">
            <w:pPr>
              <w:pStyle w:val="TAL"/>
            </w:pPr>
            <w:r>
              <w:t>2023-03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5C73778" w14:textId="77777777" w:rsidR="004E30DB" w:rsidRDefault="004E30DB" w:rsidP="00677622">
            <w:pPr>
              <w:pStyle w:val="TAL"/>
            </w:pPr>
            <w:r>
              <w:t>CT#99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7DEE6" w14:textId="77777777" w:rsidR="004E30DB" w:rsidRDefault="004E30DB" w:rsidP="00677622">
            <w:pPr>
              <w:pStyle w:val="TAL"/>
            </w:pPr>
            <w:r>
              <w:t>CP-230054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ECB09" w14:textId="77777777" w:rsidR="004E30DB" w:rsidRDefault="004E30DB" w:rsidP="00677622">
            <w:pPr>
              <w:pStyle w:val="TAL"/>
            </w:pPr>
            <w:r>
              <w:t>0083</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55FFBE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07D0E"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0DA4047" w14:textId="77777777" w:rsidR="004E30DB" w:rsidRDefault="004E30DB" w:rsidP="00677622">
            <w:pPr>
              <w:pStyle w:val="TAL"/>
            </w:pPr>
            <w:r>
              <w:t>Monitoring Event Configuration for roaming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0B47E" w14:textId="77777777" w:rsidR="004E30DB" w:rsidRDefault="004E30DB" w:rsidP="00677622">
            <w:pPr>
              <w:pStyle w:val="TAL"/>
            </w:pPr>
            <w:r>
              <w:t>18.0.0</w:t>
            </w:r>
          </w:p>
        </w:tc>
      </w:tr>
      <w:tr w:rsidR="004E30DB" w:rsidRPr="0032374D" w14:paraId="6B8C4D7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51999468" w14:textId="77777777" w:rsidR="004E30DB" w:rsidRDefault="004E30DB" w:rsidP="00677622">
            <w:pPr>
              <w:pStyle w:val="TAL"/>
            </w:pPr>
            <w:r>
              <w:t>2024-12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BDF4708" w14:textId="77777777" w:rsidR="004E30DB" w:rsidRDefault="004E30DB" w:rsidP="00677622">
            <w:pPr>
              <w:pStyle w:val="TAL"/>
            </w:pPr>
            <w:r>
              <w:t>CT#106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4AAF1" w14:textId="77777777" w:rsidR="004E30DB" w:rsidRDefault="004E30DB" w:rsidP="00677622">
            <w:pPr>
              <w:pStyle w:val="TAL"/>
            </w:pPr>
            <w:r>
              <w:t>CP-243058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E9966" w14:textId="77777777" w:rsidR="004E30DB" w:rsidRDefault="004E30DB" w:rsidP="00677622">
            <w:pPr>
              <w:pStyle w:val="TAL"/>
            </w:pPr>
            <w:r>
              <w:t>0084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1F9A39"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6C5113" w14:textId="77777777" w:rsidR="004E30DB" w:rsidRDefault="004E30DB" w:rsidP="00677622">
            <w:pPr>
              <w:pStyle w:val="TAL"/>
            </w:pPr>
            <w:r>
              <w:t>B</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96F33F8" w14:textId="77777777" w:rsidR="004E30DB" w:rsidRDefault="004E30DB" w:rsidP="00677622">
            <w:pPr>
              <w:pStyle w:val="TAL"/>
            </w:pPr>
            <w:r w:rsidRPr="00C270B1">
              <w:t>Support monitoring event for store and forward operation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9AADA" w14:textId="77777777" w:rsidR="004E30DB" w:rsidRDefault="004E30DB" w:rsidP="00677622">
            <w:pPr>
              <w:pStyle w:val="TAL"/>
            </w:pPr>
            <w:r>
              <w:t>19.0.0</w:t>
            </w:r>
          </w:p>
        </w:tc>
      </w:tr>
      <w:tr w:rsidR="00B338F4" w:rsidRPr="0032374D" w14:paraId="78D9539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A2409E5" w14:textId="446870C4" w:rsidR="00B338F4" w:rsidRDefault="00B338F4" w:rsidP="00677622">
            <w:pPr>
              <w:pStyle w:val="TAL"/>
            </w:pPr>
            <w:r>
              <w:t>2025-03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39C6FE2" w14:textId="75BAEFEF" w:rsidR="00B338F4" w:rsidRDefault="00B338F4" w:rsidP="00677622">
            <w:pPr>
              <w:pStyle w:val="TAL"/>
            </w:pPr>
            <w:r>
              <w:t>CT#107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CF4D5" w14:textId="4E805645" w:rsidR="00B338F4" w:rsidRDefault="00B338F4" w:rsidP="00677622">
            <w:pPr>
              <w:pStyle w:val="TAL"/>
            </w:pPr>
            <w:r>
              <w:t>CP-250042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C99760" w14:textId="1F9390C6" w:rsidR="00B338F4" w:rsidRDefault="00B338F4" w:rsidP="00677622">
            <w:pPr>
              <w:pStyle w:val="TAL"/>
            </w:pPr>
            <w:r>
              <w:t>0086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FC10B6E" w14:textId="7B25B399" w:rsidR="00B338F4" w:rsidRDefault="00B338F4"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E02E5D" w14:textId="7067F335" w:rsidR="00B338F4" w:rsidRDefault="00B338F4" w:rsidP="00677622">
            <w:pPr>
              <w:pStyle w:val="TAL"/>
            </w:pPr>
            <w:r>
              <w:t>B</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25F707C" w14:textId="5EEA378E" w:rsidR="00B338F4" w:rsidRPr="00C270B1" w:rsidRDefault="00B338F4" w:rsidP="00677622">
            <w:pPr>
              <w:pStyle w:val="TAL"/>
            </w:pPr>
            <w:r>
              <w:t>Support feeder link availability period parameter for S&amp;F satellite operation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6B48EB" w14:textId="5A6233CD" w:rsidR="00B338F4" w:rsidRDefault="00B338F4" w:rsidP="00677622">
            <w:pPr>
              <w:pStyle w:val="TAL"/>
            </w:pPr>
            <w:r>
              <w:t>19.1.0</w:t>
            </w:r>
          </w:p>
        </w:tc>
      </w:tr>
      <w:tr w:rsidR="00B338F4" w:rsidRPr="0032374D" w14:paraId="7B0C9210"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851D502" w14:textId="2C4C5A10" w:rsidR="00B338F4" w:rsidRDefault="00B338F4" w:rsidP="00677622">
            <w:pPr>
              <w:pStyle w:val="TAL"/>
            </w:pPr>
            <w:r>
              <w:t>2025-03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6657834" w14:textId="0827E12C" w:rsidR="00B338F4" w:rsidRDefault="00B338F4" w:rsidP="00677622">
            <w:pPr>
              <w:pStyle w:val="TAL"/>
            </w:pPr>
            <w:r>
              <w:t>CT#107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151DC" w14:textId="156C7A44" w:rsidR="00B338F4" w:rsidRDefault="00B338F4" w:rsidP="00677622">
            <w:pPr>
              <w:pStyle w:val="TAL"/>
            </w:pPr>
            <w:r>
              <w:t>CP-250046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E3F22" w14:textId="7CF601CA" w:rsidR="00B338F4" w:rsidRDefault="00B338F4" w:rsidP="00677622">
            <w:pPr>
              <w:pStyle w:val="TAL"/>
            </w:pPr>
            <w:r>
              <w:t>0087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C78EFDE" w14:textId="04AF940E" w:rsidR="00B338F4" w:rsidRDefault="00B338F4"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6DC6F" w14:textId="5ECF7F54" w:rsidR="00B338F4" w:rsidRDefault="00B338F4"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4935E6C" w14:textId="595493BA" w:rsidR="00B338F4" w:rsidRDefault="00B338F4" w:rsidP="00677622">
            <w:pPr>
              <w:pStyle w:val="TAL"/>
            </w:pPr>
            <w:r>
              <w:t>Correct the T6bi interface description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A35BF" w14:textId="1CB43B16" w:rsidR="00B338F4" w:rsidRDefault="00B338F4" w:rsidP="00677622">
            <w:pPr>
              <w:pStyle w:val="TAL"/>
            </w:pPr>
            <w:r>
              <w:t>19.1.0</w:t>
            </w:r>
          </w:p>
        </w:tc>
      </w:tr>
    </w:tbl>
    <w:p w14:paraId="6AE5F0B0" w14:textId="0FC88A8A" w:rsidR="00080512" w:rsidRDefault="00080512" w:rsidP="004E30DB"/>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D0C9B" w14:textId="77777777" w:rsidR="000D164B" w:rsidRDefault="000D164B">
      <w:r>
        <w:separator/>
      </w:r>
    </w:p>
  </w:endnote>
  <w:endnote w:type="continuationSeparator" w:id="0">
    <w:p w14:paraId="4EC94B37" w14:textId="77777777" w:rsidR="000D164B" w:rsidRDefault="000D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4787" w14:textId="77777777" w:rsidR="000D164B" w:rsidRDefault="000D164B">
      <w:r>
        <w:separator/>
      </w:r>
    </w:p>
  </w:footnote>
  <w:footnote w:type="continuationSeparator" w:id="0">
    <w:p w14:paraId="187E3FEA" w14:textId="77777777" w:rsidR="000D164B" w:rsidRDefault="000D1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34B6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8F4">
      <w:rPr>
        <w:rFonts w:ascii="Arial" w:hAnsi="Arial" w:cs="Arial"/>
        <w:b/>
        <w:noProof/>
        <w:sz w:val="18"/>
        <w:szCs w:val="18"/>
      </w:rPr>
      <w:t>3GPP TS 29.128 V19.1.0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D6A8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8F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14644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458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409667">
    <w:abstractNumId w:val="11"/>
  </w:num>
  <w:num w:numId="4" w16cid:durableId="364523047">
    <w:abstractNumId w:val="24"/>
  </w:num>
  <w:num w:numId="5" w16cid:durableId="992172997">
    <w:abstractNumId w:val="9"/>
  </w:num>
  <w:num w:numId="6" w16cid:durableId="749499638">
    <w:abstractNumId w:val="7"/>
  </w:num>
  <w:num w:numId="7" w16cid:durableId="1849832888">
    <w:abstractNumId w:val="6"/>
  </w:num>
  <w:num w:numId="8" w16cid:durableId="715739217">
    <w:abstractNumId w:val="5"/>
  </w:num>
  <w:num w:numId="9" w16cid:durableId="1067151697">
    <w:abstractNumId w:val="4"/>
  </w:num>
  <w:num w:numId="10" w16cid:durableId="1747990396">
    <w:abstractNumId w:val="8"/>
  </w:num>
  <w:num w:numId="11" w16cid:durableId="1361934435">
    <w:abstractNumId w:val="3"/>
  </w:num>
  <w:num w:numId="12" w16cid:durableId="1972395299">
    <w:abstractNumId w:val="2"/>
  </w:num>
  <w:num w:numId="13" w16cid:durableId="205338295">
    <w:abstractNumId w:val="1"/>
  </w:num>
  <w:num w:numId="14" w16cid:durableId="154690058">
    <w:abstractNumId w:val="0"/>
  </w:num>
  <w:num w:numId="15" w16cid:durableId="2136440700">
    <w:abstractNumId w:val="13"/>
  </w:num>
  <w:num w:numId="16" w16cid:durableId="714740954">
    <w:abstractNumId w:val="23"/>
  </w:num>
  <w:num w:numId="17" w16cid:durableId="2021151691">
    <w:abstractNumId w:val="16"/>
  </w:num>
  <w:num w:numId="18" w16cid:durableId="330644980">
    <w:abstractNumId w:val="19"/>
  </w:num>
  <w:num w:numId="19" w16cid:durableId="1215893417">
    <w:abstractNumId w:val="18"/>
  </w:num>
  <w:num w:numId="20" w16cid:durableId="2033916898">
    <w:abstractNumId w:val="20"/>
  </w:num>
  <w:num w:numId="21" w16cid:durableId="1722099357">
    <w:abstractNumId w:val="15"/>
  </w:num>
  <w:num w:numId="22" w16cid:durableId="843012331">
    <w:abstractNumId w:val="21"/>
  </w:num>
  <w:num w:numId="23" w16cid:durableId="1321420641">
    <w:abstractNumId w:val="14"/>
  </w:num>
  <w:num w:numId="24" w16cid:durableId="458112609">
    <w:abstractNumId w:val="12"/>
  </w:num>
  <w:num w:numId="25" w16cid:durableId="1510099816">
    <w:abstractNumId w:val="17"/>
  </w:num>
  <w:num w:numId="26" w16cid:durableId="21096152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164B"/>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2402E"/>
    <w:rsid w:val="0035462D"/>
    <w:rsid w:val="00356555"/>
    <w:rsid w:val="003765B8"/>
    <w:rsid w:val="003C3971"/>
    <w:rsid w:val="00423334"/>
    <w:rsid w:val="004345EC"/>
    <w:rsid w:val="00465515"/>
    <w:rsid w:val="0049751D"/>
    <w:rsid w:val="004C30AC"/>
    <w:rsid w:val="004D3578"/>
    <w:rsid w:val="004E213A"/>
    <w:rsid w:val="004E30DB"/>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0EA3"/>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9631E"/>
    <w:rsid w:val="008C384C"/>
    <w:rsid w:val="008C7B64"/>
    <w:rsid w:val="008E2D68"/>
    <w:rsid w:val="008E6756"/>
    <w:rsid w:val="0090271F"/>
    <w:rsid w:val="00902E23"/>
    <w:rsid w:val="009114D7"/>
    <w:rsid w:val="0091348E"/>
    <w:rsid w:val="00917CCB"/>
    <w:rsid w:val="009274B8"/>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338F4"/>
    <w:rsid w:val="00B93086"/>
    <w:rsid w:val="00BA19ED"/>
    <w:rsid w:val="00BA4B8D"/>
    <w:rsid w:val="00BC0F7D"/>
    <w:rsid w:val="00BD7D31"/>
    <w:rsid w:val="00BE3255"/>
    <w:rsid w:val="00BF128E"/>
    <w:rsid w:val="00C074DD"/>
    <w:rsid w:val="00C1496A"/>
    <w:rsid w:val="00C33079"/>
    <w:rsid w:val="00C45231"/>
    <w:rsid w:val="00C46957"/>
    <w:rsid w:val="00C551FF"/>
    <w:rsid w:val="00C72833"/>
    <w:rsid w:val="00C80F1D"/>
    <w:rsid w:val="00C91962"/>
    <w:rsid w:val="00C93CFC"/>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E30DB"/>
    <w:rPr>
      <w:rFonts w:ascii="Arial" w:hAnsi="Arial"/>
      <w:sz w:val="36"/>
      <w:lang w:eastAsia="en-US"/>
    </w:rPr>
  </w:style>
  <w:style w:type="character" w:customStyle="1" w:styleId="Heading2Char">
    <w:name w:val="Heading 2 Char"/>
    <w:basedOn w:val="DefaultParagraphFont"/>
    <w:link w:val="Heading2"/>
    <w:rsid w:val="004E30DB"/>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E30DB"/>
    <w:rPr>
      <w:rFonts w:ascii="Arial" w:hAnsi="Arial"/>
      <w:sz w:val="28"/>
      <w:lang w:eastAsia="en-US"/>
    </w:rPr>
  </w:style>
  <w:style w:type="character" w:customStyle="1" w:styleId="Heading4Char">
    <w:name w:val="Heading 4 Char"/>
    <w:aliases w:val="h4 Char,H4 Char,4 Char,H4-Heading 4 Char,a. Char,Heading4 Char"/>
    <w:basedOn w:val="DefaultParagraphFont"/>
    <w:link w:val="Heading4"/>
    <w:rsid w:val="004E30DB"/>
    <w:rPr>
      <w:rFonts w:ascii="Arial" w:hAnsi="Arial"/>
      <w:sz w:val="24"/>
      <w:lang w:eastAsia="en-US"/>
    </w:rPr>
  </w:style>
  <w:style w:type="character" w:customStyle="1" w:styleId="Heading5Char">
    <w:name w:val="Heading 5 Char"/>
    <w:basedOn w:val="DefaultParagraphFont"/>
    <w:link w:val="Heading5"/>
    <w:rsid w:val="004E30DB"/>
    <w:rPr>
      <w:rFonts w:ascii="Arial" w:hAnsi="Arial"/>
      <w:sz w:val="22"/>
      <w:lang w:eastAsia="en-US"/>
    </w:rPr>
  </w:style>
  <w:style w:type="character" w:customStyle="1" w:styleId="Heading6Char">
    <w:name w:val="Heading 6 Char"/>
    <w:basedOn w:val="DefaultParagraphFont"/>
    <w:link w:val="Heading6"/>
    <w:rsid w:val="004E30DB"/>
    <w:rPr>
      <w:rFonts w:ascii="Arial" w:hAnsi="Arial"/>
      <w:lang w:eastAsia="en-US"/>
    </w:rPr>
  </w:style>
  <w:style w:type="character" w:customStyle="1" w:styleId="Heading7Char">
    <w:name w:val="Heading 7 Char"/>
    <w:basedOn w:val="DefaultParagraphFont"/>
    <w:link w:val="Heading7"/>
    <w:rsid w:val="004E30DB"/>
    <w:rPr>
      <w:rFonts w:ascii="Arial" w:hAnsi="Arial"/>
      <w:lang w:eastAsia="en-US"/>
    </w:rPr>
  </w:style>
  <w:style w:type="character" w:customStyle="1" w:styleId="Heading8Char">
    <w:name w:val="Heading 8 Char"/>
    <w:basedOn w:val="DefaultParagraphFont"/>
    <w:link w:val="Heading8"/>
    <w:rsid w:val="004E30DB"/>
    <w:rPr>
      <w:rFonts w:ascii="Arial" w:hAnsi="Arial"/>
      <w:sz w:val="36"/>
      <w:lang w:eastAsia="en-US"/>
    </w:rPr>
  </w:style>
  <w:style w:type="character" w:customStyle="1" w:styleId="Heading9Char">
    <w:name w:val="Heading 9 Char"/>
    <w:basedOn w:val="DefaultParagraphFont"/>
    <w:link w:val="Heading9"/>
    <w:rsid w:val="004E30DB"/>
    <w:rPr>
      <w:rFonts w:ascii="Arial" w:hAnsi="Arial"/>
      <w:sz w:val="36"/>
      <w:lang w:eastAsia="en-US"/>
    </w:rPr>
  </w:style>
  <w:style w:type="character" w:customStyle="1" w:styleId="HeaderChar">
    <w:name w:val="Header Char"/>
    <w:basedOn w:val="DefaultParagraphFont"/>
    <w:link w:val="Header"/>
    <w:rsid w:val="004E30DB"/>
    <w:rPr>
      <w:rFonts w:ascii="Arial" w:hAnsi="Arial"/>
      <w:b/>
      <w:sz w:val="18"/>
      <w:lang w:eastAsia="ja-JP"/>
    </w:rPr>
  </w:style>
  <w:style w:type="character" w:customStyle="1" w:styleId="FooterChar">
    <w:name w:val="Footer Char"/>
    <w:basedOn w:val="DefaultParagraphFont"/>
    <w:link w:val="Footer"/>
    <w:rsid w:val="004E30DB"/>
    <w:rPr>
      <w:rFonts w:ascii="Arial" w:hAnsi="Arial"/>
      <w:b/>
      <w:i/>
      <w:sz w:val="18"/>
      <w:lang w:eastAsia="ja-JP"/>
    </w:rPr>
  </w:style>
  <w:style w:type="character" w:customStyle="1" w:styleId="EXCar">
    <w:name w:val="EX Car"/>
    <w:link w:val="EX"/>
    <w:locked/>
    <w:rsid w:val="004E30DB"/>
    <w:rPr>
      <w:lang w:eastAsia="en-US"/>
    </w:rPr>
  </w:style>
  <w:style w:type="character" w:customStyle="1" w:styleId="NOChar">
    <w:name w:val="NO Char"/>
    <w:link w:val="NO"/>
    <w:rsid w:val="004E30DB"/>
    <w:rPr>
      <w:lang w:eastAsia="en-US"/>
    </w:rPr>
  </w:style>
  <w:style w:type="character" w:customStyle="1" w:styleId="TALChar">
    <w:name w:val="TAL Char"/>
    <w:link w:val="TAL"/>
    <w:qFormat/>
    <w:rsid w:val="004E30DB"/>
    <w:rPr>
      <w:rFonts w:ascii="Arial" w:hAnsi="Arial"/>
      <w:sz w:val="18"/>
      <w:lang w:eastAsia="en-US"/>
    </w:rPr>
  </w:style>
  <w:style w:type="character" w:customStyle="1" w:styleId="TACChar">
    <w:name w:val="TAC Char"/>
    <w:link w:val="TAC"/>
    <w:rsid w:val="004E30DB"/>
    <w:rPr>
      <w:rFonts w:ascii="Arial" w:hAnsi="Arial"/>
      <w:sz w:val="18"/>
      <w:lang w:eastAsia="en-US"/>
    </w:rPr>
  </w:style>
  <w:style w:type="character" w:customStyle="1" w:styleId="TAHChar">
    <w:name w:val="TAH Char"/>
    <w:link w:val="TAH"/>
    <w:rsid w:val="004E30DB"/>
    <w:rPr>
      <w:rFonts w:ascii="Arial" w:hAnsi="Arial"/>
      <w:b/>
      <w:sz w:val="18"/>
      <w:lang w:eastAsia="en-US"/>
    </w:rPr>
  </w:style>
  <w:style w:type="character" w:customStyle="1" w:styleId="B1Char">
    <w:name w:val="B1 Char"/>
    <w:link w:val="B1"/>
    <w:qFormat/>
    <w:rsid w:val="004E30DB"/>
    <w:rPr>
      <w:lang w:eastAsia="en-US"/>
    </w:rPr>
  </w:style>
  <w:style w:type="character" w:customStyle="1" w:styleId="EditorsNoteChar">
    <w:name w:val="Editor's Note Char"/>
    <w:aliases w:val="EN Char"/>
    <w:link w:val="EditorsNote"/>
    <w:locked/>
    <w:rsid w:val="004E30DB"/>
    <w:rPr>
      <w:color w:val="FF0000"/>
      <w:lang w:eastAsia="en-US"/>
    </w:rPr>
  </w:style>
  <w:style w:type="paragraph" w:customStyle="1" w:styleId="NormalLeft25cm">
    <w:name w:val="Normal + Left:  2.5 cm"/>
    <w:basedOn w:val="Normal"/>
    <w:rsid w:val="004E30DB"/>
    <w:rPr>
      <w:rFonts w:eastAsia="SimSun"/>
    </w:rPr>
  </w:style>
  <w:style w:type="paragraph" w:customStyle="1" w:styleId="NormalLeft10cm">
    <w:name w:val="Normal + Left:  1.0 cm"/>
    <w:basedOn w:val="NormalLeft25cm"/>
    <w:rsid w:val="004E30DB"/>
  </w:style>
  <w:style w:type="character" w:customStyle="1" w:styleId="TANChar">
    <w:name w:val="TAN Char"/>
    <w:link w:val="TAN"/>
    <w:rsid w:val="004E30DB"/>
    <w:rPr>
      <w:rFonts w:ascii="Arial" w:hAnsi="Arial"/>
      <w:sz w:val="18"/>
      <w:lang w:eastAsia="en-US"/>
    </w:rPr>
  </w:style>
  <w:style w:type="paragraph" w:styleId="Revision">
    <w:name w:val="Revision"/>
    <w:hidden/>
    <w:uiPriority w:val="99"/>
    <w:semiHidden/>
    <w:rsid w:val="004E30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59</Pages>
  <Words>19629</Words>
  <Characters>111888</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29.128_CR0087_(Rel-19)_TEI19</cp:lastModifiedBy>
  <cp:revision>4</cp:revision>
  <cp:lastPrinted>2019-02-25T14:05:00Z</cp:lastPrinted>
  <dcterms:created xsi:type="dcterms:W3CDTF">2024-11-30T20:12:00Z</dcterms:created>
  <dcterms:modified xsi:type="dcterms:W3CDTF">2025-02-25T11:17:00Z</dcterms:modified>
</cp:coreProperties>
</file>