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3599C0C7"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BA7326">
              <w:rPr>
                <w:noProof w:val="0"/>
              </w:rPr>
              <w:t>19.</w:t>
            </w:r>
            <w:r w:rsidR="00953368">
              <w:rPr>
                <w:rFonts w:eastAsia="DengXian" w:hint="eastAsia"/>
                <w:noProof w:val="0"/>
                <w:lang w:eastAsia="zh-CN"/>
              </w:rPr>
              <w:t>4</w:t>
            </w:r>
            <w:r w:rsidR="00BA7326">
              <w:rPr>
                <w:noProof w:val="0"/>
              </w:rPr>
              <w:t>.0</w:t>
            </w:r>
            <w:bookmarkEnd w:id="3"/>
            <w:r w:rsidR="00DA0E81" w:rsidRPr="00926D4D">
              <w:rPr>
                <w:noProof w:val="0"/>
              </w:rPr>
              <w:t xml:space="preserve"> </w:t>
            </w:r>
            <w:r w:rsidRPr="00926D4D">
              <w:rPr>
                <w:noProof w:val="0"/>
                <w:sz w:val="32"/>
              </w:rPr>
              <w:t>(</w:t>
            </w:r>
            <w:bookmarkStart w:id="4" w:name="issueDate"/>
            <w:r w:rsidR="00BA7326">
              <w:rPr>
                <w:noProof w:val="0"/>
                <w:sz w:val="32"/>
              </w:rPr>
              <w:t>202</w:t>
            </w:r>
            <w:r w:rsidR="00DD0678">
              <w:rPr>
                <w:rFonts w:hint="eastAsia"/>
                <w:noProof w:val="0"/>
                <w:sz w:val="32"/>
                <w:lang w:eastAsia="zh-CN"/>
              </w:rPr>
              <w:t>5</w:t>
            </w:r>
            <w:r w:rsidR="00BA7326">
              <w:rPr>
                <w:noProof w:val="0"/>
                <w:sz w:val="32"/>
              </w:rPr>
              <w:t>-</w:t>
            </w:r>
            <w:bookmarkEnd w:id="4"/>
            <w:r w:rsidR="00953368">
              <w:rPr>
                <w:rFonts w:hint="eastAsia"/>
                <w:noProof w:val="0"/>
                <w:sz w:val="32"/>
                <w:lang w:eastAsia="zh-CN"/>
              </w:rPr>
              <w:t>06</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6D2CE76"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7D1C8F">
              <w:rPr>
                <w:sz w:val="18"/>
              </w:rPr>
              <w:t>5</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628089F" w14:textId="20971CD8" w:rsidR="00B07185" w:rsidRDefault="00C258CD">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B07185">
        <w:rPr>
          <w:noProof/>
        </w:rPr>
        <w:t>Foreword</w:t>
      </w:r>
      <w:r w:rsidR="00B07185">
        <w:rPr>
          <w:noProof/>
        </w:rPr>
        <w:tab/>
      </w:r>
      <w:r w:rsidR="00B07185">
        <w:rPr>
          <w:noProof/>
        </w:rPr>
        <w:fldChar w:fldCharType="begin" w:fldLock="1"/>
      </w:r>
      <w:r w:rsidR="00B07185">
        <w:rPr>
          <w:noProof/>
        </w:rPr>
        <w:instrText xml:space="preserve"> PAGEREF _Toc202520244 \h </w:instrText>
      </w:r>
      <w:r w:rsidR="00B07185">
        <w:rPr>
          <w:noProof/>
        </w:rPr>
      </w:r>
      <w:r w:rsidR="00B07185">
        <w:rPr>
          <w:noProof/>
        </w:rPr>
        <w:fldChar w:fldCharType="separate"/>
      </w:r>
      <w:r w:rsidR="00B07185">
        <w:rPr>
          <w:noProof/>
        </w:rPr>
        <w:t>9</w:t>
      </w:r>
      <w:r w:rsidR="00B07185">
        <w:rPr>
          <w:noProof/>
        </w:rPr>
        <w:fldChar w:fldCharType="end"/>
      </w:r>
    </w:p>
    <w:p w14:paraId="78DFA003" w14:textId="259EFDF6"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_Toc202520245 \h </w:instrText>
      </w:r>
      <w:r>
        <w:rPr>
          <w:noProof/>
        </w:rPr>
      </w:r>
      <w:r>
        <w:rPr>
          <w:noProof/>
        </w:rPr>
        <w:fldChar w:fldCharType="separate"/>
      </w:r>
      <w:r>
        <w:rPr>
          <w:noProof/>
        </w:rPr>
        <w:t>11</w:t>
      </w:r>
      <w:r>
        <w:rPr>
          <w:noProof/>
        </w:rPr>
        <w:fldChar w:fldCharType="end"/>
      </w:r>
    </w:p>
    <w:p w14:paraId="360A94CB" w14:textId="65AA0ED2"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_Toc202520246 \h </w:instrText>
      </w:r>
      <w:r>
        <w:rPr>
          <w:noProof/>
        </w:rPr>
      </w:r>
      <w:r>
        <w:rPr>
          <w:noProof/>
        </w:rPr>
        <w:fldChar w:fldCharType="separate"/>
      </w:r>
      <w:r>
        <w:rPr>
          <w:noProof/>
        </w:rPr>
        <w:t>11</w:t>
      </w:r>
      <w:r>
        <w:rPr>
          <w:noProof/>
        </w:rPr>
        <w:fldChar w:fldCharType="end"/>
      </w:r>
    </w:p>
    <w:p w14:paraId="4EFAF368" w14:textId="1F2CDB77"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_Toc202520247 \h </w:instrText>
      </w:r>
      <w:r>
        <w:rPr>
          <w:noProof/>
        </w:rPr>
      </w:r>
      <w:r>
        <w:rPr>
          <w:noProof/>
        </w:rPr>
        <w:fldChar w:fldCharType="separate"/>
      </w:r>
      <w:r>
        <w:rPr>
          <w:noProof/>
        </w:rPr>
        <w:t>12</w:t>
      </w:r>
      <w:r>
        <w:rPr>
          <w:noProof/>
        </w:rPr>
        <w:fldChar w:fldCharType="end"/>
      </w:r>
    </w:p>
    <w:p w14:paraId="0C58B773" w14:textId="3071D44D"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_Toc202520248 \h </w:instrText>
      </w:r>
      <w:r>
        <w:rPr>
          <w:noProof/>
        </w:rPr>
      </w:r>
      <w:r>
        <w:rPr>
          <w:noProof/>
        </w:rPr>
        <w:fldChar w:fldCharType="separate"/>
      </w:r>
      <w:r>
        <w:rPr>
          <w:noProof/>
        </w:rPr>
        <w:t>12</w:t>
      </w:r>
      <w:r>
        <w:rPr>
          <w:noProof/>
        </w:rPr>
        <w:fldChar w:fldCharType="end"/>
      </w:r>
    </w:p>
    <w:p w14:paraId="42826203" w14:textId="12D81A96"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_Toc202520249 \h </w:instrText>
      </w:r>
      <w:r>
        <w:rPr>
          <w:noProof/>
        </w:rPr>
      </w:r>
      <w:r>
        <w:rPr>
          <w:noProof/>
        </w:rPr>
        <w:fldChar w:fldCharType="separate"/>
      </w:r>
      <w:r>
        <w:rPr>
          <w:noProof/>
        </w:rPr>
        <w:t>12</w:t>
      </w:r>
      <w:r>
        <w:rPr>
          <w:noProof/>
        </w:rPr>
        <w:fldChar w:fldCharType="end"/>
      </w:r>
    </w:p>
    <w:p w14:paraId="1EF6DF83" w14:textId="597EE296"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_Toc202520250 \h </w:instrText>
      </w:r>
      <w:r>
        <w:rPr>
          <w:noProof/>
        </w:rPr>
      </w:r>
      <w:r>
        <w:rPr>
          <w:noProof/>
        </w:rPr>
        <w:fldChar w:fldCharType="separate"/>
      </w:r>
      <w:r>
        <w:rPr>
          <w:noProof/>
        </w:rPr>
        <w:t>12</w:t>
      </w:r>
      <w:r>
        <w:rPr>
          <w:noProof/>
        </w:rPr>
        <w:fldChar w:fldCharType="end"/>
      </w:r>
    </w:p>
    <w:p w14:paraId="7FE976EF" w14:textId="6BB575A6"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_Toc202520251 \h </w:instrText>
      </w:r>
      <w:r>
        <w:rPr>
          <w:noProof/>
        </w:rPr>
      </w:r>
      <w:r>
        <w:rPr>
          <w:noProof/>
        </w:rPr>
        <w:fldChar w:fldCharType="separate"/>
      </w:r>
      <w:r>
        <w:rPr>
          <w:noProof/>
        </w:rPr>
        <w:t>13</w:t>
      </w:r>
      <w:r>
        <w:rPr>
          <w:noProof/>
        </w:rPr>
        <w:fldChar w:fldCharType="end"/>
      </w:r>
    </w:p>
    <w:p w14:paraId="3A84A091" w14:textId="719A2AA9"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_Toc202520252 \h </w:instrText>
      </w:r>
      <w:r>
        <w:rPr>
          <w:noProof/>
        </w:rPr>
      </w:r>
      <w:r>
        <w:rPr>
          <w:noProof/>
        </w:rPr>
        <w:fldChar w:fldCharType="separate"/>
      </w:r>
      <w:r>
        <w:rPr>
          <w:noProof/>
        </w:rPr>
        <w:t>13</w:t>
      </w:r>
      <w:r>
        <w:rPr>
          <w:noProof/>
        </w:rPr>
        <w:fldChar w:fldCharType="end"/>
      </w:r>
    </w:p>
    <w:p w14:paraId="0D10AA54" w14:textId="75FB72C8"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_Toc202520253 \h </w:instrText>
      </w:r>
      <w:r>
        <w:rPr>
          <w:noProof/>
        </w:rPr>
      </w:r>
      <w:r>
        <w:rPr>
          <w:noProof/>
        </w:rPr>
        <w:fldChar w:fldCharType="separate"/>
      </w:r>
      <w:r>
        <w:rPr>
          <w:noProof/>
        </w:rPr>
        <w:t>13</w:t>
      </w:r>
      <w:r>
        <w:rPr>
          <w:noProof/>
        </w:rPr>
        <w:fldChar w:fldCharType="end"/>
      </w:r>
    </w:p>
    <w:p w14:paraId="53630F36" w14:textId="740A7664"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_Toc202520254 \h </w:instrText>
      </w:r>
      <w:r>
        <w:rPr>
          <w:noProof/>
        </w:rPr>
      </w:r>
      <w:r>
        <w:rPr>
          <w:noProof/>
        </w:rPr>
        <w:fldChar w:fldCharType="separate"/>
      </w:r>
      <w:r>
        <w:rPr>
          <w:noProof/>
        </w:rPr>
        <w:t>13</w:t>
      </w:r>
      <w:r>
        <w:rPr>
          <w:noProof/>
        </w:rPr>
        <w:fldChar w:fldCharType="end"/>
      </w:r>
    </w:p>
    <w:p w14:paraId="1A4B7B63" w14:textId="06E531C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_Toc202520255 \h </w:instrText>
      </w:r>
      <w:r>
        <w:rPr>
          <w:noProof/>
        </w:rPr>
      </w:r>
      <w:r>
        <w:rPr>
          <w:noProof/>
        </w:rPr>
        <w:fldChar w:fldCharType="separate"/>
      </w:r>
      <w:r>
        <w:rPr>
          <w:noProof/>
        </w:rPr>
        <w:t>13</w:t>
      </w:r>
      <w:r>
        <w:rPr>
          <w:noProof/>
        </w:rPr>
        <w:fldChar w:fldCharType="end"/>
      </w:r>
    </w:p>
    <w:p w14:paraId="5CC9469A" w14:textId="233BA27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_Toc202520256 \h </w:instrText>
      </w:r>
      <w:r>
        <w:rPr>
          <w:noProof/>
        </w:rPr>
      </w:r>
      <w:r>
        <w:rPr>
          <w:noProof/>
        </w:rPr>
        <w:fldChar w:fldCharType="separate"/>
      </w:r>
      <w:r>
        <w:rPr>
          <w:noProof/>
        </w:rPr>
        <w:t>14</w:t>
      </w:r>
      <w:r>
        <w:rPr>
          <w:noProof/>
        </w:rPr>
        <w:fldChar w:fldCharType="end"/>
      </w:r>
    </w:p>
    <w:p w14:paraId="30A66048" w14:textId="227CD11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_Toc202520257 \h </w:instrText>
      </w:r>
      <w:r>
        <w:rPr>
          <w:noProof/>
        </w:rPr>
      </w:r>
      <w:r>
        <w:rPr>
          <w:noProof/>
        </w:rPr>
        <w:fldChar w:fldCharType="separate"/>
      </w:r>
      <w:r>
        <w:rPr>
          <w:noProof/>
        </w:rPr>
        <w:t>14</w:t>
      </w:r>
      <w:r>
        <w:rPr>
          <w:noProof/>
        </w:rPr>
        <w:fldChar w:fldCharType="end"/>
      </w:r>
    </w:p>
    <w:p w14:paraId="79C877EE" w14:textId="61C240D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_Toc202520258 \h </w:instrText>
      </w:r>
      <w:r>
        <w:rPr>
          <w:noProof/>
        </w:rPr>
      </w:r>
      <w:r>
        <w:rPr>
          <w:noProof/>
        </w:rPr>
        <w:fldChar w:fldCharType="separate"/>
      </w:r>
      <w:r>
        <w:rPr>
          <w:noProof/>
        </w:rPr>
        <w:t>14</w:t>
      </w:r>
      <w:r>
        <w:rPr>
          <w:noProof/>
        </w:rPr>
        <w:fldChar w:fldCharType="end"/>
      </w:r>
    </w:p>
    <w:p w14:paraId="1AADD422" w14:textId="51F0319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_Toc202520259 \h </w:instrText>
      </w:r>
      <w:r>
        <w:rPr>
          <w:noProof/>
        </w:rPr>
      </w:r>
      <w:r>
        <w:rPr>
          <w:noProof/>
        </w:rPr>
        <w:fldChar w:fldCharType="separate"/>
      </w:r>
      <w:r>
        <w:rPr>
          <w:noProof/>
        </w:rPr>
        <w:t>14</w:t>
      </w:r>
      <w:r>
        <w:rPr>
          <w:noProof/>
        </w:rPr>
        <w:fldChar w:fldCharType="end"/>
      </w:r>
    </w:p>
    <w:p w14:paraId="19AFDAC5" w14:textId="62699E1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_Toc202520260 \h </w:instrText>
      </w:r>
      <w:r>
        <w:rPr>
          <w:noProof/>
        </w:rPr>
      </w:r>
      <w:r>
        <w:rPr>
          <w:noProof/>
        </w:rPr>
        <w:fldChar w:fldCharType="separate"/>
      </w:r>
      <w:r>
        <w:rPr>
          <w:noProof/>
        </w:rPr>
        <w:t>14</w:t>
      </w:r>
      <w:r>
        <w:rPr>
          <w:noProof/>
        </w:rPr>
        <w:fldChar w:fldCharType="end"/>
      </w:r>
    </w:p>
    <w:p w14:paraId="0A6876CF" w14:textId="0C48C98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_Toc202520261 \h </w:instrText>
      </w:r>
      <w:r>
        <w:rPr>
          <w:noProof/>
        </w:rPr>
      </w:r>
      <w:r>
        <w:rPr>
          <w:noProof/>
        </w:rPr>
        <w:fldChar w:fldCharType="separate"/>
      </w:r>
      <w:r>
        <w:rPr>
          <w:noProof/>
        </w:rPr>
        <w:t>14</w:t>
      </w:r>
      <w:r>
        <w:rPr>
          <w:noProof/>
        </w:rPr>
        <w:fldChar w:fldCharType="end"/>
      </w:r>
    </w:p>
    <w:p w14:paraId="64A2A25D" w14:textId="079C041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_Toc202520262 \h </w:instrText>
      </w:r>
      <w:r>
        <w:rPr>
          <w:noProof/>
        </w:rPr>
      </w:r>
      <w:r>
        <w:rPr>
          <w:noProof/>
        </w:rPr>
        <w:fldChar w:fldCharType="separate"/>
      </w:r>
      <w:r>
        <w:rPr>
          <w:noProof/>
        </w:rPr>
        <w:t>15</w:t>
      </w:r>
      <w:r>
        <w:rPr>
          <w:noProof/>
        </w:rPr>
        <w:fldChar w:fldCharType="end"/>
      </w:r>
    </w:p>
    <w:p w14:paraId="4E3BA858" w14:textId="7964AE0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_Toc202520263 \h </w:instrText>
      </w:r>
      <w:r>
        <w:rPr>
          <w:noProof/>
        </w:rPr>
      </w:r>
      <w:r>
        <w:rPr>
          <w:noProof/>
        </w:rPr>
        <w:fldChar w:fldCharType="separate"/>
      </w:r>
      <w:r>
        <w:rPr>
          <w:noProof/>
        </w:rPr>
        <w:t>15</w:t>
      </w:r>
      <w:r>
        <w:rPr>
          <w:noProof/>
        </w:rPr>
        <w:fldChar w:fldCharType="end"/>
      </w:r>
    </w:p>
    <w:p w14:paraId="61B61AA6" w14:textId="29BCBAB6"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_Toc202520264 \h </w:instrText>
      </w:r>
      <w:r>
        <w:rPr>
          <w:noProof/>
        </w:rPr>
      </w:r>
      <w:r>
        <w:rPr>
          <w:noProof/>
        </w:rPr>
        <w:fldChar w:fldCharType="separate"/>
      </w:r>
      <w:r>
        <w:rPr>
          <w:noProof/>
        </w:rPr>
        <w:t>15</w:t>
      </w:r>
      <w:r>
        <w:rPr>
          <w:noProof/>
        </w:rPr>
        <w:fldChar w:fldCharType="end"/>
      </w:r>
    </w:p>
    <w:p w14:paraId="2229349D" w14:textId="69BF40F0"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_Toc202520265 \h </w:instrText>
      </w:r>
      <w:r>
        <w:rPr>
          <w:noProof/>
        </w:rPr>
      </w:r>
      <w:r>
        <w:rPr>
          <w:noProof/>
        </w:rPr>
        <w:fldChar w:fldCharType="separate"/>
      </w:r>
      <w:r>
        <w:rPr>
          <w:noProof/>
        </w:rPr>
        <w:t>15</w:t>
      </w:r>
      <w:r>
        <w:rPr>
          <w:noProof/>
        </w:rPr>
        <w:fldChar w:fldCharType="end"/>
      </w:r>
    </w:p>
    <w:p w14:paraId="21D42A80" w14:textId="3C1461E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_Toc202520266 \h </w:instrText>
      </w:r>
      <w:r>
        <w:rPr>
          <w:noProof/>
        </w:rPr>
      </w:r>
      <w:r>
        <w:rPr>
          <w:noProof/>
        </w:rPr>
        <w:fldChar w:fldCharType="separate"/>
      </w:r>
      <w:r>
        <w:rPr>
          <w:noProof/>
        </w:rPr>
        <w:t>15</w:t>
      </w:r>
      <w:r>
        <w:rPr>
          <w:noProof/>
        </w:rPr>
        <w:fldChar w:fldCharType="end"/>
      </w:r>
    </w:p>
    <w:p w14:paraId="636F4491" w14:textId="4A52302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_Toc202520267 \h </w:instrText>
      </w:r>
      <w:r>
        <w:rPr>
          <w:noProof/>
        </w:rPr>
      </w:r>
      <w:r>
        <w:rPr>
          <w:noProof/>
        </w:rPr>
        <w:fldChar w:fldCharType="separate"/>
      </w:r>
      <w:r>
        <w:rPr>
          <w:noProof/>
        </w:rPr>
        <w:t>15</w:t>
      </w:r>
      <w:r>
        <w:rPr>
          <w:noProof/>
        </w:rPr>
        <w:fldChar w:fldCharType="end"/>
      </w:r>
    </w:p>
    <w:p w14:paraId="3EA6673C" w14:textId="2DD4C48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_Toc202520268 \h </w:instrText>
      </w:r>
      <w:r>
        <w:rPr>
          <w:noProof/>
        </w:rPr>
      </w:r>
      <w:r>
        <w:rPr>
          <w:noProof/>
        </w:rPr>
        <w:fldChar w:fldCharType="separate"/>
      </w:r>
      <w:r>
        <w:rPr>
          <w:noProof/>
        </w:rPr>
        <w:t>15</w:t>
      </w:r>
      <w:r>
        <w:rPr>
          <w:noProof/>
        </w:rPr>
        <w:fldChar w:fldCharType="end"/>
      </w:r>
    </w:p>
    <w:p w14:paraId="10D34C9B" w14:textId="0F90AD9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_Toc202520269 \h </w:instrText>
      </w:r>
      <w:r>
        <w:rPr>
          <w:noProof/>
        </w:rPr>
      </w:r>
      <w:r>
        <w:rPr>
          <w:noProof/>
        </w:rPr>
        <w:fldChar w:fldCharType="separate"/>
      </w:r>
      <w:r>
        <w:rPr>
          <w:noProof/>
        </w:rPr>
        <w:t>16</w:t>
      </w:r>
      <w:r>
        <w:rPr>
          <w:noProof/>
        </w:rPr>
        <w:fldChar w:fldCharType="end"/>
      </w:r>
    </w:p>
    <w:p w14:paraId="152E87B0" w14:textId="2A476AA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_Toc202520270 \h </w:instrText>
      </w:r>
      <w:r>
        <w:rPr>
          <w:noProof/>
        </w:rPr>
      </w:r>
      <w:r>
        <w:rPr>
          <w:noProof/>
        </w:rPr>
        <w:fldChar w:fldCharType="separate"/>
      </w:r>
      <w:r>
        <w:rPr>
          <w:noProof/>
        </w:rPr>
        <w:t>17</w:t>
      </w:r>
      <w:r>
        <w:rPr>
          <w:noProof/>
        </w:rPr>
        <w:fldChar w:fldCharType="end"/>
      </w:r>
    </w:p>
    <w:p w14:paraId="35183950" w14:textId="053E7E03"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_Toc202520271 \h </w:instrText>
      </w:r>
      <w:r>
        <w:rPr>
          <w:noProof/>
        </w:rPr>
      </w:r>
      <w:r>
        <w:rPr>
          <w:noProof/>
        </w:rPr>
        <w:fldChar w:fldCharType="separate"/>
      </w:r>
      <w:r>
        <w:rPr>
          <w:noProof/>
        </w:rPr>
        <w:t>18</w:t>
      </w:r>
      <w:r>
        <w:rPr>
          <w:noProof/>
        </w:rPr>
        <w:fldChar w:fldCharType="end"/>
      </w:r>
    </w:p>
    <w:p w14:paraId="7D5B8BC0" w14:textId="5235C07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_Toc202520272 \h </w:instrText>
      </w:r>
      <w:r>
        <w:rPr>
          <w:noProof/>
        </w:rPr>
      </w:r>
      <w:r>
        <w:rPr>
          <w:noProof/>
        </w:rPr>
        <w:fldChar w:fldCharType="separate"/>
      </w:r>
      <w:r>
        <w:rPr>
          <w:noProof/>
        </w:rPr>
        <w:t>18</w:t>
      </w:r>
      <w:r>
        <w:rPr>
          <w:noProof/>
        </w:rPr>
        <w:fldChar w:fldCharType="end"/>
      </w:r>
    </w:p>
    <w:p w14:paraId="3C0D2ED9" w14:textId="1BFDCB1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_Toc202520273 \h </w:instrText>
      </w:r>
      <w:r>
        <w:rPr>
          <w:noProof/>
        </w:rPr>
      </w:r>
      <w:r>
        <w:rPr>
          <w:noProof/>
        </w:rPr>
        <w:fldChar w:fldCharType="separate"/>
      </w:r>
      <w:r>
        <w:rPr>
          <w:noProof/>
        </w:rPr>
        <w:t>18</w:t>
      </w:r>
      <w:r>
        <w:rPr>
          <w:noProof/>
        </w:rPr>
        <w:fldChar w:fldCharType="end"/>
      </w:r>
    </w:p>
    <w:p w14:paraId="60CB1C76" w14:textId="03F0A64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_Toc202520274 \h </w:instrText>
      </w:r>
      <w:r>
        <w:rPr>
          <w:noProof/>
        </w:rPr>
      </w:r>
      <w:r>
        <w:rPr>
          <w:noProof/>
        </w:rPr>
        <w:fldChar w:fldCharType="separate"/>
      </w:r>
      <w:r>
        <w:rPr>
          <w:noProof/>
        </w:rPr>
        <w:t>18</w:t>
      </w:r>
      <w:r>
        <w:rPr>
          <w:noProof/>
        </w:rPr>
        <w:fldChar w:fldCharType="end"/>
      </w:r>
    </w:p>
    <w:p w14:paraId="6B0FCEB4" w14:textId="50E7ED6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_Toc202520275 \h </w:instrText>
      </w:r>
      <w:r>
        <w:rPr>
          <w:noProof/>
        </w:rPr>
      </w:r>
      <w:r>
        <w:rPr>
          <w:noProof/>
        </w:rPr>
        <w:fldChar w:fldCharType="separate"/>
      </w:r>
      <w:r>
        <w:rPr>
          <w:noProof/>
        </w:rPr>
        <w:t>18</w:t>
      </w:r>
      <w:r>
        <w:rPr>
          <w:noProof/>
        </w:rPr>
        <w:fldChar w:fldCharType="end"/>
      </w:r>
    </w:p>
    <w:p w14:paraId="5879C88C" w14:textId="109FBC9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_Toc202520276 \h </w:instrText>
      </w:r>
      <w:r>
        <w:rPr>
          <w:noProof/>
        </w:rPr>
      </w:r>
      <w:r>
        <w:rPr>
          <w:noProof/>
        </w:rPr>
        <w:fldChar w:fldCharType="separate"/>
      </w:r>
      <w:r>
        <w:rPr>
          <w:noProof/>
        </w:rPr>
        <w:t>19</w:t>
      </w:r>
      <w:r>
        <w:rPr>
          <w:noProof/>
        </w:rPr>
        <w:fldChar w:fldCharType="end"/>
      </w:r>
    </w:p>
    <w:p w14:paraId="530F981F" w14:textId="2484A22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_Toc202520277 \h </w:instrText>
      </w:r>
      <w:r>
        <w:rPr>
          <w:noProof/>
        </w:rPr>
      </w:r>
      <w:r>
        <w:rPr>
          <w:noProof/>
        </w:rPr>
        <w:fldChar w:fldCharType="separate"/>
      </w:r>
      <w:r>
        <w:rPr>
          <w:noProof/>
        </w:rPr>
        <w:t>19</w:t>
      </w:r>
      <w:r>
        <w:rPr>
          <w:noProof/>
        </w:rPr>
        <w:fldChar w:fldCharType="end"/>
      </w:r>
    </w:p>
    <w:p w14:paraId="184BC15E" w14:textId="5E719FE0"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_Toc202520278 \h </w:instrText>
      </w:r>
      <w:r>
        <w:rPr>
          <w:noProof/>
        </w:rPr>
      </w:r>
      <w:r>
        <w:rPr>
          <w:noProof/>
        </w:rPr>
        <w:fldChar w:fldCharType="separate"/>
      </w:r>
      <w:r>
        <w:rPr>
          <w:noProof/>
        </w:rPr>
        <w:t>19</w:t>
      </w:r>
      <w:r>
        <w:rPr>
          <w:noProof/>
        </w:rPr>
        <w:fldChar w:fldCharType="end"/>
      </w:r>
    </w:p>
    <w:p w14:paraId="2D460067" w14:textId="3FCD3C9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_Toc202520279 \h </w:instrText>
      </w:r>
      <w:r>
        <w:rPr>
          <w:noProof/>
        </w:rPr>
      </w:r>
      <w:r>
        <w:rPr>
          <w:noProof/>
        </w:rPr>
        <w:fldChar w:fldCharType="separate"/>
      </w:r>
      <w:r>
        <w:rPr>
          <w:noProof/>
        </w:rPr>
        <w:t>19</w:t>
      </w:r>
      <w:r>
        <w:rPr>
          <w:noProof/>
        </w:rPr>
        <w:fldChar w:fldCharType="end"/>
      </w:r>
    </w:p>
    <w:p w14:paraId="718A2D4E" w14:textId="4B81352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_Toc202520280 \h </w:instrText>
      </w:r>
      <w:r>
        <w:rPr>
          <w:noProof/>
        </w:rPr>
      </w:r>
      <w:r>
        <w:rPr>
          <w:noProof/>
        </w:rPr>
        <w:fldChar w:fldCharType="separate"/>
      </w:r>
      <w:r>
        <w:rPr>
          <w:noProof/>
        </w:rPr>
        <w:t>19</w:t>
      </w:r>
      <w:r>
        <w:rPr>
          <w:noProof/>
        </w:rPr>
        <w:fldChar w:fldCharType="end"/>
      </w:r>
    </w:p>
    <w:p w14:paraId="5CF90AE3" w14:textId="3AEDBD1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_Toc202520281 \h </w:instrText>
      </w:r>
      <w:r>
        <w:rPr>
          <w:noProof/>
        </w:rPr>
      </w:r>
      <w:r>
        <w:rPr>
          <w:noProof/>
        </w:rPr>
        <w:fldChar w:fldCharType="separate"/>
      </w:r>
      <w:r>
        <w:rPr>
          <w:noProof/>
        </w:rPr>
        <w:t>19</w:t>
      </w:r>
      <w:r>
        <w:rPr>
          <w:noProof/>
        </w:rPr>
        <w:fldChar w:fldCharType="end"/>
      </w:r>
    </w:p>
    <w:p w14:paraId="5923828D" w14:textId="4F4B662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_Toc202520282 \h </w:instrText>
      </w:r>
      <w:r>
        <w:rPr>
          <w:noProof/>
        </w:rPr>
      </w:r>
      <w:r>
        <w:rPr>
          <w:noProof/>
        </w:rPr>
        <w:fldChar w:fldCharType="separate"/>
      </w:r>
      <w:r>
        <w:rPr>
          <w:noProof/>
        </w:rPr>
        <w:t>20</w:t>
      </w:r>
      <w:r>
        <w:rPr>
          <w:noProof/>
        </w:rPr>
        <w:fldChar w:fldCharType="end"/>
      </w:r>
    </w:p>
    <w:p w14:paraId="42543E21" w14:textId="47DCDA55"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_Toc202520283 \h </w:instrText>
      </w:r>
      <w:r>
        <w:rPr>
          <w:noProof/>
        </w:rPr>
      </w:r>
      <w:r>
        <w:rPr>
          <w:noProof/>
        </w:rPr>
        <w:fldChar w:fldCharType="separate"/>
      </w:r>
      <w:r>
        <w:rPr>
          <w:noProof/>
        </w:rPr>
        <w:t>20</w:t>
      </w:r>
      <w:r>
        <w:rPr>
          <w:noProof/>
        </w:rPr>
        <w:fldChar w:fldCharType="end"/>
      </w:r>
    </w:p>
    <w:p w14:paraId="34E048D6" w14:textId="51F0820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_Toc202520284 \h </w:instrText>
      </w:r>
      <w:r>
        <w:rPr>
          <w:noProof/>
        </w:rPr>
      </w:r>
      <w:r>
        <w:rPr>
          <w:noProof/>
        </w:rPr>
        <w:fldChar w:fldCharType="separate"/>
      </w:r>
      <w:r>
        <w:rPr>
          <w:noProof/>
        </w:rPr>
        <w:t>20</w:t>
      </w:r>
      <w:r>
        <w:rPr>
          <w:noProof/>
        </w:rPr>
        <w:fldChar w:fldCharType="end"/>
      </w:r>
    </w:p>
    <w:p w14:paraId="1B571336" w14:textId="3535D67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_Toc202520285 \h </w:instrText>
      </w:r>
      <w:r>
        <w:rPr>
          <w:noProof/>
        </w:rPr>
      </w:r>
      <w:r>
        <w:rPr>
          <w:noProof/>
        </w:rPr>
        <w:fldChar w:fldCharType="separate"/>
      </w:r>
      <w:r>
        <w:rPr>
          <w:noProof/>
        </w:rPr>
        <w:t>20</w:t>
      </w:r>
      <w:r>
        <w:rPr>
          <w:noProof/>
        </w:rPr>
        <w:fldChar w:fldCharType="end"/>
      </w:r>
    </w:p>
    <w:p w14:paraId="7688AD72" w14:textId="528961F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_Toc202520286 \h </w:instrText>
      </w:r>
      <w:r>
        <w:rPr>
          <w:noProof/>
        </w:rPr>
      </w:r>
      <w:r>
        <w:rPr>
          <w:noProof/>
        </w:rPr>
        <w:fldChar w:fldCharType="separate"/>
      </w:r>
      <w:r>
        <w:rPr>
          <w:noProof/>
        </w:rPr>
        <w:t>21</w:t>
      </w:r>
      <w:r>
        <w:rPr>
          <w:noProof/>
        </w:rPr>
        <w:fldChar w:fldCharType="end"/>
      </w:r>
    </w:p>
    <w:p w14:paraId="7472DC68" w14:textId="4C5054B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_Toc202520287 \h </w:instrText>
      </w:r>
      <w:r>
        <w:rPr>
          <w:noProof/>
        </w:rPr>
      </w:r>
      <w:r>
        <w:rPr>
          <w:noProof/>
        </w:rPr>
        <w:fldChar w:fldCharType="separate"/>
      </w:r>
      <w:r>
        <w:rPr>
          <w:noProof/>
        </w:rPr>
        <w:t>21</w:t>
      </w:r>
      <w:r>
        <w:rPr>
          <w:noProof/>
        </w:rPr>
        <w:fldChar w:fldCharType="end"/>
      </w:r>
    </w:p>
    <w:p w14:paraId="757E747E" w14:textId="5944C14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_Toc202520288 \h </w:instrText>
      </w:r>
      <w:r>
        <w:rPr>
          <w:noProof/>
        </w:rPr>
      </w:r>
      <w:r>
        <w:rPr>
          <w:noProof/>
        </w:rPr>
        <w:fldChar w:fldCharType="separate"/>
      </w:r>
      <w:r>
        <w:rPr>
          <w:noProof/>
        </w:rPr>
        <w:t>22</w:t>
      </w:r>
      <w:r>
        <w:rPr>
          <w:noProof/>
        </w:rPr>
        <w:fldChar w:fldCharType="end"/>
      </w:r>
    </w:p>
    <w:p w14:paraId="0F480993" w14:textId="1A30BB43"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_Toc202520289 \h </w:instrText>
      </w:r>
      <w:r>
        <w:rPr>
          <w:noProof/>
        </w:rPr>
      </w:r>
      <w:r>
        <w:rPr>
          <w:noProof/>
        </w:rPr>
        <w:fldChar w:fldCharType="separate"/>
      </w:r>
      <w:r>
        <w:rPr>
          <w:noProof/>
        </w:rPr>
        <w:t>22</w:t>
      </w:r>
      <w:r>
        <w:rPr>
          <w:noProof/>
        </w:rPr>
        <w:fldChar w:fldCharType="end"/>
      </w:r>
    </w:p>
    <w:p w14:paraId="59A4135C" w14:textId="15376DFC"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_Toc202520290 \h </w:instrText>
      </w:r>
      <w:r>
        <w:rPr>
          <w:noProof/>
        </w:rPr>
      </w:r>
      <w:r>
        <w:rPr>
          <w:noProof/>
        </w:rPr>
        <w:fldChar w:fldCharType="separate"/>
      </w:r>
      <w:r>
        <w:rPr>
          <w:noProof/>
        </w:rPr>
        <w:t>23</w:t>
      </w:r>
      <w:r>
        <w:rPr>
          <w:noProof/>
        </w:rPr>
        <w:fldChar w:fldCharType="end"/>
      </w:r>
    </w:p>
    <w:p w14:paraId="06878ACA" w14:textId="6DD2568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_Toc202520291 \h </w:instrText>
      </w:r>
      <w:r>
        <w:rPr>
          <w:noProof/>
        </w:rPr>
      </w:r>
      <w:r>
        <w:rPr>
          <w:noProof/>
        </w:rPr>
        <w:fldChar w:fldCharType="separate"/>
      </w:r>
      <w:r>
        <w:rPr>
          <w:noProof/>
        </w:rPr>
        <w:t>23</w:t>
      </w:r>
      <w:r>
        <w:rPr>
          <w:noProof/>
        </w:rPr>
        <w:fldChar w:fldCharType="end"/>
      </w:r>
    </w:p>
    <w:p w14:paraId="18E41D1C" w14:textId="52E577FB"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_Toc202520292 \h </w:instrText>
      </w:r>
      <w:r>
        <w:rPr>
          <w:noProof/>
        </w:rPr>
      </w:r>
      <w:r>
        <w:rPr>
          <w:noProof/>
        </w:rPr>
        <w:fldChar w:fldCharType="separate"/>
      </w:r>
      <w:r>
        <w:rPr>
          <w:noProof/>
        </w:rPr>
        <w:t>23</w:t>
      </w:r>
      <w:r>
        <w:rPr>
          <w:noProof/>
        </w:rPr>
        <w:fldChar w:fldCharType="end"/>
      </w:r>
    </w:p>
    <w:p w14:paraId="023D77B8" w14:textId="0F5A692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_Toc202520293 \h </w:instrText>
      </w:r>
      <w:r>
        <w:rPr>
          <w:noProof/>
        </w:rPr>
      </w:r>
      <w:r>
        <w:rPr>
          <w:noProof/>
        </w:rPr>
        <w:fldChar w:fldCharType="separate"/>
      </w:r>
      <w:r>
        <w:rPr>
          <w:noProof/>
        </w:rPr>
        <w:t>23</w:t>
      </w:r>
      <w:r>
        <w:rPr>
          <w:noProof/>
        </w:rPr>
        <w:fldChar w:fldCharType="end"/>
      </w:r>
    </w:p>
    <w:p w14:paraId="0B267855" w14:textId="04423830"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_Toc202520294 \h </w:instrText>
      </w:r>
      <w:r>
        <w:rPr>
          <w:noProof/>
        </w:rPr>
      </w:r>
      <w:r>
        <w:rPr>
          <w:noProof/>
        </w:rPr>
        <w:fldChar w:fldCharType="separate"/>
      </w:r>
      <w:r>
        <w:rPr>
          <w:noProof/>
        </w:rPr>
        <w:t>23</w:t>
      </w:r>
      <w:r>
        <w:rPr>
          <w:noProof/>
        </w:rPr>
        <w:fldChar w:fldCharType="end"/>
      </w:r>
    </w:p>
    <w:p w14:paraId="5DE307FB" w14:textId="2F71616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_Toc202520295 \h </w:instrText>
      </w:r>
      <w:r>
        <w:rPr>
          <w:noProof/>
        </w:rPr>
      </w:r>
      <w:r>
        <w:rPr>
          <w:noProof/>
        </w:rPr>
        <w:fldChar w:fldCharType="separate"/>
      </w:r>
      <w:r>
        <w:rPr>
          <w:noProof/>
        </w:rPr>
        <w:t>24</w:t>
      </w:r>
      <w:r>
        <w:rPr>
          <w:noProof/>
        </w:rPr>
        <w:fldChar w:fldCharType="end"/>
      </w:r>
    </w:p>
    <w:p w14:paraId="69B6145E" w14:textId="27AB4F61"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_Toc202520296 \h </w:instrText>
      </w:r>
      <w:r>
        <w:rPr>
          <w:noProof/>
        </w:rPr>
      </w:r>
      <w:r>
        <w:rPr>
          <w:noProof/>
        </w:rPr>
        <w:fldChar w:fldCharType="separate"/>
      </w:r>
      <w:r>
        <w:rPr>
          <w:noProof/>
        </w:rPr>
        <w:t>24</w:t>
      </w:r>
      <w:r>
        <w:rPr>
          <w:noProof/>
        </w:rPr>
        <w:fldChar w:fldCharType="end"/>
      </w:r>
    </w:p>
    <w:p w14:paraId="09385629" w14:textId="366EEB5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_Toc202520297 \h </w:instrText>
      </w:r>
      <w:r>
        <w:rPr>
          <w:noProof/>
        </w:rPr>
      </w:r>
      <w:r>
        <w:rPr>
          <w:noProof/>
        </w:rPr>
        <w:fldChar w:fldCharType="separate"/>
      </w:r>
      <w:r>
        <w:rPr>
          <w:noProof/>
        </w:rPr>
        <w:t>24</w:t>
      </w:r>
      <w:r>
        <w:rPr>
          <w:noProof/>
        </w:rPr>
        <w:fldChar w:fldCharType="end"/>
      </w:r>
    </w:p>
    <w:p w14:paraId="514E079C" w14:textId="3FF9B4B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_Toc202520298 \h </w:instrText>
      </w:r>
      <w:r>
        <w:rPr>
          <w:noProof/>
        </w:rPr>
      </w:r>
      <w:r>
        <w:rPr>
          <w:noProof/>
        </w:rPr>
        <w:fldChar w:fldCharType="separate"/>
      </w:r>
      <w:r>
        <w:rPr>
          <w:noProof/>
        </w:rPr>
        <w:t>24</w:t>
      </w:r>
      <w:r>
        <w:rPr>
          <w:noProof/>
        </w:rPr>
        <w:fldChar w:fldCharType="end"/>
      </w:r>
    </w:p>
    <w:p w14:paraId="3986C5A9" w14:textId="6365C7B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_Toc202520299 \h </w:instrText>
      </w:r>
      <w:r>
        <w:rPr>
          <w:noProof/>
        </w:rPr>
      </w:r>
      <w:r>
        <w:rPr>
          <w:noProof/>
        </w:rPr>
        <w:fldChar w:fldCharType="separate"/>
      </w:r>
      <w:r>
        <w:rPr>
          <w:noProof/>
        </w:rPr>
        <w:t>24</w:t>
      </w:r>
      <w:r>
        <w:rPr>
          <w:noProof/>
        </w:rPr>
        <w:fldChar w:fldCharType="end"/>
      </w:r>
    </w:p>
    <w:p w14:paraId="0259C402" w14:textId="1CF8FB77"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_Toc202520300 \h </w:instrText>
      </w:r>
      <w:r>
        <w:rPr>
          <w:noProof/>
        </w:rPr>
      </w:r>
      <w:r>
        <w:rPr>
          <w:noProof/>
        </w:rPr>
        <w:fldChar w:fldCharType="separate"/>
      </w:r>
      <w:r>
        <w:rPr>
          <w:noProof/>
        </w:rPr>
        <w:t>24</w:t>
      </w:r>
      <w:r>
        <w:rPr>
          <w:noProof/>
        </w:rPr>
        <w:fldChar w:fldCharType="end"/>
      </w:r>
    </w:p>
    <w:p w14:paraId="48C12B83" w14:textId="7DB3C5A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_Toc202520301 \h </w:instrText>
      </w:r>
      <w:r>
        <w:rPr>
          <w:noProof/>
        </w:rPr>
      </w:r>
      <w:r>
        <w:rPr>
          <w:noProof/>
        </w:rPr>
        <w:fldChar w:fldCharType="separate"/>
      </w:r>
      <w:r>
        <w:rPr>
          <w:noProof/>
        </w:rPr>
        <w:t>24</w:t>
      </w:r>
      <w:r>
        <w:rPr>
          <w:noProof/>
        </w:rPr>
        <w:fldChar w:fldCharType="end"/>
      </w:r>
    </w:p>
    <w:p w14:paraId="35AF0F91" w14:textId="33507E06"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_Toc202520302 \h </w:instrText>
      </w:r>
      <w:r>
        <w:rPr>
          <w:noProof/>
        </w:rPr>
      </w:r>
      <w:r>
        <w:rPr>
          <w:noProof/>
        </w:rPr>
        <w:fldChar w:fldCharType="separate"/>
      </w:r>
      <w:r>
        <w:rPr>
          <w:noProof/>
        </w:rPr>
        <w:t>24</w:t>
      </w:r>
      <w:r>
        <w:rPr>
          <w:noProof/>
        </w:rPr>
        <w:fldChar w:fldCharType="end"/>
      </w:r>
    </w:p>
    <w:p w14:paraId="17F50964" w14:textId="3ED853C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_Toc202520303 \h </w:instrText>
      </w:r>
      <w:r>
        <w:rPr>
          <w:noProof/>
        </w:rPr>
      </w:r>
      <w:r>
        <w:rPr>
          <w:noProof/>
        </w:rPr>
        <w:fldChar w:fldCharType="separate"/>
      </w:r>
      <w:r>
        <w:rPr>
          <w:noProof/>
        </w:rPr>
        <w:t>24</w:t>
      </w:r>
      <w:r>
        <w:rPr>
          <w:noProof/>
        </w:rPr>
        <w:fldChar w:fldCharType="end"/>
      </w:r>
    </w:p>
    <w:p w14:paraId="2E760165" w14:textId="51722B70"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_Toc202520304 \h </w:instrText>
      </w:r>
      <w:r>
        <w:rPr>
          <w:noProof/>
        </w:rPr>
      </w:r>
      <w:r>
        <w:rPr>
          <w:noProof/>
        </w:rPr>
        <w:fldChar w:fldCharType="separate"/>
      </w:r>
      <w:r>
        <w:rPr>
          <w:noProof/>
        </w:rPr>
        <w:t>25</w:t>
      </w:r>
      <w:r>
        <w:rPr>
          <w:noProof/>
        </w:rPr>
        <w:fldChar w:fldCharType="end"/>
      </w:r>
    </w:p>
    <w:p w14:paraId="00203EC9" w14:textId="0A9ED835"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_Toc202520305 \h </w:instrText>
      </w:r>
      <w:r>
        <w:rPr>
          <w:noProof/>
        </w:rPr>
      </w:r>
      <w:r>
        <w:rPr>
          <w:noProof/>
        </w:rPr>
        <w:fldChar w:fldCharType="separate"/>
      </w:r>
      <w:r>
        <w:rPr>
          <w:noProof/>
        </w:rPr>
        <w:t>25</w:t>
      </w:r>
      <w:r>
        <w:rPr>
          <w:noProof/>
        </w:rPr>
        <w:fldChar w:fldCharType="end"/>
      </w:r>
    </w:p>
    <w:p w14:paraId="7015563F" w14:textId="7B7E284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_Toc202520306 \h </w:instrText>
      </w:r>
      <w:r>
        <w:rPr>
          <w:noProof/>
        </w:rPr>
      </w:r>
      <w:r>
        <w:rPr>
          <w:noProof/>
        </w:rPr>
        <w:fldChar w:fldCharType="separate"/>
      </w:r>
      <w:r>
        <w:rPr>
          <w:noProof/>
        </w:rPr>
        <w:t>25</w:t>
      </w:r>
      <w:r>
        <w:rPr>
          <w:noProof/>
        </w:rPr>
        <w:fldChar w:fldCharType="end"/>
      </w:r>
    </w:p>
    <w:p w14:paraId="7D9A95B0" w14:textId="7AA149DB"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_Toc202520307 \h </w:instrText>
      </w:r>
      <w:r>
        <w:rPr>
          <w:noProof/>
        </w:rPr>
      </w:r>
      <w:r>
        <w:rPr>
          <w:noProof/>
        </w:rPr>
        <w:fldChar w:fldCharType="separate"/>
      </w:r>
      <w:r>
        <w:rPr>
          <w:noProof/>
        </w:rPr>
        <w:t>26</w:t>
      </w:r>
      <w:r>
        <w:rPr>
          <w:noProof/>
        </w:rPr>
        <w:fldChar w:fldCharType="end"/>
      </w:r>
    </w:p>
    <w:p w14:paraId="2E6D7142" w14:textId="14FCB870"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_Toc202520308 \h </w:instrText>
      </w:r>
      <w:r>
        <w:rPr>
          <w:noProof/>
        </w:rPr>
      </w:r>
      <w:r>
        <w:rPr>
          <w:noProof/>
        </w:rPr>
        <w:fldChar w:fldCharType="separate"/>
      </w:r>
      <w:r>
        <w:rPr>
          <w:noProof/>
        </w:rPr>
        <w:t>26</w:t>
      </w:r>
      <w:r>
        <w:rPr>
          <w:noProof/>
        </w:rPr>
        <w:fldChar w:fldCharType="end"/>
      </w:r>
    </w:p>
    <w:p w14:paraId="379EAF3E" w14:textId="0D942AC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_Toc202520309 \h </w:instrText>
      </w:r>
      <w:r>
        <w:rPr>
          <w:noProof/>
        </w:rPr>
      </w:r>
      <w:r>
        <w:rPr>
          <w:noProof/>
        </w:rPr>
        <w:fldChar w:fldCharType="separate"/>
      </w:r>
      <w:r>
        <w:rPr>
          <w:noProof/>
        </w:rPr>
        <w:t>29</w:t>
      </w:r>
      <w:r>
        <w:rPr>
          <w:noProof/>
        </w:rPr>
        <w:fldChar w:fldCharType="end"/>
      </w:r>
    </w:p>
    <w:p w14:paraId="5DB5B530" w14:textId="45E17D4B"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_Toc202520310 \h </w:instrText>
      </w:r>
      <w:r>
        <w:rPr>
          <w:noProof/>
        </w:rPr>
      </w:r>
      <w:r>
        <w:rPr>
          <w:noProof/>
        </w:rPr>
        <w:fldChar w:fldCharType="separate"/>
      </w:r>
      <w:r>
        <w:rPr>
          <w:noProof/>
        </w:rPr>
        <w:t>30</w:t>
      </w:r>
      <w:r>
        <w:rPr>
          <w:noProof/>
        </w:rPr>
        <w:fldChar w:fldCharType="end"/>
      </w:r>
    </w:p>
    <w:p w14:paraId="1EF4E036" w14:textId="2A352B4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_Toc202520311 \h </w:instrText>
      </w:r>
      <w:r>
        <w:rPr>
          <w:noProof/>
        </w:rPr>
      </w:r>
      <w:r>
        <w:rPr>
          <w:noProof/>
        </w:rPr>
        <w:fldChar w:fldCharType="separate"/>
      </w:r>
      <w:r>
        <w:rPr>
          <w:noProof/>
        </w:rPr>
        <w:t>30</w:t>
      </w:r>
      <w:r>
        <w:rPr>
          <w:noProof/>
        </w:rPr>
        <w:fldChar w:fldCharType="end"/>
      </w:r>
    </w:p>
    <w:p w14:paraId="334A2F11" w14:textId="0B6808E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_Toc202520312 \h </w:instrText>
      </w:r>
      <w:r>
        <w:rPr>
          <w:noProof/>
        </w:rPr>
      </w:r>
      <w:r>
        <w:rPr>
          <w:noProof/>
        </w:rPr>
        <w:fldChar w:fldCharType="separate"/>
      </w:r>
      <w:r>
        <w:rPr>
          <w:noProof/>
        </w:rPr>
        <w:t>30</w:t>
      </w:r>
      <w:r>
        <w:rPr>
          <w:noProof/>
        </w:rPr>
        <w:fldChar w:fldCharType="end"/>
      </w:r>
    </w:p>
    <w:p w14:paraId="3FFC6289" w14:textId="67A052E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_Toc202520313 \h </w:instrText>
      </w:r>
      <w:r>
        <w:rPr>
          <w:noProof/>
        </w:rPr>
      </w:r>
      <w:r>
        <w:rPr>
          <w:noProof/>
        </w:rPr>
        <w:fldChar w:fldCharType="separate"/>
      </w:r>
      <w:r>
        <w:rPr>
          <w:noProof/>
        </w:rPr>
        <w:t>30</w:t>
      </w:r>
      <w:r>
        <w:rPr>
          <w:noProof/>
        </w:rPr>
        <w:fldChar w:fldCharType="end"/>
      </w:r>
    </w:p>
    <w:p w14:paraId="505D06EC" w14:textId="26E1B22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_Toc202520314 \h </w:instrText>
      </w:r>
      <w:r>
        <w:rPr>
          <w:noProof/>
        </w:rPr>
      </w:r>
      <w:r>
        <w:rPr>
          <w:noProof/>
        </w:rPr>
        <w:fldChar w:fldCharType="separate"/>
      </w:r>
      <w:r>
        <w:rPr>
          <w:noProof/>
        </w:rPr>
        <w:t>30</w:t>
      </w:r>
      <w:r>
        <w:rPr>
          <w:noProof/>
        </w:rPr>
        <w:fldChar w:fldCharType="end"/>
      </w:r>
    </w:p>
    <w:p w14:paraId="1BDF6DD1" w14:textId="760ED1D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_Toc202520315 \h </w:instrText>
      </w:r>
      <w:r>
        <w:rPr>
          <w:noProof/>
        </w:rPr>
      </w:r>
      <w:r>
        <w:rPr>
          <w:noProof/>
        </w:rPr>
        <w:fldChar w:fldCharType="separate"/>
      </w:r>
      <w:r>
        <w:rPr>
          <w:noProof/>
        </w:rPr>
        <w:t>30</w:t>
      </w:r>
      <w:r>
        <w:rPr>
          <w:noProof/>
        </w:rPr>
        <w:fldChar w:fldCharType="end"/>
      </w:r>
    </w:p>
    <w:p w14:paraId="6584BBD9" w14:textId="660EA07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_Toc202520316 \h </w:instrText>
      </w:r>
      <w:r>
        <w:rPr>
          <w:noProof/>
        </w:rPr>
      </w:r>
      <w:r>
        <w:rPr>
          <w:noProof/>
        </w:rPr>
        <w:fldChar w:fldCharType="separate"/>
      </w:r>
      <w:r>
        <w:rPr>
          <w:noProof/>
        </w:rPr>
        <w:t>30</w:t>
      </w:r>
      <w:r>
        <w:rPr>
          <w:noProof/>
        </w:rPr>
        <w:fldChar w:fldCharType="end"/>
      </w:r>
    </w:p>
    <w:p w14:paraId="30275444" w14:textId="34A4AB4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_Toc202520317 \h </w:instrText>
      </w:r>
      <w:r>
        <w:rPr>
          <w:noProof/>
        </w:rPr>
      </w:r>
      <w:r>
        <w:rPr>
          <w:noProof/>
        </w:rPr>
        <w:fldChar w:fldCharType="separate"/>
      </w:r>
      <w:r>
        <w:rPr>
          <w:noProof/>
        </w:rPr>
        <w:t>30</w:t>
      </w:r>
      <w:r>
        <w:rPr>
          <w:noProof/>
        </w:rPr>
        <w:fldChar w:fldCharType="end"/>
      </w:r>
    </w:p>
    <w:p w14:paraId="6FD885C6" w14:textId="719019C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_Toc202520318 \h </w:instrText>
      </w:r>
      <w:r>
        <w:rPr>
          <w:noProof/>
        </w:rPr>
      </w:r>
      <w:r>
        <w:rPr>
          <w:noProof/>
        </w:rPr>
        <w:fldChar w:fldCharType="separate"/>
      </w:r>
      <w:r>
        <w:rPr>
          <w:noProof/>
        </w:rPr>
        <w:t>30</w:t>
      </w:r>
      <w:r>
        <w:rPr>
          <w:noProof/>
        </w:rPr>
        <w:fldChar w:fldCharType="end"/>
      </w:r>
    </w:p>
    <w:p w14:paraId="6090EB4C" w14:textId="575BDBB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_Toc202520319 \h </w:instrText>
      </w:r>
      <w:r>
        <w:rPr>
          <w:noProof/>
        </w:rPr>
      </w:r>
      <w:r>
        <w:rPr>
          <w:noProof/>
        </w:rPr>
        <w:fldChar w:fldCharType="separate"/>
      </w:r>
      <w:r>
        <w:rPr>
          <w:noProof/>
        </w:rPr>
        <w:t>31</w:t>
      </w:r>
      <w:r>
        <w:rPr>
          <w:noProof/>
        </w:rPr>
        <w:fldChar w:fldCharType="end"/>
      </w:r>
    </w:p>
    <w:p w14:paraId="329FB1E1" w14:textId="3C95D19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_Toc202520320 \h </w:instrText>
      </w:r>
      <w:r>
        <w:rPr>
          <w:noProof/>
        </w:rPr>
      </w:r>
      <w:r>
        <w:rPr>
          <w:noProof/>
        </w:rPr>
        <w:fldChar w:fldCharType="separate"/>
      </w:r>
      <w:r>
        <w:rPr>
          <w:noProof/>
        </w:rPr>
        <w:t>31</w:t>
      </w:r>
      <w:r>
        <w:rPr>
          <w:noProof/>
        </w:rPr>
        <w:fldChar w:fldCharType="end"/>
      </w:r>
    </w:p>
    <w:p w14:paraId="3377D477" w14:textId="60DB2EE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_Toc202520321 \h </w:instrText>
      </w:r>
      <w:r>
        <w:rPr>
          <w:noProof/>
        </w:rPr>
      </w:r>
      <w:r>
        <w:rPr>
          <w:noProof/>
        </w:rPr>
        <w:fldChar w:fldCharType="separate"/>
      </w:r>
      <w:r>
        <w:rPr>
          <w:noProof/>
        </w:rPr>
        <w:t>31</w:t>
      </w:r>
      <w:r>
        <w:rPr>
          <w:noProof/>
        </w:rPr>
        <w:fldChar w:fldCharType="end"/>
      </w:r>
    </w:p>
    <w:p w14:paraId="171E96E6" w14:textId="0D07110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_Toc202520322 \h </w:instrText>
      </w:r>
      <w:r>
        <w:rPr>
          <w:noProof/>
        </w:rPr>
      </w:r>
      <w:r>
        <w:rPr>
          <w:noProof/>
        </w:rPr>
        <w:fldChar w:fldCharType="separate"/>
      </w:r>
      <w:r>
        <w:rPr>
          <w:noProof/>
        </w:rPr>
        <w:t>31</w:t>
      </w:r>
      <w:r>
        <w:rPr>
          <w:noProof/>
        </w:rPr>
        <w:fldChar w:fldCharType="end"/>
      </w:r>
    </w:p>
    <w:p w14:paraId="0B8FBBD7" w14:textId="245BE9E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_Toc202520323 \h </w:instrText>
      </w:r>
      <w:r>
        <w:rPr>
          <w:noProof/>
        </w:rPr>
      </w:r>
      <w:r>
        <w:rPr>
          <w:noProof/>
        </w:rPr>
        <w:fldChar w:fldCharType="separate"/>
      </w:r>
      <w:r>
        <w:rPr>
          <w:noProof/>
        </w:rPr>
        <w:t>31</w:t>
      </w:r>
      <w:r>
        <w:rPr>
          <w:noProof/>
        </w:rPr>
        <w:fldChar w:fldCharType="end"/>
      </w:r>
    </w:p>
    <w:p w14:paraId="2425E91F" w14:textId="6057ED4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_Toc202520324 \h </w:instrText>
      </w:r>
      <w:r>
        <w:rPr>
          <w:noProof/>
        </w:rPr>
      </w:r>
      <w:r>
        <w:rPr>
          <w:noProof/>
        </w:rPr>
        <w:fldChar w:fldCharType="separate"/>
      </w:r>
      <w:r>
        <w:rPr>
          <w:noProof/>
        </w:rPr>
        <w:t>31</w:t>
      </w:r>
      <w:r>
        <w:rPr>
          <w:noProof/>
        </w:rPr>
        <w:fldChar w:fldCharType="end"/>
      </w:r>
    </w:p>
    <w:p w14:paraId="5D6CFEB6" w14:textId="1CAE015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_Toc202520325 \h </w:instrText>
      </w:r>
      <w:r>
        <w:rPr>
          <w:noProof/>
        </w:rPr>
      </w:r>
      <w:r>
        <w:rPr>
          <w:noProof/>
        </w:rPr>
        <w:fldChar w:fldCharType="separate"/>
      </w:r>
      <w:r>
        <w:rPr>
          <w:noProof/>
        </w:rPr>
        <w:t>31</w:t>
      </w:r>
      <w:r>
        <w:rPr>
          <w:noProof/>
        </w:rPr>
        <w:fldChar w:fldCharType="end"/>
      </w:r>
    </w:p>
    <w:p w14:paraId="39746BA7" w14:textId="685214B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_Toc202520326 \h </w:instrText>
      </w:r>
      <w:r>
        <w:rPr>
          <w:noProof/>
        </w:rPr>
      </w:r>
      <w:r>
        <w:rPr>
          <w:noProof/>
        </w:rPr>
        <w:fldChar w:fldCharType="separate"/>
      </w:r>
      <w:r>
        <w:rPr>
          <w:noProof/>
        </w:rPr>
        <w:t>31</w:t>
      </w:r>
      <w:r>
        <w:rPr>
          <w:noProof/>
        </w:rPr>
        <w:fldChar w:fldCharType="end"/>
      </w:r>
    </w:p>
    <w:p w14:paraId="4252AFD9" w14:textId="28C502D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_Toc202520327 \h </w:instrText>
      </w:r>
      <w:r>
        <w:rPr>
          <w:noProof/>
        </w:rPr>
      </w:r>
      <w:r>
        <w:rPr>
          <w:noProof/>
        </w:rPr>
        <w:fldChar w:fldCharType="separate"/>
      </w:r>
      <w:r>
        <w:rPr>
          <w:noProof/>
        </w:rPr>
        <w:t>31</w:t>
      </w:r>
      <w:r>
        <w:rPr>
          <w:noProof/>
        </w:rPr>
        <w:fldChar w:fldCharType="end"/>
      </w:r>
    </w:p>
    <w:p w14:paraId="7930EAED" w14:textId="45770A3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_Toc202520328 \h </w:instrText>
      </w:r>
      <w:r>
        <w:rPr>
          <w:noProof/>
        </w:rPr>
      </w:r>
      <w:r>
        <w:rPr>
          <w:noProof/>
        </w:rPr>
        <w:fldChar w:fldCharType="separate"/>
      </w:r>
      <w:r>
        <w:rPr>
          <w:noProof/>
        </w:rPr>
        <w:t>32</w:t>
      </w:r>
      <w:r>
        <w:rPr>
          <w:noProof/>
        </w:rPr>
        <w:fldChar w:fldCharType="end"/>
      </w:r>
    </w:p>
    <w:p w14:paraId="64B170CB" w14:textId="2E5732E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_Toc202520329 \h </w:instrText>
      </w:r>
      <w:r>
        <w:rPr>
          <w:noProof/>
        </w:rPr>
      </w:r>
      <w:r>
        <w:rPr>
          <w:noProof/>
        </w:rPr>
        <w:fldChar w:fldCharType="separate"/>
      </w:r>
      <w:r>
        <w:rPr>
          <w:noProof/>
        </w:rPr>
        <w:t>32</w:t>
      </w:r>
      <w:r>
        <w:rPr>
          <w:noProof/>
        </w:rPr>
        <w:fldChar w:fldCharType="end"/>
      </w:r>
    </w:p>
    <w:p w14:paraId="06410EC4" w14:textId="02E0ADC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_Toc202520330 \h </w:instrText>
      </w:r>
      <w:r>
        <w:rPr>
          <w:noProof/>
        </w:rPr>
      </w:r>
      <w:r>
        <w:rPr>
          <w:noProof/>
        </w:rPr>
        <w:fldChar w:fldCharType="separate"/>
      </w:r>
      <w:r>
        <w:rPr>
          <w:noProof/>
        </w:rPr>
        <w:t>32</w:t>
      </w:r>
      <w:r>
        <w:rPr>
          <w:noProof/>
        </w:rPr>
        <w:fldChar w:fldCharType="end"/>
      </w:r>
    </w:p>
    <w:p w14:paraId="08E021B7" w14:textId="10C31C7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lang w:eastAsia="zh-CN"/>
        </w:rPr>
        <w:t>6.3.5</w:t>
      </w:r>
      <w:r w:rsidRPr="003F0F35">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_Toc202520331 \h </w:instrText>
      </w:r>
      <w:r>
        <w:rPr>
          <w:noProof/>
        </w:rPr>
      </w:r>
      <w:r>
        <w:rPr>
          <w:noProof/>
        </w:rPr>
        <w:fldChar w:fldCharType="separate"/>
      </w:r>
      <w:r>
        <w:rPr>
          <w:noProof/>
        </w:rPr>
        <w:t>32</w:t>
      </w:r>
      <w:r>
        <w:rPr>
          <w:noProof/>
        </w:rPr>
        <w:fldChar w:fldCharType="end"/>
      </w:r>
    </w:p>
    <w:p w14:paraId="197A18EA" w14:textId="5BBC7EF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_Toc202520332 \h </w:instrText>
      </w:r>
      <w:r>
        <w:rPr>
          <w:noProof/>
        </w:rPr>
      </w:r>
      <w:r>
        <w:rPr>
          <w:noProof/>
        </w:rPr>
        <w:fldChar w:fldCharType="separate"/>
      </w:r>
      <w:r>
        <w:rPr>
          <w:noProof/>
        </w:rPr>
        <w:t>32</w:t>
      </w:r>
      <w:r>
        <w:rPr>
          <w:noProof/>
        </w:rPr>
        <w:fldChar w:fldCharType="end"/>
      </w:r>
    </w:p>
    <w:p w14:paraId="7C1A7BA8" w14:textId="3794EF3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_Toc202520333 \h </w:instrText>
      </w:r>
      <w:r>
        <w:rPr>
          <w:noProof/>
        </w:rPr>
      </w:r>
      <w:r>
        <w:rPr>
          <w:noProof/>
        </w:rPr>
        <w:fldChar w:fldCharType="separate"/>
      </w:r>
      <w:r>
        <w:rPr>
          <w:noProof/>
        </w:rPr>
        <w:t>32</w:t>
      </w:r>
      <w:r>
        <w:rPr>
          <w:noProof/>
        </w:rPr>
        <w:fldChar w:fldCharType="end"/>
      </w:r>
    </w:p>
    <w:p w14:paraId="1F06D425" w14:textId="7322C2C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_Toc202520334 \h </w:instrText>
      </w:r>
      <w:r>
        <w:rPr>
          <w:noProof/>
        </w:rPr>
      </w:r>
      <w:r>
        <w:rPr>
          <w:noProof/>
        </w:rPr>
        <w:fldChar w:fldCharType="separate"/>
      </w:r>
      <w:r>
        <w:rPr>
          <w:noProof/>
        </w:rPr>
        <w:t>32</w:t>
      </w:r>
      <w:r>
        <w:rPr>
          <w:noProof/>
        </w:rPr>
        <w:fldChar w:fldCharType="end"/>
      </w:r>
    </w:p>
    <w:p w14:paraId="64054982" w14:textId="28085DA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_Toc202520335 \h </w:instrText>
      </w:r>
      <w:r>
        <w:rPr>
          <w:noProof/>
        </w:rPr>
      </w:r>
      <w:r>
        <w:rPr>
          <w:noProof/>
        </w:rPr>
        <w:fldChar w:fldCharType="separate"/>
      </w:r>
      <w:r>
        <w:rPr>
          <w:noProof/>
        </w:rPr>
        <w:t>32</w:t>
      </w:r>
      <w:r>
        <w:rPr>
          <w:noProof/>
        </w:rPr>
        <w:fldChar w:fldCharType="end"/>
      </w:r>
    </w:p>
    <w:p w14:paraId="39E1F7AA" w14:textId="6EC44F9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_Toc202520336 \h </w:instrText>
      </w:r>
      <w:r>
        <w:rPr>
          <w:noProof/>
        </w:rPr>
      </w:r>
      <w:r>
        <w:rPr>
          <w:noProof/>
        </w:rPr>
        <w:fldChar w:fldCharType="separate"/>
      </w:r>
      <w:r>
        <w:rPr>
          <w:noProof/>
        </w:rPr>
        <w:t>33</w:t>
      </w:r>
      <w:r>
        <w:rPr>
          <w:noProof/>
        </w:rPr>
        <w:fldChar w:fldCharType="end"/>
      </w:r>
    </w:p>
    <w:p w14:paraId="2CE6FCC4" w14:textId="0CCB951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_Toc202520337 \h </w:instrText>
      </w:r>
      <w:r>
        <w:rPr>
          <w:noProof/>
        </w:rPr>
      </w:r>
      <w:r>
        <w:rPr>
          <w:noProof/>
        </w:rPr>
        <w:fldChar w:fldCharType="separate"/>
      </w:r>
      <w:r>
        <w:rPr>
          <w:noProof/>
        </w:rPr>
        <w:t>33</w:t>
      </w:r>
      <w:r>
        <w:rPr>
          <w:noProof/>
        </w:rPr>
        <w:fldChar w:fldCharType="end"/>
      </w:r>
    </w:p>
    <w:p w14:paraId="347BB409" w14:textId="63CFF3D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_Toc202520338 \h </w:instrText>
      </w:r>
      <w:r>
        <w:rPr>
          <w:noProof/>
        </w:rPr>
      </w:r>
      <w:r>
        <w:rPr>
          <w:noProof/>
        </w:rPr>
        <w:fldChar w:fldCharType="separate"/>
      </w:r>
      <w:r>
        <w:rPr>
          <w:noProof/>
        </w:rPr>
        <w:t>33</w:t>
      </w:r>
      <w:r>
        <w:rPr>
          <w:noProof/>
        </w:rPr>
        <w:fldChar w:fldCharType="end"/>
      </w:r>
    </w:p>
    <w:p w14:paraId="08B68607" w14:textId="7909F51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_Toc202520339 \h </w:instrText>
      </w:r>
      <w:r>
        <w:rPr>
          <w:noProof/>
        </w:rPr>
      </w:r>
      <w:r>
        <w:rPr>
          <w:noProof/>
        </w:rPr>
        <w:fldChar w:fldCharType="separate"/>
      </w:r>
      <w:r>
        <w:rPr>
          <w:noProof/>
        </w:rPr>
        <w:t>33</w:t>
      </w:r>
      <w:r>
        <w:rPr>
          <w:noProof/>
        </w:rPr>
        <w:fldChar w:fldCharType="end"/>
      </w:r>
    </w:p>
    <w:p w14:paraId="5D407C54" w14:textId="34A1607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_Toc202520340 \h </w:instrText>
      </w:r>
      <w:r>
        <w:rPr>
          <w:noProof/>
        </w:rPr>
      </w:r>
      <w:r>
        <w:rPr>
          <w:noProof/>
        </w:rPr>
        <w:fldChar w:fldCharType="separate"/>
      </w:r>
      <w:r>
        <w:rPr>
          <w:noProof/>
        </w:rPr>
        <w:t>33</w:t>
      </w:r>
      <w:r>
        <w:rPr>
          <w:noProof/>
        </w:rPr>
        <w:fldChar w:fldCharType="end"/>
      </w:r>
    </w:p>
    <w:p w14:paraId="0DEE8ECA" w14:textId="0DD1024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_Toc202520341 \h </w:instrText>
      </w:r>
      <w:r>
        <w:rPr>
          <w:noProof/>
        </w:rPr>
      </w:r>
      <w:r>
        <w:rPr>
          <w:noProof/>
        </w:rPr>
        <w:fldChar w:fldCharType="separate"/>
      </w:r>
      <w:r>
        <w:rPr>
          <w:noProof/>
        </w:rPr>
        <w:t>33</w:t>
      </w:r>
      <w:r>
        <w:rPr>
          <w:noProof/>
        </w:rPr>
        <w:fldChar w:fldCharType="end"/>
      </w:r>
    </w:p>
    <w:p w14:paraId="13E8A0EB" w14:textId="35507FA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_Toc202520342 \h </w:instrText>
      </w:r>
      <w:r>
        <w:rPr>
          <w:noProof/>
        </w:rPr>
      </w:r>
      <w:r>
        <w:rPr>
          <w:noProof/>
        </w:rPr>
        <w:fldChar w:fldCharType="separate"/>
      </w:r>
      <w:r>
        <w:rPr>
          <w:noProof/>
        </w:rPr>
        <w:t>33</w:t>
      </w:r>
      <w:r>
        <w:rPr>
          <w:noProof/>
        </w:rPr>
        <w:fldChar w:fldCharType="end"/>
      </w:r>
    </w:p>
    <w:p w14:paraId="5E72206D" w14:textId="6B49377F"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_Toc202520343 \h </w:instrText>
      </w:r>
      <w:r>
        <w:rPr>
          <w:noProof/>
        </w:rPr>
      </w:r>
      <w:r>
        <w:rPr>
          <w:noProof/>
        </w:rPr>
        <w:fldChar w:fldCharType="separate"/>
      </w:r>
      <w:r>
        <w:rPr>
          <w:noProof/>
        </w:rPr>
        <w:t>33</w:t>
      </w:r>
      <w:r>
        <w:rPr>
          <w:noProof/>
        </w:rPr>
        <w:fldChar w:fldCharType="end"/>
      </w:r>
    </w:p>
    <w:p w14:paraId="5B52D342" w14:textId="0BCA079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_Toc202520344 \h </w:instrText>
      </w:r>
      <w:r>
        <w:rPr>
          <w:noProof/>
        </w:rPr>
      </w:r>
      <w:r>
        <w:rPr>
          <w:noProof/>
        </w:rPr>
        <w:fldChar w:fldCharType="separate"/>
      </w:r>
      <w:r>
        <w:rPr>
          <w:noProof/>
        </w:rPr>
        <w:t>33</w:t>
      </w:r>
      <w:r>
        <w:rPr>
          <w:noProof/>
        </w:rPr>
        <w:fldChar w:fldCharType="end"/>
      </w:r>
    </w:p>
    <w:p w14:paraId="137F66C4" w14:textId="6DEA9590"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_Toc202520345 \h </w:instrText>
      </w:r>
      <w:r>
        <w:rPr>
          <w:noProof/>
        </w:rPr>
      </w:r>
      <w:r>
        <w:rPr>
          <w:noProof/>
        </w:rPr>
        <w:fldChar w:fldCharType="separate"/>
      </w:r>
      <w:r>
        <w:rPr>
          <w:noProof/>
        </w:rPr>
        <w:t>33</w:t>
      </w:r>
      <w:r>
        <w:rPr>
          <w:noProof/>
        </w:rPr>
        <w:fldChar w:fldCharType="end"/>
      </w:r>
    </w:p>
    <w:p w14:paraId="1996343D" w14:textId="41E42D9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_Toc202520346 \h </w:instrText>
      </w:r>
      <w:r>
        <w:rPr>
          <w:noProof/>
        </w:rPr>
      </w:r>
      <w:r>
        <w:rPr>
          <w:noProof/>
        </w:rPr>
        <w:fldChar w:fldCharType="separate"/>
      </w:r>
      <w:r>
        <w:rPr>
          <w:noProof/>
        </w:rPr>
        <w:t>34</w:t>
      </w:r>
      <w:r>
        <w:rPr>
          <w:noProof/>
        </w:rPr>
        <w:fldChar w:fldCharType="end"/>
      </w:r>
    </w:p>
    <w:p w14:paraId="325EC321" w14:textId="08C19A0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_Toc202520347 \h </w:instrText>
      </w:r>
      <w:r>
        <w:rPr>
          <w:noProof/>
        </w:rPr>
      </w:r>
      <w:r>
        <w:rPr>
          <w:noProof/>
        </w:rPr>
        <w:fldChar w:fldCharType="separate"/>
      </w:r>
      <w:r>
        <w:rPr>
          <w:noProof/>
        </w:rPr>
        <w:t>34</w:t>
      </w:r>
      <w:r>
        <w:rPr>
          <w:noProof/>
        </w:rPr>
        <w:fldChar w:fldCharType="end"/>
      </w:r>
    </w:p>
    <w:p w14:paraId="7870A0F3" w14:textId="2A85A3C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_Toc202520348 \h </w:instrText>
      </w:r>
      <w:r>
        <w:rPr>
          <w:noProof/>
        </w:rPr>
      </w:r>
      <w:r>
        <w:rPr>
          <w:noProof/>
        </w:rPr>
        <w:fldChar w:fldCharType="separate"/>
      </w:r>
      <w:r>
        <w:rPr>
          <w:noProof/>
        </w:rPr>
        <w:t>34</w:t>
      </w:r>
      <w:r>
        <w:rPr>
          <w:noProof/>
        </w:rPr>
        <w:fldChar w:fldCharType="end"/>
      </w:r>
    </w:p>
    <w:p w14:paraId="13DB93EC" w14:textId="18880FAF"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_Toc202520349 \h </w:instrText>
      </w:r>
      <w:r>
        <w:rPr>
          <w:noProof/>
        </w:rPr>
      </w:r>
      <w:r>
        <w:rPr>
          <w:noProof/>
        </w:rPr>
        <w:fldChar w:fldCharType="separate"/>
      </w:r>
      <w:r>
        <w:rPr>
          <w:noProof/>
        </w:rPr>
        <w:t>34</w:t>
      </w:r>
      <w:r>
        <w:rPr>
          <w:noProof/>
        </w:rPr>
        <w:fldChar w:fldCharType="end"/>
      </w:r>
    </w:p>
    <w:p w14:paraId="69C69222" w14:textId="255B72F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_Toc202520350 \h </w:instrText>
      </w:r>
      <w:r>
        <w:rPr>
          <w:noProof/>
        </w:rPr>
      </w:r>
      <w:r>
        <w:rPr>
          <w:noProof/>
        </w:rPr>
        <w:fldChar w:fldCharType="separate"/>
      </w:r>
      <w:r>
        <w:rPr>
          <w:noProof/>
        </w:rPr>
        <w:t>34</w:t>
      </w:r>
      <w:r>
        <w:rPr>
          <w:noProof/>
        </w:rPr>
        <w:fldChar w:fldCharType="end"/>
      </w:r>
    </w:p>
    <w:p w14:paraId="01E1148C" w14:textId="20C169F6"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_Toc202520351 \h </w:instrText>
      </w:r>
      <w:r>
        <w:rPr>
          <w:noProof/>
        </w:rPr>
      </w:r>
      <w:r>
        <w:rPr>
          <w:noProof/>
        </w:rPr>
        <w:fldChar w:fldCharType="separate"/>
      </w:r>
      <w:r>
        <w:rPr>
          <w:noProof/>
        </w:rPr>
        <w:t>34</w:t>
      </w:r>
      <w:r>
        <w:rPr>
          <w:noProof/>
        </w:rPr>
        <w:fldChar w:fldCharType="end"/>
      </w:r>
    </w:p>
    <w:p w14:paraId="32DDEB71" w14:textId="2DFB7D7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_Toc202520352 \h </w:instrText>
      </w:r>
      <w:r>
        <w:rPr>
          <w:noProof/>
        </w:rPr>
      </w:r>
      <w:r>
        <w:rPr>
          <w:noProof/>
        </w:rPr>
        <w:fldChar w:fldCharType="separate"/>
      </w:r>
      <w:r>
        <w:rPr>
          <w:noProof/>
        </w:rPr>
        <w:t>34</w:t>
      </w:r>
      <w:r>
        <w:rPr>
          <w:noProof/>
        </w:rPr>
        <w:fldChar w:fldCharType="end"/>
      </w:r>
    </w:p>
    <w:p w14:paraId="069E2AD1" w14:textId="61BAC1D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_Toc202520353 \h </w:instrText>
      </w:r>
      <w:r>
        <w:rPr>
          <w:noProof/>
        </w:rPr>
      </w:r>
      <w:r>
        <w:rPr>
          <w:noProof/>
        </w:rPr>
        <w:fldChar w:fldCharType="separate"/>
      </w:r>
      <w:r>
        <w:rPr>
          <w:noProof/>
        </w:rPr>
        <w:t>34</w:t>
      </w:r>
      <w:r>
        <w:rPr>
          <w:noProof/>
        </w:rPr>
        <w:fldChar w:fldCharType="end"/>
      </w:r>
    </w:p>
    <w:p w14:paraId="7CDD5975" w14:textId="63281E9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_Toc202520354 \h </w:instrText>
      </w:r>
      <w:r>
        <w:rPr>
          <w:noProof/>
        </w:rPr>
      </w:r>
      <w:r>
        <w:rPr>
          <w:noProof/>
        </w:rPr>
        <w:fldChar w:fldCharType="separate"/>
      </w:r>
      <w:r>
        <w:rPr>
          <w:noProof/>
        </w:rPr>
        <w:t>34</w:t>
      </w:r>
      <w:r>
        <w:rPr>
          <w:noProof/>
        </w:rPr>
        <w:fldChar w:fldCharType="end"/>
      </w:r>
    </w:p>
    <w:p w14:paraId="52BDCCEC" w14:textId="699DCAE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_Toc202520355 \h </w:instrText>
      </w:r>
      <w:r>
        <w:rPr>
          <w:noProof/>
        </w:rPr>
      </w:r>
      <w:r>
        <w:rPr>
          <w:noProof/>
        </w:rPr>
        <w:fldChar w:fldCharType="separate"/>
      </w:r>
      <w:r>
        <w:rPr>
          <w:noProof/>
        </w:rPr>
        <w:t>34</w:t>
      </w:r>
      <w:r>
        <w:rPr>
          <w:noProof/>
        </w:rPr>
        <w:fldChar w:fldCharType="end"/>
      </w:r>
    </w:p>
    <w:p w14:paraId="566B5778" w14:textId="195038E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_Toc202520356 \h </w:instrText>
      </w:r>
      <w:r>
        <w:rPr>
          <w:noProof/>
        </w:rPr>
      </w:r>
      <w:r>
        <w:rPr>
          <w:noProof/>
        </w:rPr>
        <w:fldChar w:fldCharType="separate"/>
      </w:r>
      <w:r>
        <w:rPr>
          <w:noProof/>
        </w:rPr>
        <w:t>34</w:t>
      </w:r>
      <w:r>
        <w:rPr>
          <w:noProof/>
        </w:rPr>
        <w:fldChar w:fldCharType="end"/>
      </w:r>
    </w:p>
    <w:p w14:paraId="6F077959" w14:textId="339D3CB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_Toc202520357 \h </w:instrText>
      </w:r>
      <w:r>
        <w:rPr>
          <w:noProof/>
        </w:rPr>
      </w:r>
      <w:r>
        <w:rPr>
          <w:noProof/>
        </w:rPr>
        <w:fldChar w:fldCharType="separate"/>
      </w:r>
      <w:r>
        <w:rPr>
          <w:noProof/>
        </w:rPr>
        <w:t>34</w:t>
      </w:r>
      <w:r>
        <w:rPr>
          <w:noProof/>
        </w:rPr>
        <w:fldChar w:fldCharType="end"/>
      </w:r>
    </w:p>
    <w:p w14:paraId="0CC7349C" w14:textId="6AC3441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_Toc202520358 \h </w:instrText>
      </w:r>
      <w:r>
        <w:rPr>
          <w:noProof/>
        </w:rPr>
      </w:r>
      <w:r>
        <w:rPr>
          <w:noProof/>
        </w:rPr>
        <w:fldChar w:fldCharType="separate"/>
      </w:r>
      <w:r>
        <w:rPr>
          <w:noProof/>
        </w:rPr>
        <w:t>35</w:t>
      </w:r>
      <w:r>
        <w:rPr>
          <w:noProof/>
        </w:rPr>
        <w:fldChar w:fldCharType="end"/>
      </w:r>
    </w:p>
    <w:p w14:paraId="513A0017" w14:textId="188D4FB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_Toc202520359 \h </w:instrText>
      </w:r>
      <w:r>
        <w:rPr>
          <w:noProof/>
        </w:rPr>
      </w:r>
      <w:r>
        <w:rPr>
          <w:noProof/>
        </w:rPr>
        <w:fldChar w:fldCharType="separate"/>
      </w:r>
      <w:r>
        <w:rPr>
          <w:noProof/>
        </w:rPr>
        <w:t>35</w:t>
      </w:r>
      <w:r>
        <w:rPr>
          <w:noProof/>
        </w:rPr>
        <w:fldChar w:fldCharType="end"/>
      </w:r>
    </w:p>
    <w:p w14:paraId="39224DC5" w14:textId="47DAAA8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_Toc202520360 \h </w:instrText>
      </w:r>
      <w:r>
        <w:rPr>
          <w:noProof/>
        </w:rPr>
      </w:r>
      <w:r>
        <w:rPr>
          <w:noProof/>
        </w:rPr>
        <w:fldChar w:fldCharType="separate"/>
      </w:r>
      <w:r>
        <w:rPr>
          <w:noProof/>
        </w:rPr>
        <w:t>35</w:t>
      </w:r>
      <w:r>
        <w:rPr>
          <w:noProof/>
        </w:rPr>
        <w:fldChar w:fldCharType="end"/>
      </w:r>
    </w:p>
    <w:p w14:paraId="740E491E" w14:textId="5A92A00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_Toc202520361 \h </w:instrText>
      </w:r>
      <w:r>
        <w:rPr>
          <w:noProof/>
        </w:rPr>
      </w:r>
      <w:r>
        <w:rPr>
          <w:noProof/>
        </w:rPr>
        <w:fldChar w:fldCharType="separate"/>
      </w:r>
      <w:r>
        <w:rPr>
          <w:noProof/>
        </w:rPr>
        <w:t>35</w:t>
      </w:r>
      <w:r>
        <w:rPr>
          <w:noProof/>
        </w:rPr>
        <w:fldChar w:fldCharType="end"/>
      </w:r>
    </w:p>
    <w:p w14:paraId="6317F9D5" w14:textId="38A061D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_Toc202520362 \h </w:instrText>
      </w:r>
      <w:r>
        <w:rPr>
          <w:noProof/>
        </w:rPr>
      </w:r>
      <w:r>
        <w:rPr>
          <w:noProof/>
        </w:rPr>
        <w:fldChar w:fldCharType="separate"/>
      </w:r>
      <w:r>
        <w:rPr>
          <w:noProof/>
        </w:rPr>
        <w:t>35</w:t>
      </w:r>
      <w:r>
        <w:rPr>
          <w:noProof/>
        </w:rPr>
        <w:fldChar w:fldCharType="end"/>
      </w:r>
    </w:p>
    <w:p w14:paraId="29D85CFD" w14:textId="38C3855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_Toc202520363 \h </w:instrText>
      </w:r>
      <w:r>
        <w:rPr>
          <w:noProof/>
        </w:rPr>
      </w:r>
      <w:r>
        <w:rPr>
          <w:noProof/>
        </w:rPr>
        <w:fldChar w:fldCharType="separate"/>
      </w:r>
      <w:r>
        <w:rPr>
          <w:noProof/>
        </w:rPr>
        <w:t>35</w:t>
      </w:r>
      <w:r>
        <w:rPr>
          <w:noProof/>
        </w:rPr>
        <w:fldChar w:fldCharType="end"/>
      </w:r>
    </w:p>
    <w:p w14:paraId="6C740C02" w14:textId="30A4549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_Toc202520364 \h </w:instrText>
      </w:r>
      <w:r>
        <w:rPr>
          <w:noProof/>
        </w:rPr>
      </w:r>
      <w:r>
        <w:rPr>
          <w:noProof/>
        </w:rPr>
        <w:fldChar w:fldCharType="separate"/>
      </w:r>
      <w:r>
        <w:rPr>
          <w:noProof/>
        </w:rPr>
        <w:t>35</w:t>
      </w:r>
      <w:r>
        <w:rPr>
          <w:noProof/>
        </w:rPr>
        <w:fldChar w:fldCharType="end"/>
      </w:r>
    </w:p>
    <w:p w14:paraId="3AFD881C" w14:textId="508C1D4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_Toc202520365 \h </w:instrText>
      </w:r>
      <w:r>
        <w:rPr>
          <w:noProof/>
        </w:rPr>
      </w:r>
      <w:r>
        <w:rPr>
          <w:noProof/>
        </w:rPr>
        <w:fldChar w:fldCharType="separate"/>
      </w:r>
      <w:r>
        <w:rPr>
          <w:noProof/>
        </w:rPr>
        <w:t>35</w:t>
      </w:r>
      <w:r>
        <w:rPr>
          <w:noProof/>
        </w:rPr>
        <w:fldChar w:fldCharType="end"/>
      </w:r>
    </w:p>
    <w:p w14:paraId="2B5B7CDB" w14:textId="548A558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_Toc202520366 \h </w:instrText>
      </w:r>
      <w:r>
        <w:rPr>
          <w:noProof/>
        </w:rPr>
      </w:r>
      <w:r>
        <w:rPr>
          <w:noProof/>
        </w:rPr>
        <w:fldChar w:fldCharType="separate"/>
      </w:r>
      <w:r>
        <w:rPr>
          <w:noProof/>
        </w:rPr>
        <w:t>35</w:t>
      </w:r>
      <w:r>
        <w:rPr>
          <w:noProof/>
        </w:rPr>
        <w:fldChar w:fldCharType="end"/>
      </w:r>
    </w:p>
    <w:p w14:paraId="6FD19980" w14:textId="3D4D0FF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_Toc202520367 \h </w:instrText>
      </w:r>
      <w:r>
        <w:rPr>
          <w:noProof/>
        </w:rPr>
      </w:r>
      <w:r>
        <w:rPr>
          <w:noProof/>
        </w:rPr>
        <w:fldChar w:fldCharType="separate"/>
      </w:r>
      <w:r>
        <w:rPr>
          <w:noProof/>
        </w:rPr>
        <w:t>35</w:t>
      </w:r>
      <w:r>
        <w:rPr>
          <w:noProof/>
        </w:rPr>
        <w:fldChar w:fldCharType="end"/>
      </w:r>
    </w:p>
    <w:p w14:paraId="56FAA954" w14:textId="3A68796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_Toc202520368 \h </w:instrText>
      </w:r>
      <w:r>
        <w:rPr>
          <w:noProof/>
        </w:rPr>
      </w:r>
      <w:r>
        <w:rPr>
          <w:noProof/>
        </w:rPr>
        <w:fldChar w:fldCharType="separate"/>
      </w:r>
      <w:r>
        <w:rPr>
          <w:noProof/>
        </w:rPr>
        <w:t>36</w:t>
      </w:r>
      <w:r>
        <w:rPr>
          <w:noProof/>
        </w:rPr>
        <w:fldChar w:fldCharType="end"/>
      </w:r>
    </w:p>
    <w:p w14:paraId="693ECFA8" w14:textId="098AFC1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_Toc202520369 \h </w:instrText>
      </w:r>
      <w:r>
        <w:rPr>
          <w:noProof/>
        </w:rPr>
      </w:r>
      <w:r>
        <w:rPr>
          <w:noProof/>
        </w:rPr>
        <w:fldChar w:fldCharType="separate"/>
      </w:r>
      <w:r>
        <w:rPr>
          <w:noProof/>
        </w:rPr>
        <w:t>36</w:t>
      </w:r>
      <w:r>
        <w:rPr>
          <w:noProof/>
        </w:rPr>
        <w:fldChar w:fldCharType="end"/>
      </w:r>
    </w:p>
    <w:p w14:paraId="29B15F90" w14:textId="7158849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_Toc202520370 \h </w:instrText>
      </w:r>
      <w:r>
        <w:rPr>
          <w:noProof/>
        </w:rPr>
      </w:r>
      <w:r>
        <w:rPr>
          <w:noProof/>
        </w:rPr>
        <w:fldChar w:fldCharType="separate"/>
      </w:r>
      <w:r>
        <w:rPr>
          <w:noProof/>
        </w:rPr>
        <w:t>36</w:t>
      </w:r>
      <w:r>
        <w:rPr>
          <w:noProof/>
        </w:rPr>
        <w:fldChar w:fldCharType="end"/>
      </w:r>
    </w:p>
    <w:p w14:paraId="14ABD0A3" w14:textId="2692E40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_Toc202520371 \h </w:instrText>
      </w:r>
      <w:r>
        <w:rPr>
          <w:noProof/>
        </w:rPr>
      </w:r>
      <w:r>
        <w:rPr>
          <w:noProof/>
        </w:rPr>
        <w:fldChar w:fldCharType="separate"/>
      </w:r>
      <w:r>
        <w:rPr>
          <w:noProof/>
        </w:rPr>
        <w:t>36</w:t>
      </w:r>
      <w:r>
        <w:rPr>
          <w:noProof/>
        </w:rPr>
        <w:fldChar w:fldCharType="end"/>
      </w:r>
    </w:p>
    <w:p w14:paraId="1E6FAEF8" w14:textId="50935C2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_Toc202520372 \h </w:instrText>
      </w:r>
      <w:r>
        <w:rPr>
          <w:noProof/>
        </w:rPr>
      </w:r>
      <w:r>
        <w:rPr>
          <w:noProof/>
        </w:rPr>
        <w:fldChar w:fldCharType="separate"/>
      </w:r>
      <w:r>
        <w:rPr>
          <w:noProof/>
        </w:rPr>
        <w:t>36</w:t>
      </w:r>
      <w:r>
        <w:rPr>
          <w:noProof/>
        </w:rPr>
        <w:fldChar w:fldCharType="end"/>
      </w:r>
    </w:p>
    <w:p w14:paraId="3D982AF3" w14:textId="5B30691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_Toc202520373 \h </w:instrText>
      </w:r>
      <w:r>
        <w:rPr>
          <w:noProof/>
        </w:rPr>
      </w:r>
      <w:r>
        <w:rPr>
          <w:noProof/>
        </w:rPr>
        <w:fldChar w:fldCharType="separate"/>
      </w:r>
      <w:r>
        <w:rPr>
          <w:noProof/>
        </w:rPr>
        <w:t>36</w:t>
      </w:r>
      <w:r>
        <w:rPr>
          <w:noProof/>
        </w:rPr>
        <w:fldChar w:fldCharType="end"/>
      </w:r>
    </w:p>
    <w:p w14:paraId="11B4715D" w14:textId="1964CFB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_Toc202520374 \h </w:instrText>
      </w:r>
      <w:r>
        <w:rPr>
          <w:noProof/>
        </w:rPr>
      </w:r>
      <w:r>
        <w:rPr>
          <w:noProof/>
        </w:rPr>
        <w:fldChar w:fldCharType="separate"/>
      </w:r>
      <w:r>
        <w:rPr>
          <w:noProof/>
        </w:rPr>
        <w:t>36</w:t>
      </w:r>
      <w:r>
        <w:rPr>
          <w:noProof/>
        </w:rPr>
        <w:fldChar w:fldCharType="end"/>
      </w:r>
    </w:p>
    <w:p w14:paraId="526DC265" w14:textId="30474C4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_Toc202520375 \h </w:instrText>
      </w:r>
      <w:r>
        <w:rPr>
          <w:noProof/>
        </w:rPr>
      </w:r>
      <w:r>
        <w:rPr>
          <w:noProof/>
        </w:rPr>
        <w:fldChar w:fldCharType="separate"/>
      </w:r>
      <w:r>
        <w:rPr>
          <w:noProof/>
        </w:rPr>
        <w:t>36</w:t>
      </w:r>
      <w:r>
        <w:rPr>
          <w:noProof/>
        </w:rPr>
        <w:fldChar w:fldCharType="end"/>
      </w:r>
    </w:p>
    <w:p w14:paraId="57C76CB7" w14:textId="228166F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sidRPr="003F0F35">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_Toc202520376 \h </w:instrText>
      </w:r>
      <w:r>
        <w:rPr>
          <w:noProof/>
        </w:rPr>
      </w:r>
      <w:r>
        <w:rPr>
          <w:noProof/>
        </w:rPr>
        <w:fldChar w:fldCharType="separate"/>
      </w:r>
      <w:r>
        <w:rPr>
          <w:noProof/>
        </w:rPr>
        <w:t>36</w:t>
      </w:r>
      <w:r>
        <w:rPr>
          <w:noProof/>
        </w:rPr>
        <w:fldChar w:fldCharType="end"/>
      </w:r>
    </w:p>
    <w:p w14:paraId="18A28206" w14:textId="32EC66A0"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_Toc202520377 \h </w:instrText>
      </w:r>
      <w:r>
        <w:rPr>
          <w:noProof/>
        </w:rPr>
      </w:r>
      <w:r>
        <w:rPr>
          <w:noProof/>
        </w:rPr>
        <w:fldChar w:fldCharType="separate"/>
      </w:r>
      <w:r>
        <w:rPr>
          <w:noProof/>
        </w:rPr>
        <w:t>36</w:t>
      </w:r>
      <w:r>
        <w:rPr>
          <w:noProof/>
        </w:rPr>
        <w:fldChar w:fldCharType="end"/>
      </w:r>
    </w:p>
    <w:p w14:paraId="2D62D5FB" w14:textId="77C267D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_Toc202520378 \h </w:instrText>
      </w:r>
      <w:r>
        <w:rPr>
          <w:noProof/>
        </w:rPr>
      </w:r>
      <w:r>
        <w:rPr>
          <w:noProof/>
        </w:rPr>
        <w:fldChar w:fldCharType="separate"/>
      </w:r>
      <w:r>
        <w:rPr>
          <w:noProof/>
        </w:rPr>
        <w:t>37</w:t>
      </w:r>
      <w:r>
        <w:rPr>
          <w:noProof/>
        </w:rPr>
        <w:fldChar w:fldCharType="end"/>
      </w:r>
    </w:p>
    <w:p w14:paraId="43B7C1B2" w14:textId="74585CB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_Toc202520379 \h </w:instrText>
      </w:r>
      <w:r>
        <w:rPr>
          <w:noProof/>
        </w:rPr>
      </w:r>
      <w:r>
        <w:rPr>
          <w:noProof/>
        </w:rPr>
        <w:fldChar w:fldCharType="separate"/>
      </w:r>
      <w:r>
        <w:rPr>
          <w:noProof/>
        </w:rPr>
        <w:t>37</w:t>
      </w:r>
      <w:r>
        <w:rPr>
          <w:noProof/>
        </w:rPr>
        <w:fldChar w:fldCharType="end"/>
      </w:r>
    </w:p>
    <w:p w14:paraId="7B8E9663" w14:textId="0A297A9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_Toc202520380 \h </w:instrText>
      </w:r>
      <w:r>
        <w:rPr>
          <w:noProof/>
        </w:rPr>
      </w:r>
      <w:r>
        <w:rPr>
          <w:noProof/>
        </w:rPr>
        <w:fldChar w:fldCharType="separate"/>
      </w:r>
      <w:r>
        <w:rPr>
          <w:noProof/>
        </w:rPr>
        <w:t>37</w:t>
      </w:r>
      <w:r>
        <w:rPr>
          <w:noProof/>
        </w:rPr>
        <w:fldChar w:fldCharType="end"/>
      </w:r>
    </w:p>
    <w:p w14:paraId="282C542B" w14:textId="1B1277CB"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_Toc202520381 \h </w:instrText>
      </w:r>
      <w:r>
        <w:rPr>
          <w:noProof/>
        </w:rPr>
      </w:r>
      <w:r>
        <w:rPr>
          <w:noProof/>
        </w:rPr>
        <w:fldChar w:fldCharType="separate"/>
      </w:r>
      <w:r>
        <w:rPr>
          <w:noProof/>
        </w:rPr>
        <w:t>37</w:t>
      </w:r>
      <w:r>
        <w:rPr>
          <w:noProof/>
        </w:rPr>
        <w:fldChar w:fldCharType="end"/>
      </w:r>
    </w:p>
    <w:p w14:paraId="47A5C75E" w14:textId="4177B8A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_Toc202520382 \h </w:instrText>
      </w:r>
      <w:r>
        <w:rPr>
          <w:noProof/>
        </w:rPr>
      </w:r>
      <w:r>
        <w:rPr>
          <w:noProof/>
        </w:rPr>
        <w:fldChar w:fldCharType="separate"/>
      </w:r>
      <w:r>
        <w:rPr>
          <w:noProof/>
        </w:rPr>
        <w:t>37</w:t>
      </w:r>
      <w:r>
        <w:rPr>
          <w:noProof/>
        </w:rPr>
        <w:fldChar w:fldCharType="end"/>
      </w:r>
    </w:p>
    <w:p w14:paraId="3DDE4182" w14:textId="4B78F7E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_Toc202520383 \h </w:instrText>
      </w:r>
      <w:r>
        <w:rPr>
          <w:noProof/>
        </w:rPr>
      </w:r>
      <w:r>
        <w:rPr>
          <w:noProof/>
        </w:rPr>
        <w:fldChar w:fldCharType="separate"/>
      </w:r>
      <w:r>
        <w:rPr>
          <w:noProof/>
        </w:rPr>
        <w:t>37</w:t>
      </w:r>
      <w:r>
        <w:rPr>
          <w:noProof/>
        </w:rPr>
        <w:fldChar w:fldCharType="end"/>
      </w:r>
    </w:p>
    <w:p w14:paraId="1283E255" w14:textId="78093B7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_Toc202520384 \h </w:instrText>
      </w:r>
      <w:r>
        <w:rPr>
          <w:noProof/>
        </w:rPr>
      </w:r>
      <w:r>
        <w:rPr>
          <w:noProof/>
        </w:rPr>
        <w:fldChar w:fldCharType="separate"/>
      </w:r>
      <w:r>
        <w:rPr>
          <w:noProof/>
        </w:rPr>
        <w:t>37</w:t>
      </w:r>
      <w:r>
        <w:rPr>
          <w:noProof/>
        </w:rPr>
        <w:fldChar w:fldCharType="end"/>
      </w:r>
    </w:p>
    <w:p w14:paraId="688EA301" w14:textId="4825EA1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_Toc202520385 \h </w:instrText>
      </w:r>
      <w:r>
        <w:rPr>
          <w:noProof/>
        </w:rPr>
      </w:r>
      <w:r>
        <w:rPr>
          <w:noProof/>
        </w:rPr>
        <w:fldChar w:fldCharType="separate"/>
      </w:r>
      <w:r>
        <w:rPr>
          <w:noProof/>
        </w:rPr>
        <w:t>37</w:t>
      </w:r>
      <w:r>
        <w:rPr>
          <w:noProof/>
        </w:rPr>
        <w:fldChar w:fldCharType="end"/>
      </w:r>
    </w:p>
    <w:p w14:paraId="43104C2F" w14:textId="33EE836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6.3.16</w:t>
      </w:r>
      <w:r w:rsidRPr="003F0F35">
        <w:rPr>
          <w:rFonts w:cs="Arial"/>
          <w:noProof/>
        </w:rPr>
        <w:tab/>
      </w:r>
      <w:r>
        <w:rPr>
          <w:noProof/>
        </w:rPr>
        <w:t>Void</w:t>
      </w:r>
      <w:r>
        <w:rPr>
          <w:noProof/>
        </w:rPr>
        <w:tab/>
      </w:r>
      <w:r>
        <w:rPr>
          <w:noProof/>
        </w:rPr>
        <w:fldChar w:fldCharType="begin" w:fldLock="1"/>
      </w:r>
      <w:r>
        <w:rPr>
          <w:noProof/>
        </w:rPr>
        <w:instrText xml:space="preserve"> PAGEREF _Toc202520386 \h </w:instrText>
      </w:r>
      <w:r>
        <w:rPr>
          <w:noProof/>
        </w:rPr>
      </w:r>
      <w:r>
        <w:rPr>
          <w:noProof/>
        </w:rPr>
        <w:fldChar w:fldCharType="separate"/>
      </w:r>
      <w:r>
        <w:rPr>
          <w:noProof/>
        </w:rPr>
        <w:t>38</w:t>
      </w:r>
      <w:r>
        <w:rPr>
          <w:noProof/>
        </w:rPr>
        <w:fldChar w:fldCharType="end"/>
      </w:r>
    </w:p>
    <w:p w14:paraId="63477359" w14:textId="3274B8A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noProof/>
        </w:rPr>
        <w:tab/>
        <w:t>Void</w:t>
      </w:r>
      <w:r>
        <w:rPr>
          <w:noProof/>
        </w:rPr>
        <w:tab/>
      </w:r>
      <w:r>
        <w:rPr>
          <w:noProof/>
        </w:rPr>
        <w:fldChar w:fldCharType="begin" w:fldLock="1"/>
      </w:r>
      <w:r>
        <w:rPr>
          <w:noProof/>
        </w:rPr>
        <w:instrText xml:space="preserve"> PAGEREF _Toc202520387 \h </w:instrText>
      </w:r>
      <w:r>
        <w:rPr>
          <w:noProof/>
        </w:rPr>
      </w:r>
      <w:r>
        <w:rPr>
          <w:noProof/>
        </w:rPr>
        <w:fldChar w:fldCharType="separate"/>
      </w:r>
      <w:r>
        <w:rPr>
          <w:noProof/>
        </w:rPr>
        <w:t>38</w:t>
      </w:r>
      <w:r>
        <w:rPr>
          <w:noProof/>
        </w:rPr>
        <w:fldChar w:fldCharType="end"/>
      </w:r>
    </w:p>
    <w:p w14:paraId="47211A16" w14:textId="60B3158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noProof/>
        </w:rPr>
        <w:tab/>
        <w:t>Void</w:t>
      </w:r>
      <w:r>
        <w:rPr>
          <w:noProof/>
        </w:rPr>
        <w:tab/>
      </w:r>
      <w:r>
        <w:rPr>
          <w:noProof/>
        </w:rPr>
        <w:fldChar w:fldCharType="begin" w:fldLock="1"/>
      </w:r>
      <w:r>
        <w:rPr>
          <w:noProof/>
        </w:rPr>
        <w:instrText xml:space="preserve"> PAGEREF _Toc202520388 \h </w:instrText>
      </w:r>
      <w:r>
        <w:rPr>
          <w:noProof/>
        </w:rPr>
      </w:r>
      <w:r>
        <w:rPr>
          <w:noProof/>
        </w:rPr>
        <w:fldChar w:fldCharType="separate"/>
      </w:r>
      <w:r>
        <w:rPr>
          <w:noProof/>
        </w:rPr>
        <w:t>38</w:t>
      </w:r>
      <w:r>
        <w:rPr>
          <w:noProof/>
        </w:rPr>
        <w:fldChar w:fldCharType="end"/>
      </w:r>
    </w:p>
    <w:p w14:paraId="5BF2A864" w14:textId="19C3A33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noProof/>
        </w:rPr>
        <w:tab/>
        <w:t>Void</w:t>
      </w:r>
      <w:r>
        <w:rPr>
          <w:noProof/>
        </w:rPr>
        <w:tab/>
      </w:r>
      <w:r>
        <w:rPr>
          <w:noProof/>
        </w:rPr>
        <w:fldChar w:fldCharType="begin" w:fldLock="1"/>
      </w:r>
      <w:r>
        <w:rPr>
          <w:noProof/>
        </w:rPr>
        <w:instrText xml:space="preserve"> PAGEREF _Toc202520389 \h </w:instrText>
      </w:r>
      <w:r>
        <w:rPr>
          <w:noProof/>
        </w:rPr>
      </w:r>
      <w:r>
        <w:rPr>
          <w:noProof/>
        </w:rPr>
        <w:fldChar w:fldCharType="separate"/>
      </w:r>
      <w:r>
        <w:rPr>
          <w:noProof/>
        </w:rPr>
        <w:t>38</w:t>
      </w:r>
      <w:r>
        <w:rPr>
          <w:noProof/>
        </w:rPr>
        <w:fldChar w:fldCharType="end"/>
      </w:r>
    </w:p>
    <w:p w14:paraId="0732DB79" w14:textId="05FEB96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6.3.16.</w:t>
      </w:r>
      <w:r w:rsidRPr="003F0F35">
        <w:rPr>
          <w:noProof/>
          <w:lang w:val="en-US" w:eastAsia="zh-CN"/>
        </w:rPr>
        <w:t>4</w:t>
      </w:r>
      <w:r w:rsidRPr="003F0F35">
        <w:rPr>
          <w:noProof/>
          <w:lang w:val="en-US"/>
        </w:rPr>
        <w:tab/>
        <w:t>Void</w:t>
      </w:r>
      <w:r>
        <w:rPr>
          <w:noProof/>
        </w:rPr>
        <w:tab/>
      </w:r>
      <w:r>
        <w:rPr>
          <w:noProof/>
        </w:rPr>
        <w:fldChar w:fldCharType="begin" w:fldLock="1"/>
      </w:r>
      <w:r>
        <w:rPr>
          <w:noProof/>
        </w:rPr>
        <w:instrText xml:space="preserve"> PAGEREF _Toc202520390 \h </w:instrText>
      </w:r>
      <w:r>
        <w:rPr>
          <w:noProof/>
        </w:rPr>
      </w:r>
      <w:r>
        <w:rPr>
          <w:noProof/>
        </w:rPr>
        <w:fldChar w:fldCharType="separate"/>
      </w:r>
      <w:r>
        <w:rPr>
          <w:noProof/>
        </w:rPr>
        <w:t>38</w:t>
      </w:r>
      <w:r>
        <w:rPr>
          <w:noProof/>
        </w:rPr>
        <w:fldChar w:fldCharType="end"/>
      </w:r>
    </w:p>
    <w:p w14:paraId="451A6DF3" w14:textId="164760D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_Toc202520391 \h </w:instrText>
      </w:r>
      <w:r>
        <w:rPr>
          <w:noProof/>
        </w:rPr>
      </w:r>
      <w:r>
        <w:rPr>
          <w:noProof/>
        </w:rPr>
        <w:fldChar w:fldCharType="separate"/>
      </w:r>
      <w:r>
        <w:rPr>
          <w:noProof/>
        </w:rPr>
        <w:t>38</w:t>
      </w:r>
      <w:r>
        <w:rPr>
          <w:noProof/>
        </w:rPr>
        <w:fldChar w:fldCharType="end"/>
      </w:r>
    </w:p>
    <w:p w14:paraId="21F8D793" w14:textId="5B3F403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_Toc202520392 \h </w:instrText>
      </w:r>
      <w:r>
        <w:rPr>
          <w:noProof/>
        </w:rPr>
      </w:r>
      <w:r>
        <w:rPr>
          <w:noProof/>
        </w:rPr>
        <w:fldChar w:fldCharType="separate"/>
      </w:r>
      <w:r>
        <w:rPr>
          <w:noProof/>
        </w:rPr>
        <w:t>38</w:t>
      </w:r>
      <w:r>
        <w:rPr>
          <w:noProof/>
        </w:rPr>
        <w:fldChar w:fldCharType="end"/>
      </w:r>
    </w:p>
    <w:p w14:paraId="6272E323" w14:textId="6287B76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_Toc202520393 \h </w:instrText>
      </w:r>
      <w:r>
        <w:rPr>
          <w:noProof/>
        </w:rPr>
      </w:r>
      <w:r>
        <w:rPr>
          <w:noProof/>
        </w:rPr>
        <w:fldChar w:fldCharType="separate"/>
      </w:r>
      <w:r>
        <w:rPr>
          <w:noProof/>
        </w:rPr>
        <w:t>38</w:t>
      </w:r>
      <w:r>
        <w:rPr>
          <w:noProof/>
        </w:rPr>
        <w:fldChar w:fldCharType="end"/>
      </w:r>
    </w:p>
    <w:p w14:paraId="6C80B384" w14:textId="473D582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_Toc202520394 \h </w:instrText>
      </w:r>
      <w:r>
        <w:rPr>
          <w:noProof/>
        </w:rPr>
      </w:r>
      <w:r>
        <w:rPr>
          <w:noProof/>
        </w:rPr>
        <w:fldChar w:fldCharType="separate"/>
      </w:r>
      <w:r>
        <w:rPr>
          <w:noProof/>
        </w:rPr>
        <w:t>38</w:t>
      </w:r>
      <w:r>
        <w:rPr>
          <w:noProof/>
        </w:rPr>
        <w:fldChar w:fldCharType="end"/>
      </w:r>
    </w:p>
    <w:p w14:paraId="2073CE2F" w14:textId="7EB91D1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_Toc202520395 \h </w:instrText>
      </w:r>
      <w:r>
        <w:rPr>
          <w:noProof/>
        </w:rPr>
      </w:r>
      <w:r>
        <w:rPr>
          <w:noProof/>
        </w:rPr>
        <w:fldChar w:fldCharType="separate"/>
      </w:r>
      <w:r>
        <w:rPr>
          <w:noProof/>
        </w:rPr>
        <w:t>38</w:t>
      </w:r>
      <w:r>
        <w:rPr>
          <w:noProof/>
        </w:rPr>
        <w:fldChar w:fldCharType="end"/>
      </w:r>
    </w:p>
    <w:p w14:paraId="15B9A509" w14:textId="3D289AE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_Toc202520396 \h </w:instrText>
      </w:r>
      <w:r>
        <w:rPr>
          <w:noProof/>
        </w:rPr>
      </w:r>
      <w:r>
        <w:rPr>
          <w:noProof/>
        </w:rPr>
        <w:fldChar w:fldCharType="separate"/>
      </w:r>
      <w:r>
        <w:rPr>
          <w:noProof/>
        </w:rPr>
        <w:t>39</w:t>
      </w:r>
      <w:r>
        <w:rPr>
          <w:noProof/>
        </w:rPr>
        <w:fldChar w:fldCharType="end"/>
      </w:r>
    </w:p>
    <w:p w14:paraId="0DFD1A72" w14:textId="0C90A34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_Toc202520397 \h </w:instrText>
      </w:r>
      <w:r>
        <w:rPr>
          <w:noProof/>
        </w:rPr>
      </w:r>
      <w:r>
        <w:rPr>
          <w:noProof/>
        </w:rPr>
        <w:fldChar w:fldCharType="separate"/>
      </w:r>
      <w:r>
        <w:rPr>
          <w:noProof/>
        </w:rPr>
        <w:t>39</w:t>
      </w:r>
      <w:r>
        <w:rPr>
          <w:noProof/>
        </w:rPr>
        <w:fldChar w:fldCharType="end"/>
      </w:r>
    </w:p>
    <w:p w14:paraId="41EC4887" w14:textId="6B7353D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_Toc202520398 \h </w:instrText>
      </w:r>
      <w:r>
        <w:rPr>
          <w:noProof/>
        </w:rPr>
      </w:r>
      <w:r>
        <w:rPr>
          <w:noProof/>
        </w:rPr>
        <w:fldChar w:fldCharType="separate"/>
      </w:r>
      <w:r>
        <w:rPr>
          <w:noProof/>
        </w:rPr>
        <w:t>39</w:t>
      </w:r>
      <w:r>
        <w:rPr>
          <w:noProof/>
        </w:rPr>
        <w:fldChar w:fldCharType="end"/>
      </w:r>
    </w:p>
    <w:p w14:paraId="20A736F7" w14:textId="2939E8B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_Toc202520399 \h </w:instrText>
      </w:r>
      <w:r>
        <w:rPr>
          <w:noProof/>
        </w:rPr>
      </w:r>
      <w:r>
        <w:rPr>
          <w:noProof/>
        </w:rPr>
        <w:fldChar w:fldCharType="separate"/>
      </w:r>
      <w:r>
        <w:rPr>
          <w:noProof/>
        </w:rPr>
        <w:t>39</w:t>
      </w:r>
      <w:r>
        <w:rPr>
          <w:noProof/>
        </w:rPr>
        <w:fldChar w:fldCharType="end"/>
      </w:r>
    </w:p>
    <w:p w14:paraId="49F465FD" w14:textId="6CB1D3C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_Toc202520400 \h </w:instrText>
      </w:r>
      <w:r>
        <w:rPr>
          <w:noProof/>
        </w:rPr>
      </w:r>
      <w:r>
        <w:rPr>
          <w:noProof/>
        </w:rPr>
        <w:fldChar w:fldCharType="separate"/>
      </w:r>
      <w:r>
        <w:rPr>
          <w:noProof/>
        </w:rPr>
        <w:t>39</w:t>
      </w:r>
      <w:r>
        <w:rPr>
          <w:noProof/>
        </w:rPr>
        <w:fldChar w:fldCharType="end"/>
      </w:r>
    </w:p>
    <w:p w14:paraId="3FF986F5" w14:textId="3AB57910"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_Toc202520401 \h </w:instrText>
      </w:r>
      <w:r>
        <w:rPr>
          <w:noProof/>
        </w:rPr>
      </w:r>
      <w:r>
        <w:rPr>
          <w:noProof/>
        </w:rPr>
        <w:fldChar w:fldCharType="separate"/>
      </w:r>
      <w:r>
        <w:rPr>
          <w:noProof/>
        </w:rPr>
        <w:t>39</w:t>
      </w:r>
      <w:r>
        <w:rPr>
          <w:noProof/>
        </w:rPr>
        <w:fldChar w:fldCharType="end"/>
      </w:r>
    </w:p>
    <w:p w14:paraId="62BB3BFE" w14:textId="5DC03BC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_Toc202520402 \h </w:instrText>
      </w:r>
      <w:r>
        <w:rPr>
          <w:noProof/>
        </w:rPr>
      </w:r>
      <w:r>
        <w:rPr>
          <w:noProof/>
        </w:rPr>
        <w:fldChar w:fldCharType="separate"/>
      </w:r>
      <w:r>
        <w:rPr>
          <w:noProof/>
        </w:rPr>
        <w:t>39</w:t>
      </w:r>
      <w:r>
        <w:rPr>
          <w:noProof/>
        </w:rPr>
        <w:fldChar w:fldCharType="end"/>
      </w:r>
    </w:p>
    <w:p w14:paraId="43F97B0E" w14:textId="0B18F74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_Toc202520403 \h </w:instrText>
      </w:r>
      <w:r>
        <w:rPr>
          <w:noProof/>
        </w:rPr>
      </w:r>
      <w:r>
        <w:rPr>
          <w:noProof/>
        </w:rPr>
        <w:fldChar w:fldCharType="separate"/>
      </w:r>
      <w:r>
        <w:rPr>
          <w:noProof/>
        </w:rPr>
        <w:t>39</w:t>
      </w:r>
      <w:r>
        <w:rPr>
          <w:noProof/>
        </w:rPr>
        <w:fldChar w:fldCharType="end"/>
      </w:r>
    </w:p>
    <w:p w14:paraId="54F2A49F" w14:textId="0BC266F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_Toc202520404 \h </w:instrText>
      </w:r>
      <w:r>
        <w:rPr>
          <w:noProof/>
        </w:rPr>
      </w:r>
      <w:r>
        <w:rPr>
          <w:noProof/>
        </w:rPr>
        <w:fldChar w:fldCharType="separate"/>
      </w:r>
      <w:r>
        <w:rPr>
          <w:noProof/>
        </w:rPr>
        <w:t>39</w:t>
      </w:r>
      <w:r>
        <w:rPr>
          <w:noProof/>
        </w:rPr>
        <w:fldChar w:fldCharType="end"/>
      </w:r>
    </w:p>
    <w:p w14:paraId="7BA24E1C" w14:textId="19F213E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_Toc202520405 \h </w:instrText>
      </w:r>
      <w:r>
        <w:rPr>
          <w:noProof/>
        </w:rPr>
      </w:r>
      <w:r>
        <w:rPr>
          <w:noProof/>
        </w:rPr>
        <w:fldChar w:fldCharType="separate"/>
      </w:r>
      <w:r>
        <w:rPr>
          <w:noProof/>
        </w:rPr>
        <w:t>39</w:t>
      </w:r>
      <w:r>
        <w:rPr>
          <w:noProof/>
        </w:rPr>
        <w:fldChar w:fldCharType="end"/>
      </w:r>
    </w:p>
    <w:p w14:paraId="1C9B8D06" w14:textId="566D0C5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6.3.20</w:t>
      </w:r>
      <w:r w:rsidRPr="003F0F35">
        <w:rPr>
          <w:rFonts w:cs="Arial"/>
          <w:noProof/>
        </w:rPr>
        <w:tab/>
      </w:r>
      <w:r>
        <w:rPr>
          <w:noProof/>
        </w:rPr>
        <w:t>RelocationTriggerInfo &lt;&lt;dataType&gt;&gt;</w:t>
      </w:r>
      <w:r>
        <w:rPr>
          <w:noProof/>
        </w:rPr>
        <w:tab/>
      </w:r>
      <w:r>
        <w:rPr>
          <w:noProof/>
        </w:rPr>
        <w:fldChar w:fldCharType="begin" w:fldLock="1"/>
      </w:r>
      <w:r>
        <w:rPr>
          <w:noProof/>
        </w:rPr>
        <w:instrText xml:space="preserve"> PAGEREF _Toc202520406 \h </w:instrText>
      </w:r>
      <w:r>
        <w:rPr>
          <w:noProof/>
        </w:rPr>
      </w:r>
      <w:r>
        <w:rPr>
          <w:noProof/>
        </w:rPr>
        <w:fldChar w:fldCharType="separate"/>
      </w:r>
      <w:r>
        <w:rPr>
          <w:noProof/>
        </w:rPr>
        <w:t>39</w:t>
      </w:r>
      <w:r>
        <w:rPr>
          <w:noProof/>
        </w:rPr>
        <w:fldChar w:fldCharType="end"/>
      </w:r>
    </w:p>
    <w:p w14:paraId="167DD49B" w14:textId="58B1CE3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_Toc202520407 \h </w:instrText>
      </w:r>
      <w:r>
        <w:rPr>
          <w:noProof/>
        </w:rPr>
      </w:r>
      <w:r>
        <w:rPr>
          <w:noProof/>
        </w:rPr>
        <w:fldChar w:fldCharType="separate"/>
      </w:r>
      <w:r>
        <w:rPr>
          <w:noProof/>
        </w:rPr>
        <w:t>39</w:t>
      </w:r>
      <w:r>
        <w:rPr>
          <w:noProof/>
        </w:rPr>
        <w:fldChar w:fldCharType="end"/>
      </w:r>
    </w:p>
    <w:p w14:paraId="74520556" w14:textId="63498DA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fr-FR"/>
        </w:rPr>
        <w:t>6.3.20.2</w:t>
      </w:r>
      <w:r w:rsidRPr="003F0F35">
        <w:rPr>
          <w:noProof/>
          <w:lang w:val="fr-FR"/>
        </w:rPr>
        <w:tab/>
        <w:t>Attributes</w:t>
      </w:r>
      <w:r>
        <w:rPr>
          <w:noProof/>
        </w:rPr>
        <w:tab/>
      </w:r>
      <w:r>
        <w:rPr>
          <w:noProof/>
        </w:rPr>
        <w:fldChar w:fldCharType="begin" w:fldLock="1"/>
      </w:r>
      <w:r>
        <w:rPr>
          <w:noProof/>
        </w:rPr>
        <w:instrText xml:space="preserve"> PAGEREF _Toc202520408 \h </w:instrText>
      </w:r>
      <w:r>
        <w:rPr>
          <w:noProof/>
        </w:rPr>
      </w:r>
      <w:r>
        <w:rPr>
          <w:noProof/>
        </w:rPr>
        <w:fldChar w:fldCharType="separate"/>
      </w:r>
      <w:r>
        <w:rPr>
          <w:noProof/>
        </w:rPr>
        <w:t>39</w:t>
      </w:r>
      <w:r>
        <w:rPr>
          <w:noProof/>
        </w:rPr>
        <w:fldChar w:fldCharType="end"/>
      </w:r>
    </w:p>
    <w:p w14:paraId="09A3BBF1" w14:textId="1C78398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_Toc202520409 \h </w:instrText>
      </w:r>
      <w:r>
        <w:rPr>
          <w:noProof/>
        </w:rPr>
      </w:r>
      <w:r>
        <w:rPr>
          <w:noProof/>
        </w:rPr>
        <w:fldChar w:fldCharType="separate"/>
      </w:r>
      <w:r>
        <w:rPr>
          <w:noProof/>
        </w:rPr>
        <w:t>40</w:t>
      </w:r>
      <w:r>
        <w:rPr>
          <w:noProof/>
        </w:rPr>
        <w:fldChar w:fldCharType="end"/>
      </w:r>
    </w:p>
    <w:p w14:paraId="696DBE3A" w14:textId="0CDEB22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6.3.20.</w:t>
      </w:r>
      <w:r w:rsidRPr="003F0F35">
        <w:rPr>
          <w:noProof/>
          <w:lang w:val="en-US" w:eastAsia="zh-CN"/>
        </w:rPr>
        <w:t>4</w:t>
      </w:r>
      <w:r w:rsidRPr="003F0F35">
        <w:rPr>
          <w:noProof/>
          <w:lang w:val="en-US"/>
        </w:rPr>
        <w:tab/>
        <w:t>Notifications</w:t>
      </w:r>
      <w:r>
        <w:rPr>
          <w:noProof/>
        </w:rPr>
        <w:tab/>
      </w:r>
      <w:r>
        <w:rPr>
          <w:noProof/>
        </w:rPr>
        <w:fldChar w:fldCharType="begin" w:fldLock="1"/>
      </w:r>
      <w:r>
        <w:rPr>
          <w:noProof/>
        </w:rPr>
        <w:instrText xml:space="preserve"> PAGEREF _Toc202520410 \h </w:instrText>
      </w:r>
      <w:r>
        <w:rPr>
          <w:noProof/>
        </w:rPr>
      </w:r>
      <w:r>
        <w:rPr>
          <w:noProof/>
        </w:rPr>
        <w:fldChar w:fldCharType="separate"/>
      </w:r>
      <w:r>
        <w:rPr>
          <w:noProof/>
        </w:rPr>
        <w:t>40</w:t>
      </w:r>
      <w:r>
        <w:rPr>
          <w:noProof/>
        </w:rPr>
        <w:fldChar w:fldCharType="end"/>
      </w:r>
    </w:p>
    <w:p w14:paraId="3227A152" w14:textId="734B2C1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_Toc202520411 \h </w:instrText>
      </w:r>
      <w:r>
        <w:rPr>
          <w:noProof/>
        </w:rPr>
      </w:r>
      <w:r>
        <w:rPr>
          <w:noProof/>
        </w:rPr>
        <w:fldChar w:fldCharType="separate"/>
      </w:r>
      <w:r>
        <w:rPr>
          <w:noProof/>
        </w:rPr>
        <w:t>40</w:t>
      </w:r>
      <w:r>
        <w:rPr>
          <w:noProof/>
        </w:rPr>
        <w:fldChar w:fldCharType="end"/>
      </w:r>
    </w:p>
    <w:p w14:paraId="35648FFF" w14:textId="2FE1A71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_Toc202520412 \h </w:instrText>
      </w:r>
      <w:r>
        <w:rPr>
          <w:noProof/>
        </w:rPr>
      </w:r>
      <w:r>
        <w:rPr>
          <w:noProof/>
        </w:rPr>
        <w:fldChar w:fldCharType="separate"/>
      </w:r>
      <w:r>
        <w:rPr>
          <w:noProof/>
        </w:rPr>
        <w:t>40</w:t>
      </w:r>
      <w:r>
        <w:rPr>
          <w:noProof/>
        </w:rPr>
        <w:fldChar w:fldCharType="end"/>
      </w:r>
    </w:p>
    <w:p w14:paraId="6DF4EEDE" w14:textId="4066E5F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_Toc202520413 \h </w:instrText>
      </w:r>
      <w:r>
        <w:rPr>
          <w:noProof/>
        </w:rPr>
      </w:r>
      <w:r>
        <w:rPr>
          <w:noProof/>
        </w:rPr>
        <w:fldChar w:fldCharType="separate"/>
      </w:r>
      <w:r>
        <w:rPr>
          <w:noProof/>
        </w:rPr>
        <w:t>40</w:t>
      </w:r>
      <w:r>
        <w:rPr>
          <w:noProof/>
        </w:rPr>
        <w:fldChar w:fldCharType="end"/>
      </w:r>
    </w:p>
    <w:p w14:paraId="687CB48E" w14:textId="74B49DF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_Toc202520414 \h </w:instrText>
      </w:r>
      <w:r>
        <w:rPr>
          <w:noProof/>
        </w:rPr>
      </w:r>
      <w:r>
        <w:rPr>
          <w:noProof/>
        </w:rPr>
        <w:fldChar w:fldCharType="separate"/>
      </w:r>
      <w:r>
        <w:rPr>
          <w:noProof/>
        </w:rPr>
        <w:t>40</w:t>
      </w:r>
      <w:r>
        <w:rPr>
          <w:noProof/>
        </w:rPr>
        <w:fldChar w:fldCharType="end"/>
      </w:r>
    </w:p>
    <w:p w14:paraId="132799CF" w14:textId="6DDACA3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_Toc202520415 \h </w:instrText>
      </w:r>
      <w:r>
        <w:rPr>
          <w:noProof/>
        </w:rPr>
      </w:r>
      <w:r>
        <w:rPr>
          <w:noProof/>
        </w:rPr>
        <w:fldChar w:fldCharType="separate"/>
      </w:r>
      <w:r>
        <w:rPr>
          <w:noProof/>
        </w:rPr>
        <w:t>40</w:t>
      </w:r>
      <w:r>
        <w:rPr>
          <w:noProof/>
        </w:rPr>
        <w:fldChar w:fldCharType="end"/>
      </w:r>
    </w:p>
    <w:p w14:paraId="71445517" w14:textId="6F9FC59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_Toc202520416 \h </w:instrText>
      </w:r>
      <w:r>
        <w:rPr>
          <w:noProof/>
        </w:rPr>
      </w:r>
      <w:r>
        <w:rPr>
          <w:noProof/>
        </w:rPr>
        <w:fldChar w:fldCharType="separate"/>
      </w:r>
      <w:r>
        <w:rPr>
          <w:noProof/>
        </w:rPr>
        <w:t>40</w:t>
      </w:r>
      <w:r>
        <w:rPr>
          <w:noProof/>
        </w:rPr>
        <w:fldChar w:fldCharType="end"/>
      </w:r>
    </w:p>
    <w:p w14:paraId="65814AB7" w14:textId="4AB273F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_Toc202520417 \h </w:instrText>
      </w:r>
      <w:r>
        <w:rPr>
          <w:noProof/>
        </w:rPr>
      </w:r>
      <w:r>
        <w:rPr>
          <w:noProof/>
        </w:rPr>
        <w:fldChar w:fldCharType="separate"/>
      </w:r>
      <w:r>
        <w:rPr>
          <w:noProof/>
        </w:rPr>
        <w:t>40</w:t>
      </w:r>
      <w:r>
        <w:rPr>
          <w:noProof/>
        </w:rPr>
        <w:fldChar w:fldCharType="end"/>
      </w:r>
    </w:p>
    <w:p w14:paraId="2C1C35F5" w14:textId="2192B06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_Toc202520418 \h </w:instrText>
      </w:r>
      <w:r>
        <w:rPr>
          <w:noProof/>
        </w:rPr>
      </w:r>
      <w:r>
        <w:rPr>
          <w:noProof/>
        </w:rPr>
        <w:fldChar w:fldCharType="separate"/>
      </w:r>
      <w:r>
        <w:rPr>
          <w:noProof/>
        </w:rPr>
        <w:t>40</w:t>
      </w:r>
      <w:r>
        <w:rPr>
          <w:noProof/>
        </w:rPr>
        <w:fldChar w:fldCharType="end"/>
      </w:r>
    </w:p>
    <w:p w14:paraId="514ECBEC" w14:textId="3055253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_Toc202520419 \h </w:instrText>
      </w:r>
      <w:r>
        <w:rPr>
          <w:noProof/>
        </w:rPr>
      </w:r>
      <w:r>
        <w:rPr>
          <w:noProof/>
        </w:rPr>
        <w:fldChar w:fldCharType="separate"/>
      </w:r>
      <w:r>
        <w:rPr>
          <w:noProof/>
        </w:rPr>
        <w:t>41</w:t>
      </w:r>
      <w:r>
        <w:rPr>
          <w:noProof/>
        </w:rPr>
        <w:fldChar w:fldCharType="end"/>
      </w:r>
    </w:p>
    <w:p w14:paraId="56F2075B" w14:textId="63276E3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_Toc202520420 \h </w:instrText>
      </w:r>
      <w:r>
        <w:rPr>
          <w:noProof/>
        </w:rPr>
      </w:r>
      <w:r>
        <w:rPr>
          <w:noProof/>
        </w:rPr>
        <w:fldChar w:fldCharType="separate"/>
      </w:r>
      <w:r>
        <w:rPr>
          <w:noProof/>
        </w:rPr>
        <w:t>41</w:t>
      </w:r>
      <w:r>
        <w:rPr>
          <w:noProof/>
        </w:rPr>
        <w:fldChar w:fldCharType="end"/>
      </w:r>
    </w:p>
    <w:p w14:paraId="1E111A1C" w14:textId="0AFEFFB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_Toc202520421 \h </w:instrText>
      </w:r>
      <w:r>
        <w:rPr>
          <w:noProof/>
        </w:rPr>
      </w:r>
      <w:r>
        <w:rPr>
          <w:noProof/>
        </w:rPr>
        <w:fldChar w:fldCharType="separate"/>
      </w:r>
      <w:r>
        <w:rPr>
          <w:noProof/>
        </w:rPr>
        <w:t>41</w:t>
      </w:r>
      <w:r>
        <w:rPr>
          <w:noProof/>
        </w:rPr>
        <w:fldChar w:fldCharType="end"/>
      </w:r>
    </w:p>
    <w:p w14:paraId="112354CE" w14:textId="1E447D2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_Toc202520422 \h </w:instrText>
      </w:r>
      <w:r>
        <w:rPr>
          <w:noProof/>
        </w:rPr>
      </w:r>
      <w:r>
        <w:rPr>
          <w:noProof/>
        </w:rPr>
        <w:fldChar w:fldCharType="separate"/>
      </w:r>
      <w:r>
        <w:rPr>
          <w:noProof/>
        </w:rPr>
        <w:t>41</w:t>
      </w:r>
      <w:r>
        <w:rPr>
          <w:noProof/>
        </w:rPr>
        <w:fldChar w:fldCharType="end"/>
      </w:r>
    </w:p>
    <w:p w14:paraId="137911E5" w14:textId="3DEB674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_Toc202520423 \h </w:instrText>
      </w:r>
      <w:r>
        <w:rPr>
          <w:noProof/>
        </w:rPr>
      </w:r>
      <w:r>
        <w:rPr>
          <w:noProof/>
        </w:rPr>
        <w:fldChar w:fldCharType="separate"/>
      </w:r>
      <w:r>
        <w:rPr>
          <w:noProof/>
        </w:rPr>
        <w:t>41</w:t>
      </w:r>
      <w:r>
        <w:rPr>
          <w:noProof/>
        </w:rPr>
        <w:fldChar w:fldCharType="end"/>
      </w:r>
    </w:p>
    <w:p w14:paraId="26B0345E" w14:textId="344E409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_Toc202520424 \h </w:instrText>
      </w:r>
      <w:r>
        <w:rPr>
          <w:noProof/>
        </w:rPr>
      </w:r>
      <w:r>
        <w:rPr>
          <w:noProof/>
        </w:rPr>
        <w:fldChar w:fldCharType="separate"/>
      </w:r>
      <w:r>
        <w:rPr>
          <w:noProof/>
        </w:rPr>
        <w:t>41</w:t>
      </w:r>
      <w:r>
        <w:rPr>
          <w:noProof/>
        </w:rPr>
        <w:fldChar w:fldCharType="end"/>
      </w:r>
    </w:p>
    <w:p w14:paraId="50D5BA23" w14:textId="2B6A848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_Toc202520425 \h </w:instrText>
      </w:r>
      <w:r>
        <w:rPr>
          <w:noProof/>
        </w:rPr>
      </w:r>
      <w:r>
        <w:rPr>
          <w:noProof/>
        </w:rPr>
        <w:fldChar w:fldCharType="separate"/>
      </w:r>
      <w:r>
        <w:rPr>
          <w:noProof/>
        </w:rPr>
        <w:t>41</w:t>
      </w:r>
      <w:r>
        <w:rPr>
          <w:noProof/>
        </w:rPr>
        <w:fldChar w:fldCharType="end"/>
      </w:r>
    </w:p>
    <w:p w14:paraId="3252AF33" w14:textId="0B4392F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6.3.24</w:t>
      </w:r>
      <w:r w:rsidRPr="003F0F35">
        <w:rPr>
          <w:rFonts w:cs="Arial"/>
          <w:noProof/>
        </w:rPr>
        <w:tab/>
      </w:r>
      <w:r>
        <w:rPr>
          <w:noProof/>
        </w:rPr>
        <w:t>AvailableEDN &lt;&lt;dataType&gt;&gt;</w:t>
      </w:r>
      <w:r>
        <w:rPr>
          <w:noProof/>
        </w:rPr>
        <w:tab/>
      </w:r>
      <w:r>
        <w:rPr>
          <w:noProof/>
        </w:rPr>
        <w:fldChar w:fldCharType="begin" w:fldLock="1"/>
      </w:r>
      <w:r>
        <w:rPr>
          <w:noProof/>
        </w:rPr>
        <w:instrText xml:space="preserve"> PAGEREF _Toc202520426 \h </w:instrText>
      </w:r>
      <w:r>
        <w:rPr>
          <w:noProof/>
        </w:rPr>
      </w:r>
      <w:r>
        <w:rPr>
          <w:noProof/>
        </w:rPr>
        <w:fldChar w:fldCharType="separate"/>
      </w:r>
      <w:r>
        <w:rPr>
          <w:noProof/>
        </w:rPr>
        <w:t>41</w:t>
      </w:r>
      <w:r>
        <w:rPr>
          <w:noProof/>
        </w:rPr>
        <w:fldChar w:fldCharType="end"/>
      </w:r>
    </w:p>
    <w:p w14:paraId="2918133E" w14:textId="56F7A04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_Toc202520427 \h </w:instrText>
      </w:r>
      <w:r>
        <w:rPr>
          <w:noProof/>
        </w:rPr>
      </w:r>
      <w:r>
        <w:rPr>
          <w:noProof/>
        </w:rPr>
        <w:fldChar w:fldCharType="separate"/>
      </w:r>
      <w:r>
        <w:rPr>
          <w:noProof/>
        </w:rPr>
        <w:t>41</w:t>
      </w:r>
      <w:r>
        <w:rPr>
          <w:noProof/>
        </w:rPr>
        <w:fldChar w:fldCharType="end"/>
      </w:r>
    </w:p>
    <w:p w14:paraId="1BA6F197" w14:textId="33BA5CE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fr-FR"/>
        </w:rPr>
        <w:t>6.3.24.2</w:t>
      </w:r>
      <w:r w:rsidRPr="003F0F35">
        <w:rPr>
          <w:noProof/>
          <w:lang w:val="fr-FR"/>
        </w:rPr>
        <w:tab/>
        <w:t>Attributes</w:t>
      </w:r>
      <w:r>
        <w:rPr>
          <w:noProof/>
        </w:rPr>
        <w:tab/>
      </w:r>
      <w:r>
        <w:rPr>
          <w:noProof/>
        </w:rPr>
        <w:fldChar w:fldCharType="begin" w:fldLock="1"/>
      </w:r>
      <w:r>
        <w:rPr>
          <w:noProof/>
        </w:rPr>
        <w:instrText xml:space="preserve"> PAGEREF _Toc202520428 \h </w:instrText>
      </w:r>
      <w:r>
        <w:rPr>
          <w:noProof/>
        </w:rPr>
      </w:r>
      <w:r>
        <w:rPr>
          <w:noProof/>
        </w:rPr>
        <w:fldChar w:fldCharType="separate"/>
      </w:r>
      <w:r>
        <w:rPr>
          <w:noProof/>
        </w:rPr>
        <w:t>42</w:t>
      </w:r>
      <w:r>
        <w:rPr>
          <w:noProof/>
        </w:rPr>
        <w:fldChar w:fldCharType="end"/>
      </w:r>
    </w:p>
    <w:p w14:paraId="6E8EECF1" w14:textId="6DA5F7D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_Toc202520429 \h </w:instrText>
      </w:r>
      <w:r>
        <w:rPr>
          <w:noProof/>
        </w:rPr>
      </w:r>
      <w:r>
        <w:rPr>
          <w:noProof/>
        </w:rPr>
        <w:fldChar w:fldCharType="separate"/>
      </w:r>
      <w:r>
        <w:rPr>
          <w:noProof/>
        </w:rPr>
        <w:t>42</w:t>
      </w:r>
      <w:r>
        <w:rPr>
          <w:noProof/>
        </w:rPr>
        <w:fldChar w:fldCharType="end"/>
      </w:r>
    </w:p>
    <w:p w14:paraId="7C24D780" w14:textId="3150F0A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6.3.24.</w:t>
      </w:r>
      <w:r w:rsidRPr="003F0F35">
        <w:rPr>
          <w:noProof/>
          <w:lang w:val="en-US" w:eastAsia="zh-CN"/>
        </w:rPr>
        <w:t>4</w:t>
      </w:r>
      <w:r w:rsidRPr="003F0F35">
        <w:rPr>
          <w:noProof/>
          <w:lang w:val="en-US"/>
        </w:rPr>
        <w:tab/>
        <w:t>Notifications</w:t>
      </w:r>
      <w:r>
        <w:rPr>
          <w:noProof/>
        </w:rPr>
        <w:tab/>
      </w:r>
      <w:r>
        <w:rPr>
          <w:noProof/>
        </w:rPr>
        <w:fldChar w:fldCharType="begin" w:fldLock="1"/>
      </w:r>
      <w:r>
        <w:rPr>
          <w:noProof/>
        </w:rPr>
        <w:instrText xml:space="preserve"> PAGEREF _Toc202520430 \h </w:instrText>
      </w:r>
      <w:r>
        <w:rPr>
          <w:noProof/>
        </w:rPr>
      </w:r>
      <w:r>
        <w:rPr>
          <w:noProof/>
        </w:rPr>
        <w:fldChar w:fldCharType="separate"/>
      </w:r>
      <w:r>
        <w:rPr>
          <w:noProof/>
        </w:rPr>
        <w:t>42</w:t>
      </w:r>
      <w:r>
        <w:rPr>
          <w:noProof/>
        </w:rPr>
        <w:fldChar w:fldCharType="end"/>
      </w:r>
    </w:p>
    <w:p w14:paraId="2C6C56BE" w14:textId="471F267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6.3.25</w:t>
      </w:r>
      <w:r w:rsidRPr="003F0F35">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_Toc202520431 \h </w:instrText>
      </w:r>
      <w:r>
        <w:rPr>
          <w:noProof/>
        </w:rPr>
      </w:r>
      <w:r>
        <w:rPr>
          <w:noProof/>
        </w:rPr>
        <w:fldChar w:fldCharType="separate"/>
      </w:r>
      <w:r>
        <w:rPr>
          <w:noProof/>
        </w:rPr>
        <w:t>42</w:t>
      </w:r>
      <w:r>
        <w:rPr>
          <w:noProof/>
        </w:rPr>
        <w:fldChar w:fldCharType="end"/>
      </w:r>
    </w:p>
    <w:p w14:paraId="534879A2" w14:textId="7028145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_Toc202520432 \h </w:instrText>
      </w:r>
      <w:r>
        <w:rPr>
          <w:noProof/>
        </w:rPr>
      </w:r>
      <w:r>
        <w:rPr>
          <w:noProof/>
        </w:rPr>
        <w:fldChar w:fldCharType="separate"/>
      </w:r>
      <w:r>
        <w:rPr>
          <w:noProof/>
        </w:rPr>
        <w:t>42</w:t>
      </w:r>
      <w:r>
        <w:rPr>
          <w:noProof/>
        </w:rPr>
        <w:fldChar w:fldCharType="end"/>
      </w:r>
    </w:p>
    <w:p w14:paraId="1E6F280D" w14:textId="1FC29DA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fr-FR"/>
        </w:rPr>
        <w:t>6.3.25.2</w:t>
      </w:r>
      <w:r w:rsidRPr="003F0F35">
        <w:rPr>
          <w:noProof/>
          <w:lang w:val="fr-FR"/>
        </w:rPr>
        <w:tab/>
        <w:t>Attributes</w:t>
      </w:r>
      <w:r>
        <w:rPr>
          <w:noProof/>
        </w:rPr>
        <w:tab/>
      </w:r>
      <w:r>
        <w:rPr>
          <w:noProof/>
        </w:rPr>
        <w:fldChar w:fldCharType="begin" w:fldLock="1"/>
      </w:r>
      <w:r>
        <w:rPr>
          <w:noProof/>
        </w:rPr>
        <w:instrText xml:space="preserve"> PAGEREF _Toc202520433 \h </w:instrText>
      </w:r>
      <w:r>
        <w:rPr>
          <w:noProof/>
        </w:rPr>
      </w:r>
      <w:r>
        <w:rPr>
          <w:noProof/>
        </w:rPr>
        <w:fldChar w:fldCharType="separate"/>
      </w:r>
      <w:r>
        <w:rPr>
          <w:noProof/>
        </w:rPr>
        <w:t>42</w:t>
      </w:r>
      <w:r>
        <w:rPr>
          <w:noProof/>
        </w:rPr>
        <w:fldChar w:fldCharType="end"/>
      </w:r>
    </w:p>
    <w:p w14:paraId="2960394A" w14:textId="355618F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_Toc202520434 \h </w:instrText>
      </w:r>
      <w:r>
        <w:rPr>
          <w:noProof/>
        </w:rPr>
      </w:r>
      <w:r>
        <w:rPr>
          <w:noProof/>
        </w:rPr>
        <w:fldChar w:fldCharType="separate"/>
      </w:r>
      <w:r>
        <w:rPr>
          <w:noProof/>
        </w:rPr>
        <w:t>42</w:t>
      </w:r>
      <w:r>
        <w:rPr>
          <w:noProof/>
        </w:rPr>
        <w:fldChar w:fldCharType="end"/>
      </w:r>
    </w:p>
    <w:p w14:paraId="6B82990E" w14:textId="2B15294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6.3.25.</w:t>
      </w:r>
      <w:r w:rsidRPr="003F0F35">
        <w:rPr>
          <w:noProof/>
          <w:lang w:val="en-US" w:eastAsia="zh-CN"/>
        </w:rPr>
        <w:t>4</w:t>
      </w:r>
      <w:r w:rsidRPr="003F0F35">
        <w:rPr>
          <w:noProof/>
          <w:lang w:val="en-US"/>
        </w:rPr>
        <w:tab/>
        <w:t>Notifications</w:t>
      </w:r>
      <w:r>
        <w:rPr>
          <w:noProof/>
        </w:rPr>
        <w:tab/>
      </w:r>
      <w:r>
        <w:rPr>
          <w:noProof/>
        </w:rPr>
        <w:fldChar w:fldCharType="begin" w:fldLock="1"/>
      </w:r>
      <w:r>
        <w:rPr>
          <w:noProof/>
        </w:rPr>
        <w:instrText xml:space="preserve"> PAGEREF _Toc202520435 \h </w:instrText>
      </w:r>
      <w:r>
        <w:rPr>
          <w:noProof/>
        </w:rPr>
      </w:r>
      <w:r>
        <w:rPr>
          <w:noProof/>
        </w:rPr>
        <w:fldChar w:fldCharType="separate"/>
      </w:r>
      <w:r>
        <w:rPr>
          <w:noProof/>
        </w:rPr>
        <w:t>42</w:t>
      </w:r>
      <w:r>
        <w:rPr>
          <w:noProof/>
        </w:rPr>
        <w:fldChar w:fldCharType="end"/>
      </w:r>
    </w:p>
    <w:p w14:paraId="0C36B1BD" w14:textId="630C60A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6.3.26</w:t>
      </w:r>
      <w:r w:rsidRPr="003F0F35">
        <w:rPr>
          <w:rFonts w:cs="Arial"/>
          <w:noProof/>
        </w:rPr>
        <w:tab/>
        <w:t>EASBundle</w:t>
      </w:r>
      <w:r>
        <w:rPr>
          <w:noProof/>
        </w:rPr>
        <w:tab/>
      </w:r>
      <w:r>
        <w:rPr>
          <w:noProof/>
        </w:rPr>
        <w:fldChar w:fldCharType="begin" w:fldLock="1"/>
      </w:r>
      <w:r>
        <w:rPr>
          <w:noProof/>
        </w:rPr>
        <w:instrText xml:space="preserve"> PAGEREF _Toc202520436 \h </w:instrText>
      </w:r>
      <w:r>
        <w:rPr>
          <w:noProof/>
        </w:rPr>
      </w:r>
      <w:r>
        <w:rPr>
          <w:noProof/>
        </w:rPr>
        <w:fldChar w:fldCharType="separate"/>
      </w:r>
      <w:r>
        <w:rPr>
          <w:noProof/>
        </w:rPr>
        <w:t>42</w:t>
      </w:r>
      <w:r>
        <w:rPr>
          <w:noProof/>
        </w:rPr>
        <w:fldChar w:fldCharType="end"/>
      </w:r>
    </w:p>
    <w:p w14:paraId="294D58AF" w14:textId="099212F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6.3.26.1</w:t>
      </w:r>
      <w:r>
        <w:rPr>
          <w:noProof/>
        </w:rPr>
        <w:tab/>
        <w:t>Definition</w:t>
      </w:r>
      <w:r>
        <w:rPr>
          <w:noProof/>
        </w:rPr>
        <w:tab/>
      </w:r>
      <w:r>
        <w:rPr>
          <w:noProof/>
        </w:rPr>
        <w:fldChar w:fldCharType="begin" w:fldLock="1"/>
      </w:r>
      <w:r>
        <w:rPr>
          <w:noProof/>
        </w:rPr>
        <w:instrText xml:space="preserve"> PAGEREF _Toc202520437 \h </w:instrText>
      </w:r>
      <w:r>
        <w:rPr>
          <w:noProof/>
        </w:rPr>
      </w:r>
      <w:r>
        <w:rPr>
          <w:noProof/>
        </w:rPr>
        <w:fldChar w:fldCharType="separate"/>
      </w:r>
      <w:r>
        <w:rPr>
          <w:noProof/>
        </w:rPr>
        <w:t>42</w:t>
      </w:r>
      <w:r>
        <w:rPr>
          <w:noProof/>
        </w:rPr>
        <w:fldChar w:fldCharType="end"/>
      </w:r>
    </w:p>
    <w:p w14:paraId="174FEDD2" w14:textId="7ED7FBA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fr-FR"/>
        </w:rPr>
        <w:t>6.3.26.2</w:t>
      </w:r>
      <w:r w:rsidRPr="003F0F35">
        <w:rPr>
          <w:noProof/>
          <w:lang w:val="fr-FR"/>
        </w:rPr>
        <w:tab/>
        <w:t>Attributes</w:t>
      </w:r>
      <w:r>
        <w:rPr>
          <w:noProof/>
        </w:rPr>
        <w:tab/>
      </w:r>
      <w:r>
        <w:rPr>
          <w:noProof/>
        </w:rPr>
        <w:fldChar w:fldCharType="begin" w:fldLock="1"/>
      </w:r>
      <w:r>
        <w:rPr>
          <w:noProof/>
        </w:rPr>
        <w:instrText xml:space="preserve"> PAGEREF _Toc202520438 \h </w:instrText>
      </w:r>
      <w:r>
        <w:rPr>
          <w:noProof/>
        </w:rPr>
      </w:r>
      <w:r>
        <w:rPr>
          <w:noProof/>
        </w:rPr>
        <w:fldChar w:fldCharType="separate"/>
      </w:r>
      <w:r>
        <w:rPr>
          <w:noProof/>
        </w:rPr>
        <w:t>43</w:t>
      </w:r>
      <w:r>
        <w:rPr>
          <w:noProof/>
        </w:rPr>
        <w:fldChar w:fldCharType="end"/>
      </w:r>
    </w:p>
    <w:p w14:paraId="70634643" w14:textId="5FCACE4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6.3.26.3</w:t>
      </w:r>
      <w:r>
        <w:rPr>
          <w:noProof/>
        </w:rPr>
        <w:tab/>
        <w:t>Attribute constraints</w:t>
      </w:r>
      <w:r>
        <w:rPr>
          <w:noProof/>
        </w:rPr>
        <w:tab/>
      </w:r>
      <w:r>
        <w:rPr>
          <w:noProof/>
        </w:rPr>
        <w:fldChar w:fldCharType="begin" w:fldLock="1"/>
      </w:r>
      <w:r>
        <w:rPr>
          <w:noProof/>
        </w:rPr>
        <w:instrText xml:space="preserve"> PAGEREF _Toc202520439 \h </w:instrText>
      </w:r>
      <w:r>
        <w:rPr>
          <w:noProof/>
        </w:rPr>
      </w:r>
      <w:r>
        <w:rPr>
          <w:noProof/>
        </w:rPr>
        <w:fldChar w:fldCharType="separate"/>
      </w:r>
      <w:r>
        <w:rPr>
          <w:noProof/>
        </w:rPr>
        <w:t>43</w:t>
      </w:r>
      <w:r>
        <w:rPr>
          <w:noProof/>
        </w:rPr>
        <w:fldChar w:fldCharType="end"/>
      </w:r>
    </w:p>
    <w:p w14:paraId="2B8B624A" w14:textId="517CC32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6.3.26.</w:t>
      </w:r>
      <w:r w:rsidRPr="003F0F35">
        <w:rPr>
          <w:noProof/>
          <w:lang w:val="en-US" w:eastAsia="zh-CN"/>
        </w:rPr>
        <w:t>4</w:t>
      </w:r>
      <w:r w:rsidRPr="003F0F35">
        <w:rPr>
          <w:noProof/>
          <w:lang w:val="en-US"/>
        </w:rPr>
        <w:tab/>
        <w:t>Notifications</w:t>
      </w:r>
      <w:r>
        <w:rPr>
          <w:noProof/>
        </w:rPr>
        <w:tab/>
      </w:r>
      <w:r>
        <w:rPr>
          <w:noProof/>
        </w:rPr>
        <w:fldChar w:fldCharType="begin" w:fldLock="1"/>
      </w:r>
      <w:r>
        <w:rPr>
          <w:noProof/>
        </w:rPr>
        <w:instrText xml:space="preserve"> PAGEREF _Toc202520440 \h </w:instrText>
      </w:r>
      <w:r>
        <w:rPr>
          <w:noProof/>
        </w:rPr>
      </w:r>
      <w:r>
        <w:rPr>
          <w:noProof/>
        </w:rPr>
        <w:fldChar w:fldCharType="separate"/>
      </w:r>
      <w:r>
        <w:rPr>
          <w:noProof/>
        </w:rPr>
        <w:t>43</w:t>
      </w:r>
      <w:r>
        <w:rPr>
          <w:noProof/>
        </w:rPr>
        <w:fldChar w:fldCharType="end"/>
      </w:r>
    </w:p>
    <w:p w14:paraId="1D4684BB" w14:textId="1A594B06"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rFonts w:cs="Arial"/>
          <w:noProof/>
        </w:rPr>
        <w:t>6.3.27</w:t>
      </w:r>
      <w:r w:rsidRPr="003F0F35">
        <w:rPr>
          <w:rFonts w:cs="Arial"/>
          <w:noProof/>
        </w:rPr>
        <w:tab/>
        <w:t>EASBundleInfo &lt;&lt;dataType&gt;&gt;</w:t>
      </w:r>
      <w:r>
        <w:rPr>
          <w:noProof/>
        </w:rPr>
        <w:tab/>
      </w:r>
      <w:r>
        <w:rPr>
          <w:noProof/>
        </w:rPr>
        <w:fldChar w:fldCharType="begin" w:fldLock="1"/>
      </w:r>
      <w:r>
        <w:rPr>
          <w:noProof/>
        </w:rPr>
        <w:instrText xml:space="preserve"> PAGEREF _Toc202520441 \h </w:instrText>
      </w:r>
      <w:r>
        <w:rPr>
          <w:noProof/>
        </w:rPr>
      </w:r>
      <w:r>
        <w:rPr>
          <w:noProof/>
        </w:rPr>
        <w:fldChar w:fldCharType="separate"/>
      </w:r>
      <w:r>
        <w:rPr>
          <w:noProof/>
        </w:rPr>
        <w:t>43</w:t>
      </w:r>
      <w:r>
        <w:rPr>
          <w:noProof/>
        </w:rPr>
        <w:fldChar w:fldCharType="end"/>
      </w:r>
    </w:p>
    <w:p w14:paraId="355EB73A" w14:textId="30B9B44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6.3.27.1</w:t>
      </w:r>
      <w:r>
        <w:rPr>
          <w:noProof/>
        </w:rPr>
        <w:tab/>
        <w:t>Definition</w:t>
      </w:r>
      <w:r>
        <w:rPr>
          <w:noProof/>
        </w:rPr>
        <w:tab/>
      </w:r>
      <w:r>
        <w:rPr>
          <w:noProof/>
        </w:rPr>
        <w:fldChar w:fldCharType="begin" w:fldLock="1"/>
      </w:r>
      <w:r>
        <w:rPr>
          <w:noProof/>
        </w:rPr>
        <w:instrText xml:space="preserve"> PAGEREF _Toc202520442 \h </w:instrText>
      </w:r>
      <w:r>
        <w:rPr>
          <w:noProof/>
        </w:rPr>
      </w:r>
      <w:r>
        <w:rPr>
          <w:noProof/>
        </w:rPr>
        <w:fldChar w:fldCharType="separate"/>
      </w:r>
      <w:r>
        <w:rPr>
          <w:noProof/>
        </w:rPr>
        <w:t>43</w:t>
      </w:r>
      <w:r>
        <w:rPr>
          <w:noProof/>
        </w:rPr>
        <w:fldChar w:fldCharType="end"/>
      </w:r>
    </w:p>
    <w:p w14:paraId="0DA7F5E1" w14:textId="6CF17AB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fr-FR"/>
        </w:rPr>
        <w:t>6.3.27.2</w:t>
      </w:r>
      <w:r w:rsidRPr="003F0F35">
        <w:rPr>
          <w:noProof/>
          <w:lang w:val="fr-FR"/>
        </w:rPr>
        <w:tab/>
        <w:t>Attributes</w:t>
      </w:r>
      <w:r>
        <w:rPr>
          <w:noProof/>
        </w:rPr>
        <w:tab/>
      </w:r>
      <w:r>
        <w:rPr>
          <w:noProof/>
        </w:rPr>
        <w:fldChar w:fldCharType="begin" w:fldLock="1"/>
      </w:r>
      <w:r>
        <w:rPr>
          <w:noProof/>
        </w:rPr>
        <w:instrText xml:space="preserve"> PAGEREF _Toc202520443 \h </w:instrText>
      </w:r>
      <w:r>
        <w:rPr>
          <w:noProof/>
        </w:rPr>
      </w:r>
      <w:r>
        <w:rPr>
          <w:noProof/>
        </w:rPr>
        <w:fldChar w:fldCharType="separate"/>
      </w:r>
      <w:r>
        <w:rPr>
          <w:noProof/>
        </w:rPr>
        <w:t>43</w:t>
      </w:r>
      <w:r>
        <w:rPr>
          <w:noProof/>
        </w:rPr>
        <w:fldChar w:fldCharType="end"/>
      </w:r>
    </w:p>
    <w:p w14:paraId="7F9068FD" w14:textId="1CF844B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6.3.27.3</w:t>
      </w:r>
      <w:r>
        <w:rPr>
          <w:noProof/>
        </w:rPr>
        <w:tab/>
        <w:t>Attribute constraints</w:t>
      </w:r>
      <w:r>
        <w:rPr>
          <w:noProof/>
        </w:rPr>
        <w:tab/>
      </w:r>
      <w:r>
        <w:rPr>
          <w:noProof/>
        </w:rPr>
        <w:fldChar w:fldCharType="begin" w:fldLock="1"/>
      </w:r>
      <w:r>
        <w:rPr>
          <w:noProof/>
        </w:rPr>
        <w:instrText xml:space="preserve"> PAGEREF _Toc202520444 \h </w:instrText>
      </w:r>
      <w:r>
        <w:rPr>
          <w:noProof/>
        </w:rPr>
      </w:r>
      <w:r>
        <w:rPr>
          <w:noProof/>
        </w:rPr>
        <w:fldChar w:fldCharType="separate"/>
      </w:r>
      <w:r>
        <w:rPr>
          <w:noProof/>
        </w:rPr>
        <w:t>43</w:t>
      </w:r>
      <w:r>
        <w:rPr>
          <w:noProof/>
        </w:rPr>
        <w:fldChar w:fldCharType="end"/>
      </w:r>
    </w:p>
    <w:p w14:paraId="6218B136" w14:textId="28F1207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6.3.27.</w:t>
      </w:r>
      <w:r w:rsidRPr="003F0F35">
        <w:rPr>
          <w:noProof/>
          <w:lang w:val="en-US" w:eastAsia="zh-CN"/>
        </w:rPr>
        <w:t>4</w:t>
      </w:r>
      <w:r w:rsidRPr="003F0F35">
        <w:rPr>
          <w:noProof/>
          <w:lang w:val="en-US"/>
        </w:rPr>
        <w:tab/>
        <w:t>Notifications</w:t>
      </w:r>
      <w:r>
        <w:rPr>
          <w:noProof/>
        </w:rPr>
        <w:tab/>
      </w:r>
      <w:r>
        <w:rPr>
          <w:noProof/>
        </w:rPr>
        <w:fldChar w:fldCharType="begin" w:fldLock="1"/>
      </w:r>
      <w:r>
        <w:rPr>
          <w:noProof/>
        </w:rPr>
        <w:instrText xml:space="preserve"> PAGEREF _Toc202520445 \h </w:instrText>
      </w:r>
      <w:r>
        <w:rPr>
          <w:noProof/>
        </w:rPr>
      </w:r>
      <w:r>
        <w:rPr>
          <w:noProof/>
        </w:rPr>
        <w:fldChar w:fldCharType="separate"/>
      </w:r>
      <w:r>
        <w:rPr>
          <w:noProof/>
        </w:rPr>
        <w:t>43</w:t>
      </w:r>
      <w:r>
        <w:rPr>
          <w:noProof/>
        </w:rPr>
        <w:fldChar w:fldCharType="end"/>
      </w:r>
    </w:p>
    <w:p w14:paraId="685355D5" w14:textId="3CC9A27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6.3.28</w:t>
      </w:r>
      <w:r>
        <w:rPr>
          <w:noProof/>
          <w:lang w:eastAsia="zh-CN"/>
        </w:rPr>
        <w:tab/>
      </w:r>
      <w:r w:rsidRPr="003F0F35">
        <w:rPr>
          <w:rFonts w:ascii="Courier New" w:hAnsi="Courier New" w:cs="Arial"/>
          <w:noProof/>
          <w:lang w:val="en-US"/>
        </w:rPr>
        <w:t>ManagedEdgeNFService</w:t>
      </w:r>
      <w:r>
        <w:rPr>
          <w:noProof/>
        </w:rPr>
        <w:tab/>
      </w:r>
      <w:r>
        <w:rPr>
          <w:noProof/>
        </w:rPr>
        <w:fldChar w:fldCharType="begin" w:fldLock="1"/>
      </w:r>
      <w:r>
        <w:rPr>
          <w:noProof/>
        </w:rPr>
        <w:instrText xml:space="preserve"> PAGEREF _Toc202520446 \h </w:instrText>
      </w:r>
      <w:r>
        <w:rPr>
          <w:noProof/>
        </w:rPr>
      </w:r>
      <w:r>
        <w:rPr>
          <w:noProof/>
        </w:rPr>
        <w:fldChar w:fldCharType="separate"/>
      </w:r>
      <w:r>
        <w:rPr>
          <w:noProof/>
        </w:rPr>
        <w:t>43</w:t>
      </w:r>
      <w:r>
        <w:rPr>
          <w:noProof/>
        </w:rPr>
        <w:fldChar w:fldCharType="end"/>
      </w:r>
    </w:p>
    <w:p w14:paraId="6010B7D3" w14:textId="6D66E111"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6.3.28.1</w:t>
      </w:r>
      <w:r>
        <w:rPr>
          <w:noProof/>
        </w:rPr>
        <w:tab/>
        <w:t>Definition</w:t>
      </w:r>
      <w:r>
        <w:rPr>
          <w:noProof/>
        </w:rPr>
        <w:tab/>
      </w:r>
      <w:r>
        <w:rPr>
          <w:noProof/>
        </w:rPr>
        <w:fldChar w:fldCharType="begin" w:fldLock="1"/>
      </w:r>
      <w:r>
        <w:rPr>
          <w:noProof/>
        </w:rPr>
        <w:instrText xml:space="preserve"> PAGEREF _Toc202520447 \h </w:instrText>
      </w:r>
      <w:r>
        <w:rPr>
          <w:noProof/>
        </w:rPr>
      </w:r>
      <w:r>
        <w:rPr>
          <w:noProof/>
        </w:rPr>
        <w:fldChar w:fldCharType="separate"/>
      </w:r>
      <w:r>
        <w:rPr>
          <w:noProof/>
        </w:rPr>
        <w:t>43</w:t>
      </w:r>
      <w:r>
        <w:rPr>
          <w:noProof/>
        </w:rPr>
        <w:fldChar w:fldCharType="end"/>
      </w:r>
    </w:p>
    <w:p w14:paraId="7C69059F" w14:textId="01FC0B0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6.3.28.3</w:t>
      </w:r>
      <w:r>
        <w:rPr>
          <w:noProof/>
        </w:rPr>
        <w:tab/>
        <w:t>Attribute constraints</w:t>
      </w:r>
      <w:r>
        <w:rPr>
          <w:noProof/>
        </w:rPr>
        <w:tab/>
      </w:r>
      <w:r>
        <w:rPr>
          <w:noProof/>
        </w:rPr>
        <w:fldChar w:fldCharType="begin" w:fldLock="1"/>
      </w:r>
      <w:r>
        <w:rPr>
          <w:noProof/>
        </w:rPr>
        <w:instrText xml:space="preserve"> PAGEREF _Toc202520448 \h </w:instrText>
      </w:r>
      <w:r>
        <w:rPr>
          <w:noProof/>
        </w:rPr>
      </w:r>
      <w:r>
        <w:rPr>
          <w:noProof/>
        </w:rPr>
        <w:fldChar w:fldCharType="separate"/>
      </w:r>
      <w:r>
        <w:rPr>
          <w:noProof/>
        </w:rPr>
        <w:t>44</w:t>
      </w:r>
      <w:r>
        <w:rPr>
          <w:noProof/>
        </w:rPr>
        <w:fldChar w:fldCharType="end"/>
      </w:r>
    </w:p>
    <w:p w14:paraId="64099B26" w14:textId="6CD237A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.3.28.4</w:t>
      </w:r>
      <w:r>
        <w:rPr>
          <w:noProof/>
        </w:rPr>
        <w:tab/>
        <w:t>Notifications</w:t>
      </w:r>
      <w:r>
        <w:rPr>
          <w:noProof/>
        </w:rPr>
        <w:tab/>
      </w:r>
      <w:r>
        <w:rPr>
          <w:noProof/>
        </w:rPr>
        <w:fldChar w:fldCharType="begin" w:fldLock="1"/>
      </w:r>
      <w:r>
        <w:rPr>
          <w:noProof/>
        </w:rPr>
        <w:instrText xml:space="preserve"> PAGEREF _Toc202520449 \h </w:instrText>
      </w:r>
      <w:r>
        <w:rPr>
          <w:noProof/>
        </w:rPr>
      </w:r>
      <w:r>
        <w:rPr>
          <w:noProof/>
        </w:rPr>
        <w:fldChar w:fldCharType="separate"/>
      </w:r>
      <w:r>
        <w:rPr>
          <w:noProof/>
        </w:rPr>
        <w:t>44</w:t>
      </w:r>
      <w:r>
        <w:rPr>
          <w:noProof/>
        </w:rPr>
        <w:fldChar w:fldCharType="end"/>
      </w:r>
    </w:p>
    <w:p w14:paraId="5F91DA58" w14:textId="4EB794E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noProof/>
          <w:lang w:val="en-US"/>
        </w:rPr>
        <w:t>6.3.29</w:t>
      </w:r>
      <w:r w:rsidRPr="003F0F35">
        <w:rPr>
          <w:noProof/>
          <w:lang w:val="en-US"/>
        </w:rPr>
        <w:tab/>
      </w:r>
      <w:r w:rsidRPr="003F0F35">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_Toc202520450 \h </w:instrText>
      </w:r>
      <w:r>
        <w:rPr>
          <w:noProof/>
        </w:rPr>
      </w:r>
      <w:r>
        <w:rPr>
          <w:noProof/>
        </w:rPr>
        <w:fldChar w:fldCharType="separate"/>
      </w:r>
      <w:r>
        <w:rPr>
          <w:noProof/>
        </w:rPr>
        <w:t>44</w:t>
      </w:r>
      <w:r>
        <w:rPr>
          <w:noProof/>
        </w:rPr>
        <w:fldChar w:fldCharType="end"/>
      </w:r>
    </w:p>
    <w:p w14:paraId="79723E21" w14:textId="1D6B21D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.3.29.1</w:t>
      </w:r>
      <w:r w:rsidRPr="003F0F35">
        <w:rPr>
          <w:noProof/>
          <w:lang w:val="en-US"/>
        </w:rPr>
        <w:tab/>
        <w:t>Definition</w:t>
      </w:r>
      <w:r>
        <w:rPr>
          <w:noProof/>
        </w:rPr>
        <w:tab/>
      </w:r>
      <w:r>
        <w:rPr>
          <w:noProof/>
        </w:rPr>
        <w:fldChar w:fldCharType="begin" w:fldLock="1"/>
      </w:r>
      <w:r>
        <w:rPr>
          <w:noProof/>
        </w:rPr>
        <w:instrText xml:space="preserve"> PAGEREF _Toc202520451 \h </w:instrText>
      </w:r>
      <w:r>
        <w:rPr>
          <w:noProof/>
        </w:rPr>
      </w:r>
      <w:r>
        <w:rPr>
          <w:noProof/>
        </w:rPr>
        <w:fldChar w:fldCharType="separate"/>
      </w:r>
      <w:r>
        <w:rPr>
          <w:noProof/>
        </w:rPr>
        <w:t>44</w:t>
      </w:r>
      <w:r>
        <w:rPr>
          <w:noProof/>
        </w:rPr>
        <w:fldChar w:fldCharType="end"/>
      </w:r>
    </w:p>
    <w:p w14:paraId="2EC661DD" w14:textId="2CC43A9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rPr>
        <w:t>6.3.29.2</w:t>
      </w:r>
      <w:r w:rsidRPr="003F0F35">
        <w:rPr>
          <w:noProof/>
          <w:lang w:val="en-US"/>
        </w:rPr>
        <w:tab/>
        <w:t>Attributes</w:t>
      </w:r>
      <w:r>
        <w:rPr>
          <w:noProof/>
        </w:rPr>
        <w:tab/>
      </w:r>
      <w:r>
        <w:rPr>
          <w:noProof/>
        </w:rPr>
        <w:fldChar w:fldCharType="begin" w:fldLock="1"/>
      </w:r>
      <w:r>
        <w:rPr>
          <w:noProof/>
        </w:rPr>
        <w:instrText xml:space="preserve"> PAGEREF _Toc202520452 \h </w:instrText>
      </w:r>
      <w:r>
        <w:rPr>
          <w:noProof/>
        </w:rPr>
      </w:r>
      <w:r>
        <w:rPr>
          <w:noProof/>
        </w:rPr>
        <w:fldChar w:fldCharType="separate"/>
      </w:r>
      <w:r>
        <w:rPr>
          <w:noProof/>
        </w:rPr>
        <w:t>44</w:t>
      </w:r>
      <w:r>
        <w:rPr>
          <w:noProof/>
        </w:rPr>
        <w:fldChar w:fldCharType="end"/>
      </w:r>
    </w:p>
    <w:p w14:paraId="0BA52817" w14:textId="70F9B09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.3.29.3</w:t>
      </w:r>
      <w:r w:rsidRPr="003F0F35">
        <w:rPr>
          <w:noProof/>
          <w:lang w:val="en-US"/>
        </w:rPr>
        <w:tab/>
        <w:t>Attribute constraints</w:t>
      </w:r>
      <w:r>
        <w:rPr>
          <w:noProof/>
        </w:rPr>
        <w:tab/>
      </w:r>
      <w:r>
        <w:rPr>
          <w:noProof/>
        </w:rPr>
        <w:fldChar w:fldCharType="begin" w:fldLock="1"/>
      </w:r>
      <w:r>
        <w:rPr>
          <w:noProof/>
        </w:rPr>
        <w:instrText xml:space="preserve"> PAGEREF _Toc202520453 \h </w:instrText>
      </w:r>
      <w:r>
        <w:rPr>
          <w:noProof/>
        </w:rPr>
      </w:r>
      <w:r>
        <w:rPr>
          <w:noProof/>
        </w:rPr>
        <w:fldChar w:fldCharType="separate"/>
      </w:r>
      <w:r>
        <w:rPr>
          <w:noProof/>
        </w:rPr>
        <w:t>44</w:t>
      </w:r>
      <w:r>
        <w:rPr>
          <w:noProof/>
        </w:rPr>
        <w:fldChar w:fldCharType="end"/>
      </w:r>
    </w:p>
    <w:p w14:paraId="59FFB4CC" w14:textId="391360C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.3.29.4</w:t>
      </w:r>
      <w:r w:rsidRPr="003F0F35">
        <w:rPr>
          <w:noProof/>
          <w:lang w:val="en-US"/>
        </w:rPr>
        <w:tab/>
        <w:t>Notifications</w:t>
      </w:r>
      <w:r>
        <w:rPr>
          <w:noProof/>
        </w:rPr>
        <w:tab/>
      </w:r>
      <w:r>
        <w:rPr>
          <w:noProof/>
        </w:rPr>
        <w:fldChar w:fldCharType="begin" w:fldLock="1"/>
      </w:r>
      <w:r>
        <w:rPr>
          <w:noProof/>
        </w:rPr>
        <w:instrText xml:space="preserve"> PAGEREF _Toc202520454 \h </w:instrText>
      </w:r>
      <w:r>
        <w:rPr>
          <w:noProof/>
        </w:rPr>
      </w:r>
      <w:r>
        <w:rPr>
          <w:noProof/>
        </w:rPr>
        <w:fldChar w:fldCharType="separate"/>
      </w:r>
      <w:r>
        <w:rPr>
          <w:noProof/>
        </w:rPr>
        <w:t>44</w:t>
      </w:r>
      <w:r>
        <w:rPr>
          <w:noProof/>
        </w:rPr>
        <w:fldChar w:fldCharType="end"/>
      </w:r>
    </w:p>
    <w:p w14:paraId="41C7EA06" w14:textId="47F16E2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sidRPr="003F0F35">
        <w:rPr>
          <w:noProof/>
          <w:lang w:val="en-US"/>
        </w:rPr>
        <w:t>6.3.30</w:t>
      </w:r>
      <w:r w:rsidRPr="003F0F35">
        <w:rPr>
          <w:noProof/>
          <w:lang w:val="en-US"/>
        </w:rPr>
        <w:tab/>
      </w:r>
      <w:r w:rsidRPr="003F0F35">
        <w:rPr>
          <w:rFonts w:ascii="Courier New" w:hAnsi="Courier New" w:cs="Courier New"/>
          <w:noProof/>
          <w:lang w:val="en-US"/>
        </w:rPr>
        <w:t>SAP &lt;&lt;dataType&gt;&gt;</w:t>
      </w:r>
      <w:r>
        <w:rPr>
          <w:noProof/>
        </w:rPr>
        <w:tab/>
      </w:r>
      <w:r>
        <w:rPr>
          <w:noProof/>
        </w:rPr>
        <w:fldChar w:fldCharType="begin" w:fldLock="1"/>
      </w:r>
      <w:r>
        <w:rPr>
          <w:noProof/>
        </w:rPr>
        <w:instrText xml:space="preserve"> PAGEREF _Toc202520455 \h </w:instrText>
      </w:r>
      <w:r>
        <w:rPr>
          <w:noProof/>
        </w:rPr>
      </w:r>
      <w:r>
        <w:rPr>
          <w:noProof/>
        </w:rPr>
        <w:fldChar w:fldCharType="separate"/>
      </w:r>
      <w:r>
        <w:rPr>
          <w:noProof/>
        </w:rPr>
        <w:t>44</w:t>
      </w:r>
      <w:r>
        <w:rPr>
          <w:noProof/>
        </w:rPr>
        <w:fldChar w:fldCharType="end"/>
      </w:r>
    </w:p>
    <w:p w14:paraId="2D69C1F2" w14:textId="6D59EDA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.3.30.1</w:t>
      </w:r>
      <w:r w:rsidRPr="003F0F35">
        <w:rPr>
          <w:noProof/>
          <w:lang w:val="en-US"/>
        </w:rPr>
        <w:tab/>
        <w:t>Definition</w:t>
      </w:r>
      <w:r>
        <w:rPr>
          <w:noProof/>
        </w:rPr>
        <w:tab/>
      </w:r>
      <w:r>
        <w:rPr>
          <w:noProof/>
        </w:rPr>
        <w:fldChar w:fldCharType="begin" w:fldLock="1"/>
      </w:r>
      <w:r>
        <w:rPr>
          <w:noProof/>
        </w:rPr>
        <w:instrText xml:space="preserve"> PAGEREF _Toc202520456 \h </w:instrText>
      </w:r>
      <w:r>
        <w:rPr>
          <w:noProof/>
        </w:rPr>
      </w:r>
      <w:r>
        <w:rPr>
          <w:noProof/>
        </w:rPr>
        <w:fldChar w:fldCharType="separate"/>
      </w:r>
      <w:r>
        <w:rPr>
          <w:noProof/>
        </w:rPr>
        <w:t>44</w:t>
      </w:r>
      <w:r>
        <w:rPr>
          <w:noProof/>
        </w:rPr>
        <w:fldChar w:fldCharType="end"/>
      </w:r>
    </w:p>
    <w:p w14:paraId="4D422B9E" w14:textId="42041B2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.3.30.2</w:t>
      </w:r>
      <w:r w:rsidRPr="003F0F35">
        <w:rPr>
          <w:noProof/>
          <w:lang w:val="en-US"/>
        </w:rPr>
        <w:tab/>
        <w:t>Attributes</w:t>
      </w:r>
      <w:r>
        <w:rPr>
          <w:noProof/>
        </w:rPr>
        <w:tab/>
      </w:r>
      <w:r>
        <w:rPr>
          <w:noProof/>
        </w:rPr>
        <w:fldChar w:fldCharType="begin" w:fldLock="1"/>
      </w:r>
      <w:r>
        <w:rPr>
          <w:noProof/>
        </w:rPr>
        <w:instrText xml:space="preserve"> PAGEREF _Toc202520457 \h </w:instrText>
      </w:r>
      <w:r>
        <w:rPr>
          <w:noProof/>
        </w:rPr>
      </w:r>
      <w:r>
        <w:rPr>
          <w:noProof/>
        </w:rPr>
        <w:fldChar w:fldCharType="separate"/>
      </w:r>
      <w:r>
        <w:rPr>
          <w:noProof/>
        </w:rPr>
        <w:t>44</w:t>
      </w:r>
      <w:r>
        <w:rPr>
          <w:noProof/>
        </w:rPr>
        <w:fldChar w:fldCharType="end"/>
      </w:r>
    </w:p>
    <w:p w14:paraId="7E9029E8" w14:textId="303EC7A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.3.30.3</w:t>
      </w:r>
      <w:r w:rsidRPr="003F0F35">
        <w:rPr>
          <w:noProof/>
          <w:lang w:val="en-US"/>
        </w:rPr>
        <w:tab/>
        <w:t>Attribute constraints</w:t>
      </w:r>
      <w:r>
        <w:rPr>
          <w:noProof/>
        </w:rPr>
        <w:tab/>
      </w:r>
      <w:r>
        <w:rPr>
          <w:noProof/>
        </w:rPr>
        <w:fldChar w:fldCharType="begin" w:fldLock="1"/>
      </w:r>
      <w:r>
        <w:rPr>
          <w:noProof/>
        </w:rPr>
        <w:instrText xml:space="preserve"> PAGEREF _Toc202520458 \h </w:instrText>
      </w:r>
      <w:r>
        <w:rPr>
          <w:noProof/>
        </w:rPr>
      </w:r>
      <w:r>
        <w:rPr>
          <w:noProof/>
        </w:rPr>
        <w:fldChar w:fldCharType="separate"/>
      </w:r>
      <w:r>
        <w:rPr>
          <w:noProof/>
        </w:rPr>
        <w:t>44</w:t>
      </w:r>
      <w:r>
        <w:rPr>
          <w:noProof/>
        </w:rPr>
        <w:fldChar w:fldCharType="end"/>
      </w:r>
    </w:p>
    <w:p w14:paraId="7BA49D7E" w14:textId="36DEB9D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sidRPr="003F0F35">
        <w:rPr>
          <w:noProof/>
          <w:lang w:val="en-US" w:eastAsia="zh-CN"/>
        </w:rPr>
        <w:t>6</w:t>
      </w:r>
      <w:r w:rsidRPr="003F0F35">
        <w:rPr>
          <w:noProof/>
          <w:lang w:val="en-US"/>
        </w:rPr>
        <w:t>.3.30.4</w:t>
      </w:r>
      <w:r w:rsidRPr="003F0F35">
        <w:rPr>
          <w:noProof/>
          <w:lang w:val="en-US"/>
        </w:rPr>
        <w:tab/>
        <w:t>Notifications</w:t>
      </w:r>
      <w:r>
        <w:rPr>
          <w:noProof/>
        </w:rPr>
        <w:tab/>
      </w:r>
      <w:r>
        <w:rPr>
          <w:noProof/>
        </w:rPr>
        <w:fldChar w:fldCharType="begin" w:fldLock="1"/>
      </w:r>
      <w:r>
        <w:rPr>
          <w:noProof/>
        </w:rPr>
        <w:instrText xml:space="preserve"> PAGEREF _Toc202520459 \h </w:instrText>
      </w:r>
      <w:r>
        <w:rPr>
          <w:noProof/>
        </w:rPr>
      </w:r>
      <w:r>
        <w:rPr>
          <w:noProof/>
        </w:rPr>
        <w:fldChar w:fldCharType="separate"/>
      </w:r>
      <w:r>
        <w:rPr>
          <w:noProof/>
        </w:rPr>
        <w:t>45</w:t>
      </w:r>
      <w:r>
        <w:rPr>
          <w:noProof/>
        </w:rPr>
        <w:fldChar w:fldCharType="end"/>
      </w:r>
    </w:p>
    <w:p w14:paraId="753AE07C" w14:textId="0EF74667"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_Toc202520460 \h </w:instrText>
      </w:r>
      <w:r>
        <w:rPr>
          <w:noProof/>
        </w:rPr>
      </w:r>
      <w:r>
        <w:rPr>
          <w:noProof/>
        </w:rPr>
        <w:fldChar w:fldCharType="separate"/>
      </w:r>
      <w:r>
        <w:rPr>
          <w:noProof/>
        </w:rPr>
        <w:t>45</w:t>
      </w:r>
      <w:r>
        <w:rPr>
          <w:noProof/>
        </w:rPr>
        <w:fldChar w:fldCharType="end"/>
      </w:r>
    </w:p>
    <w:p w14:paraId="6EC2DCAC" w14:textId="35818DE5"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_Toc202520461 \h </w:instrText>
      </w:r>
      <w:r>
        <w:rPr>
          <w:noProof/>
        </w:rPr>
      </w:r>
      <w:r>
        <w:rPr>
          <w:noProof/>
        </w:rPr>
        <w:fldChar w:fldCharType="separate"/>
      </w:r>
      <w:r>
        <w:rPr>
          <w:noProof/>
        </w:rPr>
        <w:t>45</w:t>
      </w:r>
      <w:r>
        <w:rPr>
          <w:noProof/>
        </w:rPr>
        <w:fldChar w:fldCharType="end"/>
      </w:r>
    </w:p>
    <w:p w14:paraId="4498946A" w14:textId="28E7BF33"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_Toc202520462 \h </w:instrText>
      </w:r>
      <w:r>
        <w:rPr>
          <w:noProof/>
        </w:rPr>
      </w:r>
      <w:r>
        <w:rPr>
          <w:noProof/>
        </w:rPr>
        <w:fldChar w:fldCharType="separate"/>
      </w:r>
      <w:r>
        <w:rPr>
          <w:noProof/>
        </w:rPr>
        <w:t>57</w:t>
      </w:r>
      <w:r>
        <w:rPr>
          <w:noProof/>
        </w:rPr>
        <w:fldChar w:fldCharType="end"/>
      </w:r>
    </w:p>
    <w:p w14:paraId="2C828FEF" w14:textId="065E50DA"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_Toc202520463 \h </w:instrText>
      </w:r>
      <w:r>
        <w:rPr>
          <w:noProof/>
        </w:rPr>
      </w:r>
      <w:r>
        <w:rPr>
          <w:noProof/>
        </w:rPr>
        <w:fldChar w:fldCharType="separate"/>
      </w:r>
      <w:r>
        <w:rPr>
          <w:noProof/>
        </w:rPr>
        <w:t>57</w:t>
      </w:r>
      <w:r>
        <w:rPr>
          <w:noProof/>
        </w:rPr>
        <w:fldChar w:fldCharType="end"/>
      </w:r>
    </w:p>
    <w:p w14:paraId="27D88D1B" w14:textId="67E550E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_Toc202520464 \h </w:instrText>
      </w:r>
      <w:r>
        <w:rPr>
          <w:noProof/>
        </w:rPr>
      </w:r>
      <w:r>
        <w:rPr>
          <w:noProof/>
        </w:rPr>
        <w:fldChar w:fldCharType="separate"/>
      </w:r>
      <w:r>
        <w:rPr>
          <w:noProof/>
        </w:rPr>
        <w:t>57</w:t>
      </w:r>
      <w:r>
        <w:rPr>
          <w:noProof/>
        </w:rPr>
        <w:fldChar w:fldCharType="end"/>
      </w:r>
    </w:p>
    <w:p w14:paraId="39AA1103" w14:textId="1244075D"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_Toc202520465 \h </w:instrText>
      </w:r>
      <w:r>
        <w:rPr>
          <w:noProof/>
        </w:rPr>
      </w:r>
      <w:r>
        <w:rPr>
          <w:noProof/>
        </w:rPr>
        <w:fldChar w:fldCharType="separate"/>
      </w:r>
      <w:r>
        <w:rPr>
          <w:noProof/>
        </w:rPr>
        <w:t>57</w:t>
      </w:r>
      <w:r>
        <w:rPr>
          <w:noProof/>
        </w:rPr>
        <w:fldChar w:fldCharType="end"/>
      </w:r>
    </w:p>
    <w:p w14:paraId="4C5B6F83" w14:textId="44EB0FE8"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_Toc202520466 \h </w:instrText>
      </w:r>
      <w:r>
        <w:rPr>
          <w:noProof/>
        </w:rPr>
      </w:r>
      <w:r>
        <w:rPr>
          <w:noProof/>
        </w:rPr>
        <w:fldChar w:fldCharType="separate"/>
      </w:r>
      <w:r>
        <w:rPr>
          <w:noProof/>
        </w:rPr>
        <w:t>57</w:t>
      </w:r>
      <w:r>
        <w:rPr>
          <w:noProof/>
        </w:rPr>
        <w:fldChar w:fldCharType="end"/>
      </w:r>
    </w:p>
    <w:p w14:paraId="6AD1E31B" w14:textId="19FECE98"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_Toc202520467 \h </w:instrText>
      </w:r>
      <w:r>
        <w:rPr>
          <w:noProof/>
        </w:rPr>
      </w:r>
      <w:r>
        <w:rPr>
          <w:noProof/>
        </w:rPr>
        <w:fldChar w:fldCharType="separate"/>
      </w:r>
      <w:r>
        <w:rPr>
          <w:noProof/>
        </w:rPr>
        <w:t>57</w:t>
      </w:r>
      <w:r>
        <w:rPr>
          <w:noProof/>
        </w:rPr>
        <w:fldChar w:fldCharType="end"/>
      </w:r>
    </w:p>
    <w:p w14:paraId="11027FF1" w14:textId="245CD876"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_Toc202520468 \h </w:instrText>
      </w:r>
      <w:r>
        <w:rPr>
          <w:noProof/>
        </w:rPr>
      </w:r>
      <w:r>
        <w:rPr>
          <w:noProof/>
        </w:rPr>
        <w:fldChar w:fldCharType="separate"/>
      </w:r>
      <w:r>
        <w:rPr>
          <w:noProof/>
        </w:rPr>
        <w:t>59</w:t>
      </w:r>
      <w:r>
        <w:rPr>
          <w:noProof/>
        </w:rPr>
        <w:fldChar w:fldCharType="end"/>
      </w:r>
    </w:p>
    <w:p w14:paraId="27F30137" w14:textId="301F0FD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_Toc202520469 \h </w:instrText>
      </w:r>
      <w:r>
        <w:rPr>
          <w:noProof/>
        </w:rPr>
      </w:r>
      <w:r>
        <w:rPr>
          <w:noProof/>
        </w:rPr>
        <w:fldChar w:fldCharType="separate"/>
      </w:r>
      <w:r>
        <w:rPr>
          <w:noProof/>
        </w:rPr>
        <w:t>60</w:t>
      </w:r>
      <w:r>
        <w:rPr>
          <w:noProof/>
        </w:rPr>
        <w:fldChar w:fldCharType="end"/>
      </w:r>
    </w:p>
    <w:p w14:paraId="30826B74" w14:textId="3696CF42"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_Toc202520470 \h </w:instrText>
      </w:r>
      <w:r>
        <w:rPr>
          <w:noProof/>
        </w:rPr>
      </w:r>
      <w:r>
        <w:rPr>
          <w:noProof/>
        </w:rPr>
        <w:fldChar w:fldCharType="separate"/>
      </w:r>
      <w:r>
        <w:rPr>
          <w:noProof/>
        </w:rPr>
        <w:t>60</w:t>
      </w:r>
      <w:r>
        <w:rPr>
          <w:noProof/>
        </w:rPr>
        <w:fldChar w:fldCharType="end"/>
      </w:r>
    </w:p>
    <w:p w14:paraId="16611E21" w14:textId="24138092"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_Toc202520471 \h </w:instrText>
      </w:r>
      <w:r>
        <w:rPr>
          <w:noProof/>
        </w:rPr>
      </w:r>
      <w:r>
        <w:rPr>
          <w:noProof/>
        </w:rPr>
        <w:fldChar w:fldCharType="separate"/>
      </w:r>
      <w:r>
        <w:rPr>
          <w:noProof/>
        </w:rPr>
        <w:t>60</w:t>
      </w:r>
      <w:r>
        <w:rPr>
          <w:noProof/>
        </w:rPr>
        <w:fldChar w:fldCharType="end"/>
      </w:r>
    </w:p>
    <w:p w14:paraId="26CD9B6D" w14:textId="62684656"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_Toc202520472 \h </w:instrText>
      </w:r>
      <w:r>
        <w:rPr>
          <w:noProof/>
        </w:rPr>
      </w:r>
      <w:r>
        <w:rPr>
          <w:noProof/>
        </w:rPr>
        <w:fldChar w:fldCharType="separate"/>
      </w:r>
      <w:r>
        <w:rPr>
          <w:noProof/>
        </w:rPr>
        <w:t>61</w:t>
      </w:r>
      <w:r>
        <w:rPr>
          <w:noProof/>
        </w:rPr>
        <w:fldChar w:fldCharType="end"/>
      </w:r>
    </w:p>
    <w:p w14:paraId="38D06A5B" w14:textId="43500563"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_Toc202520473 \h </w:instrText>
      </w:r>
      <w:r>
        <w:rPr>
          <w:noProof/>
        </w:rPr>
      </w:r>
      <w:r>
        <w:rPr>
          <w:noProof/>
        </w:rPr>
        <w:fldChar w:fldCharType="separate"/>
      </w:r>
      <w:r>
        <w:rPr>
          <w:noProof/>
        </w:rPr>
        <w:t>61</w:t>
      </w:r>
      <w:r>
        <w:rPr>
          <w:noProof/>
        </w:rPr>
        <w:fldChar w:fldCharType="end"/>
      </w:r>
    </w:p>
    <w:p w14:paraId="2E8D0305" w14:textId="3FAACBA4"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_Toc202520474 \h </w:instrText>
      </w:r>
      <w:r>
        <w:rPr>
          <w:noProof/>
        </w:rPr>
      </w:r>
      <w:r>
        <w:rPr>
          <w:noProof/>
        </w:rPr>
        <w:fldChar w:fldCharType="separate"/>
      </w:r>
      <w:r>
        <w:rPr>
          <w:noProof/>
        </w:rPr>
        <w:t>61</w:t>
      </w:r>
      <w:r>
        <w:rPr>
          <w:noProof/>
        </w:rPr>
        <w:fldChar w:fldCharType="end"/>
      </w:r>
    </w:p>
    <w:p w14:paraId="72B9A81C" w14:textId="117C0200"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_Toc202520475 \h </w:instrText>
      </w:r>
      <w:r>
        <w:rPr>
          <w:noProof/>
        </w:rPr>
      </w:r>
      <w:r>
        <w:rPr>
          <w:noProof/>
        </w:rPr>
        <w:fldChar w:fldCharType="separate"/>
      </w:r>
      <w:r>
        <w:rPr>
          <w:noProof/>
        </w:rPr>
        <w:t>62</w:t>
      </w:r>
      <w:r>
        <w:rPr>
          <w:noProof/>
        </w:rPr>
        <w:fldChar w:fldCharType="end"/>
      </w:r>
    </w:p>
    <w:p w14:paraId="57733D72" w14:textId="304E6528"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_Toc202520476 \h </w:instrText>
      </w:r>
      <w:r>
        <w:rPr>
          <w:noProof/>
        </w:rPr>
      </w:r>
      <w:r>
        <w:rPr>
          <w:noProof/>
        </w:rPr>
        <w:fldChar w:fldCharType="separate"/>
      </w:r>
      <w:r>
        <w:rPr>
          <w:noProof/>
        </w:rPr>
        <w:t>62</w:t>
      </w:r>
      <w:r>
        <w:rPr>
          <w:noProof/>
        </w:rPr>
        <w:fldChar w:fldCharType="end"/>
      </w:r>
    </w:p>
    <w:p w14:paraId="7B09213E" w14:textId="73AA15EB" w:rsidR="00B07185" w:rsidRDefault="00B07185">
      <w:pPr>
        <w:pStyle w:val="TOC5"/>
        <w:rPr>
          <w:rFonts w:asciiTheme="minorHAnsi" w:eastAsiaTheme="minorEastAsia" w:hAnsiTheme="minorHAnsi" w:cstheme="minorBidi"/>
          <w:noProof/>
          <w:kern w:val="2"/>
          <w:sz w:val="24"/>
          <w:szCs w:val="24"/>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_Toc202520477 \h </w:instrText>
      </w:r>
      <w:r>
        <w:rPr>
          <w:noProof/>
        </w:rPr>
      </w:r>
      <w:r>
        <w:rPr>
          <w:noProof/>
        </w:rPr>
        <w:fldChar w:fldCharType="separate"/>
      </w:r>
      <w:r>
        <w:rPr>
          <w:noProof/>
        </w:rPr>
        <w:t>62</w:t>
      </w:r>
      <w:r>
        <w:rPr>
          <w:noProof/>
        </w:rPr>
        <w:fldChar w:fldCharType="end"/>
      </w:r>
    </w:p>
    <w:p w14:paraId="284D37C5" w14:textId="5A90CE5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_Toc202520478 \h </w:instrText>
      </w:r>
      <w:r>
        <w:rPr>
          <w:noProof/>
        </w:rPr>
      </w:r>
      <w:r>
        <w:rPr>
          <w:noProof/>
        </w:rPr>
        <w:fldChar w:fldCharType="separate"/>
      </w:r>
      <w:r>
        <w:rPr>
          <w:noProof/>
        </w:rPr>
        <w:t>62</w:t>
      </w:r>
      <w:r>
        <w:rPr>
          <w:noProof/>
        </w:rPr>
        <w:fldChar w:fldCharType="end"/>
      </w:r>
    </w:p>
    <w:p w14:paraId="356137F0" w14:textId="6666189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_Toc202520479 \h </w:instrText>
      </w:r>
      <w:r>
        <w:rPr>
          <w:noProof/>
        </w:rPr>
      </w:r>
      <w:r>
        <w:rPr>
          <w:noProof/>
        </w:rPr>
        <w:fldChar w:fldCharType="separate"/>
      </w:r>
      <w:r>
        <w:rPr>
          <w:noProof/>
        </w:rPr>
        <w:t>63</w:t>
      </w:r>
      <w:r>
        <w:rPr>
          <w:noProof/>
        </w:rPr>
        <w:fldChar w:fldCharType="end"/>
      </w:r>
    </w:p>
    <w:p w14:paraId="6DABD4F1" w14:textId="4DE70DF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_Toc202520480 \h </w:instrText>
      </w:r>
      <w:r>
        <w:rPr>
          <w:noProof/>
        </w:rPr>
      </w:r>
      <w:r>
        <w:rPr>
          <w:noProof/>
        </w:rPr>
        <w:fldChar w:fldCharType="separate"/>
      </w:r>
      <w:r>
        <w:rPr>
          <w:noProof/>
        </w:rPr>
        <w:t>64</w:t>
      </w:r>
      <w:r>
        <w:rPr>
          <w:noProof/>
        </w:rPr>
        <w:fldChar w:fldCharType="end"/>
      </w:r>
    </w:p>
    <w:p w14:paraId="74150AD2" w14:textId="562DE8A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_Toc202520481 \h </w:instrText>
      </w:r>
      <w:r>
        <w:rPr>
          <w:noProof/>
        </w:rPr>
      </w:r>
      <w:r>
        <w:rPr>
          <w:noProof/>
        </w:rPr>
        <w:fldChar w:fldCharType="separate"/>
      </w:r>
      <w:r>
        <w:rPr>
          <w:noProof/>
        </w:rPr>
        <w:t>66</w:t>
      </w:r>
      <w:r>
        <w:rPr>
          <w:noProof/>
        </w:rPr>
        <w:fldChar w:fldCharType="end"/>
      </w:r>
    </w:p>
    <w:p w14:paraId="664D226F" w14:textId="5576ED9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_Toc202520482 \h </w:instrText>
      </w:r>
      <w:r>
        <w:rPr>
          <w:noProof/>
        </w:rPr>
      </w:r>
      <w:r>
        <w:rPr>
          <w:noProof/>
        </w:rPr>
        <w:fldChar w:fldCharType="separate"/>
      </w:r>
      <w:r>
        <w:rPr>
          <w:noProof/>
        </w:rPr>
        <w:t>66</w:t>
      </w:r>
      <w:r>
        <w:rPr>
          <w:noProof/>
        </w:rPr>
        <w:fldChar w:fldCharType="end"/>
      </w:r>
    </w:p>
    <w:p w14:paraId="382ED7D0" w14:textId="3457E319"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7.1.3.2</w:t>
      </w:r>
      <w:r>
        <w:rPr>
          <w:noProof/>
        </w:rPr>
        <w:tab/>
        <w:t>ECS termination</w:t>
      </w:r>
      <w:r>
        <w:rPr>
          <w:noProof/>
        </w:rPr>
        <w:tab/>
      </w:r>
      <w:r>
        <w:rPr>
          <w:noProof/>
        </w:rPr>
        <w:fldChar w:fldCharType="begin" w:fldLock="1"/>
      </w:r>
      <w:r>
        <w:rPr>
          <w:noProof/>
        </w:rPr>
        <w:instrText xml:space="preserve"> PAGEREF _Toc202520483 \h </w:instrText>
      </w:r>
      <w:r>
        <w:rPr>
          <w:noProof/>
        </w:rPr>
      </w:r>
      <w:r>
        <w:rPr>
          <w:noProof/>
        </w:rPr>
        <w:fldChar w:fldCharType="separate"/>
      </w:r>
      <w:r>
        <w:rPr>
          <w:noProof/>
        </w:rPr>
        <w:t>68</w:t>
      </w:r>
      <w:r>
        <w:rPr>
          <w:noProof/>
        </w:rPr>
        <w:fldChar w:fldCharType="end"/>
      </w:r>
    </w:p>
    <w:p w14:paraId="781A1815" w14:textId="69477327"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_Toc202520484 \h </w:instrText>
      </w:r>
      <w:r>
        <w:rPr>
          <w:noProof/>
        </w:rPr>
      </w:r>
      <w:r>
        <w:rPr>
          <w:noProof/>
        </w:rPr>
        <w:fldChar w:fldCharType="separate"/>
      </w:r>
      <w:r>
        <w:rPr>
          <w:noProof/>
        </w:rPr>
        <w:t>68</w:t>
      </w:r>
      <w:r>
        <w:rPr>
          <w:noProof/>
        </w:rPr>
        <w:fldChar w:fldCharType="end"/>
      </w:r>
    </w:p>
    <w:p w14:paraId="1C1ACF73" w14:textId="530FA67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_Toc202520485 \h </w:instrText>
      </w:r>
      <w:r>
        <w:rPr>
          <w:noProof/>
        </w:rPr>
      </w:r>
      <w:r>
        <w:rPr>
          <w:noProof/>
        </w:rPr>
        <w:fldChar w:fldCharType="separate"/>
      </w:r>
      <w:r>
        <w:rPr>
          <w:noProof/>
        </w:rPr>
        <w:t>69</w:t>
      </w:r>
      <w:r>
        <w:rPr>
          <w:noProof/>
        </w:rPr>
        <w:fldChar w:fldCharType="end"/>
      </w:r>
    </w:p>
    <w:p w14:paraId="4B951EF5" w14:textId="5779EF93"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_Toc202520486 \h </w:instrText>
      </w:r>
      <w:r>
        <w:rPr>
          <w:noProof/>
        </w:rPr>
      </w:r>
      <w:r>
        <w:rPr>
          <w:noProof/>
        </w:rPr>
        <w:fldChar w:fldCharType="separate"/>
      </w:r>
      <w:r>
        <w:rPr>
          <w:noProof/>
        </w:rPr>
        <w:t>70</w:t>
      </w:r>
      <w:r>
        <w:rPr>
          <w:noProof/>
        </w:rPr>
        <w:fldChar w:fldCharType="end"/>
      </w:r>
    </w:p>
    <w:p w14:paraId="32D16EFA" w14:textId="4C55EDC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_Toc202520487 \h </w:instrText>
      </w:r>
      <w:r>
        <w:rPr>
          <w:noProof/>
        </w:rPr>
      </w:r>
      <w:r>
        <w:rPr>
          <w:noProof/>
        </w:rPr>
        <w:fldChar w:fldCharType="separate"/>
      </w:r>
      <w:r>
        <w:rPr>
          <w:noProof/>
        </w:rPr>
        <w:t>70</w:t>
      </w:r>
      <w:r>
        <w:rPr>
          <w:noProof/>
        </w:rPr>
        <w:fldChar w:fldCharType="end"/>
      </w:r>
    </w:p>
    <w:p w14:paraId="279B3BB9" w14:textId="5741A7FD"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_Toc202520488 \h </w:instrText>
      </w:r>
      <w:r>
        <w:rPr>
          <w:noProof/>
        </w:rPr>
      </w:r>
      <w:r>
        <w:rPr>
          <w:noProof/>
        </w:rPr>
        <w:fldChar w:fldCharType="separate"/>
      </w:r>
      <w:r>
        <w:rPr>
          <w:noProof/>
        </w:rPr>
        <w:t>72</w:t>
      </w:r>
      <w:r>
        <w:rPr>
          <w:noProof/>
        </w:rPr>
        <w:fldChar w:fldCharType="end"/>
      </w:r>
    </w:p>
    <w:p w14:paraId="094EE5F4" w14:textId="49D38C0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_Toc202520489 \h </w:instrText>
      </w:r>
      <w:r>
        <w:rPr>
          <w:noProof/>
        </w:rPr>
      </w:r>
      <w:r>
        <w:rPr>
          <w:noProof/>
        </w:rPr>
        <w:fldChar w:fldCharType="separate"/>
      </w:r>
      <w:r>
        <w:rPr>
          <w:noProof/>
        </w:rPr>
        <w:t>73</w:t>
      </w:r>
      <w:r>
        <w:rPr>
          <w:noProof/>
        </w:rPr>
        <w:fldChar w:fldCharType="end"/>
      </w:r>
    </w:p>
    <w:p w14:paraId="32D86888" w14:textId="091F6493"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_Toc202520490 \h </w:instrText>
      </w:r>
      <w:r>
        <w:rPr>
          <w:noProof/>
        </w:rPr>
      </w:r>
      <w:r>
        <w:rPr>
          <w:noProof/>
        </w:rPr>
        <w:fldChar w:fldCharType="separate"/>
      </w:r>
      <w:r>
        <w:rPr>
          <w:noProof/>
        </w:rPr>
        <w:t>74</w:t>
      </w:r>
      <w:r>
        <w:rPr>
          <w:noProof/>
        </w:rPr>
        <w:fldChar w:fldCharType="end"/>
      </w:r>
    </w:p>
    <w:p w14:paraId="332EE74C" w14:textId="6F5F51F3"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_Toc202520491 \h </w:instrText>
      </w:r>
      <w:r>
        <w:rPr>
          <w:noProof/>
        </w:rPr>
      </w:r>
      <w:r>
        <w:rPr>
          <w:noProof/>
        </w:rPr>
        <w:fldChar w:fldCharType="separate"/>
      </w:r>
      <w:r>
        <w:rPr>
          <w:noProof/>
        </w:rPr>
        <w:t>74</w:t>
      </w:r>
      <w:r>
        <w:rPr>
          <w:noProof/>
        </w:rPr>
        <w:fldChar w:fldCharType="end"/>
      </w:r>
    </w:p>
    <w:p w14:paraId="296C29CC" w14:textId="0B797F9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_Toc202520492 \h </w:instrText>
      </w:r>
      <w:r>
        <w:rPr>
          <w:noProof/>
        </w:rPr>
      </w:r>
      <w:r>
        <w:rPr>
          <w:noProof/>
        </w:rPr>
        <w:fldChar w:fldCharType="separate"/>
      </w:r>
      <w:r>
        <w:rPr>
          <w:noProof/>
        </w:rPr>
        <w:t>74</w:t>
      </w:r>
      <w:r>
        <w:rPr>
          <w:noProof/>
        </w:rPr>
        <w:fldChar w:fldCharType="end"/>
      </w:r>
    </w:p>
    <w:p w14:paraId="358C531F" w14:textId="50F96B6E"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_Toc202520493 \h </w:instrText>
      </w:r>
      <w:r>
        <w:rPr>
          <w:noProof/>
        </w:rPr>
      </w:r>
      <w:r>
        <w:rPr>
          <w:noProof/>
        </w:rPr>
        <w:fldChar w:fldCharType="separate"/>
      </w:r>
      <w:r>
        <w:rPr>
          <w:noProof/>
        </w:rPr>
        <w:t>74</w:t>
      </w:r>
      <w:r>
        <w:rPr>
          <w:noProof/>
        </w:rPr>
        <w:fldChar w:fldCharType="end"/>
      </w:r>
    </w:p>
    <w:p w14:paraId="635DA832" w14:textId="2D4E917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_Toc202520494 \h </w:instrText>
      </w:r>
      <w:r>
        <w:rPr>
          <w:noProof/>
        </w:rPr>
      </w:r>
      <w:r>
        <w:rPr>
          <w:noProof/>
        </w:rPr>
        <w:fldChar w:fldCharType="separate"/>
      </w:r>
      <w:r>
        <w:rPr>
          <w:noProof/>
        </w:rPr>
        <w:t>74</w:t>
      </w:r>
      <w:r>
        <w:rPr>
          <w:noProof/>
        </w:rPr>
        <w:fldChar w:fldCharType="end"/>
      </w:r>
    </w:p>
    <w:p w14:paraId="1B0A8180" w14:textId="15DCA53C"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_Toc202520495 \h </w:instrText>
      </w:r>
      <w:r>
        <w:rPr>
          <w:noProof/>
        </w:rPr>
      </w:r>
      <w:r>
        <w:rPr>
          <w:noProof/>
        </w:rPr>
        <w:fldChar w:fldCharType="separate"/>
      </w:r>
      <w:r>
        <w:rPr>
          <w:noProof/>
        </w:rPr>
        <w:t>75</w:t>
      </w:r>
      <w:r>
        <w:rPr>
          <w:noProof/>
        </w:rPr>
        <w:fldChar w:fldCharType="end"/>
      </w:r>
    </w:p>
    <w:p w14:paraId="7D16BE39" w14:textId="35B3D39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_Toc202520496 \h </w:instrText>
      </w:r>
      <w:r>
        <w:rPr>
          <w:noProof/>
        </w:rPr>
      </w:r>
      <w:r>
        <w:rPr>
          <w:noProof/>
        </w:rPr>
        <w:fldChar w:fldCharType="separate"/>
      </w:r>
      <w:r>
        <w:rPr>
          <w:noProof/>
        </w:rPr>
        <w:t>76</w:t>
      </w:r>
      <w:r>
        <w:rPr>
          <w:noProof/>
        </w:rPr>
        <w:fldChar w:fldCharType="end"/>
      </w:r>
    </w:p>
    <w:p w14:paraId="6C8C8FC8" w14:textId="1843552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_Toc202520497 \h </w:instrText>
      </w:r>
      <w:r>
        <w:rPr>
          <w:noProof/>
        </w:rPr>
      </w:r>
      <w:r>
        <w:rPr>
          <w:noProof/>
        </w:rPr>
        <w:fldChar w:fldCharType="separate"/>
      </w:r>
      <w:r>
        <w:rPr>
          <w:noProof/>
        </w:rPr>
        <w:t>76</w:t>
      </w:r>
      <w:r>
        <w:rPr>
          <w:noProof/>
        </w:rPr>
        <w:fldChar w:fldCharType="end"/>
      </w:r>
    </w:p>
    <w:p w14:paraId="6774EE41" w14:textId="5B47685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_Toc202520498 \h </w:instrText>
      </w:r>
      <w:r>
        <w:rPr>
          <w:noProof/>
        </w:rPr>
      </w:r>
      <w:r>
        <w:rPr>
          <w:noProof/>
        </w:rPr>
        <w:fldChar w:fldCharType="separate"/>
      </w:r>
      <w:r>
        <w:rPr>
          <w:noProof/>
        </w:rPr>
        <w:t>77</w:t>
      </w:r>
      <w:r>
        <w:rPr>
          <w:noProof/>
        </w:rPr>
        <w:fldChar w:fldCharType="end"/>
      </w:r>
    </w:p>
    <w:p w14:paraId="0BE52489" w14:textId="018AD72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_Toc202520499 \h </w:instrText>
      </w:r>
      <w:r>
        <w:rPr>
          <w:noProof/>
        </w:rPr>
      </w:r>
      <w:r>
        <w:rPr>
          <w:noProof/>
        </w:rPr>
        <w:fldChar w:fldCharType="separate"/>
      </w:r>
      <w:r>
        <w:rPr>
          <w:noProof/>
        </w:rPr>
        <w:t>78</w:t>
      </w:r>
      <w:r>
        <w:rPr>
          <w:noProof/>
        </w:rPr>
        <w:fldChar w:fldCharType="end"/>
      </w:r>
    </w:p>
    <w:p w14:paraId="70B744FA" w14:textId="6118F6C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_Toc202520500 \h </w:instrText>
      </w:r>
      <w:r>
        <w:rPr>
          <w:noProof/>
        </w:rPr>
      </w:r>
      <w:r>
        <w:rPr>
          <w:noProof/>
        </w:rPr>
        <w:fldChar w:fldCharType="separate"/>
      </w:r>
      <w:r>
        <w:rPr>
          <w:noProof/>
        </w:rPr>
        <w:t>78</w:t>
      </w:r>
      <w:r>
        <w:rPr>
          <w:noProof/>
        </w:rPr>
        <w:fldChar w:fldCharType="end"/>
      </w:r>
    </w:p>
    <w:p w14:paraId="41DE2747" w14:textId="1B43F1E2"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_Toc202520501 \h </w:instrText>
      </w:r>
      <w:r>
        <w:rPr>
          <w:noProof/>
        </w:rPr>
      </w:r>
      <w:r>
        <w:rPr>
          <w:noProof/>
        </w:rPr>
        <w:fldChar w:fldCharType="separate"/>
      </w:r>
      <w:r>
        <w:rPr>
          <w:noProof/>
        </w:rPr>
        <w:t>79</w:t>
      </w:r>
      <w:r>
        <w:rPr>
          <w:noProof/>
        </w:rPr>
        <w:fldChar w:fldCharType="end"/>
      </w:r>
    </w:p>
    <w:p w14:paraId="02959D66" w14:textId="6104D7A6"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_Toc202520502 \h </w:instrText>
      </w:r>
      <w:r>
        <w:rPr>
          <w:noProof/>
        </w:rPr>
      </w:r>
      <w:r>
        <w:rPr>
          <w:noProof/>
        </w:rPr>
        <w:fldChar w:fldCharType="separate"/>
      </w:r>
      <w:r>
        <w:rPr>
          <w:noProof/>
        </w:rPr>
        <w:t>79</w:t>
      </w:r>
      <w:r>
        <w:rPr>
          <w:noProof/>
        </w:rPr>
        <w:fldChar w:fldCharType="end"/>
      </w:r>
    </w:p>
    <w:p w14:paraId="40C3F3EC" w14:textId="74D8A1B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_Toc202520503 \h </w:instrText>
      </w:r>
      <w:r>
        <w:rPr>
          <w:noProof/>
        </w:rPr>
      </w:r>
      <w:r>
        <w:rPr>
          <w:noProof/>
        </w:rPr>
        <w:fldChar w:fldCharType="separate"/>
      </w:r>
      <w:r>
        <w:rPr>
          <w:noProof/>
        </w:rPr>
        <w:t>79</w:t>
      </w:r>
      <w:r>
        <w:rPr>
          <w:noProof/>
        </w:rPr>
        <w:fldChar w:fldCharType="end"/>
      </w:r>
    </w:p>
    <w:p w14:paraId="38718279" w14:textId="717795DE"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_Toc202520504 \h </w:instrText>
      </w:r>
      <w:r>
        <w:rPr>
          <w:noProof/>
        </w:rPr>
      </w:r>
      <w:r>
        <w:rPr>
          <w:noProof/>
        </w:rPr>
        <w:fldChar w:fldCharType="separate"/>
      </w:r>
      <w:r>
        <w:rPr>
          <w:noProof/>
        </w:rPr>
        <w:t>79</w:t>
      </w:r>
      <w:r>
        <w:rPr>
          <w:noProof/>
        </w:rPr>
        <w:fldChar w:fldCharType="end"/>
      </w:r>
    </w:p>
    <w:p w14:paraId="75A72F59" w14:textId="42619CC7"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_Toc202520505 \h </w:instrText>
      </w:r>
      <w:r>
        <w:rPr>
          <w:noProof/>
        </w:rPr>
      </w:r>
      <w:r>
        <w:rPr>
          <w:noProof/>
        </w:rPr>
        <w:fldChar w:fldCharType="separate"/>
      </w:r>
      <w:r>
        <w:rPr>
          <w:noProof/>
        </w:rPr>
        <w:t>79</w:t>
      </w:r>
      <w:r>
        <w:rPr>
          <w:noProof/>
        </w:rPr>
        <w:fldChar w:fldCharType="end"/>
      </w:r>
    </w:p>
    <w:p w14:paraId="29D06FE8" w14:textId="4567E9E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_Toc202520506 \h </w:instrText>
      </w:r>
      <w:r>
        <w:rPr>
          <w:noProof/>
        </w:rPr>
      </w:r>
      <w:r>
        <w:rPr>
          <w:noProof/>
        </w:rPr>
        <w:fldChar w:fldCharType="separate"/>
      </w:r>
      <w:r>
        <w:rPr>
          <w:noProof/>
        </w:rPr>
        <w:t>79</w:t>
      </w:r>
      <w:r>
        <w:rPr>
          <w:noProof/>
        </w:rPr>
        <w:fldChar w:fldCharType="end"/>
      </w:r>
    </w:p>
    <w:p w14:paraId="3C61D373" w14:textId="375DE7E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_Toc202520507 \h </w:instrText>
      </w:r>
      <w:r>
        <w:rPr>
          <w:noProof/>
        </w:rPr>
      </w:r>
      <w:r>
        <w:rPr>
          <w:noProof/>
        </w:rPr>
        <w:fldChar w:fldCharType="separate"/>
      </w:r>
      <w:r>
        <w:rPr>
          <w:noProof/>
        </w:rPr>
        <w:t>79</w:t>
      </w:r>
      <w:r>
        <w:rPr>
          <w:noProof/>
        </w:rPr>
        <w:fldChar w:fldCharType="end"/>
      </w:r>
    </w:p>
    <w:p w14:paraId="0FF9B726" w14:textId="59B9EB6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_Toc202520508 \h </w:instrText>
      </w:r>
      <w:r>
        <w:rPr>
          <w:noProof/>
        </w:rPr>
      </w:r>
      <w:r>
        <w:rPr>
          <w:noProof/>
        </w:rPr>
        <w:fldChar w:fldCharType="separate"/>
      </w:r>
      <w:r>
        <w:rPr>
          <w:noProof/>
        </w:rPr>
        <w:t>80</w:t>
      </w:r>
      <w:r>
        <w:rPr>
          <w:noProof/>
        </w:rPr>
        <w:fldChar w:fldCharType="end"/>
      </w:r>
    </w:p>
    <w:p w14:paraId="79F3F482" w14:textId="79206140"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_Toc202520509 \h </w:instrText>
      </w:r>
      <w:r>
        <w:rPr>
          <w:noProof/>
        </w:rPr>
      </w:r>
      <w:r>
        <w:rPr>
          <w:noProof/>
        </w:rPr>
        <w:fldChar w:fldCharType="separate"/>
      </w:r>
      <w:r>
        <w:rPr>
          <w:noProof/>
        </w:rPr>
        <w:t>80</w:t>
      </w:r>
      <w:r>
        <w:rPr>
          <w:noProof/>
        </w:rPr>
        <w:fldChar w:fldCharType="end"/>
      </w:r>
    </w:p>
    <w:p w14:paraId="1EF818EA" w14:textId="7D4C235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_Toc202520510 \h </w:instrText>
      </w:r>
      <w:r>
        <w:rPr>
          <w:noProof/>
        </w:rPr>
      </w:r>
      <w:r>
        <w:rPr>
          <w:noProof/>
        </w:rPr>
        <w:fldChar w:fldCharType="separate"/>
      </w:r>
      <w:r>
        <w:rPr>
          <w:noProof/>
        </w:rPr>
        <w:t>80</w:t>
      </w:r>
      <w:r>
        <w:rPr>
          <w:noProof/>
        </w:rPr>
        <w:fldChar w:fldCharType="end"/>
      </w:r>
    </w:p>
    <w:p w14:paraId="2EE07BE3" w14:textId="533B6EF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_Toc202520511 \h </w:instrText>
      </w:r>
      <w:r>
        <w:rPr>
          <w:noProof/>
        </w:rPr>
      </w:r>
      <w:r>
        <w:rPr>
          <w:noProof/>
        </w:rPr>
        <w:fldChar w:fldCharType="separate"/>
      </w:r>
      <w:r>
        <w:rPr>
          <w:noProof/>
        </w:rPr>
        <w:t>80</w:t>
      </w:r>
      <w:r>
        <w:rPr>
          <w:noProof/>
        </w:rPr>
        <w:fldChar w:fldCharType="end"/>
      </w:r>
    </w:p>
    <w:p w14:paraId="74FD73C0" w14:textId="553A9E9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_Toc202520512 \h </w:instrText>
      </w:r>
      <w:r>
        <w:rPr>
          <w:noProof/>
        </w:rPr>
      </w:r>
      <w:r>
        <w:rPr>
          <w:noProof/>
        </w:rPr>
        <w:fldChar w:fldCharType="separate"/>
      </w:r>
      <w:r>
        <w:rPr>
          <w:noProof/>
        </w:rPr>
        <w:t>81</w:t>
      </w:r>
      <w:r>
        <w:rPr>
          <w:noProof/>
        </w:rPr>
        <w:fldChar w:fldCharType="end"/>
      </w:r>
    </w:p>
    <w:p w14:paraId="3A4E871C" w14:textId="754B0F25"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_Toc202520513 \h </w:instrText>
      </w:r>
      <w:r>
        <w:rPr>
          <w:noProof/>
        </w:rPr>
      </w:r>
      <w:r>
        <w:rPr>
          <w:noProof/>
        </w:rPr>
        <w:fldChar w:fldCharType="separate"/>
      </w:r>
      <w:r>
        <w:rPr>
          <w:noProof/>
        </w:rPr>
        <w:t>84</w:t>
      </w:r>
      <w:r>
        <w:rPr>
          <w:noProof/>
        </w:rPr>
        <w:fldChar w:fldCharType="end"/>
      </w:r>
    </w:p>
    <w:p w14:paraId="71A20879" w14:textId="673FEF2F"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_Toc202520514 \h </w:instrText>
      </w:r>
      <w:r>
        <w:rPr>
          <w:noProof/>
        </w:rPr>
      </w:r>
      <w:r>
        <w:rPr>
          <w:noProof/>
        </w:rPr>
        <w:fldChar w:fldCharType="separate"/>
      </w:r>
      <w:r>
        <w:rPr>
          <w:noProof/>
        </w:rPr>
        <w:t>86</w:t>
      </w:r>
      <w:r>
        <w:rPr>
          <w:noProof/>
        </w:rPr>
        <w:fldChar w:fldCharType="end"/>
      </w:r>
    </w:p>
    <w:p w14:paraId="702BF8D9" w14:textId="0262516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_Toc202520515 \h </w:instrText>
      </w:r>
      <w:r>
        <w:rPr>
          <w:noProof/>
        </w:rPr>
      </w:r>
      <w:r>
        <w:rPr>
          <w:noProof/>
        </w:rPr>
        <w:fldChar w:fldCharType="separate"/>
      </w:r>
      <w:r>
        <w:rPr>
          <w:noProof/>
        </w:rPr>
        <w:t>86</w:t>
      </w:r>
      <w:r>
        <w:rPr>
          <w:noProof/>
        </w:rPr>
        <w:fldChar w:fldCharType="end"/>
      </w:r>
    </w:p>
    <w:p w14:paraId="61F69670" w14:textId="1D688BB2"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_Toc202520516 \h </w:instrText>
      </w:r>
      <w:r>
        <w:rPr>
          <w:noProof/>
        </w:rPr>
      </w:r>
      <w:r>
        <w:rPr>
          <w:noProof/>
        </w:rPr>
        <w:fldChar w:fldCharType="separate"/>
      </w:r>
      <w:r>
        <w:rPr>
          <w:noProof/>
        </w:rPr>
        <w:t>86</w:t>
      </w:r>
      <w:r>
        <w:rPr>
          <w:noProof/>
        </w:rPr>
        <w:fldChar w:fldCharType="end"/>
      </w:r>
    </w:p>
    <w:p w14:paraId="4BF63F66" w14:textId="7E9F379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_Toc202520517 \h </w:instrText>
      </w:r>
      <w:r>
        <w:rPr>
          <w:noProof/>
        </w:rPr>
      </w:r>
      <w:r>
        <w:rPr>
          <w:noProof/>
        </w:rPr>
        <w:fldChar w:fldCharType="separate"/>
      </w:r>
      <w:r>
        <w:rPr>
          <w:noProof/>
        </w:rPr>
        <w:t>88</w:t>
      </w:r>
      <w:r>
        <w:rPr>
          <w:noProof/>
        </w:rPr>
        <w:fldChar w:fldCharType="end"/>
      </w:r>
    </w:p>
    <w:p w14:paraId="40EAF76F" w14:textId="30BEB380"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_Toc202520518 \h </w:instrText>
      </w:r>
      <w:r>
        <w:rPr>
          <w:noProof/>
        </w:rPr>
      </w:r>
      <w:r>
        <w:rPr>
          <w:noProof/>
        </w:rPr>
        <w:fldChar w:fldCharType="separate"/>
      </w:r>
      <w:r>
        <w:rPr>
          <w:noProof/>
        </w:rPr>
        <w:t>88</w:t>
      </w:r>
      <w:r>
        <w:rPr>
          <w:noProof/>
        </w:rPr>
        <w:fldChar w:fldCharType="end"/>
      </w:r>
    </w:p>
    <w:p w14:paraId="11232CD4" w14:textId="2D5881D3"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_Toc202520519 \h </w:instrText>
      </w:r>
      <w:r>
        <w:rPr>
          <w:noProof/>
        </w:rPr>
      </w:r>
      <w:r>
        <w:rPr>
          <w:noProof/>
        </w:rPr>
        <w:fldChar w:fldCharType="separate"/>
      </w:r>
      <w:r>
        <w:rPr>
          <w:noProof/>
        </w:rPr>
        <w:t>89</w:t>
      </w:r>
      <w:r>
        <w:rPr>
          <w:noProof/>
        </w:rPr>
        <w:fldChar w:fldCharType="end"/>
      </w:r>
    </w:p>
    <w:p w14:paraId="0D7B69C8" w14:textId="298B1F0A"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_Toc202520520 \h </w:instrText>
      </w:r>
      <w:r>
        <w:rPr>
          <w:noProof/>
        </w:rPr>
      </w:r>
      <w:r>
        <w:rPr>
          <w:noProof/>
        </w:rPr>
        <w:fldChar w:fldCharType="separate"/>
      </w:r>
      <w:r>
        <w:rPr>
          <w:noProof/>
        </w:rPr>
        <w:t>89</w:t>
      </w:r>
      <w:r>
        <w:rPr>
          <w:noProof/>
        </w:rPr>
        <w:fldChar w:fldCharType="end"/>
      </w:r>
    </w:p>
    <w:p w14:paraId="5295C9F0" w14:textId="4E57BCF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_Toc202520521 \h </w:instrText>
      </w:r>
      <w:r>
        <w:rPr>
          <w:noProof/>
        </w:rPr>
      </w:r>
      <w:r>
        <w:rPr>
          <w:noProof/>
        </w:rPr>
        <w:fldChar w:fldCharType="separate"/>
      </w:r>
      <w:r>
        <w:rPr>
          <w:noProof/>
        </w:rPr>
        <w:t>89</w:t>
      </w:r>
      <w:r>
        <w:rPr>
          <w:noProof/>
        </w:rPr>
        <w:fldChar w:fldCharType="end"/>
      </w:r>
    </w:p>
    <w:p w14:paraId="5770E370" w14:textId="41527A67"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_Toc202520522 \h </w:instrText>
      </w:r>
      <w:r>
        <w:rPr>
          <w:noProof/>
        </w:rPr>
      </w:r>
      <w:r>
        <w:rPr>
          <w:noProof/>
        </w:rPr>
        <w:fldChar w:fldCharType="separate"/>
      </w:r>
      <w:r>
        <w:rPr>
          <w:noProof/>
        </w:rPr>
        <w:t>90</w:t>
      </w:r>
      <w:r>
        <w:rPr>
          <w:noProof/>
        </w:rPr>
        <w:fldChar w:fldCharType="end"/>
      </w:r>
    </w:p>
    <w:p w14:paraId="20D22511" w14:textId="5E6C04E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_Toc202520523 \h </w:instrText>
      </w:r>
      <w:r>
        <w:rPr>
          <w:noProof/>
        </w:rPr>
      </w:r>
      <w:r>
        <w:rPr>
          <w:noProof/>
        </w:rPr>
        <w:fldChar w:fldCharType="separate"/>
      </w:r>
      <w:r>
        <w:rPr>
          <w:noProof/>
        </w:rPr>
        <w:t>90</w:t>
      </w:r>
      <w:r>
        <w:rPr>
          <w:noProof/>
        </w:rPr>
        <w:fldChar w:fldCharType="end"/>
      </w:r>
    </w:p>
    <w:p w14:paraId="38E4CDCD" w14:textId="3D4F71A0"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_Toc202520524 \h </w:instrText>
      </w:r>
      <w:r>
        <w:rPr>
          <w:noProof/>
        </w:rPr>
      </w:r>
      <w:r>
        <w:rPr>
          <w:noProof/>
        </w:rPr>
        <w:fldChar w:fldCharType="separate"/>
      </w:r>
      <w:r>
        <w:rPr>
          <w:noProof/>
        </w:rPr>
        <w:t>90</w:t>
      </w:r>
      <w:r>
        <w:rPr>
          <w:noProof/>
        </w:rPr>
        <w:fldChar w:fldCharType="end"/>
      </w:r>
    </w:p>
    <w:p w14:paraId="3CB7F608" w14:textId="49E1E80B"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_Toc202520525 \h </w:instrText>
      </w:r>
      <w:r>
        <w:rPr>
          <w:noProof/>
        </w:rPr>
      </w:r>
      <w:r>
        <w:rPr>
          <w:noProof/>
        </w:rPr>
        <w:fldChar w:fldCharType="separate"/>
      </w:r>
      <w:r>
        <w:rPr>
          <w:noProof/>
        </w:rPr>
        <w:t>90</w:t>
      </w:r>
      <w:r>
        <w:rPr>
          <w:noProof/>
        </w:rPr>
        <w:fldChar w:fldCharType="end"/>
      </w:r>
    </w:p>
    <w:p w14:paraId="78667276" w14:textId="24EE2C2F"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_Toc202520526 \h </w:instrText>
      </w:r>
      <w:r>
        <w:rPr>
          <w:noProof/>
        </w:rPr>
      </w:r>
      <w:r>
        <w:rPr>
          <w:noProof/>
        </w:rPr>
        <w:fldChar w:fldCharType="separate"/>
      </w:r>
      <w:r>
        <w:rPr>
          <w:noProof/>
        </w:rPr>
        <w:t>91</w:t>
      </w:r>
      <w:r>
        <w:rPr>
          <w:noProof/>
        </w:rPr>
        <w:fldChar w:fldCharType="end"/>
      </w:r>
    </w:p>
    <w:p w14:paraId="0D4205BE" w14:textId="19706DB5"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_Toc202520527 \h </w:instrText>
      </w:r>
      <w:r>
        <w:rPr>
          <w:noProof/>
        </w:rPr>
      </w:r>
      <w:r>
        <w:rPr>
          <w:noProof/>
        </w:rPr>
        <w:fldChar w:fldCharType="separate"/>
      </w:r>
      <w:r>
        <w:rPr>
          <w:noProof/>
        </w:rPr>
        <w:t>91</w:t>
      </w:r>
      <w:r>
        <w:rPr>
          <w:noProof/>
        </w:rPr>
        <w:fldChar w:fldCharType="end"/>
      </w:r>
    </w:p>
    <w:p w14:paraId="38E2FAA7" w14:textId="7D9D4CCA"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_Toc202520528 \h </w:instrText>
      </w:r>
      <w:r>
        <w:rPr>
          <w:noProof/>
        </w:rPr>
      </w:r>
      <w:r>
        <w:rPr>
          <w:noProof/>
        </w:rPr>
        <w:fldChar w:fldCharType="separate"/>
      </w:r>
      <w:r>
        <w:rPr>
          <w:noProof/>
        </w:rPr>
        <w:t>91</w:t>
      </w:r>
      <w:r>
        <w:rPr>
          <w:noProof/>
        </w:rPr>
        <w:fldChar w:fldCharType="end"/>
      </w:r>
    </w:p>
    <w:p w14:paraId="76B6AE15" w14:textId="09971D5B"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_Toc202520529 \h </w:instrText>
      </w:r>
      <w:r>
        <w:rPr>
          <w:noProof/>
        </w:rPr>
      </w:r>
      <w:r>
        <w:rPr>
          <w:noProof/>
        </w:rPr>
        <w:fldChar w:fldCharType="separate"/>
      </w:r>
      <w:r>
        <w:rPr>
          <w:noProof/>
        </w:rPr>
        <w:t>92</w:t>
      </w:r>
      <w:r>
        <w:rPr>
          <w:noProof/>
        </w:rPr>
        <w:fldChar w:fldCharType="end"/>
      </w:r>
    </w:p>
    <w:p w14:paraId="59415E87" w14:textId="1B21D2A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_Toc202520530 \h </w:instrText>
      </w:r>
      <w:r>
        <w:rPr>
          <w:noProof/>
        </w:rPr>
      </w:r>
      <w:r>
        <w:rPr>
          <w:noProof/>
        </w:rPr>
        <w:fldChar w:fldCharType="separate"/>
      </w:r>
      <w:r>
        <w:rPr>
          <w:noProof/>
        </w:rPr>
        <w:t>92</w:t>
      </w:r>
      <w:r>
        <w:rPr>
          <w:noProof/>
        </w:rPr>
        <w:fldChar w:fldCharType="end"/>
      </w:r>
    </w:p>
    <w:p w14:paraId="3BD44778" w14:textId="6D0030D4" w:rsidR="00B07185" w:rsidRDefault="00B07185">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_Toc202520531 \h </w:instrText>
      </w:r>
      <w:r>
        <w:rPr>
          <w:noProof/>
        </w:rPr>
      </w:r>
      <w:r>
        <w:rPr>
          <w:noProof/>
        </w:rPr>
        <w:fldChar w:fldCharType="separate"/>
      </w:r>
      <w:r>
        <w:rPr>
          <w:noProof/>
        </w:rPr>
        <w:t>92</w:t>
      </w:r>
      <w:r>
        <w:rPr>
          <w:noProof/>
        </w:rPr>
        <w:fldChar w:fldCharType="end"/>
      </w:r>
    </w:p>
    <w:p w14:paraId="59C6AC0C" w14:textId="2D7A63D6"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_Toc202520532 \h </w:instrText>
      </w:r>
      <w:r>
        <w:rPr>
          <w:noProof/>
        </w:rPr>
      </w:r>
      <w:r>
        <w:rPr>
          <w:noProof/>
        </w:rPr>
        <w:fldChar w:fldCharType="separate"/>
      </w:r>
      <w:r>
        <w:rPr>
          <w:noProof/>
        </w:rPr>
        <w:t>92</w:t>
      </w:r>
      <w:r>
        <w:rPr>
          <w:noProof/>
        </w:rPr>
        <w:fldChar w:fldCharType="end"/>
      </w:r>
    </w:p>
    <w:p w14:paraId="35C31FF4" w14:textId="16FA8E76"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_Toc202520533 \h </w:instrText>
      </w:r>
      <w:r>
        <w:rPr>
          <w:noProof/>
        </w:rPr>
      </w:r>
      <w:r>
        <w:rPr>
          <w:noProof/>
        </w:rPr>
        <w:fldChar w:fldCharType="separate"/>
      </w:r>
      <w:r>
        <w:rPr>
          <w:noProof/>
        </w:rPr>
        <w:t>92</w:t>
      </w:r>
      <w:r>
        <w:rPr>
          <w:noProof/>
        </w:rPr>
        <w:fldChar w:fldCharType="end"/>
      </w:r>
    </w:p>
    <w:p w14:paraId="19AD9415" w14:textId="7544B1CA"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_Toc202520534 \h </w:instrText>
      </w:r>
      <w:r>
        <w:rPr>
          <w:noProof/>
        </w:rPr>
      </w:r>
      <w:r>
        <w:rPr>
          <w:noProof/>
        </w:rPr>
        <w:fldChar w:fldCharType="separate"/>
      </w:r>
      <w:r>
        <w:rPr>
          <w:noProof/>
        </w:rPr>
        <w:t>93</w:t>
      </w:r>
      <w:r>
        <w:rPr>
          <w:noProof/>
        </w:rPr>
        <w:fldChar w:fldCharType="end"/>
      </w:r>
    </w:p>
    <w:p w14:paraId="3316A533" w14:textId="5663CA0E"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_Toc202520535 \h </w:instrText>
      </w:r>
      <w:r>
        <w:rPr>
          <w:noProof/>
        </w:rPr>
      </w:r>
      <w:r>
        <w:rPr>
          <w:noProof/>
        </w:rPr>
        <w:fldChar w:fldCharType="separate"/>
      </w:r>
      <w:r>
        <w:rPr>
          <w:noProof/>
        </w:rPr>
        <w:t>93</w:t>
      </w:r>
      <w:r>
        <w:rPr>
          <w:noProof/>
        </w:rPr>
        <w:fldChar w:fldCharType="end"/>
      </w:r>
    </w:p>
    <w:p w14:paraId="06CC5884" w14:textId="36E87516"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_Toc202520536 \h </w:instrText>
      </w:r>
      <w:r>
        <w:rPr>
          <w:noProof/>
        </w:rPr>
      </w:r>
      <w:r>
        <w:rPr>
          <w:noProof/>
        </w:rPr>
        <w:fldChar w:fldCharType="separate"/>
      </w:r>
      <w:r>
        <w:rPr>
          <w:noProof/>
        </w:rPr>
        <w:t>93</w:t>
      </w:r>
      <w:r>
        <w:rPr>
          <w:noProof/>
        </w:rPr>
        <w:fldChar w:fldCharType="end"/>
      </w:r>
    </w:p>
    <w:p w14:paraId="686C8243" w14:textId="1AE12BB1"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3F0F35">
        <w:rPr>
          <w:rFonts w:ascii="Courier New" w:eastAsia="Yu Gothic" w:hAnsi="Courier New"/>
          <w:noProof/>
        </w:rPr>
        <w:t>"TS28538_EdgeNrm.yaml"</w:t>
      </w:r>
      <w:r>
        <w:rPr>
          <w:noProof/>
        </w:rPr>
        <w:tab/>
      </w:r>
      <w:r>
        <w:rPr>
          <w:noProof/>
        </w:rPr>
        <w:fldChar w:fldCharType="begin" w:fldLock="1"/>
      </w:r>
      <w:r>
        <w:rPr>
          <w:noProof/>
        </w:rPr>
        <w:instrText xml:space="preserve"> PAGEREF _Toc202520537 \h </w:instrText>
      </w:r>
      <w:r>
        <w:rPr>
          <w:noProof/>
        </w:rPr>
      </w:r>
      <w:r>
        <w:rPr>
          <w:noProof/>
        </w:rPr>
        <w:fldChar w:fldCharType="separate"/>
      </w:r>
      <w:r>
        <w:rPr>
          <w:noProof/>
        </w:rPr>
        <w:t>93</w:t>
      </w:r>
      <w:r>
        <w:rPr>
          <w:noProof/>
        </w:rPr>
        <w:fldChar w:fldCharType="end"/>
      </w:r>
    </w:p>
    <w:p w14:paraId="25CE3B07" w14:textId="3F4737B2"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_Toc202520538 \h </w:instrText>
      </w:r>
      <w:r>
        <w:rPr>
          <w:noProof/>
        </w:rPr>
      </w:r>
      <w:r>
        <w:rPr>
          <w:noProof/>
        </w:rPr>
        <w:fldChar w:fldCharType="separate"/>
      </w:r>
      <w:r>
        <w:rPr>
          <w:noProof/>
        </w:rPr>
        <w:t>93</w:t>
      </w:r>
      <w:r>
        <w:rPr>
          <w:noProof/>
        </w:rPr>
        <w:fldChar w:fldCharType="end"/>
      </w:r>
    </w:p>
    <w:p w14:paraId="73BB4A97" w14:textId="5DDC13C0"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_Toc202520539 \h </w:instrText>
      </w:r>
      <w:r>
        <w:rPr>
          <w:noProof/>
        </w:rPr>
      </w:r>
      <w:r>
        <w:rPr>
          <w:noProof/>
        </w:rPr>
        <w:fldChar w:fldCharType="separate"/>
      </w:r>
      <w:r>
        <w:rPr>
          <w:noProof/>
        </w:rPr>
        <w:t>93</w:t>
      </w:r>
      <w:r>
        <w:rPr>
          <w:noProof/>
        </w:rPr>
        <w:fldChar w:fldCharType="end"/>
      </w:r>
    </w:p>
    <w:p w14:paraId="732974E5" w14:textId="5D41D042" w:rsidR="00B07185" w:rsidRDefault="00B07185">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B.2</w:t>
      </w:r>
      <w:r>
        <w:rPr>
          <w:noProof/>
        </w:rPr>
        <w:tab/>
        <w:t>Example of Availability Zone implementation</w:t>
      </w:r>
      <w:r>
        <w:rPr>
          <w:noProof/>
        </w:rPr>
        <w:tab/>
      </w:r>
      <w:r>
        <w:rPr>
          <w:noProof/>
        </w:rPr>
        <w:fldChar w:fldCharType="begin" w:fldLock="1"/>
      </w:r>
      <w:r>
        <w:rPr>
          <w:noProof/>
        </w:rPr>
        <w:instrText xml:space="preserve"> PAGEREF _Toc202520540 \h </w:instrText>
      </w:r>
      <w:r>
        <w:rPr>
          <w:noProof/>
        </w:rPr>
      </w:r>
      <w:r>
        <w:rPr>
          <w:noProof/>
        </w:rPr>
        <w:fldChar w:fldCharType="separate"/>
      </w:r>
      <w:r>
        <w:rPr>
          <w:noProof/>
        </w:rPr>
        <w:t>93</w:t>
      </w:r>
      <w:r>
        <w:rPr>
          <w:noProof/>
        </w:rPr>
        <w:fldChar w:fldCharType="end"/>
      </w:r>
    </w:p>
    <w:p w14:paraId="187660B7" w14:textId="20893330"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_Toc202520541 \h </w:instrText>
      </w:r>
      <w:r>
        <w:rPr>
          <w:noProof/>
        </w:rPr>
      </w:r>
      <w:r>
        <w:rPr>
          <w:noProof/>
        </w:rPr>
        <w:fldChar w:fldCharType="separate"/>
      </w:r>
      <w:r>
        <w:rPr>
          <w:noProof/>
        </w:rPr>
        <w:t>94</w:t>
      </w:r>
      <w:r>
        <w:rPr>
          <w:noProof/>
        </w:rPr>
        <w:fldChar w:fldCharType="end"/>
      </w:r>
    </w:p>
    <w:p w14:paraId="10691923" w14:textId="488DA296"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_Toc202520542 \h </w:instrText>
      </w:r>
      <w:r>
        <w:rPr>
          <w:noProof/>
        </w:rPr>
      </w:r>
      <w:r>
        <w:rPr>
          <w:noProof/>
        </w:rPr>
        <w:fldChar w:fldCharType="separate"/>
      </w:r>
      <w:r>
        <w:rPr>
          <w:noProof/>
        </w:rPr>
        <w:t>96</w:t>
      </w:r>
      <w:r>
        <w:rPr>
          <w:noProof/>
        </w:rPr>
        <w:fldChar w:fldCharType="end"/>
      </w:r>
    </w:p>
    <w:p w14:paraId="2AF60039" w14:textId="56D037B8"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_Toc202520543 \h </w:instrText>
      </w:r>
      <w:r>
        <w:rPr>
          <w:noProof/>
        </w:rPr>
      </w:r>
      <w:r>
        <w:rPr>
          <w:noProof/>
        </w:rPr>
        <w:fldChar w:fldCharType="separate"/>
      </w:r>
      <w:r>
        <w:rPr>
          <w:noProof/>
        </w:rPr>
        <w:t>96</w:t>
      </w:r>
      <w:r>
        <w:rPr>
          <w:noProof/>
        </w:rPr>
        <w:fldChar w:fldCharType="end"/>
      </w:r>
    </w:p>
    <w:p w14:paraId="3A736080" w14:textId="71125DC0"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_Toc202520544 \h </w:instrText>
      </w:r>
      <w:r>
        <w:rPr>
          <w:noProof/>
        </w:rPr>
      </w:r>
      <w:r>
        <w:rPr>
          <w:noProof/>
        </w:rPr>
        <w:fldChar w:fldCharType="separate"/>
      </w:r>
      <w:r>
        <w:rPr>
          <w:noProof/>
        </w:rPr>
        <w:t>96</w:t>
      </w:r>
      <w:r>
        <w:rPr>
          <w:noProof/>
        </w:rPr>
        <w:fldChar w:fldCharType="end"/>
      </w:r>
    </w:p>
    <w:p w14:paraId="7749E783" w14:textId="19B6F5C1"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sidRPr="003F0F35">
        <w:rPr>
          <w:noProof/>
          <w:lang w:val="fr-FR"/>
        </w:rPr>
        <w:t>Annex E (informative</w:t>
      </w:r>
      <w:r>
        <w:rPr>
          <w:noProof/>
          <w:lang w:val="fr-FR"/>
        </w:rPr>
        <w:t>):</w:t>
      </w:r>
      <w:r>
        <w:rPr>
          <w:noProof/>
          <w:lang w:val="fr-FR"/>
        </w:rPr>
        <w:tab/>
      </w:r>
      <w:r w:rsidRPr="003F0F35">
        <w:rPr>
          <w:noProof/>
          <w:lang w:val="fr-FR"/>
        </w:rPr>
        <w:t>PlantUML source code</w:t>
      </w:r>
      <w:r>
        <w:rPr>
          <w:noProof/>
        </w:rPr>
        <w:tab/>
      </w:r>
      <w:r>
        <w:rPr>
          <w:noProof/>
        </w:rPr>
        <w:fldChar w:fldCharType="begin" w:fldLock="1"/>
      </w:r>
      <w:r>
        <w:rPr>
          <w:noProof/>
        </w:rPr>
        <w:instrText xml:space="preserve"> PAGEREF _Toc202520545 \h </w:instrText>
      </w:r>
      <w:r>
        <w:rPr>
          <w:noProof/>
        </w:rPr>
      </w:r>
      <w:r>
        <w:rPr>
          <w:noProof/>
        </w:rPr>
        <w:fldChar w:fldCharType="separate"/>
      </w:r>
      <w:r>
        <w:rPr>
          <w:noProof/>
        </w:rPr>
        <w:t>97</w:t>
      </w:r>
      <w:r>
        <w:rPr>
          <w:noProof/>
        </w:rPr>
        <w:fldChar w:fldCharType="end"/>
      </w:r>
    </w:p>
    <w:p w14:paraId="694384B3" w14:textId="615A1A71" w:rsidR="00B07185" w:rsidRDefault="00B07185">
      <w:pPr>
        <w:pStyle w:val="TOC2"/>
        <w:rPr>
          <w:rFonts w:asciiTheme="minorHAnsi" w:eastAsiaTheme="minorEastAsia" w:hAnsiTheme="minorHAnsi" w:cstheme="minorBidi"/>
          <w:noProof/>
          <w:kern w:val="2"/>
          <w:sz w:val="24"/>
          <w:szCs w:val="24"/>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_Toc202520546 \h </w:instrText>
      </w:r>
      <w:r>
        <w:rPr>
          <w:noProof/>
        </w:rPr>
      </w:r>
      <w:r>
        <w:rPr>
          <w:noProof/>
        </w:rPr>
        <w:fldChar w:fldCharType="separate"/>
      </w:r>
      <w:r>
        <w:rPr>
          <w:noProof/>
        </w:rPr>
        <w:t>97</w:t>
      </w:r>
      <w:r>
        <w:rPr>
          <w:noProof/>
        </w:rPr>
        <w:fldChar w:fldCharType="end"/>
      </w:r>
    </w:p>
    <w:p w14:paraId="5E46A775" w14:textId="6B07FD3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_Toc202520547 \h </w:instrText>
      </w:r>
      <w:r>
        <w:rPr>
          <w:noProof/>
        </w:rPr>
      </w:r>
      <w:r>
        <w:rPr>
          <w:noProof/>
        </w:rPr>
        <w:fldChar w:fldCharType="separate"/>
      </w:r>
      <w:r>
        <w:rPr>
          <w:noProof/>
        </w:rPr>
        <w:t>97</w:t>
      </w:r>
      <w:r>
        <w:rPr>
          <w:noProof/>
        </w:rPr>
        <w:fldChar w:fldCharType="end"/>
      </w:r>
    </w:p>
    <w:p w14:paraId="57932AF0" w14:textId="33F42348"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_Toc202520548 \h </w:instrText>
      </w:r>
      <w:r>
        <w:rPr>
          <w:noProof/>
        </w:rPr>
      </w:r>
      <w:r>
        <w:rPr>
          <w:noProof/>
        </w:rPr>
        <w:fldChar w:fldCharType="separate"/>
      </w:r>
      <w:r>
        <w:rPr>
          <w:noProof/>
        </w:rPr>
        <w:t>97</w:t>
      </w:r>
      <w:r>
        <w:rPr>
          <w:noProof/>
        </w:rPr>
        <w:fldChar w:fldCharType="end"/>
      </w:r>
    </w:p>
    <w:p w14:paraId="43E3278F" w14:textId="1DF71A9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_Toc202520549 \h </w:instrText>
      </w:r>
      <w:r>
        <w:rPr>
          <w:noProof/>
        </w:rPr>
      </w:r>
      <w:r>
        <w:rPr>
          <w:noProof/>
        </w:rPr>
        <w:fldChar w:fldCharType="separate"/>
      </w:r>
      <w:r>
        <w:rPr>
          <w:noProof/>
        </w:rPr>
        <w:t>98</w:t>
      </w:r>
      <w:r>
        <w:rPr>
          <w:noProof/>
        </w:rPr>
        <w:fldChar w:fldCharType="end"/>
      </w:r>
    </w:p>
    <w:p w14:paraId="7C7161C7" w14:textId="2DDC2C54"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_Toc202520550 \h </w:instrText>
      </w:r>
      <w:r>
        <w:rPr>
          <w:noProof/>
        </w:rPr>
      </w:r>
      <w:r>
        <w:rPr>
          <w:noProof/>
        </w:rPr>
        <w:fldChar w:fldCharType="separate"/>
      </w:r>
      <w:r>
        <w:rPr>
          <w:noProof/>
        </w:rPr>
        <w:t>98</w:t>
      </w:r>
      <w:r>
        <w:rPr>
          <w:noProof/>
        </w:rPr>
        <w:fldChar w:fldCharType="end"/>
      </w:r>
    </w:p>
    <w:p w14:paraId="24C0FE6A" w14:textId="19B8567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_Toc202520551 \h </w:instrText>
      </w:r>
      <w:r>
        <w:rPr>
          <w:noProof/>
        </w:rPr>
      </w:r>
      <w:r>
        <w:rPr>
          <w:noProof/>
        </w:rPr>
        <w:fldChar w:fldCharType="separate"/>
      </w:r>
      <w:r>
        <w:rPr>
          <w:noProof/>
        </w:rPr>
        <w:t>99</w:t>
      </w:r>
      <w:r>
        <w:rPr>
          <w:noProof/>
        </w:rPr>
        <w:fldChar w:fldCharType="end"/>
      </w:r>
    </w:p>
    <w:p w14:paraId="1AECEA5F" w14:textId="428DFFA5"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_Toc202520552 \h </w:instrText>
      </w:r>
      <w:r>
        <w:rPr>
          <w:noProof/>
        </w:rPr>
      </w:r>
      <w:r>
        <w:rPr>
          <w:noProof/>
        </w:rPr>
        <w:fldChar w:fldCharType="separate"/>
      </w:r>
      <w:r>
        <w:rPr>
          <w:noProof/>
        </w:rPr>
        <w:t>99</w:t>
      </w:r>
      <w:r>
        <w:rPr>
          <w:noProof/>
        </w:rPr>
        <w:fldChar w:fldCharType="end"/>
      </w:r>
    </w:p>
    <w:p w14:paraId="0DE80B64" w14:textId="660BBEE7"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_Toc202520553 \h </w:instrText>
      </w:r>
      <w:r>
        <w:rPr>
          <w:noProof/>
        </w:rPr>
      </w:r>
      <w:r>
        <w:rPr>
          <w:noProof/>
        </w:rPr>
        <w:fldChar w:fldCharType="separate"/>
      </w:r>
      <w:r>
        <w:rPr>
          <w:noProof/>
        </w:rPr>
        <w:t>100</w:t>
      </w:r>
      <w:r>
        <w:rPr>
          <w:noProof/>
        </w:rPr>
        <w:fldChar w:fldCharType="end"/>
      </w:r>
    </w:p>
    <w:p w14:paraId="1A09BCBE" w14:textId="1219D23A"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_Toc202520554 \h </w:instrText>
      </w:r>
      <w:r>
        <w:rPr>
          <w:noProof/>
        </w:rPr>
      </w:r>
      <w:r>
        <w:rPr>
          <w:noProof/>
        </w:rPr>
        <w:fldChar w:fldCharType="separate"/>
      </w:r>
      <w:r>
        <w:rPr>
          <w:noProof/>
        </w:rPr>
        <w:t>100</w:t>
      </w:r>
      <w:r>
        <w:rPr>
          <w:noProof/>
        </w:rPr>
        <w:fldChar w:fldCharType="end"/>
      </w:r>
    </w:p>
    <w:p w14:paraId="029A8E75" w14:textId="3DB5D559"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E.1.9</w:t>
      </w:r>
      <w:r>
        <w:rPr>
          <w:noProof/>
        </w:rPr>
        <w:tab/>
        <w:t>Figure 6.2.1-7: ManagedEdgeNFService NRM</w:t>
      </w:r>
      <w:r>
        <w:rPr>
          <w:noProof/>
        </w:rPr>
        <w:tab/>
      </w:r>
      <w:r>
        <w:rPr>
          <w:noProof/>
        </w:rPr>
        <w:fldChar w:fldCharType="begin" w:fldLock="1"/>
      </w:r>
      <w:r>
        <w:rPr>
          <w:noProof/>
        </w:rPr>
        <w:instrText xml:space="preserve"> PAGEREF _Toc202520555 \h </w:instrText>
      </w:r>
      <w:r>
        <w:rPr>
          <w:noProof/>
        </w:rPr>
      </w:r>
      <w:r>
        <w:rPr>
          <w:noProof/>
        </w:rPr>
        <w:fldChar w:fldCharType="separate"/>
      </w:r>
      <w:r>
        <w:rPr>
          <w:noProof/>
        </w:rPr>
        <w:t>100</w:t>
      </w:r>
      <w:r>
        <w:rPr>
          <w:noProof/>
        </w:rPr>
        <w:fldChar w:fldCharType="end"/>
      </w:r>
    </w:p>
    <w:p w14:paraId="7E57D247" w14:textId="2B70821C" w:rsidR="00B07185" w:rsidRDefault="00B07185">
      <w:pPr>
        <w:pStyle w:val="TOC3"/>
        <w:rPr>
          <w:rFonts w:asciiTheme="minorHAnsi" w:eastAsiaTheme="minorEastAsia" w:hAnsiTheme="minorHAnsi" w:cstheme="minorBidi"/>
          <w:noProof/>
          <w:kern w:val="2"/>
          <w:sz w:val="24"/>
          <w:szCs w:val="24"/>
          <w:lang w:eastAsia="en-GB"/>
          <w14:ligatures w14:val="standardContextual"/>
        </w:rPr>
      </w:pPr>
      <w:r>
        <w:rPr>
          <w:noProof/>
        </w:rPr>
        <w:t>E.1.10</w:t>
      </w:r>
      <w:r>
        <w:rPr>
          <w:noProof/>
        </w:rPr>
        <w:tab/>
        <w:t>Figure 6.2.2-4: ManagedEdgeNFService Inheritance</w:t>
      </w:r>
      <w:r>
        <w:rPr>
          <w:noProof/>
        </w:rPr>
        <w:tab/>
      </w:r>
      <w:r>
        <w:rPr>
          <w:noProof/>
        </w:rPr>
        <w:fldChar w:fldCharType="begin" w:fldLock="1"/>
      </w:r>
      <w:r>
        <w:rPr>
          <w:noProof/>
        </w:rPr>
        <w:instrText xml:space="preserve"> PAGEREF _Toc202520556 \h </w:instrText>
      </w:r>
      <w:r>
        <w:rPr>
          <w:noProof/>
        </w:rPr>
      </w:r>
      <w:r>
        <w:rPr>
          <w:noProof/>
        </w:rPr>
        <w:fldChar w:fldCharType="separate"/>
      </w:r>
      <w:r>
        <w:rPr>
          <w:noProof/>
        </w:rPr>
        <w:t>100</w:t>
      </w:r>
      <w:r>
        <w:rPr>
          <w:noProof/>
        </w:rPr>
        <w:fldChar w:fldCharType="end"/>
      </w:r>
    </w:p>
    <w:p w14:paraId="0A2ADB58" w14:textId="36FBC02A" w:rsidR="00B07185" w:rsidRDefault="00B07185" w:rsidP="00B071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_Toc202520557 \h </w:instrText>
      </w:r>
      <w:r>
        <w:rPr>
          <w:noProof/>
        </w:rPr>
      </w:r>
      <w:r>
        <w:rPr>
          <w:noProof/>
        </w:rPr>
        <w:fldChar w:fldCharType="separate"/>
      </w:r>
      <w:r>
        <w:rPr>
          <w:noProof/>
        </w:rPr>
        <w:t>102</w:t>
      </w:r>
      <w:r>
        <w:rPr>
          <w:noProof/>
        </w:rPr>
        <w:fldChar w:fldCharType="end"/>
      </w:r>
    </w:p>
    <w:p w14:paraId="0B9E3498" w14:textId="292D7897"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202520244"/>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202520245"/>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202520246"/>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pPr>
      <w:r>
        <w:t>[20]</w:t>
      </w:r>
      <w:r>
        <w:tab/>
        <w:t>3GPP TS 29.558: "Enabling Edge Applications; Application Programming Interface (API) specification".</w:t>
      </w:r>
    </w:p>
    <w:p w14:paraId="0D856349" w14:textId="78DF7C2E" w:rsidR="00BC569A" w:rsidRPr="004C3354" w:rsidRDefault="00BC569A" w:rsidP="009D0C58">
      <w:pPr>
        <w:pStyle w:val="EX"/>
      </w:pPr>
      <w:r>
        <w:t>[21]</w:t>
      </w:r>
      <w:r>
        <w:tab/>
        <w:t>3GPP TS 28.111: "Management and orchestration; Fault management (FM)".</w:t>
      </w:r>
    </w:p>
    <w:p w14:paraId="77A74A89" w14:textId="77777777" w:rsidR="000C165B" w:rsidRPr="00926D4D" w:rsidRDefault="000C165B" w:rsidP="00660CEB">
      <w:pPr>
        <w:pStyle w:val="Heading1"/>
      </w:pPr>
      <w:bookmarkStart w:id="37" w:name="_CR3"/>
      <w:bookmarkStart w:id="38" w:name="_Toc202520247"/>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202520248"/>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96612020"/>
      <w:bookmarkStart w:id="46" w:name="_Toc96936107"/>
      <w:bookmarkStart w:id="47" w:name="_Toc96936358"/>
      <w:bookmarkStart w:id="48" w:name="_Toc202520249"/>
      <w:bookmarkEnd w:id="44"/>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202520250"/>
      <w:bookmarkEnd w:id="49"/>
      <w:r>
        <w:t>3.3</w:t>
      </w:r>
      <w:r>
        <w:tab/>
      </w:r>
      <w:r w:rsidR="00080512" w:rsidRPr="00926D4D">
        <w:t>Abbreviations</w:t>
      </w:r>
      <w:bookmarkEnd w:id="45"/>
      <w:bookmarkEnd w:id="46"/>
      <w:bookmarkEnd w:id="47"/>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lastRenderedPageBreak/>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202520251"/>
      <w:bookmarkEnd w:id="51"/>
      <w:bookmarkEnd w:id="52"/>
      <w:r w:rsidRPr="00926D4D">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202520252"/>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5pt;height:181.85pt" o:ole="">
            <v:imagedata r:id="rId11" o:title=""/>
          </v:shape>
          <o:OLEObject Type="Embed" ProgID="Visio.Drawing.15" ShapeID="_x0000_i1025" DrawAspect="Content" ObjectID="_1813133017"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202520253"/>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202520254"/>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202520255"/>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202520256"/>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202520257"/>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202520258"/>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202520259"/>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202520260"/>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202520261"/>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202520262"/>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202520263"/>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202520264"/>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202520265"/>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202520266"/>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202520267"/>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202520268"/>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202520269"/>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202520270"/>
      <w:bookmarkEnd w:id="138"/>
      <w:r>
        <w:t>5.1.15</w:t>
      </w:r>
      <w:r>
        <w:tab/>
        <w:t>EAS Relocation</w:t>
      </w:r>
      <w:bookmarkEnd w:id="139"/>
    </w:p>
    <w:p w14:paraId="654634A6" w14:textId="277E364B" w:rsidR="003B714E" w:rsidRDefault="003B714E" w:rsidP="003B714E">
      <w:pPr>
        <w:jc w:val="both"/>
      </w:pPr>
      <w:r>
        <w:t>T</w:t>
      </w:r>
      <w:r w:rsidRPr="006507D4">
        <w:t xml:space="preserve">he </w:t>
      </w:r>
      <w:r>
        <w:t>E</w:t>
      </w:r>
      <w:r w:rsidR="00AC3943">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AC3943">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AC3943">
        <w:t>C</w:t>
      </w:r>
      <w:r>
        <w:t xml:space="preserve">SP Management System considers </w:t>
      </w:r>
      <w:r w:rsidR="00AC3943">
        <w:t xml:space="preserve">this </w:t>
      </w:r>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7B2183F" w:rsidR="003B714E" w:rsidRPr="00926D4D" w:rsidRDefault="003B714E" w:rsidP="002B3D7B">
      <w:pPr>
        <w:jc w:val="both"/>
      </w:pPr>
      <w:r w:rsidRPr="006507D4">
        <w:t xml:space="preserve">When the policy is that a change of edge compute resource can be done with prior notification, the </w:t>
      </w:r>
      <w:r>
        <w:t>E</w:t>
      </w:r>
      <w:r w:rsidR="00AC3943">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AC3943">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202520271"/>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202520272"/>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202520273"/>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202520274"/>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202520275"/>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202520276"/>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202520277"/>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202520278"/>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202520279"/>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202520280"/>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202520281"/>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202520282"/>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202520283"/>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202520284"/>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202520285"/>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55pt;height:239.8pt" o:ole="">
            <v:imagedata r:id="rId13" o:title=""/>
          </v:shape>
          <o:OLEObject Type="Embed" ProgID="Visio.Drawing.15" ShapeID="_x0000_i1026" DrawAspect="Content" ObjectID="_1813133018"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202520286"/>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202520287"/>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pt;height:222.1pt" o:ole="">
            <v:imagedata r:id="rId15" o:title=""/>
          </v:shape>
          <o:OLEObject Type="Embed" ProgID="Visio.Drawing.15" ShapeID="_x0000_i1027" DrawAspect="Content" ObjectID="_1813133019"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202520288"/>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202520289"/>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202520290"/>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202520291"/>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202520292"/>
      <w:bookmarkEnd w:id="239"/>
      <w:r w:rsidRPr="00926D4D">
        <w:t>5.</w:t>
      </w:r>
      <w:r>
        <w:t>6</w:t>
      </w:r>
      <w:r w:rsidRPr="00926D4D">
        <w:t>.</w:t>
      </w:r>
      <w:r>
        <w:t>2</w:t>
      </w:r>
      <w:r w:rsidRPr="00926D4D">
        <w:tab/>
      </w:r>
      <w:r>
        <w:t>Federation Management</w:t>
      </w:r>
      <w:bookmarkEnd w:id="240"/>
    </w:p>
    <w:p w14:paraId="2FCE70E7" w14:textId="3ECC83E1" w:rsidR="00B81F03" w:rsidRDefault="00B81F03" w:rsidP="00B81F03">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r>
        <w:t>Participating</w:t>
      </w:r>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1" w:name="_CR5_6_3"/>
      <w:bookmarkStart w:id="242" w:name="_Toc202520293"/>
      <w:bookmarkEnd w:id="241"/>
      <w:r w:rsidRPr="00926D4D">
        <w:t>5.</w:t>
      </w:r>
      <w:r>
        <w:t>6</w:t>
      </w:r>
      <w:r w:rsidRPr="00926D4D">
        <w:t>.</w:t>
      </w:r>
      <w:r>
        <w:t>3</w:t>
      </w:r>
      <w:r w:rsidRPr="00926D4D">
        <w:tab/>
        <w:t>Requirements</w:t>
      </w:r>
      <w:bookmarkEnd w:id="242"/>
    </w:p>
    <w:p w14:paraId="33F1176F" w14:textId="77251B49" w:rsidR="00C405E0" w:rsidRPr="00BA51AE" w:rsidRDefault="00C405E0" w:rsidP="00446A18">
      <w:pPr>
        <w:pStyle w:val="TH"/>
      </w:pPr>
      <w:bookmarkStart w:id="243" w:name="_CRTable5_6_31"/>
      <w:r w:rsidRPr="00CD717D">
        <w:rPr>
          <w:rFonts w:eastAsia="Courier New"/>
        </w:rPr>
        <w:t xml:space="preserve">Table </w:t>
      </w:r>
      <w:bookmarkEnd w:id="243"/>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C736C6">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C736C6" w:rsidRPr="00926D4D" w14:paraId="011F9FC6" w14:textId="77777777" w:rsidTr="00C736C6">
        <w:trPr>
          <w:trHeight w:val="719"/>
        </w:trPr>
        <w:tc>
          <w:tcPr>
            <w:tcW w:w="1785" w:type="dxa"/>
            <w:shd w:val="clear" w:color="auto" w:fill="auto"/>
          </w:tcPr>
          <w:p w14:paraId="60602B55" w14:textId="77777777" w:rsidR="00C736C6" w:rsidRPr="00926D4D" w:rsidRDefault="00C736C6" w:rsidP="00C736C6">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59681A9C" w14:textId="46EC20EF" w:rsidR="00C736C6" w:rsidRPr="004E6669" w:rsidRDefault="00C736C6" w:rsidP="00C736C6">
            <w:pPr>
              <w:pStyle w:val="TAL"/>
              <w:rPr>
                <w:lang w:eastAsia="zh-CN"/>
              </w:rPr>
            </w:pPr>
            <w:r w:rsidRPr="004E6669">
              <w:rPr>
                <w:lang w:eastAsia="zh-CN"/>
              </w:rPr>
              <w:t xml:space="preserve">Generic Provisioning MnS shall have a capability to establishing federation relationship with the MnS consumer (e.g. </w:t>
            </w:r>
            <w:r>
              <w:t>Participating</w:t>
            </w:r>
            <w:r w:rsidRPr="004E6669">
              <w:rPr>
                <w:lang w:eastAsia="zh-CN"/>
              </w:rPr>
              <w:t xml:space="preserve"> operator platforms).</w:t>
            </w:r>
          </w:p>
          <w:p w14:paraId="03EF57DE" w14:textId="77777777" w:rsidR="00C736C6" w:rsidRPr="004E6669" w:rsidRDefault="00C736C6" w:rsidP="00C736C6">
            <w:pPr>
              <w:pStyle w:val="TAL"/>
              <w:rPr>
                <w:lang w:eastAsia="zh-CN"/>
              </w:rPr>
            </w:pPr>
          </w:p>
        </w:tc>
        <w:tc>
          <w:tcPr>
            <w:tcW w:w="2607" w:type="dxa"/>
            <w:shd w:val="clear" w:color="auto" w:fill="auto"/>
          </w:tcPr>
          <w:p w14:paraId="100A95C0" w14:textId="77777777" w:rsidR="00C736C6" w:rsidRPr="00926D4D" w:rsidRDefault="00C736C6" w:rsidP="00C736C6">
            <w:pPr>
              <w:pStyle w:val="TAL"/>
              <w:rPr>
                <w:iCs/>
              </w:rPr>
            </w:pPr>
            <w:r>
              <w:rPr>
                <w:iCs/>
              </w:rPr>
              <w:t>Federation Management</w:t>
            </w:r>
          </w:p>
        </w:tc>
      </w:tr>
      <w:tr w:rsidR="00C736C6" w:rsidRPr="00926D4D" w14:paraId="02A60B82" w14:textId="77777777" w:rsidTr="00C736C6">
        <w:trPr>
          <w:trHeight w:val="719"/>
        </w:trPr>
        <w:tc>
          <w:tcPr>
            <w:tcW w:w="1785" w:type="dxa"/>
            <w:shd w:val="clear" w:color="auto" w:fill="auto"/>
          </w:tcPr>
          <w:p w14:paraId="35412B2C"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4C6C53DF" w:rsidR="00C736C6" w:rsidRPr="004E6669" w:rsidRDefault="00C736C6" w:rsidP="00C736C6">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736C6" w:rsidRPr="00926D4D" w:rsidRDefault="00C736C6" w:rsidP="00C736C6">
            <w:pPr>
              <w:pStyle w:val="TAL"/>
              <w:rPr>
                <w:iCs/>
              </w:rPr>
            </w:pPr>
            <w:r>
              <w:rPr>
                <w:iCs/>
              </w:rPr>
              <w:t>Federation Management</w:t>
            </w:r>
          </w:p>
        </w:tc>
      </w:tr>
      <w:tr w:rsidR="00C736C6" w:rsidRPr="00926D4D" w14:paraId="2A79DE7B" w14:textId="77777777" w:rsidTr="00C736C6">
        <w:trPr>
          <w:trHeight w:val="719"/>
        </w:trPr>
        <w:tc>
          <w:tcPr>
            <w:tcW w:w="1785" w:type="dxa"/>
            <w:shd w:val="clear" w:color="auto" w:fill="auto"/>
          </w:tcPr>
          <w:p w14:paraId="37142A08"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6BB854A0" w:rsidR="00C736C6" w:rsidRPr="004E6669" w:rsidRDefault="00C736C6" w:rsidP="00C736C6">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r>
              <w:t>Participating</w:t>
            </w:r>
            <w:r w:rsidRPr="001A542F">
              <w:rPr>
                <w:lang w:eastAsia="zh-CN"/>
              </w:rPr>
              <w:t xml:space="preserve"> operator platforms).</w:t>
            </w:r>
          </w:p>
        </w:tc>
        <w:tc>
          <w:tcPr>
            <w:tcW w:w="2607" w:type="dxa"/>
            <w:shd w:val="clear" w:color="auto" w:fill="auto"/>
          </w:tcPr>
          <w:p w14:paraId="7C3C258F" w14:textId="77777777" w:rsidR="00C736C6" w:rsidRPr="00926D4D" w:rsidRDefault="00C736C6" w:rsidP="00C736C6">
            <w:pPr>
              <w:pStyle w:val="TAL"/>
              <w:rPr>
                <w:iCs/>
              </w:rPr>
            </w:pPr>
            <w:r>
              <w:rPr>
                <w:iCs/>
              </w:rPr>
              <w:t>Federation Management</w:t>
            </w:r>
          </w:p>
        </w:tc>
      </w:tr>
      <w:tr w:rsidR="002B3D7B" w:rsidRPr="00926D4D" w14:paraId="0906D5FC" w14:textId="77777777" w:rsidTr="00C736C6">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44" w:name="_CR5_6_4"/>
      <w:bookmarkStart w:id="245" w:name="_Toc130223298"/>
      <w:bookmarkStart w:id="246" w:name="_Toc96612056"/>
      <w:bookmarkStart w:id="247" w:name="_Toc96936137"/>
      <w:bookmarkStart w:id="248" w:name="_Toc96936394"/>
      <w:bookmarkStart w:id="249" w:name="_Toc202520294"/>
      <w:bookmarkEnd w:id="244"/>
      <w:r w:rsidRPr="00926D4D">
        <w:t>5.</w:t>
      </w:r>
      <w:r>
        <w:t>6</w:t>
      </w:r>
      <w:r w:rsidRPr="00926D4D">
        <w:t>.</w:t>
      </w:r>
      <w:r>
        <w:t>4</w:t>
      </w:r>
      <w:r w:rsidRPr="00926D4D">
        <w:tab/>
      </w:r>
      <w:bookmarkEnd w:id="245"/>
      <w:r>
        <w:t>Federated ECS management</w:t>
      </w:r>
      <w:bookmarkEnd w:id="249"/>
    </w:p>
    <w:p w14:paraId="64CA9BEE" w14:textId="4A11B1E2" w:rsidR="005C17A8" w:rsidRDefault="005C17A8" w:rsidP="005C17A8">
      <w:pPr>
        <w:rPr>
          <w:lang w:val="en-US" w:eastAsia="ja-JP"/>
        </w:rPr>
      </w:pPr>
      <w:bookmarkStart w:id="250" w:name="_CR5_6_5"/>
      <w:bookmarkEnd w:id="250"/>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r>
        <w:t>Participating</w:t>
      </w:r>
      <w:r>
        <w:rPr>
          <w:lang w:val="en-US" w:eastAsia="ja-JP"/>
        </w:rPr>
        <w:t xml:space="preserve"> operator. See clause 8.18.2.3.2 [2]. This will require configuring leading operator ECS with federated ECS information belonging to </w:t>
      </w:r>
      <w:r>
        <w:t>Participating</w:t>
      </w:r>
      <w:r>
        <w:rPr>
          <w:lang w:val="en-US" w:eastAsia="ja-JP"/>
        </w:rPr>
        <w:t xml:space="preserve"> operator. The information may include ECS address (clause 8.2.12[2]), related EES and EAS etc.</w:t>
      </w:r>
    </w:p>
    <w:p w14:paraId="4BCCE402" w14:textId="23E20BC3" w:rsidR="005C17A8" w:rsidRDefault="005C17A8" w:rsidP="005C17A8">
      <w:pPr>
        <w:rPr>
          <w:lang w:val="en-US" w:eastAsia="ja-JP"/>
        </w:rPr>
      </w:pPr>
      <w:r>
        <w:rPr>
          <w:lang w:val="en-US" w:eastAsia="ja-JP"/>
        </w:rPr>
        <w:lastRenderedPageBreak/>
        <w:t xml:space="preserve">The </w:t>
      </w:r>
      <w:r>
        <w:t>Participating</w:t>
      </w:r>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51" w:name="_Toc202520295"/>
      <w:r w:rsidRPr="00926D4D">
        <w:t>5.</w:t>
      </w:r>
      <w:r>
        <w:t>6</w:t>
      </w:r>
      <w:r w:rsidRPr="00926D4D">
        <w:t>.</w:t>
      </w:r>
      <w:r>
        <w:t>5</w:t>
      </w:r>
      <w:r w:rsidRPr="00926D4D">
        <w:tab/>
      </w:r>
      <w:r>
        <w:t>Federated EAS deployment and termination</w:t>
      </w:r>
      <w:bookmarkEnd w:id="25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52" w:name="_CR5_7"/>
      <w:bookmarkStart w:id="253" w:name="_Toc202520296"/>
      <w:bookmarkEnd w:id="252"/>
      <w:r w:rsidRPr="00926D4D">
        <w:t>5.</w:t>
      </w:r>
      <w:r>
        <w:t>7</w:t>
      </w:r>
      <w:r w:rsidRPr="00926D4D">
        <w:tab/>
      </w:r>
      <w:r>
        <w:t xml:space="preserve">Query </w:t>
      </w:r>
      <w:r w:rsidR="00E1156B">
        <w:t xml:space="preserve">available </w:t>
      </w:r>
      <w:r>
        <w:t>EDN Edge resources</w:t>
      </w:r>
      <w:bookmarkEnd w:id="253"/>
    </w:p>
    <w:p w14:paraId="1E1A90D1" w14:textId="10EE8C83" w:rsidR="002B3D7B" w:rsidRPr="00926D4D" w:rsidRDefault="002B3D7B" w:rsidP="002B3D7B">
      <w:pPr>
        <w:pStyle w:val="Heading3"/>
      </w:pPr>
      <w:bookmarkStart w:id="254" w:name="_CR5_7_1"/>
      <w:bookmarkStart w:id="255" w:name="_Toc202520297"/>
      <w:bookmarkEnd w:id="254"/>
      <w:r w:rsidRPr="00926D4D">
        <w:t>5.</w:t>
      </w:r>
      <w:r>
        <w:t>7</w:t>
      </w:r>
      <w:r w:rsidRPr="00926D4D">
        <w:t>.1</w:t>
      </w:r>
      <w:r w:rsidRPr="00926D4D">
        <w:tab/>
        <w:t>Description</w:t>
      </w:r>
      <w:bookmarkEnd w:id="25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56" w:name="_CR5_7_2"/>
      <w:bookmarkStart w:id="257" w:name="_Toc202520298"/>
      <w:bookmarkEnd w:id="256"/>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58" w:name="_CR5_7_3"/>
      <w:bookmarkStart w:id="259" w:name="_Toc202520299"/>
      <w:bookmarkEnd w:id="258"/>
      <w:r w:rsidRPr="00926D4D">
        <w:t>5.</w:t>
      </w:r>
      <w:r>
        <w:t>7</w:t>
      </w:r>
      <w:r w:rsidRPr="00926D4D">
        <w:t>.</w:t>
      </w:r>
      <w:r>
        <w:t>3</w:t>
      </w:r>
      <w:r w:rsidRPr="00926D4D">
        <w:tab/>
        <w:t>Requirements</w:t>
      </w:r>
      <w:bookmarkEnd w:id="259"/>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60" w:name="_CR5_8"/>
      <w:bookmarkStart w:id="261" w:name="_Toc202520300"/>
      <w:bookmarkEnd w:id="260"/>
      <w:r w:rsidRPr="00926D4D">
        <w:t>5.</w:t>
      </w:r>
      <w:r>
        <w:t>8</w:t>
      </w:r>
      <w:r w:rsidRPr="00926D4D">
        <w:tab/>
      </w:r>
      <w:r>
        <w:t>EAS resource reservation Management</w:t>
      </w:r>
      <w:bookmarkEnd w:id="261"/>
    </w:p>
    <w:p w14:paraId="01653680" w14:textId="3C5441C7" w:rsidR="002B3D7B" w:rsidRPr="00926D4D" w:rsidRDefault="002B3D7B" w:rsidP="002B3D7B">
      <w:pPr>
        <w:pStyle w:val="Heading3"/>
      </w:pPr>
      <w:bookmarkStart w:id="262" w:name="_CR5_8_1"/>
      <w:bookmarkStart w:id="263" w:name="_Toc202520301"/>
      <w:bookmarkEnd w:id="262"/>
      <w:r w:rsidRPr="00926D4D">
        <w:t>5.</w:t>
      </w:r>
      <w:r>
        <w:t>8</w:t>
      </w:r>
      <w:r w:rsidRPr="00926D4D">
        <w:t>.1</w:t>
      </w:r>
      <w:r w:rsidRPr="00926D4D">
        <w:tab/>
        <w:t>Description</w:t>
      </w:r>
      <w:bookmarkEnd w:id="263"/>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64" w:name="_CR5_8_2"/>
      <w:bookmarkStart w:id="265" w:name="_Toc202520302"/>
      <w:bookmarkEnd w:id="264"/>
      <w:r w:rsidRPr="00926D4D">
        <w:t>5.</w:t>
      </w:r>
      <w:r>
        <w:t>8</w:t>
      </w:r>
      <w:r w:rsidRPr="00926D4D">
        <w:t>.</w:t>
      </w:r>
      <w:r>
        <w:t>2</w:t>
      </w:r>
      <w:r w:rsidRPr="00926D4D">
        <w:tab/>
      </w:r>
      <w:r>
        <w:t>EAS resource reservation creation and termination</w:t>
      </w:r>
      <w:bookmarkEnd w:id="265"/>
    </w:p>
    <w:p w14:paraId="750C19FA" w14:textId="5A662C79" w:rsidR="008E3DE5" w:rsidRDefault="008E3DE5" w:rsidP="008E3DE5">
      <w:bookmarkStart w:id="266" w:name="_CR5_8_3"/>
      <w:bookmarkEnd w:id="266"/>
      <w:r>
        <w:rPr>
          <w:rFonts w:hint="eastAsia"/>
          <w:lang w:eastAsia="zh-CN"/>
        </w:rPr>
        <w:t>T</w:t>
      </w:r>
      <w:r>
        <w:rPr>
          <w:lang w:eastAsia="zh-CN"/>
        </w:rPr>
        <w:t xml:space="preserve">he goal of this use case is to enable a MnS consumer (ASP or LO) to </w:t>
      </w:r>
      <w:r w:rsidRPr="00DA3684">
        <w:t>express the resource (e.g., compute, networking, storage) requirements</w:t>
      </w:r>
      <w:r>
        <w:t xml:space="preserve"> that the MnS consumer  wants to be guaranteed, by requesting resource reservation request to ECSP management system. ASP or LO may want to </w:t>
      </w:r>
      <w:r w:rsidRPr="006507D4">
        <w:t xml:space="preserve">reserve resources ahead of the </w:t>
      </w:r>
      <w:r>
        <w:t>EAS deployment</w:t>
      </w:r>
      <w:r w:rsidRPr="006507D4">
        <w:t xml:space="preserve"> and unrelated to any specific application, only related to the A</w:t>
      </w:r>
      <w:r>
        <w:t>SP or LO</w:t>
      </w:r>
      <w:r w:rsidRPr="006507D4">
        <w:t xml:space="preserve"> themselves</w:t>
      </w:r>
      <w:r>
        <w:t>. After resource reservation, a</w:t>
      </w:r>
      <w:r w:rsidRPr="004F69DC">
        <w:t>n A</w:t>
      </w:r>
      <w:r>
        <w:t>SP or LO</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LO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67" w:name="_Toc202520303"/>
      <w:r w:rsidRPr="00926D4D">
        <w:t>5.</w:t>
      </w:r>
      <w:r>
        <w:t>8</w:t>
      </w:r>
      <w:r w:rsidRPr="00926D4D">
        <w:t>.</w:t>
      </w:r>
      <w:r>
        <w:t>3</w:t>
      </w:r>
      <w:r w:rsidRPr="00926D4D">
        <w:tab/>
        <w:t>Requirements</w:t>
      </w:r>
      <w:bookmarkEnd w:id="267"/>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1F1D9C" w:rsidRPr="00926D4D" w14:paraId="15255272" w14:textId="77777777" w:rsidTr="00E1156B">
        <w:trPr>
          <w:trHeight w:val="719"/>
        </w:trPr>
        <w:tc>
          <w:tcPr>
            <w:tcW w:w="1838" w:type="dxa"/>
            <w:shd w:val="clear" w:color="auto" w:fill="auto"/>
          </w:tcPr>
          <w:p w14:paraId="6079276D"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1F1D9C" w:rsidRPr="00926D4D" w:rsidRDefault="001F1D9C" w:rsidP="001F1D9C">
            <w:pPr>
              <w:pStyle w:val="TAL"/>
              <w:rPr>
                <w:b/>
                <w:bCs/>
                <w:lang w:eastAsia="zh-CN"/>
              </w:rPr>
            </w:pPr>
          </w:p>
        </w:tc>
        <w:tc>
          <w:tcPr>
            <w:tcW w:w="5366" w:type="dxa"/>
            <w:shd w:val="clear" w:color="auto" w:fill="auto"/>
          </w:tcPr>
          <w:p w14:paraId="14A4C077" w14:textId="1CC50BBB"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1F1D9C" w:rsidRPr="00926D4D" w:rsidRDefault="001F1D9C" w:rsidP="001F1D9C">
            <w:pPr>
              <w:pStyle w:val="TAL"/>
              <w:rPr>
                <w:iCs/>
              </w:rPr>
            </w:pPr>
            <w:r>
              <w:t>EAS resource reservation creation and termination</w:t>
            </w:r>
          </w:p>
        </w:tc>
      </w:tr>
      <w:tr w:rsidR="001F1D9C" w:rsidRPr="00926D4D" w14:paraId="620EBA43" w14:textId="77777777" w:rsidTr="00E1156B">
        <w:trPr>
          <w:trHeight w:val="719"/>
        </w:trPr>
        <w:tc>
          <w:tcPr>
            <w:tcW w:w="1838" w:type="dxa"/>
            <w:shd w:val="clear" w:color="auto" w:fill="auto"/>
          </w:tcPr>
          <w:p w14:paraId="53D89A15"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1F1D9C" w:rsidRPr="00926D4D" w:rsidRDefault="001F1D9C" w:rsidP="001F1D9C">
            <w:pPr>
              <w:pStyle w:val="TAL"/>
              <w:rPr>
                <w:b/>
                <w:bCs/>
              </w:rPr>
            </w:pPr>
          </w:p>
        </w:tc>
        <w:tc>
          <w:tcPr>
            <w:tcW w:w="5366" w:type="dxa"/>
            <w:shd w:val="clear" w:color="auto" w:fill="auto"/>
          </w:tcPr>
          <w:p w14:paraId="75D5EB64" w14:textId="4E5FBC61"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1F1D9C" w:rsidRPr="00926D4D" w:rsidRDefault="001F1D9C" w:rsidP="001F1D9C">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68" w:name="_CR6"/>
      <w:bookmarkStart w:id="269" w:name="_Toc202520304"/>
      <w:bookmarkEnd w:id="268"/>
      <w:r w:rsidRPr="00926D4D">
        <w:t>6</w:t>
      </w:r>
      <w:r w:rsidRPr="00926D4D">
        <w:tab/>
        <w:t>Edge NRM</w:t>
      </w:r>
      <w:bookmarkEnd w:id="246"/>
      <w:bookmarkEnd w:id="247"/>
      <w:bookmarkEnd w:id="248"/>
      <w:bookmarkEnd w:id="269"/>
    </w:p>
    <w:p w14:paraId="399EFBB4" w14:textId="46F5AD85" w:rsidR="00CE1F1C" w:rsidRPr="00926D4D" w:rsidRDefault="00D57C4B" w:rsidP="00660CEB">
      <w:pPr>
        <w:pStyle w:val="Heading2"/>
      </w:pPr>
      <w:bookmarkStart w:id="270" w:name="_CR6_1"/>
      <w:bookmarkStart w:id="271" w:name="_Toc96612057"/>
      <w:bookmarkStart w:id="272" w:name="_Toc96936138"/>
      <w:bookmarkStart w:id="273" w:name="_Toc96936395"/>
      <w:bookmarkStart w:id="274" w:name="_Toc202520305"/>
      <w:bookmarkEnd w:id="270"/>
      <w:r w:rsidRPr="00926D4D">
        <w:t>6</w:t>
      </w:r>
      <w:r w:rsidR="00CE1F1C" w:rsidRPr="00926D4D">
        <w:t>.1</w:t>
      </w:r>
      <w:r w:rsidR="00660CEB" w:rsidRPr="00926D4D">
        <w:tab/>
      </w:r>
      <w:r w:rsidR="00CE1F1C" w:rsidRPr="00926D4D">
        <w:t>Information Model definitions for Edge NRM</w:t>
      </w:r>
      <w:bookmarkEnd w:id="271"/>
      <w:bookmarkEnd w:id="272"/>
      <w:bookmarkEnd w:id="273"/>
      <w:bookmarkEnd w:id="274"/>
    </w:p>
    <w:p w14:paraId="232AE9A8" w14:textId="793F8266" w:rsidR="00CE1F1C" w:rsidRPr="00926D4D" w:rsidRDefault="00D57C4B" w:rsidP="00660CEB">
      <w:pPr>
        <w:pStyle w:val="Heading3"/>
      </w:pPr>
      <w:bookmarkStart w:id="275" w:name="_CR6_1_1"/>
      <w:bookmarkStart w:id="276" w:name="_Toc96612058"/>
      <w:bookmarkStart w:id="277" w:name="_Toc96936139"/>
      <w:bookmarkStart w:id="278" w:name="_Toc96936396"/>
      <w:bookmarkStart w:id="279" w:name="_Toc202520306"/>
      <w:bookmarkEnd w:id="275"/>
      <w:r w:rsidRPr="00926D4D">
        <w:t>6</w:t>
      </w:r>
      <w:r w:rsidR="00CE1F1C" w:rsidRPr="00926D4D">
        <w:t>.1</w:t>
      </w:r>
      <w:r w:rsidR="000F2A04" w:rsidRPr="00926D4D">
        <w:t>.1</w:t>
      </w:r>
      <w:r w:rsidR="00CE1F1C" w:rsidRPr="00926D4D">
        <w:tab/>
        <w:t>Imported information entities and local labels</w:t>
      </w:r>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r w:rsidR="00AE2204" w:rsidRPr="00926D4D" w14:paraId="3BE21CD5" w14:textId="77777777" w:rsidTr="00DF76D8">
        <w:tc>
          <w:tcPr>
            <w:tcW w:w="3093" w:type="pct"/>
            <w:tcBorders>
              <w:top w:val="single" w:sz="4" w:space="0" w:color="auto"/>
              <w:left w:val="single" w:sz="4" w:space="0" w:color="auto"/>
              <w:bottom w:val="single" w:sz="4" w:space="0" w:color="auto"/>
              <w:right w:val="single" w:sz="4" w:space="0" w:color="auto"/>
            </w:tcBorders>
          </w:tcPr>
          <w:p w14:paraId="6101022C" w14:textId="3BDEAE15" w:rsidR="00AE2204" w:rsidRPr="00926D4D" w:rsidRDefault="00AE2204" w:rsidP="00AE2204">
            <w:pPr>
              <w:pStyle w:val="TAL"/>
              <w:rPr>
                <w:rStyle w:val="TALChar"/>
              </w:rPr>
            </w:pPr>
            <w:r>
              <w:t>TS 28.622 [</w:t>
            </w:r>
            <w:r>
              <w:rPr>
                <w:rFonts w:hint="eastAsia"/>
                <w:lang w:eastAsia="zh-CN"/>
              </w:rPr>
              <w:t>4</w:t>
            </w:r>
            <w:r>
              <w:t xml:space="preserve">], </w:t>
            </w:r>
            <w:r w:rsidRPr="008856B7">
              <w:rPr>
                <w:rFonts w:ascii="Courier New" w:hAnsi="Courier New" w:cs="Courier New" w:hint="eastAsia"/>
              </w:rPr>
              <w:t>choice</w:t>
            </w:r>
            <w:r>
              <w:rPr>
                <w:rStyle w:val="TALChar"/>
              </w:rPr>
              <w:t xml:space="preserve">, </w:t>
            </w:r>
            <w:r w:rsidRPr="00290338">
              <w:rPr>
                <w:rFonts w:ascii="Courier New" w:hAnsi="Courier New" w:cs="Courier New" w:hint="eastAsia"/>
                <w:lang w:eastAsia="zh-CN"/>
              </w:rPr>
              <w:t>Host</w:t>
            </w:r>
          </w:p>
        </w:tc>
        <w:tc>
          <w:tcPr>
            <w:tcW w:w="1907" w:type="pct"/>
            <w:tcBorders>
              <w:top w:val="single" w:sz="4" w:space="0" w:color="auto"/>
              <w:left w:val="single" w:sz="4" w:space="0" w:color="auto"/>
              <w:bottom w:val="single" w:sz="4" w:space="0" w:color="auto"/>
              <w:right w:val="single" w:sz="4" w:space="0" w:color="auto"/>
            </w:tcBorders>
          </w:tcPr>
          <w:p w14:paraId="7EBD3689" w14:textId="68C92009" w:rsidR="00AE2204" w:rsidRDefault="00AE2204" w:rsidP="00AE2204">
            <w:pPr>
              <w:pStyle w:val="TAL"/>
              <w:rPr>
                <w:rFonts w:ascii="Courier New" w:hAnsi="Courier New"/>
                <w:lang w:eastAsia="zh-CN"/>
              </w:rPr>
            </w:pPr>
            <w:r>
              <w:rPr>
                <w:rFonts w:ascii="Courier New" w:hAnsi="Courier New" w:cs="Courier New" w:hint="eastAsia"/>
                <w:lang w:eastAsia="zh-CN"/>
              </w:rPr>
              <w:t>Host</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80" w:name="_CR6_2"/>
      <w:bookmarkStart w:id="281" w:name="_Toc96612059"/>
      <w:bookmarkStart w:id="282" w:name="_Toc96936140"/>
      <w:bookmarkStart w:id="283" w:name="_Toc96936397"/>
      <w:bookmarkStart w:id="284" w:name="_Toc202520307"/>
      <w:bookmarkEnd w:id="280"/>
      <w:r w:rsidRPr="00926D4D">
        <w:lastRenderedPageBreak/>
        <w:t>6</w:t>
      </w:r>
      <w:r w:rsidR="00CE1F1C" w:rsidRPr="00926D4D">
        <w:t>.2</w:t>
      </w:r>
      <w:r w:rsidR="00CE1F1C" w:rsidRPr="00926D4D">
        <w:tab/>
        <w:t>Class diagram</w:t>
      </w:r>
      <w:bookmarkEnd w:id="281"/>
      <w:bookmarkEnd w:id="282"/>
      <w:bookmarkEnd w:id="283"/>
      <w:bookmarkEnd w:id="284"/>
    </w:p>
    <w:p w14:paraId="4F2C5143" w14:textId="56109EC3" w:rsidR="00CE1F1C" w:rsidRPr="00926D4D" w:rsidRDefault="00D57C4B" w:rsidP="00660CEB">
      <w:pPr>
        <w:pStyle w:val="Heading3"/>
        <w:rPr>
          <w:lang w:eastAsia="zh-CN"/>
        </w:rPr>
      </w:pPr>
      <w:bookmarkStart w:id="285" w:name="_CR6_2_1"/>
      <w:bookmarkStart w:id="286" w:name="_Toc96612060"/>
      <w:bookmarkStart w:id="287" w:name="_Toc96936141"/>
      <w:bookmarkStart w:id="288" w:name="_Toc96936398"/>
      <w:bookmarkStart w:id="289" w:name="_Toc202520308"/>
      <w:bookmarkEnd w:id="285"/>
      <w:r w:rsidRPr="00926D4D">
        <w:rPr>
          <w:lang w:eastAsia="zh-CN"/>
        </w:rPr>
        <w:t>6</w:t>
      </w:r>
      <w:r w:rsidR="00CE1F1C" w:rsidRPr="00926D4D">
        <w:rPr>
          <w:lang w:eastAsia="zh-CN"/>
        </w:rPr>
        <w:t>.2.1</w:t>
      </w:r>
      <w:r w:rsidR="00CE1F1C" w:rsidRPr="00926D4D">
        <w:rPr>
          <w:lang w:eastAsia="zh-CN"/>
        </w:rPr>
        <w:tab/>
        <w:t>Relationships</w:t>
      </w:r>
      <w:bookmarkEnd w:id="286"/>
      <w:bookmarkEnd w:id="287"/>
      <w:bookmarkEnd w:id="288"/>
      <w:bookmarkEnd w:id="289"/>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290" w:name="_CRFigure6_2_11"/>
      <w:r w:rsidRPr="00926D4D">
        <w:t xml:space="preserve">Figure </w:t>
      </w:r>
      <w:bookmarkEnd w:id="290"/>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291" w:name="_CRFigure6_2_12"/>
      <w:r>
        <w:t xml:space="preserve">Figure </w:t>
      </w:r>
      <w:bookmarkEnd w:id="291"/>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292" w:name="_CRFigure6_2_13"/>
      <w:r w:rsidRPr="00926D4D">
        <w:t xml:space="preserve">Figure </w:t>
      </w:r>
      <w:bookmarkEnd w:id="292"/>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293" w:name="_CRFigure6_2_14"/>
      <w:r w:rsidRPr="00926D4D">
        <w:t xml:space="preserve">Figure </w:t>
      </w:r>
      <w:bookmarkEnd w:id="293"/>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294" w:name="_CRFigure6_2_15"/>
      <w:r w:rsidRPr="00926D4D">
        <w:t xml:space="preserve">Figure </w:t>
      </w:r>
      <w:bookmarkEnd w:id="294"/>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295" w:name="_CRFigure6_2_16"/>
      <w:r w:rsidRPr="00926D4D">
        <w:t xml:space="preserve">Figure </w:t>
      </w:r>
      <w:bookmarkEnd w:id="295"/>
      <w:r w:rsidRPr="00926D4D">
        <w:t>6.2.1-</w:t>
      </w:r>
      <w:r>
        <w:t>6:</w:t>
      </w:r>
      <w:r w:rsidRPr="00926D4D">
        <w:t xml:space="preserve"> </w:t>
      </w:r>
      <w:r>
        <w:t>Edge Federation</w:t>
      </w:r>
      <w:r w:rsidRPr="00926D4D">
        <w:t xml:space="preserve"> NRM</w:t>
      </w:r>
      <w:bookmarkStart w:id="296" w:name="_Toc96612061"/>
      <w:bookmarkStart w:id="297" w:name="_Toc96936142"/>
      <w:bookmarkStart w:id="298" w:name="_Toc96936399"/>
    </w:p>
    <w:p w14:paraId="4C9C247E" w14:textId="1898B1FB" w:rsidR="0062536F" w:rsidRDefault="00724C75" w:rsidP="0062536F">
      <w:pPr>
        <w:pStyle w:val="TF"/>
      </w:pPr>
      <w:r>
        <w:rPr>
          <w:noProof/>
          <w:lang w:val="en-US" w:eastAsia="zh-CN"/>
        </w:rPr>
        <w:drawing>
          <wp:inline distT="0" distB="0" distL="0" distR="0" wp14:anchorId="264DFD7E" wp14:editId="19029DDF">
            <wp:extent cx="3833446" cy="11694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geNFservice.png"/>
                    <pic:cNvPicPr/>
                  </pic:nvPicPr>
                  <pic:blipFill>
                    <a:blip r:embed="rId22">
                      <a:extLst>
                        <a:ext uri="{28A0092B-C50C-407E-A947-70E740481C1C}">
                          <a14:useLocalDpi xmlns:a14="http://schemas.microsoft.com/office/drawing/2010/main" val="0"/>
                        </a:ext>
                      </a:extLst>
                    </a:blip>
                    <a:stretch>
                      <a:fillRect/>
                    </a:stretch>
                  </pic:blipFill>
                  <pic:spPr>
                    <a:xfrm>
                      <a:off x="0" y="0"/>
                      <a:ext cx="3885165" cy="1185186"/>
                    </a:xfrm>
                    <a:prstGeom prst="rect">
                      <a:avLst/>
                    </a:prstGeom>
                  </pic:spPr>
                </pic:pic>
              </a:graphicData>
            </a:graphic>
          </wp:inline>
        </w:drawing>
      </w:r>
    </w:p>
    <w:p w14:paraId="1D30D143" w14:textId="266586DA" w:rsidR="0062536F" w:rsidRDefault="0062536F" w:rsidP="0062536F">
      <w:pPr>
        <w:pStyle w:val="TF"/>
      </w:pPr>
      <w:r w:rsidRPr="00926D4D">
        <w:t>Figure 6.2.1-</w:t>
      </w:r>
      <w:r>
        <w:t>7:</w:t>
      </w:r>
      <w:r w:rsidRPr="00926D4D">
        <w:t xml:space="preserve"> </w:t>
      </w:r>
      <w:r w:rsidRPr="00426968">
        <w:t xml:space="preserve">NRM fragment for ManagedFunction (representing </w:t>
      </w:r>
      <w:r>
        <w:t>Edge</w:t>
      </w:r>
      <w:r w:rsidRPr="00426968">
        <w:t xml:space="preserve"> NF) and Managed</w:t>
      </w:r>
      <w:r>
        <w:t>Edge</w:t>
      </w:r>
      <w:r w:rsidRPr="00426968">
        <w:t>NFService</w:t>
      </w:r>
    </w:p>
    <w:p w14:paraId="7E734EA7" w14:textId="77777777" w:rsidR="009E3D39" w:rsidRPr="007035BB" w:rsidRDefault="009E3D39" w:rsidP="009E3D39">
      <w:pPr>
        <w:keepLines/>
        <w:ind w:left="1135" w:hanging="851"/>
      </w:pPr>
      <w:r w:rsidRPr="007035BB">
        <w:t>NOTE 1:</w:t>
      </w:r>
      <w:r w:rsidRPr="007035BB">
        <w:tab/>
        <w:t>The ManagedEdgeNFService</w:t>
      </w:r>
      <w:r>
        <w:t xml:space="preserve"> shall only be name-contained in one Edge NF</w:t>
      </w:r>
      <w:r w:rsidRPr="007035BB">
        <w:t>.</w:t>
      </w:r>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299" w:name="_CR6_2_2"/>
      <w:bookmarkStart w:id="300" w:name="_Toc202520309"/>
      <w:bookmarkEnd w:id="299"/>
      <w:r w:rsidRPr="00926D4D">
        <w:rPr>
          <w:lang w:eastAsia="zh-CN"/>
        </w:rPr>
        <w:lastRenderedPageBreak/>
        <w:t>6</w:t>
      </w:r>
      <w:r w:rsidR="00CE1F1C" w:rsidRPr="00926D4D">
        <w:rPr>
          <w:lang w:eastAsia="zh-CN"/>
        </w:rPr>
        <w:t>.2.2</w:t>
      </w:r>
      <w:r w:rsidR="00CE1F1C" w:rsidRPr="00926D4D">
        <w:rPr>
          <w:lang w:eastAsia="zh-CN"/>
        </w:rPr>
        <w:tab/>
        <w:t>Inheritance</w:t>
      </w:r>
      <w:bookmarkEnd w:id="296"/>
      <w:bookmarkEnd w:id="297"/>
      <w:bookmarkEnd w:id="298"/>
      <w:bookmarkEnd w:id="30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01C2149A">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01" w:name="_CRFigure6_2_21"/>
      <w:r w:rsidRPr="00926D4D">
        <w:t xml:space="preserve">Figure </w:t>
      </w:r>
      <w:bookmarkEnd w:id="30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65B23C59">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02" w:name="_CRFigure6_2_22"/>
      <w:r w:rsidRPr="00926D4D">
        <w:t xml:space="preserve">Figure </w:t>
      </w:r>
      <w:bookmarkEnd w:id="30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r w:rsidR="0062536F">
        <w:t xml:space="preserve"> </w:t>
      </w:r>
      <w:r>
        <w:t>6.2.2-3 EASBundle Inheritance</w:t>
      </w:r>
    </w:p>
    <w:p w14:paraId="08A12BC7" w14:textId="77777777" w:rsidR="0062536F" w:rsidRDefault="0062536F" w:rsidP="0062536F">
      <w:pPr>
        <w:pStyle w:val="TF"/>
      </w:pPr>
      <w:r>
        <w:object w:dxaOrig="3743" w:dyaOrig="3211" w14:anchorId="6DE5169B">
          <v:shape id="_x0000_i1028" type="#_x0000_t75" style="width:146.45pt;height:124.45pt" o:ole="">
            <v:imagedata r:id="rId30" o:title=""/>
          </v:shape>
          <o:OLEObject Type="Embed" ProgID="Visio.Drawing.15" ShapeID="_x0000_i1028" DrawAspect="Content" ObjectID="_1813133020" r:id="rId31"/>
        </w:object>
      </w:r>
    </w:p>
    <w:p w14:paraId="2A192153" w14:textId="14A3789C" w:rsidR="0062536F" w:rsidRPr="00926D4D" w:rsidRDefault="0062536F" w:rsidP="0062536F">
      <w:pPr>
        <w:pStyle w:val="TF"/>
      </w:pPr>
      <w:r>
        <w:t xml:space="preserve">Figure 6.2.2-4 </w:t>
      </w:r>
      <w:r w:rsidRPr="00F53DF4">
        <w:t>Inheritance hierarchy for Managed</w:t>
      </w:r>
      <w:r>
        <w:t>Edge</w:t>
      </w:r>
      <w:r w:rsidRPr="00F53DF4">
        <w:t>NFService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03" w:name="_CR6_3"/>
      <w:bookmarkStart w:id="304" w:name="_Toc96612062"/>
      <w:bookmarkStart w:id="305" w:name="_Toc96936143"/>
      <w:bookmarkStart w:id="306" w:name="_Toc96936400"/>
      <w:bookmarkStart w:id="307" w:name="_Toc202520310"/>
      <w:bookmarkEnd w:id="303"/>
      <w:r w:rsidRPr="00926D4D">
        <w:lastRenderedPageBreak/>
        <w:t>6.3</w:t>
      </w:r>
      <w:r w:rsidRPr="00926D4D">
        <w:tab/>
        <w:t>Class definition</w:t>
      </w:r>
      <w:bookmarkEnd w:id="304"/>
      <w:bookmarkEnd w:id="305"/>
      <w:bookmarkEnd w:id="306"/>
      <w:r w:rsidR="00D2119E">
        <w:t>s</w:t>
      </w:r>
      <w:bookmarkEnd w:id="307"/>
    </w:p>
    <w:p w14:paraId="69AA83E1" w14:textId="5FEFFC1D" w:rsidR="004F39FF" w:rsidRPr="00926D4D" w:rsidRDefault="004F39FF" w:rsidP="00660CEB">
      <w:pPr>
        <w:pStyle w:val="Heading3"/>
      </w:pPr>
      <w:bookmarkStart w:id="308" w:name="_CR6_3_1"/>
      <w:bookmarkStart w:id="309" w:name="_Toc96612063"/>
      <w:bookmarkStart w:id="310" w:name="_Toc96936144"/>
      <w:bookmarkStart w:id="311" w:name="_Toc96936401"/>
      <w:bookmarkStart w:id="312" w:name="_Toc202520311"/>
      <w:bookmarkEnd w:id="308"/>
      <w:r w:rsidRPr="00926D4D">
        <w:rPr>
          <w:lang w:eastAsia="zh-CN"/>
        </w:rPr>
        <w:t>6.3.1</w:t>
      </w:r>
      <w:r w:rsidR="00660CEB" w:rsidRPr="00926D4D">
        <w:tab/>
      </w:r>
      <w:r w:rsidRPr="00926D4D">
        <w:rPr>
          <w:lang w:eastAsia="zh-CN"/>
        </w:rPr>
        <w:t>EASFunction</w:t>
      </w:r>
      <w:bookmarkEnd w:id="309"/>
      <w:bookmarkEnd w:id="310"/>
      <w:bookmarkEnd w:id="311"/>
      <w:bookmarkEnd w:id="312"/>
    </w:p>
    <w:p w14:paraId="4D922DF9" w14:textId="49053482" w:rsidR="004F39FF" w:rsidRPr="00926D4D" w:rsidRDefault="004F39FF" w:rsidP="00660CEB">
      <w:pPr>
        <w:pStyle w:val="Heading4"/>
      </w:pPr>
      <w:bookmarkStart w:id="313" w:name="_CR6_3_1_1"/>
      <w:bookmarkStart w:id="314" w:name="_Toc96936145"/>
      <w:bookmarkStart w:id="315" w:name="_Toc96936402"/>
      <w:bookmarkStart w:id="316" w:name="_Toc202520312"/>
      <w:bookmarkEnd w:id="313"/>
      <w:r w:rsidRPr="00926D4D">
        <w:t>6.3.1.1</w:t>
      </w:r>
      <w:r w:rsidR="00660CEB" w:rsidRPr="00926D4D">
        <w:tab/>
      </w:r>
      <w:r w:rsidRPr="00926D4D">
        <w:t>Definition</w:t>
      </w:r>
      <w:bookmarkEnd w:id="314"/>
      <w:bookmarkEnd w:id="315"/>
      <w:bookmarkEnd w:id="31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17" w:name="_CR6_3_1_2"/>
      <w:bookmarkStart w:id="318" w:name="_Toc96936146"/>
      <w:bookmarkStart w:id="319" w:name="_Toc96936403"/>
      <w:bookmarkStart w:id="320" w:name="_Toc202520313"/>
      <w:bookmarkEnd w:id="317"/>
      <w:r w:rsidRPr="00926D4D">
        <w:t>6.3.1.2</w:t>
      </w:r>
      <w:r w:rsidR="00660CEB" w:rsidRPr="00926D4D">
        <w:tab/>
      </w:r>
      <w:r w:rsidRPr="00926D4D">
        <w:t>Attributes</w:t>
      </w:r>
      <w:bookmarkEnd w:id="318"/>
      <w:bookmarkEnd w:id="319"/>
      <w:bookmarkEnd w:id="320"/>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21" w:name="_CR6_3_1_3"/>
      <w:bookmarkStart w:id="322" w:name="_Toc96936147"/>
      <w:bookmarkStart w:id="323" w:name="_Toc96936404"/>
      <w:bookmarkStart w:id="324" w:name="_Toc202520314"/>
      <w:bookmarkEnd w:id="321"/>
      <w:r w:rsidRPr="00926D4D">
        <w:t>6.3.1.3</w:t>
      </w:r>
      <w:r w:rsidRPr="00926D4D">
        <w:tab/>
        <w:t>Attribute constraints</w:t>
      </w:r>
      <w:bookmarkEnd w:id="322"/>
      <w:bookmarkEnd w:id="323"/>
      <w:bookmarkEnd w:id="32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25" w:name="_CR6_3_1_4"/>
      <w:bookmarkStart w:id="326" w:name="_Toc96936148"/>
      <w:bookmarkStart w:id="327" w:name="_Toc96936405"/>
      <w:bookmarkStart w:id="328" w:name="_Toc202520315"/>
      <w:bookmarkEnd w:id="325"/>
      <w:r w:rsidRPr="00926D4D">
        <w:rPr>
          <w:lang w:eastAsia="zh-CN"/>
        </w:rPr>
        <w:t>6.3.1.</w:t>
      </w:r>
      <w:r w:rsidRPr="00926D4D">
        <w:t>4</w:t>
      </w:r>
      <w:r w:rsidRPr="00926D4D">
        <w:tab/>
        <w:t>Notifications</w:t>
      </w:r>
      <w:bookmarkEnd w:id="326"/>
      <w:bookmarkEnd w:id="327"/>
      <w:bookmarkEnd w:id="32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29" w:name="_CR6_3_2"/>
      <w:bookmarkStart w:id="330" w:name="_Toc96612064"/>
      <w:bookmarkStart w:id="331" w:name="_Toc96936149"/>
      <w:bookmarkStart w:id="332" w:name="_Toc96936406"/>
      <w:bookmarkStart w:id="333" w:name="_Toc202520316"/>
      <w:bookmarkEnd w:id="329"/>
      <w:r w:rsidRPr="00926D4D">
        <w:rPr>
          <w:lang w:eastAsia="zh-CN"/>
        </w:rPr>
        <w:t>6.3.2</w:t>
      </w:r>
      <w:r w:rsidR="00660CEB" w:rsidRPr="00926D4D">
        <w:tab/>
      </w:r>
      <w:r w:rsidRPr="00926D4D">
        <w:rPr>
          <w:lang w:eastAsia="zh-CN"/>
        </w:rPr>
        <w:t>EASRequirements</w:t>
      </w:r>
      <w:bookmarkEnd w:id="330"/>
      <w:bookmarkEnd w:id="331"/>
      <w:bookmarkEnd w:id="332"/>
      <w:bookmarkEnd w:id="333"/>
    </w:p>
    <w:p w14:paraId="5A3E7587" w14:textId="489D4513" w:rsidR="004F39FF" w:rsidRPr="00926D4D" w:rsidRDefault="004F39FF" w:rsidP="00660CEB">
      <w:pPr>
        <w:pStyle w:val="Heading4"/>
      </w:pPr>
      <w:bookmarkStart w:id="334" w:name="_CR6_3_2_1"/>
      <w:bookmarkStart w:id="335" w:name="_Toc96936150"/>
      <w:bookmarkStart w:id="336" w:name="_Toc96936407"/>
      <w:bookmarkStart w:id="337" w:name="_Toc202520317"/>
      <w:bookmarkEnd w:id="334"/>
      <w:r w:rsidRPr="00926D4D">
        <w:t>6.3.2.1</w:t>
      </w:r>
      <w:r w:rsidR="00660CEB" w:rsidRPr="00926D4D">
        <w:tab/>
      </w:r>
      <w:r w:rsidRPr="00926D4D">
        <w:t>Definition</w:t>
      </w:r>
      <w:bookmarkEnd w:id="335"/>
      <w:bookmarkEnd w:id="336"/>
      <w:bookmarkEnd w:id="33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38" w:name="_CR6_3_2_2"/>
      <w:bookmarkStart w:id="339" w:name="_Toc96936151"/>
      <w:bookmarkStart w:id="340" w:name="_Toc96936408"/>
      <w:bookmarkStart w:id="341" w:name="_Toc202520318"/>
      <w:bookmarkEnd w:id="338"/>
      <w:r w:rsidRPr="00926D4D">
        <w:t>6.3.2.2</w:t>
      </w:r>
      <w:r w:rsidR="00660CEB" w:rsidRPr="00926D4D">
        <w:tab/>
      </w:r>
      <w:r w:rsidRPr="00926D4D">
        <w:t>Attributes</w:t>
      </w:r>
      <w:bookmarkEnd w:id="339"/>
      <w:bookmarkEnd w:id="340"/>
      <w:bookmarkEnd w:id="341"/>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42" w:name="_Toc96936152"/>
      <w:bookmarkStart w:id="343" w:name="_Toc96936409"/>
    </w:p>
    <w:p w14:paraId="04DE0F98" w14:textId="0064D8AC" w:rsidR="004F39FF" w:rsidRPr="00926D4D" w:rsidRDefault="004F39FF" w:rsidP="00660CEB">
      <w:pPr>
        <w:pStyle w:val="Heading4"/>
      </w:pPr>
      <w:bookmarkStart w:id="344" w:name="_CR6_3_2_3"/>
      <w:bookmarkStart w:id="345" w:name="_Toc202520319"/>
      <w:bookmarkEnd w:id="344"/>
      <w:r w:rsidRPr="00926D4D">
        <w:t>6.3.2.3</w:t>
      </w:r>
      <w:r w:rsidRPr="00926D4D">
        <w:tab/>
        <w:t>Attribute constraints</w:t>
      </w:r>
      <w:bookmarkEnd w:id="342"/>
      <w:bookmarkEnd w:id="343"/>
      <w:bookmarkEnd w:id="34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46" w:name="_CR6_3_2_4"/>
      <w:bookmarkStart w:id="347" w:name="_Toc96936153"/>
      <w:bookmarkStart w:id="348" w:name="_Toc96936410"/>
      <w:bookmarkStart w:id="349" w:name="_Toc202520320"/>
      <w:bookmarkEnd w:id="346"/>
      <w:r w:rsidRPr="00926D4D">
        <w:rPr>
          <w:lang w:eastAsia="zh-CN"/>
        </w:rPr>
        <w:t>6.3.2.</w:t>
      </w:r>
      <w:r w:rsidRPr="00926D4D">
        <w:t>4</w:t>
      </w:r>
      <w:r w:rsidRPr="00926D4D">
        <w:tab/>
        <w:t>Notifications</w:t>
      </w:r>
      <w:bookmarkEnd w:id="347"/>
      <w:bookmarkEnd w:id="348"/>
      <w:bookmarkEnd w:id="34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50" w:name="_CR6_3_3"/>
      <w:bookmarkStart w:id="351" w:name="_Toc96612065"/>
      <w:bookmarkStart w:id="352" w:name="_Toc96936154"/>
      <w:bookmarkStart w:id="353" w:name="_Toc96936411"/>
      <w:bookmarkStart w:id="354" w:name="_Toc202520321"/>
      <w:bookmarkEnd w:id="35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51"/>
      <w:bookmarkEnd w:id="352"/>
      <w:bookmarkEnd w:id="353"/>
      <w:bookmarkEnd w:id="354"/>
    </w:p>
    <w:p w14:paraId="26411769" w14:textId="087370B3" w:rsidR="004F39FF" w:rsidRPr="00926D4D" w:rsidRDefault="004F39FF" w:rsidP="00660CEB">
      <w:pPr>
        <w:pStyle w:val="Heading4"/>
      </w:pPr>
      <w:bookmarkStart w:id="355" w:name="_CR6_3_3_1"/>
      <w:bookmarkStart w:id="356" w:name="_Toc96936155"/>
      <w:bookmarkStart w:id="357" w:name="_Toc96936412"/>
      <w:bookmarkStart w:id="358" w:name="_Toc202520322"/>
      <w:bookmarkEnd w:id="355"/>
      <w:r w:rsidRPr="00926D4D">
        <w:t>6.3.3.1</w:t>
      </w:r>
      <w:r w:rsidRPr="00926D4D">
        <w:tab/>
        <w:t>Definition</w:t>
      </w:r>
      <w:bookmarkEnd w:id="356"/>
      <w:bookmarkEnd w:id="357"/>
      <w:bookmarkEnd w:id="3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59" w:name="_CR6_3_3_2"/>
      <w:bookmarkStart w:id="360" w:name="_Toc96936156"/>
      <w:bookmarkStart w:id="361" w:name="_Toc96936413"/>
      <w:bookmarkStart w:id="362" w:name="_Toc202520323"/>
      <w:bookmarkEnd w:id="359"/>
      <w:r w:rsidRPr="00926D4D">
        <w:t>6.3.3.2</w:t>
      </w:r>
      <w:r w:rsidRPr="00926D4D">
        <w:tab/>
        <w:t>Attributes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63" w:name="_CR6_3_3_3"/>
      <w:bookmarkStart w:id="364" w:name="_Toc96936157"/>
      <w:bookmarkStart w:id="365" w:name="_Toc96936414"/>
      <w:bookmarkStart w:id="366" w:name="_Toc202520324"/>
      <w:bookmarkEnd w:id="363"/>
      <w:r w:rsidRPr="00926D4D">
        <w:t>6.3.3.3</w:t>
      </w:r>
      <w:r w:rsidRPr="00926D4D">
        <w:tab/>
        <w:t>Attribute constraints</w:t>
      </w:r>
      <w:bookmarkEnd w:id="364"/>
      <w:bookmarkEnd w:id="365"/>
      <w:bookmarkEnd w:id="36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654989B0" w:rsidR="004F39FF" w:rsidRPr="00926D4D" w:rsidRDefault="004F39FF" w:rsidP="00DF76D8">
            <w:pPr>
              <w:pStyle w:val="TAL"/>
              <w:rPr>
                <w:rFonts w:ascii="Courier New" w:hAnsi="Courier New" w:cs="Courier New"/>
                <w:b/>
              </w:rPr>
            </w:pPr>
            <w:r w:rsidRPr="00926D4D">
              <w:rPr>
                <w:rFonts w:ascii="Courier New" w:hAnsi="Courier New" w:cs="Courier New"/>
                <w:lang w:eastAsia="zh-CN"/>
              </w:rPr>
              <w:t>geographicalLocation</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51AAEEF"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topologicalLocation</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7BB5F544" w:rsidR="005E11D6" w:rsidRPr="00926D4D" w:rsidRDefault="005E11D6" w:rsidP="00660CEB">
      <w:pPr>
        <w:pStyle w:val="NO"/>
      </w:pPr>
      <w:r w:rsidRPr="00926D4D">
        <w:t>NOTE:</w:t>
      </w:r>
      <w:r w:rsidR="00DA3B30">
        <w:tab/>
      </w:r>
      <w:r w:rsidRPr="00926D4D">
        <w:t>Only one of the attributes is needed.</w:t>
      </w:r>
    </w:p>
    <w:p w14:paraId="44013993" w14:textId="1191C019" w:rsidR="004F39FF" w:rsidRPr="00926D4D" w:rsidRDefault="004F39FF" w:rsidP="00660CEB">
      <w:pPr>
        <w:pStyle w:val="Heading4"/>
      </w:pPr>
      <w:bookmarkStart w:id="367" w:name="_CR6_3_3_4"/>
      <w:bookmarkStart w:id="368" w:name="_Toc96936158"/>
      <w:bookmarkStart w:id="369" w:name="_Toc96936415"/>
      <w:bookmarkStart w:id="370" w:name="_Toc202520325"/>
      <w:bookmarkEnd w:id="367"/>
      <w:r w:rsidRPr="00926D4D">
        <w:rPr>
          <w:lang w:eastAsia="zh-CN"/>
        </w:rPr>
        <w:t>6.3.3.</w:t>
      </w:r>
      <w:r w:rsidRPr="00926D4D">
        <w:t>4</w:t>
      </w:r>
      <w:r w:rsidRPr="00926D4D">
        <w:tab/>
        <w:t>Notifications</w:t>
      </w:r>
      <w:bookmarkEnd w:id="368"/>
      <w:bookmarkEnd w:id="369"/>
      <w:bookmarkEnd w:id="37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71" w:name="_CR6_3_4"/>
      <w:bookmarkStart w:id="372" w:name="_Toc96612066"/>
      <w:bookmarkStart w:id="373" w:name="_Toc96936159"/>
      <w:bookmarkStart w:id="374" w:name="_Toc96936416"/>
      <w:bookmarkStart w:id="375" w:name="_Toc202520326"/>
      <w:bookmarkEnd w:id="37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72"/>
      <w:bookmarkEnd w:id="373"/>
      <w:bookmarkEnd w:id="374"/>
      <w:bookmarkEnd w:id="375"/>
    </w:p>
    <w:p w14:paraId="29F44599" w14:textId="172EE65F" w:rsidR="004F39FF" w:rsidRPr="00926D4D" w:rsidRDefault="004F39FF" w:rsidP="00660CEB">
      <w:pPr>
        <w:pStyle w:val="Heading4"/>
      </w:pPr>
      <w:bookmarkStart w:id="376" w:name="_CR6_3_4_1"/>
      <w:bookmarkStart w:id="377" w:name="_Toc96936160"/>
      <w:bookmarkStart w:id="378" w:name="_Toc96936417"/>
      <w:bookmarkStart w:id="379" w:name="_Toc202520327"/>
      <w:bookmarkEnd w:id="376"/>
      <w:r w:rsidRPr="00926D4D">
        <w:t>6.3.4.1</w:t>
      </w:r>
      <w:r w:rsidRPr="00926D4D">
        <w:tab/>
        <w:t>Definition</w:t>
      </w:r>
      <w:bookmarkEnd w:id="377"/>
      <w:bookmarkEnd w:id="378"/>
      <w:bookmarkEnd w:id="37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80" w:name="_CR6_3_4_2"/>
      <w:bookmarkStart w:id="381" w:name="_Toc96936161"/>
      <w:bookmarkStart w:id="382" w:name="_Toc96936418"/>
      <w:bookmarkStart w:id="383" w:name="_Toc202520328"/>
      <w:bookmarkEnd w:id="380"/>
      <w:r w:rsidRPr="00926D4D">
        <w:lastRenderedPageBreak/>
        <w:t>6.3.4.2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84" w:name="_CR6_3_4_3"/>
      <w:bookmarkStart w:id="385" w:name="_Toc96936162"/>
      <w:bookmarkStart w:id="386" w:name="_Toc96936419"/>
      <w:bookmarkStart w:id="387" w:name="_Toc202520329"/>
      <w:bookmarkEnd w:id="384"/>
      <w:r w:rsidRPr="00926D4D">
        <w:t>6.3.4.3</w:t>
      </w:r>
      <w:r w:rsidRPr="00926D4D">
        <w:tab/>
        <w:t>Attribute constraints</w:t>
      </w:r>
      <w:bookmarkEnd w:id="385"/>
      <w:bookmarkEnd w:id="386"/>
      <w:bookmarkEnd w:id="38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0E8F27DE"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4F9345C"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75A768E" w:rsidR="0073679B" w:rsidRPr="00926D4D" w:rsidRDefault="0073679B" w:rsidP="009658AD">
      <w:pPr>
        <w:pStyle w:val="NO"/>
      </w:pPr>
      <w:r w:rsidRPr="00926D4D">
        <w:t>NOTE:</w:t>
      </w:r>
      <w:r w:rsidR="009658AD">
        <w:tab/>
      </w:r>
      <w:r w:rsidRPr="00926D4D">
        <w:t>Only one of the attributes is needed.</w:t>
      </w:r>
    </w:p>
    <w:p w14:paraId="0175C72F" w14:textId="0DC92A08" w:rsidR="004F39FF" w:rsidRPr="00926D4D" w:rsidRDefault="004F39FF" w:rsidP="00660CEB">
      <w:pPr>
        <w:pStyle w:val="Heading4"/>
      </w:pPr>
      <w:bookmarkStart w:id="388" w:name="_CR6_3_4_4"/>
      <w:bookmarkStart w:id="389" w:name="_Toc96936163"/>
      <w:bookmarkStart w:id="390" w:name="_Toc96936420"/>
      <w:bookmarkStart w:id="391" w:name="_Toc202520330"/>
      <w:bookmarkEnd w:id="388"/>
      <w:r w:rsidRPr="00926D4D">
        <w:rPr>
          <w:lang w:eastAsia="zh-CN"/>
        </w:rPr>
        <w:t>6.3.4.</w:t>
      </w:r>
      <w:r w:rsidRPr="00926D4D">
        <w:t>4</w:t>
      </w:r>
      <w:r w:rsidRPr="00926D4D">
        <w:tab/>
        <w:t>Notifications</w:t>
      </w:r>
      <w:bookmarkEnd w:id="389"/>
      <w:bookmarkEnd w:id="390"/>
      <w:bookmarkEnd w:id="39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92" w:name="_CR6_3_5"/>
      <w:bookmarkStart w:id="393" w:name="_Toc96612067"/>
      <w:bookmarkStart w:id="394" w:name="_Toc96936164"/>
      <w:bookmarkStart w:id="395" w:name="_Toc96936421"/>
      <w:bookmarkStart w:id="396" w:name="_Toc202520331"/>
      <w:bookmarkEnd w:id="39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93"/>
      <w:bookmarkEnd w:id="394"/>
      <w:bookmarkEnd w:id="395"/>
      <w:bookmarkEnd w:id="396"/>
    </w:p>
    <w:p w14:paraId="032D555E" w14:textId="0B373418" w:rsidR="0096187F" w:rsidRPr="00926D4D" w:rsidRDefault="0096187F" w:rsidP="00660CEB">
      <w:pPr>
        <w:pStyle w:val="Heading4"/>
      </w:pPr>
      <w:bookmarkStart w:id="397" w:name="_CR6_3_5_1"/>
      <w:bookmarkStart w:id="398" w:name="_Toc96936165"/>
      <w:bookmarkStart w:id="399" w:name="_Toc96936422"/>
      <w:bookmarkStart w:id="400" w:name="_Toc202520332"/>
      <w:bookmarkEnd w:id="39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98"/>
      <w:bookmarkEnd w:id="399"/>
      <w:bookmarkEnd w:id="40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01" w:name="_CR6_3_5_2"/>
      <w:bookmarkStart w:id="402" w:name="_Toc96936166"/>
      <w:bookmarkStart w:id="403" w:name="_Toc96936423"/>
      <w:bookmarkStart w:id="404" w:name="_Toc202520333"/>
      <w:bookmarkEnd w:id="401"/>
      <w:r w:rsidRPr="00926D4D">
        <w:t>6.</w:t>
      </w:r>
      <w:r w:rsidR="006002BF" w:rsidRPr="00926D4D">
        <w:t>3</w:t>
      </w:r>
      <w:r w:rsidRPr="00926D4D">
        <w:t>.</w:t>
      </w:r>
      <w:r w:rsidR="006002BF" w:rsidRPr="00926D4D">
        <w:t>5</w:t>
      </w:r>
      <w:r w:rsidRPr="00926D4D">
        <w:t>.2</w:t>
      </w:r>
      <w:r w:rsidRPr="00926D4D">
        <w:tab/>
        <w:t>Attributes</w:t>
      </w:r>
      <w:bookmarkEnd w:id="402"/>
      <w:bookmarkEnd w:id="403"/>
      <w:bookmarkEnd w:id="4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05" w:name="_CR6_3_5_3"/>
      <w:bookmarkStart w:id="406" w:name="_Toc96936167"/>
      <w:bookmarkStart w:id="407" w:name="_Toc96936424"/>
      <w:bookmarkStart w:id="408" w:name="_Toc202520334"/>
      <w:bookmarkEnd w:id="405"/>
      <w:r w:rsidRPr="00926D4D">
        <w:t>6.</w:t>
      </w:r>
      <w:r w:rsidR="006002BF" w:rsidRPr="00926D4D">
        <w:t>3</w:t>
      </w:r>
      <w:r w:rsidRPr="00926D4D">
        <w:t>.</w:t>
      </w:r>
      <w:r w:rsidR="006002BF" w:rsidRPr="00926D4D">
        <w:t>5</w:t>
      </w:r>
      <w:r w:rsidRPr="00926D4D">
        <w:t>.3</w:t>
      </w:r>
      <w:r w:rsidRPr="00926D4D">
        <w:tab/>
        <w:t>Attribute constraints</w:t>
      </w:r>
      <w:bookmarkEnd w:id="406"/>
      <w:bookmarkEnd w:id="407"/>
      <w:bookmarkEnd w:id="40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09" w:name="_CR6_3_5_4"/>
      <w:bookmarkStart w:id="410" w:name="_Toc202520335"/>
      <w:bookmarkEnd w:id="409"/>
      <w:r w:rsidRPr="00926D4D">
        <w:rPr>
          <w:lang w:eastAsia="zh-CN"/>
        </w:rPr>
        <w:t>6.3.</w:t>
      </w:r>
      <w:r>
        <w:rPr>
          <w:lang w:eastAsia="zh-CN"/>
        </w:rPr>
        <w:t>5</w:t>
      </w:r>
      <w:r w:rsidRPr="00926D4D">
        <w:rPr>
          <w:lang w:eastAsia="zh-CN"/>
        </w:rPr>
        <w:t>.</w:t>
      </w:r>
      <w:r>
        <w:t>4</w:t>
      </w:r>
      <w:r w:rsidRPr="00926D4D">
        <w:tab/>
        <w:t>Notifications</w:t>
      </w:r>
      <w:bookmarkEnd w:id="41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11" w:name="_CR6_3_6"/>
      <w:bookmarkStart w:id="412" w:name="_Toc96612068"/>
      <w:bookmarkStart w:id="413" w:name="_Toc96936168"/>
      <w:bookmarkStart w:id="414" w:name="_Toc96936425"/>
      <w:bookmarkStart w:id="415" w:name="_Toc202520336"/>
      <w:bookmarkEnd w:id="41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12"/>
      <w:bookmarkEnd w:id="413"/>
      <w:bookmarkEnd w:id="414"/>
      <w:bookmarkEnd w:id="415"/>
    </w:p>
    <w:p w14:paraId="006AC6E3" w14:textId="268BE926" w:rsidR="0096187F" w:rsidRPr="00926D4D" w:rsidRDefault="0096187F" w:rsidP="00660CEB">
      <w:pPr>
        <w:pStyle w:val="Heading4"/>
      </w:pPr>
      <w:bookmarkStart w:id="416" w:name="_CR6_3_6_1"/>
      <w:bookmarkStart w:id="417" w:name="_Toc96936426"/>
      <w:bookmarkStart w:id="418" w:name="_Toc202520337"/>
      <w:bookmarkEnd w:id="416"/>
      <w:r w:rsidRPr="00926D4D">
        <w:t>6.</w:t>
      </w:r>
      <w:r w:rsidR="006002BF" w:rsidRPr="00926D4D">
        <w:t>3</w:t>
      </w:r>
      <w:r w:rsidRPr="00926D4D">
        <w:t>.</w:t>
      </w:r>
      <w:r w:rsidR="006002BF" w:rsidRPr="00926D4D">
        <w:t>6</w:t>
      </w:r>
      <w:r w:rsidRPr="00926D4D">
        <w:t>.1</w:t>
      </w:r>
      <w:r w:rsidR="00660CEB" w:rsidRPr="00926D4D">
        <w:tab/>
      </w:r>
      <w:r w:rsidRPr="00926D4D">
        <w:t>Definition</w:t>
      </w:r>
      <w:bookmarkEnd w:id="417"/>
      <w:bookmarkEnd w:id="41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19" w:name="_CR6_3_6_2"/>
      <w:bookmarkStart w:id="420" w:name="_Toc96936169"/>
      <w:bookmarkStart w:id="421" w:name="_Toc96936427"/>
      <w:bookmarkStart w:id="422" w:name="_Toc202520338"/>
      <w:bookmarkEnd w:id="419"/>
      <w:r w:rsidRPr="00926D4D">
        <w:t>6.</w:t>
      </w:r>
      <w:r w:rsidR="006002BF" w:rsidRPr="00926D4D">
        <w:t>3</w:t>
      </w:r>
      <w:r w:rsidRPr="00926D4D">
        <w:t>.</w:t>
      </w:r>
      <w:r w:rsidR="006002BF" w:rsidRPr="00926D4D">
        <w:t>6</w:t>
      </w:r>
      <w:r w:rsidRPr="00926D4D">
        <w:t>.2</w:t>
      </w:r>
      <w:r w:rsidRPr="00926D4D">
        <w:tab/>
        <w:t>Attributes</w:t>
      </w:r>
      <w:bookmarkEnd w:id="420"/>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23" w:name="_CR6_3_6_3"/>
      <w:bookmarkStart w:id="424" w:name="_Toc96936170"/>
      <w:bookmarkStart w:id="425" w:name="_Toc96936428"/>
      <w:bookmarkStart w:id="426" w:name="_Toc202520339"/>
      <w:bookmarkEnd w:id="423"/>
      <w:r w:rsidRPr="00926D4D">
        <w:t>6.3.</w:t>
      </w:r>
      <w:r w:rsidR="006002BF" w:rsidRPr="00926D4D">
        <w:t>6</w:t>
      </w:r>
      <w:r w:rsidRPr="00926D4D">
        <w:t>.3</w:t>
      </w:r>
      <w:r w:rsidRPr="00926D4D">
        <w:tab/>
        <w:t>Attribute constraints</w:t>
      </w:r>
      <w:bookmarkEnd w:id="424"/>
      <w:bookmarkEnd w:id="425"/>
      <w:bookmarkEnd w:id="4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27" w:name="_CR6_3_6_4"/>
      <w:bookmarkStart w:id="428" w:name="_Toc202520340"/>
      <w:bookmarkEnd w:id="427"/>
      <w:r>
        <w:t>6.3.6.4</w:t>
      </w:r>
      <w:r>
        <w:tab/>
        <w:t>Notifications</w:t>
      </w:r>
      <w:bookmarkEnd w:id="42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29" w:name="_CR6_3_7"/>
      <w:bookmarkStart w:id="430" w:name="_Toc96612069"/>
      <w:bookmarkStart w:id="431" w:name="_Toc96936171"/>
      <w:bookmarkStart w:id="432" w:name="_Toc96936429"/>
      <w:bookmarkStart w:id="433" w:name="_Toc202520341"/>
      <w:bookmarkEnd w:id="42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30"/>
      <w:bookmarkEnd w:id="431"/>
      <w:bookmarkEnd w:id="432"/>
      <w:bookmarkEnd w:id="433"/>
    </w:p>
    <w:p w14:paraId="7872C09E" w14:textId="6C37BBC7" w:rsidR="003D4873" w:rsidRPr="00926D4D" w:rsidRDefault="003D4873" w:rsidP="00660CEB">
      <w:pPr>
        <w:pStyle w:val="Heading4"/>
      </w:pPr>
      <w:bookmarkStart w:id="434" w:name="_CR6_3_7_1"/>
      <w:bookmarkStart w:id="435" w:name="_Toc96936172"/>
      <w:bookmarkStart w:id="436" w:name="_Toc96936430"/>
      <w:bookmarkStart w:id="437" w:name="_Toc202520342"/>
      <w:bookmarkEnd w:id="434"/>
      <w:r w:rsidRPr="00926D4D">
        <w:t>6.3.</w:t>
      </w:r>
      <w:r w:rsidR="00DF19BB" w:rsidRPr="00926D4D">
        <w:t>7</w:t>
      </w:r>
      <w:r w:rsidRPr="00926D4D">
        <w:t>.1</w:t>
      </w:r>
      <w:r w:rsidR="00660CEB" w:rsidRPr="00926D4D">
        <w:tab/>
      </w:r>
      <w:r w:rsidRPr="00926D4D">
        <w:t>Definition</w:t>
      </w:r>
      <w:bookmarkEnd w:id="435"/>
      <w:bookmarkEnd w:id="436"/>
      <w:bookmarkEnd w:id="43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38" w:name="_CR6_3_7_2"/>
      <w:bookmarkStart w:id="439" w:name="_Toc96936173"/>
      <w:bookmarkStart w:id="440" w:name="_Toc96936431"/>
      <w:bookmarkStart w:id="441" w:name="_Toc202520343"/>
      <w:bookmarkEnd w:id="438"/>
      <w:r w:rsidRPr="00926D4D">
        <w:t>6.3.</w:t>
      </w:r>
      <w:r w:rsidR="00DF19BB" w:rsidRPr="00926D4D">
        <w:t>7</w:t>
      </w:r>
      <w:r w:rsidRPr="00926D4D">
        <w:t>.2</w:t>
      </w:r>
      <w:r w:rsidRPr="00926D4D">
        <w:tab/>
        <w:t>Attributes</w:t>
      </w:r>
      <w:bookmarkEnd w:id="439"/>
      <w:bookmarkEnd w:id="440"/>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42" w:name="_CR6_3_7_3"/>
      <w:bookmarkStart w:id="443" w:name="_Toc96936174"/>
      <w:bookmarkStart w:id="444" w:name="_Toc96936432"/>
      <w:bookmarkStart w:id="445" w:name="_Toc202520344"/>
      <w:bookmarkEnd w:id="442"/>
      <w:r w:rsidRPr="00926D4D">
        <w:t>6.3.</w:t>
      </w:r>
      <w:r w:rsidR="00DF19BB" w:rsidRPr="00926D4D">
        <w:t>7</w:t>
      </w:r>
      <w:r w:rsidRPr="00926D4D">
        <w:t>.3</w:t>
      </w:r>
      <w:r w:rsidRPr="00926D4D">
        <w:tab/>
        <w:t>Attribute constraints</w:t>
      </w:r>
      <w:bookmarkEnd w:id="443"/>
      <w:bookmarkEnd w:id="444"/>
      <w:bookmarkEnd w:id="44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3482E3DA"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1C6BF9DD"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55D5AB0"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196D161D" w:rsidR="00A02FEC" w:rsidRDefault="003D4873" w:rsidP="00A02FEC">
      <w:pPr>
        <w:pStyle w:val="NO"/>
      </w:pPr>
      <w:r w:rsidRPr="00926D4D">
        <w:t>NOTE:</w:t>
      </w:r>
      <w:r w:rsidR="00551EE0" w:rsidRPr="00926D4D">
        <w:tab/>
      </w:r>
      <w:r w:rsidRPr="00926D4D">
        <w:t>Only one of the attributes is needed.</w:t>
      </w:r>
    </w:p>
    <w:p w14:paraId="70433912" w14:textId="3D6BEBE8" w:rsidR="00A02FEC" w:rsidRDefault="00A02FEC" w:rsidP="00B06E5D">
      <w:pPr>
        <w:pStyle w:val="Heading4"/>
      </w:pPr>
      <w:bookmarkStart w:id="446" w:name="_CR6_3_7_4"/>
      <w:bookmarkStart w:id="447" w:name="_Toc202520345"/>
      <w:bookmarkEnd w:id="446"/>
      <w:r>
        <w:t>6.3.7.4</w:t>
      </w:r>
      <w:r>
        <w:tab/>
        <w:t>Notifications</w:t>
      </w:r>
      <w:bookmarkEnd w:id="44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48" w:name="_CR6_3_8"/>
      <w:bookmarkStart w:id="449" w:name="_Toc96612070"/>
      <w:bookmarkStart w:id="450" w:name="_Toc96936175"/>
      <w:bookmarkStart w:id="451" w:name="_Toc96936433"/>
      <w:bookmarkStart w:id="452" w:name="_Toc202520346"/>
      <w:bookmarkEnd w:id="448"/>
      <w:r w:rsidRPr="00926D4D">
        <w:rPr>
          <w:lang w:eastAsia="zh-CN"/>
        </w:rPr>
        <w:lastRenderedPageBreak/>
        <w:t>6.3.</w:t>
      </w:r>
      <w:r w:rsidR="00DF19BB" w:rsidRPr="00926D4D">
        <w:rPr>
          <w:lang w:eastAsia="zh-CN"/>
        </w:rPr>
        <w:t>8</w:t>
      </w:r>
      <w:r w:rsidRPr="00926D4D">
        <w:rPr>
          <w:lang w:eastAsia="zh-CN"/>
        </w:rPr>
        <w:tab/>
        <w:t>GeographicalCoordinates &lt;&lt;dataType&gt;&gt;</w:t>
      </w:r>
      <w:bookmarkEnd w:id="449"/>
      <w:bookmarkEnd w:id="450"/>
      <w:bookmarkEnd w:id="451"/>
      <w:bookmarkEnd w:id="452"/>
    </w:p>
    <w:p w14:paraId="1B4243B2" w14:textId="09BE9BE3" w:rsidR="003D4873" w:rsidRPr="00926D4D" w:rsidRDefault="003D4873" w:rsidP="00660CEB">
      <w:pPr>
        <w:pStyle w:val="Heading4"/>
      </w:pPr>
      <w:bookmarkStart w:id="453" w:name="_CR6_3_8_1"/>
      <w:bookmarkStart w:id="454" w:name="_Toc96936176"/>
      <w:bookmarkStart w:id="455" w:name="_Toc96936434"/>
      <w:bookmarkStart w:id="456" w:name="_Toc202520347"/>
      <w:bookmarkEnd w:id="453"/>
      <w:r w:rsidRPr="00926D4D">
        <w:t>6.3.</w:t>
      </w:r>
      <w:r w:rsidR="00DF19BB" w:rsidRPr="00926D4D">
        <w:t>8</w:t>
      </w:r>
      <w:r w:rsidRPr="00926D4D">
        <w:t>.1</w:t>
      </w:r>
      <w:r w:rsidRPr="00926D4D">
        <w:tab/>
        <w:t>Definition</w:t>
      </w:r>
      <w:bookmarkEnd w:id="454"/>
      <w:bookmarkEnd w:id="455"/>
      <w:bookmarkEnd w:id="45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57" w:name="_CR6_3_8_2"/>
      <w:bookmarkStart w:id="458" w:name="_Toc96936177"/>
      <w:bookmarkStart w:id="459" w:name="_Toc96936435"/>
      <w:bookmarkStart w:id="460" w:name="_Toc202520348"/>
      <w:bookmarkEnd w:id="457"/>
      <w:r w:rsidRPr="00926D4D">
        <w:t>6.3.</w:t>
      </w:r>
      <w:r w:rsidR="00DF19BB" w:rsidRPr="00926D4D">
        <w:t>8</w:t>
      </w:r>
      <w:r w:rsidRPr="00926D4D">
        <w:t>.2</w:t>
      </w:r>
      <w:r w:rsidRPr="00926D4D">
        <w:tab/>
        <w:t>Attributes</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61" w:name="_CR6_3_8_3"/>
      <w:bookmarkStart w:id="462" w:name="_Toc96936178"/>
      <w:bookmarkStart w:id="463" w:name="_Toc96936436"/>
      <w:bookmarkStart w:id="464" w:name="_Toc202520349"/>
      <w:bookmarkEnd w:id="461"/>
      <w:r w:rsidRPr="00926D4D">
        <w:t>6.3.</w:t>
      </w:r>
      <w:r w:rsidR="00DF19BB" w:rsidRPr="00926D4D">
        <w:t>8</w:t>
      </w:r>
      <w:r w:rsidRPr="00926D4D">
        <w:t>.3</w:t>
      </w:r>
      <w:r w:rsidRPr="00926D4D">
        <w:tab/>
        <w:t>Attribute constraints</w:t>
      </w:r>
      <w:bookmarkEnd w:id="462"/>
      <w:bookmarkEnd w:id="463"/>
      <w:bookmarkEnd w:id="4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65" w:name="_CR6_3_8_4"/>
      <w:bookmarkStart w:id="466" w:name="_Toc202520350"/>
      <w:bookmarkEnd w:id="465"/>
      <w:r w:rsidRPr="00926D4D">
        <w:rPr>
          <w:lang w:eastAsia="zh-CN"/>
        </w:rPr>
        <w:t>6.3.</w:t>
      </w:r>
      <w:r>
        <w:rPr>
          <w:lang w:eastAsia="zh-CN"/>
        </w:rPr>
        <w:t>8</w:t>
      </w:r>
      <w:r w:rsidRPr="00926D4D">
        <w:rPr>
          <w:lang w:eastAsia="zh-CN"/>
        </w:rPr>
        <w:t>.</w:t>
      </w:r>
      <w:r>
        <w:t>4</w:t>
      </w:r>
      <w:r w:rsidRPr="00926D4D">
        <w:tab/>
        <w:t>Notifications</w:t>
      </w:r>
      <w:bookmarkEnd w:id="46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67" w:name="_CR6_3_9"/>
      <w:bookmarkStart w:id="468" w:name="_Toc96612071"/>
      <w:bookmarkStart w:id="469" w:name="_Toc96936179"/>
      <w:bookmarkStart w:id="470" w:name="_Toc96936437"/>
      <w:bookmarkStart w:id="471" w:name="_Toc202520351"/>
      <w:bookmarkEnd w:id="4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68"/>
      <w:bookmarkEnd w:id="469"/>
      <w:bookmarkEnd w:id="470"/>
      <w:bookmarkEnd w:id="471"/>
    </w:p>
    <w:p w14:paraId="752E81F7" w14:textId="61D086D6" w:rsidR="003D4873" w:rsidRPr="00926D4D" w:rsidRDefault="003D4873" w:rsidP="00660CEB">
      <w:pPr>
        <w:pStyle w:val="Heading4"/>
      </w:pPr>
      <w:bookmarkStart w:id="472" w:name="_CR6_3_9_1"/>
      <w:bookmarkStart w:id="473" w:name="_Toc96936180"/>
      <w:bookmarkStart w:id="474" w:name="_Toc96936438"/>
      <w:bookmarkStart w:id="475" w:name="_Toc202520352"/>
      <w:bookmarkEnd w:id="472"/>
      <w:r w:rsidRPr="00926D4D">
        <w:t>6.3.</w:t>
      </w:r>
      <w:r w:rsidR="00DF19BB" w:rsidRPr="00926D4D">
        <w:t>9</w:t>
      </w:r>
      <w:r w:rsidRPr="00926D4D">
        <w:t>.1</w:t>
      </w:r>
      <w:r w:rsidRPr="00926D4D">
        <w:tab/>
        <w:t>Definition</w:t>
      </w:r>
      <w:bookmarkEnd w:id="473"/>
      <w:bookmarkEnd w:id="474"/>
      <w:bookmarkEnd w:id="47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76" w:name="_CR6_3_9_2"/>
      <w:bookmarkStart w:id="477" w:name="_Toc96936181"/>
      <w:bookmarkStart w:id="478" w:name="_Toc96936439"/>
      <w:bookmarkStart w:id="479" w:name="_Toc202520353"/>
      <w:bookmarkEnd w:id="476"/>
      <w:r w:rsidRPr="00926D4D">
        <w:t>6.3.</w:t>
      </w:r>
      <w:r w:rsidR="00DF19BB" w:rsidRPr="00926D4D">
        <w:t>9</w:t>
      </w:r>
      <w:r w:rsidRPr="00926D4D">
        <w:t>.2</w:t>
      </w:r>
      <w:r w:rsidRPr="00926D4D">
        <w:tab/>
        <w:t>Attributes</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80" w:name="_CR6_3_9_3"/>
      <w:bookmarkStart w:id="481" w:name="_Toc96936182"/>
      <w:bookmarkStart w:id="482" w:name="_Toc96936440"/>
      <w:bookmarkStart w:id="483" w:name="_Toc202520354"/>
      <w:bookmarkEnd w:id="480"/>
      <w:r w:rsidRPr="00926D4D">
        <w:t>6.3.</w:t>
      </w:r>
      <w:r w:rsidR="00DF19BB" w:rsidRPr="00926D4D">
        <w:t>9</w:t>
      </w:r>
      <w:r w:rsidRPr="00926D4D">
        <w:t>.3</w:t>
      </w:r>
      <w:r w:rsidRPr="00926D4D">
        <w:tab/>
        <w:t>Attribute constraints</w:t>
      </w:r>
      <w:bookmarkEnd w:id="481"/>
      <w:bookmarkEnd w:id="482"/>
      <w:bookmarkEnd w:id="48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84" w:name="_CR6_3_9_4"/>
      <w:bookmarkStart w:id="485" w:name="_Toc202520355"/>
      <w:bookmarkEnd w:id="484"/>
      <w:r w:rsidRPr="00926D4D">
        <w:rPr>
          <w:lang w:eastAsia="zh-CN"/>
        </w:rPr>
        <w:t>6.3.</w:t>
      </w:r>
      <w:r>
        <w:rPr>
          <w:lang w:eastAsia="zh-CN"/>
        </w:rPr>
        <w:t>9</w:t>
      </w:r>
      <w:r w:rsidRPr="00926D4D">
        <w:rPr>
          <w:lang w:eastAsia="zh-CN"/>
        </w:rPr>
        <w:t>.</w:t>
      </w:r>
      <w:r w:rsidRPr="00926D4D">
        <w:t>4</w:t>
      </w:r>
      <w:r w:rsidRPr="00926D4D">
        <w:tab/>
        <w:t>Notifications</w:t>
      </w:r>
      <w:bookmarkEnd w:id="48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86" w:name="_CR6_3_10"/>
      <w:bookmarkStart w:id="487" w:name="_Toc96612072"/>
      <w:bookmarkStart w:id="488" w:name="_Toc96936183"/>
      <w:bookmarkStart w:id="489" w:name="_Toc96936441"/>
      <w:bookmarkStart w:id="490" w:name="_Toc202520356"/>
      <w:bookmarkEnd w:id="486"/>
      <w:r w:rsidRPr="00926D4D">
        <w:rPr>
          <w:lang w:eastAsia="zh-CN"/>
        </w:rPr>
        <w:t>6.3.</w:t>
      </w:r>
      <w:r w:rsidR="00DF19BB" w:rsidRPr="00926D4D">
        <w:rPr>
          <w:lang w:eastAsia="zh-CN"/>
        </w:rPr>
        <w:t>10</w:t>
      </w:r>
      <w:r w:rsidRPr="00926D4D">
        <w:tab/>
      </w:r>
      <w:r w:rsidRPr="00926D4D">
        <w:rPr>
          <w:lang w:eastAsia="zh-CN"/>
        </w:rPr>
        <w:t>EdgeDataNetwork</w:t>
      </w:r>
      <w:bookmarkEnd w:id="487"/>
      <w:bookmarkEnd w:id="488"/>
      <w:bookmarkEnd w:id="489"/>
      <w:bookmarkEnd w:id="490"/>
    </w:p>
    <w:p w14:paraId="65AACD55" w14:textId="431D6585" w:rsidR="00E02C5E" w:rsidRPr="00926D4D" w:rsidRDefault="00E02C5E" w:rsidP="00660CEB">
      <w:pPr>
        <w:pStyle w:val="Heading4"/>
      </w:pPr>
      <w:bookmarkStart w:id="491" w:name="_CR6_3_10_1"/>
      <w:bookmarkStart w:id="492" w:name="_Toc96936184"/>
      <w:bookmarkStart w:id="493" w:name="_Toc96936442"/>
      <w:bookmarkStart w:id="494" w:name="_Toc202520357"/>
      <w:bookmarkEnd w:id="491"/>
      <w:r w:rsidRPr="00926D4D">
        <w:t>6.3.</w:t>
      </w:r>
      <w:r w:rsidR="00DF19BB" w:rsidRPr="00926D4D">
        <w:t>10</w:t>
      </w:r>
      <w:r w:rsidRPr="00926D4D">
        <w:t>.1</w:t>
      </w:r>
      <w:r w:rsidRPr="00926D4D">
        <w:tab/>
        <w:t>Definition</w:t>
      </w:r>
      <w:bookmarkEnd w:id="492"/>
      <w:bookmarkEnd w:id="493"/>
      <w:bookmarkEnd w:id="4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95" w:name="_CR6_3_10_2"/>
      <w:bookmarkStart w:id="496" w:name="_Toc96936185"/>
      <w:bookmarkStart w:id="497" w:name="_Toc96936443"/>
      <w:bookmarkStart w:id="498" w:name="_Toc202520358"/>
      <w:bookmarkEnd w:id="495"/>
      <w:r w:rsidRPr="00926D4D">
        <w:lastRenderedPageBreak/>
        <w:t>6.3.</w:t>
      </w:r>
      <w:r w:rsidR="00DF19BB" w:rsidRPr="00926D4D">
        <w:t>10</w:t>
      </w:r>
      <w:r w:rsidRPr="00926D4D">
        <w:t>.2</w:t>
      </w:r>
      <w:r w:rsidRPr="00926D4D">
        <w:tab/>
        <w:t>Attributes</w:t>
      </w:r>
      <w:bookmarkEnd w:id="496"/>
      <w:bookmarkEnd w:id="497"/>
      <w:bookmarkEnd w:id="49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99" w:name="_CR6_3_10_3"/>
      <w:bookmarkStart w:id="500" w:name="_Toc96936186"/>
      <w:bookmarkStart w:id="501" w:name="_Toc96936444"/>
      <w:bookmarkStart w:id="502" w:name="_Toc202520359"/>
      <w:bookmarkEnd w:id="499"/>
      <w:r w:rsidRPr="00926D4D">
        <w:t>6.3.</w:t>
      </w:r>
      <w:r w:rsidR="00DF19BB" w:rsidRPr="00926D4D">
        <w:t>10</w:t>
      </w:r>
      <w:r w:rsidRPr="00926D4D">
        <w:t>.3</w:t>
      </w:r>
      <w:r w:rsidRPr="00926D4D">
        <w:tab/>
        <w:t>Attribute constraints</w:t>
      </w:r>
      <w:bookmarkEnd w:id="500"/>
      <w:bookmarkEnd w:id="501"/>
      <w:bookmarkEnd w:id="50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03" w:name="_CR6_3_10_4"/>
      <w:bookmarkStart w:id="504" w:name="_Toc96936187"/>
      <w:bookmarkStart w:id="505" w:name="_Toc96936445"/>
      <w:bookmarkStart w:id="506" w:name="_Toc202520360"/>
      <w:bookmarkEnd w:id="50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04"/>
      <w:bookmarkEnd w:id="505"/>
      <w:bookmarkEnd w:id="50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07" w:name="_CR6_3_11"/>
      <w:bookmarkStart w:id="508" w:name="_Toc96612073"/>
      <w:bookmarkStart w:id="509" w:name="_Toc96936188"/>
      <w:bookmarkStart w:id="510" w:name="_Toc96936446"/>
      <w:bookmarkStart w:id="511" w:name="_Toc202520361"/>
      <w:bookmarkEnd w:id="507"/>
      <w:r w:rsidRPr="00926D4D">
        <w:rPr>
          <w:lang w:eastAsia="zh-CN"/>
        </w:rPr>
        <w:t>6.3.</w:t>
      </w:r>
      <w:r w:rsidR="00DF19BB" w:rsidRPr="00926D4D">
        <w:rPr>
          <w:lang w:eastAsia="zh-CN"/>
        </w:rPr>
        <w:t>11</w:t>
      </w:r>
      <w:r w:rsidRPr="00926D4D">
        <w:tab/>
      </w:r>
      <w:r w:rsidRPr="00926D4D">
        <w:rPr>
          <w:lang w:eastAsia="zh-CN"/>
        </w:rPr>
        <w:t>AffinityAntiAffinity &lt;&lt;datatype&gt;&gt;</w:t>
      </w:r>
      <w:bookmarkEnd w:id="508"/>
      <w:bookmarkEnd w:id="509"/>
      <w:bookmarkEnd w:id="510"/>
      <w:bookmarkEnd w:id="511"/>
    </w:p>
    <w:p w14:paraId="36892888" w14:textId="60EDDB81" w:rsidR="00743698" w:rsidRPr="00926D4D" w:rsidRDefault="00743698" w:rsidP="00660CEB">
      <w:pPr>
        <w:pStyle w:val="Heading4"/>
      </w:pPr>
      <w:bookmarkStart w:id="512" w:name="_CR6_3_11_1"/>
      <w:bookmarkStart w:id="513" w:name="_Toc96936189"/>
      <w:bookmarkStart w:id="514" w:name="_Toc96936447"/>
      <w:bookmarkStart w:id="515" w:name="_Toc202520362"/>
      <w:bookmarkEnd w:id="512"/>
      <w:r w:rsidRPr="00926D4D">
        <w:t>6.3.</w:t>
      </w:r>
      <w:r w:rsidR="00DF19BB" w:rsidRPr="00926D4D">
        <w:t>11</w:t>
      </w:r>
      <w:r w:rsidRPr="00926D4D">
        <w:t>.1</w:t>
      </w:r>
      <w:r w:rsidRPr="00926D4D">
        <w:tab/>
        <w:t>Definition</w:t>
      </w:r>
      <w:bookmarkEnd w:id="513"/>
      <w:bookmarkEnd w:id="514"/>
      <w:bookmarkEnd w:id="51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16" w:name="_CR6_3_11_2"/>
      <w:bookmarkStart w:id="517" w:name="_Toc96936190"/>
      <w:bookmarkStart w:id="518" w:name="_Toc96936448"/>
      <w:bookmarkStart w:id="519" w:name="_Toc202520363"/>
      <w:bookmarkEnd w:id="516"/>
      <w:r w:rsidRPr="00926D4D">
        <w:t>6.3.</w:t>
      </w:r>
      <w:r w:rsidR="00DF19BB" w:rsidRPr="00926D4D">
        <w:t>11</w:t>
      </w:r>
      <w:r w:rsidRPr="00926D4D">
        <w:t>.2</w:t>
      </w:r>
      <w:r w:rsidRPr="00926D4D">
        <w:tab/>
        <w:t>Attributes</w:t>
      </w:r>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0" w:name="_CR6_3_11_3"/>
      <w:bookmarkStart w:id="521" w:name="_Toc96936191"/>
      <w:bookmarkStart w:id="522" w:name="_Toc96936449"/>
      <w:bookmarkStart w:id="523" w:name="_Toc202520364"/>
      <w:bookmarkEnd w:id="520"/>
      <w:r w:rsidRPr="00926D4D">
        <w:t>6.3.</w:t>
      </w:r>
      <w:r w:rsidR="00DF19BB" w:rsidRPr="00926D4D">
        <w:t>11</w:t>
      </w:r>
      <w:r w:rsidRPr="00926D4D">
        <w:t>.3</w:t>
      </w:r>
      <w:r w:rsidRPr="00926D4D">
        <w:tab/>
        <w:t>Attribute constraints</w:t>
      </w:r>
      <w:bookmarkEnd w:id="521"/>
      <w:bookmarkEnd w:id="522"/>
      <w:bookmarkEnd w:id="52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4" w:name="_CR6_3_11_4"/>
      <w:bookmarkStart w:id="525" w:name="_Toc202520365"/>
      <w:bookmarkEnd w:id="524"/>
      <w:r>
        <w:t>6.3.11.4</w:t>
      </w:r>
      <w:r>
        <w:tab/>
        <w:t>Notifications</w:t>
      </w:r>
      <w:bookmarkEnd w:id="52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26" w:name="_CR6_3_12"/>
      <w:bookmarkStart w:id="527" w:name="_Toc96612074"/>
      <w:bookmarkStart w:id="528" w:name="_Toc96936192"/>
      <w:bookmarkStart w:id="529" w:name="_Toc96936450"/>
      <w:bookmarkStart w:id="530" w:name="_Toc202520366"/>
      <w:bookmarkEnd w:id="526"/>
      <w:r w:rsidRPr="00926D4D">
        <w:rPr>
          <w:lang w:eastAsia="zh-CN"/>
        </w:rPr>
        <w:t>6.3.</w:t>
      </w:r>
      <w:r w:rsidR="00DF19BB" w:rsidRPr="00926D4D">
        <w:rPr>
          <w:lang w:eastAsia="zh-CN"/>
        </w:rPr>
        <w:t>12</w:t>
      </w:r>
      <w:r w:rsidRPr="00926D4D">
        <w:tab/>
      </w:r>
      <w:r w:rsidRPr="00926D4D">
        <w:rPr>
          <w:lang w:eastAsia="zh-CN"/>
        </w:rPr>
        <w:t>VirtualResource &lt;&lt;datatype&gt;&gt;</w:t>
      </w:r>
      <w:bookmarkEnd w:id="527"/>
      <w:bookmarkEnd w:id="528"/>
      <w:bookmarkEnd w:id="529"/>
      <w:bookmarkEnd w:id="530"/>
    </w:p>
    <w:p w14:paraId="2C020E07" w14:textId="15C66565" w:rsidR="00743698" w:rsidRPr="00926D4D" w:rsidRDefault="00743698" w:rsidP="00660CEB">
      <w:pPr>
        <w:pStyle w:val="Heading4"/>
      </w:pPr>
      <w:bookmarkStart w:id="531" w:name="_CR6_3_12_1"/>
      <w:bookmarkStart w:id="532" w:name="_Toc96936193"/>
      <w:bookmarkStart w:id="533" w:name="_Toc96936451"/>
      <w:bookmarkStart w:id="534" w:name="_Toc202520367"/>
      <w:bookmarkEnd w:id="531"/>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CR6_3_12_2"/>
      <w:bookmarkStart w:id="536" w:name="_Toc96936194"/>
      <w:bookmarkStart w:id="537" w:name="_Toc96936452"/>
      <w:bookmarkStart w:id="538" w:name="_Toc202520368"/>
      <w:bookmarkEnd w:id="535"/>
      <w:r w:rsidRPr="00926D4D">
        <w:lastRenderedPageBreak/>
        <w:t>6.3.</w:t>
      </w:r>
      <w:r w:rsidR="00DF19BB" w:rsidRPr="00926D4D">
        <w:t>12</w:t>
      </w:r>
      <w:r w:rsidRPr="00926D4D">
        <w:t>.2</w:t>
      </w:r>
      <w:r w:rsidRPr="00926D4D">
        <w:tab/>
        <w:t>Attributes</w:t>
      </w:r>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9" w:name="_CR6_3_12_3"/>
      <w:bookmarkStart w:id="540" w:name="_Toc96936195"/>
      <w:bookmarkStart w:id="541" w:name="_Toc96936453"/>
      <w:bookmarkStart w:id="542" w:name="_Toc202520369"/>
      <w:bookmarkEnd w:id="539"/>
      <w:r w:rsidRPr="00926D4D">
        <w:t>6.3.</w:t>
      </w:r>
      <w:r w:rsidR="00DF19BB" w:rsidRPr="00926D4D">
        <w:t>12</w:t>
      </w:r>
      <w:r w:rsidRPr="00926D4D">
        <w:t>.3</w:t>
      </w:r>
      <w:r w:rsidRPr="00926D4D">
        <w:tab/>
        <w:t>Attribute constraints</w:t>
      </w:r>
      <w:bookmarkEnd w:id="540"/>
      <w:bookmarkEnd w:id="541"/>
      <w:bookmarkEnd w:id="54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3" w:name="_CR6_3_12_4"/>
      <w:bookmarkStart w:id="544" w:name="_Toc202520370"/>
      <w:bookmarkEnd w:id="543"/>
      <w:r w:rsidRPr="00926D4D">
        <w:rPr>
          <w:lang w:eastAsia="zh-CN"/>
        </w:rPr>
        <w:t>6.3.</w:t>
      </w:r>
      <w:r>
        <w:rPr>
          <w:lang w:eastAsia="zh-CN"/>
        </w:rPr>
        <w:t>12</w:t>
      </w:r>
      <w:r w:rsidRPr="00926D4D">
        <w:rPr>
          <w:lang w:eastAsia="zh-CN"/>
        </w:rPr>
        <w:t>.</w:t>
      </w:r>
      <w:r>
        <w:t>4</w:t>
      </w:r>
      <w:r w:rsidRPr="00926D4D">
        <w:tab/>
        <w:t>Notifications</w:t>
      </w:r>
      <w:bookmarkEnd w:id="54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45" w:name="_CR6_3_13"/>
      <w:bookmarkStart w:id="546" w:name="_Toc96612075"/>
      <w:bookmarkStart w:id="547" w:name="_Toc96936196"/>
      <w:bookmarkStart w:id="548" w:name="_Toc96936454"/>
      <w:bookmarkStart w:id="549" w:name="_Toc202520371"/>
      <w:bookmarkEnd w:id="545"/>
      <w:r w:rsidRPr="00926D4D">
        <w:t>6.3.</w:t>
      </w:r>
      <w:r w:rsidR="00DF19BB" w:rsidRPr="00926D4D">
        <w:t>13</w:t>
      </w:r>
      <w:r w:rsidRPr="00926D4D">
        <w:tab/>
      </w:r>
      <w:r w:rsidRPr="00926D4D">
        <w:rPr>
          <w:lang w:eastAsia="zh-CN"/>
        </w:rPr>
        <w:t>EESFunction</w:t>
      </w:r>
      <w:bookmarkEnd w:id="546"/>
      <w:bookmarkEnd w:id="547"/>
      <w:bookmarkEnd w:id="548"/>
      <w:bookmarkEnd w:id="549"/>
    </w:p>
    <w:p w14:paraId="633D8517" w14:textId="3F68CDB2" w:rsidR="00ED391B" w:rsidRPr="00926D4D" w:rsidRDefault="00ED391B" w:rsidP="00660CEB">
      <w:pPr>
        <w:pStyle w:val="Heading4"/>
      </w:pPr>
      <w:bookmarkStart w:id="550" w:name="_CR6_3_13_1"/>
      <w:bookmarkStart w:id="551" w:name="_Toc96936197"/>
      <w:bookmarkStart w:id="552" w:name="_Toc96936455"/>
      <w:bookmarkStart w:id="553" w:name="_Toc202520372"/>
      <w:bookmarkEnd w:id="550"/>
      <w:r w:rsidRPr="00926D4D">
        <w:t>6.3.</w:t>
      </w:r>
      <w:r w:rsidR="00DF19BB" w:rsidRPr="00926D4D">
        <w:t>13</w:t>
      </w:r>
      <w:r w:rsidRPr="00926D4D">
        <w:t>.1</w:t>
      </w:r>
      <w:r w:rsidRPr="00926D4D">
        <w:tab/>
        <w:t>Definition</w:t>
      </w:r>
      <w:bookmarkEnd w:id="551"/>
      <w:bookmarkEnd w:id="552"/>
      <w:bookmarkEnd w:id="55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54" w:name="_CR6_3_13_2"/>
      <w:bookmarkStart w:id="555" w:name="_Toc96936198"/>
      <w:bookmarkStart w:id="556" w:name="_Toc96936456"/>
      <w:bookmarkStart w:id="557" w:name="_Toc202520373"/>
      <w:bookmarkEnd w:id="554"/>
      <w:r w:rsidRPr="00926D4D">
        <w:t>6.3.</w:t>
      </w:r>
      <w:r w:rsidR="00DF19BB" w:rsidRPr="00926D4D">
        <w:t>13</w:t>
      </w:r>
      <w:r w:rsidRPr="00926D4D">
        <w:t>.2</w:t>
      </w:r>
      <w:r w:rsidRPr="00926D4D">
        <w:tab/>
        <w:t>Attributes</w:t>
      </w:r>
      <w:bookmarkEnd w:id="555"/>
      <w:bookmarkEnd w:id="556"/>
      <w:bookmarkEnd w:id="557"/>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8" w:name="_CR6_3_13_3"/>
      <w:bookmarkStart w:id="559" w:name="_Toc96936199"/>
      <w:bookmarkStart w:id="560" w:name="_Toc96936457"/>
      <w:bookmarkStart w:id="561" w:name="_Toc202520374"/>
      <w:bookmarkEnd w:id="558"/>
      <w:r w:rsidRPr="00926D4D">
        <w:t>6.3.</w:t>
      </w:r>
      <w:r w:rsidR="00DF19BB" w:rsidRPr="00926D4D">
        <w:t>13</w:t>
      </w:r>
      <w:r w:rsidRPr="00926D4D">
        <w:t>.3</w:t>
      </w:r>
      <w:r w:rsidRPr="00926D4D">
        <w:tab/>
        <w:t>Attribute constraints</w:t>
      </w:r>
      <w:bookmarkEnd w:id="559"/>
      <w:bookmarkEnd w:id="560"/>
      <w:bookmarkEnd w:id="56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62" w:name="_CR6_3_13_4"/>
      <w:bookmarkStart w:id="563" w:name="_Toc202520375"/>
      <w:bookmarkEnd w:id="562"/>
      <w:r w:rsidRPr="00926D4D">
        <w:rPr>
          <w:lang w:eastAsia="zh-CN"/>
        </w:rPr>
        <w:t>6.3.</w:t>
      </w:r>
      <w:r>
        <w:rPr>
          <w:lang w:eastAsia="zh-CN"/>
        </w:rPr>
        <w:t>13</w:t>
      </w:r>
      <w:r w:rsidRPr="00926D4D">
        <w:rPr>
          <w:lang w:eastAsia="zh-CN"/>
        </w:rPr>
        <w:t>.</w:t>
      </w:r>
      <w:r>
        <w:t>4</w:t>
      </w:r>
      <w:r w:rsidRPr="00926D4D">
        <w:tab/>
        <w:t>Notifications</w:t>
      </w:r>
      <w:bookmarkEnd w:id="56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64" w:name="_CR6_3_14"/>
      <w:bookmarkStart w:id="565" w:name="_Toc202520376"/>
      <w:bookmarkEnd w:id="564"/>
      <w:r>
        <w:rPr>
          <w:lang w:eastAsia="zh-CN"/>
        </w:rPr>
        <w:t>6.3</w:t>
      </w:r>
      <w:r>
        <w:t>.</w:t>
      </w:r>
      <w:r>
        <w:rPr>
          <w:rFonts w:eastAsia="DengXian"/>
        </w:rPr>
        <w:t>14</w:t>
      </w:r>
      <w:r>
        <w:tab/>
        <w:t>RegistrationInfo</w:t>
      </w:r>
      <w:r>
        <w:rPr>
          <w:lang w:eastAsia="zh-CN"/>
        </w:rPr>
        <w:t xml:space="preserve"> &lt;&lt;dataType&gt;&gt;</w:t>
      </w:r>
      <w:bookmarkEnd w:id="565"/>
    </w:p>
    <w:p w14:paraId="5338D427" w14:textId="4BE1A977" w:rsidR="00251380" w:rsidRDefault="00251380" w:rsidP="00251380">
      <w:pPr>
        <w:pStyle w:val="Heading4"/>
      </w:pPr>
      <w:bookmarkStart w:id="566" w:name="_CR6_3_14_1"/>
      <w:bookmarkStart w:id="567" w:name="_Toc202520377"/>
      <w:bookmarkEnd w:id="566"/>
      <w:r>
        <w:t>6.3.14.1</w:t>
      </w:r>
      <w:r>
        <w:tab/>
        <w:t>Definition</w:t>
      </w:r>
      <w:bookmarkEnd w:id="56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68" w:name="_CR6_3_14_2"/>
      <w:bookmarkStart w:id="569" w:name="_Toc202520378"/>
      <w:bookmarkEnd w:id="568"/>
      <w:r>
        <w:lastRenderedPageBreak/>
        <w:t>6.3.14.2</w:t>
      </w:r>
      <w:r>
        <w:tab/>
        <w:t>Attributes</w:t>
      </w:r>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70" w:name="_CR6_3_14_3"/>
      <w:bookmarkStart w:id="571" w:name="_Toc202520379"/>
      <w:bookmarkEnd w:id="570"/>
      <w:r>
        <w:t>6.3.14.3</w:t>
      </w:r>
      <w:r>
        <w:tab/>
        <w:t>Attribute constraints</w:t>
      </w:r>
      <w:bookmarkEnd w:id="571"/>
    </w:p>
    <w:p w14:paraId="48F58090" w14:textId="77777777" w:rsidR="00251380" w:rsidRDefault="00251380" w:rsidP="00251380">
      <w:r>
        <w:t>None</w:t>
      </w:r>
    </w:p>
    <w:p w14:paraId="0D51EEAE" w14:textId="487F41D3" w:rsidR="00251380" w:rsidRDefault="00251380" w:rsidP="00251380">
      <w:pPr>
        <w:pStyle w:val="Heading4"/>
      </w:pPr>
      <w:bookmarkStart w:id="572" w:name="_CR6_3_14_4"/>
      <w:bookmarkStart w:id="573" w:name="_Toc202520380"/>
      <w:bookmarkEnd w:id="572"/>
      <w:r>
        <w:rPr>
          <w:lang w:eastAsia="zh-CN"/>
        </w:rPr>
        <w:t>6.3.14.</w:t>
      </w:r>
      <w:r>
        <w:t>4</w:t>
      </w:r>
      <w:r>
        <w:tab/>
        <w:t>Notifications</w:t>
      </w:r>
      <w:bookmarkEnd w:id="57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574" w:name="_CR6_3_15"/>
      <w:bookmarkStart w:id="575" w:name="_Toc97016915"/>
      <w:bookmarkStart w:id="576" w:name="_Toc202520381"/>
      <w:bookmarkEnd w:id="574"/>
      <w:r w:rsidRPr="00926D4D">
        <w:rPr>
          <w:lang w:eastAsia="zh-CN"/>
        </w:rPr>
        <w:t>6.3.</w:t>
      </w:r>
      <w:r>
        <w:rPr>
          <w:lang w:eastAsia="zh-CN"/>
        </w:rPr>
        <w:t>15</w:t>
      </w:r>
      <w:r w:rsidRPr="00926D4D">
        <w:tab/>
      </w:r>
      <w:r w:rsidRPr="00926D4D">
        <w:rPr>
          <w:lang w:eastAsia="zh-CN"/>
        </w:rPr>
        <w:t>EAS</w:t>
      </w:r>
      <w:r>
        <w:rPr>
          <w:lang w:eastAsia="zh-CN"/>
        </w:rPr>
        <w:t>Profile</w:t>
      </w:r>
      <w:bookmarkEnd w:id="575"/>
      <w:bookmarkEnd w:id="576"/>
    </w:p>
    <w:p w14:paraId="6D774882" w14:textId="7A3351D0" w:rsidR="009A2002" w:rsidRPr="00926D4D" w:rsidRDefault="009A2002" w:rsidP="009A2002">
      <w:pPr>
        <w:pStyle w:val="Heading4"/>
      </w:pPr>
      <w:bookmarkStart w:id="577" w:name="_CR6_3_15_1"/>
      <w:bookmarkStart w:id="578" w:name="_Toc97016916"/>
      <w:bookmarkStart w:id="579" w:name="_Toc202520382"/>
      <w:bookmarkEnd w:id="577"/>
      <w:r w:rsidRPr="00926D4D">
        <w:t>6.3.</w:t>
      </w:r>
      <w:r>
        <w:t>15</w:t>
      </w:r>
      <w:r w:rsidRPr="00926D4D">
        <w:t>.1</w:t>
      </w:r>
      <w:r w:rsidRPr="00926D4D">
        <w:tab/>
        <w:t>Definition</w:t>
      </w:r>
      <w:bookmarkEnd w:id="578"/>
      <w:bookmarkEnd w:id="57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580" w:name="_CR6_3_15_2"/>
      <w:bookmarkStart w:id="581" w:name="_Toc97016917"/>
      <w:bookmarkStart w:id="582" w:name="_Toc202520383"/>
      <w:bookmarkEnd w:id="580"/>
      <w:r w:rsidRPr="00926D4D">
        <w:t>6.3.</w:t>
      </w:r>
      <w:r>
        <w:t>15</w:t>
      </w:r>
      <w:r w:rsidRPr="00926D4D">
        <w:t>.2</w:t>
      </w:r>
      <w:r w:rsidRPr="00926D4D">
        <w:tab/>
        <w:t>Attributes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83" w:name="_CR6_3_15_3"/>
      <w:bookmarkStart w:id="584" w:name="_Toc97016918"/>
      <w:bookmarkStart w:id="585" w:name="_Toc202520384"/>
      <w:bookmarkEnd w:id="583"/>
      <w:r w:rsidRPr="00926D4D">
        <w:t>6.3.</w:t>
      </w:r>
      <w:r>
        <w:t>15</w:t>
      </w:r>
      <w:r w:rsidRPr="00926D4D">
        <w:t>.3</w:t>
      </w:r>
      <w:r w:rsidRPr="00926D4D">
        <w:tab/>
        <w:t>Attribute constraints</w:t>
      </w:r>
      <w:bookmarkEnd w:id="584"/>
      <w:bookmarkEnd w:id="58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86" w:name="_CR6_3_15_4"/>
      <w:bookmarkStart w:id="587" w:name="_Toc97016919"/>
      <w:bookmarkStart w:id="588" w:name="_Toc202520385"/>
      <w:bookmarkEnd w:id="586"/>
      <w:r w:rsidRPr="00926D4D">
        <w:rPr>
          <w:lang w:eastAsia="zh-CN"/>
        </w:rPr>
        <w:t>6.3.</w:t>
      </w:r>
      <w:r>
        <w:rPr>
          <w:lang w:eastAsia="zh-CN"/>
        </w:rPr>
        <w:t>15</w:t>
      </w:r>
      <w:r w:rsidRPr="00926D4D">
        <w:rPr>
          <w:lang w:eastAsia="zh-CN"/>
        </w:rPr>
        <w:t>.</w:t>
      </w:r>
      <w:r w:rsidRPr="00926D4D">
        <w:t>4</w:t>
      </w:r>
      <w:r w:rsidRPr="00926D4D">
        <w:tab/>
        <w:t>Notifications</w:t>
      </w:r>
      <w:bookmarkEnd w:id="587"/>
      <w:bookmarkEnd w:id="58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5DF3510C" w:rsidR="009A2002" w:rsidRPr="00F016E7" w:rsidRDefault="009A2002" w:rsidP="009A2002">
      <w:pPr>
        <w:pStyle w:val="Heading3"/>
      </w:pPr>
      <w:bookmarkStart w:id="589" w:name="_CR6_3_16"/>
      <w:bookmarkStart w:id="590" w:name="_Toc202520386"/>
      <w:bookmarkEnd w:id="589"/>
      <w:r>
        <w:rPr>
          <w:rFonts w:cs="Arial"/>
          <w:szCs w:val="28"/>
        </w:rPr>
        <w:lastRenderedPageBreak/>
        <w:t>6</w:t>
      </w:r>
      <w:r w:rsidRPr="009230CB">
        <w:rPr>
          <w:rFonts w:cs="Arial"/>
          <w:szCs w:val="28"/>
        </w:rPr>
        <w:t>.3.</w:t>
      </w:r>
      <w:r>
        <w:rPr>
          <w:rFonts w:cs="Arial"/>
          <w:szCs w:val="28"/>
        </w:rPr>
        <w:t>16</w:t>
      </w:r>
      <w:r w:rsidRPr="009230CB">
        <w:rPr>
          <w:rFonts w:cs="Arial"/>
          <w:szCs w:val="28"/>
        </w:rPr>
        <w:tab/>
      </w:r>
      <w:r w:rsidR="00BC569A">
        <w:t>Void</w:t>
      </w:r>
      <w:bookmarkEnd w:id="590"/>
    </w:p>
    <w:p w14:paraId="50EB193C" w14:textId="78BA936E" w:rsidR="009A2002" w:rsidRPr="009230CB" w:rsidRDefault="009A2002" w:rsidP="009A2002">
      <w:pPr>
        <w:pStyle w:val="Heading4"/>
      </w:pPr>
      <w:bookmarkStart w:id="591" w:name="_CR6_3_16_1"/>
      <w:bookmarkStart w:id="592" w:name="_Toc202520387"/>
      <w:bookmarkEnd w:id="591"/>
      <w:r>
        <w:t>6</w:t>
      </w:r>
      <w:r w:rsidRPr="009230CB">
        <w:t>.3.</w:t>
      </w:r>
      <w:r>
        <w:t>16</w:t>
      </w:r>
      <w:r w:rsidRPr="009230CB">
        <w:t>.1</w:t>
      </w:r>
      <w:r w:rsidRPr="009230CB">
        <w:tab/>
      </w:r>
      <w:r w:rsidR="00BC569A">
        <w:t>Void</w:t>
      </w:r>
      <w:bookmarkEnd w:id="592"/>
    </w:p>
    <w:p w14:paraId="701E457D" w14:textId="03D380B9" w:rsidR="009A2002" w:rsidRPr="00C736C6" w:rsidRDefault="009A2002" w:rsidP="009A2002">
      <w:pPr>
        <w:pStyle w:val="Heading4"/>
      </w:pPr>
      <w:bookmarkStart w:id="593" w:name="_CR6_3_16_2"/>
      <w:bookmarkStart w:id="594" w:name="_Toc202520388"/>
      <w:bookmarkEnd w:id="593"/>
      <w:r w:rsidRPr="00C736C6">
        <w:t>6.3.16.2</w:t>
      </w:r>
      <w:r w:rsidRPr="00C736C6">
        <w:tab/>
      </w:r>
      <w:r w:rsidR="00BC569A" w:rsidRPr="00C736C6">
        <w:t>Void</w:t>
      </w:r>
      <w:bookmarkEnd w:id="594"/>
    </w:p>
    <w:p w14:paraId="3B641ACB" w14:textId="0BCA6CEC" w:rsidR="009A2002" w:rsidRPr="009230CB" w:rsidRDefault="009A2002" w:rsidP="009A2002">
      <w:pPr>
        <w:pStyle w:val="Heading4"/>
      </w:pPr>
      <w:bookmarkStart w:id="595" w:name="_CR6_3_16_3"/>
      <w:bookmarkStart w:id="596" w:name="_Toc202520389"/>
      <w:bookmarkEnd w:id="595"/>
      <w:r>
        <w:t>6</w:t>
      </w:r>
      <w:r w:rsidRPr="009230CB">
        <w:t>.3.</w:t>
      </w:r>
      <w:r>
        <w:t>16</w:t>
      </w:r>
      <w:r w:rsidRPr="009230CB">
        <w:t>.3</w:t>
      </w:r>
      <w:r w:rsidRPr="009230CB">
        <w:tab/>
      </w:r>
      <w:r w:rsidR="00BC569A">
        <w:t>Void</w:t>
      </w:r>
      <w:bookmarkEnd w:id="596"/>
    </w:p>
    <w:p w14:paraId="559BBEE3" w14:textId="18FFD86A" w:rsidR="009A2002" w:rsidRPr="009230CB" w:rsidRDefault="009A2002" w:rsidP="009A2002">
      <w:pPr>
        <w:pStyle w:val="Heading4"/>
        <w:rPr>
          <w:lang w:val="en-US"/>
        </w:rPr>
      </w:pPr>
      <w:bookmarkStart w:id="597" w:name="_CR6_3_16_4"/>
      <w:bookmarkStart w:id="598" w:name="_Toc202520390"/>
      <w:bookmarkEnd w:id="59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r w:rsidR="00BC569A">
        <w:rPr>
          <w:lang w:val="en-US"/>
        </w:rPr>
        <w:t>Void</w:t>
      </w:r>
      <w:bookmarkEnd w:id="598"/>
    </w:p>
    <w:p w14:paraId="73D8EFAE" w14:textId="61940F33" w:rsidR="00DF713B" w:rsidRPr="00926D4D" w:rsidRDefault="00DF713B" w:rsidP="00DF713B">
      <w:pPr>
        <w:pStyle w:val="Heading3"/>
      </w:pPr>
      <w:bookmarkStart w:id="599" w:name="_CR6_3_17"/>
      <w:bookmarkStart w:id="600" w:name="_Toc130223314"/>
      <w:bookmarkStart w:id="601" w:name="_Toc96612076"/>
      <w:bookmarkStart w:id="602" w:name="_Toc96936200"/>
      <w:bookmarkStart w:id="603" w:name="_Toc96936458"/>
      <w:bookmarkStart w:id="604" w:name="_Toc202520391"/>
      <w:bookmarkEnd w:id="599"/>
      <w:r w:rsidRPr="00926D4D">
        <w:rPr>
          <w:lang w:eastAsia="zh-CN"/>
        </w:rPr>
        <w:t>6.3.</w:t>
      </w:r>
      <w:r>
        <w:rPr>
          <w:lang w:eastAsia="zh-CN"/>
        </w:rPr>
        <w:t>17</w:t>
      </w:r>
      <w:r w:rsidRPr="00926D4D">
        <w:tab/>
      </w:r>
      <w:bookmarkEnd w:id="600"/>
      <w:r>
        <w:t>EAS</w:t>
      </w:r>
      <w:r w:rsidRPr="006507D4">
        <w:t>ResourceReservationJob</w:t>
      </w:r>
      <w:bookmarkEnd w:id="604"/>
    </w:p>
    <w:p w14:paraId="646FDB3F" w14:textId="56A3B5CC" w:rsidR="00DF713B" w:rsidRPr="00926D4D" w:rsidRDefault="00DF713B" w:rsidP="00DF713B">
      <w:pPr>
        <w:pStyle w:val="Heading4"/>
      </w:pPr>
      <w:bookmarkStart w:id="605" w:name="_CR6_3_17_1"/>
      <w:bookmarkStart w:id="606" w:name="_Toc130223315"/>
      <w:bookmarkStart w:id="607" w:name="_Toc202520392"/>
      <w:bookmarkEnd w:id="605"/>
      <w:r w:rsidRPr="00926D4D">
        <w:t>6.3.</w:t>
      </w:r>
      <w:r>
        <w:t>17</w:t>
      </w:r>
      <w:r w:rsidRPr="00926D4D">
        <w:t>.1</w:t>
      </w:r>
      <w:r w:rsidRPr="00926D4D">
        <w:tab/>
        <w:t>Definition</w:t>
      </w:r>
      <w:bookmarkEnd w:id="606"/>
      <w:bookmarkEnd w:id="60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08" w:name="_CR6_3_17_2"/>
      <w:bookmarkStart w:id="609" w:name="_Toc130223316"/>
      <w:bookmarkStart w:id="610" w:name="_Toc202520393"/>
      <w:bookmarkEnd w:id="608"/>
      <w:r w:rsidRPr="00926D4D">
        <w:t>6.3.</w:t>
      </w:r>
      <w:r>
        <w:t>17</w:t>
      </w:r>
      <w:r w:rsidRPr="00926D4D">
        <w:t>.2</w:t>
      </w:r>
      <w:r w:rsidRPr="00926D4D">
        <w:tab/>
        <w:t>Attributes</w:t>
      </w:r>
      <w:bookmarkEnd w:id="609"/>
      <w:bookmarkEnd w:id="61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11" w:name="_CR6_3_17_3"/>
      <w:bookmarkStart w:id="612" w:name="_Toc130223317"/>
      <w:bookmarkStart w:id="613" w:name="_Toc202520394"/>
      <w:bookmarkEnd w:id="611"/>
      <w:r w:rsidRPr="00926D4D">
        <w:t>6.3.</w:t>
      </w:r>
      <w:r>
        <w:t>17</w:t>
      </w:r>
      <w:r w:rsidRPr="00926D4D">
        <w:t>.3</w:t>
      </w:r>
      <w:r w:rsidRPr="00926D4D">
        <w:tab/>
        <w:t>Attribute constraints</w:t>
      </w:r>
      <w:bookmarkEnd w:id="612"/>
      <w:bookmarkEnd w:id="61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14" w:name="_CR6_3_17_4"/>
      <w:bookmarkStart w:id="615" w:name="_Toc130223318"/>
      <w:bookmarkStart w:id="616" w:name="_Toc202520395"/>
      <w:bookmarkEnd w:id="614"/>
      <w:r w:rsidRPr="00926D4D">
        <w:rPr>
          <w:lang w:eastAsia="zh-CN"/>
        </w:rPr>
        <w:t>6.3.</w:t>
      </w:r>
      <w:r>
        <w:rPr>
          <w:lang w:eastAsia="zh-CN"/>
        </w:rPr>
        <w:t>17</w:t>
      </w:r>
      <w:r w:rsidRPr="00926D4D">
        <w:rPr>
          <w:lang w:eastAsia="zh-CN"/>
        </w:rPr>
        <w:t>.</w:t>
      </w:r>
      <w:r w:rsidRPr="00926D4D">
        <w:t>4</w:t>
      </w:r>
      <w:r w:rsidRPr="00926D4D">
        <w:tab/>
        <w:t>Notifications</w:t>
      </w:r>
      <w:bookmarkEnd w:id="615"/>
      <w:bookmarkEnd w:id="6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17" w:name="_CR6_3_18"/>
      <w:bookmarkStart w:id="618" w:name="_Toc105516583"/>
      <w:bookmarkStart w:id="619" w:name="_Toc202520396"/>
      <w:bookmarkEnd w:id="617"/>
      <w:r w:rsidRPr="00926D4D">
        <w:rPr>
          <w:lang w:eastAsia="zh-CN"/>
        </w:rPr>
        <w:lastRenderedPageBreak/>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18"/>
      <w:bookmarkEnd w:id="619"/>
    </w:p>
    <w:p w14:paraId="0357B84D" w14:textId="3A0B6160" w:rsidR="002943C0" w:rsidRPr="00926D4D" w:rsidRDefault="002943C0" w:rsidP="002943C0">
      <w:pPr>
        <w:pStyle w:val="Heading4"/>
      </w:pPr>
      <w:bookmarkStart w:id="620" w:name="_CR6_3_18_1"/>
      <w:bookmarkStart w:id="621" w:name="_Toc105516584"/>
      <w:bookmarkStart w:id="622" w:name="_Toc202520397"/>
      <w:bookmarkEnd w:id="620"/>
      <w:r w:rsidRPr="00926D4D">
        <w:t>6.3.</w:t>
      </w:r>
      <w:r>
        <w:t>18</w:t>
      </w:r>
      <w:r w:rsidRPr="00926D4D">
        <w:t>.1</w:t>
      </w:r>
      <w:r w:rsidRPr="00926D4D">
        <w:tab/>
        <w:t>Definition</w:t>
      </w:r>
      <w:bookmarkEnd w:id="621"/>
      <w:bookmarkEnd w:id="62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23" w:name="_CR6_3_18_2"/>
      <w:bookmarkStart w:id="624" w:name="_Toc105516585"/>
      <w:bookmarkStart w:id="625" w:name="_Toc202520398"/>
      <w:bookmarkEnd w:id="623"/>
      <w:r w:rsidRPr="00926D4D">
        <w:t>6.3.</w:t>
      </w:r>
      <w:r>
        <w:t>18</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26" w:name="_CR6_3_18_3"/>
      <w:bookmarkStart w:id="627" w:name="_Toc105516586"/>
      <w:bookmarkStart w:id="628" w:name="_Toc202520399"/>
      <w:bookmarkEnd w:id="626"/>
      <w:r w:rsidRPr="00926D4D">
        <w:t>6.3.</w:t>
      </w:r>
      <w:r>
        <w:t>18</w:t>
      </w:r>
      <w:r w:rsidRPr="00926D4D">
        <w:t>.3</w:t>
      </w:r>
      <w:r w:rsidRPr="00926D4D">
        <w:tab/>
        <w:t>Attribute constraints</w:t>
      </w:r>
      <w:bookmarkEnd w:id="627"/>
      <w:bookmarkEnd w:id="62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29" w:name="_CR6_3_18_4"/>
      <w:bookmarkStart w:id="630" w:name="_Toc105516587"/>
      <w:bookmarkStart w:id="631" w:name="_Toc202520400"/>
      <w:bookmarkEnd w:id="629"/>
      <w:r w:rsidRPr="00926D4D">
        <w:rPr>
          <w:lang w:eastAsia="zh-CN"/>
        </w:rPr>
        <w:t>6.3.</w:t>
      </w:r>
      <w:r>
        <w:rPr>
          <w:lang w:eastAsia="zh-CN"/>
        </w:rPr>
        <w:t>18</w:t>
      </w:r>
      <w:r w:rsidRPr="00926D4D">
        <w:rPr>
          <w:lang w:eastAsia="zh-CN"/>
        </w:rPr>
        <w:t>.</w:t>
      </w:r>
      <w:r>
        <w:t>4</w:t>
      </w:r>
      <w:r w:rsidRPr="00926D4D">
        <w:tab/>
        <w:t>Notifications</w:t>
      </w:r>
      <w:bookmarkEnd w:id="630"/>
      <w:bookmarkEnd w:id="63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32" w:name="_CR6_3_19"/>
      <w:bookmarkStart w:id="633" w:name="_Toc202520401"/>
      <w:bookmarkEnd w:id="63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33"/>
    </w:p>
    <w:p w14:paraId="5C6091FE" w14:textId="3454390A" w:rsidR="00880808" w:rsidRPr="00926D4D" w:rsidRDefault="00880808" w:rsidP="00880808">
      <w:pPr>
        <w:pStyle w:val="Heading4"/>
      </w:pPr>
      <w:bookmarkStart w:id="634" w:name="_CR6_3_19_1"/>
      <w:bookmarkStart w:id="635" w:name="_Toc202520402"/>
      <w:bookmarkEnd w:id="634"/>
      <w:r w:rsidRPr="00926D4D">
        <w:t>6.3.</w:t>
      </w:r>
      <w:r>
        <w:t>19</w:t>
      </w:r>
      <w:r w:rsidRPr="00926D4D">
        <w:t>.1</w:t>
      </w:r>
      <w:r w:rsidRPr="00926D4D">
        <w:tab/>
        <w:t>Definition</w:t>
      </w:r>
      <w:bookmarkEnd w:id="63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36" w:name="_CR6_3_19_2"/>
      <w:bookmarkStart w:id="637" w:name="_Toc202520403"/>
      <w:bookmarkEnd w:id="636"/>
      <w:r w:rsidRPr="00926D4D">
        <w:t>6.3.</w:t>
      </w:r>
      <w:r>
        <w:t>19</w:t>
      </w:r>
      <w:r w:rsidRPr="00926D4D">
        <w:t>.2</w:t>
      </w:r>
      <w:r w:rsidRPr="00926D4D">
        <w:tab/>
        <w:t>Attributes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38" w:name="_CR6_3_19_3"/>
      <w:bookmarkStart w:id="639" w:name="_Toc202520404"/>
      <w:bookmarkEnd w:id="638"/>
      <w:r w:rsidRPr="00926D4D">
        <w:t>6.3.</w:t>
      </w:r>
      <w:r>
        <w:t>19</w:t>
      </w:r>
      <w:r w:rsidRPr="00926D4D">
        <w:t>.3</w:t>
      </w:r>
      <w:r w:rsidRPr="00926D4D">
        <w:tab/>
        <w:t>Attribute constraints</w:t>
      </w:r>
      <w:bookmarkEnd w:id="63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40" w:name="_CR6_3_19_4"/>
      <w:bookmarkStart w:id="641" w:name="_Toc202520405"/>
      <w:bookmarkEnd w:id="640"/>
      <w:r w:rsidRPr="00926D4D">
        <w:rPr>
          <w:lang w:eastAsia="zh-CN"/>
        </w:rPr>
        <w:t>6.3.</w:t>
      </w:r>
      <w:r>
        <w:rPr>
          <w:lang w:eastAsia="zh-CN"/>
        </w:rPr>
        <w:t>19</w:t>
      </w:r>
      <w:r w:rsidRPr="00926D4D">
        <w:rPr>
          <w:lang w:eastAsia="zh-CN"/>
        </w:rPr>
        <w:t>.</w:t>
      </w:r>
      <w:r>
        <w:t>4</w:t>
      </w:r>
      <w:r w:rsidRPr="00926D4D">
        <w:tab/>
        <w:t>Notifications</w:t>
      </w:r>
      <w:bookmarkEnd w:id="64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42" w:name="_CR6_3_20"/>
      <w:bookmarkStart w:id="643" w:name="_Toc130223384"/>
      <w:bookmarkStart w:id="644" w:name="_Toc202520406"/>
      <w:bookmarkEnd w:id="64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43"/>
      <w:bookmarkEnd w:id="644"/>
    </w:p>
    <w:p w14:paraId="7F0D5E3B" w14:textId="49CBB0CC" w:rsidR="00880808" w:rsidRPr="009230CB" w:rsidRDefault="00880808" w:rsidP="00880808">
      <w:pPr>
        <w:pStyle w:val="Heading4"/>
      </w:pPr>
      <w:bookmarkStart w:id="645" w:name="_CR6_3_20_1"/>
      <w:bookmarkStart w:id="646" w:name="_Toc130223385"/>
      <w:bookmarkStart w:id="647" w:name="_Toc202520407"/>
      <w:bookmarkEnd w:id="645"/>
      <w:r>
        <w:t>6</w:t>
      </w:r>
      <w:r w:rsidRPr="009230CB">
        <w:t>.3.</w:t>
      </w:r>
      <w:r>
        <w:t>20</w:t>
      </w:r>
      <w:r w:rsidRPr="009230CB">
        <w:t>.1</w:t>
      </w:r>
      <w:r w:rsidRPr="009230CB">
        <w:tab/>
        <w:t>Definition</w:t>
      </w:r>
      <w:bookmarkEnd w:id="646"/>
      <w:bookmarkEnd w:id="64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48" w:name="_CR6_3_20_2"/>
      <w:bookmarkStart w:id="649" w:name="_Toc130223386"/>
      <w:bookmarkStart w:id="650" w:name="_Toc202520408"/>
      <w:bookmarkEnd w:id="648"/>
      <w:r>
        <w:rPr>
          <w:lang w:val="fr-FR"/>
        </w:rPr>
        <w:t>6</w:t>
      </w:r>
      <w:r w:rsidRPr="009230CB">
        <w:rPr>
          <w:lang w:val="fr-FR"/>
        </w:rPr>
        <w:t>.3.</w:t>
      </w:r>
      <w:r>
        <w:rPr>
          <w:lang w:val="fr-FR"/>
        </w:rPr>
        <w:t>20</w:t>
      </w:r>
      <w:r w:rsidRPr="009230CB">
        <w:rPr>
          <w:lang w:val="fr-FR"/>
        </w:rPr>
        <w:t>.2</w:t>
      </w:r>
      <w:r w:rsidRPr="009230CB">
        <w:rPr>
          <w:lang w:val="fr-FR"/>
        </w:rPr>
        <w:tab/>
        <w:t>Attributes</w:t>
      </w:r>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51" w:name="_CR6_3_20_3"/>
      <w:bookmarkStart w:id="652" w:name="_Toc130223387"/>
      <w:bookmarkStart w:id="653" w:name="_Toc202520409"/>
      <w:bookmarkEnd w:id="651"/>
      <w:r>
        <w:lastRenderedPageBreak/>
        <w:t>6</w:t>
      </w:r>
      <w:r w:rsidRPr="009230CB">
        <w:t>.3.</w:t>
      </w:r>
      <w:r>
        <w:t>20</w:t>
      </w:r>
      <w:r w:rsidRPr="009230CB">
        <w:t>.3</w:t>
      </w:r>
      <w:r w:rsidRPr="009230CB">
        <w:tab/>
        <w:t>Attribute constraints</w:t>
      </w:r>
      <w:bookmarkEnd w:id="652"/>
      <w:bookmarkEnd w:id="65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5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13E2D0D4"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55" w:name="_CR6_3_20_4"/>
      <w:bookmarkStart w:id="656" w:name="_Toc202520410"/>
      <w:bookmarkEnd w:id="6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54"/>
      <w:bookmarkEnd w:id="65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57" w:name="_CR6_3_21"/>
      <w:bookmarkStart w:id="658" w:name="_Toc146025816"/>
      <w:bookmarkStart w:id="659" w:name="_Toc202520411"/>
      <w:bookmarkEnd w:id="657"/>
      <w:r w:rsidRPr="00926D4D">
        <w:rPr>
          <w:lang w:eastAsia="zh-CN"/>
        </w:rPr>
        <w:t>6.3.</w:t>
      </w:r>
      <w:r>
        <w:rPr>
          <w:lang w:eastAsia="zh-CN"/>
        </w:rPr>
        <w:t>21</w:t>
      </w:r>
      <w:r w:rsidRPr="00926D4D">
        <w:tab/>
      </w:r>
      <w:bookmarkEnd w:id="658"/>
      <w:r>
        <w:rPr>
          <w:lang w:eastAsia="zh-CN"/>
        </w:rPr>
        <w:t>EdgeFederation</w:t>
      </w:r>
      <w:bookmarkEnd w:id="659"/>
    </w:p>
    <w:p w14:paraId="3B8C7779" w14:textId="720C9DA7" w:rsidR="00880808" w:rsidRPr="00926D4D" w:rsidRDefault="00880808" w:rsidP="00880808">
      <w:pPr>
        <w:pStyle w:val="Heading4"/>
      </w:pPr>
      <w:bookmarkStart w:id="660" w:name="_CR6_3_21_1"/>
      <w:bookmarkStart w:id="661" w:name="_Toc146025817"/>
      <w:bookmarkStart w:id="662" w:name="_Toc202520412"/>
      <w:bookmarkEnd w:id="660"/>
      <w:r w:rsidRPr="00926D4D">
        <w:t>6.3.</w:t>
      </w:r>
      <w:r>
        <w:t>21</w:t>
      </w:r>
      <w:r w:rsidRPr="00926D4D">
        <w:t>.1</w:t>
      </w:r>
      <w:r w:rsidRPr="00926D4D">
        <w:tab/>
        <w:t>Definition</w:t>
      </w:r>
      <w:bookmarkEnd w:id="661"/>
      <w:bookmarkEnd w:id="6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63" w:name="_CR6_3_21_2"/>
      <w:bookmarkStart w:id="664" w:name="_Toc146025818"/>
      <w:bookmarkStart w:id="665" w:name="_Toc202520413"/>
      <w:bookmarkEnd w:id="663"/>
      <w:r w:rsidRPr="00926D4D">
        <w:t>6.3.</w:t>
      </w:r>
      <w:r>
        <w:t>21</w:t>
      </w:r>
      <w:r w:rsidRPr="00926D4D">
        <w:t>.2</w:t>
      </w:r>
      <w:r w:rsidRPr="00926D4D">
        <w:tab/>
        <w:t>Attributes</w:t>
      </w:r>
      <w:bookmarkEnd w:id="664"/>
      <w:bookmarkEnd w:id="66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66" w:name="_CR6_3_21_3"/>
      <w:bookmarkStart w:id="667" w:name="_Toc146025819"/>
      <w:bookmarkStart w:id="668" w:name="_Toc202520414"/>
      <w:bookmarkEnd w:id="666"/>
      <w:r w:rsidRPr="00926D4D">
        <w:t>6.3.</w:t>
      </w:r>
      <w:r>
        <w:t>21</w:t>
      </w:r>
      <w:r w:rsidRPr="00926D4D">
        <w:t>.3</w:t>
      </w:r>
      <w:r w:rsidRPr="00926D4D">
        <w:tab/>
        <w:t>Attribute constraints</w:t>
      </w:r>
      <w:bookmarkEnd w:id="667"/>
      <w:bookmarkEnd w:id="6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58854FDC"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95C4A44"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69" w:name="_CR6_3_21_4"/>
      <w:bookmarkStart w:id="670" w:name="_Toc146025820"/>
      <w:bookmarkStart w:id="671" w:name="_Toc202520415"/>
      <w:bookmarkEnd w:id="669"/>
      <w:r w:rsidRPr="00926D4D">
        <w:rPr>
          <w:lang w:eastAsia="zh-CN"/>
        </w:rPr>
        <w:t>6.3.</w:t>
      </w:r>
      <w:r>
        <w:rPr>
          <w:lang w:eastAsia="zh-CN"/>
        </w:rPr>
        <w:t>21</w:t>
      </w:r>
      <w:r w:rsidRPr="00926D4D">
        <w:rPr>
          <w:lang w:eastAsia="zh-CN"/>
        </w:rPr>
        <w:t>.</w:t>
      </w:r>
      <w:r w:rsidRPr="00926D4D">
        <w:t>4</w:t>
      </w:r>
      <w:r w:rsidRPr="00926D4D">
        <w:tab/>
        <w:t>Notifications</w:t>
      </w:r>
      <w:bookmarkEnd w:id="670"/>
      <w:bookmarkEnd w:id="67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72" w:name="_CR6_3_22"/>
      <w:bookmarkStart w:id="673" w:name="_Toc202520416"/>
      <w:bookmarkEnd w:id="672"/>
      <w:r w:rsidRPr="00926D4D">
        <w:rPr>
          <w:lang w:eastAsia="zh-CN"/>
        </w:rPr>
        <w:t>6.3.</w:t>
      </w:r>
      <w:r>
        <w:rPr>
          <w:lang w:eastAsia="zh-CN"/>
        </w:rPr>
        <w:t>22</w:t>
      </w:r>
      <w:r w:rsidRPr="00926D4D">
        <w:tab/>
      </w:r>
      <w:r>
        <w:t>Operator</w:t>
      </w:r>
      <w:r>
        <w:rPr>
          <w:lang w:eastAsia="zh-CN"/>
        </w:rPr>
        <w:t>EdgeFederation</w:t>
      </w:r>
      <w:bookmarkEnd w:id="673"/>
    </w:p>
    <w:p w14:paraId="0A4E786B" w14:textId="71C3A7A1" w:rsidR="00880808" w:rsidRPr="00926D4D" w:rsidRDefault="00880808" w:rsidP="00880808">
      <w:pPr>
        <w:pStyle w:val="Heading4"/>
      </w:pPr>
      <w:bookmarkStart w:id="674" w:name="_CR6_3_22_1"/>
      <w:bookmarkStart w:id="675" w:name="_Toc202520417"/>
      <w:bookmarkEnd w:id="674"/>
      <w:r w:rsidRPr="00926D4D">
        <w:t>6.3.</w:t>
      </w:r>
      <w:r>
        <w:t>22</w:t>
      </w:r>
      <w:r w:rsidRPr="00926D4D">
        <w:t>.1</w:t>
      </w:r>
      <w:r w:rsidRPr="00926D4D">
        <w:tab/>
        <w:t>Definition</w:t>
      </w:r>
      <w:bookmarkEnd w:id="67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76" w:name="_CR6_3_22_2"/>
      <w:bookmarkStart w:id="677" w:name="_Toc202520418"/>
      <w:bookmarkEnd w:id="676"/>
      <w:r w:rsidRPr="00926D4D">
        <w:t>6.3.</w:t>
      </w:r>
      <w:r w:rsidR="004725B5">
        <w:t>22</w:t>
      </w:r>
      <w:r w:rsidRPr="00926D4D">
        <w:t>.2</w:t>
      </w:r>
      <w:r w:rsidRPr="00926D4D">
        <w:tab/>
        <w:t>Attributes</w:t>
      </w:r>
      <w:bookmarkEnd w:id="67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lastRenderedPageBreak/>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4F1717FE" w:rsidR="00880808" w:rsidRPr="00926D4D" w:rsidRDefault="00F12DE8" w:rsidP="00E1156B">
            <w:pPr>
              <w:pStyle w:val="TAL"/>
              <w:tabs>
                <w:tab w:val="left" w:pos="591"/>
              </w:tabs>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78" w:name="_CR6_3_22_3"/>
      <w:bookmarkStart w:id="679" w:name="_Toc202520419"/>
      <w:bookmarkEnd w:id="678"/>
      <w:r w:rsidRPr="00926D4D">
        <w:t>6.3.</w:t>
      </w:r>
      <w:r w:rsidR="004725B5">
        <w:t>22</w:t>
      </w:r>
      <w:r w:rsidRPr="00926D4D">
        <w:t>.3</w:t>
      </w:r>
      <w:r w:rsidRPr="00926D4D">
        <w:tab/>
        <w:t>Attribute constraints</w:t>
      </w:r>
      <w:bookmarkEnd w:id="67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80" w:name="_CR6_3_22_4"/>
      <w:bookmarkStart w:id="681" w:name="_Toc202520420"/>
      <w:bookmarkEnd w:id="680"/>
      <w:r w:rsidRPr="00926D4D">
        <w:rPr>
          <w:lang w:eastAsia="zh-CN"/>
        </w:rPr>
        <w:t>6.3.</w:t>
      </w:r>
      <w:r w:rsidR="004725B5">
        <w:rPr>
          <w:lang w:eastAsia="zh-CN"/>
        </w:rPr>
        <w:t>22</w:t>
      </w:r>
      <w:r w:rsidRPr="00926D4D">
        <w:rPr>
          <w:lang w:eastAsia="zh-CN"/>
        </w:rPr>
        <w:t>.</w:t>
      </w:r>
      <w:r w:rsidRPr="00926D4D">
        <w:t>4</w:t>
      </w:r>
      <w:r w:rsidRPr="00926D4D">
        <w:tab/>
        <w:t>Notifications</w:t>
      </w:r>
      <w:bookmarkEnd w:id="68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82" w:name="_CR6_3_23"/>
      <w:bookmarkStart w:id="683" w:name="_Toc202520421"/>
      <w:bookmarkEnd w:id="682"/>
      <w:r w:rsidRPr="00926D4D">
        <w:rPr>
          <w:lang w:eastAsia="zh-CN"/>
        </w:rPr>
        <w:t>6.3.</w:t>
      </w:r>
      <w:r w:rsidR="004725B5">
        <w:rPr>
          <w:lang w:eastAsia="zh-CN"/>
        </w:rPr>
        <w:t>23</w:t>
      </w:r>
      <w:r w:rsidRPr="00926D4D">
        <w:tab/>
      </w:r>
      <w:r>
        <w:t>Operator</w:t>
      </w:r>
      <w:r>
        <w:rPr>
          <w:lang w:eastAsia="zh-CN"/>
        </w:rPr>
        <w:t>EdgeDataNetwork</w:t>
      </w:r>
      <w:bookmarkEnd w:id="683"/>
    </w:p>
    <w:p w14:paraId="4CD5C667" w14:textId="2F012036" w:rsidR="00880808" w:rsidRPr="00926D4D" w:rsidRDefault="00880808" w:rsidP="00880808">
      <w:pPr>
        <w:pStyle w:val="Heading4"/>
      </w:pPr>
      <w:bookmarkStart w:id="684" w:name="_CR6_3_23_1"/>
      <w:bookmarkStart w:id="685" w:name="_Toc202520422"/>
      <w:bookmarkEnd w:id="684"/>
      <w:r w:rsidRPr="00926D4D">
        <w:t>6.3.</w:t>
      </w:r>
      <w:r w:rsidR="004725B5">
        <w:t>23</w:t>
      </w:r>
      <w:r w:rsidRPr="00926D4D">
        <w:t>.1</w:t>
      </w:r>
      <w:r w:rsidRPr="00926D4D">
        <w:tab/>
        <w:t>Definition</w:t>
      </w:r>
      <w:bookmarkEnd w:id="685"/>
    </w:p>
    <w:p w14:paraId="11C53D49" w14:textId="4400536D" w:rsidR="00270A79" w:rsidRPr="00926D4D" w:rsidRDefault="00270A79" w:rsidP="00270A79">
      <w:pPr>
        <w:jc w:val="both"/>
      </w:pPr>
      <w:bookmarkStart w:id="686" w:name="_CR6_3_23_2"/>
      <w:bookmarkEnd w:id="686"/>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w:t>
      </w:r>
    </w:p>
    <w:p w14:paraId="0A533878" w14:textId="76AD07C7" w:rsidR="00880808" w:rsidRDefault="00880808" w:rsidP="00880808">
      <w:pPr>
        <w:pStyle w:val="Heading4"/>
      </w:pPr>
      <w:bookmarkStart w:id="687" w:name="_Toc202520423"/>
      <w:r w:rsidRPr="00926D4D">
        <w:t>6.3.</w:t>
      </w:r>
      <w:r w:rsidR="004725B5">
        <w:t>23</w:t>
      </w:r>
      <w:r w:rsidRPr="00926D4D">
        <w:t>.2</w:t>
      </w:r>
      <w:r w:rsidRPr="00926D4D">
        <w:tab/>
        <w:t>Attributes</w:t>
      </w:r>
      <w:bookmarkEnd w:id="68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88" w:name="_CR6_3_23_3"/>
      <w:bookmarkStart w:id="689" w:name="_Toc202520424"/>
      <w:bookmarkEnd w:id="688"/>
      <w:r w:rsidRPr="00926D4D">
        <w:t>6.3.</w:t>
      </w:r>
      <w:r w:rsidR="004725B5">
        <w:t>23</w:t>
      </w:r>
      <w:r w:rsidRPr="00926D4D">
        <w:t>.3</w:t>
      </w:r>
      <w:r w:rsidRPr="00926D4D">
        <w:tab/>
        <w:t>Attribute constraints</w:t>
      </w:r>
      <w:bookmarkEnd w:id="68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90" w:name="_CR6_3_23_4"/>
      <w:bookmarkStart w:id="691" w:name="_Toc202520425"/>
      <w:bookmarkEnd w:id="690"/>
      <w:r w:rsidRPr="00926D4D">
        <w:rPr>
          <w:lang w:eastAsia="zh-CN"/>
        </w:rPr>
        <w:t>6.3.</w:t>
      </w:r>
      <w:r w:rsidR="004725B5">
        <w:rPr>
          <w:lang w:eastAsia="zh-CN"/>
        </w:rPr>
        <w:t>23</w:t>
      </w:r>
      <w:r w:rsidRPr="00926D4D">
        <w:rPr>
          <w:lang w:eastAsia="zh-CN"/>
        </w:rPr>
        <w:t>.</w:t>
      </w:r>
      <w:r w:rsidRPr="00926D4D">
        <w:t>4</w:t>
      </w:r>
      <w:r w:rsidRPr="00926D4D">
        <w:tab/>
        <w:t>Notifications</w:t>
      </w:r>
      <w:bookmarkEnd w:id="69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92" w:name="_CR6_3_24"/>
      <w:bookmarkStart w:id="693" w:name="_Toc146025891"/>
      <w:bookmarkStart w:id="694" w:name="_Toc202520426"/>
      <w:bookmarkEnd w:id="69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693"/>
      <w:bookmarkEnd w:id="694"/>
    </w:p>
    <w:p w14:paraId="34323342" w14:textId="17D659BE" w:rsidR="00880808" w:rsidRPr="009230CB" w:rsidRDefault="00880808" w:rsidP="00880808">
      <w:pPr>
        <w:pStyle w:val="Heading4"/>
      </w:pPr>
      <w:bookmarkStart w:id="695" w:name="_CR6_3_24_1"/>
      <w:bookmarkStart w:id="696" w:name="_Toc146025892"/>
      <w:bookmarkStart w:id="697" w:name="_Toc202520427"/>
      <w:bookmarkEnd w:id="695"/>
      <w:r>
        <w:t>6</w:t>
      </w:r>
      <w:r w:rsidRPr="009230CB">
        <w:t>.3.</w:t>
      </w:r>
      <w:r w:rsidR="004725B5">
        <w:t>24</w:t>
      </w:r>
      <w:r w:rsidRPr="009230CB">
        <w:t>.1</w:t>
      </w:r>
      <w:r w:rsidRPr="009230CB">
        <w:tab/>
        <w:t>Definition</w:t>
      </w:r>
      <w:bookmarkEnd w:id="696"/>
      <w:bookmarkEnd w:id="697"/>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98" w:name="_CR6_3_24_2"/>
      <w:bookmarkStart w:id="699" w:name="_Toc146025893"/>
      <w:bookmarkStart w:id="700" w:name="_Toc202520428"/>
      <w:bookmarkEnd w:id="698"/>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CR6_3_24_3"/>
      <w:bookmarkStart w:id="702" w:name="_Toc146025894"/>
      <w:bookmarkStart w:id="703" w:name="_Toc202520429"/>
      <w:bookmarkEnd w:id="701"/>
      <w:r>
        <w:t>6</w:t>
      </w:r>
      <w:r w:rsidRPr="009230CB">
        <w:t>.3.</w:t>
      </w:r>
      <w:r w:rsidR="004725B5">
        <w:t>24</w:t>
      </w:r>
      <w:r w:rsidRPr="009230CB">
        <w:t>.3</w:t>
      </w:r>
      <w:r w:rsidRPr="009230CB">
        <w:tab/>
        <w:t>Attribute constraints</w:t>
      </w:r>
      <w:bookmarkEnd w:id="702"/>
      <w:bookmarkEnd w:id="70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4" w:name="_CR6_3_24_4"/>
      <w:bookmarkStart w:id="705" w:name="_Toc146025895"/>
      <w:bookmarkStart w:id="706" w:name="_Toc202520430"/>
      <w:bookmarkEnd w:id="70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5"/>
      <w:bookmarkEnd w:id="706"/>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07" w:name="_CR6_3_25"/>
      <w:bookmarkStart w:id="708" w:name="_Toc202520431"/>
      <w:bookmarkEnd w:id="70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08"/>
    </w:p>
    <w:p w14:paraId="0FBFCC7A" w14:textId="61C7E181" w:rsidR="001E564D" w:rsidRPr="009230CB" w:rsidRDefault="001E564D" w:rsidP="001E564D">
      <w:pPr>
        <w:pStyle w:val="Heading4"/>
      </w:pPr>
      <w:bookmarkStart w:id="709" w:name="_CR6_3_25_1"/>
      <w:bookmarkStart w:id="710" w:name="_Toc202520432"/>
      <w:bookmarkEnd w:id="709"/>
      <w:r>
        <w:t>6</w:t>
      </w:r>
      <w:r w:rsidRPr="009230CB">
        <w:t>.3.</w:t>
      </w:r>
      <w:r>
        <w:t>25</w:t>
      </w:r>
      <w:r w:rsidRPr="009230CB">
        <w:t>.1</w:t>
      </w:r>
      <w:r w:rsidRPr="009230CB">
        <w:tab/>
        <w:t>Definition</w:t>
      </w:r>
      <w:bookmarkEnd w:id="710"/>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11" w:name="_CR6_3_25_2"/>
      <w:bookmarkStart w:id="712" w:name="_Toc202520433"/>
      <w:bookmarkEnd w:id="711"/>
      <w:r>
        <w:rPr>
          <w:lang w:val="fr-FR"/>
        </w:rPr>
        <w:t>6</w:t>
      </w:r>
      <w:r w:rsidRPr="009230CB">
        <w:rPr>
          <w:lang w:val="fr-FR"/>
        </w:rPr>
        <w:t>.3.</w:t>
      </w:r>
      <w:r>
        <w:rPr>
          <w:lang w:val="fr-FR"/>
        </w:rPr>
        <w:t>25</w:t>
      </w:r>
      <w:r w:rsidRPr="009230CB">
        <w:rPr>
          <w:lang w:val="fr-FR"/>
        </w:rPr>
        <w:t>.2</w:t>
      </w:r>
      <w:r w:rsidRPr="009230CB">
        <w:rPr>
          <w:lang w:val="fr-FR"/>
        </w:rPr>
        <w:tab/>
        <w:t>Attributes</w:t>
      </w:r>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13" w:name="_CR6_3_25_3"/>
      <w:bookmarkStart w:id="714" w:name="_Toc202520434"/>
      <w:bookmarkEnd w:id="713"/>
      <w:r>
        <w:t>6</w:t>
      </w:r>
      <w:r w:rsidRPr="009230CB">
        <w:t>.3.</w:t>
      </w:r>
      <w:r>
        <w:t>25</w:t>
      </w:r>
      <w:r w:rsidRPr="009230CB">
        <w:t>.3</w:t>
      </w:r>
      <w:r w:rsidRPr="009230CB">
        <w:tab/>
        <w:t>Attribute constraints</w:t>
      </w:r>
      <w:bookmarkEnd w:id="71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15" w:name="_CR6_3_25_4"/>
      <w:bookmarkStart w:id="716" w:name="_Toc202520435"/>
      <w:bookmarkEnd w:id="715"/>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16"/>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17" w:name="_CR6_3_26"/>
      <w:bookmarkStart w:id="718" w:name="_Toc202520436"/>
      <w:bookmarkEnd w:id="717"/>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18"/>
    </w:p>
    <w:p w14:paraId="6879BEFB" w14:textId="7F2D0AD7" w:rsidR="0075770A" w:rsidRPr="009230CB" w:rsidRDefault="0075770A" w:rsidP="0075770A">
      <w:pPr>
        <w:pStyle w:val="Heading4"/>
      </w:pPr>
      <w:bookmarkStart w:id="719" w:name="_CR6_3_26_1"/>
      <w:bookmarkStart w:id="720" w:name="_Toc202520437"/>
      <w:bookmarkEnd w:id="719"/>
      <w:r>
        <w:t>6</w:t>
      </w:r>
      <w:r w:rsidRPr="009230CB">
        <w:t>.3.</w:t>
      </w:r>
      <w:r>
        <w:t>26</w:t>
      </w:r>
      <w:r w:rsidRPr="009230CB">
        <w:t>.1</w:t>
      </w:r>
      <w:r w:rsidRPr="009230CB">
        <w:tab/>
        <w:t>Definition</w:t>
      </w:r>
      <w:bookmarkEnd w:id="720"/>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7ACE5DA7" w14:textId="684C1099" w:rsidR="0075770A" w:rsidRPr="009230CB" w:rsidRDefault="0075770A" w:rsidP="0075770A">
      <w:pPr>
        <w:pStyle w:val="Heading4"/>
        <w:rPr>
          <w:lang w:val="fr-FR"/>
        </w:rPr>
      </w:pPr>
      <w:bookmarkStart w:id="721" w:name="_CR6_3_26_2"/>
      <w:bookmarkStart w:id="722" w:name="_Toc202520438"/>
      <w:bookmarkEnd w:id="721"/>
      <w:r>
        <w:rPr>
          <w:lang w:val="fr-FR"/>
        </w:rPr>
        <w:t>6</w:t>
      </w:r>
      <w:r w:rsidRPr="009230CB">
        <w:rPr>
          <w:lang w:val="fr-FR"/>
        </w:rPr>
        <w:t>.3.</w:t>
      </w:r>
      <w:r>
        <w:rPr>
          <w:lang w:val="fr-FR"/>
        </w:rPr>
        <w:t>26</w:t>
      </w:r>
      <w:r w:rsidRPr="009230CB">
        <w:rPr>
          <w:lang w:val="fr-FR"/>
        </w:rPr>
        <w:t>.2</w:t>
      </w:r>
      <w:r w:rsidRPr="009230CB">
        <w:rPr>
          <w:lang w:val="fr-FR"/>
        </w:rPr>
        <w:tab/>
        <w:t>Attributes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23" w:name="_CR6_3_26_3"/>
      <w:bookmarkStart w:id="724" w:name="_Toc202520439"/>
      <w:bookmarkEnd w:id="723"/>
      <w:r>
        <w:t>6</w:t>
      </w:r>
      <w:r w:rsidRPr="009230CB">
        <w:t>.3.</w:t>
      </w:r>
      <w:r>
        <w:t>26</w:t>
      </w:r>
      <w:r w:rsidRPr="009230CB">
        <w:t>.3</w:t>
      </w:r>
      <w:r w:rsidRPr="009230CB">
        <w:tab/>
        <w:t>Attribute constraints</w:t>
      </w:r>
      <w:bookmarkEnd w:id="724"/>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25" w:name="_CR6_3_26_4"/>
      <w:bookmarkStart w:id="726" w:name="_Toc202520440"/>
      <w:bookmarkEnd w:id="725"/>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26"/>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27" w:name="_CR6_3_27"/>
      <w:bookmarkStart w:id="728" w:name="_Toc202520441"/>
      <w:bookmarkEnd w:id="727"/>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28"/>
    </w:p>
    <w:p w14:paraId="2B8E93A6" w14:textId="39CF4A35" w:rsidR="0075770A" w:rsidRPr="009230CB" w:rsidRDefault="0075770A" w:rsidP="0075770A">
      <w:pPr>
        <w:pStyle w:val="Heading4"/>
      </w:pPr>
      <w:bookmarkStart w:id="729" w:name="_CR6_3_27_1"/>
      <w:bookmarkStart w:id="730" w:name="_Toc202520442"/>
      <w:bookmarkEnd w:id="729"/>
      <w:r>
        <w:t>6</w:t>
      </w:r>
      <w:r w:rsidRPr="009230CB">
        <w:t>.3.</w:t>
      </w:r>
      <w:r>
        <w:t>27</w:t>
      </w:r>
      <w:r w:rsidRPr="009230CB">
        <w:t>.1</w:t>
      </w:r>
      <w:r w:rsidRPr="009230CB">
        <w:tab/>
        <w:t>Definition</w:t>
      </w:r>
      <w:bookmarkEnd w:id="730"/>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31" w:name="_CR6_3_27_2"/>
      <w:bookmarkStart w:id="732" w:name="_Toc202520443"/>
      <w:bookmarkEnd w:id="731"/>
      <w:r>
        <w:rPr>
          <w:lang w:val="fr-FR"/>
        </w:rPr>
        <w:t>6</w:t>
      </w:r>
      <w:r w:rsidRPr="009230CB">
        <w:rPr>
          <w:lang w:val="fr-FR"/>
        </w:rPr>
        <w:t>.3.</w:t>
      </w:r>
      <w:r>
        <w:rPr>
          <w:lang w:val="fr-FR"/>
        </w:rPr>
        <w:t>27</w:t>
      </w:r>
      <w:r w:rsidRPr="009230CB">
        <w:rPr>
          <w:lang w:val="fr-FR"/>
        </w:rPr>
        <w:t>.2</w:t>
      </w:r>
      <w:r w:rsidRPr="009230CB">
        <w:rPr>
          <w:lang w:val="fr-FR"/>
        </w:rPr>
        <w:tab/>
        <w:t>Attributes</w:t>
      </w:r>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5B8D4281" w:rsidR="0075770A" w:rsidRPr="00D775BD" w:rsidRDefault="00C10076"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allowedBundleRef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33" w:name="_CR6_3_27_3"/>
      <w:bookmarkStart w:id="734" w:name="_Toc202520444"/>
      <w:bookmarkEnd w:id="733"/>
      <w:r>
        <w:t>6</w:t>
      </w:r>
      <w:r w:rsidRPr="009230CB">
        <w:t>.3.</w:t>
      </w:r>
      <w:r>
        <w:t>27</w:t>
      </w:r>
      <w:r w:rsidRPr="009230CB">
        <w:t>.3</w:t>
      </w:r>
      <w:r w:rsidRPr="009230CB">
        <w:tab/>
        <w:t>Attribute constraints</w:t>
      </w:r>
      <w:bookmarkEnd w:id="734"/>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35" w:name="_CR6_3_27_4"/>
      <w:bookmarkStart w:id="736" w:name="_Toc202520445"/>
      <w:bookmarkEnd w:id="735"/>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36"/>
    </w:p>
    <w:p w14:paraId="0ECA17B0" w14:textId="77777777" w:rsidR="0075770A" w:rsidRDefault="0075770A" w:rsidP="0075770A">
      <w:r w:rsidRPr="0010481C">
        <w:t>The clause 5.5, in TS 28.541[3], of the &lt;&lt;IOC&gt;&gt; using this &lt;&lt;dataType&gt;&gt; as one of its attributes, shall be applicable.</w:t>
      </w:r>
    </w:p>
    <w:p w14:paraId="44DC8E1F" w14:textId="128EBD3D" w:rsidR="0062536F" w:rsidRPr="00384CA0" w:rsidRDefault="0062536F" w:rsidP="0062536F">
      <w:pPr>
        <w:pStyle w:val="Heading3"/>
        <w:rPr>
          <w:rFonts w:ascii="Courier New" w:hAnsi="Courier New" w:cs="Courier New"/>
          <w:lang w:eastAsia="zh-CN"/>
        </w:rPr>
      </w:pPr>
      <w:bookmarkStart w:id="737" w:name="_Toc202520446"/>
      <w:r>
        <w:rPr>
          <w:lang w:eastAsia="zh-CN"/>
        </w:rPr>
        <w:t>6.3.28</w:t>
      </w:r>
      <w:r>
        <w:rPr>
          <w:lang w:eastAsia="zh-CN"/>
        </w:rPr>
        <w:tab/>
      </w:r>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bookmarkEnd w:id="737"/>
    </w:p>
    <w:p w14:paraId="5C4510C1" w14:textId="4327CD67" w:rsidR="0062536F" w:rsidRDefault="0062536F" w:rsidP="0062536F">
      <w:pPr>
        <w:pStyle w:val="Heading4"/>
      </w:pPr>
      <w:bookmarkStart w:id="738" w:name="_Toc202520447"/>
      <w:r>
        <w:t>6.3.28.1</w:t>
      </w:r>
      <w:r>
        <w:tab/>
        <w:t>Definition</w:t>
      </w:r>
      <w:bookmarkEnd w:id="738"/>
    </w:p>
    <w:p w14:paraId="6B0A74EE" w14:textId="608DB594" w:rsidR="00E33731" w:rsidRDefault="00E33731" w:rsidP="00E33731">
      <w:r w:rsidRPr="00B153B3">
        <w:t>A Managed</w:t>
      </w:r>
      <w:r>
        <w:t>Edge</w:t>
      </w:r>
      <w:r w:rsidRPr="00B153B3">
        <w:t xml:space="preserve">NFService represents a </w:t>
      </w:r>
      <w:r>
        <w:t xml:space="preserve">Service offered by EAS, EES or ECS as </w:t>
      </w:r>
      <w:r w:rsidRPr="00815DE3">
        <w:t xml:space="preserve">defined in </w:t>
      </w:r>
      <w:r w:rsidRPr="00B153B3">
        <w:t>TS 2</w:t>
      </w:r>
      <w:r>
        <w:t>9</w:t>
      </w:r>
      <w:r w:rsidRPr="00B153B3">
        <w:t>.</w:t>
      </w:r>
      <w:r>
        <w:t xml:space="preserve">558 </w:t>
      </w:r>
      <w:r w:rsidRPr="00B153B3">
        <w:t>[</w:t>
      </w:r>
      <w:r>
        <w:t>20</w:t>
      </w:r>
      <w:r w:rsidRPr="00B153B3">
        <w:t>].</w:t>
      </w:r>
      <w:r>
        <w:t xml:space="preserve"> This IOC is inherited from TOP IOC.</w:t>
      </w:r>
    </w:p>
    <w:p w14:paraId="0D1852A2" w14:textId="77777777" w:rsidR="0062536F" w:rsidRDefault="0062536F" w:rsidP="0062536F"/>
    <w:p w14:paraId="7926C958" w14:textId="7BD6CA45" w:rsidR="0062536F" w:rsidRPr="00867865" w:rsidRDefault="0062536F" w:rsidP="0062536F">
      <w:pPr>
        <w:rPr>
          <w:rFonts w:ascii="Arial" w:hAnsi="Arial"/>
          <w:sz w:val="24"/>
        </w:rPr>
      </w:pPr>
      <w:r w:rsidRPr="00867865">
        <w:rPr>
          <w:rFonts w:ascii="Arial" w:hAnsi="Arial"/>
          <w:sz w:val="24"/>
        </w:rPr>
        <w:t>6.3.</w:t>
      </w:r>
      <w:r>
        <w:rPr>
          <w:rFonts w:ascii="Arial" w:hAnsi="Arial"/>
          <w:sz w:val="24"/>
        </w:rPr>
        <w:t>28</w:t>
      </w:r>
      <w:r w:rsidRPr="00867865">
        <w:rPr>
          <w:rFonts w:ascii="Arial" w:hAnsi="Arial"/>
          <w:sz w:val="24"/>
        </w:rPr>
        <w:t>.2</w:t>
      </w:r>
      <w:r w:rsidRPr="00867865">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rFonts w:cs="Arial"/>
                <w:szCs w:val="18"/>
              </w:rPr>
            </w:pPr>
            <w:r>
              <w:rPr>
                <w:rFonts w:cs="Arial"/>
                <w:szCs w:val="18"/>
              </w:rPr>
              <w:t>isNotifyable</w:t>
            </w:r>
          </w:p>
        </w:tc>
      </w:tr>
      <w:tr w:rsidR="0062536F" w14:paraId="52538021"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rFonts w:ascii="Courier New" w:hAnsi="Courier New" w:cs="Courier New"/>
                <w:szCs w:val="18"/>
              </w:rPr>
            </w:pPr>
            <w:r w:rsidRPr="00B26339">
              <w:rPr>
                <w:rFonts w:cs="Arial"/>
              </w:rPr>
              <w:t>administrativeState</w:t>
            </w:r>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lang w:eastAsia="zh-CN"/>
              </w:rPr>
            </w:pPr>
            <w:r>
              <w:t>T</w:t>
            </w:r>
          </w:p>
        </w:tc>
      </w:tr>
      <w:tr w:rsidR="0062536F" w14:paraId="47E82AB2"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rFonts w:ascii="Courier New" w:hAnsi="Courier New" w:cs="Courier New"/>
                <w:szCs w:val="18"/>
              </w:rPr>
            </w:pPr>
            <w:r w:rsidRPr="00B26339">
              <w:rPr>
                <w:rFonts w:cs="Arial"/>
              </w:rPr>
              <w:t>operationalState</w:t>
            </w:r>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pPr>
            <w:r>
              <w:t>F</w:t>
            </w:r>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lang w:eastAsia="zh-CN"/>
              </w:rPr>
            </w:pPr>
            <w:r>
              <w:t>T</w:t>
            </w:r>
          </w:p>
        </w:tc>
      </w:tr>
      <w:tr w:rsidR="0062536F" w14:paraId="105DD1C3"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rFonts w:cs="Arial"/>
              </w:rPr>
            </w:pPr>
            <w:r w:rsidRPr="00B26339">
              <w:rPr>
                <w:rFonts w:cs="Arial"/>
                <w:lang w:eastAsia="de-DE"/>
              </w:rPr>
              <w:t>userLabel</w:t>
            </w:r>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pPr>
            <w:r>
              <w:t>T</w:t>
            </w:r>
          </w:p>
        </w:tc>
      </w:tr>
      <w:tr w:rsidR="0062536F" w14:paraId="7043E3DE"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rFonts w:cs="Arial"/>
              </w:rPr>
            </w:pPr>
            <w:r w:rsidRPr="00B26339">
              <w:rPr>
                <w:rFonts w:cs="Arial"/>
              </w:rPr>
              <w:t>sAP</w:t>
            </w:r>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pPr>
            <w:r w:rsidRPr="008D31B8">
              <w:t>T</w:t>
            </w:r>
          </w:p>
        </w:tc>
      </w:tr>
      <w:tr w:rsidR="0062536F" w14:paraId="5B99D498"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rFonts w:cs="Arial"/>
              </w:rPr>
            </w:pPr>
            <w:r w:rsidRPr="00B26339">
              <w:rPr>
                <w:rFonts w:cs="Arial"/>
              </w:rPr>
              <w:t>operations</w:t>
            </w:r>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pPr>
            <w:r w:rsidRPr="008D31B8">
              <w:t>T</w:t>
            </w:r>
          </w:p>
        </w:tc>
      </w:tr>
    </w:tbl>
    <w:p w14:paraId="377DAD13" w14:textId="77777777" w:rsidR="0062536F" w:rsidRDefault="0062536F" w:rsidP="0062536F">
      <w:pPr>
        <w:keepNext/>
      </w:pPr>
    </w:p>
    <w:p w14:paraId="6B659448" w14:textId="3D835D15" w:rsidR="0062536F" w:rsidRDefault="0062536F" w:rsidP="0062536F">
      <w:pPr>
        <w:pStyle w:val="Heading4"/>
      </w:pPr>
      <w:bookmarkStart w:id="739" w:name="_Toc202520448"/>
      <w:r>
        <w:t>6.3.28.3</w:t>
      </w:r>
      <w:r>
        <w:tab/>
        <w:t>Attribute constraints</w:t>
      </w:r>
      <w:bookmarkEnd w:id="739"/>
    </w:p>
    <w:p w14:paraId="32F67AF4" w14:textId="77777777" w:rsidR="0062536F" w:rsidRPr="008D31B8" w:rsidRDefault="0062536F" w:rsidP="0062536F">
      <w:r w:rsidRPr="008D31B8">
        <w:t>None</w:t>
      </w:r>
    </w:p>
    <w:p w14:paraId="34D7B297" w14:textId="5CE8E7AF" w:rsidR="0062536F" w:rsidRDefault="0062536F" w:rsidP="0062536F">
      <w:pPr>
        <w:pStyle w:val="Heading4"/>
      </w:pPr>
      <w:bookmarkStart w:id="740" w:name="_Toc202520449"/>
      <w:r>
        <w:rPr>
          <w:lang w:eastAsia="zh-CN"/>
        </w:rPr>
        <w:t>6</w:t>
      </w:r>
      <w:r>
        <w:t>.3.28.4</w:t>
      </w:r>
      <w:r>
        <w:tab/>
        <w:t>Notifications</w:t>
      </w:r>
      <w:bookmarkEnd w:id="740"/>
    </w:p>
    <w:p w14:paraId="51EB1D6D" w14:textId="77777777" w:rsidR="0062536F" w:rsidRDefault="0062536F" w:rsidP="0062536F">
      <w:pPr>
        <w:keepNext/>
        <w:keepLines/>
      </w:pPr>
      <w:r>
        <w:t xml:space="preserve">The subclause 5.5 of the &lt;&lt;IOC&gt;&gt; using this </w:t>
      </w:r>
      <w:r>
        <w:rPr>
          <w:lang w:eastAsia="zh-CN"/>
        </w:rPr>
        <w:t>&lt;&lt;dataType&gt;&gt; as one of its attributes, shall be applicable</w:t>
      </w:r>
      <w:r>
        <w:t>.</w:t>
      </w:r>
    </w:p>
    <w:p w14:paraId="43D4BEE1" w14:textId="76FD0E45" w:rsidR="0062536F" w:rsidRPr="008D31B8" w:rsidRDefault="0062536F" w:rsidP="0062536F">
      <w:pPr>
        <w:pStyle w:val="Heading3"/>
        <w:rPr>
          <w:lang w:val="en-US"/>
        </w:rPr>
      </w:pPr>
      <w:bookmarkStart w:id="741" w:name="_Toc20150469"/>
      <w:bookmarkStart w:id="742" w:name="_Toc27479717"/>
      <w:bookmarkStart w:id="743" w:name="_Toc36025229"/>
      <w:bookmarkStart w:id="744" w:name="_Toc44516317"/>
      <w:bookmarkStart w:id="745" w:name="_Toc45272636"/>
      <w:bookmarkStart w:id="746" w:name="_Toc51754631"/>
      <w:bookmarkStart w:id="747" w:name="_Toc162446298"/>
      <w:bookmarkStart w:id="748" w:name="_Toc202520450"/>
      <w:r>
        <w:rPr>
          <w:lang w:val="en-US"/>
        </w:rPr>
        <w:t>6</w:t>
      </w:r>
      <w:r w:rsidRPr="008D31B8">
        <w:rPr>
          <w:lang w:val="en-US"/>
        </w:rPr>
        <w:t>.3.</w:t>
      </w:r>
      <w:r>
        <w:rPr>
          <w:lang w:val="en-US"/>
        </w:rPr>
        <w:t>29</w:t>
      </w:r>
      <w:r w:rsidRPr="008D31B8">
        <w:rPr>
          <w:lang w:val="en-US"/>
        </w:rPr>
        <w:tab/>
      </w:r>
      <w:r w:rsidRPr="008E3E78">
        <w:rPr>
          <w:rFonts w:ascii="Courier New" w:hAnsi="Courier New" w:cs="Courier New"/>
          <w:lang w:val="en-US"/>
        </w:rPr>
        <w:t>Operation &lt;&lt;dataType&gt;&gt;</w:t>
      </w:r>
      <w:bookmarkEnd w:id="741"/>
      <w:bookmarkEnd w:id="742"/>
      <w:bookmarkEnd w:id="743"/>
      <w:bookmarkEnd w:id="744"/>
      <w:bookmarkEnd w:id="745"/>
      <w:bookmarkEnd w:id="746"/>
      <w:bookmarkEnd w:id="747"/>
      <w:bookmarkEnd w:id="748"/>
    </w:p>
    <w:p w14:paraId="53ABA73D" w14:textId="3ABFEEB7" w:rsidR="0062536F" w:rsidRPr="008D31B8" w:rsidRDefault="0062536F" w:rsidP="0062536F">
      <w:pPr>
        <w:pStyle w:val="Heading4"/>
        <w:rPr>
          <w:lang w:val="en-US"/>
        </w:rPr>
      </w:pPr>
      <w:bookmarkStart w:id="749" w:name="_Toc20150470"/>
      <w:bookmarkStart w:id="750" w:name="_Toc27479718"/>
      <w:bookmarkStart w:id="751" w:name="_Toc36025230"/>
      <w:bookmarkStart w:id="752" w:name="_Toc44516318"/>
      <w:bookmarkStart w:id="753" w:name="_Toc45272637"/>
      <w:bookmarkStart w:id="754" w:name="_Toc51754632"/>
      <w:bookmarkStart w:id="755" w:name="_Toc162446299"/>
      <w:bookmarkStart w:id="756" w:name="_Toc202520451"/>
      <w:r>
        <w:rPr>
          <w:lang w:val="en-US" w:eastAsia="zh-CN"/>
        </w:rPr>
        <w:t>6</w:t>
      </w:r>
      <w:r w:rsidRPr="008D31B8">
        <w:rPr>
          <w:lang w:val="en-US"/>
        </w:rPr>
        <w:t>.3.</w:t>
      </w:r>
      <w:r>
        <w:rPr>
          <w:lang w:val="en-US"/>
        </w:rPr>
        <w:t>29</w:t>
      </w:r>
      <w:r w:rsidRPr="008D31B8">
        <w:rPr>
          <w:lang w:val="en-US"/>
        </w:rPr>
        <w:t>.1</w:t>
      </w:r>
      <w:r w:rsidRPr="008D31B8">
        <w:rPr>
          <w:lang w:val="en-US"/>
        </w:rPr>
        <w:tab/>
        <w:t>Definition</w:t>
      </w:r>
      <w:bookmarkEnd w:id="749"/>
      <w:bookmarkEnd w:id="750"/>
      <w:bookmarkEnd w:id="751"/>
      <w:bookmarkEnd w:id="752"/>
      <w:bookmarkEnd w:id="753"/>
      <w:bookmarkEnd w:id="754"/>
      <w:bookmarkEnd w:id="755"/>
      <w:bookmarkEnd w:id="756"/>
    </w:p>
    <w:p w14:paraId="7B3B9F68" w14:textId="77777777" w:rsidR="0062536F" w:rsidRDefault="0062536F" w:rsidP="0062536F">
      <w:r w:rsidRPr="008D31B8">
        <w:t>This d</w:t>
      </w:r>
      <w:r>
        <w:t>ata type represents a service o</w:t>
      </w:r>
      <w:r w:rsidRPr="008D31B8">
        <w:t>peration (See TS 2</w:t>
      </w:r>
      <w:r>
        <w:t>9</w:t>
      </w:r>
      <w:r w:rsidRPr="008D31B8">
        <w:t>.5</w:t>
      </w:r>
      <w:r>
        <w:t>58</w:t>
      </w:r>
      <w:r w:rsidRPr="008D31B8">
        <w:t xml:space="preserve"> [</w:t>
      </w:r>
      <w:r>
        <w:t>20</w:t>
      </w:r>
      <w:r w:rsidRPr="008D31B8">
        <w:t>]).</w:t>
      </w:r>
    </w:p>
    <w:p w14:paraId="395F473A" w14:textId="77777777" w:rsidR="0062536F" w:rsidRPr="008D31B8" w:rsidRDefault="0062536F" w:rsidP="0062536F"/>
    <w:p w14:paraId="173C4C06" w14:textId="11952EA2" w:rsidR="0062536F" w:rsidRPr="008D31B8" w:rsidRDefault="0062536F" w:rsidP="0062536F">
      <w:pPr>
        <w:pStyle w:val="Heading4"/>
        <w:rPr>
          <w:lang w:val="en-US"/>
        </w:rPr>
      </w:pPr>
      <w:bookmarkStart w:id="757" w:name="_Toc202520452"/>
      <w:r>
        <w:rPr>
          <w:lang w:val="en-US"/>
        </w:rPr>
        <w:t>6.3.29.2</w:t>
      </w:r>
      <w:r>
        <w:rPr>
          <w:lang w:val="en-US"/>
        </w:rPr>
        <w:tab/>
        <w:t>Attributes</w:t>
      </w:r>
      <w:bookmarkEnd w:id="7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trPr>
        <w:tc>
          <w:tcPr>
            <w:tcW w:w="2403" w:type="pct"/>
            <w:shd w:val="clear" w:color="auto" w:fill="BFBFBF"/>
            <w:noWrap/>
          </w:tcPr>
          <w:p w14:paraId="7F3D2E62" w14:textId="77777777" w:rsidR="0062536F" w:rsidRPr="00B26339" w:rsidRDefault="0062536F" w:rsidP="001656A9">
            <w:pPr>
              <w:keepNext/>
              <w:keepLines/>
              <w:spacing w:after="0"/>
              <w:jc w:val="center"/>
              <w:rPr>
                <w:rFonts w:ascii="Arial" w:hAnsi="Arial" w:cs="Arial"/>
                <w:b/>
                <w:sz w:val="18"/>
              </w:rPr>
            </w:pPr>
            <w:r w:rsidRPr="00B26339">
              <w:rPr>
                <w:rFonts w:ascii="Arial" w:hAnsi="Arial" w:cs="Arial"/>
                <w:b/>
                <w:sz w:val="18"/>
              </w:rPr>
              <w:t>Attribute Name</w:t>
            </w:r>
          </w:p>
        </w:tc>
        <w:tc>
          <w:tcPr>
            <w:tcW w:w="199" w:type="pct"/>
            <w:shd w:val="clear" w:color="auto" w:fill="BFBFBF"/>
            <w:noWrap/>
          </w:tcPr>
          <w:p w14:paraId="69296C3F"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S</w:t>
            </w:r>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 xml:space="preserve">isReadable </w:t>
            </w:r>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isWritable</w:t>
            </w:r>
          </w:p>
        </w:tc>
        <w:tc>
          <w:tcPr>
            <w:tcW w:w="599" w:type="pct"/>
            <w:shd w:val="clear" w:color="auto" w:fill="BFBFBF"/>
            <w:noWrap/>
          </w:tcPr>
          <w:p w14:paraId="563883F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isInvariant</w:t>
            </w:r>
          </w:p>
        </w:tc>
        <w:tc>
          <w:tcPr>
            <w:tcW w:w="601" w:type="pct"/>
            <w:shd w:val="clear" w:color="auto" w:fill="BFBFBF"/>
            <w:noWrap/>
          </w:tcPr>
          <w:p w14:paraId="512AF7E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isNotifyable</w:t>
            </w:r>
          </w:p>
        </w:tc>
      </w:tr>
      <w:tr w:rsidR="0062536F" w:rsidRPr="00BF5652" w14:paraId="460CD790" w14:textId="77777777" w:rsidTr="001656A9">
        <w:trPr>
          <w:cantSplit/>
          <w:jc w:val="center"/>
        </w:trPr>
        <w:tc>
          <w:tcPr>
            <w:tcW w:w="2403" w:type="pct"/>
            <w:noWrap/>
          </w:tcPr>
          <w:p w14:paraId="2F409372"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name</w:t>
            </w:r>
          </w:p>
        </w:tc>
        <w:tc>
          <w:tcPr>
            <w:tcW w:w="199" w:type="pct"/>
            <w:noWrap/>
          </w:tcPr>
          <w:p w14:paraId="5B65411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568031C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0F019DB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c>
          <w:tcPr>
            <w:tcW w:w="599" w:type="pct"/>
            <w:noWrap/>
          </w:tcPr>
          <w:p w14:paraId="4C0D59B0"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3736A2B5"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r>
      <w:tr w:rsidR="0062536F" w:rsidRPr="00BF5652" w14:paraId="3B5CA6A2" w14:textId="77777777" w:rsidTr="001656A9">
        <w:trPr>
          <w:cantSplit/>
          <w:jc w:val="center"/>
        </w:trPr>
        <w:tc>
          <w:tcPr>
            <w:tcW w:w="2403" w:type="pct"/>
            <w:noWrap/>
          </w:tcPr>
          <w:p w14:paraId="75B69909"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operationSemantics</w:t>
            </w:r>
          </w:p>
        </w:tc>
        <w:tc>
          <w:tcPr>
            <w:tcW w:w="199" w:type="pct"/>
            <w:noWrap/>
          </w:tcPr>
          <w:p w14:paraId="7919D36B"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6ED0B876"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58418C2A" w14:textId="77777777" w:rsidR="0062536F" w:rsidRPr="00BF5652" w:rsidRDefault="0062536F" w:rsidP="001656A9">
            <w:pPr>
              <w:keepNext/>
              <w:keepLines/>
              <w:spacing w:after="0"/>
              <w:jc w:val="center"/>
              <w:rPr>
                <w:rFonts w:ascii="Arial" w:hAnsi="Arial"/>
                <w:sz w:val="18"/>
              </w:rPr>
            </w:pPr>
            <w:r>
              <w:rPr>
                <w:rFonts w:ascii="Arial" w:hAnsi="Arial"/>
                <w:sz w:val="18"/>
              </w:rPr>
              <w:t>F</w:t>
            </w:r>
          </w:p>
        </w:tc>
        <w:tc>
          <w:tcPr>
            <w:tcW w:w="599" w:type="pct"/>
            <w:noWrap/>
          </w:tcPr>
          <w:p w14:paraId="65AB067D"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6D24E47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r>
    </w:tbl>
    <w:p w14:paraId="6C7157C3" w14:textId="77777777" w:rsidR="0062536F" w:rsidRPr="008D31B8" w:rsidRDefault="0062536F" w:rsidP="0062536F"/>
    <w:p w14:paraId="5340B58C" w14:textId="42A950A2" w:rsidR="0062536F" w:rsidRPr="008D31B8" w:rsidRDefault="0062536F" w:rsidP="0062536F">
      <w:pPr>
        <w:pStyle w:val="Heading4"/>
        <w:rPr>
          <w:lang w:val="en-US"/>
        </w:rPr>
      </w:pPr>
      <w:bookmarkStart w:id="758" w:name="_Toc20150472"/>
      <w:bookmarkStart w:id="759" w:name="_Toc27479720"/>
      <w:bookmarkStart w:id="760" w:name="_Toc36025232"/>
      <w:bookmarkStart w:id="761" w:name="_Toc44516320"/>
      <w:bookmarkStart w:id="762" w:name="_Toc45272639"/>
      <w:bookmarkStart w:id="763" w:name="_Toc51754634"/>
      <w:bookmarkStart w:id="764" w:name="_Toc162446301"/>
      <w:bookmarkStart w:id="765" w:name="_Toc202520453"/>
      <w:r>
        <w:rPr>
          <w:lang w:val="en-US" w:eastAsia="zh-CN"/>
        </w:rPr>
        <w:t>6</w:t>
      </w:r>
      <w:r w:rsidRPr="008D31B8">
        <w:rPr>
          <w:lang w:val="en-US"/>
        </w:rPr>
        <w:t>.3.</w:t>
      </w:r>
      <w:r>
        <w:rPr>
          <w:lang w:val="en-US"/>
        </w:rPr>
        <w:t>29</w:t>
      </w:r>
      <w:r w:rsidRPr="008D31B8">
        <w:rPr>
          <w:lang w:val="en-US"/>
        </w:rPr>
        <w:t>.3</w:t>
      </w:r>
      <w:r w:rsidRPr="008D31B8">
        <w:rPr>
          <w:lang w:val="en-US"/>
        </w:rPr>
        <w:tab/>
        <w:t>Attribute constraints</w:t>
      </w:r>
      <w:bookmarkEnd w:id="758"/>
      <w:bookmarkEnd w:id="759"/>
      <w:bookmarkEnd w:id="760"/>
      <w:bookmarkEnd w:id="761"/>
      <w:bookmarkEnd w:id="762"/>
      <w:bookmarkEnd w:id="763"/>
      <w:bookmarkEnd w:id="764"/>
      <w:bookmarkEnd w:id="765"/>
    </w:p>
    <w:p w14:paraId="7481904D" w14:textId="77777777" w:rsidR="0062536F" w:rsidRPr="008D31B8" w:rsidRDefault="0062536F" w:rsidP="0062536F">
      <w:r w:rsidRPr="008D31B8">
        <w:t>None</w:t>
      </w:r>
    </w:p>
    <w:p w14:paraId="2989CF03" w14:textId="19853486" w:rsidR="0062536F" w:rsidRPr="008D31B8" w:rsidRDefault="0062536F" w:rsidP="0062536F">
      <w:pPr>
        <w:pStyle w:val="Heading4"/>
        <w:rPr>
          <w:lang w:val="en-US"/>
        </w:rPr>
      </w:pPr>
      <w:bookmarkStart w:id="766" w:name="_Toc20150473"/>
      <w:bookmarkStart w:id="767" w:name="_Toc27479721"/>
      <w:bookmarkStart w:id="768" w:name="_Toc36025233"/>
      <w:bookmarkStart w:id="769" w:name="_Toc44516321"/>
      <w:bookmarkStart w:id="770" w:name="_Toc45272640"/>
      <w:bookmarkStart w:id="771" w:name="_Toc51754635"/>
      <w:bookmarkStart w:id="772" w:name="_Toc162446302"/>
      <w:bookmarkStart w:id="773" w:name="_Toc202520454"/>
      <w:r>
        <w:rPr>
          <w:lang w:val="en-US" w:eastAsia="zh-CN"/>
        </w:rPr>
        <w:t>6</w:t>
      </w:r>
      <w:r w:rsidRPr="008D31B8">
        <w:rPr>
          <w:lang w:val="en-US"/>
        </w:rPr>
        <w:t>.3.</w:t>
      </w:r>
      <w:r>
        <w:rPr>
          <w:lang w:val="en-US"/>
        </w:rPr>
        <w:t>29</w:t>
      </w:r>
      <w:r w:rsidRPr="008D31B8">
        <w:rPr>
          <w:lang w:val="en-US"/>
        </w:rPr>
        <w:t>.4</w:t>
      </w:r>
      <w:r w:rsidRPr="008D31B8">
        <w:rPr>
          <w:lang w:val="en-US"/>
        </w:rPr>
        <w:tab/>
        <w:t>Notifications</w:t>
      </w:r>
      <w:bookmarkEnd w:id="766"/>
      <w:bookmarkEnd w:id="767"/>
      <w:bookmarkEnd w:id="768"/>
      <w:bookmarkEnd w:id="769"/>
      <w:bookmarkEnd w:id="770"/>
      <w:bookmarkEnd w:id="771"/>
      <w:bookmarkEnd w:id="772"/>
      <w:bookmarkEnd w:id="773"/>
    </w:p>
    <w:p w14:paraId="26D77571" w14:textId="77777777" w:rsidR="0062536F" w:rsidRPr="008D31B8" w:rsidRDefault="0062536F" w:rsidP="0062536F">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32C1313D" w14:textId="2A797D9C" w:rsidR="0062536F" w:rsidRPr="008D31B8" w:rsidRDefault="0062536F" w:rsidP="0062536F">
      <w:pPr>
        <w:pStyle w:val="Heading3"/>
        <w:rPr>
          <w:lang w:val="en-US"/>
        </w:rPr>
      </w:pPr>
      <w:bookmarkStart w:id="774" w:name="_Toc20150474"/>
      <w:bookmarkStart w:id="775" w:name="_Toc27479722"/>
      <w:bookmarkStart w:id="776" w:name="_Toc36025234"/>
      <w:bookmarkStart w:id="777" w:name="_Toc44516322"/>
      <w:bookmarkStart w:id="778" w:name="_Toc45272641"/>
      <w:bookmarkStart w:id="779" w:name="_Toc51754636"/>
      <w:bookmarkStart w:id="780" w:name="_Toc162446303"/>
      <w:bookmarkStart w:id="781" w:name="_Toc202520455"/>
      <w:r>
        <w:rPr>
          <w:lang w:val="en-US"/>
        </w:rPr>
        <w:t>6.3.30</w:t>
      </w:r>
      <w:r w:rsidRPr="008D31B8">
        <w:rPr>
          <w:lang w:val="en-US"/>
        </w:rPr>
        <w:tab/>
      </w:r>
      <w:r w:rsidRPr="008E3E78">
        <w:rPr>
          <w:rFonts w:ascii="Courier New" w:hAnsi="Courier New" w:cs="Courier New"/>
          <w:lang w:val="en-US"/>
        </w:rPr>
        <w:t>SAP &lt;&lt;dataType&gt;&gt;</w:t>
      </w:r>
      <w:bookmarkEnd w:id="774"/>
      <w:bookmarkEnd w:id="775"/>
      <w:bookmarkEnd w:id="776"/>
      <w:bookmarkEnd w:id="777"/>
      <w:bookmarkEnd w:id="778"/>
      <w:bookmarkEnd w:id="779"/>
      <w:bookmarkEnd w:id="780"/>
      <w:bookmarkEnd w:id="781"/>
    </w:p>
    <w:p w14:paraId="388ACC0D" w14:textId="6A1E162D" w:rsidR="0062536F" w:rsidRPr="008D31B8" w:rsidRDefault="0062536F" w:rsidP="0062536F">
      <w:pPr>
        <w:pStyle w:val="Heading4"/>
        <w:rPr>
          <w:lang w:val="en-US"/>
        </w:rPr>
      </w:pPr>
      <w:bookmarkStart w:id="782" w:name="_Toc20150475"/>
      <w:bookmarkStart w:id="783" w:name="_Toc27479723"/>
      <w:bookmarkStart w:id="784" w:name="_Toc36025235"/>
      <w:bookmarkStart w:id="785" w:name="_Toc44516323"/>
      <w:bookmarkStart w:id="786" w:name="_Toc45272642"/>
      <w:bookmarkStart w:id="787" w:name="_Toc51754637"/>
      <w:bookmarkStart w:id="788" w:name="_Toc162446304"/>
      <w:bookmarkStart w:id="789" w:name="_Toc202520456"/>
      <w:r>
        <w:rPr>
          <w:lang w:val="en-US" w:eastAsia="zh-CN"/>
        </w:rPr>
        <w:t>6</w:t>
      </w:r>
      <w:r w:rsidRPr="008D31B8">
        <w:rPr>
          <w:lang w:val="en-US"/>
        </w:rPr>
        <w:t>.3.</w:t>
      </w:r>
      <w:r>
        <w:rPr>
          <w:lang w:val="en-US"/>
        </w:rPr>
        <w:t>30</w:t>
      </w:r>
      <w:r w:rsidRPr="008D31B8">
        <w:rPr>
          <w:lang w:val="en-US"/>
        </w:rPr>
        <w:t>.1</w:t>
      </w:r>
      <w:r w:rsidRPr="008D31B8">
        <w:rPr>
          <w:lang w:val="en-US"/>
        </w:rPr>
        <w:tab/>
        <w:t>Definition</w:t>
      </w:r>
      <w:bookmarkEnd w:id="782"/>
      <w:bookmarkEnd w:id="783"/>
      <w:bookmarkEnd w:id="784"/>
      <w:bookmarkEnd w:id="785"/>
      <w:bookmarkEnd w:id="786"/>
      <w:bookmarkEnd w:id="787"/>
      <w:bookmarkEnd w:id="788"/>
      <w:bookmarkEnd w:id="789"/>
    </w:p>
    <w:p w14:paraId="3FC2CEDD" w14:textId="77777777" w:rsidR="0062536F" w:rsidRPr="008D31B8" w:rsidRDefault="0062536F" w:rsidP="0062536F">
      <w:r w:rsidRPr="008D31B8">
        <w:t xml:space="preserve">This data type represents </w:t>
      </w:r>
      <w:r>
        <w:t xml:space="preserve">the access point of a managed Edge NF service which is </w:t>
      </w:r>
      <w:r w:rsidRPr="008D31B8">
        <w:t xml:space="preserve">comprised of a </w:t>
      </w:r>
      <w:r>
        <w:t>host and a port</w:t>
      </w:r>
      <w:r w:rsidRPr="008D31B8">
        <w:t>.</w:t>
      </w:r>
    </w:p>
    <w:p w14:paraId="2F86BA58" w14:textId="10AE648F" w:rsidR="0062536F" w:rsidRPr="008D31B8" w:rsidRDefault="0062536F" w:rsidP="0062536F">
      <w:pPr>
        <w:pStyle w:val="Heading4"/>
        <w:rPr>
          <w:lang w:val="en-US"/>
        </w:rPr>
      </w:pPr>
      <w:bookmarkStart w:id="790" w:name="_Toc20150476"/>
      <w:bookmarkStart w:id="791" w:name="_Toc27479724"/>
      <w:bookmarkStart w:id="792" w:name="_Toc36025236"/>
      <w:bookmarkStart w:id="793" w:name="_Toc44516324"/>
      <w:bookmarkStart w:id="794" w:name="_Toc45272643"/>
      <w:bookmarkStart w:id="795" w:name="_Toc51754638"/>
      <w:bookmarkStart w:id="796" w:name="_Toc162446305"/>
      <w:bookmarkStart w:id="797" w:name="_Toc202520457"/>
      <w:r>
        <w:rPr>
          <w:lang w:val="en-US" w:eastAsia="zh-CN"/>
        </w:rPr>
        <w:t>6</w:t>
      </w:r>
      <w:r w:rsidRPr="008D31B8">
        <w:rPr>
          <w:lang w:val="en-US"/>
        </w:rPr>
        <w:t>.3.</w:t>
      </w:r>
      <w:r>
        <w:rPr>
          <w:lang w:val="en-US"/>
        </w:rPr>
        <w:t>30</w:t>
      </w:r>
      <w:r w:rsidRPr="008D31B8">
        <w:rPr>
          <w:lang w:val="en-US"/>
        </w:rPr>
        <w:t>.2</w:t>
      </w:r>
      <w:r w:rsidRPr="008D31B8">
        <w:rPr>
          <w:lang w:val="en-US"/>
        </w:rPr>
        <w:tab/>
        <w:t>Attributes</w:t>
      </w:r>
      <w:bookmarkEnd w:id="790"/>
      <w:bookmarkEnd w:id="791"/>
      <w:bookmarkEnd w:id="792"/>
      <w:bookmarkEnd w:id="793"/>
      <w:bookmarkEnd w:id="794"/>
      <w:bookmarkEnd w:id="795"/>
      <w:bookmarkEnd w:id="796"/>
      <w:bookmarkEnd w:id="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trPr>
        <w:tc>
          <w:tcPr>
            <w:tcW w:w="2400" w:type="pct"/>
            <w:shd w:val="clear" w:color="auto" w:fill="BFBFBF"/>
            <w:noWrap/>
          </w:tcPr>
          <w:p w14:paraId="5EA79570"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E1CD0DD"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6CD34954"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00B1009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isNotifyable</w:t>
            </w:r>
          </w:p>
        </w:tc>
      </w:tr>
      <w:tr w:rsidR="0062536F" w:rsidRPr="00F37C51" w14:paraId="0609DEA7" w14:textId="77777777" w:rsidTr="001656A9">
        <w:trPr>
          <w:cantSplit/>
          <w:jc w:val="center"/>
        </w:trPr>
        <w:tc>
          <w:tcPr>
            <w:tcW w:w="2400" w:type="pct"/>
            <w:noWrap/>
          </w:tcPr>
          <w:p w14:paraId="79134BCB" w14:textId="77777777" w:rsidR="0062536F" w:rsidRPr="00F37C51" w:rsidRDefault="0062536F" w:rsidP="001656A9">
            <w:pPr>
              <w:keepNext/>
              <w:keepLines/>
              <w:spacing w:after="0"/>
              <w:rPr>
                <w:rFonts w:ascii="Arial" w:hAnsi="Arial"/>
                <w:sz w:val="18"/>
                <w:lang w:eastAsia="de-DE"/>
              </w:rPr>
            </w:pPr>
            <w:r>
              <w:rPr>
                <w:rFonts w:ascii="Arial" w:hAnsi="Arial"/>
                <w:sz w:val="18"/>
                <w:lang w:eastAsia="de-DE"/>
              </w:rPr>
              <w:t>host</w:t>
            </w:r>
          </w:p>
        </w:tc>
        <w:tc>
          <w:tcPr>
            <w:tcW w:w="200" w:type="pct"/>
            <w:noWrap/>
          </w:tcPr>
          <w:p w14:paraId="744F922F"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2BA7F8C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6600C7A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46F95E0A"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67997A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r w:rsidR="0062536F" w:rsidRPr="00F37C51" w14:paraId="2AB3600F" w14:textId="77777777" w:rsidTr="001656A9">
        <w:trPr>
          <w:cantSplit/>
          <w:jc w:val="center"/>
        </w:trPr>
        <w:tc>
          <w:tcPr>
            <w:tcW w:w="2400" w:type="pct"/>
            <w:noWrap/>
          </w:tcPr>
          <w:p w14:paraId="43AF52A8" w14:textId="77777777" w:rsidR="0062536F" w:rsidRPr="00F37C51" w:rsidRDefault="0062536F" w:rsidP="001656A9">
            <w:pPr>
              <w:keepNext/>
              <w:keepLines/>
              <w:spacing w:after="0"/>
              <w:rPr>
                <w:rFonts w:ascii="Arial" w:hAnsi="Arial"/>
                <w:sz w:val="18"/>
              </w:rPr>
            </w:pPr>
            <w:r w:rsidRPr="00F37C51">
              <w:rPr>
                <w:rFonts w:ascii="Arial" w:hAnsi="Arial"/>
                <w:sz w:val="18"/>
              </w:rPr>
              <w:t>port</w:t>
            </w:r>
          </w:p>
        </w:tc>
        <w:tc>
          <w:tcPr>
            <w:tcW w:w="200" w:type="pct"/>
            <w:noWrap/>
          </w:tcPr>
          <w:p w14:paraId="3802D465"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5F9AE69B"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48D9F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839417C"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2792181A"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bl>
    <w:p w14:paraId="3E78E548" w14:textId="77777777" w:rsidR="0062536F" w:rsidRPr="008D31B8" w:rsidRDefault="0062536F" w:rsidP="0062536F"/>
    <w:p w14:paraId="3F00E016" w14:textId="3E66BE71" w:rsidR="0062536F" w:rsidRPr="008D31B8" w:rsidRDefault="0062536F" w:rsidP="0062536F">
      <w:pPr>
        <w:pStyle w:val="Heading4"/>
        <w:rPr>
          <w:lang w:val="en-US"/>
        </w:rPr>
      </w:pPr>
      <w:bookmarkStart w:id="798" w:name="_Toc20150477"/>
      <w:bookmarkStart w:id="799" w:name="_Toc27479725"/>
      <w:bookmarkStart w:id="800" w:name="_Toc36025237"/>
      <w:bookmarkStart w:id="801" w:name="_Toc44516325"/>
      <w:bookmarkStart w:id="802" w:name="_Toc45272644"/>
      <w:bookmarkStart w:id="803" w:name="_Toc51754639"/>
      <w:bookmarkStart w:id="804" w:name="_Toc162446306"/>
      <w:bookmarkStart w:id="805" w:name="_Toc202520458"/>
      <w:r>
        <w:rPr>
          <w:lang w:val="en-US" w:eastAsia="zh-CN"/>
        </w:rPr>
        <w:t>6</w:t>
      </w:r>
      <w:r w:rsidRPr="008D31B8">
        <w:rPr>
          <w:lang w:val="en-US"/>
        </w:rPr>
        <w:t>.3.</w:t>
      </w:r>
      <w:r>
        <w:rPr>
          <w:lang w:val="en-US"/>
        </w:rPr>
        <w:t>30</w:t>
      </w:r>
      <w:r w:rsidRPr="008D31B8">
        <w:rPr>
          <w:lang w:val="en-US"/>
        </w:rPr>
        <w:t>.3</w:t>
      </w:r>
      <w:r w:rsidRPr="008D31B8">
        <w:rPr>
          <w:lang w:val="en-US"/>
        </w:rPr>
        <w:tab/>
        <w:t>Attribute constraints</w:t>
      </w:r>
      <w:bookmarkEnd w:id="798"/>
      <w:bookmarkEnd w:id="799"/>
      <w:bookmarkEnd w:id="800"/>
      <w:bookmarkEnd w:id="801"/>
      <w:bookmarkEnd w:id="802"/>
      <w:bookmarkEnd w:id="803"/>
      <w:bookmarkEnd w:id="804"/>
      <w:bookmarkEnd w:id="805"/>
    </w:p>
    <w:p w14:paraId="1FA1792C" w14:textId="77777777" w:rsidR="0062536F" w:rsidRPr="008D31B8" w:rsidRDefault="0062536F" w:rsidP="0062536F">
      <w:r w:rsidRPr="008D31B8">
        <w:t>None</w:t>
      </w:r>
    </w:p>
    <w:p w14:paraId="10B243E9" w14:textId="342171C0" w:rsidR="0062536F" w:rsidRPr="008D31B8" w:rsidRDefault="0062536F" w:rsidP="0062536F">
      <w:pPr>
        <w:pStyle w:val="Heading4"/>
        <w:rPr>
          <w:lang w:val="en-US"/>
        </w:rPr>
      </w:pPr>
      <w:bookmarkStart w:id="806" w:name="_Toc20150478"/>
      <w:bookmarkStart w:id="807" w:name="_Toc27479726"/>
      <w:bookmarkStart w:id="808" w:name="_Toc36025238"/>
      <w:bookmarkStart w:id="809" w:name="_Toc44516326"/>
      <w:bookmarkStart w:id="810" w:name="_Toc45272645"/>
      <w:bookmarkStart w:id="811" w:name="_Toc51754640"/>
      <w:bookmarkStart w:id="812" w:name="_Toc162446307"/>
      <w:bookmarkStart w:id="813" w:name="_Toc202520459"/>
      <w:r>
        <w:rPr>
          <w:lang w:val="en-US" w:eastAsia="zh-CN"/>
        </w:rPr>
        <w:t>6</w:t>
      </w:r>
      <w:r w:rsidRPr="008D31B8">
        <w:rPr>
          <w:lang w:val="en-US"/>
        </w:rPr>
        <w:t>.3.</w:t>
      </w:r>
      <w:r>
        <w:rPr>
          <w:lang w:val="en-US"/>
        </w:rPr>
        <w:t>30</w:t>
      </w:r>
      <w:r w:rsidRPr="008D31B8">
        <w:rPr>
          <w:lang w:val="en-US"/>
        </w:rPr>
        <w:t>.4</w:t>
      </w:r>
      <w:r w:rsidRPr="008D31B8">
        <w:rPr>
          <w:lang w:val="en-US"/>
        </w:rPr>
        <w:tab/>
        <w:t>Notifications</w:t>
      </w:r>
      <w:bookmarkEnd w:id="806"/>
      <w:bookmarkEnd w:id="807"/>
      <w:bookmarkEnd w:id="808"/>
      <w:bookmarkEnd w:id="809"/>
      <w:bookmarkEnd w:id="810"/>
      <w:bookmarkEnd w:id="811"/>
      <w:bookmarkEnd w:id="812"/>
      <w:bookmarkEnd w:id="813"/>
    </w:p>
    <w:p w14:paraId="3EB6306E" w14:textId="2DB8BD54" w:rsidR="001E564D" w:rsidRDefault="0062536F" w:rsidP="00DF713B">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A34F87" w14:textId="014F73BB" w:rsidR="004F39FF" w:rsidRPr="00926D4D" w:rsidRDefault="004F39FF" w:rsidP="00660CEB">
      <w:pPr>
        <w:pStyle w:val="Heading2"/>
      </w:pPr>
      <w:bookmarkStart w:id="814" w:name="_CR6_4"/>
      <w:bookmarkStart w:id="815" w:name="_Toc202520460"/>
      <w:bookmarkEnd w:id="814"/>
      <w:r w:rsidRPr="00926D4D">
        <w:t>6.4</w:t>
      </w:r>
      <w:r w:rsidRPr="00926D4D">
        <w:tab/>
        <w:t>Attribute definition</w:t>
      </w:r>
      <w:bookmarkEnd w:id="601"/>
      <w:bookmarkEnd w:id="602"/>
      <w:bookmarkEnd w:id="603"/>
      <w:r w:rsidR="00D2119E">
        <w:t>s</w:t>
      </w:r>
      <w:bookmarkEnd w:id="815"/>
    </w:p>
    <w:p w14:paraId="362EB779" w14:textId="7C47CD5B" w:rsidR="004F39FF" w:rsidRPr="00926D4D" w:rsidRDefault="004F39FF" w:rsidP="00660CEB">
      <w:pPr>
        <w:pStyle w:val="Heading3"/>
        <w:rPr>
          <w:lang w:eastAsia="zh-CN"/>
        </w:rPr>
      </w:pPr>
      <w:bookmarkStart w:id="816" w:name="_CR6_4_1"/>
      <w:bookmarkStart w:id="817" w:name="_Toc96612077"/>
      <w:bookmarkStart w:id="818" w:name="_Toc96936201"/>
      <w:bookmarkStart w:id="819" w:name="_Toc96936459"/>
      <w:bookmarkStart w:id="820" w:name="_Toc202520461"/>
      <w:bookmarkEnd w:id="816"/>
      <w:r w:rsidRPr="00926D4D">
        <w:rPr>
          <w:lang w:eastAsia="zh-CN"/>
        </w:rPr>
        <w:t>6.4.1</w:t>
      </w:r>
      <w:r w:rsidRPr="00926D4D">
        <w:rPr>
          <w:lang w:eastAsia="zh-CN"/>
        </w:rPr>
        <w:tab/>
        <w:t>Attribute Properties</w:t>
      </w:r>
      <w:bookmarkEnd w:id="817"/>
      <w:bookmarkEnd w:id="818"/>
      <w:bookmarkEnd w:id="819"/>
      <w:bookmarkEnd w:id="820"/>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r w:rsidR="00AC3943" w:rsidRPr="0029358F">
              <w:t>EAS Endpoint defined in</w:t>
            </w:r>
            <w:r w:rsidR="00AC3943" w:rsidRPr="002D70E7">
              <w:t xml:space="preserve"> </w:t>
            </w:r>
            <w:r w:rsidR="00AC3943">
              <w:t xml:space="preserve">clause 8.2.4 </w:t>
            </w:r>
            <w:r w:rsidR="009D1EB3">
              <w:t xml:space="preserve">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r w:rsidR="00AC3943" w:rsidRPr="0029358F">
              <w:t>ECS address defined in</w:t>
            </w:r>
            <w:r w:rsidR="00AC3943" w:rsidRPr="002D70E7">
              <w:t xml:space="preserve"> </w:t>
            </w:r>
            <w:r w:rsidR="00AC3943">
              <w:t xml:space="preserve">clause 8.2.12 </w:t>
            </w:r>
            <w:r w:rsidR="009D1EB3">
              <w:t xml:space="preserve">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AE2204"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C736C6" w:rsidRDefault="00743698" w:rsidP="00743698">
            <w:pPr>
              <w:pStyle w:val="TAH"/>
              <w:jc w:val="left"/>
              <w:rPr>
                <w:rFonts w:cs="Arial"/>
                <w:b w:val="0"/>
                <w:szCs w:val="18"/>
                <w:lang w:val="fr-FR"/>
              </w:rPr>
            </w:pPr>
            <w:r w:rsidRPr="00C736C6">
              <w:rPr>
                <w:rFonts w:cs="Arial"/>
                <w:b w:val="0"/>
                <w:szCs w:val="18"/>
                <w:lang w:val="fr-FR"/>
              </w:rPr>
              <w:t xml:space="preserve">isUnique: </w:t>
            </w:r>
          </w:p>
          <w:p w14:paraId="207B2ABA" w14:textId="77777777" w:rsidR="00743698" w:rsidRPr="00C736C6" w:rsidRDefault="00743698" w:rsidP="00743698">
            <w:pPr>
              <w:pStyle w:val="TAH"/>
              <w:jc w:val="left"/>
              <w:rPr>
                <w:rFonts w:cs="Arial"/>
                <w:b w:val="0"/>
                <w:szCs w:val="18"/>
                <w:lang w:val="fr-FR"/>
              </w:rPr>
            </w:pPr>
            <w:r w:rsidRPr="00C736C6">
              <w:rPr>
                <w:rFonts w:cs="Arial"/>
                <w:b w:val="0"/>
                <w:szCs w:val="18"/>
                <w:lang w:val="fr-FR"/>
              </w:rPr>
              <w:t>defaultValue: None</w:t>
            </w:r>
          </w:p>
          <w:p w14:paraId="094EA90B" w14:textId="3022F44B" w:rsidR="00743698" w:rsidRPr="00C736C6" w:rsidRDefault="00743698" w:rsidP="00743698">
            <w:pPr>
              <w:pStyle w:val="TAL"/>
              <w:rPr>
                <w:rFonts w:cs="Arial"/>
                <w:szCs w:val="18"/>
                <w:lang w:val="fr-FR"/>
              </w:rPr>
            </w:pPr>
            <w:r w:rsidRPr="00C736C6">
              <w:rPr>
                <w:rFonts w:cs="Arial"/>
                <w:szCs w:val="18"/>
                <w:lang w:val="fr-FR"/>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r w:rsidR="002B324D" w:rsidRPr="00EF0FC7">
              <w:t>EES Endpoint defined in</w:t>
            </w:r>
            <w:r w:rsidR="002B324D" w:rsidRPr="002D70E7">
              <w:t xml:space="preserve"> </w:t>
            </w:r>
            <w:r w:rsidR="002B324D">
              <w:t xml:space="preserve">clause 8.2.6 </w:t>
            </w:r>
            <w:r w:rsidR="009D1EB3">
              <w:t xml:space="preserve">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r w:rsidR="009D1EB3">
              <w:t xml:space="preserve">in </w:t>
            </w:r>
            <w:r w:rsidRPr="00926D4D">
              <w:rPr>
                <w:rFonts w:cs="Arial"/>
                <w:szCs w:val="18"/>
              </w:rPr>
              <w:t>3GPP TS 23.558</w:t>
            </w:r>
            <w:r w:rsidR="002B324D">
              <w:rPr>
                <w:rFonts w:cs="Arial"/>
                <w:szCs w:val="18"/>
              </w:rPr>
              <w:t xml:space="preserve"> </w:t>
            </w:r>
            <w:r w:rsidR="002B324D" w:rsidRPr="00926D4D">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 xml:space="preserve">isOrdered: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isUnique: True</w:t>
            </w:r>
          </w:p>
          <w:p w14:paraId="10C64D3E"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C569A">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r w:rsidR="004D4D9E" w:rsidRPr="004D4D9E">
              <w:rPr>
                <w:rFonts w:ascii="Arial" w:hAnsi="Arial" w:cs="Arial"/>
                <w:sz w:val="18"/>
                <w:szCs w:val="18"/>
              </w:rPr>
              <w:t xml:space="preserve">EAS Provider ID defined in clause 8.6.5.3.2 </w:t>
            </w:r>
            <w:r w:rsidR="009D1EB3">
              <w:rPr>
                <w:rFonts w:ascii="Arial" w:hAnsi="Arial"/>
                <w:sz w:val="18"/>
              </w:rPr>
              <w:t xml:space="preserve">in </w:t>
            </w:r>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r w:rsidR="004D4D9E" w:rsidRPr="004D4D9E">
              <w:rPr>
                <w:rFonts w:ascii="Arial" w:hAnsi="Arial" w:cs="Arial"/>
                <w:sz w:val="18"/>
                <w:szCs w:val="18"/>
              </w:rPr>
              <w:t>EAS description defined in cla</w:t>
            </w:r>
            <w:r w:rsidR="004D4D9E">
              <w:rPr>
                <w:rFonts w:ascii="Arial" w:hAnsi="Arial" w:cs="Arial"/>
                <w:sz w:val="18"/>
                <w:szCs w:val="18"/>
              </w:rPr>
              <w:t>u</w:t>
            </w:r>
            <w:r w:rsidR="004D4D9E" w:rsidRPr="004D4D9E">
              <w:rPr>
                <w:rFonts w:ascii="Arial" w:hAnsi="Arial" w:cs="Arial"/>
                <w:sz w:val="18"/>
                <w:szCs w:val="18"/>
              </w:rPr>
              <w:t xml:space="preserve">se 8.2.4 </w:t>
            </w:r>
            <w:r w:rsidR="009D1EB3">
              <w:rPr>
                <w:rFonts w:ascii="Arial" w:hAnsi="Arial"/>
                <w:sz w:val="18"/>
              </w:rPr>
              <w:t xml:space="preserve">in </w:t>
            </w:r>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r w:rsidRPr="004D4D9E">
              <w:rPr>
                <w:rFonts w:ascii="Arial" w:hAnsi="Arial" w:cs="Arial"/>
                <w:sz w:val="18"/>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r w:rsidR="004D4D9E" w:rsidRPr="004D4D9E">
              <w:rPr>
                <w:rFonts w:ascii="Arial" w:hAnsi="Arial" w:cs="Arial"/>
                <w:sz w:val="18"/>
                <w:szCs w:val="18"/>
              </w:rPr>
              <w:t xml:space="preserve">EAS Schedule defined in clause 8.2.4 </w:t>
            </w:r>
            <w:r w:rsidR="009D1EB3">
              <w:rPr>
                <w:rFonts w:ascii="Arial" w:hAnsi="Arial"/>
                <w:sz w:val="18"/>
              </w:rPr>
              <w:t xml:space="preserve">in </w:t>
            </w:r>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r w:rsidRPr="00BC569A">
              <w:rPr>
                <w:rFonts w:ascii="Arial" w:hAnsi="Arial" w:cs="Arial"/>
                <w:sz w:val="18"/>
                <w:szCs w:val="18"/>
              </w:rPr>
              <w:t xml:space="preserve">The detailed definition for TimeWindow </w:t>
            </w:r>
            <w:r>
              <w:rPr>
                <w:rFonts w:ascii="Arial" w:hAnsi="Arial" w:cs="Arial"/>
                <w:sz w:val="18"/>
                <w:szCs w:val="18"/>
              </w:rPr>
              <w:t>can be found in</w:t>
            </w:r>
            <w:r w:rsidRPr="00BC569A">
              <w:rPr>
                <w:rFonts w:ascii="Arial" w:hAnsi="Arial" w:cs="Arial"/>
                <w:sz w:val="18"/>
                <w:szCs w:val="18"/>
              </w:rPr>
              <w:t xml:space="preserve"> TS 28.622 [4].</w:t>
            </w:r>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67292355" w:rsidR="009A6DA4" w:rsidRPr="009658AD" w:rsidRDefault="009A6DA4" w:rsidP="009A6DA4">
            <w:pPr>
              <w:pStyle w:val="TAL"/>
              <w:rPr>
                <w:rFonts w:cs="Arial"/>
                <w:szCs w:val="18"/>
              </w:rPr>
            </w:pPr>
            <w:r w:rsidRPr="009658AD">
              <w:rPr>
                <w:rFonts w:cs="Arial"/>
                <w:szCs w:val="18"/>
              </w:rPr>
              <w:t xml:space="preserve">type: </w:t>
            </w:r>
            <w:r w:rsidR="00BC569A" w:rsidRPr="00BC569A">
              <w:rPr>
                <w:rFonts w:cs="Arial"/>
                <w:szCs w:val="18"/>
              </w:rPr>
              <w:t>TimeWindow</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r w:rsidR="001413C3" w:rsidRPr="001413C3">
              <w:rPr>
                <w:rFonts w:ascii="Arial" w:hAnsi="Arial" w:cs="Arial"/>
                <w:sz w:val="18"/>
                <w:szCs w:val="18"/>
              </w:rPr>
              <w:t xml:space="preserve">EAS Geographical Service Area defined in clause 8.2.4 </w:t>
            </w:r>
            <w:r w:rsidR="009D1EB3">
              <w:rPr>
                <w:rFonts w:ascii="Arial" w:hAnsi="Arial"/>
                <w:sz w:val="18"/>
              </w:rPr>
              <w:t xml:space="preserve">in </w:t>
            </w:r>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r w:rsidR="001413C3" w:rsidRPr="001413C3">
              <w:rPr>
                <w:rFonts w:ascii="Arial" w:hAnsi="Arial" w:cs="Arial"/>
                <w:sz w:val="18"/>
                <w:szCs w:val="18"/>
              </w:rPr>
              <w:t xml:space="preserve">EAS Topological Service Area defined in clause 8.2.4 </w:t>
            </w:r>
            <w:r w:rsidR="009D1EB3">
              <w:rPr>
                <w:rFonts w:ascii="Arial" w:hAnsi="Arial"/>
                <w:sz w:val="18"/>
              </w:rPr>
              <w:t xml:space="preserve">in </w:t>
            </w:r>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TopologicalServiceArea</w:t>
            </w:r>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True</w:t>
            </w:r>
          </w:p>
          <w:p w14:paraId="089A520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0495906" w14:textId="080D4171"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r w:rsidR="001413C3">
              <w:rPr>
                <w:rFonts w:ascii="Arial" w:hAnsi="Arial"/>
                <w:sz w:val="18"/>
              </w:rPr>
              <w:t xml:space="preserve">clasue 8.2.4 </w:t>
            </w:r>
            <w:r w:rsidR="009D1EB3">
              <w:rPr>
                <w:rFonts w:ascii="Arial" w:hAnsi="Arial"/>
                <w:sz w:val="18"/>
              </w:rPr>
              <w:t xml:space="preserve">in </w:t>
            </w:r>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303D716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7ACB586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660C6DD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DC72A1F" w14:textId="759CE4E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B0A262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5F6772C6"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0C79E62" w14:textId="207AB632"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5A3E2DB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1E6C4555" w14:textId="7CA4A0B5"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defaultValue: </w:t>
            </w:r>
            <w:r w:rsidR="00003000" w:rsidRPr="004D4D9E">
              <w:rPr>
                <w:rFonts w:ascii="Arial" w:hAnsi="Arial" w:cs="Arial"/>
                <w:sz w:val="18"/>
                <w:szCs w:val="18"/>
              </w:rPr>
              <w:t>F</w:t>
            </w:r>
            <w:r w:rsidR="00003000">
              <w:rPr>
                <w:rFonts w:ascii="Arial" w:hAnsi="Arial" w:cs="Arial"/>
                <w:sz w:val="18"/>
                <w:szCs w:val="18"/>
              </w:rPr>
              <w:t>ALSE</w:t>
            </w:r>
          </w:p>
          <w:p w14:paraId="6ADB82D5" w14:textId="0A9467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310B43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72DE377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5F66EEE" w14:textId="68C2929F"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r w:rsidR="000B7526" w:rsidRPr="000B7526">
              <w:rPr>
                <w:rFonts w:ascii="Arial" w:hAnsi="Arial" w:cs="Arial"/>
                <w:sz w:val="18"/>
                <w:szCs w:val="18"/>
              </w:rPr>
              <w:t xml:space="preserve">EAS Availability Reporting Period defined in clause 8.2.4 </w:t>
            </w:r>
            <w:r w:rsidR="009D1EB3">
              <w:rPr>
                <w:rFonts w:ascii="Arial" w:hAnsi="Arial"/>
                <w:sz w:val="18"/>
              </w:rPr>
              <w:t xml:space="preserve">in </w:t>
            </w:r>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09A8AC3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26E2627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8F1924A" w14:textId="6B7C164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r w:rsidR="000B7526">
              <w:rPr>
                <w:rFonts w:ascii="Arial" w:hAnsi="Arial"/>
                <w:sz w:val="18"/>
              </w:rPr>
              <w:t xml:space="preserve">overload warning, </w:t>
            </w:r>
            <w:r w:rsidRPr="004D4D9E">
              <w:rPr>
                <w:rFonts w:ascii="Arial" w:hAnsi="Arial" w:cs="Arial"/>
                <w:sz w:val="18"/>
                <w:szCs w:val="18"/>
              </w:rPr>
              <w:t xml:space="preserve">etc.) (See </w:t>
            </w:r>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in</w:t>
            </w:r>
            <w:r w:rsidR="000B7526">
              <w:rPr>
                <w:rFonts w:ascii="Arial" w:hAnsi="Arial"/>
                <w:sz w:val="18"/>
              </w:rPr>
              <w:t xml:space="preserve"> </w:t>
            </w:r>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r w:rsidR="000B7526">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2D5230B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45246F2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AD9C3ED" w14:textId="4E35AD8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ServingLocation</w:t>
            </w:r>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isOrdered: N/A</w:t>
            </w:r>
          </w:p>
          <w:p w14:paraId="019F69C9"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isUnique: True</w:t>
            </w:r>
          </w:p>
          <w:p w14:paraId="5BA9FE2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63C484C2" w14:textId="2388694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ResourceReservationRequirement</w:t>
            </w:r>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isUnique: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53A0A11A" w14:textId="2C11337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4D4D9E">
            <w:pPr>
              <w:pStyle w:val="TAL"/>
              <w:keepNext w:val="0"/>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52B63D8F"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9D1EB3">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r w:rsidRPr="009D1EB3">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34646FE4"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0C25489C" w:rsidR="00153709" w:rsidRPr="006D6D47" w:rsidRDefault="00153709" w:rsidP="00153709">
            <w:pPr>
              <w:spacing w:after="0"/>
              <w:rPr>
                <w:rFonts w:ascii="Arial" w:hAnsi="Arial"/>
                <w:sz w:val="18"/>
              </w:rPr>
            </w:pPr>
            <w:r w:rsidRPr="006D6D47">
              <w:rPr>
                <w:rFonts w:ascii="Arial" w:hAnsi="Arial"/>
                <w:sz w:val="18"/>
              </w:rPr>
              <w:t xml:space="preserve">defaultValue: </w:t>
            </w:r>
            <w:r w:rsidR="00003000">
              <w:rPr>
                <w:rFonts w:ascii="Arial" w:hAnsi="Arial"/>
                <w:sz w:val="18"/>
              </w:rPr>
              <w:t>None</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D5F46CA" w:rsidR="00153709" w:rsidRPr="009658AD" w:rsidRDefault="00153709" w:rsidP="00153709">
            <w:pPr>
              <w:pStyle w:val="TAL"/>
              <w:rPr>
                <w:rFonts w:cs="Arial"/>
                <w:szCs w:val="18"/>
              </w:rPr>
            </w:pPr>
            <w:r w:rsidRPr="006D6D47">
              <w:t xml:space="preserve">defaultValue: </w:t>
            </w:r>
            <w:r>
              <w:t>No</w:t>
            </w:r>
            <w:r w:rsidR="00003000">
              <w:t>ne</w:t>
            </w:r>
            <w:r>
              <w:t xml:space="preserve">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1B2B7D1D" w:rsidR="00153709" w:rsidRPr="00F477AF" w:rsidRDefault="00153709"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9D1EB3">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9D1EB3">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05E192E8" w:rsidR="00153709" w:rsidRDefault="00BE58B6" w:rsidP="00153709">
            <w:pPr>
              <w:spacing w:after="0"/>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C569A">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6E6B912E"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C569A">
              <w:rPr>
                <w:rFonts w:cs="Arial"/>
                <w:szCs w:val="18"/>
                <w:lang w:eastAsia="zh-CN"/>
              </w:rPr>
              <w:t>...*</w:t>
            </w:r>
          </w:p>
          <w:p w14:paraId="0EC38B8A" w14:textId="77777777" w:rsidR="00BC569A" w:rsidRPr="009658AD" w:rsidRDefault="00153709" w:rsidP="00BC569A">
            <w:pPr>
              <w:pStyle w:val="TAL"/>
              <w:rPr>
                <w:rFonts w:cs="Arial"/>
                <w:szCs w:val="18"/>
              </w:rPr>
            </w:pPr>
            <w:r w:rsidRPr="009658AD">
              <w:rPr>
                <w:rFonts w:cs="Arial"/>
                <w:szCs w:val="18"/>
              </w:rPr>
              <w:t xml:space="preserve">isOrdered: </w:t>
            </w:r>
            <w:r w:rsidR="00BC569A">
              <w:rPr>
                <w:rFonts w:cs="Arial"/>
                <w:szCs w:val="18"/>
              </w:rPr>
              <w:t>False</w:t>
            </w:r>
          </w:p>
          <w:p w14:paraId="1C479F25" w14:textId="2FAD9523" w:rsidR="00153709" w:rsidRPr="009658AD" w:rsidRDefault="00153709" w:rsidP="00153709">
            <w:pPr>
              <w:pStyle w:val="TAL"/>
              <w:rPr>
                <w:rFonts w:cs="Arial"/>
                <w:szCs w:val="18"/>
              </w:rPr>
            </w:pPr>
          </w:p>
          <w:p w14:paraId="02B11CF8" w14:textId="313F2A45" w:rsidR="00153709" w:rsidRPr="009658AD" w:rsidRDefault="00153709" w:rsidP="00153709">
            <w:pPr>
              <w:pStyle w:val="TAL"/>
              <w:rPr>
                <w:rFonts w:cs="Arial"/>
                <w:szCs w:val="18"/>
              </w:rPr>
            </w:pPr>
            <w:r w:rsidRPr="009658AD">
              <w:rPr>
                <w:rFonts w:cs="Arial"/>
                <w:szCs w:val="18"/>
              </w:rPr>
              <w:t xml:space="preserve">isUnique: </w:t>
            </w:r>
            <w:r w:rsidR="00BC569A">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5F4568A3"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8015C8">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04CC31AD"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289A6203"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39CD9324" w:rsidR="001E564D" w:rsidRPr="001E564D" w:rsidRDefault="00290795" w:rsidP="001E564D">
            <w:pPr>
              <w:pStyle w:val="TAL"/>
              <w:rPr>
                <w:rFonts w:cs="Arial"/>
                <w:szCs w:val="18"/>
              </w:rPr>
            </w:pPr>
            <w:r w:rsidRPr="001E564D">
              <w:rPr>
                <w:rFonts w:cs="Arial"/>
                <w:szCs w:val="18"/>
              </w:rPr>
              <w:t xml:space="preserve">This defines the ECS(s) belonging to </w:t>
            </w:r>
            <w:r>
              <w:rPr>
                <w:rFonts w:cs="Arial"/>
                <w:szCs w:val="18"/>
              </w:rPr>
              <w:t>PO</w:t>
            </w:r>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45AECE5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w:t>
            </w:r>
            <w:r w:rsidR="00003000">
              <w:rPr>
                <w:rFonts w:ascii="Arial" w:hAnsi="Arial" w:cs="Arial"/>
                <w:snapToGrid w:val="0"/>
                <w:sz w:val="18"/>
                <w:szCs w:val="18"/>
              </w:rPr>
              <w:t>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r w:rsidR="009D1EB3">
              <w:rPr>
                <w:rFonts w:cs="Arial"/>
                <w:szCs w:val="18"/>
              </w:rPr>
              <w:t>s</w:t>
            </w:r>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5E2F348D"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w:t>
            </w:r>
            <w:r w:rsidR="00BC569A">
              <w:rPr>
                <w:rFonts w:ascii="Arial" w:hAnsi="Arial" w:cs="Arial"/>
                <w:snapToGrid w:val="0"/>
                <w:sz w:val="18"/>
                <w:szCs w:val="18"/>
              </w:rPr>
              <w:t>None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r w:rsidR="009D1EB3">
              <w:rPr>
                <w:rFonts w:cs="Arial"/>
                <w:szCs w:val="18"/>
              </w:rPr>
              <w:t>s</w:t>
            </w:r>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53FFE79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w:t>
            </w:r>
            <w:r w:rsidR="00BC569A">
              <w:rPr>
                <w:rFonts w:ascii="Arial" w:hAnsi="Arial" w:cs="Arial"/>
                <w:snapToGrid w:val="0"/>
                <w:sz w:val="18"/>
                <w:szCs w:val="18"/>
              </w:rPr>
              <w: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A899ED3" w:rsidR="008B27F6" w:rsidRDefault="00CF17AD" w:rsidP="008B27F6">
            <w:pPr>
              <w:spacing w:after="0"/>
              <w:rPr>
                <w:rFonts w:ascii="Courier New" w:hAnsi="Courier New" w:cs="Courier New"/>
                <w:szCs w:val="18"/>
              </w:rPr>
            </w:pPr>
            <w:r>
              <w:rPr>
                <w:rFonts w:ascii="Courier New" w:hAnsi="Courier New" w:cs="Courier New"/>
                <w:sz w:val="18"/>
                <w:lang w:eastAsia="zh-CN"/>
              </w:rPr>
              <w:t>allowedBundleRef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E81DE1" w:rsidRPr="00926D4D" w14:paraId="2BA03B8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rFonts w:ascii="Courier New" w:hAnsi="Courier New" w:cs="Courier New"/>
                <w:szCs w:val="18"/>
              </w:rPr>
            </w:pPr>
            <w:r w:rsidRPr="007206C9">
              <w:rPr>
                <w:rFonts w:ascii="Courier New" w:hAnsi="Courier New" w:cs="Courier New"/>
                <w:szCs w:val="18"/>
              </w:rPr>
              <w:t>administrativeState</w:t>
            </w:r>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rFonts w:ascii="Arial" w:hAnsi="Arial" w:cs="Arial"/>
                <w:sz w:val="18"/>
                <w:szCs w:val="18"/>
              </w:rPr>
            </w:pPr>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p>
          <w:p w14:paraId="2D37B99C" w14:textId="77777777" w:rsidR="00E81DE1" w:rsidRDefault="00E81DE1" w:rsidP="001656A9">
            <w:pPr>
              <w:spacing w:after="0"/>
              <w:rPr>
                <w:rFonts w:ascii="Arial" w:hAnsi="Arial" w:cs="Arial"/>
                <w:snapToGrid w:val="0"/>
                <w:sz w:val="18"/>
                <w:szCs w:val="18"/>
              </w:rPr>
            </w:pPr>
          </w:p>
          <w:p w14:paraId="4DD86DDD" w14:textId="77777777" w:rsidR="00E81DE1" w:rsidRDefault="00E81DE1" w:rsidP="001656A9">
            <w:pPr>
              <w:pStyle w:val="TAL"/>
              <w:keepNext w:val="0"/>
              <w:rPr>
                <w:rFonts w:cs="Arial"/>
                <w:szCs w:val="18"/>
              </w:rPr>
            </w:pPr>
            <w:r>
              <w:rPr>
                <w:rFonts w:cs="Arial"/>
                <w:szCs w:val="18"/>
              </w:rPr>
              <w:t xml:space="preserve">allowedValues: “LOCKED”, “UNLOCKED”, SHUTTINGDOWN” </w:t>
            </w:r>
          </w:p>
          <w:p w14:paraId="02FB891C" w14:textId="77777777" w:rsidR="00E81DE1" w:rsidRPr="00B940D8" w:rsidRDefault="00E81DE1" w:rsidP="001656A9">
            <w:pPr>
              <w:pStyle w:val="TAL"/>
              <w:rPr>
                <w:rFonts w:cs="Arial"/>
                <w:szCs w:val="18"/>
              </w:rPr>
            </w:pPr>
            <w:r>
              <w:rPr>
                <w:rFonts w:cs="Arial"/>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rFonts w:ascii="Arial" w:hAnsi="Arial" w:cs="Arial"/>
                <w:sz w:val="18"/>
                <w:szCs w:val="18"/>
              </w:rPr>
            </w:pPr>
            <w:r>
              <w:rPr>
                <w:rFonts w:ascii="Arial" w:hAnsi="Arial" w:cs="Arial"/>
                <w:sz w:val="18"/>
                <w:szCs w:val="18"/>
              </w:rPr>
              <w:t>type: ENUM</w:t>
            </w:r>
          </w:p>
          <w:p w14:paraId="36EFDCB3" w14:textId="77777777" w:rsidR="00E81DE1" w:rsidRDefault="00E81DE1" w:rsidP="001656A9">
            <w:pPr>
              <w:spacing w:after="0"/>
              <w:rPr>
                <w:rFonts w:ascii="Arial" w:hAnsi="Arial" w:cs="Arial"/>
                <w:sz w:val="18"/>
                <w:szCs w:val="18"/>
              </w:rPr>
            </w:pPr>
            <w:r>
              <w:rPr>
                <w:rFonts w:ascii="Arial" w:hAnsi="Arial" w:cs="Arial"/>
                <w:sz w:val="18"/>
                <w:szCs w:val="18"/>
              </w:rPr>
              <w:t>multiplicity: 1</w:t>
            </w:r>
          </w:p>
          <w:p w14:paraId="2AF2A286" w14:textId="77777777" w:rsidR="00E81DE1" w:rsidRDefault="00E81DE1" w:rsidP="001656A9">
            <w:pPr>
              <w:spacing w:after="0"/>
              <w:rPr>
                <w:rFonts w:ascii="Arial" w:hAnsi="Arial" w:cs="Arial"/>
                <w:sz w:val="18"/>
                <w:szCs w:val="18"/>
              </w:rPr>
            </w:pPr>
            <w:r>
              <w:rPr>
                <w:rFonts w:ascii="Arial" w:hAnsi="Arial" w:cs="Arial"/>
                <w:sz w:val="18"/>
                <w:szCs w:val="18"/>
              </w:rPr>
              <w:t>isOrdered: N/A</w:t>
            </w:r>
          </w:p>
          <w:p w14:paraId="3951C1A0" w14:textId="77777777" w:rsidR="00E81DE1" w:rsidRDefault="00E81DE1" w:rsidP="001656A9">
            <w:pPr>
              <w:spacing w:after="0"/>
              <w:rPr>
                <w:rFonts w:ascii="Arial" w:hAnsi="Arial" w:cs="Arial"/>
                <w:sz w:val="18"/>
                <w:szCs w:val="18"/>
              </w:rPr>
            </w:pPr>
            <w:r>
              <w:rPr>
                <w:rFonts w:ascii="Arial" w:hAnsi="Arial" w:cs="Arial"/>
                <w:sz w:val="18"/>
                <w:szCs w:val="18"/>
              </w:rPr>
              <w:t>isUnique: N/A</w:t>
            </w:r>
          </w:p>
          <w:p w14:paraId="107DF3E4" w14:textId="77777777" w:rsidR="00E81DE1" w:rsidRDefault="00E81DE1" w:rsidP="001656A9">
            <w:pPr>
              <w:spacing w:after="0"/>
              <w:rPr>
                <w:rFonts w:ascii="Arial" w:hAnsi="Arial" w:cs="Arial"/>
                <w:sz w:val="18"/>
                <w:szCs w:val="18"/>
              </w:rPr>
            </w:pPr>
            <w:r>
              <w:rPr>
                <w:rFonts w:ascii="Arial" w:hAnsi="Arial" w:cs="Arial"/>
                <w:sz w:val="18"/>
                <w:szCs w:val="18"/>
              </w:rPr>
              <w:t>defaultValue: LOCKED</w:t>
            </w:r>
          </w:p>
          <w:p w14:paraId="4B02205C" w14:textId="77777777" w:rsidR="00E81DE1" w:rsidRDefault="00E81DE1" w:rsidP="001656A9">
            <w:pPr>
              <w:spacing w:after="0"/>
              <w:rPr>
                <w:rFonts w:ascii="Arial" w:hAnsi="Arial" w:cs="Arial"/>
                <w:snapToGrid w:val="0"/>
                <w:sz w:val="18"/>
                <w:szCs w:val="18"/>
              </w:rPr>
            </w:pPr>
            <w:r>
              <w:rPr>
                <w:rFonts w:ascii="Arial" w:hAnsi="Arial" w:cs="Arial"/>
                <w:sz w:val="18"/>
                <w:szCs w:val="18"/>
              </w:rPr>
              <w:t>isNullable: False</w:t>
            </w:r>
          </w:p>
        </w:tc>
      </w:tr>
      <w:tr w:rsidR="00E81DE1" w:rsidRPr="00926D4D" w14:paraId="7343E44E"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operationalState</w:t>
            </w:r>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rFonts w:cs="Arial"/>
                <w:szCs w:val="18"/>
              </w:rPr>
            </w:pPr>
            <w:r>
              <w:rPr>
                <w:rFonts w:cs="Arial"/>
                <w:szCs w:val="18"/>
              </w:rPr>
              <w:t>It indicates the operational state of the managed edge NF service. It describes whether or not the resource is physically installed and working.</w:t>
            </w:r>
          </w:p>
          <w:p w14:paraId="255F9F07" w14:textId="77777777" w:rsidR="00E81DE1" w:rsidRDefault="00E81DE1" w:rsidP="001656A9">
            <w:pPr>
              <w:pStyle w:val="TAL"/>
              <w:rPr>
                <w:rFonts w:cs="Arial"/>
                <w:szCs w:val="18"/>
              </w:rPr>
            </w:pPr>
          </w:p>
          <w:p w14:paraId="60648664" w14:textId="77777777" w:rsidR="00E81DE1" w:rsidRDefault="00E81DE1" w:rsidP="001656A9">
            <w:pPr>
              <w:spacing w:after="0"/>
              <w:rPr>
                <w:rFonts w:ascii="Arial" w:hAnsi="Arial" w:cs="Arial"/>
                <w:sz w:val="18"/>
                <w:szCs w:val="18"/>
              </w:rPr>
            </w:pPr>
            <w:r>
              <w:rPr>
                <w:rFonts w:ascii="Arial" w:hAnsi="Arial" w:cs="Arial"/>
                <w:sz w:val="18"/>
                <w:szCs w:val="18"/>
              </w:rPr>
              <w:t>allowedValues: "ENABLED", "DISABLED".</w:t>
            </w:r>
          </w:p>
          <w:p w14:paraId="0B8482AC" w14:textId="77777777" w:rsidR="00E81DE1" w:rsidRDefault="00E81DE1" w:rsidP="001656A9">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7595B9E0" w14:textId="77777777" w:rsidR="00E81DE1" w:rsidRPr="00B940D8" w:rsidRDefault="00E81DE1" w:rsidP="001656A9">
            <w:pPr>
              <w:pStyle w:val="TAL"/>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 xml:space="preserve">type: ENUM </w:t>
            </w:r>
          </w:p>
          <w:p w14:paraId="4880247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multiplicity: 1</w:t>
            </w:r>
          </w:p>
          <w:p w14:paraId="77038F4A"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isOrdered: N/A</w:t>
            </w:r>
          </w:p>
          <w:p w14:paraId="5E9D149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isUnique: N/A</w:t>
            </w:r>
          </w:p>
          <w:p w14:paraId="4B2B2DA2"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defaultValue: None</w:t>
            </w:r>
          </w:p>
          <w:p w14:paraId="52827EB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4C71C7"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userLabel</w:t>
            </w:r>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szCs w:val="18"/>
              </w:rPr>
            </w:pPr>
            <w:r w:rsidRPr="0061649B">
              <w:rPr>
                <w:szCs w:val="18"/>
              </w:rPr>
              <w:t xml:space="preserve">A user-friendly (and user assignable) name of this </w:t>
            </w:r>
            <w:r>
              <w:rPr>
                <w:szCs w:val="18"/>
              </w:rPr>
              <w:t>services offered by the edge entities as defined in 3GPP TS 29.558 [20].</w:t>
            </w:r>
          </w:p>
          <w:p w14:paraId="5E883CEC" w14:textId="77777777" w:rsidR="00E81DE1" w:rsidRPr="0061649B" w:rsidRDefault="00E81DE1" w:rsidP="001656A9">
            <w:pPr>
              <w:pStyle w:val="TAL"/>
              <w:rPr>
                <w:szCs w:val="18"/>
              </w:rPr>
            </w:pPr>
          </w:p>
          <w:p w14:paraId="2B961C9A"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38CC09C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0..1</w:t>
            </w:r>
          </w:p>
          <w:p w14:paraId="069FC9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3AF65B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183282D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4D2853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54D754C"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sAP</w:t>
            </w:r>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szCs w:val="18"/>
              </w:rPr>
            </w:pPr>
            <w:r w:rsidRPr="0061649B">
              <w:rPr>
                <w:szCs w:val="18"/>
              </w:rPr>
              <w:t xml:space="preserve">This parameter specifies the service access point of the managed </w:t>
            </w:r>
            <w:r>
              <w:rPr>
                <w:szCs w:val="18"/>
              </w:rPr>
              <w:t xml:space="preserve">Edge </w:t>
            </w:r>
            <w:r w:rsidRPr="0061649B">
              <w:rPr>
                <w:szCs w:val="18"/>
              </w:rPr>
              <w:t>NF service instance.</w:t>
            </w:r>
          </w:p>
          <w:p w14:paraId="7BD84B0C" w14:textId="77777777" w:rsidR="00E81DE1" w:rsidRPr="0061649B" w:rsidRDefault="00E81DE1" w:rsidP="001656A9">
            <w:pPr>
              <w:pStyle w:val="TAL"/>
              <w:rPr>
                <w:szCs w:val="18"/>
              </w:rPr>
            </w:pPr>
          </w:p>
          <w:p w14:paraId="33C41275"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SAP</w:t>
            </w:r>
          </w:p>
          <w:p w14:paraId="490BDEBF"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676D31F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632265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39994C1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49087A6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7DCE323"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w:t>
            </w:r>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szCs w:val="18"/>
              </w:rPr>
            </w:pPr>
            <w:r w:rsidRPr="0061649B">
              <w:rPr>
                <w:szCs w:val="18"/>
              </w:rPr>
              <w:t xml:space="preserve">This parameter defines set of operations supported by the managed </w:t>
            </w:r>
            <w:r>
              <w:rPr>
                <w:szCs w:val="18"/>
              </w:rPr>
              <w:t xml:space="preserve">Edge </w:t>
            </w:r>
            <w:r w:rsidRPr="0061649B">
              <w:rPr>
                <w:szCs w:val="18"/>
              </w:rPr>
              <w:t>NF service instance.</w:t>
            </w:r>
          </w:p>
          <w:p w14:paraId="36D581F1" w14:textId="77777777" w:rsidR="00E81DE1" w:rsidRPr="0061649B" w:rsidRDefault="00E81DE1" w:rsidP="001656A9">
            <w:pPr>
              <w:pStyle w:val="TAL"/>
              <w:rPr>
                <w:szCs w:val="18"/>
              </w:rPr>
            </w:pPr>
          </w:p>
          <w:p w14:paraId="37E6C15C" w14:textId="631D3E50" w:rsidR="00E81DE1" w:rsidRPr="00B940D8" w:rsidRDefault="00E81DE1" w:rsidP="001656A9">
            <w:pPr>
              <w:pStyle w:val="TAL"/>
              <w:rPr>
                <w:rFonts w:cs="Arial"/>
                <w:szCs w:val="18"/>
              </w:rPr>
            </w:pPr>
            <w:r w:rsidRPr="0061649B">
              <w:rPr>
                <w:rFonts w:cs="Arial"/>
                <w:szCs w:val="18"/>
              </w:rPr>
              <w:t>allowedValues: See 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Operation</w:t>
            </w:r>
          </w:p>
          <w:p w14:paraId="259E13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3C51EE0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False</w:t>
            </w:r>
          </w:p>
          <w:p w14:paraId="2E26409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True</w:t>
            </w:r>
          </w:p>
          <w:p w14:paraId="0C89A35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74C5EC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18F7734A"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rFonts w:ascii="Courier New" w:hAnsi="Courier New" w:cs="Courier New"/>
                <w:szCs w:val="18"/>
              </w:rPr>
            </w:pPr>
            <w:r w:rsidRPr="00C16B3D">
              <w:rPr>
                <w:rFonts w:ascii="Courier New" w:hAnsi="Courier New" w:cs="Courier New"/>
                <w:szCs w:val="18"/>
              </w:rPr>
              <w:t>Operation.name</w:t>
            </w:r>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szCs w:val="18"/>
              </w:rPr>
            </w:pPr>
            <w:r w:rsidRPr="0061649B">
              <w:rPr>
                <w:szCs w:val="18"/>
              </w:rPr>
              <w:t xml:space="preserve">This parameter defines the name of the operation of the managed </w:t>
            </w:r>
            <w:r>
              <w:rPr>
                <w:szCs w:val="18"/>
              </w:rPr>
              <w:t xml:space="preserve">edge </w:t>
            </w:r>
            <w:r w:rsidRPr="0061649B">
              <w:rPr>
                <w:szCs w:val="18"/>
              </w:rPr>
              <w:t>NF service instance.</w:t>
            </w:r>
          </w:p>
          <w:p w14:paraId="1859044C" w14:textId="77777777" w:rsidR="00E81DE1" w:rsidRPr="0061649B" w:rsidRDefault="00E81DE1" w:rsidP="001656A9">
            <w:pPr>
              <w:pStyle w:val="TAL"/>
              <w:rPr>
                <w:szCs w:val="18"/>
              </w:rPr>
            </w:pPr>
          </w:p>
          <w:p w14:paraId="2A068338"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222F90A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15CC3DB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57695FE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00916F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663AD2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True</w:t>
            </w:r>
          </w:p>
        </w:tc>
      </w:tr>
      <w:tr w:rsidR="00E81DE1" w:rsidRPr="00926D4D" w14:paraId="2941718F"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operationSemantics</w:t>
            </w:r>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w:t>
            </w:r>
          </w:p>
          <w:p w14:paraId="726E007C" w14:textId="77777777" w:rsidR="00E81DE1" w:rsidRPr="0061649B" w:rsidRDefault="00E81DE1" w:rsidP="001656A9">
            <w:pPr>
              <w:pStyle w:val="TAL"/>
              <w:rPr>
                <w:szCs w:val="18"/>
              </w:rPr>
            </w:pPr>
          </w:p>
          <w:p w14:paraId="0115843F" w14:textId="77777777" w:rsidR="00E81DE1" w:rsidRPr="00B940D8" w:rsidRDefault="00E81DE1" w:rsidP="001656A9">
            <w:pPr>
              <w:pStyle w:val="TAL"/>
              <w:rPr>
                <w:rFonts w:cs="Arial"/>
                <w:szCs w:val="18"/>
              </w:rPr>
            </w:pPr>
            <w:r w:rsidRPr="0061649B">
              <w:rPr>
                <w:rFonts w:cs="Arial"/>
                <w:szCs w:val="18"/>
              </w:rPr>
              <w:t>allowedValues: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ENUM</w:t>
            </w:r>
          </w:p>
          <w:p w14:paraId="714716F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48135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1B1A2B7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56019B8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6B7EE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4D01622"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host</w:t>
            </w:r>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szCs w:val="18"/>
              </w:rPr>
            </w:pPr>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126A59E" w14:textId="77777777" w:rsidR="00E81DE1" w:rsidRPr="0061649B" w:rsidRDefault="00E81DE1" w:rsidP="001656A9">
            <w:pPr>
              <w:pStyle w:val="TAL"/>
              <w:rPr>
                <w:szCs w:val="18"/>
              </w:rPr>
            </w:pPr>
          </w:p>
          <w:p w14:paraId="22AC97EF" w14:textId="77777777" w:rsidR="00E81DE1" w:rsidRPr="00B940D8" w:rsidRDefault="00E81DE1" w:rsidP="001656A9">
            <w:pPr>
              <w:pStyle w:val="TAL"/>
              <w:rPr>
                <w:rFonts w:cs="Arial"/>
                <w:szCs w:val="18"/>
              </w:rPr>
            </w:pPr>
            <w:r w:rsidRPr="0061649B">
              <w:rPr>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Host</w:t>
            </w:r>
          </w:p>
          <w:p w14:paraId="00DFF58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2ADAC29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2566E09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76C2AA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251013B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C62FD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port</w:t>
            </w:r>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color w:val="000000"/>
                <w:szCs w:val="18"/>
              </w:rPr>
            </w:pPr>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p>
          <w:p w14:paraId="3B89DAC5" w14:textId="77777777" w:rsidR="00E81DE1" w:rsidRPr="0061649B" w:rsidRDefault="00E81DE1" w:rsidP="001656A9">
            <w:pPr>
              <w:spacing w:after="0"/>
              <w:rPr>
                <w:rFonts w:ascii="Arial" w:hAnsi="Arial" w:cs="Arial"/>
                <w:sz w:val="18"/>
                <w:szCs w:val="18"/>
              </w:rPr>
            </w:pPr>
          </w:p>
          <w:p w14:paraId="329A8BA3" w14:textId="77777777" w:rsidR="00E81DE1" w:rsidRPr="00B940D8" w:rsidRDefault="00E81DE1" w:rsidP="001656A9">
            <w:pPr>
              <w:pStyle w:val="TAL"/>
              <w:rPr>
                <w:rFonts w:cs="Arial"/>
                <w:szCs w:val="18"/>
              </w:rPr>
            </w:pPr>
            <w:r w:rsidRPr="0061649B">
              <w:rPr>
                <w:rFonts w:cs="Arial"/>
                <w:szCs w:val="18"/>
              </w:rPr>
              <w:t>allowedValues: 1 - 65535</w:t>
            </w:r>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Integer</w:t>
            </w:r>
          </w:p>
          <w:p w14:paraId="07F4A5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8F330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43A5153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2F2AD27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8D9EF8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821" w:name="_CR7"/>
      <w:bookmarkStart w:id="822" w:name="_Toc96936202"/>
      <w:bookmarkStart w:id="823" w:name="_Toc96936460"/>
      <w:bookmarkStart w:id="824" w:name="_Toc96612078"/>
      <w:bookmarkStart w:id="825" w:name="_Toc202520462"/>
      <w:bookmarkEnd w:id="821"/>
      <w:r w:rsidRPr="00926D4D">
        <w:t>7</w:t>
      </w:r>
      <w:r w:rsidRPr="00926D4D">
        <w:tab/>
        <w:t>Procedural Flows</w:t>
      </w:r>
      <w:bookmarkEnd w:id="822"/>
      <w:bookmarkEnd w:id="823"/>
      <w:bookmarkEnd w:id="825"/>
      <w:r w:rsidR="00FA00B2" w:rsidRPr="00926D4D">
        <w:tab/>
      </w:r>
      <w:bookmarkEnd w:id="824"/>
    </w:p>
    <w:p w14:paraId="0D8D6CCE" w14:textId="450EE35E" w:rsidR="004C3952" w:rsidRPr="00926D4D" w:rsidRDefault="004C3952" w:rsidP="00660CEB">
      <w:pPr>
        <w:pStyle w:val="Heading2"/>
      </w:pPr>
      <w:bookmarkStart w:id="826" w:name="_CR7_1"/>
      <w:bookmarkStart w:id="827" w:name="_Toc96612079"/>
      <w:bookmarkStart w:id="828" w:name="_Toc96936203"/>
      <w:bookmarkStart w:id="829" w:name="_Toc96936461"/>
      <w:bookmarkStart w:id="830" w:name="_Toc202520463"/>
      <w:bookmarkEnd w:id="826"/>
      <w:r w:rsidRPr="00926D4D">
        <w:t>7.</w:t>
      </w:r>
      <w:r w:rsidR="00AC21CA" w:rsidRPr="00926D4D">
        <w:t>1</w:t>
      </w:r>
      <w:r w:rsidRPr="00926D4D">
        <w:tab/>
        <w:t>Lifecycle management</w:t>
      </w:r>
      <w:bookmarkEnd w:id="827"/>
      <w:bookmarkEnd w:id="828"/>
      <w:bookmarkEnd w:id="829"/>
      <w:bookmarkEnd w:id="830"/>
    </w:p>
    <w:p w14:paraId="0593E3BF" w14:textId="0FF7713D" w:rsidR="004C3952" w:rsidRPr="00926D4D" w:rsidRDefault="004C3952" w:rsidP="00660CEB">
      <w:pPr>
        <w:pStyle w:val="Heading3"/>
      </w:pPr>
      <w:bookmarkStart w:id="831" w:name="_CR7_1_1"/>
      <w:bookmarkStart w:id="832" w:name="_Toc96612080"/>
      <w:bookmarkStart w:id="833" w:name="_Toc96936204"/>
      <w:bookmarkStart w:id="834" w:name="_Toc96936462"/>
      <w:bookmarkStart w:id="835" w:name="_Toc202520464"/>
      <w:bookmarkEnd w:id="831"/>
      <w:r w:rsidRPr="00926D4D">
        <w:t>7.</w:t>
      </w:r>
      <w:r w:rsidR="00AC21CA" w:rsidRPr="00926D4D">
        <w:t>1</w:t>
      </w:r>
      <w:r w:rsidRPr="00926D4D">
        <w:t>.1</w:t>
      </w:r>
      <w:r w:rsidRPr="00926D4D">
        <w:tab/>
        <w:t>Description</w:t>
      </w:r>
      <w:bookmarkEnd w:id="832"/>
      <w:bookmarkEnd w:id="833"/>
      <w:bookmarkEnd w:id="834"/>
      <w:bookmarkEnd w:id="835"/>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836" w:name="_CR7_1_2"/>
      <w:bookmarkStart w:id="837" w:name="_Toc96612081"/>
      <w:bookmarkStart w:id="838" w:name="_Toc96936205"/>
      <w:bookmarkStart w:id="839" w:name="_Toc96936463"/>
      <w:bookmarkStart w:id="840" w:name="_Toc202520465"/>
      <w:bookmarkEnd w:id="836"/>
      <w:r w:rsidRPr="00926D4D">
        <w:t>7.</w:t>
      </w:r>
      <w:r w:rsidR="00AC21CA" w:rsidRPr="00926D4D">
        <w:t>1</w:t>
      </w:r>
      <w:r w:rsidRPr="00926D4D">
        <w:t>.2</w:t>
      </w:r>
      <w:r w:rsidRPr="00926D4D">
        <w:tab/>
        <w:t>EAS lifecycle management</w:t>
      </w:r>
      <w:bookmarkEnd w:id="837"/>
      <w:bookmarkEnd w:id="838"/>
      <w:bookmarkEnd w:id="839"/>
      <w:bookmarkEnd w:id="840"/>
    </w:p>
    <w:p w14:paraId="66705D27" w14:textId="01990B2F" w:rsidR="004C3952" w:rsidRDefault="004C3952" w:rsidP="00660CEB">
      <w:pPr>
        <w:pStyle w:val="Heading4"/>
        <w:rPr>
          <w:rStyle w:val="Heading3Char"/>
        </w:rPr>
      </w:pPr>
      <w:bookmarkStart w:id="841" w:name="_CR7_1_2_1"/>
      <w:bookmarkStart w:id="842" w:name="_Toc96936206"/>
      <w:bookmarkStart w:id="843" w:name="_Toc96936464"/>
      <w:bookmarkStart w:id="844" w:name="_Toc202520466"/>
      <w:bookmarkEnd w:id="841"/>
      <w:r w:rsidRPr="00926D4D">
        <w:t>7.</w:t>
      </w:r>
      <w:r w:rsidR="00AC21CA" w:rsidRPr="00926D4D">
        <w:t>1</w:t>
      </w:r>
      <w:r w:rsidRPr="00926D4D">
        <w:t>.2.1</w:t>
      </w:r>
      <w:r w:rsidRPr="00926D4D">
        <w:tab/>
      </w:r>
      <w:r w:rsidRPr="00926D4D">
        <w:rPr>
          <w:rStyle w:val="Heading3Char"/>
        </w:rPr>
        <w:t xml:space="preserve">EAS </w:t>
      </w:r>
      <w:bookmarkEnd w:id="842"/>
      <w:bookmarkEnd w:id="843"/>
      <w:r w:rsidR="005E56F6" w:rsidRPr="005E56F6">
        <w:rPr>
          <w:rStyle w:val="Heading3Char"/>
        </w:rPr>
        <w:t>deployment</w:t>
      </w:r>
      <w:bookmarkEnd w:id="844"/>
    </w:p>
    <w:p w14:paraId="4553D066" w14:textId="249B0043" w:rsidR="00153709" w:rsidRPr="00153709" w:rsidRDefault="00153709" w:rsidP="00153709">
      <w:pPr>
        <w:pStyle w:val="Heading5"/>
      </w:pPr>
      <w:bookmarkStart w:id="845" w:name="_CR7_1_2_1_1"/>
      <w:bookmarkStart w:id="846" w:name="_Toc202520467"/>
      <w:bookmarkEnd w:id="845"/>
      <w:r w:rsidRPr="00564CCA">
        <w:t>7.1.2.1.1</w:t>
      </w:r>
      <w:r w:rsidRPr="00926D4D">
        <w:tab/>
      </w:r>
      <w:r w:rsidRPr="00564CCA">
        <w:t>EAS deployment by interworking with ETSI NFV MANO</w:t>
      </w:r>
      <w:bookmarkEnd w:id="846"/>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29" type="#_x0000_t75" style="width:469.2pt;height:490.6pt" o:ole="">
            <v:imagedata r:id="rId32" o:title=""/>
          </v:shape>
          <o:OLEObject Type="Embed" ProgID="Visio.Drawing.15" ShapeID="_x0000_i1029" DrawAspect="Content" ObjectID="_1813133021" r:id="rId33"/>
        </w:object>
      </w:r>
    </w:p>
    <w:p w14:paraId="3F3DFA0D" w14:textId="313C332F" w:rsidR="004C3952" w:rsidRPr="00926D4D" w:rsidRDefault="004C3952" w:rsidP="00660CEB">
      <w:pPr>
        <w:pStyle w:val="TF"/>
        <w:rPr>
          <w:lang w:eastAsia="zh-CN"/>
        </w:rPr>
      </w:pPr>
      <w:bookmarkStart w:id="847" w:name="_CRFigure7_1_2_1_11"/>
      <w:r w:rsidRPr="00926D4D">
        <w:t xml:space="preserve">Figure </w:t>
      </w:r>
      <w:bookmarkEnd w:id="847"/>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848" w:name="_Hlk125981954"/>
      <w:r w:rsidR="00393D0F" w:rsidRPr="00926D4D">
        <w:t>the creation of EASFunction MOI</w:t>
      </w:r>
      <w:bookmarkEnd w:id="84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849" w:name="_CR7_1_2_1_2"/>
      <w:bookmarkStart w:id="850" w:name="_Toc202520468"/>
      <w:bookmarkEnd w:id="849"/>
      <w:r>
        <w:t>7.1.2.1.2</w:t>
      </w:r>
      <w:r w:rsidRPr="00926D4D">
        <w:tab/>
      </w:r>
      <w:r w:rsidRPr="00564CCA">
        <w:t>EAS deployment by interworking with ETS</w:t>
      </w:r>
      <w:r>
        <w:t>I MEC</w:t>
      </w:r>
      <w:bookmarkEnd w:id="850"/>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851" w:name="_CR7_1_2_2"/>
      <w:bookmarkStart w:id="852" w:name="_Toc96936207"/>
      <w:bookmarkStart w:id="853" w:name="_Toc96936465"/>
      <w:bookmarkStart w:id="854" w:name="_Toc202520469"/>
      <w:bookmarkEnd w:id="851"/>
      <w:r w:rsidRPr="00926D4D">
        <w:t>7.</w:t>
      </w:r>
      <w:r w:rsidR="00AC21CA" w:rsidRPr="00926D4D">
        <w:t>1</w:t>
      </w:r>
      <w:r w:rsidRPr="00926D4D">
        <w:t>.2.2</w:t>
      </w:r>
      <w:r w:rsidRPr="00926D4D">
        <w:tab/>
      </w:r>
      <w:r w:rsidRPr="00926D4D">
        <w:rPr>
          <w:rStyle w:val="Heading3Char"/>
        </w:rPr>
        <w:t>EAS termination</w:t>
      </w:r>
      <w:bookmarkEnd w:id="852"/>
      <w:bookmarkEnd w:id="853"/>
      <w:bookmarkEnd w:id="854"/>
    </w:p>
    <w:p w14:paraId="06D2133C" w14:textId="7E7E6747" w:rsidR="00393D0F" w:rsidRPr="00393D0F" w:rsidRDefault="00393D0F" w:rsidP="00393D0F">
      <w:pPr>
        <w:pStyle w:val="Heading5"/>
      </w:pPr>
      <w:bookmarkStart w:id="855" w:name="_CR7_1_2_2_1"/>
      <w:bookmarkStart w:id="856" w:name="_Toc202520470"/>
      <w:bookmarkEnd w:id="855"/>
      <w:r>
        <w:t>7.1.2.2</w:t>
      </w:r>
      <w:r w:rsidRPr="00564CCA">
        <w:t>.1</w:t>
      </w:r>
      <w:r w:rsidRPr="00926D4D">
        <w:tab/>
      </w:r>
      <w:r>
        <w:t>EAS termination</w:t>
      </w:r>
      <w:r w:rsidRPr="00564CCA">
        <w:t xml:space="preserve"> by interworking with ETSI NFV MANO</w:t>
      </w:r>
      <w:bookmarkEnd w:id="856"/>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0" type="#_x0000_t75" style="width:470.45pt;height:227.6pt" o:ole="">
            <v:imagedata r:id="rId34" o:title=""/>
          </v:shape>
          <o:OLEObject Type="Embed" ProgID="Visio.Drawing.15" ShapeID="_x0000_i1030" DrawAspect="Content" ObjectID="_1813133022" r:id="rId35"/>
        </w:object>
      </w:r>
    </w:p>
    <w:p w14:paraId="1F0CF9FC" w14:textId="3F8F89F8" w:rsidR="004C3952" w:rsidRPr="00926D4D" w:rsidRDefault="004C3952" w:rsidP="00660CEB">
      <w:pPr>
        <w:pStyle w:val="TF"/>
        <w:rPr>
          <w:lang w:eastAsia="zh-CN"/>
        </w:rPr>
      </w:pPr>
      <w:bookmarkStart w:id="857" w:name="_CRFigure7_1_2_2_11"/>
      <w:r w:rsidRPr="00926D4D">
        <w:t xml:space="preserve">Figure </w:t>
      </w:r>
      <w:bookmarkEnd w:id="857"/>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858" w:name="_CR7_1_2_2_2"/>
      <w:bookmarkStart w:id="859" w:name="_Toc202520471"/>
      <w:bookmarkEnd w:id="858"/>
      <w:r>
        <w:t>7.1.2.2.2</w:t>
      </w:r>
      <w:r w:rsidRPr="00926D4D">
        <w:tab/>
      </w:r>
      <w:r>
        <w:t>EAS termination</w:t>
      </w:r>
      <w:r w:rsidRPr="00564CCA">
        <w:t xml:space="preserve"> by interworking with ETS</w:t>
      </w:r>
      <w:r>
        <w:t>I MEC</w:t>
      </w:r>
      <w:bookmarkEnd w:id="859"/>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860" w:name="_CR7_1_2_3"/>
      <w:bookmarkStart w:id="861" w:name="_Toc202520472"/>
      <w:bookmarkEnd w:id="860"/>
      <w:r>
        <w:t>7.1.2.3</w:t>
      </w:r>
      <w:r>
        <w:tab/>
        <w:t>EAS modification</w:t>
      </w:r>
      <w:bookmarkEnd w:id="861"/>
    </w:p>
    <w:p w14:paraId="69DA638F" w14:textId="58F5C0AE" w:rsidR="00393D0F" w:rsidRPr="00393D0F" w:rsidRDefault="00393D0F" w:rsidP="00393D0F">
      <w:pPr>
        <w:pStyle w:val="Heading5"/>
      </w:pPr>
      <w:bookmarkStart w:id="862" w:name="_CR7_1_2_3_1"/>
      <w:bookmarkStart w:id="863" w:name="_Toc202520473"/>
      <w:bookmarkEnd w:id="862"/>
      <w:r>
        <w:t>7.1.2.3</w:t>
      </w:r>
      <w:r w:rsidRPr="00564CCA">
        <w:t>.1</w:t>
      </w:r>
      <w:r w:rsidRPr="00926D4D">
        <w:tab/>
      </w:r>
      <w:r>
        <w:t>EAS modification</w:t>
      </w:r>
      <w:r w:rsidRPr="00564CCA">
        <w:t xml:space="preserve"> by interworking with ETSI NFV MANO</w:t>
      </w:r>
      <w:bookmarkEnd w:id="863"/>
    </w:p>
    <w:p w14:paraId="63E4E1F0" w14:textId="4453F171" w:rsidR="00AE551C" w:rsidRDefault="00AE551C" w:rsidP="00AE551C">
      <w:bookmarkStart w:id="864"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864"/>
    </w:p>
    <w:p w14:paraId="5EBC93B8" w14:textId="77777777" w:rsidR="00AE551C" w:rsidRDefault="00AE551C" w:rsidP="00AE551C">
      <w:pPr>
        <w:pStyle w:val="TH"/>
        <w:rPr>
          <w:rFonts w:ascii="Times New Roman" w:hAnsi="Times New Roman"/>
        </w:rPr>
      </w:pPr>
      <w:r>
        <w:object w:dxaOrig="6210" w:dyaOrig="4905" w14:anchorId="18D1F458">
          <v:shape id="_x0000_i1031" type="#_x0000_t75" style="width:310.6pt;height:245.9pt" o:ole="">
            <v:imagedata r:id="rId36" o:title="" cropbottom="15858f"/>
          </v:shape>
          <o:OLEObject Type="Embed" ProgID="Visio.Drawing.15" ShapeID="_x0000_i1031" DrawAspect="Content" ObjectID="_1813133023" r:id="rId37"/>
        </w:object>
      </w:r>
    </w:p>
    <w:p w14:paraId="037BEA64" w14:textId="3B9741E4" w:rsidR="00AE551C" w:rsidRDefault="00AE551C" w:rsidP="00AE551C">
      <w:pPr>
        <w:pStyle w:val="TF"/>
      </w:pPr>
      <w:bookmarkStart w:id="865" w:name="_CRFigure7_1_2_3_11"/>
      <w:r>
        <w:t xml:space="preserve">Figure </w:t>
      </w:r>
      <w:bookmarkEnd w:id="865"/>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866" w:name="OLE_LINK7"/>
      <w:bookmarkStart w:id="867" w:name="OLE_LINK8"/>
      <w:r>
        <w:t xml:space="preserve"> </w:t>
      </w:r>
    </w:p>
    <w:p w14:paraId="58567260" w14:textId="618DE413" w:rsidR="00AE551C" w:rsidRDefault="00AE551C" w:rsidP="00AE551C">
      <w:pPr>
        <w:pStyle w:val="B10"/>
      </w:pPr>
      <w:bookmarkStart w:id="868" w:name="OLE_LINK23"/>
      <w:bookmarkStart w:id="869" w:name="OLE_LINK28"/>
      <w:r>
        <w:t xml:space="preserve">4. If corresponding VNF instance needs to be </w:t>
      </w:r>
      <w:r>
        <w:rPr>
          <w:lang w:eastAsia="zh-CN"/>
        </w:rPr>
        <w:t>modified</w:t>
      </w:r>
      <w:r>
        <w:t>, ECSP provisioning MnS producer invokes the</w:t>
      </w:r>
      <w:bookmarkStart w:id="870" w:name="OLE_LINK12"/>
      <w:bookmarkStart w:id="871" w:name="OLE_LINK13"/>
      <w:r>
        <w:t>UpdateNsRequest operation</w:t>
      </w:r>
      <w:bookmarkEnd w:id="870"/>
      <w:bookmarkEnd w:id="871"/>
      <w:r>
        <w:t xml:space="preserve"> (see </w:t>
      </w:r>
      <w:bookmarkStart w:id="872" w:name="OLE_LINK10"/>
      <w:bookmarkStart w:id="873" w:name="OLE_LINK11"/>
      <w:r>
        <w:t>clause 7.3.5 in ETSI GS NFV-IFA 013 [6]</w:t>
      </w:r>
      <w:bookmarkEnd w:id="872"/>
      <w:bookmarkEnd w:id="873"/>
      <w:r>
        <w:t>) to request NFVO via the Os-Ma-nfvo interface to modify</w:t>
      </w:r>
      <w:bookmarkStart w:id="874" w:name="OLE_LINK35"/>
      <w:bookmarkStart w:id="875" w:name="OLE_LINK36"/>
      <w:r>
        <w:t xml:space="preserve"> the virtualized resource of </w:t>
      </w:r>
      <w:bookmarkEnd w:id="874"/>
      <w:bookmarkEnd w:id="875"/>
      <w:r>
        <w:t>the EAS VNF instance.</w:t>
      </w:r>
    </w:p>
    <w:p w14:paraId="076EA2AC" w14:textId="77777777" w:rsidR="00AE551C" w:rsidRDefault="00AE551C" w:rsidP="00AE551C">
      <w:pPr>
        <w:pStyle w:val="B10"/>
      </w:pPr>
      <w:bookmarkStart w:id="876" w:name="OLE_LINK31"/>
      <w:bookmarkStart w:id="877"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876"/>
      <w:bookmarkEnd w:id="877"/>
    </w:p>
    <w:bookmarkEnd w:id="866"/>
    <w:bookmarkEnd w:id="867"/>
    <w:bookmarkEnd w:id="868"/>
    <w:bookmarkEnd w:id="869"/>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878" w:name="_CR7_1_2_3_2"/>
      <w:bookmarkStart w:id="879" w:name="_Toc202520474"/>
      <w:bookmarkEnd w:id="878"/>
      <w:r>
        <w:t>7.1.2.3.2</w:t>
      </w:r>
      <w:r w:rsidRPr="00926D4D">
        <w:tab/>
      </w:r>
      <w:r>
        <w:t>EAS modification</w:t>
      </w:r>
      <w:r w:rsidRPr="00564CCA">
        <w:t xml:space="preserve"> by interworking with ETS</w:t>
      </w:r>
      <w:r>
        <w:t>I MEC</w:t>
      </w:r>
      <w:bookmarkEnd w:id="879"/>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880" w:name="_CR7_1_2_4"/>
      <w:bookmarkStart w:id="881" w:name="_Toc202520475"/>
      <w:bookmarkEnd w:id="880"/>
      <w:r>
        <w:t>7.1.2.4</w:t>
      </w:r>
      <w:r>
        <w:tab/>
        <w:t>EAS query</w:t>
      </w:r>
      <w:bookmarkEnd w:id="881"/>
    </w:p>
    <w:p w14:paraId="63D9A48B" w14:textId="3F25B6F9" w:rsidR="00393D0F" w:rsidRPr="00393D0F" w:rsidRDefault="00393D0F" w:rsidP="00393D0F">
      <w:pPr>
        <w:pStyle w:val="Heading5"/>
      </w:pPr>
      <w:bookmarkStart w:id="882" w:name="_CR7_1_2_4_1"/>
      <w:bookmarkStart w:id="883" w:name="_Toc202520476"/>
      <w:bookmarkEnd w:id="882"/>
      <w:r>
        <w:t>7.1.2.4</w:t>
      </w:r>
      <w:r w:rsidRPr="00564CCA">
        <w:t>.1</w:t>
      </w:r>
      <w:r w:rsidRPr="00926D4D">
        <w:tab/>
      </w:r>
      <w:r>
        <w:t>EAS query</w:t>
      </w:r>
      <w:r w:rsidRPr="00564CCA">
        <w:t xml:space="preserve"> by interworking with ETSI NFV MANO</w:t>
      </w:r>
      <w:bookmarkEnd w:id="883"/>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884" w:name="OLE_LINK5"/>
    <w:p w14:paraId="030A937B" w14:textId="77777777" w:rsidR="00AE551C" w:rsidRDefault="00AE551C" w:rsidP="00AE551C">
      <w:pPr>
        <w:pStyle w:val="TH"/>
      </w:pPr>
      <w:r>
        <w:object w:dxaOrig="7065" w:dyaOrig="3405" w14:anchorId="49979A40">
          <v:shape id="_x0000_i1032" type="#_x0000_t75" style="width:353.9pt;height:170.85pt" o:ole="">
            <v:imagedata r:id="rId38" o:title=""/>
          </v:shape>
          <o:OLEObject Type="Embed" ProgID="Visio.Drawing.15" ShapeID="_x0000_i1032" DrawAspect="Content" ObjectID="_1813133024" r:id="rId39"/>
        </w:object>
      </w:r>
      <w:bookmarkEnd w:id="884"/>
    </w:p>
    <w:p w14:paraId="47C877C7" w14:textId="1F1649FB" w:rsidR="00AE551C" w:rsidRDefault="00AE551C" w:rsidP="00AE551C">
      <w:pPr>
        <w:pStyle w:val="TF"/>
      </w:pPr>
      <w:bookmarkStart w:id="885" w:name="_CRFigure7_1_2_4_11"/>
      <w:r>
        <w:t xml:space="preserve">Figure </w:t>
      </w:r>
      <w:bookmarkEnd w:id="885"/>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886" w:name="OLE_LINK2"/>
      <w:r>
        <w:t>ECSP provisioning MnS Producer receives a query request (this will use getMOIAttributes operation defined in 3GPP TS 28.532[5]) with objectInstance of the existing EASFunction MOI, scope, and</w:t>
      </w:r>
      <w:bookmarkStart w:id="887" w:name="OLE_LINK15"/>
      <w:bookmarkStart w:id="888" w:name="OLE_LINK16"/>
      <w:r>
        <w:t xml:space="preserve"> list of attributes of EASFunction IOC</w:t>
      </w:r>
      <w:bookmarkEnd w:id="887"/>
      <w:bookmarkEnd w:id="888"/>
      <w:r>
        <w:t>.</w:t>
      </w:r>
      <w:bookmarkStart w:id="889" w:name="OLE_LINK20"/>
      <w:bookmarkStart w:id="890" w:name="OLE_LINK19"/>
      <w:r>
        <w:t xml:space="preserve"> </w:t>
      </w:r>
      <w:bookmarkStart w:id="891" w:name="OLE_LINK14"/>
      <w:r>
        <w:t>The list of attributes identifies the attributes to be returned by this operation.</w:t>
      </w:r>
      <w:bookmarkEnd w:id="886"/>
      <w:bookmarkEnd w:id="889"/>
      <w:bookmarkEnd w:id="890"/>
    </w:p>
    <w:p w14:paraId="7252A36E" w14:textId="77777777" w:rsidR="00AE551C" w:rsidRDefault="00AE551C" w:rsidP="00AE551C">
      <w:pPr>
        <w:pStyle w:val="B10"/>
      </w:pPr>
      <w:bookmarkStart w:id="892" w:name="OLE_LINK3"/>
      <w:bookmarkStart w:id="893" w:name="OLE_LINK4"/>
      <w:bookmarkEnd w:id="891"/>
      <w:r>
        <w:t>2. Based on the request, ECSP provisioning MnS producer queries the concrete EAS</w:t>
      </w:r>
      <w:r>
        <w:rPr>
          <w:lang w:eastAsia="zh-CN"/>
        </w:rPr>
        <w:t>Func</w:t>
      </w:r>
      <w:r>
        <w:t xml:space="preserve">tion MOI </w:t>
      </w:r>
      <w:bookmarkEnd w:id="892"/>
      <w:bookmarkEnd w:id="893"/>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894" w:name="_CR7_1_2_4_2"/>
      <w:bookmarkStart w:id="895" w:name="_Toc202520477"/>
      <w:bookmarkEnd w:id="894"/>
      <w:r>
        <w:t>7.1.2.4.2</w:t>
      </w:r>
      <w:r w:rsidRPr="00926D4D">
        <w:tab/>
      </w:r>
      <w:r>
        <w:t>EAS query</w:t>
      </w:r>
      <w:r w:rsidRPr="00564CCA">
        <w:t xml:space="preserve"> by interworking with ETS</w:t>
      </w:r>
      <w:r>
        <w:t>I MEC</w:t>
      </w:r>
      <w:bookmarkEnd w:id="895"/>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896" w:name="_CR7_1_2_5"/>
      <w:bookmarkStart w:id="897" w:name="_Toc202520478"/>
      <w:bookmarkEnd w:id="896"/>
      <w:r w:rsidRPr="00926D4D">
        <w:t>7.</w:t>
      </w:r>
      <w:r>
        <w:t>1.2</w:t>
      </w:r>
      <w:r w:rsidRPr="00926D4D">
        <w:t>.</w:t>
      </w:r>
      <w:r>
        <w:t>5</w:t>
      </w:r>
      <w:r w:rsidRPr="00926D4D">
        <w:tab/>
      </w:r>
      <w:bookmarkStart w:id="898" w:name="_Hlk110352743"/>
      <w:r>
        <w:t>EAS instantiation triggered by measurement data</w:t>
      </w:r>
      <w:bookmarkEnd w:id="897"/>
      <w:bookmarkEnd w:id="898"/>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3" type="#_x0000_t75" style="width:481.4pt;height:268.45pt" o:ole="">
            <v:imagedata r:id="rId40" o:title=""/>
          </v:shape>
          <o:OLEObject Type="Embed" ProgID="Visio.Drawing.15" ShapeID="_x0000_i1033" DrawAspect="Content" ObjectID="_1813133025" r:id="rId41"/>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899" w:name="_CRFigure7_1_2_51"/>
      <w:r w:rsidRPr="00926D4D">
        <w:t xml:space="preserve">Figure </w:t>
      </w:r>
      <w:bookmarkEnd w:id="899"/>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900" w:name="_Hlk110341418"/>
      <w:r>
        <w:t xml:space="preserve"> determines whether </w:t>
      </w:r>
      <w:bookmarkStart w:id="901" w:name="_Hlk110348043"/>
      <w:r>
        <w:t xml:space="preserve">an EAS VNF </w:t>
      </w:r>
      <w:bookmarkEnd w:id="901"/>
      <w:r>
        <w:t xml:space="preserve">needs to be instantiated, </w:t>
      </w:r>
      <w:bookmarkStart w:id="902" w:name="_Hlk110347916"/>
      <w:bookmarkStart w:id="903" w:name="_Hlk110349380"/>
      <w:r>
        <w:t xml:space="preserve">based on </w:t>
      </w:r>
      <w:bookmarkEnd w:id="900"/>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902"/>
      <w:r>
        <w:t>.</w:t>
      </w:r>
      <w:bookmarkEnd w:id="903"/>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904" w:name="_Hlk110348270"/>
      <w:bookmarkStart w:id="905" w:name="_Hlk110348378"/>
      <w:r>
        <w:t>configure the EAS with the information</w:t>
      </w:r>
      <w:bookmarkEnd w:id="904"/>
      <w:r>
        <w:t xml:space="preserve"> needed for EAS to register to EES</w:t>
      </w:r>
      <w:bookmarkEnd w:id="905"/>
      <w:r>
        <w:t>.</w:t>
      </w:r>
    </w:p>
    <w:p w14:paraId="36D8E16E" w14:textId="3C63C5C3" w:rsidR="000A2236" w:rsidRDefault="000A2236" w:rsidP="00F9480F">
      <w:pPr>
        <w:pStyle w:val="B10"/>
      </w:pPr>
      <w:r>
        <w:t xml:space="preserve">5. </w:t>
      </w:r>
      <w:bookmarkStart w:id="906"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906"/>
    </w:p>
    <w:p w14:paraId="4D280B13" w14:textId="40AAB895" w:rsidR="00393D0F" w:rsidRPr="00926D4D" w:rsidRDefault="00393D0F" w:rsidP="00393D0F">
      <w:pPr>
        <w:pStyle w:val="Heading4"/>
      </w:pPr>
      <w:bookmarkStart w:id="907" w:name="_CR7_1_2_6"/>
      <w:bookmarkStart w:id="908" w:name="_Toc130223399"/>
      <w:bookmarkStart w:id="909" w:name="_Toc202520479"/>
      <w:bookmarkEnd w:id="907"/>
      <w:r w:rsidRPr="00926D4D">
        <w:t>7.</w:t>
      </w:r>
      <w:r>
        <w:t>1.2</w:t>
      </w:r>
      <w:r w:rsidRPr="00926D4D">
        <w:t>.</w:t>
      </w:r>
      <w:r>
        <w:t>6</w:t>
      </w:r>
      <w:r w:rsidRPr="00926D4D">
        <w:tab/>
      </w:r>
      <w:r>
        <w:t>EAS Relocation</w:t>
      </w:r>
      <w:bookmarkEnd w:id="908"/>
      <w:bookmarkEnd w:id="909"/>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4" type="#_x0000_t75" style="width:482.05pt;height:281.3pt" o:ole="">
            <v:imagedata r:id="rId42" o:title=""/>
          </v:shape>
          <o:OLEObject Type="Embed" ProgID="Visio.Drawing.15" ShapeID="_x0000_i1034" DrawAspect="Content" ObjectID="_1813133026" r:id="rId43"/>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910" w:name="_CRFigure7_1_2_61"/>
      <w:r w:rsidRPr="00926D4D">
        <w:t xml:space="preserve">Figure </w:t>
      </w:r>
      <w:bookmarkEnd w:id="910"/>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911" w:name="_CR7_1_2_7"/>
      <w:bookmarkStart w:id="912" w:name="_Toc202520480"/>
      <w:bookmarkEnd w:id="911"/>
      <w:r w:rsidRPr="00926D4D">
        <w:t>7.</w:t>
      </w:r>
      <w:r>
        <w:t>1.2</w:t>
      </w:r>
      <w:r w:rsidRPr="00926D4D">
        <w:t>.</w:t>
      </w:r>
      <w:r>
        <w:t>7</w:t>
      </w:r>
      <w:r w:rsidRPr="00926D4D">
        <w:tab/>
      </w:r>
      <w:r>
        <w:t>EAS resource reservation</w:t>
      </w:r>
      <w:bookmarkEnd w:id="912"/>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913" w:name="_CRFigure7_1_2_71"/>
      <w:r w:rsidRPr="00926D4D">
        <w:t xml:space="preserve">Figure </w:t>
      </w:r>
      <w:bookmarkEnd w:id="913"/>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698F42FE" w14:textId="0C9F036F" w:rsidR="005108D7" w:rsidRPr="006507D4" w:rsidRDefault="005108D7" w:rsidP="005108D7">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LO)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3EE8CCB3" w14:textId="4B5379B0" w:rsidR="00CA257B" w:rsidRPr="00926D4D" w:rsidRDefault="00CA257B" w:rsidP="00CA257B">
      <w:pPr>
        <w:pStyle w:val="B10"/>
        <w:rPr>
          <w:lang w:eastAsia="zh-CN"/>
        </w:rPr>
      </w:pPr>
      <w:bookmarkStart w:id="914" w:name="_CR7_1_3"/>
      <w:bookmarkStart w:id="915" w:name="_Toc96612082"/>
      <w:bookmarkStart w:id="916" w:name="_Toc96936208"/>
      <w:bookmarkStart w:id="917" w:name="_Toc96936466"/>
      <w:bookmarkEnd w:id="914"/>
      <w:r>
        <w:rPr>
          <w:lang w:eastAsia="zh-CN"/>
        </w:rPr>
        <w:t>11-13.</w:t>
      </w:r>
      <w:r>
        <w:rPr>
          <w:lang w:eastAsia="zh-CN"/>
        </w:rPr>
        <w:tab/>
        <w:t>the MnS consumer (ASP or LO)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918" w:name="_Toc202520481"/>
      <w:r w:rsidRPr="00926D4D">
        <w:t>7.</w:t>
      </w:r>
      <w:r w:rsidR="00AC21CA" w:rsidRPr="00926D4D">
        <w:t>1</w:t>
      </w:r>
      <w:r w:rsidRPr="00926D4D">
        <w:t>.3</w:t>
      </w:r>
      <w:r w:rsidRPr="00926D4D">
        <w:tab/>
        <w:t>ECS lifecycle management</w:t>
      </w:r>
      <w:bookmarkEnd w:id="915"/>
      <w:bookmarkEnd w:id="916"/>
      <w:bookmarkEnd w:id="917"/>
      <w:bookmarkEnd w:id="918"/>
    </w:p>
    <w:p w14:paraId="5DA81F54" w14:textId="01231682" w:rsidR="004C3952" w:rsidRPr="00926D4D" w:rsidRDefault="00AC21CA" w:rsidP="00660CEB">
      <w:pPr>
        <w:pStyle w:val="Heading4"/>
      </w:pPr>
      <w:bookmarkStart w:id="919" w:name="_CR7_1_3_1"/>
      <w:bookmarkStart w:id="920" w:name="_Toc96936209"/>
      <w:bookmarkStart w:id="921" w:name="_Toc96936467"/>
      <w:bookmarkStart w:id="922" w:name="_Toc202520482"/>
      <w:bookmarkEnd w:id="919"/>
      <w:r w:rsidRPr="00926D4D">
        <w:t>7.1.3.1</w:t>
      </w:r>
      <w:r w:rsidR="00E748D0" w:rsidRPr="00926D4D">
        <w:tab/>
      </w:r>
      <w:r w:rsidRPr="00926D4D">
        <w:t xml:space="preserve">ECS </w:t>
      </w:r>
      <w:r w:rsidR="005E56F6" w:rsidRPr="005E56F6">
        <w:t>deployment</w:t>
      </w:r>
      <w:bookmarkEnd w:id="920"/>
      <w:bookmarkEnd w:id="921"/>
      <w:bookmarkEnd w:id="922"/>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45pt;height:468pt" o:ole="">
            <v:imagedata r:id="rId45" o:title=""/>
          </v:shape>
          <o:OLEObject Type="Embed" ProgID="Visio.Drawing.15" ShapeID="_x0000_i1035" DrawAspect="Content" ObjectID="_1813133027" r:id="rId46"/>
        </w:object>
      </w:r>
    </w:p>
    <w:p w14:paraId="0C6BE3DA" w14:textId="550F4D32" w:rsidR="00AC21CA" w:rsidRPr="00926D4D" w:rsidRDefault="00AC21CA" w:rsidP="00660CEB">
      <w:pPr>
        <w:pStyle w:val="TF"/>
      </w:pPr>
      <w:bookmarkStart w:id="923" w:name="_CRFigure7_1_3_11"/>
      <w:r w:rsidRPr="00926D4D">
        <w:t xml:space="preserve">Figure </w:t>
      </w:r>
      <w:bookmarkEnd w:id="923"/>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924" w:name="_CR7_1_3_2"/>
      <w:bookmarkStart w:id="925" w:name="_Toc96936210"/>
      <w:bookmarkStart w:id="926" w:name="_Toc96936468"/>
      <w:bookmarkStart w:id="927" w:name="_Toc202520483"/>
      <w:bookmarkEnd w:id="924"/>
      <w:r w:rsidRPr="00926D4D">
        <w:t>7.1.3.2</w:t>
      </w:r>
      <w:r w:rsidRPr="00926D4D">
        <w:tab/>
        <w:t xml:space="preserve">ECS </w:t>
      </w:r>
      <w:r w:rsidR="005E56F6" w:rsidRPr="005E56F6">
        <w:t>termination</w:t>
      </w:r>
      <w:bookmarkEnd w:id="925"/>
      <w:bookmarkEnd w:id="926"/>
      <w:bookmarkEnd w:id="927"/>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81.35pt;height:283.75pt" o:ole="">
            <v:imagedata r:id="rId47" o:title=""/>
          </v:shape>
          <o:OLEObject Type="Embed" ProgID="Visio.Drawing.15" ShapeID="_x0000_i1036" DrawAspect="Content" ObjectID="_1813133028" r:id="rId48"/>
        </w:object>
      </w:r>
    </w:p>
    <w:p w14:paraId="61749482" w14:textId="34DE54D3" w:rsidR="00E748D0" w:rsidRPr="00926D4D" w:rsidRDefault="00E748D0" w:rsidP="00660CEB">
      <w:pPr>
        <w:pStyle w:val="TF"/>
      </w:pPr>
      <w:bookmarkStart w:id="928" w:name="_CRFigure7_1_3_21"/>
      <w:r w:rsidRPr="00926D4D">
        <w:t xml:space="preserve">Figure </w:t>
      </w:r>
      <w:bookmarkEnd w:id="928"/>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929" w:name="_CR7_1_3_3"/>
      <w:bookmarkStart w:id="930" w:name="_Toc202520484"/>
      <w:bookmarkEnd w:id="929"/>
      <w:r>
        <w:t>7.1.3.3</w:t>
      </w:r>
      <w:r>
        <w:tab/>
        <w:t>ECS modification</w:t>
      </w:r>
      <w:bookmarkEnd w:id="93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7" type="#_x0000_t75" style="width:304.45pt;height:316.05pt" o:ole="">
            <v:imagedata r:id="rId49" o:title="" cropbottom="9781f"/>
          </v:shape>
          <o:OLEObject Type="Embed" ProgID="Visio.Drawing.15" ShapeID="_x0000_i1037" DrawAspect="Content" ObjectID="_1813133029" r:id="rId50"/>
        </w:object>
      </w:r>
    </w:p>
    <w:p w14:paraId="101F8A4D" w14:textId="41AA4961" w:rsidR="00F9480F" w:rsidRDefault="00F9480F" w:rsidP="00F9480F">
      <w:pPr>
        <w:pStyle w:val="TF"/>
        <w:rPr>
          <w:lang w:eastAsia="zh-CN"/>
        </w:rPr>
      </w:pPr>
      <w:bookmarkStart w:id="931" w:name="_CRFigure7_1_3_31"/>
      <w:r>
        <w:t xml:space="preserve">Figure </w:t>
      </w:r>
      <w:bookmarkEnd w:id="931"/>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932" w:name="OLE_LINK40"/>
      <w:bookmarkStart w:id="933"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934" w:name="OLE_LINK37"/>
      <w:bookmarkStart w:id="935" w:name="OLE_LINK38"/>
      <w:r>
        <w:t>5. NFVO sends the NS Lifecycle Change notification to ECSP provisioning MnS producer indicating the result of modification procedure (see clause 7.3.12 of ETSI GS NFV-IFA 013 [6]).</w:t>
      </w:r>
      <w:bookmarkEnd w:id="932"/>
      <w:bookmarkEnd w:id="933"/>
      <w:bookmarkEnd w:id="934"/>
      <w:bookmarkEnd w:id="935"/>
    </w:p>
    <w:p w14:paraId="62AB8AD8" w14:textId="77777777" w:rsidR="00F9480F" w:rsidRDefault="00F9480F" w:rsidP="00F9480F">
      <w:pPr>
        <w:pStyle w:val="B10"/>
      </w:pPr>
      <w:bookmarkStart w:id="936" w:name="OLE_LINK24"/>
      <w:bookmarkStart w:id="937"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936"/>
      <w:bookmarkEnd w:id="937"/>
    </w:p>
    <w:p w14:paraId="44D49575" w14:textId="24A85220" w:rsidR="00F9480F" w:rsidRDefault="00F9480F" w:rsidP="00F9480F">
      <w:pPr>
        <w:pStyle w:val="Heading4"/>
      </w:pPr>
      <w:bookmarkStart w:id="938" w:name="_CR7_1_3_4"/>
      <w:bookmarkStart w:id="939" w:name="_Toc202520485"/>
      <w:bookmarkEnd w:id="938"/>
      <w:r>
        <w:t>7.1.3.4</w:t>
      </w:r>
      <w:r>
        <w:tab/>
        <w:t>ECS query</w:t>
      </w:r>
      <w:bookmarkEnd w:id="939"/>
    </w:p>
    <w:p w14:paraId="2A767FBF" w14:textId="2F3ABE87" w:rsidR="00F9480F" w:rsidRDefault="00F9480F" w:rsidP="00F9480F">
      <w:r>
        <w:t>Figure 7.1.3.4-1 shows that the PLMN operator or ECSP as the consumer requests the ECS query via the provisioning MnS.</w:t>
      </w:r>
    </w:p>
    <w:bookmarkStart w:id="940" w:name="OLE_LINK6"/>
    <w:p w14:paraId="1F0F9EDA" w14:textId="77777777" w:rsidR="00F9480F" w:rsidRDefault="00F9480F" w:rsidP="00F9480F">
      <w:pPr>
        <w:pStyle w:val="TH"/>
      </w:pPr>
      <w:r>
        <w:object w:dxaOrig="7380" w:dyaOrig="3360" w14:anchorId="113D70D1">
          <v:shape id="_x0000_i1038" type="#_x0000_t75" style="width:369.15pt;height:167.2pt" o:ole="">
            <v:imagedata r:id="rId51" o:title="" cropbottom="31394f"/>
          </v:shape>
          <o:OLEObject Type="Embed" ProgID="Visio.Drawing.15" ShapeID="_x0000_i1038" DrawAspect="Content" ObjectID="_1813133030" r:id="rId52"/>
        </w:object>
      </w:r>
      <w:bookmarkEnd w:id="940"/>
    </w:p>
    <w:p w14:paraId="354DCA37" w14:textId="740781CB" w:rsidR="00F9480F" w:rsidRDefault="00F9480F" w:rsidP="00F9480F">
      <w:pPr>
        <w:pStyle w:val="TF"/>
      </w:pPr>
      <w:bookmarkStart w:id="941" w:name="_CRFigure7_1_3_41"/>
      <w:r>
        <w:t xml:space="preserve">Figure </w:t>
      </w:r>
      <w:bookmarkEnd w:id="941"/>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942" w:name="_CR7_1_4"/>
      <w:bookmarkStart w:id="943" w:name="_Toc96612083"/>
      <w:bookmarkStart w:id="944" w:name="_Toc96936211"/>
      <w:bookmarkStart w:id="945" w:name="_Toc96936469"/>
      <w:bookmarkStart w:id="946" w:name="_Toc202520486"/>
      <w:bookmarkEnd w:id="942"/>
      <w:r w:rsidRPr="00926D4D">
        <w:t>7.1.4</w:t>
      </w:r>
      <w:r w:rsidRPr="00926D4D">
        <w:tab/>
        <w:t>EES lifecycle management</w:t>
      </w:r>
      <w:bookmarkEnd w:id="943"/>
      <w:bookmarkEnd w:id="944"/>
      <w:bookmarkEnd w:id="945"/>
      <w:bookmarkEnd w:id="946"/>
    </w:p>
    <w:p w14:paraId="7B9F3FCE" w14:textId="3A5584AB" w:rsidR="00807850" w:rsidRPr="00926D4D" w:rsidRDefault="00807850" w:rsidP="00660CEB">
      <w:pPr>
        <w:pStyle w:val="Heading4"/>
      </w:pPr>
      <w:bookmarkStart w:id="947" w:name="_CR7_1_4_1"/>
      <w:bookmarkStart w:id="948" w:name="_Toc96936212"/>
      <w:bookmarkStart w:id="949" w:name="_Toc96936470"/>
      <w:bookmarkStart w:id="950" w:name="_Toc202520487"/>
      <w:bookmarkEnd w:id="947"/>
      <w:r w:rsidRPr="00926D4D">
        <w:t>7.1.4.1</w:t>
      </w:r>
      <w:r w:rsidR="00C453F5" w:rsidRPr="00926D4D">
        <w:tab/>
      </w:r>
      <w:r w:rsidRPr="00926D4D">
        <w:t xml:space="preserve">EES </w:t>
      </w:r>
      <w:bookmarkEnd w:id="948"/>
      <w:bookmarkEnd w:id="949"/>
      <w:r w:rsidR="005E56F6" w:rsidRPr="005E56F6">
        <w:t>deployment</w:t>
      </w:r>
      <w:bookmarkEnd w:id="95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9" type="#_x0000_t75" style="width:342.3pt;height:524.15pt" o:ole="">
            <v:imagedata r:id="rId53" o:title="" croptop="2921f" cropright="25409f"/>
          </v:shape>
          <o:OLEObject Type="Embed" ProgID="Visio.Drawing.15" ShapeID="_x0000_i1039" DrawAspect="Content" ObjectID="_1813133031" r:id="rId54"/>
        </w:object>
      </w:r>
    </w:p>
    <w:p w14:paraId="2AB19AA1" w14:textId="56C94274" w:rsidR="00807850" w:rsidRPr="00926D4D" w:rsidRDefault="00807850" w:rsidP="00660CEB">
      <w:pPr>
        <w:pStyle w:val="TF"/>
      </w:pPr>
      <w:bookmarkStart w:id="951" w:name="_CRFigure7_1_4_11"/>
      <w:r w:rsidRPr="00926D4D">
        <w:t xml:space="preserve">Figure </w:t>
      </w:r>
      <w:bookmarkEnd w:id="951"/>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952" w:name="_CR7_1_4_2"/>
      <w:bookmarkStart w:id="953" w:name="_Toc96936213"/>
      <w:bookmarkStart w:id="954" w:name="_Toc96936471"/>
      <w:bookmarkStart w:id="955" w:name="_Toc202520488"/>
      <w:bookmarkEnd w:id="952"/>
      <w:r w:rsidRPr="00926D4D">
        <w:t>7.1.4.2</w:t>
      </w:r>
      <w:r w:rsidRPr="00926D4D">
        <w:tab/>
        <w:t xml:space="preserve">EES </w:t>
      </w:r>
      <w:r w:rsidR="005E56F6" w:rsidRPr="005E56F6">
        <w:t>t</w:t>
      </w:r>
      <w:r w:rsidRPr="00926D4D">
        <w:t>ermination</w:t>
      </w:r>
      <w:bookmarkEnd w:id="953"/>
      <w:bookmarkEnd w:id="954"/>
      <w:bookmarkEnd w:id="955"/>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0" type="#_x0000_t75" style="width:381.35pt;height:283.75pt" o:ole="">
            <v:imagedata r:id="rId55" o:title=""/>
          </v:shape>
          <o:OLEObject Type="Embed" ProgID="Visio.Drawing.15" ShapeID="_x0000_i1040" DrawAspect="Content" ObjectID="_1813133032" r:id="rId56"/>
        </w:object>
      </w:r>
    </w:p>
    <w:p w14:paraId="693B582A" w14:textId="6E2F35DB" w:rsidR="00807850" w:rsidRPr="00926D4D" w:rsidRDefault="00807850" w:rsidP="00660CEB">
      <w:pPr>
        <w:pStyle w:val="TF"/>
      </w:pPr>
      <w:bookmarkStart w:id="956" w:name="_CRFigure7_1_4_21"/>
      <w:r w:rsidRPr="00926D4D">
        <w:t xml:space="preserve">Figure </w:t>
      </w:r>
      <w:bookmarkEnd w:id="956"/>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957" w:name="_CR7_1_4_3"/>
      <w:bookmarkStart w:id="958" w:name="_Toc202520489"/>
      <w:bookmarkEnd w:id="957"/>
      <w:r>
        <w:t>7.1.4.3</w:t>
      </w:r>
      <w:r>
        <w:tab/>
        <w:t>E</w:t>
      </w:r>
      <w:r>
        <w:rPr>
          <w:lang w:eastAsia="zh-CN"/>
        </w:rPr>
        <w:t>E</w:t>
      </w:r>
      <w:r>
        <w:t xml:space="preserve">S </w:t>
      </w:r>
      <w:r>
        <w:rPr>
          <w:lang w:eastAsia="zh-CN"/>
        </w:rPr>
        <w:t>modification</w:t>
      </w:r>
      <w:bookmarkEnd w:id="958"/>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1" type="#_x0000_t75" style="width:309.35pt;height:318.5pt" o:ole="">
            <v:imagedata r:id="rId57" o:title="" cropbottom="15314f"/>
          </v:shape>
          <o:OLEObject Type="Embed" ProgID="Visio.Drawing.15" ShapeID="_x0000_i1041" DrawAspect="Content" ObjectID="_1813133033" r:id="rId58"/>
        </w:object>
      </w:r>
    </w:p>
    <w:p w14:paraId="454B5370" w14:textId="690EE023" w:rsidR="00D163C1" w:rsidRDefault="00D163C1" w:rsidP="00D163C1">
      <w:pPr>
        <w:pStyle w:val="TF"/>
      </w:pPr>
      <w:bookmarkStart w:id="959" w:name="_CRFigure7_1_4_31"/>
      <w:bookmarkStart w:id="960" w:name="OLE_LINK140"/>
      <w:bookmarkStart w:id="961" w:name="OLE_LINK141"/>
      <w:r>
        <w:t xml:space="preserve">Figure </w:t>
      </w:r>
      <w:bookmarkEnd w:id="959"/>
      <w:r>
        <w:t>7.1.4.3-1: EES modification procedure</w:t>
      </w:r>
      <w:bookmarkEnd w:id="960"/>
      <w:bookmarkEnd w:id="96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962" w:name="_CR7_1_4_4"/>
      <w:bookmarkStart w:id="963" w:name="_Toc202520490"/>
      <w:bookmarkEnd w:id="962"/>
      <w:r>
        <w:t>7.1.4.4</w:t>
      </w:r>
      <w:r>
        <w:tab/>
        <w:t>E</w:t>
      </w:r>
      <w:r>
        <w:rPr>
          <w:lang w:eastAsia="zh-CN"/>
        </w:rPr>
        <w:t>E</w:t>
      </w:r>
      <w:r>
        <w:t>S query</w:t>
      </w:r>
      <w:bookmarkEnd w:id="963"/>
    </w:p>
    <w:p w14:paraId="7A3B40BA" w14:textId="346D5AEE" w:rsidR="00D163C1" w:rsidRDefault="00D163C1" w:rsidP="00D163C1">
      <w:r>
        <w:t>Figure 7.1.4.4-1 shows that the PLMN operator or ECSP as the consumer requests the EES query via the provisioning MnS.</w:t>
      </w:r>
    </w:p>
    <w:bookmarkStart w:id="964" w:name="OLE_LINK9"/>
    <w:p w14:paraId="4E2F210C" w14:textId="02F372BD" w:rsidR="00D163C1" w:rsidRDefault="00D163C1" w:rsidP="00D163C1">
      <w:pPr>
        <w:pStyle w:val="TH"/>
      </w:pPr>
      <w:r>
        <w:object w:dxaOrig="8430" w:dyaOrig="3285" w14:anchorId="4D68EDDB">
          <v:shape id="_x0000_i1042" type="#_x0000_t75" style="width:423.45pt;height:163.55pt" o:ole="">
            <v:imagedata r:id="rId59" o:title="" cropbottom="33683f"/>
          </v:shape>
          <o:OLEObject Type="Embed" ProgID="Visio.Drawing.15" ShapeID="_x0000_i1042" DrawAspect="Content" ObjectID="_1813133034" r:id="rId60"/>
        </w:object>
      </w:r>
      <w:bookmarkEnd w:id="964"/>
    </w:p>
    <w:p w14:paraId="01139E68" w14:textId="61BB5025" w:rsidR="00D163C1" w:rsidRDefault="00D163C1" w:rsidP="00D163C1">
      <w:pPr>
        <w:pStyle w:val="TF"/>
      </w:pPr>
      <w:bookmarkStart w:id="965" w:name="_CRFigure7_1_4_41"/>
      <w:r>
        <w:t xml:space="preserve">Figure </w:t>
      </w:r>
      <w:bookmarkEnd w:id="965"/>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966" w:name="OLE_LINK17"/>
      <w:bookmarkStart w:id="967" w:name="OLE_LINK18"/>
      <w:r>
        <w:t>objectClass</w:t>
      </w:r>
      <w:bookmarkEnd w:id="966"/>
      <w:bookmarkEnd w:id="967"/>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968" w:name="_CR7_2"/>
      <w:bookmarkStart w:id="969" w:name="_Toc96612084"/>
      <w:bookmarkStart w:id="970" w:name="_Toc96936214"/>
      <w:bookmarkStart w:id="971" w:name="_Toc96936472"/>
      <w:bookmarkStart w:id="972" w:name="_Toc202520491"/>
      <w:bookmarkEnd w:id="968"/>
      <w:r w:rsidRPr="00926D4D">
        <w:t>7.</w:t>
      </w:r>
      <w:r w:rsidR="00AC21CA" w:rsidRPr="00926D4D">
        <w:t>2</w:t>
      </w:r>
      <w:r w:rsidRPr="00926D4D">
        <w:tab/>
        <w:t>Performance assurance</w:t>
      </w:r>
      <w:bookmarkEnd w:id="969"/>
      <w:bookmarkEnd w:id="970"/>
      <w:bookmarkEnd w:id="971"/>
      <w:bookmarkEnd w:id="972"/>
    </w:p>
    <w:p w14:paraId="327416DE" w14:textId="377EE834" w:rsidR="00C640D1" w:rsidRPr="00926D4D" w:rsidRDefault="00C640D1" w:rsidP="00660CEB">
      <w:pPr>
        <w:pStyle w:val="Heading3"/>
      </w:pPr>
      <w:bookmarkStart w:id="973" w:name="_CR7_2_1"/>
      <w:bookmarkStart w:id="974" w:name="_Toc96612085"/>
      <w:bookmarkStart w:id="975" w:name="_Toc96936215"/>
      <w:bookmarkStart w:id="976" w:name="_Toc96936473"/>
      <w:bookmarkStart w:id="977" w:name="_Toc202520492"/>
      <w:bookmarkEnd w:id="973"/>
      <w:r w:rsidRPr="00926D4D">
        <w:t>7.</w:t>
      </w:r>
      <w:r w:rsidR="00AC21CA" w:rsidRPr="00926D4D">
        <w:t>2</w:t>
      </w:r>
      <w:r w:rsidRPr="00926D4D">
        <w:t>.1</w:t>
      </w:r>
      <w:r w:rsidRPr="00926D4D">
        <w:tab/>
        <w:t>Description</w:t>
      </w:r>
      <w:bookmarkEnd w:id="974"/>
      <w:bookmarkEnd w:id="975"/>
      <w:bookmarkEnd w:id="976"/>
      <w:bookmarkEnd w:id="977"/>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978" w:name="_CR7_2_2"/>
      <w:bookmarkStart w:id="979" w:name="_Toc96612086"/>
      <w:bookmarkStart w:id="980" w:name="_Toc96936216"/>
      <w:bookmarkStart w:id="981" w:name="_Toc96936474"/>
      <w:bookmarkStart w:id="982" w:name="_Toc202520493"/>
      <w:bookmarkEnd w:id="978"/>
      <w:r w:rsidRPr="00926D4D">
        <w:t>7.</w:t>
      </w:r>
      <w:r w:rsidR="00AC21CA" w:rsidRPr="00926D4D">
        <w:t>2</w:t>
      </w:r>
      <w:r w:rsidRPr="00926D4D">
        <w:t>.2</w:t>
      </w:r>
      <w:r w:rsidRPr="00926D4D">
        <w:tab/>
        <w:t>EAS performance assurance</w:t>
      </w:r>
      <w:bookmarkEnd w:id="979"/>
      <w:bookmarkEnd w:id="980"/>
      <w:bookmarkEnd w:id="981"/>
      <w:bookmarkEnd w:id="982"/>
    </w:p>
    <w:p w14:paraId="6EED6AC5" w14:textId="2D068193" w:rsidR="00C640D1" w:rsidRPr="00926D4D" w:rsidRDefault="00C640D1" w:rsidP="00660CEB">
      <w:pPr>
        <w:pStyle w:val="Heading4"/>
      </w:pPr>
      <w:bookmarkStart w:id="983" w:name="_CR7_2_2_1"/>
      <w:bookmarkStart w:id="984" w:name="_Toc96936217"/>
      <w:bookmarkStart w:id="985" w:name="_Toc96936475"/>
      <w:bookmarkStart w:id="986" w:name="_Toc202520494"/>
      <w:bookmarkEnd w:id="983"/>
      <w:r w:rsidRPr="00926D4D">
        <w:t>7.</w:t>
      </w:r>
      <w:r w:rsidR="00AC21CA" w:rsidRPr="00926D4D">
        <w:t>2</w:t>
      </w:r>
      <w:r w:rsidRPr="00926D4D">
        <w:t>.2.1</w:t>
      </w:r>
      <w:r w:rsidRPr="00926D4D">
        <w:tab/>
        <w:t>Measurement collection via performance job control</w:t>
      </w:r>
      <w:bookmarkEnd w:id="984"/>
      <w:bookmarkEnd w:id="985"/>
      <w:bookmarkEnd w:id="986"/>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3" type="#_x0000_t75" style="width:371.6pt;height:245.3pt" o:ole="">
            <v:imagedata r:id="rId61" o:title=""/>
          </v:shape>
          <o:OLEObject Type="Embed" ProgID="Visio.Drawing.15" ShapeID="_x0000_i1043" DrawAspect="Content" ObjectID="_1813133035" r:id="rId62"/>
        </w:object>
      </w:r>
    </w:p>
    <w:p w14:paraId="27924435" w14:textId="4B266699" w:rsidR="00C640D1" w:rsidRPr="00926D4D" w:rsidRDefault="00C640D1" w:rsidP="00660CEB">
      <w:pPr>
        <w:pStyle w:val="TF"/>
      </w:pPr>
      <w:bookmarkStart w:id="987" w:name="_CRFigure7_2_2_11"/>
      <w:r w:rsidRPr="00926D4D">
        <w:t xml:space="preserve">Figure </w:t>
      </w:r>
      <w:bookmarkEnd w:id="987"/>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988" w:name="_CR7_2_2_2"/>
      <w:bookmarkStart w:id="989" w:name="_Toc96936218"/>
      <w:bookmarkStart w:id="990" w:name="_Toc96936476"/>
      <w:bookmarkStart w:id="991" w:name="_Toc202520495"/>
      <w:bookmarkEnd w:id="988"/>
      <w:r w:rsidRPr="00926D4D">
        <w:t>7.</w:t>
      </w:r>
      <w:r w:rsidR="00AC21CA" w:rsidRPr="00926D4D">
        <w:t>2</w:t>
      </w:r>
      <w:r w:rsidRPr="00926D4D">
        <w:t>.2.2</w:t>
      </w:r>
      <w:r w:rsidRPr="00926D4D">
        <w:tab/>
        <w:t>Measurement collection via configurable measurement control</w:t>
      </w:r>
      <w:bookmarkEnd w:id="989"/>
      <w:bookmarkEnd w:id="990"/>
      <w:bookmarkEnd w:id="991"/>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4" type="#_x0000_t75" style="width:371.6pt;height:235.55pt" o:ole="">
            <v:imagedata r:id="rId63" o:title=""/>
          </v:shape>
          <o:OLEObject Type="Embed" ProgID="Visio.Drawing.15" ShapeID="_x0000_i1044" DrawAspect="Content" ObjectID="_1813133036" r:id="rId64"/>
        </w:object>
      </w:r>
    </w:p>
    <w:p w14:paraId="7C5D66C9" w14:textId="093D5926" w:rsidR="00C640D1" w:rsidRPr="00926D4D" w:rsidRDefault="00C640D1" w:rsidP="00660CEB">
      <w:pPr>
        <w:pStyle w:val="TF"/>
        <w:rPr>
          <w:lang w:eastAsia="zh-CN"/>
        </w:rPr>
      </w:pPr>
      <w:bookmarkStart w:id="992" w:name="_CRFigure7_2_2_21"/>
      <w:r w:rsidRPr="00926D4D">
        <w:t xml:space="preserve">Figure </w:t>
      </w:r>
      <w:bookmarkEnd w:id="992"/>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993" w:name="_CR7_2_3"/>
      <w:bookmarkStart w:id="994" w:name="_Toc96612087"/>
      <w:bookmarkStart w:id="995" w:name="_Toc96936219"/>
      <w:bookmarkStart w:id="996" w:name="_Toc96936477"/>
      <w:bookmarkStart w:id="997" w:name="_Toc202520496"/>
      <w:bookmarkEnd w:id="993"/>
      <w:r w:rsidRPr="00926D4D">
        <w:t>7.</w:t>
      </w:r>
      <w:r w:rsidR="00AC21CA" w:rsidRPr="00926D4D">
        <w:t>2</w:t>
      </w:r>
      <w:r w:rsidRPr="00926D4D">
        <w:t>.3</w:t>
      </w:r>
      <w:r w:rsidRPr="00926D4D">
        <w:tab/>
        <w:t>5GC NF measurements to evaluate EAS performance</w:t>
      </w:r>
      <w:bookmarkEnd w:id="994"/>
      <w:bookmarkEnd w:id="995"/>
      <w:bookmarkEnd w:id="996"/>
      <w:bookmarkEnd w:id="997"/>
    </w:p>
    <w:p w14:paraId="25109304" w14:textId="08205F0E" w:rsidR="00C640D1" w:rsidRPr="00926D4D" w:rsidRDefault="00C640D1" w:rsidP="00660CEB">
      <w:pPr>
        <w:pStyle w:val="Heading4"/>
      </w:pPr>
      <w:bookmarkStart w:id="998" w:name="_CR7_2_3_1"/>
      <w:bookmarkStart w:id="999" w:name="_Toc96936220"/>
      <w:bookmarkStart w:id="1000" w:name="_Toc96936478"/>
      <w:bookmarkStart w:id="1001" w:name="_Toc202520497"/>
      <w:bookmarkEnd w:id="998"/>
      <w:r w:rsidRPr="00926D4D">
        <w:t>7.</w:t>
      </w:r>
      <w:r w:rsidR="00AC21CA" w:rsidRPr="00926D4D">
        <w:t>2</w:t>
      </w:r>
      <w:r w:rsidRPr="00926D4D">
        <w:t>.3.1</w:t>
      </w:r>
      <w:r w:rsidRPr="00926D4D">
        <w:tab/>
        <w:t>Measurement collection via performance job control</w:t>
      </w:r>
      <w:bookmarkEnd w:id="999"/>
      <w:bookmarkEnd w:id="1000"/>
      <w:bookmarkEnd w:id="1001"/>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5" type="#_x0000_t75" style="width:371.6pt;height:245.3pt" o:ole="">
            <v:imagedata r:id="rId65" o:title=""/>
          </v:shape>
          <o:OLEObject Type="Embed" ProgID="Visio.Drawing.15" ShapeID="_x0000_i1045" DrawAspect="Content" ObjectID="_1813133037" r:id="rId66"/>
        </w:object>
      </w:r>
    </w:p>
    <w:p w14:paraId="04BBF99B" w14:textId="462E81A0" w:rsidR="00C640D1" w:rsidRPr="00926D4D" w:rsidRDefault="00C640D1" w:rsidP="00660CEB">
      <w:pPr>
        <w:pStyle w:val="TF"/>
      </w:pPr>
      <w:bookmarkStart w:id="1002" w:name="_CRFigure7_2_3_11"/>
      <w:r w:rsidRPr="00926D4D">
        <w:t xml:space="preserve">Figure </w:t>
      </w:r>
      <w:bookmarkEnd w:id="1002"/>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003" w:name="_CR7_2_3_2"/>
      <w:bookmarkStart w:id="1004" w:name="_Toc96936221"/>
      <w:bookmarkStart w:id="1005" w:name="_Toc96936479"/>
      <w:bookmarkStart w:id="1006" w:name="_Toc202520498"/>
      <w:bookmarkEnd w:id="1003"/>
      <w:r w:rsidRPr="00926D4D">
        <w:t>7.</w:t>
      </w:r>
      <w:r w:rsidR="00AC21CA" w:rsidRPr="00926D4D">
        <w:t>2</w:t>
      </w:r>
      <w:r w:rsidRPr="00926D4D">
        <w:t>.3.2</w:t>
      </w:r>
      <w:r w:rsidRPr="00926D4D">
        <w:tab/>
        <w:t>Measurement collection via configurable measurement control</w:t>
      </w:r>
      <w:bookmarkEnd w:id="1004"/>
      <w:bookmarkEnd w:id="1005"/>
      <w:bookmarkEnd w:id="1006"/>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6" type="#_x0000_t75" style="width:371.6pt;height:235.55pt" o:ole="">
            <v:imagedata r:id="rId67" o:title=""/>
          </v:shape>
          <o:OLEObject Type="Embed" ProgID="Visio.Drawing.15" ShapeID="_x0000_i1046" DrawAspect="Content" ObjectID="_1813133038" r:id="rId68"/>
        </w:object>
      </w:r>
    </w:p>
    <w:p w14:paraId="0D36F60F" w14:textId="24D091E2" w:rsidR="00C640D1" w:rsidRPr="00926D4D" w:rsidRDefault="00C640D1" w:rsidP="00660CEB">
      <w:pPr>
        <w:pStyle w:val="TF"/>
        <w:rPr>
          <w:lang w:eastAsia="zh-CN"/>
        </w:rPr>
      </w:pPr>
      <w:bookmarkStart w:id="1007" w:name="_CRFigure7_2_3_21"/>
      <w:r w:rsidRPr="00926D4D">
        <w:t xml:space="preserve">Figure </w:t>
      </w:r>
      <w:bookmarkEnd w:id="1007"/>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008" w:name="_CR7_2_4"/>
      <w:bookmarkStart w:id="1009" w:name="_Toc96612088"/>
      <w:bookmarkStart w:id="1010" w:name="_Toc96936222"/>
      <w:bookmarkStart w:id="1011" w:name="_Toc96936480"/>
      <w:bookmarkStart w:id="1012" w:name="_Toc202520499"/>
      <w:bookmarkEnd w:id="1008"/>
      <w:r w:rsidRPr="00926D4D">
        <w:t>7.2.4</w:t>
      </w:r>
      <w:r w:rsidRPr="00926D4D">
        <w:tab/>
        <w:t>ECS performance assurance</w:t>
      </w:r>
      <w:bookmarkEnd w:id="1009"/>
      <w:bookmarkEnd w:id="1010"/>
      <w:bookmarkEnd w:id="1011"/>
      <w:bookmarkEnd w:id="1012"/>
    </w:p>
    <w:p w14:paraId="1BCE2AF5" w14:textId="08F49808" w:rsidR="00F35136" w:rsidRPr="00926D4D" w:rsidRDefault="00F35136" w:rsidP="00660CEB">
      <w:pPr>
        <w:pStyle w:val="Heading4"/>
      </w:pPr>
      <w:bookmarkStart w:id="1013" w:name="_CR7_2_4_1"/>
      <w:bookmarkStart w:id="1014" w:name="_Toc96936223"/>
      <w:bookmarkStart w:id="1015" w:name="_Toc96936481"/>
      <w:bookmarkStart w:id="1016" w:name="_Toc202520500"/>
      <w:bookmarkEnd w:id="1013"/>
      <w:r w:rsidRPr="00926D4D">
        <w:t>7.2.4.1</w:t>
      </w:r>
      <w:r w:rsidRPr="00926D4D">
        <w:tab/>
        <w:t>Measurement collection via performance job control</w:t>
      </w:r>
      <w:bookmarkEnd w:id="1014"/>
      <w:bookmarkEnd w:id="1015"/>
      <w:bookmarkEnd w:id="1016"/>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017" w:name="_CR7_2_4_2"/>
      <w:bookmarkStart w:id="1018" w:name="_Toc96936224"/>
      <w:bookmarkStart w:id="1019" w:name="_Toc96936482"/>
      <w:bookmarkStart w:id="1020" w:name="_Toc202520501"/>
      <w:bookmarkEnd w:id="1017"/>
      <w:r w:rsidRPr="00926D4D">
        <w:t>7.2.4.2</w:t>
      </w:r>
      <w:r w:rsidRPr="00926D4D">
        <w:tab/>
        <w:t>Measurement collection via configurable measurement control</w:t>
      </w:r>
      <w:bookmarkEnd w:id="1018"/>
      <w:bookmarkEnd w:id="1019"/>
      <w:bookmarkEnd w:id="1020"/>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021" w:name="_CR7_2_5"/>
      <w:bookmarkStart w:id="1022" w:name="_Toc96612089"/>
      <w:bookmarkStart w:id="1023" w:name="_Toc96936225"/>
      <w:bookmarkStart w:id="1024" w:name="_Toc96936483"/>
      <w:bookmarkStart w:id="1025" w:name="_Toc202520502"/>
      <w:bookmarkEnd w:id="1021"/>
      <w:r w:rsidRPr="00926D4D">
        <w:t>7.2.5</w:t>
      </w:r>
      <w:r w:rsidRPr="00926D4D">
        <w:tab/>
        <w:t>EES performance assurance</w:t>
      </w:r>
      <w:bookmarkEnd w:id="1022"/>
      <w:bookmarkEnd w:id="1023"/>
      <w:bookmarkEnd w:id="1024"/>
      <w:bookmarkEnd w:id="1025"/>
    </w:p>
    <w:p w14:paraId="4CD20ED5" w14:textId="42B2117E" w:rsidR="00B751A6" w:rsidRPr="00926D4D" w:rsidRDefault="00B751A6" w:rsidP="00660CEB">
      <w:pPr>
        <w:pStyle w:val="Heading4"/>
      </w:pPr>
      <w:bookmarkStart w:id="1026" w:name="_CR7_2_5_1"/>
      <w:bookmarkStart w:id="1027" w:name="_Toc96936226"/>
      <w:bookmarkStart w:id="1028" w:name="_Toc96936484"/>
      <w:bookmarkStart w:id="1029" w:name="_Toc202520503"/>
      <w:bookmarkEnd w:id="1026"/>
      <w:r w:rsidRPr="00926D4D">
        <w:t>7.2.5.1</w:t>
      </w:r>
      <w:r w:rsidRPr="00926D4D">
        <w:tab/>
        <w:t>Measurement collection via performance job control</w:t>
      </w:r>
      <w:bookmarkEnd w:id="1027"/>
      <w:bookmarkEnd w:id="1028"/>
      <w:bookmarkEnd w:id="1029"/>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030" w:name="_CR7_2_5_2"/>
      <w:bookmarkStart w:id="1031" w:name="_Toc96936227"/>
      <w:bookmarkStart w:id="1032" w:name="_Toc96936485"/>
      <w:bookmarkStart w:id="1033" w:name="_Toc202520504"/>
      <w:bookmarkEnd w:id="1030"/>
      <w:r w:rsidRPr="00926D4D">
        <w:t>7.2.5.2</w:t>
      </w:r>
      <w:r w:rsidRPr="00926D4D">
        <w:tab/>
        <w:t>Measurement collection via configurable measurement control</w:t>
      </w:r>
      <w:bookmarkEnd w:id="1031"/>
      <w:bookmarkEnd w:id="1032"/>
      <w:bookmarkEnd w:id="103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034" w:name="_CR7_3"/>
      <w:bookmarkStart w:id="1035" w:name="_Toc96612090"/>
      <w:bookmarkStart w:id="1036" w:name="_Toc96936228"/>
      <w:bookmarkStart w:id="1037" w:name="_Toc96936486"/>
      <w:bookmarkStart w:id="1038" w:name="_Toc202520505"/>
      <w:bookmarkEnd w:id="1034"/>
      <w:r w:rsidRPr="00926D4D">
        <w:t>7.3</w:t>
      </w:r>
      <w:r w:rsidRPr="00926D4D">
        <w:tab/>
        <w:t>Fault supervision</w:t>
      </w:r>
      <w:bookmarkEnd w:id="1035"/>
      <w:bookmarkEnd w:id="1036"/>
      <w:bookmarkEnd w:id="1037"/>
      <w:bookmarkEnd w:id="1038"/>
    </w:p>
    <w:p w14:paraId="5CBFB1BB" w14:textId="27A25152" w:rsidR="000679C4" w:rsidRPr="00926D4D" w:rsidRDefault="000679C4" w:rsidP="00660CEB">
      <w:pPr>
        <w:pStyle w:val="Heading3"/>
      </w:pPr>
      <w:bookmarkStart w:id="1039" w:name="_CR7_3_1"/>
      <w:bookmarkStart w:id="1040" w:name="_Toc96612091"/>
      <w:bookmarkStart w:id="1041" w:name="_Toc96936229"/>
      <w:bookmarkStart w:id="1042" w:name="_Toc96936487"/>
      <w:bookmarkStart w:id="1043" w:name="_Toc202520506"/>
      <w:bookmarkEnd w:id="1039"/>
      <w:r w:rsidRPr="00926D4D">
        <w:t>7.3.1</w:t>
      </w:r>
      <w:r w:rsidRPr="00926D4D">
        <w:tab/>
        <w:t>Description</w:t>
      </w:r>
      <w:bookmarkEnd w:id="1040"/>
      <w:bookmarkEnd w:id="1041"/>
      <w:bookmarkEnd w:id="1042"/>
      <w:bookmarkEnd w:id="1043"/>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044" w:name="_CR7_3_2"/>
      <w:bookmarkStart w:id="1045" w:name="_Toc96612092"/>
      <w:bookmarkStart w:id="1046" w:name="_Toc96936230"/>
      <w:bookmarkStart w:id="1047" w:name="_Toc96936488"/>
      <w:bookmarkStart w:id="1048" w:name="_Toc202520507"/>
      <w:bookmarkEnd w:id="1044"/>
      <w:r w:rsidRPr="00926D4D">
        <w:t>7.3.2</w:t>
      </w:r>
      <w:r w:rsidRPr="00926D4D">
        <w:tab/>
        <w:t>EDN NF performance impacted by 5GC NF alarm</w:t>
      </w:r>
      <w:bookmarkEnd w:id="1045"/>
      <w:bookmarkEnd w:id="1046"/>
      <w:bookmarkEnd w:id="1047"/>
      <w:bookmarkEnd w:id="1048"/>
    </w:p>
    <w:p w14:paraId="05B8F165" w14:textId="1B64EBBE" w:rsidR="000679C4" w:rsidRPr="00926D4D" w:rsidRDefault="000679C4" w:rsidP="000679C4">
      <w:r w:rsidRPr="00926D4D">
        <w:t xml:space="preserve">Figure 7.3.2-1 depicts a procedure to describe how an ECSP management system can consume fault </w:t>
      </w:r>
      <w:r w:rsidR="00BC569A">
        <w:rPr>
          <w:rFonts w:hint="eastAsia"/>
          <w:lang w:eastAsia="zh-CN"/>
        </w:rPr>
        <w:t>management</w:t>
      </w:r>
      <w:r w:rsidR="00BC569A">
        <w:rPr>
          <w:lang w:eastAsia="zh-CN"/>
        </w:rPr>
        <w:t xml:space="preserve"> </w:t>
      </w:r>
      <w:r w:rsidRPr="00926D4D">
        <w:t>MnS to receive 5GC NF alarms.</w:t>
      </w:r>
    </w:p>
    <w:p w14:paraId="231174DA" w14:textId="73770239" w:rsidR="000679C4" w:rsidRPr="00926D4D" w:rsidRDefault="00BC569A" w:rsidP="00660CEB">
      <w:pPr>
        <w:pStyle w:val="TH"/>
      </w:pPr>
      <w:r>
        <w:rPr>
          <w:noProof/>
          <w:lang w:val="en-US" w:eastAsia="zh-CN"/>
        </w:rPr>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bookmarkStart w:id="1049" w:name="_CRFigure7_3_21"/>
      <w:r w:rsidRPr="00926D4D">
        <w:t xml:space="preserve">Figure </w:t>
      </w:r>
      <w:bookmarkEnd w:id="1049"/>
      <w:r w:rsidRPr="00926D4D">
        <w:rPr>
          <w:lang w:eastAsia="zh-CN"/>
        </w:rPr>
        <w:t>7.3.2-</w:t>
      </w:r>
      <w:r w:rsidRPr="00926D4D">
        <w:t>1: EDN NF performance impacted by 5GC NF alarm</w:t>
      </w:r>
    </w:p>
    <w:p w14:paraId="31B0C6D5" w14:textId="0C38EA8D" w:rsidR="000679C4" w:rsidRDefault="000679C4" w:rsidP="00660CEB">
      <w:pPr>
        <w:pStyle w:val="B10"/>
      </w:pPr>
      <w:r w:rsidRPr="00926D4D">
        <w:t>1. ECSP</w:t>
      </w:r>
      <w:bookmarkStart w:id="1050" w:name="OLE_LINK421"/>
      <w:r w:rsidR="00BC569A" w:rsidRPr="00BC569A">
        <w:t xml:space="preserve"> </w:t>
      </w:r>
      <w:r w:rsidR="00BC569A">
        <w:t xml:space="preserve">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w:t>
      </w:r>
      <w:bookmarkStart w:id="1051" w:name="OLE_LINK413"/>
      <w:bookmarkStart w:id="1052" w:name="OLE_LINK22"/>
      <w:bookmarkStart w:id="1053" w:name="OLE_LINK417"/>
      <w:r w:rsidR="00BC569A">
        <w:t>NtfSubscriptionControl</w:t>
      </w:r>
      <w:bookmarkEnd w:id="1051"/>
      <w:bookmarkEnd w:id="1052"/>
      <w:r w:rsidR="00BC569A">
        <w:t xml:space="preserve"> </w:t>
      </w:r>
      <w:bookmarkEnd w:id="1053"/>
      <w:r w:rsidR="00BC569A">
        <w:t xml:space="preserve">IOC </w:t>
      </w:r>
      <w:r w:rsidR="00BC569A" w:rsidRPr="00926D4D">
        <w:t>(see TS 28.</w:t>
      </w:r>
      <w:r w:rsidR="00BC569A">
        <w:t>622</w:t>
      </w:r>
      <w:r w:rsidR="00BC569A" w:rsidRPr="00926D4D">
        <w:t xml:space="preserve"> [</w:t>
      </w:r>
      <w:r w:rsidR="00BC569A">
        <w:t>4</w:t>
      </w:r>
      <w:r w:rsidR="00BC569A" w:rsidRPr="00926D4D">
        <w:t>])</w:t>
      </w:r>
      <w:bookmarkEnd w:id="1050"/>
      <w:r w:rsidRPr="00926D4D">
        <w:t xml:space="preserve"> </w:t>
      </w:r>
      <w:bookmarkStart w:id="1054" w:name="OLE_LINK214"/>
      <w:r w:rsidR="00BC569A">
        <w:t xml:space="preserve">including </w:t>
      </w:r>
      <w:bookmarkStart w:id="1055" w:name="OLE_LINK210"/>
      <w:r w:rsidR="00BC569A" w:rsidRPr="00E264DC">
        <w:t>notificationTypes</w:t>
      </w:r>
      <w:bookmarkEnd w:id="1055"/>
      <w:r w:rsidR="00BC569A" w:rsidRPr="00E264DC">
        <w:t xml:space="preserve"> </w:t>
      </w:r>
      <w:bookmarkStart w:id="1056" w:name="OLE_LINK422"/>
      <w:r w:rsidR="00BC569A" w:rsidRPr="00E264DC">
        <w:t>related to</w:t>
      </w:r>
      <w:bookmarkEnd w:id="1056"/>
      <w:r w:rsidR="00BC569A" w:rsidRPr="00E264DC">
        <w:t xml:space="preserve"> </w:t>
      </w:r>
      <w:r w:rsidR="00BC569A">
        <w:t xml:space="preserve">the </w:t>
      </w:r>
      <w:r w:rsidR="00BC569A" w:rsidRPr="00E264DC">
        <w:t xml:space="preserve">fault management as defined in </w:t>
      </w:r>
      <w:r w:rsidR="00BC569A" w:rsidRPr="00926D4D">
        <w:t>TS 28</w:t>
      </w:r>
      <w:r w:rsidR="00BC569A">
        <w:t>.111 [21]</w:t>
      </w:r>
      <w:bookmarkEnd w:id="1054"/>
      <w:r w:rsidR="00BC569A">
        <w:t xml:space="preserve"> </w:t>
      </w:r>
      <w:r w:rsidRPr="00926D4D">
        <w:t>to subscribe 5GC NFs (</w:t>
      </w:r>
      <w:r w:rsidRPr="00AB4B47">
        <w:t>i.e.,</w:t>
      </w:r>
      <w:r w:rsidRPr="00926D4D">
        <w:t xml:space="preserve"> UPF, PCF, NEF, SCEF) </w:t>
      </w:r>
      <w:r w:rsidR="00BC569A">
        <w:t xml:space="preserve">related </w:t>
      </w:r>
      <w:r w:rsidRPr="00926D4D">
        <w:t>alarms.</w:t>
      </w:r>
    </w:p>
    <w:p w14:paraId="66FA4D86" w14:textId="77777777" w:rsidR="00BC569A" w:rsidRDefault="00BC569A" w:rsidP="00BC569A">
      <w:pPr>
        <w:pStyle w:val="B10"/>
        <w:rPr>
          <w:lang w:eastAsia="zh-CN"/>
        </w:rPr>
      </w:pPr>
      <w:r>
        <w:t xml:space="preserve">2. </w:t>
      </w:r>
      <w:bookmarkStart w:id="1057" w:name="OLE_LINK418"/>
      <w:r>
        <w:t>PLMN management system</w:t>
      </w:r>
      <w:bookmarkEnd w:id="1057"/>
      <w:r>
        <w:t xml:space="preserve"> </w:t>
      </w:r>
      <w:r w:rsidRPr="00926D4D">
        <w:rPr>
          <w:lang w:eastAsia="zh-CN"/>
        </w:rPr>
        <w:t xml:space="preserve">creates the MOI for </w:t>
      </w:r>
      <w:bookmarkStart w:id="1058" w:name="OLE_LINK419"/>
      <w:r>
        <w:t xml:space="preserve">NtfSubscriptionControl </w:t>
      </w:r>
      <w:bookmarkEnd w:id="1058"/>
      <w:r w:rsidRPr="00926D4D">
        <w:rPr>
          <w:lang w:eastAsia="zh-CN"/>
        </w:rPr>
        <w:t>IOC.</w:t>
      </w:r>
    </w:p>
    <w:p w14:paraId="3FCFAE14" w14:textId="7856FAB8" w:rsidR="00BC569A" w:rsidRPr="00926D4D" w:rsidRDefault="00BC569A" w:rsidP="00660CEB">
      <w:pPr>
        <w:pStyle w:val="B10"/>
      </w:pPr>
      <w:r>
        <w:rPr>
          <w:lang w:eastAsia="zh-CN"/>
        </w:rPr>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093542EB" w:rsidR="000679C4" w:rsidRPr="00926D4D" w:rsidRDefault="00BC569A" w:rsidP="00660CEB">
      <w:pPr>
        <w:pStyle w:val="B10"/>
      </w:pPr>
      <w:r>
        <w:t>4</w:t>
      </w:r>
      <w:r w:rsidR="000679C4" w:rsidRPr="00926D4D">
        <w:t>. PLMN management system detects the 5GC NF alarms.</w:t>
      </w:r>
    </w:p>
    <w:p w14:paraId="5F95FCC1" w14:textId="658B2B98" w:rsidR="000679C4" w:rsidRPr="00926D4D" w:rsidRDefault="00BC569A"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059" w:name="_CR7_3_3"/>
      <w:bookmarkStart w:id="1060" w:name="_Toc96612093"/>
      <w:bookmarkStart w:id="1061" w:name="_Toc96936231"/>
      <w:bookmarkStart w:id="1062" w:name="_Toc96936489"/>
      <w:bookmarkStart w:id="1063" w:name="_Toc202520508"/>
      <w:bookmarkEnd w:id="1059"/>
      <w:r w:rsidRPr="00926D4D">
        <w:t>7.3.3</w:t>
      </w:r>
      <w:r w:rsidRPr="00926D4D">
        <w:tab/>
        <w:t>5GC NF issues resulted from EDN NF alarms</w:t>
      </w:r>
      <w:bookmarkEnd w:id="1060"/>
      <w:bookmarkEnd w:id="1061"/>
      <w:bookmarkEnd w:id="1062"/>
      <w:bookmarkEnd w:id="1063"/>
    </w:p>
    <w:p w14:paraId="7CDD1C19" w14:textId="27144C20"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C569A">
        <w:t>management</w:t>
      </w:r>
      <w:r w:rsidR="00BC569A" w:rsidRPr="00926D4D">
        <w:t xml:space="preserve"> </w:t>
      </w:r>
      <w:r w:rsidRPr="00926D4D">
        <w:t xml:space="preserve">MnS to receive EDN NF alarms. </w:t>
      </w:r>
    </w:p>
    <w:p w14:paraId="498BD628" w14:textId="4A2A165A" w:rsidR="000679C4" w:rsidRPr="00926D4D" w:rsidRDefault="00BC569A" w:rsidP="00660CEB">
      <w:pPr>
        <w:pStyle w:val="TH"/>
      </w:pPr>
      <w:r>
        <w:rPr>
          <w:noProof/>
          <w:lang w:val="en-US" w:eastAsia="zh-CN"/>
        </w:rPr>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064" w:name="_CRFigure7_3_31"/>
      <w:r w:rsidRPr="00926D4D">
        <w:t xml:space="preserve">Figure </w:t>
      </w:r>
      <w:bookmarkEnd w:id="1064"/>
      <w:r w:rsidRPr="00926D4D">
        <w:rPr>
          <w:lang w:eastAsia="zh-CN"/>
        </w:rPr>
        <w:t>7.3.3-</w:t>
      </w:r>
      <w:r w:rsidRPr="00926D4D">
        <w:t>1: 5GC NF issues resulted from EDN NF alarms</w:t>
      </w:r>
    </w:p>
    <w:p w14:paraId="604E68E4" w14:textId="792B1C8A" w:rsidR="000679C4" w:rsidRDefault="000679C4" w:rsidP="00660CEB">
      <w:pPr>
        <w:pStyle w:val="B10"/>
      </w:pPr>
      <w:r w:rsidRPr="00926D4D">
        <w:t xml:space="preserve">1. </w:t>
      </w:r>
      <w:r w:rsidR="00BC569A">
        <w:t xml:space="preserve">PLMN management system 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NtfSubscriptionControl IOC </w:t>
      </w:r>
      <w:r w:rsidR="00BC569A" w:rsidRPr="00926D4D">
        <w:t>(see TS 28.</w:t>
      </w:r>
      <w:r w:rsidR="00BC569A">
        <w:t>622</w:t>
      </w:r>
      <w:r w:rsidR="00BC569A" w:rsidRPr="00926D4D">
        <w:t xml:space="preserve"> [</w:t>
      </w:r>
      <w:r w:rsidR="00BC569A">
        <w:t>4</w:t>
      </w:r>
      <w:r w:rsidR="00BC569A" w:rsidRPr="00926D4D">
        <w:t>])</w:t>
      </w:r>
      <w:r w:rsidRPr="00926D4D">
        <w:t xml:space="preserve"> </w:t>
      </w:r>
      <w:r w:rsidR="00BC569A">
        <w:t xml:space="preserve">including </w:t>
      </w:r>
      <w:r w:rsidR="00BC569A" w:rsidRPr="00BC569A">
        <w:t xml:space="preserve">notificationTypes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 xml:space="preserve">.111 [11] </w:t>
      </w:r>
      <w:r w:rsidRPr="00926D4D">
        <w:t>to subscribe EDN NFs (</w:t>
      </w:r>
      <w:r w:rsidRPr="00AB4B47">
        <w:t>i.e.,</w:t>
      </w:r>
      <w:r w:rsidRPr="00926D4D">
        <w:t xml:space="preserve"> EAS, EES, ECS) </w:t>
      </w:r>
      <w:r w:rsidR="00BC569A">
        <w:t xml:space="preserve">related </w:t>
      </w:r>
      <w:r w:rsidRPr="00926D4D">
        <w:t>alarms.</w:t>
      </w:r>
    </w:p>
    <w:p w14:paraId="3C4F614E" w14:textId="77777777" w:rsidR="00BC569A" w:rsidRDefault="00BC569A" w:rsidP="00BC569A">
      <w:pPr>
        <w:pStyle w:val="B10"/>
        <w:rPr>
          <w:lang w:eastAsia="zh-CN"/>
        </w:rPr>
      </w:pPr>
      <w:r>
        <w:t xml:space="preserve">2. ECSP management system </w:t>
      </w:r>
      <w:r w:rsidRPr="00926D4D">
        <w:rPr>
          <w:lang w:eastAsia="zh-CN"/>
        </w:rPr>
        <w:t xml:space="preserve">creates the MOI for </w:t>
      </w:r>
      <w:r>
        <w:t xml:space="preserve">NtfSubscriptionControl </w:t>
      </w:r>
      <w:r w:rsidRPr="00926D4D">
        <w:rPr>
          <w:lang w:eastAsia="zh-CN"/>
        </w:rPr>
        <w:t>IOC.</w:t>
      </w:r>
    </w:p>
    <w:p w14:paraId="3C7D8C6E" w14:textId="49410086" w:rsidR="00BC569A" w:rsidRPr="00926D4D" w:rsidRDefault="00BC569A" w:rsidP="00660CE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4DEEB223" w:rsidR="000679C4" w:rsidRPr="00926D4D" w:rsidRDefault="00BC569A"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5B2B4ABB" w:rsidR="000679C4" w:rsidRPr="00926D4D" w:rsidRDefault="00BC569A" w:rsidP="00660CEB">
      <w:pPr>
        <w:pStyle w:val="B10"/>
      </w:pPr>
      <w:r>
        <w:t>5</w:t>
      </w:r>
      <w:r w:rsidR="000679C4" w:rsidRPr="00926D4D">
        <w:t xml:space="preserve">. </w:t>
      </w:r>
      <w:r>
        <w:t>ESCP</w:t>
      </w:r>
      <w:r w:rsidRPr="00926D4D" w:rsidDel="00BC569A">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065" w:name="_CR7_4"/>
      <w:bookmarkStart w:id="1066" w:name="_Toc96612094"/>
      <w:bookmarkStart w:id="1067" w:name="_Toc96936232"/>
      <w:bookmarkStart w:id="1068" w:name="_Toc96936490"/>
      <w:bookmarkStart w:id="1069" w:name="_Toc202520509"/>
      <w:bookmarkEnd w:id="1065"/>
      <w:r w:rsidRPr="00926D4D">
        <w:t>7.4</w:t>
      </w:r>
      <w:r w:rsidRPr="00926D4D">
        <w:tab/>
        <w:t>Provisioning</w:t>
      </w:r>
      <w:bookmarkEnd w:id="1066"/>
      <w:bookmarkEnd w:id="1067"/>
      <w:bookmarkEnd w:id="1068"/>
      <w:bookmarkEnd w:id="1069"/>
    </w:p>
    <w:p w14:paraId="12FB4692" w14:textId="1CF9E5E9" w:rsidR="005F2C87" w:rsidRPr="00926D4D" w:rsidRDefault="005F2C87" w:rsidP="00660CEB">
      <w:pPr>
        <w:pStyle w:val="Heading3"/>
      </w:pPr>
      <w:bookmarkStart w:id="1070" w:name="_CR7_4_1"/>
      <w:bookmarkStart w:id="1071" w:name="_Toc96612095"/>
      <w:bookmarkStart w:id="1072" w:name="_Toc96936233"/>
      <w:bookmarkStart w:id="1073" w:name="_Toc96936491"/>
      <w:bookmarkStart w:id="1074" w:name="_Toc202520510"/>
      <w:bookmarkEnd w:id="1070"/>
      <w:r w:rsidRPr="00926D4D">
        <w:t>7.4.1</w:t>
      </w:r>
      <w:r w:rsidRPr="00926D4D">
        <w:tab/>
        <w:t>Description</w:t>
      </w:r>
      <w:bookmarkEnd w:id="1071"/>
      <w:bookmarkEnd w:id="1072"/>
      <w:bookmarkEnd w:id="1073"/>
      <w:bookmarkEnd w:id="1074"/>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075" w:name="_CR7_4_2"/>
      <w:bookmarkStart w:id="1076" w:name="_Toc96612096"/>
      <w:bookmarkStart w:id="1077" w:name="_Toc96936234"/>
      <w:bookmarkStart w:id="1078" w:name="_Toc96936492"/>
      <w:bookmarkStart w:id="1079" w:name="_Toc202520511"/>
      <w:bookmarkEnd w:id="1075"/>
      <w:r w:rsidRPr="00926D4D">
        <w:t>7.4.2</w:t>
      </w:r>
      <w:r w:rsidRPr="00926D4D">
        <w:tab/>
        <w:t>Configuration needed for EAS registration</w:t>
      </w:r>
      <w:bookmarkEnd w:id="1076"/>
      <w:bookmarkEnd w:id="1077"/>
      <w:bookmarkEnd w:id="1078"/>
      <w:bookmarkEnd w:id="1079"/>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7" type="#_x0000_t75" style="width:309.95pt;height:96.4pt" o:ole="">
            <v:imagedata r:id="rId71" o:title=""/>
          </v:shape>
          <o:OLEObject Type="Embed" ProgID="Visio.Drawing.15" ShapeID="_x0000_i1047" DrawAspect="Content" ObjectID="_1813133039" r:id="rId72"/>
        </w:object>
      </w:r>
    </w:p>
    <w:p w14:paraId="3BD17DB0" w14:textId="46FAAB27" w:rsidR="005F2C87" w:rsidRPr="00926D4D" w:rsidRDefault="005F2C87" w:rsidP="00660CEB">
      <w:pPr>
        <w:pStyle w:val="TF"/>
      </w:pPr>
      <w:bookmarkStart w:id="1080" w:name="_CRFigure7_4_21"/>
      <w:r w:rsidRPr="00926D4D">
        <w:t xml:space="preserve">Figure </w:t>
      </w:r>
      <w:bookmarkEnd w:id="1080"/>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081" w:name="_CR7_4_3"/>
      <w:bookmarkStart w:id="1082" w:name="_Toc96612097"/>
      <w:bookmarkStart w:id="1083" w:name="_Toc96936235"/>
      <w:bookmarkStart w:id="1084" w:name="_Toc96936493"/>
      <w:bookmarkStart w:id="1085" w:name="_Toc202520512"/>
      <w:bookmarkEnd w:id="1081"/>
      <w:r w:rsidRPr="00926D4D">
        <w:t>7.4.3</w:t>
      </w:r>
      <w:r w:rsidRPr="00926D4D">
        <w:tab/>
        <w:t>EDN NF 5GC connection provisioning</w:t>
      </w:r>
      <w:bookmarkEnd w:id="1082"/>
      <w:bookmarkEnd w:id="1083"/>
      <w:bookmarkEnd w:id="1084"/>
      <w:bookmarkEnd w:id="10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8" type="#_x0000_t75" style="width:375.25pt;height:389.9pt" o:ole="">
            <v:imagedata r:id="rId73" o:title=""/>
          </v:shape>
          <o:OLEObject Type="Embed" ProgID="Visio.Drawing.15" ShapeID="_x0000_i1048" DrawAspect="Content" ObjectID="_1813133040" r:id="rId74"/>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086" w:name="_CRFigure7_4_31"/>
      <w:r w:rsidRPr="00926D4D">
        <w:t xml:space="preserve">Figure </w:t>
      </w:r>
      <w:bookmarkEnd w:id="1086"/>
      <w:r w:rsidRPr="00926D4D">
        <w:rPr>
          <w:lang w:eastAsia="zh-CN"/>
        </w:rPr>
        <w:t>7.4.3-</w:t>
      </w:r>
      <w:r w:rsidRPr="00926D4D">
        <w:t>1: EDN NF to access 5GC NF</w:t>
      </w:r>
    </w:p>
    <w:p w14:paraId="5A319187" w14:textId="77777777" w:rsidR="007F2F93" w:rsidRPr="00926D4D" w:rsidRDefault="007F2F93" w:rsidP="007F2F93">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t xml:space="preserve">(see clause 5.3.119 in TS 28.541 [3])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0348FA31" w14:textId="77777777" w:rsidR="00B90CB5" w:rsidRPr="00926D4D" w:rsidRDefault="00B90CB5" w:rsidP="00B90CB5">
      <w:pPr>
        <w:pStyle w:val="B2"/>
      </w:pPr>
      <w:r w:rsidRPr="00926D4D">
        <w:t>5.3 ECSP management system performs the following configuration operations:</w:t>
      </w:r>
    </w:p>
    <w:p w14:paraId="21B2DD0E"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 xml:space="preserve">MOI </w:t>
      </w:r>
      <w:r>
        <w:t xml:space="preserve">(name contained by EASFunction) </w:t>
      </w:r>
      <w:r w:rsidRPr="00926D4D">
        <w:t>with the PCF DN.</w:t>
      </w:r>
    </w:p>
    <w:p w14:paraId="65D735D9"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 xml:space="preserve">MOI </w:t>
      </w:r>
      <w:r>
        <w:t xml:space="preserve">(name contained by EESFunction) </w:t>
      </w:r>
      <w:r w:rsidRPr="00926D4D">
        <w:t>with the PCF DN.</w:t>
      </w:r>
    </w:p>
    <w:p w14:paraId="0C39C13E"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MOI with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0713BEDB" w14:textId="77777777" w:rsidR="00AE6FA6" w:rsidRPr="00926D4D" w:rsidRDefault="00AE6FA6" w:rsidP="00AE6FA6">
      <w:pPr>
        <w:pStyle w:val="B2"/>
      </w:pPr>
      <w:bookmarkStart w:id="1087" w:name="_CR7_4_4"/>
      <w:bookmarkStart w:id="1088" w:name="_Toc96612098"/>
      <w:bookmarkStart w:id="1089" w:name="_Toc96936236"/>
      <w:bookmarkStart w:id="1090" w:name="_Toc96936494"/>
      <w:bookmarkEnd w:id="1087"/>
      <w:r w:rsidRPr="00926D4D">
        <w:t>8.3 ECSP management system performs the following configuration operations:</w:t>
      </w:r>
    </w:p>
    <w:p w14:paraId="1B8D9B25" w14:textId="77777777" w:rsidR="00AE6FA6" w:rsidRPr="00926D4D" w:rsidRDefault="00AE6FA6" w:rsidP="00AE6FA6">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t>
      </w:r>
      <w:r>
        <w:t xml:space="preserve">(name contained by EASFuntion) </w:t>
      </w:r>
      <w:r w:rsidRPr="00926D4D">
        <w:t>with the NEF DN.</w:t>
      </w:r>
    </w:p>
    <w:p w14:paraId="2285AE23" w14:textId="77777777" w:rsidR="00AE6FA6" w:rsidRPr="00926D4D" w:rsidRDefault="00AE6FA6" w:rsidP="00AE6FA6">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t>
      </w:r>
      <w:r>
        <w:t xml:space="preserve">(name contained by EESFuntion) </w:t>
      </w:r>
      <w:r w:rsidRPr="00926D4D">
        <w:t>with the NEF DN.</w:t>
      </w:r>
    </w:p>
    <w:p w14:paraId="7D764A6E" w14:textId="77777777" w:rsidR="00AE6FA6" w:rsidRPr="00926D4D" w:rsidRDefault="00AE6FA6" w:rsidP="00AE6FA6">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Pr>
          <w:lang w:eastAsia="zh-CN"/>
        </w:rPr>
        <w:t xml:space="preserve">(name contained by ECSFunction) </w:t>
      </w:r>
      <w:r w:rsidRPr="00926D4D">
        <w:t xml:space="preserve">with the NEF DN. </w:t>
      </w:r>
    </w:p>
    <w:p w14:paraId="1027D993" w14:textId="577B94D3" w:rsidR="005F2C87" w:rsidRPr="00926D4D" w:rsidRDefault="005F2C87" w:rsidP="00660CEB">
      <w:pPr>
        <w:pStyle w:val="Heading3"/>
      </w:pPr>
      <w:bookmarkStart w:id="1091" w:name="_Toc202520513"/>
      <w:r w:rsidRPr="00926D4D">
        <w:t>7.4.4</w:t>
      </w:r>
      <w:r w:rsidRPr="00926D4D">
        <w:tab/>
        <w:t>EAS to connect to UPF</w:t>
      </w:r>
      <w:bookmarkEnd w:id="1088"/>
      <w:bookmarkEnd w:id="1089"/>
      <w:bookmarkEnd w:id="1090"/>
      <w:bookmarkEnd w:id="1091"/>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15F0CD84" w14:textId="0368EF5C" w:rsidR="00525B0D" w:rsidRPr="00926D4D" w:rsidRDefault="00525B0D" w:rsidP="00525B0D">
      <w:pPr>
        <w:pStyle w:val="B10"/>
      </w:pPr>
      <w:r w:rsidRPr="00926D4D">
        <w:t>-</w:t>
      </w:r>
      <w:r w:rsidRPr="00926D4D">
        <w:tab/>
        <w:t>ECM connection type: indicate the user plane connection</w:t>
      </w:r>
    </w:p>
    <w:p w14:paraId="52090A62" w14:textId="77777777" w:rsidR="00525B0D" w:rsidRPr="00926D4D" w:rsidRDefault="00525B0D" w:rsidP="00525B0D">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49" type="#_x0000_t75" style="width:460.05pt;height:433.2pt" o:ole="">
            <v:imagedata r:id="rId75" o:title=""/>
          </v:shape>
          <o:OLEObject Type="Embed" ProgID="Visio.Drawing.15" ShapeID="_x0000_i1049" DrawAspect="Content" ObjectID="_1813133041" r:id="rId76"/>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092" w:name="_CRFigure7_4_41"/>
      <w:r w:rsidRPr="00CB4C8C">
        <w:t xml:space="preserve">Figure </w:t>
      </w:r>
      <w:bookmarkEnd w:id="1092"/>
      <w:r>
        <w:rPr>
          <w:lang w:eastAsia="zh-CN"/>
        </w:rPr>
        <w:t>7.4.4</w:t>
      </w:r>
      <w:r w:rsidRPr="00CB4C8C">
        <w:rPr>
          <w:lang w:eastAsia="zh-CN"/>
        </w:rPr>
        <w:t>-</w:t>
      </w:r>
      <w:r w:rsidRPr="00CB4C8C">
        <w:t xml:space="preserve">1: </w:t>
      </w:r>
      <w:r>
        <w:t>EAS to connect to UPF</w:t>
      </w:r>
    </w:p>
    <w:p w14:paraId="5CED9DCE" w14:textId="77777777" w:rsidR="007A6D6B" w:rsidRDefault="007A6D6B" w:rsidP="007A6D6B">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Pr="002322AF">
        <w:rPr>
          <w:lang w:eastAsia="zh-CN"/>
        </w:rPr>
        <w:t>EcmConnectionInfo</w:t>
      </w:r>
      <w:r>
        <w:t xml:space="preserve"> </w:t>
      </w:r>
      <w:r>
        <w:rPr>
          <w:lang w:eastAsia="zh-CN"/>
        </w:rPr>
        <w:t>IOC (see clause 5.3.119 in TS 28.541[3])</w:t>
      </w:r>
      <w:r w:rsidRPr="00CB4C8C">
        <w:t xml:space="preserve"> </w:t>
      </w:r>
      <w:r w:rsidRPr="00CB4C8C">
        <w:rPr>
          <w:lang w:eastAsia="zh-CN"/>
        </w:rPr>
        <w:t>to</w:t>
      </w:r>
      <w:r>
        <w:t xml:space="preserve"> request PLMN management system to connect the EAS </w:t>
      </w:r>
      <w:r>
        <w:rPr>
          <w:lang w:eastAsia="zh-CN"/>
        </w:rPr>
        <w:t>or the reserved resource for EAS</w:t>
      </w:r>
      <w:r>
        <w:t xml:space="preserve"> to an UPF. </w:t>
      </w:r>
      <w:r w:rsidRPr="002322AF">
        <w:t>EcmConnectionInfo</w:t>
      </w:r>
      <w:r w:rsidRPr="00CB4C8C">
        <w:t xml:space="preserve"> </w:t>
      </w:r>
      <w:r>
        <w:t xml:space="preserve">includes EAS IP address, </w:t>
      </w:r>
      <w:r>
        <w:rPr>
          <w:lang w:eastAsia="zh-CN"/>
        </w:rPr>
        <w:t xml:space="preserve">or the IP </w:t>
      </w:r>
      <w:r w:rsidRPr="00926D4D">
        <w:rPr>
          <w:lang w:eastAsia="zh-CN"/>
        </w:rPr>
        <w:t>address</w:t>
      </w:r>
      <w:r>
        <w:rPr>
          <w:lang w:eastAsia="zh-CN"/>
        </w:rPr>
        <w:t xml:space="preserve"> of the reserved resource for EAS</w:t>
      </w:r>
      <w:r>
        <w:t xml:space="preserve">, EAS service area , </w:t>
      </w:r>
      <w:r w:rsidRPr="002322AF">
        <w:t>EDN service area</w:t>
      </w:r>
      <w:r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4F7859D" w14:textId="6BB34D0C" w:rsidR="00174348" w:rsidRDefault="00174348" w:rsidP="00174348">
      <w:pPr>
        <w:pStyle w:val="B10"/>
      </w:pPr>
      <w:r>
        <w:t xml:space="preserve">6. ECSP management system create EP_N6 MOI with EAS IP address in </w:t>
      </w:r>
      <w:r w:rsidRPr="004F7679">
        <w:rPr>
          <w:rFonts w:ascii="Courier New" w:hAnsi="Courier New" w:cs="Courier New"/>
          <w:sz w:val="18"/>
          <w:szCs w:val="18"/>
        </w:rPr>
        <w:t>localAddress</w:t>
      </w:r>
      <w:r w:rsidRPr="00AE49D5">
        <w:rPr>
          <w:lang w:eastAsia="zh-CN"/>
        </w:rPr>
        <w:t xml:space="preserve"> </w:t>
      </w:r>
      <w:r>
        <w:rPr>
          <w:lang w:eastAsia="zh-CN"/>
        </w:rPr>
        <w:t>or the reserved resource for EAS</w:t>
      </w:r>
      <w:r>
        <w:t xml:space="preserve">, and UPF IP address in </w:t>
      </w:r>
      <w:r w:rsidRPr="004F7679">
        <w:rPr>
          <w:rFonts w:ascii="Courier New" w:hAnsi="Courier New" w:cs="Courier New"/>
          <w:sz w:val="18"/>
          <w:szCs w:val="18"/>
        </w:rPr>
        <w:t>remoteAddress</w:t>
      </w:r>
      <w:r>
        <w:t xml:space="preserve">, </w:t>
      </w:r>
      <w:r w:rsidRPr="002A3339">
        <w:t xml:space="preserve">and configure the </w:t>
      </w:r>
      <w:r w:rsidRPr="002A3339">
        <w:rPr>
          <w:rFonts w:ascii="Courier New" w:hAnsi="Courier New" w:cs="Courier New"/>
          <w:sz w:val="18"/>
          <w:szCs w:val="18"/>
        </w:rPr>
        <w:t>farEndEntity</w:t>
      </w:r>
      <w:r w:rsidRPr="002A3339">
        <w:t xml:space="preserve"> </w:t>
      </w:r>
      <w:r>
        <w:t>of</w:t>
      </w:r>
      <w:r w:rsidRPr="002A3339">
        <w:t xml:space="preserve"> EP_N6 with the UPF</w:t>
      </w:r>
      <w:r>
        <w:t>Function</w:t>
      </w:r>
      <w:r w:rsidRPr="002A3339">
        <w:t xml:space="preserve"> DN.</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093"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09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094"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09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09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09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096"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096"/>
      <w:r>
        <w:t>.</w:t>
      </w:r>
    </w:p>
    <w:p w14:paraId="0F9E8AAB" w14:textId="589FC124" w:rsidR="004C33ED" w:rsidRDefault="004C33ED" w:rsidP="004C33ED">
      <w:pPr>
        <w:pStyle w:val="B2"/>
      </w:pPr>
      <w:r>
        <w:t>1</w:t>
      </w:r>
      <w:r w:rsidRPr="002322AF">
        <w:t>0</w:t>
      </w:r>
      <w:r>
        <w:t xml:space="preserve">.4. ECSP management system create EP_N6 MOI with EAS IP address </w:t>
      </w:r>
      <w:r>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 xml:space="preserve">, and configure the </w:t>
      </w:r>
      <w:r w:rsidRPr="002A3339">
        <w:rPr>
          <w:rFonts w:ascii="Courier New" w:hAnsi="Courier New" w:cs="Courier New"/>
          <w:sz w:val="18"/>
          <w:szCs w:val="18"/>
        </w:rPr>
        <w:t>farEndEntity</w:t>
      </w:r>
      <w:r>
        <w:t xml:space="preserve"> of EP_N6 with the UPFFunction DN.</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097" w:name="_CR7_5"/>
      <w:bookmarkStart w:id="1098" w:name="_Toc146025899"/>
      <w:bookmarkStart w:id="1099" w:name="_Toc202520514"/>
      <w:bookmarkEnd w:id="1097"/>
      <w:r w:rsidRPr="00926D4D">
        <w:t>7.</w:t>
      </w:r>
      <w:r>
        <w:t>5</w:t>
      </w:r>
      <w:r w:rsidRPr="00926D4D">
        <w:tab/>
      </w:r>
      <w:r>
        <w:t>Federation</w:t>
      </w:r>
      <w:r w:rsidRPr="00926D4D">
        <w:t xml:space="preserve"> management</w:t>
      </w:r>
      <w:bookmarkEnd w:id="1098"/>
      <w:bookmarkEnd w:id="1099"/>
    </w:p>
    <w:p w14:paraId="2673ABAE" w14:textId="74721511" w:rsidR="00153709" w:rsidRPr="00926D4D" w:rsidRDefault="00153709" w:rsidP="00153709">
      <w:pPr>
        <w:pStyle w:val="Heading3"/>
      </w:pPr>
      <w:bookmarkStart w:id="1100" w:name="_CR7_5_1"/>
      <w:bookmarkStart w:id="1101" w:name="_Toc146025900"/>
      <w:bookmarkStart w:id="1102" w:name="_Toc202520515"/>
      <w:bookmarkEnd w:id="1100"/>
      <w:r w:rsidRPr="00926D4D">
        <w:t>7.</w:t>
      </w:r>
      <w:r>
        <w:t>5</w:t>
      </w:r>
      <w:r w:rsidRPr="00926D4D">
        <w:t>.1</w:t>
      </w:r>
      <w:r w:rsidRPr="00926D4D">
        <w:tab/>
        <w:t>Description</w:t>
      </w:r>
      <w:bookmarkEnd w:id="1101"/>
      <w:bookmarkEnd w:id="110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103" w:name="_CR7_5_2"/>
      <w:bookmarkStart w:id="1104" w:name="_Toc146025901"/>
      <w:bookmarkStart w:id="1105" w:name="_Toc202520516"/>
      <w:bookmarkEnd w:id="1103"/>
      <w:r w:rsidRPr="00926D4D">
        <w:t>7.</w:t>
      </w:r>
      <w:r>
        <w:t>5</w:t>
      </w:r>
      <w:r w:rsidRPr="00926D4D">
        <w:t>.2</w:t>
      </w:r>
      <w:r w:rsidRPr="00926D4D">
        <w:tab/>
      </w:r>
      <w:bookmarkEnd w:id="1104"/>
      <w:r>
        <w:rPr>
          <w:rStyle w:val="Heading3Char"/>
        </w:rPr>
        <w:t>Edge Federation Establishment</w:t>
      </w:r>
      <w:bookmarkEnd w:id="1105"/>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0" type="#_x0000_t75" style="width:441.75pt;height:542.45pt" o:ole="">
            <v:imagedata r:id="rId77" o:title=""/>
          </v:shape>
          <o:OLEObject Type="Embed" ProgID="Visio.Drawing.15" ShapeID="_x0000_i1050" DrawAspect="Content" ObjectID="_1813133042" r:id="rId78"/>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106" w:name="_CR7_5_3"/>
      <w:bookmarkStart w:id="1107" w:name="_Toc202520517"/>
      <w:bookmarkEnd w:id="1106"/>
      <w:r w:rsidRPr="00926D4D">
        <w:t>7.</w:t>
      </w:r>
      <w:r>
        <w:t>5</w:t>
      </w:r>
      <w:r w:rsidRPr="00926D4D">
        <w:t>.</w:t>
      </w:r>
      <w:r>
        <w:t>3</w:t>
      </w:r>
      <w:r w:rsidRPr="00926D4D">
        <w:tab/>
      </w:r>
      <w:r>
        <w:t>Federated EAS Deployment</w:t>
      </w:r>
      <w:bookmarkEnd w:id="1107"/>
    </w:p>
    <w:p w14:paraId="1D7603FC" w14:textId="5C675087" w:rsidR="00F571F6" w:rsidRPr="00926D4D" w:rsidRDefault="00F571F6" w:rsidP="00F571F6">
      <w:r w:rsidRPr="00926D4D">
        <w:t>Figure 7.</w:t>
      </w:r>
      <w:r>
        <w:t>5</w:t>
      </w:r>
      <w:r w:rsidRPr="00926D4D">
        <w:t>.2.1-1 dep</w:t>
      </w:r>
      <w:r>
        <w:t>icts a procedure that describes how a EAS is deployed on the Participating operator.</w:t>
      </w:r>
    </w:p>
    <w:p w14:paraId="5E3CF5CF" w14:textId="63D432B3" w:rsidR="00153709" w:rsidRPr="00926D4D" w:rsidRDefault="00DF0638" w:rsidP="00153709">
      <w:pPr>
        <w:pStyle w:val="TH"/>
      </w:pPr>
      <w:r>
        <w:object w:dxaOrig="13008" w:dyaOrig="5844" w14:anchorId="71ADF1FF">
          <v:shape id="_x0000_i1051" type="#_x0000_t75" style="width:481.4pt;height:217.2pt" o:ole="">
            <v:imagedata r:id="rId79" o:title=""/>
          </v:shape>
          <o:OLEObject Type="Embed" ProgID="Visio.Drawing.15" ShapeID="_x0000_i1051" DrawAspect="Content" ObjectID="_1813133043" r:id="rId80"/>
        </w:objec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108" w:name="_CR7_5_4"/>
      <w:bookmarkStart w:id="1109" w:name="_Toc202520518"/>
      <w:bookmarkEnd w:id="1108"/>
      <w:r w:rsidRPr="00926D4D">
        <w:t>7.</w:t>
      </w:r>
      <w:r>
        <w:t>5</w:t>
      </w:r>
      <w:r w:rsidRPr="00926D4D">
        <w:t>.</w:t>
      </w:r>
      <w:r>
        <w:t>4</w:t>
      </w:r>
      <w:r w:rsidRPr="00926D4D">
        <w:tab/>
      </w:r>
      <w:r>
        <w:t>Federated ECS Management</w:t>
      </w:r>
      <w:bookmarkEnd w:id="1109"/>
    </w:p>
    <w:p w14:paraId="7C3B242A" w14:textId="5EA9F5E3" w:rsidR="0078782B" w:rsidRPr="00926D4D" w:rsidRDefault="0078782B" w:rsidP="0078782B">
      <w:r w:rsidRPr="00926D4D">
        <w:t>Figure 7.</w:t>
      </w:r>
      <w:r>
        <w:t>5</w:t>
      </w:r>
      <w:r w:rsidRPr="00926D4D">
        <w:t>.2.1-1 dep</w:t>
      </w:r>
      <w:r>
        <w:t>icts a procedure that describes how a EAS is deployed on the Participating operator.</w:t>
      </w:r>
    </w:p>
    <w:p w14:paraId="1961B6F9" w14:textId="394AF5C8" w:rsidR="002636F3" w:rsidRPr="00926D4D" w:rsidRDefault="002636F3" w:rsidP="002636F3">
      <w:pPr>
        <w:pStyle w:val="TH"/>
      </w:pPr>
      <w:r w:rsidRPr="00BB2465">
        <w:t xml:space="preserve"> </w:t>
      </w:r>
      <w:r w:rsidR="00402A14">
        <w:object w:dxaOrig="8460" w:dyaOrig="4356" w14:anchorId="32C386BA">
          <v:shape id="_x0000_i1052" type="#_x0000_t75" style="width:424.05pt;height:217.85pt" o:ole="">
            <v:imagedata r:id="rId81" o:title=""/>
          </v:shape>
          <o:OLEObject Type="Embed" ProgID="Visio.Drawing.15" ShapeID="_x0000_i1052" DrawAspect="Content" ObjectID="_1813133044" r:id="rId82"/>
        </w:object>
      </w:r>
    </w:p>
    <w:p w14:paraId="54B52FB8" w14:textId="77777777" w:rsidR="002636F3" w:rsidRPr="00926D4D" w:rsidRDefault="002636F3" w:rsidP="002636F3">
      <w:pPr>
        <w:pStyle w:val="TF"/>
        <w:rPr>
          <w:lang w:eastAsia="zh-CN"/>
        </w:rPr>
      </w:pPr>
      <w:bookmarkStart w:id="1110" w:name="_CRFigure7_5_2_11"/>
      <w:r w:rsidRPr="00926D4D">
        <w:t xml:space="preserve">Figure </w:t>
      </w:r>
      <w:bookmarkEnd w:id="1110"/>
      <w:r w:rsidRPr="00926D4D">
        <w:rPr>
          <w:lang w:eastAsia="zh-CN"/>
        </w:rPr>
        <w:t>7.</w:t>
      </w:r>
      <w:r>
        <w:rPr>
          <w:lang w:eastAsia="zh-CN"/>
        </w:rPr>
        <w:t>5</w:t>
      </w:r>
      <w:r w:rsidRPr="00926D4D">
        <w:rPr>
          <w:lang w:eastAsia="zh-CN"/>
        </w:rPr>
        <w:t>.2.1-</w:t>
      </w:r>
      <w:r w:rsidRPr="00926D4D">
        <w:t xml:space="preserve">1: </w:t>
      </w:r>
      <w:r>
        <w:t>Federated ECS Management</w:t>
      </w:r>
    </w:p>
    <w:p w14:paraId="1FC09D15" w14:textId="74308E50" w:rsidR="005D6F53" w:rsidRPr="00347C7D" w:rsidRDefault="005D6F53" w:rsidP="005D6F53">
      <w:pPr>
        <w:pStyle w:val="B10"/>
        <w:rPr>
          <w:lang w:eastAsia="ja-JP"/>
        </w:rPr>
      </w:pPr>
      <w:r w:rsidRPr="00347C7D">
        <w:rPr>
          <w:lang w:eastAsia="ja-JP"/>
        </w:rPr>
        <w:t>1.</w:t>
      </w:r>
      <w:r w:rsidRPr="00347C7D">
        <w:rPr>
          <w:lang w:eastAsia="ja-JP"/>
        </w:rPr>
        <w:tab/>
      </w:r>
      <w:r>
        <w:rPr>
          <w:lang w:eastAsia="ja-JP"/>
        </w:rPr>
        <w:t>LO</w:t>
      </w:r>
      <w:r w:rsidRPr="00347C7D">
        <w:rPr>
          <w:lang w:eastAsia="ja-JP"/>
        </w:rPr>
        <w:t xml:space="preserve"> sends a createMOI request to </w:t>
      </w:r>
      <w:r>
        <w:rPr>
          <w:lang w:eastAsia="ja-JP"/>
        </w:rPr>
        <w:t>PO</w:t>
      </w:r>
      <w:r w:rsidRPr="00347C7D">
        <w:rPr>
          <w:lang w:eastAsia="ja-JP"/>
        </w:rPr>
        <w:t xml:space="preserve"> in order to establish the federation relationship. </w:t>
      </w:r>
    </w:p>
    <w:p w14:paraId="3B570360" w14:textId="05D084F5" w:rsidR="005D6F53" w:rsidRPr="00347C7D" w:rsidRDefault="005D6F53" w:rsidP="005D6F53">
      <w:pPr>
        <w:pStyle w:val="B10"/>
        <w:rPr>
          <w:lang w:eastAsia="ja-JP"/>
        </w:rPr>
      </w:pPr>
      <w:r w:rsidRPr="00347C7D">
        <w:rPr>
          <w:lang w:eastAsia="ja-JP"/>
        </w:rPr>
        <w:t>2.</w:t>
      </w:r>
      <w:r w:rsidRPr="00347C7D">
        <w:rPr>
          <w:lang w:eastAsia="ja-JP"/>
        </w:rPr>
        <w:tab/>
      </w:r>
      <w:r>
        <w:rPr>
          <w:lang w:eastAsia="ja-JP"/>
        </w:rPr>
        <w:t>PO</w:t>
      </w:r>
      <w:r w:rsidRPr="00347C7D">
        <w:rPr>
          <w:lang w:eastAsia="ja-JP"/>
        </w:rPr>
        <w:t xml:space="preserve"> creates the EdgeFederation MOI</w:t>
      </w:r>
      <w:r>
        <w:rPr>
          <w:lang w:eastAsia="ja-JP"/>
        </w:rPr>
        <w:t>.</w:t>
      </w:r>
    </w:p>
    <w:p w14:paraId="14293E10" w14:textId="2B896214" w:rsidR="005D6F53" w:rsidRPr="00347C7D" w:rsidRDefault="005D6F53" w:rsidP="005D6F53">
      <w:pPr>
        <w:pStyle w:val="B10"/>
        <w:rPr>
          <w:lang w:eastAsia="ja-JP"/>
        </w:rPr>
      </w:pPr>
      <w:r w:rsidRPr="00347C7D">
        <w:rPr>
          <w:lang w:eastAsia="ja-JP"/>
        </w:rPr>
        <w:t>3.</w:t>
      </w:r>
      <w:r w:rsidRPr="00347C7D">
        <w:rPr>
          <w:lang w:eastAsia="ja-JP"/>
        </w:rPr>
        <w:tab/>
      </w:r>
      <w:r>
        <w:rPr>
          <w:lang w:eastAsia="ja-JP"/>
        </w:rPr>
        <w:t>LO</w:t>
      </w:r>
      <w:r w:rsidRPr="00347C7D">
        <w:rPr>
          <w:lang w:eastAsia="ja-JP"/>
        </w:rPr>
        <w:t xml:space="preserve"> receives the response</w:t>
      </w:r>
    </w:p>
    <w:p w14:paraId="0D3EAA88" w14:textId="50846026" w:rsidR="005D6F53" w:rsidRPr="00347C7D" w:rsidRDefault="005D6F53" w:rsidP="005D6F53">
      <w:pPr>
        <w:pStyle w:val="B10"/>
        <w:rPr>
          <w:lang w:eastAsia="ja-JP"/>
        </w:rPr>
      </w:pPr>
      <w:r w:rsidRPr="00347C7D">
        <w:rPr>
          <w:lang w:eastAsia="ja-JP"/>
        </w:rPr>
        <w:t>4.</w:t>
      </w:r>
      <w:r w:rsidRPr="00347C7D">
        <w:rPr>
          <w:lang w:eastAsia="ja-JP"/>
        </w:rPr>
        <w:tab/>
      </w:r>
      <w:r>
        <w:rPr>
          <w:lang w:eastAsia="ja-JP"/>
        </w:rPr>
        <w:t>LO</w:t>
      </w:r>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111" w:name="_CR8"/>
      <w:bookmarkStart w:id="1112" w:name="_Toc96612099"/>
      <w:bookmarkStart w:id="1113" w:name="_Toc96936237"/>
      <w:bookmarkStart w:id="1114" w:name="_Toc96936495"/>
      <w:bookmarkStart w:id="1115" w:name="_Toc202520519"/>
      <w:bookmarkEnd w:id="1111"/>
      <w:r w:rsidRPr="00926D4D">
        <w:t>8</w:t>
      </w:r>
      <w:r w:rsidR="00660CEB" w:rsidRPr="00926D4D">
        <w:tab/>
      </w:r>
      <w:r w:rsidRPr="00926D4D">
        <w:t>Management Service for Edge Computing</w:t>
      </w:r>
      <w:bookmarkEnd w:id="1112"/>
      <w:bookmarkEnd w:id="1113"/>
      <w:bookmarkEnd w:id="1114"/>
      <w:bookmarkEnd w:id="1115"/>
    </w:p>
    <w:p w14:paraId="47D86CB2" w14:textId="77777777" w:rsidR="00480D32" w:rsidRPr="00926D4D" w:rsidRDefault="00480D32" w:rsidP="00660CEB">
      <w:pPr>
        <w:pStyle w:val="Heading2"/>
      </w:pPr>
      <w:bookmarkStart w:id="1116" w:name="_CR8_1"/>
      <w:bookmarkStart w:id="1117" w:name="_Toc96612100"/>
      <w:bookmarkStart w:id="1118" w:name="_Toc96936238"/>
      <w:bookmarkStart w:id="1119" w:name="_Toc96936496"/>
      <w:bookmarkStart w:id="1120" w:name="_Toc202520520"/>
      <w:bookmarkEnd w:id="1116"/>
      <w:r w:rsidRPr="00926D4D">
        <w:t>8.1</w:t>
      </w:r>
      <w:r w:rsidRPr="00926D4D">
        <w:tab/>
        <w:t>Provisioning</w:t>
      </w:r>
      <w:bookmarkEnd w:id="1117"/>
      <w:bookmarkEnd w:id="1118"/>
      <w:bookmarkEnd w:id="1119"/>
      <w:bookmarkEnd w:id="1120"/>
    </w:p>
    <w:p w14:paraId="7EF6D73F" w14:textId="77777777" w:rsidR="008F40B6" w:rsidRPr="00926D4D" w:rsidRDefault="008F40B6" w:rsidP="00660CEB">
      <w:pPr>
        <w:pStyle w:val="Heading3"/>
      </w:pPr>
      <w:bookmarkStart w:id="1121" w:name="_CR8_1_1"/>
      <w:bookmarkStart w:id="1122" w:name="_Toc96612101"/>
      <w:bookmarkStart w:id="1123" w:name="_Toc96936239"/>
      <w:bookmarkStart w:id="1124" w:name="_Toc96936497"/>
      <w:bookmarkStart w:id="1125" w:name="_Toc202520521"/>
      <w:bookmarkEnd w:id="1121"/>
      <w:r w:rsidRPr="00926D4D">
        <w:t>8.1</w:t>
      </w:r>
      <w:r w:rsidRPr="00926D4D">
        <w:rPr>
          <w:rFonts w:hint="eastAsia"/>
        </w:rPr>
        <w:t>.</w:t>
      </w:r>
      <w:r w:rsidRPr="00926D4D">
        <w:t>1</w:t>
      </w:r>
      <w:r w:rsidRPr="00926D4D">
        <w:tab/>
        <w:t>Lifecycle management</w:t>
      </w:r>
      <w:bookmarkEnd w:id="1122"/>
      <w:bookmarkEnd w:id="1123"/>
      <w:bookmarkEnd w:id="1124"/>
      <w:bookmarkEnd w:id="112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126" w:name="_CRTable8_1_11"/>
      <w:r w:rsidRPr="00926D4D">
        <w:t xml:space="preserve">Table </w:t>
      </w:r>
      <w:bookmarkEnd w:id="1126"/>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127" w:name="_CR8_2"/>
      <w:bookmarkStart w:id="1128" w:name="_Toc96612102"/>
      <w:bookmarkStart w:id="1129" w:name="_Toc96936240"/>
      <w:bookmarkStart w:id="1130" w:name="_Toc96936498"/>
      <w:bookmarkStart w:id="1131" w:name="_Toc202520522"/>
      <w:bookmarkEnd w:id="1127"/>
      <w:r w:rsidRPr="00926D4D">
        <w:t>8.</w:t>
      </w:r>
      <w:r w:rsidR="00E52550" w:rsidRPr="00926D4D">
        <w:t>2</w:t>
      </w:r>
      <w:r w:rsidRPr="00926D4D">
        <w:tab/>
        <w:t xml:space="preserve">Performance </w:t>
      </w:r>
      <w:bookmarkEnd w:id="1128"/>
      <w:bookmarkEnd w:id="1129"/>
      <w:bookmarkEnd w:id="1130"/>
      <w:r w:rsidR="00CB4A5F">
        <w:t>a</w:t>
      </w:r>
      <w:r w:rsidR="00CB4A5F" w:rsidRPr="00926D4D">
        <w:t>ssurance</w:t>
      </w:r>
      <w:bookmarkEnd w:id="1131"/>
    </w:p>
    <w:p w14:paraId="121F5404" w14:textId="77777777" w:rsidR="00E52550" w:rsidRPr="00926D4D" w:rsidRDefault="00E52550" w:rsidP="00660CEB">
      <w:pPr>
        <w:pStyle w:val="Heading3"/>
      </w:pPr>
      <w:bookmarkStart w:id="1132" w:name="_CR8_2_1"/>
      <w:bookmarkStart w:id="1133" w:name="_Toc96612103"/>
      <w:bookmarkStart w:id="1134" w:name="_Toc96936241"/>
      <w:bookmarkStart w:id="1135" w:name="_Toc96936499"/>
      <w:bookmarkStart w:id="1136" w:name="_Toc202520523"/>
      <w:bookmarkEnd w:id="1132"/>
      <w:r w:rsidRPr="00926D4D">
        <w:t>8.2.1</w:t>
      </w:r>
      <w:r w:rsidRPr="00926D4D">
        <w:tab/>
        <w:t>EAS performance assurance</w:t>
      </w:r>
      <w:bookmarkEnd w:id="1133"/>
      <w:bookmarkEnd w:id="1134"/>
      <w:bookmarkEnd w:id="1135"/>
      <w:bookmarkEnd w:id="1136"/>
    </w:p>
    <w:p w14:paraId="56E6D9B2" w14:textId="77777777" w:rsidR="00E52550" w:rsidRPr="00926D4D" w:rsidRDefault="00E52550" w:rsidP="00660CEB">
      <w:pPr>
        <w:pStyle w:val="Heading4"/>
      </w:pPr>
      <w:bookmarkStart w:id="1137" w:name="_CR8_2_1_1"/>
      <w:bookmarkStart w:id="1138" w:name="_Toc96936242"/>
      <w:bookmarkStart w:id="1139" w:name="_Toc96936500"/>
      <w:bookmarkStart w:id="1140" w:name="_Toc202520524"/>
      <w:bookmarkEnd w:id="1137"/>
      <w:r w:rsidRPr="00926D4D">
        <w:t>8.2.1.1</w:t>
      </w:r>
      <w:r w:rsidRPr="00926D4D">
        <w:tab/>
        <w:t>MnS component type A</w:t>
      </w:r>
      <w:bookmarkEnd w:id="1138"/>
      <w:bookmarkEnd w:id="1139"/>
      <w:bookmarkEnd w:id="1140"/>
    </w:p>
    <w:p w14:paraId="713A5D00" w14:textId="77777777" w:rsidR="00E52550" w:rsidRPr="00926D4D" w:rsidRDefault="00E52550" w:rsidP="00E52550">
      <w:pPr>
        <w:pStyle w:val="TH"/>
      </w:pPr>
      <w:bookmarkStart w:id="1141" w:name="_CRTable8_2_1_11"/>
      <w:r w:rsidRPr="00926D4D">
        <w:t>Table</w:t>
      </w:r>
      <w:r w:rsidRPr="00926D4D">
        <w:rPr>
          <w:rFonts w:hint="eastAsia"/>
        </w:rPr>
        <w:t xml:space="preserve"> </w:t>
      </w:r>
      <w:bookmarkEnd w:id="1141"/>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142" w:name="_CR8_2_1_2"/>
      <w:bookmarkStart w:id="1143" w:name="_Toc96936243"/>
      <w:bookmarkStart w:id="1144" w:name="_Toc96936501"/>
      <w:bookmarkStart w:id="1145" w:name="_Toc202520525"/>
      <w:bookmarkEnd w:id="1142"/>
      <w:r w:rsidRPr="00926D4D">
        <w:t>8.2.1.2</w:t>
      </w:r>
      <w:r w:rsidRPr="00926D4D">
        <w:tab/>
        <w:t>MnS Component Type C definition</w:t>
      </w:r>
      <w:bookmarkEnd w:id="1143"/>
      <w:bookmarkEnd w:id="1144"/>
      <w:bookmarkEnd w:id="1145"/>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146" w:name="_CRTable8_2_1_21_EASrelatedperformancem"/>
      <w:r w:rsidRPr="00926D4D">
        <w:t>Table</w:t>
      </w:r>
      <w:r w:rsidRPr="00926D4D">
        <w:rPr>
          <w:rFonts w:hint="eastAsia"/>
        </w:rPr>
        <w:t xml:space="preserve"> </w:t>
      </w:r>
      <w:bookmarkEnd w:id="1146"/>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147" w:name="_CR8_2_2"/>
      <w:bookmarkStart w:id="1148" w:name="_Toc96612104"/>
      <w:bookmarkStart w:id="1149" w:name="_Toc96936244"/>
      <w:bookmarkStart w:id="1150" w:name="_Toc96936502"/>
      <w:bookmarkStart w:id="1151" w:name="_Toc202520526"/>
      <w:bookmarkEnd w:id="1147"/>
      <w:r w:rsidRPr="00926D4D">
        <w:t>8.2.2</w:t>
      </w:r>
      <w:r w:rsidRPr="00926D4D">
        <w:tab/>
        <w:t>ECS performance assurance</w:t>
      </w:r>
      <w:bookmarkEnd w:id="1148"/>
      <w:bookmarkEnd w:id="1149"/>
      <w:bookmarkEnd w:id="1150"/>
      <w:bookmarkEnd w:id="1151"/>
    </w:p>
    <w:p w14:paraId="4F38C14F" w14:textId="04B41A94" w:rsidR="00FF024C" w:rsidRPr="00926D4D" w:rsidRDefault="00FF024C" w:rsidP="00660CEB">
      <w:pPr>
        <w:pStyle w:val="Heading4"/>
      </w:pPr>
      <w:bookmarkStart w:id="1152" w:name="_CR8_2_2_1"/>
      <w:bookmarkStart w:id="1153" w:name="_Toc96936245"/>
      <w:bookmarkStart w:id="1154" w:name="_Toc96936503"/>
      <w:bookmarkStart w:id="1155" w:name="_Toc202520527"/>
      <w:bookmarkEnd w:id="1152"/>
      <w:r w:rsidRPr="00926D4D">
        <w:t>8.2.2.1</w:t>
      </w:r>
      <w:r w:rsidRPr="00926D4D">
        <w:tab/>
        <w:t>MnS component type A</w:t>
      </w:r>
      <w:bookmarkEnd w:id="1153"/>
      <w:bookmarkEnd w:id="1154"/>
      <w:bookmarkEnd w:id="1155"/>
    </w:p>
    <w:p w14:paraId="4F5CDF7C" w14:textId="411EAB92" w:rsidR="00FF024C" w:rsidRPr="00926D4D" w:rsidRDefault="00FF024C" w:rsidP="00FF024C">
      <w:pPr>
        <w:pStyle w:val="TH"/>
      </w:pPr>
      <w:bookmarkStart w:id="1156" w:name="_CRTable8_2_2_11"/>
      <w:r w:rsidRPr="00926D4D">
        <w:t>Table</w:t>
      </w:r>
      <w:r w:rsidRPr="00926D4D">
        <w:rPr>
          <w:rFonts w:hint="eastAsia"/>
        </w:rPr>
        <w:t xml:space="preserve"> </w:t>
      </w:r>
      <w:bookmarkEnd w:id="1156"/>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157" w:name="_CR8_2_2_2"/>
      <w:bookmarkStart w:id="1158" w:name="_Toc96936246"/>
      <w:bookmarkStart w:id="1159" w:name="_Toc96936504"/>
      <w:bookmarkStart w:id="1160" w:name="_Toc202520528"/>
      <w:bookmarkEnd w:id="1157"/>
      <w:r w:rsidRPr="00926D4D">
        <w:t>8.2.2.2</w:t>
      </w:r>
      <w:r w:rsidRPr="00926D4D">
        <w:tab/>
        <w:t>MnS Component Type C definition</w:t>
      </w:r>
      <w:bookmarkEnd w:id="1158"/>
      <w:bookmarkEnd w:id="1159"/>
      <w:bookmarkEnd w:id="116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161" w:name="_CRTable8_2_2_21_ECSrelatedperformancem"/>
      <w:r w:rsidRPr="00926D4D">
        <w:t>Table</w:t>
      </w:r>
      <w:r w:rsidRPr="00926D4D">
        <w:rPr>
          <w:rFonts w:hint="eastAsia"/>
        </w:rPr>
        <w:t xml:space="preserve"> </w:t>
      </w:r>
      <w:bookmarkEnd w:id="1161"/>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162" w:name="_CR8_2_3"/>
      <w:bookmarkStart w:id="1163" w:name="_Toc96612105"/>
      <w:bookmarkStart w:id="1164" w:name="_Toc96936247"/>
      <w:bookmarkStart w:id="1165" w:name="_Toc96936505"/>
      <w:bookmarkStart w:id="1166" w:name="_Toc202520529"/>
      <w:bookmarkEnd w:id="1162"/>
      <w:r w:rsidRPr="00926D4D">
        <w:t>8.2.</w:t>
      </w:r>
      <w:r w:rsidR="00071D5D" w:rsidRPr="00926D4D">
        <w:t>3</w:t>
      </w:r>
      <w:r w:rsidRPr="00926D4D">
        <w:tab/>
        <w:t>EES performance assurance</w:t>
      </w:r>
      <w:bookmarkEnd w:id="1163"/>
      <w:bookmarkEnd w:id="1164"/>
      <w:bookmarkEnd w:id="1165"/>
      <w:bookmarkEnd w:id="1166"/>
    </w:p>
    <w:p w14:paraId="4014F4B9" w14:textId="14099E9D" w:rsidR="00717B96" w:rsidRPr="00926D4D" w:rsidRDefault="00717B96" w:rsidP="00660CEB">
      <w:pPr>
        <w:pStyle w:val="Heading4"/>
      </w:pPr>
      <w:bookmarkStart w:id="1167" w:name="_CR8_2_3_1"/>
      <w:bookmarkStart w:id="1168" w:name="_Toc96936248"/>
      <w:bookmarkStart w:id="1169" w:name="_Toc96936506"/>
      <w:bookmarkStart w:id="1170" w:name="_Toc202520530"/>
      <w:bookmarkEnd w:id="1167"/>
      <w:r w:rsidRPr="00926D4D">
        <w:t>8.2.</w:t>
      </w:r>
      <w:r w:rsidR="00071D5D" w:rsidRPr="00926D4D">
        <w:t>3</w:t>
      </w:r>
      <w:r w:rsidRPr="00926D4D">
        <w:t>.1</w:t>
      </w:r>
      <w:r w:rsidRPr="00926D4D">
        <w:tab/>
        <w:t>MnS component type A</w:t>
      </w:r>
      <w:bookmarkEnd w:id="1168"/>
      <w:bookmarkEnd w:id="1169"/>
      <w:bookmarkEnd w:id="1170"/>
    </w:p>
    <w:p w14:paraId="7EFD3B04" w14:textId="35753A43" w:rsidR="00717B96" w:rsidRPr="00926D4D" w:rsidRDefault="00717B96" w:rsidP="00717B96">
      <w:pPr>
        <w:pStyle w:val="TH"/>
      </w:pPr>
      <w:bookmarkStart w:id="1171" w:name="_CRTable8_2_3_11"/>
      <w:r w:rsidRPr="00926D4D">
        <w:t>Table</w:t>
      </w:r>
      <w:r w:rsidRPr="00926D4D">
        <w:rPr>
          <w:rFonts w:hint="eastAsia"/>
        </w:rPr>
        <w:t xml:space="preserve"> </w:t>
      </w:r>
      <w:bookmarkEnd w:id="1171"/>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172" w:name="_CR8_2_3_2"/>
      <w:bookmarkStart w:id="1173" w:name="_Toc96936249"/>
      <w:bookmarkStart w:id="1174" w:name="_Toc96936507"/>
      <w:bookmarkStart w:id="1175" w:name="_Toc202520531"/>
      <w:bookmarkEnd w:id="1172"/>
      <w:r w:rsidRPr="00926D4D">
        <w:t>8.2.</w:t>
      </w:r>
      <w:r w:rsidR="00071D5D" w:rsidRPr="00926D4D">
        <w:t>3</w:t>
      </w:r>
      <w:r w:rsidRPr="00926D4D">
        <w:t>.2</w:t>
      </w:r>
      <w:r w:rsidRPr="00926D4D">
        <w:tab/>
        <w:t>MnS Component Type C definition</w:t>
      </w:r>
      <w:bookmarkEnd w:id="1173"/>
      <w:bookmarkEnd w:id="1174"/>
      <w:bookmarkEnd w:id="1175"/>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176" w:name="_CRTable8_2_3_21_EESrelatedperformancem"/>
      <w:r w:rsidRPr="00926D4D">
        <w:t>Table</w:t>
      </w:r>
      <w:r w:rsidRPr="00926D4D">
        <w:rPr>
          <w:rFonts w:hint="eastAsia"/>
        </w:rPr>
        <w:t xml:space="preserve"> </w:t>
      </w:r>
      <w:bookmarkEnd w:id="1176"/>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177" w:name="_CR9"/>
      <w:bookmarkStart w:id="1178" w:name="_Toc202520532"/>
      <w:bookmarkEnd w:id="1177"/>
      <w:r>
        <w:rPr>
          <w:lang w:eastAsia="zh-CN"/>
        </w:rPr>
        <w:t>9</w:t>
      </w:r>
      <w:r>
        <w:tab/>
        <w:t>Stage 3 definitions</w:t>
      </w:r>
      <w:bookmarkEnd w:id="1178"/>
    </w:p>
    <w:p w14:paraId="489AF4F1" w14:textId="683E76C4" w:rsidR="009D0C58" w:rsidRPr="00506640" w:rsidRDefault="009D0C58" w:rsidP="009D0C58">
      <w:pPr>
        <w:pStyle w:val="Heading2"/>
      </w:pPr>
      <w:bookmarkStart w:id="1179" w:name="_CR9_1"/>
      <w:bookmarkStart w:id="1180" w:name="_Toc202520533"/>
      <w:bookmarkEnd w:id="1179"/>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180"/>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181" w:name="_Toc96612106"/>
      <w:bookmarkStart w:id="1182" w:name="_Toc96936250"/>
      <w:bookmarkStart w:id="1183" w:name="_Toc96936508"/>
      <w:r>
        <w:br w:type="page"/>
      </w:r>
    </w:p>
    <w:p w14:paraId="023D2017" w14:textId="5A96132B" w:rsidR="002B22CF" w:rsidRPr="00926D4D" w:rsidRDefault="00080512" w:rsidP="00660CEB">
      <w:pPr>
        <w:pStyle w:val="Heading8"/>
      </w:pPr>
      <w:bookmarkStart w:id="1184" w:name="_CRAnnexAnormative"/>
      <w:bookmarkStart w:id="1185" w:name="_Toc202520534"/>
      <w:bookmarkEnd w:id="1184"/>
      <w:r w:rsidRPr="00926D4D">
        <w:t>Annex A (normative):</w:t>
      </w:r>
      <w:r w:rsidR="006151DA" w:rsidRPr="00926D4D">
        <w:br/>
      </w:r>
      <w:r w:rsidR="002B22CF" w:rsidRPr="00926D4D">
        <w:t>OpenAPI definition of edge NRM</w:t>
      </w:r>
      <w:bookmarkEnd w:id="1181"/>
      <w:bookmarkEnd w:id="1182"/>
      <w:bookmarkEnd w:id="1183"/>
      <w:bookmarkEnd w:id="1185"/>
    </w:p>
    <w:p w14:paraId="175B60E0" w14:textId="4144EBEA" w:rsidR="002B22CF" w:rsidRPr="00926D4D" w:rsidRDefault="002B22CF" w:rsidP="00660CEB">
      <w:pPr>
        <w:pStyle w:val="Heading2"/>
      </w:pPr>
      <w:bookmarkStart w:id="1186" w:name="_CRA_1"/>
      <w:bookmarkStart w:id="1187" w:name="_Toc96936251"/>
      <w:bookmarkStart w:id="1188" w:name="_Toc96936509"/>
      <w:bookmarkStart w:id="1189" w:name="_Toc96612107"/>
      <w:bookmarkStart w:id="1190" w:name="_Toc202520535"/>
      <w:bookmarkEnd w:id="1186"/>
      <w:r w:rsidRPr="00926D4D">
        <w:t>A.1</w:t>
      </w:r>
      <w:r w:rsidRPr="00926D4D">
        <w:tab/>
        <w:t>General</w:t>
      </w:r>
      <w:bookmarkEnd w:id="1187"/>
      <w:bookmarkEnd w:id="1188"/>
      <w:bookmarkEnd w:id="1190"/>
      <w:r w:rsidRPr="00926D4D">
        <w:t xml:space="preserve"> </w:t>
      </w:r>
      <w:bookmarkEnd w:id="1189"/>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191" w:name="_CRA_2"/>
      <w:bookmarkStart w:id="1192" w:name="_Toc96612108"/>
      <w:bookmarkStart w:id="1193" w:name="_Toc96936252"/>
      <w:bookmarkStart w:id="1194" w:name="_Toc96936510"/>
      <w:bookmarkStart w:id="1195" w:name="_Toc202520536"/>
      <w:bookmarkEnd w:id="1191"/>
      <w:r w:rsidRPr="00926D4D">
        <w:t>A.2</w:t>
      </w:r>
      <w:r w:rsidRPr="00926D4D">
        <w:tab/>
        <w:t>Solution Set (SS) definitions</w:t>
      </w:r>
      <w:bookmarkEnd w:id="1192"/>
      <w:bookmarkEnd w:id="1193"/>
      <w:bookmarkEnd w:id="1194"/>
      <w:bookmarkEnd w:id="1195"/>
    </w:p>
    <w:p w14:paraId="03EAFFCB" w14:textId="77777777" w:rsidR="00DC34DE" w:rsidRPr="00926D4D" w:rsidRDefault="00DC34DE" w:rsidP="00DC34DE">
      <w:pPr>
        <w:pStyle w:val="Heading3"/>
        <w:rPr>
          <w:rFonts w:eastAsia="Yu Gothic"/>
        </w:rPr>
      </w:pPr>
      <w:bookmarkStart w:id="1196" w:name="_CRA_2_1"/>
      <w:bookmarkStart w:id="1197" w:name="_Toc96612109"/>
      <w:bookmarkStart w:id="1198" w:name="_Toc96936253"/>
      <w:bookmarkStart w:id="1199" w:name="_Toc96936511"/>
      <w:bookmarkStart w:id="1200" w:name="_Toc130223449"/>
      <w:bookmarkStart w:id="1201" w:name="_Toc202520537"/>
      <w:bookmarkEnd w:id="119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197"/>
      <w:bookmarkEnd w:id="1198"/>
      <w:bookmarkEnd w:id="1199"/>
      <w:bookmarkEnd w:id="1200"/>
      <w:bookmarkEnd w:id="1201"/>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202" w:name="_CRAnnexBnormative"/>
      <w:bookmarkStart w:id="1203" w:name="_Toc105516643"/>
      <w:bookmarkStart w:id="1204" w:name="_Toc202520538"/>
      <w:bookmarkEnd w:id="1202"/>
      <w:r w:rsidRPr="00802B99">
        <w:t>Annex B (normative):</w:t>
      </w:r>
      <w:r w:rsidRPr="00802B99">
        <w:br/>
      </w:r>
      <w:bookmarkEnd w:id="1203"/>
      <w:r w:rsidRPr="00802B99">
        <w:t>Availability Zone</w:t>
      </w:r>
      <w:bookmarkEnd w:id="1204"/>
    </w:p>
    <w:p w14:paraId="20776151" w14:textId="22D7B94E" w:rsidR="00C36E39" w:rsidRPr="00926D4D" w:rsidRDefault="006D3EBD" w:rsidP="00C36E39">
      <w:pPr>
        <w:pStyle w:val="Heading1"/>
      </w:pPr>
      <w:bookmarkStart w:id="1205" w:name="_CRB_1"/>
      <w:bookmarkStart w:id="1206" w:name="_Toc105516644"/>
      <w:bookmarkStart w:id="1207" w:name="_Toc202520539"/>
      <w:bookmarkEnd w:id="1205"/>
      <w:r>
        <w:t>B</w:t>
      </w:r>
      <w:r w:rsidR="00C36E39" w:rsidRPr="00926D4D">
        <w:t>.1</w:t>
      </w:r>
      <w:r w:rsidR="00C36E39" w:rsidRPr="00926D4D">
        <w:tab/>
        <w:t>General</w:t>
      </w:r>
      <w:bookmarkEnd w:id="1206"/>
      <w:bookmarkEnd w:id="1207"/>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208" w:name="_CRB_2"/>
      <w:bookmarkStart w:id="1209" w:name="_Toc202520540"/>
      <w:bookmarkEnd w:id="1208"/>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209"/>
    </w:p>
    <w:p w14:paraId="36F92356" w14:textId="77777777" w:rsidR="00C36E39" w:rsidRDefault="00C36E39" w:rsidP="00C36E39">
      <w:pPr>
        <w:keepNext/>
        <w:keepLines/>
      </w:pPr>
      <w:r>
        <w:t>The following figure shows the relation between AZ and EDN.</w:t>
      </w:r>
    </w:p>
    <w:bookmarkStart w:id="1210" w:name="_MON_1740835867"/>
    <w:bookmarkEnd w:id="1210"/>
    <w:p w14:paraId="0ECD5BE2" w14:textId="0AA7F38F" w:rsidR="00C36E39" w:rsidRDefault="006D3EBD" w:rsidP="006D3EBD">
      <w:pPr>
        <w:pStyle w:val="TH"/>
      </w:pPr>
      <w:r>
        <w:object w:dxaOrig="9026" w:dyaOrig="1231" w14:anchorId="21C9BFCF">
          <v:shape id="_x0000_i1053" type="#_x0000_t75" style="width:451.55pt;height:60.4pt" o:ole="">
            <v:imagedata r:id="rId83" o:title=""/>
          </v:shape>
          <o:OLEObject Type="Embed" ProgID="Word.Document.12" ShapeID="_x0000_i1053" DrawAspect="Content" ObjectID="_1813133045" r:id="rId84">
            <o:FieldCodes>\s</o:FieldCodes>
          </o:OLEObject>
        </w:object>
      </w:r>
    </w:p>
    <w:p w14:paraId="134D89C0" w14:textId="58B0424A" w:rsidR="00C36E39" w:rsidRDefault="00C36E39" w:rsidP="00C36E39">
      <w:pPr>
        <w:pStyle w:val="TF"/>
      </w:pPr>
      <w:bookmarkStart w:id="1211" w:name="_CRFigureB_21ExampleofAvailabilityZone"/>
      <w:r>
        <w:t xml:space="preserve">Figure </w:t>
      </w:r>
      <w:bookmarkEnd w:id="1211"/>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212" w:name="_CRAnnexCInformative"/>
      <w:bookmarkStart w:id="1213" w:name="_Toc202520541"/>
      <w:bookmarkEnd w:id="1212"/>
      <w:r w:rsidRPr="00926D4D">
        <w:t xml:space="preserve">Annex </w:t>
      </w:r>
      <w:r>
        <w:t>C</w:t>
      </w:r>
      <w:r w:rsidRPr="00926D4D">
        <w:t xml:space="preserve"> (</w:t>
      </w:r>
      <w:r>
        <w:t>Informative</w:t>
      </w:r>
      <w:r w:rsidRPr="00926D4D">
        <w:t>):</w:t>
      </w:r>
      <w:r w:rsidRPr="00926D4D">
        <w:br/>
      </w:r>
      <w:r>
        <w:t>GSMA OP introduction and concept mapping</w:t>
      </w:r>
      <w:bookmarkEnd w:id="1213"/>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214" w:name="_MON_1740836113"/>
    <w:bookmarkEnd w:id="1214"/>
    <w:p w14:paraId="6DB23CBC" w14:textId="02C7A820" w:rsidR="007F7040" w:rsidRPr="009726FF" w:rsidRDefault="007F7040" w:rsidP="007F7040">
      <w:pPr>
        <w:pStyle w:val="TH"/>
        <w:rPr>
          <w:lang w:eastAsia="en-GB"/>
        </w:rPr>
      </w:pPr>
      <w:r>
        <w:rPr>
          <w:lang w:eastAsia="en-GB"/>
        </w:rPr>
        <w:object w:dxaOrig="9030" w:dyaOrig="4300" w14:anchorId="36BC10E7">
          <v:shape id="_x0000_i1054" type="#_x0000_t75" style="width:452.75pt;height:215.4pt" o:ole="">
            <v:imagedata r:id="rId85" o:title=""/>
          </v:shape>
          <o:OLEObject Type="Embed" ProgID="Word.Document.12" ShapeID="_x0000_i1054" DrawAspect="Content" ObjectID="_1813133046" r:id="rId86">
            <o:FieldCodes>\s</o:FieldCodes>
          </o:OLEObject>
        </w:object>
      </w:r>
    </w:p>
    <w:p w14:paraId="69D0F7D3" w14:textId="21492426" w:rsidR="007F7040" w:rsidRPr="009726FF" w:rsidRDefault="007F7040" w:rsidP="007F7040">
      <w:pPr>
        <w:pStyle w:val="TF"/>
      </w:pPr>
      <w:bookmarkStart w:id="1215" w:name="_CRFigureC1"/>
      <w:r w:rsidRPr="009726FF">
        <w:t xml:space="preserve">Figure </w:t>
      </w:r>
      <w:bookmarkEnd w:id="1215"/>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216" w:name="_CRTableC1"/>
      <w:r>
        <w:t xml:space="preserve">Table </w:t>
      </w:r>
      <w:bookmarkEnd w:id="1216"/>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217" w:name="_CRAnnexDinformative"/>
      <w:bookmarkStart w:id="1218" w:name="_Toc106098554"/>
      <w:bookmarkStart w:id="1219" w:name="_Toc155093567"/>
      <w:bookmarkStart w:id="1220" w:name="_Toc202520542"/>
      <w:bookmarkEnd w:id="1217"/>
      <w:r w:rsidRPr="00F17505">
        <w:t xml:space="preserve">Annex </w:t>
      </w:r>
      <w:r>
        <w:t>D</w:t>
      </w:r>
      <w:r w:rsidRPr="00F17505">
        <w:t xml:space="preserve"> (informative):</w:t>
      </w:r>
      <w:r w:rsidRPr="00F17505">
        <w:br/>
        <w:t xml:space="preserve">PlantUML source code for </w:t>
      </w:r>
      <w:bookmarkEnd w:id="1218"/>
      <w:bookmarkEnd w:id="1219"/>
      <w:r>
        <w:t>procedure flows</w:t>
      </w:r>
      <w:bookmarkEnd w:id="1220"/>
    </w:p>
    <w:p w14:paraId="48D656DF" w14:textId="7A906C85" w:rsidR="002F58BA" w:rsidRPr="00F17505" w:rsidRDefault="002F58BA" w:rsidP="002F58BA">
      <w:pPr>
        <w:pStyle w:val="Heading2"/>
      </w:pPr>
      <w:bookmarkStart w:id="1221" w:name="_CRD_1"/>
      <w:bookmarkStart w:id="1222" w:name="_Toc106015916"/>
      <w:bookmarkStart w:id="1223" w:name="_Toc106098555"/>
      <w:bookmarkStart w:id="1224" w:name="_Toc155093568"/>
      <w:bookmarkStart w:id="1225" w:name="_Toc202520543"/>
      <w:bookmarkEnd w:id="1221"/>
      <w:r>
        <w:t>D</w:t>
      </w:r>
      <w:r w:rsidRPr="00F17505">
        <w:t>.1</w:t>
      </w:r>
      <w:r w:rsidRPr="00F17505">
        <w:tab/>
        <w:t>General</w:t>
      </w:r>
      <w:bookmarkEnd w:id="1222"/>
      <w:bookmarkEnd w:id="1223"/>
      <w:bookmarkEnd w:id="1224"/>
      <w:bookmarkEnd w:id="122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226" w:name="_CRD_2"/>
      <w:bookmarkStart w:id="1227" w:name="_Toc106015917"/>
      <w:bookmarkStart w:id="1228" w:name="_Toc106098556"/>
      <w:bookmarkStart w:id="1229" w:name="_Toc155093569"/>
      <w:bookmarkStart w:id="1230" w:name="_Toc202520544"/>
      <w:bookmarkEnd w:id="1226"/>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227"/>
      <w:bookmarkEnd w:id="1228"/>
      <w:bookmarkEnd w:id="1229"/>
      <w:r>
        <w:t>EAS resource reservation</w:t>
      </w:r>
      <w:bookmarkEnd w:id="1230"/>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5C17A8" w:rsidRDefault="002F58BA" w:rsidP="002F58BA">
      <w:pPr>
        <w:pStyle w:val="PL"/>
        <w:rPr>
          <w:lang w:val="fr-FR"/>
        </w:rPr>
      </w:pPr>
      <w:r w:rsidRPr="00A86EB0">
        <w:t xml:space="preserve">  </w:t>
      </w:r>
      <w:r w:rsidRPr="005C17A8">
        <w:rPr>
          <w:lang w:val="fr-FR"/>
        </w:rPr>
        <w:t>end</w:t>
      </w:r>
    </w:p>
    <w:p w14:paraId="411CA857" w14:textId="77777777" w:rsidR="002F58BA" w:rsidRPr="005C17A8" w:rsidRDefault="002F58BA" w:rsidP="002F58BA">
      <w:pPr>
        <w:pStyle w:val="PL"/>
        <w:rPr>
          <w:lang w:val="fr-FR"/>
        </w:rPr>
      </w:pPr>
    </w:p>
    <w:p w14:paraId="1C7387F4" w14:textId="6BCA2B76" w:rsidR="002F58BA" w:rsidRPr="005C17A8" w:rsidRDefault="002F58BA" w:rsidP="002F58BA">
      <w:pPr>
        <w:pStyle w:val="PL"/>
        <w:rPr>
          <w:lang w:val="fr-FR"/>
        </w:rPr>
      </w:pPr>
      <w:r w:rsidRPr="005C17A8">
        <w:rPr>
          <w:lang w:val="fr-FR"/>
        </w:rPr>
        <w:t>@enduml</w:t>
      </w:r>
    </w:p>
    <w:p w14:paraId="45F235F1" w14:textId="77777777" w:rsidR="002F58BA" w:rsidRPr="005C17A8" w:rsidRDefault="002F58BA">
      <w:pPr>
        <w:overflowPunct/>
        <w:autoSpaceDE/>
        <w:autoSpaceDN/>
        <w:adjustRightInd/>
        <w:spacing w:after="0"/>
        <w:textAlignment w:val="auto"/>
        <w:rPr>
          <w:rFonts w:ascii="Arial" w:hAnsi="Arial"/>
          <w:b/>
          <w:lang w:val="fr-FR"/>
        </w:rPr>
      </w:pPr>
      <w:r w:rsidRPr="005C17A8">
        <w:rPr>
          <w:lang w:val="fr-FR"/>
        </w:rPr>
        <w:br w:type="page"/>
      </w:r>
    </w:p>
    <w:p w14:paraId="108A8E9B" w14:textId="33F7AAB7" w:rsidR="00D2119E" w:rsidRPr="000B1F58" w:rsidRDefault="00D2119E" w:rsidP="00D2119E">
      <w:pPr>
        <w:pStyle w:val="Heading8"/>
        <w:rPr>
          <w:lang w:val="fr-FR"/>
        </w:rPr>
      </w:pPr>
      <w:bookmarkStart w:id="1231" w:name="_CRAnnexEinformative"/>
      <w:bookmarkStart w:id="1232" w:name="_Toc106192984"/>
      <w:bookmarkStart w:id="1233" w:name="_Toc138065997"/>
      <w:bookmarkStart w:id="1234" w:name="_Toc202520545"/>
      <w:bookmarkEnd w:id="1231"/>
      <w:r w:rsidRPr="000B1F58">
        <w:rPr>
          <w:lang w:val="fr-FR"/>
        </w:rPr>
        <w:t xml:space="preserve">Annex </w:t>
      </w:r>
      <w:r>
        <w:rPr>
          <w:lang w:val="fr-FR"/>
        </w:rPr>
        <w:t>E</w:t>
      </w:r>
      <w:r w:rsidRPr="000B1F58">
        <w:rPr>
          <w:lang w:val="fr-FR"/>
        </w:rPr>
        <w:t xml:space="preserve"> (informative):</w:t>
      </w:r>
      <w:r w:rsidRPr="000B1F58">
        <w:rPr>
          <w:lang w:val="fr-FR"/>
        </w:rPr>
        <w:br/>
        <w:t>PlantUML source code</w:t>
      </w:r>
      <w:bookmarkEnd w:id="1232"/>
      <w:bookmarkEnd w:id="1233"/>
      <w:bookmarkEnd w:id="1234"/>
    </w:p>
    <w:p w14:paraId="2E8D7B18" w14:textId="2437664C" w:rsidR="00D2119E" w:rsidRDefault="00D2119E" w:rsidP="00D2119E">
      <w:pPr>
        <w:pStyle w:val="Heading2"/>
      </w:pPr>
      <w:bookmarkStart w:id="1235" w:name="_CRE_1"/>
      <w:bookmarkStart w:id="1236" w:name="_Toc106192985"/>
      <w:bookmarkStart w:id="1237" w:name="_Toc138065998"/>
      <w:bookmarkStart w:id="1238" w:name="_Toc202520546"/>
      <w:bookmarkEnd w:id="1235"/>
      <w:r>
        <w:t>E</w:t>
      </w:r>
      <w:r w:rsidRPr="00630925">
        <w:t>.</w:t>
      </w:r>
      <w:r>
        <w:t>1</w:t>
      </w:r>
      <w:r w:rsidRPr="00630925">
        <w:tab/>
      </w:r>
      <w:bookmarkEnd w:id="1236"/>
      <w:bookmarkEnd w:id="1237"/>
      <w:r>
        <w:t>ECM</w:t>
      </w:r>
      <w:r w:rsidRPr="00630925">
        <w:t xml:space="preserve"> NRM </w:t>
      </w:r>
      <w:r>
        <w:t>UML</w:t>
      </w:r>
      <w:r w:rsidRPr="00630925">
        <w:t xml:space="preserve"> diagram</w:t>
      </w:r>
      <w:r>
        <w:t>s</w:t>
      </w:r>
      <w:bookmarkEnd w:id="1238"/>
    </w:p>
    <w:p w14:paraId="04B816B2" w14:textId="130CE9DF" w:rsidR="00D2119E" w:rsidRDefault="00D2119E" w:rsidP="00D2119E">
      <w:pPr>
        <w:pStyle w:val="Heading3"/>
      </w:pPr>
      <w:bookmarkStart w:id="1239" w:name="_CRE_1_1"/>
      <w:bookmarkStart w:id="1240" w:name="_Toc202520547"/>
      <w:bookmarkEnd w:id="1239"/>
      <w:r>
        <w:t>E.1.1</w:t>
      </w:r>
      <w:r>
        <w:tab/>
      </w:r>
      <w:r w:rsidRPr="00926D4D">
        <w:t>Figure 6.2.1-1</w:t>
      </w:r>
      <w:r>
        <w:t>:</w:t>
      </w:r>
      <w:r w:rsidRPr="00926D4D">
        <w:t xml:space="preserve"> Edge NRM relationship diagram</w:t>
      </w:r>
      <w:bookmarkEnd w:id="1240"/>
    </w:p>
    <w:p w14:paraId="060367C9" w14:textId="77777777" w:rsidR="008B27F6" w:rsidRPr="00633459" w:rsidRDefault="008B27F6" w:rsidP="008B27F6">
      <w:pPr>
        <w:pStyle w:val="PL"/>
        <w:shd w:val="clear" w:color="auto" w:fill="E7E6E6"/>
        <w:rPr>
          <w:color w:val="808080"/>
        </w:rPr>
      </w:pPr>
      <w:r w:rsidRPr="00633459">
        <w:rPr>
          <w:color w:val="808080"/>
        </w:rPr>
        <w:t>@startuml</w:t>
      </w:r>
    </w:p>
    <w:p w14:paraId="4BB12CDC" w14:textId="77777777" w:rsidR="008B27F6" w:rsidRPr="00633459" w:rsidRDefault="008B27F6" w:rsidP="008B27F6">
      <w:pPr>
        <w:pStyle w:val="PL"/>
        <w:shd w:val="clear" w:color="auto" w:fill="E7E6E6"/>
        <w:rPr>
          <w:color w:val="808080"/>
        </w:rPr>
      </w:pPr>
      <w:r w:rsidRPr="00633459">
        <w:rPr>
          <w:color w:val="808080"/>
        </w:rPr>
        <w:t>skinparam backgroundColor white</w:t>
      </w:r>
    </w:p>
    <w:p w14:paraId="6712DF84" w14:textId="77777777" w:rsidR="008B27F6" w:rsidRPr="00633459" w:rsidRDefault="008B27F6" w:rsidP="008B27F6">
      <w:pPr>
        <w:pStyle w:val="PL"/>
        <w:shd w:val="clear" w:color="auto" w:fill="E7E6E6"/>
        <w:rPr>
          <w:color w:val="808080"/>
        </w:rPr>
      </w:pPr>
      <w:r w:rsidRPr="00633459">
        <w:rPr>
          <w:color w:val="808080"/>
        </w:rPr>
        <w:t>skinparam classBackgroundColor white</w:t>
      </w:r>
    </w:p>
    <w:p w14:paraId="5A15C4DC" w14:textId="77777777" w:rsidR="008B27F6" w:rsidRPr="00633459" w:rsidRDefault="008B27F6" w:rsidP="008B27F6">
      <w:pPr>
        <w:pStyle w:val="PL"/>
        <w:shd w:val="clear" w:color="auto" w:fill="E7E6E6"/>
        <w:rPr>
          <w:color w:val="808080"/>
        </w:rPr>
      </w:pPr>
      <w:r w:rsidRPr="00633459">
        <w:rPr>
          <w:color w:val="808080"/>
        </w:rPr>
        <w:t>skinparam classBorderColor black</w:t>
      </w:r>
    </w:p>
    <w:p w14:paraId="102E1A12" w14:textId="77777777" w:rsidR="008B27F6" w:rsidRPr="00633459" w:rsidRDefault="008B27F6" w:rsidP="008B27F6">
      <w:pPr>
        <w:pStyle w:val="PL"/>
        <w:shd w:val="clear" w:color="auto" w:fill="E7E6E6"/>
        <w:rPr>
          <w:color w:val="808080"/>
        </w:rPr>
      </w:pPr>
      <w:r w:rsidRPr="00633459">
        <w:rPr>
          <w:color w:val="808080"/>
        </w:rPr>
        <w:t>skinparam Shadowing false</w:t>
      </w:r>
    </w:p>
    <w:p w14:paraId="53AAD877" w14:textId="77777777" w:rsidR="008B27F6" w:rsidRPr="00633459" w:rsidRDefault="008B27F6" w:rsidP="008B27F6">
      <w:pPr>
        <w:pStyle w:val="PL"/>
        <w:shd w:val="clear" w:color="auto" w:fill="E7E6E6"/>
        <w:rPr>
          <w:color w:val="808080"/>
        </w:rPr>
      </w:pPr>
      <w:r w:rsidRPr="00633459">
        <w:rPr>
          <w:color w:val="808080"/>
        </w:rPr>
        <w:t>skinparam noteBackgroundColor white</w:t>
      </w:r>
    </w:p>
    <w:p w14:paraId="5C3F2259" w14:textId="77777777" w:rsidR="008B27F6" w:rsidRPr="00633459" w:rsidRDefault="008B27F6" w:rsidP="008B27F6">
      <w:pPr>
        <w:pStyle w:val="PL"/>
        <w:shd w:val="clear" w:color="auto" w:fill="E7E6E6"/>
        <w:rPr>
          <w:color w:val="808080"/>
        </w:rPr>
      </w:pPr>
      <w:r w:rsidRPr="00633459">
        <w:rPr>
          <w:color w:val="808080"/>
        </w:rPr>
        <w:t>skinparam noteBorderColor white</w:t>
      </w:r>
    </w:p>
    <w:p w14:paraId="7D15975B" w14:textId="77777777" w:rsidR="008B27F6" w:rsidRPr="00633459" w:rsidRDefault="008B27F6" w:rsidP="008B27F6">
      <w:pPr>
        <w:pStyle w:val="PL"/>
        <w:shd w:val="clear" w:color="auto" w:fill="E7E6E6"/>
        <w:rPr>
          <w:color w:val="808080"/>
        </w:rPr>
      </w:pPr>
      <w:r w:rsidRPr="00633459">
        <w:rPr>
          <w:color w:val="808080"/>
        </w:rPr>
        <w:t>skinparam arrowColor black</w:t>
      </w:r>
    </w:p>
    <w:p w14:paraId="405C74E5" w14:textId="77777777" w:rsidR="008B27F6" w:rsidRPr="00633459" w:rsidRDefault="008B27F6" w:rsidP="008B27F6">
      <w:pPr>
        <w:pStyle w:val="PL"/>
        <w:shd w:val="clear" w:color="auto" w:fill="E7E6E6"/>
        <w:rPr>
          <w:color w:val="808080"/>
        </w:rPr>
      </w:pPr>
      <w:r w:rsidRPr="00633459">
        <w:rPr>
          <w:color w:val="808080"/>
        </w:rPr>
        <w:t>skinparam ClassStereotypeFontStyle normal</w:t>
      </w:r>
    </w:p>
    <w:p w14:paraId="35FD5254" w14:textId="77777777" w:rsidR="008B27F6" w:rsidRPr="00633459" w:rsidRDefault="008B27F6" w:rsidP="008B27F6">
      <w:pPr>
        <w:pStyle w:val="PL"/>
        <w:shd w:val="clear" w:color="auto" w:fill="E7E6E6"/>
        <w:rPr>
          <w:color w:val="808080"/>
        </w:rPr>
      </w:pPr>
      <w:r w:rsidRPr="00633459">
        <w:rPr>
          <w:color w:val="808080"/>
        </w:rPr>
        <w:t>hide circle</w:t>
      </w:r>
    </w:p>
    <w:p w14:paraId="524C31E3" w14:textId="77777777" w:rsidR="008B27F6" w:rsidRPr="00633459" w:rsidRDefault="008B27F6" w:rsidP="008B27F6">
      <w:pPr>
        <w:pStyle w:val="PL"/>
        <w:shd w:val="clear" w:color="auto" w:fill="E7E6E6"/>
        <w:rPr>
          <w:color w:val="808080"/>
        </w:rPr>
      </w:pPr>
      <w:r w:rsidRPr="00633459">
        <w:rPr>
          <w:color w:val="808080"/>
        </w:rPr>
        <w:t>hide members</w:t>
      </w:r>
    </w:p>
    <w:p w14:paraId="5022B558" w14:textId="77777777" w:rsidR="008B27F6" w:rsidRPr="00633459" w:rsidRDefault="008B27F6" w:rsidP="008B27F6">
      <w:pPr>
        <w:pStyle w:val="PL"/>
        <w:shd w:val="clear" w:color="auto" w:fill="E7E6E6"/>
        <w:rPr>
          <w:color w:val="808080"/>
        </w:rPr>
      </w:pPr>
    </w:p>
    <w:p w14:paraId="5E93CFAD" w14:textId="77777777" w:rsidR="008B27F6" w:rsidRPr="00633459" w:rsidRDefault="008B27F6" w:rsidP="008B27F6">
      <w:pPr>
        <w:pStyle w:val="PL"/>
        <w:shd w:val="clear" w:color="auto" w:fill="E7E6E6"/>
        <w:rPr>
          <w:color w:val="808080"/>
        </w:rPr>
      </w:pPr>
      <w:r w:rsidRPr="00633459">
        <w:rPr>
          <w:color w:val="808080"/>
        </w:rPr>
        <w:t>class SubNetwork  &lt;&lt;InformationObjectClass&gt;&gt;</w:t>
      </w:r>
    </w:p>
    <w:p w14:paraId="67931076" w14:textId="77777777" w:rsidR="008B27F6" w:rsidRPr="00633459" w:rsidRDefault="008B27F6" w:rsidP="008B27F6">
      <w:pPr>
        <w:pStyle w:val="PL"/>
        <w:shd w:val="clear" w:color="auto" w:fill="E7E6E6"/>
        <w:rPr>
          <w:color w:val="808080"/>
        </w:rPr>
      </w:pPr>
      <w:r w:rsidRPr="00633459">
        <w:rPr>
          <w:color w:val="808080"/>
        </w:rPr>
        <w:t xml:space="preserve">class ECSFunction &lt;&lt;InformationObjectClass&gt;&gt; </w:t>
      </w:r>
    </w:p>
    <w:p w14:paraId="0FEB7F4C" w14:textId="77777777" w:rsidR="008B27F6" w:rsidRPr="00633459" w:rsidRDefault="008B27F6" w:rsidP="008B27F6">
      <w:pPr>
        <w:pStyle w:val="PL"/>
        <w:shd w:val="clear" w:color="auto" w:fill="E7E6E6"/>
        <w:rPr>
          <w:color w:val="808080"/>
        </w:rPr>
      </w:pPr>
      <w:r w:rsidRPr="00633459">
        <w:rPr>
          <w:color w:val="808080"/>
        </w:rPr>
        <w:t xml:space="preserve">class EdgeDataNetwork &lt;&lt;InformationObjectClass&gt;&gt; </w:t>
      </w:r>
    </w:p>
    <w:p w14:paraId="587F46D2" w14:textId="77777777" w:rsidR="008B27F6" w:rsidRPr="00633459" w:rsidRDefault="008B27F6" w:rsidP="008B27F6">
      <w:pPr>
        <w:pStyle w:val="PL"/>
        <w:shd w:val="clear" w:color="auto" w:fill="E7E6E6"/>
        <w:rPr>
          <w:color w:val="808080"/>
        </w:rPr>
      </w:pPr>
      <w:r w:rsidRPr="00633459">
        <w:rPr>
          <w:color w:val="808080"/>
        </w:rPr>
        <w:t>class EASRequirements &lt;&lt;InformationObjectClass&gt;&gt;</w:t>
      </w:r>
    </w:p>
    <w:p w14:paraId="25CCD9AE" w14:textId="77777777" w:rsidR="008B27F6" w:rsidRPr="00633459" w:rsidRDefault="008B27F6" w:rsidP="008B27F6">
      <w:pPr>
        <w:pStyle w:val="PL"/>
        <w:shd w:val="clear" w:color="auto" w:fill="E7E6E6"/>
        <w:rPr>
          <w:color w:val="808080"/>
        </w:rPr>
      </w:pPr>
      <w:r w:rsidRPr="00633459">
        <w:rPr>
          <w:color w:val="808080"/>
        </w:rPr>
        <w:t>class EASFunction &lt;&lt;InformationObjectClass&gt;&gt;</w:t>
      </w:r>
    </w:p>
    <w:p w14:paraId="3EC7B78F" w14:textId="77777777" w:rsidR="008B27F6" w:rsidRPr="00633459" w:rsidRDefault="008B27F6" w:rsidP="008B27F6">
      <w:pPr>
        <w:pStyle w:val="PL"/>
        <w:shd w:val="clear" w:color="auto" w:fill="E7E6E6"/>
        <w:rPr>
          <w:color w:val="808080"/>
        </w:rPr>
      </w:pPr>
      <w:r w:rsidRPr="00633459">
        <w:rPr>
          <w:color w:val="808080"/>
        </w:rPr>
        <w:t>class EESFunction &lt;&lt;InformationObjectClass&gt;&gt;</w:t>
      </w:r>
    </w:p>
    <w:p w14:paraId="0ED9D081" w14:textId="77777777" w:rsidR="008B27F6" w:rsidRPr="00633459" w:rsidRDefault="008B27F6" w:rsidP="008B27F6">
      <w:pPr>
        <w:pStyle w:val="PL"/>
        <w:shd w:val="clear" w:color="auto" w:fill="E7E6E6"/>
        <w:rPr>
          <w:color w:val="808080"/>
        </w:rPr>
      </w:pPr>
      <w:r w:rsidRPr="00633459">
        <w:rPr>
          <w:color w:val="808080"/>
        </w:rPr>
        <w:t>class EASProfile &lt;&lt;InformationObjectClass&gt;&gt;</w:t>
      </w:r>
    </w:p>
    <w:p w14:paraId="55209963" w14:textId="77777777" w:rsidR="008B27F6" w:rsidRPr="00633459" w:rsidRDefault="008B27F6" w:rsidP="008B27F6">
      <w:pPr>
        <w:pStyle w:val="PL"/>
        <w:shd w:val="clear" w:color="auto" w:fill="E7E6E6"/>
        <w:rPr>
          <w:color w:val="808080"/>
        </w:rPr>
      </w:pPr>
      <w:r w:rsidRPr="00633459">
        <w:rPr>
          <w:color w:val="808080"/>
        </w:rPr>
        <w:t>class EASBundle &lt;&lt;InformationObjectClass&gt;&gt;</w:t>
      </w:r>
    </w:p>
    <w:p w14:paraId="5EA95177" w14:textId="77777777" w:rsidR="008B27F6" w:rsidRPr="00633459" w:rsidRDefault="008B27F6" w:rsidP="008B27F6">
      <w:pPr>
        <w:pStyle w:val="PL"/>
        <w:shd w:val="clear" w:color="auto" w:fill="E7E6E6"/>
        <w:rPr>
          <w:color w:val="808080"/>
        </w:rPr>
      </w:pPr>
    </w:p>
    <w:p w14:paraId="20A72EA7" w14:textId="77777777" w:rsidR="008B27F6" w:rsidRPr="00633459" w:rsidRDefault="008B27F6" w:rsidP="008B27F6">
      <w:pPr>
        <w:pStyle w:val="PL"/>
        <w:shd w:val="clear" w:color="auto" w:fill="E7E6E6"/>
        <w:rPr>
          <w:color w:val="808080"/>
        </w:rPr>
      </w:pPr>
      <w:r w:rsidRPr="00633459">
        <w:rPr>
          <w:color w:val="808080"/>
        </w:rPr>
        <w:t>SubNetwork “1” *-- "*" EdgeDataNetwork: &lt;&lt;names&gt;&gt;</w:t>
      </w:r>
    </w:p>
    <w:p w14:paraId="48B59023" w14:textId="77777777" w:rsidR="008B27F6" w:rsidRPr="00633459" w:rsidRDefault="008B27F6" w:rsidP="008B27F6">
      <w:pPr>
        <w:pStyle w:val="PL"/>
        <w:shd w:val="clear" w:color="auto" w:fill="E7E6E6"/>
        <w:rPr>
          <w:color w:val="808080"/>
        </w:rPr>
      </w:pPr>
      <w:r w:rsidRPr="00633459">
        <w:rPr>
          <w:color w:val="808080"/>
        </w:rPr>
        <w:t>SubNetwork “1” *-- "*" ECSFunction: &lt;&lt;names&gt;&gt;</w:t>
      </w:r>
    </w:p>
    <w:p w14:paraId="786775E3" w14:textId="77777777" w:rsidR="008B27F6" w:rsidRPr="00633459" w:rsidRDefault="008B27F6" w:rsidP="008B27F6">
      <w:pPr>
        <w:pStyle w:val="PL"/>
        <w:shd w:val="clear" w:color="auto" w:fill="E7E6E6"/>
        <w:rPr>
          <w:color w:val="808080"/>
        </w:rPr>
      </w:pPr>
      <w:r w:rsidRPr="00633459">
        <w:rPr>
          <w:color w:val="808080"/>
        </w:rPr>
        <w:t>EdgeDataNetwork “1” *-- "*" EESFunction: &lt;&lt;names&gt;&gt;</w:t>
      </w:r>
    </w:p>
    <w:p w14:paraId="34228A3D" w14:textId="77777777" w:rsidR="008B27F6" w:rsidRPr="00633459" w:rsidRDefault="008B27F6" w:rsidP="008B27F6">
      <w:pPr>
        <w:pStyle w:val="PL"/>
        <w:shd w:val="clear" w:color="auto" w:fill="E7E6E6"/>
        <w:rPr>
          <w:color w:val="808080"/>
        </w:rPr>
      </w:pPr>
      <w:r w:rsidRPr="00633459">
        <w:rPr>
          <w:color w:val="808080"/>
        </w:rPr>
        <w:t>EdgeDataNetwork “1” *-- "*" EASFunction: &lt;&lt;names&gt;&gt;</w:t>
      </w:r>
    </w:p>
    <w:p w14:paraId="2C1E1AE8" w14:textId="77777777" w:rsidR="008B27F6" w:rsidRPr="00633459" w:rsidRDefault="008B27F6" w:rsidP="008B27F6">
      <w:pPr>
        <w:pStyle w:val="PL"/>
        <w:shd w:val="clear" w:color="auto" w:fill="E7E6E6"/>
        <w:rPr>
          <w:color w:val="808080"/>
        </w:rPr>
      </w:pPr>
      <w:r w:rsidRPr="00633459">
        <w:rPr>
          <w:color w:val="808080"/>
        </w:rPr>
        <w:t>EASFunction “1” *-- "1" EASProfile: &lt;&lt;names&gt;&gt;</w:t>
      </w:r>
    </w:p>
    <w:p w14:paraId="19FAFA78" w14:textId="77777777" w:rsidR="008B27F6" w:rsidRPr="00633459" w:rsidRDefault="008B27F6" w:rsidP="008B27F6">
      <w:pPr>
        <w:pStyle w:val="PL"/>
        <w:shd w:val="clear" w:color="auto" w:fill="E7E6E6"/>
        <w:rPr>
          <w:color w:val="808080"/>
        </w:rPr>
      </w:pPr>
      <w:r w:rsidRPr="00633459">
        <w:rPr>
          <w:color w:val="808080"/>
        </w:rPr>
        <w:t>ECSFunction "*" --&gt; "*" EdgeDataNetwork</w:t>
      </w:r>
    </w:p>
    <w:p w14:paraId="4C678C4F" w14:textId="77777777" w:rsidR="008B27F6" w:rsidRPr="00633459" w:rsidRDefault="008B27F6" w:rsidP="008B27F6">
      <w:pPr>
        <w:pStyle w:val="PL"/>
        <w:shd w:val="clear" w:color="auto" w:fill="E7E6E6"/>
        <w:rPr>
          <w:color w:val="808080"/>
        </w:rPr>
      </w:pPr>
      <w:r w:rsidRPr="00633459">
        <w:rPr>
          <w:color w:val="808080"/>
        </w:rPr>
        <w:t>ECSFunction "1" --&gt; "*" EESFunction</w:t>
      </w:r>
    </w:p>
    <w:p w14:paraId="3B7E8DD0" w14:textId="77777777" w:rsidR="008B27F6" w:rsidRPr="00633459" w:rsidRDefault="008B27F6" w:rsidP="008B27F6">
      <w:pPr>
        <w:pStyle w:val="PL"/>
        <w:shd w:val="clear" w:color="auto" w:fill="E7E6E6"/>
        <w:rPr>
          <w:color w:val="808080"/>
        </w:rPr>
      </w:pPr>
      <w:r w:rsidRPr="00633459">
        <w:rPr>
          <w:color w:val="808080"/>
        </w:rPr>
        <w:t>EESFunction "1" --&gt; "*" EASFunction</w:t>
      </w:r>
    </w:p>
    <w:p w14:paraId="0113399C" w14:textId="77777777" w:rsidR="008B27F6" w:rsidRPr="00633459" w:rsidRDefault="008B27F6" w:rsidP="008B27F6">
      <w:pPr>
        <w:pStyle w:val="PL"/>
        <w:shd w:val="clear" w:color="auto" w:fill="E7E6E6"/>
        <w:rPr>
          <w:color w:val="808080"/>
        </w:rPr>
      </w:pPr>
      <w:r w:rsidRPr="00633459">
        <w:rPr>
          <w:color w:val="808080"/>
        </w:rPr>
        <w:t>EASFunction "*" --&gt; "1" EASRequirements</w:t>
      </w:r>
    </w:p>
    <w:p w14:paraId="5995CF5E" w14:textId="77777777" w:rsidR="008B27F6" w:rsidRPr="00633459" w:rsidRDefault="008B27F6" w:rsidP="008B27F6">
      <w:pPr>
        <w:pStyle w:val="PL"/>
        <w:shd w:val="clear" w:color="auto" w:fill="E7E6E6"/>
        <w:rPr>
          <w:color w:val="808080"/>
        </w:rPr>
      </w:pPr>
      <w:r w:rsidRPr="00633459">
        <w:rPr>
          <w:color w:val="808080"/>
        </w:rPr>
        <w:t>SubNetwork “1” *-- "*" EASBundle: &lt;&lt;names&gt;&gt;</w:t>
      </w:r>
    </w:p>
    <w:p w14:paraId="63411DBE" w14:textId="77777777" w:rsidR="008B27F6" w:rsidRPr="00633459" w:rsidRDefault="008B27F6" w:rsidP="008B27F6">
      <w:pPr>
        <w:pStyle w:val="PL"/>
        <w:shd w:val="clear" w:color="auto" w:fill="E7E6E6"/>
        <w:rPr>
          <w:color w:val="808080"/>
        </w:rPr>
      </w:pPr>
      <w:r w:rsidRPr="00633459">
        <w:rPr>
          <w:color w:val="808080"/>
        </w:rPr>
        <w:t>EASBundle "*" -- "*" EASFunction</w:t>
      </w:r>
    </w:p>
    <w:p w14:paraId="541EEA19" w14:textId="77777777" w:rsidR="008B27F6" w:rsidRPr="00633459" w:rsidRDefault="008B27F6" w:rsidP="008B27F6">
      <w:pPr>
        <w:pStyle w:val="PL"/>
        <w:shd w:val="clear" w:color="auto" w:fill="E7E6E6"/>
        <w:rPr>
          <w:color w:val="808080"/>
        </w:rPr>
      </w:pPr>
      <w:r w:rsidRPr="00633459">
        <w:rPr>
          <w:color w:val="808080"/>
        </w:rPr>
        <w:t>EASBundle "*" -- "1" EESFunction</w:t>
      </w:r>
    </w:p>
    <w:p w14:paraId="4107A663" w14:textId="77777777" w:rsidR="008B27F6" w:rsidRPr="00633459" w:rsidRDefault="008B27F6" w:rsidP="008B27F6">
      <w:pPr>
        <w:pStyle w:val="PL"/>
        <w:shd w:val="clear" w:color="auto" w:fill="E7E6E6"/>
        <w:rPr>
          <w:color w:val="808080"/>
        </w:rPr>
      </w:pPr>
      <w:r w:rsidRPr="00633459">
        <w:rPr>
          <w:color w:val="808080"/>
        </w:rPr>
        <w:t>EASBundle "1" --&gt; "*" EASRequirements</w:t>
      </w:r>
    </w:p>
    <w:p w14:paraId="5D86ED9E" w14:textId="77777777" w:rsidR="008B27F6" w:rsidRDefault="008B27F6" w:rsidP="008B27F6">
      <w:pPr>
        <w:pStyle w:val="PL"/>
        <w:shd w:val="clear" w:color="auto" w:fill="E7E6E6"/>
        <w:rPr>
          <w:color w:val="808080"/>
        </w:rPr>
      </w:pPr>
      <w:r w:rsidRPr="00633459">
        <w:rPr>
          <w:color w:val="808080"/>
        </w:rPr>
        <w:t>@enduml</w:t>
      </w:r>
    </w:p>
    <w:p w14:paraId="0FEF4014" w14:textId="3A9FB6C2" w:rsidR="00D2119E" w:rsidRDefault="00D2119E" w:rsidP="00D2119E">
      <w:pPr>
        <w:pStyle w:val="Heading3"/>
      </w:pPr>
      <w:bookmarkStart w:id="1241" w:name="_CRE_1_2"/>
      <w:bookmarkStart w:id="1242" w:name="_Toc202520548"/>
      <w:bookmarkEnd w:id="1241"/>
      <w:r>
        <w:t>E.1.2</w:t>
      </w:r>
      <w:r>
        <w:tab/>
      </w:r>
      <w:r w:rsidRPr="00926D4D">
        <w:t>Figure 6.2.1-</w:t>
      </w:r>
      <w:r>
        <w:t xml:space="preserve">3: </w:t>
      </w:r>
      <w:r w:rsidRPr="00926D4D">
        <w:t>Transport view of EES NRM</w:t>
      </w:r>
      <w:bookmarkEnd w:id="1242"/>
    </w:p>
    <w:p w14:paraId="687A0027"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EESFunction</w:t>
      </w:r>
      <w:r>
        <w:rPr>
          <w:color w:val="808080"/>
        </w:rPr>
        <w:t xml:space="preserve"> “1”</w:t>
      </w:r>
      <w:r w:rsidRPr="00796AA9">
        <w:rPr>
          <w:color w:val="808080"/>
        </w:rPr>
        <w:t xml:space="preserve"> *-- "*" EP_Edge3: &lt;&lt;names&gt;&gt;</w:t>
      </w:r>
    </w:p>
    <w:p w14:paraId="2F835C5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EP_N5: &lt;&lt;names&gt;&gt;</w:t>
      </w:r>
    </w:p>
    <w:p w14:paraId="5D793A82"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note bottom of EESFunction</w:t>
      </w:r>
    </w:p>
    <w:p w14:paraId="4FF80F6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796AA9">
        <w:rPr>
          <w:color w:val="808080"/>
        </w:rPr>
        <w:t xml:space="preserve">  </w:t>
      </w:r>
      <w:r w:rsidRPr="005C17A8">
        <w:rPr>
          <w:color w:val="808080"/>
          <w:lang w:val="nl-NL"/>
        </w:rPr>
        <w:t xml:space="preserve">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color w:val="808080"/>
        </w:rPr>
      </w:pPr>
      <w:r w:rsidRPr="005C17A8">
        <w:rPr>
          <w:color w:val="808080"/>
          <w:lang w:val="nl-NL"/>
        </w:rPr>
        <w:t xml:space="preserve">    </w:t>
      </w:r>
      <w:r w:rsidRPr="00796AA9">
        <w:rPr>
          <w:color w:val="808080"/>
        </w:rPr>
        <w:t xml:space="preserve">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color w:val="808080"/>
        </w:rPr>
      </w:pPr>
      <w:r w:rsidRPr="00796AA9">
        <w:rPr>
          <w:color w:val="808080"/>
        </w:rPr>
        <w:t>@enduml</w:t>
      </w:r>
    </w:p>
    <w:p w14:paraId="568D605B" w14:textId="410E80E5" w:rsidR="00D2119E" w:rsidRDefault="00D2119E" w:rsidP="00D2119E">
      <w:pPr>
        <w:pStyle w:val="Heading3"/>
      </w:pPr>
      <w:bookmarkStart w:id="1243" w:name="_CRE_1_3"/>
      <w:bookmarkStart w:id="1244" w:name="_Toc202520549"/>
      <w:bookmarkEnd w:id="1243"/>
      <w:r>
        <w:t>E.1.3</w:t>
      </w:r>
      <w:r>
        <w:tab/>
      </w:r>
      <w:r w:rsidRPr="00926D4D">
        <w:t>Figure 6.2.1-</w:t>
      </w:r>
      <w:r>
        <w:t xml:space="preserve">4: </w:t>
      </w:r>
      <w:r w:rsidRPr="00926D4D">
        <w:t>Transport view of ECS NRM</w:t>
      </w:r>
      <w:bookmarkEnd w:id="1244"/>
    </w:p>
    <w:p w14:paraId="08B673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note bottom of ECSFunction</w:t>
      </w:r>
    </w:p>
    <w:p w14:paraId="0D80D589"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 xml:space="preserve">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3E36745A" w14:textId="406FC1A9" w:rsidR="00D2119E" w:rsidRDefault="00D2119E" w:rsidP="00D2119E">
      <w:pPr>
        <w:pStyle w:val="Heading3"/>
      </w:pPr>
      <w:bookmarkStart w:id="1245" w:name="_CRE_1_4"/>
      <w:bookmarkStart w:id="1246" w:name="_Toc202520550"/>
      <w:bookmarkEnd w:id="1245"/>
      <w:r>
        <w:t>E.1.4</w:t>
      </w:r>
      <w:r>
        <w:tab/>
      </w:r>
      <w:r w:rsidRPr="00926D4D">
        <w:t>Figure 6.2.1-</w:t>
      </w:r>
      <w:r>
        <w:t xml:space="preserve">5: </w:t>
      </w:r>
      <w:r w:rsidRPr="00926D4D">
        <w:t>Transport view of EAS NRM</w:t>
      </w:r>
      <w:bookmarkEnd w:id="1246"/>
    </w:p>
    <w:p w14:paraId="4A1A765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note bottom of EASFunction</w:t>
      </w:r>
    </w:p>
    <w:p w14:paraId="79FB7F2F"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2BA14DEB" w14:textId="6E140B72" w:rsidR="00D2119E" w:rsidRDefault="00D2119E" w:rsidP="00D2119E">
      <w:pPr>
        <w:pStyle w:val="Heading3"/>
      </w:pPr>
      <w:bookmarkStart w:id="1247" w:name="_CRE_1_5"/>
      <w:bookmarkStart w:id="1248" w:name="_Toc202520551"/>
      <w:bookmarkEnd w:id="1247"/>
      <w:r>
        <w:t>E.1.5</w:t>
      </w:r>
      <w:r>
        <w:tab/>
      </w:r>
      <w:r w:rsidRPr="00926D4D">
        <w:t>Figure 6.2.1-</w:t>
      </w:r>
      <w:r>
        <w:t>6: Edge Federation</w:t>
      </w:r>
      <w:r w:rsidRPr="00926D4D">
        <w:t xml:space="preserve"> NRM</w:t>
      </w:r>
      <w:bookmarkEnd w:id="1248"/>
    </w:p>
    <w:p w14:paraId="66370065"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SubNetwork</w:t>
      </w:r>
      <w:r>
        <w:rPr>
          <w:color w:val="808080"/>
        </w:rPr>
        <w:t xml:space="preserve"> “1”</w:t>
      </w:r>
      <w:r w:rsidRPr="00BE435E">
        <w:rPr>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OperatorEdgeFederation</w:t>
      </w:r>
      <w:r>
        <w:rPr>
          <w:color w:val="808080"/>
        </w:rPr>
        <w:t xml:space="preserve"> “1”</w:t>
      </w:r>
      <w:r w:rsidRPr="00BE435E">
        <w:rPr>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color w:val="808080"/>
        </w:rPr>
      </w:pPr>
      <w:r w:rsidRPr="00BE435E">
        <w:rPr>
          <w:color w:val="808080"/>
        </w:rPr>
        <w:t>@enduml</w:t>
      </w:r>
    </w:p>
    <w:p w14:paraId="7351EB0C" w14:textId="16CB2E72" w:rsidR="00D2119E" w:rsidRDefault="00D2119E" w:rsidP="00D2119E">
      <w:pPr>
        <w:pStyle w:val="Heading3"/>
      </w:pPr>
      <w:bookmarkStart w:id="1249" w:name="_CRE_1_6"/>
      <w:bookmarkStart w:id="1250" w:name="_Toc202520552"/>
      <w:bookmarkEnd w:id="1249"/>
      <w:r>
        <w:t>E.1.6</w:t>
      </w:r>
      <w:r>
        <w:tab/>
      </w:r>
      <w:r w:rsidRPr="00926D4D">
        <w:t>Figure 6.2.</w:t>
      </w:r>
      <w:r>
        <w:t xml:space="preserve">2-1: </w:t>
      </w:r>
      <w:r w:rsidRPr="00926D4D">
        <w:t>Edge Inheritance Relationship</w:t>
      </w:r>
      <w:bookmarkEnd w:id="1250"/>
    </w:p>
    <w:p w14:paraId="28B30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@enduml</w:t>
      </w:r>
    </w:p>
    <w:p w14:paraId="4A80AA3C" w14:textId="2E0F4346" w:rsidR="00D2119E" w:rsidRDefault="00D2119E" w:rsidP="00D2119E">
      <w:pPr>
        <w:pStyle w:val="Heading3"/>
      </w:pPr>
      <w:bookmarkStart w:id="1251" w:name="_CRE_1_7"/>
      <w:bookmarkStart w:id="1252" w:name="_Toc202520553"/>
      <w:bookmarkEnd w:id="1251"/>
      <w:r>
        <w:t>E.1.7</w:t>
      </w:r>
      <w:r>
        <w:tab/>
      </w:r>
      <w:r w:rsidRPr="00926D4D">
        <w:t>Figure 6.2.</w:t>
      </w:r>
      <w:r>
        <w:t>2</w:t>
      </w:r>
      <w:r w:rsidRPr="00926D4D">
        <w:t>-</w:t>
      </w:r>
      <w:r>
        <w:t>2: EASProfile</w:t>
      </w:r>
      <w:r w:rsidRPr="00926D4D">
        <w:t xml:space="preserve"> Inheritance</w:t>
      </w:r>
      <w:bookmarkEnd w:id="1252"/>
    </w:p>
    <w:p w14:paraId="450F92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253" w:name="_CRE_1_8"/>
      <w:bookmarkStart w:id="1254" w:name="_Toc202520554"/>
      <w:bookmarkEnd w:id="1253"/>
      <w:r>
        <w:t>E.1.8</w:t>
      </w:r>
      <w:r>
        <w:tab/>
      </w:r>
      <w:r w:rsidRPr="00926D4D">
        <w:t>Figure 6.2.</w:t>
      </w:r>
      <w:r>
        <w:t>2</w:t>
      </w:r>
      <w:r w:rsidRPr="00926D4D">
        <w:t>-</w:t>
      </w:r>
      <w:r>
        <w:t>3: EASBundle</w:t>
      </w:r>
      <w:r w:rsidRPr="00926D4D">
        <w:t xml:space="preserve"> Inheritance</w:t>
      </w:r>
      <w:bookmarkEnd w:id="1254"/>
    </w:p>
    <w:p w14:paraId="0B5214CA" w14:textId="77777777" w:rsidR="008B27F6" w:rsidRPr="00B230B3" w:rsidRDefault="008B27F6" w:rsidP="008B27F6">
      <w:pPr>
        <w:pStyle w:val="PL"/>
        <w:shd w:val="clear" w:color="auto" w:fill="E7E6E6"/>
        <w:rPr>
          <w:color w:val="808080"/>
        </w:rPr>
      </w:pPr>
      <w:r w:rsidRPr="00B230B3">
        <w:rPr>
          <w:color w:val="808080"/>
        </w:rPr>
        <w:t>@startuml</w:t>
      </w:r>
    </w:p>
    <w:p w14:paraId="66F44001" w14:textId="77777777" w:rsidR="008B27F6" w:rsidRPr="00B230B3" w:rsidRDefault="008B27F6" w:rsidP="008B27F6">
      <w:pPr>
        <w:pStyle w:val="PL"/>
        <w:shd w:val="clear" w:color="auto" w:fill="E7E6E6"/>
        <w:rPr>
          <w:color w:val="808080"/>
        </w:rPr>
      </w:pPr>
      <w:r w:rsidRPr="00B230B3">
        <w:rPr>
          <w:color w:val="808080"/>
        </w:rPr>
        <w:t>skinparam backgroundColor white</w:t>
      </w:r>
    </w:p>
    <w:p w14:paraId="4348502A" w14:textId="77777777" w:rsidR="008B27F6" w:rsidRPr="00B230B3" w:rsidRDefault="008B27F6" w:rsidP="008B27F6">
      <w:pPr>
        <w:pStyle w:val="PL"/>
        <w:shd w:val="clear" w:color="auto" w:fill="E7E6E6"/>
        <w:rPr>
          <w:color w:val="808080"/>
        </w:rPr>
      </w:pPr>
      <w:r w:rsidRPr="00B230B3">
        <w:rPr>
          <w:color w:val="808080"/>
        </w:rPr>
        <w:t>skinparam classBackgroundColor white</w:t>
      </w:r>
    </w:p>
    <w:p w14:paraId="48382104" w14:textId="77777777" w:rsidR="008B27F6" w:rsidRPr="00B230B3" w:rsidRDefault="008B27F6" w:rsidP="008B27F6">
      <w:pPr>
        <w:pStyle w:val="PL"/>
        <w:shd w:val="clear" w:color="auto" w:fill="E7E6E6"/>
        <w:rPr>
          <w:color w:val="808080"/>
        </w:rPr>
      </w:pPr>
      <w:r w:rsidRPr="00B230B3">
        <w:rPr>
          <w:color w:val="808080"/>
        </w:rPr>
        <w:t>skinparam classBorderColor black</w:t>
      </w:r>
    </w:p>
    <w:p w14:paraId="2C57746A" w14:textId="77777777" w:rsidR="008B27F6" w:rsidRPr="00B230B3" w:rsidRDefault="008B27F6" w:rsidP="008B27F6">
      <w:pPr>
        <w:pStyle w:val="PL"/>
        <w:shd w:val="clear" w:color="auto" w:fill="E7E6E6"/>
        <w:rPr>
          <w:color w:val="808080"/>
        </w:rPr>
      </w:pPr>
      <w:r w:rsidRPr="00B230B3">
        <w:rPr>
          <w:color w:val="808080"/>
        </w:rPr>
        <w:t>skinparam Shadowing false</w:t>
      </w:r>
    </w:p>
    <w:p w14:paraId="3219D7CE" w14:textId="77777777" w:rsidR="008B27F6" w:rsidRPr="00B230B3" w:rsidRDefault="008B27F6" w:rsidP="008B27F6">
      <w:pPr>
        <w:pStyle w:val="PL"/>
        <w:shd w:val="clear" w:color="auto" w:fill="E7E6E6"/>
        <w:rPr>
          <w:color w:val="808080"/>
        </w:rPr>
      </w:pPr>
      <w:r w:rsidRPr="00B230B3">
        <w:rPr>
          <w:color w:val="808080"/>
        </w:rPr>
        <w:t>skinparam noteBackgroundColor white</w:t>
      </w:r>
    </w:p>
    <w:p w14:paraId="2478D6C0" w14:textId="77777777" w:rsidR="008B27F6" w:rsidRPr="00B230B3" w:rsidRDefault="008B27F6" w:rsidP="008B27F6">
      <w:pPr>
        <w:pStyle w:val="PL"/>
        <w:shd w:val="clear" w:color="auto" w:fill="E7E6E6"/>
        <w:rPr>
          <w:color w:val="808080"/>
        </w:rPr>
      </w:pPr>
      <w:r w:rsidRPr="00B230B3">
        <w:rPr>
          <w:color w:val="808080"/>
        </w:rPr>
        <w:t>skinparam noteBorderColor white</w:t>
      </w:r>
    </w:p>
    <w:p w14:paraId="4AD34038" w14:textId="77777777" w:rsidR="008B27F6" w:rsidRPr="00B230B3" w:rsidRDefault="008B27F6" w:rsidP="008B27F6">
      <w:pPr>
        <w:pStyle w:val="PL"/>
        <w:shd w:val="clear" w:color="auto" w:fill="E7E6E6"/>
        <w:rPr>
          <w:color w:val="808080"/>
        </w:rPr>
      </w:pPr>
      <w:r w:rsidRPr="00B230B3">
        <w:rPr>
          <w:color w:val="808080"/>
        </w:rPr>
        <w:t>skinparam arrowColor black</w:t>
      </w:r>
    </w:p>
    <w:p w14:paraId="25536E3A" w14:textId="77777777" w:rsidR="008B27F6" w:rsidRPr="00B230B3" w:rsidRDefault="008B27F6" w:rsidP="008B27F6">
      <w:pPr>
        <w:pStyle w:val="PL"/>
        <w:shd w:val="clear" w:color="auto" w:fill="E7E6E6"/>
        <w:rPr>
          <w:color w:val="808080"/>
        </w:rPr>
      </w:pPr>
      <w:r w:rsidRPr="00B230B3">
        <w:rPr>
          <w:color w:val="808080"/>
        </w:rPr>
        <w:t>skinparam ClassStereotypeFontStyle normal</w:t>
      </w:r>
    </w:p>
    <w:p w14:paraId="0CB85E4C" w14:textId="77777777" w:rsidR="008B27F6" w:rsidRPr="00B230B3" w:rsidRDefault="008B27F6" w:rsidP="008B27F6">
      <w:pPr>
        <w:pStyle w:val="PL"/>
        <w:shd w:val="clear" w:color="auto" w:fill="E7E6E6"/>
        <w:rPr>
          <w:color w:val="808080"/>
        </w:rPr>
      </w:pPr>
      <w:r w:rsidRPr="00B230B3">
        <w:rPr>
          <w:color w:val="808080"/>
        </w:rPr>
        <w:t>hide circle</w:t>
      </w:r>
    </w:p>
    <w:p w14:paraId="18063811" w14:textId="77777777" w:rsidR="008B27F6" w:rsidRPr="00B230B3" w:rsidRDefault="008B27F6" w:rsidP="008B27F6">
      <w:pPr>
        <w:pStyle w:val="PL"/>
        <w:shd w:val="clear" w:color="auto" w:fill="E7E6E6"/>
        <w:rPr>
          <w:color w:val="808080"/>
        </w:rPr>
      </w:pPr>
      <w:r w:rsidRPr="00B230B3">
        <w:rPr>
          <w:color w:val="808080"/>
        </w:rPr>
        <w:t>hide members</w:t>
      </w:r>
    </w:p>
    <w:p w14:paraId="41A1AF54" w14:textId="77777777" w:rsidR="008B27F6" w:rsidRPr="00B230B3" w:rsidRDefault="008B27F6" w:rsidP="008B27F6">
      <w:pPr>
        <w:pStyle w:val="PL"/>
        <w:shd w:val="clear" w:color="auto" w:fill="E7E6E6"/>
        <w:rPr>
          <w:color w:val="808080"/>
        </w:rPr>
      </w:pPr>
    </w:p>
    <w:p w14:paraId="72D00A78" w14:textId="77777777" w:rsidR="008B27F6" w:rsidRPr="00B230B3" w:rsidRDefault="008B27F6" w:rsidP="008B27F6">
      <w:pPr>
        <w:pStyle w:val="PL"/>
        <w:shd w:val="clear" w:color="auto" w:fill="E7E6E6"/>
        <w:rPr>
          <w:color w:val="808080"/>
        </w:rPr>
      </w:pPr>
      <w:r w:rsidRPr="00B230B3">
        <w:rPr>
          <w:color w:val="808080"/>
        </w:rPr>
        <w:t>class Top  &lt;&lt;InformationObjectClass&gt;&gt;</w:t>
      </w:r>
    </w:p>
    <w:p w14:paraId="322E9F72" w14:textId="77777777" w:rsidR="008B27F6" w:rsidRPr="00B230B3" w:rsidRDefault="008B27F6" w:rsidP="008B27F6">
      <w:pPr>
        <w:pStyle w:val="PL"/>
        <w:shd w:val="clear" w:color="auto" w:fill="E7E6E6"/>
        <w:rPr>
          <w:color w:val="808080"/>
        </w:rPr>
      </w:pPr>
      <w:r w:rsidRPr="00B230B3">
        <w:rPr>
          <w:color w:val="808080"/>
        </w:rPr>
        <w:t>class EAS</w:t>
      </w:r>
      <w:r>
        <w:rPr>
          <w:color w:val="808080"/>
        </w:rPr>
        <w:t>Bundle</w:t>
      </w:r>
      <w:r w:rsidRPr="00B230B3">
        <w:rPr>
          <w:color w:val="808080"/>
        </w:rPr>
        <w:t xml:space="preserve"> &lt;&lt;InformationObjectClass&gt;&gt; </w:t>
      </w:r>
    </w:p>
    <w:p w14:paraId="41A7AA03" w14:textId="77777777" w:rsidR="008B27F6" w:rsidRPr="00B230B3" w:rsidRDefault="008B27F6" w:rsidP="008B27F6">
      <w:pPr>
        <w:pStyle w:val="PL"/>
        <w:shd w:val="clear" w:color="auto" w:fill="E7E6E6"/>
        <w:rPr>
          <w:color w:val="808080"/>
        </w:rPr>
      </w:pPr>
    </w:p>
    <w:p w14:paraId="58320783" w14:textId="77777777" w:rsidR="008B27F6" w:rsidRPr="00B230B3" w:rsidRDefault="008B27F6" w:rsidP="008B27F6">
      <w:pPr>
        <w:pStyle w:val="PL"/>
        <w:shd w:val="clear" w:color="auto" w:fill="E7E6E6"/>
        <w:rPr>
          <w:color w:val="808080"/>
        </w:rPr>
      </w:pPr>
      <w:r w:rsidRPr="00B230B3">
        <w:rPr>
          <w:color w:val="808080"/>
        </w:rPr>
        <w:t>Top &lt;|-- EAS</w:t>
      </w:r>
      <w:r>
        <w:rPr>
          <w:color w:val="808080"/>
        </w:rPr>
        <w:t>Bundle</w:t>
      </w:r>
    </w:p>
    <w:p w14:paraId="1256FEF0" w14:textId="77777777" w:rsidR="008B27F6" w:rsidRPr="00B230B3" w:rsidRDefault="008B27F6" w:rsidP="008B27F6">
      <w:pPr>
        <w:pStyle w:val="PL"/>
        <w:shd w:val="clear" w:color="auto" w:fill="E7E6E6"/>
        <w:rPr>
          <w:color w:val="808080"/>
        </w:rPr>
      </w:pPr>
    </w:p>
    <w:p w14:paraId="2E7F0891" w14:textId="77777777" w:rsidR="008B27F6" w:rsidRPr="00B230B3" w:rsidRDefault="008B27F6" w:rsidP="008B27F6">
      <w:pPr>
        <w:pStyle w:val="PL"/>
        <w:shd w:val="clear" w:color="auto" w:fill="E7E6E6"/>
        <w:rPr>
          <w:color w:val="808080"/>
        </w:rPr>
      </w:pPr>
      <w:r w:rsidRPr="00B230B3">
        <w:rPr>
          <w:color w:val="808080"/>
        </w:rPr>
        <w:t>@enduml</w:t>
      </w:r>
    </w:p>
    <w:p w14:paraId="30636DE4" w14:textId="1E38F1D5" w:rsidR="00B10824" w:rsidRDefault="00B10824" w:rsidP="00B10824">
      <w:pPr>
        <w:pStyle w:val="Heading3"/>
      </w:pPr>
      <w:bookmarkStart w:id="1255" w:name="_Toc172022652"/>
      <w:bookmarkStart w:id="1256" w:name="_Toc202520555"/>
      <w:r>
        <w:t>E.1.9</w:t>
      </w:r>
      <w:r>
        <w:tab/>
      </w:r>
      <w:r w:rsidRPr="00926D4D">
        <w:t>Figure 6.2.1-</w:t>
      </w:r>
      <w:r>
        <w:t xml:space="preserve">7: </w:t>
      </w:r>
      <w:bookmarkEnd w:id="1255"/>
      <w:r>
        <w:t>ManagedEdgeNFService NRM</w:t>
      </w:r>
      <w:bookmarkEnd w:id="1256"/>
    </w:p>
    <w:p w14:paraId="11E9CBF6" w14:textId="77777777" w:rsidR="00F66C75" w:rsidRPr="005259C1" w:rsidRDefault="00F66C75" w:rsidP="00F66C75">
      <w:pPr>
        <w:pStyle w:val="PL"/>
        <w:shd w:val="clear" w:color="auto" w:fill="E7E6E6"/>
        <w:rPr>
          <w:color w:val="808080"/>
        </w:rPr>
      </w:pPr>
      <w:r w:rsidRPr="005259C1">
        <w:rPr>
          <w:color w:val="808080"/>
        </w:rPr>
        <w:t>@startuml</w:t>
      </w:r>
    </w:p>
    <w:p w14:paraId="51425BAE" w14:textId="77777777" w:rsidR="00F66C75" w:rsidRPr="005259C1" w:rsidRDefault="00F66C75" w:rsidP="00F66C75">
      <w:pPr>
        <w:pStyle w:val="PL"/>
        <w:shd w:val="clear" w:color="auto" w:fill="E7E6E6"/>
        <w:rPr>
          <w:color w:val="808080"/>
        </w:rPr>
      </w:pPr>
      <w:r w:rsidRPr="005259C1">
        <w:rPr>
          <w:color w:val="808080"/>
        </w:rPr>
        <w:t>skinparam backgroundColor white</w:t>
      </w:r>
    </w:p>
    <w:p w14:paraId="79C40EB4" w14:textId="77777777" w:rsidR="00F66C75" w:rsidRPr="005259C1" w:rsidRDefault="00F66C75" w:rsidP="00F66C75">
      <w:pPr>
        <w:pStyle w:val="PL"/>
        <w:shd w:val="clear" w:color="auto" w:fill="E7E6E6"/>
        <w:rPr>
          <w:color w:val="808080"/>
        </w:rPr>
      </w:pPr>
      <w:r w:rsidRPr="005259C1">
        <w:rPr>
          <w:color w:val="808080"/>
        </w:rPr>
        <w:t>skinparam classBackgroundColor white</w:t>
      </w:r>
    </w:p>
    <w:p w14:paraId="71751031" w14:textId="77777777" w:rsidR="00F66C75" w:rsidRPr="005259C1" w:rsidRDefault="00F66C75" w:rsidP="00F66C75">
      <w:pPr>
        <w:pStyle w:val="PL"/>
        <w:shd w:val="clear" w:color="auto" w:fill="E7E6E6"/>
        <w:rPr>
          <w:color w:val="808080"/>
        </w:rPr>
      </w:pPr>
      <w:r w:rsidRPr="005259C1">
        <w:rPr>
          <w:color w:val="808080"/>
        </w:rPr>
        <w:t>skinparam classBorderColor black</w:t>
      </w:r>
    </w:p>
    <w:p w14:paraId="32FB0AEF" w14:textId="77777777" w:rsidR="00F66C75" w:rsidRPr="005259C1" w:rsidRDefault="00F66C75" w:rsidP="00F66C75">
      <w:pPr>
        <w:pStyle w:val="PL"/>
        <w:shd w:val="clear" w:color="auto" w:fill="E7E6E6"/>
        <w:rPr>
          <w:color w:val="808080"/>
        </w:rPr>
      </w:pPr>
      <w:r w:rsidRPr="005259C1">
        <w:rPr>
          <w:color w:val="808080"/>
        </w:rPr>
        <w:t>skinparam Shadowing false</w:t>
      </w:r>
    </w:p>
    <w:p w14:paraId="63DF3249" w14:textId="77777777" w:rsidR="00F66C75" w:rsidRPr="005259C1" w:rsidRDefault="00F66C75" w:rsidP="00F66C75">
      <w:pPr>
        <w:pStyle w:val="PL"/>
        <w:shd w:val="clear" w:color="auto" w:fill="E7E6E6"/>
        <w:rPr>
          <w:color w:val="808080"/>
        </w:rPr>
      </w:pPr>
      <w:r w:rsidRPr="005259C1">
        <w:rPr>
          <w:color w:val="808080"/>
        </w:rPr>
        <w:t>skinparam noteBackgroundColor white</w:t>
      </w:r>
    </w:p>
    <w:p w14:paraId="049914F5" w14:textId="77777777" w:rsidR="00F66C75" w:rsidRPr="005259C1" w:rsidRDefault="00F66C75" w:rsidP="00F66C75">
      <w:pPr>
        <w:pStyle w:val="PL"/>
        <w:shd w:val="clear" w:color="auto" w:fill="E7E6E6"/>
        <w:rPr>
          <w:color w:val="808080"/>
        </w:rPr>
      </w:pPr>
      <w:r w:rsidRPr="005259C1">
        <w:rPr>
          <w:color w:val="808080"/>
        </w:rPr>
        <w:t>skinparam noteBorderColor white</w:t>
      </w:r>
    </w:p>
    <w:p w14:paraId="7FC5A6D5" w14:textId="77777777" w:rsidR="00F66C75" w:rsidRPr="005259C1" w:rsidRDefault="00F66C75" w:rsidP="00F66C75">
      <w:pPr>
        <w:pStyle w:val="PL"/>
        <w:shd w:val="clear" w:color="auto" w:fill="E7E6E6"/>
        <w:rPr>
          <w:color w:val="808080"/>
        </w:rPr>
      </w:pPr>
      <w:r w:rsidRPr="005259C1">
        <w:rPr>
          <w:color w:val="808080"/>
        </w:rPr>
        <w:t>skinparam arrowColor black</w:t>
      </w:r>
    </w:p>
    <w:p w14:paraId="5C9E438C" w14:textId="77777777" w:rsidR="00F66C75" w:rsidRPr="005259C1" w:rsidRDefault="00F66C75" w:rsidP="00F66C75">
      <w:pPr>
        <w:pStyle w:val="PL"/>
        <w:shd w:val="clear" w:color="auto" w:fill="E7E6E6"/>
        <w:rPr>
          <w:color w:val="808080"/>
        </w:rPr>
      </w:pPr>
      <w:r w:rsidRPr="005259C1">
        <w:rPr>
          <w:color w:val="808080"/>
        </w:rPr>
        <w:t>skinparam ClassStereotypeFontStyle normal</w:t>
      </w:r>
    </w:p>
    <w:p w14:paraId="3E92299A" w14:textId="77777777" w:rsidR="00F66C75" w:rsidRPr="005259C1" w:rsidRDefault="00F66C75" w:rsidP="00F66C75">
      <w:pPr>
        <w:pStyle w:val="PL"/>
        <w:shd w:val="clear" w:color="auto" w:fill="E7E6E6"/>
        <w:rPr>
          <w:color w:val="808080"/>
        </w:rPr>
      </w:pPr>
      <w:r w:rsidRPr="005259C1">
        <w:rPr>
          <w:color w:val="808080"/>
        </w:rPr>
        <w:t>hide circle</w:t>
      </w:r>
    </w:p>
    <w:p w14:paraId="0852C753" w14:textId="77777777" w:rsidR="00F66C75" w:rsidRDefault="00F66C75" w:rsidP="00F66C75">
      <w:pPr>
        <w:pStyle w:val="PL"/>
        <w:shd w:val="clear" w:color="auto" w:fill="E7E6E6"/>
        <w:rPr>
          <w:color w:val="808080"/>
        </w:rPr>
      </w:pPr>
      <w:r w:rsidRPr="005259C1">
        <w:rPr>
          <w:color w:val="808080"/>
        </w:rPr>
        <w:t>hide members</w:t>
      </w:r>
    </w:p>
    <w:p w14:paraId="6AB56E7A" w14:textId="77777777" w:rsidR="00F66C75" w:rsidRPr="005259C1" w:rsidRDefault="00F66C75" w:rsidP="00F66C75">
      <w:pPr>
        <w:pStyle w:val="PL"/>
        <w:shd w:val="clear" w:color="auto" w:fill="E7E6E6"/>
        <w:rPr>
          <w:color w:val="808080"/>
        </w:rPr>
      </w:pPr>
      <w:r>
        <w:rPr>
          <w:color w:val="808080"/>
        </w:rPr>
        <w:t>class EA</w:t>
      </w:r>
      <w:r w:rsidRPr="005259C1">
        <w:rPr>
          <w:color w:val="808080"/>
        </w:rPr>
        <w:t>SFunction &lt;&lt;InformationObjectClass&gt;&gt;</w:t>
      </w:r>
    </w:p>
    <w:p w14:paraId="4D5C286B" w14:textId="77777777" w:rsidR="00F66C75" w:rsidRPr="005259C1" w:rsidRDefault="00F66C75" w:rsidP="00F66C75">
      <w:pPr>
        <w:pStyle w:val="PL"/>
        <w:shd w:val="clear" w:color="auto" w:fill="E7E6E6"/>
        <w:rPr>
          <w:color w:val="808080"/>
        </w:rPr>
      </w:pPr>
      <w:r w:rsidRPr="005259C1">
        <w:rPr>
          <w:color w:val="808080"/>
        </w:rPr>
        <w:t>class EESFunction &lt;&lt;InformationObjectClass&gt;&gt;</w:t>
      </w:r>
    </w:p>
    <w:p w14:paraId="63877280" w14:textId="77777777" w:rsidR="00F66C75" w:rsidRPr="005259C1" w:rsidRDefault="00F66C75" w:rsidP="00F66C75">
      <w:pPr>
        <w:pStyle w:val="PL"/>
        <w:shd w:val="clear" w:color="auto" w:fill="E7E6E6"/>
        <w:rPr>
          <w:color w:val="808080"/>
        </w:rPr>
      </w:pPr>
      <w:r w:rsidRPr="005259C1">
        <w:rPr>
          <w:color w:val="808080"/>
        </w:rPr>
        <w:t>class ECSFunction &lt;&lt;InformationObjectClass&gt;&gt;</w:t>
      </w:r>
    </w:p>
    <w:p w14:paraId="5E408C56" w14:textId="77777777" w:rsidR="00F66C75" w:rsidRDefault="00F66C75" w:rsidP="00F66C75">
      <w:pPr>
        <w:pStyle w:val="PL"/>
        <w:shd w:val="clear" w:color="auto" w:fill="E7E6E6"/>
        <w:rPr>
          <w:color w:val="808080"/>
        </w:rPr>
      </w:pPr>
      <w:r w:rsidRPr="005259C1">
        <w:rPr>
          <w:color w:val="808080"/>
        </w:rPr>
        <w:t xml:space="preserve">class ManagedEdgeNFService &lt;&lt;InformationObjectClass&gt;&gt; </w:t>
      </w:r>
    </w:p>
    <w:p w14:paraId="6D54B866" w14:textId="77777777" w:rsidR="00F66C75" w:rsidRPr="005259C1" w:rsidRDefault="00F66C75" w:rsidP="00F66C75">
      <w:pPr>
        <w:pStyle w:val="PL"/>
        <w:shd w:val="clear" w:color="auto" w:fill="E7E6E6"/>
        <w:rPr>
          <w:color w:val="808080"/>
        </w:rPr>
      </w:pPr>
      <w:r>
        <w:rPr>
          <w:color w:val="808080"/>
        </w:rPr>
        <w:t>EA</w:t>
      </w:r>
      <w:r w:rsidRPr="005259C1">
        <w:rPr>
          <w:color w:val="808080"/>
        </w:rPr>
        <w:t>SFunction “1” *-- "*" ManagedEdgeNFService: &lt;&lt;names&gt;&gt;</w:t>
      </w:r>
    </w:p>
    <w:p w14:paraId="6633163E" w14:textId="77777777" w:rsidR="00F66C75" w:rsidRPr="005259C1" w:rsidRDefault="00F66C75" w:rsidP="00F66C75">
      <w:pPr>
        <w:pStyle w:val="PL"/>
        <w:shd w:val="clear" w:color="auto" w:fill="E7E6E6"/>
        <w:rPr>
          <w:color w:val="808080"/>
        </w:rPr>
      </w:pPr>
      <w:r w:rsidRPr="005259C1">
        <w:rPr>
          <w:color w:val="808080"/>
        </w:rPr>
        <w:t>EESFunction “1” *-- "*" ManagedEdgeNFService: &lt;&lt;names&gt;&gt;</w:t>
      </w:r>
    </w:p>
    <w:p w14:paraId="50E925A9" w14:textId="77777777" w:rsidR="00F66C75" w:rsidRPr="005259C1" w:rsidRDefault="00F66C75" w:rsidP="00F66C75">
      <w:pPr>
        <w:pStyle w:val="PL"/>
        <w:shd w:val="clear" w:color="auto" w:fill="E7E6E6"/>
        <w:rPr>
          <w:color w:val="808080"/>
        </w:rPr>
      </w:pPr>
      <w:r w:rsidRPr="005259C1">
        <w:rPr>
          <w:color w:val="808080"/>
        </w:rPr>
        <w:t>ECSFunction “1” *-- "*" ManagedEdgeNFService: &lt;&lt;names&gt;&gt;</w:t>
      </w:r>
    </w:p>
    <w:p w14:paraId="1B5695C5" w14:textId="77777777" w:rsidR="00F66C75" w:rsidRPr="00DC6624" w:rsidRDefault="00F66C75" w:rsidP="00F66C75">
      <w:pPr>
        <w:pStyle w:val="PL"/>
        <w:shd w:val="clear" w:color="auto" w:fill="E7E6E6"/>
        <w:rPr>
          <w:color w:val="808080"/>
        </w:rPr>
      </w:pPr>
      <w:r w:rsidRPr="005259C1">
        <w:rPr>
          <w:color w:val="808080"/>
        </w:rPr>
        <w:t>@enduml</w:t>
      </w:r>
    </w:p>
    <w:p w14:paraId="3BBE929F" w14:textId="77777777" w:rsidR="00B10824" w:rsidRDefault="00B10824" w:rsidP="00B10824">
      <w:pPr>
        <w:rPr>
          <w:noProof/>
        </w:rPr>
      </w:pPr>
    </w:p>
    <w:p w14:paraId="190BAD6A" w14:textId="1C4ED4F7" w:rsidR="00B10824" w:rsidRDefault="00B10824" w:rsidP="00B10824">
      <w:pPr>
        <w:pStyle w:val="Heading3"/>
      </w:pPr>
      <w:bookmarkStart w:id="1257" w:name="_Toc202520556"/>
      <w:r>
        <w:t>E.1.10</w:t>
      </w:r>
      <w:r>
        <w:tab/>
      </w:r>
      <w:r w:rsidRPr="00926D4D">
        <w:t>Figure 6.2.</w:t>
      </w:r>
      <w:r w:rsidR="00EF5A82">
        <w:t>2</w:t>
      </w:r>
      <w:r w:rsidRPr="00926D4D">
        <w:t>-</w:t>
      </w:r>
      <w:r w:rsidR="00EF5A82">
        <w:t>4</w:t>
      </w:r>
      <w:r>
        <w:t>: ManagedEdgeNFService Inheritance</w:t>
      </w:r>
      <w:bookmarkEnd w:id="1257"/>
    </w:p>
    <w:p w14:paraId="70087234" w14:textId="77777777" w:rsidR="00B10824" w:rsidRPr="001E3E05" w:rsidRDefault="00B10824" w:rsidP="00B10824">
      <w:pPr>
        <w:pStyle w:val="PL"/>
        <w:shd w:val="clear" w:color="auto" w:fill="E7E6E6"/>
        <w:rPr>
          <w:color w:val="808080"/>
        </w:rPr>
      </w:pPr>
      <w:r w:rsidRPr="001E3E05">
        <w:rPr>
          <w:color w:val="808080"/>
        </w:rPr>
        <w:t>@startuml</w:t>
      </w:r>
    </w:p>
    <w:p w14:paraId="0F1225A9" w14:textId="77777777" w:rsidR="00B10824" w:rsidRPr="001E3E05" w:rsidRDefault="00B10824" w:rsidP="00B10824">
      <w:pPr>
        <w:pStyle w:val="PL"/>
        <w:shd w:val="clear" w:color="auto" w:fill="E7E6E6"/>
        <w:rPr>
          <w:color w:val="808080"/>
        </w:rPr>
      </w:pPr>
      <w:r w:rsidRPr="001E3E05">
        <w:rPr>
          <w:color w:val="808080"/>
        </w:rPr>
        <w:t>skinparam backgroundColor white</w:t>
      </w:r>
    </w:p>
    <w:p w14:paraId="463B861B" w14:textId="77777777" w:rsidR="00B10824" w:rsidRPr="001E3E05" w:rsidRDefault="00B10824" w:rsidP="00B10824">
      <w:pPr>
        <w:pStyle w:val="PL"/>
        <w:shd w:val="clear" w:color="auto" w:fill="E7E6E6"/>
        <w:rPr>
          <w:color w:val="808080"/>
        </w:rPr>
      </w:pPr>
      <w:r w:rsidRPr="001E3E05">
        <w:rPr>
          <w:color w:val="808080"/>
        </w:rPr>
        <w:t>skinparam classBackgroundColor white</w:t>
      </w:r>
    </w:p>
    <w:p w14:paraId="74949F1C" w14:textId="77777777" w:rsidR="00B10824" w:rsidRPr="001E3E05" w:rsidRDefault="00B10824" w:rsidP="00B10824">
      <w:pPr>
        <w:pStyle w:val="PL"/>
        <w:shd w:val="clear" w:color="auto" w:fill="E7E6E6"/>
        <w:rPr>
          <w:color w:val="808080"/>
        </w:rPr>
      </w:pPr>
      <w:r w:rsidRPr="001E3E05">
        <w:rPr>
          <w:color w:val="808080"/>
        </w:rPr>
        <w:t>skinparam classBorderColor black</w:t>
      </w:r>
    </w:p>
    <w:p w14:paraId="04A8E532" w14:textId="77777777" w:rsidR="00B10824" w:rsidRPr="001E3E05" w:rsidRDefault="00B10824" w:rsidP="00B10824">
      <w:pPr>
        <w:pStyle w:val="PL"/>
        <w:shd w:val="clear" w:color="auto" w:fill="E7E6E6"/>
        <w:rPr>
          <w:color w:val="808080"/>
        </w:rPr>
      </w:pPr>
      <w:r w:rsidRPr="001E3E05">
        <w:rPr>
          <w:color w:val="808080"/>
        </w:rPr>
        <w:t>skinparam Shadowing false</w:t>
      </w:r>
    </w:p>
    <w:p w14:paraId="5E6D518E" w14:textId="77777777" w:rsidR="00B10824" w:rsidRPr="001E3E05" w:rsidRDefault="00B10824" w:rsidP="00B10824">
      <w:pPr>
        <w:pStyle w:val="PL"/>
        <w:shd w:val="clear" w:color="auto" w:fill="E7E6E6"/>
        <w:rPr>
          <w:color w:val="808080"/>
        </w:rPr>
      </w:pPr>
      <w:r w:rsidRPr="001E3E05">
        <w:rPr>
          <w:color w:val="808080"/>
        </w:rPr>
        <w:t>skinparam noteBackgroundColor white</w:t>
      </w:r>
    </w:p>
    <w:p w14:paraId="22DE9CBD" w14:textId="77777777" w:rsidR="00B10824" w:rsidRPr="001E3E05" w:rsidRDefault="00B10824" w:rsidP="00B10824">
      <w:pPr>
        <w:pStyle w:val="PL"/>
        <w:shd w:val="clear" w:color="auto" w:fill="E7E6E6"/>
        <w:rPr>
          <w:color w:val="808080"/>
        </w:rPr>
      </w:pPr>
      <w:r w:rsidRPr="001E3E05">
        <w:rPr>
          <w:color w:val="808080"/>
        </w:rPr>
        <w:t>skinparam noteBorderColor white</w:t>
      </w:r>
    </w:p>
    <w:p w14:paraId="512FC491" w14:textId="77777777" w:rsidR="00B10824" w:rsidRPr="001E3E05" w:rsidRDefault="00B10824" w:rsidP="00B10824">
      <w:pPr>
        <w:pStyle w:val="PL"/>
        <w:shd w:val="clear" w:color="auto" w:fill="E7E6E6"/>
        <w:rPr>
          <w:color w:val="808080"/>
        </w:rPr>
      </w:pPr>
      <w:r w:rsidRPr="001E3E05">
        <w:rPr>
          <w:color w:val="808080"/>
        </w:rPr>
        <w:t>skinparam arrowColor black</w:t>
      </w:r>
    </w:p>
    <w:p w14:paraId="3094DA93" w14:textId="77777777" w:rsidR="00B10824" w:rsidRPr="001E3E05" w:rsidRDefault="00B10824" w:rsidP="00B10824">
      <w:pPr>
        <w:pStyle w:val="PL"/>
        <w:shd w:val="clear" w:color="auto" w:fill="E7E6E6"/>
        <w:rPr>
          <w:color w:val="808080"/>
        </w:rPr>
      </w:pPr>
      <w:r w:rsidRPr="001E3E05">
        <w:rPr>
          <w:color w:val="808080"/>
        </w:rPr>
        <w:t>skinparam ClassStereotypeFontStyle normal</w:t>
      </w:r>
    </w:p>
    <w:p w14:paraId="59920275" w14:textId="77777777" w:rsidR="00B10824" w:rsidRPr="001E3E05" w:rsidRDefault="00B10824" w:rsidP="00B10824">
      <w:pPr>
        <w:pStyle w:val="PL"/>
        <w:shd w:val="clear" w:color="auto" w:fill="E7E6E6"/>
        <w:rPr>
          <w:color w:val="808080"/>
        </w:rPr>
      </w:pPr>
      <w:r w:rsidRPr="001E3E05">
        <w:rPr>
          <w:color w:val="808080"/>
        </w:rPr>
        <w:t>hide circle</w:t>
      </w:r>
    </w:p>
    <w:p w14:paraId="5175202A" w14:textId="77777777" w:rsidR="00B10824" w:rsidRPr="001E3E05" w:rsidRDefault="00B10824" w:rsidP="00B10824">
      <w:pPr>
        <w:pStyle w:val="PL"/>
        <w:shd w:val="clear" w:color="auto" w:fill="E7E6E6"/>
        <w:rPr>
          <w:color w:val="808080"/>
        </w:rPr>
      </w:pPr>
      <w:r w:rsidRPr="001E3E05">
        <w:rPr>
          <w:color w:val="808080"/>
        </w:rPr>
        <w:t>hide members</w:t>
      </w:r>
    </w:p>
    <w:p w14:paraId="155FC70C" w14:textId="77777777" w:rsidR="00B10824" w:rsidRPr="001E3E05" w:rsidRDefault="00B10824" w:rsidP="00B10824">
      <w:pPr>
        <w:pStyle w:val="PL"/>
        <w:shd w:val="clear" w:color="auto" w:fill="E7E6E6"/>
        <w:rPr>
          <w:color w:val="808080"/>
        </w:rPr>
      </w:pPr>
    </w:p>
    <w:p w14:paraId="1663DE65" w14:textId="77777777" w:rsidR="00B10824" w:rsidRPr="001E3E05" w:rsidRDefault="00B10824" w:rsidP="00B10824">
      <w:pPr>
        <w:pStyle w:val="PL"/>
        <w:shd w:val="clear" w:color="auto" w:fill="E7E6E6"/>
        <w:rPr>
          <w:color w:val="808080"/>
        </w:rPr>
      </w:pPr>
      <w:r w:rsidRPr="001E3E05">
        <w:rPr>
          <w:color w:val="808080"/>
        </w:rPr>
        <w:t>class Top  &lt;&lt;InformationObjectClass&gt;&gt;</w:t>
      </w:r>
    </w:p>
    <w:p w14:paraId="105783AA" w14:textId="77777777" w:rsidR="00B10824" w:rsidRPr="001E3E05" w:rsidRDefault="00B10824" w:rsidP="00B10824">
      <w:pPr>
        <w:pStyle w:val="PL"/>
        <w:shd w:val="clear" w:color="auto" w:fill="E7E6E6"/>
        <w:rPr>
          <w:color w:val="808080"/>
        </w:rPr>
      </w:pPr>
      <w:r w:rsidRPr="001E3E05">
        <w:rPr>
          <w:color w:val="808080"/>
        </w:rPr>
        <w:t xml:space="preserve">class ManagedEdgeNFService &lt;&lt;InformationObjectClass&gt;&gt; </w:t>
      </w:r>
    </w:p>
    <w:p w14:paraId="0862C25D" w14:textId="77777777" w:rsidR="00B10824" w:rsidRPr="001E3E05" w:rsidRDefault="00B10824" w:rsidP="00B10824">
      <w:pPr>
        <w:pStyle w:val="PL"/>
        <w:shd w:val="clear" w:color="auto" w:fill="E7E6E6"/>
        <w:rPr>
          <w:color w:val="808080"/>
        </w:rPr>
      </w:pPr>
    </w:p>
    <w:p w14:paraId="4FC726B4" w14:textId="77777777" w:rsidR="00B10824" w:rsidRPr="001E3E05" w:rsidRDefault="00B10824" w:rsidP="00B10824">
      <w:pPr>
        <w:pStyle w:val="PL"/>
        <w:shd w:val="clear" w:color="auto" w:fill="E7E6E6"/>
        <w:rPr>
          <w:color w:val="808080"/>
        </w:rPr>
      </w:pPr>
      <w:r w:rsidRPr="001E3E05">
        <w:rPr>
          <w:color w:val="808080"/>
        </w:rPr>
        <w:t xml:space="preserve">Top &lt;|-- ManagedEdgeNFService </w:t>
      </w:r>
    </w:p>
    <w:p w14:paraId="262494B8" w14:textId="77777777" w:rsidR="00B10824" w:rsidRPr="001E3E05" w:rsidRDefault="00B10824" w:rsidP="00B10824">
      <w:pPr>
        <w:pStyle w:val="PL"/>
        <w:shd w:val="clear" w:color="auto" w:fill="E7E6E6"/>
        <w:rPr>
          <w:color w:val="808080"/>
        </w:rPr>
      </w:pPr>
    </w:p>
    <w:p w14:paraId="646A1BB3" w14:textId="77777777" w:rsidR="00B10824" w:rsidRPr="00DC6624" w:rsidRDefault="00B10824" w:rsidP="00B10824">
      <w:pPr>
        <w:pStyle w:val="PL"/>
        <w:shd w:val="clear" w:color="auto" w:fill="E7E6E6"/>
        <w:rPr>
          <w:color w:val="808080"/>
        </w:rPr>
      </w:pPr>
      <w:r w:rsidRPr="001E3E05">
        <w:rPr>
          <w:color w:val="808080"/>
        </w:rPr>
        <w:t>@enduml</w:t>
      </w:r>
    </w:p>
    <w:p w14:paraId="55B59F75" w14:textId="77777777" w:rsidR="00B10824" w:rsidRDefault="00B10824" w:rsidP="00B10824">
      <w:pPr>
        <w:pStyle w:val="PL"/>
      </w:pPr>
    </w:p>
    <w:p w14:paraId="3B92842C" w14:textId="77777777" w:rsidR="00B10824" w:rsidRDefault="00B10824" w:rsidP="00D2119E">
      <w:pPr>
        <w:overflowPunct/>
        <w:autoSpaceDE/>
        <w:autoSpaceDN/>
        <w:adjustRightInd/>
        <w:spacing w:after="0"/>
        <w:textAlignment w:val="auto"/>
      </w:pPr>
    </w:p>
    <w:p w14:paraId="1B325519" w14:textId="2D193853"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1258" w:name="_CRAnnexFinformative"/>
      <w:bookmarkStart w:id="1259" w:name="_Toc96612110"/>
      <w:bookmarkStart w:id="1260" w:name="_Toc96936254"/>
      <w:bookmarkStart w:id="1261" w:name="_Toc96936512"/>
      <w:bookmarkStart w:id="1262" w:name="_Toc202520557"/>
      <w:bookmarkEnd w:id="1258"/>
      <w:r w:rsidRPr="00926D4D">
        <w:t xml:space="preserve">Annex </w:t>
      </w:r>
      <w:r w:rsidR="00D2119E">
        <w:t>F</w:t>
      </w:r>
      <w:r w:rsidR="007F7040" w:rsidRPr="00926D4D">
        <w:t xml:space="preserve"> </w:t>
      </w:r>
      <w:r w:rsidRPr="00926D4D">
        <w:t>(informative):</w:t>
      </w:r>
      <w:r w:rsidRPr="00926D4D">
        <w:br/>
        <w:t>Change history</w:t>
      </w:r>
      <w:bookmarkEnd w:id="1259"/>
      <w:bookmarkEnd w:id="1260"/>
      <w:bookmarkEnd w:id="1261"/>
      <w:bookmarkEnd w:id="1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c>
          <w:tcPr>
            <w:tcW w:w="800" w:type="dxa"/>
            <w:shd w:val="solid" w:color="FFFFFF" w:fill="auto"/>
          </w:tcPr>
          <w:p w14:paraId="748E534D" w14:textId="4F0D5CC0" w:rsidR="00BC569A" w:rsidRDefault="00BC569A" w:rsidP="00BC569A">
            <w:pPr>
              <w:pStyle w:val="TAC"/>
              <w:jc w:val="left"/>
              <w:rPr>
                <w:sz w:val="16"/>
                <w:szCs w:val="16"/>
              </w:rPr>
            </w:pPr>
            <w:r>
              <w:rPr>
                <w:sz w:val="16"/>
                <w:szCs w:val="16"/>
              </w:rPr>
              <w:t>2024-12</w:t>
            </w:r>
          </w:p>
        </w:tc>
        <w:tc>
          <w:tcPr>
            <w:tcW w:w="800" w:type="dxa"/>
            <w:shd w:val="solid" w:color="FFFFFF" w:fill="auto"/>
          </w:tcPr>
          <w:p w14:paraId="131E9FB8" w14:textId="4EAC2058" w:rsidR="00BC569A" w:rsidRDefault="00BC569A" w:rsidP="00BC569A">
            <w:pPr>
              <w:pStyle w:val="TAC"/>
              <w:jc w:val="left"/>
              <w:rPr>
                <w:sz w:val="16"/>
                <w:szCs w:val="16"/>
              </w:rPr>
            </w:pPr>
            <w:r>
              <w:rPr>
                <w:sz w:val="16"/>
                <w:szCs w:val="16"/>
              </w:rPr>
              <w:t>SA#106</w:t>
            </w:r>
          </w:p>
        </w:tc>
        <w:tc>
          <w:tcPr>
            <w:tcW w:w="1094" w:type="dxa"/>
            <w:shd w:val="solid" w:color="FFFFFF" w:fill="auto"/>
          </w:tcPr>
          <w:p w14:paraId="18E21B4E" w14:textId="407B728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353E416C" w14:textId="3C61ADB4" w:rsidR="00BC569A" w:rsidRDefault="00BC569A" w:rsidP="00BC569A">
            <w:pPr>
              <w:pStyle w:val="TAL"/>
              <w:rPr>
                <w:sz w:val="16"/>
                <w:szCs w:val="16"/>
              </w:rPr>
            </w:pPr>
            <w:r>
              <w:rPr>
                <w:sz w:val="16"/>
                <w:szCs w:val="16"/>
              </w:rPr>
              <w:t>0089</w:t>
            </w:r>
          </w:p>
        </w:tc>
        <w:tc>
          <w:tcPr>
            <w:tcW w:w="425" w:type="dxa"/>
            <w:shd w:val="solid" w:color="FFFFFF" w:fill="auto"/>
          </w:tcPr>
          <w:p w14:paraId="3060AE04" w14:textId="0A51B526" w:rsidR="00BC569A" w:rsidRDefault="00BC569A" w:rsidP="00BC569A">
            <w:pPr>
              <w:pStyle w:val="TAR"/>
              <w:jc w:val="left"/>
              <w:rPr>
                <w:sz w:val="16"/>
                <w:szCs w:val="16"/>
              </w:rPr>
            </w:pPr>
            <w:r>
              <w:rPr>
                <w:sz w:val="16"/>
                <w:szCs w:val="16"/>
              </w:rPr>
              <w:t>1</w:t>
            </w:r>
          </w:p>
        </w:tc>
        <w:tc>
          <w:tcPr>
            <w:tcW w:w="425" w:type="dxa"/>
            <w:shd w:val="solid" w:color="FFFFFF" w:fill="auto"/>
          </w:tcPr>
          <w:p w14:paraId="0800AADF" w14:textId="7B9F35B6" w:rsidR="00BC569A" w:rsidRDefault="00BC569A" w:rsidP="00BC569A">
            <w:pPr>
              <w:pStyle w:val="TAC"/>
              <w:jc w:val="left"/>
              <w:rPr>
                <w:sz w:val="16"/>
                <w:szCs w:val="16"/>
              </w:rPr>
            </w:pPr>
            <w:r>
              <w:rPr>
                <w:sz w:val="16"/>
                <w:szCs w:val="16"/>
              </w:rPr>
              <w:t>C</w:t>
            </w:r>
          </w:p>
        </w:tc>
        <w:tc>
          <w:tcPr>
            <w:tcW w:w="4868" w:type="dxa"/>
            <w:shd w:val="solid" w:color="FFFFFF" w:fill="auto"/>
          </w:tcPr>
          <w:p w14:paraId="1CA7D134" w14:textId="25DC8F30" w:rsidR="00BC569A" w:rsidRDefault="00BC569A" w:rsidP="00BC569A">
            <w:pPr>
              <w:pStyle w:val="TAL"/>
              <w:rPr>
                <w:sz w:val="16"/>
                <w:szCs w:val="16"/>
              </w:rPr>
            </w:pPr>
            <w:r>
              <w:rPr>
                <w:sz w:val="16"/>
                <w:szCs w:val="16"/>
              </w:rPr>
              <w:t>Rel-19 CR TS 28.538 Implement readonly attributes for openAPI SS</w:t>
            </w:r>
          </w:p>
        </w:tc>
        <w:tc>
          <w:tcPr>
            <w:tcW w:w="708" w:type="dxa"/>
            <w:shd w:val="solid" w:color="FFFFFF" w:fill="auto"/>
          </w:tcPr>
          <w:p w14:paraId="6D118776" w14:textId="196DF8E2" w:rsidR="00BC569A" w:rsidRDefault="00BC569A" w:rsidP="00BC569A">
            <w:pPr>
              <w:pStyle w:val="TAC"/>
              <w:jc w:val="left"/>
              <w:rPr>
                <w:sz w:val="16"/>
                <w:szCs w:val="16"/>
              </w:rPr>
            </w:pPr>
            <w:r>
              <w:rPr>
                <w:sz w:val="16"/>
                <w:szCs w:val="16"/>
              </w:rPr>
              <w:t>19.2.0</w:t>
            </w:r>
          </w:p>
        </w:tc>
      </w:tr>
      <w:tr w:rsidR="00BC569A" w:rsidRPr="00926D4D" w14:paraId="6049D9F4" w14:textId="77777777" w:rsidTr="00782F75">
        <w:tc>
          <w:tcPr>
            <w:tcW w:w="800" w:type="dxa"/>
            <w:shd w:val="solid" w:color="FFFFFF" w:fill="auto"/>
          </w:tcPr>
          <w:p w14:paraId="1E0C1C11" w14:textId="0C3B530A" w:rsidR="00BC569A" w:rsidRDefault="00BC569A" w:rsidP="00BC569A">
            <w:pPr>
              <w:pStyle w:val="TAC"/>
              <w:jc w:val="left"/>
              <w:rPr>
                <w:sz w:val="16"/>
                <w:szCs w:val="16"/>
              </w:rPr>
            </w:pPr>
            <w:r>
              <w:rPr>
                <w:sz w:val="16"/>
                <w:szCs w:val="16"/>
              </w:rPr>
              <w:t>2024-12</w:t>
            </w:r>
          </w:p>
        </w:tc>
        <w:tc>
          <w:tcPr>
            <w:tcW w:w="800" w:type="dxa"/>
            <w:shd w:val="solid" w:color="FFFFFF" w:fill="auto"/>
          </w:tcPr>
          <w:p w14:paraId="519D7C6F" w14:textId="1D60B3B1" w:rsidR="00BC569A" w:rsidRDefault="00BC569A" w:rsidP="00BC569A">
            <w:pPr>
              <w:pStyle w:val="TAC"/>
              <w:jc w:val="left"/>
              <w:rPr>
                <w:sz w:val="16"/>
                <w:szCs w:val="16"/>
              </w:rPr>
            </w:pPr>
            <w:r>
              <w:rPr>
                <w:sz w:val="16"/>
                <w:szCs w:val="16"/>
              </w:rPr>
              <w:t>SA#106</w:t>
            </w:r>
          </w:p>
        </w:tc>
        <w:tc>
          <w:tcPr>
            <w:tcW w:w="1094" w:type="dxa"/>
            <w:shd w:val="solid" w:color="FFFFFF" w:fill="auto"/>
          </w:tcPr>
          <w:p w14:paraId="21BB9A5F" w14:textId="5AE57D3C" w:rsidR="00BC569A" w:rsidRPr="00FA6C7B" w:rsidRDefault="00BC569A" w:rsidP="00BC569A">
            <w:pPr>
              <w:pStyle w:val="TAC"/>
              <w:jc w:val="left"/>
              <w:rPr>
                <w:sz w:val="16"/>
                <w:szCs w:val="16"/>
              </w:rPr>
            </w:pPr>
            <w:r w:rsidRPr="00BC569A">
              <w:rPr>
                <w:sz w:val="16"/>
                <w:szCs w:val="16"/>
              </w:rPr>
              <w:t>SP-241633</w:t>
            </w:r>
          </w:p>
        </w:tc>
        <w:tc>
          <w:tcPr>
            <w:tcW w:w="519" w:type="dxa"/>
            <w:shd w:val="solid" w:color="FFFFFF" w:fill="auto"/>
          </w:tcPr>
          <w:p w14:paraId="351E0581" w14:textId="2EA081AA" w:rsidR="00BC569A" w:rsidRDefault="00BC569A" w:rsidP="00BC569A">
            <w:pPr>
              <w:pStyle w:val="TAL"/>
              <w:rPr>
                <w:sz w:val="16"/>
                <w:szCs w:val="16"/>
              </w:rPr>
            </w:pPr>
            <w:r>
              <w:rPr>
                <w:sz w:val="16"/>
                <w:szCs w:val="16"/>
              </w:rPr>
              <w:t>0092</w:t>
            </w:r>
          </w:p>
        </w:tc>
        <w:tc>
          <w:tcPr>
            <w:tcW w:w="425" w:type="dxa"/>
            <w:shd w:val="solid" w:color="FFFFFF" w:fill="auto"/>
          </w:tcPr>
          <w:p w14:paraId="5BC5FB48" w14:textId="5BDD3DA6" w:rsidR="00BC569A" w:rsidRDefault="00BC569A" w:rsidP="00BC569A">
            <w:pPr>
              <w:pStyle w:val="TAR"/>
              <w:jc w:val="left"/>
              <w:rPr>
                <w:sz w:val="16"/>
                <w:szCs w:val="16"/>
              </w:rPr>
            </w:pPr>
            <w:r>
              <w:rPr>
                <w:sz w:val="16"/>
                <w:szCs w:val="16"/>
              </w:rPr>
              <w:t>1</w:t>
            </w:r>
          </w:p>
        </w:tc>
        <w:tc>
          <w:tcPr>
            <w:tcW w:w="425" w:type="dxa"/>
            <w:shd w:val="solid" w:color="FFFFFF" w:fill="auto"/>
          </w:tcPr>
          <w:p w14:paraId="5545D5B1" w14:textId="516ECD17" w:rsidR="00BC569A" w:rsidRDefault="00BC569A" w:rsidP="00BC569A">
            <w:pPr>
              <w:pStyle w:val="TAC"/>
              <w:jc w:val="left"/>
              <w:rPr>
                <w:sz w:val="16"/>
                <w:szCs w:val="16"/>
              </w:rPr>
            </w:pPr>
            <w:r>
              <w:rPr>
                <w:sz w:val="16"/>
                <w:szCs w:val="16"/>
              </w:rPr>
              <w:t>A</w:t>
            </w:r>
          </w:p>
        </w:tc>
        <w:tc>
          <w:tcPr>
            <w:tcW w:w="4868" w:type="dxa"/>
            <w:shd w:val="solid" w:color="FFFFFF" w:fill="auto"/>
          </w:tcPr>
          <w:p w14:paraId="7323CDA6" w14:textId="1780A43F" w:rsidR="00BC569A" w:rsidRDefault="00BC569A" w:rsidP="00BC569A">
            <w:pPr>
              <w:pStyle w:val="TAL"/>
              <w:rPr>
                <w:sz w:val="16"/>
                <w:szCs w:val="16"/>
              </w:rPr>
            </w:pPr>
            <w:r>
              <w:rPr>
                <w:sz w:val="16"/>
                <w:szCs w:val="16"/>
              </w:rPr>
              <w:t>Rel-19 CR TS 28.538 Correct the description of attributes</w:t>
            </w:r>
          </w:p>
        </w:tc>
        <w:tc>
          <w:tcPr>
            <w:tcW w:w="708" w:type="dxa"/>
            <w:shd w:val="solid" w:color="FFFFFF" w:fill="auto"/>
          </w:tcPr>
          <w:p w14:paraId="3F955E27" w14:textId="1E5F9451" w:rsidR="00BC569A" w:rsidRDefault="00BC569A" w:rsidP="00BC569A">
            <w:pPr>
              <w:pStyle w:val="TAC"/>
              <w:jc w:val="left"/>
              <w:rPr>
                <w:sz w:val="16"/>
                <w:szCs w:val="16"/>
              </w:rPr>
            </w:pPr>
            <w:r>
              <w:rPr>
                <w:sz w:val="16"/>
                <w:szCs w:val="16"/>
              </w:rPr>
              <w:t>19.2.0</w:t>
            </w:r>
          </w:p>
        </w:tc>
      </w:tr>
      <w:tr w:rsidR="00BC569A" w:rsidRPr="00926D4D" w14:paraId="735B48E9" w14:textId="77777777" w:rsidTr="00782F75">
        <w:tc>
          <w:tcPr>
            <w:tcW w:w="800" w:type="dxa"/>
            <w:shd w:val="solid" w:color="FFFFFF" w:fill="auto"/>
          </w:tcPr>
          <w:p w14:paraId="5DF5FA2F" w14:textId="1009037D" w:rsidR="00BC569A" w:rsidRDefault="00BC569A" w:rsidP="00BC569A">
            <w:pPr>
              <w:pStyle w:val="TAC"/>
              <w:jc w:val="left"/>
              <w:rPr>
                <w:sz w:val="16"/>
                <w:szCs w:val="16"/>
              </w:rPr>
            </w:pPr>
            <w:r>
              <w:rPr>
                <w:sz w:val="16"/>
                <w:szCs w:val="16"/>
              </w:rPr>
              <w:t>2024-12</w:t>
            </w:r>
          </w:p>
        </w:tc>
        <w:tc>
          <w:tcPr>
            <w:tcW w:w="800" w:type="dxa"/>
            <w:shd w:val="solid" w:color="FFFFFF" w:fill="auto"/>
          </w:tcPr>
          <w:p w14:paraId="408BC154" w14:textId="694F63DB" w:rsidR="00BC569A" w:rsidRDefault="00BC569A" w:rsidP="00BC569A">
            <w:pPr>
              <w:pStyle w:val="TAC"/>
              <w:jc w:val="left"/>
              <w:rPr>
                <w:sz w:val="16"/>
                <w:szCs w:val="16"/>
              </w:rPr>
            </w:pPr>
            <w:r>
              <w:rPr>
                <w:sz w:val="16"/>
                <w:szCs w:val="16"/>
              </w:rPr>
              <w:t>SA#106</w:t>
            </w:r>
          </w:p>
        </w:tc>
        <w:tc>
          <w:tcPr>
            <w:tcW w:w="1094" w:type="dxa"/>
            <w:shd w:val="solid" w:color="FFFFFF" w:fill="auto"/>
          </w:tcPr>
          <w:p w14:paraId="4C848EB4" w14:textId="31024F9F"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14636B68" w14:textId="25B6C9E3" w:rsidR="00BC569A" w:rsidRDefault="00BC569A" w:rsidP="00BC569A">
            <w:pPr>
              <w:pStyle w:val="TAL"/>
              <w:rPr>
                <w:sz w:val="16"/>
                <w:szCs w:val="16"/>
              </w:rPr>
            </w:pPr>
            <w:r>
              <w:rPr>
                <w:sz w:val="16"/>
                <w:szCs w:val="16"/>
              </w:rPr>
              <w:t>0094</w:t>
            </w:r>
          </w:p>
        </w:tc>
        <w:tc>
          <w:tcPr>
            <w:tcW w:w="425" w:type="dxa"/>
            <w:shd w:val="solid" w:color="FFFFFF" w:fill="auto"/>
          </w:tcPr>
          <w:p w14:paraId="451C2A5B" w14:textId="706BD092" w:rsidR="00BC569A" w:rsidRDefault="00BC569A" w:rsidP="00BC569A">
            <w:pPr>
              <w:pStyle w:val="TAR"/>
              <w:jc w:val="left"/>
              <w:rPr>
                <w:sz w:val="16"/>
                <w:szCs w:val="16"/>
              </w:rPr>
            </w:pPr>
            <w:r>
              <w:rPr>
                <w:sz w:val="16"/>
                <w:szCs w:val="16"/>
              </w:rPr>
              <w:t>1</w:t>
            </w:r>
          </w:p>
        </w:tc>
        <w:tc>
          <w:tcPr>
            <w:tcW w:w="425" w:type="dxa"/>
            <w:shd w:val="solid" w:color="FFFFFF" w:fill="auto"/>
          </w:tcPr>
          <w:p w14:paraId="6491BA06" w14:textId="732D5956" w:rsidR="00BC569A" w:rsidRDefault="00BC569A" w:rsidP="00BC569A">
            <w:pPr>
              <w:pStyle w:val="TAC"/>
              <w:jc w:val="left"/>
              <w:rPr>
                <w:sz w:val="16"/>
                <w:szCs w:val="16"/>
              </w:rPr>
            </w:pPr>
            <w:r>
              <w:rPr>
                <w:sz w:val="16"/>
                <w:szCs w:val="16"/>
              </w:rPr>
              <w:t>A</w:t>
            </w:r>
          </w:p>
        </w:tc>
        <w:tc>
          <w:tcPr>
            <w:tcW w:w="4868" w:type="dxa"/>
            <w:shd w:val="solid" w:color="FFFFFF" w:fill="auto"/>
          </w:tcPr>
          <w:p w14:paraId="459A77A2" w14:textId="2DC93274" w:rsidR="00BC569A" w:rsidRDefault="00BC569A" w:rsidP="00BC569A">
            <w:pPr>
              <w:pStyle w:val="TAL"/>
              <w:rPr>
                <w:sz w:val="16"/>
                <w:szCs w:val="16"/>
              </w:rPr>
            </w:pPr>
            <w:r>
              <w:rPr>
                <w:sz w:val="16"/>
                <w:szCs w:val="16"/>
              </w:rPr>
              <w:t>Rel-19 CR 28.538 CR implemention issue for reservationJobRef</w:t>
            </w:r>
          </w:p>
        </w:tc>
        <w:tc>
          <w:tcPr>
            <w:tcW w:w="708" w:type="dxa"/>
            <w:shd w:val="solid" w:color="FFFFFF" w:fill="auto"/>
          </w:tcPr>
          <w:p w14:paraId="51EC5A91" w14:textId="1AA14982" w:rsidR="00BC569A" w:rsidRDefault="00BC569A" w:rsidP="00BC569A">
            <w:pPr>
              <w:pStyle w:val="TAC"/>
              <w:jc w:val="left"/>
              <w:rPr>
                <w:sz w:val="16"/>
                <w:szCs w:val="16"/>
              </w:rPr>
            </w:pPr>
            <w:r>
              <w:rPr>
                <w:sz w:val="16"/>
                <w:szCs w:val="16"/>
              </w:rPr>
              <w:t>19.2.0</w:t>
            </w:r>
          </w:p>
        </w:tc>
      </w:tr>
      <w:tr w:rsidR="00BC569A" w:rsidRPr="00926D4D" w14:paraId="0AA9140E" w14:textId="77777777" w:rsidTr="00782F75">
        <w:tc>
          <w:tcPr>
            <w:tcW w:w="800" w:type="dxa"/>
            <w:shd w:val="solid" w:color="FFFFFF" w:fill="auto"/>
          </w:tcPr>
          <w:p w14:paraId="4F4D24D3" w14:textId="13731BE1" w:rsidR="00BC569A" w:rsidRDefault="00BC569A" w:rsidP="00BC569A">
            <w:pPr>
              <w:pStyle w:val="TAC"/>
              <w:jc w:val="left"/>
              <w:rPr>
                <w:sz w:val="16"/>
                <w:szCs w:val="16"/>
              </w:rPr>
            </w:pPr>
            <w:r>
              <w:rPr>
                <w:sz w:val="16"/>
                <w:szCs w:val="16"/>
              </w:rPr>
              <w:t>2024-12</w:t>
            </w:r>
          </w:p>
        </w:tc>
        <w:tc>
          <w:tcPr>
            <w:tcW w:w="800" w:type="dxa"/>
            <w:shd w:val="solid" w:color="FFFFFF" w:fill="auto"/>
          </w:tcPr>
          <w:p w14:paraId="5D8A9ED9" w14:textId="653A3583" w:rsidR="00BC569A" w:rsidRDefault="00BC569A" w:rsidP="00BC569A">
            <w:pPr>
              <w:pStyle w:val="TAC"/>
              <w:jc w:val="left"/>
              <w:rPr>
                <w:sz w:val="16"/>
                <w:szCs w:val="16"/>
              </w:rPr>
            </w:pPr>
            <w:r>
              <w:rPr>
                <w:sz w:val="16"/>
                <w:szCs w:val="16"/>
              </w:rPr>
              <w:t>SA#106</w:t>
            </w:r>
          </w:p>
        </w:tc>
        <w:tc>
          <w:tcPr>
            <w:tcW w:w="1094" w:type="dxa"/>
            <w:shd w:val="solid" w:color="FFFFFF" w:fill="auto"/>
          </w:tcPr>
          <w:p w14:paraId="29FCCFC3" w14:textId="40B56506" w:rsidR="00BC569A" w:rsidRPr="00FA6C7B" w:rsidRDefault="00BC569A" w:rsidP="00BC569A">
            <w:pPr>
              <w:pStyle w:val="TAC"/>
              <w:jc w:val="left"/>
              <w:rPr>
                <w:sz w:val="16"/>
                <w:szCs w:val="16"/>
              </w:rPr>
            </w:pPr>
            <w:r w:rsidRPr="00BC569A">
              <w:rPr>
                <w:sz w:val="16"/>
                <w:szCs w:val="16"/>
              </w:rPr>
              <w:t>SP-241647</w:t>
            </w:r>
          </w:p>
        </w:tc>
        <w:tc>
          <w:tcPr>
            <w:tcW w:w="519" w:type="dxa"/>
            <w:shd w:val="solid" w:color="FFFFFF" w:fill="auto"/>
          </w:tcPr>
          <w:p w14:paraId="62BB3904" w14:textId="0523CBA5" w:rsidR="00BC569A" w:rsidRDefault="00BC569A" w:rsidP="00BC569A">
            <w:pPr>
              <w:pStyle w:val="TAL"/>
              <w:rPr>
                <w:sz w:val="16"/>
                <w:szCs w:val="16"/>
              </w:rPr>
            </w:pPr>
            <w:r>
              <w:rPr>
                <w:sz w:val="16"/>
                <w:szCs w:val="16"/>
              </w:rPr>
              <w:t>0095</w:t>
            </w:r>
          </w:p>
        </w:tc>
        <w:tc>
          <w:tcPr>
            <w:tcW w:w="425" w:type="dxa"/>
            <w:shd w:val="solid" w:color="FFFFFF" w:fill="auto"/>
          </w:tcPr>
          <w:p w14:paraId="43872BBD" w14:textId="49481F61" w:rsidR="00BC569A" w:rsidRDefault="00BC569A" w:rsidP="00BC569A">
            <w:pPr>
              <w:pStyle w:val="TAR"/>
              <w:jc w:val="left"/>
              <w:rPr>
                <w:sz w:val="16"/>
                <w:szCs w:val="16"/>
              </w:rPr>
            </w:pPr>
            <w:r>
              <w:rPr>
                <w:sz w:val="16"/>
                <w:szCs w:val="16"/>
              </w:rPr>
              <w:t>1</w:t>
            </w:r>
          </w:p>
        </w:tc>
        <w:tc>
          <w:tcPr>
            <w:tcW w:w="425" w:type="dxa"/>
            <w:shd w:val="solid" w:color="FFFFFF" w:fill="auto"/>
          </w:tcPr>
          <w:p w14:paraId="33A5D0F8" w14:textId="6EE8AD0B" w:rsidR="00BC569A" w:rsidRDefault="00BC569A" w:rsidP="00BC569A">
            <w:pPr>
              <w:pStyle w:val="TAC"/>
              <w:jc w:val="left"/>
              <w:rPr>
                <w:sz w:val="16"/>
                <w:szCs w:val="16"/>
              </w:rPr>
            </w:pPr>
            <w:r>
              <w:rPr>
                <w:sz w:val="16"/>
                <w:szCs w:val="16"/>
              </w:rPr>
              <w:t>B</w:t>
            </w:r>
          </w:p>
        </w:tc>
        <w:tc>
          <w:tcPr>
            <w:tcW w:w="4868" w:type="dxa"/>
            <w:shd w:val="solid" w:color="FFFFFF" w:fill="auto"/>
          </w:tcPr>
          <w:p w14:paraId="7B4E95BA" w14:textId="6F4372E8" w:rsidR="00BC569A" w:rsidRDefault="00BC569A" w:rsidP="00BC569A">
            <w:pPr>
              <w:pStyle w:val="TAL"/>
              <w:rPr>
                <w:sz w:val="16"/>
                <w:szCs w:val="16"/>
              </w:rPr>
            </w:pPr>
            <w:r>
              <w:rPr>
                <w:sz w:val="16"/>
                <w:szCs w:val="16"/>
              </w:rPr>
              <w:t>Rel-19 CR 28.538 adding managed services to Edge entities</w:t>
            </w:r>
          </w:p>
        </w:tc>
        <w:tc>
          <w:tcPr>
            <w:tcW w:w="708" w:type="dxa"/>
            <w:shd w:val="solid" w:color="FFFFFF" w:fill="auto"/>
          </w:tcPr>
          <w:p w14:paraId="10D30665" w14:textId="099C2E7D" w:rsidR="00BC569A" w:rsidRDefault="00BC569A" w:rsidP="00BC569A">
            <w:pPr>
              <w:pStyle w:val="TAC"/>
              <w:jc w:val="left"/>
              <w:rPr>
                <w:sz w:val="16"/>
                <w:szCs w:val="16"/>
              </w:rPr>
            </w:pPr>
            <w:r>
              <w:rPr>
                <w:sz w:val="16"/>
                <w:szCs w:val="16"/>
              </w:rPr>
              <w:t>19.2.0</w:t>
            </w:r>
          </w:p>
        </w:tc>
      </w:tr>
      <w:tr w:rsidR="00BC569A" w:rsidRPr="00926D4D" w14:paraId="1411CEA6" w14:textId="77777777" w:rsidTr="00782F75">
        <w:tc>
          <w:tcPr>
            <w:tcW w:w="800" w:type="dxa"/>
            <w:shd w:val="solid" w:color="FFFFFF" w:fill="auto"/>
          </w:tcPr>
          <w:p w14:paraId="0D3B8461" w14:textId="0A316C68" w:rsidR="00BC569A" w:rsidRDefault="00BC569A" w:rsidP="00BC569A">
            <w:pPr>
              <w:pStyle w:val="TAC"/>
              <w:jc w:val="left"/>
              <w:rPr>
                <w:sz w:val="16"/>
                <w:szCs w:val="16"/>
              </w:rPr>
            </w:pPr>
            <w:r>
              <w:rPr>
                <w:sz w:val="16"/>
                <w:szCs w:val="16"/>
              </w:rPr>
              <w:t>2024-12</w:t>
            </w:r>
          </w:p>
        </w:tc>
        <w:tc>
          <w:tcPr>
            <w:tcW w:w="800" w:type="dxa"/>
            <w:shd w:val="solid" w:color="FFFFFF" w:fill="auto"/>
          </w:tcPr>
          <w:p w14:paraId="3F5226C0" w14:textId="6D376C42" w:rsidR="00BC569A" w:rsidRDefault="00BC569A" w:rsidP="00BC569A">
            <w:pPr>
              <w:pStyle w:val="TAC"/>
              <w:jc w:val="left"/>
              <w:rPr>
                <w:sz w:val="16"/>
                <w:szCs w:val="16"/>
              </w:rPr>
            </w:pPr>
            <w:r>
              <w:rPr>
                <w:sz w:val="16"/>
                <w:szCs w:val="16"/>
              </w:rPr>
              <w:t>SA#106</w:t>
            </w:r>
          </w:p>
        </w:tc>
        <w:tc>
          <w:tcPr>
            <w:tcW w:w="1094" w:type="dxa"/>
            <w:shd w:val="solid" w:color="FFFFFF" w:fill="auto"/>
          </w:tcPr>
          <w:p w14:paraId="4DA55F5A" w14:textId="09F15DFE"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C47E419" w14:textId="0241237B" w:rsidR="00BC569A" w:rsidRDefault="00BC569A" w:rsidP="00BC569A">
            <w:pPr>
              <w:pStyle w:val="TAL"/>
              <w:rPr>
                <w:sz w:val="16"/>
                <w:szCs w:val="16"/>
              </w:rPr>
            </w:pPr>
            <w:r>
              <w:rPr>
                <w:sz w:val="16"/>
                <w:szCs w:val="16"/>
              </w:rPr>
              <w:t>0096</w:t>
            </w:r>
          </w:p>
        </w:tc>
        <w:tc>
          <w:tcPr>
            <w:tcW w:w="425" w:type="dxa"/>
            <w:shd w:val="solid" w:color="FFFFFF" w:fill="auto"/>
          </w:tcPr>
          <w:p w14:paraId="4D067C35" w14:textId="17FAD0C5" w:rsidR="00BC569A" w:rsidRDefault="00BC569A" w:rsidP="00BC569A">
            <w:pPr>
              <w:pStyle w:val="TAR"/>
              <w:jc w:val="left"/>
              <w:rPr>
                <w:sz w:val="16"/>
                <w:szCs w:val="16"/>
              </w:rPr>
            </w:pPr>
            <w:r>
              <w:rPr>
                <w:sz w:val="16"/>
                <w:szCs w:val="16"/>
              </w:rPr>
              <w:t>-</w:t>
            </w:r>
          </w:p>
        </w:tc>
        <w:tc>
          <w:tcPr>
            <w:tcW w:w="425" w:type="dxa"/>
            <w:shd w:val="solid" w:color="FFFFFF" w:fill="auto"/>
          </w:tcPr>
          <w:p w14:paraId="0CD7D107" w14:textId="0C27DA0F" w:rsidR="00BC569A" w:rsidRDefault="00BC569A" w:rsidP="00BC569A">
            <w:pPr>
              <w:pStyle w:val="TAC"/>
              <w:jc w:val="left"/>
              <w:rPr>
                <w:sz w:val="16"/>
                <w:szCs w:val="16"/>
              </w:rPr>
            </w:pPr>
            <w:r>
              <w:rPr>
                <w:sz w:val="16"/>
                <w:szCs w:val="16"/>
              </w:rPr>
              <w:t>C</w:t>
            </w:r>
          </w:p>
        </w:tc>
        <w:tc>
          <w:tcPr>
            <w:tcW w:w="4868" w:type="dxa"/>
            <w:shd w:val="solid" w:color="FFFFFF" w:fill="auto"/>
          </w:tcPr>
          <w:p w14:paraId="4E7AAFDE" w14:textId="6FE51650" w:rsidR="00BC569A" w:rsidRDefault="00BC569A" w:rsidP="00BC569A">
            <w:pPr>
              <w:pStyle w:val="TAL"/>
              <w:rPr>
                <w:sz w:val="16"/>
                <w:szCs w:val="16"/>
              </w:rPr>
            </w:pPr>
            <w:r>
              <w:rPr>
                <w:sz w:val="16"/>
                <w:szCs w:val="16"/>
              </w:rPr>
              <w:t>Rel 19 CR TS 28.538 Remove Support Qualifier from attribute constraints</w:t>
            </w:r>
          </w:p>
        </w:tc>
        <w:tc>
          <w:tcPr>
            <w:tcW w:w="708" w:type="dxa"/>
            <w:shd w:val="solid" w:color="FFFFFF" w:fill="auto"/>
          </w:tcPr>
          <w:p w14:paraId="53B9A593" w14:textId="4295E2FD" w:rsidR="00BC569A" w:rsidRDefault="00BC569A" w:rsidP="00BC569A">
            <w:pPr>
              <w:pStyle w:val="TAC"/>
              <w:jc w:val="left"/>
              <w:rPr>
                <w:sz w:val="16"/>
                <w:szCs w:val="16"/>
              </w:rPr>
            </w:pPr>
            <w:r>
              <w:rPr>
                <w:sz w:val="16"/>
                <w:szCs w:val="16"/>
              </w:rPr>
              <w:t>19.2.0</w:t>
            </w:r>
          </w:p>
        </w:tc>
      </w:tr>
      <w:tr w:rsidR="00BC569A" w:rsidRPr="00926D4D" w14:paraId="6FC660AE" w14:textId="77777777" w:rsidTr="00782F75">
        <w:tc>
          <w:tcPr>
            <w:tcW w:w="800" w:type="dxa"/>
            <w:shd w:val="solid" w:color="FFFFFF" w:fill="auto"/>
          </w:tcPr>
          <w:p w14:paraId="3FE5EA8B" w14:textId="2877DBF6" w:rsidR="00BC569A" w:rsidRDefault="00BC569A" w:rsidP="00BC569A">
            <w:pPr>
              <w:pStyle w:val="TAC"/>
              <w:jc w:val="left"/>
              <w:rPr>
                <w:sz w:val="16"/>
                <w:szCs w:val="16"/>
              </w:rPr>
            </w:pPr>
            <w:r>
              <w:rPr>
                <w:sz w:val="16"/>
                <w:szCs w:val="16"/>
              </w:rPr>
              <w:t>2024-12</w:t>
            </w:r>
          </w:p>
        </w:tc>
        <w:tc>
          <w:tcPr>
            <w:tcW w:w="800" w:type="dxa"/>
            <w:shd w:val="solid" w:color="FFFFFF" w:fill="auto"/>
          </w:tcPr>
          <w:p w14:paraId="7263AF5C" w14:textId="193E43D0" w:rsidR="00BC569A" w:rsidRDefault="00BC569A" w:rsidP="00BC569A">
            <w:pPr>
              <w:pStyle w:val="TAC"/>
              <w:jc w:val="left"/>
              <w:rPr>
                <w:sz w:val="16"/>
                <w:szCs w:val="16"/>
              </w:rPr>
            </w:pPr>
            <w:r>
              <w:rPr>
                <w:sz w:val="16"/>
                <w:szCs w:val="16"/>
              </w:rPr>
              <w:t>SA#106</w:t>
            </w:r>
          </w:p>
        </w:tc>
        <w:tc>
          <w:tcPr>
            <w:tcW w:w="1094" w:type="dxa"/>
            <w:shd w:val="solid" w:color="FFFFFF" w:fill="auto"/>
          </w:tcPr>
          <w:p w14:paraId="754B4698" w14:textId="0BAF7F5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63E01DE4" w14:textId="04BC3511" w:rsidR="00BC569A" w:rsidRDefault="00BC569A" w:rsidP="00BC569A">
            <w:pPr>
              <w:pStyle w:val="TAL"/>
              <w:rPr>
                <w:sz w:val="16"/>
                <w:szCs w:val="16"/>
              </w:rPr>
            </w:pPr>
            <w:r>
              <w:rPr>
                <w:sz w:val="16"/>
                <w:szCs w:val="16"/>
              </w:rPr>
              <w:t>0097</w:t>
            </w:r>
          </w:p>
        </w:tc>
        <w:tc>
          <w:tcPr>
            <w:tcW w:w="425" w:type="dxa"/>
            <w:shd w:val="solid" w:color="FFFFFF" w:fill="auto"/>
          </w:tcPr>
          <w:p w14:paraId="27E7AA97" w14:textId="434C90FC" w:rsidR="00BC569A" w:rsidRDefault="00BC569A" w:rsidP="00BC569A">
            <w:pPr>
              <w:pStyle w:val="TAR"/>
              <w:jc w:val="left"/>
              <w:rPr>
                <w:sz w:val="16"/>
                <w:szCs w:val="16"/>
              </w:rPr>
            </w:pPr>
            <w:r>
              <w:rPr>
                <w:sz w:val="16"/>
                <w:szCs w:val="16"/>
              </w:rPr>
              <w:t>-</w:t>
            </w:r>
          </w:p>
        </w:tc>
        <w:tc>
          <w:tcPr>
            <w:tcW w:w="425" w:type="dxa"/>
            <w:shd w:val="solid" w:color="FFFFFF" w:fill="auto"/>
          </w:tcPr>
          <w:p w14:paraId="7D8838DF" w14:textId="6B62FC25" w:rsidR="00BC569A" w:rsidRDefault="00BC569A" w:rsidP="00BC569A">
            <w:pPr>
              <w:pStyle w:val="TAC"/>
              <w:jc w:val="left"/>
              <w:rPr>
                <w:sz w:val="16"/>
                <w:szCs w:val="16"/>
              </w:rPr>
            </w:pPr>
            <w:r>
              <w:rPr>
                <w:sz w:val="16"/>
                <w:szCs w:val="16"/>
              </w:rPr>
              <w:t>C</w:t>
            </w:r>
          </w:p>
        </w:tc>
        <w:tc>
          <w:tcPr>
            <w:tcW w:w="4868" w:type="dxa"/>
            <w:shd w:val="solid" w:color="FFFFFF" w:fill="auto"/>
          </w:tcPr>
          <w:p w14:paraId="6DFAB0EE" w14:textId="4F700729" w:rsidR="00BC569A" w:rsidRDefault="00BC569A" w:rsidP="00BC569A">
            <w:pPr>
              <w:pStyle w:val="TAL"/>
              <w:rPr>
                <w:sz w:val="16"/>
                <w:szCs w:val="16"/>
              </w:rPr>
            </w:pPr>
            <w:r>
              <w:rPr>
                <w:sz w:val="16"/>
                <w:szCs w:val="16"/>
              </w:rPr>
              <w:t>Rel-19 CR TS 28.538 Implement default value for openAPI SS</w:t>
            </w:r>
          </w:p>
        </w:tc>
        <w:tc>
          <w:tcPr>
            <w:tcW w:w="708" w:type="dxa"/>
            <w:shd w:val="solid" w:color="FFFFFF" w:fill="auto"/>
          </w:tcPr>
          <w:p w14:paraId="45628648" w14:textId="17CF8325" w:rsidR="00BC569A" w:rsidRDefault="00BC569A" w:rsidP="00BC569A">
            <w:pPr>
              <w:pStyle w:val="TAC"/>
              <w:jc w:val="left"/>
              <w:rPr>
                <w:sz w:val="16"/>
                <w:szCs w:val="16"/>
              </w:rPr>
            </w:pPr>
            <w:r>
              <w:rPr>
                <w:sz w:val="16"/>
                <w:szCs w:val="16"/>
              </w:rPr>
              <w:t>19.2.0</w:t>
            </w:r>
          </w:p>
        </w:tc>
      </w:tr>
      <w:tr w:rsidR="00BC569A" w:rsidRPr="00926D4D" w14:paraId="6678955D" w14:textId="77777777" w:rsidTr="00782F75">
        <w:tc>
          <w:tcPr>
            <w:tcW w:w="800" w:type="dxa"/>
            <w:shd w:val="solid" w:color="FFFFFF" w:fill="auto"/>
          </w:tcPr>
          <w:p w14:paraId="26581C5D" w14:textId="3B06EE25" w:rsidR="00BC569A" w:rsidRDefault="00BC569A" w:rsidP="00BC569A">
            <w:pPr>
              <w:pStyle w:val="TAC"/>
              <w:jc w:val="left"/>
              <w:rPr>
                <w:sz w:val="16"/>
                <w:szCs w:val="16"/>
              </w:rPr>
            </w:pPr>
            <w:r>
              <w:rPr>
                <w:sz w:val="16"/>
                <w:szCs w:val="16"/>
              </w:rPr>
              <w:t>2024-12</w:t>
            </w:r>
          </w:p>
        </w:tc>
        <w:tc>
          <w:tcPr>
            <w:tcW w:w="800" w:type="dxa"/>
            <w:shd w:val="solid" w:color="FFFFFF" w:fill="auto"/>
          </w:tcPr>
          <w:p w14:paraId="1D44CFCA" w14:textId="4F9B293D" w:rsidR="00BC569A" w:rsidRDefault="00BC569A" w:rsidP="00BC569A">
            <w:pPr>
              <w:pStyle w:val="TAC"/>
              <w:jc w:val="left"/>
              <w:rPr>
                <w:sz w:val="16"/>
                <w:szCs w:val="16"/>
              </w:rPr>
            </w:pPr>
            <w:r>
              <w:rPr>
                <w:sz w:val="16"/>
                <w:szCs w:val="16"/>
              </w:rPr>
              <w:t>SA#106</w:t>
            </w:r>
          </w:p>
        </w:tc>
        <w:tc>
          <w:tcPr>
            <w:tcW w:w="1094" w:type="dxa"/>
            <w:shd w:val="solid" w:color="FFFFFF" w:fill="auto"/>
          </w:tcPr>
          <w:p w14:paraId="73E42E1B" w14:textId="66B4EA92"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13C9A4B8" w14:textId="0E89E553" w:rsidR="00BC569A" w:rsidRDefault="00BC569A" w:rsidP="00BC569A">
            <w:pPr>
              <w:pStyle w:val="TAL"/>
              <w:rPr>
                <w:sz w:val="16"/>
                <w:szCs w:val="16"/>
              </w:rPr>
            </w:pPr>
            <w:r>
              <w:rPr>
                <w:sz w:val="16"/>
                <w:szCs w:val="16"/>
              </w:rPr>
              <w:t>0098</w:t>
            </w:r>
          </w:p>
        </w:tc>
        <w:tc>
          <w:tcPr>
            <w:tcW w:w="425" w:type="dxa"/>
            <w:shd w:val="solid" w:color="FFFFFF" w:fill="auto"/>
          </w:tcPr>
          <w:p w14:paraId="39C0D154" w14:textId="5B2F64A9" w:rsidR="00BC569A" w:rsidRDefault="00BC569A" w:rsidP="00BC569A">
            <w:pPr>
              <w:pStyle w:val="TAR"/>
              <w:jc w:val="left"/>
              <w:rPr>
                <w:sz w:val="16"/>
                <w:szCs w:val="16"/>
              </w:rPr>
            </w:pPr>
            <w:r>
              <w:rPr>
                <w:sz w:val="16"/>
                <w:szCs w:val="16"/>
              </w:rPr>
              <w:t>-</w:t>
            </w:r>
          </w:p>
        </w:tc>
        <w:tc>
          <w:tcPr>
            <w:tcW w:w="425" w:type="dxa"/>
            <w:shd w:val="solid" w:color="FFFFFF" w:fill="auto"/>
          </w:tcPr>
          <w:p w14:paraId="352B5CFB" w14:textId="44359A7C" w:rsidR="00BC569A" w:rsidRDefault="00BC569A" w:rsidP="00BC569A">
            <w:pPr>
              <w:pStyle w:val="TAC"/>
              <w:jc w:val="left"/>
              <w:rPr>
                <w:sz w:val="16"/>
                <w:szCs w:val="16"/>
              </w:rPr>
            </w:pPr>
            <w:r>
              <w:rPr>
                <w:sz w:val="16"/>
                <w:szCs w:val="16"/>
              </w:rPr>
              <w:t>C</w:t>
            </w:r>
          </w:p>
        </w:tc>
        <w:tc>
          <w:tcPr>
            <w:tcW w:w="4868" w:type="dxa"/>
            <w:shd w:val="solid" w:color="FFFFFF" w:fill="auto"/>
          </w:tcPr>
          <w:p w14:paraId="5B9ADE60" w14:textId="577460E3" w:rsidR="00BC569A" w:rsidRDefault="00BC569A" w:rsidP="00BC569A">
            <w:pPr>
              <w:pStyle w:val="TAL"/>
              <w:rPr>
                <w:sz w:val="16"/>
                <w:szCs w:val="16"/>
              </w:rPr>
            </w:pPr>
            <w:r>
              <w:rPr>
                <w:sz w:val="16"/>
                <w:szCs w:val="16"/>
              </w:rPr>
              <w:t>Rel-19 CR TS 28.538 Implement readOnly for timewindow</w:t>
            </w:r>
          </w:p>
        </w:tc>
        <w:tc>
          <w:tcPr>
            <w:tcW w:w="708" w:type="dxa"/>
            <w:shd w:val="solid" w:color="FFFFFF" w:fill="auto"/>
          </w:tcPr>
          <w:p w14:paraId="5F51F6DE" w14:textId="26B5B623" w:rsidR="00BC569A" w:rsidRDefault="00BC569A" w:rsidP="00BC569A">
            <w:pPr>
              <w:pStyle w:val="TAC"/>
              <w:jc w:val="left"/>
              <w:rPr>
                <w:sz w:val="16"/>
                <w:szCs w:val="16"/>
              </w:rPr>
            </w:pPr>
            <w:r>
              <w:rPr>
                <w:sz w:val="16"/>
                <w:szCs w:val="16"/>
              </w:rPr>
              <w:t>19.2.0</w:t>
            </w:r>
          </w:p>
        </w:tc>
      </w:tr>
      <w:tr w:rsidR="00BC569A" w:rsidRPr="00926D4D" w14:paraId="4C71AACA" w14:textId="77777777" w:rsidTr="00782F75">
        <w:tc>
          <w:tcPr>
            <w:tcW w:w="800" w:type="dxa"/>
            <w:shd w:val="solid" w:color="FFFFFF" w:fill="auto"/>
          </w:tcPr>
          <w:p w14:paraId="011C5DF9" w14:textId="3FB1E14C" w:rsidR="00BC569A" w:rsidRDefault="00BC569A" w:rsidP="00BC569A">
            <w:pPr>
              <w:pStyle w:val="TAC"/>
              <w:jc w:val="left"/>
              <w:rPr>
                <w:sz w:val="16"/>
                <w:szCs w:val="16"/>
              </w:rPr>
            </w:pPr>
            <w:r>
              <w:rPr>
                <w:sz w:val="16"/>
                <w:szCs w:val="16"/>
              </w:rPr>
              <w:t>2024-12</w:t>
            </w:r>
          </w:p>
        </w:tc>
        <w:tc>
          <w:tcPr>
            <w:tcW w:w="800" w:type="dxa"/>
            <w:shd w:val="solid" w:color="FFFFFF" w:fill="auto"/>
          </w:tcPr>
          <w:p w14:paraId="384DD660" w14:textId="52C1F1FC" w:rsidR="00BC569A" w:rsidRDefault="00BC569A" w:rsidP="00BC569A">
            <w:pPr>
              <w:pStyle w:val="TAC"/>
              <w:jc w:val="left"/>
              <w:rPr>
                <w:sz w:val="16"/>
                <w:szCs w:val="16"/>
              </w:rPr>
            </w:pPr>
            <w:r>
              <w:rPr>
                <w:sz w:val="16"/>
                <w:szCs w:val="16"/>
              </w:rPr>
              <w:t>SA#106</w:t>
            </w:r>
          </w:p>
        </w:tc>
        <w:tc>
          <w:tcPr>
            <w:tcW w:w="1094" w:type="dxa"/>
            <w:shd w:val="solid" w:color="FFFFFF" w:fill="auto"/>
          </w:tcPr>
          <w:p w14:paraId="1D25EE34" w14:textId="4597C532"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3301137" w14:textId="756D2AAF" w:rsidR="00BC569A" w:rsidRDefault="00BC569A" w:rsidP="00BC569A">
            <w:pPr>
              <w:pStyle w:val="TAL"/>
              <w:rPr>
                <w:sz w:val="16"/>
                <w:szCs w:val="16"/>
              </w:rPr>
            </w:pPr>
            <w:r>
              <w:rPr>
                <w:sz w:val="16"/>
                <w:szCs w:val="16"/>
              </w:rPr>
              <w:t>0100</w:t>
            </w:r>
          </w:p>
        </w:tc>
        <w:tc>
          <w:tcPr>
            <w:tcW w:w="425" w:type="dxa"/>
            <w:shd w:val="solid" w:color="FFFFFF" w:fill="auto"/>
          </w:tcPr>
          <w:p w14:paraId="76113A07" w14:textId="77777777" w:rsidR="00BC569A" w:rsidRDefault="00BC569A" w:rsidP="00BC569A">
            <w:pPr>
              <w:pStyle w:val="TAR"/>
              <w:jc w:val="left"/>
              <w:rPr>
                <w:sz w:val="16"/>
                <w:szCs w:val="16"/>
              </w:rPr>
            </w:pPr>
          </w:p>
        </w:tc>
        <w:tc>
          <w:tcPr>
            <w:tcW w:w="425" w:type="dxa"/>
            <w:shd w:val="solid" w:color="FFFFFF" w:fill="auto"/>
          </w:tcPr>
          <w:p w14:paraId="0DEC1096" w14:textId="780B691E" w:rsidR="00BC569A" w:rsidRDefault="00BC569A" w:rsidP="00BC569A">
            <w:pPr>
              <w:pStyle w:val="TAC"/>
              <w:jc w:val="left"/>
              <w:rPr>
                <w:sz w:val="16"/>
                <w:szCs w:val="16"/>
              </w:rPr>
            </w:pPr>
            <w:r>
              <w:rPr>
                <w:sz w:val="16"/>
                <w:szCs w:val="16"/>
              </w:rPr>
              <w:t>A</w:t>
            </w:r>
          </w:p>
        </w:tc>
        <w:tc>
          <w:tcPr>
            <w:tcW w:w="4868" w:type="dxa"/>
            <w:shd w:val="solid" w:color="FFFFFF" w:fill="auto"/>
          </w:tcPr>
          <w:p w14:paraId="34450FA7" w14:textId="68CC9351" w:rsidR="00BC569A" w:rsidRDefault="00BC569A" w:rsidP="00BC569A">
            <w:pPr>
              <w:pStyle w:val="TAL"/>
              <w:rPr>
                <w:sz w:val="16"/>
                <w:szCs w:val="16"/>
              </w:rPr>
            </w:pPr>
            <w:r>
              <w:rPr>
                <w:sz w:val="16"/>
                <w:szCs w:val="16"/>
              </w:rPr>
              <w:t>Rel-19 CR TS 28.538 correct type and multiplicity of availableEDNList</w:t>
            </w:r>
          </w:p>
        </w:tc>
        <w:tc>
          <w:tcPr>
            <w:tcW w:w="708" w:type="dxa"/>
            <w:shd w:val="solid" w:color="FFFFFF" w:fill="auto"/>
          </w:tcPr>
          <w:p w14:paraId="5876463E" w14:textId="0B3C682A" w:rsidR="00BC569A" w:rsidRDefault="00BC569A" w:rsidP="00BC569A">
            <w:pPr>
              <w:pStyle w:val="TAC"/>
              <w:jc w:val="left"/>
              <w:rPr>
                <w:sz w:val="16"/>
                <w:szCs w:val="16"/>
              </w:rPr>
            </w:pPr>
            <w:r>
              <w:rPr>
                <w:sz w:val="16"/>
                <w:szCs w:val="16"/>
              </w:rPr>
              <w:t>19.2.0</w:t>
            </w:r>
          </w:p>
        </w:tc>
      </w:tr>
      <w:tr w:rsidR="00BC569A" w:rsidRPr="00926D4D" w14:paraId="53F3EB3D" w14:textId="77777777" w:rsidTr="00782F75">
        <w:tc>
          <w:tcPr>
            <w:tcW w:w="800" w:type="dxa"/>
            <w:shd w:val="solid" w:color="FFFFFF" w:fill="auto"/>
          </w:tcPr>
          <w:p w14:paraId="2BDAFA63" w14:textId="4F945CA0" w:rsidR="00BC569A" w:rsidRDefault="00BC569A" w:rsidP="00BC569A">
            <w:pPr>
              <w:pStyle w:val="TAC"/>
              <w:jc w:val="left"/>
              <w:rPr>
                <w:sz w:val="16"/>
                <w:szCs w:val="16"/>
              </w:rPr>
            </w:pPr>
            <w:r>
              <w:rPr>
                <w:sz w:val="16"/>
                <w:szCs w:val="16"/>
              </w:rPr>
              <w:t>2024-12</w:t>
            </w:r>
          </w:p>
        </w:tc>
        <w:tc>
          <w:tcPr>
            <w:tcW w:w="800" w:type="dxa"/>
            <w:shd w:val="solid" w:color="FFFFFF" w:fill="auto"/>
          </w:tcPr>
          <w:p w14:paraId="0AC47D3D" w14:textId="2C7CBF4D" w:rsidR="00BC569A" w:rsidRDefault="00BC569A" w:rsidP="00BC569A">
            <w:pPr>
              <w:pStyle w:val="TAC"/>
              <w:jc w:val="left"/>
              <w:rPr>
                <w:sz w:val="16"/>
                <w:szCs w:val="16"/>
              </w:rPr>
            </w:pPr>
            <w:r>
              <w:rPr>
                <w:sz w:val="16"/>
                <w:szCs w:val="16"/>
              </w:rPr>
              <w:t>SA#106</w:t>
            </w:r>
          </w:p>
        </w:tc>
        <w:tc>
          <w:tcPr>
            <w:tcW w:w="1094" w:type="dxa"/>
            <w:shd w:val="solid" w:color="FFFFFF" w:fill="auto"/>
          </w:tcPr>
          <w:p w14:paraId="2F053566" w14:textId="6A74E70D"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75DE5248" w14:textId="48C3B2CE" w:rsidR="00BC569A" w:rsidRDefault="00BC569A" w:rsidP="00BC569A">
            <w:pPr>
              <w:pStyle w:val="TAL"/>
              <w:rPr>
                <w:sz w:val="16"/>
                <w:szCs w:val="16"/>
              </w:rPr>
            </w:pPr>
            <w:r>
              <w:rPr>
                <w:sz w:val="16"/>
                <w:szCs w:val="16"/>
              </w:rPr>
              <w:t>0102</w:t>
            </w:r>
          </w:p>
        </w:tc>
        <w:tc>
          <w:tcPr>
            <w:tcW w:w="425" w:type="dxa"/>
            <w:shd w:val="solid" w:color="FFFFFF" w:fill="auto"/>
          </w:tcPr>
          <w:p w14:paraId="6D079841" w14:textId="16AF6DC4" w:rsidR="00BC569A" w:rsidRDefault="00BC569A" w:rsidP="00BC569A">
            <w:pPr>
              <w:pStyle w:val="TAR"/>
              <w:jc w:val="left"/>
              <w:rPr>
                <w:sz w:val="16"/>
                <w:szCs w:val="16"/>
              </w:rPr>
            </w:pPr>
            <w:r>
              <w:rPr>
                <w:sz w:val="16"/>
                <w:szCs w:val="16"/>
              </w:rPr>
              <w:t>1</w:t>
            </w:r>
          </w:p>
        </w:tc>
        <w:tc>
          <w:tcPr>
            <w:tcW w:w="425" w:type="dxa"/>
            <w:shd w:val="solid" w:color="FFFFFF" w:fill="auto"/>
          </w:tcPr>
          <w:p w14:paraId="5768D871" w14:textId="6312C561" w:rsidR="00BC569A" w:rsidRDefault="00BC569A" w:rsidP="00BC569A">
            <w:pPr>
              <w:pStyle w:val="TAC"/>
              <w:jc w:val="left"/>
              <w:rPr>
                <w:sz w:val="16"/>
                <w:szCs w:val="16"/>
              </w:rPr>
            </w:pPr>
            <w:r>
              <w:rPr>
                <w:sz w:val="16"/>
                <w:szCs w:val="16"/>
              </w:rPr>
              <w:t>A</w:t>
            </w:r>
          </w:p>
        </w:tc>
        <w:tc>
          <w:tcPr>
            <w:tcW w:w="4868" w:type="dxa"/>
            <w:shd w:val="solid" w:color="FFFFFF" w:fill="auto"/>
          </w:tcPr>
          <w:p w14:paraId="6C44575E" w14:textId="622AF786" w:rsidR="00BC569A" w:rsidRDefault="00BC569A" w:rsidP="00BC569A">
            <w:pPr>
              <w:pStyle w:val="TAL"/>
              <w:rPr>
                <w:sz w:val="16"/>
                <w:szCs w:val="16"/>
              </w:rPr>
            </w:pPr>
            <w:r>
              <w:rPr>
                <w:sz w:val="16"/>
                <w:szCs w:val="16"/>
              </w:rPr>
              <w:t>Rel-19 CR 28.538 update Fault management</w:t>
            </w:r>
          </w:p>
        </w:tc>
        <w:tc>
          <w:tcPr>
            <w:tcW w:w="708" w:type="dxa"/>
            <w:shd w:val="solid" w:color="FFFFFF" w:fill="auto"/>
          </w:tcPr>
          <w:p w14:paraId="14D895B5" w14:textId="2566AEFE" w:rsidR="00BC569A" w:rsidRDefault="00BC569A" w:rsidP="00BC569A">
            <w:pPr>
              <w:pStyle w:val="TAC"/>
              <w:jc w:val="left"/>
              <w:rPr>
                <w:sz w:val="16"/>
                <w:szCs w:val="16"/>
              </w:rPr>
            </w:pPr>
            <w:r>
              <w:rPr>
                <w:sz w:val="16"/>
                <w:szCs w:val="16"/>
              </w:rPr>
              <w:t>19.2.0</w:t>
            </w:r>
          </w:p>
        </w:tc>
      </w:tr>
      <w:tr w:rsidR="00BC569A" w:rsidRPr="00926D4D" w14:paraId="48E50256" w14:textId="77777777" w:rsidTr="00782F75">
        <w:tc>
          <w:tcPr>
            <w:tcW w:w="800" w:type="dxa"/>
            <w:shd w:val="solid" w:color="FFFFFF" w:fill="auto"/>
          </w:tcPr>
          <w:p w14:paraId="306440DE" w14:textId="14977729" w:rsidR="00BC569A" w:rsidRDefault="00BC569A" w:rsidP="00BC569A">
            <w:pPr>
              <w:pStyle w:val="TAC"/>
              <w:jc w:val="left"/>
              <w:rPr>
                <w:sz w:val="16"/>
                <w:szCs w:val="16"/>
              </w:rPr>
            </w:pPr>
            <w:r>
              <w:rPr>
                <w:sz w:val="16"/>
                <w:szCs w:val="16"/>
              </w:rPr>
              <w:t>2024-12</w:t>
            </w:r>
          </w:p>
        </w:tc>
        <w:tc>
          <w:tcPr>
            <w:tcW w:w="800" w:type="dxa"/>
            <w:shd w:val="solid" w:color="FFFFFF" w:fill="auto"/>
          </w:tcPr>
          <w:p w14:paraId="11195174" w14:textId="694ABE67" w:rsidR="00BC569A" w:rsidRDefault="00BC569A" w:rsidP="00BC569A">
            <w:pPr>
              <w:pStyle w:val="TAC"/>
              <w:jc w:val="left"/>
              <w:rPr>
                <w:sz w:val="16"/>
                <w:szCs w:val="16"/>
              </w:rPr>
            </w:pPr>
            <w:r>
              <w:rPr>
                <w:sz w:val="16"/>
                <w:szCs w:val="16"/>
              </w:rPr>
              <w:t>SA#106</w:t>
            </w:r>
          </w:p>
        </w:tc>
        <w:tc>
          <w:tcPr>
            <w:tcW w:w="1094" w:type="dxa"/>
            <w:shd w:val="solid" w:color="FFFFFF" w:fill="auto"/>
          </w:tcPr>
          <w:p w14:paraId="13568996" w14:textId="21D0E066"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79E90D0A" w14:textId="73776A74" w:rsidR="00BC569A" w:rsidRDefault="00BC569A" w:rsidP="00BC569A">
            <w:pPr>
              <w:pStyle w:val="TAL"/>
              <w:rPr>
                <w:sz w:val="16"/>
                <w:szCs w:val="16"/>
              </w:rPr>
            </w:pPr>
            <w:r>
              <w:rPr>
                <w:sz w:val="16"/>
                <w:szCs w:val="16"/>
              </w:rPr>
              <w:t>0103</w:t>
            </w:r>
          </w:p>
        </w:tc>
        <w:tc>
          <w:tcPr>
            <w:tcW w:w="425" w:type="dxa"/>
            <w:shd w:val="solid" w:color="FFFFFF" w:fill="auto"/>
          </w:tcPr>
          <w:p w14:paraId="7CA638C2" w14:textId="473BD9B4" w:rsidR="00BC569A" w:rsidRDefault="00BC569A" w:rsidP="00BC569A">
            <w:pPr>
              <w:pStyle w:val="TAR"/>
              <w:jc w:val="left"/>
              <w:rPr>
                <w:sz w:val="16"/>
                <w:szCs w:val="16"/>
              </w:rPr>
            </w:pPr>
            <w:r>
              <w:rPr>
                <w:sz w:val="16"/>
                <w:szCs w:val="16"/>
              </w:rPr>
              <w:t>-</w:t>
            </w:r>
          </w:p>
        </w:tc>
        <w:tc>
          <w:tcPr>
            <w:tcW w:w="425" w:type="dxa"/>
            <w:shd w:val="solid" w:color="FFFFFF" w:fill="auto"/>
          </w:tcPr>
          <w:p w14:paraId="0FDC5BB2" w14:textId="5E1BA814" w:rsidR="00BC569A" w:rsidRDefault="00BC569A" w:rsidP="00BC569A">
            <w:pPr>
              <w:pStyle w:val="TAC"/>
              <w:jc w:val="left"/>
              <w:rPr>
                <w:sz w:val="16"/>
                <w:szCs w:val="16"/>
              </w:rPr>
            </w:pPr>
            <w:r>
              <w:rPr>
                <w:sz w:val="16"/>
                <w:szCs w:val="16"/>
              </w:rPr>
              <w:t>D</w:t>
            </w:r>
          </w:p>
        </w:tc>
        <w:tc>
          <w:tcPr>
            <w:tcW w:w="4868" w:type="dxa"/>
            <w:shd w:val="solid" w:color="FFFFFF" w:fill="auto"/>
          </w:tcPr>
          <w:p w14:paraId="13B680D3" w14:textId="660BF15D" w:rsidR="00BC569A" w:rsidRDefault="00BC569A" w:rsidP="00BC569A">
            <w:pPr>
              <w:pStyle w:val="TAL"/>
              <w:rPr>
                <w:sz w:val="16"/>
                <w:szCs w:val="16"/>
              </w:rPr>
            </w:pPr>
            <w:r>
              <w:rPr>
                <w:sz w:val="16"/>
                <w:szCs w:val="16"/>
              </w:rPr>
              <w:t>Rel 19 CR TS 28.538 Remove editors notes</w:t>
            </w:r>
          </w:p>
        </w:tc>
        <w:tc>
          <w:tcPr>
            <w:tcW w:w="708" w:type="dxa"/>
            <w:shd w:val="solid" w:color="FFFFFF" w:fill="auto"/>
          </w:tcPr>
          <w:p w14:paraId="5B78EB3A" w14:textId="73375E6A" w:rsidR="00BC569A" w:rsidRDefault="00BC569A" w:rsidP="00BC569A">
            <w:pPr>
              <w:pStyle w:val="TAC"/>
              <w:jc w:val="left"/>
              <w:rPr>
                <w:sz w:val="16"/>
                <w:szCs w:val="16"/>
              </w:rPr>
            </w:pPr>
            <w:r>
              <w:rPr>
                <w:sz w:val="16"/>
                <w:szCs w:val="16"/>
              </w:rPr>
              <w:t>19.2.0</w:t>
            </w:r>
          </w:p>
        </w:tc>
      </w:tr>
      <w:tr w:rsidR="004F59FB" w:rsidRPr="00926D4D" w14:paraId="2FF972A9" w14:textId="77777777" w:rsidTr="00782F75">
        <w:tc>
          <w:tcPr>
            <w:tcW w:w="800" w:type="dxa"/>
            <w:shd w:val="solid" w:color="FFFFFF" w:fill="auto"/>
          </w:tcPr>
          <w:p w14:paraId="7CBD1AA5" w14:textId="04847C76" w:rsidR="004F59FB" w:rsidRDefault="004F59FB" w:rsidP="004F59FB">
            <w:pPr>
              <w:pStyle w:val="TAC"/>
              <w:jc w:val="left"/>
              <w:rPr>
                <w:sz w:val="16"/>
                <w:szCs w:val="16"/>
              </w:rPr>
            </w:pPr>
            <w:r>
              <w:rPr>
                <w:sz w:val="16"/>
                <w:szCs w:val="16"/>
              </w:rPr>
              <w:t>2025-03</w:t>
            </w:r>
          </w:p>
        </w:tc>
        <w:tc>
          <w:tcPr>
            <w:tcW w:w="800" w:type="dxa"/>
            <w:shd w:val="solid" w:color="FFFFFF" w:fill="auto"/>
          </w:tcPr>
          <w:p w14:paraId="7DB432F5" w14:textId="574A4F3A" w:rsidR="004F59FB" w:rsidRDefault="004F59FB" w:rsidP="004F59FB">
            <w:pPr>
              <w:pStyle w:val="TAC"/>
              <w:jc w:val="left"/>
              <w:rPr>
                <w:sz w:val="16"/>
                <w:szCs w:val="16"/>
              </w:rPr>
            </w:pPr>
            <w:r>
              <w:rPr>
                <w:sz w:val="16"/>
                <w:szCs w:val="16"/>
              </w:rPr>
              <w:t>SA#107</w:t>
            </w:r>
          </w:p>
        </w:tc>
        <w:tc>
          <w:tcPr>
            <w:tcW w:w="1094" w:type="dxa"/>
            <w:shd w:val="solid" w:color="FFFFFF" w:fill="auto"/>
          </w:tcPr>
          <w:p w14:paraId="0513ED80" w14:textId="06B316E9" w:rsidR="004F59FB" w:rsidRPr="00BC569A" w:rsidRDefault="004F59FB" w:rsidP="004F59FB">
            <w:pPr>
              <w:pStyle w:val="TAC"/>
              <w:jc w:val="left"/>
              <w:rPr>
                <w:sz w:val="16"/>
                <w:szCs w:val="16"/>
              </w:rPr>
            </w:pPr>
            <w:r>
              <w:rPr>
                <w:rFonts w:cs="Arial"/>
                <w:sz w:val="16"/>
                <w:szCs w:val="16"/>
              </w:rPr>
              <w:t>SP-250174</w:t>
            </w:r>
          </w:p>
        </w:tc>
        <w:tc>
          <w:tcPr>
            <w:tcW w:w="519" w:type="dxa"/>
            <w:shd w:val="solid" w:color="FFFFFF" w:fill="auto"/>
          </w:tcPr>
          <w:p w14:paraId="688AEACA" w14:textId="1F82A078" w:rsidR="004F59FB" w:rsidRDefault="004F59FB" w:rsidP="004F59FB">
            <w:pPr>
              <w:pStyle w:val="TAL"/>
              <w:rPr>
                <w:sz w:val="16"/>
                <w:szCs w:val="16"/>
              </w:rPr>
            </w:pPr>
            <w:r>
              <w:rPr>
                <w:rFonts w:cs="Arial"/>
                <w:sz w:val="16"/>
                <w:szCs w:val="16"/>
              </w:rPr>
              <w:t>0105</w:t>
            </w:r>
          </w:p>
        </w:tc>
        <w:tc>
          <w:tcPr>
            <w:tcW w:w="425" w:type="dxa"/>
            <w:shd w:val="solid" w:color="FFFFFF" w:fill="auto"/>
          </w:tcPr>
          <w:p w14:paraId="345E366D" w14:textId="7152DB6E" w:rsidR="004F59FB" w:rsidRDefault="004F59FB" w:rsidP="004F59FB">
            <w:pPr>
              <w:pStyle w:val="TAR"/>
              <w:jc w:val="left"/>
              <w:rPr>
                <w:sz w:val="16"/>
                <w:szCs w:val="16"/>
              </w:rPr>
            </w:pPr>
            <w:r>
              <w:rPr>
                <w:rFonts w:cs="Arial"/>
                <w:sz w:val="16"/>
                <w:szCs w:val="16"/>
              </w:rPr>
              <w:t> </w:t>
            </w:r>
          </w:p>
        </w:tc>
        <w:tc>
          <w:tcPr>
            <w:tcW w:w="425" w:type="dxa"/>
            <w:shd w:val="solid" w:color="FFFFFF" w:fill="auto"/>
          </w:tcPr>
          <w:p w14:paraId="1D5AD4C8" w14:textId="12B901E0" w:rsidR="004F59FB" w:rsidRDefault="004F59FB" w:rsidP="004F59FB">
            <w:pPr>
              <w:pStyle w:val="TAC"/>
              <w:jc w:val="left"/>
              <w:rPr>
                <w:sz w:val="16"/>
                <w:szCs w:val="16"/>
              </w:rPr>
            </w:pPr>
            <w:r>
              <w:rPr>
                <w:rFonts w:cs="Arial"/>
                <w:sz w:val="16"/>
                <w:szCs w:val="16"/>
              </w:rPr>
              <w:t>A</w:t>
            </w:r>
          </w:p>
        </w:tc>
        <w:tc>
          <w:tcPr>
            <w:tcW w:w="4868" w:type="dxa"/>
            <w:shd w:val="solid" w:color="FFFFFF" w:fill="auto"/>
          </w:tcPr>
          <w:p w14:paraId="40A1C6B0" w14:textId="5E89AC0A" w:rsidR="004F59FB" w:rsidRDefault="004F59FB" w:rsidP="004F59FB">
            <w:pPr>
              <w:pStyle w:val="TAL"/>
              <w:rPr>
                <w:sz w:val="16"/>
                <w:szCs w:val="16"/>
              </w:rPr>
            </w:pPr>
            <w:r>
              <w:rPr>
                <w:rFonts w:cs="Arial"/>
                <w:sz w:val="16"/>
                <w:szCs w:val="16"/>
              </w:rPr>
              <w:t>Rel-19 CR 28.538 correction on PO and LO</w:t>
            </w:r>
          </w:p>
        </w:tc>
        <w:tc>
          <w:tcPr>
            <w:tcW w:w="708" w:type="dxa"/>
            <w:shd w:val="solid" w:color="FFFFFF" w:fill="auto"/>
          </w:tcPr>
          <w:p w14:paraId="19501319" w14:textId="264FA84E" w:rsidR="004F59FB" w:rsidRDefault="004F59FB" w:rsidP="004F59FB">
            <w:pPr>
              <w:pStyle w:val="TAC"/>
              <w:jc w:val="left"/>
              <w:rPr>
                <w:sz w:val="16"/>
                <w:szCs w:val="16"/>
              </w:rPr>
            </w:pPr>
            <w:r>
              <w:rPr>
                <w:sz w:val="16"/>
                <w:szCs w:val="16"/>
              </w:rPr>
              <w:t>19.3.0</w:t>
            </w:r>
          </w:p>
        </w:tc>
      </w:tr>
      <w:tr w:rsidR="004F59FB" w:rsidRPr="00926D4D" w14:paraId="42F56202" w14:textId="77777777" w:rsidTr="00782F75">
        <w:tc>
          <w:tcPr>
            <w:tcW w:w="800" w:type="dxa"/>
            <w:shd w:val="solid" w:color="FFFFFF" w:fill="auto"/>
          </w:tcPr>
          <w:p w14:paraId="161A0E0C" w14:textId="6AE58467" w:rsidR="004F59FB" w:rsidRDefault="004F59FB" w:rsidP="004F59FB">
            <w:pPr>
              <w:pStyle w:val="TAC"/>
              <w:jc w:val="left"/>
              <w:rPr>
                <w:sz w:val="16"/>
                <w:szCs w:val="16"/>
              </w:rPr>
            </w:pPr>
            <w:r>
              <w:rPr>
                <w:sz w:val="16"/>
                <w:szCs w:val="16"/>
              </w:rPr>
              <w:t>2025-03</w:t>
            </w:r>
          </w:p>
        </w:tc>
        <w:tc>
          <w:tcPr>
            <w:tcW w:w="800" w:type="dxa"/>
            <w:shd w:val="solid" w:color="FFFFFF" w:fill="auto"/>
          </w:tcPr>
          <w:p w14:paraId="0099A0B4" w14:textId="021551A4" w:rsidR="004F59FB" w:rsidRDefault="004F59FB" w:rsidP="004F59FB">
            <w:pPr>
              <w:pStyle w:val="TAC"/>
              <w:jc w:val="left"/>
              <w:rPr>
                <w:sz w:val="16"/>
                <w:szCs w:val="16"/>
              </w:rPr>
            </w:pPr>
            <w:r>
              <w:rPr>
                <w:sz w:val="16"/>
                <w:szCs w:val="16"/>
              </w:rPr>
              <w:t>SA#107</w:t>
            </w:r>
          </w:p>
        </w:tc>
        <w:tc>
          <w:tcPr>
            <w:tcW w:w="1094" w:type="dxa"/>
            <w:shd w:val="solid" w:color="FFFFFF" w:fill="auto"/>
          </w:tcPr>
          <w:p w14:paraId="20B6D1AA" w14:textId="6299E847" w:rsidR="004F59FB" w:rsidRPr="00BC569A" w:rsidRDefault="004F59FB" w:rsidP="004F59FB">
            <w:pPr>
              <w:pStyle w:val="TAC"/>
              <w:jc w:val="left"/>
              <w:rPr>
                <w:sz w:val="16"/>
                <w:szCs w:val="16"/>
              </w:rPr>
            </w:pPr>
            <w:r>
              <w:rPr>
                <w:rFonts w:cs="Arial"/>
                <w:sz w:val="16"/>
                <w:szCs w:val="16"/>
              </w:rPr>
              <w:t>SP-250162</w:t>
            </w:r>
          </w:p>
        </w:tc>
        <w:tc>
          <w:tcPr>
            <w:tcW w:w="519" w:type="dxa"/>
            <w:shd w:val="solid" w:color="FFFFFF" w:fill="auto"/>
          </w:tcPr>
          <w:p w14:paraId="20962A0C" w14:textId="4570D42B" w:rsidR="004F59FB" w:rsidRDefault="004F59FB" w:rsidP="004F59FB">
            <w:pPr>
              <w:pStyle w:val="TAL"/>
              <w:rPr>
                <w:sz w:val="16"/>
                <w:szCs w:val="16"/>
              </w:rPr>
            </w:pPr>
            <w:r>
              <w:rPr>
                <w:rFonts w:cs="Arial"/>
                <w:sz w:val="16"/>
                <w:szCs w:val="16"/>
              </w:rPr>
              <w:t>0106</w:t>
            </w:r>
          </w:p>
        </w:tc>
        <w:tc>
          <w:tcPr>
            <w:tcW w:w="425" w:type="dxa"/>
            <w:shd w:val="solid" w:color="FFFFFF" w:fill="auto"/>
          </w:tcPr>
          <w:p w14:paraId="3BD7D1AF" w14:textId="14885070"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6193F50F" w14:textId="4C8291DB" w:rsidR="004F59FB" w:rsidRDefault="004F59FB" w:rsidP="004F59FB">
            <w:pPr>
              <w:pStyle w:val="TAC"/>
              <w:jc w:val="left"/>
              <w:rPr>
                <w:sz w:val="16"/>
                <w:szCs w:val="16"/>
              </w:rPr>
            </w:pPr>
            <w:r>
              <w:rPr>
                <w:rFonts w:cs="Arial"/>
                <w:sz w:val="16"/>
                <w:szCs w:val="16"/>
              </w:rPr>
              <w:t>B</w:t>
            </w:r>
          </w:p>
        </w:tc>
        <w:tc>
          <w:tcPr>
            <w:tcW w:w="4868" w:type="dxa"/>
            <w:shd w:val="solid" w:color="FFFFFF" w:fill="auto"/>
          </w:tcPr>
          <w:p w14:paraId="042D37BD" w14:textId="48226F1A" w:rsidR="004F59FB" w:rsidRDefault="004F59FB" w:rsidP="004F59FB">
            <w:pPr>
              <w:pStyle w:val="TAL"/>
              <w:rPr>
                <w:sz w:val="16"/>
                <w:szCs w:val="16"/>
              </w:rPr>
            </w:pPr>
            <w:r>
              <w:rPr>
                <w:rFonts w:cs="Arial"/>
                <w:sz w:val="16"/>
                <w:szCs w:val="16"/>
              </w:rPr>
              <w:t>Rel-19 CR 28.538 Update on ManagedEdgeNFService</w:t>
            </w:r>
          </w:p>
        </w:tc>
        <w:tc>
          <w:tcPr>
            <w:tcW w:w="708" w:type="dxa"/>
            <w:shd w:val="solid" w:color="FFFFFF" w:fill="auto"/>
          </w:tcPr>
          <w:p w14:paraId="55C007BB" w14:textId="57D7F029" w:rsidR="004F59FB" w:rsidRDefault="004F59FB" w:rsidP="004F59FB">
            <w:pPr>
              <w:pStyle w:val="TAC"/>
              <w:jc w:val="left"/>
              <w:rPr>
                <w:sz w:val="16"/>
                <w:szCs w:val="16"/>
              </w:rPr>
            </w:pPr>
            <w:r w:rsidRPr="00080EB7">
              <w:rPr>
                <w:sz w:val="16"/>
                <w:szCs w:val="16"/>
              </w:rPr>
              <w:t>19.3.0</w:t>
            </w:r>
          </w:p>
        </w:tc>
      </w:tr>
      <w:tr w:rsidR="004F59FB" w:rsidRPr="00926D4D" w14:paraId="74E693BB" w14:textId="77777777" w:rsidTr="00782F75">
        <w:tc>
          <w:tcPr>
            <w:tcW w:w="800" w:type="dxa"/>
            <w:shd w:val="solid" w:color="FFFFFF" w:fill="auto"/>
          </w:tcPr>
          <w:p w14:paraId="5ABDAEBB" w14:textId="06E9BB8D" w:rsidR="004F59FB" w:rsidRDefault="004F59FB" w:rsidP="004F59FB">
            <w:pPr>
              <w:pStyle w:val="TAC"/>
              <w:jc w:val="left"/>
              <w:rPr>
                <w:sz w:val="16"/>
                <w:szCs w:val="16"/>
              </w:rPr>
            </w:pPr>
            <w:r>
              <w:rPr>
                <w:sz w:val="16"/>
                <w:szCs w:val="16"/>
              </w:rPr>
              <w:t>2025-03</w:t>
            </w:r>
          </w:p>
        </w:tc>
        <w:tc>
          <w:tcPr>
            <w:tcW w:w="800" w:type="dxa"/>
            <w:shd w:val="solid" w:color="FFFFFF" w:fill="auto"/>
          </w:tcPr>
          <w:p w14:paraId="39E52B21" w14:textId="4FCCC1D4" w:rsidR="004F59FB" w:rsidRDefault="004F59FB" w:rsidP="004F59FB">
            <w:pPr>
              <w:pStyle w:val="TAC"/>
              <w:jc w:val="left"/>
              <w:rPr>
                <w:sz w:val="16"/>
                <w:szCs w:val="16"/>
              </w:rPr>
            </w:pPr>
            <w:r>
              <w:rPr>
                <w:sz w:val="16"/>
                <w:szCs w:val="16"/>
              </w:rPr>
              <w:t>SA#107</w:t>
            </w:r>
          </w:p>
        </w:tc>
        <w:tc>
          <w:tcPr>
            <w:tcW w:w="1094" w:type="dxa"/>
            <w:shd w:val="solid" w:color="FFFFFF" w:fill="auto"/>
          </w:tcPr>
          <w:p w14:paraId="27B459BF" w14:textId="6C0D0B8A" w:rsidR="004F59FB" w:rsidRPr="00BC569A" w:rsidRDefault="004F59FB" w:rsidP="004F59FB">
            <w:pPr>
              <w:pStyle w:val="TAC"/>
              <w:jc w:val="left"/>
              <w:rPr>
                <w:sz w:val="16"/>
                <w:szCs w:val="16"/>
              </w:rPr>
            </w:pPr>
            <w:r>
              <w:rPr>
                <w:rFonts w:cs="Arial"/>
                <w:sz w:val="16"/>
                <w:szCs w:val="16"/>
              </w:rPr>
              <w:t>SP-250149</w:t>
            </w:r>
          </w:p>
        </w:tc>
        <w:tc>
          <w:tcPr>
            <w:tcW w:w="519" w:type="dxa"/>
            <w:shd w:val="solid" w:color="FFFFFF" w:fill="auto"/>
          </w:tcPr>
          <w:p w14:paraId="4CE3B62C" w14:textId="4B8097D5" w:rsidR="004F59FB" w:rsidRDefault="004F59FB" w:rsidP="004F59FB">
            <w:pPr>
              <w:pStyle w:val="TAL"/>
              <w:rPr>
                <w:sz w:val="16"/>
                <w:szCs w:val="16"/>
              </w:rPr>
            </w:pPr>
            <w:r>
              <w:rPr>
                <w:rFonts w:cs="Arial"/>
                <w:sz w:val="16"/>
                <w:szCs w:val="16"/>
              </w:rPr>
              <w:t>0107</w:t>
            </w:r>
          </w:p>
        </w:tc>
        <w:tc>
          <w:tcPr>
            <w:tcW w:w="425" w:type="dxa"/>
            <w:shd w:val="solid" w:color="FFFFFF" w:fill="auto"/>
          </w:tcPr>
          <w:p w14:paraId="56D0A241" w14:textId="1F4D9308"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1CED8383" w14:textId="7E0E6CC6" w:rsidR="004F59FB" w:rsidRDefault="004F59FB" w:rsidP="004F59FB">
            <w:pPr>
              <w:pStyle w:val="TAC"/>
              <w:jc w:val="left"/>
              <w:rPr>
                <w:sz w:val="16"/>
                <w:szCs w:val="16"/>
              </w:rPr>
            </w:pPr>
            <w:r>
              <w:rPr>
                <w:rFonts w:cs="Arial"/>
                <w:sz w:val="16"/>
                <w:szCs w:val="16"/>
              </w:rPr>
              <w:t>F</w:t>
            </w:r>
          </w:p>
        </w:tc>
        <w:tc>
          <w:tcPr>
            <w:tcW w:w="4868" w:type="dxa"/>
            <w:shd w:val="solid" w:color="FFFFFF" w:fill="auto"/>
          </w:tcPr>
          <w:p w14:paraId="5EDB01A5" w14:textId="0A6FE417" w:rsidR="004F59FB" w:rsidRDefault="004F59FB" w:rsidP="004F59FB">
            <w:pPr>
              <w:pStyle w:val="TAL"/>
              <w:rPr>
                <w:sz w:val="16"/>
                <w:szCs w:val="16"/>
              </w:rPr>
            </w:pPr>
            <w:r>
              <w:rPr>
                <w:rFonts w:cs="Arial"/>
                <w:sz w:val="16"/>
                <w:szCs w:val="16"/>
              </w:rPr>
              <w:t>Rel 19 TS 28.538 Correct attributes</w:t>
            </w:r>
          </w:p>
        </w:tc>
        <w:tc>
          <w:tcPr>
            <w:tcW w:w="708" w:type="dxa"/>
            <w:shd w:val="solid" w:color="FFFFFF" w:fill="auto"/>
          </w:tcPr>
          <w:p w14:paraId="12DAF49B" w14:textId="12254AAF" w:rsidR="004F59FB" w:rsidRDefault="004F59FB" w:rsidP="004F59FB">
            <w:pPr>
              <w:pStyle w:val="TAC"/>
              <w:jc w:val="left"/>
              <w:rPr>
                <w:sz w:val="16"/>
                <w:szCs w:val="16"/>
              </w:rPr>
            </w:pPr>
            <w:r w:rsidRPr="00080EB7">
              <w:rPr>
                <w:sz w:val="16"/>
                <w:szCs w:val="16"/>
              </w:rPr>
              <w:t>19.3.0</w:t>
            </w:r>
          </w:p>
        </w:tc>
      </w:tr>
      <w:tr w:rsidR="00352A2C" w:rsidRPr="00926D4D" w14:paraId="7D3B69F7" w14:textId="77777777" w:rsidTr="00782F75">
        <w:tc>
          <w:tcPr>
            <w:tcW w:w="800" w:type="dxa"/>
            <w:shd w:val="solid" w:color="FFFFFF" w:fill="auto"/>
          </w:tcPr>
          <w:p w14:paraId="016E124E" w14:textId="417844E1" w:rsidR="00352A2C" w:rsidRDefault="00352A2C" w:rsidP="00352A2C">
            <w:pPr>
              <w:pStyle w:val="TAC"/>
              <w:jc w:val="left"/>
              <w:rPr>
                <w:sz w:val="16"/>
                <w:szCs w:val="16"/>
              </w:rPr>
            </w:pPr>
            <w:r>
              <w:rPr>
                <w:rFonts w:cs="Arial"/>
                <w:sz w:val="16"/>
                <w:szCs w:val="16"/>
              </w:rPr>
              <w:t>2025-06</w:t>
            </w:r>
          </w:p>
        </w:tc>
        <w:tc>
          <w:tcPr>
            <w:tcW w:w="800" w:type="dxa"/>
            <w:shd w:val="solid" w:color="FFFFFF" w:fill="auto"/>
          </w:tcPr>
          <w:p w14:paraId="76C0F693" w14:textId="3DF754CA" w:rsidR="00352A2C" w:rsidRDefault="00352A2C" w:rsidP="00352A2C">
            <w:pPr>
              <w:pStyle w:val="TAC"/>
              <w:jc w:val="left"/>
              <w:rPr>
                <w:sz w:val="16"/>
                <w:szCs w:val="16"/>
              </w:rPr>
            </w:pPr>
            <w:r>
              <w:rPr>
                <w:rFonts w:cs="Arial"/>
                <w:sz w:val="16"/>
                <w:szCs w:val="16"/>
              </w:rPr>
              <w:t>SA#108</w:t>
            </w:r>
          </w:p>
        </w:tc>
        <w:tc>
          <w:tcPr>
            <w:tcW w:w="1094" w:type="dxa"/>
            <w:shd w:val="solid" w:color="FFFFFF" w:fill="auto"/>
          </w:tcPr>
          <w:p w14:paraId="63C0671A" w14:textId="547C962F" w:rsidR="00352A2C" w:rsidRDefault="00352A2C" w:rsidP="00352A2C">
            <w:pPr>
              <w:pStyle w:val="TAC"/>
              <w:jc w:val="left"/>
              <w:rPr>
                <w:rFonts w:cs="Arial"/>
                <w:sz w:val="16"/>
                <w:szCs w:val="16"/>
              </w:rPr>
            </w:pPr>
            <w:r>
              <w:rPr>
                <w:rFonts w:cs="Arial"/>
                <w:sz w:val="16"/>
                <w:szCs w:val="16"/>
              </w:rPr>
              <w:t>SP-250520</w:t>
            </w:r>
          </w:p>
        </w:tc>
        <w:tc>
          <w:tcPr>
            <w:tcW w:w="519" w:type="dxa"/>
            <w:shd w:val="solid" w:color="FFFFFF" w:fill="auto"/>
          </w:tcPr>
          <w:p w14:paraId="67404601" w14:textId="4A9A69E2" w:rsidR="00352A2C" w:rsidRDefault="00352A2C" w:rsidP="00352A2C">
            <w:pPr>
              <w:pStyle w:val="TAL"/>
              <w:rPr>
                <w:rFonts w:cs="Arial"/>
                <w:sz w:val="16"/>
                <w:szCs w:val="16"/>
              </w:rPr>
            </w:pPr>
            <w:r>
              <w:rPr>
                <w:rFonts w:cs="Arial"/>
                <w:sz w:val="16"/>
                <w:szCs w:val="16"/>
              </w:rPr>
              <w:t>0108</w:t>
            </w:r>
          </w:p>
        </w:tc>
        <w:tc>
          <w:tcPr>
            <w:tcW w:w="425" w:type="dxa"/>
            <w:shd w:val="solid" w:color="FFFFFF" w:fill="auto"/>
          </w:tcPr>
          <w:p w14:paraId="27CA9458" w14:textId="20DCD0A8" w:rsidR="00352A2C" w:rsidRDefault="00352A2C" w:rsidP="00352A2C">
            <w:pPr>
              <w:pStyle w:val="TAR"/>
              <w:jc w:val="left"/>
              <w:rPr>
                <w:rFonts w:cs="Arial"/>
                <w:sz w:val="16"/>
                <w:szCs w:val="16"/>
              </w:rPr>
            </w:pPr>
            <w:r>
              <w:rPr>
                <w:rFonts w:cs="Arial"/>
                <w:sz w:val="16"/>
                <w:szCs w:val="16"/>
              </w:rPr>
              <w:t>1</w:t>
            </w:r>
          </w:p>
        </w:tc>
        <w:tc>
          <w:tcPr>
            <w:tcW w:w="425" w:type="dxa"/>
            <w:shd w:val="solid" w:color="FFFFFF" w:fill="auto"/>
          </w:tcPr>
          <w:p w14:paraId="21A9B0BD" w14:textId="523D706E" w:rsidR="00352A2C" w:rsidRDefault="00352A2C" w:rsidP="00352A2C">
            <w:pPr>
              <w:pStyle w:val="TAC"/>
              <w:jc w:val="left"/>
              <w:rPr>
                <w:rFonts w:cs="Arial"/>
                <w:sz w:val="16"/>
                <w:szCs w:val="16"/>
              </w:rPr>
            </w:pPr>
            <w:r>
              <w:rPr>
                <w:rFonts w:cs="Arial"/>
                <w:sz w:val="16"/>
                <w:szCs w:val="16"/>
              </w:rPr>
              <w:t>C</w:t>
            </w:r>
          </w:p>
        </w:tc>
        <w:tc>
          <w:tcPr>
            <w:tcW w:w="4868" w:type="dxa"/>
            <w:shd w:val="solid" w:color="FFFFFF" w:fill="auto"/>
          </w:tcPr>
          <w:p w14:paraId="05EE020E" w14:textId="1A0F1D08" w:rsidR="00352A2C" w:rsidRDefault="00352A2C" w:rsidP="00352A2C">
            <w:pPr>
              <w:pStyle w:val="TAL"/>
              <w:rPr>
                <w:rFonts w:cs="Arial"/>
                <w:sz w:val="16"/>
                <w:szCs w:val="16"/>
              </w:rPr>
            </w:pPr>
            <w:r>
              <w:rPr>
                <w:rFonts w:cs="Arial"/>
                <w:sz w:val="16"/>
                <w:szCs w:val="16"/>
              </w:rPr>
              <w:t>Rel19 CR TS28.538 change the dataType concerning HostAddr</w:t>
            </w:r>
          </w:p>
        </w:tc>
        <w:tc>
          <w:tcPr>
            <w:tcW w:w="708" w:type="dxa"/>
            <w:shd w:val="solid" w:color="FFFFFF" w:fill="auto"/>
          </w:tcPr>
          <w:p w14:paraId="16D179D4" w14:textId="50D9730E" w:rsidR="00352A2C" w:rsidRPr="00080EB7" w:rsidRDefault="00352A2C" w:rsidP="00352A2C">
            <w:pPr>
              <w:pStyle w:val="TAC"/>
              <w:jc w:val="left"/>
              <w:rPr>
                <w:sz w:val="16"/>
                <w:szCs w:val="16"/>
              </w:rPr>
            </w:pPr>
            <w:r>
              <w:rPr>
                <w:rFonts w:cs="Arial"/>
                <w:sz w:val="16"/>
                <w:szCs w:val="16"/>
              </w:rPr>
              <w:t>19.4.0</w:t>
            </w:r>
          </w:p>
        </w:tc>
      </w:tr>
      <w:tr w:rsidR="00352A2C" w:rsidRPr="00926D4D" w14:paraId="701BAA9F" w14:textId="77777777" w:rsidTr="00782F75">
        <w:tc>
          <w:tcPr>
            <w:tcW w:w="800" w:type="dxa"/>
            <w:shd w:val="solid" w:color="FFFFFF" w:fill="auto"/>
          </w:tcPr>
          <w:p w14:paraId="14F687F3" w14:textId="411FADF0" w:rsidR="00352A2C" w:rsidRDefault="00352A2C" w:rsidP="00352A2C">
            <w:pPr>
              <w:pStyle w:val="TAC"/>
              <w:jc w:val="left"/>
              <w:rPr>
                <w:sz w:val="16"/>
                <w:szCs w:val="16"/>
              </w:rPr>
            </w:pPr>
            <w:r>
              <w:rPr>
                <w:rFonts w:cs="Arial"/>
                <w:sz w:val="16"/>
                <w:szCs w:val="16"/>
              </w:rPr>
              <w:t>2025-06</w:t>
            </w:r>
          </w:p>
        </w:tc>
        <w:tc>
          <w:tcPr>
            <w:tcW w:w="800" w:type="dxa"/>
            <w:shd w:val="solid" w:color="FFFFFF" w:fill="auto"/>
          </w:tcPr>
          <w:p w14:paraId="50CA247B" w14:textId="77609F75" w:rsidR="00352A2C" w:rsidRDefault="00352A2C" w:rsidP="00352A2C">
            <w:pPr>
              <w:pStyle w:val="TAC"/>
              <w:jc w:val="left"/>
              <w:rPr>
                <w:sz w:val="16"/>
                <w:szCs w:val="16"/>
              </w:rPr>
            </w:pPr>
            <w:r>
              <w:rPr>
                <w:rFonts w:cs="Arial"/>
                <w:sz w:val="16"/>
                <w:szCs w:val="16"/>
              </w:rPr>
              <w:t>SA#108</w:t>
            </w:r>
          </w:p>
        </w:tc>
        <w:tc>
          <w:tcPr>
            <w:tcW w:w="1094" w:type="dxa"/>
            <w:shd w:val="solid" w:color="FFFFFF" w:fill="auto"/>
          </w:tcPr>
          <w:p w14:paraId="75E66D27" w14:textId="50D25273" w:rsidR="00352A2C" w:rsidRDefault="00352A2C" w:rsidP="00352A2C">
            <w:pPr>
              <w:pStyle w:val="TAC"/>
              <w:jc w:val="left"/>
              <w:rPr>
                <w:rFonts w:cs="Arial"/>
                <w:sz w:val="16"/>
                <w:szCs w:val="16"/>
              </w:rPr>
            </w:pPr>
            <w:r>
              <w:rPr>
                <w:rFonts w:cs="Arial"/>
                <w:sz w:val="16"/>
                <w:szCs w:val="16"/>
              </w:rPr>
              <w:t>SP-250520</w:t>
            </w:r>
          </w:p>
        </w:tc>
        <w:tc>
          <w:tcPr>
            <w:tcW w:w="519" w:type="dxa"/>
            <w:shd w:val="solid" w:color="FFFFFF" w:fill="auto"/>
          </w:tcPr>
          <w:p w14:paraId="23F675A5" w14:textId="2FB1E4DD" w:rsidR="00352A2C" w:rsidRDefault="00352A2C" w:rsidP="00352A2C">
            <w:pPr>
              <w:pStyle w:val="TAL"/>
              <w:rPr>
                <w:rFonts w:cs="Arial"/>
                <w:sz w:val="16"/>
                <w:szCs w:val="16"/>
              </w:rPr>
            </w:pPr>
            <w:r>
              <w:rPr>
                <w:rFonts w:cs="Arial"/>
                <w:sz w:val="16"/>
                <w:szCs w:val="16"/>
              </w:rPr>
              <w:t>0109</w:t>
            </w:r>
          </w:p>
        </w:tc>
        <w:tc>
          <w:tcPr>
            <w:tcW w:w="425" w:type="dxa"/>
            <w:shd w:val="solid" w:color="FFFFFF" w:fill="auto"/>
          </w:tcPr>
          <w:p w14:paraId="410BF3D0" w14:textId="56A5B904" w:rsidR="00352A2C" w:rsidRDefault="00352A2C" w:rsidP="00352A2C">
            <w:pPr>
              <w:pStyle w:val="TAR"/>
              <w:jc w:val="left"/>
              <w:rPr>
                <w:rFonts w:cs="Arial"/>
                <w:sz w:val="16"/>
                <w:szCs w:val="16"/>
              </w:rPr>
            </w:pPr>
            <w:r>
              <w:rPr>
                <w:rFonts w:cs="Arial"/>
                <w:sz w:val="16"/>
                <w:szCs w:val="16"/>
              </w:rPr>
              <w:t>1</w:t>
            </w:r>
          </w:p>
        </w:tc>
        <w:tc>
          <w:tcPr>
            <w:tcW w:w="425" w:type="dxa"/>
            <w:shd w:val="solid" w:color="FFFFFF" w:fill="auto"/>
          </w:tcPr>
          <w:p w14:paraId="0295473C" w14:textId="2EB7BA47" w:rsidR="00352A2C" w:rsidRDefault="00352A2C" w:rsidP="00352A2C">
            <w:pPr>
              <w:pStyle w:val="TAC"/>
              <w:jc w:val="left"/>
              <w:rPr>
                <w:rFonts w:cs="Arial"/>
                <w:sz w:val="16"/>
                <w:szCs w:val="16"/>
              </w:rPr>
            </w:pPr>
            <w:r>
              <w:rPr>
                <w:rFonts w:cs="Arial"/>
                <w:sz w:val="16"/>
                <w:szCs w:val="16"/>
              </w:rPr>
              <w:t>F</w:t>
            </w:r>
          </w:p>
        </w:tc>
        <w:tc>
          <w:tcPr>
            <w:tcW w:w="4868" w:type="dxa"/>
            <w:shd w:val="solid" w:color="FFFFFF" w:fill="auto"/>
          </w:tcPr>
          <w:p w14:paraId="33DA8604" w14:textId="5971F7E1" w:rsidR="00352A2C" w:rsidRDefault="00352A2C" w:rsidP="00352A2C">
            <w:pPr>
              <w:pStyle w:val="TAL"/>
              <w:rPr>
                <w:rFonts w:cs="Arial"/>
                <w:sz w:val="16"/>
                <w:szCs w:val="16"/>
              </w:rPr>
            </w:pPr>
            <w:r>
              <w:rPr>
                <w:rFonts w:cs="Arial"/>
                <w:sz w:val="16"/>
                <w:szCs w:val="16"/>
              </w:rPr>
              <w:t>Rel-19 CR TS 28.538 Update the procedure 5GC NF Provisioning</w:t>
            </w:r>
          </w:p>
        </w:tc>
        <w:tc>
          <w:tcPr>
            <w:tcW w:w="708" w:type="dxa"/>
            <w:shd w:val="solid" w:color="FFFFFF" w:fill="auto"/>
          </w:tcPr>
          <w:p w14:paraId="61540A4A" w14:textId="043F5486" w:rsidR="00352A2C" w:rsidRPr="00080EB7" w:rsidRDefault="00352A2C" w:rsidP="00352A2C">
            <w:pPr>
              <w:pStyle w:val="TAC"/>
              <w:jc w:val="left"/>
              <w:rPr>
                <w:sz w:val="16"/>
                <w:szCs w:val="16"/>
              </w:rPr>
            </w:pPr>
            <w:r>
              <w:rPr>
                <w:rFonts w:cs="Arial"/>
                <w:sz w:val="16"/>
                <w:szCs w:val="16"/>
              </w:rPr>
              <w:t>19.4.0</w:t>
            </w:r>
          </w:p>
        </w:tc>
      </w:tr>
    </w:tbl>
    <w:p w14:paraId="1912108F" w14:textId="77777777" w:rsidR="00CA64CF" w:rsidRPr="00926D4D" w:rsidRDefault="00CA64CF" w:rsidP="00CA64CF"/>
    <w:sectPr w:rsidR="00CA64CF" w:rsidRPr="00926D4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54AD1" w14:textId="77777777" w:rsidR="00BC1A08" w:rsidRDefault="00BC1A08">
      <w:r>
        <w:separator/>
      </w:r>
    </w:p>
  </w:endnote>
  <w:endnote w:type="continuationSeparator" w:id="0">
    <w:p w14:paraId="049E0E42" w14:textId="77777777" w:rsidR="00BC1A08" w:rsidRDefault="00BC1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CFE3F" w14:textId="77777777" w:rsidR="00BC1A08" w:rsidRDefault="00BC1A08">
      <w:r>
        <w:separator/>
      </w:r>
    </w:p>
  </w:footnote>
  <w:footnote w:type="continuationSeparator" w:id="0">
    <w:p w14:paraId="093A576B" w14:textId="77777777" w:rsidR="00BC1A08" w:rsidRDefault="00BC1A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B0DB84"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7185">
      <w:rPr>
        <w:rFonts w:ascii="Arial" w:hAnsi="Arial" w:cs="Arial"/>
        <w:b/>
        <w:noProof/>
        <w:sz w:val="18"/>
        <w:szCs w:val="18"/>
      </w:rPr>
      <w:t>3GPP TS 28.538 V19.4.0 (2025-06)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30D7E67E"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7185">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4FANAmisI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0D3C"/>
    <w:rsid w:val="00132CE2"/>
    <w:rsid w:val="00133525"/>
    <w:rsid w:val="001413C3"/>
    <w:rsid w:val="0014392E"/>
    <w:rsid w:val="00146CC7"/>
    <w:rsid w:val="00153157"/>
    <w:rsid w:val="00153709"/>
    <w:rsid w:val="00154099"/>
    <w:rsid w:val="0015593C"/>
    <w:rsid w:val="00157F9E"/>
    <w:rsid w:val="001727C4"/>
    <w:rsid w:val="00174348"/>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1D9C"/>
    <w:rsid w:val="001F7634"/>
    <w:rsid w:val="002014EF"/>
    <w:rsid w:val="00204374"/>
    <w:rsid w:val="002051CA"/>
    <w:rsid w:val="002121E9"/>
    <w:rsid w:val="0022369D"/>
    <w:rsid w:val="002248F9"/>
    <w:rsid w:val="002322AF"/>
    <w:rsid w:val="00233E51"/>
    <w:rsid w:val="002347A2"/>
    <w:rsid w:val="0023569C"/>
    <w:rsid w:val="00235C83"/>
    <w:rsid w:val="00236F0C"/>
    <w:rsid w:val="00240AC5"/>
    <w:rsid w:val="0024291A"/>
    <w:rsid w:val="00251380"/>
    <w:rsid w:val="00252A1D"/>
    <w:rsid w:val="00256E9F"/>
    <w:rsid w:val="002636F3"/>
    <w:rsid w:val="00263D71"/>
    <w:rsid w:val="002675F0"/>
    <w:rsid w:val="00270A79"/>
    <w:rsid w:val="002760EE"/>
    <w:rsid w:val="00276163"/>
    <w:rsid w:val="00290795"/>
    <w:rsid w:val="0029267A"/>
    <w:rsid w:val="002936DB"/>
    <w:rsid w:val="002943C0"/>
    <w:rsid w:val="002A28CE"/>
    <w:rsid w:val="002A2FAF"/>
    <w:rsid w:val="002B22CF"/>
    <w:rsid w:val="002B324D"/>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2A2C"/>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02A14"/>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3ED"/>
    <w:rsid w:val="004C3952"/>
    <w:rsid w:val="004C3CFB"/>
    <w:rsid w:val="004C4B62"/>
    <w:rsid w:val="004D24FE"/>
    <w:rsid w:val="004D2939"/>
    <w:rsid w:val="004D2F9A"/>
    <w:rsid w:val="004D3578"/>
    <w:rsid w:val="004D4D9E"/>
    <w:rsid w:val="004D6341"/>
    <w:rsid w:val="004D672A"/>
    <w:rsid w:val="004D7B88"/>
    <w:rsid w:val="004E13CF"/>
    <w:rsid w:val="004E213A"/>
    <w:rsid w:val="004E3940"/>
    <w:rsid w:val="004E7B6E"/>
    <w:rsid w:val="004F0988"/>
    <w:rsid w:val="004F3340"/>
    <w:rsid w:val="004F39FF"/>
    <w:rsid w:val="004F59FB"/>
    <w:rsid w:val="005017E9"/>
    <w:rsid w:val="00503337"/>
    <w:rsid w:val="00505336"/>
    <w:rsid w:val="00507AF3"/>
    <w:rsid w:val="005108D7"/>
    <w:rsid w:val="0051358A"/>
    <w:rsid w:val="0051480E"/>
    <w:rsid w:val="00517B79"/>
    <w:rsid w:val="0052383E"/>
    <w:rsid w:val="00525B0D"/>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A8"/>
    <w:rsid w:val="005C18D6"/>
    <w:rsid w:val="005C67D5"/>
    <w:rsid w:val="005D1F26"/>
    <w:rsid w:val="005D2E01"/>
    <w:rsid w:val="005D6F53"/>
    <w:rsid w:val="005D7526"/>
    <w:rsid w:val="005E11D6"/>
    <w:rsid w:val="005E136E"/>
    <w:rsid w:val="005E3AA4"/>
    <w:rsid w:val="005E4BB2"/>
    <w:rsid w:val="005E56CF"/>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074"/>
    <w:rsid w:val="006C528B"/>
    <w:rsid w:val="006C5720"/>
    <w:rsid w:val="006D3EBD"/>
    <w:rsid w:val="006D7F92"/>
    <w:rsid w:val="006E5C86"/>
    <w:rsid w:val="006E6752"/>
    <w:rsid w:val="006E7064"/>
    <w:rsid w:val="006F044F"/>
    <w:rsid w:val="00701116"/>
    <w:rsid w:val="007024A8"/>
    <w:rsid w:val="007048CC"/>
    <w:rsid w:val="0070770D"/>
    <w:rsid w:val="0071136A"/>
    <w:rsid w:val="0071174C"/>
    <w:rsid w:val="00711C8B"/>
    <w:rsid w:val="00713C44"/>
    <w:rsid w:val="00717855"/>
    <w:rsid w:val="00717B96"/>
    <w:rsid w:val="00717EE5"/>
    <w:rsid w:val="00722FC5"/>
    <w:rsid w:val="00724C7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8782B"/>
    <w:rsid w:val="00792D85"/>
    <w:rsid w:val="007A36BE"/>
    <w:rsid w:val="007A5FD6"/>
    <w:rsid w:val="007A6D6B"/>
    <w:rsid w:val="007B4C7B"/>
    <w:rsid w:val="007B600E"/>
    <w:rsid w:val="007C5C35"/>
    <w:rsid w:val="007C5C44"/>
    <w:rsid w:val="007D1C8F"/>
    <w:rsid w:val="007D1FC7"/>
    <w:rsid w:val="007D2695"/>
    <w:rsid w:val="007D7561"/>
    <w:rsid w:val="007E5492"/>
    <w:rsid w:val="007F0F4A"/>
    <w:rsid w:val="007F2F93"/>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52DBF"/>
    <w:rsid w:val="00865E4D"/>
    <w:rsid w:val="008727EC"/>
    <w:rsid w:val="008768CA"/>
    <w:rsid w:val="00880808"/>
    <w:rsid w:val="00881329"/>
    <w:rsid w:val="00882F49"/>
    <w:rsid w:val="00884F1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3DE5"/>
    <w:rsid w:val="008E5969"/>
    <w:rsid w:val="008E6756"/>
    <w:rsid w:val="008F40B6"/>
    <w:rsid w:val="00900E01"/>
    <w:rsid w:val="0090271F"/>
    <w:rsid w:val="00902E23"/>
    <w:rsid w:val="00903B68"/>
    <w:rsid w:val="009114D7"/>
    <w:rsid w:val="0091348E"/>
    <w:rsid w:val="00917CCB"/>
    <w:rsid w:val="009244C4"/>
    <w:rsid w:val="00925648"/>
    <w:rsid w:val="00926D4D"/>
    <w:rsid w:val="00932C85"/>
    <w:rsid w:val="00933B72"/>
    <w:rsid w:val="00933FB0"/>
    <w:rsid w:val="0093473A"/>
    <w:rsid w:val="00934CD0"/>
    <w:rsid w:val="00942EC2"/>
    <w:rsid w:val="00944C88"/>
    <w:rsid w:val="0095336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09F7"/>
    <w:rsid w:val="009C5433"/>
    <w:rsid w:val="009C7FA5"/>
    <w:rsid w:val="009D0C58"/>
    <w:rsid w:val="009D1EB3"/>
    <w:rsid w:val="009D37DC"/>
    <w:rsid w:val="009E3D39"/>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204"/>
    <w:rsid w:val="00AE2BC0"/>
    <w:rsid w:val="00AE49D5"/>
    <w:rsid w:val="00AE551C"/>
    <w:rsid w:val="00AE5C0E"/>
    <w:rsid w:val="00AE65E2"/>
    <w:rsid w:val="00AE6FA6"/>
    <w:rsid w:val="00AF1460"/>
    <w:rsid w:val="00AF5299"/>
    <w:rsid w:val="00AF618C"/>
    <w:rsid w:val="00B010CA"/>
    <w:rsid w:val="00B0257A"/>
    <w:rsid w:val="00B037F0"/>
    <w:rsid w:val="00B04BDA"/>
    <w:rsid w:val="00B04D51"/>
    <w:rsid w:val="00B064E1"/>
    <w:rsid w:val="00B068C5"/>
    <w:rsid w:val="00B06E5D"/>
    <w:rsid w:val="00B07185"/>
    <w:rsid w:val="00B1037E"/>
    <w:rsid w:val="00B10824"/>
    <w:rsid w:val="00B15449"/>
    <w:rsid w:val="00B2137B"/>
    <w:rsid w:val="00B33E8C"/>
    <w:rsid w:val="00B40FC8"/>
    <w:rsid w:val="00B42DE7"/>
    <w:rsid w:val="00B47BC0"/>
    <w:rsid w:val="00B53FD6"/>
    <w:rsid w:val="00B63335"/>
    <w:rsid w:val="00B678FA"/>
    <w:rsid w:val="00B751A6"/>
    <w:rsid w:val="00B81F03"/>
    <w:rsid w:val="00B82190"/>
    <w:rsid w:val="00B87375"/>
    <w:rsid w:val="00B90CB5"/>
    <w:rsid w:val="00B93086"/>
    <w:rsid w:val="00BA0B5D"/>
    <w:rsid w:val="00BA19ED"/>
    <w:rsid w:val="00BA22D5"/>
    <w:rsid w:val="00BA4433"/>
    <w:rsid w:val="00BA4B8D"/>
    <w:rsid w:val="00BA702C"/>
    <w:rsid w:val="00BA7326"/>
    <w:rsid w:val="00BB4FA8"/>
    <w:rsid w:val="00BC0F7D"/>
    <w:rsid w:val="00BC1A08"/>
    <w:rsid w:val="00BC569A"/>
    <w:rsid w:val="00BD10B4"/>
    <w:rsid w:val="00BD3D6C"/>
    <w:rsid w:val="00BD3FF3"/>
    <w:rsid w:val="00BD7D31"/>
    <w:rsid w:val="00BD7FCB"/>
    <w:rsid w:val="00BE04F0"/>
    <w:rsid w:val="00BE0EDE"/>
    <w:rsid w:val="00BE3255"/>
    <w:rsid w:val="00BE58B6"/>
    <w:rsid w:val="00BE61A8"/>
    <w:rsid w:val="00BF128E"/>
    <w:rsid w:val="00BF20C6"/>
    <w:rsid w:val="00BF5842"/>
    <w:rsid w:val="00BF7776"/>
    <w:rsid w:val="00C074DD"/>
    <w:rsid w:val="00C10076"/>
    <w:rsid w:val="00C1496A"/>
    <w:rsid w:val="00C154BC"/>
    <w:rsid w:val="00C2488B"/>
    <w:rsid w:val="00C24DA6"/>
    <w:rsid w:val="00C258CD"/>
    <w:rsid w:val="00C33079"/>
    <w:rsid w:val="00C35833"/>
    <w:rsid w:val="00C35FC1"/>
    <w:rsid w:val="00C36E39"/>
    <w:rsid w:val="00C37DBA"/>
    <w:rsid w:val="00C405E0"/>
    <w:rsid w:val="00C4206A"/>
    <w:rsid w:val="00C45231"/>
    <w:rsid w:val="00C453F5"/>
    <w:rsid w:val="00C46290"/>
    <w:rsid w:val="00C5417E"/>
    <w:rsid w:val="00C551FF"/>
    <w:rsid w:val="00C60CCA"/>
    <w:rsid w:val="00C640D1"/>
    <w:rsid w:val="00C6413A"/>
    <w:rsid w:val="00C66226"/>
    <w:rsid w:val="00C7157F"/>
    <w:rsid w:val="00C71F2D"/>
    <w:rsid w:val="00C72833"/>
    <w:rsid w:val="00C736C6"/>
    <w:rsid w:val="00C7479D"/>
    <w:rsid w:val="00C80091"/>
    <w:rsid w:val="00C80F1D"/>
    <w:rsid w:val="00C8166E"/>
    <w:rsid w:val="00C858DA"/>
    <w:rsid w:val="00C91962"/>
    <w:rsid w:val="00C93F40"/>
    <w:rsid w:val="00C964D3"/>
    <w:rsid w:val="00CA257B"/>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17AD"/>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5EF0"/>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58FC"/>
    <w:rsid w:val="00DC73C9"/>
    <w:rsid w:val="00DD0678"/>
    <w:rsid w:val="00DD16B0"/>
    <w:rsid w:val="00DD30F2"/>
    <w:rsid w:val="00DD45E7"/>
    <w:rsid w:val="00DD4C17"/>
    <w:rsid w:val="00DD533E"/>
    <w:rsid w:val="00DD73BF"/>
    <w:rsid w:val="00DD74A5"/>
    <w:rsid w:val="00DE1737"/>
    <w:rsid w:val="00DE2BDB"/>
    <w:rsid w:val="00DE3C2F"/>
    <w:rsid w:val="00DE58F8"/>
    <w:rsid w:val="00DF0638"/>
    <w:rsid w:val="00DF19BB"/>
    <w:rsid w:val="00DF2B1F"/>
    <w:rsid w:val="00DF62CD"/>
    <w:rsid w:val="00DF713B"/>
    <w:rsid w:val="00DF76D8"/>
    <w:rsid w:val="00E0060F"/>
    <w:rsid w:val="00E02C5E"/>
    <w:rsid w:val="00E1156B"/>
    <w:rsid w:val="00E11B7D"/>
    <w:rsid w:val="00E16204"/>
    <w:rsid w:val="00E16509"/>
    <w:rsid w:val="00E1749B"/>
    <w:rsid w:val="00E25A97"/>
    <w:rsid w:val="00E33731"/>
    <w:rsid w:val="00E344A5"/>
    <w:rsid w:val="00E4025E"/>
    <w:rsid w:val="00E425DE"/>
    <w:rsid w:val="00E427AF"/>
    <w:rsid w:val="00E44582"/>
    <w:rsid w:val="00E455BC"/>
    <w:rsid w:val="00E522EC"/>
    <w:rsid w:val="00E52550"/>
    <w:rsid w:val="00E53864"/>
    <w:rsid w:val="00E57484"/>
    <w:rsid w:val="00E60339"/>
    <w:rsid w:val="00E748D0"/>
    <w:rsid w:val="00E757B2"/>
    <w:rsid w:val="00E761BA"/>
    <w:rsid w:val="00E765E2"/>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5A82"/>
    <w:rsid w:val="00EF608C"/>
    <w:rsid w:val="00EF63D2"/>
    <w:rsid w:val="00F025A2"/>
    <w:rsid w:val="00F04712"/>
    <w:rsid w:val="00F12DE8"/>
    <w:rsid w:val="00F13360"/>
    <w:rsid w:val="00F22EC7"/>
    <w:rsid w:val="00F22FCE"/>
    <w:rsid w:val="00F3132F"/>
    <w:rsid w:val="00F325C8"/>
    <w:rsid w:val="00F32E67"/>
    <w:rsid w:val="00F35136"/>
    <w:rsid w:val="00F35EFD"/>
    <w:rsid w:val="00F47A95"/>
    <w:rsid w:val="00F530CD"/>
    <w:rsid w:val="00F535EE"/>
    <w:rsid w:val="00F5632C"/>
    <w:rsid w:val="00F571F6"/>
    <w:rsid w:val="00F60B22"/>
    <w:rsid w:val="00F652C7"/>
    <w:rsid w:val="00F653B8"/>
    <w:rsid w:val="00F66C75"/>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cid:image009.png@01DAA70B.E7C16120" TargetMode="External"/><Relationship Id="rId39" Type="http://schemas.openxmlformats.org/officeDocument/2006/relationships/package" Target="embeddings/Microsoft_Visio_Drawing13.vsdx"/><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package" Target="embeddings/Microsoft_Visio_Drawing18.vsdx"/><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package" Target="embeddings/Microsoft_Visio_Drawing27.vsdx"/><Relationship Id="rId76" Type="http://schemas.openxmlformats.org/officeDocument/2006/relationships/package" Target="embeddings/Microsoft_Visio_Drawing32.vsdx"/><Relationship Id="rId84" Type="http://schemas.openxmlformats.org/officeDocument/2006/relationships/package" Target="embeddings/Microsoft_Word_Document.doc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cid:image008.png@01DAA70B.E7C16120" TargetMode="External"/><Relationship Id="rId32" Type="http://schemas.openxmlformats.org/officeDocument/2006/relationships/image" Target="media/image17.emf"/><Relationship Id="rId37" Type="http://schemas.openxmlformats.org/officeDocument/2006/relationships/package" Target="embeddings/Microsoft_Visio_Drawing12.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28.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31.vsdx"/><Relationship Id="rId79" Type="http://schemas.openxmlformats.org/officeDocument/2006/relationships/image" Target="media/image42.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package" Target="embeddings/Microsoft_Visio___44.vsdx"/><Relationship Id="rId90" Type="http://schemas.openxmlformats.org/officeDocument/2006/relationships/theme" Target="theme/theme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11.vsdx"/><Relationship Id="rId43" Type="http://schemas.openxmlformats.org/officeDocument/2006/relationships/package" Target="embeddings/Microsoft_Visio_Drawing156.vsdx"/><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6.png"/><Relationship Id="rId77" Type="http://schemas.openxmlformats.org/officeDocument/2006/relationships/image" Target="media/image41.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30.vsdx"/><Relationship Id="rId80" Type="http://schemas.openxmlformats.org/officeDocument/2006/relationships/package" Target="embeddings/Microsoft_Visio___22.vsdx"/><Relationship Id="rId85"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Microsoft_Visio_Drawing10.vsdx"/><Relationship Id="rId38" Type="http://schemas.openxmlformats.org/officeDocument/2006/relationships/image" Target="media/image20.emf"/><Relationship Id="rId46" Type="http://schemas.openxmlformats.org/officeDocument/2006/relationships/package" Target="embeddings/Microsoft_Visio_Drawing16.vsdx"/><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package" Target="embeddings/Microsoft_Visio_Drawing15.vsdx"/><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7.png"/><Relationship Id="rId75" Type="http://schemas.openxmlformats.org/officeDocument/2006/relationships/image" Target="media/image40.emf"/><Relationship Id="rId83" Type="http://schemas.openxmlformats.org/officeDocument/2006/relationships/image" Target="media/image44.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cid:image010.png@01DAA70B.E7C16120" TargetMode="External"/><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package" Target="embeddings/Microsoft_Visio_Drawing14.vsdx"/><Relationship Id="rId44" Type="http://schemas.openxmlformats.org/officeDocument/2006/relationships/image" Target="media/image23.png"/><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4.emf"/><Relationship Id="rId73" Type="http://schemas.openxmlformats.org/officeDocument/2006/relationships/image" Target="media/image39.emf"/><Relationship Id="rId78" Type="http://schemas.openxmlformats.org/officeDocument/2006/relationships/package" Target="embeddings/Microsoft_Visio_Drawing33.vsdx"/><Relationship Id="rId81" Type="http://schemas.openxmlformats.org/officeDocument/2006/relationships/image" Target="media/image43.emf"/><Relationship Id="rId86" Type="http://schemas.openxmlformats.org/officeDocument/2006/relationships/package" Target="embeddings/Microsoft_Word_Document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41</Pages>
  <Words>28574</Words>
  <Characters>162875</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2025-07-04T07:25:00Z</dcterms:created>
  <dcterms:modified xsi:type="dcterms:W3CDTF">2025-07-04T09:16:00Z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