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1B0F9FCE"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C21CB3">
              <w:t>19.3.0</w:t>
            </w:r>
            <w:r w:rsidRPr="00B02A0B">
              <w:t xml:space="preserve"> </w:t>
            </w:r>
            <w:r w:rsidRPr="00B02A0B">
              <w:rPr>
                <w:sz w:val="32"/>
              </w:rPr>
              <w:t>(</w:t>
            </w:r>
            <w:r w:rsidR="00C21CB3">
              <w:rPr>
                <w:sz w:val="32"/>
              </w:rPr>
              <w:t>2025-06</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24D4327F" w:rsidR="004F0988" w:rsidRPr="00B02A0B" w:rsidRDefault="005C310B" w:rsidP="005C310B">
            <w:pPr>
              <w:pStyle w:val="ZT"/>
              <w:framePr w:wrap="auto" w:hAnchor="text" w:yAlign="inline"/>
              <w:rPr>
                <w:i/>
                <w:sz w:val="28"/>
              </w:rPr>
            </w:pPr>
            <w:r w:rsidRPr="00B02A0B">
              <w:t>(</w:t>
            </w:r>
            <w:r w:rsidRPr="00B02A0B">
              <w:rPr>
                <w:rStyle w:val="ZGSM"/>
              </w:rPr>
              <w:t>Release 1</w:t>
            </w:r>
            <w:r w:rsidR="0034402E">
              <w:rPr>
                <w:rStyle w:val="ZGSM"/>
              </w:rPr>
              <w:t>9</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0D934613" w:rsidR="00E16509" w:rsidRPr="00B02A0B" w:rsidRDefault="00E16509" w:rsidP="00133525">
            <w:pPr>
              <w:pStyle w:val="FP"/>
              <w:jc w:val="center"/>
              <w:rPr>
                <w:noProof/>
                <w:sz w:val="18"/>
              </w:rPr>
            </w:pPr>
            <w:r w:rsidRPr="00B02A0B">
              <w:rPr>
                <w:noProof/>
                <w:sz w:val="18"/>
              </w:rPr>
              <w:t xml:space="preserve">© </w:t>
            </w:r>
            <w:r w:rsidR="00D84FD6" w:rsidRPr="00B02A0B">
              <w:rPr>
                <w:noProof/>
                <w:sz w:val="18"/>
              </w:rPr>
              <w:t>202</w:t>
            </w:r>
            <w:r w:rsidR="00D84FD6">
              <w:rPr>
                <w:noProof/>
                <w:sz w:val="18"/>
              </w:rPr>
              <w:t>5</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2C33F75B" w14:textId="01794465" w:rsidR="00A312CA" w:rsidRDefault="004D3578">
      <w:pPr>
        <w:pStyle w:val="TOC1"/>
        <w:rPr>
          <w:rFonts w:asciiTheme="minorHAnsi" w:eastAsiaTheme="minorEastAsia" w:hAnsiTheme="minorHAnsi" w:cstheme="minorBidi"/>
          <w:noProof/>
          <w:kern w:val="2"/>
          <w:sz w:val="24"/>
          <w:szCs w:val="24"/>
          <w:lang w:eastAsia="en-GB"/>
          <w14:ligatures w14:val="standardContextual"/>
        </w:rPr>
      </w:pPr>
      <w:r w:rsidRPr="00B02A0B">
        <w:fldChar w:fldCharType="begin" w:fldLock="1"/>
      </w:r>
      <w:r w:rsidRPr="00B02A0B">
        <w:instrText xml:space="preserve"> TOC \o "1-9" </w:instrText>
      </w:r>
      <w:r w:rsidRPr="00B02A0B">
        <w:fldChar w:fldCharType="separate"/>
      </w:r>
      <w:r w:rsidR="00A312CA">
        <w:rPr>
          <w:noProof/>
        </w:rPr>
        <w:t>Foreword</w:t>
      </w:r>
      <w:r w:rsidR="00A312CA">
        <w:rPr>
          <w:noProof/>
        </w:rPr>
        <w:tab/>
      </w:r>
      <w:r w:rsidR="00A312CA">
        <w:rPr>
          <w:noProof/>
        </w:rPr>
        <w:fldChar w:fldCharType="begin" w:fldLock="1"/>
      </w:r>
      <w:r w:rsidR="00A312CA">
        <w:rPr>
          <w:noProof/>
        </w:rPr>
        <w:instrText xml:space="preserve"> PAGEREF _Toc202371466 \h </w:instrText>
      </w:r>
      <w:r w:rsidR="00A312CA">
        <w:rPr>
          <w:noProof/>
        </w:rPr>
      </w:r>
      <w:r w:rsidR="00A312CA">
        <w:rPr>
          <w:noProof/>
        </w:rPr>
        <w:fldChar w:fldCharType="separate"/>
      </w:r>
      <w:r w:rsidR="00A312CA">
        <w:rPr>
          <w:noProof/>
        </w:rPr>
        <w:t>26</w:t>
      </w:r>
      <w:r w:rsidR="00A312CA">
        <w:rPr>
          <w:noProof/>
        </w:rPr>
        <w:fldChar w:fldCharType="end"/>
      </w:r>
    </w:p>
    <w:p w14:paraId="60A5331A" w14:textId="0836CC39"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_Toc202371467 \h </w:instrText>
      </w:r>
      <w:r>
        <w:rPr>
          <w:noProof/>
        </w:rPr>
      </w:r>
      <w:r>
        <w:rPr>
          <w:noProof/>
        </w:rPr>
        <w:fldChar w:fldCharType="separate"/>
      </w:r>
      <w:r>
        <w:rPr>
          <w:noProof/>
        </w:rPr>
        <w:t>27</w:t>
      </w:r>
      <w:r>
        <w:rPr>
          <w:noProof/>
        </w:rPr>
        <w:fldChar w:fldCharType="end"/>
      </w:r>
    </w:p>
    <w:p w14:paraId="3CA64C81" w14:textId="0924A3AA"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_Toc202371468 \h </w:instrText>
      </w:r>
      <w:r>
        <w:rPr>
          <w:noProof/>
        </w:rPr>
      </w:r>
      <w:r>
        <w:rPr>
          <w:noProof/>
        </w:rPr>
        <w:fldChar w:fldCharType="separate"/>
      </w:r>
      <w:r>
        <w:rPr>
          <w:noProof/>
        </w:rPr>
        <w:t>27</w:t>
      </w:r>
      <w:r>
        <w:rPr>
          <w:noProof/>
        </w:rPr>
        <w:fldChar w:fldCharType="end"/>
      </w:r>
    </w:p>
    <w:p w14:paraId="52D1C575" w14:textId="2ECDC751"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_Toc202371469 \h </w:instrText>
      </w:r>
      <w:r>
        <w:rPr>
          <w:noProof/>
        </w:rPr>
      </w:r>
      <w:r>
        <w:rPr>
          <w:noProof/>
        </w:rPr>
        <w:fldChar w:fldCharType="separate"/>
      </w:r>
      <w:r>
        <w:rPr>
          <w:noProof/>
        </w:rPr>
        <w:t>31</w:t>
      </w:r>
      <w:r>
        <w:rPr>
          <w:noProof/>
        </w:rPr>
        <w:fldChar w:fldCharType="end"/>
      </w:r>
    </w:p>
    <w:p w14:paraId="5490F61D" w14:textId="78A2959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_Toc202371470 \h </w:instrText>
      </w:r>
      <w:r>
        <w:rPr>
          <w:noProof/>
        </w:rPr>
      </w:r>
      <w:r>
        <w:rPr>
          <w:noProof/>
        </w:rPr>
        <w:fldChar w:fldCharType="separate"/>
      </w:r>
      <w:r>
        <w:rPr>
          <w:noProof/>
        </w:rPr>
        <w:t>31</w:t>
      </w:r>
      <w:r>
        <w:rPr>
          <w:noProof/>
        </w:rPr>
        <w:fldChar w:fldCharType="end"/>
      </w:r>
    </w:p>
    <w:p w14:paraId="583EA3DB" w14:textId="0CAEB5A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_Toc202371471 \h </w:instrText>
      </w:r>
      <w:r>
        <w:rPr>
          <w:noProof/>
        </w:rPr>
      </w:r>
      <w:r>
        <w:rPr>
          <w:noProof/>
        </w:rPr>
        <w:fldChar w:fldCharType="separate"/>
      </w:r>
      <w:r>
        <w:rPr>
          <w:noProof/>
        </w:rPr>
        <w:t>32</w:t>
      </w:r>
      <w:r>
        <w:rPr>
          <w:noProof/>
        </w:rPr>
        <w:fldChar w:fldCharType="end"/>
      </w:r>
    </w:p>
    <w:p w14:paraId="7620E2EB" w14:textId="6A166FF8"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_Toc202371472 \h </w:instrText>
      </w:r>
      <w:r>
        <w:rPr>
          <w:noProof/>
        </w:rPr>
      </w:r>
      <w:r>
        <w:rPr>
          <w:noProof/>
        </w:rPr>
        <w:fldChar w:fldCharType="separate"/>
      </w:r>
      <w:r>
        <w:rPr>
          <w:noProof/>
        </w:rPr>
        <w:t>33</w:t>
      </w:r>
      <w:r>
        <w:rPr>
          <w:noProof/>
        </w:rPr>
        <w:fldChar w:fldCharType="end"/>
      </w:r>
    </w:p>
    <w:p w14:paraId="66AE53D2" w14:textId="0BCC210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MCData overview</w:t>
      </w:r>
      <w:r>
        <w:rPr>
          <w:noProof/>
        </w:rPr>
        <w:tab/>
      </w:r>
      <w:r>
        <w:rPr>
          <w:noProof/>
        </w:rPr>
        <w:fldChar w:fldCharType="begin" w:fldLock="1"/>
      </w:r>
      <w:r>
        <w:rPr>
          <w:noProof/>
        </w:rPr>
        <w:instrText xml:space="preserve"> PAGEREF _Toc202371473 \h </w:instrText>
      </w:r>
      <w:r>
        <w:rPr>
          <w:noProof/>
        </w:rPr>
      </w:r>
      <w:r>
        <w:rPr>
          <w:noProof/>
        </w:rPr>
        <w:fldChar w:fldCharType="separate"/>
      </w:r>
      <w:r>
        <w:rPr>
          <w:noProof/>
        </w:rPr>
        <w:t>33</w:t>
      </w:r>
      <w:r>
        <w:rPr>
          <w:noProof/>
        </w:rPr>
        <w:fldChar w:fldCharType="end"/>
      </w:r>
    </w:p>
    <w:p w14:paraId="48D28245" w14:textId="1D91CDD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_Toc202371474 \h </w:instrText>
      </w:r>
      <w:r>
        <w:rPr>
          <w:noProof/>
        </w:rPr>
      </w:r>
      <w:r>
        <w:rPr>
          <w:noProof/>
        </w:rPr>
        <w:fldChar w:fldCharType="separate"/>
      </w:r>
      <w:r>
        <w:rPr>
          <w:noProof/>
        </w:rPr>
        <w:t>35</w:t>
      </w:r>
      <w:r>
        <w:rPr>
          <w:noProof/>
        </w:rPr>
        <w:fldChar w:fldCharType="end"/>
      </w:r>
    </w:p>
    <w:p w14:paraId="4EDC68E2" w14:textId="0BEB85F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4.2</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_Toc202371475 \h </w:instrText>
      </w:r>
      <w:r>
        <w:rPr>
          <w:noProof/>
        </w:rPr>
      </w:r>
      <w:r>
        <w:rPr>
          <w:noProof/>
        </w:rPr>
        <w:fldChar w:fldCharType="separate"/>
      </w:r>
      <w:r>
        <w:rPr>
          <w:noProof/>
        </w:rPr>
        <w:t>35</w:t>
      </w:r>
      <w:r>
        <w:rPr>
          <w:noProof/>
        </w:rPr>
        <w:fldChar w:fldCharType="end"/>
      </w:r>
    </w:p>
    <w:p w14:paraId="78B07B71" w14:textId="7E5B944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MCData session identity</w:t>
      </w:r>
      <w:r>
        <w:rPr>
          <w:noProof/>
        </w:rPr>
        <w:tab/>
      </w:r>
      <w:r>
        <w:rPr>
          <w:noProof/>
        </w:rPr>
        <w:fldChar w:fldCharType="begin" w:fldLock="1"/>
      </w:r>
      <w:r>
        <w:rPr>
          <w:noProof/>
        </w:rPr>
        <w:instrText xml:space="preserve"> PAGEREF _Toc202371476 \h </w:instrText>
      </w:r>
      <w:r>
        <w:rPr>
          <w:noProof/>
        </w:rPr>
      </w:r>
      <w:r>
        <w:rPr>
          <w:noProof/>
        </w:rPr>
        <w:fldChar w:fldCharType="separate"/>
      </w:r>
      <w:r>
        <w:rPr>
          <w:noProof/>
        </w:rPr>
        <w:t>35</w:t>
      </w:r>
      <w:r>
        <w:rPr>
          <w:noProof/>
        </w:rPr>
        <w:fldChar w:fldCharType="end"/>
      </w:r>
    </w:p>
    <w:p w14:paraId="257C99FC" w14:textId="31CB493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_Toc202371477 \h </w:instrText>
      </w:r>
      <w:r>
        <w:rPr>
          <w:noProof/>
        </w:rPr>
      </w:r>
      <w:r>
        <w:rPr>
          <w:noProof/>
        </w:rPr>
        <w:fldChar w:fldCharType="separate"/>
      </w:r>
      <w:r>
        <w:rPr>
          <w:noProof/>
        </w:rPr>
        <w:t>35</w:t>
      </w:r>
      <w:r>
        <w:rPr>
          <w:noProof/>
        </w:rPr>
        <w:fldChar w:fldCharType="end"/>
      </w:r>
    </w:p>
    <w:p w14:paraId="382C1CCF" w14:textId="4A8C4E6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Pre-established sessions</w:t>
      </w:r>
      <w:r>
        <w:rPr>
          <w:noProof/>
        </w:rPr>
        <w:tab/>
      </w:r>
      <w:r>
        <w:rPr>
          <w:noProof/>
        </w:rPr>
        <w:fldChar w:fldCharType="begin" w:fldLock="1"/>
      </w:r>
      <w:r>
        <w:rPr>
          <w:noProof/>
        </w:rPr>
        <w:instrText xml:space="preserve"> PAGEREF _Toc202371478 \h </w:instrText>
      </w:r>
      <w:r>
        <w:rPr>
          <w:noProof/>
        </w:rPr>
      </w:r>
      <w:r>
        <w:rPr>
          <w:noProof/>
        </w:rPr>
        <w:fldChar w:fldCharType="separate"/>
      </w:r>
      <w:r>
        <w:rPr>
          <w:noProof/>
        </w:rPr>
        <w:t>35</w:t>
      </w:r>
      <w:r>
        <w:rPr>
          <w:noProof/>
        </w:rPr>
        <w:fldChar w:fldCharType="end"/>
      </w:r>
    </w:p>
    <w:p w14:paraId="0F59F6E3" w14:textId="07DD7D3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fldLock="1"/>
      </w:r>
      <w:r>
        <w:rPr>
          <w:noProof/>
        </w:rPr>
        <w:instrText xml:space="preserve"> PAGEREF _Toc202371479 \h </w:instrText>
      </w:r>
      <w:r>
        <w:rPr>
          <w:noProof/>
        </w:rPr>
      </w:r>
      <w:r>
        <w:rPr>
          <w:noProof/>
        </w:rPr>
        <w:fldChar w:fldCharType="separate"/>
      </w:r>
      <w:r>
        <w:rPr>
          <w:noProof/>
        </w:rPr>
        <w:t>36</w:t>
      </w:r>
      <w:r>
        <w:rPr>
          <w:noProof/>
        </w:rPr>
        <w:fldChar w:fldCharType="end"/>
      </w:r>
    </w:p>
    <w:p w14:paraId="09611319" w14:textId="422370D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MCData Protocol</w:t>
      </w:r>
      <w:r>
        <w:rPr>
          <w:noProof/>
        </w:rPr>
        <w:tab/>
      </w:r>
      <w:r>
        <w:rPr>
          <w:noProof/>
        </w:rPr>
        <w:fldChar w:fldCharType="begin" w:fldLock="1"/>
      </w:r>
      <w:r>
        <w:rPr>
          <w:noProof/>
        </w:rPr>
        <w:instrText xml:space="preserve"> PAGEREF _Toc202371480 \h </w:instrText>
      </w:r>
      <w:r>
        <w:rPr>
          <w:noProof/>
        </w:rPr>
      </w:r>
      <w:r>
        <w:rPr>
          <w:noProof/>
        </w:rPr>
        <w:fldChar w:fldCharType="separate"/>
      </w:r>
      <w:r>
        <w:rPr>
          <w:noProof/>
        </w:rPr>
        <w:t>36</w:t>
      </w:r>
      <w:r>
        <w:rPr>
          <w:noProof/>
        </w:rPr>
        <w:fldChar w:fldCharType="end"/>
      </w:r>
    </w:p>
    <w:p w14:paraId="6C265522" w14:textId="00B381C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_Toc202371481 \h </w:instrText>
      </w:r>
      <w:r>
        <w:rPr>
          <w:noProof/>
        </w:rPr>
      </w:r>
      <w:r>
        <w:rPr>
          <w:noProof/>
        </w:rPr>
        <w:fldChar w:fldCharType="separate"/>
      </w:r>
      <w:r>
        <w:rPr>
          <w:noProof/>
        </w:rPr>
        <w:t>36</w:t>
      </w:r>
      <w:r>
        <w:rPr>
          <w:noProof/>
        </w:rPr>
        <w:fldChar w:fldCharType="end"/>
      </w:r>
    </w:p>
    <w:p w14:paraId="159CFC41" w14:textId="124A0CC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_Toc202371482 \h </w:instrText>
      </w:r>
      <w:r>
        <w:rPr>
          <w:noProof/>
        </w:rPr>
      </w:r>
      <w:r>
        <w:rPr>
          <w:noProof/>
        </w:rPr>
        <w:fldChar w:fldCharType="separate"/>
      </w:r>
      <w:r>
        <w:rPr>
          <w:noProof/>
        </w:rPr>
        <w:t>39</w:t>
      </w:r>
      <w:r>
        <w:rPr>
          <w:noProof/>
        </w:rPr>
        <w:fldChar w:fldCharType="end"/>
      </w:r>
    </w:p>
    <w:p w14:paraId="428609AD" w14:textId="62DF8F3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4.7</w:t>
      </w:r>
      <w:r w:rsidRPr="00027F1A">
        <w:rPr>
          <w:noProof/>
          <w:lang w:val="en-US"/>
        </w:rPr>
        <w:t>A</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sidRPr="00027F1A">
        <w:rPr>
          <w:noProof/>
          <w:lang w:val="en-US"/>
        </w:rPr>
        <w:t xml:space="preserve"> when using MBMS</w:t>
      </w:r>
      <w:r>
        <w:rPr>
          <w:noProof/>
        </w:rPr>
        <w:tab/>
      </w:r>
      <w:r>
        <w:rPr>
          <w:noProof/>
        </w:rPr>
        <w:fldChar w:fldCharType="begin" w:fldLock="1"/>
      </w:r>
      <w:r>
        <w:rPr>
          <w:noProof/>
        </w:rPr>
        <w:instrText xml:space="preserve"> PAGEREF _Toc202371483 \h </w:instrText>
      </w:r>
      <w:r>
        <w:rPr>
          <w:noProof/>
        </w:rPr>
      </w:r>
      <w:r>
        <w:rPr>
          <w:noProof/>
        </w:rPr>
        <w:fldChar w:fldCharType="separate"/>
      </w:r>
      <w:r>
        <w:rPr>
          <w:noProof/>
        </w:rPr>
        <w:t>39</w:t>
      </w:r>
      <w:r>
        <w:rPr>
          <w:noProof/>
        </w:rPr>
        <w:fldChar w:fldCharType="end"/>
      </w:r>
    </w:p>
    <w:p w14:paraId="2B2E174D" w14:textId="5D7AF576"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_Toc202371484 \h </w:instrText>
      </w:r>
      <w:r>
        <w:rPr>
          <w:noProof/>
        </w:rPr>
      </w:r>
      <w:r>
        <w:rPr>
          <w:noProof/>
        </w:rPr>
        <w:fldChar w:fldCharType="separate"/>
      </w:r>
      <w:r>
        <w:rPr>
          <w:noProof/>
        </w:rPr>
        <w:t>40</w:t>
      </w:r>
      <w:r>
        <w:rPr>
          <w:noProof/>
        </w:rPr>
        <w:fldChar w:fldCharType="end"/>
      </w:r>
    </w:p>
    <w:p w14:paraId="2240BC91" w14:textId="3490EEB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Warning Header Field</w:t>
      </w:r>
      <w:r>
        <w:rPr>
          <w:noProof/>
        </w:rPr>
        <w:tab/>
      </w:r>
      <w:r>
        <w:rPr>
          <w:noProof/>
        </w:rPr>
        <w:fldChar w:fldCharType="begin" w:fldLock="1"/>
      </w:r>
      <w:r>
        <w:rPr>
          <w:noProof/>
        </w:rPr>
        <w:instrText xml:space="preserve"> PAGEREF _Toc202371485 \h </w:instrText>
      </w:r>
      <w:r>
        <w:rPr>
          <w:noProof/>
        </w:rPr>
      </w:r>
      <w:r>
        <w:rPr>
          <w:noProof/>
        </w:rPr>
        <w:fldChar w:fldCharType="separate"/>
      </w:r>
      <w:r>
        <w:rPr>
          <w:noProof/>
        </w:rPr>
        <w:t>41</w:t>
      </w:r>
      <w:r>
        <w:rPr>
          <w:noProof/>
        </w:rPr>
        <w:fldChar w:fldCharType="end"/>
      </w:r>
    </w:p>
    <w:p w14:paraId="288EC71E" w14:textId="162F226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_Toc202371486 \h </w:instrText>
      </w:r>
      <w:r>
        <w:rPr>
          <w:noProof/>
        </w:rPr>
      </w:r>
      <w:r>
        <w:rPr>
          <w:noProof/>
        </w:rPr>
        <w:fldChar w:fldCharType="separate"/>
      </w:r>
      <w:r>
        <w:rPr>
          <w:noProof/>
        </w:rPr>
        <w:t>41</w:t>
      </w:r>
      <w:r>
        <w:rPr>
          <w:noProof/>
        </w:rPr>
        <w:fldChar w:fldCharType="end"/>
      </w:r>
    </w:p>
    <w:p w14:paraId="08798578" w14:textId="5DE45CF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_Toc202371487 \h </w:instrText>
      </w:r>
      <w:r>
        <w:rPr>
          <w:noProof/>
        </w:rPr>
      </w:r>
      <w:r>
        <w:rPr>
          <w:noProof/>
        </w:rPr>
        <w:fldChar w:fldCharType="separate"/>
      </w:r>
      <w:r>
        <w:rPr>
          <w:noProof/>
        </w:rPr>
        <w:t>41</w:t>
      </w:r>
      <w:r>
        <w:rPr>
          <w:noProof/>
        </w:rPr>
        <w:fldChar w:fldCharType="end"/>
      </w:r>
    </w:p>
    <w:p w14:paraId="39020F95" w14:textId="4C58396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MCData emergency groups and emergency group communications</w:t>
      </w:r>
      <w:r>
        <w:rPr>
          <w:noProof/>
        </w:rPr>
        <w:tab/>
      </w:r>
      <w:r>
        <w:rPr>
          <w:noProof/>
        </w:rPr>
        <w:fldChar w:fldCharType="begin" w:fldLock="1"/>
      </w:r>
      <w:r>
        <w:rPr>
          <w:noProof/>
        </w:rPr>
        <w:instrText xml:space="preserve"> PAGEREF _Toc202371488 \h </w:instrText>
      </w:r>
      <w:r>
        <w:rPr>
          <w:noProof/>
        </w:rPr>
      </w:r>
      <w:r>
        <w:rPr>
          <w:noProof/>
        </w:rPr>
        <w:fldChar w:fldCharType="separate"/>
      </w:r>
      <w:r>
        <w:rPr>
          <w:noProof/>
        </w:rPr>
        <w:t>46</w:t>
      </w:r>
      <w:r>
        <w:rPr>
          <w:noProof/>
        </w:rPr>
        <w:fldChar w:fldCharType="end"/>
      </w:r>
    </w:p>
    <w:p w14:paraId="1F1C8971" w14:textId="5A493E7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communications</w:t>
      </w:r>
      <w:r>
        <w:rPr>
          <w:noProof/>
        </w:rPr>
        <w:tab/>
      </w:r>
      <w:r>
        <w:rPr>
          <w:noProof/>
        </w:rPr>
        <w:fldChar w:fldCharType="begin" w:fldLock="1"/>
      </w:r>
      <w:r>
        <w:rPr>
          <w:noProof/>
        </w:rPr>
        <w:instrText xml:space="preserve"> PAGEREF _Toc202371489 \h </w:instrText>
      </w:r>
      <w:r>
        <w:rPr>
          <w:noProof/>
        </w:rPr>
      </w:r>
      <w:r>
        <w:rPr>
          <w:noProof/>
        </w:rPr>
        <w:fldChar w:fldCharType="separate"/>
      </w:r>
      <w:r>
        <w:rPr>
          <w:noProof/>
        </w:rPr>
        <w:t>47</w:t>
      </w:r>
      <w:r>
        <w:rPr>
          <w:noProof/>
        </w:rPr>
        <w:fldChar w:fldCharType="end"/>
      </w:r>
    </w:p>
    <w:p w14:paraId="24D18460" w14:textId="7740D9B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communications</w:t>
      </w:r>
      <w:r>
        <w:rPr>
          <w:noProof/>
        </w:rPr>
        <w:tab/>
      </w:r>
      <w:r>
        <w:rPr>
          <w:noProof/>
        </w:rPr>
        <w:fldChar w:fldCharType="begin" w:fldLock="1"/>
      </w:r>
      <w:r>
        <w:rPr>
          <w:noProof/>
        </w:rPr>
        <w:instrText xml:space="preserve"> PAGEREF _Toc202371490 \h </w:instrText>
      </w:r>
      <w:r>
        <w:rPr>
          <w:noProof/>
        </w:rPr>
      </w:r>
      <w:r>
        <w:rPr>
          <w:noProof/>
        </w:rPr>
        <w:fldChar w:fldCharType="separate"/>
      </w:r>
      <w:r>
        <w:rPr>
          <w:noProof/>
        </w:rPr>
        <w:t>48</w:t>
      </w:r>
      <w:r>
        <w:rPr>
          <w:noProof/>
        </w:rPr>
        <w:fldChar w:fldCharType="end"/>
      </w:r>
    </w:p>
    <w:p w14:paraId="14D025ED" w14:textId="6E0BBBD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_Toc202371491 \h </w:instrText>
      </w:r>
      <w:r>
        <w:rPr>
          <w:noProof/>
        </w:rPr>
      </w:r>
      <w:r>
        <w:rPr>
          <w:noProof/>
        </w:rPr>
        <w:fldChar w:fldCharType="separate"/>
      </w:r>
      <w:r>
        <w:rPr>
          <w:noProof/>
        </w:rPr>
        <w:t>49</w:t>
      </w:r>
      <w:r>
        <w:rPr>
          <w:noProof/>
        </w:rPr>
        <w:fldChar w:fldCharType="end"/>
      </w:r>
    </w:p>
    <w:p w14:paraId="104BC0C7" w14:textId="10EDA0C1"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_Toc202371492 \h </w:instrText>
      </w:r>
      <w:r>
        <w:rPr>
          <w:noProof/>
        </w:rPr>
      </w:r>
      <w:r>
        <w:rPr>
          <w:noProof/>
        </w:rPr>
        <w:fldChar w:fldCharType="separate"/>
      </w:r>
      <w:r>
        <w:rPr>
          <w:noProof/>
        </w:rPr>
        <w:t>49</w:t>
      </w:r>
      <w:r>
        <w:rPr>
          <w:noProof/>
        </w:rPr>
        <w:fldChar w:fldCharType="end"/>
      </w:r>
    </w:p>
    <w:p w14:paraId="452F574D" w14:textId="0D185BCA"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_Toc202371493 \h </w:instrText>
      </w:r>
      <w:r>
        <w:rPr>
          <w:noProof/>
        </w:rPr>
      </w:r>
      <w:r>
        <w:rPr>
          <w:noProof/>
        </w:rPr>
        <w:fldChar w:fldCharType="separate"/>
      </w:r>
      <w:r>
        <w:rPr>
          <w:noProof/>
        </w:rPr>
        <w:t>49</w:t>
      </w:r>
      <w:r>
        <w:rPr>
          <w:noProof/>
        </w:rPr>
        <w:fldChar w:fldCharType="end"/>
      </w:r>
    </w:p>
    <w:p w14:paraId="443509FA" w14:textId="3C05F759"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_Toc202371494 \h </w:instrText>
      </w:r>
      <w:r>
        <w:rPr>
          <w:noProof/>
        </w:rPr>
      </w:r>
      <w:r>
        <w:rPr>
          <w:noProof/>
        </w:rPr>
        <w:fldChar w:fldCharType="separate"/>
      </w:r>
      <w:r>
        <w:rPr>
          <w:noProof/>
        </w:rPr>
        <w:t>49</w:t>
      </w:r>
      <w:r>
        <w:rPr>
          <w:noProof/>
        </w:rPr>
        <w:fldChar w:fldCharType="end"/>
      </w:r>
    </w:p>
    <w:p w14:paraId="41CC8FF7" w14:textId="7E4382C6"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_Toc202371495 \h </w:instrText>
      </w:r>
      <w:r>
        <w:rPr>
          <w:noProof/>
        </w:rPr>
      </w:r>
      <w:r>
        <w:rPr>
          <w:noProof/>
        </w:rPr>
        <w:fldChar w:fldCharType="separate"/>
      </w:r>
      <w:r>
        <w:rPr>
          <w:noProof/>
        </w:rPr>
        <w:t>50</w:t>
      </w:r>
      <w:r>
        <w:rPr>
          <w:noProof/>
        </w:rPr>
        <w:fldChar w:fldCharType="end"/>
      </w:r>
    </w:p>
    <w:p w14:paraId="5FBBCFE5" w14:textId="6718E56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_Toc202371496 \h </w:instrText>
      </w:r>
      <w:r>
        <w:rPr>
          <w:noProof/>
        </w:rPr>
      </w:r>
      <w:r>
        <w:rPr>
          <w:noProof/>
        </w:rPr>
        <w:fldChar w:fldCharType="separate"/>
      </w:r>
      <w:r>
        <w:rPr>
          <w:noProof/>
        </w:rPr>
        <w:t>50</w:t>
      </w:r>
      <w:r>
        <w:rPr>
          <w:noProof/>
        </w:rPr>
        <w:fldChar w:fldCharType="end"/>
      </w:r>
    </w:p>
    <w:p w14:paraId="432363E0" w14:textId="671D65D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SIP failure case</w:t>
      </w:r>
      <w:r>
        <w:rPr>
          <w:noProof/>
        </w:rPr>
        <w:tab/>
      </w:r>
      <w:r>
        <w:rPr>
          <w:noProof/>
        </w:rPr>
        <w:fldChar w:fldCharType="begin" w:fldLock="1"/>
      </w:r>
      <w:r>
        <w:rPr>
          <w:noProof/>
        </w:rPr>
        <w:instrText xml:space="preserve"> PAGEREF _Toc202371497 \h </w:instrText>
      </w:r>
      <w:r>
        <w:rPr>
          <w:noProof/>
        </w:rPr>
      </w:r>
      <w:r>
        <w:rPr>
          <w:noProof/>
        </w:rPr>
        <w:fldChar w:fldCharType="separate"/>
      </w:r>
      <w:r>
        <w:rPr>
          <w:noProof/>
        </w:rPr>
        <w:t>51</w:t>
      </w:r>
      <w:r>
        <w:rPr>
          <w:noProof/>
        </w:rPr>
        <w:fldChar w:fldCharType="end"/>
      </w:r>
    </w:p>
    <w:p w14:paraId="3FBB607E" w14:textId="7BF7473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5.3.1A</w:t>
      </w:r>
      <w:r>
        <w:rPr>
          <w:rFonts w:asciiTheme="minorHAnsi" w:eastAsiaTheme="minorEastAsia" w:hAnsiTheme="minorHAnsi" w:cstheme="minorBidi"/>
          <w:noProof/>
          <w:kern w:val="2"/>
          <w:sz w:val="24"/>
          <w:szCs w:val="24"/>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_Toc202371498 \h </w:instrText>
      </w:r>
      <w:r>
        <w:rPr>
          <w:noProof/>
        </w:rPr>
      </w:r>
      <w:r>
        <w:rPr>
          <w:noProof/>
        </w:rPr>
        <w:fldChar w:fldCharType="separate"/>
      </w:r>
      <w:r>
        <w:rPr>
          <w:noProof/>
        </w:rPr>
        <w:t>52</w:t>
      </w:r>
      <w:r>
        <w:rPr>
          <w:noProof/>
        </w:rPr>
        <w:fldChar w:fldCharType="end"/>
      </w:r>
    </w:p>
    <w:p w14:paraId="12718CA1" w14:textId="0FA808F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_Toc202371499 \h </w:instrText>
      </w:r>
      <w:r>
        <w:rPr>
          <w:noProof/>
        </w:rPr>
      </w:r>
      <w:r>
        <w:rPr>
          <w:noProof/>
        </w:rPr>
        <w:fldChar w:fldCharType="separate"/>
      </w:r>
      <w:r>
        <w:rPr>
          <w:noProof/>
        </w:rPr>
        <w:t>52</w:t>
      </w:r>
      <w:r>
        <w:rPr>
          <w:noProof/>
        </w:rPr>
        <w:fldChar w:fldCharType="end"/>
      </w:r>
    </w:p>
    <w:p w14:paraId="292CC193" w14:textId="2FE64B1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_Toc202371500 \h </w:instrText>
      </w:r>
      <w:r>
        <w:rPr>
          <w:noProof/>
        </w:rPr>
      </w:r>
      <w:r>
        <w:rPr>
          <w:noProof/>
        </w:rPr>
        <w:fldChar w:fldCharType="separate"/>
      </w:r>
      <w:r>
        <w:rPr>
          <w:noProof/>
        </w:rPr>
        <w:t>52</w:t>
      </w:r>
      <w:r>
        <w:rPr>
          <w:noProof/>
        </w:rPr>
        <w:fldChar w:fldCharType="end"/>
      </w:r>
    </w:p>
    <w:p w14:paraId="350AEA03" w14:textId="54F823BA"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027F1A">
        <w:rPr>
          <w:noProof/>
          <w:lang w:val="hr-HR"/>
        </w:rPr>
        <w:t>4</w:t>
      </w:r>
      <w:r>
        <w:rPr>
          <w:rFonts w:asciiTheme="minorHAnsi" w:eastAsiaTheme="minorEastAsia" w:hAnsiTheme="minorHAnsi" w:cstheme="minorBidi"/>
          <w:noProof/>
          <w:kern w:val="2"/>
          <w:sz w:val="24"/>
          <w:szCs w:val="24"/>
          <w:lang w:eastAsia="en-GB"/>
          <w14:ligatures w14:val="standardContextual"/>
        </w:rPr>
        <w:tab/>
      </w:r>
      <w:r>
        <w:rPr>
          <w:noProof/>
        </w:rPr>
        <w:t>MCData gateway server</w:t>
      </w:r>
      <w:r>
        <w:rPr>
          <w:noProof/>
        </w:rPr>
        <w:tab/>
      </w:r>
      <w:r>
        <w:rPr>
          <w:noProof/>
        </w:rPr>
        <w:fldChar w:fldCharType="begin" w:fldLock="1"/>
      </w:r>
      <w:r>
        <w:rPr>
          <w:noProof/>
        </w:rPr>
        <w:instrText xml:space="preserve"> PAGEREF _Toc202371501 \h </w:instrText>
      </w:r>
      <w:r>
        <w:rPr>
          <w:noProof/>
        </w:rPr>
      </w:r>
      <w:r>
        <w:rPr>
          <w:noProof/>
        </w:rPr>
        <w:fldChar w:fldCharType="separate"/>
      </w:r>
      <w:r>
        <w:rPr>
          <w:noProof/>
        </w:rPr>
        <w:t>52</w:t>
      </w:r>
      <w:r>
        <w:rPr>
          <w:noProof/>
        </w:rPr>
        <w:fldChar w:fldCharType="end"/>
      </w:r>
    </w:p>
    <w:p w14:paraId="7EC0451C" w14:textId="361FC40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027F1A">
        <w:rPr>
          <w:noProof/>
          <w:lang w:val="hr-HR"/>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_Toc202371502 \h </w:instrText>
      </w:r>
      <w:r>
        <w:rPr>
          <w:noProof/>
        </w:rPr>
      </w:r>
      <w:r>
        <w:rPr>
          <w:noProof/>
        </w:rPr>
        <w:fldChar w:fldCharType="separate"/>
      </w:r>
      <w:r>
        <w:rPr>
          <w:noProof/>
        </w:rPr>
        <w:t>52</w:t>
      </w:r>
      <w:r>
        <w:rPr>
          <w:noProof/>
        </w:rPr>
        <w:fldChar w:fldCharType="end"/>
      </w:r>
    </w:p>
    <w:p w14:paraId="31284313" w14:textId="2E9DFF2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027F1A">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MCData gateway UE</w:t>
      </w:r>
      <w:r>
        <w:rPr>
          <w:noProof/>
        </w:rPr>
        <w:tab/>
      </w:r>
      <w:r>
        <w:rPr>
          <w:noProof/>
        </w:rPr>
        <w:fldChar w:fldCharType="begin" w:fldLock="1"/>
      </w:r>
      <w:r>
        <w:rPr>
          <w:noProof/>
        </w:rPr>
        <w:instrText xml:space="preserve"> PAGEREF _Toc202371503 \h </w:instrText>
      </w:r>
      <w:r>
        <w:rPr>
          <w:noProof/>
        </w:rPr>
      </w:r>
      <w:r>
        <w:rPr>
          <w:noProof/>
        </w:rPr>
        <w:fldChar w:fldCharType="separate"/>
      </w:r>
      <w:r>
        <w:rPr>
          <w:noProof/>
        </w:rPr>
        <w:t>53</w:t>
      </w:r>
      <w:r>
        <w:rPr>
          <w:noProof/>
        </w:rPr>
        <w:fldChar w:fldCharType="end"/>
      </w:r>
    </w:p>
    <w:p w14:paraId="70A20C23" w14:textId="5D6A975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027F1A">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_Toc202371504 \h </w:instrText>
      </w:r>
      <w:r>
        <w:rPr>
          <w:noProof/>
        </w:rPr>
      </w:r>
      <w:r>
        <w:rPr>
          <w:noProof/>
        </w:rPr>
        <w:fldChar w:fldCharType="separate"/>
      </w:r>
      <w:r>
        <w:rPr>
          <w:noProof/>
        </w:rPr>
        <w:t>53</w:t>
      </w:r>
      <w:r>
        <w:rPr>
          <w:noProof/>
        </w:rPr>
        <w:fldChar w:fldCharType="end"/>
      </w:r>
    </w:p>
    <w:p w14:paraId="13B88B8F" w14:textId="656181F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_Toc202371505 \h </w:instrText>
      </w:r>
      <w:r>
        <w:rPr>
          <w:noProof/>
        </w:rPr>
      </w:r>
      <w:r>
        <w:rPr>
          <w:noProof/>
        </w:rPr>
        <w:fldChar w:fldCharType="separate"/>
      </w:r>
      <w:r>
        <w:rPr>
          <w:noProof/>
        </w:rPr>
        <w:t>53</w:t>
      </w:r>
      <w:r>
        <w:rPr>
          <w:noProof/>
        </w:rPr>
        <w:fldChar w:fldCharType="end"/>
      </w:r>
    </w:p>
    <w:p w14:paraId="29CEB5B5" w14:textId="2F3F3FE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027F1A">
        <w:rPr>
          <w:noProof/>
          <w:lang w:val="hr-HR"/>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_Toc202371506 \h </w:instrText>
      </w:r>
      <w:r>
        <w:rPr>
          <w:noProof/>
        </w:rPr>
      </w:r>
      <w:r>
        <w:rPr>
          <w:noProof/>
        </w:rPr>
        <w:fldChar w:fldCharType="separate"/>
      </w:r>
      <w:r>
        <w:rPr>
          <w:noProof/>
        </w:rPr>
        <w:t>54</w:t>
      </w:r>
      <w:r>
        <w:rPr>
          <w:noProof/>
        </w:rPr>
        <w:fldChar w:fldCharType="end"/>
      </w:r>
    </w:p>
    <w:p w14:paraId="7A1DA28A" w14:textId="4C30E123"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_Toc202371507 \h </w:instrText>
      </w:r>
      <w:r>
        <w:rPr>
          <w:noProof/>
        </w:rPr>
      </w:r>
      <w:r>
        <w:rPr>
          <w:noProof/>
        </w:rPr>
        <w:fldChar w:fldCharType="separate"/>
      </w:r>
      <w:r>
        <w:rPr>
          <w:noProof/>
        </w:rPr>
        <w:t>55</w:t>
      </w:r>
      <w:r>
        <w:rPr>
          <w:noProof/>
        </w:rPr>
        <w:fldChar w:fldCharType="end"/>
      </w:r>
    </w:p>
    <w:p w14:paraId="5DF17467" w14:textId="1EF3428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_Toc202371508 \h </w:instrText>
      </w:r>
      <w:r>
        <w:rPr>
          <w:noProof/>
        </w:rPr>
      </w:r>
      <w:r>
        <w:rPr>
          <w:noProof/>
        </w:rPr>
        <w:fldChar w:fldCharType="separate"/>
      </w:r>
      <w:r>
        <w:rPr>
          <w:noProof/>
        </w:rPr>
        <w:t>55</w:t>
      </w:r>
      <w:r>
        <w:rPr>
          <w:noProof/>
        </w:rPr>
        <w:fldChar w:fldCharType="end"/>
      </w:r>
    </w:p>
    <w:p w14:paraId="130B7F65" w14:textId="73D2716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_Toc202371509 \h </w:instrText>
      </w:r>
      <w:r>
        <w:rPr>
          <w:noProof/>
        </w:rPr>
      </w:r>
      <w:r>
        <w:rPr>
          <w:noProof/>
        </w:rPr>
        <w:fldChar w:fldCharType="separate"/>
      </w:r>
      <w:r>
        <w:rPr>
          <w:noProof/>
        </w:rPr>
        <w:t>55</w:t>
      </w:r>
      <w:r>
        <w:rPr>
          <w:noProof/>
        </w:rPr>
        <w:fldChar w:fldCharType="end"/>
      </w:r>
    </w:p>
    <w:p w14:paraId="3B22EF5A" w14:textId="4C4171D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client</w:t>
      </w:r>
      <w:r>
        <w:rPr>
          <w:noProof/>
        </w:rPr>
        <w:tab/>
      </w:r>
      <w:r>
        <w:rPr>
          <w:noProof/>
        </w:rPr>
        <w:fldChar w:fldCharType="begin" w:fldLock="1"/>
      </w:r>
      <w:r>
        <w:rPr>
          <w:noProof/>
        </w:rPr>
        <w:instrText xml:space="preserve"> PAGEREF _Toc202371510 \h </w:instrText>
      </w:r>
      <w:r>
        <w:rPr>
          <w:noProof/>
        </w:rPr>
      </w:r>
      <w:r>
        <w:rPr>
          <w:noProof/>
        </w:rPr>
        <w:fldChar w:fldCharType="separate"/>
      </w:r>
      <w:r>
        <w:rPr>
          <w:noProof/>
        </w:rPr>
        <w:t>55</w:t>
      </w:r>
      <w:r>
        <w:rPr>
          <w:noProof/>
        </w:rPr>
        <w:fldChar w:fldCharType="end"/>
      </w:r>
    </w:p>
    <w:p w14:paraId="4645293C" w14:textId="39CB13E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_Toc202371511 \h </w:instrText>
      </w:r>
      <w:r>
        <w:rPr>
          <w:noProof/>
        </w:rPr>
      </w:r>
      <w:r>
        <w:rPr>
          <w:noProof/>
        </w:rPr>
        <w:fldChar w:fldCharType="separate"/>
      </w:r>
      <w:r>
        <w:rPr>
          <w:noProof/>
        </w:rPr>
        <w:t>55</w:t>
      </w:r>
      <w:r>
        <w:rPr>
          <w:noProof/>
        </w:rPr>
        <w:fldChar w:fldCharType="end"/>
      </w:r>
    </w:p>
    <w:p w14:paraId="664BBEF5" w14:textId="240DDD3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_Toc202371512 \h </w:instrText>
      </w:r>
      <w:r>
        <w:rPr>
          <w:noProof/>
        </w:rPr>
      </w:r>
      <w:r>
        <w:rPr>
          <w:noProof/>
        </w:rPr>
        <w:fldChar w:fldCharType="separate"/>
      </w:r>
      <w:r>
        <w:rPr>
          <w:noProof/>
        </w:rPr>
        <w:t>56</w:t>
      </w:r>
      <w:r>
        <w:rPr>
          <w:noProof/>
        </w:rPr>
        <w:fldChar w:fldCharType="end"/>
      </w:r>
    </w:p>
    <w:p w14:paraId="02E9A6E2" w14:textId="4A47060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_Toc202371513 \h </w:instrText>
      </w:r>
      <w:r>
        <w:rPr>
          <w:noProof/>
        </w:rPr>
      </w:r>
      <w:r>
        <w:rPr>
          <w:noProof/>
        </w:rPr>
        <w:fldChar w:fldCharType="separate"/>
      </w:r>
      <w:r>
        <w:rPr>
          <w:noProof/>
        </w:rPr>
        <w:t>57</w:t>
      </w:r>
      <w:r>
        <w:rPr>
          <w:noProof/>
        </w:rPr>
        <w:fldChar w:fldCharType="end"/>
      </w:r>
    </w:p>
    <w:p w14:paraId="58B3D277" w14:textId="27D06A3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Generating an SDS Message</w:t>
      </w:r>
      <w:r>
        <w:rPr>
          <w:noProof/>
        </w:rPr>
        <w:tab/>
      </w:r>
      <w:r>
        <w:rPr>
          <w:noProof/>
        </w:rPr>
        <w:fldChar w:fldCharType="begin" w:fldLock="1"/>
      </w:r>
      <w:r>
        <w:rPr>
          <w:noProof/>
        </w:rPr>
        <w:instrText xml:space="preserve"> PAGEREF _Toc202371514 \h </w:instrText>
      </w:r>
      <w:r>
        <w:rPr>
          <w:noProof/>
        </w:rPr>
      </w:r>
      <w:r>
        <w:rPr>
          <w:noProof/>
        </w:rPr>
        <w:fldChar w:fldCharType="separate"/>
      </w:r>
      <w:r>
        <w:rPr>
          <w:noProof/>
        </w:rPr>
        <w:t>57</w:t>
      </w:r>
      <w:r>
        <w:rPr>
          <w:noProof/>
        </w:rPr>
        <w:fldChar w:fldCharType="end"/>
      </w:r>
    </w:p>
    <w:p w14:paraId="059DF913" w14:textId="27B9E37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HTTP</w:t>
      </w:r>
      <w:r>
        <w:rPr>
          <w:noProof/>
        </w:rPr>
        <w:tab/>
      </w:r>
      <w:r>
        <w:rPr>
          <w:noProof/>
        </w:rPr>
        <w:fldChar w:fldCharType="begin" w:fldLock="1"/>
      </w:r>
      <w:r>
        <w:rPr>
          <w:noProof/>
        </w:rPr>
        <w:instrText xml:space="preserve"> PAGEREF _Toc202371515 \h </w:instrText>
      </w:r>
      <w:r>
        <w:rPr>
          <w:noProof/>
        </w:rPr>
      </w:r>
      <w:r>
        <w:rPr>
          <w:noProof/>
        </w:rPr>
        <w:fldChar w:fldCharType="separate"/>
      </w:r>
      <w:r>
        <w:rPr>
          <w:noProof/>
        </w:rPr>
        <w:t>58</w:t>
      </w:r>
      <w:r>
        <w:rPr>
          <w:noProof/>
        </w:rPr>
        <w:fldChar w:fldCharType="end"/>
      </w:r>
    </w:p>
    <w:p w14:paraId="18691037" w14:textId="76BCF63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media plane</w:t>
      </w:r>
      <w:r>
        <w:rPr>
          <w:noProof/>
        </w:rPr>
        <w:tab/>
      </w:r>
      <w:r>
        <w:rPr>
          <w:noProof/>
        </w:rPr>
        <w:fldChar w:fldCharType="begin" w:fldLock="1"/>
      </w:r>
      <w:r>
        <w:rPr>
          <w:noProof/>
        </w:rPr>
        <w:instrText xml:space="preserve"> PAGEREF _Toc202371516 \h </w:instrText>
      </w:r>
      <w:r>
        <w:rPr>
          <w:noProof/>
        </w:rPr>
      </w:r>
      <w:r>
        <w:rPr>
          <w:noProof/>
        </w:rPr>
        <w:fldChar w:fldCharType="separate"/>
      </w:r>
      <w:r>
        <w:rPr>
          <w:noProof/>
        </w:rPr>
        <w:t>59</w:t>
      </w:r>
      <w:r>
        <w:rPr>
          <w:noProof/>
        </w:rPr>
        <w:fldChar w:fldCharType="end"/>
      </w:r>
    </w:p>
    <w:p w14:paraId="119FDE4F" w14:textId="048CA10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Client </w:t>
      </w:r>
      <w:r>
        <w:rPr>
          <w:noProof/>
        </w:rPr>
        <w:t>generating message to terminate FD over HTTP</w:t>
      </w:r>
      <w:r>
        <w:rPr>
          <w:noProof/>
        </w:rPr>
        <w:tab/>
      </w:r>
      <w:r>
        <w:rPr>
          <w:noProof/>
        </w:rPr>
        <w:fldChar w:fldCharType="begin" w:fldLock="1"/>
      </w:r>
      <w:r>
        <w:rPr>
          <w:noProof/>
        </w:rPr>
        <w:instrText xml:space="preserve"> PAGEREF _Toc202371517 \h </w:instrText>
      </w:r>
      <w:r>
        <w:rPr>
          <w:noProof/>
        </w:rPr>
      </w:r>
      <w:r>
        <w:rPr>
          <w:noProof/>
        </w:rPr>
        <w:fldChar w:fldCharType="separate"/>
      </w:r>
      <w:r>
        <w:rPr>
          <w:noProof/>
        </w:rPr>
        <w:t>60</w:t>
      </w:r>
      <w:r>
        <w:rPr>
          <w:noProof/>
        </w:rPr>
        <w:fldChar w:fldCharType="end"/>
      </w:r>
    </w:p>
    <w:p w14:paraId="3D202563" w14:textId="7FC1F7C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_Toc202371518 \h </w:instrText>
      </w:r>
      <w:r>
        <w:rPr>
          <w:noProof/>
        </w:rPr>
      </w:r>
      <w:r>
        <w:rPr>
          <w:noProof/>
        </w:rPr>
        <w:fldChar w:fldCharType="separate"/>
      </w:r>
      <w:r>
        <w:rPr>
          <w:noProof/>
        </w:rPr>
        <w:t>60</w:t>
      </w:r>
      <w:r>
        <w:rPr>
          <w:noProof/>
        </w:rPr>
        <w:fldChar w:fldCharType="end"/>
      </w:r>
    </w:p>
    <w:p w14:paraId="154712A5" w14:textId="12F147C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Generating an SDS Notification</w:t>
      </w:r>
      <w:r>
        <w:rPr>
          <w:noProof/>
        </w:rPr>
        <w:tab/>
      </w:r>
      <w:r>
        <w:rPr>
          <w:noProof/>
        </w:rPr>
        <w:fldChar w:fldCharType="begin" w:fldLock="1"/>
      </w:r>
      <w:r>
        <w:rPr>
          <w:noProof/>
        </w:rPr>
        <w:instrText xml:space="preserve"> PAGEREF _Toc202371519 \h </w:instrText>
      </w:r>
      <w:r>
        <w:rPr>
          <w:noProof/>
        </w:rPr>
      </w:r>
      <w:r>
        <w:rPr>
          <w:noProof/>
        </w:rPr>
        <w:fldChar w:fldCharType="separate"/>
      </w:r>
      <w:r>
        <w:rPr>
          <w:noProof/>
        </w:rPr>
        <w:t>60</w:t>
      </w:r>
      <w:r>
        <w:rPr>
          <w:noProof/>
        </w:rPr>
        <w:fldChar w:fldCharType="end"/>
      </w:r>
    </w:p>
    <w:p w14:paraId="62A308F3" w14:textId="4C8863E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6.2.3.2</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_Toc202371520 \h </w:instrText>
      </w:r>
      <w:r>
        <w:rPr>
          <w:noProof/>
        </w:rPr>
      </w:r>
      <w:r>
        <w:rPr>
          <w:noProof/>
        </w:rPr>
        <w:fldChar w:fldCharType="separate"/>
      </w:r>
      <w:r>
        <w:rPr>
          <w:noProof/>
        </w:rPr>
        <w:t>61</w:t>
      </w:r>
      <w:r>
        <w:rPr>
          <w:noProof/>
        </w:rPr>
        <w:fldChar w:fldCharType="end"/>
      </w:r>
    </w:p>
    <w:p w14:paraId="239B3748" w14:textId="0B91391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Sending SIP requests and receiving SIP responses</w:t>
      </w:r>
      <w:r>
        <w:rPr>
          <w:noProof/>
        </w:rPr>
        <w:tab/>
      </w:r>
      <w:r>
        <w:rPr>
          <w:noProof/>
        </w:rPr>
        <w:fldChar w:fldCharType="begin" w:fldLock="1"/>
      </w:r>
      <w:r>
        <w:rPr>
          <w:noProof/>
        </w:rPr>
        <w:instrText xml:space="preserve"> PAGEREF _Toc202371521 \h </w:instrText>
      </w:r>
      <w:r>
        <w:rPr>
          <w:noProof/>
        </w:rPr>
      </w:r>
      <w:r>
        <w:rPr>
          <w:noProof/>
        </w:rPr>
        <w:fldChar w:fldCharType="separate"/>
      </w:r>
      <w:r>
        <w:rPr>
          <w:noProof/>
        </w:rPr>
        <w:t>61</w:t>
      </w:r>
      <w:r>
        <w:rPr>
          <w:noProof/>
        </w:rPr>
        <w:fldChar w:fldCharType="end"/>
      </w:r>
    </w:p>
    <w:p w14:paraId="14A4994E" w14:textId="2A5E6D5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6.2.4.1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Generating a SIP MESSAGE request</w:t>
      </w:r>
      <w:r>
        <w:rPr>
          <w:noProof/>
        </w:rPr>
        <w:t xml:space="preserve"> </w:t>
      </w:r>
      <w:r w:rsidRPr="00027F1A">
        <w:rPr>
          <w:noProof/>
          <w:lang w:val="en-US"/>
        </w:rPr>
        <w:t>towards the originating participating MCData function</w:t>
      </w:r>
      <w:r>
        <w:rPr>
          <w:noProof/>
        </w:rPr>
        <w:tab/>
      </w:r>
      <w:r>
        <w:rPr>
          <w:noProof/>
        </w:rPr>
        <w:fldChar w:fldCharType="begin" w:fldLock="1"/>
      </w:r>
      <w:r>
        <w:rPr>
          <w:noProof/>
        </w:rPr>
        <w:instrText xml:space="preserve"> PAGEREF _Toc202371522 \h </w:instrText>
      </w:r>
      <w:r>
        <w:rPr>
          <w:noProof/>
        </w:rPr>
      </w:r>
      <w:r>
        <w:rPr>
          <w:noProof/>
        </w:rPr>
        <w:fldChar w:fldCharType="separate"/>
      </w:r>
      <w:r>
        <w:rPr>
          <w:noProof/>
        </w:rPr>
        <w:t>61</w:t>
      </w:r>
      <w:r>
        <w:rPr>
          <w:noProof/>
        </w:rPr>
        <w:fldChar w:fldCharType="end"/>
      </w:r>
    </w:p>
    <w:p w14:paraId="0999F824" w14:textId="2C96C5D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_Toc202371523 \h </w:instrText>
      </w:r>
      <w:r>
        <w:rPr>
          <w:noProof/>
        </w:rPr>
      </w:r>
      <w:r>
        <w:rPr>
          <w:noProof/>
        </w:rPr>
        <w:fldChar w:fldCharType="separate"/>
      </w:r>
      <w:r>
        <w:rPr>
          <w:noProof/>
        </w:rPr>
        <w:t>62</w:t>
      </w:r>
      <w:r>
        <w:rPr>
          <w:noProof/>
        </w:rPr>
        <w:fldChar w:fldCharType="end"/>
      </w:r>
    </w:p>
    <w:p w14:paraId="72D13665" w14:textId="5015C0E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_Toc202371524 \h </w:instrText>
      </w:r>
      <w:r>
        <w:rPr>
          <w:noProof/>
        </w:rPr>
      </w:r>
      <w:r>
        <w:rPr>
          <w:noProof/>
        </w:rPr>
        <w:fldChar w:fldCharType="separate"/>
      </w:r>
      <w:r>
        <w:rPr>
          <w:noProof/>
        </w:rPr>
        <w:t>62</w:t>
      </w:r>
      <w:r>
        <w:rPr>
          <w:noProof/>
        </w:rPr>
        <w:fldChar w:fldCharType="end"/>
      </w:r>
    </w:p>
    <w:p w14:paraId="5F20BF2B" w14:textId="0D370B7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_Toc202371525 \h </w:instrText>
      </w:r>
      <w:r>
        <w:rPr>
          <w:noProof/>
        </w:rPr>
      </w:r>
      <w:r>
        <w:rPr>
          <w:noProof/>
        </w:rPr>
        <w:fldChar w:fldCharType="separate"/>
      </w:r>
      <w:r>
        <w:rPr>
          <w:noProof/>
        </w:rPr>
        <w:t>63</w:t>
      </w:r>
      <w:r>
        <w:rPr>
          <w:noProof/>
        </w:rPr>
        <w:fldChar w:fldCharType="end"/>
      </w:r>
    </w:p>
    <w:p w14:paraId="0652C5D7" w14:textId="2DC65FF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_Toc202371526 \h </w:instrText>
      </w:r>
      <w:r>
        <w:rPr>
          <w:noProof/>
        </w:rPr>
      </w:r>
      <w:r>
        <w:rPr>
          <w:noProof/>
        </w:rPr>
        <w:fldChar w:fldCharType="separate"/>
      </w:r>
      <w:r>
        <w:rPr>
          <w:noProof/>
        </w:rPr>
        <w:t>63</w:t>
      </w:r>
      <w:r>
        <w:rPr>
          <w:noProof/>
        </w:rPr>
        <w:fldChar w:fldCharType="end"/>
      </w:r>
    </w:p>
    <w:p w14:paraId="307C8E31" w14:textId="05BBD5F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_Toc202371527 \h </w:instrText>
      </w:r>
      <w:r>
        <w:rPr>
          <w:noProof/>
        </w:rPr>
      </w:r>
      <w:r>
        <w:rPr>
          <w:noProof/>
        </w:rPr>
        <w:fldChar w:fldCharType="separate"/>
      </w:r>
      <w:r>
        <w:rPr>
          <w:noProof/>
        </w:rPr>
        <w:t>63</w:t>
      </w:r>
      <w:r>
        <w:rPr>
          <w:noProof/>
        </w:rPr>
        <w:fldChar w:fldCharType="end"/>
      </w:r>
    </w:p>
    <w:p w14:paraId="3567B369" w14:textId="48C550F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_Toc202371528 \h </w:instrText>
      </w:r>
      <w:r>
        <w:rPr>
          <w:noProof/>
        </w:rPr>
      </w:r>
      <w:r>
        <w:rPr>
          <w:noProof/>
        </w:rPr>
        <w:fldChar w:fldCharType="separate"/>
      </w:r>
      <w:r>
        <w:rPr>
          <w:noProof/>
        </w:rPr>
        <w:t>64</w:t>
      </w:r>
      <w:r>
        <w:rPr>
          <w:noProof/>
        </w:rPr>
        <w:fldChar w:fldCharType="end"/>
      </w:r>
    </w:p>
    <w:p w14:paraId="665A932A" w14:textId="621E050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_Toc202371529 \h </w:instrText>
      </w:r>
      <w:r>
        <w:rPr>
          <w:noProof/>
        </w:rPr>
      </w:r>
      <w:r>
        <w:rPr>
          <w:noProof/>
        </w:rPr>
        <w:fldChar w:fldCharType="separate"/>
      </w:r>
      <w:r>
        <w:rPr>
          <w:noProof/>
        </w:rPr>
        <w:t>66</w:t>
      </w:r>
      <w:r>
        <w:rPr>
          <w:noProof/>
        </w:rPr>
        <w:fldChar w:fldCharType="end"/>
      </w:r>
    </w:p>
    <w:p w14:paraId="3BCCB229" w14:textId="35081B2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_Toc202371530 \h </w:instrText>
      </w:r>
      <w:r>
        <w:rPr>
          <w:noProof/>
        </w:rPr>
      </w:r>
      <w:r>
        <w:rPr>
          <w:noProof/>
        </w:rPr>
        <w:fldChar w:fldCharType="separate"/>
      </w:r>
      <w:r>
        <w:rPr>
          <w:noProof/>
        </w:rPr>
        <w:t>67</w:t>
      </w:r>
      <w:r>
        <w:rPr>
          <w:noProof/>
        </w:rPr>
        <w:fldChar w:fldCharType="end"/>
      </w:r>
    </w:p>
    <w:p w14:paraId="36DBAB0F" w14:textId="555466B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6.2.7.5</w:t>
      </w:r>
      <w:r>
        <w:rPr>
          <w:rFonts w:asciiTheme="minorHAnsi" w:eastAsiaTheme="minorEastAsia" w:hAnsiTheme="minorHAnsi" w:cstheme="minorBidi"/>
          <w:noProof/>
          <w:kern w:val="2"/>
          <w:sz w:val="24"/>
          <w:szCs w:val="24"/>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_Toc202371531 \h </w:instrText>
      </w:r>
      <w:r>
        <w:rPr>
          <w:noProof/>
        </w:rPr>
      </w:r>
      <w:r>
        <w:rPr>
          <w:noProof/>
        </w:rPr>
        <w:fldChar w:fldCharType="separate"/>
      </w:r>
      <w:r>
        <w:rPr>
          <w:noProof/>
        </w:rPr>
        <w:t>68</w:t>
      </w:r>
      <w:r>
        <w:rPr>
          <w:noProof/>
        </w:rPr>
        <w:fldChar w:fldCharType="end"/>
      </w:r>
    </w:p>
    <w:p w14:paraId="243E21F6" w14:textId="0C3BCFE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_Toc202371532 \h </w:instrText>
      </w:r>
      <w:r>
        <w:rPr>
          <w:noProof/>
        </w:rPr>
      </w:r>
      <w:r>
        <w:rPr>
          <w:noProof/>
        </w:rPr>
        <w:fldChar w:fldCharType="separate"/>
      </w:r>
      <w:r>
        <w:rPr>
          <w:noProof/>
        </w:rPr>
        <w:t>70</w:t>
      </w:r>
      <w:r>
        <w:rPr>
          <w:noProof/>
        </w:rPr>
        <w:fldChar w:fldCharType="end"/>
      </w:r>
    </w:p>
    <w:p w14:paraId="7EA9A717" w14:textId="66BDAB8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_Toc202371533 \h </w:instrText>
      </w:r>
      <w:r>
        <w:rPr>
          <w:noProof/>
        </w:rPr>
      </w:r>
      <w:r>
        <w:rPr>
          <w:noProof/>
        </w:rPr>
        <w:fldChar w:fldCharType="separate"/>
      </w:r>
      <w:r>
        <w:rPr>
          <w:noProof/>
        </w:rPr>
        <w:t>70</w:t>
      </w:r>
      <w:r>
        <w:rPr>
          <w:noProof/>
        </w:rPr>
        <w:fldChar w:fldCharType="end"/>
      </w:r>
    </w:p>
    <w:p w14:paraId="4D7C1D8F" w14:textId="781AE96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_Toc202371534 \h </w:instrText>
      </w:r>
      <w:r>
        <w:rPr>
          <w:noProof/>
        </w:rPr>
      </w:r>
      <w:r>
        <w:rPr>
          <w:noProof/>
        </w:rPr>
        <w:fldChar w:fldCharType="separate"/>
      </w:r>
      <w:r>
        <w:rPr>
          <w:noProof/>
        </w:rPr>
        <w:t>70</w:t>
      </w:r>
      <w:r>
        <w:rPr>
          <w:noProof/>
        </w:rPr>
        <w:fldChar w:fldCharType="end"/>
      </w:r>
    </w:p>
    <w:p w14:paraId="2D86C8B3" w14:textId="62D7315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_Toc202371535 \h </w:instrText>
      </w:r>
      <w:r>
        <w:rPr>
          <w:noProof/>
        </w:rPr>
      </w:r>
      <w:r>
        <w:rPr>
          <w:noProof/>
        </w:rPr>
        <w:fldChar w:fldCharType="separate"/>
      </w:r>
      <w:r>
        <w:rPr>
          <w:noProof/>
        </w:rPr>
        <w:t>71</w:t>
      </w:r>
      <w:r>
        <w:rPr>
          <w:noProof/>
        </w:rPr>
        <w:fldChar w:fldCharType="end"/>
      </w:r>
    </w:p>
    <w:p w14:paraId="26CE3506" w14:textId="09CD4F0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_Toc202371536 \h </w:instrText>
      </w:r>
      <w:r>
        <w:rPr>
          <w:noProof/>
        </w:rPr>
      </w:r>
      <w:r>
        <w:rPr>
          <w:noProof/>
        </w:rPr>
        <w:fldChar w:fldCharType="separate"/>
      </w:r>
      <w:r>
        <w:rPr>
          <w:noProof/>
        </w:rPr>
        <w:t>71</w:t>
      </w:r>
      <w:r>
        <w:rPr>
          <w:noProof/>
        </w:rPr>
        <w:fldChar w:fldCharType="end"/>
      </w:r>
    </w:p>
    <w:p w14:paraId="4FD4F148" w14:textId="5134B82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_Toc202371537 \h </w:instrText>
      </w:r>
      <w:r>
        <w:rPr>
          <w:noProof/>
        </w:rPr>
      </w:r>
      <w:r>
        <w:rPr>
          <w:noProof/>
        </w:rPr>
        <w:fldChar w:fldCharType="separate"/>
      </w:r>
      <w:r>
        <w:rPr>
          <w:noProof/>
        </w:rPr>
        <w:t>72</w:t>
      </w:r>
      <w:r>
        <w:rPr>
          <w:noProof/>
        </w:rPr>
        <w:fldChar w:fldCharType="end"/>
      </w:r>
    </w:p>
    <w:p w14:paraId="373949A6" w14:textId="6E3D2EC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_Toc202371538 \h </w:instrText>
      </w:r>
      <w:r>
        <w:rPr>
          <w:noProof/>
        </w:rPr>
      </w:r>
      <w:r>
        <w:rPr>
          <w:noProof/>
        </w:rPr>
        <w:fldChar w:fldCharType="separate"/>
      </w:r>
      <w:r>
        <w:rPr>
          <w:noProof/>
        </w:rPr>
        <w:t>73</w:t>
      </w:r>
      <w:r>
        <w:rPr>
          <w:noProof/>
        </w:rPr>
        <w:fldChar w:fldCharType="end"/>
      </w:r>
    </w:p>
    <w:p w14:paraId="2BCB2DC3" w14:textId="37030A2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_Toc202371539 \h </w:instrText>
      </w:r>
      <w:r>
        <w:rPr>
          <w:noProof/>
        </w:rPr>
      </w:r>
      <w:r>
        <w:rPr>
          <w:noProof/>
        </w:rPr>
        <w:fldChar w:fldCharType="separate"/>
      </w:r>
      <w:r>
        <w:rPr>
          <w:noProof/>
        </w:rPr>
        <w:t>73</w:t>
      </w:r>
      <w:r>
        <w:rPr>
          <w:noProof/>
        </w:rPr>
        <w:fldChar w:fldCharType="end"/>
      </w:r>
    </w:p>
    <w:p w14:paraId="2CA75E1E" w14:textId="4923B9E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_Toc202371540 \h </w:instrText>
      </w:r>
      <w:r>
        <w:rPr>
          <w:noProof/>
        </w:rPr>
      </w:r>
      <w:r>
        <w:rPr>
          <w:noProof/>
        </w:rPr>
        <w:fldChar w:fldCharType="separate"/>
      </w:r>
      <w:r>
        <w:rPr>
          <w:noProof/>
        </w:rPr>
        <w:t>74</w:t>
      </w:r>
      <w:r>
        <w:rPr>
          <w:noProof/>
        </w:rPr>
        <w:fldChar w:fldCharType="end"/>
      </w:r>
    </w:p>
    <w:p w14:paraId="2BD27B4B" w14:textId="5A50C41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_Toc202371541 \h </w:instrText>
      </w:r>
      <w:r>
        <w:rPr>
          <w:noProof/>
        </w:rPr>
      </w:r>
      <w:r>
        <w:rPr>
          <w:noProof/>
        </w:rPr>
        <w:fldChar w:fldCharType="separate"/>
      </w:r>
      <w:r>
        <w:rPr>
          <w:noProof/>
        </w:rPr>
        <w:t>74</w:t>
      </w:r>
      <w:r>
        <w:rPr>
          <w:noProof/>
        </w:rPr>
        <w:fldChar w:fldCharType="end"/>
      </w:r>
    </w:p>
    <w:p w14:paraId="44D0B048" w14:textId="699FF4E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_Toc202371542 \h </w:instrText>
      </w:r>
      <w:r>
        <w:rPr>
          <w:noProof/>
        </w:rPr>
      </w:r>
      <w:r>
        <w:rPr>
          <w:noProof/>
        </w:rPr>
        <w:fldChar w:fldCharType="separate"/>
      </w:r>
      <w:r>
        <w:rPr>
          <w:noProof/>
        </w:rPr>
        <w:t>75</w:t>
      </w:r>
      <w:r>
        <w:rPr>
          <w:noProof/>
        </w:rPr>
        <w:fldChar w:fldCharType="end"/>
      </w:r>
    </w:p>
    <w:p w14:paraId="1507914D" w14:textId="49611E6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_Toc202371543 \h </w:instrText>
      </w:r>
      <w:r>
        <w:rPr>
          <w:noProof/>
        </w:rPr>
      </w:r>
      <w:r>
        <w:rPr>
          <w:noProof/>
        </w:rPr>
        <w:fldChar w:fldCharType="separate"/>
      </w:r>
      <w:r>
        <w:rPr>
          <w:noProof/>
        </w:rPr>
        <w:t>75</w:t>
      </w:r>
      <w:r>
        <w:rPr>
          <w:noProof/>
        </w:rPr>
        <w:fldChar w:fldCharType="end"/>
      </w:r>
    </w:p>
    <w:p w14:paraId="5E5DF3F6" w14:textId="6E8B842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_Toc202371544 \h </w:instrText>
      </w:r>
      <w:r>
        <w:rPr>
          <w:noProof/>
        </w:rPr>
      </w:r>
      <w:r>
        <w:rPr>
          <w:noProof/>
        </w:rPr>
        <w:fldChar w:fldCharType="separate"/>
      </w:r>
      <w:r>
        <w:rPr>
          <w:noProof/>
        </w:rPr>
        <w:t>75</w:t>
      </w:r>
      <w:r>
        <w:rPr>
          <w:noProof/>
        </w:rPr>
        <w:fldChar w:fldCharType="end"/>
      </w:r>
    </w:p>
    <w:p w14:paraId="55651F06" w14:textId="73640F5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_Toc202371545 \h </w:instrText>
      </w:r>
      <w:r>
        <w:rPr>
          <w:noProof/>
        </w:rPr>
      </w:r>
      <w:r>
        <w:rPr>
          <w:noProof/>
        </w:rPr>
        <w:fldChar w:fldCharType="separate"/>
      </w:r>
      <w:r>
        <w:rPr>
          <w:noProof/>
        </w:rPr>
        <w:t>76</w:t>
      </w:r>
      <w:r>
        <w:rPr>
          <w:noProof/>
        </w:rPr>
        <w:fldChar w:fldCharType="end"/>
      </w:r>
    </w:p>
    <w:p w14:paraId="23641048" w14:textId="5B782D4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_Toc202371546 \h </w:instrText>
      </w:r>
      <w:r>
        <w:rPr>
          <w:noProof/>
        </w:rPr>
      </w:r>
      <w:r>
        <w:rPr>
          <w:noProof/>
        </w:rPr>
        <w:fldChar w:fldCharType="separate"/>
      </w:r>
      <w:r>
        <w:rPr>
          <w:noProof/>
        </w:rPr>
        <w:t>76</w:t>
      </w:r>
      <w:r>
        <w:rPr>
          <w:noProof/>
        </w:rPr>
        <w:fldChar w:fldCharType="end"/>
      </w:r>
    </w:p>
    <w:p w14:paraId="50D17199" w14:textId="2C69FED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_Toc202371547 \h </w:instrText>
      </w:r>
      <w:r>
        <w:rPr>
          <w:noProof/>
        </w:rPr>
      </w:r>
      <w:r>
        <w:rPr>
          <w:noProof/>
        </w:rPr>
        <w:fldChar w:fldCharType="separate"/>
      </w:r>
      <w:r>
        <w:rPr>
          <w:noProof/>
        </w:rPr>
        <w:t>77</w:t>
      </w:r>
      <w:r>
        <w:rPr>
          <w:noProof/>
        </w:rPr>
        <w:fldChar w:fldCharType="end"/>
      </w:r>
    </w:p>
    <w:p w14:paraId="0DFFD373" w14:textId="475EDC1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_Toc202371548 \h </w:instrText>
      </w:r>
      <w:r>
        <w:rPr>
          <w:noProof/>
        </w:rPr>
      </w:r>
      <w:r>
        <w:rPr>
          <w:noProof/>
        </w:rPr>
        <w:fldChar w:fldCharType="separate"/>
      </w:r>
      <w:r>
        <w:rPr>
          <w:noProof/>
        </w:rPr>
        <w:t>78</w:t>
      </w:r>
      <w:r>
        <w:rPr>
          <w:noProof/>
        </w:rPr>
        <w:fldChar w:fldCharType="end"/>
      </w:r>
    </w:p>
    <w:p w14:paraId="2A5FA697" w14:textId="517CF94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_Toc202371549 \h </w:instrText>
      </w:r>
      <w:r>
        <w:rPr>
          <w:noProof/>
        </w:rPr>
      </w:r>
      <w:r>
        <w:rPr>
          <w:noProof/>
        </w:rPr>
        <w:fldChar w:fldCharType="separate"/>
      </w:r>
      <w:r>
        <w:rPr>
          <w:noProof/>
        </w:rPr>
        <w:t>78</w:t>
      </w:r>
      <w:r>
        <w:rPr>
          <w:noProof/>
        </w:rPr>
        <w:fldChar w:fldCharType="end"/>
      </w:r>
    </w:p>
    <w:p w14:paraId="3286B118" w14:textId="1CE6F2D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_Toc202371550 \h </w:instrText>
      </w:r>
      <w:r>
        <w:rPr>
          <w:noProof/>
        </w:rPr>
      </w:r>
      <w:r>
        <w:rPr>
          <w:noProof/>
        </w:rPr>
        <w:fldChar w:fldCharType="separate"/>
      </w:r>
      <w:r>
        <w:rPr>
          <w:noProof/>
        </w:rPr>
        <w:t>79</w:t>
      </w:r>
      <w:r>
        <w:rPr>
          <w:noProof/>
        </w:rPr>
        <w:fldChar w:fldCharType="end"/>
      </w:r>
    </w:p>
    <w:p w14:paraId="7444AF12" w14:textId="573DF8E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_Toc202371551 \h </w:instrText>
      </w:r>
      <w:r>
        <w:rPr>
          <w:noProof/>
        </w:rPr>
      </w:r>
      <w:r>
        <w:rPr>
          <w:noProof/>
        </w:rPr>
        <w:fldChar w:fldCharType="separate"/>
      </w:r>
      <w:r>
        <w:rPr>
          <w:noProof/>
        </w:rPr>
        <w:t>79</w:t>
      </w:r>
      <w:r>
        <w:rPr>
          <w:noProof/>
        </w:rPr>
        <w:fldChar w:fldCharType="end"/>
      </w:r>
    </w:p>
    <w:p w14:paraId="09FD3F14" w14:textId="33FF761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adhoc group emergency alert</w:t>
      </w:r>
      <w:r>
        <w:rPr>
          <w:noProof/>
        </w:rPr>
        <w:tab/>
      </w:r>
      <w:r>
        <w:rPr>
          <w:noProof/>
        </w:rPr>
        <w:fldChar w:fldCharType="begin" w:fldLock="1"/>
      </w:r>
      <w:r>
        <w:rPr>
          <w:noProof/>
        </w:rPr>
        <w:instrText xml:space="preserve"> PAGEREF _Toc202371552 \h </w:instrText>
      </w:r>
      <w:r>
        <w:rPr>
          <w:noProof/>
        </w:rPr>
      </w:r>
      <w:r>
        <w:rPr>
          <w:noProof/>
        </w:rPr>
        <w:fldChar w:fldCharType="separate"/>
      </w:r>
      <w:r>
        <w:rPr>
          <w:noProof/>
        </w:rPr>
        <w:t>80</w:t>
      </w:r>
      <w:r>
        <w:rPr>
          <w:noProof/>
        </w:rPr>
        <w:fldChar w:fldCharType="end"/>
      </w:r>
    </w:p>
    <w:p w14:paraId="5369875B" w14:textId="5B95E34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Void</w:t>
      </w:r>
      <w:r>
        <w:rPr>
          <w:noProof/>
        </w:rPr>
        <w:tab/>
      </w:r>
      <w:r>
        <w:rPr>
          <w:noProof/>
        </w:rPr>
        <w:fldChar w:fldCharType="begin" w:fldLock="1"/>
      </w:r>
      <w:r>
        <w:rPr>
          <w:noProof/>
        </w:rPr>
        <w:instrText xml:space="preserve"> PAGEREF _Toc202371553 \h </w:instrText>
      </w:r>
      <w:r>
        <w:rPr>
          <w:noProof/>
        </w:rPr>
      </w:r>
      <w:r>
        <w:rPr>
          <w:noProof/>
        </w:rPr>
        <w:fldChar w:fldCharType="separate"/>
      </w:r>
      <w:r>
        <w:rPr>
          <w:noProof/>
        </w:rPr>
        <w:t>80</w:t>
      </w:r>
      <w:r>
        <w:rPr>
          <w:noProof/>
        </w:rPr>
        <w:fldChar w:fldCharType="end"/>
      </w:r>
    </w:p>
    <w:p w14:paraId="127A8487" w14:textId="6E348CB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_Toc202371554 \h </w:instrText>
      </w:r>
      <w:r>
        <w:rPr>
          <w:noProof/>
        </w:rPr>
      </w:r>
      <w:r>
        <w:rPr>
          <w:noProof/>
        </w:rPr>
        <w:fldChar w:fldCharType="separate"/>
      </w:r>
      <w:r>
        <w:rPr>
          <w:noProof/>
        </w:rPr>
        <w:t>80</w:t>
      </w:r>
      <w:r>
        <w:rPr>
          <w:noProof/>
        </w:rPr>
        <w:fldChar w:fldCharType="end"/>
      </w:r>
    </w:p>
    <w:p w14:paraId="013AFA0D" w14:textId="6BE8A0E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_Toc202371555 \h </w:instrText>
      </w:r>
      <w:r>
        <w:rPr>
          <w:noProof/>
        </w:rPr>
      </w:r>
      <w:r>
        <w:rPr>
          <w:noProof/>
        </w:rPr>
        <w:fldChar w:fldCharType="separate"/>
      </w:r>
      <w:r>
        <w:rPr>
          <w:noProof/>
        </w:rPr>
        <w:t>80</w:t>
      </w:r>
      <w:r>
        <w:rPr>
          <w:noProof/>
        </w:rPr>
        <w:fldChar w:fldCharType="end"/>
      </w:r>
    </w:p>
    <w:p w14:paraId="4E977161" w14:textId="35BF8E0E"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_Toc202371556 \h </w:instrText>
      </w:r>
      <w:r>
        <w:rPr>
          <w:noProof/>
        </w:rPr>
      </w:r>
      <w:r>
        <w:rPr>
          <w:noProof/>
        </w:rPr>
        <w:fldChar w:fldCharType="separate"/>
      </w:r>
      <w:r>
        <w:rPr>
          <w:noProof/>
        </w:rPr>
        <w:t>80</w:t>
      </w:r>
      <w:r>
        <w:rPr>
          <w:noProof/>
        </w:rPr>
        <w:fldChar w:fldCharType="end"/>
      </w:r>
    </w:p>
    <w:p w14:paraId="22E579F9" w14:textId="29D08EF5"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_Toc202371557 \h </w:instrText>
      </w:r>
      <w:r>
        <w:rPr>
          <w:noProof/>
        </w:rPr>
      </w:r>
      <w:r>
        <w:rPr>
          <w:noProof/>
        </w:rPr>
        <w:fldChar w:fldCharType="separate"/>
      </w:r>
      <w:r>
        <w:rPr>
          <w:noProof/>
        </w:rPr>
        <w:t>81</w:t>
      </w:r>
      <w:r>
        <w:rPr>
          <w:noProof/>
        </w:rPr>
        <w:fldChar w:fldCharType="end"/>
      </w:r>
    </w:p>
    <w:p w14:paraId="5884FB54" w14:textId="3E330A67"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027F1A">
        <w:rPr>
          <w:noProof/>
          <w:lang w:val="en-US"/>
        </w:rPr>
        <w:t>3</w:t>
      </w:r>
      <w:r>
        <w:rPr>
          <w:noProof/>
        </w:rPr>
        <w:t>.</w:t>
      </w:r>
      <w:r w:rsidRPr="00027F1A">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sidRPr="00027F1A">
        <w:rPr>
          <w:noProof/>
          <w:lang w:val="en-US"/>
        </w:rPr>
        <w:t xml:space="preserve"> to a MCData user</w:t>
      </w:r>
      <w:r>
        <w:rPr>
          <w:noProof/>
        </w:rPr>
        <w:tab/>
      </w:r>
      <w:r>
        <w:rPr>
          <w:noProof/>
        </w:rPr>
        <w:fldChar w:fldCharType="begin" w:fldLock="1"/>
      </w:r>
      <w:r>
        <w:rPr>
          <w:noProof/>
        </w:rPr>
        <w:instrText xml:space="preserve"> PAGEREF _Toc202371558 \h </w:instrText>
      </w:r>
      <w:r>
        <w:rPr>
          <w:noProof/>
        </w:rPr>
      </w:r>
      <w:r>
        <w:rPr>
          <w:noProof/>
        </w:rPr>
        <w:fldChar w:fldCharType="separate"/>
      </w:r>
      <w:r>
        <w:rPr>
          <w:noProof/>
        </w:rPr>
        <w:t>81</w:t>
      </w:r>
      <w:r>
        <w:rPr>
          <w:noProof/>
        </w:rPr>
        <w:fldChar w:fldCharType="end"/>
      </w:r>
    </w:p>
    <w:p w14:paraId="00AAB65D" w14:textId="346D666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_Toc202371559 \h </w:instrText>
      </w:r>
      <w:r>
        <w:rPr>
          <w:noProof/>
        </w:rPr>
      </w:r>
      <w:r>
        <w:rPr>
          <w:noProof/>
        </w:rPr>
        <w:fldChar w:fldCharType="separate"/>
      </w:r>
      <w:r>
        <w:rPr>
          <w:noProof/>
        </w:rPr>
        <w:t>81</w:t>
      </w:r>
      <w:r>
        <w:rPr>
          <w:noProof/>
        </w:rPr>
        <w:fldChar w:fldCharType="end"/>
      </w:r>
    </w:p>
    <w:p w14:paraId="3022B007" w14:textId="024C104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_Toc202371560 \h </w:instrText>
      </w:r>
      <w:r>
        <w:rPr>
          <w:noProof/>
        </w:rPr>
      </w:r>
      <w:r>
        <w:rPr>
          <w:noProof/>
        </w:rPr>
        <w:fldChar w:fldCharType="separate"/>
      </w:r>
      <w:r>
        <w:rPr>
          <w:noProof/>
        </w:rPr>
        <w:t>82</w:t>
      </w:r>
      <w:r>
        <w:rPr>
          <w:noProof/>
        </w:rPr>
        <w:fldChar w:fldCharType="end"/>
      </w:r>
    </w:p>
    <w:p w14:paraId="3DC7D6C2" w14:textId="44556DD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_Toc202371561 \h </w:instrText>
      </w:r>
      <w:r>
        <w:rPr>
          <w:noProof/>
        </w:rPr>
      </w:r>
      <w:r>
        <w:rPr>
          <w:noProof/>
        </w:rPr>
        <w:fldChar w:fldCharType="separate"/>
      </w:r>
      <w:r>
        <w:rPr>
          <w:noProof/>
        </w:rPr>
        <w:t>82</w:t>
      </w:r>
      <w:r>
        <w:rPr>
          <w:noProof/>
        </w:rPr>
        <w:fldChar w:fldCharType="end"/>
      </w:r>
    </w:p>
    <w:p w14:paraId="3686AA21" w14:textId="66A7CFA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_Toc202371562 \h </w:instrText>
      </w:r>
      <w:r>
        <w:rPr>
          <w:noProof/>
        </w:rPr>
      </w:r>
      <w:r>
        <w:rPr>
          <w:noProof/>
        </w:rPr>
        <w:fldChar w:fldCharType="separate"/>
      </w:r>
      <w:r>
        <w:rPr>
          <w:noProof/>
        </w:rPr>
        <w:t>82</w:t>
      </w:r>
      <w:r>
        <w:rPr>
          <w:noProof/>
        </w:rPr>
        <w:fldChar w:fldCharType="end"/>
      </w:r>
    </w:p>
    <w:p w14:paraId="67398775" w14:textId="611DB60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_Toc202371563 \h </w:instrText>
      </w:r>
      <w:r>
        <w:rPr>
          <w:noProof/>
        </w:rPr>
      </w:r>
      <w:r>
        <w:rPr>
          <w:noProof/>
        </w:rPr>
        <w:fldChar w:fldCharType="separate"/>
      </w:r>
      <w:r>
        <w:rPr>
          <w:noProof/>
        </w:rPr>
        <w:t>83</w:t>
      </w:r>
      <w:r>
        <w:rPr>
          <w:noProof/>
        </w:rPr>
        <w:fldChar w:fldCharType="end"/>
      </w:r>
    </w:p>
    <w:p w14:paraId="250E7AAF" w14:textId="744BC94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_Toc202371564 \h </w:instrText>
      </w:r>
      <w:r>
        <w:rPr>
          <w:noProof/>
        </w:rPr>
      </w:r>
      <w:r>
        <w:rPr>
          <w:noProof/>
        </w:rPr>
        <w:fldChar w:fldCharType="separate"/>
      </w:r>
      <w:r>
        <w:rPr>
          <w:noProof/>
        </w:rPr>
        <w:t>84</w:t>
      </w:r>
      <w:r>
        <w:rPr>
          <w:noProof/>
        </w:rPr>
        <w:fldChar w:fldCharType="end"/>
      </w:r>
    </w:p>
    <w:p w14:paraId="3785439F" w14:textId="42B3E96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_Toc202371565 \h </w:instrText>
      </w:r>
      <w:r>
        <w:rPr>
          <w:noProof/>
        </w:rPr>
      </w:r>
      <w:r>
        <w:rPr>
          <w:noProof/>
        </w:rPr>
        <w:fldChar w:fldCharType="separate"/>
      </w:r>
      <w:r>
        <w:rPr>
          <w:noProof/>
        </w:rPr>
        <w:t>84</w:t>
      </w:r>
      <w:r>
        <w:rPr>
          <w:noProof/>
        </w:rPr>
        <w:fldChar w:fldCharType="end"/>
      </w:r>
    </w:p>
    <w:p w14:paraId="0E7FFF82" w14:textId="15C55BE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_Toc202371566 \h </w:instrText>
      </w:r>
      <w:r>
        <w:rPr>
          <w:noProof/>
        </w:rPr>
      </w:r>
      <w:r>
        <w:rPr>
          <w:noProof/>
        </w:rPr>
        <w:fldChar w:fldCharType="separate"/>
      </w:r>
      <w:r>
        <w:rPr>
          <w:noProof/>
        </w:rPr>
        <w:t>85</w:t>
      </w:r>
      <w:r>
        <w:rPr>
          <w:noProof/>
        </w:rPr>
        <w:fldChar w:fldCharType="end"/>
      </w:r>
    </w:p>
    <w:p w14:paraId="5F79E269" w14:textId="21D2E0D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6.2.8.4</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_Toc202371567 \h </w:instrText>
      </w:r>
      <w:r>
        <w:rPr>
          <w:noProof/>
        </w:rPr>
      </w:r>
      <w:r>
        <w:rPr>
          <w:noProof/>
        </w:rPr>
        <w:fldChar w:fldCharType="separate"/>
      </w:r>
      <w:r>
        <w:rPr>
          <w:noProof/>
        </w:rPr>
        <w:t>85</w:t>
      </w:r>
      <w:r>
        <w:rPr>
          <w:noProof/>
        </w:rPr>
        <w:fldChar w:fldCharType="end"/>
      </w:r>
    </w:p>
    <w:p w14:paraId="61EFBB39" w14:textId="7363834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6.2.8.4.1</w:t>
      </w:r>
      <w:r>
        <w:rPr>
          <w:rFonts w:asciiTheme="minorHAnsi" w:eastAsiaTheme="minorEastAsia" w:hAnsiTheme="minorHAnsi" w:cstheme="minorBidi"/>
          <w:noProof/>
          <w:kern w:val="2"/>
          <w:sz w:val="24"/>
          <w:szCs w:val="24"/>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_Toc202371568 \h </w:instrText>
      </w:r>
      <w:r>
        <w:rPr>
          <w:noProof/>
        </w:rPr>
      </w:r>
      <w:r>
        <w:rPr>
          <w:noProof/>
        </w:rPr>
        <w:fldChar w:fldCharType="separate"/>
      </w:r>
      <w:r>
        <w:rPr>
          <w:noProof/>
        </w:rPr>
        <w:t>85</w:t>
      </w:r>
      <w:r>
        <w:rPr>
          <w:noProof/>
        </w:rPr>
        <w:fldChar w:fldCharType="end"/>
      </w:r>
    </w:p>
    <w:p w14:paraId="44EE54D2" w14:textId="476BFFB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6.2.8.4.2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_Toc202371569 \h </w:instrText>
      </w:r>
      <w:r>
        <w:rPr>
          <w:noProof/>
        </w:rPr>
      </w:r>
      <w:r>
        <w:rPr>
          <w:noProof/>
        </w:rPr>
        <w:fldChar w:fldCharType="separate"/>
      </w:r>
      <w:r>
        <w:rPr>
          <w:noProof/>
        </w:rPr>
        <w:t>86</w:t>
      </w:r>
      <w:r>
        <w:rPr>
          <w:noProof/>
        </w:rPr>
        <w:fldChar w:fldCharType="end"/>
      </w:r>
    </w:p>
    <w:p w14:paraId="0638D156" w14:textId="4A259EB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6.2.8.4.3</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_Toc202371570 \h </w:instrText>
      </w:r>
      <w:r>
        <w:rPr>
          <w:noProof/>
        </w:rPr>
      </w:r>
      <w:r>
        <w:rPr>
          <w:noProof/>
        </w:rPr>
        <w:fldChar w:fldCharType="separate"/>
      </w:r>
      <w:r>
        <w:rPr>
          <w:noProof/>
        </w:rPr>
        <w:t>87</w:t>
      </w:r>
      <w:r>
        <w:rPr>
          <w:noProof/>
        </w:rPr>
        <w:fldChar w:fldCharType="end"/>
      </w:r>
    </w:p>
    <w:p w14:paraId="4CC389F0" w14:textId="136F38D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6.2.8.4.4</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_Toc202371571 \h </w:instrText>
      </w:r>
      <w:r>
        <w:rPr>
          <w:noProof/>
        </w:rPr>
      </w:r>
      <w:r>
        <w:rPr>
          <w:noProof/>
        </w:rPr>
        <w:fldChar w:fldCharType="separate"/>
      </w:r>
      <w:r>
        <w:rPr>
          <w:noProof/>
        </w:rPr>
        <w:t>88</w:t>
      </w:r>
      <w:r>
        <w:rPr>
          <w:noProof/>
        </w:rPr>
        <w:fldChar w:fldCharType="end"/>
      </w:r>
    </w:p>
    <w:p w14:paraId="048F90C9" w14:textId="6F820C5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_Toc202371572 \h </w:instrText>
      </w:r>
      <w:r>
        <w:rPr>
          <w:noProof/>
        </w:rPr>
      </w:r>
      <w:r>
        <w:rPr>
          <w:noProof/>
        </w:rPr>
        <w:fldChar w:fldCharType="separate"/>
      </w:r>
      <w:r>
        <w:rPr>
          <w:noProof/>
        </w:rPr>
        <w:t>89</w:t>
      </w:r>
      <w:r>
        <w:rPr>
          <w:noProof/>
        </w:rPr>
        <w:fldChar w:fldCharType="end"/>
      </w:r>
    </w:p>
    <w:p w14:paraId="12B22545" w14:textId="3C6BC27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_Toc202371573 \h </w:instrText>
      </w:r>
      <w:r>
        <w:rPr>
          <w:noProof/>
        </w:rPr>
      </w:r>
      <w:r>
        <w:rPr>
          <w:noProof/>
        </w:rPr>
        <w:fldChar w:fldCharType="separate"/>
      </w:r>
      <w:r>
        <w:rPr>
          <w:noProof/>
        </w:rPr>
        <w:t>89</w:t>
      </w:r>
      <w:r>
        <w:rPr>
          <w:noProof/>
        </w:rPr>
        <w:fldChar w:fldCharType="end"/>
      </w:r>
    </w:p>
    <w:p w14:paraId="574C8F06" w14:textId="4448E0F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_Toc202371574 \h </w:instrText>
      </w:r>
      <w:r>
        <w:rPr>
          <w:noProof/>
        </w:rPr>
      </w:r>
      <w:r>
        <w:rPr>
          <w:noProof/>
        </w:rPr>
        <w:fldChar w:fldCharType="separate"/>
      </w:r>
      <w:r>
        <w:rPr>
          <w:noProof/>
        </w:rPr>
        <w:t>89</w:t>
      </w:r>
      <w:r>
        <w:rPr>
          <w:noProof/>
        </w:rPr>
        <w:fldChar w:fldCharType="end"/>
      </w:r>
    </w:p>
    <w:p w14:paraId="2F17B38B" w14:textId="304B401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_Toc202371575 \h </w:instrText>
      </w:r>
      <w:r>
        <w:rPr>
          <w:noProof/>
        </w:rPr>
      </w:r>
      <w:r>
        <w:rPr>
          <w:noProof/>
        </w:rPr>
        <w:fldChar w:fldCharType="separate"/>
      </w:r>
      <w:r>
        <w:rPr>
          <w:noProof/>
        </w:rPr>
        <w:t>94</w:t>
      </w:r>
      <w:r>
        <w:rPr>
          <w:noProof/>
        </w:rPr>
        <w:fldChar w:fldCharType="end"/>
      </w:r>
    </w:p>
    <w:p w14:paraId="3B4FB795" w14:textId="0DAE1C0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_Toc202371576 \h </w:instrText>
      </w:r>
      <w:r>
        <w:rPr>
          <w:noProof/>
        </w:rPr>
      </w:r>
      <w:r>
        <w:rPr>
          <w:noProof/>
        </w:rPr>
        <w:fldChar w:fldCharType="separate"/>
      </w:r>
      <w:r>
        <w:rPr>
          <w:noProof/>
        </w:rPr>
        <w:t>96</w:t>
      </w:r>
      <w:r>
        <w:rPr>
          <w:noProof/>
        </w:rPr>
        <w:fldChar w:fldCharType="end"/>
      </w:r>
    </w:p>
    <w:p w14:paraId="7C42B208" w14:textId="09BF0AE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Sending SIP requests and receiving SIP responses</w:t>
      </w:r>
      <w:r>
        <w:rPr>
          <w:noProof/>
        </w:rPr>
        <w:tab/>
      </w:r>
      <w:r>
        <w:rPr>
          <w:noProof/>
        </w:rPr>
        <w:fldChar w:fldCharType="begin" w:fldLock="1"/>
      </w:r>
      <w:r>
        <w:rPr>
          <w:noProof/>
        </w:rPr>
        <w:instrText xml:space="preserve"> PAGEREF _Toc202371577 \h </w:instrText>
      </w:r>
      <w:r>
        <w:rPr>
          <w:noProof/>
        </w:rPr>
      </w:r>
      <w:r>
        <w:rPr>
          <w:noProof/>
        </w:rPr>
        <w:fldChar w:fldCharType="separate"/>
      </w:r>
      <w:r>
        <w:rPr>
          <w:noProof/>
        </w:rPr>
        <w:t>96</w:t>
      </w:r>
      <w:r>
        <w:rPr>
          <w:noProof/>
        </w:rPr>
        <w:fldChar w:fldCharType="end"/>
      </w:r>
    </w:p>
    <w:p w14:paraId="25B4D41E" w14:textId="4B87A35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6.3.2.1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_Toc202371578 \h </w:instrText>
      </w:r>
      <w:r>
        <w:rPr>
          <w:noProof/>
        </w:rPr>
      </w:r>
      <w:r>
        <w:rPr>
          <w:noProof/>
        </w:rPr>
        <w:fldChar w:fldCharType="separate"/>
      </w:r>
      <w:r>
        <w:rPr>
          <w:noProof/>
        </w:rPr>
        <w:t>96</w:t>
      </w:r>
      <w:r>
        <w:rPr>
          <w:noProof/>
        </w:rPr>
        <w:fldChar w:fldCharType="end"/>
      </w:r>
    </w:p>
    <w:p w14:paraId="253A5C71" w14:textId="444CCD7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Generating a SIP MESSAGE request</w:t>
      </w:r>
      <w:r>
        <w:rPr>
          <w:noProof/>
        </w:rPr>
        <w:t xml:space="preserve"> </w:t>
      </w:r>
      <w:r w:rsidRPr="00027F1A">
        <w:rPr>
          <w:noProof/>
          <w:lang w:val="en-US"/>
        </w:rPr>
        <w:t>towards the controlling MCData function</w:t>
      </w:r>
      <w:r>
        <w:rPr>
          <w:noProof/>
        </w:rPr>
        <w:tab/>
      </w:r>
      <w:r>
        <w:rPr>
          <w:noProof/>
        </w:rPr>
        <w:fldChar w:fldCharType="begin" w:fldLock="1"/>
      </w:r>
      <w:r>
        <w:rPr>
          <w:noProof/>
        </w:rPr>
        <w:instrText xml:space="preserve"> PAGEREF _Toc202371579 \h </w:instrText>
      </w:r>
      <w:r>
        <w:rPr>
          <w:noProof/>
        </w:rPr>
      </w:r>
      <w:r>
        <w:rPr>
          <w:noProof/>
        </w:rPr>
        <w:fldChar w:fldCharType="separate"/>
      </w:r>
      <w:r>
        <w:rPr>
          <w:noProof/>
        </w:rPr>
        <w:t>96</w:t>
      </w:r>
      <w:r>
        <w:rPr>
          <w:noProof/>
        </w:rPr>
        <w:fldChar w:fldCharType="end"/>
      </w:r>
    </w:p>
    <w:p w14:paraId="4AF910D9" w14:textId="2DEB879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6.3.2.3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_Toc202371580 \h </w:instrText>
      </w:r>
      <w:r>
        <w:rPr>
          <w:noProof/>
        </w:rPr>
      </w:r>
      <w:r>
        <w:rPr>
          <w:noProof/>
        </w:rPr>
        <w:fldChar w:fldCharType="separate"/>
      </w:r>
      <w:r>
        <w:rPr>
          <w:noProof/>
        </w:rPr>
        <w:t>97</w:t>
      </w:r>
      <w:r>
        <w:rPr>
          <w:noProof/>
        </w:rPr>
        <w:fldChar w:fldCharType="end"/>
      </w:r>
    </w:p>
    <w:p w14:paraId="50083EB4" w14:textId="5988CFE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6.3.3</w:t>
      </w:r>
      <w:r>
        <w:rPr>
          <w:rFonts w:asciiTheme="minorHAnsi" w:eastAsiaTheme="minorEastAsia" w:hAnsiTheme="minorHAnsi" w:cstheme="minorBidi"/>
          <w:noProof/>
          <w:kern w:val="2"/>
          <w:sz w:val="24"/>
          <w:szCs w:val="24"/>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_Toc202371581 \h </w:instrText>
      </w:r>
      <w:r>
        <w:rPr>
          <w:noProof/>
        </w:rPr>
      </w:r>
      <w:r>
        <w:rPr>
          <w:noProof/>
        </w:rPr>
        <w:fldChar w:fldCharType="separate"/>
      </w:r>
      <w:r>
        <w:rPr>
          <w:noProof/>
        </w:rPr>
        <w:t>98</w:t>
      </w:r>
      <w:r>
        <w:rPr>
          <w:noProof/>
        </w:rPr>
        <w:fldChar w:fldCharType="end"/>
      </w:r>
    </w:p>
    <w:p w14:paraId="675A727A" w14:textId="7F85158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6.3.4</w:t>
      </w:r>
      <w:r>
        <w:rPr>
          <w:rFonts w:asciiTheme="minorHAnsi" w:eastAsiaTheme="minorEastAsia" w:hAnsiTheme="minorHAnsi" w:cstheme="minorBidi"/>
          <w:noProof/>
          <w:kern w:val="2"/>
          <w:sz w:val="24"/>
          <w:szCs w:val="24"/>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_Toc202371582 \h </w:instrText>
      </w:r>
      <w:r>
        <w:rPr>
          <w:noProof/>
        </w:rPr>
      </w:r>
      <w:r>
        <w:rPr>
          <w:noProof/>
        </w:rPr>
        <w:fldChar w:fldCharType="separate"/>
      </w:r>
      <w:r>
        <w:rPr>
          <w:noProof/>
        </w:rPr>
        <w:t>98</w:t>
      </w:r>
      <w:r>
        <w:rPr>
          <w:noProof/>
        </w:rPr>
        <w:fldChar w:fldCharType="end"/>
      </w:r>
    </w:p>
    <w:p w14:paraId="13E6B287" w14:textId="60583C4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_Toc202371583 \h </w:instrText>
      </w:r>
      <w:r>
        <w:rPr>
          <w:noProof/>
        </w:rPr>
      </w:r>
      <w:r>
        <w:rPr>
          <w:noProof/>
        </w:rPr>
        <w:fldChar w:fldCharType="separate"/>
      </w:r>
      <w:r>
        <w:rPr>
          <w:noProof/>
        </w:rPr>
        <w:t>99</w:t>
      </w:r>
      <w:r>
        <w:rPr>
          <w:noProof/>
        </w:rPr>
        <w:fldChar w:fldCharType="end"/>
      </w:r>
    </w:p>
    <w:p w14:paraId="145B905B" w14:textId="7A20A62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_Toc202371584 \h </w:instrText>
      </w:r>
      <w:r>
        <w:rPr>
          <w:noProof/>
        </w:rPr>
      </w:r>
      <w:r>
        <w:rPr>
          <w:noProof/>
        </w:rPr>
        <w:fldChar w:fldCharType="separate"/>
      </w:r>
      <w:r>
        <w:rPr>
          <w:noProof/>
        </w:rPr>
        <w:t>99</w:t>
      </w:r>
      <w:r>
        <w:rPr>
          <w:noProof/>
        </w:rPr>
        <w:fldChar w:fldCharType="end"/>
      </w:r>
    </w:p>
    <w:p w14:paraId="17BDA616" w14:textId="7307EED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Server </w:t>
      </w:r>
      <w:r>
        <w:rPr>
          <w:noProof/>
        </w:rPr>
        <w:t>generating a FD HTTP TERMINATION</w:t>
      </w:r>
      <w:r w:rsidRPr="00027F1A">
        <w:rPr>
          <w:noProof/>
          <w:lang w:val="en-US"/>
        </w:rPr>
        <w:t xml:space="preserve"> </w:t>
      </w:r>
      <w:r>
        <w:rPr>
          <w:noProof/>
        </w:rPr>
        <w:t>message for FD over HTTP</w:t>
      </w:r>
      <w:r>
        <w:rPr>
          <w:noProof/>
        </w:rPr>
        <w:tab/>
      </w:r>
      <w:r>
        <w:rPr>
          <w:noProof/>
        </w:rPr>
        <w:fldChar w:fldCharType="begin" w:fldLock="1"/>
      </w:r>
      <w:r>
        <w:rPr>
          <w:noProof/>
        </w:rPr>
        <w:instrText xml:space="preserve"> PAGEREF _Toc202371585 \h </w:instrText>
      </w:r>
      <w:r>
        <w:rPr>
          <w:noProof/>
        </w:rPr>
      </w:r>
      <w:r>
        <w:rPr>
          <w:noProof/>
        </w:rPr>
        <w:fldChar w:fldCharType="separate"/>
      </w:r>
      <w:r>
        <w:rPr>
          <w:noProof/>
        </w:rPr>
        <w:t>99</w:t>
      </w:r>
      <w:r>
        <w:rPr>
          <w:noProof/>
        </w:rPr>
        <w:fldChar w:fldCharType="end"/>
      </w:r>
    </w:p>
    <w:p w14:paraId="61996837" w14:textId="0C5AF90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027F1A">
        <w:rPr>
          <w:noProof/>
          <w:lang w:val="en-US"/>
        </w:rPr>
        <w:t>7</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Procedures referenceable from other procedures</w:t>
      </w:r>
      <w:r>
        <w:rPr>
          <w:noProof/>
        </w:rPr>
        <w:tab/>
      </w:r>
      <w:r>
        <w:rPr>
          <w:noProof/>
        </w:rPr>
        <w:fldChar w:fldCharType="begin" w:fldLock="1"/>
      </w:r>
      <w:r>
        <w:rPr>
          <w:noProof/>
        </w:rPr>
        <w:instrText xml:space="preserve"> PAGEREF _Toc202371586 \h </w:instrText>
      </w:r>
      <w:r>
        <w:rPr>
          <w:noProof/>
        </w:rPr>
      </w:r>
      <w:r>
        <w:rPr>
          <w:noProof/>
        </w:rPr>
        <w:fldChar w:fldCharType="separate"/>
      </w:r>
      <w:r>
        <w:rPr>
          <w:noProof/>
        </w:rPr>
        <w:t>99</w:t>
      </w:r>
      <w:r>
        <w:rPr>
          <w:noProof/>
        </w:rPr>
        <w:fldChar w:fldCharType="end"/>
      </w:r>
    </w:p>
    <w:p w14:paraId="553FF818" w14:textId="08168DC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Emergency alert and emergency communications procedures</w:t>
      </w:r>
      <w:r>
        <w:rPr>
          <w:noProof/>
        </w:rPr>
        <w:tab/>
      </w:r>
      <w:r>
        <w:rPr>
          <w:noProof/>
        </w:rPr>
        <w:fldChar w:fldCharType="begin" w:fldLock="1"/>
      </w:r>
      <w:r>
        <w:rPr>
          <w:noProof/>
        </w:rPr>
        <w:instrText xml:space="preserve"> PAGEREF _Toc202371587 \h </w:instrText>
      </w:r>
      <w:r>
        <w:rPr>
          <w:noProof/>
        </w:rPr>
      </w:r>
      <w:r>
        <w:rPr>
          <w:noProof/>
        </w:rPr>
        <w:fldChar w:fldCharType="separate"/>
      </w:r>
      <w:r>
        <w:rPr>
          <w:noProof/>
        </w:rPr>
        <w:t>99</w:t>
      </w:r>
      <w:r>
        <w:rPr>
          <w:noProof/>
        </w:rPr>
        <w:fldChar w:fldCharType="end"/>
      </w:r>
    </w:p>
    <w:p w14:paraId="121DA310" w14:textId="2B9FCC9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_Toc202371588 \h </w:instrText>
      </w:r>
      <w:r>
        <w:rPr>
          <w:noProof/>
        </w:rPr>
      </w:r>
      <w:r>
        <w:rPr>
          <w:noProof/>
        </w:rPr>
        <w:fldChar w:fldCharType="separate"/>
      </w:r>
      <w:r>
        <w:rPr>
          <w:noProof/>
        </w:rPr>
        <w:t>99</w:t>
      </w:r>
      <w:r>
        <w:rPr>
          <w:noProof/>
        </w:rPr>
        <w:fldChar w:fldCharType="end"/>
      </w:r>
    </w:p>
    <w:p w14:paraId="16055756" w14:textId="2B2E5A4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027F1A">
        <w:rPr>
          <w:noProof/>
          <w:lang w:val="en-US" w:eastAsia="ko-KR"/>
        </w:rPr>
        <w:t>7</w:t>
      </w:r>
      <w:r>
        <w:rPr>
          <w:noProof/>
          <w:lang w:eastAsia="ko-KR"/>
        </w:rPr>
        <w:t>.1.</w:t>
      </w:r>
      <w:r w:rsidRPr="00027F1A">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_Toc202371589 \h </w:instrText>
      </w:r>
      <w:r>
        <w:rPr>
          <w:noProof/>
        </w:rPr>
      </w:r>
      <w:r>
        <w:rPr>
          <w:noProof/>
        </w:rPr>
        <w:fldChar w:fldCharType="separate"/>
      </w:r>
      <w:r>
        <w:rPr>
          <w:noProof/>
        </w:rPr>
        <w:t>100</w:t>
      </w:r>
      <w:r>
        <w:rPr>
          <w:noProof/>
        </w:rPr>
        <w:fldChar w:fldCharType="end"/>
      </w:r>
    </w:p>
    <w:p w14:paraId="65F42C65" w14:textId="5AEADF8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eastAsia="ko-KR"/>
        </w:rPr>
        <w:t>6.3.7.1.3</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ko-KR"/>
        </w:rPr>
        <w:t>Populate mcdata-info and location-info MIME bodies for emergency alert</w:t>
      </w:r>
      <w:r>
        <w:rPr>
          <w:noProof/>
        </w:rPr>
        <w:tab/>
      </w:r>
      <w:r>
        <w:rPr>
          <w:noProof/>
        </w:rPr>
        <w:fldChar w:fldCharType="begin" w:fldLock="1"/>
      </w:r>
      <w:r>
        <w:rPr>
          <w:noProof/>
        </w:rPr>
        <w:instrText xml:space="preserve"> PAGEREF _Toc202371590 \h </w:instrText>
      </w:r>
      <w:r>
        <w:rPr>
          <w:noProof/>
        </w:rPr>
      </w:r>
      <w:r>
        <w:rPr>
          <w:noProof/>
        </w:rPr>
        <w:fldChar w:fldCharType="separate"/>
      </w:r>
      <w:r>
        <w:rPr>
          <w:noProof/>
        </w:rPr>
        <w:t>101</w:t>
      </w:r>
      <w:r>
        <w:rPr>
          <w:noProof/>
        </w:rPr>
        <w:fldChar w:fldCharType="end"/>
      </w:r>
    </w:p>
    <w:p w14:paraId="63581AB2" w14:textId="2B36DEA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027F1A">
        <w:rPr>
          <w:noProof/>
          <w:lang w:val="en-US" w:eastAsia="ko-KR"/>
        </w:rPr>
        <w:t>7</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sidRPr="00027F1A">
        <w:rPr>
          <w:noProof/>
          <w:lang w:val="en-US" w:eastAsia="ko-KR"/>
        </w:rPr>
        <w:t xml:space="preserve"> for emergency communications</w:t>
      </w:r>
      <w:r>
        <w:rPr>
          <w:noProof/>
        </w:rPr>
        <w:tab/>
      </w:r>
      <w:r>
        <w:rPr>
          <w:noProof/>
        </w:rPr>
        <w:fldChar w:fldCharType="begin" w:fldLock="1"/>
      </w:r>
      <w:r>
        <w:rPr>
          <w:noProof/>
        </w:rPr>
        <w:instrText xml:space="preserve"> PAGEREF _Toc202371591 \h </w:instrText>
      </w:r>
      <w:r>
        <w:rPr>
          <w:noProof/>
        </w:rPr>
      </w:r>
      <w:r>
        <w:rPr>
          <w:noProof/>
        </w:rPr>
        <w:fldChar w:fldCharType="separate"/>
      </w:r>
      <w:r>
        <w:rPr>
          <w:noProof/>
        </w:rPr>
        <w:t>102</w:t>
      </w:r>
      <w:r>
        <w:rPr>
          <w:noProof/>
        </w:rPr>
        <w:fldChar w:fldCharType="end"/>
      </w:r>
    </w:p>
    <w:p w14:paraId="4605101B" w14:textId="590AF1E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027F1A">
        <w:rPr>
          <w:noProof/>
          <w:lang w:val="en-US" w:eastAsia="ko-KR"/>
        </w:rPr>
        <w:t>7</w:t>
      </w:r>
      <w:r>
        <w:rPr>
          <w:noProof/>
          <w:lang w:eastAsia="ko-KR"/>
        </w:rPr>
        <w:t>.1.</w:t>
      </w:r>
      <w:r w:rsidRPr="00027F1A">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_Toc202371592 \h </w:instrText>
      </w:r>
      <w:r>
        <w:rPr>
          <w:noProof/>
        </w:rPr>
      </w:r>
      <w:r>
        <w:rPr>
          <w:noProof/>
        </w:rPr>
        <w:fldChar w:fldCharType="separate"/>
      </w:r>
      <w:r>
        <w:rPr>
          <w:noProof/>
        </w:rPr>
        <w:t>102</w:t>
      </w:r>
      <w:r>
        <w:rPr>
          <w:noProof/>
        </w:rPr>
        <w:fldChar w:fldCharType="end"/>
      </w:r>
    </w:p>
    <w:p w14:paraId="4B47B5CC" w14:textId="23D4233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6.3.7.1.6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027F1A">
        <w:rPr>
          <w:noProof/>
          <w:lang w:val="en-US" w:eastAsia="ko-KR"/>
        </w:rPr>
        <w:t>entry into</w:t>
      </w:r>
      <w:r>
        <w:rPr>
          <w:noProof/>
          <w:lang w:eastAsia="ko-KR"/>
        </w:rPr>
        <w:t xml:space="preserve"> or exit from an emergency </w:t>
      </w:r>
      <w:r w:rsidRPr="00027F1A">
        <w:rPr>
          <w:noProof/>
          <w:lang w:val="en-US" w:eastAsia="ko-KR"/>
        </w:rPr>
        <w:t>alert area</w:t>
      </w:r>
      <w:r>
        <w:rPr>
          <w:noProof/>
        </w:rPr>
        <w:tab/>
      </w:r>
      <w:r>
        <w:rPr>
          <w:noProof/>
        </w:rPr>
        <w:fldChar w:fldCharType="begin" w:fldLock="1"/>
      </w:r>
      <w:r>
        <w:rPr>
          <w:noProof/>
        </w:rPr>
        <w:instrText xml:space="preserve"> PAGEREF _Toc202371593 \h </w:instrText>
      </w:r>
      <w:r>
        <w:rPr>
          <w:noProof/>
        </w:rPr>
      </w:r>
      <w:r>
        <w:rPr>
          <w:noProof/>
        </w:rPr>
        <w:fldChar w:fldCharType="separate"/>
      </w:r>
      <w:r>
        <w:rPr>
          <w:noProof/>
        </w:rPr>
        <w:t>103</w:t>
      </w:r>
      <w:r>
        <w:rPr>
          <w:noProof/>
        </w:rPr>
        <w:fldChar w:fldCharType="end"/>
      </w:r>
    </w:p>
    <w:p w14:paraId="191632B8" w14:textId="4B2DBE0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027F1A">
        <w:rPr>
          <w:noProof/>
          <w:lang w:val="en-US" w:eastAsia="ko-KR"/>
        </w:rPr>
        <w:t>7</w:t>
      </w: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027F1A">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_Toc202371594 \h </w:instrText>
      </w:r>
      <w:r>
        <w:rPr>
          <w:noProof/>
        </w:rPr>
      </w:r>
      <w:r>
        <w:rPr>
          <w:noProof/>
        </w:rPr>
        <w:fldChar w:fldCharType="separate"/>
      </w:r>
      <w:r>
        <w:rPr>
          <w:noProof/>
        </w:rPr>
        <w:t>104</w:t>
      </w:r>
      <w:r>
        <w:rPr>
          <w:noProof/>
        </w:rPr>
        <w:fldChar w:fldCharType="end"/>
      </w:r>
    </w:p>
    <w:p w14:paraId="03A48DFF" w14:textId="6027509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6.3.7.1.8</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_Toc202371595 \h </w:instrText>
      </w:r>
      <w:r>
        <w:rPr>
          <w:noProof/>
        </w:rPr>
      </w:r>
      <w:r>
        <w:rPr>
          <w:noProof/>
        </w:rPr>
        <w:fldChar w:fldCharType="separate"/>
      </w:r>
      <w:r>
        <w:rPr>
          <w:noProof/>
        </w:rPr>
        <w:t>105</w:t>
      </w:r>
      <w:r>
        <w:rPr>
          <w:noProof/>
        </w:rPr>
        <w:fldChar w:fldCharType="end"/>
      </w:r>
    </w:p>
    <w:p w14:paraId="5AE8183F" w14:textId="600A5F6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6.3.7.1.9</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_Toc202371596 \h </w:instrText>
      </w:r>
      <w:r>
        <w:rPr>
          <w:noProof/>
        </w:rPr>
      </w:r>
      <w:r>
        <w:rPr>
          <w:noProof/>
        </w:rPr>
        <w:fldChar w:fldCharType="separate"/>
      </w:r>
      <w:r>
        <w:rPr>
          <w:noProof/>
        </w:rPr>
        <w:t>105</w:t>
      </w:r>
      <w:r>
        <w:rPr>
          <w:noProof/>
        </w:rPr>
        <w:fldChar w:fldCharType="end"/>
      </w:r>
    </w:p>
    <w:p w14:paraId="14F713F6" w14:textId="44FA302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6.3.7.1.10</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_Toc202371597 \h </w:instrText>
      </w:r>
      <w:r>
        <w:rPr>
          <w:noProof/>
        </w:rPr>
      </w:r>
      <w:r>
        <w:rPr>
          <w:noProof/>
        </w:rPr>
        <w:fldChar w:fldCharType="separate"/>
      </w:r>
      <w:r>
        <w:rPr>
          <w:noProof/>
        </w:rPr>
        <w:t>106</w:t>
      </w:r>
      <w:r>
        <w:rPr>
          <w:noProof/>
        </w:rPr>
        <w:fldChar w:fldCharType="end"/>
      </w:r>
    </w:p>
    <w:p w14:paraId="65C58D7F" w14:textId="63D2842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eastAsia="ko-KR"/>
        </w:rPr>
        <w:t>6.3.7.1.11</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_Toc202371598 \h </w:instrText>
      </w:r>
      <w:r>
        <w:rPr>
          <w:noProof/>
        </w:rPr>
      </w:r>
      <w:r>
        <w:rPr>
          <w:noProof/>
        </w:rPr>
        <w:fldChar w:fldCharType="separate"/>
      </w:r>
      <w:r>
        <w:rPr>
          <w:noProof/>
        </w:rPr>
        <w:t>106</w:t>
      </w:r>
      <w:r>
        <w:rPr>
          <w:noProof/>
        </w:rPr>
        <w:fldChar w:fldCharType="end"/>
      </w:r>
    </w:p>
    <w:p w14:paraId="66D225C3" w14:textId="1F1B896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eastAsia="ko-KR"/>
        </w:rPr>
        <w:t>6.3.7.1.12</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_Toc202371599 \h </w:instrText>
      </w:r>
      <w:r>
        <w:rPr>
          <w:noProof/>
        </w:rPr>
      </w:r>
      <w:r>
        <w:rPr>
          <w:noProof/>
        </w:rPr>
        <w:fldChar w:fldCharType="separate"/>
      </w:r>
      <w:r>
        <w:rPr>
          <w:noProof/>
        </w:rPr>
        <w:t>107</w:t>
      </w:r>
      <w:r>
        <w:rPr>
          <w:noProof/>
        </w:rPr>
        <w:fldChar w:fldCharType="end"/>
      </w:r>
    </w:p>
    <w:p w14:paraId="26FFA7DF" w14:textId="191B2A5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eastAsia="ko-KR"/>
        </w:rPr>
        <w:t>6.3.7.1.13</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ko-KR"/>
        </w:rPr>
        <w:t>Generating a SIP re-INVITE request</w:t>
      </w:r>
      <w:r>
        <w:rPr>
          <w:noProof/>
        </w:rPr>
        <w:tab/>
      </w:r>
      <w:r>
        <w:rPr>
          <w:noProof/>
        </w:rPr>
        <w:fldChar w:fldCharType="begin" w:fldLock="1"/>
      </w:r>
      <w:r>
        <w:rPr>
          <w:noProof/>
        </w:rPr>
        <w:instrText xml:space="preserve"> PAGEREF _Toc202371600 \h </w:instrText>
      </w:r>
      <w:r>
        <w:rPr>
          <w:noProof/>
        </w:rPr>
      </w:r>
      <w:r>
        <w:rPr>
          <w:noProof/>
        </w:rPr>
        <w:fldChar w:fldCharType="separate"/>
      </w:r>
      <w:r>
        <w:rPr>
          <w:noProof/>
        </w:rPr>
        <w:t>108</w:t>
      </w:r>
      <w:r>
        <w:rPr>
          <w:noProof/>
        </w:rPr>
        <w:fldChar w:fldCharType="end"/>
      </w:r>
    </w:p>
    <w:p w14:paraId="38D7DD6B" w14:textId="3BEAAFA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eastAsia="ko-KR"/>
        </w:rPr>
        <w:t>6.3.7.1.14</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_Toc202371601 \h </w:instrText>
      </w:r>
      <w:r>
        <w:rPr>
          <w:noProof/>
        </w:rPr>
      </w:r>
      <w:r>
        <w:rPr>
          <w:noProof/>
        </w:rPr>
        <w:fldChar w:fldCharType="separate"/>
      </w:r>
      <w:r>
        <w:rPr>
          <w:noProof/>
        </w:rPr>
        <w:t>108</w:t>
      </w:r>
      <w:r>
        <w:rPr>
          <w:noProof/>
        </w:rPr>
        <w:fldChar w:fldCharType="end"/>
      </w:r>
    </w:p>
    <w:p w14:paraId="4C562FAE" w14:textId="60766F1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6.3.7.1.15</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_Toc202371602 \h </w:instrText>
      </w:r>
      <w:r>
        <w:rPr>
          <w:noProof/>
        </w:rPr>
      </w:r>
      <w:r>
        <w:rPr>
          <w:noProof/>
        </w:rPr>
        <w:fldChar w:fldCharType="separate"/>
      </w:r>
      <w:r>
        <w:rPr>
          <w:noProof/>
        </w:rPr>
        <w:t>109</w:t>
      </w:r>
      <w:r>
        <w:rPr>
          <w:noProof/>
        </w:rPr>
        <w:fldChar w:fldCharType="end"/>
      </w:r>
    </w:p>
    <w:p w14:paraId="21700FF0" w14:textId="5774038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_Toc202371603 \h </w:instrText>
      </w:r>
      <w:r>
        <w:rPr>
          <w:noProof/>
        </w:rPr>
      </w:r>
      <w:r>
        <w:rPr>
          <w:noProof/>
        </w:rPr>
        <w:fldChar w:fldCharType="separate"/>
      </w:r>
      <w:r>
        <w:rPr>
          <w:noProof/>
        </w:rPr>
        <w:t>109</w:t>
      </w:r>
      <w:r>
        <w:rPr>
          <w:noProof/>
        </w:rPr>
        <w:fldChar w:fldCharType="end"/>
      </w:r>
    </w:p>
    <w:p w14:paraId="632028FA" w14:textId="503F914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6.3.7.1.17</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_Toc202371604 \h </w:instrText>
      </w:r>
      <w:r>
        <w:rPr>
          <w:noProof/>
        </w:rPr>
      </w:r>
      <w:r>
        <w:rPr>
          <w:noProof/>
        </w:rPr>
        <w:fldChar w:fldCharType="separate"/>
      </w:r>
      <w:r>
        <w:rPr>
          <w:noProof/>
        </w:rPr>
        <w:t>111</w:t>
      </w:r>
      <w:r>
        <w:rPr>
          <w:noProof/>
        </w:rPr>
        <w:fldChar w:fldCharType="end"/>
      </w:r>
    </w:p>
    <w:p w14:paraId="63D0E0E6" w14:textId="651E297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6.3.7.1.18</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_Toc202371605 \h </w:instrText>
      </w:r>
      <w:r>
        <w:rPr>
          <w:noProof/>
        </w:rPr>
      </w:r>
      <w:r>
        <w:rPr>
          <w:noProof/>
        </w:rPr>
        <w:fldChar w:fldCharType="separate"/>
      </w:r>
      <w:r>
        <w:rPr>
          <w:noProof/>
        </w:rPr>
        <w:t>111</w:t>
      </w:r>
      <w:r>
        <w:rPr>
          <w:noProof/>
        </w:rPr>
        <w:fldChar w:fldCharType="end"/>
      </w:r>
    </w:p>
    <w:p w14:paraId="5F50CED7" w14:textId="32CBE27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6.3.7.1.19</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_Toc202371606 \h </w:instrText>
      </w:r>
      <w:r>
        <w:rPr>
          <w:noProof/>
        </w:rPr>
      </w:r>
      <w:r>
        <w:rPr>
          <w:noProof/>
        </w:rPr>
        <w:fldChar w:fldCharType="separate"/>
      </w:r>
      <w:r>
        <w:rPr>
          <w:noProof/>
        </w:rPr>
        <w:t>112</w:t>
      </w:r>
      <w:r>
        <w:rPr>
          <w:noProof/>
        </w:rPr>
        <w:fldChar w:fldCharType="end"/>
      </w:r>
    </w:p>
    <w:p w14:paraId="3A1BEE8A" w14:textId="496DC92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6.3.7.1.20</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_Toc202371607 \h </w:instrText>
      </w:r>
      <w:r>
        <w:rPr>
          <w:noProof/>
        </w:rPr>
      </w:r>
      <w:r>
        <w:rPr>
          <w:noProof/>
        </w:rPr>
        <w:fldChar w:fldCharType="separate"/>
      </w:r>
      <w:r>
        <w:rPr>
          <w:noProof/>
        </w:rPr>
        <w:t>113</w:t>
      </w:r>
      <w:r>
        <w:rPr>
          <w:noProof/>
        </w:rPr>
        <w:fldChar w:fldCharType="end"/>
      </w:r>
    </w:p>
    <w:p w14:paraId="5C9AF534" w14:textId="0EFB7CA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6.3.7.1.21</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_Toc202371608 \h </w:instrText>
      </w:r>
      <w:r>
        <w:rPr>
          <w:noProof/>
        </w:rPr>
      </w:r>
      <w:r>
        <w:rPr>
          <w:noProof/>
        </w:rPr>
        <w:fldChar w:fldCharType="separate"/>
      </w:r>
      <w:r>
        <w:rPr>
          <w:noProof/>
        </w:rPr>
        <w:t>115</w:t>
      </w:r>
      <w:r>
        <w:rPr>
          <w:noProof/>
        </w:rPr>
        <w:fldChar w:fldCharType="end"/>
      </w:r>
    </w:p>
    <w:p w14:paraId="3FBDBA43" w14:textId="0CADB72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6.3.7.1.22</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_Toc202371609 \h </w:instrText>
      </w:r>
      <w:r>
        <w:rPr>
          <w:noProof/>
        </w:rPr>
      </w:r>
      <w:r>
        <w:rPr>
          <w:noProof/>
        </w:rPr>
        <w:fldChar w:fldCharType="separate"/>
      </w:r>
      <w:r>
        <w:rPr>
          <w:noProof/>
        </w:rPr>
        <w:t>115</w:t>
      </w:r>
      <w:r>
        <w:rPr>
          <w:noProof/>
        </w:rPr>
        <w:fldChar w:fldCharType="end"/>
      </w:r>
    </w:p>
    <w:p w14:paraId="6C9F652B" w14:textId="2CA939F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_Toc202371610 \h </w:instrText>
      </w:r>
      <w:r>
        <w:rPr>
          <w:noProof/>
        </w:rPr>
      </w:r>
      <w:r>
        <w:rPr>
          <w:noProof/>
        </w:rPr>
        <w:fldChar w:fldCharType="separate"/>
      </w:r>
      <w:r>
        <w:rPr>
          <w:noProof/>
        </w:rPr>
        <w:t>116</w:t>
      </w:r>
      <w:r>
        <w:rPr>
          <w:noProof/>
        </w:rPr>
        <w:fldChar w:fldCharType="end"/>
      </w:r>
    </w:p>
    <w:p w14:paraId="39F911BE" w14:textId="2F18F47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6.3.7.1.24</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ko-KR"/>
        </w:rPr>
        <w:t xml:space="preserve">Populate mcdata-info and location-info MIME bodies for adhoc </w:t>
      </w:r>
      <w:r>
        <w:rPr>
          <w:noProof/>
        </w:rPr>
        <w:t xml:space="preserve">group </w:t>
      </w:r>
      <w:r w:rsidRPr="00027F1A">
        <w:rPr>
          <w:noProof/>
          <w:lang w:val="en-US" w:eastAsia="ko-KR"/>
        </w:rPr>
        <w:t>emergency alert</w:t>
      </w:r>
      <w:r>
        <w:rPr>
          <w:noProof/>
        </w:rPr>
        <w:tab/>
      </w:r>
      <w:r>
        <w:rPr>
          <w:noProof/>
        </w:rPr>
        <w:fldChar w:fldCharType="begin" w:fldLock="1"/>
      </w:r>
      <w:r>
        <w:rPr>
          <w:noProof/>
        </w:rPr>
        <w:instrText xml:space="preserve"> PAGEREF _Toc202371611 \h </w:instrText>
      </w:r>
      <w:r>
        <w:rPr>
          <w:noProof/>
        </w:rPr>
      </w:r>
      <w:r>
        <w:rPr>
          <w:noProof/>
        </w:rPr>
        <w:fldChar w:fldCharType="separate"/>
      </w:r>
      <w:r>
        <w:rPr>
          <w:noProof/>
        </w:rPr>
        <w:t>117</w:t>
      </w:r>
      <w:r>
        <w:rPr>
          <w:noProof/>
        </w:rPr>
        <w:fldChar w:fldCharType="end"/>
      </w:r>
    </w:p>
    <w:p w14:paraId="232A67E3" w14:textId="2C0267B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fldLock="1"/>
      </w:r>
      <w:r>
        <w:rPr>
          <w:noProof/>
        </w:rPr>
        <w:instrText xml:space="preserve"> PAGEREF _Toc202371612 \h </w:instrText>
      </w:r>
      <w:r>
        <w:rPr>
          <w:noProof/>
        </w:rPr>
      </w:r>
      <w:r>
        <w:rPr>
          <w:noProof/>
        </w:rPr>
        <w:fldChar w:fldCharType="separate"/>
      </w:r>
      <w:r>
        <w:rPr>
          <w:noProof/>
        </w:rPr>
        <w:t>117</w:t>
      </w:r>
      <w:r>
        <w:rPr>
          <w:noProof/>
        </w:rPr>
        <w:fldChar w:fldCharType="end"/>
      </w:r>
    </w:p>
    <w:p w14:paraId="2CE03C58" w14:textId="435F71B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Authorisations</w:t>
      </w:r>
      <w:r>
        <w:rPr>
          <w:noProof/>
        </w:rPr>
        <w:tab/>
      </w:r>
      <w:r>
        <w:rPr>
          <w:noProof/>
        </w:rPr>
        <w:fldChar w:fldCharType="begin" w:fldLock="1"/>
      </w:r>
      <w:r>
        <w:rPr>
          <w:noProof/>
        </w:rPr>
        <w:instrText xml:space="preserve"> PAGEREF _Toc202371613 \h </w:instrText>
      </w:r>
      <w:r>
        <w:rPr>
          <w:noProof/>
        </w:rPr>
      </w:r>
      <w:r>
        <w:rPr>
          <w:noProof/>
        </w:rPr>
        <w:fldChar w:fldCharType="separate"/>
      </w:r>
      <w:r>
        <w:rPr>
          <w:noProof/>
        </w:rPr>
        <w:t>118</w:t>
      </w:r>
      <w:r>
        <w:rPr>
          <w:noProof/>
        </w:rPr>
        <w:fldChar w:fldCharType="end"/>
      </w:r>
    </w:p>
    <w:p w14:paraId="3177BD62" w14:textId="07FC536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_Toc202371614 \h </w:instrText>
      </w:r>
      <w:r>
        <w:rPr>
          <w:noProof/>
        </w:rPr>
      </w:r>
      <w:r>
        <w:rPr>
          <w:noProof/>
        </w:rPr>
        <w:fldChar w:fldCharType="separate"/>
      </w:r>
      <w:r>
        <w:rPr>
          <w:noProof/>
        </w:rPr>
        <w:t>118</w:t>
      </w:r>
      <w:r>
        <w:rPr>
          <w:noProof/>
        </w:rPr>
        <w:fldChar w:fldCharType="end"/>
      </w:r>
    </w:p>
    <w:p w14:paraId="59A92208" w14:textId="12296FD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_Toc202371615 \h </w:instrText>
      </w:r>
      <w:r>
        <w:rPr>
          <w:noProof/>
        </w:rPr>
      </w:r>
      <w:r>
        <w:rPr>
          <w:noProof/>
        </w:rPr>
        <w:fldChar w:fldCharType="separate"/>
      </w:r>
      <w:r>
        <w:rPr>
          <w:noProof/>
        </w:rPr>
        <w:t>119</w:t>
      </w:r>
      <w:r>
        <w:rPr>
          <w:noProof/>
        </w:rPr>
        <w:fldChar w:fldCharType="end"/>
      </w:r>
    </w:p>
    <w:p w14:paraId="488B670B" w14:textId="1C41ACD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_Toc202371616 \h </w:instrText>
      </w:r>
      <w:r>
        <w:rPr>
          <w:noProof/>
        </w:rPr>
      </w:r>
      <w:r>
        <w:rPr>
          <w:noProof/>
        </w:rPr>
        <w:fldChar w:fldCharType="separate"/>
      </w:r>
      <w:r>
        <w:rPr>
          <w:noProof/>
        </w:rPr>
        <w:t>120</w:t>
      </w:r>
      <w:r>
        <w:rPr>
          <w:noProof/>
        </w:rPr>
        <w:fldChar w:fldCharType="end"/>
      </w:r>
    </w:p>
    <w:p w14:paraId="26FCFE8B" w14:textId="2423889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6.3.7.2.4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_Toc202371617 \h </w:instrText>
      </w:r>
      <w:r>
        <w:rPr>
          <w:noProof/>
        </w:rPr>
      </w:r>
      <w:r>
        <w:rPr>
          <w:noProof/>
        </w:rPr>
        <w:fldChar w:fldCharType="separate"/>
      </w:r>
      <w:r>
        <w:rPr>
          <w:noProof/>
        </w:rPr>
        <w:t>120</w:t>
      </w:r>
      <w:r>
        <w:rPr>
          <w:noProof/>
        </w:rPr>
        <w:fldChar w:fldCharType="end"/>
      </w:r>
    </w:p>
    <w:p w14:paraId="52BDE367" w14:textId="1114484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6.3.7.2.5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_Toc202371618 \h </w:instrText>
      </w:r>
      <w:r>
        <w:rPr>
          <w:noProof/>
        </w:rPr>
      </w:r>
      <w:r>
        <w:rPr>
          <w:noProof/>
        </w:rPr>
        <w:fldChar w:fldCharType="separate"/>
      </w:r>
      <w:r>
        <w:rPr>
          <w:noProof/>
        </w:rPr>
        <w:t>121</w:t>
      </w:r>
      <w:r>
        <w:rPr>
          <w:noProof/>
        </w:rPr>
        <w:fldChar w:fldCharType="end"/>
      </w:r>
    </w:p>
    <w:p w14:paraId="59C9B624" w14:textId="294AED1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6.3.7.2.6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_Toc202371619 \h </w:instrText>
      </w:r>
      <w:r>
        <w:rPr>
          <w:noProof/>
        </w:rPr>
      </w:r>
      <w:r>
        <w:rPr>
          <w:noProof/>
        </w:rPr>
        <w:fldChar w:fldCharType="separate"/>
      </w:r>
      <w:r>
        <w:rPr>
          <w:noProof/>
        </w:rPr>
        <w:t>121</w:t>
      </w:r>
      <w:r>
        <w:rPr>
          <w:noProof/>
        </w:rPr>
        <w:fldChar w:fldCharType="end"/>
      </w:r>
    </w:p>
    <w:p w14:paraId="2A5D671C" w14:textId="2BD1293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_Toc202371620 \h </w:instrText>
      </w:r>
      <w:r>
        <w:rPr>
          <w:noProof/>
        </w:rPr>
      </w:r>
      <w:r>
        <w:rPr>
          <w:noProof/>
        </w:rPr>
        <w:fldChar w:fldCharType="separate"/>
      </w:r>
      <w:r>
        <w:rPr>
          <w:noProof/>
        </w:rPr>
        <w:t>122</w:t>
      </w:r>
      <w:r>
        <w:rPr>
          <w:noProof/>
        </w:rPr>
        <w:fldChar w:fldCharType="end"/>
      </w:r>
    </w:p>
    <w:p w14:paraId="5C496374" w14:textId="1D36889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6.3.7.2.8</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initiating an MCData adhoc group emergency alert</w:t>
      </w:r>
      <w:r>
        <w:rPr>
          <w:noProof/>
        </w:rPr>
        <w:tab/>
      </w:r>
      <w:r>
        <w:rPr>
          <w:noProof/>
        </w:rPr>
        <w:fldChar w:fldCharType="begin" w:fldLock="1"/>
      </w:r>
      <w:r>
        <w:rPr>
          <w:noProof/>
        </w:rPr>
        <w:instrText xml:space="preserve"> PAGEREF _Toc202371621 \h </w:instrText>
      </w:r>
      <w:r>
        <w:rPr>
          <w:noProof/>
        </w:rPr>
      </w:r>
      <w:r>
        <w:rPr>
          <w:noProof/>
        </w:rPr>
        <w:fldChar w:fldCharType="separate"/>
      </w:r>
      <w:r>
        <w:rPr>
          <w:noProof/>
        </w:rPr>
        <w:t>122</w:t>
      </w:r>
      <w:r>
        <w:rPr>
          <w:noProof/>
        </w:rPr>
        <w:fldChar w:fldCharType="end"/>
      </w:r>
    </w:p>
    <w:p w14:paraId="06794185" w14:textId="7882036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6.3.7.2.9</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cancelling an MCData adhoc group emergency alert</w:t>
      </w:r>
      <w:r>
        <w:rPr>
          <w:noProof/>
        </w:rPr>
        <w:tab/>
      </w:r>
      <w:r>
        <w:rPr>
          <w:noProof/>
        </w:rPr>
        <w:fldChar w:fldCharType="begin" w:fldLock="1"/>
      </w:r>
      <w:r>
        <w:rPr>
          <w:noProof/>
        </w:rPr>
        <w:instrText xml:space="preserve"> PAGEREF _Toc202371622 \h </w:instrText>
      </w:r>
      <w:r>
        <w:rPr>
          <w:noProof/>
        </w:rPr>
      </w:r>
      <w:r>
        <w:rPr>
          <w:noProof/>
        </w:rPr>
        <w:fldChar w:fldCharType="separate"/>
      </w:r>
      <w:r>
        <w:rPr>
          <w:noProof/>
        </w:rPr>
        <w:t>123</w:t>
      </w:r>
      <w:r>
        <w:rPr>
          <w:noProof/>
        </w:rPr>
        <w:fldChar w:fldCharType="end"/>
      </w:r>
    </w:p>
    <w:p w14:paraId="74D33FC3" w14:textId="79C6A08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6.3.7.2.10</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fldLock="1"/>
      </w:r>
      <w:r>
        <w:rPr>
          <w:noProof/>
        </w:rPr>
        <w:instrText xml:space="preserve"> PAGEREF _Toc202371623 \h </w:instrText>
      </w:r>
      <w:r>
        <w:rPr>
          <w:noProof/>
        </w:rPr>
      </w:r>
      <w:r>
        <w:rPr>
          <w:noProof/>
        </w:rPr>
        <w:fldChar w:fldCharType="separate"/>
      </w:r>
      <w:r>
        <w:rPr>
          <w:noProof/>
        </w:rPr>
        <w:t>123</w:t>
      </w:r>
      <w:r>
        <w:rPr>
          <w:noProof/>
        </w:rPr>
        <w:fldChar w:fldCharType="end"/>
      </w:r>
    </w:p>
    <w:p w14:paraId="674221BC" w14:textId="6531434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027F1A">
        <w:rPr>
          <w:noProof/>
          <w:lang w:val="en-US"/>
        </w:rPr>
        <w:t>8</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_Toc202371624 \h </w:instrText>
      </w:r>
      <w:r>
        <w:rPr>
          <w:noProof/>
        </w:rPr>
      </w:r>
      <w:r>
        <w:rPr>
          <w:noProof/>
        </w:rPr>
        <w:fldChar w:fldCharType="separate"/>
      </w:r>
      <w:r>
        <w:rPr>
          <w:noProof/>
        </w:rPr>
        <w:t>123</w:t>
      </w:r>
      <w:r>
        <w:rPr>
          <w:noProof/>
        </w:rPr>
        <w:fldChar w:fldCharType="end"/>
      </w:r>
    </w:p>
    <w:p w14:paraId="6F1519E9" w14:textId="08A4A0D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027F1A">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_Toc202371625 \h </w:instrText>
      </w:r>
      <w:r>
        <w:rPr>
          <w:noProof/>
        </w:rPr>
      </w:r>
      <w:r>
        <w:rPr>
          <w:noProof/>
        </w:rPr>
        <w:fldChar w:fldCharType="separate"/>
      </w:r>
      <w:r>
        <w:rPr>
          <w:noProof/>
        </w:rPr>
        <w:t>123</w:t>
      </w:r>
      <w:r>
        <w:rPr>
          <w:noProof/>
        </w:rPr>
        <w:fldChar w:fldCharType="end"/>
      </w:r>
    </w:p>
    <w:p w14:paraId="17900013" w14:textId="35AF0AA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Handling of MIME bodies in a SIP message</w:t>
      </w:r>
      <w:r>
        <w:rPr>
          <w:noProof/>
        </w:rPr>
        <w:tab/>
      </w:r>
      <w:r>
        <w:rPr>
          <w:noProof/>
        </w:rPr>
        <w:fldChar w:fldCharType="begin" w:fldLock="1"/>
      </w:r>
      <w:r>
        <w:rPr>
          <w:noProof/>
        </w:rPr>
        <w:instrText xml:space="preserve"> PAGEREF _Toc202371626 \h </w:instrText>
      </w:r>
      <w:r>
        <w:rPr>
          <w:noProof/>
        </w:rPr>
      </w:r>
      <w:r>
        <w:rPr>
          <w:noProof/>
        </w:rPr>
        <w:fldChar w:fldCharType="separate"/>
      </w:r>
      <w:r>
        <w:rPr>
          <w:noProof/>
        </w:rPr>
        <w:t>124</w:t>
      </w:r>
      <w:r>
        <w:rPr>
          <w:noProof/>
        </w:rPr>
        <w:fldChar w:fldCharType="end"/>
      </w:r>
    </w:p>
    <w:p w14:paraId="0A5F9945" w14:textId="63A27D1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_Toc202371627 \h </w:instrText>
      </w:r>
      <w:r>
        <w:rPr>
          <w:noProof/>
        </w:rPr>
      </w:r>
      <w:r>
        <w:rPr>
          <w:noProof/>
        </w:rPr>
        <w:fldChar w:fldCharType="separate"/>
      </w:r>
      <w:r>
        <w:rPr>
          <w:noProof/>
        </w:rPr>
        <w:t>125</w:t>
      </w:r>
      <w:r>
        <w:rPr>
          <w:noProof/>
        </w:rPr>
        <w:fldChar w:fldCharType="end"/>
      </w:r>
    </w:p>
    <w:p w14:paraId="1087A0AB" w14:textId="672D2D8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_Toc202371628 \h </w:instrText>
      </w:r>
      <w:r>
        <w:rPr>
          <w:noProof/>
        </w:rPr>
      </w:r>
      <w:r>
        <w:rPr>
          <w:noProof/>
        </w:rPr>
        <w:fldChar w:fldCharType="separate"/>
      </w:r>
      <w:r>
        <w:rPr>
          <w:noProof/>
        </w:rPr>
        <w:t>125</w:t>
      </w:r>
      <w:r>
        <w:rPr>
          <w:noProof/>
        </w:rPr>
        <w:fldChar w:fldCharType="end"/>
      </w:r>
    </w:p>
    <w:p w14:paraId="3E2B873A" w14:textId="64173D1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_Toc202371629 \h </w:instrText>
      </w:r>
      <w:r>
        <w:rPr>
          <w:noProof/>
        </w:rPr>
      </w:r>
      <w:r>
        <w:rPr>
          <w:noProof/>
        </w:rPr>
        <w:fldChar w:fldCharType="separate"/>
      </w:r>
      <w:r>
        <w:rPr>
          <w:noProof/>
        </w:rPr>
        <w:t>125</w:t>
      </w:r>
      <w:r>
        <w:rPr>
          <w:noProof/>
        </w:rPr>
        <w:fldChar w:fldCharType="end"/>
      </w:r>
    </w:p>
    <w:p w14:paraId="26EFA45F" w14:textId="335AC48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_Toc202371630 \h </w:instrText>
      </w:r>
      <w:r>
        <w:rPr>
          <w:noProof/>
        </w:rPr>
      </w:r>
      <w:r>
        <w:rPr>
          <w:noProof/>
        </w:rPr>
        <w:fldChar w:fldCharType="separate"/>
      </w:r>
      <w:r>
        <w:rPr>
          <w:noProof/>
        </w:rPr>
        <w:t>125</w:t>
      </w:r>
      <w:r>
        <w:rPr>
          <w:noProof/>
        </w:rPr>
        <w:fldChar w:fldCharType="end"/>
      </w:r>
    </w:p>
    <w:p w14:paraId="5281A45B" w14:textId="0D932A2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_Toc202371631 \h </w:instrText>
      </w:r>
      <w:r>
        <w:rPr>
          <w:noProof/>
        </w:rPr>
      </w:r>
      <w:r>
        <w:rPr>
          <w:noProof/>
        </w:rPr>
        <w:fldChar w:fldCharType="separate"/>
      </w:r>
      <w:r>
        <w:rPr>
          <w:noProof/>
        </w:rPr>
        <w:t>125</w:t>
      </w:r>
      <w:r>
        <w:rPr>
          <w:noProof/>
        </w:rPr>
        <w:fldChar w:fldCharType="end"/>
      </w:r>
    </w:p>
    <w:p w14:paraId="528B1AB6" w14:textId="796208E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_Toc202371632 \h </w:instrText>
      </w:r>
      <w:r>
        <w:rPr>
          <w:noProof/>
        </w:rPr>
      </w:r>
      <w:r>
        <w:rPr>
          <w:noProof/>
        </w:rPr>
        <w:fldChar w:fldCharType="separate"/>
      </w:r>
      <w:r>
        <w:rPr>
          <w:noProof/>
        </w:rPr>
        <w:t>125</w:t>
      </w:r>
      <w:r>
        <w:rPr>
          <w:noProof/>
        </w:rPr>
        <w:fldChar w:fldCharType="end"/>
      </w:r>
    </w:p>
    <w:p w14:paraId="3D8CA849" w14:textId="60F74F6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_Toc202371633 \h </w:instrText>
      </w:r>
      <w:r>
        <w:rPr>
          <w:noProof/>
        </w:rPr>
      </w:r>
      <w:r>
        <w:rPr>
          <w:noProof/>
        </w:rPr>
        <w:fldChar w:fldCharType="separate"/>
      </w:r>
      <w:r>
        <w:rPr>
          <w:noProof/>
        </w:rPr>
        <w:t>126</w:t>
      </w:r>
      <w:r>
        <w:rPr>
          <w:noProof/>
        </w:rPr>
        <w:fldChar w:fldCharType="end"/>
      </w:r>
    </w:p>
    <w:p w14:paraId="5820CF23" w14:textId="0617A87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_Toc202371634 \h </w:instrText>
      </w:r>
      <w:r>
        <w:rPr>
          <w:noProof/>
        </w:rPr>
      </w:r>
      <w:r>
        <w:rPr>
          <w:noProof/>
        </w:rPr>
        <w:fldChar w:fldCharType="separate"/>
      </w:r>
      <w:r>
        <w:rPr>
          <w:noProof/>
        </w:rPr>
        <w:t>126</w:t>
      </w:r>
      <w:r>
        <w:rPr>
          <w:noProof/>
        </w:rPr>
        <w:fldChar w:fldCharType="end"/>
      </w:r>
    </w:p>
    <w:p w14:paraId="7DB74AA7" w14:textId="4948E84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_Toc202371635 \h </w:instrText>
      </w:r>
      <w:r>
        <w:rPr>
          <w:noProof/>
        </w:rPr>
      </w:r>
      <w:r>
        <w:rPr>
          <w:noProof/>
        </w:rPr>
        <w:fldChar w:fldCharType="separate"/>
      </w:r>
      <w:r>
        <w:rPr>
          <w:noProof/>
        </w:rPr>
        <w:t>126</w:t>
      </w:r>
      <w:r>
        <w:rPr>
          <w:noProof/>
        </w:rPr>
        <w:fldChar w:fldCharType="end"/>
      </w:r>
    </w:p>
    <w:p w14:paraId="7BB7D9CE" w14:textId="421A52E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_Toc202371636 \h </w:instrText>
      </w:r>
      <w:r>
        <w:rPr>
          <w:noProof/>
        </w:rPr>
      </w:r>
      <w:r>
        <w:rPr>
          <w:noProof/>
        </w:rPr>
        <w:fldChar w:fldCharType="separate"/>
      </w:r>
      <w:r>
        <w:rPr>
          <w:noProof/>
        </w:rPr>
        <w:t>126</w:t>
      </w:r>
      <w:r>
        <w:rPr>
          <w:noProof/>
        </w:rPr>
        <w:fldChar w:fldCharType="end"/>
      </w:r>
    </w:p>
    <w:p w14:paraId="572BBED4" w14:textId="3B03CC2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_Toc202371637 \h </w:instrText>
      </w:r>
      <w:r>
        <w:rPr>
          <w:noProof/>
        </w:rPr>
      </w:r>
      <w:r>
        <w:rPr>
          <w:noProof/>
        </w:rPr>
        <w:fldChar w:fldCharType="separate"/>
      </w:r>
      <w:r>
        <w:rPr>
          <w:noProof/>
        </w:rPr>
        <w:t>126</w:t>
      </w:r>
      <w:r>
        <w:rPr>
          <w:noProof/>
        </w:rPr>
        <w:fldChar w:fldCharType="end"/>
      </w:r>
    </w:p>
    <w:p w14:paraId="4444A2C2" w14:textId="376374C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_Toc202371638 \h </w:instrText>
      </w:r>
      <w:r>
        <w:rPr>
          <w:noProof/>
        </w:rPr>
      </w:r>
      <w:r>
        <w:rPr>
          <w:noProof/>
        </w:rPr>
        <w:fldChar w:fldCharType="separate"/>
      </w:r>
      <w:r>
        <w:rPr>
          <w:noProof/>
        </w:rPr>
        <w:t>126</w:t>
      </w:r>
      <w:r>
        <w:rPr>
          <w:noProof/>
        </w:rPr>
        <w:fldChar w:fldCharType="end"/>
      </w:r>
    </w:p>
    <w:p w14:paraId="1824BADB" w14:textId="6692D51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_Toc202371639 \h </w:instrText>
      </w:r>
      <w:r>
        <w:rPr>
          <w:noProof/>
        </w:rPr>
      </w:r>
      <w:r>
        <w:rPr>
          <w:noProof/>
        </w:rPr>
        <w:fldChar w:fldCharType="separate"/>
      </w:r>
      <w:r>
        <w:rPr>
          <w:noProof/>
        </w:rPr>
        <w:t>127</w:t>
      </w:r>
      <w:r>
        <w:rPr>
          <w:noProof/>
        </w:rPr>
        <w:fldChar w:fldCharType="end"/>
      </w:r>
    </w:p>
    <w:p w14:paraId="542116E2" w14:textId="5FEBDEB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_Toc202371640 \h </w:instrText>
      </w:r>
      <w:r>
        <w:rPr>
          <w:noProof/>
        </w:rPr>
      </w:r>
      <w:r>
        <w:rPr>
          <w:noProof/>
        </w:rPr>
        <w:fldChar w:fldCharType="separate"/>
      </w:r>
      <w:r>
        <w:rPr>
          <w:noProof/>
        </w:rPr>
        <w:t>127</w:t>
      </w:r>
      <w:r>
        <w:rPr>
          <w:noProof/>
        </w:rPr>
        <w:fldChar w:fldCharType="end"/>
      </w:r>
    </w:p>
    <w:p w14:paraId="1477C634" w14:textId="599717C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_Toc202371641 \h </w:instrText>
      </w:r>
      <w:r>
        <w:rPr>
          <w:noProof/>
        </w:rPr>
      </w:r>
      <w:r>
        <w:rPr>
          <w:noProof/>
        </w:rPr>
        <w:fldChar w:fldCharType="separate"/>
      </w:r>
      <w:r>
        <w:rPr>
          <w:noProof/>
        </w:rPr>
        <w:t>127</w:t>
      </w:r>
      <w:r>
        <w:rPr>
          <w:noProof/>
        </w:rPr>
        <w:fldChar w:fldCharType="end"/>
      </w:r>
    </w:p>
    <w:p w14:paraId="51FB7428" w14:textId="420C211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_Toc202371642 \h </w:instrText>
      </w:r>
      <w:r>
        <w:rPr>
          <w:noProof/>
        </w:rPr>
      </w:r>
      <w:r>
        <w:rPr>
          <w:noProof/>
        </w:rPr>
        <w:fldChar w:fldCharType="separate"/>
      </w:r>
      <w:r>
        <w:rPr>
          <w:noProof/>
        </w:rPr>
        <w:t>127</w:t>
      </w:r>
      <w:r>
        <w:rPr>
          <w:noProof/>
        </w:rPr>
        <w:fldChar w:fldCharType="end"/>
      </w:r>
    </w:p>
    <w:p w14:paraId="36A4165F" w14:textId="71D72C6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_Toc202371643 \h </w:instrText>
      </w:r>
      <w:r>
        <w:rPr>
          <w:noProof/>
        </w:rPr>
      </w:r>
      <w:r>
        <w:rPr>
          <w:noProof/>
        </w:rPr>
        <w:fldChar w:fldCharType="separate"/>
      </w:r>
      <w:r>
        <w:rPr>
          <w:noProof/>
        </w:rPr>
        <w:t>128</w:t>
      </w:r>
      <w:r>
        <w:rPr>
          <w:noProof/>
        </w:rPr>
        <w:fldChar w:fldCharType="end"/>
      </w:r>
    </w:p>
    <w:p w14:paraId="4FFB0D4F" w14:textId="50D5D57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_Toc202371644 \h </w:instrText>
      </w:r>
      <w:r>
        <w:rPr>
          <w:noProof/>
        </w:rPr>
      </w:r>
      <w:r>
        <w:rPr>
          <w:noProof/>
        </w:rPr>
        <w:fldChar w:fldCharType="separate"/>
      </w:r>
      <w:r>
        <w:rPr>
          <w:noProof/>
        </w:rPr>
        <w:t>128</w:t>
      </w:r>
      <w:r>
        <w:rPr>
          <w:noProof/>
        </w:rPr>
        <w:fldChar w:fldCharType="end"/>
      </w:r>
    </w:p>
    <w:p w14:paraId="6D3A5E85" w14:textId="4B6AF51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_Toc202371645 \h </w:instrText>
      </w:r>
      <w:r>
        <w:rPr>
          <w:noProof/>
        </w:rPr>
      </w:r>
      <w:r>
        <w:rPr>
          <w:noProof/>
        </w:rPr>
        <w:fldChar w:fldCharType="separate"/>
      </w:r>
      <w:r>
        <w:rPr>
          <w:noProof/>
        </w:rPr>
        <w:t>128</w:t>
      </w:r>
      <w:r>
        <w:rPr>
          <w:noProof/>
        </w:rPr>
        <w:fldChar w:fldCharType="end"/>
      </w:r>
    </w:p>
    <w:p w14:paraId="734917D0" w14:textId="08B0CE8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_Toc202371646 \h </w:instrText>
      </w:r>
      <w:r>
        <w:rPr>
          <w:noProof/>
        </w:rPr>
      </w:r>
      <w:r>
        <w:rPr>
          <w:noProof/>
        </w:rPr>
        <w:fldChar w:fldCharType="separate"/>
      </w:r>
      <w:r>
        <w:rPr>
          <w:noProof/>
        </w:rPr>
        <w:t>129</w:t>
      </w:r>
      <w:r>
        <w:rPr>
          <w:noProof/>
        </w:rPr>
        <w:fldChar w:fldCharType="end"/>
      </w:r>
    </w:p>
    <w:p w14:paraId="56237E5F" w14:textId="5970D67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_Toc202371647 \h </w:instrText>
      </w:r>
      <w:r>
        <w:rPr>
          <w:noProof/>
        </w:rPr>
      </w:r>
      <w:r>
        <w:rPr>
          <w:noProof/>
        </w:rPr>
        <w:fldChar w:fldCharType="separate"/>
      </w:r>
      <w:r>
        <w:rPr>
          <w:noProof/>
        </w:rPr>
        <w:t>129</w:t>
      </w:r>
      <w:r>
        <w:rPr>
          <w:noProof/>
        </w:rPr>
        <w:fldChar w:fldCharType="end"/>
      </w:r>
    </w:p>
    <w:p w14:paraId="2AB3ED70" w14:textId="71B2247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_Toc202371648 \h </w:instrText>
      </w:r>
      <w:r>
        <w:rPr>
          <w:noProof/>
        </w:rPr>
      </w:r>
      <w:r>
        <w:rPr>
          <w:noProof/>
        </w:rPr>
        <w:fldChar w:fldCharType="separate"/>
      </w:r>
      <w:r>
        <w:rPr>
          <w:noProof/>
        </w:rPr>
        <w:t>130</w:t>
      </w:r>
      <w:r>
        <w:rPr>
          <w:noProof/>
        </w:rPr>
        <w:fldChar w:fldCharType="end"/>
      </w:r>
    </w:p>
    <w:p w14:paraId="53A89CE1" w14:textId="7606026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_Toc202371649 \h </w:instrText>
      </w:r>
      <w:r>
        <w:rPr>
          <w:noProof/>
        </w:rPr>
      </w:r>
      <w:r>
        <w:rPr>
          <w:noProof/>
        </w:rPr>
        <w:fldChar w:fldCharType="separate"/>
      </w:r>
      <w:r>
        <w:rPr>
          <w:noProof/>
        </w:rPr>
        <w:t>131</w:t>
      </w:r>
      <w:r>
        <w:rPr>
          <w:noProof/>
        </w:rPr>
        <w:fldChar w:fldCharType="end"/>
      </w:r>
    </w:p>
    <w:p w14:paraId="0697509D" w14:textId="17F85B7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_Toc202371650 \h </w:instrText>
      </w:r>
      <w:r>
        <w:rPr>
          <w:noProof/>
        </w:rPr>
      </w:r>
      <w:r>
        <w:rPr>
          <w:noProof/>
        </w:rPr>
        <w:fldChar w:fldCharType="separate"/>
      </w:r>
      <w:r>
        <w:rPr>
          <w:noProof/>
        </w:rPr>
        <w:t>131</w:t>
      </w:r>
      <w:r>
        <w:rPr>
          <w:noProof/>
        </w:rPr>
        <w:fldChar w:fldCharType="end"/>
      </w:r>
    </w:p>
    <w:p w14:paraId="75FC4796" w14:textId="2C3D83A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_Toc202371651 \h </w:instrText>
      </w:r>
      <w:r>
        <w:rPr>
          <w:noProof/>
        </w:rPr>
      </w:r>
      <w:r>
        <w:rPr>
          <w:noProof/>
        </w:rPr>
        <w:fldChar w:fldCharType="separate"/>
      </w:r>
      <w:r>
        <w:rPr>
          <w:noProof/>
        </w:rPr>
        <w:t>131</w:t>
      </w:r>
      <w:r>
        <w:rPr>
          <w:noProof/>
        </w:rPr>
        <w:fldChar w:fldCharType="end"/>
      </w:r>
    </w:p>
    <w:p w14:paraId="6A533A4E" w14:textId="0A430B0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_Toc202371652 \h </w:instrText>
      </w:r>
      <w:r>
        <w:rPr>
          <w:noProof/>
        </w:rPr>
      </w:r>
      <w:r>
        <w:rPr>
          <w:noProof/>
        </w:rPr>
        <w:fldChar w:fldCharType="separate"/>
      </w:r>
      <w:r>
        <w:rPr>
          <w:noProof/>
        </w:rPr>
        <w:t>131</w:t>
      </w:r>
      <w:r>
        <w:rPr>
          <w:noProof/>
        </w:rPr>
        <w:fldChar w:fldCharType="end"/>
      </w:r>
    </w:p>
    <w:p w14:paraId="15F0A312" w14:textId="1D2E06F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_Toc202371653 \h </w:instrText>
      </w:r>
      <w:r>
        <w:rPr>
          <w:noProof/>
        </w:rPr>
      </w:r>
      <w:r>
        <w:rPr>
          <w:noProof/>
        </w:rPr>
        <w:fldChar w:fldCharType="separate"/>
      </w:r>
      <w:r>
        <w:rPr>
          <w:noProof/>
        </w:rPr>
        <w:t>132</w:t>
      </w:r>
      <w:r>
        <w:rPr>
          <w:noProof/>
        </w:rPr>
        <w:fldChar w:fldCharType="end"/>
      </w:r>
    </w:p>
    <w:p w14:paraId="4BACB01F" w14:textId="1018C5A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_Toc202371654 \h </w:instrText>
      </w:r>
      <w:r>
        <w:rPr>
          <w:noProof/>
        </w:rPr>
      </w:r>
      <w:r>
        <w:rPr>
          <w:noProof/>
        </w:rPr>
        <w:fldChar w:fldCharType="separate"/>
      </w:r>
      <w:r>
        <w:rPr>
          <w:noProof/>
        </w:rPr>
        <w:t>132</w:t>
      </w:r>
      <w:r>
        <w:rPr>
          <w:noProof/>
        </w:rPr>
        <w:fldChar w:fldCharType="end"/>
      </w:r>
    </w:p>
    <w:p w14:paraId="3AED7326" w14:textId="1AB53E9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6.5.3.4.2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_Toc202371655 \h </w:instrText>
      </w:r>
      <w:r>
        <w:rPr>
          <w:noProof/>
        </w:rPr>
      </w:r>
      <w:r>
        <w:rPr>
          <w:noProof/>
        </w:rPr>
        <w:fldChar w:fldCharType="separate"/>
      </w:r>
      <w:r>
        <w:rPr>
          <w:noProof/>
        </w:rPr>
        <w:t>132</w:t>
      </w:r>
      <w:r>
        <w:rPr>
          <w:noProof/>
        </w:rPr>
        <w:fldChar w:fldCharType="end"/>
      </w:r>
    </w:p>
    <w:p w14:paraId="42674322" w14:textId="00D77819"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_Toc202371656 \h </w:instrText>
      </w:r>
      <w:r>
        <w:rPr>
          <w:noProof/>
        </w:rPr>
      </w:r>
      <w:r>
        <w:rPr>
          <w:noProof/>
        </w:rPr>
        <w:fldChar w:fldCharType="separate"/>
      </w:r>
      <w:r>
        <w:rPr>
          <w:noProof/>
        </w:rPr>
        <w:t>132</w:t>
      </w:r>
      <w:r>
        <w:rPr>
          <w:noProof/>
        </w:rPr>
        <w:fldChar w:fldCharType="end"/>
      </w:r>
    </w:p>
    <w:p w14:paraId="0E875063" w14:textId="06A093D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_Toc202371657 \h </w:instrText>
      </w:r>
      <w:r>
        <w:rPr>
          <w:noProof/>
        </w:rPr>
      </w:r>
      <w:r>
        <w:rPr>
          <w:noProof/>
        </w:rPr>
        <w:fldChar w:fldCharType="separate"/>
      </w:r>
      <w:r>
        <w:rPr>
          <w:noProof/>
        </w:rPr>
        <w:t>132</w:t>
      </w:r>
      <w:r>
        <w:rPr>
          <w:noProof/>
        </w:rPr>
        <w:fldChar w:fldCharType="end"/>
      </w:r>
    </w:p>
    <w:p w14:paraId="7823A20E" w14:textId="45649CA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_Toc202371658 \h </w:instrText>
      </w:r>
      <w:r>
        <w:rPr>
          <w:noProof/>
        </w:rPr>
      </w:r>
      <w:r>
        <w:rPr>
          <w:noProof/>
        </w:rPr>
        <w:fldChar w:fldCharType="separate"/>
      </w:r>
      <w:r>
        <w:rPr>
          <w:noProof/>
        </w:rPr>
        <w:t>133</w:t>
      </w:r>
      <w:r>
        <w:rPr>
          <w:noProof/>
        </w:rPr>
        <w:fldChar w:fldCharType="end"/>
      </w:r>
    </w:p>
    <w:p w14:paraId="0A0CE6DB" w14:textId="0658028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_Toc202371659 \h </w:instrText>
      </w:r>
      <w:r>
        <w:rPr>
          <w:noProof/>
        </w:rPr>
      </w:r>
      <w:r>
        <w:rPr>
          <w:noProof/>
        </w:rPr>
        <w:fldChar w:fldCharType="separate"/>
      </w:r>
      <w:r>
        <w:rPr>
          <w:noProof/>
        </w:rPr>
        <w:t>134</w:t>
      </w:r>
      <w:r>
        <w:rPr>
          <w:noProof/>
        </w:rPr>
        <w:fldChar w:fldCharType="end"/>
      </w:r>
    </w:p>
    <w:p w14:paraId="2C010519" w14:textId="0817C1B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_Toc202371660 \h </w:instrText>
      </w:r>
      <w:r>
        <w:rPr>
          <w:noProof/>
        </w:rPr>
      </w:r>
      <w:r>
        <w:rPr>
          <w:noProof/>
        </w:rPr>
        <w:fldChar w:fldCharType="separate"/>
      </w:r>
      <w:r>
        <w:rPr>
          <w:noProof/>
        </w:rPr>
        <w:t>134</w:t>
      </w:r>
      <w:r>
        <w:rPr>
          <w:noProof/>
        </w:rPr>
        <w:fldChar w:fldCharType="end"/>
      </w:r>
    </w:p>
    <w:p w14:paraId="3E2D69FF" w14:textId="2DBD66A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The MCData client</w:t>
      </w:r>
      <w:r>
        <w:rPr>
          <w:noProof/>
        </w:rPr>
        <w:tab/>
      </w:r>
      <w:r>
        <w:rPr>
          <w:noProof/>
        </w:rPr>
        <w:fldChar w:fldCharType="begin" w:fldLock="1"/>
      </w:r>
      <w:r>
        <w:rPr>
          <w:noProof/>
        </w:rPr>
        <w:instrText xml:space="preserve"> PAGEREF _Toc202371661 \h </w:instrText>
      </w:r>
      <w:r>
        <w:rPr>
          <w:noProof/>
        </w:rPr>
      </w:r>
      <w:r>
        <w:rPr>
          <w:noProof/>
        </w:rPr>
        <w:fldChar w:fldCharType="separate"/>
      </w:r>
      <w:r>
        <w:rPr>
          <w:noProof/>
        </w:rPr>
        <w:t>134</w:t>
      </w:r>
      <w:r>
        <w:rPr>
          <w:noProof/>
        </w:rPr>
        <w:fldChar w:fldCharType="end"/>
      </w:r>
    </w:p>
    <w:p w14:paraId="6F483446" w14:textId="371DCB5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_Toc202371662 \h </w:instrText>
      </w:r>
      <w:r>
        <w:rPr>
          <w:noProof/>
        </w:rPr>
      </w:r>
      <w:r>
        <w:rPr>
          <w:noProof/>
        </w:rPr>
        <w:fldChar w:fldCharType="separate"/>
      </w:r>
      <w:r>
        <w:rPr>
          <w:noProof/>
        </w:rPr>
        <w:t>134</w:t>
      </w:r>
      <w:r>
        <w:rPr>
          <w:noProof/>
        </w:rPr>
        <w:fldChar w:fldCharType="end"/>
      </w:r>
    </w:p>
    <w:p w14:paraId="400A5D10" w14:textId="3BDCBF7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_Toc202371663 \h </w:instrText>
      </w:r>
      <w:r>
        <w:rPr>
          <w:noProof/>
        </w:rPr>
      </w:r>
      <w:r>
        <w:rPr>
          <w:noProof/>
        </w:rPr>
        <w:fldChar w:fldCharType="separate"/>
      </w:r>
      <w:r>
        <w:rPr>
          <w:noProof/>
        </w:rPr>
        <w:t>134</w:t>
      </w:r>
      <w:r>
        <w:rPr>
          <w:noProof/>
        </w:rPr>
        <w:fldChar w:fldCharType="end"/>
      </w:r>
    </w:p>
    <w:p w14:paraId="68A0FD8F" w14:textId="3B3DE74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_Toc202371664 \h </w:instrText>
      </w:r>
      <w:r>
        <w:rPr>
          <w:noProof/>
        </w:rPr>
      </w:r>
      <w:r>
        <w:rPr>
          <w:noProof/>
        </w:rPr>
        <w:fldChar w:fldCharType="separate"/>
      </w:r>
      <w:r>
        <w:rPr>
          <w:noProof/>
        </w:rPr>
        <w:t>135</w:t>
      </w:r>
      <w:r>
        <w:rPr>
          <w:noProof/>
        </w:rPr>
        <w:fldChar w:fldCharType="end"/>
      </w:r>
    </w:p>
    <w:p w14:paraId="032C537C" w14:textId="470E2B5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_Toc202371665 \h </w:instrText>
      </w:r>
      <w:r>
        <w:rPr>
          <w:noProof/>
        </w:rPr>
      </w:r>
      <w:r>
        <w:rPr>
          <w:noProof/>
        </w:rPr>
        <w:fldChar w:fldCharType="separate"/>
      </w:r>
      <w:r>
        <w:rPr>
          <w:noProof/>
        </w:rPr>
        <w:t>135</w:t>
      </w:r>
      <w:r>
        <w:rPr>
          <w:noProof/>
        </w:rPr>
        <w:fldChar w:fldCharType="end"/>
      </w:r>
    </w:p>
    <w:p w14:paraId="568B6B2D" w14:textId="367C8F2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Retrieve the stored file procedure</w:t>
      </w:r>
      <w:r>
        <w:rPr>
          <w:noProof/>
        </w:rPr>
        <w:tab/>
      </w:r>
      <w:r>
        <w:rPr>
          <w:noProof/>
        </w:rPr>
        <w:fldChar w:fldCharType="begin" w:fldLock="1"/>
      </w:r>
      <w:r>
        <w:rPr>
          <w:noProof/>
        </w:rPr>
        <w:instrText xml:space="preserve"> PAGEREF _Toc202371666 \h </w:instrText>
      </w:r>
      <w:r>
        <w:rPr>
          <w:noProof/>
        </w:rPr>
      </w:r>
      <w:r>
        <w:rPr>
          <w:noProof/>
        </w:rPr>
        <w:fldChar w:fldCharType="separate"/>
      </w:r>
      <w:r>
        <w:rPr>
          <w:noProof/>
        </w:rPr>
        <w:t>135</w:t>
      </w:r>
      <w:r>
        <w:rPr>
          <w:noProof/>
        </w:rPr>
        <w:fldChar w:fldCharType="end"/>
      </w:r>
    </w:p>
    <w:p w14:paraId="3D9B80DB" w14:textId="1760EF9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 client procedures</w:t>
      </w:r>
      <w:r>
        <w:rPr>
          <w:noProof/>
        </w:rPr>
        <w:tab/>
      </w:r>
      <w:r>
        <w:rPr>
          <w:noProof/>
        </w:rPr>
        <w:fldChar w:fldCharType="begin" w:fldLock="1"/>
      </w:r>
      <w:r>
        <w:rPr>
          <w:noProof/>
        </w:rPr>
        <w:instrText xml:space="preserve"> PAGEREF _Toc202371667 \h </w:instrText>
      </w:r>
      <w:r>
        <w:rPr>
          <w:noProof/>
        </w:rPr>
      </w:r>
      <w:r>
        <w:rPr>
          <w:noProof/>
        </w:rPr>
        <w:fldChar w:fldCharType="separate"/>
      </w:r>
      <w:r>
        <w:rPr>
          <w:noProof/>
        </w:rPr>
        <w:t>135</w:t>
      </w:r>
      <w:r>
        <w:rPr>
          <w:noProof/>
        </w:rPr>
        <w:fldChar w:fldCharType="end"/>
      </w:r>
    </w:p>
    <w:p w14:paraId="11AB246F" w14:textId="751C95E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 server procedures</w:t>
      </w:r>
      <w:r>
        <w:rPr>
          <w:noProof/>
        </w:rPr>
        <w:tab/>
      </w:r>
      <w:r>
        <w:rPr>
          <w:noProof/>
        </w:rPr>
        <w:fldChar w:fldCharType="begin" w:fldLock="1"/>
      </w:r>
      <w:r>
        <w:rPr>
          <w:noProof/>
        </w:rPr>
        <w:instrText xml:space="preserve"> PAGEREF _Toc202371668 \h </w:instrText>
      </w:r>
      <w:r>
        <w:rPr>
          <w:noProof/>
        </w:rPr>
      </w:r>
      <w:r>
        <w:rPr>
          <w:noProof/>
        </w:rPr>
        <w:fldChar w:fldCharType="separate"/>
      </w:r>
      <w:r>
        <w:rPr>
          <w:noProof/>
        </w:rPr>
        <w:t>135</w:t>
      </w:r>
      <w:r>
        <w:rPr>
          <w:noProof/>
        </w:rPr>
        <w:fldChar w:fldCharType="end"/>
      </w:r>
    </w:p>
    <w:p w14:paraId="6DA165C0" w14:textId="42FBB24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Verify the stored file availability procedure</w:t>
      </w:r>
      <w:r>
        <w:rPr>
          <w:noProof/>
        </w:rPr>
        <w:tab/>
      </w:r>
      <w:r>
        <w:rPr>
          <w:noProof/>
        </w:rPr>
        <w:fldChar w:fldCharType="begin" w:fldLock="1"/>
      </w:r>
      <w:r>
        <w:rPr>
          <w:noProof/>
        </w:rPr>
        <w:instrText xml:space="preserve"> PAGEREF _Toc202371669 \h </w:instrText>
      </w:r>
      <w:r>
        <w:rPr>
          <w:noProof/>
        </w:rPr>
      </w:r>
      <w:r>
        <w:rPr>
          <w:noProof/>
        </w:rPr>
        <w:fldChar w:fldCharType="separate"/>
      </w:r>
      <w:r>
        <w:rPr>
          <w:noProof/>
        </w:rPr>
        <w:t>136</w:t>
      </w:r>
      <w:r>
        <w:rPr>
          <w:noProof/>
        </w:rPr>
        <w:fldChar w:fldCharType="end"/>
      </w:r>
    </w:p>
    <w:p w14:paraId="63C97620" w14:textId="4CA9BFC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 client procedures</w:t>
      </w:r>
      <w:r>
        <w:rPr>
          <w:noProof/>
        </w:rPr>
        <w:tab/>
      </w:r>
      <w:r>
        <w:rPr>
          <w:noProof/>
        </w:rPr>
        <w:fldChar w:fldCharType="begin" w:fldLock="1"/>
      </w:r>
      <w:r>
        <w:rPr>
          <w:noProof/>
        </w:rPr>
        <w:instrText xml:space="preserve"> PAGEREF _Toc202371670 \h </w:instrText>
      </w:r>
      <w:r>
        <w:rPr>
          <w:noProof/>
        </w:rPr>
      </w:r>
      <w:r>
        <w:rPr>
          <w:noProof/>
        </w:rPr>
        <w:fldChar w:fldCharType="separate"/>
      </w:r>
      <w:r>
        <w:rPr>
          <w:noProof/>
        </w:rPr>
        <w:t>136</w:t>
      </w:r>
      <w:r>
        <w:rPr>
          <w:noProof/>
        </w:rPr>
        <w:fldChar w:fldCharType="end"/>
      </w:r>
    </w:p>
    <w:p w14:paraId="42C5A1BC" w14:textId="0EA6286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 server procedures</w:t>
      </w:r>
      <w:r>
        <w:rPr>
          <w:noProof/>
        </w:rPr>
        <w:tab/>
      </w:r>
      <w:r>
        <w:rPr>
          <w:noProof/>
        </w:rPr>
        <w:fldChar w:fldCharType="begin" w:fldLock="1"/>
      </w:r>
      <w:r>
        <w:rPr>
          <w:noProof/>
        </w:rPr>
        <w:instrText xml:space="preserve"> PAGEREF _Toc202371671 \h </w:instrText>
      </w:r>
      <w:r>
        <w:rPr>
          <w:noProof/>
        </w:rPr>
      </w:r>
      <w:r>
        <w:rPr>
          <w:noProof/>
        </w:rPr>
        <w:fldChar w:fldCharType="separate"/>
      </w:r>
      <w:r>
        <w:rPr>
          <w:noProof/>
        </w:rPr>
        <w:t>136</w:t>
      </w:r>
      <w:r>
        <w:rPr>
          <w:noProof/>
        </w:rPr>
        <w:fldChar w:fldCharType="end"/>
      </w:r>
    </w:p>
    <w:p w14:paraId="32DA89A8" w14:textId="31E88E5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Procedures at the MCData gateway</w:t>
      </w:r>
      <w:r>
        <w:rPr>
          <w:noProof/>
        </w:rPr>
        <w:tab/>
      </w:r>
      <w:r>
        <w:rPr>
          <w:noProof/>
        </w:rPr>
        <w:fldChar w:fldCharType="begin" w:fldLock="1"/>
      </w:r>
      <w:r>
        <w:rPr>
          <w:noProof/>
        </w:rPr>
        <w:instrText xml:space="preserve"> PAGEREF _Toc202371672 \h </w:instrText>
      </w:r>
      <w:r>
        <w:rPr>
          <w:noProof/>
        </w:rPr>
      </w:r>
      <w:r>
        <w:rPr>
          <w:noProof/>
        </w:rPr>
        <w:fldChar w:fldCharType="separate"/>
      </w:r>
      <w:r>
        <w:rPr>
          <w:noProof/>
        </w:rPr>
        <w:t>136</w:t>
      </w:r>
      <w:r>
        <w:rPr>
          <w:noProof/>
        </w:rPr>
        <w:fldChar w:fldCharType="end"/>
      </w:r>
    </w:p>
    <w:p w14:paraId="04DFBC24" w14:textId="6CD6714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General</w:t>
      </w:r>
      <w:r>
        <w:rPr>
          <w:noProof/>
        </w:rPr>
        <w:tab/>
      </w:r>
      <w:r>
        <w:rPr>
          <w:noProof/>
        </w:rPr>
        <w:fldChar w:fldCharType="begin" w:fldLock="1"/>
      </w:r>
      <w:r>
        <w:rPr>
          <w:noProof/>
        </w:rPr>
        <w:instrText xml:space="preserve"> PAGEREF _Toc202371673 \h </w:instrText>
      </w:r>
      <w:r>
        <w:rPr>
          <w:noProof/>
        </w:rPr>
      </w:r>
      <w:r>
        <w:rPr>
          <w:noProof/>
        </w:rPr>
        <w:fldChar w:fldCharType="separate"/>
      </w:r>
      <w:r>
        <w:rPr>
          <w:noProof/>
        </w:rPr>
        <w:t>136</w:t>
      </w:r>
      <w:r>
        <w:rPr>
          <w:noProof/>
        </w:rPr>
        <w:fldChar w:fldCharType="end"/>
      </w:r>
    </w:p>
    <w:p w14:paraId="164156D8" w14:textId="1D94D9B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MCData gateway server acting as an exit point from an MCData system</w:t>
      </w:r>
      <w:r>
        <w:rPr>
          <w:noProof/>
        </w:rPr>
        <w:tab/>
      </w:r>
      <w:r>
        <w:rPr>
          <w:noProof/>
        </w:rPr>
        <w:fldChar w:fldCharType="begin" w:fldLock="1"/>
      </w:r>
      <w:r>
        <w:rPr>
          <w:noProof/>
        </w:rPr>
        <w:instrText xml:space="preserve"> PAGEREF _Toc202371674 \h </w:instrText>
      </w:r>
      <w:r>
        <w:rPr>
          <w:noProof/>
        </w:rPr>
      </w:r>
      <w:r>
        <w:rPr>
          <w:noProof/>
        </w:rPr>
        <w:fldChar w:fldCharType="separate"/>
      </w:r>
      <w:r>
        <w:rPr>
          <w:noProof/>
        </w:rPr>
        <w:t>137</w:t>
      </w:r>
      <w:r>
        <w:rPr>
          <w:noProof/>
        </w:rPr>
        <w:fldChar w:fldCharType="end"/>
      </w:r>
    </w:p>
    <w:p w14:paraId="63AD64EC" w14:textId="33366DE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MCData gateway server acting as an entry point in an MCData system</w:t>
      </w:r>
      <w:r>
        <w:rPr>
          <w:noProof/>
        </w:rPr>
        <w:tab/>
      </w:r>
      <w:r>
        <w:rPr>
          <w:noProof/>
        </w:rPr>
        <w:fldChar w:fldCharType="begin" w:fldLock="1"/>
      </w:r>
      <w:r>
        <w:rPr>
          <w:noProof/>
        </w:rPr>
        <w:instrText xml:space="preserve"> PAGEREF _Toc202371675 \h </w:instrText>
      </w:r>
      <w:r>
        <w:rPr>
          <w:noProof/>
        </w:rPr>
      </w:r>
      <w:r>
        <w:rPr>
          <w:noProof/>
        </w:rPr>
        <w:fldChar w:fldCharType="separate"/>
      </w:r>
      <w:r>
        <w:rPr>
          <w:noProof/>
        </w:rPr>
        <w:t>137</w:t>
      </w:r>
      <w:r>
        <w:rPr>
          <w:noProof/>
        </w:rPr>
        <w:fldChar w:fldCharType="end"/>
      </w:r>
    </w:p>
    <w:p w14:paraId="0E05A461" w14:textId="52AE4C9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Local policies enforcement</w:t>
      </w:r>
      <w:r>
        <w:rPr>
          <w:noProof/>
        </w:rPr>
        <w:tab/>
      </w:r>
      <w:r>
        <w:rPr>
          <w:noProof/>
        </w:rPr>
        <w:fldChar w:fldCharType="begin" w:fldLock="1"/>
      </w:r>
      <w:r>
        <w:rPr>
          <w:noProof/>
        </w:rPr>
        <w:instrText xml:space="preserve"> PAGEREF _Toc202371676 \h </w:instrText>
      </w:r>
      <w:r>
        <w:rPr>
          <w:noProof/>
        </w:rPr>
      </w:r>
      <w:r>
        <w:rPr>
          <w:noProof/>
        </w:rPr>
        <w:fldChar w:fldCharType="separate"/>
      </w:r>
      <w:r>
        <w:rPr>
          <w:noProof/>
        </w:rPr>
        <w:t>137</w:t>
      </w:r>
      <w:r>
        <w:rPr>
          <w:noProof/>
        </w:rPr>
        <w:fldChar w:fldCharType="end"/>
      </w:r>
    </w:p>
    <w:p w14:paraId="097FCD45" w14:textId="408FF638"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_Toc202371677 \h </w:instrText>
      </w:r>
      <w:r>
        <w:rPr>
          <w:noProof/>
        </w:rPr>
      </w:r>
      <w:r>
        <w:rPr>
          <w:noProof/>
        </w:rPr>
        <w:fldChar w:fldCharType="separate"/>
      </w:r>
      <w:r>
        <w:rPr>
          <w:noProof/>
        </w:rPr>
        <w:t>138</w:t>
      </w:r>
      <w:r>
        <w:rPr>
          <w:noProof/>
        </w:rPr>
        <w:fldChar w:fldCharType="end"/>
      </w:r>
    </w:p>
    <w:p w14:paraId="06F2941B" w14:textId="44F3F6F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_Toc202371678 \h </w:instrText>
      </w:r>
      <w:r>
        <w:rPr>
          <w:noProof/>
        </w:rPr>
      </w:r>
      <w:r>
        <w:rPr>
          <w:noProof/>
        </w:rPr>
        <w:fldChar w:fldCharType="separate"/>
      </w:r>
      <w:r>
        <w:rPr>
          <w:noProof/>
        </w:rPr>
        <w:t>138</w:t>
      </w:r>
      <w:r>
        <w:rPr>
          <w:noProof/>
        </w:rPr>
        <w:fldChar w:fldCharType="end"/>
      </w:r>
    </w:p>
    <w:p w14:paraId="23288097" w14:textId="6F875E1A"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_Toc202371679 \h </w:instrText>
      </w:r>
      <w:r>
        <w:rPr>
          <w:noProof/>
        </w:rPr>
      </w:r>
      <w:r>
        <w:rPr>
          <w:noProof/>
        </w:rPr>
        <w:fldChar w:fldCharType="separate"/>
      </w:r>
      <w:r>
        <w:rPr>
          <w:noProof/>
        </w:rPr>
        <w:t>138</w:t>
      </w:r>
      <w:r>
        <w:rPr>
          <w:noProof/>
        </w:rPr>
        <w:fldChar w:fldCharType="end"/>
      </w:r>
    </w:p>
    <w:p w14:paraId="63D9DDD8" w14:textId="2F60A27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_Toc202371680 \h </w:instrText>
      </w:r>
      <w:r>
        <w:rPr>
          <w:noProof/>
        </w:rPr>
      </w:r>
      <w:r>
        <w:rPr>
          <w:noProof/>
        </w:rPr>
        <w:fldChar w:fldCharType="separate"/>
      </w:r>
      <w:r>
        <w:rPr>
          <w:noProof/>
        </w:rPr>
        <w:t>138</w:t>
      </w:r>
      <w:r>
        <w:rPr>
          <w:noProof/>
        </w:rPr>
        <w:fldChar w:fldCharType="end"/>
      </w:r>
    </w:p>
    <w:p w14:paraId="3820A221" w14:textId="4B9794C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_Toc202371681 \h </w:instrText>
      </w:r>
      <w:r>
        <w:rPr>
          <w:noProof/>
        </w:rPr>
      </w:r>
      <w:r>
        <w:rPr>
          <w:noProof/>
        </w:rPr>
        <w:fldChar w:fldCharType="separate"/>
      </w:r>
      <w:r>
        <w:rPr>
          <w:noProof/>
        </w:rPr>
        <w:t>140</w:t>
      </w:r>
      <w:r>
        <w:rPr>
          <w:noProof/>
        </w:rPr>
        <w:fldChar w:fldCharType="end"/>
      </w:r>
    </w:p>
    <w:p w14:paraId="56F88CBA" w14:textId="532706B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_Toc202371682 \h </w:instrText>
      </w:r>
      <w:r>
        <w:rPr>
          <w:noProof/>
        </w:rPr>
      </w:r>
      <w:r>
        <w:rPr>
          <w:noProof/>
        </w:rPr>
        <w:fldChar w:fldCharType="separate"/>
      </w:r>
      <w:r>
        <w:rPr>
          <w:noProof/>
        </w:rPr>
        <w:t>140</w:t>
      </w:r>
      <w:r>
        <w:rPr>
          <w:noProof/>
        </w:rPr>
        <w:fldChar w:fldCharType="end"/>
      </w:r>
    </w:p>
    <w:p w14:paraId="183B9304" w14:textId="0311700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_Toc202371683 \h </w:instrText>
      </w:r>
      <w:r>
        <w:rPr>
          <w:noProof/>
        </w:rPr>
      </w:r>
      <w:r>
        <w:rPr>
          <w:noProof/>
        </w:rPr>
        <w:fldChar w:fldCharType="separate"/>
      </w:r>
      <w:r>
        <w:rPr>
          <w:noProof/>
        </w:rPr>
        <w:t>141</w:t>
      </w:r>
      <w:r>
        <w:rPr>
          <w:noProof/>
        </w:rPr>
        <w:fldChar w:fldCharType="end"/>
      </w:r>
    </w:p>
    <w:p w14:paraId="4083B2F5" w14:textId="54E20DD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_Toc202371684 \h </w:instrText>
      </w:r>
      <w:r>
        <w:rPr>
          <w:noProof/>
        </w:rPr>
      </w:r>
      <w:r>
        <w:rPr>
          <w:noProof/>
        </w:rPr>
        <w:fldChar w:fldCharType="separate"/>
      </w:r>
      <w:r>
        <w:rPr>
          <w:noProof/>
        </w:rPr>
        <w:t>142</w:t>
      </w:r>
      <w:r>
        <w:rPr>
          <w:noProof/>
        </w:rPr>
        <w:fldChar w:fldCharType="end"/>
      </w:r>
    </w:p>
    <w:p w14:paraId="177524D1" w14:textId="1588497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_Toc202371685 \h </w:instrText>
      </w:r>
      <w:r>
        <w:rPr>
          <w:noProof/>
        </w:rPr>
      </w:r>
      <w:r>
        <w:rPr>
          <w:noProof/>
        </w:rPr>
        <w:fldChar w:fldCharType="separate"/>
      </w:r>
      <w:r>
        <w:rPr>
          <w:noProof/>
        </w:rPr>
        <w:t>142</w:t>
      </w:r>
      <w:r>
        <w:rPr>
          <w:noProof/>
        </w:rPr>
        <w:fldChar w:fldCharType="end"/>
      </w:r>
    </w:p>
    <w:p w14:paraId="0412282B" w14:textId="4096783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_Toc202371686 \h </w:instrText>
      </w:r>
      <w:r>
        <w:rPr>
          <w:noProof/>
        </w:rPr>
      </w:r>
      <w:r>
        <w:rPr>
          <w:noProof/>
        </w:rPr>
        <w:fldChar w:fldCharType="separate"/>
      </w:r>
      <w:r>
        <w:rPr>
          <w:noProof/>
        </w:rPr>
        <w:t>143</w:t>
      </w:r>
      <w:r>
        <w:rPr>
          <w:noProof/>
        </w:rPr>
        <w:fldChar w:fldCharType="end"/>
      </w:r>
    </w:p>
    <w:p w14:paraId="479B9C9D" w14:textId="707DB95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_Toc202371687 \h </w:instrText>
      </w:r>
      <w:r>
        <w:rPr>
          <w:noProof/>
        </w:rPr>
      </w:r>
      <w:r>
        <w:rPr>
          <w:noProof/>
        </w:rPr>
        <w:fldChar w:fldCharType="separate"/>
      </w:r>
      <w:r>
        <w:rPr>
          <w:noProof/>
        </w:rPr>
        <w:t>144</w:t>
      </w:r>
      <w:r>
        <w:rPr>
          <w:noProof/>
        </w:rPr>
        <w:fldChar w:fldCharType="end"/>
      </w:r>
    </w:p>
    <w:p w14:paraId="37D40635" w14:textId="16D5D3F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_Toc202371688 \h </w:instrText>
      </w:r>
      <w:r>
        <w:rPr>
          <w:noProof/>
        </w:rPr>
      </w:r>
      <w:r>
        <w:rPr>
          <w:noProof/>
        </w:rPr>
        <w:fldChar w:fldCharType="separate"/>
      </w:r>
      <w:r>
        <w:rPr>
          <w:noProof/>
        </w:rPr>
        <w:t>144</w:t>
      </w:r>
      <w:r>
        <w:rPr>
          <w:noProof/>
        </w:rPr>
        <w:fldChar w:fldCharType="end"/>
      </w:r>
    </w:p>
    <w:p w14:paraId="5BFEEA8E" w14:textId="5C2C219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_Toc202371689 \h </w:instrText>
      </w:r>
      <w:r>
        <w:rPr>
          <w:noProof/>
        </w:rPr>
      </w:r>
      <w:r>
        <w:rPr>
          <w:noProof/>
        </w:rPr>
        <w:fldChar w:fldCharType="separate"/>
      </w:r>
      <w:r>
        <w:rPr>
          <w:noProof/>
        </w:rPr>
        <w:t>144</w:t>
      </w:r>
      <w:r>
        <w:rPr>
          <w:noProof/>
        </w:rPr>
        <w:fldChar w:fldCharType="end"/>
      </w:r>
    </w:p>
    <w:p w14:paraId="5D79387A" w14:textId="2F9C1B9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_Toc202371690 \h </w:instrText>
      </w:r>
      <w:r>
        <w:rPr>
          <w:noProof/>
        </w:rPr>
      </w:r>
      <w:r>
        <w:rPr>
          <w:noProof/>
        </w:rPr>
        <w:fldChar w:fldCharType="separate"/>
      </w:r>
      <w:r>
        <w:rPr>
          <w:noProof/>
        </w:rPr>
        <w:t>146</w:t>
      </w:r>
      <w:r>
        <w:rPr>
          <w:noProof/>
        </w:rPr>
        <w:fldChar w:fldCharType="end"/>
      </w:r>
    </w:p>
    <w:p w14:paraId="0E7899EF" w14:textId="40E7A02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_Toc202371691 \h </w:instrText>
      </w:r>
      <w:r>
        <w:rPr>
          <w:noProof/>
        </w:rPr>
      </w:r>
      <w:r>
        <w:rPr>
          <w:noProof/>
        </w:rPr>
        <w:fldChar w:fldCharType="separate"/>
      </w:r>
      <w:r>
        <w:rPr>
          <w:noProof/>
        </w:rPr>
        <w:t>147</w:t>
      </w:r>
      <w:r>
        <w:rPr>
          <w:noProof/>
        </w:rPr>
        <w:fldChar w:fldCharType="end"/>
      </w:r>
    </w:p>
    <w:p w14:paraId="43B611BB" w14:textId="6964048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027F1A">
        <w:rPr>
          <w:noProof/>
          <w:lang w:val="en-US"/>
        </w:rPr>
        <w:t>I</w:t>
      </w:r>
      <w:r>
        <w:rPr>
          <w:noProof/>
        </w:rPr>
        <w:t xml:space="preserve">SH request for </w:t>
      </w:r>
      <w:r w:rsidRPr="00027F1A">
        <w:rPr>
          <w:noProof/>
          <w:lang w:val="en-US"/>
        </w:rPr>
        <w:t>MCData service</w:t>
      </w:r>
      <w:r>
        <w:rPr>
          <w:noProof/>
        </w:rPr>
        <w:t xml:space="preserve"> settings only</w:t>
      </w:r>
      <w:r>
        <w:rPr>
          <w:noProof/>
        </w:rPr>
        <w:tab/>
      </w:r>
      <w:r>
        <w:rPr>
          <w:noProof/>
        </w:rPr>
        <w:fldChar w:fldCharType="begin" w:fldLock="1"/>
      </w:r>
      <w:r>
        <w:rPr>
          <w:noProof/>
        </w:rPr>
        <w:instrText xml:space="preserve"> PAGEREF _Toc202371692 \h </w:instrText>
      </w:r>
      <w:r>
        <w:rPr>
          <w:noProof/>
        </w:rPr>
      </w:r>
      <w:r>
        <w:rPr>
          <w:noProof/>
        </w:rPr>
        <w:fldChar w:fldCharType="separate"/>
      </w:r>
      <w:r>
        <w:rPr>
          <w:noProof/>
        </w:rPr>
        <w:t>148</w:t>
      </w:r>
      <w:r>
        <w:rPr>
          <w:noProof/>
        </w:rPr>
        <w:fldChar w:fldCharType="end"/>
      </w:r>
    </w:p>
    <w:p w14:paraId="3AD31DB5" w14:textId="008187F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_Toc202371693 \h </w:instrText>
      </w:r>
      <w:r>
        <w:rPr>
          <w:noProof/>
        </w:rPr>
      </w:r>
      <w:r>
        <w:rPr>
          <w:noProof/>
        </w:rPr>
        <w:fldChar w:fldCharType="separate"/>
      </w:r>
      <w:r>
        <w:rPr>
          <w:noProof/>
        </w:rPr>
        <w:t>149</w:t>
      </w:r>
      <w:r>
        <w:rPr>
          <w:noProof/>
        </w:rPr>
        <w:fldChar w:fldCharType="end"/>
      </w:r>
    </w:p>
    <w:p w14:paraId="50277C60" w14:textId="53F0A7D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027F1A">
        <w:rPr>
          <w:noProof/>
          <w:lang w:val="en-US"/>
        </w:rPr>
        <w:t>6</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_Toc202371694 \h </w:instrText>
      </w:r>
      <w:r>
        <w:rPr>
          <w:noProof/>
        </w:rPr>
      </w:r>
      <w:r>
        <w:rPr>
          <w:noProof/>
        </w:rPr>
        <w:fldChar w:fldCharType="separate"/>
      </w:r>
      <w:r>
        <w:rPr>
          <w:noProof/>
        </w:rPr>
        <w:t>150</w:t>
      </w:r>
      <w:r>
        <w:rPr>
          <w:noProof/>
        </w:rPr>
        <w:fldChar w:fldCharType="end"/>
      </w:r>
    </w:p>
    <w:p w14:paraId="15DB3DA1" w14:textId="290DA63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027F1A">
        <w:rPr>
          <w:noProof/>
          <w:lang w:val="en-US"/>
        </w:rPr>
        <w:t>MCData service</w:t>
      </w:r>
      <w:r>
        <w:rPr>
          <w:noProof/>
        </w:rPr>
        <w:t xml:space="preserve"> settings</w:t>
      </w:r>
      <w:r>
        <w:rPr>
          <w:noProof/>
        </w:rPr>
        <w:tab/>
      </w:r>
      <w:r>
        <w:rPr>
          <w:noProof/>
        </w:rPr>
        <w:fldChar w:fldCharType="begin" w:fldLock="1"/>
      </w:r>
      <w:r>
        <w:rPr>
          <w:noProof/>
        </w:rPr>
        <w:instrText xml:space="preserve"> PAGEREF _Toc202371695 \h </w:instrText>
      </w:r>
      <w:r>
        <w:rPr>
          <w:noProof/>
        </w:rPr>
      </w:r>
      <w:r>
        <w:rPr>
          <w:noProof/>
        </w:rPr>
        <w:fldChar w:fldCharType="separate"/>
      </w:r>
      <w:r>
        <w:rPr>
          <w:noProof/>
        </w:rPr>
        <w:t>150</w:t>
      </w:r>
      <w:r>
        <w:rPr>
          <w:noProof/>
        </w:rPr>
        <w:fldChar w:fldCharType="end"/>
      </w:r>
    </w:p>
    <w:p w14:paraId="16D7F94C" w14:textId="0903AEC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027F1A">
        <w:rPr>
          <w:noProof/>
          <w:lang w:val="en-US"/>
        </w:rPr>
        <w:t>MCData service</w:t>
      </w:r>
      <w:r>
        <w:rPr>
          <w:noProof/>
        </w:rPr>
        <w:t xml:space="preserve"> settings</w:t>
      </w:r>
      <w:r>
        <w:rPr>
          <w:noProof/>
        </w:rPr>
        <w:tab/>
      </w:r>
      <w:r>
        <w:rPr>
          <w:noProof/>
        </w:rPr>
        <w:fldChar w:fldCharType="begin" w:fldLock="1"/>
      </w:r>
      <w:r>
        <w:rPr>
          <w:noProof/>
        </w:rPr>
        <w:instrText xml:space="preserve"> PAGEREF _Toc202371696 \h </w:instrText>
      </w:r>
      <w:r>
        <w:rPr>
          <w:noProof/>
        </w:rPr>
      </w:r>
      <w:r>
        <w:rPr>
          <w:noProof/>
        </w:rPr>
        <w:fldChar w:fldCharType="separate"/>
      </w:r>
      <w:r>
        <w:rPr>
          <w:noProof/>
        </w:rPr>
        <w:t>150</w:t>
      </w:r>
      <w:r>
        <w:rPr>
          <w:noProof/>
        </w:rPr>
        <w:fldChar w:fldCharType="end"/>
      </w:r>
    </w:p>
    <w:p w14:paraId="768387BC" w14:textId="07BACCB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_Toc202371697 \h </w:instrText>
      </w:r>
      <w:r>
        <w:rPr>
          <w:noProof/>
        </w:rPr>
      </w:r>
      <w:r>
        <w:rPr>
          <w:noProof/>
        </w:rPr>
        <w:fldChar w:fldCharType="separate"/>
      </w:r>
      <w:r>
        <w:rPr>
          <w:noProof/>
        </w:rPr>
        <w:t>150</w:t>
      </w:r>
      <w:r>
        <w:rPr>
          <w:noProof/>
        </w:rPr>
        <w:fldChar w:fldCharType="end"/>
      </w:r>
    </w:p>
    <w:p w14:paraId="2EFB412B" w14:textId="0221E021"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_Toc202371698 \h </w:instrText>
      </w:r>
      <w:r>
        <w:rPr>
          <w:noProof/>
        </w:rPr>
      </w:r>
      <w:r>
        <w:rPr>
          <w:noProof/>
        </w:rPr>
        <w:fldChar w:fldCharType="separate"/>
      </w:r>
      <w:r>
        <w:rPr>
          <w:noProof/>
        </w:rPr>
        <w:t>151</w:t>
      </w:r>
      <w:r>
        <w:rPr>
          <w:noProof/>
        </w:rPr>
        <w:fldChar w:fldCharType="end"/>
      </w:r>
    </w:p>
    <w:p w14:paraId="77FFCA7C" w14:textId="5F480F2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_Toc202371699 \h </w:instrText>
      </w:r>
      <w:r>
        <w:rPr>
          <w:noProof/>
        </w:rPr>
      </w:r>
      <w:r>
        <w:rPr>
          <w:noProof/>
        </w:rPr>
        <w:fldChar w:fldCharType="separate"/>
      </w:r>
      <w:r>
        <w:rPr>
          <w:noProof/>
        </w:rPr>
        <w:t>151</w:t>
      </w:r>
      <w:r>
        <w:rPr>
          <w:noProof/>
        </w:rPr>
        <w:fldChar w:fldCharType="end"/>
      </w:r>
    </w:p>
    <w:p w14:paraId="2B07FC45" w14:textId="1006512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_Toc202371700 \h </w:instrText>
      </w:r>
      <w:r>
        <w:rPr>
          <w:noProof/>
        </w:rPr>
      </w:r>
      <w:r>
        <w:rPr>
          <w:noProof/>
        </w:rPr>
        <w:fldChar w:fldCharType="separate"/>
      </w:r>
      <w:r>
        <w:rPr>
          <w:noProof/>
        </w:rPr>
        <w:t>151</w:t>
      </w:r>
      <w:r>
        <w:rPr>
          <w:noProof/>
        </w:rPr>
        <w:fldChar w:fldCharType="end"/>
      </w:r>
    </w:p>
    <w:p w14:paraId="6C65BB68" w14:textId="1FF8841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_Toc202371701 \h </w:instrText>
      </w:r>
      <w:r>
        <w:rPr>
          <w:noProof/>
        </w:rPr>
      </w:r>
      <w:r>
        <w:rPr>
          <w:noProof/>
        </w:rPr>
        <w:fldChar w:fldCharType="separate"/>
      </w:r>
      <w:r>
        <w:rPr>
          <w:noProof/>
        </w:rPr>
        <w:t>151</w:t>
      </w:r>
      <w:r>
        <w:rPr>
          <w:noProof/>
        </w:rPr>
        <w:fldChar w:fldCharType="end"/>
      </w:r>
    </w:p>
    <w:p w14:paraId="15D3648B" w14:textId="28E6B10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_Toc202371702 \h </w:instrText>
      </w:r>
      <w:r>
        <w:rPr>
          <w:noProof/>
        </w:rPr>
      </w:r>
      <w:r>
        <w:rPr>
          <w:noProof/>
        </w:rPr>
        <w:fldChar w:fldCharType="separate"/>
      </w:r>
      <w:r>
        <w:rPr>
          <w:noProof/>
        </w:rPr>
        <w:t>153</w:t>
      </w:r>
      <w:r>
        <w:rPr>
          <w:noProof/>
        </w:rPr>
        <w:fldChar w:fldCharType="end"/>
      </w:r>
    </w:p>
    <w:p w14:paraId="69C4E15D" w14:textId="0CCC97C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_Toc202371703 \h </w:instrText>
      </w:r>
      <w:r>
        <w:rPr>
          <w:noProof/>
        </w:rPr>
      </w:r>
      <w:r>
        <w:rPr>
          <w:noProof/>
        </w:rPr>
        <w:fldChar w:fldCharType="separate"/>
      </w:r>
      <w:r>
        <w:rPr>
          <w:noProof/>
        </w:rPr>
        <w:t>153</w:t>
      </w:r>
      <w:r>
        <w:rPr>
          <w:noProof/>
        </w:rPr>
        <w:fldChar w:fldCharType="end"/>
      </w:r>
    </w:p>
    <w:p w14:paraId="4106A7D1" w14:textId="43C0D7D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_Toc202371704 \h </w:instrText>
      </w:r>
      <w:r>
        <w:rPr>
          <w:noProof/>
        </w:rPr>
      </w:r>
      <w:r>
        <w:rPr>
          <w:noProof/>
        </w:rPr>
        <w:fldChar w:fldCharType="separate"/>
      </w:r>
      <w:r>
        <w:rPr>
          <w:noProof/>
        </w:rPr>
        <w:t>153</w:t>
      </w:r>
      <w:r>
        <w:rPr>
          <w:noProof/>
        </w:rPr>
        <w:fldChar w:fldCharType="end"/>
      </w:r>
    </w:p>
    <w:p w14:paraId="3760E082" w14:textId="0901F00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_Toc202371705 \h </w:instrText>
      </w:r>
      <w:r>
        <w:rPr>
          <w:noProof/>
        </w:rPr>
      </w:r>
      <w:r>
        <w:rPr>
          <w:noProof/>
        </w:rPr>
        <w:fldChar w:fldCharType="separate"/>
      </w:r>
      <w:r>
        <w:rPr>
          <w:noProof/>
        </w:rPr>
        <w:t>153</w:t>
      </w:r>
      <w:r>
        <w:rPr>
          <w:noProof/>
        </w:rPr>
        <w:fldChar w:fldCharType="end"/>
      </w:r>
    </w:p>
    <w:p w14:paraId="1A919E11" w14:textId="0E8540A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_Toc202371706 \h </w:instrText>
      </w:r>
      <w:r>
        <w:rPr>
          <w:noProof/>
        </w:rPr>
      </w:r>
      <w:r>
        <w:rPr>
          <w:noProof/>
        </w:rPr>
        <w:fldChar w:fldCharType="separate"/>
      </w:r>
      <w:r>
        <w:rPr>
          <w:noProof/>
        </w:rPr>
        <w:t>153</w:t>
      </w:r>
      <w:r>
        <w:rPr>
          <w:noProof/>
        </w:rPr>
        <w:fldChar w:fldCharType="end"/>
      </w:r>
    </w:p>
    <w:p w14:paraId="5F69A68D" w14:textId="59682AA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_Toc202371707 \h </w:instrText>
      </w:r>
      <w:r>
        <w:rPr>
          <w:noProof/>
        </w:rPr>
      </w:r>
      <w:r>
        <w:rPr>
          <w:noProof/>
        </w:rPr>
        <w:fldChar w:fldCharType="separate"/>
      </w:r>
      <w:r>
        <w:rPr>
          <w:noProof/>
        </w:rPr>
        <w:t>154</w:t>
      </w:r>
      <w:r>
        <w:rPr>
          <w:noProof/>
        </w:rPr>
        <w:fldChar w:fldCharType="end"/>
      </w:r>
    </w:p>
    <w:p w14:paraId="732747C9" w14:textId="1476872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_Toc202371708 \h </w:instrText>
      </w:r>
      <w:r>
        <w:rPr>
          <w:noProof/>
        </w:rPr>
      </w:r>
      <w:r>
        <w:rPr>
          <w:noProof/>
        </w:rPr>
        <w:fldChar w:fldCharType="separate"/>
      </w:r>
      <w:r>
        <w:rPr>
          <w:noProof/>
        </w:rPr>
        <w:t>155</w:t>
      </w:r>
      <w:r>
        <w:rPr>
          <w:noProof/>
        </w:rPr>
        <w:fldChar w:fldCharType="end"/>
      </w:r>
    </w:p>
    <w:p w14:paraId="44F9DEAF" w14:textId="2BAC84D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_Toc202371709 \h </w:instrText>
      </w:r>
      <w:r>
        <w:rPr>
          <w:noProof/>
        </w:rPr>
      </w:r>
      <w:r>
        <w:rPr>
          <w:noProof/>
        </w:rPr>
        <w:fldChar w:fldCharType="separate"/>
      </w:r>
      <w:r>
        <w:rPr>
          <w:noProof/>
        </w:rPr>
        <w:t>155</w:t>
      </w:r>
      <w:r>
        <w:rPr>
          <w:noProof/>
        </w:rPr>
        <w:fldChar w:fldCharType="end"/>
      </w:r>
    </w:p>
    <w:p w14:paraId="40E0B25F" w14:textId="7E9A3C0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_Toc202371710 \h </w:instrText>
      </w:r>
      <w:r>
        <w:rPr>
          <w:noProof/>
        </w:rPr>
      </w:r>
      <w:r>
        <w:rPr>
          <w:noProof/>
        </w:rPr>
        <w:fldChar w:fldCharType="separate"/>
      </w:r>
      <w:r>
        <w:rPr>
          <w:noProof/>
        </w:rPr>
        <w:t>155</w:t>
      </w:r>
      <w:r>
        <w:rPr>
          <w:noProof/>
        </w:rPr>
        <w:fldChar w:fldCharType="end"/>
      </w:r>
    </w:p>
    <w:p w14:paraId="0727B557" w14:textId="4AEF3CA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_Toc202371711 \h </w:instrText>
      </w:r>
      <w:r>
        <w:rPr>
          <w:noProof/>
        </w:rPr>
      </w:r>
      <w:r>
        <w:rPr>
          <w:noProof/>
        </w:rPr>
        <w:fldChar w:fldCharType="separate"/>
      </w:r>
      <w:r>
        <w:rPr>
          <w:noProof/>
        </w:rPr>
        <w:t>156</w:t>
      </w:r>
      <w:r>
        <w:rPr>
          <w:noProof/>
        </w:rPr>
        <w:fldChar w:fldCharType="end"/>
      </w:r>
    </w:p>
    <w:p w14:paraId="19648161" w14:textId="1D61A8C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_Toc202371712 \h </w:instrText>
      </w:r>
      <w:r>
        <w:rPr>
          <w:noProof/>
        </w:rPr>
      </w:r>
      <w:r>
        <w:rPr>
          <w:noProof/>
        </w:rPr>
        <w:fldChar w:fldCharType="separate"/>
      </w:r>
      <w:r>
        <w:rPr>
          <w:noProof/>
        </w:rPr>
        <w:t>156</w:t>
      </w:r>
      <w:r>
        <w:rPr>
          <w:noProof/>
        </w:rPr>
        <w:fldChar w:fldCharType="end"/>
      </w:r>
    </w:p>
    <w:p w14:paraId="3FC4379C" w14:textId="1995E8E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_Toc202371713 \h </w:instrText>
      </w:r>
      <w:r>
        <w:rPr>
          <w:noProof/>
        </w:rPr>
      </w:r>
      <w:r>
        <w:rPr>
          <w:noProof/>
        </w:rPr>
        <w:fldChar w:fldCharType="separate"/>
      </w:r>
      <w:r>
        <w:rPr>
          <w:noProof/>
        </w:rPr>
        <w:t>156</w:t>
      </w:r>
      <w:r>
        <w:rPr>
          <w:noProof/>
        </w:rPr>
        <w:fldChar w:fldCharType="end"/>
      </w:r>
    </w:p>
    <w:p w14:paraId="65963F8D" w14:textId="4A4431A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_Toc202371714 \h </w:instrText>
      </w:r>
      <w:r>
        <w:rPr>
          <w:noProof/>
        </w:rPr>
      </w:r>
      <w:r>
        <w:rPr>
          <w:noProof/>
        </w:rPr>
        <w:fldChar w:fldCharType="separate"/>
      </w:r>
      <w:r>
        <w:rPr>
          <w:noProof/>
        </w:rPr>
        <w:t>156</w:t>
      </w:r>
      <w:r>
        <w:rPr>
          <w:noProof/>
        </w:rPr>
        <w:fldChar w:fldCharType="end"/>
      </w:r>
    </w:p>
    <w:p w14:paraId="5010E2EE" w14:textId="36C46595"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_Toc202371715 \h </w:instrText>
      </w:r>
      <w:r>
        <w:rPr>
          <w:noProof/>
        </w:rPr>
      </w:r>
      <w:r>
        <w:rPr>
          <w:noProof/>
        </w:rPr>
        <w:fldChar w:fldCharType="separate"/>
      </w:r>
      <w:r>
        <w:rPr>
          <w:noProof/>
        </w:rPr>
        <w:t>157</w:t>
      </w:r>
      <w:r>
        <w:rPr>
          <w:noProof/>
        </w:rPr>
        <w:fldChar w:fldCharType="end"/>
      </w:r>
    </w:p>
    <w:p w14:paraId="32DEB514" w14:textId="69BB734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_Toc202371716 \h </w:instrText>
      </w:r>
      <w:r>
        <w:rPr>
          <w:noProof/>
        </w:rPr>
      </w:r>
      <w:r>
        <w:rPr>
          <w:noProof/>
        </w:rPr>
        <w:fldChar w:fldCharType="separate"/>
      </w:r>
      <w:r>
        <w:rPr>
          <w:noProof/>
        </w:rPr>
        <w:t>157</w:t>
      </w:r>
      <w:r>
        <w:rPr>
          <w:noProof/>
        </w:rPr>
        <w:fldChar w:fldCharType="end"/>
      </w:r>
    </w:p>
    <w:p w14:paraId="24D59A55" w14:textId="2ABF899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_Toc202371717 \h </w:instrText>
      </w:r>
      <w:r>
        <w:rPr>
          <w:noProof/>
        </w:rPr>
      </w:r>
      <w:r>
        <w:rPr>
          <w:noProof/>
        </w:rPr>
        <w:fldChar w:fldCharType="separate"/>
      </w:r>
      <w:r>
        <w:rPr>
          <w:noProof/>
        </w:rPr>
        <w:t>157</w:t>
      </w:r>
      <w:r>
        <w:rPr>
          <w:noProof/>
        </w:rPr>
        <w:fldChar w:fldCharType="end"/>
      </w:r>
    </w:p>
    <w:p w14:paraId="318E6F18" w14:textId="73353206"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_Toc202371718 \h </w:instrText>
      </w:r>
      <w:r>
        <w:rPr>
          <w:noProof/>
        </w:rPr>
      </w:r>
      <w:r>
        <w:rPr>
          <w:noProof/>
        </w:rPr>
        <w:fldChar w:fldCharType="separate"/>
      </w:r>
      <w:r>
        <w:rPr>
          <w:noProof/>
        </w:rPr>
        <w:t>157</w:t>
      </w:r>
      <w:r>
        <w:rPr>
          <w:noProof/>
        </w:rPr>
        <w:fldChar w:fldCharType="end"/>
      </w:r>
    </w:p>
    <w:p w14:paraId="4048B8BF" w14:textId="298C181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_Toc202371719 \h </w:instrText>
      </w:r>
      <w:r>
        <w:rPr>
          <w:noProof/>
        </w:rPr>
      </w:r>
      <w:r>
        <w:rPr>
          <w:noProof/>
        </w:rPr>
        <w:fldChar w:fldCharType="separate"/>
      </w:r>
      <w:r>
        <w:rPr>
          <w:noProof/>
        </w:rPr>
        <w:t>157</w:t>
      </w:r>
      <w:r>
        <w:rPr>
          <w:noProof/>
        </w:rPr>
        <w:fldChar w:fldCharType="end"/>
      </w:r>
    </w:p>
    <w:p w14:paraId="40E446BC" w14:textId="089CFB6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_Toc202371720 \h </w:instrText>
      </w:r>
      <w:r>
        <w:rPr>
          <w:noProof/>
        </w:rPr>
      </w:r>
      <w:r>
        <w:rPr>
          <w:noProof/>
        </w:rPr>
        <w:fldChar w:fldCharType="separate"/>
      </w:r>
      <w:r>
        <w:rPr>
          <w:noProof/>
        </w:rPr>
        <w:t>158</w:t>
      </w:r>
      <w:r>
        <w:rPr>
          <w:noProof/>
        </w:rPr>
        <w:fldChar w:fldCharType="end"/>
      </w:r>
    </w:p>
    <w:p w14:paraId="107A81DA" w14:textId="19E3757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_Toc202371721 \h </w:instrText>
      </w:r>
      <w:r>
        <w:rPr>
          <w:noProof/>
        </w:rPr>
      </w:r>
      <w:r>
        <w:rPr>
          <w:noProof/>
        </w:rPr>
        <w:fldChar w:fldCharType="separate"/>
      </w:r>
      <w:r>
        <w:rPr>
          <w:noProof/>
        </w:rPr>
        <w:t>158</w:t>
      </w:r>
      <w:r>
        <w:rPr>
          <w:noProof/>
        </w:rPr>
        <w:fldChar w:fldCharType="end"/>
      </w:r>
    </w:p>
    <w:p w14:paraId="46D43CB8" w14:textId="15055CF1"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_Toc202371722 \h </w:instrText>
      </w:r>
      <w:r>
        <w:rPr>
          <w:noProof/>
        </w:rPr>
      </w:r>
      <w:r>
        <w:rPr>
          <w:noProof/>
        </w:rPr>
        <w:fldChar w:fldCharType="separate"/>
      </w:r>
      <w:r>
        <w:rPr>
          <w:noProof/>
        </w:rPr>
        <w:t>158</w:t>
      </w:r>
      <w:r>
        <w:rPr>
          <w:noProof/>
        </w:rPr>
        <w:fldChar w:fldCharType="end"/>
      </w:r>
    </w:p>
    <w:p w14:paraId="572A4558" w14:textId="53551DB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_Toc202371723 \h </w:instrText>
      </w:r>
      <w:r>
        <w:rPr>
          <w:noProof/>
        </w:rPr>
      </w:r>
      <w:r>
        <w:rPr>
          <w:noProof/>
        </w:rPr>
        <w:fldChar w:fldCharType="separate"/>
      </w:r>
      <w:r>
        <w:rPr>
          <w:noProof/>
        </w:rPr>
        <w:t>158</w:t>
      </w:r>
      <w:r>
        <w:rPr>
          <w:noProof/>
        </w:rPr>
        <w:fldChar w:fldCharType="end"/>
      </w:r>
    </w:p>
    <w:p w14:paraId="0BB32D65" w14:textId="237C29E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_Toc202371724 \h </w:instrText>
      </w:r>
      <w:r>
        <w:rPr>
          <w:noProof/>
        </w:rPr>
      </w:r>
      <w:r>
        <w:rPr>
          <w:noProof/>
        </w:rPr>
        <w:fldChar w:fldCharType="separate"/>
      </w:r>
      <w:r>
        <w:rPr>
          <w:noProof/>
        </w:rPr>
        <w:t>159</w:t>
      </w:r>
      <w:r>
        <w:rPr>
          <w:noProof/>
        </w:rPr>
        <w:fldChar w:fldCharType="end"/>
      </w:r>
    </w:p>
    <w:p w14:paraId="73E128CC" w14:textId="34F670C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_Toc202371725 \h </w:instrText>
      </w:r>
      <w:r>
        <w:rPr>
          <w:noProof/>
        </w:rPr>
      </w:r>
      <w:r>
        <w:rPr>
          <w:noProof/>
        </w:rPr>
        <w:fldChar w:fldCharType="separate"/>
      </w:r>
      <w:r>
        <w:rPr>
          <w:noProof/>
        </w:rPr>
        <w:t>159</w:t>
      </w:r>
      <w:r>
        <w:rPr>
          <w:noProof/>
        </w:rPr>
        <w:fldChar w:fldCharType="end"/>
      </w:r>
    </w:p>
    <w:p w14:paraId="1FE7014A" w14:textId="3839C2B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_Toc202371726 \h </w:instrText>
      </w:r>
      <w:r>
        <w:rPr>
          <w:noProof/>
        </w:rPr>
      </w:r>
      <w:r>
        <w:rPr>
          <w:noProof/>
        </w:rPr>
        <w:fldChar w:fldCharType="separate"/>
      </w:r>
      <w:r>
        <w:rPr>
          <w:noProof/>
        </w:rPr>
        <w:t>159</w:t>
      </w:r>
      <w:r>
        <w:rPr>
          <w:noProof/>
        </w:rPr>
        <w:fldChar w:fldCharType="end"/>
      </w:r>
    </w:p>
    <w:p w14:paraId="7C292C00" w14:textId="16559C0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_Toc202371727 \h </w:instrText>
      </w:r>
      <w:r>
        <w:rPr>
          <w:noProof/>
        </w:rPr>
      </w:r>
      <w:r>
        <w:rPr>
          <w:noProof/>
        </w:rPr>
        <w:fldChar w:fldCharType="separate"/>
      </w:r>
      <w:r>
        <w:rPr>
          <w:noProof/>
        </w:rPr>
        <w:t>160</w:t>
      </w:r>
      <w:r>
        <w:rPr>
          <w:noProof/>
        </w:rPr>
        <w:fldChar w:fldCharType="end"/>
      </w:r>
    </w:p>
    <w:p w14:paraId="5289FE13" w14:textId="280A881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_Toc202371728 \h </w:instrText>
      </w:r>
      <w:r>
        <w:rPr>
          <w:noProof/>
        </w:rPr>
      </w:r>
      <w:r>
        <w:rPr>
          <w:noProof/>
        </w:rPr>
        <w:fldChar w:fldCharType="separate"/>
      </w:r>
      <w:r>
        <w:rPr>
          <w:noProof/>
        </w:rPr>
        <w:t>161</w:t>
      </w:r>
      <w:r>
        <w:rPr>
          <w:noProof/>
        </w:rPr>
        <w:fldChar w:fldCharType="end"/>
      </w:r>
    </w:p>
    <w:p w14:paraId="12E50555" w14:textId="6BBEA7F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_Toc202371729 \h </w:instrText>
      </w:r>
      <w:r>
        <w:rPr>
          <w:noProof/>
        </w:rPr>
      </w:r>
      <w:r>
        <w:rPr>
          <w:noProof/>
        </w:rPr>
        <w:fldChar w:fldCharType="separate"/>
      </w:r>
      <w:r>
        <w:rPr>
          <w:noProof/>
        </w:rPr>
        <w:t>162</w:t>
      </w:r>
      <w:r>
        <w:rPr>
          <w:noProof/>
        </w:rPr>
        <w:fldChar w:fldCharType="end"/>
      </w:r>
    </w:p>
    <w:p w14:paraId="770A4CF7" w14:textId="37E7592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_Toc202371730 \h </w:instrText>
      </w:r>
      <w:r>
        <w:rPr>
          <w:noProof/>
        </w:rPr>
      </w:r>
      <w:r>
        <w:rPr>
          <w:noProof/>
        </w:rPr>
        <w:fldChar w:fldCharType="separate"/>
      </w:r>
      <w:r>
        <w:rPr>
          <w:noProof/>
        </w:rPr>
        <w:t>162</w:t>
      </w:r>
      <w:r>
        <w:rPr>
          <w:noProof/>
        </w:rPr>
        <w:fldChar w:fldCharType="end"/>
      </w:r>
    </w:p>
    <w:p w14:paraId="61379DAF" w14:textId="5B064CB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_Toc202371731 \h </w:instrText>
      </w:r>
      <w:r>
        <w:rPr>
          <w:noProof/>
        </w:rPr>
      </w:r>
      <w:r>
        <w:rPr>
          <w:noProof/>
        </w:rPr>
        <w:fldChar w:fldCharType="separate"/>
      </w:r>
      <w:r>
        <w:rPr>
          <w:noProof/>
        </w:rPr>
        <w:t>162</w:t>
      </w:r>
      <w:r>
        <w:rPr>
          <w:noProof/>
        </w:rPr>
        <w:fldChar w:fldCharType="end"/>
      </w:r>
    </w:p>
    <w:p w14:paraId="2DA92974" w14:textId="0E871C3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_Toc202371732 \h </w:instrText>
      </w:r>
      <w:r>
        <w:rPr>
          <w:noProof/>
        </w:rPr>
      </w:r>
      <w:r>
        <w:rPr>
          <w:noProof/>
        </w:rPr>
        <w:fldChar w:fldCharType="separate"/>
      </w:r>
      <w:r>
        <w:rPr>
          <w:noProof/>
        </w:rPr>
        <w:t>162</w:t>
      </w:r>
      <w:r>
        <w:rPr>
          <w:noProof/>
        </w:rPr>
        <w:fldChar w:fldCharType="end"/>
      </w:r>
    </w:p>
    <w:p w14:paraId="4DA809AD" w14:textId="119CD99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_Toc202371733 \h </w:instrText>
      </w:r>
      <w:r>
        <w:rPr>
          <w:noProof/>
        </w:rPr>
      </w:r>
      <w:r>
        <w:rPr>
          <w:noProof/>
        </w:rPr>
        <w:fldChar w:fldCharType="separate"/>
      </w:r>
      <w:r>
        <w:rPr>
          <w:noProof/>
        </w:rPr>
        <w:t>162</w:t>
      </w:r>
      <w:r>
        <w:rPr>
          <w:noProof/>
        </w:rPr>
        <w:fldChar w:fldCharType="end"/>
      </w:r>
    </w:p>
    <w:p w14:paraId="42881713" w14:textId="4FF6531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_Toc202371734 \h </w:instrText>
      </w:r>
      <w:r>
        <w:rPr>
          <w:noProof/>
        </w:rPr>
      </w:r>
      <w:r>
        <w:rPr>
          <w:noProof/>
        </w:rPr>
        <w:fldChar w:fldCharType="separate"/>
      </w:r>
      <w:r>
        <w:rPr>
          <w:noProof/>
        </w:rPr>
        <w:t>163</w:t>
      </w:r>
      <w:r>
        <w:rPr>
          <w:noProof/>
        </w:rPr>
        <w:fldChar w:fldCharType="end"/>
      </w:r>
    </w:p>
    <w:p w14:paraId="79EA1CF3" w14:textId="0975338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_Toc202371735 \h </w:instrText>
      </w:r>
      <w:r>
        <w:rPr>
          <w:noProof/>
        </w:rPr>
      </w:r>
      <w:r>
        <w:rPr>
          <w:noProof/>
        </w:rPr>
        <w:fldChar w:fldCharType="separate"/>
      </w:r>
      <w:r>
        <w:rPr>
          <w:noProof/>
        </w:rPr>
        <w:t>163</w:t>
      </w:r>
      <w:r>
        <w:rPr>
          <w:noProof/>
        </w:rPr>
        <w:fldChar w:fldCharType="end"/>
      </w:r>
    </w:p>
    <w:p w14:paraId="25658972" w14:textId="2891A40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_Toc202371736 \h </w:instrText>
      </w:r>
      <w:r>
        <w:rPr>
          <w:noProof/>
        </w:rPr>
      </w:r>
      <w:r>
        <w:rPr>
          <w:noProof/>
        </w:rPr>
        <w:fldChar w:fldCharType="separate"/>
      </w:r>
      <w:r>
        <w:rPr>
          <w:noProof/>
        </w:rPr>
        <w:t>163</w:t>
      </w:r>
      <w:r>
        <w:rPr>
          <w:noProof/>
        </w:rPr>
        <w:fldChar w:fldCharType="end"/>
      </w:r>
    </w:p>
    <w:p w14:paraId="435694EF" w14:textId="61C0744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_Toc202371737 \h </w:instrText>
      </w:r>
      <w:r>
        <w:rPr>
          <w:noProof/>
        </w:rPr>
      </w:r>
      <w:r>
        <w:rPr>
          <w:noProof/>
        </w:rPr>
        <w:fldChar w:fldCharType="separate"/>
      </w:r>
      <w:r>
        <w:rPr>
          <w:noProof/>
        </w:rPr>
        <w:t>163</w:t>
      </w:r>
      <w:r>
        <w:rPr>
          <w:noProof/>
        </w:rPr>
        <w:fldChar w:fldCharType="end"/>
      </w:r>
    </w:p>
    <w:p w14:paraId="6B9C6957" w14:textId="18238AB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_Toc202371738 \h </w:instrText>
      </w:r>
      <w:r>
        <w:rPr>
          <w:noProof/>
        </w:rPr>
      </w:r>
      <w:r>
        <w:rPr>
          <w:noProof/>
        </w:rPr>
        <w:fldChar w:fldCharType="separate"/>
      </w:r>
      <w:r>
        <w:rPr>
          <w:noProof/>
        </w:rPr>
        <w:t>163</w:t>
      </w:r>
      <w:r>
        <w:rPr>
          <w:noProof/>
        </w:rPr>
        <w:fldChar w:fldCharType="end"/>
      </w:r>
    </w:p>
    <w:p w14:paraId="6A822A9C" w14:textId="3FFA579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_Toc202371739 \h </w:instrText>
      </w:r>
      <w:r>
        <w:rPr>
          <w:noProof/>
        </w:rPr>
      </w:r>
      <w:r>
        <w:rPr>
          <w:noProof/>
        </w:rPr>
        <w:fldChar w:fldCharType="separate"/>
      </w:r>
      <w:r>
        <w:rPr>
          <w:noProof/>
        </w:rPr>
        <w:t>164</w:t>
      </w:r>
      <w:r>
        <w:rPr>
          <w:noProof/>
        </w:rPr>
        <w:fldChar w:fldCharType="end"/>
      </w:r>
    </w:p>
    <w:p w14:paraId="1EA99431" w14:textId="6EC7B42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_Toc202371740 \h </w:instrText>
      </w:r>
      <w:r>
        <w:rPr>
          <w:noProof/>
        </w:rPr>
      </w:r>
      <w:r>
        <w:rPr>
          <w:noProof/>
        </w:rPr>
        <w:fldChar w:fldCharType="separate"/>
      </w:r>
      <w:r>
        <w:rPr>
          <w:noProof/>
        </w:rPr>
        <w:t>167</w:t>
      </w:r>
      <w:r>
        <w:rPr>
          <w:noProof/>
        </w:rPr>
        <w:fldChar w:fldCharType="end"/>
      </w:r>
    </w:p>
    <w:p w14:paraId="6AA6D664" w14:textId="6C28EC5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_Toc202371741 \h </w:instrText>
      </w:r>
      <w:r>
        <w:rPr>
          <w:noProof/>
        </w:rPr>
      </w:r>
      <w:r>
        <w:rPr>
          <w:noProof/>
        </w:rPr>
        <w:fldChar w:fldCharType="separate"/>
      </w:r>
      <w:r>
        <w:rPr>
          <w:noProof/>
        </w:rPr>
        <w:t>167</w:t>
      </w:r>
      <w:r>
        <w:rPr>
          <w:noProof/>
        </w:rPr>
        <w:fldChar w:fldCharType="end"/>
      </w:r>
    </w:p>
    <w:p w14:paraId="1D7BBC2E" w14:textId="6E77A7D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8.3.2.6</w:t>
      </w:r>
      <w:r>
        <w:rPr>
          <w:rFonts w:asciiTheme="minorHAnsi" w:eastAsiaTheme="minorEastAsia" w:hAnsiTheme="minorHAnsi" w:cstheme="minorBidi"/>
          <w:noProof/>
          <w:kern w:val="2"/>
          <w:sz w:val="24"/>
          <w:szCs w:val="24"/>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_Toc202371742 \h </w:instrText>
      </w:r>
      <w:r>
        <w:rPr>
          <w:noProof/>
        </w:rPr>
      </w:r>
      <w:r>
        <w:rPr>
          <w:noProof/>
        </w:rPr>
        <w:fldChar w:fldCharType="separate"/>
      </w:r>
      <w:r>
        <w:rPr>
          <w:noProof/>
        </w:rPr>
        <w:t>168</w:t>
      </w:r>
      <w:r>
        <w:rPr>
          <w:noProof/>
        </w:rPr>
        <w:fldChar w:fldCharType="end"/>
      </w:r>
    </w:p>
    <w:p w14:paraId="2EEF023C" w14:textId="78636E2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w:t>
      </w:r>
      <w:r w:rsidRPr="00027F1A">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027F1A">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_Toc202371743 \h </w:instrText>
      </w:r>
      <w:r>
        <w:rPr>
          <w:noProof/>
        </w:rPr>
      </w:r>
      <w:r>
        <w:rPr>
          <w:noProof/>
        </w:rPr>
        <w:fldChar w:fldCharType="separate"/>
      </w:r>
      <w:r>
        <w:rPr>
          <w:noProof/>
        </w:rPr>
        <w:t>170</w:t>
      </w:r>
      <w:r>
        <w:rPr>
          <w:noProof/>
        </w:rPr>
        <w:fldChar w:fldCharType="end"/>
      </w:r>
    </w:p>
    <w:p w14:paraId="22358340" w14:textId="2F90DEE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027F1A">
        <w:rPr>
          <w:noProof/>
          <w:lang w:val="en-US"/>
        </w:rPr>
        <w:t>authorizing</w:t>
      </w:r>
      <w:r>
        <w:rPr>
          <w:noProof/>
        </w:rPr>
        <w:t xml:space="preserve"> affiliation status change request in negotiated mode </w:t>
      </w:r>
      <w:r w:rsidRPr="00027F1A">
        <w:rPr>
          <w:noProof/>
          <w:lang w:val="en-US"/>
        </w:rPr>
        <w:t xml:space="preserve">sent to served </w:t>
      </w:r>
      <w:r>
        <w:rPr>
          <w:noProof/>
        </w:rPr>
        <w:t>MCData user</w:t>
      </w:r>
      <w:r>
        <w:rPr>
          <w:noProof/>
        </w:rPr>
        <w:tab/>
      </w:r>
      <w:r>
        <w:rPr>
          <w:noProof/>
        </w:rPr>
        <w:fldChar w:fldCharType="begin" w:fldLock="1"/>
      </w:r>
      <w:r>
        <w:rPr>
          <w:noProof/>
        </w:rPr>
        <w:instrText xml:space="preserve"> PAGEREF _Toc202371744 \h </w:instrText>
      </w:r>
      <w:r>
        <w:rPr>
          <w:noProof/>
        </w:rPr>
      </w:r>
      <w:r>
        <w:rPr>
          <w:noProof/>
        </w:rPr>
        <w:fldChar w:fldCharType="separate"/>
      </w:r>
      <w:r>
        <w:rPr>
          <w:noProof/>
        </w:rPr>
        <w:t>172</w:t>
      </w:r>
      <w:r>
        <w:rPr>
          <w:noProof/>
        </w:rPr>
        <w:fldChar w:fldCharType="end"/>
      </w:r>
    </w:p>
    <w:p w14:paraId="79F904B7" w14:textId="6046D7D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8.3.2.9</w:t>
      </w:r>
      <w:r>
        <w:rPr>
          <w:rFonts w:asciiTheme="minorHAnsi" w:eastAsiaTheme="minorEastAsia" w:hAnsiTheme="minorHAnsi" w:cstheme="minorBidi"/>
          <w:noProof/>
          <w:kern w:val="2"/>
          <w:sz w:val="24"/>
          <w:szCs w:val="24"/>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_Toc202371745 \h </w:instrText>
      </w:r>
      <w:r>
        <w:rPr>
          <w:noProof/>
        </w:rPr>
      </w:r>
      <w:r>
        <w:rPr>
          <w:noProof/>
        </w:rPr>
        <w:fldChar w:fldCharType="separate"/>
      </w:r>
      <w:r>
        <w:rPr>
          <w:noProof/>
        </w:rPr>
        <w:t>173</w:t>
      </w:r>
      <w:r>
        <w:rPr>
          <w:noProof/>
        </w:rPr>
        <w:fldChar w:fldCharType="end"/>
      </w:r>
    </w:p>
    <w:p w14:paraId="6136D1D8" w14:textId="5238BE7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8.3.2.10</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Forwarding </w:t>
      </w:r>
      <w:r>
        <w:rPr>
          <w:noProof/>
        </w:rPr>
        <w:t xml:space="preserve">subscription to affiliation status </w:t>
      </w:r>
      <w:r w:rsidRPr="00027F1A">
        <w:rPr>
          <w:noProof/>
          <w:lang w:val="en-US"/>
        </w:rPr>
        <w:t xml:space="preserve">towards another </w:t>
      </w:r>
      <w:r>
        <w:rPr>
          <w:noProof/>
        </w:rPr>
        <w:t>MCData user</w:t>
      </w:r>
      <w:r w:rsidRPr="00027F1A">
        <w:rPr>
          <w:noProof/>
          <w:lang w:val="en-US"/>
        </w:rPr>
        <w:t xml:space="preserve"> procedure</w:t>
      </w:r>
      <w:r>
        <w:rPr>
          <w:noProof/>
        </w:rPr>
        <w:tab/>
      </w:r>
      <w:r>
        <w:rPr>
          <w:noProof/>
        </w:rPr>
        <w:fldChar w:fldCharType="begin" w:fldLock="1"/>
      </w:r>
      <w:r>
        <w:rPr>
          <w:noProof/>
        </w:rPr>
        <w:instrText xml:space="preserve"> PAGEREF _Toc202371746 \h </w:instrText>
      </w:r>
      <w:r>
        <w:rPr>
          <w:noProof/>
        </w:rPr>
      </w:r>
      <w:r>
        <w:rPr>
          <w:noProof/>
        </w:rPr>
        <w:fldChar w:fldCharType="separate"/>
      </w:r>
      <w:r>
        <w:rPr>
          <w:noProof/>
        </w:rPr>
        <w:t>174</w:t>
      </w:r>
      <w:r>
        <w:rPr>
          <w:noProof/>
        </w:rPr>
        <w:fldChar w:fldCharType="end"/>
      </w:r>
    </w:p>
    <w:p w14:paraId="0F1D44EE" w14:textId="3550109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_Toc202371747 \h </w:instrText>
      </w:r>
      <w:r>
        <w:rPr>
          <w:noProof/>
        </w:rPr>
      </w:r>
      <w:r>
        <w:rPr>
          <w:noProof/>
        </w:rPr>
        <w:fldChar w:fldCharType="separate"/>
      </w:r>
      <w:r>
        <w:rPr>
          <w:noProof/>
        </w:rPr>
        <w:t>175</w:t>
      </w:r>
      <w:r>
        <w:rPr>
          <w:noProof/>
        </w:rPr>
        <w:fldChar w:fldCharType="end"/>
      </w:r>
    </w:p>
    <w:p w14:paraId="70EA22CB" w14:textId="4FA9E10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_Toc202371748 \h </w:instrText>
      </w:r>
      <w:r>
        <w:rPr>
          <w:noProof/>
        </w:rPr>
      </w:r>
      <w:r>
        <w:rPr>
          <w:noProof/>
        </w:rPr>
        <w:fldChar w:fldCharType="separate"/>
      </w:r>
      <w:r>
        <w:rPr>
          <w:noProof/>
        </w:rPr>
        <w:t>176</w:t>
      </w:r>
      <w:r>
        <w:rPr>
          <w:noProof/>
        </w:rPr>
        <w:fldChar w:fldCharType="end"/>
      </w:r>
    </w:p>
    <w:p w14:paraId="6145B8C2" w14:textId="6F359FE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_Toc202371749 \h </w:instrText>
      </w:r>
      <w:r>
        <w:rPr>
          <w:noProof/>
        </w:rPr>
      </w:r>
      <w:r>
        <w:rPr>
          <w:noProof/>
        </w:rPr>
        <w:fldChar w:fldCharType="separate"/>
      </w:r>
      <w:r>
        <w:rPr>
          <w:noProof/>
        </w:rPr>
        <w:t>177</w:t>
      </w:r>
      <w:r>
        <w:rPr>
          <w:noProof/>
        </w:rPr>
        <w:fldChar w:fldCharType="end"/>
      </w:r>
    </w:p>
    <w:p w14:paraId="4ACDE3C9" w14:textId="52EE30C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_Toc202371750 \h </w:instrText>
      </w:r>
      <w:r>
        <w:rPr>
          <w:noProof/>
        </w:rPr>
      </w:r>
      <w:r>
        <w:rPr>
          <w:noProof/>
        </w:rPr>
        <w:fldChar w:fldCharType="separate"/>
      </w:r>
      <w:r>
        <w:rPr>
          <w:noProof/>
        </w:rPr>
        <w:t>177</w:t>
      </w:r>
      <w:r>
        <w:rPr>
          <w:noProof/>
        </w:rPr>
        <w:fldChar w:fldCharType="end"/>
      </w:r>
    </w:p>
    <w:p w14:paraId="57A872C8" w14:textId="61227AA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8.3.2.15</w:t>
      </w:r>
      <w:r>
        <w:rPr>
          <w:rFonts w:asciiTheme="minorHAnsi" w:eastAsiaTheme="minorEastAsia" w:hAnsiTheme="minorHAnsi" w:cstheme="minorBidi"/>
          <w:noProof/>
          <w:kern w:val="2"/>
          <w:sz w:val="24"/>
          <w:szCs w:val="24"/>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_Toc202371751 \h </w:instrText>
      </w:r>
      <w:r>
        <w:rPr>
          <w:noProof/>
        </w:rPr>
      </w:r>
      <w:r>
        <w:rPr>
          <w:noProof/>
        </w:rPr>
        <w:fldChar w:fldCharType="separate"/>
      </w:r>
      <w:r>
        <w:rPr>
          <w:noProof/>
        </w:rPr>
        <w:t>177</w:t>
      </w:r>
      <w:r>
        <w:rPr>
          <w:noProof/>
        </w:rPr>
        <w:fldChar w:fldCharType="end"/>
      </w:r>
    </w:p>
    <w:p w14:paraId="7448378C" w14:textId="2F977B1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_Toc202371752 \h </w:instrText>
      </w:r>
      <w:r>
        <w:rPr>
          <w:noProof/>
        </w:rPr>
      </w:r>
      <w:r>
        <w:rPr>
          <w:noProof/>
        </w:rPr>
        <w:fldChar w:fldCharType="separate"/>
      </w:r>
      <w:r>
        <w:rPr>
          <w:noProof/>
        </w:rPr>
        <w:t>179</w:t>
      </w:r>
      <w:r>
        <w:rPr>
          <w:noProof/>
        </w:rPr>
        <w:fldChar w:fldCharType="end"/>
      </w:r>
    </w:p>
    <w:p w14:paraId="1187EE59" w14:textId="5386649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_Toc202371753 \h </w:instrText>
      </w:r>
      <w:r>
        <w:rPr>
          <w:noProof/>
        </w:rPr>
      </w:r>
      <w:r>
        <w:rPr>
          <w:noProof/>
        </w:rPr>
        <w:fldChar w:fldCharType="separate"/>
      </w:r>
      <w:r>
        <w:rPr>
          <w:noProof/>
        </w:rPr>
        <w:t>179</w:t>
      </w:r>
      <w:r>
        <w:rPr>
          <w:noProof/>
        </w:rPr>
        <w:fldChar w:fldCharType="end"/>
      </w:r>
    </w:p>
    <w:p w14:paraId="26CF82CF" w14:textId="3E597D6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_Toc202371754 \h </w:instrText>
      </w:r>
      <w:r>
        <w:rPr>
          <w:noProof/>
        </w:rPr>
      </w:r>
      <w:r>
        <w:rPr>
          <w:noProof/>
        </w:rPr>
        <w:fldChar w:fldCharType="separate"/>
      </w:r>
      <w:r>
        <w:rPr>
          <w:noProof/>
        </w:rPr>
        <w:t>179</w:t>
      </w:r>
      <w:r>
        <w:rPr>
          <w:noProof/>
        </w:rPr>
        <w:fldChar w:fldCharType="end"/>
      </w:r>
    </w:p>
    <w:p w14:paraId="01D9F4B4" w14:textId="7ED7469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_Toc202371755 \h </w:instrText>
      </w:r>
      <w:r>
        <w:rPr>
          <w:noProof/>
        </w:rPr>
      </w:r>
      <w:r>
        <w:rPr>
          <w:noProof/>
        </w:rPr>
        <w:fldChar w:fldCharType="separate"/>
      </w:r>
      <w:r>
        <w:rPr>
          <w:noProof/>
        </w:rPr>
        <w:t>180</w:t>
      </w:r>
      <w:r>
        <w:rPr>
          <w:noProof/>
        </w:rPr>
        <w:fldChar w:fldCharType="end"/>
      </w:r>
    </w:p>
    <w:p w14:paraId="218D4508" w14:textId="3B05D7A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027F1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_Toc202371756 \h </w:instrText>
      </w:r>
      <w:r>
        <w:rPr>
          <w:noProof/>
        </w:rPr>
      </w:r>
      <w:r>
        <w:rPr>
          <w:noProof/>
        </w:rPr>
        <w:fldChar w:fldCharType="separate"/>
      </w:r>
      <w:r>
        <w:rPr>
          <w:noProof/>
        </w:rPr>
        <w:t>181</w:t>
      </w:r>
      <w:r>
        <w:rPr>
          <w:noProof/>
        </w:rPr>
        <w:fldChar w:fldCharType="end"/>
      </w:r>
    </w:p>
    <w:p w14:paraId="439DFAC2" w14:textId="0EF97B9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027F1A">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_Toc202371757 \h </w:instrText>
      </w:r>
      <w:r>
        <w:rPr>
          <w:noProof/>
        </w:rPr>
      </w:r>
      <w:r>
        <w:rPr>
          <w:noProof/>
        </w:rPr>
        <w:fldChar w:fldCharType="separate"/>
      </w:r>
      <w:r>
        <w:rPr>
          <w:noProof/>
        </w:rPr>
        <w:t>182</w:t>
      </w:r>
      <w:r>
        <w:rPr>
          <w:noProof/>
        </w:rPr>
        <w:fldChar w:fldCharType="end"/>
      </w:r>
    </w:p>
    <w:p w14:paraId="1EA9AD76" w14:textId="0306D94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027F1A">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_Toc202371758 \h </w:instrText>
      </w:r>
      <w:r>
        <w:rPr>
          <w:noProof/>
        </w:rPr>
      </w:r>
      <w:r>
        <w:rPr>
          <w:noProof/>
        </w:rPr>
        <w:fldChar w:fldCharType="separate"/>
      </w:r>
      <w:r>
        <w:rPr>
          <w:noProof/>
        </w:rPr>
        <w:t>183</w:t>
      </w:r>
      <w:r>
        <w:rPr>
          <w:noProof/>
        </w:rPr>
        <w:fldChar w:fldCharType="end"/>
      </w:r>
    </w:p>
    <w:p w14:paraId="6E703832" w14:textId="7B2B35D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027F1A">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_Toc202371759 \h </w:instrText>
      </w:r>
      <w:r>
        <w:rPr>
          <w:noProof/>
        </w:rPr>
      </w:r>
      <w:r>
        <w:rPr>
          <w:noProof/>
        </w:rPr>
        <w:fldChar w:fldCharType="separate"/>
      </w:r>
      <w:r>
        <w:rPr>
          <w:noProof/>
        </w:rPr>
        <w:t>183</w:t>
      </w:r>
      <w:r>
        <w:rPr>
          <w:noProof/>
        </w:rPr>
        <w:fldChar w:fldCharType="end"/>
      </w:r>
    </w:p>
    <w:p w14:paraId="6228B612" w14:textId="5CDEDE5E"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_Toc202371760 \h </w:instrText>
      </w:r>
      <w:r>
        <w:rPr>
          <w:noProof/>
        </w:rPr>
      </w:r>
      <w:r>
        <w:rPr>
          <w:noProof/>
        </w:rPr>
        <w:fldChar w:fldCharType="separate"/>
      </w:r>
      <w:r>
        <w:rPr>
          <w:noProof/>
        </w:rPr>
        <w:t>184</w:t>
      </w:r>
      <w:r>
        <w:rPr>
          <w:noProof/>
        </w:rPr>
        <w:fldChar w:fldCharType="end"/>
      </w:r>
    </w:p>
    <w:p w14:paraId="4EDDBD8F" w14:textId="5F5FDA9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8.4.</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_Toc202371761 \h </w:instrText>
      </w:r>
      <w:r>
        <w:rPr>
          <w:noProof/>
        </w:rPr>
      </w:r>
      <w:r>
        <w:rPr>
          <w:noProof/>
        </w:rPr>
        <w:fldChar w:fldCharType="separate"/>
      </w:r>
      <w:r>
        <w:rPr>
          <w:noProof/>
        </w:rPr>
        <w:t>184</w:t>
      </w:r>
      <w:r>
        <w:rPr>
          <w:noProof/>
        </w:rPr>
        <w:fldChar w:fldCharType="end"/>
      </w:r>
    </w:p>
    <w:p w14:paraId="2BBDFBCE" w14:textId="26E7E74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_Toc202371762 \h </w:instrText>
      </w:r>
      <w:r>
        <w:rPr>
          <w:noProof/>
        </w:rPr>
      </w:r>
      <w:r>
        <w:rPr>
          <w:noProof/>
        </w:rPr>
        <w:fldChar w:fldCharType="separate"/>
      </w:r>
      <w:r>
        <w:rPr>
          <w:noProof/>
        </w:rPr>
        <w:t>184</w:t>
      </w:r>
      <w:r>
        <w:rPr>
          <w:noProof/>
        </w:rPr>
        <w:fldChar w:fldCharType="end"/>
      </w:r>
    </w:p>
    <w:p w14:paraId="3271D40B" w14:textId="69A1B30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_Toc202371763 \h </w:instrText>
      </w:r>
      <w:r>
        <w:rPr>
          <w:noProof/>
        </w:rPr>
      </w:r>
      <w:r>
        <w:rPr>
          <w:noProof/>
        </w:rPr>
        <w:fldChar w:fldCharType="separate"/>
      </w:r>
      <w:r>
        <w:rPr>
          <w:noProof/>
        </w:rPr>
        <w:t>184</w:t>
      </w:r>
      <w:r>
        <w:rPr>
          <w:noProof/>
        </w:rPr>
        <w:fldChar w:fldCharType="end"/>
      </w:r>
    </w:p>
    <w:p w14:paraId="53E08B67" w14:textId="21F3DC1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_Toc202371764 \h </w:instrText>
      </w:r>
      <w:r>
        <w:rPr>
          <w:noProof/>
        </w:rPr>
      </w:r>
      <w:r>
        <w:rPr>
          <w:noProof/>
        </w:rPr>
        <w:fldChar w:fldCharType="separate"/>
      </w:r>
      <w:r>
        <w:rPr>
          <w:noProof/>
        </w:rPr>
        <w:t>186</w:t>
      </w:r>
      <w:r>
        <w:rPr>
          <w:noProof/>
        </w:rPr>
        <w:fldChar w:fldCharType="end"/>
      </w:r>
    </w:p>
    <w:p w14:paraId="6850CD5A" w14:textId="4427B24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_Toc202371765 \h </w:instrText>
      </w:r>
      <w:r>
        <w:rPr>
          <w:noProof/>
        </w:rPr>
      </w:r>
      <w:r>
        <w:rPr>
          <w:noProof/>
        </w:rPr>
        <w:fldChar w:fldCharType="separate"/>
      </w:r>
      <w:r>
        <w:rPr>
          <w:noProof/>
        </w:rPr>
        <w:t>186</w:t>
      </w:r>
      <w:r>
        <w:rPr>
          <w:noProof/>
        </w:rPr>
        <w:fldChar w:fldCharType="end"/>
      </w:r>
    </w:p>
    <w:p w14:paraId="7EE2D4DA" w14:textId="2AD7ABE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_Toc202371766 \h </w:instrText>
      </w:r>
      <w:r>
        <w:rPr>
          <w:noProof/>
        </w:rPr>
      </w:r>
      <w:r>
        <w:rPr>
          <w:noProof/>
        </w:rPr>
        <w:fldChar w:fldCharType="separate"/>
      </w:r>
      <w:r>
        <w:rPr>
          <w:noProof/>
        </w:rPr>
        <w:t>186</w:t>
      </w:r>
      <w:r>
        <w:rPr>
          <w:noProof/>
        </w:rPr>
        <w:fldChar w:fldCharType="end"/>
      </w:r>
    </w:p>
    <w:p w14:paraId="5F0CA342" w14:textId="2D5C0C4E"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_Toc202371767 \h </w:instrText>
      </w:r>
      <w:r>
        <w:rPr>
          <w:noProof/>
        </w:rPr>
      </w:r>
      <w:r>
        <w:rPr>
          <w:noProof/>
        </w:rPr>
        <w:fldChar w:fldCharType="separate"/>
      </w:r>
      <w:r>
        <w:rPr>
          <w:noProof/>
        </w:rPr>
        <w:t>187</w:t>
      </w:r>
      <w:r>
        <w:rPr>
          <w:noProof/>
        </w:rPr>
        <w:fldChar w:fldCharType="end"/>
      </w:r>
    </w:p>
    <w:p w14:paraId="02E002C2" w14:textId="3DDEC63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_Toc202371768 \h </w:instrText>
      </w:r>
      <w:r>
        <w:rPr>
          <w:noProof/>
        </w:rPr>
      </w:r>
      <w:r>
        <w:rPr>
          <w:noProof/>
        </w:rPr>
        <w:fldChar w:fldCharType="separate"/>
      </w:r>
      <w:r>
        <w:rPr>
          <w:noProof/>
        </w:rPr>
        <w:t>187</w:t>
      </w:r>
      <w:r>
        <w:rPr>
          <w:noProof/>
        </w:rPr>
        <w:fldChar w:fldCharType="end"/>
      </w:r>
    </w:p>
    <w:p w14:paraId="66D66F8A" w14:textId="00663F1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SDS</w:t>
      </w:r>
      <w:r>
        <w:rPr>
          <w:noProof/>
        </w:rPr>
        <w:tab/>
      </w:r>
      <w:r>
        <w:rPr>
          <w:noProof/>
        </w:rPr>
        <w:fldChar w:fldCharType="begin" w:fldLock="1"/>
      </w:r>
      <w:r>
        <w:rPr>
          <w:noProof/>
        </w:rPr>
        <w:instrText xml:space="preserve"> PAGEREF _Toc202371769 \h </w:instrText>
      </w:r>
      <w:r>
        <w:rPr>
          <w:noProof/>
        </w:rPr>
      </w:r>
      <w:r>
        <w:rPr>
          <w:noProof/>
        </w:rPr>
        <w:fldChar w:fldCharType="separate"/>
      </w:r>
      <w:r>
        <w:rPr>
          <w:noProof/>
        </w:rPr>
        <w:t>187</w:t>
      </w:r>
      <w:r>
        <w:rPr>
          <w:noProof/>
        </w:rPr>
        <w:fldChar w:fldCharType="end"/>
      </w:r>
    </w:p>
    <w:p w14:paraId="4B8201A3" w14:textId="2FACFD7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_Toc202371770 \h </w:instrText>
      </w:r>
      <w:r>
        <w:rPr>
          <w:noProof/>
        </w:rPr>
      </w:r>
      <w:r>
        <w:rPr>
          <w:noProof/>
        </w:rPr>
        <w:fldChar w:fldCharType="separate"/>
      </w:r>
      <w:r>
        <w:rPr>
          <w:noProof/>
        </w:rPr>
        <w:t>187</w:t>
      </w:r>
      <w:r>
        <w:rPr>
          <w:noProof/>
        </w:rPr>
        <w:fldChar w:fldCharType="end"/>
      </w:r>
    </w:p>
    <w:p w14:paraId="5585A866" w14:textId="7C7E185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9.2.1.1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Sending an SDS message</w:t>
      </w:r>
      <w:r>
        <w:rPr>
          <w:noProof/>
        </w:rPr>
        <w:tab/>
      </w:r>
      <w:r>
        <w:rPr>
          <w:noProof/>
        </w:rPr>
        <w:fldChar w:fldCharType="begin" w:fldLock="1"/>
      </w:r>
      <w:r>
        <w:rPr>
          <w:noProof/>
        </w:rPr>
        <w:instrText xml:space="preserve"> PAGEREF _Toc202371771 \h </w:instrText>
      </w:r>
      <w:r>
        <w:rPr>
          <w:noProof/>
        </w:rPr>
      </w:r>
      <w:r>
        <w:rPr>
          <w:noProof/>
        </w:rPr>
        <w:fldChar w:fldCharType="separate"/>
      </w:r>
      <w:r>
        <w:rPr>
          <w:noProof/>
        </w:rPr>
        <w:t>187</w:t>
      </w:r>
      <w:r>
        <w:rPr>
          <w:noProof/>
        </w:rPr>
        <w:fldChar w:fldCharType="end"/>
      </w:r>
    </w:p>
    <w:p w14:paraId="039A3743" w14:textId="7E50465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Handling of received SDS messages with or without disposition requests</w:t>
      </w:r>
      <w:r>
        <w:rPr>
          <w:noProof/>
        </w:rPr>
        <w:tab/>
      </w:r>
      <w:r>
        <w:rPr>
          <w:noProof/>
        </w:rPr>
        <w:fldChar w:fldCharType="begin" w:fldLock="1"/>
      </w:r>
      <w:r>
        <w:rPr>
          <w:noProof/>
        </w:rPr>
        <w:instrText xml:space="preserve"> PAGEREF _Toc202371772 \h </w:instrText>
      </w:r>
      <w:r>
        <w:rPr>
          <w:noProof/>
        </w:rPr>
      </w:r>
      <w:r>
        <w:rPr>
          <w:noProof/>
        </w:rPr>
        <w:fldChar w:fldCharType="separate"/>
      </w:r>
      <w:r>
        <w:rPr>
          <w:noProof/>
        </w:rPr>
        <w:t>188</w:t>
      </w:r>
      <w:r>
        <w:rPr>
          <w:noProof/>
        </w:rPr>
        <w:fldChar w:fldCharType="end"/>
      </w:r>
    </w:p>
    <w:p w14:paraId="4E46AF86" w14:textId="2D6F57F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9.2.1.3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Handling of disposition requests</w:t>
      </w:r>
      <w:r>
        <w:rPr>
          <w:noProof/>
        </w:rPr>
        <w:tab/>
      </w:r>
      <w:r>
        <w:rPr>
          <w:noProof/>
        </w:rPr>
        <w:fldChar w:fldCharType="begin" w:fldLock="1"/>
      </w:r>
      <w:r>
        <w:rPr>
          <w:noProof/>
        </w:rPr>
        <w:instrText xml:space="preserve"> PAGEREF _Toc202371773 \h </w:instrText>
      </w:r>
      <w:r>
        <w:rPr>
          <w:noProof/>
        </w:rPr>
      </w:r>
      <w:r>
        <w:rPr>
          <w:noProof/>
        </w:rPr>
        <w:fldChar w:fldCharType="separate"/>
      </w:r>
      <w:r>
        <w:rPr>
          <w:noProof/>
        </w:rPr>
        <w:t>189</w:t>
      </w:r>
      <w:r>
        <w:rPr>
          <w:noProof/>
        </w:rPr>
        <w:fldChar w:fldCharType="end"/>
      </w:r>
    </w:p>
    <w:p w14:paraId="08C88BA3" w14:textId="5FC90C2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_Toc202371774 \h </w:instrText>
      </w:r>
      <w:r>
        <w:rPr>
          <w:noProof/>
        </w:rPr>
      </w:r>
      <w:r>
        <w:rPr>
          <w:noProof/>
        </w:rPr>
        <w:fldChar w:fldCharType="separate"/>
      </w:r>
      <w:r>
        <w:rPr>
          <w:noProof/>
        </w:rPr>
        <w:t>190</w:t>
      </w:r>
      <w:r>
        <w:rPr>
          <w:noProof/>
        </w:rPr>
        <w:fldChar w:fldCharType="end"/>
      </w:r>
    </w:p>
    <w:p w14:paraId="10A1AB88" w14:textId="12CB8A1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_Toc202371775 \h </w:instrText>
      </w:r>
      <w:r>
        <w:rPr>
          <w:noProof/>
        </w:rPr>
      </w:r>
      <w:r>
        <w:rPr>
          <w:noProof/>
        </w:rPr>
        <w:fldChar w:fldCharType="separate"/>
      </w:r>
      <w:r>
        <w:rPr>
          <w:noProof/>
        </w:rPr>
        <w:t>190</w:t>
      </w:r>
      <w:r>
        <w:rPr>
          <w:noProof/>
        </w:rPr>
        <w:fldChar w:fldCharType="end"/>
      </w:r>
    </w:p>
    <w:p w14:paraId="253E468B" w14:textId="79BFB23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_Toc202371776 \h </w:instrText>
      </w:r>
      <w:r>
        <w:rPr>
          <w:noProof/>
        </w:rPr>
      </w:r>
      <w:r>
        <w:rPr>
          <w:noProof/>
        </w:rPr>
        <w:fldChar w:fldCharType="separate"/>
      </w:r>
      <w:r>
        <w:rPr>
          <w:noProof/>
        </w:rPr>
        <w:t>190</w:t>
      </w:r>
      <w:r>
        <w:rPr>
          <w:noProof/>
        </w:rPr>
        <w:fldChar w:fldCharType="end"/>
      </w:r>
    </w:p>
    <w:p w14:paraId="6124F692" w14:textId="070C4EB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originating procedures</w:t>
      </w:r>
      <w:r>
        <w:rPr>
          <w:noProof/>
        </w:rPr>
        <w:tab/>
      </w:r>
      <w:r>
        <w:rPr>
          <w:noProof/>
        </w:rPr>
        <w:fldChar w:fldCharType="begin" w:fldLock="1"/>
      </w:r>
      <w:r>
        <w:rPr>
          <w:noProof/>
        </w:rPr>
        <w:instrText xml:space="preserve"> PAGEREF _Toc202371777 \h </w:instrText>
      </w:r>
      <w:r>
        <w:rPr>
          <w:noProof/>
        </w:rPr>
      </w:r>
      <w:r>
        <w:rPr>
          <w:noProof/>
        </w:rPr>
        <w:fldChar w:fldCharType="separate"/>
      </w:r>
      <w:r>
        <w:rPr>
          <w:noProof/>
        </w:rPr>
        <w:t>190</w:t>
      </w:r>
      <w:r>
        <w:rPr>
          <w:noProof/>
        </w:rPr>
        <w:fldChar w:fldCharType="end"/>
      </w:r>
    </w:p>
    <w:p w14:paraId="62142218" w14:textId="08F31FB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terminating procedures</w:t>
      </w:r>
      <w:r>
        <w:rPr>
          <w:noProof/>
        </w:rPr>
        <w:tab/>
      </w:r>
      <w:r>
        <w:rPr>
          <w:noProof/>
        </w:rPr>
        <w:fldChar w:fldCharType="begin" w:fldLock="1"/>
      </w:r>
      <w:r>
        <w:rPr>
          <w:noProof/>
        </w:rPr>
        <w:instrText xml:space="preserve"> PAGEREF _Toc202371778 \h </w:instrText>
      </w:r>
      <w:r>
        <w:rPr>
          <w:noProof/>
        </w:rPr>
      </w:r>
      <w:r>
        <w:rPr>
          <w:noProof/>
        </w:rPr>
        <w:fldChar w:fldCharType="separate"/>
      </w:r>
      <w:r>
        <w:rPr>
          <w:noProof/>
        </w:rPr>
        <w:t>192</w:t>
      </w:r>
      <w:r>
        <w:rPr>
          <w:noProof/>
        </w:rPr>
        <w:fldChar w:fldCharType="end"/>
      </w:r>
    </w:p>
    <w:p w14:paraId="396CD181" w14:textId="623F215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_Toc202371779 \h </w:instrText>
      </w:r>
      <w:r>
        <w:rPr>
          <w:noProof/>
        </w:rPr>
      </w:r>
      <w:r>
        <w:rPr>
          <w:noProof/>
        </w:rPr>
        <w:fldChar w:fldCharType="separate"/>
      </w:r>
      <w:r>
        <w:rPr>
          <w:noProof/>
        </w:rPr>
        <w:t>193</w:t>
      </w:r>
      <w:r>
        <w:rPr>
          <w:noProof/>
        </w:rPr>
        <w:fldChar w:fldCharType="end"/>
      </w:r>
    </w:p>
    <w:p w14:paraId="1EAE1317" w14:textId="61C8B7F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Originating participating MCData function procedures</w:t>
      </w:r>
      <w:r>
        <w:rPr>
          <w:noProof/>
        </w:rPr>
        <w:tab/>
      </w:r>
      <w:r>
        <w:rPr>
          <w:noProof/>
        </w:rPr>
        <w:fldChar w:fldCharType="begin" w:fldLock="1"/>
      </w:r>
      <w:r>
        <w:rPr>
          <w:noProof/>
        </w:rPr>
        <w:instrText xml:space="preserve"> PAGEREF _Toc202371780 \h </w:instrText>
      </w:r>
      <w:r>
        <w:rPr>
          <w:noProof/>
        </w:rPr>
      </w:r>
      <w:r>
        <w:rPr>
          <w:noProof/>
        </w:rPr>
        <w:fldChar w:fldCharType="separate"/>
      </w:r>
      <w:r>
        <w:rPr>
          <w:noProof/>
        </w:rPr>
        <w:t>193</w:t>
      </w:r>
      <w:r>
        <w:rPr>
          <w:noProof/>
        </w:rPr>
        <w:fldChar w:fldCharType="end"/>
      </w:r>
    </w:p>
    <w:p w14:paraId="171F08F0" w14:textId="7A97E31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participating MCData function procedures</w:t>
      </w:r>
      <w:r>
        <w:rPr>
          <w:noProof/>
        </w:rPr>
        <w:tab/>
      </w:r>
      <w:r>
        <w:rPr>
          <w:noProof/>
        </w:rPr>
        <w:fldChar w:fldCharType="begin" w:fldLock="1"/>
      </w:r>
      <w:r>
        <w:rPr>
          <w:noProof/>
        </w:rPr>
        <w:instrText xml:space="preserve"> PAGEREF _Toc202371781 \h </w:instrText>
      </w:r>
      <w:r>
        <w:rPr>
          <w:noProof/>
        </w:rPr>
      </w:r>
      <w:r>
        <w:rPr>
          <w:noProof/>
        </w:rPr>
        <w:fldChar w:fldCharType="separate"/>
      </w:r>
      <w:r>
        <w:rPr>
          <w:noProof/>
        </w:rPr>
        <w:t>195</w:t>
      </w:r>
      <w:r>
        <w:rPr>
          <w:noProof/>
        </w:rPr>
        <w:fldChar w:fldCharType="end"/>
      </w:r>
    </w:p>
    <w:p w14:paraId="1CA69FC7" w14:textId="2FF2BB2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_Toc202371782 \h </w:instrText>
      </w:r>
      <w:r>
        <w:rPr>
          <w:noProof/>
        </w:rPr>
      </w:r>
      <w:r>
        <w:rPr>
          <w:noProof/>
        </w:rPr>
        <w:fldChar w:fldCharType="separate"/>
      </w:r>
      <w:r>
        <w:rPr>
          <w:noProof/>
        </w:rPr>
        <w:t>196</w:t>
      </w:r>
      <w:r>
        <w:rPr>
          <w:noProof/>
        </w:rPr>
        <w:fldChar w:fldCharType="end"/>
      </w:r>
    </w:p>
    <w:p w14:paraId="3F4C5ECC" w14:textId="7FA8080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Originating controlling MCData function procedures</w:t>
      </w:r>
      <w:r>
        <w:rPr>
          <w:noProof/>
        </w:rPr>
        <w:tab/>
      </w:r>
      <w:r>
        <w:rPr>
          <w:noProof/>
        </w:rPr>
        <w:fldChar w:fldCharType="begin" w:fldLock="1"/>
      </w:r>
      <w:r>
        <w:rPr>
          <w:noProof/>
        </w:rPr>
        <w:instrText xml:space="preserve"> PAGEREF _Toc202371783 \h </w:instrText>
      </w:r>
      <w:r>
        <w:rPr>
          <w:noProof/>
        </w:rPr>
      </w:r>
      <w:r>
        <w:rPr>
          <w:noProof/>
        </w:rPr>
        <w:fldChar w:fldCharType="separate"/>
      </w:r>
      <w:r>
        <w:rPr>
          <w:noProof/>
        </w:rPr>
        <w:t>196</w:t>
      </w:r>
      <w:r>
        <w:rPr>
          <w:noProof/>
        </w:rPr>
        <w:fldChar w:fldCharType="end"/>
      </w:r>
    </w:p>
    <w:p w14:paraId="6FDD9937" w14:textId="0FE1DCE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9.2.2.4.2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controlling MCData function procedures</w:t>
      </w:r>
      <w:r>
        <w:rPr>
          <w:noProof/>
        </w:rPr>
        <w:tab/>
      </w:r>
      <w:r>
        <w:rPr>
          <w:noProof/>
        </w:rPr>
        <w:fldChar w:fldCharType="begin" w:fldLock="1"/>
      </w:r>
      <w:r>
        <w:rPr>
          <w:noProof/>
        </w:rPr>
        <w:instrText xml:space="preserve"> PAGEREF _Toc202371784 \h </w:instrText>
      </w:r>
      <w:r>
        <w:rPr>
          <w:noProof/>
        </w:rPr>
      </w:r>
      <w:r>
        <w:rPr>
          <w:noProof/>
        </w:rPr>
        <w:fldChar w:fldCharType="separate"/>
      </w:r>
      <w:r>
        <w:rPr>
          <w:noProof/>
        </w:rPr>
        <w:t>198</w:t>
      </w:r>
      <w:r>
        <w:rPr>
          <w:noProof/>
        </w:rPr>
        <w:fldChar w:fldCharType="end"/>
      </w:r>
    </w:p>
    <w:p w14:paraId="234BBC68" w14:textId="10C00D7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_Toc202371785 \h </w:instrText>
      </w:r>
      <w:r>
        <w:rPr>
          <w:noProof/>
        </w:rPr>
      </w:r>
      <w:r>
        <w:rPr>
          <w:noProof/>
        </w:rPr>
        <w:fldChar w:fldCharType="separate"/>
      </w:r>
      <w:r>
        <w:rPr>
          <w:noProof/>
        </w:rPr>
        <w:t>201</w:t>
      </w:r>
      <w:r>
        <w:rPr>
          <w:noProof/>
        </w:rPr>
        <w:fldChar w:fldCharType="end"/>
      </w:r>
    </w:p>
    <w:p w14:paraId="2B87AB23" w14:textId="77B3A88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Terminating procedure</w:t>
      </w:r>
      <w:r>
        <w:rPr>
          <w:noProof/>
        </w:rPr>
        <w:tab/>
      </w:r>
      <w:r>
        <w:rPr>
          <w:noProof/>
        </w:rPr>
        <w:fldChar w:fldCharType="begin" w:fldLock="1"/>
      </w:r>
      <w:r>
        <w:rPr>
          <w:noProof/>
        </w:rPr>
        <w:instrText xml:space="preserve"> PAGEREF _Toc202371786 \h </w:instrText>
      </w:r>
      <w:r>
        <w:rPr>
          <w:noProof/>
        </w:rPr>
      </w:r>
      <w:r>
        <w:rPr>
          <w:noProof/>
        </w:rPr>
        <w:fldChar w:fldCharType="separate"/>
      </w:r>
      <w:r>
        <w:rPr>
          <w:noProof/>
        </w:rPr>
        <w:t>201</w:t>
      </w:r>
      <w:r>
        <w:rPr>
          <w:noProof/>
        </w:rPr>
        <w:fldChar w:fldCharType="end"/>
      </w:r>
    </w:p>
    <w:p w14:paraId="0EBD30E3" w14:textId="108D186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9.2.2.5.2</w:t>
      </w:r>
      <w:r>
        <w:rPr>
          <w:rFonts w:asciiTheme="minorHAnsi" w:eastAsiaTheme="minorEastAsia" w:hAnsiTheme="minorHAnsi" w:cstheme="minorBidi"/>
          <w:noProof/>
          <w:kern w:val="2"/>
          <w:sz w:val="24"/>
          <w:szCs w:val="24"/>
          <w:lang w:eastAsia="en-GB"/>
          <w14:ligatures w14:val="standardContextual"/>
        </w:rPr>
        <w:tab/>
      </w:r>
      <w:r>
        <w:rPr>
          <w:noProof/>
        </w:rPr>
        <w:t>Originating procedure</w:t>
      </w:r>
      <w:r>
        <w:rPr>
          <w:noProof/>
        </w:rPr>
        <w:tab/>
      </w:r>
      <w:r>
        <w:rPr>
          <w:noProof/>
        </w:rPr>
        <w:fldChar w:fldCharType="begin" w:fldLock="1"/>
      </w:r>
      <w:r>
        <w:rPr>
          <w:noProof/>
        </w:rPr>
        <w:instrText xml:space="preserve"> PAGEREF _Toc202371787 \h </w:instrText>
      </w:r>
      <w:r>
        <w:rPr>
          <w:noProof/>
        </w:rPr>
      </w:r>
      <w:r>
        <w:rPr>
          <w:noProof/>
        </w:rPr>
        <w:fldChar w:fldCharType="separate"/>
      </w:r>
      <w:r>
        <w:rPr>
          <w:noProof/>
        </w:rPr>
        <w:t>202</w:t>
      </w:r>
      <w:r>
        <w:rPr>
          <w:noProof/>
        </w:rPr>
        <w:fldChar w:fldCharType="end"/>
      </w:r>
    </w:p>
    <w:p w14:paraId="0B093FC5" w14:textId="0169F33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Standalone SDS using media plane</w:t>
      </w:r>
      <w:r>
        <w:rPr>
          <w:noProof/>
        </w:rPr>
        <w:tab/>
      </w:r>
      <w:r>
        <w:rPr>
          <w:noProof/>
        </w:rPr>
        <w:fldChar w:fldCharType="begin" w:fldLock="1"/>
      </w:r>
      <w:r>
        <w:rPr>
          <w:noProof/>
        </w:rPr>
        <w:instrText xml:space="preserve"> PAGEREF _Toc202371788 \h </w:instrText>
      </w:r>
      <w:r>
        <w:rPr>
          <w:noProof/>
        </w:rPr>
      </w:r>
      <w:r>
        <w:rPr>
          <w:noProof/>
        </w:rPr>
        <w:fldChar w:fldCharType="separate"/>
      </w:r>
      <w:r>
        <w:rPr>
          <w:noProof/>
        </w:rPr>
        <w:t>205</w:t>
      </w:r>
      <w:r>
        <w:rPr>
          <w:noProof/>
        </w:rPr>
        <w:fldChar w:fldCharType="end"/>
      </w:r>
    </w:p>
    <w:p w14:paraId="7CE03118" w14:textId="3899BE6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_Toc202371789 \h </w:instrText>
      </w:r>
      <w:r>
        <w:rPr>
          <w:noProof/>
        </w:rPr>
      </w:r>
      <w:r>
        <w:rPr>
          <w:noProof/>
        </w:rPr>
        <w:fldChar w:fldCharType="separate"/>
      </w:r>
      <w:r>
        <w:rPr>
          <w:noProof/>
        </w:rPr>
        <w:t>205</w:t>
      </w:r>
      <w:r>
        <w:rPr>
          <w:noProof/>
        </w:rPr>
        <w:fldChar w:fldCharType="end"/>
      </w:r>
    </w:p>
    <w:p w14:paraId="3FC85F54" w14:textId="0F79608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_Toc202371790 \h </w:instrText>
      </w:r>
      <w:r>
        <w:rPr>
          <w:noProof/>
        </w:rPr>
      </w:r>
      <w:r>
        <w:rPr>
          <w:noProof/>
        </w:rPr>
        <w:fldChar w:fldCharType="separate"/>
      </w:r>
      <w:r>
        <w:rPr>
          <w:noProof/>
        </w:rPr>
        <w:t>205</w:t>
      </w:r>
      <w:r>
        <w:rPr>
          <w:noProof/>
        </w:rPr>
        <w:fldChar w:fldCharType="end"/>
      </w:r>
    </w:p>
    <w:p w14:paraId="04FDEBDE" w14:textId="7562713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offer generation</w:t>
      </w:r>
      <w:r>
        <w:rPr>
          <w:noProof/>
        </w:rPr>
        <w:tab/>
      </w:r>
      <w:r>
        <w:rPr>
          <w:noProof/>
        </w:rPr>
        <w:fldChar w:fldCharType="begin" w:fldLock="1"/>
      </w:r>
      <w:r>
        <w:rPr>
          <w:noProof/>
        </w:rPr>
        <w:instrText xml:space="preserve"> PAGEREF _Toc202371791 \h </w:instrText>
      </w:r>
      <w:r>
        <w:rPr>
          <w:noProof/>
        </w:rPr>
      </w:r>
      <w:r>
        <w:rPr>
          <w:noProof/>
        </w:rPr>
        <w:fldChar w:fldCharType="separate"/>
      </w:r>
      <w:r>
        <w:rPr>
          <w:noProof/>
        </w:rPr>
        <w:t>205</w:t>
      </w:r>
      <w:r>
        <w:rPr>
          <w:noProof/>
        </w:rPr>
        <w:fldChar w:fldCharType="end"/>
      </w:r>
    </w:p>
    <w:p w14:paraId="1C4E48AA" w14:textId="3AE7932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answer generation</w:t>
      </w:r>
      <w:r>
        <w:rPr>
          <w:noProof/>
        </w:rPr>
        <w:tab/>
      </w:r>
      <w:r>
        <w:rPr>
          <w:noProof/>
        </w:rPr>
        <w:fldChar w:fldCharType="begin" w:fldLock="1"/>
      </w:r>
      <w:r>
        <w:rPr>
          <w:noProof/>
        </w:rPr>
        <w:instrText xml:space="preserve"> PAGEREF _Toc202371792 \h </w:instrText>
      </w:r>
      <w:r>
        <w:rPr>
          <w:noProof/>
        </w:rPr>
      </w:r>
      <w:r>
        <w:rPr>
          <w:noProof/>
        </w:rPr>
        <w:fldChar w:fldCharType="separate"/>
      </w:r>
      <w:r>
        <w:rPr>
          <w:noProof/>
        </w:rPr>
        <w:t>206</w:t>
      </w:r>
      <w:r>
        <w:rPr>
          <w:noProof/>
        </w:rPr>
        <w:fldChar w:fldCharType="end"/>
      </w:r>
    </w:p>
    <w:p w14:paraId="02467143" w14:textId="40759E2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originating procedures</w:t>
      </w:r>
      <w:r>
        <w:rPr>
          <w:noProof/>
        </w:rPr>
        <w:tab/>
      </w:r>
      <w:r>
        <w:rPr>
          <w:noProof/>
        </w:rPr>
        <w:fldChar w:fldCharType="begin" w:fldLock="1"/>
      </w:r>
      <w:r>
        <w:rPr>
          <w:noProof/>
        </w:rPr>
        <w:instrText xml:space="preserve"> PAGEREF _Toc202371793 \h </w:instrText>
      </w:r>
      <w:r>
        <w:rPr>
          <w:noProof/>
        </w:rPr>
      </w:r>
      <w:r>
        <w:rPr>
          <w:noProof/>
        </w:rPr>
        <w:fldChar w:fldCharType="separate"/>
      </w:r>
      <w:r>
        <w:rPr>
          <w:noProof/>
        </w:rPr>
        <w:t>206</w:t>
      </w:r>
      <w:r>
        <w:rPr>
          <w:noProof/>
        </w:rPr>
        <w:fldChar w:fldCharType="end"/>
      </w:r>
    </w:p>
    <w:p w14:paraId="6373C019" w14:textId="3399637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terminating procedures</w:t>
      </w:r>
      <w:r>
        <w:rPr>
          <w:noProof/>
        </w:rPr>
        <w:tab/>
      </w:r>
      <w:r>
        <w:rPr>
          <w:noProof/>
        </w:rPr>
        <w:fldChar w:fldCharType="begin" w:fldLock="1"/>
      </w:r>
      <w:r>
        <w:rPr>
          <w:noProof/>
        </w:rPr>
        <w:instrText xml:space="preserve"> PAGEREF _Toc202371794 \h </w:instrText>
      </w:r>
      <w:r>
        <w:rPr>
          <w:noProof/>
        </w:rPr>
      </w:r>
      <w:r>
        <w:rPr>
          <w:noProof/>
        </w:rPr>
        <w:fldChar w:fldCharType="separate"/>
      </w:r>
      <w:r>
        <w:rPr>
          <w:noProof/>
        </w:rPr>
        <w:t>209</w:t>
      </w:r>
      <w:r>
        <w:rPr>
          <w:noProof/>
        </w:rPr>
        <w:fldChar w:fldCharType="end"/>
      </w:r>
    </w:p>
    <w:p w14:paraId="6A9D7817" w14:textId="4CE7F41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_Toc202371795 \h </w:instrText>
      </w:r>
      <w:r>
        <w:rPr>
          <w:noProof/>
        </w:rPr>
      </w:r>
      <w:r>
        <w:rPr>
          <w:noProof/>
        </w:rPr>
        <w:fldChar w:fldCharType="separate"/>
      </w:r>
      <w:r>
        <w:rPr>
          <w:noProof/>
        </w:rPr>
        <w:t>210</w:t>
      </w:r>
      <w:r>
        <w:rPr>
          <w:noProof/>
        </w:rPr>
        <w:fldChar w:fldCharType="end"/>
      </w:r>
    </w:p>
    <w:p w14:paraId="3615089C" w14:textId="7EB2C66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lastRenderedPageBreak/>
        <w:t>9.2.3.3.1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offer generation</w:t>
      </w:r>
      <w:r>
        <w:rPr>
          <w:noProof/>
        </w:rPr>
        <w:tab/>
      </w:r>
      <w:r>
        <w:rPr>
          <w:noProof/>
        </w:rPr>
        <w:fldChar w:fldCharType="begin" w:fldLock="1"/>
      </w:r>
      <w:r>
        <w:rPr>
          <w:noProof/>
        </w:rPr>
        <w:instrText xml:space="preserve"> PAGEREF _Toc202371796 \h </w:instrText>
      </w:r>
      <w:r>
        <w:rPr>
          <w:noProof/>
        </w:rPr>
      </w:r>
      <w:r>
        <w:rPr>
          <w:noProof/>
        </w:rPr>
        <w:fldChar w:fldCharType="separate"/>
      </w:r>
      <w:r>
        <w:rPr>
          <w:noProof/>
        </w:rPr>
        <w:t>210</w:t>
      </w:r>
      <w:r>
        <w:rPr>
          <w:noProof/>
        </w:rPr>
        <w:fldChar w:fldCharType="end"/>
      </w:r>
    </w:p>
    <w:p w14:paraId="5FF824FB" w14:textId="0AB5482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answer generation</w:t>
      </w:r>
      <w:r>
        <w:rPr>
          <w:noProof/>
        </w:rPr>
        <w:tab/>
      </w:r>
      <w:r>
        <w:rPr>
          <w:noProof/>
        </w:rPr>
        <w:fldChar w:fldCharType="begin" w:fldLock="1"/>
      </w:r>
      <w:r>
        <w:rPr>
          <w:noProof/>
        </w:rPr>
        <w:instrText xml:space="preserve"> PAGEREF _Toc202371797 \h </w:instrText>
      </w:r>
      <w:r>
        <w:rPr>
          <w:noProof/>
        </w:rPr>
      </w:r>
      <w:r>
        <w:rPr>
          <w:noProof/>
        </w:rPr>
        <w:fldChar w:fldCharType="separate"/>
      </w:r>
      <w:r>
        <w:rPr>
          <w:noProof/>
        </w:rPr>
        <w:t>211</w:t>
      </w:r>
      <w:r>
        <w:rPr>
          <w:noProof/>
        </w:rPr>
        <w:fldChar w:fldCharType="end"/>
      </w:r>
    </w:p>
    <w:p w14:paraId="4DAFA8FE" w14:textId="6F3E5E4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9.2.3.3.3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Originating participating MCData function procedures</w:t>
      </w:r>
      <w:r>
        <w:rPr>
          <w:noProof/>
        </w:rPr>
        <w:tab/>
      </w:r>
      <w:r>
        <w:rPr>
          <w:noProof/>
        </w:rPr>
        <w:fldChar w:fldCharType="begin" w:fldLock="1"/>
      </w:r>
      <w:r>
        <w:rPr>
          <w:noProof/>
        </w:rPr>
        <w:instrText xml:space="preserve"> PAGEREF _Toc202371798 \h </w:instrText>
      </w:r>
      <w:r>
        <w:rPr>
          <w:noProof/>
        </w:rPr>
      </w:r>
      <w:r>
        <w:rPr>
          <w:noProof/>
        </w:rPr>
        <w:fldChar w:fldCharType="separate"/>
      </w:r>
      <w:r>
        <w:rPr>
          <w:noProof/>
        </w:rPr>
        <w:t>211</w:t>
      </w:r>
      <w:r>
        <w:rPr>
          <w:noProof/>
        </w:rPr>
        <w:fldChar w:fldCharType="end"/>
      </w:r>
    </w:p>
    <w:p w14:paraId="66F3031E" w14:textId="5C57F6B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9.2.3.3.4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participating MCData function procedures</w:t>
      </w:r>
      <w:r>
        <w:rPr>
          <w:noProof/>
        </w:rPr>
        <w:tab/>
      </w:r>
      <w:r>
        <w:rPr>
          <w:noProof/>
        </w:rPr>
        <w:fldChar w:fldCharType="begin" w:fldLock="1"/>
      </w:r>
      <w:r>
        <w:rPr>
          <w:noProof/>
        </w:rPr>
        <w:instrText xml:space="preserve"> PAGEREF _Toc202371799 \h </w:instrText>
      </w:r>
      <w:r>
        <w:rPr>
          <w:noProof/>
        </w:rPr>
      </w:r>
      <w:r>
        <w:rPr>
          <w:noProof/>
        </w:rPr>
        <w:fldChar w:fldCharType="separate"/>
      </w:r>
      <w:r>
        <w:rPr>
          <w:noProof/>
        </w:rPr>
        <w:t>213</w:t>
      </w:r>
      <w:r>
        <w:rPr>
          <w:noProof/>
        </w:rPr>
        <w:fldChar w:fldCharType="end"/>
      </w:r>
    </w:p>
    <w:p w14:paraId="13CB96DA" w14:textId="18DFA74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9.2.3.4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_Toc202371800 \h </w:instrText>
      </w:r>
      <w:r>
        <w:rPr>
          <w:noProof/>
        </w:rPr>
      </w:r>
      <w:r>
        <w:rPr>
          <w:noProof/>
        </w:rPr>
        <w:fldChar w:fldCharType="separate"/>
      </w:r>
      <w:r>
        <w:rPr>
          <w:noProof/>
        </w:rPr>
        <w:t>215</w:t>
      </w:r>
      <w:r>
        <w:rPr>
          <w:noProof/>
        </w:rPr>
        <w:fldChar w:fldCharType="end"/>
      </w:r>
    </w:p>
    <w:p w14:paraId="0466F3D4" w14:textId="464C454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_Toc202371801 \h </w:instrText>
      </w:r>
      <w:r>
        <w:rPr>
          <w:noProof/>
        </w:rPr>
      </w:r>
      <w:r>
        <w:rPr>
          <w:noProof/>
        </w:rPr>
        <w:fldChar w:fldCharType="separate"/>
      </w:r>
      <w:r>
        <w:rPr>
          <w:noProof/>
        </w:rPr>
        <w:t>215</w:t>
      </w:r>
      <w:r>
        <w:rPr>
          <w:noProof/>
        </w:rPr>
        <w:fldChar w:fldCharType="end"/>
      </w:r>
    </w:p>
    <w:p w14:paraId="7CA4BC31" w14:textId="00E6D34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_Toc202371802 \h </w:instrText>
      </w:r>
      <w:r>
        <w:rPr>
          <w:noProof/>
        </w:rPr>
      </w:r>
      <w:r>
        <w:rPr>
          <w:noProof/>
        </w:rPr>
        <w:fldChar w:fldCharType="separate"/>
      </w:r>
      <w:r>
        <w:rPr>
          <w:noProof/>
        </w:rPr>
        <w:t>216</w:t>
      </w:r>
      <w:r>
        <w:rPr>
          <w:noProof/>
        </w:rPr>
        <w:fldChar w:fldCharType="end"/>
      </w:r>
    </w:p>
    <w:p w14:paraId="56D49C22" w14:textId="6C641CC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9.2.3.4.3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027F1A">
        <w:rPr>
          <w:noProof/>
          <w:lang w:val="en-US"/>
        </w:rPr>
        <w:t>controlling MCData function p</w:t>
      </w:r>
      <w:r>
        <w:rPr>
          <w:noProof/>
        </w:rPr>
        <w:t>rocedures</w:t>
      </w:r>
      <w:r>
        <w:rPr>
          <w:noProof/>
        </w:rPr>
        <w:tab/>
      </w:r>
      <w:r>
        <w:rPr>
          <w:noProof/>
        </w:rPr>
        <w:fldChar w:fldCharType="begin" w:fldLock="1"/>
      </w:r>
      <w:r>
        <w:rPr>
          <w:noProof/>
        </w:rPr>
        <w:instrText xml:space="preserve"> PAGEREF _Toc202371803 \h </w:instrText>
      </w:r>
      <w:r>
        <w:rPr>
          <w:noProof/>
        </w:rPr>
      </w:r>
      <w:r>
        <w:rPr>
          <w:noProof/>
        </w:rPr>
        <w:fldChar w:fldCharType="separate"/>
      </w:r>
      <w:r>
        <w:rPr>
          <w:noProof/>
        </w:rPr>
        <w:t>216</w:t>
      </w:r>
      <w:r>
        <w:rPr>
          <w:noProof/>
        </w:rPr>
        <w:fldChar w:fldCharType="end"/>
      </w:r>
    </w:p>
    <w:p w14:paraId="3576B9C4" w14:textId="6FA0E1D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9.2.3.4.4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027F1A">
        <w:rPr>
          <w:noProof/>
          <w:lang w:val="en-IN"/>
        </w:rPr>
        <w:t>controlling MCData function p</w:t>
      </w:r>
      <w:r>
        <w:rPr>
          <w:noProof/>
        </w:rPr>
        <w:t>rocedures</w:t>
      </w:r>
      <w:r>
        <w:rPr>
          <w:noProof/>
        </w:rPr>
        <w:tab/>
      </w:r>
      <w:r>
        <w:rPr>
          <w:noProof/>
        </w:rPr>
        <w:fldChar w:fldCharType="begin" w:fldLock="1"/>
      </w:r>
      <w:r>
        <w:rPr>
          <w:noProof/>
        </w:rPr>
        <w:instrText xml:space="preserve"> PAGEREF _Toc202371804 \h </w:instrText>
      </w:r>
      <w:r>
        <w:rPr>
          <w:noProof/>
        </w:rPr>
      </w:r>
      <w:r>
        <w:rPr>
          <w:noProof/>
        </w:rPr>
        <w:fldChar w:fldCharType="separate"/>
      </w:r>
      <w:r>
        <w:rPr>
          <w:noProof/>
        </w:rPr>
        <w:t>217</w:t>
      </w:r>
      <w:r>
        <w:rPr>
          <w:noProof/>
        </w:rPr>
        <w:fldChar w:fldCharType="end"/>
      </w:r>
    </w:p>
    <w:p w14:paraId="26C15FE2" w14:textId="38AFC7E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SDS session</w:t>
      </w:r>
      <w:r>
        <w:rPr>
          <w:noProof/>
        </w:rPr>
        <w:tab/>
      </w:r>
      <w:r>
        <w:rPr>
          <w:noProof/>
        </w:rPr>
        <w:fldChar w:fldCharType="begin" w:fldLock="1"/>
      </w:r>
      <w:r>
        <w:rPr>
          <w:noProof/>
        </w:rPr>
        <w:instrText xml:space="preserve"> PAGEREF _Toc202371805 \h </w:instrText>
      </w:r>
      <w:r>
        <w:rPr>
          <w:noProof/>
        </w:rPr>
      </w:r>
      <w:r>
        <w:rPr>
          <w:noProof/>
        </w:rPr>
        <w:fldChar w:fldCharType="separate"/>
      </w:r>
      <w:r>
        <w:rPr>
          <w:noProof/>
        </w:rPr>
        <w:t>219</w:t>
      </w:r>
      <w:r>
        <w:rPr>
          <w:noProof/>
        </w:rPr>
        <w:fldChar w:fldCharType="end"/>
      </w:r>
    </w:p>
    <w:p w14:paraId="6388261C" w14:textId="5E78EDA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_Toc202371806 \h </w:instrText>
      </w:r>
      <w:r>
        <w:rPr>
          <w:noProof/>
        </w:rPr>
      </w:r>
      <w:r>
        <w:rPr>
          <w:noProof/>
        </w:rPr>
        <w:fldChar w:fldCharType="separate"/>
      </w:r>
      <w:r>
        <w:rPr>
          <w:noProof/>
        </w:rPr>
        <w:t>219</w:t>
      </w:r>
      <w:r>
        <w:rPr>
          <w:noProof/>
        </w:rPr>
        <w:fldChar w:fldCharType="end"/>
      </w:r>
    </w:p>
    <w:p w14:paraId="792AE52C" w14:textId="0EA0970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_Toc202371807 \h </w:instrText>
      </w:r>
      <w:r>
        <w:rPr>
          <w:noProof/>
        </w:rPr>
      </w:r>
      <w:r>
        <w:rPr>
          <w:noProof/>
        </w:rPr>
        <w:fldChar w:fldCharType="separate"/>
      </w:r>
      <w:r>
        <w:rPr>
          <w:noProof/>
        </w:rPr>
        <w:t>219</w:t>
      </w:r>
      <w:r>
        <w:rPr>
          <w:noProof/>
        </w:rPr>
        <w:fldChar w:fldCharType="end"/>
      </w:r>
    </w:p>
    <w:p w14:paraId="7DA6C37D" w14:textId="08D1257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offer generation</w:t>
      </w:r>
      <w:r>
        <w:rPr>
          <w:noProof/>
        </w:rPr>
        <w:tab/>
      </w:r>
      <w:r>
        <w:rPr>
          <w:noProof/>
        </w:rPr>
        <w:fldChar w:fldCharType="begin" w:fldLock="1"/>
      </w:r>
      <w:r>
        <w:rPr>
          <w:noProof/>
        </w:rPr>
        <w:instrText xml:space="preserve"> PAGEREF _Toc202371808 \h </w:instrText>
      </w:r>
      <w:r>
        <w:rPr>
          <w:noProof/>
        </w:rPr>
      </w:r>
      <w:r>
        <w:rPr>
          <w:noProof/>
        </w:rPr>
        <w:fldChar w:fldCharType="separate"/>
      </w:r>
      <w:r>
        <w:rPr>
          <w:noProof/>
        </w:rPr>
        <w:t>219</w:t>
      </w:r>
      <w:r>
        <w:rPr>
          <w:noProof/>
        </w:rPr>
        <w:fldChar w:fldCharType="end"/>
      </w:r>
    </w:p>
    <w:p w14:paraId="01A69204" w14:textId="26424B5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answer generation</w:t>
      </w:r>
      <w:r>
        <w:rPr>
          <w:noProof/>
        </w:rPr>
        <w:tab/>
      </w:r>
      <w:r>
        <w:rPr>
          <w:noProof/>
        </w:rPr>
        <w:fldChar w:fldCharType="begin" w:fldLock="1"/>
      </w:r>
      <w:r>
        <w:rPr>
          <w:noProof/>
        </w:rPr>
        <w:instrText xml:space="preserve"> PAGEREF _Toc202371809 \h </w:instrText>
      </w:r>
      <w:r>
        <w:rPr>
          <w:noProof/>
        </w:rPr>
      </w:r>
      <w:r>
        <w:rPr>
          <w:noProof/>
        </w:rPr>
        <w:fldChar w:fldCharType="separate"/>
      </w:r>
      <w:r>
        <w:rPr>
          <w:noProof/>
        </w:rPr>
        <w:t>220</w:t>
      </w:r>
      <w:r>
        <w:rPr>
          <w:noProof/>
        </w:rPr>
        <w:fldChar w:fldCharType="end"/>
      </w:r>
    </w:p>
    <w:p w14:paraId="6E3C63D0" w14:textId="28077C8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originating procedures</w:t>
      </w:r>
      <w:r>
        <w:rPr>
          <w:noProof/>
        </w:rPr>
        <w:tab/>
      </w:r>
      <w:r>
        <w:rPr>
          <w:noProof/>
        </w:rPr>
        <w:fldChar w:fldCharType="begin" w:fldLock="1"/>
      </w:r>
      <w:r>
        <w:rPr>
          <w:noProof/>
        </w:rPr>
        <w:instrText xml:space="preserve"> PAGEREF _Toc202371810 \h </w:instrText>
      </w:r>
      <w:r>
        <w:rPr>
          <w:noProof/>
        </w:rPr>
      </w:r>
      <w:r>
        <w:rPr>
          <w:noProof/>
        </w:rPr>
        <w:fldChar w:fldCharType="separate"/>
      </w:r>
      <w:r>
        <w:rPr>
          <w:noProof/>
        </w:rPr>
        <w:t>220</w:t>
      </w:r>
      <w:r>
        <w:rPr>
          <w:noProof/>
        </w:rPr>
        <w:fldChar w:fldCharType="end"/>
      </w:r>
    </w:p>
    <w:p w14:paraId="1DCE23E4" w14:textId="2124D5D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terminating procedures</w:t>
      </w:r>
      <w:r>
        <w:rPr>
          <w:noProof/>
        </w:rPr>
        <w:tab/>
      </w:r>
      <w:r>
        <w:rPr>
          <w:noProof/>
        </w:rPr>
        <w:fldChar w:fldCharType="begin" w:fldLock="1"/>
      </w:r>
      <w:r>
        <w:rPr>
          <w:noProof/>
        </w:rPr>
        <w:instrText xml:space="preserve"> PAGEREF _Toc202371811 \h </w:instrText>
      </w:r>
      <w:r>
        <w:rPr>
          <w:noProof/>
        </w:rPr>
      </w:r>
      <w:r>
        <w:rPr>
          <w:noProof/>
        </w:rPr>
        <w:fldChar w:fldCharType="separate"/>
      </w:r>
      <w:r>
        <w:rPr>
          <w:noProof/>
        </w:rPr>
        <w:t>224</w:t>
      </w:r>
      <w:r>
        <w:rPr>
          <w:noProof/>
        </w:rPr>
        <w:fldChar w:fldCharType="end"/>
      </w:r>
    </w:p>
    <w:p w14:paraId="0843B47A" w14:textId="3E5725B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_Toc202371812 \h </w:instrText>
      </w:r>
      <w:r>
        <w:rPr>
          <w:noProof/>
        </w:rPr>
      </w:r>
      <w:r>
        <w:rPr>
          <w:noProof/>
        </w:rPr>
        <w:fldChar w:fldCharType="separate"/>
      </w:r>
      <w:r>
        <w:rPr>
          <w:noProof/>
        </w:rPr>
        <w:t>226</w:t>
      </w:r>
      <w:r>
        <w:rPr>
          <w:noProof/>
        </w:rPr>
        <w:fldChar w:fldCharType="end"/>
      </w:r>
    </w:p>
    <w:p w14:paraId="286F6D36" w14:textId="22F9AB4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_Toc202371813 \h </w:instrText>
      </w:r>
      <w:r>
        <w:rPr>
          <w:noProof/>
        </w:rPr>
      </w:r>
      <w:r>
        <w:rPr>
          <w:noProof/>
        </w:rPr>
        <w:fldChar w:fldCharType="separate"/>
      </w:r>
      <w:r>
        <w:rPr>
          <w:noProof/>
        </w:rPr>
        <w:t>226</w:t>
      </w:r>
      <w:r>
        <w:rPr>
          <w:noProof/>
        </w:rPr>
        <w:fldChar w:fldCharType="end"/>
      </w:r>
    </w:p>
    <w:p w14:paraId="55BD6FA2" w14:textId="1F16B6E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_Toc202371814 \h </w:instrText>
      </w:r>
      <w:r>
        <w:rPr>
          <w:noProof/>
        </w:rPr>
      </w:r>
      <w:r>
        <w:rPr>
          <w:noProof/>
        </w:rPr>
        <w:fldChar w:fldCharType="separate"/>
      </w:r>
      <w:r>
        <w:rPr>
          <w:noProof/>
        </w:rPr>
        <w:t>226</w:t>
      </w:r>
      <w:r>
        <w:rPr>
          <w:noProof/>
        </w:rPr>
        <w:fldChar w:fldCharType="end"/>
      </w:r>
    </w:p>
    <w:p w14:paraId="5F706A79" w14:textId="2FBE3F3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_Toc202371815 \h </w:instrText>
      </w:r>
      <w:r>
        <w:rPr>
          <w:noProof/>
        </w:rPr>
      </w:r>
      <w:r>
        <w:rPr>
          <w:noProof/>
        </w:rPr>
        <w:fldChar w:fldCharType="separate"/>
      </w:r>
      <w:r>
        <w:rPr>
          <w:noProof/>
        </w:rPr>
        <w:t>226</w:t>
      </w:r>
      <w:r>
        <w:rPr>
          <w:noProof/>
        </w:rPr>
        <w:fldChar w:fldCharType="end"/>
      </w:r>
    </w:p>
    <w:p w14:paraId="76B18EE0" w14:textId="65F4E37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offer generation</w:t>
      </w:r>
      <w:r>
        <w:rPr>
          <w:noProof/>
        </w:rPr>
        <w:tab/>
      </w:r>
      <w:r>
        <w:rPr>
          <w:noProof/>
        </w:rPr>
        <w:fldChar w:fldCharType="begin" w:fldLock="1"/>
      </w:r>
      <w:r>
        <w:rPr>
          <w:noProof/>
        </w:rPr>
        <w:instrText xml:space="preserve"> PAGEREF _Toc202371816 \h </w:instrText>
      </w:r>
      <w:r>
        <w:rPr>
          <w:noProof/>
        </w:rPr>
      </w:r>
      <w:r>
        <w:rPr>
          <w:noProof/>
        </w:rPr>
        <w:fldChar w:fldCharType="separate"/>
      </w:r>
      <w:r>
        <w:rPr>
          <w:noProof/>
        </w:rPr>
        <w:t>226</w:t>
      </w:r>
      <w:r>
        <w:rPr>
          <w:noProof/>
        </w:rPr>
        <w:fldChar w:fldCharType="end"/>
      </w:r>
    </w:p>
    <w:p w14:paraId="14C32F4C" w14:textId="11418B2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answer generation</w:t>
      </w:r>
      <w:r>
        <w:rPr>
          <w:noProof/>
        </w:rPr>
        <w:tab/>
      </w:r>
      <w:r>
        <w:rPr>
          <w:noProof/>
        </w:rPr>
        <w:fldChar w:fldCharType="begin" w:fldLock="1"/>
      </w:r>
      <w:r>
        <w:rPr>
          <w:noProof/>
        </w:rPr>
        <w:instrText xml:space="preserve"> PAGEREF _Toc202371817 \h </w:instrText>
      </w:r>
      <w:r>
        <w:rPr>
          <w:noProof/>
        </w:rPr>
      </w:r>
      <w:r>
        <w:rPr>
          <w:noProof/>
        </w:rPr>
        <w:fldChar w:fldCharType="separate"/>
      </w:r>
      <w:r>
        <w:rPr>
          <w:noProof/>
        </w:rPr>
        <w:t>226</w:t>
      </w:r>
      <w:r>
        <w:rPr>
          <w:noProof/>
        </w:rPr>
        <w:fldChar w:fldCharType="end"/>
      </w:r>
    </w:p>
    <w:p w14:paraId="1EFA3D45" w14:textId="7C4AFC3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9.2.4.3.3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Originating participating MCData function procedures</w:t>
      </w:r>
      <w:r>
        <w:rPr>
          <w:noProof/>
        </w:rPr>
        <w:tab/>
      </w:r>
      <w:r>
        <w:rPr>
          <w:noProof/>
        </w:rPr>
        <w:fldChar w:fldCharType="begin" w:fldLock="1"/>
      </w:r>
      <w:r>
        <w:rPr>
          <w:noProof/>
        </w:rPr>
        <w:instrText xml:space="preserve"> PAGEREF _Toc202371818 \h </w:instrText>
      </w:r>
      <w:r>
        <w:rPr>
          <w:noProof/>
        </w:rPr>
      </w:r>
      <w:r>
        <w:rPr>
          <w:noProof/>
        </w:rPr>
        <w:fldChar w:fldCharType="separate"/>
      </w:r>
      <w:r>
        <w:rPr>
          <w:noProof/>
        </w:rPr>
        <w:t>227</w:t>
      </w:r>
      <w:r>
        <w:rPr>
          <w:noProof/>
        </w:rPr>
        <w:fldChar w:fldCharType="end"/>
      </w:r>
    </w:p>
    <w:p w14:paraId="010D3E90" w14:textId="4E6457D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9.2.4.3.4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participating MCData function procedures</w:t>
      </w:r>
      <w:r>
        <w:rPr>
          <w:noProof/>
        </w:rPr>
        <w:tab/>
      </w:r>
      <w:r>
        <w:rPr>
          <w:noProof/>
        </w:rPr>
        <w:fldChar w:fldCharType="begin" w:fldLock="1"/>
      </w:r>
      <w:r>
        <w:rPr>
          <w:noProof/>
        </w:rPr>
        <w:instrText xml:space="preserve"> PAGEREF _Toc202371819 \h </w:instrText>
      </w:r>
      <w:r>
        <w:rPr>
          <w:noProof/>
        </w:rPr>
      </w:r>
      <w:r>
        <w:rPr>
          <w:noProof/>
        </w:rPr>
        <w:fldChar w:fldCharType="separate"/>
      </w:r>
      <w:r>
        <w:rPr>
          <w:noProof/>
        </w:rPr>
        <w:t>229</w:t>
      </w:r>
      <w:r>
        <w:rPr>
          <w:noProof/>
        </w:rPr>
        <w:fldChar w:fldCharType="end"/>
      </w:r>
    </w:p>
    <w:p w14:paraId="7425BA27" w14:textId="79613A3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9.2.4.3.5</w:t>
      </w:r>
      <w:r>
        <w:rPr>
          <w:rFonts w:asciiTheme="minorHAnsi" w:eastAsiaTheme="minorEastAsia" w:hAnsiTheme="minorHAnsi" w:cstheme="minorBidi"/>
          <w:noProof/>
          <w:kern w:val="2"/>
          <w:sz w:val="24"/>
          <w:szCs w:val="24"/>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_Toc202371820 \h </w:instrText>
      </w:r>
      <w:r>
        <w:rPr>
          <w:noProof/>
        </w:rPr>
      </w:r>
      <w:r>
        <w:rPr>
          <w:noProof/>
        </w:rPr>
        <w:fldChar w:fldCharType="separate"/>
      </w:r>
      <w:r>
        <w:rPr>
          <w:noProof/>
        </w:rPr>
        <w:t>231</w:t>
      </w:r>
      <w:r>
        <w:rPr>
          <w:noProof/>
        </w:rPr>
        <w:fldChar w:fldCharType="end"/>
      </w:r>
    </w:p>
    <w:p w14:paraId="666371F0" w14:textId="5F6B859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_Toc202371821 \h </w:instrText>
      </w:r>
      <w:r>
        <w:rPr>
          <w:noProof/>
        </w:rPr>
      </w:r>
      <w:r>
        <w:rPr>
          <w:noProof/>
        </w:rPr>
        <w:fldChar w:fldCharType="separate"/>
      </w:r>
      <w:r>
        <w:rPr>
          <w:noProof/>
        </w:rPr>
        <w:t>231</w:t>
      </w:r>
      <w:r>
        <w:rPr>
          <w:noProof/>
        </w:rPr>
        <w:fldChar w:fldCharType="end"/>
      </w:r>
    </w:p>
    <w:p w14:paraId="1016EEAA" w14:textId="1ABC6E0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9.2.4.4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_Toc202371822 \h </w:instrText>
      </w:r>
      <w:r>
        <w:rPr>
          <w:noProof/>
        </w:rPr>
      </w:r>
      <w:r>
        <w:rPr>
          <w:noProof/>
        </w:rPr>
        <w:fldChar w:fldCharType="separate"/>
      </w:r>
      <w:r>
        <w:rPr>
          <w:noProof/>
        </w:rPr>
        <w:t>232</w:t>
      </w:r>
      <w:r>
        <w:rPr>
          <w:noProof/>
        </w:rPr>
        <w:fldChar w:fldCharType="end"/>
      </w:r>
    </w:p>
    <w:p w14:paraId="5ACEA781" w14:textId="4440BD9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_Toc202371823 \h </w:instrText>
      </w:r>
      <w:r>
        <w:rPr>
          <w:noProof/>
        </w:rPr>
      </w:r>
      <w:r>
        <w:rPr>
          <w:noProof/>
        </w:rPr>
        <w:fldChar w:fldCharType="separate"/>
      </w:r>
      <w:r>
        <w:rPr>
          <w:noProof/>
        </w:rPr>
        <w:t>232</w:t>
      </w:r>
      <w:r>
        <w:rPr>
          <w:noProof/>
        </w:rPr>
        <w:fldChar w:fldCharType="end"/>
      </w:r>
    </w:p>
    <w:p w14:paraId="44FCDF19" w14:textId="01A4E83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_Toc202371824 \h </w:instrText>
      </w:r>
      <w:r>
        <w:rPr>
          <w:noProof/>
        </w:rPr>
      </w:r>
      <w:r>
        <w:rPr>
          <w:noProof/>
        </w:rPr>
        <w:fldChar w:fldCharType="separate"/>
      </w:r>
      <w:r>
        <w:rPr>
          <w:noProof/>
        </w:rPr>
        <w:t>232</w:t>
      </w:r>
      <w:r>
        <w:rPr>
          <w:noProof/>
        </w:rPr>
        <w:fldChar w:fldCharType="end"/>
      </w:r>
    </w:p>
    <w:p w14:paraId="340796C1" w14:textId="456C2A6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027F1A">
        <w:rPr>
          <w:noProof/>
          <w:lang w:val="en-IN"/>
        </w:rPr>
        <w:t xml:space="preserve">controlling MCData function </w:t>
      </w:r>
      <w:r w:rsidRPr="00027F1A">
        <w:rPr>
          <w:noProof/>
          <w:lang w:val="en-US"/>
        </w:rPr>
        <w:t>p</w:t>
      </w:r>
      <w:r>
        <w:rPr>
          <w:noProof/>
        </w:rPr>
        <w:t>rocedures</w:t>
      </w:r>
      <w:r>
        <w:rPr>
          <w:noProof/>
        </w:rPr>
        <w:tab/>
      </w:r>
      <w:r>
        <w:rPr>
          <w:noProof/>
        </w:rPr>
        <w:fldChar w:fldCharType="begin" w:fldLock="1"/>
      </w:r>
      <w:r>
        <w:rPr>
          <w:noProof/>
        </w:rPr>
        <w:instrText xml:space="preserve"> PAGEREF _Toc202371825 \h </w:instrText>
      </w:r>
      <w:r>
        <w:rPr>
          <w:noProof/>
        </w:rPr>
      </w:r>
      <w:r>
        <w:rPr>
          <w:noProof/>
        </w:rPr>
        <w:fldChar w:fldCharType="separate"/>
      </w:r>
      <w:r>
        <w:rPr>
          <w:noProof/>
        </w:rPr>
        <w:t>232</w:t>
      </w:r>
      <w:r>
        <w:rPr>
          <w:noProof/>
        </w:rPr>
        <w:fldChar w:fldCharType="end"/>
      </w:r>
    </w:p>
    <w:p w14:paraId="222F2755" w14:textId="580C675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027F1A">
        <w:rPr>
          <w:noProof/>
          <w:lang w:val="en-IN"/>
        </w:rPr>
        <w:t>controlling MCData function p</w:t>
      </w:r>
      <w:r>
        <w:rPr>
          <w:noProof/>
        </w:rPr>
        <w:t>rocedures</w:t>
      </w:r>
      <w:r>
        <w:rPr>
          <w:noProof/>
        </w:rPr>
        <w:tab/>
      </w:r>
      <w:r>
        <w:rPr>
          <w:noProof/>
        </w:rPr>
        <w:fldChar w:fldCharType="begin" w:fldLock="1"/>
      </w:r>
      <w:r>
        <w:rPr>
          <w:noProof/>
        </w:rPr>
        <w:instrText xml:space="preserve"> PAGEREF _Toc202371826 \h </w:instrText>
      </w:r>
      <w:r>
        <w:rPr>
          <w:noProof/>
        </w:rPr>
      </w:r>
      <w:r>
        <w:rPr>
          <w:noProof/>
        </w:rPr>
        <w:fldChar w:fldCharType="separate"/>
      </w:r>
      <w:r>
        <w:rPr>
          <w:noProof/>
        </w:rPr>
        <w:t>234</w:t>
      </w:r>
      <w:r>
        <w:rPr>
          <w:noProof/>
        </w:rPr>
        <w:fldChar w:fldCharType="end"/>
      </w:r>
    </w:p>
    <w:p w14:paraId="0604AAB8" w14:textId="1EC899B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_Toc202371827 \h </w:instrText>
      </w:r>
      <w:r>
        <w:rPr>
          <w:noProof/>
        </w:rPr>
      </w:r>
      <w:r>
        <w:rPr>
          <w:noProof/>
        </w:rPr>
        <w:fldChar w:fldCharType="separate"/>
      </w:r>
      <w:r>
        <w:rPr>
          <w:noProof/>
        </w:rPr>
        <w:t>237</w:t>
      </w:r>
      <w:r>
        <w:rPr>
          <w:noProof/>
        </w:rPr>
        <w:fldChar w:fldCharType="end"/>
      </w:r>
    </w:p>
    <w:p w14:paraId="7C160937" w14:textId="3A895D8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_Toc202371828 \h </w:instrText>
      </w:r>
      <w:r>
        <w:rPr>
          <w:noProof/>
        </w:rPr>
      </w:r>
      <w:r>
        <w:rPr>
          <w:noProof/>
        </w:rPr>
        <w:fldChar w:fldCharType="separate"/>
      </w:r>
      <w:r>
        <w:rPr>
          <w:noProof/>
        </w:rPr>
        <w:t>237</w:t>
      </w:r>
      <w:r>
        <w:rPr>
          <w:noProof/>
        </w:rPr>
        <w:fldChar w:fldCharType="end"/>
      </w:r>
    </w:p>
    <w:p w14:paraId="746C81E8" w14:textId="5F8F580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_Toc202371829 \h </w:instrText>
      </w:r>
      <w:r>
        <w:rPr>
          <w:noProof/>
        </w:rPr>
      </w:r>
      <w:r>
        <w:rPr>
          <w:noProof/>
        </w:rPr>
        <w:fldChar w:fldCharType="separate"/>
      </w:r>
      <w:r>
        <w:rPr>
          <w:noProof/>
        </w:rPr>
        <w:t>237</w:t>
      </w:r>
      <w:r>
        <w:rPr>
          <w:noProof/>
        </w:rPr>
        <w:fldChar w:fldCharType="end"/>
      </w:r>
    </w:p>
    <w:p w14:paraId="01C09619" w14:textId="271C22E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9.2.4.4.8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_Toc202371830 \h </w:instrText>
      </w:r>
      <w:r>
        <w:rPr>
          <w:noProof/>
        </w:rPr>
      </w:r>
      <w:r>
        <w:rPr>
          <w:noProof/>
        </w:rPr>
        <w:fldChar w:fldCharType="separate"/>
      </w:r>
      <w:r>
        <w:rPr>
          <w:noProof/>
        </w:rPr>
        <w:t>237</w:t>
      </w:r>
      <w:r>
        <w:rPr>
          <w:noProof/>
        </w:rPr>
        <w:fldChar w:fldCharType="end"/>
      </w:r>
    </w:p>
    <w:p w14:paraId="544AF773" w14:textId="25BB386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_Toc202371831 \h </w:instrText>
      </w:r>
      <w:r>
        <w:rPr>
          <w:noProof/>
        </w:rPr>
      </w:r>
      <w:r>
        <w:rPr>
          <w:noProof/>
        </w:rPr>
        <w:fldChar w:fldCharType="separate"/>
      </w:r>
      <w:r>
        <w:rPr>
          <w:noProof/>
        </w:rPr>
        <w:t>237</w:t>
      </w:r>
      <w:r>
        <w:rPr>
          <w:noProof/>
        </w:rPr>
        <w:fldChar w:fldCharType="end"/>
      </w:r>
    </w:p>
    <w:p w14:paraId="5B03E3B9" w14:textId="2BB95EA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9.2.5.1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Common procedure</w:t>
      </w:r>
      <w:r>
        <w:rPr>
          <w:noProof/>
        </w:rPr>
        <w:tab/>
      </w:r>
      <w:r>
        <w:rPr>
          <w:noProof/>
        </w:rPr>
        <w:fldChar w:fldCharType="begin" w:fldLock="1"/>
      </w:r>
      <w:r>
        <w:rPr>
          <w:noProof/>
        </w:rPr>
        <w:instrText xml:space="preserve"> PAGEREF _Toc202371832 \h </w:instrText>
      </w:r>
      <w:r>
        <w:rPr>
          <w:noProof/>
        </w:rPr>
      </w:r>
      <w:r>
        <w:rPr>
          <w:noProof/>
        </w:rPr>
        <w:fldChar w:fldCharType="separate"/>
      </w:r>
      <w:r>
        <w:rPr>
          <w:noProof/>
        </w:rPr>
        <w:t>237</w:t>
      </w:r>
      <w:r>
        <w:rPr>
          <w:noProof/>
        </w:rPr>
        <w:fldChar w:fldCharType="end"/>
      </w:r>
    </w:p>
    <w:p w14:paraId="3F442518" w14:textId="4DC1659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9.2.5.1.1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Generating</w:t>
      </w:r>
      <w:r w:rsidRPr="00027F1A">
        <w:rPr>
          <w:rFonts w:eastAsia="Malgun Gothic"/>
          <w:noProof/>
        </w:rPr>
        <w:t xml:space="preserve"> an INVITE request on receipt of a REFER request</w:t>
      </w:r>
      <w:r>
        <w:rPr>
          <w:noProof/>
        </w:rPr>
        <w:tab/>
      </w:r>
      <w:r>
        <w:rPr>
          <w:noProof/>
        </w:rPr>
        <w:fldChar w:fldCharType="begin" w:fldLock="1"/>
      </w:r>
      <w:r>
        <w:rPr>
          <w:noProof/>
        </w:rPr>
        <w:instrText xml:space="preserve"> PAGEREF _Toc202371833 \h </w:instrText>
      </w:r>
      <w:r>
        <w:rPr>
          <w:noProof/>
        </w:rPr>
      </w:r>
      <w:r>
        <w:rPr>
          <w:noProof/>
        </w:rPr>
        <w:fldChar w:fldCharType="separate"/>
      </w:r>
      <w:r>
        <w:rPr>
          <w:noProof/>
        </w:rPr>
        <w:t>237</w:t>
      </w:r>
      <w:r>
        <w:rPr>
          <w:noProof/>
        </w:rPr>
        <w:fldChar w:fldCharType="end"/>
      </w:r>
    </w:p>
    <w:p w14:paraId="344FF158" w14:textId="32A91B4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9.2.5.1.2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Generating</w:t>
      </w:r>
      <w:r w:rsidRPr="00027F1A">
        <w:rPr>
          <w:rFonts w:eastAsia="Malgun Gothic"/>
          <w:noProof/>
        </w:rPr>
        <w:t xml:space="preserve"> </w:t>
      </w:r>
      <w:r w:rsidRPr="00027F1A">
        <w:rPr>
          <w:rFonts w:eastAsia="Malgun Gothic"/>
          <w:noProof/>
          <w:lang w:val="en-US"/>
        </w:rPr>
        <w:t>Re-</w:t>
      </w:r>
      <w:r w:rsidRPr="00027F1A">
        <w:rPr>
          <w:rFonts w:eastAsia="Malgun Gothic"/>
          <w:noProof/>
        </w:rPr>
        <w:t xml:space="preserve">INVITE request </w:t>
      </w:r>
      <w:r w:rsidRPr="00027F1A">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_Toc202371834 \h </w:instrText>
      </w:r>
      <w:r>
        <w:rPr>
          <w:noProof/>
        </w:rPr>
      </w:r>
      <w:r>
        <w:rPr>
          <w:noProof/>
        </w:rPr>
        <w:fldChar w:fldCharType="separate"/>
      </w:r>
      <w:r>
        <w:rPr>
          <w:noProof/>
        </w:rPr>
        <w:t>238</w:t>
      </w:r>
      <w:r>
        <w:rPr>
          <w:noProof/>
        </w:rPr>
        <w:fldChar w:fldCharType="end"/>
      </w:r>
    </w:p>
    <w:p w14:paraId="79EA9ED2" w14:textId="0C8B3D7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9.2.5.1.3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Generating</w:t>
      </w:r>
      <w:r w:rsidRPr="00027F1A">
        <w:rPr>
          <w:rFonts w:eastAsia="Malgun Gothic"/>
          <w:noProof/>
        </w:rPr>
        <w:t xml:space="preserve"> </w:t>
      </w:r>
      <w:r w:rsidRPr="00027F1A">
        <w:rPr>
          <w:rFonts w:eastAsia="Malgun Gothic"/>
          <w:noProof/>
          <w:lang w:val="en-US"/>
        </w:rPr>
        <w:t>Re-</w:t>
      </w:r>
      <w:r w:rsidRPr="00027F1A">
        <w:rPr>
          <w:rFonts w:eastAsia="Malgun Gothic"/>
          <w:noProof/>
        </w:rPr>
        <w:t xml:space="preserve">INVITE request </w:t>
      </w:r>
      <w:r w:rsidRPr="00027F1A">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_Toc202371835 \h </w:instrText>
      </w:r>
      <w:r>
        <w:rPr>
          <w:noProof/>
        </w:rPr>
      </w:r>
      <w:r>
        <w:rPr>
          <w:noProof/>
        </w:rPr>
        <w:fldChar w:fldCharType="separate"/>
      </w:r>
      <w:r>
        <w:rPr>
          <w:noProof/>
        </w:rPr>
        <w:t>239</w:t>
      </w:r>
      <w:r>
        <w:rPr>
          <w:noProof/>
        </w:rPr>
        <w:fldChar w:fldCharType="end"/>
      </w:r>
    </w:p>
    <w:p w14:paraId="38DBE709" w14:textId="5B50304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Initiating o</w:t>
      </w:r>
      <w:r>
        <w:rPr>
          <w:noProof/>
        </w:rPr>
        <w:t>ne-to-one SDS communication</w:t>
      </w:r>
      <w:r>
        <w:rPr>
          <w:noProof/>
        </w:rPr>
        <w:tab/>
      </w:r>
      <w:r>
        <w:rPr>
          <w:noProof/>
        </w:rPr>
        <w:fldChar w:fldCharType="begin" w:fldLock="1"/>
      </w:r>
      <w:r>
        <w:rPr>
          <w:noProof/>
        </w:rPr>
        <w:instrText xml:space="preserve"> PAGEREF _Toc202371836 \h </w:instrText>
      </w:r>
      <w:r>
        <w:rPr>
          <w:noProof/>
        </w:rPr>
      </w:r>
      <w:r>
        <w:rPr>
          <w:noProof/>
        </w:rPr>
        <w:fldChar w:fldCharType="separate"/>
      </w:r>
      <w:r>
        <w:rPr>
          <w:noProof/>
        </w:rPr>
        <w:t>239</w:t>
      </w:r>
      <w:r>
        <w:rPr>
          <w:noProof/>
        </w:rPr>
        <w:fldChar w:fldCharType="end"/>
      </w:r>
    </w:p>
    <w:p w14:paraId="673B0AC6" w14:textId="3B7B766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9.2.5.2.0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_Toc202371837 \h </w:instrText>
      </w:r>
      <w:r>
        <w:rPr>
          <w:noProof/>
        </w:rPr>
      </w:r>
      <w:r>
        <w:rPr>
          <w:noProof/>
        </w:rPr>
        <w:fldChar w:fldCharType="separate"/>
      </w:r>
      <w:r>
        <w:rPr>
          <w:noProof/>
        </w:rPr>
        <w:t>239</w:t>
      </w:r>
      <w:r>
        <w:rPr>
          <w:noProof/>
        </w:rPr>
        <w:fldChar w:fldCharType="end"/>
      </w:r>
    </w:p>
    <w:p w14:paraId="5F194B35" w14:textId="5EBC1D9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9.2.5.2.1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_Toc202371838 \h </w:instrText>
      </w:r>
      <w:r>
        <w:rPr>
          <w:noProof/>
        </w:rPr>
      </w:r>
      <w:r>
        <w:rPr>
          <w:noProof/>
        </w:rPr>
        <w:fldChar w:fldCharType="separate"/>
      </w:r>
      <w:r>
        <w:rPr>
          <w:noProof/>
        </w:rPr>
        <w:t>239</w:t>
      </w:r>
      <w:r>
        <w:rPr>
          <w:noProof/>
        </w:rPr>
        <w:fldChar w:fldCharType="end"/>
      </w:r>
    </w:p>
    <w:p w14:paraId="68672511" w14:textId="2E02EB4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9.2.5.2.</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Participating </w:t>
      </w:r>
      <w:r>
        <w:rPr>
          <w:noProof/>
        </w:rPr>
        <w:t xml:space="preserve">MCData </w:t>
      </w:r>
      <w:r w:rsidRPr="00027F1A">
        <w:rPr>
          <w:noProof/>
          <w:lang w:val="en-US"/>
        </w:rPr>
        <w:t>function</w:t>
      </w:r>
      <w:r>
        <w:rPr>
          <w:noProof/>
        </w:rPr>
        <w:t xml:space="preserve"> procedures</w:t>
      </w:r>
      <w:r>
        <w:rPr>
          <w:noProof/>
        </w:rPr>
        <w:tab/>
      </w:r>
      <w:r>
        <w:rPr>
          <w:noProof/>
        </w:rPr>
        <w:fldChar w:fldCharType="begin" w:fldLock="1"/>
      </w:r>
      <w:r>
        <w:rPr>
          <w:noProof/>
        </w:rPr>
        <w:instrText xml:space="preserve"> PAGEREF _Toc202371839 \h </w:instrText>
      </w:r>
      <w:r>
        <w:rPr>
          <w:noProof/>
        </w:rPr>
      </w:r>
      <w:r>
        <w:rPr>
          <w:noProof/>
        </w:rPr>
        <w:fldChar w:fldCharType="separate"/>
      </w:r>
      <w:r>
        <w:rPr>
          <w:noProof/>
        </w:rPr>
        <w:t>243</w:t>
      </w:r>
      <w:r>
        <w:rPr>
          <w:noProof/>
        </w:rPr>
        <w:fldChar w:fldCharType="end"/>
      </w:r>
    </w:p>
    <w:p w14:paraId="5805DDD5" w14:textId="2EEBFB5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9.2.5.2.3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Controlling </w:t>
      </w:r>
      <w:r>
        <w:rPr>
          <w:noProof/>
        </w:rPr>
        <w:t xml:space="preserve">MCData </w:t>
      </w:r>
      <w:r w:rsidRPr="00027F1A">
        <w:rPr>
          <w:noProof/>
          <w:lang w:val="en-US"/>
        </w:rPr>
        <w:t>function</w:t>
      </w:r>
      <w:r>
        <w:rPr>
          <w:noProof/>
        </w:rPr>
        <w:t xml:space="preserve"> procedures</w:t>
      </w:r>
      <w:r>
        <w:rPr>
          <w:noProof/>
        </w:rPr>
        <w:tab/>
      </w:r>
      <w:r>
        <w:rPr>
          <w:noProof/>
        </w:rPr>
        <w:fldChar w:fldCharType="begin" w:fldLock="1"/>
      </w:r>
      <w:r>
        <w:rPr>
          <w:noProof/>
        </w:rPr>
        <w:instrText xml:space="preserve"> PAGEREF _Toc202371840 \h </w:instrText>
      </w:r>
      <w:r>
        <w:rPr>
          <w:noProof/>
        </w:rPr>
      </w:r>
      <w:r>
        <w:rPr>
          <w:noProof/>
        </w:rPr>
        <w:fldChar w:fldCharType="separate"/>
      </w:r>
      <w:r>
        <w:rPr>
          <w:noProof/>
        </w:rPr>
        <w:t>246</w:t>
      </w:r>
      <w:r>
        <w:rPr>
          <w:noProof/>
        </w:rPr>
        <w:fldChar w:fldCharType="end"/>
      </w:r>
    </w:p>
    <w:p w14:paraId="741C1A5A" w14:textId="50B6AB2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9.2.5.</w:t>
      </w:r>
      <w:r w:rsidRPr="00027F1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Initiating group</w:t>
      </w:r>
      <w:r>
        <w:rPr>
          <w:noProof/>
        </w:rPr>
        <w:t xml:space="preserve"> SDS communication</w:t>
      </w:r>
      <w:r>
        <w:rPr>
          <w:noProof/>
        </w:rPr>
        <w:tab/>
      </w:r>
      <w:r>
        <w:rPr>
          <w:noProof/>
        </w:rPr>
        <w:fldChar w:fldCharType="begin" w:fldLock="1"/>
      </w:r>
      <w:r>
        <w:rPr>
          <w:noProof/>
        </w:rPr>
        <w:instrText xml:space="preserve"> PAGEREF _Toc202371841 \h </w:instrText>
      </w:r>
      <w:r>
        <w:rPr>
          <w:noProof/>
        </w:rPr>
      </w:r>
      <w:r>
        <w:rPr>
          <w:noProof/>
        </w:rPr>
        <w:fldChar w:fldCharType="separate"/>
      </w:r>
      <w:r>
        <w:rPr>
          <w:noProof/>
        </w:rPr>
        <w:t>247</w:t>
      </w:r>
      <w:r>
        <w:rPr>
          <w:noProof/>
        </w:rPr>
        <w:fldChar w:fldCharType="end"/>
      </w:r>
    </w:p>
    <w:p w14:paraId="752BF710" w14:textId="2C8C6C8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027F1A">
        <w:rPr>
          <w:noProof/>
          <w:lang w:val="en-US"/>
        </w:rPr>
        <w:t>3</w:t>
      </w:r>
      <w:r>
        <w:rPr>
          <w:noProof/>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_Toc202371842 \h </w:instrText>
      </w:r>
      <w:r>
        <w:rPr>
          <w:noProof/>
        </w:rPr>
      </w:r>
      <w:r>
        <w:rPr>
          <w:noProof/>
        </w:rPr>
        <w:fldChar w:fldCharType="separate"/>
      </w:r>
      <w:r>
        <w:rPr>
          <w:noProof/>
        </w:rPr>
        <w:t>247</w:t>
      </w:r>
      <w:r>
        <w:rPr>
          <w:noProof/>
        </w:rPr>
        <w:fldChar w:fldCharType="end"/>
      </w:r>
    </w:p>
    <w:p w14:paraId="32B21122" w14:textId="2CC3C52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027F1A">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_Toc202371843 \h </w:instrText>
      </w:r>
      <w:r>
        <w:rPr>
          <w:noProof/>
        </w:rPr>
      </w:r>
      <w:r>
        <w:rPr>
          <w:noProof/>
        </w:rPr>
        <w:fldChar w:fldCharType="separate"/>
      </w:r>
      <w:r>
        <w:rPr>
          <w:noProof/>
        </w:rPr>
        <w:t>247</w:t>
      </w:r>
      <w:r>
        <w:rPr>
          <w:noProof/>
        </w:rPr>
        <w:fldChar w:fldCharType="end"/>
      </w:r>
    </w:p>
    <w:p w14:paraId="7448039D" w14:textId="2ACDAE5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027F1A">
        <w:rPr>
          <w:noProof/>
          <w:lang w:val="en-US"/>
        </w:rPr>
        <w:t>3</w:t>
      </w:r>
      <w:r>
        <w:rPr>
          <w:noProof/>
        </w:rPr>
        <w:t>.</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Participating </w:t>
      </w:r>
      <w:r>
        <w:rPr>
          <w:noProof/>
        </w:rPr>
        <w:t xml:space="preserve">MCData </w:t>
      </w:r>
      <w:r w:rsidRPr="00027F1A">
        <w:rPr>
          <w:noProof/>
          <w:lang w:val="en-US"/>
        </w:rPr>
        <w:t>function</w:t>
      </w:r>
      <w:r>
        <w:rPr>
          <w:noProof/>
        </w:rPr>
        <w:t xml:space="preserve"> procedures</w:t>
      </w:r>
      <w:r>
        <w:rPr>
          <w:noProof/>
        </w:rPr>
        <w:tab/>
      </w:r>
      <w:r>
        <w:rPr>
          <w:noProof/>
        </w:rPr>
        <w:fldChar w:fldCharType="begin" w:fldLock="1"/>
      </w:r>
      <w:r>
        <w:rPr>
          <w:noProof/>
        </w:rPr>
        <w:instrText xml:space="preserve"> PAGEREF _Toc202371844 \h </w:instrText>
      </w:r>
      <w:r>
        <w:rPr>
          <w:noProof/>
        </w:rPr>
      </w:r>
      <w:r>
        <w:rPr>
          <w:noProof/>
        </w:rPr>
        <w:fldChar w:fldCharType="separate"/>
      </w:r>
      <w:r>
        <w:rPr>
          <w:noProof/>
        </w:rPr>
        <w:t>249</w:t>
      </w:r>
      <w:r>
        <w:rPr>
          <w:noProof/>
        </w:rPr>
        <w:fldChar w:fldCharType="end"/>
      </w:r>
    </w:p>
    <w:p w14:paraId="09BF9C11" w14:textId="0B91126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Leaving </w:t>
      </w:r>
      <w:r>
        <w:rPr>
          <w:noProof/>
        </w:rPr>
        <w:t>SDS communication</w:t>
      </w:r>
      <w:r>
        <w:rPr>
          <w:noProof/>
        </w:rPr>
        <w:tab/>
      </w:r>
      <w:r>
        <w:rPr>
          <w:noProof/>
        </w:rPr>
        <w:fldChar w:fldCharType="begin" w:fldLock="1"/>
      </w:r>
      <w:r>
        <w:rPr>
          <w:noProof/>
        </w:rPr>
        <w:instrText xml:space="preserve"> PAGEREF _Toc202371845 \h </w:instrText>
      </w:r>
      <w:r>
        <w:rPr>
          <w:noProof/>
        </w:rPr>
      </w:r>
      <w:r>
        <w:rPr>
          <w:noProof/>
        </w:rPr>
        <w:fldChar w:fldCharType="separate"/>
      </w:r>
      <w:r>
        <w:rPr>
          <w:noProof/>
        </w:rPr>
        <w:t>252</w:t>
      </w:r>
      <w:r>
        <w:rPr>
          <w:noProof/>
        </w:rPr>
        <w:fldChar w:fldCharType="end"/>
      </w:r>
    </w:p>
    <w:p w14:paraId="16D2FFBC" w14:textId="7CFF79C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027F1A">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_Toc202371846 \h </w:instrText>
      </w:r>
      <w:r>
        <w:rPr>
          <w:noProof/>
        </w:rPr>
      </w:r>
      <w:r>
        <w:rPr>
          <w:noProof/>
        </w:rPr>
        <w:fldChar w:fldCharType="separate"/>
      </w:r>
      <w:r>
        <w:rPr>
          <w:noProof/>
        </w:rPr>
        <w:t>252</w:t>
      </w:r>
      <w:r>
        <w:rPr>
          <w:noProof/>
        </w:rPr>
        <w:fldChar w:fldCharType="end"/>
      </w:r>
    </w:p>
    <w:p w14:paraId="37A994AE" w14:textId="00734A3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9.2.5.</w:t>
      </w:r>
      <w:r w:rsidRPr="00027F1A">
        <w:rPr>
          <w:noProof/>
          <w:lang w:val="en-US"/>
        </w:rPr>
        <w:t>4</w:t>
      </w:r>
      <w:r>
        <w:rPr>
          <w:noProof/>
        </w:rPr>
        <w:t>.</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Participating </w:t>
      </w:r>
      <w:r>
        <w:rPr>
          <w:noProof/>
        </w:rPr>
        <w:t xml:space="preserve">MCData </w:t>
      </w:r>
      <w:r w:rsidRPr="00027F1A">
        <w:rPr>
          <w:noProof/>
          <w:lang w:val="en-US"/>
        </w:rPr>
        <w:t>function</w:t>
      </w:r>
      <w:r>
        <w:rPr>
          <w:noProof/>
        </w:rPr>
        <w:t xml:space="preserve"> procedures</w:t>
      </w:r>
      <w:r>
        <w:rPr>
          <w:noProof/>
        </w:rPr>
        <w:tab/>
      </w:r>
      <w:r>
        <w:rPr>
          <w:noProof/>
        </w:rPr>
        <w:fldChar w:fldCharType="begin" w:fldLock="1"/>
      </w:r>
      <w:r>
        <w:rPr>
          <w:noProof/>
        </w:rPr>
        <w:instrText xml:space="preserve"> PAGEREF _Toc202371847 \h </w:instrText>
      </w:r>
      <w:r>
        <w:rPr>
          <w:noProof/>
        </w:rPr>
      </w:r>
      <w:r>
        <w:rPr>
          <w:noProof/>
        </w:rPr>
        <w:fldChar w:fldCharType="separate"/>
      </w:r>
      <w:r>
        <w:rPr>
          <w:noProof/>
        </w:rPr>
        <w:t>253</w:t>
      </w:r>
      <w:r>
        <w:rPr>
          <w:noProof/>
        </w:rPr>
        <w:fldChar w:fldCharType="end"/>
      </w:r>
    </w:p>
    <w:p w14:paraId="7FB9B8B0" w14:textId="6A0C50D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SDS session using MBMS delivery in the media plane</w:t>
      </w:r>
      <w:r>
        <w:rPr>
          <w:noProof/>
        </w:rPr>
        <w:tab/>
      </w:r>
      <w:r>
        <w:rPr>
          <w:noProof/>
        </w:rPr>
        <w:fldChar w:fldCharType="begin" w:fldLock="1"/>
      </w:r>
      <w:r>
        <w:rPr>
          <w:noProof/>
        </w:rPr>
        <w:instrText xml:space="preserve"> PAGEREF _Toc202371848 \h </w:instrText>
      </w:r>
      <w:r>
        <w:rPr>
          <w:noProof/>
        </w:rPr>
      </w:r>
      <w:r>
        <w:rPr>
          <w:noProof/>
        </w:rPr>
        <w:fldChar w:fldCharType="separate"/>
      </w:r>
      <w:r>
        <w:rPr>
          <w:noProof/>
        </w:rPr>
        <w:t>254</w:t>
      </w:r>
      <w:r>
        <w:rPr>
          <w:noProof/>
        </w:rPr>
        <w:fldChar w:fldCharType="end"/>
      </w:r>
    </w:p>
    <w:p w14:paraId="12EF4435" w14:textId="05E919E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SDS session using MBS delivery in the media plane</w:t>
      </w:r>
      <w:r>
        <w:rPr>
          <w:noProof/>
        </w:rPr>
        <w:tab/>
      </w:r>
      <w:r>
        <w:rPr>
          <w:noProof/>
        </w:rPr>
        <w:fldChar w:fldCharType="begin" w:fldLock="1"/>
      </w:r>
      <w:r>
        <w:rPr>
          <w:noProof/>
        </w:rPr>
        <w:instrText xml:space="preserve"> PAGEREF _Toc202371849 \h </w:instrText>
      </w:r>
      <w:r>
        <w:rPr>
          <w:noProof/>
        </w:rPr>
      </w:r>
      <w:r>
        <w:rPr>
          <w:noProof/>
        </w:rPr>
        <w:fldChar w:fldCharType="separate"/>
      </w:r>
      <w:r>
        <w:rPr>
          <w:noProof/>
        </w:rPr>
        <w:t>255</w:t>
      </w:r>
      <w:r>
        <w:rPr>
          <w:noProof/>
        </w:rPr>
        <w:fldChar w:fldCharType="end"/>
      </w:r>
    </w:p>
    <w:p w14:paraId="001859EF" w14:textId="0CECE1F5"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SDS</w:t>
      </w:r>
      <w:r>
        <w:rPr>
          <w:noProof/>
        </w:rPr>
        <w:tab/>
      </w:r>
      <w:r>
        <w:rPr>
          <w:noProof/>
        </w:rPr>
        <w:fldChar w:fldCharType="begin" w:fldLock="1"/>
      </w:r>
      <w:r>
        <w:rPr>
          <w:noProof/>
        </w:rPr>
        <w:instrText xml:space="preserve"> PAGEREF _Toc202371850 \h </w:instrText>
      </w:r>
      <w:r>
        <w:rPr>
          <w:noProof/>
        </w:rPr>
      </w:r>
      <w:r>
        <w:rPr>
          <w:noProof/>
        </w:rPr>
        <w:fldChar w:fldCharType="separate"/>
      </w:r>
      <w:r>
        <w:rPr>
          <w:noProof/>
        </w:rPr>
        <w:t>255</w:t>
      </w:r>
      <w:r>
        <w:rPr>
          <w:noProof/>
        </w:rPr>
        <w:fldChar w:fldCharType="end"/>
      </w:r>
    </w:p>
    <w:p w14:paraId="413ECD89" w14:textId="1A3780D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_Toc202371851 \h </w:instrText>
      </w:r>
      <w:r>
        <w:rPr>
          <w:noProof/>
        </w:rPr>
      </w:r>
      <w:r>
        <w:rPr>
          <w:noProof/>
        </w:rPr>
        <w:fldChar w:fldCharType="separate"/>
      </w:r>
      <w:r>
        <w:rPr>
          <w:noProof/>
        </w:rPr>
        <w:t>255</w:t>
      </w:r>
      <w:r>
        <w:rPr>
          <w:noProof/>
        </w:rPr>
        <w:fldChar w:fldCharType="end"/>
      </w:r>
    </w:p>
    <w:p w14:paraId="215FE4F4" w14:textId="0145EAC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027F1A">
        <w:rPr>
          <w:noProof/>
          <w:lang w:val="en-IN" w:eastAsia="zh-CN"/>
        </w:rPr>
        <w:t>Message transport to a MCData Client</w:t>
      </w:r>
      <w:r>
        <w:rPr>
          <w:noProof/>
        </w:rPr>
        <w:tab/>
      </w:r>
      <w:r>
        <w:rPr>
          <w:noProof/>
        </w:rPr>
        <w:fldChar w:fldCharType="begin" w:fldLock="1"/>
      </w:r>
      <w:r>
        <w:rPr>
          <w:noProof/>
        </w:rPr>
        <w:instrText xml:space="preserve"> PAGEREF _Toc202371852 \h </w:instrText>
      </w:r>
      <w:r>
        <w:rPr>
          <w:noProof/>
        </w:rPr>
      </w:r>
      <w:r>
        <w:rPr>
          <w:noProof/>
        </w:rPr>
        <w:fldChar w:fldCharType="separate"/>
      </w:r>
      <w:r>
        <w:rPr>
          <w:noProof/>
        </w:rPr>
        <w:t>255</w:t>
      </w:r>
      <w:r>
        <w:rPr>
          <w:noProof/>
        </w:rPr>
        <w:fldChar w:fldCharType="end"/>
      </w:r>
    </w:p>
    <w:p w14:paraId="76DF2021" w14:textId="68B9D65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9.3.1.2</w:t>
      </w:r>
      <w:r>
        <w:rPr>
          <w:rFonts w:asciiTheme="minorHAnsi" w:eastAsiaTheme="minorEastAsia" w:hAnsiTheme="minorHAnsi" w:cstheme="minorBidi"/>
          <w:noProof/>
          <w:kern w:val="2"/>
          <w:sz w:val="24"/>
          <w:szCs w:val="24"/>
          <w:lang w:eastAsia="en-GB"/>
          <w14:ligatures w14:val="standardContextual"/>
        </w:rPr>
        <w:tab/>
      </w:r>
      <w:r w:rsidRPr="00027F1A">
        <w:rPr>
          <w:noProof/>
          <w:lang w:val="en-IN" w:eastAsia="zh-CN"/>
        </w:rPr>
        <w:t>Message transport to a MCData Group</w:t>
      </w:r>
      <w:r>
        <w:rPr>
          <w:noProof/>
        </w:rPr>
        <w:tab/>
      </w:r>
      <w:r>
        <w:rPr>
          <w:noProof/>
        </w:rPr>
        <w:fldChar w:fldCharType="begin" w:fldLock="1"/>
      </w:r>
      <w:r>
        <w:rPr>
          <w:noProof/>
        </w:rPr>
        <w:instrText xml:space="preserve"> PAGEREF _Toc202371853 \h </w:instrText>
      </w:r>
      <w:r>
        <w:rPr>
          <w:noProof/>
        </w:rPr>
      </w:r>
      <w:r>
        <w:rPr>
          <w:noProof/>
        </w:rPr>
        <w:fldChar w:fldCharType="separate"/>
      </w:r>
      <w:r>
        <w:rPr>
          <w:noProof/>
        </w:rPr>
        <w:t>255</w:t>
      </w:r>
      <w:r>
        <w:rPr>
          <w:noProof/>
        </w:rPr>
        <w:fldChar w:fldCharType="end"/>
      </w:r>
    </w:p>
    <w:p w14:paraId="68E09ABB" w14:textId="52B0FBF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_Toc202371854 \h </w:instrText>
      </w:r>
      <w:r>
        <w:rPr>
          <w:noProof/>
        </w:rPr>
      </w:r>
      <w:r>
        <w:rPr>
          <w:noProof/>
        </w:rPr>
        <w:fldChar w:fldCharType="separate"/>
      </w:r>
      <w:r>
        <w:rPr>
          <w:noProof/>
        </w:rPr>
        <w:t>255</w:t>
      </w:r>
      <w:r>
        <w:rPr>
          <w:noProof/>
        </w:rPr>
        <w:fldChar w:fldCharType="end"/>
      </w:r>
    </w:p>
    <w:p w14:paraId="0B9CE4CF" w14:textId="043B3D9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9.3.2.1</w:t>
      </w:r>
      <w:r>
        <w:rPr>
          <w:rFonts w:asciiTheme="minorHAnsi" w:eastAsiaTheme="minorEastAsia" w:hAnsiTheme="minorHAnsi" w:cstheme="minorBidi"/>
          <w:noProof/>
          <w:kern w:val="2"/>
          <w:sz w:val="24"/>
          <w:szCs w:val="24"/>
          <w:lang w:eastAsia="en-GB"/>
          <w14:ligatures w14:val="standardContextual"/>
        </w:rPr>
        <w:tab/>
      </w:r>
      <w:r w:rsidRPr="00027F1A">
        <w:rPr>
          <w:noProof/>
          <w:lang w:val="en-IN" w:eastAsia="zh-CN"/>
        </w:rPr>
        <w:t>General</w:t>
      </w:r>
      <w:r>
        <w:rPr>
          <w:noProof/>
        </w:rPr>
        <w:tab/>
      </w:r>
      <w:r>
        <w:rPr>
          <w:noProof/>
        </w:rPr>
        <w:fldChar w:fldCharType="begin" w:fldLock="1"/>
      </w:r>
      <w:r>
        <w:rPr>
          <w:noProof/>
        </w:rPr>
        <w:instrText xml:space="preserve"> PAGEREF _Toc202371855 \h </w:instrText>
      </w:r>
      <w:r>
        <w:rPr>
          <w:noProof/>
        </w:rPr>
      </w:r>
      <w:r>
        <w:rPr>
          <w:noProof/>
        </w:rPr>
        <w:fldChar w:fldCharType="separate"/>
      </w:r>
      <w:r>
        <w:rPr>
          <w:noProof/>
        </w:rPr>
        <w:t>255</w:t>
      </w:r>
      <w:r>
        <w:rPr>
          <w:noProof/>
        </w:rPr>
        <w:fldChar w:fldCharType="end"/>
      </w:r>
    </w:p>
    <w:p w14:paraId="1D0289C1" w14:textId="215DC0F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IN" w:eastAsia="zh-CN"/>
        </w:rPr>
        <w:t>Sending SDS message</w:t>
      </w:r>
      <w:r>
        <w:rPr>
          <w:noProof/>
        </w:rPr>
        <w:tab/>
      </w:r>
      <w:r>
        <w:rPr>
          <w:noProof/>
        </w:rPr>
        <w:fldChar w:fldCharType="begin" w:fldLock="1"/>
      </w:r>
      <w:r>
        <w:rPr>
          <w:noProof/>
        </w:rPr>
        <w:instrText xml:space="preserve"> PAGEREF _Toc202371856 \h </w:instrText>
      </w:r>
      <w:r>
        <w:rPr>
          <w:noProof/>
        </w:rPr>
      </w:r>
      <w:r>
        <w:rPr>
          <w:noProof/>
        </w:rPr>
        <w:fldChar w:fldCharType="separate"/>
      </w:r>
      <w:r>
        <w:rPr>
          <w:noProof/>
        </w:rPr>
        <w:t>255</w:t>
      </w:r>
      <w:r>
        <w:rPr>
          <w:noProof/>
        </w:rPr>
        <w:fldChar w:fldCharType="end"/>
      </w:r>
    </w:p>
    <w:p w14:paraId="056B7F91" w14:textId="5D8F9A5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IN" w:eastAsia="zh-CN"/>
        </w:rPr>
        <w:t>Retransmitting SDS message</w:t>
      </w:r>
      <w:r>
        <w:rPr>
          <w:noProof/>
        </w:rPr>
        <w:tab/>
      </w:r>
      <w:r>
        <w:rPr>
          <w:noProof/>
        </w:rPr>
        <w:fldChar w:fldCharType="begin" w:fldLock="1"/>
      </w:r>
      <w:r>
        <w:rPr>
          <w:noProof/>
        </w:rPr>
        <w:instrText xml:space="preserve"> PAGEREF _Toc202371857 \h </w:instrText>
      </w:r>
      <w:r>
        <w:rPr>
          <w:noProof/>
        </w:rPr>
      </w:r>
      <w:r>
        <w:rPr>
          <w:noProof/>
        </w:rPr>
        <w:fldChar w:fldCharType="separate"/>
      </w:r>
      <w:r>
        <w:rPr>
          <w:noProof/>
        </w:rPr>
        <w:t>257</w:t>
      </w:r>
      <w:r>
        <w:rPr>
          <w:noProof/>
        </w:rPr>
        <w:fldChar w:fldCharType="end"/>
      </w:r>
    </w:p>
    <w:p w14:paraId="080997F9" w14:textId="0CE0E2A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9.3.2.4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IN" w:eastAsia="zh-CN"/>
        </w:rPr>
        <w:t>Receiving SDS message</w:t>
      </w:r>
      <w:r>
        <w:rPr>
          <w:noProof/>
        </w:rPr>
        <w:tab/>
      </w:r>
      <w:r>
        <w:rPr>
          <w:noProof/>
        </w:rPr>
        <w:fldChar w:fldCharType="begin" w:fldLock="1"/>
      </w:r>
      <w:r>
        <w:rPr>
          <w:noProof/>
        </w:rPr>
        <w:instrText xml:space="preserve"> PAGEREF _Toc202371858 \h </w:instrText>
      </w:r>
      <w:r>
        <w:rPr>
          <w:noProof/>
        </w:rPr>
      </w:r>
      <w:r>
        <w:rPr>
          <w:noProof/>
        </w:rPr>
        <w:fldChar w:fldCharType="separate"/>
      </w:r>
      <w:r>
        <w:rPr>
          <w:noProof/>
        </w:rPr>
        <w:t>258</w:t>
      </w:r>
      <w:r>
        <w:rPr>
          <w:noProof/>
        </w:rPr>
        <w:fldChar w:fldCharType="end"/>
      </w:r>
    </w:p>
    <w:p w14:paraId="7317EB12" w14:textId="6EE39C6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9.3.2.5</w:t>
      </w:r>
      <w:r>
        <w:rPr>
          <w:rFonts w:asciiTheme="minorHAnsi" w:eastAsiaTheme="minorEastAsia" w:hAnsiTheme="minorHAnsi" w:cstheme="minorBidi"/>
          <w:noProof/>
          <w:kern w:val="2"/>
          <w:sz w:val="24"/>
          <w:szCs w:val="24"/>
          <w:lang w:eastAsia="en-GB"/>
          <w14:ligatures w14:val="standardContextual"/>
        </w:rPr>
        <w:tab/>
      </w:r>
      <w:r w:rsidRPr="00027F1A">
        <w:rPr>
          <w:noProof/>
          <w:lang w:val="en-IN" w:eastAsia="zh-CN"/>
        </w:rPr>
        <w:t>SDS Read while TFS3 (delivery and read) is running</w:t>
      </w:r>
      <w:r>
        <w:rPr>
          <w:noProof/>
        </w:rPr>
        <w:tab/>
      </w:r>
      <w:r>
        <w:rPr>
          <w:noProof/>
        </w:rPr>
        <w:fldChar w:fldCharType="begin" w:fldLock="1"/>
      </w:r>
      <w:r>
        <w:rPr>
          <w:noProof/>
        </w:rPr>
        <w:instrText xml:space="preserve"> PAGEREF _Toc202371859 \h </w:instrText>
      </w:r>
      <w:r>
        <w:rPr>
          <w:noProof/>
        </w:rPr>
      </w:r>
      <w:r>
        <w:rPr>
          <w:noProof/>
        </w:rPr>
        <w:fldChar w:fldCharType="separate"/>
      </w:r>
      <w:r>
        <w:rPr>
          <w:noProof/>
        </w:rPr>
        <w:t>258</w:t>
      </w:r>
      <w:r>
        <w:rPr>
          <w:noProof/>
        </w:rPr>
        <w:fldChar w:fldCharType="end"/>
      </w:r>
    </w:p>
    <w:p w14:paraId="77A1F38B" w14:textId="4D964E3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9.3.2.6</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IN" w:eastAsia="zh-CN"/>
        </w:rPr>
        <w:t>Timer TFS3 (delivery and read) expires</w:t>
      </w:r>
      <w:r>
        <w:rPr>
          <w:noProof/>
        </w:rPr>
        <w:tab/>
      </w:r>
      <w:r>
        <w:rPr>
          <w:noProof/>
        </w:rPr>
        <w:fldChar w:fldCharType="begin" w:fldLock="1"/>
      </w:r>
      <w:r>
        <w:rPr>
          <w:noProof/>
        </w:rPr>
        <w:instrText xml:space="preserve"> PAGEREF _Toc202371860 \h </w:instrText>
      </w:r>
      <w:r>
        <w:rPr>
          <w:noProof/>
        </w:rPr>
      </w:r>
      <w:r>
        <w:rPr>
          <w:noProof/>
        </w:rPr>
        <w:fldChar w:fldCharType="separate"/>
      </w:r>
      <w:r>
        <w:rPr>
          <w:noProof/>
        </w:rPr>
        <w:t>258</w:t>
      </w:r>
      <w:r>
        <w:rPr>
          <w:noProof/>
        </w:rPr>
        <w:fldChar w:fldCharType="end"/>
      </w:r>
    </w:p>
    <w:p w14:paraId="1B090BD1" w14:textId="41657449"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File Distribution (FD)</w:t>
      </w:r>
      <w:r>
        <w:rPr>
          <w:noProof/>
        </w:rPr>
        <w:tab/>
      </w:r>
      <w:r>
        <w:rPr>
          <w:noProof/>
        </w:rPr>
        <w:fldChar w:fldCharType="begin" w:fldLock="1"/>
      </w:r>
      <w:r>
        <w:rPr>
          <w:noProof/>
        </w:rPr>
        <w:instrText xml:space="preserve"> PAGEREF _Toc202371861 \h </w:instrText>
      </w:r>
      <w:r>
        <w:rPr>
          <w:noProof/>
        </w:rPr>
      </w:r>
      <w:r>
        <w:rPr>
          <w:noProof/>
        </w:rPr>
        <w:fldChar w:fldCharType="separate"/>
      </w:r>
      <w:r>
        <w:rPr>
          <w:noProof/>
        </w:rPr>
        <w:t>259</w:t>
      </w:r>
      <w:r>
        <w:rPr>
          <w:noProof/>
        </w:rPr>
        <w:fldChar w:fldCharType="end"/>
      </w:r>
    </w:p>
    <w:p w14:paraId="45170F31" w14:textId="7A883C4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_Toc202371862 \h </w:instrText>
      </w:r>
      <w:r>
        <w:rPr>
          <w:noProof/>
        </w:rPr>
      </w:r>
      <w:r>
        <w:rPr>
          <w:noProof/>
        </w:rPr>
        <w:fldChar w:fldCharType="separate"/>
      </w:r>
      <w:r>
        <w:rPr>
          <w:noProof/>
        </w:rPr>
        <w:t>259</w:t>
      </w:r>
      <w:r>
        <w:rPr>
          <w:noProof/>
        </w:rPr>
        <w:fldChar w:fldCharType="end"/>
      </w:r>
    </w:p>
    <w:p w14:paraId="20AEA278" w14:textId="23FA02EA"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On-network FD</w:t>
      </w:r>
      <w:r>
        <w:rPr>
          <w:noProof/>
        </w:rPr>
        <w:tab/>
      </w:r>
      <w:r>
        <w:rPr>
          <w:noProof/>
        </w:rPr>
        <w:fldChar w:fldCharType="begin" w:fldLock="1"/>
      </w:r>
      <w:r>
        <w:rPr>
          <w:noProof/>
        </w:rPr>
        <w:instrText xml:space="preserve"> PAGEREF _Toc202371863 \h </w:instrText>
      </w:r>
      <w:r>
        <w:rPr>
          <w:noProof/>
        </w:rPr>
      </w:r>
      <w:r>
        <w:rPr>
          <w:noProof/>
        </w:rPr>
        <w:fldChar w:fldCharType="separate"/>
      </w:r>
      <w:r>
        <w:rPr>
          <w:noProof/>
        </w:rPr>
        <w:t>259</w:t>
      </w:r>
      <w:r>
        <w:rPr>
          <w:noProof/>
        </w:rPr>
        <w:fldChar w:fldCharType="end"/>
      </w:r>
    </w:p>
    <w:p w14:paraId="669B9D00" w14:textId="00CF201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_Toc202371864 \h </w:instrText>
      </w:r>
      <w:r>
        <w:rPr>
          <w:noProof/>
        </w:rPr>
      </w:r>
      <w:r>
        <w:rPr>
          <w:noProof/>
        </w:rPr>
        <w:fldChar w:fldCharType="separate"/>
      </w:r>
      <w:r>
        <w:rPr>
          <w:noProof/>
        </w:rPr>
        <w:t>259</w:t>
      </w:r>
      <w:r>
        <w:rPr>
          <w:noProof/>
        </w:rPr>
        <w:fldChar w:fldCharType="end"/>
      </w:r>
    </w:p>
    <w:p w14:paraId="7AE2E6CF" w14:textId="136017C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10.2.1.1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Sending an FD message</w:t>
      </w:r>
      <w:r>
        <w:rPr>
          <w:noProof/>
        </w:rPr>
        <w:tab/>
      </w:r>
      <w:r>
        <w:rPr>
          <w:noProof/>
        </w:rPr>
        <w:fldChar w:fldCharType="begin" w:fldLock="1"/>
      </w:r>
      <w:r>
        <w:rPr>
          <w:noProof/>
        </w:rPr>
        <w:instrText xml:space="preserve"> PAGEREF _Toc202371865 \h </w:instrText>
      </w:r>
      <w:r>
        <w:rPr>
          <w:noProof/>
        </w:rPr>
      </w:r>
      <w:r>
        <w:rPr>
          <w:noProof/>
        </w:rPr>
        <w:fldChar w:fldCharType="separate"/>
      </w:r>
      <w:r>
        <w:rPr>
          <w:noProof/>
        </w:rPr>
        <w:t>259</w:t>
      </w:r>
      <w:r>
        <w:rPr>
          <w:noProof/>
        </w:rPr>
        <w:fldChar w:fldCharType="end"/>
      </w:r>
    </w:p>
    <w:p w14:paraId="6DBD7CEC" w14:textId="6125EEE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Handling of received FD messages</w:t>
      </w:r>
      <w:r>
        <w:rPr>
          <w:noProof/>
        </w:rPr>
        <w:tab/>
      </w:r>
      <w:r>
        <w:rPr>
          <w:noProof/>
        </w:rPr>
        <w:fldChar w:fldCharType="begin" w:fldLock="1"/>
      </w:r>
      <w:r>
        <w:rPr>
          <w:noProof/>
        </w:rPr>
        <w:instrText xml:space="preserve"> PAGEREF _Toc202371866 \h </w:instrText>
      </w:r>
      <w:r>
        <w:rPr>
          <w:noProof/>
        </w:rPr>
      </w:r>
      <w:r>
        <w:rPr>
          <w:noProof/>
        </w:rPr>
        <w:fldChar w:fldCharType="separate"/>
      </w:r>
      <w:r>
        <w:rPr>
          <w:noProof/>
        </w:rPr>
        <w:t>259</w:t>
      </w:r>
      <w:r>
        <w:rPr>
          <w:noProof/>
        </w:rPr>
        <w:fldChar w:fldCharType="end"/>
      </w:r>
    </w:p>
    <w:p w14:paraId="196E4EF7" w14:textId="4F28379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Initial processing of the received FD message</w:t>
      </w:r>
      <w:r>
        <w:rPr>
          <w:noProof/>
        </w:rPr>
        <w:tab/>
      </w:r>
      <w:r>
        <w:rPr>
          <w:noProof/>
        </w:rPr>
        <w:fldChar w:fldCharType="begin" w:fldLock="1"/>
      </w:r>
      <w:r>
        <w:rPr>
          <w:noProof/>
        </w:rPr>
        <w:instrText xml:space="preserve"> PAGEREF _Toc202371867 \h </w:instrText>
      </w:r>
      <w:r>
        <w:rPr>
          <w:noProof/>
        </w:rPr>
      </w:r>
      <w:r>
        <w:rPr>
          <w:noProof/>
        </w:rPr>
        <w:fldChar w:fldCharType="separate"/>
      </w:r>
      <w:r>
        <w:rPr>
          <w:noProof/>
        </w:rPr>
        <w:t>259</w:t>
      </w:r>
      <w:r>
        <w:rPr>
          <w:noProof/>
        </w:rPr>
        <w:fldChar w:fldCharType="end"/>
      </w:r>
    </w:p>
    <w:p w14:paraId="37D81C7E" w14:textId="632B2B6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10.2.1.2.2</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_Toc202371868 \h </w:instrText>
      </w:r>
      <w:r>
        <w:rPr>
          <w:noProof/>
        </w:rPr>
      </w:r>
      <w:r>
        <w:rPr>
          <w:noProof/>
        </w:rPr>
        <w:fldChar w:fldCharType="separate"/>
      </w:r>
      <w:r>
        <w:rPr>
          <w:noProof/>
        </w:rPr>
        <w:t>260</w:t>
      </w:r>
      <w:r>
        <w:rPr>
          <w:noProof/>
        </w:rPr>
        <w:fldChar w:fldCharType="end"/>
      </w:r>
    </w:p>
    <w:p w14:paraId="78C9E18A" w14:textId="374638F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sidRPr="00027F1A">
        <w:rPr>
          <w:noProof/>
          <w:lang w:val="en-IN"/>
        </w:rPr>
        <w:t>Non-Mandatory download</w:t>
      </w:r>
      <w:r>
        <w:rPr>
          <w:noProof/>
        </w:rPr>
        <w:tab/>
      </w:r>
      <w:r>
        <w:rPr>
          <w:noProof/>
        </w:rPr>
        <w:fldChar w:fldCharType="begin" w:fldLock="1"/>
      </w:r>
      <w:r>
        <w:rPr>
          <w:noProof/>
        </w:rPr>
        <w:instrText xml:space="preserve"> PAGEREF _Toc202371869 \h </w:instrText>
      </w:r>
      <w:r>
        <w:rPr>
          <w:noProof/>
        </w:rPr>
      </w:r>
      <w:r>
        <w:rPr>
          <w:noProof/>
        </w:rPr>
        <w:fldChar w:fldCharType="separate"/>
      </w:r>
      <w:r>
        <w:rPr>
          <w:noProof/>
        </w:rPr>
        <w:t>261</w:t>
      </w:r>
      <w:r>
        <w:rPr>
          <w:noProof/>
        </w:rPr>
        <w:fldChar w:fldCharType="end"/>
      </w:r>
    </w:p>
    <w:p w14:paraId="73DE6E2E" w14:textId="0C1C0FD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10.2.1.3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Discovery of the Absolute URI of the media storage function</w:t>
      </w:r>
      <w:r>
        <w:rPr>
          <w:noProof/>
        </w:rPr>
        <w:tab/>
      </w:r>
      <w:r>
        <w:rPr>
          <w:noProof/>
        </w:rPr>
        <w:fldChar w:fldCharType="begin" w:fldLock="1"/>
      </w:r>
      <w:r>
        <w:rPr>
          <w:noProof/>
        </w:rPr>
        <w:instrText xml:space="preserve"> PAGEREF _Toc202371870 \h </w:instrText>
      </w:r>
      <w:r>
        <w:rPr>
          <w:noProof/>
        </w:rPr>
      </w:r>
      <w:r>
        <w:rPr>
          <w:noProof/>
        </w:rPr>
        <w:fldChar w:fldCharType="separate"/>
      </w:r>
      <w:r>
        <w:rPr>
          <w:noProof/>
        </w:rPr>
        <w:t>263</w:t>
      </w:r>
      <w:r>
        <w:rPr>
          <w:noProof/>
        </w:rPr>
        <w:fldChar w:fldCharType="end"/>
      </w:r>
    </w:p>
    <w:p w14:paraId="3735CF13" w14:textId="6727C2E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_Toc202371871 \h </w:instrText>
      </w:r>
      <w:r>
        <w:rPr>
          <w:noProof/>
        </w:rPr>
      </w:r>
      <w:r>
        <w:rPr>
          <w:noProof/>
        </w:rPr>
        <w:fldChar w:fldCharType="separate"/>
      </w:r>
      <w:r>
        <w:rPr>
          <w:noProof/>
        </w:rPr>
        <w:t>263</w:t>
      </w:r>
      <w:r>
        <w:rPr>
          <w:noProof/>
        </w:rPr>
        <w:fldChar w:fldCharType="end"/>
      </w:r>
    </w:p>
    <w:p w14:paraId="2655E931" w14:textId="3866E5A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10.2.1.3.</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_Toc202371872 \h </w:instrText>
      </w:r>
      <w:r>
        <w:rPr>
          <w:noProof/>
        </w:rPr>
      </w:r>
      <w:r>
        <w:rPr>
          <w:noProof/>
        </w:rPr>
        <w:fldChar w:fldCharType="separate"/>
      </w:r>
      <w:r>
        <w:rPr>
          <w:noProof/>
        </w:rPr>
        <w:t>263</w:t>
      </w:r>
      <w:r>
        <w:rPr>
          <w:noProof/>
        </w:rPr>
        <w:fldChar w:fldCharType="end"/>
      </w:r>
    </w:p>
    <w:p w14:paraId="48DFB5BF" w14:textId="1762B2F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10.2.1.3.3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_Toc202371873 \h </w:instrText>
      </w:r>
      <w:r>
        <w:rPr>
          <w:noProof/>
        </w:rPr>
      </w:r>
      <w:r>
        <w:rPr>
          <w:noProof/>
        </w:rPr>
        <w:fldChar w:fldCharType="separate"/>
      </w:r>
      <w:r>
        <w:rPr>
          <w:noProof/>
        </w:rPr>
        <w:t>263</w:t>
      </w:r>
      <w:r>
        <w:rPr>
          <w:noProof/>
        </w:rPr>
        <w:fldChar w:fldCharType="end"/>
      </w:r>
    </w:p>
    <w:p w14:paraId="494C3C06" w14:textId="52AAC4D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10.2.1.3.4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_Toc202371874 \h </w:instrText>
      </w:r>
      <w:r>
        <w:rPr>
          <w:noProof/>
        </w:rPr>
      </w:r>
      <w:r>
        <w:rPr>
          <w:noProof/>
        </w:rPr>
        <w:fldChar w:fldCharType="separate"/>
      </w:r>
      <w:r>
        <w:rPr>
          <w:noProof/>
        </w:rPr>
        <w:t>264</w:t>
      </w:r>
      <w:r>
        <w:rPr>
          <w:noProof/>
        </w:rPr>
        <w:fldChar w:fldCharType="end"/>
      </w:r>
    </w:p>
    <w:p w14:paraId="0CA791A4" w14:textId="70568B7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File upload using HTTP</w:t>
      </w:r>
      <w:r>
        <w:rPr>
          <w:noProof/>
        </w:rPr>
        <w:tab/>
      </w:r>
      <w:r>
        <w:rPr>
          <w:noProof/>
        </w:rPr>
        <w:fldChar w:fldCharType="begin" w:fldLock="1"/>
      </w:r>
      <w:r>
        <w:rPr>
          <w:noProof/>
        </w:rPr>
        <w:instrText xml:space="preserve"> PAGEREF _Toc202371875 \h </w:instrText>
      </w:r>
      <w:r>
        <w:rPr>
          <w:noProof/>
        </w:rPr>
      </w:r>
      <w:r>
        <w:rPr>
          <w:noProof/>
        </w:rPr>
        <w:fldChar w:fldCharType="separate"/>
      </w:r>
      <w:r>
        <w:rPr>
          <w:noProof/>
        </w:rPr>
        <w:t>266</w:t>
      </w:r>
      <w:r>
        <w:rPr>
          <w:noProof/>
        </w:rPr>
        <w:fldChar w:fldCharType="end"/>
      </w:r>
    </w:p>
    <w:p w14:paraId="138B03CB" w14:textId="2AD2C6D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Media storage client procedures</w:t>
      </w:r>
      <w:r>
        <w:rPr>
          <w:noProof/>
        </w:rPr>
        <w:tab/>
      </w:r>
      <w:r>
        <w:rPr>
          <w:noProof/>
        </w:rPr>
        <w:fldChar w:fldCharType="begin" w:fldLock="1"/>
      </w:r>
      <w:r>
        <w:rPr>
          <w:noProof/>
        </w:rPr>
        <w:instrText xml:space="preserve"> PAGEREF _Toc202371876 \h </w:instrText>
      </w:r>
      <w:r>
        <w:rPr>
          <w:noProof/>
        </w:rPr>
      </w:r>
      <w:r>
        <w:rPr>
          <w:noProof/>
        </w:rPr>
        <w:fldChar w:fldCharType="separate"/>
      </w:r>
      <w:r>
        <w:rPr>
          <w:noProof/>
        </w:rPr>
        <w:t>266</w:t>
      </w:r>
      <w:r>
        <w:rPr>
          <w:noProof/>
        </w:rPr>
        <w:fldChar w:fldCharType="end"/>
      </w:r>
    </w:p>
    <w:p w14:paraId="571D3399" w14:textId="36BA128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Media storage function procedures</w:t>
      </w:r>
      <w:r>
        <w:rPr>
          <w:noProof/>
        </w:rPr>
        <w:tab/>
      </w:r>
      <w:r>
        <w:rPr>
          <w:noProof/>
        </w:rPr>
        <w:fldChar w:fldCharType="begin" w:fldLock="1"/>
      </w:r>
      <w:r>
        <w:rPr>
          <w:noProof/>
        </w:rPr>
        <w:instrText xml:space="preserve"> PAGEREF _Toc202371877 \h </w:instrText>
      </w:r>
      <w:r>
        <w:rPr>
          <w:noProof/>
        </w:rPr>
      </w:r>
      <w:r>
        <w:rPr>
          <w:noProof/>
        </w:rPr>
        <w:fldChar w:fldCharType="separate"/>
      </w:r>
      <w:r>
        <w:rPr>
          <w:noProof/>
        </w:rPr>
        <w:t>268</w:t>
      </w:r>
      <w:r>
        <w:rPr>
          <w:noProof/>
        </w:rPr>
        <w:fldChar w:fldCharType="end"/>
      </w:r>
    </w:p>
    <w:p w14:paraId="16515EE8" w14:textId="78E4E26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File download using HTTP</w:t>
      </w:r>
      <w:r>
        <w:rPr>
          <w:noProof/>
        </w:rPr>
        <w:tab/>
      </w:r>
      <w:r>
        <w:rPr>
          <w:noProof/>
        </w:rPr>
        <w:fldChar w:fldCharType="begin" w:fldLock="1"/>
      </w:r>
      <w:r>
        <w:rPr>
          <w:noProof/>
        </w:rPr>
        <w:instrText xml:space="preserve"> PAGEREF _Toc202371878 \h </w:instrText>
      </w:r>
      <w:r>
        <w:rPr>
          <w:noProof/>
        </w:rPr>
      </w:r>
      <w:r>
        <w:rPr>
          <w:noProof/>
        </w:rPr>
        <w:fldChar w:fldCharType="separate"/>
      </w:r>
      <w:r>
        <w:rPr>
          <w:noProof/>
        </w:rPr>
        <w:t>269</w:t>
      </w:r>
      <w:r>
        <w:rPr>
          <w:noProof/>
        </w:rPr>
        <w:fldChar w:fldCharType="end"/>
      </w:r>
    </w:p>
    <w:p w14:paraId="4AB2BA74" w14:textId="528FCA0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Media storage client procedures</w:t>
      </w:r>
      <w:r>
        <w:rPr>
          <w:noProof/>
        </w:rPr>
        <w:tab/>
      </w:r>
      <w:r>
        <w:rPr>
          <w:noProof/>
        </w:rPr>
        <w:fldChar w:fldCharType="begin" w:fldLock="1"/>
      </w:r>
      <w:r>
        <w:rPr>
          <w:noProof/>
        </w:rPr>
        <w:instrText xml:space="preserve"> PAGEREF _Toc202371879 \h </w:instrText>
      </w:r>
      <w:r>
        <w:rPr>
          <w:noProof/>
        </w:rPr>
      </w:r>
      <w:r>
        <w:rPr>
          <w:noProof/>
        </w:rPr>
        <w:fldChar w:fldCharType="separate"/>
      </w:r>
      <w:r>
        <w:rPr>
          <w:noProof/>
        </w:rPr>
        <w:t>269</w:t>
      </w:r>
      <w:r>
        <w:rPr>
          <w:noProof/>
        </w:rPr>
        <w:fldChar w:fldCharType="end"/>
      </w:r>
    </w:p>
    <w:p w14:paraId="45A7DB9E" w14:textId="40CE59A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Media storage function procedures</w:t>
      </w:r>
      <w:r>
        <w:rPr>
          <w:noProof/>
        </w:rPr>
        <w:tab/>
      </w:r>
      <w:r>
        <w:rPr>
          <w:noProof/>
        </w:rPr>
        <w:fldChar w:fldCharType="begin" w:fldLock="1"/>
      </w:r>
      <w:r>
        <w:rPr>
          <w:noProof/>
        </w:rPr>
        <w:instrText xml:space="preserve"> PAGEREF _Toc202371880 \h </w:instrText>
      </w:r>
      <w:r>
        <w:rPr>
          <w:noProof/>
        </w:rPr>
      </w:r>
      <w:r>
        <w:rPr>
          <w:noProof/>
        </w:rPr>
        <w:fldChar w:fldCharType="separate"/>
      </w:r>
      <w:r>
        <w:rPr>
          <w:noProof/>
        </w:rPr>
        <w:t>269</w:t>
      </w:r>
      <w:r>
        <w:rPr>
          <w:noProof/>
        </w:rPr>
        <w:fldChar w:fldCharType="end"/>
      </w:r>
    </w:p>
    <w:p w14:paraId="53A11051" w14:textId="0BE509B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FD using HTTP</w:t>
      </w:r>
      <w:r>
        <w:rPr>
          <w:noProof/>
        </w:rPr>
        <w:tab/>
      </w:r>
      <w:r>
        <w:rPr>
          <w:noProof/>
        </w:rPr>
        <w:fldChar w:fldCharType="begin" w:fldLock="1"/>
      </w:r>
      <w:r>
        <w:rPr>
          <w:noProof/>
        </w:rPr>
        <w:instrText xml:space="preserve"> PAGEREF _Toc202371881 \h </w:instrText>
      </w:r>
      <w:r>
        <w:rPr>
          <w:noProof/>
        </w:rPr>
      </w:r>
      <w:r>
        <w:rPr>
          <w:noProof/>
        </w:rPr>
        <w:fldChar w:fldCharType="separate"/>
      </w:r>
      <w:r>
        <w:rPr>
          <w:noProof/>
        </w:rPr>
        <w:t>270</w:t>
      </w:r>
      <w:r>
        <w:rPr>
          <w:noProof/>
        </w:rPr>
        <w:fldChar w:fldCharType="end"/>
      </w:r>
    </w:p>
    <w:p w14:paraId="64FBDE0C" w14:textId="05CA550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_Toc202371882 \h </w:instrText>
      </w:r>
      <w:r>
        <w:rPr>
          <w:noProof/>
        </w:rPr>
      </w:r>
      <w:r>
        <w:rPr>
          <w:noProof/>
        </w:rPr>
        <w:fldChar w:fldCharType="separate"/>
      </w:r>
      <w:r>
        <w:rPr>
          <w:noProof/>
        </w:rPr>
        <w:t>270</w:t>
      </w:r>
      <w:r>
        <w:rPr>
          <w:noProof/>
        </w:rPr>
        <w:fldChar w:fldCharType="end"/>
      </w:r>
    </w:p>
    <w:p w14:paraId="2D825E68" w14:textId="621CD21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_Toc202371883 \h </w:instrText>
      </w:r>
      <w:r>
        <w:rPr>
          <w:noProof/>
        </w:rPr>
      </w:r>
      <w:r>
        <w:rPr>
          <w:noProof/>
        </w:rPr>
        <w:fldChar w:fldCharType="separate"/>
      </w:r>
      <w:r>
        <w:rPr>
          <w:noProof/>
        </w:rPr>
        <w:t>270</w:t>
      </w:r>
      <w:r>
        <w:rPr>
          <w:noProof/>
        </w:rPr>
        <w:fldChar w:fldCharType="end"/>
      </w:r>
    </w:p>
    <w:p w14:paraId="7D6C92C5" w14:textId="24789C2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10.2.4.2.1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originating procedures</w:t>
      </w:r>
      <w:r>
        <w:rPr>
          <w:noProof/>
        </w:rPr>
        <w:tab/>
      </w:r>
      <w:r>
        <w:rPr>
          <w:noProof/>
        </w:rPr>
        <w:fldChar w:fldCharType="begin" w:fldLock="1"/>
      </w:r>
      <w:r>
        <w:rPr>
          <w:noProof/>
        </w:rPr>
        <w:instrText xml:space="preserve"> PAGEREF _Toc202371884 \h </w:instrText>
      </w:r>
      <w:r>
        <w:rPr>
          <w:noProof/>
        </w:rPr>
      </w:r>
      <w:r>
        <w:rPr>
          <w:noProof/>
        </w:rPr>
        <w:fldChar w:fldCharType="separate"/>
      </w:r>
      <w:r>
        <w:rPr>
          <w:noProof/>
        </w:rPr>
        <w:t>270</w:t>
      </w:r>
      <w:r>
        <w:rPr>
          <w:noProof/>
        </w:rPr>
        <w:fldChar w:fldCharType="end"/>
      </w:r>
    </w:p>
    <w:p w14:paraId="49478B59" w14:textId="746C69C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10.2.4.2.2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terminating procedures</w:t>
      </w:r>
      <w:r>
        <w:rPr>
          <w:noProof/>
        </w:rPr>
        <w:tab/>
      </w:r>
      <w:r>
        <w:rPr>
          <w:noProof/>
        </w:rPr>
        <w:fldChar w:fldCharType="begin" w:fldLock="1"/>
      </w:r>
      <w:r>
        <w:rPr>
          <w:noProof/>
        </w:rPr>
        <w:instrText xml:space="preserve"> PAGEREF _Toc202371885 \h </w:instrText>
      </w:r>
      <w:r>
        <w:rPr>
          <w:noProof/>
        </w:rPr>
      </w:r>
      <w:r>
        <w:rPr>
          <w:noProof/>
        </w:rPr>
        <w:fldChar w:fldCharType="separate"/>
      </w:r>
      <w:r>
        <w:rPr>
          <w:noProof/>
        </w:rPr>
        <w:t>271</w:t>
      </w:r>
      <w:r>
        <w:rPr>
          <w:noProof/>
        </w:rPr>
        <w:fldChar w:fldCharType="end"/>
      </w:r>
    </w:p>
    <w:p w14:paraId="58B9B1DE" w14:textId="201B35C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10.2.4.3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_Toc202371886 \h </w:instrText>
      </w:r>
      <w:r>
        <w:rPr>
          <w:noProof/>
        </w:rPr>
      </w:r>
      <w:r>
        <w:rPr>
          <w:noProof/>
        </w:rPr>
        <w:fldChar w:fldCharType="separate"/>
      </w:r>
      <w:r>
        <w:rPr>
          <w:noProof/>
        </w:rPr>
        <w:t>272</w:t>
      </w:r>
      <w:r>
        <w:rPr>
          <w:noProof/>
        </w:rPr>
        <w:fldChar w:fldCharType="end"/>
      </w:r>
    </w:p>
    <w:p w14:paraId="66E97800" w14:textId="707CC1E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10.2.4.3.1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Originating participating MCData function procedures</w:t>
      </w:r>
      <w:r>
        <w:rPr>
          <w:noProof/>
        </w:rPr>
        <w:tab/>
      </w:r>
      <w:r>
        <w:rPr>
          <w:noProof/>
        </w:rPr>
        <w:fldChar w:fldCharType="begin" w:fldLock="1"/>
      </w:r>
      <w:r>
        <w:rPr>
          <w:noProof/>
        </w:rPr>
        <w:instrText xml:space="preserve"> PAGEREF _Toc202371887 \h </w:instrText>
      </w:r>
      <w:r>
        <w:rPr>
          <w:noProof/>
        </w:rPr>
      </w:r>
      <w:r>
        <w:rPr>
          <w:noProof/>
        </w:rPr>
        <w:fldChar w:fldCharType="separate"/>
      </w:r>
      <w:r>
        <w:rPr>
          <w:noProof/>
        </w:rPr>
        <w:t>272</w:t>
      </w:r>
      <w:r>
        <w:rPr>
          <w:noProof/>
        </w:rPr>
        <w:fldChar w:fldCharType="end"/>
      </w:r>
    </w:p>
    <w:p w14:paraId="25AD767D" w14:textId="3D61262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10.2.4.3</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participating MCData function procedures</w:t>
      </w:r>
      <w:r>
        <w:rPr>
          <w:noProof/>
        </w:rPr>
        <w:tab/>
      </w:r>
      <w:r>
        <w:rPr>
          <w:noProof/>
        </w:rPr>
        <w:fldChar w:fldCharType="begin" w:fldLock="1"/>
      </w:r>
      <w:r>
        <w:rPr>
          <w:noProof/>
        </w:rPr>
        <w:instrText xml:space="preserve"> PAGEREF _Toc202371888 \h </w:instrText>
      </w:r>
      <w:r>
        <w:rPr>
          <w:noProof/>
        </w:rPr>
      </w:r>
      <w:r>
        <w:rPr>
          <w:noProof/>
        </w:rPr>
        <w:fldChar w:fldCharType="separate"/>
      </w:r>
      <w:r>
        <w:rPr>
          <w:noProof/>
        </w:rPr>
        <w:t>274</w:t>
      </w:r>
      <w:r>
        <w:rPr>
          <w:noProof/>
        </w:rPr>
        <w:fldChar w:fldCharType="end"/>
      </w:r>
    </w:p>
    <w:p w14:paraId="0AA74EC3" w14:textId="577773E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10.2.4.4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_Toc202371889 \h </w:instrText>
      </w:r>
      <w:r>
        <w:rPr>
          <w:noProof/>
        </w:rPr>
      </w:r>
      <w:r>
        <w:rPr>
          <w:noProof/>
        </w:rPr>
        <w:fldChar w:fldCharType="separate"/>
      </w:r>
      <w:r>
        <w:rPr>
          <w:noProof/>
        </w:rPr>
        <w:t>275</w:t>
      </w:r>
      <w:r>
        <w:rPr>
          <w:noProof/>
        </w:rPr>
        <w:fldChar w:fldCharType="end"/>
      </w:r>
    </w:p>
    <w:p w14:paraId="4F854EE7" w14:textId="44D261D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10.2.4.4.1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Originating controlling MCData function procedures</w:t>
      </w:r>
      <w:r>
        <w:rPr>
          <w:noProof/>
        </w:rPr>
        <w:tab/>
      </w:r>
      <w:r>
        <w:rPr>
          <w:noProof/>
        </w:rPr>
        <w:fldChar w:fldCharType="begin" w:fldLock="1"/>
      </w:r>
      <w:r>
        <w:rPr>
          <w:noProof/>
        </w:rPr>
        <w:instrText xml:space="preserve"> PAGEREF _Toc202371890 \h </w:instrText>
      </w:r>
      <w:r>
        <w:rPr>
          <w:noProof/>
        </w:rPr>
      </w:r>
      <w:r>
        <w:rPr>
          <w:noProof/>
        </w:rPr>
        <w:fldChar w:fldCharType="separate"/>
      </w:r>
      <w:r>
        <w:rPr>
          <w:noProof/>
        </w:rPr>
        <w:t>275</w:t>
      </w:r>
      <w:r>
        <w:rPr>
          <w:noProof/>
        </w:rPr>
        <w:fldChar w:fldCharType="end"/>
      </w:r>
    </w:p>
    <w:p w14:paraId="4830D95F" w14:textId="73C5B4E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10.2.4.4.2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controlling MCData function procedures</w:t>
      </w:r>
      <w:r>
        <w:rPr>
          <w:noProof/>
        </w:rPr>
        <w:tab/>
      </w:r>
      <w:r>
        <w:rPr>
          <w:noProof/>
        </w:rPr>
        <w:fldChar w:fldCharType="begin" w:fldLock="1"/>
      </w:r>
      <w:r>
        <w:rPr>
          <w:noProof/>
        </w:rPr>
        <w:instrText xml:space="preserve"> PAGEREF _Toc202371891 \h </w:instrText>
      </w:r>
      <w:r>
        <w:rPr>
          <w:noProof/>
        </w:rPr>
      </w:r>
      <w:r>
        <w:rPr>
          <w:noProof/>
        </w:rPr>
        <w:fldChar w:fldCharType="separate"/>
      </w:r>
      <w:r>
        <w:rPr>
          <w:noProof/>
        </w:rPr>
        <w:t>276</w:t>
      </w:r>
      <w:r>
        <w:rPr>
          <w:noProof/>
        </w:rPr>
        <w:fldChar w:fldCharType="end"/>
      </w:r>
    </w:p>
    <w:p w14:paraId="150FE91B" w14:textId="0A91210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FD using media plane</w:t>
      </w:r>
      <w:r>
        <w:rPr>
          <w:noProof/>
        </w:rPr>
        <w:tab/>
      </w:r>
      <w:r>
        <w:rPr>
          <w:noProof/>
        </w:rPr>
        <w:fldChar w:fldCharType="begin" w:fldLock="1"/>
      </w:r>
      <w:r>
        <w:rPr>
          <w:noProof/>
        </w:rPr>
        <w:instrText xml:space="preserve"> PAGEREF _Toc202371892 \h </w:instrText>
      </w:r>
      <w:r>
        <w:rPr>
          <w:noProof/>
        </w:rPr>
      </w:r>
      <w:r>
        <w:rPr>
          <w:noProof/>
        </w:rPr>
        <w:fldChar w:fldCharType="separate"/>
      </w:r>
      <w:r>
        <w:rPr>
          <w:noProof/>
        </w:rPr>
        <w:t>281</w:t>
      </w:r>
      <w:r>
        <w:rPr>
          <w:noProof/>
        </w:rPr>
        <w:fldChar w:fldCharType="end"/>
      </w:r>
    </w:p>
    <w:p w14:paraId="1E6E7140" w14:textId="367CC88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_Toc202371893 \h </w:instrText>
      </w:r>
      <w:r>
        <w:rPr>
          <w:noProof/>
        </w:rPr>
      </w:r>
      <w:r>
        <w:rPr>
          <w:noProof/>
        </w:rPr>
        <w:fldChar w:fldCharType="separate"/>
      </w:r>
      <w:r>
        <w:rPr>
          <w:noProof/>
        </w:rPr>
        <w:t>281</w:t>
      </w:r>
      <w:r>
        <w:rPr>
          <w:noProof/>
        </w:rPr>
        <w:fldChar w:fldCharType="end"/>
      </w:r>
    </w:p>
    <w:p w14:paraId="0DFB5FD2" w14:textId="5D201F1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_Toc202371894 \h </w:instrText>
      </w:r>
      <w:r>
        <w:rPr>
          <w:noProof/>
        </w:rPr>
      </w:r>
      <w:r>
        <w:rPr>
          <w:noProof/>
        </w:rPr>
        <w:fldChar w:fldCharType="separate"/>
      </w:r>
      <w:r>
        <w:rPr>
          <w:noProof/>
        </w:rPr>
        <w:t>281</w:t>
      </w:r>
      <w:r>
        <w:rPr>
          <w:noProof/>
        </w:rPr>
        <w:fldChar w:fldCharType="end"/>
      </w:r>
    </w:p>
    <w:p w14:paraId="7F97BE45" w14:textId="7C19E61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offer generation</w:t>
      </w:r>
      <w:r>
        <w:rPr>
          <w:noProof/>
        </w:rPr>
        <w:tab/>
      </w:r>
      <w:r>
        <w:rPr>
          <w:noProof/>
        </w:rPr>
        <w:fldChar w:fldCharType="begin" w:fldLock="1"/>
      </w:r>
      <w:r>
        <w:rPr>
          <w:noProof/>
        </w:rPr>
        <w:instrText xml:space="preserve"> PAGEREF _Toc202371895 \h </w:instrText>
      </w:r>
      <w:r>
        <w:rPr>
          <w:noProof/>
        </w:rPr>
      </w:r>
      <w:r>
        <w:rPr>
          <w:noProof/>
        </w:rPr>
        <w:fldChar w:fldCharType="separate"/>
      </w:r>
      <w:r>
        <w:rPr>
          <w:noProof/>
        </w:rPr>
        <w:t>281</w:t>
      </w:r>
      <w:r>
        <w:rPr>
          <w:noProof/>
        </w:rPr>
        <w:fldChar w:fldCharType="end"/>
      </w:r>
    </w:p>
    <w:p w14:paraId="7B6B6C1A" w14:textId="57A9878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answer generation</w:t>
      </w:r>
      <w:r>
        <w:rPr>
          <w:noProof/>
        </w:rPr>
        <w:tab/>
      </w:r>
      <w:r>
        <w:rPr>
          <w:noProof/>
        </w:rPr>
        <w:fldChar w:fldCharType="begin" w:fldLock="1"/>
      </w:r>
      <w:r>
        <w:rPr>
          <w:noProof/>
        </w:rPr>
        <w:instrText xml:space="preserve"> PAGEREF _Toc202371896 \h </w:instrText>
      </w:r>
      <w:r>
        <w:rPr>
          <w:noProof/>
        </w:rPr>
      </w:r>
      <w:r>
        <w:rPr>
          <w:noProof/>
        </w:rPr>
        <w:fldChar w:fldCharType="separate"/>
      </w:r>
      <w:r>
        <w:rPr>
          <w:noProof/>
        </w:rPr>
        <w:t>281</w:t>
      </w:r>
      <w:r>
        <w:rPr>
          <w:noProof/>
        </w:rPr>
        <w:fldChar w:fldCharType="end"/>
      </w:r>
    </w:p>
    <w:p w14:paraId="631F1834" w14:textId="3F0B93F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originating procedures</w:t>
      </w:r>
      <w:r>
        <w:rPr>
          <w:noProof/>
        </w:rPr>
        <w:tab/>
      </w:r>
      <w:r>
        <w:rPr>
          <w:noProof/>
        </w:rPr>
        <w:fldChar w:fldCharType="begin" w:fldLock="1"/>
      </w:r>
      <w:r>
        <w:rPr>
          <w:noProof/>
        </w:rPr>
        <w:instrText xml:space="preserve"> PAGEREF _Toc202371897 \h </w:instrText>
      </w:r>
      <w:r>
        <w:rPr>
          <w:noProof/>
        </w:rPr>
      </w:r>
      <w:r>
        <w:rPr>
          <w:noProof/>
        </w:rPr>
        <w:fldChar w:fldCharType="separate"/>
      </w:r>
      <w:r>
        <w:rPr>
          <w:noProof/>
        </w:rPr>
        <w:t>282</w:t>
      </w:r>
      <w:r>
        <w:rPr>
          <w:noProof/>
        </w:rPr>
        <w:fldChar w:fldCharType="end"/>
      </w:r>
    </w:p>
    <w:p w14:paraId="3AF07F59" w14:textId="1DB05F5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terminating procedures</w:t>
      </w:r>
      <w:r>
        <w:rPr>
          <w:noProof/>
        </w:rPr>
        <w:tab/>
      </w:r>
      <w:r>
        <w:rPr>
          <w:noProof/>
        </w:rPr>
        <w:fldChar w:fldCharType="begin" w:fldLock="1"/>
      </w:r>
      <w:r>
        <w:rPr>
          <w:noProof/>
        </w:rPr>
        <w:instrText xml:space="preserve"> PAGEREF _Toc202371898 \h </w:instrText>
      </w:r>
      <w:r>
        <w:rPr>
          <w:noProof/>
        </w:rPr>
      </w:r>
      <w:r>
        <w:rPr>
          <w:noProof/>
        </w:rPr>
        <w:fldChar w:fldCharType="separate"/>
      </w:r>
      <w:r>
        <w:rPr>
          <w:noProof/>
        </w:rPr>
        <w:t>285</w:t>
      </w:r>
      <w:r>
        <w:rPr>
          <w:noProof/>
        </w:rPr>
        <w:fldChar w:fldCharType="end"/>
      </w:r>
    </w:p>
    <w:p w14:paraId="375247DC" w14:textId="47B9BA0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_Toc202371899 \h </w:instrText>
      </w:r>
      <w:r>
        <w:rPr>
          <w:noProof/>
        </w:rPr>
      </w:r>
      <w:r>
        <w:rPr>
          <w:noProof/>
        </w:rPr>
        <w:fldChar w:fldCharType="separate"/>
      </w:r>
      <w:r>
        <w:rPr>
          <w:noProof/>
        </w:rPr>
        <w:t>289</w:t>
      </w:r>
      <w:r>
        <w:rPr>
          <w:noProof/>
        </w:rPr>
        <w:fldChar w:fldCharType="end"/>
      </w:r>
    </w:p>
    <w:p w14:paraId="6A9B842F" w14:textId="3BDE899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_Toc202371900 \h </w:instrText>
      </w:r>
      <w:r>
        <w:rPr>
          <w:noProof/>
        </w:rPr>
      </w:r>
      <w:r>
        <w:rPr>
          <w:noProof/>
        </w:rPr>
        <w:fldChar w:fldCharType="separate"/>
      </w:r>
      <w:r>
        <w:rPr>
          <w:noProof/>
        </w:rPr>
        <w:t>289</w:t>
      </w:r>
      <w:r>
        <w:rPr>
          <w:noProof/>
        </w:rPr>
        <w:fldChar w:fldCharType="end"/>
      </w:r>
    </w:p>
    <w:p w14:paraId="6B2AE0EE" w14:textId="20C069D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_Toc202371901 \h </w:instrText>
      </w:r>
      <w:r>
        <w:rPr>
          <w:noProof/>
        </w:rPr>
      </w:r>
      <w:r>
        <w:rPr>
          <w:noProof/>
        </w:rPr>
        <w:fldChar w:fldCharType="separate"/>
      </w:r>
      <w:r>
        <w:rPr>
          <w:noProof/>
        </w:rPr>
        <w:t>289</w:t>
      </w:r>
      <w:r>
        <w:rPr>
          <w:noProof/>
        </w:rPr>
        <w:fldChar w:fldCharType="end"/>
      </w:r>
    </w:p>
    <w:p w14:paraId="6703ECD7" w14:textId="7EC506E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_Toc202371902 \h </w:instrText>
      </w:r>
      <w:r>
        <w:rPr>
          <w:noProof/>
        </w:rPr>
      </w:r>
      <w:r>
        <w:rPr>
          <w:noProof/>
        </w:rPr>
        <w:fldChar w:fldCharType="separate"/>
      </w:r>
      <w:r>
        <w:rPr>
          <w:noProof/>
        </w:rPr>
        <w:t>289</w:t>
      </w:r>
      <w:r>
        <w:rPr>
          <w:noProof/>
        </w:rPr>
        <w:fldChar w:fldCharType="end"/>
      </w:r>
    </w:p>
    <w:p w14:paraId="1CA1E0FB" w14:textId="71D9C42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offer generation</w:t>
      </w:r>
      <w:r>
        <w:rPr>
          <w:noProof/>
        </w:rPr>
        <w:tab/>
      </w:r>
      <w:r>
        <w:rPr>
          <w:noProof/>
        </w:rPr>
        <w:fldChar w:fldCharType="begin" w:fldLock="1"/>
      </w:r>
      <w:r>
        <w:rPr>
          <w:noProof/>
        </w:rPr>
        <w:instrText xml:space="preserve"> PAGEREF _Toc202371903 \h </w:instrText>
      </w:r>
      <w:r>
        <w:rPr>
          <w:noProof/>
        </w:rPr>
      </w:r>
      <w:r>
        <w:rPr>
          <w:noProof/>
        </w:rPr>
        <w:fldChar w:fldCharType="separate"/>
      </w:r>
      <w:r>
        <w:rPr>
          <w:noProof/>
        </w:rPr>
        <w:t>289</w:t>
      </w:r>
      <w:r>
        <w:rPr>
          <w:noProof/>
        </w:rPr>
        <w:fldChar w:fldCharType="end"/>
      </w:r>
    </w:p>
    <w:p w14:paraId="0940ADBE" w14:textId="5A77093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SDP answer generation</w:t>
      </w:r>
      <w:r>
        <w:rPr>
          <w:noProof/>
        </w:rPr>
        <w:tab/>
      </w:r>
      <w:r>
        <w:rPr>
          <w:noProof/>
        </w:rPr>
        <w:fldChar w:fldCharType="begin" w:fldLock="1"/>
      </w:r>
      <w:r>
        <w:rPr>
          <w:noProof/>
        </w:rPr>
        <w:instrText xml:space="preserve"> PAGEREF _Toc202371904 \h </w:instrText>
      </w:r>
      <w:r>
        <w:rPr>
          <w:noProof/>
        </w:rPr>
      </w:r>
      <w:r>
        <w:rPr>
          <w:noProof/>
        </w:rPr>
        <w:fldChar w:fldCharType="separate"/>
      </w:r>
      <w:r>
        <w:rPr>
          <w:noProof/>
        </w:rPr>
        <w:t>289</w:t>
      </w:r>
      <w:r>
        <w:rPr>
          <w:noProof/>
        </w:rPr>
        <w:fldChar w:fldCharType="end"/>
      </w:r>
    </w:p>
    <w:p w14:paraId="1155FA1D" w14:textId="365320E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lastRenderedPageBreak/>
        <w:t>10.2.5.3.3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Originating participating MCData function procedures</w:t>
      </w:r>
      <w:r>
        <w:rPr>
          <w:noProof/>
        </w:rPr>
        <w:tab/>
      </w:r>
      <w:r>
        <w:rPr>
          <w:noProof/>
        </w:rPr>
        <w:fldChar w:fldCharType="begin" w:fldLock="1"/>
      </w:r>
      <w:r>
        <w:rPr>
          <w:noProof/>
        </w:rPr>
        <w:instrText xml:space="preserve"> PAGEREF _Toc202371905 \h </w:instrText>
      </w:r>
      <w:r>
        <w:rPr>
          <w:noProof/>
        </w:rPr>
      </w:r>
      <w:r>
        <w:rPr>
          <w:noProof/>
        </w:rPr>
        <w:fldChar w:fldCharType="separate"/>
      </w:r>
      <w:r>
        <w:rPr>
          <w:noProof/>
        </w:rPr>
        <w:t>290</w:t>
      </w:r>
      <w:r>
        <w:rPr>
          <w:noProof/>
        </w:rPr>
        <w:fldChar w:fldCharType="end"/>
      </w:r>
    </w:p>
    <w:p w14:paraId="2A68E4D5" w14:textId="72CFF64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10.2.5.3.4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participating MCData function procedures</w:t>
      </w:r>
      <w:r>
        <w:rPr>
          <w:noProof/>
        </w:rPr>
        <w:tab/>
      </w:r>
      <w:r>
        <w:rPr>
          <w:noProof/>
        </w:rPr>
        <w:fldChar w:fldCharType="begin" w:fldLock="1"/>
      </w:r>
      <w:r>
        <w:rPr>
          <w:noProof/>
        </w:rPr>
        <w:instrText xml:space="preserve"> PAGEREF _Toc202371906 \h </w:instrText>
      </w:r>
      <w:r>
        <w:rPr>
          <w:noProof/>
        </w:rPr>
      </w:r>
      <w:r>
        <w:rPr>
          <w:noProof/>
        </w:rPr>
        <w:fldChar w:fldCharType="separate"/>
      </w:r>
      <w:r>
        <w:rPr>
          <w:noProof/>
        </w:rPr>
        <w:t>292</w:t>
      </w:r>
      <w:r>
        <w:rPr>
          <w:noProof/>
        </w:rPr>
        <w:fldChar w:fldCharType="end"/>
      </w:r>
    </w:p>
    <w:p w14:paraId="151F7EFF" w14:textId="6EF87C9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10.2.5.3.5</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_Toc202371907 \h </w:instrText>
      </w:r>
      <w:r>
        <w:rPr>
          <w:noProof/>
        </w:rPr>
      </w:r>
      <w:r>
        <w:rPr>
          <w:noProof/>
        </w:rPr>
        <w:fldChar w:fldCharType="separate"/>
      </w:r>
      <w:r>
        <w:rPr>
          <w:noProof/>
        </w:rPr>
        <w:t>297</w:t>
      </w:r>
      <w:r>
        <w:rPr>
          <w:noProof/>
        </w:rPr>
        <w:fldChar w:fldCharType="end"/>
      </w:r>
    </w:p>
    <w:p w14:paraId="7457B847" w14:textId="12B31D0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_Toc202371908 \h </w:instrText>
      </w:r>
      <w:r>
        <w:rPr>
          <w:noProof/>
        </w:rPr>
      </w:r>
      <w:r>
        <w:rPr>
          <w:noProof/>
        </w:rPr>
        <w:fldChar w:fldCharType="separate"/>
      </w:r>
      <w:r>
        <w:rPr>
          <w:noProof/>
        </w:rPr>
        <w:t>297</w:t>
      </w:r>
      <w:r>
        <w:rPr>
          <w:noProof/>
        </w:rPr>
        <w:fldChar w:fldCharType="end"/>
      </w:r>
    </w:p>
    <w:p w14:paraId="64456C1C" w14:textId="452F242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10.2.5.4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_Toc202371909 \h </w:instrText>
      </w:r>
      <w:r>
        <w:rPr>
          <w:noProof/>
        </w:rPr>
      </w:r>
      <w:r>
        <w:rPr>
          <w:noProof/>
        </w:rPr>
        <w:fldChar w:fldCharType="separate"/>
      </w:r>
      <w:r>
        <w:rPr>
          <w:noProof/>
        </w:rPr>
        <w:t>297</w:t>
      </w:r>
      <w:r>
        <w:rPr>
          <w:noProof/>
        </w:rPr>
        <w:fldChar w:fldCharType="end"/>
      </w:r>
    </w:p>
    <w:p w14:paraId="565152CD" w14:textId="40B3077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_Toc202371910 \h </w:instrText>
      </w:r>
      <w:r>
        <w:rPr>
          <w:noProof/>
        </w:rPr>
      </w:r>
      <w:r>
        <w:rPr>
          <w:noProof/>
        </w:rPr>
        <w:fldChar w:fldCharType="separate"/>
      </w:r>
      <w:r>
        <w:rPr>
          <w:noProof/>
        </w:rPr>
        <w:t>297</w:t>
      </w:r>
      <w:r>
        <w:rPr>
          <w:noProof/>
        </w:rPr>
        <w:fldChar w:fldCharType="end"/>
      </w:r>
    </w:p>
    <w:p w14:paraId="08E25A24" w14:textId="1F5C77E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_Toc202371911 \h </w:instrText>
      </w:r>
      <w:r>
        <w:rPr>
          <w:noProof/>
        </w:rPr>
      </w:r>
      <w:r>
        <w:rPr>
          <w:noProof/>
        </w:rPr>
        <w:fldChar w:fldCharType="separate"/>
      </w:r>
      <w:r>
        <w:rPr>
          <w:noProof/>
        </w:rPr>
        <w:t>297</w:t>
      </w:r>
      <w:r>
        <w:rPr>
          <w:noProof/>
        </w:rPr>
        <w:fldChar w:fldCharType="end"/>
      </w:r>
    </w:p>
    <w:p w14:paraId="6EA8DE7B" w14:textId="55FDC82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027F1A">
        <w:rPr>
          <w:noProof/>
          <w:lang w:val="en-IN"/>
        </w:rPr>
        <w:t>controlling MCData function p</w:t>
      </w:r>
      <w:r>
        <w:rPr>
          <w:noProof/>
        </w:rPr>
        <w:t>rocedures</w:t>
      </w:r>
      <w:r>
        <w:rPr>
          <w:noProof/>
        </w:rPr>
        <w:tab/>
      </w:r>
      <w:r>
        <w:rPr>
          <w:noProof/>
        </w:rPr>
        <w:fldChar w:fldCharType="begin" w:fldLock="1"/>
      </w:r>
      <w:r>
        <w:rPr>
          <w:noProof/>
        </w:rPr>
        <w:instrText xml:space="preserve"> PAGEREF _Toc202371912 \h </w:instrText>
      </w:r>
      <w:r>
        <w:rPr>
          <w:noProof/>
        </w:rPr>
      </w:r>
      <w:r>
        <w:rPr>
          <w:noProof/>
        </w:rPr>
        <w:fldChar w:fldCharType="separate"/>
      </w:r>
      <w:r>
        <w:rPr>
          <w:noProof/>
        </w:rPr>
        <w:t>298</w:t>
      </w:r>
      <w:r>
        <w:rPr>
          <w:noProof/>
        </w:rPr>
        <w:fldChar w:fldCharType="end"/>
      </w:r>
    </w:p>
    <w:p w14:paraId="5F6C18DB" w14:textId="3633905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027F1A">
        <w:rPr>
          <w:noProof/>
          <w:lang w:val="en-IN"/>
        </w:rPr>
        <w:t>controlling MCData function p</w:t>
      </w:r>
      <w:r>
        <w:rPr>
          <w:noProof/>
        </w:rPr>
        <w:t>rocedures</w:t>
      </w:r>
      <w:r>
        <w:rPr>
          <w:noProof/>
        </w:rPr>
        <w:tab/>
      </w:r>
      <w:r>
        <w:rPr>
          <w:noProof/>
        </w:rPr>
        <w:fldChar w:fldCharType="begin" w:fldLock="1"/>
      </w:r>
      <w:r>
        <w:rPr>
          <w:noProof/>
        </w:rPr>
        <w:instrText xml:space="preserve"> PAGEREF _Toc202371913 \h </w:instrText>
      </w:r>
      <w:r>
        <w:rPr>
          <w:noProof/>
        </w:rPr>
      </w:r>
      <w:r>
        <w:rPr>
          <w:noProof/>
        </w:rPr>
        <w:fldChar w:fldCharType="separate"/>
      </w:r>
      <w:r>
        <w:rPr>
          <w:noProof/>
        </w:rPr>
        <w:t>300</w:t>
      </w:r>
      <w:r>
        <w:rPr>
          <w:noProof/>
        </w:rPr>
        <w:fldChar w:fldCharType="end"/>
      </w:r>
    </w:p>
    <w:p w14:paraId="51027348" w14:textId="0DD3AC9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_Toc202371914 \h </w:instrText>
      </w:r>
      <w:r>
        <w:rPr>
          <w:noProof/>
        </w:rPr>
      </w:r>
      <w:r>
        <w:rPr>
          <w:noProof/>
        </w:rPr>
        <w:fldChar w:fldCharType="separate"/>
      </w:r>
      <w:r>
        <w:rPr>
          <w:noProof/>
        </w:rPr>
        <w:t>304</w:t>
      </w:r>
      <w:r>
        <w:rPr>
          <w:noProof/>
        </w:rPr>
        <w:fldChar w:fldCharType="end"/>
      </w:r>
    </w:p>
    <w:p w14:paraId="660D764F" w14:textId="2184291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_Toc202371915 \h </w:instrText>
      </w:r>
      <w:r>
        <w:rPr>
          <w:noProof/>
        </w:rPr>
      </w:r>
      <w:r>
        <w:rPr>
          <w:noProof/>
        </w:rPr>
        <w:fldChar w:fldCharType="separate"/>
      </w:r>
      <w:r>
        <w:rPr>
          <w:noProof/>
        </w:rPr>
        <w:t>304</w:t>
      </w:r>
      <w:r>
        <w:rPr>
          <w:noProof/>
        </w:rPr>
        <w:fldChar w:fldCharType="end"/>
      </w:r>
    </w:p>
    <w:p w14:paraId="2D8096C8" w14:textId="1285B3A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_Toc202371916 \h </w:instrText>
      </w:r>
      <w:r>
        <w:rPr>
          <w:noProof/>
        </w:rPr>
      </w:r>
      <w:r>
        <w:rPr>
          <w:noProof/>
        </w:rPr>
        <w:fldChar w:fldCharType="separate"/>
      </w:r>
      <w:r>
        <w:rPr>
          <w:noProof/>
        </w:rPr>
        <w:t>304</w:t>
      </w:r>
      <w:r>
        <w:rPr>
          <w:noProof/>
        </w:rPr>
        <w:fldChar w:fldCharType="end"/>
      </w:r>
    </w:p>
    <w:p w14:paraId="39254794" w14:textId="5A7A15C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10.2.5.4.8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_Toc202371917 \h </w:instrText>
      </w:r>
      <w:r>
        <w:rPr>
          <w:noProof/>
        </w:rPr>
      </w:r>
      <w:r>
        <w:rPr>
          <w:noProof/>
        </w:rPr>
        <w:fldChar w:fldCharType="separate"/>
      </w:r>
      <w:r>
        <w:rPr>
          <w:noProof/>
        </w:rPr>
        <w:t>304</w:t>
      </w:r>
      <w:r>
        <w:rPr>
          <w:noProof/>
        </w:rPr>
        <w:fldChar w:fldCharType="end"/>
      </w:r>
    </w:p>
    <w:p w14:paraId="6637D932" w14:textId="5485032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FD using MBMS delivery via MB2 interface</w:t>
      </w:r>
      <w:r>
        <w:rPr>
          <w:noProof/>
        </w:rPr>
        <w:tab/>
      </w:r>
      <w:r>
        <w:rPr>
          <w:noProof/>
        </w:rPr>
        <w:fldChar w:fldCharType="begin" w:fldLock="1"/>
      </w:r>
      <w:r>
        <w:rPr>
          <w:noProof/>
        </w:rPr>
        <w:instrText xml:space="preserve"> PAGEREF _Toc202371918 \h </w:instrText>
      </w:r>
      <w:r>
        <w:rPr>
          <w:noProof/>
        </w:rPr>
      </w:r>
      <w:r>
        <w:rPr>
          <w:noProof/>
        </w:rPr>
        <w:fldChar w:fldCharType="separate"/>
      </w:r>
      <w:r>
        <w:rPr>
          <w:noProof/>
        </w:rPr>
        <w:t>304</w:t>
      </w:r>
      <w:r>
        <w:rPr>
          <w:noProof/>
        </w:rPr>
        <w:fldChar w:fldCharType="end"/>
      </w:r>
    </w:p>
    <w:p w14:paraId="07944A9B" w14:textId="5950D34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FD using MBS delivery via MB2 interface</w:t>
      </w:r>
      <w:r>
        <w:rPr>
          <w:noProof/>
        </w:rPr>
        <w:tab/>
      </w:r>
      <w:r>
        <w:rPr>
          <w:noProof/>
        </w:rPr>
        <w:fldChar w:fldCharType="begin" w:fldLock="1"/>
      </w:r>
      <w:r>
        <w:rPr>
          <w:noProof/>
        </w:rPr>
        <w:instrText xml:space="preserve"> PAGEREF _Toc202371919 \h </w:instrText>
      </w:r>
      <w:r>
        <w:rPr>
          <w:noProof/>
        </w:rPr>
      </w:r>
      <w:r>
        <w:rPr>
          <w:noProof/>
        </w:rPr>
        <w:fldChar w:fldCharType="separate"/>
      </w:r>
      <w:r>
        <w:rPr>
          <w:noProof/>
        </w:rPr>
        <w:t>304</w:t>
      </w:r>
      <w:r>
        <w:rPr>
          <w:noProof/>
        </w:rPr>
        <w:fldChar w:fldCharType="end"/>
      </w:r>
    </w:p>
    <w:p w14:paraId="5EFEBDF3" w14:textId="5B6265CA"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Transmission and Reception Control</w:t>
      </w:r>
      <w:r>
        <w:rPr>
          <w:noProof/>
        </w:rPr>
        <w:tab/>
      </w:r>
      <w:r>
        <w:rPr>
          <w:noProof/>
        </w:rPr>
        <w:fldChar w:fldCharType="begin" w:fldLock="1"/>
      </w:r>
      <w:r>
        <w:rPr>
          <w:noProof/>
        </w:rPr>
        <w:instrText xml:space="preserve"> PAGEREF _Toc202371920 \h </w:instrText>
      </w:r>
      <w:r>
        <w:rPr>
          <w:noProof/>
        </w:rPr>
      </w:r>
      <w:r>
        <w:rPr>
          <w:noProof/>
        </w:rPr>
        <w:fldChar w:fldCharType="separate"/>
      </w:r>
      <w:r>
        <w:rPr>
          <w:noProof/>
        </w:rPr>
        <w:t>305</w:t>
      </w:r>
      <w:r>
        <w:rPr>
          <w:noProof/>
        </w:rPr>
        <w:fldChar w:fldCharType="end"/>
      </w:r>
    </w:p>
    <w:p w14:paraId="6DCA0278" w14:textId="6709EC8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_Toc202371921 \h </w:instrText>
      </w:r>
      <w:r>
        <w:rPr>
          <w:noProof/>
        </w:rPr>
      </w:r>
      <w:r>
        <w:rPr>
          <w:noProof/>
        </w:rPr>
        <w:fldChar w:fldCharType="separate"/>
      </w:r>
      <w:r>
        <w:rPr>
          <w:noProof/>
        </w:rPr>
        <w:t>305</w:t>
      </w:r>
      <w:r>
        <w:rPr>
          <w:noProof/>
        </w:rPr>
        <w:fldChar w:fldCharType="end"/>
      </w:r>
    </w:p>
    <w:p w14:paraId="79CDA4B6" w14:textId="0339807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Auto-receive</w:t>
      </w:r>
      <w:r w:rsidRPr="00027F1A">
        <w:rPr>
          <w:rFonts w:eastAsia="Malgun Gothic"/>
          <w:noProof/>
          <w:lang w:val="en-IN"/>
        </w:rPr>
        <w:t xml:space="preserve"> for File Distribution</w:t>
      </w:r>
      <w:r>
        <w:rPr>
          <w:noProof/>
        </w:rPr>
        <w:tab/>
      </w:r>
      <w:r>
        <w:rPr>
          <w:noProof/>
        </w:rPr>
        <w:fldChar w:fldCharType="begin" w:fldLock="1"/>
      </w:r>
      <w:r>
        <w:rPr>
          <w:noProof/>
        </w:rPr>
        <w:instrText xml:space="preserve"> PAGEREF _Toc202371922 \h </w:instrText>
      </w:r>
      <w:r>
        <w:rPr>
          <w:noProof/>
        </w:rPr>
      </w:r>
      <w:r>
        <w:rPr>
          <w:noProof/>
        </w:rPr>
        <w:fldChar w:fldCharType="separate"/>
      </w:r>
      <w:r>
        <w:rPr>
          <w:noProof/>
        </w:rPr>
        <w:t>306</w:t>
      </w:r>
      <w:r>
        <w:rPr>
          <w:noProof/>
        </w:rPr>
        <w:fldChar w:fldCharType="end"/>
      </w:r>
    </w:p>
    <w:p w14:paraId="6134C257" w14:textId="682B864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1</w:t>
      </w:r>
      <w:r>
        <w:rPr>
          <w:noProof/>
        </w:rPr>
        <w:t>.</w:t>
      </w:r>
      <w:r w:rsidRPr="00027F1A">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_Toc202371923 \h </w:instrText>
      </w:r>
      <w:r>
        <w:rPr>
          <w:noProof/>
        </w:rPr>
      </w:r>
      <w:r>
        <w:rPr>
          <w:noProof/>
        </w:rPr>
        <w:fldChar w:fldCharType="separate"/>
      </w:r>
      <w:r>
        <w:rPr>
          <w:noProof/>
        </w:rPr>
        <w:t>307</w:t>
      </w:r>
      <w:r>
        <w:rPr>
          <w:noProof/>
        </w:rPr>
        <w:fldChar w:fldCharType="end"/>
      </w:r>
    </w:p>
    <w:p w14:paraId="401076EC" w14:textId="6E35163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1</w:t>
      </w:r>
      <w:r>
        <w:rPr>
          <w:noProof/>
        </w:rPr>
        <w:t>.</w:t>
      </w:r>
      <w:r w:rsidRPr="00027F1A">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_Toc202371924 \h </w:instrText>
      </w:r>
      <w:r>
        <w:rPr>
          <w:noProof/>
        </w:rPr>
      </w:r>
      <w:r>
        <w:rPr>
          <w:noProof/>
        </w:rPr>
        <w:fldChar w:fldCharType="separate"/>
      </w:r>
      <w:r>
        <w:rPr>
          <w:noProof/>
        </w:rPr>
        <w:t>307</w:t>
      </w:r>
      <w:r>
        <w:rPr>
          <w:noProof/>
        </w:rPr>
        <w:fldChar w:fldCharType="end"/>
      </w:r>
    </w:p>
    <w:p w14:paraId="52AF041D" w14:textId="16B1D52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1</w:t>
      </w:r>
      <w:r>
        <w:rPr>
          <w:noProof/>
        </w:rPr>
        <w:t>.</w:t>
      </w:r>
      <w:r w:rsidRPr="00027F1A">
        <w:rPr>
          <w:noProof/>
          <w:lang w:val="en-US"/>
        </w:rPr>
        <w:t>3</w:t>
      </w:r>
      <w:r>
        <w:rPr>
          <w:noProof/>
        </w:rPr>
        <w:t>.</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_Toc202371925 \h </w:instrText>
      </w:r>
      <w:r>
        <w:rPr>
          <w:noProof/>
        </w:rPr>
      </w:r>
      <w:r>
        <w:rPr>
          <w:noProof/>
        </w:rPr>
        <w:fldChar w:fldCharType="separate"/>
      </w:r>
      <w:r>
        <w:rPr>
          <w:noProof/>
        </w:rPr>
        <w:t>307</w:t>
      </w:r>
      <w:r>
        <w:rPr>
          <w:noProof/>
        </w:rPr>
        <w:fldChar w:fldCharType="end"/>
      </w:r>
    </w:p>
    <w:p w14:paraId="1F3DB836" w14:textId="569594C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w:t>
      </w:r>
      <w:r w:rsidRPr="00027F1A">
        <w:rPr>
          <w:rFonts w:eastAsia="Malgun Gothic"/>
          <w:noProof/>
          <w:lang w:val="en-US"/>
        </w:rPr>
        <w:t>1</w:t>
      </w:r>
      <w:r w:rsidRPr="00027F1A">
        <w:rPr>
          <w:rFonts w:eastAsia="Malgun Gothic"/>
          <w:noProof/>
        </w:rPr>
        <w:t>.</w:t>
      </w:r>
      <w:r w:rsidRPr="00027F1A">
        <w:rPr>
          <w:rFonts w:eastAsia="Malgun Gothic"/>
          <w:noProof/>
          <w:lang w:val="en-US"/>
        </w:rPr>
        <w:t>3</w:t>
      </w:r>
      <w:r w:rsidRPr="00027F1A">
        <w:rPr>
          <w:rFonts w:eastAsia="Malgun Gothic"/>
          <w:noProof/>
        </w:rPr>
        <w:t>.</w:t>
      </w:r>
      <w:r w:rsidRPr="00027F1A">
        <w:rPr>
          <w:rFonts w:eastAsia="Malgun Gothic"/>
          <w:noProof/>
          <w:lang w:val="en-US"/>
        </w:rPr>
        <w:t>2</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_Toc202371926 \h </w:instrText>
      </w:r>
      <w:r>
        <w:rPr>
          <w:noProof/>
        </w:rPr>
      </w:r>
      <w:r>
        <w:rPr>
          <w:noProof/>
        </w:rPr>
        <w:fldChar w:fldCharType="separate"/>
      </w:r>
      <w:r>
        <w:rPr>
          <w:noProof/>
        </w:rPr>
        <w:t>307</w:t>
      </w:r>
      <w:r>
        <w:rPr>
          <w:noProof/>
        </w:rPr>
        <w:fldChar w:fldCharType="end"/>
      </w:r>
    </w:p>
    <w:p w14:paraId="1DD0A3C5" w14:textId="161213F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w:t>
      </w:r>
      <w:r w:rsidRPr="00027F1A">
        <w:rPr>
          <w:rFonts w:eastAsia="Malgun Gothic"/>
          <w:noProof/>
          <w:lang w:val="en-US"/>
        </w:rPr>
        <w:t>1</w:t>
      </w:r>
      <w:r w:rsidRPr="00027F1A">
        <w:rPr>
          <w:rFonts w:eastAsia="Malgun Gothic"/>
          <w:noProof/>
        </w:rPr>
        <w:t>.</w:t>
      </w:r>
      <w:r w:rsidRPr="00027F1A">
        <w:rPr>
          <w:rFonts w:eastAsia="Malgun Gothic"/>
          <w:noProof/>
          <w:lang w:val="en-US"/>
        </w:rPr>
        <w:t>3</w:t>
      </w:r>
      <w:r w:rsidRPr="00027F1A">
        <w:rPr>
          <w:rFonts w:eastAsia="Malgun Gothic"/>
          <w:noProof/>
        </w:rPr>
        <w:t>.</w:t>
      </w:r>
      <w:r w:rsidRPr="00027F1A">
        <w:rPr>
          <w:rFonts w:eastAsia="Malgun Gothic"/>
          <w:noProof/>
          <w:lang w:val="en-US"/>
        </w:rPr>
        <w:t>2</w:t>
      </w:r>
      <w:r w:rsidRPr="00027F1A">
        <w:rPr>
          <w:rFonts w:eastAsia="Malgun Gothic"/>
          <w:noProof/>
        </w:rPr>
        <w:t>.</w:t>
      </w:r>
      <w:r w:rsidRPr="00027F1A">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Receiving a list of deferred group communications</w:t>
      </w:r>
      <w:r>
        <w:rPr>
          <w:noProof/>
        </w:rPr>
        <w:tab/>
      </w:r>
      <w:r>
        <w:rPr>
          <w:noProof/>
        </w:rPr>
        <w:fldChar w:fldCharType="begin" w:fldLock="1"/>
      </w:r>
      <w:r>
        <w:rPr>
          <w:noProof/>
        </w:rPr>
        <w:instrText xml:space="preserve"> PAGEREF _Toc202371927 \h </w:instrText>
      </w:r>
      <w:r>
        <w:rPr>
          <w:noProof/>
        </w:rPr>
      </w:r>
      <w:r>
        <w:rPr>
          <w:noProof/>
        </w:rPr>
        <w:fldChar w:fldCharType="separate"/>
      </w:r>
      <w:r>
        <w:rPr>
          <w:noProof/>
        </w:rPr>
        <w:t>307</w:t>
      </w:r>
      <w:r>
        <w:rPr>
          <w:noProof/>
        </w:rPr>
        <w:fldChar w:fldCharType="end"/>
      </w:r>
    </w:p>
    <w:p w14:paraId="68278039" w14:textId="5112F3D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1</w:t>
      </w:r>
      <w:r>
        <w:rPr>
          <w:noProof/>
        </w:rPr>
        <w:t>.</w:t>
      </w:r>
      <w:r w:rsidRPr="00027F1A">
        <w:rPr>
          <w:noProof/>
          <w:lang w:val="en-US"/>
        </w:rPr>
        <w:t>3</w:t>
      </w:r>
      <w:r>
        <w:rPr>
          <w:noProof/>
        </w:rPr>
        <w:t>.</w:t>
      </w:r>
      <w:r w:rsidRPr="00027F1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Participating </w:t>
      </w:r>
      <w:r>
        <w:rPr>
          <w:noProof/>
        </w:rPr>
        <w:t xml:space="preserve">MCData </w:t>
      </w:r>
      <w:r w:rsidRPr="00027F1A">
        <w:rPr>
          <w:noProof/>
          <w:lang w:val="en-US"/>
        </w:rPr>
        <w:t>function</w:t>
      </w:r>
      <w:r>
        <w:rPr>
          <w:noProof/>
        </w:rPr>
        <w:t xml:space="preserve"> procedures</w:t>
      </w:r>
      <w:r>
        <w:rPr>
          <w:noProof/>
        </w:rPr>
        <w:tab/>
      </w:r>
      <w:r>
        <w:rPr>
          <w:noProof/>
        </w:rPr>
        <w:fldChar w:fldCharType="begin" w:fldLock="1"/>
      </w:r>
      <w:r>
        <w:rPr>
          <w:noProof/>
        </w:rPr>
        <w:instrText xml:space="preserve"> PAGEREF _Toc202371928 \h </w:instrText>
      </w:r>
      <w:r>
        <w:rPr>
          <w:noProof/>
        </w:rPr>
      </w:r>
      <w:r>
        <w:rPr>
          <w:noProof/>
        </w:rPr>
        <w:fldChar w:fldCharType="separate"/>
      </w:r>
      <w:r>
        <w:rPr>
          <w:noProof/>
        </w:rPr>
        <w:t>307</w:t>
      </w:r>
      <w:r>
        <w:rPr>
          <w:noProof/>
        </w:rPr>
        <w:fldChar w:fldCharType="end"/>
      </w:r>
    </w:p>
    <w:p w14:paraId="4E6F0BBC" w14:textId="03DB682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11.3.3.1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_Toc202371929 \h </w:instrText>
      </w:r>
      <w:r>
        <w:rPr>
          <w:noProof/>
        </w:rPr>
      </w:r>
      <w:r>
        <w:rPr>
          <w:noProof/>
        </w:rPr>
        <w:fldChar w:fldCharType="separate"/>
      </w:r>
      <w:r>
        <w:rPr>
          <w:noProof/>
        </w:rPr>
        <w:t>307</w:t>
      </w:r>
      <w:r>
        <w:rPr>
          <w:noProof/>
        </w:rPr>
        <w:fldChar w:fldCharType="end"/>
      </w:r>
    </w:p>
    <w:p w14:paraId="1521FCE6" w14:textId="6D22B4F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11.3.3.</w:t>
      </w:r>
      <w:r w:rsidRPr="00027F1A">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Sending</w:t>
      </w:r>
      <w:r w:rsidRPr="00027F1A">
        <w:rPr>
          <w:rFonts w:eastAsia="Malgun Gothic"/>
          <w:noProof/>
        </w:rPr>
        <w:t xml:space="preserve"> a list of deferred group communications</w:t>
      </w:r>
      <w:r>
        <w:rPr>
          <w:noProof/>
        </w:rPr>
        <w:tab/>
      </w:r>
      <w:r>
        <w:rPr>
          <w:noProof/>
        </w:rPr>
        <w:fldChar w:fldCharType="begin" w:fldLock="1"/>
      </w:r>
      <w:r>
        <w:rPr>
          <w:noProof/>
        </w:rPr>
        <w:instrText xml:space="preserve"> PAGEREF _Toc202371930 \h </w:instrText>
      </w:r>
      <w:r>
        <w:rPr>
          <w:noProof/>
        </w:rPr>
      </w:r>
      <w:r>
        <w:rPr>
          <w:noProof/>
        </w:rPr>
        <w:fldChar w:fldCharType="separate"/>
      </w:r>
      <w:r>
        <w:rPr>
          <w:noProof/>
        </w:rPr>
        <w:t>308</w:t>
      </w:r>
      <w:r>
        <w:rPr>
          <w:noProof/>
        </w:rPr>
        <w:fldChar w:fldCharType="end"/>
      </w:r>
    </w:p>
    <w:p w14:paraId="53EFAF9D" w14:textId="24093A8D"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_Toc202371931 \h </w:instrText>
      </w:r>
      <w:r>
        <w:rPr>
          <w:noProof/>
        </w:rPr>
      </w:r>
      <w:r>
        <w:rPr>
          <w:noProof/>
        </w:rPr>
        <w:fldChar w:fldCharType="separate"/>
      </w:r>
      <w:r>
        <w:rPr>
          <w:noProof/>
        </w:rPr>
        <w:t>308</w:t>
      </w:r>
      <w:r>
        <w:rPr>
          <w:noProof/>
        </w:rPr>
        <w:fldChar w:fldCharType="end"/>
      </w:r>
    </w:p>
    <w:p w14:paraId="2D30EC62" w14:textId="6D6E029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_Toc202371932 \h </w:instrText>
      </w:r>
      <w:r>
        <w:rPr>
          <w:noProof/>
        </w:rPr>
      </w:r>
      <w:r>
        <w:rPr>
          <w:noProof/>
        </w:rPr>
        <w:fldChar w:fldCharType="separate"/>
      </w:r>
      <w:r>
        <w:rPr>
          <w:noProof/>
        </w:rPr>
        <w:t>308</w:t>
      </w:r>
      <w:r>
        <w:rPr>
          <w:noProof/>
        </w:rPr>
        <w:fldChar w:fldCharType="end"/>
      </w:r>
    </w:p>
    <w:p w14:paraId="48E936FB" w14:textId="25ACB61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_Toc202371933 \h </w:instrText>
      </w:r>
      <w:r>
        <w:rPr>
          <w:noProof/>
        </w:rPr>
      </w:r>
      <w:r>
        <w:rPr>
          <w:noProof/>
        </w:rPr>
        <w:fldChar w:fldCharType="separate"/>
      </w:r>
      <w:r>
        <w:rPr>
          <w:noProof/>
        </w:rPr>
        <w:t>309</w:t>
      </w:r>
      <w:r>
        <w:rPr>
          <w:noProof/>
        </w:rPr>
        <w:fldChar w:fldCharType="end"/>
      </w:r>
    </w:p>
    <w:p w14:paraId="35EF0AAF" w14:textId="065241A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_Toc202371934 \h </w:instrText>
      </w:r>
      <w:r>
        <w:rPr>
          <w:noProof/>
        </w:rPr>
      </w:r>
      <w:r>
        <w:rPr>
          <w:noProof/>
        </w:rPr>
        <w:fldChar w:fldCharType="separate"/>
      </w:r>
      <w:r>
        <w:rPr>
          <w:noProof/>
        </w:rPr>
        <w:t>309</w:t>
      </w:r>
      <w:r>
        <w:rPr>
          <w:noProof/>
        </w:rPr>
        <w:fldChar w:fldCharType="end"/>
      </w:r>
    </w:p>
    <w:p w14:paraId="2E79AAB3" w14:textId="24E65D3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12.2.1.1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sends a disposition notification message</w:t>
      </w:r>
      <w:r>
        <w:rPr>
          <w:noProof/>
        </w:rPr>
        <w:tab/>
      </w:r>
      <w:r>
        <w:rPr>
          <w:noProof/>
        </w:rPr>
        <w:fldChar w:fldCharType="begin" w:fldLock="1"/>
      </w:r>
      <w:r>
        <w:rPr>
          <w:noProof/>
        </w:rPr>
        <w:instrText xml:space="preserve"> PAGEREF _Toc202371935 \h </w:instrText>
      </w:r>
      <w:r>
        <w:rPr>
          <w:noProof/>
        </w:rPr>
      </w:r>
      <w:r>
        <w:rPr>
          <w:noProof/>
        </w:rPr>
        <w:fldChar w:fldCharType="separate"/>
      </w:r>
      <w:r>
        <w:rPr>
          <w:noProof/>
        </w:rPr>
        <w:t>309</w:t>
      </w:r>
      <w:r>
        <w:rPr>
          <w:noProof/>
        </w:rPr>
        <w:fldChar w:fldCharType="end"/>
      </w:r>
    </w:p>
    <w:p w14:paraId="0C9667AD" w14:textId="4FBC6EF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12.2.1.2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receives a disposition notification message</w:t>
      </w:r>
      <w:r>
        <w:rPr>
          <w:noProof/>
        </w:rPr>
        <w:tab/>
      </w:r>
      <w:r>
        <w:rPr>
          <w:noProof/>
        </w:rPr>
        <w:fldChar w:fldCharType="begin" w:fldLock="1"/>
      </w:r>
      <w:r>
        <w:rPr>
          <w:noProof/>
        </w:rPr>
        <w:instrText xml:space="preserve"> PAGEREF _Toc202371936 \h </w:instrText>
      </w:r>
      <w:r>
        <w:rPr>
          <w:noProof/>
        </w:rPr>
      </w:r>
      <w:r>
        <w:rPr>
          <w:noProof/>
        </w:rPr>
        <w:fldChar w:fldCharType="separate"/>
      </w:r>
      <w:r>
        <w:rPr>
          <w:noProof/>
        </w:rPr>
        <w:t>309</w:t>
      </w:r>
      <w:r>
        <w:rPr>
          <w:noProof/>
        </w:rPr>
        <w:fldChar w:fldCharType="end"/>
      </w:r>
    </w:p>
    <w:p w14:paraId="011418BD" w14:textId="62B88F1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_Toc202371937 \h </w:instrText>
      </w:r>
      <w:r>
        <w:rPr>
          <w:noProof/>
        </w:rPr>
      </w:r>
      <w:r>
        <w:rPr>
          <w:noProof/>
        </w:rPr>
        <w:fldChar w:fldCharType="separate"/>
      </w:r>
      <w:r>
        <w:rPr>
          <w:noProof/>
        </w:rPr>
        <w:t>310</w:t>
      </w:r>
      <w:r>
        <w:rPr>
          <w:noProof/>
        </w:rPr>
        <w:fldChar w:fldCharType="end"/>
      </w:r>
    </w:p>
    <w:p w14:paraId="7B05C9AC" w14:textId="0A18B51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_Toc202371938 \h </w:instrText>
      </w:r>
      <w:r>
        <w:rPr>
          <w:noProof/>
        </w:rPr>
      </w:r>
      <w:r>
        <w:rPr>
          <w:noProof/>
        </w:rPr>
        <w:fldChar w:fldCharType="separate"/>
      </w:r>
      <w:r>
        <w:rPr>
          <w:noProof/>
        </w:rPr>
        <w:t>310</w:t>
      </w:r>
      <w:r>
        <w:rPr>
          <w:noProof/>
        </w:rPr>
        <w:fldChar w:fldCharType="end"/>
      </w:r>
    </w:p>
    <w:p w14:paraId="2816C279" w14:textId="6EAA974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_Toc202371939 \h </w:instrText>
      </w:r>
      <w:r>
        <w:rPr>
          <w:noProof/>
        </w:rPr>
      </w:r>
      <w:r>
        <w:rPr>
          <w:noProof/>
        </w:rPr>
        <w:fldChar w:fldCharType="separate"/>
      </w:r>
      <w:r>
        <w:rPr>
          <w:noProof/>
        </w:rPr>
        <w:t>312</w:t>
      </w:r>
      <w:r>
        <w:rPr>
          <w:noProof/>
        </w:rPr>
        <w:fldChar w:fldCharType="end"/>
      </w:r>
    </w:p>
    <w:p w14:paraId="0C2F6C0F" w14:textId="6908F6B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12.2.2.</w:t>
      </w:r>
      <w:r w:rsidRPr="00027F1A">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_Toc202371940 \h </w:instrText>
      </w:r>
      <w:r>
        <w:rPr>
          <w:noProof/>
        </w:rPr>
      </w:r>
      <w:r>
        <w:rPr>
          <w:noProof/>
        </w:rPr>
        <w:fldChar w:fldCharType="separate"/>
      </w:r>
      <w:r>
        <w:rPr>
          <w:noProof/>
        </w:rPr>
        <w:t>312</w:t>
      </w:r>
      <w:r>
        <w:rPr>
          <w:noProof/>
        </w:rPr>
        <w:fldChar w:fldCharType="end"/>
      </w:r>
    </w:p>
    <w:p w14:paraId="12513599" w14:textId="2A91CA3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_Toc202371941 \h </w:instrText>
      </w:r>
      <w:r>
        <w:rPr>
          <w:noProof/>
        </w:rPr>
      </w:r>
      <w:r>
        <w:rPr>
          <w:noProof/>
        </w:rPr>
        <w:fldChar w:fldCharType="separate"/>
      </w:r>
      <w:r>
        <w:rPr>
          <w:noProof/>
        </w:rPr>
        <w:t>313</w:t>
      </w:r>
      <w:r>
        <w:rPr>
          <w:noProof/>
        </w:rPr>
        <w:fldChar w:fldCharType="end"/>
      </w:r>
    </w:p>
    <w:p w14:paraId="5081E042" w14:textId="5DF8CCC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dispositions</w:t>
      </w:r>
      <w:r>
        <w:rPr>
          <w:noProof/>
        </w:rPr>
        <w:tab/>
      </w:r>
      <w:r>
        <w:rPr>
          <w:noProof/>
        </w:rPr>
        <w:fldChar w:fldCharType="begin" w:fldLock="1"/>
      </w:r>
      <w:r>
        <w:rPr>
          <w:noProof/>
        </w:rPr>
        <w:instrText xml:space="preserve"> PAGEREF _Toc202371942 \h </w:instrText>
      </w:r>
      <w:r>
        <w:rPr>
          <w:noProof/>
        </w:rPr>
      </w:r>
      <w:r>
        <w:rPr>
          <w:noProof/>
        </w:rPr>
        <w:fldChar w:fldCharType="separate"/>
      </w:r>
      <w:r>
        <w:rPr>
          <w:noProof/>
        </w:rPr>
        <w:t>315</w:t>
      </w:r>
      <w:r>
        <w:rPr>
          <w:noProof/>
        </w:rPr>
        <w:fldChar w:fldCharType="end"/>
      </w:r>
    </w:p>
    <w:p w14:paraId="21852E3A" w14:textId="1785949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_Toc202371943 \h </w:instrText>
      </w:r>
      <w:r>
        <w:rPr>
          <w:noProof/>
        </w:rPr>
      </w:r>
      <w:r>
        <w:rPr>
          <w:noProof/>
        </w:rPr>
        <w:fldChar w:fldCharType="separate"/>
      </w:r>
      <w:r>
        <w:rPr>
          <w:noProof/>
        </w:rPr>
        <w:t>315</w:t>
      </w:r>
      <w:r>
        <w:rPr>
          <w:noProof/>
        </w:rPr>
        <w:fldChar w:fldCharType="end"/>
      </w:r>
    </w:p>
    <w:p w14:paraId="0D4B3047" w14:textId="7320C27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12.3.2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eastAsia="zh-CN"/>
        </w:rPr>
        <w:t>Sending off-network SDS delivery notification</w:t>
      </w:r>
      <w:r>
        <w:rPr>
          <w:noProof/>
        </w:rPr>
        <w:tab/>
      </w:r>
      <w:r>
        <w:rPr>
          <w:noProof/>
        </w:rPr>
        <w:fldChar w:fldCharType="begin" w:fldLock="1"/>
      </w:r>
      <w:r>
        <w:rPr>
          <w:noProof/>
        </w:rPr>
        <w:instrText xml:space="preserve"> PAGEREF _Toc202371944 \h </w:instrText>
      </w:r>
      <w:r>
        <w:rPr>
          <w:noProof/>
        </w:rPr>
      </w:r>
      <w:r>
        <w:rPr>
          <w:noProof/>
        </w:rPr>
        <w:fldChar w:fldCharType="separate"/>
      </w:r>
      <w:r>
        <w:rPr>
          <w:noProof/>
        </w:rPr>
        <w:t>315</w:t>
      </w:r>
      <w:r>
        <w:rPr>
          <w:noProof/>
        </w:rPr>
        <w:fldChar w:fldCharType="end"/>
      </w:r>
    </w:p>
    <w:p w14:paraId="1887D908" w14:textId="3B4BE95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12.3.3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eastAsia="zh-CN"/>
        </w:rPr>
        <w:t>Sending off-network SDS read notification</w:t>
      </w:r>
      <w:r>
        <w:rPr>
          <w:noProof/>
        </w:rPr>
        <w:tab/>
      </w:r>
      <w:r>
        <w:rPr>
          <w:noProof/>
        </w:rPr>
        <w:fldChar w:fldCharType="begin" w:fldLock="1"/>
      </w:r>
      <w:r>
        <w:rPr>
          <w:noProof/>
        </w:rPr>
        <w:instrText xml:space="preserve"> PAGEREF _Toc202371945 \h </w:instrText>
      </w:r>
      <w:r>
        <w:rPr>
          <w:noProof/>
        </w:rPr>
      </w:r>
      <w:r>
        <w:rPr>
          <w:noProof/>
        </w:rPr>
        <w:fldChar w:fldCharType="separate"/>
      </w:r>
      <w:r>
        <w:rPr>
          <w:noProof/>
        </w:rPr>
        <w:t>316</w:t>
      </w:r>
      <w:r>
        <w:rPr>
          <w:noProof/>
        </w:rPr>
        <w:fldChar w:fldCharType="end"/>
      </w:r>
    </w:p>
    <w:p w14:paraId="2E9DB517" w14:textId="2700050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12.3.4</w:t>
      </w:r>
      <w:r>
        <w:rPr>
          <w:rFonts w:asciiTheme="minorHAnsi" w:eastAsiaTheme="minorEastAsia" w:hAnsiTheme="minorHAnsi" w:cstheme="minorBidi"/>
          <w:noProof/>
          <w:kern w:val="2"/>
          <w:sz w:val="24"/>
          <w:szCs w:val="24"/>
          <w:lang w:eastAsia="en-GB"/>
          <w14:ligatures w14:val="standardContextual"/>
        </w:rPr>
        <w:tab/>
      </w:r>
      <w:r w:rsidRPr="00027F1A">
        <w:rPr>
          <w:noProof/>
          <w:lang w:val="en-IN" w:eastAsia="zh-CN"/>
        </w:rPr>
        <w:t>Sending off-network SDS delivered and read notification</w:t>
      </w:r>
      <w:r>
        <w:rPr>
          <w:noProof/>
        </w:rPr>
        <w:tab/>
      </w:r>
      <w:r>
        <w:rPr>
          <w:noProof/>
        </w:rPr>
        <w:fldChar w:fldCharType="begin" w:fldLock="1"/>
      </w:r>
      <w:r>
        <w:rPr>
          <w:noProof/>
        </w:rPr>
        <w:instrText xml:space="preserve"> PAGEREF _Toc202371946 \h </w:instrText>
      </w:r>
      <w:r>
        <w:rPr>
          <w:noProof/>
        </w:rPr>
      </w:r>
      <w:r>
        <w:rPr>
          <w:noProof/>
        </w:rPr>
        <w:fldChar w:fldCharType="separate"/>
      </w:r>
      <w:r>
        <w:rPr>
          <w:noProof/>
        </w:rPr>
        <w:t>317</w:t>
      </w:r>
      <w:r>
        <w:rPr>
          <w:noProof/>
        </w:rPr>
        <w:fldChar w:fldCharType="end"/>
      </w:r>
    </w:p>
    <w:p w14:paraId="7338FB22" w14:textId="35B87D6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IN" w:eastAsia="zh-CN"/>
        </w:rPr>
        <w:t>12.3.5</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eastAsia="zh-CN"/>
        </w:rPr>
        <w:t>Off-network SDS notification retransmission</w:t>
      </w:r>
      <w:r>
        <w:rPr>
          <w:noProof/>
        </w:rPr>
        <w:tab/>
      </w:r>
      <w:r>
        <w:rPr>
          <w:noProof/>
        </w:rPr>
        <w:fldChar w:fldCharType="begin" w:fldLock="1"/>
      </w:r>
      <w:r>
        <w:rPr>
          <w:noProof/>
        </w:rPr>
        <w:instrText xml:space="preserve"> PAGEREF _Toc202371947 \h </w:instrText>
      </w:r>
      <w:r>
        <w:rPr>
          <w:noProof/>
        </w:rPr>
      </w:r>
      <w:r>
        <w:rPr>
          <w:noProof/>
        </w:rPr>
        <w:fldChar w:fldCharType="separate"/>
      </w:r>
      <w:r>
        <w:rPr>
          <w:noProof/>
        </w:rPr>
        <w:t>317</w:t>
      </w:r>
      <w:r>
        <w:rPr>
          <w:noProof/>
        </w:rPr>
        <w:fldChar w:fldCharType="end"/>
      </w:r>
    </w:p>
    <w:p w14:paraId="6C074800" w14:textId="4BE01C59"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Network-triggered notifications for FD</w:t>
      </w:r>
      <w:r>
        <w:rPr>
          <w:noProof/>
        </w:rPr>
        <w:tab/>
      </w:r>
      <w:r>
        <w:rPr>
          <w:noProof/>
        </w:rPr>
        <w:fldChar w:fldCharType="begin" w:fldLock="1"/>
      </w:r>
      <w:r>
        <w:rPr>
          <w:noProof/>
        </w:rPr>
        <w:instrText xml:space="preserve"> PAGEREF _Toc202371948 \h </w:instrText>
      </w:r>
      <w:r>
        <w:rPr>
          <w:noProof/>
        </w:rPr>
      </w:r>
      <w:r>
        <w:rPr>
          <w:noProof/>
        </w:rPr>
        <w:fldChar w:fldCharType="separate"/>
      </w:r>
      <w:r>
        <w:rPr>
          <w:noProof/>
        </w:rPr>
        <w:t>318</w:t>
      </w:r>
      <w:r>
        <w:rPr>
          <w:noProof/>
        </w:rPr>
        <w:fldChar w:fldCharType="end"/>
      </w:r>
    </w:p>
    <w:p w14:paraId="6E62238E" w14:textId="0289AD6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_Toc202371949 \h </w:instrText>
      </w:r>
      <w:r>
        <w:rPr>
          <w:noProof/>
        </w:rPr>
      </w:r>
      <w:r>
        <w:rPr>
          <w:noProof/>
        </w:rPr>
        <w:fldChar w:fldCharType="separate"/>
      </w:r>
      <w:r>
        <w:rPr>
          <w:noProof/>
        </w:rPr>
        <w:t>318</w:t>
      </w:r>
      <w:r>
        <w:rPr>
          <w:noProof/>
        </w:rPr>
        <w:fldChar w:fldCharType="end"/>
      </w:r>
    </w:p>
    <w:p w14:paraId="45FAECA8" w14:textId="541B8B4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12.4.1.1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File availability expiry</w:t>
      </w:r>
      <w:r>
        <w:rPr>
          <w:noProof/>
        </w:rPr>
        <w:tab/>
      </w:r>
      <w:r>
        <w:rPr>
          <w:noProof/>
        </w:rPr>
        <w:fldChar w:fldCharType="begin" w:fldLock="1"/>
      </w:r>
      <w:r>
        <w:rPr>
          <w:noProof/>
        </w:rPr>
        <w:instrText xml:space="preserve"> PAGEREF _Toc202371950 \h </w:instrText>
      </w:r>
      <w:r>
        <w:rPr>
          <w:noProof/>
        </w:rPr>
      </w:r>
      <w:r>
        <w:rPr>
          <w:noProof/>
        </w:rPr>
        <w:fldChar w:fldCharType="separate"/>
      </w:r>
      <w:r>
        <w:rPr>
          <w:noProof/>
        </w:rPr>
        <w:t>318</w:t>
      </w:r>
      <w:r>
        <w:rPr>
          <w:noProof/>
        </w:rPr>
        <w:fldChar w:fldCharType="end"/>
      </w:r>
    </w:p>
    <w:p w14:paraId="4655BC6D" w14:textId="48717E9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_Toc202371951 \h </w:instrText>
      </w:r>
      <w:r>
        <w:rPr>
          <w:noProof/>
        </w:rPr>
      </w:r>
      <w:r>
        <w:rPr>
          <w:noProof/>
        </w:rPr>
        <w:fldChar w:fldCharType="separate"/>
      </w:r>
      <w:r>
        <w:rPr>
          <w:noProof/>
        </w:rPr>
        <w:t>318</w:t>
      </w:r>
      <w:r>
        <w:rPr>
          <w:noProof/>
        </w:rPr>
        <w:fldChar w:fldCharType="end"/>
      </w:r>
    </w:p>
    <w:p w14:paraId="622A81CE" w14:textId="6D6C84B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12.4.2.1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Generation of a SIP MESSAGE request for notification</w:t>
      </w:r>
      <w:r>
        <w:rPr>
          <w:noProof/>
        </w:rPr>
        <w:tab/>
      </w:r>
      <w:r>
        <w:rPr>
          <w:noProof/>
        </w:rPr>
        <w:fldChar w:fldCharType="begin" w:fldLock="1"/>
      </w:r>
      <w:r>
        <w:rPr>
          <w:noProof/>
        </w:rPr>
        <w:instrText xml:space="preserve"> PAGEREF _Toc202371952 \h </w:instrText>
      </w:r>
      <w:r>
        <w:rPr>
          <w:noProof/>
        </w:rPr>
      </w:r>
      <w:r>
        <w:rPr>
          <w:noProof/>
        </w:rPr>
        <w:fldChar w:fldCharType="separate"/>
      </w:r>
      <w:r>
        <w:rPr>
          <w:noProof/>
        </w:rPr>
        <w:t>318</w:t>
      </w:r>
      <w:r>
        <w:rPr>
          <w:noProof/>
        </w:rPr>
        <w:fldChar w:fldCharType="end"/>
      </w:r>
    </w:p>
    <w:p w14:paraId="13C29E5F" w14:textId="04C0196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12.4.2.2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_Toc202371953 \h </w:instrText>
      </w:r>
      <w:r>
        <w:rPr>
          <w:noProof/>
        </w:rPr>
      </w:r>
      <w:r>
        <w:rPr>
          <w:noProof/>
        </w:rPr>
        <w:fldChar w:fldCharType="separate"/>
      </w:r>
      <w:r>
        <w:rPr>
          <w:noProof/>
        </w:rPr>
        <w:t>319</w:t>
      </w:r>
      <w:r>
        <w:rPr>
          <w:noProof/>
        </w:rPr>
        <w:fldChar w:fldCharType="end"/>
      </w:r>
    </w:p>
    <w:p w14:paraId="2C425085" w14:textId="6B7152B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12.4.3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_Toc202371954 \h </w:instrText>
      </w:r>
      <w:r>
        <w:rPr>
          <w:noProof/>
        </w:rPr>
      </w:r>
      <w:r>
        <w:rPr>
          <w:noProof/>
        </w:rPr>
        <w:fldChar w:fldCharType="separate"/>
      </w:r>
      <w:r>
        <w:rPr>
          <w:noProof/>
        </w:rPr>
        <w:t>319</w:t>
      </w:r>
      <w:r>
        <w:rPr>
          <w:noProof/>
        </w:rPr>
        <w:fldChar w:fldCharType="end"/>
      </w:r>
    </w:p>
    <w:p w14:paraId="0717C607" w14:textId="3938087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12.4.4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terminating procedures</w:t>
      </w:r>
      <w:r>
        <w:rPr>
          <w:noProof/>
        </w:rPr>
        <w:tab/>
      </w:r>
      <w:r>
        <w:rPr>
          <w:noProof/>
        </w:rPr>
        <w:fldChar w:fldCharType="begin" w:fldLock="1"/>
      </w:r>
      <w:r>
        <w:rPr>
          <w:noProof/>
        </w:rPr>
        <w:instrText xml:space="preserve"> PAGEREF _Toc202371955 \h </w:instrText>
      </w:r>
      <w:r>
        <w:rPr>
          <w:noProof/>
        </w:rPr>
      </w:r>
      <w:r>
        <w:rPr>
          <w:noProof/>
        </w:rPr>
        <w:fldChar w:fldCharType="separate"/>
      </w:r>
      <w:r>
        <w:rPr>
          <w:noProof/>
        </w:rPr>
        <w:t>319</w:t>
      </w:r>
      <w:r>
        <w:rPr>
          <w:noProof/>
        </w:rPr>
        <w:fldChar w:fldCharType="end"/>
      </w:r>
    </w:p>
    <w:p w14:paraId="3614A780" w14:textId="6E33FCEE"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Communication Release</w:t>
      </w:r>
      <w:r>
        <w:rPr>
          <w:noProof/>
        </w:rPr>
        <w:tab/>
      </w:r>
      <w:r>
        <w:rPr>
          <w:noProof/>
        </w:rPr>
        <w:fldChar w:fldCharType="begin" w:fldLock="1"/>
      </w:r>
      <w:r>
        <w:rPr>
          <w:noProof/>
        </w:rPr>
        <w:instrText xml:space="preserve"> PAGEREF _Toc202371956 \h </w:instrText>
      </w:r>
      <w:r>
        <w:rPr>
          <w:noProof/>
        </w:rPr>
      </w:r>
      <w:r>
        <w:rPr>
          <w:noProof/>
        </w:rPr>
        <w:fldChar w:fldCharType="separate"/>
      </w:r>
      <w:r>
        <w:rPr>
          <w:noProof/>
        </w:rPr>
        <w:t>320</w:t>
      </w:r>
      <w:r>
        <w:rPr>
          <w:noProof/>
        </w:rPr>
        <w:fldChar w:fldCharType="end"/>
      </w:r>
    </w:p>
    <w:p w14:paraId="516AB2BD" w14:textId="7B11A266"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_Toc202371957 \h </w:instrText>
      </w:r>
      <w:r>
        <w:rPr>
          <w:noProof/>
        </w:rPr>
      </w:r>
      <w:r>
        <w:rPr>
          <w:noProof/>
        </w:rPr>
        <w:fldChar w:fldCharType="separate"/>
      </w:r>
      <w:r>
        <w:rPr>
          <w:noProof/>
        </w:rPr>
        <w:t>320</w:t>
      </w:r>
      <w:r>
        <w:rPr>
          <w:noProof/>
        </w:rPr>
        <w:fldChar w:fldCharType="end"/>
      </w:r>
    </w:p>
    <w:p w14:paraId="0557E351" w14:textId="07A3718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13.2</w:t>
      </w:r>
      <w:r>
        <w:rPr>
          <w:rFonts w:asciiTheme="minorHAnsi" w:eastAsiaTheme="minorEastAsia" w:hAnsiTheme="minorHAnsi" w:cstheme="minorBidi"/>
          <w:noProof/>
          <w:kern w:val="2"/>
          <w:sz w:val="24"/>
          <w:szCs w:val="24"/>
          <w:lang w:eastAsia="en-GB"/>
          <w14:ligatures w14:val="standardContextual"/>
        </w:rPr>
        <w:tab/>
      </w:r>
      <w:r>
        <w:rPr>
          <w:noProof/>
        </w:rPr>
        <w:t>On-network</w:t>
      </w:r>
      <w:r>
        <w:rPr>
          <w:noProof/>
        </w:rPr>
        <w:tab/>
      </w:r>
      <w:r>
        <w:rPr>
          <w:noProof/>
        </w:rPr>
        <w:fldChar w:fldCharType="begin" w:fldLock="1"/>
      </w:r>
      <w:r>
        <w:rPr>
          <w:noProof/>
        </w:rPr>
        <w:instrText xml:space="preserve"> PAGEREF _Toc202371958 \h </w:instrText>
      </w:r>
      <w:r>
        <w:rPr>
          <w:noProof/>
        </w:rPr>
      </w:r>
      <w:r>
        <w:rPr>
          <w:noProof/>
        </w:rPr>
        <w:fldChar w:fldCharType="separate"/>
      </w:r>
      <w:r>
        <w:rPr>
          <w:noProof/>
        </w:rPr>
        <w:t>320</w:t>
      </w:r>
      <w:r>
        <w:rPr>
          <w:noProof/>
        </w:rPr>
        <w:fldChar w:fldCharType="end"/>
      </w:r>
    </w:p>
    <w:p w14:paraId="17B8480F" w14:textId="43098FC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_Toc202371959 \h </w:instrText>
      </w:r>
      <w:r>
        <w:rPr>
          <w:noProof/>
        </w:rPr>
      </w:r>
      <w:r>
        <w:rPr>
          <w:noProof/>
        </w:rPr>
        <w:fldChar w:fldCharType="separate"/>
      </w:r>
      <w:r>
        <w:rPr>
          <w:noProof/>
        </w:rPr>
        <w:t>320</w:t>
      </w:r>
      <w:r>
        <w:rPr>
          <w:noProof/>
        </w:rPr>
        <w:fldChar w:fldCharType="end"/>
      </w:r>
    </w:p>
    <w:p w14:paraId="13B132AE" w14:textId="01EE4ED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13.2.1.1</w:t>
      </w:r>
      <w:r>
        <w:rPr>
          <w:rFonts w:asciiTheme="minorHAnsi" w:eastAsiaTheme="minorEastAsia" w:hAnsiTheme="minorHAnsi" w:cstheme="minorBidi"/>
          <w:noProof/>
          <w:kern w:val="2"/>
          <w:sz w:val="24"/>
          <w:szCs w:val="24"/>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_Toc202371960 \h </w:instrText>
      </w:r>
      <w:r>
        <w:rPr>
          <w:noProof/>
        </w:rPr>
      </w:r>
      <w:r>
        <w:rPr>
          <w:noProof/>
        </w:rPr>
        <w:fldChar w:fldCharType="separate"/>
      </w:r>
      <w:r>
        <w:rPr>
          <w:noProof/>
        </w:rPr>
        <w:t>320</w:t>
      </w:r>
      <w:r>
        <w:rPr>
          <w:noProof/>
        </w:rPr>
        <w:fldChar w:fldCharType="end"/>
      </w:r>
    </w:p>
    <w:p w14:paraId="0FF1FEC7" w14:textId="2E8575A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13.2.1.2</w:t>
      </w:r>
      <w:r>
        <w:rPr>
          <w:rFonts w:asciiTheme="minorHAnsi" w:eastAsiaTheme="minorEastAsia" w:hAnsiTheme="minorHAnsi" w:cstheme="minorBidi"/>
          <w:noProof/>
          <w:kern w:val="2"/>
          <w:sz w:val="24"/>
          <w:szCs w:val="24"/>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_Toc202371961 \h </w:instrText>
      </w:r>
      <w:r>
        <w:rPr>
          <w:noProof/>
        </w:rPr>
      </w:r>
      <w:r>
        <w:rPr>
          <w:noProof/>
        </w:rPr>
        <w:fldChar w:fldCharType="separate"/>
      </w:r>
      <w:r>
        <w:rPr>
          <w:noProof/>
        </w:rPr>
        <w:t>321</w:t>
      </w:r>
      <w:r>
        <w:rPr>
          <w:noProof/>
        </w:rPr>
        <w:fldChar w:fldCharType="end"/>
      </w:r>
    </w:p>
    <w:p w14:paraId="51C7C94C" w14:textId="4230225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_Toc202371962 \h </w:instrText>
      </w:r>
      <w:r>
        <w:rPr>
          <w:noProof/>
        </w:rPr>
      </w:r>
      <w:r>
        <w:rPr>
          <w:noProof/>
        </w:rPr>
        <w:fldChar w:fldCharType="separate"/>
      </w:r>
      <w:r>
        <w:rPr>
          <w:noProof/>
        </w:rPr>
        <w:t>321</w:t>
      </w:r>
      <w:r>
        <w:rPr>
          <w:noProof/>
        </w:rPr>
        <w:fldChar w:fldCharType="end"/>
      </w:r>
    </w:p>
    <w:p w14:paraId="78823A81" w14:textId="70B3464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2</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_Toc202371963 \h </w:instrText>
      </w:r>
      <w:r>
        <w:rPr>
          <w:noProof/>
        </w:rPr>
      </w:r>
      <w:r>
        <w:rPr>
          <w:noProof/>
        </w:rPr>
        <w:fldChar w:fldCharType="separate"/>
      </w:r>
      <w:r>
        <w:rPr>
          <w:noProof/>
        </w:rPr>
        <w:t>321</w:t>
      </w:r>
      <w:r>
        <w:rPr>
          <w:noProof/>
        </w:rPr>
        <w:fldChar w:fldCharType="end"/>
      </w:r>
    </w:p>
    <w:p w14:paraId="370B5529" w14:textId="02C2EB8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w:t>
      </w:r>
      <w:r w:rsidRPr="00027F1A">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_Toc202371964 \h </w:instrText>
      </w:r>
      <w:r>
        <w:rPr>
          <w:noProof/>
        </w:rPr>
      </w:r>
      <w:r>
        <w:rPr>
          <w:noProof/>
        </w:rPr>
        <w:fldChar w:fldCharType="separate"/>
      </w:r>
      <w:r>
        <w:rPr>
          <w:noProof/>
        </w:rPr>
        <w:t>321</w:t>
      </w:r>
      <w:r>
        <w:rPr>
          <w:noProof/>
        </w:rPr>
        <w:fldChar w:fldCharType="end"/>
      </w:r>
    </w:p>
    <w:p w14:paraId="48CEC7C2" w14:textId="5EF19AE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w:t>
      </w:r>
      <w:r w:rsidRPr="00027F1A">
        <w:rPr>
          <w:rFonts w:eastAsia="Malgun Gothic"/>
          <w:noProof/>
          <w:lang w:val="en-US"/>
        </w:rPr>
        <w:t>2</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_Toc202371965 \h </w:instrText>
      </w:r>
      <w:r>
        <w:rPr>
          <w:noProof/>
        </w:rPr>
      </w:r>
      <w:r>
        <w:rPr>
          <w:noProof/>
        </w:rPr>
        <w:fldChar w:fldCharType="separate"/>
      </w:r>
      <w:r>
        <w:rPr>
          <w:noProof/>
        </w:rPr>
        <w:t>321</w:t>
      </w:r>
      <w:r>
        <w:rPr>
          <w:noProof/>
        </w:rPr>
        <w:fldChar w:fldCharType="end"/>
      </w:r>
    </w:p>
    <w:p w14:paraId="3FD22A5A" w14:textId="4AD1378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w:t>
      </w:r>
      <w:r w:rsidRPr="00027F1A">
        <w:rPr>
          <w:rFonts w:eastAsia="Malgun Gothic"/>
          <w:noProof/>
          <w:lang w:val="en-US"/>
        </w:rPr>
        <w:t>2</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_Toc202371966 \h </w:instrText>
      </w:r>
      <w:r>
        <w:rPr>
          <w:noProof/>
        </w:rPr>
      </w:r>
      <w:r>
        <w:rPr>
          <w:noProof/>
        </w:rPr>
        <w:fldChar w:fldCharType="separate"/>
      </w:r>
      <w:r>
        <w:rPr>
          <w:noProof/>
        </w:rPr>
        <w:t>322</w:t>
      </w:r>
      <w:r>
        <w:rPr>
          <w:noProof/>
        </w:rPr>
        <w:fldChar w:fldCharType="end"/>
      </w:r>
    </w:p>
    <w:p w14:paraId="7CAFA678" w14:textId="445D7E86"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027F1A">
        <w:rPr>
          <w:noProof/>
          <w:lang w:val="en-US"/>
        </w:rPr>
        <w:t>2</w:t>
      </w:r>
      <w:r>
        <w:rPr>
          <w:noProof/>
        </w:rPr>
        <w:t>.2</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_Toc202371967 \h </w:instrText>
      </w:r>
      <w:r>
        <w:rPr>
          <w:noProof/>
        </w:rPr>
      </w:r>
      <w:r>
        <w:rPr>
          <w:noProof/>
        </w:rPr>
        <w:fldChar w:fldCharType="separate"/>
      </w:r>
      <w:r>
        <w:rPr>
          <w:noProof/>
        </w:rPr>
        <w:t>322</w:t>
      </w:r>
      <w:r>
        <w:rPr>
          <w:noProof/>
        </w:rPr>
        <w:fldChar w:fldCharType="end"/>
      </w:r>
    </w:p>
    <w:p w14:paraId="79923962" w14:textId="6A61391D"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027F1A">
        <w:rPr>
          <w:noProof/>
          <w:lang w:val="en-US"/>
        </w:rPr>
        <w:t>2</w:t>
      </w:r>
      <w:r>
        <w:rPr>
          <w:noProof/>
        </w:rPr>
        <w:t>.2</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_Toc202371968 \h </w:instrText>
      </w:r>
      <w:r>
        <w:rPr>
          <w:noProof/>
        </w:rPr>
      </w:r>
      <w:r>
        <w:rPr>
          <w:noProof/>
        </w:rPr>
        <w:fldChar w:fldCharType="separate"/>
      </w:r>
      <w:r>
        <w:rPr>
          <w:noProof/>
        </w:rPr>
        <w:t>322</w:t>
      </w:r>
      <w:r>
        <w:rPr>
          <w:noProof/>
        </w:rPr>
        <w:fldChar w:fldCharType="end"/>
      </w:r>
    </w:p>
    <w:p w14:paraId="79B0651A" w14:textId="6877B44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w:t>
      </w:r>
      <w:r w:rsidRPr="00027F1A">
        <w:rPr>
          <w:rFonts w:eastAsia="Malgun Gothic"/>
          <w:noProof/>
          <w:lang w:val="en-US"/>
        </w:rPr>
        <w:t>2</w:t>
      </w:r>
      <w:r w:rsidRPr="00027F1A">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_Toc202371969 \h </w:instrText>
      </w:r>
      <w:r>
        <w:rPr>
          <w:noProof/>
        </w:rPr>
      </w:r>
      <w:r>
        <w:rPr>
          <w:noProof/>
        </w:rPr>
        <w:fldChar w:fldCharType="separate"/>
      </w:r>
      <w:r>
        <w:rPr>
          <w:noProof/>
        </w:rPr>
        <w:t>322</w:t>
      </w:r>
      <w:r>
        <w:rPr>
          <w:noProof/>
        </w:rPr>
        <w:fldChar w:fldCharType="end"/>
      </w:r>
    </w:p>
    <w:p w14:paraId="7F238410" w14:textId="1B2FEB17"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027F1A">
        <w:rPr>
          <w:noProof/>
          <w:lang w:val="en-US"/>
        </w:rPr>
        <w:t>2</w:t>
      </w:r>
      <w:r>
        <w:rPr>
          <w:noProof/>
        </w:rPr>
        <w:t>.3</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_Toc202371970 \h </w:instrText>
      </w:r>
      <w:r>
        <w:rPr>
          <w:noProof/>
        </w:rPr>
      </w:r>
      <w:r>
        <w:rPr>
          <w:noProof/>
        </w:rPr>
        <w:fldChar w:fldCharType="separate"/>
      </w:r>
      <w:r>
        <w:rPr>
          <w:noProof/>
        </w:rPr>
        <w:t>322</w:t>
      </w:r>
      <w:r>
        <w:rPr>
          <w:noProof/>
        </w:rPr>
        <w:fldChar w:fldCharType="end"/>
      </w:r>
    </w:p>
    <w:p w14:paraId="108E5021" w14:textId="3037283A"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027F1A">
        <w:rPr>
          <w:noProof/>
          <w:lang w:val="en-US"/>
        </w:rPr>
        <w:t>2</w:t>
      </w:r>
      <w:r>
        <w:rPr>
          <w:noProof/>
        </w:rPr>
        <w:t>.3</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_Toc202371971 \h </w:instrText>
      </w:r>
      <w:r>
        <w:rPr>
          <w:noProof/>
        </w:rPr>
      </w:r>
      <w:r>
        <w:rPr>
          <w:noProof/>
        </w:rPr>
        <w:fldChar w:fldCharType="separate"/>
      </w:r>
      <w:r>
        <w:rPr>
          <w:noProof/>
        </w:rPr>
        <w:t>322</w:t>
      </w:r>
      <w:r>
        <w:rPr>
          <w:noProof/>
        </w:rPr>
        <w:fldChar w:fldCharType="end"/>
      </w:r>
    </w:p>
    <w:p w14:paraId="3EA4AE45" w14:textId="11A5D14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w:t>
      </w:r>
      <w:r w:rsidRPr="00027F1A">
        <w:rPr>
          <w:rFonts w:eastAsia="Malgun Gothic"/>
          <w:noProof/>
          <w:lang w:val="en-US"/>
        </w:rPr>
        <w:t>2</w:t>
      </w:r>
      <w:r w:rsidRPr="00027F1A">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_Toc202371972 \h </w:instrText>
      </w:r>
      <w:r>
        <w:rPr>
          <w:noProof/>
        </w:rPr>
      </w:r>
      <w:r>
        <w:rPr>
          <w:noProof/>
        </w:rPr>
        <w:fldChar w:fldCharType="separate"/>
      </w:r>
      <w:r>
        <w:rPr>
          <w:noProof/>
        </w:rPr>
        <w:t>323</w:t>
      </w:r>
      <w:r>
        <w:rPr>
          <w:noProof/>
        </w:rPr>
        <w:fldChar w:fldCharType="end"/>
      </w:r>
    </w:p>
    <w:p w14:paraId="4EBE7451" w14:textId="16F593A6"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027F1A">
        <w:rPr>
          <w:noProof/>
          <w:lang w:val="en-US"/>
        </w:rPr>
        <w:t>2</w:t>
      </w:r>
      <w:r>
        <w:rPr>
          <w:noProof/>
        </w:rPr>
        <w:t>.4.1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Communication</w:t>
      </w:r>
      <w:r>
        <w:rPr>
          <w:noProof/>
        </w:rPr>
        <w:t xml:space="preserve"> release policy for</w:t>
      </w:r>
      <w:r w:rsidRPr="00027F1A">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_Toc202371973 \h </w:instrText>
      </w:r>
      <w:r>
        <w:rPr>
          <w:noProof/>
        </w:rPr>
      </w:r>
      <w:r>
        <w:rPr>
          <w:noProof/>
        </w:rPr>
        <w:fldChar w:fldCharType="separate"/>
      </w:r>
      <w:r>
        <w:rPr>
          <w:noProof/>
        </w:rPr>
        <w:t>323</w:t>
      </w:r>
      <w:r>
        <w:rPr>
          <w:noProof/>
        </w:rPr>
        <w:fldChar w:fldCharType="end"/>
      </w:r>
    </w:p>
    <w:p w14:paraId="7B812CCD" w14:textId="28BF4820"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027F1A">
        <w:rPr>
          <w:noProof/>
          <w:lang w:val="en-US"/>
        </w:rPr>
        <w:t>2</w:t>
      </w:r>
      <w:r>
        <w:rPr>
          <w:noProof/>
        </w:rPr>
        <w:t>.4.2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_Toc202371974 \h </w:instrText>
      </w:r>
      <w:r>
        <w:rPr>
          <w:noProof/>
        </w:rPr>
      </w:r>
      <w:r>
        <w:rPr>
          <w:noProof/>
        </w:rPr>
        <w:fldChar w:fldCharType="separate"/>
      </w:r>
      <w:r>
        <w:rPr>
          <w:noProof/>
        </w:rPr>
        <w:t>323</w:t>
      </w:r>
      <w:r>
        <w:rPr>
          <w:noProof/>
        </w:rPr>
        <w:fldChar w:fldCharType="end"/>
      </w:r>
    </w:p>
    <w:p w14:paraId="25A0AB76" w14:textId="653B7A59"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027F1A">
        <w:rPr>
          <w:noProof/>
          <w:lang w:val="en-US"/>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_Toc202371975 \h </w:instrText>
      </w:r>
      <w:r>
        <w:rPr>
          <w:noProof/>
        </w:rPr>
      </w:r>
      <w:r>
        <w:rPr>
          <w:noProof/>
        </w:rPr>
        <w:fldChar w:fldCharType="separate"/>
      </w:r>
      <w:r>
        <w:rPr>
          <w:noProof/>
        </w:rPr>
        <w:t>323</w:t>
      </w:r>
      <w:r>
        <w:rPr>
          <w:noProof/>
        </w:rPr>
        <w:fldChar w:fldCharType="end"/>
      </w:r>
    </w:p>
    <w:p w14:paraId="1FDE926E" w14:textId="335C709C"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027F1A">
        <w:rPr>
          <w:noProof/>
          <w:lang w:val="en-US"/>
        </w:rPr>
        <w:t>2</w:t>
      </w:r>
      <w:r>
        <w:rPr>
          <w:noProof/>
        </w:rPr>
        <w:t>.4.4</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_Toc202371976 \h </w:instrText>
      </w:r>
      <w:r>
        <w:rPr>
          <w:noProof/>
        </w:rPr>
      </w:r>
      <w:r>
        <w:rPr>
          <w:noProof/>
        </w:rPr>
        <w:fldChar w:fldCharType="separate"/>
      </w:r>
      <w:r>
        <w:rPr>
          <w:noProof/>
        </w:rPr>
        <w:t>323</w:t>
      </w:r>
      <w:r>
        <w:rPr>
          <w:noProof/>
        </w:rPr>
        <w:fldChar w:fldCharType="end"/>
      </w:r>
    </w:p>
    <w:p w14:paraId="38A44128" w14:textId="236547B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_Toc202371977 \h </w:instrText>
      </w:r>
      <w:r>
        <w:rPr>
          <w:noProof/>
        </w:rPr>
      </w:r>
      <w:r>
        <w:rPr>
          <w:noProof/>
        </w:rPr>
        <w:fldChar w:fldCharType="separate"/>
      </w:r>
      <w:r>
        <w:rPr>
          <w:noProof/>
        </w:rPr>
        <w:t>324</w:t>
      </w:r>
      <w:r>
        <w:rPr>
          <w:noProof/>
        </w:rPr>
        <w:fldChar w:fldCharType="end"/>
      </w:r>
    </w:p>
    <w:p w14:paraId="1064620B" w14:textId="4378FB7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_Toc202371978 \h </w:instrText>
      </w:r>
      <w:r>
        <w:rPr>
          <w:noProof/>
        </w:rPr>
      </w:r>
      <w:r>
        <w:rPr>
          <w:noProof/>
        </w:rPr>
        <w:fldChar w:fldCharType="separate"/>
      </w:r>
      <w:r>
        <w:rPr>
          <w:noProof/>
        </w:rPr>
        <w:t>324</w:t>
      </w:r>
      <w:r>
        <w:rPr>
          <w:noProof/>
        </w:rPr>
        <w:fldChar w:fldCharType="end"/>
      </w:r>
    </w:p>
    <w:p w14:paraId="7611F08C" w14:textId="0609C52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_Toc202371979 \h </w:instrText>
      </w:r>
      <w:r>
        <w:rPr>
          <w:noProof/>
        </w:rPr>
      </w:r>
      <w:r>
        <w:rPr>
          <w:noProof/>
        </w:rPr>
        <w:fldChar w:fldCharType="separate"/>
      </w:r>
      <w:r>
        <w:rPr>
          <w:noProof/>
        </w:rPr>
        <w:t>324</w:t>
      </w:r>
      <w:r>
        <w:rPr>
          <w:noProof/>
        </w:rPr>
        <w:fldChar w:fldCharType="end"/>
      </w:r>
    </w:p>
    <w:p w14:paraId="29461FAD" w14:textId="0ACE597E"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_Toc202371980 \h </w:instrText>
      </w:r>
      <w:r>
        <w:rPr>
          <w:noProof/>
        </w:rPr>
      </w:r>
      <w:r>
        <w:rPr>
          <w:noProof/>
        </w:rPr>
        <w:fldChar w:fldCharType="separate"/>
      </w:r>
      <w:r>
        <w:rPr>
          <w:noProof/>
        </w:rPr>
        <w:t>324</w:t>
      </w:r>
      <w:r>
        <w:rPr>
          <w:noProof/>
        </w:rPr>
        <w:fldChar w:fldCharType="end"/>
      </w:r>
    </w:p>
    <w:p w14:paraId="0239EA39" w14:textId="7F4E92B4" w:rsidR="00A312CA" w:rsidRDefault="00A312CA">
      <w:pPr>
        <w:pStyle w:val="TOC7"/>
        <w:rPr>
          <w:rFonts w:asciiTheme="minorHAnsi" w:eastAsiaTheme="minorEastAsia" w:hAnsiTheme="minorHAnsi" w:cstheme="minorBidi"/>
          <w:noProof/>
          <w:kern w:val="2"/>
          <w:sz w:val="24"/>
          <w:szCs w:val="24"/>
          <w:lang w:eastAsia="en-GB"/>
          <w14:ligatures w14:val="standardContextual"/>
        </w:rPr>
      </w:pPr>
      <w:r>
        <w:rPr>
          <w:noProof/>
        </w:rPr>
        <w:t>13.2.2.3.2.1.1</w:t>
      </w:r>
      <w:r>
        <w:rPr>
          <w:rFonts w:asciiTheme="minorHAnsi" w:eastAsiaTheme="minorEastAsia" w:hAnsiTheme="minorHAnsi" w:cstheme="minorBidi"/>
          <w:noProof/>
          <w:kern w:val="2"/>
          <w:sz w:val="24"/>
          <w:szCs w:val="24"/>
          <w:lang w:eastAsia="en-GB"/>
          <w14:ligatures w14:val="standardContextual"/>
        </w:rPr>
        <w:tab/>
      </w:r>
      <w:r>
        <w:rPr>
          <w:noProof/>
        </w:rPr>
        <w:t>Initiating Release</w:t>
      </w:r>
      <w:r>
        <w:rPr>
          <w:noProof/>
        </w:rPr>
        <w:tab/>
      </w:r>
      <w:r>
        <w:rPr>
          <w:noProof/>
        </w:rPr>
        <w:fldChar w:fldCharType="begin" w:fldLock="1"/>
      </w:r>
      <w:r>
        <w:rPr>
          <w:noProof/>
        </w:rPr>
        <w:instrText xml:space="preserve"> PAGEREF _Toc202371981 \h </w:instrText>
      </w:r>
      <w:r>
        <w:rPr>
          <w:noProof/>
        </w:rPr>
      </w:r>
      <w:r>
        <w:rPr>
          <w:noProof/>
        </w:rPr>
        <w:fldChar w:fldCharType="separate"/>
      </w:r>
      <w:r>
        <w:rPr>
          <w:noProof/>
        </w:rPr>
        <w:t>324</w:t>
      </w:r>
      <w:r>
        <w:rPr>
          <w:noProof/>
        </w:rPr>
        <w:fldChar w:fldCharType="end"/>
      </w:r>
    </w:p>
    <w:p w14:paraId="02DB2CEE" w14:textId="16EFD1ED" w:rsidR="00A312CA" w:rsidRDefault="00A312CA">
      <w:pPr>
        <w:pStyle w:val="TOC7"/>
        <w:rPr>
          <w:rFonts w:asciiTheme="minorHAnsi" w:eastAsiaTheme="minorEastAsia" w:hAnsiTheme="minorHAnsi" w:cstheme="minorBidi"/>
          <w:noProof/>
          <w:kern w:val="2"/>
          <w:sz w:val="24"/>
          <w:szCs w:val="24"/>
          <w:lang w:eastAsia="en-GB"/>
          <w14:ligatures w14:val="standardContextual"/>
        </w:rPr>
      </w:pPr>
      <w:r>
        <w:rPr>
          <w:noProof/>
        </w:rPr>
        <w:t>13.2.2.3.2.1.2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_Toc202371982 \h </w:instrText>
      </w:r>
      <w:r>
        <w:rPr>
          <w:noProof/>
        </w:rPr>
      </w:r>
      <w:r>
        <w:rPr>
          <w:noProof/>
        </w:rPr>
        <w:fldChar w:fldCharType="separate"/>
      </w:r>
      <w:r>
        <w:rPr>
          <w:noProof/>
        </w:rPr>
        <w:t>324</w:t>
      </w:r>
      <w:r>
        <w:rPr>
          <w:noProof/>
        </w:rPr>
        <w:fldChar w:fldCharType="end"/>
      </w:r>
    </w:p>
    <w:p w14:paraId="2D575DFD" w14:textId="7F410C79"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_Toc202371983 \h </w:instrText>
      </w:r>
      <w:r>
        <w:rPr>
          <w:noProof/>
        </w:rPr>
      </w:r>
      <w:r>
        <w:rPr>
          <w:noProof/>
        </w:rPr>
        <w:fldChar w:fldCharType="separate"/>
      </w:r>
      <w:r>
        <w:rPr>
          <w:noProof/>
        </w:rPr>
        <w:t>325</w:t>
      </w:r>
      <w:r>
        <w:rPr>
          <w:noProof/>
        </w:rPr>
        <w:fldChar w:fldCharType="end"/>
      </w:r>
    </w:p>
    <w:p w14:paraId="0BBD6DE1" w14:textId="7566D10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13.2.2.3.3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_Toc202371984 \h </w:instrText>
      </w:r>
      <w:r>
        <w:rPr>
          <w:noProof/>
        </w:rPr>
      </w:r>
      <w:r>
        <w:rPr>
          <w:noProof/>
        </w:rPr>
        <w:fldChar w:fldCharType="separate"/>
      </w:r>
      <w:r>
        <w:rPr>
          <w:noProof/>
        </w:rPr>
        <w:t>325</w:t>
      </w:r>
      <w:r>
        <w:rPr>
          <w:noProof/>
        </w:rPr>
        <w:fldChar w:fldCharType="end"/>
      </w:r>
    </w:p>
    <w:p w14:paraId="7D2CFAB2" w14:textId="1AA7FFD3"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_Toc202371985 \h </w:instrText>
      </w:r>
      <w:r>
        <w:rPr>
          <w:noProof/>
        </w:rPr>
      </w:r>
      <w:r>
        <w:rPr>
          <w:noProof/>
        </w:rPr>
        <w:fldChar w:fldCharType="separate"/>
      </w:r>
      <w:r>
        <w:rPr>
          <w:noProof/>
        </w:rPr>
        <w:t>325</w:t>
      </w:r>
      <w:r>
        <w:rPr>
          <w:noProof/>
        </w:rPr>
        <w:fldChar w:fldCharType="end"/>
      </w:r>
    </w:p>
    <w:p w14:paraId="419A7414" w14:textId="29D50161"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13.2.2.3.3.2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_Toc202371986 \h </w:instrText>
      </w:r>
      <w:r>
        <w:rPr>
          <w:noProof/>
        </w:rPr>
      </w:r>
      <w:r>
        <w:rPr>
          <w:noProof/>
        </w:rPr>
        <w:fldChar w:fldCharType="separate"/>
      </w:r>
      <w:r>
        <w:rPr>
          <w:noProof/>
        </w:rPr>
        <w:t>325</w:t>
      </w:r>
      <w:r>
        <w:rPr>
          <w:noProof/>
        </w:rPr>
        <w:fldChar w:fldCharType="end"/>
      </w:r>
    </w:p>
    <w:p w14:paraId="5D63EF04" w14:textId="78F3268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13.2.2.3.4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_Toc202371987 \h </w:instrText>
      </w:r>
      <w:r>
        <w:rPr>
          <w:noProof/>
        </w:rPr>
      </w:r>
      <w:r>
        <w:rPr>
          <w:noProof/>
        </w:rPr>
        <w:fldChar w:fldCharType="separate"/>
      </w:r>
      <w:r>
        <w:rPr>
          <w:noProof/>
        </w:rPr>
        <w:t>325</w:t>
      </w:r>
      <w:r>
        <w:rPr>
          <w:noProof/>
        </w:rPr>
        <w:fldChar w:fldCharType="end"/>
      </w:r>
    </w:p>
    <w:p w14:paraId="5DD55ECB" w14:textId="732D62D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_Toc202371988 \h </w:instrText>
      </w:r>
      <w:r>
        <w:rPr>
          <w:noProof/>
        </w:rPr>
      </w:r>
      <w:r>
        <w:rPr>
          <w:noProof/>
        </w:rPr>
        <w:fldChar w:fldCharType="separate"/>
      </w:r>
      <w:r>
        <w:rPr>
          <w:noProof/>
        </w:rPr>
        <w:t>325</w:t>
      </w:r>
      <w:r>
        <w:rPr>
          <w:noProof/>
        </w:rPr>
        <w:fldChar w:fldCharType="end"/>
      </w:r>
    </w:p>
    <w:p w14:paraId="5DA272A0" w14:textId="630E6CD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3</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_Toc202371989 \h </w:instrText>
      </w:r>
      <w:r>
        <w:rPr>
          <w:noProof/>
        </w:rPr>
      </w:r>
      <w:r>
        <w:rPr>
          <w:noProof/>
        </w:rPr>
        <w:fldChar w:fldCharType="separate"/>
      </w:r>
      <w:r>
        <w:rPr>
          <w:noProof/>
        </w:rPr>
        <w:t>325</w:t>
      </w:r>
      <w:r>
        <w:rPr>
          <w:noProof/>
        </w:rPr>
        <w:fldChar w:fldCharType="end"/>
      </w:r>
    </w:p>
    <w:p w14:paraId="3C145F02" w14:textId="3EBD454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3</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_Toc202371990 \h </w:instrText>
      </w:r>
      <w:r>
        <w:rPr>
          <w:noProof/>
        </w:rPr>
      </w:r>
      <w:r>
        <w:rPr>
          <w:noProof/>
        </w:rPr>
        <w:fldChar w:fldCharType="separate"/>
      </w:r>
      <w:r>
        <w:rPr>
          <w:noProof/>
        </w:rPr>
        <w:t>325</w:t>
      </w:r>
      <w:r>
        <w:rPr>
          <w:noProof/>
        </w:rPr>
        <w:fldChar w:fldCharType="end"/>
      </w:r>
    </w:p>
    <w:p w14:paraId="748DA55E" w14:textId="388268A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3</w:t>
      </w:r>
      <w:r w:rsidRPr="00027F1A">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_Toc202371991 \h </w:instrText>
      </w:r>
      <w:r>
        <w:rPr>
          <w:noProof/>
        </w:rPr>
      </w:r>
      <w:r>
        <w:rPr>
          <w:noProof/>
        </w:rPr>
        <w:fldChar w:fldCharType="separate"/>
      </w:r>
      <w:r>
        <w:rPr>
          <w:noProof/>
        </w:rPr>
        <w:t>325</w:t>
      </w:r>
      <w:r>
        <w:rPr>
          <w:noProof/>
        </w:rPr>
        <w:fldChar w:fldCharType="end"/>
      </w:r>
    </w:p>
    <w:p w14:paraId="790DF896" w14:textId="6ECFFFE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3</w:t>
      </w:r>
      <w:r w:rsidRPr="00027F1A">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_Toc202371992 \h </w:instrText>
      </w:r>
      <w:r>
        <w:rPr>
          <w:noProof/>
        </w:rPr>
      </w:r>
      <w:r>
        <w:rPr>
          <w:noProof/>
        </w:rPr>
        <w:fldChar w:fldCharType="separate"/>
      </w:r>
      <w:r>
        <w:rPr>
          <w:noProof/>
        </w:rPr>
        <w:t>325</w:t>
      </w:r>
      <w:r>
        <w:rPr>
          <w:noProof/>
        </w:rPr>
        <w:fldChar w:fldCharType="end"/>
      </w:r>
    </w:p>
    <w:p w14:paraId="280692FF" w14:textId="12E7FA2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3</w:t>
      </w:r>
      <w:r w:rsidRPr="00027F1A">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_Toc202371993 \h </w:instrText>
      </w:r>
      <w:r>
        <w:rPr>
          <w:noProof/>
        </w:rPr>
      </w:r>
      <w:r>
        <w:rPr>
          <w:noProof/>
        </w:rPr>
        <w:fldChar w:fldCharType="separate"/>
      </w:r>
      <w:r>
        <w:rPr>
          <w:noProof/>
        </w:rPr>
        <w:t>325</w:t>
      </w:r>
      <w:r>
        <w:rPr>
          <w:noProof/>
        </w:rPr>
        <w:fldChar w:fldCharType="end"/>
      </w:r>
    </w:p>
    <w:p w14:paraId="1F4207E5" w14:textId="2979AE0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3</w:t>
      </w:r>
      <w:r w:rsidRPr="00027F1A">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_Toc202371994 \h </w:instrText>
      </w:r>
      <w:r>
        <w:rPr>
          <w:noProof/>
        </w:rPr>
      </w:r>
      <w:r>
        <w:rPr>
          <w:noProof/>
        </w:rPr>
        <w:fldChar w:fldCharType="separate"/>
      </w:r>
      <w:r>
        <w:rPr>
          <w:noProof/>
        </w:rPr>
        <w:t>326</w:t>
      </w:r>
      <w:r>
        <w:rPr>
          <w:noProof/>
        </w:rPr>
        <w:fldChar w:fldCharType="end"/>
      </w:r>
    </w:p>
    <w:p w14:paraId="4335AC11" w14:textId="72F7DC0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13.2.3.3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_Toc202371995 \h </w:instrText>
      </w:r>
      <w:r>
        <w:rPr>
          <w:noProof/>
        </w:rPr>
      </w:r>
      <w:r>
        <w:rPr>
          <w:noProof/>
        </w:rPr>
        <w:fldChar w:fldCharType="separate"/>
      </w:r>
      <w:r>
        <w:rPr>
          <w:noProof/>
        </w:rPr>
        <w:t>326</w:t>
      </w:r>
      <w:r>
        <w:rPr>
          <w:noProof/>
        </w:rPr>
        <w:fldChar w:fldCharType="end"/>
      </w:r>
    </w:p>
    <w:p w14:paraId="7D16D3C6" w14:textId="726C6DA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13.2.3.3.1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_Toc202371996 \h </w:instrText>
      </w:r>
      <w:r>
        <w:rPr>
          <w:noProof/>
        </w:rPr>
      </w:r>
      <w:r>
        <w:rPr>
          <w:noProof/>
        </w:rPr>
        <w:fldChar w:fldCharType="separate"/>
      </w:r>
      <w:r>
        <w:rPr>
          <w:noProof/>
        </w:rPr>
        <w:t>326</w:t>
      </w:r>
      <w:r>
        <w:rPr>
          <w:noProof/>
        </w:rPr>
        <w:fldChar w:fldCharType="end"/>
      </w:r>
    </w:p>
    <w:p w14:paraId="6FC75DB2" w14:textId="632B201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13.2.3.3.2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_Toc202371997 \h </w:instrText>
      </w:r>
      <w:r>
        <w:rPr>
          <w:noProof/>
        </w:rPr>
      </w:r>
      <w:r>
        <w:rPr>
          <w:noProof/>
        </w:rPr>
        <w:fldChar w:fldCharType="separate"/>
      </w:r>
      <w:r>
        <w:rPr>
          <w:noProof/>
        </w:rPr>
        <w:t>326</w:t>
      </w:r>
      <w:r>
        <w:rPr>
          <w:noProof/>
        </w:rPr>
        <w:fldChar w:fldCharType="end"/>
      </w:r>
    </w:p>
    <w:p w14:paraId="4E625ECA" w14:textId="6D403925"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13.2.3.3.2.1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_Toc202371998 \h </w:instrText>
      </w:r>
      <w:r>
        <w:rPr>
          <w:noProof/>
        </w:rPr>
      </w:r>
      <w:r>
        <w:rPr>
          <w:noProof/>
        </w:rPr>
        <w:fldChar w:fldCharType="separate"/>
      </w:r>
      <w:r>
        <w:rPr>
          <w:noProof/>
        </w:rPr>
        <w:t>326</w:t>
      </w:r>
      <w:r>
        <w:rPr>
          <w:noProof/>
        </w:rPr>
        <w:fldChar w:fldCharType="end"/>
      </w:r>
    </w:p>
    <w:p w14:paraId="2EDB3F3B" w14:textId="59D7B724"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13.2.3.3.2.2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_Toc202371999 \h </w:instrText>
      </w:r>
      <w:r>
        <w:rPr>
          <w:noProof/>
        </w:rPr>
      </w:r>
      <w:r>
        <w:rPr>
          <w:noProof/>
        </w:rPr>
        <w:fldChar w:fldCharType="separate"/>
      </w:r>
      <w:r>
        <w:rPr>
          <w:noProof/>
        </w:rPr>
        <w:t>326</w:t>
      </w:r>
      <w:r>
        <w:rPr>
          <w:noProof/>
        </w:rPr>
        <w:fldChar w:fldCharType="end"/>
      </w:r>
    </w:p>
    <w:p w14:paraId="2C1577BA" w14:textId="179EBF9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13.2.3.3.3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_Toc202372000 \h </w:instrText>
      </w:r>
      <w:r>
        <w:rPr>
          <w:noProof/>
        </w:rPr>
      </w:r>
      <w:r>
        <w:rPr>
          <w:noProof/>
        </w:rPr>
        <w:fldChar w:fldCharType="separate"/>
      </w:r>
      <w:r>
        <w:rPr>
          <w:noProof/>
        </w:rPr>
        <w:t>326</w:t>
      </w:r>
      <w:r>
        <w:rPr>
          <w:noProof/>
        </w:rPr>
        <w:fldChar w:fldCharType="end"/>
      </w:r>
    </w:p>
    <w:p w14:paraId="4E9EE460" w14:textId="2638D75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13.2.3.3.4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_Toc202372001 \h </w:instrText>
      </w:r>
      <w:r>
        <w:rPr>
          <w:noProof/>
        </w:rPr>
      </w:r>
      <w:r>
        <w:rPr>
          <w:noProof/>
        </w:rPr>
        <w:fldChar w:fldCharType="separate"/>
      </w:r>
      <w:r>
        <w:rPr>
          <w:noProof/>
        </w:rPr>
        <w:t>326</w:t>
      </w:r>
      <w:r>
        <w:rPr>
          <w:noProof/>
        </w:rPr>
        <w:fldChar w:fldCharType="end"/>
      </w:r>
    </w:p>
    <w:p w14:paraId="40AC0D7E" w14:textId="1F6E483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_Toc202372002 \h </w:instrText>
      </w:r>
      <w:r>
        <w:rPr>
          <w:noProof/>
        </w:rPr>
      </w:r>
      <w:r>
        <w:rPr>
          <w:noProof/>
        </w:rPr>
        <w:fldChar w:fldCharType="separate"/>
      </w:r>
      <w:r>
        <w:rPr>
          <w:noProof/>
        </w:rPr>
        <w:t>327</w:t>
      </w:r>
      <w:r>
        <w:rPr>
          <w:noProof/>
        </w:rPr>
        <w:fldChar w:fldCharType="end"/>
      </w:r>
    </w:p>
    <w:p w14:paraId="238E73B7" w14:textId="53A04EF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_Toc202372003 \h </w:instrText>
      </w:r>
      <w:r>
        <w:rPr>
          <w:noProof/>
        </w:rPr>
      </w:r>
      <w:r>
        <w:rPr>
          <w:noProof/>
        </w:rPr>
        <w:fldChar w:fldCharType="separate"/>
      </w:r>
      <w:r>
        <w:rPr>
          <w:noProof/>
        </w:rPr>
        <w:t>327</w:t>
      </w:r>
      <w:r>
        <w:rPr>
          <w:noProof/>
        </w:rPr>
        <w:fldChar w:fldCharType="end"/>
      </w:r>
    </w:p>
    <w:p w14:paraId="2AF9FE43" w14:textId="3C73FBE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 for communication over media plane</w:t>
      </w:r>
      <w:r>
        <w:rPr>
          <w:noProof/>
        </w:rPr>
        <w:tab/>
      </w:r>
      <w:r>
        <w:rPr>
          <w:noProof/>
        </w:rPr>
        <w:fldChar w:fldCharType="begin" w:fldLock="1"/>
      </w:r>
      <w:r>
        <w:rPr>
          <w:noProof/>
        </w:rPr>
        <w:instrText xml:space="preserve"> PAGEREF _Toc202372004 \h </w:instrText>
      </w:r>
      <w:r>
        <w:rPr>
          <w:noProof/>
        </w:rPr>
      </w:r>
      <w:r>
        <w:rPr>
          <w:noProof/>
        </w:rPr>
        <w:fldChar w:fldCharType="separate"/>
      </w:r>
      <w:r>
        <w:rPr>
          <w:noProof/>
        </w:rPr>
        <w:t>327</w:t>
      </w:r>
      <w:r>
        <w:rPr>
          <w:noProof/>
        </w:rPr>
        <w:fldChar w:fldCharType="end"/>
      </w:r>
    </w:p>
    <w:p w14:paraId="539C0E74" w14:textId="29AF34C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.2</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_Toc202372005 \h </w:instrText>
      </w:r>
      <w:r>
        <w:rPr>
          <w:noProof/>
        </w:rPr>
      </w:r>
      <w:r>
        <w:rPr>
          <w:noProof/>
        </w:rPr>
        <w:fldChar w:fldCharType="separate"/>
      </w:r>
      <w:r>
        <w:rPr>
          <w:noProof/>
        </w:rPr>
        <w:t>327</w:t>
      </w:r>
      <w:r>
        <w:rPr>
          <w:noProof/>
        </w:rPr>
        <w:fldChar w:fldCharType="end"/>
      </w:r>
    </w:p>
    <w:p w14:paraId="24E3683C" w14:textId="57912AC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.2</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Request for extension of communication</w:t>
      </w:r>
      <w:r>
        <w:rPr>
          <w:noProof/>
        </w:rPr>
        <w:tab/>
      </w:r>
      <w:r>
        <w:rPr>
          <w:noProof/>
        </w:rPr>
        <w:fldChar w:fldCharType="begin" w:fldLock="1"/>
      </w:r>
      <w:r>
        <w:rPr>
          <w:noProof/>
        </w:rPr>
        <w:instrText xml:space="preserve"> PAGEREF _Toc202372006 \h </w:instrText>
      </w:r>
      <w:r>
        <w:rPr>
          <w:noProof/>
        </w:rPr>
      </w:r>
      <w:r>
        <w:rPr>
          <w:noProof/>
        </w:rPr>
        <w:fldChar w:fldCharType="separate"/>
      </w:r>
      <w:r>
        <w:rPr>
          <w:noProof/>
        </w:rPr>
        <w:t>328</w:t>
      </w:r>
      <w:r>
        <w:rPr>
          <w:noProof/>
        </w:rPr>
        <w:fldChar w:fldCharType="end"/>
      </w:r>
    </w:p>
    <w:p w14:paraId="43229572" w14:textId="3BD0591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.2</w:t>
      </w:r>
      <w:r w:rsidRPr="00027F1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Receiving response to communication extension request</w:t>
      </w:r>
      <w:r>
        <w:rPr>
          <w:noProof/>
        </w:rPr>
        <w:tab/>
      </w:r>
      <w:r>
        <w:rPr>
          <w:noProof/>
        </w:rPr>
        <w:fldChar w:fldCharType="begin" w:fldLock="1"/>
      </w:r>
      <w:r>
        <w:rPr>
          <w:noProof/>
        </w:rPr>
        <w:instrText xml:space="preserve"> PAGEREF _Toc202372007 \h </w:instrText>
      </w:r>
      <w:r>
        <w:rPr>
          <w:noProof/>
        </w:rPr>
      </w:r>
      <w:r>
        <w:rPr>
          <w:noProof/>
        </w:rPr>
        <w:fldChar w:fldCharType="separate"/>
      </w:r>
      <w:r>
        <w:rPr>
          <w:noProof/>
        </w:rPr>
        <w:t>328</w:t>
      </w:r>
      <w:r>
        <w:rPr>
          <w:noProof/>
        </w:rPr>
        <w:fldChar w:fldCharType="end"/>
      </w:r>
    </w:p>
    <w:p w14:paraId="20CC137A" w14:textId="0ACE7B6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_Toc202372008 \h </w:instrText>
      </w:r>
      <w:r>
        <w:rPr>
          <w:noProof/>
        </w:rPr>
      </w:r>
      <w:r>
        <w:rPr>
          <w:noProof/>
        </w:rPr>
        <w:fldChar w:fldCharType="separate"/>
      </w:r>
      <w:r>
        <w:rPr>
          <w:noProof/>
        </w:rPr>
        <w:t>328</w:t>
      </w:r>
      <w:r>
        <w:rPr>
          <w:noProof/>
        </w:rPr>
        <w:fldChar w:fldCharType="end"/>
      </w:r>
    </w:p>
    <w:p w14:paraId="5013F9B9" w14:textId="5BD472D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13.2.4.3.1</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_Toc202372009 \h </w:instrText>
      </w:r>
      <w:r>
        <w:rPr>
          <w:noProof/>
        </w:rPr>
      </w:r>
      <w:r>
        <w:rPr>
          <w:noProof/>
        </w:rPr>
        <w:fldChar w:fldCharType="separate"/>
      </w:r>
      <w:r>
        <w:rPr>
          <w:noProof/>
        </w:rPr>
        <w:t>328</w:t>
      </w:r>
      <w:r>
        <w:rPr>
          <w:noProof/>
        </w:rPr>
        <w:fldChar w:fldCharType="end"/>
      </w:r>
    </w:p>
    <w:p w14:paraId="29601636" w14:textId="4CB1640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13.2.4.3.2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MCData client</w:t>
      </w:r>
      <w:r>
        <w:rPr>
          <w:noProof/>
        </w:rPr>
        <w:tab/>
      </w:r>
      <w:r>
        <w:rPr>
          <w:noProof/>
        </w:rPr>
        <w:fldChar w:fldCharType="begin" w:fldLock="1"/>
      </w:r>
      <w:r>
        <w:rPr>
          <w:noProof/>
        </w:rPr>
        <w:instrText xml:space="preserve"> PAGEREF _Toc202372010 \h </w:instrText>
      </w:r>
      <w:r>
        <w:rPr>
          <w:noProof/>
        </w:rPr>
      </w:r>
      <w:r>
        <w:rPr>
          <w:noProof/>
        </w:rPr>
        <w:fldChar w:fldCharType="separate"/>
      </w:r>
      <w:r>
        <w:rPr>
          <w:noProof/>
        </w:rPr>
        <w:t>329</w:t>
      </w:r>
      <w:r>
        <w:rPr>
          <w:noProof/>
        </w:rPr>
        <w:fldChar w:fldCharType="end"/>
      </w:r>
    </w:p>
    <w:p w14:paraId="6640CD96" w14:textId="60CA2F7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_Toc202372011 \h </w:instrText>
      </w:r>
      <w:r>
        <w:rPr>
          <w:noProof/>
        </w:rPr>
      </w:r>
      <w:r>
        <w:rPr>
          <w:noProof/>
        </w:rPr>
        <w:fldChar w:fldCharType="separate"/>
      </w:r>
      <w:r>
        <w:rPr>
          <w:noProof/>
        </w:rPr>
        <w:t>329</w:t>
      </w:r>
      <w:r>
        <w:rPr>
          <w:noProof/>
        </w:rPr>
        <w:fldChar w:fldCharType="end"/>
      </w:r>
    </w:p>
    <w:p w14:paraId="5F1BE7A1" w14:textId="2E28CB1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w:t>
      </w:r>
      <w:r w:rsidRPr="00027F1A">
        <w:rPr>
          <w:rFonts w:eastAsia="Malgun Gothic"/>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_Toc202372012 \h </w:instrText>
      </w:r>
      <w:r>
        <w:rPr>
          <w:noProof/>
        </w:rPr>
      </w:r>
      <w:r>
        <w:rPr>
          <w:noProof/>
        </w:rPr>
        <w:fldChar w:fldCharType="separate"/>
      </w:r>
      <w:r>
        <w:rPr>
          <w:noProof/>
        </w:rPr>
        <w:t>329</w:t>
      </w:r>
      <w:r>
        <w:rPr>
          <w:noProof/>
        </w:rPr>
        <w:fldChar w:fldCharType="end"/>
      </w:r>
    </w:p>
    <w:p w14:paraId="4C91FA28" w14:textId="0E0D899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w:t>
      </w:r>
      <w:r w:rsidRPr="00027F1A">
        <w:rPr>
          <w:rFonts w:eastAsia="Malgun Gothic"/>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_Toc202372013 \h </w:instrText>
      </w:r>
      <w:r>
        <w:rPr>
          <w:noProof/>
        </w:rPr>
      </w:r>
      <w:r>
        <w:rPr>
          <w:noProof/>
        </w:rPr>
        <w:fldChar w:fldCharType="separate"/>
      </w:r>
      <w:r>
        <w:rPr>
          <w:noProof/>
        </w:rPr>
        <w:t>330</w:t>
      </w:r>
      <w:r>
        <w:rPr>
          <w:noProof/>
        </w:rPr>
        <w:fldChar w:fldCharType="end"/>
      </w:r>
    </w:p>
    <w:p w14:paraId="1736B53D" w14:textId="6ED81F5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w:t>
      </w:r>
      <w:r w:rsidRPr="00027F1A">
        <w:rPr>
          <w:rFonts w:eastAsia="Malgun Gothic"/>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_Toc202372014 \h </w:instrText>
      </w:r>
      <w:r>
        <w:rPr>
          <w:noProof/>
        </w:rPr>
      </w:r>
      <w:r>
        <w:rPr>
          <w:noProof/>
        </w:rPr>
        <w:fldChar w:fldCharType="separate"/>
      </w:r>
      <w:r>
        <w:rPr>
          <w:noProof/>
        </w:rPr>
        <w:t>330</w:t>
      </w:r>
      <w:r>
        <w:rPr>
          <w:noProof/>
        </w:rPr>
        <w:fldChar w:fldCharType="end"/>
      </w:r>
    </w:p>
    <w:p w14:paraId="28D39D6F" w14:textId="3DA1DD5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w:t>
      </w:r>
      <w:r w:rsidRPr="00027F1A">
        <w:rPr>
          <w:rFonts w:eastAsia="Malgun Gothic"/>
          <w:noProof/>
          <w:lang w:val="en-US"/>
        </w:rPr>
        <w:t>4</w:t>
      </w:r>
      <w:r>
        <w:rPr>
          <w:noProof/>
        </w:rPr>
        <w:t>.4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_Toc202372015 \h </w:instrText>
      </w:r>
      <w:r>
        <w:rPr>
          <w:noProof/>
        </w:rPr>
      </w:r>
      <w:r>
        <w:rPr>
          <w:noProof/>
        </w:rPr>
        <w:fldChar w:fldCharType="separate"/>
      </w:r>
      <w:r>
        <w:rPr>
          <w:noProof/>
        </w:rPr>
        <w:t>330</w:t>
      </w:r>
      <w:r>
        <w:rPr>
          <w:noProof/>
        </w:rPr>
        <w:fldChar w:fldCharType="end"/>
      </w:r>
    </w:p>
    <w:p w14:paraId="594B6E9C" w14:textId="118A524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13.2.4.5</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_Toc202372016 \h </w:instrText>
      </w:r>
      <w:r>
        <w:rPr>
          <w:noProof/>
        </w:rPr>
      </w:r>
      <w:r>
        <w:rPr>
          <w:noProof/>
        </w:rPr>
        <w:fldChar w:fldCharType="separate"/>
      </w:r>
      <w:r>
        <w:rPr>
          <w:noProof/>
        </w:rPr>
        <w:t>331</w:t>
      </w:r>
      <w:r>
        <w:rPr>
          <w:noProof/>
        </w:rPr>
        <w:fldChar w:fldCharType="end"/>
      </w:r>
    </w:p>
    <w:p w14:paraId="3DDF34DB" w14:textId="5B4E4D1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027F1A">
        <w:rPr>
          <w:rFonts w:eastAsia="Malgun Gothic"/>
          <w:noProof/>
        </w:rPr>
        <w:t>.</w:t>
      </w:r>
      <w:r>
        <w:rPr>
          <w:noProof/>
        </w:rPr>
        <w:t>5</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_Toc202372017 \h </w:instrText>
      </w:r>
      <w:r>
        <w:rPr>
          <w:noProof/>
        </w:rPr>
      </w:r>
      <w:r>
        <w:rPr>
          <w:noProof/>
        </w:rPr>
        <w:fldChar w:fldCharType="separate"/>
      </w:r>
      <w:r>
        <w:rPr>
          <w:noProof/>
        </w:rPr>
        <w:t>331</w:t>
      </w:r>
      <w:r>
        <w:rPr>
          <w:noProof/>
        </w:rPr>
        <w:fldChar w:fldCharType="end"/>
      </w:r>
    </w:p>
    <w:p w14:paraId="36FB9BC3" w14:textId="608BCA5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13.2.4.5.2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_Toc202372018 \h </w:instrText>
      </w:r>
      <w:r>
        <w:rPr>
          <w:noProof/>
        </w:rPr>
      </w:r>
      <w:r>
        <w:rPr>
          <w:noProof/>
        </w:rPr>
        <w:fldChar w:fldCharType="separate"/>
      </w:r>
      <w:r>
        <w:rPr>
          <w:noProof/>
        </w:rPr>
        <w:t>331</w:t>
      </w:r>
      <w:r>
        <w:rPr>
          <w:noProof/>
        </w:rPr>
        <w:fldChar w:fldCharType="end"/>
      </w:r>
    </w:p>
    <w:p w14:paraId="6D935863" w14:textId="1E159D71"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13.2.4.5.2.1</w:t>
      </w:r>
      <w:r>
        <w:rPr>
          <w:rFonts w:asciiTheme="minorHAnsi" w:eastAsiaTheme="minorEastAsia" w:hAnsiTheme="minorHAnsi" w:cstheme="minorBidi"/>
          <w:noProof/>
          <w:kern w:val="2"/>
          <w:sz w:val="24"/>
          <w:szCs w:val="24"/>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_Toc202372019 \h </w:instrText>
      </w:r>
      <w:r>
        <w:rPr>
          <w:noProof/>
        </w:rPr>
      </w:r>
      <w:r>
        <w:rPr>
          <w:noProof/>
        </w:rPr>
        <w:fldChar w:fldCharType="separate"/>
      </w:r>
      <w:r>
        <w:rPr>
          <w:noProof/>
        </w:rPr>
        <w:t>331</w:t>
      </w:r>
      <w:r>
        <w:rPr>
          <w:noProof/>
        </w:rPr>
        <w:fldChar w:fldCharType="end"/>
      </w:r>
    </w:p>
    <w:p w14:paraId="48B2B1EB" w14:textId="36D2F89D"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13.2.4.5.2.2</w:t>
      </w:r>
      <w:r>
        <w:rPr>
          <w:rFonts w:asciiTheme="minorHAnsi" w:eastAsiaTheme="minorEastAsia" w:hAnsiTheme="minorHAnsi" w:cstheme="minorBidi"/>
          <w:noProof/>
          <w:kern w:val="2"/>
          <w:sz w:val="24"/>
          <w:szCs w:val="24"/>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_Toc202372020 \h </w:instrText>
      </w:r>
      <w:r>
        <w:rPr>
          <w:noProof/>
        </w:rPr>
      </w:r>
      <w:r>
        <w:rPr>
          <w:noProof/>
        </w:rPr>
        <w:fldChar w:fldCharType="separate"/>
      </w:r>
      <w:r>
        <w:rPr>
          <w:noProof/>
        </w:rPr>
        <w:t>331</w:t>
      </w:r>
      <w:r>
        <w:rPr>
          <w:noProof/>
        </w:rPr>
        <w:fldChar w:fldCharType="end"/>
      </w:r>
    </w:p>
    <w:p w14:paraId="0A606A34" w14:textId="454A8A5C"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13.2.4.5.2.3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_Toc202372021 \h </w:instrText>
      </w:r>
      <w:r>
        <w:rPr>
          <w:noProof/>
        </w:rPr>
      </w:r>
      <w:r>
        <w:rPr>
          <w:noProof/>
        </w:rPr>
        <w:fldChar w:fldCharType="separate"/>
      </w:r>
      <w:r>
        <w:rPr>
          <w:noProof/>
        </w:rPr>
        <w:t>332</w:t>
      </w:r>
      <w:r>
        <w:rPr>
          <w:noProof/>
        </w:rPr>
        <w:fldChar w:fldCharType="end"/>
      </w:r>
    </w:p>
    <w:p w14:paraId="2FD6FA99" w14:textId="401E749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_Toc202372022 \h </w:instrText>
      </w:r>
      <w:r>
        <w:rPr>
          <w:noProof/>
        </w:rPr>
      </w:r>
      <w:r>
        <w:rPr>
          <w:noProof/>
        </w:rPr>
        <w:fldChar w:fldCharType="separate"/>
      </w:r>
      <w:r>
        <w:rPr>
          <w:noProof/>
        </w:rPr>
        <w:t>332</w:t>
      </w:r>
      <w:r>
        <w:rPr>
          <w:noProof/>
        </w:rPr>
        <w:fldChar w:fldCharType="end"/>
      </w:r>
    </w:p>
    <w:p w14:paraId="655891C7" w14:textId="72F6FED8"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13.2.4.5.3.1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_Toc202372023 \h </w:instrText>
      </w:r>
      <w:r>
        <w:rPr>
          <w:noProof/>
        </w:rPr>
      </w:r>
      <w:r>
        <w:rPr>
          <w:noProof/>
        </w:rPr>
        <w:fldChar w:fldCharType="separate"/>
      </w:r>
      <w:r>
        <w:rPr>
          <w:noProof/>
        </w:rPr>
        <w:t>332</w:t>
      </w:r>
      <w:r>
        <w:rPr>
          <w:noProof/>
        </w:rPr>
        <w:fldChar w:fldCharType="end"/>
      </w:r>
    </w:p>
    <w:p w14:paraId="11DD631A" w14:textId="3D3CF059"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13.2.4.5.3.2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_Toc202372024 \h </w:instrText>
      </w:r>
      <w:r>
        <w:rPr>
          <w:noProof/>
        </w:rPr>
      </w:r>
      <w:r>
        <w:rPr>
          <w:noProof/>
        </w:rPr>
        <w:fldChar w:fldCharType="separate"/>
      </w:r>
      <w:r>
        <w:rPr>
          <w:noProof/>
        </w:rPr>
        <w:t>332</w:t>
      </w:r>
      <w:r>
        <w:rPr>
          <w:noProof/>
        </w:rPr>
        <w:fldChar w:fldCharType="end"/>
      </w:r>
    </w:p>
    <w:p w14:paraId="752F8DD2" w14:textId="16D16D3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13.2.4.5.4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_Toc202372025 \h </w:instrText>
      </w:r>
      <w:r>
        <w:rPr>
          <w:noProof/>
        </w:rPr>
      </w:r>
      <w:r>
        <w:rPr>
          <w:noProof/>
        </w:rPr>
        <w:fldChar w:fldCharType="separate"/>
      </w:r>
      <w:r>
        <w:rPr>
          <w:noProof/>
        </w:rPr>
        <w:t>332</w:t>
      </w:r>
      <w:r>
        <w:rPr>
          <w:noProof/>
        </w:rPr>
        <w:fldChar w:fldCharType="end"/>
      </w:r>
    </w:p>
    <w:p w14:paraId="3C60A607" w14:textId="13C7C992"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13.2.4.5.4.1</w:t>
      </w:r>
      <w:r>
        <w:rPr>
          <w:rFonts w:asciiTheme="minorHAnsi" w:eastAsiaTheme="minorEastAsia" w:hAnsiTheme="minorHAnsi" w:cstheme="minorBidi"/>
          <w:noProof/>
          <w:kern w:val="2"/>
          <w:sz w:val="24"/>
          <w:szCs w:val="24"/>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_Toc202372026 \h </w:instrText>
      </w:r>
      <w:r>
        <w:rPr>
          <w:noProof/>
        </w:rPr>
      </w:r>
      <w:r>
        <w:rPr>
          <w:noProof/>
        </w:rPr>
        <w:fldChar w:fldCharType="separate"/>
      </w:r>
      <w:r>
        <w:rPr>
          <w:noProof/>
        </w:rPr>
        <w:t>332</w:t>
      </w:r>
      <w:r>
        <w:rPr>
          <w:noProof/>
        </w:rPr>
        <w:fldChar w:fldCharType="end"/>
      </w:r>
    </w:p>
    <w:p w14:paraId="62CE3461" w14:textId="5BFB28F5"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13.2.4.5.4.2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_Toc202372027 \h </w:instrText>
      </w:r>
      <w:r>
        <w:rPr>
          <w:noProof/>
        </w:rPr>
      </w:r>
      <w:r>
        <w:rPr>
          <w:noProof/>
        </w:rPr>
        <w:fldChar w:fldCharType="separate"/>
      </w:r>
      <w:r>
        <w:rPr>
          <w:noProof/>
        </w:rPr>
        <w:t>332</w:t>
      </w:r>
      <w:r>
        <w:rPr>
          <w:noProof/>
        </w:rPr>
        <w:fldChar w:fldCharType="end"/>
      </w:r>
    </w:p>
    <w:p w14:paraId="1BBC6547" w14:textId="13F76E0C"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13.2.4.5.4.3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_Toc202372028 \h </w:instrText>
      </w:r>
      <w:r>
        <w:rPr>
          <w:noProof/>
        </w:rPr>
      </w:r>
      <w:r>
        <w:rPr>
          <w:noProof/>
        </w:rPr>
        <w:fldChar w:fldCharType="separate"/>
      </w:r>
      <w:r>
        <w:rPr>
          <w:noProof/>
        </w:rPr>
        <w:t>333</w:t>
      </w:r>
      <w:r>
        <w:rPr>
          <w:noProof/>
        </w:rPr>
        <w:fldChar w:fldCharType="end"/>
      </w:r>
    </w:p>
    <w:p w14:paraId="258607D2" w14:textId="231540B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_Toc202372029 \h </w:instrText>
      </w:r>
      <w:r>
        <w:rPr>
          <w:noProof/>
        </w:rPr>
      </w:r>
      <w:r>
        <w:rPr>
          <w:noProof/>
        </w:rPr>
        <w:fldChar w:fldCharType="separate"/>
      </w:r>
      <w:r>
        <w:rPr>
          <w:noProof/>
        </w:rPr>
        <w:t>333</w:t>
      </w:r>
      <w:r>
        <w:rPr>
          <w:noProof/>
        </w:rPr>
        <w:fldChar w:fldCharType="end"/>
      </w:r>
    </w:p>
    <w:p w14:paraId="21E6D184" w14:textId="47D854E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_Toc202372030 \h </w:instrText>
      </w:r>
      <w:r>
        <w:rPr>
          <w:noProof/>
        </w:rPr>
      </w:r>
      <w:r>
        <w:rPr>
          <w:noProof/>
        </w:rPr>
        <w:fldChar w:fldCharType="separate"/>
      </w:r>
      <w:r>
        <w:rPr>
          <w:noProof/>
        </w:rPr>
        <w:t>333</w:t>
      </w:r>
      <w:r>
        <w:rPr>
          <w:noProof/>
        </w:rPr>
        <w:fldChar w:fldCharType="end"/>
      </w:r>
    </w:p>
    <w:p w14:paraId="2F0080B5" w14:textId="33A953F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_Toc202372031 \h </w:instrText>
      </w:r>
      <w:r>
        <w:rPr>
          <w:noProof/>
        </w:rPr>
      </w:r>
      <w:r>
        <w:rPr>
          <w:noProof/>
        </w:rPr>
        <w:fldChar w:fldCharType="separate"/>
      </w:r>
      <w:r>
        <w:rPr>
          <w:noProof/>
        </w:rPr>
        <w:t>333</w:t>
      </w:r>
      <w:r>
        <w:rPr>
          <w:noProof/>
        </w:rPr>
        <w:fldChar w:fldCharType="end"/>
      </w:r>
    </w:p>
    <w:p w14:paraId="41566BBB" w14:textId="24C7557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_Toc202372032 \h </w:instrText>
      </w:r>
      <w:r>
        <w:rPr>
          <w:noProof/>
        </w:rPr>
      </w:r>
      <w:r>
        <w:rPr>
          <w:noProof/>
        </w:rPr>
        <w:fldChar w:fldCharType="separate"/>
      </w:r>
      <w:r>
        <w:rPr>
          <w:noProof/>
        </w:rPr>
        <w:t>333</w:t>
      </w:r>
      <w:r>
        <w:rPr>
          <w:noProof/>
        </w:rPr>
        <w:fldChar w:fldCharType="end"/>
      </w:r>
    </w:p>
    <w:p w14:paraId="2B6FC5D1" w14:textId="4168D4B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.2.</w:t>
      </w:r>
      <w:r w:rsidRPr="00027F1A">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_Toc202372033 \h </w:instrText>
      </w:r>
      <w:r>
        <w:rPr>
          <w:noProof/>
        </w:rPr>
      </w:r>
      <w:r>
        <w:rPr>
          <w:noProof/>
        </w:rPr>
        <w:fldChar w:fldCharType="separate"/>
      </w:r>
      <w:r>
        <w:rPr>
          <w:noProof/>
        </w:rPr>
        <w:t>333</w:t>
      </w:r>
      <w:r>
        <w:rPr>
          <w:noProof/>
        </w:rPr>
        <w:fldChar w:fldCharType="end"/>
      </w:r>
    </w:p>
    <w:p w14:paraId="7A04B771" w14:textId="56712A90"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5</w:t>
      </w:r>
      <w:r>
        <w:rPr>
          <w:noProof/>
        </w:rPr>
        <w:t>.2.</w:t>
      </w:r>
      <w:r w:rsidRPr="00027F1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Sending </w:t>
      </w:r>
      <w:r>
        <w:rPr>
          <w:noProof/>
        </w:rPr>
        <w:t>communication</w:t>
      </w:r>
      <w:r w:rsidRPr="00027F1A">
        <w:rPr>
          <w:noProof/>
          <w:lang w:val="en-US"/>
        </w:rPr>
        <w:t xml:space="preserve"> release request</w:t>
      </w:r>
      <w:r>
        <w:rPr>
          <w:noProof/>
        </w:rPr>
        <w:tab/>
      </w:r>
      <w:r>
        <w:rPr>
          <w:noProof/>
        </w:rPr>
        <w:fldChar w:fldCharType="begin" w:fldLock="1"/>
      </w:r>
      <w:r>
        <w:rPr>
          <w:noProof/>
        </w:rPr>
        <w:instrText xml:space="preserve"> PAGEREF _Toc202372034 \h </w:instrText>
      </w:r>
      <w:r>
        <w:rPr>
          <w:noProof/>
        </w:rPr>
      </w:r>
      <w:r>
        <w:rPr>
          <w:noProof/>
        </w:rPr>
        <w:fldChar w:fldCharType="separate"/>
      </w:r>
      <w:r>
        <w:rPr>
          <w:noProof/>
        </w:rPr>
        <w:t>333</w:t>
      </w:r>
      <w:r>
        <w:rPr>
          <w:noProof/>
        </w:rPr>
        <w:fldChar w:fldCharType="end"/>
      </w:r>
    </w:p>
    <w:p w14:paraId="21FE660F" w14:textId="6AD9D61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.2.</w:t>
      </w:r>
      <w:r w:rsidRPr="00027F1A">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_Toc202372035 \h </w:instrText>
      </w:r>
      <w:r>
        <w:rPr>
          <w:noProof/>
        </w:rPr>
      </w:r>
      <w:r>
        <w:rPr>
          <w:noProof/>
        </w:rPr>
        <w:fldChar w:fldCharType="separate"/>
      </w:r>
      <w:r>
        <w:rPr>
          <w:noProof/>
        </w:rPr>
        <w:t>334</w:t>
      </w:r>
      <w:r>
        <w:rPr>
          <w:noProof/>
        </w:rPr>
        <w:fldChar w:fldCharType="end"/>
      </w:r>
    </w:p>
    <w:p w14:paraId="379E189A" w14:textId="04084925"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13.2.5.2.</w:t>
      </w:r>
      <w:r w:rsidRPr="00027F1A">
        <w:rPr>
          <w:noProof/>
          <w:lang w:val="en-US"/>
        </w:rPr>
        <w:t>3</w:t>
      </w:r>
      <w:r>
        <w:rPr>
          <w:noProof/>
        </w:rPr>
        <w:t>.</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Receiving </w:t>
      </w:r>
      <w:r>
        <w:rPr>
          <w:noProof/>
        </w:rPr>
        <w:t xml:space="preserve">SIP INFO request from the </w:t>
      </w:r>
      <w:r w:rsidRPr="00027F1A">
        <w:rPr>
          <w:noProof/>
          <w:lang w:val="en-US"/>
        </w:rPr>
        <w:t xml:space="preserve">authorized </w:t>
      </w:r>
      <w:r>
        <w:rPr>
          <w:noProof/>
        </w:rPr>
        <w:t>MCData client</w:t>
      </w:r>
      <w:r>
        <w:rPr>
          <w:noProof/>
        </w:rPr>
        <w:tab/>
      </w:r>
      <w:r>
        <w:rPr>
          <w:noProof/>
        </w:rPr>
        <w:fldChar w:fldCharType="begin" w:fldLock="1"/>
      </w:r>
      <w:r>
        <w:rPr>
          <w:noProof/>
        </w:rPr>
        <w:instrText xml:space="preserve"> PAGEREF _Toc202372036 \h </w:instrText>
      </w:r>
      <w:r>
        <w:rPr>
          <w:noProof/>
        </w:rPr>
      </w:r>
      <w:r>
        <w:rPr>
          <w:noProof/>
        </w:rPr>
        <w:fldChar w:fldCharType="separate"/>
      </w:r>
      <w:r>
        <w:rPr>
          <w:noProof/>
        </w:rPr>
        <w:t>334</w:t>
      </w:r>
      <w:r>
        <w:rPr>
          <w:noProof/>
        </w:rPr>
        <w:fldChar w:fldCharType="end"/>
      </w:r>
    </w:p>
    <w:p w14:paraId="4722ACE7" w14:textId="32635F5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.2.</w:t>
      </w:r>
      <w:r w:rsidRPr="00027F1A">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_Toc202372037 \h </w:instrText>
      </w:r>
      <w:r>
        <w:rPr>
          <w:noProof/>
        </w:rPr>
      </w:r>
      <w:r>
        <w:rPr>
          <w:noProof/>
        </w:rPr>
        <w:fldChar w:fldCharType="separate"/>
      </w:r>
      <w:r>
        <w:rPr>
          <w:noProof/>
        </w:rPr>
        <w:t>334</w:t>
      </w:r>
      <w:r>
        <w:rPr>
          <w:noProof/>
        </w:rPr>
        <w:fldChar w:fldCharType="end"/>
      </w:r>
    </w:p>
    <w:p w14:paraId="184FF568" w14:textId="6B3EA945"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5</w:t>
      </w:r>
      <w:r>
        <w:rPr>
          <w:noProof/>
        </w:rPr>
        <w:t>.2.</w:t>
      </w:r>
      <w:r w:rsidRPr="00027F1A">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Receiving request to</w:t>
      </w:r>
      <w:r>
        <w:rPr>
          <w:noProof/>
        </w:rPr>
        <w:t xml:space="preserve"> release the communication</w:t>
      </w:r>
      <w:r w:rsidRPr="00027F1A">
        <w:rPr>
          <w:noProof/>
          <w:lang w:val="en-US"/>
        </w:rPr>
        <w:t xml:space="preserve"> from authorized MCData user</w:t>
      </w:r>
      <w:r>
        <w:rPr>
          <w:noProof/>
        </w:rPr>
        <w:tab/>
      </w:r>
      <w:r>
        <w:rPr>
          <w:noProof/>
        </w:rPr>
        <w:fldChar w:fldCharType="begin" w:fldLock="1"/>
      </w:r>
      <w:r>
        <w:rPr>
          <w:noProof/>
        </w:rPr>
        <w:instrText xml:space="preserve"> PAGEREF _Toc202372038 \h </w:instrText>
      </w:r>
      <w:r>
        <w:rPr>
          <w:noProof/>
        </w:rPr>
      </w:r>
      <w:r>
        <w:rPr>
          <w:noProof/>
        </w:rPr>
        <w:fldChar w:fldCharType="separate"/>
      </w:r>
      <w:r>
        <w:rPr>
          <w:noProof/>
        </w:rPr>
        <w:t>334</w:t>
      </w:r>
      <w:r>
        <w:rPr>
          <w:noProof/>
        </w:rPr>
        <w:fldChar w:fldCharType="end"/>
      </w:r>
    </w:p>
    <w:p w14:paraId="4E86684D" w14:textId="6C9EE0D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_Toc202372039 \h </w:instrText>
      </w:r>
      <w:r>
        <w:rPr>
          <w:noProof/>
        </w:rPr>
      </w:r>
      <w:r>
        <w:rPr>
          <w:noProof/>
        </w:rPr>
        <w:fldChar w:fldCharType="separate"/>
      </w:r>
      <w:r>
        <w:rPr>
          <w:noProof/>
        </w:rPr>
        <w:t>335</w:t>
      </w:r>
      <w:r>
        <w:rPr>
          <w:noProof/>
        </w:rPr>
        <w:fldChar w:fldCharType="end"/>
      </w:r>
    </w:p>
    <w:p w14:paraId="155C43CB" w14:textId="037FE13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_Toc202372040 \h </w:instrText>
      </w:r>
      <w:r>
        <w:rPr>
          <w:noProof/>
        </w:rPr>
      </w:r>
      <w:r>
        <w:rPr>
          <w:noProof/>
        </w:rPr>
        <w:fldChar w:fldCharType="separate"/>
      </w:r>
      <w:r>
        <w:rPr>
          <w:noProof/>
        </w:rPr>
        <w:t>335</w:t>
      </w:r>
      <w:r>
        <w:rPr>
          <w:noProof/>
        </w:rPr>
        <w:fldChar w:fldCharType="end"/>
      </w:r>
    </w:p>
    <w:p w14:paraId="0FA172DA" w14:textId="7C9597C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5</w:t>
      </w:r>
      <w:r w:rsidRPr="00027F1A">
        <w:rPr>
          <w:rFonts w:eastAsia="Malgun Gothic"/>
          <w:noProof/>
        </w:rPr>
        <w:t>.3.</w:t>
      </w:r>
      <w:r w:rsidRPr="00027F1A">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_Toc202372041 \h </w:instrText>
      </w:r>
      <w:r>
        <w:rPr>
          <w:noProof/>
        </w:rPr>
      </w:r>
      <w:r>
        <w:rPr>
          <w:noProof/>
        </w:rPr>
        <w:fldChar w:fldCharType="separate"/>
      </w:r>
      <w:r>
        <w:rPr>
          <w:noProof/>
        </w:rPr>
        <w:t>335</w:t>
      </w:r>
      <w:r>
        <w:rPr>
          <w:noProof/>
        </w:rPr>
        <w:fldChar w:fldCharType="end"/>
      </w:r>
    </w:p>
    <w:p w14:paraId="3FBFE033" w14:textId="49E8C353"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5</w:t>
      </w:r>
      <w:r>
        <w:rPr>
          <w:noProof/>
        </w:rPr>
        <w:t>.3.</w:t>
      </w:r>
      <w:r w:rsidRPr="00027F1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Sending </w:t>
      </w:r>
      <w:r>
        <w:rPr>
          <w:noProof/>
        </w:rPr>
        <w:t>communication</w:t>
      </w:r>
      <w:r w:rsidRPr="00027F1A">
        <w:rPr>
          <w:noProof/>
          <w:lang w:val="en-US"/>
        </w:rPr>
        <w:t xml:space="preserve"> release request</w:t>
      </w:r>
      <w:r>
        <w:rPr>
          <w:noProof/>
        </w:rPr>
        <w:tab/>
      </w:r>
      <w:r>
        <w:rPr>
          <w:noProof/>
        </w:rPr>
        <w:fldChar w:fldCharType="begin" w:fldLock="1"/>
      </w:r>
      <w:r>
        <w:rPr>
          <w:noProof/>
        </w:rPr>
        <w:instrText xml:space="preserve"> PAGEREF _Toc202372042 \h </w:instrText>
      </w:r>
      <w:r>
        <w:rPr>
          <w:noProof/>
        </w:rPr>
      </w:r>
      <w:r>
        <w:rPr>
          <w:noProof/>
        </w:rPr>
        <w:fldChar w:fldCharType="separate"/>
      </w:r>
      <w:r>
        <w:rPr>
          <w:noProof/>
        </w:rPr>
        <w:t>335</w:t>
      </w:r>
      <w:r>
        <w:rPr>
          <w:noProof/>
        </w:rPr>
        <w:fldChar w:fldCharType="end"/>
      </w:r>
    </w:p>
    <w:p w14:paraId="3F08D78C" w14:textId="17424276"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13.2.5.3.2.2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_Toc202372043 \h </w:instrText>
      </w:r>
      <w:r>
        <w:rPr>
          <w:noProof/>
        </w:rPr>
      </w:r>
      <w:r>
        <w:rPr>
          <w:noProof/>
        </w:rPr>
        <w:fldChar w:fldCharType="separate"/>
      </w:r>
      <w:r>
        <w:rPr>
          <w:noProof/>
        </w:rPr>
        <w:t>335</w:t>
      </w:r>
      <w:r>
        <w:rPr>
          <w:noProof/>
        </w:rPr>
        <w:fldChar w:fldCharType="end"/>
      </w:r>
    </w:p>
    <w:p w14:paraId="5141F997" w14:textId="53F597F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13.2.5.3.3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_Toc202372044 \h </w:instrText>
      </w:r>
      <w:r>
        <w:rPr>
          <w:noProof/>
        </w:rPr>
      </w:r>
      <w:r>
        <w:rPr>
          <w:noProof/>
        </w:rPr>
        <w:fldChar w:fldCharType="separate"/>
      </w:r>
      <w:r>
        <w:rPr>
          <w:noProof/>
        </w:rPr>
        <w:t>335</w:t>
      </w:r>
      <w:r>
        <w:rPr>
          <w:noProof/>
        </w:rPr>
        <w:fldChar w:fldCharType="end"/>
      </w:r>
    </w:p>
    <w:p w14:paraId="6B10E6A0" w14:textId="434AFE17"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13.2.5.3.3.1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_Toc202372045 \h </w:instrText>
      </w:r>
      <w:r>
        <w:rPr>
          <w:noProof/>
        </w:rPr>
      </w:r>
      <w:r>
        <w:rPr>
          <w:noProof/>
        </w:rPr>
        <w:fldChar w:fldCharType="separate"/>
      </w:r>
      <w:r>
        <w:rPr>
          <w:noProof/>
        </w:rPr>
        <w:t>335</w:t>
      </w:r>
      <w:r>
        <w:rPr>
          <w:noProof/>
        </w:rPr>
        <w:fldChar w:fldCharType="end"/>
      </w:r>
    </w:p>
    <w:p w14:paraId="026C80FD" w14:textId="3E1B2A0D"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13.2.5.3.3.2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_Toc202372046 \h </w:instrText>
      </w:r>
      <w:r>
        <w:rPr>
          <w:noProof/>
        </w:rPr>
      </w:r>
      <w:r>
        <w:rPr>
          <w:noProof/>
        </w:rPr>
        <w:fldChar w:fldCharType="separate"/>
      </w:r>
      <w:r>
        <w:rPr>
          <w:noProof/>
        </w:rPr>
        <w:t>336</w:t>
      </w:r>
      <w:r>
        <w:rPr>
          <w:noProof/>
        </w:rPr>
        <w:fldChar w:fldCharType="end"/>
      </w:r>
    </w:p>
    <w:p w14:paraId="179D1CF0" w14:textId="028B887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13.2.5.3.4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_Toc202372047 \h </w:instrText>
      </w:r>
      <w:r>
        <w:rPr>
          <w:noProof/>
        </w:rPr>
      </w:r>
      <w:r>
        <w:rPr>
          <w:noProof/>
        </w:rPr>
        <w:fldChar w:fldCharType="separate"/>
      </w:r>
      <w:r>
        <w:rPr>
          <w:noProof/>
        </w:rPr>
        <w:t>336</w:t>
      </w:r>
      <w:r>
        <w:rPr>
          <w:noProof/>
        </w:rPr>
        <w:fldChar w:fldCharType="end"/>
      </w:r>
    </w:p>
    <w:p w14:paraId="016BF16B" w14:textId="2BD724E9"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13.2.5.3.4.1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_Toc202372048 \h </w:instrText>
      </w:r>
      <w:r>
        <w:rPr>
          <w:noProof/>
        </w:rPr>
      </w:r>
      <w:r>
        <w:rPr>
          <w:noProof/>
        </w:rPr>
        <w:fldChar w:fldCharType="separate"/>
      </w:r>
      <w:r>
        <w:rPr>
          <w:noProof/>
        </w:rPr>
        <w:t>336</w:t>
      </w:r>
      <w:r>
        <w:rPr>
          <w:noProof/>
        </w:rPr>
        <w:fldChar w:fldCharType="end"/>
      </w:r>
    </w:p>
    <w:p w14:paraId="25195244" w14:textId="4F81D95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_Toc202372049 \h </w:instrText>
      </w:r>
      <w:r>
        <w:rPr>
          <w:noProof/>
        </w:rPr>
      </w:r>
      <w:r>
        <w:rPr>
          <w:noProof/>
        </w:rPr>
        <w:fldChar w:fldCharType="separate"/>
      </w:r>
      <w:r>
        <w:rPr>
          <w:noProof/>
        </w:rPr>
        <w:t>336</w:t>
      </w:r>
      <w:r>
        <w:rPr>
          <w:noProof/>
        </w:rPr>
        <w:fldChar w:fldCharType="end"/>
      </w:r>
    </w:p>
    <w:p w14:paraId="5775BD9D" w14:textId="4A2DA62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6</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_Toc202372050 \h </w:instrText>
      </w:r>
      <w:r>
        <w:rPr>
          <w:noProof/>
        </w:rPr>
      </w:r>
      <w:r>
        <w:rPr>
          <w:noProof/>
        </w:rPr>
        <w:fldChar w:fldCharType="separate"/>
      </w:r>
      <w:r>
        <w:rPr>
          <w:noProof/>
        </w:rPr>
        <w:t>336</w:t>
      </w:r>
      <w:r>
        <w:rPr>
          <w:noProof/>
        </w:rPr>
        <w:fldChar w:fldCharType="end"/>
      </w:r>
    </w:p>
    <w:p w14:paraId="5AF81D3E" w14:textId="014C78A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6</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_Toc202372051 \h </w:instrText>
      </w:r>
      <w:r>
        <w:rPr>
          <w:noProof/>
        </w:rPr>
      </w:r>
      <w:r>
        <w:rPr>
          <w:noProof/>
        </w:rPr>
        <w:fldChar w:fldCharType="separate"/>
      </w:r>
      <w:r>
        <w:rPr>
          <w:noProof/>
        </w:rPr>
        <w:t>337</w:t>
      </w:r>
      <w:r>
        <w:rPr>
          <w:noProof/>
        </w:rPr>
        <w:fldChar w:fldCharType="end"/>
      </w:r>
    </w:p>
    <w:p w14:paraId="7B86B693" w14:textId="30CA466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6</w:t>
      </w:r>
      <w:r w:rsidRPr="00027F1A">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_Toc202372052 \h </w:instrText>
      </w:r>
      <w:r>
        <w:rPr>
          <w:noProof/>
        </w:rPr>
      </w:r>
      <w:r>
        <w:rPr>
          <w:noProof/>
        </w:rPr>
        <w:fldChar w:fldCharType="separate"/>
      </w:r>
      <w:r>
        <w:rPr>
          <w:noProof/>
        </w:rPr>
        <w:t>337</w:t>
      </w:r>
      <w:r>
        <w:rPr>
          <w:noProof/>
        </w:rPr>
        <w:fldChar w:fldCharType="end"/>
      </w:r>
    </w:p>
    <w:p w14:paraId="7A172A8C" w14:textId="503242A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6</w:t>
      </w:r>
      <w:r w:rsidRPr="00027F1A">
        <w:rPr>
          <w:rFonts w:eastAsia="Malgun Gothic"/>
          <w:noProof/>
        </w:rPr>
        <w:t>.2.</w:t>
      </w:r>
      <w:r w:rsidRPr="00027F1A">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_Toc202372053 \h </w:instrText>
      </w:r>
      <w:r>
        <w:rPr>
          <w:noProof/>
        </w:rPr>
      </w:r>
      <w:r>
        <w:rPr>
          <w:noProof/>
        </w:rPr>
        <w:fldChar w:fldCharType="separate"/>
      </w:r>
      <w:r>
        <w:rPr>
          <w:noProof/>
        </w:rPr>
        <w:t>337</w:t>
      </w:r>
      <w:r>
        <w:rPr>
          <w:noProof/>
        </w:rPr>
        <w:fldChar w:fldCharType="end"/>
      </w:r>
    </w:p>
    <w:p w14:paraId="65C83485" w14:textId="1B30CE0E"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_Toc202372054 \h </w:instrText>
      </w:r>
      <w:r>
        <w:rPr>
          <w:noProof/>
        </w:rPr>
      </w:r>
      <w:r>
        <w:rPr>
          <w:noProof/>
        </w:rPr>
        <w:fldChar w:fldCharType="separate"/>
      </w:r>
      <w:r>
        <w:rPr>
          <w:noProof/>
        </w:rPr>
        <w:t>337</w:t>
      </w:r>
      <w:r>
        <w:rPr>
          <w:noProof/>
        </w:rPr>
        <w:fldChar w:fldCharType="end"/>
      </w:r>
    </w:p>
    <w:p w14:paraId="4C93AF4D" w14:textId="12E83EC1"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_Toc202372055 \h </w:instrText>
      </w:r>
      <w:r>
        <w:rPr>
          <w:noProof/>
        </w:rPr>
      </w:r>
      <w:r>
        <w:rPr>
          <w:noProof/>
        </w:rPr>
        <w:fldChar w:fldCharType="separate"/>
      </w:r>
      <w:r>
        <w:rPr>
          <w:noProof/>
        </w:rPr>
        <w:t>337</w:t>
      </w:r>
      <w:r>
        <w:rPr>
          <w:noProof/>
        </w:rPr>
        <w:fldChar w:fldCharType="end"/>
      </w:r>
    </w:p>
    <w:p w14:paraId="58B906C5" w14:textId="78DB2888"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_Toc202372056 \h </w:instrText>
      </w:r>
      <w:r>
        <w:rPr>
          <w:noProof/>
        </w:rPr>
      </w:r>
      <w:r>
        <w:rPr>
          <w:noProof/>
        </w:rPr>
        <w:fldChar w:fldCharType="separate"/>
      </w:r>
      <w:r>
        <w:rPr>
          <w:noProof/>
        </w:rPr>
        <w:t>338</w:t>
      </w:r>
      <w:r>
        <w:rPr>
          <w:noProof/>
        </w:rPr>
        <w:fldChar w:fldCharType="end"/>
      </w:r>
    </w:p>
    <w:p w14:paraId="4D459FB0" w14:textId="19F4F7F4"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_Toc202372057 \h </w:instrText>
      </w:r>
      <w:r>
        <w:rPr>
          <w:noProof/>
        </w:rPr>
      </w:r>
      <w:r>
        <w:rPr>
          <w:noProof/>
        </w:rPr>
        <w:fldChar w:fldCharType="separate"/>
      </w:r>
      <w:r>
        <w:rPr>
          <w:noProof/>
        </w:rPr>
        <w:t>338</w:t>
      </w:r>
      <w:r>
        <w:rPr>
          <w:noProof/>
        </w:rPr>
        <w:fldChar w:fldCharType="end"/>
      </w:r>
    </w:p>
    <w:p w14:paraId="030C00E7" w14:textId="4DA1F37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6</w:t>
      </w:r>
      <w:r w:rsidRPr="00027F1A">
        <w:rPr>
          <w:rFonts w:eastAsia="Malgun Gothic"/>
          <w:noProof/>
        </w:rPr>
        <w:t>.2.</w:t>
      </w:r>
      <w:r w:rsidRPr="00027F1A">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_Toc202372058 \h </w:instrText>
      </w:r>
      <w:r>
        <w:rPr>
          <w:noProof/>
        </w:rPr>
      </w:r>
      <w:r>
        <w:rPr>
          <w:noProof/>
        </w:rPr>
        <w:fldChar w:fldCharType="separate"/>
      </w:r>
      <w:r>
        <w:rPr>
          <w:noProof/>
        </w:rPr>
        <w:t>338</w:t>
      </w:r>
      <w:r>
        <w:rPr>
          <w:noProof/>
        </w:rPr>
        <w:fldChar w:fldCharType="end"/>
      </w:r>
    </w:p>
    <w:p w14:paraId="7E8B48D9" w14:textId="023E2064"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3</w:t>
      </w:r>
      <w:r>
        <w:rPr>
          <w:noProof/>
        </w:rPr>
        <w:t>.</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Receiving </w:t>
      </w:r>
      <w:r>
        <w:rPr>
          <w:noProof/>
        </w:rPr>
        <w:t xml:space="preserve">SIP INFO request from the </w:t>
      </w:r>
      <w:r w:rsidRPr="00027F1A">
        <w:rPr>
          <w:noProof/>
          <w:lang w:val="en-US"/>
        </w:rPr>
        <w:t xml:space="preserve">authorized </w:t>
      </w:r>
      <w:r>
        <w:rPr>
          <w:noProof/>
        </w:rPr>
        <w:t>MCData client</w:t>
      </w:r>
      <w:r>
        <w:rPr>
          <w:noProof/>
        </w:rPr>
        <w:tab/>
      </w:r>
      <w:r>
        <w:rPr>
          <w:noProof/>
        </w:rPr>
        <w:fldChar w:fldCharType="begin" w:fldLock="1"/>
      </w:r>
      <w:r>
        <w:rPr>
          <w:noProof/>
        </w:rPr>
        <w:instrText xml:space="preserve"> PAGEREF _Toc202372059 \h </w:instrText>
      </w:r>
      <w:r>
        <w:rPr>
          <w:noProof/>
        </w:rPr>
      </w:r>
      <w:r>
        <w:rPr>
          <w:noProof/>
        </w:rPr>
        <w:fldChar w:fldCharType="separate"/>
      </w:r>
      <w:r>
        <w:rPr>
          <w:noProof/>
        </w:rPr>
        <w:t>338</w:t>
      </w:r>
      <w:r>
        <w:rPr>
          <w:noProof/>
        </w:rPr>
        <w:fldChar w:fldCharType="end"/>
      </w:r>
    </w:p>
    <w:p w14:paraId="4076B01C" w14:textId="015CDBAE"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.2.3.</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_Toc202372060 \h </w:instrText>
      </w:r>
      <w:r>
        <w:rPr>
          <w:noProof/>
        </w:rPr>
      </w:r>
      <w:r>
        <w:rPr>
          <w:noProof/>
        </w:rPr>
        <w:fldChar w:fldCharType="separate"/>
      </w:r>
      <w:r>
        <w:rPr>
          <w:noProof/>
        </w:rPr>
        <w:t>339</w:t>
      </w:r>
      <w:r>
        <w:rPr>
          <w:noProof/>
        </w:rPr>
        <w:fldChar w:fldCharType="end"/>
      </w:r>
    </w:p>
    <w:p w14:paraId="244EF5B8" w14:textId="3F61930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6</w:t>
      </w:r>
      <w:r w:rsidRPr="00027F1A">
        <w:rPr>
          <w:rFonts w:eastAsia="Malgun Gothic"/>
          <w:noProof/>
        </w:rPr>
        <w:t>.2.</w:t>
      </w:r>
      <w:r w:rsidRPr="00027F1A">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_Toc202372061 \h </w:instrText>
      </w:r>
      <w:r>
        <w:rPr>
          <w:noProof/>
        </w:rPr>
      </w:r>
      <w:r>
        <w:rPr>
          <w:noProof/>
        </w:rPr>
        <w:fldChar w:fldCharType="separate"/>
      </w:r>
      <w:r>
        <w:rPr>
          <w:noProof/>
        </w:rPr>
        <w:t>339</w:t>
      </w:r>
      <w:r>
        <w:rPr>
          <w:noProof/>
        </w:rPr>
        <w:fldChar w:fldCharType="end"/>
      </w:r>
    </w:p>
    <w:p w14:paraId="04355BA1" w14:textId="7CA01AF5"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Receiving request to</w:t>
      </w:r>
      <w:r>
        <w:rPr>
          <w:noProof/>
        </w:rPr>
        <w:t xml:space="preserve"> release the communication</w:t>
      </w:r>
      <w:r w:rsidRPr="00027F1A">
        <w:rPr>
          <w:noProof/>
          <w:lang w:val="en-US"/>
        </w:rPr>
        <w:t xml:space="preserve"> from authorized MCData user</w:t>
      </w:r>
      <w:r>
        <w:rPr>
          <w:noProof/>
        </w:rPr>
        <w:tab/>
      </w:r>
      <w:r>
        <w:rPr>
          <w:noProof/>
        </w:rPr>
        <w:fldChar w:fldCharType="begin" w:fldLock="1"/>
      </w:r>
      <w:r>
        <w:rPr>
          <w:noProof/>
        </w:rPr>
        <w:instrText xml:space="preserve"> PAGEREF _Toc202372062 \h </w:instrText>
      </w:r>
      <w:r>
        <w:rPr>
          <w:noProof/>
        </w:rPr>
      </w:r>
      <w:r>
        <w:rPr>
          <w:noProof/>
        </w:rPr>
        <w:fldChar w:fldCharType="separate"/>
      </w:r>
      <w:r>
        <w:rPr>
          <w:noProof/>
        </w:rPr>
        <w:t>339</w:t>
      </w:r>
      <w:r>
        <w:rPr>
          <w:noProof/>
        </w:rPr>
        <w:fldChar w:fldCharType="end"/>
      </w:r>
    </w:p>
    <w:p w14:paraId="0E08E36B" w14:textId="03B48FFB"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_Toc202372063 \h </w:instrText>
      </w:r>
      <w:r>
        <w:rPr>
          <w:noProof/>
        </w:rPr>
      </w:r>
      <w:r>
        <w:rPr>
          <w:noProof/>
        </w:rPr>
        <w:fldChar w:fldCharType="separate"/>
      </w:r>
      <w:r>
        <w:rPr>
          <w:noProof/>
        </w:rPr>
        <w:t>339</w:t>
      </w:r>
      <w:r>
        <w:rPr>
          <w:noProof/>
        </w:rPr>
        <w:fldChar w:fldCharType="end"/>
      </w:r>
    </w:p>
    <w:p w14:paraId="06092EA1" w14:textId="3B0E6AA6"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_Toc202372064 \h </w:instrText>
      </w:r>
      <w:r>
        <w:rPr>
          <w:noProof/>
        </w:rPr>
      </w:r>
      <w:r>
        <w:rPr>
          <w:noProof/>
        </w:rPr>
        <w:fldChar w:fldCharType="separate"/>
      </w:r>
      <w:r>
        <w:rPr>
          <w:noProof/>
        </w:rPr>
        <w:t>340</w:t>
      </w:r>
      <w:r>
        <w:rPr>
          <w:noProof/>
        </w:rPr>
        <w:fldChar w:fldCharType="end"/>
      </w:r>
    </w:p>
    <w:p w14:paraId="294E9727" w14:textId="5B9B2F59"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.2.</w:t>
      </w:r>
      <w:r w:rsidRPr="00027F1A">
        <w:rPr>
          <w:noProof/>
          <w:lang w:val="en-US"/>
        </w:rPr>
        <w:t>4.4</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_Toc202372065 \h </w:instrText>
      </w:r>
      <w:r>
        <w:rPr>
          <w:noProof/>
        </w:rPr>
      </w:r>
      <w:r>
        <w:rPr>
          <w:noProof/>
        </w:rPr>
        <w:fldChar w:fldCharType="separate"/>
      </w:r>
      <w:r>
        <w:rPr>
          <w:noProof/>
        </w:rPr>
        <w:t>340</w:t>
      </w:r>
      <w:r>
        <w:rPr>
          <w:noProof/>
        </w:rPr>
        <w:fldChar w:fldCharType="end"/>
      </w:r>
    </w:p>
    <w:p w14:paraId="470983A4" w14:textId="170A23A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w:t>
      </w:r>
      <w:r w:rsidRPr="00027F1A">
        <w:rPr>
          <w:rFonts w:eastAsia="Malgun Gothic"/>
          <w:noProof/>
          <w:lang w:val="en-US"/>
        </w:rPr>
        <w:t>6</w:t>
      </w:r>
      <w:r w:rsidRPr="00027F1A">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_Toc202372066 \h </w:instrText>
      </w:r>
      <w:r>
        <w:rPr>
          <w:noProof/>
        </w:rPr>
      </w:r>
      <w:r>
        <w:rPr>
          <w:noProof/>
        </w:rPr>
        <w:fldChar w:fldCharType="separate"/>
      </w:r>
      <w:r>
        <w:rPr>
          <w:noProof/>
        </w:rPr>
        <w:t>341</w:t>
      </w:r>
      <w:r>
        <w:rPr>
          <w:noProof/>
        </w:rPr>
        <w:fldChar w:fldCharType="end"/>
      </w:r>
    </w:p>
    <w:p w14:paraId="530C0790" w14:textId="5BC537D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13.2.6.3.1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_Toc202372067 \h </w:instrText>
      </w:r>
      <w:r>
        <w:rPr>
          <w:noProof/>
        </w:rPr>
      </w:r>
      <w:r>
        <w:rPr>
          <w:noProof/>
        </w:rPr>
        <w:fldChar w:fldCharType="separate"/>
      </w:r>
      <w:r>
        <w:rPr>
          <w:noProof/>
        </w:rPr>
        <w:t>341</w:t>
      </w:r>
      <w:r>
        <w:rPr>
          <w:noProof/>
        </w:rPr>
        <w:fldChar w:fldCharType="end"/>
      </w:r>
    </w:p>
    <w:p w14:paraId="0F8B091D" w14:textId="46E1B76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13.2.6.3.2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_Toc202372068 \h </w:instrText>
      </w:r>
      <w:r>
        <w:rPr>
          <w:noProof/>
        </w:rPr>
      </w:r>
      <w:r>
        <w:rPr>
          <w:noProof/>
        </w:rPr>
        <w:fldChar w:fldCharType="separate"/>
      </w:r>
      <w:r>
        <w:rPr>
          <w:noProof/>
        </w:rPr>
        <w:t>341</w:t>
      </w:r>
      <w:r>
        <w:rPr>
          <w:noProof/>
        </w:rPr>
        <w:fldChar w:fldCharType="end"/>
      </w:r>
    </w:p>
    <w:p w14:paraId="63E9634B" w14:textId="068FFD54"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027F1A">
        <w:rPr>
          <w:noProof/>
          <w:lang w:val="en-US"/>
        </w:rPr>
        <w:t>6</w:t>
      </w:r>
      <w:r>
        <w:rPr>
          <w:noProof/>
        </w:rPr>
        <w:t>.3.</w:t>
      </w:r>
      <w:r w:rsidRPr="00027F1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_Toc202372069 \h </w:instrText>
      </w:r>
      <w:r>
        <w:rPr>
          <w:noProof/>
        </w:rPr>
      </w:r>
      <w:r>
        <w:rPr>
          <w:noProof/>
        </w:rPr>
        <w:fldChar w:fldCharType="separate"/>
      </w:r>
      <w:r>
        <w:rPr>
          <w:noProof/>
        </w:rPr>
        <w:t>341</w:t>
      </w:r>
      <w:r>
        <w:rPr>
          <w:noProof/>
        </w:rPr>
        <w:fldChar w:fldCharType="end"/>
      </w:r>
    </w:p>
    <w:p w14:paraId="0B931236" w14:textId="2C28D0B1"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13.2.6.3.2.2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_Toc202372070 \h </w:instrText>
      </w:r>
      <w:r>
        <w:rPr>
          <w:noProof/>
        </w:rPr>
      </w:r>
      <w:r>
        <w:rPr>
          <w:noProof/>
        </w:rPr>
        <w:fldChar w:fldCharType="separate"/>
      </w:r>
      <w:r>
        <w:rPr>
          <w:noProof/>
        </w:rPr>
        <w:t>341</w:t>
      </w:r>
      <w:r>
        <w:rPr>
          <w:noProof/>
        </w:rPr>
        <w:fldChar w:fldCharType="end"/>
      </w:r>
    </w:p>
    <w:p w14:paraId="242E4C8E" w14:textId="5FF9B1D2"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13.2.6.3.2.3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_Toc202372071 \h </w:instrText>
      </w:r>
      <w:r>
        <w:rPr>
          <w:noProof/>
        </w:rPr>
      </w:r>
      <w:r>
        <w:rPr>
          <w:noProof/>
        </w:rPr>
        <w:fldChar w:fldCharType="separate"/>
      </w:r>
      <w:r>
        <w:rPr>
          <w:noProof/>
        </w:rPr>
        <w:t>342</w:t>
      </w:r>
      <w:r>
        <w:rPr>
          <w:noProof/>
        </w:rPr>
        <w:fldChar w:fldCharType="end"/>
      </w:r>
    </w:p>
    <w:p w14:paraId="1F3B9A23" w14:textId="22886530"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13.2.6.3.2.4</w:t>
      </w:r>
      <w:r>
        <w:rPr>
          <w:rFonts w:asciiTheme="minorHAnsi" w:eastAsiaTheme="minorEastAsia" w:hAnsiTheme="minorHAnsi" w:cstheme="minorBidi"/>
          <w:noProof/>
          <w:kern w:val="2"/>
          <w:sz w:val="24"/>
          <w:szCs w:val="24"/>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_Toc202372072 \h </w:instrText>
      </w:r>
      <w:r>
        <w:rPr>
          <w:noProof/>
        </w:rPr>
      </w:r>
      <w:r>
        <w:rPr>
          <w:noProof/>
        </w:rPr>
        <w:fldChar w:fldCharType="separate"/>
      </w:r>
      <w:r>
        <w:rPr>
          <w:noProof/>
        </w:rPr>
        <w:t>342</w:t>
      </w:r>
      <w:r>
        <w:rPr>
          <w:noProof/>
        </w:rPr>
        <w:fldChar w:fldCharType="end"/>
      </w:r>
    </w:p>
    <w:p w14:paraId="4C94ED2E" w14:textId="34C60A8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13.2.6.3.3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_Toc202372073 \h </w:instrText>
      </w:r>
      <w:r>
        <w:rPr>
          <w:noProof/>
        </w:rPr>
      </w:r>
      <w:r>
        <w:rPr>
          <w:noProof/>
        </w:rPr>
        <w:fldChar w:fldCharType="separate"/>
      </w:r>
      <w:r>
        <w:rPr>
          <w:noProof/>
        </w:rPr>
        <w:t>342</w:t>
      </w:r>
      <w:r>
        <w:rPr>
          <w:noProof/>
        </w:rPr>
        <w:fldChar w:fldCharType="end"/>
      </w:r>
    </w:p>
    <w:p w14:paraId="085BEDF5" w14:textId="70921BBF"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13.2.6.3.3.1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_Toc202372074 \h </w:instrText>
      </w:r>
      <w:r>
        <w:rPr>
          <w:noProof/>
        </w:rPr>
      </w:r>
      <w:r>
        <w:rPr>
          <w:noProof/>
        </w:rPr>
        <w:fldChar w:fldCharType="separate"/>
      </w:r>
      <w:r>
        <w:rPr>
          <w:noProof/>
        </w:rPr>
        <w:t>342</w:t>
      </w:r>
      <w:r>
        <w:rPr>
          <w:noProof/>
        </w:rPr>
        <w:fldChar w:fldCharType="end"/>
      </w:r>
    </w:p>
    <w:p w14:paraId="49C4873A" w14:textId="6A2822AE"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13.2.6.3.3.2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_Toc202372075 \h </w:instrText>
      </w:r>
      <w:r>
        <w:rPr>
          <w:noProof/>
        </w:rPr>
      </w:r>
      <w:r>
        <w:rPr>
          <w:noProof/>
        </w:rPr>
        <w:fldChar w:fldCharType="separate"/>
      </w:r>
      <w:r>
        <w:rPr>
          <w:noProof/>
        </w:rPr>
        <w:t>342</w:t>
      </w:r>
      <w:r>
        <w:rPr>
          <w:noProof/>
        </w:rPr>
        <w:fldChar w:fldCharType="end"/>
      </w:r>
    </w:p>
    <w:p w14:paraId="138490E4" w14:textId="08B611F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13.2.6.3.4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_Toc202372076 \h </w:instrText>
      </w:r>
      <w:r>
        <w:rPr>
          <w:noProof/>
        </w:rPr>
      </w:r>
      <w:r>
        <w:rPr>
          <w:noProof/>
        </w:rPr>
        <w:fldChar w:fldCharType="separate"/>
      </w:r>
      <w:r>
        <w:rPr>
          <w:noProof/>
        </w:rPr>
        <w:t>343</w:t>
      </w:r>
      <w:r>
        <w:rPr>
          <w:noProof/>
        </w:rPr>
        <w:fldChar w:fldCharType="end"/>
      </w:r>
    </w:p>
    <w:p w14:paraId="5FB745FB" w14:textId="31BC6486"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13.2.6.3.4.1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_Toc202372077 \h </w:instrText>
      </w:r>
      <w:r>
        <w:rPr>
          <w:noProof/>
        </w:rPr>
      </w:r>
      <w:r>
        <w:rPr>
          <w:noProof/>
        </w:rPr>
        <w:fldChar w:fldCharType="separate"/>
      </w:r>
      <w:r>
        <w:rPr>
          <w:noProof/>
        </w:rPr>
        <w:t>343</w:t>
      </w:r>
      <w:r>
        <w:rPr>
          <w:noProof/>
        </w:rPr>
        <w:fldChar w:fldCharType="end"/>
      </w:r>
    </w:p>
    <w:p w14:paraId="15048F25" w14:textId="594CE119"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13.2.6.3.4.2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_Toc202372078 \h </w:instrText>
      </w:r>
      <w:r>
        <w:rPr>
          <w:noProof/>
        </w:rPr>
      </w:r>
      <w:r>
        <w:rPr>
          <w:noProof/>
        </w:rPr>
        <w:fldChar w:fldCharType="separate"/>
      </w:r>
      <w:r>
        <w:rPr>
          <w:noProof/>
        </w:rPr>
        <w:t>343</w:t>
      </w:r>
      <w:r>
        <w:rPr>
          <w:noProof/>
        </w:rPr>
        <w:fldChar w:fldCharType="end"/>
      </w:r>
    </w:p>
    <w:p w14:paraId="6AF43390" w14:textId="1637CE47" w:rsidR="00A312CA" w:rsidRDefault="00A312CA">
      <w:pPr>
        <w:pStyle w:val="TOC6"/>
        <w:rPr>
          <w:rFonts w:asciiTheme="minorHAnsi" w:eastAsiaTheme="minorEastAsia" w:hAnsiTheme="minorHAnsi" w:cstheme="minorBidi"/>
          <w:noProof/>
          <w:kern w:val="2"/>
          <w:sz w:val="24"/>
          <w:szCs w:val="24"/>
          <w:lang w:eastAsia="en-GB"/>
          <w14:ligatures w14:val="standardContextual"/>
        </w:rPr>
      </w:pPr>
      <w:r>
        <w:rPr>
          <w:noProof/>
        </w:rPr>
        <w:t>13.2.6.3.4.3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_Toc202372079 \h </w:instrText>
      </w:r>
      <w:r>
        <w:rPr>
          <w:noProof/>
        </w:rPr>
      </w:r>
      <w:r>
        <w:rPr>
          <w:noProof/>
        </w:rPr>
        <w:fldChar w:fldCharType="separate"/>
      </w:r>
      <w:r>
        <w:rPr>
          <w:noProof/>
        </w:rPr>
        <w:t>344</w:t>
      </w:r>
      <w:r>
        <w:rPr>
          <w:noProof/>
        </w:rPr>
        <w:fldChar w:fldCharType="end"/>
      </w:r>
    </w:p>
    <w:p w14:paraId="356B1333" w14:textId="3509D700"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lastRenderedPageBreak/>
        <w:t>14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Enhanced Status (ES)</w:t>
      </w:r>
      <w:r>
        <w:rPr>
          <w:noProof/>
        </w:rPr>
        <w:tab/>
      </w:r>
      <w:r>
        <w:rPr>
          <w:noProof/>
        </w:rPr>
        <w:fldChar w:fldCharType="begin" w:fldLock="1"/>
      </w:r>
      <w:r>
        <w:rPr>
          <w:noProof/>
        </w:rPr>
        <w:instrText xml:space="preserve"> PAGEREF _Toc202372080 \h </w:instrText>
      </w:r>
      <w:r>
        <w:rPr>
          <w:noProof/>
        </w:rPr>
      </w:r>
      <w:r>
        <w:rPr>
          <w:noProof/>
        </w:rPr>
        <w:fldChar w:fldCharType="separate"/>
      </w:r>
      <w:r>
        <w:rPr>
          <w:noProof/>
        </w:rPr>
        <w:t>345</w:t>
      </w:r>
      <w:r>
        <w:rPr>
          <w:noProof/>
        </w:rPr>
        <w:fldChar w:fldCharType="end"/>
      </w:r>
    </w:p>
    <w:p w14:paraId="67CC56FA" w14:textId="42ADC4C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_Toc202372081 \h </w:instrText>
      </w:r>
      <w:r>
        <w:rPr>
          <w:noProof/>
        </w:rPr>
      </w:r>
      <w:r>
        <w:rPr>
          <w:noProof/>
        </w:rPr>
        <w:fldChar w:fldCharType="separate"/>
      </w:r>
      <w:r>
        <w:rPr>
          <w:noProof/>
        </w:rPr>
        <w:t>345</w:t>
      </w:r>
      <w:r>
        <w:rPr>
          <w:noProof/>
        </w:rPr>
        <w:fldChar w:fldCharType="end"/>
      </w:r>
    </w:p>
    <w:p w14:paraId="2531B1A7" w14:textId="1929A4C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ES</w:t>
      </w:r>
      <w:r>
        <w:rPr>
          <w:noProof/>
        </w:rPr>
        <w:tab/>
      </w:r>
      <w:r>
        <w:rPr>
          <w:noProof/>
        </w:rPr>
        <w:fldChar w:fldCharType="begin" w:fldLock="1"/>
      </w:r>
      <w:r>
        <w:rPr>
          <w:noProof/>
        </w:rPr>
        <w:instrText xml:space="preserve"> PAGEREF _Toc202372082 \h </w:instrText>
      </w:r>
      <w:r>
        <w:rPr>
          <w:noProof/>
        </w:rPr>
      </w:r>
      <w:r>
        <w:rPr>
          <w:noProof/>
        </w:rPr>
        <w:fldChar w:fldCharType="separate"/>
      </w:r>
      <w:r>
        <w:rPr>
          <w:noProof/>
        </w:rPr>
        <w:t>345</w:t>
      </w:r>
      <w:r>
        <w:rPr>
          <w:noProof/>
        </w:rPr>
        <w:fldChar w:fldCharType="end"/>
      </w:r>
    </w:p>
    <w:p w14:paraId="7E791EAB" w14:textId="1C574D5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_Toc202372083 \h </w:instrText>
      </w:r>
      <w:r>
        <w:rPr>
          <w:noProof/>
        </w:rPr>
      </w:r>
      <w:r>
        <w:rPr>
          <w:noProof/>
        </w:rPr>
        <w:fldChar w:fldCharType="separate"/>
      </w:r>
      <w:r>
        <w:rPr>
          <w:noProof/>
        </w:rPr>
        <w:t>345</w:t>
      </w:r>
      <w:r>
        <w:rPr>
          <w:noProof/>
        </w:rPr>
        <w:fldChar w:fldCharType="end"/>
      </w:r>
    </w:p>
    <w:p w14:paraId="079A7F82" w14:textId="2310F16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w:t>
      </w:r>
      <w:r w:rsidRPr="00027F1A">
        <w:rPr>
          <w:rFonts w:eastAsia="Malgun Gothic"/>
          <w:noProof/>
          <w:lang w:val="en-US"/>
        </w:rPr>
        <w:t>1</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originating procedures</w:t>
      </w:r>
      <w:r>
        <w:rPr>
          <w:noProof/>
        </w:rPr>
        <w:tab/>
      </w:r>
      <w:r>
        <w:rPr>
          <w:noProof/>
        </w:rPr>
        <w:fldChar w:fldCharType="begin" w:fldLock="1"/>
      </w:r>
      <w:r>
        <w:rPr>
          <w:noProof/>
        </w:rPr>
        <w:instrText xml:space="preserve"> PAGEREF _Toc202372084 \h </w:instrText>
      </w:r>
      <w:r>
        <w:rPr>
          <w:noProof/>
        </w:rPr>
      </w:r>
      <w:r>
        <w:rPr>
          <w:noProof/>
        </w:rPr>
        <w:fldChar w:fldCharType="separate"/>
      </w:r>
      <w:r>
        <w:rPr>
          <w:noProof/>
        </w:rPr>
        <w:t>345</w:t>
      </w:r>
      <w:r>
        <w:rPr>
          <w:noProof/>
        </w:rPr>
        <w:fldChar w:fldCharType="end"/>
      </w:r>
    </w:p>
    <w:p w14:paraId="4D1A5B98" w14:textId="1F5D553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w:t>
      </w:r>
      <w:r w:rsidRPr="00027F1A">
        <w:rPr>
          <w:rFonts w:eastAsia="Malgun Gothic"/>
          <w:noProof/>
          <w:lang w:val="en-US"/>
        </w:rPr>
        <w:t>1</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terminating procedures</w:t>
      </w:r>
      <w:r>
        <w:rPr>
          <w:noProof/>
        </w:rPr>
        <w:tab/>
      </w:r>
      <w:r>
        <w:rPr>
          <w:noProof/>
        </w:rPr>
        <w:fldChar w:fldCharType="begin" w:fldLock="1"/>
      </w:r>
      <w:r>
        <w:rPr>
          <w:noProof/>
        </w:rPr>
        <w:instrText xml:space="preserve"> PAGEREF _Toc202372085 \h </w:instrText>
      </w:r>
      <w:r>
        <w:rPr>
          <w:noProof/>
        </w:rPr>
      </w:r>
      <w:r>
        <w:rPr>
          <w:noProof/>
        </w:rPr>
        <w:fldChar w:fldCharType="separate"/>
      </w:r>
      <w:r>
        <w:rPr>
          <w:noProof/>
        </w:rPr>
        <w:t>345</w:t>
      </w:r>
      <w:r>
        <w:rPr>
          <w:noProof/>
        </w:rPr>
        <w:fldChar w:fldCharType="end"/>
      </w:r>
    </w:p>
    <w:p w14:paraId="0738A6FF" w14:textId="3123561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_Toc202372086 \h </w:instrText>
      </w:r>
      <w:r>
        <w:rPr>
          <w:noProof/>
        </w:rPr>
      </w:r>
      <w:r>
        <w:rPr>
          <w:noProof/>
        </w:rPr>
        <w:fldChar w:fldCharType="separate"/>
      </w:r>
      <w:r>
        <w:rPr>
          <w:noProof/>
        </w:rPr>
        <w:t>345</w:t>
      </w:r>
      <w:r>
        <w:rPr>
          <w:noProof/>
        </w:rPr>
        <w:fldChar w:fldCharType="end"/>
      </w:r>
    </w:p>
    <w:p w14:paraId="236B30C6" w14:textId="2B013E3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Originating participating MCData function procedures</w:t>
      </w:r>
      <w:r>
        <w:rPr>
          <w:noProof/>
        </w:rPr>
        <w:tab/>
      </w:r>
      <w:r>
        <w:rPr>
          <w:noProof/>
        </w:rPr>
        <w:fldChar w:fldCharType="begin" w:fldLock="1"/>
      </w:r>
      <w:r>
        <w:rPr>
          <w:noProof/>
        </w:rPr>
        <w:instrText xml:space="preserve"> PAGEREF _Toc202372087 \h </w:instrText>
      </w:r>
      <w:r>
        <w:rPr>
          <w:noProof/>
        </w:rPr>
      </w:r>
      <w:r>
        <w:rPr>
          <w:noProof/>
        </w:rPr>
        <w:fldChar w:fldCharType="separate"/>
      </w:r>
      <w:r>
        <w:rPr>
          <w:noProof/>
        </w:rPr>
        <w:t>345</w:t>
      </w:r>
      <w:r>
        <w:rPr>
          <w:noProof/>
        </w:rPr>
        <w:fldChar w:fldCharType="end"/>
      </w:r>
    </w:p>
    <w:p w14:paraId="623ACEE1" w14:textId="204C5A5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participating MCData function procedures</w:t>
      </w:r>
      <w:r>
        <w:rPr>
          <w:noProof/>
        </w:rPr>
        <w:tab/>
      </w:r>
      <w:r>
        <w:rPr>
          <w:noProof/>
        </w:rPr>
        <w:fldChar w:fldCharType="begin" w:fldLock="1"/>
      </w:r>
      <w:r>
        <w:rPr>
          <w:noProof/>
        </w:rPr>
        <w:instrText xml:space="preserve"> PAGEREF _Toc202372088 \h </w:instrText>
      </w:r>
      <w:r>
        <w:rPr>
          <w:noProof/>
        </w:rPr>
      </w:r>
      <w:r>
        <w:rPr>
          <w:noProof/>
        </w:rPr>
        <w:fldChar w:fldCharType="separate"/>
      </w:r>
      <w:r>
        <w:rPr>
          <w:noProof/>
        </w:rPr>
        <w:t>345</w:t>
      </w:r>
      <w:r>
        <w:rPr>
          <w:noProof/>
        </w:rPr>
        <w:fldChar w:fldCharType="end"/>
      </w:r>
    </w:p>
    <w:p w14:paraId="051F7B5D" w14:textId="225E683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Controlling MCData function procedures</w:t>
      </w:r>
      <w:r>
        <w:rPr>
          <w:noProof/>
        </w:rPr>
        <w:tab/>
      </w:r>
      <w:r>
        <w:rPr>
          <w:noProof/>
        </w:rPr>
        <w:fldChar w:fldCharType="begin" w:fldLock="1"/>
      </w:r>
      <w:r>
        <w:rPr>
          <w:noProof/>
        </w:rPr>
        <w:instrText xml:space="preserve"> PAGEREF _Toc202372089 \h </w:instrText>
      </w:r>
      <w:r>
        <w:rPr>
          <w:noProof/>
        </w:rPr>
      </w:r>
      <w:r>
        <w:rPr>
          <w:noProof/>
        </w:rPr>
        <w:fldChar w:fldCharType="separate"/>
      </w:r>
      <w:r>
        <w:rPr>
          <w:noProof/>
        </w:rPr>
        <w:t>345</w:t>
      </w:r>
      <w:r>
        <w:rPr>
          <w:noProof/>
        </w:rPr>
        <w:fldChar w:fldCharType="end"/>
      </w:r>
    </w:p>
    <w:p w14:paraId="23CC484C" w14:textId="32C653E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Originating controlling MCData function procedures</w:t>
      </w:r>
      <w:r>
        <w:rPr>
          <w:noProof/>
        </w:rPr>
        <w:tab/>
      </w:r>
      <w:r>
        <w:rPr>
          <w:noProof/>
        </w:rPr>
        <w:fldChar w:fldCharType="begin" w:fldLock="1"/>
      </w:r>
      <w:r>
        <w:rPr>
          <w:noProof/>
        </w:rPr>
        <w:instrText xml:space="preserve"> PAGEREF _Toc202372090 \h </w:instrText>
      </w:r>
      <w:r>
        <w:rPr>
          <w:noProof/>
        </w:rPr>
      </w:r>
      <w:r>
        <w:rPr>
          <w:noProof/>
        </w:rPr>
        <w:fldChar w:fldCharType="separate"/>
      </w:r>
      <w:r>
        <w:rPr>
          <w:noProof/>
        </w:rPr>
        <w:t>345</w:t>
      </w:r>
      <w:r>
        <w:rPr>
          <w:noProof/>
        </w:rPr>
        <w:fldChar w:fldCharType="end"/>
      </w:r>
    </w:p>
    <w:p w14:paraId="6EFE5736" w14:textId="543FCE4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027F1A">
        <w:rPr>
          <w:rFonts w:eastAsia="Malgun Gothic"/>
          <w:noProof/>
        </w:rPr>
        <w:t>.2.3.2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controlling MCData function procedures</w:t>
      </w:r>
      <w:r>
        <w:rPr>
          <w:noProof/>
        </w:rPr>
        <w:tab/>
      </w:r>
      <w:r>
        <w:rPr>
          <w:noProof/>
        </w:rPr>
        <w:fldChar w:fldCharType="begin" w:fldLock="1"/>
      </w:r>
      <w:r>
        <w:rPr>
          <w:noProof/>
        </w:rPr>
        <w:instrText xml:space="preserve"> PAGEREF _Toc202372091 \h </w:instrText>
      </w:r>
      <w:r>
        <w:rPr>
          <w:noProof/>
        </w:rPr>
      </w:r>
      <w:r>
        <w:rPr>
          <w:noProof/>
        </w:rPr>
        <w:fldChar w:fldCharType="separate"/>
      </w:r>
      <w:r>
        <w:rPr>
          <w:noProof/>
        </w:rPr>
        <w:t>345</w:t>
      </w:r>
      <w:r>
        <w:rPr>
          <w:noProof/>
        </w:rPr>
        <w:fldChar w:fldCharType="end"/>
      </w:r>
    </w:p>
    <w:p w14:paraId="2E649706" w14:textId="0A554FC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ES</w:t>
      </w:r>
      <w:r>
        <w:rPr>
          <w:noProof/>
        </w:rPr>
        <w:tab/>
      </w:r>
      <w:r>
        <w:rPr>
          <w:noProof/>
        </w:rPr>
        <w:fldChar w:fldCharType="begin" w:fldLock="1"/>
      </w:r>
      <w:r>
        <w:rPr>
          <w:noProof/>
        </w:rPr>
        <w:instrText xml:space="preserve"> PAGEREF _Toc202372092 \h </w:instrText>
      </w:r>
      <w:r>
        <w:rPr>
          <w:noProof/>
        </w:rPr>
      </w:r>
      <w:r>
        <w:rPr>
          <w:noProof/>
        </w:rPr>
        <w:fldChar w:fldCharType="separate"/>
      </w:r>
      <w:r>
        <w:rPr>
          <w:noProof/>
        </w:rPr>
        <w:t>346</w:t>
      </w:r>
      <w:r>
        <w:rPr>
          <w:noProof/>
        </w:rPr>
        <w:fldChar w:fldCharType="end"/>
      </w:r>
    </w:p>
    <w:p w14:paraId="640283F0" w14:textId="0F5EACD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lang w:val="en-IN" w:eastAsia="zh-CN"/>
        </w:rPr>
        <w:t>14.3.1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IN" w:eastAsia="zh-CN"/>
        </w:rPr>
        <w:t>Sending enhanced status message</w:t>
      </w:r>
      <w:r>
        <w:rPr>
          <w:noProof/>
        </w:rPr>
        <w:tab/>
      </w:r>
      <w:r>
        <w:rPr>
          <w:noProof/>
        </w:rPr>
        <w:fldChar w:fldCharType="begin" w:fldLock="1"/>
      </w:r>
      <w:r>
        <w:rPr>
          <w:noProof/>
        </w:rPr>
        <w:instrText xml:space="preserve"> PAGEREF _Toc202372093 \h </w:instrText>
      </w:r>
      <w:r>
        <w:rPr>
          <w:noProof/>
        </w:rPr>
      </w:r>
      <w:r>
        <w:rPr>
          <w:noProof/>
        </w:rPr>
        <w:fldChar w:fldCharType="separate"/>
      </w:r>
      <w:r>
        <w:rPr>
          <w:noProof/>
        </w:rPr>
        <w:t>346</w:t>
      </w:r>
      <w:r>
        <w:rPr>
          <w:noProof/>
        </w:rPr>
        <w:fldChar w:fldCharType="end"/>
      </w:r>
    </w:p>
    <w:p w14:paraId="4F8C8852" w14:textId="0EB6CA4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lang w:val="en-IN" w:eastAsia="zh-CN"/>
        </w:rPr>
        <w:t>14.3.2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IN" w:eastAsia="zh-CN"/>
        </w:rPr>
        <w:t>Receiving enhanced status message</w:t>
      </w:r>
      <w:r>
        <w:rPr>
          <w:noProof/>
        </w:rPr>
        <w:tab/>
      </w:r>
      <w:r>
        <w:rPr>
          <w:noProof/>
        </w:rPr>
        <w:fldChar w:fldCharType="begin" w:fldLock="1"/>
      </w:r>
      <w:r>
        <w:rPr>
          <w:noProof/>
        </w:rPr>
        <w:instrText xml:space="preserve"> PAGEREF _Toc202372094 \h </w:instrText>
      </w:r>
      <w:r>
        <w:rPr>
          <w:noProof/>
        </w:rPr>
      </w:r>
      <w:r>
        <w:rPr>
          <w:noProof/>
        </w:rPr>
        <w:fldChar w:fldCharType="separate"/>
      </w:r>
      <w:r>
        <w:rPr>
          <w:noProof/>
        </w:rPr>
        <w:t>346</w:t>
      </w:r>
      <w:r>
        <w:rPr>
          <w:noProof/>
        </w:rPr>
        <w:fldChar w:fldCharType="end"/>
      </w:r>
    </w:p>
    <w:p w14:paraId="5D568E79" w14:textId="0CA27A77"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Message Formats</w:t>
      </w:r>
      <w:r>
        <w:rPr>
          <w:noProof/>
        </w:rPr>
        <w:tab/>
      </w:r>
      <w:r>
        <w:rPr>
          <w:noProof/>
        </w:rPr>
        <w:fldChar w:fldCharType="begin" w:fldLock="1"/>
      </w:r>
      <w:r>
        <w:rPr>
          <w:noProof/>
        </w:rPr>
        <w:instrText xml:space="preserve"> PAGEREF _Toc202372095 \h </w:instrText>
      </w:r>
      <w:r>
        <w:rPr>
          <w:noProof/>
        </w:rPr>
      </w:r>
      <w:r>
        <w:rPr>
          <w:noProof/>
        </w:rPr>
        <w:fldChar w:fldCharType="separate"/>
      </w:r>
      <w:r>
        <w:rPr>
          <w:noProof/>
        </w:rPr>
        <w:t>346</w:t>
      </w:r>
      <w:r>
        <w:rPr>
          <w:noProof/>
        </w:rPr>
        <w:fldChar w:fldCharType="end"/>
      </w:r>
    </w:p>
    <w:p w14:paraId="5CA4AC3F" w14:textId="7F7A067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_Toc202372096 \h </w:instrText>
      </w:r>
      <w:r>
        <w:rPr>
          <w:noProof/>
        </w:rPr>
      </w:r>
      <w:r>
        <w:rPr>
          <w:noProof/>
        </w:rPr>
        <w:fldChar w:fldCharType="separate"/>
      </w:r>
      <w:r>
        <w:rPr>
          <w:noProof/>
        </w:rPr>
        <w:t>346</w:t>
      </w:r>
      <w:r>
        <w:rPr>
          <w:noProof/>
        </w:rPr>
        <w:fldChar w:fldCharType="end"/>
      </w:r>
    </w:p>
    <w:p w14:paraId="3470C321" w14:textId="59149FA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_Toc202372097 \h </w:instrText>
      </w:r>
      <w:r>
        <w:rPr>
          <w:noProof/>
        </w:rPr>
      </w:r>
      <w:r>
        <w:rPr>
          <w:noProof/>
        </w:rPr>
        <w:fldChar w:fldCharType="separate"/>
      </w:r>
      <w:r>
        <w:rPr>
          <w:noProof/>
        </w:rPr>
        <w:t>346</w:t>
      </w:r>
      <w:r>
        <w:rPr>
          <w:noProof/>
        </w:rPr>
        <w:fldChar w:fldCharType="end"/>
      </w:r>
    </w:p>
    <w:p w14:paraId="64FAA573" w14:textId="7BCC8E0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_Toc202372098 \h </w:instrText>
      </w:r>
      <w:r>
        <w:rPr>
          <w:noProof/>
        </w:rPr>
      </w:r>
      <w:r>
        <w:rPr>
          <w:noProof/>
        </w:rPr>
        <w:fldChar w:fldCharType="separate"/>
      </w:r>
      <w:r>
        <w:rPr>
          <w:noProof/>
        </w:rPr>
        <w:t>346</w:t>
      </w:r>
      <w:r>
        <w:rPr>
          <w:noProof/>
        </w:rPr>
        <w:fldChar w:fldCharType="end"/>
      </w:r>
    </w:p>
    <w:p w14:paraId="7EAA0C28" w14:textId="048DC9B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_Toc202372099 \h </w:instrText>
      </w:r>
      <w:r>
        <w:rPr>
          <w:noProof/>
        </w:rPr>
      </w:r>
      <w:r>
        <w:rPr>
          <w:noProof/>
        </w:rPr>
        <w:fldChar w:fldCharType="separate"/>
      </w:r>
      <w:r>
        <w:rPr>
          <w:noProof/>
        </w:rPr>
        <w:t>346</w:t>
      </w:r>
      <w:r>
        <w:rPr>
          <w:noProof/>
        </w:rPr>
        <w:fldChar w:fldCharType="end"/>
      </w:r>
    </w:p>
    <w:p w14:paraId="5CA16380" w14:textId="0DAC373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_Toc202372100 \h </w:instrText>
      </w:r>
      <w:r>
        <w:rPr>
          <w:noProof/>
        </w:rPr>
      </w:r>
      <w:r>
        <w:rPr>
          <w:noProof/>
        </w:rPr>
        <w:fldChar w:fldCharType="separate"/>
      </w:r>
      <w:r>
        <w:rPr>
          <w:noProof/>
        </w:rPr>
        <w:t>347</w:t>
      </w:r>
      <w:r>
        <w:rPr>
          <w:noProof/>
        </w:rPr>
        <w:fldChar w:fldCharType="end"/>
      </w:r>
    </w:p>
    <w:p w14:paraId="367300D7" w14:textId="69012A0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_Toc202372101 \h </w:instrText>
      </w:r>
      <w:r>
        <w:rPr>
          <w:noProof/>
        </w:rPr>
      </w:r>
      <w:r>
        <w:rPr>
          <w:noProof/>
        </w:rPr>
        <w:fldChar w:fldCharType="separate"/>
      </w:r>
      <w:r>
        <w:rPr>
          <w:noProof/>
        </w:rPr>
        <w:t>347</w:t>
      </w:r>
      <w:r>
        <w:rPr>
          <w:noProof/>
        </w:rPr>
        <w:fldChar w:fldCharType="end"/>
      </w:r>
    </w:p>
    <w:p w14:paraId="74F3FBB0" w14:textId="02DA13C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_Toc202372102 \h </w:instrText>
      </w:r>
      <w:r>
        <w:rPr>
          <w:noProof/>
        </w:rPr>
      </w:r>
      <w:r>
        <w:rPr>
          <w:noProof/>
        </w:rPr>
        <w:fldChar w:fldCharType="separate"/>
      </w:r>
      <w:r>
        <w:rPr>
          <w:noProof/>
        </w:rPr>
        <w:t>348</w:t>
      </w:r>
      <w:r>
        <w:rPr>
          <w:noProof/>
        </w:rPr>
        <w:fldChar w:fldCharType="end"/>
      </w:r>
    </w:p>
    <w:p w14:paraId="4F0B88FF" w14:textId="34D485D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_Toc202372103 \h </w:instrText>
      </w:r>
      <w:r>
        <w:rPr>
          <w:noProof/>
        </w:rPr>
      </w:r>
      <w:r>
        <w:rPr>
          <w:noProof/>
        </w:rPr>
        <w:fldChar w:fldCharType="separate"/>
      </w:r>
      <w:r>
        <w:rPr>
          <w:noProof/>
        </w:rPr>
        <w:t>348</w:t>
      </w:r>
      <w:r>
        <w:rPr>
          <w:noProof/>
        </w:rPr>
        <w:fldChar w:fldCharType="end"/>
      </w:r>
    </w:p>
    <w:p w14:paraId="0893746F" w14:textId="435FCF4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15.1.5</w:t>
      </w:r>
      <w:r>
        <w:rPr>
          <w:rFonts w:asciiTheme="minorHAnsi" w:eastAsiaTheme="minorEastAsia" w:hAnsiTheme="minorHAnsi" w:cstheme="minorBidi"/>
          <w:noProof/>
          <w:kern w:val="2"/>
          <w:sz w:val="24"/>
          <w:szCs w:val="24"/>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_Toc202372104 \h </w:instrText>
      </w:r>
      <w:r>
        <w:rPr>
          <w:noProof/>
        </w:rPr>
      </w:r>
      <w:r>
        <w:rPr>
          <w:noProof/>
        </w:rPr>
        <w:fldChar w:fldCharType="separate"/>
      </w:r>
      <w:r>
        <w:rPr>
          <w:noProof/>
        </w:rPr>
        <w:t>349</w:t>
      </w:r>
      <w:r>
        <w:rPr>
          <w:noProof/>
        </w:rPr>
        <w:fldChar w:fldCharType="end"/>
      </w:r>
    </w:p>
    <w:p w14:paraId="1BE678FA" w14:textId="7EFA7B8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_Toc202372105 \h </w:instrText>
      </w:r>
      <w:r>
        <w:rPr>
          <w:noProof/>
        </w:rPr>
      </w:r>
      <w:r>
        <w:rPr>
          <w:noProof/>
        </w:rPr>
        <w:fldChar w:fldCharType="separate"/>
      </w:r>
      <w:r>
        <w:rPr>
          <w:noProof/>
        </w:rPr>
        <w:t>349</w:t>
      </w:r>
      <w:r>
        <w:rPr>
          <w:noProof/>
        </w:rPr>
        <w:fldChar w:fldCharType="end"/>
      </w:r>
    </w:p>
    <w:p w14:paraId="73BBE090" w14:textId="0FAB73D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_Toc202372106 \h </w:instrText>
      </w:r>
      <w:r>
        <w:rPr>
          <w:noProof/>
        </w:rPr>
      </w:r>
      <w:r>
        <w:rPr>
          <w:noProof/>
        </w:rPr>
        <w:fldChar w:fldCharType="separate"/>
      </w:r>
      <w:r>
        <w:rPr>
          <w:noProof/>
        </w:rPr>
        <w:t>349</w:t>
      </w:r>
      <w:r>
        <w:rPr>
          <w:noProof/>
        </w:rPr>
        <w:fldChar w:fldCharType="end"/>
      </w:r>
    </w:p>
    <w:p w14:paraId="09A2FB0A" w14:textId="65BBB63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_Toc202372107 \h </w:instrText>
      </w:r>
      <w:r>
        <w:rPr>
          <w:noProof/>
        </w:rPr>
      </w:r>
      <w:r>
        <w:rPr>
          <w:noProof/>
        </w:rPr>
        <w:fldChar w:fldCharType="separate"/>
      </w:r>
      <w:r>
        <w:rPr>
          <w:noProof/>
        </w:rPr>
        <w:t>349</w:t>
      </w:r>
      <w:r>
        <w:rPr>
          <w:noProof/>
        </w:rPr>
        <w:fldChar w:fldCharType="end"/>
      </w:r>
    </w:p>
    <w:p w14:paraId="4C855286" w14:textId="4B618BD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_Toc202372108 \h </w:instrText>
      </w:r>
      <w:r>
        <w:rPr>
          <w:noProof/>
        </w:rPr>
      </w:r>
      <w:r>
        <w:rPr>
          <w:noProof/>
        </w:rPr>
        <w:fldChar w:fldCharType="separate"/>
      </w:r>
      <w:r>
        <w:rPr>
          <w:noProof/>
        </w:rPr>
        <w:t>350</w:t>
      </w:r>
      <w:r>
        <w:rPr>
          <w:noProof/>
        </w:rPr>
        <w:fldChar w:fldCharType="end"/>
      </w:r>
    </w:p>
    <w:p w14:paraId="31BBB8BF" w14:textId="36B7BF8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_Toc202372109 \h </w:instrText>
      </w:r>
      <w:r>
        <w:rPr>
          <w:noProof/>
        </w:rPr>
      </w:r>
      <w:r>
        <w:rPr>
          <w:noProof/>
        </w:rPr>
        <w:fldChar w:fldCharType="separate"/>
      </w:r>
      <w:r>
        <w:rPr>
          <w:noProof/>
        </w:rPr>
        <w:t>350</w:t>
      </w:r>
      <w:r>
        <w:rPr>
          <w:noProof/>
        </w:rPr>
        <w:fldChar w:fldCharType="end"/>
      </w:r>
    </w:p>
    <w:p w14:paraId="09AB379B" w14:textId="0625D61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_Toc202372110 \h </w:instrText>
      </w:r>
      <w:r>
        <w:rPr>
          <w:noProof/>
        </w:rPr>
      </w:r>
      <w:r>
        <w:rPr>
          <w:noProof/>
        </w:rPr>
        <w:fldChar w:fldCharType="separate"/>
      </w:r>
      <w:r>
        <w:rPr>
          <w:noProof/>
        </w:rPr>
        <w:t>351</w:t>
      </w:r>
      <w:r>
        <w:rPr>
          <w:noProof/>
        </w:rPr>
        <w:fldChar w:fldCharType="end"/>
      </w:r>
    </w:p>
    <w:p w14:paraId="0880DBFA" w14:textId="68A11D8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_Toc202372111 \h </w:instrText>
      </w:r>
      <w:r>
        <w:rPr>
          <w:noProof/>
        </w:rPr>
      </w:r>
      <w:r>
        <w:rPr>
          <w:noProof/>
        </w:rPr>
        <w:fldChar w:fldCharType="separate"/>
      </w:r>
      <w:r>
        <w:rPr>
          <w:noProof/>
        </w:rPr>
        <w:t>351</w:t>
      </w:r>
      <w:r>
        <w:rPr>
          <w:noProof/>
        </w:rPr>
        <w:fldChar w:fldCharType="end"/>
      </w:r>
    </w:p>
    <w:p w14:paraId="5283AECE" w14:textId="4614D33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15.1.9</w:t>
      </w:r>
      <w:r>
        <w:rPr>
          <w:rFonts w:asciiTheme="minorHAnsi" w:eastAsiaTheme="minorEastAsia" w:hAnsiTheme="minorHAnsi" w:cstheme="minorBidi"/>
          <w:noProof/>
          <w:kern w:val="2"/>
          <w:sz w:val="24"/>
          <w:szCs w:val="24"/>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_Toc202372112 \h </w:instrText>
      </w:r>
      <w:r>
        <w:rPr>
          <w:noProof/>
        </w:rPr>
      </w:r>
      <w:r>
        <w:rPr>
          <w:noProof/>
        </w:rPr>
        <w:fldChar w:fldCharType="separate"/>
      </w:r>
      <w:r>
        <w:rPr>
          <w:noProof/>
        </w:rPr>
        <w:t>352</w:t>
      </w:r>
      <w:r>
        <w:rPr>
          <w:noProof/>
        </w:rPr>
        <w:fldChar w:fldCharType="end"/>
      </w:r>
    </w:p>
    <w:p w14:paraId="20D5FC64" w14:textId="7F7F92C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_Toc202372113 \h </w:instrText>
      </w:r>
      <w:r>
        <w:rPr>
          <w:noProof/>
        </w:rPr>
      </w:r>
      <w:r>
        <w:rPr>
          <w:noProof/>
        </w:rPr>
        <w:fldChar w:fldCharType="separate"/>
      </w:r>
      <w:r>
        <w:rPr>
          <w:noProof/>
        </w:rPr>
        <w:t>352</w:t>
      </w:r>
      <w:r>
        <w:rPr>
          <w:noProof/>
        </w:rPr>
        <w:fldChar w:fldCharType="end"/>
      </w:r>
    </w:p>
    <w:p w14:paraId="4C403CDA" w14:textId="270C6ED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027F1A">
        <w:rPr>
          <w:noProof/>
          <w:lang w:val="en-US" w:eastAsia="ko-KR"/>
        </w:rPr>
        <w:t>10</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_Toc202372114 \h </w:instrText>
      </w:r>
      <w:r>
        <w:rPr>
          <w:noProof/>
        </w:rPr>
      </w:r>
      <w:r>
        <w:rPr>
          <w:noProof/>
        </w:rPr>
        <w:fldChar w:fldCharType="separate"/>
      </w:r>
      <w:r>
        <w:rPr>
          <w:noProof/>
        </w:rPr>
        <w:t>352</w:t>
      </w:r>
      <w:r>
        <w:rPr>
          <w:noProof/>
        </w:rPr>
        <w:fldChar w:fldCharType="end"/>
      </w:r>
    </w:p>
    <w:p w14:paraId="576B5DB2" w14:textId="0D13C75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027F1A">
        <w:rPr>
          <w:noProof/>
          <w:lang w:val="en-US" w:eastAsia="zh-CN"/>
        </w:rPr>
        <w:t>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_Toc202372115 \h </w:instrText>
      </w:r>
      <w:r>
        <w:rPr>
          <w:noProof/>
        </w:rPr>
      </w:r>
      <w:r>
        <w:rPr>
          <w:noProof/>
        </w:rPr>
        <w:fldChar w:fldCharType="separate"/>
      </w:r>
      <w:r>
        <w:rPr>
          <w:noProof/>
        </w:rPr>
        <w:t>352</w:t>
      </w:r>
      <w:r>
        <w:rPr>
          <w:noProof/>
        </w:rPr>
        <w:fldChar w:fldCharType="end"/>
      </w:r>
    </w:p>
    <w:p w14:paraId="4CF66216" w14:textId="4F5C4A1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027F1A">
        <w:rPr>
          <w:noProof/>
          <w:lang w:val="en-US" w:eastAsia="ko-KR"/>
        </w:rPr>
        <w:t>11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DEFERRED DATA REQUEST m</w:t>
      </w:r>
      <w:r>
        <w:rPr>
          <w:noProof/>
          <w:lang w:eastAsia="ko-KR"/>
        </w:rPr>
        <w:t>essage</w:t>
      </w:r>
      <w:r>
        <w:rPr>
          <w:noProof/>
        </w:rPr>
        <w:tab/>
      </w:r>
      <w:r>
        <w:rPr>
          <w:noProof/>
        </w:rPr>
        <w:fldChar w:fldCharType="begin" w:fldLock="1"/>
      </w:r>
      <w:r>
        <w:rPr>
          <w:noProof/>
        </w:rPr>
        <w:instrText xml:space="preserve"> PAGEREF _Toc202372116 \h </w:instrText>
      </w:r>
      <w:r>
        <w:rPr>
          <w:noProof/>
        </w:rPr>
      </w:r>
      <w:r>
        <w:rPr>
          <w:noProof/>
        </w:rPr>
        <w:fldChar w:fldCharType="separate"/>
      </w:r>
      <w:r>
        <w:rPr>
          <w:noProof/>
        </w:rPr>
        <w:t>353</w:t>
      </w:r>
      <w:r>
        <w:rPr>
          <w:noProof/>
        </w:rPr>
        <w:fldChar w:fldCharType="end"/>
      </w:r>
    </w:p>
    <w:p w14:paraId="231DB977" w14:textId="683D35E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027F1A">
        <w:rPr>
          <w:noProof/>
          <w:lang w:val="en-US" w:eastAsia="zh-CN"/>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_Toc202372117 \h </w:instrText>
      </w:r>
      <w:r>
        <w:rPr>
          <w:noProof/>
        </w:rPr>
      </w:r>
      <w:r>
        <w:rPr>
          <w:noProof/>
        </w:rPr>
        <w:fldChar w:fldCharType="separate"/>
      </w:r>
      <w:r>
        <w:rPr>
          <w:noProof/>
        </w:rPr>
        <w:t>353</w:t>
      </w:r>
      <w:r>
        <w:rPr>
          <w:noProof/>
        </w:rPr>
        <w:fldChar w:fldCharType="end"/>
      </w:r>
    </w:p>
    <w:p w14:paraId="4660CB0B" w14:textId="18C2337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027F1A">
        <w:rPr>
          <w:noProof/>
          <w:lang w:val="en-US" w:eastAsia="ko-KR"/>
        </w:rPr>
        <w:t>12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_Toc202372118 \h </w:instrText>
      </w:r>
      <w:r>
        <w:rPr>
          <w:noProof/>
        </w:rPr>
      </w:r>
      <w:r>
        <w:rPr>
          <w:noProof/>
        </w:rPr>
        <w:fldChar w:fldCharType="separate"/>
      </w:r>
      <w:r>
        <w:rPr>
          <w:noProof/>
        </w:rPr>
        <w:t>353</w:t>
      </w:r>
      <w:r>
        <w:rPr>
          <w:noProof/>
        </w:rPr>
        <w:fldChar w:fldCharType="end"/>
      </w:r>
    </w:p>
    <w:p w14:paraId="0A5A4369" w14:textId="7283B39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027F1A">
        <w:rPr>
          <w:noProof/>
          <w:lang w:val="en-US" w:eastAsia="zh-CN"/>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_Toc202372119 \h </w:instrText>
      </w:r>
      <w:r>
        <w:rPr>
          <w:noProof/>
        </w:rPr>
      </w:r>
      <w:r>
        <w:rPr>
          <w:noProof/>
        </w:rPr>
        <w:fldChar w:fldCharType="separate"/>
      </w:r>
      <w:r>
        <w:rPr>
          <w:noProof/>
        </w:rPr>
        <w:t>353</w:t>
      </w:r>
      <w:r>
        <w:rPr>
          <w:noProof/>
        </w:rPr>
        <w:fldChar w:fldCharType="end"/>
      </w:r>
    </w:p>
    <w:p w14:paraId="43D8C186" w14:textId="30BCD17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15.1.13</w:t>
      </w:r>
      <w:r>
        <w:rPr>
          <w:rFonts w:asciiTheme="minorHAnsi" w:eastAsiaTheme="minorEastAsia" w:hAnsiTheme="minorHAnsi" w:cstheme="minorBidi"/>
          <w:noProof/>
          <w:kern w:val="2"/>
          <w:sz w:val="24"/>
          <w:szCs w:val="24"/>
          <w:lang w:eastAsia="en-GB"/>
          <w14:ligatures w14:val="standardContextual"/>
        </w:rPr>
        <w:tab/>
      </w:r>
      <w:r>
        <w:rPr>
          <w:noProof/>
        </w:rPr>
        <w:t>FD HTTP TERMINATION</w:t>
      </w:r>
      <w:r>
        <w:rPr>
          <w:noProof/>
        </w:rPr>
        <w:tab/>
      </w:r>
      <w:r>
        <w:rPr>
          <w:noProof/>
        </w:rPr>
        <w:fldChar w:fldCharType="begin" w:fldLock="1"/>
      </w:r>
      <w:r>
        <w:rPr>
          <w:noProof/>
        </w:rPr>
        <w:instrText xml:space="preserve"> PAGEREF _Toc202372120 \h </w:instrText>
      </w:r>
      <w:r>
        <w:rPr>
          <w:noProof/>
        </w:rPr>
      </w:r>
      <w:r>
        <w:rPr>
          <w:noProof/>
        </w:rPr>
        <w:fldChar w:fldCharType="separate"/>
      </w:r>
      <w:r>
        <w:rPr>
          <w:noProof/>
        </w:rPr>
        <w:t>354</w:t>
      </w:r>
      <w:r>
        <w:rPr>
          <w:noProof/>
        </w:rPr>
        <w:fldChar w:fldCharType="end"/>
      </w:r>
    </w:p>
    <w:p w14:paraId="6D851C3A" w14:textId="093A897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15.1.13.1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_Toc202372121 \h </w:instrText>
      </w:r>
      <w:r>
        <w:rPr>
          <w:noProof/>
        </w:rPr>
      </w:r>
      <w:r>
        <w:rPr>
          <w:noProof/>
        </w:rPr>
        <w:fldChar w:fldCharType="separate"/>
      </w:r>
      <w:r>
        <w:rPr>
          <w:noProof/>
        </w:rPr>
        <w:t>354</w:t>
      </w:r>
      <w:r>
        <w:rPr>
          <w:noProof/>
        </w:rPr>
        <w:fldChar w:fldCharType="end"/>
      </w:r>
    </w:p>
    <w:p w14:paraId="2698C227" w14:textId="48A868C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_Toc202372122 \h </w:instrText>
      </w:r>
      <w:r>
        <w:rPr>
          <w:noProof/>
        </w:rPr>
      </w:r>
      <w:r>
        <w:rPr>
          <w:noProof/>
        </w:rPr>
        <w:fldChar w:fldCharType="separate"/>
      </w:r>
      <w:r>
        <w:rPr>
          <w:noProof/>
        </w:rPr>
        <w:t>354</w:t>
      </w:r>
      <w:r>
        <w:rPr>
          <w:noProof/>
        </w:rPr>
        <w:fldChar w:fldCharType="end"/>
      </w:r>
    </w:p>
    <w:p w14:paraId="4D5D06FE" w14:textId="43317FC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_Toc202372123 \h </w:instrText>
      </w:r>
      <w:r>
        <w:rPr>
          <w:noProof/>
        </w:rPr>
      </w:r>
      <w:r>
        <w:rPr>
          <w:noProof/>
        </w:rPr>
        <w:fldChar w:fldCharType="separate"/>
      </w:r>
      <w:r>
        <w:rPr>
          <w:noProof/>
        </w:rPr>
        <w:t>354</w:t>
      </w:r>
      <w:r>
        <w:rPr>
          <w:noProof/>
        </w:rPr>
        <w:fldChar w:fldCharType="end"/>
      </w:r>
    </w:p>
    <w:p w14:paraId="04E21A4A" w14:textId="1EB8EF6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_Toc202372124 \h </w:instrText>
      </w:r>
      <w:r>
        <w:rPr>
          <w:noProof/>
        </w:rPr>
      </w:r>
      <w:r>
        <w:rPr>
          <w:noProof/>
        </w:rPr>
        <w:fldChar w:fldCharType="separate"/>
      </w:r>
      <w:r>
        <w:rPr>
          <w:noProof/>
        </w:rPr>
        <w:t>355</w:t>
      </w:r>
      <w:r>
        <w:rPr>
          <w:noProof/>
        </w:rPr>
        <w:fldChar w:fldCharType="end"/>
      </w:r>
    </w:p>
    <w:p w14:paraId="71173E74" w14:textId="23BA9D6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_Toc202372125 \h </w:instrText>
      </w:r>
      <w:r>
        <w:rPr>
          <w:noProof/>
        </w:rPr>
      </w:r>
      <w:r>
        <w:rPr>
          <w:noProof/>
        </w:rPr>
        <w:fldChar w:fldCharType="separate"/>
      </w:r>
      <w:r>
        <w:rPr>
          <w:noProof/>
        </w:rPr>
        <w:t>355</w:t>
      </w:r>
      <w:r>
        <w:rPr>
          <w:noProof/>
        </w:rPr>
        <w:fldChar w:fldCharType="end"/>
      </w:r>
    </w:p>
    <w:p w14:paraId="23C3E37A" w14:textId="3A33D8B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_Toc202372126 \h </w:instrText>
      </w:r>
      <w:r>
        <w:rPr>
          <w:noProof/>
        </w:rPr>
      </w:r>
      <w:r>
        <w:rPr>
          <w:noProof/>
        </w:rPr>
        <w:fldChar w:fldCharType="separate"/>
      </w:r>
      <w:r>
        <w:rPr>
          <w:noProof/>
        </w:rPr>
        <w:t>355</w:t>
      </w:r>
      <w:r>
        <w:rPr>
          <w:noProof/>
        </w:rPr>
        <w:fldChar w:fldCharType="end"/>
      </w:r>
    </w:p>
    <w:p w14:paraId="2CFA7233" w14:textId="08ABCBD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_Toc202372127 \h </w:instrText>
      </w:r>
      <w:r>
        <w:rPr>
          <w:noProof/>
        </w:rPr>
      </w:r>
      <w:r>
        <w:rPr>
          <w:noProof/>
        </w:rPr>
        <w:fldChar w:fldCharType="separate"/>
      </w:r>
      <w:r>
        <w:rPr>
          <w:noProof/>
        </w:rPr>
        <w:t>355</w:t>
      </w:r>
      <w:r>
        <w:rPr>
          <w:noProof/>
        </w:rPr>
        <w:fldChar w:fldCharType="end"/>
      </w:r>
    </w:p>
    <w:p w14:paraId="1EFBCED1" w14:textId="37DFAA5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_Toc202372128 \h </w:instrText>
      </w:r>
      <w:r>
        <w:rPr>
          <w:noProof/>
        </w:rPr>
      </w:r>
      <w:r>
        <w:rPr>
          <w:noProof/>
        </w:rPr>
        <w:fldChar w:fldCharType="separate"/>
      </w:r>
      <w:r>
        <w:rPr>
          <w:noProof/>
        </w:rPr>
        <w:t>356</w:t>
      </w:r>
      <w:r>
        <w:rPr>
          <w:noProof/>
        </w:rPr>
        <w:fldChar w:fldCharType="end"/>
      </w:r>
    </w:p>
    <w:p w14:paraId="3D39FBEC" w14:textId="2FDCFCC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_Toc202372129 \h </w:instrText>
      </w:r>
      <w:r>
        <w:rPr>
          <w:noProof/>
        </w:rPr>
      </w:r>
      <w:r>
        <w:rPr>
          <w:noProof/>
        </w:rPr>
        <w:fldChar w:fldCharType="separate"/>
      </w:r>
      <w:r>
        <w:rPr>
          <w:noProof/>
        </w:rPr>
        <w:t>356</w:t>
      </w:r>
      <w:r>
        <w:rPr>
          <w:noProof/>
        </w:rPr>
        <w:fldChar w:fldCharType="end"/>
      </w:r>
    </w:p>
    <w:p w14:paraId="748257F6" w14:textId="6295D19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_Toc202372130 \h </w:instrText>
      </w:r>
      <w:r>
        <w:rPr>
          <w:noProof/>
        </w:rPr>
      </w:r>
      <w:r>
        <w:rPr>
          <w:noProof/>
        </w:rPr>
        <w:fldChar w:fldCharType="separate"/>
      </w:r>
      <w:r>
        <w:rPr>
          <w:noProof/>
        </w:rPr>
        <w:t>356</w:t>
      </w:r>
      <w:r>
        <w:rPr>
          <w:noProof/>
        </w:rPr>
        <w:fldChar w:fldCharType="end"/>
      </w:r>
    </w:p>
    <w:p w14:paraId="4775604B" w14:textId="1440B4A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_Toc202372131 \h </w:instrText>
      </w:r>
      <w:r>
        <w:rPr>
          <w:noProof/>
        </w:rPr>
      </w:r>
      <w:r>
        <w:rPr>
          <w:noProof/>
        </w:rPr>
        <w:fldChar w:fldCharType="separate"/>
      </w:r>
      <w:r>
        <w:rPr>
          <w:noProof/>
        </w:rPr>
        <w:t>356</w:t>
      </w:r>
      <w:r>
        <w:rPr>
          <w:noProof/>
        </w:rPr>
        <w:fldChar w:fldCharType="end"/>
      </w:r>
    </w:p>
    <w:p w14:paraId="7CFBF4AF" w14:textId="4CCEEA2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_Toc202372132 \h </w:instrText>
      </w:r>
      <w:r>
        <w:rPr>
          <w:noProof/>
        </w:rPr>
      </w:r>
      <w:r>
        <w:rPr>
          <w:noProof/>
        </w:rPr>
        <w:fldChar w:fldCharType="separate"/>
      </w:r>
      <w:r>
        <w:rPr>
          <w:noProof/>
        </w:rPr>
        <w:t>357</w:t>
      </w:r>
      <w:r>
        <w:rPr>
          <w:noProof/>
        </w:rPr>
        <w:fldChar w:fldCharType="end"/>
      </w:r>
    </w:p>
    <w:p w14:paraId="68E6DCCD" w14:textId="19E049D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request type</w:t>
      </w:r>
      <w:r>
        <w:rPr>
          <w:noProof/>
        </w:rPr>
        <w:tab/>
      </w:r>
      <w:r>
        <w:rPr>
          <w:noProof/>
        </w:rPr>
        <w:fldChar w:fldCharType="begin" w:fldLock="1"/>
      </w:r>
      <w:r>
        <w:rPr>
          <w:noProof/>
        </w:rPr>
        <w:instrText xml:space="preserve"> PAGEREF _Toc202372133 \h </w:instrText>
      </w:r>
      <w:r>
        <w:rPr>
          <w:noProof/>
        </w:rPr>
      </w:r>
      <w:r>
        <w:rPr>
          <w:noProof/>
        </w:rPr>
        <w:fldChar w:fldCharType="separate"/>
      </w:r>
      <w:r>
        <w:rPr>
          <w:noProof/>
        </w:rPr>
        <w:t>357</w:t>
      </w:r>
      <w:r>
        <w:rPr>
          <w:noProof/>
        </w:rPr>
        <w:fldChar w:fldCharType="end"/>
      </w:r>
    </w:p>
    <w:p w14:paraId="7BB18ECB" w14:textId="21AB589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15.2.4</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request type</w:t>
      </w:r>
      <w:r>
        <w:rPr>
          <w:noProof/>
        </w:rPr>
        <w:tab/>
      </w:r>
      <w:r>
        <w:rPr>
          <w:noProof/>
        </w:rPr>
        <w:fldChar w:fldCharType="begin" w:fldLock="1"/>
      </w:r>
      <w:r>
        <w:rPr>
          <w:noProof/>
        </w:rPr>
        <w:instrText xml:space="preserve"> PAGEREF _Toc202372134 \h </w:instrText>
      </w:r>
      <w:r>
        <w:rPr>
          <w:noProof/>
        </w:rPr>
      </w:r>
      <w:r>
        <w:rPr>
          <w:noProof/>
        </w:rPr>
        <w:fldChar w:fldCharType="separate"/>
      </w:r>
      <w:r>
        <w:rPr>
          <w:noProof/>
        </w:rPr>
        <w:t>358</w:t>
      </w:r>
      <w:r>
        <w:rPr>
          <w:noProof/>
        </w:rPr>
        <w:fldChar w:fldCharType="end"/>
      </w:r>
    </w:p>
    <w:p w14:paraId="65BFF848" w14:textId="6AEB089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notification type</w:t>
      </w:r>
      <w:r>
        <w:rPr>
          <w:noProof/>
        </w:rPr>
        <w:tab/>
      </w:r>
      <w:r>
        <w:rPr>
          <w:noProof/>
        </w:rPr>
        <w:fldChar w:fldCharType="begin" w:fldLock="1"/>
      </w:r>
      <w:r>
        <w:rPr>
          <w:noProof/>
        </w:rPr>
        <w:instrText xml:space="preserve"> PAGEREF _Toc202372135 \h </w:instrText>
      </w:r>
      <w:r>
        <w:rPr>
          <w:noProof/>
        </w:rPr>
      </w:r>
      <w:r>
        <w:rPr>
          <w:noProof/>
        </w:rPr>
        <w:fldChar w:fldCharType="separate"/>
      </w:r>
      <w:r>
        <w:rPr>
          <w:noProof/>
        </w:rPr>
        <w:t>358</w:t>
      </w:r>
      <w:r>
        <w:rPr>
          <w:noProof/>
        </w:rPr>
        <w:fldChar w:fldCharType="end"/>
      </w:r>
    </w:p>
    <w:p w14:paraId="10A4C9C9" w14:textId="51ED4CD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_Toc202372136 \h </w:instrText>
      </w:r>
      <w:r>
        <w:rPr>
          <w:noProof/>
        </w:rPr>
      </w:r>
      <w:r>
        <w:rPr>
          <w:noProof/>
        </w:rPr>
        <w:fldChar w:fldCharType="separate"/>
      </w:r>
      <w:r>
        <w:rPr>
          <w:noProof/>
        </w:rPr>
        <w:t>359</w:t>
      </w:r>
      <w:r>
        <w:rPr>
          <w:noProof/>
        </w:rPr>
        <w:fldChar w:fldCharType="end"/>
      </w:r>
    </w:p>
    <w:p w14:paraId="1CDDDF84" w14:textId="0C7355E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rPr>
        <w:t>Application ID</w:t>
      </w:r>
      <w:r>
        <w:rPr>
          <w:noProof/>
        </w:rPr>
        <w:tab/>
      </w:r>
      <w:r>
        <w:rPr>
          <w:noProof/>
        </w:rPr>
        <w:fldChar w:fldCharType="begin" w:fldLock="1"/>
      </w:r>
      <w:r>
        <w:rPr>
          <w:noProof/>
        </w:rPr>
        <w:instrText xml:space="preserve"> PAGEREF _Toc202372137 \h </w:instrText>
      </w:r>
      <w:r>
        <w:rPr>
          <w:noProof/>
        </w:rPr>
      </w:r>
      <w:r>
        <w:rPr>
          <w:noProof/>
        </w:rPr>
        <w:fldChar w:fldCharType="separate"/>
      </w:r>
      <w:r>
        <w:rPr>
          <w:noProof/>
        </w:rPr>
        <w:t>359</w:t>
      </w:r>
      <w:r>
        <w:rPr>
          <w:noProof/>
        </w:rPr>
        <w:fldChar w:fldCharType="end"/>
      </w:r>
    </w:p>
    <w:p w14:paraId="06D486F9" w14:textId="567BAE6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15.2.8</w:t>
      </w:r>
      <w:r>
        <w:rPr>
          <w:rFonts w:asciiTheme="minorHAnsi" w:eastAsiaTheme="minorEastAsia" w:hAnsiTheme="minorHAnsi" w:cstheme="minorBidi"/>
          <w:noProof/>
          <w:kern w:val="2"/>
          <w:sz w:val="24"/>
          <w:szCs w:val="24"/>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_Toc202372138 \h </w:instrText>
      </w:r>
      <w:r>
        <w:rPr>
          <w:noProof/>
        </w:rPr>
      </w:r>
      <w:r>
        <w:rPr>
          <w:noProof/>
        </w:rPr>
        <w:fldChar w:fldCharType="separate"/>
      </w:r>
      <w:r>
        <w:rPr>
          <w:noProof/>
        </w:rPr>
        <w:t>359</w:t>
      </w:r>
      <w:r>
        <w:rPr>
          <w:noProof/>
        </w:rPr>
        <w:fldChar w:fldCharType="end"/>
      </w:r>
    </w:p>
    <w:p w14:paraId="224AC4E4" w14:textId="0154E0E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_Toc202372139 \h </w:instrText>
      </w:r>
      <w:r>
        <w:rPr>
          <w:noProof/>
        </w:rPr>
      </w:r>
      <w:r>
        <w:rPr>
          <w:noProof/>
        </w:rPr>
        <w:fldChar w:fldCharType="separate"/>
      </w:r>
      <w:r>
        <w:rPr>
          <w:noProof/>
        </w:rPr>
        <w:t>360</w:t>
      </w:r>
      <w:r>
        <w:rPr>
          <w:noProof/>
        </w:rPr>
        <w:fldChar w:fldCharType="end"/>
      </w:r>
    </w:p>
    <w:p w14:paraId="29702EC7" w14:textId="240F60E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_Toc202372140 \h </w:instrText>
      </w:r>
      <w:r>
        <w:rPr>
          <w:noProof/>
        </w:rPr>
      </w:r>
      <w:r>
        <w:rPr>
          <w:noProof/>
        </w:rPr>
        <w:fldChar w:fldCharType="separate"/>
      </w:r>
      <w:r>
        <w:rPr>
          <w:noProof/>
        </w:rPr>
        <w:t>360</w:t>
      </w:r>
      <w:r>
        <w:rPr>
          <w:noProof/>
        </w:rPr>
        <w:fldChar w:fldCharType="end"/>
      </w:r>
    </w:p>
    <w:p w14:paraId="4FBF5ADD" w14:textId="798C76C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15.2.11</w:t>
      </w:r>
      <w:r>
        <w:rPr>
          <w:rFonts w:asciiTheme="minorHAnsi" w:eastAsiaTheme="minorEastAsia" w:hAnsiTheme="minorHAnsi" w:cstheme="minorBidi"/>
          <w:noProof/>
          <w:kern w:val="2"/>
          <w:sz w:val="24"/>
          <w:szCs w:val="24"/>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_Toc202372141 \h </w:instrText>
      </w:r>
      <w:r>
        <w:rPr>
          <w:noProof/>
        </w:rPr>
      </w:r>
      <w:r>
        <w:rPr>
          <w:noProof/>
        </w:rPr>
        <w:fldChar w:fldCharType="separate"/>
      </w:r>
      <w:r>
        <w:rPr>
          <w:noProof/>
        </w:rPr>
        <w:t>360</w:t>
      </w:r>
      <w:r>
        <w:rPr>
          <w:noProof/>
        </w:rPr>
        <w:fldChar w:fldCharType="end"/>
      </w:r>
    </w:p>
    <w:p w14:paraId="7B0DB091" w14:textId="18B47A6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_Toc202372142 \h </w:instrText>
      </w:r>
      <w:r>
        <w:rPr>
          <w:noProof/>
        </w:rPr>
      </w:r>
      <w:r>
        <w:rPr>
          <w:noProof/>
        </w:rPr>
        <w:fldChar w:fldCharType="separate"/>
      </w:r>
      <w:r>
        <w:rPr>
          <w:noProof/>
        </w:rPr>
        <w:t>361</w:t>
      </w:r>
      <w:r>
        <w:rPr>
          <w:noProof/>
        </w:rPr>
        <w:fldChar w:fldCharType="end"/>
      </w:r>
    </w:p>
    <w:p w14:paraId="573B942C" w14:textId="1047DA7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_Toc202372143 \h </w:instrText>
      </w:r>
      <w:r>
        <w:rPr>
          <w:noProof/>
        </w:rPr>
      </w:r>
      <w:r>
        <w:rPr>
          <w:noProof/>
        </w:rPr>
        <w:fldChar w:fldCharType="separate"/>
      </w:r>
      <w:r>
        <w:rPr>
          <w:noProof/>
        </w:rPr>
        <w:t>361</w:t>
      </w:r>
      <w:r>
        <w:rPr>
          <w:noProof/>
        </w:rPr>
        <w:fldChar w:fldCharType="end"/>
      </w:r>
    </w:p>
    <w:p w14:paraId="23B05299" w14:textId="5C67E96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rPr>
        <w:t>MCData group ID</w:t>
      </w:r>
      <w:r>
        <w:rPr>
          <w:noProof/>
        </w:rPr>
        <w:tab/>
      </w:r>
      <w:r>
        <w:rPr>
          <w:noProof/>
        </w:rPr>
        <w:fldChar w:fldCharType="begin" w:fldLock="1"/>
      </w:r>
      <w:r>
        <w:rPr>
          <w:noProof/>
        </w:rPr>
        <w:instrText xml:space="preserve"> PAGEREF _Toc202372144 \h </w:instrText>
      </w:r>
      <w:r>
        <w:rPr>
          <w:noProof/>
        </w:rPr>
      </w:r>
      <w:r>
        <w:rPr>
          <w:noProof/>
        </w:rPr>
        <w:fldChar w:fldCharType="separate"/>
      </w:r>
      <w:r>
        <w:rPr>
          <w:noProof/>
        </w:rPr>
        <w:t>362</w:t>
      </w:r>
      <w:r>
        <w:rPr>
          <w:noProof/>
        </w:rPr>
        <w:fldChar w:fldCharType="end"/>
      </w:r>
    </w:p>
    <w:p w14:paraId="3E5D7FAA" w14:textId="3E2ABC5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15.2.15</w:t>
      </w:r>
      <w:r>
        <w:rPr>
          <w:rFonts w:asciiTheme="minorHAnsi" w:eastAsiaTheme="minorEastAsia" w:hAnsiTheme="minorHAnsi" w:cstheme="minorBidi"/>
          <w:noProof/>
          <w:kern w:val="2"/>
          <w:sz w:val="24"/>
          <w:szCs w:val="24"/>
          <w:lang w:eastAsia="en-GB"/>
          <w14:ligatures w14:val="standardContextual"/>
        </w:rPr>
        <w:tab/>
      </w:r>
      <w:r>
        <w:rPr>
          <w:noProof/>
        </w:rPr>
        <w:t>MCData user ID</w:t>
      </w:r>
      <w:r>
        <w:rPr>
          <w:noProof/>
        </w:rPr>
        <w:tab/>
      </w:r>
      <w:r>
        <w:rPr>
          <w:noProof/>
        </w:rPr>
        <w:fldChar w:fldCharType="begin" w:fldLock="1"/>
      </w:r>
      <w:r>
        <w:rPr>
          <w:noProof/>
        </w:rPr>
        <w:instrText xml:space="preserve"> PAGEREF _Toc202372145 \h </w:instrText>
      </w:r>
      <w:r>
        <w:rPr>
          <w:noProof/>
        </w:rPr>
      </w:r>
      <w:r>
        <w:rPr>
          <w:noProof/>
        </w:rPr>
        <w:fldChar w:fldCharType="separate"/>
      </w:r>
      <w:r>
        <w:rPr>
          <w:noProof/>
        </w:rPr>
        <w:t>363</w:t>
      </w:r>
      <w:r>
        <w:rPr>
          <w:noProof/>
        </w:rPr>
        <w:fldChar w:fldCharType="end"/>
      </w:r>
    </w:p>
    <w:p w14:paraId="23F76C8F" w14:textId="1B26A45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15.2.16</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_Toc202372146 \h </w:instrText>
      </w:r>
      <w:r>
        <w:rPr>
          <w:noProof/>
        </w:rPr>
      </w:r>
      <w:r>
        <w:rPr>
          <w:noProof/>
        </w:rPr>
        <w:fldChar w:fldCharType="separate"/>
      </w:r>
      <w:r>
        <w:rPr>
          <w:noProof/>
        </w:rPr>
        <w:t>363</w:t>
      </w:r>
      <w:r>
        <w:rPr>
          <w:noProof/>
        </w:rPr>
        <w:fldChar w:fldCharType="end"/>
      </w:r>
    </w:p>
    <w:p w14:paraId="660C6E95" w14:textId="567CBB1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15.2.17</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_Toc202372147 \h </w:instrText>
      </w:r>
      <w:r>
        <w:rPr>
          <w:noProof/>
        </w:rPr>
      </w:r>
      <w:r>
        <w:rPr>
          <w:noProof/>
        </w:rPr>
        <w:fldChar w:fldCharType="separate"/>
      </w:r>
      <w:r>
        <w:rPr>
          <w:noProof/>
        </w:rPr>
        <w:t>364</w:t>
      </w:r>
      <w:r>
        <w:rPr>
          <w:noProof/>
        </w:rPr>
        <w:fldChar w:fldCharType="end"/>
      </w:r>
    </w:p>
    <w:p w14:paraId="05FB32A8" w14:textId="13DC15C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15.2.18</w:t>
      </w:r>
      <w:r>
        <w:rPr>
          <w:rFonts w:asciiTheme="minorHAnsi" w:eastAsiaTheme="minorEastAsia" w:hAnsiTheme="minorHAnsi" w:cstheme="minorBidi"/>
          <w:noProof/>
          <w:kern w:val="2"/>
          <w:sz w:val="24"/>
          <w:szCs w:val="24"/>
          <w:lang w:eastAsia="en-GB"/>
          <w14:ligatures w14:val="standardContextual"/>
        </w:rPr>
        <w:tab/>
      </w:r>
      <w:r>
        <w:rPr>
          <w:noProof/>
        </w:rPr>
        <w:t>Notification type</w:t>
      </w:r>
      <w:r>
        <w:rPr>
          <w:noProof/>
        </w:rPr>
        <w:tab/>
      </w:r>
      <w:r>
        <w:rPr>
          <w:noProof/>
        </w:rPr>
        <w:fldChar w:fldCharType="begin" w:fldLock="1"/>
      </w:r>
      <w:r>
        <w:rPr>
          <w:noProof/>
        </w:rPr>
        <w:instrText xml:space="preserve"> PAGEREF _Toc202372148 \h </w:instrText>
      </w:r>
      <w:r>
        <w:rPr>
          <w:noProof/>
        </w:rPr>
      </w:r>
      <w:r>
        <w:rPr>
          <w:noProof/>
        </w:rPr>
        <w:fldChar w:fldCharType="separate"/>
      </w:r>
      <w:r>
        <w:rPr>
          <w:noProof/>
        </w:rPr>
        <w:t>364</w:t>
      </w:r>
      <w:r>
        <w:rPr>
          <w:noProof/>
        </w:rPr>
        <w:fldChar w:fldCharType="end"/>
      </w:r>
    </w:p>
    <w:p w14:paraId="10D3196C" w14:textId="0A3A097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15.2.19</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_Toc202372149 \h </w:instrText>
      </w:r>
      <w:r>
        <w:rPr>
          <w:noProof/>
        </w:rPr>
      </w:r>
      <w:r>
        <w:rPr>
          <w:noProof/>
        </w:rPr>
        <w:fldChar w:fldCharType="separate"/>
      </w:r>
      <w:r>
        <w:rPr>
          <w:noProof/>
        </w:rPr>
        <w:t>365</w:t>
      </w:r>
      <w:r>
        <w:rPr>
          <w:noProof/>
        </w:rPr>
        <w:fldChar w:fldCharType="end"/>
      </w:r>
    </w:p>
    <w:p w14:paraId="0D82F52A" w14:textId="34D4D20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15.2.20</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_Toc202372150 \h </w:instrText>
      </w:r>
      <w:r>
        <w:rPr>
          <w:noProof/>
        </w:rPr>
      </w:r>
      <w:r>
        <w:rPr>
          <w:noProof/>
        </w:rPr>
        <w:fldChar w:fldCharType="separate"/>
      </w:r>
      <w:r>
        <w:rPr>
          <w:noProof/>
        </w:rPr>
        <w:t>365</w:t>
      </w:r>
      <w:r>
        <w:rPr>
          <w:noProof/>
        </w:rPr>
        <w:fldChar w:fldCharType="end"/>
      </w:r>
    </w:p>
    <w:p w14:paraId="7404172F" w14:textId="323BCAF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Extension response type</w:t>
      </w:r>
      <w:r>
        <w:rPr>
          <w:noProof/>
        </w:rPr>
        <w:tab/>
      </w:r>
      <w:r>
        <w:rPr>
          <w:noProof/>
        </w:rPr>
        <w:fldChar w:fldCharType="begin" w:fldLock="1"/>
      </w:r>
      <w:r>
        <w:rPr>
          <w:noProof/>
        </w:rPr>
        <w:instrText xml:space="preserve"> PAGEREF _Toc202372151 \h </w:instrText>
      </w:r>
      <w:r>
        <w:rPr>
          <w:noProof/>
        </w:rPr>
      </w:r>
      <w:r>
        <w:rPr>
          <w:noProof/>
        </w:rPr>
        <w:fldChar w:fldCharType="separate"/>
      </w:r>
      <w:r>
        <w:rPr>
          <w:noProof/>
        </w:rPr>
        <w:t>365</w:t>
      </w:r>
      <w:r>
        <w:rPr>
          <w:noProof/>
        </w:rPr>
        <w:fldChar w:fldCharType="end"/>
      </w:r>
    </w:p>
    <w:p w14:paraId="5BFA587D" w14:textId="171B5ED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15.2.22</w:t>
      </w:r>
      <w:r>
        <w:rPr>
          <w:rFonts w:asciiTheme="minorHAnsi" w:eastAsiaTheme="minorEastAsia" w:hAnsiTheme="minorHAnsi" w:cstheme="minorBidi"/>
          <w:noProof/>
          <w:kern w:val="2"/>
          <w:sz w:val="24"/>
          <w:szCs w:val="24"/>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_Toc202372152 \h </w:instrText>
      </w:r>
      <w:r>
        <w:rPr>
          <w:noProof/>
        </w:rPr>
      </w:r>
      <w:r>
        <w:rPr>
          <w:noProof/>
        </w:rPr>
        <w:fldChar w:fldCharType="separate"/>
      </w:r>
      <w:r>
        <w:rPr>
          <w:noProof/>
        </w:rPr>
        <w:t>366</w:t>
      </w:r>
      <w:r>
        <w:rPr>
          <w:noProof/>
        </w:rPr>
        <w:fldChar w:fldCharType="end"/>
      </w:r>
    </w:p>
    <w:p w14:paraId="2E219B56" w14:textId="7501F68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15.2.23</w:t>
      </w:r>
      <w:r>
        <w:rPr>
          <w:rFonts w:asciiTheme="minorHAnsi" w:eastAsiaTheme="minorEastAsia" w:hAnsiTheme="minorHAnsi" w:cstheme="minorBidi"/>
          <w:noProof/>
          <w:kern w:val="2"/>
          <w:sz w:val="24"/>
          <w:szCs w:val="24"/>
          <w:lang w:eastAsia="en-GB"/>
          <w14:ligatures w14:val="standardContextual"/>
        </w:rPr>
        <w:tab/>
      </w:r>
      <w:r>
        <w:rPr>
          <w:noProof/>
        </w:rPr>
        <w:t>Release Response Type</w:t>
      </w:r>
      <w:r>
        <w:rPr>
          <w:noProof/>
        </w:rPr>
        <w:tab/>
      </w:r>
      <w:r>
        <w:rPr>
          <w:noProof/>
        </w:rPr>
        <w:fldChar w:fldCharType="begin" w:fldLock="1"/>
      </w:r>
      <w:r>
        <w:rPr>
          <w:noProof/>
        </w:rPr>
        <w:instrText xml:space="preserve"> PAGEREF _Toc202372153 \h </w:instrText>
      </w:r>
      <w:r>
        <w:rPr>
          <w:noProof/>
        </w:rPr>
      </w:r>
      <w:r>
        <w:rPr>
          <w:noProof/>
        </w:rPr>
        <w:fldChar w:fldCharType="separate"/>
      </w:r>
      <w:r>
        <w:rPr>
          <w:noProof/>
        </w:rPr>
        <w:t>366</w:t>
      </w:r>
      <w:r>
        <w:rPr>
          <w:noProof/>
        </w:rPr>
        <w:fldChar w:fldCharType="end"/>
      </w:r>
    </w:p>
    <w:p w14:paraId="5A51099B" w14:textId="244EF29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15.2.24</w:t>
      </w:r>
      <w:r>
        <w:rPr>
          <w:rFonts w:asciiTheme="minorHAnsi" w:eastAsiaTheme="minorEastAsia" w:hAnsiTheme="minorHAnsi" w:cstheme="minorBidi"/>
          <w:noProof/>
          <w:kern w:val="2"/>
          <w:sz w:val="24"/>
          <w:szCs w:val="24"/>
          <w:lang w:eastAsia="en-GB"/>
          <w14:ligatures w14:val="standardContextual"/>
        </w:rPr>
        <w:tab/>
      </w:r>
      <w:r>
        <w:rPr>
          <w:noProof/>
        </w:rPr>
        <w:t>Extended application ID</w:t>
      </w:r>
      <w:r>
        <w:rPr>
          <w:noProof/>
        </w:rPr>
        <w:tab/>
      </w:r>
      <w:r>
        <w:rPr>
          <w:noProof/>
        </w:rPr>
        <w:fldChar w:fldCharType="begin" w:fldLock="1"/>
      </w:r>
      <w:r>
        <w:rPr>
          <w:noProof/>
        </w:rPr>
        <w:instrText xml:space="preserve"> PAGEREF _Toc202372154 \h </w:instrText>
      </w:r>
      <w:r>
        <w:rPr>
          <w:noProof/>
        </w:rPr>
      </w:r>
      <w:r>
        <w:rPr>
          <w:noProof/>
        </w:rPr>
        <w:fldChar w:fldCharType="separate"/>
      </w:r>
      <w:r>
        <w:rPr>
          <w:noProof/>
        </w:rPr>
        <w:t>367</w:t>
      </w:r>
      <w:r>
        <w:rPr>
          <w:noProof/>
        </w:rPr>
        <w:fldChar w:fldCharType="end"/>
      </w:r>
    </w:p>
    <w:p w14:paraId="71EA7791" w14:textId="33E1533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_Toc202372155 \h </w:instrText>
      </w:r>
      <w:r>
        <w:rPr>
          <w:noProof/>
        </w:rPr>
      </w:r>
      <w:r>
        <w:rPr>
          <w:noProof/>
        </w:rPr>
        <w:fldChar w:fldCharType="separate"/>
      </w:r>
      <w:r>
        <w:rPr>
          <w:noProof/>
        </w:rPr>
        <w:t>368</w:t>
      </w:r>
      <w:r>
        <w:rPr>
          <w:noProof/>
        </w:rPr>
        <w:fldChar w:fldCharType="end"/>
      </w:r>
    </w:p>
    <w:p w14:paraId="4AF9E3F8" w14:textId="1684234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15.2.26</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_Toc202372156 \h </w:instrText>
      </w:r>
      <w:r>
        <w:rPr>
          <w:noProof/>
        </w:rPr>
      </w:r>
      <w:r>
        <w:rPr>
          <w:noProof/>
        </w:rPr>
        <w:fldChar w:fldCharType="separate"/>
      </w:r>
      <w:r>
        <w:rPr>
          <w:noProof/>
        </w:rPr>
        <w:t>368</w:t>
      </w:r>
      <w:r>
        <w:rPr>
          <w:noProof/>
        </w:rPr>
        <w:fldChar w:fldCharType="end"/>
      </w:r>
    </w:p>
    <w:p w14:paraId="6FAB8951" w14:textId="2C48751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15.2.27</w:t>
      </w:r>
      <w:r>
        <w:rPr>
          <w:rFonts w:asciiTheme="minorHAnsi" w:eastAsiaTheme="minorEastAsia" w:hAnsiTheme="minorHAnsi" w:cstheme="minorBidi"/>
          <w:noProof/>
          <w:kern w:val="2"/>
          <w:sz w:val="24"/>
          <w:szCs w:val="24"/>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_Toc202372157 \h </w:instrText>
      </w:r>
      <w:r>
        <w:rPr>
          <w:noProof/>
        </w:rPr>
      </w:r>
      <w:r>
        <w:rPr>
          <w:noProof/>
        </w:rPr>
        <w:fldChar w:fldCharType="separate"/>
      </w:r>
      <w:r>
        <w:rPr>
          <w:noProof/>
        </w:rPr>
        <w:t>369</w:t>
      </w:r>
      <w:r>
        <w:rPr>
          <w:noProof/>
        </w:rPr>
        <w:fldChar w:fldCharType="end"/>
      </w:r>
    </w:p>
    <w:p w14:paraId="22BFDBAB" w14:textId="5C8F754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15.2.</w:t>
      </w:r>
      <w:r w:rsidRPr="00027F1A">
        <w:rPr>
          <w:noProof/>
          <w:lang w:val="hr-HR"/>
        </w:rPr>
        <w:t>28</w:t>
      </w:r>
      <w:r>
        <w:rPr>
          <w:rFonts w:asciiTheme="minorHAnsi" w:eastAsiaTheme="minorEastAsia" w:hAnsiTheme="minorHAnsi" w:cstheme="minorBidi"/>
          <w:noProof/>
          <w:kern w:val="2"/>
          <w:sz w:val="24"/>
          <w:szCs w:val="24"/>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_Toc202372158 \h </w:instrText>
      </w:r>
      <w:r>
        <w:rPr>
          <w:noProof/>
        </w:rPr>
      </w:r>
      <w:r>
        <w:rPr>
          <w:noProof/>
        </w:rPr>
        <w:fldChar w:fldCharType="separate"/>
      </w:r>
      <w:r>
        <w:rPr>
          <w:noProof/>
        </w:rPr>
        <w:t>369</w:t>
      </w:r>
      <w:r>
        <w:rPr>
          <w:noProof/>
        </w:rPr>
        <w:fldChar w:fldCharType="end"/>
      </w:r>
    </w:p>
    <w:p w14:paraId="355AF0AF" w14:textId="060068AC"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_Toc202372159 \h </w:instrText>
      </w:r>
      <w:r>
        <w:rPr>
          <w:noProof/>
        </w:rPr>
      </w:r>
      <w:r>
        <w:rPr>
          <w:noProof/>
        </w:rPr>
        <w:fldChar w:fldCharType="separate"/>
      </w:r>
      <w:r>
        <w:rPr>
          <w:noProof/>
        </w:rPr>
        <w:t>370</w:t>
      </w:r>
      <w:r>
        <w:rPr>
          <w:noProof/>
        </w:rPr>
        <w:fldChar w:fldCharType="end"/>
      </w:r>
    </w:p>
    <w:p w14:paraId="7CD040F0" w14:textId="62FD56B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_Toc202372160 \h </w:instrText>
      </w:r>
      <w:r>
        <w:rPr>
          <w:noProof/>
        </w:rPr>
      </w:r>
      <w:r>
        <w:rPr>
          <w:noProof/>
        </w:rPr>
        <w:fldChar w:fldCharType="separate"/>
      </w:r>
      <w:r>
        <w:rPr>
          <w:noProof/>
        </w:rPr>
        <w:t>370</w:t>
      </w:r>
      <w:r>
        <w:rPr>
          <w:noProof/>
        </w:rPr>
        <w:fldChar w:fldCharType="end"/>
      </w:r>
    </w:p>
    <w:p w14:paraId="5C582F72" w14:textId="40C6FEA9"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_Toc202372161 \h </w:instrText>
      </w:r>
      <w:r>
        <w:rPr>
          <w:noProof/>
        </w:rPr>
      </w:r>
      <w:r>
        <w:rPr>
          <w:noProof/>
        </w:rPr>
        <w:fldChar w:fldCharType="separate"/>
      </w:r>
      <w:r>
        <w:rPr>
          <w:noProof/>
        </w:rPr>
        <w:t>371</w:t>
      </w:r>
      <w:r>
        <w:rPr>
          <w:noProof/>
        </w:rPr>
        <w:fldChar w:fldCharType="end"/>
      </w:r>
    </w:p>
    <w:p w14:paraId="3E2116C9" w14:textId="36A4EEE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Client procedures</w:t>
      </w:r>
      <w:r>
        <w:rPr>
          <w:noProof/>
        </w:rPr>
        <w:tab/>
      </w:r>
      <w:r>
        <w:rPr>
          <w:noProof/>
        </w:rPr>
        <w:fldChar w:fldCharType="begin" w:fldLock="1"/>
      </w:r>
      <w:r>
        <w:rPr>
          <w:noProof/>
        </w:rPr>
        <w:instrText xml:space="preserve"> PAGEREF _Toc202372162 \h </w:instrText>
      </w:r>
      <w:r>
        <w:rPr>
          <w:noProof/>
        </w:rPr>
      </w:r>
      <w:r>
        <w:rPr>
          <w:noProof/>
        </w:rPr>
        <w:fldChar w:fldCharType="separate"/>
      </w:r>
      <w:r>
        <w:rPr>
          <w:noProof/>
        </w:rPr>
        <w:t>371</w:t>
      </w:r>
      <w:r>
        <w:rPr>
          <w:noProof/>
        </w:rPr>
        <w:fldChar w:fldCharType="end"/>
      </w:r>
    </w:p>
    <w:p w14:paraId="1673E5DA" w14:textId="575874A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Emergency alert origination</w:t>
      </w:r>
      <w:r>
        <w:rPr>
          <w:noProof/>
        </w:rPr>
        <w:tab/>
      </w:r>
      <w:r>
        <w:rPr>
          <w:noProof/>
        </w:rPr>
        <w:fldChar w:fldCharType="begin" w:fldLock="1"/>
      </w:r>
      <w:r>
        <w:rPr>
          <w:noProof/>
        </w:rPr>
        <w:instrText xml:space="preserve"> PAGEREF _Toc202372163 \h </w:instrText>
      </w:r>
      <w:r>
        <w:rPr>
          <w:noProof/>
        </w:rPr>
      </w:r>
      <w:r>
        <w:rPr>
          <w:noProof/>
        </w:rPr>
        <w:fldChar w:fldCharType="separate"/>
      </w:r>
      <w:r>
        <w:rPr>
          <w:noProof/>
        </w:rPr>
        <w:t>371</w:t>
      </w:r>
      <w:r>
        <w:rPr>
          <w:noProof/>
        </w:rPr>
        <w:fldChar w:fldCharType="end"/>
      </w:r>
    </w:p>
    <w:p w14:paraId="7745A4F3" w14:textId="40E72D9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Emergency alert cancellation</w:t>
      </w:r>
      <w:r>
        <w:rPr>
          <w:noProof/>
        </w:rPr>
        <w:tab/>
      </w:r>
      <w:r>
        <w:rPr>
          <w:noProof/>
        </w:rPr>
        <w:fldChar w:fldCharType="begin" w:fldLock="1"/>
      </w:r>
      <w:r>
        <w:rPr>
          <w:noProof/>
        </w:rPr>
        <w:instrText xml:space="preserve"> PAGEREF _Toc202372164 \h </w:instrText>
      </w:r>
      <w:r>
        <w:rPr>
          <w:noProof/>
        </w:rPr>
      </w:r>
      <w:r>
        <w:rPr>
          <w:noProof/>
        </w:rPr>
        <w:fldChar w:fldCharType="separate"/>
      </w:r>
      <w:r>
        <w:rPr>
          <w:noProof/>
        </w:rPr>
        <w:t>372</w:t>
      </w:r>
      <w:r>
        <w:rPr>
          <w:noProof/>
        </w:rPr>
        <w:fldChar w:fldCharType="end"/>
      </w:r>
    </w:p>
    <w:p w14:paraId="45D5E66D" w14:textId="64AFE6E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w:t>
      </w:r>
      <w:r w:rsidRPr="00027F1A">
        <w:rPr>
          <w:rFonts w:eastAsia="Malgun Gothic"/>
          <w:noProof/>
          <w:lang w:val="en-US"/>
        </w:rPr>
        <w:t>6</w:t>
      </w:r>
      <w:r w:rsidRPr="00027F1A">
        <w:rPr>
          <w:rFonts w:eastAsia="Malgun Gothic"/>
          <w:noProof/>
        </w:rPr>
        <w:t>.2.1.3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_Toc202372165 \h </w:instrText>
      </w:r>
      <w:r>
        <w:rPr>
          <w:noProof/>
        </w:rPr>
      </w:r>
      <w:r>
        <w:rPr>
          <w:noProof/>
        </w:rPr>
        <w:fldChar w:fldCharType="separate"/>
      </w:r>
      <w:r>
        <w:rPr>
          <w:noProof/>
        </w:rPr>
        <w:t>374</w:t>
      </w:r>
      <w:r>
        <w:rPr>
          <w:noProof/>
        </w:rPr>
        <w:fldChar w:fldCharType="end"/>
      </w:r>
    </w:p>
    <w:p w14:paraId="39F5D005" w14:textId="15AED4E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w:t>
      </w:r>
      <w:r w:rsidRPr="00027F1A">
        <w:rPr>
          <w:rFonts w:eastAsia="Malgun Gothic"/>
          <w:noProof/>
          <w:lang w:val="en-US"/>
        </w:rPr>
        <w:t>6</w:t>
      </w:r>
      <w:r w:rsidRPr="00027F1A">
        <w:rPr>
          <w:rFonts w:eastAsia="Malgun Gothic"/>
          <w:noProof/>
        </w:rPr>
        <w:t>.2.1.4</w:t>
      </w:r>
      <w:r>
        <w:rPr>
          <w:rFonts w:asciiTheme="minorHAnsi" w:eastAsiaTheme="minorEastAsia" w:hAnsiTheme="minorHAnsi" w:cstheme="minorBidi"/>
          <w:noProof/>
          <w:kern w:val="2"/>
          <w:sz w:val="24"/>
          <w:szCs w:val="24"/>
          <w:lang w:eastAsia="en-GB"/>
          <w14:ligatures w14:val="standardContextual"/>
        </w:rPr>
        <w:tab/>
      </w:r>
      <w:r w:rsidRPr="00027F1A">
        <w:rPr>
          <w:rFonts w:eastAsia="Calibri"/>
          <w:noProof/>
        </w:rPr>
        <w:t>MCData</w:t>
      </w:r>
      <w:r w:rsidRPr="00027F1A">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_Toc202372166 \h </w:instrText>
      </w:r>
      <w:r>
        <w:rPr>
          <w:noProof/>
        </w:rPr>
      </w:r>
      <w:r>
        <w:rPr>
          <w:noProof/>
        </w:rPr>
        <w:fldChar w:fldCharType="separate"/>
      </w:r>
      <w:r>
        <w:rPr>
          <w:noProof/>
        </w:rPr>
        <w:t>376</w:t>
      </w:r>
      <w:r>
        <w:rPr>
          <w:noProof/>
        </w:rPr>
        <w:fldChar w:fldCharType="end"/>
      </w:r>
    </w:p>
    <w:p w14:paraId="263A234A" w14:textId="4E34794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16.2.1.5</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MCData client receives notification of entry into or exit from </w:t>
      </w:r>
      <w:r>
        <w:rPr>
          <w:noProof/>
          <w:lang w:eastAsia="ko-KR"/>
        </w:rPr>
        <w:t xml:space="preserve">an emergency </w:t>
      </w:r>
      <w:r w:rsidRPr="00027F1A">
        <w:rPr>
          <w:noProof/>
          <w:lang w:val="en-US" w:eastAsia="ko-KR"/>
        </w:rPr>
        <w:t>alert area</w:t>
      </w:r>
      <w:r>
        <w:rPr>
          <w:noProof/>
        </w:rPr>
        <w:tab/>
      </w:r>
      <w:r>
        <w:rPr>
          <w:noProof/>
        </w:rPr>
        <w:fldChar w:fldCharType="begin" w:fldLock="1"/>
      </w:r>
      <w:r>
        <w:rPr>
          <w:noProof/>
        </w:rPr>
        <w:instrText xml:space="preserve"> PAGEREF _Toc202372167 \h </w:instrText>
      </w:r>
      <w:r>
        <w:rPr>
          <w:noProof/>
        </w:rPr>
      </w:r>
      <w:r>
        <w:rPr>
          <w:noProof/>
        </w:rPr>
        <w:fldChar w:fldCharType="separate"/>
      </w:r>
      <w:r>
        <w:rPr>
          <w:noProof/>
        </w:rPr>
        <w:t>376</w:t>
      </w:r>
      <w:r>
        <w:rPr>
          <w:noProof/>
        </w:rPr>
        <w:fldChar w:fldCharType="end"/>
      </w:r>
    </w:p>
    <w:p w14:paraId="1F688EB3" w14:textId="7F58656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6</w:t>
      </w:r>
      <w:r>
        <w:rPr>
          <w:noProof/>
        </w:rPr>
        <w:t>.</w:t>
      </w:r>
      <w:r w:rsidRPr="00027F1A">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w:t>
      </w:r>
      <w:r w:rsidRPr="00027F1A">
        <w:rPr>
          <w:noProof/>
          <w:lang w:val="en-US"/>
        </w:rPr>
        <w:t>Data</w:t>
      </w:r>
      <w:r>
        <w:rPr>
          <w:noProof/>
        </w:rPr>
        <w:t xml:space="preserve"> function procedures</w:t>
      </w:r>
      <w:r>
        <w:rPr>
          <w:noProof/>
        </w:rPr>
        <w:tab/>
      </w:r>
      <w:r>
        <w:rPr>
          <w:noProof/>
        </w:rPr>
        <w:fldChar w:fldCharType="begin" w:fldLock="1"/>
      </w:r>
      <w:r>
        <w:rPr>
          <w:noProof/>
        </w:rPr>
        <w:instrText xml:space="preserve"> PAGEREF _Toc202372168 \h </w:instrText>
      </w:r>
      <w:r>
        <w:rPr>
          <w:noProof/>
        </w:rPr>
      </w:r>
      <w:r>
        <w:rPr>
          <w:noProof/>
        </w:rPr>
        <w:fldChar w:fldCharType="separate"/>
      </w:r>
      <w:r>
        <w:rPr>
          <w:noProof/>
        </w:rPr>
        <w:t>377</w:t>
      </w:r>
      <w:r>
        <w:rPr>
          <w:noProof/>
        </w:rPr>
        <w:fldChar w:fldCharType="end"/>
      </w:r>
    </w:p>
    <w:p w14:paraId="09372114" w14:textId="0368B22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6</w:t>
      </w:r>
      <w:r>
        <w:rPr>
          <w:noProof/>
        </w:rPr>
        <w:t>.</w:t>
      </w:r>
      <w:r w:rsidRPr="00027F1A">
        <w:rPr>
          <w:noProof/>
          <w:lang w:val="en-US"/>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w:t>
      </w:r>
      <w:r w:rsidRPr="00027F1A">
        <w:rPr>
          <w:noProof/>
          <w:lang w:val="en-US"/>
        </w:rPr>
        <w:t>Data</w:t>
      </w:r>
      <w:r>
        <w:rPr>
          <w:noProof/>
        </w:rPr>
        <w:t xml:space="preserve"> client</w:t>
      </w:r>
      <w:r>
        <w:rPr>
          <w:noProof/>
        </w:rPr>
        <w:tab/>
      </w:r>
      <w:r>
        <w:rPr>
          <w:noProof/>
        </w:rPr>
        <w:fldChar w:fldCharType="begin" w:fldLock="1"/>
      </w:r>
      <w:r>
        <w:rPr>
          <w:noProof/>
        </w:rPr>
        <w:instrText xml:space="preserve"> PAGEREF _Toc202372169 \h </w:instrText>
      </w:r>
      <w:r>
        <w:rPr>
          <w:noProof/>
        </w:rPr>
      </w:r>
      <w:r>
        <w:rPr>
          <w:noProof/>
        </w:rPr>
        <w:fldChar w:fldCharType="separate"/>
      </w:r>
      <w:r>
        <w:rPr>
          <w:noProof/>
        </w:rPr>
        <w:t>377</w:t>
      </w:r>
      <w:r>
        <w:rPr>
          <w:noProof/>
        </w:rPr>
        <w:fldChar w:fldCharType="end"/>
      </w:r>
    </w:p>
    <w:p w14:paraId="22FCAAA6" w14:textId="519F4A6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16.2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w:t>
      </w:r>
      <w:r w:rsidRPr="00027F1A">
        <w:rPr>
          <w:noProof/>
          <w:lang w:val="en-US"/>
        </w:rPr>
        <w:t>Data</w:t>
      </w:r>
      <w:r>
        <w:rPr>
          <w:noProof/>
        </w:rPr>
        <w:t xml:space="preserve"> client</w:t>
      </w:r>
      <w:r>
        <w:rPr>
          <w:noProof/>
        </w:rPr>
        <w:tab/>
      </w:r>
      <w:r>
        <w:rPr>
          <w:noProof/>
        </w:rPr>
        <w:fldChar w:fldCharType="begin" w:fldLock="1"/>
      </w:r>
      <w:r>
        <w:rPr>
          <w:noProof/>
        </w:rPr>
        <w:instrText xml:space="preserve"> PAGEREF _Toc202372170 \h </w:instrText>
      </w:r>
      <w:r>
        <w:rPr>
          <w:noProof/>
        </w:rPr>
      </w:r>
      <w:r>
        <w:rPr>
          <w:noProof/>
        </w:rPr>
        <w:fldChar w:fldCharType="separate"/>
      </w:r>
      <w:r>
        <w:rPr>
          <w:noProof/>
        </w:rPr>
        <w:t>378</w:t>
      </w:r>
      <w:r>
        <w:rPr>
          <w:noProof/>
        </w:rPr>
        <w:fldChar w:fldCharType="end"/>
      </w:r>
    </w:p>
    <w:p w14:paraId="522B667D" w14:textId="15EAB69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6.2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_Toc202372171 \h </w:instrText>
      </w:r>
      <w:r>
        <w:rPr>
          <w:noProof/>
        </w:rPr>
      </w:r>
      <w:r>
        <w:rPr>
          <w:noProof/>
        </w:rPr>
        <w:fldChar w:fldCharType="separate"/>
      </w:r>
      <w:r>
        <w:rPr>
          <w:noProof/>
        </w:rPr>
        <w:t>379</w:t>
      </w:r>
      <w:r>
        <w:rPr>
          <w:noProof/>
        </w:rPr>
        <w:fldChar w:fldCharType="end"/>
      </w:r>
    </w:p>
    <w:p w14:paraId="6607AE7D" w14:textId="293631F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16.2A</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On-network MCData adhoc group emergency alert</w:t>
      </w:r>
      <w:r>
        <w:rPr>
          <w:noProof/>
        </w:rPr>
        <w:tab/>
      </w:r>
      <w:r>
        <w:rPr>
          <w:noProof/>
        </w:rPr>
        <w:fldChar w:fldCharType="begin" w:fldLock="1"/>
      </w:r>
      <w:r>
        <w:rPr>
          <w:noProof/>
        </w:rPr>
        <w:instrText xml:space="preserve"> PAGEREF _Toc202372172 \h </w:instrText>
      </w:r>
      <w:r>
        <w:rPr>
          <w:noProof/>
        </w:rPr>
      </w:r>
      <w:r>
        <w:rPr>
          <w:noProof/>
        </w:rPr>
        <w:fldChar w:fldCharType="separate"/>
      </w:r>
      <w:r>
        <w:rPr>
          <w:noProof/>
        </w:rPr>
        <w:t>380</w:t>
      </w:r>
      <w:r>
        <w:rPr>
          <w:noProof/>
        </w:rPr>
        <w:fldChar w:fldCharType="end"/>
      </w:r>
    </w:p>
    <w:p w14:paraId="4FBDCC86" w14:textId="63EB4F2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16.2A.1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Client procedures</w:t>
      </w:r>
      <w:r>
        <w:rPr>
          <w:noProof/>
        </w:rPr>
        <w:tab/>
      </w:r>
      <w:r>
        <w:rPr>
          <w:noProof/>
        </w:rPr>
        <w:fldChar w:fldCharType="begin" w:fldLock="1"/>
      </w:r>
      <w:r>
        <w:rPr>
          <w:noProof/>
        </w:rPr>
        <w:instrText xml:space="preserve"> PAGEREF _Toc202372173 \h </w:instrText>
      </w:r>
      <w:r>
        <w:rPr>
          <w:noProof/>
        </w:rPr>
      </w:r>
      <w:r>
        <w:rPr>
          <w:noProof/>
        </w:rPr>
        <w:fldChar w:fldCharType="separate"/>
      </w:r>
      <w:r>
        <w:rPr>
          <w:noProof/>
        </w:rPr>
        <w:t>380</w:t>
      </w:r>
      <w:r>
        <w:rPr>
          <w:noProof/>
        </w:rPr>
        <w:fldChar w:fldCharType="end"/>
      </w:r>
    </w:p>
    <w:p w14:paraId="3F5C05B9" w14:textId="283F49E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16.2A.1.1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 hoc group emergency alert origination</w:t>
      </w:r>
      <w:r>
        <w:rPr>
          <w:noProof/>
        </w:rPr>
        <w:tab/>
      </w:r>
      <w:r>
        <w:rPr>
          <w:noProof/>
        </w:rPr>
        <w:fldChar w:fldCharType="begin" w:fldLock="1"/>
      </w:r>
      <w:r>
        <w:rPr>
          <w:noProof/>
        </w:rPr>
        <w:instrText xml:space="preserve"> PAGEREF _Toc202372174 \h </w:instrText>
      </w:r>
      <w:r>
        <w:rPr>
          <w:noProof/>
        </w:rPr>
      </w:r>
      <w:r>
        <w:rPr>
          <w:noProof/>
        </w:rPr>
        <w:fldChar w:fldCharType="separate"/>
      </w:r>
      <w:r>
        <w:rPr>
          <w:noProof/>
        </w:rPr>
        <w:t>380</w:t>
      </w:r>
      <w:r>
        <w:rPr>
          <w:noProof/>
        </w:rPr>
        <w:fldChar w:fldCharType="end"/>
      </w:r>
    </w:p>
    <w:p w14:paraId="48546A44" w14:textId="1AE99B5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16.2A.1.2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 hoc group emergency alert cancellation</w:t>
      </w:r>
      <w:r>
        <w:rPr>
          <w:noProof/>
        </w:rPr>
        <w:tab/>
      </w:r>
      <w:r>
        <w:rPr>
          <w:noProof/>
        </w:rPr>
        <w:fldChar w:fldCharType="begin" w:fldLock="1"/>
      </w:r>
      <w:r>
        <w:rPr>
          <w:noProof/>
        </w:rPr>
        <w:instrText xml:space="preserve"> PAGEREF _Toc202372175 \h </w:instrText>
      </w:r>
      <w:r>
        <w:rPr>
          <w:noProof/>
        </w:rPr>
      </w:r>
      <w:r>
        <w:rPr>
          <w:noProof/>
        </w:rPr>
        <w:fldChar w:fldCharType="separate"/>
      </w:r>
      <w:r>
        <w:rPr>
          <w:noProof/>
        </w:rPr>
        <w:t>381</w:t>
      </w:r>
      <w:r>
        <w:rPr>
          <w:noProof/>
        </w:rPr>
        <w:fldChar w:fldCharType="end"/>
      </w:r>
    </w:p>
    <w:p w14:paraId="697D874C" w14:textId="250C6ED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16.2A.1.3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receives an MCData adhoc group emergency alert notification</w:t>
      </w:r>
      <w:r>
        <w:rPr>
          <w:noProof/>
        </w:rPr>
        <w:tab/>
      </w:r>
      <w:r>
        <w:rPr>
          <w:noProof/>
        </w:rPr>
        <w:fldChar w:fldCharType="begin" w:fldLock="1"/>
      </w:r>
      <w:r>
        <w:rPr>
          <w:noProof/>
        </w:rPr>
        <w:instrText xml:space="preserve"> PAGEREF _Toc202372176 \h </w:instrText>
      </w:r>
      <w:r>
        <w:rPr>
          <w:noProof/>
        </w:rPr>
      </w:r>
      <w:r>
        <w:rPr>
          <w:noProof/>
        </w:rPr>
        <w:fldChar w:fldCharType="separate"/>
      </w:r>
      <w:r>
        <w:rPr>
          <w:noProof/>
        </w:rPr>
        <w:t>383</w:t>
      </w:r>
      <w:r>
        <w:rPr>
          <w:noProof/>
        </w:rPr>
        <w:fldChar w:fldCharType="end"/>
      </w:r>
    </w:p>
    <w:p w14:paraId="0FBC4B39" w14:textId="33325CA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w:t>
      </w:r>
      <w:r w:rsidRPr="00027F1A">
        <w:rPr>
          <w:rFonts w:eastAsia="Malgun Gothic"/>
          <w:noProof/>
        </w:rPr>
        <w:t>.1.4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Sending a "SIP MESSAGE request to modify participant criteria for ad hoc group emergency alert to participating </w:t>
      </w:r>
      <w:r>
        <w:rPr>
          <w:noProof/>
        </w:rPr>
        <w:t>MCData</w:t>
      </w:r>
      <w:r w:rsidRPr="00027F1A">
        <w:rPr>
          <w:rFonts w:eastAsia="Malgun Gothic"/>
          <w:noProof/>
        </w:rPr>
        <w:t xml:space="preserve"> function"</w:t>
      </w:r>
      <w:r>
        <w:rPr>
          <w:noProof/>
        </w:rPr>
        <w:tab/>
      </w:r>
      <w:r>
        <w:rPr>
          <w:noProof/>
        </w:rPr>
        <w:fldChar w:fldCharType="begin" w:fldLock="1"/>
      </w:r>
      <w:r>
        <w:rPr>
          <w:noProof/>
        </w:rPr>
        <w:instrText xml:space="preserve"> PAGEREF _Toc202372177 \h </w:instrText>
      </w:r>
      <w:r>
        <w:rPr>
          <w:noProof/>
        </w:rPr>
      </w:r>
      <w:r>
        <w:rPr>
          <w:noProof/>
        </w:rPr>
        <w:fldChar w:fldCharType="separate"/>
      </w:r>
      <w:r>
        <w:rPr>
          <w:noProof/>
        </w:rPr>
        <w:t>383</w:t>
      </w:r>
      <w:r>
        <w:rPr>
          <w:noProof/>
        </w:rPr>
        <w:fldChar w:fldCharType="end"/>
      </w:r>
    </w:p>
    <w:p w14:paraId="459E90AA" w14:textId="038906B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w:t>
      </w:r>
      <w:r>
        <w:rPr>
          <w:noProof/>
          <w:lang w:eastAsia="ko-KR"/>
        </w:rPr>
        <w:t>1</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 xml:space="preserve">Receiving a "SIP MESSAGE request </w:t>
      </w:r>
      <w:r w:rsidRPr="00027F1A">
        <w:rPr>
          <w:rFonts w:eastAsia="Malgun Gothic"/>
          <w:noProof/>
          <w:lang w:eastAsia="ko-KR"/>
        </w:rPr>
        <w:t>for</w:t>
      </w:r>
      <w:r w:rsidRPr="00027F1A">
        <w:rPr>
          <w:rFonts w:eastAsia="Malgun Gothic"/>
          <w:noProof/>
        </w:rPr>
        <w:t xml:space="preserve"> participant criteria </w:t>
      </w:r>
      <w:r w:rsidRPr="00027F1A">
        <w:rPr>
          <w:rFonts w:eastAsia="Malgun Gothic"/>
          <w:noProof/>
          <w:lang w:eastAsia="ko-KR"/>
        </w:rPr>
        <w:t xml:space="preserve">modification response </w:t>
      </w:r>
      <w:r w:rsidRPr="00027F1A">
        <w:rPr>
          <w:rFonts w:eastAsia="Malgun Gothic"/>
          <w:noProof/>
        </w:rPr>
        <w:t>for ad hoc group emergency alert from participating MCData function"</w:t>
      </w:r>
      <w:r>
        <w:rPr>
          <w:noProof/>
        </w:rPr>
        <w:tab/>
      </w:r>
      <w:r>
        <w:rPr>
          <w:noProof/>
        </w:rPr>
        <w:fldChar w:fldCharType="begin" w:fldLock="1"/>
      </w:r>
      <w:r>
        <w:rPr>
          <w:noProof/>
        </w:rPr>
        <w:instrText xml:space="preserve"> PAGEREF _Toc202372178 \h </w:instrText>
      </w:r>
      <w:r>
        <w:rPr>
          <w:noProof/>
        </w:rPr>
      </w:r>
      <w:r>
        <w:rPr>
          <w:noProof/>
        </w:rPr>
        <w:fldChar w:fldCharType="separate"/>
      </w:r>
      <w:r>
        <w:rPr>
          <w:noProof/>
        </w:rPr>
        <w:t>384</w:t>
      </w:r>
      <w:r>
        <w:rPr>
          <w:noProof/>
        </w:rPr>
        <w:fldChar w:fldCharType="end"/>
      </w:r>
    </w:p>
    <w:p w14:paraId="6F20A41E" w14:textId="02317E6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16.2A.2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_Toc202372179 \h </w:instrText>
      </w:r>
      <w:r>
        <w:rPr>
          <w:noProof/>
        </w:rPr>
      </w:r>
      <w:r>
        <w:rPr>
          <w:noProof/>
        </w:rPr>
        <w:fldChar w:fldCharType="separate"/>
      </w:r>
      <w:r>
        <w:rPr>
          <w:noProof/>
        </w:rPr>
        <w:t>385</w:t>
      </w:r>
      <w:r>
        <w:rPr>
          <w:noProof/>
        </w:rPr>
        <w:fldChar w:fldCharType="end"/>
      </w:r>
    </w:p>
    <w:p w14:paraId="52451559" w14:textId="05E1B40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from the served MCData client</w:t>
      </w:r>
      <w:r>
        <w:rPr>
          <w:noProof/>
        </w:rPr>
        <w:tab/>
      </w:r>
      <w:r>
        <w:rPr>
          <w:noProof/>
        </w:rPr>
        <w:fldChar w:fldCharType="begin" w:fldLock="1"/>
      </w:r>
      <w:r>
        <w:rPr>
          <w:noProof/>
        </w:rPr>
        <w:instrText xml:space="preserve"> PAGEREF _Toc202372180 \h </w:instrText>
      </w:r>
      <w:r>
        <w:rPr>
          <w:noProof/>
        </w:rPr>
      </w:r>
      <w:r>
        <w:rPr>
          <w:noProof/>
        </w:rPr>
        <w:fldChar w:fldCharType="separate"/>
      </w:r>
      <w:r>
        <w:rPr>
          <w:noProof/>
        </w:rPr>
        <w:t>385</w:t>
      </w:r>
      <w:r>
        <w:rPr>
          <w:noProof/>
        </w:rPr>
        <w:fldChar w:fldCharType="end"/>
      </w:r>
    </w:p>
    <w:p w14:paraId="3F50DA50" w14:textId="0325EBE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MCData client</w:t>
      </w:r>
      <w:r>
        <w:rPr>
          <w:noProof/>
        </w:rPr>
        <w:tab/>
      </w:r>
      <w:r>
        <w:rPr>
          <w:noProof/>
        </w:rPr>
        <w:fldChar w:fldCharType="begin" w:fldLock="1"/>
      </w:r>
      <w:r>
        <w:rPr>
          <w:noProof/>
        </w:rPr>
        <w:instrText xml:space="preserve"> PAGEREF _Toc202372181 \h </w:instrText>
      </w:r>
      <w:r>
        <w:rPr>
          <w:noProof/>
        </w:rPr>
      </w:r>
      <w:r>
        <w:rPr>
          <w:noProof/>
        </w:rPr>
        <w:fldChar w:fldCharType="separate"/>
      </w:r>
      <w:r>
        <w:rPr>
          <w:noProof/>
        </w:rPr>
        <w:t>386</w:t>
      </w:r>
      <w:r>
        <w:rPr>
          <w:noProof/>
        </w:rPr>
        <w:fldChar w:fldCharType="end"/>
      </w:r>
    </w:p>
    <w:p w14:paraId="1BD406E2" w14:textId="5C6FAE0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fldLock="1"/>
      </w:r>
      <w:r>
        <w:rPr>
          <w:noProof/>
        </w:rPr>
        <w:instrText xml:space="preserve"> PAGEREF _Toc202372182 \h </w:instrText>
      </w:r>
      <w:r>
        <w:rPr>
          <w:noProof/>
        </w:rPr>
      </w:r>
      <w:r>
        <w:rPr>
          <w:noProof/>
        </w:rPr>
        <w:fldChar w:fldCharType="separate"/>
      </w:r>
      <w:r>
        <w:rPr>
          <w:noProof/>
        </w:rPr>
        <w:t>386</w:t>
      </w:r>
      <w:r>
        <w:rPr>
          <w:noProof/>
        </w:rPr>
        <w:fldChar w:fldCharType="end"/>
      </w:r>
    </w:p>
    <w:p w14:paraId="3018BB15" w14:textId="20281FC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16.2A.2.4</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027F1A">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_Toc202372183 \h </w:instrText>
      </w:r>
      <w:r>
        <w:rPr>
          <w:noProof/>
        </w:rPr>
      </w:r>
      <w:r>
        <w:rPr>
          <w:noProof/>
        </w:rPr>
        <w:fldChar w:fldCharType="separate"/>
      </w:r>
      <w:r>
        <w:rPr>
          <w:noProof/>
        </w:rPr>
        <w:t>387</w:t>
      </w:r>
      <w:r>
        <w:rPr>
          <w:noProof/>
        </w:rPr>
        <w:fldChar w:fldCharType="end"/>
      </w:r>
    </w:p>
    <w:p w14:paraId="3FCDEA33" w14:textId="0C51D3D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16.2A.2.5</w:t>
      </w:r>
      <w:r>
        <w:rPr>
          <w:rFonts w:asciiTheme="minorHAnsi" w:eastAsiaTheme="minorEastAsia" w:hAnsiTheme="minorHAnsi" w:cstheme="minorBidi"/>
          <w:noProof/>
          <w:kern w:val="2"/>
          <w:sz w:val="24"/>
          <w:szCs w:val="24"/>
          <w:lang w:eastAsia="en-GB"/>
          <w14:ligatures w14:val="standardContextual"/>
        </w:rPr>
        <w:tab/>
      </w:r>
      <w:r>
        <w:rPr>
          <w:noProof/>
        </w:rPr>
        <w:t>Receiving a "</w:t>
      </w:r>
      <w:r w:rsidRPr="00027F1A">
        <w:rPr>
          <w:rFonts w:eastAsia="Malgun Gothic"/>
          <w:noProof/>
        </w:rPr>
        <w:t xml:space="preserve">SIP MESSAGE request to modify participant criteria for ad hoc group emergency alert to participating </w:t>
      </w:r>
      <w:r>
        <w:rPr>
          <w:noProof/>
        </w:rPr>
        <w:t>MCData</w:t>
      </w:r>
      <w:r w:rsidRPr="00027F1A">
        <w:rPr>
          <w:rFonts w:eastAsia="Malgun Gothic"/>
          <w:noProof/>
        </w:rPr>
        <w:t xml:space="preserve"> function"</w:t>
      </w:r>
      <w:r>
        <w:rPr>
          <w:noProof/>
        </w:rPr>
        <w:tab/>
      </w:r>
      <w:r>
        <w:rPr>
          <w:noProof/>
        </w:rPr>
        <w:fldChar w:fldCharType="begin" w:fldLock="1"/>
      </w:r>
      <w:r>
        <w:rPr>
          <w:noProof/>
        </w:rPr>
        <w:instrText xml:space="preserve"> PAGEREF _Toc202372184 \h </w:instrText>
      </w:r>
      <w:r>
        <w:rPr>
          <w:noProof/>
        </w:rPr>
      </w:r>
      <w:r>
        <w:rPr>
          <w:noProof/>
        </w:rPr>
        <w:fldChar w:fldCharType="separate"/>
      </w:r>
      <w:r>
        <w:rPr>
          <w:noProof/>
        </w:rPr>
        <w:t>387</w:t>
      </w:r>
      <w:r>
        <w:rPr>
          <w:noProof/>
        </w:rPr>
        <w:fldChar w:fldCharType="end"/>
      </w:r>
    </w:p>
    <w:p w14:paraId="599E6AA3" w14:textId="22935F5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16.2A.2.6</w:t>
      </w:r>
      <w:r>
        <w:rPr>
          <w:rFonts w:asciiTheme="minorHAnsi" w:eastAsiaTheme="minorEastAsia" w:hAnsiTheme="minorHAnsi" w:cstheme="minorBidi"/>
          <w:noProof/>
          <w:kern w:val="2"/>
          <w:sz w:val="24"/>
          <w:szCs w:val="24"/>
          <w:lang w:eastAsia="en-GB"/>
          <w14:ligatures w14:val="standardContextual"/>
        </w:rPr>
        <w:tab/>
      </w:r>
      <w:r>
        <w:rPr>
          <w:noProof/>
        </w:rPr>
        <w:t xml:space="preserve">Receiving a "SIP MESSAGE request </w:t>
      </w:r>
      <w:r w:rsidRPr="00027F1A">
        <w:rPr>
          <w:rFonts w:eastAsia="Malgun Gothic"/>
          <w:noProof/>
          <w:lang w:eastAsia="ko-KR"/>
        </w:rPr>
        <w:t>for</w:t>
      </w:r>
      <w:r w:rsidRPr="00027F1A">
        <w:rPr>
          <w:rFonts w:eastAsia="Malgun Gothic"/>
          <w:noProof/>
        </w:rPr>
        <w:t xml:space="preserve"> participant criteria </w:t>
      </w:r>
      <w:r w:rsidRPr="00027F1A">
        <w:rPr>
          <w:rFonts w:eastAsia="Malgun Gothic"/>
          <w:noProof/>
          <w:lang w:eastAsia="ko-KR"/>
        </w:rPr>
        <w:t xml:space="preserve">modification response </w:t>
      </w:r>
      <w:r w:rsidRPr="00027F1A">
        <w:rPr>
          <w:rFonts w:eastAsia="Malgun Gothic"/>
          <w:noProof/>
        </w:rPr>
        <w:t>for ad hoc group emergency alert from controlling MCData function"</w:t>
      </w:r>
      <w:r>
        <w:rPr>
          <w:noProof/>
        </w:rPr>
        <w:tab/>
      </w:r>
      <w:r>
        <w:rPr>
          <w:noProof/>
        </w:rPr>
        <w:fldChar w:fldCharType="begin" w:fldLock="1"/>
      </w:r>
      <w:r>
        <w:rPr>
          <w:noProof/>
        </w:rPr>
        <w:instrText xml:space="preserve"> PAGEREF _Toc202372185 \h </w:instrText>
      </w:r>
      <w:r>
        <w:rPr>
          <w:noProof/>
        </w:rPr>
      </w:r>
      <w:r>
        <w:rPr>
          <w:noProof/>
        </w:rPr>
        <w:fldChar w:fldCharType="separate"/>
      </w:r>
      <w:r>
        <w:rPr>
          <w:noProof/>
        </w:rPr>
        <w:t>388</w:t>
      </w:r>
      <w:r>
        <w:rPr>
          <w:noProof/>
        </w:rPr>
        <w:fldChar w:fldCharType="end"/>
      </w:r>
    </w:p>
    <w:p w14:paraId="2D6DCD54" w14:textId="06425DB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16.2A.3</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_Toc202372186 \h </w:instrText>
      </w:r>
      <w:r>
        <w:rPr>
          <w:noProof/>
        </w:rPr>
      </w:r>
      <w:r>
        <w:rPr>
          <w:noProof/>
        </w:rPr>
        <w:fldChar w:fldCharType="separate"/>
      </w:r>
      <w:r>
        <w:rPr>
          <w:noProof/>
        </w:rPr>
        <w:t>389</w:t>
      </w:r>
      <w:r>
        <w:rPr>
          <w:noProof/>
        </w:rPr>
        <w:fldChar w:fldCharType="end"/>
      </w:r>
    </w:p>
    <w:p w14:paraId="686AC862" w14:textId="33655CB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_Toc202372187 \h </w:instrText>
      </w:r>
      <w:r>
        <w:rPr>
          <w:noProof/>
        </w:rPr>
      </w:r>
      <w:r>
        <w:rPr>
          <w:noProof/>
        </w:rPr>
        <w:fldChar w:fldCharType="separate"/>
      </w:r>
      <w:r>
        <w:rPr>
          <w:noProof/>
        </w:rPr>
        <w:t>389</w:t>
      </w:r>
      <w:r>
        <w:rPr>
          <w:noProof/>
        </w:rPr>
        <w:fldChar w:fldCharType="end"/>
      </w:r>
    </w:p>
    <w:p w14:paraId="639652A2" w14:textId="65ACED4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_Toc202372188 \h </w:instrText>
      </w:r>
      <w:r>
        <w:rPr>
          <w:noProof/>
        </w:rPr>
      </w:r>
      <w:r>
        <w:rPr>
          <w:noProof/>
        </w:rPr>
        <w:fldChar w:fldCharType="separate"/>
      </w:r>
      <w:r>
        <w:rPr>
          <w:noProof/>
        </w:rPr>
        <w:t>390</w:t>
      </w:r>
      <w:r>
        <w:rPr>
          <w:noProof/>
        </w:rPr>
        <w:fldChar w:fldCharType="end"/>
      </w:r>
    </w:p>
    <w:p w14:paraId="18ECF46F" w14:textId="4E687E5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_Toc202372189 \h </w:instrText>
      </w:r>
      <w:r>
        <w:rPr>
          <w:noProof/>
        </w:rPr>
      </w:r>
      <w:r>
        <w:rPr>
          <w:noProof/>
        </w:rPr>
        <w:fldChar w:fldCharType="separate"/>
      </w:r>
      <w:r>
        <w:rPr>
          <w:noProof/>
        </w:rPr>
        <w:t>392</w:t>
      </w:r>
      <w:r>
        <w:rPr>
          <w:noProof/>
        </w:rPr>
        <w:fldChar w:fldCharType="end"/>
      </w:r>
    </w:p>
    <w:p w14:paraId="556A0929" w14:textId="0581972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16.2A.3.4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Handling of a</w:t>
      </w:r>
      <w:r>
        <w:rPr>
          <w:noProof/>
        </w:rPr>
        <w:t xml:space="preserve">dhoc group emergency alert </w:t>
      </w:r>
      <w:r w:rsidRPr="00027F1A">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_Toc202372190 \h </w:instrText>
      </w:r>
      <w:r>
        <w:rPr>
          <w:noProof/>
        </w:rPr>
      </w:r>
      <w:r>
        <w:rPr>
          <w:noProof/>
        </w:rPr>
        <w:fldChar w:fldCharType="separate"/>
      </w:r>
      <w:r>
        <w:rPr>
          <w:noProof/>
        </w:rPr>
        <w:t>392</w:t>
      </w:r>
      <w:r>
        <w:rPr>
          <w:noProof/>
        </w:rPr>
        <w:fldChar w:fldCharType="end"/>
      </w:r>
    </w:p>
    <w:p w14:paraId="5FEE44A2" w14:textId="1C6C05D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16.2A.3.5</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w:t>
      </w:r>
      <w:r>
        <w:rPr>
          <w:noProof/>
        </w:rPr>
        <w:t xml:space="preserve">SIP MESSAGE request </w:t>
      </w:r>
      <w:r w:rsidRPr="00027F1A">
        <w:rPr>
          <w:rFonts w:eastAsia="Malgun Gothic"/>
          <w:noProof/>
        </w:rPr>
        <w:t xml:space="preserve">to modify participant criteria for ad hoc group emergency alert to </w:t>
      </w:r>
      <w:r w:rsidRPr="00027F1A">
        <w:rPr>
          <w:rFonts w:eastAsia="Malgun Gothic"/>
          <w:noProof/>
          <w:lang w:eastAsia="ko-KR"/>
        </w:rPr>
        <w:t>controlling</w:t>
      </w:r>
      <w:r w:rsidRPr="00027F1A">
        <w:rPr>
          <w:rFonts w:eastAsia="Malgun Gothic"/>
          <w:noProof/>
        </w:rPr>
        <w:t xml:space="preserve"> MCData function"</w:t>
      </w:r>
      <w:r>
        <w:rPr>
          <w:noProof/>
        </w:rPr>
        <w:tab/>
      </w:r>
      <w:r>
        <w:rPr>
          <w:noProof/>
        </w:rPr>
        <w:fldChar w:fldCharType="begin" w:fldLock="1"/>
      </w:r>
      <w:r>
        <w:rPr>
          <w:noProof/>
        </w:rPr>
        <w:instrText xml:space="preserve"> PAGEREF _Toc202372191 \h </w:instrText>
      </w:r>
      <w:r>
        <w:rPr>
          <w:noProof/>
        </w:rPr>
      </w:r>
      <w:r>
        <w:rPr>
          <w:noProof/>
        </w:rPr>
        <w:fldChar w:fldCharType="separate"/>
      </w:r>
      <w:r>
        <w:rPr>
          <w:noProof/>
        </w:rPr>
        <w:t>393</w:t>
      </w:r>
      <w:r>
        <w:rPr>
          <w:noProof/>
        </w:rPr>
        <w:fldChar w:fldCharType="end"/>
      </w:r>
    </w:p>
    <w:p w14:paraId="52CBD36A" w14:textId="50640BD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027F1A">
        <w:rPr>
          <w:noProof/>
          <w:lang w:val="en-US"/>
        </w:rPr>
        <w:t>6</w:t>
      </w:r>
      <w:r>
        <w:rPr>
          <w:noProof/>
        </w:rPr>
        <w:t>.</w:t>
      </w:r>
      <w:r w:rsidRPr="00027F1A">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Controlling MC</w:t>
      </w:r>
      <w:r w:rsidRPr="00027F1A">
        <w:rPr>
          <w:noProof/>
          <w:lang w:val="en-US"/>
        </w:rPr>
        <w:t>Data</w:t>
      </w:r>
      <w:r>
        <w:rPr>
          <w:noProof/>
        </w:rPr>
        <w:t xml:space="preserve"> function procedures</w:t>
      </w:r>
      <w:r>
        <w:rPr>
          <w:noProof/>
        </w:rPr>
        <w:tab/>
      </w:r>
      <w:r>
        <w:rPr>
          <w:noProof/>
        </w:rPr>
        <w:fldChar w:fldCharType="begin" w:fldLock="1"/>
      </w:r>
      <w:r>
        <w:rPr>
          <w:noProof/>
        </w:rPr>
        <w:instrText xml:space="preserve"> PAGEREF _Toc202372192 \h </w:instrText>
      </w:r>
      <w:r>
        <w:rPr>
          <w:noProof/>
        </w:rPr>
      </w:r>
      <w:r>
        <w:rPr>
          <w:noProof/>
        </w:rPr>
        <w:fldChar w:fldCharType="separate"/>
      </w:r>
      <w:r>
        <w:rPr>
          <w:noProof/>
        </w:rPr>
        <w:t>394</w:t>
      </w:r>
      <w:r>
        <w:rPr>
          <w:noProof/>
        </w:rPr>
        <w:fldChar w:fldCharType="end"/>
      </w:r>
    </w:p>
    <w:p w14:paraId="707A7E2B" w14:textId="60CB687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6</w:t>
      </w:r>
      <w:r>
        <w:rPr>
          <w:noProof/>
        </w:rPr>
        <w:t>.</w:t>
      </w:r>
      <w:r w:rsidRPr="00027F1A">
        <w:rPr>
          <w:noProof/>
          <w:lang w:val="en-US"/>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_Toc202372193 \h </w:instrText>
      </w:r>
      <w:r>
        <w:rPr>
          <w:noProof/>
        </w:rPr>
      </w:r>
      <w:r>
        <w:rPr>
          <w:noProof/>
        </w:rPr>
        <w:fldChar w:fldCharType="separate"/>
      </w:r>
      <w:r>
        <w:rPr>
          <w:noProof/>
        </w:rPr>
        <w:t>394</w:t>
      </w:r>
      <w:r>
        <w:rPr>
          <w:noProof/>
        </w:rPr>
        <w:fldChar w:fldCharType="end"/>
      </w:r>
    </w:p>
    <w:p w14:paraId="264730B5" w14:textId="28F7E18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_Toc202372194 \h </w:instrText>
      </w:r>
      <w:r>
        <w:rPr>
          <w:noProof/>
        </w:rPr>
      </w:r>
      <w:r>
        <w:rPr>
          <w:noProof/>
        </w:rPr>
        <w:fldChar w:fldCharType="separate"/>
      </w:r>
      <w:r>
        <w:rPr>
          <w:noProof/>
        </w:rPr>
        <w:t>395</w:t>
      </w:r>
      <w:r>
        <w:rPr>
          <w:noProof/>
        </w:rPr>
        <w:fldChar w:fldCharType="end"/>
      </w:r>
    </w:p>
    <w:p w14:paraId="1424579D" w14:textId="79C9AFA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027F1A">
        <w:rPr>
          <w:noProof/>
          <w:lang w:val="en-US"/>
        </w:rPr>
        <w:t>6</w:t>
      </w:r>
      <w:r>
        <w:rPr>
          <w:noProof/>
        </w:rPr>
        <w:t>.</w:t>
      </w:r>
      <w:r w:rsidRPr="00027F1A">
        <w:rPr>
          <w:noProof/>
          <w:lang w:val="en-US"/>
        </w:rPr>
        <w:t>2</w:t>
      </w:r>
      <w:r>
        <w:rPr>
          <w:noProof/>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_Toc202372195 \h </w:instrText>
      </w:r>
      <w:r>
        <w:rPr>
          <w:noProof/>
        </w:rPr>
      </w:r>
      <w:r>
        <w:rPr>
          <w:noProof/>
        </w:rPr>
        <w:fldChar w:fldCharType="separate"/>
      </w:r>
      <w:r>
        <w:rPr>
          <w:noProof/>
        </w:rPr>
        <w:t>398</w:t>
      </w:r>
      <w:r>
        <w:rPr>
          <w:noProof/>
        </w:rPr>
        <w:fldChar w:fldCharType="end"/>
      </w:r>
    </w:p>
    <w:p w14:paraId="5141DCEE" w14:textId="34886A6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_Toc202372196 \h </w:instrText>
      </w:r>
      <w:r>
        <w:rPr>
          <w:noProof/>
        </w:rPr>
      </w:r>
      <w:r>
        <w:rPr>
          <w:noProof/>
        </w:rPr>
        <w:fldChar w:fldCharType="separate"/>
      </w:r>
      <w:r>
        <w:rPr>
          <w:noProof/>
        </w:rPr>
        <w:t>398</w:t>
      </w:r>
      <w:r>
        <w:rPr>
          <w:noProof/>
        </w:rPr>
        <w:fldChar w:fldCharType="end"/>
      </w:r>
    </w:p>
    <w:p w14:paraId="66C56775" w14:textId="6167ED0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_Toc202372197 \h </w:instrText>
      </w:r>
      <w:r>
        <w:rPr>
          <w:noProof/>
        </w:rPr>
      </w:r>
      <w:r>
        <w:rPr>
          <w:noProof/>
        </w:rPr>
        <w:fldChar w:fldCharType="separate"/>
      </w:r>
      <w:r>
        <w:rPr>
          <w:noProof/>
        </w:rPr>
        <w:t>398</w:t>
      </w:r>
      <w:r>
        <w:rPr>
          <w:noProof/>
        </w:rPr>
        <w:fldChar w:fldCharType="end"/>
      </w:r>
    </w:p>
    <w:p w14:paraId="3E1EDAE8" w14:textId="5E16718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Basic state machine</w:t>
      </w:r>
      <w:r>
        <w:rPr>
          <w:noProof/>
        </w:rPr>
        <w:tab/>
      </w:r>
      <w:r>
        <w:rPr>
          <w:noProof/>
        </w:rPr>
        <w:fldChar w:fldCharType="begin" w:fldLock="1"/>
      </w:r>
      <w:r>
        <w:rPr>
          <w:noProof/>
        </w:rPr>
        <w:instrText xml:space="preserve"> PAGEREF _Toc202372198 \h </w:instrText>
      </w:r>
      <w:r>
        <w:rPr>
          <w:noProof/>
        </w:rPr>
      </w:r>
      <w:r>
        <w:rPr>
          <w:noProof/>
        </w:rPr>
        <w:fldChar w:fldCharType="separate"/>
      </w:r>
      <w:r>
        <w:rPr>
          <w:noProof/>
        </w:rPr>
        <w:t>398</w:t>
      </w:r>
      <w:r>
        <w:rPr>
          <w:noProof/>
        </w:rPr>
        <w:fldChar w:fldCharType="end"/>
      </w:r>
    </w:p>
    <w:p w14:paraId="40C0C33C" w14:textId="1EC7CDA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16.3.2.1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_Toc202372199 \h </w:instrText>
      </w:r>
      <w:r>
        <w:rPr>
          <w:noProof/>
        </w:rPr>
      </w:r>
      <w:r>
        <w:rPr>
          <w:noProof/>
        </w:rPr>
        <w:fldChar w:fldCharType="separate"/>
      </w:r>
      <w:r>
        <w:rPr>
          <w:noProof/>
        </w:rPr>
        <w:t>398</w:t>
      </w:r>
      <w:r>
        <w:rPr>
          <w:noProof/>
        </w:rPr>
        <w:fldChar w:fldCharType="end"/>
      </w:r>
    </w:p>
    <w:p w14:paraId="3E0E9D2E" w14:textId="430ABB2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lang w:eastAsia="zh-CN"/>
        </w:rPr>
        <w:t>16.3.2.2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Emergency</w:t>
      </w:r>
      <w:r w:rsidRPr="00027F1A">
        <w:rPr>
          <w:rFonts w:eastAsia="Malgun Gothic"/>
          <w:noProof/>
          <w:lang w:eastAsia="zh-CN"/>
        </w:rPr>
        <w:t xml:space="preserve"> alert state machine</w:t>
      </w:r>
      <w:r>
        <w:rPr>
          <w:noProof/>
        </w:rPr>
        <w:tab/>
      </w:r>
      <w:r>
        <w:rPr>
          <w:noProof/>
        </w:rPr>
        <w:fldChar w:fldCharType="begin" w:fldLock="1"/>
      </w:r>
      <w:r>
        <w:rPr>
          <w:noProof/>
        </w:rPr>
        <w:instrText xml:space="preserve"> PAGEREF _Toc202372200 \h </w:instrText>
      </w:r>
      <w:r>
        <w:rPr>
          <w:noProof/>
        </w:rPr>
      </w:r>
      <w:r>
        <w:rPr>
          <w:noProof/>
        </w:rPr>
        <w:fldChar w:fldCharType="separate"/>
      </w:r>
      <w:r>
        <w:rPr>
          <w:noProof/>
        </w:rPr>
        <w:t>398</w:t>
      </w:r>
      <w:r>
        <w:rPr>
          <w:noProof/>
        </w:rPr>
        <w:fldChar w:fldCharType="end"/>
      </w:r>
    </w:p>
    <w:p w14:paraId="51B0B305" w14:textId="63332D0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lang w:eastAsia="zh-CN"/>
        </w:rPr>
        <w:t>16.3.2.3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Emergency alert</w:t>
      </w:r>
      <w:r w:rsidRPr="00027F1A">
        <w:rPr>
          <w:rFonts w:eastAsia="Malgun Gothic"/>
          <w:noProof/>
          <w:lang w:eastAsia="zh-CN"/>
        </w:rPr>
        <w:t xml:space="preserve"> states</w:t>
      </w:r>
      <w:r>
        <w:rPr>
          <w:noProof/>
        </w:rPr>
        <w:tab/>
      </w:r>
      <w:r>
        <w:rPr>
          <w:noProof/>
        </w:rPr>
        <w:fldChar w:fldCharType="begin" w:fldLock="1"/>
      </w:r>
      <w:r>
        <w:rPr>
          <w:noProof/>
        </w:rPr>
        <w:instrText xml:space="preserve"> PAGEREF _Toc202372201 \h </w:instrText>
      </w:r>
      <w:r>
        <w:rPr>
          <w:noProof/>
        </w:rPr>
      </w:r>
      <w:r>
        <w:rPr>
          <w:noProof/>
        </w:rPr>
        <w:fldChar w:fldCharType="separate"/>
      </w:r>
      <w:r>
        <w:rPr>
          <w:noProof/>
        </w:rPr>
        <w:t>399</w:t>
      </w:r>
      <w:r>
        <w:rPr>
          <w:noProof/>
        </w:rPr>
        <w:fldChar w:fldCharType="end"/>
      </w:r>
    </w:p>
    <w:p w14:paraId="02D0A155" w14:textId="57A3AFC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16.3.2.3.1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E1: Not in emergency state</w:t>
      </w:r>
      <w:r>
        <w:rPr>
          <w:noProof/>
        </w:rPr>
        <w:tab/>
      </w:r>
      <w:r>
        <w:rPr>
          <w:noProof/>
        </w:rPr>
        <w:fldChar w:fldCharType="begin" w:fldLock="1"/>
      </w:r>
      <w:r>
        <w:rPr>
          <w:noProof/>
        </w:rPr>
        <w:instrText xml:space="preserve"> PAGEREF _Toc202372202 \h </w:instrText>
      </w:r>
      <w:r>
        <w:rPr>
          <w:noProof/>
        </w:rPr>
      </w:r>
      <w:r>
        <w:rPr>
          <w:noProof/>
        </w:rPr>
        <w:fldChar w:fldCharType="separate"/>
      </w:r>
      <w:r>
        <w:rPr>
          <w:noProof/>
        </w:rPr>
        <w:t>399</w:t>
      </w:r>
      <w:r>
        <w:rPr>
          <w:noProof/>
        </w:rPr>
        <w:fldChar w:fldCharType="end"/>
      </w:r>
    </w:p>
    <w:p w14:paraId="18C9FD8B" w14:textId="56D7CC8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lang w:eastAsia="zh-CN"/>
        </w:rPr>
        <w:t>16.3.2.3.2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eastAsia="zh-CN"/>
        </w:rPr>
        <w:t>E2: Emergency state</w:t>
      </w:r>
      <w:r>
        <w:rPr>
          <w:noProof/>
        </w:rPr>
        <w:tab/>
      </w:r>
      <w:r>
        <w:rPr>
          <w:noProof/>
        </w:rPr>
        <w:fldChar w:fldCharType="begin" w:fldLock="1"/>
      </w:r>
      <w:r>
        <w:rPr>
          <w:noProof/>
        </w:rPr>
        <w:instrText xml:space="preserve"> PAGEREF _Toc202372203 \h </w:instrText>
      </w:r>
      <w:r>
        <w:rPr>
          <w:noProof/>
        </w:rPr>
      </w:r>
      <w:r>
        <w:rPr>
          <w:noProof/>
        </w:rPr>
        <w:fldChar w:fldCharType="separate"/>
      </w:r>
      <w:r>
        <w:rPr>
          <w:noProof/>
        </w:rPr>
        <w:t>399</w:t>
      </w:r>
      <w:r>
        <w:rPr>
          <w:noProof/>
        </w:rPr>
        <w:fldChar w:fldCharType="end"/>
      </w:r>
    </w:p>
    <w:p w14:paraId="181071CD" w14:textId="6C66931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_Toc202372204 \h </w:instrText>
      </w:r>
      <w:r>
        <w:rPr>
          <w:noProof/>
        </w:rPr>
      </w:r>
      <w:r>
        <w:rPr>
          <w:noProof/>
        </w:rPr>
        <w:fldChar w:fldCharType="separate"/>
      </w:r>
      <w:r>
        <w:rPr>
          <w:noProof/>
        </w:rPr>
        <w:t>399</w:t>
      </w:r>
      <w:r>
        <w:rPr>
          <w:noProof/>
        </w:rPr>
        <w:fldChar w:fldCharType="end"/>
      </w:r>
    </w:p>
    <w:p w14:paraId="49EA87B6" w14:textId="4E16780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_Toc202372205 \h </w:instrText>
      </w:r>
      <w:r>
        <w:rPr>
          <w:noProof/>
        </w:rPr>
      </w:r>
      <w:r>
        <w:rPr>
          <w:noProof/>
        </w:rPr>
        <w:fldChar w:fldCharType="separate"/>
      </w:r>
      <w:r>
        <w:rPr>
          <w:noProof/>
        </w:rPr>
        <w:t>399</w:t>
      </w:r>
      <w:r>
        <w:rPr>
          <w:noProof/>
        </w:rPr>
        <w:fldChar w:fldCharType="end"/>
      </w:r>
    </w:p>
    <w:p w14:paraId="45651A79" w14:textId="2BF3135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16.3.3.2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Emergency alert retransmission</w:t>
      </w:r>
      <w:r>
        <w:rPr>
          <w:noProof/>
        </w:rPr>
        <w:tab/>
      </w:r>
      <w:r>
        <w:rPr>
          <w:noProof/>
        </w:rPr>
        <w:fldChar w:fldCharType="begin" w:fldLock="1"/>
      </w:r>
      <w:r>
        <w:rPr>
          <w:noProof/>
        </w:rPr>
        <w:instrText xml:space="preserve"> PAGEREF _Toc202372206 \h </w:instrText>
      </w:r>
      <w:r>
        <w:rPr>
          <w:noProof/>
        </w:rPr>
      </w:r>
      <w:r>
        <w:rPr>
          <w:noProof/>
        </w:rPr>
        <w:fldChar w:fldCharType="separate"/>
      </w:r>
      <w:r>
        <w:rPr>
          <w:noProof/>
        </w:rPr>
        <w:t>400</w:t>
      </w:r>
      <w:r>
        <w:rPr>
          <w:noProof/>
        </w:rPr>
        <w:fldChar w:fldCharType="end"/>
      </w:r>
    </w:p>
    <w:p w14:paraId="52B56720" w14:textId="7AC6DC8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_Toc202372207 \h </w:instrText>
      </w:r>
      <w:r>
        <w:rPr>
          <w:noProof/>
        </w:rPr>
      </w:r>
      <w:r>
        <w:rPr>
          <w:noProof/>
        </w:rPr>
        <w:fldChar w:fldCharType="separate"/>
      </w:r>
      <w:r>
        <w:rPr>
          <w:noProof/>
        </w:rPr>
        <w:t>400</w:t>
      </w:r>
      <w:r>
        <w:rPr>
          <w:noProof/>
        </w:rPr>
        <w:fldChar w:fldCharType="end"/>
      </w:r>
    </w:p>
    <w:p w14:paraId="1442284B" w14:textId="3BF9E18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16.3.3.4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Terminating user receiving retransmitted emergency alert</w:t>
      </w:r>
      <w:r>
        <w:rPr>
          <w:noProof/>
        </w:rPr>
        <w:tab/>
      </w:r>
      <w:r>
        <w:rPr>
          <w:noProof/>
        </w:rPr>
        <w:fldChar w:fldCharType="begin" w:fldLock="1"/>
      </w:r>
      <w:r>
        <w:rPr>
          <w:noProof/>
        </w:rPr>
        <w:instrText xml:space="preserve"> PAGEREF _Toc202372208 \h </w:instrText>
      </w:r>
      <w:r>
        <w:rPr>
          <w:noProof/>
        </w:rPr>
      </w:r>
      <w:r>
        <w:rPr>
          <w:noProof/>
        </w:rPr>
        <w:fldChar w:fldCharType="separate"/>
      </w:r>
      <w:r>
        <w:rPr>
          <w:noProof/>
        </w:rPr>
        <w:t>400</w:t>
      </w:r>
      <w:r>
        <w:rPr>
          <w:noProof/>
        </w:rPr>
        <w:fldChar w:fldCharType="end"/>
      </w:r>
    </w:p>
    <w:p w14:paraId="49108DC7" w14:textId="3615338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_Toc202372209 \h </w:instrText>
      </w:r>
      <w:r>
        <w:rPr>
          <w:noProof/>
        </w:rPr>
      </w:r>
      <w:r>
        <w:rPr>
          <w:noProof/>
        </w:rPr>
        <w:fldChar w:fldCharType="separate"/>
      </w:r>
      <w:r>
        <w:rPr>
          <w:noProof/>
        </w:rPr>
        <w:t>401</w:t>
      </w:r>
      <w:r>
        <w:rPr>
          <w:noProof/>
        </w:rPr>
        <w:fldChar w:fldCharType="end"/>
      </w:r>
    </w:p>
    <w:p w14:paraId="1B1BDE8A" w14:textId="619E90E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16.3.3.6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_Toc202372210 \h </w:instrText>
      </w:r>
      <w:r>
        <w:rPr>
          <w:noProof/>
        </w:rPr>
      </w:r>
      <w:r>
        <w:rPr>
          <w:noProof/>
        </w:rPr>
        <w:fldChar w:fldCharType="separate"/>
      </w:r>
      <w:r>
        <w:rPr>
          <w:noProof/>
        </w:rPr>
        <w:t>401</w:t>
      </w:r>
      <w:r>
        <w:rPr>
          <w:noProof/>
        </w:rPr>
        <w:fldChar w:fldCharType="end"/>
      </w:r>
    </w:p>
    <w:p w14:paraId="17352668" w14:textId="6418D5D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16.3.3.7</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Implicit emergency alert cancel</w:t>
      </w:r>
      <w:r>
        <w:rPr>
          <w:noProof/>
        </w:rPr>
        <w:tab/>
      </w:r>
      <w:r>
        <w:rPr>
          <w:noProof/>
        </w:rPr>
        <w:fldChar w:fldCharType="begin" w:fldLock="1"/>
      </w:r>
      <w:r>
        <w:rPr>
          <w:noProof/>
        </w:rPr>
        <w:instrText xml:space="preserve"> PAGEREF _Toc202372211 \h </w:instrText>
      </w:r>
      <w:r>
        <w:rPr>
          <w:noProof/>
        </w:rPr>
      </w:r>
      <w:r>
        <w:rPr>
          <w:noProof/>
        </w:rPr>
        <w:fldChar w:fldCharType="separate"/>
      </w:r>
      <w:r>
        <w:rPr>
          <w:noProof/>
        </w:rPr>
        <w:t>401</w:t>
      </w:r>
      <w:r>
        <w:rPr>
          <w:noProof/>
        </w:rPr>
        <w:fldChar w:fldCharType="end"/>
      </w:r>
    </w:p>
    <w:p w14:paraId="6D0F2830" w14:textId="3C5B8803"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_Toc202372212 \h </w:instrText>
      </w:r>
      <w:r>
        <w:rPr>
          <w:noProof/>
        </w:rPr>
      </w:r>
      <w:r>
        <w:rPr>
          <w:noProof/>
        </w:rPr>
        <w:fldChar w:fldCharType="separate"/>
      </w:r>
      <w:r>
        <w:rPr>
          <w:noProof/>
        </w:rPr>
        <w:t>402</w:t>
      </w:r>
      <w:r>
        <w:rPr>
          <w:noProof/>
        </w:rPr>
        <w:fldChar w:fldCharType="end"/>
      </w:r>
    </w:p>
    <w:p w14:paraId="7985B36B" w14:textId="19846215"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_Toc202372213 \h </w:instrText>
      </w:r>
      <w:r>
        <w:rPr>
          <w:noProof/>
        </w:rPr>
      </w:r>
      <w:r>
        <w:rPr>
          <w:noProof/>
        </w:rPr>
        <w:fldChar w:fldCharType="separate"/>
      </w:r>
      <w:r>
        <w:rPr>
          <w:noProof/>
        </w:rPr>
        <w:t>402</w:t>
      </w:r>
      <w:r>
        <w:rPr>
          <w:noProof/>
        </w:rPr>
        <w:fldChar w:fldCharType="end"/>
      </w:r>
    </w:p>
    <w:p w14:paraId="194104FD" w14:textId="3612A0BE"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_Toc202372214 \h </w:instrText>
      </w:r>
      <w:r>
        <w:rPr>
          <w:noProof/>
        </w:rPr>
      </w:r>
      <w:r>
        <w:rPr>
          <w:noProof/>
        </w:rPr>
        <w:fldChar w:fldCharType="separate"/>
      </w:r>
      <w:r>
        <w:rPr>
          <w:noProof/>
        </w:rPr>
        <w:t>402</w:t>
      </w:r>
      <w:r>
        <w:rPr>
          <w:noProof/>
        </w:rPr>
        <w:fldChar w:fldCharType="end"/>
      </w:r>
    </w:p>
    <w:p w14:paraId="6E690DC9" w14:textId="310167B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_Toc202372215 \h </w:instrText>
      </w:r>
      <w:r>
        <w:rPr>
          <w:noProof/>
        </w:rPr>
      </w:r>
      <w:r>
        <w:rPr>
          <w:noProof/>
        </w:rPr>
        <w:fldChar w:fldCharType="separate"/>
      </w:r>
      <w:r>
        <w:rPr>
          <w:noProof/>
        </w:rPr>
        <w:t>402</w:t>
      </w:r>
      <w:r>
        <w:rPr>
          <w:noProof/>
        </w:rPr>
        <w:fldChar w:fldCharType="end"/>
      </w:r>
    </w:p>
    <w:p w14:paraId="4F42DAD8" w14:textId="09452EB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_Toc202372216 \h </w:instrText>
      </w:r>
      <w:r>
        <w:rPr>
          <w:noProof/>
        </w:rPr>
      </w:r>
      <w:r>
        <w:rPr>
          <w:noProof/>
        </w:rPr>
        <w:fldChar w:fldCharType="separate"/>
      </w:r>
      <w:r>
        <w:rPr>
          <w:noProof/>
        </w:rPr>
        <w:t>402</w:t>
      </w:r>
      <w:r>
        <w:rPr>
          <w:noProof/>
        </w:rPr>
        <w:fldChar w:fldCharType="end"/>
      </w:r>
    </w:p>
    <w:p w14:paraId="52D27000" w14:textId="3BBE26E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_Toc202372217 \h </w:instrText>
      </w:r>
      <w:r>
        <w:rPr>
          <w:noProof/>
        </w:rPr>
      </w:r>
      <w:r>
        <w:rPr>
          <w:noProof/>
        </w:rPr>
        <w:fldChar w:fldCharType="separate"/>
      </w:r>
      <w:r>
        <w:rPr>
          <w:noProof/>
        </w:rPr>
        <w:t>403</w:t>
      </w:r>
      <w:r>
        <w:rPr>
          <w:noProof/>
        </w:rPr>
        <w:fldChar w:fldCharType="end"/>
      </w:r>
    </w:p>
    <w:p w14:paraId="6E1FA08A" w14:textId="589088C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_Toc202372218 \h </w:instrText>
      </w:r>
      <w:r>
        <w:rPr>
          <w:noProof/>
        </w:rPr>
      </w:r>
      <w:r>
        <w:rPr>
          <w:noProof/>
        </w:rPr>
        <w:fldChar w:fldCharType="separate"/>
      </w:r>
      <w:r>
        <w:rPr>
          <w:noProof/>
        </w:rPr>
        <w:t>404</w:t>
      </w:r>
      <w:r>
        <w:rPr>
          <w:noProof/>
        </w:rPr>
        <w:fldChar w:fldCharType="end"/>
      </w:r>
    </w:p>
    <w:p w14:paraId="4E5EC797" w14:textId="498BBFA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_Toc202372219 \h </w:instrText>
      </w:r>
      <w:r>
        <w:rPr>
          <w:noProof/>
        </w:rPr>
      </w:r>
      <w:r>
        <w:rPr>
          <w:noProof/>
        </w:rPr>
        <w:fldChar w:fldCharType="separate"/>
      </w:r>
      <w:r>
        <w:rPr>
          <w:noProof/>
        </w:rPr>
        <w:t>404</w:t>
      </w:r>
      <w:r>
        <w:rPr>
          <w:noProof/>
        </w:rPr>
        <w:fldChar w:fldCharType="end"/>
      </w:r>
    </w:p>
    <w:p w14:paraId="251BD6A1" w14:textId="50B274C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_Toc202372220 \h </w:instrText>
      </w:r>
      <w:r>
        <w:rPr>
          <w:noProof/>
        </w:rPr>
      </w:r>
      <w:r>
        <w:rPr>
          <w:noProof/>
        </w:rPr>
        <w:fldChar w:fldCharType="separate"/>
      </w:r>
      <w:r>
        <w:rPr>
          <w:noProof/>
        </w:rPr>
        <w:t>404</w:t>
      </w:r>
      <w:r>
        <w:rPr>
          <w:noProof/>
        </w:rPr>
        <w:fldChar w:fldCharType="end"/>
      </w:r>
    </w:p>
    <w:p w14:paraId="3805B21C" w14:textId="3E17CD6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_Toc202372221 \h </w:instrText>
      </w:r>
      <w:r>
        <w:rPr>
          <w:noProof/>
        </w:rPr>
      </w:r>
      <w:r>
        <w:rPr>
          <w:noProof/>
        </w:rPr>
        <w:fldChar w:fldCharType="separate"/>
      </w:r>
      <w:r>
        <w:rPr>
          <w:noProof/>
        </w:rPr>
        <w:t>405</w:t>
      </w:r>
      <w:r>
        <w:rPr>
          <w:noProof/>
        </w:rPr>
        <w:fldChar w:fldCharType="end"/>
      </w:r>
    </w:p>
    <w:p w14:paraId="4D8EAAEC" w14:textId="665AB23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_Toc202372222 \h </w:instrText>
      </w:r>
      <w:r>
        <w:rPr>
          <w:noProof/>
        </w:rPr>
      </w:r>
      <w:r>
        <w:rPr>
          <w:noProof/>
        </w:rPr>
        <w:fldChar w:fldCharType="separate"/>
      </w:r>
      <w:r>
        <w:rPr>
          <w:noProof/>
        </w:rPr>
        <w:t>407</w:t>
      </w:r>
      <w:r>
        <w:rPr>
          <w:noProof/>
        </w:rPr>
        <w:fldChar w:fldCharType="end"/>
      </w:r>
    </w:p>
    <w:p w14:paraId="753FF5E6" w14:textId="147B9B5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_Toc202372223 \h </w:instrText>
      </w:r>
      <w:r>
        <w:rPr>
          <w:noProof/>
        </w:rPr>
      </w:r>
      <w:r>
        <w:rPr>
          <w:noProof/>
        </w:rPr>
        <w:fldChar w:fldCharType="separate"/>
      </w:r>
      <w:r>
        <w:rPr>
          <w:noProof/>
        </w:rPr>
        <w:t>408</w:t>
      </w:r>
      <w:r>
        <w:rPr>
          <w:noProof/>
        </w:rPr>
        <w:fldChar w:fldCharType="end"/>
      </w:r>
    </w:p>
    <w:p w14:paraId="31C9746A" w14:textId="4C4C7EE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_Toc202372224 \h </w:instrText>
      </w:r>
      <w:r>
        <w:rPr>
          <w:noProof/>
        </w:rPr>
      </w:r>
      <w:r>
        <w:rPr>
          <w:noProof/>
        </w:rPr>
        <w:fldChar w:fldCharType="separate"/>
      </w:r>
      <w:r>
        <w:rPr>
          <w:noProof/>
        </w:rPr>
        <w:t>408</w:t>
      </w:r>
      <w:r>
        <w:rPr>
          <w:noProof/>
        </w:rPr>
        <w:fldChar w:fldCharType="end"/>
      </w:r>
    </w:p>
    <w:p w14:paraId="1883C3BA" w14:textId="0C1C10E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_Toc202372225 \h </w:instrText>
      </w:r>
      <w:r>
        <w:rPr>
          <w:noProof/>
        </w:rPr>
      </w:r>
      <w:r>
        <w:rPr>
          <w:noProof/>
        </w:rPr>
        <w:fldChar w:fldCharType="separate"/>
      </w:r>
      <w:r>
        <w:rPr>
          <w:noProof/>
        </w:rPr>
        <w:t>408</w:t>
      </w:r>
      <w:r>
        <w:rPr>
          <w:noProof/>
        </w:rPr>
        <w:fldChar w:fldCharType="end"/>
      </w:r>
    </w:p>
    <w:p w14:paraId="11F87969" w14:textId="086A827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_Toc202372226 \h </w:instrText>
      </w:r>
      <w:r>
        <w:rPr>
          <w:noProof/>
        </w:rPr>
      </w:r>
      <w:r>
        <w:rPr>
          <w:noProof/>
        </w:rPr>
        <w:fldChar w:fldCharType="separate"/>
      </w:r>
      <w:r>
        <w:rPr>
          <w:noProof/>
        </w:rPr>
        <w:t>408</w:t>
      </w:r>
      <w:r>
        <w:rPr>
          <w:noProof/>
        </w:rPr>
        <w:fldChar w:fldCharType="end"/>
      </w:r>
    </w:p>
    <w:p w14:paraId="04566586" w14:textId="42A6065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_Toc202372227 \h </w:instrText>
      </w:r>
      <w:r>
        <w:rPr>
          <w:noProof/>
        </w:rPr>
      </w:r>
      <w:r>
        <w:rPr>
          <w:noProof/>
        </w:rPr>
        <w:fldChar w:fldCharType="separate"/>
      </w:r>
      <w:r>
        <w:rPr>
          <w:noProof/>
        </w:rPr>
        <w:t>409</w:t>
      </w:r>
      <w:r>
        <w:rPr>
          <w:noProof/>
        </w:rPr>
        <w:fldChar w:fldCharType="end"/>
      </w:r>
    </w:p>
    <w:p w14:paraId="018177E3" w14:textId="2088061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_Toc202372228 \h </w:instrText>
      </w:r>
      <w:r>
        <w:rPr>
          <w:noProof/>
        </w:rPr>
      </w:r>
      <w:r>
        <w:rPr>
          <w:noProof/>
        </w:rPr>
        <w:fldChar w:fldCharType="separate"/>
      </w:r>
      <w:r>
        <w:rPr>
          <w:noProof/>
        </w:rPr>
        <w:t>409</w:t>
      </w:r>
      <w:r>
        <w:rPr>
          <w:noProof/>
        </w:rPr>
        <w:fldChar w:fldCharType="end"/>
      </w:r>
    </w:p>
    <w:p w14:paraId="5EE0E766" w14:textId="023FE1E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Location reporting configuration</w:t>
      </w:r>
      <w:r>
        <w:rPr>
          <w:noProof/>
        </w:rPr>
        <w:tab/>
      </w:r>
      <w:r>
        <w:rPr>
          <w:noProof/>
        </w:rPr>
        <w:fldChar w:fldCharType="begin" w:fldLock="1"/>
      </w:r>
      <w:r>
        <w:rPr>
          <w:noProof/>
        </w:rPr>
        <w:instrText xml:space="preserve"> PAGEREF _Toc202372229 \h </w:instrText>
      </w:r>
      <w:r>
        <w:rPr>
          <w:noProof/>
        </w:rPr>
      </w:r>
      <w:r>
        <w:rPr>
          <w:noProof/>
        </w:rPr>
        <w:fldChar w:fldCharType="separate"/>
      </w:r>
      <w:r>
        <w:rPr>
          <w:noProof/>
        </w:rPr>
        <w:t>409</w:t>
      </w:r>
      <w:r>
        <w:rPr>
          <w:noProof/>
        </w:rPr>
        <w:fldChar w:fldCharType="end"/>
      </w:r>
    </w:p>
    <w:p w14:paraId="751A2D23" w14:textId="5493055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receiving location reporting configuration</w:t>
      </w:r>
      <w:r>
        <w:rPr>
          <w:noProof/>
        </w:rPr>
        <w:tab/>
      </w:r>
      <w:r>
        <w:rPr>
          <w:noProof/>
        </w:rPr>
        <w:fldChar w:fldCharType="begin" w:fldLock="1"/>
      </w:r>
      <w:r>
        <w:rPr>
          <w:noProof/>
        </w:rPr>
        <w:instrText xml:space="preserve"> PAGEREF _Toc202372230 \h </w:instrText>
      </w:r>
      <w:r>
        <w:rPr>
          <w:noProof/>
        </w:rPr>
      </w:r>
      <w:r>
        <w:rPr>
          <w:noProof/>
        </w:rPr>
        <w:fldChar w:fldCharType="separate"/>
      </w:r>
      <w:r>
        <w:rPr>
          <w:noProof/>
        </w:rPr>
        <w:t>409</w:t>
      </w:r>
      <w:r>
        <w:rPr>
          <w:noProof/>
        </w:rPr>
        <w:fldChar w:fldCharType="end"/>
      </w:r>
    </w:p>
    <w:p w14:paraId="08429167" w14:textId="6ED5433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Authorized MCData client sending location reporting configuration</w:t>
      </w:r>
      <w:r>
        <w:rPr>
          <w:noProof/>
        </w:rPr>
        <w:tab/>
      </w:r>
      <w:r>
        <w:rPr>
          <w:noProof/>
        </w:rPr>
        <w:fldChar w:fldCharType="begin" w:fldLock="1"/>
      </w:r>
      <w:r>
        <w:rPr>
          <w:noProof/>
        </w:rPr>
        <w:instrText xml:space="preserve"> PAGEREF _Toc202372231 \h </w:instrText>
      </w:r>
      <w:r>
        <w:rPr>
          <w:noProof/>
        </w:rPr>
      </w:r>
      <w:r>
        <w:rPr>
          <w:noProof/>
        </w:rPr>
        <w:fldChar w:fldCharType="separate"/>
      </w:r>
      <w:r>
        <w:rPr>
          <w:noProof/>
        </w:rPr>
        <w:t>410</w:t>
      </w:r>
      <w:r>
        <w:rPr>
          <w:noProof/>
        </w:rPr>
        <w:fldChar w:fldCharType="end"/>
      </w:r>
    </w:p>
    <w:p w14:paraId="7CD0CF4A" w14:textId="7BC96E7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_Toc202372232 \h </w:instrText>
      </w:r>
      <w:r>
        <w:rPr>
          <w:noProof/>
        </w:rPr>
      </w:r>
      <w:r>
        <w:rPr>
          <w:noProof/>
        </w:rPr>
        <w:fldChar w:fldCharType="separate"/>
      </w:r>
      <w:r>
        <w:rPr>
          <w:noProof/>
        </w:rPr>
        <w:t>410</w:t>
      </w:r>
      <w:r>
        <w:rPr>
          <w:noProof/>
        </w:rPr>
        <w:fldChar w:fldCharType="end"/>
      </w:r>
    </w:p>
    <w:p w14:paraId="71AD56E5" w14:textId="1520949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_Toc202372233 \h </w:instrText>
      </w:r>
      <w:r>
        <w:rPr>
          <w:noProof/>
        </w:rPr>
      </w:r>
      <w:r>
        <w:rPr>
          <w:noProof/>
        </w:rPr>
        <w:fldChar w:fldCharType="separate"/>
      </w:r>
      <w:r>
        <w:rPr>
          <w:noProof/>
        </w:rPr>
        <w:t>410</w:t>
      </w:r>
      <w:r>
        <w:rPr>
          <w:noProof/>
        </w:rPr>
        <w:fldChar w:fldCharType="end"/>
      </w:r>
    </w:p>
    <w:p w14:paraId="21EB89B4" w14:textId="0ECA7F9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_Toc202372234 \h </w:instrText>
      </w:r>
      <w:r>
        <w:rPr>
          <w:noProof/>
        </w:rPr>
      </w:r>
      <w:r>
        <w:rPr>
          <w:noProof/>
        </w:rPr>
        <w:fldChar w:fldCharType="separate"/>
      </w:r>
      <w:r>
        <w:rPr>
          <w:noProof/>
        </w:rPr>
        <w:t>410</w:t>
      </w:r>
      <w:r>
        <w:rPr>
          <w:noProof/>
        </w:rPr>
        <w:fldChar w:fldCharType="end"/>
      </w:r>
    </w:p>
    <w:p w14:paraId="640E7144" w14:textId="5FC4EE6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_Toc202372235 \h </w:instrText>
      </w:r>
      <w:r>
        <w:rPr>
          <w:noProof/>
        </w:rPr>
      </w:r>
      <w:r>
        <w:rPr>
          <w:noProof/>
        </w:rPr>
        <w:fldChar w:fldCharType="separate"/>
      </w:r>
      <w:r>
        <w:rPr>
          <w:noProof/>
        </w:rPr>
        <w:t>411</w:t>
      </w:r>
      <w:r>
        <w:rPr>
          <w:noProof/>
        </w:rPr>
        <w:fldChar w:fldCharType="end"/>
      </w:r>
    </w:p>
    <w:p w14:paraId="191C245C" w14:textId="62206DF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_Toc202372236 \h </w:instrText>
      </w:r>
      <w:r>
        <w:rPr>
          <w:noProof/>
        </w:rPr>
      </w:r>
      <w:r>
        <w:rPr>
          <w:noProof/>
        </w:rPr>
        <w:fldChar w:fldCharType="separate"/>
      </w:r>
      <w:r>
        <w:rPr>
          <w:noProof/>
        </w:rPr>
        <w:t>411</w:t>
      </w:r>
      <w:r>
        <w:rPr>
          <w:noProof/>
        </w:rPr>
        <w:fldChar w:fldCharType="end"/>
      </w:r>
    </w:p>
    <w:p w14:paraId="67AB8B0D" w14:textId="451637A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17.3.4.2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_Toc202372237 \h </w:instrText>
      </w:r>
      <w:r>
        <w:rPr>
          <w:noProof/>
        </w:rPr>
      </w:r>
      <w:r>
        <w:rPr>
          <w:noProof/>
        </w:rPr>
        <w:fldChar w:fldCharType="separate"/>
      </w:r>
      <w:r>
        <w:rPr>
          <w:noProof/>
        </w:rPr>
        <w:t>411</w:t>
      </w:r>
      <w:r>
        <w:rPr>
          <w:noProof/>
        </w:rPr>
        <w:fldChar w:fldCharType="end"/>
      </w:r>
    </w:p>
    <w:p w14:paraId="3B026351" w14:textId="3FF6C36F"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_Toc202372238 \h </w:instrText>
      </w:r>
      <w:r>
        <w:rPr>
          <w:noProof/>
        </w:rPr>
      </w:r>
      <w:r>
        <w:rPr>
          <w:noProof/>
        </w:rPr>
        <w:fldChar w:fldCharType="separate"/>
      </w:r>
      <w:r>
        <w:rPr>
          <w:noProof/>
        </w:rPr>
        <w:t>412</w:t>
      </w:r>
      <w:r>
        <w:rPr>
          <w:noProof/>
        </w:rPr>
        <w:fldChar w:fldCharType="end"/>
      </w:r>
    </w:p>
    <w:p w14:paraId="65A8DBFC" w14:textId="799992B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_Toc202372239 \h </w:instrText>
      </w:r>
      <w:r>
        <w:rPr>
          <w:noProof/>
        </w:rPr>
      </w:r>
      <w:r>
        <w:rPr>
          <w:noProof/>
        </w:rPr>
        <w:fldChar w:fldCharType="separate"/>
      </w:r>
      <w:r>
        <w:rPr>
          <w:noProof/>
        </w:rPr>
        <w:t>412</w:t>
      </w:r>
      <w:r>
        <w:rPr>
          <w:noProof/>
        </w:rPr>
        <w:fldChar w:fldCharType="end"/>
      </w:r>
    </w:p>
    <w:p w14:paraId="1A0C5047" w14:textId="791F791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_Toc202372240 \h </w:instrText>
      </w:r>
      <w:r>
        <w:rPr>
          <w:noProof/>
        </w:rPr>
      </w:r>
      <w:r>
        <w:rPr>
          <w:noProof/>
        </w:rPr>
        <w:fldChar w:fldCharType="separate"/>
      </w:r>
      <w:r>
        <w:rPr>
          <w:noProof/>
        </w:rPr>
        <w:t>412</w:t>
      </w:r>
      <w:r>
        <w:rPr>
          <w:noProof/>
        </w:rPr>
        <w:fldChar w:fldCharType="end"/>
      </w:r>
    </w:p>
    <w:p w14:paraId="657085B0" w14:textId="28472CC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w:t>
      </w:r>
      <w:r w:rsidRPr="00027F1A">
        <w:rPr>
          <w:noProof/>
          <w:lang w:val="en-US" w:eastAsia="zh-CN"/>
        </w:rPr>
        <w:t>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7F1A">
        <w:rPr>
          <w:noProof/>
          <w:lang w:val="en-US" w:eastAsia="zh-CN"/>
        </w:rPr>
        <w:t xml:space="preserve">Pre-established session for </w:t>
      </w:r>
      <w:r>
        <w:rPr>
          <w:noProof/>
          <w:lang w:eastAsia="zh-CN"/>
        </w:rPr>
        <w:t>MCData SDS communication</w:t>
      </w:r>
      <w:r>
        <w:rPr>
          <w:noProof/>
        </w:rPr>
        <w:tab/>
      </w:r>
      <w:r>
        <w:rPr>
          <w:noProof/>
        </w:rPr>
        <w:fldChar w:fldCharType="begin" w:fldLock="1"/>
      </w:r>
      <w:r>
        <w:rPr>
          <w:noProof/>
        </w:rPr>
        <w:instrText xml:space="preserve"> PAGEREF _Toc202372241 \h </w:instrText>
      </w:r>
      <w:r>
        <w:rPr>
          <w:noProof/>
        </w:rPr>
      </w:r>
      <w:r>
        <w:rPr>
          <w:noProof/>
        </w:rPr>
        <w:fldChar w:fldCharType="separate"/>
      </w:r>
      <w:r>
        <w:rPr>
          <w:noProof/>
        </w:rPr>
        <w:t>413</w:t>
      </w:r>
      <w:r>
        <w:rPr>
          <w:noProof/>
        </w:rPr>
        <w:fldChar w:fldCharType="end"/>
      </w:r>
    </w:p>
    <w:p w14:paraId="28C59F3C" w14:textId="035C19B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18.3.1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General</w:t>
      </w:r>
      <w:r>
        <w:rPr>
          <w:noProof/>
        </w:rPr>
        <w:tab/>
      </w:r>
      <w:r>
        <w:rPr>
          <w:noProof/>
        </w:rPr>
        <w:fldChar w:fldCharType="begin" w:fldLock="1"/>
      </w:r>
      <w:r>
        <w:rPr>
          <w:noProof/>
        </w:rPr>
        <w:instrText xml:space="preserve"> PAGEREF _Toc202372242 \h </w:instrText>
      </w:r>
      <w:r>
        <w:rPr>
          <w:noProof/>
        </w:rPr>
      </w:r>
      <w:r>
        <w:rPr>
          <w:noProof/>
        </w:rPr>
        <w:fldChar w:fldCharType="separate"/>
      </w:r>
      <w:r>
        <w:rPr>
          <w:noProof/>
        </w:rPr>
        <w:t>413</w:t>
      </w:r>
      <w:r>
        <w:rPr>
          <w:noProof/>
        </w:rPr>
        <w:fldChar w:fldCharType="end"/>
      </w:r>
    </w:p>
    <w:p w14:paraId="407A82A9" w14:textId="5965761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027F1A">
        <w:rPr>
          <w:noProof/>
          <w:lang w:val="en-US"/>
        </w:rPr>
        <w:t>3</w:t>
      </w:r>
      <w:r>
        <w:rPr>
          <w:noProof/>
        </w:rPr>
        <w:t>.</w:t>
      </w:r>
      <w:r w:rsidRPr="00027F1A">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_Toc202372243 \h </w:instrText>
      </w:r>
      <w:r>
        <w:rPr>
          <w:noProof/>
        </w:rPr>
      </w:r>
      <w:r>
        <w:rPr>
          <w:noProof/>
        </w:rPr>
        <w:fldChar w:fldCharType="separate"/>
      </w:r>
      <w:r>
        <w:rPr>
          <w:noProof/>
        </w:rPr>
        <w:t>413</w:t>
      </w:r>
      <w:r>
        <w:rPr>
          <w:noProof/>
        </w:rPr>
        <w:fldChar w:fldCharType="end"/>
      </w:r>
    </w:p>
    <w:p w14:paraId="36F35A46" w14:textId="0C04DE7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027F1A">
        <w:rPr>
          <w:noProof/>
          <w:lang w:val="en-US"/>
        </w:rPr>
        <w:t>3</w:t>
      </w:r>
      <w:r>
        <w:rPr>
          <w:noProof/>
        </w:rPr>
        <w:t>.</w:t>
      </w:r>
      <w:r w:rsidRPr="00027F1A">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_Toc202372244 \h </w:instrText>
      </w:r>
      <w:r>
        <w:rPr>
          <w:noProof/>
        </w:rPr>
      </w:r>
      <w:r>
        <w:rPr>
          <w:noProof/>
        </w:rPr>
        <w:fldChar w:fldCharType="separate"/>
      </w:r>
      <w:r>
        <w:rPr>
          <w:noProof/>
        </w:rPr>
        <w:t>413</w:t>
      </w:r>
      <w:r>
        <w:rPr>
          <w:noProof/>
        </w:rPr>
        <w:fldChar w:fldCharType="end"/>
      </w:r>
    </w:p>
    <w:p w14:paraId="30DAF0D8" w14:textId="6B255C2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fldLock="1"/>
      </w:r>
      <w:r>
        <w:rPr>
          <w:noProof/>
        </w:rPr>
        <w:instrText xml:space="preserve"> PAGEREF _Toc202372245 \h </w:instrText>
      </w:r>
      <w:r>
        <w:rPr>
          <w:noProof/>
        </w:rPr>
      </w:r>
      <w:r>
        <w:rPr>
          <w:noProof/>
        </w:rPr>
        <w:fldChar w:fldCharType="separate"/>
      </w:r>
      <w:r>
        <w:rPr>
          <w:noProof/>
        </w:rPr>
        <w:t>413</w:t>
      </w:r>
      <w:r>
        <w:rPr>
          <w:noProof/>
        </w:rPr>
        <w:fldChar w:fldCharType="end"/>
      </w:r>
    </w:p>
    <w:p w14:paraId="5A5657E6" w14:textId="184F33F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027F1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_Toc202372246 \h </w:instrText>
      </w:r>
      <w:r>
        <w:rPr>
          <w:noProof/>
        </w:rPr>
      </w:r>
      <w:r>
        <w:rPr>
          <w:noProof/>
        </w:rPr>
        <w:fldChar w:fldCharType="separate"/>
      </w:r>
      <w:r>
        <w:rPr>
          <w:noProof/>
        </w:rPr>
        <w:t>413</w:t>
      </w:r>
      <w:r>
        <w:rPr>
          <w:noProof/>
        </w:rPr>
        <w:fldChar w:fldCharType="end"/>
      </w:r>
    </w:p>
    <w:p w14:paraId="3D76ECB2" w14:textId="1CA0D01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027F1A">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_Toc202372247 \h </w:instrText>
      </w:r>
      <w:r>
        <w:rPr>
          <w:noProof/>
        </w:rPr>
      </w:r>
      <w:r>
        <w:rPr>
          <w:noProof/>
        </w:rPr>
        <w:fldChar w:fldCharType="separate"/>
      </w:r>
      <w:r>
        <w:rPr>
          <w:noProof/>
        </w:rPr>
        <w:t>414</w:t>
      </w:r>
      <w:r>
        <w:rPr>
          <w:noProof/>
        </w:rPr>
        <w:fldChar w:fldCharType="end"/>
      </w:r>
    </w:p>
    <w:p w14:paraId="16632FD9" w14:textId="1849CC1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fldLock="1"/>
      </w:r>
      <w:r>
        <w:rPr>
          <w:noProof/>
        </w:rPr>
        <w:instrText xml:space="preserve"> PAGEREF _Toc202372248 \h </w:instrText>
      </w:r>
      <w:r>
        <w:rPr>
          <w:noProof/>
        </w:rPr>
      </w:r>
      <w:r>
        <w:rPr>
          <w:noProof/>
        </w:rPr>
        <w:fldChar w:fldCharType="separate"/>
      </w:r>
      <w:r>
        <w:rPr>
          <w:noProof/>
        </w:rPr>
        <w:t>415</w:t>
      </w:r>
      <w:r>
        <w:rPr>
          <w:noProof/>
        </w:rPr>
        <w:fldChar w:fldCharType="end"/>
      </w:r>
    </w:p>
    <w:p w14:paraId="762F60BC" w14:textId="3329BB0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_Toc202372249 \h </w:instrText>
      </w:r>
      <w:r>
        <w:rPr>
          <w:noProof/>
        </w:rPr>
      </w:r>
      <w:r>
        <w:rPr>
          <w:noProof/>
        </w:rPr>
        <w:fldChar w:fldCharType="separate"/>
      </w:r>
      <w:r>
        <w:rPr>
          <w:noProof/>
        </w:rPr>
        <w:t>415</w:t>
      </w:r>
      <w:r>
        <w:rPr>
          <w:noProof/>
        </w:rPr>
        <w:fldChar w:fldCharType="end"/>
      </w:r>
    </w:p>
    <w:p w14:paraId="129F0263" w14:textId="4B5A13C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1</w:t>
      </w:r>
      <w:r>
        <w:rPr>
          <w:noProof/>
        </w:rPr>
        <w:t>8.</w:t>
      </w:r>
      <w:r w:rsidRPr="00027F1A">
        <w:rPr>
          <w:noProof/>
          <w:lang w:val="en-US"/>
        </w:rPr>
        <w:t>3.3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027F1A">
        <w:rPr>
          <w:noProof/>
          <w:lang w:val="en-US"/>
        </w:rPr>
        <w:t xml:space="preserve"> release</w:t>
      </w:r>
      <w:r>
        <w:rPr>
          <w:noProof/>
        </w:rPr>
        <w:tab/>
      </w:r>
      <w:r>
        <w:rPr>
          <w:noProof/>
        </w:rPr>
        <w:fldChar w:fldCharType="begin" w:fldLock="1"/>
      </w:r>
      <w:r>
        <w:rPr>
          <w:noProof/>
        </w:rPr>
        <w:instrText xml:space="preserve"> PAGEREF _Toc202372250 \h </w:instrText>
      </w:r>
      <w:r>
        <w:rPr>
          <w:noProof/>
        </w:rPr>
      </w:r>
      <w:r>
        <w:rPr>
          <w:noProof/>
        </w:rPr>
        <w:fldChar w:fldCharType="separate"/>
      </w:r>
      <w:r>
        <w:rPr>
          <w:noProof/>
        </w:rPr>
        <w:t>415</w:t>
      </w:r>
      <w:r>
        <w:rPr>
          <w:noProof/>
        </w:rPr>
        <w:fldChar w:fldCharType="end"/>
      </w:r>
    </w:p>
    <w:p w14:paraId="792B4DA1" w14:textId="4B5DBFF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1</w:t>
      </w:r>
      <w:r>
        <w:rPr>
          <w:noProof/>
        </w:rPr>
        <w:t>8.</w:t>
      </w:r>
      <w:r w:rsidRPr="00027F1A">
        <w:rPr>
          <w:noProof/>
          <w:lang w:val="en-US"/>
        </w:rPr>
        <w:t>3.3</w:t>
      </w:r>
      <w:r>
        <w:rPr>
          <w:noProof/>
        </w:rPr>
        <w:t>.1.2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P</w:t>
      </w:r>
      <w:r>
        <w:rPr>
          <w:noProof/>
        </w:rPr>
        <w:t>articipating MCData function initiated</w:t>
      </w:r>
      <w:r w:rsidRPr="00027F1A">
        <w:rPr>
          <w:noProof/>
          <w:lang w:val="en-US"/>
        </w:rPr>
        <w:t xml:space="preserve"> release</w:t>
      </w:r>
      <w:r>
        <w:rPr>
          <w:noProof/>
        </w:rPr>
        <w:tab/>
      </w:r>
      <w:r>
        <w:rPr>
          <w:noProof/>
        </w:rPr>
        <w:fldChar w:fldCharType="begin" w:fldLock="1"/>
      </w:r>
      <w:r>
        <w:rPr>
          <w:noProof/>
        </w:rPr>
        <w:instrText xml:space="preserve"> PAGEREF _Toc202372251 \h </w:instrText>
      </w:r>
      <w:r>
        <w:rPr>
          <w:noProof/>
        </w:rPr>
      </w:r>
      <w:r>
        <w:rPr>
          <w:noProof/>
        </w:rPr>
        <w:fldChar w:fldCharType="separate"/>
      </w:r>
      <w:r>
        <w:rPr>
          <w:noProof/>
        </w:rPr>
        <w:t>416</w:t>
      </w:r>
      <w:r>
        <w:rPr>
          <w:noProof/>
        </w:rPr>
        <w:fldChar w:fldCharType="end"/>
      </w:r>
    </w:p>
    <w:p w14:paraId="0D4E0623" w14:textId="75349E7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18.3.3.2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_Toc202372252 \h </w:instrText>
      </w:r>
      <w:r>
        <w:rPr>
          <w:noProof/>
        </w:rPr>
      </w:r>
      <w:r>
        <w:rPr>
          <w:noProof/>
        </w:rPr>
        <w:fldChar w:fldCharType="separate"/>
      </w:r>
      <w:r>
        <w:rPr>
          <w:noProof/>
        </w:rPr>
        <w:t>416</w:t>
      </w:r>
      <w:r>
        <w:rPr>
          <w:noProof/>
        </w:rPr>
        <w:fldChar w:fldCharType="end"/>
      </w:r>
    </w:p>
    <w:p w14:paraId="054E2EE1" w14:textId="66CDF8A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1</w:t>
      </w:r>
      <w:r>
        <w:rPr>
          <w:noProof/>
        </w:rPr>
        <w:t>8.</w:t>
      </w:r>
      <w:r w:rsidRPr="00027F1A">
        <w:rPr>
          <w:noProof/>
          <w:lang w:val="en-US"/>
        </w:rPr>
        <w:t>3.3</w:t>
      </w:r>
      <w:r>
        <w:rPr>
          <w:noProof/>
        </w:rPr>
        <w:t>.</w:t>
      </w:r>
      <w:r w:rsidRPr="00027F1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027F1A">
        <w:rPr>
          <w:noProof/>
          <w:lang w:val="en-US"/>
        </w:rPr>
        <w:t xml:space="preserve"> release</w:t>
      </w:r>
      <w:r>
        <w:rPr>
          <w:noProof/>
        </w:rPr>
        <w:tab/>
      </w:r>
      <w:r>
        <w:rPr>
          <w:noProof/>
        </w:rPr>
        <w:fldChar w:fldCharType="begin" w:fldLock="1"/>
      </w:r>
      <w:r>
        <w:rPr>
          <w:noProof/>
        </w:rPr>
        <w:instrText xml:space="preserve"> PAGEREF _Toc202372253 \h </w:instrText>
      </w:r>
      <w:r>
        <w:rPr>
          <w:noProof/>
        </w:rPr>
      </w:r>
      <w:r>
        <w:rPr>
          <w:noProof/>
        </w:rPr>
        <w:fldChar w:fldCharType="separate"/>
      </w:r>
      <w:r>
        <w:rPr>
          <w:noProof/>
        </w:rPr>
        <w:t>416</w:t>
      </w:r>
      <w:r>
        <w:rPr>
          <w:noProof/>
        </w:rPr>
        <w:fldChar w:fldCharType="end"/>
      </w:r>
    </w:p>
    <w:p w14:paraId="23693020" w14:textId="1FBA71E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noProof/>
          <w:lang w:val="en-US"/>
        </w:rPr>
        <w:t>1</w:t>
      </w:r>
      <w:r>
        <w:rPr>
          <w:noProof/>
        </w:rPr>
        <w:t>8.</w:t>
      </w:r>
      <w:r w:rsidRPr="00027F1A">
        <w:rPr>
          <w:noProof/>
          <w:lang w:val="en-US"/>
        </w:rPr>
        <w:t>3.3</w:t>
      </w:r>
      <w:r>
        <w:rPr>
          <w:noProof/>
        </w:rPr>
        <w:t>.</w:t>
      </w:r>
      <w:r w:rsidRPr="00027F1A">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P</w:t>
      </w:r>
      <w:r>
        <w:rPr>
          <w:noProof/>
        </w:rPr>
        <w:t>articipating MCData function initiated</w:t>
      </w:r>
      <w:r w:rsidRPr="00027F1A">
        <w:rPr>
          <w:noProof/>
          <w:lang w:val="en-US"/>
        </w:rPr>
        <w:t xml:space="preserve"> release</w:t>
      </w:r>
      <w:r>
        <w:rPr>
          <w:noProof/>
        </w:rPr>
        <w:tab/>
      </w:r>
      <w:r>
        <w:rPr>
          <w:noProof/>
        </w:rPr>
        <w:fldChar w:fldCharType="begin" w:fldLock="1"/>
      </w:r>
      <w:r>
        <w:rPr>
          <w:noProof/>
        </w:rPr>
        <w:instrText xml:space="preserve"> PAGEREF _Toc202372254 \h </w:instrText>
      </w:r>
      <w:r>
        <w:rPr>
          <w:noProof/>
        </w:rPr>
      </w:r>
      <w:r>
        <w:rPr>
          <w:noProof/>
        </w:rPr>
        <w:fldChar w:fldCharType="separate"/>
      </w:r>
      <w:r>
        <w:rPr>
          <w:noProof/>
        </w:rPr>
        <w:t>416</w:t>
      </w:r>
      <w:r>
        <w:rPr>
          <w:noProof/>
        </w:rPr>
        <w:fldChar w:fldCharType="end"/>
      </w:r>
    </w:p>
    <w:p w14:paraId="156812EB" w14:textId="26D8DE1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fldLock="1"/>
      </w:r>
      <w:r>
        <w:rPr>
          <w:noProof/>
        </w:rPr>
        <w:instrText xml:space="preserve"> PAGEREF _Toc202372255 \h </w:instrText>
      </w:r>
      <w:r>
        <w:rPr>
          <w:noProof/>
        </w:rPr>
      </w:r>
      <w:r>
        <w:rPr>
          <w:noProof/>
        </w:rPr>
        <w:fldChar w:fldCharType="separate"/>
      </w:r>
      <w:r>
        <w:rPr>
          <w:noProof/>
        </w:rPr>
        <w:t>417</w:t>
      </w:r>
      <w:r>
        <w:rPr>
          <w:noProof/>
        </w:rPr>
        <w:fldChar w:fldCharType="end"/>
      </w:r>
    </w:p>
    <w:p w14:paraId="54AA8C4C" w14:textId="41A961D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_Toc202372256 \h </w:instrText>
      </w:r>
      <w:r>
        <w:rPr>
          <w:noProof/>
        </w:rPr>
      </w:r>
      <w:r>
        <w:rPr>
          <w:noProof/>
        </w:rPr>
        <w:fldChar w:fldCharType="separate"/>
      </w:r>
      <w:r>
        <w:rPr>
          <w:noProof/>
        </w:rPr>
        <w:t>417</w:t>
      </w:r>
      <w:r>
        <w:rPr>
          <w:noProof/>
        </w:rPr>
        <w:fldChar w:fldCharType="end"/>
      </w:r>
    </w:p>
    <w:p w14:paraId="2DD53207" w14:textId="426E962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18.3.4.1.1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Pr>
          <w:noProof/>
        </w:rPr>
        <w:tab/>
      </w:r>
      <w:r>
        <w:rPr>
          <w:noProof/>
        </w:rPr>
        <w:fldChar w:fldCharType="begin" w:fldLock="1"/>
      </w:r>
      <w:r>
        <w:rPr>
          <w:noProof/>
        </w:rPr>
        <w:instrText xml:space="preserve"> PAGEREF _Toc202372257 \h </w:instrText>
      </w:r>
      <w:r>
        <w:rPr>
          <w:noProof/>
        </w:rPr>
      </w:r>
      <w:r>
        <w:rPr>
          <w:noProof/>
        </w:rPr>
        <w:fldChar w:fldCharType="separate"/>
      </w:r>
      <w:r>
        <w:rPr>
          <w:noProof/>
        </w:rPr>
        <w:t>417</w:t>
      </w:r>
      <w:r>
        <w:rPr>
          <w:noProof/>
        </w:rPr>
        <w:fldChar w:fldCharType="end"/>
      </w:r>
    </w:p>
    <w:p w14:paraId="66ECF807" w14:textId="09C0E33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18.3.4.1.2</w:t>
      </w:r>
      <w:r>
        <w:rPr>
          <w:rFonts w:asciiTheme="minorHAnsi" w:eastAsiaTheme="minorEastAsia" w:hAnsiTheme="minorHAnsi" w:cstheme="minorBidi"/>
          <w:noProof/>
          <w:kern w:val="2"/>
          <w:sz w:val="24"/>
          <w:szCs w:val="24"/>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_Toc202372258 \h </w:instrText>
      </w:r>
      <w:r>
        <w:rPr>
          <w:noProof/>
        </w:rPr>
      </w:r>
      <w:r>
        <w:rPr>
          <w:noProof/>
        </w:rPr>
        <w:fldChar w:fldCharType="separate"/>
      </w:r>
      <w:r>
        <w:rPr>
          <w:noProof/>
        </w:rPr>
        <w:t>417</w:t>
      </w:r>
      <w:r>
        <w:rPr>
          <w:noProof/>
        </w:rPr>
        <w:fldChar w:fldCharType="end"/>
      </w:r>
    </w:p>
    <w:p w14:paraId="2BF41B4E" w14:textId="269D6A6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_Toc202372259 \h </w:instrText>
      </w:r>
      <w:r>
        <w:rPr>
          <w:noProof/>
        </w:rPr>
      </w:r>
      <w:r>
        <w:rPr>
          <w:noProof/>
        </w:rPr>
        <w:fldChar w:fldCharType="separate"/>
      </w:r>
      <w:r>
        <w:rPr>
          <w:noProof/>
        </w:rPr>
        <w:t>417</w:t>
      </w:r>
      <w:r>
        <w:rPr>
          <w:noProof/>
        </w:rPr>
        <w:fldChar w:fldCharType="end"/>
      </w:r>
    </w:p>
    <w:p w14:paraId="4EC8555A" w14:textId="27B74BD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027F1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_Toc202372260 \h </w:instrText>
      </w:r>
      <w:r>
        <w:rPr>
          <w:noProof/>
        </w:rPr>
      </w:r>
      <w:r>
        <w:rPr>
          <w:noProof/>
        </w:rPr>
        <w:fldChar w:fldCharType="separate"/>
      </w:r>
      <w:r>
        <w:rPr>
          <w:noProof/>
        </w:rPr>
        <w:t>417</w:t>
      </w:r>
      <w:r>
        <w:rPr>
          <w:noProof/>
        </w:rPr>
        <w:fldChar w:fldCharType="end"/>
      </w:r>
    </w:p>
    <w:p w14:paraId="767F4B9D" w14:textId="25DECE4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027F1A">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P</w:t>
      </w:r>
      <w:r>
        <w:rPr>
          <w:noProof/>
        </w:rPr>
        <w:t>articipating MCData function initiated</w:t>
      </w:r>
      <w:r>
        <w:rPr>
          <w:noProof/>
        </w:rPr>
        <w:tab/>
      </w:r>
      <w:r>
        <w:rPr>
          <w:noProof/>
        </w:rPr>
        <w:fldChar w:fldCharType="begin" w:fldLock="1"/>
      </w:r>
      <w:r>
        <w:rPr>
          <w:noProof/>
        </w:rPr>
        <w:instrText xml:space="preserve"> PAGEREF _Toc202372261 \h </w:instrText>
      </w:r>
      <w:r>
        <w:rPr>
          <w:noProof/>
        </w:rPr>
      </w:r>
      <w:r>
        <w:rPr>
          <w:noProof/>
        </w:rPr>
        <w:fldChar w:fldCharType="separate"/>
      </w:r>
      <w:r>
        <w:rPr>
          <w:noProof/>
        </w:rPr>
        <w:t>418</w:t>
      </w:r>
      <w:r>
        <w:rPr>
          <w:noProof/>
        </w:rPr>
        <w:fldChar w:fldCharType="end"/>
      </w:r>
    </w:p>
    <w:p w14:paraId="0C84B1C9" w14:textId="34077B69"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_Toc202372262 \h </w:instrText>
      </w:r>
      <w:r>
        <w:rPr>
          <w:noProof/>
        </w:rPr>
      </w:r>
      <w:r>
        <w:rPr>
          <w:noProof/>
        </w:rPr>
        <w:fldChar w:fldCharType="separate"/>
      </w:r>
      <w:r>
        <w:rPr>
          <w:noProof/>
        </w:rPr>
        <w:t>418</w:t>
      </w:r>
      <w:r>
        <w:rPr>
          <w:noProof/>
        </w:rPr>
        <w:fldChar w:fldCharType="end"/>
      </w:r>
    </w:p>
    <w:p w14:paraId="59A52749" w14:textId="373DDA1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_Toc202372263 \h </w:instrText>
      </w:r>
      <w:r>
        <w:rPr>
          <w:noProof/>
        </w:rPr>
      </w:r>
      <w:r>
        <w:rPr>
          <w:noProof/>
        </w:rPr>
        <w:fldChar w:fldCharType="separate"/>
      </w:r>
      <w:r>
        <w:rPr>
          <w:noProof/>
        </w:rPr>
        <w:t>418</w:t>
      </w:r>
      <w:r>
        <w:rPr>
          <w:noProof/>
        </w:rPr>
        <w:fldChar w:fldCharType="end"/>
      </w:r>
    </w:p>
    <w:p w14:paraId="2FE10F5C" w14:textId="221CCBF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_Toc202372264 \h </w:instrText>
      </w:r>
      <w:r>
        <w:rPr>
          <w:noProof/>
        </w:rPr>
      </w:r>
      <w:r>
        <w:rPr>
          <w:noProof/>
        </w:rPr>
        <w:fldChar w:fldCharType="separate"/>
      </w:r>
      <w:r>
        <w:rPr>
          <w:noProof/>
        </w:rPr>
        <w:t>418</w:t>
      </w:r>
      <w:r>
        <w:rPr>
          <w:noProof/>
        </w:rPr>
        <w:fldChar w:fldCharType="end"/>
      </w:r>
    </w:p>
    <w:p w14:paraId="68170F37" w14:textId="61399FB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_Toc202372265 \h </w:instrText>
      </w:r>
      <w:r>
        <w:rPr>
          <w:noProof/>
        </w:rPr>
      </w:r>
      <w:r>
        <w:rPr>
          <w:noProof/>
        </w:rPr>
        <w:fldChar w:fldCharType="separate"/>
      </w:r>
      <w:r>
        <w:rPr>
          <w:noProof/>
        </w:rPr>
        <w:t>418</w:t>
      </w:r>
      <w:r>
        <w:rPr>
          <w:noProof/>
        </w:rPr>
        <w:fldChar w:fldCharType="end"/>
      </w:r>
    </w:p>
    <w:p w14:paraId="57AFA62B" w14:textId="516BCF9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_Toc202372266 \h </w:instrText>
      </w:r>
      <w:r>
        <w:rPr>
          <w:noProof/>
        </w:rPr>
      </w:r>
      <w:r>
        <w:rPr>
          <w:noProof/>
        </w:rPr>
        <w:fldChar w:fldCharType="separate"/>
      </w:r>
      <w:r>
        <w:rPr>
          <w:noProof/>
        </w:rPr>
        <w:t>419</w:t>
      </w:r>
      <w:r>
        <w:rPr>
          <w:noProof/>
        </w:rPr>
        <w:fldChar w:fldCharType="end"/>
      </w:r>
    </w:p>
    <w:p w14:paraId="08869CC3" w14:textId="415EF6D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_Toc202372267 \h </w:instrText>
      </w:r>
      <w:r>
        <w:rPr>
          <w:noProof/>
        </w:rPr>
      </w:r>
      <w:r>
        <w:rPr>
          <w:noProof/>
        </w:rPr>
        <w:fldChar w:fldCharType="separate"/>
      </w:r>
      <w:r>
        <w:rPr>
          <w:noProof/>
        </w:rPr>
        <w:t>419</w:t>
      </w:r>
      <w:r>
        <w:rPr>
          <w:noProof/>
        </w:rPr>
        <w:fldChar w:fldCharType="end"/>
      </w:r>
    </w:p>
    <w:p w14:paraId="2F388FDA" w14:textId="6B5712D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_Toc202372268 \h </w:instrText>
      </w:r>
      <w:r>
        <w:rPr>
          <w:noProof/>
        </w:rPr>
      </w:r>
      <w:r>
        <w:rPr>
          <w:noProof/>
        </w:rPr>
        <w:fldChar w:fldCharType="separate"/>
      </w:r>
      <w:r>
        <w:rPr>
          <w:noProof/>
        </w:rPr>
        <w:t>419</w:t>
      </w:r>
      <w:r>
        <w:rPr>
          <w:noProof/>
        </w:rPr>
        <w:fldChar w:fldCharType="end"/>
      </w:r>
    </w:p>
    <w:p w14:paraId="27F35BB7" w14:textId="178BD43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_Toc202372269 \h </w:instrText>
      </w:r>
      <w:r>
        <w:rPr>
          <w:noProof/>
        </w:rPr>
      </w:r>
      <w:r>
        <w:rPr>
          <w:noProof/>
        </w:rPr>
        <w:fldChar w:fldCharType="separate"/>
      </w:r>
      <w:r>
        <w:rPr>
          <w:noProof/>
        </w:rPr>
        <w:t>421</w:t>
      </w:r>
      <w:r>
        <w:rPr>
          <w:noProof/>
        </w:rPr>
        <w:fldChar w:fldCharType="end"/>
      </w:r>
    </w:p>
    <w:p w14:paraId="3E1233D4" w14:textId="3F32593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_Toc202372270 \h </w:instrText>
      </w:r>
      <w:r>
        <w:rPr>
          <w:noProof/>
        </w:rPr>
      </w:r>
      <w:r>
        <w:rPr>
          <w:noProof/>
        </w:rPr>
        <w:fldChar w:fldCharType="separate"/>
      </w:r>
      <w:r>
        <w:rPr>
          <w:noProof/>
        </w:rPr>
        <w:t>422</w:t>
      </w:r>
      <w:r>
        <w:rPr>
          <w:noProof/>
        </w:rPr>
        <w:fldChar w:fldCharType="end"/>
      </w:r>
    </w:p>
    <w:p w14:paraId="5B5B1645" w14:textId="1476D65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_Toc202372271 \h </w:instrText>
      </w:r>
      <w:r>
        <w:rPr>
          <w:noProof/>
        </w:rPr>
      </w:r>
      <w:r>
        <w:rPr>
          <w:noProof/>
        </w:rPr>
        <w:fldChar w:fldCharType="separate"/>
      </w:r>
      <w:r>
        <w:rPr>
          <w:noProof/>
        </w:rPr>
        <w:t>422</w:t>
      </w:r>
      <w:r>
        <w:rPr>
          <w:noProof/>
        </w:rPr>
        <w:fldChar w:fldCharType="end"/>
      </w:r>
    </w:p>
    <w:p w14:paraId="50722F21" w14:textId="357E5DA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_Toc202372272 \h </w:instrText>
      </w:r>
      <w:r>
        <w:rPr>
          <w:noProof/>
        </w:rPr>
      </w:r>
      <w:r>
        <w:rPr>
          <w:noProof/>
        </w:rPr>
        <w:fldChar w:fldCharType="separate"/>
      </w:r>
      <w:r>
        <w:rPr>
          <w:noProof/>
        </w:rPr>
        <w:t>423</w:t>
      </w:r>
      <w:r>
        <w:rPr>
          <w:noProof/>
        </w:rPr>
        <w:fldChar w:fldCharType="end"/>
      </w:r>
    </w:p>
    <w:p w14:paraId="4786EB91" w14:textId="0B2D8E8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_Toc202372273 \h </w:instrText>
      </w:r>
      <w:r>
        <w:rPr>
          <w:noProof/>
        </w:rPr>
      </w:r>
      <w:r>
        <w:rPr>
          <w:noProof/>
        </w:rPr>
        <w:fldChar w:fldCharType="separate"/>
      </w:r>
      <w:r>
        <w:rPr>
          <w:noProof/>
        </w:rPr>
        <w:t>424</w:t>
      </w:r>
      <w:r>
        <w:rPr>
          <w:noProof/>
        </w:rPr>
        <w:fldChar w:fldCharType="end"/>
      </w:r>
    </w:p>
    <w:p w14:paraId="1E07E6B4" w14:textId="1EADDFC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_Toc202372274 \h </w:instrText>
      </w:r>
      <w:r>
        <w:rPr>
          <w:noProof/>
        </w:rPr>
      </w:r>
      <w:r>
        <w:rPr>
          <w:noProof/>
        </w:rPr>
        <w:fldChar w:fldCharType="separate"/>
      </w:r>
      <w:r>
        <w:rPr>
          <w:noProof/>
        </w:rPr>
        <w:t>424</w:t>
      </w:r>
      <w:r>
        <w:rPr>
          <w:noProof/>
        </w:rPr>
        <w:fldChar w:fldCharType="end"/>
      </w:r>
    </w:p>
    <w:p w14:paraId="302A56BE" w14:textId="468C670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_Toc202372275 \h </w:instrText>
      </w:r>
      <w:r>
        <w:rPr>
          <w:noProof/>
        </w:rPr>
      </w:r>
      <w:r>
        <w:rPr>
          <w:noProof/>
        </w:rPr>
        <w:fldChar w:fldCharType="separate"/>
      </w:r>
      <w:r>
        <w:rPr>
          <w:noProof/>
        </w:rPr>
        <w:t>424</w:t>
      </w:r>
      <w:r>
        <w:rPr>
          <w:noProof/>
        </w:rPr>
        <w:fldChar w:fldCharType="end"/>
      </w:r>
    </w:p>
    <w:p w14:paraId="634E7836" w14:textId="2D8960F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_Toc202372276 \h </w:instrText>
      </w:r>
      <w:r>
        <w:rPr>
          <w:noProof/>
        </w:rPr>
      </w:r>
      <w:r>
        <w:rPr>
          <w:noProof/>
        </w:rPr>
        <w:fldChar w:fldCharType="separate"/>
      </w:r>
      <w:r>
        <w:rPr>
          <w:noProof/>
        </w:rPr>
        <w:t>424</w:t>
      </w:r>
      <w:r>
        <w:rPr>
          <w:noProof/>
        </w:rPr>
        <w:fldChar w:fldCharType="end"/>
      </w:r>
    </w:p>
    <w:p w14:paraId="54668A81" w14:textId="42D20D5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_Toc202372277 \h </w:instrText>
      </w:r>
      <w:r>
        <w:rPr>
          <w:noProof/>
        </w:rPr>
      </w:r>
      <w:r>
        <w:rPr>
          <w:noProof/>
        </w:rPr>
        <w:fldChar w:fldCharType="separate"/>
      </w:r>
      <w:r>
        <w:rPr>
          <w:noProof/>
        </w:rPr>
        <w:t>426</w:t>
      </w:r>
      <w:r>
        <w:rPr>
          <w:noProof/>
        </w:rPr>
        <w:fldChar w:fldCharType="end"/>
      </w:r>
    </w:p>
    <w:p w14:paraId="7CDC5D5D" w14:textId="569F023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_Toc202372278 \h </w:instrText>
      </w:r>
      <w:r>
        <w:rPr>
          <w:noProof/>
        </w:rPr>
      </w:r>
      <w:r>
        <w:rPr>
          <w:noProof/>
        </w:rPr>
        <w:fldChar w:fldCharType="separate"/>
      </w:r>
      <w:r>
        <w:rPr>
          <w:noProof/>
        </w:rPr>
        <w:t>426</w:t>
      </w:r>
      <w:r>
        <w:rPr>
          <w:noProof/>
        </w:rPr>
        <w:fldChar w:fldCharType="end"/>
      </w:r>
    </w:p>
    <w:p w14:paraId="2CF6A535" w14:textId="39DCDC6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_Toc202372279 \h </w:instrText>
      </w:r>
      <w:r>
        <w:rPr>
          <w:noProof/>
        </w:rPr>
      </w:r>
      <w:r>
        <w:rPr>
          <w:noProof/>
        </w:rPr>
        <w:fldChar w:fldCharType="separate"/>
      </w:r>
      <w:r>
        <w:rPr>
          <w:noProof/>
        </w:rPr>
        <w:t>427</w:t>
      </w:r>
      <w:r>
        <w:rPr>
          <w:noProof/>
        </w:rPr>
        <w:fldChar w:fldCharType="end"/>
      </w:r>
    </w:p>
    <w:p w14:paraId="0D2CB5CD" w14:textId="02ED184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_Toc202372280 \h </w:instrText>
      </w:r>
      <w:r>
        <w:rPr>
          <w:noProof/>
        </w:rPr>
      </w:r>
      <w:r>
        <w:rPr>
          <w:noProof/>
        </w:rPr>
        <w:fldChar w:fldCharType="separate"/>
      </w:r>
      <w:r>
        <w:rPr>
          <w:noProof/>
        </w:rPr>
        <w:t>429</w:t>
      </w:r>
      <w:r>
        <w:rPr>
          <w:noProof/>
        </w:rPr>
        <w:fldChar w:fldCharType="end"/>
      </w:r>
    </w:p>
    <w:p w14:paraId="07474142" w14:textId="47D55886"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19A</w:t>
      </w:r>
      <w:r>
        <w:rPr>
          <w:rFonts w:asciiTheme="minorHAnsi" w:eastAsiaTheme="minorEastAsia"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_Toc202372281 \h </w:instrText>
      </w:r>
      <w:r>
        <w:rPr>
          <w:noProof/>
        </w:rPr>
      </w:r>
      <w:r>
        <w:rPr>
          <w:noProof/>
        </w:rPr>
        <w:fldChar w:fldCharType="separate"/>
      </w:r>
      <w:r>
        <w:rPr>
          <w:noProof/>
        </w:rPr>
        <w:t>430</w:t>
      </w:r>
      <w:r>
        <w:rPr>
          <w:noProof/>
        </w:rPr>
        <w:fldChar w:fldCharType="end"/>
      </w:r>
    </w:p>
    <w:p w14:paraId="539F34E7" w14:textId="4C65D27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19A.1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_Toc202372282 \h </w:instrText>
      </w:r>
      <w:r>
        <w:rPr>
          <w:noProof/>
        </w:rPr>
      </w:r>
      <w:r>
        <w:rPr>
          <w:noProof/>
        </w:rPr>
        <w:fldChar w:fldCharType="separate"/>
      </w:r>
      <w:r>
        <w:rPr>
          <w:noProof/>
        </w:rPr>
        <w:t>430</w:t>
      </w:r>
      <w:r>
        <w:rPr>
          <w:noProof/>
        </w:rPr>
        <w:fldChar w:fldCharType="end"/>
      </w:r>
    </w:p>
    <w:p w14:paraId="1DBD570A" w14:textId="3C670785"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19A.2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_Toc202372283 \h </w:instrText>
      </w:r>
      <w:r>
        <w:rPr>
          <w:noProof/>
        </w:rPr>
      </w:r>
      <w:r>
        <w:rPr>
          <w:noProof/>
        </w:rPr>
        <w:fldChar w:fldCharType="separate"/>
      </w:r>
      <w:r>
        <w:rPr>
          <w:noProof/>
        </w:rPr>
        <w:t>430</w:t>
      </w:r>
      <w:r>
        <w:rPr>
          <w:noProof/>
        </w:rPr>
        <w:fldChar w:fldCharType="end"/>
      </w:r>
    </w:p>
    <w:p w14:paraId="03C0DB4D" w14:textId="4562528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_Toc202372284 \h </w:instrText>
      </w:r>
      <w:r>
        <w:rPr>
          <w:noProof/>
        </w:rPr>
      </w:r>
      <w:r>
        <w:rPr>
          <w:noProof/>
        </w:rPr>
        <w:fldChar w:fldCharType="separate"/>
      </w:r>
      <w:r>
        <w:rPr>
          <w:noProof/>
        </w:rPr>
        <w:t>430</w:t>
      </w:r>
      <w:r>
        <w:rPr>
          <w:noProof/>
        </w:rPr>
        <w:fldChar w:fldCharType="end"/>
      </w:r>
    </w:p>
    <w:p w14:paraId="18A9C316" w14:textId="474CB15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19A.2.2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_Toc202372285 \h </w:instrText>
      </w:r>
      <w:r>
        <w:rPr>
          <w:noProof/>
        </w:rPr>
      </w:r>
      <w:r>
        <w:rPr>
          <w:noProof/>
        </w:rPr>
        <w:fldChar w:fldCharType="separate"/>
      </w:r>
      <w:r>
        <w:rPr>
          <w:noProof/>
        </w:rPr>
        <w:t>430</w:t>
      </w:r>
      <w:r>
        <w:rPr>
          <w:noProof/>
        </w:rPr>
        <w:fldChar w:fldCharType="end"/>
      </w:r>
    </w:p>
    <w:p w14:paraId="43ADD99D" w14:textId="4800330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19A.2.3</w:t>
      </w:r>
      <w:r>
        <w:rPr>
          <w:rFonts w:asciiTheme="minorHAnsi" w:eastAsiaTheme="minorEastAsia"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_Toc202372286 \h </w:instrText>
      </w:r>
      <w:r>
        <w:rPr>
          <w:noProof/>
        </w:rPr>
      </w:r>
      <w:r>
        <w:rPr>
          <w:noProof/>
        </w:rPr>
        <w:fldChar w:fldCharType="separate"/>
      </w:r>
      <w:r>
        <w:rPr>
          <w:noProof/>
        </w:rPr>
        <w:t>431</w:t>
      </w:r>
      <w:r>
        <w:rPr>
          <w:noProof/>
        </w:rPr>
        <w:fldChar w:fldCharType="end"/>
      </w:r>
    </w:p>
    <w:p w14:paraId="7F8245D5" w14:textId="4E8EA0B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_Toc202372287 \h </w:instrText>
      </w:r>
      <w:r>
        <w:rPr>
          <w:noProof/>
        </w:rPr>
      </w:r>
      <w:r>
        <w:rPr>
          <w:noProof/>
        </w:rPr>
        <w:fldChar w:fldCharType="separate"/>
      </w:r>
      <w:r>
        <w:rPr>
          <w:noProof/>
        </w:rPr>
        <w:t>431</w:t>
      </w:r>
      <w:r>
        <w:rPr>
          <w:noProof/>
        </w:rPr>
        <w:fldChar w:fldCharType="end"/>
      </w:r>
    </w:p>
    <w:p w14:paraId="43BDE880" w14:textId="38C05F9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19A.2.3.2</w:t>
      </w:r>
      <w:r>
        <w:rPr>
          <w:rFonts w:asciiTheme="minorHAnsi" w:eastAsiaTheme="minorEastAsia"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_Toc202372288 \h </w:instrText>
      </w:r>
      <w:r>
        <w:rPr>
          <w:noProof/>
        </w:rPr>
      </w:r>
      <w:r>
        <w:rPr>
          <w:noProof/>
        </w:rPr>
        <w:fldChar w:fldCharType="separate"/>
      </w:r>
      <w:r>
        <w:rPr>
          <w:noProof/>
        </w:rPr>
        <w:t>431</w:t>
      </w:r>
      <w:r>
        <w:rPr>
          <w:noProof/>
        </w:rPr>
        <w:fldChar w:fldCharType="end"/>
      </w:r>
    </w:p>
    <w:p w14:paraId="678D5488" w14:textId="5E96BD5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_Toc202372289 \h </w:instrText>
      </w:r>
      <w:r>
        <w:rPr>
          <w:noProof/>
        </w:rPr>
      </w:r>
      <w:r>
        <w:rPr>
          <w:noProof/>
        </w:rPr>
        <w:fldChar w:fldCharType="separate"/>
      </w:r>
      <w:r>
        <w:rPr>
          <w:noProof/>
        </w:rPr>
        <w:t>431</w:t>
      </w:r>
      <w:r>
        <w:rPr>
          <w:noProof/>
        </w:rPr>
        <w:fldChar w:fldCharType="end"/>
      </w:r>
    </w:p>
    <w:p w14:paraId="33F0E409" w14:textId="321EE45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19A.2.5</w:t>
      </w:r>
      <w:r>
        <w:rPr>
          <w:rFonts w:asciiTheme="minorHAnsi" w:eastAsiaTheme="minorEastAsia"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_Toc202372290 \h </w:instrText>
      </w:r>
      <w:r>
        <w:rPr>
          <w:noProof/>
        </w:rPr>
      </w:r>
      <w:r>
        <w:rPr>
          <w:noProof/>
        </w:rPr>
        <w:fldChar w:fldCharType="separate"/>
      </w:r>
      <w:r>
        <w:rPr>
          <w:noProof/>
        </w:rPr>
        <w:t>431</w:t>
      </w:r>
      <w:r>
        <w:rPr>
          <w:noProof/>
        </w:rPr>
        <w:fldChar w:fldCharType="end"/>
      </w:r>
    </w:p>
    <w:p w14:paraId="3B69060F" w14:textId="7495E26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19A.2.5.1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_Toc202372291 \h </w:instrText>
      </w:r>
      <w:r>
        <w:rPr>
          <w:noProof/>
        </w:rPr>
      </w:r>
      <w:r>
        <w:rPr>
          <w:noProof/>
        </w:rPr>
        <w:fldChar w:fldCharType="separate"/>
      </w:r>
      <w:r>
        <w:rPr>
          <w:noProof/>
        </w:rPr>
        <w:t>431</w:t>
      </w:r>
      <w:r>
        <w:rPr>
          <w:noProof/>
        </w:rPr>
        <w:fldChar w:fldCharType="end"/>
      </w:r>
    </w:p>
    <w:p w14:paraId="471A50A7" w14:textId="575CDF8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19A.2.5.2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_Toc202372292 \h </w:instrText>
      </w:r>
      <w:r>
        <w:rPr>
          <w:noProof/>
        </w:rPr>
      </w:r>
      <w:r>
        <w:rPr>
          <w:noProof/>
        </w:rPr>
        <w:fldChar w:fldCharType="separate"/>
      </w:r>
      <w:r>
        <w:rPr>
          <w:noProof/>
        </w:rPr>
        <w:t>432</w:t>
      </w:r>
      <w:r>
        <w:rPr>
          <w:noProof/>
        </w:rPr>
        <w:fldChar w:fldCharType="end"/>
      </w:r>
    </w:p>
    <w:p w14:paraId="57950363" w14:textId="4C16D89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19A.2.6</w:t>
      </w:r>
      <w:r>
        <w:rPr>
          <w:rFonts w:asciiTheme="minorHAnsi" w:eastAsiaTheme="minorEastAsia"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_Toc202372293 \h </w:instrText>
      </w:r>
      <w:r>
        <w:rPr>
          <w:noProof/>
        </w:rPr>
      </w:r>
      <w:r>
        <w:rPr>
          <w:noProof/>
        </w:rPr>
        <w:fldChar w:fldCharType="separate"/>
      </w:r>
      <w:r>
        <w:rPr>
          <w:noProof/>
        </w:rPr>
        <w:t>433</w:t>
      </w:r>
      <w:r>
        <w:rPr>
          <w:noProof/>
        </w:rPr>
        <w:fldChar w:fldCharType="end"/>
      </w:r>
    </w:p>
    <w:p w14:paraId="0AAFDC50" w14:textId="67D3760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19A.3</w:t>
      </w:r>
      <w:r>
        <w:rPr>
          <w:rFonts w:asciiTheme="minorHAnsi" w:eastAsiaTheme="minorEastAsia" w:hAnsiTheme="minorHAnsi" w:cstheme="minorBidi"/>
          <w:noProof/>
          <w:kern w:val="2"/>
          <w:sz w:val="24"/>
          <w:szCs w:val="24"/>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_Toc202372294 \h </w:instrText>
      </w:r>
      <w:r>
        <w:rPr>
          <w:noProof/>
        </w:rPr>
      </w:r>
      <w:r>
        <w:rPr>
          <w:noProof/>
        </w:rPr>
        <w:fldChar w:fldCharType="separate"/>
      </w:r>
      <w:r>
        <w:rPr>
          <w:noProof/>
        </w:rPr>
        <w:t>434</w:t>
      </w:r>
      <w:r>
        <w:rPr>
          <w:noProof/>
        </w:rPr>
        <w:fldChar w:fldCharType="end"/>
      </w:r>
    </w:p>
    <w:p w14:paraId="17A39965" w14:textId="580CEA8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_Toc202372295 \h </w:instrText>
      </w:r>
      <w:r>
        <w:rPr>
          <w:noProof/>
        </w:rPr>
      </w:r>
      <w:r>
        <w:rPr>
          <w:noProof/>
        </w:rPr>
        <w:fldChar w:fldCharType="separate"/>
      </w:r>
      <w:r>
        <w:rPr>
          <w:noProof/>
        </w:rPr>
        <w:t>434</w:t>
      </w:r>
      <w:r>
        <w:rPr>
          <w:noProof/>
        </w:rPr>
        <w:fldChar w:fldCharType="end"/>
      </w:r>
    </w:p>
    <w:p w14:paraId="7A40713C" w14:textId="46F735E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19A.3.2</w:t>
      </w:r>
      <w:r>
        <w:rPr>
          <w:rFonts w:asciiTheme="minorHAnsi" w:eastAsiaTheme="minorEastAsia" w:hAnsiTheme="minorHAnsi" w:cstheme="minorBidi"/>
          <w:noProof/>
          <w:kern w:val="2"/>
          <w:sz w:val="24"/>
          <w:szCs w:val="24"/>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_Toc202372296 \h </w:instrText>
      </w:r>
      <w:r>
        <w:rPr>
          <w:noProof/>
        </w:rPr>
      </w:r>
      <w:r>
        <w:rPr>
          <w:noProof/>
        </w:rPr>
        <w:fldChar w:fldCharType="separate"/>
      </w:r>
      <w:r>
        <w:rPr>
          <w:noProof/>
        </w:rPr>
        <w:t>434</w:t>
      </w:r>
      <w:r>
        <w:rPr>
          <w:noProof/>
        </w:rPr>
        <w:fldChar w:fldCharType="end"/>
      </w:r>
    </w:p>
    <w:p w14:paraId="1544F7D2" w14:textId="2066648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_Toc202372297 \h </w:instrText>
      </w:r>
      <w:r>
        <w:rPr>
          <w:noProof/>
        </w:rPr>
      </w:r>
      <w:r>
        <w:rPr>
          <w:noProof/>
        </w:rPr>
        <w:fldChar w:fldCharType="separate"/>
      </w:r>
      <w:r>
        <w:rPr>
          <w:noProof/>
        </w:rPr>
        <w:t>434</w:t>
      </w:r>
      <w:r>
        <w:rPr>
          <w:noProof/>
        </w:rPr>
        <w:fldChar w:fldCharType="end"/>
      </w:r>
    </w:p>
    <w:p w14:paraId="11E3F1DB" w14:textId="4BE65E6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19A.3.2.2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_Toc202372298 \h </w:instrText>
      </w:r>
      <w:r>
        <w:rPr>
          <w:noProof/>
        </w:rPr>
      </w:r>
      <w:r>
        <w:rPr>
          <w:noProof/>
        </w:rPr>
        <w:fldChar w:fldCharType="separate"/>
      </w:r>
      <w:r>
        <w:rPr>
          <w:noProof/>
        </w:rPr>
        <w:t>434</w:t>
      </w:r>
      <w:r>
        <w:rPr>
          <w:noProof/>
        </w:rPr>
        <w:fldChar w:fldCharType="end"/>
      </w:r>
    </w:p>
    <w:p w14:paraId="70C22BBB" w14:textId="5736B2F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_Toc202372299 \h </w:instrText>
      </w:r>
      <w:r>
        <w:rPr>
          <w:noProof/>
        </w:rPr>
      </w:r>
      <w:r>
        <w:rPr>
          <w:noProof/>
        </w:rPr>
        <w:fldChar w:fldCharType="separate"/>
      </w:r>
      <w:r>
        <w:rPr>
          <w:noProof/>
        </w:rPr>
        <w:t>435</w:t>
      </w:r>
      <w:r>
        <w:rPr>
          <w:noProof/>
        </w:rPr>
        <w:fldChar w:fldCharType="end"/>
      </w:r>
    </w:p>
    <w:p w14:paraId="6414A895" w14:textId="23440DA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19A.3.2.4</w:t>
      </w:r>
      <w:r>
        <w:rPr>
          <w:rFonts w:asciiTheme="minorHAnsi" w:eastAsiaTheme="minorEastAsia"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_Toc202372300 \h </w:instrText>
      </w:r>
      <w:r>
        <w:rPr>
          <w:noProof/>
        </w:rPr>
      </w:r>
      <w:r>
        <w:rPr>
          <w:noProof/>
        </w:rPr>
        <w:fldChar w:fldCharType="separate"/>
      </w:r>
      <w:r>
        <w:rPr>
          <w:noProof/>
        </w:rPr>
        <w:t>435</w:t>
      </w:r>
      <w:r>
        <w:rPr>
          <w:noProof/>
        </w:rPr>
        <w:fldChar w:fldCharType="end"/>
      </w:r>
    </w:p>
    <w:p w14:paraId="07943B84" w14:textId="09FFE24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19A.3.2.5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_Toc202372301 \h </w:instrText>
      </w:r>
      <w:r>
        <w:rPr>
          <w:noProof/>
        </w:rPr>
      </w:r>
      <w:r>
        <w:rPr>
          <w:noProof/>
        </w:rPr>
        <w:fldChar w:fldCharType="separate"/>
      </w:r>
      <w:r>
        <w:rPr>
          <w:noProof/>
        </w:rPr>
        <w:t>435</w:t>
      </w:r>
      <w:r>
        <w:rPr>
          <w:noProof/>
        </w:rPr>
        <w:fldChar w:fldCharType="end"/>
      </w:r>
    </w:p>
    <w:p w14:paraId="5CBBF332" w14:textId="2BC4F57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19A.3.3</w:t>
      </w:r>
      <w:r>
        <w:rPr>
          <w:rFonts w:asciiTheme="minorHAnsi" w:eastAsiaTheme="minorEastAsia" w:hAnsiTheme="minorHAnsi" w:cstheme="minorBidi"/>
          <w:noProof/>
          <w:kern w:val="2"/>
          <w:sz w:val="24"/>
          <w:szCs w:val="24"/>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_Toc202372302 \h </w:instrText>
      </w:r>
      <w:r>
        <w:rPr>
          <w:noProof/>
        </w:rPr>
      </w:r>
      <w:r>
        <w:rPr>
          <w:noProof/>
        </w:rPr>
        <w:fldChar w:fldCharType="separate"/>
      </w:r>
      <w:r>
        <w:rPr>
          <w:noProof/>
        </w:rPr>
        <w:t>435</w:t>
      </w:r>
      <w:r>
        <w:rPr>
          <w:noProof/>
        </w:rPr>
        <w:fldChar w:fldCharType="end"/>
      </w:r>
    </w:p>
    <w:p w14:paraId="316DA081" w14:textId="5B157B4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19A.3.4</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_Toc202372303 \h </w:instrText>
      </w:r>
      <w:r>
        <w:rPr>
          <w:noProof/>
        </w:rPr>
      </w:r>
      <w:r>
        <w:rPr>
          <w:noProof/>
        </w:rPr>
        <w:fldChar w:fldCharType="separate"/>
      </w:r>
      <w:r>
        <w:rPr>
          <w:noProof/>
        </w:rPr>
        <w:t>436</w:t>
      </w:r>
      <w:r>
        <w:rPr>
          <w:noProof/>
        </w:rPr>
        <w:fldChar w:fldCharType="end"/>
      </w:r>
    </w:p>
    <w:p w14:paraId="55B33873" w14:textId="7AC72C4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19A.3.5</w:t>
      </w:r>
      <w:r>
        <w:rPr>
          <w:rFonts w:asciiTheme="minorHAnsi" w:eastAsiaTheme="minorEastAsia" w:hAnsiTheme="minorHAnsi" w:cstheme="minorBidi"/>
          <w:noProof/>
          <w:kern w:val="2"/>
          <w:sz w:val="24"/>
          <w:szCs w:val="24"/>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_Toc202372304 \h </w:instrText>
      </w:r>
      <w:r>
        <w:rPr>
          <w:noProof/>
        </w:rPr>
      </w:r>
      <w:r>
        <w:rPr>
          <w:noProof/>
        </w:rPr>
        <w:fldChar w:fldCharType="separate"/>
      </w:r>
      <w:r>
        <w:rPr>
          <w:noProof/>
        </w:rPr>
        <w:t>436</w:t>
      </w:r>
      <w:r>
        <w:rPr>
          <w:noProof/>
        </w:rPr>
        <w:fldChar w:fldCharType="end"/>
      </w:r>
    </w:p>
    <w:p w14:paraId="57896779" w14:textId="429084DE"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_Toc202372305 \h </w:instrText>
      </w:r>
      <w:r>
        <w:rPr>
          <w:noProof/>
        </w:rPr>
      </w:r>
      <w:r>
        <w:rPr>
          <w:noProof/>
        </w:rPr>
        <w:fldChar w:fldCharType="separate"/>
      </w:r>
      <w:r>
        <w:rPr>
          <w:noProof/>
        </w:rPr>
        <w:t>437</w:t>
      </w:r>
      <w:r>
        <w:rPr>
          <w:noProof/>
        </w:rPr>
        <w:fldChar w:fldCharType="end"/>
      </w:r>
    </w:p>
    <w:p w14:paraId="4D5362AD" w14:textId="3C120AD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_Toc202372306 \h </w:instrText>
      </w:r>
      <w:r>
        <w:rPr>
          <w:noProof/>
        </w:rPr>
      </w:r>
      <w:r>
        <w:rPr>
          <w:noProof/>
        </w:rPr>
        <w:fldChar w:fldCharType="separate"/>
      </w:r>
      <w:r>
        <w:rPr>
          <w:noProof/>
        </w:rPr>
        <w:t>437</w:t>
      </w:r>
      <w:r>
        <w:rPr>
          <w:noProof/>
        </w:rPr>
        <w:fldChar w:fldCharType="end"/>
      </w:r>
    </w:p>
    <w:p w14:paraId="12FD58E6" w14:textId="4F7446E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_Toc202372307 \h </w:instrText>
      </w:r>
      <w:r>
        <w:rPr>
          <w:noProof/>
        </w:rPr>
      </w:r>
      <w:r>
        <w:rPr>
          <w:noProof/>
        </w:rPr>
        <w:fldChar w:fldCharType="separate"/>
      </w:r>
      <w:r>
        <w:rPr>
          <w:noProof/>
        </w:rPr>
        <w:t>437</w:t>
      </w:r>
      <w:r>
        <w:rPr>
          <w:noProof/>
        </w:rPr>
        <w:fldChar w:fldCharType="end"/>
      </w:r>
    </w:p>
    <w:p w14:paraId="1C481F10" w14:textId="54192A2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_Toc202372308 \h </w:instrText>
      </w:r>
      <w:r>
        <w:rPr>
          <w:noProof/>
        </w:rPr>
      </w:r>
      <w:r>
        <w:rPr>
          <w:noProof/>
        </w:rPr>
        <w:fldChar w:fldCharType="separate"/>
      </w:r>
      <w:r>
        <w:rPr>
          <w:noProof/>
        </w:rPr>
        <w:t>437</w:t>
      </w:r>
      <w:r>
        <w:rPr>
          <w:noProof/>
        </w:rPr>
        <w:fldChar w:fldCharType="end"/>
      </w:r>
    </w:p>
    <w:p w14:paraId="15DC626F" w14:textId="2B7FB79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_Toc202372309 \h </w:instrText>
      </w:r>
      <w:r>
        <w:rPr>
          <w:noProof/>
        </w:rPr>
      </w:r>
      <w:r>
        <w:rPr>
          <w:noProof/>
        </w:rPr>
        <w:fldChar w:fldCharType="separate"/>
      </w:r>
      <w:r>
        <w:rPr>
          <w:noProof/>
        </w:rPr>
        <w:t>437</w:t>
      </w:r>
      <w:r>
        <w:rPr>
          <w:noProof/>
        </w:rPr>
        <w:fldChar w:fldCharType="end"/>
      </w:r>
    </w:p>
    <w:p w14:paraId="42B909F3" w14:textId="3A2A617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20.2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_Toc202372310 \h </w:instrText>
      </w:r>
      <w:r>
        <w:rPr>
          <w:noProof/>
        </w:rPr>
      </w:r>
      <w:r>
        <w:rPr>
          <w:noProof/>
        </w:rPr>
        <w:fldChar w:fldCharType="separate"/>
      </w:r>
      <w:r>
        <w:rPr>
          <w:noProof/>
        </w:rPr>
        <w:t>437</w:t>
      </w:r>
      <w:r>
        <w:rPr>
          <w:noProof/>
        </w:rPr>
        <w:fldChar w:fldCharType="end"/>
      </w:r>
    </w:p>
    <w:p w14:paraId="4FBF9002" w14:textId="4B5BD5C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20.2.0a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_Toc202372311 \h </w:instrText>
      </w:r>
      <w:r>
        <w:rPr>
          <w:noProof/>
        </w:rPr>
      </w:r>
      <w:r>
        <w:rPr>
          <w:noProof/>
        </w:rPr>
        <w:fldChar w:fldCharType="separate"/>
      </w:r>
      <w:r>
        <w:rPr>
          <w:noProof/>
        </w:rPr>
        <w:t>437</w:t>
      </w:r>
      <w:r>
        <w:rPr>
          <w:noProof/>
        </w:rPr>
        <w:fldChar w:fldCharType="end"/>
      </w:r>
    </w:p>
    <w:p w14:paraId="030489AD" w14:textId="499B531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20.2.0b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_Toc202372312 \h </w:instrText>
      </w:r>
      <w:r>
        <w:rPr>
          <w:noProof/>
        </w:rPr>
      </w:r>
      <w:r>
        <w:rPr>
          <w:noProof/>
        </w:rPr>
        <w:fldChar w:fldCharType="separate"/>
      </w:r>
      <w:r>
        <w:rPr>
          <w:noProof/>
        </w:rPr>
        <w:t>437</w:t>
      </w:r>
      <w:r>
        <w:rPr>
          <w:noProof/>
        </w:rPr>
        <w:fldChar w:fldCharType="end"/>
      </w:r>
    </w:p>
    <w:p w14:paraId="6022695E" w14:textId="142B324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_Toc202372313 \h </w:instrText>
      </w:r>
      <w:r>
        <w:rPr>
          <w:noProof/>
        </w:rPr>
      </w:r>
      <w:r>
        <w:rPr>
          <w:noProof/>
        </w:rPr>
        <w:fldChar w:fldCharType="separate"/>
      </w:r>
      <w:r>
        <w:rPr>
          <w:noProof/>
        </w:rPr>
        <w:t>438</w:t>
      </w:r>
      <w:r>
        <w:rPr>
          <w:noProof/>
        </w:rPr>
        <w:fldChar w:fldCharType="end"/>
      </w:r>
    </w:p>
    <w:p w14:paraId="23312BD8" w14:textId="16DF4DD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_Toc202372314 \h </w:instrText>
      </w:r>
      <w:r>
        <w:rPr>
          <w:noProof/>
        </w:rPr>
      </w:r>
      <w:r>
        <w:rPr>
          <w:noProof/>
        </w:rPr>
        <w:fldChar w:fldCharType="separate"/>
      </w:r>
      <w:r>
        <w:rPr>
          <w:noProof/>
        </w:rPr>
        <w:t>439</w:t>
      </w:r>
      <w:r>
        <w:rPr>
          <w:noProof/>
        </w:rPr>
        <w:fldChar w:fldCharType="end"/>
      </w:r>
    </w:p>
    <w:p w14:paraId="306BCF24" w14:textId="2946B4F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_Toc202372315 \h </w:instrText>
      </w:r>
      <w:r>
        <w:rPr>
          <w:noProof/>
        </w:rPr>
      </w:r>
      <w:r>
        <w:rPr>
          <w:noProof/>
        </w:rPr>
        <w:fldChar w:fldCharType="separate"/>
      </w:r>
      <w:r>
        <w:rPr>
          <w:noProof/>
        </w:rPr>
        <w:t>440</w:t>
      </w:r>
      <w:r>
        <w:rPr>
          <w:noProof/>
        </w:rPr>
        <w:fldChar w:fldCharType="end"/>
      </w:r>
    </w:p>
    <w:p w14:paraId="32F67178" w14:textId="6BD1ACB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20.3.0a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_Toc202372316 \h </w:instrText>
      </w:r>
      <w:r>
        <w:rPr>
          <w:noProof/>
        </w:rPr>
      </w:r>
      <w:r>
        <w:rPr>
          <w:noProof/>
        </w:rPr>
        <w:fldChar w:fldCharType="separate"/>
      </w:r>
      <w:r>
        <w:rPr>
          <w:noProof/>
        </w:rPr>
        <w:t>440</w:t>
      </w:r>
      <w:r>
        <w:rPr>
          <w:noProof/>
        </w:rPr>
        <w:fldChar w:fldCharType="end"/>
      </w:r>
    </w:p>
    <w:p w14:paraId="336BD6D2" w14:textId="149C66D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20.3.0b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_Toc202372317 \h </w:instrText>
      </w:r>
      <w:r>
        <w:rPr>
          <w:noProof/>
        </w:rPr>
      </w:r>
      <w:r>
        <w:rPr>
          <w:noProof/>
        </w:rPr>
        <w:fldChar w:fldCharType="separate"/>
      </w:r>
      <w:r>
        <w:rPr>
          <w:noProof/>
        </w:rPr>
        <w:t>441</w:t>
      </w:r>
      <w:r>
        <w:rPr>
          <w:noProof/>
        </w:rPr>
        <w:fldChar w:fldCharType="end"/>
      </w:r>
    </w:p>
    <w:p w14:paraId="4B1D020B" w14:textId="1F441AC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_Toc202372318 \h </w:instrText>
      </w:r>
      <w:r>
        <w:rPr>
          <w:noProof/>
        </w:rPr>
      </w:r>
      <w:r>
        <w:rPr>
          <w:noProof/>
        </w:rPr>
        <w:fldChar w:fldCharType="separate"/>
      </w:r>
      <w:r>
        <w:rPr>
          <w:noProof/>
        </w:rPr>
        <w:t>441</w:t>
      </w:r>
      <w:r>
        <w:rPr>
          <w:noProof/>
        </w:rPr>
        <w:fldChar w:fldCharType="end"/>
      </w:r>
    </w:p>
    <w:p w14:paraId="32E42BF9" w14:textId="04D47E9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_Toc202372319 \h </w:instrText>
      </w:r>
      <w:r>
        <w:rPr>
          <w:noProof/>
        </w:rPr>
      </w:r>
      <w:r>
        <w:rPr>
          <w:noProof/>
        </w:rPr>
        <w:fldChar w:fldCharType="separate"/>
      </w:r>
      <w:r>
        <w:rPr>
          <w:noProof/>
        </w:rPr>
        <w:t>443</w:t>
      </w:r>
      <w:r>
        <w:rPr>
          <w:noProof/>
        </w:rPr>
        <w:fldChar w:fldCharType="end"/>
      </w:r>
    </w:p>
    <w:p w14:paraId="7677D056" w14:textId="176B92A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20.4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_Toc202372320 \h </w:instrText>
      </w:r>
      <w:r>
        <w:rPr>
          <w:noProof/>
        </w:rPr>
      </w:r>
      <w:r>
        <w:rPr>
          <w:noProof/>
        </w:rPr>
        <w:fldChar w:fldCharType="separate"/>
      </w:r>
      <w:r>
        <w:rPr>
          <w:noProof/>
        </w:rPr>
        <w:t>445</w:t>
      </w:r>
      <w:r>
        <w:rPr>
          <w:noProof/>
        </w:rPr>
        <w:fldChar w:fldCharType="end"/>
      </w:r>
    </w:p>
    <w:p w14:paraId="6D806E1F" w14:textId="6094F2A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20.4.0a</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_Toc202372321 \h </w:instrText>
      </w:r>
      <w:r>
        <w:rPr>
          <w:noProof/>
        </w:rPr>
      </w:r>
      <w:r>
        <w:rPr>
          <w:noProof/>
        </w:rPr>
        <w:fldChar w:fldCharType="separate"/>
      </w:r>
      <w:r>
        <w:rPr>
          <w:noProof/>
        </w:rPr>
        <w:t>445</w:t>
      </w:r>
      <w:r>
        <w:rPr>
          <w:noProof/>
        </w:rPr>
        <w:fldChar w:fldCharType="end"/>
      </w:r>
    </w:p>
    <w:p w14:paraId="730D9744" w14:textId="62F95CA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20.4.0b</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_Toc202372322 \h </w:instrText>
      </w:r>
      <w:r>
        <w:rPr>
          <w:noProof/>
        </w:rPr>
      </w:r>
      <w:r>
        <w:rPr>
          <w:noProof/>
        </w:rPr>
        <w:fldChar w:fldCharType="separate"/>
      </w:r>
      <w:r>
        <w:rPr>
          <w:noProof/>
        </w:rPr>
        <w:t>445</w:t>
      </w:r>
      <w:r>
        <w:rPr>
          <w:noProof/>
        </w:rPr>
        <w:fldChar w:fldCharType="end"/>
      </w:r>
    </w:p>
    <w:p w14:paraId="6B70FD38" w14:textId="00813FE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20.4.1</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027F1A">
        <w:rPr>
          <w:noProof/>
          <w:lang w:val="en-US"/>
        </w:rPr>
        <w:t>p</w:t>
      </w:r>
      <w:r>
        <w:rPr>
          <w:noProof/>
        </w:rPr>
        <w:t>rocedures</w:t>
      </w:r>
      <w:r>
        <w:rPr>
          <w:noProof/>
        </w:rPr>
        <w:tab/>
      </w:r>
      <w:r>
        <w:rPr>
          <w:noProof/>
        </w:rPr>
        <w:fldChar w:fldCharType="begin" w:fldLock="1"/>
      </w:r>
      <w:r>
        <w:rPr>
          <w:noProof/>
        </w:rPr>
        <w:instrText xml:space="preserve"> PAGEREF _Toc202372323 \h </w:instrText>
      </w:r>
      <w:r>
        <w:rPr>
          <w:noProof/>
        </w:rPr>
      </w:r>
      <w:r>
        <w:rPr>
          <w:noProof/>
        </w:rPr>
        <w:fldChar w:fldCharType="separate"/>
      </w:r>
      <w:r>
        <w:rPr>
          <w:noProof/>
        </w:rPr>
        <w:t>445</w:t>
      </w:r>
      <w:r>
        <w:rPr>
          <w:noProof/>
        </w:rPr>
        <w:fldChar w:fldCharType="end"/>
      </w:r>
    </w:p>
    <w:p w14:paraId="68AF2E60" w14:textId="46CD470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20.4.2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_Toc202372324 \h </w:instrText>
      </w:r>
      <w:r>
        <w:rPr>
          <w:noProof/>
        </w:rPr>
      </w:r>
      <w:r>
        <w:rPr>
          <w:noProof/>
        </w:rPr>
        <w:fldChar w:fldCharType="separate"/>
      </w:r>
      <w:r>
        <w:rPr>
          <w:noProof/>
        </w:rPr>
        <w:t>446</w:t>
      </w:r>
      <w:r>
        <w:rPr>
          <w:noProof/>
        </w:rPr>
        <w:fldChar w:fldCharType="end"/>
      </w:r>
    </w:p>
    <w:p w14:paraId="2392FB68" w14:textId="7A60A7CD"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_Toc202372325 \h </w:instrText>
      </w:r>
      <w:r>
        <w:rPr>
          <w:noProof/>
        </w:rPr>
      </w:r>
      <w:r>
        <w:rPr>
          <w:noProof/>
        </w:rPr>
        <w:fldChar w:fldCharType="separate"/>
      </w:r>
      <w:r>
        <w:rPr>
          <w:noProof/>
        </w:rPr>
        <w:t>448</w:t>
      </w:r>
      <w:r>
        <w:rPr>
          <w:noProof/>
        </w:rPr>
        <w:fldChar w:fldCharType="end"/>
      </w:r>
    </w:p>
    <w:p w14:paraId="58C39926" w14:textId="4D89B31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_Toc202372326 \h </w:instrText>
      </w:r>
      <w:r>
        <w:rPr>
          <w:noProof/>
        </w:rPr>
      </w:r>
      <w:r>
        <w:rPr>
          <w:noProof/>
        </w:rPr>
        <w:fldChar w:fldCharType="separate"/>
      </w:r>
      <w:r>
        <w:rPr>
          <w:noProof/>
        </w:rPr>
        <w:t>448</w:t>
      </w:r>
      <w:r>
        <w:rPr>
          <w:noProof/>
        </w:rPr>
        <w:fldChar w:fldCharType="end"/>
      </w:r>
    </w:p>
    <w:p w14:paraId="62D734DF" w14:textId="332AD4B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_Toc202372327 \h </w:instrText>
      </w:r>
      <w:r>
        <w:rPr>
          <w:noProof/>
        </w:rPr>
      </w:r>
      <w:r>
        <w:rPr>
          <w:noProof/>
        </w:rPr>
        <w:fldChar w:fldCharType="separate"/>
      </w:r>
      <w:r>
        <w:rPr>
          <w:noProof/>
        </w:rPr>
        <w:t>449</w:t>
      </w:r>
      <w:r>
        <w:rPr>
          <w:noProof/>
        </w:rPr>
        <w:fldChar w:fldCharType="end"/>
      </w:r>
    </w:p>
    <w:p w14:paraId="751448B1" w14:textId="3F34A40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w:t>
      </w:r>
      <w:r>
        <w:rPr>
          <w:rFonts w:asciiTheme="minorHAnsi" w:eastAsiaTheme="minorEastAsia" w:hAnsiTheme="minorHAnsi" w:cstheme="minorBidi"/>
          <w:noProof/>
          <w:kern w:val="2"/>
          <w:sz w:val="24"/>
          <w:szCs w:val="24"/>
          <w:lang w:eastAsia="en-GB"/>
          <w14:ligatures w14:val="standardContextual"/>
        </w:rPr>
        <w:tab/>
      </w:r>
      <w:r>
        <w:rPr>
          <w:noProof/>
        </w:rPr>
        <w:t>Object retrieval procedure</w:t>
      </w:r>
      <w:r>
        <w:rPr>
          <w:noProof/>
        </w:rPr>
        <w:tab/>
      </w:r>
      <w:r>
        <w:rPr>
          <w:noProof/>
        </w:rPr>
        <w:fldChar w:fldCharType="begin" w:fldLock="1"/>
      </w:r>
      <w:r>
        <w:rPr>
          <w:noProof/>
        </w:rPr>
        <w:instrText xml:space="preserve"> PAGEREF _Toc202372328 \h </w:instrText>
      </w:r>
      <w:r>
        <w:rPr>
          <w:noProof/>
        </w:rPr>
      </w:r>
      <w:r>
        <w:rPr>
          <w:noProof/>
        </w:rPr>
        <w:fldChar w:fldCharType="separate"/>
      </w:r>
      <w:r>
        <w:rPr>
          <w:noProof/>
        </w:rPr>
        <w:t>449</w:t>
      </w:r>
      <w:r>
        <w:rPr>
          <w:noProof/>
        </w:rPr>
        <w:fldChar w:fldCharType="end"/>
      </w:r>
    </w:p>
    <w:p w14:paraId="2635ADE8" w14:textId="4159E00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_Toc202372329 \h </w:instrText>
      </w:r>
      <w:r>
        <w:rPr>
          <w:noProof/>
        </w:rPr>
      </w:r>
      <w:r>
        <w:rPr>
          <w:noProof/>
        </w:rPr>
        <w:fldChar w:fldCharType="separate"/>
      </w:r>
      <w:r>
        <w:rPr>
          <w:noProof/>
        </w:rPr>
        <w:t>449</w:t>
      </w:r>
      <w:r>
        <w:rPr>
          <w:noProof/>
        </w:rPr>
        <w:fldChar w:fldCharType="end"/>
      </w:r>
    </w:p>
    <w:p w14:paraId="745D5DA4" w14:textId="5B09502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_Toc202372330 \h </w:instrText>
      </w:r>
      <w:r>
        <w:rPr>
          <w:noProof/>
        </w:rPr>
      </w:r>
      <w:r>
        <w:rPr>
          <w:noProof/>
        </w:rPr>
        <w:fldChar w:fldCharType="separate"/>
      </w:r>
      <w:r>
        <w:rPr>
          <w:noProof/>
        </w:rPr>
        <w:t>449</w:t>
      </w:r>
      <w:r>
        <w:rPr>
          <w:noProof/>
        </w:rPr>
        <w:fldChar w:fldCharType="end"/>
      </w:r>
    </w:p>
    <w:p w14:paraId="3CDE5DE8" w14:textId="4FEC755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21.2.2</w:t>
      </w:r>
      <w:r>
        <w:rPr>
          <w:rFonts w:asciiTheme="minorHAnsi" w:eastAsiaTheme="minorEastAsia" w:hAnsiTheme="minorHAnsi" w:cstheme="minorBidi"/>
          <w:noProof/>
          <w:kern w:val="2"/>
          <w:sz w:val="24"/>
          <w:szCs w:val="24"/>
          <w:lang w:eastAsia="en-GB"/>
          <w14:ligatures w14:val="standardContextual"/>
        </w:rPr>
        <w:tab/>
      </w:r>
      <w:r>
        <w:rPr>
          <w:noProof/>
        </w:rPr>
        <w:t>Object search procedure</w:t>
      </w:r>
      <w:r>
        <w:rPr>
          <w:noProof/>
        </w:rPr>
        <w:tab/>
      </w:r>
      <w:r>
        <w:rPr>
          <w:noProof/>
        </w:rPr>
        <w:fldChar w:fldCharType="begin" w:fldLock="1"/>
      </w:r>
      <w:r>
        <w:rPr>
          <w:noProof/>
        </w:rPr>
        <w:instrText xml:space="preserve"> PAGEREF _Toc202372331 \h </w:instrText>
      </w:r>
      <w:r>
        <w:rPr>
          <w:noProof/>
        </w:rPr>
      </w:r>
      <w:r>
        <w:rPr>
          <w:noProof/>
        </w:rPr>
        <w:fldChar w:fldCharType="separate"/>
      </w:r>
      <w:r>
        <w:rPr>
          <w:noProof/>
        </w:rPr>
        <w:t>449</w:t>
      </w:r>
      <w:r>
        <w:rPr>
          <w:noProof/>
        </w:rPr>
        <w:fldChar w:fldCharType="end"/>
      </w:r>
    </w:p>
    <w:p w14:paraId="39C5548A" w14:textId="124A7F0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_Toc202372332 \h </w:instrText>
      </w:r>
      <w:r>
        <w:rPr>
          <w:noProof/>
        </w:rPr>
      </w:r>
      <w:r>
        <w:rPr>
          <w:noProof/>
        </w:rPr>
        <w:fldChar w:fldCharType="separate"/>
      </w:r>
      <w:r>
        <w:rPr>
          <w:noProof/>
        </w:rPr>
        <w:t>449</w:t>
      </w:r>
      <w:r>
        <w:rPr>
          <w:noProof/>
        </w:rPr>
        <w:fldChar w:fldCharType="end"/>
      </w:r>
    </w:p>
    <w:p w14:paraId="62490201" w14:textId="5D30FEA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_Toc202372333 \h </w:instrText>
      </w:r>
      <w:r>
        <w:rPr>
          <w:noProof/>
        </w:rPr>
      </w:r>
      <w:r>
        <w:rPr>
          <w:noProof/>
        </w:rPr>
        <w:fldChar w:fldCharType="separate"/>
      </w:r>
      <w:r>
        <w:rPr>
          <w:noProof/>
        </w:rPr>
        <w:t>450</w:t>
      </w:r>
      <w:r>
        <w:rPr>
          <w:noProof/>
        </w:rPr>
        <w:fldChar w:fldCharType="end"/>
      </w:r>
    </w:p>
    <w:p w14:paraId="25DED255" w14:textId="09C85F1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21.2.3</w:t>
      </w:r>
      <w:r>
        <w:rPr>
          <w:rFonts w:asciiTheme="minorHAnsi" w:eastAsiaTheme="minorEastAsia" w:hAnsiTheme="minorHAnsi" w:cstheme="minorBidi"/>
          <w:noProof/>
          <w:kern w:val="2"/>
          <w:sz w:val="24"/>
          <w:szCs w:val="24"/>
          <w:lang w:eastAsia="en-GB"/>
          <w14:ligatures w14:val="standardContextual"/>
        </w:rPr>
        <w:tab/>
      </w:r>
      <w:r>
        <w:rPr>
          <w:noProof/>
        </w:rPr>
        <w:t>Update object(s) procedure</w:t>
      </w:r>
      <w:r>
        <w:rPr>
          <w:noProof/>
        </w:rPr>
        <w:tab/>
      </w:r>
      <w:r>
        <w:rPr>
          <w:noProof/>
        </w:rPr>
        <w:fldChar w:fldCharType="begin" w:fldLock="1"/>
      </w:r>
      <w:r>
        <w:rPr>
          <w:noProof/>
        </w:rPr>
        <w:instrText xml:space="preserve"> PAGEREF _Toc202372334 \h </w:instrText>
      </w:r>
      <w:r>
        <w:rPr>
          <w:noProof/>
        </w:rPr>
      </w:r>
      <w:r>
        <w:rPr>
          <w:noProof/>
        </w:rPr>
        <w:fldChar w:fldCharType="separate"/>
      </w:r>
      <w:r>
        <w:rPr>
          <w:noProof/>
        </w:rPr>
        <w:t>450</w:t>
      </w:r>
      <w:r>
        <w:rPr>
          <w:noProof/>
        </w:rPr>
        <w:fldChar w:fldCharType="end"/>
      </w:r>
    </w:p>
    <w:p w14:paraId="7037C4EB" w14:textId="38C44C3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_Toc202372335 \h </w:instrText>
      </w:r>
      <w:r>
        <w:rPr>
          <w:noProof/>
        </w:rPr>
      </w:r>
      <w:r>
        <w:rPr>
          <w:noProof/>
        </w:rPr>
        <w:fldChar w:fldCharType="separate"/>
      </w:r>
      <w:r>
        <w:rPr>
          <w:noProof/>
        </w:rPr>
        <w:t>450</w:t>
      </w:r>
      <w:r>
        <w:rPr>
          <w:noProof/>
        </w:rPr>
        <w:fldChar w:fldCharType="end"/>
      </w:r>
    </w:p>
    <w:p w14:paraId="268A547F" w14:textId="6700AED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_Toc202372336 \h </w:instrText>
      </w:r>
      <w:r>
        <w:rPr>
          <w:noProof/>
        </w:rPr>
      </w:r>
      <w:r>
        <w:rPr>
          <w:noProof/>
        </w:rPr>
        <w:fldChar w:fldCharType="separate"/>
      </w:r>
      <w:r>
        <w:rPr>
          <w:noProof/>
        </w:rPr>
        <w:t>450</w:t>
      </w:r>
      <w:r>
        <w:rPr>
          <w:noProof/>
        </w:rPr>
        <w:fldChar w:fldCharType="end"/>
      </w:r>
    </w:p>
    <w:p w14:paraId="23D85FFC" w14:textId="73A5B6E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21.2.4</w:t>
      </w:r>
      <w:r>
        <w:rPr>
          <w:rFonts w:asciiTheme="minorHAnsi" w:eastAsiaTheme="minorEastAsia" w:hAnsiTheme="minorHAnsi" w:cstheme="minorBidi"/>
          <w:noProof/>
          <w:kern w:val="2"/>
          <w:sz w:val="24"/>
          <w:szCs w:val="24"/>
          <w:lang w:eastAsia="en-GB"/>
          <w14:ligatures w14:val="standardContextual"/>
        </w:rPr>
        <w:tab/>
      </w:r>
      <w:r>
        <w:rPr>
          <w:noProof/>
        </w:rPr>
        <w:t>Delete stored object(s) procedure</w:t>
      </w:r>
      <w:r>
        <w:rPr>
          <w:noProof/>
        </w:rPr>
        <w:tab/>
      </w:r>
      <w:r>
        <w:rPr>
          <w:noProof/>
        </w:rPr>
        <w:fldChar w:fldCharType="begin" w:fldLock="1"/>
      </w:r>
      <w:r>
        <w:rPr>
          <w:noProof/>
        </w:rPr>
        <w:instrText xml:space="preserve"> PAGEREF _Toc202372337 \h </w:instrText>
      </w:r>
      <w:r>
        <w:rPr>
          <w:noProof/>
        </w:rPr>
      </w:r>
      <w:r>
        <w:rPr>
          <w:noProof/>
        </w:rPr>
        <w:fldChar w:fldCharType="separate"/>
      </w:r>
      <w:r>
        <w:rPr>
          <w:noProof/>
        </w:rPr>
        <w:t>451</w:t>
      </w:r>
      <w:r>
        <w:rPr>
          <w:noProof/>
        </w:rPr>
        <w:fldChar w:fldCharType="end"/>
      </w:r>
    </w:p>
    <w:p w14:paraId="3EE703D7" w14:textId="7EECB99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_Toc202372338 \h </w:instrText>
      </w:r>
      <w:r>
        <w:rPr>
          <w:noProof/>
        </w:rPr>
      </w:r>
      <w:r>
        <w:rPr>
          <w:noProof/>
        </w:rPr>
        <w:fldChar w:fldCharType="separate"/>
      </w:r>
      <w:r>
        <w:rPr>
          <w:noProof/>
        </w:rPr>
        <w:t>451</w:t>
      </w:r>
      <w:r>
        <w:rPr>
          <w:noProof/>
        </w:rPr>
        <w:fldChar w:fldCharType="end"/>
      </w:r>
    </w:p>
    <w:p w14:paraId="3F8B18E9" w14:textId="5F3A83B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_Toc202372339 \h </w:instrText>
      </w:r>
      <w:r>
        <w:rPr>
          <w:noProof/>
        </w:rPr>
      </w:r>
      <w:r>
        <w:rPr>
          <w:noProof/>
        </w:rPr>
        <w:fldChar w:fldCharType="separate"/>
      </w:r>
      <w:r>
        <w:rPr>
          <w:noProof/>
        </w:rPr>
        <w:t>451</w:t>
      </w:r>
      <w:r>
        <w:rPr>
          <w:noProof/>
        </w:rPr>
        <w:fldChar w:fldCharType="end"/>
      </w:r>
    </w:p>
    <w:p w14:paraId="56477943" w14:textId="217B729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_Toc202372340 \h </w:instrText>
      </w:r>
      <w:r>
        <w:rPr>
          <w:noProof/>
        </w:rPr>
      </w:r>
      <w:r>
        <w:rPr>
          <w:noProof/>
        </w:rPr>
        <w:fldChar w:fldCharType="separate"/>
      </w:r>
      <w:r>
        <w:rPr>
          <w:noProof/>
        </w:rPr>
        <w:t>451</w:t>
      </w:r>
      <w:r>
        <w:rPr>
          <w:noProof/>
        </w:rPr>
        <w:fldChar w:fldCharType="end"/>
      </w:r>
    </w:p>
    <w:p w14:paraId="0F03D848" w14:textId="5329B0D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21.2.5A</w:t>
      </w:r>
      <w:r>
        <w:rPr>
          <w:rFonts w:asciiTheme="minorHAnsi" w:eastAsiaTheme="minorEastAsia" w:hAnsiTheme="minorHAnsi" w:cstheme="minorBidi"/>
          <w:noProof/>
          <w:kern w:val="2"/>
          <w:sz w:val="24"/>
          <w:szCs w:val="24"/>
          <w:lang w:eastAsia="en-GB"/>
          <w14:ligatures w14:val="standardContextual"/>
        </w:rPr>
        <w:tab/>
      </w:r>
      <w:r>
        <w:rPr>
          <w:noProof/>
        </w:rPr>
        <w:t>Deposit an object procedure</w:t>
      </w:r>
      <w:r>
        <w:rPr>
          <w:noProof/>
        </w:rPr>
        <w:tab/>
      </w:r>
      <w:r>
        <w:rPr>
          <w:noProof/>
        </w:rPr>
        <w:fldChar w:fldCharType="begin" w:fldLock="1"/>
      </w:r>
      <w:r>
        <w:rPr>
          <w:noProof/>
        </w:rPr>
        <w:instrText xml:space="preserve"> PAGEREF _Toc202372341 \h </w:instrText>
      </w:r>
      <w:r>
        <w:rPr>
          <w:noProof/>
        </w:rPr>
      </w:r>
      <w:r>
        <w:rPr>
          <w:noProof/>
        </w:rPr>
        <w:fldChar w:fldCharType="separate"/>
      </w:r>
      <w:r>
        <w:rPr>
          <w:noProof/>
        </w:rPr>
        <w:t>451</w:t>
      </w:r>
      <w:r>
        <w:rPr>
          <w:noProof/>
        </w:rPr>
        <w:fldChar w:fldCharType="end"/>
      </w:r>
    </w:p>
    <w:p w14:paraId="218D0CF0" w14:textId="0EDA6AF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21.2.5A.1</w:t>
      </w:r>
      <w:r>
        <w:rPr>
          <w:rFonts w:asciiTheme="minorHAnsi" w:eastAsiaTheme="minorEastAsia" w:hAnsiTheme="minorHAnsi" w:cstheme="minorBidi"/>
          <w:noProof/>
          <w:kern w:val="2"/>
          <w:sz w:val="24"/>
          <w:szCs w:val="24"/>
          <w:lang w:eastAsia="en-GB"/>
          <w14:ligatures w14:val="standardContextual"/>
        </w:rPr>
        <w:tab/>
      </w:r>
      <w:r>
        <w:rPr>
          <w:noProof/>
        </w:rPr>
        <w:t>MCData server</w:t>
      </w:r>
      <w:r w:rsidRPr="00027F1A">
        <w:rPr>
          <w:rFonts w:eastAsia="Malgun Gothic"/>
          <w:noProof/>
        </w:rPr>
        <w:t xml:space="preserve"> procedures</w:t>
      </w:r>
      <w:r>
        <w:rPr>
          <w:noProof/>
        </w:rPr>
        <w:tab/>
      </w:r>
      <w:r>
        <w:rPr>
          <w:noProof/>
        </w:rPr>
        <w:fldChar w:fldCharType="begin" w:fldLock="1"/>
      </w:r>
      <w:r>
        <w:rPr>
          <w:noProof/>
        </w:rPr>
        <w:instrText xml:space="preserve"> PAGEREF _Toc202372342 \h </w:instrText>
      </w:r>
      <w:r>
        <w:rPr>
          <w:noProof/>
        </w:rPr>
      </w:r>
      <w:r>
        <w:rPr>
          <w:noProof/>
        </w:rPr>
        <w:fldChar w:fldCharType="separate"/>
      </w:r>
      <w:r>
        <w:rPr>
          <w:noProof/>
        </w:rPr>
        <w:t>451</w:t>
      </w:r>
      <w:r>
        <w:rPr>
          <w:noProof/>
        </w:rPr>
        <w:fldChar w:fldCharType="end"/>
      </w:r>
    </w:p>
    <w:p w14:paraId="3B36114E" w14:textId="26F3068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21.2.5A.2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_Toc202372343 \h </w:instrText>
      </w:r>
      <w:r>
        <w:rPr>
          <w:noProof/>
        </w:rPr>
      </w:r>
      <w:r>
        <w:rPr>
          <w:noProof/>
        </w:rPr>
        <w:fldChar w:fldCharType="separate"/>
      </w:r>
      <w:r>
        <w:rPr>
          <w:noProof/>
        </w:rPr>
        <w:t>452</w:t>
      </w:r>
      <w:r>
        <w:rPr>
          <w:noProof/>
        </w:rPr>
        <w:fldChar w:fldCharType="end"/>
      </w:r>
    </w:p>
    <w:p w14:paraId="2442A711" w14:textId="127B641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21.2.6</w:t>
      </w:r>
      <w:r>
        <w:rPr>
          <w:rFonts w:asciiTheme="minorHAnsi" w:eastAsiaTheme="minorEastAsia" w:hAnsiTheme="minorHAnsi" w:cstheme="minorBidi"/>
          <w:noProof/>
          <w:kern w:val="2"/>
          <w:sz w:val="24"/>
          <w:szCs w:val="24"/>
          <w:lang w:eastAsia="en-GB"/>
          <w14:ligatures w14:val="standardContextual"/>
        </w:rPr>
        <w:tab/>
      </w:r>
      <w:r>
        <w:rPr>
          <w:noProof/>
        </w:rPr>
        <w:t>Object and folder copy procedure</w:t>
      </w:r>
      <w:r>
        <w:rPr>
          <w:noProof/>
        </w:rPr>
        <w:tab/>
      </w:r>
      <w:r>
        <w:rPr>
          <w:noProof/>
        </w:rPr>
        <w:fldChar w:fldCharType="begin" w:fldLock="1"/>
      </w:r>
      <w:r>
        <w:rPr>
          <w:noProof/>
        </w:rPr>
        <w:instrText xml:space="preserve"> PAGEREF _Toc202372344 \h </w:instrText>
      </w:r>
      <w:r>
        <w:rPr>
          <w:noProof/>
        </w:rPr>
      </w:r>
      <w:r>
        <w:rPr>
          <w:noProof/>
        </w:rPr>
        <w:fldChar w:fldCharType="separate"/>
      </w:r>
      <w:r>
        <w:rPr>
          <w:noProof/>
        </w:rPr>
        <w:t>452</w:t>
      </w:r>
      <w:r>
        <w:rPr>
          <w:noProof/>
        </w:rPr>
        <w:fldChar w:fldCharType="end"/>
      </w:r>
    </w:p>
    <w:p w14:paraId="2C1006D3" w14:textId="27AF79E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21.2.6.1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_Toc202372345 \h </w:instrText>
      </w:r>
      <w:r>
        <w:rPr>
          <w:noProof/>
        </w:rPr>
      </w:r>
      <w:r>
        <w:rPr>
          <w:noProof/>
        </w:rPr>
        <w:fldChar w:fldCharType="separate"/>
      </w:r>
      <w:r>
        <w:rPr>
          <w:noProof/>
        </w:rPr>
        <w:t>452</w:t>
      </w:r>
      <w:r>
        <w:rPr>
          <w:noProof/>
        </w:rPr>
        <w:fldChar w:fldCharType="end"/>
      </w:r>
    </w:p>
    <w:p w14:paraId="7DE2A9B6" w14:textId="7DCD502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21.2.6.2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_Toc202372346 \h </w:instrText>
      </w:r>
      <w:r>
        <w:rPr>
          <w:noProof/>
        </w:rPr>
      </w:r>
      <w:r>
        <w:rPr>
          <w:noProof/>
        </w:rPr>
        <w:fldChar w:fldCharType="separate"/>
      </w:r>
      <w:r>
        <w:rPr>
          <w:noProof/>
        </w:rPr>
        <w:t>453</w:t>
      </w:r>
      <w:r>
        <w:rPr>
          <w:noProof/>
        </w:rPr>
        <w:fldChar w:fldCharType="end"/>
      </w:r>
    </w:p>
    <w:p w14:paraId="7B959BE2" w14:textId="7DE30E9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21.2.7</w:t>
      </w:r>
      <w:r>
        <w:rPr>
          <w:rFonts w:asciiTheme="minorHAnsi" w:eastAsiaTheme="minorEastAsia" w:hAnsiTheme="minorHAnsi" w:cstheme="minorBidi"/>
          <w:noProof/>
          <w:kern w:val="2"/>
          <w:sz w:val="24"/>
          <w:szCs w:val="24"/>
          <w:lang w:eastAsia="en-GB"/>
          <w14:ligatures w14:val="standardContextual"/>
        </w:rPr>
        <w:tab/>
      </w:r>
      <w:r>
        <w:rPr>
          <w:noProof/>
        </w:rPr>
        <w:t>Deleting a folder procedure</w:t>
      </w:r>
      <w:r>
        <w:rPr>
          <w:noProof/>
        </w:rPr>
        <w:tab/>
      </w:r>
      <w:r>
        <w:rPr>
          <w:noProof/>
        </w:rPr>
        <w:fldChar w:fldCharType="begin" w:fldLock="1"/>
      </w:r>
      <w:r>
        <w:rPr>
          <w:noProof/>
        </w:rPr>
        <w:instrText xml:space="preserve"> PAGEREF _Toc202372347 \h </w:instrText>
      </w:r>
      <w:r>
        <w:rPr>
          <w:noProof/>
        </w:rPr>
      </w:r>
      <w:r>
        <w:rPr>
          <w:noProof/>
        </w:rPr>
        <w:fldChar w:fldCharType="separate"/>
      </w:r>
      <w:r>
        <w:rPr>
          <w:noProof/>
        </w:rPr>
        <w:t>453</w:t>
      </w:r>
      <w:r>
        <w:rPr>
          <w:noProof/>
        </w:rPr>
        <w:fldChar w:fldCharType="end"/>
      </w:r>
    </w:p>
    <w:p w14:paraId="358A152E" w14:textId="724FCB2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21.2.7.1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_Toc202372348 \h </w:instrText>
      </w:r>
      <w:r>
        <w:rPr>
          <w:noProof/>
        </w:rPr>
      </w:r>
      <w:r>
        <w:rPr>
          <w:noProof/>
        </w:rPr>
        <w:fldChar w:fldCharType="separate"/>
      </w:r>
      <w:r>
        <w:rPr>
          <w:noProof/>
        </w:rPr>
        <w:t>453</w:t>
      </w:r>
      <w:r>
        <w:rPr>
          <w:noProof/>
        </w:rPr>
        <w:fldChar w:fldCharType="end"/>
      </w:r>
    </w:p>
    <w:p w14:paraId="0D5B44BB" w14:textId="345C4FD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21.2.7.2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_Toc202372349 \h </w:instrText>
      </w:r>
      <w:r>
        <w:rPr>
          <w:noProof/>
        </w:rPr>
      </w:r>
      <w:r>
        <w:rPr>
          <w:noProof/>
        </w:rPr>
        <w:fldChar w:fldCharType="separate"/>
      </w:r>
      <w:r>
        <w:rPr>
          <w:noProof/>
        </w:rPr>
        <w:t>453</w:t>
      </w:r>
      <w:r>
        <w:rPr>
          <w:noProof/>
        </w:rPr>
        <w:fldChar w:fldCharType="end"/>
      </w:r>
    </w:p>
    <w:p w14:paraId="01686433" w14:textId="3B24439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21.2.8</w:t>
      </w:r>
      <w:r>
        <w:rPr>
          <w:rFonts w:asciiTheme="minorHAnsi" w:eastAsiaTheme="minorEastAsia" w:hAnsiTheme="minorHAnsi" w:cstheme="minorBidi"/>
          <w:noProof/>
          <w:kern w:val="2"/>
          <w:sz w:val="24"/>
          <w:szCs w:val="24"/>
          <w:lang w:eastAsia="en-GB"/>
          <w14:ligatures w14:val="standardContextual"/>
        </w:rPr>
        <w:tab/>
      </w:r>
      <w:r>
        <w:rPr>
          <w:noProof/>
        </w:rPr>
        <w:t>Create a folder procedure</w:t>
      </w:r>
      <w:r>
        <w:rPr>
          <w:noProof/>
        </w:rPr>
        <w:tab/>
      </w:r>
      <w:r>
        <w:rPr>
          <w:noProof/>
        </w:rPr>
        <w:fldChar w:fldCharType="begin" w:fldLock="1"/>
      </w:r>
      <w:r>
        <w:rPr>
          <w:noProof/>
        </w:rPr>
        <w:instrText xml:space="preserve"> PAGEREF _Toc202372350 \h </w:instrText>
      </w:r>
      <w:r>
        <w:rPr>
          <w:noProof/>
        </w:rPr>
      </w:r>
      <w:r>
        <w:rPr>
          <w:noProof/>
        </w:rPr>
        <w:fldChar w:fldCharType="separate"/>
      </w:r>
      <w:r>
        <w:rPr>
          <w:noProof/>
        </w:rPr>
        <w:t>453</w:t>
      </w:r>
      <w:r>
        <w:rPr>
          <w:noProof/>
        </w:rPr>
        <w:fldChar w:fldCharType="end"/>
      </w:r>
    </w:p>
    <w:p w14:paraId="1CD896BA" w14:textId="6E22CCB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21.2.8.1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_Toc202372351 \h </w:instrText>
      </w:r>
      <w:r>
        <w:rPr>
          <w:noProof/>
        </w:rPr>
      </w:r>
      <w:r>
        <w:rPr>
          <w:noProof/>
        </w:rPr>
        <w:fldChar w:fldCharType="separate"/>
      </w:r>
      <w:r>
        <w:rPr>
          <w:noProof/>
        </w:rPr>
        <w:t>453</w:t>
      </w:r>
      <w:r>
        <w:rPr>
          <w:noProof/>
        </w:rPr>
        <w:fldChar w:fldCharType="end"/>
      </w:r>
    </w:p>
    <w:p w14:paraId="3C1B18C4" w14:textId="2784395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21.2.8.2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_Toc202372352 \h </w:instrText>
      </w:r>
      <w:r>
        <w:rPr>
          <w:noProof/>
        </w:rPr>
      </w:r>
      <w:r>
        <w:rPr>
          <w:noProof/>
        </w:rPr>
        <w:fldChar w:fldCharType="separate"/>
      </w:r>
      <w:r>
        <w:rPr>
          <w:noProof/>
        </w:rPr>
        <w:t>454</w:t>
      </w:r>
      <w:r>
        <w:rPr>
          <w:noProof/>
        </w:rPr>
        <w:fldChar w:fldCharType="end"/>
      </w:r>
    </w:p>
    <w:p w14:paraId="7691E936" w14:textId="312F256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_Toc202372353 \h </w:instrText>
      </w:r>
      <w:r>
        <w:rPr>
          <w:noProof/>
        </w:rPr>
      </w:r>
      <w:r>
        <w:rPr>
          <w:noProof/>
        </w:rPr>
        <w:fldChar w:fldCharType="separate"/>
      </w:r>
      <w:r>
        <w:rPr>
          <w:noProof/>
        </w:rPr>
        <w:t>454</w:t>
      </w:r>
      <w:r>
        <w:rPr>
          <w:noProof/>
        </w:rPr>
        <w:fldChar w:fldCharType="end"/>
      </w:r>
    </w:p>
    <w:p w14:paraId="56ACA238" w14:textId="61FAF12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21.2.10</w:t>
      </w:r>
      <w:r>
        <w:rPr>
          <w:rFonts w:asciiTheme="minorHAnsi" w:eastAsiaTheme="minorEastAsia" w:hAnsiTheme="minorHAnsi" w:cstheme="minorBidi"/>
          <w:noProof/>
          <w:kern w:val="2"/>
          <w:sz w:val="24"/>
          <w:szCs w:val="24"/>
          <w:lang w:eastAsia="en-GB"/>
          <w14:ligatures w14:val="standardContextual"/>
        </w:rPr>
        <w:tab/>
      </w:r>
      <w:r>
        <w:rPr>
          <w:noProof/>
        </w:rPr>
        <w:t>Moving object(s) and folder(s) procedure</w:t>
      </w:r>
      <w:r>
        <w:rPr>
          <w:noProof/>
        </w:rPr>
        <w:tab/>
      </w:r>
      <w:r>
        <w:rPr>
          <w:noProof/>
        </w:rPr>
        <w:fldChar w:fldCharType="begin" w:fldLock="1"/>
      </w:r>
      <w:r>
        <w:rPr>
          <w:noProof/>
        </w:rPr>
        <w:instrText xml:space="preserve"> PAGEREF _Toc202372354 \h </w:instrText>
      </w:r>
      <w:r>
        <w:rPr>
          <w:noProof/>
        </w:rPr>
      </w:r>
      <w:r>
        <w:rPr>
          <w:noProof/>
        </w:rPr>
        <w:fldChar w:fldCharType="separate"/>
      </w:r>
      <w:r>
        <w:rPr>
          <w:noProof/>
        </w:rPr>
        <w:t>454</w:t>
      </w:r>
      <w:r>
        <w:rPr>
          <w:noProof/>
        </w:rPr>
        <w:fldChar w:fldCharType="end"/>
      </w:r>
    </w:p>
    <w:p w14:paraId="37D823DF" w14:textId="5AC1C87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21.2.10.1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_Toc202372355 \h </w:instrText>
      </w:r>
      <w:r>
        <w:rPr>
          <w:noProof/>
        </w:rPr>
      </w:r>
      <w:r>
        <w:rPr>
          <w:noProof/>
        </w:rPr>
        <w:fldChar w:fldCharType="separate"/>
      </w:r>
      <w:r>
        <w:rPr>
          <w:noProof/>
        </w:rPr>
        <w:t>454</w:t>
      </w:r>
      <w:r>
        <w:rPr>
          <w:noProof/>
        </w:rPr>
        <w:fldChar w:fldCharType="end"/>
      </w:r>
    </w:p>
    <w:p w14:paraId="79E50091" w14:textId="69C50B3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21.2.10.2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_Toc202372356 \h </w:instrText>
      </w:r>
      <w:r>
        <w:rPr>
          <w:noProof/>
        </w:rPr>
      </w:r>
      <w:r>
        <w:rPr>
          <w:noProof/>
        </w:rPr>
        <w:fldChar w:fldCharType="separate"/>
      </w:r>
      <w:r>
        <w:rPr>
          <w:noProof/>
        </w:rPr>
        <w:t>454</w:t>
      </w:r>
      <w:r>
        <w:rPr>
          <w:noProof/>
        </w:rPr>
        <w:fldChar w:fldCharType="end"/>
      </w:r>
    </w:p>
    <w:p w14:paraId="6153C3B8" w14:textId="76EB110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21.2.11</w:t>
      </w:r>
      <w:r>
        <w:rPr>
          <w:rFonts w:asciiTheme="minorHAnsi" w:eastAsiaTheme="minorEastAsia" w:hAnsiTheme="minorHAnsi" w:cstheme="minorBidi"/>
          <w:noProof/>
          <w:kern w:val="2"/>
          <w:sz w:val="24"/>
          <w:szCs w:val="24"/>
          <w:lang w:eastAsia="en-GB"/>
          <w14:ligatures w14:val="standardContextual"/>
        </w:rPr>
        <w:tab/>
      </w:r>
      <w:r>
        <w:rPr>
          <w:noProof/>
        </w:rPr>
        <w:t>Folder search procedure</w:t>
      </w:r>
      <w:r>
        <w:rPr>
          <w:noProof/>
        </w:rPr>
        <w:tab/>
      </w:r>
      <w:r>
        <w:rPr>
          <w:noProof/>
        </w:rPr>
        <w:fldChar w:fldCharType="begin" w:fldLock="1"/>
      </w:r>
      <w:r>
        <w:rPr>
          <w:noProof/>
        </w:rPr>
        <w:instrText xml:space="preserve"> PAGEREF _Toc202372357 \h </w:instrText>
      </w:r>
      <w:r>
        <w:rPr>
          <w:noProof/>
        </w:rPr>
      </w:r>
      <w:r>
        <w:rPr>
          <w:noProof/>
        </w:rPr>
        <w:fldChar w:fldCharType="separate"/>
      </w:r>
      <w:r>
        <w:rPr>
          <w:noProof/>
        </w:rPr>
        <w:t>455</w:t>
      </w:r>
      <w:r>
        <w:rPr>
          <w:noProof/>
        </w:rPr>
        <w:fldChar w:fldCharType="end"/>
      </w:r>
    </w:p>
    <w:p w14:paraId="65884C39" w14:textId="29F52F3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_Toc202372358 \h </w:instrText>
      </w:r>
      <w:r>
        <w:rPr>
          <w:noProof/>
        </w:rPr>
      </w:r>
      <w:r>
        <w:rPr>
          <w:noProof/>
        </w:rPr>
        <w:fldChar w:fldCharType="separate"/>
      </w:r>
      <w:r>
        <w:rPr>
          <w:noProof/>
        </w:rPr>
        <w:t>455</w:t>
      </w:r>
      <w:r>
        <w:rPr>
          <w:noProof/>
        </w:rPr>
        <w:fldChar w:fldCharType="end"/>
      </w:r>
    </w:p>
    <w:p w14:paraId="38E11381" w14:textId="35735B0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_Toc202372359 \h </w:instrText>
      </w:r>
      <w:r>
        <w:rPr>
          <w:noProof/>
        </w:rPr>
      </w:r>
      <w:r>
        <w:rPr>
          <w:noProof/>
        </w:rPr>
        <w:fldChar w:fldCharType="separate"/>
      </w:r>
      <w:r>
        <w:rPr>
          <w:noProof/>
        </w:rPr>
        <w:t>455</w:t>
      </w:r>
      <w:r>
        <w:rPr>
          <w:noProof/>
        </w:rPr>
        <w:fldChar w:fldCharType="end"/>
      </w:r>
    </w:p>
    <w:p w14:paraId="2DB60BD0" w14:textId="5F30C67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_Toc202372360 \h </w:instrText>
      </w:r>
      <w:r>
        <w:rPr>
          <w:noProof/>
        </w:rPr>
      </w:r>
      <w:r>
        <w:rPr>
          <w:noProof/>
        </w:rPr>
        <w:fldChar w:fldCharType="separate"/>
      </w:r>
      <w:r>
        <w:rPr>
          <w:noProof/>
        </w:rPr>
        <w:t>455</w:t>
      </w:r>
      <w:r>
        <w:rPr>
          <w:noProof/>
        </w:rPr>
        <w:fldChar w:fldCharType="end"/>
      </w:r>
    </w:p>
    <w:p w14:paraId="3BEFFD22" w14:textId="4CC950A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21.2.12A</w:t>
      </w:r>
      <w:r>
        <w:rPr>
          <w:rFonts w:asciiTheme="minorHAnsi" w:eastAsiaTheme="minorEastAsia" w:hAnsiTheme="minorHAnsi" w:cstheme="minorBidi"/>
          <w:noProof/>
          <w:kern w:val="2"/>
          <w:sz w:val="24"/>
          <w:szCs w:val="24"/>
          <w:lang w:eastAsia="en-GB"/>
          <w14:ligatures w14:val="standardContextual"/>
        </w:rPr>
        <w:tab/>
      </w:r>
      <w:r>
        <w:rPr>
          <w:noProof/>
        </w:rPr>
        <w:t>Create a subscription to notifications procedure</w:t>
      </w:r>
      <w:r>
        <w:rPr>
          <w:noProof/>
        </w:rPr>
        <w:tab/>
      </w:r>
      <w:r>
        <w:rPr>
          <w:noProof/>
        </w:rPr>
        <w:fldChar w:fldCharType="begin" w:fldLock="1"/>
      </w:r>
      <w:r>
        <w:rPr>
          <w:noProof/>
        </w:rPr>
        <w:instrText xml:space="preserve"> PAGEREF _Toc202372361 \h </w:instrText>
      </w:r>
      <w:r>
        <w:rPr>
          <w:noProof/>
        </w:rPr>
      </w:r>
      <w:r>
        <w:rPr>
          <w:noProof/>
        </w:rPr>
        <w:fldChar w:fldCharType="separate"/>
      </w:r>
      <w:r>
        <w:rPr>
          <w:noProof/>
        </w:rPr>
        <w:t>455</w:t>
      </w:r>
      <w:r>
        <w:rPr>
          <w:noProof/>
        </w:rPr>
        <w:fldChar w:fldCharType="end"/>
      </w:r>
    </w:p>
    <w:p w14:paraId="00CEE1A3" w14:textId="17D658A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21.2.12A.1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_Toc202372362 \h </w:instrText>
      </w:r>
      <w:r>
        <w:rPr>
          <w:noProof/>
        </w:rPr>
      </w:r>
      <w:r>
        <w:rPr>
          <w:noProof/>
        </w:rPr>
        <w:fldChar w:fldCharType="separate"/>
      </w:r>
      <w:r>
        <w:rPr>
          <w:noProof/>
        </w:rPr>
        <w:t>455</w:t>
      </w:r>
      <w:r>
        <w:rPr>
          <w:noProof/>
        </w:rPr>
        <w:fldChar w:fldCharType="end"/>
      </w:r>
    </w:p>
    <w:p w14:paraId="1BB2ED5A" w14:textId="3466CA0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21.2.12A.2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_Toc202372363 \h </w:instrText>
      </w:r>
      <w:r>
        <w:rPr>
          <w:noProof/>
        </w:rPr>
      </w:r>
      <w:r>
        <w:rPr>
          <w:noProof/>
        </w:rPr>
        <w:fldChar w:fldCharType="separate"/>
      </w:r>
      <w:r>
        <w:rPr>
          <w:noProof/>
        </w:rPr>
        <w:t>456</w:t>
      </w:r>
      <w:r>
        <w:rPr>
          <w:noProof/>
        </w:rPr>
        <w:fldChar w:fldCharType="end"/>
      </w:r>
    </w:p>
    <w:p w14:paraId="3A4865F2" w14:textId="1C878FE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_Toc202372364 \h </w:instrText>
      </w:r>
      <w:r>
        <w:rPr>
          <w:noProof/>
        </w:rPr>
      </w:r>
      <w:r>
        <w:rPr>
          <w:noProof/>
        </w:rPr>
        <w:fldChar w:fldCharType="separate"/>
      </w:r>
      <w:r>
        <w:rPr>
          <w:noProof/>
        </w:rPr>
        <w:t>456</w:t>
      </w:r>
      <w:r>
        <w:rPr>
          <w:noProof/>
        </w:rPr>
        <w:fldChar w:fldCharType="end"/>
      </w:r>
    </w:p>
    <w:p w14:paraId="067BC880" w14:textId="067ED7E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21.2.13A</w:t>
      </w:r>
      <w:r>
        <w:rPr>
          <w:rFonts w:asciiTheme="minorHAnsi" w:eastAsiaTheme="minorEastAsia" w:hAnsiTheme="minorHAnsi" w:cstheme="minorBidi"/>
          <w:noProof/>
          <w:kern w:val="2"/>
          <w:sz w:val="24"/>
          <w:szCs w:val="24"/>
          <w:lang w:eastAsia="en-GB"/>
          <w14:ligatures w14:val="standardContextual"/>
        </w:rPr>
        <w:tab/>
      </w:r>
      <w:r>
        <w:rPr>
          <w:noProof/>
        </w:rPr>
        <w:t>Delete a subscription to notifications procedure</w:t>
      </w:r>
      <w:r>
        <w:rPr>
          <w:noProof/>
        </w:rPr>
        <w:tab/>
      </w:r>
      <w:r>
        <w:rPr>
          <w:noProof/>
        </w:rPr>
        <w:fldChar w:fldCharType="begin" w:fldLock="1"/>
      </w:r>
      <w:r>
        <w:rPr>
          <w:noProof/>
        </w:rPr>
        <w:instrText xml:space="preserve"> PAGEREF _Toc202372365 \h </w:instrText>
      </w:r>
      <w:r>
        <w:rPr>
          <w:noProof/>
        </w:rPr>
      </w:r>
      <w:r>
        <w:rPr>
          <w:noProof/>
        </w:rPr>
        <w:fldChar w:fldCharType="separate"/>
      </w:r>
      <w:r>
        <w:rPr>
          <w:noProof/>
        </w:rPr>
        <w:t>456</w:t>
      </w:r>
      <w:r>
        <w:rPr>
          <w:noProof/>
        </w:rPr>
        <w:fldChar w:fldCharType="end"/>
      </w:r>
    </w:p>
    <w:p w14:paraId="55C78E8C" w14:textId="59E975D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21.2.13A.1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_Toc202372366 \h </w:instrText>
      </w:r>
      <w:r>
        <w:rPr>
          <w:noProof/>
        </w:rPr>
      </w:r>
      <w:r>
        <w:rPr>
          <w:noProof/>
        </w:rPr>
        <w:fldChar w:fldCharType="separate"/>
      </w:r>
      <w:r>
        <w:rPr>
          <w:noProof/>
        </w:rPr>
        <w:t>456</w:t>
      </w:r>
      <w:r>
        <w:rPr>
          <w:noProof/>
        </w:rPr>
        <w:fldChar w:fldCharType="end"/>
      </w:r>
    </w:p>
    <w:p w14:paraId="63B4659A" w14:textId="6AB738E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21.2.13A.2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_Toc202372367 \h </w:instrText>
      </w:r>
      <w:r>
        <w:rPr>
          <w:noProof/>
        </w:rPr>
      </w:r>
      <w:r>
        <w:rPr>
          <w:noProof/>
        </w:rPr>
        <w:fldChar w:fldCharType="separate"/>
      </w:r>
      <w:r>
        <w:rPr>
          <w:noProof/>
        </w:rPr>
        <w:t>456</w:t>
      </w:r>
      <w:r>
        <w:rPr>
          <w:noProof/>
        </w:rPr>
        <w:fldChar w:fldCharType="end"/>
      </w:r>
    </w:p>
    <w:p w14:paraId="1AAAAF7F" w14:textId="1FE0292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_Toc202372368 \h </w:instrText>
      </w:r>
      <w:r>
        <w:rPr>
          <w:noProof/>
        </w:rPr>
      </w:r>
      <w:r>
        <w:rPr>
          <w:noProof/>
        </w:rPr>
        <w:fldChar w:fldCharType="separate"/>
      </w:r>
      <w:r>
        <w:rPr>
          <w:noProof/>
        </w:rPr>
        <w:t>457</w:t>
      </w:r>
      <w:r>
        <w:rPr>
          <w:noProof/>
        </w:rPr>
        <w:fldChar w:fldCharType="end"/>
      </w:r>
    </w:p>
    <w:p w14:paraId="211B59DB" w14:textId="11ACC1BF"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21.2.14A</w:t>
      </w:r>
      <w:r>
        <w:rPr>
          <w:rFonts w:asciiTheme="minorHAnsi" w:eastAsiaTheme="minorEastAsia" w:hAnsiTheme="minorHAnsi" w:cstheme="minorBidi"/>
          <w:noProof/>
          <w:kern w:val="2"/>
          <w:sz w:val="24"/>
          <w:szCs w:val="24"/>
          <w:lang w:eastAsia="en-GB"/>
          <w14:ligatures w14:val="standardContextual"/>
        </w:rPr>
        <w:tab/>
      </w:r>
      <w:r>
        <w:rPr>
          <w:noProof/>
        </w:rPr>
        <w:t>Update a subscription to notifications procedure</w:t>
      </w:r>
      <w:r>
        <w:rPr>
          <w:noProof/>
        </w:rPr>
        <w:tab/>
      </w:r>
      <w:r>
        <w:rPr>
          <w:noProof/>
        </w:rPr>
        <w:fldChar w:fldCharType="begin" w:fldLock="1"/>
      </w:r>
      <w:r>
        <w:rPr>
          <w:noProof/>
        </w:rPr>
        <w:instrText xml:space="preserve"> PAGEREF _Toc202372369 \h </w:instrText>
      </w:r>
      <w:r>
        <w:rPr>
          <w:noProof/>
        </w:rPr>
      </w:r>
      <w:r>
        <w:rPr>
          <w:noProof/>
        </w:rPr>
        <w:fldChar w:fldCharType="separate"/>
      </w:r>
      <w:r>
        <w:rPr>
          <w:noProof/>
        </w:rPr>
        <w:t>457</w:t>
      </w:r>
      <w:r>
        <w:rPr>
          <w:noProof/>
        </w:rPr>
        <w:fldChar w:fldCharType="end"/>
      </w:r>
    </w:p>
    <w:p w14:paraId="3152DB4F" w14:textId="7883FFE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21.2.14A.1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_Toc202372370 \h </w:instrText>
      </w:r>
      <w:r>
        <w:rPr>
          <w:noProof/>
        </w:rPr>
      </w:r>
      <w:r>
        <w:rPr>
          <w:noProof/>
        </w:rPr>
        <w:fldChar w:fldCharType="separate"/>
      </w:r>
      <w:r>
        <w:rPr>
          <w:noProof/>
        </w:rPr>
        <w:t>457</w:t>
      </w:r>
      <w:r>
        <w:rPr>
          <w:noProof/>
        </w:rPr>
        <w:fldChar w:fldCharType="end"/>
      </w:r>
    </w:p>
    <w:p w14:paraId="52B43ABE" w14:textId="22CFA80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21.2.14A.2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_Toc202372371 \h </w:instrText>
      </w:r>
      <w:r>
        <w:rPr>
          <w:noProof/>
        </w:rPr>
      </w:r>
      <w:r>
        <w:rPr>
          <w:noProof/>
        </w:rPr>
        <w:fldChar w:fldCharType="separate"/>
      </w:r>
      <w:r>
        <w:rPr>
          <w:noProof/>
        </w:rPr>
        <w:t>457</w:t>
      </w:r>
      <w:r>
        <w:rPr>
          <w:noProof/>
        </w:rPr>
        <w:fldChar w:fldCharType="end"/>
      </w:r>
    </w:p>
    <w:p w14:paraId="673E6B14" w14:textId="2A9CCDF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21.2.15</w:t>
      </w:r>
      <w:r>
        <w:rPr>
          <w:rFonts w:asciiTheme="minorHAnsi" w:eastAsiaTheme="minorEastAsia" w:hAnsiTheme="minorHAnsi" w:cstheme="minorBidi"/>
          <w:noProof/>
          <w:kern w:val="2"/>
          <w:sz w:val="24"/>
          <w:szCs w:val="24"/>
          <w:lang w:eastAsia="en-GB"/>
          <w14:ligatures w14:val="standardContextual"/>
        </w:rPr>
        <w:tab/>
      </w:r>
      <w:r>
        <w:rPr>
          <w:noProof/>
        </w:rPr>
        <w:t>Object(s) upload procedure</w:t>
      </w:r>
      <w:r>
        <w:rPr>
          <w:noProof/>
        </w:rPr>
        <w:tab/>
      </w:r>
      <w:r>
        <w:rPr>
          <w:noProof/>
        </w:rPr>
        <w:fldChar w:fldCharType="begin" w:fldLock="1"/>
      </w:r>
      <w:r>
        <w:rPr>
          <w:noProof/>
        </w:rPr>
        <w:instrText xml:space="preserve"> PAGEREF _Toc202372372 \h </w:instrText>
      </w:r>
      <w:r>
        <w:rPr>
          <w:noProof/>
        </w:rPr>
      </w:r>
      <w:r>
        <w:rPr>
          <w:noProof/>
        </w:rPr>
        <w:fldChar w:fldCharType="separate"/>
      </w:r>
      <w:r>
        <w:rPr>
          <w:noProof/>
        </w:rPr>
        <w:t>457</w:t>
      </w:r>
      <w:r>
        <w:rPr>
          <w:noProof/>
        </w:rPr>
        <w:fldChar w:fldCharType="end"/>
      </w:r>
    </w:p>
    <w:p w14:paraId="609ED939" w14:textId="13E5D77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lastRenderedPageBreak/>
        <w:t>21.2.15.1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_Toc202372373 \h </w:instrText>
      </w:r>
      <w:r>
        <w:rPr>
          <w:noProof/>
        </w:rPr>
      </w:r>
      <w:r>
        <w:rPr>
          <w:noProof/>
        </w:rPr>
        <w:fldChar w:fldCharType="separate"/>
      </w:r>
      <w:r>
        <w:rPr>
          <w:noProof/>
        </w:rPr>
        <w:t>457</w:t>
      </w:r>
      <w:r>
        <w:rPr>
          <w:noProof/>
        </w:rPr>
        <w:fldChar w:fldCharType="end"/>
      </w:r>
    </w:p>
    <w:p w14:paraId="49003C51" w14:textId="5DEDA2B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21.2.15.2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_Toc202372374 \h </w:instrText>
      </w:r>
      <w:r>
        <w:rPr>
          <w:noProof/>
        </w:rPr>
      </w:r>
      <w:r>
        <w:rPr>
          <w:noProof/>
        </w:rPr>
        <w:fldChar w:fldCharType="separate"/>
      </w:r>
      <w:r>
        <w:rPr>
          <w:noProof/>
        </w:rPr>
        <w:t>458</w:t>
      </w:r>
      <w:r>
        <w:rPr>
          <w:noProof/>
        </w:rPr>
        <w:fldChar w:fldCharType="end"/>
      </w:r>
    </w:p>
    <w:p w14:paraId="2916DCBF" w14:textId="577493F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21.2.16</w:t>
      </w:r>
      <w:r>
        <w:rPr>
          <w:rFonts w:asciiTheme="minorHAnsi" w:eastAsiaTheme="minorEastAsia" w:hAnsiTheme="minorHAnsi" w:cstheme="minorBidi"/>
          <w:noProof/>
          <w:kern w:val="2"/>
          <w:sz w:val="24"/>
          <w:szCs w:val="24"/>
          <w:lang w:eastAsia="en-GB"/>
          <w14:ligatures w14:val="standardContextual"/>
        </w:rPr>
        <w:tab/>
      </w:r>
      <w:r>
        <w:rPr>
          <w:noProof/>
        </w:rPr>
        <w:t>Synchronization notifications procedure</w:t>
      </w:r>
      <w:r>
        <w:rPr>
          <w:noProof/>
        </w:rPr>
        <w:tab/>
      </w:r>
      <w:r>
        <w:rPr>
          <w:noProof/>
        </w:rPr>
        <w:fldChar w:fldCharType="begin" w:fldLock="1"/>
      </w:r>
      <w:r>
        <w:rPr>
          <w:noProof/>
        </w:rPr>
        <w:instrText xml:space="preserve"> PAGEREF _Toc202372375 \h </w:instrText>
      </w:r>
      <w:r>
        <w:rPr>
          <w:noProof/>
        </w:rPr>
      </w:r>
      <w:r>
        <w:rPr>
          <w:noProof/>
        </w:rPr>
        <w:fldChar w:fldCharType="separate"/>
      </w:r>
      <w:r>
        <w:rPr>
          <w:noProof/>
        </w:rPr>
        <w:t>458</w:t>
      </w:r>
      <w:r>
        <w:rPr>
          <w:noProof/>
        </w:rPr>
        <w:fldChar w:fldCharType="end"/>
      </w:r>
    </w:p>
    <w:p w14:paraId="6D1F65BF" w14:textId="6147861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21.2.16.1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_Toc202372376 \h </w:instrText>
      </w:r>
      <w:r>
        <w:rPr>
          <w:noProof/>
        </w:rPr>
      </w:r>
      <w:r>
        <w:rPr>
          <w:noProof/>
        </w:rPr>
        <w:fldChar w:fldCharType="separate"/>
      </w:r>
      <w:r>
        <w:rPr>
          <w:noProof/>
        </w:rPr>
        <w:t>458</w:t>
      </w:r>
      <w:r>
        <w:rPr>
          <w:noProof/>
        </w:rPr>
        <w:fldChar w:fldCharType="end"/>
      </w:r>
    </w:p>
    <w:p w14:paraId="688F52D6" w14:textId="154FD99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21.2.16.2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_Toc202372377 \h </w:instrText>
      </w:r>
      <w:r>
        <w:rPr>
          <w:noProof/>
        </w:rPr>
      </w:r>
      <w:r>
        <w:rPr>
          <w:noProof/>
        </w:rPr>
        <w:fldChar w:fldCharType="separate"/>
      </w:r>
      <w:r>
        <w:rPr>
          <w:noProof/>
        </w:rPr>
        <w:t>458</w:t>
      </w:r>
      <w:r>
        <w:rPr>
          <w:noProof/>
        </w:rPr>
        <w:fldChar w:fldCharType="end"/>
      </w:r>
    </w:p>
    <w:p w14:paraId="5D69BEB9" w14:textId="62645C9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21.2.16.3</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sidRPr="00027F1A">
        <w:rPr>
          <w:rFonts w:eastAsia="Malgun Gothic"/>
          <w:noProof/>
        </w:rPr>
        <w:t>Notification server procedures</w:t>
      </w:r>
      <w:r>
        <w:rPr>
          <w:noProof/>
        </w:rPr>
        <w:tab/>
      </w:r>
      <w:r>
        <w:rPr>
          <w:noProof/>
        </w:rPr>
        <w:fldChar w:fldCharType="begin" w:fldLock="1"/>
      </w:r>
      <w:r>
        <w:rPr>
          <w:noProof/>
        </w:rPr>
        <w:instrText xml:space="preserve"> PAGEREF _Toc202372378 \h </w:instrText>
      </w:r>
      <w:r>
        <w:rPr>
          <w:noProof/>
        </w:rPr>
      </w:r>
      <w:r>
        <w:rPr>
          <w:noProof/>
        </w:rPr>
        <w:fldChar w:fldCharType="separate"/>
      </w:r>
      <w:r>
        <w:rPr>
          <w:noProof/>
        </w:rPr>
        <w:t>459</w:t>
      </w:r>
      <w:r>
        <w:rPr>
          <w:noProof/>
        </w:rPr>
        <w:fldChar w:fldCharType="end"/>
      </w:r>
    </w:p>
    <w:p w14:paraId="3CC69706" w14:textId="19B0DBC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21.2.17</w:t>
      </w:r>
      <w:r>
        <w:rPr>
          <w:rFonts w:asciiTheme="minorHAnsi" w:eastAsiaTheme="minorEastAsia" w:hAnsiTheme="minorHAnsi" w:cstheme="minorBidi"/>
          <w:noProof/>
          <w:kern w:val="2"/>
          <w:sz w:val="24"/>
          <w:szCs w:val="24"/>
          <w:lang w:eastAsia="en-GB"/>
          <w14:ligatures w14:val="standardContextual"/>
        </w:rPr>
        <w:tab/>
      </w:r>
      <w:r>
        <w:rPr>
          <w:noProof/>
        </w:rPr>
        <w:t>Search-based synchronization procedure</w:t>
      </w:r>
      <w:r>
        <w:rPr>
          <w:noProof/>
        </w:rPr>
        <w:tab/>
      </w:r>
      <w:r>
        <w:rPr>
          <w:noProof/>
        </w:rPr>
        <w:fldChar w:fldCharType="begin" w:fldLock="1"/>
      </w:r>
      <w:r>
        <w:rPr>
          <w:noProof/>
        </w:rPr>
        <w:instrText xml:space="preserve"> PAGEREF _Toc202372379 \h </w:instrText>
      </w:r>
      <w:r>
        <w:rPr>
          <w:noProof/>
        </w:rPr>
      </w:r>
      <w:r>
        <w:rPr>
          <w:noProof/>
        </w:rPr>
        <w:fldChar w:fldCharType="separate"/>
      </w:r>
      <w:r>
        <w:rPr>
          <w:noProof/>
        </w:rPr>
        <w:t>459</w:t>
      </w:r>
      <w:r>
        <w:rPr>
          <w:noProof/>
        </w:rPr>
        <w:fldChar w:fldCharType="end"/>
      </w:r>
    </w:p>
    <w:p w14:paraId="299C9686" w14:textId="0F3A5EB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21.2.17.1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_Toc202372380 \h </w:instrText>
      </w:r>
      <w:r>
        <w:rPr>
          <w:noProof/>
        </w:rPr>
      </w:r>
      <w:r>
        <w:rPr>
          <w:noProof/>
        </w:rPr>
        <w:fldChar w:fldCharType="separate"/>
      </w:r>
      <w:r>
        <w:rPr>
          <w:noProof/>
        </w:rPr>
        <w:t>459</w:t>
      </w:r>
      <w:r>
        <w:rPr>
          <w:noProof/>
        </w:rPr>
        <w:fldChar w:fldCharType="end"/>
      </w:r>
    </w:p>
    <w:p w14:paraId="7747683F" w14:textId="3D9DB17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21.2.17.2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_Toc202372381 \h </w:instrText>
      </w:r>
      <w:r>
        <w:rPr>
          <w:noProof/>
        </w:rPr>
      </w:r>
      <w:r>
        <w:rPr>
          <w:noProof/>
        </w:rPr>
        <w:fldChar w:fldCharType="separate"/>
      </w:r>
      <w:r>
        <w:rPr>
          <w:noProof/>
        </w:rPr>
        <w:t>459</w:t>
      </w:r>
      <w:r>
        <w:rPr>
          <w:noProof/>
        </w:rPr>
        <w:fldChar w:fldCharType="end"/>
      </w:r>
    </w:p>
    <w:p w14:paraId="0977235D" w14:textId="4380438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21.2.18</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Retrieve</w:t>
      </w:r>
      <w:r>
        <w:rPr>
          <w:noProof/>
        </w:rPr>
        <w:t xml:space="preserve"> content </w:t>
      </w:r>
      <w:r w:rsidRPr="00027F1A">
        <w:rPr>
          <w:noProof/>
          <w:lang w:val="en-IN"/>
        </w:rPr>
        <w:t xml:space="preserve">of a given </w:t>
      </w:r>
      <w:r>
        <w:rPr>
          <w:noProof/>
        </w:rPr>
        <w:t>folder procedure</w:t>
      </w:r>
      <w:r>
        <w:rPr>
          <w:noProof/>
        </w:rPr>
        <w:tab/>
      </w:r>
      <w:r>
        <w:rPr>
          <w:noProof/>
        </w:rPr>
        <w:fldChar w:fldCharType="begin" w:fldLock="1"/>
      </w:r>
      <w:r>
        <w:rPr>
          <w:noProof/>
        </w:rPr>
        <w:instrText xml:space="preserve"> PAGEREF _Toc202372382 \h </w:instrText>
      </w:r>
      <w:r>
        <w:rPr>
          <w:noProof/>
        </w:rPr>
      </w:r>
      <w:r>
        <w:rPr>
          <w:noProof/>
        </w:rPr>
        <w:fldChar w:fldCharType="separate"/>
      </w:r>
      <w:r>
        <w:rPr>
          <w:noProof/>
        </w:rPr>
        <w:t>459</w:t>
      </w:r>
      <w:r>
        <w:rPr>
          <w:noProof/>
        </w:rPr>
        <w:fldChar w:fldCharType="end"/>
      </w:r>
    </w:p>
    <w:p w14:paraId="3A945E9B" w14:textId="19D2820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21.2.18.1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_Toc202372383 \h </w:instrText>
      </w:r>
      <w:r>
        <w:rPr>
          <w:noProof/>
        </w:rPr>
      </w:r>
      <w:r>
        <w:rPr>
          <w:noProof/>
        </w:rPr>
        <w:fldChar w:fldCharType="separate"/>
      </w:r>
      <w:r>
        <w:rPr>
          <w:noProof/>
        </w:rPr>
        <w:t>459</w:t>
      </w:r>
      <w:r>
        <w:rPr>
          <w:noProof/>
        </w:rPr>
        <w:fldChar w:fldCharType="end"/>
      </w:r>
    </w:p>
    <w:p w14:paraId="68FE4682" w14:textId="79093A6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21.2.18.2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_Toc202372384 \h </w:instrText>
      </w:r>
      <w:r>
        <w:rPr>
          <w:noProof/>
        </w:rPr>
      </w:r>
      <w:r>
        <w:rPr>
          <w:noProof/>
        </w:rPr>
        <w:fldChar w:fldCharType="separate"/>
      </w:r>
      <w:r>
        <w:rPr>
          <w:noProof/>
        </w:rPr>
        <w:t>460</w:t>
      </w:r>
      <w:r>
        <w:rPr>
          <w:noProof/>
        </w:rPr>
        <w:fldChar w:fldCharType="end"/>
      </w:r>
    </w:p>
    <w:p w14:paraId="7DE3E022" w14:textId="4FCC695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027F1A">
        <w:rPr>
          <w:noProof/>
          <w:lang w:val="hr-HR"/>
        </w:rPr>
        <w:t>19</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procedure</w:t>
      </w:r>
      <w:r>
        <w:rPr>
          <w:noProof/>
        </w:rPr>
        <w:tab/>
      </w:r>
      <w:r>
        <w:rPr>
          <w:noProof/>
        </w:rPr>
        <w:fldChar w:fldCharType="begin" w:fldLock="1"/>
      </w:r>
      <w:r>
        <w:rPr>
          <w:noProof/>
        </w:rPr>
        <w:instrText xml:space="preserve"> PAGEREF _Toc202372385 \h </w:instrText>
      </w:r>
      <w:r>
        <w:rPr>
          <w:noProof/>
        </w:rPr>
      </w:r>
      <w:r>
        <w:rPr>
          <w:noProof/>
        </w:rPr>
        <w:fldChar w:fldCharType="separate"/>
      </w:r>
      <w:r>
        <w:rPr>
          <w:noProof/>
        </w:rPr>
        <w:t>460</w:t>
      </w:r>
      <w:r>
        <w:rPr>
          <w:noProof/>
        </w:rPr>
        <w:fldChar w:fldCharType="end"/>
      </w:r>
    </w:p>
    <w:p w14:paraId="2A1A82AC" w14:textId="7A489EF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rFonts w:eastAsia="Malgun Gothic"/>
          <w:noProof/>
          <w:lang w:val="hr-HR"/>
        </w:rPr>
        <w:t>19</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notification client procedures</w:t>
      </w:r>
      <w:r>
        <w:rPr>
          <w:noProof/>
        </w:rPr>
        <w:tab/>
      </w:r>
      <w:r>
        <w:rPr>
          <w:noProof/>
        </w:rPr>
        <w:fldChar w:fldCharType="begin" w:fldLock="1"/>
      </w:r>
      <w:r>
        <w:rPr>
          <w:noProof/>
        </w:rPr>
        <w:instrText xml:space="preserve"> PAGEREF _Toc202372386 \h </w:instrText>
      </w:r>
      <w:r>
        <w:rPr>
          <w:noProof/>
        </w:rPr>
      </w:r>
      <w:r>
        <w:rPr>
          <w:noProof/>
        </w:rPr>
        <w:fldChar w:fldCharType="separate"/>
      </w:r>
      <w:r>
        <w:rPr>
          <w:noProof/>
        </w:rPr>
        <w:t>460</w:t>
      </w:r>
      <w:r>
        <w:rPr>
          <w:noProof/>
        </w:rPr>
        <w:fldChar w:fldCharType="end"/>
      </w:r>
    </w:p>
    <w:p w14:paraId="5613BFF3" w14:textId="5CBEEF5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rFonts w:eastAsia="Malgun Gothic"/>
          <w:noProof/>
          <w:lang w:val="hr-HR"/>
        </w:rPr>
        <w:t>19</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Notification server procedures</w:t>
      </w:r>
      <w:r>
        <w:rPr>
          <w:noProof/>
        </w:rPr>
        <w:tab/>
      </w:r>
      <w:r>
        <w:rPr>
          <w:noProof/>
        </w:rPr>
        <w:fldChar w:fldCharType="begin" w:fldLock="1"/>
      </w:r>
      <w:r>
        <w:rPr>
          <w:noProof/>
        </w:rPr>
        <w:instrText xml:space="preserve"> PAGEREF _Toc202372387 \h </w:instrText>
      </w:r>
      <w:r>
        <w:rPr>
          <w:noProof/>
        </w:rPr>
      </w:r>
      <w:r>
        <w:rPr>
          <w:noProof/>
        </w:rPr>
        <w:fldChar w:fldCharType="separate"/>
      </w:r>
      <w:r>
        <w:rPr>
          <w:noProof/>
        </w:rPr>
        <w:t>460</w:t>
      </w:r>
      <w:r>
        <w:rPr>
          <w:noProof/>
        </w:rPr>
        <w:fldChar w:fldCharType="end"/>
      </w:r>
    </w:p>
    <w:p w14:paraId="4EB7A159" w14:textId="585647C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027F1A">
        <w:rPr>
          <w:noProof/>
          <w:lang w:val="hr-HR"/>
        </w:rPr>
        <w:t>20</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procedure</w:t>
      </w:r>
      <w:r>
        <w:rPr>
          <w:noProof/>
        </w:rPr>
        <w:tab/>
      </w:r>
      <w:r>
        <w:rPr>
          <w:noProof/>
        </w:rPr>
        <w:fldChar w:fldCharType="begin" w:fldLock="1"/>
      </w:r>
      <w:r>
        <w:rPr>
          <w:noProof/>
        </w:rPr>
        <w:instrText xml:space="preserve"> PAGEREF _Toc202372388 \h </w:instrText>
      </w:r>
      <w:r>
        <w:rPr>
          <w:noProof/>
        </w:rPr>
      </w:r>
      <w:r>
        <w:rPr>
          <w:noProof/>
        </w:rPr>
        <w:fldChar w:fldCharType="separate"/>
      </w:r>
      <w:r>
        <w:rPr>
          <w:noProof/>
        </w:rPr>
        <w:t>461</w:t>
      </w:r>
      <w:r>
        <w:rPr>
          <w:noProof/>
        </w:rPr>
        <w:fldChar w:fldCharType="end"/>
      </w:r>
    </w:p>
    <w:p w14:paraId="75B5A587" w14:textId="709502A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noProof/>
          <w:lang w:val="hr-HR"/>
        </w:rPr>
        <w:t>20</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notification client procedures</w:t>
      </w:r>
      <w:r>
        <w:rPr>
          <w:noProof/>
        </w:rPr>
        <w:tab/>
      </w:r>
      <w:r>
        <w:rPr>
          <w:noProof/>
        </w:rPr>
        <w:fldChar w:fldCharType="begin" w:fldLock="1"/>
      </w:r>
      <w:r>
        <w:rPr>
          <w:noProof/>
        </w:rPr>
        <w:instrText xml:space="preserve"> PAGEREF _Toc202372389 \h </w:instrText>
      </w:r>
      <w:r>
        <w:rPr>
          <w:noProof/>
        </w:rPr>
      </w:r>
      <w:r>
        <w:rPr>
          <w:noProof/>
        </w:rPr>
        <w:fldChar w:fldCharType="separate"/>
      </w:r>
      <w:r>
        <w:rPr>
          <w:noProof/>
        </w:rPr>
        <w:t>461</w:t>
      </w:r>
      <w:r>
        <w:rPr>
          <w:noProof/>
        </w:rPr>
        <w:fldChar w:fldCharType="end"/>
      </w:r>
    </w:p>
    <w:p w14:paraId="549C0FD9" w14:textId="620EDEC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noProof/>
          <w:lang w:val="hr-HR"/>
        </w:rPr>
        <w:t>20</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Notification server procedures</w:t>
      </w:r>
      <w:r>
        <w:rPr>
          <w:noProof/>
        </w:rPr>
        <w:tab/>
      </w:r>
      <w:r>
        <w:rPr>
          <w:noProof/>
        </w:rPr>
        <w:fldChar w:fldCharType="begin" w:fldLock="1"/>
      </w:r>
      <w:r>
        <w:rPr>
          <w:noProof/>
        </w:rPr>
        <w:instrText xml:space="preserve"> PAGEREF _Toc202372390 \h </w:instrText>
      </w:r>
      <w:r>
        <w:rPr>
          <w:noProof/>
        </w:rPr>
      </w:r>
      <w:r>
        <w:rPr>
          <w:noProof/>
        </w:rPr>
        <w:fldChar w:fldCharType="separate"/>
      </w:r>
      <w:r>
        <w:rPr>
          <w:noProof/>
        </w:rPr>
        <w:t>461</w:t>
      </w:r>
      <w:r>
        <w:rPr>
          <w:noProof/>
        </w:rPr>
        <w:fldChar w:fldCharType="end"/>
      </w:r>
    </w:p>
    <w:p w14:paraId="0218CF94" w14:textId="09F41EE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027F1A">
        <w:rPr>
          <w:noProof/>
          <w:lang w:val="hr-HR"/>
        </w:rPr>
        <w:t>21</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procedure</w:t>
      </w:r>
      <w:r>
        <w:rPr>
          <w:noProof/>
        </w:rPr>
        <w:tab/>
      </w:r>
      <w:r>
        <w:rPr>
          <w:noProof/>
        </w:rPr>
        <w:fldChar w:fldCharType="begin" w:fldLock="1"/>
      </w:r>
      <w:r>
        <w:rPr>
          <w:noProof/>
        </w:rPr>
        <w:instrText xml:space="preserve"> PAGEREF _Toc202372391 \h </w:instrText>
      </w:r>
      <w:r>
        <w:rPr>
          <w:noProof/>
        </w:rPr>
      </w:r>
      <w:r>
        <w:rPr>
          <w:noProof/>
        </w:rPr>
        <w:fldChar w:fldCharType="separate"/>
      </w:r>
      <w:r>
        <w:rPr>
          <w:noProof/>
        </w:rPr>
        <w:t>461</w:t>
      </w:r>
      <w:r>
        <w:rPr>
          <w:noProof/>
        </w:rPr>
        <w:fldChar w:fldCharType="end"/>
      </w:r>
    </w:p>
    <w:p w14:paraId="0CE008C8" w14:textId="640FD05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noProof/>
          <w:lang w:val="hr-HR"/>
        </w:rPr>
        <w:t>21</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notification client procedures</w:t>
      </w:r>
      <w:r>
        <w:rPr>
          <w:noProof/>
        </w:rPr>
        <w:tab/>
      </w:r>
      <w:r>
        <w:rPr>
          <w:noProof/>
        </w:rPr>
        <w:fldChar w:fldCharType="begin" w:fldLock="1"/>
      </w:r>
      <w:r>
        <w:rPr>
          <w:noProof/>
        </w:rPr>
        <w:instrText xml:space="preserve"> PAGEREF _Toc202372392 \h </w:instrText>
      </w:r>
      <w:r>
        <w:rPr>
          <w:noProof/>
        </w:rPr>
      </w:r>
      <w:r>
        <w:rPr>
          <w:noProof/>
        </w:rPr>
        <w:fldChar w:fldCharType="separate"/>
      </w:r>
      <w:r>
        <w:rPr>
          <w:noProof/>
        </w:rPr>
        <w:t>461</w:t>
      </w:r>
      <w:r>
        <w:rPr>
          <w:noProof/>
        </w:rPr>
        <w:fldChar w:fldCharType="end"/>
      </w:r>
    </w:p>
    <w:p w14:paraId="09BD93FD" w14:textId="58C3128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noProof/>
          <w:lang w:val="hr-HR"/>
        </w:rPr>
        <w:t>21</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Notification server procedures</w:t>
      </w:r>
      <w:r>
        <w:rPr>
          <w:noProof/>
        </w:rPr>
        <w:tab/>
      </w:r>
      <w:r>
        <w:rPr>
          <w:noProof/>
        </w:rPr>
        <w:fldChar w:fldCharType="begin" w:fldLock="1"/>
      </w:r>
      <w:r>
        <w:rPr>
          <w:noProof/>
        </w:rPr>
        <w:instrText xml:space="preserve"> PAGEREF _Toc202372393 \h </w:instrText>
      </w:r>
      <w:r>
        <w:rPr>
          <w:noProof/>
        </w:rPr>
      </w:r>
      <w:r>
        <w:rPr>
          <w:noProof/>
        </w:rPr>
        <w:fldChar w:fldCharType="separate"/>
      </w:r>
      <w:r>
        <w:rPr>
          <w:noProof/>
        </w:rPr>
        <w:t>462</w:t>
      </w:r>
      <w:r>
        <w:rPr>
          <w:noProof/>
        </w:rPr>
        <w:fldChar w:fldCharType="end"/>
      </w:r>
    </w:p>
    <w:p w14:paraId="48E30547" w14:textId="2B38958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027F1A">
        <w:rPr>
          <w:noProof/>
          <w:lang w:val="en-US"/>
        </w:rPr>
        <w:t>22</w:t>
      </w:r>
      <w:r>
        <w:rPr>
          <w:rFonts w:asciiTheme="minorHAnsi" w:eastAsiaTheme="minorEastAsia" w:hAnsiTheme="minorHAnsi" w:cstheme="minorBidi"/>
          <w:noProof/>
          <w:kern w:val="2"/>
          <w:sz w:val="24"/>
          <w:szCs w:val="24"/>
          <w:lang w:eastAsia="en-GB"/>
          <w14:ligatures w14:val="standardContextual"/>
        </w:rPr>
        <w:tab/>
      </w:r>
      <w:r>
        <w:rPr>
          <w:noProof/>
        </w:rPr>
        <w:t>Open notification channel procedure</w:t>
      </w:r>
      <w:r>
        <w:rPr>
          <w:noProof/>
        </w:rPr>
        <w:tab/>
      </w:r>
      <w:r>
        <w:rPr>
          <w:noProof/>
        </w:rPr>
        <w:fldChar w:fldCharType="begin" w:fldLock="1"/>
      </w:r>
      <w:r>
        <w:rPr>
          <w:noProof/>
        </w:rPr>
        <w:instrText xml:space="preserve"> PAGEREF _Toc202372394 \h </w:instrText>
      </w:r>
      <w:r>
        <w:rPr>
          <w:noProof/>
        </w:rPr>
      </w:r>
      <w:r>
        <w:rPr>
          <w:noProof/>
        </w:rPr>
        <w:fldChar w:fldCharType="separate"/>
      </w:r>
      <w:r>
        <w:rPr>
          <w:noProof/>
        </w:rPr>
        <w:t>462</w:t>
      </w:r>
      <w:r>
        <w:rPr>
          <w:noProof/>
        </w:rPr>
        <w:fldChar w:fldCharType="end"/>
      </w:r>
    </w:p>
    <w:p w14:paraId="484E3E1A" w14:textId="52E45BD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noProof/>
          <w:lang w:val="en-US"/>
        </w:rPr>
        <w:t>22</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notification client procedures</w:t>
      </w:r>
      <w:r>
        <w:rPr>
          <w:noProof/>
        </w:rPr>
        <w:tab/>
      </w:r>
      <w:r>
        <w:rPr>
          <w:noProof/>
        </w:rPr>
        <w:fldChar w:fldCharType="begin" w:fldLock="1"/>
      </w:r>
      <w:r>
        <w:rPr>
          <w:noProof/>
        </w:rPr>
        <w:instrText xml:space="preserve"> PAGEREF _Toc202372395 \h </w:instrText>
      </w:r>
      <w:r>
        <w:rPr>
          <w:noProof/>
        </w:rPr>
      </w:r>
      <w:r>
        <w:rPr>
          <w:noProof/>
        </w:rPr>
        <w:fldChar w:fldCharType="separate"/>
      </w:r>
      <w:r>
        <w:rPr>
          <w:noProof/>
        </w:rPr>
        <w:t>462</w:t>
      </w:r>
      <w:r>
        <w:rPr>
          <w:noProof/>
        </w:rPr>
        <w:fldChar w:fldCharType="end"/>
      </w:r>
    </w:p>
    <w:p w14:paraId="7CB13F10" w14:textId="220EF0E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noProof/>
          <w:lang w:val="en-US"/>
        </w:rPr>
        <w:t>22</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Notification server procedures</w:t>
      </w:r>
      <w:r>
        <w:rPr>
          <w:noProof/>
        </w:rPr>
        <w:tab/>
      </w:r>
      <w:r>
        <w:rPr>
          <w:noProof/>
        </w:rPr>
        <w:fldChar w:fldCharType="begin" w:fldLock="1"/>
      </w:r>
      <w:r>
        <w:rPr>
          <w:noProof/>
        </w:rPr>
        <w:instrText xml:space="preserve"> PAGEREF _Toc202372396 \h </w:instrText>
      </w:r>
      <w:r>
        <w:rPr>
          <w:noProof/>
        </w:rPr>
      </w:r>
      <w:r>
        <w:rPr>
          <w:noProof/>
        </w:rPr>
        <w:fldChar w:fldCharType="separate"/>
      </w:r>
      <w:r>
        <w:rPr>
          <w:noProof/>
        </w:rPr>
        <w:t>463</w:t>
      </w:r>
      <w:r>
        <w:rPr>
          <w:noProof/>
        </w:rPr>
        <w:fldChar w:fldCharType="end"/>
      </w:r>
    </w:p>
    <w:p w14:paraId="36CD3DED" w14:textId="24E1EE3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027F1A">
        <w:rPr>
          <w:noProof/>
          <w:lang w:val="hr-HR"/>
        </w:rPr>
        <w:t>23</w:t>
      </w:r>
      <w:r>
        <w:rPr>
          <w:rFonts w:asciiTheme="minorHAnsi" w:eastAsiaTheme="minorEastAsia" w:hAnsiTheme="minorHAnsi" w:cstheme="minorBidi"/>
          <w:noProof/>
          <w:kern w:val="2"/>
          <w:sz w:val="24"/>
          <w:szCs w:val="24"/>
          <w:lang w:eastAsia="en-GB"/>
          <w14:ligatures w14:val="standardContextual"/>
        </w:rPr>
        <w:tab/>
      </w:r>
      <w:r>
        <w:rPr>
          <w:noProof/>
        </w:rPr>
        <w:t>List folder hierarchy procedure</w:t>
      </w:r>
      <w:r>
        <w:rPr>
          <w:noProof/>
        </w:rPr>
        <w:tab/>
      </w:r>
      <w:r>
        <w:rPr>
          <w:noProof/>
        </w:rPr>
        <w:fldChar w:fldCharType="begin" w:fldLock="1"/>
      </w:r>
      <w:r>
        <w:rPr>
          <w:noProof/>
        </w:rPr>
        <w:instrText xml:space="preserve"> PAGEREF _Toc202372397 \h </w:instrText>
      </w:r>
      <w:r>
        <w:rPr>
          <w:noProof/>
        </w:rPr>
      </w:r>
      <w:r>
        <w:rPr>
          <w:noProof/>
        </w:rPr>
        <w:fldChar w:fldCharType="separate"/>
      </w:r>
      <w:r>
        <w:rPr>
          <w:noProof/>
        </w:rPr>
        <w:t>463</w:t>
      </w:r>
      <w:r>
        <w:rPr>
          <w:noProof/>
        </w:rPr>
        <w:fldChar w:fldCharType="end"/>
      </w:r>
    </w:p>
    <w:p w14:paraId="7ACD8356" w14:textId="61A49BF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rFonts w:eastAsia="Malgun Gothic"/>
          <w:noProof/>
          <w:lang w:val="hr-HR"/>
        </w:rPr>
        <w:t>23</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_Toc202372398 \h </w:instrText>
      </w:r>
      <w:r>
        <w:rPr>
          <w:noProof/>
        </w:rPr>
      </w:r>
      <w:r>
        <w:rPr>
          <w:noProof/>
        </w:rPr>
        <w:fldChar w:fldCharType="separate"/>
      </w:r>
      <w:r>
        <w:rPr>
          <w:noProof/>
        </w:rPr>
        <w:t>463</w:t>
      </w:r>
      <w:r>
        <w:rPr>
          <w:noProof/>
        </w:rPr>
        <w:fldChar w:fldCharType="end"/>
      </w:r>
    </w:p>
    <w:p w14:paraId="39347D11" w14:textId="20C148F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w:t>
      </w:r>
      <w:r w:rsidRPr="00027F1A">
        <w:rPr>
          <w:rFonts w:eastAsia="Malgun Gothic"/>
          <w:noProof/>
          <w:lang w:val="hr-HR"/>
        </w:rPr>
        <w:t>23</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_Toc202372399 \h </w:instrText>
      </w:r>
      <w:r>
        <w:rPr>
          <w:noProof/>
        </w:rPr>
      </w:r>
      <w:r>
        <w:rPr>
          <w:noProof/>
        </w:rPr>
        <w:fldChar w:fldCharType="separate"/>
      </w:r>
      <w:r>
        <w:rPr>
          <w:noProof/>
        </w:rPr>
        <w:t>463</w:t>
      </w:r>
      <w:r>
        <w:rPr>
          <w:noProof/>
        </w:rPr>
        <w:fldChar w:fldCharType="end"/>
      </w:r>
    </w:p>
    <w:p w14:paraId="2DAED4B6" w14:textId="62DD2E2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Retrieve file to store locally procedure</w:t>
      </w:r>
      <w:r>
        <w:rPr>
          <w:noProof/>
        </w:rPr>
        <w:tab/>
      </w:r>
      <w:r>
        <w:rPr>
          <w:noProof/>
        </w:rPr>
        <w:fldChar w:fldCharType="begin" w:fldLock="1"/>
      </w:r>
      <w:r>
        <w:rPr>
          <w:noProof/>
        </w:rPr>
        <w:instrText xml:space="preserve"> PAGEREF _Toc202372400 \h </w:instrText>
      </w:r>
      <w:r>
        <w:rPr>
          <w:noProof/>
        </w:rPr>
      </w:r>
      <w:r>
        <w:rPr>
          <w:noProof/>
        </w:rPr>
        <w:fldChar w:fldCharType="separate"/>
      </w:r>
      <w:r>
        <w:rPr>
          <w:noProof/>
        </w:rPr>
        <w:t>464</w:t>
      </w:r>
      <w:r>
        <w:rPr>
          <w:noProof/>
        </w:rPr>
        <w:fldChar w:fldCharType="end"/>
      </w:r>
    </w:p>
    <w:p w14:paraId="2723144C" w14:textId="0CBA424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21.2.24.1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client procedures</w:t>
      </w:r>
      <w:r>
        <w:rPr>
          <w:noProof/>
        </w:rPr>
        <w:tab/>
      </w:r>
      <w:r>
        <w:rPr>
          <w:noProof/>
        </w:rPr>
        <w:fldChar w:fldCharType="begin" w:fldLock="1"/>
      </w:r>
      <w:r>
        <w:rPr>
          <w:noProof/>
        </w:rPr>
        <w:instrText xml:space="preserve"> PAGEREF _Toc202372401 \h </w:instrText>
      </w:r>
      <w:r>
        <w:rPr>
          <w:noProof/>
        </w:rPr>
      </w:r>
      <w:r>
        <w:rPr>
          <w:noProof/>
        </w:rPr>
        <w:fldChar w:fldCharType="separate"/>
      </w:r>
      <w:r>
        <w:rPr>
          <w:noProof/>
        </w:rPr>
        <w:t>464</w:t>
      </w:r>
      <w:r>
        <w:rPr>
          <w:noProof/>
        </w:rPr>
        <w:fldChar w:fldCharType="end"/>
      </w:r>
    </w:p>
    <w:p w14:paraId="07CE7AB5" w14:textId="697F492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21.2.24.2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Message store function procedures</w:t>
      </w:r>
      <w:r>
        <w:rPr>
          <w:noProof/>
        </w:rPr>
        <w:tab/>
      </w:r>
      <w:r>
        <w:rPr>
          <w:noProof/>
        </w:rPr>
        <w:fldChar w:fldCharType="begin" w:fldLock="1"/>
      </w:r>
      <w:r>
        <w:rPr>
          <w:noProof/>
        </w:rPr>
        <w:instrText xml:space="preserve"> PAGEREF _Toc202372402 \h </w:instrText>
      </w:r>
      <w:r>
        <w:rPr>
          <w:noProof/>
        </w:rPr>
      </w:r>
      <w:r>
        <w:rPr>
          <w:noProof/>
        </w:rPr>
        <w:fldChar w:fldCharType="separate"/>
      </w:r>
      <w:r>
        <w:rPr>
          <w:noProof/>
        </w:rPr>
        <w:t>464</w:t>
      </w:r>
      <w:r>
        <w:rPr>
          <w:noProof/>
        </w:rPr>
        <w:fldChar w:fldCharType="end"/>
      </w:r>
    </w:p>
    <w:p w14:paraId="17463617" w14:textId="51E4B7C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21.</w:t>
      </w:r>
      <w:r w:rsidRPr="00027F1A">
        <w:rPr>
          <w:noProof/>
          <w:lang w:val="hr-HR"/>
        </w:rPr>
        <w:t>3</w:t>
      </w:r>
      <w:r>
        <w:rPr>
          <w:rFonts w:asciiTheme="minorHAnsi" w:eastAsiaTheme="minorEastAsia" w:hAnsiTheme="minorHAnsi" w:cstheme="minorBidi"/>
          <w:noProof/>
          <w:kern w:val="2"/>
          <w:sz w:val="24"/>
          <w:szCs w:val="24"/>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_Toc202372403 \h </w:instrText>
      </w:r>
      <w:r>
        <w:rPr>
          <w:noProof/>
        </w:rPr>
      </w:r>
      <w:r>
        <w:rPr>
          <w:noProof/>
        </w:rPr>
        <w:fldChar w:fldCharType="separate"/>
      </w:r>
      <w:r>
        <w:rPr>
          <w:noProof/>
        </w:rPr>
        <w:t>465</w:t>
      </w:r>
      <w:r>
        <w:rPr>
          <w:noProof/>
        </w:rPr>
        <w:fldChar w:fldCharType="end"/>
      </w:r>
    </w:p>
    <w:p w14:paraId="7B95DD01" w14:textId="7C0FFC8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21.</w:t>
      </w:r>
      <w:r w:rsidRPr="00027F1A">
        <w:rPr>
          <w:noProof/>
          <w:lang w:val="hr-HR"/>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_Toc202372404 \h </w:instrText>
      </w:r>
      <w:r>
        <w:rPr>
          <w:noProof/>
        </w:rPr>
      </w:r>
      <w:r>
        <w:rPr>
          <w:noProof/>
        </w:rPr>
        <w:fldChar w:fldCharType="separate"/>
      </w:r>
      <w:r>
        <w:rPr>
          <w:noProof/>
        </w:rPr>
        <w:t>465</w:t>
      </w:r>
      <w:r>
        <w:rPr>
          <w:noProof/>
        </w:rPr>
        <w:fldChar w:fldCharType="end"/>
      </w:r>
    </w:p>
    <w:p w14:paraId="3F4C6899" w14:textId="065F48E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w:t>
      </w:r>
      <w:r w:rsidRPr="00027F1A">
        <w:rPr>
          <w:rFonts w:eastAsia="Malgun Gothic"/>
          <w:noProof/>
          <w:lang w:val="hr-HR"/>
        </w:rPr>
        <w:t>3</w:t>
      </w:r>
      <w:r w:rsidRPr="00027F1A">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_Toc202372405 \h </w:instrText>
      </w:r>
      <w:r>
        <w:rPr>
          <w:noProof/>
        </w:rPr>
      </w:r>
      <w:r>
        <w:rPr>
          <w:noProof/>
        </w:rPr>
        <w:fldChar w:fldCharType="separate"/>
      </w:r>
      <w:r>
        <w:rPr>
          <w:noProof/>
        </w:rPr>
        <w:t>465</w:t>
      </w:r>
      <w:r>
        <w:rPr>
          <w:noProof/>
        </w:rPr>
        <w:fldChar w:fldCharType="end"/>
      </w:r>
    </w:p>
    <w:p w14:paraId="71558B86" w14:textId="4B511C9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027F1A">
        <w:rPr>
          <w:noProof/>
          <w:lang w:val="hr-HR"/>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_Toc202372406 \h </w:instrText>
      </w:r>
      <w:r>
        <w:rPr>
          <w:noProof/>
        </w:rPr>
      </w:r>
      <w:r>
        <w:rPr>
          <w:noProof/>
        </w:rPr>
        <w:fldChar w:fldCharType="separate"/>
      </w:r>
      <w:r>
        <w:rPr>
          <w:noProof/>
        </w:rPr>
        <w:t>465</w:t>
      </w:r>
      <w:r>
        <w:rPr>
          <w:noProof/>
        </w:rPr>
        <w:fldChar w:fldCharType="end"/>
      </w:r>
    </w:p>
    <w:p w14:paraId="79D67AA1" w14:textId="452093A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027F1A">
        <w:rPr>
          <w:noProof/>
          <w:lang w:val="hr-HR"/>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_Toc202372407 \h </w:instrText>
      </w:r>
      <w:r>
        <w:rPr>
          <w:noProof/>
        </w:rPr>
      </w:r>
      <w:r>
        <w:rPr>
          <w:noProof/>
        </w:rPr>
        <w:fldChar w:fldCharType="separate"/>
      </w:r>
      <w:r>
        <w:rPr>
          <w:noProof/>
        </w:rPr>
        <w:t>465</w:t>
      </w:r>
      <w:r>
        <w:rPr>
          <w:noProof/>
        </w:rPr>
        <w:fldChar w:fldCharType="end"/>
      </w:r>
    </w:p>
    <w:p w14:paraId="342B6282" w14:textId="221E2A5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027F1A">
        <w:rPr>
          <w:noProof/>
          <w:lang w:val="hr-HR"/>
        </w:rPr>
        <w:t>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_Toc202372408 \h </w:instrText>
      </w:r>
      <w:r>
        <w:rPr>
          <w:noProof/>
        </w:rPr>
      </w:r>
      <w:r>
        <w:rPr>
          <w:noProof/>
        </w:rPr>
        <w:fldChar w:fldCharType="separate"/>
      </w:r>
      <w:r>
        <w:rPr>
          <w:noProof/>
        </w:rPr>
        <w:t>466</w:t>
      </w:r>
      <w:r>
        <w:rPr>
          <w:noProof/>
        </w:rPr>
        <w:fldChar w:fldCharType="end"/>
      </w:r>
    </w:p>
    <w:p w14:paraId="7F6EDDFA" w14:textId="0FD8EFD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21.</w:t>
      </w:r>
      <w:r w:rsidRPr="00027F1A">
        <w:rPr>
          <w:rFonts w:eastAsia="Malgun Gothic"/>
          <w:noProof/>
          <w:lang w:val="hr-HR"/>
        </w:rPr>
        <w:t>3</w:t>
      </w:r>
      <w:r w:rsidRPr="00027F1A">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_Toc202372409 \h </w:instrText>
      </w:r>
      <w:r>
        <w:rPr>
          <w:noProof/>
        </w:rPr>
      </w:r>
      <w:r>
        <w:rPr>
          <w:noProof/>
        </w:rPr>
        <w:fldChar w:fldCharType="separate"/>
      </w:r>
      <w:r>
        <w:rPr>
          <w:noProof/>
        </w:rPr>
        <w:t>467</w:t>
      </w:r>
      <w:r>
        <w:rPr>
          <w:noProof/>
        </w:rPr>
        <w:fldChar w:fldCharType="end"/>
      </w:r>
    </w:p>
    <w:p w14:paraId="5B46CE55" w14:textId="2A61AFA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027F1A">
        <w:rPr>
          <w:noProof/>
          <w:lang w:val="hr-HR"/>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_Toc202372410 \h </w:instrText>
      </w:r>
      <w:r>
        <w:rPr>
          <w:noProof/>
        </w:rPr>
      </w:r>
      <w:r>
        <w:rPr>
          <w:noProof/>
        </w:rPr>
        <w:fldChar w:fldCharType="separate"/>
      </w:r>
      <w:r>
        <w:rPr>
          <w:noProof/>
        </w:rPr>
        <w:t>467</w:t>
      </w:r>
      <w:r>
        <w:rPr>
          <w:noProof/>
        </w:rPr>
        <w:fldChar w:fldCharType="end"/>
      </w:r>
    </w:p>
    <w:p w14:paraId="46667F4D" w14:textId="401F24F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027F1A">
        <w:rPr>
          <w:noProof/>
          <w:lang w:val="hr-HR"/>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_Toc202372411 \h </w:instrText>
      </w:r>
      <w:r>
        <w:rPr>
          <w:noProof/>
        </w:rPr>
      </w:r>
      <w:r>
        <w:rPr>
          <w:noProof/>
        </w:rPr>
        <w:fldChar w:fldCharType="separate"/>
      </w:r>
      <w:r>
        <w:rPr>
          <w:noProof/>
        </w:rPr>
        <w:t>467</w:t>
      </w:r>
      <w:r>
        <w:rPr>
          <w:noProof/>
        </w:rPr>
        <w:fldChar w:fldCharType="end"/>
      </w:r>
    </w:p>
    <w:p w14:paraId="652E8071" w14:textId="475A2C50"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lang w:val="en-US"/>
        </w:rPr>
        <w:t>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lang w:val="en-US"/>
        </w:rPr>
        <w:t>Functional alias</w:t>
      </w:r>
      <w:r>
        <w:rPr>
          <w:noProof/>
        </w:rPr>
        <w:tab/>
      </w:r>
      <w:r>
        <w:rPr>
          <w:noProof/>
        </w:rPr>
        <w:fldChar w:fldCharType="begin" w:fldLock="1"/>
      </w:r>
      <w:r>
        <w:rPr>
          <w:noProof/>
        </w:rPr>
        <w:instrText xml:space="preserve"> PAGEREF _Toc202372412 \h </w:instrText>
      </w:r>
      <w:r>
        <w:rPr>
          <w:noProof/>
        </w:rPr>
      </w:r>
      <w:r>
        <w:rPr>
          <w:noProof/>
        </w:rPr>
        <w:fldChar w:fldCharType="separate"/>
      </w:r>
      <w:r>
        <w:rPr>
          <w:noProof/>
        </w:rPr>
        <w:t>469</w:t>
      </w:r>
      <w:r>
        <w:rPr>
          <w:noProof/>
        </w:rPr>
        <w:fldChar w:fldCharType="end"/>
      </w:r>
    </w:p>
    <w:p w14:paraId="4402563A" w14:textId="63EA215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_Toc202372413 \h </w:instrText>
      </w:r>
      <w:r>
        <w:rPr>
          <w:noProof/>
        </w:rPr>
      </w:r>
      <w:r>
        <w:rPr>
          <w:noProof/>
        </w:rPr>
        <w:fldChar w:fldCharType="separate"/>
      </w:r>
      <w:r>
        <w:rPr>
          <w:noProof/>
        </w:rPr>
        <w:t>469</w:t>
      </w:r>
      <w:r>
        <w:rPr>
          <w:noProof/>
        </w:rPr>
        <w:fldChar w:fldCharType="end"/>
      </w:r>
    </w:p>
    <w:p w14:paraId="28B2CD7B" w14:textId="600C0DC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Procedures</w:t>
      </w:r>
      <w:r>
        <w:rPr>
          <w:noProof/>
        </w:rPr>
        <w:tab/>
      </w:r>
      <w:r>
        <w:rPr>
          <w:noProof/>
        </w:rPr>
        <w:fldChar w:fldCharType="begin" w:fldLock="1"/>
      </w:r>
      <w:r>
        <w:rPr>
          <w:noProof/>
        </w:rPr>
        <w:instrText xml:space="preserve"> PAGEREF _Toc202372414 \h </w:instrText>
      </w:r>
      <w:r>
        <w:rPr>
          <w:noProof/>
        </w:rPr>
      </w:r>
      <w:r>
        <w:rPr>
          <w:noProof/>
        </w:rPr>
        <w:fldChar w:fldCharType="separate"/>
      </w:r>
      <w:r>
        <w:rPr>
          <w:noProof/>
        </w:rPr>
        <w:t>469</w:t>
      </w:r>
      <w:r>
        <w:rPr>
          <w:noProof/>
        </w:rPr>
        <w:fldChar w:fldCharType="end"/>
      </w:r>
    </w:p>
    <w:p w14:paraId="6E81BC6D" w14:textId="2925FC8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client procedures</w:t>
      </w:r>
      <w:r>
        <w:rPr>
          <w:noProof/>
        </w:rPr>
        <w:tab/>
      </w:r>
      <w:r>
        <w:rPr>
          <w:noProof/>
        </w:rPr>
        <w:fldChar w:fldCharType="begin" w:fldLock="1"/>
      </w:r>
      <w:r>
        <w:rPr>
          <w:noProof/>
        </w:rPr>
        <w:instrText xml:space="preserve"> PAGEREF _Toc202372415 \h </w:instrText>
      </w:r>
      <w:r>
        <w:rPr>
          <w:noProof/>
        </w:rPr>
      </w:r>
      <w:r>
        <w:rPr>
          <w:noProof/>
        </w:rPr>
        <w:fldChar w:fldCharType="separate"/>
      </w:r>
      <w:r>
        <w:rPr>
          <w:noProof/>
        </w:rPr>
        <w:t>469</w:t>
      </w:r>
      <w:r>
        <w:rPr>
          <w:noProof/>
        </w:rPr>
        <w:fldChar w:fldCharType="end"/>
      </w:r>
    </w:p>
    <w:p w14:paraId="02268C26" w14:textId="4B0559A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22.2.1.1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_Toc202372416 \h </w:instrText>
      </w:r>
      <w:r>
        <w:rPr>
          <w:noProof/>
        </w:rPr>
      </w:r>
      <w:r>
        <w:rPr>
          <w:noProof/>
        </w:rPr>
        <w:fldChar w:fldCharType="separate"/>
      </w:r>
      <w:r>
        <w:rPr>
          <w:noProof/>
        </w:rPr>
        <w:t>469</w:t>
      </w:r>
      <w:r>
        <w:rPr>
          <w:noProof/>
        </w:rPr>
        <w:fldChar w:fldCharType="end"/>
      </w:r>
    </w:p>
    <w:p w14:paraId="1BDB4CAC" w14:textId="52134B3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22.2.1.2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Functional alias status change procedure</w:t>
      </w:r>
      <w:r>
        <w:rPr>
          <w:noProof/>
        </w:rPr>
        <w:tab/>
      </w:r>
      <w:r>
        <w:rPr>
          <w:noProof/>
        </w:rPr>
        <w:fldChar w:fldCharType="begin" w:fldLock="1"/>
      </w:r>
      <w:r>
        <w:rPr>
          <w:noProof/>
        </w:rPr>
        <w:instrText xml:space="preserve"> PAGEREF _Toc202372417 \h </w:instrText>
      </w:r>
      <w:r>
        <w:rPr>
          <w:noProof/>
        </w:rPr>
      </w:r>
      <w:r>
        <w:rPr>
          <w:noProof/>
        </w:rPr>
        <w:fldChar w:fldCharType="separate"/>
      </w:r>
      <w:r>
        <w:rPr>
          <w:noProof/>
        </w:rPr>
        <w:t>470</w:t>
      </w:r>
      <w:r>
        <w:rPr>
          <w:noProof/>
        </w:rPr>
        <w:fldChar w:fldCharType="end"/>
      </w:r>
    </w:p>
    <w:p w14:paraId="4719252C" w14:textId="3E1DC31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22.2.1.3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_Toc202372418 \h </w:instrText>
      </w:r>
      <w:r>
        <w:rPr>
          <w:noProof/>
        </w:rPr>
      </w:r>
      <w:r>
        <w:rPr>
          <w:noProof/>
        </w:rPr>
        <w:fldChar w:fldCharType="separate"/>
      </w:r>
      <w:r>
        <w:rPr>
          <w:noProof/>
        </w:rPr>
        <w:t>471</w:t>
      </w:r>
      <w:r>
        <w:rPr>
          <w:noProof/>
        </w:rPr>
        <w:fldChar w:fldCharType="end"/>
      </w:r>
    </w:p>
    <w:p w14:paraId="2AB3ECCA" w14:textId="3CB57AE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22.2.1.4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_Toc202372419 \h </w:instrText>
      </w:r>
      <w:r>
        <w:rPr>
          <w:noProof/>
        </w:rPr>
      </w:r>
      <w:r>
        <w:rPr>
          <w:noProof/>
        </w:rPr>
        <w:fldChar w:fldCharType="separate"/>
      </w:r>
      <w:r>
        <w:rPr>
          <w:noProof/>
        </w:rPr>
        <w:t>472</w:t>
      </w:r>
      <w:r>
        <w:rPr>
          <w:noProof/>
        </w:rPr>
        <w:fldChar w:fldCharType="end"/>
      </w:r>
    </w:p>
    <w:p w14:paraId="538FD91F" w14:textId="675713C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MCData server procedures</w:t>
      </w:r>
      <w:r>
        <w:rPr>
          <w:noProof/>
        </w:rPr>
        <w:tab/>
      </w:r>
      <w:r>
        <w:rPr>
          <w:noProof/>
        </w:rPr>
        <w:fldChar w:fldCharType="begin" w:fldLock="1"/>
      </w:r>
      <w:r>
        <w:rPr>
          <w:noProof/>
        </w:rPr>
        <w:instrText xml:space="preserve"> PAGEREF _Toc202372420 \h </w:instrText>
      </w:r>
      <w:r>
        <w:rPr>
          <w:noProof/>
        </w:rPr>
      </w:r>
      <w:r>
        <w:rPr>
          <w:noProof/>
        </w:rPr>
        <w:fldChar w:fldCharType="separate"/>
      </w:r>
      <w:r>
        <w:rPr>
          <w:noProof/>
        </w:rPr>
        <w:t>472</w:t>
      </w:r>
      <w:r>
        <w:rPr>
          <w:noProof/>
        </w:rPr>
        <w:fldChar w:fldCharType="end"/>
      </w:r>
    </w:p>
    <w:p w14:paraId="50896F00" w14:textId="5A78BA1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_Toc202372421 \h </w:instrText>
      </w:r>
      <w:r>
        <w:rPr>
          <w:noProof/>
        </w:rPr>
      </w:r>
      <w:r>
        <w:rPr>
          <w:noProof/>
        </w:rPr>
        <w:fldChar w:fldCharType="separate"/>
      </w:r>
      <w:r>
        <w:rPr>
          <w:noProof/>
        </w:rPr>
        <w:t>472</w:t>
      </w:r>
      <w:r>
        <w:rPr>
          <w:noProof/>
        </w:rPr>
        <w:fldChar w:fldCharType="end"/>
      </w:r>
    </w:p>
    <w:p w14:paraId="43742CB0" w14:textId="4774D46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22.2.2.2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_Toc202372422 \h </w:instrText>
      </w:r>
      <w:r>
        <w:rPr>
          <w:noProof/>
        </w:rPr>
      </w:r>
      <w:r>
        <w:rPr>
          <w:noProof/>
        </w:rPr>
        <w:fldChar w:fldCharType="separate"/>
      </w:r>
      <w:r>
        <w:rPr>
          <w:noProof/>
        </w:rPr>
        <w:t>472</w:t>
      </w:r>
      <w:r>
        <w:rPr>
          <w:noProof/>
        </w:rPr>
        <w:fldChar w:fldCharType="end"/>
      </w:r>
    </w:p>
    <w:p w14:paraId="5AE34609" w14:textId="4545F38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_Toc202372423 \h </w:instrText>
      </w:r>
      <w:r>
        <w:rPr>
          <w:noProof/>
        </w:rPr>
      </w:r>
      <w:r>
        <w:rPr>
          <w:noProof/>
        </w:rPr>
        <w:fldChar w:fldCharType="separate"/>
      </w:r>
      <w:r>
        <w:rPr>
          <w:noProof/>
        </w:rPr>
        <w:t>472</w:t>
      </w:r>
      <w:r>
        <w:rPr>
          <w:noProof/>
        </w:rPr>
        <w:fldChar w:fldCharType="end"/>
      </w:r>
    </w:p>
    <w:p w14:paraId="5C02A8E6" w14:textId="69D339B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_Toc202372424 \h </w:instrText>
      </w:r>
      <w:r>
        <w:rPr>
          <w:noProof/>
        </w:rPr>
      </w:r>
      <w:r>
        <w:rPr>
          <w:noProof/>
        </w:rPr>
        <w:fldChar w:fldCharType="separate"/>
      </w:r>
      <w:r>
        <w:rPr>
          <w:noProof/>
        </w:rPr>
        <w:t>472</w:t>
      </w:r>
      <w:r>
        <w:rPr>
          <w:noProof/>
        </w:rPr>
        <w:fldChar w:fldCharType="end"/>
      </w:r>
    </w:p>
    <w:p w14:paraId="6D167364" w14:textId="45EF0D6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_Toc202372425 \h </w:instrText>
      </w:r>
      <w:r>
        <w:rPr>
          <w:noProof/>
        </w:rPr>
      </w:r>
      <w:r>
        <w:rPr>
          <w:noProof/>
        </w:rPr>
        <w:fldChar w:fldCharType="separate"/>
      </w:r>
      <w:r>
        <w:rPr>
          <w:noProof/>
        </w:rPr>
        <w:t>473</w:t>
      </w:r>
      <w:r>
        <w:rPr>
          <w:noProof/>
        </w:rPr>
        <w:fldChar w:fldCharType="end"/>
      </w:r>
    </w:p>
    <w:p w14:paraId="1155BC7E" w14:textId="364916A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_Toc202372426 \h </w:instrText>
      </w:r>
      <w:r>
        <w:rPr>
          <w:noProof/>
        </w:rPr>
      </w:r>
      <w:r>
        <w:rPr>
          <w:noProof/>
        </w:rPr>
        <w:fldChar w:fldCharType="separate"/>
      </w:r>
      <w:r>
        <w:rPr>
          <w:noProof/>
        </w:rPr>
        <w:t>475</w:t>
      </w:r>
      <w:r>
        <w:rPr>
          <w:noProof/>
        </w:rPr>
        <w:fldChar w:fldCharType="end"/>
      </w:r>
    </w:p>
    <w:p w14:paraId="212CD650" w14:textId="43FC86E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_Toc202372427 \h </w:instrText>
      </w:r>
      <w:r>
        <w:rPr>
          <w:noProof/>
        </w:rPr>
      </w:r>
      <w:r>
        <w:rPr>
          <w:noProof/>
        </w:rPr>
        <w:fldChar w:fldCharType="separate"/>
      </w:r>
      <w:r>
        <w:rPr>
          <w:noProof/>
        </w:rPr>
        <w:t>476</w:t>
      </w:r>
      <w:r>
        <w:rPr>
          <w:noProof/>
        </w:rPr>
        <w:fldChar w:fldCharType="end"/>
      </w:r>
    </w:p>
    <w:p w14:paraId="502678CE" w14:textId="165542F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_Toc202372428 \h </w:instrText>
      </w:r>
      <w:r>
        <w:rPr>
          <w:noProof/>
        </w:rPr>
      </w:r>
      <w:r>
        <w:rPr>
          <w:noProof/>
        </w:rPr>
        <w:fldChar w:fldCharType="separate"/>
      </w:r>
      <w:r>
        <w:rPr>
          <w:noProof/>
        </w:rPr>
        <w:t>476</w:t>
      </w:r>
      <w:r>
        <w:rPr>
          <w:noProof/>
        </w:rPr>
        <w:fldChar w:fldCharType="end"/>
      </w:r>
    </w:p>
    <w:p w14:paraId="6EF54416" w14:textId="05B4C5D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w:t>
      </w:r>
      <w:r w:rsidRPr="00027F1A">
        <w:rPr>
          <w:noProof/>
          <w:lang w:val="en-US"/>
        </w:rPr>
        <w:t>7</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Functional alias</w:t>
      </w:r>
      <w:r>
        <w:rPr>
          <w:noProof/>
        </w:rPr>
        <w:t xml:space="preserve"> status determination </w:t>
      </w:r>
      <w:r w:rsidRPr="00027F1A">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_Toc202372429 \h </w:instrText>
      </w:r>
      <w:r>
        <w:rPr>
          <w:noProof/>
        </w:rPr>
      </w:r>
      <w:r>
        <w:rPr>
          <w:noProof/>
        </w:rPr>
        <w:fldChar w:fldCharType="separate"/>
      </w:r>
      <w:r>
        <w:rPr>
          <w:noProof/>
        </w:rPr>
        <w:t>478</w:t>
      </w:r>
      <w:r>
        <w:rPr>
          <w:noProof/>
        </w:rPr>
        <w:fldChar w:fldCharType="end"/>
      </w:r>
    </w:p>
    <w:p w14:paraId="5241E43F" w14:textId="05EC247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w:t>
      </w:r>
      <w:r w:rsidRPr="00027F1A">
        <w:rPr>
          <w:noProof/>
          <w:lang w:val="en-US"/>
        </w:rPr>
        <w:t>8</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Functional alias</w:t>
      </w:r>
      <w:r>
        <w:rPr>
          <w:noProof/>
        </w:rPr>
        <w:t xml:space="preserve"> resolution </w:t>
      </w:r>
      <w:r w:rsidRPr="00027F1A">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_Toc202372430 \h </w:instrText>
      </w:r>
      <w:r>
        <w:rPr>
          <w:noProof/>
        </w:rPr>
      </w:r>
      <w:r>
        <w:rPr>
          <w:noProof/>
        </w:rPr>
        <w:fldChar w:fldCharType="separate"/>
      </w:r>
      <w:r>
        <w:rPr>
          <w:noProof/>
        </w:rPr>
        <w:t>480</w:t>
      </w:r>
      <w:r>
        <w:rPr>
          <w:noProof/>
        </w:rPr>
        <w:fldChar w:fldCharType="end"/>
      </w:r>
    </w:p>
    <w:p w14:paraId="44DE2039" w14:textId="68F42B77"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.2.2.2.</w:t>
      </w:r>
      <w:r w:rsidRPr="00027F1A">
        <w:rPr>
          <w:noProof/>
          <w:lang w:val="en-US"/>
        </w:rPr>
        <w:t>9</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Forwarding subscription to functional alias status towards another MCData </w:t>
      </w:r>
      <w:r>
        <w:rPr>
          <w:noProof/>
        </w:rPr>
        <w:t>server</w:t>
      </w:r>
      <w:r w:rsidRPr="00027F1A">
        <w:rPr>
          <w:noProof/>
          <w:lang w:val="en-US"/>
        </w:rPr>
        <w:t xml:space="preserve"> procedure</w:t>
      </w:r>
      <w:r>
        <w:rPr>
          <w:noProof/>
        </w:rPr>
        <w:tab/>
      </w:r>
      <w:r>
        <w:rPr>
          <w:noProof/>
        </w:rPr>
        <w:fldChar w:fldCharType="begin" w:fldLock="1"/>
      </w:r>
      <w:r>
        <w:rPr>
          <w:noProof/>
        </w:rPr>
        <w:instrText xml:space="preserve"> PAGEREF _Toc202372431 \h </w:instrText>
      </w:r>
      <w:r>
        <w:rPr>
          <w:noProof/>
        </w:rPr>
      </w:r>
      <w:r>
        <w:rPr>
          <w:noProof/>
        </w:rPr>
        <w:fldChar w:fldCharType="separate"/>
      </w:r>
      <w:r>
        <w:rPr>
          <w:noProof/>
        </w:rPr>
        <w:t>481</w:t>
      </w:r>
      <w:r>
        <w:rPr>
          <w:noProof/>
        </w:rPr>
        <w:fldChar w:fldCharType="end"/>
      </w:r>
    </w:p>
    <w:p w14:paraId="188714A9" w14:textId="22AFA0B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_Toc202372432 \h </w:instrText>
      </w:r>
      <w:r>
        <w:rPr>
          <w:noProof/>
        </w:rPr>
      </w:r>
      <w:r>
        <w:rPr>
          <w:noProof/>
        </w:rPr>
        <w:fldChar w:fldCharType="separate"/>
      </w:r>
      <w:r>
        <w:rPr>
          <w:noProof/>
        </w:rPr>
        <w:t>482</w:t>
      </w:r>
      <w:r>
        <w:rPr>
          <w:noProof/>
        </w:rPr>
        <w:fldChar w:fldCharType="end"/>
      </w:r>
    </w:p>
    <w:p w14:paraId="113044BB" w14:textId="4CEF7BC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lastRenderedPageBreak/>
        <w:t>22</w:t>
      </w:r>
      <w:r>
        <w:rPr>
          <w:noProof/>
        </w:rPr>
        <w:t>.2.2.3.</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General</w:t>
      </w:r>
      <w:r>
        <w:rPr>
          <w:noProof/>
        </w:rPr>
        <w:tab/>
      </w:r>
      <w:r>
        <w:rPr>
          <w:noProof/>
        </w:rPr>
        <w:fldChar w:fldCharType="begin" w:fldLock="1"/>
      </w:r>
      <w:r>
        <w:rPr>
          <w:noProof/>
        </w:rPr>
        <w:instrText xml:space="preserve"> PAGEREF _Toc202372433 \h </w:instrText>
      </w:r>
      <w:r>
        <w:rPr>
          <w:noProof/>
        </w:rPr>
      </w:r>
      <w:r>
        <w:rPr>
          <w:noProof/>
        </w:rPr>
        <w:fldChar w:fldCharType="separate"/>
      </w:r>
      <w:r>
        <w:rPr>
          <w:noProof/>
        </w:rPr>
        <w:t>482</w:t>
      </w:r>
      <w:r>
        <w:rPr>
          <w:noProof/>
        </w:rPr>
        <w:fldChar w:fldCharType="end"/>
      </w:r>
    </w:p>
    <w:p w14:paraId="03C9694B" w14:textId="2006D79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.2.2.3.</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_Toc202372434 \h </w:instrText>
      </w:r>
      <w:r>
        <w:rPr>
          <w:noProof/>
        </w:rPr>
      </w:r>
      <w:r>
        <w:rPr>
          <w:noProof/>
        </w:rPr>
        <w:fldChar w:fldCharType="separate"/>
      </w:r>
      <w:r>
        <w:rPr>
          <w:noProof/>
        </w:rPr>
        <w:t>482</w:t>
      </w:r>
      <w:r>
        <w:rPr>
          <w:noProof/>
        </w:rPr>
        <w:fldChar w:fldCharType="end"/>
      </w:r>
    </w:p>
    <w:p w14:paraId="60D90DED" w14:textId="42002A0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027F1A">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_Toc202372435 \h </w:instrText>
      </w:r>
      <w:r>
        <w:rPr>
          <w:noProof/>
        </w:rPr>
      </w:r>
      <w:r>
        <w:rPr>
          <w:noProof/>
        </w:rPr>
        <w:fldChar w:fldCharType="separate"/>
      </w:r>
      <w:r>
        <w:rPr>
          <w:noProof/>
        </w:rPr>
        <w:t>483</w:t>
      </w:r>
      <w:r>
        <w:rPr>
          <w:noProof/>
        </w:rPr>
        <w:fldChar w:fldCharType="end"/>
      </w:r>
    </w:p>
    <w:p w14:paraId="01F83955" w14:textId="3E7EDDC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.2.2.3.</w:t>
      </w:r>
      <w:r w:rsidRPr="00027F1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_Toc202372436 \h </w:instrText>
      </w:r>
      <w:r>
        <w:rPr>
          <w:noProof/>
        </w:rPr>
      </w:r>
      <w:r>
        <w:rPr>
          <w:noProof/>
        </w:rPr>
        <w:fldChar w:fldCharType="separate"/>
      </w:r>
      <w:r>
        <w:rPr>
          <w:noProof/>
        </w:rPr>
        <w:t>485</w:t>
      </w:r>
      <w:r>
        <w:rPr>
          <w:noProof/>
        </w:rPr>
        <w:fldChar w:fldCharType="end"/>
      </w:r>
    </w:p>
    <w:p w14:paraId="2ABC2B80" w14:textId="2D4763C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Pr>
          <w:noProof/>
        </w:rPr>
        <w:t>.2.2.3.</w:t>
      </w:r>
      <w:r w:rsidRPr="00027F1A">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_Toc202372437 \h </w:instrText>
      </w:r>
      <w:r>
        <w:rPr>
          <w:noProof/>
        </w:rPr>
      </w:r>
      <w:r>
        <w:rPr>
          <w:noProof/>
        </w:rPr>
        <w:fldChar w:fldCharType="separate"/>
      </w:r>
      <w:r>
        <w:rPr>
          <w:noProof/>
        </w:rPr>
        <w:t>485</w:t>
      </w:r>
      <w:r>
        <w:rPr>
          <w:noProof/>
        </w:rPr>
        <w:fldChar w:fldCharType="end"/>
      </w:r>
    </w:p>
    <w:p w14:paraId="0FDD9B22" w14:textId="2719B1B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sidRPr="00027F1A">
        <w:rPr>
          <w:noProof/>
          <w:lang w:val="en-US"/>
        </w:rPr>
        <w:t>.2.2.3.6</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Functional alias status automatic deactivation procedure</w:t>
      </w:r>
      <w:r>
        <w:rPr>
          <w:noProof/>
        </w:rPr>
        <w:tab/>
      </w:r>
      <w:r>
        <w:rPr>
          <w:noProof/>
        </w:rPr>
        <w:fldChar w:fldCharType="begin" w:fldLock="1"/>
      </w:r>
      <w:r>
        <w:rPr>
          <w:noProof/>
        </w:rPr>
        <w:instrText xml:space="preserve"> PAGEREF _Toc202372438 \h </w:instrText>
      </w:r>
      <w:r>
        <w:rPr>
          <w:noProof/>
        </w:rPr>
      </w:r>
      <w:r>
        <w:rPr>
          <w:noProof/>
        </w:rPr>
        <w:fldChar w:fldCharType="separate"/>
      </w:r>
      <w:r>
        <w:rPr>
          <w:noProof/>
        </w:rPr>
        <w:t>486</w:t>
      </w:r>
      <w:r>
        <w:rPr>
          <w:noProof/>
        </w:rPr>
        <w:fldChar w:fldCharType="end"/>
      </w:r>
    </w:p>
    <w:p w14:paraId="4395125C" w14:textId="5C8AC7A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sidRPr="00027F1A">
        <w:rPr>
          <w:noProof/>
          <w:lang w:val="en-US"/>
        </w:rPr>
        <w:t>.2.2.3.7</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_Toc202372439 \h </w:instrText>
      </w:r>
      <w:r>
        <w:rPr>
          <w:noProof/>
        </w:rPr>
      </w:r>
      <w:r>
        <w:rPr>
          <w:noProof/>
        </w:rPr>
        <w:fldChar w:fldCharType="separate"/>
      </w:r>
      <w:r>
        <w:rPr>
          <w:noProof/>
        </w:rPr>
        <w:t>486</w:t>
      </w:r>
      <w:r>
        <w:rPr>
          <w:noProof/>
        </w:rPr>
        <w:fldChar w:fldCharType="end"/>
      </w:r>
    </w:p>
    <w:p w14:paraId="48EE374D" w14:textId="1677A5D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w:t>
      </w:r>
      <w:r w:rsidRPr="00027F1A">
        <w:rPr>
          <w:noProof/>
          <w:lang w:val="en-US"/>
        </w:rPr>
        <w:t>.2.2.3.8</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_Toc202372440 \h </w:instrText>
      </w:r>
      <w:r>
        <w:rPr>
          <w:noProof/>
        </w:rPr>
      </w:r>
      <w:r>
        <w:rPr>
          <w:noProof/>
        </w:rPr>
        <w:fldChar w:fldCharType="separate"/>
      </w:r>
      <w:r>
        <w:rPr>
          <w:noProof/>
        </w:rPr>
        <w:t>487</w:t>
      </w:r>
      <w:r>
        <w:rPr>
          <w:noProof/>
        </w:rPr>
        <w:fldChar w:fldCharType="end"/>
      </w:r>
    </w:p>
    <w:p w14:paraId="75CC63AE" w14:textId="43E74E7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_Toc202372441 \h </w:instrText>
      </w:r>
      <w:r>
        <w:rPr>
          <w:noProof/>
        </w:rPr>
      </w:r>
      <w:r>
        <w:rPr>
          <w:noProof/>
        </w:rPr>
        <w:fldChar w:fldCharType="separate"/>
      </w:r>
      <w:r>
        <w:rPr>
          <w:noProof/>
        </w:rPr>
        <w:t>487</w:t>
      </w:r>
      <w:r>
        <w:rPr>
          <w:noProof/>
        </w:rPr>
        <w:fldChar w:fldCharType="end"/>
      </w:r>
    </w:p>
    <w:p w14:paraId="3D18FAD4" w14:textId="5644D39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22</w:t>
      </w:r>
      <w:r>
        <w:rPr>
          <w:noProof/>
        </w:rPr>
        <w:t>.3.</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_Toc202372442 \h </w:instrText>
      </w:r>
      <w:r>
        <w:rPr>
          <w:noProof/>
        </w:rPr>
      </w:r>
      <w:r>
        <w:rPr>
          <w:noProof/>
        </w:rPr>
        <w:fldChar w:fldCharType="separate"/>
      </w:r>
      <w:r>
        <w:rPr>
          <w:noProof/>
        </w:rPr>
        <w:t>487</w:t>
      </w:r>
      <w:r>
        <w:rPr>
          <w:noProof/>
        </w:rPr>
        <w:fldChar w:fldCharType="end"/>
      </w:r>
    </w:p>
    <w:p w14:paraId="025B7129" w14:textId="3DF817D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22</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_Toc202372443 \h </w:instrText>
      </w:r>
      <w:r>
        <w:rPr>
          <w:noProof/>
        </w:rPr>
      </w:r>
      <w:r>
        <w:rPr>
          <w:noProof/>
        </w:rPr>
        <w:fldChar w:fldCharType="separate"/>
      </w:r>
      <w:r>
        <w:rPr>
          <w:noProof/>
        </w:rPr>
        <w:t>487</w:t>
      </w:r>
      <w:r>
        <w:rPr>
          <w:noProof/>
        </w:rPr>
        <w:fldChar w:fldCharType="end"/>
      </w:r>
    </w:p>
    <w:p w14:paraId="0910D2B8" w14:textId="249818C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en-US"/>
        </w:rPr>
        <w:t>22</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_Toc202372444 \h </w:instrText>
      </w:r>
      <w:r>
        <w:rPr>
          <w:noProof/>
        </w:rPr>
      </w:r>
      <w:r>
        <w:rPr>
          <w:noProof/>
        </w:rPr>
        <w:fldChar w:fldCharType="separate"/>
      </w:r>
      <w:r>
        <w:rPr>
          <w:noProof/>
        </w:rPr>
        <w:t>487</w:t>
      </w:r>
      <w:r>
        <w:rPr>
          <w:noProof/>
        </w:rPr>
        <w:fldChar w:fldCharType="end"/>
      </w:r>
    </w:p>
    <w:p w14:paraId="65707F63" w14:textId="3D2367D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_Toc202372445 \h </w:instrText>
      </w:r>
      <w:r>
        <w:rPr>
          <w:noProof/>
        </w:rPr>
      </w:r>
      <w:r>
        <w:rPr>
          <w:noProof/>
        </w:rPr>
        <w:fldChar w:fldCharType="separate"/>
      </w:r>
      <w:r>
        <w:rPr>
          <w:noProof/>
        </w:rPr>
        <w:t>489</w:t>
      </w:r>
      <w:r>
        <w:rPr>
          <w:noProof/>
        </w:rPr>
        <w:fldChar w:fldCharType="end"/>
      </w:r>
    </w:p>
    <w:p w14:paraId="27D3DFAF" w14:textId="659126B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22.3.2.1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_Toc202372446 \h </w:instrText>
      </w:r>
      <w:r>
        <w:rPr>
          <w:noProof/>
        </w:rPr>
      </w:r>
      <w:r>
        <w:rPr>
          <w:noProof/>
        </w:rPr>
        <w:fldChar w:fldCharType="separate"/>
      </w:r>
      <w:r>
        <w:rPr>
          <w:noProof/>
        </w:rPr>
        <w:t>489</w:t>
      </w:r>
      <w:r>
        <w:rPr>
          <w:noProof/>
        </w:rPr>
        <w:fldChar w:fldCharType="end"/>
      </w:r>
    </w:p>
    <w:p w14:paraId="06390841" w14:textId="640E7C5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22.3.2.2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_Toc202372447 \h </w:instrText>
      </w:r>
      <w:r>
        <w:rPr>
          <w:noProof/>
        </w:rPr>
      </w:r>
      <w:r>
        <w:rPr>
          <w:noProof/>
        </w:rPr>
        <w:fldChar w:fldCharType="separate"/>
      </w:r>
      <w:r>
        <w:rPr>
          <w:noProof/>
        </w:rPr>
        <w:t>489</w:t>
      </w:r>
      <w:r>
        <w:rPr>
          <w:noProof/>
        </w:rPr>
        <w:fldChar w:fldCharType="end"/>
      </w:r>
    </w:p>
    <w:p w14:paraId="54FE6A9F" w14:textId="4B4FB0E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Functional alias to group binding for the </w:t>
      </w:r>
      <w:r>
        <w:rPr>
          <w:noProof/>
          <w:lang w:eastAsia="fr-FR"/>
        </w:rPr>
        <w:t xml:space="preserve">MCData </w:t>
      </w:r>
      <w:r w:rsidRPr="00027F1A">
        <w:rPr>
          <w:rFonts w:eastAsia="Malgun Gothic"/>
          <w:noProof/>
        </w:rPr>
        <w:t>user procedures</w:t>
      </w:r>
      <w:r>
        <w:rPr>
          <w:noProof/>
        </w:rPr>
        <w:tab/>
      </w:r>
      <w:r>
        <w:rPr>
          <w:noProof/>
        </w:rPr>
        <w:fldChar w:fldCharType="begin" w:fldLock="1"/>
      </w:r>
      <w:r>
        <w:rPr>
          <w:noProof/>
        </w:rPr>
        <w:instrText xml:space="preserve"> PAGEREF _Toc202372448 \h </w:instrText>
      </w:r>
      <w:r>
        <w:rPr>
          <w:noProof/>
        </w:rPr>
      </w:r>
      <w:r>
        <w:rPr>
          <w:noProof/>
        </w:rPr>
        <w:fldChar w:fldCharType="separate"/>
      </w:r>
      <w:r>
        <w:rPr>
          <w:noProof/>
        </w:rPr>
        <w:t>490</w:t>
      </w:r>
      <w:r>
        <w:rPr>
          <w:noProof/>
        </w:rPr>
        <w:fldChar w:fldCharType="end"/>
      </w:r>
    </w:p>
    <w:p w14:paraId="3F4D3AC4" w14:textId="177F37F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_Toc202372449 \h </w:instrText>
      </w:r>
      <w:r>
        <w:rPr>
          <w:noProof/>
        </w:rPr>
      </w:r>
      <w:r>
        <w:rPr>
          <w:noProof/>
        </w:rPr>
        <w:fldChar w:fldCharType="separate"/>
      </w:r>
      <w:r>
        <w:rPr>
          <w:noProof/>
        </w:rPr>
        <w:t>490</w:t>
      </w:r>
      <w:r>
        <w:rPr>
          <w:noProof/>
        </w:rPr>
        <w:fldChar w:fldCharType="end"/>
      </w:r>
    </w:p>
    <w:p w14:paraId="10D4455A" w14:textId="052F7E1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On-network functional alias to group binding</w:t>
      </w:r>
      <w:r>
        <w:rPr>
          <w:noProof/>
        </w:rPr>
        <w:tab/>
      </w:r>
      <w:r>
        <w:rPr>
          <w:noProof/>
        </w:rPr>
        <w:fldChar w:fldCharType="begin" w:fldLock="1"/>
      </w:r>
      <w:r>
        <w:rPr>
          <w:noProof/>
        </w:rPr>
        <w:instrText xml:space="preserve"> PAGEREF _Toc202372450 \h </w:instrText>
      </w:r>
      <w:r>
        <w:rPr>
          <w:noProof/>
        </w:rPr>
      </w:r>
      <w:r>
        <w:rPr>
          <w:noProof/>
        </w:rPr>
        <w:fldChar w:fldCharType="separate"/>
      </w:r>
      <w:r>
        <w:rPr>
          <w:noProof/>
        </w:rPr>
        <w:t>490</w:t>
      </w:r>
      <w:r>
        <w:rPr>
          <w:noProof/>
        </w:rPr>
        <w:fldChar w:fldCharType="end"/>
      </w:r>
    </w:p>
    <w:p w14:paraId="3A75407F" w14:textId="5C6DA96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Client procedures</w:t>
      </w:r>
      <w:r>
        <w:rPr>
          <w:noProof/>
        </w:rPr>
        <w:tab/>
      </w:r>
      <w:r>
        <w:rPr>
          <w:noProof/>
        </w:rPr>
        <w:fldChar w:fldCharType="begin" w:fldLock="1"/>
      </w:r>
      <w:r>
        <w:rPr>
          <w:noProof/>
        </w:rPr>
        <w:instrText xml:space="preserve"> PAGEREF _Toc202372451 \h </w:instrText>
      </w:r>
      <w:r>
        <w:rPr>
          <w:noProof/>
        </w:rPr>
      </w:r>
      <w:r>
        <w:rPr>
          <w:noProof/>
        </w:rPr>
        <w:fldChar w:fldCharType="separate"/>
      </w:r>
      <w:r>
        <w:rPr>
          <w:noProof/>
        </w:rPr>
        <w:t>490</w:t>
      </w:r>
      <w:r>
        <w:rPr>
          <w:noProof/>
        </w:rPr>
        <w:fldChar w:fldCharType="end"/>
      </w:r>
    </w:p>
    <w:p w14:paraId="3F3827D2" w14:textId="1EA2A2B0"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_Toc202372452 \h </w:instrText>
      </w:r>
      <w:r>
        <w:rPr>
          <w:noProof/>
        </w:rPr>
      </w:r>
      <w:r>
        <w:rPr>
          <w:noProof/>
        </w:rPr>
        <w:fldChar w:fldCharType="separate"/>
      </w:r>
      <w:r>
        <w:rPr>
          <w:noProof/>
        </w:rPr>
        <w:t>490</w:t>
      </w:r>
      <w:r>
        <w:rPr>
          <w:noProof/>
        </w:rPr>
        <w:fldChar w:fldCharType="end"/>
      </w:r>
    </w:p>
    <w:p w14:paraId="685C7B67" w14:textId="6BE5130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22.4.2.1.2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Functional alias to group binding</w:t>
      </w:r>
      <w:r>
        <w:rPr>
          <w:noProof/>
        </w:rPr>
        <w:tab/>
      </w:r>
      <w:r>
        <w:rPr>
          <w:noProof/>
        </w:rPr>
        <w:fldChar w:fldCharType="begin" w:fldLock="1"/>
      </w:r>
      <w:r>
        <w:rPr>
          <w:noProof/>
        </w:rPr>
        <w:instrText xml:space="preserve"> PAGEREF _Toc202372453 \h </w:instrText>
      </w:r>
      <w:r>
        <w:rPr>
          <w:noProof/>
        </w:rPr>
      </w:r>
      <w:r>
        <w:rPr>
          <w:noProof/>
        </w:rPr>
        <w:fldChar w:fldCharType="separate"/>
      </w:r>
      <w:r>
        <w:rPr>
          <w:noProof/>
        </w:rPr>
        <w:t>490</w:t>
      </w:r>
      <w:r>
        <w:rPr>
          <w:noProof/>
        </w:rPr>
        <w:fldChar w:fldCharType="end"/>
      </w:r>
    </w:p>
    <w:p w14:paraId="3EF70FA3" w14:textId="79F26F3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22.4.2.1.3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Functional alias to group unbinding</w:t>
      </w:r>
      <w:r>
        <w:rPr>
          <w:noProof/>
        </w:rPr>
        <w:tab/>
      </w:r>
      <w:r>
        <w:rPr>
          <w:noProof/>
        </w:rPr>
        <w:fldChar w:fldCharType="begin" w:fldLock="1"/>
      </w:r>
      <w:r>
        <w:rPr>
          <w:noProof/>
        </w:rPr>
        <w:instrText xml:space="preserve"> PAGEREF _Toc202372454 \h </w:instrText>
      </w:r>
      <w:r>
        <w:rPr>
          <w:noProof/>
        </w:rPr>
      </w:r>
      <w:r>
        <w:rPr>
          <w:noProof/>
        </w:rPr>
        <w:fldChar w:fldCharType="separate"/>
      </w:r>
      <w:r>
        <w:rPr>
          <w:noProof/>
        </w:rPr>
        <w:t>491</w:t>
      </w:r>
      <w:r>
        <w:rPr>
          <w:noProof/>
        </w:rPr>
        <w:fldChar w:fldCharType="end"/>
      </w:r>
    </w:p>
    <w:p w14:paraId="271FA54D" w14:textId="3D881D4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Participating </w:t>
      </w:r>
      <w:r>
        <w:rPr>
          <w:noProof/>
          <w:lang w:eastAsia="ko-KR"/>
        </w:rPr>
        <w:t xml:space="preserve">MCData </w:t>
      </w:r>
      <w:r w:rsidRPr="00027F1A">
        <w:rPr>
          <w:rFonts w:eastAsia="Malgun Gothic"/>
          <w:noProof/>
        </w:rPr>
        <w:t>function procedures</w:t>
      </w:r>
      <w:r>
        <w:rPr>
          <w:noProof/>
        </w:rPr>
        <w:tab/>
      </w:r>
      <w:r>
        <w:rPr>
          <w:noProof/>
        </w:rPr>
        <w:fldChar w:fldCharType="begin" w:fldLock="1"/>
      </w:r>
      <w:r>
        <w:rPr>
          <w:noProof/>
        </w:rPr>
        <w:instrText xml:space="preserve"> PAGEREF _Toc202372455 \h </w:instrText>
      </w:r>
      <w:r>
        <w:rPr>
          <w:noProof/>
        </w:rPr>
      </w:r>
      <w:r>
        <w:rPr>
          <w:noProof/>
        </w:rPr>
        <w:fldChar w:fldCharType="separate"/>
      </w:r>
      <w:r>
        <w:rPr>
          <w:noProof/>
        </w:rPr>
        <w:t>492</w:t>
      </w:r>
      <w:r>
        <w:rPr>
          <w:noProof/>
        </w:rPr>
        <w:fldChar w:fldCharType="end"/>
      </w:r>
    </w:p>
    <w:p w14:paraId="04154096" w14:textId="584B34C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_Toc202372456 \h </w:instrText>
      </w:r>
      <w:r>
        <w:rPr>
          <w:noProof/>
        </w:rPr>
      </w:r>
      <w:r>
        <w:rPr>
          <w:noProof/>
        </w:rPr>
        <w:fldChar w:fldCharType="separate"/>
      </w:r>
      <w:r>
        <w:rPr>
          <w:noProof/>
        </w:rPr>
        <w:t>492</w:t>
      </w:r>
      <w:r>
        <w:rPr>
          <w:noProof/>
        </w:rPr>
        <w:fldChar w:fldCharType="end"/>
      </w:r>
    </w:p>
    <w:p w14:paraId="3E5B6427" w14:textId="0E63C89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Receipt of a SIP MESSAGE request for binding/unbinding of a functional alias with the </w:t>
      </w:r>
      <w:r>
        <w:rPr>
          <w:noProof/>
          <w:lang w:eastAsia="ko-KR"/>
        </w:rPr>
        <w:t xml:space="preserve">MCData </w:t>
      </w:r>
      <w:r w:rsidRPr="00027F1A">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_Toc202372457 \h </w:instrText>
      </w:r>
      <w:r>
        <w:rPr>
          <w:noProof/>
        </w:rPr>
      </w:r>
      <w:r>
        <w:rPr>
          <w:noProof/>
        </w:rPr>
        <w:fldChar w:fldCharType="separate"/>
      </w:r>
      <w:r>
        <w:rPr>
          <w:noProof/>
        </w:rPr>
        <w:t>492</w:t>
      </w:r>
      <w:r>
        <w:rPr>
          <w:noProof/>
        </w:rPr>
        <w:fldChar w:fldCharType="end"/>
      </w:r>
    </w:p>
    <w:p w14:paraId="531E05B5" w14:textId="6847E1B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Controlling </w:t>
      </w:r>
      <w:r>
        <w:rPr>
          <w:noProof/>
          <w:lang w:eastAsia="ko-KR"/>
        </w:rPr>
        <w:t xml:space="preserve">MCData </w:t>
      </w:r>
      <w:r w:rsidRPr="00027F1A">
        <w:rPr>
          <w:rFonts w:eastAsia="Malgun Gothic"/>
          <w:noProof/>
        </w:rPr>
        <w:t>function procedures</w:t>
      </w:r>
      <w:r>
        <w:rPr>
          <w:noProof/>
        </w:rPr>
        <w:tab/>
      </w:r>
      <w:r>
        <w:rPr>
          <w:noProof/>
        </w:rPr>
        <w:fldChar w:fldCharType="begin" w:fldLock="1"/>
      </w:r>
      <w:r>
        <w:rPr>
          <w:noProof/>
        </w:rPr>
        <w:instrText xml:space="preserve"> PAGEREF _Toc202372458 \h </w:instrText>
      </w:r>
      <w:r>
        <w:rPr>
          <w:noProof/>
        </w:rPr>
      </w:r>
      <w:r>
        <w:rPr>
          <w:noProof/>
        </w:rPr>
        <w:fldChar w:fldCharType="separate"/>
      </w:r>
      <w:r>
        <w:rPr>
          <w:noProof/>
        </w:rPr>
        <w:t>494</w:t>
      </w:r>
      <w:r>
        <w:rPr>
          <w:noProof/>
        </w:rPr>
        <w:fldChar w:fldCharType="end"/>
      </w:r>
    </w:p>
    <w:p w14:paraId="41CDCCEA" w14:textId="59B48F9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_Toc202372459 \h </w:instrText>
      </w:r>
      <w:r>
        <w:rPr>
          <w:noProof/>
        </w:rPr>
      </w:r>
      <w:r>
        <w:rPr>
          <w:noProof/>
        </w:rPr>
        <w:fldChar w:fldCharType="separate"/>
      </w:r>
      <w:r>
        <w:rPr>
          <w:noProof/>
        </w:rPr>
        <w:t>494</w:t>
      </w:r>
      <w:r>
        <w:rPr>
          <w:noProof/>
        </w:rPr>
        <w:fldChar w:fldCharType="end"/>
      </w:r>
    </w:p>
    <w:p w14:paraId="0F3B16E3" w14:textId="38CC589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22.4.2.3.2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Receipt of a SIP MESSAGE request for binding/unbinding of a functional alias with the </w:t>
      </w:r>
      <w:r>
        <w:rPr>
          <w:noProof/>
          <w:lang w:eastAsia="ko-KR"/>
        </w:rPr>
        <w:t xml:space="preserve">MCData </w:t>
      </w:r>
      <w:r w:rsidRPr="00027F1A">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_Toc202372460 \h </w:instrText>
      </w:r>
      <w:r>
        <w:rPr>
          <w:noProof/>
        </w:rPr>
      </w:r>
      <w:r>
        <w:rPr>
          <w:noProof/>
        </w:rPr>
        <w:fldChar w:fldCharType="separate"/>
      </w:r>
      <w:r>
        <w:rPr>
          <w:noProof/>
        </w:rPr>
        <w:t>494</w:t>
      </w:r>
      <w:r>
        <w:rPr>
          <w:noProof/>
        </w:rPr>
        <w:fldChar w:fldCharType="end"/>
      </w:r>
    </w:p>
    <w:p w14:paraId="68E9A8D3" w14:textId="305262FA"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Regroup using a preconfigured group</w:t>
      </w:r>
      <w:r>
        <w:rPr>
          <w:noProof/>
        </w:rPr>
        <w:tab/>
      </w:r>
      <w:r>
        <w:rPr>
          <w:noProof/>
        </w:rPr>
        <w:fldChar w:fldCharType="begin" w:fldLock="1"/>
      </w:r>
      <w:r>
        <w:rPr>
          <w:noProof/>
        </w:rPr>
        <w:instrText xml:space="preserve"> PAGEREF _Toc202372461 \h </w:instrText>
      </w:r>
      <w:r>
        <w:rPr>
          <w:noProof/>
        </w:rPr>
      </w:r>
      <w:r>
        <w:rPr>
          <w:noProof/>
        </w:rPr>
        <w:fldChar w:fldCharType="separate"/>
      </w:r>
      <w:r>
        <w:rPr>
          <w:noProof/>
        </w:rPr>
        <w:t>495</w:t>
      </w:r>
      <w:r>
        <w:rPr>
          <w:noProof/>
        </w:rPr>
        <w:fldChar w:fldCharType="end"/>
      </w:r>
    </w:p>
    <w:p w14:paraId="66FEA6DA" w14:textId="12596B5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_Toc202372462 \h </w:instrText>
      </w:r>
      <w:r>
        <w:rPr>
          <w:noProof/>
        </w:rPr>
      </w:r>
      <w:r>
        <w:rPr>
          <w:noProof/>
        </w:rPr>
        <w:fldChar w:fldCharType="separate"/>
      </w:r>
      <w:r>
        <w:rPr>
          <w:noProof/>
        </w:rPr>
        <w:t>495</w:t>
      </w:r>
      <w:r>
        <w:rPr>
          <w:noProof/>
        </w:rPr>
        <w:fldChar w:fldCharType="end"/>
      </w:r>
    </w:p>
    <w:p w14:paraId="5253F13B" w14:textId="5EE2DAF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23.2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Group regroup using a preconfigured group</w:t>
      </w:r>
      <w:r>
        <w:rPr>
          <w:noProof/>
        </w:rPr>
        <w:tab/>
      </w:r>
      <w:r>
        <w:rPr>
          <w:noProof/>
        </w:rPr>
        <w:fldChar w:fldCharType="begin" w:fldLock="1"/>
      </w:r>
      <w:r>
        <w:rPr>
          <w:noProof/>
        </w:rPr>
        <w:instrText xml:space="preserve"> PAGEREF _Toc202372463 \h </w:instrText>
      </w:r>
      <w:r>
        <w:rPr>
          <w:noProof/>
        </w:rPr>
      </w:r>
      <w:r>
        <w:rPr>
          <w:noProof/>
        </w:rPr>
        <w:fldChar w:fldCharType="separate"/>
      </w:r>
      <w:r>
        <w:rPr>
          <w:noProof/>
        </w:rPr>
        <w:t>495</w:t>
      </w:r>
      <w:r>
        <w:rPr>
          <w:noProof/>
        </w:rPr>
        <w:fldChar w:fldCharType="end"/>
      </w:r>
    </w:p>
    <w:p w14:paraId="795A3DD2" w14:textId="24E0DAC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Client procedures</w:t>
      </w:r>
      <w:r>
        <w:rPr>
          <w:noProof/>
        </w:rPr>
        <w:tab/>
      </w:r>
      <w:r>
        <w:rPr>
          <w:noProof/>
        </w:rPr>
        <w:fldChar w:fldCharType="begin" w:fldLock="1"/>
      </w:r>
      <w:r>
        <w:rPr>
          <w:noProof/>
        </w:rPr>
        <w:instrText xml:space="preserve"> PAGEREF _Toc202372464 \h </w:instrText>
      </w:r>
      <w:r>
        <w:rPr>
          <w:noProof/>
        </w:rPr>
      </w:r>
      <w:r>
        <w:rPr>
          <w:noProof/>
        </w:rPr>
        <w:fldChar w:fldCharType="separate"/>
      </w:r>
      <w:r>
        <w:rPr>
          <w:noProof/>
        </w:rPr>
        <w:t>495</w:t>
      </w:r>
      <w:r>
        <w:rPr>
          <w:noProof/>
        </w:rPr>
        <w:fldChar w:fldCharType="end"/>
      </w:r>
    </w:p>
    <w:p w14:paraId="160295E1" w14:textId="64ED7DD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Requesting a group regroup using a preconfigured group</w:t>
      </w:r>
      <w:r>
        <w:rPr>
          <w:noProof/>
        </w:rPr>
        <w:tab/>
      </w:r>
      <w:r>
        <w:rPr>
          <w:noProof/>
        </w:rPr>
        <w:fldChar w:fldCharType="begin" w:fldLock="1"/>
      </w:r>
      <w:r>
        <w:rPr>
          <w:noProof/>
        </w:rPr>
        <w:instrText xml:space="preserve"> PAGEREF _Toc202372465 \h </w:instrText>
      </w:r>
      <w:r>
        <w:rPr>
          <w:noProof/>
        </w:rPr>
      </w:r>
      <w:r>
        <w:rPr>
          <w:noProof/>
        </w:rPr>
        <w:fldChar w:fldCharType="separate"/>
      </w:r>
      <w:r>
        <w:rPr>
          <w:noProof/>
        </w:rPr>
        <w:t>495</w:t>
      </w:r>
      <w:r>
        <w:rPr>
          <w:noProof/>
        </w:rPr>
        <w:fldChar w:fldCharType="end"/>
      </w:r>
    </w:p>
    <w:p w14:paraId="7C3CA47D" w14:textId="2E5D548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Removing a regroup using preconfigured group</w:t>
      </w:r>
      <w:r>
        <w:rPr>
          <w:noProof/>
        </w:rPr>
        <w:tab/>
      </w:r>
      <w:r>
        <w:rPr>
          <w:noProof/>
        </w:rPr>
        <w:fldChar w:fldCharType="begin" w:fldLock="1"/>
      </w:r>
      <w:r>
        <w:rPr>
          <w:noProof/>
        </w:rPr>
        <w:instrText xml:space="preserve"> PAGEREF _Toc202372466 \h </w:instrText>
      </w:r>
      <w:r>
        <w:rPr>
          <w:noProof/>
        </w:rPr>
      </w:r>
      <w:r>
        <w:rPr>
          <w:noProof/>
        </w:rPr>
        <w:fldChar w:fldCharType="separate"/>
      </w:r>
      <w:r>
        <w:rPr>
          <w:noProof/>
        </w:rPr>
        <w:t>496</w:t>
      </w:r>
      <w:r>
        <w:rPr>
          <w:noProof/>
        </w:rPr>
        <w:fldChar w:fldCharType="end"/>
      </w:r>
    </w:p>
    <w:p w14:paraId="3D7F41C0" w14:textId="1A3C580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027F1A">
        <w:rPr>
          <w:noProof/>
          <w:lang w:val="en-US"/>
        </w:rPr>
        <w:t xml:space="preserve"> creation of a regroup using preconfigured group</w:t>
      </w:r>
      <w:r>
        <w:rPr>
          <w:noProof/>
        </w:rPr>
        <w:tab/>
      </w:r>
      <w:r>
        <w:rPr>
          <w:noProof/>
        </w:rPr>
        <w:fldChar w:fldCharType="begin" w:fldLock="1"/>
      </w:r>
      <w:r>
        <w:rPr>
          <w:noProof/>
        </w:rPr>
        <w:instrText xml:space="preserve"> PAGEREF _Toc202372467 \h </w:instrText>
      </w:r>
      <w:r>
        <w:rPr>
          <w:noProof/>
        </w:rPr>
      </w:r>
      <w:r>
        <w:rPr>
          <w:noProof/>
        </w:rPr>
        <w:fldChar w:fldCharType="separate"/>
      </w:r>
      <w:r>
        <w:rPr>
          <w:noProof/>
        </w:rPr>
        <w:t>497</w:t>
      </w:r>
      <w:r>
        <w:rPr>
          <w:noProof/>
        </w:rPr>
        <w:fldChar w:fldCharType="end"/>
      </w:r>
    </w:p>
    <w:p w14:paraId="560A43C8" w14:textId="7D29232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027F1A">
        <w:rPr>
          <w:noProof/>
          <w:lang w:val="en-US"/>
        </w:rPr>
        <w:t xml:space="preserve"> removal of a regroup using preconfigured group</w:t>
      </w:r>
      <w:r>
        <w:rPr>
          <w:noProof/>
        </w:rPr>
        <w:tab/>
      </w:r>
      <w:r>
        <w:rPr>
          <w:noProof/>
        </w:rPr>
        <w:fldChar w:fldCharType="begin" w:fldLock="1"/>
      </w:r>
      <w:r>
        <w:rPr>
          <w:noProof/>
        </w:rPr>
        <w:instrText xml:space="preserve"> PAGEREF _Toc202372468 \h </w:instrText>
      </w:r>
      <w:r>
        <w:rPr>
          <w:noProof/>
        </w:rPr>
      </w:r>
      <w:r>
        <w:rPr>
          <w:noProof/>
        </w:rPr>
        <w:fldChar w:fldCharType="separate"/>
      </w:r>
      <w:r>
        <w:rPr>
          <w:noProof/>
        </w:rPr>
        <w:t>498</w:t>
      </w:r>
      <w:r>
        <w:rPr>
          <w:noProof/>
        </w:rPr>
        <w:fldChar w:fldCharType="end"/>
      </w:r>
    </w:p>
    <w:p w14:paraId="62D7321C" w14:textId="77549B9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Participating MCData function procedures</w:t>
      </w:r>
      <w:r>
        <w:rPr>
          <w:noProof/>
        </w:rPr>
        <w:tab/>
      </w:r>
      <w:r>
        <w:rPr>
          <w:noProof/>
        </w:rPr>
        <w:fldChar w:fldCharType="begin" w:fldLock="1"/>
      </w:r>
      <w:r>
        <w:rPr>
          <w:noProof/>
        </w:rPr>
        <w:instrText xml:space="preserve"> PAGEREF _Toc202372469 \h </w:instrText>
      </w:r>
      <w:r>
        <w:rPr>
          <w:noProof/>
        </w:rPr>
      </w:r>
      <w:r>
        <w:rPr>
          <w:noProof/>
        </w:rPr>
        <w:fldChar w:fldCharType="separate"/>
      </w:r>
      <w:r>
        <w:rPr>
          <w:noProof/>
        </w:rPr>
        <w:t>498</w:t>
      </w:r>
      <w:r>
        <w:rPr>
          <w:noProof/>
        </w:rPr>
        <w:fldChar w:fldCharType="end"/>
      </w:r>
    </w:p>
    <w:p w14:paraId="74AA4FEF" w14:textId="7E4E69D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General</w:t>
      </w:r>
      <w:r>
        <w:rPr>
          <w:noProof/>
        </w:rPr>
        <w:tab/>
      </w:r>
      <w:r>
        <w:rPr>
          <w:noProof/>
        </w:rPr>
        <w:fldChar w:fldCharType="begin" w:fldLock="1"/>
      </w:r>
      <w:r>
        <w:rPr>
          <w:noProof/>
        </w:rPr>
        <w:instrText xml:space="preserve"> PAGEREF _Toc202372470 \h </w:instrText>
      </w:r>
      <w:r>
        <w:rPr>
          <w:noProof/>
        </w:rPr>
      </w:r>
      <w:r>
        <w:rPr>
          <w:noProof/>
        </w:rPr>
        <w:fldChar w:fldCharType="separate"/>
      </w:r>
      <w:r>
        <w:rPr>
          <w:noProof/>
        </w:rPr>
        <w:t>498</w:t>
      </w:r>
      <w:r>
        <w:rPr>
          <w:noProof/>
        </w:rPr>
        <w:fldChar w:fldCharType="end"/>
      </w:r>
    </w:p>
    <w:p w14:paraId="44C97604" w14:textId="5953FE1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Requesting a group regroup using a preconfigured group</w:t>
      </w:r>
      <w:r>
        <w:rPr>
          <w:noProof/>
        </w:rPr>
        <w:tab/>
      </w:r>
      <w:r>
        <w:rPr>
          <w:noProof/>
        </w:rPr>
        <w:fldChar w:fldCharType="begin" w:fldLock="1"/>
      </w:r>
      <w:r>
        <w:rPr>
          <w:noProof/>
        </w:rPr>
        <w:instrText xml:space="preserve"> PAGEREF _Toc202372471 \h </w:instrText>
      </w:r>
      <w:r>
        <w:rPr>
          <w:noProof/>
        </w:rPr>
      </w:r>
      <w:r>
        <w:rPr>
          <w:noProof/>
        </w:rPr>
        <w:fldChar w:fldCharType="separate"/>
      </w:r>
      <w:r>
        <w:rPr>
          <w:noProof/>
        </w:rPr>
        <w:t>498</w:t>
      </w:r>
      <w:r>
        <w:rPr>
          <w:noProof/>
        </w:rPr>
        <w:fldChar w:fldCharType="end"/>
      </w:r>
    </w:p>
    <w:p w14:paraId="7FC14A65" w14:textId="7D3483A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Removing a regroup using preconfigured group</w:t>
      </w:r>
      <w:r>
        <w:rPr>
          <w:noProof/>
        </w:rPr>
        <w:tab/>
      </w:r>
      <w:r>
        <w:rPr>
          <w:noProof/>
        </w:rPr>
        <w:fldChar w:fldCharType="begin" w:fldLock="1"/>
      </w:r>
      <w:r>
        <w:rPr>
          <w:noProof/>
        </w:rPr>
        <w:instrText xml:space="preserve"> PAGEREF _Toc202372472 \h </w:instrText>
      </w:r>
      <w:r>
        <w:rPr>
          <w:noProof/>
        </w:rPr>
      </w:r>
      <w:r>
        <w:rPr>
          <w:noProof/>
        </w:rPr>
        <w:fldChar w:fldCharType="separate"/>
      </w:r>
      <w:r>
        <w:rPr>
          <w:noProof/>
        </w:rPr>
        <w:t>499</w:t>
      </w:r>
      <w:r>
        <w:rPr>
          <w:noProof/>
        </w:rPr>
        <w:fldChar w:fldCharType="end"/>
      </w:r>
    </w:p>
    <w:p w14:paraId="355007D1" w14:textId="25F894A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Notification of creation of a regroup using preconfigured group</w:t>
      </w:r>
      <w:r>
        <w:rPr>
          <w:noProof/>
        </w:rPr>
        <w:tab/>
      </w:r>
      <w:r>
        <w:rPr>
          <w:noProof/>
        </w:rPr>
        <w:fldChar w:fldCharType="begin" w:fldLock="1"/>
      </w:r>
      <w:r>
        <w:rPr>
          <w:noProof/>
        </w:rPr>
        <w:instrText xml:space="preserve"> PAGEREF _Toc202372473 \h </w:instrText>
      </w:r>
      <w:r>
        <w:rPr>
          <w:noProof/>
        </w:rPr>
      </w:r>
      <w:r>
        <w:rPr>
          <w:noProof/>
        </w:rPr>
        <w:fldChar w:fldCharType="separate"/>
      </w:r>
      <w:r>
        <w:rPr>
          <w:noProof/>
        </w:rPr>
        <w:t>501</w:t>
      </w:r>
      <w:r>
        <w:rPr>
          <w:noProof/>
        </w:rPr>
        <w:fldChar w:fldCharType="end"/>
      </w:r>
    </w:p>
    <w:p w14:paraId="5A48B1F8" w14:textId="7B90D12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Notification of removal of a regroup using preconfigured group</w:t>
      </w:r>
      <w:r>
        <w:rPr>
          <w:noProof/>
        </w:rPr>
        <w:tab/>
      </w:r>
      <w:r>
        <w:rPr>
          <w:noProof/>
        </w:rPr>
        <w:fldChar w:fldCharType="begin" w:fldLock="1"/>
      </w:r>
      <w:r>
        <w:rPr>
          <w:noProof/>
        </w:rPr>
        <w:instrText xml:space="preserve"> PAGEREF _Toc202372474 \h </w:instrText>
      </w:r>
      <w:r>
        <w:rPr>
          <w:noProof/>
        </w:rPr>
      </w:r>
      <w:r>
        <w:rPr>
          <w:noProof/>
        </w:rPr>
        <w:fldChar w:fldCharType="separate"/>
      </w:r>
      <w:r>
        <w:rPr>
          <w:noProof/>
        </w:rPr>
        <w:t>501</w:t>
      </w:r>
      <w:r>
        <w:rPr>
          <w:noProof/>
        </w:rPr>
        <w:fldChar w:fldCharType="end"/>
      </w:r>
    </w:p>
    <w:p w14:paraId="31E05727" w14:textId="06A17B9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Controlling MCData function procedures</w:t>
      </w:r>
      <w:r>
        <w:rPr>
          <w:noProof/>
        </w:rPr>
        <w:tab/>
      </w:r>
      <w:r>
        <w:rPr>
          <w:noProof/>
        </w:rPr>
        <w:fldChar w:fldCharType="begin" w:fldLock="1"/>
      </w:r>
      <w:r>
        <w:rPr>
          <w:noProof/>
        </w:rPr>
        <w:instrText xml:space="preserve"> PAGEREF _Toc202372475 \h </w:instrText>
      </w:r>
      <w:r>
        <w:rPr>
          <w:noProof/>
        </w:rPr>
      </w:r>
      <w:r>
        <w:rPr>
          <w:noProof/>
        </w:rPr>
        <w:fldChar w:fldCharType="separate"/>
      </w:r>
      <w:r>
        <w:rPr>
          <w:noProof/>
        </w:rPr>
        <w:t>502</w:t>
      </w:r>
      <w:r>
        <w:rPr>
          <w:noProof/>
        </w:rPr>
        <w:fldChar w:fldCharType="end"/>
      </w:r>
    </w:p>
    <w:p w14:paraId="067C47C4" w14:textId="5AB729D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Request to create a group regroup using preconfigured group</w:t>
      </w:r>
      <w:r>
        <w:rPr>
          <w:noProof/>
        </w:rPr>
        <w:tab/>
      </w:r>
      <w:r>
        <w:rPr>
          <w:noProof/>
        </w:rPr>
        <w:fldChar w:fldCharType="begin" w:fldLock="1"/>
      </w:r>
      <w:r>
        <w:rPr>
          <w:noProof/>
        </w:rPr>
        <w:instrText xml:space="preserve"> PAGEREF _Toc202372476 \h </w:instrText>
      </w:r>
      <w:r>
        <w:rPr>
          <w:noProof/>
        </w:rPr>
      </w:r>
      <w:r>
        <w:rPr>
          <w:noProof/>
        </w:rPr>
        <w:fldChar w:fldCharType="separate"/>
      </w:r>
      <w:r>
        <w:rPr>
          <w:noProof/>
        </w:rPr>
        <w:t>502</w:t>
      </w:r>
      <w:r>
        <w:rPr>
          <w:noProof/>
        </w:rPr>
        <w:fldChar w:fldCharType="end"/>
      </w:r>
    </w:p>
    <w:p w14:paraId="68D9E073" w14:textId="7C0C14D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Request to remove a regroup using preconfigured group</w:t>
      </w:r>
      <w:r>
        <w:rPr>
          <w:noProof/>
        </w:rPr>
        <w:tab/>
      </w:r>
      <w:r>
        <w:rPr>
          <w:noProof/>
        </w:rPr>
        <w:fldChar w:fldCharType="begin" w:fldLock="1"/>
      </w:r>
      <w:r>
        <w:rPr>
          <w:noProof/>
        </w:rPr>
        <w:instrText xml:space="preserve"> PAGEREF _Toc202372477 \h </w:instrText>
      </w:r>
      <w:r>
        <w:rPr>
          <w:noProof/>
        </w:rPr>
      </w:r>
      <w:r>
        <w:rPr>
          <w:noProof/>
        </w:rPr>
        <w:fldChar w:fldCharType="separate"/>
      </w:r>
      <w:r>
        <w:rPr>
          <w:noProof/>
        </w:rPr>
        <w:t>504</w:t>
      </w:r>
      <w:r>
        <w:rPr>
          <w:noProof/>
        </w:rPr>
        <w:fldChar w:fldCharType="end"/>
      </w:r>
    </w:p>
    <w:p w14:paraId="0984891A" w14:textId="67858EA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Decision to remove a regroup using preconfigured group</w:t>
      </w:r>
      <w:r>
        <w:rPr>
          <w:noProof/>
        </w:rPr>
        <w:tab/>
      </w:r>
      <w:r>
        <w:rPr>
          <w:noProof/>
        </w:rPr>
        <w:fldChar w:fldCharType="begin" w:fldLock="1"/>
      </w:r>
      <w:r>
        <w:rPr>
          <w:noProof/>
        </w:rPr>
        <w:instrText xml:space="preserve"> PAGEREF _Toc202372478 \h </w:instrText>
      </w:r>
      <w:r>
        <w:rPr>
          <w:noProof/>
        </w:rPr>
      </w:r>
      <w:r>
        <w:rPr>
          <w:noProof/>
        </w:rPr>
        <w:fldChar w:fldCharType="separate"/>
      </w:r>
      <w:r>
        <w:rPr>
          <w:noProof/>
        </w:rPr>
        <w:t>506</w:t>
      </w:r>
      <w:r>
        <w:rPr>
          <w:noProof/>
        </w:rPr>
        <w:fldChar w:fldCharType="end"/>
      </w:r>
    </w:p>
    <w:p w14:paraId="3C8C5E72" w14:textId="4C7C057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Non-controlling MCData function procedures</w:t>
      </w:r>
      <w:r>
        <w:rPr>
          <w:noProof/>
        </w:rPr>
        <w:tab/>
      </w:r>
      <w:r>
        <w:rPr>
          <w:noProof/>
        </w:rPr>
        <w:fldChar w:fldCharType="begin" w:fldLock="1"/>
      </w:r>
      <w:r>
        <w:rPr>
          <w:noProof/>
        </w:rPr>
        <w:instrText xml:space="preserve"> PAGEREF _Toc202372479 \h </w:instrText>
      </w:r>
      <w:r>
        <w:rPr>
          <w:noProof/>
        </w:rPr>
      </w:r>
      <w:r>
        <w:rPr>
          <w:noProof/>
        </w:rPr>
        <w:fldChar w:fldCharType="separate"/>
      </w:r>
      <w:r>
        <w:rPr>
          <w:noProof/>
        </w:rPr>
        <w:t>507</w:t>
      </w:r>
      <w:r>
        <w:rPr>
          <w:noProof/>
        </w:rPr>
        <w:fldChar w:fldCharType="end"/>
      </w:r>
    </w:p>
    <w:p w14:paraId="70101780" w14:textId="0A21BBC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Notification of creation of a group regroup using preconfigured group</w:t>
      </w:r>
      <w:r>
        <w:rPr>
          <w:noProof/>
        </w:rPr>
        <w:tab/>
      </w:r>
      <w:r>
        <w:rPr>
          <w:noProof/>
        </w:rPr>
        <w:fldChar w:fldCharType="begin" w:fldLock="1"/>
      </w:r>
      <w:r>
        <w:rPr>
          <w:noProof/>
        </w:rPr>
        <w:instrText xml:space="preserve"> PAGEREF _Toc202372480 \h </w:instrText>
      </w:r>
      <w:r>
        <w:rPr>
          <w:noProof/>
        </w:rPr>
      </w:r>
      <w:r>
        <w:rPr>
          <w:noProof/>
        </w:rPr>
        <w:fldChar w:fldCharType="separate"/>
      </w:r>
      <w:r>
        <w:rPr>
          <w:noProof/>
        </w:rPr>
        <w:t>507</w:t>
      </w:r>
      <w:r>
        <w:rPr>
          <w:noProof/>
        </w:rPr>
        <w:fldChar w:fldCharType="end"/>
      </w:r>
    </w:p>
    <w:p w14:paraId="34626C68" w14:textId="55DC623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Notification of removal of a group regroup using preconfigured group</w:t>
      </w:r>
      <w:r>
        <w:rPr>
          <w:noProof/>
        </w:rPr>
        <w:tab/>
      </w:r>
      <w:r>
        <w:rPr>
          <w:noProof/>
        </w:rPr>
        <w:fldChar w:fldCharType="begin" w:fldLock="1"/>
      </w:r>
      <w:r>
        <w:rPr>
          <w:noProof/>
        </w:rPr>
        <w:instrText xml:space="preserve"> PAGEREF _Toc202372481 \h </w:instrText>
      </w:r>
      <w:r>
        <w:rPr>
          <w:noProof/>
        </w:rPr>
      </w:r>
      <w:r>
        <w:rPr>
          <w:noProof/>
        </w:rPr>
        <w:fldChar w:fldCharType="separate"/>
      </w:r>
      <w:r>
        <w:rPr>
          <w:noProof/>
        </w:rPr>
        <w:t>508</w:t>
      </w:r>
      <w:r>
        <w:rPr>
          <w:noProof/>
        </w:rPr>
        <w:fldChar w:fldCharType="end"/>
      </w:r>
    </w:p>
    <w:p w14:paraId="3EE5A2A1" w14:textId="5397B30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027F1A">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Notification of additional members of a group regroup using preconfigured group</w:t>
      </w:r>
      <w:r>
        <w:rPr>
          <w:noProof/>
        </w:rPr>
        <w:tab/>
      </w:r>
      <w:r>
        <w:rPr>
          <w:noProof/>
        </w:rPr>
        <w:fldChar w:fldCharType="begin" w:fldLock="1"/>
      </w:r>
      <w:r>
        <w:rPr>
          <w:noProof/>
        </w:rPr>
        <w:instrText xml:space="preserve"> PAGEREF _Toc202372482 \h </w:instrText>
      </w:r>
      <w:r>
        <w:rPr>
          <w:noProof/>
        </w:rPr>
      </w:r>
      <w:r>
        <w:rPr>
          <w:noProof/>
        </w:rPr>
        <w:fldChar w:fldCharType="separate"/>
      </w:r>
      <w:r>
        <w:rPr>
          <w:noProof/>
        </w:rPr>
        <w:t>509</w:t>
      </w:r>
      <w:r>
        <w:rPr>
          <w:noProof/>
        </w:rPr>
        <w:fldChar w:fldCharType="end"/>
      </w:r>
    </w:p>
    <w:p w14:paraId="0A9CD3F5" w14:textId="6F3DB84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23.</w:t>
      </w:r>
      <w:r w:rsidRPr="00027F1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User regroup using a preconfigured group</w:t>
      </w:r>
      <w:r>
        <w:rPr>
          <w:noProof/>
        </w:rPr>
        <w:tab/>
      </w:r>
      <w:r>
        <w:rPr>
          <w:noProof/>
        </w:rPr>
        <w:fldChar w:fldCharType="begin" w:fldLock="1"/>
      </w:r>
      <w:r>
        <w:rPr>
          <w:noProof/>
        </w:rPr>
        <w:instrText xml:space="preserve"> PAGEREF _Toc202372483 \h </w:instrText>
      </w:r>
      <w:r>
        <w:rPr>
          <w:noProof/>
        </w:rPr>
      </w:r>
      <w:r>
        <w:rPr>
          <w:noProof/>
        </w:rPr>
        <w:fldChar w:fldCharType="separate"/>
      </w:r>
      <w:r>
        <w:rPr>
          <w:noProof/>
        </w:rPr>
        <w:t>509</w:t>
      </w:r>
      <w:r>
        <w:rPr>
          <w:noProof/>
        </w:rPr>
        <w:fldChar w:fldCharType="end"/>
      </w:r>
    </w:p>
    <w:p w14:paraId="3D7C0CD6" w14:textId="0D6B69B1"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Client procedures</w:t>
      </w:r>
      <w:r>
        <w:rPr>
          <w:noProof/>
        </w:rPr>
        <w:tab/>
      </w:r>
      <w:r>
        <w:rPr>
          <w:noProof/>
        </w:rPr>
        <w:fldChar w:fldCharType="begin" w:fldLock="1"/>
      </w:r>
      <w:r>
        <w:rPr>
          <w:noProof/>
        </w:rPr>
        <w:instrText xml:space="preserve"> PAGEREF _Toc202372484 \h </w:instrText>
      </w:r>
      <w:r>
        <w:rPr>
          <w:noProof/>
        </w:rPr>
      </w:r>
      <w:r>
        <w:rPr>
          <w:noProof/>
        </w:rPr>
        <w:fldChar w:fldCharType="separate"/>
      </w:r>
      <w:r>
        <w:rPr>
          <w:noProof/>
        </w:rPr>
        <w:t>509</w:t>
      </w:r>
      <w:r>
        <w:rPr>
          <w:noProof/>
        </w:rPr>
        <w:fldChar w:fldCharType="end"/>
      </w:r>
    </w:p>
    <w:p w14:paraId="5B05355F" w14:textId="446D876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Requesting a user regroup using a preconfigured group</w:t>
      </w:r>
      <w:r>
        <w:rPr>
          <w:noProof/>
        </w:rPr>
        <w:tab/>
      </w:r>
      <w:r>
        <w:rPr>
          <w:noProof/>
        </w:rPr>
        <w:fldChar w:fldCharType="begin" w:fldLock="1"/>
      </w:r>
      <w:r>
        <w:rPr>
          <w:noProof/>
        </w:rPr>
        <w:instrText xml:space="preserve"> PAGEREF _Toc202372485 \h </w:instrText>
      </w:r>
      <w:r>
        <w:rPr>
          <w:noProof/>
        </w:rPr>
      </w:r>
      <w:r>
        <w:rPr>
          <w:noProof/>
        </w:rPr>
        <w:fldChar w:fldCharType="separate"/>
      </w:r>
      <w:r>
        <w:rPr>
          <w:noProof/>
        </w:rPr>
        <w:t>509</w:t>
      </w:r>
      <w:r>
        <w:rPr>
          <w:noProof/>
        </w:rPr>
        <w:fldChar w:fldCharType="end"/>
      </w:r>
    </w:p>
    <w:p w14:paraId="71DD7039" w14:textId="7C52F5E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Removing a regroup using preconfigured group</w:t>
      </w:r>
      <w:r>
        <w:rPr>
          <w:noProof/>
        </w:rPr>
        <w:tab/>
      </w:r>
      <w:r>
        <w:rPr>
          <w:noProof/>
        </w:rPr>
        <w:fldChar w:fldCharType="begin" w:fldLock="1"/>
      </w:r>
      <w:r>
        <w:rPr>
          <w:noProof/>
        </w:rPr>
        <w:instrText xml:space="preserve"> PAGEREF _Toc202372486 \h </w:instrText>
      </w:r>
      <w:r>
        <w:rPr>
          <w:noProof/>
        </w:rPr>
      </w:r>
      <w:r>
        <w:rPr>
          <w:noProof/>
        </w:rPr>
        <w:fldChar w:fldCharType="separate"/>
      </w:r>
      <w:r>
        <w:rPr>
          <w:noProof/>
        </w:rPr>
        <w:t>510</w:t>
      </w:r>
      <w:r>
        <w:rPr>
          <w:noProof/>
        </w:rPr>
        <w:fldChar w:fldCharType="end"/>
      </w:r>
    </w:p>
    <w:p w14:paraId="57273E6E" w14:textId="0DC9003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Creating a user regroup using preconfigured group</w:t>
      </w:r>
      <w:r>
        <w:rPr>
          <w:noProof/>
        </w:rPr>
        <w:tab/>
      </w:r>
      <w:r>
        <w:rPr>
          <w:noProof/>
        </w:rPr>
        <w:fldChar w:fldCharType="begin" w:fldLock="1"/>
      </w:r>
      <w:r>
        <w:rPr>
          <w:noProof/>
        </w:rPr>
        <w:instrText xml:space="preserve"> PAGEREF _Toc202372487 \h </w:instrText>
      </w:r>
      <w:r>
        <w:rPr>
          <w:noProof/>
        </w:rPr>
      </w:r>
      <w:r>
        <w:rPr>
          <w:noProof/>
        </w:rPr>
        <w:fldChar w:fldCharType="separate"/>
      </w:r>
      <w:r>
        <w:rPr>
          <w:noProof/>
        </w:rPr>
        <w:t>510</w:t>
      </w:r>
      <w:r>
        <w:rPr>
          <w:noProof/>
        </w:rPr>
        <w:fldChar w:fldCharType="end"/>
      </w:r>
    </w:p>
    <w:p w14:paraId="1792E864" w14:textId="45B12B3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Removing a user regroup using preconfigured group</w:t>
      </w:r>
      <w:r>
        <w:rPr>
          <w:noProof/>
        </w:rPr>
        <w:tab/>
      </w:r>
      <w:r>
        <w:rPr>
          <w:noProof/>
        </w:rPr>
        <w:fldChar w:fldCharType="begin" w:fldLock="1"/>
      </w:r>
      <w:r>
        <w:rPr>
          <w:noProof/>
        </w:rPr>
        <w:instrText xml:space="preserve"> PAGEREF _Toc202372488 \h </w:instrText>
      </w:r>
      <w:r>
        <w:rPr>
          <w:noProof/>
        </w:rPr>
      </w:r>
      <w:r>
        <w:rPr>
          <w:noProof/>
        </w:rPr>
        <w:fldChar w:fldCharType="separate"/>
      </w:r>
      <w:r>
        <w:rPr>
          <w:noProof/>
        </w:rPr>
        <w:t>510</w:t>
      </w:r>
      <w:r>
        <w:rPr>
          <w:noProof/>
        </w:rPr>
        <w:fldChar w:fldCharType="end"/>
      </w:r>
    </w:p>
    <w:p w14:paraId="79EA036A" w14:textId="66151E8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Participating MCData function procedures</w:t>
      </w:r>
      <w:r>
        <w:rPr>
          <w:noProof/>
        </w:rPr>
        <w:tab/>
      </w:r>
      <w:r>
        <w:rPr>
          <w:noProof/>
        </w:rPr>
        <w:fldChar w:fldCharType="begin" w:fldLock="1"/>
      </w:r>
      <w:r>
        <w:rPr>
          <w:noProof/>
        </w:rPr>
        <w:instrText xml:space="preserve"> PAGEREF _Toc202372489 \h </w:instrText>
      </w:r>
      <w:r>
        <w:rPr>
          <w:noProof/>
        </w:rPr>
      </w:r>
      <w:r>
        <w:rPr>
          <w:noProof/>
        </w:rPr>
        <w:fldChar w:fldCharType="separate"/>
      </w:r>
      <w:r>
        <w:rPr>
          <w:noProof/>
        </w:rPr>
        <w:t>511</w:t>
      </w:r>
      <w:r>
        <w:rPr>
          <w:noProof/>
        </w:rPr>
        <w:fldChar w:fldCharType="end"/>
      </w:r>
    </w:p>
    <w:p w14:paraId="2191F777" w14:textId="0BB3AD33"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_Toc202372490 \h </w:instrText>
      </w:r>
      <w:r>
        <w:rPr>
          <w:noProof/>
        </w:rPr>
      </w:r>
      <w:r>
        <w:rPr>
          <w:noProof/>
        </w:rPr>
        <w:fldChar w:fldCharType="separate"/>
      </w:r>
      <w:r>
        <w:rPr>
          <w:noProof/>
        </w:rPr>
        <w:t>511</w:t>
      </w:r>
      <w:r>
        <w:rPr>
          <w:noProof/>
        </w:rPr>
        <w:fldChar w:fldCharType="end"/>
      </w:r>
    </w:p>
    <w:p w14:paraId="77CF50BE" w14:textId="5121072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Requesting a user regroup using a preconfigured group</w:t>
      </w:r>
      <w:r>
        <w:rPr>
          <w:noProof/>
        </w:rPr>
        <w:tab/>
      </w:r>
      <w:r>
        <w:rPr>
          <w:noProof/>
        </w:rPr>
        <w:fldChar w:fldCharType="begin" w:fldLock="1"/>
      </w:r>
      <w:r>
        <w:rPr>
          <w:noProof/>
        </w:rPr>
        <w:instrText xml:space="preserve"> PAGEREF _Toc202372491 \h </w:instrText>
      </w:r>
      <w:r>
        <w:rPr>
          <w:noProof/>
        </w:rPr>
      </w:r>
      <w:r>
        <w:rPr>
          <w:noProof/>
        </w:rPr>
        <w:fldChar w:fldCharType="separate"/>
      </w:r>
      <w:r>
        <w:rPr>
          <w:noProof/>
        </w:rPr>
        <w:t>511</w:t>
      </w:r>
      <w:r>
        <w:rPr>
          <w:noProof/>
        </w:rPr>
        <w:fldChar w:fldCharType="end"/>
      </w:r>
    </w:p>
    <w:p w14:paraId="675971EC" w14:textId="4AE2F24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23.3</w:t>
      </w:r>
      <w:r w:rsidRPr="00027F1A">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Removing a regroup using preconfigured group</w:t>
      </w:r>
      <w:r>
        <w:rPr>
          <w:noProof/>
        </w:rPr>
        <w:tab/>
      </w:r>
      <w:r>
        <w:rPr>
          <w:noProof/>
        </w:rPr>
        <w:fldChar w:fldCharType="begin" w:fldLock="1"/>
      </w:r>
      <w:r>
        <w:rPr>
          <w:noProof/>
        </w:rPr>
        <w:instrText xml:space="preserve"> PAGEREF _Toc202372492 \h </w:instrText>
      </w:r>
      <w:r>
        <w:rPr>
          <w:noProof/>
        </w:rPr>
      </w:r>
      <w:r>
        <w:rPr>
          <w:noProof/>
        </w:rPr>
        <w:fldChar w:fldCharType="separate"/>
      </w:r>
      <w:r>
        <w:rPr>
          <w:noProof/>
        </w:rPr>
        <w:t>512</w:t>
      </w:r>
      <w:r>
        <w:rPr>
          <w:noProof/>
        </w:rPr>
        <w:fldChar w:fldCharType="end"/>
      </w:r>
    </w:p>
    <w:p w14:paraId="6D744FF6" w14:textId="6BA8470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Notification of creation of a user regroup using preconfigured group</w:t>
      </w:r>
      <w:r>
        <w:rPr>
          <w:noProof/>
        </w:rPr>
        <w:tab/>
      </w:r>
      <w:r>
        <w:rPr>
          <w:noProof/>
        </w:rPr>
        <w:fldChar w:fldCharType="begin" w:fldLock="1"/>
      </w:r>
      <w:r>
        <w:rPr>
          <w:noProof/>
        </w:rPr>
        <w:instrText xml:space="preserve"> PAGEREF _Toc202372493 \h </w:instrText>
      </w:r>
      <w:r>
        <w:rPr>
          <w:noProof/>
        </w:rPr>
      </w:r>
      <w:r>
        <w:rPr>
          <w:noProof/>
        </w:rPr>
        <w:fldChar w:fldCharType="separate"/>
      </w:r>
      <w:r>
        <w:rPr>
          <w:noProof/>
        </w:rPr>
        <w:t>512</w:t>
      </w:r>
      <w:r>
        <w:rPr>
          <w:noProof/>
        </w:rPr>
        <w:fldChar w:fldCharType="end"/>
      </w:r>
    </w:p>
    <w:p w14:paraId="222C796B" w14:textId="106F208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Notification of removal of a user regroup using preconfigured group</w:t>
      </w:r>
      <w:r>
        <w:rPr>
          <w:noProof/>
        </w:rPr>
        <w:tab/>
      </w:r>
      <w:r>
        <w:rPr>
          <w:noProof/>
        </w:rPr>
        <w:fldChar w:fldCharType="begin" w:fldLock="1"/>
      </w:r>
      <w:r>
        <w:rPr>
          <w:noProof/>
        </w:rPr>
        <w:instrText xml:space="preserve"> PAGEREF _Toc202372494 \h </w:instrText>
      </w:r>
      <w:r>
        <w:rPr>
          <w:noProof/>
        </w:rPr>
      </w:r>
      <w:r>
        <w:rPr>
          <w:noProof/>
        </w:rPr>
        <w:fldChar w:fldCharType="separate"/>
      </w:r>
      <w:r>
        <w:rPr>
          <w:noProof/>
        </w:rPr>
        <w:t>513</w:t>
      </w:r>
      <w:r>
        <w:rPr>
          <w:noProof/>
        </w:rPr>
        <w:fldChar w:fldCharType="end"/>
      </w:r>
    </w:p>
    <w:p w14:paraId="1F3ACAD3" w14:textId="098F3AF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Controlling MCData function procedures</w:t>
      </w:r>
      <w:r>
        <w:rPr>
          <w:noProof/>
        </w:rPr>
        <w:tab/>
      </w:r>
      <w:r>
        <w:rPr>
          <w:noProof/>
        </w:rPr>
        <w:fldChar w:fldCharType="begin" w:fldLock="1"/>
      </w:r>
      <w:r>
        <w:rPr>
          <w:noProof/>
        </w:rPr>
        <w:instrText xml:space="preserve"> PAGEREF _Toc202372495 \h </w:instrText>
      </w:r>
      <w:r>
        <w:rPr>
          <w:noProof/>
        </w:rPr>
      </w:r>
      <w:r>
        <w:rPr>
          <w:noProof/>
        </w:rPr>
        <w:fldChar w:fldCharType="separate"/>
      </w:r>
      <w:r>
        <w:rPr>
          <w:noProof/>
        </w:rPr>
        <w:t>513</w:t>
      </w:r>
      <w:r>
        <w:rPr>
          <w:noProof/>
        </w:rPr>
        <w:fldChar w:fldCharType="end"/>
      </w:r>
    </w:p>
    <w:p w14:paraId="2D83C909" w14:textId="7CF7348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Request to create a user regroup using preconfigured group</w:t>
      </w:r>
      <w:r>
        <w:rPr>
          <w:noProof/>
        </w:rPr>
        <w:tab/>
      </w:r>
      <w:r>
        <w:rPr>
          <w:noProof/>
        </w:rPr>
        <w:fldChar w:fldCharType="begin" w:fldLock="1"/>
      </w:r>
      <w:r>
        <w:rPr>
          <w:noProof/>
        </w:rPr>
        <w:instrText xml:space="preserve"> PAGEREF _Toc202372496 \h </w:instrText>
      </w:r>
      <w:r>
        <w:rPr>
          <w:noProof/>
        </w:rPr>
      </w:r>
      <w:r>
        <w:rPr>
          <w:noProof/>
        </w:rPr>
        <w:fldChar w:fldCharType="separate"/>
      </w:r>
      <w:r>
        <w:rPr>
          <w:noProof/>
        </w:rPr>
        <w:t>513</w:t>
      </w:r>
      <w:r>
        <w:rPr>
          <w:noProof/>
        </w:rPr>
        <w:fldChar w:fldCharType="end"/>
      </w:r>
    </w:p>
    <w:p w14:paraId="33C42394" w14:textId="22CCDEC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Request to remove a user regroup using preconfigured group</w:t>
      </w:r>
      <w:r>
        <w:rPr>
          <w:noProof/>
        </w:rPr>
        <w:tab/>
      </w:r>
      <w:r>
        <w:rPr>
          <w:noProof/>
        </w:rPr>
        <w:fldChar w:fldCharType="begin" w:fldLock="1"/>
      </w:r>
      <w:r>
        <w:rPr>
          <w:noProof/>
        </w:rPr>
        <w:instrText xml:space="preserve"> PAGEREF _Toc202372497 \h </w:instrText>
      </w:r>
      <w:r>
        <w:rPr>
          <w:noProof/>
        </w:rPr>
      </w:r>
      <w:r>
        <w:rPr>
          <w:noProof/>
        </w:rPr>
        <w:fldChar w:fldCharType="separate"/>
      </w:r>
      <w:r>
        <w:rPr>
          <w:noProof/>
        </w:rPr>
        <w:t>515</w:t>
      </w:r>
      <w:r>
        <w:rPr>
          <w:noProof/>
        </w:rPr>
        <w:fldChar w:fldCharType="end"/>
      </w:r>
    </w:p>
    <w:p w14:paraId="0695BF48" w14:textId="7AFB7F3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027F1A">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Decision to remove a regroup using preconfigured group</w:t>
      </w:r>
      <w:r>
        <w:rPr>
          <w:noProof/>
        </w:rPr>
        <w:tab/>
      </w:r>
      <w:r>
        <w:rPr>
          <w:noProof/>
        </w:rPr>
        <w:fldChar w:fldCharType="begin" w:fldLock="1"/>
      </w:r>
      <w:r>
        <w:rPr>
          <w:noProof/>
        </w:rPr>
        <w:instrText xml:space="preserve"> PAGEREF _Toc202372498 \h </w:instrText>
      </w:r>
      <w:r>
        <w:rPr>
          <w:noProof/>
        </w:rPr>
      </w:r>
      <w:r>
        <w:rPr>
          <w:noProof/>
        </w:rPr>
        <w:fldChar w:fldCharType="separate"/>
      </w:r>
      <w:r>
        <w:rPr>
          <w:noProof/>
        </w:rPr>
        <w:t>515</w:t>
      </w:r>
      <w:r>
        <w:rPr>
          <w:noProof/>
        </w:rPr>
        <w:fldChar w:fldCharType="end"/>
      </w:r>
    </w:p>
    <w:p w14:paraId="39D7F0D1" w14:textId="24ED8B5B"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_Toc202372499 \h </w:instrText>
      </w:r>
      <w:r>
        <w:rPr>
          <w:noProof/>
        </w:rPr>
      </w:r>
      <w:r>
        <w:rPr>
          <w:noProof/>
        </w:rPr>
        <w:fldChar w:fldCharType="separate"/>
      </w:r>
      <w:r>
        <w:rPr>
          <w:noProof/>
        </w:rPr>
        <w:t>515</w:t>
      </w:r>
      <w:r>
        <w:rPr>
          <w:noProof/>
        </w:rPr>
        <w:fldChar w:fldCharType="end"/>
      </w:r>
    </w:p>
    <w:p w14:paraId="2C3E5C97" w14:textId="50326AB9"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_Toc202372500 \h </w:instrText>
      </w:r>
      <w:r>
        <w:rPr>
          <w:noProof/>
        </w:rPr>
      </w:r>
      <w:r>
        <w:rPr>
          <w:noProof/>
        </w:rPr>
        <w:fldChar w:fldCharType="separate"/>
      </w:r>
      <w:r>
        <w:rPr>
          <w:noProof/>
        </w:rPr>
        <w:t>515</w:t>
      </w:r>
      <w:r>
        <w:rPr>
          <w:noProof/>
        </w:rPr>
        <w:fldChar w:fldCharType="end"/>
      </w:r>
    </w:p>
    <w:p w14:paraId="6F72DE73" w14:textId="45668D8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_Toc202372501 \h </w:instrText>
      </w:r>
      <w:r>
        <w:rPr>
          <w:noProof/>
        </w:rPr>
      </w:r>
      <w:r>
        <w:rPr>
          <w:noProof/>
        </w:rPr>
        <w:fldChar w:fldCharType="separate"/>
      </w:r>
      <w:r>
        <w:rPr>
          <w:noProof/>
        </w:rPr>
        <w:t>515</w:t>
      </w:r>
      <w:r>
        <w:rPr>
          <w:noProof/>
        </w:rPr>
        <w:fldChar w:fldCharType="end"/>
      </w:r>
    </w:p>
    <w:p w14:paraId="24CCDA90" w14:textId="2F816F9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_Toc202372502 \h </w:instrText>
      </w:r>
      <w:r>
        <w:rPr>
          <w:noProof/>
        </w:rPr>
      </w:r>
      <w:r>
        <w:rPr>
          <w:noProof/>
        </w:rPr>
        <w:fldChar w:fldCharType="separate"/>
      </w:r>
      <w:r>
        <w:rPr>
          <w:noProof/>
        </w:rPr>
        <w:t>515</w:t>
      </w:r>
      <w:r>
        <w:rPr>
          <w:noProof/>
        </w:rPr>
        <w:fldChar w:fldCharType="end"/>
      </w:r>
    </w:p>
    <w:p w14:paraId="61E998A8" w14:textId="7D297DB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Adhoc group </w:t>
      </w:r>
      <w:r>
        <w:rPr>
          <w:noProof/>
          <w:lang w:eastAsia="ko-KR"/>
        </w:rPr>
        <w:t>data communication</w:t>
      </w:r>
      <w:r w:rsidRPr="00027F1A">
        <w:rPr>
          <w:rFonts w:eastAsia="Malgun Gothic"/>
          <w:noProof/>
        </w:rPr>
        <w:t xml:space="preserve"> setup</w:t>
      </w:r>
      <w:r>
        <w:rPr>
          <w:noProof/>
        </w:rPr>
        <w:tab/>
      </w:r>
      <w:r>
        <w:rPr>
          <w:noProof/>
        </w:rPr>
        <w:fldChar w:fldCharType="begin" w:fldLock="1"/>
      </w:r>
      <w:r>
        <w:rPr>
          <w:noProof/>
        </w:rPr>
        <w:instrText xml:space="preserve"> PAGEREF _Toc202372503 \h </w:instrText>
      </w:r>
      <w:r>
        <w:rPr>
          <w:noProof/>
        </w:rPr>
      </w:r>
      <w:r>
        <w:rPr>
          <w:noProof/>
        </w:rPr>
        <w:fldChar w:fldCharType="separate"/>
      </w:r>
      <w:r>
        <w:rPr>
          <w:noProof/>
        </w:rPr>
        <w:t>515</w:t>
      </w:r>
      <w:r>
        <w:rPr>
          <w:noProof/>
        </w:rPr>
        <w:fldChar w:fldCharType="end"/>
      </w:r>
    </w:p>
    <w:p w14:paraId="599256C5" w14:textId="1B9CD6E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24.2.2.1</w:t>
      </w:r>
      <w:r>
        <w:rPr>
          <w:rFonts w:asciiTheme="minorHAnsi" w:eastAsiaTheme="minorEastAsia" w:hAnsiTheme="minorHAnsi" w:cstheme="minorBidi"/>
          <w:noProof/>
          <w:kern w:val="2"/>
          <w:sz w:val="24"/>
          <w:szCs w:val="24"/>
          <w:lang w:eastAsia="en-GB"/>
          <w14:ligatures w14:val="standardContextual"/>
        </w:rPr>
        <w:tab/>
      </w:r>
      <w:r>
        <w:rPr>
          <w:noProof/>
          <w:lang w:eastAsia="ko-KR"/>
        </w:rPr>
        <w:t>Data communication</w:t>
      </w:r>
      <w:r w:rsidRPr="00027F1A">
        <w:rPr>
          <w:rFonts w:eastAsia="Malgun Gothic"/>
          <w:noProof/>
        </w:rPr>
        <w:t xml:space="preserve"> setup procedures using on-demand session</w:t>
      </w:r>
      <w:r>
        <w:rPr>
          <w:noProof/>
        </w:rPr>
        <w:tab/>
      </w:r>
      <w:r>
        <w:rPr>
          <w:noProof/>
        </w:rPr>
        <w:fldChar w:fldCharType="begin" w:fldLock="1"/>
      </w:r>
      <w:r>
        <w:rPr>
          <w:noProof/>
        </w:rPr>
        <w:instrText xml:space="preserve"> PAGEREF _Toc202372504 \h </w:instrText>
      </w:r>
      <w:r>
        <w:rPr>
          <w:noProof/>
        </w:rPr>
      </w:r>
      <w:r>
        <w:rPr>
          <w:noProof/>
        </w:rPr>
        <w:fldChar w:fldCharType="separate"/>
      </w:r>
      <w:r>
        <w:rPr>
          <w:noProof/>
        </w:rPr>
        <w:t>516</w:t>
      </w:r>
      <w:r>
        <w:rPr>
          <w:noProof/>
        </w:rPr>
        <w:fldChar w:fldCharType="end"/>
      </w:r>
    </w:p>
    <w:p w14:paraId="5E17B96D" w14:textId="2129032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_Toc202372505 \h </w:instrText>
      </w:r>
      <w:r>
        <w:rPr>
          <w:noProof/>
        </w:rPr>
      </w:r>
      <w:r>
        <w:rPr>
          <w:noProof/>
        </w:rPr>
        <w:fldChar w:fldCharType="separate"/>
      </w:r>
      <w:r>
        <w:rPr>
          <w:noProof/>
        </w:rPr>
        <w:t>516</w:t>
      </w:r>
      <w:r>
        <w:rPr>
          <w:noProof/>
        </w:rPr>
        <w:fldChar w:fldCharType="end"/>
      </w:r>
    </w:p>
    <w:p w14:paraId="4F318016" w14:textId="5CAD374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_Toc202372506 \h </w:instrText>
      </w:r>
      <w:r>
        <w:rPr>
          <w:noProof/>
        </w:rPr>
      </w:r>
      <w:r>
        <w:rPr>
          <w:noProof/>
        </w:rPr>
        <w:fldChar w:fldCharType="separate"/>
      </w:r>
      <w:r>
        <w:rPr>
          <w:noProof/>
        </w:rPr>
        <w:t>519</w:t>
      </w:r>
      <w:r>
        <w:rPr>
          <w:noProof/>
        </w:rPr>
        <w:fldChar w:fldCharType="end"/>
      </w:r>
    </w:p>
    <w:p w14:paraId="390B9EA4" w14:textId="61B88E4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027F1A">
        <w:rPr>
          <w:rFonts w:eastAsia="Malgun Gothic"/>
          <w:noProof/>
        </w:rPr>
        <w:t>setup procedures using pre-established session</w:t>
      </w:r>
      <w:r>
        <w:rPr>
          <w:noProof/>
        </w:rPr>
        <w:tab/>
      </w:r>
      <w:r>
        <w:rPr>
          <w:noProof/>
        </w:rPr>
        <w:fldChar w:fldCharType="begin" w:fldLock="1"/>
      </w:r>
      <w:r>
        <w:rPr>
          <w:noProof/>
        </w:rPr>
        <w:instrText xml:space="preserve"> PAGEREF _Toc202372507 \h </w:instrText>
      </w:r>
      <w:r>
        <w:rPr>
          <w:noProof/>
        </w:rPr>
      </w:r>
      <w:r>
        <w:rPr>
          <w:noProof/>
        </w:rPr>
        <w:fldChar w:fldCharType="separate"/>
      </w:r>
      <w:r>
        <w:rPr>
          <w:noProof/>
        </w:rPr>
        <w:t>521</w:t>
      </w:r>
      <w:r>
        <w:rPr>
          <w:noProof/>
        </w:rPr>
        <w:fldChar w:fldCharType="end"/>
      </w:r>
    </w:p>
    <w:p w14:paraId="0DD1BA78" w14:textId="1EB19B6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_Toc202372508 \h </w:instrText>
      </w:r>
      <w:r>
        <w:rPr>
          <w:noProof/>
        </w:rPr>
      </w:r>
      <w:r>
        <w:rPr>
          <w:noProof/>
        </w:rPr>
        <w:fldChar w:fldCharType="separate"/>
      </w:r>
      <w:r>
        <w:rPr>
          <w:noProof/>
        </w:rPr>
        <w:t>521</w:t>
      </w:r>
      <w:r>
        <w:rPr>
          <w:noProof/>
        </w:rPr>
        <w:fldChar w:fldCharType="end"/>
      </w:r>
    </w:p>
    <w:p w14:paraId="41EB4C9C" w14:textId="40F34C1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_Toc202372509 \h </w:instrText>
      </w:r>
      <w:r>
        <w:rPr>
          <w:noProof/>
        </w:rPr>
      </w:r>
      <w:r>
        <w:rPr>
          <w:noProof/>
        </w:rPr>
        <w:fldChar w:fldCharType="separate"/>
      </w:r>
      <w:r>
        <w:rPr>
          <w:noProof/>
        </w:rPr>
        <w:t>525</w:t>
      </w:r>
      <w:r>
        <w:rPr>
          <w:noProof/>
        </w:rPr>
        <w:fldChar w:fldCharType="end"/>
      </w:r>
    </w:p>
    <w:p w14:paraId="7AE6CD4B" w14:textId="1E290A1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Adhoc group </w:t>
      </w:r>
      <w:r>
        <w:rPr>
          <w:noProof/>
          <w:lang w:eastAsia="ko-KR"/>
        </w:rPr>
        <w:t>data communication</w:t>
      </w:r>
      <w:r w:rsidRPr="00027F1A">
        <w:rPr>
          <w:rFonts w:eastAsia="Malgun Gothic"/>
          <w:noProof/>
        </w:rPr>
        <w:t xml:space="preserve"> release</w:t>
      </w:r>
      <w:r>
        <w:rPr>
          <w:noProof/>
        </w:rPr>
        <w:tab/>
      </w:r>
      <w:r>
        <w:rPr>
          <w:noProof/>
        </w:rPr>
        <w:fldChar w:fldCharType="begin" w:fldLock="1"/>
      </w:r>
      <w:r>
        <w:rPr>
          <w:noProof/>
        </w:rPr>
        <w:instrText xml:space="preserve"> PAGEREF _Toc202372510 \h </w:instrText>
      </w:r>
      <w:r>
        <w:rPr>
          <w:noProof/>
        </w:rPr>
      </w:r>
      <w:r>
        <w:rPr>
          <w:noProof/>
        </w:rPr>
        <w:fldChar w:fldCharType="separate"/>
      </w:r>
      <w:r>
        <w:rPr>
          <w:noProof/>
        </w:rPr>
        <w:t>525</w:t>
      </w:r>
      <w:r>
        <w:rPr>
          <w:noProof/>
        </w:rPr>
        <w:fldChar w:fldCharType="end"/>
      </w:r>
    </w:p>
    <w:p w14:paraId="035EA12C" w14:textId="79208B3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release procedures using on-demand session</w:t>
      </w:r>
      <w:r>
        <w:rPr>
          <w:noProof/>
        </w:rPr>
        <w:tab/>
      </w:r>
      <w:r>
        <w:rPr>
          <w:noProof/>
        </w:rPr>
        <w:fldChar w:fldCharType="begin" w:fldLock="1"/>
      </w:r>
      <w:r>
        <w:rPr>
          <w:noProof/>
        </w:rPr>
        <w:instrText xml:space="preserve"> PAGEREF _Toc202372511 \h </w:instrText>
      </w:r>
      <w:r>
        <w:rPr>
          <w:noProof/>
        </w:rPr>
      </w:r>
      <w:r>
        <w:rPr>
          <w:noProof/>
        </w:rPr>
        <w:fldChar w:fldCharType="separate"/>
      </w:r>
      <w:r>
        <w:rPr>
          <w:noProof/>
        </w:rPr>
        <w:t>525</w:t>
      </w:r>
      <w:r>
        <w:rPr>
          <w:noProof/>
        </w:rPr>
        <w:fldChar w:fldCharType="end"/>
      </w:r>
    </w:p>
    <w:p w14:paraId="6059D040" w14:textId="2CB2885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_Toc202372512 \h </w:instrText>
      </w:r>
      <w:r>
        <w:rPr>
          <w:noProof/>
        </w:rPr>
      </w:r>
      <w:r>
        <w:rPr>
          <w:noProof/>
        </w:rPr>
        <w:fldChar w:fldCharType="separate"/>
      </w:r>
      <w:r>
        <w:rPr>
          <w:noProof/>
        </w:rPr>
        <w:t>525</w:t>
      </w:r>
      <w:r>
        <w:rPr>
          <w:noProof/>
        </w:rPr>
        <w:fldChar w:fldCharType="end"/>
      </w:r>
    </w:p>
    <w:p w14:paraId="70971B16" w14:textId="4DBA76B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_Toc202372513 \h </w:instrText>
      </w:r>
      <w:r>
        <w:rPr>
          <w:noProof/>
        </w:rPr>
      </w:r>
      <w:r>
        <w:rPr>
          <w:noProof/>
        </w:rPr>
        <w:fldChar w:fldCharType="separate"/>
      </w:r>
      <w:r>
        <w:rPr>
          <w:noProof/>
        </w:rPr>
        <w:t>525</w:t>
      </w:r>
      <w:r>
        <w:rPr>
          <w:noProof/>
        </w:rPr>
        <w:fldChar w:fldCharType="end"/>
      </w:r>
    </w:p>
    <w:p w14:paraId="6FF71426" w14:textId="3D9B06A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027F1A">
        <w:rPr>
          <w:rFonts w:eastAsia="Malgun Gothic"/>
          <w:noProof/>
        </w:rPr>
        <w:t>release procedures using pre-established session</w:t>
      </w:r>
      <w:r>
        <w:rPr>
          <w:noProof/>
        </w:rPr>
        <w:tab/>
      </w:r>
      <w:r>
        <w:rPr>
          <w:noProof/>
        </w:rPr>
        <w:fldChar w:fldCharType="begin" w:fldLock="1"/>
      </w:r>
      <w:r>
        <w:rPr>
          <w:noProof/>
        </w:rPr>
        <w:instrText xml:space="preserve"> PAGEREF _Toc202372514 \h </w:instrText>
      </w:r>
      <w:r>
        <w:rPr>
          <w:noProof/>
        </w:rPr>
      </w:r>
      <w:r>
        <w:rPr>
          <w:noProof/>
        </w:rPr>
        <w:fldChar w:fldCharType="separate"/>
      </w:r>
      <w:r>
        <w:rPr>
          <w:noProof/>
        </w:rPr>
        <w:t>525</w:t>
      </w:r>
      <w:r>
        <w:rPr>
          <w:noProof/>
        </w:rPr>
        <w:fldChar w:fldCharType="end"/>
      </w:r>
    </w:p>
    <w:p w14:paraId="74CCEB11" w14:textId="5DA27F1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_Toc202372515 \h </w:instrText>
      </w:r>
      <w:r>
        <w:rPr>
          <w:noProof/>
        </w:rPr>
      </w:r>
      <w:r>
        <w:rPr>
          <w:noProof/>
        </w:rPr>
        <w:fldChar w:fldCharType="separate"/>
      </w:r>
      <w:r>
        <w:rPr>
          <w:noProof/>
        </w:rPr>
        <w:t>525</w:t>
      </w:r>
      <w:r>
        <w:rPr>
          <w:noProof/>
        </w:rPr>
        <w:fldChar w:fldCharType="end"/>
      </w:r>
    </w:p>
    <w:p w14:paraId="7462CF5A" w14:textId="547414B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leave</w:t>
      </w:r>
      <w:r>
        <w:rPr>
          <w:noProof/>
        </w:rPr>
        <w:tab/>
      </w:r>
      <w:r>
        <w:rPr>
          <w:noProof/>
        </w:rPr>
        <w:fldChar w:fldCharType="begin" w:fldLock="1"/>
      </w:r>
      <w:r>
        <w:rPr>
          <w:noProof/>
        </w:rPr>
        <w:instrText xml:space="preserve"> PAGEREF _Toc202372516 \h </w:instrText>
      </w:r>
      <w:r>
        <w:rPr>
          <w:noProof/>
        </w:rPr>
      </w:r>
      <w:r>
        <w:rPr>
          <w:noProof/>
        </w:rPr>
        <w:fldChar w:fldCharType="separate"/>
      </w:r>
      <w:r>
        <w:rPr>
          <w:noProof/>
        </w:rPr>
        <w:t>526</w:t>
      </w:r>
      <w:r>
        <w:rPr>
          <w:noProof/>
        </w:rPr>
        <w:fldChar w:fldCharType="end"/>
      </w:r>
    </w:p>
    <w:p w14:paraId="0DB9AA5B" w14:textId="6C8199A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leave procedures using on-demand session</w:t>
      </w:r>
      <w:r>
        <w:rPr>
          <w:noProof/>
        </w:rPr>
        <w:tab/>
      </w:r>
      <w:r>
        <w:rPr>
          <w:noProof/>
        </w:rPr>
        <w:fldChar w:fldCharType="begin" w:fldLock="1"/>
      </w:r>
      <w:r>
        <w:rPr>
          <w:noProof/>
        </w:rPr>
        <w:instrText xml:space="preserve"> PAGEREF _Toc202372517 \h </w:instrText>
      </w:r>
      <w:r>
        <w:rPr>
          <w:noProof/>
        </w:rPr>
      </w:r>
      <w:r>
        <w:rPr>
          <w:noProof/>
        </w:rPr>
        <w:fldChar w:fldCharType="separate"/>
      </w:r>
      <w:r>
        <w:rPr>
          <w:noProof/>
        </w:rPr>
        <w:t>526</w:t>
      </w:r>
      <w:r>
        <w:rPr>
          <w:noProof/>
        </w:rPr>
        <w:fldChar w:fldCharType="end"/>
      </w:r>
    </w:p>
    <w:p w14:paraId="26C925E0" w14:textId="443898AB"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_Toc202372518 \h </w:instrText>
      </w:r>
      <w:r>
        <w:rPr>
          <w:noProof/>
        </w:rPr>
      </w:r>
      <w:r>
        <w:rPr>
          <w:noProof/>
        </w:rPr>
        <w:fldChar w:fldCharType="separate"/>
      </w:r>
      <w:r>
        <w:rPr>
          <w:noProof/>
        </w:rPr>
        <w:t>526</w:t>
      </w:r>
      <w:r>
        <w:rPr>
          <w:noProof/>
        </w:rPr>
        <w:fldChar w:fldCharType="end"/>
      </w:r>
    </w:p>
    <w:p w14:paraId="0DBEBA6D" w14:textId="33C4219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_Toc202372519 \h </w:instrText>
      </w:r>
      <w:r>
        <w:rPr>
          <w:noProof/>
        </w:rPr>
      </w:r>
      <w:r>
        <w:rPr>
          <w:noProof/>
        </w:rPr>
        <w:fldChar w:fldCharType="separate"/>
      </w:r>
      <w:r>
        <w:rPr>
          <w:noProof/>
        </w:rPr>
        <w:t>526</w:t>
      </w:r>
      <w:r>
        <w:rPr>
          <w:noProof/>
        </w:rPr>
        <w:fldChar w:fldCharType="end"/>
      </w:r>
    </w:p>
    <w:p w14:paraId="690295FA" w14:textId="7CF3A53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027F1A">
        <w:rPr>
          <w:rFonts w:eastAsia="Malgun Gothic"/>
          <w:noProof/>
        </w:rPr>
        <w:t>leave procedures using pre-established session</w:t>
      </w:r>
      <w:r>
        <w:rPr>
          <w:noProof/>
        </w:rPr>
        <w:tab/>
      </w:r>
      <w:r>
        <w:rPr>
          <w:noProof/>
        </w:rPr>
        <w:fldChar w:fldCharType="begin" w:fldLock="1"/>
      </w:r>
      <w:r>
        <w:rPr>
          <w:noProof/>
        </w:rPr>
        <w:instrText xml:space="preserve"> PAGEREF _Toc202372520 \h </w:instrText>
      </w:r>
      <w:r>
        <w:rPr>
          <w:noProof/>
        </w:rPr>
      </w:r>
      <w:r>
        <w:rPr>
          <w:noProof/>
        </w:rPr>
        <w:fldChar w:fldCharType="separate"/>
      </w:r>
      <w:r>
        <w:rPr>
          <w:noProof/>
        </w:rPr>
        <w:t>526</w:t>
      </w:r>
      <w:r>
        <w:rPr>
          <w:noProof/>
        </w:rPr>
        <w:fldChar w:fldCharType="end"/>
      </w:r>
    </w:p>
    <w:p w14:paraId="2340825F" w14:textId="7EC080CA"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_Toc202372521 \h </w:instrText>
      </w:r>
      <w:r>
        <w:rPr>
          <w:noProof/>
        </w:rPr>
      </w:r>
      <w:r>
        <w:rPr>
          <w:noProof/>
        </w:rPr>
        <w:fldChar w:fldCharType="separate"/>
      </w:r>
      <w:r>
        <w:rPr>
          <w:noProof/>
        </w:rPr>
        <w:t>526</w:t>
      </w:r>
      <w:r>
        <w:rPr>
          <w:noProof/>
        </w:rPr>
        <w:fldChar w:fldCharType="end"/>
      </w:r>
    </w:p>
    <w:p w14:paraId="7CD63539" w14:textId="409A2AA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24.2.5</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rejoin</w:t>
      </w:r>
      <w:r>
        <w:rPr>
          <w:noProof/>
        </w:rPr>
        <w:tab/>
      </w:r>
      <w:r>
        <w:rPr>
          <w:noProof/>
        </w:rPr>
        <w:fldChar w:fldCharType="begin" w:fldLock="1"/>
      </w:r>
      <w:r>
        <w:rPr>
          <w:noProof/>
        </w:rPr>
        <w:instrText xml:space="preserve"> PAGEREF _Toc202372522 \h </w:instrText>
      </w:r>
      <w:r>
        <w:rPr>
          <w:noProof/>
        </w:rPr>
      </w:r>
      <w:r>
        <w:rPr>
          <w:noProof/>
        </w:rPr>
        <w:fldChar w:fldCharType="separate"/>
      </w:r>
      <w:r>
        <w:rPr>
          <w:noProof/>
        </w:rPr>
        <w:t>527</w:t>
      </w:r>
      <w:r>
        <w:rPr>
          <w:noProof/>
        </w:rPr>
        <w:fldChar w:fldCharType="end"/>
      </w:r>
    </w:p>
    <w:p w14:paraId="40C4CD2F" w14:textId="7106C3E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24.2.5.1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rejoin procedures using on-demand session</w:t>
      </w:r>
      <w:r>
        <w:rPr>
          <w:noProof/>
        </w:rPr>
        <w:tab/>
      </w:r>
      <w:r>
        <w:rPr>
          <w:noProof/>
        </w:rPr>
        <w:fldChar w:fldCharType="begin" w:fldLock="1"/>
      </w:r>
      <w:r>
        <w:rPr>
          <w:noProof/>
        </w:rPr>
        <w:instrText xml:space="preserve"> PAGEREF _Toc202372523 \h </w:instrText>
      </w:r>
      <w:r>
        <w:rPr>
          <w:noProof/>
        </w:rPr>
      </w:r>
      <w:r>
        <w:rPr>
          <w:noProof/>
        </w:rPr>
        <w:fldChar w:fldCharType="separate"/>
      </w:r>
      <w:r>
        <w:rPr>
          <w:noProof/>
        </w:rPr>
        <w:t>527</w:t>
      </w:r>
      <w:r>
        <w:rPr>
          <w:noProof/>
        </w:rPr>
        <w:fldChar w:fldCharType="end"/>
      </w:r>
    </w:p>
    <w:p w14:paraId="5900591E" w14:textId="00542F55"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_Toc202372524 \h </w:instrText>
      </w:r>
      <w:r>
        <w:rPr>
          <w:noProof/>
        </w:rPr>
      </w:r>
      <w:r>
        <w:rPr>
          <w:noProof/>
        </w:rPr>
        <w:fldChar w:fldCharType="separate"/>
      </w:r>
      <w:r>
        <w:rPr>
          <w:noProof/>
        </w:rPr>
        <w:t>527</w:t>
      </w:r>
      <w:r>
        <w:rPr>
          <w:noProof/>
        </w:rPr>
        <w:fldChar w:fldCharType="end"/>
      </w:r>
    </w:p>
    <w:p w14:paraId="7D67B3F4" w14:textId="145F2B8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24.2.5.2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027F1A">
        <w:rPr>
          <w:rFonts w:eastAsia="Malgun Gothic"/>
          <w:noProof/>
        </w:rPr>
        <w:t>rejoin procedures using pre-established session</w:t>
      </w:r>
      <w:r>
        <w:rPr>
          <w:noProof/>
        </w:rPr>
        <w:tab/>
      </w:r>
      <w:r>
        <w:rPr>
          <w:noProof/>
        </w:rPr>
        <w:fldChar w:fldCharType="begin" w:fldLock="1"/>
      </w:r>
      <w:r>
        <w:rPr>
          <w:noProof/>
        </w:rPr>
        <w:instrText xml:space="preserve"> PAGEREF _Toc202372525 \h </w:instrText>
      </w:r>
      <w:r>
        <w:rPr>
          <w:noProof/>
        </w:rPr>
      </w:r>
      <w:r>
        <w:rPr>
          <w:noProof/>
        </w:rPr>
        <w:fldChar w:fldCharType="separate"/>
      </w:r>
      <w:r>
        <w:rPr>
          <w:noProof/>
        </w:rPr>
        <w:t>527</w:t>
      </w:r>
      <w:r>
        <w:rPr>
          <w:noProof/>
        </w:rPr>
        <w:fldChar w:fldCharType="end"/>
      </w:r>
    </w:p>
    <w:p w14:paraId="0E6F929A" w14:textId="4B693F0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_Toc202372526 \h </w:instrText>
      </w:r>
      <w:r>
        <w:rPr>
          <w:noProof/>
        </w:rPr>
      </w:r>
      <w:r>
        <w:rPr>
          <w:noProof/>
        </w:rPr>
        <w:fldChar w:fldCharType="separate"/>
      </w:r>
      <w:r>
        <w:rPr>
          <w:noProof/>
        </w:rPr>
        <w:t>527</w:t>
      </w:r>
      <w:r>
        <w:rPr>
          <w:noProof/>
        </w:rPr>
        <w:fldChar w:fldCharType="end"/>
      </w:r>
    </w:p>
    <w:p w14:paraId="6957D444" w14:textId="34736B1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24.2.6</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participants modify</w:t>
      </w:r>
      <w:r>
        <w:rPr>
          <w:noProof/>
        </w:rPr>
        <w:tab/>
      </w:r>
      <w:r>
        <w:rPr>
          <w:noProof/>
        </w:rPr>
        <w:fldChar w:fldCharType="begin" w:fldLock="1"/>
      </w:r>
      <w:r>
        <w:rPr>
          <w:noProof/>
        </w:rPr>
        <w:instrText xml:space="preserve"> PAGEREF _Toc202372527 \h </w:instrText>
      </w:r>
      <w:r>
        <w:rPr>
          <w:noProof/>
        </w:rPr>
      </w:r>
      <w:r>
        <w:rPr>
          <w:noProof/>
        </w:rPr>
        <w:fldChar w:fldCharType="separate"/>
      </w:r>
      <w:r>
        <w:rPr>
          <w:noProof/>
        </w:rPr>
        <w:t>528</w:t>
      </w:r>
      <w:r>
        <w:rPr>
          <w:noProof/>
        </w:rPr>
        <w:fldChar w:fldCharType="end"/>
      </w:r>
    </w:p>
    <w:p w14:paraId="697728FD" w14:textId="73ADC53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24.2.6.1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_Toc202372528 \h </w:instrText>
      </w:r>
      <w:r>
        <w:rPr>
          <w:noProof/>
        </w:rPr>
      </w:r>
      <w:r>
        <w:rPr>
          <w:noProof/>
        </w:rPr>
        <w:fldChar w:fldCharType="separate"/>
      </w:r>
      <w:r>
        <w:rPr>
          <w:noProof/>
        </w:rPr>
        <w:t>528</w:t>
      </w:r>
      <w:r>
        <w:rPr>
          <w:noProof/>
        </w:rPr>
        <w:fldChar w:fldCharType="end"/>
      </w:r>
    </w:p>
    <w:p w14:paraId="1B6C6E85" w14:textId="6F0F1308"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_Toc202372529 \h </w:instrText>
      </w:r>
      <w:r>
        <w:rPr>
          <w:noProof/>
        </w:rPr>
      </w:r>
      <w:r>
        <w:rPr>
          <w:noProof/>
        </w:rPr>
        <w:fldChar w:fldCharType="separate"/>
      </w:r>
      <w:r>
        <w:rPr>
          <w:noProof/>
        </w:rPr>
        <w:t>528</w:t>
      </w:r>
      <w:r>
        <w:rPr>
          <w:noProof/>
        </w:rPr>
        <w:fldChar w:fldCharType="end"/>
      </w:r>
    </w:p>
    <w:p w14:paraId="29D89A6B" w14:textId="4193708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w:t>
      </w:r>
      <w:r w:rsidRPr="00027F1A">
        <w:rPr>
          <w:rFonts w:eastAsia="Malgun Gothic"/>
          <w:noProof/>
          <w:lang w:eastAsia="ko-KR"/>
        </w:rPr>
        <w:t>7</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w:t>
      </w:r>
      <w:r w:rsidRPr="00027F1A">
        <w:rPr>
          <w:rFonts w:eastAsia="Malgun Gothic"/>
          <w:noProof/>
          <w:lang w:eastAsia="ko-KR"/>
        </w:rPr>
        <w:t xml:space="preserve"> </w:t>
      </w:r>
      <w:r w:rsidRPr="00027F1A">
        <w:rPr>
          <w:rFonts w:eastAsia="Malgun Gothic"/>
          <w:noProof/>
        </w:rPr>
        <w:t xml:space="preserve">hoc group </w:t>
      </w:r>
      <w:r w:rsidRPr="00027F1A">
        <w:rPr>
          <w:rFonts w:eastAsia="Malgun Gothic"/>
          <w:noProof/>
          <w:lang w:eastAsia="ko-KR"/>
        </w:rPr>
        <w:t>determination</w:t>
      </w:r>
      <w:r>
        <w:rPr>
          <w:noProof/>
        </w:rPr>
        <w:tab/>
      </w:r>
      <w:r>
        <w:rPr>
          <w:noProof/>
        </w:rPr>
        <w:fldChar w:fldCharType="begin" w:fldLock="1"/>
      </w:r>
      <w:r>
        <w:rPr>
          <w:noProof/>
        </w:rPr>
        <w:instrText xml:space="preserve"> PAGEREF _Toc202372530 \h </w:instrText>
      </w:r>
      <w:r>
        <w:rPr>
          <w:noProof/>
        </w:rPr>
      </w:r>
      <w:r>
        <w:rPr>
          <w:noProof/>
        </w:rPr>
        <w:fldChar w:fldCharType="separate"/>
      </w:r>
      <w:r>
        <w:rPr>
          <w:noProof/>
        </w:rPr>
        <w:t>529</w:t>
      </w:r>
      <w:r>
        <w:rPr>
          <w:noProof/>
        </w:rPr>
        <w:fldChar w:fldCharType="end"/>
      </w:r>
    </w:p>
    <w:p w14:paraId="75A8B3E3" w14:textId="2D906ED7"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w:t>
      </w:r>
      <w:r w:rsidRPr="00027F1A">
        <w:rPr>
          <w:rFonts w:eastAsia="Malgun Gothic"/>
          <w:noProof/>
          <w:lang w:eastAsia="ko-KR"/>
        </w:rPr>
        <w:t>7</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_Toc202372531 \h </w:instrText>
      </w:r>
      <w:r>
        <w:rPr>
          <w:noProof/>
        </w:rPr>
      </w:r>
      <w:r>
        <w:rPr>
          <w:noProof/>
        </w:rPr>
        <w:fldChar w:fldCharType="separate"/>
      </w:r>
      <w:r>
        <w:rPr>
          <w:noProof/>
        </w:rPr>
        <w:t>529</w:t>
      </w:r>
      <w:r>
        <w:rPr>
          <w:noProof/>
        </w:rPr>
        <w:fldChar w:fldCharType="end"/>
      </w:r>
    </w:p>
    <w:p w14:paraId="640A146F" w14:textId="5C976BCB"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24.2.</w:t>
      </w:r>
      <w:r w:rsidRPr="00027F1A">
        <w:rPr>
          <w:rFonts w:eastAsia="Malgun Gothic"/>
          <w:noProof/>
          <w:lang w:eastAsia="ko-KR"/>
        </w:rPr>
        <w:t>7</w:t>
      </w:r>
      <w:r w:rsidRPr="00027F1A">
        <w:rPr>
          <w:rFonts w:eastAsia="Malgun Gothic"/>
          <w:noProof/>
        </w:rPr>
        <w:t>.</w:t>
      </w:r>
      <w:r w:rsidRPr="00027F1A">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MESSAGE request for ad hoc group determination</w:t>
      </w:r>
      <w:r>
        <w:rPr>
          <w:noProof/>
        </w:rPr>
        <w:tab/>
      </w:r>
      <w:r>
        <w:rPr>
          <w:noProof/>
        </w:rPr>
        <w:fldChar w:fldCharType="begin" w:fldLock="1"/>
      </w:r>
      <w:r>
        <w:rPr>
          <w:noProof/>
        </w:rPr>
        <w:instrText xml:space="preserve"> PAGEREF _Toc202372532 \h </w:instrText>
      </w:r>
      <w:r>
        <w:rPr>
          <w:noProof/>
        </w:rPr>
      </w:r>
      <w:r>
        <w:rPr>
          <w:noProof/>
        </w:rPr>
        <w:fldChar w:fldCharType="separate"/>
      </w:r>
      <w:r>
        <w:rPr>
          <w:noProof/>
        </w:rPr>
        <w:t>529</w:t>
      </w:r>
      <w:r>
        <w:rPr>
          <w:noProof/>
        </w:rPr>
        <w:fldChar w:fldCharType="end"/>
      </w:r>
    </w:p>
    <w:p w14:paraId="71BEC1A9" w14:textId="2F8E173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24.2.8</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notifications</w:t>
      </w:r>
      <w:r>
        <w:rPr>
          <w:noProof/>
        </w:rPr>
        <w:tab/>
      </w:r>
      <w:r>
        <w:rPr>
          <w:noProof/>
        </w:rPr>
        <w:fldChar w:fldCharType="begin" w:fldLock="1"/>
      </w:r>
      <w:r>
        <w:rPr>
          <w:noProof/>
        </w:rPr>
        <w:instrText xml:space="preserve"> PAGEREF _Toc202372533 \h </w:instrText>
      </w:r>
      <w:r>
        <w:rPr>
          <w:noProof/>
        </w:rPr>
      </w:r>
      <w:r>
        <w:rPr>
          <w:noProof/>
        </w:rPr>
        <w:fldChar w:fldCharType="separate"/>
      </w:r>
      <w:r>
        <w:rPr>
          <w:noProof/>
        </w:rPr>
        <w:t>530</w:t>
      </w:r>
      <w:r>
        <w:rPr>
          <w:noProof/>
        </w:rPr>
        <w:fldChar w:fldCharType="end"/>
      </w:r>
    </w:p>
    <w:p w14:paraId="3E185A58" w14:textId="447E359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24.2</w:t>
      </w:r>
      <w:r w:rsidRPr="00027F1A">
        <w:rPr>
          <w:noProof/>
          <w:lang w:val="en-US"/>
        </w:rPr>
        <w:t>.7.1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notification </w:t>
      </w:r>
      <w:r w:rsidRPr="00027F1A">
        <w:rPr>
          <w:noProof/>
          <w:lang w:val="en-US"/>
        </w:rPr>
        <w:t>of ad hoc group data communication redirection</w:t>
      </w:r>
      <w:r>
        <w:rPr>
          <w:noProof/>
        </w:rPr>
        <w:tab/>
      </w:r>
      <w:r>
        <w:rPr>
          <w:noProof/>
        </w:rPr>
        <w:fldChar w:fldCharType="begin" w:fldLock="1"/>
      </w:r>
      <w:r>
        <w:rPr>
          <w:noProof/>
        </w:rPr>
        <w:instrText xml:space="preserve"> PAGEREF _Toc202372534 \h </w:instrText>
      </w:r>
      <w:r>
        <w:rPr>
          <w:noProof/>
        </w:rPr>
      </w:r>
      <w:r>
        <w:rPr>
          <w:noProof/>
        </w:rPr>
        <w:fldChar w:fldCharType="separate"/>
      </w:r>
      <w:r>
        <w:rPr>
          <w:noProof/>
        </w:rPr>
        <w:t>530</w:t>
      </w:r>
      <w:r>
        <w:rPr>
          <w:noProof/>
        </w:rPr>
        <w:fldChar w:fldCharType="end"/>
      </w:r>
    </w:p>
    <w:p w14:paraId="474EB5D0" w14:textId="7148013A"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Participating MCData function procedures</w:t>
      </w:r>
      <w:r>
        <w:rPr>
          <w:noProof/>
        </w:rPr>
        <w:tab/>
      </w:r>
      <w:r>
        <w:rPr>
          <w:noProof/>
        </w:rPr>
        <w:fldChar w:fldCharType="begin" w:fldLock="1"/>
      </w:r>
      <w:r>
        <w:rPr>
          <w:noProof/>
        </w:rPr>
        <w:instrText xml:space="preserve"> PAGEREF _Toc202372535 \h </w:instrText>
      </w:r>
      <w:r>
        <w:rPr>
          <w:noProof/>
        </w:rPr>
      </w:r>
      <w:r>
        <w:rPr>
          <w:noProof/>
        </w:rPr>
        <w:fldChar w:fldCharType="separate"/>
      </w:r>
      <w:r>
        <w:rPr>
          <w:noProof/>
        </w:rPr>
        <w:t>530</w:t>
      </w:r>
      <w:r>
        <w:rPr>
          <w:noProof/>
        </w:rPr>
        <w:fldChar w:fldCharType="end"/>
      </w:r>
    </w:p>
    <w:p w14:paraId="31A1D038" w14:textId="5883245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_Toc202372536 \h </w:instrText>
      </w:r>
      <w:r>
        <w:rPr>
          <w:noProof/>
        </w:rPr>
      </w:r>
      <w:r>
        <w:rPr>
          <w:noProof/>
        </w:rPr>
        <w:fldChar w:fldCharType="separate"/>
      </w:r>
      <w:r>
        <w:rPr>
          <w:noProof/>
        </w:rPr>
        <w:t>530</w:t>
      </w:r>
      <w:r>
        <w:rPr>
          <w:noProof/>
        </w:rPr>
        <w:fldChar w:fldCharType="end"/>
      </w:r>
    </w:p>
    <w:p w14:paraId="27BDBE26" w14:textId="13CAFA6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Adhoc group </w:t>
      </w:r>
      <w:r>
        <w:rPr>
          <w:noProof/>
          <w:lang w:eastAsia="ko-KR"/>
        </w:rPr>
        <w:t xml:space="preserve">data communication </w:t>
      </w:r>
      <w:r w:rsidRPr="00027F1A">
        <w:rPr>
          <w:rFonts w:eastAsia="Malgun Gothic"/>
          <w:noProof/>
        </w:rPr>
        <w:t>setup</w:t>
      </w:r>
      <w:r>
        <w:rPr>
          <w:noProof/>
        </w:rPr>
        <w:tab/>
      </w:r>
      <w:r>
        <w:rPr>
          <w:noProof/>
        </w:rPr>
        <w:fldChar w:fldCharType="begin" w:fldLock="1"/>
      </w:r>
      <w:r>
        <w:rPr>
          <w:noProof/>
        </w:rPr>
        <w:instrText xml:space="preserve"> PAGEREF _Toc202372537 \h </w:instrText>
      </w:r>
      <w:r>
        <w:rPr>
          <w:noProof/>
        </w:rPr>
      </w:r>
      <w:r>
        <w:rPr>
          <w:noProof/>
        </w:rPr>
        <w:fldChar w:fldCharType="separate"/>
      </w:r>
      <w:r>
        <w:rPr>
          <w:noProof/>
        </w:rPr>
        <w:t>530</w:t>
      </w:r>
      <w:r>
        <w:rPr>
          <w:noProof/>
        </w:rPr>
        <w:fldChar w:fldCharType="end"/>
      </w:r>
    </w:p>
    <w:p w14:paraId="35348E6C" w14:textId="04850F4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Data communication </w:t>
      </w:r>
      <w:r w:rsidRPr="00027F1A">
        <w:rPr>
          <w:rFonts w:eastAsia="Malgun Gothic"/>
          <w:noProof/>
        </w:rPr>
        <w:t>setup procedures using on-demand session</w:t>
      </w:r>
      <w:r>
        <w:rPr>
          <w:noProof/>
        </w:rPr>
        <w:tab/>
      </w:r>
      <w:r>
        <w:rPr>
          <w:noProof/>
        </w:rPr>
        <w:fldChar w:fldCharType="begin" w:fldLock="1"/>
      </w:r>
      <w:r>
        <w:rPr>
          <w:noProof/>
        </w:rPr>
        <w:instrText xml:space="preserve"> PAGEREF _Toc202372538 \h </w:instrText>
      </w:r>
      <w:r>
        <w:rPr>
          <w:noProof/>
        </w:rPr>
      </w:r>
      <w:r>
        <w:rPr>
          <w:noProof/>
        </w:rPr>
        <w:fldChar w:fldCharType="separate"/>
      </w:r>
      <w:r>
        <w:rPr>
          <w:noProof/>
        </w:rPr>
        <w:t>530</w:t>
      </w:r>
      <w:r>
        <w:rPr>
          <w:noProof/>
        </w:rPr>
        <w:fldChar w:fldCharType="end"/>
      </w:r>
    </w:p>
    <w:p w14:paraId="3C489E2D" w14:textId="7FAAE91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_Toc202372539 \h </w:instrText>
      </w:r>
      <w:r>
        <w:rPr>
          <w:noProof/>
        </w:rPr>
      </w:r>
      <w:r>
        <w:rPr>
          <w:noProof/>
        </w:rPr>
        <w:fldChar w:fldCharType="separate"/>
      </w:r>
      <w:r>
        <w:rPr>
          <w:noProof/>
        </w:rPr>
        <w:t>530</w:t>
      </w:r>
      <w:r>
        <w:rPr>
          <w:noProof/>
        </w:rPr>
        <w:fldChar w:fldCharType="end"/>
      </w:r>
    </w:p>
    <w:p w14:paraId="48E8EF20" w14:textId="090E20C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_Toc202372540 \h </w:instrText>
      </w:r>
      <w:r>
        <w:rPr>
          <w:noProof/>
        </w:rPr>
      </w:r>
      <w:r>
        <w:rPr>
          <w:noProof/>
        </w:rPr>
        <w:fldChar w:fldCharType="separate"/>
      </w:r>
      <w:r>
        <w:rPr>
          <w:noProof/>
        </w:rPr>
        <w:t>533</w:t>
      </w:r>
      <w:r>
        <w:rPr>
          <w:noProof/>
        </w:rPr>
        <w:fldChar w:fldCharType="end"/>
      </w:r>
    </w:p>
    <w:p w14:paraId="2B2A831B" w14:textId="7F57790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027F1A">
        <w:rPr>
          <w:rFonts w:eastAsia="Malgun Gothic"/>
          <w:noProof/>
        </w:rPr>
        <w:t>setup procedures using pre-established session</w:t>
      </w:r>
      <w:r>
        <w:rPr>
          <w:noProof/>
        </w:rPr>
        <w:tab/>
      </w:r>
      <w:r>
        <w:rPr>
          <w:noProof/>
        </w:rPr>
        <w:fldChar w:fldCharType="begin" w:fldLock="1"/>
      </w:r>
      <w:r>
        <w:rPr>
          <w:noProof/>
        </w:rPr>
        <w:instrText xml:space="preserve"> PAGEREF _Toc202372541 \h </w:instrText>
      </w:r>
      <w:r>
        <w:rPr>
          <w:noProof/>
        </w:rPr>
      </w:r>
      <w:r>
        <w:rPr>
          <w:noProof/>
        </w:rPr>
        <w:fldChar w:fldCharType="separate"/>
      </w:r>
      <w:r>
        <w:rPr>
          <w:noProof/>
        </w:rPr>
        <w:t>537</w:t>
      </w:r>
      <w:r>
        <w:rPr>
          <w:noProof/>
        </w:rPr>
        <w:fldChar w:fldCharType="end"/>
      </w:r>
    </w:p>
    <w:p w14:paraId="18F46C8A" w14:textId="53775B0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_Toc202372542 \h </w:instrText>
      </w:r>
      <w:r>
        <w:rPr>
          <w:noProof/>
        </w:rPr>
      </w:r>
      <w:r>
        <w:rPr>
          <w:noProof/>
        </w:rPr>
        <w:fldChar w:fldCharType="separate"/>
      </w:r>
      <w:r>
        <w:rPr>
          <w:noProof/>
        </w:rPr>
        <w:t>537</w:t>
      </w:r>
      <w:r>
        <w:rPr>
          <w:noProof/>
        </w:rPr>
        <w:fldChar w:fldCharType="end"/>
      </w:r>
    </w:p>
    <w:p w14:paraId="73F4B9C7" w14:textId="5D30A14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_Toc202372543 \h </w:instrText>
      </w:r>
      <w:r>
        <w:rPr>
          <w:noProof/>
        </w:rPr>
      </w:r>
      <w:r>
        <w:rPr>
          <w:noProof/>
        </w:rPr>
        <w:fldChar w:fldCharType="separate"/>
      </w:r>
      <w:r>
        <w:rPr>
          <w:noProof/>
        </w:rPr>
        <w:t>540</w:t>
      </w:r>
      <w:r>
        <w:rPr>
          <w:noProof/>
        </w:rPr>
        <w:fldChar w:fldCharType="end"/>
      </w:r>
    </w:p>
    <w:p w14:paraId="0E880AB8" w14:textId="748E7D4C"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release</w:t>
      </w:r>
      <w:r>
        <w:rPr>
          <w:noProof/>
        </w:rPr>
        <w:tab/>
      </w:r>
      <w:r>
        <w:rPr>
          <w:noProof/>
        </w:rPr>
        <w:fldChar w:fldCharType="begin" w:fldLock="1"/>
      </w:r>
      <w:r>
        <w:rPr>
          <w:noProof/>
        </w:rPr>
        <w:instrText xml:space="preserve"> PAGEREF _Toc202372544 \h </w:instrText>
      </w:r>
      <w:r>
        <w:rPr>
          <w:noProof/>
        </w:rPr>
      </w:r>
      <w:r>
        <w:rPr>
          <w:noProof/>
        </w:rPr>
        <w:fldChar w:fldCharType="separate"/>
      </w:r>
      <w:r>
        <w:rPr>
          <w:noProof/>
        </w:rPr>
        <w:t>540</w:t>
      </w:r>
      <w:r>
        <w:rPr>
          <w:noProof/>
        </w:rPr>
        <w:fldChar w:fldCharType="end"/>
      </w:r>
    </w:p>
    <w:p w14:paraId="140FFF67" w14:textId="5765B97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release procedures using on-demand session</w:t>
      </w:r>
      <w:r>
        <w:rPr>
          <w:noProof/>
        </w:rPr>
        <w:tab/>
      </w:r>
      <w:r>
        <w:rPr>
          <w:noProof/>
        </w:rPr>
        <w:fldChar w:fldCharType="begin" w:fldLock="1"/>
      </w:r>
      <w:r>
        <w:rPr>
          <w:noProof/>
        </w:rPr>
        <w:instrText xml:space="preserve"> PAGEREF _Toc202372545 \h </w:instrText>
      </w:r>
      <w:r>
        <w:rPr>
          <w:noProof/>
        </w:rPr>
      </w:r>
      <w:r>
        <w:rPr>
          <w:noProof/>
        </w:rPr>
        <w:fldChar w:fldCharType="separate"/>
      </w:r>
      <w:r>
        <w:rPr>
          <w:noProof/>
        </w:rPr>
        <w:t>540</w:t>
      </w:r>
      <w:r>
        <w:rPr>
          <w:noProof/>
        </w:rPr>
        <w:fldChar w:fldCharType="end"/>
      </w:r>
    </w:p>
    <w:p w14:paraId="44C5BBA1" w14:textId="346CEF46"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_Toc202372546 \h </w:instrText>
      </w:r>
      <w:r>
        <w:rPr>
          <w:noProof/>
        </w:rPr>
      </w:r>
      <w:r>
        <w:rPr>
          <w:noProof/>
        </w:rPr>
        <w:fldChar w:fldCharType="separate"/>
      </w:r>
      <w:r>
        <w:rPr>
          <w:noProof/>
        </w:rPr>
        <w:t>540</w:t>
      </w:r>
      <w:r>
        <w:rPr>
          <w:noProof/>
        </w:rPr>
        <w:fldChar w:fldCharType="end"/>
      </w:r>
    </w:p>
    <w:p w14:paraId="70BBE594" w14:textId="36A3CFC9"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_Toc202372547 \h </w:instrText>
      </w:r>
      <w:r>
        <w:rPr>
          <w:noProof/>
        </w:rPr>
      </w:r>
      <w:r>
        <w:rPr>
          <w:noProof/>
        </w:rPr>
        <w:fldChar w:fldCharType="separate"/>
      </w:r>
      <w:r>
        <w:rPr>
          <w:noProof/>
        </w:rPr>
        <w:t>540</w:t>
      </w:r>
      <w:r>
        <w:rPr>
          <w:noProof/>
        </w:rPr>
        <w:fldChar w:fldCharType="end"/>
      </w:r>
    </w:p>
    <w:p w14:paraId="736353A7" w14:textId="3F5BF43C"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027F1A">
        <w:rPr>
          <w:rFonts w:eastAsia="Malgun Gothic"/>
          <w:noProof/>
        </w:rPr>
        <w:t>release procedures using pre-established session</w:t>
      </w:r>
      <w:r>
        <w:rPr>
          <w:noProof/>
        </w:rPr>
        <w:tab/>
      </w:r>
      <w:r>
        <w:rPr>
          <w:noProof/>
        </w:rPr>
        <w:fldChar w:fldCharType="begin" w:fldLock="1"/>
      </w:r>
      <w:r>
        <w:rPr>
          <w:noProof/>
        </w:rPr>
        <w:instrText xml:space="preserve"> PAGEREF _Toc202372548 \h </w:instrText>
      </w:r>
      <w:r>
        <w:rPr>
          <w:noProof/>
        </w:rPr>
      </w:r>
      <w:r>
        <w:rPr>
          <w:noProof/>
        </w:rPr>
        <w:fldChar w:fldCharType="separate"/>
      </w:r>
      <w:r>
        <w:rPr>
          <w:noProof/>
        </w:rPr>
        <w:t>540</w:t>
      </w:r>
      <w:r>
        <w:rPr>
          <w:noProof/>
        </w:rPr>
        <w:fldChar w:fldCharType="end"/>
      </w:r>
    </w:p>
    <w:p w14:paraId="448D154B" w14:textId="5D9793EF"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_Toc202372549 \h </w:instrText>
      </w:r>
      <w:r>
        <w:rPr>
          <w:noProof/>
        </w:rPr>
      </w:r>
      <w:r>
        <w:rPr>
          <w:noProof/>
        </w:rPr>
        <w:fldChar w:fldCharType="separate"/>
      </w:r>
      <w:r>
        <w:rPr>
          <w:noProof/>
        </w:rPr>
        <w:t>540</w:t>
      </w:r>
      <w:r>
        <w:rPr>
          <w:noProof/>
        </w:rPr>
        <w:fldChar w:fldCharType="end"/>
      </w:r>
    </w:p>
    <w:p w14:paraId="7376C02D" w14:textId="52EEE1B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_Toc202372550 \h </w:instrText>
      </w:r>
      <w:r>
        <w:rPr>
          <w:noProof/>
        </w:rPr>
      </w:r>
      <w:r>
        <w:rPr>
          <w:noProof/>
        </w:rPr>
        <w:fldChar w:fldCharType="separate"/>
      </w:r>
      <w:r>
        <w:rPr>
          <w:noProof/>
        </w:rPr>
        <w:t>541</w:t>
      </w:r>
      <w:r>
        <w:rPr>
          <w:noProof/>
        </w:rPr>
        <w:fldChar w:fldCharType="end"/>
      </w:r>
    </w:p>
    <w:p w14:paraId="2DB767B3" w14:textId="667E72D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rejoin</w:t>
      </w:r>
      <w:r>
        <w:rPr>
          <w:noProof/>
        </w:rPr>
        <w:tab/>
      </w:r>
      <w:r>
        <w:rPr>
          <w:noProof/>
        </w:rPr>
        <w:fldChar w:fldCharType="begin" w:fldLock="1"/>
      </w:r>
      <w:r>
        <w:rPr>
          <w:noProof/>
        </w:rPr>
        <w:instrText xml:space="preserve"> PAGEREF _Toc202372551 \h </w:instrText>
      </w:r>
      <w:r>
        <w:rPr>
          <w:noProof/>
        </w:rPr>
      </w:r>
      <w:r>
        <w:rPr>
          <w:noProof/>
        </w:rPr>
        <w:fldChar w:fldCharType="separate"/>
      </w:r>
      <w:r>
        <w:rPr>
          <w:noProof/>
        </w:rPr>
        <w:t>541</w:t>
      </w:r>
      <w:r>
        <w:rPr>
          <w:noProof/>
        </w:rPr>
        <w:fldChar w:fldCharType="end"/>
      </w:r>
    </w:p>
    <w:p w14:paraId="7012007C" w14:textId="6F71262F"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lastRenderedPageBreak/>
        <w:t>24.3.4.1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rejoin procedures using on-demand session</w:t>
      </w:r>
      <w:r>
        <w:rPr>
          <w:noProof/>
        </w:rPr>
        <w:tab/>
      </w:r>
      <w:r>
        <w:rPr>
          <w:noProof/>
        </w:rPr>
        <w:fldChar w:fldCharType="begin" w:fldLock="1"/>
      </w:r>
      <w:r>
        <w:rPr>
          <w:noProof/>
        </w:rPr>
        <w:instrText xml:space="preserve"> PAGEREF _Toc202372552 \h </w:instrText>
      </w:r>
      <w:r>
        <w:rPr>
          <w:noProof/>
        </w:rPr>
      </w:r>
      <w:r>
        <w:rPr>
          <w:noProof/>
        </w:rPr>
        <w:fldChar w:fldCharType="separate"/>
      </w:r>
      <w:r>
        <w:rPr>
          <w:noProof/>
        </w:rPr>
        <w:t>541</w:t>
      </w:r>
      <w:r>
        <w:rPr>
          <w:noProof/>
        </w:rPr>
        <w:fldChar w:fldCharType="end"/>
      </w:r>
    </w:p>
    <w:p w14:paraId="7DA999AB" w14:textId="0B3B1B2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_Toc202372553 \h </w:instrText>
      </w:r>
      <w:r>
        <w:rPr>
          <w:noProof/>
        </w:rPr>
      </w:r>
      <w:r>
        <w:rPr>
          <w:noProof/>
        </w:rPr>
        <w:fldChar w:fldCharType="separate"/>
      </w:r>
      <w:r>
        <w:rPr>
          <w:noProof/>
        </w:rPr>
        <w:t>541</w:t>
      </w:r>
      <w:r>
        <w:rPr>
          <w:noProof/>
        </w:rPr>
        <w:fldChar w:fldCharType="end"/>
      </w:r>
    </w:p>
    <w:p w14:paraId="6E792270" w14:textId="330FC8DD"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027F1A">
        <w:rPr>
          <w:rFonts w:eastAsia="Malgun Gothic"/>
          <w:noProof/>
        </w:rPr>
        <w:t>rejoin procedures using pre-established session</w:t>
      </w:r>
      <w:r>
        <w:rPr>
          <w:noProof/>
        </w:rPr>
        <w:tab/>
      </w:r>
      <w:r>
        <w:rPr>
          <w:noProof/>
        </w:rPr>
        <w:fldChar w:fldCharType="begin" w:fldLock="1"/>
      </w:r>
      <w:r>
        <w:rPr>
          <w:noProof/>
        </w:rPr>
        <w:instrText xml:space="preserve"> PAGEREF _Toc202372554 \h </w:instrText>
      </w:r>
      <w:r>
        <w:rPr>
          <w:noProof/>
        </w:rPr>
      </w:r>
      <w:r>
        <w:rPr>
          <w:noProof/>
        </w:rPr>
        <w:fldChar w:fldCharType="separate"/>
      </w:r>
      <w:r>
        <w:rPr>
          <w:noProof/>
        </w:rPr>
        <w:t>541</w:t>
      </w:r>
      <w:r>
        <w:rPr>
          <w:noProof/>
        </w:rPr>
        <w:fldChar w:fldCharType="end"/>
      </w:r>
    </w:p>
    <w:p w14:paraId="382B237D" w14:textId="3FDCC6AE"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_Toc202372555 \h </w:instrText>
      </w:r>
      <w:r>
        <w:rPr>
          <w:noProof/>
        </w:rPr>
      </w:r>
      <w:r>
        <w:rPr>
          <w:noProof/>
        </w:rPr>
        <w:fldChar w:fldCharType="separate"/>
      </w:r>
      <w:r>
        <w:rPr>
          <w:noProof/>
        </w:rPr>
        <w:t>541</w:t>
      </w:r>
      <w:r>
        <w:rPr>
          <w:noProof/>
        </w:rPr>
        <w:fldChar w:fldCharType="end"/>
      </w:r>
    </w:p>
    <w:p w14:paraId="69FD558A" w14:textId="5A79A8E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24.3.5</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participants modify</w:t>
      </w:r>
      <w:r>
        <w:rPr>
          <w:noProof/>
        </w:rPr>
        <w:tab/>
      </w:r>
      <w:r>
        <w:rPr>
          <w:noProof/>
        </w:rPr>
        <w:fldChar w:fldCharType="begin" w:fldLock="1"/>
      </w:r>
      <w:r>
        <w:rPr>
          <w:noProof/>
        </w:rPr>
        <w:instrText xml:space="preserve"> PAGEREF _Toc202372556 \h </w:instrText>
      </w:r>
      <w:r>
        <w:rPr>
          <w:noProof/>
        </w:rPr>
      </w:r>
      <w:r>
        <w:rPr>
          <w:noProof/>
        </w:rPr>
        <w:fldChar w:fldCharType="separate"/>
      </w:r>
      <w:r>
        <w:rPr>
          <w:noProof/>
        </w:rPr>
        <w:t>541</w:t>
      </w:r>
      <w:r>
        <w:rPr>
          <w:noProof/>
        </w:rPr>
        <w:fldChar w:fldCharType="end"/>
      </w:r>
    </w:p>
    <w:p w14:paraId="36C774E3" w14:textId="17C52651"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24.3.5.1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_Toc202372557 \h </w:instrText>
      </w:r>
      <w:r>
        <w:rPr>
          <w:noProof/>
        </w:rPr>
      </w:r>
      <w:r>
        <w:rPr>
          <w:noProof/>
        </w:rPr>
        <w:fldChar w:fldCharType="separate"/>
      </w:r>
      <w:r>
        <w:rPr>
          <w:noProof/>
        </w:rPr>
        <w:t>542</w:t>
      </w:r>
      <w:r>
        <w:rPr>
          <w:noProof/>
        </w:rPr>
        <w:fldChar w:fldCharType="end"/>
      </w:r>
    </w:p>
    <w:p w14:paraId="1CDBF592" w14:textId="47B714AD"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_Toc202372558 \h </w:instrText>
      </w:r>
      <w:r>
        <w:rPr>
          <w:noProof/>
        </w:rPr>
      </w:r>
      <w:r>
        <w:rPr>
          <w:noProof/>
        </w:rPr>
        <w:fldChar w:fldCharType="separate"/>
      </w:r>
      <w:r>
        <w:rPr>
          <w:noProof/>
        </w:rPr>
        <w:t>542</w:t>
      </w:r>
      <w:r>
        <w:rPr>
          <w:noProof/>
        </w:rPr>
        <w:fldChar w:fldCharType="end"/>
      </w:r>
    </w:p>
    <w:p w14:paraId="3D6891FE" w14:textId="49760E65"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24.3.5.2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_Toc202372559 \h </w:instrText>
      </w:r>
      <w:r>
        <w:rPr>
          <w:noProof/>
        </w:rPr>
      </w:r>
      <w:r>
        <w:rPr>
          <w:noProof/>
        </w:rPr>
        <w:fldChar w:fldCharType="separate"/>
      </w:r>
      <w:r>
        <w:rPr>
          <w:noProof/>
        </w:rPr>
        <w:t>543</w:t>
      </w:r>
      <w:r>
        <w:rPr>
          <w:noProof/>
        </w:rPr>
        <w:fldChar w:fldCharType="end"/>
      </w:r>
    </w:p>
    <w:p w14:paraId="6FB5A0B3" w14:textId="4E6B7F4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_Toc202372560 \h </w:instrText>
      </w:r>
      <w:r>
        <w:rPr>
          <w:noProof/>
        </w:rPr>
      </w:r>
      <w:r>
        <w:rPr>
          <w:noProof/>
        </w:rPr>
        <w:fldChar w:fldCharType="separate"/>
      </w:r>
      <w:r>
        <w:rPr>
          <w:noProof/>
        </w:rPr>
        <w:t>543</w:t>
      </w:r>
      <w:r>
        <w:rPr>
          <w:noProof/>
        </w:rPr>
        <w:fldChar w:fldCharType="end"/>
      </w:r>
    </w:p>
    <w:p w14:paraId="25E2F4A8" w14:textId="2D1CA4E7"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24.3.6</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participants determination</w:t>
      </w:r>
      <w:r>
        <w:rPr>
          <w:noProof/>
        </w:rPr>
        <w:tab/>
      </w:r>
      <w:r>
        <w:rPr>
          <w:noProof/>
        </w:rPr>
        <w:fldChar w:fldCharType="begin" w:fldLock="1"/>
      </w:r>
      <w:r>
        <w:rPr>
          <w:noProof/>
        </w:rPr>
        <w:instrText xml:space="preserve"> PAGEREF _Toc202372561 \h </w:instrText>
      </w:r>
      <w:r>
        <w:rPr>
          <w:noProof/>
        </w:rPr>
      </w:r>
      <w:r>
        <w:rPr>
          <w:noProof/>
        </w:rPr>
        <w:fldChar w:fldCharType="separate"/>
      </w:r>
      <w:r>
        <w:rPr>
          <w:noProof/>
        </w:rPr>
        <w:t>544</w:t>
      </w:r>
      <w:r>
        <w:rPr>
          <w:noProof/>
        </w:rPr>
        <w:fldChar w:fldCharType="end"/>
      </w:r>
    </w:p>
    <w:p w14:paraId="0ED08DCD" w14:textId="60D5B7C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24.3.6.1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participants determination procedures</w:t>
      </w:r>
      <w:r>
        <w:rPr>
          <w:noProof/>
        </w:rPr>
        <w:tab/>
      </w:r>
      <w:r>
        <w:rPr>
          <w:noProof/>
        </w:rPr>
        <w:fldChar w:fldCharType="begin" w:fldLock="1"/>
      </w:r>
      <w:r>
        <w:rPr>
          <w:noProof/>
        </w:rPr>
        <w:instrText xml:space="preserve"> PAGEREF _Toc202372562 \h </w:instrText>
      </w:r>
      <w:r>
        <w:rPr>
          <w:noProof/>
        </w:rPr>
      </w:r>
      <w:r>
        <w:rPr>
          <w:noProof/>
        </w:rPr>
        <w:fldChar w:fldCharType="separate"/>
      </w:r>
      <w:r>
        <w:rPr>
          <w:noProof/>
        </w:rPr>
        <w:t>544</w:t>
      </w:r>
      <w:r>
        <w:rPr>
          <w:noProof/>
        </w:rPr>
        <w:fldChar w:fldCharType="end"/>
      </w:r>
    </w:p>
    <w:p w14:paraId="71DCB0DC" w14:textId="49E6511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24.3.6.2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participants determination stop procedures</w:t>
      </w:r>
      <w:r>
        <w:rPr>
          <w:noProof/>
        </w:rPr>
        <w:tab/>
      </w:r>
      <w:r>
        <w:rPr>
          <w:noProof/>
        </w:rPr>
        <w:fldChar w:fldCharType="begin" w:fldLock="1"/>
      </w:r>
      <w:r>
        <w:rPr>
          <w:noProof/>
        </w:rPr>
        <w:instrText xml:space="preserve"> PAGEREF _Toc202372563 \h </w:instrText>
      </w:r>
      <w:r>
        <w:rPr>
          <w:noProof/>
        </w:rPr>
      </w:r>
      <w:r>
        <w:rPr>
          <w:noProof/>
        </w:rPr>
        <w:fldChar w:fldCharType="separate"/>
      </w:r>
      <w:r>
        <w:rPr>
          <w:noProof/>
        </w:rPr>
        <w:t>545</w:t>
      </w:r>
      <w:r>
        <w:rPr>
          <w:noProof/>
        </w:rPr>
        <w:fldChar w:fldCharType="end"/>
      </w:r>
    </w:p>
    <w:p w14:paraId="3A79DB63" w14:textId="7BB1D93E"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w:t>
      </w:r>
      <w:r w:rsidRPr="00027F1A">
        <w:rPr>
          <w:rFonts w:eastAsia="Malgun Gothic"/>
          <w:noProof/>
          <w:lang w:eastAsia="ko-KR"/>
        </w:rPr>
        <w:t>3</w:t>
      </w:r>
      <w:r w:rsidRPr="00027F1A">
        <w:rPr>
          <w:rFonts w:eastAsia="Malgun Gothic"/>
          <w:noProof/>
        </w:rPr>
        <w:t>.</w:t>
      </w:r>
      <w:r w:rsidRPr="00027F1A">
        <w:rPr>
          <w:rFonts w:eastAsia="Malgun Gothic"/>
          <w:noProof/>
          <w:lang w:eastAsia="ko-KR"/>
        </w:rPr>
        <w:t>7</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w:t>
      </w:r>
      <w:r w:rsidRPr="00027F1A">
        <w:rPr>
          <w:rFonts w:eastAsia="Malgun Gothic"/>
          <w:noProof/>
          <w:lang w:eastAsia="ko-KR"/>
        </w:rPr>
        <w:t xml:space="preserve"> </w:t>
      </w:r>
      <w:r w:rsidRPr="00027F1A">
        <w:rPr>
          <w:rFonts w:eastAsia="Malgun Gothic"/>
          <w:noProof/>
        </w:rPr>
        <w:t xml:space="preserve">hoc group </w:t>
      </w:r>
      <w:r w:rsidRPr="00027F1A">
        <w:rPr>
          <w:rFonts w:eastAsia="Malgun Gothic"/>
          <w:noProof/>
          <w:lang w:eastAsia="ko-KR"/>
        </w:rPr>
        <w:t>determination</w:t>
      </w:r>
      <w:r>
        <w:rPr>
          <w:noProof/>
        </w:rPr>
        <w:tab/>
      </w:r>
      <w:r>
        <w:rPr>
          <w:noProof/>
        </w:rPr>
        <w:fldChar w:fldCharType="begin" w:fldLock="1"/>
      </w:r>
      <w:r>
        <w:rPr>
          <w:noProof/>
        </w:rPr>
        <w:instrText xml:space="preserve"> PAGEREF _Toc202372564 \h </w:instrText>
      </w:r>
      <w:r>
        <w:rPr>
          <w:noProof/>
        </w:rPr>
      </w:r>
      <w:r>
        <w:rPr>
          <w:noProof/>
        </w:rPr>
        <w:fldChar w:fldCharType="separate"/>
      </w:r>
      <w:r>
        <w:rPr>
          <w:noProof/>
        </w:rPr>
        <w:t>546</w:t>
      </w:r>
      <w:r>
        <w:rPr>
          <w:noProof/>
        </w:rPr>
        <w:fldChar w:fldCharType="end"/>
      </w:r>
    </w:p>
    <w:p w14:paraId="6FE23B5B" w14:textId="67F6FEA2"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w:t>
      </w:r>
      <w:r w:rsidRPr="00027F1A">
        <w:rPr>
          <w:rFonts w:eastAsia="Malgun Gothic"/>
          <w:noProof/>
          <w:lang w:eastAsia="ko-KR"/>
        </w:rPr>
        <w:t>3</w:t>
      </w:r>
      <w:r w:rsidRPr="00027F1A">
        <w:rPr>
          <w:rFonts w:eastAsia="Malgun Gothic"/>
          <w:noProof/>
        </w:rPr>
        <w:t>.</w:t>
      </w:r>
      <w:r w:rsidRPr="00027F1A">
        <w:rPr>
          <w:rFonts w:eastAsia="Malgun Gothic"/>
          <w:noProof/>
          <w:lang w:eastAsia="ko-KR"/>
        </w:rPr>
        <w:t>7</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_Toc202372565 \h </w:instrText>
      </w:r>
      <w:r>
        <w:rPr>
          <w:noProof/>
        </w:rPr>
      </w:r>
      <w:r>
        <w:rPr>
          <w:noProof/>
        </w:rPr>
        <w:fldChar w:fldCharType="separate"/>
      </w:r>
      <w:r>
        <w:rPr>
          <w:noProof/>
        </w:rPr>
        <w:t>546</w:t>
      </w:r>
      <w:r>
        <w:rPr>
          <w:noProof/>
        </w:rPr>
        <w:fldChar w:fldCharType="end"/>
      </w:r>
    </w:p>
    <w:p w14:paraId="550BFC75" w14:textId="37FA7ED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24.3.7.2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Receiving </w:t>
      </w:r>
      <w:r>
        <w:rPr>
          <w:noProof/>
          <w:lang w:eastAsia="ko-KR"/>
        </w:rPr>
        <w:t>a SIP MESSAGE request for ad hoc group determination</w:t>
      </w:r>
      <w:r>
        <w:rPr>
          <w:noProof/>
        </w:rPr>
        <w:tab/>
      </w:r>
      <w:r>
        <w:rPr>
          <w:noProof/>
        </w:rPr>
        <w:fldChar w:fldCharType="begin" w:fldLock="1"/>
      </w:r>
      <w:r>
        <w:rPr>
          <w:noProof/>
        </w:rPr>
        <w:instrText xml:space="preserve"> PAGEREF _Toc202372566 \h </w:instrText>
      </w:r>
      <w:r>
        <w:rPr>
          <w:noProof/>
        </w:rPr>
      </w:r>
      <w:r>
        <w:rPr>
          <w:noProof/>
        </w:rPr>
        <w:fldChar w:fldCharType="separate"/>
      </w:r>
      <w:r>
        <w:rPr>
          <w:noProof/>
        </w:rPr>
        <w:t>546</w:t>
      </w:r>
      <w:r>
        <w:rPr>
          <w:noProof/>
        </w:rPr>
        <w:fldChar w:fldCharType="end"/>
      </w:r>
    </w:p>
    <w:p w14:paraId="47E0EBA5" w14:textId="2BC54AC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24.3.8</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Notification of ad hoc group data communication redirection</w:t>
      </w:r>
      <w:r>
        <w:rPr>
          <w:noProof/>
        </w:rPr>
        <w:tab/>
      </w:r>
      <w:r>
        <w:rPr>
          <w:noProof/>
        </w:rPr>
        <w:fldChar w:fldCharType="begin" w:fldLock="1"/>
      </w:r>
      <w:r>
        <w:rPr>
          <w:noProof/>
        </w:rPr>
        <w:instrText xml:space="preserve"> PAGEREF _Toc202372567 \h </w:instrText>
      </w:r>
      <w:r>
        <w:rPr>
          <w:noProof/>
        </w:rPr>
      </w:r>
      <w:r>
        <w:rPr>
          <w:noProof/>
        </w:rPr>
        <w:fldChar w:fldCharType="separate"/>
      </w:r>
      <w:r>
        <w:rPr>
          <w:noProof/>
        </w:rPr>
        <w:t>548</w:t>
      </w:r>
      <w:r>
        <w:rPr>
          <w:noProof/>
        </w:rPr>
        <w:fldChar w:fldCharType="end"/>
      </w:r>
    </w:p>
    <w:p w14:paraId="1ABCFC4D" w14:textId="0DC7DCDE"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_Toc202372568 \h </w:instrText>
      </w:r>
      <w:r>
        <w:rPr>
          <w:noProof/>
        </w:rPr>
      </w:r>
      <w:r>
        <w:rPr>
          <w:noProof/>
        </w:rPr>
        <w:fldChar w:fldCharType="separate"/>
      </w:r>
      <w:r>
        <w:rPr>
          <w:noProof/>
        </w:rPr>
        <w:t>548</w:t>
      </w:r>
      <w:r>
        <w:rPr>
          <w:noProof/>
        </w:rPr>
        <w:fldChar w:fldCharType="end"/>
      </w:r>
    </w:p>
    <w:p w14:paraId="5F27C3E7" w14:textId="5BF383B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General</w:t>
      </w:r>
      <w:r>
        <w:rPr>
          <w:noProof/>
        </w:rPr>
        <w:tab/>
      </w:r>
      <w:r>
        <w:rPr>
          <w:noProof/>
        </w:rPr>
        <w:fldChar w:fldCharType="begin" w:fldLock="1"/>
      </w:r>
      <w:r>
        <w:rPr>
          <w:noProof/>
        </w:rPr>
        <w:instrText xml:space="preserve"> PAGEREF _Toc202372569 \h </w:instrText>
      </w:r>
      <w:r>
        <w:rPr>
          <w:noProof/>
        </w:rPr>
      </w:r>
      <w:r>
        <w:rPr>
          <w:noProof/>
        </w:rPr>
        <w:fldChar w:fldCharType="separate"/>
      </w:r>
      <w:r>
        <w:rPr>
          <w:noProof/>
        </w:rPr>
        <w:t>548</w:t>
      </w:r>
      <w:r>
        <w:rPr>
          <w:noProof/>
        </w:rPr>
        <w:fldChar w:fldCharType="end"/>
      </w:r>
    </w:p>
    <w:p w14:paraId="13935C06" w14:textId="6CFE49A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 xml:space="preserve">Adhoc group </w:t>
      </w:r>
      <w:r>
        <w:rPr>
          <w:noProof/>
          <w:lang w:eastAsia="ko-KR"/>
        </w:rPr>
        <w:t xml:space="preserve">data communication </w:t>
      </w:r>
      <w:r w:rsidRPr="00027F1A">
        <w:rPr>
          <w:rFonts w:eastAsia="Malgun Gothic"/>
          <w:noProof/>
        </w:rPr>
        <w:t>setup</w:t>
      </w:r>
      <w:r>
        <w:rPr>
          <w:noProof/>
        </w:rPr>
        <w:tab/>
      </w:r>
      <w:r>
        <w:rPr>
          <w:noProof/>
        </w:rPr>
        <w:fldChar w:fldCharType="begin" w:fldLock="1"/>
      </w:r>
      <w:r>
        <w:rPr>
          <w:noProof/>
        </w:rPr>
        <w:instrText xml:space="preserve"> PAGEREF _Toc202372570 \h </w:instrText>
      </w:r>
      <w:r>
        <w:rPr>
          <w:noProof/>
        </w:rPr>
      </w:r>
      <w:r>
        <w:rPr>
          <w:noProof/>
        </w:rPr>
        <w:fldChar w:fldCharType="separate"/>
      </w:r>
      <w:r>
        <w:rPr>
          <w:noProof/>
        </w:rPr>
        <w:t>548</w:t>
      </w:r>
      <w:r>
        <w:rPr>
          <w:noProof/>
        </w:rPr>
        <w:fldChar w:fldCharType="end"/>
      </w:r>
    </w:p>
    <w:p w14:paraId="173E0343" w14:textId="44E857C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_Toc202372571 \h </w:instrText>
      </w:r>
      <w:r>
        <w:rPr>
          <w:noProof/>
        </w:rPr>
      </w:r>
      <w:r>
        <w:rPr>
          <w:noProof/>
        </w:rPr>
        <w:fldChar w:fldCharType="separate"/>
      </w:r>
      <w:r>
        <w:rPr>
          <w:noProof/>
        </w:rPr>
        <w:t>548</w:t>
      </w:r>
      <w:r>
        <w:rPr>
          <w:noProof/>
        </w:rPr>
        <w:fldChar w:fldCharType="end"/>
      </w:r>
    </w:p>
    <w:p w14:paraId="410FD3D7" w14:textId="1C3DF153"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_Toc202372572 \h </w:instrText>
      </w:r>
      <w:r>
        <w:rPr>
          <w:noProof/>
        </w:rPr>
      </w:r>
      <w:r>
        <w:rPr>
          <w:noProof/>
        </w:rPr>
        <w:fldChar w:fldCharType="separate"/>
      </w:r>
      <w:r>
        <w:rPr>
          <w:noProof/>
        </w:rPr>
        <w:t>548</w:t>
      </w:r>
      <w:r>
        <w:rPr>
          <w:noProof/>
        </w:rPr>
        <w:fldChar w:fldCharType="end"/>
      </w:r>
    </w:p>
    <w:p w14:paraId="173EC948" w14:textId="6A4C0EEA"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_Toc202372573 \h </w:instrText>
      </w:r>
      <w:r>
        <w:rPr>
          <w:noProof/>
        </w:rPr>
      </w:r>
      <w:r>
        <w:rPr>
          <w:noProof/>
        </w:rPr>
        <w:fldChar w:fldCharType="separate"/>
      </w:r>
      <w:r>
        <w:rPr>
          <w:noProof/>
        </w:rPr>
        <w:t>551</w:t>
      </w:r>
      <w:r>
        <w:rPr>
          <w:noProof/>
        </w:rPr>
        <w:fldChar w:fldCharType="end"/>
      </w:r>
    </w:p>
    <w:p w14:paraId="5EBC9164" w14:textId="69C3585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release</w:t>
      </w:r>
      <w:r>
        <w:rPr>
          <w:noProof/>
        </w:rPr>
        <w:tab/>
      </w:r>
      <w:r>
        <w:rPr>
          <w:noProof/>
        </w:rPr>
        <w:fldChar w:fldCharType="begin" w:fldLock="1"/>
      </w:r>
      <w:r>
        <w:rPr>
          <w:noProof/>
        </w:rPr>
        <w:instrText xml:space="preserve"> PAGEREF _Toc202372574 \h </w:instrText>
      </w:r>
      <w:r>
        <w:rPr>
          <w:noProof/>
        </w:rPr>
      </w:r>
      <w:r>
        <w:rPr>
          <w:noProof/>
        </w:rPr>
        <w:fldChar w:fldCharType="separate"/>
      </w:r>
      <w:r>
        <w:rPr>
          <w:noProof/>
        </w:rPr>
        <w:t>554</w:t>
      </w:r>
      <w:r>
        <w:rPr>
          <w:noProof/>
        </w:rPr>
        <w:fldChar w:fldCharType="end"/>
      </w:r>
    </w:p>
    <w:p w14:paraId="0322990D" w14:textId="0FDAEF3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_Toc202372575 \h </w:instrText>
      </w:r>
      <w:r>
        <w:rPr>
          <w:noProof/>
        </w:rPr>
      </w:r>
      <w:r>
        <w:rPr>
          <w:noProof/>
        </w:rPr>
        <w:fldChar w:fldCharType="separate"/>
      </w:r>
      <w:r>
        <w:rPr>
          <w:noProof/>
        </w:rPr>
        <w:t>554</w:t>
      </w:r>
      <w:r>
        <w:rPr>
          <w:noProof/>
        </w:rPr>
        <w:fldChar w:fldCharType="end"/>
      </w:r>
    </w:p>
    <w:p w14:paraId="61563487" w14:textId="48C12B81"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24.4.3.1.1.1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SIP BYE request for releasing MCData session</w:t>
      </w:r>
      <w:r>
        <w:rPr>
          <w:noProof/>
        </w:rPr>
        <w:tab/>
      </w:r>
      <w:r>
        <w:rPr>
          <w:noProof/>
        </w:rPr>
        <w:fldChar w:fldCharType="begin" w:fldLock="1"/>
      </w:r>
      <w:r>
        <w:rPr>
          <w:noProof/>
        </w:rPr>
        <w:instrText xml:space="preserve"> PAGEREF _Toc202372576 \h </w:instrText>
      </w:r>
      <w:r>
        <w:rPr>
          <w:noProof/>
        </w:rPr>
      </w:r>
      <w:r>
        <w:rPr>
          <w:noProof/>
        </w:rPr>
        <w:fldChar w:fldCharType="separate"/>
      </w:r>
      <w:r>
        <w:rPr>
          <w:noProof/>
        </w:rPr>
        <w:t>554</w:t>
      </w:r>
      <w:r>
        <w:rPr>
          <w:noProof/>
        </w:rPr>
        <w:fldChar w:fldCharType="end"/>
      </w:r>
    </w:p>
    <w:p w14:paraId="432A10B6" w14:textId="22D754F4"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24.4.3.1.2.1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SIP BYE request for releasing MCData client from MCData session</w:t>
      </w:r>
      <w:r>
        <w:rPr>
          <w:noProof/>
        </w:rPr>
        <w:tab/>
      </w:r>
      <w:r>
        <w:rPr>
          <w:noProof/>
        </w:rPr>
        <w:fldChar w:fldCharType="begin" w:fldLock="1"/>
      </w:r>
      <w:r>
        <w:rPr>
          <w:noProof/>
        </w:rPr>
        <w:instrText xml:space="preserve"> PAGEREF _Toc202372577 \h </w:instrText>
      </w:r>
      <w:r>
        <w:rPr>
          <w:noProof/>
        </w:rPr>
      </w:r>
      <w:r>
        <w:rPr>
          <w:noProof/>
        </w:rPr>
        <w:fldChar w:fldCharType="separate"/>
      </w:r>
      <w:r>
        <w:rPr>
          <w:noProof/>
        </w:rPr>
        <w:t>554</w:t>
      </w:r>
      <w:r>
        <w:rPr>
          <w:noProof/>
        </w:rPr>
        <w:fldChar w:fldCharType="end"/>
      </w:r>
    </w:p>
    <w:p w14:paraId="3FCFF5A7" w14:textId="6D346624"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_Toc202372578 \h </w:instrText>
      </w:r>
      <w:r>
        <w:rPr>
          <w:noProof/>
        </w:rPr>
      </w:r>
      <w:r>
        <w:rPr>
          <w:noProof/>
        </w:rPr>
        <w:fldChar w:fldCharType="separate"/>
      </w:r>
      <w:r>
        <w:rPr>
          <w:noProof/>
        </w:rPr>
        <w:t>554</w:t>
      </w:r>
      <w:r>
        <w:rPr>
          <w:noProof/>
        </w:rPr>
        <w:fldChar w:fldCharType="end"/>
      </w:r>
    </w:p>
    <w:p w14:paraId="280FD1D9" w14:textId="785285BB"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24.4.4</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rejoin</w:t>
      </w:r>
      <w:r>
        <w:rPr>
          <w:noProof/>
        </w:rPr>
        <w:tab/>
      </w:r>
      <w:r>
        <w:rPr>
          <w:noProof/>
        </w:rPr>
        <w:fldChar w:fldCharType="begin" w:fldLock="1"/>
      </w:r>
      <w:r>
        <w:rPr>
          <w:noProof/>
        </w:rPr>
        <w:instrText xml:space="preserve"> PAGEREF _Toc202372579 \h </w:instrText>
      </w:r>
      <w:r>
        <w:rPr>
          <w:noProof/>
        </w:rPr>
      </w:r>
      <w:r>
        <w:rPr>
          <w:noProof/>
        </w:rPr>
        <w:fldChar w:fldCharType="separate"/>
      </w:r>
      <w:r>
        <w:rPr>
          <w:noProof/>
        </w:rPr>
        <w:t>555</w:t>
      </w:r>
      <w:r>
        <w:rPr>
          <w:noProof/>
        </w:rPr>
        <w:fldChar w:fldCharType="end"/>
      </w:r>
    </w:p>
    <w:p w14:paraId="01F244EE" w14:textId="461A4C8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rejoin procedures using on-demand session</w:t>
      </w:r>
      <w:r>
        <w:rPr>
          <w:noProof/>
        </w:rPr>
        <w:tab/>
      </w:r>
      <w:r>
        <w:rPr>
          <w:noProof/>
        </w:rPr>
        <w:fldChar w:fldCharType="begin" w:fldLock="1"/>
      </w:r>
      <w:r>
        <w:rPr>
          <w:noProof/>
        </w:rPr>
        <w:instrText xml:space="preserve"> PAGEREF _Toc202372580 \h </w:instrText>
      </w:r>
      <w:r>
        <w:rPr>
          <w:noProof/>
        </w:rPr>
      </w:r>
      <w:r>
        <w:rPr>
          <w:noProof/>
        </w:rPr>
        <w:fldChar w:fldCharType="separate"/>
      </w:r>
      <w:r>
        <w:rPr>
          <w:noProof/>
        </w:rPr>
        <w:t>555</w:t>
      </w:r>
      <w:r>
        <w:rPr>
          <w:noProof/>
        </w:rPr>
        <w:fldChar w:fldCharType="end"/>
      </w:r>
    </w:p>
    <w:p w14:paraId="464B22CC" w14:textId="6BE4DAD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_Toc202372581 \h </w:instrText>
      </w:r>
      <w:r>
        <w:rPr>
          <w:noProof/>
        </w:rPr>
      </w:r>
      <w:r>
        <w:rPr>
          <w:noProof/>
        </w:rPr>
        <w:fldChar w:fldCharType="separate"/>
      </w:r>
      <w:r>
        <w:rPr>
          <w:noProof/>
        </w:rPr>
        <w:t>555</w:t>
      </w:r>
      <w:r>
        <w:rPr>
          <w:noProof/>
        </w:rPr>
        <w:fldChar w:fldCharType="end"/>
      </w:r>
    </w:p>
    <w:p w14:paraId="4B82B8C3" w14:textId="16816759"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24.4.5</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participants modify</w:t>
      </w:r>
      <w:r>
        <w:rPr>
          <w:noProof/>
        </w:rPr>
        <w:tab/>
      </w:r>
      <w:r>
        <w:rPr>
          <w:noProof/>
        </w:rPr>
        <w:fldChar w:fldCharType="begin" w:fldLock="1"/>
      </w:r>
      <w:r>
        <w:rPr>
          <w:noProof/>
        </w:rPr>
        <w:instrText xml:space="preserve"> PAGEREF _Toc202372582 \h </w:instrText>
      </w:r>
      <w:r>
        <w:rPr>
          <w:noProof/>
        </w:rPr>
      </w:r>
      <w:r>
        <w:rPr>
          <w:noProof/>
        </w:rPr>
        <w:fldChar w:fldCharType="separate"/>
      </w:r>
      <w:r>
        <w:rPr>
          <w:noProof/>
        </w:rPr>
        <w:t>555</w:t>
      </w:r>
      <w:r>
        <w:rPr>
          <w:noProof/>
        </w:rPr>
        <w:fldChar w:fldCharType="end"/>
      </w:r>
    </w:p>
    <w:p w14:paraId="70F6FAB6" w14:textId="504D0F6E"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24.4.5.1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_Toc202372583 \h </w:instrText>
      </w:r>
      <w:r>
        <w:rPr>
          <w:noProof/>
        </w:rPr>
      </w:r>
      <w:r>
        <w:rPr>
          <w:noProof/>
        </w:rPr>
        <w:fldChar w:fldCharType="separate"/>
      </w:r>
      <w:r>
        <w:rPr>
          <w:noProof/>
        </w:rPr>
        <w:t>556</w:t>
      </w:r>
      <w:r>
        <w:rPr>
          <w:noProof/>
        </w:rPr>
        <w:fldChar w:fldCharType="end"/>
      </w:r>
    </w:p>
    <w:p w14:paraId="4DFD0B35" w14:textId="245016F2"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_Toc202372584 \h </w:instrText>
      </w:r>
      <w:r>
        <w:rPr>
          <w:noProof/>
        </w:rPr>
      </w:r>
      <w:r>
        <w:rPr>
          <w:noProof/>
        </w:rPr>
        <w:fldChar w:fldCharType="separate"/>
      </w:r>
      <w:r>
        <w:rPr>
          <w:noProof/>
        </w:rPr>
        <w:t>556</w:t>
      </w:r>
      <w:r>
        <w:rPr>
          <w:noProof/>
        </w:rPr>
        <w:fldChar w:fldCharType="end"/>
      </w:r>
    </w:p>
    <w:p w14:paraId="7FA3CA17" w14:textId="0A4E97E9"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24.4.5.2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_Toc202372585 \h </w:instrText>
      </w:r>
      <w:r>
        <w:rPr>
          <w:noProof/>
        </w:rPr>
      </w:r>
      <w:r>
        <w:rPr>
          <w:noProof/>
        </w:rPr>
        <w:fldChar w:fldCharType="separate"/>
      </w:r>
      <w:r>
        <w:rPr>
          <w:noProof/>
        </w:rPr>
        <w:t>557</w:t>
      </w:r>
      <w:r>
        <w:rPr>
          <w:noProof/>
        </w:rPr>
        <w:fldChar w:fldCharType="end"/>
      </w:r>
    </w:p>
    <w:p w14:paraId="498CCC64" w14:textId="54C605AC" w:rsidR="00A312CA" w:rsidRDefault="00A312CA">
      <w:pPr>
        <w:pStyle w:val="TOC5"/>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_Toc202372586 \h </w:instrText>
      </w:r>
      <w:r>
        <w:rPr>
          <w:noProof/>
        </w:rPr>
      </w:r>
      <w:r>
        <w:rPr>
          <w:noProof/>
        </w:rPr>
        <w:fldChar w:fldCharType="separate"/>
      </w:r>
      <w:r>
        <w:rPr>
          <w:noProof/>
        </w:rPr>
        <w:t>557</w:t>
      </w:r>
      <w:r>
        <w:rPr>
          <w:noProof/>
        </w:rPr>
        <w:fldChar w:fldCharType="end"/>
      </w:r>
    </w:p>
    <w:p w14:paraId="3989F1DE" w14:textId="5EB0574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24.4.6</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Adhoc group data communication participants determination</w:t>
      </w:r>
      <w:r>
        <w:rPr>
          <w:noProof/>
        </w:rPr>
        <w:tab/>
      </w:r>
      <w:r>
        <w:rPr>
          <w:noProof/>
        </w:rPr>
        <w:fldChar w:fldCharType="begin" w:fldLock="1"/>
      </w:r>
      <w:r>
        <w:rPr>
          <w:noProof/>
        </w:rPr>
        <w:instrText xml:space="preserve"> PAGEREF _Toc202372587 \h </w:instrText>
      </w:r>
      <w:r>
        <w:rPr>
          <w:noProof/>
        </w:rPr>
      </w:r>
      <w:r>
        <w:rPr>
          <w:noProof/>
        </w:rPr>
        <w:fldChar w:fldCharType="separate"/>
      </w:r>
      <w:r>
        <w:rPr>
          <w:noProof/>
        </w:rPr>
        <w:t>558</w:t>
      </w:r>
      <w:r>
        <w:rPr>
          <w:noProof/>
        </w:rPr>
        <w:fldChar w:fldCharType="end"/>
      </w:r>
    </w:p>
    <w:p w14:paraId="7C10ADCF" w14:textId="1CB2EF1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24.4.6.1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participants determination procedures</w:t>
      </w:r>
      <w:r>
        <w:rPr>
          <w:noProof/>
        </w:rPr>
        <w:tab/>
      </w:r>
      <w:r>
        <w:rPr>
          <w:noProof/>
        </w:rPr>
        <w:fldChar w:fldCharType="begin" w:fldLock="1"/>
      </w:r>
      <w:r>
        <w:rPr>
          <w:noProof/>
        </w:rPr>
        <w:instrText xml:space="preserve"> PAGEREF _Toc202372588 \h </w:instrText>
      </w:r>
      <w:r>
        <w:rPr>
          <w:noProof/>
        </w:rPr>
      </w:r>
      <w:r>
        <w:rPr>
          <w:noProof/>
        </w:rPr>
        <w:fldChar w:fldCharType="separate"/>
      </w:r>
      <w:r>
        <w:rPr>
          <w:noProof/>
        </w:rPr>
        <w:t>558</w:t>
      </w:r>
      <w:r>
        <w:rPr>
          <w:noProof/>
        </w:rPr>
        <w:fldChar w:fldCharType="end"/>
      </w:r>
    </w:p>
    <w:p w14:paraId="26E8C813" w14:textId="14848556"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24.4.6.2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Data communication participants determination stop procedures</w:t>
      </w:r>
      <w:r>
        <w:rPr>
          <w:noProof/>
        </w:rPr>
        <w:tab/>
      </w:r>
      <w:r>
        <w:rPr>
          <w:noProof/>
        </w:rPr>
        <w:fldChar w:fldCharType="begin" w:fldLock="1"/>
      </w:r>
      <w:r>
        <w:rPr>
          <w:noProof/>
        </w:rPr>
        <w:instrText xml:space="preserve"> PAGEREF _Toc202372589 \h </w:instrText>
      </w:r>
      <w:r>
        <w:rPr>
          <w:noProof/>
        </w:rPr>
      </w:r>
      <w:r>
        <w:rPr>
          <w:noProof/>
        </w:rPr>
        <w:fldChar w:fldCharType="separate"/>
      </w:r>
      <w:r>
        <w:rPr>
          <w:noProof/>
        </w:rPr>
        <w:t>559</w:t>
      </w:r>
      <w:r>
        <w:rPr>
          <w:noProof/>
        </w:rPr>
        <w:fldChar w:fldCharType="end"/>
      </w:r>
    </w:p>
    <w:p w14:paraId="4B504DB4" w14:textId="2B73B03D"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w:t>
      </w:r>
      <w:r w:rsidRPr="00027F1A">
        <w:rPr>
          <w:rFonts w:eastAsia="Malgun Gothic"/>
          <w:noProof/>
          <w:lang w:eastAsia="ko-KR"/>
        </w:rPr>
        <w:t>4</w:t>
      </w:r>
      <w:r w:rsidRPr="00027F1A">
        <w:rPr>
          <w:rFonts w:eastAsia="Malgun Gothic"/>
          <w:noProof/>
        </w:rPr>
        <w:t>.</w:t>
      </w:r>
      <w:r w:rsidRPr="00027F1A">
        <w:rPr>
          <w:rFonts w:eastAsia="Malgun Gothic"/>
          <w:noProof/>
          <w:lang w:eastAsia="ko-KR"/>
        </w:rPr>
        <w:t>7</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Ad</w:t>
      </w:r>
      <w:r w:rsidRPr="00027F1A">
        <w:rPr>
          <w:rFonts w:eastAsia="Malgun Gothic"/>
          <w:noProof/>
          <w:lang w:eastAsia="ko-KR"/>
        </w:rPr>
        <w:t xml:space="preserve"> </w:t>
      </w:r>
      <w:r w:rsidRPr="00027F1A">
        <w:rPr>
          <w:rFonts w:eastAsia="Malgun Gothic"/>
          <w:noProof/>
        </w:rPr>
        <w:t xml:space="preserve">hoc group </w:t>
      </w:r>
      <w:r w:rsidRPr="00027F1A">
        <w:rPr>
          <w:rFonts w:eastAsia="Malgun Gothic"/>
          <w:noProof/>
          <w:lang w:eastAsia="ko-KR"/>
        </w:rPr>
        <w:t>determination</w:t>
      </w:r>
      <w:r>
        <w:rPr>
          <w:noProof/>
        </w:rPr>
        <w:tab/>
      </w:r>
      <w:r>
        <w:rPr>
          <w:noProof/>
        </w:rPr>
        <w:fldChar w:fldCharType="begin" w:fldLock="1"/>
      </w:r>
      <w:r>
        <w:rPr>
          <w:noProof/>
        </w:rPr>
        <w:instrText xml:space="preserve"> PAGEREF _Toc202372590 \h </w:instrText>
      </w:r>
      <w:r>
        <w:rPr>
          <w:noProof/>
        </w:rPr>
      </w:r>
      <w:r>
        <w:rPr>
          <w:noProof/>
        </w:rPr>
        <w:fldChar w:fldCharType="separate"/>
      </w:r>
      <w:r>
        <w:rPr>
          <w:noProof/>
        </w:rPr>
        <w:t>560</w:t>
      </w:r>
      <w:r>
        <w:rPr>
          <w:noProof/>
        </w:rPr>
        <w:fldChar w:fldCharType="end"/>
      </w:r>
    </w:p>
    <w:p w14:paraId="62C1D332" w14:textId="05E1251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w:t>
      </w:r>
      <w:r w:rsidRPr="00027F1A">
        <w:rPr>
          <w:rFonts w:eastAsia="Malgun Gothic"/>
          <w:noProof/>
          <w:lang w:eastAsia="ko-KR"/>
        </w:rPr>
        <w:t>4</w:t>
      </w:r>
      <w:r w:rsidRPr="00027F1A">
        <w:rPr>
          <w:rFonts w:eastAsia="Malgun Gothic"/>
          <w:noProof/>
        </w:rPr>
        <w:t>.</w:t>
      </w:r>
      <w:r w:rsidRPr="00027F1A">
        <w:rPr>
          <w:rFonts w:eastAsia="Malgun Gothic"/>
          <w:noProof/>
          <w:lang w:eastAsia="ko-KR"/>
        </w:rPr>
        <w:t>7</w:t>
      </w:r>
      <w:r w:rsidRPr="00027F1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_Toc202372591 \h </w:instrText>
      </w:r>
      <w:r>
        <w:rPr>
          <w:noProof/>
        </w:rPr>
      </w:r>
      <w:r>
        <w:rPr>
          <w:noProof/>
        </w:rPr>
        <w:fldChar w:fldCharType="separate"/>
      </w:r>
      <w:r>
        <w:rPr>
          <w:noProof/>
        </w:rPr>
        <w:t>560</w:t>
      </w:r>
      <w:r>
        <w:rPr>
          <w:noProof/>
        </w:rPr>
        <w:fldChar w:fldCharType="end"/>
      </w:r>
    </w:p>
    <w:p w14:paraId="40D01914" w14:textId="408F10E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24.4.</w:t>
      </w:r>
      <w:r w:rsidRPr="00027F1A">
        <w:rPr>
          <w:rFonts w:eastAsia="Malgun Gothic"/>
          <w:noProof/>
          <w:lang w:eastAsia="ko-KR"/>
        </w:rPr>
        <w:t>7</w:t>
      </w:r>
      <w:r w:rsidRPr="00027F1A">
        <w:rPr>
          <w:rFonts w:eastAsia="Malgun Gothic"/>
          <w:noProof/>
        </w:rPr>
        <w:t>.</w:t>
      </w:r>
      <w:r w:rsidRPr="00027F1A">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MESSAGE request for ad hoc group determination</w:t>
      </w:r>
      <w:r>
        <w:rPr>
          <w:noProof/>
        </w:rPr>
        <w:tab/>
      </w:r>
      <w:r>
        <w:rPr>
          <w:noProof/>
        </w:rPr>
        <w:fldChar w:fldCharType="begin" w:fldLock="1"/>
      </w:r>
      <w:r>
        <w:rPr>
          <w:noProof/>
        </w:rPr>
        <w:instrText xml:space="preserve"> PAGEREF _Toc202372592 \h </w:instrText>
      </w:r>
      <w:r>
        <w:rPr>
          <w:noProof/>
        </w:rPr>
      </w:r>
      <w:r>
        <w:rPr>
          <w:noProof/>
        </w:rPr>
        <w:fldChar w:fldCharType="separate"/>
      </w:r>
      <w:r>
        <w:rPr>
          <w:noProof/>
        </w:rPr>
        <w:t>560</w:t>
      </w:r>
      <w:r>
        <w:rPr>
          <w:noProof/>
        </w:rPr>
        <w:fldChar w:fldCharType="end"/>
      </w:r>
    </w:p>
    <w:p w14:paraId="0A5EEE09" w14:textId="63EA7E77"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sidRPr="00027F1A">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Subscription to the conference event package</w:t>
      </w:r>
      <w:r>
        <w:rPr>
          <w:noProof/>
        </w:rPr>
        <w:tab/>
      </w:r>
      <w:r>
        <w:rPr>
          <w:noProof/>
        </w:rPr>
        <w:fldChar w:fldCharType="begin" w:fldLock="1"/>
      </w:r>
      <w:r>
        <w:rPr>
          <w:noProof/>
        </w:rPr>
        <w:instrText xml:space="preserve"> PAGEREF _Toc202372593 \h </w:instrText>
      </w:r>
      <w:r>
        <w:rPr>
          <w:noProof/>
        </w:rPr>
      </w:r>
      <w:r>
        <w:rPr>
          <w:noProof/>
        </w:rPr>
        <w:fldChar w:fldCharType="separate"/>
      </w:r>
      <w:r>
        <w:rPr>
          <w:noProof/>
        </w:rPr>
        <w:t>561</w:t>
      </w:r>
      <w:r>
        <w:rPr>
          <w:noProof/>
        </w:rPr>
        <w:fldChar w:fldCharType="end"/>
      </w:r>
    </w:p>
    <w:p w14:paraId="76DE739B" w14:textId="49C3DF0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General</w:t>
      </w:r>
      <w:r>
        <w:rPr>
          <w:noProof/>
        </w:rPr>
        <w:tab/>
      </w:r>
      <w:r>
        <w:rPr>
          <w:noProof/>
        </w:rPr>
        <w:fldChar w:fldCharType="begin" w:fldLock="1"/>
      </w:r>
      <w:r>
        <w:rPr>
          <w:noProof/>
        </w:rPr>
        <w:instrText xml:space="preserve"> PAGEREF _Toc202372594 \h </w:instrText>
      </w:r>
      <w:r>
        <w:rPr>
          <w:noProof/>
        </w:rPr>
      </w:r>
      <w:r>
        <w:rPr>
          <w:noProof/>
        </w:rPr>
        <w:fldChar w:fldCharType="separate"/>
      </w:r>
      <w:r>
        <w:rPr>
          <w:noProof/>
        </w:rPr>
        <w:t>561</w:t>
      </w:r>
      <w:r>
        <w:rPr>
          <w:noProof/>
        </w:rPr>
        <w:fldChar w:fldCharType="end"/>
      </w:r>
    </w:p>
    <w:p w14:paraId="4F06052F" w14:textId="5DA390B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MCData client</w:t>
      </w:r>
      <w:r>
        <w:rPr>
          <w:noProof/>
        </w:rPr>
        <w:tab/>
      </w:r>
      <w:r>
        <w:rPr>
          <w:noProof/>
        </w:rPr>
        <w:fldChar w:fldCharType="begin" w:fldLock="1"/>
      </w:r>
      <w:r>
        <w:rPr>
          <w:noProof/>
        </w:rPr>
        <w:instrText xml:space="preserve"> PAGEREF _Toc202372595 \h </w:instrText>
      </w:r>
      <w:r>
        <w:rPr>
          <w:noProof/>
        </w:rPr>
      </w:r>
      <w:r>
        <w:rPr>
          <w:noProof/>
        </w:rPr>
        <w:fldChar w:fldCharType="separate"/>
      </w:r>
      <w:r>
        <w:rPr>
          <w:noProof/>
        </w:rPr>
        <w:t>561</w:t>
      </w:r>
      <w:r>
        <w:rPr>
          <w:noProof/>
        </w:rPr>
        <w:fldChar w:fldCharType="end"/>
      </w:r>
    </w:p>
    <w:p w14:paraId="3501A9ED" w14:textId="104CD35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w:t>
      </w:r>
      <w:r>
        <w:rPr>
          <w:noProof/>
        </w:rPr>
        <w:tab/>
      </w:r>
      <w:r>
        <w:rPr>
          <w:noProof/>
        </w:rPr>
        <w:fldChar w:fldCharType="begin" w:fldLock="1"/>
      </w:r>
      <w:r>
        <w:rPr>
          <w:noProof/>
        </w:rPr>
        <w:instrText xml:space="preserve"> PAGEREF _Toc202372596 \h </w:instrText>
      </w:r>
      <w:r>
        <w:rPr>
          <w:noProof/>
        </w:rPr>
      </w:r>
      <w:r>
        <w:rPr>
          <w:noProof/>
        </w:rPr>
        <w:fldChar w:fldCharType="separate"/>
      </w:r>
      <w:r>
        <w:rPr>
          <w:noProof/>
        </w:rPr>
        <w:t>562</w:t>
      </w:r>
      <w:r>
        <w:rPr>
          <w:noProof/>
        </w:rPr>
        <w:fldChar w:fldCharType="end"/>
      </w:r>
    </w:p>
    <w:p w14:paraId="1BE0B860" w14:textId="6672536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en-US"/>
        </w:rPr>
        <w:t>25.4</w:t>
      </w:r>
      <w:r>
        <w:rPr>
          <w:rFonts w:asciiTheme="minorHAnsi" w:eastAsiaTheme="minorEastAsia" w:hAnsiTheme="minorHAnsi" w:cstheme="minorBidi"/>
          <w:noProof/>
          <w:kern w:val="2"/>
          <w:sz w:val="24"/>
          <w:szCs w:val="24"/>
          <w:lang w:eastAsia="en-GB"/>
          <w14:ligatures w14:val="standardContextual"/>
        </w:rPr>
        <w:tab/>
      </w:r>
      <w:r>
        <w:rPr>
          <w:noProof/>
        </w:rPr>
        <w:t>Controlling</w:t>
      </w:r>
      <w:r w:rsidRPr="00027F1A">
        <w:rPr>
          <w:noProof/>
          <w:lang w:val="en-US"/>
        </w:rPr>
        <w:t xml:space="preserve"> MCData function</w:t>
      </w:r>
      <w:r>
        <w:rPr>
          <w:noProof/>
        </w:rPr>
        <w:tab/>
      </w:r>
      <w:r>
        <w:rPr>
          <w:noProof/>
        </w:rPr>
        <w:fldChar w:fldCharType="begin" w:fldLock="1"/>
      </w:r>
      <w:r>
        <w:rPr>
          <w:noProof/>
        </w:rPr>
        <w:instrText xml:space="preserve"> PAGEREF _Toc202372597 \h </w:instrText>
      </w:r>
      <w:r>
        <w:rPr>
          <w:noProof/>
        </w:rPr>
      </w:r>
      <w:r>
        <w:rPr>
          <w:noProof/>
        </w:rPr>
        <w:fldChar w:fldCharType="separate"/>
      </w:r>
      <w:r>
        <w:rPr>
          <w:noProof/>
        </w:rPr>
        <w:t>563</w:t>
      </w:r>
      <w:r>
        <w:rPr>
          <w:noProof/>
        </w:rPr>
        <w:fldChar w:fldCharType="end"/>
      </w:r>
    </w:p>
    <w:p w14:paraId="170DF519" w14:textId="19A8919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027F1A">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Receiving a subscription to the conference event package</w:t>
      </w:r>
      <w:r>
        <w:rPr>
          <w:noProof/>
        </w:rPr>
        <w:tab/>
      </w:r>
      <w:r>
        <w:rPr>
          <w:noProof/>
        </w:rPr>
        <w:fldChar w:fldCharType="begin" w:fldLock="1"/>
      </w:r>
      <w:r>
        <w:rPr>
          <w:noProof/>
        </w:rPr>
        <w:instrText xml:space="preserve"> PAGEREF _Toc202372598 \h </w:instrText>
      </w:r>
      <w:r>
        <w:rPr>
          <w:noProof/>
        </w:rPr>
      </w:r>
      <w:r>
        <w:rPr>
          <w:noProof/>
        </w:rPr>
        <w:fldChar w:fldCharType="separate"/>
      </w:r>
      <w:r>
        <w:rPr>
          <w:noProof/>
        </w:rPr>
        <w:t>563</w:t>
      </w:r>
      <w:r>
        <w:rPr>
          <w:noProof/>
        </w:rPr>
        <w:fldChar w:fldCharType="end"/>
      </w:r>
    </w:p>
    <w:p w14:paraId="0D8078BB" w14:textId="0F1EBFB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Sending notifications to the conference event package</w:t>
      </w:r>
      <w:r>
        <w:rPr>
          <w:noProof/>
        </w:rPr>
        <w:tab/>
      </w:r>
      <w:r>
        <w:rPr>
          <w:noProof/>
        </w:rPr>
        <w:fldChar w:fldCharType="begin" w:fldLock="1"/>
      </w:r>
      <w:r>
        <w:rPr>
          <w:noProof/>
        </w:rPr>
        <w:instrText xml:space="preserve"> PAGEREF _Toc202372599 \h </w:instrText>
      </w:r>
      <w:r>
        <w:rPr>
          <w:noProof/>
        </w:rPr>
      </w:r>
      <w:r>
        <w:rPr>
          <w:noProof/>
        </w:rPr>
        <w:fldChar w:fldCharType="separate"/>
      </w:r>
      <w:r>
        <w:rPr>
          <w:noProof/>
        </w:rPr>
        <w:t>564</w:t>
      </w:r>
      <w:r>
        <w:rPr>
          <w:noProof/>
        </w:rPr>
        <w:fldChar w:fldCharType="end"/>
      </w:r>
    </w:p>
    <w:p w14:paraId="14A45DB3" w14:textId="4AD7383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25.4.3</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_Toc202372600 \h </w:instrText>
      </w:r>
      <w:r>
        <w:rPr>
          <w:noProof/>
        </w:rPr>
      </w:r>
      <w:r>
        <w:rPr>
          <w:noProof/>
        </w:rPr>
        <w:fldChar w:fldCharType="separate"/>
      </w:r>
      <w:r>
        <w:rPr>
          <w:noProof/>
        </w:rPr>
        <w:t>564</w:t>
      </w:r>
      <w:r>
        <w:rPr>
          <w:noProof/>
        </w:rPr>
        <w:fldChar w:fldCharType="end"/>
      </w:r>
    </w:p>
    <w:p w14:paraId="00AB659C" w14:textId="5822AD9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_Toc202372601 \h </w:instrText>
      </w:r>
      <w:r>
        <w:rPr>
          <w:noProof/>
        </w:rPr>
      </w:r>
      <w:r>
        <w:rPr>
          <w:noProof/>
        </w:rPr>
        <w:fldChar w:fldCharType="separate"/>
      </w:r>
      <w:r>
        <w:rPr>
          <w:noProof/>
        </w:rPr>
        <w:t>565</w:t>
      </w:r>
      <w:r>
        <w:rPr>
          <w:noProof/>
        </w:rPr>
        <w:fldChar w:fldCharType="end"/>
      </w:r>
    </w:p>
    <w:p w14:paraId="4A65D362" w14:textId="2D4608C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Extension of application/conference-info+xml MIME type</w:t>
      </w:r>
      <w:r>
        <w:rPr>
          <w:noProof/>
        </w:rPr>
        <w:tab/>
      </w:r>
      <w:r>
        <w:rPr>
          <w:noProof/>
        </w:rPr>
        <w:fldChar w:fldCharType="begin" w:fldLock="1"/>
      </w:r>
      <w:r>
        <w:rPr>
          <w:noProof/>
        </w:rPr>
        <w:instrText xml:space="preserve"> PAGEREF _Toc202372602 \h </w:instrText>
      </w:r>
      <w:r>
        <w:rPr>
          <w:noProof/>
        </w:rPr>
      </w:r>
      <w:r>
        <w:rPr>
          <w:noProof/>
        </w:rPr>
        <w:fldChar w:fldCharType="separate"/>
      </w:r>
      <w:r>
        <w:rPr>
          <w:noProof/>
        </w:rPr>
        <w:t>565</w:t>
      </w:r>
      <w:r>
        <w:rPr>
          <w:noProof/>
        </w:rPr>
        <w:fldChar w:fldCharType="end"/>
      </w:r>
    </w:p>
    <w:p w14:paraId="3F6B3BE8" w14:textId="3B4F78C0"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Pr>
          <w:noProof/>
        </w:rPr>
        <w:t>25.6.1.1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_Toc202372603 \h </w:instrText>
      </w:r>
      <w:r>
        <w:rPr>
          <w:noProof/>
        </w:rPr>
      </w:r>
      <w:r>
        <w:rPr>
          <w:noProof/>
        </w:rPr>
        <w:fldChar w:fldCharType="separate"/>
      </w:r>
      <w:r>
        <w:rPr>
          <w:noProof/>
        </w:rPr>
        <w:t>565</w:t>
      </w:r>
      <w:r>
        <w:rPr>
          <w:noProof/>
        </w:rPr>
        <w:fldChar w:fldCharType="end"/>
      </w:r>
    </w:p>
    <w:p w14:paraId="0FE60867" w14:textId="015FDF88" w:rsidR="00A312CA" w:rsidRDefault="00A312CA">
      <w:pPr>
        <w:pStyle w:val="TOC4"/>
        <w:rPr>
          <w:rFonts w:asciiTheme="minorHAnsi" w:eastAsiaTheme="minorEastAsia" w:hAnsiTheme="minorHAnsi" w:cstheme="minorBidi"/>
          <w:noProof/>
          <w:kern w:val="2"/>
          <w:sz w:val="24"/>
          <w:szCs w:val="24"/>
          <w:lang w:eastAsia="en-GB"/>
          <w14:ligatures w14:val="standardContextual"/>
        </w:rPr>
      </w:pPr>
      <w:r w:rsidRPr="00027F1A">
        <w:rPr>
          <w:noProof/>
          <w:lang w:val="sv-SE"/>
        </w:rPr>
        <w:t>25.6.1.2</w:t>
      </w:r>
      <w:r>
        <w:rPr>
          <w:rFonts w:asciiTheme="minorHAnsi" w:eastAsiaTheme="minorEastAsia" w:hAnsiTheme="minorHAnsi" w:cstheme="minorBidi"/>
          <w:noProof/>
          <w:kern w:val="2"/>
          <w:sz w:val="24"/>
          <w:szCs w:val="24"/>
          <w:lang w:eastAsia="en-GB"/>
          <w14:ligatures w14:val="standardContextual"/>
        </w:rPr>
        <w:tab/>
      </w:r>
      <w:r w:rsidRPr="00027F1A">
        <w:rPr>
          <w:noProof/>
          <w:lang w:val="sv-SE"/>
        </w:rPr>
        <w:t>Schema</w:t>
      </w:r>
      <w:r>
        <w:rPr>
          <w:noProof/>
        </w:rPr>
        <w:tab/>
      </w:r>
      <w:r>
        <w:rPr>
          <w:noProof/>
        </w:rPr>
        <w:fldChar w:fldCharType="begin" w:fldLock="1"/>
      </w:r>
      <w:r>
        <w:rPr>
          <w:noProof/>
        </w:rPr>
        <w:instrText xml:space="preserve"> PAGEREF _Toc202372604 \h </w:instrText>
      </w:r>
      <w:r>
        <w:rPr>
          <w:noProof/>
        </w:rPr>
      </w:r>
      <w:r>
        <w:rPr>
          <w:noProof/>
        </w:rPr>
        <w:fldChar w:fldCharType="separate"/>
      </w:r>
      <w:r>
        <w:rPr>
          <w:noProof/>
        </w:rPr>
        <w:t>565</w:t>
      </w:r>
      <w:r>
        <w:rPr>
          <w:noProof/>
        </w:rPr>
        <w:fldChar w:fldCharType="end"/>
      </w:r>
    </w:p>
    <w:p w14:paraId="06DD1816" w14:textId="14CA6EEC"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w:t>
      </w:r>
      <w:r>
        <w:rPr>
          <w:noProof/>
        </w:rPr>
        <w:tab/>
        <w:t>Signalling flows</w:t>
      </w:r>
      <w:r>
        <w:rPr>
          <w:noProof/>
        </w:rPr>
        <w:tab/>
      </w:r>
      <w:r>
        <w:rPr>
          <w:noProof/>
        </w:rPr>
        <w:fldChar w:fldCharType="begin" w:fldLock="1"/>
      </w:r>
      <w:r>
        <w:rPr>
          <w:noProof/>
        </w:rPr>
        <w:instrText xml:space="preserve"> PAGEREF _Toc202372605 \h </w:instrText>
      </w:r>
      <w:r>
        <w:rPr>
          <w:noProof/>
        </w:rPr>
      </w:r>
      <w:r>
        <w:rPr>
          <w:noProof/>
        </w:rPr>
        <w:fldChar w:fldCharType="separate"/>
      </w:r>
      <w:r>
        <w:rPr>
          <w:noProof/>
        </w:rPr>
        <w:t>566</w:t>
      </w:r>
      <w:r>
        <w:rPr>
          <w:noProof/>
        </w:rPr>
        <w:fldChar w:fldCharType="end"/>
      </w:r>
    </w:p>
    <w:p w14:paraId="6AF1AE19" w14:textId="75659DBA"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_Toc202372606 \h </w:instrText>
      </w:r>
      <w:r>
        <w:rPr>
          <w:noProof/>
        </w:rPr>
      </w:r>
      <w:r>
        <w:rPr>
          <w:noProof/>
        </w:rPr>
        <w:fldChar w:fldCharType="separate"/>
      </w:r>
      <w:r>
        <w:rPr>
          <w:noProof/>
        </w:rPr>
        <w:t>567</w:t>
      </w:r>
      <w:r>
        <w:rPr>
          <w:noProof/>
        </w:rPr>
        <w:fldChar w:fldCharType="end"/>
      </w:r>
    </w:p>
    <w:p w14:paraId="54B0F86E" w14:textId="392D9B3E"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_Toc202372607 \h </w:instrText>
      </w:r>
      <w:r>
        <w:rPr>
          <w:noProof/>
        </w:rPr>
      </w:r>
      <w:r>
        <w:rPr>
          <w:noProof/>
        </w:rPr>
        <w:fldChar w:fldCharType="separate"/>
      </w:r>
      <w:r>
        <w:rPr>
          <w:noProof/>
        </w:rPr>
        <w:t>567</w:t>
      </w:r>
      <w:r>
        <w:rPr>
          <w:noProof/>
        </w:rPr>
        <w:fldChar w:fldCharType="end"/>
      </w:r>
    </w:p>
    <w:p w14:paraId="24377DD6" w14:textId="3E6C0FC3"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_Toc202372608 \h </w:instrText>
      </w:r>
      <w:r>
        <w:rPr>
          <w:noProof/>
        </w:rPr>
      </w:r>
      <w:r>
        <w:rPr>
          <w:noProof/>
        </w:rPr>
        <w:fldChar w:fldCharType="separate"/>
      </w:r>
      <w:r>
        <w:rPr>
          <w:noProof/>
        </w:rPr>
        <w:t>567</w:t>
      </w:r>
      <w:r>
        <w:rPr>
          <w:noProof/>
        </w:rPr>
        <w:fldChar w:fldCharType="end"/>
      </w:r>
    </w:p>
    <w:p w14:paraId="7FE34777" w14:textId="108C32B5"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_Toc202372609 \h </w:instrText>
      </w:r>
      <w:r>
        <w:rPr>
          <w:noProof/>
        </w:rPr>
      </w:r>
      <w:r>
        <w:rPr>
          <w:noProof/>
        </w:rPr>
        <w:fldChar w:fldCharType="separate"/>
      </w:r>
      <w:r>
        <w:rPr>
          <w:noProof/>
        </w:rPr>
        <w:t>567</w:t>
      </w:r>
      <w:r>
        <w:rPr>
          <w:noProof/>
        </w:rPr>
        <w:fldChar w:fldCharType="end"/>
      </w:r>
    </w:p>
    <w:p w14:paraId="4D39A06F" w14:textId="351A8554"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_Toc202372610 \h </w:instrText>
      </w:r>
      <w:r>
        <w:rPr>
          <w:noProof/>
        </w:rPr>
      </w:r>
      <w:r>
        <w:rPr>
          <w:noProof/>
        </w:rPr>
        <w:fldChar w:fldCharType="separate"/>
      </w:r>
      <w:r>
        <w:rPr>
          <w:noProof/>
        </w:rPr>
        <w:t>568</w:t>
      </w:r>
      <w:r>
        <w:rPr>
          <w:noProof/>
        </w:rPr>
        <w:fldChar w:fldCharType="end"/>
      </w:r>
    </w:p>
    <w:p w14:paraId="36CC9412" w14:textId="5DD4B0DA"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_Toc202372611 \h </w:instrText>
      </w:r>
      <w:r>
        <w:rPr>
          <w:noProof/>
        </w:rPr>
      </w:r>
      <w:r>
        <w:rPr>
          <w:noProof/>
        </w:rPr>
        <w:fldChar w:fldCharType="separate"/>
      </w:r>
      <w:r>
        <w:rPr>
          <w:noProof/>
        </w:rPr>
        <w:t>569</w:t>
      </w:r>
      <w:r>
        <w:rPr>
          <w:noProof/>
        </w:rPr>
        <w:fldChar w:fldCharType="end"/>
      </w:r>
    </w:p>
    <w:p w14:paraId="615956E5" w14:textId="7B852468"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_Toc202372612 \h </w:instrText>
      </w:r>
      <w:r>
        <w:rPr>
          <w:noProof/>
        </w:rPr>
      </w:r>
      <w:r>
        <w:rPr>
          <w:noProof/>
        </w:rPr>
        <w:fldChar w:fldCharType="separate"/>
      </w:r>
      <w:r>
        <w:rPr>
          <w:noProof/>
        </w:rPr>
        <w:t>569</w:t>
      </w:r>
      <w:r>
        <w:rPr>
          <w:noProof/>
        </w:rPr>
        <w:fldChar w:fldCharType="end"/>
      </w:r>
    </w:p>
    <w:p w14:paraId="3B677FA9" w14:textId="071E9302"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_Toc202372613 \h </w:instrText>
      </w:r>
      <w:r>
        <w:rPr>
          <w:noProof/>
        </w:rPr>
      </w:r>
      <w:r>
        <w:rPr>
          <w:noProof/>
        </w:rPr>
        <w:fldChar w:fldCharType="separate"/>
      </w:r>
      <w:r>
        <w:rPr>
          <w:noProof/>
        </w:rPr>
        <w:t>569</w:t>
      </w:r>
      <w:r>
        <w:rPr>
          <w:noProof/>
        </w:rPr>
        <w:fldChar w:fldCharType="end"/>
      </w:r>
    </w:p>
    <w:p w14:paraId="0C994286" w14:textId="37EB100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URN</w:t>
      </w:r>
      <w:r>
        <w:rPr>
          <w:noProof/>
        </w:rPr>
        <w:tab/>
      </w:r>
      <w:r>
        <w:rPr>
          <w:noProof/>
        </w:rPr>
        <w:fldChar w:fldCharType="begin" w:fldLock="1"/>
      </w:r>
      <w:r>
        <w:rPr>
          <w:noProof/>
        </w:rPr>
        <w:instrText xml:space="preserve"> PAGEREF _Toc202372614 \h </w:instrText>
      </w:r>
      <w:r>
        <w:rPr>
          <w:noProof/>
        </w:rPr>
      </w:r>
      <w:r>
        <w:rPr>
          <w:noProof/>
        </w:rPr>
        <w:fldChar w:fldCharType="separate"/>
      </w:r>
      <w:r>
        <w:rPr>
          <w:noProof/>
        </w:rPr>
        <w:t>569</w:t>
      </w:r>
      <w:r>
        <w:rPr>
          <w:noProof/>
        </w:rPr>
        <w:fldChar w:fldCharType="end"/>
      </w:r>
    </w:p>
    <w:p w14:paraId="6E99D722" w14:textId="1C63193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_Toc202372615 \h </w:instrText>
      </w:r>
      <w:r>
        <w:rPr>
          <w:noProof/>
        </w:rPr>
      </w:r>
      <w:r>
        <w:rPr>
          <w:noProof/>
        </w:rPr>
        <w:fldChar w:fldCharType="separate"/>
      </w:r>
      <w:r>
        <w:rPr>
          <w:noProof/>
        </w:rPr>
        <w:t>569</w:t>
      </w:r>
      <w:r>
        <w:rPr>
          <w:noProof/>
        </w:rPr>
        <w:fldChar w:fldCharType="end"/>
      </w:r>
    </w:p>
    <w:p w14:paraId="1EDF25FF" w14:textId="26DFE06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_Toc202372616 \h </w:instrText>
      </w:r>
      <w:r>
        <w:rPr>
          <w:noProof/>
        </w:rPr>
      </w:r>
      <w:r>
        <w:rPr>
          <w:noProof/>
        </w:rPr>
        <w:fldChar w:fldCharType="separate"/>
      </w:r>
      <w:r>
        <w:rPr>
          <w:noProof/>
        </w:rPr>
        <w:t>569</w:t>
      </w:r>
      <w:r>
        <w:rPr>
          <w:noProof/>
        </w:rPr>
        <w:fldChar w:fldCharType="end"/>
      </w:r>
    </w:p>
    <w:p w14:paraId="71C157D0" w14:textId="25DDE18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_Toc202372617 \h </w:instrText>
      </w:r>
      <w:r>
        <w:rPr>
          <w:noProof/>
        </w:rPr>
      </w:r>
      <w:r>
        <w:rPr>
          <w:noProof/>
        </w:rPr>
        <w:fldChar w:fldCharType="separate"/>
      </w:r>
      <w:r>
        <w:rPr>
          <w:noProof/>
        </w:rPr>
        <w:t>569</w:t>
      </w:r>
      <w:r>
        <w:rPr>
          <w:noProof/>
        </w:rPr>
        <w:fldChar w:fldCharType="end"/>
      </w:r>
    </w:p>
    <w:p w14:paraId="2152BEE6" w14:textId="071A682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_Toc202372618 \h </w:instrText>
      </w:r>
      <w:r>
        <w:rPr>
          <w:noProof/>
        </w:rPr>
      </w:r>
      <w:r>
        <w:rPr>
          <w:noProof/>
        </w:rPr>
        <w:fldChar w:fldCharType="separate"/>
      </w:r>
      <w:r>
        <w:rPr>
          <w:noProof/>
        </w:rPr>
        <w:t>569</w:t>
      </w:r>
      <w:r>
        <w:rPr>
          <w:noProof/>
        </w:rPr>
        <w:fldChar w:fldCharType="end"/>
      </w:r>
    </w:p>
    <w:p w14:paraId="7E724C9A" w14:textId="1F78FF6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_Toc202372619 \h </w:instrText>
      </w:r>
      <w:r>
        <w:rPr>
          <w:noProof/>
        </w:rPr>
      </w:r>
      <w:r>
        <w:rPr>
          <w:noProof/>
        </w:rPr>
        <w:fldChar w:fldCharType="separate"/>
      </w:r>
      <w:r>
        <w:rPr>
          <w:noProof/>
        </w:rPr>
        <w:t>569</w:t>
      </w:r>
      <w:r>
        <w:rPr>
          <w:noProof/>
        </w:rPr>
        <w:fldChar w:fldCharType="end"/>
      </w:r>
    </w:p>
    <w:p w14:paraId="01F1A1FE" w14:textId="36B2E348"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_Toc202372620 \h </w:instrText>
      </w:r>
      <w:r>
        <w:rPr>
          <w:noProof/>
        </w:rPr>
      </w:r>
      <w:r>
        <w:rPr>
          <w:noProof/>
        </w:rPr>
        <w:fldChar w:fldCharType="separate"/>
      </w:r>
      <w:r>
        <w:rPr>
          <w:noProof/>
        </w:rPr>
        <w:t>570</w:t>
      </w:r>
      <w:r>
        <w:rPr>
          <w:noProof/>
        </w:rPr>
        <w:fldChar w:fldCharType="end"/>
      </w:r>
    </w:p>
    <w:p w14:paraId="2DE02C12" w14:textId="2E3AF2FA"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C.3.1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URN</w:t>
      </w:r>
      <w:r>
        <w:rPr>
          <w:noProof/>
        </w:rPr>
        <w:tab/>
      </w:r>
      <w:r>
        <w:rPr>
          <w:noProof/>
        </w:rPr>
        <w:fldChar w:fldCharType="begin" w:fldLock="1"/>
      </w:r>
      <w:r>
        <w:rPr>
          <w:noProof/>
        </w:rPr>
        <w:instrText xml:space="preserve"> PAGEREF _Toc202372621 \h </w:instrText>
      </w:r>
      <w:r>
        <w:rPr>
          <w:noProof/>
        </w:rPr>
      </w:r>
      <w:r>
        <w:rPr>
          <w:noProof/>
        </w:rPr>
        <w:fldChar w:fldCharType="separate"/>
      </w:r>
      <w:r>
        <w:rPr>
          <w:noProof/>
        </w:rPr>
        <w:t>570</w:t>
      </w:r>
      <w:r>
        <w:rPr>
          <w:noProof/>
        </w:rPr>
        <w:fldChar w:fldCharType="end"/>
      </w:r>
    </w:p>
    <w:p w14:paraId="0C077B1F" w14:textId="52BDBFF9"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_Toc202372622 \h </w:instrText>
      </w:r>
      <w:r>
        <w:rPr>
          <w:noProof/>
        </w:rPr>
      </w:r>
      <w:r>
        <w:rPr>
          <w:noProof/>
        </w:rPr>
        <w:fldChar w:fldCharType="separate"/>
      </w:r>
      <w:r>
        <w:rPr>
          <w:noProof/>
        </w:rPr>
        <w:t>570</w:t>
      </w:r>
      <w:r>
        <w:rPr>
          <w:noProof/>
        </w:rPr>
        <w:fldChar w:fldCharType="end"/>
      </w:r>
    </w:p>
    <w:p w14:paraId="160B10CF" w14:textId="3D33598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_Toc202372623 \h </w:instrText>
      </w:r>
      <w:r>
        <w:rPr>
          <w:noProof/>
        </w:rPr>
      </w:r>
      <w:r>
        <w:rPr>
          <w:noProof/>
        </w:rPr>
        <w:fldChar w:fldCharType="separate"/>
      </w:r>
      <w:r>
        <w:rPr>
          <w:noProof/>
        </w:rPr>
        <w:t>570</w:t>
      </w:r>
      <w:r>
        <w:rPr>
          <w:noProof/>
        </w:rPr>
        <w:fldChar w:fldCharType="end"/>
      </w:r>
    </w:p>
    <w:p w14:paraId="41907FAF" w14:textId="7634F45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_Toc202372624 \h </w:instrText>
      </w:r>
      <w:r>
        <w:rPr>
          <w:noProof/>
        </w:rPr>
      </w:r>
      <w:r>
        <w:rPr>
          <w:noProof/>
        </w:rPr>
        <w:fldChar w:fldCharType="separate"/>
      </w:r>
      <w:r>
        <w:rPr>
          <w:noProof/>
        </w:rPr>
        <w:t>570</w:t>
      </w:r>
      <w:r>
        <w:rPr>
          <w:noProof/>
        </w:rPr>
        <w:fldChar w:fldCharType="end"/>
      </w:r>
    </w:p>
    <w:p w14:paraId="5F7F3609" w14:textId="0C55804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_Toc202372625 \h </w:instrText>
      </w:r>
      <w:r>
        <w:rPr>
          <w:noProof/>
        </w:rPr>
      </w:r>
      <w:r>
        <w:rPr>
          <w:noProof/>
        </w:rPr>
        <w:fldChar w:fldCharType="separate"/>
      </w:r>
      <w:r>
        <w:rPr>
          <w:noProof/>
        </w:rPr>
        <w:t>570</w:t>
      </w:r>
      <w:r>
        <w:rPr>
          <w:noProof/>
        </w:rPr>
        <w:fldChar w:fldCharType="end"/>
      </w:r>
    </w:p>
    <w:p w14:paraId="2E48F2D4" w14:textId="22B68AD5"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_Toc202372626 \h </w:instrText>
      </w:r>
      <w:r>
        <w:rPr>
          <w:noProof/>
        </w:rPr>
      </w:r>
      <w:r>
        <w:rPr>
          <w:noProof/>
        </w:rPr>
        <w:fldChar w:fldCharType="separate"/>
      </w:r>
      <w:r>
        <w:rPr>
          <w:noProof/>
        </w:rPr>
        <w:t>570</w:t>
      </w:r>
      <w:r>
        <w:rPr>
          <w:noProof/>
        </w:rPr>
        <w:fldChar w:fldCharType="end"/>
      </w:r>
    </w:p>
    <w:p w14:paraId="3F9876A6" w14:textId="54777A53"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_Toc202372627 \h </w:instrText>
      </w:r>
      <w:r>
        <w:rPr>
          <w:noProof/>
        </w:rPr>
      </w:r>
      <w:r>
        <w:rPr>
          <w:noProof/>
        </w:rPr>
        <w:fldChar w:fldCharType="separate"/>
      </w:r>
      <w:r>
        <w:rPr>
          <w:noProof/>
        </w:rPr>
        <w:t>570</w:t>
      </w:r>
      <w:r>
        <w:rPr>
          <w:noProof/>
        </w:rPr>
        <w:fldChar w:fldCharType="end"/>
      </w:r>
    </w:p>
    <w:p w14:paraId="570C8AA8" w14:textId="78466CAE"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C.4.1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URN</w:t>
      </w:r>
      <w:r>
        <w:rPr>
          <w:noProof/>
        </w:rPr>
        <w:tab/>
      </w:r>
      <w:r>
        <w:rPr>
          <w:noProof/>
        </w:rPr>
        <w:fldChar w:fldCharType="begin" w:fldLock="1"/>
      </w:r>
      <w:r>
        <w:rPr>
          <w:noProof/>
        </w:rPr>
        <w:instrText xml:space="preserve"> PAGEREF _Toc202372628 \h </w:instrText>
      </w:r>
      <w:r>
        <w:rPr>
          <w:noProof/>
        </w:rPr>
      </w:r>
      <w:r>
        <w:rPr>
          <w:noProof/>
        </w:rPr>
        <w:fldChar w:fldCharType="separate"/>
      </w:r>
      <w:r>
        <w:rPr>
          <w:noProof/>
        </w:rPr>
        <w:t>570</w:t>
      </w:r>
      <w:r>
        <w:rPr>
          <w:noProof/>
        </w:rPr>
        <w:fldChar w:fldCharType="end"/>
      </w:r>
    </w:p>
    <w:p w14:paraId="17302C65" w14:textId="0042A0F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_Toc202372629 \h </w:instrText>
      </w:r>
      <w:r>
        <w:rPr>
          <w:noProof/>
        </w:rPr>
      </w:r>
      <w:r>
        <w:rPr>
          <w:noProof/>
        </w:rPr>
        <w:fldChar w:fldCharType="separate"/>
      </w:r>
      <w:r>
        <w:rPr>
          <w:noProof/>
        </w:rPr>
        <w:t>570</w:t>
      </w:r>
      <w:r>
        <w:rPr>
          <w:noProof/>
        </w:rPr>
        <w:fldChar w:fldCharType="end"/>
      </w:r>
    </w:p>
    <w:p w14:paraId="2E23DE9B" w14:textId="2E9DAECE"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_Toc202372630 \h </w:instrText>
      </w:r>
      <w:r>
        <w:rPr>
          <w:noProof/>
        </w:rPr>
      </w:r>
      <w:r>
        <w:rPr>
          <w:noProof/>
        </w:rPr>
        <w:fldChar w:fldCharType="separate"/>
      </w:r>
      <w:r>
        <w:rPr>
          <w:noProof/>
        </w:rPr>
        <w:t>571</w:t>
      </w:r>
      <w:r>
        <w:rPr>
          <w:noProof/>
        </w:rPr>
        <w:fldChar w:fldCharType="end"/>
      </w:r>
    </w:p>
    <w:p w14:paraId="311FB7D3" w14:textId="0C164EC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_Toc202372631 \h </w:instrText>
      </w:r>
      <w:r>
        <w:rPr>
          <w:noProof/>
        </w:rPr>
      </w:r>
      <w:r>
        <w:rPr>
          <w:noProof/>
        </w:rPr>
        <w:fldChar w:fldCharType="separate"/>
      </w:r>
      <w:r>
        <w:rPr>
          <w:noProof/>
        </w:rPr>
        <w:t>571</w:t>
      </w:r>
      <w:r>
        <w:rPr>
          <w:noProof/>
        </w:rPr>
        <w:fldChar w:fldCharType="end"/>
      </w:r>
    </w:p>
    <w:p w14:paraId="28DBF97D" w14:textId="627774E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_Toc202372632 \h </w:instrText>
      </w:r>
      <w:r>
        <w:rPr>
          <w:noProof/>
        </w:rPr>
      </w:r>
      <w:r>
        <w:rPr>
          <w:noProof/>
        </w:rPr>
        <w:fldChar w:fldCharType="separate"/>
      </w:r>
      <w:r>
        <w:rPr>
          <w:noProof/>
        </w:rPr>
        <w:t>571</w:t>
      </w:r>
      <w:r>
        <w:rPr>
          <w:noProof/>
        </w:rPr>
        <w:fldChar w:fldCharType="end"/>
      </w:r>
    </w:p>
    <w:p w14:paraId="19FEF01A" w14:textId="5DAE93C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_Toc202372633 \h </w:instrText>
      </w:r>
      <w:r>
        <w:rPr>
          <w:noProof/>
        </w:rPr>
      </w:r>
      <w:r>
        <w:rPr>
          <w:noProof/>
        </w:rPr>
        <w:fldChar w:fldCharType="separate"/>
      </w:r>
      <w:r>
        <w:rPr>
          <w:noProof/>
        </w:rPr>
        <w:t>571</w:t>
      </w:r>
      <w:r>
        <w:rPr>
          <w:noProof/>
        </w:rPr>
        <w:fldChar w:fldCharType="end"/>
      </w:r>
    </w:p>
    <w:p w14:paraId="644DD80E" w14:textId="3F212E94"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_Toc202372634 \h </w:instrText>
      </w:r>
      <w:r>
        <w:rPr>
          <w:noProof/>
        </w:rPr>
      </w:r>
      <w:r>
        <w:rPr>
          <w:noProof/>
        </w:rPr>
        <w:fldChar w:fldCharType="separate"/>
      </w:r>
      <w:r>
        <w:rPr>
          <w:noProof/>
        </w:rPr>
        <w:t>571</w:t>
      </w:r>
      <w:r>
        <w:rPr>
          <w:noProof/>
        </w:rPr>
        <w:fldChar w:fldCharType="end"/>
      </w:r>
    </w:p>
    <w:p w14:paraId="19667D49" w14:textId="4221D83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C.5.1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URN</w:t>
      </w:r>
      <w:r>
        <w:rPr>
          <w:noProof/>
        </w:rPr>
        <w:tab/>
      </w:r>
      <w:r>
        <w:rPr>
          <w:noProof/>
        </w:rPr>
        <w:fldChar w:fldCharType="begin" w:fldLock="1"/>
      </w:r>
      <w:r>
        <w:rPr>
          <w:noProof/>
        </w:rPr>
        <w:instrText xml:space="preserve"> PAGEREF _Toc202372635 \h </w:instrText>
      </w:r>
      <w:r>
        <w:rPr>
          <w:noProof/>
        </w:rPr>
      </w:r>
      <w:r>
        <w:rPr>
          <w:noProof/>
        </w:rPr>
        <w:fldChar w:fldCharType="separate"/>
      </w:r>
      <w:r>
        <w:rPr>
          <w:noProof/>
        </w:rPr>
        <w:t>571</w:t>
      </w:r>
      <w:r>
        <w:rPr>
          <w:noProof/>
        </w:rPr>
        <w:fldChar w:fldCharType="end"/>
      </w:r>
    </w:p>
    <w:p w14:paraId="0BE11817" w14:textId="29827A1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_Toc202372636 \h </w:instrText>
      </w:r>
      <w:r>
        <w:rPr>
          <w:noProof/>
        </w:rPr>
      </w:r>
      <w:r>
        <w:rPr>
          <w:noProof/>
        </w:rPr>
        <w:fldChar w:fldCharType="separate"/>
      </w:r>
      <w:r>
        <w:rPr>
          <w:noProof/>
        </w:rPr>
        <w:t>571</w:t>
      </w:r>
      <w:r>
        <w:rPr>
          <w:noProof/>
        </w:rPr>
        <w:fldChar w:fldCharType="end"/>
      </w:r>
    </w:p>
    <w:p w14:paraId="5565D12B" w14:textId="7CEFDB2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_Toc202372637 \h </w:instrText>
      </w:r>
      <w:r>
        <w:rPr>
          <w:noProof/>
        </w:rPr>
      </w:r>
      <w:r>
        <w:rPr>
          <w:noProof/>
        </w:rPr>
        <w:fldChar w:fldCharType="separate"/>
      </w:r>
      <w:r>
        <w:rPr>
          <w:noProof/>
        </w:rPr>
        <w:t>571</w:t>
      </w:r>
      <w:r>
        <w:rPr>
          <w:noProof/>
        </w:rPr>
        <w:fldChar w:fldCharType="end"/>
      </w:r>
    </w:p>
    <w:p w14:paraId="3E163BE8" w14:textId="635BF82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_Toc202372638 \h </w:instrText>
      </w:r>
      <w:r>
        <w:rPr>
          <w:noProof/>
        </w:rPr>
      </w:r>
      <w:r>
        <w:rPr>
          <w:noProof/>
        </w:rPr>
        <w:fldChar w:fldCharType="separate"/>
      </w:r>
      <w:r>
        <w:rPr>
          <w:noProof/>
        </w:rPr>
        <w:t>571</w:t>
      </w:r>
      <w:r>
        <w:rPr>
          <w:noProof/>
        </w:rPr>
        <w:fldChar w:fldCharType="end"/>
      </w:r>
    </w:p>
    <w:p w14:paraId="76051296" w14:textId="7262121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_Toc202372639 \h </w:instrText>
      </w:r>
      <w:r>
        <w:rPr>
          <w:noProof/>
        </w:rPr>
      </w:r>
      <w:r>
        <w:rPr>
          <w:noProof/>
        </w:rPr>
        <w:fldChar w:fldCharType="separate"/>
      </w:r>
      <w:r>
        <w:rPr>
          <w:noProof/>
        </w:rPr>
        <w:t>571</w:t>
      </w:r>
      <w:r>
        <w:rPr>
          <w:noProof/>
        </w:rPr>
        <w:fldChar w:fldCharType="end"/>
      </w:r>
    </w:p>
    <w:p w14:paraId="3BA7067E" w14:textId="2378CD2A"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_Toc202372640 \h </w:instrText>
      </w:r>
      <w:r>
        <w:rPr>
          <w:noProof/>
        </w:rPr>
      </w:r>
      <w:r>
        <w:rPr>
          <w:noProof/>
        </w:rPr>
        <w:fldChar w:fldCharType="separate"/>
      </w:r>
      <w:r>
        <w:rPr>
          <w:noProof/>
        </w:rPr>
        <w:t>572</w:t>
      </w:r>
      <w:r>
        <w:rPr>
          <w:noProof/>
        </w:rPr>
        <w:fldChar w:fldCharType="end"/>
      </w:r>
    </w:p>
    <w:p w14:paraId="11B0EF4F" w14:textId="402F35D4"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_Toc202372641 \h </w:instrText>
      </w:r>
      <w:r>
        <w:rPr>
          <w:noProof/>
        </w:rPr>
      </w:r>
      <w:r>
        <w:rPr>
          <w:noProof/>
        </w:rPr>
        <w:fldChar w:fldCharType="separate"/>
      </w:r>
      <w:r>
        <w:rPr>
          <w:noProof/>
        </w:rPr>
        <w:t>573</w:t>
      </w:r>
      <w:r>
        <w:rPr>
          <w:noProof/>
        </w:rPr>
        <w:fldChar w:fldCharType="end"/>
      </w:r>
    </w:p>
    <w:p w14:paraId="4BD973E1" w14:textId="28C637C5"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_Toc202372642 \h </w:instrText>
      </w:r>
      <w:r>
        <w:rPr>
          <w:noProof/>
        </w:rPr>
      </w:r>
      <w:r>
        <w:rPr>
          <w:noProof/>
        </w:rPr>
        <w:fldChar w:fldCharType="separate"/>
      </w:r>
      <w:r>
        <w:rPr>
          <w:noProof/>
        </w:rPr>
        <w:t>573</w:t>
      </w:r>
      <w:r>
        <w:rPr>
          <w:noProof/>
        </w:rPr>
        <w:fldChar w:fldCharType="end"/>
      </w:r>
    </w:p>
    <w:p w14:paraId="703F51D5" w14:textId="172B9FA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_Toc202372643 \h </w:instrText>
      </w:r>
      <w:r>
        <w:rPr>
          <w:noProof/>
        </w:rPr>
      </w:r>
      <w:r>
        <w:rPr>
          <w:noProof/>
        </w:rPr>
        <w:fldChar w:fldCharType="separate"/>
      </w:r>
      <w:r>
        <w:rPr>
          <w:noProof/>
        </w:rPr>
        <w:t>573</w:t>
      </w:r>
      <w:r>
        <w:rPr>
          <w:noProof/>
        </w:rPr>
        <w:fldChar w:fldCharType="end"/>
      </w:r>
    </w:p>
    <w:p w14:paraId="48334314" w14:textId="40941E9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_Toc202372644 \h </w:instrText>
      </w:r>
      <w:r>
        <w:rPr>
          <w:noProof/>
        </w:rPr>
      </w:r>
      <w:r>
        <w:rPr>
          <w:noProof/>
        </w:rPr>
        <w:fldChar w:fldCharType="separate"/>
      </w:r>
      <w:r>
        <w:rPr>
          <w:noProof/>
        </w:rPr>
        <w:t>573</w:t>
      </w:r>
      <w:r>
        <w:rPr>
          <w:noProof/>
        </w:rPr>
        <w:fldChar w:fldCharType="end"/>
      </w:r>
    </w:p>
    <w:p w14:paraId="71A122EA" w14:textId="03FCDE6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_Toc202372645 \h </w:instrText>
      </w:r>
      <w:r>
        <w:rPr>
          <w:noProof/>
        </w:rPr>
      </w:r>
      <w:r>
        <w:rPr>
          <w:noProof/>
        </w:rPr>
        <w:fldChar w:fldCharType="separate"/>
      </w:r>
      <w:r>
        <w:rPr>
          <w:noProof/>
        </w:rPr>
        <w:t>575</w:t>
      </w:r>
      <w:r>
        <w:rPr>
          <w:noProof/>
        </w:rPr>
        <w:fldChar w:fldCharType="end"/>
      </w:r>
    </w:p>
    <w:p w14:paraId="4DC5643E" w14:textId="5056671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_Toc202372646 \h </w:instrText>
      </w:r>
      <w:r>
        <w:rPr>
          <w:noProof/>
        </w:rPr>
      </w:r>
      <w:r>
        <w:rPr>
          <w:noProof/>
        </w:rPr>
        <w:fldChar w:fldCharType="separate"/>
      </w:r>
      <w:r>
        <w:rPr>
          <w:noProof/>
        </w:rPr>
        <w:t>581</w:t>
      </w:r>
      <w:r>
        <w:rPr>
          <w:noProof/>
        </w:rPr>
        <w:fldChar w:fldCharType="end"/>
      </w:r>
    </w:p>
    <w:p w14:paraId="28A37478" w14:textId="5E4F2292"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_Toc202372647 \h </w:instrText>
      </w:r>
      <w:r>
        <w:rPr>
          <w:noProof/>
        </w:rPr>
      </w:r>
      <w:r>
        <w:rPr>
          <w:noProof/>
        </w:rPr>
        <w:fldChar w:fldCharType="separate"/>
      </w:r>
      <w:r>
        <w:rPr>
          <w:noProof/>
        </w:rPr>
        <w:t>583</w:t>
      </w:r>
      <w:r>
        <w:rPr>
          <w:noProof/>
        </w:rPr>
        <w:fldChar w:fldCharType="end"/>
      </w:r>
    </w:p>
    <w:p w14:paraId="21B7E02F" w14:textId="315990DA"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D.3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XML schema for MCData (de)-affiliation requests</w:t>
      </w:r>
      <w:r>
        <w:rPr>
          <w:noProof/>
        </w:rPr>
        <w:tab/>
      </w:r>
      <w:r>
        <w:rPr>
          <w:noProof/>
        </w:rPr>
        <w:fldChar w:fldCharType="begin" w:fldLock="1"/>
      </w:r>
      <w:r>
        <w:rPr>
          <w:noProof/>
        </w:rPr>
        <w:instrText xml:space="preserve"> PAGEREF _Toc202372648 \h </w:instrText>
      </w:r>
      <w:r>
        <w:rPr>
          <w:noProof/>
        </w:rPr>
      </w:r>
      <w:r>
        <w:rPr>
          <w:noProof/>
        </w:rPr>
        <w:fldChar w:fldCharType="separate"/>
      </w:r>
      <w:r>
        <w:rPr>
          <w:noProof/>
        </w:rPr>
        <w:t>583</w:t>
      </w:r>
      <w:r>
        <w:rPr>
          <w:noProof/>
        </w:rPr>
        <w:fldChar w:fldCharType="end"/>
      </w:r>
    </w:p>
    <w:p w14:paraId="26203495" w14:textId="7214865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_Toc202372649 \h </w:instrText>
      </w:r>
      <w:r>
        <w:rPr>
          <w:noProof/>
        </w:rPr>
      </w:r>
      <w:r>
        <w:rPr>
          <w:noProof/>
        </w:rPr>
        <w:fldChar w:fldCharType="separate"/>
      </w:r>
      <w:r>
        <w:rPr>
          <w:noProof/>
        </w:rPr>
        <w:t>583</w:t>
      </w:r>
      <w:r>
        <w:rPr>
          <w:noProof/>
        </w:rPr>
        <w:fldChar w:fldCharType="end"/>
      </w:r>
    </w:p>
    <w:p w14:paraId="3C8DF2E0" w14:textId="3DE76E1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en-US" w:eastAsia="zh-CN"/>
        </w:rPr>
        <w:lastRenderedPageBreak/>
        <w:t>D.3</w:t>
      </w:r>
      <w:r w:rsidRPr="00027F1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XML schema</w:t>
      </w:r>
      <w:r>
        <w:rPr>
          <w:noProof/>
        </w:rPr>
        <w:tab/>
      </w:r>
      <w:r>
        <w:rPr>
          <w:noProof/>
        </w:rPr>
        <w:fldChar w:fldCharType="begin" w:fldLock="1"/>
      </w:r>
      <w:r>
        <w:rPr>
          <w:noProof/>
        </w:rPr>
        <w:instrText xml:space="preserve"> PAGEREF _Toc202372650 \h </w:instrText>
      </w:r>
      <w:r>
        <w:rPr>
          <w:noProof/>
        </w:rPr>
      </w:r>
      <w:r>
        <w:rPr>
          <w:noProof/>
        </w:rPr>
        <w:fldChar w:fldCharType="separate"/>
      </w:r>
      <w:r>
        <w:rPr>
          <w:noProof/>
        </w:rPr>
        <w:t>583</w:t>
      </w:r>
      <w:r>
        <w:rPr>
          <w:noProof/>
        </w:rPr>
        <w:fldChar w:fldCharType="end"/>
      </w:r>
    </w:p>
    <w:p w14:paraId="2CAB3E70" w14:textId="01C167D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_Toc202372651 \h </w:instrText>
      </w:r>
      <w:r>
        <w:rPr>
          <w:noProof/>
        </w:rPr>
      </w:r>
      <w:r>
        <w:rPr>
          <w:noProof/>
        </w:rPr>
        <w:fldChar w:fldCharType="separate"/>
      </w:r>
      <w:r>
        <w:rPr>
          <w:noProof/>
        </w:rPr>
        <w:t>583</w:t>
      </w:r>
      <w:r>
        <w:rPr>
          <w:noProof/>
        </w:rPr>
        <w:fldChar w:fldCharType="end"/>
      </w:r>
    </w:p>
    <w:p w14:paraId="408717F8" w14:textId="07A8D8E9"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_Toc202372652 \h </w:instrText>
      </w:r>
      <w:r>
        <w:rPr>
          <w:noProof/>
        </w:rPr>
      </w:r>
      <w:r>
        <w:rPr>
          <w:noProof/>
        </w:rPr>
        <w:fldChar w:fldCharType="separate"/>
      </w:r>
      <w:r>
        <w:rPr>
          <w:noProof/>
        </w:rPr>
        <w:t>584</w:t>
      </w:r>
      <w:r>
        <w:rPr>
          <w:noProof/>
        </w:rPr>
        <w:fldChar w:fldCharType="end"/>
      </w:r>
    </w:p>
    <w:p w14:paraId="19AF514C" w14:textId="2DF851B9"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_Toc202372653 \h </w:instrText>
      </w:r>
      <w:r>
        <w:rPr>
          <w:noProof/>
        </w:rPr>
      </w:r>
      <w:r>
        <w:rPr>
          <w:noProof/>
        </w:rPr>
        <w:fldChar w:fldCharType="separate"/>
      </w:r>
      <w:r>
        <w:rPr>
          <w:noProof/>
        </w:rPr>
        <w:t>585</w:t>
      </w:r>
      <w:r>
        <w:rPr>
          <w:noProof/>
        </w:rPr>
        <w:fldChar w:fldCharType="end"/>
      </w:r>
    </w:p>
    <w:p w14:paraId="75CEA008" w14:textId="3BFD062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_Toc202372654 \h </w:instrText>
      </w:r>
      <w:r>
        <w:rPr>
          <w:noProof/>
        </w:rPr>
      </w:r>
      <w:r>
        <w:rPr>
          <w:noProof/>
        </w:rPr>
        <w:fldChar w:fldCharType="separate"/>
      </w:r>
      <w:r>
        <w:rPr>
          <w:noProof/>
        </w:rPr>
        <w:t>585</w:t>
      </w:r>
      <w:r>
        <w:rPr>
          <w:noProof/>
        </w:rPr>
        <w:fldChar w:fldCharType="end"/>
      </w:r>
    </w:p>
    <w:p w14:paraId="12DE416E" w14:textId="4F22B6F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_Toc202372655 \h </w:instrText>
      </w:r>
      <w:r>
        <w:rPr>
          <w:noProof/>
        </w:rPr>
      </w:r>
      <w:r>
        <w:rPr>
          <w:noProof/>
        </w:rPr>
        <w:fldChar w:fldCharType="separate"/>
      </w:r>
      <w:r>
        <w:rPr>
          <w:noProof/>
        </w:rPr>
        <w:t>585</w:t>
      </w:r>
      <w:r>
        <w:rPr>
          <w:noProof/>
        </w:rPr>
        <w:fldChar w:fldCharType="end"/>
      </w:r>
    </w:p>
    <w:p w14:paraId="7380C970" w14:textId="7C291F6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_Toc202372656 \h </w:instrText>
      </w:r>
      <w:r>
        <w:rPr>
          <w:noProof/>
        </w:rPr>
      </w:r>
      <w:r>
        <w:rPr>
          <w:noProof/>
        </w:rPr>
        <w:fldChar w:fldCharType="separate"/>
      </w:r>
      <w:r>
        <w:rPr>
          <w:noProof/>
        </w:rPr>
        <w:t>594</w:t>
      </w:r>
      <w:r>
        <w:rPr>
          <w:noProof/>
        </w:rPr>
        <w:fldChar w:fldCharType="end"/>
      </w:r>
    </w:p>
    <w:p w14:paraId="2EBCBB89" w14:textId="6B414CBE"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_Toc202372657 \h </w:instrText>
      </w:r>
      <w:r>
        <w:rPr>
          <w:noProof/>
        </w:rPr>
      </w:r>
      <w:r>
        <w:rPr>
          <w:noProof/>
        </w:rPr>
        <w:fldChar w:fldCharType="separate"/>
      </w:r>
      <w:r>
        <w:rPr>
          <w:noProof/>
        </w:rPr>
        <w:t>604</w:t>
      </w:r>
      <w:r>
        <w:rPr>
          <w:noProof/>
        </w:rPr>
        <w:fldChar w:fldCharType="end"/>
      </w:r>
    </w:p>
    <w:p w14:paraId="19733556" w14:textId="23ADB3C1"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_Toc202372658 \h </w:instrText>
      </w:r>
      <w:r>
        <w:rPr>
          <w:noProof/>
        </w:rPr>
      </w:r>
      <w:r>
        <w:rPr>
          <w:noProof/>
        </w:rPr>
        <w:fldChar w:fldCharType="separate"/>
      </w:r>
      <w:r>
        <w:rPr>
          <w:noProof/>
        </w:rPr>
        <w:t>605</w:t>
      </w:r>
      <w:r>
        <w:rPr>
          <w:noProof/>
        </w:rPr>
        <w:fldChar w:fldCharType="end"/>
      </w:r>
    </w:p>
    <w:p w14:paraId="73D1F16A" w14:textId="168CB3C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_Toc202372659 \h </w:instrText>
      </w:r>
      <w:r>
        <w:rPr>
          <w:noProof/>
        </w:rPr>
      </w:r>
      <w:r>
        <w:rPr>
          <w:noProof/>
        </w:rPr>
        <w:fldChar w:fldCharType="separate"/>
      </w:r>
      <w:r>
        <w:rPr>
          <w:noProof/>
        </w:rPr>
        <w:t>605</w:t>
      </w:r>
      <w:r>
        <w:rPr>
          <w:noProof/>
        </w:rPr>
        <w:fldChar w:fldCharType="end"/>
      </w:r>
    </w:p>
    <w:p w14:paraId="58277328" w14:textId="22FFB5E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_Toc202372660 \h </w:instrText>
      </w:r>
      <w:r>
        <w:rPr>
          <w:noProof/>
        </w:rPr>
      </w:r>
      <w:r>
        <w:rPr>
          <w:noProof/>
        </w:rPr>
        <w:fldChar w:fldCharType="separate"/>
      </w:r>
      <w:r>
        <w:rPr>
          <w:noProof/>
        </w:rPr>
        <w:t>605</w:t>
      </w:r>
      <w:r>
        <w:rPr>
          <w:noProof/>
        </w:rPr>
        <w:fldChar w:fldCharType="end"/>
      </w:r>
    </w:p>
    <w:p w14:paraId="7C79A4E9" w14:textId="14DB211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_Toc202372661 \h </w:instrText>
      </w:r>
      <w:r>
        <w:rPr>
          <w:noProof/>
        </w:rPr>
      </w:r>
      <w:r>
        <w:rPr>
          <w:noProof/>
        </w:rPr>
        <w:fldChar w:fldCharType="separate"/>
      </w:r>
      <w:r>
        <w:rPr>
          <w:noProof/>
        </w:rPr>
        <w:t>607</w:t>
      </w:r>
      <w:r>
        <w:rPr>
          <w:noProof/>
        </w:rPr>
        <w:fldChar w:fldCharType="end"/>
      </w:r>
    </w:p>
    <w:p w14:paraId="61B8879D" w14:textId="05A1BC0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_Toc202372662 \h </w:instrText>
      </w:r>
      <w:r>
        <w:rPr>
          <w:noProof/>
        </w:rPr>
      </w:r>
      <w:r>
        <w:rPr>
          <w:noProof/>
        </w:rPr>
        <w:fldChar w:fldCharType="separate"/>
      </w:r>
      <w:r>
        <w:rPr>
          <w:noProof/>
        </w:rPr>
        <w:t>609</w:t>
      </w:r>
      <w:r>
        <w:rPr>
          <w:noProof/>
        </w:rPr>
        <w:fldChar w:fldCharType="end"/>
      </w:r>
    </w:p>
    <w:p w14:paraId="7F376D5F" w14:textId="6F2470FE"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_Toc202372663 \h </w:instrText>
      </w:r>
      <w:r>
        <w:rPr>
          <w:noProof/>
        </w:rPr>
      </w:r>
      <w:r>
        <w:rPr>
          <w:noProof/>
        </w:rPr>
        <w:fldChar w:fldCharType="separate"/>
      </w:r>
      <w:r>
        <w:rPr>
          <w:noProof/>
        </w:rPr>
        <w:t>611</w:t>
      </w:r>
      <w:r>
        <w:rPr>
          <w:noProof/>
        </w:rPr>
        <w:fldChar w:fldCharType="end"/>
      </w:r>
    </w:p>
    <w:p w14:paraId="0C6BBF77" w14:textId="14C3E21E"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_Toc202372664 \h </w:instrText>
      </w:r>
      <w:r>
        <w:rPr>
          <w:noProof/>
        </w:rPr>
      </w:r>
      <w:r>
        <w:rPr>
          <w:noProof/>
        </w:rPr>
        <w:fldChar w:fldCharType="separate"/>
      </w:r>
      <w:r>
        <w:rPr>
          <w:noProof/>
        </w:rPr>
        <w:t>611</w:t>
      </w:r>
      <w:r>
        <w:rPr>
          <w:noProof/>
        </w:rPr>
        <w:fldChar w:fldCharType="end"/>
      </w:r>
    </w:p>
    <w:p w14:paraId="1C9CE5B7" w14:textId="043CF93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de-DE" w:eastAsia="zh-CN"/>
        </w:rPr>
        <w:t>D.6</w:t>
      </w:r>
      <w:r w:rsidRPr="00027F1A">
        <w:rPr>
          <w:noProof/>
          <w:lang w:val="de-DE"/>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de-DE"/>
        </w:rPr>
        <w:t>XML schema</w:t>
      </w:r>
      <w:r>
        <w:rPr>
          <w:noProof/>
        </w:rPr>
        <w:tab/>
      </w:r>
      <w:r>
        <w:rPr>
          <w:noProof/>
        </w:rPr>
        <w:fldChar w:fldCharType="begin" w:fldLock="1"/>
      </w:r>
      <w:r>
        <w:rPr>
          <w:noProof/>
        </w:rPr>
        <w:instrText xml:space="preserve"> PAGEREF _Toc202372665 \h </w:instrText>
      </w:r>
      <w:r>
        <w:rPr>
          <w:noProof/>
        </w:rPr>
      </w:r>
      <w:r>
        <w:rPr>
          <w:noProof/>
        </w:rPr>
        <w:fldChar w:fldCharType="separate"/>
      </w:r>
      <w:r>
        <w:rPr>
          <w:noProof/>
        </w:rPr>
        <w:t>611</w:t>
      </w:r>
      <w:r>
        <w:rPr>
          <w:noProof/>
        </w:rPr>
        <w:fldChar w:fldCharType="end"/>
      </w:r>
    </w:p>
    <w:p w14:paraId="4A255AC6" w14:textId="2E767B4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_Toc202372666 \h </w:instrText>
      </w:r>
      <w:r>
        <w:rPr>
          <w:noProof/>
        </w:rPr>
      </w:r>
      <w:r>
        <w:rPr>
          <w:noProof/>
        </w:rPr>
        <w:fldChar w:fldCharType="separate"/>
      </w:r>
      <w:r>
        <w:rPr>
          <w:noProof/>
        </w:rPr>
        <w:t>612</w:t>
      </w:r>
      <w:r>
        <w:rPr>
          <w:noProof/>
        </w:rPr>
        <w:fldChar w:fldCharType="end"/>
      </w:r>
    </w:p>
    <w:p w14:paraId="161827BD" w14:textId="6BBAEF2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_Toc202372667 \h </w:instrText>
      </w:r>
      <w:r>
        <w:rPr>
          <w:noProof/>
        </w:rPr>
      </w:r>
      <w:r>
        <w:rPr>
          <w:noProof/>
        </w:rPr>
        <w:fldChar w:fldCharType="separate"/>
      </w:r>
      <w:r>
        <w:rPr>
          <w:noProof/>
        </w:rPr>
        <w:t>613</w:t>
      </w:r>
      <w:r>
        <w:rPr>
          <w:noProof/>
        </w:rPr>
        <w:fldChar w:fldCharType="end"/>
      </w:r>
    </w:p>
    <w:p w14:paraId="37B92DEA" w14:textId="2F0AA1ED"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D.7</w:t>
      </w:r>
      <w:r>
        <w:rPr>
          <w:rFonts w:asciiTheme="minorHAnsi" w:eastAsiaTheme="minorEastAsia" w:hAnsiTheme="minorHAnsi" w:cstheme="minorBidi"/>
          <w:noProof/>
          <w:kern w:val="2"/>
          <w:sz w:val="24"/>
          <w:szCs w:val="24"/>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_Toc202372668 \h </w:instrText>
      </w:r>
      <w:r>
        <w:rPr>
          <w:noProof/>
        </w:rPr>
      </w:r>
      <w:r>
        <w:rPr>
          <w:noProof/>
        </w:rPr>
        <w:fldChar w:fldCharType="separate"/>
      </w:r>
      <w:r>
        <w:rPr>
          <w:noProof/>
        </w:rPr>
        <w:t>614</w:t>
      </w:r>
      <w:r>
        <w:rPr>
          <w:noProof/>
        </w:rPr>
        <w:fldChar w:fldCharType="end"/>
      </w:r>
    </w:p>
    <w:p w14:paraId="562342F2" w14:textId="6CEEADC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027F1A">
        <w:rPr>
          <w:noProof/>
          <w:lang w:val="hr-HR"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_Toc202372669 \h </w:instrText>
      </w:r>
      <w:r>
        <w:rPr>
          <w:noProof/>
        </w:rPr>
      </w:r>
      <w:r>
        <w:rPr>
          <w:noProof/>
        </w:rPr>
        <w:fldChar w:fldCharType="separate"/>
      </w:r>
      <w:r>
        <w:rPr>
          <w:noProof/>
        </w:rPr>
        <w:t>614</w:t>
      </w:r>
      <w:r>
        <w:rPr>
          <w:noProof/>
        </w:rPr>
        <w:fldChar w:fldCharType="end"/>
      </w:r>
    </w:p>
    <w:p w14:paraId="21CC2F0F" w14:textId="1EBB0DE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de-DE" w:eastAsia="zh-CN"/>
        </w:rPr>
        <w:t>D.7</w:t>
      </w:r>
      <w:r w:rsidRPr="00027F1A">
        <w:rPr>
          <w:noProof/>
          <w:lang w:val="de-DE"/>
        </w:rPr>
        <w:t>.2</w:t>
      </w:r>
      <w:r>
        <w:rPr>
          <w:rFonts w:asciiTheme="minorHAnsi" w:eastAsiaTheme="minorEastAsia" w:hAnsiTheme="minorHAnsi" w:cstheme="minorBidi"/>
          <w:noProof/>
          <w:kern w:val="2"/>
          <w:sz w:val="24"/>
          <w:szCs w:val="24"/>
          <w:lang w:eastAsia="en-GB"/>
          <w14:ligatures w14:val="standardContextual"/>
        </w:rPr>
        <w:tab/>
      </w:r>
      <w:r w:rsidRPr="00027F1A">
        <w:rPr>
          <w:noProof/>
          <w:lang w:val="de-DE"/>
        </w:rPr>
        <w:t>XML schema</w:t>
      </w:r>
      <w:r>
        <w:rPr>
          <w:noProof/>
        </w:rPr>
        <w:tab/>
      </w:r>
      <w:r>
        <w:rPr>
          <w:noProof/>
        </w:rPr>
        <w:fldChar w:fldCharType="begin" w:fldLock="1"/>
      </w:r>
      <w:r>
        <w:rPr>
          <w:noProof/>
        </w:rPr>
        <w:instrText xml:space="preserve"> PAGEREF _Toc202372670 \h </w:instrText>
      </w:r>
      <w:r>
        <w:rPr>
          <w:noProof/>
        </w:rPr>
      </w:r>
      <w:r>
        <w:rPr>
          <w:noProof/>
        </w:rPr>
        <w:fldChar w:fldCharType="separate"/>
      </w:r>
      <w:r>
        <w:rPr>
          <w:noProof/>
        </w:rPr>
        <w:t>614</w:t>
      </w:r>
      <w:r>
        <w:rPr>
          <w:noProof/>
        </w:rPr>
        <w:fldChar w:fldCharType="end"/>
      </w:r>
    </w:p>
    <w:p w14:paraId="31361091" w14:textId="21B0FF06"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027F1A">
        <w:rPr>
          <w:noProof/>
          <w:lang w:val="hr-HR"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_Toc202372671 \h </w:instrText>
      </w:r>
      <w:r>
        <w:rPr>
          <w:noProof/>
        </w:rPr>
      </w:r>
      <w:r>
        <w:rPr>
          <w:noProof/>
        </w:rPr>
        <w:fldChar w:fldCharType="separate"/>
      </w:r>
      <w:r>
        <w:rPr>
          <w:noProof/>
        </w:rPr>
        <w:t>615</w:t>
      </w:r>
      <w:r>
        <w:rPr>
          <w:noProof/>
        </w:rPr>
        <w:fldChar w:fldCharType="end"/>
      </w:r>
    </w:p>
    <w:p w14:paraId="02265469" w14:textId="28DF18D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027F1A">
        <w:rPr>
          <w:noProof/>
          <w:lang w:val="hr-HR"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_Toc202372672 \h </w:instrText>
      </w:r>
      <w:r>
        <w:rPr>
          <w:noProof/>
        </w:rPr>
      </w:r>
      <w:r>
        <w:rPr>
          <w:noProof/>
        </w:rPr>
        <w:fldChar w:fldCharType="separate"/>
      </w:r>
      <w:r>
        <w:rPr>
          <w:noProof/>
        </w:rPr>
        <w:t>615</w:t>
      </w:r>
      <w:r>
        <w:rPr>
          <w:noProof/>
        </w:rPr>
        <w:fldChar w:fldCharType="end"/>
      </w:r>
    </w:p>
    <w:p w14:paraId="1380E96F" w14:textId="40D4E52B"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D.8</w:t>
      </w:r>
      <w:r>
        <w:rPr>
          <w:rFonts w:asciiTheme="minorHAnsi" w:eastAsiaTheme="minorEastAsia"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_Toc202372673 \h </w:instrText>
      </w:r>
      <w:r>
        <w:rPr>
          <w:noProof/>
        </w:rPr>
      </w:r>
      <w:r>
        <w:rPr>
          <w:noProof/>
        </w:rPr>
        <w:fldChar w:fldCharType="separate"/>
      </w:r>
      <w:r>
        <w:rPr>
          <w:noProof/>
        </w:rPr>
        <w:t>617</w:t>
      </w:r>
      <w:r>
        <w:rPr>
          <w:noProof/>
        </w:rPr>
        <w:fldChar w:fldCharType="end"/>
      </w:r>
    </w:p>
    <w:p w14:paraId="5387FE06" w14:textId="5B8AFACD"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_Toc202372674 \h </w:instrText>
      </w:r>
      <w:r>
        <w:rPr>
          <w:noProof/>
        </w:rPr>
      </w:r>
      <w:r>
        <w:rPr>
          <w:noProof/>
        </w:rPr>
        <w:fldChar w:fldCharType="separate"/>
      </w:r>
      <w:r>
        <w:rPr>
          <w:noProof/>
        </w:rPr>
        <w:t>617</w:t>
      </w:r>
      <w:r>
        <w:rPr>
          <w:noProof/>
        </w:rPr>
        <w:fldChar w:fldCharType="end"/>
      </w:r>
    </w:p>
    <w:p w14:paraId="23290D97" w14:textId="25B5FF2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D.8.2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_Toc202372675 \h </w:instrText>
      </w:r>
      <w:r>
        <w:rPr>
          <w:noProof/>
        </w:rPr>
      </w:r>
      <w:r>
        <w:rPr>
          <w:noProof/>
        </w:rPr>
        <w:fldChar w:fldCharType="separate"/>
      </w:r>
      <w:r>
        <w:rPr>
          <w:noProof/>
        </w:rPr>
        <w:t>617</w:t>
      </w:r>
      <w:r>
        <w:rPr>
          <w:noProof/>
        </w:rPr>
        <w:fldChar w:fldCharType="end"/>
      </w:r>
    </w:p>
    <w:p w14:paraId="78FB126C" w14:textId="007A66C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D.8.3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_Toc202372676 \h </w:instrText>
      </w:r>
      <w:r>
        <w:rPr>
          <w:noProof/>
        </w:rPr>
      </w:r>
      <w:r>
        <w:rPr>
          <w:noProof/>
        </w:rPr>
        <w:fldChar w:fldCharType="separate"/>
      </w:r>
      <w:r>
        <w:rPr>
          <w:noProof/>
        </w:rPr>
        <w:t>620</w:t>
      </w:r>
      <w:r>
        <w:rPr>
          <w:noProof/>
        </w:rPr>
        <w:fldChar w:fldCharType="end"/>
      </w:r>
    </w:p>
    <w:p w14:paraId="52FEBEC1" w14:textId="419A399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D.8.4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_Toc202372677 \h </w:instrText>
      </w:r>
      <w:r>
        <w:rPr>
          <w:noProof/>
        </w:rPr>
      </w:r>
      <w:r>
        <w:rPr>
          <w:noProof/>
        </w:rPr>
        <w:fldChar w:fldCharType="separate"/>
      </w:r>
      <w:r>
        <w:rPr>
          <w:noProof/>
        </w:rPr>
        <w:t>622</w:t>
      </w:r>
      <w:r>
        <w:rPr>
          <w:noProof/>
        </w:rPr>
        <w:fldChar w:fldCharType="end"/>
      </w:r>
    </w:p>
    <w:p w14:paraId="11E8E655" w14:textId="61D81F72"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_Toc202372678 \h </w:instrText>
      </w:r>
      <w:r>
        <w:rPr>
          <w:noProof/>
        </w:rPr>
      </w:r>
      <w:r>
        <w:rPr>
          <w:noProof/>
        </w:rPr>
        <w:fldChar w:fldCharType="separate"/>
      </w:r>
      <w:r>
        <w:rPr>
          <w:noProof/>
        </w:rPr>
        <w:t>624</w:t>
      </w:r>
      <w:r>
        <w:rPr>
          <w:noProof/>
        </w:rPr>
        <w:fldChar w:fldCharType="end"/>
      </w:r>
    </w:p>
    <w:p w14:paraId="2ED8F3CB" w14:textId="60D92A03"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_Toc202372679 \h </w:instrText>
      </w:r>
      <w:r>
        <w:rPr>
          <w:noProof/>
        </w:rPr>
      </w:r>
      <w:r>
        <w:rPr>
          <w:noProof/>
        </w:rPr>
        <w:fldChar w:fldCharType="separate"/>
      </w:r>
      <w:r>
        <w:rPr>
          <w:noProof/>
        </w:rPr>
        <w:t>624</w:t>
      </w:r>
      <w:r>
        <w:rPr>
          <w:noProof/>
        </w:rPr>
        <w:fldChar w:fldCharType="end"/>
      </w:r>
    </w:p>
    <w:p w14:paraId="540D6CF7" w14:textId="4A4FC621"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_Toc202372680 \h </w:instrText>
      </w:r>
      <w:r>
        <w:rPr>
          <w:noProof/>
        </w:rPr>
      </w:r>
      <w:r>
        <w:rPr>
          <w:noProof/>
        </w:rPr>
        <w:fldChar w:fldCharType="separate"/>
      </w:r>
      <w:r>
        <w:rPr>
          <w:noProof/>
        </w:rPr>
        <w:t>625</w:t>
      </w:r>
      <w:r>
        <w:rPr>
          <w:noProof/>
        </w:rPr>
        <w:fldChar w:fldCharType="end"/>
      </w:r>
    </w:p>
    <w:p w14:paraId="221A1EBE" w14:textId="6E677B35"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_Toc202372681 \h </w:instrText>
      </w:r>
      <w:r>
        <w:rPr>
          <w:noProof/>
        </w:rPr>
      </w:r>
      <w:r>
        <w:rPr>
          <w:noProof/>
        </w:rPr>
        <w:fldChar w:fldCharType="separate"/>
      </w:r>
      <w:r>
        <w:rPr>
          <w:noProof/>
        </w:rPr>
        <w:t>628</w:t>
      </w:r>
      <w:r>
        <w:rPr>
          <w:noProof/>
        </w:rPr>
        <w:fldChar w:fldCharType="end"/>
      </w:r>
    </w:p>
    <w:p w14:paraId="5F1A1EC9" w14:textId="042992C4"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_Toc202372682 \h </w:instrText>
      </w:r>
      <w:r>
        <w:rPr>
          <w:noProof/>
        </w:rPr>
      </w:r>
      <w:r>
        <w:rPr>
          <w:noProof/>
        </w:rPr>
        <w:fldChar w:fldCharType="separate"/>
      </w:r>
      <w:r>
        <w:rPr>
          <w:noProof/>
        </w:rPr>
        <w:t>628</w:t>
      </w:r>
      <w:r>
        <w:rPr>
          <w:noProof/>
        </w:rPr>
        <w:fldChar w:fldCharType="end"/>
      </w:r>
    </w:p>
    <w:p w14:paraId="081BF4F7" w14:textId="67094B0B"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_Toc202372683 \h </w:instrText>
      </w:r>
      <w:r>
        <w:rPr>
          <w:noProof/>
        </w:rPr>
      </w:r>
      <w:r>
        <w:rPr>
          <w:noProof/>
        </w:rPr>
        <w:fldChar w:fldCharType="separate"/>
      </w:r>
      <w:r>
        <w:rPr>
          <w:noProof/>
        </w:rPr>
        <w:t>628</w:t>
      </w:r>
      <w:r>
        <w:rPr>
          <w:noProof/>
        </w:rPr>
        <w:fldChar w:fldCharType="end"/>
      </w:r>
    </w:p>
    <w:p w14:paraId="33916972" w14:textId="0D506DA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_Toc202372684 \h </w:instrText>
      </w:r>
      <w:r>
        <w:rPr>
          <w:noProof/>
        </w:rPr>
      </w:r>
      <w:r>
        <w:rPr>
          <w:noProof/>
        </w:rPr>
        <w:fldChar w:fldCharType="separate"/>
      </w:r>
      <w:r>
        <w:rPr>
          <w:noProof/>
        </w:rPr>
        <w:t>628</w:t>
      </w:r>
      <w:r>
        <w:rPr>
          <w:noProof/>
        </w:rPr>
        <w:fldChar w:fldCharType="end"/>
      </w:r>
    </w:p>
    <w:p w14:paraId="6C86F95A" w14:textId="154B68CE"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_Toc202372685 \h </w:instrText>
      </w:r>
      <w:r>
        <w:rPr>
          <w:noProof/>
        </w:rPr>
      </w:r>
      <w:r>
        <w:rPr>
          <w:noProof/>
        </w:rPr>
        <w:fldChar w:fldCharType="separate"/>
      </w:r>
      <w:r>
        <w:rPr>
          <w:noProof/>
        </w:rPr>
        <w:t>629</w:t>
      </w:r>
      <w:r>
        <w:rPr>
          <w:noProof/>
        </w:rPr>
        <w:fldChar w:fldCharType="end"/>
      </w:r>
    </w:p>
    <w:p w14:paraId="1118E1B7" w14:textId="5A65F68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Timers in the MCData UE</w:t>
      </w:r>
      <w:r>
        <w:rPr>
          <w:noProof/>
        </w:rPr>
        <w:tab/>
      </w:r>
      <w:r>
        <w:rPr>
          <w:noProof/>
        </w:rPr>
        <w:fldChar w:fldCharType="begin" w:fldLock="1"/>
      </w:r>
      <w:r>
        <w:rPr>
          <w:noProof/>
        </w:rPr>
        <w:instrText xml:space="preserve"> PAGEREF _Toc202372686 \h </w:instrText>
      </w:r>
      <w:r>
        <w:rPr>
          <w:noProof/>
        </w:rPr>
      </w:r>
      <w:r>
        <w:rPr>
          <w:noProof/>
        </w:rPr>
        <w:fldChar w:fldCharType="separate"/>
      </w:r>
      <w:r>
        <w:rPr>
          <w:noProof/>
        </w:rPr>
        <w:t>630</w:t>
      </w:r>
      <w:r>
        <w:rPr>
          <w:noProof/>
        </w:rPr>
        <w:fldChar w:fldCharType="end"/>
      </w:r>
    </w:p>
    <w:p w14:paraId="0297F23D" w14:textId="722899AB"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F.3</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Off-network timers</w:t>
      </w:r>
      <w:r>
        <w:rPr>
          <w:noProof/>
        </w:rPr>
        <w:tab/>
      </w:r>
      <w:r>
        <w:rPr>
          <w:noProof/>
        </w:rPr>
        <w:fldChar w:fldCharType="begin" w:fldLock="1"/>
      </w:r>
      <w:r>
        <w:rPr>
          <w:noProof/>
        </w:rPr>
        <w:instrText xml:space="preserve"> PAGEREF _Toc202372687 \h </w:instrText>
      </w:r>
      <w:r>
        <w:rPr>
          <w:noProof/>
        </w:rPr>
      </w:r>
      <w:r>
        <w:rPr>
          <w:noProof/>
        </w:rPr>
        <w:fldChar w:fldCharType="separate"/>
      </w:r>
      <w:r>
        <w:rPr>
          <w:noProof/>
        </w:rPr>
        <w:t>630</w:t>
      </w:r>
      <w:r>
        <w:rPr>
          <w:noProof/>
        </w:rPr>
        <w:fldChar w:fldCharType="end"/>
      </w:r>
    </w:p>
    <w:p w14:paraId="1A34CFF3" w14:textId="7255413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_Toc202372688 \h </w:instrText>
      </w:r>
      <w:r>
        <w:rPr>
          <w:noProof/>
        </w:rPr>
      </w:r>
      <w:r>
        <w:rPr>
          <w:noProof/>
        </w:rPr>
        <w:fldChar w:fldCharType="separate"/>
      </w:r>
      <w:r>
        <w:rPr>
          <w:noProof/>
        </w:rPr>
        <w:t>630</w:t>
      </w:r>
      <w:r>
        <w:rPr>
          <w:noProof/>
        </w:rPr>
        <w:fldChar w:fldCharType="end"/>
      </w:r>
    </w:p>
    <w:p w14:paraId="771A632F" w14:textId="6274327A"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F.3.2</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Timers in off-network emergency alert</w:t>
      </w:r>
      <w:r>
        <w:rPr>
          <w:noProof/>
        </w:rPr>
        <w:tab/>
      </w:r>
      <w:r>
        <w:rPr>
          <w:noProof/>
        </w:rPr>
        <w:fldChar w:fldCharType="begin" w:fldLock="1"/>
      </w:r>
      <w:r>
        <w:rPr>
          <w:noProof/>
        </w:rPr>
        <w:instrText xml:space="preserve"> PAGEREF _Toc202372689 \h </w:instrText>
      </w:r>
      <w:r>
        <w:rPr>
          <w:noProof/>
        </w:rPr>
      </w:r>
      <w:r>
        <w:rPr>
          <w:noProof/>
        </w:rPr>
        <w:fldChar w:fldCharType="separate"/>
      </w:r>
      <w:r>
        <w:rPr>
          <w:noProof/>
        </w:rPr>
        <w:t>631</w:t>
      </w:r>
      <w:r>
        <w:rPr>
          <w:noProof/>
        </w:rPr>
        <w:fldChar w:fldCharType="end"/>
      </w:r>
    </w:p>
    <w:p w14:paraId="4A5C04F9" w14:textId="64416045"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_Toc202372690 \h </w:instrText>
      </w:r>
      <w:r>
        <w:rPr>
          <w:noProof/>
        </w:rPr>
      </w:r>
      <w:r>
        <w:rPr>
          <w:noProof/>
        </w:rPr>
        <w:fldChar w:fldCharType="separate"/>
      </w:r>
      <w:r>
        <w:rPr>
          <w:noProof/>
        </w:rPr>
        <w:t>633</w:t>
      </w:r>
      <w:r>
        <w:rPr>
          <w:noProof/>
        </w:rPr>
        <w:fldChar w:fldCharType="end"/>
      </w:r>
    </w:p>
    <w:p w14:paraId="4737AAE2" w14:textId="615DD40B"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_Toc202372691 \h </w:instrText>
      </w:r>
      <w:r>
        <w:rPr>
          <w:noProof/>
        </w:rPr>
      </w:r>
      <w:r>
        <w:rPr>
          <w:noProof/>
        </w:rPr>
        <w:fldChar w:fldCharType="separate"/>
      </w:r>
      <w:r>
        <w:rPr>
          <w:noProof/>
        </w:rPr>
        <w:t>633</w:t>
      </w:r>
      <w:r>
        <w:rPr>
          <w:noProof/>
        </w:rPr>
        <w:fldChar w:fldCharType="end"/>
      </w:r>
    </w:p>
    <w:p w14:paraId="3DA3858E" w14:textId="7268730C"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On-network counters</w:t>
      </w:r>
      <w:r>
        <w:rPr>
          <w:noProof/>
        </w:rPr>
        <w:tab/>
      </w:r>
      <w:r>
        <w:rPr>
          <w:noProof/>
        </w:rPr>
        <w:fldChar w:fldCharType="begin" w:fldLock="1"/>
      </w:r>
      <w:r>
        <w:rPr>
          <w:noProof/>
        </w:rPr>
        <w:instrText xml:space="preserve"> PAGEREF _Toc202372692 \h </w:instrText>
      </w:r>
      <w:r>
        <w:rPr>
          <w:noProof/>
        </w:rPr>
      </w:r>
      <w:r>
        <w:rPr>
          <w:noProof/>
        </w:rPr>
        <w:fldChar w:fldCharType="separate"/>
      </w:r>
      <w:r>
        <w:rPr>
          <w:noProof/>
        </w:rPr>
        <w:t>633</w:t>
      </w:r>
      <w:r>
        <w:rPr>
          <w:noProof/>
        </w:rPr>
        <w:fldChar w:fldCharType="end"/>
      </w:r>
    </w:p>
    <w:p w14:paraId="4547702D" w14:textId="56B4F13E"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_Toc202372693 \h </w:instrText>
      </w:r>
      <w:r>
        <w:rPr>
          <w:noProof/>
        </w:rPr>
      </w:r>
      <w:r>
        <w:rPr>
          <w:noProof/>
        </w:rPr>
        <w:fldChar w:fldCharType="separate"/>
      </w:r>
      <w:r>
        <w:rPr>
          <w:noProof/>
        </w:rPr>
        <w:t>633</w:t>
      </w:r>
      <w:r>
        <w:rPr>
          <w:noProof/>
        </w:rPr>
        <w:fldChar w:fldCharType="end"/>
      </w:r>
    </w:p>
    <w:p w14:paraId="60A75526" w14:textId="0FD41D1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rFonts w:eastAsia="Malgun Gothic"/>
          <w:noProof/>
        </w:rPr>
        <w:t>G.3.1</w:t>
      </w:r>
      <w:r>
        <w:rPr>
          <w:rFonts w:asciiTheme="minorHAnsi" w:eastAsiaTheme="minorEastAsia" w:hAnsiTheme="minorHAnsi" w:cstheme="minorBidi"/>
          <w:noProof/>
          <w:kern w:val="2"/>
          <w:sz w:val="24"/>
          <w:szCs w:val="24"/>
          <w:lang w:eastAsia="en-GB"/>
          <w14:ligatures w14:val="standardContextual"/>
        </w:rPr>
        <w:tab/>
      </w:r>
      <w:r w:rsidRPr="00027F1A">
        <w:rPr>
          <w:rFonts w:eastAsia="Malgun Gothic"/>
          <w:noProof/>
        </w:rPr>
        <w:t>Counters in off-network SDS</w:t>
      </w:r>
      <w:r>
        <w:rPr>
          <w:noProof/>
        </w:rPr>
        <w:tab/>
      </w:r>
      <w:r>
        <w:rPr>
          <w:noProof/>
        </w:rPr>
        <w:fldChar w:fldCharType="begin" w:fldLock="1"/>
      </w:r>
      <w:r>
        <w:rPr>
          <w:noProof/>
        </w:rPr>
        <w:instrText xml:space="preserve"> PAGEREF _Toc202372694 \h </w:instrText>
      </w:r>
      <w:r>
        <w:rPr>
          <w:noProof/>
        </w:rPr>
      </w:r>
      <w:r>
        <w:rPr>
          <w:noProof/>
        </w:rPr>
        <w:fldChar w:fldCharType="separate"/>
      </w:r>
      <w:r>
        <w:rPr>
          <w:noProof/>
        </w:rPr>
        <w:t>633</w:t>
      </w:r>
      <w:r>
        <w:rPr>
          <w:noProof/>
        </w:rPr>
        <w:fldChar w:fldCharType="end"/>
      </w:r>
    </w:p>
    <w:p w14:paraId="0E7A74BD" w14:textId="78E727B7"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_Toc202372695 \h </w:instrText>
      </w:r>
      <w:r>
        <w:rPr>
          <w:noProof/>
        </w:rPr>
      </w:r>
      <w:r>
        <w:rPr>
          <w:noProof/>
        </w:rPr>
        <w:fldChar w:fldCharType="separate"/>
      </w:r>
      <w:r>
        <w:rPr>
          <w:noProof/>
        </w:rPr>
        <w:t>633</w:t>
      </w:r>
      <w:r>
        <w:rPr>
          <w:noProof/>
        </w:rPr>
        <w:fldChar w:fldCharType="end"/>
      </w:r>
    </w:p>
    <w:p w14:paraId="0ADD39A6" w14:textId="43C4CAC5"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_Toc202372696 \h </w:instrText>
      </w:r>
      <w:r>
        <w:rPr>
          <w:noProof/>
        </w:rPr>
      </w:r>
      <w:r>
        <w:rPr>
          <w:noProof/>
        </w:rPr>
        <w:fldChar w:fldCharType="separate"/>
      </w:r>
      <w:r>
        <w:rPr>
          <w:noProof/>
        </w:rPr>
        <w:t>633</w:t>
      </w:r>
      <w:r>
        <w:rPr>
          <w:noProof/>
        </w:rPr>
        <w:fldChar w:fldCharType="end"/>
      </w:r>
    </w:p>
    <w:p w14:paraId="63F9579D" w14:textId="1DD877A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MCData emergency state</w:t>
      </w:r>
      <w:r>
        <w:rPr>
          <w:noProof/>
        </w:rPr>
        <w:tab/>
      </w:r>
      <w:r>
        <w:rPr>
          <w:noProof/>
        </w:rPr>
        <w:fldChar w:fldCharType="begin" w:fldLock="1"/>
      </w:r>
      <w:r>
        <w:rPr>
          <w:noProof/>
        </w:rPr>
        <w:instrText xml:space="preserve"> PAGEREF _Toc202372697 \h </w:instrText>
      </w:r>
      <w:r>
        <w:rPr>
          <w:noProof/>
        </w:rPr>
      </w:r>
      <w:r>
        <w:rPr>
          <w:noProof/>
        </w:rPr>
        <w:fldChar w:fldCharType="separate"/>
      </w:r>
      <w:r>
        <w:rPr>
          <w:noProof/>
        </w:rPr>
        <w:t>634</w:t>
      </w:r>
      <w:r>
        <w:rPr>
          <w:noProof/>
        </w:rPr>
        <w:fldChar w:fldCharType="end"/>
      </w:r>
    </w:p>
    <w:p w14:paraId="6FA318B8" w14:textId="3DA85D26"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_Toc202372698 \h </w:instrText>
      </w:r>
      <w:r>
        <w:rPr>
          <w:noProof/>
        </w:rPr>
      </w:r>
      <w:r>
        <w:rPr>
          <w:noProof/>
        </w:rPr>
        <w:fldChar w:fldCharType="separate"/>
      </w:r>
      <w:r>
        <w:rPr>
          <w:noProof/>
        </w:rPr>
        <w:t>635</w:t>
      </w:r>
      <w:r>
        <w:rPr>
          <w:noProof/>
        </w:rPr>
        <w:fldChar w:fldCharType="end"/>
      </w:r>
    </w:p>
    <w:p w14:paraId="5EF84041" w14:textId="2D1732D5"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_Toc202372699 \h </w:instrText>
      </w:r>
      <w:r>
        <w:rPr>
          <w:noProof/>
        </w:rPr>
      </w:r>
      <w:r>
        <w:rPr>
          <w:noProof/>
        </w:rPr>
        <w:fldChar w:fldCharType="separate"/>
      </w:r>
      <w:r>
        <w:rPr>
          <w:noProof/>
        </w:rPr>
        <w:t>635</w:t>
      </w:r>
      <w:r>
        <w:rPr>
          <w:noProof/>
        </w:rPr>
        <w:fldChar w:fldCharType="end"/>
      </w:r>
    </w:p>
    <w:p w14:paraId="74C5EFBA" w14:textId="5E0277E7"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G.4.5</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_Toc202372700 \h </w:instrText>
      </w:r>
      <w:r>
        <w:rPr>
          <w:noProof/>
        </w:rPr>
      </w:r>
      <w:r>
        <w:rPr>
          <w:noProof/>
        </w:rPr>
        <w:fldChar w:fldCharType="separate"/>
      </w:r>
      <w:r>
        <w:rPr>
          <w:noProof/>
        </w:rPr>
        <w:t>636</w:t>
      </w:r>
      <w:r>
        <w:rPr>
          <w:noProof/>
        </w:rPr>
        <w:fldChar w:fldCharType="end"/>
      </w:r>
    </w:p>
    <w:p w14:paraId="688AA4E9" w14:textId="6422A5C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_Toc202372701 \h </w:instrText>
      </w:r>
      <w:r>
        <w:rPr>
          <w:noProof/>
        </w:rPr>
      </w:r>
      <w:r>
        <w:rPr>
          <w:noProof/>
        </w:rPr>
        <w:fldChar w:fldCharType="separate"/>
      </w:r>
      <w:r>
        <w:rPr>
          <w:noProof/>
        </w:rPr>
        <w:t>637</w:t>
      </w:r>
      <w:r>
        <w:rPr>
          <w:noProof/>
        </w:rPr>
        <w:fldChar w:fldCharType="end"/>
      </w:r>
    </w:p>
    <w:p w14:paraId="29E55FAE" w14:textId="01CC427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_Toc202372702 \h </w:instrText>
      </w:r>
      <w:r>
        <w:rPr>
          <w:noProof/>
        </w:rPr>
      </w:r>
      <w:r>
        <w:rPr>
          <w:noProof/>
        </w:rPr>
        <w:fldChar w:fldCharType="separate"/>
      </w:r>
      <w:r>
        <w:rPr>
          <w:noProof/>
        </w:rPr>
        <w:t>637</w:t>
      </w:r>
      <w:r>
        <w:rPr>
          <w:noProof/>
        </w:rPr>
        <w:fldChar w:fldCharType="end"/>
      </w:r>
    </w:p>
    <w:p w14:paraId="5F94524D" w14:textId="154D5314"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G.4.8</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_Toc202372703 \h </w:instrText>
      </w:r>
      <w:r>
        <w:rPr>
          <w:noProof/>
        </w:rPr>
      </w:r>
      <w:r>
        <w:rPr>
          <w:noProof/>
        </w:rPr>
        <w:fldChar w:fldCharType="separate"/>
      </w:r>
      <w:r>
        <w:rPr>
          <w:noProof/>
        </w:rPr>
        <w:t>638</w:t>
      </w:r>
      <w:r>
        <w:rPr>
          <w:noProof/>
        </w:rPr>
        <w:fldChar w:fldCharType="end"/>
      </w:r>
    </w:p>
    <w:p w14:paraId="582647BC" w14:textId="171F7D56"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G.4.9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_Toc202372704 \h </w:instrText>
      </w:r>
      <w:r>
        <w:rPr>
          <w:noProof/>
        </w:rPr>
      </w:r>
      <w:r>
        <w:rPr>
          <w:noProof/>
        </w:rPr>
        <w:fldChar w:fldCharType="separate"/>
      </w:r>
      <w:r>
        <w:rPr>
          <w:noProof/>
        </w:rPr>
        <w:t>639</w:t>
      </w:r>
      <w:r>
        <w:rPr>
          <w:noProof/>
        </w:rPr>
        <w:fldChar w:fldCharType="end"/>
      </w:r>
    </w:p>
    <w:p w14:paraId="4F9AE97D" w14:textId="46193CA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_Toc202372705 \h </w:instrText>
      </w:r>
      <w:r>
        <w:rPr>
          <w:noProof/>
        </w:rPr>
      </w:r>
      <w:r>
        <w:rPr>
          <w:noProof/>
        </w:rPr>
        <w:fldChar w:fldCharType="separate"/>
      </w:r>
      <w:r>
        <w:rPr>
          <w:noProof/>
        </w:rPr>
        <w:t>639</w:t>
      </w:r>
      <w:r>
        <w:rPr>
          <w:noProof/>
        </w:rPr>
        <w:fldChar w:fldCharType="end"/>
      </w:r>
    </w:p>
    <w:p w14:paraId="04FC335C" w14:textId="4E03B52B"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G.4.11</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_Toc202372706 \h </w:instrText>
      </w:r>
      <w:r>
        <w:rPr>
          <w:noProof/>
        </w:rPr>
      </w:r>
      <w:r>
        <w:rPr>
          <w:noProof/>
        </w:rPr>
        <w:fldChar w:fldCharType="separate"/>
      </w:r>
      <w:r>
        <w:rPr>
          <w:noProof/>
        </w:rPr>
        <w:t>640</w:t>
      </w:r>
      <w:r>
        <w:rPr>
          <w:noProof/>
        </w:rPr>
        <w:fldChar w:fldCharType="end"/>
      </w:r>
    </w:p>
    <w:p w14:paraId="5A4B06D2" w14:textId="16345C6C"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G.4.12</w:t>
      </w:r>
      <w:r>
        <w:rPr>
          <w:rFonts w:asciiTheme="minorHAnsi" w:eastAsiaTheme="minorEastAsia" w:hAnsiTheme="minorHAnsi" w:cstheme="minorBidi"/>
          <w:noProof/>
          <w:kern w:val="2"/>
          <w:sz w:val="24"/>
          <w:szCs w:val="24"/>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_Toc202372707 \h </w:instrText>
      </w:r>
      <w:r>
        <w:rPr>
          <w:noProof/>
        </w:rPr>
      </w:r>
      <w:r>
        <w:rPr>
          <w:noProof/>
        </w:rPr>
        <w:fldChar w:fldCharType="separate"/>
      </w:r>
      <w:r>
        <w:rPr>
          <w:noProof/>
        </w:rPr>
        <w:t>641</w:t>
      </w:r>
      <w:r>
        <w:rPr>
          <w:noProof/>
        </w:rPr>
        <w:fldChar w:fldCharType="end"/>
      </w:r>
    </w:p>
    <w:p w14:paraId="0B517B30" w14:textId="6AE7DE36" w:rsidR="00A312CA" w:rsidRDefault="00A312CA">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G.4.13</w:t>
      </w:r>
      <w:r>
        <w:rPr>
          <w:rFonts w:asciiTheme="minorHAnsi" w:eastAsiaTheme="minorEastAsia" w:hAnsiTheme="minorHAnsi" w:cstheme="minorBidi"/>
          <w:noProof/>
          <w:kern w:val="2"/>
          <w:sz w:val="24"/>
          <w:szCs w:val="24"/>
          <w:lang w:eastAsia="en-GB"/>
          <w14:ligatures w14:val="standardContextual"/>
        </w:rPr>
        <w:tab/>
      </w:r>
      <w:r>
        <w:rPr>
          <w:noProof/>
        </w:rPr>
        <w:t>MCData adhoc group emergency alert state</w:t>
      </w:r>
      <w:r>
        <w:rPr>
          <w:noProof/>
        </w:rPr>
        <w:tab/>
      </w:r>
      <w:r>
        <w:rPr>
          <w:noProof/>
        </w:rPr>
        <w:fldChar w:fldCharType="begin" w:fldLock="1"/>
      </w:r>
      <w:r>
        <w:rPr>
          <w:noProof/>
        </w:rPr>
        <w:instrText xml:space="preserve"> PAGEREF _Toc202372708 \h </w:instrText>
      </w:r>
      <w:r>
        <w:rPr>
          <w:noProof/>
        </w:rPr>
      </w:r>
      <w:r>
        <w:rPr>
          <w:noProof/>
        </w:rPr>
        <w:fldChar w:fldCharType="separate"/>
      </w:r>
      <w:r>
        <w:rPr>
          <w:noProof/>
        </w:rPr>
        <w:t>642</w:t>
      </w:r>
      <w:r>
        <w:rPr>
          <w:noProof/>
        </w:rPr>
        <w:fldChar w:fldCharType="end"/>
      </w:r>
    </w:p>
    <w:p w14:paraId="4FEF8C32" w14:textId="0343142B"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sidRPr="00027F1A">
        <w:rPr>
          <w:noProof/>
          <w:lang w:val="en-US"/>
        </w:rPr>
        <w:t>Annex H (informative</w:t>
      </w:r>
      <w:r>
        <w:rPr>
          <w:noProof/>
          <w:lang w:val="en-US"/>
        </w:rPr>
        <w:t>):</w:t>
      </w:r>
      <w:r>
        <w:rPr>
          <w:noProof/>
          <w:lang w:val="en-US"/>
        </w:rPr>
        <w:tab/>
      </w:r>
      <w:r w:rsidRPr="00027F1A">
        <w:rPr>
          <w:noProof/>
          <w:lang w:val="en-US"/>
        </w:rPr>
        <w:t>INFO packages defined in the present document</w:t>
      </w:r>
      <w:r>
        <w:rPr>
          <w:noProof/>
        </w:rPr>
        <w:tab/>
      </w:r>
      <w:r>
        <w:rPr>
          <w:noProof/>
        </w:rPr>
        <w:fldChar w:fldCharType="begin" w:fldLock="1"/>
      </w:r>
      <w:r>
        <w:rPr>
          <w:noProof/>
        </w:rPr>
        <w:instrText xml:space="preserve"> PAGEREF _Toc202372709 \h </w:instrText>
      </w:r>
      <w:r>
        <w:rPr>
          <w:noProof/>
        </w:rPr>
      </w:r>
      <w:r>
        <w:rPr>
          <w:noProof/>
        </w:rPr>
        <w:fldChar w:fldCharType="separate"/>
      </w:r>
      <w:r>
        <w:rPr>
          <w:noProof/>
        </w:rPr>
        <w:t>644</w:t>
      </w:r>
      <w:r>
        <w:rPr>
          <w:noProof/>
        </w:rPr>
        <w:fldChar w:fldCharType="end"/>
      </w:r>
    </w:p>
    <w:p w14:paraId="33E23700" w14:textId="7DF60C67"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_Toc202372710 \h </w:instrText>
      </w:r>
      <w:r>
        <w:rPr>
          <w:noProof/>
        </w:rPr>
      </w:r>
      <w:r>
        <w:rPr>
          <w:noProof/>
        </w:rPr>
        <w:fldChar w:fldCharType="separate"/>
      </w:r>
      <w:r>
        <w:rPr>
          <w:noProof/>
        </w:rPr>
        <w:t>644</w:t>
      </w:r>
      <w:r>
        <w:rPr>
          <w:noProof/>
        </w:rPr>
        <w:fldChar w:fldCharType="end"/>
      </w:r>
    </w:p>
    <w:p w14:paraId="0864D6DE" w14:textId="763CE138"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en-US"/>
        </w:rPr>
        <w:t>H.1.1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Scope</w:t>
      </w:r>
      <w:r>
        <w:rPr>
          <w:noProof/>
        </w:rPr>
        <w:tab/>
      </w:r>
      <w:r>
        <w:rPr>
          <w:noProof/>
        </w:rPr>
        <w:fldChar w:fldCharType="begin" w:fldLock="1"/>
      </w:r>
      <w:r>
        <w:rPr>
          <w:noProof/>
        </w:rPr>
        <w:instrText xml:space="preserve"> PAGEREF _Toc202372711 \h </w:instrText>
      </w:r>
      <w:r>
        <w:rPr>
          <w:noProof/>
        </w:rPr>
      </w:r>
      <w:r>
        <w:rPr>
          <w:noProof/>
        </w:rPr>
        <w:fldChar w:fldCharType="separate"/>
      </w:r>
      <w:r>
        <w:rPr>
          <w:noProof/>
        </w:rPr>
        <w:t>644</w:t>
      </w:r>
      <w:r>
        <w:rPr>
          <w:noProof/>
        </w:rPr>
        <w:fldChar w:fldCharType="end"/>
      </w:r>
    </w:p>
    <w:p w14:paraId="1F93AA4A" w14:textId="3AA1EA31"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sidRPr="00027F1A">
        <w:rPr>
          <w:noProof/>
          <w:lang w:val="en-US"/>
        </w:rPr>
        <w:t>H.1.2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g.3gpp.mcdata-com-release info package</w:t>
      </w:r>
      <w:r>
        <w:rPr>
          <w:noProof/>
        </w:rPr>
        <w:tab/>
      </w:r>
      <w:r>
        <w:rPr>
          <w:noProof/>
        </w:rPr>
        <w:fldChar w:fldCharType="begin" w:fldLock="1"/>
      </w:r>
      <w:r>
        <w:rPr>
          <w:noProof/>
        </w:rPr>
        <w:instrText xml:space="preserve"> PAGEREF _Toc202372712 \h </w:instrText>
      </w:r>
      <w:r>
        <w:rPr>
          <w:noProof/>
        </w:rPr>
      </w:r>
      <w:r>
        <w:rPr>
          <w:noProof/>
        </w:rPr>
        <w:fldChar w:fldCharType="separate"/>
      </w:r>
      <w:r>
        <w:rPr>
          <w:noProof/>
        </w:rPr>
        <w:t>644</w:t>
      </w:r>
      <w:r>
        <w:rPr>
          <w:noProof/>
        </w:rPr>
        <w:fldChar w:fldCharType="end"/>
      </w:r>
    </w:p>
    <w:p w14:paraId="7EF88FBA" w14:textId="3541D468"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H.1.2.1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Overall description</w:t>
      </w:r>
      <w:r>
        <w:rPr>
          <w:noProof/>
        </w:rPr>
        <w:tab/>
      </w:r>
      <w:r>
        <w:rPr>
          <w:noProof/>
        </w:rPr>
        <w:fldChar w:fldCharType="begin" w:fldLock="1"/>
      </w:r>
      <w:r>
        <w:rPr>
          <w:noProof/>
        </w:rPr>
        <w:instrText xml:space="preserve"> PAGEREF _Toc202372713 \h </w:instrText>
      </w:r>
      <w:r>
        <w:rPr>
          <w:noProof/>
        </w:rPr>
      </w:r>
      <w:r>
        <w:rPr>
          <w:noProof/>
        </w:rPr>
        <w:fldChar w:fldCharType="separate"/>
      </w:r>
      <w:r>
        <w:rPr>
          <w:noProof/>
        </w:rPr>
        <w:t>644</w:t>
      </w:r>
      <w:r>
        <w:rPr>
          <w:noProof/>
        </w:rPr>
        <w:fldChar w:fldCharType="end"/>
      </w:r>
    </w:p>
    <w:p w14:paraId="20AED147" w14:textId="6F3A607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H.1.2.2</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Applicability</w:t>
      </w:r>
      <w:r>
        <w:rPr>
          <w:noProof/>
        </w:rPr>
        <w:tab/>
      </w:r>
      <w:r>
        <w:rPr>
          <w:noProof/>
        </w:rPr>
        <w:fldChar w:fldCharType="begin" w:fldLock="1"/>
      </w:r>
      <w:r>
        <w:rPr>
          <w:noProof/>
        </w:rPr>
        <w:instrText xml:space="preserve"> PAGEREF _Toc202372714 \h </w:instrText>
      </w:r>
      <w:r>
        <w:rPr>
          <w:noProof/>
        </w:rPr>
      </w:r>
      <w:r>
        <w:rPr>
          <w:noProof/>
        </w:rPr>
        <w:fldChar w:fldCharType="separate"/>
      </w:r>
      <w:r>
        <w:rPr>
          <w:noProof/>
        </w:rPr>
        <w:t>644</w:t>
      </w:r>
      <w:r>
        <w:rPr>
          <w:noProof/>
        </w:rPr>
        <w:fldChar w:fldCharType="end"/>
      </w:r>
    </w:p>
    <w:p w14:paraId="6D9F4A43" w14:textId="576E1A6A"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H.1.2.3</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Appropriateness of INFO Package Usage</w:t>
      </w:r>
      <w:r>
        <w:rPr>
          <w:noProof/>
        </w:rPr>
        <w:tab/>
      </w:r>
      <w:r>
        <w:rPr>
          <w:noProof/>
        </w:rPr>
        <w:fldChar w:fldCharType="begin" w:fldLock="1"/>
      </w:r>
      <w:r>
        <w:rPr>
          <w:noProof/>
        </w:rPr>
        <w:instrText xml:space="preserve"> PAGEREF _Toc202372715 \h </w:instrText>
      </w:r>
      <w:r>
        <w:rPr>
          <w:noProof/>
        </w:rPr>
      </w:r>
      <w:r>
        <w:rPr>
          <w:noProof/>
        </w:rPr>
        <w:fldChar w:fldCharType="separate"/>
      </w:r>
      <w:r>
        <w:rPr>
          <w:noProof/>
        </w:rPr>
        <w:t>644</w:t>
      </w:r>
      <w:r>
        <w:rPr>
          <w:noProof/>
        </w:rPr>
        <w:fldChar w:fldCharType="end"/>
      </w:r>
    </w:p>
    <w:p w14:paraId="12F0D265" w14:textId="3D81DDA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H.1.2.4</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Info package name</w:t>
      </w:r>
      <w:r>
        <w:rPr>
          <w:noProof/>
        </w:rPr>
        <w:tab/>
      </w:r>
      <w:r>
        <w:rPr>
          <w:noProof/>
        </w:rPr>
        <w:fldChar w:fldCharType="begin" w:fldLock="1"/>
      </w:r>
      <w:r>
        <w:rPr>
          <w:noProof/>
        </w:rPr>
        <w:instrText xml:space="preserve"> PAGEREF _Toc202372716 \h </w:instrText>
      </w:r>
      <w:r>
        <w:rPr>
          <w:noProof/>
        </w:rPr>
      </w:r>
      <w:r>
        <w:rPr>
          <w:noProof/>
        </w:rPr>
        <w:fldChar w:fldCharType="separate"/>
      </w:r>
      <w:r>
        <w:rPr>
          <w:noProof/>
        </w:rPr>
        <w:t>644</w:t>
      </w:r>
      <w:r>
        <w:rPr>
          <w:noProof/>
        </w:rPr>
        <w:fldChar w:fldCharType="end"/>
      </w:r>
    </w:p>
    <w:p w14:paraId="3BC42F74" w14:textId="52E36822"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H.1.2.5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_Toc202372717 \h </w:instrText>
      </w:r>
      <w:r>
        <w:rPr>
          <w:noProof/>
        </w:rPr>
      </w:r>
      <w:r>
        <w:rPr>
          <w:noProof/>
        </w:rPr>
        <w:fldChar w:fldCharType="separate"/>
      </w:r>
      <w:r>
        <w:rPr>
          <w:noProof/>
        </w:rPr>
        <w:t>645</w:t>
      </w:r>
      <w:r>
        <w:rPr>
          <w:noProof/>
        </w:rPr>
        <w:fldChar w:fldCharType="end"/>
      </w:r>
    </w:p>
    <w:p w14:paraId="705D48E8" w14:textId="2C9834E3"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H.1.2.6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_Toc202372718 \h </w:instrText>
      </w:r>
      <w:r>
        <w:rPr>
          <w:noProof/>
        </w:rPr>
      </w:r>
      <w:r>
        <w:rPr>
          <w:noProof/>
        </w:rPr>
        <w:fldChar w:fldCharType="separate"/>
      </w:r>
      <w:r>
        <w:rPr>
          <w:noProof/>
        </w:rPr>
        <w:t>645</w:t>
      </w:r>
      <w:r>
        <w:rPr>
          <w:noProof/>
        </w:rPr>
        <w:fldChar w:fldCharType="end"/>
      </w:r>
    </w:p>
    <w:p w14:paraId="45C2EF55" w14:textId="5DDAD89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Pr>
          <w:noProof/>
        </w:rPr>
        <w:t>H.1.2.</w:t>
      </w:r>
      <w:r w:rsidRPr="00027F1A">
        <w:rPr>
          <w:noProof/>
          <w:lang w:val="en-US"/>
        </w:rPr>
        <w:t>7</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INFO message body parts</w:t>
      </w:r>
      <w:r>
        <w:rPr>
          <w:noProof/>
        </w:rPr>
        <w:tab/>
      </w:r>
      <w:r>
        <w:rPr>
          <w:noProof/>
        </w:rPr>
        <w:fldChar w:fldCharType="begin" w:fldLock="1"/>
      </w:r>
      <w:r>
        <w:rPr>
          <w:noProof/>
        </w:rPr>
        <w:instrText xml:space="preserve"> PAGEREF _Toc202372719 \h </w:instrText>
      </w:r>
      <w:r>
        <w:rPr>
          <w:noProof/>
        </w:rPr>
      </w:r>
      <w:r>
        <w:rPr>
          <w:noProof/>
        </w:rPr>
        <w:fldChar w:fldCharType="separate"/>
      </w:r>
      <w:r>
        <w:rPr>
          <w:noProof/>
        </w:rPr>
        <w:t>645</w:t>
      </w:r>
      <w:r>
        <w:rPr>
          <w:noProof/>
        </w:rPr>
        <w:fldChar w:fldCharType="end"/>
      </w:r>
    </w:p>
    <w:p w14:paraId="62645DE1" w14:textId="647E8000"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H.1.2.8</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Info package usage restrictions</w:t>
      </w:r>
      <w:r>
        <w:rPr>
          <w:noProof/>
        </w:rPr>
        <w:tab/>
      </w:r>
      <w:r>
        <w:rPr>
          <w:noProof/>
        </w:rPr>
        <w:fldChar w:fldCharType="begin" w:fldLock="1"/>
      </w:r>
      <w:r>
        <w:rPr>
          <w:noProof/>
        </w:rPr>
        <w:instrText xml:space="preserve"> PAGEREF _Toc202372720 \h </w:instrText>
      </w:r>
      <w:r>
        <w:rPr>
          <w:noProof/>
        </w:rPr>
      </w:r>
      <w:r>
        <w:rPr>
          <w:noProof/>
        </w:rPr>
        <w:fldChar w:fldCharType="separate"/>
      </w:r>
      <w:r>
        <w:rPr>
          <w:noProof/>
        </w:rPr>
        <w:t>645</w:t>
      </w:r>
      <w:r>
        <w:rPr>
          <w:noProof/>
        </w:rPr>
        <w:fldChar w:fldCharType="end"/>
      </w:r>
    </w:p>
    <w:p w14:paraId="3F725DF3" w14:textId="6A9F2D86"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H.1.2.9</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Rate of INFO Requests</w:t>
      </w:r>
      <w:r>
        <w:rPr>
          <w:noProof/>
        </w:rPr>
        <w:tab/>
      </w:r>
      <w:r>
        <w:rPr>
          <w:noProof/>
        </w:rPr>
        <w:fldChar w:fldCharType="begin" w:fldLock="1"/>
      </w:r>
      <w:r>
        <w:rPr>
          <w:noProof/>
        </w:rPr>
        <w:instrText xml:space="preserve"> PAGEREF _Toc202372721 \h </w:instrText>
      </w:r>
      <w:r>
        <w:rPr>
          <w:noProof/>
        </w:rPr>
      </w:r>
      <w:r>
        <w:rPr>
          <w:noProof/>
        </w:rPr>
        <w:fldChar w:fldCharType="separate"/>
      </w:r>
      <w:r>
        <w:rPr>
          <w:noProof/>
        </w:rPr>
        <w:t>645</w:t>
      </w:r>
      <w:r>
        <w:rPr>
          <w:noProof/>
        </w:rPr>
        <w:fldChar w:fldCharType="end"/>
      </w:r>
    </w:p>
    <w:p w14:paraId="218B0B9F" w14:textId="4B213B65"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H.1.2.10</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Info package security considerations</w:t>
      </w:r>
      <w:r>
        <w:rPr>
          <w:noProof/>
        </w:rPr>
        <w:tab/>
      </w:r>
      <w:r>
        <w:rPr>
          <w:noProof/>
        </w:rPr>
        <w:fldChar w:fldCharType="begin" w:fldLock="1"/>
      </w:r>
      <w:r>
        <w:rPr>
          <w:noProof/>
        </w:rPr>
        <w:instrText xml:space="preserve"> PAGEREF _Toc202372722 \h </w:instrText>
      </w:r>
      <w:r>
        <w:rPr>
          <w:noProof/>
        </w:rPr>
      </w:r>
      <w:r>
        <w:rPr>
          <w:noProof/>
        </w:rPr>
        <w:fldChar w:fldCharType="separate"/>
      </w:r>
      <w:r>
        <w:rPr>
          <w:noProof/>
        </w:rPr>
        <w:t>645</w:t>
      </w:r>
      <w:r>
        <w:rPr>
          <w:noProof/>
        </w:rPr>
        <w:fldChar w:fldCharType="end"/>
      </w:r>
    </w:p>
    <w:p w14:paraId="6E498C27" w14:textId="7215F414" w:rsidR="00A312CA" w:rsidRDefault="00A312CA">
      <w:pPr>
        <w:pStyle w:val="TOC3"/>
        <w:rPr>
          <w:rFonts w:asciiTheme="minorHAnsi" w:eastAsiaTheme="minorEastAsia" w:hAnsiTheme="minorHAnsi" w:cstheme="minorBidi"/>
          <w:noProof/>
          <w:kern w:val="2"/>
          <w:sz w:val="24"/>
          <w:szCs w:val="24"/>
          <w:lang w:eastAsia="en-GB"/>
          <w14:ligatures w14:val="standardContextual"/>
        </w:rPr>
      </w:pPr>
      <w:r w:rsidRPr="00027F1A">
        <w:rPr>
          <w:noProof/>
          <w:lang w:val="en-US"/>
        </w:rPr>
        <w:t>H.1.2.11</w:t>
      </w:r>
      <w:r>
        <w:rPr>
          <w:rFonts w:asciiTheme="minorHAnsi" w:eastAsiaTheme="minorEastAsia" w:hAnsiTheme="minorHAnsi" w:cstheme="minorBidi"/>
          <w:noProof/>
          <w:kern w:val="2"/>
          <w:sz w:val="24"/>
          <w:szCs w:val="24"/>
          <w:lang w:eastAsia="en-GB"/>
          <w14:ligatures w14:val="standardContextual"/>
        </w:rPr>
        <w:tab/>
      </w:r>
      <w:r w:rsidRPr="00027F1A">
        <w:rPr>
          <w:noProof/>
          <w:lang w:val="en-US"/>
        </w:rPr>
        <w:t>Implementation details and examples</w:t>
      </w:r>
      <w:r>
        <w:rPr>
          <w:noProof/>
        </w:rPr>
        <w:tab/>
      </w:r>
      <w:r>
        <w:rPr>
          <w:noProof/>
        </w:rPr>
        <w:fldChar w:fldCharType="begin" w:fldLock="1"/>
      </w:r>
      <w:r>
        <w:rPr>
          <w:noProof/>
        </w:rPr>
        <w:instrText xml:space="preserve"> PAGEREF _Toc202372723 \h </w:instrText>
      </w:r>
      <w:r>
        <w:rPr>
          <w:noProof/>
        </w:rPr>
      </w:r>
      <w:r>
        <w:rPr>
          <w:noProof/>
        </w:rPr>
        <w:fldChar w:fldCharType="separate"/>
      </w:r>
      <w:r>
        <w:rPr>
          <w:noProof/>
        </w:rPr>
        <w:t>645</w:t>
      </w:r>
      <w:r>
        <w:rPr>
          <w:noProof/>
        </w:rPr>
        <w:fldChar w:fldCharType="end"/>
      </w:r>
    </w:p>
    <w:p w14:paraId="1692B99E" w14:textId="47D26E33"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w:t>
      </w:r>
      <w:r>
        <w:rPr>
          <w:noProof/>
        </w:rPr>
        <w:tab/>
        <w:t xml:space="preserve">MCData session control specific concepts for the support of mission critical services over </w:t>
      </w:r>
      <w:r w:rsidRPr="00027F1A">
        <w:rPr>
          <w:rFonts w:cs="Arial"/>
          <w:noProof/>
          <w:lang w:eastAsia="zh-CN"/>
        </w:rPr>
        <w:t>5GS</w:t>
      </w:r>
      <w:r>
        <w:rPr>
          <w:noProof/>
        </w:rPr>
        <w:tab/>
      </w:r>
      <w:r>
        <w:rPr>
          <w:noProof/>
        </w:rPr>
        <w:fldChar w:fldCharType="begin" w:fldLock="1"/>
      </w:r>
      <w:r>
        <w:rPr>
          <w:noProof/>
        </w:rPr>
        <w:instrText xml:space="preserve"> PAGEREF _Toc202372724 \h </w:instrText>
      </w:r>
      <w:r>
        <w:rPr>
          <w:noProof/>
        </w:rPr>
      </w:r>
      <w:r>
        <w:rPr>
          <w:noProof/>
        </w:rPr>
        <w:fldChar w:fldCharType="separate"/>
      </w:r>
      <w:r>
        <w:rPr>
          <w:noProof/>
        </w:rPr>
        <w:t>645</w:t>
      </w:r>
      <w:r>
        <w:rPr>
          <w:noProof/>
        </w:rPr>
        <w:fldChar w:fldCharType="end"/>
      </w:r>
    </w:p>
    <w:p w14:paraId="15E7A935" w14:textId="069D3714"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_Toc202372725 \h </w:instrText>
      </w:r>
      <w:r>
        <w:rPr>
          <w:noProof/>
        </w:rPr>
      </w:r>
      <w:r>
        <w:rPr>
          <w:noProof/>
        </w:rPr>
        <w:fldChar w:fldCharType="separate"/>
      </w:r>
      <w:r>
        <w:rPr>
          <w:noProof/>
        </w:rPr>
        <w:t>645</w:t>
      </w:r>
      <w:r>
        <w:rPr>
          <w:noProof/>
        </w:rPr>
        <w:fldChar w:fldCharType="end"/>
      </w:r>
    </w:p>
    <w:p w14:paraId="735322AE" w14:textId="0EA4EA6B"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_Toc202372726 \h </w:instrText>
      </w:r>
      <w:r>
        <w:rPr>
          <w:noProof/>
        </w:rPr>
      </w:r>
      <w:r>
        <w:rPr>
          <w:noProof/>
        </w:rPr>
        <w:fldChar w:fldCharType="separate"/>
      </w:r>
      <w:r>
        <w:rPr>
          <w:noProof/>
        </w:rPr>
        <w:t>646</w:t>
      </w:r>
      <w:r>
        <w:rPr>
          <w:noProof/>
        </w:rPr>
        <w:fldChar w:fldCharType="end"/>
      </w:r>
    </w:p>
    <w:p w14:paraId="5766518A" w14:textId="79E4FB82"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_Toc202372727 \h </w:instrText>
      </w:r>
      <w:r>
        <w:rPr>
          <w:noProof/>
        </w:rPr>
      </w:r>
      <w:r>
        <w:rPr>
          <w:noProof/>
        </w:rPr>
        <w:fldChar w:fldCharType="separate"/>
      </w:r>
      <w:r>
        <w:rPr>
          <w:noProof/>
        </w:rPr>
        <w:t>646</w:t>
      </w:r>
      <w:r>
        <w:rPr>
          <w:noProof/>
        </w:rPr>
        <w:fldChar w:fldCharType="end"/>
      </w:r>
    </w:p>
    <w:p w14:paraId="0B52FD5E" w14:textId="0CDF42F3"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_Toc202372728 \h </w:instrText>
      </w:r>
      <w:r>
        <w:rPr>
          <w:noProof/>
        </w:rPr>
      </w:r>
      <w:r>
        <w:rPr>
          <w:noProof/>
        </w:rPr>
        <w:fldChar w:fldCharType="separate"/>
      </w:r>
      <w:r>
        <w:rPr>
          <w:noProof/>
        </w:rPr>
        <w:t>646</w:t>
      </w:r>
      <w:r>
        <w:rPr>
          <w:noProof/>
        </w:rPr>
        <w:fldChar w:fldCharType="end"/>
      </w:r>
    </w:p>
    <w:p w14:paraId="09CEB7A6" w14:textId="728701E0"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fldLock="1"/>
      </w:r>
      <w:r>
        <w:rPr>
          <w:noProof/>
        </w:rPr>
        <w:instrText xml:space="preserve"> PAGEREF _Toc202372729 \h </w:instrText>
      </w:r>
      <w:r>
        <w:rPr>
          <w:noProof/>
        </w:rPr>
      </w:r>
      <w:r>
        <w:rPr>
          <w:noProof/>
        </w:rPr>
        <w:fldChar w:fldCharType="separate"/>
      </w:r>
      <w:r>
        <w:rPr>
          <w:noProof/>
        </w:rPr>
        <w:t>646</w:t>
      </w:r>
      <w:r>
        <w:rPr>
          <w:noProof/>
        </w:rPr>
        <w:fldChar w:fldCharType="end"/>
      </w:r>
    </w:p>
    <w:p w14:paraId="5A680D21" w14:textId="1199E71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_Toc202372730 \h </w:instrText>
      </w:r>
      <w:r>
        <w:rPr>
          <w:noProof/>
        </w:rPr>
      </w:r>
      <w:r>
        <w:rPr>
          <w:noProof/>
        </w:rPr>
        <w:fldChar w:fldCharType="separate"/>
      </w:r>
      <w:r>
        <w:rPr>
          <w:noProof/>
        </w:rPr>
        <w:t>646</w:t>
      </w:r>
      <w:r>
        <w:rPr>
          <w:noProof/>
        </w:rPr>
        <w:fldChar w:fldCharType="end"/>
      </w:r>
    </w:p>
    <w:p w14:paraId="64CCA32C" w14:textId="6B37C52F" w:rsidR="00A312CA" w:rsidRDefault="00A312C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_Toc202372731 \h </w:instrText>
      </w:r>
      <w:r>
        <w:rPr>
          <w:noProof/>
        </w:rPr>
      </w:r>
      <w:r>
        <w:rPr>
          <w:noProof/>
        </w:rPr>
        <w:fldChar w:fldCharType="separate"/>
      </w:r>
      <w:r>
        <w:rPr>
          <w:noProof/>
        </w:rPr>
        <w:t>646</w:t>
      </w:r>
      <w:r>
        <w:rPr>
          <w:noProof/>
        </w:rPr>
        <w:fldChar w:fldCharType="end"/>
      </w:r>
    </w:p>
    <w:p w14:paraId="199CB650" w14:textId="119B75D9" w:rsidR="00A312CA" w:rsidRDefault="00A312CA">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_Toc202372732 \h </w:instrText>
      </w:r>
      <w:r>
        <w:rPr>
          <w:noProof/>
        </w:rPr>
      </w:r>
      <w:r>
        <w:rPr>
          <w:noProof/>
        </w:rPr>
        <w:fldChar w:fldCharType="separate"/>
      </w:r>
      <w:r>
        <w:rPr>
          <w:noProof/>
        </w:rPr>
        <w:t>647</w:t>
      </w:r>
      <w:r>
        <w:rPr>
          <w:noProof/>
        </w:rPr>
        <w:fldChar w:fldCharType="end"/>
      </w:r>
    </w:p>
    <w:p w14:paraId="2C0AE10C" w14:textId="4D0E1310" w:rsidR="00A312CA" w:rsidRDefault="00A312CA">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_Toc202372733 \h </w:instrText>
      </w:r>
      <w:r>
        <w:rPr>
          <w:noProof/>
        </w:rPr>
      </w:r>
      <w:r>
        <w:rPr>
          <w:noProof/>
        </w:rPr>
        <w:fldChar w:fldCharType="separate"/>
      </w:r>
      <w:r>
        <w:rPr>
          <w:noProof/>
        </w:rPr>
        <w:t>648</w:t>
      </w:r>
      <w:r>
        <w:rPr>
          <w:noProof/>
        </w:rPr>
        <w:fldChar w:fldCharType="end"/>
      </w:r>
    </w:p>
    <w:p w14:paraId="0B9E3498" w14:textId="386855DD"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02371466"/>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202371467"/>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02371468"/>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1B73D998" w:rsidR="005C310B" w:rsidRPr="00B02A0B" w:rsidRDefault="00AC552A" w:rsidP="005C310B">
      <w:pPr>
        <w:pStyle w:val="EX"/>
      </w:pPr>
      <w:r w:rsidRPr="00B02A0B">
        <w:t>[14]</w:t>
      </w:r>
      <w:r w:rsidRPr="00B02A0B">
        <w:tab/>
        <w:t>IETF RFC </w:t>
      </w:r>
      <w:r>
        <w:t>9562</w:t>
      </w:r>
      <w:r w:rsidRPr="00B02A0B">
        <w:t xml:space="preserve"> (</w:t>
      </w:r>
      <w:r>
        <w:t>May</w:t>
      </w:r>
      <w:r w:rsidRPr="00B02A0B">
        <w:t> 20</w:t>
      </w:r>
      <w:r>
        <w:t>24</w:t>
      </w:r>
      <w:r w:rsidRPr="00B02A0B">
        <w:t>): " Universally Unique IDentifier (UUID</w:t>
      </w:r>
      <w:r>
        <w:t>s</w:t>
      </w:r>
      <w:r w:rsidRPr="00B02A0B">
        <w:t>)".</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499079E8" w14:textId="7794D8B3" w:rsidR="004E79A5" w:rsidRPr="00B02A0B" w:rsidRDefault="004E79A5" w:rsidP="004E79A5">
      <w:pPr>
        <w:pStyle w:val="EX"/>
      </w:pPr>
      <w:r w:rsidRPr="00B02A0B">
        <w:t>[22]</w:t>
      </w:r>
      <w:r w:rsidRPr="00B02A0B">
        <w:tab/>
        <w:t>IETF RFC </w:t>
      </w:r>
      <w:r>
        <w:t>9112</w:t>
      </w:r>
      <w:r w:rsidRPr="00B02A0B">
        <w:t>: "HTTP/1.1".</w:t>
      </w:r>
    </w:p>
    <w:p w14:paraId="7A18DD29" w14:textId="20DC7C3E" w:rsidR="005C310B" w:rsidRPr="00B02A0B" w:rsidRDefault="004E79A5" w:rsidP="005C310B">
      <w:pPr>
        <w:pStyle w:val="EX"/>
      </w:pPr>
      <w:r w:rsidRPr="00B02A0B">
        <w:t>[23]</w:t>
      </w:r>
      <w:r w:rsidRPr="00B02A0B">
        <w:tab/>
        <w:t>IETF RFC </w:t>
      </w:r>
      <w:r>
        <w:t>9110</w:t>
      </w:r>
      <w:r w:rsidRPr="00B02A0B">
        <w:t>: "</w:t>
      </w:r>
      <w:r w:rsidRPr="004C5806">
        <w:t>HTTP Semantics</w:t>
      </w:r>
      <w:r w:rsidRPr="00B02A0B">
        <w:t>".</w:t>
      </w:r>
      <w:r w:rsidRPr="00B02A0B" w:rsidDel="004E79A5">
        <w:t xml:space="preserve"> </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6" w:name="_CR3"/>
      <w:bookmarkStart w:id="47" w:name="_Toc202371469"/>
      <w:bookmarkEnd w:id="46"/>
      <w:r w:rsidRPr="00B02A0B">
        <w:lastRenderedPageBreak/>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02371470"/>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459727F8"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w:t>
      </w:r>
      <w:r w:rsidR="00AC552A">
        <w:t>9562</w:t>
      </w:r>
      <w:r w:rsidRPr="00B02A0B">
        <w:t>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lastRenderedPageBreak/>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02371471"/>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02371472"/>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02371473"/>
      <w:bookmarkEnd w:id="81"/>
      <w:r w:rsidRPr="00B02A0B">
        <w:t>4.1</w:t>
      </w:r>
      <w:r w:rsidRPr="00B02A0B">
        <w:tab/>
        <w:t>MCData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02371474"/>
      <w:bookmarkEnd w:id="92"/>
      <w:r w:rsidRPr="00B02A0B">
        <w:lastRenderedPageBreak/>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02371475"/>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02371476"/>
      <w:bookmarkEnd w:id="114"/>
      <w:r w:rsidRPr="00B02A0B">
        <w:t>4.2.2</w:t>
      </w:r>
      <w:r w:rsidRPr="00B02A0B">
        <w:tab/>
        <w:t>MCData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02371477"/>
      <w:bookmarkEnd w:id="125"/>
      <w:r w:rsidRPr="00B02A0B">
        <w:t>4.2.3</w:t>
      </w:r>
      <w:r w:rsidRPr="00B02A0B">
        <w:tab/>
        <w:t>MCData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02371478"/>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lastRenderedPageBreak/>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02371479"/>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02371480"/>
      <w:bookmarkEnd w:id="158"/>
      <w:r w:rsidRPr="00B02A0B">
        <w:t>4.5</w:t>
      </w:r>
      <w:r w:rsidRPr="00B02A0B">
        <w:tab/>
        <w:t>MCData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02371481"/>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lastRenderedPageBreak/>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C21CB3" w:rsidRDefault="005C310B" w:rsidP="005C310B">
      <w:pPr>
        <w:pStyle w:val="PL"/>
        <w:rPr>
          <w:lang w:val="sv-SE"/>
        </w:rPr>
      </w:pPr>
      <w:r w:rsidRPr="00B02A0B">
        <w:t xml:space="preserve">       </w:t>
      </w:r>
      <w:r w:rsidRPr="00C21CB3">
        <w:rPr>
          <w:lang w:val="sv-SE"/>
        </w:rPr>
        <w:t>&lt;mcdata-request-uri type="Normal"&gt;</w:t>
      </w:r>
    </w:p>
    <w:p w14:paraId="7BA17FCA" w14:textId="77777777" w:rsidR="005C310B" w:rsidRPr="00C21CB3" w:rsidRDefault="005C310B" w:rsidP="005C310B">
      <w:pPr>
        <w:rPr>
          <w:noProof/>
          <w:lang w:val="sv-SE"/>
        </w:rPr>
      </w:pPr>
      <w:r w:rsidRPr="00C21CB3">
        <w:rPr>
          <w:noProof/>
          <w:lang w:val="sv-SE"/>
        </w:rPr>
        <w:t xml:space="preserve">         &lt;mcdataURI&gt;sip:group123@mcdataoperator1.com&gt;&lt;/mcdataURI&gt;</w:t>
      </w:r>
    </w:p>
    <w:p w14:paraId="7DB062D0" w14:textId="77777777" w:rsidR="005C310B" w:rsidRPr="00C21CB3" w:rsidRDefault="005C310B" w:rsidP="005C310B">
      <w:pPr>
        <w:rPr>
          <w:noProof/>
          <w:lang w:val="sv-SE"/>
        </w:rPr>
      </w:pPr>
      <w:r w:rsidRPr="00C21CB3">
        <w:rPr>
          <w:noProof/>
          <w:lang w:val="sv-SE"/>
        </w:rPr>
        <w:t xml:space="preserve">       &lt;/mcdata-request-uri&gt;</w:t>
      </w:r>
    </w:p>
    <w:p w14:paraId="72CBBE45" w14:textId="77777777" w:rsidR="005C310B" w:rsidRPr="00C21CB3" w:rsidRDefault="005C310B" w:rsidP="005C310B">
      <w:pPr>
        <w:pStyle w:val="PL"/>
        <w:rPr>
          <w:lang w:val="sv-SE"/>
        </w:rPr>
      </w:pPr>
      <w:r w:rsidRPr="00C21CB3">
        <w:rPr>
          <w:lang w:val="sv-SE"/>
        </w:rPr>
        <w:t xml:space="preserve">     &lt;/mcdata-Params&gt;</w:t>
      </w:r>
    </w:p>
    <w:p w14:paraId="0D4F4EE3" w14:textId="77777777" w:rsidR="005C310B" w:rsidRPr="00C21CB3" w:rsidRDefault="005C310B" w:rsidP="005C310B">
      <w:pPr>
        <w:pStyle w:val="PL"/>
        <w:rPr>
          <w:lang w:val="sv-SE"/>
        </w:rPr>
      </w:pPr>
      <w:r w:rsidRPr="00C21CB3">
        <w:rPr>
          <w:lang w:val="sv-SE"/>
        </w:rPr>
        <w:t xml:space="preserve">   &lt;/mcdata-info&gt;</w:t>
      </w:r>
    </w:p>
    <w:p w14:paraId="36920AA5" w14:textId="77777777" w:rsidR="005C310B" w:rsidRPr="00C21CB3" w:rsidRDefault="005C310B" w:rsidP="005C310B">
      <w:pPr>
        <w:pStyle w:val="PL"/>
        <w:rPr>
          <w:lang w:val="sv-SE"/>
        </w:rPr>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0"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0"/>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C21CB3" w:rsidRDefault="005C310B" w:rsidP="005C310B">
      <w:pPr>
        <w:pStyle w:val="PL"/>
        <w:rPr>
          <w:lang w:val="sv-SE"/>
        </w:rPr>
      </w:pPr>
      <w:r w:rsidRPr="00B02A0B">
        <w:lastRenderedPageBreak/>
        <w:t xml:space="preserve">            </w:t>
      </w:r>
      <w:r w:rsidRPr="00C21CB3">
        <w:rPr>
          <w:lang w:val="sv-SE"/>
        </w:rPr>
        <w:t>&lt;/CipherData&gt;</w:t>
      </w:r>
    </w:p>
    <w:p w14:paraId="74F767B1" w14:textId="77777777" w:rsidR="005C310B" w:rsidRPr="00C21CB3" w:rsidRDefault="005C310B" w:rsidP="005C310B">
      <w:pPr>
        <w:pStyle w:val="PL"/>
        <w:rPr>
          <w:lang w:val="sv-SE"/>
        </w:rPr>
      </w:pPr>
      <w:r w:rsidRPr="00C21CB3">
        <w:rPr>
          <w:lang w:val="sv-SE"/>
        </w:rPr>
        <w:t xml:space="preserve">         &lt;/EncryptedData&gt;</w:t>
      </w:r>
    </w:p>
    <w:p w14:paraId="5251EEBB" w14:textId="77777777" w:rsidR="005C310B" w:rsidRPr="00C21CB3" w:rsidRDefault="005C310B" w:rsidP="005C310B">
      <w:pPr>
        <w:pStyle w:val="PL"/>
        <w:rPr>
          <w:lang w:val="sv-SE"/>
        </w:rPr>
      </w:pPr>
      <w:r w:rsidRPr="00C21CB3">
        <w:rPr>
          <w:lang w:val="sv-SE"/>
        </w:rPr>
        <w:t xml:space="preserve">       &lt;/mcdata-request-uri&gt;</w:t>
      </w:r>
    </w:p>
    <w:p w14:paraId="2C405879" w14:textId="77777777" w:rsidR="005C310B" w:rsidRPr="00B02A0B" w:rsidRDefault="005C310B" w:rsidP="005C310B">
      <w:pPr>
        <w:pStyle w:val="PL"/>
      </w:pPr>
      <w:r w:rsidRPr="00C21CB3">
        <w:rPr>
          <w:lang w:val="sv-SE"/>
        </w:rPr>
        <w:t xml:space="preserve">     </w:t>
      </w:r>
      <w:r w:rsidRPr="00B02A0B">
        <w:t>&lt;/mcdata-Params&gt;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02371482"/>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02371483"/>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 xml:space="preserve">The protection of MBMS subchannel control messages on the general purpose MBMS subchannels can be done with MSCCKs (each identified by a corresponding MSCCK-ID), distributed during MBMS bearer announcement (see </w:t>
      </w:r>
      <w:r w:rsidRPr="007D34FE">
        <w:lastRenderedPageBreak/>
        <w:t>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02371484"/>
      <w:bookmarkEnd w:id="204"/>
      <w:r w:rsidRPr="00B02A0B">
        <w:t>4.8</w:t>
      </w:r>
      <w:r w:rsidRPr="00B02A0B">
        <w:tab/>
        <w:t>MCData client ID</w:t>
      </w:r>
      <w:bookmarkEnd w:id="202"/>
      <w:bookmarkEnd w:id="205"/>
      <w:bookmarkEnd w:id="206"/>
      <w:bookmarkEnd w:id="207"/>
      <w:bookmarkEnd w:id="208"/>
      <w:bookmarkEnd w:id="209"/>
      <w:bookmarkEnd w:id="210"/>
      <w:bookmarkEnd w:id="211"/>
      <w:bookmarkEnd w:id="212"/>
      <w:bookmarkEnd w:id="213"/>
    </w:p>
    <w:p w14:paraId="773F8411" w14:textId="2150C195" w:rsidR="005C310B" w:rsidRPr="00B02A0B" w:rsidRDefault="005C310B" w:rsidP="005C310B">
      <w:r w:rsidRPr="00B02A0B">
        <w:t>The MCData client assigns the MCData client ID when the MCData client is used for the first time. The MCData client generates the MCData client ID as specified in clause 4.2 of IETF RFC </w:t>
      </w:r>
      <w:r w:rsidR="00AC552A">
        <w:t>9562</w:t>
      </w:r>
      <w:r w:rsidRPr="00B02A0B">
        <w:t>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lastRenderedPageBreak/>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02371485"/>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02371486"/>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02371487"/>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C21CB3" w:rsidRDefault="005C310B" w:rsidP="005C310B">
      <w:pPr>
        <w:pStyle w:val="PL"/>
        <w:pBdr>
          <w:top w:val="single" w:sz="4" w:space="1" w:color="auto"/>
          <w:left w:val="single" w:sz="4" w:space="4" w:color="auto"/>
          <w:bottom w:val="single" w:sz="4" w:space="1" w:color="auto"/>
          <w:right w:val="single" w:sz="4" w:space="4" w:color="auto"/>
        </w:pBdr>
        <w:rPr>
          <w:lang w:val="sv-SE"/>
        </w:rPr>
      </w:pPr>
      <w:r w:rsidRPr="00C21CB3">
        <w:rPr>
          <w:lang w:val="sv-SE"/>
        </w:rPr>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
        <w:gridCol w:w="724"/>
        <w:gridCol w:w="28"/>
        <w:gridCol w:w="4995"/>
        <w:gridCol w:w="11"/>
        <w:gridCol w:w="3779"/>
        <w:gridCol w:w="30"/>
        <w:gridCol w:w="17"/>
        <w:gridCol w:w="50"/>
      </w:tblGrid>
      <w:tr w:rsidR="00D07FA8" w:rsidRPr="00B02A0B" w14:paraId="5F7DE851" w14:textId="77777777" w:rsidTr="00AD6BD8">
        <w:trPr>
          <w:gridBefore w:val="1"/>
          <w:gridAfter w:val="2"/>
          <w:wBefore w:w="13" w:type="dxa"/>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5" w:type="dxa"/>
            <w:gridSpan w:val="2"/>
          </w:tcPr>
          <w:p w14:paraId="3789B5BC" w14:textId="77777777" w:rsidR="00D07FA8" w:rsidRPr="00B02A0B" w:rsidRDefault="00D07FA8" w:rsidP="00610474">
            <w:pPr>
              <w:pStyle w:val="TAH"/>
            </w:pPr>
            <w:r w:rsidRPr="00B02A0B">
              <w:t>Explanatory text</w:t>
            </w:r>
          </w:p>
        </w:tc>
        <w:tc>
          <w:tcPr>
            <w:tcW w:w="3810"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AD6BD8">
        <w:trPr>
          <w:gridBefore w:val="1"/>
          <w:gridAfter w:val="2"/>
          <w:wBefore w:w="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5" w:type="dxa"/>
            <w:gridSpan w:val="2"/>
          </w:tcPr>
          <w:p w14:paraId="330F2302" w14:textId="77777777" w:rsidR="00D07FA8" w:rsidRPr="00B02A0B" w:rsidRDefault="00D07FA8" w:rsidP="00610474">
            <w:pPr>
              <w:pStyle w:val="TAL"/>
            </w:pPr>
            <w:r w:rsidRPr="00B02A0B">
              <w:t>service authorisation failed</w:t>
            </w:r>
          </w:p>
        </w:tc>
        <w:tc>
          <w:tcPr>
            <w:tcW w:w="3810"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AD6BD8">
        <w:trPr>
          <w:gridBefore w:val="1"/>
          <w:gridAfter w:val="2"/>
          <w:wBefore w:w="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5"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0"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AD6BD8">
        <w:trPr>
          <w:gridBefore w:val="1"/>
          <w:gridAfter w:val="2"/>
          <w:wBefore w:w="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5" w:type="dxa"/>
            <w:gridSpan w:val="2"/>
          </w:tcPr>
          <w:p w14:paraId="099740B0" w14:textId="77777777" w:rsidR="00D07FA8" w:rsidRPr="00B02A0B" w:rsidRDefault="00D07FA8" w:rsidP="00610474">
            <w:pPr>
              <w:pStyle w:val="TAL"/>
            </w:pPr>
            <w:r w:rsidRPr="00B02A0B">
              <w:t>isfocus not assigned</w:t>
            </w:r>
          </w:p>
        </w:tc>
        <w:tc>
          <w:tcPr>
            <w:tcW w:w="3810"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AD6BD8">
        <w:trPr>
          <w:gridBefore w:val="1"/>
          <w:gridAfter w:val="2"/>
          <w:wBefore w:w="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5" w:type="dxa"/>
            <w:gridSpan w:val="2"/>
          </w:tcPr>
          <w:p w14:paraId="17650DDA" w14:textId="77777777" w:rsidR="00D07FA8" w:rsidRPr="00B02A0B" w:rsidRDefault="00D07FA8" w:rsidP="00610474">
            <w:pPr>
              <w:pStyle w:val="TAL"/>
            </w:pPr>
            <w:r w:rsidRPr="00B02A0B">
              <w:t>user declined the call invitation</w:t>
            </w:r>
          </w:p>
        </w:tc>
        <w:tc>
          <w:tcPr>
            <w:tcW w:w="3810"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AD6BD8">
        <w:trPr>
          <w:gridBefore w:val="1"/>
          <w:gridAfter w:val="2"/>
          <w:wBefore w:w="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5" w:type="dxa"/>
            <w:gridSpan w:val="2"/>
          </w:tcPr>
          <w:p w14:paraId="26F30ECB" w14:textId="77777777" w:rsidR="00D07FA8" w:rsidRPr="00B02A0B" w:rsidRDefault="00D07FA8" w:rsidP="00610474">
            <w:pPr>
              <w:pStyle w:val="TAL"/>
            </w:pPr>
            <w:r w:rsidRPr="00B02A0B">
              <w:t>group document does not exist</w:t>
            </w:r>
          </w:p>
        </w:tc>
        <w:tc>
          <w:tcPr>
            <w:tcW w:w="3810"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AD6BD8">
        <w:trPr>
          <w:gridBefore w:val="1"/>
          <w:gridAfter w:val="2"/>
          <w:wBefore w:w="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5" w:type="dxa"/>
            <w:gridSpan w:val="2"/>
          </w:tcPr>
          <w:p w14:paraId="2A34D3E2" w14:textId="77777777" w:rsidR="00D07FA8" w:rsidRPr="00B02A0B" w:rsidRDefault="00D07FA8" w:rsidP="00610474">
            <w:pPr>
              <w:pStyle w:val="TAL"/>
            </w:pPr>
            <w:r w:rsidRPr="00B02A0B">
              <w:t>unable to retrieve group document</w:t>
            </w:r>
          </w:p>
        </w:tc>
        <w:tc>
          <w:tcPr>
            <w:tcW w:w="3810"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AD6BD8">
        <w:trPr>
          <w:gridBefore w:val="1"/>
          <w:gridAfter w:val="2"/>
          <w:wBefore w:w="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5" w:type="dxa"/>
            <w:gridSpan w:val="2"/>
          </w:tcPr>
          <w:p w14:paraId="3E1AFDCF" w14:textId="77777777" w:rsidR="00D07FA8" w:rsidRPr="00B02A0B" w:rsidRDefault="00D07FA8" w:rsidP="00610474">
            <w:pPr>
              <w:pStyle w:val="TAL"/>
            </w:pPr>
            <w:r w:rsidRPr="00B02A0B">
              <w:t>group is disabled</w:t>
            </w:r>
          </w:p>
        </w:tc>
        <w:tc>
          <w:tcPr>
            <w:tcW w:w="3810"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AD6BD8">
        <w:trPr>
          <w:gridBefore w:val="1"/>
          <w:gridAfter w:val="2"/>
          <w:wBefore w:w="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5" w:type="dxa"/>
            <w:gridSpan w:val="2"/>
          </w:tcPr>
          <w:p w14:paraId="21FA2BB5" w14:textId="77777777" w:rsidR="00D07FA8" w:rsidRPr="00B02A0B" w:rsidRDefault="00D07FA8" w:rsidP="00610474">
            <w:pPr>
              <w:pStyle w:val="TAL"/>
            </w:pPr>
            <w:r w:rsidRPr="00B02A0B">
              <w:t>user is not part of the MCData group</w:t>
            </w:r>
          </w:p>
        </w:tc>
        <w:tc>
          <w:tcPr>
            <w:tcW w:w="3810"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AD6BD8">
        <w:trPr>
          <w:gridBefore w:val="1"/>
          <w:gridAfter w:val="2"/>
          <w:wBefore w:w="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5" w:type="dxa"/>
            <w:gridSpan w:val="2"/>
          </w:tcPr>
          <w:p w14:paraId="76320439" w14:textId="77777777" w:rsidR="00D07FA8" w:rsidRPr="00B02A0B" w:rsidRDefault="00D07FA8" w:rsidP="00610474">
            <w:pPr>
              <w:pStyle w:val="TAL"/>
            </w:pPr>
            <w:r w:rsidRPr="00B02A0B">
              <w:t>user is not affiliated to this group</w:t>
            </w:r>
          </w:p>
        </w:tc>
        <w:tc>
          <w:tcPr>
            <w:tcW w:w="3810"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AD6BD8">
        <w:trPr>
          <w:gridBefore w:val="1"/>
          <w:gridAfter w:val="2"/>
          <w:wBefore w:w="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5" w:type="dxa"/>
            <w:gridSpan w:val="2"/>
          </w:tcPr>
          <w:p w14:paraId="30BD9823" w14:textId="77777777" w:rsidR="00D07FA8" w:rsidRPr="00B02A0B" w:rsidRDefault="00D07FA8" w:rsidP="00610474">
            <w:pPr>
              <w:pStyle w:val="TAL"/>
            </w:pPr>
            <w:r w:rsidRPr="00B02A0B">
              <w:t>authentication of the MIKEY-SAKKE I_MESSAGE failed</w:t>
            </w:r>
          </w:p>
        </w:tc>
        <w:tc>
          <w:tcPr>
            <w:tcW w:w="3810"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AD6BD8">
        <w:trPr>
          <w:gridBefore w:val="1"/>
          <w:gridAfter w:val="2"/>
          <w:wBefore w:w="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5"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0"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AD6BD8">
        <w:trPr>
          <w:gridBefore w:val="1"/>
          <w:gridAfter w:val="2"/>
          <w:wBefore w:w="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5" w:type="dxa"/>
            <w:gridSpan w:val="2"/>
          </w:tcPr>
          <w:p w14:paraId="12E6E5CB" w14:textId="77777777" w:rsidR="0045302D" w:rsidRPr="00B02A0B" w:rsidRDefault="0045302D" w:rsidP="00D87A7A">
            <w:pPr>
              <w:pStyle w:val="TAL"/>
            </w:pPr>
            <w:r>
              <w:rPr>
                <w:lang w:eastAsia="ko-KR"/>
              </w:rPr>
              <w:t>subscription of conference events not allowed</w:t>
            </w:r>
          </w:p>
        </w:tc>
        <w:tc>
          <w:tcPr>
            <w:tcW w:w="3810"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AD6BD8">
        <w:trPr>
          <w:gridBefore w:val="1"/>
          <w:gridAfter w:val="2"/>
          <w:wBefore w:w="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5"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0"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AD6BD8">
        <w:trPr>
          <w:gridBefore w:val="1"/>
          <w:gridAfter w:val="2"/>
          <w:wBefore w:w="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5"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0"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AD6BD8">
        <w:trPr>
          <w:gridBefore w:val="1"/>
          <w:gridAfter w:val="2"/>
          <w:wBefore w:w="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5" w:type="dxa"/>
            <w:gridSpan w:val="2"/>
          </w:tcPr>
          <w:p w14:paraId="45AD209A" w14:textId="77777777" w:rsidR="00D07FA8" w:rsidRPr="00B02A0B" w:rsidRDefault="00D07FA8" w:rsidP="00610474">
            <w:pPr>
              <w:pStyle w:val="TAL"/>
            </w:pPr>
            <w:r w:rsidRPr="00B02A0B">
              <w:t>user unknown to the participating function</w:t>
            </w:r>
          </w:p>
        </w:tc>
        <w:tc>
          <w:tcPr>
            <w:tcW w:w="3810"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AD6BD8">
        <w:trPr>
          <w:gridBefore w:val="1"/>
          <w:gridAfter w:val="2"/>
          <w:wBefore w:w="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5" w:type="dxa"/>
            <w:gridSpan w:val="2"/>
          </w:tcPr>
          <w:p w14:paraId="24094D57" w14:textId="77777777" w:rsidR="00D07FA8" w:rsidRPr="00B02A0B" w:rsidRDefault="00D07FA8" w:rsidP="00610474">
            <w:pPr>
              <w:pStyle w:val="TAL"/>
            </w:pPr>
            <w:r w:rsidRPr="00B02A0B">
              <w:t>unable to determine the controlling function</w:t>
            </w:r>
          </w:p>
        </w:tc>
        <w:tc>
          <w:tcPr>
            <w:tcW w:w="3810"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AD6BD8">
        <w:trPr>
          <w:gridBefore w:val="1"/>
          <w:gridAfter w:val="2"/>
          <w:wBefore w:w="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5" w:type="dxa"/>
            <w:gridSpan w:val="2"/>
          </w:tcPr>
          <w:p w14:paraId="5099F546" w14:textId="77777777" w:rsidR="00D07FA8" w:rsidRPr="00B02A0B" w:rsidRDefault="00D07FA8" w:rsidP="00610474">
            <w:pPr>
              <w:pStyle w:val="TAL"/>
            </w:pPr>
            <w:r w:rsidRPr="00B02A0B">
              <w:t>unable to determine called party</w:t>
            </w:r>
          </w:p>
        </w:tc>
        <w:tc>
          <w:tcPr>
            <w:tcW w:w="3810"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AD6BD8">
        <w:trPr>
          <w:gridBefore w:val="1"/>
          <w:gridAfter w:val="2"/>
          <w:wBefore w:w="13" w:type="dxa"/>
          <w:wAfter w:w="67" w:type="dxa"/>
          <w:jc w:val="center"/>
        </w:trPr>
        <w:tc>
          <w:tcPr>
            <w:tcW w:w="721" w:type="dxa"/>
          </w:tcPr>
          <w:p w14:paraId="216098DD" w14:textId="77777777" w:rsidR="00D07FA8" w:rsidRPr="00B02A0B" w:rsidRDefault="00D07FA8" w:rsidP="00610474">
            <w:pPr>
              <w:pStyle w:val="TAC"/>
            </w:pPr>
            <w:r w:rsidRPr="00B02A0B">
              <w:t>148</w:t>
            </w:r>
          </w:p>
        </w:tc>
        <w:tc>
          <w:tcPr>
            <w:tcW w:w="5036" w:type="dxa"/>
            <w:gridSpan w:val="3"/>
          </w:tcPr>
          <w:p w14:paraId="11D51407" w14:textId="77777777" w:rsidR="00D07FA8" w:rsidRPr="00B02A0B" w:rsidRDefault="00D07FA8" w:rsidP="00610474">
            <w:pPr>
              <w:pStyle w:val="TAL"/>
            </w:pPr>
            <w:r w:rsidRPr="00B02A0B">
              <w:t>group is regrouped</w:t>
            </w:r>
          </w:p>
        </w:tc>
        <w:tc>
          <w:tcPr>
            <w:tcW w:w="3810"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AD6BD8">
        <w:trPr>
          <w:gridBefore w:val="1"/>
          <w:gridAfter w:val="2"/>
          <w:wBefore w:w="13" w:type="dxa"/>
          <w:wAfter w:w="67" w:type="dxa"/>
          <w:jc w:val="center"/>
        </w:trPr>
        <w:tc>
          <w:tcPr>
            <w:tcW w:w="721" w:type="dxa"/>
          </w:tcPr>
          <w:p w14:paraId="1286B031" w14:textId="77777777" w:rsidR="00D07FA8" w:rsidRPr="00B02A0B" w:rsidRDefault="00D07FA8" w:rsidP="00610474">
            <w:pPr>
              <w:pStyle w:val="TAC"/>
            </w:pPr>
            <w:r w:rsidRPr="00B02A0B">
              <w:t>149</w:t>
            </w:r>
          </w:p>
        </w:tc>
        <w:tc>
          <w:tcPr>
            <w:tcW w:w="5036" w:type="dxa"/>
            <w:gridSpan w:val="3"/>
          </w:tcPr>
          <w:p w14:paraId="5421FD73" w14:textId="77777777" w:rsidR="00D07FA8" w:rsidRPr="00B02A0B" w:rsidRDefault="00D07FA8" w:rsidP="00610474">
            <w:pPr>
              <w:pStyle w:val="TAL"/>
              <w:rPr>
                <w:lang w:val="fr-FR"/>
              </w:rPr>
            </w:pPr>
            <w:r w:rsidRPr="00B02A0B">
              <w:t>SIP-INFO request pending</w:t>
            </w:r>
          </w:p>
        </w:tc>
        <w:tc>
          <w:tcPr>
            <w:tcW w:w="3810"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AD6BD8">
        <w:trPr>
          <w:gridBefore w:val="1"/>
          <w:gridAfter w:val="2"/>
          <w:wBefore w:w="13" w:type="dxa"/>
          <w:wAfter w:w="67" w:type="dxa"/>
          <w:jc w:val="center"/>
        </w:trPr>
        <w:tc>
          <w:tcPr>
            <w:tcW w:w="721" w:type="dxa"/>
          </w:tcPr>
          <w:p w14:paraId="5650B1DE" w14:textId="77777777" w:rsidR="00D07FA8" w:rsidRPr="00B02A0B" w:rsidRDefault="00D07FA8" w:rsidP="00610474">
            <w:pPr>
              <w:pStyle w:val="TAC"/>
            </w:pPr>
            <w:r w:rsidRPr="00B02A0B">
              <w:t>150</w:t>
            </w:r>
          </w:p>
        </w:tc>
        <w:tc>
          <w:tcPr>
            <w:tcW w:w="5036" w:type="dxa"/>
            <w:gridSpan w:val="3"/>
          </w:tcPr>
          <w:p w14:paraId="70C46A5C" w14:textId="77777777" w:rsidR="00D07FA8" w:rsidRPr="00B02A0B" w:rsidRDefault="00D07FA8" w:rsidP="00610474">
            <w:pPr>
              <w:pStyle w:val="TAL"/>
            </w:pPr>
            <w:r w:rsidRPr="00B02A0B">
              <w:t>invalid combinations of data received in MIME body</w:t>
            </w:r>
          </w:p>
        </w:tc>
        <w:tc>
          <w:tcPr>
            <w:tcW w:w="3810"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36"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0"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36"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0"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36"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0"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36"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0"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36"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0"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36"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0"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lastRenderedPageBreak/>
              <w:t>168</w:t>
            </w:r>
          </w:p>
        </w:tc>
        <w:tc>
          <w:tcPr>
            <w:tcW w:w="5036"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0"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5"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38"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5"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38"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5"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38"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5"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38"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5"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38"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AD6BD8">
        <w:trPr>
          <w:gridBefore w:val="1"/>
          <w:gridAfter w:val="2"/>
          <w:wBefore w:w="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5" w:type="dxa"/>
            <w:gridSpan w:val="2"/>
          </w:tcPr>
          <w:p w14:paraId="6C7BE894" w14:textId="77777777" w:rsidR="00D07FA8" w:rsidRPr="00B02A0B" w:rsidRDefault="00D07FA8" w:rsidP="00610474">
            <w:pPr>
              <w:pStyle w:val="TAL"/>
            </w:pPr>
            <w:r w:rsidRPr="00B02A0B">
              <w:t>no users are affiliated to this group</w:t>
            </w:r>
          </w:p>
        </w:tc>
        <w:tc>
          <w:tcPr>
            <w:tcW w:w="3810"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AD6BD8">
        <w:trPr>
          <w:gridBefore w:val="1"/>
          <w:gridAfter w:val="2"/>
          <w:wBefore w:w="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5" w:type="dxa"/>
            <w:gridSpan w:val="2"/>
          </w:tcPr>
          <w:p w14:paraId="7FAFD09B" w14:textId="77777777" w:rsidR="00D07FA8" w:rsidRPr="00B02A0B" w:rsidRDefault="00D07FA8" w:rsidP="00610474">
            <w:pPr>
              <w:pStyle w:val="TAL"/>
            </w:pPr>
            <w:r w:rsidRPr="00B02A0B">
              <w:t>expected MIME bodies not in the request"</w:t>
            </w:r>
          </w:p>
        </w:tc>
        <w:tc>
          <w:tcPr>
            <w:tcW w:w="3810"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5"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0"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5"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0"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5"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0"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5"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0"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5"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0"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5"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0"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5"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0"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5"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0"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5"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0"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5"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0"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5"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0"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5"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0"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5"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0"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5"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0"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5"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0"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5"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0"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5"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0"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5"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0"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lastRenderedPageBreak/>
              <w:t>218</w:t>
            </w:r>
          </w:p>
        </w:tc>
        <w:tc>
          <w:tcPr>
            <w:tcW w:w="5005"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0"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5"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0"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5"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0"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5"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0"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5"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0"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5"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0"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AD6BD8">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5"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0"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36"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0"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36"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0"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36"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0"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36"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0"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36"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0"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36"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0"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36"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0"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AD6BD8">
        <w:tblPrEx>
          <w:tblLook w:val="04A0" w:firstRow="1" w:lastRow="0" w:firstColumn="1" w:lastColumn="0" w:noHBand="0" w:noVBand="1"/>
        </w:tblPrEx>
        <w:trPr>
          <w:gridBefore w:val="1"/>
          <w:gridAfter w:val="2"/>
          <w:wBefore w:w="13" w:type="dxa"/>
          <w:wAfter w:w="67" w:type="dxa"/>
          <w:jc w:val="center"/>
        </w:trPr>
        <w:tc>
          <w:tcPr>
            <w:tcW w:w="721"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36"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0"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AD6BD8">
        <w:tblPrEx>
          <w:tblLook w:val="04A0" w:firstRow="1" w:lastRow="0" w:firstColumn="1" w:lastColumn="0" w:noHBand="0" w:noVBand="1"/>
        </w:tblPrEx>
        <w:trPr>
          <w:gridBefore w:val="1"/>
          <w:gridAfter w:val="3"/>
          <w:wBefore w:w="13" w:type="dxa"/>
          <w:wAfter w:w="97" w:type="dxa"/>
          <w:jc w:val="center"/>
        </w:trPr>
        <w:tc>
          <w:tcPr>
            <w:tcW w:w="721"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36"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0"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AD6BD8">
        <w:tblPrEx>
          <w:tblLook w:val="04A0" w:firstRow="1" w:lastRow="0" w:firstColumn="1" w:lastColumn="0" w:noHBand="0" w:noVBand="1"/>
        </w:tblPrEx>
        <w:trPr>
          <w:gridBefore w:val="1"/>
          <w:gridAfter w:val="3"/>
          <w:wBefore w:w="13" w:type="dxa"/>
          <w:wAfter w:w="97" w:type="dxa"/>
          <w:jc w:val="center"/>
        </w:trPr>
        <w:tc>
          <w:tcPr>
            <w:tcW w:w="721"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36"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0"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AD6BD8">
        <w:tblPrEx>
          <w:tblLook w:val="04A0" w:firstRow="1" w:lastRow="0" w:firstColumn="1" w:lastColumn="0" w:noHBand="0" w:noVBand="1"/>
        </w:tblPrEx>
        <w:trPr>
          <w:gridBefore w:val="1"/>
          <w:gridAfter w:val="3"/>
          <w:wBefore w:w="13" w:type="dxa"/>
          <w:wAfter w:w="97" w:type="dxa"/>
          <w:jc w:val="center"/>
        </w:trPr>
        <w:tc>
          <w:tcPr>
            <w:tcW w:w="721"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36"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0"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36"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7"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36"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7"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36"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7"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36"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7"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36"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7"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lastRenderedPageBreak/>
              <w:t>241</w:t>
            </w:r>
          </w:p>
        </w:tc>
        <w:tc>
          <w:tcPr>
            <w:tcW w:w="5036"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7"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AD6BD8">
        <w:tblPrEx>
          <w:tblLook w:val="04A0" w:firstRow="1" w:lastRow="0" w:firstColumn="1" w:lastColumn="0" w:noHBand="0" w:noVBand="1"/>
        </w:tblPrEx>
        <w:trPr>
          <w:gridBefore w:val="1"/>
          <w:gridAfter w:val="1"/>
          <w:wBefore w:w="13" w:type="dxa"/>
          <w:wAfter w:w="50" w:type="dxa"/>
          <w:jc w:val="center"/>
        </w:trPr>
        <w:tc>
          <w:tcPr>
            <w:tcW w:w="721"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36"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7"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AD6BD8">
        <w:tblPrEx>
          <w:tblLook w:val="04A0" w:firstRow="1" w:lastRow="0" w:firstColumn="1" w:lastColumn="0" w:noHBand="0" w:noVBand="1"/>
        </w:tblPrEx>
        <w:trPr>
          <w:gridBefore w:val="1"/>
          <w:wBefore w:w="10" w:type="dxa"/>
          <w:jc w:val="center"/>
        </w:trPr>
        <w:tc>
          <w:tcPr>
            <w:tcW w:w="724"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36"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7"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AD6BD8">
        <w:tblPrEx>
          <w:tblLook w:val="04A0" w:firstRow="1" w:lastRow="0" w:firstColumn="1" w:lastColumn="0" w:noHBand="0" w:noVBand="1"/>
        </w:tblPrEx>
        <w:trPr>
          <w:gridBefore w:val="1"/>
          <w:wBefore w:w="10" w:type="dxa"/>
          <w:jc w:val="center"/>
        </w:trPr>
        <w:tc>
          <w:tcPr>
            <w:tcW w:w="724"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36"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7"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AD6BD8">
        <w:tblPrEx>
          <w:tblLook w:val="04A0" w:firstRow="1" w:lastRow="0" w:firstColumn="1" w:lastColumn="0" w:noHBand="0" w:noVBand="1"/>
        </w:tblPrEx>
        <w:trPr>
          <w:gridBefore w:val="1"/>
          <w:wBefore w:w="10" w:type="dxa"/>
          <w:jc w:val="center"/>
        </w:trPr>
        <w:tc>
          <w:tcPr>
            <w:tcW w:w="724"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36"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7"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AD6BD8">
        <w:tblPrEx>
          <w:tblLook w:val="04A0" w:firstRow="1" w:lastRow="0" w:firstColumn="1" w:lastColumn="0" w:noHBand="0" w:noVBand="1"/>
        </w:tblPrEx>
        <w:trPr>
          <w:gridBefore w:val="1"/>
          <w:wBefore w:w="10" w:type="dxa"/>
          <w:jc w:val="center"/>
        </w:trPr>
        <w:tc>
          <w:tcPr>
            <w:tcW w:w="724" w:type="dxa"/>
            <w:tcBorders>
              <w:top w:val="single" w:sz="4" w:space="0" w:color="auto"/>
              <w:left w:val="single" w:sz="4" w:space="0" w:color="auto"/>
              <w:bottom w:val="single" w:sz="4" w:space="0" w:color="auto"/>
              <w:right w:val="single" w:sz="4" w:space="0" w:color="auto"/>
            </w:tcBorders>
          </w:tcPr>
          <w:p w14:paraId="44E13FA6" w14:textId="321F4008" w:rsidR="00864A23" w:rsidRPr="004122FE" w:rsidRDefault="00AD6BD8" w:rsidP="00864A23">
            <w:pPr>
              <w:pStyle w:val="TAC"/>
              <w:rPr>
                <w:lang w:val="fr-FR"/>
              </w:rPr>
            </w:pPr>
            <w:r>
              <w:rPr>
                <w:lang w:val="fr-FR"/>
              </w:rPr>
              <w:t>246</w:t>
            </w:r>
          </w:p>
        </w:tc>
        <w:tc>
          <w:tcPr>
            <w:tcW w:w="5036"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7"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AD6BD8" w:rsidRPr="00FC02F0" w14:paraId="5FC676D9" w14:textId="77777777" w:rsidTr="00AD6BD8">
        <w:tblPrEx>
          <w:tblLook w:val="04A0" w:firstRow="1" w:lastRow="0" w:firstColumn="1" w:lastColumn="0" w:noHBand="0" w:noVBand="1"/>
        </w:tblPrEx>
        <w:trPr>
          <w:jc w:val="center"/>
        </w:trPr>
        <w:tc>
          <w:tcPr>
            <w:tcW w:w="734" w:type="dxa"/>
            <w:gridSpan w:val="2"/>
            <w:tcBorders>
              <w:top w:val="single" w:sz="4" w:space="0" w:color="auto"/>
              <w:left w:val="single" w:sz="4" w:space="0" w:color="auto"/>
              <w:bottom w:val="single" w:sz="4" w:space="0" w:color="auto"/>
              <w:right w:val="single" w:sz="4" w:space="0" w:color="auto"/>
            </w:tcBorders>
          </w:tcPr>
          <w:p w14:paraId="08140BEB" w14:textId="6991EFDF" w:rsidR="00AD6BD8" w:rsidRPr="00FC02F0" w:rsidRDefault="00AD6BD8" w:rsidP="00AD6BD8">
            <w:pPr>
              <w:pStyle w:val="TAC"/>
              <w:rPr>
                <w:highlight w:val="yellow"/>
                <w:lang w:val="fr-FR"/>
              </w:rPr>
            </w:pPr>
            <w:r>
              <w:rPr>
                <w:lang w:val="fr-FR"/>
              </w:rPr>
              <w:t>247</w:t>
            </w:r>
          </w:p>
        </w:tc>
        <w:tc>
          <w:tcPr>
            <w:tcW w:w="5036" w:type="dxa"/>
            <w:gridSpan w:val="3"/>
            <w:tcBorders>
              <w:top w:val="single" w:sz="4" w:space="0" w:color="auto"/>
              <w:left w:val="single" w:sz="4" w:space="0" w:color="auto"/>
              <w:bottom w:val="single" w:sz="4" w:space="0" w:color="auto"/>
              <w:right w:val="single" w:sz="4" w:space="0" w:color="auto"/>
            </w:tcBorders>
          </w:tcPr>
          <w:p w14:paraId="0419EB80" w14:textId="1EAC2291" w:rsidR="00AD6BD8" w:rsidRDefault="00AD6BD8" w:rsidP="00AD6BD8">
            <w:pPr>
              <w:pStyle w:val="TAL"/>
            </w:pPr>
            <w:r>
              <w:t>can't determine the adhoc group</w:t>
            </w:r>
          </w:p>
        </w:tc>
        <w:tc>
          <w:tcPr>
            <w:tcW w:w="3877" w:type="dxa"/>
            <w:gridSpan w:val="4"/>
            <w:tcBorders>
              <w:top w:val="single" w:sz="4" w:space="0" w:color="auto"/>
              <w:left w:val="single" w:sz="4" w:space="0" w:color="auto"/>
              <w:bottom w:val="single" w:sz="4" w:space="0" w:color="auto"/>
              <w:right w:val="single" w:sz="4" w:space="0" w:color="auto"/>
            </w:tcBorders>
          </w:tcPr>
          <w:p w14:paraId="716C38A8" w14:textId="4CB6E560" w:rsidR="00AD6BD8" w:rsidRPr="00FC02F0" w:rsidRDefault="00AD6BD8" w:rsidP="00AD6BD8">
            <w:pPr>
              <w:pStyle w:val="TAL"/>
              <w:rPr>
                <w:lang w:val="en-US"/>
              </w:rPr>
            </w:pPr>
            <w:r w:rsidRPr="00661BAA">
              <w:rPr>
                <w:lang w:val="en-US"/>
              </w:rPr>
              <w:t>The MC</w:t>
            </w:r>
            <w:r>
              <w:rPr>
                <w:lang w:val="en-US"/>
              </w:rPr>
              <w:t>Data</w:t>
            </w:r>
            <w:r w:rsidRPr="00661BAA">
              <w:rPr>
                <w:lang w:val="en-US"/>
              </w:rPr>
              <w:t xml:space="preserve"> </w:t>
            </w:r>
            <w:r>
              <w:rPr>
                <w:lang w:val="en-US"/>
              </w:rPr>
              <w:t>server cannot determine the target adhoc group.</w:t>
            </w:r>
          </w:p>
        </w:tc>
      </w:tr>
      <w:tr w:rsidR="00AD6BD8" w:rsidRPr="00FC02F0" w14:paraId="2B1FB412" w14:textId="77777777" w:rsidTr="00AD6BD8">
        <w:tblPrEx>
          <w:tblLook w:val="04A0" w:firstRow="1" w:lastRow="0" w:firstColumn="1" w:lastColumn="0" w:noHBand="0" w:noVBand="1"/>
        </w:tblPrEx>
        <w:trPr>
          <w:jc w:val="center"/>
        </w:trPr>
        <w:tc>
          <w:tcPr>
            <w:tcW w:w="734" w:type="dxa"/>
            <w:gridSpan w:val="2"/>
            <w:tcBorders>
              <w:top w:val="single" w:sz="4" w:space="0" w:color="auto"/>
              <w:left w:val="single" w:sz="4" w:space="0" w:color="auto"/>
              <w:bottom w:val="single" w:sz="4" w:space="0" w:color="auto"/>
              <w:right w:val="single" w:sz="4" w:space="0" w:color="auto"/>
            </w:tcBorders>
          </w:tcPr>
          <w:p w14:paraId="4B69E67F" w14:textId="1F8A5F68" w:rsidR="00AD6BD8" w:rsidRPr="00FC02F0" w:rsidRDefault="00AD6BD8" w:rsidP="00AD6BD8">
            <w:pPr>
              <w:pStyle w:val="TAC"/>
              <w:rPr>
                <w:highlight w:val="yellow"/>
                <w:lang w:val="fr-FR"/>
              </w:rPr>
            </w:pPr>
            <w:r>
              <w:rPr>
                <w:lang w:val="fr-FR"/>
              </w:rPr>
              <w:t>248</w:t>
            </w:r>
          </w:p>
        </w:tc>
        <w:tc>
          <w:tcPr>
            <w:tcW w:w="5036" w:type="dxa"/>
            <w:gridSpan w:val="3"/>
            <w:tcBorders>
              <w:top w:val="single" w:sz="4" w:space="0" w:color="auto"/>
              <w:left w:val="single" w:sz="4" w:space="0" w:color="auto"/>
              <w:bottom w:val="single" w:sz="4" w:space="0" w:color="auto"/>
              <w:right w:val="single" w:sz="4" w:space="0" w:color="auto"/>
            </w:tcBorders>
          </w:tcPr>
          <w:p w14:paraId="38BC6BEE" w14:textId="1A7ACFDB" w:rsidR="00AD6BD8" w:rsidRDefault="00AD6BD8" w:rsidP="00AD6BD8">
            <w:pPr>
              <w:pStyle w:val="TAL"/>
            </w:pPr>
            <w:r>
              <w:t>communication forwarding due to migration</w:t>
            </w:r>
          </w:p>
        </w:tc>
        <w:tc>
          <w:tcPr>
            <w:tcW w:w="3877" w:type="dxa"/>
            <w:gridSpan w:val="4"/>
            <w:tcBorders>
              <w:top w:val="single" w:sz="4" w:space="0" w:color="auto"/>
              <w:left w:val="single" w:sz="4" w:space="0" w:color="auto"/>
              <w:bottom w:val="single" w:sz="4" w:space="0" w:color="auto"/>
              <w:right w:val="single" w:sz="4" w:space="0" w:color="auto"/>
            </w:tcBorders>
          </w:tcPr>
          <w:p w14:paraId="2F85627A" w14:textId="7484CB70" w:rsidR="00AD6BD8" w:rsidRPr="00FC02F0" w:rsidRDefault="00AD6BD8" w:rsidP="00AD6BD8">
            <w:pPr>
              <w:pStyle w:val="TAL"/>
              <w:rPr>
                <w:lang w:val="en-US"/>
              </w:rPr>
            </w:pPr>
            <w:r>
              <w:t xml:space="preserve">The adhoc </w:t>
            </w:r>
            <w:r>
              <w:rPr>
                <w:lang w:eastAsia="ko-KR"/>
              </w:rPr>
              <w:t>data communication</w:t>
            </w:r>
            <w:r>
              <w:t xml:space="preserve"> is subject for communication forwarding because the target user has migrated to a partner MCData system.</w:t>
            </w:r>
          </w:p>
        </w:tc>
      </w:tr>
    </w:tbl>
    <w:p w14:paraId="108FF8FC" w14:textId="77777777" w:rsidR="005C310B" w:rsidRPr="00B02A0B" w:rsidRDefault="005C310B" w:rsidP="007D34FE">
      <w:pPr>
        <w:pStyle w:val="Heading2"/>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Start w:id="261" w:name="_Toc202371488"/>
      <w:bookmarkEnd w:id="249"/>
      <w:r w:rsidRPr="00B02A0B">
        <w:t>4.10</w:t>
      </w:r>
      <w:r w:rsidRPr="00B02A0B">
        <w:tab/>
        <w:t xml:space="preserve">MCData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02371489"/>
      <w:bookmarkEnd w:id="262"/>
      <w:r w:rsidRPr="00B02A0B">
        <w:lastRenderedPageBreak/>
        <w:t>4.11</w:t>
      </w:r>
      <w:r w:rsidRPr="00B02A0B">
        <w:tab/>
        <w:t>MCData imminent peril group communications</w:t>
      </w:r>
      <w:bookmarkEnd w:id="263"/>
      <w:bookmarkEnd w:id="269"/>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02371490"/>
      <w:bookmarkEnd w:id="270"/>
      <w:r w:rsidRPr="00B02A0B">
        <w:lastRenderedPageBreak/>
        <w:t>4.12</w:t>
      </w:r>
      <w:r w:rsidRPr="00B02A0B">
        <w:tab/>
        <w:t>MCData emergency private communications</w:t>
      </w:r>
      <w:bookmarkEnd w:id="271"/>
      <w:bookmarkEnd w:id="272"/>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3" w:name="_CR4_13"/>
      <w:bookmarkStart w:id="274" w:name="_Toc202371491"/>
      <w:bookmarkEnd w:id="273"/>
      <w:r>
        <w:lastRenderedPageBreak/>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202371492"/>
      <w:bookmarkEnd w:id="275"/>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202371493"/>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202371494"/>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lastRenderedPageBreak/>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202371495"/>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202371496"/>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lastRenderedPageBreak/>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202371497"/>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1410284"/>
      <w:bookmarkStart w:id="336" w:name="_Toc27495911"/>
      <w:bookmarkStart w:id="337" w:name="_Toc36107650"/>
      <w:bookmarkStart w:id="338" w:name="_Toc44598389"/>
      <w:bookmarkStart w:id="339" w:name="_Toc44602244"/>
      <w:bookmarkStart w:id="340" w:name="_Toc45197421"/>
      <w:bookmarkStart w:id="341" w:name="_Toc45695454"/>
      <w:bookmarkStart w:id="342" w:name="_Toc51850910"/>
      <w:bookmarkStart w:id="343" w:name="_Toc20215445"/>
      <w:bookmarkStart w:id="344" w:name="_Toc202371498"/>
      <w:bookmarkEnd w:id="333"/>
      <w:r w:rsidRPr="00B02A0B">
        <w:lastRenderedPageBreak/>
        <w:t>5.3.1A</w:t>
      </w:r>
      <w:r w:rsidRPr="00B02A0B">
        <w:tab/>
        <w:t>SIP provisional response</w:t>
      </w:r>
      <w:bookmarkEnd w:id="334"/>
      <w:bookmarkEnd w:id="344"/>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5" w:name="_CR5_3_2"/>
      <w:bookmarkStart w:id="346" w:name="_Toc92224443"/>
      <w:bookmarkStart w:id="347" w:name="_Toc202371499"/>
      <w:bookmarkEnd w:id="345"/>
      <w:r w:rsidRPr="00B02A0B">
        <w:t>5.3.2</w:t>
      </w:r>
      <w:r w:rsidRPr="00B02A0B">
        <w:tab/>
        <w:t>Management of MBMS bearers</w:t>
      </w:r>
      <w:bookmarkEnd w:id="335"/>
      <w:bookmarkEnd w:id="336"/>
      <w:bookmarkEnd w:id="337"/>
      <w:bookmarkEnd w:id="338"/>
      <w:bookmarkEnd w:id="339"/>
      <w:bookmarkEnd w:id="340"/>
      <w:bookmarkEnd w:id="341"/>
      <w:bookmarkEnd w:id="342"/>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202371500"/>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83391885"/>
      <w:bookmarkStart w:id="353" w:name="_Toc202371501"/>
      <w:bookmarkEnd w:id="350"/>
      <w:r>
        <w:t>5.</w:t>
      </w:r>
      <w:r>
        <w:rPr>
          <w:lang w:val="hr-HR"/>
        </w:rPr>
        <w:t>4</w:t>
      </w:r>
      <w:r w:rsidRPr="0073469F">
        <w:tab/>
      </w:r>
      <w:r>
        <w:t>MCData</w:t>
      </w:r>
      <w:r w:rsidRPr="0073469F">
        <w:t xml:space="preserve"> </w:t>
      </w:r>
      <w:r>
        <w:t xml:space="preserve">gateway </w:t>
      </w:r>
      <w:r w:rsidRPr="0073469F">
        <w:t>server</w:t>
      </w:r>
      <w:bookmarkEnd w:id="351"/>
      <w:bookmarkEnd w:id="353"/>
    </w:p>
    <w:p w14:paraId="093FA878" w14:textId="77777777" w:rsidR="006A6F37" w:rsidRPr="00436CF9" w:rsidRDefault="006A6F37" w:rsidP="006A6F37">
      <w:pPr>
        <w:pStyle w:val="Heading3"/>
      </w:pPr>
      <w:bookmarkStart w:id="354" w:name="_CR5_4_1"/>
      <w:bookmarkStart w:id="355" w:name="_Toc202371502"/>
      <w:bookmarkEnd w:id="354"/>
      <w:r>
        <w:t>5.</w:t>
      </w:r>
      <w:r>
        <w:rPr>
          <w:lang w:val="hr-HR"/>
        </w:rPr>
        <w:t>4</w:t>
      </w:r>
      <w:r>
        <w:t>.1</w:t>
      </w:r>
      <w:r>
        <w:tab/>
        <w:t>General</w:t>
      </w:r>
      <w:bookmarkEnd w:id="352"/>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lastRenderedPageBreak/>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CR5_5"/>
      <w:bookmarkStart w:id="357" w:name="_Toc202371503"/>
      <w:bookmarkEnd w:id="356"/>
      <w:r>
        <w:t>5.</w:t>
      </w:r>
      <w:r>
        <w:rPr>
          <w:lang w:val="hr-HR"/>
        </w:rPr>
        <w:t>5</w:t>
      </w:r>
      <w:r w:rsidRPr="0073469F">
        <w:tab/>
        <w:t>MC</w:t>
      </w:r>
      <w:r>
        <w:t>Data</w:t>
      </w:r>
      <w:r w:rsidRPr="0073469F">
        <w:t xml:space="preserve"> </w:t>
      </w:r>
      <w:r>
        <w:t>gateway UE</w:t>
      </w:r>
      <w:bookmarkEnd w:id="357"/>
    </w:p>
    <w:p w14:paraId="0BD72B4D" w14:textId="49E1D909" w:rsidR="00256D29" w:rsidRPr="00436CF9" w:rsidRDefault="00256D29" w:rsidP="00256D29">
      <w:pPr>
        <w:pStyle w:val="Heading3"/>
      </w:pPr>
      <w:bookmarkStart w:id="358" w:name="_CR5_5_1"/>
      <w:bookmarkStart w:id="359" w:name="_Toc202371504"/>
      <w:bookmarkEnd w:id="358"/>
      <w:r>
        <w:t>5.</w:t>
      </w:r>
      <w:r>
        <w:rPr>
          <w:lang w:val="hr-HR"/>
        </w:rPr>
        <w:t>5</w:t>
      </w:r>
      <w:r>
        <w:t>.1</w:t>
      </w:r>
      <w:r>
        <w:tab/>
        <w:t>General</w:t>
      </w:r>
      <w:bookmarkEnd w:id="359"/>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0" w:name="_CR5_5_2"/>
      <w:bookmarkStart w:id="361" w:name="_Toc202371505"/>
      <w:bookmarkEnd w:id="360"/>
      <w:r w:rsidRPr="00C15E4D">
        <w:t>5.</w:t>
      </w:r>
      <w:r>
        <w:t>5</w:t>
      </w:r>
      <w:r w:rsidRPr="00C15E4D">
        <w:t>.2</w:t>
      </w:r>
      <w:r w:rsidRPr="00C15E4D">
        <w:tab/>
        <w:t>Functional connectivity models</w:t>
      </w:r>
      <w:bookmarkEnd w:id="361"/>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62"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62"/>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lastRenderedPageBreak/>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6pt;height:130.45pt" o:ole="">
            <v:imagedata r:id="rId14" o:title=""/>
          </v:shape>
          <o:OLEObject Type="Embed" ProgID="Visio.Drawing.15" ShapeID="_x0000_i1025" DrawAspect="Content" ObjectID="_1812984314" r:id="rId15"/>
        </w:object>
      </w:r>
    </w:p>
    <w:p w14:paraId="22CC8300" w14:textId="2AFA2249" w:rsidR="00256D29" w:rsidRPr="008642BE" w:rsidRDefault="00256D29" w:rsidP="00256D29">
      <w:pPr>
        <w:pStyle w:val="TF"/>
      </w:pPr>
      <w:bookmarkStart w:id="363" w:name="_CRFigure5_5_21"/>
      <w:r w:rsidRPr="008642BE">
        <w:t>Figure </w:t>
      </w:r>
      <w:bookmarkEnd w:id="363"/>
      <w:r w:rsidRPr="008642BE">
        <w:t>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6pt;height:130.45pt" o:ole="">
            <v:imagedata r:id="rId16" o:title=""/>
          </v:shape>
          <o:OLEObject Type="Embed" ProgID="Visio.Drawing.15" ShapeID="_x0000_i1026" DrawAspect="Content" ObjectID="_1812984315" r:id="rId17"/>
        </w:object>
      </w:r>
    </w:p>
    <w:p w14:paraId="45805C55" w14:textId="52DB4DCC" w:rsidR="00256D29" w:rsidRPr="0073469F" w:rsidRDefault="00256D29" w:rsidP="00256D29">
      <w:pPr>
        <w:pStyle w:val="TF"/>
      </w:pPr>
      <w:bookmarkStart w:id="364" w:name="_CRFigure5_5_22"/>
      <w:r w:rsidRPr="008642BE">
        <w:t>Figure </w:t>
      </w:r>
      <w:bookmarkEnd w:id="364"/>
      <w:r w:rsidRPr="008642BE">
        <w:t>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5" w:name="_CR5_5_3"/>
      <w:bookmarkStart w:id="366" w:name="_Toc202371506"/>
      <w:bookmarkEnd w:id="365"/>
      <w:r>
        <w:t>5.</w:t>
      </w:r>
      <w:r>
        <w:rPr>
          <w:lang w:val="hr-HR"/>
        </w:rPr>
        <w:t>5</w:t>
      </w:r>
      <w:r>
        <w:t>.3</w:t>
      </w:r>
      <w:r>
        <w:tab/>
        <w:t>QoS for MCData gateway UE</w:t>
      </w:r>
      <w:bookmarkEnd w:id="366"/>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7"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7"/>
      <w:r w:rsidR="00256D29">
        <w:rPr>
          <w:lang w:val="en-IN"/>
        </w:rPr>
        <w:t xml:space="preserve">. </w:t>
      </w:r>
      <w:bookmarkStart w:id="368"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8"/>
      <w:r w:rsidR="00256D29">
        <w:rPr>
          <w:lang w:val="en-IN"/>
        </w:rPr>
        <w:t>the MCData client shall</w:t>
      </w:r>
      <w:bookmarkStart w:id="369" w:name="_Hlk158798264"/>
      <w:r w:rsidR="00256D29">
        <w:rPr>
          <w:lang w:val="en-IN"/>
        </w:rPr>
        <w:t xml:space="preserve"> additionally </w:t>
      </w:r>
      <w:bookmarkEnd w:id="369"/>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70"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70"/>
    </w:p>
    <w:p w14:paraId="6A3190A8" w14:textId="77777777" w:rsidR="005C310B" w:rsidRPr="00B02A0B" w:rsidRDefault="005C310B" w:rsidP="007D34FE">
      <w:pPr>
        <w:pStyle w:val="Heading1"/>
      </w:pPr>
      <w:bookmarkStart w:id="371" w:name="_CR6"/>
      <w:bookmarkStart w:id="372" w:name="_Toc27495912"/>
      <w:bookmarkStart w:id="373" w:name="_Toc36107651"/>
      <w:bookmarkStart w:id="374" w:name="_Toc44598390"/>
      <w:bookmarkStart w:id="375" w:name="_Toc44602245"/>
      <w:bookmarkStart w:id="376" w:name="_Toc45197422"/>
      <w:bookmarkStart w:id="377" w:name="_Toc45695455"/>
      <w:bookmarkStart w:id="378" w:name="_Toc51850911"/>
      <w:bookmarkStart w:id="379" w:name="_Toc92224444"/>
      <w:bookmarkStart w:id="380" w:name="_Toc202371507"/>
      <w:bookmarkEnd w:id="371"/>
      <w:r w:rsidRPr="00B02A0B">
        <w:lastRenderedPageBreak/>
        <w:t>6</w:t>
      </w:r>
      <w:r w:rsidRPr="00B02A0B">
        <w:tab/>
        <w:t>Common procedures</w:t>
      </w:r>
      <w:bookmarkEnd w:id="343"/>
      <w:bookmarkEnd w:id="372"/>
      <w:bookmarkEnd w:id="373"/>
      <w:bookmarkEnd w:id="374"/>
      <w:bookmarkEnd w:id="375"/>
      <w:bookmarkEnd w:id="376"/>
      <w:bookmarkEnd w:id="377"/>
      <w:bookmarkEnd w:id="378"/>
      <w:bookmarkEnd w:id="379"/>
      <w:bookmarkEnd w:id="380"/>
    </w:p>
    <w:p w14:paraId="0A8767F5" w14:textId="77777777" w:rsidR="005C310B" w:rsidRPr="00B02A0B" w:rsidRDefault="005C310B" w:rsidP="007D34FE">
      <w:pPr>
        <w:pStyle w:val="Heading2"/>
      </w:pPr>
      <w:bookmarkStart w:id="381" w:name="_CR6_1"/>
      <w:bookmarkStart w:id="382" w:name="_Toc20215446"/>
      <w:bookmarkStart w:id="383" w:name="_Toc27495913"/>
      <w:bookmarkStart w:id="384" w:name="_Toc36107652"/>
      <w:bookmarkStart w:id="385" w:name="_Toc44598391"/>
      <w:bookmarkStart w:id="386" w:name="_Toc44602246"/>
      <w:bookmarkStart w:id="387" w:name="_Toc45197423"/>
      <w:bookmarkStart w:id="388" w:name="_Toc45695456"/>
      <w:bookmarkStart w:id="389" w:name="_Toc51850912"/>
      <w:bookmarkStart w:id="390" w:name="_Toc92224445"/>
      <w:bookmarkStart w:id="391" w:name="_Toc202371508"/>
      <w:bookmarkEnd w:id="381"/>
      <w:r w:rsidRPr="00B02A0B">
        <w:t>6.1</w:t>
      </w:r>
      <w:r w:rsidRPr="00B02A0B">
        <w:tab/>
        <w:t>Introduction</w:t>
      </w:r>
      <w:bookmarkEnd w:id="382"/>
      <w:bookmarkEnd w:id="383"/>
      <w:bookmarkEnd w:id="384"/>
      <w:bookmarkEnd w:id="385"/>
      <w:bookmarkEnd w:id="386"/>
      <w:bookmarkEnd w:id="387"/>
      <w:bookmarkEnd w:id="388"/>
      <w:bookmarkEnd w:id="389"/>
      <w:bookmarkEnd w:id="390"/>
      <w:bookmarkEnd w:id="391"/>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92" w:name="_CR6_2"/>
      <w:bookmarkStart w:id="393" w:name="_Toc20215447"/>
      <w:bookmarkStart w:id="394" w:name="_Toc27495914"/>
      <w:bookmarkStart w:id="395" w:name="_Toc36107653"/>
      <w:bookmarkStart w:id="396" w:name="_Toc44598392"/>
      <w:bookmarkStart w:id="397" w:name="_Toc44602247"/>
      <w:bookmarkStart w:id="398" w:name="_Toc45197424"/>
      <w:bookmarkStart w:id="399" w:name="_Toc45695457"/>
      <w:bookmarkStart w:id="400" w:name="_Toc51850913"/>
      <w:bookmarkStart w:id="401" w:name="_Toc92224446"/>
      <w:bookmarkStart w:id="402" w:name="_Toc202371509"/>
      <w:bookmarkEnd w:id="392"/>
      <w:r w:rsidRPr="00B02A0B">
        <w:rPr>
          <w:noProof/>
        </w:rPr>
        <w:t>6.2</w:t>
      </w:r>
      <w:r w:rsidRPr="00B02A0B">
        <w:rPr>
          <w:noProof/>
        </w:rPr>
        <w:tab/>
        <w:t>MCData client procedures</w:t>
      </w:r>
      <w:bookmarkEnd w:id="393"/>
      <w:bookmarkEnd w:id="394"/>
      <w:bookmarkEnd w:id="395"/>
      <w:bookmarkEnd w:id="396"/>
      <w:bookmarkEnd w:id="397"/>
      <w:bookmarkEnd w:id="398"/>
      <w:bookmarkEnd w:id="399"/>
      <w:bookmarkEnd w:id="400"/>
      <w:bookmarkEnd w:id="401"/>
      <w:bookmarkEnd w:id="402"/>
    </w:p>
    <w:p w14:paraId="44749430" w14:textId="77777777" w:rsidR="005C310B" w:rsidRPr="00B02A0B" w:rsidRDefault="005C310B" w:rsidP="007D34FE">
      <w:pPr>
        <w:pStyle w:val="Heading3"/>
      </w:pPr>
      <w:bookmarkStart w:id="403" w:name="_CR6_2_1"/>
      <w:bookmarkStart w:id="404" w:name="_Toc20215448"/>
      <w:bookmarkStart w:id="405" w:name="_Toc27495915"/>
      <w:bookmarkStart w:id="406" w:name="_Toc36107654"/>
      <w:bookmarkStart w:id="407" w:name="_Toc44598393"/>
      <w:bookmarkStart w:id="408" w:name="_Toc44602248"/>
      <w:bookmarkStart w:id="409" w:name="_Toc45197425"/>
      <w:bookmarkStart w:id="410" w:name="_Toc45695458"/>
      <w:bookmarkStart w:id="411" w:name="_Toc51850914"/>
      <w:bookmarkStart w:id="412" w:name="_Toc92224447"/>
      <w:bookmarkStart w:id="413" w:name="_Toc202371510"/>
      <w:bookmarkEnd w:id="403"/>
      <w:r w:rsidRPr="00B02A0B">
        <w:t>6.2.1</w:t>
      </w:r>
      <w:r w:rsidRPr="00B02A0B">
        <w:tab/>
        <w:t>Distinction of requests at the MCData client</w:t>
      </w:r>
      <w:bookmarkEnd w:id="404"/>
      <w:bookmarkEnd w:id="405"/>
      <w:bookmarkEnd w:id="406"/>
      <w:bookmarkEnd w:id="407"/>
      <w:bookmarkEnd w:id="408"/>
      <w:bookmarkEnd w:id="409"/>
      <w:bookmarkEnd w:id="410"/>
      <w:bookmarkEnd w:id="411"/>
      <w:bookmarkEnd w:id="412"/>
      <w:bookmarkEnd w:id="413"/>
    </w:p>
    <w:p w14:paraId="4765C3E3" w14:textId="77777777" w:rsidR="005C310B" w:rsidRPr="00B02A0B" w:rsidRDefault="005C310B" w:rsidP="007D34FE">
      <w:pPr>
        <w:pStyle w:val="Heading4"/>
        <w:rPr>
          <w:noProof/>
        </w:rPr>
      </w:pPr>
      <w:bookmarkStart w:id="414" w:name="_CR6_2_1_1"/>
      <w:bookmarkStart w:id="415" w:name="_Toc20215449"/>
      <w:bookmarkStart w:id="416" w:name="_Toc27495916"/>
      <w:bookmarkStart w:id="417" w:name="_Toc36107655"/>
      <w:bookmarkStart w:id="418" w:name="_Toc44598394"/>
      <w:bookmarkStart w:id="419" w:name="_Toc44602249"/>
      <w:bookmarkStart w:id="420" w:name="_Toc45197426"/>
      <w:bookmarkStart w:id="421" w:name="_Toc45695459"/>
      <w:bookmarkStart w:id="422" w:name="_Toc51850915"/>
      <w:bookmarkStart w:id="423" w:name="_Toc92224448"/>
      <w:bookmarkStart w:id="424" w:name="_Toc202371511"/>
      <w:bookmarkEnd w:id="414"/>
      <w:r w:rsidRPr="00B02A0B">
        <w:rPr>
          <w:noProof/>
        </w:rPr>
        <w:t>6.2.1.1</w:t>
      </w:r>
      <w:r w:rsidRPr="00B02A0B">
        <w:rPr>
          <w:noProof/>
        </w:rPr>
        <w:tab/>
        <w:t>SIP MESSAGE request</w:t>
      </w:r>
      <w:bookmarkEnd w:id="415"/>
      <w:bookmarkEnd w:id="416"/>
      <w:bookmarkEnd w:id="417"/>
      <w:bookmarkEnd w:id="418"/>
      <w:bookmarkEnd w:id="419"/>
      <w:bookmarkEnd w:id="420"/>
      <w:bookmarkEnd w:id="421"/>
      <w:bookmarkEnd w:id="422"/>
      <w:bookmarkEnd w:id="423"/>
      <w:bookmarkEnd w:id="424"/>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lastRenderedPageBreak/>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6FD66C3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r w:rsidR="005C3DB9">
        <w:t>;</w:t>
      </w:r>
    </w:p>
    <w:p w14:paraId="2955A782" w14:textId="10026A87" w:rsidR="005C310B" w:rsidRPr="00B02A0B" w:rsidRDefault="005C310B" w:rsidP="005C310B">
      <w:pPr>
        <w:pStyle w:val="B1"/>
      </w:pPr>
      <w:bookmarkStart w:id="425" w:name="_Toc44598395"/>
      <w:bookmarkStart w:id="426" w:name="_Toc44602250"/>
      <w:bookmarkStart w:id="427" w:name="_Toc45197427"/>
      <w:bookmarkStart w:id="428" w:name="_Toc45695460"/>
      <w:bookmarkStart w:id="429" w:name="_Toc51850916"/>
      <w:bookmarkStart w:id="430" w:name="_Toc20215450"/>
      <w:bookmarkStart w:id="431" w:name="_Toc27495917"/>
      <w:bookmarkStart w:id="432"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w:t>
      </w:r>
    </w:p>
    <w:p w14:paraId="5607F3C7" w14:textId="29AAAFEC" w:rsidR="005C310B" w:rsidRDefault="005C310B" w:rsidP="005C310B">
      <w:pPr>
        <w:pStyle w:val="B1"/>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r w:rsidR="00AD6BD8">
        <w:t>;</w:t>
      </w:r>
    </w:p>
    <w:p w14:paraId="072486C3" w14:textId="142BC45B" w:rsidR="00AD6BD8" w:rsidRDefault="00AD6BD8" w:rsidP="005C310B">
      <w:pPr>
        <w:pStyle w:val="B1"/>
      </w:pPr>
      <w:r>
        <w:t>-</w:t>
      </w:r>
      <w:r>
        <w:tab/>
      </w:r>
      <w:r w:rsidRPr="0073469F">
        <w:t xml:space="preserve">SIP </w:t>
      </w:r>
      <w:r>
        <w:t>MESSAGE</w:t>
      </w:r>
      <w:r w:rsidRPr="0073469F">
        <w:t xml:space="preserve"> requests routed to the</w:t>
      </w:r>
      <w:r>
        <w:t xml:space="preserve"> </w:t>
      </w:r>
      <w:r w:rsidRPr="00C41F1B">
        <w:t>M</w:t>
      </w:r>
      <w:r>
        <w:t>CData</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MCData user</w:t>
      </w:r>
      <w:r w:rsidRPr="00391887">
        <w:rPr>
          <w:lang w:val="en-US"/>
        </w:rPr>
        <w:t xml:space="preserve"> </w:t>
      </w:r>
      <w:r>
        <w:t xml:space="preserve">and containing a Content-Type header field set to </w:t>
      </w:r>
      <w:r w:rsidRPr="002E2750">
        <w:t>"application/vnd.3gpp.mc</w:t>
      </w:r>
      <w:r>
        <w:t>data</w:t>
      </w:r>
      <w:r w:rsidRPr="002E2750">
        <w:t>-info+xml"</w:t>
      </w:r>
      <w:r>
        <w:t xml:space="preserve"> and including an XML body containing a &lt;mcdatainfo&gt; root element containing a &lt;mcdata-Params&gt;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data communication redirection</w:t>
      </w:r>
      <w:r>
        <w:t>"</w:t>
      </w:r>
      <w:r w:rsidRPr="0073469F">
        <w:t xml:space="preserve"> in the procedures in </w:t>
      </w:r>
      <w:r>
        <w:t>the present</w:t>
      </w:r>
      <w:r w:rsidRPr="0073469F">
        <w:t xml:space="preserve"> document</w:t>
      </w:r>
      <w:r w:rsidR="005C3DB9">
        <w:t>; and</w:t>
      </w:r>
    </w:p>
    <w:p w14:paraId="01B0D057" w14:textId="2BF85A11" w:rsidR="005C3DB9" w:rsidRPr="00B02A0B" w:rsidRDefault="005C3DB9" w:rsidP="005C310B">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Data</w:t>
      </w:r>
      <w:r w:rsidRPr="00A80352">
        <w:t xml:space="preserve"> </w:t>
      </w:r>
      <w:r>
        <w:t xml:space="preserve">client </w:t>
      </w:r>
      <w:r w:rsidRPr="00A80352">
        <w:t>and includes an application/vnd.3gpp.mc</w:t>
      </w:r>
      <w:r>
        <w:t>data</w:t>
      </w:r>
      <w:r w:rsidRPr="00A80352">
        <w:t>-info+xml MIME body with the &lt;mc</w:t>
      </w:r>
      <w:r>
        <w:t>data</w:t>
      </w:r>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participating</w:t>
      </w:r>
      <w:r w:rsidRPr="00494F59">
        <w:t xml:space="preserve"> MC</w:t>
      </w:r>
      <w:r>
        <w:t>Data</w:t>
      </w:r>
      <w:r w:rsidRPr="00494F59">
        <w:t xml:space="preserve"> function</w:t>
      </w:r>
      <w:r w:rsidRPr="00A80352">
        <w:t>" in the procedures in the present document</w:t>
      </w:r>
      <w:r>
        <w:rPr>
          <w:rFonts w:hint="eastAsia"/>
          <w:lang w:eastAsia="ko-KR"/>
        </w:rPr>
        <w:t>.</w:t>
      </w:r>
    </w:p>
    <w:p w14:paraId="0A1FF310" w14:textId="77777777" w:rsidR="005C310B" w:rsidRPr="00B02A0B" w:rsidRDefault="005C310B" w:rsidP="007D34FE">
      <w:pPr>
        <w:pStyle w:val="Heading4"/>
        <w:rPr>
          <w:noProof/>
        </w:rPr>
      </w:pPr>
      <w:bookmarkStart w:id="433" w:name="_CR6_2_1_2"/>
      <w:bookmarkStart w:id="434" w:name="_Toc92224449"/>
      <w:bookmarkStart w:id="435" w:name="_Toc202371512"/>
      <w:bookmarkEnd w:id="433"/>
      <w:r w:rsidRPr="00B02A0B">
        <w:rPr>
          <w:noProof/>
        </w:rPr>
        <w:t>6.2.1.2</w:t>
      </w:r>
      <w:r w:rsidRPr="00B02A0B">
        <w:rPr>
          <w:noProof/>
        </w:rPr>
        <w:tab/>
        <w:t>SIP INVITE request</w:t>
      </w:r>
      <w:bookmarkEnd w:id="425"/>
      <w:bookmarkEnd w:id="426"/>
      <w:bookmarkEnd w:id="427"/>
      <w:bookmarkEnd w:id="428"/>
      <w:bookmarkEnd w:id="429"/>
      <w:bookmarkEnd w:id="434"/>
      <w:bookmarkEnd w:id="435"/>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 xml:space="preserve">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w:t>
      </w:r>
      <w:r w:rsidRPr="00B02A0B">
        <w:lastRenderedPageBreak/>
        <w:t>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pPr>
      <w:bookmarkStart w:id="436" w:name="_CR6_2_2"/>
      <w:bookmarkStart w:id="437" w:name="_Toc44598396"/>
      <w:bookmarkStart w:id="438" w:name="_Toc44602251"/>
      <w:bookmarkStart w:id="439" w:name="_Toc45197428"/>
      <w:bookmarkStart w:id="440" w:name="_Toc45695461"/>
      <w:bookmarkStart w:id="441" w:name="_Toc51850917"/>
      <w:bookmarkStart w:id="442" w:name="_Toc92224450"/>
      <w:bookmarkStart w:id="443" w:name="_Toc202371513"/>
      <w:bookmarkEnd w:id="436"/>
      <w:r w:rsidRPr="00B02A0B">
        <w:t>6.2.2</w:t>
      </w:r>
      <w:r w:rsidRPr="00B02A0B">
        <w:tab/>
        <w:t>MCData conversation items</w:t>
      </w:r>
      <w:bookmarkEnd w:id="430"/>
      <w:bookmarkEnd w:id="431"/>
      <w:bookmarkEnd w:id="432"/>
      <w:bookmarkEnd w:id="437"/>
      <w:bookmarkEnd w:id="438"/>
      <w:bookmarkEnd w:id="439"/>
      <w:bookmarkEnd w:id="440"/>
      <w:bookmarkEnd w:id="441"/>
      <w:bookmarkEnd w:id="442"/>
      <w:bookmarkEnd w:id="443"/>
    </w:p>
    <w:p w14:paraId="18E2A370" w14:textId="77777777" w:rsidR="005C310B" w:rsidRPr="00B02A0B" w:rsidRDefault="005C310B" w:rsidP="007D34FE">
      <w:pPr>
        <w:pStyle w:val="Heading4"/>
      </w:pPr>
      <w:bookmarkStart w:id="444" w:name="_CR6_2_2_1"/>
      <w:bookmarkStart w:id="445" w:name="_Toc20215451"/>
      <w:bookmarkStart w:id="446" w:name="_Toc27495918"/>
      <w:bookmarkStart w:id="447" w:name="_Toc36107657"/>
      <w:bookmarkStart w:id="448" w:name="_Toc44598397"/>
      <w:bookmarkStart w:id="449" w:name="_Toc44602252"/>
      <w:bookmarkStart w:id="450" w:name="_Toc45197429"/>
      <w:bookmarkStart w:id="451" w:name="_Toc45695462"/>
      <w:bookmarkStart w:id="452" w:name="_Toc51850918"/>
      <w:bookmarkStart w:id="453" w:name="_Toc92224451"/>
      <w:bookmarkStart w:id="454" w:name="_Toc202371514"/>
      <w:bookmarkEnd w:id="444"/>
      <w:r w:rsidRPr="00B02A0B">
        <w:t>6.2.2.1</w:t>
      </w:r>
      <w:r w:rsidRPr="00B02A0B">
        <w:tab/>
        <w:t>Generating an SDS Message</w:t>
      </w:r>
      <w:bookmarkEnd w:id="445"/>
      <w:bookmarkEnd w:id="446"/>
      <w:bookmarkEnd w:id="447"/>
      <w:bookmarkEnd w:id="448"/>
      <w:bookmarkEnd w:id="449"/>
      <w:bookmarkEnd w:id="450"/>
      <w:bookmarkEnd w:id="451"/>
      <w:bookmarkEnd w:id="452"/>
      <w:bookmarkEnd w:id="453"/>
      <w:bookmarkEnd w:id="454"/>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lastRenderedPageBreak/>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6D1B7F6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5" w:name="_CR6_2_2_2"/>
      <w:bookmarkStart w:id="456" w:name="_Toc20215452"/>
      <w:bookmarkStart w:id="457" w:name="_Toc27495919"/>
      <w:bookmarkStart w:id="458" w:name="_Toc36107658"/>
      <w:bookmarkStart w:id="459" w:name="_Toc44598398"/>
      <w:bookmarkStart w:id="460" w:name="_Toc44602253"/>
      <w:bookmarkStart w:id="461" w:name="_Toc45197430"/>
      <w:bookmarkStart w:id="462" w:name="_Toc45695463"/>
      <w:bookmarkStart w:id="463" w:name="_Toc51850919"/>
      <w:bookmarkStart w:id="464" w:name="_Toc92224452"/>
      <w:bookmarkStart w:id="465" w:name="_Toc202371515"/>
      <w:bookmarkEnd w:id="455"/>
      <w:r w:rsidRPr="00B02A0B">
        <w:t>6.2.2.2</w:t>
      </w:r>
      <w:r w:rsidRPr="00B02A0B">
        <w:tab/>
        <w:t>Generating an FD Message for FD using HTTP</w:t>
      </w:r>
      <w:bookmarkEnd w:id="456"/>
      <w:bookmarkEnd w:id="457"/>
      <w:bookmarkEnd w:id="458"/>
      <w:bookmarkEnd w:id="459"/>
      <w:bookmarkEnd w:id="460"/>
      <w:bookmarkEnd w:id="461"/>
      <w:bookmarkEnd w:id="462"/>
      <w:bookmarkEnd w:id="463"/>
      <w:bookmarkEnd w:id="464"/>
      <w:bookmarkEnd w:id="465"/>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lastRenderedPageBreak/>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6" w:name="_Toc20215453"/>
      <w:bookmarkStart w:id="467" w:name="_Toc27495920"/>
      <w:bookmarkStart w:id="468" w:name="_Toc36107659"/>
      <w:bookmarkStart w:id="469" w:name="_Toc44598399"/>
      <w:bookmarkStart w:id="470" w:name="_Toc44602254"/>
      <w:bookmarkStart w:id="471" w:name="_Toc45197431"/>
      <w:bookmarkStart w:id="472" w:name="_Toc45695464"/>
      <w:bookmarkStart w:id="473"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74" w:name="_CR6_2_2_3"/>
      <w:bookmarkStart w:id="475" w:name="_Toc92224453"/>
      <w:bookmarkStart w:id="476" w:name="_Toc202371516"/>
      <w:bookmarkEnd w:id="474"/>
      <w:r w:rsidRPr="00B02A0B">
        <w:t>6.2.2.3</w:t>
      </w:r>
      <w:r w:rsidRPr="00B02A0B">
        <w:tab/>
        <w:t>Generating an FD Message for FD using media plane</w:t>
      </w:r>
      <w:bookmarkEnd w:id="466"/>
      <w:bookmarkEnd w:id="467"/>
      <w:bookmarkEnd w:id="468"/>
      <w:bookmarkEnd w:id="469"/>
      <w:bookmarkEnd w:id="470"/>
      <w:bookmarkEnd w:id="471"/>
      <w:bookmarkEnd w:id="472"/>
      <w:bookmarkEnd w:id="473"/>
      <w:bookmarkEnd w:id="475"/>
      <w:bookmarkEnd w:id="476"/>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7" w:name="_Toc20215454"/>
      <w:bookmarkStart w:id="478" w:name="_Toc27495921"/>
      <w:bookmarkStart w:id="479" w:name="_Toc36107660"/>
      <w:bookmarkStart w:id="480" w:name="_Toc44598400"/>
      <w:bookmarkStart w:id="481" w:name="_Toc44602255"/>
      <w:bookmarkStart w:id="482" w:name="_Toc45197432"/>
      <w:bookmarkStart w:id="483" w:name="_Toc45695465"/>
      <w:bookmarkStart w:id="484"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lastRenderedPageBreak/>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5" w:name="_CR6_2_2_4"/>
      <w:bookmarkStart w:id="486" w:name="_Toc92224454"/>
      <w:bookmarkStart w:id="487" w:name="_Toc202371517"/>
      <w:bookmarkEnd w:id="485"/>
      <w:r w:rsidRPr="00B02A0B">
        <w:t>6.2.2.4</w:t>
      </w:r>
      <w:r w:rsidRPr="00B02A0B">
        <w:tab/>
      </w:r>
      <w:r w:rsidRPr="00B02A0B">
        <w:rPr>
          <w:lang w:val="en-US"/>
        </w:rPr>
        <w:t xml:space="preserve">Client </w:t>
      </w:r>
      <w:r w:rsidRPr="00B02A0B">
        <w:t>generating message to terminate FD over HTTP</w:t>
      </w:r>
      <w:bookmarkEnd w:id="477"/>
      <w:bookmarkEnd w:id="478"/>
      <w:bookmarkEnd w:id="479"/>
      <w:bookmarkEnd w:id="480"/>
      <w:bookmarkEnd w:id="481"/>
      <w:bookmarkEnd w:id="482"/>
      <w:bookmarkEnd w:id="483"/>
      <w:bookmarkEnd w:id="484"/>
      <w:bookmarkEnd w:id="486"/>
      <w:bookmarkEnd w:id="487"/>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8" w:name="_CR6_2_3"/>
      <w:bookmarkStart w:id="489" w:name="_Toc20215455"/>
      <w:bookmarkStart w:id="490" w:name="_Toc27495922"/>
      <w:bookmarkStart w:id="491" w:name="_Toc36107661"/>
      <w:bookmarkStart w:id="492" w:name="_Toc44598401"/>
      <w:bookmarkStart w:id="493" w:name="_Toc44602256"/>
      <w:bookmarkStart w:id="494" w:name="_Toc45197433"/>
      <w:bookmarkStart w:id="495" w:name="_Toc45695466"/>
      <w:bookmarkStart w:id="496" w:name="_Toc51850922"/>
      <w:bookmarkStart w:id="497" w:name="_Toc92224455"/>
      <w:bookmarkStart w:id="498" w:name="_Toc202371518"/>
      <w:bookmarkEnd w:id="488"/>
      <w:r w:rsidRPr="00B02A0B">
        <w:t>6.2.3</w:t>
      </w:r>
      <w:r w:rsidRPr="00B02A0B">
        <w:tab/>
        <w:t>Disposition Notifications</w:t>
      </w:r>
      <w:bookmarkEnd w:id="489"/>
      <w:bookmarkEnd w:id="490"/>
      <w:bookmarkEnd w:id="491"/>
      <w:bookmarkEnd w:id="492"/>
      <w:bookmarkEnd w:id="493"/>
      <w:bookmarkEnd w:id="494"/>
      <w:bookmarkEnd w:id="495"/>
      <w:bookmarkEnd w:id="496"/>
      <w:bookmarkEnd w:id="497"/>
      <w:bookmarkEnd w:id="498"/>
    </w:p>
    <w:p w14:paraId="42D1D5EA" w14:textId="77777777" w:rsidR="005C310B" w:rsidRPr="00B02A0B" w:rsidRDefault="005C310B" w:rsidP="007D34FE">
      <w:pPr>
        <w:pStyle w:val="Heading4"/>
      </w:pPr>
      <w:bookmarkStart w:id="499" w:name="_CR6_2_3_1"/>
      <w:bookmarkStart w:id="500" w:name="_Toc20215456"/>
      <w:bookmarkStart w:id="501" w:name="_Toc27495923"/>
      <w:bookmarkStart w:id="502" w:name="_Toc36107662"/>
      <w:bookmarkStart w:id="503" w:name="_Toc44598402"/>
      <w:bookmarkStart w:id="504" w:name="_Toc44602257"/>
      <w:bookmarkStart w:id="505" w:name="_Toc45197434"/>
      <w:bookmarkStart w:id="506" w:name="_Toc45695467"/>
      <w:bookmarkStart w:id="507" w:name="_Toc51850923"/>
      <w:bookmarkStart w:id="508" w:name="_Toc92224456"/>
      <w:bookmarkStart w:id="509" w:name="_Toc202371519"/>
      <w:bookmarkEnd w:id="499"/>
      <w:r w:rsidRPr="00B02A0B">
        <w:t>6.2.3.1</w:t>
      </w:r>
      <w:r w:rsidRPr="00B02A0B">
        <w:tab/>
        <w:t>Generating an SDS Notification</w:t>
      </w:r>
      <w:bookmarkEnd w:id="500"/>
      <w:bookmarkEnd w:id="501"/>
      <w:bookmarkEnd w:id="502"/>
      <w:bookmarkEnd w:id="503"/>
      <w:bookmarkEnd w:id="504"/>
      <w:bookmarkEnd w:id="505"/>
      <w:bookmarkEnd w:id="506"/>
      <w:bookmarkEnd w:id="507"/>
      <w:bookmarkEnd w:id="508"/>
      <w:bookmarkEnd w:id="509"/>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lastRenderedPageBreak/>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10" w:name="_CR6_2_3_2"/>
      <w:bookmarkStart w:id="511" w:name="_Toc20215457"/>
      <w:bookmarkStart w:id="512" w:name="_Toc27495924"/>
      <w:bookmarkStart w:id="513" w:name="_Toc36107663"/>
      <w:bookmarkStart w:id="514" w:name="_Toc44598403"/>
      <w:bookmarkStart w:id="515" w:name="_Toc44602258"/>
      <w:bookmarkStart w:id="516" w:name="_Toc45197435"/>
      <w:bookmarkStart w:id="517" w:name="_Toc45695468"/>
      <w:bookmarkStart w:id="518" w:name="_Toc51850924"/>
      <w:bookmarkStart w:id="519" w:name="_Toc92224457"/>
      <w:bookmarkStart w:id="520" w:name="_Toc202371520"/>
      <w:bookmarkEnd w:id="510"/>
      <w:r w:rsidRPr="00B02A0B">
        <w:t>6.2.3.2</w:t>
      </w:r>
      <w:r w:rsidRPr="00B02A0B">
        <w:tab/>
        <w:t>Generating an FD Notification</w:t>
      </w:r>
      <w:bookmarkEnd w:id="511"/>
      <w:bookmarkEnd w:id="512"/>
      <w:bookmarkEnd w:id="513"/>
      <w:bookmarkEnd w:id="514"/>
      <w:bookmarkEnd w:id="515"/>
      <w:bookmarkEnd w:id="516"/>
      <w:bookmarkEnd w:id="517"/>
      <w:bookmarkEnd w:id="518"/>
      <w:bookmarkEnd w:id="519"/>
      <w:bookmarkEnd w:id="520"/>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21" w:name="_CR6_2_4"/>
      <w:bookmarkStart w:id="522" w:name="_Toc20215458"/>
      <w:bookmarkStart w:id="523" w:name="_Toc27495925"/>
      <w:bookmarkStart w:id="524" w:name="_Toc36107664"/>
      <w:bookmarkStart w:id="525" w:name="_Toc44598404"/>
      <w:bookmarkStart w:id="526" w:name="_Toc44602259"/>
      <w:bookmarkStart w:id="527" w:name="_Toc45197436"/>
      <w:bookmarkStart w:id="528" w:name="_Toc45695469"/>
      <w:bookmarkStart w:id="529" w:name="_Toc51850925"/>
      <w:bookmarkStart w:id="530" w:name="_Toc92224458"/>
      <w:bookmarkStart w:id="531" w:name="_Toc202371521"/>
      <w:bookmarkEnd w:id="521"/>
      <w:r w:rsidRPr="00B02A0B">
        <w:rPr>
          <w:noProof/>
          <w:lang w:val="en-US"/>
        </w:rPr>
        <w:t>6.2.4</w:t>
      </w:r>
      <w:r w:rsidRPr="00B02A0B">
        <w:rPr>
          <w:noProof/>
          <w:lang w:val="en-US"/>
        </w:rPr>
        <w:tab/>
        <w:t>Sending SIP requests and receiving SIP responses</w:t>
      </w:r>
      <w:bookmarkStart w:id="532" w:name="_Toc20215459"/>
      <w:bookmarkStart w:id="533" w:name="_Toc27495926"/>
      <w:bookmarkStart w:id="534" w:name="_Toc36107665"/>
      <w:bookmarkStart w:id="535" w:name="_Toc44598405"/>
      <w:bookmarkStart w:id="536" w:name="_Toc44602260"/>
      <w:bookmarkStart w:id="537" w:name="_Toc45197437"/>
      <w:bookmarkStart w:id="538" w:name="_Toc45695470"/>
      <w:bookmarkStart w:id="539" w:name="_Toc51850926"/>
      <w:bookmarkStart w:id="540" w:name="_Toc92224459"/>
      <w:bookmarkEnd w:id="522"/>
      <w:bookmarkEnd w:id="523"/>
      <w:bookmarkEnd w:id="524"/>
      <w:bookmarkEnd w:id="525"/>
      <w:bookmarkEnd w:id="526"/>
      <w:bookmarkEnd w:id="527"/>
      <w:bookmarkEnd w:id="528"/>
      <w:bookmarkEnd w:id="529"/>
      <w:bookmarkEnd w:id="530"/>
      <w:bookmarkEnd w:id="531"/>
    </w:p>
    <w:p w14:paraId="0CEF50E0" w14:textId="18BE544C" w:rsidR="005C310B" w:rsidRPr="00B02A0B" w:rsidRDefault="005C310B" w:rsidP="007D34FE">
      <w:pPr>
        <w:pStyle w:val="Heading4"/>
        <w:rPr>
          <w:noProof/>
          <w:lang w:val="en-US"/>
        </w:rPr>
      </w:pPr>
      <w:bookmarkStart w:id="541" w:name="_CR6_2_4_1"/>
      <w:bookmarkStart w:id="542" w:name="_Toc202371522"/>
      <w:bookmarkEnd w:id="541"/>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32"/>
      <w:bookmarkEnd w:id="533"/>
      <w:bookmarkEnd w:id="534"/>
      <w:bookmarkEnd w:id="535"/>
      <w:bookmarkEnd w:id="536"/>
      <w:bookmarkEnd w:id="537"/>
      <w:bookmarkEnd w:id="538"/>
      <w:bookmarkEnd w:id="539"/>
      <w:bookmarkEnd w:id="540"/>
      <w:bookmarkEnd w:id="542"/>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lastRenderedPageBreak/>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43" w:name="_CR6_2_5"/>
      <w:bookmarkStart w:id="544" w:name="_Toc20215460"/>
      <w:bookmarkStart w:id="545" w:name="_Toc27495927"/>
      <w:bookmarkStart w:id="546" w:name="_Toc36107666"/>
      <w:bookmarkStart w:id="547" w:name="_Toc44598406"/>
      <w:bookmarkStart w:id="548" w:name="_Toc44602261"/>
      <w:bookmarkStart w:id="549" w:name="_Toc45197438"/>
      <w:bookmarkStart w:id="550" w:name="_Toc45695471"/>
      <w:bookmarkStart w:id="551" w:name="_Toc51850927"/>
      <w:bookmarkStart w:id="552" w:name="_Toc92224460"/>
      <w:bookmarkStart w:id="553" w:name="_Toc202371523"/>
      <w:bookmarkEnd w:id="543"/>
      <w:r w:rsidRPr="00B02A0B">
        <w:t>6.2.5</w:t>
      </w:r>
      <w:r w:rsidRPr="00B02A0B">
        <w:tab/>
        <w:t>Location information</w:t>
      </w:r>
      <w:bookmarkEnd w:id="544"/>
      <w:bookmarkEnd w:id="545"/>
      <w:bookmarkEnd w:id="546"/>
      <w:bookmarkEnd w:id="547"/>
      <w:bookmarkEnd w:id="548"/>
      <w:bookmarkEnd w:id="549"/>
      <w:bookmarkEnd w:id="550"/>
      <w:bookmarkEnd w:id="551"/>
      <w:bookmarkEnd w:id="552"/>
      <w:bookmarkEnd w:id="553"/>
    </w:p>
    <w:p w14:paraId="03730136" w14:textId="77777777" w:rsidR="005C310B" w:rsidRPr="00B02A0B" w:rsidRDefault="005C310B" w:rsidP="007D34FE">
      <w:pPr>
        <w:pStyle w:val="Heading4"/>
      </w:pPr>
      <w:bookmarkStart w:id="554" w:name="_CR6_2_5_1"/>
      <w:bookmarkStart w:id="555" w:name="_Toc20215461"/>
      <w:bookmarkStart w:id="556" w:name="_Toc27495928"/>
      <w:bookmarkStart w:id="557" w:name="_Toc36107667"/>
      <w:bookmarkStart w:id="558" w:name="_Toc44598407"/>
      <w:bookmarkStart w:id="559" w:name="_Toc44602262"/>
      <w:bookmarkStart w:id="560" w:name="_Toc45197439"/>
      <w:bookmarkStart w:id="561" w:name="_Toc45695472"/>
      <w:bookmarkStart w:id="562" w:name="_Toc51850928"/>
      <w:bookmarkStart w:id="563" w:name="_Toc92224461"/>
      <w:bookmarkStart w:id="564" w:name="_Toc202371524"/>
      <w:bookmarkEnd w:id="554"/>
      <w:r w:rsidRPr="00B02A0B">
        <w:t>6.2.5.1</w:t>
      </w:r>
      <w:r w:rsidRPr="00B02A0B">
        <w:tab/>
        <w:t>Location information for location reporting</w:t>
      </w:r>
      <w:bookmarkEnd w:id="555"/>
      <w:bookmarkEnd w:id="556"/>
      <w:bookmarkEnd w:id="557"/>
      <w:bookmarkEnd w:id="558"/>
      <w:bookmarkEnd w:id="559"/>
      <w:bookmarkEnd w:id="560"/>
      <w:bookmarkEnd w:id="561"/>
      <w:bookmarkEnd w:id="562"/>
      <w:bookmarkEnd w:id="563"/>
      <w:bookmarkEnd w:id="564"/>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lastRenderedPageBreak/>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65" w:name="_CR6_2_6"/>
      <w:bookmarkStart w:id="566" w:name="_Toc20155536"/>
      <w:bookmarkStart w:id="567" w:name="_Toc27500691"/>
      <w:bookmarkStart w:id="568" w:name="_Toc36048816"/>
      <w:bookmarkStart w:id="569" w:name="_Toc45209579"/>
      <w:bookmarkStart w:id="570" w:name="_Toc51860404"/>
      <w:bookmarkStart w:id="571" w:name="_Toc59211728"/>
      <w:bookmarkStart w:id="572" w:name="_Toc92224462"/>
      <w:bookmarkStart w:id="573" w:name="_Toc20215462"/>
      <w:bookmarkStart w:id="574" w:name="_Toc27495929"/>
      <w:bookmarkStart w:id="575" w:name="_Toc36107668"/>
      <w:bookmarkStart w:id="576" w:name="_Toc44598408"/>
      <w:bookmarkStart w:id="577" w:name="_Toc44602263"/>
      <w:bookmarkStart w:id="578" w:name="_Toc45197440"/>
      <w:bookmarkStart w:id="579" w:name="_Toc45695473"/>
      <w:bookmarkStart w:id="580" w:name="_Toc51850929"/>
      <w:bookmarkStart w:id="581" w:name="_Toc202371525"/>
      <w:bookmarkEnd w:id="565"/>
      <w:r w:rsidRPr="00B02A0B">
        <w:t>6.2.6</w:t>
      </w:r>
      <w:r w:rsidRPr="00B02A0B">
        <w:tab/>
      </w:r>
      <w:bookmarkEnd w:id="566"/>
      <w:bookmarkEnd w:id="567"/>
      <w:bookmarkEnd w:id="568"/>
      <w:bookmarkEnd w:id="569"/>
      <w:bookmarkEnd w:id="570"/>
      <w:bookmarkEnd w:id="571"/>
      <w:r w:rsidRPr="00B02A0B">
        <w:rPr>
          <w:lang w:eastAsia="ko-KR"/>
        </w:rPr>
        <w:t>Void</w:t>
      </w:r>
      <w:bookmarkEnd w:id="572"/>
      <w:bookmarkEnd w:id="581"/>
    </w:p>
    <w:p w14:paraId="6BBEE2E6" w14:textId="77777777" w:rsidR="005C310B" w:rsidRPr="00B02A0B" w:rsidRDefault="005C310B" w:rsidP="007D34FE">
      <w:pPr>
        <w:pStyle w:val="Heading3"/>
        <w:rPr>
          <w:lang w:eastAsia="ko-KR"/>
        </w:rPr>
      </w:pPr>
      <w:bookmarkStart w:id="582" w:name="_CR6_2_7"/>
      <w:bookmarkStart w:id="583" w:name="_Toc20155537"/>
      <w:bookmarkStart w:id="584" w:name="_Toc27500692"/>
      <w:bookmarkStart w:id="585" w:name="_Toc36048817"/>
      <w:bookmarkStart w:id="586" w:name="_Toc45209580"/>
      <w:bookmarkStart w:id="587" w:name="_Toc51860405"/>
      <w:bookmarkStart w:id="588" w:name="_Toc59211729"/>
      <w:bookmarkStart w:id="589" w:name="_Toc92224463"/>
      <w:bookmarkStart w:id="590" w:name="_Toc202371526"/>
      <w:bookmarkEnd w:id="582"/>
      <w:r w:rsidRPr="00B02A0B">
        <w:rPr>
          <w:lang w:eastAsia="ko-KR"/>
        </w:rPr>
        <w:t>6.2.7</w:t>
      </w:r>
      <w:r w:rsidRPr="00B02A0B">
        <w:rPr>
          <w:lang w:eastAsia="ko-KR"/>
        </w:rPr>
        <w:tab/>
      </w:r>
      <w:bookmarkEnd w:id="583"/>
      <w:bookmarkEnd w:id="584"/>
      <w:bookmarkEnd w:id="585"/>
      <w:bookmarkEnd w:id="586"/>
      <w:bookmarkEnd w:id="587"/>
      <w:bookmarkEnd w:id="588"/>
      <w:r w:rsidRPr="00B02A0B">
        <w:t>Handling of in-progress emergency and imminent peril conditions</w:t>
      </w:r>
      <w:bookmarkEnd w:id="589"/>
      <w:bookmarkEnd w:id="590"/>
    </w:p>
    <w:p w14:paraId="15138120" w14:textId="77777777" w:rsidR="005C310B" w:rsidRPr="00B02A0B" w:rsidRDefault="005C310B" w:rsidP="007D34FE">
      <w:pPr>
        <w:pStyle w:val="Heading4"/>
      </w:pPr>
      <w:bookmarkStart w:id="591" w:name="_CR6_2_7_1"/>
      <w:bookmarkStart w:id="592" w:name="_Toc20155867"/>
      <w:bookmarkStart w:id="593" w:name="_Toc27501024"/>
      <w:bookmarkStart w:id="594" w:name="_Toc36049150"/>
      <w:bookmarkStart w:id="595" w:name="_Toc45209916"/>
      <w:bookmarkStart w:id="596" w:name="_Toc51860741"/>
      <w:bookmarkStart w:id="597" w:name="_Toc59212065"/>
      <w:bookmarkStart w:id="598" w:name="_Toc92224464"/>
      <w:bookmarkStart w:id="599" w:name="_Toc20155538"/>
      <w:bookmarkStart w:id="600" w:name="_Toc27500693"/>
      <w:bookmarkStart w:id="601" w:name="_Toc36048818"/>
      <w:bookmarkStart w:id="602" w:name="_Toc45209581"/>
      <w:bookmarkStart w:id="603" w:name="_Toc51860406"/>
      <w:bookmarkStart w:id="604" w:name="_Toc59211730"/>
      <w:bookmarkStart w:id="605" w:name="_Toc202371527"/>
      <w:bookmarkEnd w:id="591"/>
      <w:r w:rsidRPr="00B02A0B">
        <w:t>6.2.7.1</w:t>
      </w:r>
      <w:r w:rsidRPr="00B02A0B">
        <w:tab/>
        <w:t>MCData upgrade to in-progress emergency or in-progress imminent peril</w:t>
      </w:r>
      <w:bookmarkEnd w:id="592"/>
      <w:bookmarkEnd w:id="593"/>
      <w:bookmarkEnd w:id="594"/>
      <w:bookmarkEnd w:id="595"/>
      <w:bookmarkEnd w:id="596"/>
      <w:bookmarkEnd w:id="597"/>
      <w:bookmarkEnd w:id="598"/>
      <w:bookmarkEnd w:id="605"/>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lastRenderedPageBreak/>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6" w:name="_CR6_2_7_2"/>
      <w:bookmarkStart w:id="607" w:name="_Toc20155868"/>
      <w:bookmarkStart w:id="608" w:name="_Toc27501025"/>
      <w:bookmarkStart w:id="609" w:name="_Toc36049151"/>
      <w:bookmarkStart w:id="610" w:name="_Toc45209917"/>
      <w:bookmarkStart w:id="611" w:name="_Toc51860742"/>
      <w:bookmarkStart w:id="612" w:name="_Toc59212066"/>
      <w:bookmarkStart w:id="613" w:name="_Toc92224465"/>
      <w:bookmarkStart w:id="614" w:name="_Toc202371528"/>
      <w:bookmarkEnd w:id="606"/>
      <w:r w:rsidRPr="00B02A0B">
        <w:t>6.2.7.2</w:t>
      </w:r>
      <w:r w:rsidRPr="00B02A0B">
        <w:tab/>
        <w:t>MCData in-progress emergency cancel</w:t>
      </w:r>
      <w:bookmarkEnd w:id="607"/>
      <w:bookmarkEnd w:id="608"/>
      <w:bookmarkEnd w:id="609"/>
      <w:bookmarkEnd w:id="610"/>
      <w:bookmarkEnd w:id="611"/>
      <w:bookmarkEnd w:id="612"/>
      <w:bookmarkEnd w:id="613"/>
      <w:bookmarkEnd w:id="614"/>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lastRenderedPageBreak/>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lastRenderedPageBreak/>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15" w:name="_CR6_2_7_3"/>
      <w:bookmarkStart w:id="616" w:name="_Toc20155869"/>
      <w:bookmarkStart w:id="617" w:name="_Toc27501026"/>
      <w:bookmarkStart w:id="618" w:name="_Toc36049152"/>
      <w:bookmarkStart w:id="619" w:name="_Toc45209918"/>
      <w:bookmarkStart w:id="620" w:name="_Toc51860743"/>
      <w:bookmarkStart w:id="621" w:name="_Toc59212067"/>
      <w:bookmarkStart w:id="622" w:name="_Toc92224466"/>
      <w:bookmarkStart w:id="623" w:name="_Toc202371529"/>
      <w:bookmarkEnd w:id="615"/>
      <w:r w:rsidRPr="00B02A0B">
        <w:t>6.2.7.3</w:t>
      </w:r>
      <w:r w:rsidRPr="00B02A0B">
        <w:tab/>
        <w:t>MCData in-progress imminent peril cancel</w:t>
      </w:r>
      <w:bookmarkEnd w:id="616"/>
      <w:bookmarkEnd w:id="617"/>
      <w:bookmarkEnd w:id="618"/>
      <w:bookmarkEnd w:id="619"/>
      <w:bookmarkEnd w:id="620"/>
      <w:bookmarkEnd w:id="621"/>
      <w:bookmarkEnd w:id="622"/>
      <w:bookmarkEnd w:id="623"/>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lastRenderedPageBreak/>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24" w:name="_CR6_2_7_4"/>
      <w:bookmarkStart w:id="625" w:name="_Toc20155870"/>
      <w:bookmarkStart w:id="626" w:name="_Toc27501027"/>
      <w:bookmarkStart w:id="627" w:name="_Toc36049153"/>
      <w:bookmarkStart w:id="628" w:name="_Toc45209919"/>
      <w:bookmarkStart w:id="629" w:name="_Toc51860744"/>
      <w:bookmarkStart w:id="630" w:name="_Toc59212068"/>
      <w:bookmarkStart w:id="631" w:name="_Toc92224467"/>
      <w:bookmarkStart w:id="632" w:name="_Toc202371530"/>
      <w:bookmarkEnd w:id="624"/>
      <w:r w:rsidRPr="00B02A0B">
        <w:t>6.2.7.4</w:t>
      </w:r>
      <w:r w:rsidRPr="00B02A0B">
        <w:tab/>
        <w:t>MCData client receives SIP re-INVITE request</w:t>
      </w:r>
      <w:bookmarkEnd w:id="625"/>
      <w:bookmarkEnd w:id="626"/>
      <w:bookmarkEnd w:id="627"/>
      <w:bookmarkEnd w:id="628"/>
      <w:bookmarkEnd w:id="629"/>
      <w:bookmarkEnd w:id="630"/>
      <w:bookmarkEnd w:id="631"/>
      <w:bookmarkEnd w:id="632"/>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lastRenderedPageBreak/>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33" w:name="_CR6_2_7_5"/>
      <w:bookmarkStart w:id="634" w:name="_Toc51861208"/>
      <w:bookmarkStart w:id="635" w:name="_Toc59212532"/>
      <w:bookmarkStart w:id="636" w:name="_Toc92224468"/>
      <w:bookmarkStart w:id="637" w:name="_Toc202371531"/>
      <w:bookmarkEnd w:id="633"/>
      <w:r w:rsidRPr="00B02A0B">
        <w:rPr>
          <w:rFonts w:eastAsia="Malgun Gothic"/>
        </w:rPr>
        <w:t>6.2.7.5</w:t>
      </w:r>
      <w:r w:rsidRPr="00B02A0B">
        <w:rPr>
          <w:rFonts w:eastAsia="Malgun Gothic"/>
        </w:rPr>
        <w:tab/>
      </w:r>
      <w:r w:rsidRPr="00B02A0B">
        <w:t>MCData group in-progress emergency group state cancel</w:t>
      </w:r>
      <w:bookmarkEnd w:id="634"/>
      <w:bookmarkEnd w:id="635"/>
      <w:bookmarkEnd w:id="636"/>
      <w:bookmarkEnd w:id="637"/>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lastRenderedPageBreak/>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lastRenderedPageBreak/>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8" w:name="_CR6_2_8"/>
      <w:bookmarkStart w:id="639" w:name="_Toc92224469"/>
      <w:bookmarkStart w:id="640" w:name="_Toc202371532"/>
      <w:bookmarkEnd w:id="638"/>
      <w:r w:rsidRPr="00B02A0B">
        <w:t>6.2.8</w:t>
      </w:r>
      <w:r w:rsidRPr="00B02A0B">
        <w:tab/>
      </w:r>
      <w:r w:rsidRPr="00B02A0B">
        <w:rPr>
          <w:lang w:eastAsia="ko-KR"/>
        </w:rPr>
        <w:t>Priority communication conditions</w:t>
      </w:r>
      <w:bookmarkEnd w:id="599"/>
      <w:bookmarkEnd w:id="600"/>
      <w:bookmarkEnd w:id="601"/>
      <w:bookmarkEnd w:id="602"/>
      <w:bookmarkEnd w:id="603"/>
      <w:bookmarkEnd w:id="604"/>
      <w:bookmarkEnd w:id="639"/>
      <w:bookmarkEnd w:id="640"/>
    </w:p>
    <w:p w14:paraId="635469C3" w14:textId="77777777" w:rsidR="005C310B" w:rsidRPr="00B02A0B" w:rsidRDefault="005C310B" w:rsidP="007D34FE">
      <w:pPr>
        <w:pStyle w:val="Heading4"/>
      </w:pPr>
      <w:bookmarkStart w:id="641" w:name="_CR6_2_8_1"/>
      <w:bookmarkStart w:id="642" w:name="_Toc20155540"/>
      <w:bookmarkStart w:id="643" w:name="_Toc27500695"/>
      <w:bookmarkStart w:id="644" w:name="_Toc36048820"/>
      <w:bookmarkStart w:id="645" w:name="_Toc45209583"/>
      <w:bookmarkStart w:id="646" w:name="_Toc51860408"/>
      <w:bookmarkStart w:id="647" w:name="_Toc59211732"/>
      <w:bookmarkStart w:id="648" w:name="_Toc92224470"/>
      <w:bookmarkStart w:id="649" w:name="_Toc202371533"/>
      <w:bookmarkEnd w:id="641"/>
      <w:r w:rsidRPr="00B02A0B">
        <w:t>6.2.8.1</w:t>
      </w:r>
      <w:r w:rsidRPr="00B02A0B">
        <w:tab/>
        <w:t>MCData emergency group communication and imminent peril communication conditions</w:t>
      </w:r>
      <w:bookmarkEnd w:id="642"/>
      <w:bookmarkEnd w:id="643"/>
      <w:bookmarkEnd w:id="644"/>
      <w:bookmarkEnd w:id="645"/>
      <w:bookmarkEnd w:id="646"/>
      <w:bookmarkEnd w:id="647"/>
      <w:bookmarkEnd w:id="648"/>
      <w:bookmarkEnd w:id="649"/>
    </w:p>
    <w:p w14:paraId="386A5893" w14:textId="77777777" w:rsidR="005C310B" w:rsidRPr="00B02A0B" w:rsidRDefault="005C310B" w:rsidP="007D34FE">
      <w:pPr>
        <w:pStyle w:val="Heading5"/>
      </w:pPr>
      <w:bookmarkStart w:id="650" w:name="_CR6_2_8_1_1"/>
      <w:bookmarkStart w:id="651" w:name="_Toc92224471"/>
      <w:bookmarkStart w:id="652" w:name="_Toc202371534"/>
      <w:bookmarkEnd w:id="650"/>
      <w:r w:rsidRPr="00B02A0B">
        <w:t>6.2.8.1.1</w:t>
      </w:r>
      <w:r w:rsidRPr="00B02A0B">
        <w:tab/>
        <w:t>SIP INVITE request or SIP REFER request for originating MCData emergency group communications</w:t>
      </w:r>
      <w:bookmarkEnd w:id="651"/>
      <w:bookmarkEnd w:id="652"/>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lastRenderedPageBreak/>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53" w:name="_CR6_2_8_1_2"/>
      <w:bookmarkStart w:id="654" w:name="_Toc92224472"/>
      <w:bookmarkStart w:id="655" w:name="_Toc202371535"/>
      <w:bookmarkEnd w:id="653"/>
      <w:r w:rsidRPr="00B02A0B">
        <w:rPr>
          <w:noProof/>
        </w:rPr>
        <w:t>6.2.8.1.2</w:t>
      </w:r>
      <w:r w:rsidRPr="00B02A0B">
        <w:rPr>
          <w:noProof/>
        </w:rPr>
        <w:tab/>
        <w:t>Resource-Priority header field for MCData emergency group communications</w:t>
      </w:r>
      <w:bookmarkEnd w:id="654"/>
      <w:bookmarkEnd w:id="655"/>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6" w:name="_CR6_2_8_1_3"/>
      <w:bookmarkStart w:id="657" w:name="_Toc92224473"/>
      <w:bookmarkStart w:id="658" w:name="_Toc202371536"/>
      <w:bookmarkEnd w:id="656"/>
      <w:r w:rsidRPr="00B02A0B">
        <w:t>6.2.8.1.3</w:t>
      </w:r>
      <w:r w:rsidRPr="00B02A0B">
        <w:tab/>
        <w:t>SIP re-INVITE request for cancelling MCData in-progress emergency group state</w:t>
      </w:r>
      <w:bookmarkEnd w:id="657"/>
      <w:bookmarkEnd w:id="658"/>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lastRenderedPageBreak/>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9" w:name="_CR6_2_8_1_4"/>
      <w:bookmarkStart w:id="660" w:name="_Toc92224474"/>
      <w:bookmarkStart w:id="661" w:name="_Toc202371537"/>
      <w:bookmarkEnd w:id="659"/>
      <w:r w:rsidRPr="00B02A0B">
        <w:t>6.2.8.1.4</w:t>
      </w:r>
      <w:r w:rsidRPr="00B02A0B">
        <w:tab/>
        <w:t>Receiving a SIP 2xx response to a SIP request for a priority communication</w:t>
      </w:r>
      <w:bookmarkEnd w:id="660"/>
      <w:bookmarkEnd w:id="661"/>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lastRenderedPageBreak/>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62" w:name="_CR6_2_8_1_5"/>
      <w:bookmarkStart w:id="663" w:name="_Toc92224475"/>
      <w:bookmarkStart w:id="664" w:name="_Toc202371538"/>
      <w:bookmarkEnd w:id="662"/>
      <w:r w:rsidRPr="00B02A0B">
        <w:t>6.2.8.1.5</w:t>
      </w:r>
      <w:r w:rsidRPr="00B02A0B">
        <w:tab/>
        <w:t>Receiving a SIP 4xx response, SIP 5xx response or SIP 6xx response to a SIP request for a priority group communication</w:t>
      </w:r>
      <w:bookmarkEnd w:id="663"/>
      <w:bookmarkEnd w:id="664"/>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65" w:name="_CR6_2_8_1_6"/>
      <w:bookmarkStart w:id="666" w:name="_Toc92224476"/>
      <w:bookmarkStart w:id="667" w:name="_Toc202371539"/>
      <w:bookmarkEnd w:id="665"/>
      <w:r w:rsidRPr="00B02A0B">
        <w:t>6.2.8.1.6</w:t>
      </w:r>
      <w:r w:rsidRPr="00B02A0B">
        <w:tab/>
        <w:t>Determining authorisation for initiating or cancelling an MCData emergency alert</w:t>
      </w:r>
      <w:bookmarkEnd w:id="666"/>
      <w:bookmarkEnd w:id="667"/>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lastRenderedPageBreak/>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8" w:name="_CR6_2_8_1_7"/>
      <w:bookmarkStart w:id="669" w:name="_Toc92224477"/>
      <w:bookmarkStart w:id="670" w:name="_Toc202371540"/>
      <w:bookmarkEnd w:id="668"/>
      <w:r w:rsidRPr="00B02A0B">
        <w:t>6.2.8.1.7</w:t>
      </w:r>
      <w:r w:rsidRPr="00B02A0B">
        <w:tab/>
        <w:t>Determining authorisation for cancelling the in-progress emergency state of an MCData group</w:t>
      </w:r>
      <w:bookmarkEnd w:id="669"/>
      <w:bookmarkEnd w:id="670"/>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71" w:name="_CR6_2_8_1_8"/>
      <w:bookmarkStart w:id="672" w:name="_Toc92224478"/>
      <w:bookmarkStart w:id="673" w:name="_Toc202371541"/>
      <w:bookmarkEnd w:id="671"/>
      <w:r w:rsidRPr="00B02A0B">
        <w:rPr>
          <w:noProof/>
        </w:rPr>
        <w:t>6.2.8.1.8</w:t>
      </w:r>
      <w:r w:rsidRPr="00B02A0B">
        <w:rPr>
          <w:noProof/>
        </w:rPr>
        <w:tab/>
        <w:t>Determining authorisation for originating a priority group communication</w:t>
      </w:r>
      <w:bookmarkEnd w:id="672"/>
      <w:bookmarkEnd w:id="673"/>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lastRenderedPageBreak/>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74" w:name="_CR6_2_8_1_9"/>
      <w:bookmarkStart w:id="675" w:name="_Toc92224479"/>
      <w:bookmarkStart w:id="676" w:name="_Toc202371542"/>
      <w:bookmarkEnd w:id="674"/>
      <w:r w:rsidRPr="00B02A0B">
        <w:rPr>
          <w:noProof/>
        </w:rPr>
        <w:t>6</w:t>
      </w:r>
      <w:r w:rsidRPr="00B02A0B">
        <w:t>.2.8.1.9</w:t>
      </w:r>
      <w:r w:rsidRPr="00B02A0B">
        <w:tab/>
        <w:t>SIP request for originating MCData imminent peril group communications</w:t>
      </w:r>
      <w:bookmarkEnd w:id="675"/>
      <w:bookmarkEnd w:id="676"/>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7" w:name="_CR6_2_8_1_10"/>
      <w:bookmarkStart w:id="678" w:name="_Toc92224480"/>
      <w:bookmarkStart w:id="679" w:name="_Toc202371543"/>
      <w:bookmarkEnd w:id="677"/>
      <w:r w:rsidRPr="00B02A0B">
        <w:rPr>
          <w:noProof/>
        </w:rPr>
        <w:t>6.2.8.1.10</w:t>
      </w:r>
      <w:r w:rsidRPr="00B02A0B">
        <w:rPr>
          <w:noProof/>
        </w:rPr>
        <w:tab/>
        <w:t>Determining authorisation for cancelling an imminent peril group communication</w:t>
      </w:r>
      <w:bookmarkEnd w:id="678"/>
      <w:bookmarkEnd w:id="679"/>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80" w:name="_CR6_2_8_1_11"/>
      <w:bookmarkStart w:id="681" w:name="_Toc92224481"/>
      <w:bookmarkStart w:id="682" w:name="_Toc202371544"/>
      <w:bookmarkEnd w:id="680"/>
      <w:r w:rsidRPr="00B02A0B">
        <w:t>6.2.8.1.11</w:t>
      </w:r>
      <w:r w:rsidRPr="00B02A0B">
        <w:tab/>
        <w:t>SIP re-INVITE request for cancelling MCData in-progress imminent peril group state</w:t>
      </w:r>
      <w:bookmarkEnd w:id="681"/>
      <w:bookmarkEnd w:id="682"/>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lastRenderedPageBreak/>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83" w:name="_CR6_2_8_1_12"/>
      <w:bookmarkStart w:id="684" w:name="_Toc92224482"/>
      <w:bookmarkStart w:id="685" w:name="_Toc202371545"/>
      <w:bookmarkEnd w:id="683"/>
      <w:r w:rsidRPr="00B02A0B">
        <w:rPr>
          <w:noProof/>
        </w:rPr>
        <w:t>6.2.8.1.12</w:t>
      </w:r>
      <w:r w:rsidRPr="00B02A0B">
        <w:rPr>
          <w:noProof/>
        </w:rPr>
        <w:tab/>
        <w:t>Resource-Priority header field for MCData imminent peril group communications</w:t>
      </w:r>
      <w:bookmarkEnd w:id="684"/>
      <w:bookmarkEnd w:id="685"/>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6" w:name="_CR6_2_8_1_13"/>
      <w:bookmarkStart w:id="687" w:name="_Toc92224483"/>
      <w:bookmarkStart w:id="688" w:name="_Toc202371546"/>
      <w:bookmarkEnd w:id="686"/>
      <w:r w:rsidRPr="00B02A0B">
        <w:t>6.2.8.1.13</w:t>
      </w:r>
      <w:r w:rsidRPr="00B02A0B">
        <w:tab/>
        <w:t>Receiving a SIP INFO request in the dialog of a SIP request for a priority group communication</w:t>
      </w:r>
      <w:bookmarkEnd w:id="687"/>
      <w:bookmarkEnd w:id="688"/>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lastRenderedPageBreak/>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9" w:name="_CR6_2_8_1_14"/>
      <w:bookmarkStart w:id="690" w:name="_Toc92224484"/>
      <w:bookmarkStart w:id="691" w:name="_Toc202371547"/>
      <w:bookmarkEnd w:id="689"/>
      <w:r w:rsidRPr="00B02A0B">
        <w:t>6.2.8.1.14</w:t>
      </w:r>
      <w:r w:rsidRPr="00B02A0B">
        <w:tab/>
        <w:t>SIP re-INVITE request for cancelling the in-progress emergency group state of a group by a third-party</w:t>
      </w:r>
      <w:bookmarkEnd w:id="690"/>
      <w:bookmarkEnd w:id="691"/>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92" w:name="_CR6_2_8_1_15"/>
      <w:bookmarkStart w:id="693" w:name="_Toc92224485"/>
      <w:bookmarkStart w:id="694" w:name="_Toc202371548"/>
      <w:bookmarkEnd w:id="692"/>
      <w:r w:rsidRPr="00B02A0B">
        <w:rPr>
          <w:lang w:eastAsia="ko-KR"/>
        </w:rPr>
        <w:lastRenderedPageBreak/>
        <w:t>6.2.8.1.15</w:t>
      </w:r>
      <w:r w:rsidRPr="00B02A0B">
        <w:rPr>
          <w:lang w:eastAsia="ko-KR"/>
        </w:rPr>
        <w:tab/>
        <w:t>Retrieving Resource-Priority header field values</w:t>
      </w:r>
      <w:bookmarkEnd w:id="693"/>
      <w:bookmarkEnd w:id="694"/>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5" w:name="_CR6_2_8_1_16"/>
      <w:bookmarkStart w:id="696" w:name="_Toc92224486"/>
      <w:bookmarkStart w:id="697" w:name="_Toc202371549"/>
      <w:bookmarkEnd w:id="695"/>
      <w:r w:rsidRPr="00B02A0B">
        <w:rPr>
          <w:lang w:eastAsia="ko-KR"/>
        </w:rPr>
        <w:t>6.2.8.1.16</w:t>
      </w:r>
      <w:r w:rsidRPr="00B02A0B">
        <w:rPr>
          <w:lang w:eastAsia="ko-KR"/>
        </w:rPr>
        <w:tab/>
        <w:t>Handling receipt of a SIP re-INVITE request for priority group communication origination status within a pre-established session</w:t>
      </w:r>
      <w:bookmarkEnd w:id="696"/>
      <w:bookmarkEnd w:id="697"/>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lastRenderedPageBreak/>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8" w:name="_CR6_2_8_1_17"/>
      <w:bookmarkStart w:id="699" w:name="_Toc92224487"/>
      <w:bookmarkStart w:id="700" w:name="_Toc202371550"/>
      <w:bookmarkEnd w:id="698"/>
      <w:r w:rsidRPr="00B02A0B">
        <w:rPr>
          <w:lang w:eastAsia="ko-KR"/>
        </w:rPr>
        <w:t>6.2.8.1.17</w:t>
      </w:r>
      <w:r w:rsidRPr="00B02A0B">
        <w:rPr>
          <w:lang w:eastAsia="ko-KR"/>
        </w:rPr>
        <w:tab/>
        <w:t>Priority group communication conditions upon receiving communication release</w:t>
      </w:r>
      <w:bookmarkEnd w:id="699"/>
      <w:bookmarkEnd w:id="700"/>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701" w:name="_CR6_2_8_1_18"/>
      <w:bookmarkStart w:id="702" w:name="_Toc92224488"/>
      <w:bookmarkStart w:id="703" w:name="_Toc202371551"/>
      <w:bookmarkEnd w:id="701"/>
      <w:r w:rsidRPr="00B02A0B">
        <w:rPr>
          <w:lang w:eastAsia="ko-KR"/>
        </w:rPr>
        <w:t>6.2.8.1.18</w:t>
      </w:r>
      <w:r w:rsidRPr="00B02A0B">
        <w:rPr>
          <w:lang w:eastAsia="ko-KR"/>
        </w:rPr>
        <w:tab/>
        <w:t>Emergency private (one-to-one) communication conditions upon receiving communication release</w:t>
      </w:r>
      <w:bookmarkEnd w:id="702"/>
      <w:bookmarkEnd w:id="703"/>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lastRenderedPageBreak/>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704" w:name="_CR6_2_8_1_19"/>
      <w:bookmarkStart w:id="705" w:name="_Toc202371552"/>
      <w:bookmarkEnd w:id="704"/>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705"/>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706" w:name="_CR6_2_8_2"/>
      <w:bookmarkStart w:id="707" w:name="_Toc20155559"/>
      <w:bookmarkStart w:id="708" w:name="_Toc27500714"/>
      <w:bookmarkStart w:id="709" w:name="_Toc36048839"/>
      <w:bookmarkStart w:id="710" w:name="_Toc45209602"/>
      <w:bookmarkStart w:id="711" w:name="_Toc51860427"/>
      <w:bookmarkStart w:id="712" w:name="_Toc75450785"/>
      <w:bookmarkStart w:id="713" w:name="_Toc92224489"/>
      <w:bookmarkStart w:id="714" w:name="_Toc202371553"/>
      <w:bookmarkEnd w:id="706"/>
      <w:r w:rsidRPr="00B02A0B">
        <w:rPr>
          <w:rFonts w:eastAsia="Malgun Gothic"/>
        </w:rPr>
        <w:t>6.2.8.2</w:t>
      </w:r>
      <w:r w:rsidRPr="00B02A0B">
        <w:rPr>
          <w:rFonts w:eastAsia="Malgun Gothic"/>
        </w:rPr>
        <w:tab/>
      </w:r>
      <w:bookmarkEnd w:id="707"/>
      <w:bookmarkEnd w:id="708"/>
      <w:bookmarkEnd w:id="709"/>
      <w:bookmarkEnd w:id="710"/>
      <w:bookmarkEnd w:id="711"/>
      <w:bookmarkEnd w:id="712"/>
      <w:r w:rsidRPr="00B02A0B">
        <w:rPr>
          <w:rFonts w:eastAsia="Malgun Gothic"/>
        </w:rPr>
        <w:t>Void</w:t>
      </w:r>
      <w:bookmarkEnd w:id="713"/>
      <w:bookmarkEnd w:id="714"/>
    </w:p>
    <w:p w14:paraId="03498927" w14:textId="77777777" w:rsidR="005C310B" w:rsidRPr="00B02A0B" w:rsidRDefault="005C310B" w:rsidP="007D34FE">
      <w:pPr>
        <w:pStyle w:val="Heading4"/>
      </w:pPr>
      <w:bookmarkStart w:id="715" w:name="_CR6_2_8_3"/>
      <w:bookmarkStart w:id="716" w:name="_Toc20155560"/>
      <w:bookmarkStart w:id="717" w:name="_Toc27500715"/>
      <w:bookmarkStart w:id="718" w:name="_Toc36048840"/>
      <w:bookmarkStart w:id="719" w:name="_Toc45209603"/>
      <w:bookmarkStart w:id="720" w:name="_Toc51860428"/>
      <w:bookmarkStart w:id="721" w:name="_Toc75450786"/>
      <w:bookmarkStart w:id="722" w:name="_Toc92224490"/>
      <w:bookmarkStart w:id="723" w:name="_Toc202371554"/>
      <w:bookmarkEnd w:id="715"/>
      <w:r w:rsidRPr="00B02A0B">
        <w:t>6.2.8.3</w:t>
      </w:r>
      <w:r w:rsidRPr="00B02A0B">
        <w:tab/>
        <w:t>MCData emergency private (one-to-one) communication conditions</w:t>
      </w:r>
      <w:bookmarkEnd w:id="716"/>
      <w:bookmarkEnd w:id="717"/>
      <w:bookmarkEnd w:id="718"/>
      <w:bookmarkEnd w:id="719"/>
      <w:bookmarkEnd w:id="720"/>
      <w:bookmarkEnd w:id="721"/>
      <w:bookmarkEnd w:id="722"/>
      <w:bookmarkEnd w:id="723"/>
    </w:p>
    <w:p w14:paraId="371F3CFA" w14:textId="77777777" w:rsidR="005C310B" w:rsidRPr="00B02A0B" w:rsidRDefault="005C310B" w:rsidP="007D34FE">
      <w:pPr>
        <w:pStyle w:val="Heading5"/>
      </w:pPr>
      <w:bookmarkStart w:id="724" w:name="_CR6_2_8_3_1"/>
      <w:bookmarkStart w:id="725" w:name="_Toc20155561"/>
      <w:bookmarkStart w:id="726" w:name="_Toc27500716"/>
      <w:bookmarkStart w:id="727" w:name="_Toc36048841"/>
      <w:bookmarkStart w:id="728" w:name="_Toc45209604"/>
      <w:bookmarkStart w:id="729" w:name="_Toc51860429"/>
      <w:bookmarkStart w:id="730" w:name="_Toc75450787"/>
      <w:bookmarkStart w:id="731" w:name="_Toc92224491"/>
      <w:bookmarkStart w:id="732" w:name="_Toc202371555"/>
      <w:bookmarkEnd w:id="724"/>
      <w:r w:rsidRPr="00B02A0B">
        <w:t>6.2.8.3.1</w:t>
      </w:r>
      <w:r w:rsidRPr="00B02A0B">
        <w:tab/>
        <w:t>Authorisations</w:t>
      </w:r>
      <w:bookmarkEnd w:id="725"/>
      <w:bookmarkEnd w:id="726"/>
      <w:bookmarkEnd w:id="727"/>
      <w:bookmarkEnd w:id="728"/>
      <w:bookmarkEnd w:id="729"/>
      <w:bookmarkEnd w:id="730"/>
      <w:bookmarkEnd w:id="731"/>
      <w:bookmarkEnd w:id="732"/>
    </w:p>
    <w:p w14:paraId="44730D90" w14:textId="77777777" w:rsidR="005C310B" w:rsidRPr="00B02A0B" w:rsidRDefault="005C310B" w:rsidP="007D34FE">
      <w:pPr>
        <w:pStyle w:val="Heading6"/>
        <w:numPr>
          <w:ilvl w:val="5"/>
          <w:numId w:val="0"/>
        </w:numPr>
        <w:ind w:left="1152" w:hanging="432"/>
      </w:pPr>
      <w:bookmarkStart w:id="733" w:name="_CR6_2_8_3_1_1"/>
      <w:bookmarkStart w:id="734" w:name="_Toc20155562"/>
      <w:bookmarkStart w:id="735" w:name="_Toc27500717"/>
      <w:bookmarkStart w:id="736" w:name="_Toc36048842"/>
      <w:bookmarkStart w:id="737" w:name="_Toc45209605"/>
      <w:bookmarkStart w:id="738" w:name="_Toc51860430"/>
      <w:bookmarkStart w:id="739" w:name="_Toc75450788"/>
      <w:bookmarkStart w:id="740" w:name="_Toc92224492"/>
      <w:bookmarkStart w:id="741" w:name="_Toc202371556"/>
      <w:bookmarkEnd w:id="733"/>
      <w:r w:rsidRPr="00B02A0B">
        <w:t>6.2.8.3.1.1</w:t>
      </w:r>
      <w:r w:rsidRPr="00B02A0B">
        <w:tab/>
        <w:t xml:space="preserve">Determining authorisation for initiating an MCData emergency private </w:t>
      </w:r>
      <w:bookmarkEnd w:id="734"/>
      <w:bookmarkEnd w:id="735"/>
      <w:bookmarkEnd w:id="736"/>
      <w:bookmarkEnd w:id="737"/>
      <w:bookmarkEnd w:id="738"/>
      <w:bookmarkEnd w:id="739"/>
      <w:r w:rsidRPr="00B02A0B">
        <w:t>communication</w:t>
      </w:r>
      <w:bookmarkEnd w:id="740"/>
      <w:bookmarkEnd w:id="741"/>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42" w:name="_CR6_2_8_3_1_2"/>
      <w:bookmarkStart w:id="743" w:name="_Toc20155563"/>
      <w:bookmarkStart w:id="744" w:name="_Toc27500718"/>
      <w:bookmarkStart w:id="745" w:name="_Toc36048843"/>
      <w:bookmarkStart w:id="746" w:name="_Toc45209606"/>
      <w:bookmarkStart w:id="747" w:name="_Toc51860431"/>
      <w:bookmarkStart w:id="748" w:name="_Toc75450789"/>
      <w:bookmarkStart w:id="749" w:name="_Toc92224493"/>
      <w:bookmarkStart w:id="750" w:name="_Toc202371557"/>
      <w:bookmarkEnd w:id="742"/>
      <w:r w:rsidRPr="00B02A0B">
        <w:lastRenderedPageBreak/>
        <w:t>6.2.8.3.1.2</w:t>
      </w:r>
      <w:r w:rsidRPr="00B02A0B">
        <w:tab/>
        <w:t xml:space="preserve">Determining authorisation for cancelling an MCData emergency private </w:t>
      </w:r>
      <w:bookmarkEnd w:id="743"/>
      <w:bookmarkEnd w:id="744"/>
      <w:bookmarkEnd w:id="745"/>
      <w:bookmarkEnd w:id="746"/>
      <w:bookmarkEnd w:id="747"/>
      <w:bookmarkEnd w:id="748"/>
      <w:r w:rsidRPr="00B02A0B">
        <w:t>communication</w:t>
      </w:r>
      <w:bookmarkEnd w:id="749"/>
      <w:bookmarkEnd w:id="750"/>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51" w:name="_CR6_2_8_3_1_3"/>
      <w:bookmarkStart w:id="752" w:name="_Toc20155564"/>
      <w:bookmarkStart w:id="753" w:name="_Toc27500719"/>
      <w:bookmarkStart w:id="754" w:name="_Toc36048844"/>
      <w:bookmarkStart w:id="755" w:name="_Toc45209607"/>
      <w:bookmarkStart w:id="756" w:name="_Toc51860432"/>
      <w:bookmarkStart w:id="757" w:name="_Toc75450790"/>
      <w:bookmarkStart w:id="758" w:name="_Toc92224494"/>
      <w:bookmarkStart w:id="759" w:name="_Toc202371558"/>
      <w:bookmarkEnd w:id="751"/>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52"/>
      <w:bookmarkEnd w:id="753"/>
      <w:bookmarkEnd w:id="754"/>
      <w:bookmarkEnd w:id="755"/>
      <w:bookmarkEnd w:id="756"/>
      <w:bookmarkEnd w:id="757"/>
      <w:bookmarkEnd w:id="758"/>
      <w:bookmarkEnd w:id="759"/>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60" w:name="_CR6_2_8_3_2"/>
      <w:bookmarkStart w:id="761" w:name="_Toc20155565"/>
      <w:bookmarkStart w:id="762" w:name="_Toc27500720"/>
      <w:bookmarkStart w:id="763" w:name="_Toc36048845"/>
      <w:bookmarkStart w:id="764" w:name="_Toc45209608"/>
      <w:bookmarkStart w:id="765" w:name="_Toc51860433"/>
      <w:bookmarkStart w:id="766" w:name="_Toc75450791"/>
      <w:bookmarkStart w:id="767" w:name="_Toc92224495"/>
      <w:bookmarkStart w:id="768" w:name="_Toc202371559"/>
      <w:bookmarkEnd w:id="760"/>
      <w:r w:rsidRPr="00B02A0B">
        <w:t>6.2.8.3.2</w:t>
      </w:r>
      <w:r w:rsidRPr="00B02A0B">
        <w:tab/>
        <w:t>SIP request for originating MCData emergency private communications</w:t>
      </w:r>
      <w:bookmarkEnd w:id="761"/>
      <w:bookmarkEnd w:id="762"/>
      <w:bookmarkEnd w:id="763"/>
      <w:bookmarkEnd w:id="764"/>
      <w:bookmarkEnd w:id="765"/>
      <w:bookmarkEnd w:id="766"/>
      <w:bookmarkEnd w:id="767"/>
      <w:bookmarkEnd w:id="768"/>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lastRenderedPageBreak/>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9" w:name="_CR6_2_8_3_3"/>
      <w:bookmarkStart w:id="770" w:name="_Toc20155566"/>
      <w:bookmarkStart w:id="771" w:name="_Toc27500721"/>
      <w:bookmarkStart w:id="772" w:name="_Toc36048846"/>
      <w:bookmarkStart w:id="773" w:name="_Toc45209609"/>
      <w:bookmarkStart w:id="774" w:name="_Toc51860434"/>
      <w:bookmarkStart w:id="775" w:name="_Toc75450792"/>
      <w:bookmarkStart w:id="776" w:name="_Toc92224496"/>
      <w:bookmarkStart w:id="777" w:name="_Toc202371560"/>
      <w:bookmarkEnd w:id="769"/>
      <w:r w:rsidRPr="00B02A0B">
        <w:rPr>
          <w:noProof/>
        </w:rPr>
        <w:t>6.2.8.3.3</w:t>
      </w:r>
      <w:r w:rsidRPr="00B02A0B">
        <w:rPr>
          <w:noProof/>
        </w:rPr>
        <w:tab/>
        <w:t>Resource-Priority header field for MCData emergency private communications</w:t>
      </w:r>
      <w:bookmarkEnd w:id="770"/>
      <w:bookmarkEnd w:id="771"/>
      <w:bookmarkEnd w:id="772"/>
      <w:bookmarkEnd w:id="773"/>
      <w:bookmarkEnd w:id="774"/>
      <w:bookmarkEnd w:id="775"/>
      <w:bookmarkEnd w:id="776"/>
      <w:bookmarkEnd w:id="777"/>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8" w:name="_CR6_2_8_3_4"/>
      <w:bookmarkStart w:id="779" w:name="_Toc20155567"/>
      <w:bookmarkStart w:id="780" w:name="_Toc27500722"/>
      <w:bookmarkStart w:id="781" w:name="_Toc36048847"/>
      <w:bookmarkStart w:id="782" w:name="_Toc45209610"/>
      <w:bookmarkStart w:id="783" w:name="_Toc51860435"/>
      <w:bookmarkStart w:id="784" w:name="_Toc75450793"/>
      <w:bookmarkStart w:id="785" w:name="_Toc92224497"/>
      <w:bookmarkStart w:id="786" w:name="_Toc202371561"/>
      <w:bookmarkEnd w:id="778"/>
      <w:r w:rsidRPr="00B02A0B">
        <w:rPr>
          <w:noProof/>
        </w:rPr>
        <w:t>6.2.8.3.4</w:t>
      </w:r>
      <w:r w:rsidRPr="00B02A0B">
        <w:rPr>
          <w:noProof/>
        </w:rPr>
        <w:tab/>
        <w:t xml:space="preserve">Receiving a SIP 2xx response to a SIP request for an MCData emergency private </w:t>
      </w:r>
      <w:bookmarkEnd w:id="779"/>
      <w:bookmarkEnd w:id="780"/>
      <w:bookmarkEnd w:id="781"/>
      <w:bookmarkEnd w:id="782"/>
      <w:bookmarkEnd w:id="783"/>
      <w:bookmarkEnd w:id="784"/>
      <w:r w:rsidRPr="00B02A0B">
        <w:rPr>
          <w:noProof/>
        </w:rPr>
        <w:t>communication</w:t>
      </w:r>
      <w:bookmarkEnd w:id="785"/>
      <w:bookmarkEnd w:id="786"/>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87" w:name="_CR6_2_8_3_5"/>
      <w:bookmarkStart w:id="788" w:name="_Toc20155568"/>
      <w:bookmarkStart w:id="789" w:name="_Toc27500723"/>
      <w:bookmarkStart w:id="790" w:name="_Toc36048848"/>
      <w:bookmarkStart w:id="791" w:name="_Toc45209611"/>
      <w:bookmarkStart w:id="792" w:name="_Toc51860436"/>
      <w:bookmarkStart w:id="793" w:name="_Toc75450794"/>
      <w:bookmarkStart w:id="794" w:name="_Toc92224498"/>
      <w:bookmarkStart w:id="795" w:name="_Toc202371562"/>
      <w:bookmarkEnd w:id="787"/>
      <w:r w:rsidRPr="00B02A0B">
        <w:rPr>
          <w:noProof/>
        </w:rPr>
        <w:t>6.2.8.3.5</w:t>
      </w:r>
      <w:r w:rsidRPr="00B02A0B">
        <w:rPr>
          <w:noProof/>
        </w:rPr>
        <w:tab/>
        <w:t xml:space="preserve">Receiving a SIP 4xx response, SIP 5xx response or SIP 6xx response to a SIP request for an MCData emergency private </w:t>
      </w:r>
      <w:bookmarkEnd w:id="788"/>
      <w:bookmarkEnd w:id="789"/>
      <w:bookmarkEnd w:id="790"/>
      <w:bookmarkEnd w:id="791"/>
      <w:bookmarkEnd w:id="792"/>
      <w:bookmarkEnd w:id="793"/>
      <w:r w:rsidRPr="00B02A0B">
        <w:rPr>
          <w:noProof/>
        </w:rPr>
        <w:t>communication</w:t>
      </w:r>
      <w:bookmarkEnd w:id="794"/>
      <w:bookmarkEnd w:id="795"/>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lastRenderedPageBreak/>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96" w:name="_CR6_2_8_3_6"/>
      <w:bookmarkStart w:id="797" w:name="_Toc20155569"/>
      <w:bookmarkStart w:id="798" w:name="_Toc27500724"/>
      <w:bookmarkStart w:id="799" w:name="_Toc36048849"/>
      <w:bookmarkStart w:id="800" w:name="_Toc45209612"/>
      <w:bookmarkStart w:id="801" w:name="_Toc51860437"/>
      <w:bookmarkStart w:id="802" w:name="_Toc75450795"/>
      <w:bookmarkStart w:id="803" w:name="_Toc92224499"/>
      <w:bookmarkStart w:id="804" w:name="_Toc202371563"/>
      <w:bookmarkEnd w:id="796"/>
      <w:r w:rsidRPr="00B02A0B">
        <w:rPr>
          <w:noProof/>
        </w:rPr>
        <w:t>6.2.8.3.6</w:t>
      </w:r>
      <w:r w:rsidRPr="00B02A0B">
        <w:rPr>
          <w:noProof/>
        </w:rPr>
        <w:tab/>
        <w:t>SIP re-INVITE request for cancelling MCData emergency private communication state</w:t>
      </w:r>
      <w:bookmarkEnd w:id="797"/>
      <w:bookmarkEnd w:id="798"/>
      <w:bookmarkEnd w:id="799"/>
      <w:bookmarkEnd w:id="800"/>
      <w:bookmarkEnd w:id="801"/>
      <w:bookmarkEnd w:id="802"/>
      <w:bookmarkEnd w:id="803"/>
      <w:bookmarkEnd w:id="804"/>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lastRenderedPageBreak/>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805" w:name="_CR6_2_8_3_7"/>
      <w:bookmarkStart w:id="806" w:name="_Toc20155570"/>
      <w:bookmarkStart w:id="807" w:name="_Toc27500725"/>
      <w:bookmarkStart w:id="808" w:name="_Toc36048850"/>
      <w:bookmarkStart w:id="809" w:name="_Toc45209613"/>
      <w:bookmarkStart w:id="810" w:name="_Toc51860438"/>
      <w:bookmarkStart w:id="811" w:name="_Toc75450796"/>
      <w:bookmarkStart w:id="812" w:name="_Toc92224500"/>
      <w:bookmarkStart w:id="813" w:name="_Toc202371564"/>
      <w:bookmarkEnd w:id="805"/>
      <w:r w:rsidRPr="00B02A0B">
        <w:t>6.2.8.3.7</w:t>
      </w:r>
      <w:r w:rsidRPr="00B02A0B">
        <w:tab/>
        <w:t xml:space="preserve">Receiving a SIP INFO request in the dialog of a SIP request for a priority private </w:t>
      </w:r>
      <w:bookmarkEnd w:id="806"/>
      <w:bookmarkEnd w:id="807"/>
      <w:bookmarkEnd w:id="808"/>
      <w:bookmarkEnd w:id="809"/>
      <w:bookmarkEnd w:id="810"/>
      <w:bookmarkEnd w:id="811"/>
      <w:r w:rsidRPr="00B02A0B">
        <w:t>communication</w:t>
      </w:r>
      <w:bookmarkEnd w:id="812"/>
      <w:bookmarkEnd w:id="813"/>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14" w:name="_CR6_2_8_3_8"/>
      <w:bookmarkStart w:id="815" w:name="_Toc20155571"/>
      <w:bookmarkStart w:id="816" w:name="_Toc27500726"/>
      <w:bookmarkStart w:id="817" w:name="_Toc36048851"/>
      <w:bookmarkStart w:id="818" w:name="_Toc45209614"/>
      <w:bookmarkStart w:id="819" w:name="_Toc51860439"/>
      <w:bookmarkStart w:id="820" w:name="_Toc75450797"/>
      <w:bookmarkStart w:id="821" w:name="_Toc92224501"/>
      <w:bookmarkStart w:id="822" w:name="_Toc202371565"/>
      <w:bookmarkEnd w:id="814"/>
      <w:r w:rsidRPr="00B02A0B">
        <w:t>6.2.8.3.8</w:t>
      </w:r>
      <w:r w:rsidRPr="00B02A0B">
        <w:tab/>
        <w:t>SIP re-INVITE request for cancelling the MCData emergency private communication state by a third-party</w:t>
      </w:r>
      <w:bookmarkEnd w:id="815"/>
      <w:bookmarkEnd w:id="816"/>
      <w:bookmarkEnd w:id="817"/>
      <w:bookmarkEnd w:id="818"/>
      <w:bookmarkEnd w:id="819"/>
      <w:bookmarkEnd w:id="820"/>
      <w:bookmarkEnd w:id="821"/>
      <w:bookmarkEnd w:id="822"/>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lastRenderedPageBreak/>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23" w:name="_CR6_2_8_3_9"/>
      <w:bookmarkStart w:id="824" w:name="_Toc20155572"/>
      <w:bookmarkStart w:id="825" w:name="_Toc27500727"/>
      <w:bookmarkStart w:id="826" w:name="_Toc36048852"/>
      <w:bookmarkStart w:id="827" w:name="_Toc45209615"/>
      <w:bookmarkStart w:id="828" w:name="_Toc51860440"/>
      <w:bookmarkStart w:id="829" w:name="_Toc75450798"/>
      <w:bookmarkStart w:id="830" w:name="_Toc92224502"/>
      <w:bookmarkStart w:id="831" w:name="_Toc202371566"/>
      <w:bookmarkEnd w:id="823"/>
      <w:r w:rsidRPr="00B02A0B">
        <w:rPr>
          <w:lang w:eastAsia="ko-KR"/>
        </w:rPr>
        <w:t>6.2.8.3.9</w:t>
      </w:r>
      <w:r w:rsidRPr="00B02A0B">
        <w:rPr>
          <w:lang w:eastAsia="ko-KR"/>
        </w:rPr>
        <w:tab/>
        <w:t>Retrieving a KMS URI associated with an MCData ID</w:t>
      </w:r>
      <w:bookmarkEnd w:id="824"/>
      <w:bookmarkEnd w:id="825"/>
      <w:bookmarkEnd w:id="826"/>
      <w:bookmarkEnd w:id="827"/>
      <w:bookmarkEnd w:id="828"/>
      <w:bookmarkEnd w:id="829"/>
      <w:bookmarkEnd w:id="830"/>
      <w:bookmarkEnd w:id="831"/>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32" w:name="_CR6_2_8_4"/>
      <w:bookmarkStart w:id="833" w:name="_Toc92224503"/>
      <w:bookmarkStart w:id="834" w:name="_Toc202371567"/>
      <w:bookmarkEnd w:id="832"/>
      <w:r w:rsidRPr="00B02A0B">
        <w:rPr>
          <w:lang w:eastAsia="ko-KR"/>
        </w:rPr>
        <w:t>6.2.8.4</w:t>
      </w:r>
      <w:r w:rsidRPr="00B02A0B">
        <w:rPr>
          <w:lang w:eastAsia="ko-KR"/>
        </w:rPr>
        <w:tab/>
        <w:t>Procedures for modifying ongoing communications</w:t>
      </w:r>
      <w:bookmarkEnd w:id="833"/>
      <w:bookmarkEnd w:id="834"/>
    </w:p>
    <w:p w14:paraId="7CD393D7" w14:textId="77777777" w:rsidR="005C310B" w:rsidRPr="00B02A0B" w:rsidRDefault="005C310B" w:rsidP="007D34FE">
      <w:pPr>
        <w:pStyle w:val="Heading5"/>
        <w:rPr>
          <w:lang w:eastAsia="ko-KR"/>
        </w:rPr>
      </w:pPr>
      <w:bookmarkStart w:id="835" w:name="_CR6_2_8_4_1"/>
      <w:bookmarkStart w:id="836" w:name="_Toc20156134"/>
      <w:bookmarkStart w:id="837" w:name="_Toc27501291"/>
      <w:bookmarkStart w:id="838" w:name="_Toc36049417"/>
      <w:bookmarkStart w:id="839" w:name="_Toc45210183"/>
      <w:bookmarkStart w:id="840" w:name="_Toc51861008"/>
      <w:bookmarkStart w:id="841" w:name="_Toc75451372"/>
      <w:bookmarkStart w:id="842" w:name="_Toc92224504"/>
      <w:bookmarkStart w:id="843" w:name="_Toc202371568"/>
      <w:bookmarkEnd w:id="835"/>
      <w:r w:rsidRPr="00B02A0B">
        <w:rPr>
          <w:sz w:val="24"/>
          <w:lang w:eastAsia="ko-KR"/>
        </w:rPr>
        <w:t>6.2.8.4.1</w:t>
      </w:r>
      <w:r w:rsidRPr="00B02A0B">
        <w:rPr>
          <w:lang w:eastAsia="ko-KR"/>
        </w:rPr>
        <w:tab/>
        <w:t>Cancelling or ending ongoing client terminating procedures</w:t>
      </w:r>
      <w:bookmarkEnd w:id="836"/>
      <w:bookmarkEnd w:id="837"/>
      <w:bookmarkEnd w:id="838"/>
      <w:bookmarkEnd w:id="839"/>
      <w:bookmarkEnd w:id="840"/>
      <w:bookmarkEnd w:id="841"/>
      <w:bookmarkEnd w:id="842"/>
      <w:bookmarkEnd w:id="843"/>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lastRenderedPageBreak/>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44" w:name="_CR6_2_8_4_2"/>
      <w:bookmarkStart w:id="845" w:name="_Toc20156135"/>
      <w:bookmarkStart w:id="846" w:name="_Toc27501292"/>
      <w:bookmarkStart w:id="847" w:name="_Toc36049418"/>
      <w:bookmarkStart w:id="848" w:name="_Toc45210184"/>
      <w:bookmarkStart w:id="849" w:name="_Toc51861009"/>
      <w:bookmarkStart w:id="850" w:name="_Toc75451373"/>
      <w:bookmarkStart w:id="851" w:name="_Toc92224505"/>
      <w:bookmarkStart w:id="852" w:name="_Toc202371569"/>
      <w:bookmarkEnd w:id="844"/>
      <w:r w:rsidRPr="00B02A0B">
        <w:rPr>
          <w:lang w:eastAsia="ko-KR"/>
        </w:rPr>
        <w:t>6.2.8.4.2</w:t>
      </w:r>
      <w:r w:rsidRPr="00B02A0B">
        <w:rPr>
          <w:lang w:eastAsia="ko-KR"/>
        </w:rPr>
        <w:tab/>
        <w:t xml:space="preserve">Client terminating procedures </w:t>
      </w:r>
      <w:bookmarkEnd w:id="845"/>
      <w:bookmarkEnd w:id="846"/>
      <w:bookmarkEnd w:id="847"/>
      <w:bookmarkEnd w:id="848"/>
      <w:bookmarkEnd w:id="849"/>
      <w:bookmarkEnd w:id="850"/>
      <w:r w:rsidRPr="00B02A0B">
        <w:rPr>
          <w:lang w:eastAsia="ko-KR"/>
        </w:rPr>
        <w:t>for handling SIP re-INVITE for an existing one-to-one communication session</w:t>
      </w:r>
      <w:bookmarkEnd w:id="851"/>
      <w:bookmarkEnd w:id="852"/>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lastRenderedPageBreak/>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53" w:name="_CR6_2_8_4_3"/>
      <w:bookmarkStart w:id="854" w:name="_Toc20156136"/>
      <w:bookmarkStart w:id="855" w:name="_Toc27501293"/>
      <w:bookmarkStart w:id="856" w:name="_Toc36049419"/>
      <w:bookmarkStart w:id="857" w:name="_Toc45210185"/>
      <w:bookmarkStart w:id="858" w:name="_Toc51861010"/>
      <w:bookmarkStart w:id="859" w:name="_Toc75451374"/>
      <w:bookmarkStart w:id="860" w:name="_Toc92224506"/>
      <w:bookmarkStart w:id="861" w:name="_Toc202371570"/>
      <w:bookmarkEnd w:id="853"/>
      <w:r w:rsidRPr="00B02A0B">
        <w:rPr>
          <w:lang w:eastAsia="ko-KR"/>
        </w:rPr>
        <w:t>6.2.8.4.3</w:t>
      </w:r>
      <w:r w:rsidRPr="00B02A0B">
        <w:tab/>
        <w:t>MCData in-progress emergency one-to-one communication cancel</w:t>
      </w:r>
      <w:bookmarkEnd w:id="854"/>
      <w:bookmarkEnd w:id="855"/>
      <w:bookmarkEnd w:id="856"/>
      <w:bookmarkEnd w:id="857"/>
      <w:bookmarkEnd w:id="858"/>
      <w:bookmarkEnd w:id="859"/>
      <w:r w:rsidRPr="00B02A0B">
        <w:t>lation</w:t>
      </w:r>
      <w:bookmarkEnd w:id="860"/>
      <w:bookmarkEnd w:id="861"/>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lastRenderedPageBreak/>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62" w:name="_CR6_2_8_4_4"/>
      <w:bookmarkStart w:id="863" w:name="_Toc20156137"/>
      <w:bookmarkStart w:id="864" w:name="_Toc27501294"/>
      <w:bookmarkStart w:id="865" w:name="_Toc36049420"/>
      <w:bookmarkStart w:id="866" w:name="_Toc45210186"/>
      <w:bookmarkStart w:id="867" w:name="_Toc51861011"/>
      <w:bookmarkStart w:id="868" w:name="_Toc75451375"/>
      <w:bookmarkStart w:id="869" w:name="_Toc92224507"/>
      <w:bookmarkStart w:id="870" w:name="_Toc202371571"/>
      <w:bookmarkEnd w:id="862"/>
      <w:r w:rsidRPr="00B02A0B">
        <w:rPr>
          <w:lang w:eastAsia="ko-KR"/>
        </w:rPr>
        <w:t>6.2.8.4.4</w:t>
      </w:r>
      <w:r w:rsidRPr="00B02A0B">
        <w:rPr>
          <w:lang w:eastAsia="ko-KR"/>
        </w:rPr>
        <w:tab/>
        <w:t xml:space="preserve">Upgrade to MCData emergency </w:t>
      </w:r>
      <w:bookmarkEnd w:id="863"/>
      <w:bookmarkEnd w:id="864"/>
      <w:bookmarkEnd w:id="865"/>
      <w:bookmarkEnd w:id="866"/>
      <w:bookmarkEnd w:id="867"/>
      <w:bookmarkEnd w:id="868"/>
      <w:r w:rsidRPr="00B02A0B">
        <w:rPr>
          <w:lang w:eastAsia="ko-KR"/>
        </w:rPr>
        <w:t>one-to-one communication</w:t>
      </w:r>
      <w:bookmarkEnd w:id="869"/>
      <w:bookmarkEnd w:id="870"/>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lastRenderedPageBreak/>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71" w:name="_CR6_3"/>
      <w:bookmarkStart w:id="872" w:name="_Toc92224508"/>
      <w:bookmarkStart w:id="873" w:name="_Toc202371572"/>
      <w:bookmarkEnd w:id="871"/>
      <w:r w:rsidRPr="00B02A0B">
        <w:t>6.3</w:t>
      </w:r>
      <w:r w:rsidRPr="00B02A0B">
        <w:tab/>
        <w:t>MCData server procedures</w:t>
      </w:r>
      <w:bookmarkEnd w:id="573"/>
      <w:bookmarkEnd w:id="574"/>
      <w:bookmarkEnd w:id="575"/>
      <w:bookmarkEnd w:id="576"/>
      <w:bookmarkEnd w:id="577"/>
      <w:bookmarkEnd w:id="578"/>
      <w:bookmarkEnd w:id="579"/>
      <w:bookmarkEnd w:id="580"/>
      <w:bookmarkEnd w:id="872"/>
      <w:bookmarkEnd w:id="873"/>
    </w:p>
    <w:p w14:paraId="0FB8F1D0" w14:textId="77777777" w:rsidR="005C310B" w:rsidRPr="00B02A0B" w:rsidRDefault="005C310B" w:rsidP="007D34FE">
      <w:pPr>
        <w:pStyle w:val="Heading3"/>
      </w:pPr>
      <w:bookmarkStart w:id="874" w:name="_CR6_3_1"/>
      <w:bookmarkStart w:id="875" w:name="_Toc20215463"/>
      <w:bookmarkStart w:id="876" w:name="_Toc27495930"/>
      <w:bookmarkStart w:id="877" w:name="_Toc36107669"/>
      <w:bookmarkStart w:id="878" w:name="_Toc44598409"/>
      <w:bookmarkStart w:id="879" w:name="_Toc44602264"/>
      <w:bookmarkStart w:id="880" w:name="_Toc45197441"/>
      <w:bookmarkStart w:id="881" w:name="_Toc45695474"/>
      <w:bookmarkStart w:id="882" w:name="_Toc51850930"/>
      <w:bookmarkStart w:id="883" w:name="_Toc92224509"/>
      <w:bookmarkStart w:id="884" w:name="_Toc202371573"/>
      <w:bookmarkEnd w:id="874"/>
      <w:r w:rsidRPr="00B02A0B">
        <w:t>6.3.1</w:t>
      </w:r>
      <w:r w:rsidRPr="00B02A0B">
        <w:tab/>
        <w:t>Distinction of requests at the MCData server</w:t>
      </w:r>
      <w:bookmarkEnd w:id="875"/>
      <w:bookmarkEnd w:id="876"/>
      <w:bookmarkEnd w:id="877"/>
      <w:bookmarkEnd w:id="878"/>
      <w:bookmarkEnd w:id="879"/>
      <w:bookmarkEnd w:id="880"/>
      <w:bookmarkEnd w:id="881"/>
      <w:bookmarkEnd w:id="882"/>
      <w:bookmarkEnd w:id="883"/>
      <w:bookmarkEnd w:id="884"/>
    </w:p>
    <w:p w14:paraId="45216C0A" w14:textId="77777777" w:rsidR="005C310B" w:rsidRPr="00B02A0B" w:rsidRDefault="005C310B" w:rsidP="007D34FE">
      <w:pPr>
        <w:pStyle w:val="Heading4"/>
        <w:rPr>
          <w:noProof/>
        </w:rPr>
      </w:pPr>
      <w:bookmarkStart w:id="885" w:name="_CR6_3_1_1"/>
      <w:bookmarkStart w:id="886" w:name="_Toc20215464"/>
      <w:bookmarkStart w:id="887" w:name="_Toc27495931"/>
      <w:bookmarkStart w:id="888" w:name="_Toc36107670"/>
      <w:bookmarkStart w:id="889" w:name="_Toc44598410"/>
      <w:bookmarkStart w:id="890" w:name="_Toc44602265"/>
      <w:bookmarkStart w:id="891" w:name="_Toc45197442"/>
      <w:bookmarkStart w:id="892" w:name="_Toc45695475"/>
      <w:bookmarkStart w:id="893" w:name="_Toc51850931"/>
      <w:bookmarkStart w:id="894" w:name="_Toc92224510"/>
      <w:bookmarkStart w:id="895" w:name="_Toc202371574"/>
      <w:bookmarkEnd w:id="885"/>
      <w:r w:rsidRPr="00B02A0B">
        <w:rPr>
          <w:noProof/>
        </w:rPr>
        <w:t>6.3.1.1</w:t>
      </w:r>
      <w:r w:rsidRPr="00B02A0B">
        <w:rPr>
          <w:noProof/>
        </w:rPr>
        <w:tab/>
        <w:t>SIP MESSAGE request</w:t>
      </w:r>
      <w:bookmarkEnd w:id="886"/>
      <w:bookmarkEnd w:id="887"/>
      <w:bookmarkEnd w:id="888"/>
      <w:bookmarkEnd w:id="889"/>
      <w:bookmarkEnd w:id="890"/>
      <w:bookmarkEnd w:id="891"/>
      <w:bookmarkEnd w:id="892"/>
      <w:bookmarkEnd w:id="893"/>
      <w:bookmarkEnd w:id="894"/>
      <w:bookmarkEnd w:id="895"/>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2A1EE0" w:rsidRDefault="005C310B" w:rsidP="002A1EE0">
      <w:pPr>
        <w:pStyle w:val="B1"/>
        <w:overflowPunct/>
        <w:autoSpaceDE/>
        <w:autoSpaceDN/>
        <w:adjustRightInd/>
        <w:textAlignment w:val="auto"/>
        <w:rPr>
          <w:rFonts w:eastAsiaTheme="minorEastAsia"/>
          <w:lang w:eastAsia="en-US"/>
        </w:rPr>
      </w:pPr>
      <w:r w:rsidRPr="00B02A0B">
        <w:t>-</w:t>
      </w:r>
      <w:r w:rsidRPr="002A1EE0">
        <w:rPr>
          <w:rFonts w:eastAsiaTheme="minorEastAsia"/>
          <w:lang w:eastAsia="en-US"/>
        </w:rPr>
        <w:tab/>
        <w:t>SIP MESSAGE requests routed to the participating MCData function with the Request-URI set to the MBMS public service identity of the participating MCData function. Such requests are known as "SIP MESSAGE request for an MBMS listening status update";</w:t>
      </w:r>
    </w:p>
    <w:p w14:paraId="795588DC"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participating MCData function containing a Content-Type header field set to "application/vnd.3gpp.mcdata-location-info+xml" and includes an XML body containing a Location root element containing a Report element. Such requests are known as "SIP MESSAGE request for location reporting";</w:t>
      </w:r>
    </w:p>
    <w:p w14:paraId="61705243"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MCData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Configuration element. Such requests are known as "SIP MESSAGE request for location report configuration";</w:t>
      </w:r>
    </w:p>
    <w:p w14:paraId="2D10B560"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MCData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Request element. Such requests are known as "SIP MESSAGE request for location report request";</w:t>
      </w:r>
    </w:p>
    <w:p w14:paraId="750ADFF7"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2A1EE0">
      <w:pPr>
        <w:pStyle w:val="B1"/>
        <w:overflowPunct/>
        <w:autoSpaceDE/>
        <w:autoSpaceDN/>
        <w:adjustRightInd/>
        <w:textAlignment w:val="auto"/>
        <w:rPr>
          <w:lang w:val="en-IN"/>
        </w:rPr>
      </w:pPr>
      <w:r w:rsidRPr="002A1EE0">
        <w:rPr>
          <w:rFonts w:eastAsiaTheme="minorEastAsia"/>
          <w:lang w:eastAsia="en-US"/>
        </w:rPr>
        <w:t>-</w:t>
      </w:r>
      <w:r w:rsidRPr="002A1EE0">
        <w:rPr>
          <w:rFonts w:eastAsiaTheme="minorEastAsia"/>
          <w:lang w:eastAsia="en-US"/>
        </w:rPr>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participating MCData function";</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lastRenderedPageBreak/>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 xml:space="preserve">-Params&gt; element containing an &lt;emergency-ind&gt; element or an &lt;alert-ind&gt; element. Such </w:t>
      </w:r>
      <w:r w:rsidRPr="00B02A0B">
        <w:lastRenderedPageBreak/>
        <w:t>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 xml:space="preserve">an </w:t>
      </w:r>
      <w:r w:rsidRPr="00B02A0B">
        <w:lastRenderedPageBreak/>
        <w:t>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96" w:name="_Hlk170461786"/>
      <w:r w:rsidR="00840337">
        <w:rPr>
          <w:rFonts w:hint="eastAsia"/>
          <w:lang w:eastAsia="ko-KR"/>
        </w:rPr>
        <w:t>a &lt;request-type&gt; element set to "migration-service-authorization-request"</w:t>
      </w:r>
      <w:bookmarkEnd w:id="896"/>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w:t>
      </w:r>
      <w:r w:rsidR="00840337">
        <w:rPr>
          <w:rFonts w:hint="eastAsia"/>
          <w:lang w:eastAsia="ko-KR"/>
        </w:rPr>
        <w:lastRenderedPageBreak/>
        <w:t>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AD6BD8" w:rsidRDefault="004F08A3" w:rsidP="004F08A3">
      <w:pPr>
        <w:pStyle w:val="B1"/>
      </w:pPr>
      <w:bookmarkStart w:id="897"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w:t>
      </w:r>
      <w:r w:rsidRPr="00AD6BD8">
        <w:t>t containing an &lt;anyExt&gt; element co</w:t>
      </w:r>
      <w:r>
        <w:t xml:space="preserve">ntaining an &lt;adhoc-alert-ind&gt; element. </w:t>
      </w:r>
      <w:r w:rsidRPr="0073469F">
        <w:t xml:space="preserve">Such requests are known as "SIP </w:t>
      </w:r>
      <w:r>
        <w:t>MESSAGE</w:t>
      </w:r>
      <w:r w:rsidRPr="0073469F">
        <w:t xml:space="preserve"> request for</w:t>
      </w:r>
      <w:r>
        <w:t xml:space="preserve"> adhoc emergency notification for originating partici</w:t>
      </w:r>
      <w:r w:rsidRPr="00AD6BD8">
        <w:t>pating MCData function" in the procedures in the present document;</w:t>
      </w:r>
    </w:p>
    <w:p w14:paraId="3DF2A65C" w14:textId="77777777" w:rsidR="004F08A3" w:rsidRPr="00AD6BD8" w:rsidRDefault="004F08A3" w:rsidP="004F08A3">
      <w:pPr>
        <w:pStyle w:val="B1"/>
      </w:pPr>
      <w:r w:rsidRPr="00AD6BD8">
        <w:t>-</w:t>
      </w:r>
      <w:r w:rsidRPr="00AD6BD8">
        <w:tab/>
        <w:t xml:space="preserve">SIP MESSAGE requests routed to the terminating participating MCData function with the Request-URI set to the </w:t>
      </w:r>
      <w:r w:rsidRPr="00AD6BD8">
        <w:rPr>
          <w:lang w:eastAsia="ko-KR"/>
        </w:rPr>
        <w:t xml:space="preserve">public service identity of the terminating participating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w:t>
      </w:r>
      <w:r w:rsidRPr="00AD6BD8">
        <w:lastRenderedPageBreak/>
        <w:t xml:space="preserve">an &lt;adhoc-alert-ind&gt; element. Such requests are known as "SIP MESSAGE request for adhoc emergency notification for terminating participating MCData function" in the procedures in the present document; </w:t>
      </w:r>
    </w:p>
    <w:bookmarkEnd w:id="897"/>
    <w:p w14:paraId="20E4FD67" w14:textId="18F995A5" w:rsidR="004F08A3" w:rsidRPr="00AD6BD8" w:rsidRDefault="004F08A3" w:rsidP="004F08A3">
      <w:pPr>
        <w:pStyle w:val="B1"/>
      </w:pPr>
      <w:r w:rsidRPr="00AD6BD8">
        <w:t>-</w:t>
      </w:r>
      <w:r w:rsidRPr="00AD6BD8">
        <w:tab/>
        <w:t xml:space="preserve">SIP MESSAGE requests routed to the originating participating MCData function with the Request-URI set to the </w:t>
      </w:r>
      <w:r w:rsidRPr="00AD6BD8">
        <w:rPr>
          <w:lang w:eastAsia="ko-KR"/>
        </w:rPr>
        <w:t xml:space="preserve">public service identity of the </w:t>
      </w:r>
      <w:r w:rsidRPr="00AD6BD8">
        <w:t xml:space="preserve">originating </w:t>
      </w:r>
      <w:r w:rsidRPr="00AD6BD8">
        <w:rPr>
          <w:lang w:eastAsia="ko-KR"/>
        </w:rPr>
        <w:t xml:space="preserve">participating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an &lt;adhoc-alert-ind-rcvd&gt; element. Such requests are known as "SIP MESSAGE request indicating successful delivery of adhoc group emergency notification of originating MCData client" in the procedures in the present document;</w:t>
      </w:r>
    </w:p>
    <w:p w14:paraId="5ACADB6F" w14:textId="10BAA675" w:rsidR="004F08A3" w:rsidRDefault="004F08A3" w:rsidP="004F08A3">
      <w:pPr>
        <w:pStyle w:val="B1"/>
      </w:pPr>
      <w:r w:rsidRPr="00AD6BD8">
        <w:t>-</w:t>
      </w:r>
      <w:r w:rsidRPr="00AD6BD8">
        <w:tab/>
        <w:t xml:space="preserve">SIP MESSAGE requests routed to the controlling MCData function with the Request-URI set to the </w:t>
      </w:r>
      <w:r w:rsidRPr="00AD6BD8">
        <w:rPr>
          <w:lang w:eastAsia="ko-KR"/>
        </w:rPr>
        <w:t xml:space="preserve">public service identity of the controlling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an &lt;adhoc-alert-ind&gt; element. Such requests are known as "SIP MESSAGE request for adhoc em</w:t>
      </w:r>
      <w:r>
        <w:t xml:space="preserve">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rsidR="00AD6BD8">
        <w:t>;</w:t>
      </w:r>
    </w:p>
    <w:p w14:paraId="643707F1" w14:textId="6390A15B" w:rsidR="00AD6BD8" w:rsidRDefault="00AD6BD8" w:rsidP="004F08A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Data</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Data</w:t>
      </w:r>
      <w:r w:rsidRPr="0073469F">
        <w:rPr>
          <w:lang w:eastAsia="ko-KR"/>
        </w:rPr>
        <w:t xml:space="preserve"> function</w:t>
      </w:r>
      <w:r>
        <w:t xml:space="preserve"> and containing a Content-Type header field set to </w:t>
      </w:r>
      <w:r w:rsidRPr="002E2750">
        <w:t>"application/vnd.3gpp.mc</w:t>
      </w:r>
      <w:r>
        <w:t>data</w:t>
      </w:r>
      <w:r w:rsidRPr="002E2750">
        <w:t>-info+xml"</w:t>
      </w:r>
      <w:r>
        <w:t xml:space="preserve"> and including an XML body containing a &lt;mcdatainfo&gt; root element containing a &lt;mcdata-Params&gt;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MCdata function to send notification of adhoc group data communication redirection"</w:t>
      </w:r>
      <w:r w:rsidRPr="0073469F">
        <w:t xml:space="preserve"> in the procedures in </w:t>
      </w:r>
      <w:r>
        <w:t>the present document</w:t>
      </w:r>
      <w:r w:rsidR="005C3DB9">
        <w:t>;</w:t>
      </w:r>
    </w:p>
    <w:p w14:paraId="32C3CAD3" w14:textId="77777777"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 xml:space="preserve">to </w:t>
      </w:r>
      <w:r w:rsidRPr="00494F59">
        <w:t>participating MC</w:t>
      </w:r>
      <w:r>
        <w:t>Data</w:t>
      </w:r>
      <w:r w:rsidRPr="00494F59">
        <w:t xml:space="preserve"> function</w:t>
      </w:r>
      <w:r w:rsidRPr="00A80352">
        <w:t>" in the procedures in the present document</w:t>
      </w:r>
      <w:r>
        <w:rPr>
          <w:rFonts w:hint="eastAsia"/>
          <w:lang w:eastAsia="ko-KR"/>
        </w:rPr>
        <w:t>;</w:t>
      </w:r>
    </w:p>
    <w:p w14:paraId="1C48D506" w14:textId="3E8B0B82"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Data</w:t>
      </w:r>
      <w:r w:rsidRPr="00494F59">
        <w:t xml:space="preserve"> function</w:t>
      </w:r>
      <w:r w:rsidRPr="00A80352">
        <w:t>" in the procedures in the present document</w:t>
      </w:r>
      <w:r>
        <w:rPr>
          <w:rFonts w:hint="eastAsia"/>
          <w:lang w:eastAsia="ko-KR"/>
        </w:rPr>
        <w:t>;</w:t>
      </w:r>
    </w:p>
    <w:p w14:paraId="69A799F8" w14:textId="77453FD5" w:rsidR="005C3DB9"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Data</w:t>
      </w:r>
      <w:r w:rsidRPr="00494F59">
        <w:t xml:space="preserve"> function</w:t>
      </w:r>
      <w:r w:rsidRPr="00A80352">
        <w:t>" in the procedures in the present document</w:t>
      </w:r>
      <w:r w:rsidR="002A1EE0">
        <w:rPr>
          <w:lang w:eastAsia="ko-KR"/>
        </w:rPr>
        <w:t>; and</w:t>
      </w:r>
    </w:p>
    <w:p w14:paraId="5965C29D" w14:textId="56E42F40" w:rsidR="002A1EE0" w:rsidRPr="004C756F" w:rsidRDefault="002A1EE0" w:rsidP="005C3DB9">
      <w:pPr>
        <w:pStyle w:val="B1"/>
      </w:pPr>
      <w:r w:rsidRPr="004D2882">
        <w:t>-</w:t>
      </w:r>
      <w:r w:rsidRPr="004D2882">
        <w:tab/>
      </w:r>
      <w:r w:rsidRPr="00A312CA">
        <w:rPr>
          <w:lang w:eastAsia="en-US"/>
        </w:rPr>
        <w:t xml:space="preserve">a </w:t>
      </w:r>
      <w:r w:rsidRPr="004D2882">
        <w:t xml:space="preserve">SIP MESSAGE request routed to the participating MCData function or the </w:t>
      </w:r>
      <w:r w:rsidRPr="00A312CA">
        <w:rPr>
          <w:lang w:eastAsia="en-US"/>
        </w:rPr>
        <w:t>controlling</w:t>
      </w:r>
      <w:r w:rsidRPr="004D2882">
        <w:t xml:space="preserve"> MCData function including an XML body containing a &lt;mcdatainfo&gt; root element containing a &lt;mcdata-Params&gt; element containing </w:t>
      </w:r>
      <w:r w:rsidRPr="00A312CA">
        <w:rPr>
          <w:lang w:eastAsia="en-US"/>
        </w:rPr>
        <w:t>a &lt;request-type&gt; element set to a value of "ad-hoc-group-determination"</w:t>
      </w:r>
      <w:r w:rsidRPr="004D2882">
        <w:t xml:space="preserve"> </w:t>
      </w:r>
      <w:r w:rsidRPr="00A312CA">
        <w:rPr>
          <w:lang w:eastAsia="en-US"/>
        </w:rPr>
        <w:t>is</w:t>
      </w:r>
      <w:r w:rsidRPr="004D2882">
        <w:t xml:space="preserve"> known as "SIP MESSAGE request for ad</w:t>
      </w:r>
      <w:r w:rsidRPr="00A312CA">
        <w:rPr>
          <w:lang w:eastAsia="en-US"/>
        </w:rPr>
        <w:t xml:space="preserve"> </w:t>
      </w:r>
      <w:r w:rsidRPr="004D2882">
        <w:t xml:space="preserve">hoc </w:t>
      </w:r>
      <w:r w:rsidRPr="00A312CA">
        <w:rPr>
          <w:lang w:eastAsia="en-US"/>
        </w:rPr>
        <w:t>group determination</w:t>
      </w:r>
      <w:r w:rsidRPr="004D2882">
        <w:t>"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8" w:name="_CR6_3_1_2"/>
      <w:bookmarkStart w:id="899" w:name="_Toc20215465"/>
      <w:bookmarkStart w:id="900" w:name="_Toc27495932"/>
      <w:bookmarkStart w:id="901" w:name="_Toc36107671"/>
      <w:bookmarkStart w:id="902" w:name="_Toc44598411"/>
      <w:bookmarkStart w:id="903" w:name="_Toc44602266"/>
      <w:bookmarkStart w:id="904" w:name="_Toc45197443"/>
      <w:bookmarkStart w:id="905" w:name="_Toc45695476"/>
      <w:bookmarkStart w:id="906" w:name="_Toc51850932"/>
      <w:bookmarkStart w:id="907" w:name="_Toc92224511"/>
      <w:bookmarkStart w:id="908" w:name="_Toc202371575"/>
      <w:bookmarkEnd w:id="898"/>
      <w:r w:rsidRPr="00B02A0B">
        <w:rPr>
          <w:noProof/>
        </w:rPr>
        <w:t>6.3.1.2</w:t>
      </w:r>
      <w:r w:rsidRPr="00B02A0B">
        <w:rPr>
          <w:noProof/>
        </w:rPr>
        <w:tab/>
        <w:t>SIP INVITE request</w:t>
      </w:r>
      <w:bookmarkEnd w:id="899"/>
      <w:bookmarkEnd w:id="900"/>
      <w:bookmarkEnd w:id="901"/>
      <w:bookmarkEnd w:id="902"/>
      <w:bookmarkEnd w:id="903"/>
      <w:bookmarkEnd w:id="904"/>
      <w:bookmarkEnd w:id="905"/>
      <w:bookmarkEnd w:id="906"/>
      <w:bookmarkEnd w:id="907"/>
      <w:bookmarkEnd w:id="908"/>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w:t>
      </w:r>
      <w:r w:rsidRPr="00B02A0B">
        <w:lastRenderedPageBreak/>
        <w:t>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9" w:name="_Toc20215466"/>
      <w:bookmarkStart w:id="910" w:name="_Toc27495933"/>
      <w:r w:rsidRPr="00B02A0B">
        <w:t>-</w:t>
      </w:r>
      <w:r w:rsidRPr="00B02A0B">
        <w:tab/>
        <w:t xml:space="preserve">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w:t>
      </w:r>
      <w:r w:rsidRPr="00B02A0B">
        <w:lastRenderedPageBreak/>
        <w:t>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11" w:name="_CR6_3_1_3"/>
      <w:bookmarkStart w:id="912" w:name="_Toc155363292"/>
      <w:bookmarkStart w:id="913" w:name="_Toc202371576"/>
      <w:bookmarkEnd w:id="91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12"/>
      <w:bookmarkEnd w:id="913"/>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r w:rsidRPr="0073469F">
        <w:t>MC</w:t>
      </w:r>
      <w:r>
        <w:t>Data</w:t>
      </w:r>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lang w:val="en-US"/>
        </w:rPr>
        <w:t xml:space="preserve">identifying the controlling </w:t>
      </w:r>
      <w:r w:rsidRPr="0073469F">
        <w:t>MC</w:t>
      </w:r>
      <w:r>
        <w:t>Data</w:t>
      </w:r>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14" w:name="_CR6_3_2"/>
      <w:bookmarkStart w:id="915" w:name="_Toc36107672"/>
      <w:bookmarkStart w:id="916" w:name="_Toc44598412"/>
      <w:bookmarkStart w:id="917" w:name="_Toc44602267"/>
      <w:bookmarkStart w:id="918" w:name="_Toc45197444"/>
      <w:bookmarkStart w:id="919" w:name="_Toc45695477"/>
      <w:bookmarkStart w:id="920" w:name="_Toc51850933"/>
      <w:bookmarkStart w:id="921" w:name="_Toc92224512"/>
      <w:bookmarkStart w:id="922" w:name="_Toc202371577"/>
      <w:bookmarkEnd w:id="914"/>
      <w:r w:rsidRPr="00B02A0B">
        <w:rPr>
          <w:noProof/>
          <w:lang w:val="en-US"/>
        </w:rPr>
        <w:t>6.3.2</w:t>
      </w:r>
      <w:r w:rsidRPr="00B02A0B">
        <w:rPr>
          <w:noProof/>
          <w:lang w:val="en-US"/>
        </w:rPr>
        <w:tab/>
        <w:t>Sending SIP requests and receiving SIP responses</w:t>
      </w:r>
      <w:bookmarkStart w:id="923" w:name="_Toc20215467"/>
      <w:bookmarkStart w:id="924" w:name="_Toc27495934"/>
      <w:bookmarkStart w:id="925" w:name="_Toc36107673"/>
      <w:bookmarkStart w:id="926" w:name="_Toc44598413"/>
      <w:bookmarkStart w:id="927" w:name="_Toc44602268"/>
      <w:bookmarkStart w:id="928" w:name="_Toc45197445"/>
      <w:bookmarkStart w:id="929" w:name="_Toc45695478"/>
      <w:bookmarkStart w:id="930" w:name="_Toc51850934"/>
      <w:bookmarkStart w:id="931" w:name="_Toc92224513"/>
      <w:bookmarkEnd w:id="909"/>
      <w:bookmarkEnd w:id="910"/>
      <w:bookmarkEnd w:id="915"/>
      <w:bookmarkEnd w:id="916"/>
      <w:bookmarkEnd w:id="917"/>
      <w:bookmarkEnd w:id="918"/>
      <w:bookmarkEnd w:id="919"/>
      <w:bookmarkEnd w:id="920"/>
      <w:bookmarkEnd w:id="921"/>
      <w:bookmarkEnd w:id="922"/>
    </w:p>
    <w:p w14:paraId="5BD19C28" w14:textId="4917C01E" w:rsidR="005C310B" w:rsidRPr="00B02A0B" w:rsidRDefault="005C310B" w:rsidP="007D34FE">
      <w:pPr>
        <w:pStyle w:val="Heading4"/>
      </w:pPr>
      <w:bookmarkStart w:id="932" w:name="_CR6_3_2_1"/>
      <w:bookmarkStart w:id="933" w:name="_Toc202371578"/>
      <w:bookmarkEnd w:id="932"/>
      <w:r w:rsidRPr="00B02A0B">
        <w:rPr>
          <w:rFonts w:eastAsia="Malgun Gothic"/>
        </w:rPr>
        <w:t>6.3.2.1</w:t>
      </w:r>
      <w:r w:rsidRPr="00B02A0B">
        <w:tab/>
        <w:t>Generating a SIP MESSAGE request towards the terminating MCData client</w:t>
      </w:r>
      <w:bookmarkEnd w:id="923"/>
      <w:bookmarkEnd w:id="924"/>
      <w:bookmarkEnd w:id="925"/>
      <w:bookmarkEnd w:id="926"/>
      <w:bookmarkEnd w:id="927"/>
      <w:bookmarkEnd w:id="928"/>
      <w:bookmarkEnd w:id="929"/>
      <w:bookmarkEnd w:id="930"/>
      <w:bookmarkEnd w:id="931"/>
      <w:bookmarkEnd w:id="933"/>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34" w:name="_CR6_3_2_2"/>
      <w:bookmarkStart w:id="935" w:name="_Toc92224514"/>
      <w:bookmarkStart w:id="936" w:name="_Toc20215468"/>
      <w:bookmarkStart w:id="937" w:name="_Toc27495935"/>
      <w:bookmarkStart w:id="938" w:name="_Toc36107674"/>
      <w:bookmarkStart w:id="939" w:name="_Toc44598414"/>
      <w:bookmarkStart w:id="940" w:name="_Toc44602269"/>
      <w:bookmarkStart w:id="941" w:name="_Toc45197446"/>
      <w:bookmarkStart w:id="942" w:name="_Toc45695479"/>
      <w:bookmarkStart w:id="943" w:name="_Toc51850935"/>
      <w:bookmarkStart w:id="944" w:name="_Toc202371579"/>
      <w:bookmarkEnd w:id="934"/>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35"/>
      <w:bookmarkEnd w:id="944"/>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lastRenderedPageBreak/>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45" w:name="_CR6_3_2_3"/>
      <w:bookmarkStart w:id="946" w:name="_Toc27500827"/>
      <w:bookmarkStart w:id="947" w:name="_Toc36048952"/>
      <w:bookmarkStart w:id="948" w:name="_Toc45209715"/>
      <w:bookmarkStart w:id="949" w:name="_Toc51860540"/>
      <w:bookmarkStart w:id="950" w:name="_Toc155363389"/>
      <w:bookmarkStart w:id="951" w:name="_Toc202371580"/>
      <w:bookmarkEnd w:id="945"/>
      <w:r>
        <w:rPr>
          <w:noProof/>
          <w:lang w:val="en-US"/>
        </w:rPr>
        <w:t>6.3.2.3</w:t>
      </w:r>
      <w:r w:rsidRPr="0073469F">
        <w:rPr>
          <w:noProof/>
        </w:rPr>
        <w:tab/>
      </w:r>
      <w:r>
        <w:rPr>
          <w:rFonts w:hint="eastAsia"/>
          <w:noProof/>
          <w:lang w:eastAsia="ko-KR"/>
        </w:rPr>
        <w:t>Generating a SIP NOTIFY request</w:t>
      </w:r>
      <w:bookmarkEnd w:id="946"/>
      <w:bookmarkEnd w:id="947"/>
      <w:bookmarkEnd w:id="948"/>
      <w:bookmarkEnd w:id="949"/>
      <w:bookmarkEnd w:id="950"/>
      <w:bookmarkEnd w:id="951"/>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lastRenderedPageBreak/>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52" w:name="_CR6_3_3"/>
      <w:bookmarkStart w:id="953" w:name="_Toc92224515"/>
      <w:bookmarkStart w:id="954" w:name="_Toc202371581"/>
      <w:bookmarkEnd w:id="952"/>
      <w:r w:rsidRPr="00B02A0B">
        <w:rPr>
          <w:noProof/>
          <w:lang w:val="en-US"/>
        </w:rPr>
        <w:t>6.3.3</w:t>
      </w:r>
      <w:r w:rsidRPr="00B02A0B">
        <w:rPr>
          <w:noProof/>
          <w:lang w:val="en-US"/>
        </w:rPr>
        <w:tab/>
      </w:r>
      <w:r w:rsidRPr="00B02A0B">
        <w:rPr>
          <w:noProof/>
        </w:rPr>
        <w:t>Retrieving a group document</w:t>
      </w:r>
      <w:bookmarkEnd w:id="936"/>
      <w:bookmarkEnd w:id="937"/>
      <w:bookmarkEnd w:id="938"/>
      <w:bookmarkEnd w:id="939"/>
      <w:bookmarkEnd w:id="940"/>
      <w:bookmarkEnd w:id="941"/>
      <w:bookmarkEnd w:id="942"/>
      <w:bookmarkEnd w:id="943"/>
      <w:bookmarkEnd w:id="953"/>
      <w:bookmarkEnd w:id="95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55" w:name="_CR6_3_4"/>
      <w:bookmarkStart w:id="956" w:name="_Toc20215469"/>
      <w:bookmarkStart w:id="957" w:name="_Toc27495936"/>
      <w:bookmarkStart w:id="958" w:name="_Toc36107675"/>
      <w:bookmarkStart w:id="959" w:name="_Toc44598415"/>
      <w:bookmarkStart w:id="960" w:name="_Toc44602270"/>
      <w:bookmarkStart w:id="961" w:name="_Toc45197447"/>
      <w:bookmarkStart w:id="962" w:name="_Toc45695480"/>
      <w:bookmarkStart w:id="963" w:name="_Toc51850936"/>
      <w:bookmarkStart w:id="964" w:name="_Toc92224516"/>
      <w:bookmarkStart w:id="965" w:name="_Toc202371582"/>
      <w:bookmarkEnd w:id="955"/>
      <w:r w:rsidRPr="00B02A0B">
        <w:rPr>
          <w:noProof/>
          <w:lang w:val="en-US"/>
        </w:rPr>
        <w:t>6.3.4</w:t>
      </w:r>
      <w:r w:rsidRPr="00B02A0B">
        <w:rPr>
          <w:noProof/>
          <w:lang w:val="en-US"/>
        </w:rPr>
        <w:tab/>
      </w:r>
      <w:r w:rsidRPr="00B02A0B">
        <w:rPr>
          <w:noProof/>
        </w:rPr>
        <w:t>Determining targeted group members for MCData communications</w:t>
      </w:r>
      <w:bookmarkEnd w:id="956"/>
      <w:bookmarkEnd w:id="957"/>
      <w:bookmarkEnd w:id="958"/>
      <w:bookmarkEnd w:id="959"/>
      <w:bookmarkEnd w:id="960"/>
      <w:bookmarkEnd w:id="961"/>
      <w:bookmarkEnd w:id="962"/>
      <w:bookmarkEnd w:id="963"/>
      <w:bookmarkEnd w:id="964"/>
      <w:bookmarkEnd w:id="965"/>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lastRenderedPageBreak/>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66" w:name="_CR6_3_5"/>
      <w:bookmarkStart w:id="967" w:name="_Toc20215470"/>
      <w:bookmarkStart w:id="968" w:name="_Toc27495937"/>
      <w:bookmarkStart w:id="969" w:name="_Toc36107676"/>
      <w:bookmarkStart w:id="970" w:name="_Toc44598416"/>
      <w:bookmarkStart w:id="971" w:name="_Toc44602271"/>
      <w:bookmarkStart w:id="972" w:name="_Toc45197448"/>
      <w:bookmarkStart w:id="973" w:name="_Toc45695481"/>
      <w:bookmarkStart w:id="974" w:name="_Toc51850937"/>
      <w:bookmarkStart w:id="975" w:name="_Toc92224517"/>
      <w:bookmarkStart w:id="976" w:name="_Toc202371583"/>
      <w:bookmarkEnd w:id="966"/>
      <w:r w:rsidRPr="00B02A0B">
        <w:t>6.3.5</w:t>
      </w:r>
      <w:r w:rsidRPr="00B02A0B">
        <w:tab/>
        <w:t>Affiliation check</w:t>
      </w:r>
      <w:bookmarkEnd w:id="967"/>
      <w:bookmarkEnd w:id="968"/>
      <w:bookmarkEnd w:id="969"/>
      <w:bookmarkEnd w:id="970"/>
      <w:bookmarkEnd w:id="971"/>
      <w:bookmarkEnd w:id="972"/>
      <w:bookmarkEnd w:id="973"/>
      <w:bookmarkEnd w:id="974"/>
      <w:bookmarkEnd w:id="975"/>
      <w:bookmarkEnd w:id="976"/>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77" w:name="_CR6_3_6"/>
      <w:bookmarkStart w:id="978" w:name="_Toc20215471"/>
      <w:bookmarkStart w:id="979" w:name="_Toc27495938"/>
      <w:bookmarkStart w:id="980" w:name="_Toc36107677"/>
      <w:bookmarkStart w:id="981" w:name="_Toc44598417"/>
      <w:bookmarkStart w:id="982" w:name="_Toc44602272"/>
      <w:bookmarkStart w:id="983" w:name="_Toc45197449"/>
      <w:bookmarkStart w:id="984" w:name="_Toc45695482"/>
      <w:bookmarkStart w:id="985" w:name="_Toc51850938"/>
      <w:bookmarkStart w:id="986" w:name="_Toc92224518"/>
      <w:bookmarkStart w:id="987" w:name="_Toc202371584"/>
      <w:bookmarkEnd w:id="977"/>
      <w:r w:rsidRPr="00B02A0B">
        <w:t>6.3.6</w:t>
      </w:r>
      <w:r w:rsidRPr="00B02A0B">
        <w:tab/>
        <w:t>MCData conversation items</w:t>
      </w:r>
      <w:bookmarkEnd w:id="978"/>
      <w:bookmarkEnd w:id="979"/>
      <w:bookmarkEnd w:id="980"/>
      <w:bookmarkEnd w:id="981"/>
      <w:bookmarkEnd w:id="982"/>
      <w:bookmarkEnd w:id="983"/>
      <w:bookmarkEnd w:id="984"/>
      <w:bookmarkEnd w:id="985"/>
      <w:bookmarkEnd w:id="986"/>
      <w:bookmarkEnd w:id="987"/>
    </w:p>
    <w:p w14:paraId="1C735EB9" w14:textId="77777777" w:rsidR="005C310B" w:rsidRPr="00B02A0B" w:rsidRDefault="005C310B" w:rsidP="007D34FE">
      <w:pPr>
        <w:pStyle w:val="Heading4"/>
      </w:pPr>
      <w:bookmarkStart w:id="988" w:name="_CR6_3_6_1"/>
      <w:bookmarkStart w:id="989" w:name="_Toc20215472"/>
      <w:bookmarkStart w:id="990" w:name="_Toc27495939"/>
      <w:bookmarkStart w:id="991" w:name="_Toc36107678"/>
      <w:bookmarkStart w:id="992" w:name="_Toc44598418"/>
      <w:bookmarkStart w:id="993" w:name="_Toc44602273"/>
      <w:bookmarkStart w:id="994" w:name="_Toc45197450"/>
      <w:bookmarkStart w:id="995" w:name="_Toc45695483"/>
      <w:bookmarkStart w:id="996" w:name="_Toc51850939"/>
      <w:bookmarkStart w:id="997" w:name="_Toc92224519"/>
      <w:bookmarkStart w:id="998" w:name="_Toc202371585"/>
      <w:bookmarkEnd w:id="988"/>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89"/>
      <w:bookmarkEnd w:id="990"/>
      <w:bookmarkEnd w:id="991"/>
      <w:bookmarkEnd w:id="992"/>
      <w:bookmarkEnd w:id="993"/>
      <w:bookmarkEnd w:id="994"/>
      <w:bookmarkEnd w:id="995"/>
      <w:bookmarkEnd w:id="996"/>
      <w:bookmarkEnd w:id="997"/>
      <w:bookmarkEnd w:id="99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9" w:name="_CR6_3_7"/>
      <w:bookmarkStart w:id="1000" w:name="_Toc44598419"/>
      <w:bookmarkStart w:id="1001" w:name="_Toc44602274"/>
      <w:bookmarkStart w:id="1002" w:name="_Toc45197451"/>
      <w:bookmarkStart w:id="1003" w:name="_Toc45695484"/>
      <w:bookmarkStart w:id="1004" w:name="_Toc51850940"/>
      <w:bookmarkStart w:id="1005" w:name="_Toc92224520"/>
      <w:bookmarkStart w:id="1006" w:name="_Toc20215473"/>
      <w:bookmarkStart w:id="1007" w:name="_Toc27495940"/>
      <w:bookmarkStart w:id="1008" w:name="_Toc36107679"/>
      <w:bookmarkStart w:id="1009" w:name="_Toc202371586"/>
      <w:bookmarkEnd w:id="999"/>
      <w:r w:rsidRPr="00B02A0B">
        <w:t>6.3.</w:t>
      </w:r>
      <w:r w:rsidRPr="00B02A0B">
        <w:rPr>
          <w:lang w:val="en-US"/>
        </w:rPr>
        <w:t>7</w:t>
      </w:r>
      <w:r w:rsidRPr="00B02A0B">
        <w:tab/>
      </w:r>
      <w:r w:rsidRPr="00B02A0B">
        <w:rPr>
          <w:lang w:val="en-US"/>
        </w:rPr>
        <w:t>Procedures referenceable from other procedures</w:t>
      </w:r>
      <w:bookmarkEnd w:id="1000"/>
      <w:bookmarkEnd w:id="1001"/>
      <w:bookmarkEnd w:id="1002"/>
      <w:bookmarkEnd w:id="1003"/>
      <w:bookmarkEnd w:id="1004"/>
      <w:bookmarkEnd w:id="1005"/>
      <w:bookmarkEnd w:id="1009"/>
    </w:p>
    <w:p w14:paraId="75BD85EE" w14:textId="77777777" w:rsidR="00B02A0B" w:rsidRPr="00B02A0B" w:rsidRDefault="005C310B" w:rsidP="007D34FE">
      <w:pPr>
        <w:pStyle w:val="Heading4"/>
        <w:rPr>
          <w:lang w:eastAsia="ko-KR"/>
        </w:rPr>
      </w:pPr>
      <w:bookmarkStart w:id="1010" w:name="_CR6_3_7_1"/>
      <w:bookmarkStart w:id="1011" w:name="_Toc44598420"/>
      <w:bookmarkStart w:id="1012" w:name="_Toc44602275"/>
      <w:bookmarkStart w:id="1013" w:name="_Toc45197452"/>
      <w:bookmarkStart w:id="1014" w:name="_Toc45695485"/>
      <w:bookmarkStart w:id="1015" w:name="_Toc51850941"/>
      <w:bookmarkStart w:id="1016" w:name="_Toc92224521"/>
      <w:bookmarkStart w:id="1017" w:name="_Toc20155640"/>
      <w:bookmarkStart w:id="1018" w:name="_Toc27500795"/>
      <w:bookmarkStart w:id="1019" w:name="_Toc202371587"/>
      <w:bookmarkEnd w:id="1010"/>
      <w:r w:rsidRPr="00B02A0B">
        <w:rPr>
          <w:lang w:eastAsia="ko-KR"/>
        </w:rPr>
        <w:t>6.3.7.</w:t>
      </w:r>
      <w:r w:rsidRPr="00B02A0B">
        <w:t>1</w:t>
      </w:r>
      <w:r w:rsidRPr="00B02A0B">
        <w:tab/>
      </w:r>
      <w:r w:rsidRPr="00B02A0B">
        <w:rPr>
          <w:lang w:val="en-US"/>
        </w:rPr>
        <w:t>Emergency alert and emergency communications procedures</w:t>
      </w:r>
      <w:bookmarkStart w:id="1020" w:name="_Toc44598421"/>
      <w:bookmarkStart w:id="1021" w:name="_Toc44602276"/>
      <w:bookmarkStart w:id="1022" w:name="_Toc45197453"/>
      <w:bookmarkStart w:id="1023" w:name="_Toc45695486"/>
      <w:bookmarkStart w:id="1024" w:name="_Toc51850942"/>
      <w:bookmarkStart w:id="1025" w:name="_Toc92224522"/>
      <w:bookmarkEnd w:id="1011"/>
      <w:bookmarkEnd w:id="1012"/>
      <w:bookmarkEnd w:id="1013"/>
      <w:bookmarkEnd w:id="1014"/>
      <w:bookmarkEnd w:id="1015"/>
      <w:bookmarkEnd w:id="1016"/>
      <w:bookmarkEnd w:id="1019"/>
    </w:p>
    <w:p w14:paraId="6524AFE9" w14:textId="02C7F97F" w:rsidR="005C310B" w:rsidRPr="00B02A0B" w:rsidRDefault="005C310B" w:rsidP="007D34FE">
      <w:pPr>
        <w:pStyle w:val="Heading5"/>
        <w:rPr>
          <w:lang w:eastAsia="ko-KR"/>
        </w:rPr>
      </w:pPr>
      <w:bookmarkStart w:id="1026" w:name="_CR6_3_7_1_1"/>
      <w:bookmarkStart w:id="1027" w:name="_Toc202371588"/>
      <w:bookmarkEnd w:id="1026"/>
      <w:r w:rsidRPr="00B02A0B">
        <w:rPr>
          <w:lang w:eastAsia="ko-KR"/>
        </w:rPr>
        <w:t>6.3.7.1.1</w:t>
      </w:r>
      <w:r w:rsidRPr="00B02A0B">
        <w:rPr>
          <w:lang w:eastAsia="ko-KR"/>
        </w:rPr>
        <w:tab/>
        <w:t xml:space="preserve">Sending a SIP re-INVITE request for MCData emergency alert or emergency group </w:t>
      </w:r>
      <w:bookmarkEnd w:id="1017"/>
      <w:bookmarkEnd w:id="1018"/>
      <w:r w:rsidRPr="00B02A0B">
        <w:rPr>
          <w:lang w:eastAsia="ko-KR"/>
        </w:rPr>
        <w:t>communication</w:t>
      </w:r>
      <w:bookmarkEnd w:id="1020"/>
      <w:bookmarkEnd w:id="1021"/>
      <w:bookmarkEnd w:id="1022"/>
      <w:bookmarkEnd w:id="1023"/>
      <w:bookmarkEnd w:id="1024"/>
      <w:bookmarkEnd w:id="1025"/>
      <w:bookmarkEnd w:id="102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lastRenderedPageBreak/>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28" w:name="_CR6_3_7_1_2"/>
      <w:bookmarkStart w:id="1029" w:name="_Toc20155645"/>
      <w:bookmarkStart w:id="1030" w:name="_Toc27500800"/>
      <w:bookmarkStart w:id="1031" w:name="_Toc44598422"/>
      <w:bookmarkStart w:id="1032" w:name="_Toc44602277"/>
      <w:bookmarkStart w:id="1033" w:name="_Toc45197454"/>
      <w:bookmarkStart w:id="1034" w:name="_Toc45695487"/>
      <w:bookmarkStart w:id="1035" w:name="_Toc51850943"/>
      <w:bookmarkStart w:id="1036" w:name="_Toc92224523"/>
      <w:bookmarkStart w:id="1037" w:name="_Toc202371589"/>
      <w:bookmarkEnd w:id="1028"/>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9"/>
      <w:bookmarkEnd w:id="1030"/>
      <w:bookmarkEnd w:id="1031"/>
      <w:bookmarkEnd w:id="1032"/>
      <w:bookmarkEnd w:id="1033"/>
      <w:bookmarkEnd w:id="1034"/>
      <w:bookmarkEnd w:id="1035"/>
      <w:bookmarkEnd w:id="1036"/>
      <w:bookmarkEnd w:id="1037"/>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t>state, or to notify of a current outstanding</w:t>
      </w:r>
      <w:r w:rsidR="004F08A3" w:rsidRPr="00B02A0B">
        <w:t xml:space="preserve"> </w:t>
      </w:r>
      <w:r w:rsidRPr="00B02A0B">
        <w:t>in-progress emergency</w:t>
      </w:r>
      <w:r w:rsidR="004F08A3">
        <w:t>, 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38" w:name="_CR6_3_7_1_3"/>
      <w:bookmarkStart w:id="1039" w:name="_Toc20155646"/>
      <w:bookmarkStart w:id="1040" w:name="_Toc27500801"/>
      <w:bookmarkStart w:id="1041" w:name="_Toc44598423"/>
      <w:bookmarkStart w:id="1042" w:name="_Toc44602278"/>
      <w:bookmarkStart w:id="1043" w:name="_Toc45197455"/>
      <w:bookmarkStart w:id="1044" w:name="_Toc45695488"/>
      <w:bookmarkStart w:id="1045" w:name="_Toc51850944"/>
      <w:bookmarkStart w:id="1046" w:name="_Toc92224524"/>
      <w:bookmarkStart w:id="1047" w:name="_Toc202371590"/>
      <w:bookmarkEnd w:id="1038"/>
      <w:r w:rsidRPr="00B02A0B">
        <w:rPr>
          <w:lang w:val="en-US" w:eastAsia="ko-KR"/>
        </w:rPr>
        <w:t>6.3.7.1.3</w:t>
      </w:r>
      <w:r w:rsidRPr="00B02A0B">
        <w:rPr>
          <w:lang w:val="en-US" w:eastAsia="ko-KR"/>
        </w:rPr>
        <w:tab/>
        <w:t>Populate mcdata-info and location-info MIME bodies for emergency alert</w:t>
      </w:r>
      <w:bookmarkEnd w:id="1039"/>
      <w:bookmarkEnd w:id="1040"/>
      <w:bookmarkEnd w:id="1041"/>
      <w:bookmarkEnd w:id="1042"/>
      <w:bookmarkEnd w:id="1043"/>
      <w:bookmarkEnd w:id="1044"/>
      <w:bookmarkEnd w:id="1045"/>
      <w:bookmarkEnd w:id="1046"/>
      <w:bookmarkEnd w:id="104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48" w:name="_CR6_3_7_1_4"/>
      <w:bookmarkStart w:id="1049" w:name="_Toc20155660"/>
      <w:bookmarkStart w:id="1050" w:name="_Toc27500815"/>
      <w:bookmarkStart w:id="1051" w:name="_Toc44598424"/>
      <w:bookmarkStart w:id="1052" w:name="_Toc44602279"/>
      <w:bookmarkStart w:id="1053" w:name="_Toc45197456"/>
      <w:bookmarkStart w:id="1054" w:name="_Toc45695489"/>
      <w:bookmarkStart w:id="1055" w:name="_Toc51850945"/>
      <w:bookmarkStart w:id="1056" w:name="_Toc92224525"/>
      <w:bookmarkStart w:id="1057" w:name="_Toc202371591"/>
      <w:bookmarkEnd w:id="1048"/>
      <w:r w:rsidRPr="00B02A0B">
        <w:rPr>
          <w:lang w:eastAsia="ko-KR"/>
        </w:rPr>
        <w:lastRenderedPageBreak/>
        <w:t>6.3.</w:t>
      </w:r>
      <w:r w:rsidRPr="00B02A0B">
        <w:rPr>
          <w:lang w:val="en-US" w:eastAsia="ko-KR"/>
        </w:rPr>
        <w:t>7</w:t>
      </w:r>
      <w:r w:rsidRPr="00B02A0B">
        <w:rPr>
          <w:lang w:eastAsia="ko-KR"/>
        </w:rPr>
        <w:t>.1.4</w:t>
      </w:r>
      <w:r w:rsidRPr="00B02A0B">
        <w:rPr>
          <w:lang w:eastAsia="ko-KR"/>
        </w:rPr>
        <w:tab/>
        <w:t>Retrieving Resource-Priority header field values</w:t>
      </w:r>
      <w:bookmarkEnd w:id="1049"/>
      <w:bookmarkEnd w:id="1050"/>
      <w:r w:rsidRPr="00B02A0B">
        <w:rPr>
          <w:lang w:val="en-US" w:eastAsia="ko-KR"/>
        </w:rPr>
        <w:t xml:space="preserve"> for emergency communications</w:t>
      </w:r>
      <w:bookmarkEnd w:id="1051"/>
      <w:bookmarkEnd w:id="1052"/>
      <w:bookmarkEnd w:id="1053"/>
      <w:bookmarkEnd w:id="1054"/>
      <w:bookmarkEnd w:id="1055"/>
      <w:bookmarkEnd w:id="1056"/>
      <w:bookmarkEnd w:id="105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58" w:name="_CR6_3_7_1_5"/>
      <w:bookmarkStart w:id="1059" w:name="_Toc20155661"/>
      <w:bookmarkStart w:id="1060" w:name="_Toc27500816"/>
      <w:bookmarkStart w:id="1061" w:name="_Toc44598425"/>
      <w:bookmarkStart w:id="1062" w:name="_Toc44602280"/>
      <w:bookmarkStart w:id="1063" w:name="_Toc45197457"/>
      <w:bookmarkStart w:id="1064" w:name="_Toc45695490"/>
      <w:bookmarkStart w:id="1065" w:name="_Toc51850946"/>
      <w:bookmarkStart w:id="1066" w:name="_Toc92224526"/>
      <w:bookmarkStart w:id="1067" w:name="_Toc202371592"/>
      <w:bookmarkEnd w:id="105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9"/>
      <w:bookmarkEnd w:id="1060"/>
      <w:bookmarkEnd w:id="1061"/>
      <w:bookmarkEnd w:id="1062"/>
      <w:bookmarkEnd w:id="1063"/>
      <w:bookmarkEnd w:id="1064"/>
      <w:bookmarkEnd w:id="1065"/>
      <w:bookmarkEnd w:id="1066"/>
      <w:bookmarkEnd w:id="106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lastRenderedPageBreak/>
        <w:t>NOTE 1:</w:t>
      </w:r>
      <w:r>
        <w:tab/>
        <w:t xml:space="preserve">The public service identity can identify the </w:t>
      </w:r>
      <w:r w:rsidRPr="00E352B4">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68" w:name="_CR6_3_7_1_6"/>
      <w:bookmarkStart w:id="1069" w:name="_Toc20155662"/>
      <w:bookmarkStart w:id="1070" w:name="_Toc27500817"/>
      <w:bookmarkStart w:id="1071" w:name="_Toc36048942"/>
      <w:bookmarkStart w:id="1072" w:name="_Toc45209705"/>
      <w:bookmarkStart w:id="1073" w:name="_Toc51860530"/>
      <w:bookmarkStart w:id="1074" w:name="_Toc59211854"/>
      <w:bookmarkStart w:id="1075" w:name="_Toc92224527"/>
      <w:bookmarkStart w:id="1076" w:name="_Toc20155656"/>
      <w:bookmarkStart w:id="1077" w:name="_Toc27500811"/>
      <w:bookmarkStart w:id="1078" w:name="_Toc36048936"/>
      <w:bookmarkStart w:id="1079" w:name="_Toc45209699"/>
      <w:bookmarkStart w:id="1080" w:name="_Toc51860524"/>
      <w:bookmarkStart w:id="1081" w:name="_Toc59211848"/>
      <w:bookmarkStart w:id="1082" w:name="_Toc44598426"/>
      <w:bookmarkStart w:id="1083" w:name="_Toc44602281"/>
      <w:bookmarkStart w:id="1084" w:name="_Toc45197458"/>
      <w:bookmarkStart w:id="1085" w:name="_Toc45695491"/>
      <w:bookmarkStart w:id="1086" w:name="_Toc51850947"/>
      <w:bookmarkStart w:id="1087" w:name="_Toc202371593"/>
      <w:bookmarkEnd w:id="106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9"/>
      <w:bookmarkEnd w:id="1070"/>
      <w:bookmarkEnd w:id="1071"/>
      <w:bookmarkEnd w:id="1072"/>
      <w:bookmarkEnd w:id="1073"/>
      <w:bookmarkEnd w:id="1074"/>
      <w:bookmarkEnd w:id="1075"/>
      <w:bookmarkEnd w:id="1087"/>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lastRenderedPageBreak/>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88" w:name="_CR6_3_7_1_7"/>
      <w:bookmarkStart w:id="1089" w:name="_Toc92224528"/>
      <w:bookmarkStart w:id="1090" w:name="_Toc202371594"/>
      <w:bookmarkEnd w:id="108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9"/>
      <w:bookmarkEnd w:id="1090"/>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lastRenderedPageBreak/>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91" w:name="_CR6_3_7_1_8"/>
      <w:bookmarkStart w:id="1092" w:name="_Toc92224529"/>
      <w:bookmarkStart w:id="1093" w:name="_Toc202371595"/>
      <w:bookmarkEnd w:id="1091"/>
      <w:r w:rsidRPr="00B02A0B">
        <w:t>6.3.7.1.8</w:t>
      </w:r>
      <w:r w:rsidRPr="00B02A0B">
        <w:tab/>
        <w:t>Sending a SIP re-INVITE request for MCData imminent peril group c</w:t>
      </w:r>
      <w:bookmarkEnd w:id="1076"/>
      <w:bookmarkEnd w:id="1077"/>
      <w:bookmarkEnd w:id="1078"/>
      <w:bookmarkEnd w:id="1079"/>
      <w:bookmarkEnd w:id="1080"/>
      <w:bookmarkEnd w:id="1081"/>
      <w:r w:rsidRPr="00B02A0B">
        <w:t>ommunication</w:t>
      </w:r>
      <w:bookmarkEnd w:id="1092"/>
      <w:bookmarkEnd w:id="109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94" w:name="_CR6_3_7_1_9"/>
      <w:bookmarkStart w:id="1095" w:name="_Toc92224530"/>
      <w:bookmarkStart w:id="1096" w:name="_Toc202371596"/>
      <w:bookmarkEnd w:id="1094"/>
      <w:r w:rsidRPr="00B02A0B">
        <w:t>6.3.7.1.9</w:t>
      </w:r>
      <w:r w:rsidRPr="00B02A0B">
        <w:tab/>
        <w:t>Validate priority request parameters</w:t>
      </w:r>
      <w:bookmarkEnd w:id="1095"/>
      <w:bookmarkEnd w:id="109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lastRenderedPageBreak/>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97" w:name="_CR6_3_7_1_10"/>
      <w:bookmarkStart w:id="1098" w:name="_Toc92224531"/>
      <w:bookmarkStart w:id="1099" w:name="_Toc202371597"/>
      <w:bookmarkEnd w:id="1097"/>
      <w:r w:rsidRPr="00B02A0B">
        <w:t>6.3.7.1.10</w:t>
      </w:r>
      <w:r w:rsidRPr="00B02A0B">
        <w:tab/>
        <w:t>Sending a SIP INFO request in the dialog of a SIP request for a priority communication</w:t>
      </w:r>
      <w:bookmarkEnd w:id="1098"/>
      <w:bookmarkEnd w:id="109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100" w:name="_CR6_3_7_1_11"/>
      <w:bookmarkStart w:id="1101" w:name="_Toc92224532"/>
      <w:bookmarkStart w:id="1102" w:name="_Toc202371598"/>
      <w:bookmarkEnd w:id="1100"/>
      <w:r w:rsidRPr="00B02A0B">
        <w:rPr>
          <w:lang w:val="en-US" w:eastAsia="ko-KR"/>
        </w:rPr>
        <w:t>6.3.7.1.11</w:t>
      </w:r>
      <w:r w:rsidRPr="00B02A0B">
        <w:rPr>
          <w:lang w:val="en-US" w:eastAsia="ko-KR"/>
        </w:rPr>
        <w:tab/>
        <w:t>Sending a SIP INVITE request for MCData emergency group communication</w:t>
      </w:r>
      <w:bookmarkEnd w:id="1101"/>
      <w:bookmarkEnd w:id="110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lastRenderedPageBreak/>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103" w:name="_CR6_3_7_1_12"/>
      <w:bookmarkStart w:id="1104" w:name="_Toc92224533"/>
      <w:bookmarkStart w:id="1105" w:name="_Toc202371599"/>
      <w:bookmarkEnd w:id="1103"/>
      <w:r w:rsidRPr="00B02A0B">
        <w:rPr>
          <w:lang w:val="en-US" w:eastAsia="ko-KR"/>
        </w:rPr>
        <w:t>6.3.7.1.12</w:t>
      </w:r>
      <w:r w:rsidRPr="00B02A0B">
        <w:rPr>
          <w:lang w:val="en-US" w:eastAsia="ko-KR"/>
        </w:rPr>
        <w:tab/>
        <w:t>Sending a SIP UPDATE request for Resource-Priority header field correction</w:t>
      </w:r>
      <w:bookmarkEnd w:id="1104"/>
      <w:bookmarkEnd w:id="110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MCData session associated with an MCData emergency group communication or MCData imminent peril group communication when the received SIP INVITE request did not </w:t>
      </w:r>
      <w:r w:rsidRPr="00B02A0B">
        <w:lastRenderedPageBreak/>
        <w:t>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106" w:name="_CR6_3_7_1_13"/>
      <w:bookmarkStart w:id="1107" w:name="_Toc92224534"/>
      <w:bookmarkStart w:id="1108" w:name="_Toc202371600"/>
      <w:bookmarkEnd w:id="1106"/>
      <w:r w:rsidRPr="00B02A0B">
        <w:rPr>
          <w:lang w:val="en-US" w:eastAsia="ko-KR"/>
        </w:rPr>
        <w:t>6.3.7.1.13</w:t>
      </w:r>
      <w:r w:rsidRPr="00B02A0B">
        <w:rPr>
          <w:lang w:val="en-US" w:eastAsia="ko-KR"/>
        </w:rPr>
        <w:tab/>
        <w:t>Generating a SIP re-INVITE request</w:t>
      </w:r>
      <w:bookmarkEnd w:id="1107"/>
      <w:bookmarkEnd w:id="110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9" w:name="_CR6_3_7_1_14"/>
      <w:bookmarkStart w:id="1110" w:name="_Toc92224535"/>
      <w:bookmarkStart w:id="1111" w:name="_Toc202371601"/>
      <w:bookmarkEnd w:id="1109"/>
      <w:r w:rsidRPr="00B02A0B">
        <w:rPr>
          <w:lang w:val="en-US" w:eastAsia="ko-KR"/>
        </w:rPr>
        <w:t>6.3.7.1.14</w:t>
      </w:r>
      <w:r w:rsidRPr="00B02A0B">
        <w:rPr>
          <w:lang w:val="en-US" w:eastAsia="ko-KR"/>
        </w:rPr>
        <w:tab/>
        <w:t>Generating a SIP re-INVITE request to cancel an in-progress emergency</w:t>
      </w:r>
      <w:bookmarkEnd w:id="1110"/>
      <w:bookmarkEnd w:id="111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lastRenderedPageBreak/>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12" w:name="_CR6_3_7_1_15"/>
      <w:bookmarkStart w:id="1113" w:name="_Toc92224536"/>
      <w:bookmarkStart w:id="1114" w:name="_Toc202371602"/>
      <w:bookmarkEnd w:id="1112"/>
      <w:r w:rsidRPr="00B02A0B">
        <w:rPr>
          <w:lang w:eastAsia="ko-KR"/>
        </w:rPr>
        <w:t>6.3.7.1.15</w:t>
      </w:r>
      <w:r w:rsidRPr="00B02A0B">
        <w:rPr>
          <w:lang w:eastAsia="ko-KR"/>
        </w:rPr>
        <w:tab/>
        <w:t>Receipt of SIP re-INVITE request by terminating participating function</w:t>
      </w:r>
      <w:bookmarkEnd w:id="1113"/>
      <w:bookmarkEnd w:id="111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15" w:name="_CR6_3_7_1_16"/>
      <w:bookmarkStart w:id="1116" w:name="_Toc92224537"/>
      <w:bookmarkStart w:id="1117" w:name="_Toc202371603"/>
      <w:bookmarkEnd w:id="1115"/>
      <w:r w:rsidRPr="00B02A0B">
        <w:rPr>
          <w:lang w:eastAsia="ko-KR"/>
        </w:rPr>
        <w:t>6.3.7.1.16</w:t>
      </w:r>
      <w:r w:rsidRPr="00B02A0B">
        <w:rPr>
          <w:lang w:eastAsia="ko-KR"/>
        </w:rPr>
        <w:tab/>
        <w:t>Generating a SIP re-INVITE request for emergency private (one-to-one) communication origination within a pre-established session</w:t>
      </w:r>
      <w:bookmarkEnd w:id="1116"/>
      <w:bookmarkEnd w:id="111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lastRenderedPageBreak/>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18" w:name="_CR6_3_7_1_17"/>
      <w:bookmarkStart w:id="1119" w:name="_Toc20155605"/>
      <w:bookmarkStart w:id="1120" w:name="_Toc27500760"/>
      <w:bookmarkStart w:id="1121" w:name="_Toc36048885"/>
      <w:bookmarkStart w:id="1122" w:name="_Toc45209648"/>
      <w:bookmarkStart w:id="1123" w:name="_Toc51860473"/>
      <w:bookmarkStart w:id="1124" w:name="_Toc83391976"/>
      <w:bookmarkStart w:id="1125" w:name="_Toc92224538"/>
      <w:bookmarkStart w:id="1126" w:name="_Toc202371604"/>
      <w:bookmarkEnd w:id="1118"/>
      <w:r w:rsidRPr="00B02A0B">
        <w:rPr>
          <w:lang w:eastAsia="ko-KR"/>
        </w:rPr>
        <w:lastRenderedPageBreak/>
        <w:t>6.3.7.1.17</w:t>
      </w:r>
      <w:r w:rsidRPr="00B02A0B">
        <w:rPr>
          <w:lang w:eastAsia="ko-KR"/>
        </w:rPr>
        <w:tab/>
        <w:t>Receiving a SIP re-INVITE request by the terminating participating function</w:t>
      </w:r>
      <w:bookmarkEnd w:id="1119"/>
      <w:bookmarkEnd w:id="1120"/>
      <w:bookmarkEnd w:id="1121"/>
      <w:bookmarkEnd w:id="1122"/>
      <w:bookmarkEnd w:id="1123"/>
      <w:bookmarkEnd w:id="1124"/>
      <w:bookmarkEnd w:id="1125"/>
      <w:bookmarkEnd w:id="112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27" w:name="_CR6_3_7_1_18"/>
      <w:bookmarkStart w:id="1128" w:name="_Toc20156145"/>
      <w:bookmarkStart w:id="1129" w:name="_Toc27501302"/>
      <w:bookmarkStart w:id="1130" w:name="_Toc36049428"/>
      <w:bookmarkStart w:id="1131" w:name="_Toc45210194"/>
      <w:bookmarkStart w:id="1132" w:name="_Toc51861019"/>
      <w:bookmarkStart w:id="1133" w:name="_Toc75451383"/>
      <w:bookmarkStart w:id="1134" w:name="_Toc92224539"/>
      <w:bookmarkStart w:id="1135" w:name="_Toc202371605"/>
      <w:bookmarkEnd w:id="1127"/>
      <w:r w:rsidRPr="00B02A0B">
        <w:rPr>
          <w:lang w:eastAsia="ko-KR"/>
        </w:rPr>
        <w:t>6.3.7.1.18</w:t>
      </w:r>
      <w:r w:rsidRPr="00B02A0B">
        <w:rPr>
          <w:lang w:eastAsia="ko-KR"/>
        </w:rPr>
        <w:tab/>
        <w:t>Receipt of SIP re-INVITE for MCData one-to-one communication from the served user</w:t>
      </w:r>
      <w:bookmarkEnd w:id="1128"/>
      <w:bookmarkEnd w:id="1129"/>
      <w:bookmarkEnd w:id="1130"/>
      <w:bookmarkEnd w:id="1131"/>
      <w:bookmarkEnd w:id="1132"/>
      <w:bookmarkEnd w:id="1133"/>
      <w:bookmarkEnd w:id="1134"/>
      <w:bookmarkEnd w:id="113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lastRenderedPageBreak/>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36" w:name="_Toc20156151"/>
      <w:bookmarkStart w:id="1137" w:name="_Toc27501308"/>
      <w:bookmarkStart w:id="1138" w:name="_Toc36049434"/>
      <w:bookmarkStart w:id="1139" w:name="_Toc45210200"/>
      <w:bookmarkStart w:id="1140" w:name="_Toc51861025"/>
      <w:bookmarkStart w:id="1141" w:name="_Toc75451389"/>
    </w:p>
    <w:p w14:paraId="4430E64A" w14:textId="77777777" w:rsidR="00B02A0B" w:rsidRPr="00B02A0B" w:rsidRDefault="005C310B" w:rsidP="007D34FE">
      <w:pPr>
        <w:pStyle w:val="Heading5"/>
        <w:rPr>
          <w:lang w:eastAsia="ko-KR"/>
        </w:rPr>
      </w:pPr>
      <w:bookmarkStart w:id="1142" w:name="_CR6_3_7_1_19"/>
      <w:bookmarkStart w:id="1143" w:name="_Toc92224540"/>
      <w:bookmarkStart w:id="1144" w:name="_Toc202371606"/>
      <w:bookmarkEnd w:id="1142"/>
      <w:r w:rsidRPr="00B02A0B">
        <w:rPr>
          <w:lang w:eastAsia="ko-KR"/>
        </w:rPr>
        <w:t>6.3.7.1.19</w:t>
      </w:r>
      <w:r w:rsidRPr="00B02A0B">
        <w:rPr>
          <w:lang w:eastAsia="ko-KR"/>
        </w:rPr>
        <w:tab/>
      </w:r>
      <w:bookmarkEnd w:id="1136"/>
      <w:bookmarkEnd w:id="1137"/>
      <w:bookmarkEnd w:id="1138"/>
      <w:bookmarkEnd w:id="1139"/>
      <w:bookmarkEnd w:id="1140"/>
      <w:bookmarkEnd w:id="1141"/>
      <w:r w:rsidRPr="00B02A0B">
        <w:rPr>
          <w:lang w:eastAsia="ko-KR"/>
        </w:rPr>
        <w:t>Controlling MCData function receiving a SIP re-INVITE for upgrade to emergency one-to-one communication</w:t>
      </w:r>
      <w:bookmarkEnd w:id="1143"/>
      <w:bookmarkEnd w:id="114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lastRenderedPageBreak/>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5" w:name="_Toc20156152"/>
      <w:bookmarkStart w:id="1146" w:name="_Toc27501309"/>
      <w:bookmarkStart w:id="1147" w:name="_Toc36049435"/>
      <w:bookmarkStart w:id="1148" w:name="_Toc45210201"/>
      <w:bookmarkStart w:id="1149" w:name="_Toc51861026"/>
      <w:bookmarkStart w:id="1150" w:name="_Toc75451390"/>
    </w:p>
    <w:p w14:paraId="5B149F39" w14:textId="77777777" w:rsidR="00B02A0B" w:rsidRPr="00B02A0B" w:rsidRDefault="005C310B" w:rsidP="007D34FE">
      <w:pPr>
        <w:pStyle w:val="Heading5"/>
        <w:rPr>
          <w:lang w:eastAsia="ko-KR"/>
        </w:rPr>
      </w:pPr>
      <w:bookmarkStart w:id="1151" w:name="_CR6_3_7_1_20"/>
      <w:bookmarkStart w:id="1152" w:name="_Toc92224541"/>
      <w:bookmarkStart w:id="1153" w:name="_Toc202371607"/>
      <w:bookmarkEnd w:id="1151"/>
      <w:r w:rsidRPr="00B02A0B">
        <w:rPr>
          <w:lang w:eastAsia="ko-KR"/>
        </w:rPr>
        <w:t>6.3.7.1.20</w:t>
      </w:r>
      <w:r w:rsidRPr="00B02A0B">
        <w:rPr>
          <w:lang w:eastAsia="ko-KR"/>
        </w:rPr>
        <w:tab/>
      </w:r>
      <w:bookmarkEnd w:id="1145"/>
      <w:bookmarkEnd w:id="1146"/>
      <w:bookmarkEnd w:id="1147"/>
      <w:bookmarkEnd w:id="1148"/>
      <w:bookmarkEnd w:id="1149"/>
      <w:bookmarkEnd w:id="1150"/>
      <w:r w:rsidRPr="00B02A0B">
        <w:rPr>
          <w:lang w:eastAsia="ko-KR"/>
        </w:rPr>
        <w:t>Controlling MCData function receiving a SIP re-INVITE for cancellation of emergency one-to-one communication</w:t>
      </w:r>
      <w:bookmarkEnd w:id="1152"/>
      <w:bookmarkEnd w:id="115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lastRenderedPageBreak/>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54" w:name="_Toc20156153"/>
      <w:bookmarkStart w:id="1155" w:name="_Toc27501310"/>
      <w:bookmarkStart w:id="1156" w:name="_Toc36049436"/>
      <w:bookmarkStart w:id="1157" w:name="_Toc45210202"/>
      <w:bookmarkStart w:id="1158" w:name="_Toc51861027"/>
      <w:bookmarkStart w:id="1159" w:name="_Toc75451391"/>
    </w:p>
    <w:p w14:paraId="52801646" w14:textId="77777777" w:rsidR="005C310B" w:rsidRPr="00B02A0B" w:rsidRDefault="005C310B" w:rsidP="007D34FE">
      <w:pPr>
        <w:pStyle w:val="Heading5"/>
        <w:rPr>
          <w:lang w:eastAsia="ko-KR"/>
        </w:rPr>
      </w:pPr>
      <w:bookmarkStart w:id="1160" w:name="_CR6_3_7_1_21"/>
      <w:bookmarkStart w:id="1161" w:name="_Toc92224542"/>
      <w:bookmarkStart w:id="1162" w:name="_Toc202371608"/>
      <w:bookmarkEnd w:id="1160"/>
      <w:r w:rsidRPr="00B02A0B">
        <w:rPr>
          <w:lang w:eastAsia="ko-KR"/>
        </w:rPr>
        <w:lastRenderedPageBreak/>
        <w:t>6.3.7.1.21</w:t>
      </w:r>
      <w:r w:rsidRPr="00B02A0B">
        <w:rPr>
          <w:lang w:eastAsia="ko-KR"/>
        </w:rPr>
        <w:tab/>
      </w:r>
      <w:bookmarkEnd w:id="1154"/>
      <w:bookmarkEnd w:id="1155"/>
      <w:bookmarkEnd w:id="1156"/>
      <w:bookmarkEnd w:id="1157"/>
      <w:bookmarkEnd w:id="1158"/>
      <w:bookmarkEnd w:id="1159"/>
      <w:r w:rsidRPr="00B02A0B">
        <w:rPr>
          <w:lang w:eastAsia="ko-KR"/>
        </w:rPr>
        <w:t>Controlling MCData function sending a SIP re-INVITE for upgrade to emergency one-to-one communication</w:t>
      </w:r>
      <w:bookmarkEnd w:id="1161"/>
      <w:bookmarkEnd w:id="1162"/>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63" w:name="_CR6_3_7_1_22"/>
      <w:bookmarkStart w:id="1164" w:name="_Toc20156154"/>
      <w:bookmarkStart w:id="1165" w:name="_Toc27501311"/>
      <w:bookmarkStart w:id="1166" w:name="_Toc36049437"/>
      <w:bookmarkStart w:id="1167" w:name="_Toc45210203"/>
      <w:bookmarkStart w:id="1168" w:name="_Toc51861028"/>
      <w:bookmarkStart w:id="1169" w:name="_Toc75451392"/>
      <w:bookmarkStart w:id="1170" w:name="_Toc92224543"/>
      <w:bookmarkStart w:id="1171" w:name="_Toc202371609"/>
      <w:bookmarkEnd w:id="1163"/>
      <w:r w:rsidRPr="00B02A0B">
        <w:rPr>
          <w:lang w:eastAsia="ko-KR"/>
        </w:rPr>
        <w:t>6.3.7.1.22</w:t>
      </w:r>
      <w:r w:rsidRPr="00B02A0B">
        <w:rPr>
          <w:lang w:eastAsia="ko-KR"/>
        </w:rPr>
        <w:tab/>
      </w:r>
      <w:bookmarkEnd w:id="1164"/>
      <w:bookmarkEnd w:id="1165"/>
      <w:bookmarkEnd w:id="1166"/>
      <w:bookmarkEnd w:id="1167"/>
      <w:bookmarkEnd w:id="1168"/>
      <w:bookmarkEnd w:id="1169"/>
      <w:r w:rsidRPr="00B02A0B">
        <w:rPr>
          <w:lang w:eastAsia="ko-KR"/>
        </w:rPr>
        <w:t>Controlling MCData function sending a SIP re</w:t>
      </w:r>
      <w:r w:rsidRPr="00B02A0B">
        <w:rPr>
          <w:lang w:eastAsia="ko-KR"/>
        </w:rPr>
        <w:noBreakHyphen/>
        <w:t>INVITE for cancellation of emergency one-to-one communication</w:t>
      </w:r>
      <w:bookmarkEnd w:id="1170"/>
      <w:bookmarkEnd w:id="1171"/>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lastRenderedPageBreak/>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72" w:name="_CR6_3_7_1_23"/>
      <w:bookmarkStart w:id="1173" w:name="_Toc92224544"/>
      <w:bookmarkStart w:id="1174" w:name="_Toc202371610"/>
      <w:bookmarkEnd w:id="1172"/>
      <w:r>
        <w:rPr>
          <w:lang w:eastAsia="ko-KR"/>
        </w:rPr>
        <w:t>6.3.7.1.23</w:t>
      </w:r>
      <w:r>
        <w:rPr>
          <w:lang w:eastAsia="ko-KR"/>
        </w:rPr>
        <w:tab/>
        <w:t>Controlling MCData function generates a SIP 200 (OK) response</w:t>
      </w:r>
      <w:bookmarkEnd w:id="1174"/>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lastRenderedPageBreak/>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75" w:name="_CR6_3_7_1_24"/>
      <w:bookmarkStart w:id="1176" w:name="_Toc202371611"/>
      <w:bookmarkEnd w:id="1175"/>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76"/>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r>
        <w:rPr>
          <w:rFonts w:eastAsia="Malgun Gothic"/>
        </w:rPr>
        <w:t xml:space="preserve">MCData </w:t>
      </w:r>
      <w:r>
        <w:rPr>
          <w:lang w:eastAsia="ko-KR"/>
        </w:rPr>
        <w:t xml:space="preserve">adhoc group </w:t>
      </w:r>
      <w:r>
        <w:t xml:space="preserve">emergency alert. </w:t>
      </w:r>
      <w:r w:rsidRPr="00CF2225">
        <w:t xml:space="preserve">The procedure is initiated by the controlling </w:t>
      </w:r>
      <w:r>
        <w:rPr>
          <w:rFonts w:eastAsia="Malgun Gothic"/>
        </w:rPr>
        <w:t xml:space="preserve">MCData </w:t>
      </w:r>
      <w:r w:rsidRPr="00CF2225">
        <w:t xml:space="preserve">function </w:t>
      </w:r>
      <w:r>
        <w:t xml:space="preserve">when it has received a SIP request initiating an </w:t>
      </w:r>
      <w:r>
        <w:rPr>
          <w:rFonts w:eastAsia="Malgun Gothic"/>
        </w:rPr>
        <w:t xml:space="preserve">MCData </w:t>
      </w:r>
      <w:r>
        <w:rPr>
          <w:lang w:eastAsia="ko-KR"/>
        </w:rPr>
        <w:t xml:space="preserve">adhoc group </w:t>
      </w:r>
      <w:r>
        <w:t xml:space="preserve">emergency alert and generates a message containing the </w:t>
      </w:r>
      <w:r>
        <w:rPr>
          <w:rFonts w:eastAsia="Malgun Gothic"/>
        </w:rPr>
        <w:t xml:space="preserve">MCData </w:t>
      </w:r>
      <w:r>
        <w:rPr>
          <w:lang w:eastAsia="ko-KR"/>
        </w:rPr>
        <w:t xml:space="preserve">adhoc group </w:t>
      </w:r>
      <w:r>
        <w:t>emergency alert information required by 3GPP TS 23.282 [2].</w:t>
      </w:r>
    </w:p>
    <w:p w14:paraId="7A3189F3" w14:textId="77777777" w:rsidR="004F08A3" w:rsidRDefault="004F08A3" w:rsidP="004F08A3">
      <w:r>
        <w:t xml:space="preserve">The controlling </w:t>
      </w:r>
      <w:r>
        <w:rPr>
          <w:rFonts w:eastAsia="Malgun Gothic"/>
        </w:rPr>
        <w:t xml:space="preserve">MCData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77" w:name="_CR6_3_7_1_25"/>
      <w:bookmarkStart w:id="1178" w:name="_Toc171603723"/>
      <w:bookmarkStart w:id="1179" w:name="_Toc202371612"/>
      <w:bookmarkEnd w:id="1177"/>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78"/>
      <w:bookmarkEnd w:id="1179"/>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lastRenderedPageBreak/>
        <w:t xml:space="preserve">This </w:t>
      </w:r>
      <w:r>
        <w:t>clause</w:t>
      </w:r>
      <w:r w:rsidRPr="00442558">
        <w:t xml:space="preserve"> describes the procedures for generating a SIP MESSAGE request to</w:t>
      </w:r>
      <w:r>
        <w:t xml:space="preserve"> notify the authorized users of an MCData adhoc group emergency alert with the list of users participating in the MCData adhoc group emergency alert.</w:t>
      </w:r>
    </w:p>
    <w:p w14:paraId="3663C968" w14:textId="77777777" w:rsidR="004F08A3" w:rsidRPr="00442558" w:rsidRDefault="004F08A3" w:rsidP="004F08A3">
      <w:r w:rsidRPr="00442558">
        <w:t xml:space="preserve">The controlling </w:t>
      </w:r>
      <w:r>
        <w:t xml:space="preserve">MCData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r>
        <w:t xml:space="preserve">MCData </w:t>
      </w:r>
      <w:r w:rsidRPr="00442558">
        <w:t xml:space="preserve">ID of the targeted </w:t>
      </w:r>
      <w:r>
        <w:t xml:space="preserve">MCData </w:t>
      </w:r>
      <w:r w:rsidRPr="00442558">
        <w:rPr>
          <w:lang w:eastAsia="ko-KR"/>
        </w:rPr>
        <w:t>u</w:t>
      </w:r>
      <w:r w:rsidRPr="00442558">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t>a)</w:t>
      </w:r>
      <w:r>
        <w:tab/>
      </w:r>
      <w:r w:rsidRPr="00442558">
        <w:t xml:space="preserve">the </w:t>
      </w:r>
      <w:r>
        <w:t>&lt;mcdata</w:t>
      </w:r>
      <w:r w:rsidRPr="00442558">
        <w:t xml:space="preserve">-request-uri&gt; element set to the value of the </w:t>
      </w:r>
      <w:r>
        <w:t xml:space="preserve">MCData </w:t>
      </w:r>
      <w:r w:rsidRPr="00442558">
        <w:t xml:space="preserve">ID of the targeted </w:t>
      </w:r>
      <w:r>
        <w:t xml:space="preserve">MCData </w:t>
      </w:r>
      <w:r w:rsidRPr="00442558">
        <w:t>user</w:t>
      </w:r>
      <w:r>
        <w:rPr>
          <w:noProof/>
        </w:rPr>
        <w:t>;</w:t>
      </w:r>
    </w:p>
    <w:p w14:paraId="51FFA564" w14:textId="77777777" w:rsidR="004F08A3" w:rsidRDefault="004F08A3" w:rsidP="004F08A3">
      <w:pPr>
        <w:pStyle w:val="B2"/>
        <w:rPr>
          <w:noProof/>
        </w:rPr>
      </w:pPr>
      <w:r>
        <w:t>b)</w:t>
      </w:r>
      <w:r>
        <w:tab/>
        <w:t>the &lt;mcdata-calling-group-id&gt; element set to the adhoc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69BF6CBD" w:rsidR="004F08A3" w:rsidRDefault="004F08A3" w:rsidP="004F08A3">
      <w:pPr>
        <w:pStyle w:val="B3"/>
      </w:pPr>
      <w:r>
        <w:t>i)</w:t>
      </w:r>
      <w:r>
        <w:tab/>
      </w:r>
      <w:r w:rsidR="002E22D1">
        <w:t xml:space="preserve">an </w:t>
      </w:r>
      <w:r>
        <w:t xml:space="preserve">&lt;adhoc-alert-participant-list&gt;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6EC26C0" w14:textId="6FBB912F" w:rsidR="004F08A3" w:rsidRDefault="004F08A3" w:rsidP="004F08A3">
      <w:pPr>
        <w:pStyle w:val="B3"/>
      </w:pPr>
      <w:r>
        <w:t>ii)</w:t>
      </w:r>
      <w:r>
        <w:tab/>
      </w:r>
      <w:r w:rsidR="002E22D1">
        <w:t>an</w:t>
      </w:r>
      <w:r>
        <w:t xml:space="preserve"> &lt;adhoc-alert-participant-not-ack-list&gt;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r w:rsidR="002E22D1">
        <w:t xml:space="preserve"> and</w:t>
      </w:r>
    </w:p>
    <w:p w14:paraId="7F3DE9BC" w14:textId="7C2D2B7C" w:rsidR="002E22D1" w:rsidRDefault="002E22D1" w:rsidP="004F08A3">
      <w:pPr>
        <w:pStyle w:val="B3"/>
      </w:pPr>
      <w:r>
        <w:t>iii)</w:t>
      </w:r>
      <w:r>
        <w:tab/>
      </w:r>
      <w:r w:rsidRPr="0082766D">
        <w:t>a &lt;</w:t>
      </w:r>
      <w:r>
        <w:rPr>
          <w:lang w:eastAsia="ko-KR"/>
        </w:rPr>
        <w:t>comn-participants-criteria</w:t>
      </w:r>
      <w:r w:rsidRPr="0082766D">
        <w:t>&gt; element containg the criteria used in the adhoc group emergency alert as determined in clause</w:t>
      </w:r>
      <w:r>
        <w:t> 24.4.6.1; and</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r>
        <w:t xml:space="preserve">MCData </w:t>
      </w:r>
      <w:r w:rsidRPr="00442558">
        <w:t>function</w:t>
      </w:r>
      <w:r>
        <w:t>.</w:t>
      </w:r>
    </w:p>
    <w:p w14:paraId="0A200342" w14:textId="77777777" w:rsidR="005C310B" w:rsidRPr="00B02A0B" w:rsidRDefault="005C310B" w:rsidP="007D34FE">
      <w:pPr>
        <w:pStyle w:val="Heading4"/>
        <w:rPr>
          <w:lang w:eastAsia="ko-KR"/>
        </w:rPr>
      </w:pPr>
      <w:bookmarkStart w:id="1180" w:name="_CR6_3_7_2"/>
      <w:bookmarkStart w:id="1181" w:name="_Toc202371613"/>
      <w:bookmarkEnd w:id="1180"/>
      <w:r w:rsidRPr="00B02A0B">
        <w:rPr>
          <w:lang w:eastAsia="ko-KR"/>
        </w:rPr>
        <w:t>6.3.7.</w:t>
      </w:r>
      <w:r w:rsidRPr="00B02A0B">
        <w:rPr>
          <w:lang w:val="en-US"/>
        </w:rPr>
        <w:t>2</w:t>
      </w:r>
      <w:r w:rsidRPr="00B02A0B">
        <w:tab/>
      </w:r>
      <w:r w:rsidRPr="00B02A0B">
        <w:rPr>
          <w:lang w:val="en-US"/>
        </w:rPr>
        <w:t>Authorisations</w:t>
      </w:r>
      <w:bookmarkEnd w:id="1082"/>
      <w:bookmarkEnd w:id="1083"/>
      <w:bookmarkEnd w:id="1084"/>
      <w:bookmarkEnd w:id="1085"/>
      <w:bookmarkEnd w:id="1086"/>
      <w:bookmarkEnd w:id="1173"/>
      <w:bookmarkEnd w:id="1181"/>
    </w:p>
    <w:p w14:paraId="09299E45" w14:textId="77777777" w:rsidR="005C310B" w:rsidRPr="00B02A0B" w:rsidRDefault="005C310B" w:rsidP="007D34FE">
      <w:pPr>
        <w:pStyle w:val="Heading5"/>
      </w:pPr>
      <w:bookmarkStart w:id="1182" w:name="_CR6_3_7_2_1"/>
      <w:bookmarkStart w:id="1183" w:name="_Toc44598427"/>
      <w:bookmarkStart w:id="1184" w:name="_Toc44602282"/>
      <w:bookmarkStart w:id="1185" w:name="_Toc45197459"/>
      <w:bookmarkStart w:id="1186" w:name="_Toc45695492"/>
      <w:bookmarkStart w:id="1187" w:name="_Toc51850948"/>
      <w:bookmarkStart w:id="1188" w:name="_Toc92224545"/>
      <w:bookmarkStart w:id="1189" w:name="_Toc202371614"/>
      <w:bookmarkEnd w:id="1182"/>
      <w:r w:rsidRPr="00B02A0B">
        <w:rPr>
          <w:lang w:eastAsia="ko-KR"/>
        </w:rPr>
        <w:t>6.3.7.2.1</w:t>
      </w:r>
      <w:r w:rsidRPr="00B02A0B">
        <w:rPr>
          <w:lang w:eastAsia="ko-KR"/>
        </w:rPr>
        <w:tab/>
      </w:r>
      <w:bookmarkStart w:id="1190" w:name="_Toc20155648"/>
      <w:bookmarkStart w:id="1191" w:name="_Toc27500803"/>
      <w:r w:rsidRPr="00B02A0B">
        <w:t>Determining authorisation for initiating an MCData emergency alert</w:t>
      </w:r>
      <w:bookmarkEnd w:id="1183"/>
      <w:bookmarkEnd w:id="1184"/>
      <w:bookmarkEnd w:id="1185"/>
      <w:bookmarkEnd w:id="1186"/>
      <w:bookmarkEnd w:id="1187"/>
      <w:bookmarkEnd w:id="1188"/>
      <w:bookmarkEnd w:id="1190"/>
      <w:bookmarkEnd w:id="1191"/>
      <w:bookmarkEnd w:id="1189"/>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lastRenderedPageBreak/>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92" w:name="_CR6_3_7_2_2"/>
      <w:bookmarkStart w:id="1193" w:name="_Toc20155650"/>
      <w:bookmarkStart w:id="1194" w:name="_Toc27500805"/>
      <w:bookmarkStart w:id="1195" w:name="_Toc44598428"/>
      <w:bookmarkStart w:id="1196" w:name="_Toc44602283"/>
      <w:bookmarkStart w:id="1197" w:name="_Toc45197460"/>
      <w:bookmarkStart w:id="1198" w:name="_Toc45695493"/>
      <w:bookmarkStart w:id="1199" w:name="_Toc51850949"/>
      <w:bookmarkStart w:id="1200" w:name="_Toc92224546"/>
      <w:bookmarkStart w:id="1201" w:name="_Toc202371615"/>
      <w:bookmarkEnd w:id="1192"/>
      <w:r w:rsidRPr="00B02A0B">
        <w:rPr>
          <w:lang w:eastAsia="ko-KR"/>
        </w:rPr>
        <w:t>6.3.7.2.2</w:t>
      </w:r>
      <w:r w:rsidRPr="00B02A0B">
        <w:tab/>
        <w:t>Determining authorisation for cancelling an MCData emergency alert</w:t>
      </w:r>
      <w:bookmarkEnd w:id="1193"/>
      <w:bookmarkEnd w:id="1194"/>
      <w:bookmarkEnd w:id="1195"/>
      <w:bookmarkEnd w:id="1196"/>
      <w:bookmarkEnd w:id="1197"/>
      <w:bookmarkEnd w:id="1198"/>
      <w:bookmarkEnd w:id="1199"/>
      <w:bookmarkEnd w:id="1200"/>
      <w:bookmarkEnd w:id="1201"/>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w:t>
      </w:r>
      <w:r w:rsidRPr="00B02A0B">
        <w:lastRenderedPageBreak/>
        <w:t>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202" w:name="_CR6_3_7_2_3"/>
      <w:bookmarkStart w:id="1203" w:name="_Toc20155651"/>
      <w:bookmarkStart w:id="1204" w:name="_Toc27500806"/>
      <w:bookmarkStart w:id="1205" w:name="_Toc44598429"/>
      <w:bookmarkStart w:id="1206" w:name="_Toc44602284"/>
      <w:bookmarkStart w:id="1207" w:name="_Toc45197461"/>
      <w:bookmarkStart w:id="1208" w:name="_Toc45695494"/>
      <w:bookmarkStart w:id="1209" w:name="_Toc51850950"/>
      <w:bookmarkStart w:id="1210" w:name="_Toc92224547"/>
      <w:bookmarkStart w:id="1211" w:name="_Toc202371616"/>
      <w:bookmarkEnd w:id="1202"/>
      <w:r w:rsidRPr="00B02A0B">
        <w:rPr>
          <w:lang w:eastAsia="ko-KR"/>
        </w:rPr>
        <w:t>6.3.7.2.3</w:t>
      </w:r>
      <w:r w:rsidRPr="00B02A0B">
        <w:tab/>
        <w:t xml:space="preserve">Determining authorisation for cancelling an MCData emergency </w:t>
      </w:r>
      <w:bookmarkEnd w:id="1203"/>
      <w:bookmarkEnd w:id="1204"/>
      <w:r w:rsidRPr="00B02A0B">
        <w:t>communication</w:t>
      </w:r>
      <w:bookmarkEnd w:id="1205"/>
      <w:bookmarkEnd w:id="1206"/>
      <w:bookmarkEnd w:id="1207"/>
      <w:bookmarkEnd w:id="1208"/>
      <w:bookmarkEnd w:id="1209"/>
      <w:bookmarkEnd w:id="1210"/>
      <w:bookmarkEnd w:id="1211"/>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12" w:name="_Toc44598430"/>
      <w:bookmarkStart w:id="1213" w:name="_Toc44602285"/>
      <w:bookmarkStart w:id="1214" w:name="_Toc45197462"/>
      <w:bookmarkStart w:id="1215" w:name="_Toc45695495"/>
      <w:bookmarkStart w:id="1216"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17" w:name="_Toc92224548"/>
    </w:p>
    <w:p w14:paraId="1C073E8E" w14:textId="5177CF70" w:rsidR="005C310B" w:rsidRPr="00B02A0B" w:rsidRDefault="005C310B" w:rsidP="007D34FE">
      <w:pPr>
        <w:pStyle w:val="Heading5"/>
      </w:pPr>
      <w:bookmarkStart w:id="1218" w:name="_CR6_3_7_2_4"/>
      <w:bookmarkStart w:id="1219" w:name="_Toc202371617"/>
      <w:bookmarkEnd w:id="1218"/>
      <w:r w:rsidRPr="00B02A0B">
        <w:t>6.3.7.2.4</w:t>
      </w:r>
      <w:r w:rsidRPr="00B02A0B">
        <w:tab/>
        <w:t>Determining authorisation for initiating an MCData imminent peril communication</w:t>
      </w:r>
      <w:bookmarkEnd w:id="1217"/>
      <w:bookmarkEnd w:id="1219"/>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 xml:space="preserve">if the "entry-info" attribute of the &lt;entry&gt; element of the &lt;MCDataGroupInitiation&gt; element contained within the &lt;ImminentPerilCall&gt; element of the MCData user profile document (see the MCData user profile document </w:t>
      </w:r>
      <w:r w:rsidRPr="00B02A0B">
        <w:lastRenderedPageBreak/>
        <w:t>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20" w:name="_CR6_3_7_2_5"/>
      <w:bookmarkStart w:id="1221" w:name="_Toc92224549"/>
      <w:bookmarkStart w:id="1222" w:name="_Toc202371618"/>
      <w:bookmarkEnd w:id="1220"/>
      <w:r w:rsidRPr="00B02A0B">
        <w:t>6.3.7.2.5</w:t>
      </w:r>
      <w:r w:rsidRPr="00B02A0B">
        <w:tab/>
        <w:t>Determining authorisation for cancelling an MCData imminent peril communication</w:t>
      </w:r>
      <w:bookmarkEnd w:id="1221"/>
      <w:bookmarkEnd w:id="1222"/>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23" w:name="_CR6_3_7_2_6"/>
      <w:bookmarkStart w:id="1224" w:name="_Toc20155649"/>
      <w:bookmarkStart w:id="1225" w:name="_Toc27500804"/>
      <w:bookmarkStart w:id="1226" w:name="_Toc36048929"/>
      <w:bookmarkStart w:id="1227" w:name="_Toc45209692"/>
      <w:bookmarkStart w:id="1228" w:name="_Toc51860517"/>
      <w:bookmarkStart w:id="1229" w:name="_Toc59211841"/>
      <w:bookmarkStart w:id="1230" w:name="_Toc92224550"/>
      <w:bookmarkStart w:id="1231" w:name="_Toc202371619"/>
      <w:bookmarkEnd w:id="1223"/>
      <w:r w:rsidRPr="00B02A0B">
        <w:t>6.3.7.2.6</w:t>
      </w:r>
      <w:r w:rsidRPr="00B02A0B">
        <w:tab/>
        <w:t xml:space="preserve">Determining authorisation for initiating an MCData emergency group or private </w:t>
      </w:r>
      <w:bookmarkEnd w:id="1224"/>
      <w:bookmarkEnd w:id="1225"/>
      <w:bookmarkEnd w:id="1226"/>
      <w:bookmarkEnd w:id="1227"/>
      <w:bookmarkEnd w:id="1228"/>
      <w:bookmarkEnd w:id="1229"/>
      <w:r w:rsidRPr="00B02A0B">
        <w:t>communication</w:t>
      </w:r>
      <w:bookmarkEnd w:id="1230"/>
      <w:bookmarkEnd w:id="1231"/>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w:t>
      </w:r>
      <w:r w:rsidRPr="00B02A0B">
        <w:lastRenderedPageBreak/>
        <w:t xml:space="preserve">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32" w:name="_CR6_3_7_2_7"/>
      <w:bookmarkStart w:id="1233" w:name="_Toc92224551"/>
      <w:bookmarkStart w:id="1234" w:name="_Toc202371620"/>
      <w:bookmarkEnd w:id="1232"/>
      <w:r w:rsidRPr="00B02A0B">
        <w:rPr>
          <w:lang w:eastAsia="ko-KR"/>
        </w:rPr>
        <w:t>6.3.7.2.7</w:t>
      </w:r>
      <w:r w:rsidRPr="00B02A0B">
        <w:rPr>
          <w:lang w:eastAsia="ko-KR"/>
        </w:rPr>
        <w:tab/>
        <w:t>Generating a SIP 403 response for priority communication request rejection</w:t>
      </w:r>
      <w:bookmarkEnd w:id="1233"/>
      <w:bookmarkEnd w:id="1234"/>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777B871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35" w:name="_CR6_3_7_2_8"/>
      <w:bookmarkStart w:id="1236" w:name="_Toc202371621"/>
      <w:bookmarkEnd w:id="1235"/>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36"/>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w:t>
      </w:r>
      <w:r w:rsidRPr="00E05A95">
        <w:rPr>
          <w:lang w:eastAsia="ko-KR"/>
        </w:rPr>
        <w:lastRenderedPageBreak/>
        <w:t xml:space="preserve">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37" w:name="_CR6_3_7_2_9"/>
      <w:bookmarkStart w:id="1238" w:name="_Toc171603708"/>
      <w:bookmarkStart w:id="1239" w:name="_Toc202371622"/>
      <w:bookmarkEnd w:id="1237"/>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38"/>
      <w:bookmarkEnd w:id="1239"/>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40" w:name="_CR6_3_7_2_10"/>
      <w:bookmarkStart w:id="1241" w:name="_Toc171603709"/>
      <w:bookmarkStart w:id="1242" w:name="_Toc202371623"/>
      <w:bookmarkEnd w:id="1240"/>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43" w:name="_Hlk158885985"/>
      <w:r w:rsidRPr="004F08A3">
        <w:rPr>
          <w:lang w:eastAsia="ko-KR"/>
        </w:rPr>
        <w:t xml:space="preserve">MCData </w:t>
      </w:r>
      <w:r>
        <w:rPr>
          <w:lang w:eastAsia="ko-KR"/>
        </w:rPr>
        <w:t>adhoc group emergency alert participant information</w:t>
      </w:r>
      <w:bookmarkEnd w:id="1241"/>
      <w:bookmarkEnd w:id="1243"/>
      <w:bookmarkEnd w:id="1242"/>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pPr>
      <w:bookmarkStart w:id="1244" w:name="_CR6_3_8"/>
      <w:bookmarkStart w:id="1245" w:name="_Toc92224552"/>
      <w:bookmarkStart w:id="1246" w:name="_Toc202371624"/>
      <w:bookmarkEnd w:id="1244"/>
      <w:r w:rsidRPr="00B02A0B">
        <w:t>6.3.</w:t>
      </w:r>
      <w:r w:rsidRPr="00B02A0B">
        <w:rPr>
          <w:lang w:val="en-US"/>
        </w:rPr>
        <w:t>8</w:t>
      </w:r>
      <w:r w:rsidRPr="00B02A0B">
        <w:tab/>
        <w:t>Disposition Notifications</w:t>
      </w:r>
      <w:bookmarkEnd w:id="1245"/>
      <w:bookmarkEnd w:id="1246"/>
    </w:p>
    <w:p w14:paraId="1BD868ED" w14:textId="77777777" w:rsidR="005C310B" w:rsidRPr="00B02A0B" w:rsidRDefault="005C310B" w:rsidP="007D34FE">
      <w:pPr>
        <w:pStyle w:val="Heading4"/>
      </w:pPr>
      <w:bookmarkStart w:id="1247" w:name="_CR6_3_8_1"/>
      <w:bookmarkStart w:id="1248" w:name="_Toc92224553"/>
      <w:bookmarkStart w:id="1249" w:name="_Toc202371625"/>
      <w:bookmarkEnd w:id="1247"/>
      <w:r w:rsidRPr="00B02A0B">
        <w:t>6.3.</w:t>
      </w:r>
      <w:r w:rsidRPr="00B02A0B">
        <w:rPr>
          <w:lang w:val="en-US"/>
        </w:rPr>
        <w:t>8</w:t>
      </w:r>
      <w:r w:rsidRPr="00B02A0B">
        <w:t>.1</w:t>
      </w:r>
      <w:r w:rsidRPr="00B02A0B">
        <w:tab/>
        <w:t>Generating an FD Notification</w:t>
      </w:r>
      <w:bookmarkEnd w:id="1248"/>
      <w:bookmarkEnd w:id="124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lastRenderedPageBreak/>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50" w:name="_CR6_4"/>
      <w:bookmarkStart w:id="1251" w:name="_Toc92224554"/>
      <w:bookmarkStart w:id="1252" w:name="_Toc202371626"/>
      <w:bookmarkEnd w:id="1250"/>
      <w:r w:rsidRPr="00B02A0B">
        <w:rPr>
          <w:lang w:val="en-US"/>
        </w:rPr>
        <w:t>6.4</w:t>
      </w:r>
      <w:r w:rsidRPr="00B02A0B">
        <w:rPr>
          <w:lang w:val="en-US"/>
        </w:rPr>
        <w:tab/>
        <w:t>Handling of MIME bodies in a SIP message</w:t>
      </w:r>
      <w:bookmarkEnd w:id="1006"/>
      <w:bookmarkEnd w:id="1007"/>
      <w:bookmarkEnd w:id="1008"/>
      <w:bookmarkEnd w:id="1212"/>
      <w:bookmarkEnd w:id="1213"/>
      <w:bookmarkEnd w:id="1214"/>
      <w:bookmarkEnd w:id="1215"/>
      <w:bookmarkEnd w:id="1216"/>
      <w:bookmarkEnd w:id="1251"/>
      <w:bookmarkEnd w:id="1252"/>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53" w:name="_CR6_5"/>
      <w:bookmarkStart w:id="1254" w:name="_Toc20215474"/>
      <w:bookmarkStart w:id="1255" w:name="_Toc27495941"/>
      <w:bookmarkStart w:id="1256" w:name="_Toc36107680"/>
      <w:bookmarkStart w:id="1257" w:name="_Toc44598431"/>
      <w:bookmarkStart w:id="1258" w:name="_Toc44602286"/>
      <w:bookmarkStart w:id="1259" w:name="_Toc45197463"/>
      <w:bookmarkStart w:id="1260" w:name="_Toc45695496"/>
      <w:bookmarkStart w:id="1261" w:name="_Toc51850952"/>
      <w:bookmarkStart w:id="1262" w:name="_Toc92224555"/>
      <w:bookmarkStart w:id="1263" w:name="_Toc202371627"/>
      <w:bookmarkEnd w:id="1253"/>
      <w:r w:rsidRPr="00B02A0B">
        <w:lastRenderedPageBreak/>
        <w:t>6.5</w:t>
      </w:r>
      <w:r w:rsidRPr="00B02A0B">
        <w:tab/>
        <w:t>Confidentiality and Integrity Protection of sensitive XML content</w:t>
      </w:r>
      <w:bookmarkEnd w:id="1254"/>
      <w:bookmarkEnd w:id="1255"/>
      <w:bookmarkEnd w:id="1256"/>
      <w:bookmarkEnd w:id="1257"/>
      <w:bookmarkEnd w:id="1258"/>
      <w:bookmarkEnd w:id="1259"/>
      <w:bookmarkEnd w:id="1260"/>
      <w:bookmarkEnd w:id="1261"/>
      <w:bookmarkEnd w:id="1262"/>
      <w:bookmarkEnd w:id="1263"/>
    </w:p>
    <w:p w14:paraId="503855AF" w14:textId="77777777" w:rsidR="005C310B" w:rsidRPr="00B02A0B" w:rsidRDefault="005C310B" w:rsidP="007D34FE">
      <w:pPr>
        <w:pStyle w:val="Heading3"/>
      </w:pPr>
      <w:bookmarkStart w:id="1264" w:name="_CR6_5_1"/>
      <w:bookmarkStart w:id="1265" w:name="_Toc20215475"/>
      <w:bookmarkStart w:id="1266" w:name="_Toc27495942"/>
      <w:bookmarkStart w:id="1267" w:name="_Toc36107681"/>
      <w:bookmarkStart w:id="1268" w:name="_Toc44598432"/>
      <w:bookmarkStart w:id="1269" w:name="_Toc44602287"/>
      <w:bookmarkStart w:id="1270" w:name="_Toc45197464"/>
      <w:bookmarkStart w:id="1271" w:name="_Toc45695497"/>
      <w:bookmarkStart w:id="1272" w:name="_Toc51850953"/>
      <w:bookmarkStart w:id="1273" w:name="_Toc92224556"/>
      <w:bookmarkStart w:id="1274" w:name="_Toc202371628"/>
      <w:bookmarkEnd w:id="1264"/>
      <w:r w:rsidRPr="00B02A0B">
        <w:t>6.5.1</w:t>
      </w:r>
      <w:r w:rsidRPr="00B02A0B">
        <w:tab/>
        <w:t>General</w:t>
      </w:r>
      <w:bookmarkEnd w:id="1265"/>
      <w:bookmarkEnd w:id="1266"/>
      <w:bookmarkEnd w:id="1267"/>
      <w:bookmarkEnd w:id="1268"/>
      <w:bookmarkEnd w:id="1269"/>
      <w:bookmarkEnd w:id="1270"/>
      <w:bookmarkEnd w:id="1271"/>
      <w:bookmarkEnd w:id="1272"/>
      <w:bookmarkEnd w:id="1273"/>
      <w:bookmarkEnd w:id="1274"/>
    </w:p>
    <w:p w14:paraId="1C3BF637" w14:textId="77777777" w:rsidR="005C310B" w:rsidRPr="00B02A0B" w:rsidRDefault="005C310B" w:rsidP="007D34FE">
      <w:pPr>
        <w:pStyle w:val="Heading4"/>
      </w:pPr>
      <w:bookmarkStart w:id="1275" w:name="_CR6_5_1_1"/>
      <w:bookmarkStart w:id="1276" w:name="_Toc20215476"/>
      <w:bookmarkStart w:id="1277" w:name="_Toc27495943"/>
      <w:bookmarkStart w:id="1278" w:name="_Toc36107682"/>
      <w:bookmarkStart w:id="1279" w:name="_Toc44598433"/>
      <w:bookmarkStart w:id="1280" w:name="_Toc44602288"/>
      <w:bookmarkStart w:id="1281" w:name="_Toc45197465"/>
      <w:bookmarkStart w:id="1282" w:name="_Toc45695498"/>
      <w:bookmarkStart w:id="1283" w:name="_Toc51850954"/>
      <w:bookmarkStart w:id="1284" w:name="_Toc92224557"/>
      <w:bookmarkStart w:id="1285" w:name="_Toc202371629"/>
      <w:bookmarkEnd w:id="1275"/>
      <w:r w:rsidRPr="00B02A0B">
        <w:t>6.5.1.1</w:t>
      </w:r>
      <w:r w:rsidRPr="00B02A0B">
        <w:tab/>
        <w:t>Applicability and exclusions</w:t>
      </w:r>
      <w:bookmarkEnd w:id="1276"/>
      <w:bookmarkEnd w:id="1277"/>
      <w:bookmarkEnd w:id="1278"/>
      <w:bookmarkEnd w:id="1279"/>
      <w:bookmarkEnd w:id="1280"/>
      <w:bookmarkEnd w:id="1281"/>
      <w:bookmarkEnd w:id="1282"/>
      <w:bookmarkEnd w:id="1283"/>
      <w:bookmarkEnd w:id="1284"/>
      <w:bookmarkEnd w:id="128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86" w:name="_CR6_5_1_2"/>
      <w:bookmarkStart w:id="1287" w:name="_Toc20215477"/>
      <w:bookmarkStart w:id="1288" w:name="_Toc27495944"/>
      <w:bookmarkStart w:id="1289" w:name="_Toc36107683"/>
      <w:bookmarkStart w:id="1290" w:name="_Toc44598434"/>
      <w:bookmarkStart w:id="1291" w:name="_Toc44602289"/>
      <w:bookmarkStart w:id="1292" w:name="_Toc45197466"/>
      <w:bookmarkStart w:id="1293" w:name="_Toc45695499"/>
      <w:bookmarkStart w:id="1294" w:name="_Toc51850955"/>
      <w:bookmarkStart w:id="1295" w:name="_Toc92224558"/>
      <w:bookmarkStart w:id="1296" w:name="_Toc202371630"/>
      <w:bookmarkEnd w:id="1286"/>
      <w:r w:rsidRPr="00B02A0B">
        <w:t>6.5.1.2</w:t>
      </w:r>
      <w:r w:rsidRPr="00B02A0B">
        <w:tab/>
        <w:t>Performing XML content encryption</w:t>
      </w:r>
      <w:bookmarkEnd w:id="1287"/>
      <w:bookmarkEnd w:id="1288"/>
      <w:bookmarkEnd w:id="1289"/>
      <w:bookmarkEnd w:id="1290"/>
      <w:bookmarkEnd w:id="1291"/>
      <w:bookmarkEnd w:id="1292"/>
      <w:bookmarkEnd w:id="1293"/>
      <w:bookmarkEnd w:id="1294"/>
      <w:bookmarkEnd w:id="1295"/>
      <w:bookmarkEnd w:id="1296"/>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97" w:name="_CR6_5_1_3"/>
      <w:bookmarkStart w:id="1298" w:name="_Toc20215478"/>
      <w:bookmarkStart w:id="1299" w:name="_Toc27495945"/>
      <w:bookmarkStart w:id="1300" w:name="_Toc36107684"/>
      <w:bookmarkStart w:id="1301" w:name="_Toc44598435"/>
      <w:bookmarkStart w:id="1302" w:name="_Toc44602290"/>
      <w:bookmarkStart w:id="1303" w:name="_Toc45197467"/>
      <w:bookmarkStart w:id="1304" w:name="_Toc45695500"/>
      <w:bookmarkStart w:id="1305" w:name="_Toc51850956"/>
      <w:bookmarkStart w:id="1306" w:name="_Toc92224559"/>
      <w:bookmarkStart w:id="1307" w:name="_Toc202371631"/>
      <w:bookmarkEnd w:id="1297"/>
      <w:r w:rsidRPr="00B02A0B">
        <w:t>6.5.1.3</w:t>
      </w:r>
      <w:r w:rsidRPr="00B02A0B">
        <w:tab/>
        <w:t>Performing integrity protection on an XML body</w:t>
      </w:r>
      <w:bookmarkEnd w:id="1298"/>
      <w:bookmarkEnd w:id="1299"/>
      <w:bookmarkEnd w:id="1300"/>
      <w:bookmarkEnd w:id="1301"/>
      <w:bookmarkEnd w:id="1302"/>
      <w:bookmarkEnd w:id="1303"/>
      <w:bookmarkEnd w:id="1304"/>
      <w:bookmarkEnd w:id="1305"/>
      <w:bookmarkEnd w:id="1306"/>
      <w:bookmarkEnd w:id="130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308" w:name="_CR6_5_1_4"/>
      <w:bookmarkStart w:id="1309" w:name="_Toc20215479"/>
      <w:bookmarkStart w:id="1310" w:name="_Toc27495946"/>
      <w:bookmarkStart w:id="1311" w:name="_Toc36107685"/>
      <w:bookmarkStart w:id="1312" w:name="_Toc44598436"/>
      <w:bookmarkStart w:id="1313" w:name="_Toc44602291"/>
      <w:bookmarkStart w:id="1314" w:name="_Toc45197468"/>
      <w:bookmarkStart w:id="1315" w:name="_Toc45695501"/>
      <w:bookmarkStart w:id="1316" w:name="_Toc51850957"/>
      <w:bookmarkStart w:id="1317" w:name="_Toc92224560"/>
      <w:bookmarkStart w:id="1318" w:name="_Toc202371632"/>
      <w:bookmarkEnd w:id="1308"/>
      <w:r w:rsidRPr="00B02A0B">
        <w:t>6.5.1.4</w:t>
      </w:r>
      <w:r w:rsidRPr="00B02A0B">
        <w:tab/>
        <w:t>Verifying integrity of an XML body and decrypting XML elements</w:t>
      </w:r>
      <w:bookmarkEnd w:id="1309"/>
      <w:bookmarkEnd w:id="1310"/>
      <w:bookmarkEnd w:id="1311"/>
      <w:bookmarkEnd w:id="1312"/>
      <w:bookmarkEnd w:id="1313"/>
      <w:bookmarkEnd w:id="1314"/>
      <w:bookmarkEnd w:id="1315"/>
      <w:bookmarkEnd w:id="1316"/>
      <w:bookmarkEnd w:id="1317"/>
      <w:bookmarkEnd w:id="131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19" w:name="_CR6_5_2"/>
      <w:bookmarkStart w:id="1320" w:name="_Toc20215480"/>
      <w:bookmarkStart w:id="1321" w:name="_Toc27495947"/>
      <w:bookmarkStart w:id="1322" w:name="_Toc36107686"/>
      <w:bookmarkStart w:id="1323" w:name="_Toc44598437"/>
      <w:bookmarkStart w:id="1324" w:name="_Toc44602292"/>
      <w:bookmarkStart w:id="1325" w:name="_Toc45197469"/>
      <w:bookmarkStart w:id="1326" w:name="_Toc45695502"/>
      <w:bookmarkStart w:id="1327" w:name="_Toc51850958"/>
      <w:bookmarkStart w:id="1328" w:name="_Toc92224561"/>
      <w:bookmarkStart w:id="1329" w:name="_Toc202371633"/>
      <w:bookmarkEnd w:id="1319"/>
      <w:r w:rsidRPr="00B02A0B">
        <w:lastRenderedPageBreak/>
        <w:t>6.5.2</w:t>
      </w:r>
      <w:r w:rsidRPr="00B02A0B">
        <w:tab/>
        <w:t>Confidentiality Protection</w:t>
      </w:r>
      <w:bookmarkEnd w:id="1320"/>
      <w:bookmarkEnd w:id="1321"/>
      <w:bookmarkEnd w:id="1322"/>
      <w:bookmarkEnd w:id="1323"/>
      <w:bookmarkEnd w:id="1324"/>
      <w:bookmarkEnd w:id="1325"/>
      <w:bookmarkEnd w:id="1326"/>
      <w:bookmarkEnd w:id="1327"/>
      <w:bookmarkEnd w:id="1328"/>
      <w:bookmarkEnd w:id="1329"/>
    </w:p>
    <w:p w14:paraId="693013DC" w14:textId="77777777" w:rsidR="005C310B" w:rsidRPr="00B02A0B" w:rsidRDefault="005C310B" w:rsidP="007D34FE">
      <w:pPr>
        <w:pStyle w:val="Heading4"/>
      </w:pPr>
      <w:bookmarkStart w:id="1330" w:name="_CR6_5_2_1"/>
      <w:bookmarkStart w:id="1331" w:name="_Toc20215481"/>
      <w:bookmarkStart w:id="1332" w:name="_Toc27495948"/>
      <w:bookmarkStart w:id="1333" w:name="_Toc36107687"/>
      <w:bookmarkStart w:id="1334" w:name="_Toc44598438"/>
      <w:bookmarkStart w:id="1335" w:name="_Toc44602293"/>
      <w:bookmarkStart w:id="1336" w:name="_Toc45197470"/>
      <w:bookmarkStart w:id="1337" w:name="_Toc45695503"/>
      <w:bookmarkStart w:id="1338" w:name="_Toc51850959"/>
      <w:bookmarkStart w:id="1339" w:name="_Toc92224562"/>
      <w:bookmarkStart w:id="1340" w:name="_Toc202371634"/>
      <w:bookmarkEnd w:id="1330"/>
      <w:r w:rsidRPr="00B02A0B">
        <w:t>6.5.2.1</w:t>
      </w:r>
      <w:r w:rsidRPr="00B02A0B">
        <w:tab/>
        <w:t>General</w:t>
      </w:r>
      <w:bookmarkEnd w:id="1331"/>
      <w:bookmarkEnd w:id="1332"/>
      <w:bookmarkEnd w:id="1333"/>
      <w:bookmarkEnd w:id="1334"/>
      <w:bookmarkEnd w:id="1335"/>
      <w:bookmarkEnd w:id="1336"/>
      <w:bookmarkEnd w:id="1337"/>
      <w:bookmarkEnd w:id="1338"/>
      <w:bookmarkEnd w:id="1339"/>
      <w:bookmarkEnd w:id="134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41" w:name="_CR6_5_2_2"/>
      <w:bookmarkStart w:id="1342" w:name="_Toc20215482"/>
      <w:bookmarkStart w:id="1343" w:name="_Toc27495949"/>
      <w:bookmarkStart w:id="1344" w:name="_Toc36107688"/>
      <w:bookmarkStart w:id="1345" w:name="_Toc44598439"/>
      <w:bookmarkStart w:id="1346" w:name="_Toc44602294"/>
      <w:bookmarkStart w:id="1347" w:name="_Toc45197471"/>
      <w:bookmarkStart w:id="1348" w:name="_Toc45695504"/>
      <w:bookmarkStart w:id="1349" w:name="_Toc51850960"/>
      <w:bookmarkStart w:id="1350" w:name="_Toc92224563"/>
      <w:bookmarkStart w:id="1351" w:name="_Toc202371635"/>
      <w:bookmarkEnd w:id="1341"/>
      <w:r w:rsidRPr="00B02A0B">
        <w:t>6.5.2.2</w:t>
      </w:r>
      <w:r w:rsidRPr="00B02A0B">
        <w:tab/>
        <w:t>Keys used in confidentiality protection procedures</w:t>
      </w:r>
      <w:bookmarkEnd w:id="1342"/>
      <w:bookmarkEnd w:id="1343"/>
      <w:bookmarkEnd w:id="1344"/>
      <w:bookmarkEnd w:id="1345"/>
      <w:bookmarkEnd w:id="1346"/>
      <w:bookmarkEnd w:id="1347"/>
      <w:bookmarkEnd w:id="1348"/>
      <w:bookmarkEnd w:id="1349"/>
      <w:bookmarkEnd w:id="1350"/>
      <w:bookmarkEnd w:id="1351"/>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52" w:name="_CR6_5_2_3"/>
      <w:bookmarkStart w:id="1353" w:name="_Toc20215483"/>
      <w:bookmarkStart w:id="1354" w:name="_Toc27495950"/>
      <w:bookmarkStart w:id="1355" w:name="_Toc36107689"/>
      <w:bookmarkStart w:id="1356" w:name="_Toc44598440"/>
      <w:bookmarkStart w:id="1357" w:name="_Toc44602295"/>
      <w:bookmarkStart w:id="1358" w:name="_Toc45197472"/>
      <w:bookmarkStart w:id="1359" w:name="_Toc45695505"/>
      <w:bookmarkStart w:id="1360" w:name="_Toc51850961"/>
      <w:bookmarkStart w:id="1361" w:name="_Toc92224564"/>
      <w:bookmarkStart w:id="1362" w:name="_Toc202371636"/>
      <w:bookmarkEnd w:id="1352"/>
      <w:r w:rsidRPr="00B02A0B">
        <w:t>6.5.2.3</w:t>
      </w:r>
      <w:r w:rsidRPr="00B02A0B">
        <w:tab/>
        <w:t>Procedures for sending confidentiality protected content</w:t>
      </w:r>
      <w:bookmarkEnd w:id="1353"/>
      <w:bookmarkEnd w:id="1354"/>
      <w:bookmarkEnd w:id="1355"/>
      <w:bookmarkEnd w:id="1356"/>
      <w:bookmarkEnd w:id="1357"/>
      <w:bookmarkEnd w:id="1358"/>
      <w:bookmarkEnd w:id="1359"/>
      <w:bookmarkEnd w:id="1360"/>
      <w:bookmarkEnd w:id="1361"/>
      <w:bookmarkEnd w:id="1362"/>
    </w:p>
    <w:p w14:paraId="36160B45" w14:textId="77777777" w:rsidR="005C310B" w:rsidRPr="00B02A0B" w:rsidRDefault="005C310B" w:rsidP="007D34FE">
      <w:pPr>
        <w:pStyle w:val="Heading5"/>
      </w:pPr>
      <w:bookmarkStart w:id="1363" w:name="_CR6_5_2_3_1"/>
      <w:bookmarkStart w:id="1364" w:name="_Toc20215484"/>
      <w:bookmarkStart w:id="1365" w:name="_Toc27495951"/>
      <w:bookmarkStart w:id="1366" w:name="_Toc36107690"/>
      <w:bookmarkStart w:id="1367" w:name="_Toc44598441"/>
      <w:bookmarkStart w:id="1368" w:name="_Toc44602296"/>
      <w:bookmarkStart w:id="1369" w:name="_Toc45197473"/>
      <w:bookmarkStart w:id="1370" w:name="_Toc45695506"/>
      <w:bookmarkStart w:id="1371" w:name="_Toc51850962"/>
      <w:bookmarkStart w:id="1372" w:name="_Toc92224565"/>
      <w:bookmarkStart w:id="1373" w:name="_Toc202371637"/>
      <w:bookmarkEnd w:id="1363"/>
      <w:r w:rsidRPr="00B02A0B">
        <w:t>6.5.2.3.1</w:t>
      </w:r>
      <w:r w:rsidRPr="00B02A0B">
        <w:tab/>
        <w:t>MCData client</w:t>
      </w:r>
      <w:bookmarkEnd w:id="1364"/>
      <w:bookmarkEnd w:id="1365"/>
      <w:bookmarkEnd w:id="1366"/>
      <w:bookmarkEnd w:id="1367"/>
      <w:bookmarkEnd w:id="1368"/>
      <w:bookmarkEnd w:id="1369"/>
      <w:bookmarkEnd w:id="1370"/>
      <w:bookmarkEnd w:id="1371"/>
      <w:bookmarkEnd w:id="1372"/>
      <w:bookmarkEnd w:id="1373"/>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74" w:name="_CR6_5_2_3_2"/>
      <w:bookmarkStart w:id="1375" w:name="_Toc20215485"/>
      <w:bookmarkStart w:id="1376" w:name="_Toc27495952"/>
      <w:bookmarkStart w:id="1377" w:name="_Toc36107691"/>
      <w:bookmarkStart w:id="1378" w:name="_Toc44598442"/>
      <w:bookmarkStart w:id="1379" w:name="_Toc44602297"/>
      <w:bookmarkStart w:id="1380" w:name="_Toc45197474"/>
      <w:bookmarkStart w:id="1381" w:name="_Toc45695507"/>
      <w:bookmarkStart w:id="1382" w:name="_Toc51850963"/>
      <w:bookmarkStart w:id="1383" w:name="_Toc92224566"/>
      <w:bookmarkStart w:id="1384" w:name="_Toc202371638"/>
      <w:bookmarkEnd w:id="1374"/>
      <w:r w:rsidRPr="00B02A0B">
        <w:t>6.5.2.3.2</w:t>
      </w:r>
      <w:r w:rsidRPr="00B02A0B">
        <w:tab/>
        <w:t>MCData server</w:t>
      </w:r>
      <w:bookmarkEnd w:id="1375"/>
      <w:bookmarkEnd w:id="1376"/>
      <w:bookmarkEnd w:id="1377"/>
      <w:bookmarkEnd w:id="1378"/>
      <w:bookmarkEnd w:id="1379"/>
      <w:bookmarkEnd w:id="1380"/>
      <w:bookmarkEnd w:id="1381"/>
      <w:bookmarkEnd w:id="1382"/>
      <w:bookmarkEnd w:id="1383"/>
      <w:bookmarkEnd w:id="1384"/>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lastRenderedPageBreak/>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85" w:name="_CR6_5_2_3_3"/>
      <w:bookmarkStart w:id="1386" w:name="_Toc20215486"/>
      <w:bookmarkStart w:id="1387" w:name="_Toc27495953"/>
      <w:bookmarkStart w:id="1388" w:name="_Toc36107692"/>
      <w:bookmarkStart w:id="1389" w:name="_Toc44598443"/>
      <w:bookmarkStart w:id="1390" w:name="_Toc44602298"/>
      <w:bookmarkStart w:id="1391" w:name="_Toc45197475"/>
      <w:bookmarkStart w:id="1392" w:name="_Toc45695508"/>
      <w:bookmarkStart w:id="1393" w:name="_Toc51850964"/>
      <w:bookmarkStart w:id="1394" w:name="_Toc92224567"/>
      <w:bookmarkStart w:id="1395" w:name="_Toc202371639"/>
      <w:bookmarkEnd w:id="1385"/>
      <w:r w:rsidRPr="00B02A0B">
        <w:t>6.5.2.3.3</w:t>
      </w:r>
      <w:r w:rsidRPr="00B02A0B">
        <w:tab/>
        <w:t>Content Encryption in XML elements</w:t>
      </w:r>
      <w:bookmarkEnd w:id="1386"/>
      <w:bookmarkEnd w:id="1387"/>
      <w:bookmarkEnd w:id="1388"/>
      <w:bookmarkEnd w:id="1389"/>
      <w:bookmarkEnd w:id="1390"/>
      <w:bookmarkEnd w:id="1391"/>
      <w:bookmarkEnd w:id="1392"/>
      <w:bookmarkEnd w:id="1393"/>
      <w:bookmarkEnd w:id="1394"/>
      <w:bookmarkEnd w:id="1395"/>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96" w:name="_CR6_5_2_3_4"/>
      <w:bookmarkStart w:id="1397" w:name="_Toc20215487"/>
      <w:bookmarkStart w:id="1398" w:name="_Toc27495954"/>
      <w:bookmarkStart w:id="1399" w:name="_Toc36107693"/>
      <w:bookmarkStart w:id="1400" w:name="_Toc44598444"/>
      <w:bookmarkStart w:id="1401" w:name="_Toc44602299"/>
      <w:bookmarkStart w:id="1402" w:name="_Toc45197476"/>
      <w:bookmarkStart w:id="1403" w:name="_Toc45695509"/>
      <w:bookmarkStart w:id="1404" w:name="_Toc51850965"/>
      <w:bookmarkStart w:id="1405" w:name="_Toc92224568"/>
      <w:bookmarkStart w:id="1406" w:name="_Toc202371640"/>
      <w:bookmarkEnd w:id="1396"/>
      <w:r w:rsidRPr="00B02A0B">
        <w:t>6.5.2.3.4</w:t>
      </w:r>
      <w:r w:rsidRPr="00B02A0B">
        <w:tab/>
        <w:t>Attribute URI Encryption</w:t>
      </w:r>
      <w:bookmarkEnd w:id="1397"/>
      <w:bookmarkEnd w:id="1398"/>
      <w:bookmarkEnd w:id="1399"/>
      <w:bookmarkEnd w:id="1400"/>
      <w:bookmarkEnd w:id="1401"/>
      <w:bookmarkEnd w:id="1402"/>
      <w:bookmarkEnd w:id="1403"/>
      <w:bookmarkEnd w:id="1404"/>
      <w:bookmarkEnd w:id="1405"/>
      <w:bookmarkEnd w:id="1406"/>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407"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407"/>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408" w:name="_CR6_5_2_4"/>
      <w:bookmarkStart w:id="1409" w:name="_Toc20215488"/>
      <w:bookmarkStart w:id="1410" w:name="_Toc27495955"/>
      <w:bookmarkStart w:id="1411" w:name="_Toc36107694"/>
      <w:bookmarkStart w:id="1412" w:name="_Toc44598445"/>
      <w:bookmarkStart w:id="1413" w:name="_Toc44602300"/>
      <w:bookmarkStart w:id="1414" w:name="_Toc45197477"/>
      <w:bookmarkStart w:id="1415" w:name="_Toc45695510"/>
      <w:bookmarkStart w:id="1416" w:name="_Toc51850966"/>
      <w:bookmarkStart w:id="1417" w:name="_Toc92224569"/>
      <w:bookmarkStart w:id="1418" w:name="_Toc202371641"/>
      <w:bookmarkEnd w:id="1408"/>
      <w:r w:rsidRPr="00B02A0B">
        <w:t>6.5.2.4</w:t>
      </w:r>
      <w:r w:rsidRPr="00B02A0B">
        <w:tab/>
        <w:t>Procedures for receiving confidentiality protected content</w:t>
      </w:r>
      <w:bookmarkEnd w:id="1409"/>
      <w:bookmarkEnd w:id="1410"/>
      <w:bookmarkEnd w:id="1411"/>
      <w:bookmarkEnd w:id="1412"/>
      <w:bookmarkEnd w:id="1413"/>
      <w:bookmarkEnd w:id="1414"/>
      <w:bookmarkEnd w:id="1415"/>
      <w:bookmarkEnd w:id="1416"/>
      <w:bookmarkEnd w:id="1417"/>
      <w:bookmarkEnd w:id="1418"/>
    </w:p>
    <w:p w14:paraId="570C6F4B" w14:textId="77777777" w:rsidR="005C310B" w:rsidRPr="00B02A0B" w:rsidRDefault="005C310B" w:rsidP="007D34FE">
      <w:pPr>
        <w:pStyle w:val="Heading5"/>
      </w:pPr>
      <w:bookmarkStart w:id="1419" w:name="_CR6_5_2_4_1"/>
      <w:bookmarkStart w:id="1420" w:name="_Toc20215489"/>
      <w:bookmarkStart w:id="1421" w:name="_Toc27495956"/>
      <w:bookmarkStart w:id="1422" w:name="_Toc36107695"/>
      <w:bookmarkStart w:id="1423" w:name="_Toc44598446"/>
      <w:bookmarkStart w:id="1424" w:name="_Toc44602301"/>
      <w:bookmarkStart w:id="1425" w:name="_Toc45197478"/>
      <w:bookmarkStart w:id="1426" w:name="_Toc45695511"/>
      <w:bookmarkStart w:id="1427" w:name="_Toc51850967"/>
      <w:bookmarkStart w:id="1428" w:name="_Toc92224570"/>
      <w:bookmarkStart w:id="1429" w:name="_Toc202371642"/>
      <w:bookmarkEnd w:id="1419"/>
      <w:r w:rsidRPr="00B02A0B">
        <w:t>6.5.2.4.1</w:t>
      </w:r>
      <w:r w:rsidRPr="00B02A0B">
        <w:tab/>
        <w:t>Determination of confidentiality protected content</w:t>
      </w:r>
      <w:bookmarkEnd w:id="1420"/>
      <w:bookmarkEnd w:id="1421"/>
      <w:bookmarkEnd w:id="1422"/>
      <w:bookmarkEnd w:id="1423"/>
      <w:bookmarkEnd w:id="1424"/>
      <w:bookmarkEnd w:id="1425"/>
      <w:bookmarkEnd w:id="1426"/>
      <w:bookmarkEnd w:id="1427"/>
      <w:bookmarkEnd w:id="1428"/>
      <w:bookmarkEnd w:id="142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lastRenderedPageBreak/>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30" w:name="_CR6_5_2_4_2"/>
      <w:bookmarkStart w:id="1431" w:name="_Toc20215490"/>
      <w:bookmarkStart w:id="1432" w:name="_Toc27495957"/>
      <w:bookmarkStart w:id="1433" w:name="_Toc36107696"/>
      <w:bookmarkStart w:id="1434" w:name="_Toc44598447"/>
      <w:bookmarkStart w:id="1435" w:name="_Toc44602302"/>
      <w:bookmarkStart w:id="1436" w:name="_Toc45197479"/>
      <w:bookmarkStart w:id="1437" w:name="_Toc45695512"/>
      <w:bookmarkStart w:id="1438" w:name="_Toc51850968"/>
      <w:bookmarkStart w:id="1439" w:name="_Toc92224571"/>
      <w:bookmarkStart w:id="1440" w:name="_Toc202371643"/>
      <w:bookmarkEnd w:id="1430"/>
      <w:r w:rsidRPr="00B02A0B">
        <w:t>6.5.2.4.2</w:t>
      </w:r>
      <w:r w:rsidRPr="00B02A0B">
        <w:tab/>
        <w:t>Decrypting confidentiality protected content in XML elements</w:t>
      </w:r>
      <w:bookmarkEnd w:id="1431"/>
      <w:bookmarkEnd w:id="1432"/>
      <w:bookmarkEnd w:id="1433"/>
      <w:bookmarkEnd w:id="1434"/>
      <w:bookmarkEnd w:id="1435"/>
      <w:bookmarkEnd w:id="1436"/>
      <w:bookmarkEnd w:id="1437"/>
      <w:bookmarkEnd w:id="1438"/>
      <w:bookmarkEnd w:id="1439"/>
      <w:bookmarkEnd w:id="1440"/>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41" w:name="_CR6_5_2_4_3"/>
      <w:bookmarkStart w:id="1442" w:name="_Toc20215491"/>
      <w:bookmarkStart w:id="1443" w:name="_Toc27495958"/>
      <w:bookmarkStart w:id="1444" w:name="_Toc36107697"/>
      <w:bookmarkStart w:id="1445" w:name="_Toc44598448"/>
      <w:bookmarkStart w:id="1446" w:name="_Toc44602303"/>
      <w:bookmarkStart w:id="1447" w:name="_Toc45197480"/>
      <w:bookmarkStart w:id="1448" w:name="_Toc45695513"/>
      <w:bookmarkStart w:id="1449" w:name="_Toc51850969"/>
      <w:bookmarkStart w:id="1450" w:name="_Toc92224572"/>
      <w:bookmarkStart w:id="1451" w:name="_Toc202371644"/>
      <w:bookmarkEnd w:id="1441"/>
      <w:r w:rsidRPr="00B02A0B">
        <w:t>6.5.2.4.3</w:t>
      </w:r>
      <w:r w:rsidRPr="00B02A0B">
        <w:tab/>
        <w:t>Decrypting confidentiality protected URIs in XML attributes</w:t>
      </w:r>
      <w:bookmarkEnd w:id="1442"/>
      <w:bookmarkEnd w:id="1443"/>
      <w:bookmarkEnd w:id="1444"/>
      <w:bookmarkEnd w:id="1445"/>
      <w:bookmarkEnd w:id="1446"/>
      <w:bookmarkEnd w:id="1447"/>
      <w:bookmarkEnd w:id="1448"/>
      <w:bookmarkEnd w:id="1449"/>
      <w:bookmarkEnd w:id="1450"/>
      <w:bookmarkEnd w:id="1451"/>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52" w:name="_CR6_5_2_5"/>
      <w:bookmarkStart w:id="1453" w:name="_Toc20215492"/>
      <w:bookmarkStart w:id="1454" w:name="_Toc27495959"/>
      <w:bookmarkStart w:id="1455" w:name="_Toc36107698"/>
      <w:bookmarkStart w:id="1456" w:name="_Toc44598449"/>
      <w:bookmarkStart w:id="1457" w:name="_Toc44602304"/>
      <w:bookmarkStart w:id="1458" w:name="_Toc45197481"/>
      <w:bookmarkStart w:id="1459" w:name="_Toc45695514"/>
      <w:bookmarkStart w:id="1460" w:name="_Toc51850970"/>
      <w:bookmarkStart w:id="1461" w:name="_Toc92224573"/>
      <w:bookmarkStart w:id="1462" w:name="_Toc202371645"/>
      <w:bookmarkEnd w:id="1452"/>
      <w:r w:rsidRPr="00B02A0B">
        <w:t>6.5.2.5</w:t>
      </w:r>
      <w:r w:rsidRPr="00B02A0B">
        <w:tab/>
        <w:t>MCData server copying received XML content</w:t>
      </w:r>
      <w:bookmarkEnd w:id="1453"/>
      <w:bookmarkEnd w:id="1454"/>
      <w:bookmarkEnd w:id="1455"/>
      <w:bookmarkEnd w:id="1456"/>
      <w:bookmarkEnd w:id="1457"/>
      <w:bookmarkEnd w:id="1458"/>
      <w:bookmarkEnd w:id="1459"/>
      <w:bookmarkEnd w:id="1460"/>
      <w:bookmarkEnd w:id="1461"/>
      <w:bookmarkEnd w:id="146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lastRenderedPageBreak/>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63" w:name="_CR6_5_3"/>
      <w:bookmarkStart w:id="1464" w:name="_Toc20215493"/>
      <w:bookmarkStart w:id="1465" w:name="_Toc27495960"/>
      <w:bookmarkStart w:id="1466" w:name="_Toc36107699"/>
      <w:bookmarkStart w:id="1467" w:name="_Toc44598450"/>
      <w:bookmarkStart w:id="1468" w:name="_Toc44602305"/>
      <w:bookmarkStart w:id="1469" w:name="_Toc45197482"/>
      <w:bookmarkStart w:id="1470" w:name="_Toc45695515"/>
      <w:bookmarkStart w:id="1471" w:name="_Toc51850971"/>
      <w:bookmarkStart w:id="1472" w:name="_Toc92224574"/>
      <w:bookmarkStart w:id="1473" w:name="_Toc202371646"/>
      <w:bookmarkEnd w:id="1463"/>
      <w:r w:rsidRPr="00B02A0B">
        <w:t>6.5.3</w:t>
      </w:r>
      <w:r w:rsidRPr="00B02A0B">
        <w:tab/>
        <w:t>Integrity Protection of XML documents</w:t>
      </w:r>
      <w:bookmarkEnd w:id="1464"/>
      <w:bookmarkEnd w:id="1465"/>
      <w:bookmarkEnd w:id="1466"/>
      <w:bookmarkEnd w:id="1467"/>
      <w:bookmarkEnd w:id="1468"/>
      <w:bookmarkEnd w:id="1469"/>
      <w:bookmarkEnd w:id="1470"/>
      <w:bookmarkEnd w:id="1471"/>
      <w:bookmarkEnd w:id="1472"/>
      <w:bookmarkEnd w:id="1473"/>
    </w:p>
    <w:p w14:paraId="0E1D3810" w14:textId="77777777" w:rsidR="005C310B" w:rsidRPr="00B02A0B" w:rsidRDefault="005C310B" w:rsidP="007D34FE">
      <w:pPr>
        <w:pStyle w:val="Heading4"/>
      </w:pPr>
      <w:bookmarkStart w:id="1474" w:name="_CR6_5_3_1"/>
      <w:bookmarkStart w:id="1475" w:name="_Toc20215494"/>
      <w:bookmarkStart w:id="1476" w:name="_Toc27495961"/>
      <w:bookmarkStart w:id="1477" w:name="_Toc36107700"/>
      <w:bookmarkStart w:id="1478" w:name="_Toc44598451"/>
      <w:bookmarkStart w:id="1479" w:name="_Toc44602306"/>
      <w:bookmarkStart w:id="1480" w:name="_Toc45197483"/>
      <w:bookmarkStart w:id="1481" w:name="_Toc45695516"/>
      <w:bookmarkStart w:id="1482" w:name="_Toc51850972"/>
      <w:bookmarkStart w:id="1483" w:name="_Toc92224575"/>
      <w:bookmarkStart w:id="1484" w:name="_Toc202371647"/>
      <w:bookmarkEnd w:id="1474"/>
      <w:r w:rsidRPr="00B02A0B">
        <w:t>6.5.3.1</w:t>
      </w:r>
      <w:r w:rsidRPr="00B02A0B">
        <w:tab/>
        <w:t>General</w:t>
      </w:r>
      <w:bookmarkEnd w:id="1475"/>
      <w:bookmarkEnd w:id="1476"/>
      <w:bookmarkEnd w:id="1477"/>
      <w:bookmarkEnd w:id="1478"/>
      <w:bookmarkEnd w:id="1479"/>
      <w:bookmarkEnd w:id="1480"/>
      <w:bookmarkEnd w:id="1481"/>
      <w:bookmarkEnd w:id="1482"/>
      <w:bookmarkEnd w:id="1483"/>
      <w:bookmarkEnd w:id="148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application/conference-info+xml;</w:t>
      </w:r>
    </w:p>
    <w:p w14:paraId="7FEEE052" w14:textId="5C2BFF90"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1EF82C34" w:rsidR="005C310B" w:rsidRDefault="005C310B" w:rsidP="005C310B">
      <w:pPr>
        <w:pStyle w:val="B1"/>
        <w:rPr>
          <w:lang w:eastAsia="ko-KR"/>
        </w:rPr>
      </w:pPr>
      <w:r w:rsidRPr="00B02A0B">
        <w:rPr>
          <w:lang w:eastAsia="ko-KR"/>
        </w:rPr>
        <w:t>-</w:t>
      </w:r>
      <w:r w:rsidRPr="00B02A0B">
        <w:rPr>
          <w:lang w:eastAsia="ko-KR"/>
        </w:rPr>
        <w:tab/>
        <w:t>application/xcap-diff+xml</w:t>
      </w:r>
      <w:r w:rsidR="00760BB3">
        <w:rPr>
          <w:lang w:eastAsia="ko-KR"/>
        </w:rPr>
        <w:t>;</w:t>
      </w:r>
    </w:p>
    <w:p w14:paraId="6983EB76" w14:textId="77777777" w:rsidR="00760BB3" w:rsidRDefault="00760BB3" w:rsidP="00760BB3">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544E1729" w14:textId="04ED030F" w:rsidR="00760BB3" w:rsidRPr="00B02A0B" w:rsidRDefault="00760BB3" w:rsidP="00760BB3">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MCData client and MCData server shall, for each MIME body, include the Content-ID header field as specified in </w:t>
      </w:r>
      <w:r w:rsidRPr="00B02A0B">
        <w:lastRenderedPageBreak/>
        <w:t>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2pt;height:459.1pt" o:ole="">
            <v:imagedata r:id="rId20" o:title=""/>
          </v:shape>
          <o:OLEObject Type="Embed" ProgID="Visio.Drawing.11" ShapeID="_x0000_i1027" DrawAspect="Content" ObjectID="_1812984316" r:id="rId21"/>
        </w:object>
      </w:r>
    </w:p>
    <w:p w14:paraId="0F4F78B1" w14:textId="77777777" w:rsidR="005C310B" w:rsidRPr="00B02A0B" w:rsidRDefault="005C310B" w:rsidP="005C310B">
      <w:pPr>
        <w:pStyle w:val="TF"/>
      </w:pPr>
      <w:bookmarkStart w:id="1485" w:name="_CRFigure6_5_3_11"/>
      <w:r w:rsidRPr="00B02A0B">
        <w:t>Figure </w:t>
      </w:r>
      <w:bookmarkEnd w:id="148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86" w:name="_CR6_5_3_2"/>
      <w:bookmarkStart w:id="1487" w:name="_Toc20215495"/>
      <w:bookmarkStart w:id="1488" w:name="_Toc27495962"/>
      <w:bookmarkStart w:id="1489" w:name="_Toc36107701"/>
      <w:bookmarkStart w:id="1490" w:name="_Toc44598452"/>
      <w:bookmarkStart w:id="1491" w:name="_Toc44602307"/>
      <w:bookmarkStart w:id="1492" w:name="_Toc45197484"/>
      <w:bookmarkStart w:id="1493" w:name="_Toc45695517"/>
      <w:bookmarkStart w:id="1494" w:name="_Toc51850973"/>
      <w:bookmarkStart w:id="1495" w:name="_Toc92224576"/>
      <w:bookmarkStart w:id="1496" w:name="_Toc202371648"/>
      <w:bookmarkEnd w:id="1486"/>
      <w:r w:rsidRPr="00B02A0B">
        <w:t>6.5.3.2</w:t>
      </w:r>
      <w:r w:rsidRPr="00B02A0B">
        <w:tab/>
        <w:t>Keys used in integrity protection procedures</w:t>
      </w:r>
      <w:bookmarkEnd w:id="1487"/>
      <w:bookmarkEnd w:id="1488"/>
      <w:bookmarkEnd w:id="1489"/>
      <w:bookmarkEnd w:id="1490"/>
      <w:bookmarkEnd w:id="1491"/>
      <w:bookmarkEnd w:id="1492"/>
      <w:bookmarkEnd w:id="1493"/>
      <w:bookmarkEnd w:id="1494"/>
      <w:bookmarkEnd w:id="1495"/>
      <w:bookmarkEnd w:id="149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lastRenderedPageBreak/>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97" w:name="_CR6_5_3_3"/>
      <w:bookmarkStart w:id="1498" w:name="_Toc20215496"/>
      <w:bookmarkStart w:id="1499" w:name="_Toc27495963"/>
      <w:bookmarkStart w:id="1500" w:name="_Toc36107702"/>
      <w:bookmarkStart w:id="1501" w:name="_Toc44598453"/>
      <w:bookmarkStart w:id="1502" w:name="_Toc44602308"/>
      <w:bookmarkStart w:id="1503" w:name="_Toc45197485"/>
      <w:bookmarkStart w:id="1504" w:name="_Toc45695518"/>
      <w:bookmarkStart w:id="1505" w:name="_Toc51850974"/>
      <w:bookmarkStart w:id="1506" w:name="_Toc92224577"/>
      <w:bookmarkStart w:id="1507" w:name="_Toc202371649"/>
      <w:bookmarkEnd w:id="1497"/>
      <w:r w:rsidRPr="00B02A0B">
        <w:t>6.5.3.3</w:t>
      </w:r>
      <w:r w:rsidRPr="00B02A0B">
        <w:tab/>
        <w:t>Sending integrity protected content</w:t>
      </w:r>
      <w:bookmarkEnd w:id="1498"/>
      <w:bookmarkEnd w:id="1499"/>
      <w:bookmarkEnd w:id="1500"/>
      <w:bookmarkEnd w:id="1501"/>
      <w:bookmarkEnd w:id="1502"/>
      <w:bookmarkEnd w:id="1503"/>
      <w:bookmarkEnd w:id="1504"/>
      <w:bookmarkEnd w:id="1505"/>
      <w:bookmarkEnd w:id="1506"/>
      <w:bookmarkEnd w:id="1507"/>
    </w:p>
    <w:p w14:paraId="59CD1F5E" w14:textId="77777777" w:rsidR="005C310B" w:rsidRPr="00B02A0B" w:rsidRDefault="005C310B" w:rsidP="007D34FE">
      <w:pPr>
        <w:pStyle w:val="Heading5"/>
      </w:pPr>
      <w:bookmarkStart w:id="1508" w:name="_CR6_5_3_3_1"/>
      <w:bookmarkStart w:id="1509" w:name="_Toc20215497"/>
      <w:bookmarkStart w:id="1510" w:name="_Toc27495964"/>
      <w:bookmarkStart w:id="1511" w:name="_Toc36107703"/>
      <w:bookmarkStart w:id="1512" w:name="_Toc44598454"/>
      <w:bookmarkStart w:id="1513" w:name="_Toc44602309"/>
      <w:bookmarkStart w:id="1514" w:name="_Toc45197486"/>
      <w:bookmarkStart w:id="1515" w:name="_Toc45695519"/>
      <w:bookmarkStart w:id="1516" w:name="_Toc51850975"/>
      <w:bookmarkStart w:id="1517" w:name="_Toc92224578"/>
      <w:bookmarkStart w:id="1518" w:name="_Toc202371650"/>
      <w:bookmarkEnd w:id="1508"/>
      <w:r w:rsidRPr="00B02A0B">
        <w:t>6.5.3.3.1</w:t>
      </w:r>
      <w:r w:rsidRPr="00B02A0B">
        <w:tab/>
        <w:t>MCData client</w:t>
      </w:r>
      <w:bookmarkEnd w:id="1509"/>
      <w:bookmarkEnd w:id="1510"/>
      <w:bookmarkEnd w:id="1511"/>
      <w:bookmarkEnd w:id="1512"/>
      <w:bookmarkEnd w:id="1513"/>
      <w:bookmarkEnd w:id="1514"/>
      <w:bookmarkEnd w:id="1515"/>
      <w:bookmarkEnd w:id="1516"/>
      <w:bookmarkEnd w:id="1517"/>
      <w:bookmarkEnd w:id="1518"/>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19" w:name="_CR6_5_3_3_2"/>
      <w:bookmarkStart w:id="1520" w:name="_Toc20215498"/>
      <w:bookmarkStart w:id="1521" w:name="_Toc27495965"/>
      <w:bookmarkStart w:id="1522" w:name="_Toc36107704"/>
      <w:bookmarkStart w:id="1523" w:name="_Toc44598455"/>
      <w:bookmarkStart w:id="1524" w:name="_Toc44602310"/>
      <w:bookmarkStart w:id="1525" w:name="_Toc45197487"/>
      <w:bookmarkStart w:id="1526" w:name="_Toc45695520"/>
      <w:bookmarkStart w:id="1527" w:name="_Toc51850976"/>
      <w:bookmarkStart w:id="1528" w:name="_Toc92224579"/>
      <w:bookmarkStart w:id="1529" w:name="_Toc202371651"/>
      <w:bookmarkEnd w:id="1519"/>
      <w:r w:rsidRPr="00B02A0B">
        <w:t>6.5.3.3.2</w:t>
      </w:r>
      <w:r w:rsidRPr="00B02A0B">
        <w:tab/>
        <w:t>MCData server</w:t>
      </w:r>
      <w:bookmarkEnd w:id="1520"/>
      <w:bookmarkEnd w:id="1521"/>
      <w:bookmarkEnd w:id="1522"/>
      <w:bookmarkEnd w:id="1523"/>
      <w:bookmarkEnd w:id="1524"/>
      <w:bookmarkEnd w:id="1525"/>
      <w:bookmarkEnd w:id="1526"/>
      <w:bookmarkEnd w:id="1527"/>
      <w:bookmarkEnd w:id="1528"/>
      <w:bookmarkEnd w:id="152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30" w:name="_CR6_5_3_3_3"/>
      <w:bookmarkStart w:id="1531" w:name="_Toc20215499"/>
      <w:bookmarkStart w:id="1532" w:name="_Toc27495966"/>
      <w:bookmarkStart w:id="1533" w:name="_Toc36107705"/>
      <w:bookmarkStart w:id="1534" w:name="_Toc44598456"/>
      <w:bookmarkStart w:id="1535" w:name="_Toc44602311"/>
      <w:bookmarkStart w:id="1536" w:name="_Toc45197488"/>
      <w:bookmarkStart w:id="1537" w:name="_Toc45695521"/>
      <w:bookmarkStart w:id="1538" w:name="_Toc51850977"/>
      <w:bookmarkStart w:id="1539" w:name="_Toc92224580"/>
      <w:bookmarkStart w:id="1540" w:name="_Toc202371652"/>
      <w:bookmarkEnd w:id="1530"/>
      <w:r w:rsidRPr="00B02A0B">
        <w:t>6.5.3.3.3</w:t>
      </w:r>
      <w:r w:rsidRPr="00B02A0B">
        <w:tab/>
        <w:t>Integrity protection procedure</w:t>
      </w:r>
      <w:bookmarkEnd w:id="1531"/>
      <w:bookmarkEnd w:id="1532"/>
      <w:bookmarkEnd w:id="1533"/>
      <w:bookmarkEnd w:id="1534"/>
      <w:bookmarkEnd w:id="1535"/>
      <w:bookmarkEnd w:id="1536"/>
      <w:bookmarkEnd w:id="1537"/>
      <w:bookmarkEnd w:id="1538"/>
      <w:bookmarkEnd w:id="1539"/>
      <w:bookmarkEnd w:id="1540"/>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41"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lastRenderedPageBreak/>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41"/>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42" w:name="_CR6_5_3_4"/>
      <w:bookmarkStart w:id="1543" w:name="_Toc20215500"/>
      <w:bookmarkStart w:id="1544" w:name="_Toc27495967"/>
      <w:bookmarkStart w:id="1545" w:name="_Toc36107706"/>
      <w:bookmarkStart w:id="1546" w:name="_Toc44598457"/>
      <w:bookmarkStart w:id="1547" w:name="_Toc44602312"/>
      <w:bookmarkStart w:id="1548" w:name="_Toc45197489"/>
      <w:bookmarkStart w:id="1549" w:name="_Toc45695522"/>
      <w:bookmarkStart w:id="1550" w:name="_Toc51850978"/>
      <w:bookmarkStart w:id="1551" w:name="_Toc92224581"/>
      <w:bookmarkStart w:id="1552" w:name="_Toc202371653"/>
      <w:bookmarkEnd w:id="1542"/>
      <w:r w:rsidRPr="00B02A0B">
        <w:t>6.5.3.4</w:t>
      </w:r>
      <w:r w:rsidRPr="00B02A0B">
        <w:tab/>
        <w:t>Receiving integrity protected content</w:t>
      </w:r>
      <w:bookmarkEnd w:id="1543"/>
      <w:bookmarkEnd w:id="1544"/>
      <w:bookmarkEnd w:id="1545"/>
      <w:bookmarkEnd w:id="1546"/>
      <w:bookmarkEnd w:id="1547"/>
      <w:bookmarkEnd w:id="1548"/>
      <w:bookmarkEnd w:id="1549"/>
      <w:bookmarkEnd w:id="1550"/>
      <w:bookmarkEnd w:id="1551"/>
      <w:bookmarkEnd w:id="1552"/>
    </w:p>
    <w:p w14:paraId="59DE21B4" w14:textId="77777777" w:rsidR="005C310B" w:rsidRPr="00B02A0B" w:rsidRDefault="005C310B" w:rsidP="007D34FE">
      <w:pPr>
        <w:pStyle w:val="Heading5"/>
      </w:pPr>
      <w:bookmarkStart w:id="1553" w:name="_CR6_5_3_4_1"/>
      <w:bookmarkStart w:id="1554" w:name="_Toc20215501"/>
      <w:bookmarkStart w:id="1555" w:name="_Toc27495968"/>
      <w:bookmarkStart w:id="1556" w:name="_Toc36107707"/>
      <w:bookmarkStart w:id="1557" w:name="_Toc44598458"/>
      <w:bookmarkStart w:id="1558" w:name="_Toc44602313"/>
      <w:bookmarkStart w:id="1559" w:name="_Toc45197490"/>
      <w:bookmarkStart w:id="1560" w:name="_Toc45695523"/>
      <w:bookmarkStart w:id="1561" w:name="_Toc51850979"/>
      <w:bookmarkStart w:id="1562" w:name="_Toc92224582"/>
      <w:bookmarkStart w:id="1563" w:name="_Toc202371654"/>
      <w:bookmarkEnd w:id="1553"/>
      <w:r w:rsidRPr="00B02A0B">
        <w:t>6.5.3.4.1</w:t>
      </w:r>
      <w:r w:rsidRPr="00B02A0B">
        <w:tab/>
        <w:t>Determination of integrity protected content</w:t>
      </w:r>
      <w:bookmarkEnd w:id="1554"/>
      <w:bookmarkEnd w:id="1555"/>
      <w:bookmarkEnd w:id="1556"/>
      <w:bookmarkEnd w:id="1557"/>
      <w:bookmarkEnd w:id="1558"/>
      <w:bookmarkEnd w:id="1559"/>
      <w:bookmarkEnd w:id="1560"/>
      <w:bookmarkEnd w:id="1561"/>
      <w:bookmarkEnd w:id="1562"/>
      <w:bookmarkEnd w:id="1563"/>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64" w:name="_CR6_5_3_4_2"/>
      <w:bookmarkStart w:id="1565" w:name="_Toc20215502"/>
      <w:bookmarkStart w:id="1566" w:name="_Toc27495969"/>
      <w:bookmarkStart w:id="1567" w:name="_Toc36107708"/>
      <w:bookmarkStart w:id="1568" w:name="_Toc44598459"/>
      <w:bookmarkStart w:id="1569" w:name="_Toc44602314"/>
      <w:bookmarkStart w:id="1570" w:name="_Toc45197491"/>
      <w:bookmarkStart w:id="1571" w:name="_Toc45695524"/>
      <w:bookmarkStart w:id="1572" w:name="_Toc51850980"/>
      <w:bookmarkStart w:id="1573" w:name="_Toc92224583"/>
      <w:bookmarkStart w:id="1574" w:name="_Toc202371655"/>
      <w:bookmarkEnd w:id="1564"/>
      <w:r w:rsidRPr="00B02A0B">
        <w:t>6.5.3.4.2</w:t>
      </w:r>
      <w:r w:rsidRPr="00B02A0B">
        <w:tab/>
        <w:t>Verification of integrity protected content</w:t>
      </w:r>
      <w:bookmarkEnd w:id="1565"/>
      <w:bookmarkEnd w:id="1566"/>
      <w:bookmarkEnd w:id="1567"/>
      <w:bookmarkEnd w:id="1568"/>
      <w:bookmarkEnd w:id="1569"/>
      <w:bookmarkEnd w:id="1570"/>
      <w:bookmarkEnd w:id="1571"/>
      <w:bookmarkEnd w:id="1572"/>
      <w:bookmarkEnd w:id="1573"/>
      <w:bookmarkEnd w:id="1574"/>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7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7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7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7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77" w:name="_CR6_6"/>
      <w:bookmarkStart w:id="1578" w:name="_Toc20215503"/>
      <w:bookmarkStart w:id="1579" w:name="_Toc27495970"/>
      <w:bookmarkStart w:id="1580" w:name="_Toc36107709"/>
      <w:bookmarkStart w:id="1581" w:name="_Toc44598460"/>
      <w:bookmarkStart w:id="1582" w:name="_Toc44602315"/>
      <w:bookmarkStart w:id="1583" w:name="_Toc45197492"/>
      <w:bookmarkStart w:id="1584" w:name="_Toc45695525"/>
      <w:bookmarkStart w:id="1585" w:name="_Toc51850981"/>
      <w:bookmarkStart w:id="1586" w:name="_Toc92224584"/>
      <w:bookmarkStart w:id="1587" w:name="_Toc202371656"/>
      <w:bookmarkEnd w:id="1577"/>
      <w:r w:rsidRPr="00B02A0B">
        <w:t>6.6</w:t>
      </w:r>
      <w:r w:rsidRPr="00B02A0B">
        <w:tab/>
        <w:t>Confidentiality and Integrity Protection of TLV messages</w:t>
      </w:r>
      <w:bookmarkEnd w:id="1578"/>
      <w:bookmarkEnd w:id="1579"/>
      <w:bookmarkEnd w:id="1580"/>
      <w:bookmarkEnd w:id="1581"/>
      <w:bookmarkEnd w:id="1582"/>
      <w:bookmarkEnd w:id="1583"/>
      <w:bookmarkEnd w:id="1584"/>
      <w:bookmarkEnd w:id="1585"/>
      <w:bookmarkEnd w:id="1586"/>
      <w:bookmarkEnd w:id="1587"/>
    </w:p>
    <w:p w14:paraId="3C285FA5" w14:textId="77777777" w:rsidR="005C310B" w:rsidRPr="00B02A0B" w:rsidRDefault="005C310B" w:rsidP="007D34FE">
      <w:pPr>
        <w:pStyle w:val="Heading3"/>
      </w:pPr>
      <w:bookmarkStart w:id="1588" w:name="_CR6_6_1"/>
      <w:bookmarkStart w:id="1589" w:name="_Toc20215504"/>
      <w:bookmarkStart w:id="1590" w:name="_Toc27495971"/>
      <w:bookmarkStart w:id="1591" w:name="_Toc36107710"/>
      <w:bookmarkStart w:id="1592" w:name="_Toc44598461"/>
      <w:bookmarkStart w:id="1593" w:name="_Toc44602316"/>
      <w:bookmarkStart w:id="1594" w:name="_Toc45197493"/>
      <w:bookmarkStart w:id="1595" w:name="_Toc45695526"/>
      <w:bookmarkStart w:id="1596" w:name="_Toc51850982"/>
      <w:bookmarkStart w:id="1597" w:name="_Toc92224585"/>
      <w:bookmarkStart w:id="1598" w:name="_Toc202371657"/>
      <w:bookmarkEnd w:id="1588"/>
      <w:r w:rsidRPr="00B02A0B">
        <w:t>6.6.1</w:t>
      </w:r>
      <w:r w:rsidRPr="00B02A0B">
        <w:tab/>
        <w:t>General</w:t>
      </w:r>
      <w:bookmarkEnd w:id="1589"/>
      <w:bookmarkEnd w:id="1590"/>
      <w:bookmarkEnd w:id="1591"/>
      <w:bookmarkEnd w:id="1592"/>
      <w:bookmarkEnd w:id="1593"/>
      <w:bookmarkEnd w:id="1594"/>
      <w:bookmarkEnd w:id="1595"/>
      <w:bookmarkEnd w:id="1596"/>
      <w:bookmarkEnd w:id="1597"/>
      <w:bookmarkEnd w:id="1598"/>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lastRenderedPageBreak/>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99" w:name="_CR6_6_2"/>
      <w:bookmarkStart w:id="1600" w:name="_Toc20215505"/>
      <w:bookmarkStart w:id="1601" w:name="_Toc27495972"/>
      <w:bookmarkStart w:id="1602" w:name="_Toc36107711"/>
      <w:bookmarkStart w:id="1603" w:name="_Toc44598462"/>
      <w:bookmarkStart w:id="1604" w:name="_Toc44602317"/>
      <w:bookmarkStart w:id="1605" w:name="_Toc45197494"/>
      <w:bookmarkStart w:id="1606" w:name="_Toc45695527"/>
      <w:bookmarkStart w:id="1607" w:name="_Toc51850983"/>
      <w:bookmarkStart w:id="1608" w:name="_Toc92224586"/>
      <w:bookmarkStart w:id="1609" w:name="_Toc202371658"/>
      <w:bookmarkEnd w:id="1599"/>
      <w:r w:rsidRPr="00B02A0B">
        <w:t>6.6.2</w:t>
      </w:r>
      <w:r w:rsidRPr="00B02A0B">
        <w:tab/>
        <w:t>Derivation of master keys for media and media control</w:t>
      </w:r>
      <w:bookmarkEnd w:id="1600"/>
      <w:bookmarkEnd w:id="1601"/>
      <w:bookmarkEnd w:id="1602"/>
      <w:bookmarkEnd w:id="1603"/>
      <w:bookmarkEnd w:id="1604"/>
      <w:bookmarkEnd w:id="1605"/>
      <w:bookmarkEnd w:id="1606"/>
      <w:bookmarkEnd w:id="1607"/>
      <w:bookmarkEnd w:id="1608"/>
      <w:bookmarkEnd w:id="1609"/>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610" w:name="_CR6_6_3"/>
      <w:bookmarkStart w:id="1611" w:name="_Toc20215506"/>
      <w:bookmarkStart w:id="1612" w:name="_Toc27495973"/>
      <w:bookmarkStart w:id="1613" w:name="_Toc36107712"/>
      <w:bookmarkStart w:id="1614" w:name="_Toc44598463"/>
      <w:bookmarkStart w:id="1615" w:name="_Toc44602318"/>
      <w:bookmarkStart w:id="1616" w:name="_Toc45197495"/>
      <w:bookmarkStart w:id="1617" w:name="_Toc45695528"/>
      <w:bookmarkStart w:id="1618" w:name="_Toc51850984"/>
      <w:bookmarkStart w:id="1619" w:name="_Toc92224587"/>
      <w:bookmarkStart w:id="1620" w:name="_Toc202371659"/>
      <w:bookmarkEnd w:id="1610"/>
      <w:r w:rsidRPr="00B02A0B">
        <w:lastRenderedPageBreak/>
        <w:t>6.6.3</w:t>
      </w:r>
      <w:r w:rsidRPr="00B02A0B">
        <w:tab/>
        <w:t>Protection of MCData Data signalling and MCData Data messages</w:t>
      </w:r>
      <w:bookmarkEnd w:id="1611"/>
      <w:bookmarkEnd w:id="1612"/>
      <w:bookmarkEnd w:id="1613"/>
      <w:bookmarkEnd w:id="1614"/>
      <w:bookmarkEnd w:id="1615"/>
      <w:bookmarkEnd w:id="1616"/>
      <w:bookmarkEnd w:id="1617"/>
      <w:bookmarkEnd w:id="1618"/>
      <w:bookmarkEnd w:id="1619"/>
      <w:bookmarkEnd w:id="1620"/>
    </w:p>
    <w:p w14:paraId="4B93FF23" w14:textId="77777777" w:rsidR="005C310B" w:rsidRPr="00B02A0B" w:rsidRDefault="005C310B" w:rsidP="007D34FE">
      <w:pPr>
        <w:pStyle w:val="Heading4"/>
      </w:pPr>
      <w:bookmarkStart w:id="1621" w:name="_CR6_6_3_1"/>
      <w:bookmarkStart w:id="1622" w:name="_Toc20215507"/>
      <w:bookmarkStart w:id="1623" w:name="_Toc27495974"/>
      <w:bookmarkStart w:id="1624" w:name="_Toc36107713"/>
      <w:bookmarkStart w:id="1625" w:name="_Toc44598464"/>
      <w:bookmarkStart w:id="1626" w:name="_Toc44602319"/>
      <w:bookmarkStart w:id="1627" w:name="_Toc45197496"/>
      <w:bookmarkStart w:id="1628" w:name="_Toc45695529"/>
      <w:bookmarkStart w:id="1629" w:name="_Toc51850985"/>
      <w:bookmarkStart w:id="1630" w:name="_Toc92224588"/>
      <w:bookmarkStart w:id="1631" w:name="_Toc202371660"/>
      <w:bookmarkEnd w:id="1621"/>
      <w:r w:rsidRPr="00B02A0B">
        <w:t>6.6.3.1</w:t>
      </w:r>
      <w:r w:rsidRPr="00B02A0B">
        <w:tab/>
        <w:t>General</w:t>
      </w:r>
      <w:bookmarkEnd w:id="1622"/>
      <w:bookmarkEnd w:id="1623"/>
      <w:bookmarkEnd w:id="1624"/>
      <w:bookmarkEnd w:id="1625"/>
      <w:bookmarkEnd w:id="1626"/>
      <w:bookmarkEnd w:id="1627"/>
      <w:bookmarkEnd w:id="1628"/>
      <w:bookmarkEnd w:id="1629"/>
      <w:bookmarkEnd w:id="1630"/>
      <w:bookmarkEnd w:id="1631"/>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32" w:name="_CR6_6_3_2"/>
      <w:bookmarkStart w:id="1633" w:name="_Toc20215508"/>
      <w:bookmarkStart w:id="1634" w:name="_Toc27495975"/>
      <w:bookmarkStart w:id="1635" w:name="_Toc36107714"/>
      <w:bookmarkStart w:id="1636" w:name="_Toc44598465"/>
      <w:bookmarkStart w:id="1637" w:name="_Toc44602320"/>
      <w:bookmarkStart w:id="1638" w:name="_Toc45197497"/>
      <w:bookmarkStart w:id="1639" w:name="_Toc45695530"/>
      <w:bookmarkStart w:id="1640" w:name="_Toc51850986"/>
      <w:bookmarkStart w:id="1641" w:name="_Toc92224589"/>
      <w:bookmarkStart w:id="1642" w:name="_Toc202371661"/>
      <w:bookmarkEnd w:id="1632"/>
      <w:r w:rsidRPr="00B02A0B">
        <w:t>6.6.3.2</w:t>
      </w:r>
      <w:r w:rsidRPr="00B02A0B">
        <w:tab/>
        <w:t>The MCData client</w:t>
      </w:r>
      <w:bookmarkEnd w:id="1633"/>
      <w:bookmarkEnd w:id="1634"/>
      <w:bookmarkEnd w:id="1635"/>
      <w:bookmarkEnd w:id="1636"/>
      <w:bookmarkEnd w:id="1637"/>
      <w:bookmarkEnd w:id="1638"/>
      <w:bookmarkEnd w:id="1639"/>
      <w:bookmarkEnd w:id="1640"/>
      <w:bookmarkEnd w:id="1641"/>
      <w:bookmarkEnd w:id="164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43" w:name="_CR6_6_3_3"/>
      <w:bookmarkStart w:id="1644" w:name="_Toc20215509"/>
      <w:bookmarkStart w:id="1645" w:name="_Toc27495976"/>
      <w:bookmarkStart w:id="1646" w:name="_Toc36107715"/>
      <w:bookmarkStart w:id="1647" w:name="_Toc44598466"/>
      <w:bookmarkStart w:id="1648" w:name="_Toc44602321"/>
      <w:bookmarkStart w:id="1649" w:name="_Toc45197498"/>
      <w:bookmarkStart w:id="1650" w:name="_Toc45695531"/>
      <w:bookmarkStart w:id="1651" w:name="_Toc51850987"/>
      <w:bookmarkStart w:id="1652" w:name="_Toc92224590"/>
      <w:bookmarkStart w:id="1653" w:name="_Toc202371662"/>
      <w:bookmarkEnd w:id="1643"/>
      <w:r w:rsidRPr="00B02A0B">
        <w:t>6.6.3.3</w:t>
      </w:r>
      <w:r w:rsidRPr="00B02A0B">
        <w:tab/>
        <w:t>The participating MCData function</w:t>
      </w:r>
      <w:bookmarkEnd w:id="1644"/>
      <w:bookmarkEnd w:id="1645"/>
      <w:bookmarkEnd w:id="1646"/>
      <w:bookmarkEnd w:id="1647"/>
      <w:bookmarkEnd w:id="1648"/>
      <w:bookmarkEnd w:id="1649"/>
      <w:bookmarkEnd w:id="1650"/>
      <w:bookmarkEnd w:id="1651"/>
      <w:bookmarkEnd w:id="1652"/>
      <w:bookmarkEnd w:id="1653"/>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54" w:name="_CR6_6_3_4"/>
      <w:bookmarkStart w:id="1655" w:name="_Toc20215510"/>
      <w:bookmarkStart w:id="1656" w:name="_Toc27495977"/>
      <w:bookmarkStart w:id="1657" w:name="_Toc36107716"/>
      <w:bookmarkStart w:id="1658" w:name="_Toc44598467"/>
      <w:bookmarkStart w:id="1659" w:name="_Toc44602322"/>
      <w:bookmarkStart w:id="1660" w:name="_Toc45197499"/>
      <w:bookmarkStart w:id="1661" w:name="_Toc45695532"/>
      <w:bookmarkStart w:id="1662" w:name="_Toc51850988"/>
      <w:bookmarkStart w:id="1663" w:name="_Toc92224591"/>
      <w:bookmarkStart w:id="1664" w:name="_Toc202371663"/>
      <w:bookmarkEnd w:id="1654"/>
      <w:r w:rsidRPr="00B02A0B">
        <w:t>6.6.3.4</w:t>
      </w:r>
      <w:r w:rsidRPr="00B02A0B">
        <w:tab/>
        <w:t>The controlling MCData function</w:t>
      </w:r>
      <w:bookmarkEnd w:id="1655"/>
      <w:bookmarkEnd w:id="1656"/>
      <w:bookmarkEnd w:id="1657"/>
      <w:bookmarkEnd w:id="1658"/>
      <w:bookmarkEnd w:id="1659"/>
      <w:bookmarkEnd w:id="1660"/>
      <w:bookmarkEnd w:id="1661"/>
      <w:bookmarkEnd w:id="1662"/>
      <w:bookmarkEnd w:id="1663"/>
      <w:bookmarkEnd w:id="1664"/>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65" w:name="_CR6_7"/>
      <w:bookmarkStart w:id="1666" w:name="_Toc20215511"/>
      <w:bookmarkStart w:id="1667" w:name="_Toc27495978"/>
      <w:bookmarkStart w:id="1668" w:name="_Toc36107717"/>
      <w:bookmarkStart w:id="1669" w:name="_Toc44598468"/>
      <w:bookmarkStart w:id="1670" w:name="_Toc44602323"/>
      <w:bookmarkStart w:id="1671" w:name="_Toc45197500"/>
      <w:bookmarkStart w:id="1672" w:name="_Toc45695533"/>
      <w:bookmarkStart w:id="1673" w:name="_Toc51850989"/>
      <w:bookmarkStart w:id="1674" w:name="_Toc92224592"/>
      <w:bookmarkStart w:id="1675" w:name="_Toc202371664"/>
      <w:bookmarkEnd w:id="1665"/>
      <w:r w:rsidRPr="006D2787">
        <w:t>6.</w:t>
      </w:r>
      <w:r>
        <w:t>7</w:t>
      </w:r>
      <w:r w:rsidRPr="006D2787">
        <w:tab/>
      </w:r>
      <w:r>
        <w:t>S</w:t>
      </w:r>
      <w:r w:rsidRPr="006D2787">
        <w:t xml:space="preserve">tored files </w:t>
      </w:r>
      <w:r>
        <w:t>operational procedures</w:t>
      </w:r>
      <w:bookmarkEnd w:id="1675"/>
    </w:p>
    <w:p w14:paraId="4A60A409" w14:textId="77777777" w:rsidR="002E24C3" w:rsidRPr="00B02A0B" w:rsidRDefault="002E24C3" w:rsidP="002E24C3">
      <w:pPr>
        <w:pStyle w:val="Heading3"/>
      </w:pPr>
      <w:bookmarkStart w:id="1676" w:name="_CR6_7_1"/>
      <w:bookmarkStart w:id="1677" w:name="_Toc202371665"/>
      <w:bookmarkEnd w:id="1676"/>
      <w:r w:rsidRPr="00B02A0B">
        <w:t>6.</w:t>
      </w:r>
      <w:r>
        <w:t>7</w:t>
      </w:r>
      <w:r w:rsidRPr="00B02A0B">
        <w:t>.1</w:t>
      </w:r>
      <w:r w:rsidRPr="00B02A0B">
        <w:tab/>
        <w:t>General</w:t>
      </w:r>
      <w:bookmarkEnd w:id="167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78" w:name="_CR6_7_2"/>
      <w:bookmarkStart w:id="1679" w:name="_Toc83124624"/>
      <w:bookmarkStart w:id="1680" w:name="_Toc202371666"/>
      <w:bookmarkEnd w:id="1678"/>
      <w:r>
        <w:t>6.7.2</w:t>
      </w:r>
      <w:r w:rsidRPr="00703DB5">
        <w:tab/>
      </w:r>
      <w:r>
        <w:t xml:space="preserve">Retrieve the stored file </w:t>
      </w:r>
      <w:r w:rsidRPr="00703DB5">
        <w:t>procedure</w:t>
      </w:r>
      <w:bookmarkEnd w:id="1679"/>
      <w:bookmarkEnd w:id="1680"/>
    </w:p>
    <w:p w14:paraId="014EF472" w14:textId="77777777" w:rsidR="002E24C3" w:rsidRPr="00703DB5" w:rsidRDefault="002E24C3" w:rsidP="002E24C3">
      <w:pPr>
        <w:pStyle w:val="Heading4"/>
        <w:rPr>
          <w:rFonts w:eastAsia="Malgun Gothic"/>
        </w:rPr>
      </w:pPr>
      <w:bookmarkStart w:id="1681" w:name="_CR6_7_2_1"/>
      <w:bookmarkStart w:id="1682" w:name="_Toc83124625"/>
      <w:bookmarkStart w:id="1683" w:name="_Toc202371667"/>
      <w:bookmarkEnd w:id="168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82"/>
      <w:bookmarkEnd w:id="168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3C2CA7FC"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84" w:name="_CR6_7_2_2"/>
      <w:bookmarkStart w:id="1685" w:name="_Toc83124626"/>
      <w:bookmarkStart w:id="1686" w:name="_Toc202371668"/>
      <w:bookmarkEnd w:id="168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5"/>
      <w:bookmarkEnd w:id="168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4FB3A94D" w:rsidR="002E24C3" w:rsidRPr="00B02A0B" w:rsidRDefault="002E24C3" w:rsidP="002E24C3">
      <w:pPr>
        <w:pStyle w:val="B1"/>
      </w:pPr>
      <w:r>
        <w:t>2</w:t>
      </w:r>
      <w:r w:rsidRPr="00B02A0B">
        <w:t>)</w:t>
      </w:r>
      <w:r w:rsidRPr="00B02A0B">
        <w:tab/>
        <w:t>shall process the HTTP GET request by following the procedures in IETF RFC </w:t>
      </w:r>
      <w:r w:rsidR="004E79A5">
        <w:t>9112</w:t>
      </w:r>
      <w:r w:rsidR="004E79A5" w:rsidRPr="00B02A0B">
        <w:t> </w:t>
      </w:r>
      <w:r w:rsidRPr="00B02A0B">
        <w:t> [22] and IETF RFC </w:t>
      </w:r>
      <w:r w:rsidR="004E79A5">
        <w:t>9110</w:t>
      </w:r>
      <w:r w:rsidR="004E79A5" w:rsidRPr="00B02A0B">
        <w:t> </w:t>
      </w:r>
      <w:r w:rsidRPr="00B02A0B">
        <w:t>[23], and shall return a HTTP 200 OK response containing the requested file.</w:t>
      </w:r>
    </w:p>
    <w:p w14:paraId="006FBA09" w14:textId="77777777" w:rsidR="00347C73" w:rsidRPr="00703DB5" w:rsidRDefault="00347C73" w:rsidP="00347C73">
      <w:pPr>
        <w:pStyle w:val="Heading3"/>
      </w:pPr>
      <w:bookmarkStart w:id="1687" w:name="_CR6_7_3"/>
      <w:bookmarkStart w:id="1688" w:name="_Toc202371669"/>
      <w:bookmarkEnd w:id="1687"/>
      <w:r>
        <w:lastRenderedPageBreak/>
        <w:t>6.7.3</w:t>
      </w:r>
      <w:r w:rsidRPr="00703DB5">
        <w:tab/>
      </w:r>
      <w:r>
        <w:t xml:space="preserve">Verify the stored file availability </w:t>
      </w:r>
      <w:r w:rsidRPr="00703DB5">
        <w:t>procedure</w:t>
      </w:r>
      <w:bookmarkEnd w:id="1688"/>
    </w:p>
    <w:p w14:paraId="5940A629" w14:textId="77777777" w:rsidR="00347C73" w:rsidRPr="00703DB5" w:rsidRDefault="00347C73" w:rsidP="00347C73">
      <w:pPr>
        <w:pStyle w:val="Heading4"/>
        <w:rPr>
          <w:rFonts w:eastAsia="Malgun Gothic"/>
        </w:rPr>
      </w:pPr>
      <w:bookmarkStart w:id="1689" w:name="_CR6_7_3_1"/>
      <w:bookmarkStart w:id="1690" w:name="_Toc202371670"/>
      <w:bookmarkEnd w:id="168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9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5EF95778"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91" w:name="_CR6_7_3_2"/>
      <w:bookmarkStart w:id="1692" w:name="_Toc202371671"/>
      <w:bookmarkEnd w:id="169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9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19B57B13"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w:t>
      </w:r>
      <w:r w:rsidR="004E79A5">
        <w:t>9112</w:t>
      </w:r>
      <w:r w:rsidR="004E79A5" w:rsidRPr="00B02A0B">
        <w:t> </w:t>
      </w:r>
      <w:r w:rsidRPr="00B02A0B">
        <w:t>[22] and IETF RFC </w:t>
      </w:r>
      <w:r w:rsidR="004E79A5">
        <w:t>9110</w:t>
      </w:r>
      <w:r w:rsidR="004E79A5" w:rsidRPr="00B02A0B">
        <w:t> </w:t>
      </w:r>
      <w:r w:rsidRPr="00B02A0B">
        <w:t>[23],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93" w:name="_CR6_8"/>
      <w:bookmarkStart w:id="1694" w:name="_Toc202371672"/>
      <w:bookmarkEnd w:id="1693"/>
      <w:r w:rsidRPr="00C138AC">
        <w:rPr>
          <w:lang w:val="en-US"/>
        </w:rPr>
        <w:t>6.</w:t>
      </w:r>
      <w:r>
        <w:rPr>
          <w:lang w:val="en-US"/>
        </w:rPr>
        <w:t>8</w:t>
      </w:r>
      <w:r w:rsidRPr="00C138AC">
        <w:rPr>
          <w:lang w:val="en-US"/>
        </w:rPr>
        <w:tab/>
      </w:r>
      <w:r>
        <w:rPr>
          <w:lang w:val="en-US"/>
        </w:rPr>
        <w:t>Procedures at the MCData gateway</w:t>
      </w:r>
      <w:bookmarkEnd w:id="1694"/>
      <w:r>
        <w:rPr>
          <w:lang w:val="en-US"/>
        </w:rPr>
        <w:t xml:space="preserve"> </w:t>
      </w:r>
    </w:p>
    <w:p w14:paraId="6085C7A6" w14:textId="48809804" w:rsidR="006A6F37" w:rsidRDefault="006A6F37" w:rsidP="006A6F37">
      <w:pPr>
        <w:pStyle w:val="Heading3"/>
        <w:rPr>
          <w:lang w:val="en-US"/>
        </w:rPr>
      </w:pPr>
      <w:bookmarkStart w:id="1695" w:name="_CR6_8_1"/>
      <w:bookmarkStart w:id="1696" w:name="_Toc202371673"/>
      <w:bookmarkEnd w:id="1695"/>
      <w:r>
        <w:rPr>
          <w:lang w:val="en-US"/>
        </w:rPr>
        <w:t>6.8.1</w:t>
      </w:r>
      <w:r>
        <w:rPr>
          <w:lang w:val="en-US"/>
        </w:rPr>
        <w:tab/>
        <w:t>General</w:t>
      </w:r>
      <w:bookmarkEnd w:id="1696"/>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97" w:name="_CR6_8_2"/>
      <w:bookmarkStart w:id="1698" w:name="_Toc202371674"/>
      <w:bookmarkEnd w:id="1697"/>
      <w:r>
        <w:rPr>
          <w:lang w:val="en-US"/>
        </w:rPr>
        <w:lastRenderedPageBreak/>
        <w:t>6.8.2</w:t>
      </w:r>
      <w:r>
        <w:rPr>
          <w:lang w:val="en-US"/>
        </w:rPr>
        <w:tab/>
        <w:t>MCData gateway server acting as an exit point from an MCData system</w:t>
      </w:r>
      <w:bookmarkEnd w:id="1698"/>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99" w:name="_CR6_8_3"/>
      <w:bookmarkStart w:id="1700" w:name="_Toc202371675"/>
      <w:bookmarkEnd w:id="1699"/>
      <w:r>
        <w:rPr>
          <w:lang w:val="en-US"/>
        </w:rPr>
        <w:t>6.8.3</w:t>
      </w:r>
      <w:r>
        <w:rPr>
          <w:lang w:val="en-US"/>
        </w:rPr>
        <w:tab/>
        <w:t>MCData gateway server acting as an entry point in an MCData system</w:t>
      </w:r>
      <w:bookmarkEnd w:id="1700"/>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701" w:name="_CR6_8_4"/>
      <w:bookmarkStart w:id="1702" w:name="_Toc202371676"/>
      <w:bookmarkEnd w:id="1701"/>
      <w:r>
        <w:rPr>
          <w:lang w:val="en-US"/>
        </w:rPr>
        <w:t>6.8.4</w:t>
      </w:r>
      <w:r>
        <w:rPr>
          <w:lang w:val="en-US"/>
        </w:rPr>
        <w:tab/>
        <w:t>Local policies enforcement</w:t>
      </w:r>
      <w:bookmarkEnd w:id="1702"/>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703" w:name="_CR7"/>
      <w:bookmarkStart w:id="1704" w:name="_Toc202371677"/>
      <w:bookmarkEnd w:id="1703"/>
      <w:r w:rsidRPr="00B02A0B">
        <w:t>7</w:t>
      </w:r>
      <w:r w:rsidRPr="00B02A0B">
        <w:tab/>
        <w:t>Registration and service authorisation</w:t>
      </w:r>
      <w:bookmarkEnd w:id="1666"/>
      <w:bookmarkEnd w:id="1667"/>
      <w:bookmarkEnd w:id="1668"/>
      <w:bookmarkEnd w:id="1669"/>
      <w:bookmarkEnd w:id="1670"/>
      <w:bookmarkEnd w:id="1671"/>
      <w:bookmarkEnd w:id="1672"/>
      <w:bookmarkEnd w:id="1673"/>
      <w:bookmarkEnd w:id="1674"/>
      <w:bookmarkEnd w:id="1704"/>
    </w:p>
    <w:p w14:paraId="650E5636" w14:textId="77777777" w:rsidR="005C310B" w:rsidRPr="00B02A0B" w:rsidRDefault="005C310B" w:rsidP="007D34FE">
      <w:pPr>
        <w:pStyle w:val="Heading2"/>
      </w:pPr>
      <w:bookmarkStart w:id="1705" w:name="_CR7_1"/>
      <w:bookmarkStart w:id="1706" w:name="_Toc20215512"/>
      <w:bookmarkStart w:id="1707" w:name="_Toc27495979"/>
      <w:bookmarkStart w:id="1708" w:name="_Toc36107718"/>
      <w:bookmarkStart w:id="1709" w:name="_Toc44598469"/>
      <w:bookmarkStart w:id="1710" w:name="_Toc44602324"/>
      <w:bookmarkStart w:id="1711" w:name="_Toc45197501"/>
      <w:bookmarkStart w:id="1712" w:name="_Toc45695534"/>
      <w:bookmarkStart w:id="1713" w:name="_Toc51850990"/>
      <w:bookmarkStart w:id="1714" w:name="_Toc92224593"/>
      <w:bookmarkStart w:id="1715" w:name="_Toc202371678"/>
      <w:bookmarkEnd w:id="1705"/>
      <w:r w:rsidRPr="00B02A0B">
        <w:t>7.1</w:t>
      </w:r>
      <w:r w:rsidRPr="00B02A0B">
        <w:tab/>
        <w:t>General</w:t>
      </w:r>
      <w:bookmarkEnd w:id="1706"/>
      <w:bookmarkEnd w:id="1707"/>
      <w:bookmarkEnd w:id="1708"/>
      <w:bookmarkEnd w:id="1709"/>
      <w:bookmarkEnd w:id="1710"/>
      <w:bookmarkEnd w:id="1711"/>
      <w:bookmarkEnd w:id="1712"/>
      <w:bookmarkEnd w:id="1713"/>
      <w:bookmarkEnd w:id="1714"/>
      <w:bookmarkEnd w:id="1715"/>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16" w:name="_CR7_2"/>
      <w:bookmarkStart w:id="1717" w:name="_Toc20215513"/>
      <w:bookmarkStart w:id="1718" w:name="_Toc27495980"/>
      <w:bookmarkStart w:id="1719" w:name="_Toc36107719"/>
      <w:bookmarkStart w:id="1720" w:name="_Toc44598470"/>
      <w:bookmarkStart w:id="1721" w:name="_Toc44602325"/>
      <w:bookmarkStart w:id="1722" w:name="_Toc45197502"/>
      <w:bookmarkStart w:id="1723" w:name="_Toc45695535"/>
      <w:bookmarkStart w:id="1724" w:name="_Toc51850991"/>
      <w:bookmarkStart w:id="1725" w:name="_Toc92224594"/>
      <w:bookmarkStart w:id="1726" w:name="_Toc202371679"/>
      <w:bookmarkEnd w:id="1716"/>
      <w:r w:rsidRPr="00B02A0B">
        <w:t>7.2</w:t>
      </w:r>
      <w:r w:rsidRPr="00B02A0B">
        <w:tab/>
        <w:t>MCData client procedures</w:t>
      </w:r>
      <w:bookmarkEnd w:id="1717"/>
      <w:bookmarkEnd w:id="1718"/>
      <w:bookmarkEnd w:id="1719"/>
      <w:bookmarkEnd w:id="1720"/>
      <w:bookmarkEnd w:id="1721"/>
      <w:bookmarkEnd w:id="1722"/>
      <w:bookmarkEnd w:id="1723"/>
      <w:bookmarkEnd w:id="1724"/>
      <w:bookmarkEnd w:id="1725"/>
      <w:bookmarkEnd w:id="1726"/>
    </w:p>
    <w:p w14:paraId="221FE827" w14:textId="77777777" w:rsidR="005C310B" w:rsidRPr="00B02A0B" w:rsidRDefault="005C310B" w:rsidP="007D34FE">
      <w:pPr>
        <w:pStyle w:val="Heading3"/>
      </w:pPr>
      <w:bookmarkStart w:id="1727" w:name="_CR7_2_1"/>
      <w:bookmarkStart w:id="1728" w:name="_Toc20215514"/>
      <w:bookmarkStart w:id="1729" w:name="_Toc27495981"/>
      <w:bookmarkStart w:id="1730" w:name="_Toc36107720"/>
      <w:bookmarkStart w:id="1731" w:name="_Toc44598471"/>
      <w:bookmarkStart w:id="1732" w:name="_Toc44602326"/>
      <w:bookmarkStart w:id="1733" w:name="_Toc45197503"/>
      <w:bookmarkStart w:id="1734" w:name="_Toc45695536"/>
      <w:bookmarkStart w:id="1735" w:name="_Toc51850992"/>
      <w:bookmarkStart w:id="1736" w:name="_Toc92224595"/>
      <w:bookmarkStart w:id="1737" w:name="_Toc202371680"/>
      <w:bookmarkEnd w:id="1727"/>
      <w:r w:rsidRPr="00B02A0B">
        <w:t>7.2.1</w:t>
      </w:r>
      <w:r w:rsidRPr="00B02A0B">
        <w:tab/>
        <w:t>SIP REGISTER request for service authorisation</w:t>
      </w:r>
      <w:bookmarkEnd w:id="1728"/>
      <w:bookmarkEnd w:id="1729"/>
      <w:bookmarkEnd w:id="1730"/>
      <w:bookmarkEnd w:id="1731"/>
      <w:bookmarkEnd w:id="1732"/>
      <w:bookmarkEnd w:id="1733"/>
      <w:bookmarkEnd w:id="1734"/>
      <w:bookmarkEnd w:id="1735"/>
      <w:bookmarkEnd w:id="1736"/>
      <w:bookmarkEnd w:id="1737"/>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38" w:name="_CR7_2_1AA"/>
      <w:bookmarkStart w:id="1739" w:name="_Toc20215515"/>
      <w:bookmarkStart w:id="1740" w:name="_Toc27495982"/>
      <w:bookmarkStart w:id="1741" w:name="_Toc36107721"/>
      <w:bookmarkStart w:id="1742" w:name="_Toc44598472"/>
      <w:bookmarkStart w:id="1743" w:name="_Toc44602327"/>
      <w:bookmarkStart w:id="1744" w:name="_Toc45197504"/>
      <w:bookmarkStart w:id="1745" w:name="_Toc45695537"/>
      <w:bookmarkStart w:id="1746" w:name="_Toc51850993"/>
      <w:bookmarkStart w:id="1747" w:name="_Toc92224596"/>
      <w:bookmarkStart w:id="1748" w:name="_Toc202371681"/>
      <w:bookmarkEnd w:id="1738"/>
      <w:r w:rsidRPr="00B02A0B">
        <w:t>7.2.1AA</w:t>
      </w:r>
      <w:r w:rsidRPr="00B02A0B">
        <w:tab/>
        <w:t>SIP REGISTER request without service authorisation</w:t>
      </w:r>
      <w:bookmarkEnd w:id="1739"/>
      <w:bookmarkEnd w:id="1740"/>
      <w:bookmarkEnd w:id="1741"/>
      <w:bookmarkEnd w:id="1742"/>
      <w:bookmarkEnd w:id="1743"/>
      <w:bookmarkEnd w:id="1744"/>
      <w:bookmarkEnd w:id="1745"/>
      <w:bookmarkEnd w:id="1746"/>
      <w:bookmarkEnd w:id="1747"/>
      <w:bookmarkEnd w:id="174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49" w:name="_CR7_2_1A"/>
      <w:bookmarkStart w:id="1750" w:name="_Toc20215516"/>
      <w:bookmarkStart w:id="1751" w:name="_Toc27495983"/>
      <w:bookmarkStart w:id="1752" w:name="_Toc36107722"/>
      <w:bookmarkStart w:id="1753" w:name="_Toc44598473"/>
      <w:bookmarkStart w:id="1754" w:name="_Toc44602328"/>
      <w:bookmarkStart w:id="1755" w:name="_Toc45197505"/>
      <w:bookmarkStart w:id="1756" w:name="_Toc45695538"/>
      <w:bookmarkStart w:id="1757" w:name="_Toc51850994"/>
      <w:bookmarkStart w:id="1758" w:name="_Toc92224597"/>
      <w:bookmarkStart w:id="1759" w:name="_Toc202371682"/>
      <w:bookmarkEnd w:id="1749"/>
      <w:r w:rsidRPr="00B02A0B">
        <w:t>7.2.1A</w:t>
      </w:r>
      <w:r w:rsidRPr="00B02A0B">
        <w:tab/>
        <w:t>Common SIP PUBLISH procedure</w:t>
      </w:r>
      <w:bookmarkEnd w:id="1750"/>
      <w:bookmarkEnd w:id="1751"/>
      <w:bookmarkEnd w:id="1752"/>
      <w:bookmarkEnd w:id="1753"/>
      <w:bookmarkEnd w:id="1754"/>
      <w:bookmarkEnd w:id="1755"/>
      <w:bookmarkEnd w:id="1756"/>
      <w:bookmarkEnd w:id="1757"/>
      <w:bookmarkEnd w:id="1758"/>
      <w:bookmarkEnd w:id="175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60" w:name="_CR7_2_2"/>
      <w:bookmarkStart w:id="1761" w:name="_Toc20215517"/>
      <w:bookmarkStart w:id="1762" w:name="_Toc27495984"/>
      <w:bookmarkStart w:id="1763" w:name="_Toc36107723"/>
      <w:bookmarkStart w:id="1764" w:name="_Toc44598474"/>
      <w:bookmarkStart w:id="1765" w:name="_Toc44602329"/>
      <w:bookmarkStart w:id="1766" w:name="_Toc45197506"/>
      <w:bookmarkStart w:id="1767" w:name="_Toc45695539"/>
      <w:bookmarkStart w:id="1768" w:name="_Toc51850995"/>
      <w:bookmarkStart w:id="1769" w:name="_Toc92224598"/>
      <w:bookmarkStart w:id="1770" w:name="_Toc202371683"/>
      <w:bookmarkEnd w:id="1760"/>
      <w:r w:rsidRPr="00B02A0B">
        <w:t>7.2.2</w:t>
      </w:r>
      <w:r w:rsidRPr="00B02A0B">
        <w:tab/>
        <w:t>SIP PUBLISH request for service authorisation and MCData service settings</w:t>
      </w:r>
      <w:bookmarkEnd w:id="1761"/>
      <w:bookmarkEnd w:id="1762"/>
      <w:bookmarkEnd w:id="1763"/>
      <w:bookmarkEnd w:id="1764"/>
      <w:bookmarkEnd w:id="1765"/>
      <w:bookmarkEnd w:id="1766"/>
      <w:bookmarkEnd w:id="1767"/>
      <w:bookmarkEnd w:id="1768"/>
      <w:bookmarkEnd w:id="1769"/>
      <w:bookmarkEnd w:id="1770"/>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71" w:name="_CR7_2_3"/>
      <w:bookmarkStart w:id="1772" w:name="_Toc20215518"/>
      <w:bookmarkStart w:id="1773" w:name="_Toc27495985"/>
      <w:bookmarkStart w:id="1774" w:name="_Toc36107724"/>
      <w:bookmarkStart w:id="1775" w:name="_Toc44598475"/>
      <w:bookmarkStart w:id="1776" w:name="_Toc44602330"/>
      <w:bookmarkStart w:id="1777" w:name="_Toc45197507"/>
      <w:bookmarkStart w:id="1778" w:name="_Toc45695540"/>
      <w:bookmarkStart w:id="1779" w:name="_Toc51850996"/>
      <w:bookmarkStart w:id="1780" w:name="_Toc92224599"/>
      <w:bookmarkStart w:id="1781" w:name="_Toc202371684"/>
      <w:bookmarkEnd w:id="1771"/>
      <w:r w:rsidRPr="00B02A0B">
        <w:lastRenderedPageBreak/>
        <w:t>7.2.3</w:t>
      </w:r>
      <w:r w:rsidRPr="00B02A0B">
        <w:tab/>
        <w:t>Sending SIP PUBLISH for MCData service settings only</w:t>
      </w:r>
      <w:bookmarkEnd w:id="1772"/>
      <w:bookmarkEnd w:id="1773"/>
      <w:bookmarkEnd w:id="1774"/>
      <w:bookmarkEnd w:id="1775"/>
      <w:bookmarkEnd w:id="1776"/>
      <w:bookmarkEnd w:id="1777"/>
      <w:bookmarkEnd w:id="1778"/>
      <w:bookmarkEnd w:id="1779"/>
      <w:bookmarkEnd w:id="1780"/>
      <w:bookmarkEnd w:id="1781"/>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82" w:name="_CR7_2_4"/>
      <w:bookmarkStart w:id="1783" w:name="_Toc20215519"/>
      <w:bookmarkStart w:id="1784" w:name="_Toc27495986"/>
      <w:bookmarkStart w:id="1785" w:name="_Toc36107725"/>
      <w:bookmarkStart w:id="1786" w:name="_Toc44598476"/>
      <w:bookmarkStart w:id="1787" w:name="_Toc44602331"/>
      <w:bookmarkStart w:id="1788" w:name="_Toc45197508"/>
      <w:bookmarkStart w:id="1789" w:name="_Toc45695541"/>
      <w:bookmarkStart w:id="1790" w:name="_Toc51850997"/>
      <w:bookmarkStart w:id="1791" w:name="_Toc92224600"/>
      <w:bookmarkStart w:id="1792" w:name="_Toc202371685"/>
      <w:bookmarkEnd w:id="1782"/>
      <w:r w:rsidRPr="00B02A0B">
        <w:t>7.2.4</w:t>
      </w:r>
      <w:r w:rsidRPr="00B02A0B">
        <w:tab/>
        <w:t>Determination of MCData service settings</w:t>
      </w:r>
      <w:bookmarkEnd w:id="1783"/>
      <w:bookmarkEnd w:id="1784"/>
      <w:bookmarkEnd w:id="1785"/>
      <w:bookmarkEnd w:id="1786"/>
      <w:bookmarkEnd w:id="1787"/>
      <w:bookmarkEnd w:id="1788"/>
      <w:bookmarkEnd w:id="1789"/>
      <w:bookmarkEnd w:id="1790"/>
      <w:bookmarkEnd w:id="1791"/>
      <w:bookmarkEnd w:id="1792"/>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93" w:name="_CR7_2_5"/>
      <w:bookmarkStart w:id="1794" w:name="_Toc20155743"/>
      <w:bookmarkStart w:id="1795" w:name="_Toc27500898"/>
      <w:bookmarkStart w:id="1796" w:name="_Toc36107726"/>
      <w:bookmarkStart w:id="1797" w:name="_Toc44598477"/>
      <w:bookmarkStart w:id="1798" w:name="_Toc44602332"/>
      <w:bookmarkStart w:id="1799" w:name="_Toc45197509"/>
      <w:bookmarkStart w:id="1800" w:name="_Toc45695542"/>
      <w:bookmarkStart w:id="1801" w:name="_Toc51850998"/>
      <w:bookmarkStart w:id="1802" w:name="_Toc92224601"/>
      <w:bookmarkStart w:id="1803" w:name="_Toc20215520"/>
      <w:bookmarkStart w:id="1804" w:name="_Toc27495987"/>
      <w:bookmarkStart w:id="1805" w:name="_Toc202371686"/>
      <w:bookmarkEnd w:id="1793"/>
      <w:r w:rsidRPr="00B02A0B">
        <w:t>7.2.5</w:t>
      </w:r>
      <w:r w:rsidRPr="00B02A0B">
        <w:tab/>
        <w:t>Receiving a CSK key download message</w:t>
      </w:r>
      <w:bookmarkEnd w:id="1794"/>
      <w:bookmarkEnd w:id="1795"/>
      <w:bookmarkEnd w:id="1796"/>
      <w:bookmarkEnd w:id="1797"/>
      <w:bookmarkEnd w:id="1798"/>
      <w:bookmarkEnd w:id="1799"/>
      <w:bookmarkEnd w:id="1800"/>
      <w:bookmarkEnd w:id="1801"/>
      <w:bookmarkEnd w:id="1802"/>
      <w:bookmarkEnd w:id="1805"/>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806" w:name="_Toc36107727"/>
      <w:bookmarkStart w:id="1807" w:name="_Toc44598478"/>
      <w:bookmarkStart w:id="1808" w:name="_Toc44602333"/>
      <w:bookmarkStart w:id="1809" w:name="_Toc45197510"/>
      <w:bookmarkStart w:id="1810" w:name="_Toc45695543"/>
      <w:bookmarkStart w:id="1811" w:name="_Toc51850999"/>
      <w:bookmarkStart w:id="1812" w:name="_Toc92224602"/>
    </w:p>
    <w:p w14:paraId="0D9E5CE0" w14:textId="0864ED28" w:rsidR="005C310B" w:rsidRPr="00B02A0B" w:rsidRDefault="005C310B" w:rsidP="007D34FE">
      <w:pPr>
        <w:pStyle w:val="Heading2"/>
      </w:pPr>
      <w:bookmarkStart w:id="1813" w:name="_CR7_3"/>
      <w:bookmarkStart w:id="1814" w:name="_Toc202371687"/>
      <w:bookmarkEnd w:id="1813"/>
      <w:r w:rsidRPr="00B02A0B">
        <w:t>7.3</w:t>
      </w:r>
      <w:r w:rsidRPr="00B02A0B">
        <w:tab/>
        <w:t>MCData server procedures</w:t>
      </w:r>
      <w:bookmarkEnd w:id="1803"/>
      <w:bookmarkEnd w:id="1804"/>
      <w:bookmarkEnd w:id="1806"/>
      <w:bookmarkEnd w:id="1807"/>
      <w:bookmarkEnd w:id="1808"/>
      <w:bookmarkEnd w:id="1809"/>
      <w:bookmarkEnd w:id="1810"/>
      <w:bookmarkEnd w:id="1811"/>
      <w:bookmarkEnd w:id="1812"/>
      <w:bookmarkEnd w:id="1814"/>
    </w:p>
    <w:p w14:paraId="0F5DBA4C" w14:textId="77777777" w:rsidR="005C310B" w:rsidRPr="00B02A0B" w:rsidRDefault="005C310B" w:rsidP="007D34FE">
      <w:pPr>
        <w:pStyle w:val="Heading3"/>
      </w:pPr>
      <w:bookmarkStart w:id="1815" w:name="_CR7_3_1"/>
      <w:bookmarkStart w:id="1816" w:name="_Toc20215521"/>
      <w:bookmarkStart w:id="1817" w:name="_Toc27495988"/>
      <w:bookmarkStart w:id="1818" w:name="_Toc36107728"/>
      <w:bookmarkStart w:id="1819" w:name="_Toc44598479"/>
      <w:bookmarkStart w:id="1820" w:name="_Toc44602334"/>
      <w:bookmarkStart w:id="1821" w:name="_Toc45197511"/>
      <w:bookmarkStart w:id="1822" w:name="_Toc45695544"/>
      <w:bookmarkStart w:id="1823" w:name="_Toc51851000"/>
      <w:bookmarkStart w:id="1824" w:name="_Toc92224603"/>
      <w:bookmarkStart w:id="1825" w:name="_Toc202371688"/>
      <w:bookmarkEnd w:id="1815"/>
      <w:r w:rsidRPr="00B02A0B">
        <w:t>7.3.1</w:t>
      </w:r>
      <w:r w:rsidRPr="00B02A0B">
        <w:tab/>
        <w:t>General</w:t>
      </w:r>
      <w:bookmarkEnd w:id="1816"/>
      <w:bookmarkEnd w:id="1817"/>
      <w:bookmarkEnd w:id="1818"/>
      <w:bookmarkEnd w:id="1819"/>
      <w:bookmarkEnd w:id="1820"/>
      <w:bookmarkEnd w:id="1821"/>
      <w:bookmarkEnd w:id="1822"/>
      <w:bookmarkEnd w:id="1823"/>
      <w:bookmarkEnd w:id="1824"/>
      <w:bookmarkEnd w:id="1825"/>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26" w:name="_CR7_3_1A"/>
      <w:bookmarkStart w:id="1827" w:name="_Toc20215522"/>
      <w:bookmarkStart w:id="1828" w:name="_Toc27495989"/>
      <w:bookmarkStart w:id="1829" w:name="_Toc36107729"/>
      <w:bookmarkStart w:id="1830" w:name="_Toc44598480"/>
      <w:bookmarkStart w:id="1831" w:name="_Toc44602335"/>
      <w:bookmarkStart w:id="1832" w:name="_Toc45197512"/>
      <w:bookmarkStart w:id="1833" w:name="_Toc45695545"/>
      <w:bookmarkStart w:id="1834" w:name="_Toc51851001"/>
      <w:bookmarkStart w:id="1835" w:name="_Toc92224604"/>
      <w:bookmarkStart w:id="1836" w:name="_Toc202371689"/>
      <w:bookmarkEnd w:id="1826"/>
      <w:r w:rsidRPr="00B02A0B">
        <w:t>7.3.1A</w:t>
      </w:r>
      <w:r w:rsidRPr="00B02A0B">
        <w:tab/>
        <w:t>Confidentiality and Integrity Protection</w:t>
      </w:r>
      <w:bookmarkEnd w:id="1827"/>
      <w:bookmarkEnd w:id="1828"/>
      <w:bookmarkEnd w:id="1829"/>
      <w:bookmarkEnd w:id="1830"/>
      <w:bookmarkEnd w:id="1831"/>
      <w:bookmarkEnd w:id="1832"/>
      <w:bookmarkEnd w:id="1833"/>
      <w:bookmarkEnd w:id="1834"/>
      <w:bookmarkEnd w:id="1835"/>
      <w:bookmarkEnd w:id="1836"/>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37" w:name="_CR7_3_2"/>
      <w:bookmarkStart w:id="1838" w:name="_Toc20215523"/>
      <w:bookmarkStart w:id="1839" w:name="_Toc27495990"/>
      <w:bookmarkStart w:id="1840" w:name="_Toc36107730"/>
      <w:bookmarkStart w:id="1841" w:name="_Toc44598481"/>
      <w:bookmarkStart w:id="1842" w:name="_Toc44602336"/>
      <w:bookmarkStart w:id="1843" w:name="_Toc45197513"/>
      <w:bookmarkStart w:id="1844" w:name="_Toc45695546"/>
      <w:bookmarkStart w:id="1845" w:name="_Toc51851002"/>
      <w:bookmarkStart w:id="1846" w:name="_Toc92224605"/>
      <w:bookmarkStart w:id="1847" w:name="_Toc202371690"/>
      <w:bookmarkEnd w:id="1837"/>
      <w:r w:rsidRPr="00B02A0B">
        <w:t>7.3.2</w:t>
      </w:r>
      <w:r w:rsidRPr="00B02A0B">
        <w:tab/>
        <w:t>SIP REGISTER request for service authorisation</w:t>
      </w:r>
      <w:bookmarkEnd w:id="1838"/>
      <w:bookmarkEnd w:id="1839"/>
      <w:bookmarkEnd w:id="1840"/>
      <w:bookmarkEnd w:id="1841"/>
      <w:bookmarkEnd w:id="1842"/>
      <w:bookmarkEnd w:id="1843"/>
      <w:bookmarkEnd w:id="1844"/>
      <w:bookmarkEnd w:id="1845"/>
      <w:bookmarkEnd w:id="1846"/>
      <w:bookmarkEnd w:id="1847"/>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48" w:name="_Toc20215524"/>
      <w:bookmarkStart w:id="1849" w:name="_Toc27495991"/>
      <w:bookmarkStart w:id="1850" w:name="_Toc36107731"/>
      <w:bookmarkStart w:id="1851" w:name="_Toc44598482"/>
      <w:bookmarkStart w:id="1852" w:name="_Toc44602337"/>
      <w:bookmarkStart w:id="1853" w:name="_Toc45197514"/>
      <w:bookmarkStart w:id="1854" w:name="_Toc45695547"/>
      <w:bookmarkStart w:id="1855"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56" w:name="_CR7_3_3"/>
      <w:bookmarkStart w:id="1857" w:name="_Toc92224606"/>
      <w:bookmarkStart w:id="1858" w:name="_Toc202371691"/>
      <w:bookmarkEnd w:id="1856"/>
      <w:r w:rsidRPr="00B02A0B">
        <w:t>7.3.3</w:t>
      </w:r>
      <w:r w:rsidRPr="00B02A0B">
        <w:tab/>
        <w:t>SIP PUBLISH request for service authorisation and service settings</w:t>
      </w:r>
      <w:bookmarkEnd w:id="1848"/>
      <w:bookmarkEnd w:id="1849"/>
      <w:bookmarkEnd w:id="1850"/>
      <w:bookmarkEnd w:id="1851"/>
      <w:bookmarkEnd w:id="1852"/>
      <w:bookmarkEnd w:id="1853"/>
      <w:bookmarkEnd w:id="1854"/>
      <w:bookmarkEnd w:id="1855"/>
      <w:bookmarkEnd w:id="1857"/>
      <w:bookmarkEnd w:id="185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59" w:name="_CR7_3_4"/>
      <w:bookmarkStart w:id="1860" w:name="_Toc20215525"/>
      <w:bookmarkStart w:id="1861" w:name="_Toc27495992"/>
      <w:bookmarkStart w:id="1862" w:name="_Toc36107732"/>
      <w:bookmarkStart w:id="1863" w:name="_Toc44598483"/>
      <w:bookmarkStart w:id="1864" w:name="_Toc44602338"/>
      <w:bookmarkStart w:id="1865" w:name="_Toc45197515"/>
      <w:bookmarkStart w:id="1866" w:name="_Toc45695548"/>
      <w:bookmarkStart w:id="1867" w:name="_Toc51851004"/>
      <w:bookmarkStart w:id="1868" w:name="_Toc92224607"/>
      <w:bookmarkStart w:id="1869" w:name="_Toc202371692"/>
      <w:bookmarkEnd w:id="1859"/>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60"/>
      <w:bookmarkEnd w:id="1861"/>
      <w:bookmarkEnd w:id="1862"/>
      <w:bookmarkEnd w:id="1863"/>
      <w:bookmarkEnd w:id="1864"/>
      <w:bookmarkEnd w:id="1865"/>
      <w:bookmarkEnd w:id="1866"/>
      <w:bookmarkEnd w:id="1867"/>
      <w:bookmarkEnd w:id="1868"/>
      <w:bookmarkEnd w:id="186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70" w:name="_CR7_3_5"/>
      <w:bookmarkStart w:id="1871" w:name="_Toc20215526"/>
      <w:bookmarkStart w:id="1872" w:name="_Toc27495993"/>
      <w:bookmarkStart w:id="1873" w:name="_Toc36107733"/>
      <w:bookmarkStart w:id="1874" w:name="_Toc44598484"/>
      <w:bookmarkStart w:id="1875" w:name="_Toc44602339"/>
      <w:bookmarkStart w:id="1876" w:name="_Toc45197516"/>
      <w:bookmarkStart w:id="1877" w:name="_Toc45695549"/>
      <w:bookmarkStart w:id="1878" w:name="_Toc51851005"/>
      <w:bookmarkStart w:id="1879" w:name="_Toc92224608"/>
      <w:bookmarkStart w:id="1880" w:name="_Toc202371693"/>
      <w:bookmarkEnd w:id="1870"/>
      <w:r w:rsidRPr="00B02A0B">
        <w:t>7.3.5</w:t>
      </w:r>
      <w:r w:rsidRPr="00B02A0B">
        <w:tab/>
        <w:t>Receiving SIP PUBLISH request with "Expires=0"</w:t>
      </w:r>
      <w:bookmarkEnd w:id="1871"/>
      <w:bookmarkEnd w:id="1872"/>
      <w:bookmarkEnd w:id="1873"/>
      <w:bookmarkEnd w:id="1874"/>
      <w:bookmarkEnd w:id="1875"/>
      <w:bookmarkEnd w:id="1876"/>
      <w:bookmarkEnd w:id="1877"/>
      <w:bookmarkEnd w:id="1878"/>
      <w:bookmarkEnd w:id="1879"/>
      <w:bookmarkEnd w:id="188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Removal of MCData 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81" w:name="_CR7_3_6"/>
      <w:bookmarkStart w:id="1882" w:name="_Toc20215527"/>
      <w:bookmarkStart w:id="1883" w:name="_Toc27495994"/>
      <w:bookmarkStart w:id="1884" w:name="_Toc36107734"/>
      <w:bookmarkStart w:id="1885" w:name="_Toc44598485"/>
      <w:bookmarkStart w:id="1886" w:name="_Toc44602340"/>
      <w:bookmarkStart w:id="1887" w:name="_Toc45197517"/>
      <w:bookmarkStart w:id="1888" w:name="_Toc45695550"/>
      <w:bookmarkStart w:id="1889" w:name="_Toc51851006"/>
      <w:bookmarkStart w:id="1890" w:name="_Toc92224609"/>
      <w:bookmarkStart w:id="1891" w:name="_Toc202371694"/>
      <w:bookmarkEnd w:id="1881"/>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92" w:name="_Toc20215528"/>
      <w:bookmarkStart w:id="1893" w:name="_Toc27495995"/>
      <w:bookmarkStart w:id="1894" w:name="_Toc36107735"/>
      <w:bookmarkStart w:id="1895" w:name="_Toc44598486"/>
      <w:bookmarkStart w:id="1896" w:name="_Toc44602341"/>
      <w:bookmarkStart w:id="1897" w:name="_Toc45197518"/>
      <w:bookmarkStart w:id="1898" w:name="_Toc45695551"/>
      <w:bookmarkStart w:id="1899" w:name="_Toc51851007"/>
      <w:bookmarkStart w:id="1900" w:name="_Toc92224610"/>
      <w:bookmarkEnd w:id="1882"/>
      <w:bookmarkEnd w:id="1883"/>
      <w:bookmarkEnd w:id="1884"/>
      <w:bookmarkEnd w:id="1885"/>
      <w:bookmarkEnd w:id="1886"/>
      <w:bookmarkEnd w:id="1887"/>
      <w:bookmarkEnd w:id="1888"/>
      <w:bookmarkEnd w:id="1889"/>
      <w:bookmarkEnd w:id="1890"/>
      <w:bookmarkEnd w:id="1891"/>
    </w:p>
    <w:p w14:paraId="6AE953A3" w14:textId="4450E3FB" w:rsidR="005C310B" w:rsidRPr="00B02A0B" w:rsidRDefault="005C310B" w:rsidP="007D34FE">
      <w:pPr>
        <w:pStyle w:val="Heading4"/>
      </w:pPr>
      <w:bookmarkStart w:id="1901" w:name="_CR7_3_6_1"/>
      <w:bookmarkStart w:id="1902" w:name="_Toc202371695"/>
      <w:bookmarkEnd w:id="1901"/>
      <w:r w:rsidRPr="00B02A0B">
        <w:t>7.3.6.1</w:t>
      </w:r>
      <w:r w:rsidRPr="00B02A0B">
        <w:tab/>
        <w:t xml:space="preserve">Receiving subscription to </w:t>
      </w:r>
      <w:r w:rsidRPr="00B02A0B">
        <w:rPr>
          <w:lang w:val="en-US"/>
        </w:rPr>
        <w:t>MCData service</w:t>
      </w:r>
      <w:r w:rsidRPr="00B02A0B">
        <w:t xml:space="preserve"> settings</w:t>
      </w:r>
      <w:bookmarkEnd w:id="1892"/>
      <w:bookmarkEnd w:id="1893"/>
      <w:bookmarkEnd w:id="1894"/>
      <w:bookmarkEnd w:id="1895"/>
      <w:bookmarkEnd w:id="1896"/>
      <w:bookmarkEnd w:id="1897"/>
      <w:bookmarkEnd w:id="1898"/>
      <w:bookmarkEnd w:id="1899"/>
      <w:bookmarkEnd w:id="1900"/>
      <w:bookmarkEnd w:id="190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903" w:name="_CR7_3_6_2"/>
      <w:bookmarkStart w:id="1904" w:name="_Toc20215529"/>
      <w:bookmarkStart w:id="1905" w:name="_Toc27495996"/>
      <w:bookmarkStart w:id="1906" w:name="_Toc36107736"/>
      <w:bookmarkStart w:id="1907" w:name="_Toc44598487"/>
      <w:bookmarkStart w:id="1908" w:name="_Toc44602342"/>
      <w:bookmarkStart w:id="1909" w:name="_Toc45197519"/>
      <w:bookmarkStart w:id="1910" w:name="_Toc45695552"/>
      <w:bookmarkStart w:id="1911" w:name="_Toc51851008"/>
      <w:bookmarkStart w:id="1912" w:name="_Toc92224611"/>
      <w:bookmarkStart w:id="1913" w:name="_Toc202371696"/>
      <w:bookmarkEnd w:id="1903"/>
      <w:r w:rsidRPr="00B02A0B">
        <w:t>7.3.6.2</w:t>
      </w:r>
      <w:r w:rsidRPr="00B02A0B">
        <w:tab/>
        <w:t xml:space="preserve">Sending notification of change of </w:t>
      </w:r>
      <w:r w:rsidRPr="00B02A0B">
        <w:rPr>
          <w:lang w:val="en-US"/>
        </w:rPr>
        <w:t>MCData service</w:t>
      </w:r>
      <w:r w:rsidRPr="00B02A0B">
        <w:t xml:space="preserve"> settings</w:t>
      </w:r>
      <w:bookmarkEnd w:id="1904"/>
      <w:bookmarkEnd w:id="1905"/>
      <w:bookmarkEnd w:id="1906"/>
      <w:bookmarkEnd w:id="1907"/>
      <w:bookmarkEnd w:id="1908"/>
      <w:bookmarkEnd w:id="1909"/>
      <w:bookmarkEnd w:id="1910"/>
      <w:bookmarkEnd w:id="1911"/>
      <w:bookmarkEnd w:id="1912"/>
      <w:bookmarkEnd w:id="1913"/>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914" w:name="_CR7_3_7"/>
      <w:bookmarkStart w:id="1915" w:name="_Toc20155754"/>
      <w:bookmarkStart w:id="1916" w:name="_Toc27500909"/>
      <w:bookmarkStart w:id="1917" w:name="_Toc36107737"/>
      <w:bookmarkStart w:id="1918" w:name="_Toc44598488"/>
      <w:bookmarkStart w:id="1919" w:name="_Toc44602343"/>
      <w:bookmarkStart w:id="1920" w:name="_Toc45197520"/>
      <w:bookmarkStart w:id="1921" w:name="_Toc45695553"/>
      <w:bookmarkStart w:id="1922" w:name="_Toc51851009"/>
      <w:bookmarkStart w:id="1923" w:name="_Toc92224612"/>
      <w:bookmarkStart w:id="1924" w:name="_Toc20215530"/>
      <w:bookmarkStart w:id="1925" w:name="_Toc27495997"/>
      <w:bookmarkStart w:id="1926" w:name="_Toc202371697"/>
      <w:bookmarkEnd w:id="1914"/>
      <w:r w:rsidRPr="00B02A0B">
        <w:t>7.3.7</w:t>
      </w:r>
      <w:r w:rsidRPr="00B02A0B">
        <w:tab/>
        <w:t>Sending a CSK key download message</w:t>
      </w:r>
      <w:bookmarkEnd w:id="1915"/>
      <w:bookmarkEnd w:id="1916"/>
      <w:bookmarkEnd w:id="1917"/>
      <w:bookmarkEnd w:id="1918"/>
      <w:bookmarkEnd w:id="1919"/>
      <w:bookmarkEnd w:id="1920"/>
      <w:bookmarkEnd w:id="1921"/>
      <w:bookmarkEnd w:id="1922"/>
      <w:bookmarkEnd w:id="1923"/>
      <w:bookmarkEnd w:id="1926"/>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27" w:name="_CR7A"/>
      <w:bookmarkStart w:id="1928" w:name="_Toc20155734"/>
      <w:bookmarkStart w:id="1929" w:name="_Toc27500889"/>
      <w:bookmarkStart w:id="1930" w:name="_Toc36049014"/>
      <w:bookmarkStart w:id="1931" w:name="_Toc45209777"/>
      <w:bookmarkStart w:id="1932" w:name="_Toc51860602"/>
      <w:bookmarkStart w:id="1933" w:name="_Toc138440889"/>
      <w:bookmarkStart w:id="1934" w:name="_Toc202371698"/>
      <w:bookmarkEnd w:id="1927"/>
      <w:r w:rsidRPr="0073469F">
        <w:t>7</w:t>
      </w:r>
      <w:r>
        <w:t>A</w:t>
      </w:r>
      <w:r w:rsidRPr="0073469F">
        <w:tab/>
      </w:r>
      <w:bookmarkEnd w:id="1928"/>
      <w:bookmarkEnd w:id="1929"/>
      <w:bookmarkEnd w:id="1930"/>
      <w:bookmarkEnd w:id="1931"/>
      <w:bookmarkEnd w:id="1932"/>
      <w:bookmarkEnd w:id="1933"/>
      <w:r>
        <w:t xml:space="preserve">Migration </w:t>
      </w:r>
      <w:r w:rsidR="002E4100">
        <w:t>procedures</w:t>
      </w:r>
      <w:bookmarkEnd w:id="1934"/>
    </w:p>
    <w:p w14:paraId="27B610A9" w14:textId="77777777" w:rsidR="00575A5F" w:rsidRDefault="00575A5F" w:rsidP="00575A5F">
      <w:pPr>
        <w:pStyle w:val="Heading2"/>
      </w:pPr>
      <w:bookmarkStart w:id="1935" w:name="_CR7A_1"/>
      <w:bookmarkStart w:id="1936" w:name="_Toc20155735"/>
      <w:bookmarkStart w:id="1937" w:name="_Toc27500890"/>
      <w:bookmarkStart w:id="1938" w:name="_Toc36049015"/>
      <w:bookmarkStart w:id="1939" w:name="_Toc45209778"/>
      <w:bookmarkStart w:id="1940" w:name="_Toc51860603"/>
      <w:bookmarkStart w:id="1941" w:name="_Toc138440890"/>
      <w:bookmarkStart w:id="1942" w:name="_Toc202371699"/>
      <w:bookmarkEnd w:id="1935"/>
      <w:r w:rsidRPr="0073469F">
        <w:t>7</w:t>
      </w:r>
      <w:r>
        <w:t>A</w:t>
      </w:r>
      <w:r w:rsidRPr="0073469F">
        <w:t>.1</w:t>
      </w:r>
      <w:r w:rsidRPr="0073469F">
        <w:tab/>
        <w:t>General</w:t>
      </w:r>
      <w:bookmarkEnd w:id="1936"/>
      <w:bookmarkEnd w:id="1937"/>
      <w:bookmarkEnd w:id="1938"/>
      <w:bookmarkEnd w:id="1939"/>
      <w:bookmarkEnd w:id="1940"/>
      <w:bookmarkEnd w:id="1941"/>
      <w:bookmarkEnd w:id="1942"/>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43" w:name="_CR7A_2"/>
      <w:bookmarkStart w:id="1944" w:name="_Toc20155736"/>
      <w:bookmarkStart w:id="1945" w:name="_Toc27500891"/>
      <w:bookmarkStart w:id="1946" w:name="_Toc36049016"/>
      <w:bookmarkStart w:id="1947" w:name="_Toc45209779"/>
      <w:bookmarkStart w:id="1948" w:name="_Toc51860604"/>
      <w:bookmarkStart w:id="1949" w:name="_Toc138440891"/>
      <w:bookmarkStart w:id="1950" w:name="_Toc202371700"/>
      <w:bookmarkEnd w:id="1943"/>
      <w:r w:rsidRPr="0073469F">
        <w:t>7</w:t>
      </w:r>
      <w:r>
        <w:t>A</w:t>
      </w:r>
      <w:r w:rsidRPr="0073469F">
        <w:t>.2</w:t>
      </w:r>
      <w:r w:rsidRPr="0073469F">
        <w:tab/>
        <w:t>MC</w:t>
      </w:r>
      <w:r>
        <w:t>Data</w:t>
      </w:r>
      <w:r w:rsidRPr="0073469F">
        <w:t xml:space="preserve"> client procedures</w:t>
      </w:r>
      <w:bookmarkEnd w:id="1944"/>
      <w:bookmarkEnd w:id="1945"/>
      <w:bookmarkEnd w:id="1946"/>
      <w:bookmarkEnd w:id="1947"/>
      <w:bookmarkEnd w:id="1948"/>
      <w:bookmarkEnd w:id="1949"/>
      <w:bookmarkEnd w:id="1950"/>
    </w:p>
    <w:p w14:paraId="245EA604" w14:textId="77777777" w:rsidR="00575A5F" w:rsidRPr="0073469F" w:rsidRDefault="00575A5F" w:rsidP="00575A5F">
      <w:pPr>
        <w:pStyle w:val="Heading3"/>
      </w:pPr>
      <w:bookmarkStart w:id="1951" w:name="_CR7A_2_1"/>
      <w:bookmarkStart w:id="1952" w:name="_Toc20155737"/>
      <w:bookmarkStart w:id="1953" w:name="_Toc27500892"/>
      <w:bookmarkStart w:id="1954" w:name="_Toc36049017"/>
      <w:bookmarkStart w:id="1955" w:name="_Toc45209780"/>
      <w:bookmarkStart w:id="1956" w:name="_Toc51860605"/>
      <w:bookmarkStart w:id="1957" w:name="_Toc138440892"/>
      <w:bookmarkStart w:id="1958" w:name="_Toc202371701"/>
      <w:bookmarkEnd w:id="1951"/>
      <w:r>
        <w:t>7A</w:t>
      </w:r>
      <w:r w:rsidRPr="0073469F">
        <w:t>.</w:t>
      </w:r>
      <w:r>
        <w:t>2</w:t>
      </w:r>
      <w:r w:rsidRPr="0073469F">
        <w:t>.</w:t>
      </w:r>
      <w:r>
        <w:t>1</w:t>
      </w:r>
      <w:r w:rsidRPr="0073469F">
        <w:tab/>
      </w:r>
      <w:r>
        <w:t xml:space="preserve">SIP REGISTER request for </w:t>
      </w:r>
      <w:bookmarkEnd w:id="1952"/>
      <w:bookmarkEnd w:id="1953"/>
      <w:bookmarkEnd w:id="1954"/>
      <w:bookmarkEnd w:id="1955"/>
      <w:bookmarkEnd w:id="1956"/>
      <w:bookmarkEnd w:id="1957"/>
      <w:r>
        <w:t>migration service authorization</w:t>
      </w:r>
      <w:bookmarkEnd w:id="195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59" w:name="_CR7A_2_2"/>
      <w:bookmarkStart w:id="1960" w:name="_Toc36049023"/>
      <w:bookmarkStart w:id="1961" w:name="_Toc45209786"/>
      <w:bookmarkStart w:id="1962" w:name="_Toc51860611"/>
      <w:bookmarkStart w:id="1963" w:name="_Toc138440898"/>
      <w:bookmarkStart w:id="1964" w:name="_Toc202371702"/>
      <w:bookmarkEnd w:id="1959"/>
      <w:r>
        <w:t>7A.2.2</w:t>
      </w:r>
      <w:r>
        <w:tab/>
        <w:t>Receiving a</w:t>
      </w:r>
      <w:r w:rsidRPr="0073469F">
        <w:t xml:space="preserve"> </w:t>
      </w:r>
      <w:r>
        <w:t>CSK key download</w:t>
      </w:r>
      <w:r w:rsidRPr="0073469F">
        <w:t xml:space="preserve"> </w:t>
      </w:r>
      <w:r>
        <w:t>message</w:t>
      </w:r>
      <w:bookmarkEnd w:id="1960"/>
      <w:bookmarkEnd w:id="1961"/>
      <w:bookmarkEnd w:id="1962"/>
      <w:bookmarkEnd w:id="1963"/>
      <w:bookmarkEnd w:id="1964"/>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65" w:name="_CR7A_2_3"/>
      <w:bookmarkStart w:id="1966" w:name="_Toc155363487"/>
      <w:bookmarkStart w:id="1967" w:name="_Toc202371703"/>
      <w:bookmarkEnd w:id="1965"/>
      <w:r>
        <w:t>7A.2.3</w:t>
      </w:r>
      <w:r>
        <w:tab/>
        <w:t>Receiving a</w:t>
      </w:r>
      <w:r w:rsidRPr="0073469F">
        <w:t xml:space="preserve"> </w:t>
      </w:r>
      <w:bookmarkEnd w:id="1966"/>
      <w:r>
        <w:t>SIP MESSAGE for migration service deauthorization notification</w:t>
      </w:r>
      <w:bookmarkEnd w:id="1967"/>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68" w:name="_CR7A_3"/>
      <w:bookmarkStart w:id="1969" w:name="_Toc20155744"/>
      <w:bookmarkStart w:id="1970" w:name="_Toc27500899"/>
      <w:bookmarkStart w:id="1971" w:name="_Toc36049024"/>
      <w:bookmarkStart w:id="1972" w:name="_Toc45209787"/>
      <w:bookmarkStart w:id="1973" w:name="_Toc51860612"/>
      <w:bookmarkStart w:id="1974" w:name="_Toc146246119"/>
      <w:bookmarkStart w:id="1975" w:name="_Toc202371704"/>
      <w:bookmarkEnd w:id="1968"/>
      <w:r w:rsidRPr="0073469F">
        <w:t>7</w:t>
      </w:r>
      <w:r>
        <w:t>A</w:t>
      </w:r>
      <w:r w:rsidRPr="0073469F">
        <w:t>.3</w:t>
      </w:r>
      <w:r w:rsidRPr="0073469F">
        <w:tab/>
      </w:r>
      <w:r>
        <w:t xml:space="preserve">Partner </w:t>
      </w:r>
      <w:r w:rsidRPr="0073469F">
        <w:t>MC</w:t>
      </w:r>
      <w:r>
        <w:t>Data</w:t>
      </w:r>
      <w:r w:rsidRPr="0073469F">
        <w:t xml:space="preserve"> server procedures</w:t>
      </w:r>
      <w:bookmarkEnd w:id="1969"/>
      <w:bookmarkEnd w:id="1970"/>
      <w:bookmarkEnd w:id="1971"/>
      <w:bookmarkEnd w:id="1972"/>
      <w:bookmarkEnd w:id="1973"/>
      <w:bookmarkEnd w:id="1974"/>
      <w:bookmarkEnd w:id="1975"/>
    </w:p>
    <w:p w14:paraId="6BDE1BAF" w14:textId="77777777" w:rsidR="00575A5F" w:rsidRDefault="00575A5F" w:rsidP="00575A5F">
      <w:pPr>
        <w:pStyle w:val="Heading3"/>
      </w:pPr>
      <w:bookmarkStart w:id="1976" w:name="_CR7A_3_1"/>
      <w:bookmarkStart w:id="1977" w:name="_Toc20155745"/>
      <w:bookmarkStart w:id="1978" w:name="_Toc27500900"/>
      <w:bookmarkStart w:id="1979" w:name="_Toc36049025"/>
      <w:bookmarkStart w:id="1980" w:name="_Toc45209788"/>
      <w:bookmarkStart w:id="1981" w:name="_Toc51860613"/>
      <w:bookmarkStart w:id="1982" w:name="_Toc146246120"/>
      <w:bookmarkStart w:id="1983" w:name="_Toc202371705"/>
      <w:bookmarkEnd w:id="1976"/>
      <w:r>
        <w:t>7A</w:t>
      </w:r>
      <w:r w:rsidRPr="0073469F">
        <w:t>.</w:t>
      </w:r>
      <w:r>
        <w:t>3</w:t>
      </w:r>
      <w:r w:rsidRPr="0073469F">
        <w:t>.1</w:t>
      </w:r>
      <w:r w:rsidRPr="0073469F">
        <w:tab/>
      </w:r>
      <w:r>
        <w:t>General</w:t>
      </w:r>
      <w:bookmarkEnd w:id="1977"/>
      <w:bookmarkEnd w:id="1978"/>
      <w:bookmarkEnd w:id="1979"/>
      <w:bookmarkEnd w:id="1980"/>
      <w:bookmarkEnd w:id="1981"/>
      <w:bookmarkEnd w:id="1982"/>
      <w:bookmarkEnd w:id="1983"/>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84" w:name="_CR7A_3_2"/>
      <w:bookmarkStart w:id="1985" w:name="_Toc20155746"/>
      <w:bookmarkStart w:id="1986" w:name="_Toc27500901"/>
      <w:bookmarkStart w:id="1987" w:name="_Toc36049026"/>
      <w:bookmarkStart w:id="1988" w:name="_Toc45209789"/>
      <w:bookmarkStart w:id="1989" w:name="_Toc51860614"/>
      <w:bookmarkStart w:id="1990" w:name="_Toc146246121"/>
      <w:bookmarkStart w:id="1991" w:name="_Toc202371706"/>
      <w:bookmarkEnd w:id="1984"/>
      <w:r>
        <w:t>7A</w:t>
      </w:r>
      <w:r w:rsidRPr="0073469F">
        <w:t>.</w:t>
      </w:r>
      <w:r>
        <w:t>3</w:t>
      </w:r>
      <w:r w:rsidRPr="0073469F">
        <w:t>.</w:t>
      </w:r>
      <w:r>
        <w:t>2</w:t>
      </w:r>
      <w:r w:rsidRPr="0073469F">
        <w:tab/>
      </w:r>
      <w:r>
        <w:t>Confidentiality and integrity protection</w:t>
      </w:r>
      <w:bookmarkEnd w:id="1985"/>
      <w:bookmarkEnd w:id="1986"/>
      <w:bookmarkEnd w:id="1987"/>
      <w:bookmarkEnd w:id="1988"/>
      <w:bookmarkEnd w:id="1989"/>
      <w:bookmarkEnd w:id="1990"/>
      <w:bookmarkEnd w:id="1991"/>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92" w:name="_CR7A_3_3"/>
      <w:bookmarkStart w:id="1993" w:name="_Toc20155747"/>
      <w:bookmarkStart w:id="1994" w:name="_Toc27500902"/>
      <w:bookmarkStart w:id="1995" w:name="_Toc36049027"/>
      <w:bookmarkStart w:id="1996" w:name="_Toc45209790"/>
      <w:bookmarkStart w:id="1997" w:name="_Toc51860615"/>
      <w:bookmarkStart w:id="1998" w:name="_Toc146246122"/>
      <w:bookmarkStart w:id="1999" w:name="_Toc202371707"/>
      <w:bookmarkEnd w:id="1992"/>
      <w:r>
        <w:t>7A</w:t>
      </w:r>
      <w:r w:rsidRPr="0073469F">
        <w:t>.</w:t>
      </w:r>
      <w:r>
        <w:t>3.3</w:t>
      </w:r>
      <w:r w:rsidRPr="0073469F">
        <w:tab/>
      </w:r>
      <w:r>
        <w:t>SIP REGISTER request for initial authorization</w:t>
      </w:r>
      <w:bookmarkEnd w:id="1993"/>
      <w:bookmarkEnd w:id="1994"/>
      <w:bookmarkEnd w:id="1995"/>
      <w:bookmarkEnd w:id="1996"/>
      <w:bookmarkEnd w:id="1997"/>
      <w:bookmarkEnd w:id="1998"/>
      <w:bookmarkEnd w:id="1999"/>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2000" w:name="_Toc36049034"/>
      <w:bookmarkStart w:id="2001" w:name="_Toc45209797"/>
      <w:bookmarkStart w:id="2002" w:name="_Toc51860622"/>
      <w:bookmarkStart w:id="2003"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2004" w:name="_CR7A_3_4"/>
      <w:bookmarkStart w:id="2005" w:name="_Toc202371708"/>
      <w:bookmarkEnd w:id="2004"/>
      <w:r>
        <w:t>7A.3.4</w:t>
      </w:r>
      <w:r w:rsidRPr="0073469F">
        <w:tab/>
        <w:t xml:space="preserve">Sending </w:t>
      </w:r>
      <w:r>
        <w:t>a CSK key download</w:t>
      </w:r>
      <w:r w:rsidRPr="0073469F">
        <w:t xml:space="preserve"> </w:t>
      </w:r>
      <w:r>
        <w:t>message</w:t>
      </w:r>
      <w:bookmarkEnd w:id="2000"/>
      <w:bookmarkEnd w:id="2001"/>
      <w:bookmarkEnd w:id="2002"/>
      <w:bookmarkEnd w:id="2003"/>
      <w:bookmarkEnd w:id="2005"/>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2006" w:name="_CR7A_3_5"/>
      <w:bookmarkStart w:id="2007" w:name="_Toc202371709"/>
      <w:bookmarkEnd w:id="2006"/>
      <w:r>
        <w:t>7A</w:t>
      </w:r>
      <w:r w:rsidRPr="0073469F">
        <w:t>.</w:t>
      </w:r>
      <w:r>
        <w:t>3</w:t>
      </w:r>
      <w:r w:rsidRPr="0073469F">
        <w:t>.</w:t>
      </w:r>
      <w:r>
        <w:t>5</w:t>
      </w:r>
      <w:r w:rsidRPr="0073469F">
        <w:tab/>
      </w:r>
      <w:r>
        <w:t>SIP MESSAGE request for migration service authorization response</w:t>
      </w:r>
      <w:bookmarkEnd w:id="2007"/>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2008" w:name="_Toc202371710"/>
      <w:r>
        <w:t>7A.3.6</w:t>
      </w:r>
      <w:r>
        <w:tab/>
        <w:t xml:space="preserve">Sending SIP MESSAGE for MCData service </w:t>
      </w:r>
      <w:r w:rsidRPr="005F5123">
        <w:t>authori</w:t>
      </w:r>
      <w:r>
        <w:t>z</w:t>
      </w:r>
      <w:r w:rsidRPr="005F5123">
        <w:t>ation notification</w:t>
      </w:r>
      <w:bookmarkEnd w:id="2008"/>
    </w:p>
    <w:p w14:paraId="0A541411" w14:textId="77777777" w:rsidR="002E4100" w:rsidRPr="00617A27" w:rsidRDefault="002E4100" w:rsidP="002E4100">
      <w:pPr>
        <w:rPr>
          <w:lang w:val="en-US"/>
        </w:rPr>
      </w:pPr>
      <w:r w:rsidRPr="00C70EB2">
        <w:t>To update the primary</w:t>
      </w:r>
      <w:r>
        <w:t xml:space="preserve"> MCData </w:t>
      </w:r>
      <w:r w:rsidRPr="00C70EB2">
        <w:t>system of the</w:t>
      </w:r>
      <w:r>
        <w:t xml:space="preserve"> MCData </w:t>
      </w:r>
      <w:r w:rsidRPr="00C70EB2">
        <w:t>user about the successful completion of</w:t>
      </w:r>
      <w:r>
        <w:t xml:space="preserve"> MCData </w:t>
      </w:r>
      <w:r w:rsidRPr="00C70EB2">
        <w:t>user service authorization at the partner</w:t>
      </w:r>
      <w:r>
        <w:t xml:space="preserve"> MCData </w:t>
      </w:r>
      <w:r w:rsidRPr="00C70EB2">
        <w:t>system as described in clause</w:t>
      </w:r>
      <w:r>
        <w:t> </w:t>
      </w:r>
      <w:r w:rsidRPr="00C70EB2">
        <w:t>7.3.2 and clause</w:t>
      </w:r>
      <w:r>
        <w:t> </w:t>
      </w:r>
      <w:r w:rsidRPr="00C70EB2">
        <w:t>7.3.3, after migrating to the partner</w:t>
      </w:r>
      <w:r>
        <w:t xml:space="preserve"> MCData </w:t>
      </w:r>
      <w:r w:rsidRPr="00C70EB2">
        <w:t>system, the participating</w:t>
      </w:r>
      <w:r>
        <w:t xml:space="preserve"> MCData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lastRenderedPageBreak/>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2009" w:name="_CR7A_3_6"/>
      <w:bookmarkStart w:id="2010" w:name="_Toc155363493"/>
      <w:bookmarkStart w:id="2011" w:name="_Toc202371711"/>
      <w:bookmarkEnd w:id="2009"/>
      <w:r>
        <w:t>7A</w:t>
      </w:r>
      <w:r w:rsidRPr="0073469F">
        <w:t>.</w:t>
      </w:r>
      <w:r>
        <w:t>3</w:t>
      </w:r>
      <w:r w:rsidRPr="0073469F">
        <w:t>.</w:t>
      </w:r>
      <w:r>
        <w:t>6</w:t>
      </w:r>
      <w:r w:rsidRPr="0073469F">
        <w:tab/>
      </w:r>
      <w:r>
        <w:t xml:space="preserve">SIP MESSAGE request for migration service </w:t>
      </w:r>
      <w:bookmarkEnd w:id="2010"/>
      <w:r>
        <w:t>deauthorization notification</w:t>
      </w:r>
      <w:bookmarkEnd w:id="2011"/>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12" w:name="_CR7A_4"/>
      <w:bookmarkStart w:id="2013" w:name="_Toc202371712"/>
      <w:bookmarkEnd w:id="2012"/>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2013"/>
    </w:p>
    <w:p w14:paraId="1C9FAB8E" w14:textId="77777777" w:rsidR="00575A5F" w:rsidRDefault="00575A5F" w:rsidP="00575A5F">
      <w:pPr>
        <w:pStyle w:val="Heading3"/>
      </w:pPr>
      <w:bookmarkStart w:id="2014" w:name="_CR7A_4_1"/>
      <w:bookmarkStart w:id="2015" w:name="_Toc202371713"/>
      <w:bookmarkEnd w:id="2014"/>
      <w:r>
        <w:t>7A</w:t>
      </w:r>
      <w:r w:rsidRPr="0073469F">
        <w:t>.</w:t>
      </w:r>
      <w:r>
        <w:t>4</w:t>
      </w:r>
      <w:r w:rsidRPr="0073469F">
        <w:t>.</w:t>
      </w:r>
      <w:r>
        <w:t>1</w:t>
      </w:r>
      <w:r w:rsidRPr="0073469F">
        <w:tab/>
      </w:r>
      <w:r>
        <w:t>SIP MESSAGE from the partner MCData server</w:t>
      </w:r>
      <w:bookmarkEnd w:id="2015"/>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2016" w:name="_CR7A_4_2"/>
      <w:bookmarkStart w:id="2017" w:name="_Toc202371714"/>
      <w:bookmarkEnd w:id="2016"/>
      <w:r>
        <w:t>7A</w:t>
      </w:r>
      <w:r w:rsidRPr="0073469F">
        <w:t>.</w:t>
      </w:r>
      <w:r>
        <w:t>4</w:t>
      </w:r>
      <w:r w:rsidRPr="0073469F">
        <w:t>.</w:t>
      </w:r>
      <w:r>
        <w:t>2</w:t>
      </w:r>
      <w:r w:rsidRPr="0073469F">
        <w:tab/>
      </w:r>
      <w:r>
        <w:t>SIP MESSAGE request from the primary MCData gateway server</w:t>
      </w:r>
      <w:bookmarkEnd w:id="2017"/>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2018" w:name="_CR7A_5"/>
      <w:bookmarkStart w:id="2019" w:name="_Toc202371715"/>
      <w:bookmarkEnd w:id="2018"/>
      <w:r w:rsidRPr="0073469F">
        <w:lastRenderedPageBreak/>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19"/>
    </w:p>
    <w:p w14:paraId="76B95111" w14:textId="77777777" w:rsidR="00575A5F" w:rsidRDefault="00575A5F" w:rsidP="00575A5F">
      <w:pPr>
        <w:pStyle w:val="Heading3"/>
      </w:pPr>
      <w:bookmarkStart w:id="2020" w:name="_CR7A_5_1"/>
      <w:bookmarkStart w:id="2021" w:name="_Toc202371716"/>
      <w:bookmarkEnd w:id="2020"/>
      <w:r>
        <w:t>7A</w:t>
      </w:r>
      <w:r w:rsidRPr="0073469F">
        <w:t>.</w:t>
      </w:r>
      <w:r>
        <w:t>5</w:t>
      </w:r>
      <w:r w:rsidRPr="0073469F">
        <w:t>.</w:t>
      </w:r>
      <w:r>
        <w:t>1</w:t>
      </w:r>
      <w:r w:rsidRPr="0073469F">
        <w:tab/>
      </w:r>
      <w:r>
        <w:t>SIP MESSAGE from the partner MCData gateway</w:t>
      </w:r>
      <w:bookmarkEnd w:id="2021"/>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22" w:name="_CR7A_5_2"/>
      <w:bookmarkStart w:id="2023" w:name="_Toc202371717"/>
      <w:bookmarkEnd w:id="2022"/>
      <w:r>
        <w:t>7A</w:t>
      </w:r>
      <w:r w:rsidRPr="0073469F">
        <w:t>.</w:t>
      </w:r>
      <w:r>
        <w:t>5</w:t>
      </w:r>
      <w:r w:rsidRPr="0073469F">
        <w:t>.</w:t>
      </w:r>
      <w:r>
        <w:t>2</w:t>
      </w:r>
      <w:r w:rsidRPr="0073469F">
        <w:tab/>
      </w:r>
      <w:r>
        <w:t>SIP MESSAGE request from the primary MCData server</w:t>
      </w:r>
      <w:bookmarkEnd w:id="2023"/>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24" w:name="_CR7A_6"/>
      <w:bookmarkStart w:id="2025" w:name="_Toc202371718"/>
      <w:bookmarkEnd w:id="2024"/>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25"/>
    </w:p>
    <w:p w14:paraId="7DE5B298" w14:textId="77777777" w:rsidR="00BF58AF" w:rsidRDefault="00BF58AF" w:rsidP="00BF58AF">
      <w:pPr>
        <w:pStyle w:val="Heading3"/>
      </w:pPr>
      <w:bookmarkStart w:id="2026" w:name="_CR7A_6_1"/>
      <w:bookmarkStart w:id="2027" w:name="_Toc202371719"/>
      <w:bookmarkEnd w:id="2026"/>
      <w:r>
        <w:t>7A</w:t>
      </w:r>
      <w:r w:rsidRPr="0073469F">
        <w:t>.</w:t>
      </w:r>
      <w:r>
        <w:t>6</w:t>
      </w:r>
      <w:r w:rsidRPr="0073469F">
        <w:t>.1</w:t>
      </w:r>
      <w:r w:rsidRPr="0073469F">
        <w:tab/>
      </w:r>
      <w:r>
        <w:t>SIP MESSAGE request for migration service authorization request</w:t>
      </w:r>
      <w:bookmarkEnd w:id="2027"/>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28" w:name="_Toc202371720"/>
      <w:r>
        <w:rPr>
          <w:lang w:val="en-US"/>
        </w:rPr>
        <w:lastRenderedPageBreak/>
        <w:t>7A.6.2</w:t>
      </w:r>
      <w:r>
        <w:rPr>
          <w:lang w:val="en-US"/>
        </w:rPr>
        <w:tab/>
      </w:r>
      <w:r>
        <w:t xml:space="preserve">Receiving SIP MESSAGE for MCData service </w:t>
      </w:r>
      <w:r w:rsidRPr="005F5123">
        <w:t>authori</w:t>
      </w:r>
      <w:r>
        <w:t>z</w:t>
      </w:r>
      <w:r w:rsidRPr="005F5123">
        <w:t>ation notification</w:t>
      </w:r>
      <w:bookmarkEnd w:id="2028"/>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29" w:name="_CR7A_6_2"/>
      <w:bookmarkStart w:id="2030" w:name="_Toc155363501"/>
      <w:bookmarkStart w:id="2031" w:name="_Toc202371721"/>
      <w:bookmarkEnd w:id="2029"/>
      <w:r>
        <w:t>7A</w:t>
      </w:r>
      <w:r w:rsidRPr="0073469F">
        <w:t>.</w:t>
      </w:r>
      <w:r>
        <w:t>6</w:t>
      </w:r>
      <w:r w:rsidRPr="0073469F">
        <w:t>.</w:t>
      </w:r>
      <w:r>
        <w:t>2</w:t>
      </w:r>
      <w:r w:rsidRPr="0073469F">
        <w:tab/>
      </w:r>
      <w:bookmarkEnd w:id="2030"/>
      <w:r>
        <w:t>SIP MESSAGE request for migration service deauthorization notification</w:t>
      </w:r>
      <w:bookmarkEnd w:id="2031"/>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32" w:name="_CR8"/>
      <w:bookmarkStart w:id="2033" w:name="_Toc36107738"/>
      <w:bookmarkStart w:id="2034" w:name="_Toc44598489"/>
      <w:bookmarkStart w:id="2035" w:name="_Toc44602344"/>
      <w:bookmarkStart w:id="2036" w:name="_Toc45197521"/>
      <w:bookmarkStart w:id="2037" w:name="_Toc45695554"/>
      <w:bookmarkStart w:id="2038" w:name="_Toc51851010"/>
      <w:bookmarkStart w:id="2039" w:name="_Toc92224613"/>
      <w:bookmarkStart w:id="2040" w:name="_Toc202371722"/>
      <w:bookmarkEnd w:id="2032"/>
      <w:r w:rsidRPr="00B02A0B">
        <w:t>8</w:t>
      </w:r>
      <w:r w:rsidRPr="00B02A0B">
        <w:tab/>
        <w:t>Affiliation</w:t>
      </w:r>
      <w:bookmarkEnd w:id="1924"/>
      <w:bookmarkEnd w:id="1925"/>
      <w:bookmarkEnd w:id="2033"/>
      <w:bookmarkEnd w:id="2034"/>
      <w:bookmarkEnd w:id="2035"/>
      <w:bookmarkEnd w:id="2036"/>
      <w:bookmarkEnd w:id="2037"/>
      <w:bookmarkEnd w:id="2038"/>
      <w:bookmarkEnd w:id="2039"/>
      <w:bookmarkEnd w:id="2040"/>
    </w:p>
    <w:p w14:paraId="0FF0C2B0" w14:textId="77777777" w:rsidR="005C310B" w:rsidRPr="00B02A0B" w:rsidRDefault="005C310B" w:rsidP="007D34FE">
      <w:pPr>
        <w:pStyle w:val="Heading2"/>
      </w:pPr>
      <w:bookmarkStart w:id="2041" w:name="_CR8_1"/>
      <w:bookmarkStart w:id="2042" w:name="_Toc20215531"/>
      <w:bookmarkStart w:id="2043" w:name="_Toc27495998"/>
      <w:bookmarkStart w:id="2044" w:name="_Toc36107739"/>
      <w:bookmarkStart w:id="2045" w:name="_Toc44598490"/>
      <w:bookmarkStart w:id="2046" w:name="_Toc44602345"/>
      <w:bookmarkStart w:id="2047" w:name="_Toc45197522"/>
      <w:bookmarkStart w:id="2048" w:name="_Toc45695555"/>
      <w:bookmarkStart w:id="2049" w:name="_Toc51851011"/>
      <w:bookmarkStart w:id="2050" w:name="_Toc92224614"/>
      <w:bookmarkStart w:id="2051" w:name="_Toc202371723"/>
      <w:bookmarkEnd w:id="2041"/>
      <w:r w:rsidRPr="00B02A0B">
        <w:t>8.1</w:t>
      </w:r>
      <w:r w:rsidRPr="00B02A0B">
        <w:tab/>
        <w:t>General</w:t>
      </w:r>
      <w:bookmarkEnd w:id="2042"/>
      <w:bookmarkEnd w:id="2043"/>
      <w:bookmarkEnd w:id="2044"/>
      <w:bookmarkEnd w:id="2045"/>
      <w:bookmarkEnd w:id="2046"/>
      <w:bookmarkEnd w:id="2047"/>
      <w:bookmarkEnd w:id="2048"/>
      <w:bookmarkEnd w:id="2049"/>
      <w:bookmarkEnd w:id="2050"/>
      <w:bookmarkEnd w:id="2051"/>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52" w:name="_CR8_2"/>
      <w:bookmarkStart w:id="2053" w:name="_Toc20215532"/>
      <w:bookmarkStart w:id="2054" w:name="_Toc27495999"/>
      <w:bookmarkStart w:id="2055" w:name="_Toc36107740"/>
      <w:bookmarkStart w:id="2056" w:name="_Toc44598491"/>
      <w:bookmarkStart w:id="2057" w:name="_Toc44602346"/>
      <w:bookmarkStart w:id="2058" w:name="_Toc45197523"/>
      <w:bookmarkStart w:id="2059" w:name="_Toc45695556"/>
      <w:bookmarkStart w:id="2060" w:name="_Toc51851012"/>
      <w:bookmarkStart w:id="2061" w:name="_Toc92224615"/>
      <w:bookmarkStart w:id="2062" w:name="_Toc202371724"/>
      <w:bookmarkEnd w:id="2052"/>
      <w:r w:rsidRPr="00B02A0B">
        <w:t>8.2</w:t>
      </w:r>
      <w:r w:rsidRPr="00B02A0B">
        <w:tab/>
        <w:t>MCData client procedures</w:t>
      </w:r>
      <w:bookmarkEnd w:id="2053"/>
      <w:bookmarkEnd w:id="2054"/>
      <w:bookmarkEnd w:id="2055"/>
      <w:bookmarkEnd w:id="2056"/>
      <w:bookmarkEnd w:id="2057"/>
      <w:bookmarkEnd w:id="2058"/>
      <w:bookmarkEnd w:id="2059"/>
      <w:bookmarkEnd w:id="2060"/>
      <w:bookmarkEnd w:id="2061"/>
      <w:bookmarkEnd w:id="2062"/>
    </w:p>
    <w:p w14:paraId="1501E272" w14:textId="77777777" w:rsidR="005C310B" w:rsidRPr="00B02A0B" w:rsidRDefault="005C310B" w:rsidP="007D34FE">
      <w:pPr>
        <w:pStyle w:val="Heading3"/>
      </w:pPr>
      <w:bookmarkStart w:id="2063" w:name="_CR8_2_1"/>
      <w:bookmarkStart w:id="2064" w:name="_Toc20215533"/>
      <w:bookmarkStart w:id="2065" w:name="_Toc27496000"/>
      <w:bookmarkStart w:id="2066" w:name="_Toc36107741"/>
      <w:bookmarkStart w:id="2067" w:name="_Toc44598492"/>
      <w:bookmarkStart w:id="2068" w:name="_Toc44602347"/>
      <w:bookmarkStart w:id="2069" w:name="_Toc45197524"/>
      <w:bookmarkStart w:id="2070" w:name="_Toc45695557"/>
      <w:bookmarkStart w:id="2071" w:name="_Toc51851013"/>
      <w:bookmarkStart w:id="2072" w:name="_Toc92224616"/>
      <w:bookmarkStart w:id="2073" w:name="_Toc202371725"/>
      <w:bookmarkEnd w:id="2063"/>
      <w:r w:rsidRPr="00B02A0B">
        <w:t>8.2.1</w:t>
      </w:r>
      <w:r w:rsidRPr="00B02A0B">
        <w:tab/>
        <w:t>General</w:t>
      </w:r>
      <w:bookmarkEnd w:id="2064"/>
      <w:bookmarkEnd w:id="2065"/>
      <w:bookmarkEnd w:id="2066"/>
      <w:bookmarkEnd w:id="2067"/>
      <w:bookmarkEnd w:id="2068"/>
      <w:bookmarkEnd w:id="2069"/>
      <w:bookmarkEnd w:id="2070"/>
      <w:bookmarkEnd w:id="2071"/>
      <w:bookmarkEnd w:id="2072"/>
      <w:bookmarkEnd w:id="2073"/>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74" w:name="_CR8_2_2"/>
      <w:bookmarkStart w:id="2075" w:name="_Toc20215534"/>
      <w:bookmarkStart w:id="2076" w:name="_Toc27496001"/>
      <w:bookmarkStart w:id="2077" w:name="_Toc36107742"/>
      <w:bookmarkStart w:id="2078" w:name="_Toc44598493"/>
      <w:bookmarkStart w:id="2079" w:name="_Toc44602348"/>
      <w:bookmarkStart w:id="2080" w:name="_Toc45197525"/>
      <w:bookmarkStart w:id="2081" w:name="_Toc45695558"/>
      <w:bookmarkStart w:id="2082" w:name="_Toc51851014"/>
      <w:bookmarkStart w:id="2083" w:name="_Toc92224617"/>
      <w:bookmarkStart w:id="2084" w:name="_Toc202371726"/>
      <w:bookmarkEnd w:id="2074"/>
      <w:r w:rsidRPr="00B02A0B">
        <w:t>8.2.2</w:t>
      </w:r>
      <w:r w:rsidRPr="00B02A0B">
        <w:tab/>
        <w:t>Affiliation status change procedure</w:t>
      </w:r>
      <w:bookmarkEnd w:id="2075"/>
      <w:bookmarkEnd w:id="2076"/>
      <w:bookmarkEnd w:id="2077"/>
      <w:bookmarkEnd w:id="2078"/>
      <w:bookmarkEnd w:id="2079"/>
      <w:bookmarkEnd w:id="2080"/>
      <w:bookmarkEnd w:id="2081"/>
      <w:bookmarkEnd w:id="2082"/>
      <w:bookmarkEnd w:id="2083"/>
      <w:bookmarkEnd w:id="2084"/>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lastRenderedPageBreak/>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85" w:name="_CR8_2_3"/>
      <w:bookmarkStart w:id="2086" w:name="_Toc20215535"/>
      <w:bookmarkStart w:id="2087" w:name="_Toc27496002"/>
      <w:bookmarkStart w:id="2088" w:name="_Toc36107743"/>
      <w:bookmarkStart w:id="2089" w:name="_Toc44598494"/>
      <w:bookmarkStart w:id="2090" w:name="_Toc44602349"/>
      <w:bookmarkStart w:id="2091" w:name="_Toc45197526"/>
      <w:bookmarkStart w:id="2092" w:name="_Toc45695559"/>
      <w:bookmarkStart w:id="2093" w:name="_Toc51851015"/>
      <w:bookmarkStart w:id="2094" w:name="_Toc92224618"/>
      <w:bookmarkStart w:id="2095" w:name="_Toc202371727"/>
      <w:bookmarkEnd w:id="2085"/>
      <w:r w:rsidRPr="00B02A0B">
        <w:t>8.2.3</w:t>
      </w:r>
      <w:r w:rsidRPr="00B02A0B">
        <w:tab/>
        <w:t>Affiliation status determination procedure</w:t>
      </w:r>
      <w:bookmarkEnd w:id="2086"/>
      <w:bookmarkEnd w:id="2087"/>
      <w:bookmarkEnd w:id="2088"/>
      <w:bookmarkEnd w:id="2089"/>
      <w:bookmarkEnd w:id="2090"/>
      <w:bookmarkEnd w:id="2091"/>
      <w:bookmarkEnd w:id="2092"/>
      <w:bookmarkEnd w:id="2093"/>
      <w:bookmarkEnd w:id="2094"/>
      <w:bookmarkEnd w:id="2095"/>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lastRenderedPageBreak/>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96" w:name="_CR8_2_4"/>
      <w:bookmarkStart w:id="2097" w:name="_Toc20215536"/>
      <w:bookmarkStart w:id="2098" w:name="_Toc27496003"/>
      <w:bookmarkStart w:id="2099" w:name="_Toc36107744"/>
      <w:bookmarkStart w:id="2100" w:name="_Toc44598495"/>
      <w:bookmarkStart w:id="2101" w:name="_Toc44602350"/>
      <w:bookmarkStart w:id="2102" w:name="_Toc45197527"/>
      <w:bookmarkStart w:id="2103" w:name="_Toc45695560"/>
      <w:bookmarkStart w:id="2104" w:name="_Toc51851016"/>
      <w:bookmarkStart w:id="2105" w:name="_Toc92224619"/>
      <w:bookmarkStart w:id="2106" w:name="_Toc202371728"/>
      <w:bookmarkEnd w:id="2096"/>
      <w:r w:rsidRPr="00B02A0B">
        <w:t>8.2.4</w:t>
      </w:r>
      <w:r w:rsidRPr="00B02A0B">
        <w:tab/>
        <w:t>Procedure for sending affiliation status change request in negotiated mode to target MCData user</w:t>
      </w:r>
      <w:bookmarkEnd w:id="2097"/>
      <w:bookmarkEnd w:id="2098"/>
      <w:bookmarkEnd w:id="2099"/>
      <w:bookmarkEnd w:id="2100"/>
      <w:bookmarkEnd w:id="2101"/>
      <w:bookmarkEnd w:id="2102"/>
      <w:bookmarkEnd w:id="2103"/>
      <w:bookmarkEnd w:id="2104"/>
      <w:bookmarkEnd w:id="2105"/>
      <w:bookmarkEnd w:id="2106"/>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107" w:name="_CR8_2_5"/>
      <w:bookmarkStart w:id="2108" w:name="_Toc20215537"/>
      <w:bookmarkStart w:id="2109" w:name="_Toc27496004"/>
      <w:bookmarkStart w:id="2110" w:name="_Toc36107745"/>
      <w:bookmarkStart w:id="2111" w:name="_Toc44598496"/>
      <w:bookmarkStart w:id="2112" w:name="_Toc44602351"/>
      <w:bookmarkStart w:id="2113" w:name="_Toc45197528"/>
      <w:bookmarkStart w:id="2114" w:name="_Toc45695561"/>
      <w:bookmarkStart w:id="2115" w:name="_Toc51851017"/>
      <w:bookmarkStart w:id="2116" w:name="_Toc92224620"/>
      <w:bookmarkStart w:id="2117" w:name="_Toc202371729"/>
      <w:bookmarkEnd w:id="2107"/>
      <w:r w:rsidRPr="00B02A0B">
        <w:lastRenderedPageBreak/>
        <w:t>8.2.5</w:t>
      </w:r>
      <w:r w:rsidRPr="00B02A0B">
        <w:tab/>
        <w:t>Procedure for receiving affiliation status change request in negotiated mode from authorized MCData user</w:t>
      </w:r>
      <w:bookmarkEnd w:id="2108"/>
      <w:bookmarkEnd w:id="2109"/>
      <w:bookmarkEnd w:id="2110"/>
      <w:bookmarkEnd w:id="2111"/>
      <w:bookmarkEnd w:id="2112"/>
      <w:bookmarkEnd w:id="2113"/>
      <w:bookmarkEnd w:id="2114"/>
      <w:bookmarkEnd w:id="2115"/>
      <w:bookmarkEnd w:id="2116"/>
      <w:bookmarkEnd w:id="2117"/>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118" w:name="_CR8_2_6"/>
      <w:bookmarkStart w:id="2119" w:name="_Toc44598497"/>
      <w:bookmarkStart w:id="2120" w:name="_Toc44602352"/>
      <w:bookmarkStart w:id="2121" w:name="_Toc45197529"/>
      <w:bookmarkStart w:id="2122" w:name="_Toc45695562"/>
      <w:bookmarkStart w:id="2123" w:name="_Toc51851018"/>
      <w:bookmarkStart w:id="2124" w:name="_Toc92224621"/>
      <w:bookmarkStart w:id="2125" w:name="_Toc20215538"/>
      <w:bookmarkStart w:id="2126" w:name="_Toc27496005"/>
      <w:bookmarkStart w:id="2127" w:name="_Toc36107746"/>
      <w:bookmarkStart w:id="2128" w:name="_Toc202371730"/>
      <w:bookmarkEnd w:id="2118"/>
      <w:r w:rsidRPr="00B02A0B">
        <w:t>8.2.6</w:t>
      </w:r>
      <w:r w:rsidRPr="00B02A0B">
        <w:tab/>
        <w:t>Rules based affiliation status change procedure</w:t>
      </w:r>
      <w:bookmarkEnd w:id="2119"/>
      <w:bookmarkEnd w:id="2120"/>
      <w:bookmarkEnd w:id="2121"/>
      <w:bookmarkEnd w:id="2122"/>
      <w:bookmarkEnd w:id="2123"/>
      <w:bookmarkEnd w:id="2124"/>
      <w:bookmarkEnd w:id="2128"/>
    </w:p>
    <w:p w14:paraId="0316C84D" w14:textId="77777777" w:rsidR="00AA0D64" w:rsidRDefault="00AA0D64" w:rsidP="00ED13D8">
      <w:pPr>
        <w:pStyle w:val="Heading4"/>
      </w:pPr>
      <w:bookmarkStart w:id="2129" w:name="_CR8_2_6_1"/>
      <w:bookmarkStart w:id="2130" w:name="_Toc202371731"/>
      <w:bookmarkEnd w:id="2129"/>
      <w:r>
        <w:t>8.2.6.1</w:t>
      </w:r>
      <w:r>
        <w:tab/>
        <w:t>General</w:t>
      </w:r>
      <w:bookmarkEnd w:id="2130"/>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31" w:name="_CR8_2_6_2"/>
      <w:bookmarkStart w:id="2132" w:name="_Toc202371732"/>
      <w:bookmarkEnd w:id="2131"/>
      <w:r>
        <w:t>8.2.6.2</w:t>
      </w:r>
      <w:r>
        <w:tab/>
        <w:t>User profile defined rules</w:t>
      </w:r>
      <w:bookmarkEnd w:id="2132"/>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33" w:name="_CR8_2_6_3"/>
      <w:bookmarkStart w:id="2134" w:name="_Toc202371733"/>
      <w:bookmarkEnd w:id="2133"/>
      <w:r>
        <w:t>8.2.6.3</w:t>
      </w:r>
      <w:r>
        <w:tab/>
        <w:t>Group configuration defined rules</w:t>
      </w:r>
      <w:bookmarkEnd w:id="2134"/>
    </w:p>
    <w:p w14:paraId="1A0163AE" w14:textId="77777777" w:rsidR="00AA0D64" w:rsidRDefault="00AA0D64" w:rsidP="00AA0D64">
      <w:r>
        <w:t>If the &lt;permitted-geographic-area&gt; element of the &lt;list-service&gt; element of an MCS group document is present</w:t>
      </w:r>
      <w:bookmarkStart w:id="2135" w:name="_Hlk104301261"/>
      <w:bookmarkStart w:id="2136" w:name="_Hlk104305298"/>
      <w:r>
        <w:t xml:space="preserve"> and the MCData client is within the area specified </w:t>
      </w:r>
      <w:bookmarkEnd w:id="2135"/>
      <w:r>
        <w:t>in the &lt;permitted-geographic-area&gt; element</w:t>
      </w:r>
      <w:bookmarkEnd w:id="2136"/>
      <w:r>
        <w:t>, the MCData client is allowed to affiliate to the group.</w:t>
      </w:r>
    </w:p>
    <w:p w14:paraId="282540D8" w14:textId="77461D55" w:rsidR="00AA0D64" w:rsidRPr="00B02A0B" w:rsidRDefault="00AA0D64" w:rsidP="005B0233">
      <w:r>
        <w:t>If the &lt;</w:t>
      </w:r>
      <w:bookmarkStart w:id="2137" w:name="_Hlk103863199"/>
      <w:r>
        <w:t>mandatory</w:t>
      </w:r>
      <w:bookmarkEnd w:id="2137"/>
      <w:r>
        <w:t>-geographic-area&gt; element of the &lt;list-service&gt; element of an MCS group document is present and the MCData client is not within the area specified in the &lt;mandatory-geographic-area&gt; element the MCData client shall de-affiliate from the group.</w:t>
      </w:r>
    </w:p>
    <w:p w14:paraId="0713CEF8" w14:textId="77777777" w:rsidR="005C310B" w:rsidRPr="00B02A0B" w:rsidRDefault="005C310B" w:rsidP="007D34FE">
      <w:pPr>
        <w:pStyle w:val="Heading2"/>
      </w:pPr>
      <w:bookmarkStart w:id="2138" w:name="_CR8_3"/>
      <w:bookmarkStart w:id="2139" w:name="_Toc44598498"/>
      <w:bookmarkStart w:id="2140" w:name="_Toc44602353"/>
      <w:bookmarkStart w:id="2141" w:name="_Toc45197530"/>
      <w:bookmarkStart w:id="2142" w:name="_Toc45695563"/>
      <w:bookmarkStart w:id="2143" w:name="_Toc51851019"/>
      <w:bookmarkStart w:id="2144" w:name="_Toc92224622"/>
      <w:bookmarkStart w:id="2145" w:name="_Toc202371734"/>
      <w:bookmarkEnd w:id="2138"/>
      <w:r w:rsidRPr="00B02A0B">
        <w:lastRenderedPageBreak/>
        <w:t>8.3</w:t>
      </w:r>
      <w:r w:rsidRPr="00B02A0B">
        <w:tab/>
        <w:t>MCData server procedures</w:t>
      </w:r>
      <w:bookmarkEnd w:id="2125"/>
      <w:bookmarkEnd w:id="2126"/>
      <w:bookmarkEnd w:id="2127"/>
      <w:bookmarkEnd w:id="2139"/>
      <w:bookmarkEnd w:id="2140"/>
      <w:bookmarkEnd w:id="2141"/>
      <w:bookmarkEnd w:id="2142"/>
      <w:bookmarkEnd w:id="2143"/>
      <w:bookmarkEnd w:id="2144"/>
      <w:bookmarkEnd w:id="2145"/>
    </w:p>
    <w:p w14:paraId="1DF7C03C" w14:textId="77777777" w:rsidR="005C310B" w:rsidRPr="00B02A0B" w:rsidRDefault="005C310B" w:rsidP="007D34FE">
      <w:pPr>
        <w:pStyle w:val="Heading3"/>
      </w:pPr>
      <w:bookmarkStart w:id="2146" w:name="_CR8_3_1"/>
      <w:bookmarkStart w:id="2147" w:name="_Toc20215539"/>
      <w:bookmarkStart w:id="2148" w:name="_Toc27496006"/>
      <w:bookmarkStart w:id="2149" w:name="_Toc36107747"/>
      <w:bookmarkStart w:id="2150" w:name="_Toc44598499"/>
      <w:bookmarkStart w:id="2151" w:name="_Toc44602354"/>
      <w:bookmarkStart w:id="2152" w:name="_Toc45197531"/>
      <w:bookmarkStart w:id="2153" w:name="_Toc45695564"/>
      <w:bookmarkStart w:id="2154" w:name="_Toc51851020"/>
      <w:bookmarkStart w:id="2155" w:name="_Toc92224623"/>
      <w:bookmarkStart w:id="2156" w:name="_Toc202371735"/>
      <w:bookmarkEnd w:id="2146"/>
      <w:r w:rsidRPr="00B02A0B">
        <w:t>8.3.1</w:t>
      </w:r>
      <w:r w:rsidRPr="00B02A0B">
        <w:tab/>
        <w:t>General</w:t>
      </w:r>
      <w:bookmarkEnd w:id="2147"/>
      <w:bookmarkEnd w:id="2148"/>
      <w:bookmarkEnd w:id="2149"/>
      <w:bookmarkEnd w:id="2150"/>
      <w:bookmarkEnd w:id="2151"/>
      <w:bookmarkEnd w:id="2152"/>
      <w:bookmarkEnd w:id="2153"/>
      <w:bookmarkEnd w:id="2154"/>
      <w:bookmarkEnd w:id="2155"/>
      <w:bookmarkEnd w:id="2156"/>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57" w:name="_CR8_3_2"/>
      <w:bookmarkStart w:id="2158" w:name="_Toc20215540"/>
      <w:bookmarkStart w:id="2159" w:name="_Toc27496007"/>
      <w:bookmarkStart w:id="2160" w:name="_Toc36107748"/>
      <w:bookmarkStart w:id="2161" w:name="_Toc44598500"/>
      <w:bookmarkStart w:id="2162" w:name="_Toc44602355"/>
      <w:bookmarkStart w:id="2163" w:name="_Toc45197532"/>
      <w:bookmarkStart w:id="2164" w:name="_Toc45695565"/>
      <w:bookmarkStart w:id="2165" w:name="_Toc51851021"/>
      <w:bookmarkStart w:id="2166" w:name="_Toc92224624"/>
      <w:bookmarkStart w:id="2167" w:name="_Toc202371736"/>
      <w:bookmarkEnd w:id="2157"/>
      <w:r w:rsidRPr="00B02A0B">
        <w:t>8.3.2</w:t>
      </w:r>
      <w:r w:rsidRPr="00B02A0B">
        <w:tab/>
        <w:t>Procedures of MCData server serving the MCData user</w:t>
      </w:r>
      <w:bookmarkEnd w:id="2158"/>
      <w:bookmarkEnd w:id="2159"/>
      <w:bookmarkEnd w:id="2160"/>
      <w:bookmarkEnd w:id="2161"/>
      <w:bookmarkEnd w:id="2162"/>
      <w:bookmarkEnd w:id="2163"/>
      <w:bookmarkEnd w:id="2164"/>
      <w:bookmarkEnd w:id="2165"/>
      <w:bookmarkEnd w:id="2166"/>
      <w:bookmarkEnd w:id="2167"/>
    </w:p>
    <w:p w14:paraId="6E4A965B" w14:textId="77777777" w:rsidR="005C310B" w:rsidRPr="00B02A0B" w:rsidRDefault="005C310B" w:rsidP="007D34FE">
      <w:pPr>
        <w:pStyle w:val="Heading4"/>
      </w:pPr>
      <w:bookmarkStart w:id="2168" w:name="_CR8_3_2_1"/>
      <w:bookmarkStart w:id="2169" w:name="_Toc20215541"/>
      <w:bookmarkStart w:id="2170" w:name="_Toc27496008"/>
      <w:bookmarkStart w:id="2171" w:name="_Toc36107749"/>
      <w:bookmarkStart w:id="2172" w:name="_Toc44598501"/>
      <w:bookmarkStart w:id="2173" w:name="_Toc44602356"/>
      <w:bookmarkStart w:id="2174" w:name="_Toc45197533"/>
      <w:bookmarkStart w:id="2175" w:name="_Toc45695566"/>
      <w:bookmarkStart w:id="2176" w:name="_Toc51851022"/>
      <w:bookmarkStart w:id="2177" w:name="_Toc92224625"/>
      <w:bookmarkStart w:id="2178" w:name="_Toc202371737"/>
      <w:bookmarkEnd w:id="2168"/>
      <w:r w:rsidRPr="00B02A0B">
        <w:t>8.3.2.1</w:t>
      </w:r>
      <w:r w:rsidRPr="00B02A0B">
        <w:tab/>
        <w:t>General</w:t>
      </w:r>
      <w:bookmarkEnd w:id="2169"/>
      <w:bookmarkEnd w:id="2170"/>
      <w:bookmarkEnd w:id="2171"/>
      <w:bookmarkEnd w:id="2172"/>
      <w:bookmarkEnd w:id="2173"/>
      <w:bookmarkEnd w:id="2174"/>
      <w:bookmarkEnd w:id="2175"/>
      <w:bookmarkEnd w:id="2176"/>
      <w:bookmarkEnd w:id="2177"/>
      <w:bookmarkEnd w:id="2178"/>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79" w:name="_CR8_3_2_2"/>
      <w:bookmarkStart w:id="2180" w:name="_Toc20215542"/>
      <w:bookmarkStart w:id="2181" w:name="_Toc27496009"/>
      <w:bookmarkStart w:id="2182" w:name="_Toc36107750"/>
      <w:bookmarkStart w:id="2183" w:name="_Toc44598502"/>
      <w:bookmarkStart w:id="2184" w:name="_Toc44602357"/>
      <w:bookmarkStart w:id="2185" w:name="_Toc45197534"/>
      <w:bookmarkStart w:id="2186" w:name="_Toc45695567"/>
      <w:bookmarkStart w:id="2187" w:name="_Toc51851023"/>
      <w:bookmarkStart w:id="2188" w:name="_Toc92224626"/>
      <w:bookmarkStart w:id="2189" w:name="_Toc202371738"/>
      <w:bookmarkEnd w:id="2179"/>
      <w:r w:rsidRPr="00B02A0B">
        <w:t>8.3.2.2</w:t>
      </w:r>
      <w:r w:rsidRPr="00B02A0B">
        <w:tab/>
        <w:t>Stored information</w:t>
      </w:r>
      <w:bookmarkEnd w:id="2180"/>
      <w:bookmarkEnd w:id="2181"/>
      <w:bookmarkEnd w:id="2182"/>
      <w:bookmarkEnd w:id="2183"/>
      <w:bookmarkEnd w:id="2184"/>
      <w:bookmarkEnd w:id="2185"/>
      <w:bookmarkEnd w:id="2186"/>
      <w:bookmarkEnd w:id="2187"/>
      <w:bookmarkEnd w:id="2188"/>
      <w:bookmarkEnd w:id="2189"/>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lastRenderedPageBreak/>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90" w:name="_CR8_3_2_3"/>
      <w:bookmarkStart w:id="2191" w:name="_Toc20215543"/>
      <w:bookmarkStart w:id="2192" w:name="_Toc27496010"/>
      <w:bookmarkStart w:id="2193" w:name="_Toc36107751"/>
      <w:bookmarkStart w:id="2194" w:name="_Toc44598503"/>
      <w:bookmarkStart w:id="2195" w:name="_Toc44602358"/>
      <w:bookmarkStart w:id="2196" w:name="_Toc45197535"/>
      <w:bookmarkStart w:id="2197" w:name="_Toc45695568"/>
      <w:bookmarkStart w:id="2198" w:name="_Toc51851024"/>
      <w:bookmarkStart w:id="2199" w:name="_Toc92224627"/>
      <w:bookmarkStart w:id="2200" w:name="_Toc202371739"/>
      <w:bookmarkEnd w:id="2190"/>
      <w:r w:rsidRPr="00B02A0B">
        <w:t>8.3.2.3</w:t>
      </w:r>
      <w:r w:rsidRPr="00B02A0B">
        <w:tab/>
        <w:t>Receiving affiliation status change from MCData client procedure</w:t>
      </w:r>
      <w:bookmarkEnd w:id="2191"/>
      <w:bookmarkEnd w:id="2192"/>
      <w:bookmarkEnd w:id="2193"/>
      <w:bookmarkEnd w:id="2194"/>
      <w:bookmarkEnd w:id="2195"/>
      <w:bookmarkEnd w:id="2196"/>
      <w:bookmarkEnd w:id="2197"/>
      <w:bookmarkEnd w:id="2198"/>
      <w:bookmarkEnd w:id="2199"/>
      <w:bookmarkEnd w:id="2200"/>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lastRenderedPageBreak/>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lastRenderedPageBreak/>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lastRenderedPageBreak/>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201" w:name="_CR8_3_2_4"/>
      <w:bookmarkStart w:id="2202" w:name="_Toc20215544"/>
      <w:bookmarkStart w:id="2203" w:name="_Toc27496011"/>
      <w:bookmarkStart w:id="2204" w:name="_Toc36107752"/>
      <w:bookmarkStart w:id="2205" w:name="_Toc44598504"/>
      <w:bookmarkStart w:id="2206" w:name="_Toc44602359"/>
      <w:bookmarkStart w:id="2207" w:name="_Toc45197536"/>
      <w:bookmarkStart w:id="2208" w:name="_Toc45695569"/>
      <w:bookmarkStart w:id="2209" w:name="_Toc51851025"/>
      <w:bookmarkStart w:id="2210" w:name="_Toc92224628"/>
      <w:bookmarkStart w:id="2211" w:name="_Toc202371740"/>
      <w:bookmarkEnd w:id="2201"/>
      <w:r w:rsidRPr="00B02A0B">
        <w:t>8.3.2.4</w:t>
      </w:r>
      <w:r w:rsidRPr="00B02A0B">
        <w:tab/>
        <w:t>Receiving subscription to affiliation status procedure</w:t>
      </w:r>
      <w:bookmarkEnd w:id="2202"/>
      <w:bookmarkEnd w:id="2203"/>
      <w:bookmarkEnd w:id="2204"/>
      <w:bookmarkEnd w:id="2205"/>
      <w:bookmarkEnd w:id="2206"/>
      <w:bookmarkEnd w:id="2207"/>
      <w:bookmarkEnd w:id="2208"/>
      <w:bookmarkEnd w:id="2209"/>
      <w:bookmarkEnd w:id="2210"/>
      <w:bookmarkEnd w:id="2211"/>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212" w:name="_CR8_3_2_5"/>
      <w:bookmarkStart w:id="2213" w:name="_Toc20215545"/>
      <w:bookmarkStart w:id="2214" w:name="_Toc27496012"/>
      <w:bookmarkStart w:id="2215" w:name="_Toc36107753"/>
      <w:bookmarkStart w:id="2216" w:name="_Toc44598505"/>
      <w:bookmarkStart w:id="2217" w:name="_Toc44602360"/>
      <w:bookmarkStart w:id="2218" w:name="_Toc45197537"/>
      <w:bookmarkStart w:id="2219" w:name="_Toc45695570"/>
      <w:bookmarkStart w:id="2220" w:name="_Toc51851026"/>
      <w:bookmarkStart w:id="2221" w:name="_Toc92224629"/>
      <w:bookmarkStart w:id="2222" w:name="_Toc202371741"/>
      <w:bookmarkEnd w:id="2212"/>
      <w:r w:rsidRPr="00B02A0B">
        <w:t>8.3.2.5</w:t>
      </w:r>
      <w:r w:rsidRPr="00B02A0B">
        <w:tab/>
        <w:t>Sending notification of change of affiliation status procedure</w:t>
      </w:r>
      <w:bookmarkEnd w:id="2213"/>
      <w:bookmarkEnd w:id="2214"/>
      <w:bookmarkEnd w:id="2215"/>
      <w:bookmarkEnd w:id="2216"/>
      <w:bookmarkEnd w:id="2217"/>
      <w:bookmarkEnd w:id="2218"/>
      <w:bookmarkEnd w:id="2219"/>
      <w:bookmarkEnd w:id="2220"/>
      <w:bookmarkEnd w:id="2221"/>
      <w:bookmarkEnd w:id="2222"/>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23" w:name="_CR8_3_2_6"/>
      <w:bookmarkStart w:id="2224" w:name="_Toc20215546"/>
      <w:bookmarkStart w:id="2225" w:name="_Toc27496013"/>
      <w:bookmarkStart w:id="2226" w:name="_Toc36107754"/>
      <w:bookmarkStart w:id="2227" w:name="_Toc44598506"/>
      <w:bookmarkStart w:id="2228" w:name="_Toc44602361"/>
      <w:bookmarkStart w:id="2229" w:name="_Toc45197538"/>
      <w:bookmarkStart w:id="2230" w:name="_Toc45695571"/>
      <w:bookmarkStart w:id="2231" w:name="_Toc51851027"/>
      <w:bookmarkStart w:id="2232" w:name="_Toc92224630"/>
      <w:bookmarkStart w:id="2233" w:name="_Toc202371742"/>
      <w:bookmarkEnd w:id="2223"/>
      <w:r w:rsidRPr="00B02A0B">
        <w:t>8.3.2.6</w:t>
      </w:r>
      <w:r w:rsidRPr="00B02A0B">
        <w:tab/>
        <w:t>Sending affiliation status change towards MCData server owning MCData group procedure</w:t>
      </w:r>
      <w:bookmarkEnd w:id="2224"/>
      <w:bookmarkEnd w:id="2225"/>
      <w:bookmarkEnd w:id="2226"/>
      <w:bookmarkEnd w:id="2227"/>
      <w:bookmarkEnd w:id="2228"/>
      <w:bookmarkEnd w:id="2229"/>
      <w:bookmarkEnd w:id="2230"/>
      <w:bookmarkEnd w:id="2231"/>
      <w:bookmarkEnd w:id="2232"/>
      <w:bookmarkEnd w:id="2233"/>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lastRenderedPageBreak/>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lastRenderedPageBreak/>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34" w:name="_CR8_3_2_7"/>
      <w:bookmarkStart w:id="2235" w:name="_Toc20215547"/>
      <w:bookmarkStart w:id="2236" w:name="_Toc27496014"/>
      <w:bookmarkStart w:id="2237" w:name="_Toc36107755"/>
      <w:bookmarkStart w:id="2238" w:name="_Toc44598507"/>
      <w:bookmarkStart w:id="2239" w:name="_Toc44602362"/>
      <w:bookmarkStart w:id="2240" w:name="_Toc45197539"/>
      <w:bookmarkStart w:id="2241" w:name="_Toc45695572"/>
      <w:bookmarkStart w:id="2242" w:name="_Toc51851028"/>
      <w:bookmarkStart w:id="2243" w:name="_Toc92224631"/>
      <w:bookmarkStart w:id="2244" w:name="_Toc202371743"/>
      <w:bookmarkEnd w:id="2234"/>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35"/>
      <w:bookmarkEnd w:id="2236"/>
      <w:bookmarkEnd w:id="2237"/>
      <w:bookmarkEnd w:id="2238"/>
      <w:bookmarkEnd w:id="2239"/>
      <w:bookmarkEnd w:id="2240"/>
      <w:bookmarkEnd w:id="2241"/>
      <w:bookmarkEnd w:id="2242"/>
      <w:bookmarkEnd w:id="2243"/>
      <w:bookmarkEnd w:id="2244"/>
    </w:p>
    <w:p w14:paraId="19B7B212" w14:textId="77777777" w:rsidR="005C310B" w:rsidRPr="00B02A0B" w:rsidRDefault="005C310B" w:rsidP="005C310B">
      <w:pPr>
        <w:pStyle w:val="NO"/>
      </w:pPr>
      <w:r w:rsidRPr="00B02A0B">
        <w:t>NOTE 1:</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lastRenderedPageBreak/>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lastRenderedPageBreak/>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45" w:name="_CR8_3_2_8"/>
      <w:bookmarkStart w:id="2246" w:name="_Toc20215548"/>
      <w:bookmarkStart w:id="2247" w:name="_Toc27496015"/>
      <w:bookmarkStart w:id="2248" w:name="_Toc36107756"/>
      <w:bookmarkStart w:id="2249" w:name="_Toc44598508"/>
      <w:bookmarkStart w:id="2250" w:name="_Toc44602363"/>
      <w:bookmarkStart w:id="2251" w:name="_Toc45197540"/>
      <w:bookmarkStart w:id="2252" w:name="_Toc45695573"/>
      <w:bookmarkStart w:id="2253" w:name="_Toc51851029"/>
      <w:bookmarkStart w:id="2254" w:name="_Toc92224632"/>
      <w:bookmarkStart w:id="2255" w:name="_Toc202371744"/>
      <w:bookmarkEnd w:id="2245"/>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46"/>
      <w:bookmarkEnd w:id="2247"/>
      <w:bookmarkEnd w:id="2248"/>
      <w:bookmarkEnd w:id="2249"/>
      <w:bookmarkEnd w:id="2250"/>
      <w:bookmarkEnd w:id="2251"/>
      <w:bookmarkEnd w:id="2252"/>
      <w:bookmarkEnd w:id="2253"/>
      <w:bookmarkEnd w:id="2254"/>
      <w:bookmarkEnd w:id="2255"/>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lastRenderedPageBreak/>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56" w:name="_CR8_3_2_9"/>
      <w:bookmarkStart w:id="2257" w:name="_Toc20215549"/>
      <w:bookmarkStart w:id="2258" w:name="_Toc27496016"/>
      <w:bookmarkStart w:id="2259" w:name="_Toc36107757"/>
      <w:bookmarkStart w:id="2260" w:name="_Toc44598509"/>
      <w:bookmarkStart w:id="2261" w:name="_Toc44602364"/>
      <w:bookmarkStart w:id="2262" w:name="_Toc45197541"/>
      <w:bookmarkStart w:id="2263" w:name="_Toc45695574"/>
      <w:bookmarkStart w:id="2264" w:name="_Toc51851030"/>
      <w:bookmarkStart w:id="2265" w:name="_Toc92224633"/>
      <w:bookmarkStart w:id="2266" w:name="_Toc202371745"/>
      <w:bookmarkEnd w:id="2256"/>
      <w:r w:rsidRPr="00B02A0B">
        <w:t>8.3.2.9</w:t>
      </w:r>
      <w:r w:rsidRPr="00B02A0B">
        <w:tab/>
        <w:t>Forwarding affiliation status change towards another MCData user procedure</w:t>
      </w:r>
      <w:bookmarkEnd w:id="2257"/>
      <w:bookmarkEnd w:id="2258"/>
      <w:bookmarkEnd w:id="2259"/>
      <w:bookmarkEnd w:id="2260"/>
      <w:bookmarkEnd w:id="2261"/>
      <w:bookmarkEnd w:id="2262"/>
      <w:bookmarkEnd w:id="2263"/>
      <w:bookmarkEnd w:id="2264"/>
      <w:bookmarkEnd w:id="2265"/>
      <w:bookmarkEnd w:id="2266"/>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67" w:name="_CR8_3_2_10"/>
      <w:bookmarkStart w:id="2268" w:name="_Toc20215550"/>
      <w:bookmarkStart w:id="2269" w:name="_Toc27496017"/>
      <w:bookmarkStart w:id="2270" w:name="_Toc36107758"/>
      <w:bookmarkStart w:id="2271" w:name="_Toc44598510"/>
      <w:bookmarkStart w:id="2272" w:name="_Toc44602365"/>
      <w:bookmarkStart w:id="2273" w:name="_Toc45197542"/>
      <w:bookmarkStart w:id="2274" w:name="_Toc45695575"/>
      <w:bookmarkStart w:id="2275" w:name="_Toc51851031"/>
      <w:bookmarkStart w:id="2276" w:name="_Toc92224634"/>
      <w:bookmarkStart w:id="2277" w:name="_Toc202371746"/>
      <w:bookmarkEnd w:id="2267"/>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68"/>
      <w:bookmarkEnd w:id="2269"/>
      <w:bookmarkEnd w:id="2270"/>
      <w:bookmarkEnd w:id="2271"/>
      <w:bookmarkEnd w:id="2272"/>
      <w:bookmarkEnd w:id="2273"/>
      <w:bookmarkEnd w:id="2274"/>
      <w:bookmarkEnd w:id="2275"/>
      <w:bookmarkEnd w:id="2276"/>
      <w:bookmarkEnd w:id="2277"/>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78" w:name="_CR8_3_2_11"/>
      <w:bookmarkStart w:id="2279" w:name="_Toc20215551"/>
      <w:bookmarkStart w:id="2280" w:name="_Toc27496018"/>
      <w:bookmarkStart w:id="2281" w:name="_Toc36107759"/>
      <w:bookmarkStart w:id="2282" w:name="_Toc44598511"/>
      <w:bookmarkStart w:id="2283" w:name="_Toc44602366"/>
      <w:bookmarkStart w:id="2284" w:name="_Toc45197543"/>
      <w:bookmarkStart w:id="2285" w:name="_Toc45695576"/>
      <w:bookmarkStart w:id="2286" w:name="_Toc51851032"/>
      <w:bookmarkStart w:id="2287" w:name="_Toc92224635"/>
      <w:bookmarkStart w:id="2288" w:name="_Toc202371747"/>
      <w:bookmarkEnd w:id="2278"/>
      <w:r w:rsidRPr="00B02A0B">
        <w:t>8.3.2.11</w:t>
      </w:r>
      <w:r w:rsidRPr="00B02A0B">
        <w:tab/>
        <w:t>Affiliation status determination</w:t>
      </w:r>
      <w:bookmarkEnd w:id="2279"/>
      <w:bookmarkEnd w:id="2280"/>
      <w:bookmarkEnd w:id="2281"/>
      <w:bookmarkEnd w:id="2282"/>
      <w:bookmarkEnd w:id="2283"/>
      <w:bookmarkEnd w:id="2284"/>
      <w:bookmarkEnd w:id="2285"/>
      <w:bookmarkEnd w:id="2286"/>
      <w:bookmarkEnd w:id="2287"/>
      <w:bookmarkEnd w:id="2288"/>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lastRenderedPageBreak/>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89" w:name="_CR8_3_2_12"/>
      <w:bookmarkStart w:id="2290" w:name="_Toc20215552"/>
      <w:bookmarkStart w:id="2291" w:name="_Toc27496019"/>
      <w:bookmarkStart w:id="2292" w:name="_Toc36107760"/>
      <w:bookmarkStart w:id="2293" w:name="_Toc44598512"/>
      <w:bookmarkStart w:id="2294" w:name="_Toc44602367"/>
      <w:bookmarkStart w:id="2295" w:name="_Toc45197544"/>
      <w:bookmarkStart w:id="2296" w:name="_Toc45695577"/>
      <w:bookmarkStart w:id="2297" w:name="_Toc51851033"/>
      <w:bookmarkStart w:id="2298" w:name="_Toc92224636"/>
      <w:bookmarkStart w:id="2299" w:name="_Toc202371748"/>
      <w:bookmarkEnd w:id="2289"/>
      <w:r w:rsidRPr="00B02A0B">
        <w:t>8.3.2.12</w:t>
      </w:r>
      <w:r w:rsidRPr="00B02A0B">
        <w:tab/>
        <w:t>Affiliation status change by implicit affiliation</w:t>
      </w:r>
      <w:bookmarkEnd w:id="2290"/>
      <w:bookmarkEnd w:id="2291"/>
      <w:bookmarkEnd w:id="2292"/>
      <w:bookmarkEnd w:id="2293"/>
      <w:bookmarkEnd w:id="2294"/>
      <w:bookmarkEnd w:id="2295"/>
      <w:bookmarkEnd w:id="2296"/>
      <w:bookmarkEnd w:id="2297"/>
      <w:bookmarkEnd w:id="2298"/>
      <w:bookmarkEnd w:id="2299"/>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lastRenderedPageBreak/>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300" w:name="_CR8_3_2_13"/>
      <w:bookmarkStart w:id="2301" w:name="_Toc20215553"/>
      <w:bookmarkStart w:id="2302" w:name="_Toc27496020"/>
      <w:bookmarkStart w:id="2303" w:name="_Toc36107761"/>
      <w:bookmarkStart w:id="2304" w:name="_Toc44598513"/>
      <w:bookmarkStart w:id="2305" w:name="_Toc44602368"/>
      <w:bookmarkStart w:id="2306" w:name="_Toc45197545"/>
      <w:bookmarkStart w:id="2307" w:name="_Toc45695578"/>
      <w:bookmarkStart w:id="2308" w:name="_Toc51851034"/>
      <w:bookmarkStart w:id="2309" w:name="_Toc92224637"/>
      <w:bookmarkStart w:id="2310" w:name="_Toc202371749"/>
      <w:bookmarkEnd w:id="2300"/>
      <w:r w:rsidRPr="00B02A0B">
        <w:t>8.3.2.13</w:t>
      </w:r>
      <w:r w:rsidRPr="00B02A0B">
        <w:tab/>
        <w:t>Implicit affiliation status change completion</w:t>
      </w:r>
      <w:bookmarkEnd w:id="2301"/>
      <w:bookmarkEnd w:id="2302"/>
      <w:bookmarkEnd w:id="2303"/>
      <w:bookmarkEnd w:id="2304"/>
      <w:bookmarkEnd w:id="2305"/>
      <w:bookmarkEnd w:id="2306"/>
      <w:bookmarkEnd w:id="2307"/>
      <w:bookmarkEnd w:id="2308"/>
      <w:bookmarkEnd w:id="2309"/>
      <w:bookmarkEnd w:id="2310"/>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311" w:name="_CR8_3_2_14"/>
      <w:bookmarkStart w:id="2312" w:name="_Toc20215554"/>
      <w:bookmarkStart w:id="2313" w:name="_Toc27496021"/>
      <w:bookmarkStart w:id="2314" w:name="_Toc36107762"/>
      <w:bookmarkStart w:id="2315" w:name="_Toc44598514"/>
      <w:bookmarkStart w:id="2316" w:name="_Toc44602369"/>
      <w:bookmarkStart w:id="2317" w:name="_Toc45197546"/>
      <w:bookmarkStart w:id="2318" w:name="_Toc45695579"/>
      <w:bookmarkStart w:id="2319" w:name="_Toc51851035"/>
      <w:bookmarkStart w:id="2320" w:name="_Toc92224638"/>
      <w:bookmarkStart w:id="2321" w:name="_Toc202371750"/>
      <w:bookmarkEnd w:id="2311"/>
      <w:r w:rsidRPr="00B02A0B">
        <w:t>8.3.2.14</w:t>
      </w:r>
      <w:r w:rsidRPr="00B02A0B">
        <w:tab/>
        <w:t>Implicit affiliation status change cancellation</w:t>
      </w:r>
      <w:bookmarkEnd w:id="2312"/>
      <w:bookmarkEnd w:id="2313"/>
      <w:bookmarkEnd w:id="2314"/>
      <w:bookmarkEnd w:id="2315"/>
      <w:bookmarkEnd w:id="2316"/>
      <w:bookmarkEnd w:id="2317"/>
      <w:bookmarkEnd w:id="2318"/>
      <w:bookmarkEnd w:id="2319"/>
      <w:bookmarkEnd w:id="2320"/>
      <w:bookmarkEnd w:id="2321"/>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322" w:name="_CR8_3_2_15"/>
      <w:bookmarkStart w:id="2323" w:name="_Toc20215555"/>
      <w:bookmarkStart w:id="2324" w:name="_Toc27496022"/>
      <w:bookmarkStart w:id="2325" w:name="_Toc36107763"/>
      <w:bookmarkStart w:id="2326" w:name="_Toc44598515"/>
      <w:bookmarkStart w:id="2327" w:name="_Toc44602370"/>
      <w:bookmarkStart w:id="2328" w:name="_Toc45197547"/>
      <w:bookmarkStart w:id="2329" w:name="_Toc45695580"/>
      <w:bookmarkStart w:id="2330" w:name="_Toc51851036"/>
      <w:bookmarkStart w:id="2331" w:name="_Toc92224639"/>
      <w:bookmarkStart w:id="2332" w:name="_Toc202371751"/>
      <w:bookmarkEnd w:id="2322"/>
      <w:r w:rsidRPr="00B02A0B">
        <w:t>8.3.2.15</w:t>
      </w:r>
      <w:r w:rsidRPr="00B02A0B">
        <w:tab/>
        <w:t>Implicit affiliation to configured groups procedure</w:t>
      </w:r>
      <w:bookmarkEnd w:id="2323"/>
      <w:bookmarkEnd w:id="2324"/>
      <w:bookmarkEnd w:id="2325"/>
      <w:bookmarkEnd w:id="2326"/>
      <w:bookmarkEnd w:id="2327"/>
      <w:bookmarkEnd w:id="2328"/>
      <w:bookmarkEnd w:id="2329"/>
      <w:bookmarkEnd w:id="2330"/>
      <w:bookmarkEnd w:id="2331"/>
      <w:bookmarkEnd w:id="2332"/>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lastRenderedPageBreak/>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33" w:name="_CR8_3_3"/>
      <w:bookmarkStart w:id="2334" w:name="_Toc20215556"/>
      <w:bookmarkStart w:id="2335" w:name="_Toc27496023"/>
      <w:bookmarkStart w:id="2336" w:name="_Toc36107764"/>
      <w:bookmarkStart w:id="2337" w:name="_Toc44598516"/>
      <w:bookmarkStart w:id="2338" w:name="_Toc44602371"/>
      <w:bookmarkStart w:id="2339" w:name="_Toc45197548"/>
      <w:bookmarkStart w:id="2340" w:name="_Toc45695581"/>
      <w:bookmarkStart w:id="2341" w:name="_Toc51851037"/>
      <w:bookmarkStart w:id="2342" w:name="_Toc92224640"/>
      <w:bookmarkStart w:id="2343" w:name="_Toc202371752"/>
      <w:bookmarkEnd w:id="2333"/>
      <w:r w:rsidRPr="00B02A0B">
        <w:t>8.3.3</w:t>
      </w:r>
      <w:r w:rsidRPr="00B02A0B">
        <w:tab/>
        <w:t>Procedures of MCData server owning the MCData group</w:t>
      </w:r>
      <w:bookmarkEnd w:id="2334"/>
      <w:bookmarkEnd w:id="2335"/>
      <w:bookmarkEnd w:id="2336"/>
      <w:bookmarkEnd w:id="2337"/>
      <w:bookmarkEnd w:id="2338"/>
      <w:bookmarkEnd w:id="2339"/>
      <w:bookmarkEnd w:id="2340"/>
      <w:bookmarkEnd w:id="2341"/>
      <w:bookmarkEnd w:id="2342"/>
      <w:bookmarkEnd w:id="2343"/>
    </w:p>
    <w:p w14:paraId="26A81C6A" w14:textId="77777777" w:rsidR="005C310B" w:rsidRPr="00B02A0B" w:rsidRDefault="005C310B" w:rsidP="007D34FE">
      <w:pPr>
        <w:pStyle w:val="Heading4"/>
      </w:pPr>
      <w:bookmarkStart w:id="2344" w:name="_CR8_3_3_1"/>
      <w:bookmarkStart w:id="2345" w:name="_Toc20215557"/>
      <w:bookmarkStart w:id="2346" w:name="_Toc27496024"/>
      <w:bookmarkStart w:id="2347" w:name="_Toc36107765"/>
      <w:bookmarkStart w:id="2348" w:name="_Toc44598517"/>
      <w:bookmarkStart w:id="2349" w:name="_Toc44602372"/>
      <w:bookmarkStart w:id="2350" w:name="_Toc45197549"/>
      <w:bookmarkStart w:id="2351" w:name="_Toc45695582"/>
      <w:bookmarkStart w:id="2352" w:name="_Toc51851038"/>
      <w:bookmarkStart w:id="2353" w:name="_Toc92224641"/>
      <w:bookmarkStart w:id="2354" w:name="_Toc202371753"/>
      <w:bookmarkEnd w:id="2344"/>
      <w:r w:rsidRPr="00B02A0B">
        <w:t>8.3.3.1</w:t>
      </w:r>
      <w:r w:rsidRPr="00B02A0B">
        <w:tab/>
        <w:t>General</w:t>
      </w:r>
      <w:bookmarkEnd w:id="2345"/>
      <w:bookmarkEnd w:id="2346"/>
      <w:bookmarkEnd w:id="2347"/>
      <w:bookmarkEnd w:id="2348"/>
      <w:bookmarkEnd w:id="2349"/>
      <w:bookmarkEnd w:id="2350"/>
      <w:bookmarkEnd w:id="2351"/>
      <w:bookmarkEnd w:id="2352"/>
      <w:bookmarkEnd w:id="2353"/>
      <w:bookmarkEnd w:id="2354"/>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55" w:name="_CR8_3_3_2"/>
      <w:bookmarkStart w:id="2356" w:name="_Toc20215558"/>
      <w:bookmarkStart w:id="2357" w:name="_Toc27496025"/>
      <w:bookmarkStart w:id="2358" w:name="_Toc36107766"/>
      <w:bookmarkStart w:id="2359" w:name="_Toc44598518"/>
      <w:bookmarkStart w:id="2360" w:name="_Toc44602373"/>
      <w:bookmarkStart w:id="2361" w:name="_Toc45197550"/>
      <w:bookmarkStart w:id="2362" w:name="_Toc45695583"/>
      <w:bookmarkStart w:id="2363" w:name="_Toc51851039"/>
      <w:bookmarkStart w:id="2364" w:name="_Toc92224642"/>
      <w:bookmarkStart w:id="2365" w:name="_Toc202371754"/>
      <w:bookmarkEnd w:id="2355"/>
      <w:r w:rsidRPr="00B02A0B">
        <w:t>8.3.3.</w:t>
      </w:r>
      <w:r w:rsidRPr="00B02A0B">
        <w:rPr>
          <w:lang w:val="en-US"/>
        </w:rPr>
        <w:t>2</w:t>
      </w:r>
      <w:r w:rsidRPr="00B02A0B">
        <w:tab/>
        <w:t>Stored information</w:t>
      </w:r>
      <w:bookmarkEnd w:id="2356"/>
      <w:bookmarkEnd w:id="2357"/>
      <w:bookmarkEnd w:id="2358"/>
      <w:bookmarkEnd w:id="2359"/>
      <w:bookmarkEnd w:id="2360"/>
      <w:bookmarkEnd w:id="2361"/>
      <w:bookmarkEnd w:id="2362"/>
      <w:bookmarkEnd w:id="2363"/>
      <w:bookmarkEnd w:id="2364"/>
      <w:bookmarkEnd w:id="2365"/>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lastRenderedPageBreak/>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66" w:name="_CR8_3_3_3"/>
      <w:bookmarkStart w:id="2367" w:name="_Toc20215559"/>
      <w:bookmarkStart w:id="2368" w:name="_Toc27496026"/>
      <w:bookmarkStart w:id="2369" w:name="_Toc36107767"/>
      <w:bookmarkStart w:id="2370" w:name="_Toc44598519"/>
      <w:bookmarkStart w:id="2371" w:name="_Toc44602374"/>
      <w:bookmarkStart w:id="2372" w:name="_Toc45197551"/>
      <w:bookmarkStart w:id="2373" w:name="_Toc45695584"/>
      <w:bookmarkStart w:id="2374" w:name="_Toc51851040"/>
      <w:bookmarkStart w:id="2375" w:name="_Toc92224643"/>
      <w:bookmarkStart w:id="2376" w:name="_Toc202371755"/>
      <w:bookmarkEnd w:id="2366"/>
      <w:r w:rsidRPr="00B02A0B">
        <w:t>8.3.3.3</w:t>
      </w:r>
      <w:r w:rsidRPr="00B02A0B">
        <w:tab/>
        <w:t>Receiving group affiliation status change procedure</w:t>
      </w:r>
      <w:bookmarkEnd w:id="2367"/>
      <w:bookmarkEnd w:id="2368"/>
      <w:bookmarkEnd w:id="2369"/>
      <w:bookmarkEnd w:id="2370"/>
      <w:bookmarkEnd w:id="2371"/>
      <w:bookmarkEnd w:id="2372"/>
      <w:bookmarkEnd w:id="2373"/>
      <w:bookmarkEnd w:id="2374"/>
      <w:bookmarkEnd w:id="2375"/>
      <w:bookmarkEnd w:id="2376"/>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lastRenderedPageBreak/>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77" w:name="_CR8_3_3_4"/>
      <w:bookmarkStart w:id="2378" w:name="_Toc20215560"/>
      <w:bookmarkStart w:id="2379" w:name="_Toc27496027"/>
      <w:bookmarkStart w:id="2380" w:name="_Toc36107768"/>
      <w:bookmarkStart w:id="2381" w:name="_Toc44598520"/>
      <w:bookmarkStart w:id="2382" w:name="_Toc44602375"/>
      <w:bookmarkStart w:id="2383" w:name="_Toc45197552"/>
      <w:bookmarkStart w:id="2384" w:name="_Toc45695585"/>
      <w:bookmarkStart w:id="2385" w:name="_Toc51851041"/>
      <w:bookmarkStart w:id="2386" w:name="_Toc92224644"/>
      <w:bookmarkStart w:id="2387" w:name="_Toc202371756"/>
      <w:bookmarkEnd w:id="2377"/>
      <w:r w:rsidRPr="00B02A0B">
        <w:t>8.3.3.</w:t>
      </w:r>
      <w:r w:rsidRPr="00B02A0B">
        <w:rPr>
          <w:lang w:val="en-US"/>
        </w:rPr>
        <w:t>4</w:t>
      </w:r>
      <w:r w:rsidRPr="00B02A0B">
        <w:tab/>
        <w:t>Receiving subscription to affiliation status procedure</w:t>
      </w:r>
      <w:bookmarkEnd w:id="2378"/>
      <w:bookmarkEnd w:id="2379"/>
      <w:bookmarkEnd w:id="2380"/>
      <w:bookmarkEnd w:id="2381"/>
      <w:bookmarkEnd w:id="2382"/>
      <w:bookmarkEnd w:id="2383"/>
      <w:bookmarkEnd w:id="2384"/>
      <w:bookmarkEnd w:id="2385"/>
      <w:bookmarkEnd w:id="2386"/>
      <w:bookmarkEnd w:id="2387"/>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w:t>
      </w:r>
      <w:r w:rsidRPr="00B02A0B">
        <w:lastRenderedPageBreak/>
        <w:t xml:space="preserve">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88" w:name="_CR8_3_3_5"/>
      <w:bookmarkStart w:id="2389" w:name="_Toc20215561"/>
      <w:bookmarkStart w:id="2390" w:name="_Toc27496028"/>
      <w:bookmarkStart w:id="2391" w:name="_Toc36107769"/>
      <w:bookmarkStart w:id="2392" w:name="_Toc44598521"/>
      <w:bookmarkStart w:id="2393" w:name="_Toc44602376"/>
      <w:bookmarkStart w:id="2394" w:name="_Toc45197553"/>
      <w:bookmarkStart w:id="2395" w:name="_Toc45695586"/>
      <w:bookmarkStart w:id="2396" w:name="_Toc51851042"/>
      <w:bookmarkStart w:id="2397" w:name="_Toc92224645"/>
      <w:bookmarkStart w:id="2398" w:name="_Toc202371757"/>
      <w:bookmarkEnd w:id="2388"/>
      <w:r w:rsidRPr="00B02A0B">
        <w:t>8.3.3.</w:t>
      </w:r>
      <w:r w:rsidRPr="00B02A0B">
        <w:rPr>
          <w:lang w:val="en-US"/>
        </w:rPr>
        <w:t>5</w:t>
      </w:r>
      <w:r w:rsidRPr="00B02A0B">
        <w:tab/>
        <w:t>Sending notification of change of affiliation status procedure</w:t>
      </w:r>
      <w:bookmarkEnd w:id="2389"/>
      <w:bookmarkEnd w:id="2390"/>
      <w:bookmarkEnd w:id="2391"/>
      <w:bookmarkEnd w:id="2392"/>
      <w:bookmarkEnd w:id="2393"/>
      <w:bookmarkEnd w:id="2394"/>
      <w:bookmarkEnd w:id="2395"/>
      <w:bookmarkEnd w:id="2396"/>
      <w:bookmarkEnd w:id="2397"/>
      <w:bookmarkEnd w:id="2398"/>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lastRenderedPageBreak/>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99" w:name="_CR8_3_3_6"/>
      <w:bookmarkStart w:id="2400" w:name="_Toc20215562"/>
      <w:bookmarkStart w:id="2401" w:name="_Toc27496029"/>
      <w:bookmarkStart w:id="2402" w:name="_Toc36107770"/>
      <w:bookmarkStart w:id="2403" w:name="_Toc44598522"/>
      <w:bookmarkStart w:id="2404" w:name="_Toc44602377"/>
      <w:bookmarkStart w:id="2405" w:name="_Toc45197554"/>
      <w:bookmarkStart w:id="2406" w:name="_Toc45695587"/>
      <w:bookmarkStart w:id="2407" w:name="_Toc51851043"/>
      <w:bookmarkStart w:id="2408" w:name="_Toc92224646"/>
      <w:bookmarkStart w:id="2409" w:name="_Toc202371758"/>
      <w:bookmarkEnd w:id="2399"/>
      <w:r w:rsidRPr="00B02A0B">
        <w:t>8.3.3.</w:t>
      </w:r>
      <w:r w:rsidRPr="00B02A0B">
        <w:rPr>
          <w:lang w:val="en-US"/>
        </w:rPr>
        <w:t>6</w:t>
      </w:r>
      <w:r w:rsidRPr="00B02A0B">
        <w:tab/>
        <w:t>Implicit affiliation eligibilty check procedure</w:t>
      </w:r>
      <w:bookmarkEnd w:id="2400"/>
      <w:bookmarkEnd w:id="2401"/>
      <w:bookmarkEnd w:id="2402"/>
      <w:bookmarkEnd w:id="2403"/>
      <w:bookmarkEnd w:id="2404"/>
      <w:bookmarkEnd w:id="2405"/>
      <w:bookmarkEnd w:id="2406"/>
      <w:bookmarkEnd w:id="2407"/>
      <w:bookmarkEnd w:id="2408"/>
      <w:bookmarkEnd w:id="2409"/>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410" w:name="_CR8_3_3_7"/>
      <w:bookmarkStart w:id="2411" w:name="_Toc20215563"/>
      <w:bookmarkStart w:id="2412" w:name="_Toc27496030"/>
      <w:bookmarkStart w:id="2413" w:name="_Toc36107771"/>
      <w:bookmarkStart w:id="2414" w:name="_Toc44598523"/>
      <w:bookmarkStart w:id="2415" w:name="_Toc44602378"/>
      <w:bookmarkStart w:id="2416" w:name="_Toc45197555"/>
      <w:bookmarkStart w:id="2417" w:name="_Toc45695588"/>
      <w:bookmarkStart w:id="2418" w:name="_Toc51851044"/>
      <w:bookmarkStart w:id="2419" w:name="_Toc92224647"/>
      <w:bookmarkStart w:id="2420" w:name="_Toc202371759"/>
      <w:bookmarkEnd w:id="2410"/>
      <w:r w:rsidRPr="00B02A0B">
        <w:t>8.3.3.</w:t>
      </w:r>
      <w:r w:rsidRPr="00B02A0B">
        <w:rPr>
          <w:lang w:val="en-US"/>
        </w:rPr>
        <w:t>7</w:t>
      </w:r>
      <w:r w:rsidRPr="00B02A0B">
        <w:tab/>
        <w:t>Affiliation status change by implicit affiliation procedure</w:t>
      </w:r>
      <w:bookmarkEnd w:id="2411"/>
      <w:bookmarkEnd w:id="2412"/>
      <w:bookmarkEnd w:id="2413"/>
      <w:bookmarkEnd w:id="2414"/>
      <w:bookmarkEnd w:id="2415"/>
      <w:bookmarkEnd w:id="2416"/>
      <w:bookmarkEnd w:id="2417"/>
      <w:bookmarkEnd w:id="2418"/>
      <w:bookmarkEnd w:id="2419"/>
      <w:bookmarkEnd w:id="2420"/>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lastRenderedPageBreak/>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421" w:name="_CR8_4"/>
      <w:bookmarkStart w:id="2422" w:name="_Toc20215564"/>
      <w:bookmarkStart w:id="2423" w:name="_Toc27496031"/>
      <w:bookmarkStart w:id="2424" w:name="_Toc36107772"/>
      <w:bookmarkStart w:id="2425" w:name="_Toc44598524"/>
      <w:bookmarkStart w:id="2426" w:name="_Toc44602379"/>
      <w:bookmarkStart w:id="2427" w:name="_Toc45197556"/>
      <w:bookmarkStart w:id="2428" w:name="_Toc45695589"/>
      <w:bookmarkStart w:id="2429" w:name="_Toc51851045"/>
      <w:bookmarkStart w:id="2430" w:name="_Toc92224648"/>
      <w:bookmarkStart w:id="2431" w:name="_Toc202371760"/>
      <w:bookmarkEnd w:id="2421"/>
      <w:r w:rsidRPr="00B02A0B">
        <w:t>8.4</w:t>
      </w:r>
      <w:r w:rsidRPr="00B02A0B">
        <w:tab/>
        <w:t>Coding</w:t>
      </w:r>
      <w:bookmarkEnd w:id="2422"/>
      <w:bookmarkEnd w:id="2423"/>
      <w:bookmarkEnd w:id="2424"/>
      <w:bookmarkEnd w:id="2425"/>
      <w:bookmarkEnd w:id="2426"/>
      <w:bookmarkEnd w:id="2427"/>
      <w:bookmarkEnd w:id="2428"/>
      <w:bookmarkEnd w:id="2429"/>
      <w:bookmarkEnd w:id="2430"/>
      <w:bookmarkEnd w:id="2431"/>
    </w:p>
    <w:p w14:paraId="2C2CE992" w14:textId="77777777" w:rsidR="005C310B" w:rsidRPr="00B02A0B" w:rsidRDefault="005C310B" w:rsidP="007D34FE">
      <w:pPr>
        <w:pStyle w:val="Heading3"/>
        <w:rPr>
          <w:lang w:val="en-US"/>
        </w:rPr>
      </w:pPr>
      <w:bookmarkStart w:id="2432" w:name="_CR8_4_1"/>
      <w:bookmarkStart w:id="2433" w:name="_Toc20215565"/>
      <w:bookmarkStart w:id="2434" w:name="_Toc27496032"/>
      <w:bookmarkStart w:id="2435" w:name="_Toc36107773"/>
      <w:bookmarkStart w:id="2436" w:name="_Toc44598525"/>
      <w:bookmarkStart w:id="2437" w:name="_Toc44602380"/>
      <w:bookmarkStart w:id="2438" w:name="_Toc45197557"/>
      <w:bookmarkStart w:id="2439" w:name="_Toc45695590"/>
      <w:bookmarkStart w:id="2440" w:name="_Toc51851046"/>
      <w:bookmarkStart w:id="2441" w:name="_Toc92224649"/>
      <w:bookmarkStart w:id="2442" w:name="_Toc202371761"/>
      <w:bookmarkEnd w:id="2432"/>
      <w:r w:rsidRPr="00B02A0B">
        <w:t>8.4.</w:t>
      </w:r>
      <w:r w:rsidRPr="00B02A0B">
        <w:rPr>
          <w:lang w:val="en-US"/>
        </w:rPr>
        <w:t>1</w:t>
      </w:r>
      <w:r w:rsidRPr="00B02A0B">
        <w:rPr>
          <w:lang w:val="en-US"/>
        </w:rPr>
        <w:tab/>
      </w:r>
      <w:r w:rsidRPr="00B02A0B">
        <w:t>Extension of application/pidf+xml MIME type</w:t>
      </w:r>
      <w:bookmarkEnd w:id="2433"/>
      <w:bookmarkEnd w:id="2434"/>
      <w:bookmarkEnd w:id="2435"/>
      <w:bookmarkEnd w:id="2436"/>
      <w:bookmarkEnd w:id="2437"/>
      <w:bookmarkEnd w:id="2438"/>
      <w:bookmarkEnd w:id="2439"/>
      <w:bookmarkEnd w:id="2440"/>
      <w:bookmarkEnd w:id="2441"/>
      <w:bookmarkEnd w:id="2442"/>
    </w:p>
    <w:p w14:paraId="52095BD5" w14:textId="77777777" w:rsidR="005C310B" w:rsidRPr="00B02A0B" w:rsidRDefault="005C310B" w:rsidP="007D34FE">
      <w:pPr>
        <w:pStyle w:val="Heading4"/>
        <w:rPr>
          <w:lang w:val="en-US"/>
        </w:rPr>
      </w:pPr>
      <w:bookmarkStart w:id="2443" w:name="_CR8_4_1_1"/>
      <w:bookmarkStart w:id="2444" w:name="_Toc20215566"/>
      <w:bookmarkStart w:id="2445" w:name="_Toc27496033"/>
      <w:bookmarkStart w:id="2446" w:name="_Toc36107774"/>
      <w:bookmarkStart w:id="2447" w:name="_Toc44598526"/>
      <w:bookmarkStart w:id="2448" w:name="_Toc44602381"/>
      <w:bookmarkStart w:id="2449" w:name="_Toc45197558"/>
      <w:bookmarkStart w:id="2450" w:name="_Toc45695591"/>
      <w:bookmarkStart w:id="2451" w:name="_Toc51851047"/>
      <w:bookmarkStart w:id="2452" w:name="_Toc92224650"/>
      <w:bookmarkStart w:id="2453" w:name="_Toc202371762"/>
      <w:bookmarkEnd w:id="2443"/>
      <w:r w:rsidRPr="00B02A0B">
        <w:t>8.4.1.1</w:t>
      </w:r>
      <w:r w:rsidRPr="00B02A0B">
        <w:tab/>
        <w:t>Introduction</w:t>
      </w:r>
      <w:bookmarkEnd w:id="2444"/>
      <w:bookmarkEnd w:id="2445"/>
      <w:bookmarkEnd w:id="2446"/>
      <w:bookmarkEnd w:id="2447"/>
      <w:bookmarkEnd w:id="2448"/>
      <w:bookmarkEnd w:id="2449"/>
      <w:bookmarkEnd w:id="2450"/>
      <w:bookmarkEnd w:id="2451"/>
      <w:bookmarkEnd w:id="2452"/>
      <w:bookmarkEnd w:id="2453"/>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54" w:name="_CR8_4_1_2"/>
      <w:bookmarkStart w:id="2455" w:name="_Toc20215567"/>
      <w:bookmarkStart w:id="2456" w:name="_Toc27496034"/>
      <w:bookmarkStart w:id="2457" w:name="_Toc36107775"/>
      <w:bookmarkStart w:id="2458" w:name="_Toc44598527"/>
      <w:bookmarkStart w:id="2459" w:name="_Toc44602382"/>
      <w:bookmarkStart w:id="2460" w:name="_Toc45197559"/>
      <w:bookmarkStart w:id="2461" w:name="_Toc45695592"/>
      <w:bookmarkStart w:id="2462" w:name="_Toc51851048"/>
      <w:bookmarkStart w:id="2463" w:name="_Toc92224651"/>
      <w:bookmarkStart w:id="2464" w:name="_Toc202371763"/>
      <w:bookmarkEnd w:id="2454"/>
      <w:r w:rsidRPr="00B02A0B">
        <w:t>8.4.1.2</w:t>
      </w:r>
      <w:r w:rsidRPr="00B02A0B">
        <w:tab/>
        <w:t>Syntax</w:t>
      </w:r>
      <w:bookmarkEnd w:id="2455"/>
      <w:bookmarkEnd w:id="2456"/>
      <w:bookmarkEnd w:id="2457"/>
      <w:bookmarkEnd w:id="2458"/>
      <w:bookmarkEnd w:id="2459"/>
      <w:bookmarkEnd w:id="2460"/>
      <w:bookmarkEnd w:id="2461"/>
      <w:bookmarkEnd w:id="2462"/>
      <w:bookmarkEnd w:id="2463"/>
      <w:bookmarkEnd w:id="2464"/>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lastRenderedPageBreak/>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r>
        <w:rPr>
          <w:lang w:val="en-US"/>
        </w:rPr>
        <w:t xml:space="preserve">ontain </w:t>
      </w:r>
      <w:r>
        <w:t xml:space="preserve">one </w:t>
      </w:r>
      <w:r>
        <w:rPr>
          <w:lang w:val="en-US"/>
        </w:rPr>
        <w:t>&lt;functionalAlias</w:t>
      </w:r>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r>
        <w:rPr>
          <w:lang w:val="en-US"/>
        </w:rPr>
        <w:t>functionalAliasID</w:t>
      </w:r>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65" w:name="_CRTable8_4_1_21"/>
      <w:r w:rsidRPr="00B02A0B">
        <w:t>Table </w:t>
      </w:r>
      <w:bookmarkEnd w:id="2465"/>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66" w:name="_CRTable8_4_1_22"/>
      <w:r w:rsidRPr="00B02A0B">
        <w:lastRenderedPageBreak/>
        <w:t>Table </w:t>
      </w:r>
      <w:bookmarkEnd w:id="2466"/>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67" w:name="_CR8_4_2"/>
      <w:bookmarkStart w:id="2468" w:name="_Toc20215568"/>
      <w:bookmarkStart w:id="2469" w:name="_Toc27496035"/>
      <w:bookmarkStart w:id="2470" w:name="_Toc36107776"/>
      <w:bookmarkStart w:id="2471" w:name="_Toc44598528"/>
      <w:bookmarkStart w:id="2472" w:name="_Toc44602383"/>
      <w:bookmarkStart w:id="2473" w:name="_Toc45197560"/>
      <w:bookmarkStart w:id="2474" w:name="_Toc45695593"/>
      <w:bookmarkStart w:id="2475" w:name="_Toc51851049"/>
      <w:bookmarkStart w:id="2476" w:name="_Toc92224652"/>
      <w:bookmarkStart w:id="2477" w:name="_Toc202371764"/>
      <w:bookmarkEnd w:id="2467"/>
      <w:r w:rsidRPr="00B02A0B">
        <w:t>8.4.2</w:t>
      </w:r>
      <w:r w:rsidRPr="00B02A0B">
        <w:tab/>
        <w:t>Extension of application/simple-filter+xml MIME type</w:t>
      </w:r>
      <w:bookmarkEnd w:id="2468"/>
      <w:bookmarkEnd w:id="2469"/>
      <w:bookmarkEnd w:id="2470"/>
      <w:bookmarkEnd w:id="2471"/>
      <w:bookmarkEnd w:id="2472"/>
      <w:bookmarkEnd w:id="2473"/>
      <w:bookmarkEnd w:id="2474"/>
      <w:bookmarkEnd w:id="2475"/>
      <w:bookmarkEnd w:id="2476"/>
      <w:bookmarkEnd w:id="2477"/>
    </w:p>
    <w:p w14:paraId="5CF4E651" w14:textId="77777777" w:rsidR="005C310B" w:rsidRPr="00B02A0B" w:rsidRDefault="005C310B" w:rsidP="007D34FE">
      <w:pPr>
        <w:pStyle w:val="Heading4"/>
        <w:rPr>
          <w:lang w:val="en-US"/>
        </w:rPr>
      </w:pPr>
      <w:bookmarkStart w:id="2478" w:name="_CR8_4_2_1"/>
      <w:bookmarkStart w:id="2479" w:name="_Toc20215569"/>
      <w:bookmarkStart w:id="2480" w:name="_Toc27496036"/>
      <w:bookmarkStart w:id="2481" w:name="_Toc36107777"/>
      <w:bookmarkStart w:id="2482" w:name="_Toc44598529"/>
      <w:bookmarkStart w:id="2483" w:name="_Toc44602384"/>
      <w:bookmarkStart w:id="2484" w:name="_Toc45197561"/>
      <w:bookmarkStart w:id="2485" w:name="_Toc45695594"/>
      <w:bookmarkStart w:id="2486" w:name="_Toc51851050"/>
      <w:bookmarkStart w:id="2487" w:name="_Toc92224653"/>
      <w:bookmarkStart w:id="2488" w:name="_Toc202371765"/>
      <w:bookmarkEnd w:id="2478"/>
      <w:r w:rsidRPr="00B02A0B">
        <w:t>8.4.2.1</w:t>
      </w:r>
      <w:r w:rsidRPr="00B02A0B">
        <w:tab/>
        <w:t>Introduction</w:t>
      </w:r>
      <w:bookmarkEnd w:id="2479"/>
      <w:bookmarkEnd w:id="2480"/>
      <w:bookmarkEnd w:id="2481"/>
      <w:bookmarkEnd w:id="2482"/>
      <w:bookmarkEnd w:id="2483"/>
      <w:bookmarkEnd w:id="2484"/>
      <w:bookmarkEnd w:id="2485"/>
      <w:bookmarkEnd w:id="2486"/>
      <w:bookmarkEnd w:id="2487"/>
      <w:bookmarkEnd w:id="2488"/>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89" w:name="_CR8_4_2_2"/>
      <w:bookmarkStart w:id="2490" w:name="_Toc20215570"/>
      <w:bookmarkStart w:id="2491" w:name="_Toc27496037"/>
      <w:bookmarkStart w:id="2492" w:name="_Toc36107778"/>
      <w:bookmarkStart w:id="2493" w:name="_Toc44598530"/>
      <w:bookmarkStart w:id="2494" w:name="_Toc44602385"/>
      <w:bookmarkStart w:id="2495" w:name="_Toc45197562"/>
      <w:bookmarkStart w:id="2496" w:name="_Toc45695595"/>
      <w:bookmarkStart w:id="2497" w:name="_Toc51851051"/>
      <w:bookmarkStart w:id="2498" w:name="_Toc92224654"/>
      <w:bookmarkStart w:id="2499" w:name="_Toc202371766"/>
      <w:bookmarkEnd w:id="2489"/>
      <w:r w:rsidRPr="00B02A0B">
        <w:t>8.4.2.2</w:t>
      </w:r>
      <w:r w:rsidRPr="00B02A0B">
        <w:tab/>
        <w:t>Syntax</w:t>
      </w:r>
      <w:bookmarkEnd w:id="2490"/>
      <w:bookmarkEnd w:id="2491"/>
      <w:bookmarkEnd w:id="2492"/>
      <w:bookmarkEnd w:id="2493"/>
      <w:bookmarkEnd w:id="2494"/>
      <w:bookmarkEnd w:id="2495"/>
      <w:bookmarkEnd w:id="2496"/>
      <w:bookmarkEnd w:id="2497"/>
      <w:bookmarkEnd w:id="2498"/>
      <w:bookmarkEnd w:id="2499"/>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lastRenderedPageBreak/>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500" w:name="_CR9"/>
      <w:bookmarkStart w:id="2501" w:name="_Toc20215571"/>
      <w:bookmarkStart w:id="2502" w:name="_Toc27496038"/>
      <w:bookmarkStart w:id="2503" w:name="_Toc36107779"/>
      <w:bookmarkStart w:id="2504" w:name="_Toc44598531"/>
      <w:bookmarkStart w:id="2505" w:name="_Toc44602386"/>
      <w:bookmarkStart w:id="2506" w:name="_Toc45197563"/>
      <w:bookmarkStart w:id="2507" w:name="_Toc45695596"/>
      <w:bookmarkStart w:id="2508" w:name="_Toc51851052"/>
      <w:bookmarkStart w:id="2509" w:name="_Toc92224655"/>
      <w:bookmarkStart w:id="2510" w:name="_Toc202371767"/>
      <w:bookmarkEnd w:id="2500"/>
      <w:r w:rsidRPr="00B02A0B">
        <w:t>9</w:t>
      </w:r>
      <w:r w:rsidRPr="00B02A0B">
        <w:tab/>
        <w:t>Short Data Service (SDS)</w:t>
      </w:r>
      <w:bookmarkEnd w:id="2501"/>
      <w:bookmarkEnd w:id="2502"/>
      <w:bookmarkEnd w:id="2503"/>
      <w:bookmarkEnd w:id="2504"/>
      <w:bookmarkEnd w:id="2505"/>
      <w:bookmarkEnd w:id="2506"/>
      <w:bookmarkEnd w:id="2507"/>
      <w:bookmarkEnd w:id="2508"/>
      <w:bookmarkEnd w:id="2509"/>
      <w:bookmarkEnd w:id="2510"/>
    </w:p>
    <w:p w14:paraId="202E2C12" w14:textId="77777777" w:rsidR="005C310B" w:rsidRPr="00B02A0B" w:rsidRDefault="005C310B" w:rsidP="007D34FE">
      <w:pPr>
        <w:pStyle w:val="Heading2"/>
      </w:pPr>
      <w:bookmarkStart w:id="2511" w:name="_CR9_1"/>
      <w:bookmarkStart w:id="2512" w:name="_Toc20215572"/>
      <w:bookmarkStart w:id="2513" w:name="_Toc27496039"/>
      <w:bookmarkStart w:id="2514" w:name="_Toc36107780"/>
      <w:bookmarkStart w:id="2515" w:name="_Toc44598532"/>
      <w:bookmarkStart w:id="2516" w:name="_Toc44602387"/>
      <w:bookmarkStart w:id="2517" w:name="_Toc45197564"/>
      <w:bookmarkStart w:id="2518" w:name="_Toc45695597"/>
      <w:bookmarkStart w:id="2519" w:name="_Toc51851053"/>
      <w:bookmarkStart w:id="2520" w:name="_Toc92224656"/>
      <w:bookmarkStart w:id="2521" w:name="_Toc202371768"/>
      <w:bookmarkEnd w:id="2511"/>
      <w:r w:rsidRPr="00B02A0B">
        <w:t>9.1</w:t>
      </w:r>
      <w:r w:rsidRPr="00B02A0B">
        <w:tab/>
        <w:t>General</w:t>
      </w:r>
      <w:bookmarkEnd w:id="2512"/>
      <w:bookmarkEnd w:id="2513"/>
      <w:bookmarkEnd w:id="2514"/>
      <w:bookmarkEnd w:id="2515"/>
      <w:bookmarkEnd w:id="2516"/>
      <w:bookmarkEnd w:id="2517"/>
      <w:bookmarkEnd w:id="2518"/>
      <w:bookmarkEnd w:id="2519"/>
      <w:bookmarkEnd w:id="2520"/>
      <w:bookmarkEnd w:id="2521"/>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22" w:name="_CR9_2"/>
      <w:bookmarkStart w:id="2523" w:name="_Toc20215573"/>
      <w:bookmarkStart w:id="2524" w:name="_Toc27496040"/>
      <w:bookmarkStart w:id="2525" w:name="_Toc36107781"/>
      <w:bookmarkStart w:id="2526" w:name="_Toc44598533"/>
      <w:bookmarkStart w:id="2527" w:name="_Toc44602388"/>
      <w:bookmarkStart w:id="2528" w:name="_Toc45197565"/>
      <w:bookmarkStart w:id="2529" w:name="_Toc45695598"/>
      <w:bookmarkStart w:id="2530" w:name="_Toc51851054"/>
      <w:bookmarkStart w:id="2531" w:name="_Toc92224657"/>
      <w:bookmarkStart w:id="2532" w:name="_Toc202371769"/>
      <w:bookmarkEnd w:id="2522"/>
      <w:r w:rsidRPr="00B02A0B">
        <w:t>9.2</w:t>
      </w:r>
      <w:r w:rsidRPr="00B02A0B">
        <w:tab/>
        <w:t>On-network SDS</w:t>
      </w:r>
      <w:bookmarkEnd w:id="2523"/>
      <w:bookmarkEnd w:id="2524"/>
      <w:bookmarkEnd w:id="2525"/>
      <w:bookmarkEnd w:id="2526"/>
      <w:bookmarkEnd w:id="2527"/>
      <w:bookmarkEnd w:id="2528"/>
      <w:bookmarkEnd w:id="2529"/>
      <w:bookmarkEnd w:id="2530"/>
      <w:bookmarkEnd w:id="2531"/>
      <w:bookmarkEnd w:id="2532"/>
    </w:p>
    <w:p w14:paraId="706ACF7A" w14:textId="77777777" w:rsidR="005C310B" w:rsidRPr="00B02A0B" w:rsidRDefault="005C310B" w:rsidP="007D34FE">
      <w:pPr>
        <w:pStyle w:val="Heading3"/>
      </w:pPr>
      <w:bookmarkStart w:id="2533" w:name="_CR9_2_1"/>
      <w:bookmarkStart w:id="2534" w:name="_Toc20215574"/>
      <w:bookmarkStart w:id="2535" w:name="_Toc27496041"/>
      <w:bookmarkStart w:id="2536" w:name="_Toc36107782"/>
      <w:bookmarkStart w:id="2537" w:name="_Toc44598534"/>
      <w:bookmarkStart w:id="2538" w:name="_Toc44602389"/>
      <w:bookmarkStart w:id="2539" w:name="_Toc45197566"/>
      <w:bookmarkStart w:id="2540" w:name="_Toc45695599"/>
      <w:bookmarkStart w:id="2541" w:name="_Toc51851055"/>
      <w:bookmarkStart w:id="2542" w:name="_Toc92224658"/>
      <w:bookmarkStart w:id="2543" w:name="_Toc202371770"/>
      <w:bookmarkEnd w:id="2533"/>
      <w:r w:rsidRPr="00B02A0B">
        <w:t>9.2.1</w:t>
      </w:r>
      <w:r w:rsidRPr="00B02A0B">
        <w:tab/>
        <w:t>General</w:t>
      </w:r>
      <w:bookmarkEnd w:id="2534"/>
      <w:bookmarkEnd w:id="2535"/>
      <w:bookmarkEnd w:id="2536"/>
      <w:bookmarkEnd w:id="2537"/>
      <w:bookmarkEnd w:id="2538"/>
      <w:bookmarkEnd w:id="2539"/>
      <w:bookmarkEnd w:id="2540"/>
      <w:bookmarkEnd w:id="2541"/>
      <w:bookmarkEnd w:id="2542"/>
      <w:bookmarkEnd w:id="2543"/>
    </w:p>
    <w:p w14:paraId="4CA68064" w14:textId="77777777" w:rsidR="005C310B" w:rsidRPr="00B02A0B" w:rsidRDefault="005C310B" w:rsidP="007D34FE">
      <w:pPr>
        <w:pStyle w:val="Heading4"/>
        <w:rPr>
          <w:noProof/>
          <w:lang w:val="en-US"/>
        </w:rPr>
      </w:pPr>
      <w:bookmarkStart w:id="2544" w:name="_CR9_2_1_1"/>
      <w:bookmarkStart w:id="2545" w:name="_Toc20215575"/>
      <w:bookmarkStart w:id="2546" w:name="_Toc27496042"/>
      <w:bookmarkStart w:id="2547" w:name="_Toc36107783"/>
      <w:bookmarkStart w:id="2548" w:name="_Toc44598535"/>
      <w:bookmarkStart w:id="2549" w:name="_Toc44602390"/>
      <w:bookmarkStart w:id="2550" w:name="_Toc45197567"/>
      <w:bookmarkStart w:id="2551" w:name="_Toc45695600"/>
      <w:bookmarkStart w:id="2552" w:name="_Toc51851056"/>
      <w:bookmarkStart w:id="2553" w:name="_Toc92224659"/>
      <w:bookmarkStart w:id="2554" w:name="_Toc202371771"/>
      <w:bookmarkEnd w:id="2544"/>
      <w:r w:rsidRPr="00B02A0B">
        <w:rPr>
          <w:noProof/>
          <w:lang w:val="en-US"/>
        </w:rPr>
        <w:t>9.2.1.1</w:t>
      </w:r>
      <w:r w:rsidRPr="00B02A0B">
        <w:rPr>
          <w:noProof/>
          <w:lang w:val="en-US"/>
        </w:rPr>
        <w:tab/>
        <w:t>Sending an SDS message</w:t>
      </w:r>
      <w:bookmarkEnd w:id="2545"/>
      <w:bookmarkEnd w:id="2546"/>
      <w:bookmarkEnd w:id="2547"/>
      <w:bookmarkEnd w:id="2548"/>
      <w:bookmarkEnd w:id="2549"/>
      <w:bookmarkEnd w:id="2550"/>
      <w:bookmarkEnd w:id="2551"/>
      <w:bookmarkEnd w:id="2552"/>
      <w:bookmarkEnd w:id="2553"/>
      <w:bookmarkEnd w:id="2554"/>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lastRenderedPageBreak/>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55" w:name="_CR9_2_1_2"/>
      <w:bookmarkStart w:id="2556" w:name="_Toc20215576"/>
      <w:bookmarkStart w:id="2557" w:name="_Toc27496043"/>
      <w:bookmarkStart w:id="2558" w:name="_Toc36107784"/>
      <w:bookmarkStart w:id="2559" w:name="_Toc44598536"/>
      <w:bookmarkStart w:id="2560" w:name="_Toc44602391"/>
      <w:bookmarkStart w:id="2561" w:name="_Toc45197568"/>
      <w:bookmarkStart w:id="2562" w:name="_Toc45695601"/>
      <w:bookmarkStart w:id="2563" w:name="_Toc51851057"/>
      <w:bookmarkStart w:id="2564" w:name="_Toc92224660"/>
      <w:bookmarkStart w:id="2565" w:name="_Toc202371772"/>
      <w:bookmarkEnd w:id="2555"/>
      <w:r w:rsidRPr="00B02A0B">
        <w:rPr>
          <w:noProof/>
          <w:lang w:val="en-US"/>
        </w:rPr>
        <w:t>9.2.1.2</w:t>
      </w:r>
      <w:r w:rsidRPr="00B02A0B">
        <w:rPr>
          <w:noProof/>
          <w:lang w:val="en-US"/>
        </w:rPr>
        <w:tab/>
        <w:t>Handling of received SDS messages with or without disposition requests</w:t>
      </w:r>
      <w:bookmarkEnd w:id="2556"/>
      <w:bookmarkEnd w:id="2557"/>
      <w:bookmarkEnd w:id="2558"/>
      <w:bookmarkEnd w:id="2559"/>
      <w:bookmarkEnd w:id="2560"/>
      <w:bookmarkEnd w:id="2561"/>
      <w:bookmarkEnd w:id="2562"/>
      <w:bookmarkEnd w:id="2563"/>
      <w:bookmarkEnd w:id="2564"/>
      <w:bookmarkEnd w:id="2565"/>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lastRenderedPageBreak/>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66" w:name="_Toc20215577"/>
      <w:bookmarkStart w:id="2567" w:name="_Toc27496044"/>
      <w:bookmarkStart w:id="2568" w:name="_Toc36107785"/>
      <w:bookmarkStart w:id="2569" w:name="_Toc44598537"/>
      <w:bookmarkStart w:id="2570" w:name="_Toc44602392"/>
      <w:bookmarkStart w:id="2571" w:name="_Toc45197569"/>
      <w:bookmarkStart w:id="2572" w:name="_Toc45695602"/>
      <w:bookmarkStart w:id="2573"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74" w:name="_CR9_2_1_3"/>
      <w:bookmarkStart w:id="2575" w:name="_Toc92224661"/>
      <w:bookmarkStart w:id="2576" w:name="_Toc202371773"/>
      <w:bookmarkEnd w:id="2574"/>
      <w:r w:rsidRPr="00B02A0B">
        <w:rPr>
          <w:noProof/>
          <w:lang w:val="en-US"/>
        </w:rPr>
        <w:t>9.2.1.3</w:t>
      </w:r>
      <w:r w:rsidRPr="00B02A0B">
        <w:rPr>
          <w:noProof/>
          <w:lang w:val="en-US"/>
        </w:rPr>
        <w:tab/>
        <w:t>Handling of disposition requests</w:t>
      </w:r>
      <w:bookmarkEnd w:id="2566"/>
      <w:bookmarkEnd w:id="2567"/>
      <w:bookmarkEnd w:id="2568"/>
      <w:bookmarkEnd w:id="2569"/>
      <w:bookmarkEnd w:id="2570"/>
      <w:bookmarkEnd w:id="2571"/>
      <w:bookmarkEnd w:id="2572"/>
      <w:bookmarkEnd w:id="2573"/>
      <w:bookmarkEnd w:id="2575"/>
      <w:bookmarkEnd w:id="2576"/>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lastRenderedPageBreak/>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77" w:name="_CR9_2_2"/>
      <w:bookmarkStart w:id="2578" w:name="_Toc20215578"/>
      <w:bookmarkStart w:id="2579" w:name="_Toc27496045"/>
      <w:bookmarkStart w:id="2580" w:name="_Toc36107786"/>
      <w:bookmarkStart w:id="2581" w:name="_Toc44598538"/>
      <w:bookmarkStart w:id="2582" w:name="_Toc44602393"/>
      <w:bookmarkStart w:id="2583" w:name="_Toc45197570"/>
      <w:bookmarkStart w:id="2584" w:name="_Toc45695603"/>
      <w:bookmarkStart w:id="2585" w:name="_Toc51851059"/>
      <w:bookmarkStart w:id="2586" w:name="_Toc92224662"/>
      <w:bookmarkStart w:id="2587" w:name="_Toc202371774"/>
      <w:bookmarkEnd w:id="2577"/>
      <w:r w:rsidRPr="00B02A0B">
        <w:t>9.2.2</w:t>
      </w:r>
      <w:r w:rsidRPr="00B02A0B">
        <w:tab/>
        <w:t>Standalone SDS using signalling control plane</w:t>
      </w:r>
      <w:bookmarkEnd w:id="2578"/>
      <w:bookmarkEnd w:id="2579"/>
      <w:bookmarkEnd w:id="2580"/>
      <w:bookmarkEnd w:id="2581"/>
      <w:bookmarkEnd w:id="2582"/>
      <w:bookmarkEnd w:id="2583"/>
      <w:bookmarkEnd w:id="2584"/>
      <w:bookmarkEnd w:id="2585"/>
      <w:bookmarkEnd w:id="2586"/>
      <w:bookmarkEnd w:id="2587"/>
    </w:p>
    <w:p w14:paraId="25C19850" w14:textId="77777777" w:rsidR="005C310B" w:rsidRPr="00B02A0B" w:rsidRDefault="005C310B" w:rsidP="007D34FE">
      <w:pPr>
        <w:pStyle w:val="Heading4"/>
        <w:rPr>
          <w:rFonts w:eastAsia="Malgun Gothic"/>
        </w:rPr>
      </w:pPr>
      <w:bookmarkStart w:id="2588" w:name="_CR9_2_2_1"/>
      <w:bookmarkStart w:id="2589" w:name="_Toc20215579"/>
      <w:bookmarkStart w:id="2590" w:name="_Toc27496046"/>
      <w:bookmarkStart w:id="2591" w:name="_Toc36107787"/>
      <w:bookmarkStart w:id="2592" w:name="_Toc44598539"/>
      <w:bookmarkStart w:id="2593" w:name="_Toc44602394"/>
      <w:bookmarkStart w:id="2594" w:name="_Toc45197571"/>
      <w:bookmarkStart w:id="2595" w:name="_Toc45695604"/>
      <w:bookmarkStart w:id="2596" w:name="_Toc51851060"/>
      <w:bookmarkStart w:id="2597" w:name="_Toc92224663"/>
      <w:bookmarkStart w:id="2598" w:name="_Toc202371775"/>
      <w:bookmarkEnd w:id="2588"/>
      <w:r w:rsidRPr="00B02A0B">
        <w:rPr>
          <w:rFonts w:eastAsia="Malgun Gothic"/>
        </w:rPr>
        <w:t>9.2.2.1</w:t>
      </w:r>
      <w:r w:rsidRPr="00B02A0B">
        <w:rPr>
          <w:rFonts w:eastAsia="Malgun Gothic"/>
        </w:rPr>
        <w:tab/>
        <w:t>General</w:t>
      </w:r>
      <w:bookmarkEnd w:id="2589"/>
      <w:bookmarkEnd w:id="2590"/>
      <w:bookmarkEnd w:id="2591"/>
      <w:bookmarkEnd w:id="2592"/>
      <w:bookmarkEnd w:id="2593"/>
      <w:bookmarkEnd w:id="2594"/>
      <w:bookmarkEnd w:id="2595"/>
      <w:bookmarkEnd w:id="2596"/>
      <w:bookmarkEnd w:id="2597"/>
      <w:bookmarkEnd w:id="2598"/>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99" w:name="_CR9_2_2_2"/>
      <w:bookmarkStart w:id="2600" w:name="_Toc20215580"/>
      <w:bookmarkStart w:id="2601" w:name="_Toc27496047"/>
      <w:bookmarkStart w:id="2602" w:name="_Toc36107788"/>
      <w:bookmarkStart w:id="2603" w:name="_Toc44598540"/>
      <w:bookmarkStart w:id="2604" w:name="_Toc44602395"/>
      <w:bookmarkStart w:id="2605" w:name="_Toc45197572"/>
      <w:bookmarkStart w:id="2606" w:name="_Toc45695605"/>
      <w:bookmarkStart w:id="2607" w:name="_Toc51851061"/>
      <w:bookmarkStart w:id="2608" w:name="_Toc92224664"/>
      <w:bookmarkStart w:id="2609" w:name="_Toc202371776"/>
      <w:bookmarkEnd w:id="2599"/>
      <w:r w:rsidRPr="00B02A0B">
        <w:rPr>
          <w:rFonts w:eastAsia="Malgun Gothic"/>
        </w:rPr>
        <w:t>9.2.2.2</w:t>
      </w:r>
      <w:r w:rsidRPr="00B02A0B">
        <w:rPr>
          <w:rFonts w:eastAsia="Malgun Gothic"/>
        </w:rPr>
        <w:tab/>
        <w:t>MCData client procedures</w:t>
      </w:r>
      <w:bookmarkEnd w:id="2600"/>
      <w:bookmarkEnd w:id="2601"/>
      <w:bookmarkEnd w:id="2602"/>
      <w:bookmarkEnd w:id="2603"/>
      <w:bookmarkEnd w:id="2604"/>
      <w:bookmarkEnd w:id="2605"/>
      <w:bookmarkEnd w:id="2606"/>
      <w:bookmarkEnd w:id="2607"/>
      <w:bookmarkEnd w:id="2608"/>
      <w:bookmarkEnd w:id="2609"/>
    </w:p>
    <w:p w14:paraId="5E20CB03" w14:textId="77777777" w:rsidR="005C310B" w:rsidRPr="00B02A0B" w:rsidRDefault="005C310B" w:rsidP="007D34FE">
      <w:pPr>
        <w:pStyle w:val="Heading5"/>
        <w:rPr>
          <w:rFonts w:eastAsia="Malgun Gothic"/>
        </w:rPr>
      </w:pPr>
      <w:bookmarkStart w:id="2610" w:name="_CR9_2_2_2_1"/>
      <w:bookmarkStart w:id="2611" w:name="_Toc20215581"/>
      <w:bookmarkStart w:id="2612" w:name="_Toc27496048"/>
      <w:bookmarkStart w:id="2613" w:name="_Toc36107789"/>
      <w:bookmarkStart w:id="2614" w:name="_Toc44598541"/>
      <w:bookmarkStart w:id="2615" w:name="_Toc44602396"/>
      <w:bookmarkStart w:id="2616" w:name="_Toc45197573"/>
      <w:bookmarkStart w:id="2617" w:name="_Toc45695606"/>
      <w:bookmarkStart w:id="2618" w:name="_Toc51851062"/>
      <w:bookmarkStart w:id="2619" w:name="_Toc92224665"/>
      <w:bookmarkStart w:id="2620" w:name="_Toc202371777"/>
      <w:bookmarkEnd w:id="2610"/>
      <w:r w:rsidRPr="00B02A0B">
        <w:rPr>
          <w:rFonts w:eastAsia="Malgun Gothic"/>
        </w:rPr>
        <w:t>9.2.2.2.1</w:t>
      </w:r>
      <w:r w:rsidRPr="00B02A0B">
        <w:rPr>
          <w:rFonts w:eastAsia="Malgun Gothic"/>
        </w:rPr>
        <w:tab/>
        <w:t>MCData client originating procedures</w:t>
      </w:r>
      <w:bookmarkEnd w:id="2611"/>
      <w:bookmarkEnd w:id="2612"/>
      <w:bookmarkEnd w:id="2613"/>
      <w:bookmarkEnd w:id="2614"/>
      <w:bookmarkEnd w:id="2615"/>
      <w:bookmarkEnd w:id="2616"/>
      <w:bookmarkEnd w:id="2617"/>
      <w:bookmarkEnd w:id="2618"/>
      <w:bookmarkEnd w:id="2619"/>
      <w:bookmarkEnd w:id="2620"/>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w:t>
      </w:r>
      <w:r w:rsidRPr="00FE11AE">
        <w:lastRenderedPageBreak/>
        <w:t xml:space="preserve">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21" w:name="_CR9_2_2_2_2"/>
      <w:bookmarkStart w:id="2622" w:name="_Toc20215582"/>
      <w:bookmarkStart w:id="2623" w:name="_Toc27496049"/>
      <w:bookmarkStart w:id="2624" w:name="_Toc36107790"/>
      <w:bookmarkStart w:id="2625" w:name="_Toc44598542"/>
      <w:bookmarkStart w:id="2626" w:name="_Toc44602397"/>
      <w:bookmarkStart w:id="2627" w:name="_Toc45197574"/>
      <w:bookmarkStart w:id="2628" w:name="_Toc45695607"/>
      <w:bookmarkStart w:id="2629" w:name="_Toc51851063"/>
      <w:bookmarkStart w:id="2630" w:name="_Toc92224666"/>
      <w:bookmarkStart w:id="2631" w:name="_Toc202371778"/>
      <w:bookmarkEnd w:id="2621"/>
      <w:r w:rsidRPr="00B02A0B">
        <w:rPr>
          <w:rFonts w:eastAsia="Malgun Gothic"/>
        </w:rPr>
        <w:t>9.2.2.2.2</w:t>
      </w:r>
      <w:r w:rsidRPr="00B02A0B">
        <w:rPr>
          <w:rFonts w:eastAsia="Malgun Gothic"/>
        </w:rPr>
        <w:tab/>
        <w:t>MCData client terminating procedures</w:t>
      </w:r>
      <w:bookmarkEnd w:id="2622"/>
      <w:bookmarkEnd w:id="2623"/>
      <w:bookmarkEnd w:id="2624"/>
      <w:bookmarkEnd w:id="2625"/>
      <w:bookmarkEnd w:id="2626"/>
      <w:bookmarkEnd w:id="2627"/>
      <w:bookmarkEnd w:id="2628"/>
      <w:bookmarkEnd w:id="2629"/>
      <w:bookmarkEnd w:id="2630"/>
      <w:bookmarkEnd w:id="2631"/>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32" w:name="_CR9_2_2_3"/>
      <w:bookmarkStart w:id="2633" w:name="_Toc20215583"/>
      <w:bookmarkStart w:id="2634" w:name="_Toc27496050"/>
      <w:bookmarkStart w:id="2635" w:name="_Toc36107791"/>
      <w:bookmarkStart w:id="2636" w:name="_Toc44598543"/>
      <w:bookmarkStart w:id="2637" w:name="_Toc44602398"/>
      <w:bookmarkStart w:id="2638" w:name="_Toc45197575"/>
      <w:bookmarkStart w:id="2639" w:name="_Toc45695608"/>
      <w:bookmarkStart w:id="2640" w:name="_Toc51851064"/>
      <w:bookmarkStart w:id="2641" w:name="_Toc92224667"/>
      <w:bookmarkStart w:id="2642" w:name="_Toc202371779"/>
      <w:bookmarkEnd w:id="2632"/>
      <w:r w:rsidRPr="00B02A0B">
        <w:rPr>
          <w:rFonts w:eastAsia="Malgun Gothic"/>
        </w:rPr>
        <w:lastRenderedPageBreak/>
        <w:t>9.2.2.3</w:t>
      </w:r>
      <w:r w:rsidRPr="00B02A0B">
        <w:rPr>
          <w:rFonts w:eastAsia="Malgun Gothic"/>
        </w:rPr>
        <w:tab/>
        <w:t>Participating MCData function procedures</w:t>
      </w:r>
      <w:bookmarkEnd w:id="2633"/>
      <w:bookmarkEnd w:id="2634"/>
      <w:bookmarkEnd w:id="2635"/>
      <w:bookmarkEnd w:id="2636"/>
      <w:bookmarkEnd w:id="2637"/>
      <w:bookmarkEnd w:id="2638"/>
      <w:bookmarkEnd w:id="2639"/>
      <w:bookmarkEnd w:id="2640"/>
      <w:bookmarkEnd w:id="2641"/>
      <w:bookmarkEnd w:id="2642"/>
    </w:p>
    <w:p w14:paraId="4F3E121B" w14:textId="77777777" w:rsidR="005C310B" w:rsidRPr="00B02A0B" w:rsidRDefault="005C310B" w:rsidP="007D34FE">
      <w:pPr>
        <w:pStyle w:val="Heading5"/>
        <w:rPr>
          <w:rFonts w:eastAsia="Malgun Gothic"/>
        </w:rPr>
      </w:pPr>
      <w:bookmarkStart w:id="2643" w:name="_CR9_2_2_3_1"/>
      <w:bookmarkStart w:id="2644" w:name="_Toc20215584"/>
      <w:bookmarkStart w:id="2645" w:name="_Toc27496051"/>
      <w:bookmarkStart w:id="2646" w:name="_Toc36107792"/>
      <w:bookmarkStart w:id="2647" w:name="_Toc44598544"/>
      <w:bookmarkStart w:id="2648" w:name="_Toc44602399"/>
      <w:bookmarkStart w:id="2649" w:name="_Toc45197576"/>
      <w:bookmarkStart w:id="2650" w:name="_Toc45695609"/>
      <w:bookmarkStart w:id="2651" w:name="_Toc51851065"/>
      <w:bookmarkStart w:id="2652" w:name="_Toc92224668"/>
      <w:bookmarkStart w:id="2653" w:name="_Toc202371780"/>
      <w:bookmarkEnd w:id="2643"/>
      <w:r w:rsidRPr="00B02A0B">
        <w:rPr>
          <w:rFonts w:eastAsia="Malgun Gothic"/>
        </w:rPr>
        <w:t>9.2.2.3.1</w:t>
      </w:r>
      <w:r w:rsidRPr="00B02A0B">
        <w:rPr>
          <w:rFonts w:eastAsia="Malgun Gothic"/>
        </w:rPr>
        <w:tab/>
        <w:t>Originating participating MCData function procedures</w:t>
      </w:r>
      <w:bookmarkEnd w:id="2644"/>
      <w:bookmarkEnd w:id="2645"/>
      <w:bookmarkEnd w:id="2646"/>
      <w:bookmarkEnd w:id="2647"/>
      <w:bookmarkEnd w:id="2648"/>
      <w:bookmarkEnd w:id="2649"/>
      <w:bookmarkEnd w:id="2650"/>
      <w:bookmarkEnd w:id="2651"/>
      <w:bookmarkEnd w:id="2652"/>
      <w:bookmarkEnd w:id="2653"/>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w:t>
      </w:r>
      <w:r w:rsidRPr="00B02A0B">
        <w:lastRenderedPageBreak/>
        <w:t xml:space="preserve">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lastRenderedPageBreak/>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54" w:name="_CR9_2_2_3_2"/>
      <w:bookmarkStart w:id="2655" w:name="_Toc20215585"/>
      <w:bookmarkStart w:id="2656" w:name="_Toc27496052"/>
      <w:bookmarkStart w:id="2657" w:name="_Toc36107793"/>
      <w:bookmarkStart w:id="2658" w:name="_Toc44598545"/>
      <w:bookmarkStart w:id="2659" w:name="_Toc44602400"/>
      <w:bookmarkStart w:id="2660" w:name="_Toc45197577"/>
      <w:bookmarkStart w:id="2661" w:name="_Toc45695610"/>
      <w:bookmarkStart w:id="2662" w:name="_Toc51851066"/>
      <w:bookmarkStart w:id="2663" w:name="_Toc92224669"/>
      <w:bookmarkStart w:id="2664" w:name="_Toc202371781"/>
      <w:bookmarkEnd w:id="2654"/>
      <w:r w:rsidRPr="00B02A0B">
        <w:rPr>
          <w:rFonts w:eastAsia="Malgun Gothic"/>
        </w:rPr>
        <w:t>9.2.2.3.2</w:t>
      </w:r>
      <w:r w:rsidRPr="00B02A0B">
        <w:rPr>
          <w:rFonts w:eastAsia="Malgun Gothic"/>
        </w:rPr>
        <w:tab/>
        <w:t>Terminating participating MCData function procedures</w:t>
      </w:r>
      <w:bookmarkEnd w:id="2655"/>
      <w:bookmarkEnd w:id="2656"/>
      <w:bookmarkEnd w:id="2657"/>
      <w:bookmarkEnd w:id="2658"/>
      <w:bookmarkEnd w:id="2659"/>
      <w:bookmarkEnd w:id="2660"/>
      <w:bookmarkEnd w:id="2661"/>
      <w:bookmarkEnd w:id="2662"/>
      <w:bookmarkEnd w:id="2663"/>
      <w:bookmarkEnd w:id="2664"/>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lastRenderedPageBreak/>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65" w:name="_CR9_2_2_4"/>
      <w:bookmarkStart w:id="2666" w:name="_Toc20215586"/>
      <w:bookmarkStart w:id="2667" w:name="_Toc27496053"/>
      <w:bookmarkStart w:id="2668" w:name="_Toc36107794"/>
      <w:bookmarkStart w:id="2669" w:name="_Toc44598546"/>
      <w:bookmarkStart w:id="2670" w:name="_Toc44602401"/>
      <w:bookmarkStart w:id="2671" w:name="_Toc45197578"/>
      <w:bookmarkStart w:id="2672" w:name="_Toc45695611"/>
      <w:bookmarkStart w:id="2673" w:name="_Toc51851067"/>
      <w:bookmarkStart w:id="2674" w:name="_Toc92224670"/>
      <w:bookmarkStart w:id="2675" w:name="_Toc202371782"/>
      <w:bookmarkEnd w:id="2665"/>
      <w:r w:rsidRPr="00B02A0B">
        <w:rPr>
          <w:rFonts w:eastAsia="Malgun Gothic"/>
        </w:rPr>
        <w:t>9.2.2.4</w:t>
      </w:r>
      <w:r w:rsidRPr="00B02A0B">
        <w:rPr>
          <w:rFonts w:eastAsia="Malgun Gothic"/>
        </w:rPr>
        <w:tab/>
        <w:t>Controlling MCData function procedures</w:t>
      </w:r>
      <w:bookmarkEnd w:id="2666"/>
      <w:bookmarkEnd w:id="2667"/>
      <w:bookmarkEnd w:id="2668"/>
      <w:bookmarkEnd w:id="2669"/>
      <w:bookmarkEnd w:id="2670"/>
      <w:bookmarkEnd w:id="2671"/>
      <w:bookmarkEnd w:id="2672"/>
      <w:bookmarkEnd w:id="2673"/>
      <w:bookmarkEnd w:id="2674"/>
      <w:bookmarkEnd w:id="2675"/>
    </w:p>
    <w:p w14:paraId="78313E7E" w14:textId="77777777" w:rsidR="005C310B" w:rsidRPr="00B02A0B" w:rsidRDefault="005C310B" w:rsidP="007D34FE">
      <w:pPr>
        <w:pStyle w:val="Heading5"/>
        <w:rPr>
          <w:rFonts w:eastAsia="Malgun Gothic"/>
        </w:rPr>
      </w:pPr>
      <w:bookmarkStart w:id="2676" w:name="_CR9_2_2_4_1"/>
      <w:bookmarkStart w:id="2677" w:name="_Toc20215587"/>
      <w:bookmarkStart w:id="2678" w:name="_Toc27496054"/>
      <w:bookmarkStart w:id="2679" w:name="_Toc36107795"/>
      <w:bookmarkStart w:id="2680" w:name="_Toc44598547"/>
      <w:bookmarkStart w:id="2681" w:name="_Toc44602402"/>
      <w:bookmarkStart w:id="2682" w:name="_Toc45197579"/>
      <w:bookmarkStart w:id="2683" w:name="_Toc45695612"/>
      <w:bookmarkStart w:id="2684" w:name="_Toc51851068"/>
      <w:bookmarkStart w:id="2685" w:name="_Toc92224671"/>
      <w:bookmarkStart w:id="2686" w:name="_Toc202371783"/>
      <w:bookmarkEnd w:id="2676"/>
      <w:r w:rsidRPr="00B02A0B">
        <w:rPr>
          <w:rFonts w:eastAsia="Malgun Gothic"/>
        </w:rPr>
        <w:t>9.2.2.4.1</w:t>
      </w:r>
      <w:r w:rsidRPr="00B02A0B">
        <w:rPr>
          <w:rFonts w:eastAsia="Malgun Gothic"/>
        </w:rPr>
        <w:tab/>
        <w:t>Originating controlling MCData function procedures</w:t>
      </w:r>
      <w:bookmarkEnd w:id="2677"/>
      <w:bookmarkEnd w:id="2678"/>
      <w:bookmarkEnd w:id="2679"/>
      <w:bookmarkEnd w:id="2680"/>
      <w:bookmarkEnd w:id="2681"/>
      <w:bookmarkEnd w:id="2682"/>
      <w:bookmarkEnd w:id="2683"/>
      <w:bookmarkEnd w:id="2684"/>
      <w:bookmarkEnd w:id="2685"/>
      <w:bookmarkEnd w:id="2686"/>
    </w:p>
    <w:p w14:paraId="0DF775CD" w14:textId="77777777" w:rsidR="002240F9" w:rsidRDefault="002240F9" w:rsidP="009C194E">
      <w:pPr>
        <w:pStyle w:val="H6"/>
      </w:pPr>
      <w:bookmarkStart w:id="2687" w:name="_CR9_2_2_4_1_1"/>
      <w:r w:rsidRPr="002240F9">
        <w:t>9.2.2.4.1.1</w:t>
      </w:r>
      <w:r w:rsidRPr="002240F9">
        <w:tab/>
        <w:t>SIP MESSAGE targeted to an MCData clients</w:t>
      </w:r>
    </w:p>
    <w:bookmarkEnd w:id="2687"/>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lastRenderedPageBreak/>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88" w:name="_CR9_2_2_4_1_2"/>
      <w:bookmarkStart w:id="2689" w:name="_Toc20215588"/>
      <w:bookmarkStart w:id="2690" w:name="_Toc27496055"/>
      <w:bookmarkStart w:id="2691" w:name="_Toc36107796"/>
      <w:bookmarkStart w:id="2692" w:name="_Toc44598548"/>
      <w:bookmarkStart w:id="2693" w:name="_Toc44602403"/>
      <w:bookmarkStart w:id="2694" w:name="_Toc45197580"/>
      <w:bookmarkStart w:id="2695" w:name="_Toc45695613"/>
      <w:bookmarkStart w:id="2696" w:name="_Toc51851069"/>
      <w:bookmarkStart w:id="2697" w:name="_Toc92224672"/>
      <w:r w:rsidRPr="002240F9">
        <w:t>9.2.2.4.1.</w:t>
      </w:r>
      <w:r>
        <w:t>2</w:t>
      </w:r>
      <w:r w:rsidRPr="002240F9">
        <w:tab/>
      </w:r>
      <w:r w:rsidRPr="00155792">
        <w:t>SIP MESSAGE targeted to a non-controlling MCData function</w:t>
      </w:r>
    </w:p>
    <w:bookmarkEnd w:id="2688"/>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lastRenderedPageBreak/>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98" w:name="_CR9_2_2_4_2"/>
      <w:bookmarkStart w:id="2699" w:name="_Toc202371784"/>
      <w:bookmarkEnd w:id="2698"/>
      <w:r w:rsidRPr="00B02A0B">
        <w:rPr>
          <w:rFonts w:eastAsia="Malgun Gothic"/>
        </w:rPr>
        <w:t>9.2.2.4.2</w:t>
      </w:r>
      <w:r w:rsidRPr="00B02A0B">
        <w:rPr>
          <w:rFonts w:eastAsia="Malgun Gothic"/>
        </w:rPr>
        <w:tab/>
        <w:t>Terminating controlling MCData function procedures</w:t>
      </w:r>
      <w:bookmarkEnd w:id="2689"/>
      <w:bookmarkEnd w:id="2690"/>
      <w:bookmarkEnd w:id="2691"/>
      <w:bookmarkEnd w:id="2692"/>
      <w:bookmarkEnd w:id="2693"/>
      <w:bookmarkEnd w:id="2694"/>
      <w:bookmarkEnd w:id="2695"/>
      <w:bookmarkEnd w:id="2696"/>
      <w:bookmarkEnd w:id="2697"/>
      <w:bookmarkEnd w:id="2699"/>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lastRenderedPageBreak/>
        <w:t>I</w:t>
      </w:r>
      <w:r>
        <w:rPr>
          <w:lang w:val="en-US"/>
        </w:rPr>
        <w:t>)</w:t>
      </w:r>
      <w:r>
        <w:rPr>
          <w:lang w:val="en-US"/>
        </w:rPr>
        <w:tab/>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lastRenderedPageBreak/>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lastRenderedPageBreak/>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700" w:name="_CR9_2_2_5"/>
      <w:bookmarkStart w:id="2701" w:name="_Toc20152580"/>
      <w:bookmarkStart w:id="2702" w:name="_Toc27495245"/>
      <w:bookmarkStart w:id="2703" w:name="_Toc36108713"/>
      <w:bookmarkStart w:id="2704" w:name="_Toc45194501"/>
      <w:bookmarkStart w:id="2705" w:name="_Toc114847442"/>
      <w:bookmarkStart w:id="2706" w:name="_Toc20215589"/>
      <w:bookmarkStart w:id="2707" w:name="_Toc27496056"/>
      <w:bookmarkStart w:id="2708" w:name="_Toc36107797"/>
      <w:bookmarkStart w:id="2709" w:name="_Toc44598549"/>
      <w:bookmarkStart w:id="2710" w:name="_Toc44602404"/>
      <w:bookmarkStart w:id="2711" w:name="_Toc45197581"/>
      <w:bookmarkStart w:id="2712" w:name="_Toc45695614"/>
      <w:bookmarkStart w:id="2713" w:name="_Toc51851070"/>
      <w:bookmarkStart w:id="2714" w:name="_Toc92224673"/>
      <w:bookmarkStart w:id="2715" w:name="_Toc202371785"/>
      <w:bookmarkEnd w:id="270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701"/>
      <w:bookmarkEnd w:id="2702"/>
      <w:bookmarkEnd w:id="2703"/>
      <w:bookmarkEnd w:id="2704"/>
      <w:bookmarkEnd w:id="2705"/>
      <w:bookmarkEnd w:id="2715"/>
    </w:p>
    <w:p w14:paraId="7725C7F3" w14:textId="77777777" w:rsidR="002240F9" w:rsidRDefault="002240F9" w:rsidP="002240F9">
      <w:pPr>
        <w:pStyle w:val="Heading5"/>
      </w:pPr>
      <w:bookmarkStart w:id="2716" w:name="_CR9_2_2_5_1"/>
      <w:bookmarkStart w:id="2717" w:name="_Toc20152581"/>
      <w:bookmarkStart w:id="2718" w:name="_Toc27495246"/>
      <w:bookmarkStart w:id="2719" w:name="_Toc36108714"/>
      <w:bookmarkStart w:id="2720" w:name="_Toc45194502"/>
      <w:bookmarkStart w:id="2721" w:name="_Toc114847443"/>
      <w:bookmarkStart w:id="2722" w:name="_Toc202371786"/>
      <w:bookmarkEnd w:id="2716"/>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17"/>
      <w:bookmarkEnd w:id="2718"/>
      <w:bookmarkEnd w:id="2719"/>
      <w:bookmarkEnd w:id="2720"/>
      <w:bookmarkEnd w:id="2721"/>
      <w:bookmarkEnd w:id="2722"/>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lastRenderedPageBreak/>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23" w:name="_CR9_2_2_5_2"/>
      <w:bookmarkStart w:id="2724" w:name="_Toc202371787"/>
      <w:bookmarkEnd w:id="2723"/>
      <w:r>
        <w:t>9.2.2.5.2</w:t>
      </w:r>
      <w:r>
        <w:tab/>
        <w:t>Originating procedure</w:t>
      </w:r>
      <w:bookmarkEnd w:id="2724"/>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 xml:space="preserve">if the group document contains a &lt;list-service&gt; element that contains a &lt;preconfigured-group-use-only&gt; element that is set to the value "true", shall reject the SIP request with a SIP 403 (Forbidden) response with </w:t>
      </w:r>
      <w:r w:rsidRPr="00B02A0B">
        <w:lastRenderedPageBreak/>
        <w:t>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lastRenderedPageBreak/>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lastRenderedPageBreak/>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25" w:name="_CR9_2_3"/>
      <w:bookmarkStart w:id="2726" w:name="_Toc202371788"/>
      <w:bookmarkEnd w:id="2725"/>
      <w:r w:rsidRPr="00B02A0B">
        <w:t>9.2.3</w:t>
      </w:r>
      <w:r w:rsidRPr="00B02A0B">
        <w:tab/>
        <w:t>Standalone SDS using media plane</w:t>
      </w:r>
      <w:bookmarkEnd w:id="2706"/>
      <w:bookmarkEnd w:id="2707"/>
      <w:bookmarkEnd w:id="2708"/>
      <w:bookmarkEnd w:id="2709"/>
      <w:bookmarkEnd w:id="2710"/>
      <w:bookmarkEnd w:id="2711"/>
      <w:bookmarkEnd w:id="2712"/>
      <w:bookmarkEnd w:id="2713"/>
      <w:bookmarkEnd w:id="2714"/>
      <w:bookmarkEnd w:id="2726"/>
    </w:p>
    <w:p w14:paraId="67EC62CE" w14:textId="77777777" w:rsidR="005C310B" w:rsidRPr="00B02A0B" w:rsidRDefault="005C310B" w:rsidP="007D34FE">
      <w:pPr>
        <w:pStyle w:val="Heading4"/>
        <w:rPr>
          <w:rFonts w:eastAsia="Malgun Gothic"/>
        </w:rPr>
      </w:pPr>
      <w:bookmarkStart w:id="2727" w:name="_CR9_2_3_1"/>
      <w:bookmarkStart w:id="2728" w:name="_Toc20215590"/>
      <w:bookmarkStart w:id="2729" w:name="_Toc27496057"/>
      <w:bookmarkStart w:id="2730" w:name="_Toc36107798"/>
      <w:bookmarkStart w:id="2731" w:name="_Toc44598550"/>
      <w:bookmarkStart w:id="2732" w:name="_Toc44602405"/>
      <w:bookmarkStart w:id="2733" w:name="_Toc45197582"/>
      <w:bookmarkStart w:id="2734" w:name="_Toc45695615"/>
      <w:bookmarkStart w:id="2735" w:name="_Toc51851071"/>
      <w:bookmarkStart w:id="2736" w:name="_Toc92224674"/>
      <w:bookmarkStart w:id="2737" w:name="_Toc202371789"/>
      <w:bookmarkEnd w:id="2727"/>
      <w:r w:rsidRPr="00B02A0B">
        <w:rPr>
          <w:rFonts w:eastAsia="Malgun Gothic"/>
        </w:rPr>
        <w:t>9.2.3.1</w:t>
      </w:r>
      <w:r w:rsidRPr="00B02A0B">
        <w:rPr>
          <w:rFonts w:eastAsia="Malgun Gothic"/>
        </w:rPr>
        <w:tab/>
        <w:t>General</w:t>
      </w:r>
      <w:bookmarkEnd w:id="2728"/>
      <w:bookmarkEnd w:id="2729"/>
      <w:bookmarkEnd w:id="2730"/>
      <w:bookmarkEnd w:id="2731"/>
      <w:bookmarkEnd w:id="2732"/>
      <w:bookmarkEnd w:id="2733"/>
      <w:bookmarkEnd w:id="2734"/>
      <w:bookmarkEnd w:id="2735"/>
      <w:bookmarkEnd w:id="2736"/>
      <w:bookmarkEnd w:id="2737"/>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38"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39" w:name="_CR9_2_3_2"/>
      <w:bookmarkStart w:id="2740" w:name="_Toc27496058"/>
      <w:bookmarkStart w:id="2741" w:name="_Toc36107799"/>
      <w:bookmarkStart w:id="2742" w:name="_Toc44598551"/>
      <w:bookmarkStart w:id="2743" w:name="_Toc44602406"/>
      <w:bookmarkStart w:id="2744" w:name="_Toc45197583"/>
      <w:bookmarkStart w:id="2745" w:name="_Toc45695616"/>
      <w:bookmarkStart w:id="2746" w:name="_Toc51851072"/>
      <w:bookmarkStart w:id="2747" w:name="_Toc92224675"/>
      <w:bookmarkStart w:id="2748" w:name="_Toc202371790"/>
      <w:bookmarkEnd w:id="2739"/>
      <w:r w:rsidRPr="00B02A0B">
        <w:rPr>
          <w:rFonts w:eastAsia="Malgun Gothic"/>
        </w:rPr>
        <w:t>9.2.3.2</w:t>
      </w:r>
      <w:r w:rsidRPr="00B02A0B">
        <w:rPr>
          <w:rFonts w:eastAsia="Malgun Gothic"/>
        </w:rPr>
        <w:tab/>
        <w:t>MCData client procedures</w:t>
      </w:r>
      <w:bookmarkEnd w:id="2738"/>
      <w:bookmarkEnd w:id="2740"/>
      <w:bookmarkEnd w:id="2741"/>
      <w:bookmarkEnd w:id="2742"/>
      <w:bookmarkEnd w:id="2743"/>
      <w:bookmarkEnd w:id="2744"/>
      <w:bookmarkEnd w:id="2745"/>
      <w:bookmarkEnd w:id="2746"/>
      <w:bookmarkEnd w:id="2747"/>
      <w:bookmarkEnd w:id="2748"/>
    </w:p>
    <w:p w14:paraId="6D02105A" w14:textId="77777777" w:rsidR="005C310B" w:rsidRPr="00B02A0B" w:rsidRDefault="005C310B" w:rsidP="007D34FE">
      <w:pPr>
        <w:pStyle w:val="Heading5"/>
        <w:rPr>
          <w:rFonts w:eastAsia="Malgun Gothic"/>
        </w:rPr>
      </w:pPr>
      <w:bookmarkStart w:id="2749" w:name="_CR9_2_3_2_1"/>
      <w:bookmarkStart w:id="2750" w:name="_Toc20215592"/>
      <w:bookmarkStart w:id="2751" w:name="_Toc27496059"/>
      <w:bookmarkStart w:id="2752" w:name="_Toc36107800"/>
      <w:bookmarkStart w:id="2753" w:name="_Toc44598552"/>
      <w:bookmarkStart w:id="2754" w:name="_Toc44602407"/>
      <w:bookmarkStart w:id="2755" w:name="_Toc45197584"/>
      <w:bookmarkStart w:id="2756" w:name="_Toc45695617"/>
      <w:bookmarkStart w:id="2757" w:name="_Toc51851073"/>
      <w:bookmarkStart w:id="2758" w:name="_Toc92224676"/>
      <w:bookmarkStart w:id="2759" w:name="_Toc202371791"/>
      <w:bookmarkEnd w:id="2749"/>
      <w:r w:rsidRPr="00B02A0B">
        <w:rPr>
          <w:rFonts w:eastAsia="Malgun Gothic"/>
        </w:rPr>
        <w:t>9.2.3.2.1</w:t>
      </w:r>
      <w:r w:rsidRPr="00B02A0B">
        <w:rPr>
          <w:rFonts w:eastAsia="Malgun Gothic"/>
        </w:rPr>
        <w:tab/>
        <w:t>SDP offer generation</w:t>
      </w:r>
      <w:bookmarkEnd w:id="2750"/>
      <w:bookmarkEnd w:id="2751"/>
      <w:bookmarkEnd w:id="2752"/>
      <w:bookmarkEnd w:id="2753"/>
      <w:bookmarkEnd w:id="2754"/>
      <w:bookmarkEnd w:id="2755"/>
      <w:bookmarkEnd w:id="2756"/>
      <w:bookmarkEnd w:id="2757"/>
      <w:bookmarkEnd w:id="2758"/>
      <w:bookmarkEnd w:id="2759"/>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lastRenderedPageBreak/>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60" w:name="_CR9_2_3_2_2"/>
      <w:bookmarkStart w:id="2761" w:name="_Toc20215593"/>
      <w:bookmarkStart w:id="2762" w:name="_Toc27496060"/>
      <w:bookmarkStart w:id="2763" w:name="_Toc36107801"/>
      <w:bookmarkStart w:id="2764" w:name="_Toc44598553"/>
      <w:bookmarkStart w:id="2765" w:name="_Toc44602408"/>
      <w:bookmarkStart w:id="2766" w:name="_Toc45197585"/>
      <w:bookmarkStart w:id="2767" w:name="_Toc45695618"/>
      <w:bookmarkStart w:id="2768" w:name="_Toc51851074"/>
      <w:bookmarkStart w:id="2769" w:name="_Toc92224677"/>
      <w:bookmarkStart w:id="2770" w:name="_Toc202371792"/>
      <w:bookmarkEnd w:id="2760"/>
      <w:r w:rsidRPr="00B02A0B">
        <w:rPr>
          <w:rFonts w:eastAsia="Malgun Gothic"/>
        </w:rPr>
        <w:t>9.2.3.2.2</w:t>
      </w:r>
      <w:r w:rsidRPr="00B02A0B">
        <w:rPr>
          <w:rFonts w:eastAsia="Malgun Gothic"/>
        </w:rPr>
        <w:tab/>
        <w:t>SDP answer generation</w:t>
      </w:r>
      <w:bookmarkEnd w:id="2761"/>
      <w:bookmarkEnd w:id="2762"/>
      <w:bookmarkEnd w:id="2763"/>
      <w:bookmarkEnd w:id="2764"/>
      <w:bookmarkEnd w:id="2765"/>
      <w:bookmarkEnd w:id="2766"/>
      <w:bookmarkEnd w:id="2767"/>
      <w:bookmarkEnd w:id="2768"/>
      <w:bookmarkEnd w:id="2769"/>
      <w:bookmarkEnd w:id="2770"/>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71" w:name="_CR9_2_3_2_3"/>
      <w:bookmarkStart w:id="2772" w:name="_Toc20215594"/>
      <w:bookmarkStart w:id="2773" w:name="_Toc27496061"/>
      <w:bookmarkStart w:id="2774" w:name="_Toc36107802"/>
      <w:bookmarkStart w:id="2775" w:name="_Toc44598554"/>
      <w:bookmarkStart w:id="2776" w:name="_Toc44602409"/>
      <w:bookmarkStart w:id="2777" w:name="_Toc45197586"/>
      <w:bookmarkStart w:id="2778" w:name="_Toc45695619"/>
      <w:bookmarkStart w:id="2779" w:name="_Toc51851075"/>
      <w:bookmarkStart w:id="2780" w:name="_Toc92224678"/>
      <w:bookmarkStart w:id="2781" w:name="_Toc202371793"/>
      <w:bookmarkEnd w:id="2771"/>
      <w:r w:rsidRPr="00B02A0B">
        <w:rPr>
          <w:rFonts w:eastAsia="Malgun Gothic"/>
        </w:rPr>
        <w:t>9.2.3.2.3</w:t>
      </w:r>
      <w:r w:rsidRPr="00B02A0B">
        <w:rPr>
          <w:rFonts w:eastAsia="Malgun Gothic"/>
        </w:rPr>
        <w:tab/>
        <w:t>MCData client originating procedures</w:t>
      </w:r>
      <w:bookmarkEnd w:id="2772"/>
      <w:bookmarkEnd w:id="2773"/>
      <w:bookmarkEnd w:id="2774"/>
      <w:bookmarkEnd w:id="2775"/>
      <w:bookmarkEnd w:id="2776"/>
      <w:bookmarkEnd w:id="2777"/>
      <w:bookmarkEnd w:id="2778"/>
      <w:bookmarkEnd w:id="2779"/>
      <w:bookmarkEnd w:id="2780"/>
      <w:bookmarkEnd w:id="2781"/>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lastRenderedPageBreak/>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lastRenderedPageBreak/>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82" w:name="_CR9_2_3_2_4"/>
      <w:bookmarkStart w:id="2783" w:name="_Toc20215595"/>
      <w:bookmarkStart w:id="2784" w:name="_Toc27496062"/>
      <w:bookmarkStart w:id="2785" w:name="_Toc36107803"/>
      <w:bookmarkStart w:id="2786" w:name="_Toc44598555"/>
      <w:bookmarkStart w:id="2787" w:name="_Toc44602410"/>
      <w:bookmarkStart w:id="2788" w:name="_Toc45197587"/>
      <w:bookmarkStart w:id="2789" w:name="_Toc45695620"/>
      <w:bookmarkStart w:id="2790" w:name="_Toc51851076"/>
      <w:bookmarkStart w:id="2791" w:name="_Toc92224679"/>
      <w:bookmarkStart w:id="2792" w:name="_Toc202371794"/>
      <w:bookmarkEnd w:id="2782"/>
      <w:r w:rsidRPr="00B02A0B">
        <w:rPr>
          <w:rFonts w:eastAsia="Malgun Gothic"/>
        </w:rPr>
        <w:t>9.2.3.2.4</w:t>
      </w:r>
      <w:r w:rsidRPr="00B02A0B">
        <w:rPr>
          <w:rFonts w:eastAsia="Malgun Gothic"/>
        </w:rPr>
        <w:tab/>
        <w:t>MCData client terminating procedures</w:t>
      </w:r>
      <w:bookmarkEnd w:id="2783"/>
      <w:bookmarkEnd w:id="2784"/>
      <w:bookmarkEnd w:id="2785"/>
      <w:bookmarkEnd w:id="2786"/>
      <w:bookmarkEnd w:id="2787"/>
      <w:bookmarkEnd w:id="2788"/>
      <w:bookmarkEnd w:id="2789"/>
      <w:bookmarkEnd w:id="2790"/>
      <w:bookmarkEnd w:id="2791"/>
      <w:bookmarkEnd w:id="2792"/>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lastRenderedPageBreak/>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93" w:name="_CR9_2_3_3"/>
      <w:bookmarkStart w:id="2794" w:name="_Toc20215596"/>
      <w:bookmarkStart w:id="2795" w:name="_Toc27496063"/>
      <w:bookmarkStart w:id="2796" w:name="_Toc36107804"/>
      <w:bookmarkStart w:id="2797" w:name="_Toc44598556"/>
      <w:bookmarkStart w:id="2798" w:name="_Toc44602411"/>
      <w:bookmarkStart w:id="2799" w:name="_Toc45197588"/>
      <w:bookmarkStart w:id="2800" w:name="_Toc45695621"/>
      <w:bookmarkStart w:id="2801" w:name="_Toc51851077"/>
      <w:bookmarkStart w:id="2802" w:name="_Toc92224680"/>
      <w:bookmarkStart w:id="2803" w:name="_Toc202371795"/>
      <w:bookmarkEnd w:id="2793"/>
      <w:r w:rsidRPr="00B02A0B">
        <w:rPr>
          <w:rFonts w:eastAsia="Malgun Gothic"/>
        </w:rPr>
        <w:t>9.2.3.3</w:t>
      </w:r>
      <w:r w:rsidRPr="00B02A0B">
        <w:rPr>
          <w:rFonts w:eastAsia="Malgun Gothic"/>
        </w:rPr>
        <w:tab/>
        <w:t>Participating MCData function procedures</w:t>
      </w:r>
      <w:bookmarkEnd w:id="2794"/>
      <w:bookmarkEnd w:id="2795"/>
      <w:bookmarkEnd w:id="2796"/>
      <w:bookmarkEnd w:id="2797"/>
      <w:bookmarkEnd w:id="2798"/>
      <w:bookmarkEnd w:id="2799"/>
      <w:bookmarkEnd w:id="2800"/>
      <w:bookmarkEnd w:id="2801"/>
      <w:bookmarkEnd w:id="2802"/>
      <w:bookmarkEnd w:id="2803"/>
    </w:p>
    <w:p w14:paraId="25AB37A7" w14:textId="77777777" w:rsidR="005C310B" w:rsidRPr="00B02A0B" w:rsidRDefault="005C310B" w:rsidP="007D34FE">
      <w:pPr>
        <w:pStyle w:val="Heading5"/>
        <w:rPr>
          <w:rFonts w:eastAsia="Malgun Gothic"/>
        </w:rPr>
      </w:pPr>
      <w:bookmarkStart w:id="2804" w:name="_CR9_2_3_3_1"/>
      <w:bookmarkStart w:id="2805" w:name="_Toc20215597"/>
      <w:bookmarkStart w:id="2806" w:name="_Toc27496064"/>
      <w:bookmarkStart w:id="2807" w:name="_Toc36107805"/>
      <w:bookmarkStart w:id="2808" w:name="_Toc44598557"/>
      <w:bookmarkStart w:id="2809" w:name="_Toc44602412"/>
      <w:bookmarkStart w:id="2810" w:name="_Toc45197589"/>
      <w:bookmarkStart w:id="2811" w:name="_Toc45695622"/>
      <w:bookmarkStart w:id="2812" w:name="_Toc51851078"/>
      <w:bookmarkStart w:id="2813" w:name="_Toc92224681"/>
      <w:bookmarkStart w:id="2814" w:name="_Toc202371796"/>
      <w:bookmarkEnd w:id="2804"/>
      <w:r w:rsidRPr="00B02A0B">
        <w:rPr>
          <w:rFonts w:eastAsia="Malgun Gothic"/>
        </w:rPr>
        <w:t>9.2.3.3.1</w:t>
      </w:r>
      <w:r w:rsidRPr="00B02A0B">
        <w:rPr>
          <w:rFonts w:eastAsia="Malgun Gothic"/>
        </w:rPr>
        <w:tab/>
        <w:t>SDP offer generation</w:t>
      </w:r>
      <w:bookmarkEnd w:id="2805"/>
      <w:bookmarkEnd w:id="2806"/>
      <w:bookmarkEnd w:id="2807"/>
      <w:bookmarkEnd w:id="2808"/>
      <w:bookmarkEnd w:id="2809"/>
      <w:bookmarkEnd w:id="2810"/>
      <w:bookmarkEnd w:id="2811"/>
      <w:bookmarkEnd w:id="2812"/>
      <w:bookmarkEnd w:id="2813"/>
      <w:bookmarkEnd w:id="2814"/>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15" w:name="_CR9_2_3_3_2"/>
      <w:bookmarkStart w:id="2816" w:name="_Toc20215598"/>
      <w:bookmarkStart w:id="2817" w:name="_Toc27496065"/>
      <w:bookmarkStart w:id="2818" w:name="_Toc36107806"/>
      <w:bookmarkStart w:id="2819" w:name="_Toc44598558"/>
      <w:bookmarkStart w:id="2820" w:name="_Toc44602413"/>
      <w:bookmarkStart w:id="2821" w:name="_Toc45197590"/>
      <w:bookmarkStart w:id="2822" w:name="_Toc45695623"/>
      <w:bookmarkStart w:id="2823" w:name="_Toc51851079"/>
      <w:bookmarkStart w:id="2824" w:name="_Toc92224682"/>
      <w:bookmarkStart w:id="2825" w:name="_Toc202371797"/>
      <w:bookmarkEnd w:id="2815"/>
      <w:r w:rsidRPr="00B02A0B">
        <w:rPr>
          <w:rFonts w:eastAsia="Malgun Gothic"/>
        </w:rPr>
        <w:t>9.2.3.3.2</w:t>
      </w:r>
      <w:r w:rsidRPr="00B02A0B">
        <w:rPr>
          <w:rFonts w:eastAsia="Malgun Gothic"/>
        </w:rPr>
        <w:tab/>
        <w:t>SDP answer generation</w:t>
      </w:r>
      <w:bookmarkEnd w:id="2816"/>
      <w:bookmarkEnd w:id="2817"/>
      <w:bookmarkEnd w:id="2818"/>
      <w:bookmarkEnd w:id="2819"/>
      <w:bookmarkEnd w:id="2820"/>
      <w:bookmarkEnd w:id="2821"/>
      <w:bookmarkEnd w:id="2822"/>
      <w:bookmarkEnd w:id="2823"/>
      <w:bookmarkEnd w:id="2824"/>
      <w:bookmarkEnd w:id="2825"/>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26" w:name="_CR9_2_3_3_3"/>
      <w:bookmarkStart w:id="2827" w:name="_Toc20215599"/>
      <w:bookmarkStart w:id="2828" w:name="_Toc27496066"/>
      <w:bookmarkStart w:id="2829" w:name="_Toc36107807"/>
      <w:bookmarkStart w:id="2830" w:name="_Toc44598559"/>
      <w:bookmarkStart w:id="2831" w:name="_Toc44602414"/>
      <w:bookmarkStart w:id="2832" w:name="_Toc45197591"/>
      <w:bookmarkStart w:id="2833" w:name="_Toc45695624"/>
      <w:bookmarkStart w:id="2834" w:name="_Toc51851080"/>
      <w:bookmarkStart w:id="2835" w:name="_Toc92224683"/>
      <w:bookmarkStart w:id="2836" w:name="_Toc202371798"/>
      <w:bookmarkEnd w:id="2826"/>
      <w:r w:rsidRPr="00B02A0B">
        <w:rPr>
          <w:rFonts w:eastAsia="Malgun Gothic"/>
        </w:rPr>
        <w:t>9.2.3.3.3</w:t>
      </w:r>
      <w:r w:rsidRPr="00B02A0B">
        <w:rPr>
          <w:rFonts w:eastAsia="Malgun Gothic"/>
        </w:rPr>
        <w:tab/>
        <w:t>Originating participating MCData function procedures</w:t>
      </w:r>
      <w:bookmarkEnd w:id="2827"/>
      <w:bookmarkEnd w:id="2828"/>
      <w:bookmarkEnd w:id="2829"/>
      <w:bookmarkEnd w:id="2830"/>
      <w:bookmarkEnd w:id="2831"/>
      <w:bookmarkEnd w:id="2832"/>
      <w:bookmarkEnd w:id="2833"/>
      <w:bookmarkEnd w:id="2834"/>
      <w:bookmarkEnd w:id="2835"/>
      <w:bookmarkEnd w:id="2836"/>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lastRenderedPageBreak/>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lastRenderedPageBreak/>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37" w:name="_CR9_2_3_3_4"/>
      <w:bookmarkStart w:id="2838" w:name="_Toc20215600"/>
      <w:bookmarkStart w:id="2839" w:name="_Toc27496067"/>
      <w:bookmarkStart w:id="2840" w:name="_Toc36107808"/>
      <w:bookmarkStart w:id="2841" w:name="_Toc44598560"/>
      <w:bookmarkStart w:id="2842" w:name="_Toc44602415"/>
      <w:bookmarkStart w:id="2843" w:name="_Toc45197592"/>
      <w:bookmarkStart w:id="2844" w:name="_Toc45695625"/>
      <w:bookmarkStart w:id="2845" w:name="_Toc51851081"/>
      <w:bookmarkStart w:id="2846" w:name="_Toc92224684"/>
      <w:bookmarkStart w:id="2847" w:name="_Toc202371799"/>
      <w:bookmarkEnd w:id="2837"/>
      <w:r w:rsidRPr="00B02A0B">
        <w:rPr>
          <w:rFonts w:eastAsia="Malgun Gothic"/>
        </w:rPr>
        <w:t>9.2.3.3.4</w:t>
      </w:r>
      <w:r w:rsidRPr="00B02A0B">
        <w:rPr>
          <w:rFonts w:eastAsia="Malgun Gothic"/>
        </w:rPr>
        <w:tab/>
        <w:t>Terminating participating MCData function procedures</w:t>
      </w:r>
      <w:bookmarkEnd w:id="2838"/>
      <w:bookmarkEnd w:id="2839"/>
      <w:bookmarkEnd w:id="2840"/>
      <w:bookmarkEnd w:id="2841"/>
      <w:bookmarkEnd w:id="2842"/>
      <w:bookmarkEnd w:id="2843"/>
      <w:bookmarkEnd w:id="2844"/>
      <w:bookmarkEnd w:id="2845"/>
      <w:bookmarkEnd w:id="2846"/>
      <w:bookmarkEnd w:id="2847"/>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48" w:name="_CR9_2_3_4"/>
      <w:bookmarkStart w:id="2849" w:name="_Toc20215601"/>
      <w:bookmarkStart w:id="2850" w:name="_Toc27496068"/>
      <w:bookmarkStart w:id="2851" w:name="_Toc36107809"/>
      <w:bookmarkStart w:id="2852" w:name="_Toc44598561"/>
      <w:bookmarkStart w:id="2853" w:name="_Toc44602416"/>
      <w:bookmarkStart w:id="2854" w:name="_Toc45197593"/>
      <w:bookmarkStart w:id="2855" w:name="_Toc45695626"/>
      <w:bookmarkStart w:id="2856" w:name="_Toc51851082"/>
      <w:bookmarkStart w:id="2857" w:name="_Toc92224685"/>
      <w:bookmarkStart w:id="2858" w:name="_Toc202371800"/>
      <w:bookmarkEnd w:id="2848"/>
      <w:r w:rsidRPr="00B02A0B">
        <w:rPr>
          <w:rFonts w:eastAsia="Malgun Gothic"/>
        </w:rPr>
        <w:t>9.2.3.4</w:t>
      </w:r>
      <w:r w:rsidRPr="00B02A0B">
        <w:rPr>
          <w:rFonts w:eastAsia="Malgun Gothic"/>
        </w:rPr>
        <w:tab/>
        <w:t>Controlling MCData function procedures</w:t>
      </w:r>
      <w:bookmarkEnd w:id="2849"/>
      <w:bookmarkEnd w:id="2850"/>
      <w:bookmarkEnd w:id="2851"/>
      <w:bookmarkEnd w:id="2852"/>
      <w:bookmarkEnd w:id="2853"/>
      <w:bookmarkEnd w:id="2854"/>
      <w:bookmarkEnd w:id="2855"/>
      <w:bookmarkEnd w:id="2856"/>
      <w:bookmarkEnd w:id="2857"/>
      <w:bookmarkEnd w:id="2858"/>
    </w:p>
    <w:p w14:paraId="1EC4E74C" w14:textId="77777777" w:rsidR="005C310B" w:rsidRPr="00B02A0B" w:rsidRDefault="005C310B" w:rsidP="007D34FE">
      <w:pPr>
        <w:pStyle w:val="Heading5"/>
        <w:rPr>
          <w:lang w:eastAsia="ko-KR"/>
        </w:rPr>
      </w:pPr>
      <w:bookmarkStart w:id="2859" w:name="_CR9_2_3_4_1"/>
      <w:bookmarkStart w:id="2860" w:name="_Toc20215602"/>
      <w:bookmarkStart w:id="2861" w:name="_Toc27496069"/>
      <w:bookmarkStart w:id="2862" w:name="_Toc36107810"/>
      <w:bookmarkStart w:id="2863" w:name="_Toc44598562"/>
      <w:bookmarkStart w:id="2864" w:name="_Toc44602417"/>
      <w:bookmarkStart w:id="2865" w:name="_Toc45197594"/>
      <w:bookmarkStart w:id="2866" w:name="_Toc45695627"/>
      <w:bookmarkStart w:id="2867" w:name="_Toc51851083"/>
      <w:bookmarkStart w:id="2868" w:name="_Toc92224686"/>
      <w:bookmarkStart w:id="2869" w:name="_Toc202371801"/>
      <w:bookmarkEnd w:id="2859"/>
      <w:r w:rsidRPr="00B02A0B">
        <w:rPr>
          <w:lang w:eastAsia="ko-KR"/>
        </w:rPr>
        <w:t>9.2.3.4.1</w:t>
      </w:r>
      <w:r w:rsidRPr="00B02A0B">
        <w:rPr>
          <w:lang w:eastAsia="ko-KR"/>
        </w:rPr>
        <w:tab/>
        <w:t>SDP offer generation</w:t>
      </w:r>
      <w:bookmarkEnd w:id="2860"/>
      <w:bookmarkEnd w:id="2861"/>
      <w:bookmarkEnd w:id="2862"/>
      <w:bookmarkEnd w:id="2863"/>
      <w:bookmarkEnd w:id="2864"/>
      <w:bookmarkEnd w:id="2865"/>
      <w:bookmarkEnd w:id="2866"/>
      <w:bookmarkEnd w:id="2867"/>
      <w:bookmarkEnd w:id="2868"/>
      <w:bookmarkEnd w:id="2869"/>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70" w:name="_CR9_2_3_4_2"/>
      <w:bookmarkStart w:id="2871" w:name="_Toc20215603"/>
      <w:bookmarkStart w:id="2872" w:name="_Toc27496070"/>
      <w:bookmarkStart w:id="2873" w:name="_Toc36107811"/>
      <w:bookmarkStart w:id="2874" w:name="_Toc44598563"/>
      <w:bookmarkStart w:id="2875" w:name="_Toc44602418"/>
      <w:bookmarkStart w:id="2876" w:name="_Toc45197595"/>
      <w:bookmarkStart w:id="2877" w:name="_Toc45695628"/>
      <w:bookmarkStart w:id="2878" w:name="_Toc51851084"/>
      <w:bookmarkStart w:id="2879" w:name="_Toc92224687"/>
      <w:bookmarkStart w:id="2880" w:name="_Toc202371802"/>
      <w:bookmarkEnd w:id="2870"/>
      <w:r w:rsidRPr="00B02A0B">
        <w:rPr>
          <w:lang w:eastAsia="ko-KR"/>
        </w:rPr>
        <w:lastRenderedPageBreak/>
        <w:t>9.2.3.4.2</w:t>
      </w:r>
      <w:r w:rsidRPr="00B02A0B">
        <w:rPr>
          <w:lang w:eastAsia="ko-KR"/>
        </w:rPr>
        <w:tab/>
        <w:t>SDP answer generation</w:t>
      </w:r>
      <w:bookmarkEnd w:id="2871"/>
      <w:bookmarkEnd w:id="2872"/>
      <w:bookmarkEnd w:id="2873"/>
      <w:bookmarkEnd w:id="2874"/>
      <w:bookmarkEnd w:id="2875"/>
      <w:bookmarkEnd w:id="2876"/>
      <w:bookmarkEnd w:id="2877"/>
      <w:bookmarkEnd w:id="2878"/>
      <w:bookmarkEnd w:id="2879"/>
      <w:bookmarkEnd w:id="2880"/>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81" w:name="_CR9_2_3_4_3"/>
      <w:bookmarkStart w:id="2882" w:name="_Toc20215604"/>
      <w:bookmarkStart w:id="2883" w:name="_Toc27496071"/>
      <w:bookmarkStart w:id="2884" w:name="_Toc36107812"/>
      <w:bookmarkStart w:id="2885" w:name="_Toc44598564"/>
      <w:bookmarkStart w:id="2886" w:name="_Toc44602419"/>
      <w:bookmarkStart w:id="2887" w:name="_Toc45197596"/>
      <w:bookmarkStart w:id="2888" w:name="_Toc45695629"/>
      <w:bookmarkStart w:id="2889" w:name="_Toc51851085"/>
      <w:bookmarkStart w:id="2890" w:name="_Toc92224688"/>
      <w:bookmarkStart w:id="2891" w:name="_Toc202371803"/>
      <w:bookmarkEnd w:id="2881"/>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82"/>
      <w:bookmarkEnd w:id="2883"/>
      <w:bookmarkEnd w:id="2884"/>
      <w:bookmarkEnd w:id="2885"/>
      <w:bookmarkEnd w:id="2886"/>
      <w:bookmarkEnd w:id="2887"/>
      <w:bookmarkEnd w:id="2888"/>
      <w:bookmarkEnd w:id="2889"/>
      <w:bookmarkEnd w:id="2890"/>
      <w:bookmarkEnd w:id="2891"/>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lastRenderedPageBreak/>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92" w:name="_CR9_2_3_4_4"/>
      <w:bookmarkStart w:id="2893" w:name="_Toc20215605"/>
      <w:bookmarkStart w:id="2894" w:name="_Toc27496072"/>
      <w:bookmarkStart w:id="2895" w:name="_Toc36107813"/>
      <w:bookmarkStart w:id="2896" w:name="_Toc44598565"/>
      <w:bookmarkStart w:id="2897" w:name="_Toc44602420"/>
      <w:bookmarkStart w:id="2898" w:name="_Toc45197597"/>
      <w:bookmarkStart w:id="2899" w:name="_Toc45695630"/>
      <w:bookmarkStart w:id="2900" w:name="_Toc51851086"/>
      <w:bookmarkStart w:id="2901" w:name="_Toc92224689"/>
      <w:bookmarkStart w:id="2902" w:name="_Toc202371804"/>
      <w:bookmarkEnd w:id="2892"/>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93"/>
      <w:bookmarkEnd w:id="2894"/>
      <w:bookmarkEnd w:id="2895"/>
      <w:bookmarkEnd w:id="2896"/>
      <w:bookmarkEnd w:id="2897"/>
      <w:bookmarkEnd w:id="2898"/>
      <w:bookmarkEnd w:id="2899"/>
      <w:bookmarkEnd w:id="2900"/>
      <w:bookmarkEnd w:id="2901"/>
      <w:bookmarkEnd w:id="2902"/>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lastRenderedPageBreak/>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pPr>
      <w:bookmarkStart w:id="2903" w:name="_CR9_2_4"/>
      <w:bookmarkStart w:id="2904" w:name="_Toc20215606"/>
      <w:bookmarkStart w:id="2905" w:name="_Toc27496073"/>
      <w:bookmarkStart w:id="2906" w:name="_Toc36107814"/>
      <w:bookmarkStart w:id="2907" w:name="_Toc44598566"/>
      <w:bookmarkStart w:id="2908" w:name="_Toc44602421"/>
      <w:bookmarkStart w:id="2909" w:name="_Toc45197598"/>
      <w:bookmarkStart w:id="2910" w:name="_Toc45695631"/>
      <w:bookmarkStart w:id="2911" w:name="_Toc51851087"/>
      <w:bookmarkStart w:id="2912" w:name="_Toc92224690"/>
      <w:bookmarkStart w:id="2913" w:name="_Toc202371805"/>
      <w:bookmarkEnd w:id="2903"/>
      <w:r w:rsidRPr="00B02A0B">
        <w:t>9.2.4</w:t>
      </w:r>
      <w:r w:rsidRPr="00B02A0B">
        <w:tab/>
        <w:t>SDS session</w:t>
      </w:r>
      <w:bookmarkEnd w:id="2904"/>
      <w:bookmarkEnd w:id="2905"/>
      <w:bookmarkEnd w:id="2906"/>
      <w:bookmarkEnd w:id="2907"/>
      <w:bookmarkEnd w:id="2908"/>
      <w:bookmarkEnd w:id="2909"/>
      <w:bookmarkEnd w:id="2910"/>
      <w:bookmarkEnd w:id="2911"/>
      <w:bookmarkEnd w:id="2912"/>
      <w:bookmarkEnd w:id="2913"/>
    </w:p>
    <w:p w14:paraId="06622C46" w14:textId="77777777" w:rsidR="005C310B" w:rsidRPr="00B02A0B" w:rsidRDefault="005C310B" w:rsidP="007D34FE">
      <w:pPr>
        <w:pStyle w:val="Heading4"/>
        <w:rPr>
          <w:rFonts w:eastAsia="Malgun Gothic"/>
        </w:rPr>
      </w:pPr>
      <w:bookmarkStart w:id="2914" w:name="_CR9_2_4_1"/>
      <w:bookmarkStart w:id="2915" w:name="_Toc20215607"/>
      <w:bookmarkStart w:id="2916" w:name="_Toc27496074"/>
      <w:bookmarkStart w:id="2917" w:name="_Toc36107815"/>
      <w:bookmarkStart w:id="2918" w:name="_Toc44598567"/>
      <w:bookmarkStart w:id="2919" w:name="_Toc44602422"/>
      <w:bookmarkStart w:id="2920" w:name="_Toc45197599"/>
      <w:bookmarkStart w:id="2921" w:name="_Toc45695632"/>
      <w:bookmarkStart w:id="2922" w:name="_Toc51851088"/>
      <w:bookmarkStart w:id="2923" w:name="_Toc92224691"/>
      <w:bookmarkStart w:id="2924" w:name="_Toc202371806"/>
      <w:bookmarkEnd w:id="2914"/>
      <w:r w:rsidRPr="00B02A0B">
        <w:rPr>
          <w:rFonts w:eastAsia="Malgun Gothic"/>
        </w:rPr>
        <w:t>9.2.4.1</w:t>
      </w:r>
      <w:r w:rsidRPr="00B02A0B">
        <w:rPr>
          <w:rFonts w:eastAsia="Malgun Gothic"/>
        </w:rPr>
        <w:tab/>
        <w:t>General</w:t>
      </w:r>
      <w:bookmarkEnd w:id="2915"/>
      <w:bookmarkEnd w:id="2916"/>
      <w:bookmarkEnd w:id="2917"/>
      <w:bookmarkEnd w:id="2918"/>
      <w:bookmarkEnd w:id="2919"/>
      <w:bookmarkEnd w:id="2920"/>
      <w:bookmarkEnd w:id="2921"/>
      <w:bookmarkEnd w:id="2922"/>
      <w:bookmarkEnd w:id="2923"/>
      <w:bookmarkEnd w:id="2924"/>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25"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26" w:name="_CR9_2_4_2"/>
      <w:bookmarkStart w:id="2927" w:name="_Toc27496075"/>
      <w:bookmarkStart w:id="2928" w:name="_Toc36107816"/>
      <w:bookmarkStart w:id="2929" w:name="_Toc44598568"/>
      <w:bookmarkStart w:id="2930" w:name="_Toc44602423"/>
      <w:bookmarkStart w:id="2931" w:name="_Toc45197600"/>
      <w:bookmarkStart w:id="2932" w:name="_Toc45695633"/>
      <w:bookmarkStart w:id="2933" w:name="_Toc51851089"/>
      <w:bookmarkStart w:id="2934" w:name="_Toc92224692"/>
      <w:bookmarkStart w:id="2935" w:name="_Toc202371807"/>
      <w:bookmarkEnd w:id="2926"/>
      <w:r w:rsidRPr="00B02A0B">
        <w:rPr>
          <w:rFonts w:eastAsia="Malgun Gothic"/>
        </w:rPr>
        <w:t>9.2.4.2</w:t>
      </w:r>
      <w:r w:rsidRPr="00B02A0B">
        <w:rPr>
          <w:rFonts w:eastAsia="Malgun Gothic"/>
        </w:rPr>
        <w:tab/>
        <w:t>MCData client procedures</w:t>
      </w:r>
      <w:bookmarkEnd w:id="2925"/>
      <w:bookmarkEnd w:id="2927"/>
      <w:bookmarkEnd w:id="2928"/>
      <w:bookmarkEnd w:id="2929"/>
      <w:bookmarkEnd w:id="2930"/>
      <w:bookmarkEnd w:id="2931"/>
      <w:bookmarkEnd w:id="2932"/>
      <w:bookmarkEnd w:id="2933"/>
      <w:bookmarkEnd w:id="2934"/>
      <w:bookmarkEnd w:id="2935"/>
    </w:p>
    <w:p w14:paraId="38E3FB03" w14:textId="77777777" w:rsidR="005C310B" w:rsidRPr="00B02A0B" w:rsidRDefault="005C310B" w:rsidP="007D34FE">
      <w:pPr>
        <w:pStyle w:val="Heading5"/>
        <w:rPr>
          <w:rFonts w:eastAsia="Malgun Gothic"/>
        </w:rPr>
      </w:pPr>
      <w:bookmarkStart w:id="2936" w:name="_CR9_2_4_2_1"/>
      <w:bookmarkStart w:id="2937" w:name="_Toc20215609"/>
      <w:bookmarkStart w:id="2938" w:name="_Toc27496076"/>
      <w:bookmarkStart w:id="2939" w:name="_Toc36107817"/>
      <w:bookmarkStart w:id="2940" w:name="_Toc44598569"/>
      <w:bookmarkStart w:id="2941" w:name="_Toc44602424"/>
      <w:bookmarkStart w:id="2942" w:name="_Toc45197601"/>
      <w:bookmarkStart w:id="2943" w:name="_Toc45695634"/>
      <w:bookmarkStart w:id="2944" w:name="_Toc51851090"/>
      <w:bookmarkStart w:id="2945" w:name="_Toc92224693"/>
      <w:bookmarkStart w:id="2946" w:name="_Toc202371808"/>
      <w:bookmarkEnd w:id="2936"/>
      <w:r w:rsidRPr="00B02A0B">
        <w:rPr>
          <w:rFonts w:eastAsia="Malgun Gothic"/>
        </w:rPr>
        <w:t>9.2.4.2.1</w:t>
      </w:r>
      <w:r w:rsidRPr="00B02A0B">
        <w:rPr>
          <w:rFonts w:eastAsia="Malgun Gothic"/>
        </w:rPr>
        <w:tab/>
        <w:t>SDP offer generation</w:t>
      </w:r>
      <w:bookmarkEnd w:id="2937"/>
      <w:bookmarkEnd w:id="2938"/>
      <w:bookmarkEnd w:id="2939"/>
      <w:bookmarkEnd w:id="2940"/>
      <w:bookmarkEnd w:id="2941"/>
      <w:bookmarkEnd w:id="2942"/>
      <w:bookmarkEnd w:id="2943"/>
      <w:bookmarkEnd w:id="2944"/>
      <w:bookmarkEnd w:id="2945"/>
      <w:bookmarkEnd w:id="2946"/>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lastRenderedPageBreak/>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47" w:name="_CR9_2_4_2_2"/>
      <w:bookmarkStart w:id="2948" w:name="_Toc20215610"/>
      <w:bookmarkStart w:id="2949" w:name="_Toc27496077"/>
      <w:bookmarkStart w:id="2950" w:name="_Toc36107818"/>
      <w:bookmarkStart w:id="2951" w:name="_Toc44598570"/>
      <w:bookmarkStart w:id="2952" w:name="_Toc44602425"/>
      <w:bookmarkStart w:id="2953" w:name="_Toc45197602"/>
      <w:bookmarkStart w:id="2954" w:name="_Toc45695635"/>
      <w:bookmarkStart w:id="2955" w:name="_Toc51851091"/>
      <w:bookmarkStart w:id="2956" w:name="_Toc92224694"/>
      <w:bookmarkStart w:id="2957" w:name="_Toc202371809"/>
      <w:bookmarkEnd w:id="2947"/>
      <w:r w:rsidRPr="00B02A0B">
        <w:rPr>
          <w:rFonts w:eastAsia="Malgun Gothic"/>
        </w:rPr>
        <w:t>9.2.4.2.2</w:t>
      </w:r>
      <w:r w:rsidRPr="00B02A0B">
        <w:rPr>
          <w:rFonts w:eastAsia="Malgun Gothic"/>
        </w:rPr>
        <w:tab/>
        <w:t>SDP answer generation</w:t>
      </w:r>
      <w:bookmarkEnd w:id="2948"/>
      <w:bookmarkEnd w:id="2949"/>
      <w:bookmarkEnd w:id="2950"/>
      <w:bookmarkEnd w:id="2951"/>
      <w:bookmarkEnd w:id="2952"/>
      <w:bookmarkEnd w:id="2953"/>
      <w:bookmarkEnd w:id="2954"/>
      <w:bookmarkEnd w:id="2955"/>
      <w:bookmarkEnd w:id="2956"/>
      <w:bookmarkEnd w:id="2957"/>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58" w:name="_CR9_2_4_2_3"/>
      <w:bookmarkStart w:id="2959" w:name="_Toc20215611"/>
      <w:bookmarkStart w:id="2960" w:name="_Toc27496078"/>
      <w:bookmarkStart w:id="2961" w:name="_Toc36107819"/>
      <w:bookmarkStart w:id="2962" w:name="_Toc44598571"/>
      <w:bookmarkStart w:id="2963" w:name="_Toc44602426"/>
      <w:bookmarkStart w:id="2964" w:name="_Toc45197603"/>
      <w:bookmarkStart w:id="2965" w:name="_Toc45695636"/>
      <w:bookmarkStart w:id="2966" w:name="_Toc51851092"/>
      <w:bookmarkStart w:id="2967" w:name="_Toc92224695"/>
      <w:bookmarkStart w:id="2968" w:name="_Toc202371810"/>
      <w:bookmarkEnd w:id="2958"/>
      <w:r w:rsidRPr="00B02A0B">
        <w:rPr>
          <w:rFonts w:eastAsia="Malgun Gothic"/>
        </w:rPr>
        <w:t>9.2.4.2.3</w:t>
      </w:r>
      <w:r w:rsidRPr="00B02A0B">
        <w:rPr>
          <w:rFonts w:eastAsia="Malgun Gothic"/>
        </w:rPr>
        <w:tab/>
        <w:t>MCData client originating procedures</w:t>
      </w:r>
      <w:bookmarkEnd w:id="2959"/>
      <w:bookmarkEnd w:id="2960"/>
      <w:bookmarkEnd w:id="2961"/>
      <w:bookmarkEnd w:id="2962"/>
      <w:bookmarkEnd w:id="2963"/>
      <w:bookmarkEnd w:id="2964"/>
      <w:bookmarkEnd w:id="2965"/>
      <w:bookmarkEnd w:id="2966"/>
      <w:bookmarkEnd w:id="2967"/>
      <w:bookmarkEnd w:id="2968"/>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lastRenderedPageBreak/>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MCData emergency private priority state of this one-to-one </w:t>
      </w:r>
      <w:r w:rsidRPr="00B02A0B">
        <w:lastRenderedPageBreak/>
        <w:t>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lastRenderedPageBreak/>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69" w:name="_CR9_2_4_2_4"/>
      <w:bookmarkStart w:id="2970" w:name="_Toc20215612"/>
      <w:bookmarkStart w:id="2971" w:name="_Toc27496079"/>
      <w:bookmarkStart w:id="2972" w:name="_Toc36107820"/>
      <w:bookmarkStart w:id="2973" w:name="_Toc44598572"/>
      <w:bookmarkStart w:id="2974" w:name="_Toc44602427"/>
      <w:bookmarkStart w:id="2975" w:name="_Toc45197604"/>
      <w:bookmarkStart w:id="2976" w:name="_Toc45695637"/>
      <w:bookmarkStart w:id="2977" w:name="_Toc51851093"/>
      <w:bookmarkStart w:id="2978" w:name="_Toc92224696"/>
      <w:bookmarkStart w:id="2979" w:name="_Toc202371811"/>
      <w:bookmarkEnd w:id="2969"/>
      <w:r w:rsidRPr="00B02A0B">
        <w:rPr>
          <w:rFonts w:eastAsia="Malgun Gothic"/>
        </w:rPr>
        <w:lastRenderedPageBreak/>
        <w:t>9.2.4.2.4</w:t>
      </w:r>
      <w:r w:rsidRPr="00B02A0B">
        <w:rPr>
          <w:rFonts w:eastAsia="Malgun Gothic"/>
        </w:rPr>
        <w:tab/>
        <w:t>MCData client terminating procedures</w:t>
      </w:r>
      <w:bookmarkEnd w:id="2970"/>
      <w:bookmarkEnd w:id="2971"/>
      <w:bookmarkEnd w:id="2972"/>
      <w:bookmarkEnd w:id="2973"/>
      <w:bookmarkEnd w:id="2974"/>
      <w:bookmarkEnd w:id="2975"/>
      <w:bookmarkEnd w:id="2976"/>
      <w:bookmarkEnd w:id="2977"/>
      <w:bookmarkEnd w:id="2978"/>
      <w:bookmarkEnd w:id="2979"/>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lastRenderedPageBreak/>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lastRenderedPageBreak/>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80" w:name="_CR9_2_4_2_5"/>
      <w:bookmarkStart w:id="2981" w:name="_Toc20215613"/>
      <w:bookmarkStart w:id="2982" w:name="_Toc27496080"/>
      <w:bookmarkStart w:id="2983" w:name="_Toc36107821"/>
      <w:bookmarkStart w:id="2984" w:name="_Toc44598573"/>
      <w:bookmarkStart w:id="2985" w:name="_Toc44602428"/>
      <w:bookmarkStart w:id="2986" w:name="_Toc45197605"/>
      <w:bookmarkStart w:id="2987" w:name="_Toc45695638"/>
      <w:bookmarkStart w:id="2988" w:name="_Toc51851094"/>
      <w:bookmarkStart w:id="2989" w:name="_Toc92224697"/>
      <w:bookmarkStart w:id="2990" w:name="_Toc202371812"/>
      <w:bookmarkEnd w:id="2980"/>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90"/>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91" w:name="_CR9_2_4_2_6"/>
      <w:bookmarkStart w:id="2992" w:name="_Toc202371813"/>
      <w:bookmarkEnd w:id="2991"/>
      <w:r>
        <w:t>9.2.4.2.6</w:t>
      </w:r>
      <w:r>
        <w:tab/>
        <w:t>MCData</w:t>
      </w:r>
      <w:r w:rsidRPr="0073469F">
        <w:t xml:space="preserve"> </w:t>
      </w:r>
      <w:r>
        <w:t>client initiates upgrade to emergency for an ongoing</w:t>
      </w:r>
      <w:r w:rsidRPr="0073469F">
        <w:t xml:space="preserve"> </w:t>
      </w:r>
      <w:r>
        <w:t>one-to-one communication using SDS session</w:t>
      </w:r>
      <w:bookmarkEnd w:id="2992"/>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93" w:name="_CR9_2_4_2_7"/>
      <w:bookmarkStart w:id="2994" w:name="_Toc202371814"/>
      <w:bookmarkEnd w:id="2993"/>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94"/>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95" w:name="_CR9_2_4_3"/>
      <w:bookmarkStart w:id="2996" w:name="_Toc202371815"/>
      <w:bookmarkEnd w:id="2995"/>
      <w:r w:rsidRPr="00B02A0B">
        <w:rPr>
          <w:rFonts w:eastAsia="Malgun Gothic"/>
        </w:rPr>
        <w:t>9.2.4.3</w:t>
      </w:r>
      <w:r w:rsidRPr="00B02A0B">
        <w:rPr>
          <w:rFonts w:eastAsia="Malgun Gothic"/>
        </w:rPr>
        <w:tab/>
        <w:t>Participating MCData function procedures</w:t>
      </w:r>
      <w:bookmarkEnd w:id="2981"/>
      <w:bookmarkEnd w:id="2982"/>
      <w:bookmarkEnd w:id="2983"/>
      <w:bookmarkEnd w:id="2984"/>
      <w:bookmarkEnd w:id="2985"/>
      <w:bookmarkEnd w:id="2986"/>
      <w:bookmarkEnd w:id="2987"/>
      <w:bookmarkEnd w:id="2988"/>
      <w:bookmarkEnd w:id="2989"/>
      <w:bookmarkEnd w:id="2996"/>
    </w:p>
    <w:p w14:paraId="79B3FB37" w14:textId="77777777" w:rsidR="005C310B" w:rsidRPr="00B02A0B" w:rsidRDefault="005C310B" w:rsidP="007D34FE">
      <w:pPr>
        <w:pStyle w:val="Heading5"/>
        <w:rPr>
          <w:rFonts w:eastAsia="Malgun Gothic"/>
        </w:rPr>
      </w:pPr>
      <w:bookmarkStart w:id="2997" w:name="_CR9_2_4_3_1"/>
      <w:bookmarkStart w:id="2998" w:name="_Toc20215614"/>
      <w:bookmarkStart w:id="2999" w:name="_Toc27496081"/>
      <w:bookmarkStart w:id="3000" w:name="_Toc36107822"/>
      <w:bookmarkStart w:id="3001" w:name="_Toc44598574"/>
      <w:bookmarkStart w:id="3002" w:name="_Toc44602429"/>
      <w:bookmarkStart w:id="3003" w:name="_Toc45197606"/>
      <w:bookmarkStart w:id="3004" w:name="_Toc45695639"/>
      <w:bookmarkStart w:id="3005" w:name="_Toc51851095"/>
      <w:bookmarkStart w:id="3006" w:name="_Toc92224698"/>
      <w:bookmarkStart w:id="3007" w:name="_Toc202371816"/>
      <w:bookmarkEnd w:id="2997"/>
      <w:r w:rsidRPr="00B02A0B">
        <w:rPr>
          <w:rFonts w:eastAsia="Malgun Gothic"/>
        </w:rPr>
        <w:t>9.2.4.3.1</w:t>
      </w:r>
      <w:r w:rsidRPr="00B02A0B">
        <w:rPr>
          <w:rFonts w:eastAsia="Malgun Gothic"/>
        </w:rPr>
        <w:tab/>
        <w:t>SDP offer generation</w:t>
      </w:r>
      <w:bookmarkEnd w:id="2998"/>
      <w:bookmarkEnd w:id="2999"/>
      <w:bookmarkEnd w:id="3000"/>
      <w:bookmarkEnd w:id="3001"/>
      <w:bookmarkEnd w:id="3002"/>
      <w:bookmarkEnd w:id="3003"/>
      <w:bookmarkEnd w:id="3004"/>
      <w:bookmarkEnd w:id="3005"/>
      <w:bookmarkEnd w:id="3006"/>
      <w:bookmarkEnd w:id="3007"/>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3008" w:name="_CR9_2_4_3_2"/>
      <w:bookmarkStart w:id="3009" w:name="_Toc20215615"/>
      <w:bookmarkStart w:id="3010" w:name="_Toc27496082"/>
      <w:bookmarkStart w:id="3011" w:name="_Toc36107823"/>
      <w:bookmarkStart w:id="3012" w:name="_Toc44598575"/>
      <w:bookmarkStart w:id="3013" w:name="_Toc44602430"/>
      <w:bookmarkStart w:id="3014" w:name="_Toc45197607"/>
      <w:bookmarkStart w:id="3015" w:name="_Toc45695640"/>
      <w:bookmarkStart w:id="3016" w:name="_Toc51851096"/>
      <w:bookmarkStart w:id="3017" w:name="_Toc92224699"/>
      <w:bookmarkStart w:id="3018" w:name="_Toc202371817"/>
      <w:bookmarkEnd w:id="3008"/>
      <w:r w:rsidRPr="00B02A0B">
        <w:rPr>
          <w:rFonts w:eastAsia="Malgun Gothic"/>
        </w:rPr>
        <w:t>9.2.4.3.2</w:t>
      </w:r>
      <w:r w:rsidRPr="00B02A0B">
        <w:rPr>
          <w:rFonts w:eastAsia="Malgun Gothic"/>
        </w:rPr>
        <w:tab/>
        <w:t>SDP answer generation</w:t>
      </w:r>
      <w:bookmarkEnd w:id="3009"/>
      <w:bookmarkEnd w:id="3010"/>
      <w:bookmarkEnd w:id="3011"/>
      <w:bookmarkEnd w:id="3012"/>
      <w:bookmarkEnd w:id="3013"/>
      <w:bookmarkEnd w:id="3014"/>
      <w:bookmarkEnd w:id="3015"/>
      <w:bookmarkEnd w:id="3016"/>
      <w:bookmarkEnd w:id="3017"/>
      <w:bookmarkEnd w:id="3018"/>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lastRenderedPageBreak/>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19" w:name="_CR9_2_4_3_3"/>
      <w:bookmarkStart w:id="3020" w:name="_Toc20215616"/>
      <w:bookmarkStart w:id="3021" w:name="_Toc27496083"/>
      <w:bookmarkStart w:id="3022" w:name="_Toc36107824"/>
      <w:bookmarkStart w:id="3023" w:name="_Toc44598576"/>
      <w:bookmarkStart w:id="3024" w:name="_Toc44602431"/>
      <w:bookmarkStart w:id="3025" w:name="_Toc45197608"/>
      <w:bookmarkStart w:id="3026" w:name="_Toc45695641"/>
      <w:bookmarkStart w:id="3027" w:name="_Toc51851097"/>
      <w:bookmarkStart w:id="3028" w:name="_Toc92224700"/>
      <w:bookmarkStart w:id="3029" w:name="_Toc202371818"/>
      <w:bookmarkEnd w:id="3019"/>
      <w:r w:rsidRPr="00B02A0B">
        <w:rPr>
          <w:rFonts w:eastAsia="Malgun Gothic"/>
        </w:rPr>
        <w:t>9.2.4.3.3</w:t>
      </w:r>
      <w:r w:rsidRPr="00B02A0B">
        <w:rPr>
          <w:rFonts w:eastAsia="Malgun Gothic"/>
        </w:rPr>
        <w:tab/>
        <w:t>Originating participating MCData function procedures</w:t>
      </w:r>
      <w:bookmarkEnd w:id="3020"/>
      <w:bookmarkEnd w:id="3021"/>
      <w:bookmarkEnd w:id="3022"/>
      <w:bookmarkEnd w:id="3023"/>
      <w:bookmarkEnd w:id="3024"/>
      <w:bookmarkEnd w:id="3025"/>
      <w:bookmarkEnd w:id="3026"/>
      <w:bookmarkEnd w:id="3027"/>
      <w:bookmarkEnd w:id="3028"/>
      <w:bookmarkEnd w:id="3029"/>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lastRenderedPageBreak/>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lastRenderedPageBreak/>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30" w:name="_CR9_2_4_3_4"/>
      <w:bookmarkStart w:id="3031" w:name="_Toc20215617"/>
      <w:bookmarkStart w:id="3032" w:name="_Toc27496084"/>
      <w:bookmarkStart w:id="3033" w:name="_Toc36107825"/>
      <w:bookmarkStart w:id="3034" w:name="_Toc44598577"/>
      <w:bookmarkStart w:id="3035" w:name="_Toc44602432"/>
      <w:bookmarkStart w:id="3036" w:name="_Toc45197609"/>
      <w:bookmarkStart w:id="3037" w:name="_Toc45695642"/>
      <w:bookmarkStart w:id="3038" w:name="_Toc51851098"/>
      <w:bookmarkStart w:id="3039" w:name="_Toc92224701"/>
      <w:bookmarkStart w:id="3040" w:name="_Toc202371819"/>
      <w:bookmarkEnd w:id="3030"/>
      <w:r w:rsidRPr="00B02A0B">
        <w:rPr>
          <w:rFonts w:eastAsia="Malgun Gothic"/>
        </w:rPr>
        <w:t>9.2.4.3.4</w:t>
      </w:r>
      <w:r w:rsidRPr="00B02A0B">
        <w:rPr>
          <w:rFonts w:eastAsia="Malgun Gothic"/>
        </w:rPr>
        <w:tab/>
        <w:t>Terminating participating MCData function procedures</w:t>
      </w:r>
      <w:bookmarkEnd w:id="3031"/>
      <w:bookmarkEnd w:id="3032"/>
      <w:bookmarkEnd w:id="3033"/>
      <w:bookmarkEnd w:id="3034"/>
      <w:bookmarkEnd w:id="3035"/>
      <w:bookmarkEnd w:id="3036"/>
      <w:bookmarkEnd w:id="3037"/>
      <w:bookmarkEnd w:id="3038"/>
      <w:bookmarkEnd w:id="3039"/>
      <w:bookmarkEnd w:id="3040"/>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lastRenderedPageBreak/>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lastRenderedPageBreak/>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41" w:name="_CR9_2_4_3_5"/>
      <w:bookmarkStart w:id="3042" w:name="_Toc20215618"/>
      <w:bookmarkStart w:id="3043" w:name="_Toc27496085"/>
      <w:bookmarkStart w:id="3044" w:name="_Toc36107826"/>
      <w:bookmarkStart w:id="3045" w:name="_Toc44598578"/>
      <w:bookmarkStart w:id="3046" w:name="_Toc44602433"/>
      <w:bookmarkStart w:id="3047" w:name="_Toc45197610"/>
      <w:bookmarkStart w:id="3048" w:name="_Toc45695643"/>
      <w:bookmarkStart w:id="3049" w:name="_Toc51851099"/>
      <w:bookmarkStart w:id="3050" w:name="_Toc92224702"/>
      <w:bookmarkStart w:id="3051" w:name="_Toc202371820"/>
      <w:bookmarkEnd w:id="3041"/>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51"/>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52" w:name="_CR9_2_4_3_6"/>
      <w:bookmarkStart w:id="3053" w:name="_Toc202371821"/>
      <w:bookmarkEnd w:id="3052"/>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53"/>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54" w:name="_CR9_2_4_4"/>
      <w:bookmarkStart w:id="3055" w:name="_Toc202371822"/>
      <w:bookmarkEnd w:id="3054"/>
      <w:r w:rsidRPr="00B02A0B">
        <w:rPr>
          <w:rFonts w:eastAsia="Malgun Gothic"/>
        </w:rPr>
        <w:lastRenderedPageBreak/>
        <w:t>9.2.4.4</w:t>
      </w:r>
      <w:r w:rsidRPr="00B02A0B">
        <w:rPr>
          <w:rFonts w:eastAsia="Malgun Gothic"/>
        </w:rPr>
        <w:tab/>
        <w:t>Controlling MCData function procedures</w:t>
      </w:r>
      <w:bookmarkEnd w:id="3042"/>
      <w:bookmarkEnd w:id="3043"/>
      <w:bookmarkEnd w:id="3044"/>
      <w:bookmarkEnd w:id="3045"/>
      <w:bookmarkEnd w:id="3046"/>
      <w:bookmarkEnd w:id="3047"/>
      <w:bookmarkEnd w:id="3048"/>
      <w:bookmarkEnd w:id="3049"/>
      <w:bookmarkEnd w:id="3050"/>
      <w:bookmarkEnd w:id="3055"/>
    </w:p>
    <w:p w14:paraId="51674B3D" w14:textId="77777777" w:rsidR="005C310B" w:rsidRPr="00B02A0B" w:rsidRDefault="005C310B" w:rsidP="007D34FE">
      <w:pPr>
        <w:pStyle w:val="Heading5"/>
        <w:rPr>
          <w:lang w:eastAsia="ko-KR"/>
        </w:rPr>
      </w:pPr>
      <w:bookmarkStart w:id="3056" w:name="_CR9_2_4_4_1"/>
      <w:bookmarkStart w:id="3057" w:name="_Toc20215619"/>
      <w:bookmarkStart w:id="3058" w:name="_Toc27496086"/>
      <w:bookmarkStart w:id="3059" w:name="_Toc36107827"/>
      <w:bookmarkStart w:id="3060" w:name="_Toc44598579"/>
      <w:bookmarkStart w:id="3061" w:name="_Toc44602434"/>
      <w:bookmarkStart w:id="3062" w:name="_Toc45197611"/>
      <w:bookmarkStart w:id="3063" w:name="_Toc45695644"/>
      <w:bookmarkStart w:id="3064" w:name="_Toc51851100"/>
      <w:bookmarkStart w:id="3065" w:name="_Toc92224703"/>
      <w:bookmarkStart w:id="3066" w:name="_Toc202371823"/>
      <w:bookmarkEnd w:id="3056"/>
      <w:r w:rsidRPr="00B02A0B">
        <w:rPr>
          <w:lang w:eastAsia="ko-KR"/>
        </w:rPr>
        <w:t>9.2.4.4.1</w:t>
      </w:r>
      <w:r w:rsidRPr="00B02A0B">
        <w:rPr>
          <w:lang w:eastAsia="ko-KR"/>
        </w:rPr>
        <w:tab/>
        <w:t>SDP offer generation</w:t>
      </w:r>
      <w:bookmarkEnd w:id="3057"/>
      <w:bookmarkEnd w:id="3058"/>
      <w:bookmarkEnd w:id="3059"/>
      <w:bookmarkEnd w:id="3060"/>
      <w:bookmarkEnd w:id="3061"/>
      <w:bookmarkEnd w:id="3062"/>
      <w:bookmarkEnd w:id="3063"/>
      <w:bookmarkEnd w:id="3064"/>
      <w:bookmarkEnd w:id="3065"/>
      <w:bookmarkEnd w:id="3066"/>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67" w:name="_CR9_2_4_4_2"/>
      <w:bookmarkStart w:id="3068" w:name="_Toc20215620"/>
      <w:bookmarkStart w:id="3069" w:name="_Toc27496087"/>
      <w:bookmarkStart w:id="3070" w:name="_Toc36107828"/>
      <w:bookmarkStart w:id="3071" w:name="_Toc44598580"/>
      <w:bookmarkStart w:id="3072" w:name="_Toc44602435"/>
      <w:bookmarkStart w:id="3073" w:name="_Toc45197612"/>
      <w:bookmarkStart w:id="3074" w:name="_Toc45695645"/>
      <w:bookmarkStart w:id="3075" w:name="_Toc51851101"/>
      <w:bookmarkStart w:id="3076" w:name="_Toc92224704"/>
      <w:bookmarkStart w:id="3077" w:name="_Toc202371824"/>
      <w:bookmarkEnd w:id="3067"/>
      <w:r w:rsidRPr="00B02A0B">
        <w:rPr>
          <w:lang w:eastAsia="ko-KR"/>
        </w:rPr>
        <w:t>9.2.4.4.2</w:t>
      </w:r>
      <w:r w:rsidRPr="00B02A0B">
        <w:rPr>
          <w:lang w:eastAsia="ko-KR"/>
        </w:rPr>
        <w:tab/>
        <w:t>SDP answer generation</w:t>
      </w:r>
      <w:bookmarkEnd w:id="3068"/>
      <w:bookmarkEnd w:id="3069"/>
      <w:bookmarkEnd w:id="3070"/>
      <w:bookmarkEnd w:id="3071"/>
      <w:bookmarkEnd w:id="3072"/>
      <w:bookmarkEnd w:id="3073"/>
      <w:bookmarkEnd w:id="3074"/>
      <w:bookmarkEnd w:id="3075"/>
      <w:bookmarkEnd w:id="3076"/>
      <w:bookmarkEnd w:id="3077"/>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78" w:name="_CR9_2_4_4_3"/>
      <w:bookmarkStart w:id="3079" w:name="_Toc20215621"/>
      <w:bookmarkStart w:id="3080" w:name="_Toc27496088"/>
      <w:bookmarkStart w:id="3081" w:name="_Toc36107829"/>
      <w:bookmarkStart w:id="3082" w:name="_Toc44598581"/>
      <w:bookmarkStart w:id="3083" w:name="_Toc44602436"/>
      <w:bookmarkStart w:id="3084" w:name="_Toc45197613"/>
      <w:bookmarkStart w:id="3085" w:name="_Toc45695646"/>
      <w:bookmarkStart w:id="3086" w:name="_Toc51851102"/>
      <w:bookmarkStart w:id="3087" w:name="_Toc92224705"/>
      <w:bookmarkStart w:id="3088" w:name="_Toc202371825"/>
      <w:bookmarkEnd w:id="3078"/>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79"/>
      <w:bookmarkEnd w:id="3080"/>
      <w:bookmarkEnd w:id="3081"/>
      <w:bookmarkEnd w:id="3082"/>
      <w:bookmarkEnd w:id="3083"/>
      <w:bookmarkEnd w:id="3084"/>
      <w:bookmarkEnd w:id="3085"/>
      <w:bookmarkEnd w:id="3086"/>
      <w:bookmarkEnd w:id="3087"/>
      <w:bookmarkEnd w:id="3088"/>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lastRenderedPageBreak/>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89" w:name="_CR9_2_4_4_4"/>
      <w:bookmarkStart w:id="3090" w:name="_Toc20215622"/>
      <w:bookmarkStart w:id="3091" w:name="_Toc27496089"/>
      <w:bookmarkStart w:id="3092" w:name="_Toc36107830"/>
      <w:bookmarkStart w:id="3093" w:name="_Toc44598582"/>
      <w:bookmarkStart w:id="3094" w:name="_Toc44602437"/>
      <w:bookmarkStart w:id="3095" w:name="_Toc45197614"/>
      <w:bookmarkStart w:id="3096" w:name="_Toc45695647"/>
      <w:bookmarkStart w:id="3097" w:name="_Toc51851103"/>
      <w:bookmarkStart w:id="3098" w:name="_Toc92224706"/>
      <w:bookmarkStart w:id="3099" w:name="_Toc202371826"/>
      <w:bookmarkEnd w:id="3089"/>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90"/>
      <w:bookmarkEnd w:id="3091"/>
      <w:bookmarkEnd w:id="3092"/>
      <w:bookmarkEnd w:id="3093"/>
      <w:bookmarkEnd w:id="3094"/>
      <w:bookmarkEnd w:id="3095"/>
      <w:bookmarkEnd w:id="3096"/>
      <w:bookmarkEnd w:id="3097"/>
      <w:bookmarkEnd w:id="3098"/>
      <w:bookmarkEnd w:id="3099"/>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lastRenderedPageBreak/>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lastRenderedPageBreak/>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lastRenderedPageBreak/>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100" w:name="_CR9_2_4_4_5"/>
      <w:bookmarkStart w:id="3101" w:name="_Toc202371827"/>
      <w:bookmarkEnd w:id="3100"/>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01"/>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102" w:name="_CR9_2_4_4_6"/>
      <w:bookmarkStart w:id="3103" w:name="_Toc202371828"/>
      <w:bookmarkEnd w:id="3102"/>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03"/>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104" w:name="_CR9_2_4_4_7"/>
      <w:bookmarkStart w:id="3105" w:name="_Toc202371829"/>
      <w:bookmarkEnd w:id="3104"/>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05"/>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106" w:name="_CR9_2_4_4_8"/>
      <w:bookmarkStart w:id="3107" w:name="_Toc202371830"/>
      <w:bookmarkEnd w:id="3106"/>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07"/>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108" w:name="_CR9_2_5"/>
      <w:bookmarkStart w:id="3109" w:name="_Toc27496090"/>
      <w:bookmarkStart w:id="3110" w:name="_Toc36107831"/>
      <w:bookmarkStart w:id="3111" w:name="_Toc44598583"/>
      <w:bookmarkStart w:id="3112" w:name="_Toc44602438"/>
      <w:bookmarkStart w:id="3113" w:name="_Toc45197615"/>
      <w:bookmarkStart w:id="3114" w:name="_Toc45695648"/>
      <w:bookmarkStart w:id="3115" w:name="_Toc51851104"/>
      <w:bookmarkStart w:id="3116" w:name="_Toc92224707"/>
      <w:bookmarkStart w:id="3117" w:name="_Toc20215623"/>
      <w:bookmarkStart w:id="3118" w:name="_Toc202371831"/>
      <w:bookmarkEnd w:id="3108"/>
      <w:r w:rsidRPr="00B02A0B">
        <w:t>9.2.5</w:t>
      </w:r>
      <w:r w:rsidRPr="00B02A0B">
        <w:tab/>
        <w:t>SDS communication using pre-established session</w:t>
      </w:r>
      <w:bookmarkEnd w:id="3109"/>
      <w:bookmarkEnd w:id="3110"/>
      <w:bookmarkEnd w:id="3111"/>
      <w:bookmarkEnd w:id="3112"/>
      <w:bookmarkEnd w:id="3113"/>
      <w:bookmarkEnd w:id="3114"/>
      <w:bookmarkEnd w:id="3115"/>
      <w:bookmarkEnd w:id="3116"/>
      <w:bookmarkEnd w:id="3118"/>
    </w:p>
    <w:p w14:paraId="1F95A435" w14:textId="77777777" w:rsidR="005C310B" w:rsidRPr="00B02A0B" w:rsidRDefault="005C310B" w:rsidP="007D34FE">
      <w:pPr>
        <w:pStyle w:val="Heading4"/>
        <w:rPr>
          <w:lang w:val="en-US"/>
        </w:rPr>
      </w:pPr>
      <w:bookmarkStart w:id="3119" w:name="_CR9_2_5_1"/>
      <w:bookmarkStart w:id="3120" w:name="_Toc27496091"/>
      <w:bookmarkStart w:id="3121" w:name="_Toc36107832"/>
      <w:bookmarkStart w:id="3122" w:name="_Toc44598584"/>
      <w:bookmarkStart w:id="3123" w:name="_Toc44602439"/>
      <w:bookmarkStart w:id="3124" w:name="_Toc45197616"/>
      <w:bookmarkStart w:id="3125" w:name="_Toc45695649"/>
      <w:bookmarkStart w:id="3126" w:name="_Toc51851105"/>
      <w:bookmarkStart w:id="3127" w:name="_Toc92224708"/>
      <w:bookmarkStart w:id="3128" w:name="_Toc202371832"/>
      <w:bookmarkEnd w:id="3119"/>
      <w:r w:rsidRPr="00B02A0B">
        <w:rPr>
          <w:lang w:val="en-US"/>
        </w:rPr>
        <w:t>9.2.5.1</w:t>
      </w:r>
      <w:r w:rsidRPr="00B02A0B">
        <w:rPr>
          <w:lang w:val="en-US"/>
        </w:rPr>
        <w:tab/>
        <w:t>Common procedure</w:t>
      </w:r>
      <w:bookmarkEnd w:id="3120"/>
      <w:bookmarkEnd w:id="3121"/>
      <w:bookmarkEnd w:id="3122"/>
      <w:bookmarkEnd w:id="3123"/>
      <w:bookmarkEnd w:id="3124"/>
      <w:bookmarkEnd w:id="3125"/>
      <w:bookmarkEnd w:id="3126"/>
      <w:bookmarkEnd w:id="3127"/>
      <w:bookmarkEnd w:id="3128"/>
    </w:p>
    <w:p w14:paraId="4AC941CC" w14:textId="77777777" w:rsidR="005C310B" w:rsidRPr="00B02A0B" w:rsidRDefault="005C310B" w:rsidP="007D34FE">
      <w:pPr>
        <w:pStyle w:val="Heading5"/>
        <w:rPr>
          <w:rFonts w:eastAsia="Malgun Gothic"/>
        </w:rPr>
      </w:pPr>
      <w:bookmarkStart w:id="3129" w:name="_CR9_2_5_1_1"/>
      <w:bookmarkStart w:id="3130" w:name="_Toc27496092"/>
      <w:bookmarkStart w:id="3131" w:name="_Toc36107833"/>
      <w:bookmarkStart w:id="3132" w:name="_Toc44598585"/>
      <w:bookmarkStart w:id="3133" w:name="_Toc44602440"/>
      <w:bookmarkStart w:id="3134" w:name="_Toc45197617"/>
      <w:bookmarkStart w:id="3135" w:name="_Toc45695650"/>
      <w:bookmarkStart w:id="3136" w:name="_Toc51851106"/>
      <w:bookmarkStart w:id="3137" w:name="_Toc92224709"/>
      <w:bookmarkStart w:id="3138" w:name="_Toc202371833"/>
      <w:bookmarkEnd w:id="3129"/>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30"/>
      <w:bookmarkEnd w:id="3131"/>
      <w:bookmarkEnd w:id="3132"/>
      <w:bookmarkEnd w:id="3133"/>
      <w:bookmarkEnd w:id="3134"/>
      <w:bookmarkEnd w:id="3135"/>
      <w:bookmarkEnd w:id="3136"/>
      <w:bookmarkEnd w:id="3137"/>
      <w:bookmarkEnd w:id="3138"/>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w:t>
      </w:r>
      <w:r w:rsidRPr="00B02A0B">
        <w:lastRenderedPageBreak/>
        <w:t>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39" w:name="_CR9_2_5_1_2"/>
      <w:bookmarkStart w:id="3140" w:name="_Toc27496093"/>
      <w:bookmarkStart w:id="3141" w:name="_Toc36107834"/>
      <w:bookmarkStart w:id="3142" w:name="_Toc44598586"/>
      <w:bookmarkStart w:id="3143" w:name="_Toc44602441"/>
      <w:bookmarkStart w:id="3144" w:name="_Toc45197618"/>
      <w:bookmarkStart w:id="3145" w:name="_Toc45695651"/>
      <w:bookmarkStart w:id="3146" w:name="_Toc51851107"/>
      <w:bookmarkStart w:id="3147" w:name="_Toc92224710"/>
      <w:bookmarkStart w:id="3148" w:name="_Toc202371834"/>
      <w:bookmarkEnd w:id="3139"/>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40"/>
      <w:bookmarkEnd w:id="3141"/>
      <w:bookmarkEnd w:id="3142"/>
      <w:bookmarkEnd w:id="3143"/>
      <w:bookmarkEnd w:id="3144"/>
      <w:bookmarkEnd w:id="3145"/>
      <w:bookmarkEnd w:id="3146"/>
      <w:bookmarkEnd w:id="3147"/>
      <w:bookmarkEnd w:id="3148"/>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lastRenderedPageBreak/>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49" w:name="_CR9_2_5_1_3"/>
      <w:bookmarkStart w:id="3150" w:name="_Toc27496094"/>
      <w:bookmarkStart w:id="3151" w:name="_Toc36107835"/>
      <w:bookmarkStart w:id="3152" w:name="_Toc44598587"/>
      <w:bookmarkStart w:id="3153" w:name="_Toc44602442"/>
      <w:bookmarkStart w:id="3154" w:name="_Toc45197619"/>
      <w:bookmarkStart w:id="3155" w:name="_Toc45695652"/>
      <w:bookmarkStart w:id="3156" w:name="_Toc51851108"/>
      <w:bookmarkStart w:id="3157" w:name="_Toc92224711"/>
      <w:bookmarkStart w:id="3158" w:name="_Toc202371835"/>
      <w:bookmarkEnd w:id="3149"/>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50"/>
      <w:bookmarkEnd w:id="3151"/>
      <w:bookmarkEnd w:id="3152"/>
      <w:bookmarkEnd w:id="3153"/>
      <w:bookmarkEnd w:id="3154"/>
      <w:bookmarkEnd w:id="3155"/>
      <w:bookmarkEnd w:id="3156"/>
      <w:bookmarkEnd w:id="3157"/>
      <w:bookmarkEnd w:id="3158"/>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59" w:name="_CR9_2_5_2"/>
      <w:bookmarkStart w:id="3160" w:name="_Toc27496095"/>
      <w:bookmarkStart w:id="3161" w:name="_Toc36107836"/>
      <w:bookmarkStart w:id="3162" w:name="_Toc44598588"/>
      <w:bookmarkStart w:id="3163" w:name="_Toc44602443"/>
      <w:bookmarkStart w:id="3164" w:name="_Toc45197620"/>
      <w:bookmarkStart w:id="3165" w:name="_Toc45695653"/>
      <w:bookmarkStart w:id="3166" w:name="_Toc51851109"/>
      <w:bookmarkStart w:id="3167" w:name="_Toc92224712"/>
      <w:bookmarkStart w:id="3168" w:name="_Toc202371836"/>
      <w:bookmarkEnd w:id="3159"/>
      <w:r w:rsidRPr="00B02A0B">
        <w:t>9.2.5.2</w:t>
      </w:r>
      <w:r w:rsidRPr="00B02A0B">
        <w:tab/>
      </w:r>
      <w:r w:rsidRPr="00B02A0B">
        <w:rPr>
          <w:lang w:val="en-US"/>
        </w:rPr>
        <w:t>Initiating o</w:t>
      </w:r>
      <w:r w:rsidRPr="00B02A0B">
        <w:t>ne-to-one SDS communication</w:t>
      </w:r>
      <w:bookmarkEnd w:id="3160"/>
      <w:bookmarkEnd w:id="3161"/>
      <w:bookmarkEnd w:id="3162"/>
      <w:bookmarkEnd w:id="3163"/>
      <w:bookmarkEnd w:id="3164"/>
      <w:bookmarkEnd w:id="3165"/>
      <w:bookmarkEnd w:id="3166"/>
      <w:bookmarkEnd w:id="3167"/>
      <w:bookmarkEnd w:id="3168"/>
    </w:p>
    <w:p w14:paraId="5249C4A6" w14:textId="0655225E" w:rsidR="00481930" w:rsidRPr="00481930" w:rsidRDefault="00481930" w:rsidP="0017634C">
      <w:pPr>
        <w:pStyle w:val="Heading5"/>
      </w:pPr>
      <w:bookmarkStart w:id="3169" w:name="_CR9_2_5_2_0"/>
      <w:bookmarkStart w:id="3170" w:name="_Toc202371837"/>
      <w:bookmarkEnd w:id="3169"/>
      <w:r>
        <w:t>9.2.5.2.0</w:t>
      </w:r>
      <w:r>
        <w:tab/>
        <w:t>General</w:t>
      </w:r>
      <w:bookmarkEnd w:id="3170"/>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71" w:name="_CR9_2_5_2_1"/>
      <w:bookmarkStart w:id="3172" w:name="_Toc27496096"/>
      <w:bookmarkStart w:id="3173" w:name="_Toc36107837"/>
      <w:bookmarkStart w:id="3174" w:name="_Toc44598589"/>
      <w:bookmarkStart w:id="3175" w:name="_Toc44602444"/>
      <w:bookmarkStart w:id="3176" w:name="_Toc45197621"/>
      <w:bookmarkStart w:id="3177" w:name="_Toc45695654"/>
      <w:bookmarkStart w:id="3178" w:name="_Toc51851110"/>
      <w:bookmarkStart w:id="3179" w:name="_Toc92224713"/>
      <w:bookmarkStart w:id="3180" w:name="_Toc202371838"/>
      <w:bookmarkEnd w:id="3171"/>
      <w:r w:rsidRPr="00B02A0B">
        <w:t>9.2.5.2.1</w:t>
      </w:r>
      <w:r w:rsidRPr="00B02A0B">
        <w:tab/>
        <w:t>MCData client procedures</w:t>
      </w:r>
      <w:bookmarkEnd w:id="3172"/>
      <w:bookmarkEnd w:id="3173"/>
      <w:bookmarkEnd w:id="3174"/>
      <w:bookmarkEnd w:id="3175"/>
      <w:bookmarkEnd w:id="3176"/>
      <w:bookmarkEnd w:id="3177"/>
      <w:bookmarkEnd w:id="3178"/>
      <w:bookmarkEnd w:id="3179"/>
      <w:bookmarkEnd w:id="3180"/>
    </w:p>
    <w:p w14:paraId="3EB7DEC3" w14:textId="77777777" w:rsidR="005C310B" w:rsidRPr="00B02A0B" w:rsidRDefault="005C310B" w:rsidP="00D96C25">
      <w:pPr>
        <w:pStyle w:val="H6"/>
      </w:pPr>
      <w:bookmarkStart w:id="3181" w:name="_Toc27496097"/>
      <w:bookmarkStart w:id="3182" w:name="_Toc36107838"/>
      <w:bookmarkStart w:id="3183" w:name="_Toc44598590"/>
      <w:bookmarkStart w:id="3184" w:name="_Toc44602445"/>
      <w:bookmarkStart w:id="3185" w:name="_Toc45197622"/>
      <w:bookmarkStart w:id="3186" w:name="_Toc45695655"/>
      <w:bookmarkStart w:id="3187" w:name="_Toc51851111"/>
      <w:bookmarkStart w:id="3188" w:name="_Toc92224714"/>
      <w:bookmarkStart w:id="3189"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81"/>
      <w:bookmarkEnd w:id="3182"/>
      <w:bookmarkEnd w:id="3183"/>
      <w:bookmarkEnd w:id="3184"/>
      <w:bookmarkEnd w:id="3185"/>
      <w:bookmarkEnd w:id="3186"/>
      <w:bookmarkEnd w:id="3187"/>
      <w:bookmarkEnd w:id="3188"/>
    </w:p>
    <w:bookmarkEnd w:id="3189"/>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lastRenderedPageBreak/>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lastRenderedPageBreak/>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lastRenderedPageBreak/>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90" w:name="_Toc27496098"/>
      <w:bookmarkStart w:id="3191" w:name="_Toc36107839"/>
      <w:bookmarkStart w:id="3192" w:name="_Toc44598591"/>
      <w:bookmarkStart w:id="3193" w:name="_Toc44602446"/>
      <w:bookmarkStart w:id="3194" w:name="_Toc45197623"/>
      <w:bookmarkStart w:id="3195" w:name="_Toc45695656"/>
      <w:bookmarkStart w:id="3196" w:name="_Toc51851112"/>
      <w:bookmarkStart w:id="3197" w:name="_Toc92224715"/>
      <w:bookmarkStart w:id="3198" w:name="_CR9_2_5_2_1_2"/>
      <w:r w:rsidRPr="00B02A0B">
        <w:t>9.2.5.2.1.2</w:t>
      </w:r>
      <w:r w:rsidRPr="00B02A0B">
        <w:tab/>
      </w:r>
      <w:r w:rsidRPr="00B02A0B">
        <w:rPr>
          <w:lang w:val="en-US"/>
        </w:rPr>
        <w:t>C</w:t>
      </w:r>
      <w:r w:rsidRPr="00B02A0B">
        <w:t>lient terminating procedures</w:t>
      </w:r>
      <w:bookmarkEnd w:id="3190"/>
      <w:bookmarkEnd w:id="3191"/>
      <w:bookmarkEnd w:id="3192"/>
      <w:bookmarkEnd w:id="3193"/>
      <w:bookmarkEnd w:id="3194"/>
      <w:bookmarkEnd w:id="3195"/>
      <w:bookmarkEnd w:id="3196"/>
      <w:bookmarkEnd w:id="3197"/>
    </w:p>
    <w:bookmarkEnd w:id="3198"/>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99" w:name="_Toc92224716"/>
      <w:bookmarkStart w:id="3200" w:name="_CR9_2_5_2_1_3"/>
      <w:r w:rsidRPr="00B02A0B">
        <w:t>9.2.5.2.1.3</w:t>
      </w:r>
      <w:r w:rsidRPr="00B02A0B">
        <w:tab/>
        <w:t>MCData client initiates cancellation for an in-progress emergency SDS communication using pre</w:t>
      </w:r>
      <w:r w:rsidRPr="00B02A0B">
        <w:noBreakHyphen/>
        <w:t>established session</w:t>
      </w:r>
      <w:bookmarkEnd w:id="3199"/>
    </w:p>
    <w:bookmarkEnd w:id="3200"/>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201" w:name="_Toc92224717"/>
      <w:bookmarkStart w:id="3202" w:name="_CR9_2_5_2_1_4"/>
      <w:r w:rsidRPr="00B02A0B">
        <w:t>9.2.5.2.1.4</w:t>
      </w:r>
      <w:r w:rsidRPr="00B02A0B">
        <w:tab/>
        <w:t>MCData client initiates upgrade for an ongoing SDS communication using pre</w:t>
      </w:r>
      <w:r w:rsidRPr="00B02A0B">
        <w:noBreakHyphen/>
        <w:t>estalished session</w:t>
      </w:r>
      <w:bookmarkEnd w:id="3201"/>
    </w:p>
    <w:bookmarkEnd w:id="3202"/>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203" w:name="_Toc92224718"/>
      <w:bookmarkStart w:id="3204"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203"/>
    </w:p>
    <w:bookmarkEnd w:id="3204"/>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205" w:name="_CR9_2_5_2_2"/>
      <w:bookmarkStart w:id="3206" w:name="_Toc27496099"/>
      <w:bookmarkStart w:id="3207" w:name="_Toc36107840"/>
      <w:bookmarkStart w:id="3208" w:name="_Toc44598592"/>
      <w:bookmarkStart w:id="3209" w:name="_Toc44602447"/>
      <w:bookmarkStart w:id="3210" w:name="_Toc45197624"/>
      <w:bookmarkStart w:id="3211" w:name="_Toc45695657"/>
      <w:bookmarkStart w:id="3212" w:name="_Toc51851113"/>
      <w:bookmarkStart w:id="3213" w:name="_Toc92224719"/>
      <w:bookmarkStart w:id="3214" w:name="_Toc202371839"/>
      <w:bookmarkEnd w:id="3205"/>
      <w:r w:rsidRPr="00B02A0B">
        <w:lastRenderedPageBreak/>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06"/>
      <w:bookmarkEnd w:id="3207"/>
      <w:bookmarkEnd w:id="3208"/>
      <w:bookmarkEnd w:id="3209"/>
      <w:bookmarkEnd w:id="3210"/>
      <w:bookmarkEnd w:id="3211"/>
      <w:bookmarkEnd w:id="3212"/>
      <w:bookmarkEnd w:id="3213"/>
      <w:bookmarkEnd w:id="3214"/>
    </w:p>
    <w:p w14:paraId="113531AB" w14:textId="77777777" w:rsidR="005C310B" w:rsidRPr="00B02A0B" w:rsidRDefault="005C310B" w:rsidP="00D96C25">
      <w:pPr>
        <w:pStyle w:val="H6"/>
      </w:pPr>
      <w:bookmarkStart w:id="3215" w:name="_Toc27496100"/>
      <w:bookmarkStart w:id="3216" w:name="_Toc36107841"/>
      <w:bookmarkStart w:id="3217" w:name="_Toc44598593"/>
      <w:bookmarkStart w:id="3218" w:name="_Toc44602448"/>
      <w:bookmarkStart w:id="3219" w:name="_Toc45197625"/>
      <w:bookmarkStart w:id="3220" w:name="_Toc45695658"/>
      <w:bookmarkStart w:id="3221" w:name="_Toc51851114"/>
      <w:bookmarkStart w:id="3222" w:name="_Toc92224720"/>
      <w:bookmarkStart w:id="3223" w:name="_CR9_2_5_2_2_1"/>
      <w:r w:rsidRPr="00B02A0B">
        <w:t>9.2.5.</w:t>
      </w:r>
      <w:r w:rsidRPr="00B02A0B">
        <w:rPr>
          <w:lang w:val="en-US"/>
        </w:rPr>
        <w:t>2.2.1</w:t>
      </w:r>
      <w:r w:rsidRPr="00B02A0B">
        <w:tab/>
      </w:r>
      <w:r w:rsidRPr="00B02A0B">
        <w:rPr>
          <w:lang w:val="en-US"/>
        </w:rPr>
        <w:t xml:space="preserve">Originating </w:t>
      </w:r>
      <w:r w:rsidRPr="00B02A0B">
        <w:t>procedures</w:t>
      </w:r>
      <w:bookmarkEnd w:id="3215"/>
      <w:bookmarkEnd w:id="3216"/>
      <w:bookmarkEnd w:id="3217"/>
      <w:bookmarkEnd w:id="3218"/>
      <w:bookmarkEnd w:id="3219"/>
      <w:bookmarkEnd w:id="3220"/>
      <w:bookmarkEnd w:id="3221"/>
      <w:bookmarkEnd w:id="3222"/>
    </w:p>
    <w:bookmarkEnd w:id="3223"/>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lastRenderedPageBreak/>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lastRenderedPageBreak/>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24" w:name="_Toc27496101"/>
      <w:bookmarkStart w:id="3225" w:name="_Toc36107842"/>
      <w:bookmarkStart w:id="3226" w:name="_Toc44598594"/>
      <w:bookmarkStart w:id="3227" w:name="_Toc44602449"/>
      <w:bookmarkStart w:id="3228" w:name="_Toc45197626"/>
      <w:bookmarkStart w:id="3229" w:name="_Toc45695659"/>
      <w:bookmarkStart w:id="3230" w:name="_Toc51851115"/>
      <w:bookmarkStart w:id="3231" w:name="_Toc92224721"/>
      <w:bookmarkStart w:id="3232" w:name="_CR9_2_5_2_2_2"/>
      <w:r w:rsidRPr="00B02A0B">
        <w:t>9.2.5.</w:t>
      </w:r>
      <w:r w:rsidRPr="00B02A0B">
        <w:rPr>
          <w:lang w:val="en-US"/>
        </w:rPr>
        <w:t>2.2.2</w:t>
      </w:r>
      <w:r w:rsidRPr="00B02A0B">
        <w:tab/>
      </w:r>
      <w:r w:rsidRPr="00B02A0B">
        <w:rPr>
          <w:lang w:val="en-US"/>
        </w:rPr>
        <w:t xml:space="preserve">Terminating </w:t>
      </w:r>
      <w:r w:rsidRPr="00B02A0B">
        <w:t>procedures</w:t>
      </w:r>
      <w:bookmarkEnd w:id="3224"/>
      <w:bookmarkEnd w:id="3225"/>
      <w:bookmarkEnd w:id="3226"/>
      <w:bookmarkEnd w:id="3227"/>
      <w:bookmarkEnd w:id="3228"/>
      <w:bookmarkEnd w:id="3229"/>
      <w:bookmarkEnd w:id="3230"/>
      <w:bookmarkEnd w:id="3231"/>
    </w:p>
    <w:bookmarkEnd w:id="3232"/>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lastRenderedPageBreak/>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33" w:name="_Toc92224722"/>
      <w:bookmarkStart w:id="3234" w:name="_CR9_2_5_2_2_3"/>
      <w:bookmarkStart w:id="3235" w:name="_Toc27496102"/>
      <w:bookmarkStart w:id="3236" w:name="_Toc36107843"/>
      <w:bookmarkStart w:id="3237" w:name="_Toc44598595"/>
      <w:bookmarkStart w:id="3238" w:name="_Toc44602450"/>
      <w:bookmarkStart w:id="3239" w:name="_Toc45197627"/>
      <w:bookmarkStart w:id="3240" w:name="_Toc45695660"/>
      <w:bookmarkStart w:id="3241"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33"/>
    </w:p>
    <w:bookmarkEnd w:id="3234"/>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42" w:name="_Toc92224723"/>
      <w:bookmarkStart w:id="3243"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42"/>
    </w:p>
    <w:bookmarkEnd w:id="3243"/>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44" w:name="_CR9_2_5_2_3"/>
      <w:bookmarkStart w:id="3245" w:name="_Toc92224724"/>
      <w:bookmarkStart w:id="3246" w:name="_Toc202371840"/>
      <w:bookmarkEnd w:id="3244"/>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45"/>
      <w:bookmarkEnd w:id="3246"/>
    </w:p>
    <w:p w14:paraId="0455E4D8" w14:textId="77777777" w:rsidR="005C310B" w:rsidRPr="00B02A0B" w:rsidRDefault="005C310B" w:rsidP="00D96C25">
      <w:pPr>
        <w:pStyle w:val="H6"/>
        <w:rPr>
          <w:noProof/>
        </w:rPr>
      </w:pPr>
      <w:bookmarkStart w:id="3247" w:name="_Toc92224725"/>
      <w:bookmarkStart w:id="3248"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47"/>
    </w:p>
    <w:bookmarkEnd w:id="3248"/>
    <w:p w14:paraId="4E5E2299" w14:textId="77777777" w:rsidR="00B02A0B" w:rsidRPr="00B02A0B" w:rsidRDefault="005C310B" w:rsidP="005C310B">
      <w:r w:rsidRPr="00B02A0B">
        <w:t>The controlling MCData function shall execute the procedure in clause 9.2.4.4.3.</w:t>
      </w:r>
      <w:bookmarkStart w:id="3249" w:name="_Toc92224726"/>
    </w:p>
    <w:p w14:paraId="1910B89F" w14:textId="0C62276B" w:rsidR="005C310B" w:rsidRPr="00B02A0B" w:rsidRDefault="005C310B" w:rsidP="00D96C25">
      <w:pPr>
        <w:pStyle w:val="H6"/>
        <w:rPr>
          <w:noProof/>
        </w:rPr>
      </w:pPr>
      <w:bookmarkStart w:id="3250"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49"/>
    </w:p>
    <w:bookmarkEnd w:id="3250"/>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51" w:name="_Toc92224727"/>
      <w:bookmarkStart w:id="3252"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51"/>
    </w:p>
    <w:bookmarkEnd w:id="3252"/>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53" w:name="_Toc92224728"/>
      <w:bookmarkStart w:id="3254"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53"/>
    </w:p>
    <w:bookmarkEnd w:id="3254"/>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55" w:name="_Toc92224729"/>
      <w:bookmarkStart w:id="3256"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55"/>
    </w:p>
    <w:bookmarkEnd w:id="3256"/>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57" w:name="_Toc92224730"/>
      <w:bookmarkStart w:id="3258" w:name="_CR9_2_5_2_3_6"/>
      <w:r w:rsidRPr="00B02A0B">
        <w:lastRenderedPageBreak/>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57"/>
    </w:p>
    <w:bookmarkEnd w:id="3258"/>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59" w:name="_CR9_2_5_3"/>
      <w:bookmarkStart w:id="3260" w:name="_Toc92224731"/>
      <w:bookmarkStart w:id="3261" w:name="_Toc202371841"/>
      <w:bookmarkEnd w:id="3259"/>
      <w:r w:rsidRPr="00B02A0B">
        <w:t>9.2.5.</w:t>
      </w:r>
      <w:r w:rsidRPr="00B02A0B">
        <w:rPr>
          <w:lang w:val="en-US"/>
        </w:rPr>
        <w:t>3</w:t>
      </w:r>
      <w:r w:rsidRPr="00B02A0B">
        <w:tab/>
      </w:r>
      <w:r w:rsidRPr="00B02A0B">
        <w:rPr>
          <w:lang w:val="en-US"/>
        </w:rPr>
        <w:t>Initiating group</w:t>
      </w:r>
      <w:r w:rsidRPr="00B02A0B">
        <w:t xml:space="preserve"> SDS communication</w:t>
      </w:r>
      <w:bookmarkEnd w:id="3235"/>
      <w:bookmarkEnd w:id="3236"/>
      <w:bookmarkEnd w:id="3237"/>
      <w:bookmarkEnd w:id="3238"/>
      <w:bookmarkEnd w:id="3239"/>
      <w:bookmarkEnd w:id="3240"/>
      <w:bookmarkEnd w:id="3241"/>
      <w:bookmarkEnd w:id="3260"/>
      <w:bookmarkEnd w:id="3261"/>
    </w:p>
    <w:p w14:paraId="620CF96F" w14:textId="4B4F5563" w:rsidR="00812725" w:rsidRPr="00812725" w:rsidRDefault="00812725" w:rsidP="0017634C">
      <w:pPr>
        <w:pStyle w:val="Heading5"/>
      </w:pPr>
      <w:bookmarkStart w:id="3262" w:name="_CR9_2_5_3_0"/>
      <w:bookmarkStart w:id="3263" w:name="_Toc202371842"/>
      <w:bookmarkEnd w:id="3262"/>
      <w:r>
        <w:t>9.2.5.</w:t>
      </w:r>
      <w:r>
        <w:rPr>
          <w:lang w:val="en-US"/>
        </w:rPr>
        <w:t>3</w:t>
      </w:r>
      <w:r>
        <w:t>.0</w:t>
      </w:r>
      <w:r>
        <w:tab/>
        <w:t>General</w:t>
      </w:r>
      <w:bookmarkEnd w:id="3263"/>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64" w:name="_CR9_2_5_3_1"/>
      <w:bookmarkStart w:id="3265" w:name="_Toc27496103"/>
      <w:bookmarkStart w:id="3266" w:name="_Toc36107844"/>
      <w:bookmarkStart w:id="3267" w:name="_Toc44598596"/>
      <w:bookmarkStart w:id="3268" w:name="_Toc44602451"/>
      <w:bookmarkStart w:id="3269" w:name="_Toc45197628"/>
      <w:bookmarkStart w:id="3270" w:name="_Toc45695661"/>
      <w:bookmarkStart w:id="3271" w:name="_Toc51851117"/>
      <w:bookmarkStart w:id="3272" w:name="_Toc92224732"/>
      <w:bookmarkStart w:id="3273" w:name="_Toc202371843"/>
      <w:bookmarkEnd w:id="3264"/>
      <w:r w:rsidRPr="00B02A0B">
        <w:t>9.2.5.</w:t>
      </w:r>
      <w:r w:rsidRPr="00B02A0B">
        <w:rPr>
          <w:lang w:val="en-US"/>
        </w:rPr>
        <w:t>3</w:t>
      </w:r>
      <w:r w:rsidRPr="00B02A0B">
        <w:t>.1</w:t>
      </w:r>
      <w:r w:rsidRPr="00B02A0B">
        <w:tab/>
        <w:t>MCData client procedures</w:t>
      </w:r>
      <w:bookmarkEnd w:id="3265"/>
      <w:bookmarkEnd w:id="3266"/>
      <w:bookmarkEnd w:id="3267"/>
      <w:bookmarkEnd w:id="3268"/>
      <w:bookmarkEnd w:id="3269"/>
      <w:bookmarkEnd w:id="3270"/>
      <w:bookmarkEnd w:id="3271"/>
      <w:bookmarkEnd w:id="3272"/>
      <w:bookmarkEnd w:id="3273"/>
    </w:p>
    <w:p w14:paraId="34B07862" w14:textId="77777777" w:rsidR="005C310B" w:rsidRPr="00B02A0B" w:rsidRDefault="005C310B" w:rsidP="00D96C25">
      <w:pPr>
        <w:pStyle w:val="H6"/>
      </w:pPr>
      <w:bookmarkStart w:id="3274" w:name="_Toc27496104"/>
      <w:bookmarkStart w:id="3275" w:name="_Toc36107845"/>
      <w:bookmarkStart w:id="3276" w:name="_Toc44598597"/>
      <w:bookmarkStart w:id="3277" w:name="_Toc44602452"/>
      <w:bookmarkStart w:id="3278" w:name="_Toc45197629"/>
      <w:bookmarkStart w:id="3279" w:name="_Toc45695662"/>
      <w:bookmarkStart w:id="3280" w:name="_Toc51851118"/>
      <w:bookmarkStart w:id="3281" w:name="_Toc92224733"/>
      <w:bookmarkStart w:id="3282"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74"/>
      <w:bookmarkEnd w:id="3275"/>
      <w:bookmarkEnd w:id="3276"/>
      <w:bookmarkEnd w:id="3277"/>
      <w:bookmarkEnd w:id="3278"/>
      <w:bookmarkEnd w:id="3279"/>
      <w:bookmarkEnd w:id="3280"/>
      <w:bookmarkEnd w:id="3281"/>
    </w:p>
    <w:bookmarkEnd w:id="3282"/>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lastRenderedPageBreak/>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lastRenderedPageBreak/>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83" w:name="_Toc27496105"/>
      <w:bookmarkStart w:id="3284" w:name="_Toc36107846"/>
      <w:bookmarkStart w:id="3285" w:name="_Toc44598598"/>
      <w:bookmarkStart w:id="3286" w:name="_Toc44602453"/>
      <w:bookmarkStart w:id="3287" w:name="_Toc45197630"/>
      <w:bookmarkStart w:id="3288" w:name="_Toc45695663"/>
      <w:bookmarkStart w:id="3289"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90" w:name="_Toc92224734"/>
      <w:bookmarkStart w:id="3291"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83"/>
      <w:bookmarkEnd w:id="3284"/>
      <w:bookmarkEnd w:id="3285"/>
      <w:bookmarkEnd w:id="3286"/>
      <w:bookmarkEnd w:id="3287"/>
      <w:bookmarkEnd w:id="3288"/>
      <w:bookmarkEnd w:id="3289"/>
      <w:bookmarkEnd w:id="3290"/>
    </w:p>
    <w:bookmarkEnd w:id="3291"/>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92" w:name="_CR9_2_5_3_2"/>
      <w:bookmarkStart w:id="3293" w:name="_Toc27496106"/>
      <w:bookmarkStart w:id="3294" w:name="_Toc36107847"/>
      <w:bookmarkStart w:id="3295" w:name="_Toc44598599"/>
      <w:bookmarkStart w:id="3296" w:name="_Toc44602454"/>
      <w:bookmarkStart w:id="3297" w:name="_Toc45197631"/>
      <w:bookmarkStart w:id="3298" w:name="_Toc45695664"/>
      <w:bookmarkStart w:id="3299" w:name="_Toc51851120"/>
      <w:bookmarkStart w:id="3300" w:name="_Toc92224735"/>
      <w:bookmarkStart w:id="3301" w:name="_Toc202371844"/>
      <w:bookmarkEnd w:id="3292"/>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93"/>
      <w:bookmarkEnd w:id="3294"/>
      <w:bookmarkEnd w:id="3295"/>
      <w:bookmarkEnd w:id="3296"/>
      <w:bookmarkEnd w:id="3297"/>
      <w:bookmarkEnd w:id="3298"/>
      <w:bookmarkEnd w:id="3299"/>
      <w:bookmarkEnd w:id="3300"/>
      <w:bookmarkEnd w:id="3301"/>
    </w:p>
    <w:p w14:paraId="70FE12F8" w14:textId="77777777" w:rsidR="005C310B" w:rsidRPr="00B02A0B" w:rsidRDefault="005C310B" w:rsidP="00D96C25">
      <w:pPr>
        <w:pStyle w:val="H6"/>
      </w:pPr>
      <w:bookmarkStart w:id="3302" w:name="_Toc27496107"/>
      <w:bookmarkStart w:id="3303" w:name="_Toc36107848"/>
      <w:bookmarkStart w:id="3304" w:name="_Toc44598600"/>
      <w:bookmarkStart w:id="3305" w:name="_Toc44602455"/>
      <w:bookmarkStart w:id="3306" w:name="_Toc45197632"/>
      <w:bookmarkStart w:id="3307" w:name="_Toc45695665"/>
      <w:bookmarkStart w:id="3308" w:name="_Toc51851121"/>
      <w:bookmarkStart w:id="3309" w:name="_Toc92224736"/>
      <w:bookmarkStart w:id="3310" w:name="_CR9_2_5_3_2_1"/>
      <w:r w:rsidRPr="00B02A0B">
        <w:t>9.2.5.3.2.1</w:t>
      </w:r>
      <w:r w:rsidRPr="00B02A0B">
        <w:tab/>
        <w:t>Originating procedures</w:t>
      </w:r>
      <w:bookmarkEnd w:id="3302"/>
      <w:bookmarkEnd w:id="3303"/>
      <w:bookmarkEnd w:id="3304"/>
      <w:bookmarkEnd w:id="3305"/>
      <w:bookmarkEnd w:id="3306"/>
      <w:bookmarkEnd w:id="3307"/>
      <w:bookmarkEnd w:id="3308"/>
      <w:bookmarkEnd w:id="3309"/>
    </w:p>
    <w:bookmarkEnd w:id="3310"/>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lastRenderedPageBreak/>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lastRenderedPageBreak/>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311" w:name="_Toc27496108"/>
      <w:bookmarkStart w:id="3312" w:name="_Toc36107849"/>
      <w:bookmarkStart w:id="3313" w:name="_Toc44598601"/>
      <w:bookmarkStart w:id="3314" w:name="_Toc44602456"/>
      <w:bookmarkStart w:id="3315" w:name="_Toc45197633"/>
      <w:bookmarkStart w:id="3316" w:name="_Toc45695666"/>
      <w:bookmarkStart w:id="3317" w:name="_Toc51851122"/>
      <w:bookmarkStart w:id="3318" w:name="_Toc92224737"/>
      <w:bookmarkStart w:id="3319" w:name="_CR9_2_5_3_2_2"/>
      <w:r w:rsidRPr="00B02A0B">
        <w:t>9.2.5.</w:t>
      </w:r>
      <w:r w:rsidRPr="00B02A0B">
        <w:rPr>
          <w:lang w:val="en-US"/>
        </w:rPr>
        <w:t>3.2.2</w:t>
      </w:r>
      <w:r w:rsidRPr="00B02A0B">
        <w:tab/>
      </w:r>
      <w:r w:rsidRPr="00B02A0B">
        <w:rPr>
          <w:lang w:val="en-US"/>
        </w:rPr>
        <w:t xml:space="preserve">Terminating </w:t>
      </w:r>
      <w:r w:rsidRPr="00B02A0B">
        <w:t>procedures</w:t>
      </w:r>
      <w:bookmarkEnd w:id="3311"/>
      <w:bookmarkEnd w:id="3312"/>
      <w:bookmarkEnd w:id="3313"/>
      <w:bookmarkEnd w:id="3314"/>
      <w:bookmarkEnd w:id="3315"/>
      <w:bookmarkEnd w:id="3316"/>
      <w:bookmarkEnd w:id="3317"/>
      <w:bookmarkEnd w:id="3318"/>
    </w:p>
    <w:bookmarkEnd w:id="3319"/>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lastRenderedPageBreak/>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20" w:name="_CR9_2_5_4"/>
      <w:bookmarkStart w:id="3321" w:name="_Toc27496109"/>
      <w:bookmarkStart w:id="3322" w:name="_Toc36107850"/>
      <w:bookmarkStart w:id="3323" w:name="_Toc44598602"/>
      <w:bookmarkStart w:id="3324" w:name="_Toc44602457"/>
      <w:bookmarkStart w:id="3325" w:name="_Toc45197634"/>
      <w:bookmarkStart w:id="3326" w:name="_Toc45695667"/>
      <w:bookmarkStart w:id="3327" w:name="_Toc51851123"/>
      <w:bookmarkStart w:id="3328" w:name="_Toc92224738"/>
      <w:bookmarkStart w:id="3329" w:name="_Toc202371845"/>
      <w:bookmarkEnd w:id="3320"/>
      <w:r w:rsidRPr="00B02A0B">
        <w:t>9.2.5.4</w:t>
      </w:r>
      <w:r w:rsidRPr="00B02A0B">
        <w:tab/>
      </w:r>
      <w:r w:rsidRPr="00B02A0B">
        <w:rPr>
          <w:lang w:val="en-US"/>
        </w:rPr>
        <w:t xml:space="preserve">Leaving </w:t>
      </w:r>
      <w:r w:rsidRPr="00B02A0B">
        <w:t>SDS communication</w:t>
      </w:r>
      <w:bookmarkEnd w:id="3321"/>
      <w:bookmarkEnd w:id="3322"/>
      <w:bookmarkEnd w:id="3323"/>
      <w:bookmarkEnd w:id="3324"/>
      <w:bookmarkEnd w:id="3325"/>
      <w:bookmarkEnd w:id="3326"/>
      <w:bookmarkEnd w:id="3327"/>
      <w:bookmarkEnd w:id="3328"/>
      <w:bookmarkEnd w:id="3329"/>
    </w:p>
    <w:p w14:paraId="0B063B87" w14:textId="77777777" w:rsidR="005C310B" w:rsidRPr="00B02A0B" w:rsidRDefault="005C310B" w:rsidP="007D34FE">
      <w:pPr>
        <w:pStyle w:val="Heading5"/>
      </w:pPr>
      <w:bookmarkStart w:id="3330" w:name="_CR9_2_5_4_1"/>
      <w:bookmarkStart w:id="3331" w:name="_Toc27496110"/>
      <w:bookmarkStart w:id="3332" w:name="_Toc36107851"/>
      <w:bookmarkStart w:id="3333" w:name="_Toc44598603"/>
      <w:bookmarkStart w:id="3334" w:name="_Toc44602458"/>
      <w:bookmarkStart w:id="3335" w:name="_Toc45197635"/>
      <w:bookmarkStart w:id="3336" w:name="_Toc45695668"/>
      <w:bookmarkStart w:id="3337" w:name="_Toc51851124"/>
      <w:bookmarkStart w:id="3338" w:name="_Toc92224739"/>
      <w:bookmarkStart w:id="3339" w:name="_Toc202371846"/>
      <w:bookmarkEnd w:id="3330"/>
      <w:r w:rsidRPr="00B02A0B">
        <w:t>9.2.5.</w:t>
      </w:r>
      <w:r w:rsidRPr="00B02A0B">
        <w:rPr>
          <w:lang w:val="en-US"/>
        </w:rPr>
        <w:t>4</w:t>
      </w:r>
      <w:r w:rsidRPr="00B02A0B">
        <w:t>.1</w:t>
      </w:r>
      <w:r w:rsidRPr="00B02A0B">
        <w:tab/>
        <w:t>MCData client procedures</w:t>
      </w:r>
      <w:bookmarkEnd w:id="3331"/>
      <w:bookmarkEnd w:id="3332"/>
      <w:bookmarkEnd w:id="3333"/>
      <w:bookmarkEnd w:id="3334"/>
      <w:bookmarkEnd w:id="3335"/>
      <w:bookmarkEnd w:id="3336"/>
      <w:bookmarkEnd w:id="3337"/>
      <w:bookmarkEnd w:id="3338"/>
      <w:bookmarkEnd w:id="3339"/>
    </w:p>
    <w:p w14:paraId="09265F8C" w14:textId="77777777" w:rsidR="005C310B" w:rsidRPr="00B02A0B" w:rsidRDefault="005C310B" w:rsidP="00D96C25">
      <w:pPr>
        <w:pStyle w:val="H6"/>
      </w:pPr>
      <w:bookmarkStart w:id="3340" w:name="_Toc27496111"/>
      <w:bookmarkStart w:id="3341" w:name="_Toc36107852"/>
      <w:bookmarkStart w:id="3342" w:name="_Toc44598604"/>
      <w:bookmarkStart w:id="3343" w:name="_Toc44602459"/>
      <w:bookmarkStart w:id="3344" w:name="_Toc45197636"/>
      <w:bookmarkStart w:id="3345" w:name="_Toc45695669"/>
      <w:bookmarkStart w:id="3346" w:name="_Toc51851125"/>
      <w:bookmarkStart w:id="3347" w:name="_Toc92224740"/>
      <w:bookmarkStart w:id="3348"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40"/>
      <w:bookmarkEnd w:id="3341"/>
      <w:bookmarkEnd w:id="3342"/>
      <w:bookmarkEnd w:id="3343"/>
      <w:bookmarkEnd w:id="3344"/>
      <w:bookmarkEnd w:id="3345"/>
      <w:bookmarkEnd w:id="3346"/>
      <w:bookmarkEnd w:id="3347"/>
    </w:p>
    <w:bookmarkEnd w:id="3348"/>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49" w:name="_Toc27496112"/>
      <w:bookmarkStart w:id="3350" w:name="_Toc36107853"/>
      <w:bookmarkStart w:id="3351" w:name="_Toc44598605"/>
      <w:bookmarkStart w:id="3352" w:name="_Toc44602460"/>
      <w:bookmarkStart w:id="3353" w:name="_Toc45197637"/>
      <w:bookmarkStart w:id="3354" w:name="_Toc45695670"/>
      <w:bookmarkStart w:id="3355" w:name="_Toc51851126"/>
      <w:bookmarkStart w:id="3356" w:name="_Toc92224741"/>
      <w:bookmarkStart w:id="3357" w:name="_CR9_2_5_4_1_2"/>
      <w:r w:rsidRPr="00B02A0B">
        <w:t>9.2.5.</w:t>
      </w:r>
      <w:r w:rsidRPr="00B02A0B">
        <w:rPr>
          <w:lang w:val="en-US"/>
        </w:rPr>
        <w:t>4.1.2</w:t>
      </w:r>
      <w:r w:rsidRPr="00B02A0B">
        <w:tab/>
      </w:r>
      <w:r w:rsidRPr="00B02A0B">
        <w:rPr>
          <w:lang w:val="en-US"/>
        </w:rPr>
        <w:t>C</w:t>
      </w:r>
      <w:r w:rsidRPr="00B02A0B">
        <w:t>lient terminating procedures</w:t>
      </w:r>
      <w:bookmarkEnd w:id="3349"/>
      <w:bookmarkEnd w:id="3350"/>
      <w:bookmarkEnd w:id="3351"/>
      <w:bookmarkEnd w:id="3352"/>
      <w:bookmarkEnd w:id="3353"/>
      <w:bookmarkEnd w:id="3354"/>
      <w:bookmarkEnd w:id="3355"/>
      <w:bookmarkEnd w:id="3356"/>
    </w:p>
    <w:bookmarkEnd w:id="3357"/>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58" w:name="_CR9_2_5_4_2"/>
      <w:bookmarkStart w:id="3359" w:name="_Toc27496113"/>
      <w:bookmarkStart w:id="3360" w:name="_Toc36107854"/>
      <w:bookmarkStart w:id="3361" w:name="_Toc44598606"/>
      <w:bookmarkStart w:id="3362" w:name="_Toc44602461"/>
      <w:bookmarkStart w:id="3363" w:name="_Toc45197638"/>
      <w:bookmarkStart w:id="3364" w:name="_Toc45695671"/>
      <w:bookmarkStart w:id="3365" w:name="_Toc51851127"/>
      <w:bookmarkStart w:id="3366" w:name="_Toc92224742"/>
      <w:bookmarkStart w:id="3367" w:name="_Toc202371847"/>
      <w:bookmarkEnd w:id="3358"/>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59"/>
      <w:bookmarkEnd w:id="3360"/>
      <w:bookmarkEnd w:id="3361"/>
      <w:bookmarkEnd w:id="3362"/>
      <w:bookmarkEnd w:id="3363"/>
      <w:bookmarkEnd w:id="3364"/>
      <w:bookmarkEnd w:id="3365"/>
      <w:bookmarkEnd w:id="3366"/>
      <w:bookmarkEnd w:id="3367"/>
    </w:p>
    <w:p w14:paraId="0880A5FB" w14:textId="77777777" w:rsidR="005C310B" w:rsidRPr="00B02A0B" w:rsidRDefault="005C310B" w:rsidP="00D96C25">
      <w:pPr>
        <w:pStyle w:val="H6"/>
      </w:pPr>
      <w:bookmarkStart w:id="3368" w:name="_Toc27496114"/>
      <w:bookmarkStart w:id="3369" w:name="_Toc36107855"/>
      <w:bookmarkStart w:id="3370" w:name="_Toc44598607"/>
      <w:bookmarkStart w:id="3371" w:name="_Toc44602462"/>
      <w:bookmarkStart w:id="3372" w:name="_Toc45197639"/>
      <w:bookmarkStart w:id="3373" w:name="_Toc45695672"/>
      <w:bookmarkStart w:id="3374" w:name="_Toc51851128"/>
      <w:bookmarkStart w:id="3375" w:name="_Toc92224743"/>
      <w:bookmarkStart w:id="3376" w:name="_CR9_2_5_4_2_1"/>
      <w:r w:rsidRPr="00B02A0B">
        <w:t>9.2.5.</w:t>
      </w:r>
      <w:r w:rsidRPr="00B02A0B">
        <w:rPr>
          <w:lang w:val="en-US"/>
        </w:rPr>
        <w:t>4</w:t>
      </w:r>
      <w:r w:rsidRPr="00B02A0B">
        <w:t>.2.1</w:t>
      </w:r>
      <w:r w:rsidRPr="00B02A0B">
        <w:tab/>
        <w:t>Originating procedures</w:t>
      </w:r>
      <w:bookmarkEnd w:id="3368"/>
      <w:bookmarkEnd w:id="3369"/>
      <w:bookmarkEnd w:id="3370"/>
      <w:bookmarkEnd w:id="3371"/>
      <w:bookmarkEnd w:id="3372"/>
      <w:bookmarkEnd w:id="3373"/>
      <w:bookmarkEnd w:id="3374"/>
      <w:bookmarkEnd w:id="3375"/>
    </w:p>
    <w:bookmarkEnd w:id="3376"/>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lastRenderedPageBreak/>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77" w:name="_Toc27496115"/>
      <w:bookmarkStart w:id="3378"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79" w:name="_Toc44598608"/>
      <w:bookmarkStart w:id="3380" w:name="_Toc44602463"/>
      <w:bookmarkStart w:id="3381" w:name="_Toc45197640"/>
      <w:bookmarkStart w:id="3382" w:name="_Toc45695673"/>
      <w:bookmarkStart w:id="3383" w:name="_Toc51851129"/>
      <w:bookmarkStart w:id="3384" w:name="_Toc92224744"/>
      <w:bookmarkStart w:id="3385" w:name="_CR9_2_5_4_2_2"/>
      <w:r w:rsidRPr="00B02A0B">
        <w:t>9.2.5.</w:t>
      </w:r>
      <w:r w:rsidRPr="00B02A0B">
        <w:rPr>
          <w:lang w:val="en-US"/>
        </w:rPr>
        <w:t>4.2.2</w:t>
      </w:r>
      <w:r w:rsidRPr="00B02A0B">
        <w:tab/>
      </w:r>
      <w:r w:rsidRPr="00B02A0B">
        <w:rPr>
          <w:lang w:val="en-US"/>
        </w:rPr>
        <w:t xml:space="preserve">Terminating </w:t>
      </w:r>
      <w:r w:rsidRPr="00B02A0B">
        <w:t>procedures</w:t>
      </w:r>
      <w:bookmarkEnd w:id="3377"/>
      <w:bookmarkEnd w:id="3378"/>
      <w:bookmarkEnd w:id="3379"/>
      <w:bookmarkEnd w:id="3380"/>
      <w:bookmarkEnd w:id="3381"/>
      <w:bookmarkEnd w:id="3382"/>
      <w:bookmarkEnd w:id="3383"/>
      <w:bookmarkEnd w:id="3384"/>
    </w:p>
    <w:bookmarkEnd w:id="3385"/>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86" w:name="_CR9_2_6"/>
      <w:bookmarkStart w:id="3387" w:name="_Toc44598609"/>
      <w:bookmarkStart w:id="3388" w:name="_Toc44602464"/>
      <w:bookmarkStart w:id="3389" w:name="_Toc45197641"/>
      <w:bookmarkStart w:id="3390" w:name="_Toc45695674"/>
      <w:bookmarkStart w:id="3391" w:name="_Toc51851130"/>
      <w:bookmarkStart w:id="3392" w:name="_Toc92224745"/>
      <w:bookmarkStart w:id="3393" w:name="_Toc27496116"/>
      <w:bookmarkStart w:id="3394" w:name="_Toc36107857"/>
      <w:bookmarkStart w:id="3395" w:name="_Toc202371848"/>
      <w:bookmarkEnd w:id="3386"/>
      <w:r w:rsidRPr="00B02A0B">
        <w:t>9.2.6</w:t>
      </w:r>
      <w:r w:rsidRPr="00B02A0B">
        <w:tab/>
        <w:t>SDS session using MBMS delivery in the media plane</w:t>
      </w:r>
      <w:bookmarkEnd w:id="3387"/>
      <w:bookmarkEnd w:id="3388"/>
      <w:bookmarkEnd w:id="3389"/>
      <w:bookmarkEnd w:id="3390"/>
      <w:bookmarkEnd w:id="3391"/>
      <w:bookmarkEnd w:id="3392"/>
      <w:bookmarkEnd w:id="3395"/>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96" w:name="_Toc44598610"/>
      <w:bookmarkStart w:id="3397" w:name="_Toc44602465"/>
      <w:bookmarkStart w:id="3398" w:name="_Toc45197642"/>
      <w:bookmarkStart w:id="3399" w:name="_Toc45695675"/>
      <w:bookmarkStart w:id="3400" w:name="_Toc51851131"/>
      <w:bookmarkStart w:id="3401" w:name="_Toc92224746"/>
    </w:p>
    <w:p w14:paraId="635DA90A" w14:textId="77777777" w:rsidR="00AF28EE" w:rsidRPr="00B02A0B" w:rsidRDefault="00AF28EE" w:rsidP="00AF28EE">
      <w:pPr>
        <w:pStyle w:val="Heading3"/>
      </w:pPr>
      <w:bookmarkStart w:id="3402" w:name="_CR9_2_7"/>
      <w:bookmarkStart w:id="3403" w:name="_Toc202371849"/>
      <w:bookmarkEnd w:id="3402"/>
      <w:r>
        <w:lastRenderedPageBreak/>
        <w:t>9.2.7</w:t>
      </w:r>
      <w:r>
        <w:tab/>
        <w:t>SDS session using MB</w:t>
      </w:r>
      <w:r w:rsidRPr="00B02A0B">
        <w:t>S delivery in the media plane</w:t>
      </w:r>
      <w:bookmarkEnd w:id="3403"/>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404" w:name="_CR9_3"/>
      <w:bookmarkStart w:id="3405" w:name="_Toc202371850"/>
      <w:bookmarkEnd w:id="3404"/>
      <w:r w:rsidRPr="00B02A0B">
        <w:t>9.3</w:t>
      </w:r>
      <w:r w:rsidRPr="00B02A0B">
        <w:tab/>
        <w:t>Off-network SDS</w:t>
      </w:r>
      <w:bookmarkEnd w:id="3117"/>
      <w:bookmarkEnd w:id="3393"/>
      <w:bookmarkEnd w:id="3394"/>
      <w:bookmarkEnd w:id="3396"/>
      <w:bookmarkEnd w:id="3397"/>
      <w:bookmarkEnd w:id="3398"/>
      <w:bookmarkEnd w:id="3399"/>
      <w:bookmarkEnd w:id="3400"/>
      <w:bookmarkEnd w:id="3401"/>
      <w:bookmarkEnd w:id="3405"/>
    </w:p>
    <w:p w14:paraId="2E54A306" w14:textId="77777777" w:rsidR="005C310B" w:rsidRPr="00B02A0B" w:rsidRDefault="005C310B" w:rsidP="007D34FE">
      <w:pPr>
        <w:pStyle w:val="Heading3"/>
      </w:pPr>
      <w:bookmarkStart w:id="3406" w:name="_CR9_3_1"/>
      <w:bookmarkStart w:id="3407" w:name="_Toc20215624"/>
      <w:bookmarkStart w:id="3408" w:name="_Toc27496117"/>
      <w:bookmarkStart w:id="3409" w:name="_Toc36107858"/>
      <w:bookmarkStart w:id="3410" w:name="_Toc44598611"/>
      <w:bookmarkStart w:id="3411" w:name="_Toc44602466"/>
      <w:bookmarkStart w:id="3412" w:name="_Toc45197643"/>
      <w:bookmarkStart w:id="3413" w:name="_Toc45695676"/>
      <w:bookmarkStart w:id="3414" w:name="_Toc51851132"/>
      <w:bookmarkStart w:id="3415" w:name="_Toc92224747"/>
      <w:bookmarkStart w:id="3416" w:name="_Toc202371851"/>
      <w:bookmarkEnd w:id="3406"/>
      <w:r w:rsidRPr="00B02A0B">
        <w:t>9.3.1</w:t>
      </w:r>
      <w:r w:rsidRPr="00B02A0B">
        <w:tab/>
        <w:t>General</w:t>
      </w:r>
      <w:bookmarkEnd w:id="3407"/>
      <w:bookmarkEnd w:id="3408"/>
      <w:bookmarkEnd w:id="3409"/>
      <w:bookmarkEnd w:id="3410"/>
      <w:bookmarkEnd w:id="3411"/>
      <w:bookmarkEnd w:id="3412"/>
      <w:bookmarkEnd w:id="3413"/>
      <w:bookmarkEnd w:id="3414"/>
      <w:bookmarkEnd w:id="3415"/>
      <w:bookmarkEnd w:id="3416"/>
    </w:p>
    <w:p w14:paraId="7FFEF6CA" w14:textId="77777777" w:rsidR="005C310B" w:rsidRPr="00B02A0B" w:rsidRDefault="005C310B" w:rsidP="007D34FE">
      <w:pPr>
        <w:pStyle w:val="Heading4"/>
        <w:rPr>
          <w:lang w:val="en-IN" w:eastAsia="zh-CN"/>
        </w:rPr>
      </w:pPr>
      <w:bookmarkStart w:id="3417" w:name="_CR9_3_1_1"/>
      <w:bookmarkStart w:id="3418" w:name="_Toc20215625"/>
      <w:bookmarkStart w:id="3419" w:name="_Toc27496118"/>
      <w:bookmarkStart w:id="3420" w:name="_Toc36107859"/>
      <w:bookmarkStart w:id="3421" w:name="_Toc44598612"/>
      <w:bookmarkStart w:id="3422" w:name="_Toc44602467"/>
      <w:bookmarkStart w:id="3423" w:name="_Toc45197644"/>
      <w:bookmarkStart w:id="3424" w:name="_Toc45695677"/>
      <w:bookmarkStart w:id="3425" w:name="_Toc51851133"/>
      <w:bookmarkStart w:id="3426" w:name="_Toc92224748"/>
      <w:bookmarkStart w:id="3427" w:name="_Toc202371852"/>
      <w:bookmarkEnd w:id="3417"/>
      <w:r w:rsidRPr="00B02A0B">
        <w:rPr>
          <w:lang w:val="en-IN" w:eastAsia="zh-CN"/>
        </w:rPr>
        <w:t>9.3.1.1</w:t>
      </w:r>
      <w:r w:rsidRPr="00B02A0B">
        <w:rPr>
          <w:lang w:val="en-IN" w:eastAsia="zh-CN"/>
        </w:rPr>
        <w:tab/>
        <w:t>Message transport to a MCData Client</w:t>
      </w:r>
      <w:bookmarkEnd w:id="3418"/>
      <w:bookmarkEnd w:id="3419"/>
      <w:bookmarkEnd w:id="3420"/>
      <w:bookmarkEnd w:id="3421"/>
      <w:bookmarkEnd w:id="3422"/>
      <w:bookmarkEnd w:id="3423"/>
      <w:bookmarkEnd w:id="3424"/>
      <w:bookmarkEnd w:id="3425"/>
      <w:bookmarkEnd w:id="3426"/>
      <w:bookmarkEnd w:id="3427"/>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28" w:name="_CR9_3_1_2"/>
      <w:bookmarkStart w:id="3429" w:name="_Toc20215626"/>
      <w:bookmarkStart w:id="3430" w:name="_Toc27496119"/>
      <w:bookmarkStart w:id="3431" w:name="_Toc36107860"/>
      <w:bookmarkStart w:id="3432" w:name="_Toc44598613"/>
      <w:bookmarkStart w:id="3433" w:name="_Toc44602468"/>
      <w:bookmarkStart w:id="3434" w:name="_Toc45197645"/>
      <w:bookmarkStart w:id="3435" w:name="_Toc45695678"/>
      <w:bookmarkStart w:id="3436" w:name="_Toc51851134"/>
      <w:bookmarkStart w:id="3437" w:name="_Toc92224749"/>
      <w:bookmarkStart w:id="3438" w:name="_Toc202371853"/>
      <w:bookmarkEnd w:id="3428"/>
      <w:r w:rsidRPr="00B02A0B">
        <w:rPr>
          <w:lang w:val="en-IN" w:eastAsia="zh-CN"/>
        </w:rPr>
        <w:t>9.3.1.2</w:t>
      </w:r>
      <w:r w:rsidRPr="00B02A0B">
        <w:rPr>
          <w:lang w:val="en-IN" w:eastAsia="zh-CN"/>
        </w:rPr>
        <w:tab/>
        <w:t>Message transport to a MCData Group</w:t>
      </w:r>
      <w:bookmarkEnd w:id="3429"/>
      <w:bookmarkEnd w:id="3430"/>
      <w:bookmarkEnd w:id="3431"/>
      <w:bookmarkEnd w:id="3432"/>
      <w:bookmarkEnd w:id="3433"/>
      <w:bookmarkEnd w:id="3434"/>
      <w:bookmarkEnd w:id="3435"/>
      <w:bookmarkEnd w:id="3436"/>
      <w:bookmarkEnd w:id="3437"/>
      <w:bookmarkEnd w:id="3438"/>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39" w:name="_CR9_3_2"/>
      <w:bookmarkStart w:id="3440" w:name="_Toc20215627"/>
      <w:bookmarkStart w:id="3441" w:name="_Toc27496120"/>
      <w:bookmarkStart w:id="3442" w:name="_Toc36107861"/>
      <w:bookmarkStart w:id="3443" w:name="_Toc44598614"/>
      <w:bookmarkStart w:id="3444" w:name="_Toc44602469"/>
      <w:bookmarkStart w:id="3445" w:name="_Toc45197646"/>
      <w:bookmarkStart w:id="3446" w:name="_Toc45695679"/>
      <w:bookmarkStart w:id="3447" w:name="_Toc51851135"/>
      <w:bookmarkStart w:id="3448" w:name="_Toc92224750"/>
      <w:bookmarkStart w:id="3449" w:name="_Toc202371854"/>
      <w:bookmarkEnd w:id="3439"/>
      <w:r w:rsidRPr="00B02A0B">
        <w:t>9.3.2</w:t>
      </w:r>
      <w:r w:rsidRPr="00B02A0B">
        <w:tab/>
        <w:t>Standalone SDS using signalling control plane</w:t>
      </w:r>
      <w:bookmarkEnd w:id="3440"/>
      <w:bookmarkEnd w:id="3441"/>
      <w:bookmarkEnd w:id="3442"/>
      <w:bookmarkEnd w:id="3443"/>
      <w:bookmarkEnd w:id="3444"/>
      <w:bookmarkEnd w:id="3445"/>
      <w:bookmarkEnd w:id="3446"/>
      <w:bookmarkEnd w:id="3447"/>
      <w:bookmarkEnd w:id="3448"/>
      <w:bookmarkEnd w:id="3449"/>
    </w:p>
    <w:p w14:paraId="61539465" w14:textId="77777777" w:rsidR="005C310B" w:rsidRPr="00B02A0B" w:rsidRDefault="005C310B" w:rsidP="007D34FE">
      <w:pPr>
        <w:pStyle w:val="Heading4"/>
        <w:rPr>
          <w:lang w:val="en-IN" w:eastAsia="zh-CN"/>
        </w:rPr>
      </w:pPr>
      <w:bookmarkStart w:id="3450" w:name="_CR9_3_2_1"/>
      <w:bookmarkStart w:id="3451" w:name="_Toc20215628"/>
      <w:bookmarkStart w:id="3452" w:name="_Toc27496121"/>
      <w:bookmarkStart w:id="3453" w:name="_Toc36107862"/>
      <w:bookmarkStart w:id="3454" w:name="_Toc44598615"/>
      <w:bookmarkStart w:id="3455" w:name="_Toc44602470"/>
      <w:bookmarkStart w:id="3456" w:name="_Toc45197647"/>
      <w:bookmarkStart w:id="3457" w:name="_Toc45695680"/>
      <w:bookmarkStart w:id="3458" w:name="_Toc51851136"/>
      <w:bookmarkStart w:id="3459" w:name="_Toc92224751"/>
      <w:bookmarkStart w:id="3460" w:name="_Toc202371855"/>
      <w:bookmarkEnd w:id="3450"/>
      <w:r w:rsidRPr="00B02A0B">
        <w:rPr>
          <w:lang w:val="en-IN" w:eastAsia="zh-CN"/>
        </w:rPr>
        <w:t>9.3.2.1</w:t>
      </w:r>
      <w:r w:rsidRPr="00B02A0B">
        <w:rPr>
          <w:lang w:val="en-IN" w:eastAsia="zh-CN"/>
        </w:rPr>
        <w:tab/>
        <w:t>General</w:t>
      </w:r>
      <w:bookmarkEnd w:id="3451"/>
      <w:bookmarkEnd w:id="3452"/>
      <w:bookmarkEnd w:id="3453"/>
      <w:bookmarkEnd w:id="3454"/>
      <w:bookmarkEnd w:id="3455"/>
      <w:bookmarkEnd w:id="3456"/>
      <w:bookmarkEnd w:id="3457"/>
      <w:bookmarkEnd w:id="3458"/>
      <w:bookmarkEnd w:id="3459"/>
      <w:bookmarkEnd w:id="3460"/>
    </w:p>
    <w:p w14:paraId="5E70C2DA" w14:textId="77777777" w:rsidR="005C310B" w:rsidRPr="00B02A0B" w:rsidRDefault="005C310B" w:rsidP="007D34FE">
      <w:pPr>
        <w:pStyle w:val="Heading4"/>
        <w:rPr>
          <w:rFonts w:eastAsia="Malgun Gothic"/>
          <w:lang w:val="en-IN" w:eastAsia="zh-CN"/>
        </w:rPr>
      </w:pPr>
      <w:bookmarkStart w:id="3461" w:name="_CR9_3_2_2"/>
      <w:bookmarkStart w:id="3462" w:name="_Toc20215629"/>
      <w:bookmarkStart w:id="3463" w:name="_Toc27496122"/>
      <w:bookmarkStart w:id="3464" w:name="_Toc36107863"/>
      <w:bookmarkStart w:id="3465" w:name="_Toc44598616"/>
      <w:bookmarkStart w:id="3466" w:name="_Toc44602471"/>
      <w:bookmarkStart w:id="3467" w:name="_Toc45197648"/>
      <w:bookmarkStart w:id="3468" w:name="_Toc45695681"/>
      <w:bookmarkStart w:id="3469" w:name="_Toc51851137"/>
      <w:bookmarkStart w:id="3470" w:name="_Toc92224752"/>
      <w:bookmarkStart w:id="3471" w:name="_Toc202371856"/>
      <w:bookmarkEnd w:id="3461"/>
      <w:r w:rsidRPr="00B02A0B">
        <w:rPr>
          <w:lang w:val="en-IN" w:eastAsia="zh-CN"/>
        </w:rPr>
        <w:t>9.3.2.2</w:t>
      </w:r>
      <w:r w:rsidRPr="00B02A0B">
        <w:rPr>
          <w:rFonts w:eastAsia="Malgun Gothic"/>
          <w:lang w:val="en-IN" w:eastAsia="zh-CN"/>
        </w:rPr>
        <w:tab/>
        <w:t>Sending SDS message</w:t>
      </w:r>
      <w:bookmarkEnd w:id="3462"/>
      <w:bookmarkEnd w:id="3463"/>
      <w:bookmarkEnd w:id="3464"/>
      <w:bookmarkEnd w:id="3465"/>
      <w:bookmarkEnd w:id="3466"/>
      <w:bookmarkEnd w:id="3467"/>
      <w:bookmarkEnd w:id="3468"/>
      <w:bookmarkEnd w:id="3469"/>
      <w:bookmarkEnd w:id="3470"/>
      <w:bookmarkEnd w:id="3471"/>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1ECFFDD2"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w:t>
      </w:r>
      <w:r w:rsidR="00AC552A">
        <w:t>9562</w:t>
      </w:r>
      <w:r w:rsidRPr="00B02A0B">
        <w:t> [14] and store SDS conversation ID;</w:t>
      </w:r>
    </w:p>
    <w:p w14:paraId="0DD31AC1" w14:textId="2C492327" w:rsidR="005C310B" w:rsidRPr="00B02A0B" w:rsidRDefault="005C310B" w:rsidP="005C310B">
      <w:pPr>
        <w:pStyle w:val="B1"/>
      </w:pPr>
      <w:r w:rsidRPr="00B02A0B">
        <w:t>5)</w:t>
      </w:r>
      <w:r w:rsidRPr="00B02A0B">
        <w:tab/>
        <w:t>shall generate an UUID as described in IETF RFC </w:t>
      </w:r>
      <w:r w:rsidR="00AC552A">
        <w:t>9562</w:t>
      </w:r>
      <w:r w:rsidRPr="00B02A0B">
        <w:t>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lastRenderedPageBreak/>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72" w:name="_CR9_3_2_3"/>
      <w:bookmarkStart w:id="3473" w:name="_Toc20215630"/>
      <w:bookmarkStart w:id="3474" w:name="_Toc27496123"/>
      <w:bookmarkStart w:id="3475" w:name="_Toc36107864"/>
      <w:bookmarkStart w:id="3476" w:name="_Toc44598617"/>
      <w:bookmarkStart w:id="3477" w:name="_Toc44602472"/>
      <w:bookmarkStart w:id="3478" w:name="_Toc45197649"/>
      <w:bookmarkStart w:id="3479" w:name="_Toc45695682"/>
      <w:bookmarkStart w:id="3480" w:name="_Toc51851138"/>
      <w:bookmarkStart w:id="3481" w:name="_Toc92224753"/>
      <w:bookmarkStart w:id="3482" w:name="_Toc202371857"/>
      <w:bookmarkEnd w:id="3472"/>
      <w:r w:rsidRPr="00B02A0B">
        <w:rPr>
          <w:lang w:val="en-IN" w:eastAsia="zh-CN"/>
        </w:rPr>
        <w:t>9.3.2.3</w:t>
      </w:r>
      <w:r w:rsidRPr="00B02A0B">
        <w:rPr>
          <w:rFonts w:eastAsia="Malgun Gothic"/>
          <w:lang w:val="en-IN" w:eastAsia="zh-CN"/>
        </w:rPr>
        <w:tab/>
        <w:t>Retransmitting SDS message</w:t>
      </w:r>
      <w:bookmarkEnd w:id="3473"/>
      <w:bookmarkEnd w:id="3474"/>
      <w:bookmarkEnd w:id="3475"/>
      <w:bookmarkEnd w:id="3476"/>
      <w:bookmarkEnd w:id="3477"/>
      <w:bookmarkEnd w:id="3478"/>
      <w:bookmarkEnd w:id="3479"/>
      <w:bookmarkEnd w:id="3480"/>
      <w:bookmarkEnd w:id="3481"/>
      <w:bookmarkEnd w:id="3482"/>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lastRenderedPageBreak/>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83" w:name="_CR9_3_2_4"/>
      <w:bookmarkStart w:id="3484" w:name="_Toc20215631"/>
      <w:bookmarkStart w:id="3485" w:name="_Toc27496124"/>
      <w:bookmarkStart w:id="3486" w:name="_Toc36107865"/>
      <w:bookmarkStart w:id="3487" w:name="_Toc44598618"/>
      <w:bookmarkStart w:id="3488" w:name="_Toc44602473"/>
      <w:bookmarkStart w:id="3489" w:name="_Toc45197650"/>
      <w:bookmarkStart w:id="3490" w:name="_Toc45695683"/>
      <w:bookmarkStart w:id="3491" w:name="_Toc51851139"/>
      <w:bookmarkStart w:id="3492" w:name="_Toc92224754"/>
      <w:bookmarkStart w:id="3493" w:name="_Toc202371858"/>
      <w:bookmarkEnd w:id="3483"/>
      <w:r w:rsidRPr="00B02A0B">
        <w:rPr>
          <w:lang w:val="en-IN" w:eastAsia="zh-CN"/>
        </w:rPr>
        <w:t>9.3.2.4</w:t>
      </w:r>
      <w:r w:rsidRPr="00B02A0B">
        <w:rPr>
          <w:rFonts w:eastAsia="Malgun Gothic"/>
          <w:lang w:val="en-IN" w:eastAsia="zh-CN"/>
        </w:rPr>
        <w:tab/>
        <w:t>Receiving SDS message</w:t>
      </w:r>
      <w:bookmarkEnd w:id="3484"/>
      <w:bookmarkEnd w:id="3485"/>
      <w:bookmarkEnd w:id="3486"/>
      <w:bookmarkEnd w:id="3487"/>
      <w:bookmarkEnd w:id="3488"/>
      <w:bookmarkEnd w:id="3489"/>
      <w:bookmarkEnd w:id="3490"/>
      <w:bookmarkEnd w:id="3491"/>
      <w:bookmarkEnd w:id="3492"/>
      <w:bookmarkEnd w:id="3493"/>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94" w:name="_CR9_3_2_5"/>
      <w:bookmarkStart w:id="3495" w:name="_Toc20215632"/>
      <w:bookmarkStart w:id="3496" w:name="_Toc27496125"/>
      <w:bookmarkStart w:id="3497" w:name="_Toc36107866"/>
      <w:bookmarkStart w:id="3498" w:name="_Toc44598619"/>
      <w:bookmarkStart w:id="3499" w:name="_Toc44602474"/>
      <w:bookmarkStart w:id="3500" w:name="_Toc45197651"/>
      <w:bookmarkStart w:id="3501" w:name="_Toc45695684"/>
      <w:bookmarkStart w:id="3502" w:name="_Toc51851140"/>
      <w:bookmarkStart w:id="3503" w:name="_Toc92224755"/>
      <w:bookmarkStart w:id="3504" w:name="_Toc202371859"/>
      <w:bookmarkEnd w:id="3494"/>
      <w:r w:rsidRPr="00B02A0B">
        <w:rPr>
          <w:lang w:val="en-IN" w:eastAsia="zh-CN"/>
        </w:rPr>
        <w:t>9.3.2.5</w:t>
      </w:r>
      <w:r w:rsidRPr="00B02A0B">
        <w:rPr>
          <w:lang w:val="en-IN" w:eastAsia="zh-CN"/>
        </w:rPr>
        <w:tab/>
        <w:t>SDS Read while TFS3 (delivery and read) is running</w:t>
      </w:r>
      <w:bookmarkEnd w:id="3495"/>
      <w:bookmarkEnd w:id="3496"/>
      <w:bookmarkEnd w:id="3497"/>
      <w:bookmarkEnd w:id="3498"/>
      <w:bookmarkEnd w:id="3499"/>
      <w:bookmarkEnd w:id="3500"/>
      <w:bookmarkEnd w:id="3501"/>
      <w:bookmarkEnd w:id="3502"/>
      <w:bookmarkEnd w:id="3503"/>
      <w:bookmarkEnd w:id="3504"/>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505" w:name="_CR9_3_2_6"/>
      <w:bookmarkStart w:id="3506" w:name="_Toc20215633"/>
      <w:bookmarkStart w:id="3507" w:name="_Toc27496126"/>
      <w:bookmarkStart w:id="3508" w:name="_Toc36107867"/>
      <w:bookmarkStart w:id="3509" w:name="_Toc44598620"/>
      <w:bookmarkStart w:id="3510" w:name="_Toc44602475"/>
      <w:bookmarkStart w:id="3511" w:name="_Toc45197652"/>
      <w:bookmarkStart w:id="3512" w:name="_Toc45695685"/>
      <w:bookmarkStart w:id="3513" w:name="_Toc51851141"/>
      <w:bookmarkStart w:id="3514" w:name="_Toc92224756"/>
      <w:bookmarkStart w:id="3515" w:name="_Toc202371860"/>
      <w:bookmarkEnd w:id="3505"/>
      <w:r w:rsidRPr="00B02A0B">
        <w:rPr>
          <w:lang w:val="en-IN" w:eastAsia="zh-CN"/>
        </w:rPr>
        <w:t>9.3.2.6</w:t>
      </w:r>
      <w:r w:rsidRPr="00B02A0B">
        <w:rPr>
          <w:rFonts w:eastAsia="Malgun Gothic"/>
          <w:lang w:val="en-IN" w:eastAsia="zh-CN"/>
        </w:rPr>
        <w:tab/>
        <w:t>Timer TFS3 (delivery and read) expires</w:t>
      </w:r>
      <w:bookmarkEnd w:id="3506"/>
      <w:bookmarkEnd w:id="3507"/>
      <w:bookmarkEnd w:id="3508"/>
      <w:bookmarkEnd w:id="3509"/>
      <w:bookmarkEnd w:id="3510"/>
      <w:bookmarkEnd w:id="3511"/>
      <w:bookmarkEnd w:id="3512"/>
      <w:bookmarkEnd w:id="3513"/>
      <w:bookmarkEnd w:id="3514"/>
      <w:bookmarkEnd w:id="3515"/>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16" w:name="_CR10"/>
      <w:bookmarkStart w:id="3517" w:name="_Toc20215634"/>
      <w:bookmarkStart w:id="3518" w:name="_Toc27496127"/>
      <w:bookmarkStart w:id="3519" w:name="_Toc36107868"/>
      <w:bookmarkStart w:id="3520" w:name="_Toc44598621"/>
      <w:bookmarkStart w:id="3521" w:name="_Toc44602476"/>
      <w:bookmarkStart w:id="3522" w:name="_Toc45197653"/>
      <w:bookmarkStart w:id="3523" w:name="_Toc45695686"/>
      <w:bookmarkStart w:id="3524" w:name="_Toc51851142"/>
      <w:bookmarkStart w:id="3525" w:name="_Toc92224757"/>
      <w:bookmarkStart w:id="3526" w:name="_Toc202371861"/>
      <w:bookmarkEnd w:id="3516"/>
      <w:r w:rsidRPr="00B02A0B">
        <w:lastRenderedPageBreak/>
        <w:t>10</w:t>
      </w:r>
      <w:r w:rsidRPr="00B02A0B">
        <w:tab/>
        <w:t>File Distribution (FD)</w:t>
      </w:r>
      <w:bookmarkEnd w:id="3517"/>
      <w:bookmarkEnd w:id="3518"/>
      <w:bookmarkEnd w:id="3519"/>
      <w:bookmarkEnd w:id="3520"/>
      <w:bookmarkEnd w:id="3521"/>
      <w:bookmarkEnd w:id="3522"/>
      <w:bookmarkEnd w:id="3523"/>
      <w:bookmarkEnd w:id="3524"/>
      <w:bookmarkEnd w:id="3525"/>
      <w:bookmarkEnd w:id="3526"/>
    </w:p>
    <w:p w14:paraId="1AB576FC" w14:textId="77777777" w:rsidR="005C310B" w:rsidRPr="00B02A0B" w:rsidRDefault="005C310B" w:rsidP="007D34FE">
      <w:pPr>
        <w:pStyle w:val="Heading2"/>
      </w:pPr>
      <w:bookmarkStart w:id="3527" w:name="_CR10_1"/>
      <w:bookmarkStart w:id="3528" w:name="_Toc20215635"/>
      <w:bookmarkStart w:id="3529" w:name="_Toc27496128"/>
      <w:bookmarkStart w:id="3530" w:name="_Toc36107869"/>
      <w:bookmarkStart w:id="3531" w:name="_Toc44598622"/>
      <w:bookmarkStart w:id="3532" w:name="_Toc44602477"/>
      <w:bookmarkStart w:id="3533" w:name="_Toc45197654"/>
      <w:bookmarkStart w:id="3534" w:name="_Toc45695687"/>
      <w:bookmarkStart w:id="3535" w:name="_Toc51851143"/>
      <w:bookmarkStart w:id="3536" w:name="_Toc92224758"/>
      <w:bookmarkStart w:id="3537" w:name="_Toc202371862"/>
      <w:bookmarkEnd w:id="3527"/>
      <w:r w:rsidRPr="00B02A0B">
        <w:t>10.1</w:t>
      </w:r>
      <w:r w:rsidRPr="00B02A0B">
        <w:tab/>
        <w:t>General</w:t>
      </w:r>
      <w:bookmarkEnd w:id="3528"/>
      <w:bookmarkEnd w:id="3529"/>
      <w:bookmarkEnd w:id="3530"/>
      <w:bookmarkEnd w:id="3531"/>
      <w:bookmarkEnd w:id="3532"/>
      <w:bookmarkEnd w:id="3533"/>
      <w:bookmarkEnd w:id="3534"/>
      <w:bookmarkEnd w:id="3535"/>
      <w:bookmarkEnd w:id="3536"/>
      <w:bookmarkEnd w:id="3537"/>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38" w:name="_CR10_2"/>
      <w:bookmarkStart w:id="3539" w:name="_Toc20215636"/>
      <w:bookmarkStart w:id="3540" w:name="_Toc27496129"/>
      <w:bookmarkStart w:id="3541" w:name="_Toc36107870"/>
      <w:bookmarkStart w:id="3542" w:name="_Toc44598623"/>
      <w:bookmarkStart w:id="3543" w:name="_Toc44602478"/>
      <w:bookmarkStart w:id="3544" w:name="_Toc45197655"/>
      <w:bookmarkStart w:id="3545" w:name="_Toc45695688"/>
      <w:bookmarkStart w:id="3546" w:name="_Toc51851144"/>
      <w:bookmarkStart w:id="3547" w:name="_Toc92224759"/>
      <w:bookmarkStart w:id="3548" w:name="_Toc202371863"/>
      <w:bookmarkEnd w:id="3538"/>
      <w:r w:rsidRPr="00B02A0B">
        <w:t>10.2</w:t>
      </w:r>
      <w:r w:rsidRPr="00B02A0B">
        <w:tab/>
        <w:t>On-network FD</w:t>
      </w:r>
      <w:bookmarkEnd w:id="3539"/>
      <w:bookmarkEnd w:id="3540"/>
      <w:bookmarkEnd w:id="3541"/>
      <w:bookmarkEnd w:id="3542"/>
      <w:bookmarkEnd w:id="3543"/>
      <w:bookmarkEnd w:id="3544"/>
      <w:bookmarkEnd w:id="3545"/>
      <w:bookmarkEnd w:id="3546"/>
      <w:bookmarkEnd w:id="3547"/>
      <w:bookmarkEnd w:id="3548"/>
    </w:p>
    <w:p w14:paraId="6861ED90" w14:textId="77777777" w:rsidR="005C310B" w:rsidRPr="00B02A0B" w:rsidRDefault="005C310B" w:rsidP="007D34FE">
      <w:pPr>
        <w:pStyle w:val="Heading3"/>
      </w:pPr>
      <w:bookmarkStart w:id="3549" w:name="_CR10_2_1"/>
      <w:bookmarkStart w:id="3550" w:name="_Toc20215637"/>
      <w:bookmarkStart w:id="3551" w:name="_Toc27496130"/>
      <w:bookmarkStart w:id="3552" w:name="_Toc36107871"/>
      <w:bookmarkStart w:id="3553" w:name="_Toc44598624"/>
      <w:bookmarkStart w:id="3554" w:name="_Toc44602479"/>
      <w:bookmarkStart w:id="3555" w:name="_Toc45197656"/>
      <w:bookmarkStart w:id="3556" w:name="_Toc45695689"/>
      <w:bookmarkStart w:id="3557" w:name="_Toc51851145"/>
      <w:bookmarkStart w:id="3558" w:name="_Toc92224760"/>
      <w:bookmarkStart w:id="3559" w:name="_Toc202371864"/>
      <w:bookmarkEnd w:id="3549"/>
      <w:r w:rsidRPr="00B02A0B">
        <w:t>10.2.1</w:t>
      </w:r>
      <w:r w:rsidRPr="00B02A0B">
        <w:tab/>
        <w:t>General</w:t>
      </w:r>
      <w:bookmarkEnd w:id="3550"/>
      <w:bookmarkEnd w:id="3551"/>
      <w:bookmarkEnd w:id="3552"/>
      <w:bookmarkEnd w:id="3553"/>
      <w:bookmarkEnd w:id="3554"/>
      <w:bookmarkEnd w:id="3555"/>
      <w:bookmarkEnd w:id="3556"/>
      <w:bookmarkEnd w:id="3557"/>
      <w:bookmarkEnd w:id="3558"/>
      <w:bookmarkEnd w:id="3559"/>
    </w:p>
    <w:p w14:paraId="0FE395EA" w14:textId="77777777" w:rsidR="005C310B" w:rsidRPr="00B02A0B" w:rsidRDefault="005C310B" w:rsidP="007D34FE">
      <w:pPr>
        <w:pStyle w:val="Heading4"/>
        <w:rPr>
          <w:noProof/>
          <w:lang w:val="en-US"/>
        </w:rPr>
      </w:pPr>
      <w:bookmarkStart w:id="3560" w:name="_CR10_2_1_1"/>
      <w:bookmarkStart w:id="3561" w:name="_Toc20215638"/>
      <w:bookmarkStart w:id="3562" w:name="_Toc27496131"/>
      <w:bookmarkStart w:id="3563" w:name="_Toc36107872"/>
      <w:bookmarkStart w:id="3564" w:name="_Toc44598625"/>
      <w:bookmarkStart w:id="3565" w:name="_Toc44602480"/>
      <w:bookmarkStart w:id="3566" w:name="_Toc45197657"/>
      <w:bookmarkStart w:id="3567" w:name="_Toc45695690"/>
      <w:bookmarkStart w:id="3568" w:name="_Toc51851146"/>
      <w:bookmarkStart w:id="3569" w:name="_Toc92224761"/>
      <w:bookmarkStart w:id="3570" w:name="_Toc202371865"/>
      <w:bookmarkEnd w:id="3560"/>
      <w:r w:rsidRPr="00B02A0B">
        <w:rPr>
          <w:noProof/>
          <w:lang w:val="en-US"/>
        </w:rPr>
        <w:t>10.2.1.1</w:t>
      </w:r>
      <w:r w:rsidRPr="00B02A0B">
        <w:rPr>
          <w:noProof/>
          <w:lang w:val="en-US"/>
        </w:rPr>
        <w:tab/>
        <w:t>Sending an FD message</w:t>
      </w:r>
      <w:bookmarkEnd w:id="3561"/>
      <w:bookmarkEnd w:id="3562"/>
      <w:bookmarkEnd w:id="3563"/>
      <w:bookmarkEnd w:id="3564"/>
      <w:bookmarkEnd w:id="3565"/>
      <w:bookmarkEnd w:id="3566"/>
      <w:bookmarkEnd w:id="3567"/>
      <w:bookmarkEnd w:id="3568"/>
      <w:bookmarkEnd w:id="3569"/>
      <w:bookmarkEnd w:id="3570"/>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71" w:name="_Toc20215639"/>
      <w:bookmarkStart w:id="3572" w:name="_Toc27496132"/>
      <w:bookmarkStart w:id="3573" w:name="_Toc36107873"/>
      <w:bookmarkStart w:id="3574" w:name="_Toc44598626"/>
      <w:bookmarkStart w:id="3575" w:name="_Toc44602481"/>
      <w:bookmarkStart w:id="3576" w:name="_Toc45197658"/>
      <w:bookmarkStart w:id="3577" w:name="_Toc45695691"/>
      <w:bookmarkStart w:id="3578"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79" w:name="_CR10_2_1_2"/>
      <w:bookmarkStart w:id="3580" w:name="_Toc92224762"/>
      <w:bookmarkStart w:id="3581" w:name="_Toc202371866"/>
      <w:bookmarkEnd w:id="3579"/>
      <w:r w:rsidRPr="00B02A0B">
        <w:t>10.2.1.2</w:t>
      </w:r>
      <w:r w:rsidRPr="00B02A0B">
        <w:tab/>
        <w:t>Handling of received FD messages</w:t>
      </w:r>
      <w:bookmarkEnd w:id="3571"/>
      <w:bookmarkEnd w:id="3572"/>
      <w:bookmarkEnd w:id="3573"/>
      <w:bookmarkEnd w:id="3574"/>
      <w:bookmarkEnd w:id="3575"/>
      <w:bookmarkEnd w:id="3576"/>
      <w:bookmarkEnd w:id="3577"/>
      <w:bookmarkEnd w:id="3578"/>
      <w:bookmarkEnd w:id="3580"/>
      <w:bookmarkEnd w:id="3581"/>
    </w:p>
    <w:p w14:paraId="24EB3D0B" w14:textId="77777777" w:rsidR="005C310B" w:rsidRPr="00B02A0B" w:rsidRDefault="005C310B" w:rsidP="007D34FE">
      <w:pPr>
        <w:pStyle w:val="Heading5"/>
      </w:pPr>
      <w:bookmarkStart w:id="3582" w:name="_CR10_2_1_2_1"/>
      <w:bookmarkStart w:id="3583" w:name="_Toc20215640"/>
      <w:bookmarkStart w:id="3584" w:name="_Toc27496133"/>
      <w:bookmarkStart w:id="3585" w:name="_Toc36107874"/>
      <w:bookmarkStart w:id="3586" w:name="_Toc44598627"/>
      <w:bookmarkStart w:id="3587" w:name="_Toc44602482"/>
      <w:bookmarkStart w:id="3588" w:name="_Toc45197659"/>
      <w:bookmarkStart w:id="3589" w:name="_Toc45695692"/>
      <w:bookmarkStart w:id="3590" w:name="_Toc51851148"/>
      <w:bookmarkStart w:id="3591" w:name="_Toc92224763"/>
      <w:bookmarkStart w:id="3592" w:name="_Toc202371867"/>
      <w:bookmarkEnd w:id="3582"/>
      <w:r w:rsidRPr="00B02A0B">
        <w:t>10.2.1.2.1</w:t>
      </w:r>
      <w:r w:rsidRPr="00B02A0B">
        <w:tab/>
        <w:t>Initial processing of the received FD message</w:t>
      </w:r>
      <w:bookmarkEnd w:id="3583"/>
      <w:bookmarkEnd w:id="3584"/>
      <w:bookmarkEnd w:id="3585"/>
      <w:bookmarkEnd w:id="3586"/>
      <w:bookmarkEnd w:id="3587"/>
      <w:bookmarkEnd w:id="3588"/>
      <w:bookmarkEnd w:id="3589"/>
      <w:bookmarkEnd w:id="3590"/>
      <w:bookmarkEnd w:id="3591"/>
      <w:bookmarkEnd w:id="3592"/>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93" w:name="_Toc20215641"/>
      <w:bookmarkStart w:id="3594" w:name="_Toc27496134"/>
      <w:bookmarkStart w:id="3595" w:name="_Toc36107875"/>
      <w:bookmarkStart w:id="3596" w:name="_Toc44598628"/>
      <w:bookmarkStart w:id="3597" w:name="_Toc44602483"/>
      <w:bookmarkStart w:id="3598" w:name="_Toc45197660"/>
      <w:bookmarkStart w:id="3599" w:name="_Toc45695693"/>
      <w:bookmarkStart w:id="3600"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lastRenderedPageBreak/>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601" w:name="_CR10_2_1_2_2"/>
      <w:bookmarkStart w:id="3602" w:name="_Toc92224764"/>
      <w:bookmarkStart w:id="3603" w:name="_Toc202371868"/>
      <w:bookmarkEnd w:id="3601"/>
      <w:r w:rsidRPr="00B02A0B">
        <w:t>10.2.1.2.2</w:t>
      </w:r>
      <w:r w:rsidRPr="00B02A0B">
        <w:tab/>
        <w:t>Mandatory Download</w:t>
      </w:r>
      <w:bookmarkEnd w:id="3593"/>
      <w:bookmarkEnd w:id="3594"/>
      <w:bookmarkEnd w:id="3595"/>
      <w:bookmarkEnd w:id="3596"/>
      <w:bookmarkEnd w:id="3597"/>
      <w:bookmarkEnd w:id="3598"/>
      <w:bookmarkEnd w:id="3599"/>
      <w:bookmarkEnd w:id="3600"/>
      <w:bookmarkEnd w:id="3602"/>
      <w:bookmarkEnd w:id="3603"/>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604" w:name="_Toc20215642"/>
      <w:bookmarkStart w:id="3605" w:name="_Toc27496135"/>
      <w:bookmarkStart w:id="3606" w:name="_Toc36107876"/>
      <w:bookmarkStart w:id="3607" w:name="_Toc44598629"/>
      <w:bookmarkStart w:id="3608" w:name="_Toc44602484"/>
      <w:bookmarkStart w:id="3609" w:name="_Toc45197661"/>
      <w:bookmarkStart w:id="3610" w:name="_Toc45695694"/>
      <w:bookmarkStart w:id="3611"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612" w:name="_CR10_2_1_2_3"/>
      <w:bookmarkStart w:id="3613" w:name="_Toc92224765"/>
      <w:bookmarkStart w:id="3614" w:name="_Toc202371869"/>
      <w:bookmarkEnd w:id="3612"/>
      <w:r w:rsidRPr="00B02A0B">
        <w:t>10.2.1.2.3</w:t>
      </w:r>
      <w:r w:rsidRPr="00B02A0B">
        <w:tab/>
      </w:r>
      <w:r w:rsidRPr="00B02A0B">
        <w:rPr>
          <w:lang w:val="en-IN"/>
        </w:rPr>
        <w:t>Non-Mandatory download</w:t>
      </w:r>
      <w:bookmarkEnd w:id="3604"/>
      <w:bookmarkEnd w:id="3605"/>
      <w:bookmarkEnd w:id="3606"/>
      <w:bookmarkEnd w:id="3607"/>
      <w:bookmarkEnd w:id="3608"/>
      <w:bookmarkEnd w:id="3609"/>
      <w:bookmarkEnd w:id="3610"/>
      <w:bookmarkEnd w:id="3611"/>
      <w:bookmarkEnd w:id="3613"/>
      <w:bookmarkEnd w:id="3614"/>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615" w:name="_Toc20215643"/>
      <w:bookmarkStart w:id="3616" w:name="_Toc27496136"/>
      <w:bookmarkStart w:id="3617" w:name="_Toc36107877"/>
      <w:bookmarkStart w:id="3618" w:name="_Toc44598630"/>
      <w:bookmarkStart w:id="3619" w:name="_Toc44602485"/>
      <w:bookmarkStart w:id="3620" w:name="_Toc45197662"/>
      <w:bookmarkStart w:id="3621" w:name="_Toc45695695"/>
      <w:bookmarkStart w:id="3622"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23" w:name="_CR10_2_1_3"/>
      <w:bookmarkStart w:id="3624" w:name="_Toc92224766"/>
      <w:bookmarkStart w:id="3625" w:name="_Toc202371870"/>
      <w:bookmarkEnd w:id="3623"/>
      <w:r w:rsidRPr="00B02A0B">
        <w:rPr>
          <w:noProof/>
          <w:lang w:val="en-US"/>
        </w:rPr>
        <w:lastRenderedPageBreak/>
        <w:t>10.2.1.3</w:t>
      </w:r>
      <w:r w:rsidRPr="00B02A0B">
        <w:rPr>
          <w:noProof/>
          <w:lang w:val="en-US"/>
        </w:rPr>
        <w:tab/>
        <w:t>Discovery of the Absolute URI of the media storage function</w:t>
      </w:r>
      <w:bookmarkEnd w:id="3615"/>
      <w:bookmarkEnd w:id="3616"/>
      <w:bookmarkEnd w:id="3617"/>
      <w:bookmarkEnd w:id="3618"/>
      <w:bookmarkEnd w:id="3619"/>
      <w:bookmarkEnd w:id="3620"/>
      <w:bookmarkEnd w:id="3621"/>
      <w:bookmarkEnd w:id="3622"/>
      <w:bookmarkEnd w:id="3624"/>
      <w:bookmarkEnd w:id="3625"/>
    </w:p>
    <w:p w14:paraId="68CA8ECF" w14:textId="77777777" w:rsidR="005C310B" w:rsidRPr="00B02A0B" w:rsidRDefault="005C310B" w:rsidP="007D34FE">
      <w:pPr>
        <w:pStyle w:val="Heading5"/>
      </w:pPr>
      <w:bookmarkStart w:id="3626" w:name="_CR10_2_1_3_1"/>
      <w:bookmarkStart w:id="3627" w:name="_Toc20215644"/>
      <w:bookmarkStart w:id="3628" w:name="_Toc27496137"/>
      <w:bookmarkStart w:id="3629" w:name="_Toc36107878"/>
      <w:bookmarkStart w:id="3630" w:name="_Toc44598631"/>
      <w:bookmarkStart w:id="3631" w:name="_Toc44602486"/>
      <w:bookmarkStart w:id="3632" w:name="_Toc45197663"/>
      <w:bookmarkStart w:id="3633" w:name="_Toc45695696"/>
      <w:bookmarkStart w:id="3634" w:name="_Toc51851152"/>
      <w:bookmarkStart w:id="3635" w:name="_Toc92224767"/>
      <w:bookmarkStart w:id="3636" w:name="_Toc202371871"/>
      <w:bookmarkEnd w:id="3626"/>
      <w:r w:rsidRPr="00B02A0B">
        <w:t>10.2.1.3.1</w:t>
      </w:r>
      <w:r w:rsidRPr="00B02A0B">
        <w:tab/>
        <w:t>General</w:t>
      </w:r>
      <w:bookmarkEnd w:id="3627"/>
      <w:bookmarkEnd w:id="3628"/>
      <w:bookmarkEnd w:id="3629"/>
      <w:bookmarkEnd w:id="3630"/>
      <w:bookmarkEnd w:id="3631"/>
      <w:bookmarkEnd w:id="3632"/>
      <w:bookmarkEnd w:id="3633"/>
      <w:bookmarkEnd w:id="3634"/>
      <w:bookmarkEnd w:id="3635"/>
      <w:bookmarkEnd w:id="3636"/>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37" w:name="_CR10_2_1_3_2"/>
      <w:bookmarkStart w:id="3638" w:name="_Toc20215645"/>
      <w:bookmarkStart w:id="3639" w:name="_Toc27496138"/>
      <w:bookmarkStart w:id="3640" w:name="_Toc36107879"/>
      <w:bookmarkStart w:id="3641" w:name="_Toc44598632"/>
      <w:bookmarkStart w:id="3642" w:name="_Toc44602487"/>
      <w:bookmarkStart w:id="3643" w:name="_Toc45197664"/>
      <w:bookmarkStart w:id="3644" w:name="_Toc45695697"/>
      <w:bookmarkStart w:id="3645" w:name="_Toc51851153"/>
      <w:bookmarkStart w:id="3646" w:name="_Toc92224768"/>
      <w:bookmarkStart w:id="3647" w:name="_Toc202371872"/>
      <w:bookmarkEnd w:id="3637"/>
      <w:r w:rsidRPr="00B02A0B">
        <w:t>10.2.1.3.</w:t>
      </w:r>
      <w:r w:rsidRPr="00B02A0B">
        <w:rPr>
          <w:lang w:val="en-US"/>
        </w:rPr>
        <w:t>2</w:t>
      </w:r>
      <w:r w:rsidRPr="00B02A0B">
        <w:tab/>
        <w:t>Void</w:t>
      </w:r>
      <w:bookmarkEnd w:id="3638"/>
      <w:bookmarkEnd w:id="3639"/>
      <w:bookmarkEnd w:id="3640"/>
      <w:bookmarkEnd w:id="3641"/>
      <w:bookmarkEnd w:id="3642"/>
      <w:bookmarkEnd w:id="3643"/>
      <w:bookmarkEnd w:id="3644"/>
      <w:bookmarkEnd w:id="3645"/>
      <w:bookmarkEnd w:id="3646"/>
      <w:bookmarkEnd w:id="3647"/>
    </w:p>
    <w:p w14:paraId="155CBEB5" w14:textId="77777777" w:rsidR="005C310B" w:rsidRPr="00B02A0B" w:rsidRDefault="005C310B" w:rsidP="007D34FE">
      <w:pPr>
        <w:pStyle w:val="Heading5"/>
      </w:pPr>
      <w:bookmarkStart w:id="3648" w:name="_CR10_2_1_3_3"/>
      <w:bookmarkStart w:id="3649" w:name="_Toc20215646"/>
      <w:bookmarkStart w:id="3650" w:name="_Toc27496139"/>
      <w:bookmarkStart w:id="3651" w:name="_Toc36107880"/>
      <w:bookmarkStart w:id="3652" w:name="_Toc44598633"/>
      <w:bookmarkStart w:id="3653" w:name="_Toc44602488"/>
      <w:bookmarkStart w:id="3654" w:name="_Toc45197665"/>
      <w:bookmarkStart w:id="3655" w:name="_Toc45695698"/>
      <w:bookmarkStart w:id="3656" w:name="_Toc51851154"/>
      <w:bookmarkStart w:id="3657" w:name="_Toc92224769"/>
      <w:bookmarkStart w:id="3658" w:name="_Toc202371873"/>
      <w:bookmarkEnd w:id="3648"/>
      <w:r w:rsidRPr="00B02A0B">
        <w:t>10.2.1.3.3</w:t>
      </w:r>
      <w:r w:rsidRPr="00B02A0B">
        <w:tab/>
        <w:t>Participating MCData function procedures</w:t>
      </w:r>
      <w:bookmarkEnd w:id="3649"/>
      <w:bookmarkEnd w:id="3650"/>
      <w:bookmarkEnd w:id="3651"/>
      <w:bookmarkEnd w:id="3652"/>
      <w:bookmarkEnd w:id="3653"/>
      <w:bookmarkEnd w:id="3654"/>
      <w:bookmarkEnd w:id="3655"/>
      <w:bookmarkEnd w:id="3656"/>
      <w:bookmarkEnd w:id="3657"/>
      <w:bookmarkEnd w:id="3658"/>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lastRenderedPageBreak/>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pPr>
      <w:bookmarkStart w:id="3659" w:name="_CR10_2_1_3_4"/>
      <w:bookmarkStart w:id="3660" w:name="_Toc20215647"/>
      <w:bookmarkStart w:id="3661" w:name="_Toc27496140"/>
      <w:bookmarkStart w:id="3662" w:name="_Toc36107881"/>
      <w:bookmarkStart w:id="3663" w:name="_Toc44598634"/>
      <w:bookmarkStart w:id="3664" w:name="_Toc44602489"/>
      <w:bookmarkStart w:id="3665" w:name="_Toc45197666"/>
      <w:bookmarkStart w:id="3666" w:name="_Toc45695699"/>
      <w:bookmarkStart w:id="3667" w:name="_Toc51851155"/>
      <w:bookmarkStart w:id="3668" w:name="_Toc92224770"/>
      <w:bookmarkStart w:id="3669" w:name="_Toc202371874"/>
      <w:bookmarkEnd w:id="3659"/>
      <w:r w:rsidRPr="00B02A0B">
        <w:t>10.2.1.3.4</w:t>
      </w:r>
      <w:r w:rsidRPr="00B02A0B">
        <w:tab/>
        <w:t>Controlling MCData function procedures</w:t>
      </w:r>
      <w:bookmarkEnd w:id="3660"/>
      <w:bookmarkEnd w:id="3661"/>
      <w:bookmarkEnd w:id="3662"/>
      <w:bookmarkEnd w:id="3663"/>
      <w:bookmarkEnd w:id="3664"/>
      <w:bookmarkEnd w:id="3665"/>
      <w:bookmarkEnd w:id="3666"/>
      <w:bookmarkEnd w:id="3667"/>
      <w:bookmarkEnd w:id="3668"/>
      <w:bookmarkEnd w:id="3669"/>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lastRenderedPageBreak/>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lastRenderedPageBreak/>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pPr>
      <w:bookmarkStart w:id="3670" w:name="_CR10_2_2"/>
      <w:bookmarkStart w:id="3671" w:name="_Toc20215648"/>
      <w:bookmarkStart w:id="3672" w:name="_Toc27496141"/>
      <w:bookmarkStart w:id="3673" w:name="_Toc36107882"/>
      <w:bookmarkStart w:id="3674" w:name="_Toc44598635"/>
      <w:bookmarkStart w:id="3675" w:name="_Toc44602490"/>
      <w:bookmarkStart w:id="3676" w:name="_Toc45197667"/>
      <w:bookmarkStart w:id="3677" w:name="_Toc45695700"/>
      <w:bookmarkStart w:id="3678" w:name="_Toc51851156"/>
      <w:bookmarkStart w:id="3679" w:name="_Toc92224771"/>
      <w:bookmarkStart w:id="3680" w:name="_Toc202371875"/>
      <w:bookmarkEnd w:id="3670"/>
      <w:r w:rsidRPr="00B02A0B">
        <w:t>10.2.2</w:t>
      </w:r>
      <w:r w:rsidRPr="00B02A0B">
        <w:tab/>
        <w:t>File upload using HTTP</w:t>
      </w:r>
      <w:bookmarkEnd w:id="3671"/>
      <w:bookmarkEnd w:id="3672"/>
      <w:bookmarkEnd w:id="3673"/>
      <w:bookmarkEnd w:id="3674"/>
      <w:bookmarkEnd w:id="3675"/>
      <w:bookmarkEnd w:id="3676"/>
      <w:bookmarkEnd w:id="3677"/>
      <w:bookmarkEnd w:id="3678"/>
      <w:bookmarkEnd w:id="3679"/>
      <w:bookmarkEnd w:id="3680"/>
    </w:p>
    <w:p w14:paraId="1B76E786" w14:textId="77777777" w:rsidR="005C310B" w:rsidRPr="00B02A0B" w:rsidRDefault="005C310B" w:rsidP="007D34FE">
      <w:pPr>
        <w:pStyle w:val="Heading4"/>
        <w:rPr>
          <w:rFonts w:eastAsia="Malgun Gothic"/>
        </w:rPr>
      </w:pPr>
      <w:bookmarkStart w:id="3681" w:name="_CR10_2_2_1"/>
      <w:bookmarkStart w:id="3682" w:name="_Toc20215649"/>
      <w:bookmarkStart w:id="3683" w:name="_Toc27496142"/>
      <w:bookmarkStart w:id="3684" w:name="_Toc36107883"/>
      <w:bookmarkStart w:id="3685" w:name="_Toc44598636"/>
      <w:bookmarkStart w:id="3686" w:name="_Toc44602491"/>
      <w:bookmarkStart w:id="3687" w:name="_Toc45197668"/>
      <w:bookmarkStart w:id="3688" w:name="_Toc45695701"/>
      <w:bookmarkStart w:id="3689" w:name="_Toc51851157"/>
      <w:bookmarkStart w:id="3690" w:name="_Toc92224772"/>
      <w:bookmarkStart w:id="3691" w:name="_Toc202371876"/>
      <w:bookmarkEnd w:id="3681"/>
      <w:r w:rsidRPr="00B02A0B">
        <w:rPr>
          <w:rFonts w:eastAsia="Malgun Gothic"/>
        </w:rPr>
        <w:t>10.2.2.1</w:t>
      </w:r>
      <w:r w:rsidRPr="00B02A0B">
        <w:rPr>
          <w:rFonts w:eastAsia="Malgun Gothic"/>
        </w:rPr>
        <w:tab/>
        <w:t>Media storage client procedures</w:t>
      </w:r>
      <w:bookmarkEnd w:id="3682"/>
      <w:bookmarkEnd w:id="3683"/>
      <w:bookmarkEnd w:id="3684"/>
      <w:bookmarkEnd w:id="3685"/>
      <w:bookmarkEnd w:id="3686"/>
      <w:bookmarkEnd w:id="3687"/>
      <w:bookmarkEnd w:id="3688"/>
      <w:bookmarkEnd w:id="3689"/>
      <w:bookmarkEnd w:id="3690"/>
      <w:bookmarkEnd w:id="3691"/>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1695F9C6"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4CD8CD46" w14:textId="77777777" w:rsidR="005C310B" w:rsidRPr="00B02A0B" w:rsidRDefault="005C310B" w:rsidP="005C310B">
      <w:pPr>
        <w:pStyle w:val="B1"/>
      </w:pPr>
      <w:r w:rsidRPr="00B02A0B">
        <w:lastRenderedPageBreak/>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027AA591"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lastRenderedPageBreak/>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92" w:name="_CR10_2_2_2"/>
      <w:bookmarkStart w:id="3693" w:name="_Toc20215650"/>
      <w:bookmarkStart w:id="3694" w:name="_Toc27496143"/>
      <w:bookmarkStart w:id="3695" w:name="_Toc36107884"/>
      <w:bookmarkStart w:id="3696" w:name="_Toc44598637"/>
      <w:bookmarkStart w:id="3697" w:name="_Toc44602492"/>
      <w:bookmarkStart w:id="3698" w:name="_Toc45197669"/>
      <w:bookmarkStart w:id="3699" w:name="_Toc45695702"/>
      <w:bookmarkStart w:id="3700" w:name="_Toc51851158"/>
      <w:bookmarkStart w:id="3701" w:name="_Toc92224773"/>
      <w:bookmarkStart w:id="3702" w:name="_Toc202371877"/>
      <w:bookmarkEnd w:id="3692"/>
      <w:r w:rsidRPr="00B02A0B">
        <w:rPr>
          <w:rFonts w:eastAsia="Malgun Gothic"/>
        </w:rPr>
        <w:t>10.2.2.2</w:t>
      </w:r>
      <w:r w:rsidRPr="00B02A0B">
        <w:rPr>
          <w:rFonts w:eastAsia="Malgun Gothic"/>
        </w:rPr>
        <w:tab/>
        <w:t>Media storage function procedures</w:t>
      </w:r>
      <w:bookmarkEnd w:id="3693"/>
      <w:bookmarkEnd w:id="3694"/>
      <w:bookmarkEnd w:id="3695"/>
      <w:bookmarkEnd w:id="3696"/>
      <w:bookmarkEnd w:id="3697"/>
      <w:bookmarkEnd w:id="3698"/>
      <w:bookmarkEnd w:id="3699"/>
      <w:bookmarkEnd w:id="3700"/>
      <w:bookmarkEnd w:id="3701"/>
      <w:bookmarkEnd w:id="3702"/>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29396D0C"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lastRenderedPageBreak/>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2EC9052C"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pPr>
      <w:bookmarkStart w:id="3703" w:name="_CR10_2_3"/>
      <w:bookmarkStart w:id="3704" w:name="_Toc20215651"/>
      <w:bookmarkStart w:id="3705" w:name="_Toc27496144"/>
      <w:bookmarkStart w:id="3706" w:name="_Toc36107885"/>
      <w:bookmarkStart w:id="3707" w:name="_Toc44598638"/>
      <w:bookmarkStart w:id="3708" w:name="_Toc44602493"/>
      <w:bookmarkStart w:id="3709" w:name="_Toc45197670"/>
      <w:bookmarkStart w:id="3710" w:name="_Toc45695703"/>
      <w:bookmarkStart w:id="3711" w:name="_Toc51851159"/>
      <w:bookmarkStart w:id="3712" w:name="_Toc92224774"/>
      <w:bookmarkStart w:id="3713" w:name="_Toc202371878"/>
      <w:bookmarkEnd w:id="3703"/>
      <w:r w:rsidRPr="00B02A0B">
        <w:t>10.2.3</w:t>
      </w:r>
      <w:r w:rsidRPr="00B02A0B">
        <w:tab/>
        <w:t>File download using HTTP</w:t>
      </w:r>
      <w:bookmarkEnd w:id="3704"/>
      <w:bookmarkEnd w:id="3705"/>
      <w:bookmarkEnd w:id="3706"/>
      <w:bookmarkEnd w:id="3707"/>
      <w:bookmarkEnd w:id="3708"/>
      <w:bookmarkEnd w:id="3709"/>
      <w:bookmarkEnd w:id="3710"/>
      <w:bookmarkEnd w:id="3711"/>
      <w:bookmarkEnd w:id="3712"/>
      <w:bookmarkEnd w:id="3713"/>
    </w:p>
    <w:p w14:paraId="269B7FB0" w14:textId="77777777" w:rsidR="005C310B" w:rsidRPr="00B02A0B" w:rsidRDefault="005C310B" w:rsidP="007D34FE">
      <w:pPr>
        <w:pStyle w:val="Heading4"/>
        <w:rPr>
          <w:rFonts w:eastAsia="Malgun Gothic"/>
        </w:rPr>
      </w:pPr>
      <w:bookmarkStart w:id="3714" w:name="_CR10_2_3_1"/>
      <w:bookmarkStart w:id="3715" w:name="_Toc20215652"/>
      <w:bookmarkStart w:id="3716" w:name="_Toc27496145"/>
      <w:bookmarkStart w:id="3717" w:name="_Toc36107886"/>
      <w:bookmarkStart w:id="3718" w:name="_Toc44598639"/>
      <w:bookmarkStart w:id="3719" w:name="_Toc44602494"/>
      <w:bookmarkStart w:id="3720" w:name="_Toc45197671"/>
      <w:bookmarkStart w:id="3721" w:name="_Toc45695704"/>
      <w:bookmarkStart w:id="3722" w:name="_Toc51851160"/>
      <w:bookmarkStart w:id="3723" w:name="_Toc92224775"/>
      <w:bookmarkStart w:id="3724" w:name="_Toc202371879"/>
      <w:bookmarkEnd w:id="3714"/>
      <w:r w:rsidRPr="00B02A0B">
        <w:rPr>
          <w:rFonts w:eastAsia="Malgun Gothic"/>
        </w:rPr>
        <w:t>10.2.3.1</w:t>
      </w:r>
      <w:r w:rsidRPr="00B02A0B">
        <w:rPr>
          <w:rFonts w:eastAsia="Malgun Gothic"/>
        </w:rPr>
        <w:tab/>
        <w:t>Media storage client procedures</w:t>
      </w:r>
      <w:bookmarkEnd w:id="3715"/>
      <w:bookmarkEnd w:id="3716"/>
      <w:bookmarkEnd w:id="3717"/>
      <w:bookmarkEnd w:id="3718"/>
      <w:bookmarkEnd w:id="3719"/>
      <w:bookmarkEnd w:id="3720"/>
      <w:bookmarkEnd w:id="3721"/>
      <w:bookmarkEnd w:id="3722"/>
      <w:bookmarkEnd w:id="3723"/>
      <w:bookmarkEnd w:id="3724"/>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30B9CAA8"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w:t>
      </w:r>
      <w:r w:rsidR="004E79A5">
        <w:t>9112</w:t>
      </w:r>
      <w:r w:rsidRPr="00B02A0B">
        <w:t> [22] and IETF RFC </w:t>
      </w:r>
      <w:r w:rsidR="004E79A5">
        <w:t>9110</w:t>
      </w:r>
      <w:r w:rsidRPr="00B02A0B">
        <w:t>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25" w:name="_CR10_2_3_2"/>
      <w:bookmarkStart w:id="3726" w:name="_Toc20215653"/>
      <w:bookmarkStart w:id="3727" w:name="_Toc27496146"/>
      <w:bookmarkStart w:id="3728" w:name="_Toc36107887"/>
      <w:bookmarkStart w:id="3729" w:name="_Toc44598640"/>
      <w:bookmarkStart w:id="3730" w:name="_Toc44602495"/>
      <w:bookmarkStart w:id="3731" w:name="_Toc45197672"/>
      <w:bookmarkStart w:id="3732" w:name="_Toc45695705"/>
      <w:bookmarkStart w:id="3733" w:name="_Toc51851161"/>
      <w:bookmarkStart w:id="3734" w:name="_Toc92224776"/>
      <w:bookmarkStart w:id="3735" w:name="_Toc202371880"/>
      <w:bookmarkEnd w:id="3725"/>
      <w:r w:rsidRPr="00B02A0B">
        <w:rPr>
          <w:rFonts w:eastAsia="Malgun Gothic"/>
        </w:rPr>
        <w:t>10.2.3.2</w:t>
      </w:r>
      <w:r w:rsidRPr="00B02A0B">
        <w:rPr>
          <w:rFonts w:eastAsia="Malgun Gothic"/>
        </w:rPr>
        <w:tab/>
        <w:t>Media storage function procedures</w:t>
      </w:r>
      <w:bookmarkEnd w:id="3726"/>
      <w:bookmarkEnd w:id="3727"/>
      <w:bookmarkEnd w:id="3728"/>
      <w:bookmarkEnd w:id="3729"/>
      <w:bookmarkEnd w:id="3730"/>
      <w:bookmarkEnd w:id="3731"/>
      <w:bookmarkEnd w:id="3732"/>
      <w:bookmarkEnd w:id="3733"/>
      <w:bookmarkEnd w:id="3734"/>
      <w:bookmarkEnd w:id="3735"/>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3DFE0F08" w:rsidR="005C310B" w:rsidRPr="00B02A0B" w:rsidRDefault="005C310B" w:rsidP="005C310B">
      <w:pPr>
        <w:pStyle w:val="B1"/>
      </w:pPr>
      <w:r w:rsidRPr="00B02A0B">
        <w:t>2)</w:t>
      </w:r>
      <w:r w:rsidRPr="00B02A0B">
        <w:tab/>
        <w:t>shall process the HTTP GET request by following the procedures in IETF RFC </w:t>
      </w:r>
      <w:r w:rsidR="004E79A5">
        <w:t>9112</w:t>
      </w:r>
      <w:r w:rsidRPr="00B02A0B">
        <w:t> [22] and IETF RFC </w:t>
      </w:r>
      <w:r w:rsidR="004E79A5">
        <w:t>9110</w:t>
      </w:r>
      <w:r w:rsidRPr="00B02A0B">
        <w:t> [23], and shall return a HTTP 200 OK response containing the requested file.</w:t>
      </w:r>
    </w:p>
    <w:p w14:paraId="5608D157" w14:textId="77777777" w:rsidR="00B02A0B" w:rsidRPr="00B02A0B" w:rsidRDefault="005C310B" w:rsidP="005C310B">
      <w:pPr>
        <w:pStyle w:val="EditorsNote"/>
      </w:pPr>
      <w:bookmarkStart w:id="3736" w:name="_Toc20215654"/>
      <w:bookmarkStart w:id="3737" w:name="_Toc27496147"/>
      <w:bookmarkStart w:id="3738" w:name="_Toc36107888"/>
      <w:r w:rsidRPr="00B02A0B">
        <w:lastRenderedPageBreak/>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39" w:name="_Toc44598641"/>
      <w:bookmarkStart w:id="3740" w:name="_Toc44602496"/>
      <w:bookmarkStart w:id="3741" w:name="_Toc45197673"/>
      <w:bookmarkStart w:id="3742" w:name="_Toc45695706"/>
      <w:bookmarkStart w:id="3743" w:name="_Toc51851162"/>
      <w:bookmarkStart w:id="3744" w:name="_Toc92224777"/>
    </w:p>
    <w:p w14:paraId="12B88E89" w14:textId="2B53D82A" w:rsidR="005C310B" w:rsidRPr="00B02A0B" w:rsidRDefault="005C310B" w:rsidP="007D34FE">
      <w:pPr>
        <w:pStyle w:val="Heading3"/>
      </w:pPr>
      <w:bookmarkStart w:id="3745" w:name="_CR10_2_4"/>
      <w:bookmarkStart w:id="3746" w:name="_Toc202371881"/>
      <w:bookmarkEnd w:id="3745"/>
      <w:r w:rsidRPr="00B02A0B">
        <w:t>10.2.4</w:t>
      </w:r>
      <w:r w:rsidRPr="00B02A0B">
        <w:tab/>
        <w:t>FD using HTTP</w:t>
      </w:r>
      <w:bookmarkEnd w:id="3736"/>
      <w:bookmarkEnd w:id="3737"/>
      <w:bookmarkEnd w:id="3738"/>
      <w:bookmarkEnd w:id="3739"/>
      <w:bookmarkEnd w:id="3740"/>
      <w:bookmarkEnd w:id="3741"/>
      <w:bookmarkEnd w:id="3742"/>
      <w:bookmarkEnd w:id="3743"/>
      <w:bookmarkEnd w:id="3744"/>
      <w:bookmarkEnd w:id="3746"/>
    </w:p>
    <w:p w14:paraId="4D40E33A" w14:textId="77777777" w:rsidR="005C310B" w:rsidRPr="00B02A0B" w:rsidRDefault="005C310B" w:rsidP="007D34FE">
      <w:pPr>
        <w:pStyle w:val="Heading4"/>
        <w:rPr>
          <w:rFonts w:eastAsia="Malgun Gothic"/>
        </w:rPr>
      </w:pPr>
      <w:bookmarkStart w:id="3747" w:name="_CR10_2_4_1"/>
      <w:bookmarkStart w:id="3748" w:name="_Toc20215655"/>
      <w:bookmarkStart w:id="3749" w:name="_Toc27496148"/>
      <w:bookmarkStart w:id="3750" w:name="_Toc36107889"/>
      <w:bookmarkStart w:id="3751" w:name="_Toc44598642"/>
      <w:bookmarkStart w:id="3752" w:name="_Toc44602497"/>
      <w:bookmarkStart w:id="3753" w:name="_Toc45197674"/>
      <w:bookmarkStart w:id="3754" w:name="_Toc45695707"/>
      <w:bookmarkStart w:id="3755" w:name="_Toc51851163"/>
      <w:bookmarkStart w:id="3756" w:name="_Toc92224778"/>
      <w:bookmarkStart w:id="3757" w:name="_Toc202371882"/>
      <w:bookmarkEnd w:id="3747"/>
      <w:r w:rsidRPr="00B02A0B">
        <w:rPr>
          <w:rFonts w:eastAsia="Malgun Gothic"/>
        </w:rPr>
        <w:t>10.2.4.1</w:t>
      </w:r>
      <w:r w:rsidRPr="00B02A0B">
        <w:rPr>
          <w:rFonts w:eastAsia="Malgun Gothic"/>
        </w:rPr>
        <w:tab/>
        <w:t>General</w:t>
      </w:r>
      <w:bookmarkEnd w:id="3748"/>
      <w:bookmarkEnd w:id="3749"/>
      <w:bookmarkEnd w:id="3750"/>
      <w:bookmarkEnd w:id="3751"/>
      <w:bookmarkEnd w:id="3752"/>
      <w:bookmarkEnd w:id="3753"/>
      <w:bookmarkEnd w:id="3754"/>
      <w:bookmarkEnd w:id="3755"/>
      <w:bookmarkEnd w:id="3756"/>
      <w:bookmarkEnd w:id="3757"/>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58" w:name="_CR10_2_4_2"/>
      <w:bookmarkStart w:id="3759" w:name="_Toc20215656"/>
      <w:bookmarkStart w:id="3760" w:name="_Toc27496149"/>
      <w:bookmarkStart w:id="3761" w:name="_Toc36107890"/>
      <w:bookmarkStart w:id="3762" w:name="_Toc44598643"/>
      <w:bookmarkStart w:id="3763" w:name="_Toc44602498"/>
      <w:bookmarkStart w:id="3764" w:name="_Toc45197675"/>
      <w:bookmarkStart w:id="3765" w:name="_Toc45695708"/>
      <w:bookmarkStart w:id="3766" w:name="_Toc51851164"/>
      <w:bookmarkStart w:id="3767" w:name="_Toc92224779"/>
      <w:bookmarkStart w:id="3768" w:name="_Toc202371883"/>
      <w:bookmarkEnd w:id="3758"/>
      <w:r w:rsidRPr="00B02A0B">
        <w:rPr>
          <w:rFonts w:eastAsia="Malgun Gothic"/>
        </w:rPr>
        <w:t>10.2.4.2</w:t>
      </w:r>
      <w:r w:rsidRPr="00B02A0B">
        <w:rPr>
          <w:rFonts w:eastAsia="Malgun Gothic"/>
        </w:rPr>
        <w:tab/>
        <w:t>MCData client procedures</w:t>
      </w:r>
      <w:bookmarkEnd w:id="3759"/>
      <w:bookmarkEnd w:id="3760"/>
      <w:bookmarkEnd w:id="3761"/>
      <w:bookmarkEnd w:id="3762"/>
      <w:bookmarkEnd w:id="3763"/>
      <w:bookmarkEnd w:id="3764"/>
      <w:bookmarkEnd w:id="3765"/>
      <w:bookmarkEnd w:id="3766"/>
      <w:bookmarkEnd w:id="3767"/>
      <w:bookmarkEnd w:id="3768"/>
    </w:p>
    <w:p w14:paraId="53F8312B" w14:textId="77777777" w:rsidR="005C310B" w:rsidRPr="00B02A0B" w:rsidRDefault="005C310B" w:rsidP="007D34FE">
      <w:pPr>
        <w:pStyle w:val="Heading5"/>
        <w:rPr>
          <w:rFonts w:eastAsia="Malgun Gothic"/>
        </w:rPr>
      </w:pPr>
      <w:bookmarkStart w:id="3769" w:name="_CR10_2_4_2_1"/>
      <w:bookmarkStart w:id="3770" w:name="_Toc20215657"/>
      <w:bookmarkStart w:id="3771" w:name="_Toc27496150"/>
      <w:bookmarkStart w:id="3772" w:name="_Toc36107891"/>
      <w:bookmarkStart w:id="3773" w:name="_Toc44598644"/>
      <w:bookmarkStart w:id="3774" w:name="_Toc44602499"/>
      <w:bookmarkStart w:id="3775" w:name="_Toc45197676"/>
      <w:bookmarkStart w:id="3776" w:name="_Toc45695709"/>
      <w:bookmarkStart w:id="3777" w:name="_Toc51851165"/>
      <w:bookmarkStart w:id="3778" w:name="_Toc92224780"/>
      <w:bookmarkStart w:id="3779" w:name="_Toc202371884"/>
      <w:bookmarkEnd w:id="3769"/>
      <w:r w:rsidRPr="00B02A0B">
        <w:rPr>
          <w:rFonts w:eastAsia="Malgun Gothic"/>
        </w:rPr>
        <w:t>10.2.4.2.1</w:t>
      </w:r>
      <w:r w:rsidRPr="00B02A0B">
        <w:rPr>
          <w:rFonts w:eastAsia="Malgun Gothic"/>
        </w:rPr>
        <w:tab/>
        <w:t>MCData client originating procedures</w:t>
      </w:r>
      <w:bookmarkEnd w:id="3770"/>
      <w:bookmarkEnd w:id="3771"/>
      <w:bookmarkEnd w:id="3772"/>
      <w:bookmarkEnd w:id="3773"/>
      <w:bookmarkEnd w:id="3774"/>
      <w:bookmarkEnd w:id="3775"/>
      <w:bookmarkEnd w:id="3776"/>
      <w:bookmarkEnd w:id="3777"/>
      <w:bookmarkEnd w:id="3778"/>
      <w:bookmarkEnd w:id="3779"/>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lastRenderedPageBreak/>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80" w:name="_CR10_2_4_2_2"/>
      <w:bookmarkStart w:id="3781" w:name="_Toc20215658"/>
      <w:bookmarkStart w:id="3782" w:name="_Toc27496151"/>
      <w:bookmarkStart w:id="3783" w:name="_Toc36107892"/>
      <w:bookmarkStart w:id="3784" w:name="_Toc44598645"/>
      <w:bookmarkStart w:id="3785" w:name="_Toc44602500"/>
      <w:bookmarkStart w:id="3786" w:name="_Toc45197677"/>
      <w:bookmarkStart w:id="3787" w:name="_Toc45695710"/>
      <w:bookmarkStart w:id="3788" w:name="_Toc51851166"/>
      <w:bookmarkStart w:id="3789" w:name="_Toc92224781"/>
      <w:bookmarkStart w:id="3790" w:name="_Toc202371885"/>
      <w:bookmarkEnd w:id="3780"/>
      <w:r w:rsidRPr="00B02A0B">
        <w:rPr>
          <w:rFonts w:eastAsia="Malgun Gothic"/>
        </w:rPr>
        <w:t>10.2.4.2.2</w:t>
      </w:r>
      <w:r w:rsidRPr="00B02A0B">
        <w:rPr>
          <w:rFonts w:eastAsia="Malgun Gothic"/>
        </w:rPr>
        <w:tab/>
        <w:t>MCData client terminating procedures</w:t>
      </w:r>
      <w:bookmarkEnd w:id="3781"/>
      <w:bookmarkEnd w:id="3782"/>
      <w:bookmarkEnd w:id="3783"/>
      <w:bookmarkEnd w:id="3784"/>
      <w:bookmarkEnd w:id="3785"/>
      <w:bookmarkEnd w:id="3786"/>
      <w:bookmarkEnd w:id="3787"/>
      <w:bookmarkEnd w:id="3788"/>
      <w:bookmarkEnd w:id="3789"/>
      <w:bookmarkEnd w:id="3790"/>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lastRenderedPageBreak/>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91" w:name="_CR10_2_4_3"/>
      <w:bookmarkStart w:id="3792" w:name="_Toc20215659"/>
      <w:bookmarkStart w:id="3793" w:name="_Toc27496152"/>
      <w:bookmarkStart w:id="3794" w:name="_Toc36107893"/>
      <w:bookmarkStart w:id="3795" w:name="_Toc44598646"/>
      <w:bookmarkStart w:id="3796" w:name="_Toc44602501"/>
      <w:bookmarkStart w:id="3797" w:name="_Toc45197678"/>
      <w:bookmarkStart w:id="3798" w:name="_Toc45695711"/>
      <w:bookmarkStart w:id="3799" w:name="_Toc51851167"/>
      <w:bookmarkStart w:id="3800" w:name="_Toc92224782"/>
      <w:bookmarkStart w:id="3801" w:name="_Toc202371886"/>
      <w:bookmarkEnd w:id="3791"/>
      <w:r w:rsidRPr="00B02A0B">
        <w:rPr>
          <w:rFonts w:eastAsia="Malgun Gothic"/>
        </w:rPr>
        <w:t>10.2.4.3</w:t>
      </w:r>
      <w:r w:rsidRPr="00B02A0B">
        <w:rPr>
          <w:rFonts w:eastAsia="Malgun Gothic"/>
        </w:rPr>
        <w:tab/>
        <w:t>Participating MCData function procedures</w:t>
      </w:r>
      <w:bookmarkEnd w:id="3792"/>
      <w:bookmarkEnd w:id="3793"/>
      <w:bookmarkEnd w:id="3794"/>
      <w:bookmarkEnd w:id="3795"/>
      <w:bookmarkEnd w:id="3796"/>
      <w:bookmarkEnd w:id="3797"/>
      <w:bookmarkEnd w:id="3798"/>
      <w:bookmarkEnd w:id="3799"/>
      <w:bookmarkEnd w:id="3800"/>
      <w:bookmarkEnd w:id="3801"/>
    </w:p>
    <w:p w14:paraId="1B41E593" w14:textId="77777777" w:rsidR="005C310B" w:rsidRPr="00B02A0B" w:rsidRDefault="005C310B" w:rsidP="007D34FE">
      <w:pPr>
        <w:pStyle w:val="Heading5"/>
        <w:rPr>
          <w:noProof/>
          <w:lang w:val="en-US"/>
        </w:rPr>
      </w:pPr>
      <w:bookmarkStart w:id="3802" w:name="_CR10_2_4_3_1"/>
      <w:bookmarkStart w:id="3803" w:name="_Toc20215660"/>
      <w:bookmarkStart w:id="3804" w:name="_Toc27496153"/>
      <w:bookmarkStart w:id="3805" w:name="_Toc36107894"/>
      <w:bookmarkStart w:id="3806" w:name="_Toc44598647"/>
      <w:bookmarkStart w:id="3807" w:name="_Toc44602502"/>
      <w:bookmarkStart w:id="3808" w:name="_Toc45197679"/>
      <w:bookmarkStart w:id="3809" w:name="_Toc45695712"/>
      <w:bookmarkStart w:id="3810" w:name="_Toc51851168"/>
      <w:bookmarkStart w:id="3811" w:name="_Toc92224783"/>
      <w:bookmarkStart w:id="3812" w:name="_Toc202371887"/>
      <w:bookmarkEnd w:id="3802"/>
      <w:r w:rsidRPr="00B02A0B">
        <w:rPr>
          <w:noProof/>
          <w:lang w:val="en-US"/>
        </w:rPr>
        <w:t>10.2.4.3.1</w:t>
      </w:r>
      <w:r w:rsidRPr="00B02A0B">
        <w:rPr>
          <w:noProof/>
          <w:lang w:val="en-US"/>
        </w:rPr>
        <w:tab/>
        <w:t>Originating participating MCData function procedures</w:t>
      </w:r>
      <w:bookmarkEnd w:id="3803"/>
      <w:bookmarkEnd w:id="3804"/>
      <w:bookmarkEnd w:id="3805"/>
      <w:bookmarkEnd w:id="3806"/>
      <w:bookmarkEnd w:id="3807"/>
      <w:bookmarkEnd w:id="3808"/>
      <w:bookmarkEnd w:id="3809"/>
      <w:bookmarkEnd w:id="3810"/>
      <w:bookmarkEnd w:id="3811"/>
      <w:bookmarkEnd w:id="3812"/>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lastRenderedPageBreak/>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813" w:name="_CR10_2_4_3_2"/>
      <w:bookmarkStart w:id="3814" w:name="_Toc20215661"/>
      <w:bookmarkStart w:id="3815" w:name="_Toc27496154"/>
      <w:bookmarkStart w:id="3816" w:name="_Toc36107895"/>
      <w:bookmarkStart w:id="3817" w:name="_Toc44598648"/>
      <w:bookmarkStart w:id="3818" w:name="_Toc44602503"/>
      <w:bookmarkStart w:id="3819" w:name="_Toc45197680"/>
      <w:bookmarkStart w:id="3820" w:name="_Toc45695713"/>
      <w:bookmarkStart w:id="3821" w:name="_Toc51851169"/>
      <w:bookmarkStart w:id="3822" w:name="_Toc92224784"/>
      <w:bookmarkStart w:id="3823" w:name="_Toc202371888"/>
      <w:bookmarkEnd w:id="3813"/>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814"/>
      <w:bookmarkEnd w:id="3815"/>
      <w:bookmarkEnd w:id="3816"/>
      <w:bookmarkEnd w:id="3817"/>
      <w:bookmarkEnd w:id="3818"/>
      <w:bookmarkEnd w:id="3819"/>
      <w:bookmarkEnd w:id="3820"/>
      <w:bookmarkEnd w:id="3821"/>
      <w:bookmarkEnd w:id="3822"/>
      <w:bookmarkEnd w:id="3823"/>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lastRenderedPageBreak/>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24" w:name="_CR10_2_4_4"/>
      <w:bookmarkStart w:id="3825" w:name="_Toc20215662"/>
      <w:bookmarkStart w:id="3826" w:name="_Toc27496155"/>
      <w:bookmarkStart w:id="3827" w:name="_Toc36107896"/>
      <w:bookmarkStart w:id="3828" w:name="_Toc44598649"/>
      <w:bookmarkStart w:id="3829" w:name="_Toc44602504"/>
      <w:bookmarkStart w:id="3830" w:name="_Toc45197681"/>
      <w:bookmarkStart w:id="3831" w:name="_Toc45695714"/>
      <w:bookmarkStart w:id="3832" w:name="_Toc51851170"/>
      <w:bookmarkStart w:id="3833" w:name="_Toc92224785"/>
      <w:bookmarkStart w:id="3834" w:name="_Toc202371889"/>
      <w:bookmarkEnd w:id="3824"/>
      <w:r w:rsidRPr="00B02A0B">
        <w:rPr>
          <w:rFonts w:eastAsia="Malgun Gothic"/>
        </w:rPr>
        <w:t>10.2.4.4</w:t>
      </w:r>
      <w:r w:rsidRPr="00B02A0B">
        <w:rPr>
          <w:rFonts w:eastAsia="Malgun Gothic"/>
        </w:rPr>
        <w:tab/>
        <w:t>Controlling MCData function procedures</w:t>
      </w:r>
      <w:bookmarkEnd w:id="3825"/>
      <w:bookmarkEnd w:id="3826"/>
      <w:bookmarkEnd w:id="3827"/>
      <w:bookmarkEnd w:id="3828"/>
      <w:bookmarkEnd w:id="3829"/>
      <w:bookmarkEnd w:id="3830"/>
      <w:bookmarkEnd w:id="3831"/>
      <w:bookmarkEnd w:id="3832"/>
      <w:bookmarkEnd w:id="3833"/>
      <w:bookmarkEnd w:id="3834"/>
    </w:p>
    <w:p w14:paraId="460838F2" w14:textId="77777777" w:rsidR="005C310B" w:rsidRPr="00B02A0B" w:rsidRDefault="005C310B" w:rsidP="007D34FE">
      <w:pPr>
        <w:pStyle w:val="Heading5"/>
        <w:rPr>
          <w:rFonts w:eastAsia="Malgun Gothic"/>
        </w:rPr>
      </w:pPr>
      <w:bookmarkStart w:id="3835" w:name="_CR10_2_4_4_1"/>
      <w:bookmarkStart w:id="3836" w:name="_Toc20215663"/>
      <w:bookmarkStart w:id="3837" w:name="_Toc27496156"/>
      <w:bookmarkStart w:id="3838" w:name="_Toc36107897"/>
      <w:bookmarkStart w:id="3839" w:name="_Toc44598650"/>
      <w:bookmarkStart w:id="3840" w:name="_Toc44602505"/>
      <w:bookmarkStart w:id="3841" w:name="_Toc45197682"/>
      <w:bookmarkStart w:id="3842" w:name="_Toc45695715"/>
      <w:bookmarkStart w:id="3843" w:name="_Toc51851171"/>
      <w:bookmarkStart w:id="3844" w:name="_Toc92224786"/>
      <w:bookmarkStart w:id="3845" w:name="_Toc202371890"/>
      <w:bookmarkEnd w:id="3835"/>
      <w:r w:rsidRPr="00B02A0B">
        <w:rPr>
          <w:rFonts w:eastAsia="Malgun Gothic"/>
        </w:rPr>
        <w:t>10.2.4.4.1</w:t>
      </w:r>
      <w:r w:rsidRPr="00B02A0B">
        <w:rPr>
          <w:rFonts w:eastAsia="Malgun Gothic"/>
        </w:rPr>
        <w:tab/>
        <w:t>Originating controlling MCData function procedures</w:t>
      </w:r>
      <w:bookmarkEnd w:id="3836"/>
      <w:bookmarkEnd w:id="3837"/>
      <w:bookmarkEnd w:id="3838"/>
      <w:bookmarkEnd w:id="3839"/>
      <w:bookmarkEnd w:id="3840"/>
      <w:bookmarkEnd w:id="3841"/>
      <w:bookmarkEnd w:id="3842"/>
      <w:bookmarkEnd w:id="3843"/>
      <w:bookmarkEnd w:id="3844"/>
      <w:bookmarkEnd w:id="3845"/>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lastRenderedPageBreak/>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46" w:name="_CR10_2_4_4_2"/>
      <w:bookmarkStart w:id="3847" w:name="_Toc20215664"/>
      <w:bookmarkStart w:id="3848" w:name="_Toc27496157"/>
      <w:bookmarkStart w:id="3849" w:name="_Toc36107898"/>
      <w:bookmarkStart w:id="3850" w:name="_Toc44598651"/>
      <w:bookmarkStart w:id="3851" w:name="_Toc44602506"/>
      <w:bookmarkStart w:id="3852" w:name="_Toc45197683"/>
      <w:bookmarkStart w:id="3853" w:name="_Toc45695716"/>
      <w:bookmarkStart w:id="3854" w:name="_Toc51851172"/>
      <w:bookmarkStart w:id="3855" w:name="_Toc92224787"/>
      <w:bookmarkStart w:id="3856" w:name="_Toc202371891"/>
      <w:bookmarkEnd w:id="3846"/>
      <w:r w:rsidRPr="00B02A0B">
        <w:rPr>
          <w:rFonts w:eastAsia="Malgun Gothic"/>
        </w:rPr>
        <w:t>10.2.4.4.2</w:t>
      </w:r>
      <w:r w:rsidRPr="00B02A0B">
        <w:rPr>
          <w:rFonts w:eastAsia="Malgun Gothic"/>
        </w:rPr>
        <w:tab/>
        <w:t>Terminating controlling MCData function procedures</w:t>
      </w:r>
      <w:bookmarkEnd w:id="3847"/>
      <w:bookmarkEnd w:id="3848"/>
      <w:bookmarkEnd w:id="3849"/>
      <w:bookmarkEnd w:id="3850"/>
      <w:bookmarkEnd w:id="3851"/>
      <w:bookmarkEnd w:id="3852"/>
      <w:bookmarkEnd w:id="3853"/>
      <w:bookmarkEnd w:id="3854"/>
      <w:bookmarkEnd w:id="3855"/>
      <w:bookmarkEnd w:id="3856"/>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lastRenderedPageBreak/>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w:t>
      </w:r>
      <w:r>
        <w:rPr>
          <w:lang w:eastAsia="ko-KR"/>
        </w:rPr>
        <w:lastRenderedPageBreak/>
        <w:t xml:space="preserve">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w:t>
      </w:r>
      <w:r w:rsidRPr="00B02A0B">
        <w:lastRenderedPageBreak/>
        <w:t>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lastRenderedPageBreak/>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57" w:name="_CR10_2_5"/>
      <w:bookmarkStart w:id="3858" w:name="_Toc20215665"/>
      <w:bookmarkStart w:id="3859" w:name="_Toc27496158"/>
      <w:bookmarkStart w:id="3860" w:name="_Toc36107899"/>
      <w:bookmarkStart w:id="3861" w:name="_Toc44598652"/>
      <w:bookmarkStart w:id="3862" w:name="_Toc44602507"/>
      <w:bookmarkStart w:id="3863" w:name="_Toc45197684"/>
      <w:bookmarkStart w:id="3864" w:name="_Toc45695717"/>
      <w:bookmarkStart w:id="3865" w:name="_Toc51851173"/>
      <w:bookmarkStart w:id="3866" w:name="_Toc92224788"/>
      <w:bookmarkStart w:id="3867" w:name="_Toc202371892"/>
      <w:bookmarkEnd w:id="3857"/>
      <w:r w:rsidRPr="00B02A0B">
        <w:lastRenderedPageBreak/>
        <w:t>10.2.5</w:t>
      </w:r>
      <w:r w:rsidRPr="00B02A0B">
        <w:tab/>
        <w:t>FD using media plane</w:t>
      </w:r>
      <w:bookmarkEnd w:id="3858"/>
      <w:bookmarkEnd w:id="3859"/>
      <w:bookmarkEnd w:id="3860"/>
      <w:bookmarkEnd w:id="3861"/>
      <w:bookmarkEnd w:id="3862"/>
      <w:bookmarkEnd w:id="3863"/>
      <w:bookmarkEnd w:id="3864"/>
      <w:bookmarkEnd w:id="3865"/>
      <w:bookmarkEnd w:id="3866"/>
      <w:bookmarkEnd w:id="3867"/>
    </w:p>
    <w:p w14:paraId="64062AED" w14:textId="77777777" w:rsidR="005C310B" w:rsidRPr="00B02A0B" w:rsidRDefault="005C310B" w:rsidP="007D34FE">
      <w:pPr>
        <w:pStyle w:val="Heading4"/>
        <w:rPr>
          <w:rFonts w:eastAsia="Malgun Gothic"/>
        </w:rPr>
      </w:pPr>
      <w:bookmarkStart w:id="3868" w:name="_CR10_2_5_1"/>
      <w:bookmarkStart w:id="3869" w:name="_Toc20215666"/>
      <w:bookmarkStart w:id="3870" w:name="_Toc27496159"/>
      <w:bookmarkStart w:id="3871" w:name="_Toc36107900"/>
      <w:bookmarkStart w:id="3872" w:name="_Toc44598653"/>
      <w:bookmarkStart w:id="3873" w:name="_Toc44602508"/>
      <w:bookmarkStart w:id="3874" w:name="_Toc45197685"/>
      <w:bookmarkStart w:id="3875" w:name="_Toc45695718"/>
      <w:bookmarkStart w:id="3876" w:name="_Toc51851174"/>
      <w:bookmarkStart w:id="3877" w:name="_Toc92224789"/>
      <w:bookmarkStart w:id="3878" w:name="_Toc202371893"/>
      <w:bookmarkEnd w:id="3868"/>
      <w:r w:rsidRPr="00B02A0B">
        <w:rPr>
          <w:rFonts w:eastAsia="Malgun Gothic"/>
        </w:rPr>
        <w:t>10.2.5.1</w:t>
      </w:r>
      <w:r w:rsidRPr="00B02A0B">
        <w:rPr>
          <w:rFonts w:eastAsia="Malgun Gothic"/>
        </w:rPr>
        <w:tab/>
        <w:t>General</w:t>
      </w:r>
      <w:bookmarkEnd w:id="3869"/>
      <w:bookmarkEnd w:id="3870"/>
      <w:bookmarkEnd w:id="3871"/>
      <w:bookmarkEnd w:id="3872"/>
      <w:bookmarkEnd w:id="3873"/>
      <w:bookmarkEnd w:id="3874"/>
      <w:bookmarkEnd w:id="3875"/>
      <w:bookmarkEnd w:id="3876"/>
      <w:bookmarkEnd w:id="3877"/>
      <w:bookmarkEnd w:id="3878"/>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79" w:name="_CR10_2_5_2"/>
      <w:bookmarkStart w:id="3880" w:name="_Toc20215667"/>
      <w:bookmarkStart w:id="3881" w:name="_Toc27496160"/>
      <w:bookmarkStart w:id="3882" w:name="_Toc36107901"/>
      <w:bookmarkStart w:id="3883" w:name="_Toc44598654"/>
      <w:bookmarkStart w:id="3884" w:name="_Toc44602509"/>
      <w:bookmarkStart w:id="3885" w:name="_Toc45197686"/>
      <w:bookmarkStart w:id="3886" w:name="_Toc45695719"/>
      <w:bookmarkStart w:id="3887" w:name="_Toc51851175"/>
      <w:bookmarkStart w:id="3888" w:name="_Toc92224790"/>
      <w:bookmarkStart w:id="3889" w:name="_Toc202371894"/>
      <w:bookmarkEnd w:id="3879"/>
      <w:r w:rsidRPr="00B02A0B">
        <w:rPr>
          <w:rFonts w:eastAsia="Malgun Gothic"/>
        </w:rPr>
        <w:t>10.2.5.2</w:t>
      </w:r>
      <w:r w:rsidRPr="00B02A0B">
        <w:rPr>
          <w:rFonts w:eastAsia="Malgun Gothic"/>
        </w:rPr>
        <w:tab/>
        <w:t>MCData client procedures</w:t>
      </w:r>
      <w:bookmarkEnd w:id="3880"/>
      <w:bookmarkEnd w:id="3881"/>
      <w:bookmarkEnd w:id="3882"/>
      <w:bookmarkEnd w:id="3883"/>
      <w:bookmarkEnd w:id="3884"/>
      <w:bookmarkEnd w:id="3885"/>
      <w:bookmarkEnd w:id="3886"/>
      <w:bookmarkEnd w:id="3887"/>
      <w:bookmarkEnd w:id="3888"/>
      <w:bookmarkEnd w:id="3889"/>
    </w:p>
    <w:p w14:paraId="79A911E5" w14:textId="77777777" w:rsidR="005C310B" w:rsidRPr="00B02A0B" w:rsidRDefault="005C310B" w:rsidP="007D34FE">
      <w:pPr>
        <w:pStyle w:val="Heading5"/>
        <w:rPr>
          <w:rFonts w:eastAsia="Malgun Gothic"/>
        </w:rPr>
      </w:pPr>
      <w:bookmarkStart w:id="3890" w:name="_CR10_2_5_2_1"/>
      <w:bookmarkStart w:id="3891" w:name="_Toc20215668"/>
      <w:bookmarkStart w:id="3892" w:name="_Toc27496161"/>
      <w:bookmarkStart w:id="3893" w:name="_Toc36107902"/>
      <w:bookmarkStart w:id="3894" w:name="_Toc44598655"/>
      <w:bookmarkStart w:id="3895" w:name="_Toc44602510"/>
      <w:bookmarkStart w:id="3896" w:name="_Toc45197687"/>
      <w:bookmarkStart w:id="3897" w:name="_Toc45695720"/>
      <w:bookmarkStart w:id="3898" w:name="_Toc51851176"/>
      <w:bookmarkStart w:id="3899" w:name="_Toc92224791"/>
      <w:bookmarkStart w:id="3900" w:name="_Toc202371895"/>
      <w:bookmarkEnd w:id="3890"/>
      <w:r w:rsidRPr="00B02A0B">
        <w:rPr>
          <w:rFonts w:eastAsia="Malgun Gothic"/>
        </w:rPr>
        <w:t>10.2.5.2.1</w:t>
      </w:r>
      <w:r w:rsidRPr="00B02A0B">
        <w:rPr>
          <w:rFonts w:eastAsia="Malgun Gothic"/>
        </w:rPr>
        <w:tab/>
        <w:t>SDP offer generation</w:t>
      </w:r>
      <w:bookmarkEnd w:id="3891"/>
      <w:bookmarkEnd w:id="3892"/>
      <w:bookmarkEnd w:id="3893"/>
      <w:bookmarkEnd w:id="3894"/>
      <w:bookmarkEnd w:id="3895"/>
      <w:bookmarkEnd w:id="3896"/>
      <w:bookmarkEnd w:id="3897"/>
      <w:bookmarkEnd w:id="3898"/>
      <w:bookmarkEnd w:id="3899"/>
      <w:bookmarkEnd w:id="3900"/>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901" w:name="_CR10_2_5_2_2"/>
      <w:bookmarkStart w:id="3902" w:name="_Toc20215669"/>
      <w:bookmarkStart w:id="3903" w:name="_Toc27496162"/>
      <w:bookmarkStart w:id="3904" w:name="_Toc36107903"/>
      <w:bookmarkStart w:id="3905" w:name="_Toc44598656"/>
      <w:bookmarkStart w:id="3906" w:name="_Toc44602511"/>
      <w:bookmarkStart w:id="3907" w:name="_Toc45197688"/>
      <w:bookmarkStart w:id="3908" w:name="_Toc45695721"/>
      <w:bookmarkStart w:id="3909" w:name="_Toc51851177"/>
      <w:bookmarkStart w:id="3910" w:name="_Toc92224792"/>
      <w:bookmarkStart w:id="3911" w:name="_Toc202371896"/>
      <w:bookmarkEnd w:id="3901"/>
      <w:r w:rsidRPr="00B02A0B">
        <w:rPr>
          <w:rFonts w:eastAsia="Malgun Gothic"/>
        </w:rPr>
        <w:t>10.2.5.2.2</w:t>
      </w:r>
      <w:r w:rsidRPr="00B02A0B">
        <w:rPr>
          <w:rFonts w:eastAsia="Malgun Gothic"/>
        </w:rPr>
        <w:tab/>
        <w:t>SDP answer generation</w:t>
      </w:r>
      <w:bookmarkEnd w:id="3902"/>
      <w:bookmarkEnd w:id="3903"/>
      <w:bookmarkEnd w:id="3904"/>
      <w:bookmarkEnd w:id="3905"/>
      <w:bookmarkEnd w:id="3906"/>
      <w:bookmarkEnd w:id="3907"/>
      <w:bookmarkEnd w:id="3908"/>
      <w:bookmarkEnd w:id="3909"/>
      <w:bookmarkEnd w:id="3910"/>
      <w:bookmarkEnd w:id="3911"/>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lastRenderedPageBreak/>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912" w:name="_CR10_2_5_2_3"/>
      <w:bookmarkStart w:id="3913" w:name="_Toc20215670"/>
      <w:bookmarkStart w:id="3914" w:name="_Toc27496163"/>
      <w:bookmarkStart w:id="3915" w:name="_Toc36107904"/>
      <w:bookmarkStart w:id="3916" w:name="_Toc44598657"/>
      <w:bookmarkStart w:id="3917" w:name="_Toc44602512"/>
      <w:bookmarkStart w:id="3918" w:name="_Toc45197689"/>
      <w:bookmarkStart w:id="3919" w:name="_Toc45695722"/>
      <w:bookmarkStart w:id="3920" w:name="_Toc51851178"/>
      <w:bookmarkStart w:id="3921" w:name="_Toc92224793"/>
      <w:bookmarkStart w:id="3922" w:name="_Toc202371897"/>
      <w:bookmarkEnd w:id="3912"/>
      <w:r w:rsidRPr="00B02A0B">
        <w:rPr>
          <w:rFonts w:eastAsia="Malgun Gothic"/>
        </w:rPr>
        <w:t>10.2.5.2.3</w:t>
      </w:r>
      <w:r w:rsidRPr="00B02A0B">
        <w:rPr>
          <w:rFonts w:eastAsia="Malgun Gothic"/>
        </w:rPr>
        <w:tab/>
        <w:t>MCData client originating procedures</w:t>
      </w:r>
      <w:bookmarkEnd w:id="3913"/>
      <w:bookmarkEnd w:id="3914"/>
      <w:bookmarkEnd w:id="3915"/>
      <w:bookmarkEnd w:id="3916"/>
      <w:bookmarkEnd w:id="3917"/>
      <w:bookmarkEnd w:id="3918"/>
      <w:bookmarkEnd w:id="3919"/>
      <w:bookmarkEnd w:id="3920"/>
      <w:bookmarkEnd w:id="3921"/>
      <w:bookmarkEnd w:id="3922"/>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lastRenderedPageBreak/>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lastRenderedPageBreak/>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lastRenderedPageBreak/>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23" w:name="_CR10_2_5_2_4"/>
      <w:bookmarkStart w:id="3924" w:name="_Toc20215671"/>
      <w:bookmarkStart w:id="3925" w:name="_Toc27496164"/>
      <w:bookmarkStart w:id="3926" w:name="_Toc36107905"/>
      <w:bookmarkStart w:id="3927" w:name="_Toc44598658"/>
      <w:bookmarkStart w:id="3928" w:name="_Toc44602513"/>
      <w:bookmarkStart w:id="3929" w:name="_Toc45197690"/>
      <w:bookmarkStart w:id="3930" w:name="_Toc45695723"/>
      <w:bookmarkStart w:id="3931" w:name="_Toc51851179"/>
      <w:bookmarkStart w:id="3932" w:name="_Toc92224794"/>
      <w:bookmarkStart w:id="3933" w:name="_Toc202371898"/>
      <w:bookmarkEnd w:id="3923"/>
      <w:r w:rsidRPr="00B02A0B">
        <w:rPr>
          <w:rFonts w:eastAsia="Malgun Gothic"/>
        </w:rPr>
        <w:t>10.2.5.2.4</w:t>
      </w:r>
      <w:r w:rsidRPr="00B02A0B">
        <w:rPr>
          <w:rFonts w:eastAsia="Malgun Gothic"/>
        </w:rPr>
        <w:tab/>
        <w:t>MCData client terminating procedures</w:t>
      </w:r>
      <w:bookmarkEnd w:id="3924"/>
      <w:bookmarkEnd w:id="3925"/>
      <w:bookmarkEnd w:id="3926"/>
      <w:bookmarkEnd w:id="3927"/>
      <w:bookmarkEnd w:id="3928"/>
      <w:bookmarkEnd w:id="3929"/>
      <w:bookmarkEnd w:id="3930"/>
      <w:bookmarkEnd w:id="3931"/>
      <w:bookmarkEnd w:id="3932"/>
      <w:bookmarkEnd w:id="3933"/>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lastRenderedPageBreak/>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lastRenderedPageBreak/>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34" w:name="_Toc20215672"/>
      <w:bookmarkStart w:id="3935" w:name="_Toc27496165"/>
      <w:bookmarkStart w:id="3936" w:name="_Toc36107906"/>
      <w:bookmarkStart w:id="3937" w:name="_Toc44598659"/>
      <w:bookmarkStart w:id="3938" w:name="_Toc44602514"/>
      <w:bookmarkStart w:id="3939" w:name="_Toc45197691"/>
      <w:bookmarkStart w:id="3940" w:name="_Toc45695724"/>
      <w:bookmarkStart w:id="3941"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lastRenderedPageBreak/>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42" w:name="_CR10_2_5_2_5"/>
      <w:bookmarkStart w:id="3943" w:name="_Toc202371899"/>
      <w:bookmarkEnd w:id="3942"/>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43"/>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44" w:name="_CR10_2_5_2_6"/>
      <w:bookmarkStart w:id="3945" w:name="_Toc202371900"/>
      <w:bookmarkEnd w:id="3944"/>
      <w:r>
        <w:t>10.2.5.2.6</w:t>
      </w:r>
      <w:r>
        <w:tab/>
        <w:t>MCData</w:t>
      </w:r>
      <w:r w:rsidRPr="0073469F">
        <w:t xml:space="preserve"> </w:t>
      </w:r>
      <w:r>
        <w:t>client initiates upgrade to emergency for an ongoing</w:t>
      </w:r>
      <w:r w:rsidRPr="0073469F">
        <w:t xml:space="preserve"> </w:t>
      </w:r>
      <w:r>
        <w:t>one-to-one communication using FD media plane</w:t>
      </w:r>
      <w:bookmarkEnd w:id="3945"/>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46" w:name="_CR10_2_5_2_7"/>
      <w:bookmarkStart w:id="3947" w:name="_Toc202371901"/>
      <w:bookmarkEnd w:id="3946"/>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47"/>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48" w:name="_CR10_2_5_3"/>
      <w:bookmarkStart w:id="3949" w:name="_Toc92224795"/>
      <w:bookmarkStart w:id="3950" w:name="_Toc202371902"/>
      <w:bookmarkEnd w:id="3948"/>
      <w:r w:rsidRPr="00B02A0B">
        <w:rPr>
          <w:rFonts w:eastAsia="Malgun Gothic"/>
        </w:rPr>
        <w:t>10.2.5.3</w:t>
      </w:r>
      <w:r w:rsidRPr="00B02A0B">
        <w:rPr>
          <w:rFonts w:eastAsia="Malgun Gothic"/>
        </w:rPr>
        <w:tab/>
        <w:t>Participating MCData function procedures</w:t>
      </w:r>
      <w:bookmarkEnd w:id="3934"/>
      <w:bookmarkEnd w:id="3935"/>
      <w:bookmarkEnd w:id="3936"/>
      <w:bookmarkEnd w:id="3937"/>
      <w:bookmarkEnd w:id="3938"/>
      <w:bookmarkEnd w:id="3939"/>
      <w:bookmarkEnd w:id="3940"/>
      <w:bookmarkEnd w:id="3941"/>
      <w:bookmarkEnd w:id="3949"/>
      <w:bookmarkEnd w:id="3950"/>
    </w:p>
    <w:p w14:paraId="020CCB45" w14:textId="77777777" w:rsidR="005C310B" w:rsidRPr="00B02A0B" w:rsidRDefault="005C310B" w:rsidP="007D34FE">
      <w:pPr>
        <w:pStyle w:val="Heading5"/>
        <w:rPr>
          <w:rFonts w:eastAsia="Malgun Gothic"/>
        </w:rPr>
      </w:pPr>
      <w:bookmarkStart w:id="3951" w:name="_CR10_2_5_3_1"/>
      <w:bookmarkStart w:id="3952" w:name="_Toc20215673"/>
      <w:bookmarkStart w:id="3953" w:name="_Toc27496166"/>
      <w:bookmarkStart w:id="3954" w:name="_Toc36107907"/>
      <w:bookmarkStart w:id="3955" w:name="_Toc44598660"/>
      <w:bookmarkStart w:id="3956" w:name="_Toc44602515"/>
      <w:bookmarkStart w:id="3957" w:name="_Toc45197692"/>
      <w:bookmarkStart w:id="3958" w:name="_Toc45695725"/>
      <w:bookmarkStart w:id="3959" w:name="_Toc51851181"/>
      <w:bookmarkStart w:id="3960" w:name="_Toc92224796"/>
      <w:bookmarkStart w:id="3961" w:name="_Toc202371903"/>
      <w:bookmarkEnd w:id="3951"/>
      <w:r w:rsidRPr="00B02A0B">
        <w:rPr>
          <w:rFonts w:eastAsia="Malgun Gothic"/>
        </w:rPr>
        <w:t>10.2.5.3.1</w:t>
      </w:r>
      <w:r w:rsidRPr="00B02A0B">
        <w:rPr>
          <w:rFonts w:eastAsia="Malgun Gothic"/>
        </w:rPr>
        <w:tab/>
        <w:t>SDP offer generation</w:t>
      </w:r>
      <w:bookmarkEnd w:id="3952"/>
      <w:bookmarkEnd w:id="3953"/>
      <w:bookmarkEnd w:id="3954"/>
      <w:bookmarkEnd w:id="3955"/>
      <w:bookmarkEnd w:id="3956"/>
      <w:bookmarkEnd w:id="3957"/>
      <w:bookmarkEnd w:id="3958"/>
      <w:bookmarkEnd w:id="3959"/>
      <w:bookmarkEnd w:id="3960"/>
      <w:bookmarkEnd w:id="3961"/>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62" w:name="_CR10_2_5_3_2"/>
      <w:bookmarkStart w:id="3963" w:name="_Toc20215674"/>
      <w:bookmarkStart w:id="3964" w:name="_Toc27496167"/>
      <w:bookmarkStart w:id="3965" w:name="_Toc36107908"/>
      <w:bookmarkStart w:id="3966" w:name="_Toc44598661"/>
      <w:bookmarkStart w:id="3967" w:name="_Toc44602516"/>
      <w:bookmarkStart w:id="3968" w:name="_Toc45197693"/>
      <w:bookmarkStart w:id="3969" w:name="_Toc45695726"/>
      <w:bookmarkStart w:id="3970" w:name="_Toc51851182"/>
      <w:bookmarkStart w:id="3971" w:name="_Toc92224797"/>
      <w:bookmarkStart w:id="3972" w:name="_Toc202371904"/>
      <w:bookmarkEnd w:id="3962"/>
      <w:r w:rsidRPr="00B02A0B">
        <w:rPr>
          <w:rFonts w:eastAsia="Malgun Gothic"/>
        </w:rPr>
        <w:t>10.2.5.3.2</w:t>
      </w:r>
      <w:r w:rsidRPr="00B02A0B">
        <w:rPr>
          <w:rFonts w:eastAsia="Malgun Gothic"/>
        </w:rPr>
        <w:tab/>
        <w:t>SDP answer generation</w:t>
      </w:r>
      <w:bookmarkEnd w:id="3963"/>
      <w:bookmarkEnd w:id="3964"/>
      <w:bookmarkEnd w:id="3965"/>
      <w:bookmarkEnd w:id="3966"/>
      <w:bookmarkEnd w:id="3967"/>
      <w:bookmarkEnd w:id="3968"/>
      <w:bookmarkEnd w:id="3969"/>
      <w:bookmarkEnd w:id="3970"/>
      <w:bookmarkEnd w:id="3971"/>
      <w:bookmarkEnd w:id="3972"/>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73" w:name="_CR10_2_5_3_3"/>
      <w:bookmarkStart w:id="3974" w:name="_Toc20215675"/>
      <w:bookmarkStart w:id="3975" w:name="_Toc27496168"/>
      <w:bookmarkStart w:id="3976" w:name="_Toc36107909"/>
      <w:bookmarkStart w:id="3977" w:name="_Toc44598662"/>
      <w:bookmarkStart w:id="3978" w:name="_Toc44602517"/>
      <w:bookmarkStart w:id="3979" w:name="_Toc45197694"/>
      <w:bookmarkStart w:id="3980" w:name="_Toc45695727"/>
      <w:bookmarkStart w:id="3981" w:name="_Toc51851183"/>
      <w:bookmarkStart w:id="3982" w:name="_Toc92224798"/>
      <w:bookmarkStart w:id="3983" w:name="_Toc202371905"/>
      <w:bookmarkEnd w:id="3973"/>
      <w:r w:rsidRPr="00B02A0B">
        <w:rPr>
          <w:rFonts w:eastAsia="Malgun Gothic"/>
        </w:rPr>
        <w:t>10.2.5.3.3</w:t>
      </w:r>
      <w:r w:rsidRPr="00B02A0B">
        <w:rPr>
          <w:rFonts w:eastAsia="Malgun Gothic"/>
        </w:rPr>
        <w:tab/>
        <w:t>Originating participating MCData function procedures</w:t>
      </w:r>
      <w:bookmarkEnd w:id="3974"/>
      <w:bookmarkEnd w:id="3975"/>
      <w:bookmarkEnd w:id="3976"/>
      <w:bookmarkEnd w:id="3977"/>
      <w:bookmarkEnd w:id="3978"/>
      <w:bookmarkEnd w:id="3979"/>
      <w:bookmarkEnd w:id="3980"/>
      <w:bookmarkEnd w:id="3981"/>
      <w:bookmarkEnd w:id="3982"/>
      <w:bookmarkEnd w:id="3983"/>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lastRenderedPageBreak/>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lastRenderedPageBreak/>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84" w:name="_CR10_2_5_3_4"/>
      <w:bookmarkStart w:id="3985" w:name="_Toc20215676"/>
      <w:bookmarkStart w:id="3986" w:name="_Toc27496169"/>
      <w:bookmarkStart w:id="3987" w:name="_Toc36107910"/>
      <w:bookmarkStart w:id="3988" w:name="_Toc44598663"/>
      <w:bookmarkStart w:id="3989" w:name="_Toc44602518"/>
      <w:bookmarkStart w:id="3990" w:name="_Toc45197695"/>
      <w:bookmarkStart w:id="3991" w:name="_Toc45695728"/>
      <w:bookmarkStart w:id="3992" w:name="_Toc51851184"/>
      <w:bookmarkStart w:id="3993" w:name="_Toc92224799"/>
      <w:bookmarkStart w:id="3994" w:name="_Toc202371906"/>
      <w:bookmarkEnd w:id="3984"/>
      <w:r w:rsidRPr="00B02A0B">
        <w:rPr>
          <w:rFonts w:eastAsia="Malgun Gothic"/>
        </w:rPr>
        <w:t>10.2.5.3.4</w:t>
      </w:r>
      <w:r w:rsidRPr="00B02A0B">
        <w:rPr>
          <w:rFonts w:eastAsia="Malgun Gothic"/>
        </w:rPr>
        <w:tab/>
        <w:t>Terminating participating MCData function procedures</w:t>
      </w:r>
      <w:bookmarkEnd w:id="3985"/>
      <w:bookmarkEnd w:id="3986"/>
      <w:bookmarkEnd w:id="3987"/>
      <w:bookmarkEnd w:id="3988"/>
      <w:bookmarkEnd w:id="3989"/>
      <w:bookmarkEnd w:id="3990"/>
      <w:bookmarkEnd w:id="3991"/>
      <w:bookmarkEnd w:id="3992"/>
      <w:bookmarkEnd w:id="3993"/>
      <w:bookmarkEnd w:id="3994"/>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lastRenderedPageBreak/>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lastRenderedPageBreak/>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lastRenderedPageBreak/>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lastRenderedPageBreak/>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w:t>
      </w:r>
      <w:r w:rsidRPr="00B02A0B">
        <w:rPr>
          <w:rFonts w:eastAsia="Malgun Gothic"/>
        </w:rPr>
        <w:lastRenderedPageBreak/>
        <w:t>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95" w:name="_CR10_2_5_3_5"/>
      <w:bookmarkStart w:id="3996" w:name="_Toc20215677"/>
      <w:bookmarkStart w:id="3997" w:name="_Toc27496170"/>
      <w:bookmarkStart w:id="3998" w:name="_Toc36107911"/>
      <w:bookmarkStart w:id="3999" w:name="_Toc44598664"/>
      <w:bookmarkStart w:id="4000" w:name="_Toc44602519"/>
      <w:bookmarkStart w:id="4001" w:name="_Toc45197696"/>
      <w:bookmarkStart w:id="4002" w:name="_Toc45695729"/>
      <w:bookmarkStart w:id="4003" w:name="_Toc51851185"/>
      <w:bookmarkStart w:id="4004" w:name="_Toc92224800"/>
      <w:bookmarkStart w:id="4005" w:name="_Toc202371907"/>
      <w:bookmarkEnd w:id="3995"/>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4005"/>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4006" w:name="_CR10_2_5_3_6"/>
      <w:bookmarkStart w:id="4007" w:name="_Toc202371908"/>
      <w:bookmarkEnd w:id="4006"/>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4007"/>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4008" w:name="_CR10_2_5_4"/>
      <w:bookmarkStart w:id="4009" w:name="_Toc202371909"/>
      <w:bookmarkEnd w:id="4008"/>
      <w:r w:rsidRPr="00B02A0B">
        <w:rPr>
          <w:rFonts w:eastAsia="Malgun Gothic"/>
        </w:rPr>
        <w:t>10.2.5.4</w:t>
      </w:r>
      <w:r w:rsidRPr="00B02A0B">
        <w:rPr>
          <w:rFonts w:eastAsia="Malgun Gothic"/>
        </w:rPr>
        <w:tab/>
        <w:t>Controlling MCData function procedures</w:t>
      </w:r>
      <w:bookmarkEnd w:id="3996"/>
      <w:bookmarkEnd w:id="3997"/>
      <w:bookmarkEnd w:id="3998"/>
      <w:bookmarkEnd w:id="3999"/>
      <w:bookmarkEnd w:id="4000"/>
      <w:bookmarkEnd w:id="4001"/>
      <w:bookmarkEnd w:id="4002"/>
      <w:bookmarkEnd w:id="4003"/>
      <w:bookmarkEnd w:id="4004"/>
      <w:bookmarkEnd w:id="4009"/>
    </w:p>
    <w:p w14:paraId="3865016D" w14:textId="77777777" w:rsidR="005C310B" w:rsidRPr="00B02A0B" w:rsidRDefault="005C310B" w:rsidP="007D34FE">
      <w:pPr>
        <w:pStyle w:val="Heading5"/>
        <w:rPr>
          <w:lang w:eastAsia="ko-KR"/>
        </w:rPr>
      </w:pPr>
      <w:bookmarkStart w:id="4010" w:name="_CR10_2_5_4_1"/>
      <w:bookmarkStart w:id="4011" w:name="_Toc20215678"/>
      <w:bookmarkStart w:id="4012" w:name="_Toc27496171"/>
      <w:bookmarkStart w:id="4013" w:name="_Toc36107912"/>
      <w:bookmarkStart w:id="4014" w:name="_Toc44598665"/>
      <w:bookmarkStart w:id="4015" w:name="_Toc44602520"/>
      <w:bookmarkStart w:id="4016" w:name="_Toc45197697"/>
      <w:bookmarkStart w:id="4017" w:name="_Toc45695730"/>
      <w:bookmarkStart w:id="4018" w:name="_Toc51851186"/>
      <w:bookmarkStart w:id="4019" w:name="_Toc92224801"/>
      <w:bookmarkStart w:id="4020" w:name="_Toc202371910"/>
      <w:bookmarkEnd w:id="4010"/>
      <w:r w:rsidRPr="00B02A0B">
        <w:rPr>
          <w:lang w:eastAsia="ko-KR"/>
        </w:rPr>
        <w:t>10.2.5.4.1</w:t>
      </w:r>
      <w:r w:rsidRPr="00B02A0B">
        <w:rPr>
          <w:lang w:eastAsia="ko-KR"/>
        </w:rPr>
        <w:tab/>
        <w:t>SDP offer generation</w:t>
      </w:r>
      <w:bookmarkEnd w:id="4011"/>
      <w:bookmarkEnd w:id="4012"/>
      <w:bookmarkEnd w:id="4013"/>
      <w:bookmarkEnd w:id="4014"/>
      <w:bookmarkEnd w:id="4015"/>
      <w:bookmarkEnd w:id="4016"/>
      <w:bookmarkEnd w:id="4017"/>
      <w:bookmarkEnd w:id="4018"/>
      <w:bookmarkEnd w:id="4019"/>
      <w:bookmarkEnd w:id="4020"/>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21" w:name="_CR10_2_5_4_2"/>
      <w:bookmarkStart w:id="4022" w:name="_Toc20215679"/>
      <w:bookmarkStart w:id="4023" w:name="_Toc27496172"/>
      <w:bookmarkStart w:id="4024" w:name="_Toc36107913"/>
      <w:bookmarkStart w:id="4025" w:name="_Toc44598666"/>
      <w:bookmarkStart w:id="4026" w:name="_Toc44602521"/>
      <w:bookmarkStart w:id="4027" w:name="_Toc45197698"/>
      <w:bookmarkStart w:id="4028" w:name="_Toc45695731"/>
      <w:bookmarkStart w:id="4029" w:name="_Toc51851187"/>
      <w:bookmarkStart w:id="4030" w:name="_Toc92224802"/>
      <w:bookmarkStart w:id="4031" w:name="_Toc202371911"/>
      <w:bookmarkEnd w:id="4021"/>
      <w:r w:rsidRPr="00B02A0B">
        <w:rPr>
          <w:lang w:eastAsia="ko-KR"/>
        </w:rPr>
        <w:t>10.2.5.4.2</w:t>
      </w:r>
      <w:r w:rsidRPr="00B02A0B">
        <w:rPr>
          <w:lang w:eastAsia="ko-KR"/>
        </w:rPr>
        <w:tab/>
        <w:t>SDP answer generation</w:t>
      </w:r>
      <w:bookmarkEnd w:id="4022"/>
      <w:bookmarkEnd w:id="4023"/>
      <w:bookmarkEnd w:id="4024"/>
      <w:bookmarkEnd w:id="4025"/>
      <w:bookmarkEnd w:id="4026"/>
      <w:bookmarkEnd w:id="4027"/>
      <w:bookmarkEnd w:id="4028"/>
      <w:bookmarkEnd w:id="4029"/>
      <w:bookmarkEnd w:id="4030"/>
      <w:bookmarkEnd w:id="4031"/>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lastRenderedPageBreak/>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32" w:name="_CR10_2_5_4_3"/>
      <w:bookmarkStart w:id="4033" w:name="_Toc20215680"/>
      <w:bookmarkStart w:id="4034" w:name="_Toc27496173"/>
      <w:bookmarkStart w:id="4035" w:name="_Toc36107914"/>
      <w:bookmarkStart w:id="4036" w:name="_Toc44598667"/>
      <w:bookmarkStart w:id="4037" w:name="_Toc44602522"/>
      <w:bookmarkStart w:id="4038" w:name="_Toc45197699"/>
      <w:bookmarkStart w:id="4039" w:name="_Toc45695732"/>
      <w:bookmarkStart w:id="4040" w:name="_Toc51851188"/>
      <w:bookmarkStart w:id="4041" w:name="_Toc92224803"/>
      <w:bookmarkStart w:id="4042" w:name="_Toc202371912"/>
      <w:bookmarkEnd w:id="4032"/>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33"/>
      <w:bookmarkEnd w:id="4034"/>
      <w:bookmarkEnd w:id="4035"/>
      <w:bookmarkEnd w:id="4036"/>
      <w:bookmarkEnd w:id="4037"/>
      <w:bookmarkEnd w:id="4038"/>
      <w:bookmarkEnd w:id="4039"/>
      <w:bookmarkEnd w:id="4040"/>
      <w:bookmarkEnd w:id="4041"/>
      <w:bookmarkEnd w:id="4042"/>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lastRenderedPageBreak/>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43" w:name="_CR10_2_5_4_4"/>
      <w:bookmarkStart w:id="4044" w:name="_Toc20215681"/>
      <w:bookmarkStart w:id="4045" w:name="_Toc27496174"/>
      <w:bookmarkStart w:id="4046" w:name="_Toc36107915"/>
      <w:bookmarkStart w:id="4047" w:name="_Toc44598668"/>
      <w:bookmarkStart w:id="4048" w:name="_Toc44602523"/>
      <w:bookmarkStart w:id="4049" w:name="_Toc45197700"/>
      <w:bookmarkStart w:id="4050" w:name="_Toc45695733"/>
      <w:bookmarkStart w:id="4051" w:name="_Toc51851189"/>
      <w:bookmarkStart w:id="4052" w:name="_Toc92224804"/>
      <w:bookmarkStart w:id="4053" w:name="_Toc202371913"/>
      <w:bookmarkEnd w:id="4043"/>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44"/>
      <w:bookmarkEnd w:id="4045"/>
      <w:bookmarkEnd w:id="4046"/>
      <w:bookmarkEnd w:id="4047"/>
      <w:bookmarkEnd w:id="4048"/>
      <w:bookmarkEnd w:id="4049"/>
      <w:bookmarkEnd w:id="4050"/>
      <w:bookmarkEnd w:id="4051"/>
      <w:bookmarkEnd w:id="4052"/>
      <w:bookmarkEnd w:id="4053"/>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lastRenderedPageBreak/>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lastRenderedPageBreak/>
        <w:t>B)</w:t>
      </w:r>
      <w:r>
        <w:rPr>
          <w:lang w:val="en-US"/>
        </w:rPr>
        <w:tab/>
      </w:r>
      <w:r w:rsidR="001F3177" w:rsidRPr="001F3177">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xml:space="preserve">, shall reject the SIP INVITE request with a SIP 403 (Forbidden) response, with warning </w:t>
      </w:r>
      <w:r w:rsidRPr="00B02A0B">
        <w:lastRenderedPageBreak/>
        <w:t>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lastRenderedPageBreak/>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54" w:name="_CR10_2_5_4_5"/>
      <w:bookmarkStart w:id="4055" w:name="_Toc92224805"/>
      <w:bookmarkStart w:id="4056" w:name="_Toc202371914"/>
      <w:bookmarkEnd w:id="4054"/>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56"/>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57" w:name="_CR10_2_5_4_6"/>
      <w:bookmarkStart w:id="4058" w:name="_Toc202371915"/>
      <w:bookmarkEnd w:id="4057"/>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58"/>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59" w:name="_CR10_2_5_4_7"/>
      <w:bookmarkStart w:id="4060" w:name="_Toc202371916"/>
      <w:bookmarkEnd w:id="4059"/>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60"/>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61" w:name="_CR10_2_5_4_8"/>
      <w:bookmarkStart w:id="4062" w:name="_Toc202371917"/>
      <w:bookmarkEnd w:id="4061"/>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62"/>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63" w:name="_CR10_2_6"/>
      <w:bookmarkStart w:id="4064" w:name="_Toc202371918"/>
      <w:bookmarkEnd w:id="4063"/>
      <w:r w:rsidRPr="00B02A0B">
        <w:t>10.2.6</w:t>
      </w:r>
      <w:r w:rsidRPr="00B02A0B">
        <w:tab/>
        <w:t>FD using MBMS delivery via MB2 interface</w:t>
      </w:r>
      <w:bookmarkEnd w:id="4055"/>
      <w:bookmarkEnd w:id="4064"/>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65" w:name="_CR10_2_7"/>
      <w:bookmarkStart w:id="4066" w:name="_Toc202371919"/>
      <w:bookmarkEnd w:id="4065"/>
      <w:r>
        <w:t>10.2.7</w:t>
      </w:r>
      <w:r>
        <w:tab/>
        <w:t>FD using MB</w:t>
      </w:r>
      <w:r w:rsidRPr="00B02A0B">
        <w:t>S delivery via MB2 interface</w:t>
      </w:r>
      <w:bookmarkEnd w:id="4066"/>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67" w:name="_CR11"/>
      <w:bookmarkStart w:id="4068" w:name="14f4399e2adfb55a__Toc427698780"/>
      <w:bookmarkStart w:id="4069" w:name="_Toc20215682"/>
      <w:bookmarkStart w:id="4070" w:name="_Toc27496175"/>
      <w:bookmarkStart w:id="4071" w:name="_Toc36107916"/>
      <w:bookmarkStart w:id="4072" w:name="_Toc44598669"/>
      <w:bookmarkStart w:id="4073" w:name="_Toc44602524"/>
      <w:bookmarkStart w:id="4074" w:name="_Toc45197701"/>
      <w:bookmarkStart w:id="4075" w:name="_Toc45695734"/>
      <w:bookmarkStart w:id="4076" w:name="_Toc51851190"/>
      <w:bookmarkStart w:id="4077" w:name="_Toc92224806"/>
      <w:bookmarkStart w:id="4078" w:name="_Toc202371920"/>
      <w:bookmarkEnd w:id="4067"/>
      <w:r w:rsidRPr="00B02A0B">
        <w:rPr>
          <w:rFonts w:eastAsia="Malgun Gothic"/>
        </w:rPr>
        <w:lastRenderedPageBreak/>
        <w:t>11</w:t>
      </w:r>
      <w:r w:rsidRPr="00B02A0B">
        <w:rPr>
          <w:rFonts w:eastAsia="Malgun Gothic"/>
        </w:rPr>
        <w:tab/>
      </w:r>
      <w:bookmarkEnd w:id="4068"/>
      <w:r w:rsidRPr="00B02A0B">
        <w:rPr>
          <w:rFonts w:eastAsia="Malgun Gothic"/>
        </w:rPr>
        <w:t>Transmission and Reception Control</w:t>
      </w:r>
      <w:bookmarkEnd w:id="4069"/>
      <w:bookmarkEnd w:id="4070"/>
      <w:bookmarkEnd w:id="4071"/>
      <w:bookmarkEnd w:id="4072"/>
      <w:bookmarkEnd w:id="4073"/>
      <w:bookmarkEnd w:id="4074"/>
      <w:bookmarkEnd w:id="4075"/>
      <w:bookmarkEnd w:id="4076"/>
      <w:bookmarkEnd w:id="4077"/>
      <w:bookmarkEnd w:id="4078"/>
    </w:p>
    <w:p w14:paraId="62508D89" w14:textId="77777777" w:rsidR="005C310B" w:rsidRPr="00B02A0B" w:rsidRDefault="005C310B" w:rsidP="007D34FE">
      <w:pPr>
        <w:pStyle w:val="Heading2"/>
        <w:rPr>
          <w:lang w:eastAsia="ko-KR"/>
        </w:rPr>
      </w:pPr>
      <w:bookmarkStart w:id="4079" w:name="_CR11_1"/>
      <w:bookmarkStart w:id="4080" w:name="_Toc20215683"/>
      <w:bookmarkStart w:id="4081" w:name="_Toc27496176"/>
      <w:bookmarkStart w:id="4082" w:name="_Toc36107917"/>
      <w:bookmarkStart w:id="4083" w:name="_Toc44598670"/>
      <w:bookmarkStart w:id="4084" w:name="_Toc44602525"/>
      <w:bookmarkStart w:id="4085" w:name="_Toc45197702"/>
      <w:bookmarkStart w:id="4086" w:name="_Toc45695735"/>
      <w:bookmarkStart w:id="4087" w:name="_Toc51851191"/>
      <w:bookmarkStart w:id="4088" w:name="_Toc92224807"/>
      <w:bookmarkStart w:id="4089" w:name="_Toc202371921"/>
      <w:bookmarkEnd w:id="4079"/>
      <w:r w:rsidRPr="00B02A0B">
        <w:rPr>
          <w:rFonts w:hint="eastAsia"/>
          <w:lang w:eastAsia="ko-KR"/>
        </w:rPr>
        <w:t>1</w:t>
      </w:r>
      <w:r w:rsidRPr="00B02A0B">
        <w:rPr>
          <w:lang w:eastAsia="ko-KR"/>
        </w:rPr>
        <w:t>1.1</w:t>
      </w:r>
      <w:r w:rsidRPr="00B02A0B">
        <w:rPr>
          <w:rFonts w:hint="eastAsia"/>
          <w:lang w:eastAsia="ko-KR"/>
        </w:rPr>
        <w:tab/>
        <w:t>General</w:t>
      </w:r>
      <w:bookmarkEnd w:id="4080"/>
      <w:bookmarkEnd w:id="4081"/>
      <w:bookmarkEnd w:id="4082"/>
      <w:bookmarkEnd w:id="4083"/>
      <w:bookmarkEnd w:id="4084"/>
      <w:bookmarkEnd w:id="4085"/>
      <w:bookmarkEnd w:id="4086"/>
      <w:bookmarkEnd w:id="4087"/>
      <w:bookmarkEnd w:id="4088"/>
      <w:bookmarkEnd w:id="4089"/>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lastRenderedPageBreak/>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90" w:name="14f4399e2adfb55a__Toc427698223"/>
      <w:bookmarkStart w:id="4091" w:name="14f4399e2adfb55a__Toc427695823"/>
      <w:bookmarkStart w:id="4092" w:name="14f4399e2adfb55a__Toc427696223"/>
      <w:bookmarkStart w:id="4093" w:name="14f4399e2adfb55a__Toc427696622"/>
      <w:bookmarkStart w:id="4094" w:name="14f4399e2adfb55a__Toc427698224"/>
      <w:bookmarkStart w:id="4095" w:name="_CR11_2"/>
      <w:bookmarkStart w:id="4096" w:name="_Toc20215684"/>
      <w:bookmarkStart w:id="4097" w:name="_Toc27496177"/>
      <w:bookmarkStart w:id="4098" w:name="_Toc36107918"/>
      <w:bookmarkStart w:id="4099" w:name="_Toc44598671"/>
      <w:bookmarkStart w:id="4100" w:name="_Toc44602526"/>
      <w:bookmarkStart w:id="4101" w:name="_Toc45197703"/>
      <w:bookmarkStart w:id="4102" w:name="_Toc45695736"/>
      <w:bookmarkStart w:id="4103" w:name="_Toc51851192"/>
      <w:bookmarkStart w:id="4104" w:name="_Toc92224808"/>
      <w:bookmarkStart w:id="4105" w:name="14f4399e2adfb55a__Toc427698782"/>
      <w:bookmarkStart w:id="4106" w:name="_Toc202371922"/>
      <w:bookmarkEnd w:id="4090"/>
      <w:bookmarkEnd w:id="4091"/>
      <w:bookmarkEnd w:id="4092"/>
      <w:bookmarkEnd w:id="4093"/>
      <w:bookmarkEnd w:id="4094"/>
      <w:bookmarkEnd w:id="4095"/>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96"/>
      <w:bookmarkEnd w:id="4097"/>
      <w:bookmarkEnd w:id="4098"/>
      <w:bookmarkEnd w:id="4099"/>
      <w:bookmarkEnd w:id="4100"/>
      <w:bookmarkEnd w:id="4101"/>
      <w:bookmarkEnd w:id="4102"/>
      <w:bookmarkEnd w:id="4103"/>
      <w:bookmarkEnd w:id="4104"/>
      <w:bookmarkEnd w:id="4106"/>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lastRenderedPageBreak/>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107" w:name="_CR11_3"/>
      <w:bookmarkStart w:id="4108" w:name="_Toc20215685"/>
      <w:bookmarkStart w:id="4109" w:name="_Toc27496178"/>
      <w:bookmarkStart w:id="4110" w:name="_Toc36107919"/>
      <w:bookmarkStart w:id="4111" w:name="_Toc44598672"/>
      <w:bookmarkStart w:id="4112" w:name="_Toc44602527"/>
      <w:bookmarkStart w:id="4113" w:name="_Toc45197704"/>
      <w:bookmarkStart w:id="4114" w:name="_Toc45695737"/>
      <w:bookmarkStart w:id="4115" w:name="_Toc51851193"/>
      <w:bookmarkStart w:id="4116" w:name="_Toc92224809"/>
      <w:bookmarkStart w:id="4117" w:name="_Toc202371923"/>
      <w:bookmarkEnd w:id="4107"/>
      <w:r w:rsidRPr="00B02A0B">
        <w:t>1</w:t>
      </w:r>
      <w:r w:rsidRPr="00B02A0B">
        <w:rPr>
          <w:lang w:val="en-US"/>
        </w:rPr>
        <w:t>1</w:t>
      </w:r>
      <w:r w:rsidRPr="00B02A0B">
        <w:t>.</w:t>
      </w:r>
      <w:r w:rsidRPr="00B02A0B">
        <w:rPr>
          <w:lang w:val="en-US"/>
        </w:rPr>
        <w:t>3</w:t>
      </w:r>
      <w:r w:rsidRPr="00B02A0B">
        <w:tab/>
        <w:t>Accessing list of deferred data group communications</w:t>
      </w:r>
      <w:bookmarkEnd w:id="4108"/>
      <w:bookmarkEnd w:id="4109"/>
      <w:bookmarkEnd w:id="4110"/>
      <w:bookmarkEnd w:id="4111"/>
      <w:bookmarkEnd w:id="4112"/>
      <w:bookmarkEnd w:id="4113"/>
      <w:bookmarkEnd w:id="4114"/>
      <w:bookmarkEnd w:id="4115"/>
      <w:bookmarkEnd w:id="4116"/>
      <w:bookmarkEnd w:id="4117"/>
    </w:p>
    <w:p w14:paraId="34148EC1" w14:textId="77777777" w:rsidR="005C310B" w:rsidRPr="00B02A0B" w:rsidRDefault="005C310B" w:rsidP="007D34FE">
      <w:pPr>
        <w:pStyle w:val="Heading3"/>
      </w:pPr>
      <w:bookmarkStart w:id="4118" w:name="_CR11_3_1"/>
      <w:bookmarkStart w:id="4119" w:name="_Toc20215686"/>
      <w:bookmarkStart w:id="4120" w:name="_Toc27496179"/>
      <w:bookmarkStart w:id="4121" w:name="_Toc36107920"/>
      <w:bookmarkStart w:id="4122" w:name="_Toc44598673"/>
      <w:bookmarkStart w:id="4123" w:name="_Toc44602528"/>
      <w:bookmarkStart w:id="4124" w:name="_Toc45197705"/>
      <w:bookmarkStart w:id="4125" w:name="_Toc45695738"/>
      <w:bookmarkStart w:id="4126" w:name="_Toc51851194"/>
      <w:bookmarkStart w:id="4127" w:name="_Toc92224810"/>
      <w:bookmarkStart w:id="4128" w:name="_Toc202371924"/>
      <w:bookmarkEnd w:id="4118"/>
      <w:r w:rsidRPr="00B02A0B">
        <w:t>1</w:t>
      </w:r>
      <w:r w:rsidRPr="00B02A0B">
        <w:rPr>
          <w:lang w:val="en-US"/>
        </w:rPr>
        <w:t>1</w:t>
      </w:r>
      <w:r w:rsidRPr="00B02A0B">
        <w:t>.</w:t>
      </w:r>
      <w:r w:rsidRPr="00B02A0B">
        <w:rPr>
          <w:lang w:val="en-US"/>
        </w:rPr>
        <w:t>3</w:t>
      </w:r>
      <w:r w:rsidRPr="00B02A0B">
        <w:t>.1</w:t>
      </w:r>
      <w:r w:rsidRPr="00B02A0B">
        <w:tab/>
        <w:t>General</w:t>
      </w:r>
      <w:bookmarkEnd w:id="4119"/>
      <w:bookmarkEnd w:id="4120"/>
      <w:bookmarkEnd w:id="4121"/>
      <w:bookmarkEnd w:id="4122"/>
      <w:bookmarkEnd w:id="4123"/>
      <w:bookmarkEnd w:id="4124"/>
      <w:bookmarkEnd w:id="4125"/>
      <w:bookmarkEnd w:id="4126"/>
      <w:bookmarkEnd w:id="4127"/>
      <w:bookmarkEnd w:id="4128"/>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29" w:name="_CR11_3_2"/>
      <w:bookmarkStart w:id="4130" w:name="_Toc20215687"/>
      <w:bookmarkStart w:id="4131" w:name="_Toc27496180"/>
      <w:bookmarkStart w:id="4132" w:name="_Toc36107921"/>
      <w:bookmarkStart w:id="4133" w:name="_Toc44598674"/>
      <w:bookmarkStart w:id="4134" w:name="_Toc44602529"/>
      <w:bookmarkStart w:id="4135" w:name="_Toc45197706"/>
      <w:bookmarkStart w:id="4136" w:name="_Toc45695739"/>
      <w:bookmarkStart w:id="4137" w:name="_Toc51851195"/>
      <w:bookmarkStart w:id="4138" w:name="_Toc92224811"/>
      <w:bookmarkStart w:id="4139" w:name="_Toc202371925"/>
      <w:bookmarkEnd w:id="4129"/>
      <w:r w:rsidRPr="00B02A0B">
        <w:t>1</w:t>
      </w:r>
      <w:r w:rsidRPr="00B02A0B">
        <w:rPr>
          <w:lang w:val="en-US"/>
        </w:rPr>
        <w:t>1</w:t>
      </w:r>
      <w:r w:rsidRPr="00B02A0B">
        <w:t>.</w:t>
      </w:r>
      <w:r w:rsidRPr="00B02A0B">
        <w:rPr>
          <w:lang w:val="en-US"/>
        </w:rPr>
        <w:t>3</w:t>
      </w:r>
      <w:r w:rsidRPr="00B02A0B">
        <w:t>.</w:t>
      </w:r>
      <w:r w:rsidRPr="00B02A0B">
        <w:rPr>
          <w:lang w:val="en-US"/>
        </w:rPr>
        <w:t>2</w:t>
      </w:r>
      <w:r w:rsidRPr="00B02A0B">
        <w:tab/>
        <w:t>MCData client procedures</w:t>
      </w:r>
      <w:bookmarkEnd w:id="4130"/>
      <w:bookmarkEnd w:id="4131"/>
      <w:bookmarkEnd w:id="4132"/>
      <w:bookmarkEnd w:id="4133"/>
      <w:bookmarkEnd w:id="4134"/>
      <w:bookmarkEnd w:id="4135"/>
      <w:bookmarkEnd w:id="4136"/>
      <w:bookmarkEnd w:id="4137"/>
      <w:bookmarkEnd w:id="4138"/>
      <w:bookmarkEnd w:id="4139"/>
    </w:p>
    <w:p w14:paraId="24C35C75" w14:textId="77777777" w:rsidR="005C310B" w:rsidRPr="00B02A0B" w:rsidRDefault="005C310B" w:rsidP="007D34FE">
      <w:pPr>
        <w:pStyle w:val="Heading4"/>
        <w:rPr>
          <w:rFonts w:eastAsia="Malgun Gothic"/>
          <w:lang w:val="en-US"/>
        </w:rPr>
      </w:pPr>
      <w:bookmarkStart w:id="4140" w:name="_CR11_3_2_1"/>
      <w:bookmarkStart w:id="4141" w:name="_Toc20215688"/>
      <w:bookmarkStart w:id="4142" w:name="_Toc27496181"/>
      <w:bookmarkStart w:id="4143" w:name="_Toc36107922"/>
      <w:bookmarkStart w:id="4144" w:name="_Toc44598675"/>
      <w:bookmarkStart w:id="4145" w:name="_Toc44602530"/>
      <w:bookmarkStart w:id="4146" w:name="_Toc45197707"/>
      <w:bookmarkStart w:id="4147" w:name="_Toc45695740"/>
      <w:bookmarkStart w:id="4148" w:name="_Toc51851196"/>
      <w:bookmarkStart w:id="4149" w:name="_Toc92224812"/>
      <w:bookmarkStart w:id="4150" w:name="_Toc202371926"/>
      <w:bookmarkEnd w:id="4140"/>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41"/>
      <w:bookmarkEnd w:id="4142"/>
      <w:bookmarkEnd w:id="4143"/>
      <w:bookmarkEnd w:id="4144"/>
      <w:bookmarkEnd w:id="4145"/>
      <w:bookmarkEnd w:id="4146"/>
      <w:bookmarkEnd w:id="4147"/>
      <w:bookmarkEnd w:id="4148"/>
      <w:bookmarkEnd w:id="4149"/>
      <w:bookmarkEnd w:id="4150"/>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51" w:name="_CR11_3_2_2"/>
      <w:bookmarkStart w:id="4152" w:name="_Toc20215689"/>
      <w:bookmarkStart w:id="4153" w:name="_Toc27496182"/>
      <w:bookmarkStart w:id="4154" w:name="_Toc36107923"/>
      <w:bookmarkStart w:id="4155" w:name="_Toc44598676"/>
      <w:bookmarkStart w:id="4156" w:name="_Toc44602531"/>
      <w:bookmarkStart w:id="4157" w:name="_Toc45197708"/>
      <w:bookmarkStart w:id="4158" w:name="_Toc45695741"/>
      <w:bookmarkStart w:id="4159" w:name="_Toc51851197"/>
      <w:bookmarkStart w:id="4160" w:name="_Toc92224813"/>
      <w:bookmarkStart w:id="4161" w:name="_Toc202371927"/>
      <w:bookmarkEnd w:id="4151"/>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52"/>
      <w:bookmarkEnd w:id="4153"/>
      <w:bookmarkEnd w:id="4154"/>
      <w:bookmarkEnd w:id="4155"/>
      <w:bookmarkEnd w:id="4156"/>
      <w:bookmarkEnd w:id="4157"/>
      <w:bookmarkEnd w:id="4158"/>
      <w:bookmarkEnd w:id="4159"/>
      <w:bookmarkEnd w:id="4160"/>
      <w:bookmarkEnd w:id="4161"/>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62" w:name="_CR11_3_3"/>
      <w:bookmarkStart w:id="4163" w:name="_Toc20215690"/>
      <w:bookmarkStart w:id="4164" w:name="_Toc27496183"/>
      <w:bookmarkStart w:id="4165" w:name="_Toc36107924"/>
      <w:bookmarkStart w:id="4166" w:name="_Toc44598677"/>
      <w:bookmarkStart w:id="4167" w:name="_Toc44602532"/>
      <w:bookmarkStart w:id="4168" w:name="_Toc45197709"/>
      <w:bookmarkStart w:id="4169" w:name="_Toc45695742"/>
      <w:bookmarkStart w:id="4170" w:name="_Toc51851198"/>
      <w:bookmarkStart w:id="4171" w:name="_Toc92224814"/>
      <w:bookmarkStart w:id="4172" w:name="_Toc202371928"/>
      <w:bookmarkEnd w:id="4162"/>
      <w:r w:rsidRPr="00B02A0B">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4163"/>
      <w:bookmarkEnd w:id="4164"/>
      <w:bookmarkEnd w:id="4165"/>
      <w:bookmarkEnd w:id="4166"/>
      <w:bookmarkEnd w:id="4167"/>
      <w:bookmarkEnd w:id="4168"/>
      <w:bookmarkEnd w:id="4169"/>
      <w:bookmarkEnd w:id="4170"/>
      <w:bookmarkEnd w:id="4171"/>
      <w:bookmarkEnd w:id="4172"/>
    </w:p>
    <w:p w14:paraId="2B265938" w14:textId="77777777" w:rsidR="005C310B" w:rsidRPr="00B02A0B" w:rsidRDefault="005C310B" w:rsidP="007D34FE">
      <w:pPr>
        <w:pStyle w:val="Heading4"/>
        <w:rPr>
          <w:rFonts w:eastAsia="Malgun Gothic"/>
        </w:rPr>
      </w:pPr>
      <w:bookmarkStart w:id="4173" w:name="_CR11_3_3_1"/>
      <w:bookmarkStart w:id="4174" w:name="_Toc20215691"/>
      <w:bookmarkStart w:id="4175" w:name="_Toc27496184"/>
      <w:bookmarkStart w:id="4176" w:name="_Toc36107925"/>
      <w:bookmarkStart w:id="4177" w:name="_Toc44598678"/>
      <w:bookmarkStart w:id="4178" w:name="_Toc44602533"/>
      <w:bookmarkStart w:id="4179" w:name="_Toc45197710"/>
      <w:bookmarkStart w:id="4180" w:name="_Toc45695743"/>
      <w:bookmarkStart w:id="4181" w:name="_Toc51851199"/>
      <w:bookmarkStart w:id="4182" w:name="_Toc92224815"/>
      <w:bookmarkStart w:id="4183" w:name="_Toc202371929"/>
      <w:bookmarkEnd w:id="4173"/>
      <w:r w:rsidRPr="00B02A0B">
        <w:rPr>
          <w:rFonts w:eastAsia="Malgun Gothic"/>
        </w:rPr>
        <w:t>11.3.3.1</w:t>
      </w:r>
      <w:r w:rsidRPr="00B02A0B">
        <w:rPr>
          <w:rFonts w:eastAsia="Malgun Gothic"/>
        </w:rPr>
        <w:tab/>
        <w:t>Receiving a request to access a list of deferred group communications</w:t>
      </w:r>
      <w:bookmarkEnd w:id="4174"/>
      <w:bookmarkEnd w:id="4175"/>
      <w:bookmarkEnd w:id="4176"/>
      <w:bookmarkEnd w:id="4177"/>
      <w:bookmarkEnd w:id="4178"/>
      <w:bookmarkEnd w:id="4179"/>
      <w:bookmarkEnd w:id="4180"/>
      <w:bookmarkEnd w:id="4181"/>
      <w:bookmarkEnd w:id="4182"/>
      <w:bookmarkEnd w:id="4183"/>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lastRenderedPageBreak/>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84" w:name="_CR11_3_3_2"/>
      <w:bookmarkStart w:id="4185" w:name="_Toc20215692"/>
      <w:bookmarkStart w:id="4186" w:name="_Toc27496185"/>
      <w:bookmarkStart w:id="4187" w:name="_Toc36107926"/>
      <w:bookmarkStart w:id="4188" w:name="_Toc44598679"/>
      <w:bookmarkStart w:id="4189" w:name="_Toc44602534"/>
      <w:bookmarkStart w:id="4190" w:name="_Toc45197711"/>
      <w:bookmarkStart w:id="4191" w:name="_Toc45695744"/>
      <w:bookmarkStart w:id="4192" w:name="_Toc51851200"/>
      <w:bookmarkStart w:id="4193" w:name="_Toc92224816"/>
      <w:bookmarkStart w:id="4194" w:name="_Toc202371930"/>
      <w:bookmarkEnd w:id="4184"/>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85"/>
      <w:bookmarkEnd w:id="4186"/>
      <w:bookmarkEnd w:id="4187"/>
      <w:bookmarkEnd w:id="4188"/>
      <w:bookmarkEnd w:id="4189"/>
      <w:bookmarkEnd w:id="4190"/>
      <w:bookmarkEnd w:id="4191"/>
      <w:bookmarkEnd w:id="4192"/>
      <w:bookmarkEnd w:id="4193"/>
      <w:bookmarkEnd w:id="4194"/>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95" w:name="_CR12"/>
      <w:bookmarkStart w:id="4196" w:name="_Toc20215693"/>
      <w:bookmarkStart w:id="4197" w:name="_Toc27496186"/>
      <w:bookmarkStart w:id="4198" w:name="_Toc36107927"/>
      <w:bookmarkStart w:id="4199" w:name="_Toc44598680"/>
      <w:bookmarkStart w:id="4200" w:name="_Toc44602535"/>
      <w:bookmarkStart w:id="4201" w:name="_Toc45197712"/>
      <w:bookmarkStart w:id="4202" w:name="_Toc45695745"/>
      <w:bookmarkStart w:id="4203" w:name="_Toc51851201"/>
      <w:bookmarkStart w:id="4204" w:name="_Toc92224817"/>
      <w:bookmarkStart w:id="4205" w:name="_Toc202371931"/>
      <w:bookmarkEnd w:id="4195"/>
      <w:r w:rsidRPr="00B02A0B">
        <w:t>12</w:t>
      </w:r>
      <w:r w:rsidRPr="00B02A0B">
        <w:tab/>
        <w:t>Dispositions and Notifications</w:t>
      </w:r>
      <w:bookmarkEnd w:id="4196"/>
      <w:bookmarkEnd w:id="4197"/>
      <w:bookmarkEnd w:id="4198"/>
      <w:bookmarkEnd w:id="4199"/>
      <w:bookmarkEnd w:id="4200"/>
      <w:bookmarkEnd w:id="4201"/>
      <w:bookmarkEnd w:id="4202"/>
      <w:bookmarkEnd w:id="4203"/>
      <w:bookmarkEnd w:id="4204"/>
      <w:bookmarkEnd w:id="4205"/>
    </w:p>
    <w:p w14:paraId="5AA76A4F" w14:textId="77777777" w:rsidR="005C310B" w:rsidRPr="00B02A0B" w:rsidRDefault="005C310B" w:rsidP="007D34FE">
      <w:pPr>
        <w:pStyle w:val="Heading2"/>
      </w:pPr>
      <w:bookmarkStart w:id="4206" w:name="_CR12_1"/>
      <w:bookmarkStart w:id="4207" w:name="_Toc20215694"/>
      <w:bookmarkStart w:id="4208" w:name="_Toc27496187"/>
      <w:bookmarkStart w:id="4209" w:name="_Toc36107928"/>
      <w:bookmarkStart w:id="4210" w:name="_Toc44598681"/>
      <w:bookmarkStart w:id="4211" w:name="_Toc44602536"/>
      <w:bookmarkStart w:id="4212" w:name="_Toc45197713"/>
      <w:bookmarkStart w:id="4213" w:name="_Toc45695746"/>
      <w:bookmarkStart w:id="4214" w:name="_Toc51851202"/>
      <w:bookmarkStart w:id="4215" w:name="_Toc92224818"/>
      <w:bookmarkStart w:id="4216" w:name="_Toc202371932"/>
      <w:bookmarkEnd w:id="4206"/>
      <w:r w:rsidRPr="00B02A0B">
        <w:t>12.1</w:t>
      </w:r>
      <w:r w:rsidRPr="00B02A0B">
        <w:tab/>
        <w:t>General</w:t>
      </w:r>
      <w:bookmarkEnd w:id="4207"/>
      <w:bookmarkEnd w:id="4208"/>
      <w:bookmarkEnd w:id="4209"/>
      <w:bookmarkEnd w:id="4210"/>
      <w:bookmarkEnd w:id="4211"/>
      <w:bookmarkEnd w:id="4212"/>
      <w:bookmarkEnd w:id="4213"/>
      <w:bookmarkEnd w:id="4214"/>
      <w:bookmarkEnd w:id="4215"/>
      <w:bookmarkEnd w:id="4216"/>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17" w:name="_CR12_2"/>
      <w:bookmarkStart w:id="4218" w:name="_Toc20215695"/>
      <w:bookmarkStart w:id="4219" w:name="_Toc27496188"/>
      <w:bookmarkStart w:id="4220" w:name="_Toc36107929"/>
      <w:bookmarkStart w:id="4221" w:name="_Toc44598682"/>
      <w:bookmarkStart w:id="4222" w:name="_Toc44602537"/>
      <w:bookmarkStart w:id="4223" w:name="_Toc45197714"/>
      <w:bookmarkStart w:id="4224" w:name="_Toc45695747"/>
      <w:bookmarkStart w:id="4225" w:name="_Toc51851203"/>
      <w:bookmarkStart w:id="4226" w:name="_Toc92224819"/>
      <w:bookmarkStart w:id="4227" w:name="_Toc202371933"/>
      <w:bookmarkEnd w:id="4217"/>
      <w:r w:rsidRPr="00B02A0B">
        <w:lastRenderedPageBreak/>
        <w:t>12.2</w:t>
      </w:r>
      <w:r w:rsidRPr="00B02A0B">
        <w:tab/>
        <w:t>On-network disposition notifications</w:t>
      </w:r>
      <w:bookmarkEnd w:id="4218"/>
      <w:bookmarkEnd w:id="4219"/>
      <w:bookmarkEnd w:id="4220"/>
      <w:bookmarkEnd w:id="4221"/>
      <w:bookmarkEnd w:id="4222"/>
      <w:bookmarkEnd w:id="4223"/>
      <w:bookmarkEnd w:id="4224"/>
      <w:bookmarkEnd w:id="4225"/>
      <w:bookmarkEnd w:id="4226"/>
      <w:bookmarkEnd w:id="4227"/>
    </w:p>
    <w:p w14:paraId="21DA90EF" w14:textId="77777777" w:rsidR="005C310B" w:rsidRPr="00B02A0B" w:rsidRDefault="005C310B" w:rsidP="007D34FE">
      <w:pPr>
        <w:pStyle w:val="Heading3"/>
      </w:pPr>
      <w:bookmarkStart w:id="4228" w:name="_CR12_2_1"/>
      <w:bookmarkStart w:id="4229" w:name="_Toc20215696"/>
      <w:bookmarkStart w:id="4230" w:name="_Toc27496189"/>
      <w:bookmarkStart w:id="4231" w:name="_Toc36107930"/>
      <w:bookmarkStart w:id="4232" w:name="_Toc44598683"/>
      <w:bookmarkStart w:id="4233" w:name="_Toc44602538"/>
      <w:bookmarkStart w:id="4234" w:name="_Toc45197715"/>
      <w:bookmarkStart w:id="4235" w:name="_Toc45695748"/>
      <w:bookmarkStart w:id="4236" w:name="_Toc51851204"/>
      <w:bookmarkStart w:id="4237" w:name="_Toc92224820"/>
      <w:bookmarkStart w:id="4238" w:name="_Toc202371934"/>
      <w:bookmarkEnd w:id="4228"/>
      <w:r w:rsidRPr="00B02A0B">
        <w:t>12.2.1</w:t>
      </w:r>
      <w:r w:rsidRPr="00B02A0B">
        <w:tab/>
        <w:t>MCData client procedures</w:t>
      </w:r>
      <w:bookmarkEnd w:id="4229"/>
      <w:bookmarkEnd w:id="4230"/>
      <w:bookmarkEnd w:id="4231"/>
      <w:bookmarkEnd w:id="4232"/>
      <w:bookmarkEnd w:id="4233"/>
      <w:bookmarkEnd w:id="4234"/>
      <w:bookmarkEnd w:id="4235"/>
      <w:bookmarkEnd w:id="4236"/>
      <w:bookmarkEnd w:id="4237"/>
      <w:bookmarkEnd w:id="4238"/>
    </w:p>
    <w:p w14:paraId="58F6D6B2" w14:textId="77777777" w:rsidR="005C310B" w:rsidRPr="00B02A0B" w:rsidRDefault="005C310B" w:rsidP="007D34FE">
      <w:pPr>
        <w:pStyle w:val="Heading4"/>
        <w:rPr>
          <w:rFonts w:eastAsia="Malgun Gothic"/>
        </w:rPr>
      </w:pPr>
      <w:bookmarkStart w:id="4239" w:name="_CR12_2_1_1"/>
      <w:bookmarkStart w:id="4240" w:name="_Toc20215697"/>
      <w:bookmarkStart w:id="4241" w:name="_Toc27496190"/>
      <w:bookmarkStart w:id="4242" w:name="_Toc36107931"/>
      <w:bookmarkStart w:id="4243" w:name="_Toc44598684"/>
      <w:bookmarkStart w:id="4244" w:name="_Toc44602539"/>
      <w:bookmarkStart w:id="4245" w:name="_Toc45197716"/>
      <w:bookmarkStart w:id="4246" w:name="_Toc45695749"/>
      <w:bookmarkStart w:id="4247" w:name="_Toc51851205"/>
      <w:bookmarkStart w:id="4248" w:name="_Toc92224821"/>
      <w:bookmarkStart w:id="4249" w:name="_Toc202371935"/>
      <w:bookmarkEnd w:id="4239"/>
      <w:r w:rsidRPr="00B02A0B">
        <w:rPr>
          <w:rFonts w:eastAsia="Malgun Gothic"/>
        </w:rPr>
        <w:t>12.2.1.1</w:t>
      </w:r>
      <w:r w:rsidRPr="00B02A0B">
        <w:rPr>
          <w:rFonts w:eastAsia="Malgun Gothic"/>
        </w:rPr>
        <w:tab/>
        <w:t>MCData client sends a disposition notification message</w:t>
      </w:r>
      <w:bookmarkEnd w:id="4240"/>
      <w:bookmarkEnd w:id="4241"/>
      <w:bookmarkEnd w:id="4242"/>
      <w:bookmarkEnd w:id="4243"/>
      <w:bookmarkEnd w:id="4244"/>
      <w:bookmarkEnd w:id="4245"/>
      <w:bookmarkEnd w:id="4246"/>
      <w:bookmarkEnd w:id="4247"/>
      <w:bookmarkEnd w:id="4248"/>
      <w:bookmarkEnd w:id="4249"/>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50" w:name="_CR12_2_1_2"/>
      <w:bookmarkStart w:id="4251" w:name="_Toc20215698"/>
      <w:bookmarkStart w:id="4252" w:name="_Toc27496191"/>
      <w:bookmarkStart w:id="4253" w:name="_Toc36107932"/>
      <w:bookmarkStart w:id="4254" w:name="_Toc44598685"/>
      <w:bookmarkStart w:id="4255" w:name="_Toc44602540"/>
      <w:bookmarkStart w:id="4256" w:name="_Toc45197717"/>
      <w:bookmarkStart w:id="4257" w:name="_Toc45695750"/>
      <w:bookmarkStart w:id="4258" w:name="_Toc51851206"/>
      <w:bookmarkStart w:id="4259" w:name="_Toc92224822"/>
      <w:bookmarkStart w:id="4260" w:name="_Toc202371936"/>
      <w:bookmarkEnd w:id="4250"/>
      <w:r w:rsidRPr="00B02A0B">
        <w:rPr>
          <w:rFonts w:eastAsia="Malgun Gothic"/>
        </w:rPr>
        <w:t>12.2.1.2</w:t>
      </w:r>
      <w:r w:rsidRPr="00B02A0B">
        <w:rPr>
          <w:rFonts w:eastAsia="Malgun Gothic"/>
        </w:rPr>
        <w:tab/>
        <w:t>MCData client receives a disposition notification message</w:t>
      </w:r>
      <w:bookmarkEnd w:id="4251"/>
      <w:bookmarkEnd w:id="4252"/>
      <w:bookmarkEnd w:id="4253"/>
      <w:bookmarkEnd w:id="4254"/>
      <w:bookmarkEnd w:id="4255"/>
      <w:bookmarkEnd w:id="4256"/>
      <w:bookmarkEnd w:id="4257"/>
      <w:bookmarkEnd w:id="4258"/>
      <w:bookmarkEnd w:id="4259"/>
      <w:bookmarkEnd w:id="4260"/>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lastRenderedPageBreak/>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61" w:name="_CR12_2_2"/>
      <w:bookmarkStart w:id="4262" w:name="_Toc20215699"/>
      <w:bookmarkStart w:id="4263" w:name="_Toc27496192"/>
      <w:bookmarkStart w:id="4264" w:name="_Toc36107933"/>
      <w:bookmarkStart w:id="4265" w:name="_Toc44598686"/>
      <w:bookmarkStart w:id="4266" w:name="_Toc44602541"/>
      <w:bookmarkStart w:id="4267" w:name="_Toc45197718"/>
      <w:bookmarkStart w:id="4268" w:name="_Toc45695751"/>
      <w:bookmarkStart w:id="4269" w:name="_Toc51851207"/>
      <w:bookmarkStart w:id="4270" w:name="_Toc92224823"/>
      <w:bookmarkStart w:id="4271" w:name="_Toc202371937"/>
      <w:bookmarkEnd w:id="4261"/>
      <w:r w:rsidRPr="00B02A0B">
        <w:rPr>
          <w:rFonts w:eastAsia="Malgun Gothic"/>
        </w:rPr>
        <w:t>12.2.2</w:t>
      </w:r>
      <w:r w:rsidRPr="00B02A0B">
        <w:rPr>
          <w:rFonts w:eastAsia="Malgun Gothic"/>
        </w:rPr>
        <w:tab/>
        <w:t>Participating MCData function procedures</w:t>
      </w:r>
      <w:bookmarkEnd w:id="4262"/>
      <w:bookmarkEnd w:id="4263"/>
      <w:bookmarkEnd w:id="4264"/>
      <w:bookmarkEnd w:id="4265"/>
      <w:bookmarkEnd w:id="4266"/>
      <w:bookmarkEnd w:id="4267"/>
      <w:bookmarkEnd w:id="4268"/>
      <w:bookmarkEnd w:id="4269"/>
      <w:bookmarkEnd w:id="4270"/>
      <w:bookmarkEnd w:id="4271"/>
    </w:p>
    <w:p w14:paraId="790A618B" w14:textId="77777777" w:rsidR="005C310B" w:rsidRPr="00B02A0B" w:rsidRDefault="005C310B" w:rsidP="007D34FE">
      <w:pPr>
        <w:pStyle w:val="Heading4"/>
        <w:rPr>
          <w:rFonts w:eastAsia="Malgun Gothic"/>
        </w:rPr>
      </w:pPr>
      <w:bookmarkStart w:id="4272" w:name="_CR12_2_2_1"/>
      <w:bookmarkStart w:id="4273" w:name="_Toc20215700"/>
      <w:bookmarkStart w:id="4274" w:name="_Toc27496193"/>
      <w:bookmarkStart w:id="4275" w:name="_Toc36107934"/>
      <w:bookmarkStart w:id="4276" w:name="_Toc44598687"/>
      <w:bookmarkStart w:id="4277" w:name="_Toc44602542"/>
      <w:bookmarkStart w:id="4278" w:name="_Toc45197719"/>
      <w:bookmarkStart w:id="4279" w:name="_Toc45695752"/>
      <w:bookmarkStart w:id="4280" w:name="_Toc51851208"/>
      <w:bookmarkStart w:id="4281" w:name="_Toc92224824"/>
      <w:bookmarkStart w:id="4282" w:name="_Toc202371938"/>
      <w:bookmarkEnd w:id="4272"/>
      <w:r w:rsidRPr="00B02A0B">
        <w:rPr>
          <w:rFonts w:eastAsia="Malgun Gothic"/>
        </w:rPr>
        <w:t>12.2.2.1</w:t>
      </w:r>
      <w:r w:rsidRPr="00B02A0B">
        <w:rPr>
          <w:rFonts w:eastAsia="Malgun Gothic"/>
        </w:rPr>
        <w:tab/>
        <w:t>Participating MCData function receives disposition notification from a MCData user</w:t>
      </w:r>
      <w:bookmarkEnd w:id="4273"/>
      <w:bookmarkEnd w:id="4274"/>
      <w:bookmarkEnd w:id="4275"/>
      <w:bookmarkEnd w:id="4276"/>
      <w:bookmarkEnd w:id="4277"/>
      <w:bookmarkEnd w:id="4278"/>
      <w:bookmarkEnd w:id="4279"/>
      <w:bookmarkEnd w:id="4280"/>
      <w:bookmarkEnd w:id="4281"/>
      <w:bookmarkEnd w:id="4282"/>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lastRenderedPageBreak/>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83" w:name="_CR12_2_2_2"/>
      <w:bookmarkStart w:id="4284" w:name="_Toc20215701"/>
      <w:bookmarkStart w:id="4285" w:name="_Toc27496194"/>
      <w:bookmarkStart w:id="4286" w:name="_Toc36107935"/>
      <w:bookmarkStart w:id="4287" w:name="_Toc44598688"/>
      <w:bookmarkStart w:id="4288" w:name="_Toc44602543"/>
      <w:bookmarkStart w:id="4289" w:name="_Toc45197720"/>
      <w:bookmarkStart w:id="4290" w:name="_Toc45695753"/>
      <w:bookmarkStart w:id="4291" w:name="_Toc51851209"/>
      <w:bookmarkStart w:id="4292" w:name="_Toc92224825"/>
      <w:bookmarkStart w:id="4293" w:name="_Toc202371939"/>
      <w:bookmarkEnd w:id="4283"/>
      <w:r w:rsidRPr="00B02A0B">
        <w:rPr>
          <w:rFonts w:eastAsia="Malgun Gothic"/>
        </w:rPr>
        <w:t>12.2.2.2</w:t>
      </w:r>
      <w:r w:rsidRPr="00B02A0B">
        <w:rPr>
          <w:rFonts w:eastAsia="Malgun Gothic"/>
        </w:rPr>
        <w:tab/>
        <w:t>Participating MCData function receives disposition notification from a Controlling MCData function</w:t>
      </w:r>
      <w:bookmarkEnd w:id="4284"/>
      <w:bookmarkEnd w:id="4285"/>
      <w:bookmarkEnd w:id="4286"/>
      <w:bookmarkEnd w:id="4287"/>
      <w:bookmarkEnd w:id="4288"/>
      <w:bookmarkEnd w:id="4289"/>
      <w:bookmarkEnd w:id="4290"/>
      <w:bookmarkEnd w:id="4291"/>
      <w:bookmarkEnd w:id="4292"/>
      <w:bookmarkEnd w:id="4293"/>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94" w:name="_CR12_2_2_3"/>
      <w:bookmarkStart w:id="4295" w:name="_Toc92224826"/>
      <w:bookmarkStart w:id="4296" w:name="_Toc202371940"/>
      <w:bookmarkEnd w:id="4294"/>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95"/>
      <w:bookmarkEnd w:id="4296"/>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lastRenderedPageBreak/>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97" w:name="_CR12_2_3"/>
      <w:bookmarkStart w:id="4298" w:name="_Toc20215702"/>
      <w:bookmarkStart w:id="4299" w:name="_Toc27496195"/>
      <w:bookmarkStart w:id="4300" w:name="_Toc36107936"/>
      <w:bookmarkStart w:id="4301" w:name="_Toc44598689"/>
      <w:bookmarkStart w:id="4302" w:name="_Toc44602544"/>
      <w:bookmarkStart w:id="4303" w:name="_Toc45197721"/>
      <w:bookmarkStart w:id="4304" w:name="_Toc45695754"/>
      <w:bookmarkStart w:id="4305" w:name="_Toc51851210"/>
      <w:bookmarkStart w:id="4306" w:name="_Toc92224827"/>
      <w:bookmarkStart w:id="4307" w:name="_Toc202371941"/>
      <w:bookmarkEnd w:id="4297"/>
      <w:r w:rsidRPr="00B02A0B">
        <w:rPr>
          <w:rFonts w:eastAsia="Malgun Gothic"/>
        </w:rPr>
        <w:t>12.2.3</w:t>
      </w:r>
      <w:r w:rsidRPr="00B02A0B">
        <w:rPr>
          <w:rFonts w:eastAsia="Malgun Gothic"/>
        </w:rPr>
        <w:tab/>
        <w:t>Controlling MCData function procedures</w:t>
      </w:r>
      <w:bookmarkEnd w:id="4298"/>
      <w:bookmarkEnd w:id="4299"/>
      <w:bookmarkEnd w:id="4300"/>
      <w:bookmarkEnd w:id="4301"/>
      <w:bookmarkEnd w:id="4302"/>
      <w:bookmarkEnd w:id="4303"/>
      <w:bookmarkEnd w:id="4304"/>
      <w:bookmarkEnd w:id="4305"/>
      <w:bookmarkEnd w:id="4306"/>
      <w:bookmarkEnd w:id="4307"/>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w:t>
      </w:r>
      <w:r w:rsidRPr="00B02A0B">
        <w:lastRenderedPageBreak/>
        <w:t>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lastRenderedPageBreak/>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308" w:name="_CR12_3"/>
      <w:bookmarkStart w:id="4309" w:name="_Toc20215703"/>
      <w:bookmarkStart w:id="4310" w:name="_Toc27496196"/>
      <w:bookmarkStart w:id="4311" w:name="_Toc36107937"/>
      <w:bookmarkStart w:id="4312" w:name="_Toc44598690"/>
      <w:bookmarkStart w:id="4313" w:name="_Toc44602545"/>
      <w:bookmarkStart w:id="4314" w:name="_Toc45197722"/>
      <w:bookmarkStart w:id="4315" w:name="_Toc45695755"/>
      <w:bookmarkStart w:id="4316" w:name="_Toc51851211"/>
      <w:bookmarkStart w:id="4317" w:name="_Toc92224828"/>
      <w:bookmarkStart w:id="4318" w:name="_Toc202371942"/>
      <w:bookmarkEnd w:id="4308"/>
      <w:r w:rsidRPr="00B02A0B">
        <w:t>12.3</w:t>
      </w:r>
      <w:r w:rsidRPr="00B02A0B">
        <w:tab/>
        <w:t>Off-network dispositions</w:t>
      </w:r>
      <w:bookmarkStart w:id="4319" w:name="14f4399e2adfb55a__Toc427698807"/>
      <w:bookmarkEnd w:id="4309"/>
      <w:bookmarkEnd w:id="4310"/>
      <w:bookmarkEnd w:id="4311"/>
      <w:bookmarkEnd w:id="4312"/>
      <w:bookmarkEnd w:id="4313"/>
      <w:bookmarkEnd w:id="4314"/>
      <w:bookmarkEnd w:id="4315"/>
      <w:bookmarkEnd w:id="4316"/>
      <w:bookmarkEnd w:id="4317"/>
      <w:bookmarkEnd w:id="4318"/>
    </w:p>
    <w:p w14:paraId="2E105737" w14:textId="77777777" w:rsidR="005C310B" w:rsidRPr="00B02A0B" w:rsidRDefault="005C310B" w:rsidP="007D34FE">
      <w:pPr>
        <w:pStyle w:val="Heading3"/>
        <w:rPr>
          <w:lang w:eastAsia="zh-CN"/>
        </w:rPr>
      </w:pPr>
      <w:bookmarkStart w:id="4320" w:name="_CR12_3_1"/>
      <w:bookmarkStart w:id="4321" w:name="_Toc20215704"/>
      <w:bookmarkStart w:id="4322" w:name="_Toc27496197"/>
      <w:bookmarkStart w:id="4323" w:name="_Toc36107938"/>
      <w:bookmarkStart w:id="4324" w:name="_Toc44598691"/>
      <w:bookmarkStart w:id="4325" w:name="_Toc44602546"/>
      <w:bookmarkStart w:id="4326" w:name="_Toc45197723"/>
      <w:bookmarkStart w:id="4327" w:name="_Toc45695756"/>
      <w:bookmarkStart w:id="4328" w:name="_Toc51851212"/>
      <w:bookmarkStart w:id="4329" w:name="_Toc92224829"/>
      <w:bookmarkStart w:id="4330" w:name="_Toc202371943"/>
      <w:bookmarkEnd w:id="4320"/>
      <w:r w:rsidRPr="00B02A0B">
        <w:rPr>
          <w:lang w:eastAsia="zh-CN"/>
        </w:rPr>
        <w:t>12.3.1</w:t>
      </w:r>
      <w:r w:rsidRPr="00B02A0B">
        <w:rPr>
          <w:lang w:eastAsia="zh-CN"/>
        </w:rPr>
        <w:tab/>
        <w:t>General</w:t>
      </w:r>
      <w:bookmarkEnd w:id="4321"/>
      <w:bookmarkEnd w:id="4322"/>
      <w:bookmarkEnd w:id="4323"/>
      <w:bookmarkEnd w:id="4324"/>
      <w:bookmarkEnd w:id="4325"/>
      <w:bookmarkEnd w:id="4326"/>
      <w:bookmarkEnd w:id="4327"/>
      <w:bookmarkEnd w:id="4328"/>
      <w:bookmarkEnd w:id="4329"/>
      <w:bookmarkEnd w:id="4330"/>
    </w:p>
    <w:p w14:paraId="43EEA7F4" w14:textId="77777777" w:rsidR="005C310B" w:rsidRPr="00B02A0B" w:rsidRDefault="005C310B" w:rsidP="007D34FE">
      <w:pPr>
        <w:pStyle w:val="Heading3"/>
        <w:rPr>
          <w:rFonts w:eastAsia="Malgun Gothic"/>
          <w:lang w:eastAsia="zh-CN"/>
        </w:rPr>
      </w:pPr>
      <w:bookmarkStart w:id="4331" w:name="_CR12_3_2"/>
      <w:bookmarkStart w:id="4332" w:name="_Toc20215705"/>
      <w:bookmarkStart w:id="4333" w:name="_Toc27496198"/>
      <w:bookmarkStart w:id="4334" w:name="_Toc36107939"/>
      <w:bookmarkStart w:id="4335" w:name="_Toc44598692"/>
      <w:bookmarkStart w:id="4336" w:name="_Toc44602547"/>
      <w:bookmarkStart w:id="4337" w:name="_Toc45197724"/>
      <w:bookmarkStart w:id="4338" w:name="_Toc45695757"/>
      <w:bookmarkStart w:id="4339" w:name="_Toc51851213"/>
      <w:bookmarkStart w:id="4340" w:name="_Toc92224830"/>
      <w:bookmarkStart w:id="4341" w:name="_Toc202371944"/>
      <w:bookmarkEnd w:id="4331"/>
      <w:r w:rsidRPr="00B02A0B">
        <w:rPr>
          <w:lang w:val="en-IN" w:eastAsia="zh-CN"/>
        </w:rPr>
        <w:t>12.3.2</w:t>
      </w:r>
      <w:r w:rsidRPr="00B02A0B">
        <w:rPr>
          <w:rFonts w:eastAsia="Malgun Gothic"/>
          <w:lang w:eastAsia="zh-CN"/>
        </w:rPr>
        <w:tab/>
        <w:t>Sending off-network SDS delivery notification</w:t>
      </w:r>
      <w:bookmarkEnd w:id="4332"/>
      <w:bookmarkEnd w:id="4333"/>
      <w:bookmarkEnd w:id="4334"/>
      <w:bookmarkEnd w:id="4335"/>
      <w:bookmarkEnd w:id="4336"/>
      <w:bookmarkEnd w:id="4337"/>
      <w:bookmarkEnd w:id="4338"/>
      <w:bookmarkEnd w:id="4339"/>
      <w:bookmarkEnd w:id="4340"/>
      <w:bookmarkEnd w:id="4341"/>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lastRenderedPageBreak/>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42" w:name="_CR12_3_3"/>
      <w:bookmarkStart w:id="4343" w:name="_Toc20215706"/>
      <w:bookmarkStart w:id="4344" w:name="_Toc27496199"/>
      <w:bookmarkStart w:id="4345" w:name="_Toc36107940"/>
      <w:bookmarkStart w:id="4346" w:name="_Toc44598693"/>
      <w:bookmarkStart w:id="4347" w:name="_Toc44602548"/>
      <w:bookmarkStart w:id="4348" w:name="_Toc45197725"/>
      <w:bookmarkStart w:id="4349" w:name="_Toc45695758"/>
      <w:bookmarkStart w:id="4350" w:name="_Toc51851214"/>
      <w:bookmarkStart w:id="4351" w:name="_Toc92224831"/>
      <w:bookmarkStart w:id="4352" w:name="_Toc202371945"/>
      <w:bookmarkEnd w:id="4342"/>
      <w:r w:rsidRPr="00B02A0B">
        <w:rPr>
          <w:lang w:val="en-IN" w:eastAsia="zh-CN"/>
        </w:rPr>
        <w:t>12.3.3</w:t>
      </w:r>
      <w:r w:rsidRPr="00B02A0B">
        <w:rPr>
          <w:rFonts w:eastAsia="Malgun Gothic"/>
          <w:lang w:eastAsia="zh-CN"/>
        </w:rPr>
        <w:tab/>
        <w:t>Sending off-network SDS read notification</w:t>
      </w:r>
      <w:bookmarkEnd w:id="4343"/>
      <w:bookmarkEnd w:id="4344"/>
      <w:bookmarkEnd w:id="4345"/>
      <w:bookmarkEnd w:id="4346"/>
      <w:bookmarkEnd w:id="4347"/>
      <w:bookmarkEnd w:id="4348"/>
      <w:bookmarkEnd w:id="4349"/>
      <w:bookmarkEnd w:id="4350"/>
      <w:bookmarkEnd w:id="4351"/>
      <w:bookmarkEnd w:id="4352"/>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53" w:name="_CR12_3_4"/>
      <w:bookmarkStart w:id="4354" w:name="_Toc20215707"/>
      <w:bookmarkStart w:id="4355" w:name="_Toc27496200"/>
      <w:bookmarkStart w:id="4356" w:name="_Toc36107941"/>
      <w:bookmarkStart w:id="4357" w:name="_Toc44598694"/>
      <w:bookmarkStart w:id="4358" w:name="_Toc44602549"/>
      <w:bookmarkStart w:id="4359" w:name="_Toc45197726"/>
      <w:bookmarkStart w:id="4360" w:name="_Toc45695759"/>
      <w:bookmarkStart w:id="4361" w:name="_Toc51851215"/>
      <w:bookmarkStart w:id="4362" w:name="_Toc92224832"/>
      <w:bookmarkStart w:id="4363" w:name="_Toc202371946"/>
      <w:bookmarkEnd w:id="4353"/>
      <w:r w:rsidRPr="00B02A0B">
        <w:rPr>
          <w:lang w:val="en-IN" w:eastAsia="zh-CN"/>
        </w:rPr>
        <w:lastRenderedPageBreak/>
        <w:t>12.3.4</w:t>
      </w:r>
      <w:r w:rsidRPr="00B02A0B">
        <w:rPr>
          <w:lang w:val="en-IN" w:eastAsia="zh-CN"/>
        </w:rPr>
        <w:tab/>
        <w:t>Sending off-network SDS delivered and read notification</w:t>
      </w:r>
      <w:bookmarkEnd w:id="4354"/>
      <w:bookmarkEnd w:id="4355"/>
      <w:bookmarkEnd w:id="4356"/>
      <w:bookmarkEnd w:id="4357"/>
      <w:bookmarkEnd w:id="4358"/>
      <w:bookmarkEnd w:id="4359"/>
      <w:bookmarkEnd w:id="4360"/>
      <w:bookmarkEnd w:id="4361"/>
      <w:bookmarkEnd w:id="4362"/>
      <w:bookmarkEnd w:id="4363"/>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64" w:name="_CR12_3_5"/>
      <w:bookmarkStart w:id="4365" w:name="_Toc20215708"/>
      <w:bookmarkStart w:id="4366" w:name="_Toc27496201"/>
      <w:bookmarkStart w:id="4367" w:name="_Toc36107942"/>
      <w:bookmarkStart w:id="4368" w:name="_Toc44598695"/>
      <w:bookmarkStart w:id="4369" w:name="_Toc44602550"/>
      <w:bookmarkStart w:id="4370" w:name="_Toc45197727"/>
      <w:bookmarkStart w:id="4371" w:name="_Toc45695760"/>
      <w:bookmarkStart w:id="4372" w:name="_Toc51851216"/>
      <w:bookmarkStart w:id="4373" w:name="_Toc92224833"/>
      <w:bookmarkStart w:id="4374" w:name="_Toc202371947"/>
      <w:bookmarkEnd w:id="4364"/>
      <w:r w:rsidRPr="00B02A0B">
        <w:rPr>
          <w:lang w:val="en-IN" w:eastAsia="zh-CN"/>
        </w:rPr>
        <w:t>12.3.5</w:t>
      </w:r>
      <w:r w:rsidRPr="00B02A0B">
        <w:rPr>
          <w:rFonts w:eastAsia="Malgun Gothic"/>
          <w:lang w:eastAsia="zh-CN"/>
        </w:rPr>
        <w:tab/>
        <w:t>Off-network SDS notification retransmission</w:t>
      </w:r>
      <w:bookmarkEnd w:id="4365"/>
      <w:bookmarkEnd w:id="4366"/>
      <w:bookmarkEnd w:id="4367"/>
      <w:bookmarkEnd w:id="4368"/>
      <w:bookmarkEnd w:id="4369"/>
      <w:bookmarkEnd w:id="4370"/>
      <w:bookmarkEnd w:id="4371"/>
      <w:bookmarkEnd w:id="4372"/>
      <w:bookmarkEnd w:id="4373"/>
      <w:bookmarkEnd w:id="4374"/>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19"/>
    </w:p>
    <w:p w14:paraId="27BD7D4E" w14:textId="77777777" w:rsidR="005C310B" w:rsidRPr="00B02A0B" w:rsidRDefault="005C310B" w:rsidP="007D34FE">
      <w:pPr>
        <w:pStyle w:val="Heading2"/>
        <w:rPr>
          <w:rFonts w:eastAsia="Malgun Gothic"/>
        </w:rPr>
      </w:pPr>
      <w:bookmarkStart w:id="4375" w:name="_CR12_4"/>
      <w:bookmarkStart w:id="4376" w:name="_Toc20215709"/>
      <w:bookmarkStart w:id="4377" w:name="_Toc27496202"/>
      <w:bookmarkStart w:id="4378" w:name="_Toc36107943"/>
      <w:bookmarkStart w:id="4379" w:name="_Toc44598696"/>
      <w:bookmarkStart w:id="4380" w:name="_Toc44602551"/>
      <w:bookmarkStart w:id="4381" w:name="_Toc45197728"/>
      <w:bookmarkStart w:id="4382" w:name="_Toc45695761"/>
      <w:bookmarkStart w:id="4383" w:name="_Toc51851217"/>
      <w:bookmarkStart w:id="4384" w:name="_Toc92224834"/>
      <w:bookmarkStart w:id="4385" w:name="_Toc202371948"/>
      <w:bookmarkEnd w:id="4375"/>
      <w:r w:rsidRPr="00B02A0B">
        <w:rPr>
          <w:rFonts w:eastAsia="Malgun Gothic"/>
        </w:rPr>
        <w:lastRenderedPageBreak/>
        <w:t>12.4</w:t>
      </w:r>
      <w:r w:rsidRPr="00B02A0B">
        <w:rPr>
          <w:rFonts w:eastAsia="Malgun Gothic"/>
        </w:rPr>
        <w:tab/>
        <w:t>Network-triggered notifications for FD</w:t>
      </w:r>
      <w:bookmarkEnd w:id="4376"/>
      <w:bookmarkEnd w:id="4377"/>
      <w:bookmarkEnd w:id="4378"/>
      <w:bookmarkEnd w:id="4379"/>
      <w:bookmarkEnd w:id="4380"/>
      <w:bookmarkEnd w:id="4381"/>
      <w:bookmarkEnd w:id="4382"/>
      <w:bookmarkEnd w:id="4383"/>
      <w:bookmarkEnd w:id="4384"/>
      <w:bookmarkEnd w:id="4385"/>
    </w:p>
    <w:p w14:paraId="2B7CDC79" w14:textId="77777777" w:rsidR="005C310B" w:rsidRPr="00B02A0B" w:rsidRDefault="005C310B" w:rsidP="007D34FE">
      <w:pPr>
        <w:pStyle w:val="Heading3"/>
        <w:rPr>
          <w:rFonts w:eastAsia="Malgun Gothic"/>
        </w:rPr>
      </w:pPr>
      <w:bookmarkStart w:id="4386" w:name="_CR12_4_1"/>
      <w:bookmarkStart w:id="4387" w:name="_Toc20215710"/>
      <w:bookmarkStart w:id="4388" w:name="_Toc27496203"/>
      <w:bookmarkStart w:id="4389" w:name="_Toc36107944"/>
      <w:bookmarkStart w:id="4390" w:name="_Toc44598697"/>
      <w:bookmarkStart w:id="4391" w:name="_Toc44602552"/>
      <w:bookmarkStart w:id="4392" w:name="_Toc45197729"/>
      <w:bookmarkStart w:id="4393" w:name="_Toc45695762"/>
      <w:bookmarkStart w:id="4394" w:name="_Toc51851218"/>
      <w:bookmarkStart w:id="4395" w:name="_Toc92224835"/>
      <w:bookmarkStart w:id="4396" w:name="_Toc202371949"/>
      <w:bookmarkEnd w:id="4386"/>
      <w:r w:rsidRPr="00B02A0B">
        <w:rPr>
          <w:rFonts w:eastAsia="Malgun Gothic"/>
        </w:rPr>
        <w:t>12.4.1</w:t>
      </w:r>
      <w:r w:rsidRPr="00B02A0B">
        <w:rPr>
          <w:rFonts w:eastAsia="Malgun Gothic"/>
        </w:rPr>
        <w:tab/>
        <w:t>General</w:t>
      </w:r>
      <w:bookmarkEnd w:id="4387"/>
      <w:bookmarkEnd w:id="4388"/>
      <w:bookmarkEnd w:id="4389"/>
      <w:bookmarkEnd w:id="4390"/>
      <w:bookmarkEnd w:id="4391"/>
      <w:bookmarkEnd w:id="4392"/>
      <w:bookmarkEnd w:id="4393"/>
      <w:bookmarkEnd w:id="4394"/>
      <w:bookmarkEnd w:id="4395"/>
      <w:bookmarkEnd w:id="4396"/>
    </w:p>
    <w:p w14:paraId="7022DE34" w14:textId="77777777" w:rsidR="005C310B" w:rsidRPr="00B02A0B" w:rsidRDefault="005C310B" w:rsidP="007D34FE">
      <w:pPr>
        <w:pStyle w:val="Heading4"/>
        <w:rPr>
          <w:rFonts w:eastAsia="Malgun Gothic"/>
        </w:rPr>
      </w:pPr>
      <w:bookmarkStart w:id="4397" w:name="_CR12_4_1_1"/>
      <w:bookmarkStart w:id="4398" w:name="_Toc20215711"/>
      <w:bookmarkStart w:id="4399" w:name="_Toc27496204"/>
      <w:bookmarkStart w:id="4400" w:name="_Toc36107945"/>
      <w:bookmarkStart w:id="4401" w:name="_Toc44598698"/>
      <w:bookmarkStart w:id="4402" w:name="_Toc44602553"/>
      <w:bookmarkStart w:id="4403" w:name="_Toc45197730"/>
      <w:bookmarkStart w:id="4404" w:name="_Toc45695763"/>
      <w:bookmarkStart w:id="4405" w:name="_Toc51851219"/>
      <w:bookmarkStart w:id="4406" w:name="_Toc92224836"/>
      <w:bookmarkStart w:id="4407" w:name="_Toc202371950"/>
      <w:bookmarkEnd w:id="4397"/>
      <w:r w:rsidRPr="00B02A0B">
        <w:rPr>
          <w:rFonts w:eastAsia="Malgun Gothic"/>
        </w:rPr>
        <w:t>12.4.1.1</w:t>
      </w:r>
      <w:r w:rsidRPr="00B02A0B">
        <w:rPr>
          <w:rFonts w:eastAsia="Malgun Gothic"/>
        </w:rPr>
        <w:tab/>
        <w:t>File availability expiry</w:t>
      </w:r>
      <w:bookmarkEnd w:id="4398"/>
      <w:bookmarkEnd w:id="4399"/>
      <w:bookmarkEnd w:id="4400"/>
      <w:bookmarkEnd w:id="4401"/>
      <w:bookmarkEnd w:id="4402"/>
      <w:bookmarkEnd w:id="4403"/>
      <w:bookmarkEnd w:id="4404"/>
      <w:bookmarkEnd w:id="4405"/>
      <w:bookmarkEnd w:id="4406"/>
      <w:bookmarkEnd w:id="4407"/>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408" w:name="_CR12_4_2"/>
      <w:bookmarkStart w:id="4409" w:name="_Toc20215712"/>
      <w:bookmarkStart w:id="4410" w:name="_Toc27496205"/>
      <w:bookmarkStart w:id="4411" w:name="_Toc36107946"/>
      <w:bookmarkStart w:id="4412" w:name="_Toc44598699"/>
      <w:bookmarkStart w:id="4413" w:name="_Toc44602554"/>
      <w:bookmarkStart w:id="4414" w:name="_Toc45197731"/>
      <w:bookmarkStart w:id="4415" w:name="_Toc45695764"/>
      <w:bookmarkStart w:id="4416" w:name="_Toc51851220"/>
      <w:bookmarkStart w:id="4417" w:name="_Toc92224837"/>
      <w:bookmarkStart w:id="4418" w:name="_Toc202371951"/>
      <w:bookmarkEnd w:id="4408"/>
      <w:r w:rsidRPr="00B02A0B">
        <w:rPr>
          <w:rFonts w:eastAsia="Malgun Gothic"/>
        </w:rPr>
        <w:t>12.4.2</w:t>
      </w:r>
      <w:r w:rsidRPr="00B02A0B">
        <w:rPr>
          <w:rFonts w:eastAsia="Malgun Gothic"/>
        </w:rPr>
        <w:tab/>
        <w:t>Controlling MCData function procedures</w:t>
      </w:r>
      <w:bookmarkEnd w:id="4409"/>
      <w:bookmarkEnd w:id="4410"/>
      <w:bookmarkEnd w:id="4411"/>
      <w:bookmarkEnd w:id="4412"/>
      <w:bookmarkEnd w:id="4413"/>
      <w:bookmarkEnd w:id="4414"/>
      <w:bookmarkEnd w:id="4415"/>
      <w:bookmarkEnd w:id="4416"/>
      <w:bookmarkEnd w:id="4417"/>
      <w:bookmarkEnd w:id="4418"/>
    </w:p>
    <w:p w14:paraId="43B7C4F2" w14:textId="77777777" w:rsidR="005C310B" w:rsidRPr="00B02A0B" w:rsidRDefault="005C310B" w:rsidP="007D34FE">
      <w:pPr>
        <w:pStyle w:val="Heading4"/>
        <w:rPr>
          <w:rFonts w:eastAsia="Malgun Gothic"/>
        </w:rPr>
      </w:pPr>
      <w:bookmarkStart w:id="4419" w:name="_CR12_4_2_1"/>
      <w:bookmarkStart w:id="4420" w:name="_Toc20215713"/>
      <w:bookmarkStart w:id="4421" w:name="_Toc27496206"/>
      <w:bookmarkStart w:id="4422" w:name="_Toc36107947"/>
      <w:bookmarkStart w:id="4423" w:name="_Toc44598700"/>
      <w:bookmarkStart w:id="4424" w:name="_Toc44602555"/>
      <w:bookmarkStart w:id="4425" w:name="_Toc45197732"/>
      <w:bookmarkStart w:id="4426" w:name="_Toc45695765"/>
      <w:bookmarkStart w:id="4427" w:name="_Toc51851221"/>
      <w:bookmarkStart w:id="4428" w:name="_Toc92224838"/>
      <w:bookmarkStart w:id="4429" w:name="_Toc202371952"/>
      <w:bookmarkEnd w:id="4419"/>
      <w:r w:rsidRPr="00B02A0B">
        <w:rPr>
          <w:rFonts w:eastAsia="Malgun Gothic"/>
        </w:rPr>
        <w:t>12.4.2.1</w:t>
      </w:r>
      <w:r w:rsidRPr="00B02A0B">
        <w:rPr>
          <w:rFonts w:eastAsia="Malgun Gothic"/>
        </w:rPr>
        <w:tab/>
        <w:t>Generation of a SIP MESSAGE request for notification</w:t>
      </w:r>
      <w:bookmarkEnd w:id="4420"/>
      <w:bookmarkEnd w:id="4421"/>
      <w:bookmarkEnd w:id="4422"/>
      <w:bookmarkEnd w:id="4423"/>
      <w:bookmarkEnd w:id="4424"/>
      <w:bookmarkEnd w:id="4425"/>
      <w:bookmarkEnd w:id="4426"/>
      <w:bookmarkEnd w:id="4427"/>
      <w:bookmarkEnd w:id="4428"/>
      <w:bookmarkEnd w:id="4429"/>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lastRenderedPageBreak/>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30" w:name="_CR12_4_2_2"/>
      <w:bookmarkStart w:id="4431" w:name="_Toc20215714"/>
      <w:bookmarkStart w:id="4432" w:name="_Toc27496207"/>
      <w:bookmarkStart w:id="4433" w:name="_Toc36107948"/>
      <w:bookmarkStart w:id="4434" w:name="_Toc44598701"/>
      <w:bookmarkStart w:id="4435" w:name="_Toc44602556"/>
      <w:bookmarkStart w:id="4436" w:name="_Toc45197733"/>
      <w:bookmarkStart w:id="4437" w:name="_Toc45695766"/>
      <w:bookmarkStart w:id="4438" w:name="_Toc51851222"/>
      <w:bookmarkStart w:id="4439" w:name="_Toc92224839"/>
      <w:bookmarkStart w:id="4440" w:name="_Toc202371953"/>
      <w:bookmarkEnd w:id="4430"/>
      <w:r w:rsidRPr="00B02A0B">
        <w:rPr>
          <w:rFonts w:eastAsia="Malgun Gothic"/>
        </w:rPr>
        <w:t>12.4.2.2</w:t>
      </w:r>
      <w:r w:rsidRPr="00B02A0B">
        <w:rPr>
          <w:rFonts w:eastAsia="Malgun Gothic"/>
        </w:rPr>
        <w:tab/>
        <w:t xml:space="preserve">Expiry of timer </w:t>
      </w:r>
      <w:r w:rsidRPr="00B02A0B">
        <w:t>TDC2 (file availability timer)</w:t>
      </w:r>
      <w:bookmarkEnd w:id="4431"/>
      <w:bookmarkEnd w:id="4432"/>
      <w:bookmarkEnd w:id="4433"/>
      <w:bookmarkEnd w:id="4434"/>
      <w:bookmarkEnd w:id="4435"/>
      <w:bookmarkEnd w:id="4436"/>
      <w:bookmarkEnd w:id="4437"/>
      <w:bookmarkEnd w:id="4438"/>
      <w:bookmarkEnd w:id="4439"/>
      <w:bookmarkEnd w:id="4440"/>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41" w:name="_CR12_4_3"/>
      <w:bookmarkStart w:id="4442" w:name="_Toc20215715"/>
      <w:bookmarkStart w:id="4443" w:name="_Toc27496208"/>
      <w:bookmarkStart w:id="4444" w:name="_Toc36107949"/>
      <w:bookmarkStart w:id="4445" w:name="_Toc44598702"/>
      <w:bookmarkStart w:id="4446" w:name="_Toc44602557"/>
      <w:bookmarkStart w:id="4447" w:name="_Toc45197734"/>
      <w:bookmarkStart w:id="4448" w:name="_Toc45695767"/>
      <w:bookmarkStart w:id="4449" w:name="_Toc51851223"/>
      <w:bookmarkStart w:id="4450" w:name="_Toc92224840"/>
      <w:bookmarkStart w:id="4451" w:name="_Toc202371954"/>
      <w:bookmarkEnd w:id="4441"/>
      <w:r w:rsidRPr="00B02A0B">
        <w:rPr>
          <w:rFonts w:eastAsia="Malgun Gothic"/>
        </w:rPr>
        <w:t>12.4.3</w:t>
      </w:r>
      <w:r w:rsidRPr="00B02A0B">
        <w:rPr>
          <w:rFonts w:eastAsia="Malgun Gothic"/>
        </w:rPr>
        <w:tab/>
        <w:t>Participating MCData function procedures</w:t>
      </w:r>
      <w:bookmarkEnd w:id="4442"/>
      <w:bookmarkEnd w:id="4443"/>
      <w:bookmarkEnd w:id="4444"/>
      <w:bookmarkEnd w:id="4445"/>
      <w:bookmarkEnd w:id="4446"/>
      <w:bookmarkEnd w:id="4447"/>
      <w:bookmarkEnd w:id="4448"/>
      <w:bookmarkEnd w:id="4449"/>
      <w:bookmarkEnd w:id="4450"/>
      <w:bookmarkEnd w:id="4451"/>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52" w:name="_CR12_4_4"/>
      <w:bookmarkStart w:id="4453" w:name="_Toc20215716"/>
      <w:bookmarkStart w:id="4454" w:name="_Toc27496209"/>
      <w:bookmarkStart w:id="4455" w:name="_Toc36107950"/>
      <w:bookmarkStart w:id="4456" w:name="_Toc44598703"/>
      <w:bookmarkStart w:id="4457" w:name="_Toc44602558"/>
      <w:bookmarkStart w:id="4458" w:name="_Toc45197735"/>
      <w:bookmarkStart w:id="4459" w:name="_Toc45695768"/>
      <w:bookmarkStart w:id="4460" w:name="_Toc51851224"/>
      <w:bookmarkStart w:id="4461" w:name="_Toc92224841"/>
      <w:bookmarkStart w:id="4462" w:name="_Toc202371955"/>
      <w:bookmarkEnd w:id="4452"/>
      <w:r w:rsidRPr="00B02A0B">
        <w:rPr>
          <w:rFonts w:eastAsia="Malgun Gothic"/>
        </w:rPr>
        <w:t>12.4.4</w:t>
      </w:r>
      <w:r w:rsidRPr="00B02A0B">
        <w:rPr>
          <w:rFonts w:eastAsia="Malgun Gothic"/>
        </w:rPr>
        <w:tab/>
        <w:t>MCData client terminating procedures</w:t>
      </w:r>
      <w:bookmarkEnd w:id="4453"/>
      <w:bookmarkEnd w:id="4454"/>
      <w:bookmarkEnd w:id="4455"/>
      <w:bookmarkEnd w:id="4456"/>
      <w:bookmarkEnd w:id="4457"/>
      <w:bookmarkEnd w:id="4458"/>
      <w:bookmarkEnd w:id="4459"/>
      <w:bookmarkEnd w:id="4460"/>
      <w:bookmarkEnd w:id="4461"/>
      <w:bookmarkEnd w:id="4462"/>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lastRenderedPageBreak/>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63" w:name="_CR13"/>
      <w:bookmarkStart w:id="4464" w:name="_Toc20215717"/>
      <w:bookmarkStart w:id="4465" w:name="_Toc27496210"/>
      <w:bookmarkStart w:id="4466" w:name="_Toc36107951"/>
      <w:bookmarkStart w:id="4467" w:name="_Toc44598704"/>
      <w:bookmarkStart w:id="4468" w:name="_Toc44602559"/>
      <w:bookmarkStart w:id="4469" w:name="_Toc45197736"/>
      <w:bookmarkStart w:id="4470" w:name="_Toc45695769"/>
      <w:bookmarkStart w:id="4471" w:name="_Toc51851225"/>
      <w:bookmarkStart w:id="4472" w:name="_Toc92224842"/>
      <w:bookmarkStart w:id="4473" w:name="_Toc202371956"/>
      <w:bookmarkEnd w:id="4105"/>
      <w:bookmarkEnd w:id="4463"/>
      <w:r w:rsidRPr="00B02A0B">
        <w:t>13</w:t>
      </w:r>
      <w:r w:rsidRPr="00B02A0B">
        <w:tab/>
        <w:t>Communication Release</w:t>
      </w:r>
      <w:bookmarkEnd w:id="4464"/>
      <w:bookmarkEnd w:id="4465"/>
      <w:bookmarkEnd w:id="4466"/>
      <w:bookmarkEnd w:id="4467"/>
      <w:bookmarkEnd w:id="4468"/>
      <w:bookmarkEnd w:id="4469"/>
      <w:bookmarkEnd w:id="4470"/>
      <w:bookmarkEnd w:id="4471"/>
      <w:bookmarkEnd w:id="4472"/>
      <w:bookmarkEnd w:id="4473"/>
    </w:p>
    <w:p w14:paraId="071F155F" w14:textId="77777777" w:rsidR="005C310B" w:rsidRPr="00B02A0B" w:rsidRDefault="005C310B" w:rsidP="007D34FE">
      <w:pPr>
        <w:pStyle w:val="Heading2"/>
        <w:rPr>
          <w:lang w:eastAsia="ko-KR"/>
        </w:rPr>
      </w:pPr>
      <w:bookmarkStart w:id="4474" w:name="_CR13_1"/>
      <w:bookmarkStart w:id="4475" w:name="_Toc20215718"/>
      <w:bookmarkStart w:id="4476" w:name="_Toc27496211"/>
      <w:bookmarkStart w:id="4477" w:name="_Toc36107952"/>
      <w:bookmarkStart w:id="4478" w:name="_Toc44598705"/>
      <w:bookmarkStart w:id="4479" w:name="_Toc44602560"/>
      <w:bookmarkStart w:id="4480" w:name="_Toc45197737"/>
      <w:bookmarkStart w:id="4481" w:name="_Toc45695770"/>
      <w:bookmarkStart w:id="4482" w:name="_Toc51851226"/>
      <w:bookmarkStart w:id="4483" w:name="_Toc92224843"/>
      <w:bookmarkStart w:id="4484" w:name="_Toc202371957"/>
      <w:bookmarkEnd w:id="4474"/>
      <w:r w:rsidRPr="00B02A0B">
        <w:rPr>
          <w:rFonts w:hint="eastAsia"/>
          <w:lang w:eastAsia="ko-KR"/>
        </w:rPr>
        <w:t>1</w:t>
      </w:r>
      <w:r w:rsidRPr="00B02A0B">
        <w:rPr>
          <w:lang w:eastAsia="ko-KR"/>
        </w:rPr>
        <w:t>3.1</w:t>
      </w:r>
      <w:r w:rsidRPr="00B02A0B">
        <w:rPr>
          <w:rFonts w:hint="eastAsia"/>
          <w:lang w:eastAsia="ko-KR"/>
        </w:rPr>
        <w:tab/>
        <w:t>General</w:t>
      </w:r>
      <w:bookmarkEnd w:id="4475"/>
      <w:bookmarkEnd w:id="4476"/>
      <w:bookmarkEnd w:id="4477"/>
      <w:bookmarkEnd w:id="4478"/>
      <w:bookmarkEnd w:id="4479"/>
      <w:bookmarkEnd w:id="4480"/>
      <w:bookmarkEnd w:id="4481"/>
      <w:bookmarkEnd w:id="4482"/>
      <w:bookmarkEnd w:id="4483"/>
      <w:bookmarkEnd w:id="4484"/>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85" w:name="_CR13_2"/>
      <w:bookmarkStart w:id="4486" w:name="_Toc20215719"/>
      <w:bookmarkStart w:id="4487" w:name="_Toc27496212"/>
      <w:bookmarkStart w:id="4488" w:name="_Toc36107953"/>
      <w:bookmarkStart w:id="4489" w:name="_Toc44598706"/>
      <w:bookmarkStart w:id="4490" w:name="_Toc44602561"/>
      <w:bookmarkStart w:id="4491" w:name="_Toc45197738"/>
      <w:bookmarkStart w:id="4492" w:name="_Toc45695771"/>
      <w:bookmarkStart w:id="4493" w:name="_Toc51851227"/>
      <w:bookmarkStart w:id="4494" w:name="_Toc92224844"/>
      <w:bookmarkStart w:id="4495" w:name="_Toc202371958"/>
      <w:bookmarkEnd w:id="4485"/>
      <w:r w:rsidRPr="00B02A0B">
        <w:t>13.2</w:t>
      </w:r>
      <w:r w:rsidRPr="00B02A0B">
        <w:tab/>
        <w:t>On-network</w:t>
      </w:r>
      <w:bookmarkEnd w:id="4486"/>
      <w:bookmarkEnd w:id="4487"/>
      <w:bookmarkEnd w:id="4488"/>
      <w:bookmarkEnd w:id="4489"/>
      <w:bookmarkEnd w:id="4490"/>
      <w:bookmarkEnd w:id="4491"/>
      <w:bookmarkEnd w:id="4492"/>
      <w:bookmarkEnd w:id="4493"/>
      <w:bookmarkEnd w:id="4494"/>
      <w:bookmarkEnd w:id="4495"/>
    </w:p>
    <w:p w14:paraId="40A3D8B6" w14:textId="77777777" w:rsidR="005C310B" w:rsidRPr="00B02A0B" w:rsidRDefault="005C310B" w:rsidP="007D34FE">
      <w:pPr>
        <w:pStyle w:val="Heading3"/>
      </w:pPr>
      <w:bookmarkStart w:id="4496" w:name="_CR13_2_1"/>
      <w:bookmarkStart w:id="4497" w:name="_Toc20215720"/>
      <w:bookmarkStart w:id="4498" w:name="_Toc27496213"/>
      <w:bookmarkStart w:id="4499" w:name="_Toc36107954"/>
      <w:bookmarkStart w:id="4500" w:name="_Toc44598707"/>
      <w:bookmarkStart w:id="4501" w:name="_Toc44602562"/>
      <w:bookmarkStart w:id="4502" w:name="_Toc45197739"/>
      <w:bookmarkStart w:id="4503" w:name="_Toc45695772"/>
      <w:bookmarkStart w:id="4504" w:name="_Toc51851228"/>
      <w:bookmarkStart w:id="4505" w:name="_Toc92224845"/>
      <w:bookmarkStart w:id="4506" w:name="_Toc202371959"/>
      <w:bookmarkEnd w:id="4496"/>
      <w:r w:rsidRPr="00B02A0B">
        <w:t>13.2.1</w:t>
      </w:r>
      <w:r w:rsidRPr="00B02A0B">
        <w:tab/>
        <w:t>General</w:t>
      </w:r>
      <w:bookmarkEnd w:id="4497"/>
      <w:bookmarkEnd w:id="4498"/>
      <w:bookmarkEnd w:id="4499"/>
      <w:bookmarkEnd w:id="4500"/>
      <w:bookmarkEnd w:id="4501"/>
      <w:bookmarkEnd w:id="4502"/>
      <w:bookmarkEnd w:id="4503"/>
      <w:bookmarkEnd w:id="4504"/>
      <w:bookmarkEnd w:id="4505"/>
      <w:bookmarkEnd w:id="4506"/>
    </w:p>
    <w:p w14:paraId="68BD8E70" w14:textId="77777777" w:rsidR="005C310B" w:rsidRPr="00B02A0B" w:rsidRDefault="005C310B" w:rsidP="007D34FE">
      <w:pPr>
        <w:pStyle w:val="Heading4"/>
      </w:pPr>
      <w:bookmarkStart w:id="4507" w:name="_CR13_2_1_1"/>
      <w:bookmarkStart w:id="4508" w:name="_Toc20215721"/>
      <w:bookmarkStart w:id="4509" w:name="_Toc27496214"/>
      <w:bookmarkStart w:id="4510" w:name="_Toc36107955"/>
      <w:bookmarkStart w:id="4511" w:name="_Toc44598708"/>
      <w:bookmarkStart w:id="4512" w:name="_Toc44602563"/>
      <w:bookmarkStart w:id="4513" w:name="_Toc45197740"/>
      <w:bookmarkStart w:id="4514" w:name="_Toc45695773"/>
      <w:bookmarkStart w:id="4515" w:name="_Toc51851229"/>
      <w:bookmarkStart w:id="4516" w:name="_Toc92224846"/>
      <w:bookmarkStart w:id="4517" w:name="_Toc202371960"/>
      <w:bookmarkEnd w:id="4507"/>
      <w:r w:rsidRPr="00B02A0B">
        <w:t>13.2.1.1</w:t>
      </w:r>
      <w:r w:rsidRPr="00B02A0B">
        <w:tab/>
        <w:t>Server generating message for release of communication over HTTP towards participating MCData function</w:t>
      </w:r>
      <w:bookmarkEnd w:id="4508"/>
      <w:bookmarkEnd w:id="4509"/>
      <w:bookmarkEnd w:id="4510"/>
      <w:bookmarkEnd w:id="4511"/>
      <w:bookmarkEnd w:id="4512"/>
      <w:bookmarkEnd w:id="4513"/>
      <w:bookmarkEnd w:id="4514"/>
      <w:bookmarkEnd w:id="4515"/>
      <w:bookmarkEnd w:id="4516"/>
      <w:bookmarkEnd w:id="4517"/>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lastRenderedPageBreak/>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18" w:name="_CR13_2_1_2"/>
      <w:bookmarkStart w:id="4519" w:name="_Toc20215722"/>
      <w:bookmarkStart w:id="4520" w:name="_Toc27496215"/>
      <w:bookmarkStart w:id="4521" w:name="_Toc36107956"/>
      <w:bookmarkStart w:id="4522" w:name="_Toc44598709"/>
      <w:bookmarkStart w:id="4523" w:name="_Toc44602564"/>
      <w:bookmarkStart w:id="4524" w:name="_Toc45197741"/>
      <w:bookmarkStart w:id="4525" w:name="_Toc45695774"/>
      <w:bookmarkStart w:id="4526" w:name="_Toc51851230"/>
      <w:bookmarkStart w:id="4527" w:name="_Toc92224847"/>
      <w:bookmarkStart w:id="4528" w:name="_Toc202371961"/>
      <w:bookmarkEnd w:id="4518"/>
      <w:r w:rsidRPr="00B02A0B">
        <w:t>13.2.1.2</w:t>
      </w:r>
      <w:r w:rsidRPr="00B02A0B">
        <w:tab/>
        <w:t>Authorised user generating FD HTTP TERMINATION MESSAGE towards participating MCData function</w:t>
      </w:r>
      <w:bookmarkEnd w:id="4519"/>
      <w:bookmarkEnd w:id="4520"/>
      <w:bookmarkEnd w:id="4521"/>
      <w:bookmarkEnd w:id="4522"/>
      <w:bookmarkEnd w:id="4523"/>
      <w:bookmarkEnd w:id="4524"/>
      <w:bookmarkEnd w:id="4525"/>
      <w:bookmarkEnd w:id="4526"/>
      <w:bookmarkEnd w:id="4527"/>
      <w:bookmarkEnd w:id="4528"/>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29" w:name="_CR13_2_2"/>
      <w:bookmarkStart w:id="4530" w:name="_Toc20215723"/>
      <w:bookmarkStart w:id="4531" w:name="_Toc27496216"/>
      <w:bookmarkStart w:id="4532" w:name="_Toc36107957"/>
      <w:bookmarkStart w:id="4533" w:name="_Toc44598710"/>
      <w:bookmarkStart w:id="4534" w:name="_Toc44602565"/>
      <w:bookmarkStart w:id="4535" w:name="_Toc45197742"/>
      <w:bookmarkStart w:id="4536" w:name="_Toc45695775"/>
      <w:bookmarkStart w:id="4537" w:name="_Toc51851231"/>
      <w:bookmarkStart w:id="4538" w:name="_Toc92224848"/>
      <w:bookmarkStart w:id="4539" w:name="_Toc202371962"/>
      <w:bookmarkEnd w:id="4529"/>
      <w:r w:rsidRPr="00B02A0B">
        <w:t>13.2.2</w:t>
      </w:r>
      <w:r w:rsidRPr="00B02A0B">
        <w:tab/>
        <w:t>MCData originating user initiated communication release</w:t>
      </w:r>
      <w:bookmarkEnd w:id="4530"/>
      <w:bookmarkEnd w:id="4531"/>
      <w:bookmarkEnd w:id="4532"/>
      <w:bookmarkEnd w:id="4533"/>
      <w:bookmarkEnd w:id="4534"/>
      <w:bookmarkEnd w:id="4535"/>
      <w:bookmarkEnd w:id="4536"/>
      <w:bookmarkEnd w:id="4537"/>
      <w:bookmarkEnd w:id="4538"/>
      <w:bookmarkEnd w:id="4539"/>
    </w:p>
    <w:p w14:paraId="3D3CA274" w14:textId="77777777" w:rsidR="005C310B" w:rsidRPr="00B02A0B" w:rsidRDefault="005C310B" w:rsidP="007D34FE">
      <w:pPr>
        <w:pStyle w:val="Heading4"/>
      </w:pPr>
      <w:bookmarkStart w:id="4540" w:name="_CR13_2_2_1"/>
      <w:bookmarkStart w:id="4541" w:name="_Toc20215724"/>
      <w:bookmarkStart w:id="4542" w:name="_Toc27496217"/>
      <w:bookmarkStart w:id="4543" w:name="_Toc36107958"/>
      <w:bookmarkStart w:id="4544" w:name="_Toc44598711"/>
      <w:bookmarkStart w:id="4545" w:name="_Toc44602566"/>
      <w:bookmarkStart w:id="4546" w:name="_Toc45197743"/>
      <w:bookmarkStart w:id="4547" w:name="_Toc45695776"/>
      <w:bookmarkStart w:id="4548" w:name="_Toc51851232"/>
      <w:bookmarkStart w:id="4549" w:name="_Toc92224849"/>
      <w:bookmarkStart w:id="4550" w:name="_Toc202371963"/>
      <w:bookmarkEnd w:id="4540"/>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41"/>
      <w:bookmarkEnd w:id="4542"/>
      <w:bookmarkEnd w:id="4543"/>
      <w:bookmarkEnd w:id="4544"/>
      <w:bookmarkEnd w:id="4545"/>
      <w:bookmarkEnd w:id="4546"/>
      <w:bookmarkEnd w:id="4547"/>
      <w:bookmarkEnd w:id="4548"/>
      <w:bookmarkEnd w:id="4549"/>
      <w:bookmarkEnd w:id="4550"/>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51" w:name="_CR13_2_2_2"/>
      <w:bookmarkStart w:id="4552" w:name="_Toc20215725"/>
      <w:bookmarkStart w:id="4553" w:name="_Toc27496218"/>
      <w:bookmarkStart w:id="4554" w:name="_Toc36107959"/>
      <w:bookmarkStart w:id="4555" w:name="_Toc44598712"/>
      <w:bookmarkStart w:id="4556" w:name="_Toc44602567"/>
      <w:bookmarkStart w:id="4557" w:name="_Toc45197744"/>
      <w:bookmarkStart w:id="4558" w:name="_Toc45695777"/>
      <w:bookmarkStart w:id="4559" w:name="_Toc51851233"/>
      <w:bookmarkStart w:id="4560" w:name="_Toc92224850"/>
      <w:bookmarkStart w:id="4561" w:name="_Toc202371964"/>
      <w:bookmarkEnd w:id="4551"/>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52"/>
      <w:bookmarkEnd w:id="4553"/>
      <w:bookmarkEnd w:id="4554"/>
      <w:bookmarkEnd w:id="4555"/>
      <w:bookmarkEnd w:id="4556"/>
      <w:bookmarkEnd w:id="4557"/>
      <w:bookmarkEnd w:id="4558"/>
      <w:bookmarkEnd w:id="4559"/>
      <w:bookmarkEnd w:id="4560"/>
      <w:bookmarkEnd w:id="4561"/>
    </w:p>
    <w:p w14:paraId="0C008219" w14:textId="77777777" w:rsidR="005C310B" w:rsidRPr="00B02A0B" w:rsidRDefault="005C310B" w:rsidP="007D34FE">
      <w:pPr>
        <w:pStyle w:val="Heading5"/>
        <w:rPr>
          <w:rFonts w:eastAsia="Malgun Gothic"/>
        </w:rPr>
      </w:pPr>
      <w:bookmarkStart w:id="4562" w:name="_CR13_2_2_2_1"/>
      <w:bookmarkStart w:id="4563" w:name="_Toc20215726"/>
      <w:bookmarkStart w:id="4564" w:name="_Toc27496219"/>
      <w:bookmarkStart w:id="4565" w:name="_Toc36107960"/>
      <w:bookmarkStart w:id="4566" w:name="_Toc44598713"/>
      <w:bookmarkStart w:id="4567" w:name="_Toc44602568"/>
      <w:bookmarkStart w:id="4568" w:name="_Toc45197745"/>
      <w:bookmarkStart w:id="4569" w:name="_Toc45695778"/>
      <w:bookmarkStart w:id="4570" w:name="_Toc51851234"/>
      <w:bookmarkStart w:id="4571" w:name="_Toc92224851"/>
      <w:bookmarkStart w:id="4572" w:name="_Toc202371965"/>
      <w:bookmarkEnd w:id="4562"/>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63"/>
      <w:bookmarkEnd w:id="4564"/>
      <w:bookmarkEnd w:id="4565"/>
      <w:bookmarkEnd w:id="4566"/>
      <w:bookmarkEnd w:id="4567"/>
      <w:bookmarkEnd w:id="4568"/>
      <w:bookmarkEnd w:id="4569"/>
      <w:bookmarkEnd w:id="4570"/>
      <w:bookmarkEnd w:id="4571"/>
      <w:bookmarkEnd w:id="4572"/>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73" w:name="_CR13_2_2_2_2"/>
      <w:bookmarkStart w:id="4574" w:name="_Toc20215727"/>
      <w:bookmarkStart w:id="4575" w:name="_Toc27496220"/>
      <w:bookmarkStart w:id="4576" w:name="_Toc36107961"/>
      <w:bookmarkStart w:id="4577" w:name="_Toc44598714"/>
      <w:bookmarkStart w:id="4578" w:name="_Toc44602569"/>
      <w:bookmarkStart w:id="4579" w:name="_Toc45197746"/>
      <w:bookmarkStart w:id="4580" w:name="_Toc45695779"/>
      <w:bookmarkStart w:id="4581" w:name="_Toc51851235"/>
      <w:bookmarkStart w:id="4582" w:name="_Toc92224852"/>
      <w:bookmarkStart w:id="4583" w:name="_Toc202371966"/>
      <w:bookmarkEnd w:id="4573"/>
      <w:r w:rsidRPr="00B02A0B">
        <w:rPr>
          <w:rFonts w:eastAsia="Malgun Gothic"/>
        </w:rPr>
        <w:lastRenderedPageBreak/>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74"/>
      <w:bookmarkEnd w:id="4575"/>
      <w:bookmarkEnd w:id="4576"/>
      <w:bookmarkEnd w:id="4577"/>
      <w:bookmarkEnd w:id="4578"/>
      <w:bookmarkEnd w:id="4579"/>
      <w:bookmarkEnd w:id="4580"/>
      <w:bookmarkEnd w:id="4581"/>
      <w:bookmarkEnd w:id="4582"/>
      <w:bookmarkEnd w:id="4583"/>
    </w:p>
    <w:p w14:paraId="6F1ACBE1" w14:textId="77777777" w:rsidR="005C310B" w:rsidRPr="00B02A0B" w:rsidRDefault="005C310B" w:rsidP="007D34FE">
      <w:pPr>
        <w:pStyle w:val="Heading6"/>
        <w:numPr>
          <w:ilvl w:val="5"/>
          <w:numId w:val="0"/>
        </w:numPr>
        <w:ind w:left="1152" w:hanging="432"/>
      </w:pPr>
      <w:bookmarkStart w:id="4584" w:name="_CR13_2_2_2_2_1"/>
      <w:bookmarkStart w:id="4585" w:name="_Toc20215728"/>
      <w:bookmarkStart w:id="4586" w:name="_Toc27496221"/>
      <w:bookmarkStart w:id="4587" w:name="_Toc36107962"/>
      <w:bookmarkStart w:id="4588" w:name="_Toc44598715"/>
      <w:bookmarkStart w:id="4589" w:name="_Toc44602570"/>
      <w:bookmarkStart w:id="4590" w:name="_Toc45197747"/>
      <w:bookmarkStart w:id="4591" w:name="_Toc45695780"/>
      <w:bookmarkStart w:id="4592" w:name="_Toc51851236"/>
      <w:bookmarkStart w:id="4593" w:name="_Toc92224853"/>
      <w:bookmarkStart w:id="4594" w:name="_Toc202371967"/>
      <w:bookmarkEnd w:id="4584"/>
      <w:r w:rsidRPr="00B02A0B">
        <w:t>13.2.2.</w:t>
      </w:r>
      <w:r w:rsidRPr="00B02A0B">
        <w:rPr>
          <w:lang w:val="en-US"/>
        </w:rPr>
        <w:t>2</w:t>
      </w:r>
      <w:r w:rsidRPr="00B02A0B">
        <w:t>.2</w:t>
      </w:r>
      <w:r w:rsidRPr="00B02A0B">
        <w:rPr>
          <w:lang w:val="en-US"/>
        </w:rPr>
        <w:t>.1</w:t>
      </w:r>
      <w:r w:rsidRPr="00B02A0B">
        <w:tab/>
        <w:t>MCData client originating procedures</w:t>
      </w:r>
      <w:bookmarkEnd w:id="4585"/>
      <w:bookmarkEnd w:id="4586"/>
      <w:bookmarkEnd w:id="4587"/>
      <w:bookmarkEnd w:id="4588"/>
      <w:bookmarkEnd w:id="4589"/>
      <w:bookmarkEnd w:id="4590"/>
      <w:bookmarkEnd w:id="4591"/>
      <w:bookmarkEnd w:id="4592"/>
      <w:bookmarkEnd w:id="4593"/>
      <w:bookmarkEnd w:id="4594"/>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95" w:name="_CR13_2_2_2_2_2"/>
      <w:bookmarkStart w:id="4596" w:name="_Toc20215729"/>
      <w:bookmarkStart w:id="4597" w:name="_Toc27496222"/>
      <w:bookmarkStart w:id="4598" w:name="_Toc36107963"/>
      <w:bookmarkStart w:id="4599" w:name="_Toc44598716"/>
      <w:bookmarkStart w:id="4600" w:name="_Toc44602571"/>
      <w:bookmarkStart w:id="4601" w:name="_Toc45197748"/>
      <w:bookmarkStart w:id="4602" w:name="_Toc45695781"/>
      <w:bookmarkStart w:id="4603" w:name="_Toc51851237"/>
      <w:bookmarkStart w:id="4604" w:name="_Toc92224854"/>
      <w:bookmarkStart w:id="4605" w:name="_Toc202371968"/>
      <w:bookmarkEnd w:id="4595"/>
      <w:r w:rsidRPr="00B02A0B">
        <w:t>13.2.2.</w:t>
      </w:r>
      <w:r w:rsidRPr="00B02A0B">
        <w:rPr>
          <w:lang w:val="en-US"/>
        </w:rPr>
        <w:t>2</w:t>
      </w:r>
      <w:r w:rsidRPr="00B02A0B">
        <w:t>.2</w:t>
      </w:r>
      <w:r w:rsidRPr="00B02A0B">
        <w:rPr>
          <w:lang w:val="en-US"/>
        </w:rPr>
        <w:t>.2</w:t>
      </w:r>
      <w:r w:rsidRPr="00B02A0B">
        <w:tab/>
        <w:t>MCData client terminating procedures</w:t>
      </w:r>
      <w:bookmarkEnd w:id="4596"/>
      <w:bookmarkEnd w:id="4597"/>
      <w:bookmarkEnd w:id="4598"/>
      <w:bookmarkEnd w:id="4599"/>
      <w:bookmarkEnd w:id="4600"/>
      <w:bookmarkEnd w:id="4601"/>
      <w:bookmarkEnd w:id="4602"/>
      <w:bookmarkEnd w:id="4603"/>
      <w:bookmarkEnd w:id="4604"/>
      <w:bookmarkEnd w:id="4605"/>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606" w:name="_CR13_2_2_2_3"/>
      <w:bookmarkStart w:id="4607" w:name="_Toc20215730"/>
      <w:bookmarkStart w:id="4608" w:name="_Toc27496223"/>
      <w:bookmarkStart w:id="4609" w:name="_Toc36107964"/>
      <w:bookmarkStart w:id="4610" w:name="_Toc44598717"/>
      <w:bookmarkStart w:id="4611" w:name="_Toc44602572"/>
      <w:bookmarkStart w:id="4612" w:name="_Toc45197749"/>
      <w:bookmarkStart w:id="4613" w:name="_Toc45695782"/>
      <w:bookmarkStart w:id="4614" w:name="_Toc51851238"/>
      <w:bookmarkStart w:id="4615" w:name="_Toc92224855"/>
      <w:bookmarkStart w:id="4616" w:name="_Toc202371969"/>
      <w:bookmarkEnd w:id="4606"/>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607"/>
      <w:bookmarkEnd w:id="4608"/>
      <w:bookmarkEnd w:id="4609"/>
      <w:bookmarkEnd w:id="4610"/>
      <w:bookmarkEnd w:id="4611"/>
      <w:bookmarkEnd w:id="4612"/>
      <w:bookmarkEnd w:id="4613"/>
      <w:bookmarkEnd w:id="4614"/>
      <w:bookmarkEnd w:id="4615"/>
      <w:bookmarkEnd w:id="4616"/>
    </w:p>
    <w:p w14:paraId="3438C8E6" w14:textId="77777777" w:rsidR="005C310B" w:rsidRPr="00B02A0B" w:rsidRDefault="005C310B" w:rsidP="007D34FE">
      <w:pPr>
        <w:pStyle w:val="Heading6"/>
        <w:numPr>
          <w:ilvl w:val="5"/>
          <w:numId w:val="0"/>
        </w:numPr>
        <w:ind w:left="1152" w:hanging="432"/>
      </w:pPr>
      <w:bookmarkStart w:id="4617" w:name="_CR13_2_2_2_3_1"/>
      <w:bookmarkStart w:id="4618" w:name="_Toc20215731"/>
      <w:bookmarkStart w:id="4619" w:name="_Toc27496224"/>
      <w:bookmarkStart w:id="4620" w:name="_Toc36107965"/>
      <w:bookmarkStart w:id="4621" w:name="_Toc44598718"/>
      <w:bookmarkStart w:id="4622" w:name="_Toc44602573"/>
      <w:bookmarkStart w:id="4623" w:name="_Toc45197750"/>
      <w:bookmarkStart w:id="4624" w:name="_Toc45695783"/>
      <w:bookmarkStart w:id="4625" w:name="_Toc51851239"/>
      <w:bookmarkStart w:id="4626" w:name="_Toc92224856"/>
      <w:bookmarkStart w:id="4627" w:name="_Toc202371970"/>
      <w:bookmarkEnd w:id="4617"/>
      <w:r w:rsidRPr="00B02A0B">
        <w:t>13.2.2.</w:t>
      </w:r>
      <w:r w:rsidRPr="00B02A0B">
        <w:rPr>
          <w:lang w:val="en-US"/>
        </w:rPr>
        <w:t>2</w:t>
      </w:r>
      <w:r w:rsidRPr="00B02A0B">
        <w:t>.3</w:t>
      </w:r>
      <w:r w:rsidRPr="00B02A0B">
        <w:rPr>
          <w:lang w:val="en-US"/>
        </w:rPr>
        <w:t>.1</w:t>
      </w:r>
      <w:r w:rsidRPr="00B02A0B">
        <w:tab/>
        <w:t>Originating participating MCData function procedures</w:t>
      </w:r>
      <w:bookmarkEnd w:id="4618"/>
      <w:bookmarkEnd w:id="4619"/>
      <w:bookmarkEnd w:id="4620"/>
      <w:bookmarkEnd w:id="4621"/>
      <w:bookmarkEnd w:id="4622"/>
      <w:bookmarkEnd w:id="4623"/>
      <w:bookmarkEnd w:id="4624"/>
      <w:bookmarkEnd w:id="4625"/>
      <w:bookmarkEnd w:id="4626"/>
      <w:bookmarkEnd w:id="4627"/>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28" w:name="_CR13_2_2_2_3_2"/>
      <w:bookmarkStart w:id="4629" w:name="_Toc20215732"/>
      <w:bookmarkStart w:id="4630" w:name="_Toc27496225"/>
      <w:bookmarkStart w:id="4631" w:name="_Toc36107966"/>
      <w:bookmarkStart w:id="4632" w:name="_Toc44598719"/>
      <w:bookmarkStart w:id="4633" w:name="_Toc44602574"/>
      <w:bookmarkStart w:id="4634" w:name="_Toc45197751"/>
      <w:bookmarkStart w:id="4635" w:name="_Toc45695784"/>
      <w:bookmarkStart w:id="4636" w:name="_Toc51851240"/>
      <w:bookmarkStart w:id="4637" w:name="_Toc92224857"/>
      <w:bookmarkStart w:id="4638" w:name="_Toc202371971"/>
      <w:bookmarkEnd w:id="4628"/>
      <w:r w:rsidRPr="00B02A0B">
        <w:t>13.2.2.</w:t>
      </w:r>
      <w:r w:rsidRPr="00B02A0B">
        <w:rPr>
          <w:lang w:val="en-US"/>
        </w:rPr>
        <w:t>2</w:t>
      </w:r>
      <w:r w:rsidRPr="00B02A0B">
        <w:t>.3</w:t>
      </w:r>
      <w:r w:rsidRPr="00B02A0B">
        <w:rPr>
          <w:lang w:val="en-US"/>
        </w:rPr>
        <w:t>.2</w:t>
      </w:r>
      <w:r w:rsidRPr="00B02A0B">
        <w:tab/>
        <w:t>Terminating participating MCData function procedures</w:t>
      </w:r>
      <w:bookmarkEnd w:id="4629"/>
      <w:bookmarkEnd w:id="4630"/>
      <w:bookmarkEnd w:id="4631"/>
      <w:bookmarkEnd w:id="4632"/>
      <w:bookmarkEnd w:id="4633"/>
      <w:bookmarkEnd w:id="4634"/>
      <w:bookmarkEnd w:id="4635"/>
      <w:bookmarkEnd w:id="4636"/>
      <w:bookmarkEnd w:id="4637"/>
      <w:bookmarkEnd w:id="4638"/>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lastRenderedPageBreak/>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39" w:name="_CR13_2_2_2_4"/>
      <w:bookmarkStart w:id="4640" w:name="_Toc20215733"/>
      <w:bookmarkStart w:id="4641" w:name="_Toc27496226"/>
      <w:bookmarkStart w:id="4642" w:name="_Toc36107967"/>
      <w:bookmarkStart w:id="4643" w:name="_Toc44598720"/>
      <w:bookmarkStart w:id="4644" w:name="_Toc44602575"/>
      <w:bookmarkStart w:id="4645" w:name="_Toc45197752"/>
      <w:bookmarkStart w:id="4646" w:name="_Toc45695785"/>
      <w:bookmarkStart w:id="4647" w:name="_Toc51851241"/>
      <w:bookmarkStart w:id="4648" w:name="_Toc92224858"/>
      <w:bookmarkStart w:id="4649" w:name="_Toc202371972"/>
      <w:bookmarkEnd w:id="4639"/>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40"/>
      <w:bookmarkEnd w:id="4641"/>
      <w:bookmarkEnd w:id="4642"/>
      <w:bookmarkEnd w:id="4643"/>
      <w:bookmarkEnd w:id="4644"/>
      <w:bookmarkEnd w:id="4645"/>
      <w:bookmarkEnd w:id="4646"/>
      <w:bookmarkEnd w:id="4647"/>
      <w:bookmarkEnd w:id="4648"/>
      <w:bookmarkEnd w:id="4649"/>
    </w:p>
    <w:p w14:paraId="6A68F00F" w14:textId="77777777" w:rsidR="005C310B" w:rsidRPr="00B02A0B" w:rsidRDefault="005C310B" w:rsidP="007D34FE">
      <w:pPr>
        <w:pStyle w:val="Heading6"/>
        <w:numPr>
          <w:ilvl w:val="5"/>
          <w:numId w:val="0"/>
        </w:numPr>
        <w:ind w:left="1152" w:hanging="432"/>
      </w:pPr>
      <w:bookmarkStart w:id="4650" w:name="_CR13_2_2_2_4_1"/>
      <w:bookmarkStart w:id="4651" w:name="_Toc20215734"/>
      <w:bookmarkStart w:id="4652" w:name="_Toc27496227"/>
      <w:bookmarkStart w:id="4653" w:name="_Toc36107968"/>
      <w:bookmarkStart w:id="4654" w:name="_Toc44598721"/>
      <w:bookmarkStart w:id="4655" w:name="_Toc44602576"/>
      <w:bookmarkStart w:id="4656" w:name="_Toc45197753"/>
      <w:bookmarkStart w:id="4657" w:name="_Toc45695786"/>
      <w:bookmarkStart w:id="4658" w:name="_Toc51851242"/>
      <w:bookmarkStart w:id="4659" w:name="_Toc92224859"/>
      <w:bookmarkStart w:id="4660" w:name="_Toc202371973"/>
      <w:bookmarkEnd w:id="4650"/>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51"/>
      <w:bookmarkEnd w:id="4652"/>
      <w:bookmarkEnd w:id="4653"/>
      <w:bookmarkEnd w:id="4654"/>
      <w:bookmarkEnd w:id="4655"/>
      <w:bookmarkEnd w:id="4656"/>
      <w:bookmarkEnd w:id="4657"/>
      <w:bookmarkEnd w:id="4658"/>
      <w:bookmarkEnd w:id="4659"/>
      <w:bookmarkEnd w:id="4660"/>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61" w:name="_CR13_2_2_2_4_2"/>
      <w:bookmarkStart w:id="4662" w:name="_Toc20215735"/>
      <w:bookmarkStart w:id="4663" w:name="_Toc27496228"/>
      <w:bookmarkStart w:id="4664" w:name="_Toc36107969"/>
      <w:bookmarkStart w:id="4665" w:name="_Toc44598722"/>
      <w:bookmarkStart w:id="4666" w:name="_Toc44602577"/>
      <w:bookmarkStart w:id="4667" w:name="_Toc45197754"/>
      <w:bookmarkStart w:id="4668" w:name="_Toc45695787"/>
      <w:bookmarkStart w:id="4669" w:name="_Toc51851243"/>
      <w:bookmarkStart w:id="4670" w:name="_Toc92224860"/>
      <w:bookmarkStart w:id="4671" w:name="_Toc202371974"/>
      <w:bookmarkEnd w:id="4661"/>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62"/>
      <w:bookmarkEnd w:id="4663"/>
      <w:bookmarkEnd w:id="4664"/>
      <w:bookmarkEnd w:id="4665"/>
      <w:bookmarkEnd w:id="4666"/>
      <w:bookmarkEnd w:id="4667"/>
      <w:bookmarkEnd w:id="4668"/>
      <w:bookmarkEnd w:id="4669"/>
      <w:bookmarkEnd w:id="4670"/>
      <w:bookmarkEnd w:id="4671"/>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72" w:name="_CR13_2_2_2_4_3"/>
      <w:bookmarkStart w:id="4673" w:name="_Toc20215736"/>
      <w:bookmarkStart w:id="4674" w:name="_Toc27496229"/>
      <w:bookmarkStart w:id="4675" w:name="_Toc36107970"/>
      <w:bookmarkStart w:id="4676" w:name="_Toc44598723"/>
      <w:bookmarkStart w:id="4677" w:name="_Toc44602578"/>
      <w:bookmarkStart w:id="4678" w:name="_Toc45197755"/>
      <w:bookmarkStart w:id="4679" w:name="_Toc45695788"/>
      <w:bookmarkStart w:id="4680" w:name="_Toc51851244"/>
      <w:bookmarkStart w:id="4681" w:name="_Toc92224861"/>
      <w:bookmarkStart w:id="4682" w:name="_Toc202371975"/>
      <w:bookmarkEnd w:id="4672"/>
      <w:r w:rsidRPr="00B02A0B">
        <w:t>13.2.2.</w:t>
      </w:r>
      <w:r w:rsidRPr="00B02A0B">
        <w:rPr>
          <w:lang w:val="en-US"/>
        </w:rPr>
        <w:t>2</w:t>
      </w:r>
      <w:r w:rsidRPr="00B02A0B">
        <w:t>.4.3</w:t>
      </w:r>
      <w:r w:rsidRPr="00B02A0B">
        <w:tab/>
      </w:r>
      <w:r w:rsidRPr="00B02A0B">
        <w:rPr>
          <w:lang w:eastAsia="ko-KR"/>
        </w:rPr>
        <w:t>Receiving a SIP BYE request</w:t>
      </w:r>
      <w:bookmarkEnd w:id="4673"/>
      <w:bookmarkEnd w:id="4674"/>
      <w:bookmarkEnd w:id="4675"/>
      <w:bookmarkEnd w:id="4676"/>
      <w:bookmarkEnd w:id="4677"/>
      <w:bookmarkEnd w:id="4678"/>
      <w:bookmarkEnd w:id="4679"/>
      <w:bookmarkEnd w:id="4680"/>
      <w:bookmarkEnd w:id="4681"/>
      <w:bookmarkEnd w:id="4682"/>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83" w:name="_CR13_2_2_2_4_4"/>
      <w:bookmarkStart w:id="4684" w:name="_Toc20215737"/>
      <w:bookmarkStart w:id="4685" w:name="_Toc27496230"/>
      <w:bookmarkStart w:id="4686" w:name="_Toc36107971"/>
      <w:bookmarkStart w:id="4687" w:name="_Toc44598724"/>
      <w:bookmarkStart w:id="4688" w:name="_Toc44602579"/>
      <w:bookmarkStart w:id="4689" w:name="_Toc45197756"/>
      <w:bookmarkStart w:id="4690" w:name="_Toc45695789"/>
      <w:bookmarkStart w:id="4691" w:name="_Toc51851245"/>
      <w:bookmarkStart w:id="4692" w:name="_Toc92224862"/>
      <w:bookmarkStart w:id="4693" w:name="_Toc202371976"/>
      <w:bookmarkEnd w:id="4683"/>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84"/>
      <w:bookmarkEnd w:id="4685"/>
      <w:bookmarkEnd w:id="4686"/>
      <w:bookmarkEnd w:id="4687"/>
      <w:bookmarkEnd w:id="4688"/>
      <w:bookmarkEnd w:id="4689"/>
      <w:bookmarkEnd w:id="4690"/>
      <w:bookmarkEnd w:id="4691"/>
      <w:bookmarkEnd w:id="4692"/>
      <w:bookmarkEnd w:id="4693"/>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lastRenderedPageBreak/>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94" w:name="_CR13_2_2_3"/>
      <w:bookmarkStart w:id="4695" w:name="_Toc20215738"/>
      <w:bookmarkStart w:id="4696" w:name="_Toc27496231"/>
      <w:bookmarkStart w:id="4697" w:name="_Toc36107972"/>
      <w:bookmarkStart w:id="4698" w:name="_Toc44598725"/>
      <w:bookmarkStart w:id="4699" w:name="_Toc44602580"/>
      <w:bookmarkStart w:id="4700" w:name="_Toc45197757"/>
      <w:bookmarkStart w:id="4701" w:name="_Toc45695790"/>
      <w:bookmarkStart w:id="4702" w:name="_Toc51851246"/>
      <w:bookmarkStart w:id="4703" w:name="_Toc92224863"/>
      <w:bookmarkStart w:id="4704" w:name="_Toc202371977"/>
      <w:bookmarkEnd w:id="4694"/>
      <w:r w:rsidRPr="00B02A0B">
        <w:rPr>
          <w:rFonts w:eastAsia="Malgun Gothic"/>
        </w:rPr>
        <w:t>13.2.2.3</w:t>
      </w:r>
      <w:r w:rsidRPr="00B02A0B">
        <w:rPr>
          <w:rFonts w:eastAsia="Malgun Gothic"/>
        </w:rPr>
        <w:tab/>
      </w:r>
      <w:r w:rsidRPr="00B02A0B">
        <w:t>Release of MCData communication over HTTP</w:t>
      </w:r>
      <w:bookmarkEnd w:id="4695"/>
      <w:bookmarkEnd w:id="4696"/>
      <w:bookmarkEnd w:id="4697"/>
      <w:bookmarkEnd w:id="4698"/>
      <w:bookmarkEnd w:id="4699"/>
      <w:bookmarkEnd w:id="4700"/>
      <w:bookmarkEnd w:id="4701"/>
      <w:bookmarkEnd w:id="4702"/>
      <w:bookmarkEnd w:id="4703"/>
      <w:bookmarkEnd w:id="4704"/>
    </w:p>
    <w:p w14:paraId="050DE645" w14:textId="77777777" w:rsidR="005C310B" w:rsidRPr="00B02A0B" w:rsidRDefault="005C310B" w:rsidP="007D34FE">
      <w:pPr>
        <w:pStyle w:val="Heading5"/>
        <w:rPr>
          <w:rFonts w:eastAsia="Malgun Gothic"/>
        </w:rPr>
      </w:pPr>
      <w:bookmarkStart w:id="4705" w:name="_CR13_2_2_3_1"/>
      <w:bookmarkStart w:id="4706" w:name="_Toc20215739"/>
      <w:bookmarkStart w:id="4707" w:name="_Toc27496232"/>
      <w:bookmarkStart w:id="4708" w:name="_Toc36107973"/>
      <w:bookmarkStart w:id="4709" w:name="_Toc44598726"/>
      <w:bookmarkStart w:id="4710" w:name="_Toc44602581"/>
      <w:bookmarkStart w:id="4711" w:name="_Toc45197758"/>
      <w:bookmarkStart w:id="4712" w:name="_Toc45695791"/>
      <w:bookmarkStart w:id="4713" w:name="_Toc51851247"/>
      <w:bookmarkStart w:id="4714" w:name="_Toc92224864"/>
      <w:bookmarkStart w:id="4715" w:name="_Toc202371978"/>
      <w:bookmarkEnd w:id="4705"/>
      <w:r w:rsidRPr="00B02A0B">
        <w:rPr>
          <w:rFonts w:eastAsia="Malgun Gothic"/>
        </w:rPr>
        <w:t>13.2.2.3.1</w:t>
      </w:r>
      <w:r w:rsidRPr="00B02A0B">
        <w:rPr>
          <w:rFonts w:eastAsia="Malgun Gothic"/>
        </w:rPr>
        <w:tab/>
        <w:t>General</w:t>
      </w:r>
      <w:bookmarkEnd w:id="4706"/>
      <w:bookmarkEnd w:id="4707"/>
      <w:bookmarkEnd w:id="4708"/>
      <w:bookmarkEnd w:id="4709"/>
      <w:bookmarkEnd w:id="4710"/>
      <w:bookmarkEnd w:id="4711"/>
      <w:bookmarkEnd w:id="4712"/>
      <w:bookmarkEnd w:id="4713"/>
      <w:bookmarkEnd w:id="4714"/>
      <w:bookmarkEnd w:id="4715"/>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716" w:name="_CR13_2_2_3_2"/>
      <w:bookmarkStart w:id="4717" w:name="_Toc20215740"/>
      <w:bookmarkStart w:id="4718" w:name="_Toc27496233"/>
      <w:bookmarkStart w:id="4719" w:name="_Toc36107974"/>
      <w:bookmarkStart w:id="4720" w:name="_Toc44598727"/>
      <w:bookmarkStart w:id="4721" w:name="_Toc44602582"/>
      <w:bookmarkStart w:id="4722" w:name="_Toc45197759"/>
      <w:bookmarkStart w:id="4723" w:name="_Toc45695792"/>
      <w:bookmarkStart w:id="4724" w:name="_Toc51851248"/>
      <w:bookmarkStart w:id="4725" w:name="_Toc92224865"/>
      <w:bookmarkStart w:id="4726" w:name="_Toc202371979"/>
      <w:bookmarkEnd w:id="4716"/>
      <w:r w:rsidRPr="00B02A0B">
        <w:rPr>
          <w:rFonts w:eastAsia="Malgun Gothic"/>
        </w:rPr>
        <w:t>13.2.2.3.2</w:t>
      </w:r>
      <w:r w:rsidRPr="00B02A0B">
        <w:rPr>
          <w:rFonts w:eastAsia="Malgun Gothic"/>
        </w:rPr>
        <w:tab/>
        <w:t>MCData client procedures</w:t>
      </w:r>
      <w:bookmarkEnd w:id="4717"/>
      <w:bookmarkEnd w:id="4718"/>
      <w:bookmarkEnd w:id="4719"/>
      <w:bookmarkEnd w:id="4720"/>
      <w:bookmarkEnd w:id="4721"/>
      <w:bookmarkEnd w:id="4722"/>
      <w:bookmarkEnd w:id="4723"/>
      <w:bookmarkEnd w:id="4724"/>
      <w:bookmarkEnd w:id="4725"/>
      <w:bookmarkEnd w:id="4726"/>
    </w:p>
    <w:p w14:paraId="298C3EF8" w14:textId="77777777" w:rsidR="005C310B" w:rsidRPr="00B02A0B" w:rsidRDefault="005C310B" w:rsidP="007D34FE">
      <w:pPr>
        <w:pStyle w:val="Heading6"/>
        <w:numPr>
          <w:ilvl w:val="5"/>
          <w:numId w:val="0"/>
        </w:numPr>
        <w:ind w:left="1152" w:hanging="432"/>
      </w:pPr>
      <w:bookmarkStart w:id="4727" w:name="_CR13_2_2_3_2_1"/>
      <w:bookmarkStart w:id="4728" w:name="_Toc20215741"/>
      <w:bookmarkStart w:id="4729" w:name="_Toc27496234"/>
      <w:bookmarkStart w:id="4730" w:name="_Toc36107975"/>
      <w:bookmarkStart w:id="4731" w:name="_Toc44598728"/>
      <w:bookmarkStart w:id="4732" w:name="_Toc44602583"/>
      <w:bookmarkStart w:id="4733" w:name="_Toc45197760"/>
      <w:bookmarkStart w:id="4734" w:name="_Toc45695793"/>
      <w:bookmarkStart w:id="4735" w:name="_Toc51851249"/>
      <w:bookmarkStart w:id="4736" w:name="_Toc92224866"/>
      <w:bookmarkStart w:id="4737" w:name="_Toc202371980"/>
      <w:bookmarkEnd w:id="4727"/>
      <w:r w:rsidRPr="00B02A0B">
        <w:t>13.2.2.3.2.1</w:t>
      </w:r>
      <w:r w:rsidRPr="00B02A0B">
        <w:tab/>
        <w:t>MCData client originating procedures</w:t>
      </w:r>
      <w:bookmarkEnd w:id="4728"/>
      <w:bookmarkEnd w:id="4729"/>
      <w:bookmarkEnd w:id="4730"/>
      <w:bookmarkEnd w:id="4731"/>
      <w:bookmarkEnd w:id="4732"/>
      <w:bookmarkEnd w:id="4733"/>
      <w:bookmarkEnd w:id="4734"/>
      <w:bookmarkEnd w:id="4735"/>
      <w:bookmarkEnd w:id="4736"/>
      <w:bookmarkEnd w:id="4737"/>
    </w:p>
    <w:p w14:paraId="04587153" w14:textId="77777777" w:rsidR="005C310B" w:rsidRPr="00B02A0B" w:rsidRDefault="005C310B" w:rsidP="007D34FE">
      <w:pPr>
        <w:pStyle w:val="Heading7"/>
        <w:numPr>
          <w:ilvl w:val="6"/>
          <w:numId w:val="0"/>
        </w:numPr>
        <w:ind w:left="1296" w:hanging="288"/>
      </w:pPr>
      <w:bookmarkStart w:id="4738" w:name="_CR13_2_2_3_2_1_1"/>
      <w:bookmarkStart w:id="4739" w:name="_Toc20215742"/>
      <w:bookmarkStart w:id="4740" w:name="_Toc27496235"/>
      <w:bookmarkStart w:id="4741" w:name="_Toc36107976"/>
      <w:bookmarkStart w:id="4742" w:name="_Toc44598729"/>
      <w:bookmarkStart w:id="4743" w:name="_Toc44602584"/>
      <w:bookmarkStart w:id="4744" w:name="_Toc45197761"/>
      <w:bookmarkStart w:id="4745" w:name="_Toc45695794"/>
      <w:bookmarkStart w:id="4746" w:name="_Toc51851250"/>
      <w:bookmarkStart w:id="4747" w:name="_Toc92224867"/>
      <w:bookmarkStart w:id="4748" w:name="_Toc202371981"/>
      <w:bookmarkEnd w:id="4738"/>
      <w:r w:rsidRPr="00B02A0B">
        <w:t>13.2.2.3.2.1.1</w:t>
      </w:r>
      <w:r w:rsidRPr="00B02A0B">
        <w:tab/>
        <w:t>Initiating Release</w:t>
      </w:r>
      <w:bookmarkEnd w:id="4739"/>
      <w:bookmarkEnd w:id="4740"/>
      <w:bookmarkEnd w:id="4741"/>
      <w:bookmarkEnd w:id="4742"/>
      <w:bookmarkEnd w:id="4743"/>
      <w:bookmarkEnd w:id="4744"/>
      <w:bookmarkEnd w:id="4745"/>
      <w:bookmarkEnd w:id="4746"/>
      <w:bookmarkEnd w:id="4747"/>
      <w:bookmarkEnd w:id="4748"/>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49" w:name="_CR13_2_2_3_2_1_2"/>
      <w:bookmarkStart w:id="4750" w:name="_Toc20215743"/>
      <w:bookmarkStart w:id="4751" w:name="_Toc27496236"/>
      <w:bookmarkStart w:id="4752" w:name="_Toc36107977"/>
      <w:bookmarkStart w:id="4753" w:name="_Toc44598730"/>
      <w:bookmarkStart w:id="4754" w:name="_Toc44602585"/>
      <w:bookmarkStart w:id="4755" w:name="_Toc45197762"/>
      <w:bookmarkStart w:id="4756" w:name="_Toc45695795"/>
      <w:bookmarkStart w:id="4757" w:name="_Toc51851251"/>
      <w:bookmarkStart w:id="4758" w:name="_Toc92224868"/>
      <w:bookmarkStart w:id="4759" w:name="_Toc202371982"/>
      <w:bookmarkEnd w:id="4749"/>
      <w:r w:rsidRPr="00B02A0B">
        <w:t>13.2.2.3.2.1.2</w:t>
      </w:r>
      <w:r w:rsidRPr="00B02A0B">
        <w:tab/>
        <w:t>Receiving Release Response Type from server</w:t>
      </w:r>
      <w:bookmarkEnd w:id="4750"/>
      <w:bookmarkEnd w:id="4751"/>
      <w:bookmarkEnd w:id="4752"/>
      <w:bookmarkEnd w:id="4753"/>
      <w:bookmarkEnd w:id="4754"/>
      <w:bookmarkEnd w:id="4755"/>
      <w:bookmarkEnd w:id="4756"/>
      <w:bookmarkEnd w:id="4757"/>
      <w:bookmarkEnd w:id="4758"/>
      <w:bookmarkEnd w:id="4759"/>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lastRenderedPageBreak/>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60" w:name="_CR13_2_2_3_2_2"/>
      <w:bookmarkStart w:id="4761" w:name="_Toc20215744"/>
      <w:bookmarkStart w:id="4762" w:name="_Toc27496237"/>
      <w:bookmarkStart w:id="4763" w:name="_Toc36107978"/>
      <w:bookmarkStart w:id="4764" w:name="_Toc44598731"/>
      <w:bookmarkStart w:id="4765" w:name="_Toc44602586"/>
      <w:bookmarkStart w:id="4766" w:name="_Toc45197763"/>
      <w:bookmarkStart w:id="4767" w:name="_Toc45695796"/>
      <w:bookmarkStart w:id="4768" w:name="_Toc51851252"/>
      <w:bookmarkStart w:id="4769" w:name="_Toc92224869"/>
      <w:bookmarkStart w:id="4770" w:name="_Toc202371983"/>
      <w:bookmarkEnd w:id="4760"/>
      <w:r w:rsidRPr="00B02A0B">
        <w:t>13.2.2.3.2.2</w:t>
      </w:r>
      <w:r w:rsidRPr="00B02A0B">
        <w:tab/>
        <w:t>MCData client terminating procedures</w:t>
      </w:r>
      <w:bookmarkEnd w:id="4761"/>
      <w:bookmarkEnd w:id="4762"/>
      <w:bookmarkEnd w:id="4763"/>
      <w:bookmarkEnd w:id="4764"/>
      <w:bookmarkEnd w:id="4765"/>
      <w:bookmarkEnd w:id="4766"/>
      <w:bookmarkEnd w:id="4767"/>
      <w:bookmarkEnd w:id="4768"/>
      <w:bookmarkEnd w:id="4769"/>
      <w:bookmarkEnd w:id="4770"/>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71" w:name="_CR13_2_2_3_3"/>
      <w:bookmarkStart w:id="4772" w:name="_Toc20215745"/>
      <w:bookmarkStart w:id="4773" w:name="_Toc27496238"/>
      <w:bookmarkStart w:id="4774" w:name="_Toc36107979"/>
      <w:bookmarkStart w:id="4775" w:name="_Toc44598732"/>
      <w:bookmarkStart w:id="4776" w:name="_Toc44602587"/>
      <w:bookmarkStart w:id="4777" w:name="_Toc45197764"/>
      <w:bookmarkStart w:id="4778" w:name="_Toc45695797"/>
      <w:bookmarkStart w:id="4779" w:name="_Toc51851253"/>
      <w:bookmarkStart w:id="4780" w:name="_Toc92224870"/>
      <w:bookmarkStart w:id="4781" w:name="_Toc202371984"/>
      <w:bookmarkEnd w:id="4771"/>
      <w:r w:rsidRPr="00B02A0B">
        <w:rPr>
          <w:rFonts w:eastAsia="Malgun Gothic"/>
        </w:rPr>
        <w:t>13.2.2.3.3</w:t>
      </w:r>
      <w:r w:rsidRPr="00B02A0B">
        <w:rPr>
          <w:rFonts w:eastAsia="Malgun Gothic"/>
        </w:rPr>
        <w:tab/>
        <w:t>Participating MCData function procedures</w:t>
      </w:r>
      <w:bookmarkEnd w:id="4772"/>
      <w:bookmarkEnd w:id="4773"/>
      <w:bookmarkEnd w:id="4774"/>
      <w:bookmarkEnd w:id="4775"/>
      <w:bookmarkEnd w:id="4776"/>
      <w:bookmarkEnd w:id="4777"/>
      <w:bookmarkEnd w:id="4778"/>
      <w:bookmarkEnd w:id="4779"/>
      <w:bookmarkEnd w:id="4780"/>
      <w:bookmarkEnd w:id="4781"/>
    </w:p>
    <w:p w14:paraId="72E3BF78" w14:textId="77777777" w:rsidR="005C310B" w:rsidRPr="00B02A0B" w:rsidRDefault="005C310B" w:rsidP="007D34FE">
      <w:pPr>
        <w:pStyle w:val="Heading6"/>
        <w:numPr>
          <w:ilvl w:val="5"/>
          <w:numId w:val="0"/>
        </w:numPr>
        <w:ind w:left="1152" w:hanging="432"/>
      </w:pPr>
      <w:bookmarkStart w:id="4782" w:name="_CR13_2_2_3_3_1"/>
      <w:bookmarkStart w:id="4783" w:name="_Toc20215746"/>
      <w:bookmarkStart w:id="4784" w:name="_Toc27496239"/>
      <w:bookmarkStart w:id="4785" w:name="_Toc36107980"/>
      <w:bookmarkStart w:id="4786" w:name="_Toc44598733"/>
      <w:bookmarkStart w:id="4787" w:name="_Toc44602588"/>
      <w:bookmarkStart w:id="4788" w:name="_Toc45197765"/>
      <w:bookmarkStart w:id="4789" w:name="_Toc45695798"/>
      <w:bookmarkStart w:id="4790" w:name="_Toc51851254"/>
      <w:bookmarkStart w:id="4791" w:name="_Toc92224871"/>
      <w:bookmarkStart w:id="4792" w:name="_Toc202371985"/>
      <w:bookmarkEnd w:id="4782"/>
      <w:r w:rsidRPr="00B02A0B">
        <w:t>13.2.2.3.3.1</w:t>
      </w:r>
      <w:r w:rsidRPr="00B02A0B">
        <w:tab/>
        <w:t>Originating participating MCData function procedures</w:t>
      </w:r>
      <w:bookmarkEnd w:id="4783"/>
      <w:bookmarkEnd w:id="4784"/>
      <w:bookmarkEnd w:id="4785"/>
      <w:bookmarkEnd w:id="4786"/>
      <w:bookmarkEnd w:id="4787"/>
      <w:bookmarkEnd w:id="4788"/>
      <w:bookmarkEnd w:id="4789"/>
      <w:bookmarkEnd w:id="4790"/>
      <w:bookmarkEnd w:id="4791"/>
      <w:bookmarkEnd w:id="4792"/>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93" w:name="_CR13_2_2_3_3_2"/>
      <w:bookmarkStart w:id="4794" w:name="_Toc20215747"/>
      <w:bookmarkStart w:id="4795" w:name="_Toc27496240"/>
      <w:bookmarkStart w:id="4796" w:name="_Toc36107981"/>
      <w:bookmarkStart w:id="4797" w:name="_Toc44598734"/>
      <w:bookmarkStart w:id="4798" w:name="_Toc44602589"/>
      <w:bookmarkStart w:id="4799" w:name="_Toc45197766"/>
      <w:bookmarkStart w:id="4800" w:name="_Toc45695799"/>
      <w:bookmarkStart w:id="4801" w:name="_Toc51851255"/>
      <w:bookmarkStart w:id="4802" w:name="_Toc92224872"/>
      <w:bookmarkStart w:id="4803" w:name="_Toc202371986"/>
      <w:bookmarkEnd w:id="4793"/>
      <w:r w:rsidRPr="00B02A0B">
        <w:t>13.2.2.3.3.2</w:t>
      </w:r>
      <w:r w:rsidRPr="00B02A0B">
        <w:tab/>
        <w:t>Terminating participating MCData function procedures</w:t>
      </w:r>
      <w:bookmarkEnd w:id="4794"/>
      <w:bookmarkEnd w:id="4795"/>
      <w:bookmarkEnd w:id="4796"/>
      <w:bookmarkEnd w:id="4797"/>
      <w:bookmarkEnd w:id="4798"/>
      <w:bookmarkEnd w:id="4799"/>
      <w:bookmarkEnd w:id="4800"/>
      <w:bookmarkEnd w:id="4801"/>
      <w:bookmarkEnd w:id="4802"/>
      <w:bookmarkEnd w:id="4803"/>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804" w:name="_CR13_2_2_3_4"/>
      <w:bookmarkStart w:id="4805" w:name="_Toc20215748"/>
      <w:bookmarkStart w:id="4806" w:name="_Toc27496241"/>
      <w:bookmarkStart w:id="4807" w:name="_Toc36107982"/>
      <w:bookmarkStart w:id="4808" w:name="_Toc44598735"/>
      <w:bookmarkStart w:id="4809" w:name="_Toc44602590"/>
      <w:bookmarkStart w:id="4810" w:name="_Toc45197767"/>
      <w:bookmarkStart w:id="4811" w:name="_Toc45695800"/>
      <w:bookmarkStart w:id="4812" w:name="_Toc51851256"/>
      <w:bookmarkStart w:id="4813" w:name="_Toc92224873"/>
      <w:bookmarkStart w:id="4814" w:name="_Toc202371987"/>
      <w:bookmarkEnd w:id="4804"/>
      <w:r w:rsidRPr="00B02A0B">
        <w:rPr>
          <w:rFonts w:eastAsia="Malgun Gothic"/>
        </w:rPr>
        <w:t>13.2.2.3.4</w:t>
      </w:r>
      <w:r w:rsidRPr="00B02A0B">
        <w:rPr>
          <w:rFonts w:eastAsia="Malgun Gothic"/>
        </w:rPr>
        <w:tab/>
        <w:t>Controlling MCData function procedures</w:t>
      </w:r>
      <w:bookmarkEnd w:id="4805"/>
      <w:bookmarkEnd w:id="4806"/>
      <w:bookmarkEnd w:id="4807"/>
      <w:bookmarkEnd w:id="4808"/>
      <w:bookmarkEnd w:id="4809"/>
      <w:bookmarkEnd w:id="4810"/>
      <w:bookmarkEnd w:id="4811"/>
      <w:bookmarkEnd w:id="4812"/>
      <w:bookmarkEnd w:id="4813"/>
      <w:bookmarkEnd w:id="4814"/>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815" w:name="_CR13_2_3"/>
      <w:bookmarkStart w:id="4816" w:name="_Toc20215749"/>
      <w:bookmarkStart w:id="4817" w:name="_Toc27496242"/>
      <w:bookmarkStart w:id="4818" w:name="_Toc36107983"/>
      <w:bookmarkStart w:id="4819" w:name="_Toc44598736"/>
      <w:bookmarkStart w:id="4820" w:name="_Toc44602591"/>
      <w:bookmarkStart w:id="4821" w:name="_Toc45197768"/>
      <w:bookmarkStart w:id="4822" w:name="_Toc45695801"/>
      <w:bookmarkStart w:id="4823" w:name="_Toc51851257"/>
      <w:bookmarkStart w:id="4824" w:name="_Toc92224874"/>
      <w:bookmarkStart w:id="4825" w:name="_Toc202371988"/>
      <w:bookmarkEnd w:id="4815"/>
      <w:r w:rsidRPr="00B02A0B">
        <w:t>13.2.3</w:t>
      </w:r>
      <w:r w:rsidRPr="00B02A0B">
        <w:tab/>
        <w:t>MCData server initiated communication release without prior indication</w:t>
      </w:r>
      <w:bookmarkEnd w:id="4816"/>
      <w:bookmarkEnd w:id="4817"/>
      <w:bookmarkEnd w:id="4818"/>
      <w:bookmarkEnd w:id="4819"/>
      <w:bookmarkEnd w:id="4820"/>
      <w:bookmarkEnd w:id="4821"/>
      <w:bookmarkEnd w:id="4822"/>
      <w:bookmarkEnd w:id="4823"/>
      <w:bookmarkEnd w:id="4824"/>
      <w:bookmarkEnd w:id="4825"/>
    </w:p>
    <w:p w14:paraId="3D38C72D" w14:textId="77777777" w:rsidR="005C310B" w:rsidRPr="00B02A0B" w:rsidRDefault="005C310B" w:rsidP="007D34FE">
      <w:pPr>
        <w:pStyle w:val="Heading4"/>
      </w:pPr>
      <w:bookmarkStart w:id="4826" w:name="_CR13_2_3_1"/>
      <w:bookmarkStart w:id="4827" w:name="_Toc20215750"/>
      <w:bookmarkStart w:id="4828" w:name="_Toc27496243"/>
      <w:bookmarkStart w:id="4829" w:name="_Toc36107984"/>
      <w:bookmarkStart w:id="4830" w:name="_Toc44598737"/>
      <w:bookmarkStart w:id="4831" w:name="_Toc44602592"/>
      <w:bookmarkStart w:id="4832" w:name="_Toc45197769"/>
      <w:bookmarkStart w:id="4833" w:name="_Toc45695802"/>
      <w:bookmarkStart w:id="4834" w:name="_Toc51851258"/>
      <w:bookmarkStart w:id="4835" w:name="_Toc92224875"/>
      <w:bookmarkStart w:id="4836" w:name="_Toc202371989"/>
      <w:bookmarkEnd w:id="4826"/>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27"/>
      <w:bookmarkEnd w:id="4828"/>
      <w:bookmarkEnd w:id="4829"/>
      <w:bookmarkEnd w:id="4830"/>
      <w:bookmarkEnd w:id="4831"/>
      <w:bookmarkEnd w:id="4832"/>
      <w:bookmarkEnd w:id="4833"/>
      <w:bookmarkEnd w:id="4834"/>
      <w:bookmarkEnd w:id="4835"/>
      <w:bookmarkEnd w:id="4836"/>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37" w:name="_CR13_2_3_2"/>
      <w:bookmarkStart w:id="4838" w:name="_Toc20215751"/>
      <w:bookmarkStart w:id="4839" w:name="_Toc27496244"/>
      <w:bookmarkStart w:id="4840" w:name="_Toc36107985"/>
      <w:bookmarkStart w:id="4841" w:name="_Toc44598738"/>
      <w:bookmarkStart w:id="4842" w:name="_Toc44602593"/>
      <w:bookmarkStart w:id="4843" w:name="_Toc45197770"/>
      <w:bookmarkStart w:id="4844" w:name="_Toc45695803"/>
      <w:bookmarkStart w:id="4845" w:name="_Toc51851259"/>
      <w:bookmarkStart w:id="4846" w:name="_Toc92224876"/>
      <w:bookmarkStart w:id="4847" w:name="_Toc202371990"/>
      <w:bookmarkEnd w:id="4837"/>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38"/>
      <w:bookmarkEnd w:id="4839"/>
      <w:bookmarkEnd w:id="4840"/>
      <w:bookmarkEnd w:id="4841"/>
      <w:bookmarkEnd w:id="4842"/>
      <w:bookmarkEnd w:id="4843"/>
      <w:bookmarkEnd w:id="4844"/>
      <w:bookmarkEnd w:id="4845"/>
      <w:bookmarkEnd w:id="4846"/>
      <w:bookmarkEnd w:id="4847"/>
    </w:p>
    <w:p w14:paraId="530402C8" w14:textId="77777777" w:rsidR="005C310B" w:rsidRPr="00B02A0B" w:rsidRDefault="005C310B" w:rsidP="007D34FE">
      <w:pPr>
        <w:pStyle w:val="Heading5"/>
        <w:rPr>
          <w:rFonts w:eastAsia="Malgun Gothic"/>
        </w:rPr>
      </w:pPr>
      <w:bookmarkStart w:id="4848" w:name="_CR13_2_3_2_1"/>
      <w:bookmarkStart w:id="4849" w:name="_Toc20215752"/>
      <w:bookmarkStart w:id="4850" w:name="_Toc27496245"/>
      <w:bookmarkStart w:id="4851" w:name="_Toc36107986"/>
      <w:bookmarkStart w:id="4852" w:name="_Toc44598739"/>
      <w:bookmarkStart w:id="4853" w:name="_Toc44602594"/>
      <w:bookmarkStart w:id="4854" w:name="_Toc45197771"/>
      <w:bookmarkStart w:id="4855" w:name="_Toc45695804"/>
      <w:bookmarkStart w:id="4856" w:name="_Toc51851260"/>
      <w:bookmarkStart w:id="4857" w:name="_Toc92224877"/>
      <w:bookmarkStart w:id="4858" w:name="_Toc202371991"/>
      <w:bookmarkEnd w:id="4848"/>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49"/>
      <w:bookmarkEnd w:id="4850"/>
      <w:bookmarkEnd w:id="4851"/>
      <w:bookmarkEnd w:id="4852"/>
      <w:bookmarkEnd w:id="4853"/>
      <w:bookmarkEnd w:id="4854"/>
      <w:bookmarkEnd w:id="4855"/>
      <w:bookmarkEnd w:id="4856"/>
      <w:bookmarkEnd w:id="4857"/>
      <w:bookmarkEnd w:id="4858"/>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59" w:name="_CR13_2_3_2_2"/>
      <w:bookmarkStart w:id="4860" w:name="_Toc20215753"/>
      <w:bookmarkStart w:id="4861" w:name="_Toc27496246"/>
      <w:bookmarkStart w:id="4862" w:name="_Toc36107987"/>
      <w:bookmarkStart w:id="4863" w:name="_Toc44598740"/>
      <w:bookmarkStart w:id="4864" w:name="_Toc44602595"/>
      <w:bookmarkStart w:id="4865" w:name="_Toc45197772"/>
      <w:bookmarkStart w:id="4866" w:name="_Toc45695805"/>
      <w:bookmarkStart w:id="4867" w:name="_Toc51851261"/>
      <w:bookmarkStart w:id="4868" w:name="_Toc92224878"/>
      <w:bookmarkStart w:id="4869" w:name="_Toc202371992"/>
      <w:bookmarkEnd w:id="4859"/>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60"/>
      <w:bookmarkEnd w:id="4861"/>
      <w:bookmarkEnd w:id="4862"/>
      <w:bookmarkEnd w:id="4863"/>
      <w:bookmarkEnd w:id="4864"/>
      <w:bookmarkEnd w:id="4865"/>
      <w:bookmarkEnd w:id="4866"/>
      <w:bookmarkEnd w:id="4867"/>
      <w:bookmarkEnd w:id="4868"/>
      <w:bookmarkEnd w:id="4869"/>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70" w:name="_CR13_2_3_2_3"/>
      <w:bookmarkStart w:id="4871" w:name="_Toc20215754"/>
      <w:bookmarkStart w:id="4872" w:name="_Toc27496247"/>
      <w:bookmarkStart w:id="4873" w:name="_Toc36107988"/>
      <w:bookmarkStart w:id="4874" w:name="_Toc44598741"/>
      <w:bookmarkStart w:id="4875" w:name="_Toc44602596"/>
      <w:bookmarkStart w:id="4876" w:name="_Toc45197773"/>
      <w:bookmarkStart w:id="4877" w:name="_Toc45695806"/>
      <w:bookmarkStart w:id="4878" w:name="_Toc51851262"/>
      <w:bookmarkStart w:id="4879" w:name="_Toc92224879"/>
      <w:bookmarkStart w:id="4880" w:name="_Toc202371993"/>
      <w:bookmarkEnd w:id="4870"/>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71"/>
      <w:bookmarkEnd w:id="4872"/>
      <w:bookmarkEnd w:id="4873"/>
      <w:bookmarkEnd w:id="4874"/>
      <w:bookmarkEnd w:id="4875"/>
      <w:bookmarkEnd w:id="4876"/>
      <w:bookmarkEnd w:id="4877"/>
      <w:bookmarkEnd w:id="4878"/>
      <w:bookmarkEnd w:id="4879"/>
      <w:bookmarkEnd w:id="4880"/>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lastRenderedPageBreak/>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81" w:name="_CR13_2_3_2_4"/>
      <w:bookmarkStart w:id="4882" w:name="_Toc20215755"/>
      <w:bookmarkStart w:id="4883" w:name="_Toc27496248"/>
      <w:bookmarkStart w:id="4884" w:name="_Toc36107989"/>
      <w:bookmarkStart w:id="4885" w:name="_Toc44598742"/>
      <w:bookmarkStart w:id="4886" w:name="_Toc44602597"/>
      <w:bookmarkStart w:id="4887" w:name="_Toc45197774"/>
      <w:bookmarkStart w:id="4888" w:name="_Toc45695807"/>
      <w:bookmarkStart w:id="4889" w:name="_Toc51851263"/>
      <w:bookmarkStart w:id="4890" w:name="_Toc92224880"/>
      <w:bookmarkStart w:id="4891" w:name="_Toc202371994"/>
      <w:bookmarkEnd w:id="4881"/>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82"/>
      <w:bookmarkEnd w:id="4883"/>
      <w:bookmarkEnd w:id="4884"/>
      <w:bookmarkEnd w:id="4885"/>
      <w:bookmarkEnd w:id="4886"/>
      <w:bookmarkEnd w:id="4887"/>
      <w:bookmarkEnd w:id="4888"/>
      <w:bookmarkEnd w:id="4889"/>
      <w:bookmarkEnd w:id="4890"/>
      <w:bookmarkEnd w:id="4891"/>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92" w:name="_CR13_2_3_3"/>
      <w:bookmarkStart w:id="4893" w:name="_Toc20215756"/>
      <w:bookmarkStart w:id="4894" w:name="_Toc27496249"/>
      <w:bookmarkStart w:id="4895" w:name="_Toc36107990"/>
      <w:bookmarkStart w:id="4896" w:name="_Toc44598743"/>
      <w:bookmarkStart w:id="4897" w:name="_Toc44602598"/>
      <w:bookmarkStart w:id="4898" w:name="_Toc45197775"/>
      <w:bookmarkStart w:id="4899" w:name="_Toc45695808"/>
      <w:bookmarkStart w:id="4900" w:name="_Toc51851264"/>
      <w:bookmarkStart w:id="4901" w:name="_Toc92224881"/>
      <w:bookmarkStart w:id="4902" w:name="_Toc202371995"/>
      <w:bookmarkEnd w:id="4892"/>
      <w:r w:rsidRPr="00B02A0B">
        <w:rPr>
          <w:rFonts w:eastAsia="Malgun Gothic"/>
        </w:rPr>
        <w:t>13.2.3.3</w:t>
      </w:r>
      <w:r w:rsidRPr="00B02A0B">
        <w:rPr>
          <w:rFonts w:eastAsia="Malgun Gothic"/>
        </w:rPr>
        <w:tab/>
      </w:r>
      <w:r w:rsidRPr="00B02A0B">
        <w:t>Release of MCData communication over HTTP</w:t>
      </w:r>
      <w:bookmarkEnd w:id="4893"/>
      <w:bookmarkEnd w:id="4894"/>
      <w:bookmarkEnd w:id="4895"/>
      <w:bookmarkEnd w:id="4896"/>
      <w:bookmarkEnd w:id="4897"/>
      <w:bookmarkEnd w:id="4898"/>
      <w:bookmarkEnd w:id="4899"/>
      <w:bookmarkEnd w:id="4900"/>
      <w:bookmarkEnd w:id="4901"/>
      <w:bookmarkEnd w:id="4902"/>
    </w:p>
    <w:p w14:paraId="5AB6078C" w14:textId="77777777" w:rsidR="005C310B" w:rsidRPr="00B02A0B" w:rsidRDefault="005C310B" w:rsidP="007D34FE">
      <w:pPr>
        <w:pStyle w:val="Heading5"/>
        <w:rPr>
          <w:rFonts w:eastAsia="Malgun Gothic"/>
        </w:rPr>
      </w:pPr>
      <w:bookmarkStart w:id="4903" w:name="_CR13_2_3_3_1"/>
      <w:bookmarkStart w:id="4904" w:name="_Toc20215757"/>
      <w:bookmarkStart w:id="4905" w:name="_Toc27496250"/>
      <w:bookmarkStart w:id="4906" w:name="_Toc36107991"/>
      <w:bookmarkStart w:id="4907" w:name="_Toc44598744"/>
      <w:bookmarkStart w:id="4908" w:name="_Toc44602599"/>
      <w:bookmarkStart w:id="4909" w:name="_Toc45197776"/>
      <w:bookmarkStart w:id="4910" w:name="_Toc45695809"/>
      <w:bookmarkStart w:id="4911" w:name="_Toc51851265"/>
      <w:bookmarkStart w:id="4912" w:name="_Toc92224882"/>
      <w:bookmarkStart w:id="4913" w:name="_Toc202371996"/>
      <w:bookmarkEnd w:id="4903"/>
      <w:r w:rsidRPr="00B02A0B">
        <w:rPr>
          <w:rFonts w:eastAsia="Malgun Gothic"/>
        </w:rPr>
        <w:t>13.2.3.3.1</w:t>
      </w:r>
      <w:r w:rsidRPr="00B02A0B">
        <w:rPr>
          <w:rFonts w:eastAsia="Malgun Gothic"/>
        </w:rPr>
        <w:tab/>
        <w:t>General</w:t>
      </w:r>
      <w:bookmarkEnd w:id="4904"/>
      <w:bookmarkEnd w:id="4905"/>
      <w:bookmarkEnd w:id="4906"/>
      <w:bookmarkEnd w:id="4907"/>
      <w:bookmarkEnd w:id="4908"/>
      <w:bookmarkEnd w:id="4909"/>
      <w:bookmarkEnd w:id="4910"/>
      <w:bookmarkEnd w:id="4911"/>
      <w:bookmarkEnd w:id="4912"/>
      <w:bookmarkEnd w:id="4913"/>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914" w:name="_CR13_2_3_3_2"/>
      <w:bookmarkStart w:id="4915" w:name="_Toc20215758"/>
      <w:bookmarkStart w:id="4916" w:name="_Toc27496251"/>
      <w:bookmarkStart w:id="4917" w:name="_Toc36107992"/>
      <w:bookmarkStart w:id="4918" w:name="_Toc44598745"/>
      <w:bookmarkStart w:id="4919" w:name="_Toc44602600"/>
      <w:bookmarkStart w:id="4920" w:name="_Toc45197777"/>
      <w:bookmarkStart w:id="4921" w:name="_Toc45695810"/>
      <w:bookmarkStart w:id="4922" w:name="_Toc51851266"/>
      <w:bookmarkStart w:id="4923" w:name="_Toc92224883"/>
      <w:bookmarkStart w:id="4924" w:name="_Toc202371997"/>
      <w:bookmarkEnd w:id="4914"/>
      <w:r w:rsidRPr="00B02A0B">
        <w:t>13.2.3.3.2</w:t>
      </w:r>
      <w:r w:rsidRPr="00B02A0B">
        <w:tab/>
        <w:t>MCData client procedures</w:t>
      </w:r>
      <w:bookmarkEnd w:id="4915"/>
      <w:bookmarkEnd w:id="4916"/>
      <w:bookmarkEnd w:id="4917"/>
      <w:bookmarkEnd w:id="4918"/>
      <w:bookmarkEnd w:id="4919"/>
      <w:bookmarkEnd w:id="4920"/>
      <w:bookmarkEnd w:id="4921"/>
      <w:bookmarkEnd w:id="4922"/>
      <w:bookmarkEnd w:id="4923"/>
      <w:bookmarkEnd w:id="4924"/>
    </w:p>
    <w:p w14:paraId="258D36D4" w14:textId="77777777" w:rsidR="005C310B" w:rsidRPr="00B02A0B" w:rsidRDefault="005C310B" w:rsidP="007D34FE">
      <w:pPr>
        <w:pStyle w:val="Heading6"/>
        <w:numPr>
          <w:ilvl w:val="5"/>
          <w:numId w:val="0"/>
        </w:numPr>
        <w:ind w:left="1152" w:hanging="432"/>
      </w:pPr>
      <w:bookmarkStart w:id="4925" w:name="_CR13_2_3_3_2_1"/>
      <w:bookmarkStart w:id="4926" w:name="_Toc20215759"/>
      <w:bookmarkStart w:id="4927" w:name="_Toc27496252"/>
      <w:bookmarkStart w:id="4928" w:name="_Toc36107993"/>
      <w:bookmarkStart w:id="4929" w:name="_Toc44598746"/>
      <w:bookmarkStart w:id="4930" w:name="_Toc44602601"/>
      <w:bookmarkStart w:id="4931" w:name="_Toc45197778"/>
      <w:bookmarkStart w:id="4932" w:name="_Toc45695811"/>
      <w:bookmarkStart w:id="4933" w:name="_Toc51851267"/>
      <w:bookmarkStart w:id="4934" w:name="_Toc92224884"/>
      <w:bookmarkStart w:id="4935" w:name="_Toc202371998"/>
      <w:bookmarkEnd w:id="4925"/>
      <w:r w:rsidRPr="00B02A0B">
        <w:t>13.2.3.3.2.1</w:t>
      </w:r>
      <w:r w:rsidRPr="00B02A0B">
        <w:tab/>
        <w:t>MCData client originating procedure</w:t>
      </w:r>
      <w:bookmarkEnd w:id="4926"/>
      <w:bookmarkEnd w:id="4927"/>
      <w:bookmarkEnd w:id="4928"/>
      <w:bookmarkEnd w:id="4929"/>
      <w:bookmarkEnd w:id="4930"/>
      <w:bookmarkEnd w:id="4931"/>
      <w:bookmarkEnd w:id="4932"/>
      <w:bookmarkEnd w:id="4933"/>
      <w:bookmarkEnd w:id="4934"/>
      <w:bookmarkEnd w:id="4935"/>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36" w:name="_CR13_2_3_3_2_2"/>
      <w:bookmarkStart w:id="4937" w:name="_Toc20215760"/>
      <w:bookmarkStart w:id="4938" w:name="_Toc27496253"/>
      <w:bookmarkStart w:id="4939" w:name="_Toc36107994"/>
      <w:bookmarkStart w:id="4940" w:name="_Toc44598747"/>
      <w:bookmarkStart w:id="4941" w:name="_Toc44602602"/>
      <w:bookmarkStart w:id="4942" w:name="_Toc45197779"/>
      <w:bookmarkStart w:id="4943" w:name="_Toc45695812"/>
      <w:bookmarkStart w:id="4944" w:name="_Toc51851268"/>
      <w:bookmarkStart w:id="4945" w:name="_Toc92224885"/>
      <w:bookmarkStart w:id="4946" w:name="_Toc202371999"/>
      <w:bookmarkEnd w:id="4936"/>
      <w:r w:rsidRPr="00B02A0B">
        <w:t>13.2.3.3.2.2</w:t>
      </w:r>
      <w:r w:rsidRPr="00B02A0B">
        <w:tab/>
        <w:t>MCData client terminating procedure</w:t>
      </w:r>
      <w:bookmarkEnd w:id="4937"/>
      <w:bookmarkEnd w:id="4938"/>
      <w:bookmarkEnd w:id="4939"/>
      <w:bookmarkEnd w:id="4940"/>
      <w:bookmarkEnd w:id="4941"/>
      <w:bookmarkEnd w:id="4942"/>
      <w:bookmarkEnd w:id="4943"/>
      <w:bookmarkEnd w:id="4944"/>
      <w:bookmarkEnd w:id="4945"/>
      <w:bookmarkEnd w:id="4946"/>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47" w:name="_CR13_2_3_3_3"/>
      <w:bookmarkStart w:id="4948" w:name="_Toc20215761"/>
      <w:bookmarkStart w:id="4949" w:name="_Toc27496254"/>
      <w:bookmarkStart w:id="4950" w:name="_Toc36107995"/>
      <w:bookmarkStart w:id="4951" w:name="_Toc44598748"/>
      <w:bookmarkStart w:id="4952" w:name="_Toc44602603"/>
      <w:bookmarkStart w:id="4953" w:name="_Toc45197780"/>
      <w:bookmarkStart w:id="4954" w:name="_Toc45695813"/>
      <w:bookmarkStart w:id="4955" w:name="_Toc51851269"/>
      <w:bookmarkStart w:id="4956" w:name="_Toc92224886"/>
      <w:bookmarkStart w:id="4957" w:name="_Toc202372000"/>
      <w:bookmarkEnd w:id="4947"/>
      <w:r w:rsidRPr="00B02A0B">
        <w:t>13.2.3.3.3</w:t>
      </w:r>
      <w:r w:rsidRPr="00B02A0B">
        <w:tab/>
        <w:t>Participating MCData function procedures</w:t>
      </w:r>
      <w:bookmarkEnd w:id="4948"/>
      <w:bookmarkEnd w:id="4949"/>
      <w:bookmarkEnd w:id="4950"/>
      <w:bookmarkEnd w:id="4951"/>
      <w:bookmarkEnd w:id="4952"/>
      <w:bookmarkEnd w:id="4953"/>
      <w:bookmarkEnd w:id="4954"/>
      <w:bookmarkEnd w:id="4955"/>
      <w:bookmarkEnd w:id="4956"/>
      <w:bookmarkEnd w:id="4957"/>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58" w:name="_CR13_2_3_3_4"/>
      <w:bookmarkStart w:id="4959" w:name="_Toc20215762"/>
      <w:bookmarkStart w:id="4960" w:name="_Toc27496255"/>
      <w:bookmarkStart w:id="4961" w:name="_Toc36107996"/>
      <w:bookmarkStart w:id="4962" w:name="_Toc44598749"/>
      <w:bookmarkStart w:id="4963" w:name="_Toc44602604"/>
      <w:bookmarkStart w:id="4964" w:name="_Toc45197781"/>
      <w:bookmarkStart w:id="4965" w:name="_Toc45695814"/>
      <w:bookmarkStart w:id="4966" w:name="_Toc51851270"/>
      <w:bookmarkStart w:id="4967" w:name="_Toc92224887"/>
      <w:bookmarkStart w:id="4968" w:name="_Toc202372001"/>
      <w:bookmarkEnd w:id="4958"/>
      <w:r w:rsidRPr="00B02A0B">
        <w:t>13.2.3.3.4</w:t>
      </w:r>
      <w:r w:rsidRPr="00B02A0B">
        <w:tab/>
        <w:t>Controlling MCData function procedures</w:t>
      </w:r>
      <w:bookmarkEnd w:id="4959"/>
      <w:bookmarkEnd w:id="4960"/>
      <w:bookmarkEnd w:id="4961"/>
      <w:bookmarkEnd w:id="4962"/>
      <w:bookmarkEnd w:id="4963"/>
      <w:bookmarkEnd w:id="4964"/>
      <w:bookmarkEnd w:id="4965"/>
      <w:bookmarkEnd w:id="4966"/>
      <w:bookmarkEnd w:id="4967"/>
      <w:bookmarkEnd w:id="4968"/>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lastRenderedPageBreak/>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69" w:name="_CR13_2_4"/>
      <w:bookmarkStart w:id="4970" w:name="_Toc20215763"/>
      <w:bookmarkStart w:id="4971" w:name="_Toc27496256"/>
      <w:bookmarkStart w:id="4972" w:name="_Toc36107997"/>
      <w:bookmarkStart w:id="4973" w:name="_Toc44598750"/>
      <w:bookmarkStart w:id="4974" w:name="_Toc44602605"/>
      <w:bookmarkStart w:id="4975" w:name="_Toc45197782"/>
      <w:bookmarkStart w:id="4976" w:name="_Toc45695815"/>
      <w:bookmarkStart w:id="4977" w:name="_Toc51851271"/>
      <w:bookmarkStart w:id="4978" w:name="_Toc92224888"/>
      <w:bookmarkStart w:id="4979" w:name="_Toc202372002"/>
      <w:bookmarkEnd w:id="4969"/>
      <w:r w:rsidRPr="00B02A0B">
        <w:t>13.2.4</w:t>
      </w:r>
      <w:r w:rsidRPr="00B02A0B">
        <w:tab/>
        <w:t>MCData server initiated communication release with prior indication</w:t>
      </w:r>
      <w:bookmarkEnd w:id="4970"/>
      <w:bookmarkEnd w:id="4971"/>
      <w:bookmarkEnd w:id="4972"/>
      <w:bookmarkEnd w:id="4973"/>
      <w:bookmarkEnd w:id="4974"/>
      <w:bookmarkEnd w:id="4975"/>
      <w:bookmarkEnd w:id="4976"/>
      <w:bookmarkEnd w:id="4977"/>
      <w:bookmarkEnd w:id="4978"/>
      <w:bookmarkEnd w:id="4979"/>
    </w:p>
    <w:p w14:paraId="6F8BC65F" w14:textId="77777777" w:rsidR="005C310B" w:rsidRPr="00B02A0B" w:rsidRDefault="005C310B" w:rsidP="007D34FE">
      <w:pPr>
        <w:pStyle w:val="Heading4"/>
        <w:rPr>
          <w:rFonts w:eastAsia="Malgun Gothic"/>
        </w:rPr>
      </w:pPr>
      <w:bookmarkStart w:id="4980" w:name="_CR13_2_4_1"/>
      <w:bookmarkStart w:id="4981" w:name="_Toc20215764"/>
      <w:bookmarkStart w:id="4982" w:name="_Toc27496257"/>
      <w:bookmarkStart w:id="4983" w:name="_Toc36107998"/>
      <w:bookmarkStart w:id="4984" w:name="_Toc44598751"/>
      <w:bookmarkStart w:id="4985" w:name="_Toc44602606"/>
      <w:bookmarkStart w:id="4986" w:name="_Toc45197783"/>
      <w:bookmarkStart w:id="4987" w:name="_Toc45695816"/>
      <w:bookmarkStart w:id="4988" w:name="_Toc51851272"/>
      <w:bookmarkStart w:id="4989" w:name="_Toc92224889"/>
      <w:bookmarkStart w:id="4990" w:name="_Toc202372003"/>
      <w:bookmarkEnd w:id="4980"/>
      <w:r w:rsidRPr="00B02A0B">
        <w:t>13.2.4</w:t>
      </w:r>
      <w:r w:rsidRPr="00B02A0B">
        <w:rPr>
          <w:rFonts w:eastAsia="Malgun Gothic"/>
        </w:rPr>
        <w:t>.1</w:t>
      </w:r>
      <w:r w:rsidRPr="00B02A0B">
        <w:rPr>
          <w:rFonts w:eastAsia="Malgun Gothic"/>
        </w:rPr>
        <w:tab/>
        <w:t>General</w:t>
      </w:r>
      <w:bookmarkEnd w:id="4981"/>
      <w:bookmarkEnd w:id="4982"/>
      <w:bookmarkEnd w:id="4983"/>
      <w:bookmarkEnd w:id="4984"/>
      <w:bookmarkEnd w:id="4985"/>
      <w:bookmarkEnd w:id="4986"/>
      <w:bookmarkEnd w:id="4987"/>
      <w:bookmarkEnd w:id="4988"/>
      <w:bookmarkEnd w:id="4989"/>
      <w:bookmarkEnd w:id="4990"/>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91" w:name="_CR13_2_4_2"/>
      <w:bookmarkStart w:id="4992" w:name="_Toc20215765"/>
      <w:bookmarkStart w:id="4993" w:name="_Toc27496258"/>
      <w:bookmarkStart w:id="4994" w:name="_Toc36107999"/>
      <w:bookmarkStart w:id="4995" w:name="_Toc44598752"/>
      <w:bookmarkStart w:id="4996" w:name="_Toc44602607"/>
      <w:bookmarkStart w:id="4997" w:name="_Toc45197784"/>
      <w:bookmarkStart w:id="4998" w:name="_Toc45695817"/>
      <w:bookmarkStart w:id="4999" w:name="_Toc51851273"/>
      <w:bookmarkStart w:id="5000" w:name="_Toc92224890"/>
      <w:bookmarkStart w:id="5001" w:name="_Toc202372004"/>
      <w:bookmarkEnd w:id="4991"/>
      <w:r w:rsidRPr="00B02A0B">
        <w:t>13.2.4</w:t>
      </w:r>
      <w:r w:rsidRPr="00B02A0B">
        <w:rPr>
          <w:rFonts w:eastAsia="Malgun Gothic"/>
        </w:rPr>
        <w:t>.2</w:t>
      </w:r>
      <w:r w:rsidRPr="00B02A0B">
        <w:rPr>
          <w:rFonts w:eastAsia="Malgun Gothic"/>
        </w:rPr>
        <w:tab/>
        <w:t>MCData client procedures for communication over media plane</w:t>
      </w:r>
      <w:bookmarkEnd w:id="4992"/>
      <w:bookmarkEnd w:id="4993"/>
      <w:bookmarkEnd w:id="4994"/>
      <w:bookmarkEnd w:id="4995"/>
      <w:bookmarkEnd w:id="4996"/>
      <w:bookmarkEnd w:id="4997"/>
      <w:bookmarkEnd w:id="4998"/>
      <w:bookmarkEnd w:id="4999"/>
      <w:bookmarkEnd w:id="5000"/>
      <w:bookmarkEnd w:id="5001"/>
    </w:p>
    <w:p w14:paraId="1F3689DA" w14:textId="77777777" w:rsidR="005C310B" w:rsidRPr="00B02A0B" w:rsidRDefault="005C310B" w:rsidP="007D34FE">
      <w:pPr>
        <w:pStyle w:val="Heading5"/>
      </w:pPr>
      <w:bookmarkStart w:id="5002" w:name="_CR13_2_4_2_1"/>
      <w:bookmarkStart w:id="5003" w:name="_Toc20215766"/>
      <w:bookmarkStart w:id="5004" w:name="_Toc27496259"/>
      <w:bookmarkStart w:id="5005" w:name="_Toc36108000"/>
      <w:bookmarkStart w:id="5006" w:name="_Toc44598753"/>
      <w:bookmarkStart w:id="5007" w:name="_Toc44602608"/>
      <w:bookmarkStart w:id="5008" w:name="_Toc45197785"/>
      <w:bookmarkStart w:id="5009" w:name="_Toc45695818"/>
      <w:bookmarkStart w:id="5010" w:name="_Toc51851274"/>
      <w:bookmarkStart w:id="5011" w:name="_Toc92224891"/>
      <w:bookmarkStart w:id="5012" w:name="_Toc202372005"/>
      <w:bookmarkEnd w:id="5002"/>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5003"/>
      <w:bookmarkEnd w:id="5004"/>
      <w:bookmarkEnd w:id="5005"/>
      <w:bookmarkEnd w:id="5006"/>
      <w:bookmarkEnd w:id="5007"/>
      <w:bookmarkEnd w:id="5008"/>
      <w:bookmarkEnd w:id="5009"/>
      <w:bookmarkEnd w:id="5010"/>
      <w:bookmarkEnd w:id="5011"/>
      <w:bookmarkEnd w:id="5012"/>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5013" w:name="_CR13_2_4_2_2"/>
      <w:bookmarkStart w:id="5014" w:name="_Toc20215767"/>
      <w:bookmarkStart w:id="5015" w:name="_Toc27496260"/>
      <w:bookmarkStart w:id="5016" w:name="_Toc36108001"/>
      <w:bookmarkStart w:id="5017" w:name="_Toc44598754"/>
      <w:bookmarkStart w:id="5018" w:name="_Toc44602609"/>
      <w:bookmarkStart w:id="5019" w:name="_Toc45197786"/>
      <w:bookmarkStart w:id="5020" w:name="_Toc45695819"/>
      <w:bookmarkStart w:id="5021" w:name="_Toc51851275"/>
      <w:bookmarkStart w:id="5022" w:name="_Toc92224892"/>
      <w:bookmarkStart w:id="5023" w:name="_Toc202372006"/>
      <w:bookmarkEnd w:id="5013"/>
      <w:r w:rsidRPr="00B02A0B">
        <w:lastRenderedPageBreak/>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5014"/>
      <w:bookmarkEnd w:id="5015"/>
      <w:bookmarkEnd w:id="5016"/>
      <w:bookmarkEnd w:id="5017"/>
      <w:bookmarkEnd w:id="5018"/>
      <w:bookmarkEnd w:id="5019"/>
      <w:bookmarkEnd w:id="5020"/>
      <w:bookmarkEnd w:id="5021"/>
      <w:bookmarkEnd w:id="5022"/>
      <w:bookmarkEnd w:id="5023"/>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24" w:name="_CR13_2_4_2_3"/>
      <w:bookmarkStart w:id="5025" w:name="_Toc20215768"/>
      <w:bookmarkStart w:id="5026" w:name="_Toc27496261"/>
      <w:bookmarkStart w:id="5027" w:name="_Toc36108002"/>
      <w:bookmarkStart w:id="5028" w:name="_Toc44598755"/>
      <w:bookmarkStart w:id="5029" w:name="_Toc44602610"/>
      <w:bookmarkStart w:id="5030" w:name="_Toc45197787"/>
      <w:bookmarkStart w:id="5031" w:name="_Toc45695820"/>
      <w:bookmarkStart w:id="5032" w:name="_Toc51851276"/>
      <w:bookmarkStart w:id="5033" w:name="_Toc92224893"/>
      <w:bookmarkStart w:id="5034" w:name="_Toc202372007"/>
      <w:bookmarkEnd w:id="5024"/>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25"/>
      <w:bookmarkEnd w:id="5026"/>
      <w:bookmarkEnd w:id="5027"/>
      <w:bookmarkEnd w:id="5028"/>
      <w:bookmarkEnd w:id="5029"/>
      <w:bookmarkEnd w:id="5030"/>
      <w:bookmarkEnd w:id="5031"/>
      <w:bookmarkEnd w:id="5032"/>
      <w:bookmarkEnd w:id="5033"/>
      <w:bookmarkEnd w:id="5034"/>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35" w:name="_CR13_2_4_3"/>
      <w:bookmarkStart w:id="5036" w:name="_Toc20215769"/>
      <w:bookmarkStart w:id="5037" w:name="_Toc27496262"/>
      <w:bookmarkStart w:id="5038" w:name="_Toc36108003"/>
      <w:bookmarkStart w:id="5039" w:name="_Toc44598756"/>
      <w:bookmarkStart w:id="5040" w:name="_Toc44602611"/>
      <w:bookmarkStart w:id="5041" w:name="_Toc45197788"/>
      <w:bookmarkStart w:id="5042" w:name="_Toc45695821"/>
      <w:bookmarkStart w:id="5043" w:name="_Toc51851277"/>
      <w:bookmarkStart w:id="5044" w:name="_Toc92224894"/>
      <w:bookmarkStart w:id="5045" w:name="_Toc202372008"/>
      <w:bookmarkEnd w:id="5035"/>
      <w:r w:rsidRPr="00B02A0B">
        <w:t>13.2.4</w:t>
      </w:r>
      <w:r w:rsidRPr="00B02A0B">
        <w:rPr>
          <w:rFonts w:eastAsia="Malgun Gothic"/>
        </w:rPr>
        <w:t>.3</w:t>
      </w:r>
      <w:r w:rsidRPr="00B02A0B">
        <w:rPr>
          <w:rFonts w:eastAsia="Malgun Gothic"/>
        </w:rPr>
        <w:tab/>
        <w:t>Participating MCData function procedures for communication over media plane</w:t>
      </w:r>
      <w:bookmarkEnd w:id="5036"/>
      <w:bookmarkEnd w:id="5037"/>
      <w:bookmarkEnd w:id="5038"/>
      <w:bookmarkEnd w:id="5039"/>
      <w:bookmarkEnd w:id="5040"/>
      <w:bookmarkEnd w:id="5041"/>
      <w:bookmarkEnd w:id="5042"/>
      <w:bookmarkEnd w:id="5043"/>
      <w:bookmarkEnd w:id="5044"/>
      <w:bookmarkEnd w:id="5045"/>
    </w:p>
    <w:p w14:paraId="5ADAA616" w14:textId="77777777" w:rsidR="005C310B" w:rsidRPr="00B02A0B" w:rsidRDefault="005C310B" w:rsidP="007D34FE">
      <w:pPr>
        <w:pStyle w:val="Heading5"/>
      </w:pPr>
      <w:bookmarkStart w:id="5046" w:name="_CR13_2_4_3_1"/>
      <w:bookmarkStart w:id="5047" w:name="_Toc20215770"/>
      <w:bookmarkStart w:id="5048" w:name="_Toc27496263"/>
      <w:bookmarkStart w:id="5049" w:name="_Toc36108004"/>
      <w:bookmarkStart w:id="5050" w:name="_Toc44598757"/>
      <w:bookmarkStart w:id="5051" w:name="_Toc44602612"/>
      <w:bookmarkStart w:id="5052" w:name="_Toc45197789"/>
      <w:bookmarkStart w:id="5053" w:name="_Toc45695822"/>
      <w:bookmarkStart w:id="5054" w:name="_Toc51851278"/>
      <w:bookmarkStart w:id="5055" w:name="_Toc92224895"/>
      <w:bookmarkStart w:id="5056" w:name="_Toc202372009"/>
      <w:bookmarkEnd w:id="5046"/>
      <w:r w:rsidRPr="00B02A0B">
        <w:t>13.2.4.3.1</w:t>
      </w:r>
      <w:r w:rsidRPr="00B02A0B">
        <w:tab/>
        <w:t>Receiving SIP INFO request from the controlling MCData function</w:t>
      </w:r>
      <w:bookmarkEnd w:id="5047"/>
      <w:bookmarkEnd w:id="5048"/>
      <w:bookmarkEnd w:id="5049"/>
      <w:bookmarkEnd w:id="5050"/>
      <w:bookmarkEnd w:id="5051"/>
      <w:bookmarkEnd w:id="5052"/>
      <w:bookmarkEnd w:id="5053"/>
      <w:bookmarkEnd w:id="5054"/>
      <w:bookmarkEnd w:id="5055"/>
      <w:bookmarkEnd w:id="5056"/>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pPr>
      <w:bookmarkStart w:id="5057" w:name="_CR13_2_4_3_2"/>
      <w:bookmarkStart w:id="5058" w:name="_Toc20215771"/>
      <w:bookmarkStart w:id="5059" w:name="_Toc27496264"/>
      <w:bookmarkStart w:id="5060" w:name="_Toc36108005"/>
      <w:bookmarkStart w:id="5061" w:name="_Toc44598758"/>
      <w:bookmarkStart w:id="5062" w:name="_Toc44602613"/>
      <w:bookmarkStart w:id="5063" w:name="_Toc45197790"/>
      <w:bookmarkStart w:id="5064" w:name="_Toc45695823"/>
      <w:bookmarkStart w:id="5065" w:name="_Toc51851279"/>
      <w:bookmarkStart w:id="5066" w:name="_Toc92224896"/>
      <w:bookmarkStart w:id="5067" w:name="_Toc202372010"/>
      <w:bookmarkEnd w:id="5057"/>
      <w:r w:rsidRPr="00B02A0B">
        <w:lastRenderedPageBreak/>
        <w:t>13.2.4.3.2</w:t>
      </w:r>
      <w:r w:rsidRPr="00B02A0B">
        <w:tab/>
        <w:t>Receiving SIP INFO request from the MCData client</w:t>
      </w:r>
      <w:bookmarkEnd w:id="5058"/>
      <w:bookmarkEnd w:id="5059"/>
      <w:bookmarkEnd w:id="5060"/>
      <w:bookmarkEnd w:id="5061"/>
      <w:bookmarkEnd w:id="5062"/>
      <w:bookmarkEnd w:id="5063"/>
      <w:bookmarkEnd w:id="5064"/>
      <w:bookmarkEnd w:id="5065"/>
      <w:bookmarkEnd w:id="5066"/>
      <w:bookmarkEnd w:id="5067"/>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68" w:name="_CR13_2_4_4"/>
      <w:bookmarkStart w:id="5069" w:name="_Toc20215772"/>
      <w:bookmarkStart w:id="5070" w:name="_Toc27496265"/>
      <w:bookmarkStart w:id="5071" w:name="_Toc36108006"/>
      <w:bookmarkStart w:id="5072" w:name="_Toc44598759"/>
      <w:bookmarkStart w:id="5073" w:name="_Toc44602614"/>
      <w:bookmarkStart w:id="5074" w:name="_Toc45197791"/>
      <w:bookmarkStart w:id="5075" w:name="_Toc45695824"/>
      <w:bookmarkStart w:id="5076" w:name="_Toc51851280"/>
      <w:bookmarkStart w:id="5077" w:name="_Toc92224897"/>
      <w:bookmarkStart w:id="5078" w:name="_Toc202372011"/>
      <w:bookmarkEnd w:id="5068"/>
      <w:r w:rsidRPr="00B02A0B">
        <w:t>13.2.4</w:t>
      </w:r>
      <w:r w:rsidRPr="00B02A0B">
        <w:rPr>
          <w:rFonts w:eastAsia="Malgun Gothic"/>
        </w:rPr>
        <w:t>.4</w:t>
      </w:r>
      <w:r w:rsidRPr="00B02A0B">
        <w:rPr>
          <w:rFonts w:eastAsia="Malgun Gothic"/>
        </w:rPr>
        <w:tab/>
        <w:t>Controlling MCData function procedures for communication over media plane</w:t>
      </w:r>
      <w:bookmarkEnd w:id="5069"/>
      <w:bookmarkEnd w:id="5070"/>
      <w:bookmarkEnd w:id="5071"/>
      <w:bookmarkEnd w:id="5072"/>
      <w:bookmarkEnd w:id="5073"/>
      <w:bookmarkEnd w:id="5074"/>
      <w:bookmarkEnd w:id="5075"/>
      <w:bookmarkEnd w:id="5076"/>
      <w:bookmarkEnd w:id="5077"/>
      <w:bookmarkEnd w:id="5078"/>
    </w:p>
    <w:p w14:paraId="640E9A7F" w14:textId="77777777" w:rsidR="005C310B" w:rsidRPr="00B02A0B" w:rsidRDefault="005C310B" w:rsidP="007D34FE">
      <w:pPr>
        <w:pStyle w:val="Heading5"/>
        <w:rPr>
          <w:lang w:val="en-US"/>
        </w:rPr>
      </w:pPr>
      <w:bookmarkStart w:id="5079" w:name="_CR13_2_4_4_1"/>
      <w:bookmarkStart w:id="5080" w:name="_Toc20215773"/>
      <w:bookmarkStart w:id="5081" w:name="_Toc27496266"/>
      <w:bookmarkStart w:id="5082" w:name="_Toc36108007"/>
      <w:bookmarkStart w:id="5083" w:name="_Toc44598760"/>
      <w:bookmarkStart w:id="5084" w:name="_Toc44602615"/>
      <w:bookmarkStart w:id="5085" w:name="_Toc45197792"/>
      <w:bookmarkStart w:id="5086" w:name="_Toc45695825"/>
      <w:bookmarkStart w:id="5087" w:name="_Toc51851281"/>
      <w:bookmarkStart w:id="5088" w:name="_Toc92224898"/>
      <w:bookmarkStart w:id="5089" w:name="_Toc202372012"/>
      <w:bookmarkEnd w:id="5079"/>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80"/>
      <w:bookmarkEnd w:id="5081"/>
      <w:bookmarkEnd w:id="5082"/>
      <w:bookmarkEnd w:id="5083"/>
      <w:bookmarkEnd w:id="5084"/>
      <w:bookmarkEnd w:id="5085"/>
      <w:bookmarkEnd w:id="5086"/>
      <w:bookmarkEnd w:id="5087"/>
      <w:bookmarkEnd w:id="5088"/>
      <w:bookmarkEnd w:id="5089"/>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90" w:name="_CR13_2_4_4_2"/>
      <w:bookmarkStart w:id="5091" w:name="_Toc20215774"/>
      <w:bookmarkStart w:id="5092" w:name="_Toc27496267"/>
      <w:bookmarkStart w:id="5093" w:name="_Toc36108008"/>
      <w:bookmarkStart w:id="5094" w:name="_Toc44598761"/>
      <w:bookmarkStart w:id="5095" w:name="_Toc44602616"/>
      <w:bookmarkStart w:id="5096" w:name="_Toc45197793"/>
      <w:bookmarkStart w:id="5097" w:name="_Toc45695826"/>
      <w:bookmarkStart w:id="5098" w:name="_Toc51851282"/>
      <w:bookmarkStart w:id="5099" w:name="_Toc92224899"/>
      <w:bookmarkStart w:id="5100" w:name="_Toc202372013"/>
      <w:bookmarkEnd w:id="5090"/>
      <w:r w:rsidRPr="00B02A0B">
        <w:lastRenderedPageBreak/>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91"/>
      <w:bookmarkEnd w:id="5092"/>
      <w:bookmarkEnd w:id="5093"/>
      <w:bookmarkEnd w:id="5094"/>
      <w:bookmarkEnd w:id="5095"/>
      <w:bookmarkEnd w:id="5096"/>
      <w:bookmarkEnd w:id="5097"/>
      <w:bookmarkEnd w:id="5098"/>
      <w:bookmarkEnd w:id="5099"/>
      <w:bookmarkEnd w:id="5100"/>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101" w:name="_CR13_2_4_4_3"/>
      <w:bookmarkStart w:id="5102" w:name="_Toc20215775"/>
      <w:bookmarkStart w:id="5103" w:name="_Toc27496268"/>
      <w:bookmarkStart w:id="5104" w:name="_Toc36108009"/>
      <w:bookmarkStart w:id="5105" w:name="_Toc44598762"/>
      <w:bookmarkStart w:id="5106" w:name="_Toc44602617"/>
      <w:bookmarkStart w:id="5107" w:name="_Toc45197794"/>
      <w:bookmarkStart w:id="5108" w:name="_Toc45695827"/>
      <w:bookmarkStart w:id="5109" w:name="_Toc51851283"/>
      <w:bookmarkStart w:id="5110" w:name="_Toc92224900"/>
      <w:bookmarkStart w:id="5111" w:name="_Toc202372014"/>
      <w:bookmarkEnd w:id="5101"/>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102"/>
      <w:bookmarkEnd w:id="5103"/>
      <w:bookmarkEnd w:id="5104"/>
      <w:bookmarkEnd w:id="5105"/>
      <w:bookmarkEnd w:id="5106"/>
      <w:bookmarkEnd w:id="5107"/>
      <w:bookmarkEnd w:id="5108"/>
      <w:bookmarkEnd w:id="5109"/>
      <w:bookmarkEnd w:id="5110"/>
      <w:bookmarkEnd w:id="5111"/>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112" w:name="_CR13_2_4_4_4"/>
      <w:bookmarkStart w:id="5113" w:name="_Toc20215776"/>
      <w:bookmarkStart w:id="5114" w:name="_Toc27496269"/>
      <w:bookmarkStart w:id="5115" w:name="_Toc36108010"/>
      <w:bookmarkStart w:id="5116" w:name="_Toc44598763"/>
      <w:bookmarkStart w:id="5117" w:name="_Toc44602618"/>
      <w:bookmarkStart w:id="5118" w:name="_Toc45197795"/>
      <w:bookmarkStart w:id="5119" w:name="_Toc45695828"/>
      <w:bookmarkStart w:id="5120" w:name="_Toc51851284"/>
      <w:bookmarkStart w:id="5121" w:name="_Toc92224901"/>
      <w:bookmarkStart w:id="5122" w:name="_Toc202372015"/>
      <w:bookmarkEnd w:id="5112"/>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113"/>
      <w:bookmarkEnd w:id="5114"/>
      <w:bookmarkEnd w:id="5115"/>
      <w:bookmarkEnd w:id="5116"/>
      <w:bookmarkEnd w:id="5117"/>
      <w:bookmarkEnd w:id="5118"/>
      <w:bookmarkEnd w:id="5119"/>
      <w:bookmarkEnd w:id="5120"/>
      <w:bookmarkEnd w:id="5121"/>
      <w:bookmarkEnd w:id="5122"/>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lastRenderedPageBreak/>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23" w:name="_CR13_2_4_5"/>
      <w:bookmarkStart w:id="5124" w:name="_Toc20215777"/>
      <w:bookmarkStart w:id="5125" w:name="_Toc27496270"/>
      <w:bookmarkStart w:id="5126" w:name="_Toc36108011"/>
      <w:bookmarkStart w:id="5127" w:name="_Toc44598764"/>
      <w:bookmarkStart w:id="5128" w:name="_Toc44602619"/>
      <w:bookmarkStart w:id="5129" w:name="_Toc45197796"/>
      <w:bookmarkStart w:id="5130" w:name="_Toc45695829"/>
      <w:bookmarkStart w:id="5131" w:name="_Toc51851285"/>
      <w:bookmarkStart w:id="5132" w:name="_Toc92224902"/>
      <w:bookmarkStart w:id="5133" w:name="_Toc202372016"/>
      <w:bookmarkEnd w:id="5123"/>
      <w:r w:rsidRPr="00B02A0B">
        <w:t>13.2.4.5</w:t>
      </w:r>
      <w:r w:rsidRPr="00B02A0B">
        <w:tab/>
        <w:t>Release of MCData communication over HTTP</w:t>
      </w:r>
      <w:bookmarkEnd w:id="5124"/>
      <w:bookmarkEnd w:id="5125"/>
      <w:bookmarkEnd w:id="5126"/>
      <w:bookmarkEnd w:id="5127"/>
      <w:bookmarkEnd w:id="5128"/>
      <w:bookmarkEnd w:id="5129"/>
      <w:bookmarkEnd w:id="5130"/>
      <w:bookmarkEnd w:id="5131"/>
      <w:bookmarkEnd w:id="5132"/>
      <w:bookmarkEnd w:id="5133"/>
    </w:p>
    <w:p w14:paraId="3870740C" w14:textId="77777777" w:rsidR="005C310B" w:rsidRPr="00B02A0B" w:rsidRDefault="005C310B" w:rsidP="007D34FE">
      <w:pPr>
        <w:pStyle w:val="Heading5"/>
        <w:rPr>
          <w:rFonts w:eastAsia="Malgun Gothic"/>
        </w:rPr>
      </w:pPr>
      <w:bookmarkStart w:id="5134" w:name="_CR13_2_4_5_1"/>
      <w:bookmarkStart w:id="5135" w:name="_Toc20215778"/>
      <w:bookmarkStart w:id="5136" w:name="_Toc27496271"/>
      <w:bookmarkStart w:id="5137" w:name="_Toc36108012"/>
      <w:bookmarkStart w:id="5138" w:name="_Toc44598765"/>
      <w:bookmarkStart w:id="5139" w:name="_Toc44602620"/>
      <w:bookmarkStart w:id="5140" w:name="_Toc45197797"/>
      <w:bookmarkStart w:id="5141" w:name="_Toc45695830"/>
      <w:bookmarkStart w:id="5142" w:name="_Toc51851286"/>
      <w:bookmarkStart w:id="5143" w:name="_Toc92224903"/>
      <w:bookmarkStart w:id="5144" w:name="_Toc202372017"/>
      <w:bookmarkEnd w:id="5134"/>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35"/>
      <w:bookmarkEnd w:id="5136"/>
      <w:bookmarkEnd w:id="5137"/>
      <w:bookmarkEnd w:id="5138"/>
      <w:bookmarkEnd w:id="5139"/>
      <w:bookmarkEnd w:id="5140"/>
      <w:bookmarkEnd w:id="5141"/>
      <w:bookmarkEnd w:id="5142"/>
      <w:bookmarkEnd w:id="5143"/>
      <w:bookmarkEnd w:id="5144"/>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45" w:name="_CR13_2_4_5_2"/>
      <w:bookmarkStart w:id="5146" w:name="_Toc20215779"/>
      <w:bookmarkStart w:id="5147" w:name="_Toc27496272"/>
      <w:bookmarkStart w:id="5148" w:name="_Toc36108013"/>
      <w:bookmarkStart w:id="5149" w:name="_Toc44598766"/>
      <w:bookmarkStart w:id="5150" w:name="_Toc44602621"/>
      <w:bookmarkStart w:id="5151" w:name="_Toc45197798"/>
      <w:bookmarkStart w:id="5152" w:name="_Toc45695831"/>
      <w:bookmarkStart w:id="5153" w:name="_Toc51851287"/>
      <w:bookmarkStart w:id="5154" w:name="_Toc92224904"/>
      <w:bookmarkStart w:id="5155" w:name="_Toc202372018"/>
      <w:bookmarkEnd w:id="5145"/>
      <w:r w:rsidRPr="00B02A0B">
        <w:t>13.2.4.5.2</w:t>
      </w:r>
      <w:r w:rsidRPr="00B02A0B">
        <w:tab/>
        <w:t>MCData client procedures</w:t>
      </w:r>
      <w:bookmarkEnd w:id="5146"/>
      <w:bookmarkEnd w:id="5147"/>
      <w:bookmarkEnd w:id="5148"/>
      <w:bookmarkEnd w:id="5149"/>
      <w:bookmarkEnd w:id="5150"/>
      <w:bookmarkEnd w:id="5151"/>
      <w:bookmarkEnd w:id="5152"/>
      <w:bookmarkEnd w:id="5153"/>
      <w:bookmarkEnd w:id="5154"/>
      <w:bookmarkEnd w:id="5155"/>
    </w:p>
    <w:p w14:paraId="52653404" w14:textId="77777777" w:rsidR="005C310B" w:rsidRPr="00B02A0B" w:rsidRDefault="005C310B" w:rsidP="007D34FE">
      <w:pPr>
        <w:pStyle w:val="Heading6"/>
        <w:numPr>
          <w:ilvl w:val="5"/>
          <w:numId w:val="0"/>
        </w:numPr>
        <w:ind w:left="1152" w:hanging="432"/>
      </w:pPr>
      <w:bookmarkStart w:id="5156" w:name="_CR13_2_4_5_2_1"/>
      <w:bookmarkStart w:id="5157" w:name="_Toc20215780"/>
      <w:bookmarkStart w:id="5158" w:name="_Toc27496273"/>
      <w:bookmarkStart w:id="5159" w:name="_Toc36108014"/>
      <w:bookmarkStart w:id="5160" w:name="_Toc44598767"/>
      <w:bookmarkStart w:id="5161" w:name="_Toc44602622"/>
      <w:bookmarkStart w:id="5162" w:name="_Toc45197799"/>
      <w:bookmarkStart w:id="5163" w:name="_Toc45695832"/>
      <w:bookmarkStart w:id="5164" w:name="_Toc51851288"/>
      <w:bookmarkStart w:id="5165" w:name="_Toc92224905"/>
      <w:bookmarkStart w:id="5166" w:name="_Toc202372019"/>
      <w:bookmarkEnd w:id="5156"/>
      <w:r w:rsidRPr="00B02A0B">
        <w:t>13.2.4.5.2.1</w:t>
      </w:r>
      <w:r w:rsidRPr="00B02A0B">
        <w:tab/>
        <w:t>Receiving intent to release the communication</w:t>
      </w:r>
      <w:bookmarkEnd w:id="5157"/>
      <w:bookmarkEnd w:id="5158"/>
      <w:bookmarkEnd w:id="5159"/>
      <w:bookmarkEnd w:id="5160"/>
      <w:bookmarkEnd w:id="5161"/>
      <w:bookmarkEnd w:id="5162"/>
      <w:bookmarkEnd w:id="5163"/>
      <w:bookmarkEnd w:id="5164"/>
      <w:bookmarkEnd w:id="5165"/>
      <w:bookmarkEnd w:id="5166"/>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67" w:name="_CR13_2_4_5_2_2"/>
      <w:bookmarkStart w:id="5168" w:name="_Toc20215781"/>
      <w:bookmarkStart w:id="5169" w:name="_Toc27496274"/>
      <w:bookmarkStart w:id="5170" w:name="_Toc36108015"/>
      <w:bookmarkStart w:id="5171" w:name="_Toc44598768"/>
      <w:bookmarkStart w:id="5172" w:name="_Toc44602623"/>
      <w:bookmarkStart w:id="5173" w:name="_Toc45197800"/>
      <w:bookmarkStart w:id="5174" w:name="_Toc45695833"/>
      <w:bookmarkStart w:id="5175" w:name="_Toc51851289"/>
      <w:bookmarkStart w:id="5176" w:name="_Toc92224906"/>
      <w:bookmarkStart w:id="5177" w:name="_Toc202372020"/>
      <w:bookmarkEnd w:id="5167"/>
      <w:r w:rsidRPr="00B02A0B">
        <w:t>13.2.4.5.2.2</w:t>
      </w:r>
      <w:r w:rsidRPr="00B02A0B">
        <w:tab/>
        <w:t>Request for extension of communication</w:t>
      </w:r>
      <w:bookmarkEnd w:id="5168"/>
      <w:bookmarkEnd w:id="5169"/>
      <w:bookmarkEnd w:id="5170"/>
      <w:bookmarkEnd w:id="5171"/>
      <w:bookmarkEnd w:id="5172"/>
      <w:bookmarkEnd w:id="5173"/>
      <w:bookmarkEnd w:id="5174"/>
      <w:bookmarkEnd w:id="5175"/>
      <w:bookmarkEnd w:id="5176"/>
      <w:bookmarkEnd w:id="5177"/>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78" w:name="_CR13_2_4_5_2_3"/>
      <w:bookmarkStart w:id="5179" w:name="_Toc20215782"/>
      <w:bookmarkStart w:id="5180" w:name="_Toc27496275"/>
      <w:bookmarkStart w:id="5181" w:name="_Toc36108016"/>
      <w:bookmarkStart w:id="5182" w:name="_Toc44598769"/>
      <w:bookmarkStart w:id="5183" w:name="_Toc44602624"/>
      <w:bookmarkStart w:id="5184" w:name="_Toc45197801"/>
      <w:bookmarkStart w:id="5185" w:name="_Toc45695834"/>
      <w:bookmarkStart w:id="5186" w:name="_Toc51851290"/>
      <w:bookmarkStart w:id="5187" w:name="_Toc92224907"/>
      <w:bookmarkStart w:id="5188" w:name="_Toc202372021"/>
      <w:bookmarkEnd w:id="5178"/>
      <w:r w:rsidRPr="00B02A0B">
        <w:lastRenderedPageBreak/>
        <w:t>13.2.4.5.2.3</w:t>
      </w:r>
      <w:r w:rsidRPr="00B02A0B">
        <w:tab/>
        <w:t>Receiving response to communication extension request</w:t>
      </w:r>
      <w:bookmarkEnd w:id="5179"/>
      <w:bookmarkEnd w:id="5180"/>
      <w:bookmarkEnd w:id="5181"/>
      <w:bookmarkEnd w:id="5182"/>
      <w:bookmarkEnd w:id="5183"/>
      <w:bookmarkEnd w:id="5184"/>
      <w:bookmarkEnd w:id="5185"/>
      <w:bookmarkEnd w:id="5186"/>
      <w:bookmarkEnd w:id="5187"/>
      <w:bookmarkEnd w:id="5188"/>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89" w:name="_CR13_2_4_5_3"/>
      <w:bookmarkStart w:id="5190" w:name="_Toc20215783"/>
      <w:bookmarkStart w:id="5191" w:name="_Toc27496276"/>
      <w:bookmarkStart w:id="5192" w:name="_Toc36108017"/>
      <w:bookmarkStart w:id="5193" w:name="_Toc44598770"/>
      <w:bookmarkStart w:id="5194" w:name="_Toc44602625"/>
      <w:bookmarkStart w:id="5195" w:name="_Toc45197802"/>
      <w:bookmarkStart w:id="5196" w:name="_Toc45695835"/>
      <w:bookmarkStart w:id="5197" w:name="_Toc51851291"/>
      <w:bookmarkStart w:id="5198" w:name="_Toc92224908"/>
      <w:bookmarkStart w:id="5199" w:name="_Toc202372022"/>
      <w:bookmarkEnd w:id="5189"/>
      <w:r w:rsidRPr="00B02A0B">
        <w:t>13.2.4.5.3</w:t>
      </w:r>
      <w:r w:rsidRPr="00B02A0B">
        <w:tab/>
        <w:t>Participating MCData function procedures</w:t>
      </w:r>
      <w:bookmarkEnd w:id="5190"/>
      <w:bookmarkEnd w:id="5191"/>
      <w:bookmarkEnd w:id="5192"/>
      <w:bookmarkEnd w:id="5193"/>
      <w:bookmarkEnd w:id="5194"/>
      <w:bookmarkEnd w:id="5195"/>
      <w:bookmarkEnd w:id="5196"/>
      <w:bookmarkEnd w:id="5197"/>
      <w:bookmarkEnd w:id="5198"/>
      <w:bookmarkEnd w:id="5199"/>
    </w:p>
    <w:p w14:paraId="400C4D7A" w14:textId="77777777" w:rsidR="005C310B" w:rsidRPr="00B02A0B" w:rsidRDefault="005C310B" w:rsidP="007D34FE">
      <w:pPr>
        <w:pStyle w:val="Heading6"/>
        <w:numPr>
          <w:ilvl w:val="5"/>
          <w:numId w:val="0"/>
        </w:numPr>
        <w:ind w:left="1152" w:hanging="432"/>
      </w:pPr>
      <w:bookmarkStart w:id="5200" w:name="_CR13_2_4_5_3_1"/>
      <w:bookmarkStart w:id="5201" w:name="_Toc20215784"/>
      <w:bookmarkStart w:id="5202" w:name="_Toc27496277"/>
      <w:bookmarkStart w:id="5203" w:name="_Toc36108018"/>
      <w:bookmarkStart w:id="5204" w:name="_Toc44598771"/>
      <w:bookmarkStart w:id="5205" w:name="_Toc44602626"/>
      <w:bookmarkStart w:id="5206" w:name="_Toc45197803"/>
      <w:bookmarkStart w:id="5207" w:name="_Toc45695836"/>
      <w:bookmarkStart w:id="5208" w:name="_Toc51851292"/>
      <w:bookmarkStart w:id="5209" w:name="_Toc92224909"/>
      <w:bookmarkStart w:id="5210" w:name="_Toc202372023"/>
      <w:bookmarkEnd w:id="5200"/>
      <w:r w:rsidRPr="00B02A0B">
        <w:t>13.2.4.5.3.1</w:t>
      </w:r>
      <w:r w:rsidRPr="00B02A0B">
        <w:tab/>
        <w:t>Originating participating MCData function procedures</w:t>
      </w:r>
      <w:bookmarkEnd w:id="5201"/>
      <w:bookmarkEnd w:id="5202"/>
      <w:bookmarkEnd w:id="5203"/>
      <w:bookmarkEnd w:id="5204"/>
      <w:bookmarkEnd w:id="5205"/>
      <w:bookmarkEnd w:id="5206"/>
      <w:bookmarkEnd w:id="5207"/>
      <w:bookmarkEnd w:id="5208"/>
      <w:bookmarkEnd w:id="5209"/>
      <w:bookmarkEnd w:id="5210"/>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211" w:name="_CR13_2_4_5_3_2"/>
      <w:bookmarkStart w:id="5212" w:name="_Toc20215785"/>
      <w:bookmarkStart w:id="5213" w:name="_Toc27496278"/>
      <w:bookmarkStart w:id="5214" w:name="_Toc36108019"/>
      <w:bookmarkStart w:id="5215" w:name="_Toc44598772"/>
      <w:bookmarkStart w:id="5216" w:name="_Toc44602627"/>
      <w:bookmarkStart w:id="5217" w:name="_Toc45197804"/>
      <w:bookmarkStart w:id="5218" w:name="_Toc45695837"/>
      <w:bookmarkStart w:id="5219" w:name="_Toc51851293"/>
      <w:bookmarkStart w:id="5220" w:name="_Toc92224910"/>
      <w:bookmarkStart w:id="5221" w:name="_Toc202372024"/>
      <w:bookmarkEnd w:id="5211"/>
      <w:r w:rsidRPr="00B02A0B">
        <w:t>13.2.4.5.3.2</w:t>
      </w:r>
      <w:r w:rsidRPr="00B02A0B">
        <w:tab/>
        <w:t>Terminating participating MCData function procedures</w:t>
      </w:r>
      <w:bookmarkEnd w:id="5212"/>
      <w:bookmarkEnd w:id="5213"/>
      <w:bookmarkEnd w:id="5214"/>
      <w:bookmarkEnd w:id="5215"/>
      <w:bookmarkEnd w:id="5216"/>
      <w:bookmarkEnd w:id="5217"/>
      <w:bookmarkEnd w:id="5218"/>
      <w:bookmarkEnd w:id="5219"/>
      <w:bookmarkEnd w:id="5220"/>
      <w:bookmarkEnd w:id="5221"/>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22" w:name="_CR13_2_4_5_4"/>
      <w:bookmarkStart w:id="5223" w:name="_Toc20215786"/>
      <w:bookmarkStart w:id="5224" w:name="_Toc27496279"/>
      <w:bookmarkStart w:id="5225" w:name="_Toc36108020"/>
      <w:bookmarkStart w:id="5226" w:name="_Toc44598773"/>
      <w:bookmarkStart w:id="5227" w:name="_Toc44602628"/>
      <w:bookmarkStart w:id="5228" w:name="_Toc45197805"/>
      <w:bookmarkStart w:id="5229" w:name="_Toc45695838"/>
      <w:bookmarkStart w:id="5230" w:name="_Toc51851294"/>
      <w:bookmarkStart w:id="5231" w:name="_Toc92224911"/>
      <w:bookmarkStart w:id="5232" w:name="_Toc202372025"/>
      <w:bookmarkEnd w:id="5222"/>
      <w:r w:rsidRPr="00B02A0B">
        <w:t>13.2.4.5.4</w:t>
      </w:r>
      <w:r w:rsidRPr="00B02A0B">
        <w:tab/>
        <w:t>Controlling MCData function procedures</w:t>
      </w:r>
      <w:bookmarkEnd w:id="5223"/>
      <w:bookmarkEnd w:id="5224"/>
      <w:bookmarkEnd w:id="5225"/>
      <w:bookmarkEnd w:id="5226"/>
      <w:bookmarkEnd w:id="5227"/>
      <w:bookmarkEnd w:id="5228"/>
      <w:bookmarkEnd w:id="5229"/>
      <w:bookmarkEnd w:id="5230"/>
      <w:bookmarkEnd w:id="5231"/>
      <w:bookmarkEnd w:id="5232"/>
    </w:p>
    <w:p w14:paraId="5A508784" w14:textId="77777777" w:rsidR="005C310B" w:rsidRPr="00B02A0B" w:rsidRDefault="005C310B" w:rsidP="007D34FE">
      <w:pPr>
        <w:pStyle w:val="Heading6"/>
        <w:numPr>
          <w:ilvl w:val="5"/>
          <w:numId w:val="0"/>
        </w:numPr>
        <w:ind w:left="1152" w:hanging="432"/>
      </w:pPr>
      <w:bookmarkStart w:id="5233" w:name="_CR13_2_4_5_4_1"/>
      <w:bookmarkStart w:id="5234" w:name="_Toc20215787"/>
      <w:bookmarkStart w:id="5235" w:name="_Toc27496280"/>
      <w:bookmarkStart w:id="5236" w:name="_Toc36108021"/>
      <w:bookmarkStart w:id="5237" w:name="_Toc44598774"/>
      <w:bookmarkStart w:id="5238" w:name="_Toc44602629"/>
      <w:bookmarkStart w:id="5239" w:name="_Toc45197806"/>
      <w:bookmarkStart w:id="5240" w:name="_Toc45695839"/>
      <w:bookmarkStart w:id="5241" w:name="_Toc51851295"/>
      <w:bookmarkStart w:id="5242" w:name="_Toc92224912"/>
      <w:bookmarkStart w:id="5243" w:name="_Toc202372026"/>
      <w:bookmarkEnd w:id="5233"/>
      <w:r w:rsidRPr="00B02A0B">
        <w:t>13.2.4.5.4.1</w:t>
      </w:r>
      <w:r w:rsidRPr="00B02A0B">
        <w:tab/>
        <w:t>Sending intent to release a communication</w:t>
      </w:r>
      <w:bookmarkEnd w:id="5234"/>
      <w:bookmarkEnd w:id="5235"/>
      <w:bookmarkEnd w:id="5236"/>
      <w:bookmarkEnd w:id="5237"/>
      <w:bookmarkEnd w:id="5238"/>
      <w:bookmarkEnd w:id="5239"/>
      <w:bookmarkEnd w:id="5240"/>
      <w:bookmarkEnd w:id="5241"/>
      <w:bookmarkEnd w:id="5242"/>
      <w:bookmarkEnd w:id="5243"/>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44" w:name="_CR13_2_4_5_4_2"/>
      <w:bookmarkStart w:id="5245" w:name="_Toc20215788"/>
      <w:bookmarkStart w:id="5246" w:name="_Toc27496281"/>
      <w:bookmarkStart w:id="5247" w:name="_Toc36108022"/>
      <w:bookmarkStart w:id="5248" w:name="_Toc44598775"/>
      <w:bookmarkStart w:id="5249" w:name="_Toc44602630"/>
      <w:bookmarkStart w:id="5250" w:name="_Toc45197807"/>
      <w:bookmarkStart w:id="5251" w:name="_Toc45695840"/>
      <w:bookmarkStart w:id="5252" w:name="_Toc51851296"/>
      <w:bookmarkStart w:id="5253" w:name="_Toc92224913"/>
      <w:bookmarkStart w:id="5254" w:name="_Toc202372027"/>
      <w:bookmarkEnd w:id="5244"/>
      <w:r w:rsidRPr="00B02A0B">
        <w:t>13.2.4.5.4.2</w:t>
      </w:r>
      <w:r w:rsidRPr="00B02A0B">
        <w:tab/>
        <w:t>Receiving request for extension of communication</w:t>
      </w:r>
      <w:bookmarkEnd w:id="5245"/>
      <w:bookmarkEnd w:id="5246"/>
      <w:bookmarkEnd w:id="5247"/>
      <w:bookmarkEnd w:id="5248"/>
      <w:bookmarkEnd w:id="5249"/>
      <w:bookmarkEnd w:id="5250"/>
      <w:bookmarkEnd w:id="5251"/>
      <w:bookmarkEnd w:id="5252"/>
      <w:bookmarkEnd w:id="5253"/>
      <w:bookmarkEnd w:id="5254"/>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lastRenderedPageBreak/>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55" w:name="_CR13_2_4_5_4_3"/>
      <w:bookmarkStart w:id="5256" w:name="_Toc20215789"/>
      <w:bookmarkStart w:id="5257" w:name="_Toc27496282"/>
      <w:bookmarkStart w:id="5258" w:name="_Toc36108023"/>
      <w:bookmarkStart w:id="5259" w:name="_Toc44598776"/>
      <w:bookmarkStart w:id="5260" w:name="_Toc44602631"/>
      <w:bookmarkStart w:id="5261" w:name="_Toc45197808"/>
      <w:bookmarkStart w:id="5262" w:name="_Toc45695841"/>
      <w:bookmarkStart w:id="5263" w:name="_Toc51851297"/>
      <w:bookmarkStart w:id="5264" w:name="_Toc92224914"/>
      <w:bookmarkStart w:id="5265" w:name="_Toc202372028"/>
      <w:bookmarkEnd w:id="5255"/>
      <w:r w:rsidRPr="00B02A0B">
        <w:t>13.2.4.5.4.3</w:t>
      </w:r>
      <w:r w:rsidRPr="00B02A0B">
        <w:tab/>
        <w:t>Sending response to communication extension request</w:t>
      </w:r>
      <w:bookmarkEnd w:id="5256"/>
      <w:bookmarkEnd w:id="5257"/>
      <w:bookmarkEnd w:id="5258"/>
      <w:bookmarkEnd w:id="5259"/>
      <w:bookmarkEnd w:id="5260"/>
      <w:bookmarkEnd w:id="5261"/>
      <w:bookmarkEnd w:id="5262"/>
      <w:bookmarkEnd w:id="5263"/>
      <w:bookmarkEnd w:id="5264"/>
      <w:bookmarkEnd w:id="5265"/>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66" w:name="_Toc20215790"/>
      <w:bookmarkStart w:id="5267" w:name="_Toc27496283"/>
      <w:bookmarkStart w:id="5268" w:name="_Toc36108024"/>
      <w:bookmarkStart w:id="5269" w:name="_Toc44598777"/>
      <w:bookmarkStart w:id="5270" w:name="_Toc44602632"/>
      <w:bookmarkStart w:id="5271" w:name="_Toc45197809"/>
      <w:bookmarkStart w:id="5272" w:name="_Toc45695842"/>
      <w:bookmarkStart w:id="5273" w:name="_Toc51851298"/>
      <w:bookmarkStart w:id="5274" w:name="_Toc92224915"/>
    </w:p>
    <w:p w14:paraId="23AE23D7" w14:textId="2CAC6CF4" w:rsidR="005C310B" w:rsidRPr="00B02A0B" w:rsidRDefault="005C310B" w:rsidP="007D34FE">
      <w:pPr>
        <w:pStyle w:val="Heading3"/>
      </w:pPr>
      <w:bookmarkStart w:id="5275" w:name="_CR13_2_5"/>
      <w:bookmarkStart w:id="5276" w:name="_Toc202372029"/>
      <w:bookmarkEnd w:id="5275"/>
      <w:r w:rsidRPr="00B02A0B">
        <w:t>13.2.5</w:t>
      </w:r>
      <w:r w:rsidRPr="00B02A0B">
        <w:tab/>
        <w:t>Authorized MCData user initiated communication release without prior indication</w:t>
      </w:r>
      <w:bookmarkEnd w:id="5266"/>
      <w:bookmarkEnd w:id="5267"/>
      <w:bookmarkEnd w:id="5268"/>
      <w:bookmarkEnd w:id="5269"/>
      <w:bookmarkEnd w:id="5270"/>
      <w:bookmarkEnd w:id="5271"/>
      <w:bookmarkEnd w:id="5272"/>
      <w:bookmarkEnd w:id="5273"/>
      <w:bookmarkEnd w:id="5274"/>
      <w:bookmarkEnd w:id="5276"/>
    </w:p>
    <w:p w14:paraId="6AA1BA08" w14:textId="77777777" w:rsidR="005C310B" w:rsidRPr="00B02A0B" w:rsidRDefault="005C310B" w:rsidP="007D34FE">
      <w:pPr>
        <w:pStyle w:val="Heading4"/>
      </w:pPr>
      <w:bookmarkStart w:id="5277" w:name="_CR13_2_5_1"/>
      <w:bookmarkStart w:id="5278" w:name="_Toc20215791"/>
      <w:bookmarkStart w:id="5279" w:name="_Toc27496284"/>
      <w:bookmarkStart w:id="5280" w:name="_Toc36108025"/>
      <w:bookmarkStart w:id="5281" w:name="_Toc44598778"/>
      <w:bookmarkStart w:id="5282" w:name="_Toc44602633"/>
      <w:bookmarkStart w:id="5283" w:name="_Toc45197810"/>
      <w:bookmarkStart w:id="5284" w:name="_Toc45695843"/>
      <w:bookmarkStart w:id="5285" w:name="_Toc51851299"/>
      <w:bookmarkStart w:id="5286" w:name="_Toc92224916"/>
      <w:bookmarkStart w:id="5287" w:name="_Toc202372030"/>
      <w:bookmarkEnd w:id="5277"/>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78"/>
      <w:bookmarkEnd w:id="5279"/>
      <w:bookmarkEnd w:id="5280"/>
      <w:bookmarkEnd w:id="5281"/>
      <w:bookmarkEnd w:id="5282"/>
      <w:bookmarkEnd w:id="5283"/>
      <w:bookmarkEnd w:id="5284"/>
      <w:bookmarkEnd w:id="5285"/>
      <w:bookmarkEnd w:id="5286"/>
      <w:bookmarkEnd w:id="5287"/>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88" w:name="_Toc20215792"/>
      <w:bookmarkStart w:id="5289" w:name="_Toc27496285"/>
      <w:bookmarkStart w:id="5290" w:name="_Toc36108026"/>
      <w:bookmarkStart w:id="5291" w:name="_Toc44598779"/>
      <w:bookmarkStart w:id="5292" w:name="_Toc44602634"/>
      <w:bookmarkStart w:id="5293" w:name="_Toc45197811"/>
      <w:bookmarkStart w:id="5294" w:name="_Toc45695844"/>
      <w:bookmarkStart w:id="5295" w:name="_Toc51851300"/>
      <w:bookmarkStart w:id="5296" w:name="_Toc92224917"/>
    </w:p>
    <w:p w14:paraId="6E07ACA3" w14:textId="49A0C188" w:rsidR="005C310B" w:rsidRPr="00B02A0B" w:rsidRDefault="005C310B" w:rsidP="007D34FE">
      <w:pPr>
        <w:pStyle w:val="Heading4"/>
      </w:pPr>
      <w:bookmarkStart w:id="5297" w:name="_CR13_2_5_2"/>
      <w:bookmarkStart w:id="5298" w:name="_Toc202372031"/>
      <w:bookmarkEnd w:id="529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88"/>
      <w:bookmarkEnd w:id="5289"/>
      <w:bookmarkEnd w:id="5290"/>
      <w:bookmarkEnd w:id="5291"/>
      <w:bookmarkEnd w:id="5292"/>
      <w:bookmarkEnd w:id="5293"/>
      <w:bookmarkEnd w:id="5294"/>
      <w:bookmarkEnd w:id="5295"/>
      <w:bookmarkEnd w:id="5296"/>
      <w:bookmarkEnd w:id="5298"/>
    </w:p>
    <w:p w14:paraId="3776DFFA" w14:textId="77777777" w:rsidR="005C310B" w:rsidRPr="00B02A0B" w:rsidRDefault="005C310B" w:rsidP="007D34FE">
      <w:pPr>
        <w:pStyle w:val="Heading5"/>
        <w:rPr>
          <w:rFonts w:eastAsia="Malgun Gothic"/>
        </w:rPr>
      </w:pPr>
      <w:bookmarkStart w:id="5299" w:name="_CR13_2_5_2_1"/>
      <w:bookmarkStart w:id="5300" w:name="_Toc20215793"/>
      <w:bookmarkStart w:id="5301" w:name="_Toc27496286"/>
      <w:bookmarkStart w:id="5302" w:name="_Toc36108027"/>
      <w:bookmarkStart w:id="5303" w:name="_Toc44598780"/>
      <w:bookmarkStart w:id="5304" w:name="_Toc44602635"/>
      <w:bookmarkStart w:id="5305" w:name="_Toc45197812"/>
      <w:bookmarkStart w:id="5306" w:name="_Toc45695845"/>
      <w:bookmarkStart w:id="5307" w:name="_Toc51851301"/>
      <w:bookmarkStart w:id="5308" w:name="_Toc92224918"/>
      <w:bookmarkStart w:id="5309" w:name="_Toc202372032"/>
      <w:bookmarkEnd w:id="5299"/>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300"/>
      <w:bookmarkEnd w:id="5301"/>
      <w:bookmarkEnd w:id="5302"/>
      <w:bookmarkEnd w:id="5303"/>
      <w:bookmarkEnd w:id="5304"/>
      <w:bookmarkEnd w:id="5305"/>
      <w:bookmarkEnd w:id="5306"/>
      <w:bookmarkEnd w:id="5307"/>
      <w:bookmarkEnd w:id="5308"/>
      <w:bookmarkEnd w:id="5309"/>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pPr>
      <w:bookmarkStart w:id="5310" w:name="_CR13_2_5_2_2"/>
      <w:bookmarkStart w:id="5311" w:name="_Toc20215794"/>
      <w:bookmarkStart w:id="5312" w:name="_Toc27496287"/>
      <w:bookmarkStart w:id="5313" w:name="_Toc36108028"/>
      <w:bookmarkStart w:id="5314" w:name="_Toc44598781"/>
      <w:bookmarkStart w:id="5315" w:name="_Toc44602636"/>
      <w:bookmarkStart w:id="5316" w:name="_Toc45197813"/>
      <w:bookmarkStart w:id="5317" w:name="_Toc45695846"/>
      <w:bookmarkStart w:id="5318" w:name="_Toc51851302"/>
      <w:bookmarkStart w:id="5319" w:name="_Toc92224919"/>
      <w:bookmarkStart w:id="5320" w:name="_Toc202372033"/>
      <w:bookmarkEnd w:id="531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311"/>
      <w:bookmarkEnd w:id="5312"/>
      <w:bookmarkEnd w:id="5313"/>
      <w:bookmarkEnd w:id="5314"/>
      <w:bookmarkEnd w:id="5315"/>
      <w:bookmarkEnd w:id="5316"/>
      <w:bookmarkEnd w:id="5317"/>
      <w:bookmarkEnd w:id="5318"/>
      <w:bookmarkEnd w:id="5319"/>
      <w:bookmarkEnd w:id="5320"/>
    </w:p>
    <w:p w14:paraId="07C35309" w14:textId="77777777" w:rsidR="005C310B" w:rsidRPr="00B02A0B" w:rsidRDefault="005C310B" w:rsidP="007D34FE">
      <w:pPr>
        <w:pStyle w:val="Heading6"/>
        <w:numPr>
          <w:ilvl w:val="5"/>
          <w:numId w:val="0"/>
        </w:numPr>
        <w:ind w:left="1152" w:hanging="432"/>
        <w:rPr>
          <w:lang w:val="en-US"/>
        </w:rPr>
      </w:pPr>
      <w:bookmarkStart w:id="5321" w:name="_CR13_2_5_2_2_1"/>
      <w:bookmarkStart w:id="5322" w:name="_Toc20215795"/>
      <w:bookmarkStart w:id="5323" w:name="_Toc27496288"/>
      <w:bookmarkStart w:id="5324" w:name="_Toc36108029"/>
      <w:bookmarkStart w:id="5325" w:name="_Toc44598782"/>
      <w:bookmarkStart w:id="5326" w:name="_Toc44602637"/>
      <w:bookmarkStart w:id="5327" w:name="_Toc45197814"/>
      <w:bookmarkStart w:id="5328" w:name="_Toc45695847"/>
      <w:bookmarkStart w:id="5329" w:name="_Toc51851303"/>
      <w:bookmarkStart w:id="5330" w:name="_Toc92224920"/>
      <w:bookmarkStart w:id="5331" w:name="_Toc202372034"/>
      <w:bookmarkEnd w:id="5321"/>
      <w:r w:rsidRPr="00B02A0B">
        <w:t>13.2.</w:t>
      </w:r>
      <w:r w:rsidRPr="00B02A0B">
        <w:rPr>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22"/>
      <w:bookmarkEnd w:id="5323"/>
      <w:bookmarkEnd w:id="5324"/>
      <w:bookmarkEnd w:id="5325"/>
      <w:bookmarkEnd w:id="5326"/>
      <w:bookmarkEnd w:id="5327"/>
      <w:bookmarkEnd w:id="5328"/>
      <w:bookmarkEnd w:id="5329"/>
      <w:bookmarkEnd w:id="5330"/>
      <w:bookmarkEnd w:id="5331"/>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pPr>
      <w:bookmarkStart w:id="5332" w:name="_CR13_2_5_2_3"/>
      <w:bookmarkStart w:id="5333" w:name="_Toc20215796"/>
      <w:bookmarkStart w:id="5334" w:name="_Toc27496289"/>
      <w:bookmarkStart w:id="5335" w:name="_Toc36108030"/>
      <w:bookmarkStart w:id="5336" w:name="_Toc44598783"/>
      <w:bookmarkStart w:id="5337" w:name="_Toc44602638"/>
      <w:bookmarkStart w:id="5338" w:name="_Toc45197815"/>
      <w:bookmarkStart w:id="5339" w:name="_Toc45695848"/>
      <w:bookmarkStart w:id="5340" w:name="_Toc51851304"/>
      <w:bookmarkStart w:id="5341" w:name="_Toc92224921"/>
      <w:bookmarkStart w:id="5342" w:name="_Toc202372035"/>
      <w:bookmarkEnd w:id="533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333"/>
      <w:bookmarkEnd w:id="5334"/>
      <w:bookmarkEnd w:id="5335"/>
      <w:bookmarkEnd w:id="5336"/>
      <w:bookmarkEnd w:id="5337"/>
      <w:bookmarkEnd w:id="5338"/>
      <w:bookmarkEnd w:id="5339"/>
      <w:bookmarkEnd w:id="5340"/>
      <w:bookmarkEnd w:id="5341"/>
      <w:bookmarkEnd w:id="5342"/>
    </w:p>
    <w:p w14:paraId="1AB46835" w14:textId="77777777" w:rsidR="005C310B" w:rsidRPr="00B02A0B" w:rsidRDefault="005C310B" w:rsidP="007D34FE">
      <w:pPr>
        <w:pStyle w:val="Heading6"/>
        <w:numPr>
          <w:ilvl w:val="5"/>
          <w:numId w:val="0"/>
        </w:numPr>
        <w:ind w:left="1152" w:hanging="432"/>
        <w:rPr>
          <w:lang w:eastAsia="ko-KR"/>
        </w:rPr>
      </w:pPr>
      <w:bookmarkStart w:id="5343" w:name="_CR13_2_5_2_3_1"/>
      <w:bookmarkStart w:id="5344" w:name="_Toc20215797"/>
      <w:bookmarkStart w:id="5345" w:name="_Toc27496290"/>
      <w:bookmarkStart w:id="5346" w:name="_Toc36108031"/>
      <w:bookmarkStart w:id="5347" w:name="_Toc44598784"/>
      <w:bookmarkStart w:id="5348" w:name="_Toc44602639"/>
      <w:bookmarkStart w:id="5349" w:name="_Toc45197816"/>
      <w:bookmarkStart w:id="5350" w:name="_Toc45695849"/>
      <w:bookmarkStart w:id="5351" w:name="_Toc51851305"/>
      <w:bookmarkStart w:id="5352" w:name="_Toc92224922"/>
      <w:bookmarkStart w:id="5353" w:name="_Toc202372036"/>
      <w:bookmarkEnd w:id="5343"/>
      <w:r w:rsidRPr="00B02A0B">
        <w:t>13.2.5.2.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344"/>
      <w:bookmarkEnd w:id="5345"/>
      <w:bookmarkEnd w:id="5346"/>
      <w:bookmarkEnd w:id="5347"/>
      <w:bookmarkEnd w:id="5348"/>
      <w:bookmarkEnd w:id="5349"/>
      <w:bookmarkEnd w:id="5350"/>
      <w:bookmarkEnd w:id="5351"/>
      <w:bookmarkEnd w:id="5352"/>
      <w:bookmarkEnd w:id="5353"/>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54" w:name="_CR13_2_5_2_4"/>
      <w:bookmarkStart w:id="5355" w:name="_Toc20215798"/>
      <w:bookmarkStart w:id="5356" w:name="_Toc27496291"/>
      <w:bookmarkStart w:id="5357" w:name="_Toc36108032"/>
      <w:bookmarkStart w:id="5358" w:name="_Toc44598785"/>
      <w:bookmarkStart w:id="5359" w:name="_Toc44602640"/>
      <w:bookmarkStart w:id="5360" w:name="_Toc45197817"/>
      <w:bookmarkStart w:id="5361" w:name="_Toc45695850"/>
      <w:bookmarkStart w:id="5362" w:name="_Toc51851306"/>
      <w:bookmarkStart w:id="5363" w:name="_Toc92224923"/>
      <w:bookmarkStart w:id="5364" w:name="_Toc202372037"/>
      <w:bookmarkEnd w:id="535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355"/>
      <w:bookmarkEnd w:id="5356"/>
      <w:bookmarkEnd w:id="5357"/>
      <w:bookmarkEnd w:id="5358"/>
      <w:bookmarkEnd w:id="5359"/>
      <w:bookmarkEnd w:id="5360"/>
      <w:bookmarkEnd w:id="5361"/>
      <w:bookmarkEnd w:id="5362"/>
      <w:bookmarkEnd w:id="5363"/>
      <w:bookmarkEnd w:id="5364"/>
    </w:p>
    <w:p w14:paraId="1CE05FC2" w14:textId="77777777" w:rsidR="005C310B" w:rsidRPr="00B02A0B" w:rsidRDefault="005C310B" w:rsidP="007D34FE">
      <w:pPr>
        <w:pStyle w:val="Heading6"/>
        <w:numPr>
          <w:ilvl w:val="5"/>
          <w:numId w:val="0"/>
        </w:numPr>
        <w:ind w:left="1152" w:hanging="432"/>
        <w:rPr>
          <w:lang w:val="en-US"/>
        </w:rPr>
      </w:pPr>
      <w:bookmarkStart w:id="5365" w:name="_CR13_2_5_2_4_1"/>
      <w:bookmarkStart w:id="5366" w:name="_Toc20215799"/>
      <w:bookmarkStart w:id="5367" w:name="_Toc27496292"/>
      <w:bookmarkStart w:id="5368" w:name="_Toc36108033"/>
      <w:bookmarkStart w:id="5369" w:name="_Toc44598786"/>
      <w:bookmarkStart w:id="5370" w:name="_Toc44602641"/>
      <w:bookmarkStart w:id="5371" w:name="_Toc45197818"/>
      <w:bookmarkStart w:id="5372" w:name="_Toc45695851"/>
      <w:bookmarkStart w:id="5373" w:name="_Toc51851307"/>
      <w:bookmarkStart w:id="5374" w:name="_Toc92224924"/>
      <w:bookmarkStart w:id="5375" w:name="_Toc202372038"/>
      <w:bookmarkEnd w:id="5365"/>
      <w:r w:rsidRPr="00B02A0B">
        <w:t>13.2.</w:t>
      </w:r>
      <w:r w:rsidRPr="00B02A0B">
        <w:rPr>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66"/>
      <w:bookmarkEnd w:id="5367"/>
      <w:bookmarkEnd w:id="5368"/>
      <w:bookmarkEnd w:id="5369"/>
      <w:bookmarkEnd w:id="5370"/>
      <w:bookmarkEnd w:id="5371"/>
      <w:bookmarkEnd w:id="5372"/>
      <w:bookmarkEnd w:id="5373"/>
      <w:bookmarkEnd w:id="5374"/>
      <w:bookmarkEnd w:id="5375"/>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lastRenderedPageBreak/>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76" w:name="_CR13_2_5_3"/>
      <w:bookmarkStart w:id="5377" w:name="_Toc20215800"/>
      <w:bookmarkStart w:id="5378" w:name="_Toc27496293"/>
      <w:bookmarkStart w:id="5379" w:name="_Toc36108034"/>
      <w:bookmarkStart w:id="5380" w:name="_Toc44598787"/>
      <w:bookmarkStart w:id="5381" w:name="_Toc44602642"/>
      <w:bookmarkStart w:id="5382" w:name="_Toc45197819"/>
      <w:bookmarkStart w:id="5383" w:name="_Toc45695852"/>
      <w:bookmarkStart w:id="5384" w:name="_Toc51851308"/>
      <w:bookmarkStart w:id="5385" w:name="_Toc92224925"/>
      <w:bookmarkStart w:id="5386" w:name="_Toc202372039"/>
      <w:bookmarkEnd w:id="5376"/>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77"/>
      <w:bookmarkEnd w:id="5378"/>
      <w:bookmarkEnd w:id="5379"/>
      <w:bookmarkEnd w:id="5380"/>
      <w:bookmarkEnd w:id="5381"/>
      <w:bookmarkEnd w:id="5382"/>
      <w:bookmarkEnd w:id="5383"/>
      <w:bookmarkEnd w:id="5384"/>
      <w:bookmarkEnd w:id="5385"/>
      <w:bookmarkEnd w:id="5386"/>
    </w:p>
    <w:p w14:paraId="6A967157" w14:textId="77777777" w:rsidR="005C310B" w:rsidRPr="00B02A0B" w:rsidRDefault="005C310B" w:rsidP="007D34FE">
      <w:pPr>
        <w:pStyle w:val="Heading5"/>
        <w:rPr>
          <w:rFonts w:eastAsia="Malgun Gothic"/>
        </w:rPr>
      </w:pPr>
      <w:bookmarkStart w:id="5387" w:name="_CR13_2_5_3_1"/>
      <w:bookmarkStart w:id="5388" w:name="_Toc20215801"/>
      <w:bookmarkStart w:id="5389" w:name="_Toc27496294"/>
      <w:bookmarkStart w:id="5390" w:name="_Toc36108035"/>
      <w:bookmarkStart w:id="5391" w:name="_Toc44598788"/>
      <w:bookmarkStart w:id="5392" w:name="_Toc44602643"/>
      <w:bookmarkStart w:id="5393" w:name="_Toc45197820"/>
      <w:bookmarkStart w:id="5394" w:name="_Toc45695853"/>
      <w:bookmarkStart w:id="5395" w:name="_Toc51851309"/>
      <w:bookmarkStart w:id="5396" w:name="_Toc92224926"/>
      <w:bookmarkStart w:id="5397" w:name="_Toc202372040"/>
      <w:bookmarkEnd w:id="5387"/>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88"/>
      <w:bookmarkEnd w:id="5389"/>
      <w:bookmarkEnd w:id="5390"/>
      <w:bookmarkEnd w:id="5391"/>
      <w:bookmarkEnd w:id="5392"/>
      <w:bookmarkEnd w:id="5393"/>
      <w:bookmarkEnd w:id="5394"/>
      <w:bookmarkEnd w:id="5395"/>
      <w:bookmarkEnd w:id="5396"/>
      <w:bookmarkEnd w:id="5397"/>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pPr>
      <w:bookmarkStart w:id="5398" w:name="_CR13_2_5_3_2"/>
      <w:bookmarkStart w:id="5399" w:name="_Toc20215802"/>
      <w:bookmarkStart w:id="5400" w:name="_Toc27496295"/>
      <w:bookmarkStart w:id="5401" w:name="_Toc36108036"/>
      <w:bookmarkStart w:id="5402" w:name="_Toc44598789"/>
      <w:bookmarkStart w:id="5403" w:name="_Toc44602644"/>
      <w:bookmarkStart w:id="5404" w:name="_Toc45197821"/>
      <w:bookmarkStart w:id="5405" w:name="_Toc45695854"/>
      <w:bookmarkStart w:id="5406" w:name="_Toc51851310"/>
      <w:bookmarkStart w:id="5407" w:name="_Toc92224927"/>
      <w:bookmarkStart w:id="5408" w:name="_Toc202372041"/>
      <w:bookmarkEnd w:id="5398"/>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Authorized MCData client procedures</w:t>
      </w:r>
      <w:bookmarkEnd w:id="5399"/>
      <w:bookmarkEnd w:id="5400"/>
      <w:bookmarkEnd w:id="5401"/>
      <w:bookmarkEnd w:id="5402"/>
      <w:bookmarkEnd w:id="5403"/>
      <w:bookmarkEnd w:id="5404"/>
      <w:bookmarkEnd w:id="5405"/>
      <w:bookmarkEnd w:id="5406"/>
      <w:bookmarkEnd w:id="5407"/>
      <w:bookmarkEnd w:id="5408"/>
    </w:p>
    <w:p w14:paraId="2EC96590" w14:textId="77777777" w:rsidR="005C310B" w:rsidRPr="00B02A0B" w:rsidRDefault="005C310B" w:rsidP="007D34FE">
      <w:pPr>
        <w:pStyle w:val="Heading6"/>
        <w:numPr>
          <w:ilvl w:val="5"/>
          <w:numId w:val="0"/>
        </w:numPr>
        <w:ind w:left="1152" w:hanging="432"/>
        <w:rPr>
          <w:lang w:val="en-US"/>
        </w:rPr>
      </w:pPr>
      <w:bookmarkStart w:id="5409" w:name="_CR13_2_5_3_2_1"/>
      <w:bookmarkStart w:id="5410" w:name="_Toc20215803"/>
      <w:bookmarkStart w:id="5411" w:name="_Toc27496296"/>
      <w:bookmarkStart w:id="5412" w:name="_Toc36108037"/>
      <w:bookmarkStart w:id="5413" w:name="_Toc44598790"/>
      <w:bookmarkStart w:id="5414" w:name="_Toc44602645"/>
      <w:bookmarkStart w:id="5415" w:name="_Toc45197822"/>
      <w:bookmarkStart w:id="5416" w:name="_Toc45695855"/>
      <w:bookmarkStart w:id="5417" w:name="_Toc51851311"/>
      <w:bookmarkStart w:id="5418" w:name="_Toc92224928"/>
      <w:bookmarkStart w:id="5419" w:name="_Toc202372042"/>
      <w:bookmarkEnd w:id="5409"/>
      <w:r w:rsidRPr="00B02A0B">
        <w:t>13.2.</w:t>
      </w:r>
      <w:r w:rsidRPr="00B02A0B">
        <w:rPr>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410"/>
      <w:bookmarkEnd w:id="5411"/>
      <w:bookmarkEnd w:id="5412"/>
      <w:bookmarkEnd w:id="5413"/>
      <w:bookmarkEnd w:id="5414"/>
      <w:bookmarkEnd w:id="5415"/>
      <w:bookmarkEnd w:id="5416"/>
      <w:bookmarkEnd w:id="5417"/>
      <w:bookmarkEnd w:id="5418"/>
      <w:bookmarkEnd w:id="5419"/>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420" w:name="_CR13_2_5_3_2_2"/>
      <w:bookmarkStart w:id="5421" w:name="_Toc20215804"/>
      <w:bookmarkStart w:id="5422" w:name="_Toc27496297"/>
      <w:bookmarkStart w:id="5423" w:name="_Toc36108038"/>
      <w:bookmarkStart w:id="5424" w:name="_Toc44598791"/>
      <w:bookmarkStart w:id="5425" w:name="_Toc44602646"/>
      <w:bookmarkStart w:id="5426" w:name="_Toc45197823"/>
      <w:bookmarkStart w:id="5427" w:name="_Toc45695856"/>
      <w:bookmarkStart w:id="5428" w:name="_Toc51851312"/>
      <w:bookmarkStart w:id="5429" w:name="_Toc92224929"/>
      <w:bookmarkStart w:id="5430" w:name="_Toc202372043"/>
      <w:bookmarkEnd w:id="5420"/>
      <w:r w:rsidRPr="00B02A0B">
        <w:t>13.2.5.3.2.2</w:t>
      </w:r>
      <w:r w:rsidRPr="00B02A0B">
        <w:tab/>
        <w:t>Receiving Release Response Type from server</w:t>
      </w:r>
      <w:bookmarkEnd w:id="5421"/>
      <w:bookmarkEnd w:id="5422"/>
      <w:bookmarkEnd w:id="5423"/>
      <w:bookmarkEnd w:id="5424"/>
      <w:bookmarkEnd w:id="5425"/>
      <w:bookmarkEnd w:id="5426"/>
      <w:bookmarkEnd w:id="5427"/>
      <w:bookmarkEnd w:id="5428"/>
      <w:bookmarkEnd w:id="5429"/>
      <w:bookmarkEnd w:id="5430"/>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31" w:name="_CR13_2_5_3_3"/>
      <w:bookmarkStart w:id="5432" w:name="_Toc20215805"/>
      <w:bookmarkStart w:id="5433" w:name="_Toc27496298"/>
      <w:bookmarkStart w:id="5434" w:name="_Toc36108039"/>
      <w:bookmarkStart w:id="5435" w:name="_Toc44598792"/>
      <w:bookmarkStart w:id="5436" w:name="_Toc44602647"/>
      <w:bookmarkStart w:id="5437" w:name="_Toc45197824"/>
      <w:bookmarkStart w:id="5438" w:name="_Toc45695857"/>
      <w:bookmarkStart w:id="5439" w:name="_Toc51851313"/>
      <w:bookmarkStart w:id="5440" w:name="_Toc92224930"/>
      <w:bookmarkStart w:id="5441" w:name="_Toc202372044"/>
      <w:bookmarkEnd w:id="5431"/>
      <w:r w:rsidRPr="00B02A0B">
        <w:rPr>
          <w:rFonts w:eastAsia="Malgun Gothic"/>
        </w:rPr>
        <w:t>13.2.5.3.3</w:t>
      </w:r>
      <w:r w:rsidRPr="00B02A0B">
        <w:rPr>
          <w:rFonts w:eastAsia="Malgun Gothic"/>
        </w:rPr>
        <w:tab/>
      </w:r>
      <w:r w:rsidRPr="00B02A0B">
        <w:t>Participating MCData function procedures</w:t>
      </w:r>
      <w:bookmarkEnd w:id="5432"/>
      <w:bookmarkEnd w:id="5433"/>
      <w:bookmarkEnd w:id="5434"/>
      <w:bookmarkEnd w:id="5435"/>
      <w:bookmarkEnd w:id="5436"/>
      <w:bookmarkEnd w:id="5437"/>
      <w:bookmarkEnd w:id="5438"/>
      <w:bookmarkEnd w:id="5439"/>
      <w:bookmarkEnd w:id="5440"/>
      <w:bookmarkEnd w:id="5441"/>
    </w:p>
    <w:p w14:paraId="46343A95" w14:textId="77777777" w:rsidR="005C310B" w:rsidRPr="00B02A0B" w:rsidRDefault="005C310B" w:rsidP="007D34FE">
      <w:pPr>
        <w:pStyle w:val="Heading6"/>
        <w:numPr>
          <w:ilvl w:val="5"/>
          <w:numId w:val="0"/>
        </w:numPr>
        <w:ind w:left="1152" w:hanging="432"/>
      </w:pPr>
      <w:bookmarkStart w:id="5442" w:name="_CR13_2_5_3_3_1"/>
      <w:bookmarkStart w:id="5443" w:name="_Toc20215806"/>
      <w:bookmarkStart w:id="5444" w:name="_Toc27496299"/>
      <w:bookmarkStart w:id="5445" w:name="_Toc36108040"/>
      <w:bookmarkStart w:id="5446" w:name="_Toc44598793"/>
      <w:bookmarkStart w:id="5447" w:name="_Toc44602648"/>
      <w:bookmarkStart w:id="5448" w:name="_Toc45197825"/>
      <w:bookmarkStart w:id="5449" w:name="_Toc45695858"/>
      <w:bookmarkStart w:id="5450" w:name="_Toc51851314"/>
      <w:bookmarkStart w:id="5451" w:name="_Toc92224931"/>
      <w:bookmarkStart w:id="5452" w:name="_Toc202372045"/>
      <w:bookmarkEnd w:id="5442"/>
      <w:r w:rsidRPr="00B02A0B">
        <w:t>13.2.5.3.3.1</w:t>
      </w:r>
      <w:r w:rsidRPr="00B02A0B">
        <w:tab/>
        <w:t>Originating participating MCData function procedures</w:t>
      </w:r>
      <w:bookmarkEnd w:id="5443"/>
      <w:bookmarkEnd w:id="5444"/>
      <w:bookmarkEnd w:id="5445"/>
      <w:bookmarkEnd w:id="5446"/>
      <w:bookmarkEnd w:id="5447"/>
      <w:bookmarkEnd w:id="5448"/>
      <w:bookmarkEnd w:id="5449"/>
      <w:bookmarkEnd w:id="5450"/>
      <w:bookmarkEnd w:id="5451"/>
      <w:bookmarkEnd w:id="5452"/>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53" w:name="_CR13_2_5_3_3_2"/>
      <w:bookmarkStart w:id="5454" w:name="_Toc20215807"/>
      <w:bookmarkStart w:id="5455" w:name="_Toc27496300"/>
      <w:bookmarkStart w:id="5456" w:name="_Toc36108041"/>
      <w:bookmarkStart w:id="5457" w:name="_Toc44598794"/>
      <w:bookmarkStart w:id="5458" w:name="_Toc44602649"/>
      <w:bookmarkStart w:id="5459" w:name="_Toc45197826"/>
      <w:bookmarkStart w:id="5460" w:name="_Toc45695859"/>
      <w:bookmarkStart w:id="5461" w:name="_Toc51851315"/>
      <w:bookmarkStart w:id="5462" w:name="_Toc92224932"/>
      <w:bookmarkStart w:id="5463" w:name="_Toc202372046"/>
      <w:bookmarkEnd w:id="5453"/>
      <w:r w:rsidRPr="00B02A0B">
        <w:lastRenderedPageBreak/>
        <w:t>13.2.5.3.3.2</w:t>
      </w:r>
      <w:r w:rsidRPr="00B02A0B">
        <w:tab/>
        <w:t>Terminating participating MCData function procedures</w:t>
      </w:r>
      <w:bookmarkEnd w:id="5454"/>
      <w:bookmarkEnd w:id="5455"/>
      <w:bookmarkEnd w:id="5456"/>
      <w:bookmarkEnd w:id="5457"/>
      <w:bookmarkEnd w:id="5458"/>
      <w:bookmarkEnd w:id="5459"/>
      <w:bookmarkEnd w:id="5460"/>
      <w:bookmarkEnd w:id="5461"/>
      <w:bookmarkEnd w:id="5462"/>
      <w:bookmarkEnd w:id="5463"/>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64" w:name="_CR13_2_5_3_4"/>
      <w:bookmarkStart w:id="5465" w:name="_Toc20215808"/>
      <w:bookmarkStart w:id="5466" w:name="_Toc27496301"/>
      <w:bookmarkStart w:id="5467" w:name="_Toc36108042"/>
      <w:bookmarkStart w:id="5468" w:name="_Toc44598795"/>
      <w:bookmarkStart w:id="5469" w:name="_Toc44602650"/>
      <w:bookmarkStart w:id="5470" w:name="_Toc45197827"/>
      <w:bookmarkStart w:id="5471" w:name="_Toc45695860"/>
      <w:bookmarkStart w:id="5472" w:name="_Toc51851316"/>
      <w:bookmarkStart w:id="5473" w:name="_Toc92224933"/>
      <w:bookmarkStart w:id="5474" w:name="_Toc202372047"/>
      <w:bookmarkEnd w:id="5464"/>
      <w:r w:rsidRPr="00B02A0B">
        <w:rPr>
          <w:rFonts w:eastAsia="Malgun Gothic"/>
        </w:rPr>
        <w:t>13.2.5.3.4</w:t>
      </w:r>
      <w:r w:rsidRPr="00B02A0B">
        <w:rPr>
          <w:rFonts w:eastAsia="Malgun Gothic"/>
        </w:rPr>
        <w:tab/>
      </w:r>
      <w:r w:rsidRPr="00B02A0B">
        <w:t>Controlling MCData function procedures</w:t>
      </w:r>
      <w:bookmarkEnd w:id="5465"/>
      <w:bookmarkEnd w:id="5466"/>
      <w:bookmarkEnd w:id="5467"/>
      <w:bookmarkEnd w:id="5468"/>
      <w:bookmarkEnd w:id="5469"/>
      <w:bookmarkEnd w:id="5470"/>
      <w:bookmarkEnd w:id="5471"/>
      <w:bookmarkEnd w:id="5472"/>
      <w:bookmarkEnd w:id="5473"/>
      <w:bookmarkEnd w:id="5474"/>
    </w:p>
    <w:p w14:paraId="60640324" w14:textId="77777777" w:rsidR="005C310B" w:rsidRPr="00B02A0B" w:rsidRDefault="005C310B" w:rsidP="007D34FE">
      <w:pPr>
        <w:pStyle w:val="Heading6"/>
        <w:numPr>
          <w:ilvl w:val="5"/>
          <w:numId w:val="0"/>
        </w:numPr>
        <w:ind w:left="1152" w:hanging="432"/>
      </w:pPr>
      <w:bookmarkStart w:id="5475" w:name="_CR13_2_5_3_4_1"/>
      <w:bookmarkStart w:id="5476" w:name="_Toc20215809"/>
      <w:bookmarkStart w:id="5477" w:name="_Toc27496302"/>
      <w:bookmarkStart w:id="5478" w:name="_Toc36108043"/>
      <w:bookmarkStart w:id="5479" w:name="_Toc44598796"/>
      <w:bookmarkStart w:id="5480" w:name="_Toc44602651"/>
      <w:bookmarkStart w:id="5481" w:name="_Toc45197828"/>
      <w:bookmarkStart w:id="5482" w:name="_Toc45695861"/>
      <w:bookmarkStart w:id="5483" w:name="_Toc51851317"/>
      <w:bookmarkStart w:id="5484" w:name="_Toc92224934"/>
      <w:bookmarkStart w:id="5485" w:name="_Toc202372048"/>
      <w:bookmarkEnd w:id="5475"/>
      <w:r w:rsidRPr="00B02A0B">
        <w:t>13.2.5.3.4.1</w:t>
      </w:r>
      <w:r w:rsidRPr="00B02A0B">
        <w:tab/>
        <w:t>Receiving request to release the communication from authorized MCData user</w:t>
      </w:r>
      <w:bookmarkEnd w:id="5476"/>
      <w:bookmarkEnd w:id="5477"/>
      <w:bookmarkEnd w:id="5478"/>
      <w:bookmarkEnd w:id="5479"/>
      <w:bookmarkEnd w:id="5480"/>
      <w:bookmarkEnd w:id="5481"/>
      <w:bookmarkEnd w:id="5482"/>
      <w:bookmarkEnd w:id="5483"/>
      <w:bookmarkEnd w:id="5484"/>
      <w:bookmarkEnd w:id="5485"/>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86" w:name="_CR13_2_6"/>
      <w:bookmarkStart w:id="5487" w:name="_Toc20215810"/>
      <w:bookmarkStart w:id="5488" w:name="_Toc27496303"/>
      <w:bookmarkStart w:id="5489" w:name="_Toc36108044"/>
      <w:bookmarkStart w:id="5490" w:name="_Toc44598797"/>
      <w:bookmarkStart w:id="5491" w:name="_Toc44602652"/>
      <w:bookmarkStart w:id="5492" w:name="_Toc45197829"/>
      <w:bookmarkStart w:id="5493" w:name="_Toc45695862"/>
      <w:bookmarkStart w:id="5494" w:name="_Toc51851318"/>
      <w:bookmarkStart w:id="5495" w:name="_Toc92224935"/>
      <w:bookmarkStart w:id="5496" w:name="_Toc202372049"/>
      <w:bookmarkEnd w:id="5486"/>
      <w:r w:rsidRPr="00B02A0B">
        <w:t>13.2.6</w:t>
      </w:r>
      <w:r w:rsidRPr="00B02A0B">
        <w:tab/>
        <w:t>Authorized MCData user initiated communication release with prior indication</w:t>
      </w:r>
      <w:bookmarkEnd w:id="5487"/>
      <w:bookmarkEnd w:id="5488"/>
      <w:bookmarkEnd w:id="5489"/>
      <w:bookmarkEnd w:id="5490"/>
      <w:bookmarkEnd w:id="5491"/>
      <w:bookmarkEnd w:id="5492"/>
      <w:bookmarkEnd w:id="5493"/>
      <w:bookmarkEnd w:id="5494"/>
      <w:bookmarkEnd w:id="5495"/>
      <w:bookmarkEnd w:id="5496"/>
    </w:p>
    <w:p w14:paraId="7C7DE066" w14:textId="77777777" w:rsidR="005C310B" w:rsidRPr="00B02A0B" w:rsidRDefault="005C310B" w:rsidP="007D34FE">
      <w:pPr>
        <w:pStyle w:val="Heading4"/>
      </w:pPr>
      <w:bookmarkStart w:id="5497" w:name="_CR13_2_6_1"/>
      <w:bookmarkStart w:id="5498" w:name="_Toc20215811"/>
      <w:bookmarkStart w:id="5499" w:name="_Toc27496304"/>
      <w:bookmarkStart w:id="5500" w:name="_Toc36108045"/>
      <w:bookmarkStart w:id="5501" w:name="_Toc44598798"/>
      <w:bookmarkStart w:id="5502" w:name="_Toc44602653"/>
      <w:bookmarkStart w:id="5503" w:name="_Toc45197830"/>
      <w:bookmarkStart w:id="5504" w:name="_Toc45695863"/>
      <w:bookmarkStart w:id="5505" w:name="_Toc51851319"/>
      <w:bookmarkStart w:id="5506" w:name="_Toc92224936"/>
      <w:bookmarkStart w:id="5507" w:name="_Toc202372050"/>
      <w:bookmarkEnd w:id="5497"/>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98"/>
      <w:bookmarkEnd w:id="5499"/>
      <w:bookmarkEnd w:id="5500"/>
      <w:bookmarkEnd w:id="5501"/>
      <w:bookmarkEnd w:id="5502"/>
      <w:bookmarkEnd w:id="5503"/>
      <w:bookmarkEnd w:id="5504"/>
      <w:bookmarkEnd w:id="5505"/>
      <w:bookmarkEnd w:id="5506"/>
      <w:bookmarkEnd w:id="5507"/>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508" w:name="_Toc20215812"/>
      <w:bookmarkStart w:id="5509" w:name="_Toc27496305"/>
      <w:bookmarkStart w:id="5510" w:name="_Toc36108046"/>
      <w:bookmarkStart w:id="5511" w:name="_Toc44598799"/>
      <w:bookmarkStart w:id="5512" w:name="_Toc44602654"/>
      <w:bookmarkStart w:id="5513" w:name="_Toc45197831"/>
      <w:bookmarkStart w:id="5514" w:name="_Toc45695864"/>
      <w:bookmarkStart w:id="5515" w:name="_Toc51851320"/>
      <w:bookmarkStart w:id="5516" w:name="_Toc92224937"/>
    </w:p>
    <w:p w14:paraId="73206977" w14:textId="31F5AB1E" w:rsidR="005C310B" w:rsidRPr="00B02A0B" w:rsidRDefault="005C310B" w:rsidP="007D34FE">
      <w:pPr>
        <w:pStyle w:val="Heading4"/>
      </w:pPr>
      <w:bookmarkStart w:id="5517" w:name="_CR13_2_6_2"/>
      <w:bookmarkStart w:id="5518" w:name="_Toc202372051"/>
      <w:bookmarkEnd w:id="5517"/>
      <w:r w:rsidRPr="00B02A0B">
        <w:rPr>
          <w:rFonts w:eastAsia="Malgun Gothic"/>
        </w:rPr>
        <w:lastRenderedPageBreak/>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508"/>
      <w:bookmarkEnd w:id="5509"/>
      <w:bookmarkEnd w:id="5510"/>
      <w:bookmarkEnd w:id="5511"/>
      <w:bookmarkEnd w:id="5512"/>
      <w:bookmarkEnd w:id="5513"/>
      <w:bookmarkEnd w:id="5514"/>
      <w:bookmarkEnd w:id="5515"/>
      <w:bookmarkEnd w:id="5516"/>
      <w:bookmarkEnd w:id="5518"/>
    </w:p>
    <w:p w14:paraId="3D7AE408" w14:textId="77777777" w:rsidR="005C310B" w:rsidRPr="00B02A0B" w:rsidRDefault="005C310B" w:rsidP="007D34FE">
      <w:pPr>
        <w:pStyle w:val="Heading5"/>
        <w:rPr>
          <w:rFonts w:eastAsia="Malgun Gothic"/>
        </w:rPr>
      </w:pPr>
      <w:bookmarkStart w:id="5519" w:name="_CR13_2_6_2_1"/>
      <w:bookmarkStart w:id="5520" w:name="_Toc20215813"/>
      <w:bookmarkStart w:id="5521" w:name="_Toc27496306"/>
      <w:bookmarkStart w:id="5522" w:name="_Toc36108047"/>
      <w:bookmarkStart w:id="5523" w:name="_Toc44598800"/>
      <w:bookmarkStart w:id="5524" w:name="_Toc44602655"/>
      <w:bookmarkStart w:id="5525" w:name="_Toc45197832"/>
      <w:bookmarkStart w:id="5526" w:name="_Toc45695865"/>
      <w:bookmarkStart w:id="5527" w:name="_Toc51851321"/>
      <w:bookmarkStart w:id="5528" w:name="_Toc92224938"/>
      <w:bookmarkStart w:id="5529" w:name="_Toc202372052"/>
      <w:bookmarkEnd w:id="5519"/>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520"/>
      <w:bookmarkEnd w:id="5521"/>
      <w:bookmarkEnd w:id="5522"/>
      <w:bookmarkEnd w:id="5523"/>
      <w:bookmarkEnd w:id="5524"/>
      <w:bookmarkEnd w:id="5525"/>
      <w:bookmarkEnd w:id="5526"/>
      <w:bookmarkEnd w:id="5527"/>
      <w:bookmarkEnd w:id="5528"/>
      <w:bookmarkEnd w:id="5529"/>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pPr>
      <w:bookmarkStart w:id="5530" w:name="_CR13_2_6_2_2"/>
      <w:bookmarkStart w:id="5531" w:name="_Toc20215814"/>
      <w:bookmarkStart w:id="5532" w:name="_Toc27496307"/>
      <w:bookmarkStart w:id="5533" w:name="_Toc36108048"/>
      <w:bookmarkStart w:id="5534" w:name="_Toc44598801"/>
      <w:bookmarkStart w:id="5535" w:name="_Toc44602656"/>
      <w:bookmarkStart w:id="5536" w:name="_Toc45197833"/>
      <w:bookmarkStart w:id="5537" w:name="_Toc45695866"/>
      <w:bookmarkStart w:id="5538" w:name="_Toc51851322"/>
      <w:bookmarkStart w:id="5539" w:name="_Toc92224939"/>
      <w:bookmarkStart w:id="5540" w:name="_Toc202372053"/>
      <w:bookmarkEnd w:id="5530"/>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531"/>
      <w:bookmarkEnd w:id="5532"/>
      <w:bookmarkEnd w:id="5533"/>
      <w:bookmarkEnd w:id="5534"/>
      <w:bookmarkEnd w:id="5535"/>
      <w:bookmarkEnd w:id="5536"/>
      <w:bookmarkEnd w:id="5537"/>
      <w:bookmarkEnd w:id="5538"/>
      <w:bookmarkEnd w:id="5539"/>
      <w:bookmarkEnd w:id="5540"/>
    </w:p>
    <w:p w14:paraId="60962B24" w14:textId="77777777" w:rsidR="005C310B" w:rsidRPr="00B02A0B" w:rsidRDefault="005C310B" w:rsidP="007D34FE">
      <w:pPr>
        <w:pStyle w:val="Heading6"/>
        <w:numPr>
          <w:ilvl w:val="5"/>
          <w:numId w:val="0"/>
        </w:numPr>
        <w:ind w:left="1152" w:hanging="432"/>
        <w:rPr>
          <w:lang w:val="en-US"/>
        </w:rPr>
      </w:pPr>
      <w:bookmarkStart w:id="5541" w:name="_CR13_2_6_2_2_1"/>
      <w:bookmarkStart w:id="5542" w:name="_Toc20215815"/>
      <w:bookmarkStart w:id="5543" w:name="_Toc27496308"/>
      <w:bookmarkStart w:id="5544" w:name="_Toc36108049"/>
      <w:bookmarkStart w:id="5545" w:name="_Toc44598802"/>
      <w:bookmarkStart w:id="5546" w:name="_Toc44602657"/>
      <w:bookmarkStart w:id="5547" w:name="_Toc45197834"/>
      <w:bookmarkStart w:id="5548" w:name="_Toc45695867"/>
      <w:bookmarkStart w:id="5549" w:name="_Toc51851323"/>
      <w:bookmarkStart w:id="5550" w:name="_Toc92224940"/>
      <w:bookmarkStart w:id="5551" w:name="_Toc202372054"/>
      <w:bookmarkEnd w:id="5541"/>
      <w:r w:rsidRPr="00B02A0B">
        <w:t>13.2.</w:t>
      </w:r>
      <w:r w:rsidRPr="00B02A0B">
        <w:rPr>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42"/>
      <w:bookmarkEnd w:id="5543"/>
      <w:bookmarkEnd w:id="5544"/>
      <w:bookmarkEnd w:id="5545"/>
      <w:bookmarkEnd w:id="5546"/>
      <w:bookmarkEnd w:id="5547"/>
      <w:bookmarkEnd w:id="5548"/>
      <w:bookmarkEnd w:id="5549"/>
      <w:bookmarkEnd w:id="5550"/>
      <w:bookmarkEnd w:id="5551"/>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52" w:name="_CR13_2_6_2_2_2"/>
      <w:bookmarkStart w:id="5553" w:name="_Toc20215816"/>
      <w:bookmarkStart w:id="5554" w:name="_Toc27496309"/>
      <w:bookmarkStart w:id="5555" w:name="_Toc36108050"/>
      <w:bookmarkStart w:id="5556" w:name="_Toc44598803"/>
      <w:bookmarkStart w:id="5557" w:name="_Toc44602658"/>
      <w:bookmarkStart w:id="5558" w:name="_Toc45197835"/>
      <w:bookmarkStart w:id="5559" w:name="_Toc45695868"/>
      <w:bookmarkStart w:id="5560" w:name="_Toc51851324"/>
      <w:bookmarkStart w:id="5561" w:name="_Toc92224941"/>
      <w:bookmarkStart w:id="5562" w:name="_Toc202372055"/>
      <w:bookmarkEnd w:id="5552"/>
      <w:r w:rsidRPr="00B02A0B">
        <w:t>13.2.</w:t>
      </w:r>
      <w:r w:rsidRPr="00B02A0B">
        <w:rPr>
          <w:lang w:val="en-US"/>
        </w:rPr>
        <w:t>6</w:t>
      </w:r>
      <w:r w:rsidRPr="00B02A0B">
        <w:t>.2.</w:t>
      </w:r>
      <w:r w:rsidRPr="00B02A0B">
        <w:rPr>
          <w:lang w:val="en-US"/>
        </w:rPr>
        <w:t>2</w:t>
      </w:r>
      <w:r w:rsidRPr="00B02A0B">
        <w:t>.2</w:t>
      </w:r>
      <w:r w:rsidRPr="00B02A0B">
        <w:tab/>
        <w:t>Receiving more information</w:t>
      </w:r>
      <w:bookmarkEnd w:id="5553"/>
      <w:bookmarkEnd w:id="5554"/>
      <w:bookmarkEnd w:id="5555"/>
      <w:bookmarkEnd w:id="5556"/>
      <w:bookmarkEnd w:id="5557"/>
      <w:bookmarkEnd w:id="5558"/>
      <w:bookmarkEnd w:id="5559"/>
      <w:bookmarkEnd w:id="5560"/>
      <w:bookmarkEnd w:id="5561"/>
      <w:bookmarkEnd w:id="5562"/>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lastRenderedPageBreak/>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63" w:name="_CR13_2_6_2_2_3"/>
      <w:bookmarkStart w:id="5564" w:name="_Toc20215817"/>
      <w:bookmarkStart w:id="5565" w:name="_Toc27496310"/>
      <w:bookmarkStart w:id="5566" w:name="_Toc36108051"/>
      <w:bookmarkStart w:id="5567" w:name="_Toc44598804"/>
      <w:bookmarkStart w:id="5568" w:name="_Toc44602659"/>
      <w:bookmarkStart w:id="5569" w:name="_Toc45197836"/>
      <w:bookmarkStart w:id="5570" w:name="_Toc45695869"/>
      <w:bookmarkStart w:id="5571" w:name="_Toc51851325"/>
      <w:bookmarkStart w:id="5572" w:name="_Toc92224942"/>
      <w:bookmarkStart w:id="5573" w:name="_Toc202372056"/>
      <w:bookmarkEnd w:id="5563"/>
      <w:r w:rsidRPr="00B02A0B">
        <w:t>13.2.</w:t>
      </w:r>
      <w:r w:rsidRPr="00B02A0B">
        <w:rPr>
          <w:lang w:val="en-US"/>
        </w:rPr>
        <w:t>6</w:t>
      </w:r>
      <w:r w:rsidRPr="00B02A0B">
        <w:t>.2.</w:t>
      </w:r>
      <w:r w:rsidRPr="00B02A0B">
        <w:rPr>
          <w:lang w:val="en-US"/>
        </w:rPr>
        <w:t>2</w:t>
      </w:r>
      <w:r w:rsidRPr="00B02A0B">
        <w:t>.3</w:t>
      </w:r>
      <w:r w:rsidRPr="00B02A0B">
        <w:tab/>
        <w:t>Receiving request for extension of communication</w:t>
      </w:r>
      <w:bookmarkEnd w:id="5564"/>
      <w:bookmarkEnd w:id="5565"/>
      <w:bookmarkEnd w:id="5566"/>
      <w:bookmarkEnd w:id="5567"/>
      <w:bookmarkEnd w:id="5568"/>
      <w:bookmarkEnd w:id="5569"/>
      <w:bookmarkEnd w:id="5570"/>
      <w:bookmarkEnd w:id="5571"/>
      <w:bookmarkEnd w:id="5572"/>
      <w:bookmarkEnd w:id="5573"/>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74" w:name="_CR13_2_6_2_2_4"/>
      <w:bookmarkStart w:id="5575" w:name="_Toc20215818"/>
      <w:bookmarkStart w:id="5576" w:name="_Toc27496311"/>
      <w:bookmarkStart w:id="5577" w:name="_Toc36108052"/>
      <w:bookmarkStart w:id="5578" w:name="_Toc44598805"/>
      <w:bookmarkStart w:id="5579" w:name="_Toc44602660"/>
      <w:bookmarkStart w:id="5580" w:name="_Toc45197837"/>
      <w:bookmarkStart w:id="5581" w:name="_Toc45695870"/>
      <w:bookmarkStart w:id="5582" w:name="_Toc51851326"/>
      <w:bookmarkStart w:id="5583" w:name="_Toc92224943"/>
      <w:bookmarkStart w:id="5584" w:name="_Toc202372057"/>
      <w:bookmarkEnd w:id="5574"/>
      <w:r w:rsidRPr="00B02A0B">
        <w:t>13.2.</w:t>
      </w:r>
      <w:r w:rsidRPr="00B02A0B">
        <w:rPr>
          <w:lang w:val="en-US"/>
        </w:rPr>
        <w:t>6</w:t>
      </w:r>
      <w:r w:rsidRPr="00B02A0B">
        <w:t>.2.</w:t>
      </w:r>
      <w:r w:rsidRPr="00B02A0B">
        <w:rPr>
          <w:lang w:val="en-US"/>
        </w:rPr>
        <w:t>2</w:t>
      </w:r>
      <w:r w:rsidRPr="00B02A0B">
        <w:t>.4</w:t>
      </w:r>
      <w:r w:rsidRPr="00B02A0B">
        <w:tab/>
        <w:t>Sending response to communication extension request</w:t>
      </w:r>
      <w:bookmarkEnd w:id="5575"/>
      <w:bookmarkEnd w:id="5576"/>
      <w:bookmarkEnd w:id="5577"/>
      <w:bookmarkEnd w:id="5578"/>
      <w:bookmarkEnd w:id="5579"/>
      <w:bookmarkEnd w:id="5580"/>
      <w:bookmarkEnd w:id="5581"/>
      <w:bookmarkEnd w:id="5582"/>
      <w:bookmarkEnd w:id="5583"/>
      <w:bookmarkEnd w:id="5584"/>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85" w:name="_CR13_2_6_2_3"/>
      <w:bookmarkStart w:id="5586" w:name="_Toc20215819"/>
      <w:bookmarkStart w:id="5587" w:name="_Toc27496312"/>
      <w:bookmarkStart w:id="5588" w:name="_Toc36108053"/>
      <w:bookmarkStart w:id="5589" w:name="_Toc44598806"/>
      <w:bookmarkStart w:id="5590" w:name="_Toc44602661"/>
      <w:bookmarkStart w:id="5591" w:name="_Toc45197838"/>
      <w:bookmarkStart w:id="5592" w:name="_Toc45695871"/>
      <w:bookmarkStart w:id="5593" w:name="_Toc51851327"/>
      <w:bookmarkStart w:id="5594" w:name="_Toc92224944"/>
      <w:bookmarkStart w:id="5595" w:name="_Toc202372058"/>
      <w:bookmarkEnd w:id="558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586"/>
      <w:bookmarkEnd w:id="5587"/>
      <w:bookmarkEnd w:id="5588"/>
      <w:bookmarkEnd w:id="5589"/>
      <w:bookmarkEnd w:id="5590"/>
      <w:bookmarkEnd w:id="5591"/>
      <w:bookmarkEnd w:id="5592"/>
      <w:bookmarkEnd w:id="5593"/>
      <w:bookmarkEnd w:id="5594"/>
      <w:bookmarkEnd w:id="5595"/>
    </w:p>
    <w:p w14:paraId="49CDAAA7" w14:textId="77777777" w:rsidR="005C310B" w:rsidRPr="00B02A0B" w:rsidRDefault="005C310B" w:rsidP="007D34FE">
      <w:pPr>
        <w:pStyle w:val="Heading6"/>
        <w:numPr>
          <w:ilvl w:val="5"/>
          <w:numId w:val="0"/>
        </w:numPr>
        <w:ind w:left="1152" w:hanging="432"/>
        <w:rPr>
          <w:lang w:eastAsia="ko-KR"/>
        </w:rPr>
      </w:pPr>
      <w:bookmarkStart w:id="5596" w:name="_CR13_2_6_2_3_1"/>
      <w:bookmarkStart w:id="5597" w:name="_Toc20215820"/>
      <w:bookmarkStart w:id="5598" w:name="_Toc27496313"/>
      <w:bookmarkStart w:id="5599" w:name="_Toc36108054"/>
      <w:bookmarkStart w:id="5600" w:name="_Toc44598807"/>
      <w:bookmarkStart w:id="5601" w:name="_Toc44602662"/>
      <w:bookmarkStart w:id="5602" w:name="_Toc45197839"/>
      <w:bookmarkStart w:id="5603" w:name="_Toc45695872"/>
      <w:bookmarkStart w:id="5604" w:name="_Toc51851328"/>
      <w:bookmarkStart w:id="5605" w:name="_Toc92224945"/>
      <w:bookmarkStart w:id="5606" w:name="_Toc202372059"/>
      <w:bookmarkEnd w:id="5596"/>
      <w:r w:rsidRPr="00B02A0B">
        <w:t>13.2.</w:t>
      </w:r>
      <w:r w:rsidRPr="00B02A0B">
        <w:rPr>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597"/>
      <w:bookmarkEnd w:id="5598"/>
      <w:bookmarkEnd w:id="5599"/>
      <w:bookmarkEnd w:id="5600"/>
      <w:bookmarkEnd w:id="5601"/>
      <w:bookmarkEnd w:id="5602"/>
      <w:bookmarkEnd w:id="5603"/>
      <w:bookmarkEnd w:id="5604"/>
      <w:bookmarkEnd w:id="5605"/>
      <w:bookmarkEnd w:id="5606"/>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lastRenderedPageBreak/>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pPr>
      <w:bookmarkStart w:id="5607" w:name="_CR13_2_6_2_3_2"/>
      <w:bookmarkStart w:id="5608" w:name="_Toc20215821"/>
      <w:bookmarkStart w:id="5609" w:name="_Toc27496314"/>
      <w:bookmarkStart w:id="5610" w:name="_Toc36108055"/>
      <w:bookmarkStart w:id="5611" w:name="_Toc44598808"/>
      <w:bookmarkStart w:id="5612" w:name="_Toc44602663"/>
      <w:bookmarkStart w:id="5613" w:name="_Toc45197840"/>
      <w:bookmarkStart w:id="5614" w:name="_Toc45695873"/>
      <w:bookmarkStart w:id="5615" w:name="_Toc51851329"/>
      <w:bookmarkStart w:id="5616" w:name="_Toc92224946"/>
      <w:bookmarkStart w:id="5617" w:name="_Toc202372060"/>
      <w:bookmarkEnd w:id="5607"/>
      <w:r w:rsidRPr="00B02A0B">
        <w:t>13.2.</w:t>
      </w:r>
      <w:r w:rsidRPr="00B02A0B">
        <w:rPr>
          <w:lang w:val="en-US"/>
        </w:rPr>
        <w:t>6</w:t>
      </w:r>
      <w:r w:rsidRPr="00B02A0B">
        <w:t>.2.3.</w:t>
      </w:r>
      <w:r w:rsidRPr="00B02A0B">
        <w:rPr>
          <w:lang w:val="en-US"/>
        </w:rPr>
        <w:t>2</w:t>
      </w:r>
      <w:r w:rsidRPr="00B02A0B">
        <w:tab/>
        <w:t>Receiving SIP INFO request from the controlling MCData function</w:t>
      </w:r>
      <w:bookmarkEnd w:id="5608"/>
      <w:bookmarkEnd w:id="5609"/>
      <w:bookmarkEnd w:id="5610"/>
      <w:bookmarkEnd w:id="5611"/>
      <w:bookmarkEnd w:id="5612"/>
      <w:bookmarkEnd w:id="5613"/>
      <w:bookmarkEnd w:id="5614"/>
      <w:bookmarkEnd w:id="5615"/>
      <w:bookmarkEnd w:id="5616"/>
      <w:bookmarkEnd w:id="5617"/>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pPr>
      <w:bookmarkStart w:id="5618" w:name="_CR13_2_6_2_4"/>
      <w:bookmarkStart w:id="5619" w:name="_Toc20215822"/>
      <w:bookmarkStart w:id="5620" w:name="_Toc27496315"/>
      <w:bookmarkStart w:id="5621" w:name="_Toc36108056"/>
      <w:bookmarkStart w:id="5622" w:name="_Toc44598809"/>
      <w:bookmarkStart w:id="5623" w:name="_Toc44602664"/>
      <w:bookmarkStart w:id="5624" w:name="_Toc45197841"/>
      <w:bookmarkStart w:id="5625" w:name="_Toc45695874"/>
      <w:bookmarkStart w:id="5626" w:name="_Toc51851330"/>
      <w:bookmarkStart w:id="5627" w:name="_Toc92224947"/>
      <w:bookmarkStart w:id="5628" w:name="_Toc202372061"/>
      <w:bookmarkEnd w:id="561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619"/>
      <w:bookmarkEnd w:id="5620"/>
      <w:bookmarkEnd w:id="5621"/>
      <w:bookmarkEnd w:id="5622"/>
      <w:bookmarkEnd w:id="5623"/>
      <w:bookmarkEnd w:id="5624"/>
      <w:bookmarkEnd w:id="5625"/>
      <w:bookmarkEnd w:id="5626"/>
      <w:bookmarkEnd w:id="5627"/>
      <w:bookmarkEnd w:id="5628"/>
    </w:p>
    <w:p w14:paraId="40E0AD52" w14:textId="77777777" w:rsidR="005C310B" w:rsidRPr="00B02A0B" w:rsidRDefault="005C310B" w:rsidP="007D34FE">
      <w:pPr>
        <w:pStyle w:val="Heading6"/>
        <w:numPr>
          <w:ilvl w:val="5"/>
          <w:numId w:val="0"/>
        </w:numPr>
        <w:ind w:left="1152" w:hanging="432"/>
        <w:rPr>
          <w:lang w:val="en-US"/>
        </w:rPr>
      </w:pPr>
      <w:bookmarkStart w:id="5629" w:name="_CR13_2_6_2_4_1"/>
      <w:bookmarkStart w:id="5630" w:name="_Toc20215823"/>
      <w:bookmarkStart w:id="5631" w:name="_Toc27496316"/>
      <w:bookmarkStart w:id="5632" w:name="_Toc36108057"/>
      <w:bookmarkStart w:id="5633" w:name="_Toc44598810"/>
      <w:bookmarkStart w:id="5634" w:name="_Toc44602665"/>
      <w:bookmarkStart w:id="5635" w:name="_Toc45197842"/>
      <w:bookmarkStart w:id="5636" w:name="_Toc45695875"/>
      <w:bookmarkStart w:id="5637" w:name="_Toc51851331"/>
      <w:bookmarkStart w:id="5638" w:name="_Toc92224948"/>
      <w:bookmarkStart w:id="5639" w:name="_Toc202372062"/>
      <w:bookmarkEnd w:id="5629"/>
      <w:r w:rsidRPr="00B02A0B">
        <w:t>13.2.</w:t>
      </w:r>
      <w:r w:rsidRPr="00B02A0B">
        <w:rPr>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30"/>
      <w:bookmarkEnd w:id="5631"/>
      <w:bookmarkEnd w:id="5632"/>
      <w:bookmarkEnd w:id="5633"/>
      <w:bookmarkEnd w:id="5634"/>
      <w:bookmarkEnd w:id="5635"/>
      <w:bookmarkEnd w:id="5636"/>
      <w:bookmarkEnd w:id="5637"/>
      <w:bookmarkEnd w:id="5638"/>
      <w:bookmarkEnd w:id="5639"/>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40" w:name="_CR13_2_6_2_4_2"/>
      <w:bookmarkStart w:id="5641" w:name="_Toc20215824"/>
      <w:bookmarkStart w:id="5642" w:name="_Toc27496317"/>
      <w:bookmarkStart w:id="5643" w:name="_Toc36108058"/>
      <w:bookmarkStart w:id="5644" w:name="_Toc44598811"/>
      <w:bookmarkStart w:id="5645" w:name="_Toc44602666"/>
      <w:bookmarkStart w:id="5646" w:name="_Toc45197843"/>
      <w:bookmarkStart w:id="5647" w:name="_Toc45695876"/>
      <w:bookmarkStart w:id="5648" w:name="_Toc51851332"/>
      <w:bookmarkStart w:id="5649" w:name="_Toc92224949"/>
      <w:bookmarkStart w:id="5650" w:name="_Toc202372063"/>
      <w:bookmarkEnd w:id="5640"/>
      <w:r w:rsidRPr="00B02A0B">
        <w:t>13.2.</w:t>
      </w:r>
      <w:r w:rsidRPr="00B02A0B">
        <w:rPr>
          <w:lang w:val="en-US"/>
        </w:rPr>
        <w:t>6</w:t>
      </w:r>
      <w:r w:rsidRPr="00B02A0B">
        <w:t>.2.</w:t>
      </w:r>
      <w:r w:rsidRPr="00B02A0B">
        <w:rPr>
          <w:lang w:val="en-US"/>
        </w:rPr>
        <w:t>4</w:t>
      </w:r>
      <w:r w:rsidRPr="00B02A0B">
        <w:t>.2</w:t>
      </w:r>
      <w:r w:rsidRPr="00B02A0B">
        <w:tab/>
        <w:t>Receiving more information</w:t>
      </w:r>
      <w:bookmarkEnd w:id="5641"/>
      <w:bookmarkEnd w:id="5642"/>
      <w:bookmarkEnd w:id="5643"/>
      <w:bookmarkEnd w:id="5644"/>
      <w:bookmarkEnd w:id="5645"/>
      <w:bookmarkEnd w:id="5646"/>
      <w:bookmarkEnd w:id="5647"/>
      <w:bookmarkEnd w:id="5648"/>
      <w:bookmarkEnd w:id="5649"/>
      <w:bookmarkEnd w:id="5650"/>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lastRenderedPageBreak/>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51" w:name="_CR13_2_6_2_4_3"/>
      <w:bookmarkStart w:id="5652" w:name="_Toc20215825"/>
      <w:bookmarkStart w:id="5653" w:name="_Toc27496318"/>
      <w:bookmarkStart w:id="5654" w:name="_Toc36108059"/>
      <w:bookmarkStart w:id="5655" w:name="_Toc44598812"/>
      <w:bookmarkStart w:id="5656" w:name="_Toc44602667"/>
      <w:bookmarkStart w:id="5657" w:name="_Toc45197844"/>
      <w:bookmarkStart w:id="5658" w:name="_Toc45695877"/>
      <w:bookmarkStart w:id="5659" w:name="_Toc51851333"/>
      <w:bookmarkStart w:id="5660" w:name="_Toc92224950"/>
      <w:bookmarkStart w:id="5661" w:name="_Toc202372064"/>
      <w:bookmarkEnd w:id="5651"/>
      <w:r w:rsidRPr="00B02A0B">
        <w:t>13.2.</w:t>
      </w:r>
      <w:r w:rsidRPr="00B02A0B">
        <w:rPr>
          <w:lang w:val="en-US"/>
        </w:rPr>
        <w:t>6</w:t>
      </w:r>
      <w:r w:rsidRPr="00B02A0B">
        <w:t>.2.</w:t>
      </w:r>
      <w:r w:rsidRPr="00B02A0B">
        <w:rPr>
          <w:lang w:val="en-US"/>
        </w:rPr>
        <w:t>4</w:t>
      </w:r>
      <w:r w:rsidRPr="00B02A0B">
        <w:t>.3</w:t>
      </w:r>
      <w:r w:rsidRPr="00B02A0B">
        <w:tab/>
        <w:t>Receiving request for extension of communication</w:t>
      </w:r>
      <w:bookmarkEnd w:id="5652"/>
      <w:bookmarkEnd w:id="5653"/>
      <w:bookmarkEnd w:id="5654"/>
      <w:bookmarkEnd w:id="5655"/>
      <w:bookmarkEnd w:id="5656"/>
      <w:bookmarkEnd w:id="5657"/>
      <w:bookmarkEnd w:id="5658"/>
      <w:bookmarkEnd w:id="5659"/>
      <w:bookmarkEnd w:id="5660"/>
      <w:bookmarkEnd w:id="5661"/>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62" w:name="_CR13_2_6_2_4_4"/>
      <w:bookmarkStart w:id="5663" w:name="_Toc20215826"/>
      <w:bookmarkStart w:id="5664" w:name="_Toc27496319"/>
      <w:bookmarkStart w:id="5665" w:name="_Toc36108060"/>
      <w:bookmarkStart w:id="5666" w:name="_Toc44598813"/>
      <w:bookmarkStart w:id="5667" w:name="_Toc44602668"/>
      <w:bookmarkStart w:id="5668" w:name="_Toc45197845"/>
      <w:bookmarkStart w:id="5669" w:name="_Toc45695878"/>
      <w:bookmarkStart w:id="5670" w:name="_Toc51851334"/>
      <w:bookmarkStart w:id="5671" w:name="_Toc92224951"/>
      <w:bookmarkStart w:id="5672" w:name="_Toc202372065"/>
      <w:bookmarkEnd w:id="5662"/>
      <w:r w:rsidRPr="00B02A0B">
        <w:t>13.2.</w:t>
      </w:r>
      <w:r w:rsidRPr="00B02A0B">
        <w:rPr>
          <w:lang w:val="en-US"/>
        </w:rPr>
        <w:t>6</w:t>
      </w:r>
      <w:r w:rsidRPr="00B02A0B">
        <w:t>.2.</w:t>
      </w:r>
      <w:r w:rsidRPr="00B02A0B">
        <w:rPr>
          <w:lang w:val="en-US"/>
        </w:rPr>
        <w:t>4.4</w:t>
      </w:r>
      <w:r w:rsidRPr="00B02A0B">
        <w:tab/>
        <w:t>Receiving response to communication extension request</w:t>
      </w:r>
      <w:bookmarkEnd w:id="5663"/>
      <w:bookmarkEnd w:id="5664"/>
      <w:bookmarkEnd w:id="5665"/>
      <w:bookmarkEnd w:id="5666"/>
      <w:bookmarkEnd w:id="5667"/>
      <w:bookmarkEnd w:id="5668"/>
      <w:bookmarkEnd w:id="5669"/>
      <w:bookmarkEnd w:id="5670"/>
      <w:bookmarkEnd w:id="5671"/>
      <w:bookmarkEnd w:id="5672"/>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lastRenderedPageBreak/>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73" w:name="_CR13_2_6_3"/>
      <w:bookmarkStart w:id="5674" w:name="_Toc20215827"/>
      <w:bookmarkStart w:id="5675" w:name="_Toc27496320"/>
      <w:bookmarkStart w:id="5676" w:name="_Toc36108061"/>
      <w:bookmarkStart w:id="5677" w:name="_Toc44598814"/>
      <w:bookmarkStart w:id="5678" w:name="_Toc44602669"/>
      <w:bookmarkStart w:id="5679" w:name="_Toc45197846"/>
      <w:bookmarkStart w:id="5680" w:name="_Toc45695879"/>
      <w:bookmarkStart w:id="5681" w:name="_Toc51851335"/>
      <w:bookmarkStart w:id="5682" w:name="_Toc92224952"/>
      <w:bookmarkStart w:id="5683" w:name="_Toc202372066"/>
      <w:bookmarkEnd w:id="5673"/>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74"/>
      <w:bookmarkEnd w:id="5675"/>
      <w:bookmarkEnd w:id="5676"/>
      <w:bookmarkEnd w:id="5677"/>
      <w:bookmarkEnd w:id="5678"/>
      <w:bookmarkEnd w:id="5679"/>
      <w:bookmarkEnd w:id="5680"/>
      <w:bookmarkEnd w:id="5681"/>
      <w:bookmarkEnd w:id="5682"/>
      <w:bookmarkEnd w:id="5683"/>
    </w:p>
    <w:p w14:paraId="1B5BD40F" w14:textId="77777777" w:rsidR="005C310B" w:rsidRPr="00B02A0B" w:rsidRDefault="005C310B" w:rsidP="007D34FE">
      <w:pPr>
        <w:pStyle w:val="Heading5"/>
        <w:rPr>
          <w:rFonts w:eastAsia="Malgun Gothic"/>
        </w:rPr>
      </w:pPr>
      <w:bookmarkStart w:id="5684" w:name="_CR13_2_6_3_1"/>
      <w:bookmarkStart w:id="5685" w:name="_Toc20215828"/>
      <w:bookmarkStart w:id="5686" w:name="_Toc27496321"/>
      <w:bookmarkStart w:id="5687" w:name="_Toc36108062"/>
      <w:bookmarkStart w:id="5688" w:name="_Toc44598815"/>
      <w:bookmarkStart w:id="5689" w:name="_Toc44602670"/>
      <w:bookmarkStart w:id="5690" w:name="_Toc45197847"/>
      <w:bookmarkStart w:id="5691" w:name="_Toc45695880"/>
      <w:bookmarkStart w:id="5692" w:name="_Toc51851336"/>
      <w:bookmarkStart w:id="5693" w:name="_Toc92224953"/>
      <w:bookmarkStart w:id="5694" w:name="_Toc202372067"/>
      <w:bookmarkEnd w:id="5684"/>
      <w:r w:rsidRPr="00B02A0B">
        <w:rPr>
          <w:rFonts w:eastAsia="Malgun Gothic"/>
        </w:rPr>
        <w:t>13.2.6.3.1</w:t>
      </w:r>
      <w:r w:rsidRPr="00B02A0B">
        <w:rPr>
          <w:rFonts w:eastAsia="Malgun Gothic"/>
        </w:rPr>
        <w:tab/>
        <w:t>General</w:t>
      </w:r>
      <w:bookmarkEnd w:id="5685"/>
      <w:bookmarkEnd w:id="5686"/>
      <w:bookmarkEnd w:id="5687"/>
      <w:bookmarkEnd w:id="5688"/>
      <w:bookmarkEnd w:id="5689"/>
      <w:bookmarkEnd w:id="5690"/>
      <w:bookmarkEnd w:id="5691"/>
      <w:bookmarkEnd w:id="5692"/>
      <w:bookmarkEnd w:id="5693"/>
      <w:bookmarkEnd w:id="5694"/>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pPr>
      <w:bookmarkStart w:id="5695" w:name="_CR13_2_6_3_2"/>
      <w:bookmarkStart w:id="5696" w:name="_Toc20215829"/>
      <w:bookmarkStart w:id="5697" w:name="_Toc27496322"/>
      <w:bookmarkStart w:id="5698" w:name="_Toc36108063"/>
      <w:bookmarkStart w:id="5699" w:name="_Toc44598816"/>
      <w:bookmarkStart w:id="5700" w:name="_Toc44602671"/>
      <w:bookmarkStart w:id="5701" w:name="_Toc45197848"/>
      <w:bookmarkStart w:id="5702" w:name="_Toc45695881"/>
      <w:bookmarkStart w:id="5703" w:name="_Toc51851337"/>
      <w:bookmarkStart w:id="5704" w:name="_Toc92224954"/>
      <w:bookmarkStart w:id="5705" w:name="_Toc202372068"/>
      <w:bookmarkEnd w:id="5695"/>
      <w:r w:rsidRPr="00B02A0B">
        <w:rPr>
          <w:rFonts w:eastAsia="Malgun Gothic"/>
        </w:rPr>
        <w:t>13.2.6.3.2</w:t>
      </w:r>
      <w:r w:rsidRPr="00B02A0B">
        <w:rPr>
          <w:rFonts w:eastAsia="Malgun Gothic"/>
        </w:rPr>
        <w:tab/>
      </w:r>
      <w:r w:rsidRPr="00B02A0B">
        <w:t>Authorized MCData client procedures</w:t>
      </w:r>
      <w:bookmarkEnd w:id="5696"/>
      <w:bookmarkEnd w:id="5697"/>
      <w:bookmarkEnd w:id="5698"/>
      <w:bookmarkEnd w:id="5699"/>
      <w:bookmarkEnd w:id="5700"/>
      <w:bookmarkEnd w:id="5701"/>
      <w:bookmarkEnd w:id="5702"/>
      <w:bookmarkEnd w:id="5703"/>
      <w:bookmarkEnd w:id="5704"/>
      <w:bookmarkEnd w:id="5705"/>
    </w:p>
    <w:p w14:paraId="1EF3FE4D" w14:textId="77777777" w:rsidR="005C310B" w:rsidRPr="00B02A0B" w:rsidRDefault="005C310B" w:rsidP="007D34FE">
      <w:pPr>
        <w:pStyle w:val="Heading6"/>
        <w:numPr>
          <w:ilvl w:val="5"/>
          <w:numId w:val="0"/>
        </w:numPr>
        <w:ind w:left="1152" w:hanging="432"/>
      </w:pPr>
      <w:bookmarkStart w:id="5706" w:name="_CR13_2_6_3_2_1"/>
      <w:bookmarkStart w:id="5707" w:name="_Toc20215830"/>
      <w:bookmarkStart w:id="5708" w:name="_Toc27496323"/>
      <w:bookmarkStart w:id="5709" w:name="_Toc36108064"/>
      <w:bookmarkStart w:id="5710" w:name="_Toc44598817"/>
      <w:bookmarkStart w:id="5711" w:name="_Toc44602672"/>
      <w:bookmarkStart w:id="5712" w:name="_Toc45197849"/>
      <w:bookmarkStart w:id="5713" w:name="_Toc45695882"/>
      <w:bookmarkStart w:id="5714" w:name="_Toc51851338"/>
      <w:bookmarkStart w:id="5715" w:name="_Toc92224955"/>
      <w:bookmarkStart w:id="5716" w:name="_Toc202372069"/>
      <w:bookmarkEnd w:id="5706"/>
      <w:r w:rsidRPr="00B02A0B">
        <w:t>13.2.</w:t>
      </w:r>
      <w:r w:rsidRPr="00B02A0B">
        <w:rPr>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707"/>
      <w:bookmarkEnd w:id="5708"/>
      <w:bookmarkEnd w:id="5709"/>
      <w:bookmarkEnd w:id="5710"/>
      <w:bookmarkEnd w:id="5711"/>
      <w:bookmarkEnd w:id="5712"/>
      <w:bookmarkEnd w:id="5713"/>
      <w:bookmarkEnd w:id="5714"/>
      <w:bookmarkEnd w:id="5715"/>
      <w:bookmarkEnd w:id="5716"/>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717" w:name="_CR13_2_6_3_2_2"/>
      <w:bookmarkStart w:id="5718" w:name="_Toc20215831"/>
      <w:bookmarkStart w:id="5719" w:name="_Toc27496324"/>
      <w:bookmarkStart w:id="5720" w:name="_Toc36108065"/>
      <w:bookmarkStart w:id="5721" w:name="_Toc44598818"/>
      <w:bookmarkStart w:id="5722" w:name="_Toc44602673"/>
      <w:bookmarkStart w:id="5723" w:name="_Toc45197850"/>
      <w:bookmarkStart w:id="5724" w:name="_Toc45695883"/>
      <w:bookmarkStart w:id="5725" w:name="_Toc51851339"/>
      <w:bookmarkStart w:id="5726" w:name="_Toc92224956"/>
      <w:bookmarkStart w:id="5727" w:name="_Toc202372070"/>
      <w:bookmarkEnd w:id="5717"/>
      <w:r w:rsidRPr="00B02A0B">
        <w:t>13.2.6.3.2.2</w:t>
      </w:r>
      <w:r w:rsidRPr="00B02A0B">
        <w:tab/>
        <w:t>Receiving request for extension of communication</w:t>
      </w:r>
      <w:bookmarkEnd w:id="5718"/>
      <w:bookmarkEnd w:id="5719"/>
      <w:bookmarkEnd w:id="5720"/>
      <w:bookmarkEnd w:id="5721"/>
      <w:bookmarkEnd w:id="5722"/>
      <w:bookmarkEnd w:id="5723"/>
      <w:bookmarkEnd w:id="5724"/>
      <w:bookmarkEnd w:id="5725"/>
      <w:bookmarkEnd w:id="5726"/>
      <w:bookmarkEnd w:id="5727"/>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lastRenderedPageBreak/>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28" w:name="_CR13_2_6_3_2_3"/>
      <w:bookmarkStart w:id="5729" w:name="_Toc20215832"/>
      <w:bookmarkStart w:id="5730" w:name="_Toc27496325"/>
      <w:bookmarkStart w:id="5731" w:name="_Toc36108066"/>
      <w:bookmarkStart w:id="5732" w:name="_Toc44598819"/>
      <w:bookmarkStart w:id="5733" w:name="_Toc44602674"/>
      <w:bookmarkStart w:id="5734" w:name="_Toc45197851"/>
      <w:bookmarkStart w:id="5735" w:name="_Toc45695884"/>
      <w:bookmarkStart w:id="5736" w:name="_Toc51851340"/>
      <w:bookmarkStart w:id="5737" w:name="_Toc92224957"/>
      <w:bookmarkStart w:id="5738" w:name="_Toc202372071"/>
      <w:bookmarkEnd w:id="5728"/>
      <w:r w:rsidRPr="00B02A0B">
        <w:t>13.2.6.3.2.3</w:t>
      </w:r>
      <w:r w:rsidRPr="00B02A0B">
        <w:tab/>
        <w:t>Sending response to communication extension request</w:t>
      </w:r>
      <w:bookmarkEnd w:id="5729"/>
      <w:bookmarkEnd w:id="5730"/>
      <w:bookmarkEnd w:id="5731"/>
      <w:bookmarkEnd w:id="5732"/>
      <w:bookmarkEnd w:id="5733"/>
      <w:bookmarkEnd w:id="5734"/>
      <w:bookmarkEnd w:id="5735"/>
      <w:bookmarkEnd w:id="5736"/>
      <w:bookmarkEnd w:id="5737"/>
      <w:bookmarkEnd w:id="5738"/>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39" w:name="_CR13_2_6_3_2_4"/>
      <w:bookmarkStart w:id="5740" w:name="_Toc20215833"/>
      <w:bookmarkStart w:id="5741" w:name="_Toc27496326"/>
      <w:bookmarkStart w:id="5742" w:name="_Toc36108067"/>
      <w:bookmarkStart w:id="5743" w:name="_Toc44598820"/>
      <w:bookmarkStart w:id="5744" w:name="_Toc44602675"/>
      <w:bookmarkStart w:id="5745" w:name="_Toc45197852"/>
      <w:bookmarkStart w:id="5746" w:name="_Toc45695885"/>
      <w:bookmarkStart w:id="5747" w:name="_Toc51851341"/>
      <w:bookmarkStart w:id="5748" w:name="_Toc92224958"/>
      <w:bookmarkStart w:id="5749" w:name="_Toc202372072"/>
      <w:bookmarkEnd w:id="5739"/>
      <w:r w:rsidRPr="00B02A0B">
        <w:t>13.2.6.3.2.4</w:t>
      </w:r>
      <w:r w:rsidRPr="00B02A0B">
        <w:tab/>
        <w:t>Receiving Release Response from server</w:t>
      </w:r>
      <w:bookmarkEnd w:id="5740"/>
      <w:bookmarkEnd w:id="5741"/>
      <w:bookmarkEnd w:id="5742"/>
      <w:bookmarkEnd w:id="5743"/>
      <w:bookmarkEnd w:id="5744"/>
      <w:bookmarkEnd w:id="5745"/>
      <w:bookmarkEnd w:id="5746"/>
      <w:bookmarkEnd w:id="5747"/>
      <w:bookmarkEnd w:id="5748"/>
      <w:bookmarkEnd w:id="5749"/>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50" w:name="_CR13_2_6_3_3"/>
      <w:bookmarkStart w:id="5751" w:name="_Toc20215834"/>
      <w:bookmarkStart w:id="5752" w:name="_Toc27496327"/>
      <w:bookmarkStart w:id="5753" w:name="_Toc36108068"/>
      <w:bookmarkStart w:id="5754" w:name="_Toc44598821"/>
      <w:bookmarkStart w:id="5755" w:name="_Toc44602676"/>
      <w:bookmarkStart w:id="5756" w:name="_Toc45197853"/>
      <w:bookmarkStart w:id="5757" w:name="_Toc45695886"/>
      <w:bookmarkStart w:id="5758" w:name="_Toc51851342"/>
      <w:bookmarkStart w:id="5759" w:name="_Toc92224959"/>
      <w:bookmarkStart w:id="5760" w:name="_Toc202372073"/>
      <w:bookmarkEnd w:id="5750"/>
      <w:r w:rsidRPr="00B02A0B">
        <w:rPr>
          <w:rFonts w:eastAsia="Malgun Gothic"/>
        </w:rPr>
        <w:t>13.2.6.3.3</w:t>
      </w:r>
      <w:r w:rsidRPr="00B02A0B">
        <w:rPr>
          <w:rFonts w:eastAsia="Malgun Gothic"/>
        </w:rPr>
        <w:tab/>
      </w:r>
      <w:r w:rsidRPr="00B02A0B">
        <w:t>Participating MCData function procedures</w:t>
      </w:r>
      <w:bookmarkEnd w:id="5751"/>
      <w:bookmarkEnd w:id="5752"/>
      <w:bookmarkEnd w:id="5753"/>
      <w:bookmarkEnd w:id="5754"/>
      <w:bookmarkEnd w:id="5755"/>
      <w:bookmarkEnd w:id="5756"/>
      <w:bookmarkEnd w:id="5757"/>
      <w:bookmarkEnd w:id="5758"/>
      <w:bookmarkEnd w:id="5759"/>
      <w:bookmarkEnd w:id="5760"/>
    </w:p>
    <w:p w14:paraId="320E7EFE" w14:textId="77777777" w:rsidR="005C310B" w:rsidRPr="00B02A0B" w:rsidRDefault="005C310B" w:rsidP="007D34FE">
      <w:pPr>
        <w:pStyle w:val="Heading6"/>
        <w:numPr>
          <w:ilvl w:val="5"/>
          <w:numId w:val="0"/>
        </w:numPr>
        <w:ind w:left="1152" w:hanging="432"/>
      </w:pPr>
      <w:bookmarkStart w:id="5761" w:name="_CR13_2_6_3_3_1"/>
      <w:bookmarkStart w:id="5762" w:name="_Toc20215835"/>
      <w:bookmarkStart w:id="5763" w:name="_Toc27496328"/>
      <w:bookmarkStart w:id="5764" w:name="_Toc36108069"/>
      <w:bookmarkStart w:id="5765" w:name="_Toc44598822"/>
      <w:bookmarkStart w:id="5766" w:name="_Toc44602677"/>
      <w:bookmarkStart w:id="5767" w:name="_Toc45197854"/>
      <w:bookmarkStart w:id="5768" w:name="_Toc45695887"/>
      <w:bookmarkStart w:id="5769" w:name="_Toc51851343"/>
      <w:bookmarkStart w:id="5770" w:name="_Toc92224960"/>
      <w:bookmarkStart w:id="5771" w:name="_Toc202372074"/>
      <w:bookmarkEnd w:id="5761"/>
      <w:r w:rsidRPr="00B02A0B">
        <w:t>13.2.6.3.3.1</w:t>
      </w:r>
      <w:r w:rsidRPr="00B02A0B">
        <w:tab/>
        <w:t>Originating participating MCData function procedures</w:t>
      </w:r>
      <w:bookmarkEnd w:id="5762"/>
      <w:bookmarkEnd w:id="5763"/>
      <w:bookmarkEnd w:id="5764"/>
      <w:bookmarkEnd w:id="5765"/>
      <w:bookmarkEnd w:id="5766"/>
      <w:bookmarkEnd w:id="5767"/>
      <w:bookmarkEnd w:id="5768"/>
      <w:bookmarkEnd w:id="5769"/>
      <w:bookmarkEnd w:id="5770"/>
      <w:bookmarkEnd w:id="5771"/>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72" w:name="_CR13_2_6_3_3_2"/>
      <w:bookmarkStart w:id="5773" w:name="_Toc20215836"/>
      <w:bookmarkStart w:id="5774" w:name="_Toc27496329"/>
      <w:bookmarkStart w:id="5775" w:name="_Toc36108070"/>
      <w:bookmarkStart w:id="5776" w:name="_Toc44598823"/>
      <w:bookmarkStart w:id="5777" w:name="_Toc44602678"/>
      <w:bookmarkStart w:id="5778" w:name="_Toc45197855"/>
      <w:bookmarkStart w:id="5779" w:name="_Toc45695888"/>
      <w:bookmarkStart w:id="5780" w:name="_Toc51851344"/>
      <w:bookmarkStart w:id="5781" w:name="_Toc92224961"/>
      <w:bookmarkStart w:id="5782" w:name="_Toc202372075"/>
      <w:bookmarkEnd w:id="5772"/>
      <w:r w:rsidRPr="00B02A0B">
        <w:t>13.2.6.3.3.2</w:t>
      </w:r>
      <w:r w:rsidRPr="00B02A0B">
        <w:tab/>
        <w:t>Terminating participating MCData function procedures</w:t>
      </w:r>
      <w:bookmarkEnd w:id="5773"/>
      <w:bookmarkEnd w:id="5774"/>
      <w:bookmarkEnd w:id="5775"/>
      <w:bookmarkEnd w:id="5776"/>
      <w:bookmarkEnd w:id="5777"/>
      <w:bookmarkEnd w:id="5778"/>
      <w:bookmarkEnd w:id="5779"/>
      <w:bookmarkEnd w:id="5780"/>
      <w:bookmarkEnd w:id="5781"/>
      <w:bookmarkEnd w:id="5782"/>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83" w:name="_CR13_2_6_3_4"/>
      <w:bookmarkStart w:id="5784" w:name="_Toc20215837"/>
      <w:bookmarkStart w:id="5785" w:name="_Toc27496330"/>
      <w:bookmarkStart w:id="5786" w:name="_Toc36108071"/>
      <w:bookmarkStart w:id="5787" w:name="_Toc44598824"/>
      <w:bookmarkStart w:id="5788" w:name="_Toc44602679"/>
      <w:bookmarkStart w:id="5789" w:name="_Toc45197856"/>
      <w:bookmarkStart w:id="5790" w:name="_Toc45695889"/>
      <w:bookmarkStart w:id="5791" w:name="_Toc51851345"/>
      <w:bookmarkStart w:id="5792" w:name="_Toc92224962"/>
      <w:bookmarkStart w:id="5793" w:name="_Toc202372076"/>
      <w:bookmarkEnd w:id="5783"/>
      <w:r w:rsidRPr="00B02A0B">
        <w:rPr>
          <w:rFonts w:eastAsia="Malgun Gothic"/>
        </w:rPr>
        <w:lastRenderedPageBreak/>
        <w:t>13.2.6.3.4</w:t>
      </w:r>
      <w:r w:rsidRPr="00B02A0B">
        <w:rPr>
          <w:rFonts w:eastAsia="Malgun Gothic"/>
        </w:rPr>
        <w:tab/>
      </w:r>
      <w:r w:rsidRPr="00B02A0B">
        <w:t>Controlling MCData function procedures</w:t>
      </w:r>
      <w:bookmarkEnd w:id="5784"/>
      <w:bookmarkEnd w:id="5785"/>
      <w:bookmarkEnd w:id="5786"/>
      <w:bookmarkEnd w:id="5787"/>
      <w:bookmarkEnd w:id="5788"/>
      <w:bookmarkEnd w:id="5789"/>
      <w:bookmarkEnd w:id="5790"/>
      <w:bookmarkEnd w:id="5791"/>
      <w:bookmarkEnd w:id="5792"/>
      <w:bookmarkEnd w:id="5793"/>
    </w:p>
    <w:p w14:paraId="7D47A85B" w14:textId="77777777" w:rsidR="005C310B" w:rsidRPr="00B02A0B" w:rsidRDefault="005C310B" w:rsidP="007D34FE">
      <w:pPr>
        <w:pStyle w:val="Heading6"/>
        <w:numPr>
          <w:ilvl w:val="5"/>
          <w:numId w:val="0"/>
        </w:numPr>
        <w:ind w:left="1152" w:hanging="432"/>
      </w:pPr>
      <w:bookmarkStart w:id="5794" w:name="_CR13_2_6_3_4_1"/>
      <w:bookmarkStart w:id="5795" w:name="_Toc20215838"/>
      <w:bookmarkStart w:id="5796" w:name="_Toc27496331"/>
      <w:bookmarkStart w:id="5797" w:name="_Toc36108072"/>
      <w:bookmarkStart w:id="5798" w:name="_Toc44598825"/>
      <w:bookmarkStart w:id="5799" w:name="_Toc44602680"/>
      <w:bookmarkStart w:id="5800" w:name="_Toc45197857"/>
      <w:bookmarkStart w:id="5801" w:name="_Toc45695890"/>
      <w:bookmarkStart w:id="5802" w:name="_Toc51851346"/>
      <w:bookmarkStart w:id="5803" w:name="_Toc92224963"/>
      <w:bookmarkStart w:id="5804" w:name="_Toc202372077"/>
      <w:bookmarkEnd w:id="5794"/>
      <w:r w:rsidRPr="00B02A0B">
        <w:t>13.2.6.3.4.1</w:t>
      </w:r>
      <w:r w:rsidRPr="00B02A0B">
        <w:tab/>
        <w:t>Receiving request to release the communication from authorized MCData user</w:t>
      </w:r>
      <w:bookmarkEnd w:id="5795"/>
      <w:bookmarkEnd w:id="5796"/>
      <w:bookmarkEnd w:id="5797"/>
      <w:bookmarkEnd w:id="5798"/>
      <w:bookmarkEnd w:id="5799"/>
      <w:bookmarkEnd w:id="5800"/>
      <w:bookmarkEnd w:id="5801"/>
      <w:bookmarkEnd w:id="5802"/>
      <w:bookmarkEnd w:id="5803"/>
      <w:bookmarkEnd w:id="5804"/>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805" w:name="_CR13_2_6_3_4_2"/>
      <w:bookmarkStart w:id="5806" w:name="_Toc20215839"/>
      <w:bookmarkStart w:id="5807" w:name="_Toc27496332"/>
      <w:bookmarkStart w:id="5808" w:name="_Toc36108073"/>
      <w:bookmarkStart w:id="5809" w:name="_Toc44598826"/>
      <w:bookmarkStart w:id="5810" w:name="_Toc44602681"/>
      <w:bookmarkStart w:id="5811" w:name="_Toc45197858"/>
      <w:bookmarkStart w:id="5812" w:name="_Toc45695891"/>
      <w:bookmarkStart w:id="5813" w:name="_Toc51851347"/>
      <w:bookmarkStart w:id="5814" w:name="_Toc92224964"/>
      <w:bookmarkStart w:id="5815" w:name="_Toc202372078"/>
      <w:bookmarkEnd w:id="5805"/>
      <w:r w:rsidRPr="00B02A0B">
        <w:t>13.2.6.3.4.2</w:t>
      </w:r>
      <w:r w:rsidRPr="00B02A0B">
        <w:tab/>
        <w:t>Receiving request for extension of communication</w:t>
      </w:r>
      <w:bookmarkEnd w:id="5806"/>
      <w:bookmarkEnd w:id="5807"/>
      <w:bookmarkEnd w:id="5808"/>
      <w:bookmarkEnd w:id="5809"/>
      <w:bookmarkEnd w:id="5810"/>
      <w:bookmarkEnd w:id="5811"/>
      <w:bookmarkEnd w:id="5812"/>
      <w:bookmarkEnd w:id="5813"/>
      <w:bookmarkEnd w:id="5814"/>
      <w:bookmarkEnd w:id="5815"/>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lastRenderedPageBreak/>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816" w:name="_CR13_2_6_3_4_3"/>
      <w:bookmarkStart w:id="5817" w:name="_Toc20215840"/>
      <w:bookmarkStart w:id="5818" w:name="_Toc27496333"/>
      <w:bookmarkStart w:id="5819" w:name="_Toc36108074"/>
      <w:bookmarkStart w:id="5820" w:name="_Toc44598827"/>
      <w:bookmarkStart w:id="5821" w:name="_Toc44602682"/>
      <w:bookmarkStart w:id="5822" w:name="_Toc45197859"/>
      <w:bookmarkStart w:id="5823" w:name="_Toc45695892"/>
      <w:bookmarkStart w:id="5824" w:name="_Toc51851348"/>
      <w:bookmarkStart w:id="5825" w:name="_Toc92224965"/>
      <w:bookmarkStart w:id="5826" w:name="_Toc202372079"/>
      <w:bookmarkEnd w:id="5816"/>
      <w:r w:rsidRPr="00B02A0B">
        <w:t>13.2.6.3.4.3</w:t>
      </w:r>
      <w:r w:rsidRPr="00B02A0B">
        <w:tab/>
        <w:t>Receiving response to communication extension request</w:t>
      </w:r>
      <w:bookmarkEnd w:id="5817"/>
      <w:bookmarkEnd w:id="5818"/>
      <w:bookmarkEnd w:id="5819"/>
      <w:bookmarkEnd w:id="5820"/>
      <w:bookmarkEnd w:id="5821"/>
      <w:bookmarkEnd w:id="5822"/>
      <w:bookmarkEnd w:id="5823"/>
      <w:bookmarkEnd w:id="5824"/>
      <w:bookmarkEnd w:id="5825"/>
      <w:bookmarkEnd w:id="5826"/>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27" w:name="_CR14"/>
      <w:bookmarkStart w:id="5828" w:name="_Toc20215841"/>
      <w:bookmarkStart w:id="5829" w:name="_Toc27496334"/>
      <w:bookmarkStart w:id="5830" w:name="_Toc36108075"/>
      <w:bookmarkStart w:id="5831" w:name="_Toc44598828"/>
      <w:bookmarkStart w:id="5832" w:name="_Toc44602683"/>
      <w:bookmarkStart w:id="5833" w:name="_Toc45197860"/>
      <w:bookmarkStart w:id="5834" w:name="_Toc45695893"/>
      <w:bookmarkStart w:id="5835" w:name="_Toc51851349"/>
      <w:bookmarkStart w:id="5836" w:name="_Toc92224966"/>
      <w:bookmarkStart w:id="5837" w:name="_Toc202372080"/>
      <w:bookmarkEnd w:id="5827"/>
      <w:r w:rsidRPr="00B02A0B">
        <w:rPr>
          <w:rFonts w:eastAsia="Malgun Gothic"/>
        </w:rPr>
        <w:lastRenderedPageBreak/>
        <w:t>14</w:t>
      </w:r>
      <w:r w:rsidRPr="00B02A0B">
        <w:rPr>
          <w:rFonts w:eastAsia="Malgun Gothic"/>
        </w:rPr>
        <w:tab/>
        <w:t>Enhanced Status (ES)</w:t>
      </w:r>
      <w:bookmarkEnd w:id="5828"/>
      <w:bookmarkEnd w:id="5829"/>
      <w:bookmarkEnd w:id="5830"/>
      <w:bookmarkEnd w:id="5831"/>
      <w:bookmarkEnd w:id="5832"/>
      <w:bookmarkEnd w:id="5833"/>
      <w:bookmarkEnd w:id="5834"/>
      <w:bookmarkEnd w:id="5835"/>
      <w:bookmarkEnd w:id="5836"/>
      <w:bookmarkEnd w:id="5837"/>
    </w:p>
    <w:p w14:paraId="041AD063" w14:textId="77777777" w:rsidR="005C310B" w:rsidRPr="00B02A0B" w:rsidRDefault="005C310B" w:rsidP="007D34FE">
      <w:pPr>
        <w:pStyle w:val="Heading2"/>
      </w:pPr>
      <w:bookmarkStart w:id="5838" w:name="_CR14_1"/>
      <w:bookmarkStart w:id="5839" w:name="_Toc20215842"/>
      <w:bookmarkStart w:id="5840" w:name="_Toc27496335"/>
      <w:bookmarkStart w:id="5841" w:name="_Toc36108076"/>
      <w:bookmarkStart w:id="5842" w:name="_Toc44598829"/>
      <w:bookmarkStart w:id="5843" w:name="_Toc44602684"/>
      <w:bookmarkStart w:id="5844" w:name="_Toc45197861"/>
      <w:bookmarkStart w:id="5845" w:name="_Toc45695894"/>
      <w:bookmarkStart w:id="5846" w:name="_Toc51851350"/>
      <w:bookmarkStart w:id="5847" w:name="_Toc92224967"/>
      <w:bookmarkStart w:id="5848" w:name="_Toc202372081"/>
      <w:bookmarkEnd w:id="5838"/>
      <w:r w:rsidRPr="00B02A0B">
        <w:t>14.1</w:t>
      </w:r>
      <w:r w:rsidRPr="00B02A0B">
        <w:tab/>
        <w:t>General</w:t>
      </w:r>
      <w:bookmarkEnd w:id="5839"/>
      <w:bookmarkEnd w:id="5840"/>
      <w:bookmarkEnd w:id="5841"/>
      <w:bookmarkEnd w:id="5842"/>
      <w:bookmarkEnd w:id="5843"/>
      <w:bookmarkEnd w:id="5844"/>
      <w:bookmarkEnd w:id="5845"/>
      <w:bookmarkEnd w:id="5846"/>
      <w:bookmarkEnd w:id="5847"/>
      <w:bookmarkEnd w:id="5848"/>
    </w:p>
    <w:p w14:paraId="13B924E8" w14:textId="77777777" w:rsidR="005C310B" w:rsidRPr="00B02A0B" w:rsidRDefault="005C310B" w:rsidP="007D34FE">
      <w:pPr>
        <w:pStyle w:val="Heading2"/>
        <w:rPr>
          <w:lang w:val="en-IN"/>
        </w:rPr>
      </w:pPr>
      <w:bookmarkStart w:id="5849" w:name="_CR14_2"/>
      <w:bookmarkStart w:id="5850" w:name="_Toc20215843"/>
      <w:bookmarkStart w:id="5851" w:name="_Toc27496336"/>
      <w:bookmarkStart w:id="5852" w:name="_Toc36108077"/>
      <w:bookmarkStart w:id="5853" w:name="_Toc44598830"/>
      <w:bookmarkStart w:id="5854" w:name="_Toc44602685"/>
      <w:bookmarkStart w:id="5855" w:name="_Toc45197862"/>
      <w:bookmarkStart w:id="5856" w:name="_Toc45695895"/>
      <w:bookmarkStart w:id="5857" w:name="_Toc51851351"/>
      <w:bookmarkStart w:id="5858" w:name="_Toc92224968"/>
      <w:bookmarkStart w:id="5859" w:name="_Toc202372082"/>
      <w:bookmarkEnd w:id="5849"/>
      <w:r w:rsidRPr="00B02A0B">
        <w:t>14.2</w:t>
      </w:r>
      <w:r w:rsidRPr="00B02A0B">
        <w:tab/>
        <w:t>On-network ES</w:t>
      </w:r>
      <w:bookmarkEnd w:id="5850"/>
      <w:bookmarkEnd w:id="5851"/>
      <w:bookmarkEnd w:id="5852"/>
      <w:bookmarkEnd w:id="5853"/>
      <w:bookmarkEnd w:id="5854"/>
      <w:bookmarkEnd w:id="5855"/>
      <w:bookmarkEnd w:id="5856"/>
      <w:bookmarkEnd w:id="5857"/>
      <w:bookmarkEnd w:id="5858"/>
      <w:bookmarkEnd w:id="5859"/>
    </w:p>
    <w:p w14:paraId="40C9A1F0" w14:textId="77777777" w:rsidR="005C310B" w:rsidRPr="00B02A0B" w:rsidRDefault="005C310B" w:rsidP="007D34FE">
      <w:pPr>
        <w:pStyle w:val="Heading3"/>
        <w:rPr>
          <w:rFonts w:eastAsia="Malgun Gothic"/>
        </w:rPr>
      </w:pPr>
      <w:bookmarkStart w:id="5860" w:name="_CR14_2_1"/>
      <w:bookmarkStart w:id="5861" w:name="_Toc20215844"/>
      <w:bookmarkStart w:id="5862" w:name="_Toc27496337"/>
      <w:bookmarkStart w:id="5863" w:name="_Toc36108078"/>
      <w:bookmarkStart w:id="5864" w:name="_Toc44598831"/>
      <w:bookmarkStart w:id="5865" w:name="_Toc44602686"/>
      <w:bookmarkStart w:id="5866" w:name="_Toc45197863"/>
      <w:bookmarkStart w:id="5867" w:name="_Toc45695896"/>
      <w:bookmarkStart w:id="5868" w:name="_Toc51851352"/>
      <w:bookmarkStart w:id="5869" w:name="_Toc92224969"/>
      <w:bookmarkStart w:id="5870" w:name="_Toc202372083"/>
      <w:bookmarkEnd w:id="5860"/>
      <w:r w:rsidRPr="00B02A0B">
        <w:t>14</w:t>
      </w:r>
      <w:r w:rsidRPr="00B02A0B">
        <w:rPr>
          <w:rFonts w:eastAsia="Malgun Gothic"/>
        </w:rPr>
        <w:t>.2.1</w:t>
      </w:r>
      <w:r w:rsidRPr="00B02A0B">
        <w:rPr>
          <w:rFonts w:eastAsia="Malgun Gothic"/>
        </w:rPr>
        <w:tab/>
        <w:t>MCData client procedures</w:t>
      </w:r>
      <w:bookmarkEnd w:id="5861"/>
      <w:bookmarkEnd w:id="5862"/>
      <w:bookmarkEnd w:id="5863"/>
      <w:bookmarkEnd w:id="5864"/>
      <w:bookmarkEnd w:id="5865"/>
      <w:bookmarkEnd w:id="5866"/>
      <w:bookmarkEnd w:id="5867"/>
      <w:bookmarkEnd w:id="5868"/>
      <w:bookmarkEnd w:id="5869"/>
      <w:bookmarkEnd w:id="5870"/>
    </w:p>
    <w:p w14:paraId="12563CDF" w14:textId="77777777" w:rsidR="005C310B" w:rsidRPr="00B02A0B" w:rsidRDefault="005C310B" w:rsidP="007D34FE">
      <w:pPr>
        <w:pStyle w:val="Heading4"/>
        <w:rPr>
          <w:rFonts w:eastAsia="Malgun Gothic"/>
        </w:rPr>
      </w:pPr>
      <w:bookmarkStart w:id="5871" w:name="_CR14_2_1_1"/>
      <w:bookmarkStart w:id="5872" w:name="_Toc20215845"/>
      <w:bookmarkStart w:id="5873" w:name="_Toc27496338"/>
      <w:bookmarkStart w:id="5874" w:name="_Toc36108079"/>
      <w:bookmarkStart w:id="5875" w:name="_Toc44598832"/>
      <w:bookmarkStart w:id="5876" w:name="_Toc44602687"/>
      <w:bookmarkStart w:id="5877" w:name="_Toc45197864"/>
      <w:bookmarkStart w:id="5878" w:name="_Toc45695897"/>
      <w:bookmarkStart w:id="5879" w:name="_Toc51851353"/>
      <w:bookmarkStart w:id="5880" w:name="_Toc92224970"/>
      <w:bookmarkStart w:id="5881" w:name="_Toc202372084"/>
      <w:bookmarkEnd w:id="5871"/>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72"/>
      <w:bookmarkEnd w:id="5873"/>
      <w:bookmarkEnd w:id="5874"/>
      <w:bookmarkEnd w:id="5875"/>
      <w:bookmarkEnd w:id="5876"/>
      <w:bookmarkEnd w:id="5877"/>
      <w:bookmarkEnd w:id="5878"/>
      <w:bookmarkEnd w:id="5879"/>
      <w:bookmarkEnd w:id="5880"/>
      <w:bookmarkEnd w:id="5881"/>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82" w:name="_CR14_2_1_2"/>
      <w:bookmarkStart w:id="5883" w:name="_Toc20215846"/>
      <w:bookmarkStart w:id="5884" w:name="_Toc27496339"/>
      <w:bookmarkStart w:id="5885" w:name="_Toc36108080"/>
      <w:bookmarkStart w:id="5886" w:name="_Toc44598833"/>
      <w:bookmarkStart w:id="5887" w:name="_Toc44602688"/>
      <w:bookmarkStart w:id="5888" w:name="_Toc45197865"/>
      <w:bookmarkStart w:id="5889" w:name="_Toc45695898"/>
      <w:bookmarkStart w:id="5890" w:name="_Toc51851354"/>
      <w:bookmarkStart w:id="5891" w:name="_Toc92224971"/>
      <w:bookmarkStart w:id="5892" w:name="_Toc202372085"/>
      <w:bookmarkEnd w:id="5882"/>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83"/>
      <w:bookmarkEnd w:id="5884"/>
      <w:bookmarkEnd w:id="5885"/>
      <w:bookmarkEnd w:id="5886"/>
      <w:bookmarkEnd w:id="5887"/>
      <w:bookmarkEnd w:id="5888"/>
      <w:bookmarkEnd w:id="5889"/>
      <w:bookmarkEnd w:id="5890"/>
      <w:bookmarkEnd w:id="5891"/>
      <w:bookmarkEnd w:id="5892"/>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93" w:name="_CR14_2_2"/>
      <w:bookmarkStart w:id="5894" w:name="_Toc20215847"/>
      <w:bookmarkStart w:id="5895" w:name="_Toc27496340"/>
      <w:bookmarkStart w:id="5896" w:name="_Toc36108081"/>
      <w:bookmarkStart w:id="5897" w:name="_Toc44598834"/>
      <w:bookmarkStart w:id="5898" w:name="_Toc44602689"/>
      <w:bookmarkStart w:id="5899" w:name="_Toc45197866"/>
      <w:bookmarkStart w:id="5900" w:name="_Toc45695899"/>
      <w:bookmarkStart w:id="5901" w:name="_Toc51851355"/>
      <w:bookmarkStart w:id="5902" w:name="_Toc92224972"/>
      <w:bookmarkStart w:id="5903" w:name="_Toc202372086"/>
      <w:bookmarkEnd w:id="5893"/>
      <w:r w:rsidRPr="00B02A0B">
        <w:t>14</w:t>
      </w:r>
      <w:r w:rsidRPr="00B02A0B">
        <w:rPr>
          <w:rFonts w:eastAsia="Malgun Gothic"/>
        </w:rPr>
        <w:t>.2.2</w:t>
      </w:r>
      <w:r w:rsidRPr="00B02A0B">
        <w:rPr>
          <w:rFonts w:eastAsia="Malgun Gothic"/>
        </w:rPr>
        <w:tab/>
        <w:t>Participating MCData function procedures</w:t>
      </w:r>
      <w:bookmarkEnd w:id="5894"/>
      <w:bookmarkEnd w:id="5895"/>
      <w:bookmarkEnd w:id="5896"/>
      <w:bookmarkEnd w:id="5897"/>
      <w:bookmarkEnd w:id="5898"/>
      <w:bookmarkEnd w:id="5899"/>
      <w:bookmarkEnd w:id="5900"/>
      <w:bookmarkEnd w:id="5901"/>
      <w:bookmarkEnd w:id="5902"/>
      <w:bookmarkEnd w:id="5903"/>
    </w:p>
    <w:p w14:paraId="3B85AD60" w14:textId="77777777" w:rsidR="005C310B" w:rsidRPr="00B02A0B" w:rsidRDefault="005C310B" w:rsidP="007D34FE">
      <w:pPr>
        <w:pStyle w:val="Heading4"/>
        <w:rPr>
          <w:rFonts w:eastAsia="Malgun Gothic"/>
        </w:rPr>
      </w:pPr>
      <w:bookmarkStart w:id="5904" w:name="_CR14_2_2_1"/>
      <w:bookmarkStart w:id="5905" w:name="_Toc20215848"/>
      <w:bookmarkStart w:id="5906" w:name="_Toc27496341"/>
      <w:bookmarkStart w:id="5907" w:name="_Toc36108082"/>
      <w:bookmarkStart w:id="5908" w:name="_Toc44598835"/>
      <w:bookmarkStart w:id="5909" w:name="_Toc44602690"/>
      <w:bookmarkStart w:id="5910" w:name="_Toc45197867"/>
      <w:bookmarkStart w:id="5911" w:name="_Toc45695900"/>
      <w:bookmarkStart w:id="5912" w:name="_Toc51851356"/>
      <w:bookmarkStart w:id="5913" w:name="_Toc92224973"/>
      <w:bookmarkStart w:id="5914" w:name="_Toc202372087"/>
      <w:bookmarkEnd w:id="5904"/>
      <w:r w:rsidRPr="00B02A0B">
        <w:t>14</w:t>
      </w:r>
      <w:r w:rsidRPr="00B02A0B">
        <w:rPr>
          <w:rFonts w:eastAsia="Malgun Gothic"/>
        </w:rPr>
        <w:t>.2.2.1</w:t>
      </w:r>
      <w:r w:rsidRPr="00B02A0B">
        <w:rPr>
          <w:rFonts w:eastAsia="Malgun Gothic"/>
        </w:rPr>
        <w:tab/>
        <w:t>Originating participating MCData function procedures</w:t>
      </w:r>
      <w:bookmarkEnd w:id="5905"/>
      <w:bookmarkEnd w:id="5906"/>
      <w:bookmarkEnd w:id="5907"/>
      <w:bookmarkEnd w:id="5908"/>
      <w:bookmarkEnd w:id="5909"/>
      <w:bookmarkEnd w:id="5910"/>
      <w:bookmarkEnd w:id="5911"/>
      <w:bookmarkEnd w:id="5912"/>
      <w:bookmarkEnd w:id="5913"/>
      <w:bookmarkEnd w:id="5914"/>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915" w:name="_CR14_2_2_2"/>
      <w:bookmarkStart w:id="5916" w:name="_Toc20215849"/>
      <w:bookmarkStart w:id="5917" w:name="_Toc27496342"/>
      <w:bookmarkStart w:id="5918" w:name="_Toc36108083"/>
      <w:bookmarkStart w:id="5919" w:name="_Toc44598836"/>
      <w:bookmarkStart w:id="5920" w:name="_Toc44602691"/>
      <w:bookmarkStart w:id="5921" w:name="_Toc45197868"/>
      <w:bookmarkStart w:id="5922" w:name="_Toc45695901"/>
      <w:bookmarkStart w:id="5923" w:name="_Toc51851357"/>
      <w:bookmarkStart w:id="5924" w:name="_Toc92224974"/>
      <w:bookmarkStart w:id="5925" w:name="_Toc202372088"/>
      <w:bookmarkEnd w:id="5915"/>
      <w:r w:rsidRPr="00B02A0B">
        <w:t>14</w:t>
      </w:r>
      <w:r w:rsidRPr="00B02A0B">
        <w:rPr>
          <w:rFonts w:eastAsia="Malgun Gothic"/>
        </w:rPr>
        <w:t>.2.2.2</w:t>
      </w:r>
      <w:r w:rsidRPr="00B02A0B">
        <w:rPr>
          <w:rFonts w:eastAsia="Malgun Gothic"/>
        </w:rPr>
        <w:tab/>
        <w:t>Terminating participating MCData function procedures</w:t>
      </w:r>
      <w:bookmarkEnd w:id="5916"/>
      <w:bookmarkEnd w:id="5917"/>
      <w:bookmarkEnd w:id="5918"/>
      <w:bookmarkEnd w:id="5919"/>
      <w:bookmarkEnd w:id="5920"/>
      <w:bookmarkEnd w:id="5921"/>
      <w:bookmarkEnd w:id="5922"/>
      <w:bookmarkEnd w:id="5923"/>
      <w:bookmarkEnd w:id="5924"/>
      <w:bookmarkEnd w:id="5925"/>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26" w:name="_CR14_2_3"/>
      <w:bookmarkStart w:id="5927" w:name="_Toc20215850"/>
      <w:bookmarkStart w:id="5928" w:name="_Toc27496343"/>
      <w:bookmarkStart w:id="5929" w:name="_Toc36108084"/>
      <w:bookmarkStart w:id="5930" w:name="_Toc44598837"/>
      <w:bookmarkStart w:id="5931" w:name="_Toc44602692"/>
      <w:bookmarkStart w:id="5932" w:name="_Toc45197869"/>
      <w:bookmarkStart w:id="5933" w:name="_Toc45695902"/>
      <w:bookmarkStart w:id="5934" w:name="_Toc51851358"/>
      <w:bookmarkStart w:id="5935" w:name="_Toc92224975"/>
      <w:bookmarkStart w:id="5936" w:name="_Toc202372089"/>
      <w:bookmarkEnd w:id="5926"/>
      <w:r w:rsidRPr="00B02A0B">
        <w:t>14</w:t>
      </w:r>
      <w:r w:rsidRPr="00B02A0B">
        <w:rPr>
          <w:rFonts w:eastAsia="Malgun Gothic"/>
        </w:rPr>
        <w:t>.2.3</w:t>
      </w:r>
      <w:r w:rsidRPr="00B02A0B">
        <w:rPr>
          <w:rFonts w:eastAsia="Malgun Gothic"/>
        </w:rPr>
        <w:tab/>
        <w:t>Controlling MCData function procedures</w:t>
      </w:r>
      <w:bookmarkEnd w:id="5927"/>
      <w:bookmarkEnd w:id="5928"/>
      <w:bookmarkEnd w:id="5929"/>
      <w:bookmarkEnd w:id="5930"/>
      <w:bookmarkEnd w:id="5931"/>
      <w:bookmarkEnd w:id="5932"/>
      <w:bookmarkEnd w:id="5933"/>
      <w:bookmarkEnd w:id="5934"/>
      <w:bookmarkEnd w:id="5935"/>
      <w:bookmarkEnd w:id="5936"/>
    </w:p>
    <w:p w14:paraId="6F062842" w14:textId="77777777" w:rsidR="005C310B" w:rsidRPr="00B02A0B" w:rsidRDefault="005C310B" w:rsidP="007D34FE">
      <w:pPr>
        <w:pStyle w:val="Heading4"/>
        <w:rPr>
          <w:rFonts w:eastAsia="Malgun Gothic"/>
        </w:rPr>
      </w:pPr>
      <w:bookmarkStart w:id="5937" w:name="_CR14_2_3_1"/>
      <w:bookmarkStart w:id="5938" w:name="_Toc20215851"/>
      <w:bookmarkStart w:id="5939" w:name="_Toc27496344"/>
      <w:bookmarkStart w:id="5940" w:name="_Toc36108085"/>
      <w:bookmarkStart w:id="5941" w:name="_Toc44598838"/>
      <w:bookmarkStart w:id="5942" w:name="_Toc44602693"/>
      <w:bookmarkStart w:id="5943" w:name="_Toc45197870"/>
      <w:bookmarkStart w:id="5944" w:name="_Toc45695903"/>
      <w:bookmarkStart w:id="5945" w:name="_Toc51851359"/>
      <w:bookmarkStart w:id="5946" w:name="_Toc92224976"/>
      <w:bookmarkStart w:id="5947" w:name="_Toc202372090"/>
      <w:bookmarkEnd w:id="5937"/>
      <w:r w:rsidRPr="00B02A0B">
        <w:t>14</w:t>
      </w:r>
      <w:r w:rsidRPr="00B02A0B">
        <w:rPr>
          <w:rFonts w:eastAsia="Malgun Gothic"/>
        </w:rPr>
        <w:t>.2.3.1</w:t>
      </w:r>
      <w:r w:rsidRPr="00B02A0B">
        <w:rPr>
          <w:rFonts w:eastAsia="Malgun Gothic"/>
        </w:rPr>
        <w:tab/>
        <w:t>Originating controlling MCData function procedures</w:t>
      </w:r>
      <w:bookmarkEnd w:id="5938"/>
      <w:bookmarkEnd w:id="5939"/>
      <w:bookmarkEnd w:id="5940"/>
      <w:bookmarkEnd w:id="5941"/>
      <w:bookmarkEnd w:id="5942"/>
      <w:bookmarkEnd w:id="5943"/>
      <w:bookmarkEnd w:id="5944"/>
      <w:bookmarkEnd w:id="5945"/>
      <w:bookmarkEnd w:id="5946"/>
      <w:bookmarkEnd w:id="5947"/>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48" w:name="_CR14_2_3_2"/>
      <w:bookmarkStart w:id="5949" w:name="_Toc20215852"/>
      <w:bookmarkStart w:id="5950" w:name="_Toc27496345"/>
      <w:bookmarkStart w:id="5951" w:name="_Toc36108086"/>
      <w:bookmarkStart w:id="5952" w:name="_Toc44598839"/>
      <w:bookmarkStart w:id="5953" w:name="_Toc44602694"/>
      <w:bookmarkStart w:id="5954" w:name="_Toc45197871"/>
      <w:bookmarkStart w:id="5955" w:name="_Toc45695904"/>
      <w:bookmarkStart w:id="5956" w:name="_Toc51851360"/>
      <w:bookmarkStart w:id="5957" w:name="_Toc92224977"/>
      <w:bookmarkStart w:id="5958" w:name="_Toc202372091"/>
      <w:bookmarkEnd w:id="5948"/>
      <w:r w:rsidRPr="00B02A0B">
        <w:t>14</w:t>
      </w:r>
      <w:r w:rsidRPr="00B02A0B">
        <w:rPr>
          <w:rFonts w:eastAsia="Malgun Gothic"/>
        </w:rPr>
        <w:t>.2.3.2</w:t>
      </w:r>
      <w:r w:rsidRPr="00B02A0B">
        <w:rPr>
          <w:rFonts w:eastAsia="Malgun Gothic"/>
        </w:rPr>
        <w:tab/>
        <w:t>Terminating controlling MCData function procedures</w:t>
      </w:r>
      <w:bookmarkEnd w:id="5949"/>
      <w:bookmarkEnd w:id="5950"/>
      <w:bookmarkEnd w:id="5951"/>
      <w:bookmarkEnd w:id="5952"/>
      <w:bookmarkEnd w:id="5953"/>
      <w:bookmarkEnd w:id="5954"/>
      <w:bookmarkEnd w:id="5955"/>
      <w:bookmarkEnd w:id="5956"/>
      <w:bookmarkEnd w:id="5957"/>
      <w:bookmarkEnd w:id="5958"/>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59" w:name="_CR14_3"/>
      <w:bookmarkStart w:id="5960" w:name="_Toc20215853"/>
      <w:bookmarkStart w:id="5961" w:name="_Toc27496346"/>
      <w:bookmarkStart w:id="5962" w:name="_Toc36108087"/>
      <w:bookmarkStart w:id="5963" w:name="_Toc44598840"/>
      <w:bookmarkStart w:id="5964" w:name="_Toc44602695"/>
      <w:bookmarkStart w:id="5965" w:name="_Toc45197872"/>
      <w:bookmarkStart w:id="5966" w:name="_Toc45695905"/>
      <w:bookmarkStart w:id="5967" w:name="_Toc51851361"/>
      <w:bookmarkStart w:id="5968" w:name="_Toc92224978"/>
      <w:bookmarkStart w:id="5969" w:name="_Toc202372092"/>
      <w:bookmarkEnd w:id="5959"/>
      <w:r w:rsidRPr="00B02A0B">
        <w:lastRenderedPageBreak/>
        <w:t>14.3</w:t>
      </w:r>
      <w:r w:rsidRPr="00B02A0B">
        <w:tab/>
        <w:t>Off-network ES</w:t>
      </w:r>
      <w:bookmarkEnd w:id="5960"/>
      <w:bookmarkEnd w:id="5961"/>
      <w:bookmarkEnd w:id="5962"/>
      <w:bookmarkEnd w:id="5963"/>
      <w:bookmarkEnd w:id="5964"/>
      <w:bookmarkEnd w:id="5965"/>
      <w:bookmarkEnd w:id="5966"/>
      <w:bookmarkEnd w:id="5967"/>
      <w:bookmarkEnd w:id="5968"/>
      <w:bookmarkEnd w:id="5969"/>
    </w:p>
    <w:p w14:paraId="44CA50A5" w14:textId="77777777" w:rsidR="005C310B" w:rsidRPr="00B02A0B" w:rsidRDefault="005C310B" w:rsidP="007D34FE">
      <w:pPr>
        <w:pStyle w:val="Heading3"/>
        <w:rPr>
          <w:rFonts w:eastAsia="Malgun Gothic"/>
          <w:lang w:val="en-IN" w:eastAsia="zh-CN"/>
        </w:rPr>
      </w:pPr>
      <w:bookmarkStart w:id="5970" w:name="_CR14_3_1"/>
      <w:bookmarkStart w:id="5971" w:name="_Toc20215854"/>
      <w:bookmarkStart w:id="5972" w:name="_Toc27496347"/>
      <w:bookmarkStart w:id="5973" w:name="_Toc36108088"/>
      <w:bookmarkStart w:id="5974" w:name="_Toc44598841"/>
      <w:bookmarkStart w:id="5975" w:name="_Toc44602696"/>
      <w:bookmarkStart w:id="5976" w:name="_Toc45197873"/>
      <w:bookmarkStart w:id="5977" w:name="_Toc45695906"/>
      <w:bookmarkStart w:id="5978" w:name="_Toc51851362"/>
      <w:bookmarkStart w:id="5979" w:name="_Toc92224979"/>
      <w:bookmarkStart w:id="5980" w:name="_Toc202372093"/>
      <w:bookmarkEnd w:id="5970"/>
      <w:r w:rsidRPr="00B02A0B">
        <w:rPr>
          <w:rFonts w:eastAsia="Malgun Gothic"/>
          <w:lang w:val="en-IN" w:eastAsia="zh-CN"/>
        </w:rPr>
        <w:t>14.3.1</w:t>
      </w:r>
      <w:r w:rsidRPr="00B02A0B">
        <w:rPr>
          <w:rFonts w:eastAsia="Malgun Gothic"/>
          <w:lang w:val="en-IN" w:eastAsia="zh-CN"/>
        </w:rPr>
        <w:tab/>
        <w:t>Sending enhanced status message</w:t>
      </w:r>
      <w:bookmarkEnd w:id="5971"/>
      <w:bookmarkEnd w:id="5972"/>
      <w:bookmarkEnd w:id="5973"/>
      <w:bookmarkEnd w:id="5974"/>
      <w:bookmarkEnd w:id="5975"/>
      <w:bookmarkEnd w:id="5976"/>
      <w:bookmarkEnd w:id="5977"/>
      <w:bookmarkEnd w:id="5978"/>
      <w:bookmarkEnd w:id="5979"/>
      <w:bookmarkEnd w:id="5980"/>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81" w:name="_CR14_3_2"/>
      <w:bookmarkStart w:id="5982" w:name="_Toc20215855"/>
      <w:bookmarkStart w:id="5983" w:name="_Toc27496348"/>
      <w:bookmarkStart w:id="5984" w:name="_Toc36108089"/>
      <w:bookmarkStart w:id="5985" w:name="_Toc44598842"/>
      <w:bookmarkStart w:id="5986" w:name="_Toc44602697"/>
      <w:bookmarkStart w:id="5987" w:name="_Toc45197874"/>
      <w:bookmarkStart w:id="5988" w:name="_Toc45695907"/>
      <w:bookmarkStart w:id="5989" w:name="_Toc51851363"/>
      <w:bookmarkStart w:id="5990" w:name="_Toc92224980"/>
      <w:bookmarkStart w:id="5991" w:name="_Toc202372094"/>
      <w:bookmarkEnd w:id="5981"/>
      <w:r w:rsidRPr="00B02A0B">
        <w:rPr>
          <w:rFonts w:eastAsia="Malgun Gothic"/>
          <w:lang w:val="en-IN" w:eastAsia="zh-CN"/>
        </w:rPr>
        <w:t>14.3.2</w:t>
      </w:r>
      <w:r w:rsidRPr="00B02A0B">
        <w:rPr>
          <w:rFonts w:eastAsia="Malgun Gothic"/>
          <w:lang w:val="en-IN" w:eastAsia="zh-CN"/>
        </w:rPr>
        <w:tab/>
        <w:t>Receiving enhanced status message</w:t>
      </w:r>
      <w:bookmarkEnd w:id="5982"/>
      <w:bookmarkEnd w:id="5983"/>
      <w:bookmarkEnd w:id="5984"/>
      <w:bookmarkEnd w:id="5985"/>
      <w:bookmarkEnd w:id="5986"/>
      <w:bookmarkEnd w:id="5987"/>
      <w:bookmarkEnd w:id="5988"/>
      <w:bookmarkEnd w:id="5989"/>
      <w:bookmarkEnd w:id="5990"/>
      <w:bookmarkEnd w:id="5991"/>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92" w:name="_CR15"/>
      <w:bookmarkStart w:id="5993" w:name="_Toc20215856"/>
      <w:bookmarkStart w:id="5994" w:name="_Toc27496349"/>
      <w:bookmarkStart w:id="5995" w:name="_Toc36108090"/>
      <w:bookmarkStart w:id="5996" w:name="_Toc44598843"/>
      <w:bookmarkStart w:id="5997" w:name="_Toc44602698"/>
      <w:bookmarkStart w:id="5998" w:name="_Toc45197875"/>
      <w:bookmarkStart w:id="5999" w:name="_Toc45695908"/>
      <w:bookmarkStart w:id="6000" w:name="_Toc51851364"/>
      <w:bookmarkStart w:id="6001" w:name="_Toc92224981"/>
      <w:bookmarkStart w:id="6002" w:name="_Toc202372095"/>
      <w:bookmarkEnd w:id="5992"/>
      <w:r w:rsidRPr="00B02A0B">
        <w:t>15</w:t>
      </w:r>
      <w:r w:rsidRPr="00B02A0B">
        <w:tab/>
        <w:t>Message Formats</w:t>
      </w:r>
      <w:bookmarkEnd w:id="5993"/>
      <w:bookmarkEnd w:id="5994"/>
      <w:bookmarkEnd w:id="5995"/>
      <w:bookmarkEnd w:id="5996"/>
      <w:bookmarkEnd w:id="5997"/>
      <w:bookmarkEnd w:id="5998"/>
      <w:bookmarkEnd w:id="5999"/>
      <w:bookmarkEnd w:id="6000"/>
      <w:bookmarkEnd w:id="6001"/>
      <w:bookmarkEnd w:id="6002"/>
    </w:p>
    <w:p w14:paraId="60C18B66" w14:textId="77777777" w:rsidR="005C310B" w:rsidRPr="00B02A0B" w:rsidRDefault="005C310B" w:rsidP="00ED13D8">
      <w:pPr>
        <w:pStyle w:val="Heading2"/>
      </w:pPr>
      <w:bookmarkStart w:id="6003" w:name="_CR15_1"/>
      <w:bookmarkStart w:id="6004" w:name="_Toc20215857"/>
      <w:bookmarkStart w:id="6005" w:name="_Toc27496350"/>
      <w:bookmarkStart w:id="6006" w:name="_Toc36108091"/>
      <w:bookmarkStart w:id="6007" w:name="_Toc44598844"/>
      <w:bookmarkStart w:id="6008" w:name="_Toc44602699"/>
      <w:bookmarkStart w:id="6009" w:name="_Toc45197876"/>
      <w:bookmarkStart w:id="6010" w:name="_Toc45695909"/>
      <w:bookmarkStart w:id="6011" w:name="_Toc51851365"/>
      <w:bookmarkStart w:id="6012" w:name="_Toc92224982"/>
      <w:bookmarkStart w:id="6013" w:name="_Toc202372096"/>
      <w:bookmarkEnd w:id="6003"/>
      <w:r w:rsidRPr="00B02A0B">
        <w:t>15.1</w:t>
      </w:r>
      <w:r w:rsidRPr="00B02A0B">
        <w:tab/>
        <w:t>MCData message functional definitions and contents</w:t>
      </w:r>
      <w:bookmarkEnd w:id="6004"/>
      <w:bookmarkEnd w:id="6005"/>
      <w:bookmarkEnd w:id="6006"/>
      <w:bookmarkEnd w:id="6007"/>
      <w:bookmarkEnd w:id="6008"/>
      <w:bookmarkEnd w:id="6009"/>
      <w:bookmarkEnd w:id="6010"/>
      <w:bookmarkEnd w:id="6011"/>
      <w:bookmarkEnd w:id="6012"/>
      <w:bookmarkEnd w:id="6013"/>
    </w:p>
    <w:p w14:paraId="7C0DBD50" w14:textId="77777777" w:rsidR="005C310B" w:rsidRPr="00B02A0B" w:rsidRDefault="005C310B" w:rsidP="007D34FE">
      <w:pPr>
        <w:pStyle w:val="Heading3"/>
      </w:pPr>
      <w:bookmarkStart w:id="6014" w:name="_CR15_1_1"/>
      <w:bookmarkStart w:id="6015" w:name="_Toc20215858"/>
      <w:bookmarkStart w:id="6016" w:name="_Toc27496351"/>
      <w:bookmarkStart w:id="6017" w:name="_Toc36108092"/>
      <w:bookmarkStart w:id="6018" w:name="_Toc44598845"/>
      <w:bookmarkStart w:id="6019" w:name="_Toc44602700"/>
      <w:bookmarkStart w:id="6020" w:name="_Toc45197877"/>
      <w:bookmarkStart w:id="6021" w:name="_Toc45695910"/>
      <w:bookmarkStart w:id="6022" w:name="_Toc51851366"/>
      <w:bookmarkStart w:id="6023" w:name="_Toc92224983"/>
      <w:bookmarkStart w:id="6024" w:name="_Toc202372097"/>
      <w:bookmarkEnd w:id="6014"/>
      <w:r w:rsidRPr="00B02A0B">
        <w:rPr>
          <w:lang w:eastAsia="ko-KR"/>
        </w:rPr>
        <w:t>15.1.1</w:t>
      </w:r>
      <w:r w:rsidRPr="00B02A0B">
        <w:tab/>
        <w:t>General</w:t>
      </w:r>
      <w:bookmarkEnd w:id="6015"/>
      <w:bookmarkEnd w:id="6016"/>
      <w:bookmarkEnd w:id="6017"/>
      <w:bookmarkEnd w:id="6018"/>
      <w:bookmarkEnd w:id="6019"/>
      <w:bookmarkEnd w:id="6020"/>
      <w:bookmarkEnd w:id="6021"/>
      <w:bookmarkEnd w:id="6022"/>
      <w:bookmarkEnd w:id="6023"/>
      <w:bookmarkEnd w:id="6024"/>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25" w:name="_Toc20215859"/>
      <w:bookmarkStart w:id="6026" w:name="_Toc27496352"/>
      <w:bookmarkStart w:id="6027" w:name="_Toc36108093"/>
      <w:bookmarkStart w:id="6028" w:name="_Toc44598846"/>
      <w:bookmarkStart w:id="6029" w:name="_Toc44602701"/>
      <w:bookmarkStart w:id="6030" w:name="_Toc45197878"/>
      <w:bookmarkStart w:id="6031" w:name="_Toc45695911"/>
      <w:bookmarkStart w:id="6032"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33" w:name="_CR15_1_2"/>
      <w:bookmarkStart w:id="6034" w:name="_Toc92224984"/>
      <w:bookmarkStart w:id="6035" w:name="_Toc202372098"/>
      <w:bookmarkEnd w:id="6033"/>
      <w:r w:rsidRPr="00B02A0B">
        <w:rPr>
          <w:lang w:eastAsia="ko-KR"/>
        </w:rPr>
        <w:t>15.1.2</w:t>
      </w:r>
      <w:r w:rsidRPr="00B02A0B">
        <w:tab/>
        <w:t>SDS SIGNALLING PAYLOAD</w:t>
      </w:r>
      <w:r w:rsidRPr="00B02A0B">
        <w:rPr>
          <w:lang w:eastAsia="ko-KR"/>
        </w:rPr>
        <w:t xml:space="preserve"> message</w:t>
      </w:r>
      <w:bookmarkEnd w:id="6025"/>
      <w:bookmarkEnd w:id="6026"/>
      <w:bookmarkEnd w:id="6027"/>
      <w:bookmarkEnd w:id="6028"/>
      <w:bookmarkEnd w:id="6029"/>
      <w:bookmarkEnd w:id="6030"/>
      <w:bookmarkEnd w:id="6031"/>
      <w:bookmarkEnd w:id="6032"/>
      <w:bookmarkEnd w:id="6034"/>
      <w:bookmarkEnd w:id="6035"/>
    </w:p>
    <w:p w14:paraId="04AC86B6" w14:textId="77777777" w:rsidR="005C310B" w:rsidRPr="00B02A0B" w:rsidRDefault="005C310B" w:rsidP="007D34FE">
      <w:pPr>
        <w:pStyle w:val="Heading4"/>
        <w:rPr>
          <w:lang w:eastAsia="zh-CN"/>
        </w:rPr>
      </w:pPr>
      <w:bookmarkStart w:id="6036" w:name="_CR15_1_2_1"/>
      <w:bookmarkStart w:id="6037" w:name="_Toc20215860"/>
      <w:bookmarkStart w:id="6038" w:name="_Toc27496353"/>
      <w:bookmarkStart w:id="6039" w:name="_Toc36108094"/>
      <w:bookmarkStart w:id="6040" w:name="_Toc44598847"/>
      <w:bookmarkStart w:id="6041" w:name="_Toc44602702"/>
      <w:bookmarkStart w:id="6042" w:name="_Toc45197879"/>
      <w:bookmarkStart w:id="6043" w:name="_Toc45695912"/>
      <w:bookmarkStart w:id="6044" w:name="_Toc51851368"/>
      <w:bookmarkStart w:id="6045" w:name="_Toc92224985"/>
      <w:bookmarkStart w:id="6046" w:name="_Toc202372099"/>
      <w:bookmarkEnd w:id="6036"/>
      <w:r w:rsidRPr="00B02A0B">
        <w:rPr>
          <w:lang w:eastAsia="zh-CN"/>
        </w:rPr>
        <w:t>15.1.2.1</w:t>
      </w:r>
      <w:r w:rsidRPr="00B02A0B">
        <w:rPr>
          <w:lang w:eastAsia="zh-CN"/>
        </w:rPr>
        <w:tab/>
        <w:t>Message definition</w:t>
      </w:r>
      <w:bookmarkEnd w:id="6037"/>
      <w:bookmarkEnd w:id="6038"/>
      <w:bookmarkEnd w:id="6039"/>
      <w:bookmarkEnd w:id="6040"/>
      <w:bookmarkEnd w:id="6041"/>
      <w:bookmarkEnd w:id="6042"/>
      <w:bookmarkEnd w:id="6043"/>
      <w:bookmarkEnd w:id="6044"/>
      <w:bookmarkEnd w:id="6045"/>
      <w:bookmarkEnd w:id="6046"/>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47" w:name="_CRTable15_1_2_11"/>
      <w:r w:rsidRPr="00B02A0B">
        <w:lastRenderedPageBreak/>
        <w:t>Table </w:t>
      </w:r>
      <w:bookmarkEnd w:id="6047"/>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48" w:name="_CR15_1_3"/>
      <w:bookmarkStart w:id="6049" w:name="_Toc20215861"/>
      <w:bookmarkStart w:id="6050" w:name="_Toc27496354"/>
      <w:bookmarkStart w:id="6051" w:name="_Toc36108095"/>
      <w:bookmarkStart w:id="6052" w:name="_Toc44598848"/>
      <w:bookmarkStart w:id="6053" w:name="_Toc44602703"/>
      <w:bookmarkStart w:id="6054" w:name="_Toc45197880"/>
      <w:bookmarkStart w:id="6055" w:name="_Toc45695913"/>
      <w:bookmarkStart w:id="6056" w:name="_Toc51851369"/>
      <w:bookmarkStart w:id="6057" w:name="_Toc92224986"/>
      <w:bookmarkStart w:id="6058" w:name="_Toc202372100"/>
      <w:bookmarkEnd w:id="6048"/>
      <w:r w:rsidRPr="00B02A0B">
        <w:rPr>
          <w:lang w:eastAsia="ko-KR"/>
        </w:rPr>
        <w:t>15.1.3</w:t>
      </w:r>
      <w:r w:rsidRPr="00B02A0B">
        <w:tab/>
        <w:t>FD SIGNALLING PAYLOAD</w:t>
      </w:r>
      <w:r w:rsidRPr="00B02A0B">
        <w:rPr>
          <w:lang w:eastAsia="ko-KR"/>
        </w:rPr>
        <w:t xml:space="preserve"> message</w:t>
      </w:r>
      <w:bookmarkEnd w:id="6049"/>
      <w:bookmarkEnd w:id="6050"/>
      <w:bookmarkEnd w:id="6051"/>
      <w:bookmarkEnd w:id="6052"/>
      <w:bookmarkEnd w:id="6053"/>
      <w:bookmarkEnd w:id="6054"/>
      <w:bookmarkEnd w:id="6055"/>
      <w:bookmarkEnd w:id="6056"/>
      <w:bookmarkEnd w:id="6057"/>
      <w:bookmarkEnd w:id="6058"/>
    </w:p>
    <w:p w14:paraId="3B32AFB8" w14:textId="77777777" w:rsidR="005C310B" w:rsidRPr="00B02A0B" w:rsidRDefault="005C310B" w:rsidP="007D34FE">
      <w:pPr>
        <w:pStyle w:val="Heading4"/>
        <w:rPr>
          <w:lang w:eastAsia="zh-CN"/>
        </w:rPr>
      </w:pPr>
      <w:bookmarkStart w:id="6059" w:name="_CR15_1_3_1"/>
      <w:bookmarkStart w:id="6060" w:name="_Toc20215862"/>
      <w:bookmarkStart w:id="6061" w:name="_Toc27496355"/>
      <w:bookmarkStart w:id="6062" w:name="_Toc36108096"/>
      <w:bookmarkStart w:id="6063" w:name="_Toc44598849"/>
      <w:bookmarkStart w:id="6064" w:name="_Toc44602704"/>
      <w:bookmarkStart w:id="6065" w:name="_Toc45197881"/>
      <w:bookmarkStart w:id="6066" w:name="_Toc45695914"/>
      <w:bookmarkStart w:id="6067" w:name="_Toc51851370"/>
      <w:bookmarkStart w:id="6068" w:name="_Toc92224987"/>
      <w:bookmarkStart w:id="6069" w:name="_Toc202372101"/>
      <w:bookmarkEnd w:id="6059"/>
      <w:r w:rsidRPr="00B02A0B">
        <w:rPr>
          <w:lang w:eastAsia="zh-CN"/>
        </w:rPr>
        <w:t>15.1.3.1</w:t>
      </w:r>
      <w:r w:rsidRPr="00B02A0B">
        <w:rPr>
          <w:lang w:eastAsia="zh-CN"/>
        </w:rPr>
        <w:tab/>
        <w:t>Message definition</w:t>
      </w:r>
      <w:bookmarkEnd w:id="6060"/>
      <w:bookmarkEnd w:id="6061"/>
      <w:bookmarkEnd w:id="6062"/>
      <w:bookmarkEnd w:id="6063"/>
      <w:bookmarkEnd w:id="6064"/>
      <w:bookmarkEnd w:id="6065"/>
      <w:bookmarkEnd w:id="6066"/>
      <w:bookmarkEnd w:id="6067"/>
      <w:bookmarkEnd w:id="6068"/>
      <w:bookmarkEnd w:id="6069"/>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70" w:name="_CRTable15_1_3_11"/>
      <w:r w:rsidRPr="00B02A0B">
        <w:lastRenderedPageBreak/>
        <w:t>Table </w:t>
      </w:r>
      <w:bookmarkEnd w:id="6070"/>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71" w:name="_CR15_1_4"/>
      <w:bookmarkStart w:id="6072" w:name="_Toc20215863"/>
      <w:bookmarkStart w:id="6073" w:name="_Toc27496356"/>
      <w:bookmarkStart w:id="6074" w:name="_Toc36108097"/>
      <w:bookmarkStart w:id="6075" w:name="_Toc44598850"/>
      <w:bookmarkStart w:id="6076" w:name="_Toc44602705"/>
      <w:bookmarkStart w:id="6077" w:name="_Toc45197882"/>
      <w:bookmarkStart w:id="6078" w:name="_Toc45695915"/>
      <w:bookmarkStart w:id="6079" w:name="_Toc51851371"/>
      <w:bookmarkStart w:id="6080" w:name="_Toc92224988"/>
      <w:bookmarkStart w:id="6081" w:name="_Toc202372102"/>
      <w:bookmarkEnd w:id="6071"/>
      <w:r w:rsidRPr="00B02A0B">
        <w:rPr>
          <w:lang w:eastAsia="ko-KR"/>
        </w:rPr>
        <w:t>15.1.4</w:t>
      </w:r>
      <w:r w:rsidRPr="00B02A0B">
        <w:tab/>
        <w:t>DATA PAYLOAD</w:t>
      </w:r>
      <w:r w:rsidRPr="00B02A0B">
        <w:rPr>
          <w:lang w:eastAsia="ko-KR"/>
        </w:rPr>
        <w:t xml:space="preserve"> message</w:t>
      </w:r>
      <w:bookmarkEnd w:id="6072"/>
      <w:bookmarkEnd w:id="6073"/>
      <w:bookmarkEnd w:id="6074"/>
      <w:bookmarkEnd w:id="6075"/>
      <w:bookmarkEnd w:id="6076"/>
      <w:bookmarkEnd w:id="6077"/>
      <w:bookmarkEnd w:id="6078"/>
      <w:bookmarkEnd w:id="6079"/>
      <w:bookmarkEnd w:id="6080"/>
      <w:bookmarkEnd w:id="6081"/>
    </w:p>
    <w:p w14:paraId="162F7F6C" w14:textId="77777777" w:rsidR="005C310B" w:rsidRPr="00B02A0B" w:rsidRDefault="005C310B" w:rsidP="007D34FE">
      <w:pPr>
        <w:pStyle w:val="Heading4"/>
        <w:rPr>
          <w:lang w:eastAsia="zh-CN"/>
        </w:rPr>
      </w:pPr>
      <w:bookmarkStart w:id="6082" w:name="_CR15_1_4_1"/>
      <w:bookmarkStart w:id="6083" w:name="_Toc20215864"/>
      <w:bookmarkStart w:id="6084" w:name="_Toc27496357"/>
      <w:bookmarkStart w:id="6085" w:name="_Toc36108098"/>
      <w:bookmarkStart w:id="6086" w:name="_Toc44598851"/>
      <w:bookmarkStart w:id="6087" w:name="_Toc44602706"/>
      <w:bookmarkStart w:id="6088" w:name="_Toc45197883"/>
      <w:bookmarkStart w:id="6089" w:name="_Toc45695916"/>
      <w:bookmarkStart w:id="6090" w:name="_Toc51851372"/>
      <w:bookmarkStart w:id="6091" w:name="_Toc92224989"/>
      <w:bookmarkStart w:id="6092" w:name="_Toc202372103"/>
      <w:bookmarkEnd w:id="6082"/>
      <w:r w:rsidRPr="00B02A0B">
        <w:rPr>
          <w:lang w:eastAsia="zh-CN"/>
        </w:rPr>
        <w:t>15.1.4.1</w:t>
      </w:r>
      <w:r w:rsidRPr="00B02A0B">
        <w:rPr>
          <w:lang w:eastAsia="zh-CN"/>
        </w:rPr>
        <w:tab/>
        <w:t>Message definition</w:t>
      </w:r>
      <w:bookmarkEnd w:id="6083"/>
      <w:bookmarkEnd w:id="6084"/>
      <w:bookmarkEnd w:id="6085"/>
      <w:bookmarkEnd w:id="6086"/>
      <w:bookmarkEnd w:id="6087"/>
      <w:bookmarkEnd w:id="6088"/>
      <w:bookmarkEnd w:id="6089"/>
      <w:bookmarkEnd w:id="6090"/>
      <w:bookmarkEnd w:id="6091"/>
      <w:bookmarkEnd w:id="6092"/>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93" w:name="_CRTable15_1_4_11"/>
      <w:r w:rsidRPr="00B02A0B">
        <w:t>Table </w:t>
      </w:r>
      <w:bookmarkEnd w:id="6093"/>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94" w:name="_CR15_1_5"/>
      <w:bookmarkStart w:id="6095" w:name="_Toc20215865"/>
      <w:bookmarkStart w:id="6096" w:name="_Toc27496358"/>
      <w:bookmarkStart w:id="6097" w:name="_Toc36108099"/>
      <w:bookmarkStart w:id="6098" w:name="_Toc44598852"/>
      <w:bookmarkStart w:id="6099" w:name="_Toc44602707"/>
      <w:bookmarkStart w:id="6100" w:name="_Toc45197884"/>
      <w:bookmarkStart w:id="6101" w:name="_Toc45695917"/>
      <w:bookmarkStart w:id="6102" w:name="_Toc51851373"/>
      <w:bookmarkStart w:id="6103" w:name="_Toc92224990"/>
      <w:bookmarkStart w:id="6104" w:name="_Toc202372104"/>
      <w:bookmarkEnd w:id="6094"/>
      <w:r w:rsidRPr="00B02A0B">
        <w:rPr>
          <w:lang w:eastAsia="ko-KR"/>
        </w:rPr>
        <w:t>15.1.5</w:t>
      </w:r>
      <w:r w:rsidRPr="00B02A0B">
        <w:tab/>
        <w:t>SDS NOTIFICATION</w:t>
      </w:r>
      <w:r w:rsidRPr="00B02A0B">
        <w:rPr>
          <w:lang w:eastAsia="ko-KR"/>
        </w:rPr>
        <w:t xml:space="preserve"> message</w:t>
      </w:r>
      <w:bookmarkEnd w:id="6095"/>
      <w:bookmarkEnd w:id="6096"/>
      <w:bookmarkEnd w:id="6097"/>
      <w:bookmarkEnd w:id="6098"/>
      <w:bookmarkEnd w:id="6099"/>
      <w:bookmarkEnd w:id="6100"/>
      <w:bookmarkEnd w:id="6101"/>
      <w:bookmarkEnd w:id="6102"/>
      <w:bookmarkEnd w:id="6103"/>
      <w:bookmarkEnd w:id="6104"/>
    </w:p>
    <w:p w14:paraId="6D4AF0D2" w14:textId="77777777" w:rsidR="005C310B" w:rsidRPr="00B02A0B" w:rsidRDefault="005C310B" w:rsidP="007D34FE">
      <w:pPr>
        <w:pStyle w:val="Heading4"/>
        <w:rPr>
          <w:lang w:eastAsia="zh-CN"/>
        </w:rPr>
      </w:pPr>
      <w:bookmarkStart w:id="6105" w:name="_CR15_1_5_1"/>
      <w:bookmarkStart w:id="6106" w:name="_Toc20215866"/>
      <w:bookmarkStart w:id="6107" w:name="_Toc27496359"/>
      <w:bookmarkStart w:id="6108" w:name="_Toc36108100"/>
      <w:bookmarkStart w:id="6109" w:name="_Toc44598853"/>
      <w:bookmarkStart w:id="6110" w:name="_Toc44602708"/>
      <w:bookmarkStart w:id="6111" w:name="_Toc45197885"/>
      <w:bookmarkStart w:id="6112" w:name="_Toc45695918"/>
      <w:bookmarkStart w:id="6113" w:name="_Toc51851374"/>
      <w:bookmarkStart w:id="6114" w:name="_Toc92224991"/>
      <w:bookmarkStart w:id="6115" w:name="_Toc202372105"/>
      <w:bookmarkEnd w:id="6105"/>
      <w:r w:rsidRPr="00B02A0B">
        <w:rPr>
          <w:lang w:eastAsia="zh-CN"/>
        </w:rPr>
        <w:t>15.1.5.1</w:t>
      </w:r>
      <w:r w:rsidRPr="00B02A0B">
        <w:rPr>
          <w:lang w:eastAsia="zh-CN"/>
        </w:rPr>
        <w:tab/>
        <w:t>Message definition</w:t>
      </w:r>
      <w:bookmarkEnd w:id="6106"/>
      <w:bookmarkEnd w:id="6107"/>
      <w:bookmarkEnd w:id="6108"/>
      <w:bookmarkEnd w:id="6109"/>
      <w:bookmarkEnd w:id="6110"/>
      <w:bookmarkEnd w:id="6111"/>
      <w:bookmarkEnd w:id="6112"/>
      <w:bookmarkEnd w:id="6113"/>
      <w:bookmarkEnd w:id="6114"/>
      <w:bookmarkEnd w:id="6115"/>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116" w:name="_CRTable15_1_5_11"/>
      <w:r w:rsidRPr="00B02A0B">
        <w:t>Table </w:t>
      </w:r>
      <w:bookmarkEnd w:id="6116"/>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117" w:name="_CR15_1_6"/>
      <w:bookmarkStart w:id="6118" w:name="_Toc20215867"/>
      <w:bookmarkStart w:id="6119" w:name="_Toc27496360"/>
      <w:bookmarkStart w:id="6120" w:name="_Toc36108101"/>
      <w:bookmarkStart w:id="6121" w:name="_Toc44598854"/>
      <w:bookmarkStart w:id="6122" w:name="_Toc44602709"/>
      <w:bookmarkStart w:id="6123" w:name="_Toc45197886"/>
      <w:bookmarkStart w:id="6124" w:name="_Toc45695919"/>
      <w:bookmarkStart w:id="6125" w:name="_Toc51851375"/>
      <w:bookmarkStart w:id="6126" w:name="_Toc92224992"/>
      <w:bookmarkStart w:id="6127" w:name="_Toc202372106"/>
      <w:bookmarkEnd w:id="6117"/>
      <w:r w:rsidRPr="00B02A0B">
        <w:rPr>
          <w:lang w:eastAsia="ko-KR"/>
        </w:rPr>
        <w:t>15.1.6</w:t>
      </w:r>
      <w:r w:rsidRPr="00B02A0B">
        <w:tab/>
        <w:t>FD NOTIFICATION</w:t>
      </w:r>
      <w:r w:rsidRPr="00B02A0B">
        <w:rPr>
          <w:lang w:eastAsia="ko-KR"/>
        </w:rPr>
        <w:t xml:space="preserve"> message</w:t>
      </w:r>
      <w:bookmarkEnd w:id="6118"/>
      <w:bookmarkEnd w:id="6119"/>
      <w:bookmarkEnd w:id="6120"/>
      <w:bookmarkEnd w:id="6121"/>
      <w:bookmarkEnd w:id="6122"/>
      <w:bookmarkEnd w:id="6123"/>
      <w:bookmarkEnd w:id="6124"/>
      <w:bookmarkEnd w:id="6125"/>
      <w:bookmarkEnd w:id="6126"/>
      <w:bookmarkEnd w:id="6127"/>
    </w:p>
    <w:p w14:paraId="3CB7520D" w14:textId="77777777" w:rsidR="005C310B" w:rsidRPr="00B02A0B" w:rsidRDefault="005C310B" w:rsidP="007D34FE">
      <w:pPr>
        <w:pStyle w:val="Heading4"/>
        <w:rPr>
          <w:lang w:eastAsia="zh-CN"/>
        </w:rPr>
      </w:pPr>
      <w:bookmarkStart w:id="6128" w:name="_CR15_1_6_1"/>
      <w:bookmarkStart w:id="6129" w:name="_Toc20215868"/>
      <w:bookmarkStart w:id="6130" w:name="_Toc27496361"/>
      <w:bookmarkStart w:id="6131" w:name="_Toc36108102"/>
      <w:bookmarkStart w:id="6132" w:name="_Toc44598855"/>
      <w:bookmarkStart w:id="6133" w:name="_Toc44602710"/>
      <w:bookmarkStart w:id="6134" w:name="_Toc45197887"/>
      <w:bookmarkStart w:id="6135" w:name="_Toc45695920"/>
      <w:bookmarkStart w:id="6136" w:name="_Toc51851376"/>
      <w:bookmarkStart w:id="6137" w:name="_Toc92224993"/>
      <w:bookmarkStart w:id="6138" w:name="_Toc202372107"/>
      <w:bookmarkEnd w:id="6128"/>
      <w:r w:rsidRPr="00B02A0B">
        <w:rPr>
          <w:lang w:eastAsia="zh-CN"/>
        </w:rPr>
        <w:t>15.1.6.1</w:t>
      </w:r>
      <w:r w:rsidRPr="00B02A0B">
        <w:rPr>
          <w:lang w:eastAsia="zh-CN"/>
        </w:rPr>
        <w:tab/>
        <w:t>Message definition</w:t>
      </w:r>
      <w:bookmarkEnd w:id="6129"/>
      <w:bookmarkEnd w:id="6130"/>
      <w:bookmarkEnd w:id="6131"/>
      <w:bookmarkEnd w:id="6132"/>
      <w:bookmarkEnd w:id="6133"/>
      <w:bookmarkEnd w:id="6134"/>
      <w:bookmarkEnd w:id="6135"/>
      <w:bookmarkEnd w:id="6136"/>
      <w:bookmarkEnd w:id="6137"/>
      <w:bookmarkEnd w:id="6138"/>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39" w:name="_CRTable15_1_6_11"/>
      <w:r w:rsidRPr="00B02A0B">
        <w:t>Table </w:t>
      </w:r>
      <w:bookmarkEnd w:id="6139"/>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40" w:name="_CR15_1_7"/>
      <w:bookmarkStart w:id="6141" w:name="_Toc20215869"/>
      <w:bookmarkStart w:id="6142" w:name="_Toc27496362"/>
      <w:bookmarkStart w:id="6143" w:name="_Toc36108103"/>
      <w:bookmarkStart w:id="6144" w:name="_Toc44598856"/>
      <w:bookmarkStart w:id="6145" w:name="_Toc44602711"/>
      <w:bookmarkStart w:id="6146" w:name="_Toc45197888"/>
      <w:bookmarkStart w:id="6147" w:name="_Toc45695921"/>
      <w:bookmarkStart w:id="6148" w:name="_Toc51851377"/>
      <w:bookmarkStart w:id="6149" w:name="_Toc92224994"/>
      <w:bookmarkStart w:id="6150" w:name="_Toc202372108"/>
      <w:bookmarkEnd w:id="6140"/>
      <w:r w:rsidRPr="00B02A0B">
        <w:rPr>
          <w:lang w:eastAsia="ko-KR"/>
        </w:rPr>
        <w:t>15.1.7</w:t>
      </w:r>
      <w:r w:rsidRPr="00B02A0B">
        <w:tab/>
        <w:t xml:space="preserve">SDS OFF-NETWORK MESSAGE </w:t>
      </w:r>
      <w:r w:rsidRPr="00B02A0B">
        <w:rPr>
          <w:lang w:eastAsia="ko-KR"/>
        </w:rPr>
        <w:t>message</w:t>
      </w:r>
      <w:bookmarkEnd w:id="6141"/>
      <w:bookmarkEnd w:id="6142"/>
      <w:bookmarkEnd w:id="6143"/>
      <w:bookmarkEnd w:id="6144"/>
      <w:bookmarkEnd w:id="6145"/>
      <w:bookmarkEnd w:id="6146"/>
      <w:bookmarkEnd w:id="6147"/>
      <w:bookmarkEnd w:id="6148"/>
      <w:bookmarkEnd w:id="6149"/>
      <w:bookmarkEnd w:id="6150"/>
    </w:p>
    <w:p w14:paraId="36293098" w14:textId="77777777" w:rsidR="005C310B" w:rsidRPr="00B02A0B" w:rsidRDefault="005C310B" w:rsidP="007D34FE">
      <w:pPr>
        <w:pStyle w:val="Heading4"/>
        <w:rPr>
          <w:lang w:eastAsia="zh-CN"/>
        </w:rPr>
      </w:pPr>
      <w:bookmarkStart w:id="6151" w:name="_CR15_1_7_1"/>
      <w:bookmarkStart w:id="6152" w:name="_Toc20215870"/>
      <w:bookmarkStart w:id="6153" w:name="_Toc27496363"/>
      <w:bookmarkStart w:id="6154" w:name="_Toc36108104"/>
      <w:bookmarkStart w:id="6155" w:name="_Toc44598857"/>
      <w:bookmarkStart w:id="6156" w:name="_Toc44602712"/>
      <w:bookmarkStart w:id="6157" w:name="_Toc45197889"/>
      <w:bookmarkStart w:id="6158" w:name="_Toc45695922"/>
      <w:bookmarkStart w:id="6159" w:name="_Toc51851378"/>
      <w:bookmarkStart w:id="6160" w:name="_Toc92224995"/>
      <w:bookmarkStart w:id="6161" w:name="_Toc202372109"/>
      <w:bookmarkEnd w:id="6151"/>
      <w:r w:rsidRPr="00B02A0B">
        <w:rPr>
          <w:lang w:eastAsia="zh-CN"/>
        </w:rPr>
        <w:t>15.1.7.1</w:t>
      </w:r>
      <w:r w:rsidRPr="00B02A0B">
        <w:rPr>
          <w:lang w:eastAsia="zh-CN"/>
        </w:rPr>
        <w:tab/>
        <w:t>Message definition</w:t>
      </w:r>
      <w:bookmarkEnd w:id="6152"/>
      <w:bookmarkEnd w:id="6153"/>
      <w:bookmarkEnd w:id="6154"/>
      <w:bookmarkEnd w:id="6155"/>
      <w:bookmarkEnd w:id="6156"/>
      <w:bookmarkEnd w:id="6157"/>
      <w:bookmarkEnd w:id="6158"/>
      <w:bookmarkEnd w:id="6159"/>
      <w:bookmarkEnd w:id="6160"/>
      <w:bookmarkEnd w:id="6161"/>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62" w:name="_CRTable15_1_7_11"/>
      <w:r w:rsidRPr="00B02A0B">
        <w:lastRenderedPageBreak/>
        <w:t>Table </w:t>
      </w:r>
      <w:bookmarkEnd w:id="6162"/>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63" w:name="_CR15_1_8"/>
      <w:bookmarkStart w:id="6164" w:name="_Toc20215871"/>
      <w:bookmarkStart w:id="6165" w:name="_Toc27496364"/>
      <w:bookmarkStart w:id="6166" w:name="_Toc36108105"/>
      <w:bookmarkStart w:id="6167" w:name="_Toc44598858"/>
      <w:bookmarkStart w:id="6168" w:name="_Toc44602713"/>
      <w:bookmarkStart w:id="6169" w:name="_Toc45197890"/>
      <w:bookmarkStart w:id="6170" w:name="_Toc45695923"/>
      <w:bookmarkStart w:id="6171" w:name="_Toc51851379"/>
      <w:bookmarkStart w:id="6172" w:name="_Toc92224996"/>
      <w:bookmarkStart w:id="6173" w:name="_Toc202372110"/>
      <w:bookmarkEnd w:id="6163"/>
      <w:r w:rsidRPr="00B02A0B">
        <w:rPr>
          <w:lang w:eastAsia="ko-KR"/>
        </w:rPr>
        <w:t>15.1.8</w:t>
      </w:r>
      <w:r w:rsidRPr="00B02A0B">
        <w:tab/>
        <w:t xml:space="preserve">SDS OFF-NETWORK NOTIFICATION </w:t>
      </w:r>
      <w:r w:rsidRPr="00B02A0B">
        <w:rPr>
          <w:lang w:eastAsia="ko-KR"/>
        </w:rPr>
        <w:t>message</w:t>
      </w:r>
      <w:bookmarkEnd w:id="6164"/>
      <w:bookmarkEnd w:id="6165"/>
      <w:bookmarkEnd w:id="6166"/>
      <w:bookmarkEnd w:id="6167"/>
      <w:bookmarkEnd w:id="6168"/>
      <w:bookmarkEnd w:id="6169"/>
      <w:bookmarkEnd w:id="6170"/>
      <w:bookmarkEnd w:id="6171"/>
      <w:bookmarkEnd w:id="6172"/>
      <w:bookmarkEnd w:id="6173"/>
    </w:p>
    <w:p w14:paraId="09B48D48" w14:textId="77777777" w:rsidR="005C310B" w:rsidRPr="00B02A0B" w:rsidRDefault="005C310B" w:rsidP="007D34FE">
      <w:pPr>
        <w:pStyle w:val="Heading4"/>
        <w:rPr>
          <w:lang w:eastAsia="zh-CN"/>
        </w:rPr>
      </w:pPr>
      <w:bookmarkStart w:id="6174" w:name="_CR15_1_8_1"/>
      <w:bookmarkStart w:id="6175" w:name="_Toc20215872"/>
      <w:bookmarkStart w:id="6176" w:name="_Toc27496365"/>
      <w:bookmarkStart w:id="6177" w:name="_Toc36108106"/>
      <w:bookmarkStart w:id="6178" w:name="_Toc44598859"/>
      <w:bookmarkStart w:id="6179" w:name="_Toc44602714"/>
      <w:bookmarkStart w:id="6180" w:name="_Toc45197891"/>
      <w:bookmarkStart w:id="6181" w:name="_Toc45695924"/>
      <w:bookmarkStart w:id="6182" w:name="_Toc51851380"/>
      <w:bookmarkStart w:id="6183" w:name="_Toc92224997"/>
      <w:bookmarkStart w:id="6184" w:name="_Toc202372111"/>
      <w:bookmarkEnd w:id="6174"/>
      <w:r w:rsidRPr="00B02A0B">
        <w:rPr>
          <w:lang w:eastAsia="zh-CN"/>
        </w:rPr>
        <w:t>15.1.8.1</w:t>
      </w:r>
      <w:r w:rsidRPr="00B02A0B">
        <w:rPr>
          <w:lang w:eastAsia="zh-CN"/>
        </w:rPr>
        <w:tab/>
        <w:t>Message definition</w:t>
      </w:r>
      <w:bookmarkEnd w:id="6175"/>
      <w:bookmarkEnd w:id="6176"/>
      <w:bookmarkEnd w:id="6177"/>
      <w:bookmarkEnd w:id="6178"/>
      <w:bookmarkEnd w:id="6179"/>
      <w:bookmarkEnd w:id="6180"/>
      <w:bookmarkEnd w:id="6181"/>
      <w:bookmarkEnd w:id="6182"/>
      <w:bookmarkEnd w:id="6183"/>
      <w:bookmarkEnd w:id="6184"/>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85" w:name="_CRTable15_1_8_11"/>
      <w:r w:rsidRPr="00B02A0B">
        <w:lastRenderedPageBreak/>
        <w:t xml:space="preserve">Table </w:t>
      </w:r>
      <w:bookmarkEnd w:id="6185"/>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86" w:name="_CR15_1_9"/>
      <w:bookmarkStart w:id="6187" w:name="_Toc20215873"/>
      <w:bookmarkStart w:id="6188" w:name="_Toc27496366"/>
      <w:bookmarkStart w:id="6189" w:name="_Toc36108107"/>
      <w:bookmarkStart w:id="6190" w:name="_Toc44598860"/>
      <w:bookmarkStart w:id="6191" w:name="_Toc44602715"/>
      <w:bookmarkStart w:id="6192" w:name="_Toc45197892"/>
      <w:bookmarkStart w:id="6193" w:name="_Toc45695925"/>
      <w:bookmarkStart w:id="6194" w:name="_Toc51851381"/>
      <w:bookmarkStart w:id="6195" w:name="_Toc92224998"/>
      <w:bookmarkStart w:id="6196" w:name="_Toc202372112"/>
      <w:bookmarkEnd w:id="6186"/>
      <w:r w:rsidRPr="00B02A0B">
        <w:t>15.1.9</w:t>
      </w:r>
      <w:r w:rsidRPr="00B02A0B">
        <w:tab/>
        <w:t>FD NETWORK NOTIFICATION message</w:t>
      </w:r>
      <w:bookmarkEnd w:id="6187"/>
      <w:bookmarkEnd w:id="6188"/>
      <w:bookmarkEnd w:id="6189"/>
      <w:bookmarkEnd w:id="6190"/>
      <w:bookmarkEnd w:id="6191"/>
      <w:bookmarkEnd w:id="6192"/>
      <w:bookmarkEnd w:id="6193"/>
      <w:bookmarkEnd w:id="6194"/>
      <w:bookmarkEnd w:id="6195"/>
      <w:bookmarkEnd w:id="6196"/>
    </w:p>
    <w:p w14:paraId="0FA4AFF5" w14:textId="77777777" w:rsidR="005C310B" w:rsidRPr="00B02A0B" w:rsidRDefault="005C310B" w:rsidP="007D34FE">
      <w:pPr>
        <w:pStyle w:val="Heading4"/>
        <w:rPr>
          <w:lang w:eastAsia="zh-CN"/>
        </w:rPr>
      </w:pPr>
      <w:bookmarkStart w:id="6197" w:name="_CR15_1_9_1"/>
      <w:bookmarkStart w:id="6198" w:name="_Toc20215874"/>
      <w:bookmarkStart w:id="6199" w:name="_Toc27496367"/>
      <w:bookmarkStart w:id="6200" w:name="_Toc36108108"/>
      <w:bookmarkStart w:id="6201" w:name="_Toc44598861"/>
      <w:bookmarkStart w:id="6202" w:name="_Toc44602716"/>
      <w:bookmarkStart w:id="6203" w:name="_Toc45197893"/>
      <w:bookmarkStart w:id="6204" w:name="_Toc45695926"/>
      <w:bookmarkStart w:id="6205" w:name="_Toc51851382"/>
      <w:bookmarkStart w:id="6206" w:name="_Toc92224999"/>
      <w:bookmarkStart w:id="6207" w:name="_Toc202372113"/>
      <w:bookmarkEnd w:id="6197"/>
      <w:r w:rsidRPr="00B02A0B">
        <w:rPr>
          <w:lang w:eastAsia="zh-CN"/>
        </w:rPr>
        <w:t>15.1.9.1</w:t>
      </w:r>
      <w:r w:rsidRPr="00B02A0B">
        <w:rPr>
          <w:lang w:eastAsia="zh-CN"/>
        </w:rPr>
        <w:tab/>
        <w:t>Message definition</w:t>
      </w:r>
      <w:bookmarkEnd w:id="6198"/>
      <w:bookmarkEnd w:id="6199"/>
      <w:bookmarkEnd w:id="6200"/>
      <w:bookmarkEnd w:id="6201"/>
      <w:bookmarkEnd w:id="6202"/>
      <w:bookmarkEnd w:id="6203"/>
      <w:bookmarkEnd w:id="6204"/>
      <w:bookmarkEnd w:id="6205"/>
      <w:bookmarkEnd w:id="6206"/>
      <w:bookmarkEnd w:id="6207"/>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208" w:name="_CRTable15_1_9_11"/>
      <w:r w:rsidRPr="00B02A0B">
        <w:t>Table </w:t>
      </w:r>
      <w:bookmarkEnd w:id="6208"/>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209" w:name="_CR15_1_10"/>
      <w:bookmarkStart w:id="6210" w:name="_Toc20215875"/>
      <w:bookmarkStart w:id="6211" w:name="_Toc27496368"/>
      <w:bookmarkStart w:id="6212" w:name="_Toc36108109"/>
      <w:bookmarkStart w:id="6213" w:name="_Toc44598862"/>
      <w:bookmarkStart w:id="6214" w:name="_Toc44602717"/>
      <w:bookmarkStart w:id="6215" w:name="_Toc45197894"/>
      <w:bookmarkStart w:id="6216" w:name="_Toc45695927"/>
      <w:bookmarkStart w:id="6217" w:name="_Toc51851383"/>
      <w:bookmarkStart w:id="6218" w:name="_Toc92225000"/>
      <w:bookmarkStart w:id="6219" w:name="_Toc202372114"/>
      <w:bookmarkEnd w:id="6209"/>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210"/>
      <w:bookmarkEnd w:id="6211"/>
      <w:bookmarkEnd w:id="6212"/>
      <w:bookmarkEnd w:id="6213"/>
      <w:bookmarkEnd w:id="6214"/>
      <w:bookmarkEnd w:id="6215"/>
      <w:bookmarkEnd w:id="6216"/>
      <w:bookmarkEnd w:id="6217"/>
      <w:bookmarkEnd w:id="6218"/>
      <w:bookmarkEnd w:id="6219"/>
    </w:p>
    <w:p w14:paraId="71DAAF2C" w14:textId="77777777" w:rsidR="005C310B" w:rsidRPr="00B02A0B" w:rsidRDefault="005C310B" w:rsidP="007D34FE">
      <w:pPr>
        <w:pStyle w:val="Heading4"/>
        <w:rPr>
          <w:lang w:eastAsia="zh-CN"/>
        </w:rPr>
      </w:pPr>
      <w:bookmarkStart w:id="6220" w:name="_CR15_1_10_1"/>
      <w:bookmarkStart w:id="6221" w:name="_Toc20215876"/>
      <w:bookmarkStart w:id="6222" w:name="_Toc27496369"/>
      <w:bookmarkStart w:id="6223" w:name="_Toc36108110"/>
      <w:bookmarkStart w:id="6224" w:name="_Toc44598863"/>
      <w:bookmarkStart w:id="6225" w:name="_Toc44602718"/>
      <w:bookmarkStart w:id="6226" w:name="_Toc45197895"/>
      <w:bookmarkStart w:id="6227" w:name="_Toc45695928"/>
      <w:bookmarkStart w:id="6228" w:name="_Toc51851384"/>
      <w:bookmarkStart w:id="6229" w:name="_Toc92225001"/>
      <w:bookmarkStart w:id="6230" w:name="_Toc202372115"/>
      <w:bookmarkEnd w:id="6220"/>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221"/>
      <w:bookmarkEnd w:id="6222"/>
      <w:bookmarkEnd w:id="6223"/>
      <w:bookmarkEnd w:id="6224"/>
      <w:bookmarkEnd w:id="6225"/>
      <w:bookmarkEnd w:id="6226"/>
      <w:bookmarkEnd w:id="6227"/>
      <w:bookmarkEnd w:id="6228"/>
      <w:bookmarkEnd w:id="6229"/>
      <w:bookmarkEnd w:id="6230"/>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31" w:name="_CRTable15_1_10_11"/>
      <w:r w:rsidRPr="00B02A0B">
        <w:lastRenderedPageBreak/>
        <w:t>Table </w:t>
      </w:r>
      <w:bookmarkEnd w:id="6231"/>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32" w:name="_CR15_1_11"/>
      <w:bookmarkStart w:id="6233" w:name="_Toc20215877"/>
      <w:bookmarkStart w:id="6234" w:name="_Toc27496370"/>
      <w:bookmarkStart w:id="6235" w:name="_Toc36108111"/>
      <w:bookmarkStart w:id="6236" w:name="_Toc44598864"/>
      <w:bookmarkStart w:id="6237" w:name="_Toc44602719"/>
      <w:bookmarkStart w:id="6238" w:name="_Toc45197896"/>
      <w:bookmarkStart w:id="6239" w:name="_Toc45695929"/>
      <w:bookmarkStart w:id="6240" w:name="_Toc51851385"/>
      <w:bookmarkStart w:id="6241" w:name="_Toc92225002"/>
      <w:bookmarkStart w:id="6242" w:name="_Toc202372116"/>
      <w:bookmarkEnd w:id="6232"/>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33"/>
      <w:bookmarkEnd w:id="6234"/>
      <w:bookmarkEnd w:id="6235"/>
      <w:bookmarkEnd w:id="6236"/>
      <w:bookmarkEnd w:id="6237"/>
      <w:bookmarkEnd w:id="6238"/>
      <w:bookmarkEnd w:id="6239"/>
      <w:bookmarkEnd w:id="6240"/>
      <w:bookmarkEnd w:id="6241"/>
      <w:bookmarkEnd w:id="6242"/>
    </w:p>
    <w:p w14:paraId="6FF754F0" w14:textId="77777777" w:rsidR="005C310B" w:rsidRPr="00B02A0B" w:rsidRDefault="005C310B" w:rsidP="007D34FE">
      <w:pPr>
        <w:pStyle w:val="Heading4"/>
        <w:rPr>
          <w:lang w:eastAsia="zh-CN"/>
        </w:rPr>
      </w:pPr>
      <w:bookmarkStart w:id="6243" w:name="_CR15_1_11_1"/>
      <w:bookmarkStart w:id="6244" w:name="_Toc20215878"/>
      <w:bookmarkStart w:id="6245" w:name="_Toc27496371"/>
      <w:bookmarkStart w:id="6246" w:name="_Toc36108112"/>
      <w:bookmarkStart w:id="6247" w:name="_Toc44598865"/>
      <w:bookmarkStart w:id="6248" w:name="_Toc44602720"/>
      <w:bookmarkStart w:id="6249" w:name="_Toc45197897"/>
      <w:bookmarkStart w:id="6250" w:name="_Toc45695930"/>
      <w:bookmarkStart w:id="6251" w:name="_Toc51851386"/>
      <w:bookmarkStart w:id="6252" w:name="_Toc92225003"/>
      <w:bookmarkStart w:id="6253" w:name="_Toc202372117"/>
      <w:bookmarkEnd w:id="6243"/>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44"/>
      <w:bookmarkEnd w:id="6245"/>
      <w:bookmarkEnd w:id="6246"/>
      <w:bookmarkEnd w:id="6247"/>
      <w:bookmarkEnd w:id="6248"/>
      <w:bookmarkEnd w:id="6249"/>
      <w:bookmarkEnd w:id="6250"/>
      <w:bookmarkEnd w:id="6251"/>
      <w:bookmarkEnd w:id="6252"/>
      <w:bookmarkEnd w:id="6253"/>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54" w:name="_CRTable15_1_11_11"/>
      <w:r w:rsidRPr="00B02A0B">
        <w:t>Table </w:t>
      </w:r>
      <w:bookmarkEnd w:id="6254"/>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55" w:name="_CR15_1_12"/>
      <w:bookmarkStart w:id="6256" w:name="_Toc20215879"/>
      <w:bookmarkStart w:id="6257" w:name="_Toc27496372"/>
      <w:bookmarkStart w:id="6258" w:name="_Toc36108113"/>
      <w:bookmarkStart w:id="6259" w:name="_Toc44598866"/>
      <w:bookmarkStart w:id="6260" w:name="_Toc44602721"/>
      <w:bookmarkStart w:id="6261" w:name="_Toc45197898"/>
      <w:bookmarkStart w:id="6262" w:name="_Toc45695931"/>
      <w:bookmarkStart w:id="6263" w:name="_Toc51851387"/>
      <w:bookmarkStart w:id="6264" w:name="_Toc92225004"/>
      <w:bookmarkStart w:id="6265" w:name="_Toc202372118"/>
      <w:bookmarkEnd w:id="6255"/>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56"/>
      <w:bookmarkEnd w:id="6257"/>
      <w:bookmarkEnd w:id="6258"/>
      <w:bookmarkEnd w:id="6259"/>
      <w:bookmarkEnd w:id="6260"/>
      <w:bookmarkEnd w:id="6261"/>
      <w:bookmarkEnd w:id="6262"/>
      <w:bookmarkEnd w:id="6263"/>
      <w:bookmarkEnd w:id="6264"/>
      <w:bookmarkEnd w:id="6265"/>
    </w:p>
    <w:p w14:paraId="5E6D30B3" w14:textId="77777777" w:rsidR="005C310B" w:rsidRPr="00B02A0B" w:rsidRDefault="005C310B" w:rsidP="007D34FE">
      <w:pPr>
        <w:pStyle w:val="Heading4"/>
        <w:rPr>
          <w:lang w:eastAsia="zh-CN"/>
        </w:rPr>
      </w:pPr>
      <w:bookmarkStart w:id="6266" w:name="_CR15_1_12_1"/>
      <w:bookmarkStart w:id="6267" w:name="_Toc20215880"/>
      <w:bookmarkStart w:id="6268" w:name="_Toc27496373"/>
      <w:bookmarkStart w:id="6269" w:name="_Toc36108114"/>
      <w:bookmarkStart w:id="6270" w:name="_Toc44598867"/>
      <w:bookmarkStart w:id="6271" w:name="_Toc44602722"/>
      <w:bookmarkStart w:id="6272" w:name="_Toc45197899"/>
      <w:bookmarkStart w:id="6273" w:name="_Toc45695932"/>
      <w:bookmarkStart w:id="6274" w:name="_Toc51851388"/>
      <w:bookmarkStart w:id="6275" w:name="_Toc92225005"/>
      <w:bookmarkStart w:id="6276" w:name="_Toc202372119"/>
      <w:bookmarkEnd w:id="6266"/>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67"/>
      <w:bookmarkEnd w:id="6268"/>
      <w:bookmarkEnd w:id="6269"/>
      <w:bookmarkEnd w:id="6270"/>
      <w:bookmarkEnd w:id="6271"/>
      <w:bookmarkEnd w:id="6272"/>
      <w:bookmarkEnd w:id="6273"/>
      <w:bookmarkEnd w:id="6274"/>
      <w:bookmarkEnd w:id="6275"/>
      <w:bookmarkEnd w:id="6276"/>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77" w:name="_CRTable15_1_12_11"/>
      <w:r w:rsidRPr="00B02A0B">
        <w:t>Table </w:t>
      </w:r>
      <w:bookmarkEnd w:id="6277"/>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78" w:name="_CR15_1_13"/>
      <w:bookmarkStart w:id="6279" w:name="_Toc20215881"/>
      <w:bookmarkStart w:id="6280" w:name="_Toc27496374"/>
      <w:bookmarkStart w:id="6281" w:name="_Toc36108115"/>
      <w:bookmarkStart w:id="6282" w:name="_Toc44598868"/>
      <w:bookmarkStart w:id="6283" w:name="_Toc44602723"/>
      <w:bookmarkStart w:id="6284" w:name="_Toc45197900"/>
      <w:bookmarkStart w:id="6285" w:name="_Toc45695933"/>
      <w:bookmarkStart w:id="6286" w:name="_Toc51851389"/>
      <w:bookmarkStart w:id="6287" w:name="_Toc92225006"/>
      <w:bookmarkStart w:id="6288" w:name="_Toc202372120"/>
      <w:bookmarkEnd w:id="6278"/>
      <w:r w:rsidRPr="00B02A0B">
        <w:t>15.1.13</w:t>
      </w:r>
      <w:r w:rsidRPr="00B02A0B">
        <w:tab/>
        <w:t>FD HTTP TERMINATION</w:t>
      </w:r>
      <w:bookmarkEnd w:id="6279"/>
      <w:bookmarkEnd w:id="6280"/>
      <w:bookmarkEnd w:id="6281"/>
      <w:bookmarkEnd w:id="6282"/>
      <w:bookmarkEnd w:id="6283"/>
      <w:bookmarkEnd w:id="6284"/>
      <w:bookmarkEnd w:id="6285"/>
      <w:bookmarkEnd w:id="6286"/>
      <w:bookmarkEnd w:id="6287"/>
      <w:bookmarkEnd w:id="6288"/>
    </w:p>
    <w:p w14:paraId="1F386E33" w14:textId="77777777" w:rsidR="005C310B" w:rsidRPr="00B02A0B" w:rsidRDefault="005C310B" w:rsidP="007D34FE">
      <w:pPr>
        <w:pStyle w:val="Heading4"/>
      </w:pPr>
      <w:bookmarkStart w:id="6289" w:name="_CR15_1_13_1"/>
      <w:bookmarkStart w:id="6290" w:name="_Toc20215882"/>
      <w:bookmarkStart w:id="6291" w:name="_Toc27496375"/>
      <w:bookmarkStart w:id="6292" w:name="_Toc36108116"/>
      <w:bookmarkStart w:id="6293" w:name="_Toc44598869"/>
      <w:bookmarkStart w:id="6294" w:name="_Toc44602724"/>
      <w:bookmarkStart w:id="6295" w:name="_Toc45197901"/>
      <w:bookmarkStart w:id="6296" w:name="_Toc45695934"/>
      <w:bookmarkStart w:id="6297" w:name="_Toc51851390"/>
      <w:bookmarkStart w:id="6298" w:name="_Toc92225007"/>
      <w:bookmarkStart w:id="6299" w:name="_Toc202372121"/>
      <w:bookmarkEnd w:id="6289"/>
      <w:r w:rsidRPr="00B02A0B">
        <w:t>15.1.13.1</w:t>
      </w:r>
      <w:r w:rsidRPr="00B02A0B">
        <w:tab/>
        <w:t>Message definition</w:t>
      </w:r>
      <w:bookmarkEnd w:id="6290"/>
      <w:bookmarkEnd w:id="6291"/>
      <w:bookmarkEnd w:id="6292"/>
      <w:bookmarkEnd w:id="6293"/>
      <w:bookmarkEnd w:id="6294"/>
      <w:bookmarkEnd w:id="6295"/>
      <w:bookmarkEnd w:id="6296"/>
      <w:bookmarkEnd w:id="6297"/>
      <w:bookmarkEnd w:id="6298"/>
      <w:bookmarkEnd w:id="6299"/>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300" w:name="_CRTable15_1_13_11"/>
      <w:r w:rsidRPr="00B02A0B">
        <w:t>Table </w:t>
      </w:r>
      <w:bookmarkEnd w:id="6300"/>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301" w:name="_CR15_1_14"/>
      <w:bookmarkStart w:id="6302" w:name="_Toc20153066"/>
      <w:bookmarkStart w:id="6303" w:name="_Toc27496376"/>
      <w:bookmarkStart w:id="6304" w:name="_Toc36108117"/>
      <w:bookmarkStart w:id="6305" w:name="_Toc44598870"/>
      <w:bookmarkStart w:id="6306" w:name="_Toc44602725"/>
      <w:bookmarkStart w:id="6307" w:name="_Toc45197902"/>
      <w:bookmarkStart w:id="6308" w:name="_Toc45695935"/>
      <w:bookmarkStart w:id="6309" w:name="_Toc51851391"/>
      <w:bookmarkStart w:id="6310" w:name="_Toc92225008"/>
      <w:bookmarkStart w:id="6311" w:name="_Toc20215883"/>
      <w:bookmarkStart w:id="6312" w:name="_Toc202372122"/>
      <w:bookmarkEnd w:id="6301"/>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302"/>
      <w:bookmarkEnd w:id="6303"/>
      <w:bookmarkEnd w:id="6304"/>
      <w:bookmarkEnd w:id="6305"/>
      <w:bookmarkEnd w:id="6306"/>
      <w:bookmarkEnd w:id="6307"/>
      <w:bookmarkEnd w:id="6308"/>
      <w:bookmarkEnd w:id="6309"/>
      <w:bookmarkEnd w:id="6310"/>
      <w:bookmarkEnd w:id="6312"/>
    </w:p>
    <w:p w14:paraId="567A7906" w14:textId="77777777" w:rsidR="005C310B" w:rsidRPr="00B02A0B" w:rsidRDefault="005C310B" w:rsidP="007D34FE">
      <w:pPr>
        <w:pStyle w:val="Heading4"/>
        <w:rPr>
          <w:lang w:eastAsia="zh-CN"/>
        </w:rPr>
      </w:pPr>
      <w:bookmarkStart w:id="6313" w:name="_CR15_1_14_1"/>
      <w:bookmarkStart w:id="6314" w:name="_Toc20153067"/>
      <w:bookmarkStart w:id="6315" w:name="_Toc27496377"/>
      <w:bookmarkStart w:id="6316" w:name="_Toc36108118"/>
      <w:bookmarkStart w:id="6317" w:name="_Toc44598871"/>
      <w:bookmarkStart w:id="6318" w:name="_Toc44602726"/>
      <w:bookmarkStart w:id="6319" w:name="_Toc45197903"/>
      <w:bookmarkStart w:id="6320" w:name="_Toc45695936"/>
      <w:bookmarkStart w:id="6321" w:name="_Toc51851392"/>
      <w:bookmarkStart w:id="6322" w:name="_Toc92225009"/>
      <w:bookmarkStart w:id="6323" w:name="_Toc202372123"/>
      <w:bookmarkEnd w:id="6313"/>
      <w:r w:rsidRPr="00B02A0B">
        <w:rPr>
          <w:lang w:eastAsia="zh-CN"/>
        </w:rPr>
        <w:t>15.1.14.1</w:t>
      </w:r>
      <w:r w:rsidRPr="00B02A0B">
        <w:rPr>
          <w:lang w:eastAsia="zh-CN"/>
        </w:rPr>
        <w:tab/>
        <w:t>Message definition</w:t>
      </w:r>
      <w:bookmarkEnd w:id="6314"/>
      <w:bookmarkEnd w:id="6315"/>
      <w:bookmarkEnd w:id="6316"/>
      <w:bookmarkEnd w:id="6317"/>
      <w:bookmarkEnd w:id="6318"/>
      <w:bookmarkEnd w:id="6319"/>
      <w:bookmarkEnd w:id="6320"/>
      <w:bookmarkEnd w:id="6321"/>
      <w:bookmarkEnd w:id="6322"/>
      <w:bookmarkEnd w:id="6323"/>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24" w:name="_CRTable15_1_14_11"/>
      <w:r w:rsidRPr="00B02A0B">
        <w:lastRenderedPageBreak/>
        <w:t>Table </w:t>
      </w:r>
      <w:bookmarkEnd w:id="6324"/>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25" w:name="_CR15_1_15"/>
      <w:bookmarkStart w:id="6326" w:name="_Toc20153068"/>
      <w:bookmarkStart w:id="6327" w:name="_Toc27496378"/>
      <w:bookmarkStart w:id="6328" w:name="_Toc36108119"/>
      <w:bookmarkStart w:id="6329" w:name="_Toc44598872"/>
      <w:bookmarkStart w:id="6330" w:name="_Toc44602727"/>
      <w:bookmarkStart w:id="6331" w:name="_Toc45197904"/>
      <w:bookmarkStart w:id="6332" w:name="_Toc45695937"/>
      <w:bookmarkStart w:id="6333" w:name="_Toc51851393"/>
      <w:bookmarkStart w:id="6334" w:name="_Toc92225010"/>
      <w:bookmarkStart w:id="6335" w:name="_Toc202372124"/>
      <w:bookmarkEnd w:id="6325"/>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26"/>
      <w:bookmarkEnd w:id="6327"/>
      <w:bookmarkEnd w:id="6328"/>
      <w:bookmarkEnd w:id="6329"/>
      <w:bookmarkEnd w:id="6330"/>
      <w:bookmarkEnd w:id="6331"/>
      <w:bookmarkEnd w:id="6332"/>
      <w:bookmarkEnd w:id="6333"/>
      <w:bookmarkEnd w:id="6334"/>
      <w:bookmarkEnd w:id="6335"/>
    </w:p>
    <w:p w14:paraId="4472B048" w14:textId="77777777" w:rsidR="005C310B" w:rsidRPr="00B02A0B" w:rsidRDefault="005C310B" w:rsidP="007D34FE">
      <w:pPr>
        <w:pStyle w:val="Heading4"/>
        <w:rPr>
          <w:lang w:eastAsia="zh-CN"/>
        </w:rPr>
      </w:pPr>
      <w:bookmarkStart w:id="6336" w:name="_CR15_1_15_1"/>
      <w:bookmarkStart w:id="6337" w:name="_Toc20153069"/>
      <w:bookmarkStart w:id="6338" w:name="_Toc27496379"/>
      <w:bookmarkStart w:id="6339" w:name="_Toc36108120"/>
      <w:bookmarkStart w:id="6340" w:name="_Toc44598873"/>
      <w:bookmarkStart w:id="6341" w:name="_Toc44602728"/>
      <w:bookmarkStart w:id="6342" w:name="_Toc45197905"/>
      <w:bookmarkStart w:id="6343" w:name="_Toc45695938"/>
      <w:bookmarkStart w:id="6344" w:name="_Toc51851394"/>
      <w:bookmarkStart w:id="6345" w:name="_Toc92225011"/>
      <w:bookmarkStart w:id="6346" w:name="_Toc202372125"/>
      <w:bookmarkEnd w:id="6336"/>
      <w:r w:rsidRPr="00B02A0B">
        <w:rPr>
          <w:lang w:eastAsia="zh-CN"/>
        </w:rPr>
        <w:t>15.1.15.1</w:t>
      </w:r>
      <w:r w:rsidRPr="00B02A0B">
        <w:rPr>
          <w:lang w:eastAsia="zh-CN"/>
        </w:rPr>
        <w:tab/>
        <w:t>Message definition</w:t>
      </w:r>
      <w:bookmarkEnd w:id="6337"/>
      <w:bookmarkEnd w:id="6338"/>
      <w:bookmarkEnd w:id="6339"/>
      <w:bookmarkEnd w:id="6340"/>
      <w:bookmarkEnd w:id="6341"/>
      <w:bookmarkEnd w:id="6342"/>
      <w:bookmarkEnd w:id="6343"/>
      <w:bookmarkEnd w:id="6344"/>
      <w:bookmarkEnd w:id="6345"/>
      <w:bookmarkEnd w:id="6346"/>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47" w:name="_CRTable15_1_15_11"/>
      <w:r w:rsidRPr="00B02A0B">
        <w:t>Table </w:t>
      </w:r>
      <w:bookmarkEnd w:id="6347"/>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48" w:name="_CR15_1_16"/>
      <w:bookmarkStart w:id="6349" w:name="_Toc20153070"/>
      <w:bookmarkStart w:id="6350" w:name="_Toc27496380"/>
      <w:bookmarkStart w:id="6351" w:name="_Toc36108121"/>
      <w:bookmarkStart w:id="6352" w:name="_Toc44598874"/>
      <w:bookmarkStart w:id="6353" w:name="_Toc44602729"/>
      <w:bookmarkStart w:id="6354" w:name="_Toc45197906"/>
      <w:bookmarkStart w:id="6355" w:name="_Toc45695939"/>
      <w:bookmarkStart w:id="6356" w:name="_Toc51851395"/>
      <w:bookmarkStart w:id="6357" w:name="_Toc92225012"/>
      <w:bookmarkStart w:id="6358" w:name="_Toc202372126"/>
      <w:bookmarkEnd w:id="6348"/>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49"/>
      <w:bookmarkEnd w:id="6350"/>
      <w:bookmarkEnd w:id="6351"/>
      <w:bookmarkEnd w:id="6352"/>
      <w:bookmarkEnd w:id="6353"/>
      <w:bookmarkEnd w:id="6354"/>
      <w:bookmarkEnd w:id="6355"/>
      <w:bookmarkEnd w:id="6356"/>
      <w:bookmarkEnd w:id="6357"/>
      <w:bookmarkEnd w:id="6358"/>
    </w:p>
    <w:p w14:paraId="12C0B4CB" w14:textId="77777777" w:rsidR="005C310B" w:rsidRPr="00B02A0B" w:rsidRDefault="005C310B" w:rsidP="007D34FE">
      <w:pPr>
        <w:pStyle w:val="Heading4"/>
        <w:rPr>
          <w:lang w:eastAsia="zh-CN"/>
        </w:rPr>
      </w:pPr>
      <w:bookmarkStart w:id="6359" w:name="_CR15_1_16_1"/>
      <w:bookmarkStart w:id="6360" w:name="_Toc20153071"/>
      <w:bookmarkStart w:id="6361" w:name="_Toc27496381"/>
      <w:bookmarkStart w:id="6362" w:name="_Toc36108122"/>
      <w:bookmarkStart w:id="6363" w:name="_Toc44598875"/>
      <w:bookmarkStart w:id="6364" w:name="_Toc44602730"/>
      <w:bookmarkStart w:id="6365" w:name="_Toc45197907"/>
      <w:bookmarkStart w:id="6366" w:name="_Toc45695940"/>
      <w:bookmarkStart w:id="6367" w:name="_Toc51851396"/>
      <w:bookmarkStart w:id="6368" w:name="_Toc92225013"/>
      <w:bookmarkStart w:id="6369" w:name="_Toc202372127"/>
      <w:bookmarkEnd w:id="6359"/>
      <w:r w:rsidRPr="00B02A0B">
        <w:rPr>
          <w:lang w:eastAsia="zh-CN"/>
        </w:rPr>
        <w:t>15.1.16.1</w:t>
      </w:r>
      <w:r w:rsidRPr="00B02A0B">
        <w:rPr>
          <w:lang w:eastAsia="zh-CN"/>
        </w:rPr>
        <w:tab/>
        <w:t>Message definition</w:t>
      </w:r>
      <w:bookmarkEnd w:id="6360"/>
      <w:bookmarkEnd w:id="6361"/>
      <w:bookmarkEnd w:id="6362"/>
      <w:bookmarkEnd w:id="6363"/>
      <w:bookmarkEnd w:id="6364"/>
      <w:bookmarkEnd w:id="6365"/>
      <w:bookmarkEnd w:id="6366"/>
      <w:bookmarkEnd w:id="6367"/>
      <w:bookmarkEnd w:id="6368"/>
      <w:bookmarkEnd w:id="6369"/>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70" w:name="_CRTable15_1_16_11"/>
      <w:r w:rsidRPr="00B02A0B">
        <w:t>Table </w:t>
      </w:r>
      <w:bookmarkEnd w:id="6370"/>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71" w:name="_CR15_1_17"/>
      <w:bookmarkStart w:id="6372" w:name="_Toc20153072"/>
      <w:bookmarkStart w:id="6373" w:name="_Toc27496382"/>
      <w:bookmarkStart w:id="6374" w:name="_Toc36108123"/>
      <w:bookmarkStart w:id="6375" w:name="_Toc44598876"/>
      <w:bookmarkStart w:id="6376" w:name="_Toc44602731"/>
      <w:bookmarkStart w:id="6377" w:name="_Toc45197908"/>
      <w:bookmarkStart w:id="6378" w:name="_Toc45695941"/>
      <w:bookmarkStart w:id="6379" w:name="_Toc51851397"/>
      <w:bookmarkStart w:id="6380" w:name="_Toc92225014"/>
      <w:bookmarkStart w:id="6381" w:name="_Toc202372128"/>
      <w:bookmarkEnd w:id="6371"/>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72"/>
      <w:bookmarkEnd w:id="6373"/>
      <w:bookmarkEnd w:id="6374"/>
      <w:bookmarkEnd w:id="6375"/>
      <w:bookmarkEnd w:id="6376"/>
      <w:bookmarkEnd w:id="6377"/>
      <w:bookmarkEnd w:id="6378"/>
      <w:bookmarkEnd w:id="6379"/>
      <w:bookmarkEnd w:id="6380"/>
      <w:bookmarkEnd w:id="6381"/>
    </w:p>
    <w:p w14:paraId="0B502345" w14:textId="77777777" w:rsidR="005C310B" w:rsidRPr="00B02A0B" w:rsidRDefault="005C310B" w:rsidP="007D34FE">
      <w:pPr>
        <w:pStyle w:val="Heading4"/>
        <w:rPr>
          <w:lang w:eastAsia="zh-CN"/>
        </w:rPr>
      </w:pPr>
      <w:bookmarkStart w:id="6382" w:name="_CR15_1_17_1"/>
      <w:bookmarkStart w:id="6383" w:name="_Toc20153073"/>
      <w:bookmarkStart w:id="6384" w:name="_Toc27496383"/>
      <w:bookmarkStart w:id="6385" w:name="_Toc36108124"/>
      <w:bookmarkStart w:id="6386" w:name="_Toc44598877"/>
      <w:bookmarkStart w:id="6387" w:name="_Toc44602732"/>
      <w:bookmarkStart w:id="6388" w:name="_Toc45197909"/>
      <w:bookmarkStart w:id="6389" w:name="_Toc45695942"/>
      <w:bookmarkStart w:id="6390" w:name="_Toc51851398"/>
      <w:bookmarkStart w:id="6391" w:name="_Toc92225015"/>
      <w:bookmarkStart w:id="6392" w:name="_Toc202372129"/>
      <w:bookmarkEnd w:id="6382"/>
      <w:r w:rsidRPr="00B02A0B">
        <w:rPr>
          <w:lang w:eastAsia="zh-CN"/>
        </w:rPr>
        <w:t>15.1.17.1</w:t>
      </w:r>
      <w:r w:rsidRPr="00B02A0B">
        <w:rPr>
          <w:lang w:eastAsia="zh-CN"/>
        </w:rPr>
        <w:tab/>
        <w:t>Message definition</w:t>
      </w:r>
      <w:bookmarkEnd w:id="6383"/>
      <w:bookmarkEnd w:id="6384"/>
      <w:bookmarkEnd w:id="6385"/>
      <w:bookmarkEnd w:id="6386"/>
      <w:bookmarkEnd w:id="6387"/>
      <w:bookmarkEnd w:id="6388"/>
      <w:bookmarkEnd w:id="6389"/>
      <w:bookmarkEnd w:id="6390"/>
      <w:bookmarkEnd w:id="6391"/>
      <w:bookmarkEnd w:id="6392"/>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93" w:name="_CRTable15_1_17_11"/>
      <w:r w:rsidRPr="00B02A0B">
        <w:t>Table </w:t>
      </w:r>
      <w:bookmarkEnd w:id="6393"/>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94" w:name="_CR15_2"/>
      <w:bookmarkStart w:id="6395" w:name="_Toc27496384"/>
      <w:bookmarkStart w:id="6396" w:name="_Toc36108125"/>
      <w:bookmarkStart w:id="6397" w:name="_Toc44598878"/>
      <w:bookmarkStart w:id="6398" w:name="_Toc44602733"/>
      <w:bookmarkStart w:id="6399" w:name="_Toc45197910"/>
      <w:bookmarkStart w:id="6400" w:name="_Toc45695943"/>
      <w:bookmarkStart w:id="6401" w:name="_Toc51851399"/>
      <w:bookmarkStart w:id="6402" w:name="_Toc92225016"/>
      <w:bookmarkStart w:id="6403" w:name="_Toc202372130"/>
      <w:bookmarkEnd w:id="6394"/>
      <w:r w:rsidRPr="00B02A0B">
        <w:t>15.2</w:t>
      </w:r>
      <w:r w:rsidRPr="00B02A0B">
        <w:tab/>
        <w:t>General message format and information elements coding</w:t>
      </w:r>
      <w:bookmarkEnd w:id="6311"/>
      <w:bookmarkEnd w:id="6395"/>
      <w:bookmarkEnd w:id="6396"/>
      <w:bookmarkEnd w:id="6397"/>
      <w:bookmarkEnd w:id="6398"/>
      <w:bookmarkEnd w:id="6399"/>
      <w:bookmarkEnd w:id="6400"/>
      <w:bookmarkEnd w:id="6401"/>
      <w:bookmarkEnd w:id="6402"/>
      <w:bookmarkEnd w:id="6403"/>
    </w:p>
    <w:p w14:paraId="7255E431" w14:textId="77777777" w:rsidR="005C310B" w:rsidRPr="00B02A0B" w:rsidRDefault="005C310B" w:rsidP="007D34FE">
      <w:pPr>
        <w:pStyle w:val="Heading3"/>
        <w:rPr>
          <w:lang w:eastAsia="ko-KR"/>
        </w:rPr>
      </w:pPr>
      <w:bookmarkStart w:id="6404" w:name="_CR15_2_1"/>
      <w:bookmarkStart w:id="6405" w:name="_Toc20215884"/>
      <w:bookmarkStart w:id="6406" w:name="_Toc27496385"/>
      <w:bookmarkStart w:id="6407" w:name="_Toc36108126"/>
      <w:bookmarkStart w:id="6408" w:name="_Toc44598879"/>
      <w:bookmarkStart w:id="6409" w:name="_Toc44602734"/>
      <w:bookmarkStart w:id="6410" w:name="_Toc45197911"/>
      <w:bookmarkStart w:id="6411" w:name="_Toc45695944"/>
      <w:bookmarkStart w:id="6412" w:name="_Toc51851400"/>
      <w:bookmarkStart w:id="6413" w:name="_Toc92225017"/>
      <w:bookmarkStart w:id="6414" w:name="_Toc202372131"/>
      <w:bookmarkEnd w:id="6404"/>
      <w:r w:rsidRPr="00B02A0B">
        <w:t>15.2.1</w:t>
      </w:r>
      <w:r w:rsidRPr="00B02A0B">
        <w:rPr>
          <w:lang w:eastAsia="ko-KR"/>
        </w:rPr>
        <w:tab/>
        <w:t>General</w:t>
      </w:r>
      <w:bookmarkEnd w:id="6405"/>
      <w:bookmarkEnd w:id="6406"/>
      <w:bookmarkEnd w:id="6407"/>
      <w:bookmarkEnd w:id="6408"/>
      <w:bookmarkEnd w:id="6409"/>
      <w:bookmarkEnd w:id="6410"/>
      <w:bookmarkEnd w:id="6411"/>
      <w:bookmarkEnd w:id="6412"/>
      <w:bookmarkEnd w:id="6413"/>
      <w:bookmarkEnd w:id="6414"/>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415" w:name="_CRFigure15_2_11"/>
      <w:r w:rsidRPr="00B02A0B">
        <w:rPr>
          <w:lang w:eastAsia="zh-CN"/>
        </w:rPr>
        <w:t>Figure </w:t>
      </w:r>
      <w:bookmarkEnd w:id="6415"/>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416" w:name="_CRFigure15_2_12"/>
      <w:r w:rsidRPr="00B02A0B">
        <w:rPr>
          <w:lang w:eastAsia="zh-CN"/>
        </w:rPr>
        <w:t>Figure </w:t>
      </w:r>
      <w:bookmarkEnd w:id="6416"/>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417" w:name="_CR15_2_2"/>
      <w:bookmarkStart w:id="6418" w:name="_Toc20215885"/>
      <w:bookmarkStart w:id="6419" w:name="_Toc27496386"/>
      <w:bookmarkStart w:id="6420" w:name="_Toc36108127"/>
      <w:bookmarkStart w:id="6421" w:name="_Toc44598880"/>
      <w:bookmarkStart w:id="6422" w:name="_Toc44602735"/>
      <w:bookmarkStart w:id="6423" w:name="_Toc45197912"/>
      <w:bookmarkStart w:id="6424" w:name="_Toc45695945"/>
      <w:bookmarkStart w:id="6425" w:name="_Toc51851401"/>
      <w:bookmarkStart w:id="6426" w:name="_Toc92225018"/>
      <w:bookmarkStart w:id="6427" w:name="_Toc202372132"/>
      <w:bookmarkEnd w:id="6417"/>
      <w:r w:rsidRPr="00B02A0B">
        <w:t>15.2.2</w:t>
      </w:r>
      <w:r w:rsidRPr="00B02A0B">
        <w:rPr>
          <w:lang w:eastAsia="ko-KR"/>
        </w:rPr>
        <w:tab/>
        <w:t>Message type</w:t>
      </w:r>
      <w:bookmarkEnd w:id="6418"/>
      <w:bookmarkEnd w:id="6419"/>
      <w:bookmarkEnd w:id="6420"/>
      <w:bookmarkEnd w:id="6421"/>
      <w:bookmarkEnd w:id="6422"/>
      <w:bookmarkEnd w:id="6423"/>
      <w:bookmarkEnd w:id="6424"/>
      <w:bookmarkEnd w:id="6425"/>
      <w:bookmarkEnd w:id="6426"/>
      <w:bookmarkEnd w:id="6427"/>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28" w:name="_CRTable15_2_21"/>
      <w:r w:rsidRPr="00B02A0B">
        <w:t>Table </w:t>
      </w:r>
      <w:bookmarkEnd w:id="6428"/>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29" w:name="_CR15_2_3"/>
      <w:bookmarkStart w:id="6430" w:name="_Toc20215886"/>
      <w:bookmarkStart w:id="6431" w:name="_Toc27496387"/>
      <w:bookmarkStart w:id="6432" w:name="_Toc36108128"/>
      <w:bookmarkStart w:id="6433" w:name="_Toc44598881"/>
      <w:bookmarkStart w:id="6434" w:name="_Toc44602736"/>
      <w:bookmarkStart w:id="6435" w:name="_Toc45197913"/>
      <w:bookmarkStart w:id="6436" w:name="_Toc45695946"/>
      <w:bookmarkStart w:id="6437" w:name="_Toc51851402"/>
      <w:bookmarkStart w:id="6438" w:name="_Toc92225019"/>
      <w:bookmarkStart w:id="6439" w:name="_Toc202372133"/>
      <w:bookmarkEnd w:id="6429"/>
      <w:r w:rsidRPr="00B02A0B">
        <w:t>15.2.3</w:t>
      </w:r>
      <w:r w:rsidRPr="00B02A0B">
        <w:rPr>
          <w:lang w:eastAsia="ko-KR"/>
        </w:rPr>
        <w:tab/>
        <w:t>SDS disposition request type</w:t>
      </w:r>
      <w:bookmarkEnd w:id="6430"/>
      <w:bookmarkEnd w:id="6431"/>
      <w:bookmarkEnd w:id="6432"/>
      <w:bookmarkEnd w:id="6433"/>
      <w:bookmarkEnd w:id="6434"/>
      <w:bookmarkEnd w:id="6435"/>
      <w:bookmarkEnd w:id="6436"/>
      <w:bookmarkEnd w:id="6437"/>
      <w:bookmarkEnd w:id="6438"/>
      <w:bookmarkEnd w:id="6439"/>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40" w:name="_CRFigure15_2_31"/>
      <w:r w:rsidRPr="00B02A0B">
        <w:t xml:space="preserve">Figure </w:t>
      </w:r>
      <w:bookmarkEnd w:id="6440"/>
      <w:r w:rsidRPr="00B02A0B">
        <w:t>15.2.3-1: SDS disposition request type</w:t>
      </w:r>
    </w:p>
    <w:p w14:paraId="7B97BA64" w14:textId="77777777" w:rsidR="005C310B" w:rsidRPr="00B02A0B" w:rsidRDefault="005C310B" w:rsidP="005C310B">
      <w:pPr>
        <w:pStyle w:val="TH"/>
      </w:pPr>
      <w:bookmarkStart w:id="6441" w:name="_CRTable15_2_31"/>
      <w:r w:rsidRPr="00B02A0B">
        <w:lastRenderedPageBreak/>
        <w:t>Table </w:t>
      </w:r>
      <w:bookmarkEnd w:id="6441"/>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42" w:name="_CR15_2_4"/>
      <w:bookmarkStart w:id="6443" w:name="_Toc20215887"/>
      <w:bookmarkStart w:id="6444" w:name="_Toc27496388"/>
      <w:bookmarkStart w:id="6445" w:name="_Toc36108129"/>
      <w:bookmarkStart w:id="6446" w:name="_Toc44598882"/>
      <w:bookmarkStart w:id="6447" w:name="_Toc44602737"/>
      <w:bookmarkStart w:id="6448" w:name="_Toc45197914"/>
      <w:bookmarkStart w:id="6449" w:name="_Toc45695947"/>
      <w:bookmarkStart w:id="6450" w:name="_Toc51851403"/>
      <w:bookmarkStart w:id="6451" w:name="_Toc92225020"/>
      <w:bookmarkStart w:id="6452" w:name="_Toc202372134"/>
      <w:bookmarkEnd w:id="6442"/>
      <w:r w:rsidRPr="00B02A0B">
        <w:t>15.2.4</w:t>
      </w:r>
      <w:r w:rsidRPr="00B02A0B">
        <w:rPr>
          <w:lang w:eastAsia="ko-KR"/>
        </w:rPr>
        <w:tab/>
        <w:t>FD disposition request type</w:t>
      </w:r>
      <w:bookmarkEnd w:id="6443"/>
      <w:bookmarkEnd w:id="6444"/>
      <w:bookmarkEnd w:id="6445"/>
      <w:bookmarkEnd w:id="6446"/>
      <w:bookmarkEnd w:id="6447"/>
      <w:bookmarkEnd w:id="6448"/>
      <w:bookmarkEnd w:id="6449"/>
      <w:bookmarkEnd w:id="6450"/>
      <w:bookmarkEnd w:id="6451"/>
      <w:bookmarkEnd w:id="6452"/>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53" w:name="_CRFigure15_2_41"/>
      <w:r w:rsidRPr="00B02A0B">
        <w:t xml:space="preserve">Figure </w:t>
      </w:r>
      <w:bookmarkEnd w:id="6453"/>
      <w:r w:rsidRPr="00B02A0B">
        <w:t>15.2.4-1: FD disposition request type</w:t>
      </w:r>
    </w:p>
    <w:p w14:paraId="61278F44" w14:textId="77777777" w:rsidR="005C310B" w:rsidRPr="00B02A0B" w:rsidRDefault="005C310B" w:rsidP="005C310B">
      <w:pPr>
        <w:pStyle w:val="TH"/>
      </w:pPr>
      <w:bookmarkStart w:id="6454" w:name="_CRTable15_2_41"/>
      <w:r w:rsidRPr="00B02A0B">
        <w:t>Table </w:t>
      </w:r>
      <w:bookmarkEnd w:id="6454"/>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55" w:name="_CR15_2_5"/>
      <w:bookmarkStart w:id="6456" w:name="_Toc20215888"/>
      <w:bookmarkStart w:id="6457" w:name="_Toc27496389"/>
      <w:bookmarkStart w:id="6458" w:name="_Toc36108130"/>
      <w:bookmarkStart w:id="6459" w:name="_Toc44598883"/>
      <w:bookmarkStart w:id="6460" w:name="_Toc44602738"/>
      <w:bookmarkStart w:id="6461" w:name="_Toc45197915"/>
      <w:bookmarkStart w:id="6462" w:name="_Toc45695948"/>
      <w:bookmarkStart w:id="6463" w:name="_Toc51851404"/>
      <w:bookmarkStart w:id="6464" w:name="_Toc92225021"/>
      <w:bookmarkStart w:id="6465" w:name="_Toc202372135"/>
      <w:bookmarkEnd w:id="6455"/>
      <w:r w:rsidRPr="00B02A0B">
        <w:t>15.2.5</w:t>
      </w:r>
      <w:r w:rsidRPr="00B02A0B">
        <w:rPr>
          <w:lang w:eastAsia="ko-KR"/>
        </w:rPr>
        <w:tab/>
        <w:t>SDS disposition notification type</w:t>
      </w:r>
      <w:bookmarkEnd w:id="6456"/>
      <w:bookmarkEnd w:id="6457"/>
      <w:bookmarkEnd w:id="6458"/>
      <w:bookmarkEnd w:id="6459"/>
      <w:bookmarkEnd w:id="6460"/>
      <w:bookmarkEnd w:id="6461"/>
      <w:bookmarkEnd w:id="6462"/>
      <w:bookmarkEnd w:id="6463"/>
      <w:bookmarkEnd w:id="6464"/>
      <w:bookmarkEnd w:id="6465"/>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66" w:name="_CRTable15_2_51"/>
      <w:r w:rsidRPr="00B02A0B">
        <w:t>Table </w:t>
      </w:r>
      <w:bookmarkEnd w:id="6466"/>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67" w:name="_CR15_2_6"/>
      <w:bookmarkStart w:id="6468" w:name="_Toc20215889"/>
      <w:bookmarkStart w:id="6469" w:name="_Toc27496390"/>
      <w:bookmarkStart w:id="6470" w:name="_Toc36108131"/>
      <w:bookmarkStart w:id="6471" w:name="_Toc44598884"/>
      <w:bookmarkStart w:id="6472" w:name="_Toc44602739"/>
      <w:bookmarkStart w:id="6473" w:name="_Toc45197916"/>
      <w:bookmarkStart w:id="6474" w:name="_Toc45695949"/>
      <w:bookmarkStart w:id="6475" w:name="_Toc51851405"/>
      <w:bookmarkStart w:id="6476" w:name="_Toc92225022"/>
      <w:bookmarkStart w:id="6477" w:name="_Toc202372136"/>
      <w:bookmarkEnd w:id="6467"/>
      <w:r w:rsidRPr="00B02A0B">
        <w:lastRenderedPageBreak/>
        <w:t>15.2.6</w:t>
      </w:r>
      <w:r w:rsidRPr="00B02A0B">
        <w:rPr>
          <w:lang w:eastAsia="ko-KR"/>
        </w:rPr>
        <w:tab/>
        <w:t>FD disposition notification type</w:t>
      </w:r>
      <w:bookmarkEnd w:id="6468"/>
      <w:bookmarkEnd w:id="6469"/>
      <w:bookmarkEnd w:id="6470"/>
      <w:bookmarkEnd w:id="6471"/>
      <w:bookmarkEnd w:id="6472"/>
      <w:bookmarkEnd w:id="6473"/>
      <w:bookmarkEnd w:id="6474"/>
      <w:bookmarkEnd w:id="6475"/>
      <w:bookmarkEnd w:id="6476"/>
      <w:bookmarkEnd w:id="6477"/>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78" w:name="_CRTable15_2_61"/>
      <w:r w:rsidRPr="00B02A0B">
        <w:t>Table </w:t>
      </w:r>
      <w:bookmarkEnd w:id="6478"/>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79" w:name="_CR15_2_7"/>
      <w:bookmarkStart w:id="6480" w:name="_Toc20215890"/>
      <w:bookmarkStart w:id="6481" w:name="_Toc27496391"/>
      <w:bookmarkStart w:id="6482" w:name="_Toc36108132"/>
      <w:bookmarkStart w:id="6483" w:name="_Toc44598885"/>
      <w:bookmarkStart w:id="6484" w:name="_Toc44602740"/>
      <w:bookmarkStart w:id="6485" w:name="_Toc45197917"/>
      <w:bookmarkStart w:id="6486" w:name="_Toc45695950"/>
      <w:bookmarkStart w:id="6487" w:name="_Toc51851406"/>
      <w:bookmarkStart w:id="6488" w:name="_Toc92225023"/>
      <w:bookmarkStart w:id="6489" w:name="_Toc202372137"/>
      <w:bookmarkEnd w:id="6479"/>
      <w:r w:rsidRPr="00B02A0B">
        <w:t>15.2.7</w:t>
      </w:r>
      <w:r w:rsidRPr="00B02A0B">
        <w:tab/>
        <w:t>Application ID</w:t>
      </w:r>
      <w:bookmarkEnd w:id="6480"/>
      <w:bookmarkEnd w:id="6481"/>
      <w:bookmarkEnd w:id="6482"/>
      <w:bookmarkEnd w:id="6483"/>
      <w:bookmarkEnd w:id="6484"/>
      <w:bookmarkEnd w:id="6485"/>
      <w:bookmarkEnd w:id="6486"/>
      <w:bookmarkEnd w:id="6487"/>
      <w:bookmarkEnd w:id="6488"/>
      <w:bookmarkEnd w:id="6489"/>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90" w:name="_CRFigure15_2_71"/>
      <w:r w:rsidRPr="00B02A0B">
        <w:t>Figure </w:t>
      </w:r>
      <w:bookmarkEnd w:id="6490"/>
      <w:r w:rsidRPr="00B02A0B">
        <w:t>15.2.7-1: Application ID value</w:t>
      </w:r>
    </w:p>
    <w:p w14:paraId="1410E889" w14:textId="77777777" w:rsidR="005C310B" w:rsidRDefault="005C310B" w:rsidP="005C310B">
      <w:pPr>
        <w:pStyle w:val="TH"/>
      </w:pPr>
      <w:bookmarkStart w:id="6491" w:name="_CRTable15_2_71"/>
      <w:r w:rsidRPr="00B02A0B">
        <w:t>Table </w:t>
      </w:r>
      <w:bookmarkEnd w:id="6491"/>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92"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92"/>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93" w:name="_CR15_2_8"/>
      <w:bookmarkStart w:id="6494" w:name="_Toc20215891"/>
      <w:bookmarkStart w:id="6495" w:name="_Toc27496392"/>
      <w:bookmarkStart w:id="6496" w:name="_Toc36108133"/>
      <w:bookmarkStart w:id="6497" w:name="_Toc44598886"/>
      <w:bookmarkStart w:id="6498" w:name="_Toc44602741"/>
      <w:bookmarkStart w:id="6499" w:name="_Toc45197918"/>
      <w:bookmarkStart w:id="6500" w:name="_Toc45695951"/>
      <w:bookmarkStart w:id="6501" w:name="_Toc51851407"/>
      <w:bookmarkStart w:id="6502" w:name="_Toc92225024"/>
      <w:bookmarkStart w:id="6503" w:name="_Toc202372138"/>
      <w:bookmarkEnd w:id="6493"/>
      <w:r w:rsidRPr="00B02A0B">
        <w:t>15.2.8</w:t>
      </w:r>
      <w:r w:rsidRPr="00B02A0B">
        <w:tab/>
      </w:r>
      <w:r w:rsidRPr="00B02A0B">
        <w:rPr>
          <w:lang w:eastAsia="zh-CN"/>
        </w:rPr>
        <w:t>Date and time</w:t>
      </w:r>
      <w:bookmarkEnd w:id="6494"/>
      <w:bookmarkEnd w:id="6495"/>
      <w:bookmarkEnd w:id="6496"/>
      <w:bookmarkEnd w:id="6497"/>
      <w:bookmarkEnd w:id="6498"/>
      <w:bookmarkEnd w:id="6499"/>
      <w:bookmarkEnd w:id="6500"/>
      <w:bookmarkEnd w:id="6501"/>
      <w:bookmarkEnd w:id="6502"/>
      <w:bookmarkEnd w:id="6503"/>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504" w:name="_CRFigure15_2_81"/>
      <w:r w:rsidRPr="00B02A0B">
        <w:t>Figure </w:t>
      </w:r>
      <w:bookmarkEnd w:id="6504"/>
      <w:r w:rsidRPr="00B02A0B">
        <w:t>15.2.8-1: Date and time value</w:t>
      </w:r>
    </w:p>
    <w:p w14:paraId="4257F9FD" w14:textId="77777777" w:rsidR="005C310B" w:rsidRPr="00B02A0B" w:rsidRDefault="005C310B" w:rsidP="005C310B">
      <w:pPr>
        <w:pStyle w:val="TH"/>
      </w:pPr>
      <w:bookmarkStart w:id="6505" w:name="_CRTable15_2_81"/>
      <w:r w:rsidRPr="00B02A0B">
        <w:t>Table </w:t>
      </w:r>
      <w:bookmarkEnd w:id="6505"/>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506" w:name="_CR15_2_9"/>
      <w:bookmarkStart w:id="6507" w:name="_Toc20215892"/>
      <w:bookmarkStart w:id="6508" w:name="_Toc27496393"/>
      <w:bookmarkStart w:id="6509" w:name="_Toc36108134"/>
      <w:bookmarkStart w:id="6510" w:name="_Toc44598887"/>
      <w:bookmarkStart w:id="6511" w:name="_Toc44602742"/>
      <w:bookmarkStart w:id="6512" w:name="_Toc45197919"/>
      <w:bookmarkStart w:id="6513" w:name="_Toc45695952"/>
      <w:bookmarkStart w:id="6514" w:name="_Toc51851408"/>
      <w:bookmarkStart w:id="6515" w:name="_Toc92225025"/>
      <w:bookmarkStart w:id="6516" w:name="_Toc202372139"/>
      <w:bookmarkEnd w:id="6506"/>
      <w:r w:rsidRPr="00B02A0B">
        <w:t>15.2.9</w:t>
      </w:r>
      <w:r w:rsidRPr="00B02A0B">
        <w:tab/>
      </w:r>
      <w:r w:rsidRPr="00B02A0B">
        <w:rPr>
          <w:lang w:eastAsia="zh-CN"/>
        </w:rPr>
        <w:t>Conversation ID</w:t>
      </w:r>
      <w:bookmarkEnd w:id="6507"/>
      <w:bookmarkEnd w:id="6508"/>
      <w:bookmarkEnd w:id="6509"/>
      <w:bookmarkEnd w:id="6510"/>
      <w:bookmarkEnd w:id="6511"/>
      <w:bookmarkEnd w:id="6512"/>
      <w:bookmarkEnd w:id="6513"/>
      <w:bookmarkEnd w:id="6514"/>
      <w:bookmarkEnd w:id="6515"/>
      <w:bookmarkEnd w:id="6516"/>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517" w:name="_CRFigure15_2_91"/>
      <w:r w:rsidRPr="00B02A0B">
        <w:t>Figure </w:t>
      </w:r>
      <w:bookmarkEnd w:id="6517"/>
      <w:r w:rsidRPr="00B02A0B">
        <w:t>15.2.9-1: Conversation ID value</w:t>
      </w:r>
    </w:p>
    <w:p w14:paraId="4A255556" w14:textId="77777777" w:rsidR="005C310B" w:rsidRPr="00B02A0B" w:rsidRDefault="005C310B" w:rsidP="005C310B">
      <w:pPr>
        <w:pStyle w:val="TH"/>
      </w:pPr>
      <w:bookmarkStart w:id="6518" w:name="_CRTable15_2_91"/>
      <w:r w:rsidRPr="00B02A0B">
        <w:t>Table </w:t>
      </w:r>
      <w:bookmarkEnd w:id="6518"/>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56936FB6"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w:t>
            </w:r>
            <w:r w:rsidR="00AC552A">
              <w:t>9562</w:t>
            </w:r>
            <w:r w:rsidRPr="00B02A0B">
              <w:rPr>
                <w:lang w:eastAsia="ko-KR"/>
              </w:rPr>
              <w:t> [14].</w:t>
            </w:r>
          </w:p>
        </w:tc>
      </w:tr>
    </w:tbl>
    <w:p w14:paraId="42C1272F" w14:textId="77777777" w:rsidR="005C310B" w:rsidRPr="00B02A0B" w:rsidRDefault="005C310B" w:rsidP="005C310B">
      <w:bookmarkStart w:id="6519" w:name="_Toc20215893"/>
      <w:bookmarkStart w:id="6520" w:name="_Toc27496394"/>
      <w:bookmarkStart w:id="6521" w:name="_Toc36108135"/>
      <w:bookmarkStart w:id="6522" w:name="_Toc44598888"/>
      <w:bookmarkStart w:id="6523" w:name="_Toc44602743"/>
    </w:p>
    <w:p w14:paraId="070920ED" w14:textId="77777777" w:rsidR="005C310B" w:rsidRPr="00B02A0B" w:rsidRDefault="005C310B" w:rsidP="007D34FE">
      <w:pPr>
        <w:pStyle w:val="Heading3"/>
      </w:pPr>
      <w:bookmarkStart w:id="6524" w:name="_CR15_2_10"/>
      <w:bookmarkStart w:id="6525" w:name="_Toc45197920"/>
      <w:bookmarkStart w:id="6526" w:name="_Toc45695953"/>
      <w:bookmarkStart w:id="6527" w:name="_Toc51851409"/>
      <w:bookmarkStart w:id="6528" w:name="_Toc92225026"/>
      <w:bookmarkStart w:id="6529" w:name="_Toc202372140"/>
      <w:bookmarkEnd w:id="6524"/>
      <w:r w:rsidRPr="00B02A0B">
        <w:t>15.2.10</w:t>
      </w:r>
      <w:r w:rsidRPr="00B02A0B">
        <w:tab/>
      </w:r>
      <w:r w:rsidRPr="00B02A0B">
        <w:rPr>
          <w:lang w:eastAsia="zh-CN"/>
        </w:rPr>
        <w:t>Message ID</w:t>
      </w:r>
      <w:bookmarkEnd w:id="6519"/>
      <w:bookmarkEnd w:id="6520"/>
      <w:bookmarkEnd w:id="6521"/>
      <w:bookmarkEnd w:id="6522"/>
      <w:bookmarkEnd w:id="6523"/>
      <w:bookmarkEnd w:id="6525"/>
      <w:bookmarkEnd w:id="6526"/>
      <w:bookmarkEnd w:id="6527"/>
      <w:bookmarkEnd w:id="6528"/>
      <w:bookmarkEnd w:id="6529"/>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30" w:name="_CRFigure15_2_101"/>
      <w:r w:rsidRPr="00B02A0B">
        <w:t>Figure </w:t>
      </w:r>
      <w:bookmarkEnd w:id="6530"/>
      <w:r w:rsidRPr="00B02A0B">
        <w:t>15.2.10-1: Message ID value</w:t>
      </w:r>
    </w:p>
    <w:p w14:paraId="799C1968" w14:textId="77777777" w:rsidR="005C310B" w:rsidRPr="00B02A0B" w:rsidRDefault="005C310B" w:rsidP="005C310B">
      <w:pPr>
        <w:pStyle w:val="TH"/>
      </w:pPr>
      <w:bookmarkStart w:id="6531" w:name="_CRTable15_2_101"/>
      <w:r w:rsidRPr="00B02A0B">
        <w:t>Table </w:t>
      </w:r>
      <w:bookmarkEnd w:id="6531"/>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1316FBB" w:rsidR="005C310B" w:rsidRPr="00B02A0B" w:rsidRDefault="005C310B" w:rsidP="00B02A0B">
            <w:pPr>
              <w:pStyle w:val="TAL"/>
            </w:pPr>
            <w:r w:rsidRPr="00B02A0B">
              <w:t>The Message ID contains a number uniquely identifying a message. The value is a universally unique identifier as specified in IETF RFC </w:t>
            </w:r>
            <w:r w:rsidR="00AC552A">
              <w:t>9562</w:t>
            </w:r>
            <w:r w:rsidRPr="00B02A0B">
              <w:t>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32" w:name="_CR15_2_11"/>
      <w:bookmarkStart w:id="6533" w:name="_Toc20215894"/>
      <w:bookmarkStart w:id="6534" w:name="_Toc27496395"/>
      <w:bookmarkStart w:id="6535" w:name="_Toc36108136"/>
      <w:bookmarkStart w:id="6536" w:name="_Toc44598889"/>
      <w:bookmarkStart w:id="6537" w:name="_Toc44602744"/>
      <w:bookmarkStart w:id="6538" w:name="_Toc45197921"/>
      <w:bookmarkStart w:id="6539" w:name="_Toc45695954"/>
      <w:bookmarkStart w:id="6540" w:name="_Toc51851410"/>
      <w:bookmarkStart w:id="6541" w:name="_Toc92225027"/>
      <w:bookmarkStart w:id="6542" w:name="_Toc202372141"/>
      <w:bookmarkEnd w:id="6532"/>
      <w:r w:rsidRPr="00B02A0B">
        <w:t>15.2.11</w:t>
      </w:r>
      <w:r w:rsidRPr="00B02A0B">
        <w:tab/>
        <w:t xml:space="preserve">InReplyTo </w:t>
      </w:r>
      <w:r w:rsidRPr="00B02A0B">
        <w:rPr>
          <w:lang w:eastAsia="zh-CN"/>
        </w:rPr>
        <w:t>message ID</w:t>
      </w:r>
      <w:bookmarkEnd w:id="6533"/>
      <w:bookmarkEnd w:id="6534"/>
      <w:bookmarkEnd w:id="6535"/>
      <w:bookmarkEnd w:id="6536"/>
      <w:bookmarkEnd w:id="6537"/>
      <w:bookmarkEnd w:id="6538"/>
      <w:bookmarkEnd w:id="6539"/>
      <w:bookmarkEnd w:id="6540"/>
      <w:bookmarkEnd w:id="6541"/>
      <w:bookmarkEnd w:id="6542"/>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43" w:name="_CRFigure15_2_111"/>
      <w:r w:rsidRPr="00B02A0B">
        <w:t>Figure </w:t>
      </w:r>
      <w:bookmarkEnd w:id="6543"/>
      <w:r w:rsidRPr="00B02A0B">
        <w:t>15.2.11-1: InReplyTo message ID value</w:t>
      </w:r>
    </w:p>
    <w:p w14:paraId="432FEE5E" w14:textId="77777777" w:rsidR="005C310B" w:rsidRPr="00B02A0B" w:rsidRDefault="005C310B" w:rsidP="005C310B">
      <w:pPr>
        <w:pStyle w:val="TH"/>
      </w:pPr>
      <w:bookmarkStart w:id="6544" w:name="_CRTable15_2_111"/>
      <w:r w:rsidRPr="00B02A0B">
        <w:t>Table </w:t>
      </w:r>
      <w:bookmarkEnd w:id="6544"/>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1098583D" w:rsidR="005C310B" w:rsidRPr="00B02A0B" w:rsidRDefault="005C310B" w:rsidP="00B02A0B">
            <w:pPr>
              <w:pStyle w:val="TAL"/>
            </w:pPr>
            <w:r w:rsidRPr="00B02A0B">
              <w:t>The InReplyTo message ID contains a number uniquely identifying a message. The value is a universally unique identifier as specified in IETF RFC </w:t>
            </w:r>
            <w:r w:rsidR="00AC552A">
              <w:t>9562</w:t>
            </w:r>
            <w:r w:rsidRPr="00B02A0B">
              <w:t>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45" w:name="_CR15_2_12"/>
      <w:bookmarkStart w:id="6546" w:name="_Toc20215895"/>
      <w:bookmarkStart w:id="6547" w:name="_Toc27496396"/>
      <w:bookmarkStart w:id="6548" w:name="_Toc36108137"/>
      <w:bookmarkStart w:id="6549" w:name="_Toc44598890"/>
      <w:bookmarkStart w:id="6550" w:name="_Toc44602745"/>
      <w:bookmarkStart w:id="6551" w:name="_Toc45197922"/>
      <w:bookmarkStart w:id="6552" w:name="_Toc45695955"/>
      <w:bookmarkStart w:id="6553" w:name="_Toc51851411"/>
      <w:bookmarkStart w:id="6554" w:name="_Toc92225028"/>
      <w:bookmarkStart w:id="6555" w:name="_Toc202372142"/>
      <w:bookmarkEnd w:id="6545"/>
      <w:r w:rsidRPr="00B02A0B">
        <w:t>15.2.12</w:t>
      </w:r>
      <w:r w:rsidRPr="00B02A0B">
        <w:rPr>
          <w:lang w:eastAsia="ko-KR"/>
        </w:rPr>
        <w:tab/>
        <w:t>Number of payloads</w:t>
      </w:r>
      <w:bookmarkEnd w:id="6546"/>
      <w:bookmarkEnd w:id="6547"/>
      <w:bookmarkEnd w:id="6548"/>
      <w:bookmarkEnd w:id="6549"/>
      <w:bookmarkEnd w:id="6550"/>
      <w:bookmarkEnd w:id="6551"/>
      <w:bookmarkEnd w:id="6552"/>
      <w:bookmarkEnd w:id="6553"/>
      <w:bookmarkEnd w:id="6554"/>
      <w:bookmarkEnd w:id="6555"/>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56" w:name="_CRFigure15_2_121"/>
      <w:r w:rsidRPr="00B02A0B">
        <w:t>Figure </w:t>
      </w:r>
      <w:bookmarkEnd w:id="6556"/>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57" w:name="_CRTable15_2_121"/>
      <w:r w:rsidRPr="00B02A0B">
        <w:t>Table </w:t>
      </w:r>
      <w:bookmarkEnd w:id="6557"/>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58" w:name="_CR15_2_13"/>
      <w:bookmarkStart w:id="6559" w:name="_Toc20215896"/>
      <w:bookmarkStart w:id="6560" w:name="_Toc27496397"/>
      <w:bookmarkStart w:id="6561" w:name="_Toc36108138"/>
      <w:bookmarkStart w:id="6562" w:name="_Toc44598891"/>
      <w:bookmarkStart w:id="6563" w:name="_Toc44602746"/>
      <w:bookmarkStart w:id="6564" w:name="_Toc45197923"/>
      <w:bookmarkStart w:id="6565" w:name="_Toc45695956"/>
      <w:bookmarkStart w:id="6566" w:name="_Toc51851412"/>
      <w:bookmarkStart w:id="6567" w:name="_Toc92225029"/>
      <w:bookmarkStart w:id="6568" w:name="_Toc202372143"/>
      <w:bookmarkEnd w:id="6558"/>
      <w:r w:rsidRPr="00B02A0B">
        <w:t>15.2.13</w:t>
      </w:r>
      <w:r w:rsidRPr="00B02A0B">
        <w:rPr>
          <w:lang w:eastAsia="ko-KR"/>
        </w:rPr>
        <w:tab/>
        <w:t>Payload</w:t>
      </w:r>
      <w:bookmarkEnd w:id="6559"/>
      <w:bookmarkEnd w:id="6560"/>
      <w:bookmarkEnd w:id="6561"/>
      <w:bookmarkEnd w:id="6562"/>
      <w:bookmarkEnd w:id="6563"/>
      <w:bookmarkEnd w:id="6564"/>
      <w:bookmarkEnd w:id="6565"/>
      <w:bookmarkEnd w:id="6566"/>
      <w:bookmarkEnd w:id="6567"/>
      <w:bookmarkEnd w:id="6568"/>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69" w:name="_CRTable15_2_131"/>
      <w:r w:rsidRPr="00B02A0B">
        <w:t>Table </w:t>
      </w:r>
      <w:bookmarkEnd w:id="6569"/>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70" w:name="_CRTable15_2_132"/>
      <w:r w:rsidRPr="00B02A0B">
        <w:lastRenderedPageBreak/>
        <w:t>Table </w:t>
      </w:r>
      <w:bookmarkEnd w:id="6570"/>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71" w:name="_CRTable15_2_133"/>
      <w:r w:rsidRPr="00B02A0B">
        <w:t>Table </w:t>
      </w:r>
      <w:bookmarkEnd w:id="6571"/>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72" w:name="_CR15_2_14"/>
      <w:bookmarkStart w:id="6573" w:name="_Toc20215897"/>
      <w:bookmarkStart w:id="6574" w:name="_Toc27496398"/>
      <w:bookmarkStart w:id="6575" w:name="_Toc36108139"/>
      <w:bookmarkStart w:id="6576" w:name="_Toc44598892"/>
      <w:bookmarkStart w:id="6577" w:name="_Toc44602747"/>
      <w:bookmarkStart w:id="6578" w:name="_Toc45197924"/>
      <w:bookmarkStart w:id="6579" w:name="_Toc45695957"/>
      <w:bookmarkStart w:id="6580" w:name="_Toc51851413"/>
      <w:bookmarkStart w:id="6581" w:name="_Toc92225030"/>
      <w:bookmarkStart w:id="6582" w:name="_Toc202372144"/>
      <w:bookmarkEnd w:id="6572"/>
      <w:r w:rsidRPr="00B02A0B">
        <w:t>15.2.14</w:t>
      </w:r>
      <w:r w:rsidRPr="00B02A0B">
        <w:tab/>
        <w:t>MCData group ID</w:t>
      </w:r>
      <w:bookmarkEnd w:id="6573"/>
      <w:bookmarkEnd w:id="6574"/>
      <w:bookmarkEnd w:id="6575"/>
      <w:bookmarkEnd w:id="6576"/>
      <w:bookmarkEnd w:id="6577"/>
      <w:bookmarkEnd w:id="6578"/>
      <w:bookmarkEnd w:id="6579"/>
      <w:bookmarkEnd w:id="6580"/>
      <w:bookmarkEnd w:id="6581"/>
      <w:bookmarkEnd w:id="6582"/>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83" w:name="_CRTable15_2_141"/>
      <w:r w:rsidRPr="00B02A0B">
        <w:t>Table </w:t>
      </w:r>
      <w:bookmarkEnd w:id="6583"/>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84" w:name="_CR15_2_15"/>
      <w:bookmarkStart w:id="6585" w:name="_Toc20215898"/>
      <w:bookmarkStart w:id="6586" w:name="_Toc27496399"/>
      <w:bookmarkStart w:id="6587" w:name="_Toc36108140"/>
      <w:bookmarkStart w:id="6588" w:name="_Toc44598893"/>
      <w:bookmarkStart w:id="6589" w:name="_Toc44602748"/>
      <w:bookmarkStart w:id="6590" w:name="_Toc45197925"/>
      <w:bookmarkStart w:id="6591" w:name="_Toc45695958"/>
      <w:bookmarkStart w:id="6592" w:name="_Toc51851414"/>
      <w:bookmarkStart w:id="6593" w:name="_Toc92225031"/>
      <w:bookmarkStart w:id="6594" w:name="_Toc202372145"/>
      <w:bookmarkEnd w:id="6584"/>
      <w:r w:rsidRPr="00B02A0B">
        <w:t>15.2.15</w:t>
      </w:r>
      <w:r w:rsidRPr="00B02A0B">
        <w:tab/>
        <w:t>MCData user ID</w:t>
      </w:r>
      <w:bookmarkEnd w:id="6585"/>
      <w:bookmarkEnd w:id="6586"/>
      <w:bookmarkEnd w:id="6587"/>
      <w:bookmarkEnd w:id="6588"/>
      <w:bookmarkEnd w:id="6589"/>
      <w:bookmarkEnd w:id="6590"/>
      <w:bookmarkEnd w:id="6591"/>
      <w:bookmarkEnd w:id="6592"/>
      <w:bookmarkEnd w:id="6593"/>
      <w:bookmarkEnd w:id="6594"/>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95" w:name="_CRTable15_2_151"/>
      <w:r w:rsidRPr="00B02A0B">
        <w:t>Table </w:t>
      </w:r>
      <w:bookmarkEnd w:id="6595"/>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96" w:name="_CR15_2_16"/>
      <w:bookmarkStart w:id="6597" w:name="_Toc20215899"/>
      <w:bookmarkStart w:id="6598" w:name="_Toc27496400"/>
      <w:bookmarkStart w:id="6599" w:name="_Toc36108141"/>
      <w:bookmarkStart w:id="6600" w:name="_Toc44598894"/>
      <w:bookmarkStart w:id="6601" w:name="_Toc44602749"/>
      <w:bookmarkStart w:id="6602" w:name="_Toc45197926"/>
      <w:bookmarkStart w:id="6603" w:name="_Toc45695959"/>
      <w:bookmarkStart w:id="6604" w:name="_Toc51851415"/>
      <w:bookmarkStart w:id="6605" w:name="_Toc92225032"/>
      <w:bookmarkStart w:id="6606" w:name="_Toc202372146"/>
      <w:bookmarkEnd w:id="6596"/>
      <w:r w:rsidRPr="00B02A0B">
        <w:t>15.2.16</w:t>
      </w:r>
      <w:r w:rsidRPr="00B02A0B">
        <w:tab/>
        <w:t>Mandatory download</w:t>
      </w:r>
      <w:bookmarkEnd w:id="6597"/>
      <w:bookmarkEnd w:id="6598"/>
      <w:bookmarkEnd w:id="6599"/>
      <w:bookmarkEnd w:id="6600"/>
      <w:bookmarkEnd w:id="6601"/>
      <w:bookmarkEnd w:id="6602"/>
      <w:bookmarkEnd w:id="6603"/>
      <w:bookmarkEnd w:id="6604"/>
      <w:bookmarkEnd w:id="6605"/>
      <w:bookmarkEnd w:id="6606"/>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607" w:name="_CRFigure15_2_161"/>
      <w:r w:rsidRPr="00B02A0B">
        <w:t xml:space="preserve">Figure </w:t>
      </w:r>
      <w:bookmarkEnd w:id="6607"/>
      <w:r w:rsidRPr="00B02A0B">
        <w:t>15.2.16-1: Mandatory download</w:t>
      </w:r>
    </w:p>
    <w:p w14:paraId="5D2E1271" w14:textId="77777777" w:rsidR="005C310B" w:rsidRPr="00B02A0B" w:rsidRDefault="005C310B" w:rsidP="005C310B">
      <w:pPr>
        <w:pStyle w:val="TH"/>
      </w:pPr>
      <w:bookmarkStart w:id="6608" w:name="_CRTable15_2_161"/>
      <w:r w:rsidRPr="00B02A0B">
        <w:lastRenderedPageBreak/>
        <w:t>Table </w:t>
      </w:r>
      <w:bookmarkEnd w:id="6608"/>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609" w:name="_CR15_2_17"/>
      <w:bookmarkStart w:id="6610" w:name="_Toc20215900"/>
      <w:bookmarkStart w:id="6611" w:name="_Toc27496401"/>
      <w:bookmarkStart w:id="6612" w:name="_Toc36108142"/>
      <w:bookmarkStart w:id="6613" w:name="_Toc44598895"/>
      <w:bookmarkStart w:id="6614" w:name="_Toc44602750"/>
      <w:bookmarkStart w:id="6615" w:name="_Toc45197927"/>
      <w:bookmarkStart w:id="6616" w:name="_Toc45695960"/>
      <w:bookmarkStart w:id="6617" w:name="_Toc51851416"/>
      <w:bookmarkStart w:id="6618" w:name="_Toc92225033"/>
      <w:bookmarkStart w:id="6619" w:name="_Toc202372147"/>
      <w:bookmarkEnd w:id="6609"/>
      <w:r w:rsidRPr="00B02A0B">
        <w:t>15.2.17</w:t>
      </w:r>
      <w:r w:rsidRPr="00B02A0B">
        <w:tab/>
        <w:t>Metadata</w:t>
      </w:r>
      <w:bookmarkEnd w:id="6610"/>
      <w:bookmarkEnd w:id="6611"/>
      <w:bookmarkEnd w:id="6612"/>
      <w:bookmarkEnd w:id="6613"/>
      <w:bookmarkEnd w:id="6614"/>
      <w:bookmarkEnd w:id="6615"/>
      <w:bookmarkEnd w:id="6616"/>
      <w:bookmarkEnd w:id="6617"/>
      <w:bookmarkEnd w:id="6618"/>
      <w:bookmarkEnd w:id="6619"/>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620" w:name="_CRTable15_2_171"/>
      <w:r w:rsidRPr="00B02A0B">
        <w:t>Table </w:t>
      </w:r>
      <w:bookmarkEnd w:id="6620"/>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621" w:name="_CR15_2_18"/>
      <w:bookmarkStart w:id="6622" w:name="_Toc20215901"/>
      <w:bookmarkStart w:id="6623" w:name="_Toc27496402"/>
      <w:bookmarkStart w:id="6624" w:name="_Toc36108143"/>
      <w:bookmarkStart w:id="6625" w:name="_Toc44598896"/>
      <w:bookmarkStart w:id="6626" w:name="_Toc44602751"/>
      <w:bookmarkStart w:id="6627" w:name="_Toc45197928"/>
      <w:bookmarkStart w:id="6628" w:name="_Toc45695961"/>
      <w:bookmarkStart w:id="6629" w:name="_Toc51851417"/>
      <w:bookmarkStart w:id="6630" w:name="_Toc92225034"/>
      <w:bookmarkStart w:id="6631" w:name="_Toc202372148"/>
      <w:bookmarkEnd w:id="6621"/>
      <w:r w:rsidRPr="00B02A0B">
        <w:t>15.2.18</w:t>
      </w:r>
      <w:r w:rsidRPr="00B02A0B">
        <w:tab/>
        <w:t>Notification type</w:t>
      </w:r>
      <w:bookmarkEnd w:id="6622"/>
      <w:bookmarkEnd w:id="6623"/>
      <w:bookmarkEnd w:id="6624"/>
      <w:bookmarkEnd w:id="6625"/>
      <w:bookmarkEnd w:id="6626"/>
      <w:bookmarkEnd w:id="6627"/>
      <w:bookmarkEnd w:id="6628"/>
      <w:bookmarkEnd w:id="6629"/>
      <w:bookmarkEnd w:id="6630"/>
      <w:bookmarkEnd w:id="6631"/>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32" w:name="_CRTable15_2_181"/>
      <w:r w:rsidRPr="00B02A0B">
        <w:lastRenderedPageBreak/>
        <w:t>Table </w:t>
      </w:r>
      <w:bookmarkEnd w:id="6632"/>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33" w:name="_CR15_2_19"/>
      <w:bookmarkStart w:id="6634" w:name="_Toc20215902"/>
      <w:bookmarkStart w:id="6635" w:name="_Toc27496403"/>
      <w:bookmarkStart w:id="6636" w:name="_Toc36108144"/>
      <w:bookmarkStart w:id="6637" w:name="_Toc44598897"/>
      <w:bookmarkStart w:id="6638" w:name="_Toc44602752"/>
      <w:bookmarkStart w:id="6639" w:name="_Toc45197929"/>
      <w:bookmarkStart w:id="6640" w:name="_Toc45695962"/>
      <w:bookmarkStart w:id="6641" w:name="_Toc51851418"/>
      <w:bookmarkStart w:id="6642" w:name="_Toc92225035"/>
      <w:bookmarkStart w:id="6643" w:name="_Toc202372149"/>
      <w:bookmarkEnd w:id="6633"/>
      <w:r w:rsidRPr="00B02A0B">
        <w:t>15.2.19</w:t>
      </w:r>
      <w:r w:rsidRPr="00B02A0B">
        <w:rPr>
          <w:lang w:eastAsia="ko-KR"/>
        </w:rPr>
        <w:tab/>
      </w:r>
      <w:r w:rsidRPr="00B02A0B">
        <w:rPr>
          <w:lang w:val="en-US" w:eastAsia="ko-KR"/>
        </w:rPr>
        <w:t>Data query</w:t>
      </w:r>
      <w:r w:rsidRPr="00B02A0B">
        <w:rPr>
          <w:lang w:eastAsia="ko-KR"/>
        </w:rPr>
        <w:t xml:space="preserve"> type</w:t>
      </w:r>
      <w:bookmarkEnd w:id="6634"/>
      <w:bookmarkEnd w:id="6635"/>
      <w:bookmarkEnd w:id="6636"/>
      <w:bookmarkEnd w:id="6637"/>
      <w:bookmarkEnd w:id="6638"/>
      <w:bookmarkEnd w:id="6639"/>
      <w:bookmarkEnd w:id="6640"/>
      <w:bookmarkEnd w:id="6641"/>
      <w:bookmarkEnd w:id="6642"/>
      <w:bookmarkEnd w:id="6643"/>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44" w:name="_CRFigure15_2_191"/>
      <w:r w:rsidRPr="00B02A0B">
        <w:t xml:space="preserve">Figure </w:t>
      </w:r>
      <w:bookmarkEnd w:id="6644"/>
      <w:r w:rsidRPr="00B02A0B">
        <w:t>15.2.19-1: Data query type</w:t>
      </w:r>
    </w:p>
    <w:p w14:paraId="45CB2FAD" w14:textId="77777777" w:rsidR="005C310B" w:rsidRPr="00B02A0B" w:rsidRDefault="005C310B" w:rsidP="005C310B">
      <w:pPr>
        <w:pStyle w:val="TH"/>
      </w:pPr>
      <w:bookmarkStart w:id="6645" w:name="_CRTable15_2_191"/>
      <w:r w:rsidRPr="00B02A0B">
        <w:t>Table </w:t>
      </w:r>
      <w:bookmarkEnd w:id="6645"/>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46" w:name="_CR15_2_20"/>
      <w:bookmarkStart w:id="6647" w:name="_Toc20215903"/>
      <w:bookmarkStart w:id="6648" w:name="_Toc27496404"/>
      <w:bookmarkStart w:id="6649" w:name="_Toc36108145"/>
      <w:bookmarkStart w:id="6650" w:name="_Toc44598898"/>
      <w:bookmarkStart w:id="6651" w:name="_Toc44602753"/>
      <w:bookmarkStart w:id="6652" w:name="_Toc45197930"/>
      <w:bookmarkStart w:id="6653" w:name="_Toc45695963"/>
      <w:bookmarkStart w:id="6654" w:name="_Toc51851419"/>
      <w:bookmarkStart w:id="6655" w:name="_Toc92225036"/>
      <w:bookmarkStart w:id="6656" w:name="_Toc202372150"/>
      <w:bookmarkEnd w:id="6646"/>
      <w:r w:rsidRPr="00B02A0B">
        <w:t>15.2.20</w:t>
      </w:r>
      <w:r w:rsidRPr="00B02A0B">
        <w:rPr>
          <w:lang w:eastAsia="ko-KR"/>
        </w:rPr>
        <w:tab/>
      </w:r>
      <w:r w:rsidRPr="00B02A0B">
        <w:rPr>
          <w:lang w:val="en-US"/>
        </w:rPr>
        <w:t xml:space="preserve">Comm release Information </w:t>
      </w:r>
      <w:r w:rsidRPr="00B02A0B">
        <w:rPr>
          <w:lang w:eastAsia="ko-KR"/>
        </w:rPr>
        <w:t>type</w:t>
      </w:r>
      <w:bookmarkEnd w:id="6647"/>
      <w:bookmarkEnd w:id="6648"/>
      <w:bookmarkEnd w:id="6649"/>
      <w:bookmarkEnd w:id="6650"/>
      <w:bookmarkEnd w:id="6651"/>
      <w:bookmarkEnd w:id="6652"/>
      <w:bookmarkEnd w:id="6653"/>
      <w:bookmarkEnd w:id="6654"/>
      <w:bookmarkEnd w:id="6655"/>
      <w:bookmarkEnd w:id="6656"/>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57" w:name="_CRTable15_2_201"/>
      <w:r w:rsidRPr="00B02A0B">
        <w:t>Table </w:t>
      </w:r>
      <w:bookmarkEnd w:id="6657"/>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58" w:name="_CR15_2_21"/>
      <w:bookmarkStart w:id="6659" w:name="_Toc20215904"/>
      <w:bookmarkStart w:id="6660" w:name="_Toc27496405"/>
      <w:bookmarkStart w:id="6661" w:name="_Toc36108146"/>
      <w:bookmarkStart w:id="6662" w:name="_Toc44598899"/>
      <w:bookmarkStart w:id="6663" w:name="_Toc44602754"/>
      <w:bookmarkStart w:id="6664" w:name="_Toc45197931"/>
      <w:bookmarkStart w:id="6665" w:name="_Toc45695964"/>
      <w:bookmarkStart w:id="6666" w:name="_Toc51851420"/>
      <w:bookmarkStart w:id="6667" w:name="_Toc92225037"/>
      <w:bookmarkStart w:id="6668" w:name="_Toc202372151"/>
      <w:bookmarkEnd w:id="6658"/>
      <w:r w:rsidRPr="00B02A0B">
        <w:t>15.2.21</w:t>
      </w:r>
      <w:r w:rsidRPr="00B02A0B">
        <w:rPr>
          <w:lang w:eastAsia="ko-KR"/>
        </w:rPr>
        <w:tab/>
      </w:r>
      <w:r w:rsidRPr="00B02A0B">
        <w:rPr>
          <w:lang w:val="en-US"/>
        </w:rPr>
        <w:t>Extension response type</w:t>
      </w:r>
      <w:bookmarkEnd w:id="6659"/>
      <w:bookmarkEnd w:id="6660"/>
      <w:bookmarkEnd w:id="6661"/>
      <w:bookmarkEnd w:id="6662"/>
      <w:bookmarkEnd w:id="6663"/>
      <w:bookmarkEnd w:id="6664"/>
      <w:bookmarkEnd w:id="6665"/>
      <w:bookmarkEnd w:id="6666"/>
      <w:bookmarkEnd w:id="6667"/>
      <w:bookmarkEnd w:id="6668"/>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 xml:space="preserve">s request for extension of the MCData communication. This information element is used only when comm release </w:t>
      </w:r>
      <w:r w:rsidRPr="00B02A0B">
        <w:lastRenderedPageBreak/>
        <w:t>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69" w:name="_CRFigure15_2_211"/>
      <w:r w:rsidRPr="00B02A0B">
        <w:t xml:space="preserve">Figure </w:t>
      </w:r>
      <w:bookmarkEnd w:id="6669"/>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70" w:name="_CRTable15_2_211"/>
      <w:r w:rsidRPr="00B02A0B">
        <w:t>Table </w:t>
      </w:r>
      <w:bookmarkEnd w:id="6670"/>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71" w:name="_CR15_2_22"/>
      <w:bookmarkStart w:id="6672" w:name="_Toc20215905"/>
      <w:bookmarkStart w:id="6673" w:name="_Toc27496406"/>
      <w:bookmarkStart w:id="6674" w:name="_Toc36108147"/>
      <w:bookmarkStart w:id="6675" w:name="_Toc44598900"/>
      <w:bookmarkStart w:id="6676" w:name="_Toc44602755"/>
      <w:bookmarkStart w:id="6677" w:name="_Toc45197932"/>
      <w:bookmarkStart w:id="6678" w:name="_Toc45695965"/>
      <w:bookmarkStart w:id="6679" w:name="_Toc51851421"/>
      <w:bookmarkStart w:id="6680" w:name="_Toc92225038"/>
      <w:bookmarkStart w:id="6681" w:name="_Toc202372152"/>
      <w:bookmarkEnd w:id="6671"/>
      <w:r w:rsidRPr="00B02A0B">
        <w:t>15.2.22</w:t>
      </w:r>
      <w:r w:rsidRPr="00B02A0B">
        <w:tab/>
        <w:t>Termination Information type</w:t>
      </w:r>
      <w:bookmarkEnd w:id="6672"/>
      <w:bookmarkEnd w:id="6673"/>
      <w:bookmarkEnd w:id="6674"/>
      <w:bookmarkEnd w:id="6675"/>
      <w:bookmarkEnd w:id="6676"/>
      <w:bookmarkEnd w:id="6677"/>
      <w:bookmarkEnd w:id="6678"/>
      <w:bookmarkEnd w:id="6679"/>
      <w:bookmarkEnd w:id="6680"/>
      <w:bookmarkEnd w:id="6681"/>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82" w:name="_CRTable15_2_221"/>
      <w:r w:rsidRPr="00B02A0B">
        <w:t>Table </w:t>
      </w:r>
      <w:bookmarkEnd w:id="6682"/>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83" w:name="_CR15_2_23"/>
      <w:bookmarkStart w:id="6684" w:name="_Toc20215906"/>
      <w:bookmarkStart w:id="6685" w:name="_Toc27496407"/>
      <w:bookmarkStart w:id="6686" w:name="_Toc36108148"/>
      <w:bookmarkStart w:id="6687" w:name="_Toc44598901"/>
      <w:bookmarkStart w:id="6688" w:name="_Toc44602756"/>
      <w:bookmarkStart w:id="6689" w:name="_Toc45197933"/>
      <w:bookmarkStart w:id="6690" w:name="_Toc45695966"/>
      <w:bookmarkStart w:id="6691" w:name="_Toc51851422"/>
      <w:bookmarkStart w:id="6692" w:name="_Toc92225039"/>
      <w:bookmarkStart w:id="6693" w:name="_Toc202372153"/>
      <w:bookmarkEnd w:id="6683"/>
      <w:r w:rsidRPr="00B02A0B">
        <w:t>15.2.23</w:t>
      </w:r>
      <w:r w:rsidRPr="00B02A0B">
        <w:tab/>
      </w:r>
      <w:r w:rsidRPr="00B02A0B">
        <w:rPr>
          <w:noProof/>
        </w:rPr>
        <w:t>Release Response Type</w:t>
      </w:r>
      <w:bookmarkEnd w:id="6684"/>
      <w:bookmarkEnd w:id="6685"/>
      <w:bookmarkEnd w:id="6686"/>
      <w:bookmarkEnd w:id="6687"/>
      <w:bookmarkEnd w:id="6688"/>
      <w:bookmarkEnd w:id="6689"/>
      <w:bookmarkEnd w:id="6690"/>
      <w:bookmarkEnd w:id="6691"/>
      <w:bookmarkEnd w:id="6692"/>
      <w:bookmarkEnd w:id="6693"/>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lastRenderedPageBreak/>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94" w:name="_CRFigure15_2_231"/>
      <w:r w:rsidRPr="00B02A0B">
        <w:t xml:space="preserve">Figure </w:t>
      </w:r>
      <w:bookmarkEnd w:id="6694"/>
      <w:r w:rsidRPr="00B02A0B">
        <w:t>15.2.23-1: Release Response Type</w:t>
      </w:r>
    </w:p>
    <w:p w14:paraId="73FC8A00" w14:textId="77777777" w:rsidR="005C310B" w:rsidRPr="00B02A0B" w:rsidRDefault="005C310B" w:rsidP="005C310B">
      <w:pPr>
        <w:pStyle w:val="TH"/>
      </w:pPr>
      <w:bookmarkStart w:id="6695" w:name="_CRTable15_2_231"/>
      <w:r w:rsidRPr="00B02A0B">
        <w:t>Table </w:t>
      </w:r>
      <w:bookmarkEnd w:id="6695"/>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96" w:name="_CR15_2_24"/>
      <w:bookmarkStart w:id="6697" w:name="_Toc20215907"/>
      <w:bookmarkStart w:id="6698" w:name="_Toc27496408"/>
      <w:bookmarkStart w:id="6699" w:name="_Toc36108149"/>
      <w:bookmarkStart w:id="6700" w:name="_Toc44598902"/>
      <w:bookmarkStart w:id="6701" w:name="_Toc44602757"/>
      <w:bookmarkStart w:id="6702" w:name="_Toc45197934"/>
      <w:bookmarkStart w:id="6703" w:name="_Toc45695967"/>
      <w:bookmarkStart w:id="6704" w:name="_Toc51851423"/>
      <w:bookmarkStart w:id="6705" w:name="_Toc92225040"/>
      <w:bookmarkStart w:id="6706" w:name="_Toc202372154"/>
      <w:bookmarkEnd w:id="6696"/>
      <w:r w:rsidRPr="00B02A0B">
        <w:t>15.2.24</w:t>
      </w:r>
      <w:r w:rsidRPr="00B02A0B">
        <w:tab/>
        <w:t>Extended application ID</w:t>
      </w:r>
      <w:bookmarkEnd w:id="6697"/>
      <w:bookmarkEnd w:id="6698"/>
      <w:bookmarkEnd w:id="6699"/>
      <w:bookmarkEnd w:id="6700"/>
      <w:bookmarkEnd w:id="6701"/>
      <w:bookmarkEnd w:id="6702"/>
      <w:bookmarkEnd w:id="6703"/>
      <w:bookmarkEnd w:id="6704"/>
      <w:bookmarkEnd w:id="6705"/>
      <w:bookmarkEnd w:id="6706"/>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707" w:name="_CRTable15_2_241"/>
      <w:r w:rsidRPr="00B02A0B">
        <w:t>Table </w:t>
      </w:r>
      <w:bookmarkEnd w:id="6707"/>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708" w:name="_CRTable15_2_242"/>
      <w:r w:rsidRPr="00B02A0B">
        <w:t>Table </w:t>
      </w:r>
      <w:bookmarkEnd w:id="6708"/>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709" w:name="_CRTable15_2_243"/>
      <w:r w:rsidRPr="00B02A0B">
        <w:t>Table </w:t>
      </w:r>
      <w:bookmarkEnd w:id="6709"/>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710" w:name="_CR15_2_25"/>
      <w:bookmarkStart w:id="6711" w:name="_Toc20153098"/>
      <w:bookmarkStart w:id="6712" w:name="_Toc27496409"/>
      <w:bookmarkStart w:id="6713" w:name="_Toc36108150"/>
      <w:bookmarkStart w:id="6714" w:name="_Toc44598903"/>
      <w:bookmarkStart w:id="6715" w:name="_Toc44602758"/>
      <w:bookmarkStart w:id="6716" w:name="_Toc45197935"/>
      <w:bookmarkStart w:id="6717" w:name="_Toc45695968"/>
      <w:bookmarkStart w:id="6718" w:name="_Toc51851424"/>
      <w:bookmarkStart w:id="6719" w:name="_Toc92225041"/>
      <w:bookmarkStart w:id="6720" w:name="_Toc20153099"/>
      <w:bookmarkStart w:id="6721" w:name="_Toc20215908"/>
      <w:bookmarkStart w:id="6722" w:name="_Toc202372155"/>
      <w:bookmarkEnd w:id="6710"/>
      <w:r w:rsidRPr="00B02A0B">
        <w:t>15.2.25</w:t>
      </w:r>
      <w:r w:rsidRPr="00B02A0B">
        <w:rPr>
          <w:lang w:eastAsia="ko-KR"/>
        </w:rPr>
        <w:tab/>
        <w:t xml:space="preserve">User </w:t>
      </w:r>
      <w:r w:rsidRPr="00B02A0B">
        <w:t>location</w:t>
      </w:r>
      <w:bookmarkEnd w:id="6711"/>
      <w:bookmarkEnd w:id="6712"/>
      <w:bookmarkEnd w:id="6713"/>
      <w:bookmarkEnd w:id="6714"/>
      <w:bookmarkEnd w:id="6715"/>
      <w:bookmarkEnd w:id="6716"/>
      <w:bookmarkEnd w:id="6717"/>
      <w:bookmarkEnd w:id="6718"/>
      <w:bookmarkEnd w:id="6719"/>
      <w:bookmarkEnd w:id="6722"/>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23" w:name="_CRFigure15_2_251"/>
      <w:r w:rsidRPr="00B02A0B">
        <w:t>Figure </w:t>
      </w:r>
      <w:bookmarkEnd w:id="6723"/>
      <w:r w:rsidRPr="00B02A0B">
        <w:t>15.2.25-1: User location information element</w:t>
      </w:r>
    </w:p>
    <w:p w14:paraId="5E92443A" w14:textId="77777777" w:rsidR="005C310B" w:rsidRPr="00B02A0B" w:rsidRDefault="005C310B" w:rsidP="005C310B">
      <w:pPr>
        <w:pStyle w:val="TH"/>
      </w:pPr>
      <w:bookmarkStart w:id="6724" w:name="_CRTable15_2_251"/>
      <w:r w:rsidRPr="00B02A0B">
        <w:t>Table </w:t>
      </w:r>
      <w:bookmarkEnd w:id="6724"/>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25" w:name="_CR15_2_26"/>
      <w:bookmarkStart w:id="6726" w:name="_Toc27496410"/>
      <w:bookmarkStart w:id="6727" w:name="_Toc36108151"/>
      <w:bookmarkStart w:id="6728" w:name="_Toc44598904"/>
      <w:bookmarkStart w:id="6729" w:name="_Toc44602759"/>
      <w:bookmarkStart w:id="6730" w:name="_Toc45197936"/>
      <w:bookmarkStart w:id="6731" w:name="_Toc45695969"/>
      <w:bookmarkStart w:id="6732" w:name="_Toc51851425"/>
      <w:bookmarkStart w:id="6733" w:name="_Toc92225042"/>
      <w:bookmarkStart w:id="6734" w:name="_Toc202372156"/>
      <w:bookmarkEnd w:id="6725"/>
      <w:r w:rsidRPr="00B02A0B">
        <w:t>15.2.26</w:t>
      </w:r>
      <w:r w:rsidRPr="00B02A0B">
        <w:rPr>
          <w:lang w:eastAsia="ko-KR"/>
        </w:rPr>
        <w:tab/>
      </w:r>
      <w:r w:rsidRPr="00B02A0B">
        <w:t>Organization</w:t>
      </w:r>
      <w:r w:rsidRPr="00B02A0B">
        <w:rPr>
          <w:lang w:eastAsia="ko-KR"/>
        </w:rPr>
        <w:t xml:space="preserve"> name</w:t>
      </w:r>
      <w:bookmarkEnd w:id="6720"/>
      <w:bookmarkEnd w:id="6726"/>
      <w:bookmarkEnd w:id="6727"/>
      <w:bookmarkEnd w:id="6728"/>
      <w:bookmarkEnd w:id="6729"/>
      <w:bookmarkEnd w:id="6730"/>
      <w:bookmarkEnd w:id="6731"/>
      <w:bookmarkEnd w:id="6732"/>
      <w:bookmarkEnd w:id="6733"/>
      <w:bookmarkEnd w:id="6734"/>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35" w:name="_CRFigure15_2_261"/>
      <w:r w:rsidRPr="00B02A0B">
        <w:t>Figure </w:t>
      </w:r>
      <w:bookmarkEnd w:id="6735"/>
      <w:r w:rsidRPr="00B02A0B">
        <w:t>15.2.26-1: Organization name information element</w:t>
      </w:r>
    </w:p>
    <w:p w14:paraId="72E5558C" w14:textId="77777777" w:rsidR="005C310B" w:rsidRPr="00B02A0B" w:rsidRDefault="005C310B" w:rsidP="005C310B">
      <w:pPr>
        <w:pStyle w:val="TH"/>
      </w:pPr>
      <w:bookmarkStart w:id="6736" w:name="_CRTable15_2_261"/>
      <w:r w:rsidRPr="00B02A0B">
        <w:lastRenderedPageBreak/>
        <w:t>Table </w:t>
      </w:r>
      <w:bookmarkEnd w:id="6736"/>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37" w:name="_CR15_2_27"/>
      <w:bookmarkStart w:id="6738" w:name="_Toc92225043"/>
      <w:bookmarkStart w:id="6739" w:name="_Toc27496411"/>
      <w:bookmarkStart w:id="6740" w:name="_Toc36108152"/>
      <w:bookmarkStart w:id="6741" w:name="_Toc44598905"/>
      <w:bookmarkStart w:id="6742" w:name="_Toc44602760"/>
      <w:bookmarkStart w:id="6743" w:name="_Toc45197937"/>
      <w:bookmarkStart w:id="6744" w:name="_Toc45695970"/>
      <w:bookmarkStart w:id="6745" w:name="_Toc51851426"/>
      <w:bookmarkStart w:id="6746" w:name="_Toc202372157"/>
      <w:bookmarkEnd w:id="6737"/>
      <w:r w:rsidRPr="00B02A0B">
        <w:t>15.2.27</w:t>
      </w:r>
      <w:r w:rsidRPr="00B02A0B">
        <w:rPr>
          <w:lang w:eastAsia="ko-KR"/>
        </w:rPr>
        <w:tab/>
      </w:r>
      <w:r w:rsidRPr="00B02A0B">
        <w:t>Deferred FD signalling payload</w:t>
      </w:r>
      <w:bookmarkEnd w:id="6738"/>
      <w:bookmarkEnd w:id="6746"/>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47" w:name="_CRTable15_2_271"/>
      <w:r w:rsidRPr="00B02A0B">
        <w:t>Table </w:t>
      </w:r>
      <w:bookmarkEnd w:id="6747"/>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48" w:name="_CR15_2_28"/>
      <w:bookmarkStart w:id="6749" w:name="_Toc92225044"/>
      <w:bookmarkStart w:id="6750" w:name="_Toc202372158"/>
      <w:bookmarkEnd w:id="6748"/>
      <w:r w:rsidRPr="00B02A0B">
        <w:t>15.2.</w:t>
      </w:r>
      <w:r w:rsidRPr="00B02A0B">
        <w:rPr>
          <w:lang w:val="hr-HR"/>
        </w:rPr>
        <w:t>28</w:t>
      </w:r>
      <w:r w:rsidRPr="00B02A0B">
        <w:rPr>
          <w:lang w:eastAsia="ko-KR"/>
        </w:rPr>
        <w:tab/>
      </w:r>
      <w:r w:rsidRPr="00B02A0B">
        <w:t>Application metadata container</w:t>
      </w:r>
      <w:bookmarkEnd w:id="6749"/>
      <w:bookmarkEnd w:id="6750"/>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51" w:name="_CRFigure15_2_281"/>
      <w:r w:rsidRPr="009C194E">
        <w:rPr>
          <w:lang w:val="fr-FR"/>
        </w:rPr>
        <w:t>Figure </w:t>
      </w:r>
      <w:bookmarkEnd w:id="6751"/>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52" w:name="_CRTable15_2_281"/>
      <w:r w:rsidRPr="00B02A0B">
        <w:lastRenderedPageBreak/>
        <w:t>Table </w:t>
      </w:r>
      <w:bookmarkEnd w:id="6752"/>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53" w:name="_CRTable15_2_282"/>
      <w:r w:rsidRPr="00B02A0B">
        <w:t>Table </w:t>
      </w:r>
      <w:bookmarkEnd w:id="6753"/>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C21CB3" w:rsidRDefault="005C310B" w:rsidP="005C310B">
      <w:pPr>
        <w:pStyle w:val="EX"/>
        <w:rPr>
          <w:lang w:val="sv-SE"/>
        </w:rPr>
      </w:pPr>
      <w:r w:rsidRPr="00C21CB3">
        <w:rPr>
          <w:lang w:val="sv-SE"/>
        </w:rPr>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54" w:name="_CR16"/>
      <w:bookmarkStart w:id="6755" w:name="_Toc92225045"/>
      <w:bookmarkStart w:id="6756" w:name="_Toc202372159"/>
      <w:bookmarkEnd w:id="6754"/>
      <w:r w:rsidRPr="00B02A0B">
        <w:t>16</w:t>
      </w:r>
      <w:r w:rsidRPr="00B02A0B">
        <w:tab/>
        <w:t>Emergency Alert</w:t>
      </w:r>
      <w:bookmarkEnd w:id="6721"/>
      <w:bookmarkEnd w:id="6739"/>
      <w:bookmarkEnd w:id="6740"/>
      <w:bookmarkEnd w:id="6741"/>
      <w:bookmarkEnd w:id="6742"/>
      <w:bookmarkEnd w:id="6743"/>
      <w:bookmarkEnd w:id="6744"/>
      <w:bookmarkEnd w:id="6745"/>
      <w:bookmarkEnd w:id="6755"/>
      <w:bookmarkEnd w:id="6756"/>
    </w:p>
    <w:p w14:paraId="51B8CDF6" w14:textId="77777777" w:rsidR="005C310B" w:rsidRPr="00B02A0B" w:rsidRDefault="005C310B" w:rsidP="007D34FE">
      <w:pPr>
        <w:pStyle w:val="Heading2"/>
      </w:pPr>
      <w:bookmarkStart w:id="6757" w:name="_CR16_1"/>
      <w:bookmarkStart w:id="6758" w:name="_Toc20215909"/>
      <w:bookmarkStart w:id="6759" w:name="_Toc27496412"/>
      <w:bookmarkStart w:id="6760" w:name="_Toc36108153"/>
      <w:bookmarkStart w:id="6761" w:name="_Toc44598906"/>
      <w:bookmarkStart w:id="6762" w:name="_Toc44602761"/>
      <w:bookmarkStart w:id="6763" w:name="_Toc45197938"/>
      <w:bookmarkStart w:id="6764" w:name="_Toc45695971"/>
      <w:bookmarkStart w:id="6765" w:name="_Toc51851427"/>
      <w:bookmarkStart w:id="6766" w:name="_Toc92225046"/>
      <w:bookmarkStart w:id="6767" w:name="_Toc202372160"/>
      <w:bookmarkEnd w:id="6757"/>
      <w:r w:rsidRPr="00B02A0B">
        <w:t>16.1</w:t>
      </w:r>
      <w:r w:rsidRPr="00B02A0B">
        <w:tab/>
        <w:t>General</w:t>
      </w:r>
      <w:bookmarkEnd w:id="6758"/>
      <w:bookmarkEnd w:id="6759"/>
      <w:bookmarkEnd w:id="6760"/>
      <w:bookmarkEnd w:id="6761"/>
      <w:bookmarkEnd w:id="6762"/>
      <w:bookmarkEnd w:id="6763"/>
      <w:bookmarkEnd w:id="6764"/>
      <w:bookmarkEnd w:id="6765"/>
      <w:bookmarkEnd w:id="6766"/>
      <w:bookmarkEnd w:id="6767"/>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lastRenderedPageBreak/>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68"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69" w:name="_CR16_2"/>
      <w:bookmarkStart w:id="6770" w:name="_Toc27496413"/>
      <w:bookmarkStart w:id="6771" w:name="_Toc36108154"/>
      <w:bookmarkStart w:id="6772" w:name="_Toc44598907"/>
      <w:bookmarkStart w:id="6773" w:name="_Toc44602762"/>
      <w:bookmarkStart w:id="6774" w:name="_Toc45197939"/>
      <w:bookmarkStart w:id="6775" w:name="_Toc45695972"/>
      <w:bookmarkStart w:id="6776" w:name="_Toc51851428"/>
      <w:bookmarkStart w:id="6777" w:name="_Toc92225047"/>
      <w:bookmarkStart w:id="6778" w:name="_Toc202372161"/>
      <w:bookmarkEnd w:id="6769"/>
      <w:r w:rsidRPr="00B02A0B">
        <w:t>16.2</w:t>
      </w:r>
      <w:r w:rsidRPr="00B02A0B">
        <w:tab/>
        <w:t>On-network emergency alert</w:t>
      </w:r>
      <w:bookmarkEnd w:id="6768"/>
      <w:bookmarkEnd w:id="6770"/>
      <w:bookmarkEnd w:id="6771"/>
      <w:bookmarkEnd w:id="6772"/>
      <w:bookmarkEnd w:id="6773"/>
      <w:bookmarkEnd w:id="6774"/>
      <w:bookmarkEnd w:id="6775"/>
      <w:bookmarkEnd w:id="6776"/>
      <w:bookmarkEnd w:id="6777"/>
      <w:bookmarkEnd w:id="6778"/>
    </w:p>
    <w:p w14:paraId="38BEFA12" w14:textId="77777777" w:rsidR="005C310B" w:rsidRPr="00B02A0B" w:rsidRDefault="005C310B" w:rsidP="007D34FE">
      <w:pPr>
        <w:pStyle w:val="Heading3"/>
        <w:rPr>
          <w:rFonts w:eastAsia="Malgun Gothic"/>
        </w:rPr>
      </w:pPr>
      <w:bookmarkStart w:id="6779" w:name="_CR16_2_1"/>
      <w:bookmarkStart w:id="6780" w:name="_Toc20215911"/>
      <w:bookmarkStart w:id="6781" w:name="_Toc27496414"/>
      <w:bookmarkStart w:id="6782" w:name="_Toc36108155"/>
      <w:bookmarkStart w:id="6783" w:name="_Toc44598908"/>
      <w:bookmarkStart w:id="6784" w:name="_Toc44602763"/>
      <w:bookmarkStart w:id="6785" w:name="_Toc45197940"/>
      <w:bookmarkStart w:id="6786" w:name="_Toc45695973"/>
      <w:bookmarkStart w:id="6787" w:name="_Toc51851429"/>
      <w:bookmarkStart w:id="6788" w:name="_Toc92225048"/>
      <w:bookmarkStart w:id="6789" w:name="_Toc202372162"/>
      <w:bookmarkEnd w:id="6779"/>
      <w:r w:rsidRPr="00B02A0B">
        <w:rPr>
          <w:rFonts w:eastAsia="Malgun Gothic"/>
        </w:rPr>
        <w:t>16.2.1</w:t>
      </w:r>
      <w:r w:rsidRPr="00B02A0B">
        <w:rPr>
          <w:rFonts w:eastAsia="Malgun Gothic"/>
        </w:rPr>
        <w:tab/>
        <w:t>Client procedures</w:t>
      </w:r>
      <w:bookmarkEnd w:id="6780"/>
      <w:bookmarkEnd w:id="6781"/>
      <w:bookmarkEnd w:id="6782"/>
      <w:bookmarkEnd w:id="6783"/>
      <w:bookmarkEnd w:id="6784"/>
      <w:bookmarkEnd w:id="6785"/>
      <w:bookmarkEnd w:id="6786"/>
      <w:bookmarkEnd w:id="6787"/>
      <w:bookmarkEnd w:id="6788"/>
      <w:bookmarkEnd w:id="6789"/>
    </w:p>
    <w:p w14:paraId="118C5CCF" w14:textId="77777777" w:rsidR="005C310B" w:rsidRPr="00B02A0B" w:rsidRDefault="005C310B" w:rsidP="007D34FE">
      <w:pPr>
        <w:pStyle w:val="Heading4"/>
      </w:pPr>
      <w:bookmarkStart w:id="6790" w:name="_CR16_2_1_1"/>
      <w:bookmarkStart w:id="6791" w:name="_Toc20215912"/>
      <w:bookmarkStart w:id="6792" w:name="_Toc27496415"/>
      <w:bookmarkStart w:id="6793" w:name="_Toc36108156"/>
      <w:bookmarkStart w:id="6794" w:name="_Toc44598909"/>
      <w:bookmarkStart w:id="6795" w:name="_Toc44602764"/>
      <w:bookmarkStart w:id="6796" w:name="_Toc45197941"/>
      <w:bookmarkStart w:id="6797" w:name="_Toc45695974"/>
      <w:bookmarkStart w:id="6798" w:name="_Toc51851430"/>
      <w:bookmarkStart w:id="6799" w:name="_Toc92225049"/>
      <w:bookmarkStart w:id="6800" w:name="_Toc202372163"/>
      <w:bookmarkEnd w:id="6790"/>
      <w:r w:rsidRPr="00B02A0B">
        <w:rPr>
          <w:rFonts w:eastAsia="Malgun Gothic"/>
        </w:rPr>
        <w:t>16.2.1.1</w:t>
      </w:r>
      <w:r w:rsidRPr="00B02A0B">
        <w:rPr>
          <w:rFonts w:eastAsia="Malgun Gothic"/>
        </w:rPr>
        <w:tab/>
        <w:t>Emergency alert origination</w:t>
      </w:r>
      <w:bookmarkEnd w:id="6791"/>
      <w:bookmarkEnd w:id="6792"/>
      <w:bookmarkEnd w:id="6793"/>
      <w:bookmarkEnd w:id="6794"/>
      <w:bookmarkEnd w:id="6795"/>
      <w:bookmarkEnd w:id="6796"/>
      <w:bookmarkEnd w:id="6797"/>
      <w:bookmarkEnd w:id="6798"/>
      <w:bookmarkEnd w:id="6799"/>
      <w:bookmarkEnd w:id="6800"/>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lastRenderedPageBreak/>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801" w:name="_CR16_2_1_2"/>
      <w:bookmarkStart w:id="6802" w:name="_Toc20215913"/>
      <w:bookmarkStart w:id="6803" w:name="_Toc27496416"/>
      <w:bookmarkStart w:id="6804" w:name="_Toc36108157"/>
      <w:bookmarkStart w:id="6805" w:name="_Toc44598910"/>
      <w:bookmarkStart w:id="6806" w:name="_Toc44602765"/>
      <w:bookmarkStart w:id="6807" w:name="_Toc45197942"/>
      <w:bookmarkStart w:id="6808" w:name="_Toc45695975"/>
      <w:bookmarkStart w:id="6809" w:name="_Toc51851431"/>
      <w:bookmarkStart w:id="6810" w:name="_Toc92225050"/>
      <w:bookmarkStart w:id="6811" w:name="_Toc202372164"/>
      <w:bookmarkEnd w:id="6801"/>
      <w:r w:rsidRPr="00B02A0B">
        <w:rPr>
          <w:rFonts w:eastAsia="Malgun Gothic"/>
        </w:rPr>
        <w:t>16.2.1.2</w:t>
      </w:r>
      <w:r w:rsidRPr="00B02A0B">
        <w:rPr>
          <w:rFonts w:eastAsia="Malgun Gothic"/>
        </w:rPr>
        <w:tab/>
        <w:t>Emergency alert cancellation</w:t>
      </w:r>
      <w:bookmarkEnd w:id="6802"/>
      <w:bookmarkEnd w:id="6803"/>
      <w:bookmarkEnd w:id="6804"/>
      <w:bookmarkEnd w:id="6805"/>
      <w:bookmarkEnd w:id="6806"/>
      <w:bookmarkEnd w:id="6807"/>
      <w:bookmarkEnd w:id="6808"/>
      <w:bookmarkEnd w:id="6809"/>
      <w:bookmarkEnd w:id="6810"/>
      <w:bookmarkEnd w:id="6811"/>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lastRenderedPageBreak/>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lastRenderedPageBreak/>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812" w:name="_CR16_2_1_3"/>
      <w:bookmarkStart w:id="6813" w:name="_Toc20152877"/>
      <w:bookmarkStart w:id="6814" w:name="_Toc27495542"/>
      <w:bookmarkStart w:id="6815" w:name="_Toc44598911"/>
      <w:bookmarkStart w:id="6816" w:name="_Toc44602766"/>
      <w:bookmarkStart w:id="6817" w:name="_Toc45197943"/>
      <w:bookmarkStart w:id="6818" w:name="_Toc45695976"/>
      <w:bookmarkStart w:id="6819" w:name="_Toc51851432"/>
      <w:bookmarkStart w:id="6820" w:name="_Toc92225051"/>
      <w:bookmarkStart w:id="6821" w:name="_Toc20152885"/>
      <w:bookmarkStart w:id="6822" w:name="_Toc27496417"/>
      <w:bookmarkStart w:id="6823" w:name="_Toc36108158"/>
      <w:bookmarkStart w:id="6824" w:name="_Toc20215914"/>
      <w:bookmarkStart w:id="6825" w:name="_Toc202372165"/>
      <w:bookmarkEnd w:id="6812"/>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813"/>
      <w:bookmarkEnd w:id="6814"/>
      <w:bookmarkEnd w:id="6815"/>
      <w:bookmarkEnd w:id="6816"/>
      <w:bookmarkEnd w:id="6817"/>
      <w:bookmarkEnd w:id="6818"/>
      <w:bookmarkEnd w:id="6819"/>
      <w:bookmarkEnd w:id="6820"/>
      <w:bookmarkEnd w:id="6825"/>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lastRenderedPageBreak/>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lastRenderedPageBreak/>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26" w:name="_CR16_2_1_4"/>
      <w:bookmarkStart w:id="6827" w:name="_Toc92225052"/>
      <w:bookmarkStart w:id="6828" w:name="_Toc20156333"/>
      <w:bookmarkStart w:id="6829" w:name="_Toc27501491"/>
      <w:bookmarkStart w:id="6830" w:name="_Toc44598912"/>
      <w:bookmarkStart w:id="6831" w:name="_Toc44602767"/>
      <w:bookmarkStart w:id="6832" w:name="_Toc45197944"/>
      <w:bookmarkStart w:id="6833" w:name="_Toc45695977"/>
      <w:bookmarkStart w:id="6834" w:name="_Toc51851433"/>
      <w:bookmarkStart w:id="6835" w:name="_Toc202372166"/>
      <w:bookmarkEnd w:id="6826"/>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27"/>
      <w:bookmarkEnd w:id="6835"/>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36" w:name="_CR16_2_1_5"/>
      <w:bookmarkStart w:id="6837" w:name="_Toc20156332"/>
      <w:bookmarkStart w:id="6838" w:name="_Toc27501490"/>
      <w:bookmarkStart w:id="6839" w:name="_Toc36049616"/>
      <w:bookmarkStart w:id="6840" w:name="_Toc45210382"/>
      <w:bookmarkStart w:id="6841" w:name="_Toc51861207"/>
      <w:bookmarkStart w:id="6842" w:name="_Toc59212531"/>
      <w:bookmarkStart w:id="6843" w:name="_Toc92225053"/>
      <w:bookmarkStart w:id="6844" w:name="_Toc202372167"/>
      <w:bookmarkEnd w:id="6836"/>
      <w:r w:rsidRPr="00B02A0B">
        <w:rPr>
          <w:rFonts w:eastAsia="Malgun Gothic"/>
        </w:rPr>
        <w:t>16.2.1.5</w:t>
      </w:r>
      <w:r w:rsidRPr="00B02A0B">
        <w:rPr>
          <w:rFonts w:eastAsia="Malgun Gothic"/>
        </w:rPr>
        <w:tab/>
        <w:t xml:space="preserve">MCData client receives notification of entry into or exit from </w:t>
      </w:r>
      <w:bookmarkEnd w:id="6837"/>
      <w:bookmarkEnd w:id="6838"/>
      <w:bookmarkEnd w:id="6839"/>
      <w:bookmarkEnd w:id="6840"/>
      <w:bookmarkEnd w:id="6841"/>
      <w:bookmarkEnd w:id="6842"/>
      <w:r w:rsidRPr="00B02A0B">
        <w:rPr>
          <w:lang w:eastAsia="ko-KR"/>
        </w:rPr>
        <w:t xml:space="preserve">an emergency </w:t>
      </w:r>
      <w:r w:rsidRPr="00B02A0B">
        <w:rPr>
          <w:lang w:val="en-US" w:eastAsia="ko-KR"/>
        </w:rPr>
        <w:t>alert area</w:t>
      </w:r>
      <w:bookmarkEnd w:id="6843"/>
      <w:bookmarkEnd w:id="6844"/>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lastRenderedPageBreak/>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45" w:name="_CR16_2_2"/>
      <w:bookmarkStart w:id="6846" w:name="_Toc92225054"/>
      <w:bookmarkStart w:id="6847" w:name="_Toc202372168"/>
      <w:bookmarkEnd w:id="6845"/>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28"/>
      <w:bookmarkEnd w:id="6829"/>
      <w:bookmarkEnd w:id="6830"/>
      <w:bookmarkEnd w:id="6831"/>
      <w:bookmarkEnd w:id="6832"/>
      <w:bookmarkEnd w:id="6833"/>
      <w:bookmarkEnd w:id="6834"/>
      <w:bookmarkEnd w:id="6846"/>
      <w:bookmarkEnd w:id="6847"/>
    </w:p>
    <w:p w14:paraId="65189E68" w14:textId="77777777" w:rsidR="005C310B" w:rsidRPr="00B02A0B" w:rsidRDefault="005C310B" w:rsidP="007D34FE">
      <w:pPr>
        <w:pStyle w:val="Heading4"/>
      </w:pPr>
      <w:bookmarkStart w:id="6848" w:name="_CR16_2_2_1"/>
      <w:bookmarkStart w:id="6849" w:name="_Toc20156334"/>
      <w:bookmarkStart w:id="6850" w:name="_Toc27501492"/>
      <w:bookmarkStart w:id="6851" w:name="_Toc44598913"/>
      <w:bookmarkStart w:id="6852" w:name="_Toc44602768"/>
      <w:bookmarkStart w:id="6853" w:name="_Toc45197945"/>
      <w:bookmarkStart w:id="6854" w:name="_Toc45695978"/>
      <w:bookmarkStart w:id="6855" w:name="_Toc51851434"/>
      <w:bookmarkStart w:id="6856" w:name="_Toc92225055"/>
      <w:bookmarkStart w:id="6857" w:name="_Toc202372169"/>
      <w:bookmarkEnd w:id="6848"/>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49"/>
      <w:bookmarkEnd w:id="6850"/>
      <w:bookmarkEnd w:id="6851"/>
      <w:bookmarkEnd w:id="6852"/>
      <w:bookmarkEnd w:id="6853"/>
      <w:bookmarkEnd w:id="6854"/>
      <w:bookmarkEnd w:id="6855"/>
      <w:bookmarkEnd w:id="6856"/>
      <w:bookmarkEnd w:id="6857"/>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lastRenderedPageBreak/>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58" w:name="_CR16_2_2_2"/>
      <w:bookmarkStart w:id="6859" w:name="_Toc20156335"/>
      <w:bookmarkStart w:id="6860" w:name="_Toc27501493"/>
      <w:bookmarkStart w:id="6861" w:name="_Toc44598914"/>
      <w:bookmarkStart w:id="6862" w:name="_Toc44602769"/>
      <w:bookmarkStart w:id="6863" w:name="_Toc45197946"/>
      <w:bookmarkStart w:id="6864" w:name="_Toc45695979"/>
      <w:bookmarkStart w:id="6865" w:name="_Toc51851435"/>
      <w:bookmarkStart w:id="6866" w:name="_Toc92225056"/>
      <w:bookmarkStart w:id="6867" w:name="_Toc202372170"/>
      <w:bookmarkEnd w:id="6858"/>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59"/>
      <w:bookmarkEnd w:id="6860"/>
      <w:bookmarkEnd w:id="6861"/>
      <w:bookmarkEnd w:id="6862"/>
      <w:bookmarkEnd w:id="6863"/>
      <w:bookmarkEnd w:id="6864"/>
      <w:bookmarkEnd w:id="6865"/>
      <w:bookmarkEnd w:id="6866"/>
      <w:bookmarkEnd w:id="6867"/>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lastRenderedPageBreak/>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68" w:name="_CR16_2_2_3"/>
      <w:bookmarkStart w:id="6869" w:name="_Toc20156336"/>
      <w:bookmarkStart w:id="6870" w:name="_Toc27501494"/>
      <w:bookmarkStart w:id="6871" w:name="_Toc44598915"/>
      <w:bookmarkStart w:id="6872" w:name="_Toc44602770"/>
      <w:bookmarkStart w:id="6873" w:name="_Toc45197947"/>
      <w:bookmarkStart w:id="6874" w:name="_Toc45695980"/>
      <w:bookmarkStart w:id="6875" w:name="_Toc51851436"/>
      <w:bookmarkStart w:id="6876" w:name="_Toc92225057"/>
      <w:bookmarkStart w:id="6877" w:name="_Toc202372171"/>
      <w:bookmarkEnd w:id="6868"/>
      <w:r w:rsidRPr="00B02A0B">
        <w:t>1</w:t>
      </w:r>
      <w:r w:rsidRPr="00B02A0B">
        <w:rPr>
          <w:lang w:val="en-US"/>
        </w:rPr>
        <w:t>6.2</w:t>
      </w:r>
      <w:r w:rsidRPr="00B02A0B">
        <w:t>.2.3</w:t>
      </w:r>
      <w:r w:rsidRPr="00B02A0B">
        <w:tab/>
        <w:t>Receipt of a SIP MESSAGE request indicating successful delivery of emergency notification</w:t>
      </w:r>
      <w:bookmarkEnd w:id="6869"/>
      <w:bookmarkEnd w:id="6870"/>
      <w:bookmarkEnd w:id="6871"/>
      <w:bookmarkEnd w:id="6872"/>
      <w:bookmarkEnd w:id="6873"/>
      <w:bookmarkEnd w:id="6874"/>
      <w:bookmarkEnd w:id="6875"/>
      <w:bookmarkEnd w:id="6876"/>
      <w:bookmarkEnd w:id="6877"/>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lastRenderedPageBreak/>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878" w:name="_CR16_2A"/>
      <w:bookmarkStart w:id="6879" w:name="_Toc202372172"/>
      <w:bookmarkEnd w:id="6878"/>
      <w:r>
        <w:rPr>
          <w:rFonts w:eastAsia="Malgun Gothic"/>
        </w:rPr>
        <w:t>16.2A</w:t>
      </w:r>
      <w:r w:rsidRPr="0073469F">
        <w:rPr>
          <w:rFonts w:eastAsia="Malgun Gothic"/>
        </w:rPr>
        <w:tab/>
        <w:t xml:space="preserve">On-network </w:t>
      </w:r>
      <w:bookmarkStart w:id="6880" w:name="_Hlk157691766"/>
      <w:r>
        <w:rPr>
          <w:rFonts w:eastAsia="Malgun Gothic"/>
        </w:rPr>
        <w:t xml:space="preserve">MCData adhoc group </w:t>
      </w:r>
      <w:bookmarkEnd w:id="6880"/>
      <w:r w:rsidRPr="0073469F">
        <w:rPr>
          <w:rFonts w:eastAsia="Malgun Gothic"/>
        </w:rPr>
        <w:t>emergency alert</w:t>
      </w:r>
      <w:bookmarkEnd w:id="6879"/>
    </w:p>
    <w:p w14:paraId="44C3001B" w14:textId="77777777" w:rsidR="004F08A3" w:rsidRDefault="004F08A3" w:rsidP="004F08A3">
      <w:pPr>
        <w:pStyle w:val="Heading3"/>
        <w:rPr>
          <w:rFonts w:eastAsia="Malgun Gothic"/>
        </w:rPr>
      </w:pPr>
      <w:bookmarkStart w:id="6881" w:name="_CR16_2A_1"/>
      <w:bookmarkStart w:id="6882" w:name="_Toc171604494"/>
      <w:bookmarkStart w:id="6883" w:name="_Toc202372173"/>
      <w:bookmarkEnd w:id="6881"/>
      <w:r>
        <w:rPr>
          <w:rFonts w:eastAsia="Malgun Gothic"/>
        </w:rPr>
        <w:t>16.2A.1</w:t>
      </w:r>
      <w:r>
        <w:rPr>
          <w:rFonts w:eastAsia="Malgun Gothic"/>
        </w:rPr>
        <w:tab/>
        <w:t>Client procedures</w:t>
      </w:r>
      <w:bookmarkEnd w:id="6882"/>
      <w:bookmarkEnd w:id="6883"/>
    </w:p>
    <w:p w14:paraId="07E7E6ED" w14:textId="77777777" w:rsidR="004F08A3" w:rsidRDefault="004F08A3" w:rsidP="004F08A3">
      <w:pPr>
        <w:pStyle w:val="Heading4"/>
      </w:pPr>
      <w:bookmarkStart w:id="6884" w:name="_CR16_2A_1_1"/>
      <w:bookmarkStart w:id="6885" w:name="_Toc171604495"/>
      <w:bookmarkStart w:id="6886" w:name="_Toc202372174"/>
      <w:bookmarkEnd w:id="6884"/>
      <w:r>
        <w:rPr>
          <w:rFonts w:eastAsia="Malgun Gothic"/>
        </w:rPr>
        <w:t>16.2A.1.1</w:t>
      </w:r>
      <w:r>
        <w:rPr>
          <w:rFonts w:eastAsia="Malgun Gothic"/>
        </w:rPr>
        <w:tab/>
        <w:t>Ad hoc group emergency alert origination</w:t>
      </w:r>
      <w:bookmarkEnd w:id="6885"/>
      <w:bookmarkEnd w:id="6886"/>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lastRenderedPageBreak/>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3F7DE704" w:rsidR="004F08A3" w:rsidRPr="00BE260C" w:rsidRDefault="004F08A3" w:rsidP="004F08A3">
      <w:pPr>
        <w:pStyle w:val="B2"/>
      </w:pPr>
      <w:r>
        <w:t>g)</w:t>
      </w:r>
      <w:r>
        <w:tab/>
        <w:t>a &lt;</w:t>
      </w:r>
      <w:r w:rsidR="00A643F0">
        <w:t>comn-participants-criteria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87" w:name="_CR16_2A_1_2"/>
      <w:bookmarkStart w:id="6888" w:name="_Toc171604496"/>
      <w:bookmarkStart w:id="6889" w:name="_Hlk173776280"/>
      <w:bookmarkStart w:id="6890" w:name="_Toc202372175"/>
      <w:bookmarkEnd w:id="6887"/>
      <w:r>
        <w:rPr>
          <w:rFonts w:eastAsia="Malgun Gothic"/>
        </w:rPr>
        <w:t>16.2A.1.2</w:t>
      </w:r>
      <w:r>
        <w:rPr>
          <w:rFonts w:eastAsia="Malgun Gothic"/>
        </w:rPr>
        <w:tab/>
        <w:t>Ad hoc group emergency alert cancellation</w:t>
      </w:r>
      <w:bookmarkEnd w:id="6888"/>
      <w:bookmarkEnd w:id="6890"/>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89"/>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lastRenderedPageBreak/>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 shall set the MCData adhoc group emergency alert</w:t>
      </w:r>
      <w:r w:rsidRPr="00D95692">
        <w:t xml:space="preserve"> state</w:t>
      </w:r>
      <w: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lastRenderedPageBreak/>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91" w:name="_CR16_2A_1_3"/>
      <w:bookmarkStart w:id="6892" w:name="_Toc171604497"/>
      <w:bookmarkStart w:id="6893" w:name="_Toc202372176"/>
      <w:bookmarkEnd w:id="6891"/>
      <w:r>
        <w:rPr>
          <w:rFonts w:eastAsia="Malgun Gothic"/>
        </w:rPr>
        <w:t>16.2A.1.3</w:t>
      </w:r>
      <w:r>
        <w:rPr>
          <w:rFonts w:eastAsia="Malgun Gothic"/>
        </w:rPr>
        <w:tab/>
        <w:t>MCData client receives an MCData adhoc group emergency alert notification</w:t>
      </w:r>
      <w:bookmarkEnd w:id="6892"/>
      <w:bookmarkEnd w:id="6893"/>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Default="004F08A3" w:rsidP="004F08A3">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39C0DD8B" w14:textId="77777777" w:rsidR="005C3DB9" w:rsidRPr="00E62042" w:rsidRDefault="005C3DB9" w:rsidP="005C3DB9">
      <w:pPr>
        <w:pStyle w:val="Heading4"/>
      </w:pPr>
      <w:bookmarkStart w:id="6894" w:name="_CR16_2A_1_4"/>
      <w:bookmarkStart w:id="6895" w:name="_Toc202372177"/>
      <w:bookmarkEnd w:id="6894"/>
      <w:r>
        <w:t>16.2</w:t>
      </w:r>
      <w:r w:rsidRPr="00952B6C">
        <w:t>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w:t>
      </w:r>
      <w:r>
        <w:t>Data</w:t>
      </w:r>
      <w:r w:rsidRPr="00A80352">
        <w:rPr>
          <w:rFonts w:eastAsia="Malgun Gothic"/>
        </w:rPr>
        <w:t xml:space="preserve"> function</w:t>
      </w:r>
      <w:r>
        <w:rPr>
          <w:rFonts w:eastAsia="Malgun Gothic"/>
        </w:rPr>
        <w:t>"</w:t>
      </w:r>
      <w:bookmarkEnd w:id="6895"/>
    </w:p>
    <w:p w14:paraId="36FFE487" w14:textId="77777777" w:rsidR="005C3DB9" w:rsidRPr="00A80352" w:rsidRDefault="005C3DB9" w:rsidP="005C3DB9">
      <w:r w:rsidRPr="00A80352">
        <w:t>Upon receiving a request from the MC</w:t>
      </w:r>
      <w:r>
        <w:t>Data</w:t>
      </w:r>
      <w:r w:rsidRPr="00A80352">
        <w:t xml:space="preserve"> user to </w:t>
      </w:r>
      <w:r w:rsidRPr="00A80352">
        <w:rPr>
          <w:lang w:eastAsia="ko-KR"/>
        </w:rPr>
        <w:t xml:space="preserve">modify criteria of participants for </w:t>
      </w:r>
      <w:r w:rsidRPr="00A80352">
        <w:t>an MC</w:t>
      </w:r>
      <w:r>
        <w:t>Data</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Data</w:t>
      </w:r>
      <w:r w:rsidRPr="00A80352">
        <w:t xml:space="preserve"> client shall generate a SIP MESSAGE request in accordance with 3GPP TS 24.229 [</w:t>
      </w:r>
      <w:r>
        <w:t>5</w:t>
      </w:r>
      <w:r w:rsidRPr="00A80352">
        <w:t xml:space="preserve">] and </w:t>
      </w:r>
      <w:r w:rsidRPr="00A80352">
        <w:rPr>
          <w:lang w:eastAsia="ko-KR"/>
        </w:rPr>
        <w:t>IETF RFC 3428 [</w:t>
      </w:r>
      <w:r>
        <w:rPr>
          <w:lang w:eastAsia="ko-KR"/>
        </w:rPr>
        <w:t>6</w:t>
      </w:r>
      <w:r w:rsidRPr="00A80352">
        <w:rPr>
          <w:lang w:eastAsia="ko-KR"/>
        </w:rPr>
        <w:t xml:space="preserve">] </w:t>
      </w:r>
      <w:r w:rsidRPr="00A80352">
        <w:t>with the clarifications given below.</w:t>
      </w:r>
    </w:p>
    <w:p w14:paraId="11EEF061" w14:textId="77777777" w:rsidR="005C3DB9" w:rsidRPr="00A80352" w:rsidRDefault="005C3DB9" w:rsidP="005C3DB9">
      <w:pPr>
        <w:pStyle w:val="NO"/>
      </w:pPr>
      <w:r w:rsidRPr="00A80352">
        <w:lastRenderedPageBreak/>
        <w:t>NOTE 1:</w:t>
      </w:r>
      <w:r w:rsidRPr="00A80352">
        <w:tab/>
        <w:t>This SIP MESSAGE request is assumed to be sent out-of-dialog.</w:t>
      </w:r>
    </w:p>
    <w:p w14:paraId="16886AD8" w14:textId="77777777" w:rsidR="005C3DB9" w:rsidRPr="00A80352" w:rsidRDefault="005C3DB9" w:rsidP="005C3DB9">
      <w:r w:rsidRPr="00A80352">
        <w:t>The MC</w:t>
      </w:r>
      <w:r>
        <w:t>Data</w:t>
      </w:r>
      <w:r w:rsidRPr="00A80352">
        <w:t xml:space="preserve"> client:</w:t>
      </w:r>
    </w:p>
    <w:p w14:paraId="0A779D64" w14:textId="77777777" w:rsidR="005C3DB9" w:rsidRPr="00A80352" w:rsidRDefault="005C3DB9" w:rsidP="005C3DB9">
      <w:pPr>
        <w:pStyle w:val="B1"/>
      </w:pPr>
      <w:r w:rsidRPr="00A80352">
        <w:t>1)</w:t>
      </w:r>
      <w:r w:rsidRPr="00A80352">
        <w:tab/>
        <w:t>shall include the ICSI value "urn:urn-7:3gpp-service.ims.icsi.mc</w:t>
      </w:r>
      <w:r>
        <w:t>data</w:t>
      </w:r>
      <w:r w:rsidRPr="00A80352">
        <w:t>" (</w:t>
      </w:r>
      <w:r w:rsidRPr="00A80352">
        <w:rPr>
          <w:lang w:eastAsia="zh-CN"/>
        </w:rPr>
        <w:t xml:space="preserve">coded as specified in </w:t>
      </w:r>
      <w:r w:rsidRPr="00A80352">
        <w:t>3GPP TS 24.229 [</w:t>
      </w:r>
      <w:r>
        <w:t>5</w:t>
      </w:r>
      <w:r w:rsidRPr="00A80352">
        <w:t>]</w:t>
      </w:r>
      <w:r w:rsidRPr="00A80352">
        <w:rPr>
          <w:lang w:eastAsia="zh-CN"/>
        </w:rPr>
        <w:t xml:space="preserve">), </w:t>
      </w:r>
      <w:r w:rsidRPr="00A80352">
        <w:t>in a P-Preferred-Service header field according to IETF </w:t>
      </w:r>
      <w:r w:rsidRPr="00952B6C">
        <w:t>RFC 6050 [</w:t>
      </w:r>
      <w:r>
        <w:t>7</w:t>
      </w:r>
      <w:r w:rsidRPr="00952B6C">
        <w:t xml:space="preserve">] </w:t>
      </w:r>
      <w:r w:rsidRPr="00A80352">
        <w:t>in the SIP MESSAGE request;</w:t>
      </w:r>
    </w:p>
    <w:p w14:paraId="29DDAC4B" w14:textId="77777777" w:rsidR="005C3DB9" w:rsidRPr="00A80352" w:rsidRDefault="005C3DB9" w:rsidP="005C3DB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data</w:t>
      </w:r>
      <w:r w:rsidRPr="00A80352">
        <w:t>" along with the "require" and "explicit" header field parameters according to IETF RFC 3841 [</w:t>
      </w:r>
      <w:r>
        <w:t>8</w:t>
      </w:r>
      <w:r w:rsidRPr="00A80352">
        <w:t>];</w:t>
      </w:r>
    </w:p>
    <w:p w14:paraId="38277E1B" w14:textId="77777777" w:rsidR="005C3DB9" w:rsidRPr="00A80352" w:rsidRDefault="005C3DB9" w:rsidP="005C3DB9">
      <w:pPr>
        <w:pStyle w:val="B1"/>
      </w:pPr>
      <w:r w:rsidRPr="00A80352">
        <w:t>3)</w:t>
      </w:r>
      <w:r w:rsidRPr="00A80352">
        <w:tab/>
        <w:t>may include a P-Preferred-Identity header field in the SIP MESSAGE request containing a public user identity as specified in 3GPP TS 24.229 [</w:t>
      </w:r>
      <w:r>
        <w:t>5</w:t>
      </w:r>
      <w:r w:rsidRPr="00A80352">
        <w:t>];</w:t>
      </w:r>
    </w:p>
    <w:p w14:paraId="5E1DA8E0" w14:textId="77777777" w:rsidR="005C3DB9" w:rsidRPr="00A80352" w:rsidRDefault="005C3DB9" w:rsidP="005C3DB9">
      <w:pPr>
        <w:pStyle w:val="B1"/>
      </w:pPr>
      <w:r w:rsidRPr="00A80352">
        <w:t>4)</w:t>
      </w:r>
      <w:r w:rsidRPr="00A80352">
        <w:tab/>
        <w:t>shall include an application/vnd.3gpp.mc</w:t>
      </w:r>
      <w:r>
        <w:t>data</w:t>
      </w:r>
      <w:r w:rsidRPr="00A80352">
        <w:t>-info+xml MIME body as specified in clause </w:t>
      </w:r>
      <w:r>
        <w:t>D</w:t>
      </w:r>
      <w:r w:rsidRPr="00A80352">
        <w:t>.1 with the &lt;mc</w:t>
      </w:r>
      <w:r>
        <w:t>data</w:t>
      </w:r>
      <w:r w:rsidRPr="00A80352">
        <w:t>info&gt; element containing the &lt;mc</w:t>
      </w:r>
      <w:r>
        <w:t>data</w:t>
      </w:r>
      <w:r w:rsidRPr="00A80352">
        <w:t>-Params&gt; element with:</w:t>
      </w:r>
    </w:p>
    <w:p w14:paraId="32E475C3" w14:textId="77777777" w:rsidR="005C3DB9" w:rsidRPr="00A80352" w:rsidRDefault="005C3DB9" w:rsidP="005C3DB9">
      <w:pPr>
        <w:pStyle w:val="B2"/>
      </w:pPr>
      <w:r w:rsidRPr="00A80352">
        <w:t>a)</w:t>
      </w:r>
      <w:r w:rsidRPr="00A80352">
        <w:tab/>
        <w:t>the &lt;mc</w:t>
      </w:r>
      <w:r>
        <w:t>data</w:t>
      </w:r>
      <w:r w:rsidRPr="00A80352">
        <w:t>-request-uri&gt; element set to the identity of the ad</w:t>
      </w:r>
      <w:r w:rsidRPr="00A80352">
        <w:rPr>
          <w:lang w:eastAsia="ko-KR"/>
        </w:rPr>
        <w:t xml:space="preserve"> </w:t>
      </w:r>
      <w:r w:rsidRPr="00A80352">
        <w:t>hoc group;</w:t>
      </w:r>
    </w:p>
    <w:p w14:paraId="01869242" w14:textId="77777777" w:rsidR="005C3DB9" w:rsidRDefault="005C3DB9" w:rsidP="005C3DB9">
      <w:pPr>
        <w:pStyle w:val="B2"/>
      </w:pPr>
      <w:r>
        <w:t>b)</w:t>
      </w:r>
      <w:r>
        <w:tab/>
      </w:r>
      <w:r w:rsidRPr="00A80352">
        <w:t>the &lt;mc</w:t>
      </w:r>
      <w:r>
        <w:t>data</w:t>
      </w:r>
      <w:r w:rsidRPr="00A80352">
        <w:t>-client-id&gt; element set to the MC</w:t>
      </w:r>
      <w:r>
        <w:t>Data</w:t>
      </w:r>
      <w:r w:rsidRPr="00A80352">
        <w:t xml:space="preserve"> client ID of the originating MC</w:t>
      </w:r>
      <w:r>
        <w:t>Data</w:t>
      </w:r>
      <w:r w:rsidRPr="00A80352">
        <w:t xml:space="preserve"> client;</w:t>
      </w:r>
      <w:r>
        <w:t xml:space="preserve"> and</w:t>
      </w:r>
    </w:p>
    <w:p w14:paraId="22A5AE58" w14:textId="77777777" w:rsidR="005C3DB9" w:rsidRDefault="005C3DB9" w:rsidP="005C3DB9">
      <w:pPr>
        <w:pStyle w:val="B2"/>
      </w:pPr>
      <w:r>
        <w:t>c</w:t>
      </w:r>
      <w:r w:rsidRPr="00A80352">
        <w:t>)</w:t>
      </w:r>
      <w:r w:rsidRPr="00A80352">
        <w:tab/>
      </w:r>
      <w:r>
        <w:t>an</w:t>
      </w:r>
      <w:r w:rsidRPr="00A80352">
        <w:t xml:space="preserve"> &lt;anyExt&gt; element c</w:t>
      </w:r>
      <w:r>
        <w:t>ontaining:</w:t>
      </w:r>
    </w:p>
    <w:p w14:paraId="491E1A92" w14:textId="77777777" w:rsidR="005C3DB9" w:rsidRDefault="005C3DB9" w:rsidP="005C3DB9">
      <w:pPr>
        <w:pStyle w:val="B3"/>
        <w:rPr>
          <w:lang w:eastAsia="ko-KR"/>
        </w:rPr>
      </w:pPr>
      <w:r>
        <w:t>i)</w:t>
      </w:r>
      <w:r>
        <w:tab/>
        <w:t xml:space="preserve">an </w:t>
      </w:r>
      <w:r w:rsidRPr="00A80352">
        <w:t>&lt;adhoc-alert-ind&gt; element set to a value of "true"</w:t>
      </w:r>
      <w:r>
        <w:rPr>
          <w:lang w:eastAsia="ko-KR"/>
        </w:rPr>
        <w:t>;</w:t>
      </w:r>
    </w:p>
    <w:p w14:paraId="22EE25A6" w14:textId="77777777" w:rsidR="005C3DB9" w:rsidRPr="00A80352" w:rsidRDefault="005C3DB9" w:rsidP="005C3DB9">
      <w:pPr>
        <w:pStyle w:val="B3"/>
      </w:pPr>
      <w:r>
        <w:rPr>
          <w:lang w:eastAsia="ko-KR"/>
        </w:rPr>
        <w:t>ii)</w:t>
      </w:r>
      <w:r>
        <w:rPr>
          <w:lang w:eastAsia="ko-KR"/>
        </w:rPr>
        <w:tab/>
        <w:t xml:space="preserve">a </w:t>
      </w:r>
      <w:r w:rsidRPr="00A80352">
        <w:rPr>
          <w:lang w:eastAsia="ko-KR"/>
        </w:rPr>
        <w:t xml:space="preserve"> &lt;req</w:t>
      </w:r>
      <w:r>
        <w:rPr>
          <w:lang w:eastAsia="ko-KR"/>
        </w:rPr>
        <w:t>uest</w:t>
      </w:r>
      <w:r w:rsidRPr="00A80352">
        <w:rPr>
          <w:lang w:eastAsia="ko-KR"/>
        </w:rPr>
        <w:t>-type&gt; set to a value of "ad-hoc-emergency-alert-participant-criteria-modification"</w:t>
      </w:r>
      <w:r w:rsidRPr="00A80352">
        <w:t>;</w:t>
      </w:r>
    </w:p>
    <w:p w14:paraId="252721EE" w14:textId="77777777" w:rsidR="005C3DB9" w:rsidRPr="00A80352" w:rsidRDefault="005C3DB9" w:rsidP="005C3DB9">
      <w:pPr>
        <w:pStyle w:val="B3"/>
      </w:pPr>
      <w:r>
        <w:t>iii</w:t>
      </w:r>
      <w:r w:rsidRPr="00A80352">
        <w:t>)</w:t>
      </w:r>
      <w:r w:rsidRPr="00A80352">
        <w:tab/>
        <w:t>if the MC</w:t>
      </w:r>
      <w:r>
        <w:t>Data</w:t>
      </w:r>
      <w:r w:rsidRPr="00A80352">
        <w:t xml:space="preserve"> client needs to include an active functional alias in the SIP MESSAGE request, </w:t>
      </w:r>
      <w:r>
        <w:t xml:space="preserve">a </w:t>
      </w:r>
      <w:r w:rsidRPr="00A80352">
        <w:t>&lt;functional-alias-URI&gt; element set to the URI of the used functional alias;</w:t>
      </w:r>
    </w:p>
    <w:p w14:paraId="694D6C05" w14:textId="77777777" w:rsidR="005C3DB9" w:rsidRPr="00A80352" w:rsidRDefault="005C3DB9" w:rsidP="005C3DB9">
      <w:pPr>
        <w:pStyle w:val="NO"/>
      </w:pPr>
      <w:r w:rsidRPr="00A80352">
        <w:t>NOTE </w:t>
      </w:r>
      <w:r>
        <w:rPr>
          <w:rFonts w:hint="eastAsia"/>
          <w:lang w:eastAsia="ko-KR"/>
        </w:rPr>
        <w:t>2</w:t>
      </w:r>
      <w:r w:rsidRPr="00A80352">
        <w:t>:</w:t>
      </w:r>
      <w:r w:rsidRPr="00A80352">
        <w:tab/>
        <w:t>The MC</w:t>
      </w:r>
      <w:r>
        <w:t>Data</w:t>
      </w:r>
      <w:r w:rsidRPr="00A80352">
        <w:t xml:space="preserve"> client learns the functional aliases that are activated for an MC</w:t>
      </w:r>
      <w:r>
        <w:t>Data</w:t>
      </w:r>
      <w:r w:rsidRPr="00A80352">
        <w:t xml:space="preserve"> ID from procedures specified in clause </w:t>
      </w:r>
      <w:r>
        <w:t>22</w:t>
      </w:r>
      <w:r w:rsidRPr="00A80352">
        <w:t>.2.1.3.</w:t>
      </w:r>
    </w:p>
    <w:p w14:paraId="5A35DD5F" w14:textId="77777777" w:rsidR="005C3DB9" w:rsidRPr="00A80352" w:rsidRDefault="005C3DB9" w:rsidP="005C3DB9">
      <w:pPr>
        <w:pStyle w:val="B3"/>
        <w:rPr>
          <w:sz w:val="22"/>
          <w:szCs w:val="22"/>
        </w:rPr>
      </w:pPr>
      <w:r>
        <w:t>iv</w:t>
      </w:r>
      <w:r w:rsidRPr="00A80352">
        <w:rPr>
          <w:sz w:val="22"/>
          <w:szCs w:val="22"/>
        </w:rPr>
        <w:t>)</w:t>
      </w:r>
      <w:r w:rsidRPr="00A80352">
        <w:rPr>
          <w:sz w:val="22"/>
          <w:szCs w:val="22"/>
        </w:rPr>
        <w:tab/>
      </w:r>
      <w:r w:rsidRPr="00A80352">
        <w:t>if the MC</w:t>
      </w:r>
      <w:r>
        <w:t>Data</w:t>
      </w:r>
      <w:r w:rsidRPr="00A80352">
        <w:t xml:space="preserve"> user has requested to include additional information related to the MC</w:t>
      </w:r>
      <w:r>
        <w:t>Data</w:t>
      </w:r>
      <w:r w:rsidRPr="00A80352">
        <w:t xml:space="preserve"> ad</w:t>
      </w:r>
      <w:r>
        <w:rPr>
          <w:rFonts w:hint="eastAsia"/>
          <w:lang w:eastAsia="ko-KR"/>
        </w:rPr>
        <w:t xml:space="preserve"> </w:t>
      </w:r>
      <w:r w:rsidRPr="00A80352">
        <w:t>hoc emergency al</w:t>
      </w:r>
      <w:r w:rsidRPr="00A80352">
        <w:rPr>
          <w:lang w:eastAsia="ko-KR"/>
        </w:rPr>
        <w:t>ert</w:t>
      </w:r>
      <w:r w:rsidRPr="00A80352">
        <w:t xml:space="preserve">, </w:t>
      </w:r>
      <w:r>
        <w:t xml:space="preserve">an </w:t>
      </w:r>
      <w:r w:rsidRPr="00A80352">
        <w:t>&lt;adhoc-additional-information&gt; element set to the user provided value; and</w:t>
      </w:r>
    </w:p>
    <w:p w14:paraId="5F7A7262" w14:textId="77777777" w:rsidR="005C3DB9" w:rsidRPr="00A80352" w:rsidRDefault="005C3DB9" w:rsidP="005C3DB9">
      <w:pPr>
        <w:pStyle w:val="B3"/>
      </w:pPr>
      <w:r>
        <w:t>v</w:t>
      </w:r>
      <w:r w:rsidRPr="00A80352">
        <w:t>)</w:t>
      </w:r>
      <w:r w:rsidRPr="00A80352">
        <w:tab/>
        <w:t>a &lt;</w:t>
      </w:r>
      <w:r>
        <w:rPr>
          <w:lang w:eastAsia="ko-KR"/>
        </w:rPr>
        <w:t>comn</w:t>
      </w:r>
      <w:r w:rsidRPr="00A80352">
        <w:t>-participants-criteria&gt; with one or more criteria as a comma separated list;</w:t>
      </w:r>
    </w:p>
    <w:p w14:paraId="7782F084" w14:textId="77777777" w:rsidR="005C3DB9" w:rsidRPr="00A80352" w:rsidRDefault="005C3DB9" w:rsidP="005C3DB9">
      <w:pPr>
        <w:pStyle w:val="B1"/>
      </w:pPr>
      <w:r w:rsidRPr="00A80352">
        <w:t>5)</w:t>
      </w:r>
      <w:r w:rsidRPr="00A80352">
        <w:tab/>
      </w:r>
      <w:r w:rsidRPr="00A80352">
        <w:rPr>
          <w:lang w:eastAsia="ko-KR"/>
        </w:rPr>
        <w:t>may</w:t>
      </w:r>
      <w:r w:rsidRPr="00A80352">
        <w:t xml:space="preserve"> include in the SIP MESSAGE request the specific location information for MC</w:t>
      </w:r>
      <w:r>
        <w:t>Data</w:t>
      </w:r>
      <w:r w:rsidRPr="00A80352">
        <w:t xml:space="preserve"> </w:t>
      </w:r>
      <w:r w:rsidRPr="00A80352">
        <w:rPr>
          <w:lang w:eastAsia="ko-KR"/>
        </w:rPr>
        <w:t>ad hoc group</w:t>
      </w:r>
      <w:r w:rsidRPr="00A80352">
        <w:t xml:space="preserve"> emergency alert as specified in clause 6.2.</w:t>
      </w:r>
      <w:r>
        <w:t>5</w:t>
      </w:r>
      <w:r w:rsidRPr="00A80352">
        <w:t>.1;</w:t>
      </w:r>
    </w:p>
    <w:p w14:paraId="7551ECC3" w14:textId="77777777" w:rsidR="005C3DB9" w:rsidRPr="00A80352" w:rsidRDefault="005C3DB9" w:rsidP="005C3DB9">
      <w:pPr>
        <w:pStyle w:val="B1"/>
        <w:rPr>
          <w:lang w:eastAsia="ko-KR"/>
        </w:rPr>
      </w:pPr>
      <w:r w:rsidRPr="00A80352">
        <w:rPr>
          <w:lang w:eastAsia="ko-KR"/>
        </w:rPr>
        <w:t>6)</w:t>
      </w:r>
      <w:r w:rsidRPr="00A80352">
        <w:rPr>
          <w:lang w:eastAsia="ko-KR"/>
        </w:rPr>
        <w:tab/>
        <w:t>may set the MC</w:t>
      </w:r>
      <w:r>
        <w:rPr>
          <w:lang w:eastAsia="ko-KR"/>
        </w:rPr>
        <w:t>Data</w:t>
      </w:r>
      <w:r w:rsidRPr="00A80352">
        <w:rPr>
          <w:lang w:eastAsia="ko-KR"/>
        </w:rPr>
        <w:t xml:space="preserve"> emergency state if not already set;</w:t>
      </w:r>
    </w:p>
    <w:p w14:paraId="62F4FBEF" w14:textId="77777777" w:rsidR="005C3DB9" w:rsidRPr="00952B6C" w:rsidRDefault="005C3DB9" w:rsidP="005C3DB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Data</w:t>
      </w:r>
      <w:r w:rsidRPr="00A80352">
        <w:t xml:space="preserve"> function serving the MC</w:t>
      </w:r>
      <w:r>
        <w:t>Data</w:t>
      </w:r>
      <w:r w:rsidRPr="00A80352">
        <w:t xml:space="preserve"> user</w:t>
      </w:r>
      <w:r w:rsidRPr="00952B6C">
        <w:t>; and</w:t>
      </w:r>
    </w:p>
    <w:p w14:paraId="3BB13FE4" w14:textId="30EC2C1E" w:rsidR="005C3DB9" w:rsidRDefault="005C3DB9" w:rsidP="005C3DB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5</w:t>
      </w:r>
      <w:r w:rsidRPr="00952B6C">
        <w:t>].</w:t>
      </w:r>
    </w:p>
    <w:p w14:paraId="646A53EE" w14:textId="77777777" w:rsidR="005C3DB9" w:rsidRDefault="005C3DB9" w:rsidP="005C3DB9">
      <w:pPr>
        <w:pStyle w:val="Heading4"/>
      </w:pPr>
      <w:bookmarkStart w:id="6896" w:name="_CR16_2A_1_5"/>
      <w:bookmarkStart w:id="6897" w:name="_Toc202372178"/>
      <w:bookmarkEnd w:id="6896"/>
      <w:r>
        <w:t>16.2A.</w:t>
      </w:r>
      <w:r>
        <w:rPr>
          <w:rFonts w:hint="eastAsia"/>
          <w:lang w:eastAsia="ko-KR"/>
        </w:rPr>
        <w:t>1</w:t>
      </w:r>
      <w:r>
        <w:t>.</w:t>
      </w:r>
      <w:r>
        <w:rPr>
          <w:lang w:eastAsia="ko-KR"/>
        </w:rP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897"/>
    </w:p>
    <w:p w14:paraId="5E22CA3E" w14:textId="77777777" w:rsidR="005C3DB9" w:rsidRDefault="005C3DB9" w:rsidP="005C3DB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participating </w:t>
      </w:r>
      <w:r w:rsidRPr="00A80352">
        <w:rPr>
          <w:rFonts w:eastAsia="Malgun Gothic"/>
        </w:rPr>
        <w:t>MC</w:t>
      </w:r>
      <w:r>
        <w:rPr>
          <w:rFonts w:eastAsia="Malgun Gothic"/>
        </w:rPr>
        <w:t>Data</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Data</w:t>
      </w:r>
      <w:r>
        <w:rPr>
          <w:rFonts w:hint="eastAsia"/>
          <w:noProof/>
          <w:lang w:eastAsia="ko-KR"/>
        </w:rPr>
        <w:t xml:space="preserve"> client</w:t>
      </w:r>
      <w:r w:rsidRPr="0073469F">
        <w:rPr>
          <w:noProof/>
        </w:rPr>
        <w:t>:</w:t>
      </w:r>
    </w:p>
    <w:p w14:paraId="77B5A53B" w14:textId="77777777" w:rsidR="005C3DB9" w:rsidRDefault="005C3DB9" w:rsidP="005C3DB9">
      <w:pPr>
        <w:pStyle w:val="B1"/>
        <w:rPr>
          <w:noProof/>
        </w:rPr>
      </w:pPr>
      <w:r>
        <w:rPr>
          <w:noProof/>
        </w:rPr>
        <w:t>1)</w:t>
      </w:r>
      <w:r>
        <w:rPr>
          <w:noProof/>
        </w:rPr>
        <w:tab/>
        <w:t>shall store:</w:t>
      </w:r>
    </w:p>
    <w:p w14:paraId="0E90BA2E" w14:textId="77777777" w:rsidR="005C3DB9" w:rsidRDefault="005C3DB9" w:rsidP="005C3DB9">
      <w:pPr>
        <w:pStyle w:val="B2"/>
      </w:pPr>
      <w:r>
        <w:rPr>
          <w:noProof/>
        </w:rPr>
        <w:t>a)</w:t>
      </w:r>
      <w:r>
        <w:rPr>
          <w:noProof/>
        </w:rPr>
        <w:tab/>
        <w:t>the ad hoc group identity in the &lt;mcdata-calling-group-id&gt; element</w:t>
      </w:r>
      <w:r>
        <w:t>; and</w:t>
      </w:r>
    </w:p>
    <w:p w14:paraId="61431FFF" w14:textId="77777777" w:rsidR="005C3DB9" w:rsidRDefault="005C3DB9" w:rsidP="005C3DB9">
      <w:pPr>
        <w:pStyle w:val="B2"/>
      </w:pPr>
      <w:r>
        <w:t>b)</w:t>
      </w:r>
      <w:r>
        <w:tab/>
        <w:t>the criteria in the &lt;comn-participants-criteria&gt; element in the &lt;anyExt&gt; element;</w:t>
      </w:r>
    </w:p>
    <w:p w14:paraId="672F56B2" w14:textId="77777777" w:rsidR="005C3DB9" w:rsidRDefault="005C3DB9" w:rsidP="005C3DB9">
      <w:pPr>
        <w:pStyle w:val="B1"/>
      </w:pPr>
      <w:r>
        <w:rPr>
          <w:noProof/>
        </w:rPr>
        <w:tab/>
        <w:t xml:space="preserve">in the &lt;mcdata-Params&gt; element in the &lt;mcdatainfo&gt; element in the </w:t>
      </w:r>
      <w:r w:rsidRPr="00A95BA5">
        <w:t>application/vnd.3gpp.mc</w:t>
      </w:r>
      <w:r>
        <w:t>data</w:t>
      </w:r>
      <w:r w:rsidRPr="00A95BA5">
        <w:t>-info+xml MIME body</w:t>
      </w:r>
      <w:r>
        <w:t>;</w:t>
      </w:r>
    </w:p>
    <w:p w14:paraId="1E1DDB6F" w14:textId="77777777" w:rsidR="005C3DB9" w:rsidRDefault="005C3DB9" w:rsidP="005C3DB9">
      <w:pPr>
        <w:pStyle w:val="B1"/>
      </w:pPr>
      <w:r>
        <w:t>2)</w:t>
      </w:r>
      <w:r>
        <w:tab/>
        <w:t>may notify the user with the ad hoc group identity and the criteria stored in step 1); and</w:t>
      </w:r>
    </w:p>
    <w:p w14:paraId="5937393A" w14:textId="643850F4" w:rsidR="005C3DB9" w:rsidRPr="00197DD0" w:rsidRDefault="005C3DB9" w:rsidP="005C3DB9">
      <w:pPr>
        <w:pStyle w:val="B1"/>
      </w:pPr>
      <w:r>
        <w:lastRenderedPageBreak/>
        <w:t>3)</w:t>
      </w:r>
      <w:r>
        <w:tab/>
      </w:r>
      <w:r w:rsidRPr="0073469F">
        <w:t xml:space="preserve">shall </w:t>
      </w:r>
      <w:r>
        <w:t xml:space="preserve">generate and </w:t>
      </w:r>
      <w:r w:rsidRPr="0073469F">
        <w:t xml:space="preserve">send the SIP 200 (OK) response to the </w:t>
      </w:r>
      <w:r>
        <w:t xml:space="preserve">participating </w:t>
      </w:r>
      <w:r w:rsidRPr="0073469F">
        <w:t>MC</w:t>
      </w:r>
      <w:r>
        <w:t>Data</w:t>
      </w:r>
      <w:r w:rsidRPr="0073469F">
        <w:t xml:space="preserve"> </w:t>
      </w:r>
      <w:r>
        <w:t>function</w:t>
      </w:r>
      <w:r w:rsidRPr="0073469F">
        <w:t xml:space="preserve"> according to 3GPP TS 24.229 [</w:t>
      </w:r>
      <w:r>
        <w:t>5</w:t>
      </w:r>
      <w:r w:rsidRPr="0073469F">
        <w:t>]</w:t>
      </w:r>
      <w:r>
        <w:t>.</w:t>
      </w:r>
    </w:p>
    <w:p w14:paraId="114C2310" w14:textId="77777777" w:rsidR="004F08A3" w:rsidRDefault="004F08A3" w:rsidP="004F08A3">
      <w:pPr>
        <w:pStyle w:val="Heading3"/>
        <w:rPr>
          <w:noProof/>
        </w:rPr>
      </w:pPr>
      <w:bookmarkStart w:id="6898" w:name="_CR16_2A_2"/>
      <w:bookmarkStart w:id="6899" w:name="_Toc171604499"/>
      <w:bookmarkStart w:id="6900" w:name="_Toc202372179"/>
      <w:bookmarkEnd w:id="6898"/>
      <w:r>
        <w:rPr>
          <w:noProof/>
        </w:rPr>
        <w:t>16.2A.2</w:t>
      </w:r>
      <w:r>
        <w:rPr>
          <w:noProof/>
        </w:rPr>
        <w:tab/>
        <w:t>Participating MCData function procedures</w:t>
      </w:r>
      <w:bookmarkEnd w:id="6899"/>
      <w:bookmarkEnd w:id="6900"/>
    </w:p>
    <w:p w14:paraId="30E9D2E9" w14:textId="77777777" w:rsidR="004F08A3" w:rsidRPr="00936DD0" w:rsidRDefault="004F08A3" w:rsidP="004F08A3">
      <w:pPr>
        <w:pStyle w:val="Heading4"/>
      </w:pPr>
      <w:bookmarkStart w:id="6901" w:name="_CR16_2A_2_1"/>
      <w:bookmarkStart w:id="6902" w:name="_Toc171604500"/>
      <w:bookmarkStart w:id="6903" w:name="_Toc202372180"/>
      <w:bookmarkEnd w:id="6901"/>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902"/>
      <w:bookmarkEnd w:id="6903"/>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74AB2D88" w14:textId="5C144989" w:rsidR="00F048FF" w:rsidRDefault="00F048FF" w:rsidP="004F08A3">
      <w:pPr>
        <w:pStyle w:val="B1"/>
      </w:pPr>
      <w:r>
        <w:t>7A)</w:t>
      </w:r>
      <w:r>
        <w:tab/>
      </w:r>
      <w:r w:rsidRPr="003C1428">
        <w:t>may modify based on local policy the content of the &lt;</w:t>
      </w:r>
      <w:r w:rsidR="00A643F0">
        <w:t>comn-participants-criteria</w:t>
      </w:r>
      <w:r w:rsidRPr="003C1428">
        <w:t>&gt; element of the &lt;anyExt&gt; element of &lt;mc</w:t>
      </w:r>
      <w:r>
        <w:t>data</w:t>
      </w:r>
      <w:r w:rsidRPr="003C1428">
        <w:t>-Params&gt; element of &lt;m</w:t>
      </w:r>
      <w:r>
        <w:t>cdata</w:t>
      </w:r>
      <w:r w:rsidRPr="003C1428">
        <w:t>info&gt;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w:t>
      </w:r>
      <w:r w:rsidRPr="00AF3E30">
        <w:lastRenderedPageBreak/>
        <w:t>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904" w:name="_CR16_2A_2_2"/>
      <w:bookmarkStart w:id="6905" w:name="_Toc171604501"/>
      <w:bookmarkStart w:id="6906" w:name="_Toc202372181"/>
      <w:bookmarkEnd w:id="6904"/>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905"/>
      <w:bookmarkEnd w:id="6906"/>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907" w:name="_CR16_2A_2_3"/>
      <w:bookmarkStart w:id="6908" w:name="_Toc171604502"/>
      <w:bookmarkStart w:id="6909" w:name="_Toc202372182"/>
      <w:bookmarkEnd w:id="6907"/>
      <w:r>
        <w:t>16.2A</w:t>
      </w:r>
      <w:r w:rsidRPr="00514B51">
        <w:t>.2</w:t>
      </w:r>
      <w:r>
        <w:t>.3</w:t>
      </w:r>
      <w:r w:rsidRPr="00514B51">
        <w:tab/>
        <w:t xml:space="preserve">Receipt of a SIP MESSAGE request </w:t>
      </w:r>
      <w:r>
        <w:t>indicating successful delivery of adhoc group emergency notification</w:t>
      </w:r>
      <w:bookmarkEnd w:id="6908"/>
      <w:r w:rsidRPr="00615B2F">
        <w:t xml:space="preserve"> </w:t>
      </w:r>
      <w:r>
        <w:t>of originating MCData client</w:t>
      </w:r>
      <w:bookmarkEnd w:id="6909"/>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lastRenderedPageBreak/>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the MCData ID</w:t>
      </w:r>
      <w:r w:rsidRPr="00E26687">
        <w:t xml:space="preserve"> of the </w:t>
      </w:r>
      <w:r>
        <w:t>MCData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910" w:name="_CR16_2A_2_4"/>
      <w:bookmarkStart w:id="6911" w:name="_Toc171604505"/>
      <w:bookmarkStart w:id="6912" w:name="_Toc202372183"/>
      <w:bookmarkEnd w:id="6910"/>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11"/>
      <w:bookmarkEnd w:id="6912"/>
    </w:p>
    <w:p w14:paraId="104E0881" w14:textId="1E70D92C" w:rsidR="005C3DB9"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5A667748" w14:textId="77777777" w:rsidR="005C3DB9" w:rsidRPr="00A80352" w:rsidRDefault="005C3DB9" w:rsidP="005C3DB9">
      <w:pPr>
        <w:pStyle w:val="Heading4"/>
      </w:pPr>
      <w:bookmarkStart w:id="6913" w:name="_CR16_2A_2_5"/>
      <w:bookmarkStart w:id="6914" w:name="_Toc202372184"/>
      <w:bookmarkEnd w:id="6913"/>
      <w:r>
        <w:t>16</w:t>
      </w:r>
      <w:r w:rsidRPr="00952B6C">
        <w:t>.</w:t>
      </w:r>
      <w:r>
        <w:t>2</w:t>
      </w:r>
      <w:r w:rsidRPr="00952B6C">
        <w:t>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w:t>
      </w:r>
      <w:r>
        <w:t>Data</w:t>
      </w:r>
      <w:r w:rsidRPr="00A80352">
        <w:rPr>
          <w:rFonts w:eastAsia="Malgun Gothic"/>
        </w:rPr>
        <w:t xml:space="preserve"> function</w:t>
      </w:r>
      <w:r>
        <w:rPr>
          <w:rFonts w:eastAsia="Malgun Gothic"/>
        </w:rPr>
        <w:t>"</w:t>
      </w:r>
      <w:bookmarkEnd w:id="6914"/>
    </w:p>
    <w:p w14:paraId="27FAE0B8" w14:textId="77777777" w:rsidR="005C3DB9" w:rsidRPr="00A80352" w:rsidRDefault="005C3DB9" w:rsidP="005C3DB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Data</w:t>
      </w:r>
      <w:r w:rsidRPr="00A80352">
        <w:rPr>
          <w:rFonts w:eastAsia="Malgun Gothic"/>
        </w:rPr>
        <w:t xml:space="preserve"> function</w:t>
      </w:r>
      <w:r w:rsidRPr="00A80352">
        <w:t>", the participating MC</w:t>
      </w:r>
      <w:r>
        <w:t>Data</w:t>
      </w:r>
      <w:r w:rsidRPr="00A80352">
        <w:t xml:space="preserve"> function:</w:t>
      </w:r>
    </w:p>
    <w:p w14:paraId="5E8BCB55" w14:textId="77777777" w:rsidR="005C3DB9" w:rsidRPr="00A80352" w:rsidRDefault="005C3DB9" w:rsidP="005C3DB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Data</w:t>
      </w:r>
      <w:r w:rsidRPr="00A80352">
        <w:t xml:space="preserve"> function may include a Retry-After header field to the SIP 500 (Server Internal Error) response as specified in IETF RFC 3261 [</w:t>
      </w:r>
      <w:r>
        <w:t>4</w:t>
      </w:r>
      <w:r w:rsidRPr="00A80352">
        <w:t>] and skip the rest of the steps;</w:t>
      </w:r>
    </w:p>
    <w:p w14:paraId="34046993" w14:textId="77777777" w:rsidR="005C3DB9" w:rsidRPr="00A80352" w:rsidRDefault="005C3DB9" w:rsidP="005C3DB9">
      <w:pPr>
        <w:pStyle w:val="NO"/>
      </w:pPr>
      <w:r w:rsidRPr="00A80352">
        <w:t>NOTE 1:</w:t>
      </w:r>
      <w:r w:rsidRPr="00A80352">
        <w:tab/>
        <w:t>if the SIP MESSAGE request contains an emergency indication set to a value of "true" or an alert indication set to a value of "true", the participating MC</w:t>
      </w:r>
      <w:r>
        <w:t>Data</w:t>
      </w:r>
      <w:r w:rsidRPr="00A80352">
        <w:t xml:space="preserve"> function can, according to local policy, choose to accept the request.</w:t>
      </w:r>
    </w:p>
    <w:p w14:paraId="2853033F" w14:textId="77777777" w:rsidR="005C3DB9" w:rsidRPr="00A80352" w:rsidRDefault="005C3DB9" w:rsidP="005C3DB9">
      <w:pPr>
        <w:pStyle w:val="B1"/>
      </w:pPr>
      <w:r w:rsidRPr="00A80352">
        <w:t>2)</w:t>
      </w:r>
      <w:r w:rsidRPr="00A80352">
        <w:tab/>
        <w:t>shall determine the MC</w:t>
      </w:r>
      <w:r>
        <w:t>Data</w:t>
      </w:r>
      <w:r w:rsidRPr="00A80352">
        <w:t xml:space="preserve"> ID of the </w:t>
      </w:r>
      <w:r>
        <w:t>requesting</w:t>
      </w:r>
      <w:r w:rsidRPr="00A80352">
        <w:t xml:space="preserve"> user from the public user identity in the P-Asserted-Identity header field of the SIP MESSAGE request;</w:t>
      </w:r>
    </w:p>
    <w:p w14:paraId="13B04F5F" w14:textId="77777777" w:rsidR="005C3DB9" w:rsidRPr="00A80352" w:rsidRDefault="005C3DB9" w:rsidP="005C3DB9">
      <w:pPr>
        <w:pStyle w:val="NO"/>
      </w:pPr>
      <w:r w:rsidRPr="00A80352">
        <w:t>NOTE 2:</w:t>
      </w:r>
      <w:r w:rsidRPr="00A80352">
        <w:tab/>
        <w:t>The MC</w:t>
      </w:r>
      <w:r>
        <w:t>Data</w:t>
      </w:r>
      <w:r w:rsidRPr="00A80352">
        <w:t xml:space="preserve"> ID of the </w:t>
      </w:r>
      <w:r>
        <w:t>requesting</w:t>
      </w:r>
      <w:r w:rsidRPr="00A80352">
        <w:t xml:space="preserve"> user is bound to the public user identity at the time of service authorisation, as documented in clause 7.3.</w:t>
      </w:r>
    </w:p>
    <w:p w14:paraId="6DE1ADED" w14:textId="77777777" w:rsidR="005C3DB9" w:rsidRPr="00A80352" w:rsidRDefault="005C3DB9" w:rsidP="005C3DB9">
      <w:pPr>
        <w:pStyle w:val="B1"/>
      </w:pPr>
      <w:r w:rsidRPr="00A80352">
        <w:lastRenderedPageBreak/>
        <w:t>3)</w:t>
      </w:r>
      <w:r w:rsidRPr="00A80352">
        <w:tab/>
        <w:t>if the participating MC</w:t>
      </w:r>
      <w:r>
        <w:t>Data</w:t>
      </w:r>
      <w:r w:rsidRPr="00A80352">
        <w:t xml:space="preserve"> function cannot find a binding between the public user identity and an MC</w:t>
      </w:r>
      <w:r>
        <w:t>Data</w:t>
      </w:r>
      <w:r w:rsidRPr="00A80352">
        <w:t xml:space="preserve"> ID or if the validity period of an existing binding has expired, then the participating MC</w:t>
      </w:r>
      <w:r>
        <w:t>Data</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w:t>
      </w:r>
      <w:r>
        <w:t>9</w:t>
      </w:r>
      <w:r w:rsidRPr="00A80352">
        <w:t>, and shall not continue with any of the remaining steps;</w:t>
      </w:r>
    </w:p>
    <w:p w14:paraId="05DA42B4" w14:textId="77777777" w:rsidR="005C3DB9" w:rsidRPr="00A80352" w:rsidRDefault="005C3DB9" w:rsidP="005C3DB9">
      <w:pPr>
        <w:pStyle w:val="B1"/>
      </w:pPr>
      <w:r w:rsidRPr="00A80352">
        <w:t>4)</w:t>
      </w:r>
      <w:r w:rsidRPr="00A80352">
        <w:tab/>
        <w:t>shall determine the public service identity of the controlling MC</w:t>
      </w:r>
      <w:r>
        <w:t>Data</w:t>
      </w:r>
      <w:r w:rsidRPr="00A80352">
        <w:t xml:space="preserve"> function;</w:t>
      </w:r>
    </w:p>
    <w:p w14:paraId="213DB28F" w14:textId="77777777" w:rsidR="005C3DB9" w:rsidRDefault="005C3DB9" w:rsidP="005C3DB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56F7D025" w14:textId="77777777" w:rsidR="005C3DB9" w:rsidRPr="00A80352" w:rsidRDefault="005C3DB9" w:rsidP="005C3DB9">
      <w:pPr>
        <w:pStyle w:val="B1"/>
      </w:pPr>
      <w:r>
        <w:rPr>
          <w:rFonts w:hint="eastAsia"/>
          <w:lang w:eastAsia="ko-KR"/>
        </w:rPr>
        <w:t>6</w:t>
      </w:r>
      <w:r w:rsidRPr="00A80352">
        <w:t>)</w:t>
      </w:r>
      <w:r w:rsidRPr="00A80352">
        <w:tab/>
        <w:t>shall generate a SIP MESSAGE request in accordance with 3GPP TS 24.229 [</w:t>
      </w:r>
      <w:r>
        <w:t>5</w:t>
      </w:r>
      <w:r w:rsidRPr="00A80352">
        <w:t>] and IETF RFC 3428 [</w:t>
      </w:r>
      <w:r>
        <w:t>6</w:t>
      </w:r>
      <w:r w:rsidRPr="00A80352">
        <w:t>];</w:t>
      </w:r>
    </w:p>
    <w:p w14:paraId="7BF8FE1E" w14:textId="77777777" w:rsidR="005C3DB9" w:rsidRPr="00A80352" w:rsidRDefault="005C3DB9" w:rsidP="005C3DB9">
      <w:pPr>
        <w:pStyle w:val="B1"/>
      </w:pPr>
      <w:r>
        <w:rPr>
          <w:rFonts w:hint="eastAsia"/>
          <w:lang w:eastAsia="ko-KR"/>
        </w:rPr>
        <w:t>7</w:t>
      </w:r>
      <w:r w:rsidRPr="00A80352">
        <w:t>)</w:t>
      </w:r>
      <w:r w:rsidRPr="00A80352">
        <w:tab/>
        <w:t>shall set the Request-URI of the outgoing SIP MESSAGE request to the public service identity of the controlling MC</w:t>
      </w:r>
      <w:r>
        <w:t>Data</w:t>
      </w:r>
      <w:r w:rsidRPr="00A80352">
        <w:t xml:space="preserve"> function determined in step 4) above;</w:t>
      </w:r>
    </w:p>
    <w:p w14:paraId="1A39CD92" w14:textId="77777777" w:rsidR="005C3DB9" w:rsidRPr="00A80352" w:rsidRDefault="005C3DB9" w:rsidP="005C3DB9">
      <w:pPr>
        <w:pStyle w:val="B1"/>
      </w:pPr>
      <w:r>
        <w:rPr>
          <w:rFonts w:hint="eastAsia"/>
          <w:lang w:eastAsia="ko-KR"/>
        </w:rPr>
        <w:t>8</w:t>
      </w:r>
      <w:r w:rsidRPr="00A80352">
        <w:t>)</w:t>
      </w:r>
      <w:r w:rsidRPr="00A80352">
        <w:tab/>
        <w:t>shall copy the contents of the application/vnd.3gpp.mc</w:t>
      </w:r>
      <w:r>
        <w:t>data</w:t>
      </w:r>
      <w:r w:rsidRPr="00A80352">
        <w:t>-info+xml MIME body in the received SIP MESSAGE request into an application/vnd.3gpp.mc</w:t>
      </w:r>
      <w:r>
        <w:t>data</w:t>
      </w:r>
      <w:r w:rsidRPr="00A80352">
        <w:t>-info+xml MIME body as specified in clause </w:t>
      </w:r>
      <w:r>
        <w:t>D</w:t>
      </w:r>
      <w:r w:rsidRPr="00A80352">
        <w:t>.1 included in the outgoing SIP MESSAGE request;</w:t>
      </w:r>
    </w:p>
    <w:p w14:paraId="36901981" w14:textId="77777777" w:rsidR="005C3DB9" w:rsidRPr="00A80352" w:rsidRDefault="005C3DB9" w:rsidP="005C3DB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w:t>
      </w:r>
      <w:r>
        <w:t>comn</w:t>
      </w:r>
      <w:r w:rsidRPr="00A80352">
        <w:t xml:space="preserve">-participants-criteria&gt; element </w:t>
      </w:r>
      <w:r w:rsidRPr="00A80352">
        <w:rPr>
          <w:lang w:eastAsia="ko-KR"/>
        </w:rPr>
        <w:t xml:space="preserve">of the &lt;anyExt&gt; element of </w:t>
      </w:r>
      <w:r w:rsidRPr="00A80352">
        <w:t>&lt;mc</w:t>
      </w:r>
      <w:r>
        <w:t>data</w:t>
      </w:r>
      <w:r w:rsidRPr="00A80352">
        <w:t>-Params&gt; element of &lt;mc</w:t>
      </w:r>
      <w:r>
        <w:t>data</w:t>
      </w:r>
      <w:r w:rsidRPr="00A80352">
        <w:t>info&gt; element</w:t>
      </w:r>
      <w:r w:rsidRPr="00A80352">
        <w:rPr>
          <w:lang w:eastAsia="ko-KR"/>
        </w:rPr>
        <w:t xml:space="preserve"> of the </w:t>
      </w:r>
      <w:r w:rsidRPr="00A80352">
        <w:t>application/vnd.3gpp.mc</w:t>
      </w:r>
      <w:r>
        <w:t>data</w:t>
      </w:r>
      <w:r w:rsidRPr="00A80352">
        <w:t>-info+xml MIME body</w:t>
      </w:r>
      <w:r w:rsidRPr="00A80352">
        <w:rPr>
          <w:lang w:eastAsia="ko-KR"/>
        </w:rPr>
        <w:t xml:space="preserve"> </w:t>
      </w:r>
      <w:r w:rsidRPr="00A80352">
        <w:t>in the outgoing SIP MESSAGE request;</w:t>
      </w:r>
    </w:p>
    <w:p w14:paraId="512F3DEF" w14:textId="77777777" w:rsidR="005C3DB9" w:rsidRPr="00A80352" w:rsidRDefault="005C3DB9" w:rsidP="005C3DB9">
      <w:pPr>
        <w:pStyle w:val="B1"/>
      </w:pPr>
      <w:r>
        <w:rPr>
          <w:rFonts w:hint="eastAsia"/>
          <w:lang w:eastAsia="ko-KR"/>
        </w:rPr>
        <w:t>10</w:t>
      </w:r>
      <w:r w:rsidRPr="00A80352">
        <w:t>)</w:t>
      </w:r>
      <w:r w:rsidRPr="00A80352">
        <w:tab/>
        <w:t>if the received SIP MESSAGE request contains a &lt;functional-alias-URI&gt; element of the application/vnd.3gpp.mc</w:t>
      </w:r>
      <w:r>
        <w:t>data</w:t>
      </w:r>
      <w:r w:rsidRPr="00A80352">
        <w:t>-info+xml MIME body, shall check the status of the functional alias for the MC</w:t>
      </w:r>
      <w:r>
        <w:t>Data</w:t>
      </w:r>
      <w:r w:rsidRPr="00A80352">
        <w:t xml:space="preserve"> ID</w:t>
      </w:r>
      <w:r>
        <w:t xml:space="preserve"> determined in step 2)</w:t>
      </w:r>
      <w:r w:rsidRPr="00A80352">
        <w:t>. If the functional alias status is activated, then the participating MC</w:t>
      </w:r>
      <w:r>
        <w:t>Data</w:t>
      </w:r>
      <w:r w:rsidRPr="00A80352">
        <w:t xml:space="preserve"> function shall set the &lt;functional-alias-URI&gt; element of the application/vnd.3gpp.mc</w:t>
      </w:r>
      <w:r>
        <w:t>data</w:t>
      </w:r>
      <w:r w:rsidRPr="00A80352">
        <w:t>-info+xml MIME body in the outgoing SIP MESSAGE request to the received value, otherwise, it shall not include a &lt;functional-alias-URI&gt; element;</w:t>
      </w:r>
    </w:p>
    <w:p w14:paraId="1C67CC06" w14:textId="77777777" w:rsidR="005C3DB9" w:rsidRPr="00A80352" w:rsidRDefault="005C3DB9" w:rsidP="005C3DB9">
      <w:pPr>
        <w:pStyle w:val="B1"/>
      </w:pPr>
      <w:r>
        <w:rPr>
          <w:rFonts w:hint="eastAsia"/>
          <w:lang w:eastAsia="ko-KR"/>
        </w:rPr>
        <w:t>11</w:t>
      </w:r>
      <w:r w:rsidRPr="00A80352">
        <w:t>)</w:t>
      </w:r>
      <w:r w:rsidRPr="00A80352">
        <w:tab/>
        <w:t>shall set the &lt;mc</w:t>
      </w:r>
      <w:r>
        <w:t>data</w:t>
      </w:r>
      <w:r w:rsidRPr="00A80352">
        <w:t>-calling-user-id&gt; contained in &lt;mc</w:t>
      </w:r>
      <w:r>
        <w:t>data</w:t>
      </w:r>
      <w:r w:rsidRPr="00A80352">
        <w:t>-Params&gt; element of the application/vnd.3gpp.mc</w:t>
      </w:r>
      <w:r>
        <w:t>data</w:t>
      </w:r>
      <w:r w:rsidRPr="00A80352">
        <w:t>-info+xml MIME body to the MC</w:t>
      </w:r>
      <w:r>
        <w:t>Data</w:t>
      </w:r>
      <w:r w:rsidRPr="00A80352">
        <w:t xml:space="preserve"> ID determined in step</w:t>
      </w:r>
      <w:r>
        <w:t> </w:t>
      </w:r>
      <w:r w:rsidRPr="00A80352">
        <w:t>2) above;</w:t>
      </w:r>
    </w:p>
    <w:p w14:paraId="550ABF9F" w14:textId="77777777" w:rsidR="005C3DB9" w:rsidRPr="00A80352" w:rsidRDefault="005C3DB9" w:rsidP="005C3DB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data</w:t>
      </w:r>
      <w:r w:rsidRPr="00A80352">
        <w:rPr>
          <w:lang w:eastAsia="ko-KR"/>
        </w:rPr>
        <w:t>-</w:t>
      </w:r>
      <w:r w:rsidRPr="00A80352">
        <w:t>location-info+xml MIME body as specified in clause </w:t>
      </w:r>
      <w:r>
        <w:t>D</w:t>
      </w:r>
      <w:r w:rsidRPr="00A80352">
        <w:t>.3 shall copy the contents of the application/vnd.3gpp.</w:t>
      </w:r>
      <w:r w:rsidRPr="00A80352">
        <w:rPr>
          <w:lang w:eastAsia="ko-KR"/>
        </w:rPr>
        <w:t>mc</w:t>
      </w:r>
      <w:r>
        <w:rPr>
          <w:lang w:eastAsia="ko-KR"/>
        </w:rPr>
        <w:t>data</w:t>
      </w:r>
      <w:r w:rsidRPr="00A80352">
        <w:rPr>
          <w:lang w:eastAsia="ko-KR"/>
        </w:rPr>
        <w:t>-</w:t>
      </w:r>
      <w:r w:rsidRPr="00A80352">
        <w:t>location-info+xml MIME body in the received SIP MESSAGE request into an application/vnd.3gpp.</w:t>
      </w:r>
      <w:r w:rsidRPr="00A80352">
        <w:rPr>
          <w:lang w:eastAsia="ko-KR"/>
        </w:rPr>
        <w:t>mc</w:t>
      </w:r>
      <w:r>
        <w:rPr>
          <w:lang w:eastAsia="ko-KR"/>
        </w:rPr>
        <w:t>data</w:t>
      </w:r>
      <w:r w:rsidRPr="00A80352">
        <w:rPr>
          <w:lang w:eastAsia="ko-KR"/>
        </w:rPr>
        <w:t>-</w:t>
      </w:r>
      <w:r w:rsidRPr="00A80352">
        <w:t>location-info+xml MIME body included in the outgoing SIP MESSAGE request;</w:t>
      </w:r>
    </w:p>
    <w:p w14:paraId="18660E81" w14:textId="77777777" w:rsidR="005C3DB9" w:rsidRPr="00A80352" w:rsidRDefault="005C3DB9" w:rsidP="005C3DB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Data</w:t>
      </w:r>
      <w:r w:rsidRPr="00A80352">
        <w:t xml:space="preserve"> function; and</w:t>
      </w:r>
    </w:p>
    <w:p w14:paraId="1E47393E" w14:textId="77777777" w:rsidR="005C3DB9" w:rsidRPr="00A80352" w:rsidRDefault="005C3DB9" w:rsidP="005C3DB9">
      <w:pPr>
        <w:pStyle w:val="B1"/>
      </w:pPr>
      <w:r w:rsidRPr="00A80352">
        <w:t>1</w:t>
      </w:r>
      <w:r>
        <w:rPr>
          <w:rFonts w:hint="eastAsia"/>
          <w:lang w:eastAsia="ko-KR"/>
        </w:rPr>
        <w:t>4</w:t>
      </w:r>
      <w:r w:rsidRPr="00A80352">
        <w:t>)</w:t>
      </w:r>
      <w:r w:rsidRPr="00A80352">
        <w:tab/>
        <w:t>shall send the SIP MESSAGE request as specified to 3GPP TS 24.229 [</w:t>
      </w:r>
      <w:r>
        <w:t>5</w:t>
      </w:r>
      <w:r w:rsidRPr="00A80352">
        <w:t>].</w:t>
      </w:r>
    </w:p>
    <w:p w14:paraId="2D6BB2DA" w14:textId="77777777" w:rsidR="005C3DB9" w:rsidRPr="00A80352" w:rsidRDefault="005C3DB9" w:rsidP="005C3DB9">
      <w:r w:rsidRPr="00A80352">
        <w:t>Upon receipt of a SIP 2xx response in response to the SIP MESSAGE request sent in step 1</w:t>
      </w:r>
      <w:r>
        <w:rPr>
          <w:rFonts w:hint="eastAsia"/>
          <w:lang w:eastAsia="ko-KR"/>
        </w:rPr>
        <w:t>4</w:t>
      </w:r>
      <w:r w:rsidRPr="00A80352">
        <w:t>):</w:t>
      </w:r>
    </w:p>
    <w:p w14:paraId="17B918EF" w14:textId="77777777" w:rsidR="005C3DB9" w:rsidRPr="00A80352" w:rsidRDefault="005C3DB9" w:rsidP="005C3DB9">
      <w:pPr>
        <w:pStyle w:val="B1"/>
      </w:pPr>
      <w:r w:rsidRPr="00A80352">
        <w:t>1)</w:t>
      </w:r>
      <w:r w:rsidRPr="00A80352">
        <w:tab/>
        <w:t>shall generate a SIP 200 (OK) response as specified in 3GPP TS 24.229 [</w:t>
      </w:r>
      <w:r>
        <w:t>5</w:t>
      </w:r>
      <w:r w:rsidRPr="00A80352">
        <w:t>] with the follow clarifications:</w:t>
      </w:r>
    </w:p>
    <w:p w14:paraId="32FE4418" w14:textId="77777777" w:rsidR="005C3DB9" w:rsidRPr="00A80352" w:rsidRDefault="005C3DB9" w:rsidP="005C3DB9">
      <w:pPr>
        <w:pStyle w:val="B2"/>
      </w:pPr>
      <w:r w:rsidRPr="00A80352">
        <w:t>a)</w:t>
      </w:r>
      <w:r w:rsidRPr="00A80352">
        <w:tab/>
        <w:t>shall include a P-Asserted-Identity header field in the outgoing SIP 200 (OK) response set to the public service identity of the participating MC</w:t>
      </w:r>
      <w:r>
        <w:t>Data</w:t>
      </w:r>
      <w:r w:rsidRPr="00A80352">
        <w:t xml:space="preserve"> function;</w:t>
      </w:r>
    </w:p>
    <w:p w14:paraId="5F871A31" w14:textId="77777777" w:rsidR="005C3DB9" w:rsidRDefault="005C3DB9" w:rsidP="005C3DB9">
      <w:pPr>
        <w:pStyle w:val="B1"/>
      </w:pPr>
      <w:r w:rsidRPr="00A80352">
        <w:t>2)</w:t>
      </w:r>
      <w:r w:rsidRPr="00A80352">
        <w:tab/>
        <w:t>shall send the SIP 200 (OK) response to the MC</w:t>
      </w:r>
      <w:r>
        <w:t>Data</w:t>
      </w:r>
      <w:r w:rsidRPr="00A80352">
        <w:t xml:space="preserve"> client according to 3GPP TS 24.229 [</w:t>
      </w:r>
      <w:r>
        <w:t>5].</w:t>
      </w:r>
    </w:p>
    <w:p w14:paraId="276EA418" w14:textId="149A1D62" w:rsidR="005C3DB9" w:rsidRDefault="005C3DB9" w:rsidP="004F08A3">
      <w:pPr>
        <w:rPr>
          <w:lang w:eastAsia="ko-KR"/>
        </w:rPr>
      </w:pPr>
      <w:r w:rsidRPr="008163C7">
        <w:rPr>
          <w:lang w:eastAsia="ko-KR"/>
        </w:rPr>
        <w:t>Upon receipt of a SIP 4xx, 5xx or 6xx response to the SIP MESSAGE request, shall forward the error response to the MC</w:t>
      </w:r>
      <w:r>
        <w:rPr>
          <w:rFonts w:hint="eastAsia"/>
          <w:lang w:eastAsia="ko-KR"/>
        </w:rPr>
        <w:t>Data</w:t>
      </w:r>
      <w:r w:rsidRPr="008163C7">
        <w:rPr>
          <w:lang w:eastAsia="ko-KR"/>
        </w:rPr>
        <w:t xml:space="preserve"> client.</w:t>
      </w:r>
    </w:p>
    <w:p w14:paraId="5E15D3A2" w14:textId="77777777" w:rsidR="005C3DB9" w:rsidRDefault="005C3DB9" w:rsidP="005C3DB9">
      <w:pPr>
        <w:pStyle w:val="Heading4"/>
      </w:pPr>
      <w:bookmarkStart w:id="6915" w:name="_CR16_2A_2_6"/>
      <w:bookmarkStart w:id="6916" w:name="_Toc193391371"/>
      <w:bookmarkStart w:id="6917" w:name="_Toc202372185"/>
      <w:bookmarkEnd w:id="6915"/>
      <w:r w:rsidRPr="00952B6C">
        <w:t>1</w:t>
      </w:r>
      <w:r>
        <w:t>6.2</w:t>
      </w:r>
      <w:r w:rsidRPr="00952B6C">
        <w:t>A</w:t>
      </w:r>
      <w:r>
        <w:t>.2.6</w:t>
      </w:r>
      <w:r>
        <w:tab/>
        <w:t xml:space="preserve">Receiving a </w:t>
      </w:r>
      <w:bookmarkEnd w:id="6916"/>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917"/>
    </w:p>
    <w:p w14:paraId="0664DD33" w14:textId="77777777" w:rsidR="005C3DB9" w:rsidRPr="0073469F" w:rsidRDefault="005C3DB9" w:rsidP="005C3DB9">
      <w:pPr>
        <w:rPr>
          <w:noProof/>
        </w:rPr>
      </w:pPr>
      <w:r w:rsidRPr="0073469F">
        <w:t>Upon receipt of a "</w:t>
      </w:r>
      <w:r w:rsidRPr="00A80352">
        <w:t>SIP MESSAGE re</w:t>
      </w:r>
      <w:r>
        <w:rPr>
          <w:rFonts w:hint="eastAsia"/>
          <w:lang w:eastAsia="ko-KR"/>
        </w:rPr>
        <w:t>sponse</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Data</w:t>
      </w:r>
      <w:r w:rsidRPr="00A80352">
        <w:rPr>
          <w:rFonts w:eastAsia="Malgun Gothic"/>
        </w:rPr>
        <w:t xml:space="preserve"> function</w:t>
      </w:r>
      <w:r w:rsidRPr="0073469F">
        <w:rPr>
          <w:noProof/>
        </w:rPr>
        <w:t>", the participating MC</w:t>
      </w:r>
      <w:r>
        <w:rPr>
          <w:noProof/>
        </w:rPr>
        <w:t>Data</w:t>
      </w:r>
      <w:r w:rsidRPr="0073469F">
        <w:rPr>
          <w:noProof/>
        </w:rPr>
        <w:t xml:space="preserve"> function:</w:t>
      </w:r>
    </w:p>
    <w:p w14:paraId="66869DDB" w14:textId="77777777" w:rsidR="005C3DB9"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Data</w:t>
      </w:r>
      <w:r w:rsidRPr="0073469F">
        <w:t xml:space="preserve"> function may </w:t>
      </w:r>
      <w:r w:rsidRPr="0073469F">
        <w:lastRenderedPageBreak/>
        <w:t>include a Retry-After header field to the SIP 500 (Server Internal Error) response as specified in IETF RFC 3261 [</w:t>
      </w:r>
      <w:r>
        <w:t>4</w:t>
      </w:r>
      <w:r w:rsidRPr="0073469F">
        <w:t>]</w:t>
      </w:r>
      <w:r>
        <w:t xml:space="preserve"> and skip</w:t>
      </w:r>
      <w:r w:rsidRPr="007B314E">
        <w:t xml:space="preserve"> the rest of the steps</w:t>
      </w:r>
      <w:r w:rsidRPr="0073469F">
        <w:t>;</w:t>
      </w:r>
    </w:p>
    <w:p w14:paraId="5562BA77" w14:textId="77777777" w:rsidR="005C3DB9" w:rsidRPr="0073469F" w:rsidRDefault="005C3DB9" w:rsidP="005C3DB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Data</w:t>
      </w:r>
      <w:r w:rsidRPr="0073469F">
        <w:t xml:space="preserve"> function </w:t>
      </w:r>
      <w:r>
        <w:t>can</w:t>
      </w:r>
      <w:r w:rsidRPr="0073469F">
        <w:t xml:space="preserve"> by means beyond the scope of this specification choose to accept the request.</w:t>
      </w:r>
    </w:p>
    <w:p w14:paraId="47985440" w14:textId="77777777" w:rsidR="005C3DB9" w:rsidRDefault="005C3DB9" w:rsidP="005C3DB9">
      <w:pPr>
        <w:pStyle w:val="B1"/>
      </w:pPr>
      <w:r>
        <w:t>2)</w:t>
      </w:r>
      <w:r>
        <w:tab/>
        <w:t xml:space="preserve">shall use the MCData ID present in the &lt;mcdata-request-uri&gt; element of the </w:t>
      </w:r>
      <w:r w:rsidRPr="0073469F">
        <w:t>application/vnd.3gpp.mc</w:t>
      </w:r>
      <w:r>
        <w:t>data-info+xml</w:t>
      </w:r>
      <w:r w:rsidRPr="0073469F">
        <w:t xml:space="preserve"> MIME body</w:t>
      </w:r>
      <w:r>
        <w:t xml:space="preserve"> of the incoming SIP MESSAGE request to retrieve the binding between the MCData ID and public user identity;</w:t>
      </w:r>
    </w:p>
    <w:p w14:paraId="39E5001B" w14:textId="77777777" w:rsidR="005C3DB9" w:rsidRDefault="005C3DB9" w:rsidP="005C3DB9">
      <w:pPr>
        <w:pStyle w:val="B1"/>
      </w:pPr>
      <w:r>
        <w:t>3)</w:t>
      </w:r>
      <w:r>
        <w:tab/>
        <w:t xml:space="preserve">if the binding between the MCData ID and public user identity does not exist, then the </w:t>
      </w:r>
      <w:r w:rsidRPr="0073469F">
        <w:t>participating MC</w:t>
      </w:r>
      <w:r>
        <w:t>Data</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2141D205" w14:textId="77777777" w:rsidR="005C3DB9" w:rsidRDefault="005C3DB9" w:rsidP="005C3DB9">
      <w:pPr>
        <w:pStyle w:val="B1"/>
        <w:rPr>
          <w:lang w:eastAsia="ko-KR"/>
        </w:rPr>
      </w:pPr>
      <w:r>
        <w:t>4)</w:t>
      </w:r>
      <w:r>
        <w:tab/>
        <w:t>shall generate an outgoing SIP MESSAGE request as specified in clause 6.3.2.1</w:t>
      </w:r>
      <w:r>
        <w:rPr>
          <w:rFonts w:hint="eastAsia"/>
          <w:lang w:eastAsia="ko-KR"/>
        </w:rPr>
        <w:t>;</w:t>
      </w:r>
    </w:p>
    <w:p w14:paraId="7522C4DB" w14:textId="77777777" w:rsidR="005C3DB9" w:rsidRPr="00D01066" w:rsidRDefault="005C3DB9" w:rsidP="005C3DB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data</w:t>
      </w:r>
      <w:r w:rsidRPr="00623AD4">
        <w:rPr>
          <w:lang w:eastAsia="ko-KR"/>
        </w:rPr>
        <w:t xml:space="preserve">-info+xml MIME body included in the outgoing SIP </w:t>
      </w:r>
      <w:r>
        <w:rPr>
          <w:lang w:eastAsia="ko-KR"/>
        </w:rPr>
        <w:t xml:space="preserve">MESSAGE </w:t>
      </w:r>
      <w:r w:rsidRPr="00623AD4">
        <w:rPr>
          <w:lang w:eastAsia="ko-KR"/>
        </w:rPr>
        <w:t>request</w:t>
      </w:r>
      <w:r>
        <w:t>; and</w:t>
      </w:r>
    </w:p>
    <w:p w14:paraId="51E70ADB" w14:textId="77777777" w:rsidR="005C3DB9" w:rsidRDefault="005C3DB9" w:rsidP="005C3DB9">
      <w:pPr>
        <w:pStyle w:val="B1"/>
      </w:pPr>
      <w:r>
        <w:t>6)</w:t>
      </w:r>
      <w:r>
        <w:tab/>
        <w:t xml:space="preserve">shall send the SIP MESSAGE request </w:t>
      </w:r>
      <w:r>
        <w:rPr>
          <w:rFonts w:hint="eastAsia"/>
          <w:lang w:eastAsia="ko-KR"/>
        </w:rPr>
        <w:t>to the MCData client identified by the MCData ID used in step</w:t>
      </w:r>
      <w:r>
        <w:rPr>
          <w:lang w:val="en-US" w:eastAsia="ko-KR"/>
        </w:rPr>
        <w:t> </w:t>
      </w:r>
      <w:r>
        <w:rPr>
          <w:rFonts w:hint="eastAsia"/>
          <w:lang w:val="en-US" w:eastAsia="ko-KR"/>
        </w:rPr>
        <w:t>2)</w:t>
      </w:r>
      <w:r>
        <w:t xml:space="preserve"> as specified in 3GPP TS 24.229 [5].</w:t>
      </w:r>
    </w:p>
    <w:p w14:paraId="2F73537C" w14:textId="737C6258" w:rsidR="005C3DB9" w:rsidRDefault="005C3DB9"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r w:rsidRPr="00217D1D">
        <w:t>]</w:t>
      </w:r>
      <w:r>
        <w:t>.</w:t>
      </w:r>
    </w:p>
    <w:p w14:paraId="0C3CD756" w14:textId="77777777" w:rsidR="004F08A3" w:rsidRDefault="004F08A3" w:rsidP="004F08A3">
      <w:pPr>
        <w:pStyle w:val="Heading3"/>
        <w:rPr>
          <w:noProof/>
        </w:rPr>
      </w:pPr>
      <w:bookmarkStart w:id="6918" w:name="_CR16_2A_3"/>
      <w:bookmarkStart w:id="6919" w:name="_Toc171604506"/>
      <w:bookmarkStart w:id="6920" w:name="_Toc202372186"/>
      <w:bookmarkEnd w:id="6918"/>
      <w:r>
        <w:rPr>
          <w:noProof/>
        </w:rPr>
        <w:t>16.2A.3</w:t>
      </w:r>
      <w:r>
        <w:rPr>
          <w:noProof/>
        </w:rPr>
        <w:tab/>
        <w:t>Controlling MCData function procedures</w:t>
      </w:r>
      <w:bookmarkEnd w:id="6919"/>
      <w:bookmarkEnd w:id="6920"/>
    </w:p>
    <w:p w14:paraId="151DA2A9" w14:textId="77777777" w:rsidR="004F08A3" w:rsidRPr="00F678B4" w:rsidRDefault="004F08A3" w:rsidP="004F08A3">
      <w:pPr>
        <w:pStyle w:val="Heading4"/>
      </w:pPr>
      <w:bookmarkStart w:id="6921" w:name="_CR16_2A_3_1"/>
      <w:bookmarkStart w:id="6922" w:name="_Toc171604507"/>
      <w:bookmarkStart w:id="6923" w:name="_Toc202372187"/>
      <w:bookmarkEnd w:id="6921"/>
      <w:r>
        <w:t>16.2A.3.1</w:t>
      </w:r>
      <w:r>
        <w:tab/>
        <w:t xml:space="preserve">Handling of adhoc group </w:t>
      </w:r>
      <w:r w:rsidRPr="0015289D">
        <w:t xml:space="preserve">emergency </w:t>
      </w:r>
      <w:r>
        <w:t xml:space="preserve">alert </w:t>
      </w:r>
      <w:r w:rsidRPr="0015289D">
        <w:t>notification</w:t>
      </w:r>
      <w:bookmarkEnd w:id="6922"/>
      <w:bookmarkEnd w:id="6923"/>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2A34610C" w:rsidR="004F08A3" w:rsidRDefault="004F08A3" w:rsidP="004F08A3">
      <w:pPr>
        <w:pStyle w:val="B2"/>
      </w:pPr>
      <w:r>
        <w:lastRenderedPageBreak/>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w:t>
      </w:r>
      <w:r w:rsidR="00C21CB3" w:rsidRPr="00C21CB3">
        <w:rPr>
          <w:lang w:eastAsia="ko-KR"/>
        </w:rPr>
        <w:t xml:space="preserve"> </w:t>
      </w:r>
      <w:r w:rsidR="00C21CB3">
        <w:rPr>
          <w:lang w:eastAsia="ko-KR"/>
        </w:rPr>
        <w:t>comn-participants</w:t>
      </w:r>
      <w:r w:rsidR="00C21CB3">
        <w:t>-criteria</w:t>
      </w:r>
      <w:r>
        <w:t>&gt;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5A2CE647" w14:textId="2B1FE952" w:rsidR="004F08A3" w:rsidRPr="00A95BA5" w:rsidRDefault="00C21CB3" w:rsidP="004F08A3">
      <w:pPr>
        <w:pStyle w:val="B4"/>
      </w:pPr>
      <w:r>
        <w:t>A</w:t>
      </w:r>
      <w:r w:rsidR="004F08A3" w:rsidRPr="00A95BA5">
        <w:t>)</w:t>
      </w:r>
      <w:r w:rsidR="004F08A3" w:rsidRPr="00A95BA5">
        <w:tab/>
        <w:t xml:space="preserve">the </w:t>
      </w:r>
      <w:r w:rsidR="004F08A3">
        <w:t>&lt;mcdata-</w:t>
      </w:r>
      <w:r w:rsidR="004F08A3" w:rsidRPr="00A95BA5">
        <w:t xml:space="preserve">client-id&gt; element with the </w:t>
      </w:r>
      <w:r w:rsidR="004F08A3">
        <w:t>MCData client</w:t>
      </w:r>
      <w:r w:rsidR="004F08A3" w:rsidRPr="00A95BA5">
        <w:t xml:space="preserve"> ID that was included in th</w:t>
      </w:r>
      <w:r w:rsidR="004F08A3">
        <w:t>e incoming SIP MESSAGE request;</w:t>
      </w:r>
    </w:p>
    <w:p w14:paraId="078B0D36" w14:textId="0246C76F" w:rsidR="004F08A3" w:rsidRDefault="00C21CB3" w:rsidP="004F08A3">
      <w:pPr>
        <w:pStyle w:val="B4"/>
      </w:pPr>
      <w:r>
        <w:t>B</w:t>
      </w:r>
      <w:r w:rsidR="004F08A3">
        <w:t>)</w:t>
      </w:r>
      <w:r w:rsidR="004F08A3">
        <w:tab/>
        <w:t>the &lt;mcdata-calling-group-id&gt; element set to the adhoc group identity</w:t>
      </w:r>
      <w:r w:rsidR="004F08A3" w:rsidRPr="0012037E">
        <w:t xml:space="preserve"> </w:t>
      </w:r>
      <w:r w:rsidR="004F08A3">
        <w:t xml:space="preserve">as determined in this clause; and </w:t>
      </w:r>
    </w:p>
    <w:p w14:paraId="3666B0A9" w14:textId="6C6D6679" w:rsidR="00C21CB3" w:rsidRDefault="00C21CB3" w:rsidP="00C21CB3">
      <w:pPr>
        <w:pStyle w:val="B4"/>
      </w:pPr>
      <w:r>
        <w:t>C)</w:t>
      </w:r>
      <w:r>
        <w:tab/>
      </w:r>
      <w:r>
        <w:rPr>
          <w:rFonts w:eastAsia="Malgun Gothic"/>
        </w:rPr>
        <w:t>an</w:t>
      </w:r>
      <w:r w:rsidRPr="00B2252E">
        <w:rPr>
          <w:rFonts w:eastAsia="Malgun Gothic"/>
        </w:rPr>
        <w:t xml:space="preserve"> &lt;anyExt&gt; element</w:t>
      </w:r>
      <w:r>
        <w:rPr>
          <w:rFonts w:eastAsia="Malgun Gothic"/>
        </w:rPr>
        <w:t xml:space="preserve"> containing:</w:t>
      </w:r>
    </w:p>
    <w:p w14:paraId="1C940C61" w14:textId="77777777" w:rsidR="00C21CB3" w:rsidRDefault="00C21CB3" w:rsidP="00C21CB3">
      <w:pPr>
        <w:pStyle w:val="B5"/>
      </w:pPr>
      <w:r>
        <w:t>I)</w:t>
      </w:r>
      <w:r>
        <w:tab/>
        <w:t>an &lt;adhoc-alert-ind&gt; element set to a value of "true";</w:t>
      </w:r>
    </w:p>
    <w:p w14:paraId="76AB9590" w14:textId="77777777" w:rsidR="00C21CB3" w:rsidRPr="00C21CB3" w:rsidRDefault="00C21CB3" w:rsidP="00C21CB3">
      <w:pPr>
        <w:pStyle w:val="B5"/>
        <w:overflowPunct/>
        <w:autoSpaceDE/>
        <w:autoSpaceDN/>
        <w:adjustRightInd/>
        <w:textAlignment w:val="auto"/>
        <w:rPr>
          <w:rFonts w:eastAsia="Times New Roman"/>
          <w:lang w:eastAsia="en-US"/>
        </w:rPr>
      </w:pPr>
      <w:r w:rsidRPr="00C21CB3">
        <w:rPr>
          <w:rFonts w:eastAsia="Times New Roman"/>
          <w:lang w:eastAsia="en-US"/>
        </w:rPr>
        <w:t>II)</w:t>
      </w:r>
      <w:r w:rsidRPr="00C21CB3">
        <w:rPr>
          <w:rFonts w:eastAsia="Times New Roman"/>
          <w:lang w:eastAsia="en-US"/>
        </w:rPr>
        <w:tab/>
        <w:t>an &lt;adhoc-alert-ind-rcvd&gt; element set to a value of "true"; and</w:t>
      </w:r>
    </w:p>
    <w:p w14:paraId="7C8674CE" w14:textId="16E69B15" w:rsidR="004F08A3" w:rsidRDefault="00C21CB3" w:rsidP="00C21CB3">
      <w:pPr>
        <w:pStyle w:val="B5"/>
        <w:overflowPunct/>
        <w:autoSpaceDE/>
        <w:autoSpaceDN/>
        <w:adjustRightInd/>
        <w:textAlignment w:val="auto"/>
      </w:pPr>
      <w:r w:rsidRPr="00C21CB3">
        <w:rPr>
          <w:rFonts w:eastAsia="Times New Roman"/>
          <w:lang w:eastAsia="en-US"/>
        </w:rPr>
        <w:t>III)</w:t>
      </w:r>
      <w:r w:rsidRPr="00C21CB3">
        <w:rPr>
          <w:rFonts w:eastAsia="Times New Roman"/>
          <w:lang w:eastAsia="en-US"/>
        </w:rPr>
        <w:tab/>
        <w:t>a &lt;comn-participants-criteria&gt; element as determined in step 5) b) in clause 24.4.6.1; and</w:t>
      </w:r>
    </w:p>
    <w:p w14:paraId="4D3BF8C6" w14:textId="77777777" w:rsidR="004F08A3" w:rsidRDefault="004F08A3" w:rsidP="004F08A3">
      <w:pPr>
        <w:pStyle w:val="B3"/>
      </w:pPr>
      <w:r>
        <w:t>vii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924" w:name="_CR16_2A_3_2"/>
      <w:bookmarkStart w:id="6925" w:name="_Toc171604508"/>
      <w:bookmarkStart w:id="6926" w:name="_Toc202372188"/>
      <w:bookmarkEnd w:id="6924"/>
      <w:r>
        <w:t>16.2A.3.2</w:t>
      </w:r>
      <w:r>
        <w:tab/>
        <w:t xml:space="preserve">Handling of adhoc group </w:t>
      </w:r>
      <w:r w:rsidRPr="0015289D">
        <w:t xml:space="preserve">emergency </w:t>
      </w:r>
      <w:r>
        <w:t>alert cancellation</w:t>
      </w:r>
      <w:bookmarkEnd w:id="6925"/>
      <w:bookmarkEnd w:id="6926"/>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lastRenderedPageBreak/>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lastRenderedPageBreak/>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927" w:name="_CR16_2A_3_3"/>
      <w:bookmarkStart w:id="6928" w:name="_Toc171604509"/>
      <w:bookmarkStart w:id="6929" w:name="_Toc202372189"/>
      <w:bookmarkEnd w:id="6927"/>
      <w:r>
        <w:rPr>
          <w:noProof/>
        </w:rPr>
        <w:t>16.2A.3.3</w:t>
      </w:r>
      <w:r>
        <w:rPr>
          <w:noProof/>
        </w:rPr>
        <w:tab/>
        <w:t>Handling of ongoing adhoc group emergency alert</w:t>
      </w:r>
      <w:bookmarkEnd w:id="6928"/>
      <w:bookmarkEnd w:id="6929"/>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27D820D7" w:rsidR="004F08A3" w:rsidRDefault="004F08A3" w:rsidP="004F08A3">
      <w:pPr>
        <w:pStyle w:val="B2"/>
      </w:pPr>
      <w:r>
        <w:t>c)</w:t>
      </w:r>
      <w:r>
        <w:tab/>
      </w:r>
      <w:bookmarkStart w:id="6930" w:name="_Hlk167093489"/>
      <w:r w:rsidRPr="00D41EF8">
        <w:t xml:space="preserve">include the </w:t>
      </w:r>
      <w:r>
        <w:t>&lt;</w:t>
      </w:r>
      <w:r w:rsidR="00A643F0">
        <w:t>comn-participants-criteria</w:t>
      </w:r>
      <w:r>
        <w:t>&gt;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930"/>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29709207" w:rsidR="004F08A3" w:rsidRDefault="004F08A3" w:rsidP="004F08A3">
      <w:pPr>
        <w:pStyle w:val="B2"/>
      </w:pPr>
      <w:r>
        <w:t>c)</w:t>
      </w:r>
      <w:r>
        <w:tab/>
      </w:r>
      <w:r w:rsidRPr="00B43564">
        <w:t xml:space="preserve">include the </w:t>
      </w:r>
      <w:r>
        <w:t>&lt;</w:t>
      </w:r>
      <w:r w:rsidR="00A643F0">
        <w:t>comn-participants-criteria</w:t>
      </w:r>
      <w:r>
        <w:t>&gt;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931" w:name="_CR16_2A_3_4"/>
      <w:bookmarkStart w:id="6932" w:name="_Toc171604512"/>
      <w:bookmarkStart w:id="6933" w:name="_Toc202372190"/>
      <w:bookmarkEnd w:id="6931"/>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32"/>
      <w:bookmarkEnd w:id="6933"/>
    </w:p>
    <w:p w14:paraId="6AFE6730" w14:textId="77777777" w:rsidR="004F08A3" w:rsidRDefault="004F08A3" w:rsidP="004F08A3">
      <w:r>
        <w:t>Upon receiving a:</w:t>
      </w:r>
    </w:p>
    <w:p w14:paraId="3CC98F14" w14:textId="77777777" w:rsidR="004F08A3" w:rsidRPr="00FB6989" w:rsidRDefault="004F08A3" w:rsidP="004F08A3">
      <w:pPr>
        <w:pStyle w:val="B1"/>
      </w:pPr>
      <w:r>
        <w:lastRenderedPageBreak/>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r>
        <w:t xml:space="preserve">the controlling MCData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the MCData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the MCData users no longer meeting the specified criteria;</w:t>
      </w:r>
    </w:p>
    <w:p w14:paraId="5FD62CE0" w14:textId="002A4A26" w:rsidR="004F08A3"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75281DC2" w14:textId="77777777" w:rsidR="005C3DB9" w:rsidRPr="00F678B4" w:rsidRDefault="005C3DB9" w:rsidP="005C3DB9">
      <w:pPr>
        <w:pStyle w:val="Heading4"/>
        <w:rPr>
          <w:lang w:eastAsia="ko-KR"/>
        </w:rPr>
      </w:pPr>
      <w:bookmarkStart w:id="6934" w:name="_CR16_2A_3_5"/>
      <w:bookmarkStart w:id="6935" w:name="_Toc202372191"/>
      <w:bookmarkEnd w:id="6934"/>
      <w:r w:rsidRPr="00952B6C">
        <w:t>1</w:t>
      </w:r>
      <w:r>
        <w:t>6</w:t>
      </w:r>
      <w:r w:rsidRPr="00952B6C">
        <w:t>.</w:t>
      </w:r>
      <w:r>
        <w:t>2</w:t>
      </w:r>
      <w:r w:rsidRPr="00952B6C">
        <w:t>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935"/>
    </w:p>
    <w:p w14:paraId="1F0A88F3" w14:textId="77777777" w:rsidR="005C3DB9" w:rsidRDefault="005C3DB9" w:rsidP="005C3DB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Data</w:t>
      </w:r>
      <w:r w:rsidRPr="00A80352">
        <w:rPr>
          <w:rFonts w:eastAsia="Malgun Gothic"/>
        </w:rPr>
        <w:t xml:space="preserve"> function</w:t>
      </w:r>
      <w:r>
        <w:t>", the controlling MCData function:</w:t>
      </w:r>
    </w:p>
    <w:p w14:paraId="72349449" w14:textId="77777777" w:rsidR="005C3DB9" w:rsidRPr="0073469F"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Data</w:t>
      </w:r>
      <w:r w:rsidRPr="0073469F">
        <w:t xml:space="preserve"> function may include a Retry-After header field to the SIP 500 (Server Internal Error</w:t>
      </w:r>
      <w:r>
        <w:t>) response as specified in IETF </w:t>
      </w:r>
      <w:r w:rsidRPr="0073469F">
        <w:t>RFC 3261 [</w:t>
      </w:r>
      <w:r>
        <w:t>4</w:t>
      </w:r>
      <w:r w:rsidRPr="0073469F">
        <w:t>]</w:t>
      </w:r>
      <w:r>
        <w:t xml:space="preserve">. </w:t>
      </w:r>
      <w:r w:rsidRPr="007B314E">
        <w:t>Otherwise, continue with the rest of the steps</w:t>
      </w:r>
      <w:r w:rsidRPr="0073469F">
        <w:t>;</w:t>
      </w:r>
    </w:p>
    <w:p w14:paraId="6629B5B2" w14:textId="77777777" w:rsidR="005C3DB9" w:rsidRPr="0073469F" w:rsidRDefault="005C3DB9" w:rsidP="005C3DB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Data</w:t>
      </w:r>
      <w:r w:rsidRPr="0073469F">
        <w:t xml:space="preserve"> function </w:t>
      </w:r>
      <w:r>
        <w:t>can,</w:t>
      </w:r>
      <w:r w:rsidRPr="0073469F">
        <w:t xml:space="preserve"> </w:t>
      </w:r>
      <w:r>
        <w:t xml:space="preserve">according to local policy, </w:t>
      </w:r>
      <w:r w:rsidRPr="0073469F">
        <w:t>choose to accept the request.</w:t>
      </w:r>
    </w:p>
    <w:p w14:paraId="692C4D32" w14:textId="77777777" w:rsidR="005C3DB9" w:rsidRDefault="005C3DB9" w:rsidP="005C3DB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data</w:t>
      </w:r>
      <w:r w:rsidRPr="006A4EAE">
        <w:t>";</w:t>
      </w:r>
    </w:p>
    <w:p w14:paraId="639A67B4" w14:textId="77777777" w:rsidR="005C3DB9" w:rsidRDefault="005C3DB9" w:rsidP="005C3DB9">
      <w:pPr>
        <w:pStyle w:val="B1"/>
      </w:pPr>
      <w:r>
        <w:rPr>
          <w:rFonts w:hint="eastAsia"/>
          <w:lang w:eastAsia="ko-KR"/>
        </w:rPr>
        <w:t>3</w:t>
      </w:r>
      <w:r>
        <w:t>)</w:t>
      </w:r>
      <w:r>
        <w:tab/>
        <w:t xml:space="preserve">shall determine the MCData users that meet the criteria contained in the </w:t>
      </w:r>
      <w:r w:rsidRPr="00C41E5B">
        <w:t>&lt;</w:t>
      </w:r>
      <w:r>
        <w:t>comn</w:t>
      </w:r>
      <w:r w:rsidRPr="00C41E5B">
        <w:t xml:space="preserve">-participants-criteria&gt; </w:t>
      </w:r>
      <w:r>
        <w:t xml:space="preserve">contained in the </w:t>
      </w:r>
      <w:r w:rsidRPr="00C41E5B">
        <w:t xml:space="preserve">&lt;anyExt&gt; element of </w:t>
      </w:r>
      <w:r>
        <w:t xml:space="preserve">the </w:t>
      </w:r>
      <w:r w:rsidRPr="00C41E5B">
        <w:t>&lt;mc</w:t>
      </w:r>
      <w:r>
        <w:t>data</w:t>
      </w:r>
      <w:r w:rsidRPr="00C41E5B">
        <w:t xml:space="preserve">-Params&gt; element </w:t>
      </w:r>
      <w:r>
        <w:t xml:space="preserve">of the </w:t>
      </w:r>
      <w:r w:rsidRPr="00C41E5B">
        <w:t>&lt;mc</w:t>
      </w:r>
      <w:r>
        <w:t>data</w:t>
      </w:r>
      <w:r w:rsidRPr="00C41E5B">
        <w:t>info&gt; element of the application/vnd.3gpp.mc</w:t>
      </w:r>
      <w:r>
        <w:t>data</w:t>
      </w:r>
      <w:r w:rsidRPr="00C41E5B">
        <w:t xml:space="preserve">-info+xml MIME body in the SIP </w:t>
      </w:r>
      <w:r>
        <w:t>MESSAGE</w:t>
      </w:r>
      <w:r w:rsidRPr="00C41E5B">
        <w:t xml:space="preserve"> request</w:t>
      </w:r>
      <w:r>
        <w:t>:</w:t>
      </w:r>
    </w:p>
    <w:p w14:paraId="35895DDA" w14:textId="77777777" w:rsidR="005C3DB9" w:rsidRDefault="005C3DB9" w:rsidP="005C3DB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1E23887" w14:textId="77777777" w:rsidR="005C3DB9" w:rsidRPr="00952B6C" w:rsidRDefault="005C3DB9" w:rsidP="005C3DB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24.4.6.1</w:t>
      </w:r>
      <w:r w:rsidRPr="00952B6C">
        <w:t>;</w:t>
      </w:r>
    </w:p>
    <w:p w14:paraId="0E9F8610" w14:textId="77777777" w:rsidR="005C3DB9" w:rsidRPr="00A95BA5" w:rsidRDefault="005C3DB9" w:rsidP="005C3DB9">
      <w:pPr>
        <w:pStyle w:val="B2"/>
      </w:pPr>
      <w:r>
        <w:rPr>
          <w:rFonts w:hint="eastAsia"/>
          <w:lang w:eastAsia="ko-KR"/>
        </w:rPr>
        <w:t>b</w:t>
      </w:r>
      <w:r w:rsidRPr="00A95BA5">
        <w:t>)</w:t>
      </w:r>
      <w:r w:rsidRPr="00A95BA5">
        <w:tab/>
        <w:t>shall generate a SIP 200 (OK) response to the received SIP MESSAGE request as specified in 3GPP TS 24.229 [</w:t>
      </w:r>
      <w:r>
        <w:t>5</w:t>
      </w:r>
      <w:r w:rsidRPr="00A95BA5">
        <w:t>] with the following clarifications:</w:t>
      </w:r>
    </w:p>
    <w:p w14:paraId="18E6C066" w14:textId="77777777" w:rsidR="005C3DB9" w:rsidRPr="00A95BA5" w:rsidRDefault="005C3DB9" w:rsidP="005C3DB9">
      <w:pPr>
        <w:pStyle w:val="B2"/>
      </w:pPr>
      <w:r>
        <w:rPr>
          <w:rFonts w:hint="eastAsia"/>
          <w:lang w:eastAsia="ko-KR"/>
        </w:rPr>
        <w:t>c</w:t>
      </w:r>
      <w:r w:rsidRPr="00A95BA5">
        <w:t>)</w:t>
      </w:r>
      <w:r w:rsidRPr="00A95BA5">
        <w:tab/>
        <w:t>shall send the SIP 200 (OK) response to the received SIP MESSAGE according to rules and procedures of 3GPP TS 24.229 [</w:t>
      </w:r>
      <w:r>
        <w:t>5</w:t>
      </w:r>
      <w:r w:rsidRPr="00A95BA5">
        <w:t>]</w:t>
      </w:r>
      <w:r>
        <w:t>;</w:t>
      </w:r>
    </w:p>
    <w:p w14:paraId="676FBF73" w14:textId="77777777" w:rsidR="005C3DB9" w:rsidRPr="00A95BA5" w:rsidRDefault="005C3DB9" w:rsidP="005C3DB9">
      <w:pPr>
        <w:pStyle w:val="B2"/>
      </w:pPr>
      <w:r>
        <w:rPr>
          <w:rFonts w:hint="eastAsia"/>
          <w:lang w:eastAsia="ko-KR"/>
        </w:rPr>
        <w:t>d</w:t>
      </w:r>
      <w:r w:rsidRPr="00A95BA5">
        <w:t>)</w:t>
      </w:r>
      <w:r w:rsidRPr="00A95BA5">
        <w:tab/>
        <w:t>shall cache the information that the MC</w:t>
      </w:r>
      <w:r>
        <w:t>Data</w:t>
      </w:r>
      <w:r w:rsidRPr="00A95BA5">
        <w:t xml:space="preserve"> user has initiated an </w:t>
      </w:r>
      <w:r>
        <w:t>ad</w:t>
      </w:r>
      <w:r>
        <w:rPr>
          <w:rFonts w:hint="eastAsia"/>
          <w:lang w:eastAsia="ko-KR"/>
        </w:rPr>
        <w:t xml:space="preserve"> </w:t>
      </w:r>
      <w:r>
        <w:t>hoc group</w:t>
      </w:r>
      <w:r w:rsidRPr="00A95BA5">
        <w:t xml:space="preserve"> emergency alert;</w:t>
      </w:r>
    </w:p>
    <w:p w14:paraId="45109A09" w14:textId="77777777" w:rsidR="005C3DB9" w:rsidRPr="00A95BA5" w:rsidRDefault="005C3DB9" w:rsidP="005C3DB9">
      <w:pPr>
        <w:pStyle w:val="B2"/>
      </w:pPr>
      <w:r>
        <w:rPr>
          <w:rFonts w:hint="eastAsia"/>
          <w:lang w:eastAsia="ko-KR"/>
        </w:rPr>
        <w:t>e</w:t>
      </w:r>
      <w:r w:rsidRPr="00A95BA5">
        <w:t>)</w:t>
      </w:r>
      <w:r w:rsidRPr="00A95BA5">
        <w:tab/>
        <w:t>shall generate a SIP MESSAGE request as described in clause 6.3.</w:t>
      </w:r>
      <w:r>
        <w:t>7.1.5</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data</w:t>
      </w:r>
      <w:r w:rsidRPr="00A95BA5">
        <w:t>-info+xml MIME body</w:t>
      </w:r>
      <w:r w:rsidRPr="005265C0">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28F21D65" w14:textId="77777777" w:rsidR="005C3DB9" w:rsidRPr="00A95BA5" w:rsidRDefault="005C3DB9" w:rsidP="005C3DB9">
      <w:pPr>
        <w:pStyle w:val="B3"/>
      </w:pPr>
      <w:r>
        <w:rPr>
          <w:rFonts w:hint="eastAsia"/>
          <w:lang w:eastAsia="ko-KR"/>
        </w:rPr>
        <w:t>i)</w:t>
      </w:r>
      <w:r>
        <w:rPr>
          <w:lang w:eastAsia="ko-KR"/>
        </w:rPr>
        <w:tab/>
      </w:r>
      <w:r>
        <w:rPr>
          <w:rFonts w:hint="eastAsia"/>
          <w:lang w:eastAsia="ko-KR"/>
        </w:rPr>
        <w:t xml:space="preserve">an </w:t>
      </w:r>
      <w:r w:rsidRPr="00A95BA5">
        <w:t>&lt;mc</w:t>
      </w:r>
      <w:r>
        <w:t>data</w:t>
      </w:r>
      <w:r w:rsidRPr="00A95BA5">
        <w:t>-client-id&gt; element with the MC</w:t>
      </w:r>
      <w:r>
        <w:t>Data</w:t>
      </w:r>
      <w:r w:rsidRPr="00A95BA5">
        <w:t xml:space="preserve"> client ID that was included in th</w:t>
      </w:r>
      <w:r>
        <w:t>e incoming SIP MESSAGE request;</w:t>
      </w:r>
    </w:p>
    <w:p w14:paraId="6B5E6229" w14:textId="77777777" w:rsidR="005C3DB9" w:rsidRDefault="005C3DB9" w:rsidP="005C3DB9">
      <w:pPr>
        <w:pStyle w:val="B3"/>
        <w:rPr>
          <w:lang w:eastAsia="ko-KR"/>
        </w:rPr>
      </w:pPr>
      <w:r>
        <w:rPr>
          <w:rFonts w:hint="eastAsia"/>
          <w:lang w:eastAsia="ko-KR"/>
        </w:rPr>
        <w:t>ii</w:t>
      </w:r>
      <w:r>
        <w:t>)</w:t>
      </w:r>
      <w:r>
        <w:tab/>
      </w:r>
      <w:r>
        <w:rPr>
          <w:rFonts w:hint="eastAsia"/>
          <w:lang w:eastAsia="ko-KR"/>
        </w:rPr>
        <w:t>an</w:t>
      </w:r>
      <w:r>
        <w:t xml:space="preserve"> &lt;mcdata-calling-group-id&gt; element set to the ad</w:t>
      </w:r>
      <w:r>
        <w:rPr>
          <w:rFonts w:hint="eastAsia"/>
          <w:lang w:eastAsia="ko-KR"/>
        </w:rPr>
        <w:t xml:space="preserve"> </w:t>
      </w:r>
      <w:r>
        <w:t>hoc group identity</w:t>
      </w:r>
      <w:r>
        <w:rPr>
          <w:rFonts w:hint="eastAsia"/>
          <w:lang w:eastAsia="ko-KR"/>
        </w:rPr>
        <w:t>; and</w:t>
      </w:r>
    </w:p>
    <w:p w14:paraId="1EE8C11F" w14:textId="77777777" w:rsidR="005C3DB9" w:rsidRDefault="005C3DB9" w:rsidP="005C3DB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62459069" w14:textId="77777777" w:rsidR="005C3DB9" w:rsidRPr="00A80352" w:rsidRDefault="005C3DB9" w:rsidP="005C3DB9">
      <w:pPr>
        <w:pStyle w:val="B4"/>
      </w:pPr>
      <w:r>
        <w:rPr>
          <w:rFonts w:hint="eastAsia"/>
          <w:lang w:eastAsia="ko-KR"/>
        </w:rPr>
        <w:lastRenderedPageBreak/>
        <w:t>A</w:t>
      </w:r>
      <w:r>
        <w:rPr>
          <w:lang w:eastAsia="ko-KR"/>
        </w:rPr>
        <w:t>)</w:t>
      </w:r>
      <w:r>
        <w:rPr>
          <w:lang w:eastAsia="ko-KR"/>
        </w:rPr>
        <w:tab/>
        <w:t xml:space="preserve">a </w:t>
      </w:r>
      <w:r w:rsidRPr="00A80352">
        <w:rPr>
          <w:lang w:eastAsia="ko-KR"/>
        </w:rPr>
        <w:t xml:space="preserve"> &lt;re</w:t>
      </w:r>
      <w:r>
        <w:rPr>
          <w:rFonts w:hint="eastAsia"/>
          <w:lang w:eastAsia="ko-KR"/>
        </w:rPr>
        <w:t>sp</w:t>
      </w:r>
      <w:r>
        <w:rPr>
          <w:lang w:eastAsia="ko-KR"/>
        </w:rPr>
        <w:t>onse</w:t>
      </w:r>
      <w:r w:rsidRPr="00A80352">
        <w:rPr>
          <w:lang w:eastAsia="ko-KR"/>
        </w:rPr>
        <w:t>-type&gt; set to a value of "ad-hoc-emergency-alert-participant-criteria-modification"</w:t>
      </w:r>
      <w:r w:rsidRPr="00A80352">
        <w:t>;</w:t>
      </w:r>
    </w:p>
    <w:p w14:paraId="21C1F74B" w14:textId="77777777" w:rsidR="005C3DB9" w:rsidRDefault="005C3DB9" w:rsidP="005C3DB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2938C859" w14:textId="77777777" w:rsidR="005C3DB9" w:rsidRDefault="005C3DB9" w:rsidP="005C3DB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w:t>
      </w:r>
      <w:r>
        <w:rPr>
          <w:lang w:eastAsia="ko-KR"/>
        </w:rPr>
        <w:t>comn</w:t>
      </w:r>
      <w:r w:rsidRPr="00854EF1">
        <w:rPr>
          <w:lang w:eastAsia="ko-KR"/>
        </w:rPr>
        <w:t>-participants-criteria&gt; element; and</w:t>
      </w:r>
    </w:p>
    <w:p w14:paraId="026AB87B" w14:textId="77777777" w:rsidR="005C3DB9" w:rsidRDefault="005C3DB9" w:rsidP="005C3DB9">
      <w:pPr>
        <w:pStyle w:val="B1"/>
      </w:pPr>
      <w:r>
        <w:rPr>
          <w:rFonts w:hint="eastAsia"/>
          <w:lang w:eastAsia="ko-KR"/>
        </w:rPr>
        <w:t>4</w:t>
      </w:r>
      <w:r w:rsidRPr="00A95BA5">
        <w:t>)</w:t>
      </w:r>
      <w:r w:rsidRPr="00A95BA5">
        <w:tab/>
        <w:t xml:space="preserve">shall send the SIP MESSAGE request </w:t>
      </w:r>
      <w:r w:rsidRPr="00952B6C">
        <w:t>towards the participating MC</w:t>
      </w:r>
      <w:r>
        <w:t>Data</w:t>
      </w:r>
      <w:r w:rsidRPr="00952B6C">
        <w:t xml:space="preserve"> function </w:t>
      </w:r>
      <w:r w:rsidRPr="00A95BA5">
        <w:t>according to rules and procedures of 3GPP TS 24.229 [</w:t>
      </w:r>
      <w:r>
        <w:t>5</w:t>
      </w:r>
      <w:r w:rsidRPr="00A95BA5">
        <w:t>]</w:t>
      </w:r>
      <w:r>
        <w:t>; and</w:t>
      </w:r>
    </w:p>
    <w:p w14:paraId="7C0A3961" w14:textId="10EAE2A6" w:rsidR="005C3DB9" w:rsidRDefault="005C3DB9" w:rsidP="005C3DB9">
      <w:pPr>
        <w:pStyle w:val="B1"/>
      </w:pPr>
      <w:r>
        <w:rPr>
          <w:rFonts w:hint="eastAsia"/>
          <w:lang w:eastAsia="ko-KR"/>
        </w:rPr>
        <w:t>5</w:t>
      </w:r>
      <w:r>
        <w:t>)</w:t>
      </w:r>
      <w:r>
        <w:tab/>
        <w:t xml:space="preserve">shall continue to include the MCData users meeting or to remove MCData users no longer meeting the criteria </w:t>
      </w:r>
      <w:r>
        <w:rPr>
          <w:rFonts w:hint="eastAsia"/>
          <w:lang w:eastAsia="ko-KR"/>
        </w:rPr>
        <w:t xml:space="preserve">included in the incoming SIP MESSAGE request </w:t>
      </w:r>
      <w:r>
        <w:t>as specified in the clause 16.2A</w:t>
      </w:r>
      <w:r>
        <w:rPr>
          <w:noProof/>
        </w:rPr>
        <w:t>.3.3</w:t>
      </w:r>
      <w:r>
        <w:t>.</w:t>
      </w:r>
    </w:p>
    <w:p w14:paraId="0247D03F" w14:textId="77777777" w:rsidR="005C310B" w:rsidRPr="00B02A0B" w:rsidRDefault="005C310B" w:rsidP="007D34FE">
      <w:pPr>
        <w:pStyle w:val="Heading3"/>
        <w:rPr>
          <w:noProof/>
        </w:rPr>
      </w:pPr>
      <w:bookmarkStart w:id="6936" w:name="_CR16_2_3"/>
      <w:bookmarkStart w:id="6937" w:name="_Toc20156337"/>
      <w:bookmarkStart w:id="6938" w:name="_Toc27501495"/>
      <w:bookmarkStart w:id="6939" w:name="_Toc44598916"/>
      <w:bookmarkStart w:id="6940" w:name="_Toc44602771"/>
      <w:bookmarkStart w:id="6941" w:name="_Toc45197948"/>
      <w:bookmarkStart w:id="6942" w:name="_Toc45695981"/>
      <w:bookmarkStart w:id="6943" w:name="_Toc51851437"/>
      <w:bookmarkStart w:id="6944" w:name="_Toc92225058"/>
      <w:bookmarkStart w:id="6945" w:name="_Toc202372192"/>
      <w:bookmarkEnd w:id="6936"/>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937"/>
      <w:bookmarkEnd w:id="6938"/>
      <w:bookmarkEnd w:id="6939"/>
      <w:bookmarkEnd w:id="6940"/>
      <w:bookmarkEnd w:id="6941"/>
      <w:bookmarkEnd w:id="6942"/>
      <w:bookmarkEnd w:id="6943"/>
      <w:bookmarkEnd w:id="6944"/>
      <w:bookmarkEnd w:id="6945"/>
    </w:p>
    <w:p w14:paraId="180CA142" w14:textId="77777777" w:rsidR="005C310B" w:rsidRPr="00B02A0B" w:rsidRDefault="005C310B" w:rsidP="007D34FE">
      <w:pPr>
        <w:pStyle w:val="Heading4"/>
      </w:pPr>
      <w:bookmarkStart w:id="6946" w:name="_CR16_2_3_1"/>
      <w:bookmarkStart w:id="6947" w:name="_Toc20156338"/>
      <w:bookmarkStart w:id="6948" w:name="_Toc27501496"/>
      <w:bookmarkStart w:id="6949" w:name="_Toc44598917"/>
      <w:bookmarkStart w:id="6950" w:name="_Toc44602772"/>
      <w:bookmarkStart w:id="6951" w:name="_Toc45197949"/>
      <w:bookmarkStart w:id="6952" w:name="_Toc45695982"/>
      <w:bookmarkStart w:id="6953" w:name="_Toc51851438"/>
      <w:bookmarkStart w:id="6954" w:name="_Toc92225059"/>
      <w:bookmarkStart w:id="6955" w:name="_Toc202372193"/>
      <w:bookmarkEnd w:id="6946"/>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947"/>
      <w:bookmarkEnd w:id="6948"/>
      <w:bookmarkEnd w:id="6949"/>
      <w:bookmarkEnd w:id="6950"/>
      <w:bookmarkEnd w:id="6951"/>
      <w:bookmarkEnd w:id="6952"/>
      <w:bookmarkEnd w:id="6953"/>
      <w:bookmarkEnd w:id="6954"/>
      <w:bookmarkEnd w:id="6955"/>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lastRenderedPageBreak/>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56" w:name="_CR16_2_3_2"/>
      <w:bookmarkStart w:id="6957" w:name="_Toc20156339"/>
      <w:bookmarkStart w:id="6958" w:name="_Toc27501497"/>
      <w:bookmarkStart w:id="6959" w:name="_Toc44598918"/>
      <w:bookmarkStart w:id="6960" w:name="_Toc44602773"/>
      <w:bookmarkStart w:id="6961" w:name="_Toc45197950"/>
      <w:bookmarkStart w:id="6962" w:name="_Toc45695983"/>
      <w:bookmarkStart w:id="6963" w:name="_Toc51851439"/>
      <w:bookmarkStart w:id="6964" w:name="_Toc92225060"/>
      <w:bookmarkStart w:id="6965" w:name="_Toc202372194"/>
      <w:bookmarkEnd w:id="6956"/>
      <w:r w:rsidRPr="00B02A0B">
        <w:t>1</w:t>
      </w:r>
      <w:r w:rsidRPr="00B02A0B">
        <w:rPr>
          <w:lang w:val="en-US"/>
        </w:rPr>
        <w:t>6.2</w:t>
      </w:r>
      <w:r w:rsidRPr="00B02A0B">
        <w:t>.3.2</w:t>
      </w:r>
      <w:r w:rsidRPr="00B02A0B">
        <w:tab/>
        <w:t>Handling of a SIP MESSAGE request for emergency alert cancellation</w:t>
      </w:r>
      <w:bookmarkEnd w:id="6957"/>
      <w:bookmarkEnd w:id="6958"/>
      <w:bookmarkEnd w:id="6959"/>
      <w:bookmarkEnd w:id="6960"/>
      <w:bookmarkEnd w:id="6961"/>
      <w:bookmarkEnd w:id="6962"/>
      <w:bookmarkEnd w:id="6963"/>
      <w:bookmarkEnd w:id="6964"/>
      <w:bookmarkEnd w:id="6965"/>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lastRenderedPageBreak/>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lastRenderedPageBreak/>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lastRenderedPageBreak/>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66" w:name="_CR16_2_3_3"/>
      <w:bookmarkStart w:id="6967" w:name="_Toc202372195"/>
      <w:bookmarkEnd w:id="6966"/>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67"/>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68" w:name="_CR16_3"/>
      <w:bookmarkStart w:id="6969" w:name="_Toc44598919"/>
      <w:bookmarkStart w:id="6970" w:name="_Toc44602774"/>
      <w:bookmarkStart w:id="6971" w:name="_Toc45197951"/>
      <w:bookmarkStart w:id="6972" w:name="_Toc45695984"/>
      <w:bookmarkStart w:id="6973" w:name="_Toc51851440"/>
      <w:bookmarkStart w:id="6974" w:name="_Toc92225061"/>
      <w:bookmarkStart w:id="6975" w:name="_Toc202372196"/>
      <w:bookmarkEnd w:id="6968"/>
      <w:r w:rsidRPr="00B02A0B">
        <w:t>16.3</w:t>
      </w:r>
      <w:r w:rsidRPr="00B02A0B">
        <w:tab/>
        <w:t>Off-network emergency alert</w:t>
      </w:r>
      <w:bookmarkEnd w:id="6821"/>
      <w:bookmarkEnd w:id="6822"/>
      <w:bookmarkEnd w:id="6823"/>
      <w:bookmarkEnd w:id="6969"/>
      <w:bookmarkEnd w:id="6970"/>
      <w:bookmarkEnd w:id="6971"/>
      <w:bookmarkEnd w:id="6972"/>
      <w:bookmarkEnd w:id="6973"/>
      <w:bookmarkEnd w:id="6974"/>
      <w:bookmarkEnd w:id="6975"/>
    </w:p>
    <w:p w14:paraId="41EAB8C7" w14:textId="77777777" w:rsidR="005C310B" w:rsidRPr="00B02A0B" w:rsidRDefault="005C310B" w:rsidP="007D34FE">
      <w:pPr>
        <w:pStyle w:val="Heading3"/>
        <w:rPr>
          <w:rFonts w:eastAsia="Malgun Gothic"/>
        </w:rPr>
      </w:pPr>
      <w:bookmarkStart w:id="6976" w:name="_CR16_3_1"/>
      <w:bookmarkStart w:id="6977" w:name="_Toc20152886"/>
      <w:bookmarkStart w:id="6978" w:name="_Toc27496418"/>
      <w:bookmarkStart w:id="6979" w:name="_Toc36108159"/>
      <w:bookmarkStart w:id="6980" w:name="_Toc44598920"/>
      <w:bookmarkStart w:id="6981" w:name="_Toc44602775"/>
      <w:bookmarkStart w:id="6982" w:name="_Toc45197952"/>
      <w:bookmarkStart w:id="6983" w:name="_Toc45695985"/>
      <w:bookmarkStart w:id="6984" w:name="_Toc51851441"/>
      <w:bookmarkStart w:id="6985" w:name="_Toc92225062"/>
      <w:bookmarkStart w:id="6986" w:name="_Toc202372197"/>
      <w:bookmarkEnd w:id="6976"/>
      <w:r w:rsidRPr="00B02A0B">
        <w:rPr>
          <w:rFonts w:eastAsia="Malgun Gothic"/>
        </w:rPr>
        <w:t>16.3.1</w:t>
      </w:r>
      <w:r w:rsidRPr="00B02A0B">
        <w:rPr>
          <w:rFonts w:eastAsia="Malgun Gothic"/>
        </w:rPr>
        <w:tab/>
        <w:t>General</w:t>
      </w:r>
      <w:bookmarkEnd w:id="6977"/>
      <w:bookmarkEnd w:id="6978"/>
      <w:bookmarkEnd w:id="6979"/>
      <w:bookmarkEnd w:id="6980"/>
      <w:bookmarkEnd w:id="6981"/>
      <w:bookmarkEnd w:id="6982"/>
      <w:bookmarkEnd w:id="6983"/>
      <w:bookmarkEnd w:id="6984"/>
      <w:bookmarkEnd w:id="6985"/>
      <w:bookmarkEnd w:id="6986"/>
    </w:p>
    <w:p w14:paraId="64BF7BBD" w14:textId="77777777" w:rsidR="005C310B" w:rsidRPr="00B02A0B" w:rsidRDefault="005C310B" w:rsidP="007D34FE">
      <w:pPr>
        <w:pStyle w:val="Heading3"/>
        <w:rPr>
          <w:rFonts w:eastAsia="Malgun Gothic"/>
        </w:rPr>
      </w:pPr>
      <w:bookmarkStart w:id="6987" w:name="_CR16_3_2"/>
      <w:bookmarkStart w:id="6988" w:name="_Toc20152887"/>
      <w:bookmarkStart w:id="6989" w:name="_Toc27496419"/>
      <w:bookmarkStart w:id="6990" w:name="_Toc36108160"/>
      <w:bookmarkStart w:id="6991" w:name="_Toc44598921"/>
      <w:bookmarkStart w:id="6992" w:name="_Toc44602776"/>
      <w:bookmarkStart w:id="6993" w:name="_Toc45197953"/>
      <w:bookmarkStart w:id="6994" w:name="_Toc45695986"/>
      <w:bookmarkStart w:id="6995" w:name="_Toc51851442"/>
      <w:bookmarkStart w:id="6996" w:name="_Toc92225063"/>
      <w:bookmarkStart w:id="6997" w:name="_Toc202372198"/>
      <w:bookmarkEnd w:id="6987"/>
      <w:r w:rsidRPr="00B02A0B">
        <w:rPr>
          <w:rFonts w:eastAsia="Malgun Gothic"/>
        </w:rPr>
        <w:t>16.3.2</w:t>
      </w:r>
      <w:r w:rsidRPr="00B02A0B">
        <w:rPr>
          <w:rFonts w:eastAsia="Malgun Gothic"/>
        </w:rPr>
        <w:tab/>
        <w:t>Basic state machine</w:t>
      </w:r>
      <w:bookmarkEnd w:id="6988"/>
      <w:bookmarkEnd w:id="6989"/>
      <w:bookmarkEnd w:id="6990"/>
      <w:bookmarkEnd w:id="6991"/>
      <w:bookmarkEnd w:id="6992"/>
      <w:bookmarkEnd w:id="6993"/>
      <w:bookmarkEnd w:id="6994"/>
      <w:bookmarkEnd w:id="6995"/>
      <w:bookmarkEnd w:id="6996"/>
      <w:bookmarkEnd w:id="6997"/>
    </w:p>
    <w:p w14:paraId="20FAEC83" w14:textId="77777777" w:rsidR="005C310B" w:rsidRPr="00B02A0B" w:rsidRDefault="005C310B" w:rsidP="007D34FE">
      <w:pPr>
        <w:pStyle w:val="Heading4"/>
        <w:rPr>
          <w:rFonts w:eastAsia="Malgun Gothic"/>
        </w:rPr>
      </w:pPr>
      <w:bookmarkStart w:id="6998" w:name="_CR16_3_2_1"/>
      <w:bookmarkStart w:id="6999" w:name="_Toc20152888"/>
      <w:bookmarkStart w:id="7000" w:name="_Toc27496420"/>
      <w:bookmarkStart w:id="7001" w:name="_Toc36108161"/>
      <w:bookmarkStart w:id="7002" w:name="_Toc44598922"/>
      <w:bookmarkStart w:id="7003" w:name="_Toc44602777"/>
      <w:bookmarkStart w:id="7004" w:name="_Toc45197954"/>
      <w:bookmarkStart w:id="7005" w:name="_Toc45695987"/>
      <w:bookmarkStart w:id="7006" w:name="_Toc51851443"/>
      <w:bookmarkStart w:id="7007" w:name="_Toc92225064"/>
      <w:bookmarkStart w:id="7008" w:name="_Toc202372199"/>
      <w:bookmarkEnd w:id="6998"/>
      <w:r w:rsidRPr="00B02A0B">
        <w:rPr>
          <w:rFonts w:eastAsia="Malgun Gothic"/>
        </w:rPr>
        <w:t>16.3.2.1</w:t>
      </w:r>
      <w:r w:rsidRPr="00B02A0B">
        <w:rPr>
          <w:rFonts w:eastAsia="Malgun Gothic"/>
        </w:rPr>
        <w:tab/>
        <w:t>General</w:t>
      </w:r>
      <w:bookmarkEnd w:id="6999"/>
      <w:bookmarkEnd w:id="7000"/>
      <w:bookmarkEnd w:id="7001"/>
      <w:bookmarkEnd w:id="7002"/>
      <w:bookmarkEnd w:id="7003"/>
      <w:bookmarkEnd w:id="7004"/>
      <w:bookmarkEnd w:id="7005"/>
      <w:bookmarkEnd w:id="7006"/>
      <w:bookmarkEnd w:id="7007"/>
      <w:bookmarkEnd w:id="7008"/>
    </w:p>
    <w:p w14:paraId="555011D0" w14:textId="77777777" w:rsidR="005C310B" w:rsidRPr="00B02A0B" w:rsidRDefault="005C310B" w:rsidP="007D34FE">
      <w:pPr>
        <w:pStyle w:val="Heading4"/>
        <w:rPr>
          <w:rFonts w:eastAsia="Malgun Gothic"/>
          <w:lang w:eastAsia="zh-CN"/>
        </w:rPr>
      </w:pPr>
      <w:bookmarkStart w:id="7009" w:name="_CR16_3_2_2"/>
      <w:bookmarkStart w:id="7010" w:name="_Toc20152889"/>
      <w:bookmarkStart w:id="7011" w:name="_Toc27496421"/>
      <w:bookmarkStart w:id="7012" w:name="_Toc36108162"/>
      <w:bookmarkStart w:id="7013" w:name="_Toc44598923"/>
      <w:bookmarkStart w:id="7014" w:name="_Toc44602778"/>
      <w:bookmarkStart w:id="7015" w:name="_Toc45197955"/>
      <w:bookmarkStart w:id="7016" w:name="_Toc45695988"/>
      <w:bookmarkStart w:id="7017" w:name="_Toc51851444"/>
      <w:bookmarkStart w:id="7018" w:name="_Toc92225065"/>
      <w:bookmarkStart w:id="7019" w:name="_Toc202372200"/>
      <w:bookmarkEnd w:id="7009"/>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7010"/>
      <w:bookmarkEnd w:id="7011"/>
      <w:bookmarkEnd w:id="7012"/>
      <w:bookmarkEnd w:id="7013"/>
      <w:bookmarkEnd w:id="7014"/>
      <w:bookmarkEnd w:id="7015"/>
      <w:bookmarkEnd w:id="7016"/>
      <w:bookmarkEnd w:id="7017"/>
      <w:bookmarkEnd w:id="7018"/>
      <w:bookmarkEnd w:id="7019"/>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5pt;height:187.5pt" o:ole="">
            <v:imagedata r:id="rId26" o:title=""/>
          </v:shape>
          <o:OLEObject Type="Embed" ProgID="Visio.Drawing.11" ShapeID="_x0000_i1028" DrawAspect="Content" ObjectID="_1812984317" r:id="rId27"/>
        </w:object>
      </w:r>
    </w:p>
    <w:p w14:paraId="027B5E24" w14:textId="77777777" w:rsidR="005C310B" w:rsidRPr="00B02A0B" w:rsidRDefault="005C310B" w:rsidP="005C310B">
      <w:pPr>
        <w:pStyle w:val="TF"/>
      </w:pPr>
      <w:bookmarkStart w:id="7020" w:name="_CRFigure16_3_2_21"/>
      <w:r w:rsidRPr="00B02A0B">
        <w:rPr>
          <w:lang w:eastAsia="zh-CN"/>
        </w:rPr>
        <w:t>Figure </w:t>
      </w:r>
      <w:bookmarkEnd w:id="7020"/>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7021" w:name="_CR16_3_2_3"/>
      <w:bookmarkStart w:id="7022" w:name="_Toc20152890"/>
      <w:bookmarkStart w:id="7023" w:name="_Toc27496422"/>
      <w:bookmarkStart w:id="7024" w:name="_Toc36108163"/>
      <w:bookmarkStart w:id="7025" w:name="_Toc44598924"/>
      <w:bookmarkStart w:id="7026" w:name="_Toc44602779"/>
      <w:bookmarkStart w:id="7027" w:name="_Toc45197956"/>
      <w:bookmarkStart w:id="7028" w:name="_Toc45695989"/>
      <w:bookmarkStart w:id="7029" w:name="_Toc51851445"/>
      <w:bookmarkStart w:id="7030" w:name="_Toc92225066"/>
      <w:bookmarkStart w:id="7031" w:name="_Toc202372201"/>
      <w:bookmarkEnd w:id="7021"/>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7022"/>
      <w:bookmarkEnd w:id="7023"/>
      <w:bookmarkEnd w:id="7024"/>
      <w:bookmarkEnd w:id="7025"/>
      <w:bookmarkEnd w:id="7026"/>
      <w:bookmarkEnd w:id="7027"/>
      <w:bookmarkEnd w:id="7028"/>
      <w:bookmarkEnd w:id="7029"/>
      <w:bookmarkEnd w:id="7030"/>
      <w:bookmarkEnd w:id="7031"/>
    </w:p>
    <w:p w14:paraId="51EF7B51" w14:textId="77777777" w:rsidR="005C310B" w:rsidRPr="00B02A0B" w:rsidRDefault="005C310B" w:rsidP="007D34FE">
      <w:pPr>
        <w:pStyle w:val="Heading5"/>
        <w:rPr>
          <w:rFonts w:eastAsia="Malgun Gothic"/>
        </w:rPr>
      </w:pPr>
      <w:bookmarkStart w:id="7032" w:name="_CR16_3_2_3_1"/>
      <w:bookmarkStart w:id="7033" w:name="_Toc20152891"/>
      <w:bookmarkStart w:id="7034" w:name="_Toc27496423"/>
      <w:bookmarkStart w:id="7035" w:name="_Toc36108164"/>
      <w:bookmarkStart w:id="7036" w:name="_Toc44598925"/>
      <w:bookmarkStart w:id="7037" w:name="_Toc44602780"/>
      <w:bookmarkStart w:id="7038" w:name="_Toc45197957"/>
      <w:bookmarkStart w:id="7039" w:name="_Toc45695990"/>
      <w:bookmarkStart w:id="7040" w:name="_Toc51851446"/>
      <w:bookmarkStart w:id="7041" w:name="_Toc92225067"/>
      <w:bookmarkStart w:id="7042" w:name="_Toc202372202"/>
      <w:bookmarkEnd w:id="7032"/>
      <w:r w:rsidRPr="00B02A0B">
        <w:rPr>
          <w:rFonts w:eastAsia="Malgun Gothic"/>
        </w:rPr>
        <w:t>16.3.2.3.1</w:t>
      </w:r>
      <w:r w:rsidRPr="00B02A0B">
        <w:rPr>
          <w:rFonts w:eastAsia="Malgun Gothic"/>
        </w:rPr>
        <w:tab/>
        <w:t>E1: Not in emergency state</w:t>
      </w:r>
      <w:bookmarkEnd w:id="7033"/>
      <w:bookmarkEnd w:id="7034"/>
      <w:bookmarkEnd w:id="7035"/>
      <w:bookmarkEnd w:id="7036"/>
      <w:bookmarkEnd w:id="7037"/>
      <w:bookmarkEnd w:id="7038"/>
      <w:bookmarkEnd w:id="7039"/>
      <w:bookmarkEnd w:id="7040"/>
      <w:bookmarkEnd w:id="7041"/>
      <w:bookmarkEnd w:id="7042"/>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7043" w:name="_CR16_3_2_3_2"/>
      <w:bookmarkStart w:id="7044" w:name="_Toc20152892"/>
      <w:bookmarkStart w:id="7045" w:name="_Toc27496424"/>
      <w:bookmarkStart w:id="7046" w:name="_Toc36108165"/>
      <w:bookmarkStart w:id="7047" w:name="_Toc44598926"/>
      <w:bookmarkStart w:id="7048" w:name="_Toc44602781"/>
      <w:bookmarkStart w:id="7049" w:name="_Toc45197958"/>
      <w:bookmarkStart w:id="7050" w:name="_Toc45695991"/>
      <w:bookmarkStart w:id="7051" w:name="_Toc51851447"/>
      <w:bookmarkStart w:id="7052" w:name="_Toc92225068"/>
      <w:bookmarkStart w:id="7053" w:name="_Toc202372203"/>
      <w:bookmarkEnd w:id="7043"/>
      <w:r w:rsidRPr="00B02A0B">
        <w:rPr>
          <w:rFonts w:eastAsia="Malgun Gothic"/>
          <w:lang w:eastAsia="zh-CN"/>
        </w:rPr>
        <w:t>16.3.2.3.2</w:t>
      </w:r>
      <w:r w:rsidRPr="00B02A0B">
        <w:rPr>
          <w:rFonts w:eastAsia="Malgun Gothic"/>
          <w:lang w:eastAsia="zh-CN"/>
        </w:rPr>
        <w:tab/>
        <w:t>E2: Emergency state</w:t>
      </w:r>
      <w:bookmarkEnd w:id="7044"/>
      <w:bookmarkEnd w:id="7045"/>
      <w:bookmarkEnd w:id="7046"/>
      <w:bookmarkEnd w:id="7047"/>
      <w:bookmarkEnd w:id="7048"/>
      <w:bookmarkEnd w:id="7049"/>
      <w:bookmarkEnd w:id="7050"/>
      <w:bookmarkEnd w:id="7051"/>
      <w:bookmarkEnd w:id="7052"/>
      <w:bookmarkEnd w:id="7053"/>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54" w:name="_CR16_3_3"/>
      <w:bookmarkStart w:id="7055" w:name="_Toc20152893"/>
      <w:bookmarkStart w:id="7056" w:name="_Toc27496425"/>
      <w:bookmarkStart w:id="7057" w:name="_Toc36108166"/>
      <w:bookmarkStart w:id="7058" w:name="_Toc44598927"/>
      <w:bookmarkStart w:id="7059" w:name="_Toc44602782"/>
      <w:bookmarkStart w:id="7060" w:name="_Toc45197959"/>
      <w:bookmarkStart w:id="7061" w:name="_Toc45695992"/>
      <w:bookmarkStart w:id="7062" w:name="_Toc51851448"/>
      <w:bookmarkStart w:id="7063" w:name="_Toc92225069"/>
      <w:bookmarkStart w:id="7064" w:name="_Toc202372204"/>
      <w:bookmarkEnd w:id="7054"/>
      <w:r w:rsidRPr="00B02A0B">
        <w:t>16.3.3</w:t>
      </w:r>
      <w:r w:rsidRPr="00B02A0B">
        <w:tab/>
        <w:t>Procedures</w:t>
      </w:r>
      <w:bookmarkEnd w:id="7055"/>
      <w:bookmarkEnd w:id="7056"/>
      <w:bookmarkEnd w:id="7057"/>
      <w:bookmarkEnd w:id="7058"/>
      <w:bookmarkEnd w:id="7059"/>
      <w:bookmarkEnd w:id="7060"/>
      <w:bookmarkEnd w:id="7061"/>
      <w:bookmarkEnd w:id="7062"/>
      <w:bookmarkEnd w:id="7063"/>
      <w:bookmarkEnd w:id="7064"/>
    </w:p>
    <w:p w14:paraId="310F73EC" w14:textId="77777777" w:rsidR="005C310B" w:rsidRPr="00B02A0B" w:rsidRDefault="005C310B" w:rsidP="007D34FE">
      <w:pPr>
        <w:pStyle w:val="Heading4"/>
      </w:pPr>
      <w:bookmarkStart w:id="7065" w:name="_CR16_3_3_1"/>
      <w:bookmarkStart w:id="7066" w:name="_Toc20152894"/>
      <w:bookmarkStart w:id="7067" w:name="_Toc27496426"/>
      <w:bookmarkStart w:id="7068" w:name="_Toc36108167"/>
      <w:bookmarkStart w:id="7069" w:name="_Toc44598928"/>
      <w:bookmarkStart w:id="7070" w:name="_Toc44602783"/>
      <w:bookmarkStart w:id="7071" w:name="_Toc45197960"/>
      <w:bookmarkStart w:id="7072" w:name="_Toc45695993"/>
      <w:bookmarkStart w:id="7073" w:name="_Toc51851449"/>
      <w:bookmarkStart w:id="7074" w:name="_Toc92225070"/>
      <w:bookmarkStart w:id="7075" w:name="_Toc202372205"/>
      <w:bookmarkEnd w:id="7065"/>
      <w:r w:rsidRPr="00B02A0B">
        <w:t>16.3.3.1</w:t>
      </w:r>
      <w:r w:rsidRPr="00B02A0B">
        <w:tab/>
        <w:t>Originating user sending emergency alert</w:t>
      </w:r>
      <w:bookmarkEnd w:id="7066"/>
      <w:bookmarkEnd w:id="7067"/>
      <w:bookmarkEnd w:id="7068"/>
      <w:bookmarkEnd w:id="7069"/>
      <w:bookmarkEnd w:id="7070"/>
      <w:bookmarkEnd w:id="7071"/>
      <w:bookmarkEnd w:id="7072"/>
      <w:bookmarkEnd w:id="7073"/>
      <w:bookmarkEnd w:id="7074"/>
      <w:bookmarkEnd w:id="7075"/>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76" w:name="_CR16_3_3_2"/>
      <w:bookmarkStart w:id="7077" w:name="_Toc20152895"/>
      <w:bookmarkStart w:id="7078" w:name="_Toc27496427"/>
      <w:bookmarkStart w:id="7079" w:name="_Toc36108168"/>
      <w:bookmarkStart w:id="7080" w:name="_Toc44598929"/>
      <w:bookmarkStart w:id="7081" w:name="_Toc44602784"/>
      <w:bookmarkStart w:id="7082" w:name="_Toc45197961"/>
      <w:bookmarkStart w:id="7083" w:name="_Toc45695994"/>
      <w:bookmarkStart w:id="7084" w:name="_Toc51851450"/>
      <w:bookmarkStart w:id="7085" w:name="_Toc92225071"/>
      <w:bookmarkStart w:id="7086" w:name="_Toc202372206"/>
      <w:bookmarkEnd w:id="7076"/>
      <w:r w:rsidRPr="00B02A0B">
        <w:rPr>
          <w:rFonts w:eastAsia="Malgun Gothic"/>
        </w:rPr>
        <w:t>16.3.3.2</w:t>
      </w:r>
      <w:r w:rsidRPr="00B02A0B">
        <w:rPr>
          <w:rFonts w:eastAsia="Malgun Gothic"/>
        </w:rPr>
        <w:tab/>
        <w:t>Emergency alert retransmission</w:t>
      </w:r>
      <w:bookmarkEnd w:id="7077"/>
      <w:bookmarkEnd w:id="7078"/>
      <w:bookmarkEnd w:id="7079"/>
      <w:bookmarkEnd w:id="7080"/>
      <w:bookmarkEnd w:id="7081"/>
      <w:bookmarkEnd w:id="7082"/>
      <w:bookmarkEnd w:id="7083"/>
      <w:bookmarkEnd w:id="7084"/>
      <w:bookmarkEnd w:id="7085"/>
      <w:bookmarkEnd w:id="7086"/>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87" w:name="_CR16_3_3_3"/>
      <w:bookmarkStart w:id="7088" w:name="_Toc20152896"/>
      <w:bookmarkStart w:id="7089" w:name="_Toc27496428"/>
      <w:bookmarkStart w:id="7090" w:name="_Toc36108169"/>
      <w:bookmarkStart w:id="7091" w:name="_Toc44598930"/>
      <w:bookmarkStart w:id="7092" w:name="_Toc44602785"/>
      <w:bookmarkStart w:id="7093" w:name="_Toc45197962"/>
      <w:bookmarkStart w:id="7094" w:name="_Toc45695995"/>
      <w:bookmarkStart w:id="7095" w:name="_Toc51851451"/>
      <w:bookmarkStart w:id="7096" w:name="_Toc92225072"/>
      <w:bookmarkStart w:id="7097" w:name="_Toc202372207"/>
      <w:bookmarkEnd w:id="7087"/>
      <w:r w:rsidRPr="00B02A0B">
        <w:t>16.3.3.3</w:t>
      </w:r>
      <w:r w:rsidRPr="00B02A0B">
        <w:tab/>
        <w:t>Terminating user receiving emergency alert</w:t>
      </w:r>
      <w:bookmarkEnd w:id="7088"/>
      <w:bookmarkEnd w:id="7089"/>
      <w:bookmarkEnd w:id="7090"/>
      <w:bookmarkEnd w:id="7091"/>
      <w:bookmarkEnd w:id="7092"/>
      <w:bookmarkEnd w:id="7093"/>
      <w:bookmarkEnd w:id="7094"/>
      <w:bookmarkEnd w:id="7095"/>
      <w:bookmarkEnd w:id="7096"/>
      <w:bookmarkEnd w:id="709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98" w:name="_CR16_3_3_4"/>
      <w:bookmarkStart w:id="7099" w:name="_Toc20152897"/>
      <w:bookmarkStart w:id="7100" w:name="_Toc27496429"/>
      <w:bookmarkStart w:id="7101" w:name="_Toc36108170"/>
      <w:bookmarkStart w:id="7102" w:name="_Toc44598931"/>
      <w:bookmarkStart w:id="7103" w:name="_Toc44602786"/>
      <w:bookmarkStart w:id="7104" w:name="_Toc45197963"/>
      <w:bookmarkStart w:id="7105" w:name="_Toc45695996"/>
      <w:bookmarkStart w:id="7106" w:name="_Toc51851452"/>
      <w:bookmarkStart w:id="7107" w:name="_Toc92225073"/>
      <w:bookmarkStart w:id="7108" w:name="_Toc202372208"/>
      <w:bookmarkEnd w:id="7098"/>
      <w:r w:rsidRPr="00B02A0B">
        <w:rPr>
          <w:rFonts w:eastAsia="Malgun Gothic"/>
        </w:rPr>
        <w:t>16.3.3.4</w:t>
      </w:r>
      <w:r w:rsidRPr="00B02A0B">
        <w:rPr>
          <w:rFonts w:eastAsia="Malgun Gothic"/>
        </w:rPr>
        <w:tab/>
        <w:t>Terminating user receiving retransmitted emergency alert</w:t>
      </w:r>
      <w:bookmarkEnd w:id="7099"/>
      <w:bookmarkEnd w:id="7100"/>
      <w:bookmarkEnd w:id="7101"/>
      <w:bookmarkEnd w:id="7102"/>
      <w:bookmarkEnd w:id="7103"/>
      <w:bookmarkEnd w:id="7104"/>
      <w:bookmarkEnd w:id="7105"/>
      <w:bookmarkEnd w:id="7106"/>
      <w:bookmarkEnd w:id="7107"/>
      <w:bookmarkEnd w:id="7108"/>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109" w:name="_CR16_3_3_5"/>
      <w:bookmarkStart w:id="7110" w:name="_Toc20152898"/>
      <w:bookmarkStart w:id="7111" w:name="_Toc27496430"/>
      <w:bookmarkStart w:id="7112" w:name="_Toc36108171"/>
      <w:bookmarkStart w:id="7113" w:name="_Toc44598932"/>
      <w:bookmarkStart w:id="7114" w:name="_Toc44602787"/>
      <w:bookmarkStart w:id="7115" w:name="_Toc45197964"/>
      <w:bookmarkStart w:id="7116" w:name="_Toc45695997"/>
      <w:bookmarkStart w:id="7117" w:name="_Toc51851453"/>
      <w:bookmarkStart w:id="7118" w:name="_Toc92225074"/>
      <w:bookmarkStart w:id="7119" w:name="_Toc202372209"/>
      <w:bookmarkEnd w:id="7109"/>
      <w:r w:rsidRPr="00B02A0B">
        <w:lastRenderedPageBreak/>
        <w:t>16.3.3.5</w:t>
      </w:r>
      <w:r w:rsidRPr="00B02A0B">
        <w:tab/>
        <w:t>Originating user cancels emergency alert</w:t>
      </w:r>
      <w:bookmarkEnd w:id="7110"/>
      <w:bookmarkEnd w:id="7111"/>
      <w:bookmarkEnd w:id="7112"/>
      <w:bookmarkEnd w:id="7113"/>
      <w:bookmarkEnd w:id="7114"/>
      <w:bookmarkEnd w:id="7115"/>
      <w:bookmarkEnd w:id="7116"/>
      <w:bookmarkEnd w:id="7117"/>
      <w:bookmarkEnd w:id="7118"/>
      <w:bookmarkEnd w:id="7119"/>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120" w:name="_CR16_3_3_6"/>
      <w:bookmarkStart w:id="7121" w:name="_Toc20152899"/>
      <w:bookmarkStart w:id="7122" w:name="_Toc27496431"/>
      <w:bookmarkStart w:id="7123" w:name="_Toc36108172"/>
      <w:bookmarkStart w:id="7124" w:name="_Toc44598933"/>
      <w:bookmarkStart w:id="7125" w:name="_Toc44602788"/>
      <w:bookmarkStart w:id="7126" w:name="_Toc45197965"/>
      <w:bookmarkStart w:id="7127" w:name="_Toc45695998"/>
      <w:bookmarkStart w:id="7128" w:name="_Toc51851454"/>
      <w:bookmarkStart w:id="7129" w:name="_Toc92225075"/>
      <w:bookmarkStart w:id="7130" w:name="_Toc202372210"/>
      <w:bookmarkEnd w:id="7120"/>
      <w:r w:rsidRPr="00B02A0B">
        <w:t>16.3.3.6</w:t>
      </w:r>
      <w:r w:rsidRPr="00B02A0B">
        <w:tab/>
        <w:t>Terminating user receives GROUP EMERGENCY ALERT CANCEL message</w:t>
      </w:r>
      <w:bookmarkEnd w:id="7121"/>
      <w:bookmarkEnd w:id="7122"/>
      <w:bookmarkEnd w:id="7123"/>
      <w:bookmarkEnd w:id="7124"/>
      <w:bookmarkEnd w:id="7125"/>
      <w:bookmarkEnd w:id="7126"/>
      <w:bookmarkEnd w:id="7127"/>
      <w:bookmarkEnd w:id="7128"/>
      <w:bookmarkEnd w:id="7129"/>
      <w:bookmarkEnd w:id="7130"/>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131" w:name="_CR16_3_3_7"/>
      <w:bookmarkStart w:id="7132" w:name="_Toc20152900"/>
      <w:bookmarkStart w:id="7133" w:name="_Toc27496432"/>
      <w:bookmarkStart w:id="7134" w:name="_Toc36108173"/>
      <w:bookmarkStart w:id="7135" w:name="_Toc44598934"/>
      <w:bookmarkStart w:id="7136" w:name="_Toc44602789"/>
      <w:bookmarkStart w:id="7137" w:name="_Toc45197966"/>
      <w:bookmarkStart w:id="7138" w:name="_Toc45695999"/>
      <w:bookmarkStart w:id="7139" w:name="_Toc51851455"/>
      <w:bookmarkStart w:id="7140" w:name="_Toc92225076"/>
      <w:bookmarkStart w:id="7141" w:name="_Toc202372211"/>
      <w:bookmarkEnd w:id="7131"/>
      <w:r w:rsidRPr="00B02A0B">
        <w:rPr>
          <w:rFonts w:eastAsia="Malgun Gothic"/>
        </w:rPr>
        <w:t>16.3.3.7</w:t>
      </w:r>
      <w:r w:rsidRPr="00B02A0B">
        <w:rPr>
          <w:rFonts w:eastAsia="Malgun Gothic"/>
        </w:rPr>
        <w:tab/>
        <w:t>Implicit emergency alert cancel</w:t>
      </w:r>
      <w:bookmarkEnd w:id="7132"/>
      <w:bookmarkEnd w:id="7133"/>
      <w:bookmarkEnd w:id="7134"/>
      <w:bookmarkEnd w:id="7135"/>
      <w:bookmarkEnd w:id="7136"/>
      <w:bookmarkEnd w:id="7137"/>
      <w:bookmarkEnd w:id="7138"/>
      <w:bookmarkEnd w:id="7139"/>
      <w:bookmarkEnd w:id="7140"/>
      <w:bookmarkEnd w:id="7141"/>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142" w:name="_CR17"/>
      <w:bookmarkStart w:id="7143" w:name="_Toc27496433"/>
      <w:bookmarkStart w:id="7144" w:name="_Toc36108174"/>
      <w:bookmarkStart w:id="7145" w:name="_Toc44598935"/>
      <w:bookmarkStart w:id="7146" w:name="_Toc44602790"/>
      <w:bookmarkStart w:id="7147" w:name="_Toc45197967"/>
      <w:bookmarkStart w:id="7148" w:name="_Toc45696000"/>
      <w:bookmarkStart w:id="7149" w:name="_Toc51851456"/>
      <w:bookmarkStart w:id="7150" w:name="_Toc92225077"/>
      <w:bookmarkStart w:id="7151" w:name="_Toc202372212"/>
      <w:bookmarkEnd w:id="7142"/>
      <w:r w:rsidRPr="00B02A0B">
        <w:rPr>
          <w:noProof/>
        </w:rPr>
        <w:lastRenderedPageBreak/>
        <w:t>17</w:t>
      </w:r>
      <w:r w:rsidRPr="00B02A0B">
        <w:rPr>
          <w:noProof/>
        </w:rPr>
        <w:tab/>
        <w:t>Location procedures</w:t>
      </w:r>
      <w:bookmarkEnd w:id="6824"/>
      <w:bookmarkEnd w:id="7143"/>
      <w:bookmarkEnd w:id="7144"/>
      <w:bookmarkEnd w:id="7145"/>
      <w:bookmarkEnd w:id="7146"/>
      <w:bookmarkEnd w:id="7147"/>
      <w:bookmarkEnd w:id="7148"/>
      <w:bookmarkEnd w:id="7149"/>
      <w:bookmarkEnd w:id="7150"/>
      <w:bookmarkEnd w:id="7151"/>
    </w:p>
    <w:p w14:paraId="633E8470" w14:textId="77777777" w:rsidR="005C310B" w:rsidRPr="00B02A0B" w:rsidRDefault="005C310B" w:rsidP="007D34FE">
      <w:pPr>
        <w:pStyle w:val="Heading2"/>
        <w:rPr>
          <w:noProof/>
        </w:rPr>
      </w:pPr>
      <w:bookmarkStart w:id="7152" w:name="_CR17_1"/>
      <w:bookmarkStart w:id="7153" w:name="_Toc20215915"/>
      <w:bookmarkStart w:id="7154" w:name="_Toc27496434"/>
      <w:bookmarkStart w:id="7155" w:name="_Toc36108175"/>
      <w:bookmarkStart w:id="7156" w:name="_Toc44598936"/>
      <w:bookmarkStart w:id="7157" w:name="_Toc44602791"/>
      <w:bookmarkStart w:id="7158" w:name="_Toc45197968"/>
      <w:bookmarkStart w:id="7159" w:name="_Toc45696001"/>
      <w:bookmarkStart w:id="7160" w:name="_Toc51851457"/>
      <w:bookmarkStart w:id="7161" w:name="_Toc92225078"/>
      <w:bookmarkStart w:id="7162" w:name="_Toc202372213"/>
      <w:bookmarkEnd w:id="7152"/>
      <w:r w:rsidRPr="00B02A0B">
        <w:rPr>
          <w:noProof/>
        </w:rPr>
        <w:t>17.1</w:t>
      </w:r>
      <w:r w:rsidRPr="00B02A0B">
        <w:rPr>
          <w:noProof/>
        </w:rPr>
        <w:tab/>
        <w:t>General</w:t>
      </w:r>
      <w:bookmarkEnd w:id="7153"/>
      <w:bookmarkEnd w:id="7154"/>
      <w:bookmarkEnd w:id="7155"/>
      <w:bookmarkEnd w:id="7156"/>
      <w:bookmarkEnd w:id="7157"/>
      <w:bookmarkEnd w:id="7158"/>
      <w:bookmarkEnd w:id="7159"/>
      <w:bookmarkEnd w:id="7160"/>
      <w:bookmarkEnd w:id="7161"/>
      <w:bookmarkEnd w:id="7162"/>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163" w:name="_CR17_2"/>
      <w:bookmarkStart w:id="7164" w:name="_Toc20215916"/>
      <w:bookmarkStart w:id="7165" w:name="_Toc27496435"/>
      <w:bookmarkStart w:id="7166" w:name="_Toc36108176"/>
      <w:bookmarkStart w:id="7167" w:name="_Toc44598937"/>
      <w:bookmarkStart w:id="7168" w:name="_Toc44602792"/>
      <w:bookmarkStart w:id="7169" w:name="_Toc45197969"/>
      <w:bookmarkStart w:id="7170" w:name="_Toc45696002"/>
      <w:bookmarkStart w:id="7171" w:name="_Toc51851458"/>
      <w:bookmarkStart w:id="7172" w:name="_Toc92225079"/>
      <w:bookmarkStart w:id="7173" w:name="_Toc202372214"/>
      <w:bookmarkEnd w:id="7163"/>
      <w:r w:rsidRPr="00B02A0B">
        <w:rPr>
          <w:noProof/>
        </w:rPr>
        <w:t>17.2</w:t>
      </w:r>
      <w:r w:rsidRPr="00B02A0B">
        <w:rPr>
          <w:noProof/>
        </w:rPr>
        <w:tab/>
        <w:t>Participating MCData function location procedures</w:t>
      </w:r>
      <w:bookmarkEnd w:id="7164"/>
      <w:bookmarkEnd w:id="7165"/>
      <w:bookmarkEnd w:id="7166"/>
      <w:bookmarkEnd w:id="7167"/>
      <w:bookmarkEnd w:id="7168"/>
      <w:bookmarkEnd w:id="7169"/>
      <w:bookmarkEnd w:id="7170"/>
      <w:bookmarkEnd w:id="7171"/>
      <w:bookmarkEnd w:id="7172"/>
      <w:bookmarkEnd w:id="7173"/>
    </w:p>
    <w:p w14:paraId="4714A0ED" w14:textId="77777777" w:rsidR="005C310B" w:rsidRPr="00B02A0B" w:rsidRDefault="005C310B" w:rsidP="007D34FE">
      <w:pPr>
        <w:pStyle w:val="Heading3"/>
        <w:rPr>
          <w:noProof/>
        </w:rPr>
      </w:pPr>
      <w:bookmarkStart w:id="7174" w:name="_CR17_2_1"/>
      <w:bookmarkStart w:id="7175" w:name="_Toc20215917"/>
      <w:bookmarkStart w:id="7176" w:name="_Toc27496436"/>
      <w:bookmarkStart w:id="7177" w:name="_Toc36108177"/>
      <w:bookmarkStart w:id="7178" w:name="_Toc44598938"/>
      <w:bookmarkStart w:id="7179" w:name="_Toc44602793"/>
      <w:bookmarkStart w:id="7180" w:name="_Toc45197970"/>
      <w:bookmarkStart w:id="7181" w:name="_Toc45696003"/>
      <w:bookmarkStart w:id="7182" w:name="_Toc51851459"/>
      <w:bookmarkStart w:id="7183" w:name="_Toc92225080"/>
      <w:bookmarkStart w:id="7184" w:name="_Toc202372215"/>
      <w:bookmarkEnd w:id="7174"/>
      <w:r w:rsidRPr="00B02A0B">
        <w:rPr>
          <w:noProof/>
        </w:rPr>
        <w:t>17.2.1</w:t>
      </w:r>
      <w:r w:rsidRPr="00B02A0B">
        <w:rPr>
          <w:noProof/>
        </w:rPr>
        <w:tab/>
        <w:t>General</w:t>
      </w:r>
      <w:bookmarkEnd w:id="7175"/>
      <w:bookmarkEnd w:id="7176"/>
      <w:bookmarkEnd w:id="7177"/>
      <w:bookmarkEnd w:id="7178"/>
      <w:bookmarkEnd w:id="7179"/>
      <w:bookmarkEnd w:id="7180"/>
      <w:bookmarkEnd w:id="7181"/>
      <w:bookmarkEnd w:id="7182"/>
      <w:bookmarkEnd w:id="7183"/>
      <w:bookmarkEnd w:id="7184"/>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85" w:name="_CR17_2_2"/>
      <w:bookmarkStart w:id="7186" w:name="_Toc20215918"/>
      <w:bookmarkStart w:id="7187" w:name="_Toc27496437"/>
      <w:bookmarkStart w:id="7188" w:name="_Toc36108178"/>
      <w:bookmarkStart w:id="7189" w:name="_Toc44598939"/>
      <w:bookmarkStart w:id="7190" w:name="_Toc44602794"/>
      <w:bookmarkStart w:id="7191" w:name="_Toc45197971"/>
      <w:bookmarkStart w:id="7192" w:name="_Toc45696004"/>
      <w:bookmarkStart w:id="7193" w:name="_Toc51851460"/>
      <w:bookmarkStart w:id="7194" w:name="_Toc92225081"/>
      <w:bookmarkStart w:id="7195" w:name="_Toc202372216"/>
      <w:bookmarkEnd w:id="7185"/>
      <w:r w:rsidRPr="00B02A0B">
        <w:rPr>
          <w:noProof/>
        </w:rPr>
        <w:t>17.2.2</w:t>
      </w:r>
      <w:r w:rsidRPr="00B02A0B">
        <w:rPr>
          <w:noProof/>
        </w:rPr>
        <w:tab/>
        <w:t>Location reporting configuration</w:t>
      </w:r>
      <w:bookmarkEnd w:id="7186"/>
      <w:bookmarkEnd w:id="7187"/>
      <w:bookmarkEnd w:id="7188"/>
      <w:bookmarkEnd w:id="7189"/>
      <w:bookmarkEnd w:id="7190"/>
      <w:bookmarkEnd w:id="7191"/>
      <w:bookmarkEnd w:id="7192"/>
      <w:bookmarkEnd w:id="7193"/>
      <w:bookmarkEnd w:id="7194"/>
      <w:bookmarkEnd w:id="7195"/>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lastRenderedPageBreak/>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96" w:name="_CR17_2_2A"/>
      <w:bookmarkStart w:id="7197" w:name="_Toc202372217"/>
      <w:bookmarkEnd w:id="7196"/>
      <w:r w:rsidRPr="008331E5">
        <w:t>17.2.2A</w:t>
      </w:r>
      <w:r w:rsidRPr="008331E5">
        <w:tab/>
        <w:t>Location reporting configuration requested by authorized MC</w:t>
      </w:r>
      <w:r>
        <w:t>Data</w:t>
      </w:r>
      <w:r w:rsidRPr="008331E5">
        <w:t xml:space="preserve"> client</w:t>
      </w:r>
      <w:bookmarkEnd w:id="7197"/>
    </w:p>
    <w:p w14:paraId="14D46CC0" w14:textId="77777777" w:rsidR="00864A23" w:rsidRPr="008331E5" w:rsidRDefault="00864A23" w:rsidP="00864A23">
      <w:r w:rsidRPr="008331E5">
        <w:t>Upon receiving a SIP MESSAGE containing a location reporting configuration replacement or modification request from an MC</w:t>
      </w:r>
      <w:r>
        <w:t>Data</w:t>
      </w:r>
      <w:r w:rsidRPr="008331E5">
        <w:t xml:space="preserve"> client, the participating MC</w:t>
      </w:r>
      <w:r>
        <w:t>Data</w:t>
      </w:r>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t>Data</w:t>
      </w:r>
      <w:r w:rsidRPr="008331E5">
        <w:t xml:space="preserve"> function cannot find a binding between the public user identity and an MC</w:t>
      </w:r>
      <w:r>
        <w:t>Data</w:t>
      </w:r>
      <w:r w:rsidRPr="008331E5">
        <w:t xml:space="preserve"> ID or if the validity period of an existing binding has expired, then the participating MC</w:t>
      </w:r>
      <w: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5A02B304"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00AD6BD8">
        <w:t>244</w:t>
      </w:r>
      <w:r w:rsidRPr="008331E5">
        <w:t xml:space="preserve"> invalid location request target client list" in a Warning header field, as specified in clause 4.</w:t>
      </w:r>
      <w:r>
        <w:t>9</w:t>
      </w:r>
      <w:r w:rsidRPr="008331E5">
        <w:t>, and shall not continue with the rest of the steps;</w:t>
      </w:r>
    </w:p>
    <w:p w14:paraId="307524F7" w14:textId="349A77BF"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00AD6BD8">
        <w:t>246</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lastRenderedPageBreak/>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98" w:name="_CR17_2_2B"/>
      <w:bookmarkStart w:id="7199" w:name="_Toc202372218"/>
      <w:bookmarkEnd w:id="7198"/>
      <w:r w:rsidRPr="00D45F43">
        <w:t>17.2.2B</w:t>
      </w:r>
      <w:r w:rsidRPr="00D45F43">
        <w:tab/>
        <w:t>Location reporting configuration request from another MC</w:t>
      </w:r>
      <w:r>
        <w:t>Data</w:t>
      </w:r>
      <w:r w:rsidRPr="00D45F43">
        <w:t xml:space="preserve"> server</w:t>
      </w:r>
      <w:bookmarkEnd w:id="7199"/>
    </w:p>
    <w:p w14:paraId="524E72B4" w14:textId="77777777" w:rsidR="00864A23" w:rsidRPr="00D45F43" w:rsidRDefault="00864A23" w:rsidP="00864A23">
      <w:r w:rsidRPr="00D45F43">
        <w:t>Upon receiving a SIP MESSAGE containing a location reporting configuration request from another MC</w:t>
      </w:r>
      <w:r>
        <w:t>Data</w:t>
      </w:r>
      <w:r w:rsidRPr="00D45F43">
        <w:t xml:space="preserve"> server, the participating MC</w:t>
      </w:r>
      <w:r>
        <w:t>Data</w:t>
      </w:r>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200" w:name="_CR17_2_3"/>
      <w:bookmarkStart w:id="7201" w:name="_Toc20215919"/>
      <w:bookmarkStart w:id="7202" w:name="_Toc27496438"/>
      <w:bookmarkStart w:id="7203" w:name="_Toc36108179"/>
      <w:bookmarkStart w:id="7204" w:name="_Toc44598940"/>
      <w:bookmarkStart w:id="7205" w:name="_Toc44602795"/>
      <w:bookmarkStart w:id="7206" w:name="_Toc45197972"/>
      <w:bookmarkStart w:id="7207" w:name="_Toc45696005"/>
      <w:bookmarkStart w:id="7208" w:name="_Toc51851461"/>
      <w:bookmarkStart w:id="7209" w:name="_Toc92225082"/>
      <w:bookmarkStart w:id="7210" w:name="_Toc202372219"/>
      <w:bookmarkEnd w:id="7200"/>
      <w:r w:rsidRPr="00B02A0B">
        <w:rPr>
          <w:noProof/>
        </w:rPr>
        <w:t>17.2.3</w:t>
      </w:r>
      <w:r w:rsidRPr="00B02A0B">
        <w:rPr>
          <w:noProof/>
        </w:rPr>
        <w:tab/>
        <w:t>Location information request</w:t>
      </w:r>
      <w:bookmarkEnd w:id="7201"/>
      <w:bookmarkEnd w:id="7202"/>
      <w:bookmarkEnd w:id="7203"/>
      <w:bookmarkEnd w:id="7204"/>
      <w:bookmarkEnd w:id="7205"/>
      <w:bookmarkEnd w:id="7206"/>
      <w:bookmarkEnd w:id="7207"/>
      <w:bookmarkEnd w:id="7208"/>
      <w:bookmarkEnd w:id="7209"/>
      <w:bookmarkEnd w:id="7210"/>
    </w:p>
    <w:p w14:paraId="113A9708" w14:textId="0B4BA461" w:rsidR="00913626" w:rsidRPr="00913626" w:rsidRDefault="00913626" w:rsidP="00913626">
      <w:pPr>
        <w:pStyle w:val="Heading4"/>
        <w:overflowPunct/>
        <w:autoSpaceDE/>
        <w:autoSpaceDN/>
        <w:adjustRightInd/>
        <w:textAlignment w:val="auto"/>
      </w:pPr>
      <w:bookmarkStart w:id="7211" w:name="_CR17_2_3_1"/>
      <w:bookmarkStart w:id="7212" w:name="_Toc202372220"/>
      <w:bookmarkEnd w:id="7211"/>
      <w:r>
        <w:rPr>
          <w:lang w:eastAsia="en-US"/>
        </w:rPr>
        <w:t>17.2.3.1</w:t>
      </w:r>
      <w:r>
        <w:rPr>
          <w:lang w:eastAsia="en-US"/>
        </w:rPr>
        <w:tab/>
        <w:t>Location information request to MCData client</w:t>
      </w:r>
      <w:bookmarkEnd w:id="7212"/>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lastRenderedPageBreak/>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213" w:name="_CR17_2_3_2"/>
      <w:bookmarkStart w:id="7214" w:name="_Toc202372221"/>
      <w:bookmarkEnd w:id="7213"/>
      <w:r>
        <w:t>17.2.3.2</w:t>
      </w:r>
      <w:r>
        <w:tab/>
        <w:t>Location information request from authorized MCData client</w:t>
      </w:r>
      <w:bookmarkEnd w:id="7214"/>
    </w:p>
    <w:p w14:paraId="030FC99C" w14:textId="77777777" w:rsidR="00467069" w:rsidRPr="00A3652A" w:rsidRDefault="00467069" w:rsidP="00467069">
      <w:r>
        <w:t>Upon receiving a S</w:t>
      </w:r>
      <w:r w:rsidRPr="0073469F">
        <w:t xml:space="preserve">IP MESSAGE </w:t>
      </w:r>
      <w: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215" w:name="_Hlk154040151"/>
      <w:r>
        <w:t>NOTE 2: How the participating function determine if the MC user is authorized to send location information request is out of scope of th</w:t>
      </w:r>
      <w:bookmarkEnd w:id="7215"/>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lastRenderedPageBreak/>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lastRenderedPageBreak/>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216" w:name="_CR17_2_3_3"/>
      <w:bookmarkStart w:id="7217" w:name="_Toc202372222"/>
      <w:bookmarkEnd w:id="7216"/>
      <w:r>
        <w:t>17.2.3.3</w:t>
      </w:r>
      <w:r>
        <w:tab/>
        <w:t>Location information request from another MCData server</w:t>
      </w:r>
      <w:bookmarkEnd w:id="7217"/>
    </w:p>
    <w:p w14:paraId="552D8BFC" w14:textId="77777777" w:rsidR="00467069" w:rsidRPr="00A3652A" w:rsidRDefault="00467069" w:rsidP="00467069">
      <w:r>
        <w:t>Upon receiving a S</w:t>
      </w:r>
      <w:r w:rsidRPr="0073469F">
        <w:t xml:space="preserve">IP MESSAGE </w:t>
      </w:r>
      <w: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lastRenderedPageBreak/>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set the Request-URI of the SIP MESSAGE to the public service identity of the participating MCData function associated to the requesting MCData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218" w:name="_CR17_2_4"/>
      <w:bookmarkStart w:id="7219" w:name="_Toc20215920"/>
      <w:bookmarkStart w:id="7220" w:name="_Toc27496439"/>
      <w:bookmarkStart w:id="7221" w:name="_Toc36108180"/>
      <w:bookmarkStart w:id="7222" w:name="_Toc44598941"/>
      <w:bookmarkStart w:id="7223" w:name="_Toc44602796"/>
      <w:bookmarkStart w:id="7224" w:name="_Toc45197973"/>
      <w:bookmarkStart w:id="7225" w:name="_Toc45696006"/>
      <w:bookmarkStart w:id="7226" w:name="_Toc51851462"/>
      <w:bookmarkStart w:id="7227" w:name="_Toc92225083"/>
      <w:bookmarkStart w:id="7228" w:name="_Toc202372223"/>
      <w:bookmarkEnd w:id="7218"/>
      <w:r w:rsidRPr="00B02A0B">
        <w:rPr>
          <w:noProof/>
        </w:rPr>
        <w:t>17.2.4</w:t>
      </w:r>
      <w:r w:rsidRPr="00B02A0B">
        <w:rPr>
          <w:noProof/>
        </w:rPr>
        <w:tab/>
        <w:t>Location information report</w:t>
      </w:r>
      <w:bookmarkEnd w:id="7219"/>
      <w:bookmarkEnd w:id="7220"/>
      <w:bookmarkEnd w:id="7221"/>
      <w:bookmarkEnd w:id="7222"/>
      <w:bookmarkEnd w:id="7223"/>
      <w:bookmarkEnd w:id="7224"/>
      <w:bookmarkEnd w:id="7225"/>
      <w:bookmarkEnd w:id="7226"/>
      <w:bookmarkEnd w:id="7227"/>
      <w:bookmarkEnd w:id="7228"/>
    </w:p>
    <w:p w14:paraId="5DC87FDD" w14:textId="51C2EB31" w:rsidR="00467069" w:rsidRPr="00467069" w:rsidRDefault="00467069" w:rsidP="00467069">
      <w:pPr>
        <w:pStyle w:val="Heading4"/>
        <w:overflowPunct/>
        <w:autoSpaceDE/>
        <w:autoSpaceDN/>
        <w:adjustRightInd/>
        <w:textAlignment w:val="auto"/>
      </w:pPr>
      <w:bookmarkStart w:id="7229" w:name="_CR17_2_4_1"/>
      <w:bookmarkStart w:id="7230" w:name="_Toc202372224"/>
      <w:bookmarkEnd w:id="7229"/>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230"/>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231" w:name="_CR17_2_4_2"/>
      <w:bookmarkStart w:id="7232" w:name="_Toc202372225"/>
      <w:bookmarkEnd w:id="7231"/>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232"/>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233" w:name="_CR17_2_5"/>
      <w:bookmarkStart w:id="7234" w:name="_Toc20215921"/>
      <w:bookmarkStart w:id="7235" w:name="_Toc27496440"/>
      <w:bookmarkStart w:id="7236" w:name="_Toc36108181"/>
      <w:bookmarkStart w:id="7237" w:name="_Toc44598942"/>
      <w:bookmarkStart w:id="7238" w:name="_Toc44602797"/>
      <w:bookmarkStart w:id="7239" w:name="_Toc45197974"/>
      <w:bookmarkStart w:id="7240" w:name="_Toc45696007"/>
      <w:bookmarkStart w:id="7241" w:name="_Toc51851463"/>
      <w:bookmarkStart w:id="7242" w:name="_Toc92225084"/>
      <w:bookmarkStart w:id="7243" w:name="_Toc202372226"/>
      <w:bookmarkEnd w:id="7233"/>
      <w:r w:rsidRPr="00B02A0B">
        <w:t>17.2.5</w:t>
      </w:r>
      <w:r w:rsidRPr="00B02A0B">
        <w:tab/>
        <w:t>Abnormal cases</w:t>
      </w:r>
      <w:bookmarkEnd w:id="7234"/>
      <w:bookmarkEnd w:id="7235"/>
      <w:bookmarkEnd w:id="7236"/>
      <w:bookmarkEnd w:id="7237"/>
      <w:bookmarkEnd w:id="7238"/>
      <w:bookmarkEnd w:id="7239"/>
      <w:bookmarkEnd w:id="7240"/>
      <w:bookmarkEnd w:id="7241"/>
      <w:bookmarkEnd w:id="7242"/>
      <w:bookmarkEnd w:id="7243"/>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lastRenderedPageBreak/>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244" w:name="_CR17_3"/>
      <w:bookmarkStart w:id="7245" w:name="_Toc20215922"/>
      <w:bookmarkStart w:id="7246" w:name="_Toc27496441"/>
      <w:bookmarkStart w:id="7247" w:name="_Toc36108182"/>
      <w:bookmarkStart w:id="7248" w:name="_Toc44598943"/>
      <w:bookmarkStart w:id="7249" w:name="_Toc44602798"/>
      <w:bookmarkStart w:id="7250" w:name="_Toc45197975"/>
      <w:bookmarkStart w:id="7251" w:name="_Toc45696008"/>
      <w:bookmarkStart w:id="7252" w:name="_Toc51851464"/>
      <w:bookmarkStart w:id="7253" w:name="_Toc92225085"/>
      <w:bookmarkStart w:id="7254" w:name="_Toc202372227"/>
      <w:bookmarkEnd w:id="7244"/>
      <w:r w:rsidRPr="00B02A0B">
        <w:rPr>
          <w:noProof/>
        </w:rPr>
        <w:t>17.3</w:t>
      </w:r>
      <w:r w:rsidRPr="00B02A0B">
        <w:rPr>
          <w:noProof/>
        </w:rPr>
        <w:tab/>
        <w:t>MCData client location procedures</w:t>
      </w:r>
      <w:bookmarkEnd w:id="7245"/>
      <w:bookmarkEnd w:id="7246"/>
      <w:bookmarkEnd w:id="7247"/>
      <w:bookmarkEnd w:id="7248"/>
      <w:bookmarkEnd w:id="7249"/>
      <w:bookmarkEnd w:id="7250"/>
      <w:bookmarkEnd w:id="7251"/>
      <w:bookmarkEnd w:id="7252"/>
      <w:bookmarkEnd w:id="7253"/>
      <w:bookmarkEnd w:id="7254"/>
    </w:p>
    <w:p w14:paraId="34B73CD8" w14:textId="77777777" w:rsidR="005C310B" w:rsidRPr="00B02A0B" w:rsidRDefault="005C310B" w:rsidP="007D34FE">
      <w:pPr>
        <w:pStyle w:val="Heading3"/>
        <w:rPr>
          <w:rFonts w:eastAsia="Malgun Gothic"/>
          <w:noProof/>
        </w:rPr>
      </w:pPr>
      <w:bookmarkStart w:id="7255" w:name="_CR17_3_1"/>
      <w:bookmarkStart w:id="7256" w:name="_Toc20215923"/>
      <w:bookmarkStart w:id="7257" w:name="_Toc27496442"/>
      <w:bookmarkStart w:id="7258" w:name="_Toc36108183"/>
      <w:bookmarkStart w:id="7259" w:name="_Toc44598944"/>
      <w:bookmarkStart w:id="7260" w:name="_Toc44602799"/>
      <w:bookmarkStart w:id="7261" w:name="_Toc45197976"/>
      <w:bookmarkStart w:id="7262" w:name="_Toc45696009"/>
      <w:bookmarkStart w:id="7263" w:name="_Toc51851465"/>
      <w:bookmarkStart w:id="7264" w:name="_Toc92225086"/>
      <w:bookmarkStart w:id="7265" w:name="_Toc202372228"/>
      <w:bookmarkEnd w:id="7255"/>
      <w:r w:rsidRPr="00B02A0B">
        <w:rPr>
          <w:rFonts w:eastAsia="Malgun Gothic"/>
          <w:noProof/>
        </w:rPr>
        <w:t>17.3.1</w:t>
      </w:r>
      <w:r w:rsidRPr="00B02A0B">
        <w:rPr>
          <w:rFonts w:eastAsia="Malgun Gothic"/>
          <w:noProof/>
        </w:rPr>
        <w:tab/>
        <w:t>General</w:t>
      </w:r>
      <w:bookmarkEnd w:id="7256"/>
      <w:bookmarkEnd w:id="7257"/>
      <w:bookmarkEnd w:id="7258"/>
      <w:bookmarkEnd w:id="7259"/>
      <w:bookmarkEnd w:id="7260"/>
      <w:bookmarkEnd w:id="7261"/>
      <w:bookmarkEnd w:id="7262"/>
      <w:bookmarkEnd w:id="7263"/>
      <w:bookmarkEnd w:id="7264"/>
      <w:bookmarkEnd w:id="7265"/>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66" w:name="_CR17_3_2"/>
      <w:bookmarkStart w:id="7267" w:name="_Toc20215924"/>
      <w:bookmarkStart w:id="7268" w:name="_Toc27496443"/>
      <w:bookmarkStart w:id="7269" w:name="_Toc36108184"/>
      <w:bookmarkStart w:id="7270" w:name="_Toc44598945"/>
      <w:bookmarkStart w:id="7271" w:name="_Toc44602800"/>
      <w:bookmarkStart w:id="7272" w:name="_Toc45197977"/>
      <w:bookmarkStart w:id="7273" w:name="_Toc45696010"/>
      <w:bookmarkStart w:id="7274" w:name="_Toc51851466"/>
      <w:bookmarkStart w:id="7275" w:name="_Toc92225087"/>
      <w:bookmarkStart w:id="7276" w:name="_Toc202372229"/>
      <w:bookmarkEnd w:id="7266"/>
      <w:r w:rsidRPr="00B02A0B">
        <w:rPr>
          <w:rFonts w:eastAsia="Malgun Gothic"/>
        </w:rPr>
        <w:t>17.3.2</w:t>
      </w:r>
      <w:r w:rsidRPr="00B02A0B">
        <w:rPr>
          <w:rFonts w:eastAsia="Malgun Gothic"/>
        </w:rPr>
        <w:tab/>
        <w:t>Location reporting configuration</w:t>
      </w:r>
      <w:bookmarkEnd w:id="7267"/>
      <w:bookmarkEnd w:id="7268"/>
      <w:bookmarkEnd w:id="7269"/>
      <w:bookmarkEnd w:id="7270"/>
      <w:bookmarkEnd w:id="7271"/>
      <w:bookmarkEnd w:id="7272"/>
      <w:bookmarkEnd w:id="7273"/>
      <w:bookmarkEnd w:id="7274"/>
      <w:bookmarkEnd w:id="7275"/>
      <w:bookmarkEnd w:id="7276"/>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77" w:name="_CR17_3_2_1"/>
      <w:bookmarkStart w:id="7278" w:name="_Toc202372230"/>
      <w:bookmarkEnd w:id="7277"/>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78"/>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79" w:name="_CR17_3_2_2"/>
      <w:bookmarkStart w:id="7280" w:name="_Toc202372231"/>
      <w:bookmarkEnd w:id="7279"/>
      <w:r w:rsidRPr="0005018D">
        <w:rPr>
          <w:rFonts w:eastAsia="Malgun Gothic"/>
        </w:rPr>
        <w:lastRenderedPageBreak/>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80"/>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shall set the Request-URI to the public service identity identifying the participating MC</w:t>
      </w:r>
      <w:r>
        <w:t>Data</w:t>
      </w:r>
      <w:r w:rsidRPr="0005018D">
        <w:t xml:space="preserve"> function serving the MC</w:t>
      </w:r>
      <w:r>
        <w:t>Data</w:t>
      </w:r>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81" w:name="_CR17_3_3"/>
      <w:bookmarkStart w:id="7282" w:name="_Toc20215925"/>
      <w:bookmarkStart w:id="7283" w:name="_Toc27496444"/>
      <w:bookmarkStart w:id="7284" w:name="_Toc36108185"/>
      <w:bookmarkStart w:id="7285" w:name="_Toc44598946"/>
      <w:bookmarkStart w:id="7286" w:name="_Toc44602801"/>
      <w:bookmarkStart w:id="7287" w:name="_Toc45197978"/>
      <w:bookmarkStart w:id="7288" w:name="_Toc45696011"/>
      <w:bookmarkStart w:id="7289" w:name="_Toc51851467"/>
      <w:bookmarkStart w:id="7290" w:name="_Toc92225088"/>
      <w:bookmarkStart w:id="7291" w:name="_Toc202372232"/>
      <w:bookmarkEnd w:id="7281"/>
      <w:r w:rsidRPr="00B02A0B">
        <w:t>17.3.3</w:t>
      </w:r>
      <w:r w:rsidRPr="00B02A0B">
        <w:tab/>
        <w:t>Location information request</w:t>
      </w:r>
      <w:bookmarkEnd w:id="7282"/>
      <w:bookmarkEnd w:id="7283"/>
      <w:bookmarkEnd w:id="7284"/>
      <w:bookmarkEnd w:id="7285"/>
      <w:bookmarkEnd w:id="7286"/>
      <w:bookmarkEnd w:id="7287"/>
      <w:bookmarkEnd w:id="7288"/>
      <w:bookmarkEnd w:id="7289"/>
      <w:bookmarkEnd w:id="7290"/>
      <w:bookmarkEnd w:id="7291"/>
    </w:p>
    <w:p w14:paraId="33CA0283" w14:textId="2C6CC928" w:rsidR="00467069" w:rsidRPr="00467069" w:rsidRDefault="00467069" w:rsidP="00467069">
      <w:pPr>
        <w:pStyle w:val="Heading4"/>
        <w:overflowPunct/>
        <w:autoSpaceDE/>
        <w:autoSpaceDN/>
        <w:adjustRightInd/>
        <w:textAlignment w:val="auto"/>
      </w:pPr>
      <w:bookmarkStart w:id="7292" w:name="_CR17_3_3_1"/>
      <w:bookmarkStart w:id="7293" w:name="_Toc202372233"/>
      <w:bookmarkEnd w:id="7292"/>
      <w:r>
        <w:rPr>
          <w:lang w:eastAsia="en-US"/>
        </w:rPr>
        <w:t>17.3.3.1</w:t>
      </w:r>
      <w:r>
        <w:rPr>
          <w:lang w:eastAsia="en-US"/>
        </w:rPr>
        <w:tab/>
        <w:t>Location information request to MCData client</w:t>
      </w:r>
      <w:bookmarkEnd w:id="7293"/>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94" w:name="_CR17_3_3_2"/>
      <w:bookmarkStart w:id="7295" w:name="_Toc202372234"/>
      <w:bookmarkEnd w:id="7294"/>
      <w:r>
        <w:t>17.3.3.2</w:t>
      </w:r>
      <w:r>
        <w:tab/>
        <w:t>Location information request from authorized MCData client</w:t>
      </w:r>
      <w:bookmarkEnd w:id="7295"/>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lastRenderedPageBreak/>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w:t>
      </w:r>
    </w:p>
    <w:p w14:paraId="07C4E55B" w14:textId="04414F1F" w:rsidR="004122FE" w:rsidRDefault="004122FE" w:rsidP="00467069">
      <w:pPr>
        <w:pStyle w:val="B1"/>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96" w:name="_CR17_3_4"/>
      <w:bookmarkStart w:id="7297" w:name="_Toc20215926"/>
      <w:bookmarkStart w:id="7298" w:name="_Toc27496445"/>
      <w:bookmarkStart w:id="7299" w:name="_Toc36108186"/>
      <w:bookmarkStart w:id="7300" w:name="_Toc44598947"/>
      <w:bookmarkStart w:id="7301" w:name="_Toc44602802"/>
      <w:bookmarkStart w:id="7302" w:name="_Toc45197979"/>
      <w:bookmarkStart w:id="7303" w:name="_Toc45696012"/>
      <w:bookmarkStart w:id="7304" w:name="_Toc51851468"/>
      <w:bookmarkStart w:id="7305" w:name="_Toc92225089"/>
      <w:bookmarkStart w:id="7306" w:name="_Toc202372235"/>
      <w:bookmarkEnd w:id="7296"/>
      <w:r w:rsidRPr="00B02A0B">
        <w:rPr>
          <w:noProof/>
        </w:rPr>
        <w:t>17.3.4</w:t>
      </w:r>
      <w:r w:rsidRPr="00B02A0B">
        <w:rPr>
          <w:noProof/>
        </w:rPr>
        <w:tab/>
        <w:t>Location information report</w:t>
      </w:r>
      <w:bookmarkEnd w:id="7297"/>
      <w:bookmarkEnd w:id="7298"/>
      <w:bookmarkEnd w:id="7299"/>
      <w:bookmarkEnd w:id="7300"/>
      <w:bookmarkEnd w:id="7301"/>
      <w:bookmarkEnd w:id="7302"/>
      <w:bookmarkEnd w:id="7303"/>
      <w:bookmarkEnd w:id="7304"/>
      <w:bookmarkEnd w:id="7305"/>
      <w:bookmarkEnd w:id="7306"/>
    </w:p>
    <w:p w14:paraId="61280F6F" w14:textId="77777777" w:rsidR="005C310B" w:rsidRPr="00B02A0B" w:rsidRDefault="005C310B" w:rsidP="007D34FE">
      <w:pPr>
        <w:pStyle w:val="Heading4"/>
      </w:pPr>
      <w:bookmarkStart w:id="7307" w:name="_CR17_3_4_1"/>
      <w:bookmarkStart w:id="7308" w:name="_Toc20215927"/>
      <w:bookmarkStart w:id="7309" w:name="_Toc27496446"/>
      <w:bookmarkStart w:id="7310" w:name="_Toc36108187"/>
      <w:bookmarkStart w:id="7311" w:name="_Toc44598948"/>
      <w:bookmarkStart w:id="7312" w:name="_Toc44602803"/>
      <w:bookmarkStart w:id="7313" w:name="_Toc45197980"/>
      <w:bookmarkStart w:id="7314" w:name="_Toc45696013"/>
      <w:bookmarkStart w:id="7315" w:name="_Toc51851469"/>
      <w:bookmarkStart w:id="7316" w:name="_Toc92225090"/>
      <w:bookmarkStart w:id="7317" w:name="_Toc202372236"/>
      <w:bookmarkEnd w:id="7307"/>
      <w:r w:rsidRPr="00B02A0B">
        <w:t>17.3.4.1</w:t>
      </w:r>
      <w:r w:rsidRPr="00B02A0B">
        <w:tab/>
        <w:t>Report triggering</w:t>
      </w:r>
      <w:bookmarkEnd w:id="7308"/>
      <w:bookmarkEnd w:id="7309"/>
      <w:bookmarkEnd w:id="7310"/>
      <w:bookmarkEnd w:id="7311"/>
      <w:bookmarkEnd w:id="7312"/>
      <w:bookmarkEnd w:id="7313"/>
      <w:bookmarkEnd w:id="7314"/>
      <w:bookmarkEnd w:id="7315"/>
      <w:bookmarkEnd w:id="7316"/>
      <w:bookmarkEnd w:id="7317"/>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318" w:name="_CR17_3_4_2"/>
      <w:bookmarkStart w:id="7319" w:name="_Toc20215928"/>
      <w:bookmarkStart w:id="7320" w:name="_Toc27496447"/>
      <w:bookmarkStart w:id="7321" w:name="_Toc36108188"/>
      <w:bookmarkStart w:id="7322" w:name="_Toc44598949"/>
      <w:bookmarkStart w:id="7323" w:name="_Toc44602804"/>
      <w:bookmarkStart w:id="7324" w:name="_Toc45197981"/>
      <w:bookmarkStart w:id="7325" w:name="_Toc45696014"/>
      <w:bookmarkStart w:id="7326" w:name="_Toc51851470"/>
      <w:bookmarkStart w:id="7327" w:name="_Toc92225091"/>
      <w:bookmarkStart w:id="7328" w:name="_Toc202372237"/>
      <w:bookmarkEnd w:id="7318"/>
      <w:r w:rsidRPr="00B02A0B">
        <w:t>17.3.4.2</w:t>
      </w:r>
      <w:r w:rsidRPr="00B02A0B">
        <w:tab/>
        <w:t>Sending location information report</w:t>
      </w:r>
      <w:bookmarkEnd w:id="7319"/>
      <w:bookmarkEnd w:id="7320"/>
      <w:bookmarkEnd w:id="7321"/>
      <w:bookmarkEnd w:id="7322"/>
      <w:bookmarkEnd w:id="7323"/>
      <w:bookmarkEnd w:id="7324"/>
      <w:bookmarkEnd w:id="7325"/>
      <w:bookmarkEnd w:id="7326"/>
      <w:bookmarkEnd w:id="7327"/>
      <w:bookmarkEnd w:id="7328"/>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lastRenderedPageBreak/>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329" w:name="_CR18"/>
      <w:bookmarkStart w:id="7330" w:name="_Toc11410531"/>
      <w:bookmarkStart w:id="7331" w:name="_Toc27496448"/>
      <w:bookmarkStart w:id="7332" w:name="_Toc36108189"/>
      <w:bookmarkStart w:id="7333" w:name="_Toc44598950"/>
      <w:bookmarkStart w:id="7334" w:name="_Toc44602805"/>
      <w:bookmarkStart w:id="7335" w:name="_Toc45197982"/>
      <w:bookmarkStart w:id="7336" w:name="_Toc45696015"/>
      <w:bookmarkStart w:id="7337" w:name="_Toc51851471"/>
      <w:bookmarkStart w:id="7338" w:name="_Toc92225092"/>
      <w:bookmarkStart w:id="7339" w:name="_Toc202372238"/>
      <w:bookmarkEnd w:id="7329"/>
      <w:r w:rsidRPr="00B02A0B">
        <w:t>18</w:t>
      </w:r>
      <w:r w:rsidRPr="00B02A0B">
        <w:tab/>
        <w:t>Pre-established session</w:t>
      </w:r>
      <w:bookmarkEnd w:id="7330"/>
      <w:bookmarkEnd w:id="7331"/>
      <w:bookmarkEnd w:id="7332"/>
      <w:bookmarkEnd w:id="7333"/>
      <w:bookmarkEnd w:id="7334"/>
      <w:bookmarkEnd w:id="7335"/>
      <w:bookmarkEnd w:id="7336"/>
      <w:bookmarkEnd w:id="7337"/>
      <w:bookmarkEnd w:id="7338"/>
      <w:bookmarkEnd w:id="7339"/>
    </w:p>
    <w:p w14:paraId="69301580" w14:textId="77777777" w:rsidR="005C310B" w:rsidRPr="00B02A0B" w:rsidRDefault="005C310B" w:rsidP="007D34FE">
      <w:pPr>
        <w:pStyle w:val="Heading2"/>
      </w:pPr>
      <w:bookmarkStart w:id="7340" w:name="_CR18_1"/>
      <w:bookmarkStart w:id="7341" w:name="_Toc11410532"/>
      <w:bookmarkStart w:id="7342" w:name="_Toc27496449"/>
      <w:bookmarkStart w:id="7343" w:name="_Toc36108190"/>
      <w:bookmarkStart w:id="7344" w:name="_Toc44598951"/>
      <w:bookmarkStart w:id="7345" w:name="_Toc44602806"/>
      <w:bookmarkStart w:id="7346" w:name="_Toc45197983"/>
      <w:bookmarkStart w:id="7347" w:name="_Toc45696016"/>
      <w:bookmarkStart w:id="7348" w:name="_Toc51851472"/>
      <w:bookmarkStart w:id="7349" w:name="_Toc92225093"/>
      <w:bookmarkStart w:id="7350" w:name="_Toc202372239"/>
      <w:bookmarkEnd w:id="7340"/>
      <w:r w:rsidRPr="00B02A0B">
        <w:t>18.1</w:t>
      </w:r>
      <w:r w:rsidRPr="00B02A0B">
        <w:tab/>
        <w:t>General</w:t>
      </w:r>
      <w:bookmarkEnd w:id="7341"/>
      <w:bookmarkEnd w:id="7342"/>
      <w:bookmarkEnd w:id="7343"/>
      <w:bookmarkEnd w:id="7344"/>
      <w:bookmarkEnd w:id="7345"/>
      <w:bookmarkEnd w:id="7346"/>
      <w:bookmarkEnd w:id="7347"/>
      <w:bookmarkEnd w:id="7348"/>
      <w:bookmarkEnd w:id="7349"/>
      <w:bookmarkEnd w:id="7350"/>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351" w:name="_CR18_2"/>
      <w:bookmarkStart w:id="7352" w:name="_Toc27496450"/>
      <w:bookmarkStart w:id="7353" w:name="_Toc36108191"/>
      <w:bookmarkStart w:id="7354" w:name="_Toc44598952"/>
      <w:bookmarkStart w:id="7355" w:name="_Toc44602807"/>
      <w:bookmarkStart w:id="7356" w:name="_Toc45197984"/>
      <w:bookmarkStart w:id="7357" w:name="_Toc45696017"/>
      <w:bookmarkStart w:id="7358" w:name="_Toc51851473"/>
      <w:bookmarkStart w:id="7359" w:name="_Toc92225094"/>
      <w:bookmarkStart w:id="7360" w:name="_Toc202372240"/>
      <w:bookmarkEnd w:id="7351"/>
      <w:r w:rsidRPr="00B02A0B">
        <w:t>18.2</w:t>
      </w:r>
      <w:r w:rsidRPr="00B02A0B">
        <w:tab/>
        <w:t>Participating MCData function use of resource sharing</w:t>
      </w:r>
      <w:bookmarkEnd w:id="7352"/>
      <w:bookmarkEnd w:id="7353"/>
      <w:bookmarkEnd w:id="7354"/>
      <w:bookmarkEnd w:id="7355"/>
      <w:bookmarkEnd w:id="7356"/>
      <w:bookmarkEnd w:id="7357"/>
      <w:bookmarkEnd w:id="7358"/>
      <w:bookmarkEnd w:id="7359"/>
      <w:bookmarkEnd w:id="7360"/>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lastRenderedPageBreak/>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lang w:eastAsia="zh-CN"/>
        </w:rPr>
      </w:pPr>
      <w:bookmarkStart w:id="7361" w:name="_CR18_3"/>
      <w:bookmarkStart w:id="7362" w:name="_Toc27496451"/>
      <w:bookmarkStart w:id="7363" w:name="_Toc36108192"/>
      <w:bookmarkStart w:id="7364" w:name="_Toc44598953"/>
      <w:bookmarkStart w:id="7365" w:name="_Toc44602808"/>
      <w:bookmarkStart w:id="7366" w:name="_Toc45197985"/>
      <w:bookmarkStart w:id="7367" w:name="_Toc45696018"/>
      <w:bookmarkStart w:id="7368" w:name="_Toc51851474"/>
      <w:bookmarkStart w:id="7369" w:name="_Toc92225095"/>
      <w:bookmarkStart w:id="7370" w:name="_Toc202372241"/>
      <w:bookmarkEnd w:id="7361"/>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r w:rsidRPr="00B02A0B">
        <w:rPr>
          <w:lang w:eastAsia="zh-CN"/>
        </w:rPr>
        <w:t>MCData SDS communication</w:t>
      </w:r>
      <w:bookmarkEnd w:id="7362"/>
      <w:bookmarkEnd w:id="7363"/>
      <w:bookmarkEnd w:id="7364"/>
      <w:bookmarkEnd w:id="7365"/>
      <w:bookmarkEnd w:id="7366"/>
      <w:bookmarkEnd w:id="7367"/>
      <w:bookmarkEnd w:id="7368"/>
      <w:bookmarkEnd w:id="7369"/>
      <w:bookmarkEnd w:id="7370"/>
    </w:p>
    <w:p w14:paraId="33F99786" w14:textId="77777777" w:rsidR="005C310B" w:rsidRPr="00B02A0B" w:rsidRDefault="005C310B" w:rsidP="007D34FE">
      <w:pPr>
        <w:pStyle w:val="Heading3"/>
        <w:rPr>
          <w:lang w:val="en-US"/>
        </w:rPr>
      </w:pPr>
      <w:bookmarkStart w:id="7371" w:name="_CR18_3_1"/>
      <w:bookmarkStart w:id="7372" w:name="_Toc27496452"/>
      <w:bookmarkStart w:id="7373" w:name="_Toc36108193"/>
      <w:bookmarkStart w:id="7374" w:name="_Toc44598954"/>
      <w:bookmarkStart w:id="7375" w:name="_Toc44602809"/>
      <w:bookmarkStart w:id="7376" w:name="_Toc45197986"/>
      <w:bookmarkStart w:id="7377" w:name="_Toc45696019"/>
      <w:bookmarkStart w:id="7378" w:name="_Toc51851475"/>
      <w:bookmarkStart w:id="7379" w:name="_Toc92225096"/>
      <w:bookmarkStart w:id="7380" w:name="_Toc202372242"/>
      <w:bookmarkEnd w:id="7371"/>
      <w:r w:rsidRPr="00B02A0B">
        <w:rPr>
          <w:lang w:val="en-US"/>
        </w:rPr>
        <w:t>18.3.1</w:t>
      </w:r>
      <w:r w:rsidRPr="00B02A0B">
        <w:rPr>
          <w:lang w:val="en-US"/>
        </w:rPr>
        <w:tab/>
        <w:t>General</w:t>
      </w:r>
      <w:bookmarkEnd w:id="7372"/>
      <w:bookmarkEnd w:id="7373"/>
      <w:bookmarkEnd w:id="7374"/>
      <w:bookmarkEnd w:id="7375"/>
      <w:bookmarkEnd w:id="7376"/>
      <w:bookmarkEnd w:id="7377"/>
      <w:bookmarkEnd w:id="7378"/>
      <w:bookmarkEnd w:id="7379"/>
      <w:bookmarkEnd w:id="7380"/>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81" w:name="_CR18_3_1_1"/>
      <w:bookmarkStart w:id="7382" w:name="_Toc27496453"/>
      <w:bookmarkStart w:id="7383" w:name="_Toc36108194"/>
      <w:bookmarkStart w:id="7384" w:name="_Toc44598955"/>
      <w:bookmarkStart w:id="7385" w:name="_Toc44602810"/>
      <w:bookmarkStart w:id="7386" w:name="_Toc45197987"/>
      <w:bookmarkStart w:id="7387" w:name="_Toc45696020"/>
      <w:bookmarkStart w:id="7388" w:name="_Toc51851476"/>
      <w:bookmarkStart w:id="7389" w:name="_Toc92225097"/>
      <w:bookmarkStart w:id="7390" w:name="_Toc202372243"/>
      <w:bookmarkEnd w:id="7381"/>
      <w:r w:rsidRPr="00B02A0B">
        <w:t>18.</w:t>
      </w:r>
      <w:r w:rsidRPr="00B02A0B">
        <w:rPr>
          <w:lang w:val="en-US"/>
        </w:rPr>
        <w:t>3</w:t>
      </w:r>
      <w:r w:rsidRPr="00B02A0B">
        <w:t>.</w:t>
      </w:r>
      <w:r w:rsidRPr="00B02A0B">
        <w:rPr>
          <w:lang w:val="en-US"/>
        </w:rPr>
        <w:t>1.</w:t>
      </w:r>
      <w:r w:rsidRPr="00B02A0B">
        <w:t>1</w:t>
      </w:r>
      <w:r w:rsidRPr="00B02A0B">
        <w:tab/>
        <w:t>SDP offer generation</w:t>
      </w:r>
      <w:bookmarkEnd w:id="7382"/>
      <w:bookmarkEnd w:id="7383"/>
      <w:bookmarkEnd w:id="7384"/>
      <w:bookmarkEnd w:id="7385"/>
      <w:bookmarkEnd w:id="7386"/>
      <w:bookmarkEnd w:id="7387"/>
      <w:bookmarkEnd w:id="7388"/>
      <w:bookmarkEnd w:id="7389"/>
      <w:bookmarkEnd w:id="7390"/>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91" w:name="_CR18_3_1_2"/>
      <w:bookmarkStart w:id="7392" w:name="_Toc27496454"/>
      <w:bookmarkStart w:id="7393" w:name="_Toc36108195"/>
      <w:bookmarkStart w:id="7394" w:name="_Toc44598956"/>
      <w:bookmarkStart w:id="7395" w:name="_Toc44602811"/>
      <w:bookmarkStart w:id="7396" w:name="_Toc45197988"/>
      <w:bookmarkStart w:id="7397" w:name="_Toc45696021"/>
      <w:bookmarkStart w:id="7398" w:name="_Toc51851477"/>
      <w:bookmarkStart w:id="7399" w:name="_Toc92225098"/>
      <w:bookmarkStart w:id="7400" w:name="_Toc202372244"/>
      <w:bookmarkEnd w:id="7391"/>
      <w:r w:rsidRPr="00B02A0B">
        <w:t>18.</w:t>
      </w:r>
      <w:r w:rsidRPr="00B02A0B">
        <w:rPr>
          <w:lang w:val="en-US"/>
        </w:rPr>
        <w:t>3</w:t>
      </w:r>
      <w:r w:rsidRPr="00B02A0B">
        <w:t>.</w:t>
      </w:r>
      <w:r w:rsidRPr="00B02A0B">
        <w:rPr>
          <w:lang w:val="en-US"/>
        </w:rPr>
        <w:t>1.</w:t>
      </w:r>
      <w:r w:rsidRPr="00B02A0B">
        <w:t>2</w:t>
      </w:r>
      <w:r w:rsidRPr="00B02A0B">
        <w:tab/>
        <w:t>SDP answer generation</w:t>
      </w:r>
      <w:bookmarkEnd w:id="7392"/>
      <w:bookmarkEnd w:id="7393"/>
      <w:bookmarkEnd w:id="7394"/>
      <w:bookmarkEnd w:id="7395"/>
      <w:bookmarkEnd w:id="7396"/>
      <w:bookmarkEnd w:id="7397"/>
      <w:bookmarkEnd w:id="7398"/>
      <w:bookmarkEnd w:id="7399"/>
      <w:bookmarkEnd w:id="7400"/>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401" w:name="_CR18_3_2"/>
      <w:bookmarkStart w:id="7402" w:name="_Toc27496455"/>
      <w:bookmarkStart w:id="7403" w:name="_Toc36108196"/>
      <w:bookmarkStart w:id="7404" w:name="_Toc44598957"/>
      <w:bookmarkStart w:id="7405" w:name="_Toc44602812"/>
      <w:bookmarkStart w:id="7406" w:name="_Toc45197989"/>
      <w:bookmarkStart w:id="7407" w:name="_Toc45696022"/>
      <w:bookmarkStart w:id="7408" w:name="_Toc51851478"/>
      <w:bookmarkStart w:id="7409" w:name="_Toc92225099"/>
      <w:bookmarkStart w:id="7410" w:name="_Toc202372245"/>
      <w:bookmarkEnd w:id="7401"/>
      <w:r w:rsidRPr="00B02A0B">
        <w:t>18.3.2</w:t>
      </w:r>
      <w:r w:rsidRPr="00B02A0B">
        <w:tab/>
        <w:t>Session establishment</w:t>
      </w:r>
      <w:bookmarkEnd w:id="7402"/>
      <w:bookmarkEnd w:id="7403"/>
      <w:bookmarkEnd w:id="7404"/>
      <w:bookmarkEnd w:id="7405"/>
      <w:bookmarkEnd w:id="7406"/>
      <w:bookmarkEnd w:id="7407"/>
      <w:bookmarkEnd w:id="7408"/>
      <w:bookmarkEnd w:id="7409"/>
      <w:bookmarkEnd w:id="7410"/>
    </w:p>
    <w:p w14:paraId="0DF9C9C4" w14:textId="77777777" w:rsidR="005C310B" w:rsidRPr="00B02A0B" w:rsidRDefault="005C310B" w:rsidP="007D34FE">
      <w:pPr>
        <w:pStyle w:val="Heading4"/>
      </w:pPr>
      <w:bookmarkStart w:id="7411" w:name="_CR18_3_2_1"/>
      <w:bookmarkStart w:id="7412" w:name="_Toc11410535"/>
      <w:bookmarkStart w:id="7413" w:name="_Toc27496456"/>
      <w:bookmarkStart w:id="7414" w:name="_Toc36108197"/>
      <w:bookmarkStart w:id="7415" w:name="_Toc44598958"/>
      <w:bookmarkStart w:id="7416" w:name="_Toc44602813"/>
      <w:bookmarkStart w:id="7417" w:name="_Toc45197990"/>
      <w:bookmarkStart w:id="7418" w:name="_Toc45696023"/>
      <w:bookmarkStart w:id="7419" w:name="_Toc51851479"/>
      <w:bookmarkStart w:id="7420" w:name="_Toc92225100"/>
      <w:bookmarkStart w:id="7421" w:name="_Toc202372246"/>
      <w:bookmarkEnd w:id="7411"/>
      <w:r w:rsidRPr="00B02A0B">
        <w:t>18.3.</w:t>
      </w:r>
      <w:r w:rsidRPr="00B02A0B">
        <w:rPr>
          <w:lang w:val="en-US"/>
        </w:rPr>
        <w:t>2</w:t>
      </w:r>
      <w:r w:rsidRPr="00B02A0B">
        <w:t>.1</w:t>
      </w:r>
      <w:r w:rsidRPr="00B02A0B">
        <w:tab/>
        <w:t>MCData client procedures</w:t>
      </w:r>
      <w:bookmarkEnd w:id="7412"/>
      <w:bookmarkEnd w:id="7413"/>
      <w:bookmarkEnd w:id="7414"/>
      <w:bookmarkEnd w:id="7415"/>
      <w:bookmarkEnd w:id="7416"/>
      <w:bookmarkEnd w:id="7417"/>
      <w:bookmarkEnd w:id="7418"/>
      <w:bookmarkEnd w:id="7419"/>
      <w:bookmarkEnd w:id="7420"/>
      <w:bookmarkEnd w:id="7421"/>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lastRenderedPageBreak/>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422" w:name="_CR18_3_2_2"/>
      <w:bookmarkStart w:id="7423" w:name="_Toc27496457"/>
      <w:bookmarkStart w:id="7424" w:name="_Toc36108198"/>
      <w:bookmarkStart w:id="7425" w:name="_Toc44598959"/>
      <w:bookmarkStart w:id="7426" w:name="_Toc44602814"/>
      <w:bookmarkStart w:id="7427" w:name="_Toc45197991"/>
      <w:bookmarkStart w:id="7428" w:name="_Toc45696024"/>
      <w:bookmarkStart w:id="7429" w:name="_Toc51851480"/>
      <w:bookmarkStart w:id="7430" w:name="_Toc92225101"/>
      <w:bookmarkStart w:id="7431" w:name="_Toc11410544"/>
      <w:bookmarkStart w:id="7432" w:name="_Toc202372247"/>
      <w:bookmarkEnd w:id="7422"/>
      <w:r w:rsidRPr="00B02A0B">
        <w:t>18.3.</w:t>
      </w:r>
      <w:r w:rsidRPr="00B02A0B">
        <w:rPr>
          <w:lang w:val="en-US"/>
        </w:rPr>
        <w:t>2</w:t>
      </w:r>
      <w:r w:rsidRPr="00B02A0B">
        <w:t>.2</w:t>
      </w:r>
      <w:r w:rsidRPr="00B02A0B">
        <w:tab/>
        <w:t>Participating MCData function procedures</w:t>
      </w:r>
      <w:bookmarkEnd w:id="7423"/>
      <w:bookmarkEnd w:id="7424"/>
      <w:bookmarkEnd w:id="7425"/>
      <w:bookmarkEnd w:id="7426"/>
      <w:bookmarkEnd w:id="7427"/>
      <w:bookmarkEnd w:id="7428"/>
      <w:bookmarkEnd w:id="7429"/>
      <w:bookmarkEnd w:id="7430"/>
      <w:bookmarkEnd w:id="7432"/>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w:t>
      </w:r>
      <w:r w:rsidRPr="00B02A0B">
        <w:rPr>
          <w:lang w:eastAsia="zh-CN"/>
        </w:rPr>
        <w:lastRenderedPageBreak/>
        <w:t xml:space="preserve">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433" w:name="_CR18_3_3"/>
      <w:bookmarkStart w:id="7434" w:name="_Toc27496458"/>
      <w:bookmarkStart w:id="7435" w:name="_Toc36108199"/>
      <w:bookmarkStart w:id="7436" w:name="_Toc44598960"/>
      <w:bookmarkStart w:id="7437" w:name="_Toc44602815"/>
      <w:bookmarkStart w:id="7438" w:name="_Toc45197992"/>
      <w:bookmarkStart w:id="7439" w:name="_Toc45696025"/>
      <w:bookmarkStart w:id="7440" w:name="_Toc51851481"/>
      <w:bookmarkStart w:id="7441" w:name="_Toc92225102"/>
      <w:bookmarkStart w:id="7442" w:name="_Toc202372248"/>
      <w:bookmarkEnd w:id="7433"/>
      <w:r w:rsidRPr="00B02A0B">
        <w:t>18.3.3</w:t>
      </w:r>
      <w:r w:rsidRPr="00B02A0B">
        <w:tab/>
        <w:t>Session release</w:t>
      </w:r>
      <w:bookmarkEnd w:id="7431"/>
      <w:bookmarkEnd w:id="7434"/>
      <w:bookmarkEnd w:id="7435"/>
      <w:bookmarkEnd w:id="7436"/>
      <w:bookmarkEnd w:id="7437"/>
      <w:bookmarkEnd w:id="7438"/>
      <w:bookmarkEnd w:id="7439"/>
      <w:bookmarkEnd w:id="7440"/>
      <w:bookmarkEnd w:id="7441"/>
      <w:bookmarkEnd w:id="7442"/>
    </w:p>
    <w:p w14:paraId="2CBF6F65" w14:textId="77777777" w:rsidR="005C310B" w:rsidRPr="00B02A0B" w:rsidRDefault="005C310B" w:rsidP="007D34FE">
      <w:pPr>
        <w:pStyle w:val="Heading4"/>
      </w:pPr>
      <w:bookmarkStart w:id="7443" w:name="_CR18_3_3_1"/>
      <w:bookmarkStart w:id="7444" w:name="_Toc11410545"/>
      <w:bookmarkStart w:id="7445" w:name="_Toc27496459"/>
      <w:bookmarkStart w:id="7446" w:name="_Toc36108200"/>
      <w:bookmarkStart w:id="7447" w:name="_Toc44598961"/>
      <w:bookmarkStart w:id="7448" w:name="_Toc44602816"/>
      <w:bookmarkStart w:id="7449" w:name="_Toc45197993"/>
      <w:bookmarkStart w:id="7450" w:name="_Toc45696026"/>
      <w:bookmarkStart w:id="7451" w:name="_Toc51851482"/>
      <w:bookmarkStart w:id="7452" w:name="_Toc92225103"/>
      <w:bookmarkStart w:id="7453" w:name="_Toc202372249"/>
      <w:bookmarkEnd w:id="7443"/>
      <w:r w:rsidRPr="00B02A0B">
        <w:t>18.3.3.1</w:t>
      </w:r>
      <w:r w:rsidRPr="00B02A0B">
        <w:tab/>
        <w:t>MCData client procedures</w:t>
      </w:r>
      <w:bookmarkEnd w:id="7444"/>
      <w:bookmarkEnd w:id="7445"/>
      <w:bookmarkEnd w:id="7446"/>
      <w:bookmarkEnd w:id="7447"/>
      <w:bookmarkEnd w:id="7448"/>
      <w:bookmarkEnd w:id="7449"/>
      <w:bookmarkEnd w:id="7450"/>
      <w:bookmarkEnd w:id="7451"/>
      <w:bookmarkEnd w:id="7452"/>
      <w:bookmarkEnd w:id="7453"/>
    </w:p>
    <w:p w14:paraId="47214770" w14:textId="77777777" w:rsidR="005C310B" w:rsidRPr="00B02A0B" w:rsidRDefault="005C310B" w:rsidP="007D34FE">
      <w:pPr>
        <w:pStyle w:val="Heading5"/>
        <w:rPr>
          <w:lang w:val="en-US"/>
        </w:rPr>
      </w:pPr>
      <w:bookmarkStart w:id="7454" w:name="_CR18_3_3_1_1"/>
      <w:bookmarkStart w:id="7455" w:name="_Toc11410546"/>
      <w:bookmarkStart w:id="7456" w:name="_Toc27496460"/>
      <w:bookmarkStart w:id="7457" w:name="_Toc36108201"/>
      <w:bookmarkStart w:id="7458" w:name="_Toc44598962"/>
      <w:bookmarkStart w:id="7459" w:name="_Toc44602817"/>
      <w:bookmarkStart w:id="7460" w:name="_Toc45197994"/>
      <w:bookmarkStart w:id="7461" w:name="_Toc45696027"/>
      <w:bookmarkStart w:id="7462" w:name="_Toc51851483"/>
      <w:bookmarkStart w:id="7463" w:name="_Toc92225104"/>
      <w:bookmarkStart w:id="7464" w:name="_Toc202372250"/>
      <w:bookmarkEnd w:id="7454"/>
      <w:r w:rsidRPr="00B02A0B">
        <w:rPr>
          <w:lang w:val="en-US"/>
        </w:rPr>
        <w:t>1</w:t>
      </w:r>
      <w:r w:rsidRPr="00B02A0B">
        <w:t>8.</w:t>
      </w:r>
      <w:r w:rsidRPr="00B02A0B">
        <w:rPr>
          <w:lang w:val="en-US"/>
        </w:rPr>
        <w:t>3.3</w:t>
      </w:r>
      <w:r w:rsidRPr="00B02A0B">
        <w:t>.1.1</w:t>
      </w:r>
      <w:r w:rsidRPr="00B02A0B">
        <w:tab/>
        <w:t>MCData client initiated</w:t>
      </w:r>
      <w:bookmarkEnd w:id="7455"/>
      <w:r w:rsidRPr="00B02A0B">
        <w:rPr>
          <w:lang w:val="en-US"/>
        </w:rPr>
        <w:t xml:space="preserve"> release</w:t>
      </w:r>
      <w:bookmarkEnd w:id="7456"/>
      <w:bookmarkEnd w:id="7457"/>
      <w:bookmarkEnd w:id="7458"/>
      <w:bookmarkEnd w:id="7459"/>
      <w:bookmarkEnd w:id="7460"/>
      <w:bookmarkEnd w:id="7461"/>
      <w:bookmarkEnd w:id="7462"/>
      <w:bookmarkEnd w:id="7463"/>
      <w:bookmarkEnd w:id="7464"/>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lastRenderedPageBreak/>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65" w:name="_CR18_3_3_1_2"/>
      <w:bookmarkStart w:id="7466" w:name="_Toc27496461"/>
      <w:bookmarkStart w:id="7467" w:name="_Toc36108202"/>
      <w:bookmarkStart w:id="7468" w:name="_Toc44598963"/>
      <w:bookmarkStart w:id="7469" w:name="_Toc44602818"/>
      <w:bookmarkStart w:id="7470" w:name="_Toc45197995"/>
      <w:bookmarkStart w:id="7471" w:name="_Toc45696028"/>
      <w:bookmarkStart w:id="7472" w:name="_Toc51851484"/>
      <w:bookmarkStart w:id="7473" w:name="_Toc92225105"/>
      <w:bookmarkStart w:id="7474" w:name="_Toc202372251"/>
      <w:bookmarkEnd w:id="7465"/>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66"/>
      <w:bookmarkEnd w:id="7467"/>
      <w:bookmarkEnd w:id="7468"/>
      <w:bookmarkEnd w:id="7469"/>
      <w:bookmarkEnd w:id="7470"/>
      <w:bookmarkEnd w:id="7471"/>
      <w:bookmarkEnd w:id="7472"/>
      <w:bookmarkEnd w:id="7473"/>
      <w:bookmarkEnd w:id="7474"/>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75" w:name="_CR18_3_3_2"/>
      <w:bookmarkStart w:id="7476" w:name="_Toc11410548"/>
      <w:bookmarkStart w:id="7477" w:name="_Toc27496462"/>
      <w:bookmarkStart w:id="7478" w:name="_Toc36108203"/>
      <w:bookmarkStart w:id="7479" w:name="_Toc44598964"/>
      <w:bookmarkStart w:id="7480" w:name="_Toc44602819"/>
      <w:bookmarkStart w:id="7481" w:name="_Toc45197996"/>
      <w:bookmarkStart w:id="7482" w:name="_Toc45696029"/>
      <w:bookmarkStart w:id="7483" w:name="_Toc51851485"/>
      <w:bookmarkStart w:id="7484" w:name="_Toc92225106"/>
      <w:bookmarkStart w:id="7485" w:name="_Toc202372252"/>
      <w:bookmarkEnd w:id="7475"/>
      <w:r w:rsidRPr="00B02A0B">
        <w:t>18.3.3.2</w:t>
      </w:r>
      <w:r w:rsidRPr="00B02A0B">
        <w:tab/>
        <w:t>Participating MCData function procedures</w:t>
      </w:r>
      <w:bookmarkEnd w:id="7476"/>
      <w:bookmarkEnd w:id="7477"/>
      <w:bookmarkEnd w:id="7478"/>
      <w:bookmarkEnd w:id="7479"/>
      <w:bookmarkEnd w:id="7480"/>
      <w:bookmarkEnd w:id="7481"/>
      <w:bookmarkEnd w:id="7482"/>
      <w:bookmarkEnd w:id="7483"/>
      <w:bookmarkEnd w:id="7484"/>
      <w:bookmarkEnd w:id="7485"/>
    </w:p>
    <w:p w14:paraId="1C2F96CB" w14:textId="77777777" w:rsidR="005C310B" w:rsidRPr="00B02A0B" w:rsidRDefault="005C310B" w:rsidP="007D34FE">
      <w:pPr>
        <w:pStyle w:val="Heading5"/>
        <w:rPr>
          <w:lang w:val="en-US"/>
        </w:rPr>
      </w:pPr>
      <w:bookmarkStart w:id="7486" w:name="_CR18_3_3_2_1"/>
      <w:bookmarkStart w:id="7487" w:name="_Toc11410549"/>
      <w:bookmarkStart w:id="7488" w:name="_Toc27496463"/>
      <w:bookmarkStart w:id="7489" w:name="_Toc36108204"/>
      <w:bookmarkStart w:id="7490" w:name="_Toc44598965"/>
      <w:bookmarkStart w:id="7491" w:name="_Toc44602820"/>
      <w:bookmarkStart w:id="7492" w:name="_Toc45197997"/>
      <w:bookmarkStart w:id="7493" w:name="_Toc45696030"/>
      <w:bookmarkStart w:id="7494" w:name="_Toc51851486"/>
      <w:bookmarkStart w:id="7495" w:name="_Toc92225107"/>
      <w:bookmarkStart w:id="7496" w:name="_Toc202372253"/>
      <w:bookmarkEnd w:id="7486"/>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87"/>
      <w:r w:rsidRPr="00B02A0B">
        <w:rPr>
          <w:lang w:val="en-US"/>
        </w:rPr>
        <w:t xml:space="preserve"> release</w:t>
      </w:r>
      <w:bookmarkEnd w:id="7488"/>
      <w:bookmarkEnd w:id="7489"/>
      <w:bookmarkEnd w:id="7490"/>
      <w:bookmarkEnd w:id="7491"/>
      <w:bookmarkEnd w:id="7492"/>
      <w:bookmarkEnd w:id="7493"/>
      <w:bookmarkEnd w:id="7494"/>
      <w:bookmarkEnd w:id="7495"/>
      <w:bookmarkEnd w:id="7496"/>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97" w:name="_CR18_3_3_2_2"/>
      <w:bookmarkStart w:id="7498" w:name="_Toc11410550"/>
      <w:bookmarkStart w:id="7499" w:name="_Toc27496464"/>
      <w:bookmarkStart w:id="7500" w:name="_Toc36108205"/>
      <w:bookmarkStart w:id="7501" w:name="_Toc44598966"/>
      <w:bookmarkStart w:id="7502" w:name="_Toc44602821"/>
      <w:bookmarkStart w:id="7503" w:name="_Toc45197998"/>
      <w:bookmarkStart w:id="7504" w:name="_Toc45696031"/>
      <w:bookmarkStart w:id="7505" w:name="_Toc51851487"/>
      <w:bookmarkStart w:id="7506" w:name="_Toc92225108"/>
      <w:bookmarkStart w:id="7507" w:name="_Toc202372254"/>
      <w:bookmarkEnd w:id="7497"/>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98"/>
      <w:r w:rsidRPr="00B02A0B">
        <w:rPr>
          <w:lang w:val="en-US"/>
        </w:rPr>
        <w:t xml:space="preserve"> release</w:t>
      </w:r>
      <w:bookmarkEnd w:id="7499"/>
      <w:bookmarkEnd w:id="7500"/>
      <w:bookmarkEnd w:id="7501"/>
      <w:bookmarkEnd w:id="7502"/>
      <w:bookmarkEnd w:id="7503"/>
      <w:bookmarkEnd w:id="7504"/>
      <w:bookmarkEnd w:id="7505"/>
      <w:bookmarkEnd w:id="7506"/>
      <w:bookmarkEnd w:id="7507"/>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lastRenderedPageBreak/>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508" w:name="_CR18_3_4"/>
      <w:bookmarkStart w:id="7509" w:name="_Toc27496465"/>
      <w:bookmarkStart w:id="7510" w:name="_Toc36108206"/>
      <w:bookmarkStart w:id="7511" w:name="_Toc44598967"/>
      <w:bookmarkStart w:id="7512" w:name="_Toc44602822"/>
      <w:bookmarkStart w:id="7513" w:name="_Toc45197999"/>
      <w:bookmarkStart w:id="7514" w:name="_Toc45696032"/>
      <w:bookmarkStart w:id="7515" w:name="_Toc51851488"/>
      <w:bookmarkStart w:id="7516" w:name="_Toc92225109"/>
      <w:bookmarkStart w:id="7517" w:name="_Toc202372255"/>
      <w:bookmarkEnd w:id="7508"/>
      <w:r w:rsidRPr="00B02A0B">
        <w:t>18.3.4</w:t>
      </w:r>
      <w:r w:rsidRPr="00B02A0B">
        <w:tab/>
        <w:t>Session modification</w:t>
      </w:r>
      <w:bookmarkEnd w:id="7509"/>
      <w:bookmarkEnd w:id="7510"/>
      <w:bookmarkEnd w:id="7511"/>
      <w:bookmarkEnd w:id="7512"/>
      <w:bookmarkEnd w:id="7513"/>
      <w:bookmarkEnd w:id="7514"/>
      <w:bookmarkEnd w:id="7515"/>
      <w:bookmarkEnd w:id="7516"/>
      <w:bookmarkEnd w:id="7517"/>
    </w:p>
    <w:p w14:paraId="46E08DC2" w14:textId="77777777" w:rsidR="005C310B" w:rsidRPr="00B02A0B" w:rsidRDefault="005C310B" w:rsidP="007D34FE">
      <w:pPr>
        <w:pStyle w:val="Heading4"/>
      </w:pPr>
      <w:bookmarkStart w:id="7518" w:name="_CR18_3_4_1"/>
      <w:bookmarkStart w:id="7519" w:name="_Toc20155768"/>
      <w:bookmarkStart w:id="7520" w:name="_Toc27500923"/>
      <w:bookmarkStart w:id="7521" w:name="_Toc36108207"/>
      <w:bookmarkStart w:id="7522" w:name="_Toc44598968"/>
      <w:bookmarkStart w:id="7523" w:name="_Toc44602823"/>
      <w:bookmarkStart w:id="7524" w:name="_Toc45198000"/>
      <w:bookmarkStart w:id="7525" w:name="_Toc45696033"/>
      <w:bookmarkStart w:id="7526" w:name="_Toc51851489"/>
      <w:bookmarkStart w:id="7527" w:name="_Toc92225110"/>
      <w:bookmarkStart w:id="7528" w:name="_Toc11411141"/>
      <w:bookmarkStart w:id="7529" w:name="_Toc27496466"/>
      <w:bookmarkStart w:id="7530" w:name="_Toc202372256"/>
      <w:bookmarkEnd w:id="7518"/>
      <w:r w:rsidRPr="00B02A0B">
        <w:t>18.3.4.1</w:t>
      </w:r>
      <w:r w:rsidRPr="00B02A0B">
        <w:tab/>
        <w:t>MCData client procedures</w:t>
      </w:r>
      <w:bookmarkEnd w:id="7519"/>
      <w:bookmarkEnd w:id="7520"/>
      <w:bookmarkEnd w:id="7521"/>
      <w:bookmarkEnd w:id="7522"/>
      <w:bookmarkEnd w:id="7523"/>
      <w:bookmarkEnd w:id="7524"/>
      <w:bookmarkEnd w:id="7525"/>
      <w:bookmarkEnd w:id="7526"/>
      <w:bookmarkEnd w:id="7527"/>
      <w:bookmarkEnd w:id="7530"/>
    </w:p>
    <w:p w14:paraId="2FAB1BA7" w14:textId="77777777" w:rsidR="005C310B" w:rsidRPr="00B02A0B" w:rsidRDefault="005C310B" w:rsidP="007D34FE">
      <w:pPr>
        <w:pStyle w:val="Heading5"/>
      </w:pPr>
      <w:bookmarkStart w:id="7531" w:name="_CR18_3_4_1_1"/>
      <w:bookmarkStart w:id="7532" w:name="_Toc20155769"/>
      <w:bookmarkStart w:id="7533" w:name="_Toc27500924"/>
      <w:bookmarkStart w:id="7534" w:name="_Toc36108208"/>
      <w:bookmarkStart w:id="7535" w:name="_Toc44598969"/>
      <w:bookmarkStart w:id="7536" w:name="_Toc44602824"/>
      <w:bookmarkStart w:id="7537" w:name="_Toc45198001"/>
      <w:bookmarkStart w:id="7538" w:name="_Toc45696034"/>
      <w:bookmarkStart w:id="7539" w:name="_Toc51851490"/>
      <w:bookmarkStart w:id="7540" w:name="_Toc92225111"/>
      <w:bookmarkStart w:id="7541" w:name="_Toc202372257"/>
      <w:bookmarkEnd w:id="7531"/>
      <w:r w:rsidRPr="00B02A0B">
        <w:t>18.3.4.1.1</w:t>
      </w:r>
      <w:r w:rsidRPr="00B02A0B">
        <w:tab/>
        <w:t>MCData client initiated</w:t>
      </w:r>
      <w:bookmarkEnd w:id="7532"/>
      <w:bookmarkEnd w:id="7533"/>
      <w:bookmarkEnd w:id="7534"/>
      <w:bookmarkEnd w:id="7535"/>
      <w:bookmarkEnd w:id="7536"/>
      <w:bookmarkEnd w:id="7537"/>
      <w:bookmarkEnd w:id="7538"/>
      <w:bookmarkEnd w:id="7539"/>
      <w:bookmarkEnd w:id="7540"/>
      <w:bookmarkEnd w:id="7541"/>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542" w:name="_CR18_3_4_1_2"/>
      <w:bookmarkStart w:id="7543" w:name="_Toc20155770"/>
      <w:bookmarkStart w:id="7544" w:name="_Toc27500925"/>
      <w:bookmarkStart w:id="7545" w:name="_Toc36108209"/>
      <w:bookmarkStart w:id="7546" w:name="_Toc44598970"/>
      <w:bookmarkStart w:id="7547" w:name="_Toc44602825"/>
      <w:bookmarkStart w:id="7548" w:name="_Toc45198002"/>
      <w:bookmarkStart w:id="7549" w:name="_Toc45696035"/>
      <w:bookmarkStart w:id="7550" w:name="_Toc51851491"/>
      <w:bookmarkStart w:id="7551" w:name="_Toc92225112"/>
      <w:bookmarkStart w:id="7552" w:name="_Toc202372258"/>
      <w:bookmarkEnd w:id="7542"/>
      <w:r w:rsidRPr="00B02A0B">
        <w:t>18.3.4.1.2</w:t>
      </w:r>
      <w:r w:rsidRPr="00B02A0B">
        <w:tab/>
      </w:r>
      <w:bookmarkEnd w:id="7543"/>
      <w:bookmarkEnd w:id="7544"/>
      <w:r w:rsidRPr="00B02A0B">
        <w:t>MCData client receives SIP UPDATE or SIP re-INVITE request</w:t>
      </w:r>
      <w:bookmarkEnd w:id="7545"/>
      <w:bookmarkEnd w:id="7546"/>
      <w:bookmarkEnd w:id="7547"/>
      <w:bookmarkEnd w:id="7548"/>
      <w:bookmarkEnd w:id="7549"/>
      <w:bookmarkEnd w:id="7550"/>
      <w:bookmarkEnd w:id="7551"/>
      <w:bookmarkEnd w:id="7552"/>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553" w:name="_Toc20155771"/>
      <w:bookmarkStart w:id="7554"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555" w:name="_CR18_3_4_2"/>
      <w:bookmarkStart w:id="7556" w:name="_Toc36108210"/>
      <w:bookmarkStart w:id="7557" w:name="_Toc44598971"/>
      <w:bookmarkStart w:id="7558" w:name="_Toc44602826"/>
      <w:bookmarkStart w:id="7559" w:name="_Toc45198003"/>
      <w:bookmarkStart w:id="7560" w:name="_Toc45696036"/>
      <w:bookmarkStart w:id="7561" w:name="_Toc51851492"/>
      <w:bookmarkStart w:id="7562" w:name="_Toc92225113"/>
      <w:bookmarkStart w:id="7563" w:name="_Toc202372259"/>
      <w:bookmarkEnd w:id="7555"/>
      <w:r w:rsidRPr="00B02A0B">
        <w:t>18.3.4.2</w:t>
      </w:r>
      <w:r w:rsidRPr="00B02A0B">
        <w:tab/>
        <w:t>Participating MCData function procedures</w:t>
      </w:r>
      <w:bookmarkEnd w:id="7553"/>
      <w:bookmarkEnd w:id="7554"/>
      <w:bookmarkEnd w:id="7556"/>
      <w:bookmarkEnd w:id="7557"/>
      <w:bookmarkEnd w:id="7558"/>
      <w:bookmarkEnd w:id="7559"/>
      <w:bookmarkEnd w:id="7560"/>
      <w:bookmarkEnd w:id="7561"/>
      <w:bookmarkEnd w:id="7562"/>
      <w:bookmarkEnd w:id="7563"/>
    </w:p>
    <w:p w14:paraId="626253C8" w14:textId="77777777" w:rsidR="005C310B" w:rsidRPr="00B02A0B" w:rsidRDefault="005C310B" w:rsidP="007D34FE">
      <w:pPr>
        <w:pStyle w:val="Heading5"/>
      </w:pPr>
      <w:bookmarkStart w:id="7564" w:name="_CR18_3_4_2_1"/>
      <w:bookmarkStart w:id="7565" w:name="_Toc20155772"/>
      <w:bookmarkStart w:id="7566" w:name="_Toc27500927"/>
      <w:bookmarkStart w:id="7567" w:name="_Toc36108211"/>
      <w:bookmarkStart w:id="7568" w:name="_Toc44598972"/>
      <w:bookmarkStart w:id="7569" w:name="_Toc44602827"/>
      <w:bookmarkStart w:id="7570" w:name="_Toc45198004"/>
      <w:bookmarkStart w:id="7571" w:name="_Toc45696037"/>
      <w:bookmarkStart w:id="7572" w:name="_Toc51851493"/>
      <w:bookmarkStart w:id="7573" w:name="_Toc92225114"/>
      <w:bookmarkStart w:id="7574" w:name="_Toc202372260"/>
      <w:bookmarkEnd w:id="7564"/>
      <w:r w:rsidRPr="00B02A0B">
        <w:t>18.3.4.</w:t>
      </w:r>
      <w:r w:rsidRPr="00B02A0B">
        <w:rPr>
          <w:lang w:val="en-US"/>
        </w:rPr>
        <w:t>2</w:t>
      </w:r>
      <w:r w:rsidRPr="00B02A0B">
        <w:t>.1</w:t>
      </w:r>
      <w:bookmarkEnd w:id="7565"/>
      <w:bookmarkEnd w:id="7566"/>
      <w:r w:rsidRPr="00B02A0B">
        <w:tab/>
        <w:t>Reception of a SIP UPDATE or SIP re-INVITE request from served MCData client</w:t>
      </w:r>
      <w:bookmarkEnd w:id="7567"/>
      <w:bookmarkEnd w:id="7568"/>
      <w:bookmarkEnd w:id="7569"/>
      <w:bookmarkEnd w:id="7570"/>
      <w:bookmarkEnd w:id="7571"/>
      <w:bookmarkEnd w:id="7572"/>
      <w:bookmarkEnd w:id="7573"/>
      <w:bookmarkEnd w:id="7574"/>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lastRenderedPageBreak/>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75" w:name="_CR18_3_4_2_2"/>
      <w:bookmarkStart w:id="7576" w:name="_Toc20155773"/>
      <w:bookmarkStart w:id="7577" w:name="_Toc27500928"/>
      <w:bookmarkStart w:id="7578" w:name="_Toc36108212"/>
      <w:bookmarkStart w:id="7579" w:name="_Toc44598973"/>
      <w:bookmarkStart w:id="7580" w:name="_Toc44602828"/>
      <w:bookmarkStart w:id="7581" w:name="_Toc45198005"/>
      <w:bookmarkStart w:id="7582" w:name="_Toc45696038"/>
      <w:bookmarkStart w:id="7583" w:name="_Toc51851494"/>
      <w:bookmarkStart w:id="7584" w:name="_Toc92225115"/>
      <w:bookmarkStart w:id="7585" w:name="_Toc202372261"/>
      <w:bookmarkEnd w:id="7575"/>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576"/>
      <w:bookmarkEnd w:id="7577"/>
      <w:bookmarkEnd w:id="7578"/>
      <w:bookmarkEnd w:id="7579"/>
      <w:bookmarkEnd w:id="7580"/>
      <w:bookmarkEnd w:id="7581"/>
      <w:bookmarkEnd w:id="7582"/>
      <w:bookmarkEnd w:id="7583"/>
      <w:bookmarkEnd w:id="7584"/>
      <w:bookmarkEnd w:id="7585"/>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86" w:name="_CR19"/>
      <w:bookmarkStart w:id="7587" w:name="_Toc36108213"/>
      <w:bookmarkStart w:id="7588" w:name="_Toc44598974"/>
      <w:bookmarkStart w:id="7589" w:name="_Toc44602829"/>
      <w:bookmarkStart w:id="7590" w:name="_Toc45198006"/>
      <w:bookmarkStart w:id="7591" w:name="_Toc45696039"/>
      <w:bookmarkStart w:id="7592" w:name="_Toc51851495"/>
      <w:bookmarkStart w:id="7593" w:name="_Toc92225116"/>
      <w:bookmarkStart w:id="7594" w:name="_Toc202372262"/>
      <w:bookmarkEnd w:id="7586"/>
      <w:r w:rsidRPr="00B02A0B">
        <w:t>19</w:t>
      </w:r>
      <w:r w:rsidRPr="00B02A0B">
        <w:tab/>
        <w:t>MBMS transmission usage procedure</w:t>
      </w:r>
      <w:bookmarkEnd w:id="7528"/>
      <w:bookmarkEnd w:id="7529"/>
      <w:bookmarkEnd w:id="7587"/>
      <w:bookmarkEnd w:id="7588"/>
      <w:bookmarkEnd w:id="7589"/>
      <w:bookmarkEnd w:id="7590"/>
      <w:bookmarkEnd w:id="7591"/>
      <w:bookmarkEnd w:id="7592"/>
      <w:bookmarkEnd w:id="7593"/>
      <w:bookmarkEnd w:id="7594"/>
    </w:p>
    <w:p w14:paraId="38D2F4F8" w14:textId="77777777" w:rsidR="005C310B" w:rsidRPr="00B02A0B" w:rsidRDefault="005C310B" w:rsidP="007D34FE">
      <w:pPr>
        <w:pStyle w:val="Heading2"/>
      </w:pPr>
      <w:bookmarkStart w:id="7595" w:name="_CR19_1"/>
      <w:bookmarkStart w:id="7596" w:name="_Toc11411142"/>
      <w:bookmarkStart w:id="7597" w:name="_Toc27496467"/>
      <w:bookmarkStart w:id="7598" w:name="_Toc36108214"/>
      <w:bookmarkStart w:id="7599" w:name="_Toc44598975"/>
      <w:bookmarkStart w:id="7600" w:name="_Toc44602830"/>
      <w:bookmarkStart w:id="7601" w:name="_Toc45198007"/>
      <w:bookmarkStart w:id="7602" w:name="_Toc45696040"/>
      <w:bookmarkStart w:id="7603" w:name="_Toc51851496"/>
      <w:bookmarkStart w:id="7604" w:name="_Toc92225117"/>
      <w:bookmarkStart w:id="7605" w:name="_Toc202372263"/>
      <w:bookmarkEnd w:id="7595"/>
      <w:r w:rsidRPr="00B02A0B">
        <w:t>19.1</w:t>
      </w:r>
      <w:r w:rsidRPr="00B02A0B">
        <w:tab/>
        <w:t>General</w:t>
      </w:r>
      <w:bookmarkEnd w:id="7596"/>
      <w:bookmarkEnd w:id="7597"/>
      <w:bookmarkEnd w:id="7598"/>
      <w:bookmarkEnd w:id="7599"/>
      <w:bookmarkEnd w:id="7600"/>
      <w:bookmarkEnd w:id="7601"/>
      <w:bookmarkEnd w:id="7602"/>
      <w:bookmarkEnd w:id="7603"/>
      <w:bookmarkEnd w:id="7604"/>
      <w:bookmarkEnd w:id="7605"/>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606" w:name="_CR19_2"/>
      <w:bookmarkStart w:id="7607" w:name="_Toc11411143"/>
      <w:bookmarkStart w:id="7608" w:name="_Toc27496468"/>
      <w:bookmarkStart w:id="7609" w:name="_Toc36108215"/>
      <w:bookmarkStart w:id="7610" w:name="_Toc44598976"/>
      <w:bookmarkStart w:id="7611" w:name="_Toc44602831"/>
      <w:bookmarkStart w:id="7612" w:name="_Toc45198008"/>
      <w:bookmarkStart w:id="7613" w:name="_Toc45696041"/>
      <w:bookmarkStart w:id="7614" w:name="_Toc51851497"/>
      <w:bookmarkStart w:id="7615" w:name="_Toc92225118"/>
      <w:bookmarkStart w:id="7616" w:name="_Toc202372264"/>
      <w:bookmarkEnd w:id="7606"/>
      <w:r w:rsidRPr="00B02A0B">
        <w:t>19.2</w:t>
      </w:r>
      <w:r w:rsidRPr="00B02A0B">
        <w:tab/>
        <w:t>Participating MCData function MBMS usage procedures</w:t>
      </w:r>
      <w:bookmarkEnd w:id="7607"/>
      <w:bookmarkEnd w:id="7608"/>
      <w:bookmarkEnd w:id="7609"/>
      <w:bookmarkEnd w:id="7610"/>
      <w:bookmarkEnd w:id="7611"/>
      <w:bookmarkEnd w:id="7612"/>
      <w:bookmarkEnd w:id="7613"/>
      <w:bookmarkEnd w:id="7614"/>
      <w:bookmarkEnd w:id="7615"/>
      <w:bookmarkEnd w:id="7616"/>
    </w:p>
    <w:p w14:paraId="641F33E2" w14:textId="77777777" w:rsidR="005C310B" w:rsidRPr="00B02A0B" w:rsidRDefault="005C310B" w:rsidP="007D34FE">
      <w:pPr>
        <w:pStyle w:val="Heading3"/>
      </w:pPr>
      <w:bookmarkStart w:id="7617" w:name="_CR19_2_1"/>
      <w:bookmarkStart w:id="7618" w:name="_Toc11411144"/>
      <w:bookmarkStart w:id="7619" w:name="_Toc27496469"/>
      <w:bookmarkStart w:id="7620" w:name="_Toc36108216"/>
      <w:bookmarkStart w:id="7621" w:name="_Toc44598977"/>
      <w:bookmarkStart w:id="7622" w:name="_Toc44602832"/>
      <w:bookmarkStart w:id="7623" w:name="_Toc45198009"/>
      <w:bookmarkStart w:id="7624" w:name="_Toc45696042"/>
      <w:bookmarkStart w:id="7625" w:name="_Toc51851498"/>
      <w:bookmarkStart w:id="7626" w:name="_Toc92225119"/>
      <w:bookmarkStart w:id="7627" w:name="_Toc202372265"/>
      <w:bookmarkEnd w:id="7617"/>
      <w:r w:rsidRPr="00B02A0B">
        <w:t>19.2.1</w:t>
      </w:r>
      <w:r w:rsidRPr="00B02A0B">
        <w:tab/>
        <w:t>General</w:t>
      </w:r>
      <w:bookmarkEnd w:id="7618"/>
      <w:bookmarkEnd w:id="7619"/>
      <w:bookmarkEnd w:id="7620"/>
      <w:bookmarkEnd w:id="7621"/>
      <w:bookmarkEnd w:id="7622"/>
      <w:bookmarkEnd w:id="7623"/>
      <w:bookmarkEnd w:id="7624"/>
      <w:bookmarkEnd w:id="7625"/>
      <w:bookmarkEnd w:id="7626"/>
      <w:bookmarkEnd w:id="7627"/>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lastRenderedPageBreak/>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628" w:name="_CR19_2_2"/>
      <w:bookmarkStart w:id="7629" w:name="_Toc11411145"/>
      <w:bookmarkStart w:id="7630" w:name="_Toc27496470"/>
      <w:bookmarkStart w:id="7631" w:name="_Toc36108217"/>
      <w:bookmarkStart w:id="7632" w:name="_Toc44598978"/>
      <w:bookmarkStart w:id="7633" w:name="_Toc44602833"/>
      <w:bookmarkStart w:id="7634" w:name="_Toc45198010"/>
      <w:bookmarkStart w:id="7635" w:name="_Toc45696043"/>
      <w:bookmarkStart w:id="7636" w:name="_Toc51851499"/>
      <w:bookmarkStart w:id="7637" w:name="_Toc92225120"/>
      <w:bookmarkStart w:id="7638" w:name="_Toc202372266"/>
      <w:bookmarkEnd w:id="7628"/>
      <w:r w:rsidRPr="00B02A0B">
        <w:t>19.2.2</w:t>
      </w:r>
      <w:r w:rsidRPr="00B02A0B">
        <w:tab/>
        <w:t>Sending MBMS bearer announcement procedures</w:t>
      </w:r>
      <w:bookmarkEnd w:id="7629"/>
      <w:bookmarkEnd w:id="7630"/>
      <w:bookmarkEnd w:id="7631"/>
      <w:bookmarkEnd w:id="7632"/>
      <w:bookmarkEnd w:id="7633"/>
      <w:bookmarkEnd w:id="7634"/>
      <w:bookmarkEnd w:id="7635"/>
      <w:bookmarkEnd w:id="7636"/>
      <w:bookmarkEnd w:id="7637"/>
      <w:bookmarkEnd w:id="7638"/>
    </w:p>
    <w:p w14:paraId="31472140" w14:textId="77777777" w:rsidR="005C310B" w:rsidRPr="00B02A0B" w:rsidRDefault="005C310B" w:rsidP="007D34FE">
      <w:pPr>
        <w:pStyle w:val="Heading4"/>
      </w:pPr>
      <w:bookmarkStart w:id="7639" w:name="_CR19_2_2_1"/>
      <w:bookmarkStart w:id="7640" w:name="_Toc11411146"/>
      <w:bookmarkStart w:id="7641" w:name="_Toc27496471"/>
      <w:bookmarkStart w:id="7642" w:name="_Toc36108218"/>
      <w:bookmarkStart w:id="7643" w:name="_Toc44598979"/>
      <w:bookmarkStart w:id="7644" w:name="_Toc44602834"/>
      <w:bookmarkStart w:id="7645" w:name="_Toc45198011"/>
      <w:bookmarkStart w:id="7646" w:name="_Toc45696044"/>
      <w:bookmarkStart w:id="7647" w:name="_Toc51851500"/>
      <w:bookmarkStart w:id="7648" w:name="_Toc92225121"/>
      <w:bookmarkStart w:id="7649" w:name="_Toc202372267"/>
      <w:bookmarkEnd w:id="7639"/>
      <w:r w:rsidRPr="00B02A0B">
        <w:t>19.2.2.1</w:t>
      </w:r>
      <w:r w:rsidRPr="00B02A0B">
        <w:tab/>
        <w:t>General</w:t>
      </w:r>
      <w:bookmarkEnd w:id="7640"/>
      <w:bookmarkEnd w:id="7641"/>
      <w:bookmarkEnd w:id="7642"/>
      <w:bookmarkEnd w:id="7643"/>
      <w:bookmarkEnd w:id="7644"/>
      <w:bookmarkEnd w:id="7645"/>
      <w:bookmarkEnd w:id="7646"/>
      <w:bookmarkEnd w:id="7647"/>
      <w:bookmarkEnd w:id="7648"/>
      <w:bookmarkEnd w:id="7649"/>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650" w:name="_CR19_2_2_2"/>
      <w:bookmarkStart w:id="7651" w:name="_Toc11411147"/>
      <w:bookmarkStart w:id="7652" w:name="_Toc27496472"/>
      <w:bookmarkStart w:id="7653" w:name="_Toc36108219"/>
      <w:bookmarkStart w:id="7654" w:name="_Toc44598980"/>
      <w:bookmarkStart w:id="7655" w:name="_Toc44602835"/>
      <w:bookmarkStart w:id="7656" w:name="_Toc45198012"/>
      <w:bookmarkStart w:id="7657" w:name="_Toc45696045"/>
      <w:bookmarkStart w:id="7658" w:name="_Toc51851501"/>
      <w:bookmarkStart w:id="7659" w:name="_Toc92225122"/>
      <w:bookmarkStart w:id="7660" w:name="_Toc202372268"/>
      <w:bookmarkEnd w:id="7650"/>
      <w:r w:rsidRPr="00B02A0B">
        <w:t>19.2.2.2</w:t>
      </w:r>
      <w:r w:rsidRPr="00B02A0B">
        <w:tab/>
        <w:t>Sending an initial MBMS bearer announcement procedure</w:t>
      </w:r>
      <w:bookmarkEnd w:id="7651"/>
      <w:bookmarkEnd w:id="7652"/>
      <w:bookmarkEnd w:id="7653"/>
      <w:bookmarkEnd w:id="7654"/>
      <w:bookmarkEnd w:id="7655"/>
      <w:bookmarkEnd w:id="7656"/>
      <w:bookmarkEnd w:id="7657"/>
      <w:bookmarkEnd w:id="7658"/>
      <w:bookmarkEnd w:id="7659"/>
      <w:bookmarkEnd w:id="7660"/>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lastRenderedPageBreak/>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61" w:name="_CR19_2_2_3"/>
      <w:bookmarkStart w:id="7662" w:name="_Toc11411148"/>
      <w:bookmarkStart w:id="7663" w:name="_Toc27496473"/>
      <w:bookmarkStart w:id="7664" w:name="_Toc36108220"/>
      <w:bookmarkStart w:id="7665" w:name="_Toc44598981"/>
      <w:bookmarkStart w:id="7666" w:name="_Toc44602836"/>
      <w:bookmarkStart w:id="7667" w:name="_Toc45198013"/>
      <w:bookmarkStart w:id="7668" w:name="_Toc45696046"/>
      <w:bookmarkStart w:id="7669" w:name="_Toc51851502"/>
      <w:bookmarkStart w:id="7670" w:name="_Toc92225123"/>
      <w:bookmarkStart w:id="7671" w:name="_Toc202372269"/>
      <w:bookmarkEnd w:id="7661"/>
      <w:r w:rsidRPr="00B02A0B">
        <w:t>19.2.2.3</w:t>
      </w:r>
      <w:r w:rsidRPr="00B02A0B">
        <w:tab/>
        <w:t>Updating an announcement</w:t>
      </w:r>
      <w:bookmarkEnd w:id="7662"/>
      <w:bookmarkEnd w:id="7663"/>
      <w:bookmarkEnd w:id="7664"/>
      <w:bookmarkEnd w:id="7665"/>
      <w:bookmarkEnd w:id="7666"/>
      <w:bookmarkEnd w:id="7667"/>
      <w:bookmarkEnd w:id="7668"/>
      <w:bookmarkEnd w:id="7669"/>
      <w:bookmarkEnd w:id="7670"/>
      <w:bookmarkEnd w:id="7671"/>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72" w:name="_CR19_2_2_4"/>
      <w:bookmarkStart w:id="7673" w:name="_Toc11411149"/>
      <w:bookmarkStart w:id="7674" w:name="_Toc27496474"/>
      <w:bookmarkStart w:id="7675" w:name="_Toc36108221"/>
      <w:bookmarkStart w:id="7676" w:name="_Toc44598982"/>
      <w:bookmarkStart w:id="7677" w:name="_Toc44602837"/>
      <w:bookmarkStart w:id="7678" w:name="_Toc45198014"/>
      <w:bookmarkStart w:id="7679" w:name="_Toc45696047"/>
      <w:bookmarkStart w:id="7680" w:name="_Toc51851503"/>
      <w:bookmarkStart w:id="7681" w:name="_Toc92225124"/>
      <w:bookmarkStart w:id="7682" w:name="_Toc202372270"/>
      <w:bookmarkEnd w:id="7672"/>
      <w:r w:rsidRPr="00B02A0B">
        <w:lastRenderedPageBreak/>
        <w:t>19.2.2.4</w:t>
      </w:r>
      <w:r w:rsidRPr="00B02A0B">
        <w:tab/>
        <w:t>Cancelling an MBMS bearer announcement</w:t>
      </w:r>
      <w:bookmarkEnd w:id="7673"/>
      <w:bookmarkEnd w:id="7674"/>
      <w:bookmarkEnd w:id="7675"/>
      <w:bookmarkEnd w:id="7676"/>
      <w:bookmarkEnd w:id="7677"/>
      <w:bookmarkEnd w:id="7678"/>
      <w:bookmarkEnd w:id="7679"/>
      <w:bookmarkEnd w:id="7680"/>
      <w:bookmarkEnd w:id="7681"/>
      <w:bookmarkEnd w:id="7682"/>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83" w:name="_CR19_2_2_5"/>
      <w:bookmarkStart w:id="7684" w:name="_Toc11411150"/>
      <w:bookmarkStart w:id="7685" w:name="_Toc27496475"/>
      <w:bookmarkStart w:id="7686" w:name="_Toc36108222"/>
      <w:bookmarkStart w:id="7687" w:name="_Toc44598983"/>
      <w:bookmarkStart w:id="7688" w:name="_Toc44602838"/>
      <w:bookmarkStart w:id="7689" w:name="_Toc45198015"/>
      <w:bookmarkStart w:id="7690" w:name="_Toc45696048"/>
      <w:bookmarkStart w:id="7691" w:name="_Toc51851504"/>
      <w:bookmarkStart w:id="7692" w:name="_Toc92225125"/>
      <w:bookmarkStart w:id="7693" w:name="_Toc202372271"/>
      <w:bookmarkEnd w:id="7683"/>
      <w:r w:rsidRPr="00B02A0B">
        <w:t>19.2.2.5</w:t>
      </w:r>
      <w:r w:rsidRPr="00B02A0B">
        <w:tab/>
        <w:t>Sending a MuSiK download message</w:t>
      </w:r>
      <w:bookmarkEnd w:id="7684"/>
      <w:bookmarkEnd w:id="7685"/>
      <w:bookmarkEnd w:id="7686"/>
      <w:bookmarkEnd w:id="7687"/>
      <w:bookmarkEnd w:id="7688"/>
      <w:bookmarkEnd w:id="7689"/>
      <w:bookmarkEnd w:id="7690"/>
      <w:bookmarkEnd w:id="7691"/>
      <w:bookmarkEnd w:id="7692"/>
      <w:bookmarkEnd w:id="7693"/>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94" w:name="_CR19_2_3"/>
      <w:bookmarkStart w:id="7695" w:name="_Toc11411151"/>
      <w:bookmarkStart w:id="7696" w:name="_Toc27496476"/>
      <w:bookmarkStart w:id="7697" w:name="_Toc36108223"/>
      <w:bookmarkStart w:id="7698" w:name="_Toc44598984"/>
      <w:bookmarkStart w:id="7699" w:name="_Toc44602839"/>
      <w:bookmarkStart w:id="7700" w:name="_Toc45198016"/>
      <w:bookmarkStart w:id="7701" w:name="_Toc45696049"/>
      <w:bookmarkStart w:id="7702" w:name="_Toc51851505"/>
      <w:bookmarkStart w:id="7703" w:name="_Toc92225126"/>
      <w:bookmarkStart w:id="7704" w:name="_Toc202372272"/>
      <w:bookmarkEnd w:id="7694"/>
      <w:r w:rsidRPr="00B02A0B">
        <w:lastRenderedPageBreak/>
        <w:t>19.2.3</w:t>
      </w:r>
      <w:r w:rsidRPr="00B02A0B">
        <w:tab/>
        <w:t>Receiving an MBMS bearer listening status from an MCData client</w:t>
      </w:r>
      <w:bookmarkEnd w:id="7695"/>
      <w:bookmarkEnd w:id="7696"/>
      <w:bookmarkEnd w:id="7697"/>
      <w:bookmarkEnd w:id="7698"/>
      <w:bookmarkEnd w:id="7699"/>
      <w:bookmarkEnd w:id="7700"/>
      <w:bookmarkEnd w:id="7701"/>
      <w:bookmarkEnd w:id="7702"/>
      <w:bookmarkEnd w:id="7703"/>
      <w:bookmarkEnd w:id="7704"/>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lastRenderedPageBreak/>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705" w:name="_CR19_2_4"/>
      <w:bookmarkStart w:id="7706" w:name="_Toc11411152"/>
      <w:bookmarkStart w:id="7707" w:name="_Toc27496477"/>
      <w:bookmarkStart w:id="7708" w:name="_Toc36108224"/>
      <w:bookmarkStart w:id="7709" w:name="_Toc44598985"/>
      <w:bookmarkStart w:id="7710" w:name="_Toc44602840"/>
      <w:bookmarkStart w:id="7711" w:name="_Toc45198017"/>
      <w:bookmarkStart w:id="7712" w:name="_Toc45696050"/>
      <w:bookmarkStart w:id="7713" w:name="_Toc51851506"/>
      <w:bookmarkStart w:id="7714" w:name="_Toc92225127"/>
      <w:bookmarkStart w:id="7715" w:name="_Toc202372273"/>
      <w:bookmarkEnd w:id="7705"/>
      <w:r w:rsidRPr="00B02A0B">
        <w:t>19.2.4</w:t>
      </w:r>
      <w:r w:rsidRPr="00B02A0B">
        <w:tab/>
        <w:t>Abnormal cases</w:t>
      </w:r>
      <w:bookmarkEnd w:id="7706"/>
      <w:bookmarkEnd w:id="7707"/>
      <w:bookmarkEnd w:id="7708"/>
      <w:bookmarkEnd w:id="7709"/>
      <w:bookmarkEnd w:id="7710"/>
      <w:bookmarkEnd w:id="7711"/>
      <w:bookmarkEnd w:id="7712"/>
      <w:bookmarkEnd w:id="7713"/>
      <w:bookmarkEnd w:id="7714"/>
      <w:bookmarkEnd w:id="7715"/>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716" w:name="_CR19_3"/>
      <w:bookmarkStart w:id="7717" w:name="_Toc11411153"/>
      <w:bookmarkStart w:id="7718" w:name="_Toc27496478"/>
      <w:bookmarkStart w:id="7719" w:name="_Toc36108225"/>
      <w:bookmarkStart w:id="7720" w:name="_Toc44598986"/>
      <w:bookmarkStart w:id="7721" w:name="_Toc44602841"/>
      <w:bookmarkStart w:id="7722" w:name="_Toc45198018"/>
      <w:bookmarkStart w:id="7723" w:name="_Toc45696051"/>
      <w:bookmarkStart w:id="7724" w:name="_Toc51851507"/>
      <w:bookmarkStart w:id="7725" w:name="_Toc92225128"/>
      <w:bookmarkStart w:id="7726" w:name="_Toc202372274"/>
      <w:bookmarkEnd w:id="7716"/>
      <w:r w:rsidRPr="00B02A0B">
        <w:t>19.3</w:t>
      </w:r>
      <w:r w:rsidRPr="00B02A0B">
        <w:tab/>
        <w:t>MCData client MBMS usage procedures</w:t>
      </w:r>
      <w:bookmarkEnd w:id="7717"/>
      <w:bookmarkEnd w:id="7718"/>
      <w:bookmarkEnd w:id="7719"/>
      <w:bookmarkEnd w:id="7720"/>
      <w:bookmarkEnd w:id="7721"/>
      <w:bookmarkEnd w:id="7722"/>
      <w:bookmarkEnd w:id="7723"/>
      <w:bookmarkEnd w:id="7724"/>
      <w:bookmarkEnd w:id="7725"/>
      <w:bookmarkEnd w:id="7726"/>
    </w:p>
    <w:p w14:paraId="7D4DC904" w14:textId="77777777" w:rsidR="005C310B" w:rsidRPr="00B02A0B" w:rsidRDefault="005C310B" w:rsidP="007D34FE">
      <w:pPr>
        <w:pStyle w:val="Heading3"/>
      </w:pPr>
      <w:bookmarkStart w:id="7727" w:name="_CR19_3_1"/>
      <w:bookmarkStart w:id="7728" w:name="_Toc11411154"/>
      <w:bookmarkStart w:id="7729" w:name="_Toc27496479"/>
      <w:bookmarkStart w:id="7730" w:name="_Toc36108226"/>
      <w:bookmarkStart w:id="7731" w:name="_Toc44598987"/>
      <w:bookmarkStart w:id="7732" w:name="_Toc44602842"/>
      <w:bookmarkStart w:id="7733" w:name="_Toc45198019"/>
      <w:bookmarkStart w:id="7734" w:name="_Toc45696052"/>
      <w:bookmarkStart w:id="7735" w:name="_Toc51851508"/>
      <w:bookmarkStart w:id="7736" w:name="_Toc92225129"/>
      <w:bookmarkStart w:id="7737" w:name="_Toc202372275"/>
      <w:bookmarkEnd w:id="7727"/>
      <w:r w:rsidRPr="00B02A0B">
        <w:t>19.3.1</w:t>
      </w:r>
      <w:r w:rsidRPr="00B02A0B">
        <w:tab/>
        <w:t>General</w:t>
      </w:r>
      <w:bookmarkEnd w:id="7728"/>
      <w:bookmarkEnd w:id="7729"/>
      <w:bookmarkEnd w:id="7730"/>
      <w:bookmarkEnd w:id="7731"/>
      <w:bookmarkEnd w:id="7732"/>
      <w:bookmarkEnd w:id="7733"/>
      <w:bookmarkEnd w:id="7734"/>
      <w:bookmarkEnd w:id="7735"/>
      <w:bookmarkEnd w:id="7736"/>
      <w:bookmarkEnd w:id="7737"/>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738" w:name="_CR19_3_2"/>
      <w:bookmarkStart w:id="7739" w:name="_Toc11411155"/>
      <w:bookmarkStart w:id="7740" w:name="_Toc27496480"/>
      <w:bookmarkStart w:id="7741" w:name="_Toc36108227"/>
      <w:bookmarkStart w:id="7742" w:name="_Toc44598988"/>
      <w:bookmarkStart w:id="7743" w:name="_Toc44602843"/>
      <w:bookmarkStart w:id="7744" w:name="_Toc45198020"/>
      <w:bookmarkStart w:id="7745" w:name="_Toc45696053"/>
      <w:bookmarkStart w:id="7746" w:name="_Toc51851509"/>
      <w:bookmarkStart w:id="7747" w:name="_Toc92225130"/>
      <w:bookmarkStart w:id="7748" w:name="_Toc202372276"/>
      <w:bookmarkEnd w:id="7738"/>
      <w:r w:rsidRPr="00B02A0B">
        <w:t>19.3.2</w:t>
      </w:r>
      <w:r w:rsidRPr="00B02A0B">
        <w:tab/>
        <w:t>Receiving an MBMS bearer announcement</w:t>
      </w:r>
      <w:bookmarkEnd w:id="7739"/>
      <w:bookmarkEnd w:id="7740"/>
      <w:bookmarkEnd w:id="7741"/>
      <w:bookmarkEnd w:id="7742"/>
      <w:bookmarkEnd w:id="7743"/>
      <w:bookmarkEnd w:id="7744"/>
      <w:bookmarkEnd w:id="7745"/>
      <w:bookmarkEnd w:id="7746"/>
      <w:bookmarkEnd w:id="7747"/>
      <w:bookmarkEnd w:id="7748"/>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lastRenderedPageBreak/>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749" w:name="_CR19_3_3"/>
      <w:bookmarkStart w:id="7750" w:name="_Toc11411156"/>
      <w:bookmarkStart w:id="7751" w:name="_Toc27496481"/>
      <w:bookmarkStart w:id="7752" w:name="_Toc36108228"/>
      <w:bookmarkStart w:id="7753" w:name="_Toc44598989"/>
      <w:bookmarkStart w:id="7754" w:name="_Toc44602844"/>
      <w:bookmarkStart w:id="7755" w:name="_Toc45198021"/>
      <w:bookmarkStart w:id="7756" w:name="_Toc45696054"/>
      <w:bookmarkStart w:id="7757" w:name="_Toc51851510"/>
      <w:bookmarkStart w:id="7758" w:name="_Toc92225131"/>
      <w:bookmarkStart w:id="7759" w:name="_Toc202372277"/>
      <w:bookmarkEnd w:id="7749"/>
      <w:r w:rsidRPr="00B02A0B">
        <w:lastRenderedPageBreak/>
        <w:t>19.3.3</w:t>
      </w:r>
      <w:r w:rsidRPr="00B02A0B">
        <w:tab/>
        <w:t>The MBMS bearer listening status and suspension report procedures</w:t>
      </w:r>
      <w:bookmarkEnd w:id="7750"/>
      <w:bookmarkEnd w:id="7751"/>
      <w:bookmarkEnd w:id="7752"/>
      <w:bookmarkEnd w:id="7753"/>
      <w:bookmarkEnd w:id="7754"/>
      <w:bookmarkEnd w:id="7755"/>
      <w:bookmarkEnd w:id="7756"/>
      <w:bookmarkEnd w:id="7757"/>
      <w:bookmarkEnd w:id="7758"/>
      <w:bookmarkEnd w:id="7759"/>
    </w:p>
    <w:p w14:paraId="7D0FE341" w14:textId="77777777" w:rsidR="005C310B" w:rsidRPr="00B02A0B" w:rsidRDefault="005C310B" w:rsidP="007D34FE">
      <w:pPr>
        <w:pStyle w:val="Heading4"/>
      </w:pPr>
      <w:bookmarkStart w:id="7760" w:name="_CR19_3_3_1"/>
      <w:bookmarkStart w:id="7761" w:name="_Toc11411157"/>
      <w:bookmarkStart w:id="7762" w:name="_Toc27496482"/>
      <w:bookmarkStart w:id="7763" w:name="_Toc36108229"/>
      <w:bookmarkStart w:id="7764" w:name="_Toc44598990"/>
      <w:bookmarkStart w:id="7765" w:name="_Toc44602845"/>
      <w:bookmarkStart w:id="7766" w:name="_Toc45198022"/>
      <w:bookmarkStart w:id="7767" w:name="_Toc45696055"/>
      <w:bookmarkStart w:id="7768" w:name="_Toc51851511"/>
      <w:bookmarkStart w:id="7769" w:name="_Toc92225132"/>
      <w:bookmarkStart w:id="7770" w:name="_Toc202372278"/>
      <w:bookmarkEnd w:id="7760"/>
      <w:r w:rsidRPr="00B02A0B">
        <w:t>19.3.3.1</w:t>
      </w:r>
      <w:r w:rsidRPr="00B02A0B">
        <w:tab/>
        <w:t>Conditions for sending an MBMS listening status report</w:t>
      </w:r>
      <w:bookmarkEnd w:id="7761"/>
      <w:bookmarkEnd w:id="7762"/>
      <w:bookmarkEnd w:id="7763"/>
      <w:bookmarkEnd w:id="7764"/>
      <w:bookmarkEnd w:id="7765"/>
      <w:bookmarkEnd w:id="7766"/>
      <w:bookmarkEnd w:id="7767"/>
      <w:bookmarkEnd w:id="7768"/>
      <w:bookmarkEnd w:id="7769"/>
      <w:bookmarkEnd w:id="7770"/>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lastRenderedPageBreak/>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71" w:name="_CR19_3_3_2"/>
      <w:bookmarkStart w:id="7772" w:name="_Toc11411158"/>
      <w:bookmarkStart w:id="7773" w:name="_Toc27496483"/>
      <w:bookmarkStart w:id="7774" w:name="_Toc36108230"/>
      <w:bookmarkStart w:id="7775" w:name="_Toc44598991"/>
      <w:bookmarkStart w:id="7776" w:name="_Toc44602846"/>
      <w:bookmarkStart w:id="7777" w:name="_Toc45198023"/>
      <w:bookmarkStart w:id="7778" w:name="_Toc45696056"/>
      <w:bookmarkStart w:id="7779" w:name="_Toc51851512"/>
      <w:bookmarkStart w:id="7780" w:name="_Toc92225133"/>
      <w:bookmarkStart w:id="7781" w:name="_Toc202372279"/>
      <w:bookmarkEnd w:id="7771"/>
      <w:r w:rsidRPr="00B02A0B">
        <w:t>19.3.3.2</w:t>
      </w:r>
      <w:r w:rsidRPr="00B02A0B">
        <w:tab/>
        <w:t>Sending the MBMS bearer listening or suspension status report</w:t>
      </w:r>
      <w:bookmarkEnd w:id="7772"/>
      <w:bookmarkEnd w:id="7773"/>
      <w:bookmarkEnd w:id="7774"/>
      <w:bookmarkEnd w:id="7775"/>
      <w:bookmarkEnd w:id="7776"/>
      <w:bookmarkEnd w:id="7777"/>
      <w:bookmarkEnd w:id="7778"/>
      <w:bookmarkEnd w:id="7779"/>
      <w:bookmarkEnd w:id="7780"/>
      <w:bookmarkEnd w:id="7781"/>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lastRenderedPageBreak/>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82" w:name="_Toc11411159"/>
      <w:bookmarkStart w:id="7783" w:name="_Toc27496484"/>
      <w:bookmarkStart w:id="7784" w:name="_Toc36108231"/>
      <w:bookmarkStart w:id="7785" w:name="_Toc44598992"/>
      <w:bookmarkStart w:id="7786" w:name="_Toc44602847"/>
      <w:bookmarkStart w:id="7787" w:name="_Toc45198024"/>
      <w:bookmarkStart w:id="7788" w:name="_Toc45696057"/>
      <w:bookmarkStart w:id="7789" w:name="_Toc51851513"/>
      <w:bookmarkStart w:id="7790" w:name="_Toc92225134"/>
    </w:p>
    <w:p w14:paraId="564E3231" w14:textId="15C5D8BC" w:rsidR="005C310B" w:rsidRPr="00B02A0B" w:rsidRDefault="005C310B" w:rsidP="007D34FE">
      <w:pPr>
        <w:pStyle w:val="Heading3"/>
      </w:pPr>
      <w:bookmarkStart w:id="7791" w:name="_CR19_3_4"/>
      <w:bookmarkStart w:id="7792" w:name="_Toc202372280"/>
      <w:bookmarkEnd w:id="7791"/>
      <w:r w:rsidRPr="00B02A0B">
        <w:lastRenderedPageBreak/>
        <w:t>19.3.4</w:t>
      </w:r>
      <w:r w:rsidRPr="00B02A0B">
        <w:tab/>
        <w:t>Receiving a MuSiK download message</w:t>
      </w:r>
      <w:bookmarkEnd w:id="7782"/>
      <w:bookmarkEnd w:id="7783"/>
      <w:bookmarkEnd w:id="7784"/>
      <w:bookmarkEnd w:id="7785"/>
      <w:bookmarkEnd w:id="7786"/>
      <w:bookmarkEnd w:id="7787"/>
      <w:bookmarkEnd w:id="7788"/>
      <w:bookmarkEnd w:id="7789"/>
      <w:bookmarkEnd w:id="7790"/>
      <w:bookmarkEnd w:id="7792"/>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136 authentication of the MIKEY-</w:t>
      </w:r>
      <w:r w:rsidRPr="00B02A0B">
        <w:rPr>
          <w:lang w:eastAsia="ko-KR"/>
        </w:rPr>
        <w:lastRenderedPageBreak/>
        <w:t xml:space="preserve">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93" w:name="_CR19A"/>
      <w:bookmarkStart w:id="7794" w:name="_Toc20153020"/>
      <w:bookmarkStart w:id="7795" w:name="_Toc27495685"/>
      <w:bookmarkStart w:id="7796" w:name="_Toc36109153"/>
      <w:bookmarkStart w:id="7797" w:name="_Toc45194941"/>
      <w:bookmarkStart w:id="7798" w:name="_Toc123629984"/>
      <w:bookmarkStart w:id="7799" w:name="_Toc202372281"/>
      <w:bookmarkEnd w:id="7793"/>
      <w:r>
        <w:t>19A</w:t>
      </w:r>
      <w:r w:rsidRPr="0079589D">
        <w:tab/>
        <w:t xml:space="preserve">Use of </w:t>
      </w:r>
      <w:r>
        <w:t xml:space="preserve">5G </w:t>
      </w:r>
      <w:r w:rsidRPr="0079589D">
        <w:t>MBS transmission (on-network)</w:t>
      </w:r>
      <w:bookmarkEnd w:id="7794"/>
      <w:bookmarkEnd w:id="7795"/>
      <w:bookmarkEnd w:id="7796"/>
      <w:bookmarkEnd w:id="7797"/>
      <w:bookmarkEnd w:id="7798"/>
      <w:bookmarkEnd w:id="7799"/>
    </w:p>
    <w:p w14:paraId="0CBC18FE" w14:textId="77777777" w:rsidR="00AF28EE" w:rsidRPr="0079589D" w:rsidRDefault="00AF28EE" w:rsidP="00AF28EE">
      <w:pPr>
        <w:pStyle w:val="Heading2"/>
      </w:pPr>
      <w:bookmarkStart w:id="7800" w:name="_CR19A_1"/>
      <w:bookmarkStart w:id="7801" w:name="_Toc20153021"/>
      <w:bookmarkStart w:id="7802" w:name="_Toc27495686"/>
      <w:bookmarkStart w:id="7803" w:name="_Toc36109154"/>
      <w:bookmarkStart w:id="7804" w:name="_Toc45194942"/>
      <w:bookmarkStart w:id="7805" w:name="_Toc123629985"/>
      <w:bookmarkStart w:id="7806" w:name="_Toc202372282"/>
      <w:bookmarkEnd w:id="7800"/>
      <w:r>
        <w:t>19A</w:t>
      </w:r>
      <w:r w:rsidRPr="0079589D">
        <w:t>.1</w:t>
      </w:r>
      <w:r w:rsidRPr="0079589D">
        <w:tab/>
        <w:t>General</w:t>
      </w:r>
      <w:bookmarkEnd w:id="7801"/>
      <w:bookmarkEnd w:id="7802"/>
      <w:bookmarkEnd w:id="7803"/>
      <w:bookmarkEnd w:id="7804"/>
      <w:bookmarkEnd w:id="7805"/>
      <w:bookmarkEnd w:id="7806"/>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807" w:name="_CR19A_2"/>
      <w:bookmarkStart w:id="7808" w:name="_Toc20153022"/>
      <w:bookmarkStart w:id="7809" w:name="_Toc27495687"/>
      <w:bookmarkStart w:id="7810" w:name="_Toc36109155"/>
      <w:bookmarkStart w:id="7811" w:name="_Toc45194943"/>
      <w:bookmarkStart w:id="7812" w:name="_Toc123629986"/>
      <w:bookmarkStart w:id="7813" w:name="_Toc202372283"/>
      <w:bookmarkEnd w:id="7807"/>
      <w:r>
        <w:t>19A</w:t>
      </w:r>
      <w:r w:rsidRPr="0079589D">
        <w:t>.2</w:t>
      </w:r>
      <w:r w:rsidRPr="0079589D">
        <w:tab/>
      </w:r>
      <w:r>
        <w:t>MCData</w:t>
      </w:r>
      <w:r w:rsidRPr="0079589D">
        <w:t xml:space="preserve"> client procedures</w:t>
      </w:r>
      <w:bookmarkEnd w:id="7808"/>
      <w:bookmarkEnd w:id="7809"/>
      <w:bookmarkEnd w:id="7810"/>
      <w:bookmarkEnd w:id="7811"/>
      <w:bookmarkEnd w:id="7812"/>
      <w:bookmarkEnd w:id="7813"/>
    </w:p>
    <w:p w14:paraId="0BAEDAFF" w14:textId="77777777" w:rsidR="00AF28EE" w:rsidRPr="0073469F" w:rsidRDefault="00AF28EE" w:rsidP="00AF28EE">
      <w:pPr>
        <w:pStyle w:val="Heading3"/>
      </w:pPr>
      <w:bookmarkStart w:id="7814" w:name="_CR19A_2_1"/>
      <w:bookmarkStart w:id="7815" w:name="_Toc20153023"/>
      <w:bookmarkStart w:id="7816" w:name="_Toc27495688"/>
      <w:bookmarkStart w:id="7817" w:name="_Toc36109156"/>
      <w:bookmarkStart w:id="7818" w:name="_Toc45194944"/>
      <w:bookmarkStart w:id="7819" w:name="_Toc123629987"/>
      <w:bookmarkStart w:id="7820" w:name="_Toc202372284"/>
      <w:bookmarkEnd w:id="7814"/>
      <w:r>
        <w:t>19A.2</w:t>
      </w:r>
      <w:r w:rsidRPr="0073469F">
        <w:t>.1</w:t>
      </w:r>
      <w:r w:rsidRPr="0073469F">
        <w:tab/>
        <w:t>General</w:t>
      </w:r>
      <w:bookmarkEnd w:id="7815"/>
      <w:bookmarkEnd w:id="7816"/>
      <w:bookmarkEnd w:id="7817"/>
      <w:bookmarkEnd w:id="7818"/>
      <w:bookmarkEnd w:id="7819"/>
      <w:bookmarkEnd w:id="7820"/>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821" w:name="_CR19A_2_2"/>
      <w:bookmarkStart w:id="7822" w:name="_Toc20153024"/>
      <w:bookmarkStart w:id="7823" w:name="_Toc27495689"/>
      <w:bookmarkStart w:id="7824" w:name="_Toc36109157"/>
      <w:bookmarkStart w:id="7825" w:name="_Toc45194945"/>
      <w:bookmarkStart w:id="7826" w:name="_Toc123629988"/>
      <w:bookmarkStart w:id="7827" w:name="_Toc202372285"/>
      <w:bookmarkEnd w:id="7821"/>
      <w:r>
        <w:t>19A.2</w:t>
      </w:r>
      <w:r w:rsidRPr="0073469F">
        <w:t>.2</w:t>
      </w:r>
      <w:r w:rsidRPr="0073469F">
        <w:tab/>
        <w:t>Receiving</w:t>
      </w:r>
      <w:bookmarkEnd w:id="7822"/>
      <w:bookmarkEnd w:id="7823"/>
      <w:bookmarkEnd w:id="7824"/>
      <w:bookmarkEnd w:id="7825"/>
      <w:bookmarkEnd w:id="7826"/>
      <w:r>
        <w:t xml:space="preserve"> an MBS session announcement</w:t>
      </w:r>
      <w:bookmarkEnd w:id="7827"/>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lastRenderedPageBreak/>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828" w:name="_CR19A_2_3"/>
      <w:bookmarkStart w:id="7829" w:name="_Toc202372286"/>
      <w:bookmarkEnd w:id="7828"/>
      <w:r>
        <w:t>19A.2</w:t>
      </w:r>
      <w:r w:rsidRPr="0073469F">
        <w:t>.</w:t>
      </w:r>
      <w:r>
        <w:t>3</w:t>
      </w:r>
      <w:r w:rsidRPr="0073469F">
        <w:tab/>
      </w:r>
      <w:r>
        <w:t>Sending an MBS listening status report</w:t>
      </w:r>
      <w:bookmarkEnd w:id="7829"/>
    </w:p>
    <w:p w14:paraId="6CF96239" w14:textId="77777777" w:rsidR="00AF28EE" w:rsidRPr="0073469F" w:rsidRDefault="00AF28EE" w:rsidP="00AF28EE">
      <w:pPr>
        <w:pStyle w:val="Heading4"/>
      </w:pPr>
      <w:bookmarkStart w:id="7830" w:name="_CR19A_2_3_1"/>
      <w:bookmarkStart w:id="7831" w:name="_Toc20156387"/>
      <w:bookmarkStart w:id="7832" w:name="_Toc27501545"/>
      <w:bookmarkStart w:id="7833" w:name="_Toc36049671"/>
      <w:bookmarkStart w:id="7834" w:name="_Toc45210437"/>
      <w:bookmarkStart w:id="7835" w:name="_Toc51861264"/>
      <w:bookmarkStart w:id="7836" w:name="_Toc123644408"/>
      <w:bookmarkStart w:id="7837" w:name="_Toc202372287"/>
      <w:bookmarkEnd w:id="7830"/>
      <w:r>
        <w:t>19A</w:t>
      </w:r>
      <w:r w:rsidRPr="0073469F">
        <w:t>.</w:t>
      </w:r>
      <w:r>
        <w:t>2</w:t>
      </w:r>
      <w:r w:rsidRPr="0073469F">
        <w:t>.3.1</w:t>
      </w:r>
      <w:r w:rsidRPr="0073469F">
        <w:tab/>
        <w:t>Conditions for sending a</w:t>
      </w:r>
      <w:r>
        <w:t>n MB</w:t>
      </w:r>
      <w:r w:rsidRPr="0073469F">
        <w:t>S listening status</w:t>
      </w:r>
      <w:bookmarkEnd w:id="7831"/>
      <w:bookmarkEnd w:id="7832"/>
      <w:bookmarkEnd w:id="7833"/>
      <w:bookmarkEnd w:id="7834"/>
      <w:bookmarkEnd w:id="7835"/>
      <w:bookmarkEnd w:id="7836"/>
      <w:r>
        <w:t xml:space="preserve"> report</w:t>
      </w:r>
      <w:bookmarkEnd w:id="7837"/>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838" w:name="_CR19A_2_3_2"/>
      <w:bookmarkStart w:id="7839" w:name="_Toc20156388"/>
      <w:bookmarkStart w:id="7840" w:name="_Toc27501546"/>
      <w:bookmarkStart w:id="7841" w:name="_Toc36049672"/>
      <w:bookmarkStart w:id="7842" w:name="_Toc45210438"/>
      <w:bookmarkStart w:id="7843" w:name="_Toc51861265"/>
      <w:bookmarkStart w:id="7844" w:name="_Toc123644409"/>
      <w:bookmarkStart w:id="7845" w:name="_Toc202372288"/>
      <w:bookmarkEnd w:id="7838"/>
      <w:r>
        <w:t>19A.2.3.2</w:t>
      </w:r>
      <w:r>
        <w:tab/>
        <w:t xml:space="preserve">Sending the MBS </w:t>
      </w:r>
      <w:r w:rsidRPr="0073469F">
        <w:t>listening</w:t>
      </w:r>
      <w:bookmarkEnd w:id="7839"/>
      <w:bookmarkEnd w:id="7840"/>
      <w:bookmarkEnd w:id="7841"/>
      <w:bookmarkEnd w:id="7842"/>
      <w:bookmarkEnd w:id="7843"/>
      <w:bookmarkEnd w:id="7844"/>
      <w:r>
        <w:t xml:space="preserve"> </w:t>
      </w:r>
      <w:r w:rsidRPr="0073469F">
        <w:t>statu</w:t>
      </w:r>
      <w:r>
        <w:t>s report</w:t>
      </w:r>
      <w:bookmarkEnd w:id="7845"/>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846" w:name="_CR19A_2_4"/>
      <w:bookmarkStart w:id="7847" w:name="_Toc20156389"/>
      <w:bookmarkStart w:id="7848" w:name="_Toc27501547"/>
      <w:bookmarkStart w:id="7849" w:name="_Toc36049673"/>
      <w:bookmarkStart w:id="7850" w:name="_Toc45210439"/>
      <w:bookmarkStart w:id="7851" w:name="_Toc51861266"/>
      <w:bookmarkStart w:id="7852" w:name="_Toc123644410"/>
      <w:bookmarkStart w:id="7853" w:name="_Toc202372289"/>
      <w:bookmarkEnd w:id="7846"/>
      <w:r>
        <w:t>19A.2.4</w:t>
      </w:r>
      <w:r>
        <w:tab/>
        <w:t>Receiving a</w:t>
      </w:r>
      <w:r w:rsidRPr="0073469F">
        <w:t xml:space="preserve"> </w:t>
      </w:r>
      <w:r>
        <w:t>MuSiK download</w:t>
      </w:r>
      <w:r w:rsidRPr="0073469F">
        <w:t xml:space="preserve"> </w:t>
      </w:r>
      <w:r>
        <w:t>message</w:t>
      </w:r>
      <w:bookmarkEnd w:id="7847"/>
      <w:bookmarkEnd w:id="7848"/>
      <w:bookmarkEnd w:id="7849"/>
      <w:bookmarkEnd w:id="7850"/>
      <w:bookmarkEnd w:id="7851"/>
      <w:bookmarkEnd w:id="7852"/>
      <w:bookmarkEnd w:id="7853"/>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854" w:name="_CR19A_2_5"/>
      <w:bookmarkStart w:id="7855" w:name="_Toc202372290"/>
      <w:bookmarkEnd w:id="7854"/>
      <w:r>
        <w:t>19A.2.5</w:t>
      </w:r>
      <w:r w:rsidRPr="0073469F">
        <w:tab/>
      </w:r>
      <w:r>
        <w:t>Sending a UE session join notification</w:t>
      </w:r>
      <w:bookmarkEnd w:id="7855"/>
    </w:p>
    <w:p w14:paraId="3F03BAA4" w14:textId="77777777" w:rsidR="00AF28EE" w:rsidRPr="0073469F" w:rsidRDefault="00AF28EE" w:rsidP="00AF28EE">
      <w:pPr>
        <w:pStyle w:val="Heading4"/>
      </w:pPr>
      <w:bookmarkStart w:id="7856" w:name="_CR19A_2_5_1"/>
      <w:bookmarkStart w:id="7857" w:name="_Toc202372291"/>
      <w:bookmarkEnd w:id="7856"/>
      <w:r>
        <w:t>19A.2.5</w:t>
      </w:r>
      <w:r w:rsidRPr="0073469F">
        <w:t>.1</w:t>
      </w:r>
      <w:r w:rsidRPr="0073469F">
        <w:tab/>
        <w:t xml:space="preserve">Conditions for </w:t>
      </w:r>
      <w:r>
        <w:t>s</w:t>
      </w:r>
      <w:r w:rsidRPr="0053176A">
        <w:t>ending the UE session join notification</w:t>
      </w:r>
      <w:bookmarkEnd w:id="7857"/>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lastRenderedPageBreak/>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858" w:name="_CR19A_2_5_2"/>
      <w:bookmarkStart w:id="7859" w:name="_Toc202372292"/>
      <w:bookmarkEnd w:id="7858"/>
      <w:r>
        <w:t>19A.2.5.2</w:t>
      </w:r>
      <w:r>
        <w:tab/>
      </w:r>
      <w:r w:rsidRPr="000C7F53">
        <w:t>Sending the UE session join notification</w:t>
      </w:r>
      <w:bookmarkEnd w:id="7859"/>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60" w:name="_CR19A_2_6"/>
      <w:bookmarkStart w:id="7861" w:name="_Toc202372293"/>
      <w:bookmarkEnd w:id="7860"/>
      <w:r>
        <w:t>19A.2.6</w:t>
      </w:r>
      <w:r w:rsidRPr="0073469F">
        <w:tab/>
      </w:r>
      <w:r>
        <w:t xml:space="preserve">Sending an </w:t>
      </w:r>
      <w:r>
        <w:rPr>
          <w:lang w:eastAsia="zh-CN"/>
        </w:rPr>
        <w:t xml:space="preserve">MBS session de-announcement </w:t>
      </w:r>
      <w:r>
        <w:t>acknowledgement</w:t>
      </w:r>
      <w:bookmarkEnd w:id="7861"/>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62" w:name="_CR19A_3"/>
      <w:bookmarkStart w:id="7863" w:name="_Toc20153029"/>
      <w:bookmarkStart w:id="7864" w:name="_Toc27495694"/>
      <w:bookmarkStart w:id="7865" w:name="_Toc36109162"/>
      <w:bookmarkStart w:id="7866" w:name="_Toc45194950"/>
      <w:bookmarkStart w:id="7867" w:name="_Toc123629993"/>
      <w:bookmarkStart w:id="7868" w:name="_Toc202372294"/>
      <w:bookmarkEnd w:id="7862"/>
      <w:r>
        <w:lastRenderedPageBreak/>
        <w:t>19A</w:t>
      </w:r>
      <w:r w:rsidRPr="0079589D">
        <w:t>.3</w:t>
      </w:r>
      <w:r w:rsidRPr="0079589D">
        <w:tab/>
      </w:r>
      <w:r>
        <w:t>Participating MCData</w:t>
      </w:r>
      <w:r w:rsidRPr="0079589D">
        <w:t xml:space="preserve"> server procedures</w:t>
      </w:r>
      <w:bookmarkEnd w:id="7863"/>
      <w:bookmarkEnd w:id="7864"/>
      <w:bookmarkEnd w:id="7865"/>
      <w:bookmarkEnd w:id="7866"/>
      <w:bookmarkEnd w:id="7867"/>
      <w:bookmarkEnd w:id="7868"/>
    </w:p>
    <w:p w14:paraId="21315977" w14:textId="77777777" w:rsidR="00AF28EE" w:rsidRPr="0073469F" w:rsidRDefault="00AF28EE" w:rsidP="00AF28EE">
      <w:pPr>
        <w:pStyle w:val="Heading3"/>
      </w:pPr>
      <w:bookmarkStart w:id="7869" w:name="_CR19A_3_1"/>
      <w:bookmarkStart w:id="7870" w:name="_Toc20153030"/>
      <w:bookmarkStart w:id="7871" w:name="_Toc27495695"/>
      <w:bookmarkStart w:id="7872" w:name="_Toc36109163"/>
      <w:bookmarkStart w:id="7873" w:name="_Toc45194951"/>
      <w:bookmarkStart w:id="7874" w:name="_Toc123629994"/>
      <w:bookmarkStart w:id="7875" w:name="_Toc202372295"/>
      <w:bookmarkEnd w:id="7869"/>
      <w:r>
        <w:t>19A.3</w:t>
      </w:r>
      <w:r w:rsidRPr="0073469F">
        <w:t>.1</w:t>
      </w:r>
      <w:r w:rsidRPr="0073469F">
        <w:tab/>
        <w:t>General</w:t>
      </w:r>
      <w:bookmarkEnd w:id="7870"/>
      <w:bookmarkEnd w:id="7871"/>
      <w:bookmarkEnd w:id="7872"/>
      <w:bookmarkEnd w:id="7873"/>
      <w:bookmarkEnd w:id="7874"/>
      <w:bookmarkEnd w:id="7875"/>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876" w:name="_CR19A_3_2"/>
      <w:bookmarkStart w:id="7877" w:name="_Toc202372296"/>
      <w:bookmarkEnd w:id="7876"/>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877"/>
    </w:p>
    <w:p w14:paraId="329D1BF4" w14:textId="77777777" w:rsidR="00AF28EE" w:rsidRPr="0073469F" w:rsidRDefault="00AF28EE" w:rsidP="00AF28EE">
      <w:pPr>
        <w:pStyle w:val="Heading4"/>
      </w:pPr>
      <w:bookmarkStart w:id="7878" w:name="_CR19A_3_2_1"/>
      <w:bookmarkStart w:id="7879" w:name="_Toc20153032"/>
      <w:bookmarkStart w:id="7880" w:name="_Toc27495697"/>
      <w:bookmarkStart w:id="7881" w:name="_Toc36109165"/>
      <w:bookmarkStart w:id="7882" w:name="_Toc45194953"/>
      <w:bookmarkStart w:id="7883" w:name="_Toc123629996"/>
      <w:bookmarkStart w:id="7884" w:name="_Toc202372297"/>
      <w:bookmarkEnd w:id="7878"/>
      <w:r>
        <w:t>19A.3</w:t>
      </w:r>
      <w:r w:rsidRPr="0073469F">
        <w:t>.2.1</w:t>
      </w:r>
      <w:r w:rsidRPr="0073469F">
        <w:tab/>
        <w:t>General</w:t>
      </w:r>
      <w:bookmarkEnd w:id="7879"/>
      <w:bookmarkEnd w:id="7880"/>
      <w:bookmarkEnd w:id="7881"/>
      <w:bookmarkEnd w:id="7882"/>
      <w:bookmarkEnd w:id="7883"/>
      <w:bookmarkEnd w:id="7884"/>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85" w:name="_CR19A_3_2_2"/>
      <w:bookmarkStart w:id="7886" w:name="_Toc20153033"/>
      <w:bookmarkStart w:id="7887" w:name="_Toc27495698"/>
      <w:bookmarkStart w:id="7888" w:name="_Toc36109166"/>
      <w:bookmarkStart w:id="7889" w:name="_Toc45194954"/>
      <w:bookmarkStart w:id="7890" w:name="_Toc123629997"/>
      <w:bookmarkStart w:id="7891" w:name="_Toc202372298"/>
      <w:bookmarkEnd w:id="7885"/>
      <w:r>
        <w:t>19A.3</w:t>
      </w:r>
      <w:r w:rsidRPr="0073469F">
        <w:t>.2.2</w:t>
      </w:r>
      <w:r w:rsidRPr="0073469F">
        <w:tab/>
        <w:t xml:space="preserve">Sending an initial </w:t>
      </w:r>
      <w:r w:rsidRPr="001731A2">
        <w:t>MBS session</w:t>
      </w:r>
      <w:r w:rsidRPr="0073469F">
        <w:t xml:space="preserve"> announcement procedure</w:t>
      </w:r>
      <w:bookmarkEnd w:id="7886"/>
      <w:bookmarkEnd w:id="7887"/>
      <w:bookmarkEnd w:id="7888"/>
      <w:bookmarkEnd w:id="7889"/>
      <w:bookmarkEnd w:id="7890"/>
      <w:bookmarkEnd w:id="7891"/>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92" w:name="_CR19A_3_2_3"/>
      <w:bookmarkStart w:id="7893" w:name="_Toc20153034"/>
      <w:bookmarkStart w:id="7894" w:name="_Toc27495699"/>
      <w:bookmarkStart w:id="7895" w:name="_Toc36109167"/>
      <w:bookmarkStart w:id="7896" w:name="_Toc45194955"/>
      <w:bookmarkStart w:id="7897" w:name="_Toc123629998"/>
      <w:bookmarkStart w:id="7898" w:name="_Toc202372299"/>
      <w:bookmarkEnd w:id="7892"/>
      <w:r>
        <w:t>19A.3</w:t>
      </w:r>
      <w:r w:rsidRPr="0073469F">
        <w:t>.2.3</w:t>
      </w:r>
      <w:r w:rsidRPr="0073469F">
        <w:tab/>
        <w:t>Updating an announcement</w:t>
      </w:r>
      <w:bookmarkEnd w:id="7893"/>
      <w:bookmarkEnd w:id="7894"/>
      <w:bookmarkEnd w:id="7895"/>
      <w:bookmarkEnd w:id="7896"/>
      <w:bookmarkEnd w:id="7897"/>
      <w:bookmarkEnd w:id="7898"/>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99" w:name="_CR19A_3_2_4"/>
      <w:bookmarkStart w:id="7900" w:name="_Toc20156379"/>
      <w:bookmarkStart w:id="7901" w:name="_Toc27501537"/>
      <w:bookmarkStart w:id="7902" w:name="_Toc36049663"/>
      <w:bookmarkStart w:id="7903" w:name="_Toc45210429"/>
      <w:bookmarkStart w:id="7904" w:name="_Toc51861256"/>
      <w:bookmarkStart w:id="7905" w:name="_Toc114756207"/>
      <w:bookmarkStart w:id="7906" w:name="_Toc20153036"/>
      <w:bookmarkStart w:id="7907" w:name="_Toc27495701"/>
      <w:bookmarkStart w:id="7908" w:name="_Toc36109169"/>
      <w:bookmarkStart w:id="7909" w:name="_Toc45194957"/>
      <w:bookmarkStart w:id="7910" w:name="_Toc123630000"/>
      <w:bookmarkStart w:id="7911" w:name="_Toc202372300"/>
      <w:bookmarkEnd w:id="7899"/>
      <w:r>
        <w:t>19A.3.2.4</w:t>
      </w:r>
      <w:r>
        <w:tab/>
        <w:t>Deleting an MB</w:t>
      </w:r>
      <w:r w:rsidRPr="0073469F">
        <w:t xml:space="preserve">S </w:t>
      </w:r>
      <w:r w:rsidRPr="009C1284">
        <w:t xml:space="preserve">session </w:t>
      </w:r>
      <w:r w:rsidRPr="0073469F">
        <w:t>announcement</w:t>
      </w:r>
      <w:bookmarkEnd w:id="7900"/>
      <w:bookmarkEnd w:id="7901"/>
      <w:bookmarkEnd w:id="7902"/>
      <w:bookmarkEnd w:id="7903"/>
      <w:bookmarkEnd w:id="7904"/>
      <w:bookmarkEnd w:id="7905"/>
      <w:bookmarkEnd w:id="7911"/>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912" w:name="_CR19A_3_2_5"/>
      <w:bookmarkStart w:id="7913" w:name="_Toc202372301"/>
      <w:bookmarkEnd w:id="7912"/>
      <w:r>
        <w:t>19A.3.2.5</w:t>
      </w:r>
      <w:r w:rsidRPr="0073469F">
        <w:tab/>
        <w:t xml:space="preserve">Sending </w:t>
      </w:r>
      <w:r>
        <w:t>a MuSiK download</w:t>
      </w:r>
      <w:r w:rsidRPr="0073469F">
        <w:t xml:space="preserve"> </w:t>
      </w:r>
      <w:r>
        <w:t>message</w:t>
      </w:r>
      <w:bookmarkEnd w:id="7906"/>
      <w:bookmarkEnd w:id="7907"/>
      <w:bookmarkEnd w:id="7908"/>
      <w:bookmarkEnd w:id="7909"/>
      <w:bookmarkEnd w:id="7910"/>
      <w:bookmarkEnd w:id="7913"/>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914" w:name="_CR19A_3_3"/>
      <w:bookmarkStart w:id="7915" w:name="_Toc202372302"/>
      <w:bookmarkEnd w:id="7914"/>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915"/>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916" w:name="_CR19A_3_4"/>
      <w:bookmarkStart w:id="7917" w:name="_Toc202372303"/>
      <w:bookmarkEnd w:id="7916"/>
      <w:r>
        <w:lastRenderedPageBreak/>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917"/>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918" w:name="_CR19A_3_5"/>
      <w:bookmarkStart w:id="7919" w:name="_Toc202372304"/>
      <w:bookmarkEnd w:id="7918"/>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919"/>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lastRenderedPageBreak/>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920" w:name="_CR20"/>
      <w:bookmarkStart w:id="7921" w:name="_Toc36108232"/>
      <w:bookmarkStart w:id="7922" w:name="_Toc44598993"/>
      <w:bookmarkStart w:id="7923" w:name="_Toc44602848"/>
      <w:bookmarkStart w:id="7924" w:name="_Toc45198025"/>
      <w:bookmarkStart w:id="7925" w:name="_Toc45696058"/>
      <w:bookmarkStart w:id="7926" w:name="_Toc51851514"/>
      <w:bookmarkStart w:id="7927" w:name="_Toc92225135"/>
      <w:bookmarkStart w:id="7928" w:name="_Toc202372305"/>
      <w:bookmarkEnd w:id="7920"/>
      <w:r w:rsidRPr="00B02A0B">
        <w:t>20</w:t>
      </w:r>
      <w:r w:rsidRPr="00B02A0B">
        <w:tab/>
        <w:t>IP Connectivity</w:t>
      </w:r>
      <w:bookmarkEnd w:id="7921"/>
      <w:bookmarkEnd w:id="7922"/>
      <w:bookmarkEnd w:id="7923"/>
      <w:bookmarkEnd w:id="7924"/>
      <w:bookmarkEnd w:id="7925"/>
      <w:bookmarkEnd w:id="7926"/>
      <w:bookmarkEnd w:id="7927"/>
      <w:bookmarkEnd w:id="7928"/>
    </w:p>
    <w:p w14:paraId="216868A5" w14:textId="77777777" w:rsidR="005C310B" w:rsidRPr="00B02A0B" w:rsidRDefault="005C310B" w:rsidP="007D34FE">
      <w:pPr>
        <w:pStyle w:val="Heading2"/>
      </w:pPr>
      <w:bookmarkStart w:id="7929" w:name="_CR20_1"/>
      <w:bookmarkStart w:id="7930" w:name="_Toc36108233"/>
      <w:bookmarkStart w:id="7931" w:name="_Toc44598994"/>
      <w:bookmarkStart w:id="7932" w:name="_Toc44602849"/>
      <w:bookmarkStart w:id="7933" w:name="_Toc45198026"/>
      <w:bookmarkStart w:id="7934" w:name="_Toc45696059"/>
      <w:bookmarkStart w:id="7935" w:name="_Toc51851515"/>
      <w:bookmarkStart w:id="7936" w:name="_Toc92225136"/>
      <w:bookmarkStart w:id="7937" w:name="_Toc202372306"/>
      <w:bookmarkEnd w:id="7929"/>
      <w:r w:rsidRPr="00B02A0B">
        <w:t>20.1</w:t>
      </w:r>
      <w:r w:rsidRPr="00B02A0B">
        <w:tab/>
        <w:t>General</w:t>
      </w:r>
      <w:bookmarkEnd w:id="7930"/>
      <w:bookmarkEnd w:id="7931"/>
      <w:bookmarkEnd w:id="7932"/>
      <w:bookmarkEnd w:id="7933"/>
      <w:bookmarkEnd w:id="7934"/>
      <w:bookmarkEnd w:id="7935"/>
      <w:bookmarkEnd w:id="7936"/>
      <w:bookmarkEnd w:id="7937"/>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938" w:name="_CR20_1_1"/>
      <w:bookmarkStart w:id="7939" w:name="_Toc36108234"/>
      <w:bookmarkStart w:id="7940" w:name="_Toc44598995"/>
      <w:bookmarkStart w:id="7941" w:name="_Toc44602850"/>
      <w:bookmarkStart w:id="7942" w:name="_Toc45198027"/>
      <w:bookmarkStart w:id="7943" w:name="_Toc45696060"/>
      <w:bookmarkStart w:id="7944" w:name="_Toc51851516"/>
      <w:bookmarkStart w:id="7945" w:name="_Toc92225137"/>
      <w:bookmarkStart w:id="7946" w:name="_Toc202372307"/>
      <w:bookmarkEnd w:id="7938"/>
      <w:r w:rsidRPr="00B02A0B">
        <w:t>20.1.1</w:t>
      </w:r>
      <w:r w:rsidRPr="00B02A0B">
        <w:tab/>
      </w:r>
      <w:r w:rsidR="00D90E27">
        <w:t>Void</w:t>
      </w:r>
      <w:bookmarkEnd w:id="7939"/>
      <w:bookmarkEnd w:id="7940"/>
      <w:bookmarkEnd w:id="7941"/>
      <w:bookmarkEnd w:id="7942"/>
      <w:bookmarkEnd w:id="7943"/>
      <w:bookmarkEnd w:id="7944"/>
      <w:bookmarkEnd w:id="7945"/>
      <w:bookmarkEnd w:id="7946"/>
    </w:p>
    <w:p w14:paraId="7BD5C233" w14:textId="6982BAAC" w:rsidR="005C310B" w:rsidRPr="00B02A0B" w:rsidRDefault="005C310B" w:rsidP="007D34FE">
      <w:pPr>
        <w:pStyle w:val="Heading3"/>
      </w:pPr>
      <w:bookmarkStart w:id="7947" w:name="_CR20_1_2"/>
      <w:bookmarkStart w:id="7948" w:name="_Toc36108235"/>
      <w:bookmarkStart w:id="7949" w:name="_Toc44598996"/>
      <w:bookmarkStart w:id="7950" w:name="_Toc44602851"/>
      <w:bookmarkStart w:id="7951" w:name="_Toc45198028"/>
      <w:bookmarkStart w:id="7952" w:name="_Toc45696061"/>
      <w:bookmarkStart w:id="7953" w:name="_Toc51851517"/>
      <w:bookmarkStart w:id="7954" w:name="_Toc92225138"/>
      <w:bookmarkStart w:id="7955" w:name="_Toc202372308"/>
      <w:bookmarkEnd w:id="7947"/>
      <w:r w:rsidRPr="00B02A0B">
        <w:t>20.1.2</w:t>
      </w:r>
      <w:r w:rsidRPr="00B02A0B">
        <w:tab/>
      </w:r>
      <w:r w:rsidR="00D90E27">
        <w:t>Void</w:t>
      </w:r>
      <w:bookmarkEnd w:id="7948"/>
      <w:bookmarkEnd w:id="7949"/>
      <w:bookmarkEnd w:id="7950"/>
      <w:bookmarkEnd w:id="7951"/>
      <w:bookmarkEnd w:id="7952"/>
      <w:bookmarkEnd w:id="7953"/>
      <w:bookmarkEnd w:id="7954"/>
      <w:bookmarkEnd w:id="7955"/>
    </w:p>
    <w:p w14:paraId="14930384" w14:textId="14BD110E" w:rsidR="005C310B" w:rsidRPr="00B02A0B" w:rsidRDefault="005C310B" w:rsidP="007D34FE">
      <w:pPr>
        <w:pStyle w:val="Heading3"/>
      </w:pPr>
      <w:bookmarkStart w:id="7956" w:name="_CR20_1_3"/>
      <w:bookmarkStart w:id="7957" w:name="_Toc36108236"/>
      <w:bookmarkStart w:id="7958" w:name="_Toc44598997"/>
      <w:bookmarkStart w:id="7959" w:name="_Toc44602852"/>
      <w:bookmarkStart w:id="7960" w:name="_Toc45198029"/>
      <w:bookmarkStart w:id="7961" w:name="_Toc45696062"/>
      <w:bookmarkStart w:id="7962" w:name="_Toc51851518"/>
      <w:bookmarkStart w:id="7963" w:name="_Toc92225139"/>
      <w:bookmarkStart w:id="7964" w:name="_Toc202372309"/>
      <w:bookmarkEnd w:id="7956"/>
      <w:r w:rsidRPr="00B02A0B">
        <w:t>20.1.3</w:t>
      </w:r>
      <w:r w:rsidRPr="00B02A0B">
        <w:tab/>
      </w:r>
      <w:r w:rsidR="00D90E27">
        <w:t>Void</w:t>
      </w:r>
      <w:bookmarkEnd w:id="7957"/>
      <w:bookmarkEnd w:id="7958"/>
      <w:bookmarkEnd w:id="7959"/>
      <w:bookmarkEnd w:id="7960"/>
      <w:bookmarkEnd w:id="7961"/>
      <w:bookmarkEnd w:id="7962"/>
      <w:bookmarkEnd w:id="7963"/>
      <w:bookmarkEnd w:id="7964"/>
    </w:p>
    <w:p w14:paraId="0D96D775" w14:textId="77777777" w:rsidR="005C310B" w:rsidRPr="00B02A0B" w:rsidRDefault="005C310B" w:rsidP="007D34FE">
      <w:pPr>
        <w:pStyle w:val="Heading2"/>
      </w:pPr>
      <w:bookmarkStart w:id="7965" w:name="_CR20_2"/>
      <w:bookmarkStart w:id="7966" w:name="_Toc36108237"/>
      <w:bookmarkStart w:id="7967" w:name="_Toc44598998"/>
      <w:bookmarkStart w:id="7968" w:name="_Toc44602853"/>
      <w:bookmarkStart w:id="7969" w:name="_Toc45198030"/>
      <w:bookmarkStart w:id="7970" w:name="_Toc45696063"/>
      <w:bookmarkStart w:id="7971" w:name="_Toc51851519"/>
      <w:bookmarkStart w:id="7972" w:name="_Toc92225140"/>
      <w:bookmarkStart w:id="7973" w:name="_Toc202372310"/>
      <w:bookmarkEnd w:id="7965"/>
      <w:r w:rsidRPr="00B02A0B">
        <w:t>20.2</w:t>
      </w:r>
      <w:r w:rsidRPr="00B02A0B">
        <w:tab/>
        <w:t>MCData Client Procedures</w:t>
      </w:r>
      <w:bookmarkEnd w:id="7966"/>
      <w:bookmarkEnd w:id="7967"/>
      <w:bookmarkEnd w:id="7968"/>
      <w:bookmarkEnd w:id="7969"/>
      <w:bookmarkEnd w:id="7970"/>
      <w:bookmarkEnd w:id="7971"/>
      <w:bookmarkEnd w:id="7972"/>
      <w:bookmarkEnd w:id="7973"/>
    </w:p>
    <w:p w14:paraId="3E77DCB3" w14:textId="77777777" w:rsidR="00145079" w:rsidRDefault="00145079" w:rsidP="00145079">
      <w:pPr>
        <w:pStyle w:val="Heading3"/>
      </w:pPr>
      <w:bookmarkStart w:id="7974" w:name="_CR20_2_0a"/>
      <w:bookmarkStart w:id="7975" w:name="_Toc36108238"/>
      <w:bookmarkStart w:id="7976" w:name="_Toc44598999"/>
      <w:bookmarkStart w:id="7977" w:name="_Toc44602854"/>
      <w:bookmarkStart w:id="7978" w:name="_Toc45198031"/>
      <w:bookmarkStart w:id="7979" w:name="_Toc45696064"/>
      <w:bookmarkStart w:id="7980" w:name="_Toc51851520"/>
      <w:bookmarkStart w:id="7981" w:name="_Toc92225141"/>
      <w:bookmarkStart w:id="7982" w:name="_Toc202372311"/>
      <w:bookmarkEnd w:id="7974"/>
      <w:r>
        <w:t>20.2.0a</w:t>
      </w:r>
      <w:r>
        <w:tab/>
      </w:r>
      <w:r w:rsidRPr="00EA0100">
        <w:t>SDP offer generation</w:t>
      </w:r>
      <w:bookmarkEnd w:id="7982"/>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83" w:name="_CR20_2_0b"/>
      <w:bookmarkStart w:id="7984" w:name="_Toc202372312"/>
      <w:bookmarkEnd w:id="7983"/>
      <w:r>
        <w:t>20.2.0b</w:t>
      </w:r>
      <w:r>
        <w:tab/>
      </w:r>
      <w:r w:rsidRPr="00EA0100">
        <w:t xml:space="preserve">SDP </w:t>
      </w:r>
      <w:r>
        <w:t>answer</w:t>
      </w:r>
      <w:r w:rsidRPr="00EA0100">
        <w:t xml:space="preserve"> generation</w:t>
      </w:r>
      <w:bookmarkEnd w:id="7984"/>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85" w:name="_CR20_2_1"/>
      <w:bookmarkStart w:id="7986" w:name="_Toc202372313"/>
      <w:bookmarkEnd w:id="7985"/>
      <w:r w:rsidRPr="00B02A0B">
        <w:lastRenderedPageBreak/>
        <w:t>20.2.1</w:t>
      </w:r>
      <w:r w:rsidRPr="00B02A0B">
        <w:tab/>
        <w:t>MCData client originating procedures</w:t>
      </w:r>
      <w:bookmarkEnd w:id="7975"/>
      <w:bookmarkEnd w:id="7976"/>
      <w:bookmarkEnd w:id="7977"/>
      <w:bookmarkEnd w:id="7978"/>
      <w:bookmarkEnd w:id="7979"/>
      <w:bookmarkEnd w:id="7980"/>
      <w:bookmarkEnd w:id="7981"/>
      <w:bookmarkEnd w:id="7986"/>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5776918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lastRenderedPageBreak/>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bookmarkStart w:id="7987" w:name="_Hlk114250097"/>
      <w:r w:rsidR="00CE0416" w:rsidRPr="00B02A0B">
        <w:t>the media plane as specified in 3GPP TS 24.582 [15] clause </w:t>
      </w:r>
      <w:r w:rsidR="00CE0416">
        <w:t>13</w:t>
      </w:r>
      <w:r w:rsidR="00CE0416" w:rsidRPr="00B02A0B">
        <w:t>.1.2</w:t>
      </w:r>
      <w:bookmarkEnd w:id="7987"/>
      <w:r w:rsidRPr="00B02A0B">
        <w:t>.</w:t>
      </w:r>
    </w:p>
    <w:p w14:paraId="4C3486A6" w14:textId="2EDE0AE9" w:rsidR="00915144" w:rsidRPr="00B02A0B" w:rsidRDefault="00915144" w:rsidP="00915144">
      <w:pPr>
        <w:pStyle w:val="NO"/>
        <w:overflowPunct/>
        <w:autoSpaceDE/>
        <w:autoSpaceDN/>
        <w:adjustRightInd/>
        <w:textAlignment w:val="auto"/>
      </w:pPr>
      <w:r w:rsidRPr="009E3211">
        <w:rPr>
          <w:lang w:eastAsia="ko-KR"/>
        </w:rPr>
        <w:t>NOTE</w:t>
      </w:r>
      <w:r>
        <w:rPr>
          <w:lang w:eastAsia="ko-KR"/>
        </w:rPr>
        <w:t> 2</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MCData client processes the content of that element is out of the scope of the present document.</w:t>
      </w:r>
    </w:p>
    <w:p w14:paraId="1F3EFEAD" w14:textId="77777777" w:rsidR="00CE0416" w:rsidRPr="00D81E31" w:rsidRDefault="00CE0416" w:rsidP="00CE0416">
      <w:pPr>
        <w:rPr>
          <w:lang w:eastAsia="ko-KR"/>
        </w:rPr>
      </w:pPr>
      <w:bookmarkStart w:id="7988"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88"/>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89" w:name="_Hlk111819055"/>
      <w:r>
        <w:t>&lt;called-</w:t>
      </w:r>
      <w:r w:rsidRPr="00D673A5">
        <w:t>functional</w:t>
      </w:r>
      <w:r>
        <w:t>-</w:t>
      </w:r>
      <w:r w:rsidRPr="00D673A5">
        <w:t>alias-URI</w:t>
      </w:r>
      <w:r>
        <w:t>&gt;</w:t>
      </w:r>
      <w:r w:rsidRPr="00D673A5">
        <w:t xml:space="preserve"> </w:t>
      </w:r>
      <w:bookmarkEnd w:id="7989"/>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90" w:name="_CR20_2_2"/>
      <w:bookmarkStart w:id="7991" w:name="_Toc36108239"/>
      <w:bookmarkStart w:id="7992" w:name="_Toc44599000"/>
      <w:bookmarkStart w:id="7993" w:name="_Toc44602855"/>
      <w:bookmarkStart w:id="7994" w:name="_Toc45198032"/>
      <w:bookmarkStart w:id="7995" w:name="_Toc45696065"/>
      <w:bookmarkStart w:id="7996" w:name="_Toc51851521"/>
      <w:bookmarkStart w:id="7997" w:name="_Toc92225142"/>
      <w:bookmarkStart w:id="7998" w:name="_Toc202372314"/>
      <w:bookmarkEnd w:id="7990"/>
      <w:r w:rsidRPr="00B02A0B">
        <w:t>20.2.2</w:t>
      </w:r>
      <w:r w:rsidRPr="00B02A0B">
        <w:tab/>
        <w:t>MCData client terminating procedures</w:t>
      </w:r>
      <w:bookmarkEnd w:id="7991"/>
      <w:bookmarkEnd w:id="7992"/>
      <w:bookmarkEnd w:id="7993"/>
      <w:bookmarkEnd w:id="7994"/>
      <w:bookmarkEnd w:id="7995"/>
      <w:bookmarkEnd w:id="7996"/>
      <w:bookmarkEnd w:id="7997"/>
      <w:bookmarkEnd w:id="7998"/>
    </w:p>
    <w:p w14:paraId="0BDAD806" w14:textId="5C6D1C9E" w:rsidR="005C310B" w:rsidRPr="00B02A0B" w:rsidRDefault="005C310B" w:rsidP="005C310B">
      <w:r w:rsidRPr="00B02A0B">
        <w:t xml:space="preserve">Upon receipt of a </w:t>
      </w:r>
      <w:r w:rsidR="008D45FA" w:rsidRPr="00B02A0B">
        <w:t>"</w:t>
      </w:r>
      <w:r w:rsidRPr="00B02A0B">
        <w:t>SIP INVITE request for IP Connectivity session for terminating MCData client"</w:t>
      </w:r>
      <w:r w:rsidR="008D45FA">
        <w:t xml:space="preserve"> </w:t>
      </w:r>
      <w:r w:rsidRPr="00B02A0B">
        <w: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lastRenderedPageBreak/>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the MCData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&lt;mcdatainfo&gt; element containing the &lt;mcdata-Params&gt;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t>NOTE 2:</w:t>
      </w:r>
      <w:r>
        <w:rPr>
          <w:lang w:eastAsia="en-US"/>
        </w:rPr>
        <w:tab/>
        <w:t>How the MCData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99" w:name="_CR20_3"/>
      <w:bookmarkStart w:id="8000" w:name="_Toc36108240"/>
      <w:bookmarkStart w:id="8001" w:name="_Toc44599001"/>
      <w:bookmarkStart w:id="8002" w:name="_Toc44602856"/>
      <w:bookmarkStart w:id="8003" w:name="_Toc45198033"/>
      <w:bookmarkStart w:id="8004" w:name="_Toc45696066"/>
      <w:bookmarkStart w:id="8005" w:name="_Toc51851522"/>
      <w:bookmarkStart w:id="8006" w:name="_Toc92225143"/>
      <w:bookmarkStart w:id="8007" w:name="_Toc202372315"/>
      <w:bookmarkEnd w:id="7999"/>
      <w:r w:rsidRPr="00B02A0B">
        <w:t>20.3</w:t>
      </w:r>
      <w:r w:rsidRPr="00B02A0B">
        <w:tab/>
        <w:t>Participating MCData function procedures</w:t>
      </w:r>
      <w:bookmarkEnd w:id="8000"/>
      <w:bookmarkEnd w:id="8001"/>
      <w:bookmarkEnd w:id="8002"/>
      <w:bookmarkEnd w:id="8003"/>
      <w:bookmarkEnd w:id="8004"/>
      <w:bookmarkEnd w:id="8005"/>
      <w:bookmarkEnd w:id="8006"/>
      <w:bookmarkEnd w:id="8007"/>
    </w:p>
    <w:p w14:paraId="776CEDD6" w14:textId="77777777" w:rsidR="00145079" w:rsidRDefault="00145079" w:rsidP="00145079">
      <w:pPr>
        <w:pStyle w:val="Heading3"/>
      </w:pPr>
      <w:bookmarkStart w:id="8008" w:name="_CR20_3_0a"/>
      <w:bookmarkStart w:id="8009" w:name="_Toc36108241"/>
      <w:bookmarkStart w:id="8010" w:name="_Toc44599002"/>
      <w:bookmarkStart w:id="8011" w:name="_Toc44602857"/>
      <w:bookmarkStart w:id="8012" w:name="_Toc45198034"/>
      <w:bookmarkStart w:id="8013" w:name="_Toc45696067"/>
      <w:bookmarkStart w:id="8014" w:name="_Toc51851523"/>
      <w:bookmarkStart w:id="8015" w:name="_Toc92225144"/>
      <w:bookmarkStart w:id="8016" w:name="_Toc202372316"/>
      <w:bookmarkEnd w:id="8008"/>
      <w:r>
        <w:t>20.3.0a</w:t>
      </w:r>
      <w:r>
        <w:tab/>
      </w:r>
      <w:r w:rsidRPr="00EA0100">
        <w:t>SDP offer generation</w:t>
      </w:r>
      <w:bookmarkEnd w:id="8016"/>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lastRenderedPageBreak/>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8017" w:name="_CR20_3_0b"/>
      <w:bookmarkStart w:id="8018" w:name="_Toc202372317"/>
      <w:bookmarkEnd w:id="8017"/>
      <w:r>
        <w:t>20.3.0b</w:t>
      </w:r>
      <w:r>
        <w:tab/>
      </w:r>
      <w:r w:rsidRPr="00EA0100">
        <w:t xml:space="preserve">SDP </w:t>
      </w:r>
      <w:r>
        <w:t>answer</w:t>
      </w:r>
      <w:r w:rsidRPr="00EA0100">
        <w:t xml:space="preserve"> generation</w:t>
      </w:r>
      <w:bookmarkEnd w:id="8018"/>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8019" w:name="_CR20_3_1"/>
      <w:bookmarkStart w:id="8020" w:name="_Toc202372318"/>
      <w:bookmarkEnd w:id="8019"/>
      <w:r w:rsidRPr="00B02A0B">
        <w:t>20.3.1</w:t>
      </w:r>
      <w:r w:rsidRPr="00B02A0B">
        <w:tab/>
        <w:t>Originating participating MCData function procedures</w:t>
      </w:r>
      <w:bookmarkEnd w:id="8009"/>
      <w:bookmarkEnd w:id="8010"/>
      <w:bookmarkEnd w:id="8011"/>
      <w:bookmarkEnd w:id="8012"/>
      <w:bookmarkEnd w:id="8013"/>
      <w:bookmarkEnd w:id="8014"/>
      <w:bookmarkEnd w:id="8015"/>
      <w:bookmarkEnd w:id="8020"/>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if unable to identify the controlling MCData function for IP Connectivity session, shall reject the SIP INVITE request with a SIP 404 (Not Found) response with the warning text "142 unable to determine the controlling 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lastRenderedPageBreak/>
        <w:t>9)</w:t>
      </w:r>
      <w:r w:rsidRPr="00B02A0B">
        <w:tab/>
        <w:t>shall include the option tag "timer" in the Supported header field;</w:t>
      </w:r>
    </w:p>
    <w:p w14:paraId="427A90A8" w14:textId="77777777" w:rsidR="005C31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584532DC" w14:textId="77777777" w:rsidR="008D45FA" w:rsidRDefault="008D45FA" w:rsidP="008D45FA">
      <w:pPr>
        <w:pStyle w:val="B1"/>
      </w:pPr>
      <w:r w:rsidRPr="00FF76D8">
        <w:t>10a)</w:t>
      </w:r>
      <w:r w:rsidRPr="00FF76D8">
        <w:tab/>
      </w:r>
      <w:r>
        <w:t>shall copy the contents of the application/resource-lists MIME body of the received SIP INVITE request into an application/resource-lists MIME body in the outgoing SIP INVITE request</w:t>
      </w:r>
      <w:r w:rsidRPr="00FF76D8">
        <w:t>;</w:t>
      </w:r>
    </w:p>
    <w:p w14:paraId="261558D8" w14:textId="71BD0486" w:rsidR="008D45FA" w:rsidRPr="00B02A0B" w:rsidRDefault="008D45FA" w:rsidP="008D45FA">
      <w:pPr>
        <w:pStyle w:val="B1"/>
      </w:pPr>
      <w:r>
        <w:t>10b)</w:t>
      </w:r>
      <w:r>
        <w:tab/>
      </w:r>
      <w:r w:rsidRPr="007831D5">
        <w:rPr>
          <w:lang w:eastAsia="ko-KR"/>
        </w:rPr>
        <w:t>shall copy the application/vnd.3gpp.mcdata-info+xml MIME body</w:t>
      </w:r>
      <w:r>
        <w:rPr>
          <w:lang w:eastAsia="ko-KR"/>
        </w:rPr>
        <w:t xml:space="preserve"> </w:t>
      </w:r>
      <w:r>
        <w:t>from the received SIP INVITE request</w:t>
      </w:r>
      <w:r w:rsidRPr="007831D5">
        <w:rPr>
          <w:lang w:eastAsia="ko-KR"/>
        </w:rPr>
        <w:t xml:space="preserve"> </w:t>
      </w:r>
      <w:r>
        <w:rPr>
          <w:lang w:eastAsia="ko-KR"/>
        </w:rPr>
        <w:t>in</w:t>
      </w:r>
      <w:r w:rsidRPr="007831D5">
        <w:rPr>
          <w:lang w:eastAsia="ko-KR"/>
        </w:rPr>
        <w:t xml:space="preserve">to the outgoing </w:t>
      </w:r>
      <w:r w:rsidRPr="0073469F">
        <w:t>SIP INVITE request</w:t>
      </w:r>
      <w:r w:rsidRPr="00CF5207">
        <w:t>;</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AD5D21B" w14:textId="77777777" w:rsidR="008D45FA" w:rsidRDefault="00AA37F7" w:rsidP="005C310B">
      <w:pPr>
        <w:pStyle w:val="B1"/>
      </w:pPr>
      <w:r>
        <w:t>NOTE 6:</w:t>
      </w:r>
      <w:r>
        <w:tab/>
        <w:t>How the local MCData system routes the SIP request through an exit MCData gateway server is out of the scope of the present document.</w:t>
      </w:r>
    </w:p>
    <w:p w14:paraId="39AD0EDC" w14:textId="2DC35D0F"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8021" w:name="_CR20_3_2"/>
      <w:bookmarkStart w:id="8022" w:name="_Toc36108242"/>
      <w:bookmarkStart w:id="8023" w:name="_Toc44599003"/>
      <w:bookmarkStart w:id="8024" w:name="_Toc44602858"/>
      <w:bookmarkStart w:id="8025" w:name="_Toc45198035"/>
      <w:bookmarkStart w:id="8026" w:name="_Toc45696068"/>
      <w:bookmarkStart w:id="8027" w:name="_Toc51851524"/>
      <w:bookmarkStart w:id="8028" w:name="_Toc92225145"/>
      <w:bookmarkStart w:id="8029" w:name="_Toc202372319"/>
      <w:bookmarkEnd w:id="8021"/>
      <w:r w:rsidRPr="00B02A0B">
        <w:t>20.3.2</w:t>
      </w:r>
      <w:r w:rsidRPr="00B02A0B">
        <w:tab/>
        <w:t>Terminating participating MCData function procedures</w:t>
      </w:r>
      <w:bookmarkEnd w:id="8022"/>
      <w:bookmarkEnd w:id="8023"/>
      <w:bookmarkEnd w:id="8024"/>
      <w:bookmarkEnd w:id="8025"/>
      <w:bookmarkEnd w:id="8026"/>
      <w:bookmarkEnd w:id="8027"/>
      <w:bookmarkEnd w:id="8028"/>
      <w:bookmarkEnd w:id="8029"/>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lastRenderedPageBreak/>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8030" w:name="_CR20_4"/>
      <w:bookmarkStart w:id="8031" w:name="_Toc36108243"/>
      <w:bookmarkStart w:id="8032" w:name="_Toc44599004"/>
      <w:bookmarkStart w:id="8033" w:name="_Toc44602859"/>
      <w:bookmarkStart w:id="8034" w:name="_Toc45198036"/>
      <w:bookmarkStart w:id="8035" w:name="_Toc45696069"/>
      <w:bookmarkStart w:id="8036" w:name="_Toc51851525"/>
      <w:bookmarkStart w:id="8037" w:name="_Toc92225146"/>
      <w:bookmarkStart w:id="8038" w:name="_Toc202372320"/>
      <w:bookmarkEnd w:id="8030"/>
      <w:r w:rsidRPr="00B02A0B">
        <w:t>20.4</w:t>
      </w:r>
      <w:r w:rsidRPr="00B02A0B">
        <w:tab/>
        <w:t>Controlling MCData function procedures</w:t>
      </w:r>
      <w:bookmarkEnd w:id="8031"/>
      <w:bookmarkEnd w:id="8032"/>
      <w:bookmarkEnd w:id="8033"/>
      <w:bookmarkEnd w:id="8034"/>
      <w:bookmarkEnd w:id="8035"/>
      <w:bookmarkEnd w:id="8036"/>
      <w:bookmarkEnd w:id="8037"/>
      <w:bookmarkEnd w:id="8038"/>
    </w:p>
    <w:p w14:paraId="23E337C4" w14:textId="77777777" w:rsidR="00145079" w:rsidRPr="0073469F" w:rsidRDefault="00145079" w:rsidP="00145079">
      <w:pPr>
        <w:pStyle w:val="Heading3"/>
        <w:rPr>
          <w:lang w:eastAsia="ko-KR"/>
        </w:rPr>
      </w:pPr>
      <w:bookmarkStart w:id="8039" w:name="_CR20_4_0a"/>
      <w:bookmarkStart w:id="8040" w:name="_Toc36108244"/>
      <w:bookmarkStart w:id="8041" w:name="_Toc44599005"/>
      <w:bookmarkStart w:id="8042" w:name="_Toc44602860"/>
      <w:bookmarkStart w:id="8043" w:name="_Toc45198037"/>
      <w:bookmarkStart w:id="8044" w:name="_Toc45696070"/>
      <w:bookmarkStart w:id="8045" w:name="_Toc51851526"/>
      <w:bookmarkStart w:id="8046" w:name="_Toc92225147"/>
      <w:bookmarkStart w:id="8047" w:name="_Toc202372321"/>
      <w:bookmarkEnd w:id="8039"/>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8047"/>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8048"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8048"/>
    </w:p>
    <w:p w14:paraId="566A0FF3" w14:textId="77777777" w:rsidR="00145079" w:rsidRDefault="00145079" w:rsidP="00145079">
      <w:pPr>
        <w:pStyle w:val="Heading3"/>
        <w:rPr>
          <w:lang w:eastAsia="ko-KR"/>
        </w:rPr>
      </w:pPr>
      <w:bookmarkStart w:id="8049" w:name="_CR20_4_0b"/>
      <w:bookmarkStart w:id="8050" w:name="_Toc202372322"/>
      <w:bookmarkEnd w:id="8049"/>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8050"/>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8051" w:name="_CR20_4_1"/>
      <w:bookmarkStart w:id="8052" w:name="_Toc202372323"/>
      <w:bookmarkEnd w:id="8051"/>
      <w:r w:rsidRPr="00B02A0B">
        <w:t>20.4.1</w:t>
      </w:r>
      <w:r w:rsidRPr="00B02A0B">
        <w:tab/>
      </w:r>
      <w:r w:rsidRPr="00B02A0B">
        <w:rPr>
          <w:noProof/>
        </w:rPr>
        <w:t xml:space="preserve">Originating </w:t>
      </w:r>
      <w:r w:rsidRPr="00B02A0B">
        <w:rPr>
          <w:noProof/>
          <w:lang w:val="en-US"/>
        </w:rPr>
        <w:t>p</w:t>
      </w:r>
      <w:r w:rsidRPr="00B02A0B">
        <w:rPr>
          <w:noProof/>
        </w:rPr>
        <w:t>rocedures</w:t>
      </w:r>
      <w:bookmarkEnd w:id="8040"/>
      <w:bookmarkEnd w:id="8041"/>
      <w:bookmarkEnd w:id="8042"/>
      <w:bookmarkEnd w:id="8043"/>
      <w:bookmarkEnd w:id="8044"/>
      <w:bookmarkEnd w:id="8045"/>
      <w:bookmarkEnd w:id="8046"/>
      <w:bookmarkEnd w:id="8052"/>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4A942EDB" w:rsidR="005C310B" w:rsidRDefault="005C310B" w:rsidP="00915144">
      <w:pPr>
        <w:pStyle w:val="B1"/>
        <w:numPr>
          <w:ilvl w:val="0"/>
          <w:numId w:val="43"/>
        </w:numPr>
      </w:pPr>
      <w:r w:rsidRPr="00B02A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&lt;mcdata-request-uri&gt; element set to the MCData ID of the terminating user;</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8053" w:name="_CR20_4_2"/>
      <w:bookmarkStart w:id="8054" w:name="_Toc36108245"/>
      <w:bookmarkStart w:id="8055" w:name="_Toc44599006"/>
      <w:bookmarkStart w:id="8056" w:name="_Toc44602861"/>
      <w:bookmarkStart w:id="8057" w:name="_Toc45198038"/>
      <w:bookmarkStart w:id="8058" w:name="_Toc45696071"/>
      <w:bookmarkStart w:id="8059" w:name="_Toc51851527"/>
      <w:bookmarkStart w:id="8060" w:name="_Toc92225148"/>
      <w:bookmarkStart w:id="8061" w:name="_Toc202372324"/>
      <w:bookmarkEnd w:id="8053"/>
      <w:r w:rsidRPr="00B02A0B">
        <w:t>20.4.2</w:t>
      </w:r>
      <w:r w:rsidRPr="00B02A0B">
        <w:tab/>
        <w:t>Terminating procedures</w:t>
      </w:r>
      <w:bookmarkEnd w:id="8054"/>
      <w:bookmarkEnd w:id="8055"/>
      <w:bookmarkEnd w:id="8056"/>
      <w:bookmarkEnd w:id="8057"/>
      <w:bookmarkEnd w:id="8058"/>
      <w:bookmarkEnd w:id="8059"/>
      <w:bookmarkEnd w:id="8060"/>
      <w:bookmarkEnd w:id="8061"/>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lastRenderedPageBreak/>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lastRenderedPageBreak/>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62" w:name="_CR21"/>
      <w:bookmarkStart w:id="8063" w:name="_Toc36108246"/>
      <w:bookmarkStart w:id="8064" w:name="_Toc44599007"/>
      <w:bookmarkStart w:id="8065" w:name="_Toc44602862"/>
      <w:bookmarkStart w:id="8066" w:name="_Toc45198039"/>
      <w:bookmarkStart w:id="8067" w:name="_Toc45696072"/>
      <w:bookmarkStart w:id="8068" w:name="_Toc51851528"/>
      <w:bookmarkStart w:id="8069" w:name="_Toc92225149"/>
      <w:bookmarkStart w:id="8070" w:name="_Toc202372325"/>
      <w:bookmarkEnd w:id="8062"/>
      <w:r w:rsidRPr="00B02A0B">
        <w:t>21</w:t>
      </w:r>
      <w:r w:rsidRPr="00B02A0B">
        <w:tab/>
      </w:r>
      <w:r w:rsidRPr="00B02A0B">
        <w:rPr>
          <w:noProof/>
        </w:rPr>
        <w:t>MCData Message Store</w:t>
      </w:r>
      <w:bookmarkEnd w:id="8063"/>
      <w:bookmarkEnd w:id="8064"/>
      <w:bookmarkEnd w:id="8065"/>
      <w:bookmarkEnd w:id="8066"/>
      <w:bookmarkEnd w:id="8067"/>
      <w:bookmarkEnd w:id="8068"/>
      <w:bookmarkEnd w:id="8069"/>
      <w:bookmarkEnd w:id="8070"/>
    </w:p>
    <w:p w14:paraId="5270F5E0" w14:textId="77777777" w:rsidR="005C310B" w:rsidRPr="00B02A0B" w:rsidRDefault="005C310B" w:rsidP="007D34FE">
      <w:pPr>
        <w:pStyle w:val="Heading2"/>
      </w:pPr>
      <w:bookmarkStart w:id="8071" w:name="_CR21_1"/>
      <w:bookmarkStart w:id="8072" w:name="_Toc36108247"/>
      <w:bookmarkStart w:id="8073" w:name="_Toc44599008"/>
      <w:bookmarkStart w:id="8074" w:name="_Toc44602863"/>
      <w:bookmarkStart w:id="8075" w:name="_Toc45198040"/>
      <w:bookmarkStart w:id="8076" w:name="_Toc45696073"/>
      <w:bookmarkStart w:id="8077" w:name="_Toc51851529"/>
      <w:bookmarkStart w:id="8078" w:name="_Toc92225150"/>
      <w:bookmarkStart w:id="8079" w:name="_Toc202372326"/>
      <w:bookmarkEnd w:id="8071"/>
      <w:r w:rsidRPr="00B02A0B">
        <w:t>21.1</w:t>
      </w:r>
      <w:r w:rsidRPr="00B02A0B">
        <w:tab/>
        <w:t>General</w:t>
      </w:r>
      <w:bookmarkEnd w:id="8072"/>
      <w:bookmarkEnd w:id="8073"/>
      <w:bookmarkEnd w:id="8074"/>
      <w:bookmarkEnd w:id="8075"/>
      <w:bookmarkEnd w:id="8076"/>
      <w:bookmarkEnd w:id="8077"/>
      <w:bookmarkEnd w:id="8078"/>
      <w:bookmarkEnd w:id="8079"/>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lastRenderedPageBreak/>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80" w:name="_CR21_2"/>
      <w:bookmarkStart w:id="8081" w:name="_Toc36108248"/>
      <w:bookmarkStart w:id="8082" w:name="_Toc44599009"/>
      <w:bookmarkStart w:id="8083" w:name="_Toc44602864"/>
      <w:bookmarkStart w:id="8084" w:name="_Toc45198041"/>
      <w:bookmarkStart w:id="8085" w:name="_Toc45696074"/>
      <w:bookmarkStart w:id="8086" w:name="_Toc51851530"/>
      <w:bookmarkStart w:id="8087" w:name="_Toc92225151"/>
      <w:bookmarkStart w:id="8088" w:name="_Toc202372327"/>
      <w:bookmarkEnd w:id="8080"/>
      <w:r w:rsidRPr="00B02A0B">
        <w:t>21.2</w:t>
      </w:r>
      <w:r w:rsidRPr="00B02A0B">
        <w:tab/>
        <w:t>MCData message store functions and client procedures</w:t>
      </w:r>
      <w:bookmarkEnd w:id="8081"/>
      <w:bookmarkEnd w:id="8082"/>
      <w:bookmarkEnd w:id="8083"/>
      <w:bookmarkEnd w:id="8084"/>
      <w:bookmarkEnd w:id="8085"/>
      <w:bookmarkEnd w:id="8086"/>
      <w:bookmarkEnd w:id="8087"/>
      <w:bookmarkEnd w:id="8088"/>
    </w:p>
    <w:p w14:paraId="4514C311" w14:textId="77777777" w:rsidR="005C310B" w:rsidRPr="00B02A0B" w:rsidRDefault="005C310B" w:rsidP="007D34FE">
      <w:pPr>
        <w:pStyle w:val="Heading3"/>
      </w:pPr>
      <w:bookmarkStart w:id="8089" w:name="_CR21_2_1"/>
      <w:bookmarkStart w:id="8090" w:name="_Toc36108249"/>
      <w:bookmarkStart w:id="8091" w:name="_Toc44599010"/>
      <w:bookmarkStart w:id="8092" w:name="_Toc44602865"/>
      <w:bookmarkStart w:id="8093" w:name="_Toc45198042"/>
      <w:bookmarkStart w:id="8094" w:name="_Toc45696075"/>
      <w:bookmarkStart w:id="8095" w:name="_Toc51851531"/>
      <w:bookmarkStart w:id="8096" w:name="_Toc92225152"/>
      <w:bookmarkStart w:id="8097" w:name="_Toc202372328"/>
      <w:bookmarkEnd w:id="8089"/>
      <w:r w:rsidRPr="00B02A0B">
        <w:t>21.2.1</w:t>
      </w:r>
      <w:r w:rsidRPr="00B02A0B">
        <w:tab/>
        <w:t>Object retrieval procedure</w:t>
      </w:r>
      <w:bookmarkEnd w:id="8090"/>
      <w:bookmarkEnd w:id="8091"/>
      <w:bookmarkEnd w:id="8092"/>
      <w:bookmarkEnd w:id="8093"/>
      <w:bookmarkEnd w:id="8094"/>
      <w:bookmarkEnd w:id="8095"/>
      <w:bookmarkEnd w:id="8096"/>
      <w:bookmarkEnd w:id="8097"/>
    </w:p>
    <w:p w14:paraId="488C30A7" w14:textId="77777777" w:rsidR="005C310B" w:rsidRPr="00B02A0B" w:rsidRDefault="005C310B" w:rsidP="007D34FE">
      <w:pPr>
        <w:pStyle w:val="Heading4"/>
        <w:rPr>
          <w:rFonts w:eastAsia="Malgun Gothic"/>
        </w:rPr>
      </w:pPr>
      <w:bookmarkStart w:id="8098" w:name="_CR21_2_1_1"/>
      <w:bookmarkStart w:id="8099" w:name="_Toc36108250"/>
      <w:bookmarkStart w:id="8100" w:name="_Toc44599011"/>
      <w:bookmarkStart w:id="8101" w:name="_Toc44602866"/>
      <w:bookmarkStart w:id="8102" w:name="_Toc45198043"/>
      <w:bookmarkStart w:id="8103" w:name="_Toc45696076"/>
      <w:bookmarkStart w:id="8104" w:name="_Toc51851532"/>
      <w:bookmarkStart w:id="8105" w:name="_Toc92225153"/>
      <w:bookmarkStart w:id="8106" w:name="_Toc202372329"/>
      <w:bookmarkEnd w:id="8098"/>
      <w:r w:rsidRPr="00B02A0B">
        <w:rPr>
          <w:rFonts w:eastAsia="Malgun Gothic"/>
        </w:rPr>
        <w:t>21.2.1.1</w:t>
      </w:r>
      <w:r w:rsidRPr="00B02A0B">
        <w:rPr>
          <w:rFonts w:eastAsia="Malgun Gothic"/>
        </w:rPr>
        <w:tab/>
        <w:t>Message store client procedures</w:t>
      </w:r>
      <w:bookmarkEnd w:id="8099"/>
      <w:bookmarkEnd w:id="8100"/>
      <w:bookmarkEnd w:id="8101"/>
      <w:bookmarkEnd w:id="8102"/>
      <w:bookmarkEnd w:id="8103"/>
      <w:bookmarkEnd w:id="8104"/>
      <w:bookmarkEnd w:id="8105"/>
      <w:bookmarkEnd w:id="8106"/>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107" w:name="_CR21_2_1_2"/>
      <w:bookmarkStart w:id="8108" w:name="_Toc36108251"/>
      <w:bookmarkStart w:id="8109" w:name="_Toc44599012"/>
      <w:bookmarkStart w:id="8110" w:name="_Toc44602867"/>
      <w:bookmarkStart w:id="8111" w:name="_Toc45198044"/>
      <w:bookmarkStart w:id="8112" w:name="_Toc45696077"/>
      <w:bookmarkStart w:id="8113" w:name="_Toc51851533"/>
      <w:bookmarkStart w:id="8114" w:name="_Toc92225154"/>
      <w:bookmarkStart w:id="8115" w:name="_Toc202372330"/>
      <w:bookmarkEnd w:id="8107"/>
      <w:r w:rsidRPr="00B02A0B">
        <w:rPr>
          <w:rFonts w:eastAsia="Malgun Gothic"/>
        </w:rPr>
        <w:t>21.2.1.2</w:t>
      </w:r>
      <w:r w:rsidRPr="00B02A0B">
        <w:rPr>
          <w:rFonts w:eastAsia="Malgun Gothic"/>
        </w:rPr>
        <w:tab/>
        <w:t>Message store function procedures</w:t>
      </w:r>
      <w:bookmarkEnd w:id="8108"/>
      <w:bookmarkEnd w:id="8109"/>
      <w:bookmarkEnd w:id="8110"/>
      <w:bookmarkEnd w:id="8111"/>
      <w:bookmarkEnd w:id="8112"/>
      <w:bookmarkEnd w:id="8113"/>
      <w:bookmarkEnd w:id="8114"/>
      <w:bookmarkEnd w:id="8115"/>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116" w:name="_CR21_2_2"/>
      <w:bookmarkStart w:id="8117" w:name="_Toc36108252"/>
      <w:bookmarkStart w:id="8118" w:name="_Toc44599013"/>
      <w:bookmarkStart w:id="8119" w:name="_Toc44602868"/>
      <w:bookmarkStart w:id="8120" w:name="_Toc45198045"/>
      <w:bookmarkStart w:id="8121" w:name="_Toc45696078"/>
      <w:bookmarkStart w:id="8122" w:name="_Toc51851534"/>
      <w:bookmarkStart w:id="8123" w:name="_Toc92225155"/>
      <w:bookmarkStart w:id="8124" w:name="_Toc202372331"/>
      <w:bookmarkEnd w:id="8116"/>
      <w:r w:rsidRPr="00B02A0B">
        <w:t>21.2.2</w:t>
      </w:r>
      <w:r w:rsidRPr="00B02A0B">
        <w:tab/>
        <w:t>Object search procedure</w:t>
      </w:r>
      <w:bookmarkEnd w:id="8117"/>
      <w:bookmarkEnd w:id="8118"/>
      <w:bookmarkEnd w:id="8119"/>
      <w:bookmarkEnd w:id="8120"/>
      <w:bookmarkEnd w:id="8121"/>
      <w:bookmarkEnd w:id="8122"/>
      <w:bookmarkEnd w:id="8123"/>
      <w:bookmarkEnd w:id="8124"/>
    </w:p>
    <w:p w14:paraId="0C161E51" w14:textId="77777777" w:rsidR="005C310B" w:rsidRPr="00B02A0B" w:rsidRDefault="005C310B" w:rsidP="007D34FE">
      <w:pPr>
        <w:pStyle w:val="Heading4"/>
        <w:rPr>
          <w:rFonts w:eastAsia="Malgun Gothic"/>
        </w:rPr>
      </w:pPr>
      <w:bookmarkStart w:id="8125" w:name="_CR21_2_2_1"/>
      <w:bookmarkStart w:id="8126" w:name="_Toc36108253"/>
      <w:bookmarkStart w:id="8127" w:name="_Toc44599014"/>
      <w:bookmarkStart w:id="8128" w:name="_Toc44602869"/>
      <w:bookmarkStart w:id="8129" w:name="_Toc45198046"/>
      <w:bookmarkStart w:id="8130" w:name="_Toc45696079"/>
      <w:bookmarkStart w:id="8131" w:name="_Toc51851535"/>
      <w:bookmarkStart w:id="8132" w:name="_Toc92225156"/>
      <w:bookmarkStart w:id="8133" w:name="_Toc202372332"/>
      <w:bookmarkEnd w:id="8125"/>
      <w:r w:rsidRPr="00B02A0B">
        <w:rPr>
          <w:rFonts w:eastAsia="Malgun Gothic"/>
        </w:rPr>
        <w:t>21.2.2.1</w:t>
      </w:r>
      <w:r w:rsidRPr="00B02A0B">
        <w:rPr>
          <w:rFonts w:eastAsia="Malgun Gothic"/>
        </w:rPr>
        <w:tab/>
        <w:t>Message store client procedures</w:t>
      </w:r>
      <w:bookmarkEnd w:id="8126"/>
      <w:bookmarkEnd w:id="8127"/>
      <w:bookmarkEnd w:id="8128"/>
      <w:bookmarkEnd w:id="8129"/>
      <w:bookmarkEnd w:id="8130"/>
      <w:bookmarkEnd w:id="8131"/>
      <w:bookmarkEnd w:id="8132"/>
      <w:bookmarkEnd w:id="8133"/>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lastRenderedPageBreak/>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134" w:name="_CR21_2_2_2"/>
      <w:bookmarkStart w:id="8135" w:name="_Toc36108254"/>
      <w:bookmarkStart w:id="8136" w:name="_Toc44599015"/>
      <w:bookmarkStart w:id="8137" w:name="_Toc44602870"/>
      <w:bookmarkStart w:id="8138" w:name="_Toc45198047"/>
      <w:bookmarkStart w:id="8139" w:name="_Toc45696080"/>
      <w:bookmarkStart w:id="8140" w:name="_Toc51851536"/>
      <w:bookmarkStart w:id="8141" w:name="_Toc92225157"/>
      <w:bookmarkStart w:id="8142" w:name="_Toc202372333"/>
      <w:bookmarkEnd w:id="8134"/>
      <w:r w:rsidRPr="00B02A0B">
        <w:rPr>
          <w:rFonts w:eastAsia="Malgun Gothic"/>
        </w:rPr>
        <w:t>21.2.2.2</w:t>
      </w:r>
      <w:r w:rsidRPr="00B02A0B">
        <w:rPr>
          <w:rFonts w:eastAsia="Malgun Gothic"/>
        </w:rPr>
        <w:tab/>
        <w:t>Message store function procedures</w:t>
      </w:r>
      <w:bookmarkEnd w:id="8135"/>
      <w:bookmarkEnd w:id="8136"/>
      <w:bookmarkEnd w:id="8137"/>
      <w:bookmarkEnd w:id="8138"/>
      <w:bookmarkEnd w:id="8139"/>
      <w:bookmarkEnd w:id="8140"/>
      <w:bookmarkEnd w:id="8141"/>
      <w:bookmarkEnd w:id="8142"/>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pPr>
      <w:bookmarkStart w:id="8143" w:name="_CR21_2_3"/>
      <w:bookmarkStart w:id="8144" w:name="_Toc36108255"/>
      <w:bookmarkStart w:id="8145" w:name="_Toc44599016"/>
      <w:bookmarkStart w:id="8146" w:name="_Toc44602871"/>
      <w:bookmarkStart w:id="8147" w:name="_Toc45198048"/>
      <w:bookmarkStart w:id="8148" w:name="_Toc45696081"/>
      <w:bookmarkStart w:id="8149" w:name="_Toc51851537"/>
      <w:bookmarkStart w:id="8150" w:name="_Toc92225158"/>
      <w:bookmarkStart w:id="8151" w:name="_Toc202372334"/>
      <w:bookmarkEnd w:id="8143"/>
      <w:r w:rsidRPr="00B02A0B">
        <w:t>21.2.3</w:t>
      </w:r>
      <w:r w:rsidRPr="00B02A0B">
        <w:tab/>
        <w:t>Update object(s) procedure</w:t>
      </w:r>
      <w:bookmarkEnd w:id="8144"/>
      <w:bookmarkEnd w:id="8145"/>
      <w:bookmarkEnd w:id="8146"/>
      <w:bookmarkEnd w:id="8147"/>
      <w:bookmarkEnd w:id="8148"/>
      <w:bookmarkEnd w:id="8149"/>
      <w:bookmarkEnd w:id="8150"/>
      <w:bookmarkEnd w:id="8151"/>
    </w:p>
    <w:p w14:paraId="1636D9E4" w14:textId="77777777" w:rsidR="005C310B" w:rsidRPr="00B02A0B" w:rsidRDefault="005C310B" w:rsidP="007D34FE">
      <w:pPr>
        <w:pStyle w:val="Heading4"/>
        <w:rPr>
          <w:rFonts w:eastAsia="Malgun Gothic"/>
        </w:rPr>
      </w:pPr>
      <w:bookmarkStart w:id="8152" w:name="_CR21_2_3_1"/>
      <w:bookmarkStart w:id="8153" w:name="_Toc36108256"/>
      <w:bookmarkStart w:id="8154" w:name="_Toc44599017"/>
      <w:bookmarkStart w:id="8155" w:name="_Toc44602872"/>
      <w:bookmarkStart w:id="8156" w:name="_Toc45198049"/>
      <w:bookmarkStart w:id="8157" w:name="_Toc45696082"/>
      <w:bookmarkStart w:id="8158" w:name="_Toc51851538"/>
      <w:bookmarkStart w:id="8159" w:name="_Toc92225159"/>
      <w:bookmarkStart w:id="8160" w:name="_Toc202372335"/>
      <w:bookmarkEnd w:id="8152"/>
      <w:r w:rsidRPr="00B02A0B">
        <w:rPr>
          <w:rFonts w:eastAsia="Malgun Gothic"/>
        </w:rPr>
        <w:t>21.2.3.1</w:t>
      </w:r>
      <w:r w:rsidRPr="00B02A0B">
        <w:rPr>
          <w:rFonts w:eastAsia="Malgun Gothic"/>
        </w:rPr>
        <w:tab/>
        <w:t>Message store client procedures</w:t>
      </w:r>
      <w:bookmarkEnd w:id="8153"/>
      <w:bookmarkEnd w:id="8154"/>
      <w:bookmarkEnd w:id="8155"/>
      <w:bookmarkEnd w:id="8156"/>
      <w:bookmarkEnd w:id="8157"/>
      <w:bookmarkEnd w:id="8158"/>
      <w:bookmarkEnd w:id="8159"/>
      <w:bookmarkEnd w:id="8160"/>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61" w:name="_CR21_2_3_2"/>
      <w:bookmarkStart w:id="8162" w:name="_Toc36108257"/>
      <w:bookmarkStart w:id="8163" w:name="_Toc44599018"/>
      <w:bookmarkStart w:id="8164" w:name="_Toc44602873"/>
      <w:bookmarkStart w:id="8165" w:name="_Toc45198050"/>
      <w:bookmarkStart w:id="8166" w:name="_Toc45696083"/>
      <w:bookmarkStart w:id="8167" w:name="_Toc51851539"/>
      <w:bookmarkStart w:id="8168" w:name="_Toc92225160"/>
      <w:bookmarkStart w:id="8169" w:name="_Toc202372336"/>
      <w:bookmarkEnd w:id="8161"/>
      <w:r w:rsidRPr="00B02A0B">
        <w:rPr>
          <w:rFonts w:eastAsia="Malgun Gothic"/>
        </w:rPr>
        <w:t>21.2.3.2</w:t>
      </w:r>
      <w:r w:rsidRPr="00B02A0B">
        <w:rPr>
          <w:rFonts w:eastAsia="Malgun Gothic"/>
        </w:rPr>
        <w:tab/>
        <w:t>Message store function procedures</w:t>
      </w:r>
      <w:bookmarkEnd w:id="8162"/>
      <w:bookmarkEnd w:id="8163"/>
      <w:bookmarkEnd w:id="8164"/>
      <w:bookmarkEnd w:id="8165"/>
      <w:bookmarkEnd w:id="8166"/>
      <w:bookmarkEnd w:id="8167"/>
      <w:bookmarkEnd w:id="8168"/>
      <w:bookmarkEnd w:id="8169"/>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lastRenderedPageBreak/>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70" w:name="_CR21_2_4"/>
      <w:bookmarkStart w:id="8171" w:name="_Toc36108258"/>
      <w:bookmarkStart w:id="8172" w:name="_Toc44599019"/>
      <w:bookmarkStart w:id="8173" w:name="_Toc44602874"/>
      <w:bookmarkStart w:id="8174" w:name="_Toc45198051"/>
      <w:bookmarkStart w:id="8175" w:name="_Toc45696084"/>
      <w:bookmarkStart w:id="8176" w:name="_Toc51851540"/>
      <w:bookmarkStart w:id="8177" w:name="_Toc92225161"/>
      <w:bookmarkStart w:id="8178" w:name="_Toc202372337"/>
      <w:bookmarkEnd w:id="8170"/>
      <w:r w:rsidRPr="00B02A0B">
        <w:t>21.2.4</w:t>
      </w:r>
      <w:r w:rsidRPr="00B02A0B">
        <w:tab/>
        <w:t>Delete stored object(s) procedure</w:t>
      </w:r>
      <w:bookmarkEnd w:id="8171"/>
      <w:bookmarkEnd w:id="8172"/>
      <w:bookmarkEnd w:id="8173"/>
      <w:bookmarkEnd w:id="8174"/>
      <w:bookmarkEnd w:id="8175"/>
      <w:bookmarkEnd w:id="8176"/>
      <w:bookmarkEnd w:id="8177"/>
      <w:bookmarkEnd w:id="8178"/>
    </w:p>
    <w:p w14:paraId="4D3B74B6" w14:textId="77777777" w:rsidR="005C310B" w:rsidRPr="00B02A0B" w:rsidRDefault="005C310B" w:rsidP="007D34FE">
      <w:pPr>
        <w:pStyle w:val="Heading4"/>
        <w:rPr>
          <w:rFonts w:eastAsia="Malgun Gothic"/>
        </w:rPr>
      </w:pPr>
      <w:bookmarkStart w:id="8179" w:name="_CR21_2_4_1"/>
      <w:bookmarkStart w:id="8180" w:name="_Toc36108259"/>
      <w:bookmarkStart w:id="8181" w:name="_Toc44599020"/>
      <w:bookmarkStart w:id="8182" w:name="_Toc44602875"/>
      <w:bookmarkStart w:id="8183" w:name="_Toc45198052"/>
      <w:bookmarkStart w:id="8184" w:name="_Toc45696085"/>
      <w:bookmarkStart w:id="8185" w:name="_Toc51851541"/>
      <w:bookmarkStart w:id="8186" w:name="_Toc92225162"/>
      <w:bookmarkStart w:id="8187" w:name="_Toc202372338"/>
      <w:bookmarkEnd w:id="8179"/>
      <w:r w:rsidRPr="00B02A0B">
        <w:rPr>
          <w:rFonts w:eastAsia="Malgun Gothic"/>
        </w:rPr>
        <w:t>21.2.4.1</w:t>
      </w:r>
      <w:r w:rsidRPr="00B02A0B">
        <w:rPr>
          <w:rFonts w:eastAsia="Malgun Gothic"/>
        </w:rPr>
        <w:tab/>
        <w:t>Message store client procedures</w:t>
      </w:r>
      <w:bookmarkEnd w:id="8180"/>
      <w:bookmarkEnd w:id="8181"/>
      <w:bookmarkEnd w:id="8182"/>
      <w:bookmarkEnd w:id="8183"/>
      <w:bookmarkEnd w:id="8184"/>
      <w:bookmarkEnd w:id="8185"/>
      <w:bookmarkEnd w:id="8186"/>
      <w:bookmarkEnd w:id="8187"/>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88" w:name="_CR21_2_4_2"/>
      <w:bookmarkStart w:id="8189" w:name="_Toc36108260"/>
      <w:bookmarkStart w:id="8190" w:name="_Toc44599021"/>
      <w:bookmarkStart w:id="8191" w:name="_Toc44602876"/>
      <w:bookmarkStart w:id="8192" w:name="_Toc45198053"/>
      <w:bookmarkStart w:id="8193" w:name="_Toc45696086"/>
      <w:bookmarkStart w:id="8194" w:name="_Toc51851542"/>
      <w:bookmarkStart w:id="8195" w:name="_Toc92225163"/>
      <w:bookmarkStart w:id="8196" w:name="_Toc202372339"/>
      <w:bookmarkEnd w:id="8188"/>
      <w:r w:rsidRPr="00B02A0B">
        <w:rPr>
          <w:rFonts w:eastAsia="Malgun Gothic"/>
        </w:rPr>
        <w:t>21.2.4.2</w:t>
      </w:r>
      <w:r w:rsidRPr="00B02A0B">
        <w:rPr>
          <w:rFonts w:eastAsia="Malgun Gothic"/>
        </w:rPr>
        <w:tab/>
        <w:t>Message store function procedures</w:t>
      </w:r>
      <w:bookmarkEnd w:id="8189"/>
      <w:bookmarkEnd w:id="8190"/>
      <w:bookmarkEnd w:id="8191"/>
      <w:bookmarkEnd w:id="8192"/>
      <w:bookmarkEnd w:id="8193"/>
      <w:bookmarkEnd w:id="8194"/>
      <w:bookmarkEnd w:id="8195"/>
      <w:bookmarkEnd w:id="8196"/>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97" w:name="_CR21_2_5"/>
      <w:bookmarkStart w:id="8198" w:name="_Toc36108261"/>
      <w:bookmarkStart w:id="8199" w:name="_Toc44599022"/>
      <w:bookmarkStart w:id="8200" w:name="_Toc44602877"/>
      <w:bookmarkStart w:id="8201" w:name="_Toc45198054"/>
      <w:bookmarkStart w:id="8202" w:name="_Toc45696087"/>
      <w:bookmarkStart w:id="8203" w:name="_Toc51851543"/>
      <w:bookmarkStart w:id="8204" w:name="_Toc92225164"/>
      <w:bookmarkStart w:id="8205" w:name="_Toc202372340"/>
      <w:bookmarkEnd w:id="8197"/>
      <w:r w:rsidRPr="00B02A0B">
        <w:t>21.2.5</w:t>
      </w:r>
      <w:r w:rsidRPr="00B02A0B">
        <w:tab/>
        <w:t>Void</w:t>
      </w:r>
      <w:bookmarkEnd w:id="8198"/>
      <w:bookmarkEnd w:id="8199"/>
      <w:bookmarkEnd w:id="8200"/>
      <w:bookmarkEnd w:id="8201"/>
      <w:bookmarkEnd w:id="8202"/>
      <w:bookmarkEnd w:id="8203"/>
      <w:bookmarkEnd w:id="8204"/>
      <w:bookmarkEnd w:id="8205"/>
    </w:p>
    <w:p w14:paraId="037EB4EC" w14:textId="3AA0FD64" w:rsidR="005C310B" w:rsidRPr="00B02A0B" w:rsidRDefault="005C310B" w:rsidP="007D34FE">
      <w:pPr>
        <w:pStyle w:val="Heading3"/>
      </w:pPr>
      <w:bookmarkStart w:id="8206" w:name="_CR21_2_5A"/>
      <w:bookmarkStart w:id="8207" w:name="_Toc44599023"/>
      <w:bookmarkStart w:id="8208" w:name="_Toc44602878"/>
      <w:bookmarkStart w:id="8209" w:name="_Toc45198055"/>
      <w:bookmarkStart w:id="8210" w:name="_Toc45696088"/>
      <w:bookmarkStart w:id="8211" w:name="_Toc51851544"/>
      <w:bookmarkStart w:id="8212" w:name="_Toc92225165"/>
      <w:bookmarkStart w:id="8213" w:name="_Toc202372341"/>
      <w:bookmarkEnd w:id="8206"/>
      <w:r w:rsidRPr="00B02A0B">
        <w:t>21.2.5A</w:t>
      </w:r>
      <w:r w:rsidRPr="00B02A0B">
        <w:tab/>
        <w:t>Deposit an object</w:t>
      </w:r>
      <w:bookmarkEnd w:id="8207"/>
      <w:bookmarkEnd w:id="8208"/>
      <w:bookmarkEnd w:id="8209"/>
      <w:bookmarkEnd w:id="8210"/>
      <w:bookmarkEnd w:id="8211"/>
      <w:bookmarkEnd w:id="8212"/>
      <w:r w:rsidR="00474AC2" w:rsidRPr="00474AC2">
        <w:t xml:space="preserve"> </w:t>
      </w:r>
      <w:r w:rsidR="00474AC2" w:rsidRPr="00B02A0B">
        <w:t>procedure</w:t>
      </w:r>
      <w:bookmarkEnd w:id="8213"/>
    </w:p>
    <w:p w14:paraId="2EEF8133" w14:textId="77777777" w:rsidR="005C310B" w:rsidRPr="00B02A0B" w:rsidRDefault="005C310B" w:rsidP="007D34FE">
      <w:pPr>
        <w:pStyle w:val="Heading4"/>
        <w:rPr>
          <w:rFonts w:eastAsia="Malgun Gothic"/>
        </w:rPr>
      </w:pPr>
      <w:bookmarkStart w:id="8214" w:name="_CR21_2_5A_1"/>
      <w:bookmarkStart w:id="8215" w:name="_Toc44599024"/>
      <w:bookmarkStart w:id="8216" w:name="_Toc44602879"/>
      <w:bookmarkStart w:id="8217" w:name="_Toc45198056"/>
      <w:bookmarkStart w:id="8218" w:name="_Toc45696089"/>
      <w:bookmarkStart w:id="8219" w:name="_Toc51851545"/>
      <w:bookmarkStart w:id="8220" w:name="_Toc92225166"/>
      <w:bookmarkStart w:id="8221" w:name="_Toc202372342"/>
      <w:bookmarkEnd w:id="8214"/>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215"/>
      <w:bookmarkEnd w:id="8216"/>
      <w:bookmarkEnd w:id="8217"/>
      <w:bookmarkEnd w:id="8218"/>
      <w:bookmarkEnd w:id="8219"/>
      <w:bookmarkEnd w:id="8220"/>
      <w:bookmarkEnd w:id="8221"/>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lastRenderedPageBreak/>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222" w:name="_CR21_2_5A_2"/>
      <w:bookmarkStart w:id="8223" w:name="_Toc44599025"/>
      <w:bookmarkStart w:id="8224" w:name="_Toc44602880"/>
      <w:bookmarkStart w:id="8225" w:name="_Toc45198057"/>
      <w:bookmarkStart w:id="8226" w:name="_Toc45696090"/>
      <w:bookmarkStart w:id="8227" w:name="_Toc51851546"/>
      <w:bookmarkStart w:id="8228" w:name="_Toc92225167"/>
      <w:bookmarkStart w:id="8229" w:name="_Toc202372343"/>
      <w:bookmarkEnd w:id="8222"/>
      <w:r w:rsidRPr="00B02A0B">
        <w:rPr>
          <w:rFonts w:eastAsia="Malgun Gothic"/>
        </w:rPr>
        <w:t>21.2.5A.2</w:t>
      </w:r>
      <w:r w:rsidRPr="00B02A0B">
        <w:rPr>
          <w:rFonts w:eastAsia="Malgun Gothic"/>
        </w:rPr>
        <w:tab/>
        <w:t>Message store function procedures</w:t>
      </w:r>
      <w:bookmarkEnd w:id="8223"/>
      <w:bookmarkEnd w:id="8224"/>
      <w:bookmarkEnd w:id="8225"/>
      <w:bookmarkEnd w:id="8226"/>
      <w:bookmarkEnd w:id="8227"/>
      <w:bookmarkEnd w:id="8228"/>
      <w:bookmarkEnd w:id="8229"/>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230" w:name="_CR21_2_6"/>
      <w:bookmarkStart w:id="8231" w:name="_Toc36108262"/>
      <w:bookmarkStart w:id="8232" w:name="_Toc44599026"/>
      <w:bookmarkStart w:id="8233" w:name="_Toc44602881"/>
      <w:bookmarkStart w:id="8234" w:name="_Toc45198058"/>
      <w:bookmarkStart w:id="8235" w:name="_Toc45696091"/>
      <w:bookmarkStart w:id="8236" w:name="_Toc51851547"/>
      <w:bookmarkStart w:id="8237" w:name="_Toc92225168"/>
      <w:bookmarkStart w:id="8238" w:name="_Toc202372344"/>
      <w:bookmarkEnd w:id="8230"/>
      <w:r w:rsidRPr="00B02A0B">
        <w:t>21.2.6</w:t>
      </w:r>
      <w:r w:rsidRPr="00B02A0B">
        <w:tab/>
        <w:t>Object and folder copy procedure</w:t>
      </w:r>
      <w:bookmarkEnd w:id="8231"/>
      <w:bookmarkEnd w:id="8232"/>
      <w:bookmarkEnd w:id="8233"/>
      <w:bookmarkEnd w:id="8234"/>
      <w:bookmarkEnd w:id="8235"/>
      <w:bookmarkEnd w:id="8236"/>
      <w:bookmarkEnd w:id="8237"/>
      <w:bookmarkEnd w:id="8238"/>
    </w:p>
    <w:p w14:paraId="5BC2798B" w14:textId="77777777" w:rsidR="005C310B" w:rsidRPr="00B02A0B" w:rsidRDefault="005C310B" w:rsidP="007D34FE">
      <w:pPr>
        <w:pStyle w:val="Heading4"/>
        <w:rPr>
          <w:rFonts w:eastAsia="Malgun Gothic"/>
        </w:rPr>
      </w:pPr>
      <w:bookmarkStart w:id="8239" w:name="_CR21_2_6_1"/>
      <w:bookmarkStart w:id="8240" w:name="_Toc36108263"/>
      <w:bookmarkStart w:id="8241" w:name="_Toc44599027"/>
      <w:bookmarkStart w:id="8242" w:name="_Toc44602882"/>
      <w:bookmarkStart w:id="8243" w:name="_Toc45198059"/>
      <w:bookmarkStart w:id="8244" w:name="_Toc45696092"/>
      <w:bookmarkStart w:id="8245" w:name="_Toc51851548"/>
      <w:bookmarkStart w:id="8246" w:name="_Toc92225169"/>
      <w:bookmarkStart w:id="8247" w:name="_Toc202372345"/>
      <w:bookmarkEnd w:id="8239"/>
      <w:r w:rsidRPr="00B02A0B">
        <w:rPr>
          <w:rFonts w:eastAsia="Malgun Gothic"/>
        </w:rPr>
        <w:t>21.2.6.1</w:t>
      </w:r>
      <w:r w:rsidRPr="00B02A0B">
        <w:rPr>
          <w:rFonts w:eastAsia="Malgun Gothic"/>
        </w:rPr>
        <w:tab/>
        <w:t>Message store client procedures</w:t>
      </w:r>
      <w:bookmarkEnd w:id="8240"/>
      <w:bookmarkEnd w:id="8241"/>
      <w:bookmarkEnd w:id="8242"/>
      <w:bookmarkEnd w:id="8243"/>
      <w:bookmarkEnd w:id="8244"/>
      <w:bookmarkEnd w:id="8245"/>
      <w:bookmarkEnd w:id="8246"/>
      <w:bookmarkEnd w:id="8247"/>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lastRenderedPageBreak/>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248" w:name="_CR21_2_6_2"/>
      <w:bookmarkStart w:id="8249" w:name="_Toc36108264"/>
      <w:bookmarkStart w:id="8250" w:name="_Toc44599028"/>
      <w:bookmarkStart w:id="8251" w:name="_Toc44602883"/>
      <w:bookmarkStart w:id="8252" w:name="_Toc45198060"/>
      <w:bookmarkStart w:id="8253" w:name="_Toc45696093"/>
      <w:bookmarkStart w:id="8254" w:name="_Toc51851549"/>
      <w:bookmarkStart w:id="8255" w:name="_Toc92225170"/>
      <w:bookmarkStart w:id="8256" w:name="_Toc202372346"/>
      <w:bookmarkEnd w:id="8248"/>
      <w:r w:rsidRPr="00B02A0B">
        <w:rPr>
          <w:rFonts w:eastAsia="Malgun Gothic"/>
        </w:rPr>
        <w:t>21.2.6.2</w:t>
      </w:r>
      <w:r w:rsidRPr="00B02A0B">
        <w:rPr>
          <w:rFonts w:eastAsia="Malgun Gothic"/>
        </w:rPr>
        <w:tab/>
        <w:t>Message store function procedures</w:t>
      </w:r>
      <w:bookmarkEnd w:id="8249"/>
      <w:bookmarkEnd w:id="8250"/>
      <w:bookmarkEnd w:id="8251"/>
      <w:bookmarkEnd w:id="8252"/>
      <w:bookmarkEnd w:id="8253"/>
      <w:bookmarkEnd w:id="8254"/>
      <w:bookmarkEnd w:id="8255"/>
      <w:bookmarkEnd w:id="8256"/>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257" w:name="_CR21_2_7"/>
      <w:bookmarkStart w:id="8258" w:name="_Toc36108265"/>
      <w:bookmarkStart w:id="8259" w:name="_Toc44599029"/>
      <w:bookmarkStart w:id="8260" w:name="_Toc44602884"/>
      <w:bookmarkStart w:id="8261" w:name="_Toc45198061"/>
      <w:bookmarkStart w:id="8262" w:name="_Toc45696094"/>
      <w:bookmarkStart w:id="8263" w:name="_Toc51851550"/>
      <w:bookmarkStart w:id="8264" w:name="_Toc92225171"/>
      <w:bookmarkStart w:id="8265" w:name="_Toc202372347"/>
      <w:bookmarkEnd w:id="8257"/>
      <w:r w:rsidRPr="00B02A0B">
        <w:t>21.2.7</w:t>
      </w:r>
      <w:r w:rsidRPr="00B02A0B">
        <w:tab/>
        <w:t>Deleting a folder procedure</w:t>
      </w:r>
      <w:bookmarkEnd w:id="8258"/>
      <w:bookmarkEnd w:id="8259"/>
      <w:bookmarkEnd w:id="8260"/>
      <w:bookmarkEnd w:id="8261"/>
      <w:bookmarkEnd w:id="8262"/>
      <w:bookmarkEnd w:id="8263"/>
      <w:bookmarkEnd w:id="8264"/>
      <w:bookmarkEnd w:id="8265"/>
    </w:p>
    <w:p w14:paraId="431860CB" w14:textId="77777777" w:rsidR="005C310B" w:rsidRPr="00B02A0B" w:rsidRDefault="005C310B" w:rsidP="007D34FE">
      <w:pPr>
        <w:pStyle w:val="Heading4"/>
        <w:rPr>
          <w:rFonts w:eastAsia="Malgun Gothic"/>
        </w:rPr>
      </w:pPr>
      <w:bookmarkStart w:id="8266" w:name="_CR21_2_7_1"/>
      <w:bookmarkStart w:id="8267" w:name="_Toc36108266"/>
      <w:bookmarkStart w:id="8268" w:name="_Toc44599030"/>
      <w:bookmarkStart w:id="8269" w:name="_Toc44602885"/>
      <w:bookmarkStart w:id="8270" w:name="_Toc45198062"/>
      <w:bookmarkStart w:id="8271" w:name="_Toc45696095"/>
      <w:bookmarkStart w:id="8272" w:name="_Toc51851551"/>
      <w:bookmarkStart w:id="8273" w:name="_Toc92225172"/>
      <w:bookmarkStart w:id="8274" w:name="_Toc20215929"/>
      <w:bookmarkStart w:id="8275" w:name="_Toc27496485"/>
      <w:bookmarkStart w:id="8276" w:name="_Toc202372348"/>
      <w:bookmarkEnd w:id="8266"/>
      <w:r w:rsidRPr="00B02A0B">
        <w:rPr>
          <w:rFonts w:eastAsia="Malgun Gothic"/>
        </w:rPr>
        <w:t>21.2.7.1</w:t>
      </w:r>
      <w:r w:rsidRPr="00B02A0B">
        <w:rPr>
          <w:rFonts w:eastAsia="Malgun Gothic"/>
        </w:rPr>
        <w:tab/>
        <w:t>Message store client procedures</w:t>
      </w:r>
      <w:bookmarkEnd w:id="8267"/>
      <w:bookmarkEnd w:id="8268"/>
      <w:bookmarkEnd w:id="8269"/>
      <w:bookmarkEnd w:id="8270"/>
      <w:bookmarkEnd w:id="8271"/>
      <w:bookmarkEnd w:id="8272"/>
      <w:bookmarkEnd w:id="8273"/>
      <w:bookmarkEnd w:id="8276"/>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77" w:name="_Toc36108267"/>
      <w:bookmarkStart w:id="8278" w:name="_Toc44599031"/>
      <w:bookmarkStart w:id="8279" w:name="_Toc44602886"/>
      <w:bookmarkStart w:id="8280" w:name="_Toc45198063"/>
      <w:bookmarkStart w:id="8281" w:name="_Toc45696096"/>
      <w:bookmarkStart w:id="8282" w:name="_Toc51851552"/>
      <w:bookmarkStart w:id="8283" w:name="_Toc92225173"/>
    </w:p>
    <w:p w14:paraId="222BE355" w14:textId="2D6C14E2" w:rsidR="005C310B" w:rsidRPr="00B02A0B" w:rsidRDefault="005C310B" w:rsidP="007D34FE">
      <w:pPr>
        <w:pStyle w:val="Heading4"/>
        <w:rPr>
          <w:rFonts w:eastAsia="Malgun Gothic"/>
        </w:rPr>
      </w:pPr>
      <w:bookmarkStart w:id="8284" w:name="_CR21_2_7_2"/>
      <w:bookmarkStart w:id="8285" w:name="_Toc202372349"/>
      <w:bookmarkEnd w:id="8284"/>
      <w:r w:rsidRPr="00B02A0B">
        <w:rPr>
          <w:rFonts w:eastAsia="Malgun Gothic"/>
        </w:rPr>
        <w:t>21.2.7.2</w:t>
      </w:r>
      <w:r w:rsidRPr="00B02A0B">
        <w:rPr>
          <w:rFonts w:eastAsia="Malgun Gothic"/>
        </w:rPr>
        <w:tab/>
        <w:t>Message store function procedures</w:t>
      </w:r>
      <w:bookmarkEnd w:id="8277"/>
      <w:bookmarkEnd w:id="8278"/>
      <w:bookmarkEnd w:id="8279"/>
      <w:bookmarkEnd w:id="8280"/>
      <w:bookmarkEnd w:id="8281"/>
      <w:bookmarkEnd w:id="8282"/>
      <w:bookmarkEnd w:id="8283"/>
      <w:bookmarkEnd w:id="8285"/>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86" w:name="_CR21_2_8"/>
      <w:bookmarkStart w:id="8287" w:name="_Toc36108268"/>
      <w:bookmarkStart w:id="8288" w:name="_Toc44599032"/>
      <w:bookmarkStart w:id="8289" w:name="_Toc44602887"/>
      <w:bookmarkStart w:id="8290" w:name="_Toc45198064"/>
      <w:bookmarkStart w:id="8291" w:name="_Toc45696097"/>
      <w:bookmarkStart w:id="8292" w:name="_Toc51851553"/>
      <w:bookmarkStart w:id="8293" w:name="_Toc92225174"/>
      <w:bookmarkStart w:id="8294" w:name="_Toc202372350"/>
      <w:bookmarkEnd w:id="8286"/>
      <w:r w:rsidRPr="00B02A0B">
        <w:t>21.2.8</w:t>
      </w:r>
      <w:r w:rsidRPr="00B02A0B">
        <w:tab/>
        <w:t>Create a folder procedure</w:t>
      </w:r>
      <w:bookmarkEnd w:id="8287"/>
      <w:bookmarkEnd w:id="8288"/>
      <w:bookmarkEnd w:id="8289"/>
      <w:bookmarkEnd w:id="8290"/>
      <w:bookmarkEnd w:id="8291"/>
      <w:bookmarkEnd w:id="8292"/>
      <w:bookmarkEnd w:id="8293"/>
      <w:bookmarkEnd w:id="8294"/>
    </w:p>
    <w:p w14:paraId="3893439A" w14:textId="77777777" w:rsidR="005C310B" w:rsidRPr="00B02A0B" w:rsidRDefault="005C310B" w:rsidP="007D34FE">
      <w:pPr>
        <w:pStyle w:val="Heading4"/>
        <w:rPr>
          <w:rFonts w:eastAsia="Malgun Gothic"/>
        </w:rPr>
      </w:pPr>
      <w:bookmarkStart w:id="8295" w:name="_CR21_2_8_1"/>
      <w:bookmarkStart w:id="8296" w:name="_Toc36108269"/>
      <w:bookmarkStart w:id="8297" w:name="_Toc44599033"/>
      <w:bookmarkStart w:id="8298" w:name="_Toc44602888"/>
      <w:bookmarkStart w:id="8299" w:name="_Toc45198065"/>
      <w:bookmarkStart w:id="8300" w:name="_Toc45696098"/>
      <w:bookmarkStart w:id="8301" w:name="_Toc51851554"/>
      <w:bookmarkStart w:id="8302" w:name="_Toc92225175"/>
      <w:bookmarkStart w:id="8303" w:name="_Toc202372351"/>
      <w:bookmarkEnd w:id="8295"/>
      <w:r w:rsidRPr="00B02A0B">
        <w:rPr>
          <w:rFonts w:eastAsia="Malgun Gothic"/>
        </w:rPr>
        <w:t>21.2.8.1</w:t>
      </w:r>
      <w:r w:rsidRPr="00B02A0B">
        <w:rPr>
          <w:rFonts w:eastAsia="Malgun Gothic"/>
        </w:rPr>
        <w:tab/>
        <w:t>Message store client procedures</w:t>
      </w:r>
      <w:bookmarkEnd w:id="8296"/>
      <w:bookmarkEnd w:id="8297"/>
      <w:bookmarkEnd w:id="8298"/>
      <w:bookmarkEnd w:id="8299"/>
      <w:bookmarkEnd w:id="8300"/>
      <w:bookmarkEnd w:id="8301"/>
      <w:bookmarkEnd w:id="8302"/>
      <w:bookmarkEnd w:id="8303"/>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304" w:name="_CR21_2_8_2"/>
      <w:bookmarkStart w:id="8305" w:name="_Toc36108270"/>
      <w:bookmarkStart w:id="8306" w:name="_Toc44599034"/>
      <w:bookmarkStart w:id="8307" w:name="_Toc44602889"/>
      <w:bookmarkStart w:id="8308" w:name="_Toc45198066"/>
      <w:bookmarkStart w:id="8309" w:name="_Toc45696099"/>
      <w:bookmarkStart w:id="8310" w:name="_Toc51851555"/>
      <w:bookmarkStart w:id="8311" w:name="_Toc92225176"/>
      <w:bookmarkStart w:id="8312" w:name="_Toc202372352"/>
      <w:bookmarkEnd w:id="8304"/>
      <w:r w:rsidRPr="00B02A0B">
        <w:rPr>
          <w:rFonts w:eastAsia="Malgun Gothic"/>
        </w:rPr>
        <w:t>21.2.8.2</w:t>
      </w:r>
      <w:r w:rsidRPr="00B02A0B">
        <w:rPr>
          <w:rFonts w:eastAsia="Malgun Gothic"/>
        </w:rPr>
        <w:tab/>
        <w:t>Message store function procedures</w:t>
      </w:r>
      <w:bookmarkEnd w:id="8305"/>
      <w:bookmarkEnd w:id="8306"/>
      <w:bookmarkEnd w:id="8307"/>
      <w:bookmarkEnd w:id="8308"/>
      <w:bookmarkEnd w:id="8309"/>
      <w:bookmarkEnd w:id="8310"/>
      <w:bookmarkEnd w:id="8311"/>
      <w:bookmarkEnd w:id="8312"/>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313" w:name="_CR21_2_9"/>
      <w:bookmarkStart w:id="8314" w:name="_Toc36108271"/>
      <w:bookmarkStart w:id="8315" w:name="_Toc44599035"/>
      <w:bookmarkStart w:id="8316" w:name="_Toc44602890"/>
      <w:bookmarkStart w:id="8317" w:name="_Toc45198067"/>
      <w:bookmarkStart w:id="8318" w:name="_Toc45696100"/>
      <w:bookmarkStart w:id="8319" w:name="_Toc51851556"/>
      <w:bookmarkStart w:id="8320" w:name="_Toc92225177"/>
      <w:bookmarkStart w:id="8321" w:name="_Toc202372353"/>
      <w:bookmarkEnd w:id="8313"/>
      <w:r w:rsidRPr="00B02A0B">
        <w:t>21.2.9</w:t>
      </w:r>
      <w:r w:rsidRPr="00B02A0B">
        <w:tab/>
      </w:r>
      <w:bookmarkEnd w:id="8314"/>
      <w:r w:rsidRPr="00B02A0B">
        <w:t>void</w:t>
      </w:r>
      <w:bookmarkEnd w:id="8315"/>
      <w:bookmarkEnd w:id="8316"/>
      <w:bookmarkEnd w:id="8317"/>
      <w:bookmarkEnd w:id="8318"/>
      <w:bookmarkEnd w:id="8319"/>
      <w:bookmarkEnd w:id="8320"/>
      <w:bookmarkEnd w:id="8321"/>
    </w:p>
    <w:p w14:paraId="39C65E30" w14:textId="77777777" w:rsidR="005C310B" w:rsidRPr="00B02A0B" w:rsidRDefault="005C310B" w:rsidP="007D34FE">
      <w:pPr>
        <w:pStyle w:val="Heading3"/>
      </w:pPr>
      <w:bookmarkStart w:id="8322" w:name="_CR21_2_10"/>
      <w:bookmarkStart w:id="8323" w:name="_Toc36108274"/>
      <w:bookmarkStart w:id="8324" w:name="_Toc44599036"/>
      <w:bookmarkStart w:id="8325" w:name="_Toc44602891"/>
      <w:bookmarkStart w:id="8326" w:name="_Toc45198068"/>
      <w:bookmarkStart w:id="8327" w:name="_Toc45696101"/>
      <w:bookmarkStart w:id="8328" w:name="_Toc51851557"/>
      <w:bookmarkStart w:id="8329" w:name="_Toc92225178"/>
      <w:bookmarkStart w:id="8330" w:name="_Toc202372354"/>
      <w:bookmarkEnd w:id="8322"/>
      <w:r w:rsidRPr="00B02A0B">
        <w:t>21.2.10</w:t>
      </w:r>
      <w:r w:rsidRPr="00B02A0B">
        <w:tab/>
        <w:t>Moving object(s) and folder(s) procedure</w:t>
      </w:r>
      <w:bookmarkEnd w:id="8323"/>
      <w:bookmarkEnd w:id="8324"/>
      <w:bookmarkEnd w:id="8325"/>
      <w:bookmarkEnd w:id="8326"/>
      <w:bookmarkEnd w:id="8327"/>
      <w:bookmarkEnd w:id="8328"/>
      <w:bookmarkEnd w:id="8329"/>
      <w:bookmarkEnd w:id="8330"/>
    </w:p>
    <w:p w14:paraId="0A182DFC" w14:textId="77777777" w:rsidR="005C310B" w:rsidRPr="00B02A0B" w:rsidRDefault="005C310B" w:rsidP="007D34FE">
      <w:pPr>
        <w:pStyle w:val="Heading4"/>
        <w:rPr>
          <w:rFonts w:eastAsia="Malgun Gothic"/>
        </w:rPr>
      </w:pPr>
      <w:bookmarkStart w:id="8331" w:name="_CR21_2_10_1"/>
      <w:bookmarkStart w:id="8332" w:name="_Toc36108275"/>
      <w:bookmarkStart w:id="8333" w:name="_Toc44599037"/>
      <w:bookmarkStart w:id="8334" w:name="_Toc44602892"/>
      <w:bookmarkStart w:id="8335" w:name="_Toc45198069"/>
      <w:bookmarkStart w:id="8336" w:name="_Toc45696102"/>
      <w:bookmarkStart w:id="8337" w:name="_Toc51851558"/>
      <w:bookmarkStart w:id="8338" w:name="_Toc92225179"/>
      <w:bookmarkStart w:id="8339" w:name="_Toc202372355"/>
      <w:bookmarkEnd w:id="8331"/>
      <w:r w:rsidRPr="00B02A0B">
        <w:rPr>
          <w:rFonts w:eastAsia="Malgun Gothic"/>
        </w:rPr>
        <w:t>21.2.10.1</w:t>
      </w:r>
      <w:r w:rsidRPr="00B02A0B">
        <w:rPr>
          <w:rFonts w:eastAsia="Malgun Gothic"/>
        </w:rPr>
        <w:tab/>
        <w:t>Message store client procedures</w:t>
      </w:r>
      <w:bookmarkEnd w:id="8332"/>
      <w:bookmarkEnd w:id="8333"/>
      <w:bookmarkEnd w:id="8334"/>
      <w:bookmarkEnd w:id="8335"/>
      <w:bookmarkEnd w:id="8336"/>
      <w:bookmarkEnd w:id="8337"/>
      <w:bookmarkEnd w:id="8338"/>
      <w:bookmarkEnd w:id="8339"/>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340" w:name="_CR21_2_10_2"/>
      <w:bookmarkStart w:id="8341" w:name="_Toc36108276"/>
      <w:bookmarkStart w:id="8342" w:name="_Toc44599038"/>
      <w:bookmarkStart w:id="8343" w:name="_Toc44602893"/>
      <w:bookmarkStart w:id="8344" w:name="_Toc45198070"/>
      <w:bookmarkStart w:id="8345" w:name="_Toc45696103"/>
      <w:bookmarkStart w:id="8346" w:name="_Toc51851559"/>
      <w:bookmarkStart w:id="8347" w:name="_Toc92225180"/>
      <w:bookmarkStart w:id="8348" w:name="_Toc202372356"/>
      <w:bookmarkEnd w:id="8340"/>
      <w:r w:rsidRPr="00B02A0B">
        <w:rPr>
          <w:rFonts w:eastAsia="Malgun Gothic"/>
        </w:rPr>
        <w:t>21.2.10.2</w:t>
      </w:r>
      <w:r w:rsidRPr="00B02A0B">
        <w:rPr>
          <w:rFonts w:eastAsia="Malgun Gothic"/>
        </w:rPr>
        <w:tab/>
        <w:t>Message store function procedures</w:t>
      </w:r>
      <w:bookmarkEnd w:id="8341"/>
      <w:bookmarkEnd w:id="8342"/>
      <w:bookmarkEnd w:id="8343"/>
      <w:bookmarkEnd w:id="8344"/>
      <w:bookmarkEnd w:id="8345"/>
      <w:bookmarkEnd w:id="8346"/>
      <w:bookmarkEnd w:id="8347"/>
      <w:bookmarkEnd w:id="8348"/>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lastRenderedPageBreak/>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349" w:name="_CR21_2_11"/>
      <w:bookmarkStart w:id="8350" w:name="_Toc36108277"/>
      <w:bookmarkStart w:id="8351" w:name="_Toc44599039"/>
      <w:bookmarkStart w:id="8352" w:name="_Toc44602894"/>
      <w:bookmarkStart w:id="8353" w:name="_Toc45198071"/>
      <w:bookmarkStart w:id="8354" w:name="_Toc45696104"/>
      <w:bookmarkStart w:id="8355" w:name="_Toc51851560"/>
      <w:bookmarkStart w:id="8356" w:name="_Toc92225181"/>
      <w:bookmarkStart w:id="8357" w:name="_Toc202372357"/>
      <w:bookmarkEnd w:id="8349"/>
      <w:r w:rsidRPr="00B02A0B">
        <w:t>21.2.11</w:t>
      </w:r>
      <w:r w:rsidRPr="00B02A0B">
        <w:tab/>
        <w:t>Folder search procedure</w:t>
      </w:r>
      <w:bookmarkEnd w:id="8350"/>
      <w:bookmarkEnd w:id="8351"/>
      <w:bookmarkEnd w:id="8352"/>
      <w:bookmarkEnd w:id="8353"/>
      <w:bookmarkEnd w:id="8354"/>
      <w:bookmarkEnd w:id="8355"/>
      <w:bookmarkEnd w:id="8356"/>
      <w:bookmarkEnd w:id="8357"/>
    </w:p>
    <w:p w14:paraId="3C7E9DC3" w14:textId="77777777" w:rsidR="005C310B" w:rsidRPr="00B02A0B" w:rsidRDefault="005C310B" w:rsidP="007D34FE">
      <w:pPr>
        <w:pStyle w:val="Heading4"/>
        <w:rPr>
          <w:rFonts w:eastAsia="Malgun Gothic"/>
        </w:rPr>
      </w:pPr>
      <w:bookmarkStart w:id="8358" w:name="_CR21_2_11_1"/>
      <w:bookmarkStart w:id="8359" w:name="_Toc36108278"/>
      <w:bookmarkStart w:id="8360" w:name="_Toc44599040"/>
      <w:bookmarkStart w:id="8361" w:name="_Toc44602895"/>
      <w:bookmarkStart w:id="8362" w:name="_Toc45198072"/>
      <w:bookmarkStart w:id="8363" w:name="_Toc45696105"/>
      <w:bookmarkStart w:id="8364" w:name="_Toc51851561"/>
      <w:bookmarkStart w:id="8365" w:name="_Toc92225182"/>
      <w:bookmarkStart w:id="8366" w:name="_Toc202372358"/>
      <w:bookmarkEnd w:id="8358"/>
      <w:r w:rsidRPr="00B02A0B">
        <w:rPr>
          <w:rFonts w:eastAsia="Malgun Gothic"/>
        </w:rPr>
        <w:t>21.2.11.1</w:t>
      </w:r>
      <w:r w:rsidRPr="00B02A0B">
        <w:rPr>
          <w:rFonts w:eastAsia="Malgun Gothic"/>
        </w:rPr>
        <w:tab/>
        <w:t>Message store client procedures</w:t>
      </w:r>
      <w:bookmarkEnd w:id="8359"/>
      <w:bookmarkEnd w:id="8360"/>
      <w:bookmarkEnd w:id="8361"/>
      <w:bookmarkEnd w:id="8362"/>
      <w:bookmarkEnd w:id="8363"/>
      <w:bookmarkEnd w:id="8364"/>
      <w:bookmarkEnd w:id="8365"/>
      <w:bookmarkEnd w:id="8366"/>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67" w:name="_CR21_2_11_2"/>
      <w:bookmarkStart w:id="8368" w:name="_Toc36108279"/>
      <w:bookmarkStart w:id="8369" w:name="_Toc44599041"/>
      <w:bookmarkStart w:id="8370" w:name="_Toc44602896"/>
      <w:bookmarkStart w:id="8371" w:name="_Toc45198073"/>
      <w:bookmarkStart w:id="8372" w:name="_Toc45696106"/>
      <w:bookmarkStart w:id="8373" w:name="_Toc51851562"/>
      <w:bookmarkStart w:id="8374" w:name="_Toc92225183"/>
      <w:bookmarkStart w:id="8375" w:name="_Toc202372359"/>
      <w:bookmarkEnd w:id="8367"/>
      <w:r w:rsidRPr="00B02A0B">
        <w:rPr>
          <w:rFonts w:eastAsia="Malgun Gothic"/>
        </w:rPr>
        <w:t>21.2.11.2</w:t>
      </w:r>
      <w:r w:rsidRPr="00B02A0B">
        <w:rPr>
          <w:rFonts w:eastAsia="Malgun Gothic"/>
        </w:rPr>
        <w:tab/>
        <w:t>Message store function procedures</w:t>
      </w:r>
      <w:bookmarkEnd w:id="8368"/>
      <w:bookmarkEnd w:id="8369"/>
      <w:bookmarkEnd w:id="8370"/>
      <w:bookmarkEnd w:id="8371"/>
      <w:bookmarkEnd w:id="8372"/>
      <w:bookmarkEnd w:id="8373"/>
      <w:bookmarkEnd w:id="8374"/>
      <w:bookmarkEnd w:id="8375"/>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pPr>
      <w:bookmarkStart w:id="8376" w:name="_CR21_2_12"/>
      <w:bookmarkStart w:id="8377" w:name="_Toc36108280"/>
      <w:bookmarkStart w:id="8378" w:name="_Toc44599042"/>
      <w:bookmarkStart w:id="8379" w:name="_Toc44602897"/>
      <w:bookmarkStart w:id="8380" w:name="_Toc45198074"/>
      <w:bookmarkStart w:id="8381" w:name="_Toc45696107"/>
      <w:bookmarkStart w:id="8382" w:name="_Toc51851563"/>
      <w:bookmarkStart w:id="8383" w:name="_Toc92225184"/>
      <w:bookmarkStart w:id="8384" w:name="_Toc202372360"/>
      <w:bookmarkEnd w:id="8376"/>
      <w:r w:rsidRPr="00B02A0B">
        <w:t>21.2.12</w:t>
      </w:r>
      <w:r w:rsidRPr="00B02A0B">
        <w:tab/>
        <w:t>Void</w:t>
      </w:r>
      <w:bookmarkEnd w:id="8377"/>
      <w:bookmarkEnd w:id="8378"/>
      <w:bookmarkEnd w:id="8379"/>
      <w:bookmarkEnd w:id="8380"/>
      <w:bookmarkEnd w:id="8381"/>
      <w:bookmarkEnd w:id="8382"/>
      <w:bookmarkEnd w:id="8383"/>
      <w:bookmarkEnd w:id="8384"/>
    </w:p>
    <w:p w14:paraId="39E4B73D" w14:textId="60A7AA5D" w:rsidR="005C310B" w:rsidRPr="00B02A0B" w:rsidRDefault="005C310B" w:rsidP="007D34FE">
      <w:pPr>
        <w:pStyle w:val="Heading3"/>
      </w:pPr>
      <w:bookmarkStart w:id="8385" w:name="_CR21_2_12A"/>
      <w:bookmarkStart w:id="8386" w:name="_Toc44599043"/>
      <w:bookmarkStart w:id="8387" w:name="_Toc44602898"/>
      <w:bookmarkStart w:id="8388" w:name="_Toc45198075"/>
      <w:bookmarkStart w:id="8389" w:name="_Toc45696108"/>
      <w:bookmarkStart w:id="8390" w:name="_Toc51851564"/>
      <w:bookmarkStart w:id="8391" w:name="_Toc92225185"/>
      <w:bookmarkStart w:id="8392" w:name="_Toc202372361"/>
      <w:bookmarkEnd w:id="8385"/>
      <w:r w:rsidRPr="00B02A0B">
        <w:t>21.2.12A</w:t>
      </w:r>
      <w:r w:rsidRPr="00B02A0B">
        <w:tab/>
        <w:t>Create a subscription to notifications</w:t>
      </w:r>
      <w:bookmarkEnd w:id="8386"/>
      <w:bookmarkEnd w:id="8387"/>
      <w:bookmarkEnd w:id="8388"/>
      <w:bookmarkEnd w:id="8389"/>
      <w:bookmarkEnd w:id="8390"/>
      <w:bookmarkEnd w:id="8391"/>
      <w:r w:rsidR="00103793" w:rsidRPr="00103793">
        <w:t xml:space="preserve"> </w:t>
      </w:r>
      <w:r w:rsidR="00103793" w:rsidRPr="00B02A0B">
        <w:t>procedure</w:t>
      </w:r>
      <w:bookmarkEnd w:id="8392"/>
    </w:p>
    <w:p w14:paraId="165663CC" w14:textId="77777777" w:rsidR="005C310B" w:rsidRPr="00B02A0B" w:rsidRDefault="005C310B" w:rsidP="007D34FE">
      <w:pPr>
        <w:pStyle w:val="Heading4"/>
        <w:rPr>
          <w:rFonts w:eastAsia="Malgun Gothic"/>
        </w:rPr>
      </w:pPr>
      <w:bookmarkStart w:id="8393" w:name="_CR21_2_12A_1"/>
      <w:bookmarkStart w:id="8394" w:name="_Toc44599044"/>
      <w:bookmarkStart w:id="8395" w:name="_Toc44602899"/>
      <w:bookmarkStart w:id="8396" w:name="_Toc45198076"/>
      <w:bookmarkStart w:id="8397" w:name="_Toc45696109"/>
      <w:bookmarkStart w:id="8398" w:name="_Toc51851565"/>
      <w:bookmarkStart w:id="8399" w:name="_Toc92225186"/>
      <w:bookmarkStart w:id="8400" w:name="_Toc36108281"/>
      <w:bookmarkStart w:id="8401" w:name="_Toc202372362"/>
      <w:bookmarkEnd w:id="8393"/>
      <w:r w:rsidRPr="00B02A0B">
        <w:rPr>
          <w:rFonts w:eastAsia="Malgun Gothic"/>
        </w:rPr>
        <w:t>21.2.12A.1</w:t>
      </w:r>
      <w:r w:rsidRPr="00B02A0B">
        <w:rPr>
          <w:rFonts w:eastAsia="Malgun Gothic"/>
        </w:rPr>
        <w:tab/>
        <w:t>Message store client procedures</w:t>
      </w:r>
      <w:bookmarkEnd w:id="8394"/>
      <w:bookmarkEnd w:id="8395"/>
      <w:bookmarkEnd w:id="8396"/>
      <w:bookmarkEnd w:id="8397"/>
      <w:bookmarkEnd w:id="8398"/>
      <w:bookmarkEnd w:id="8399"/>
      <w:bookmarkEnd w:id="8401"/>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lastRenderedPageBreak/>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402" w:name="_CR21_2_12A_2"/>
      <w:bookmarkStart w:id="8403" w:name="_Toc44599045"/>
      <w:bookmarkStart w:id="8404" w:name="_Toc44602900"/>
      <w:bookmarkStart w:id="8405" w:name="_Toc45198077"/>
      <w:bookmarkStart w:id="8406" w:name="_Toc45696110"/>
      <w:bookmarkStart w:id="8407" w:name="_Toc51851566"/>
      <w:bookmarkStart w:id="8408" w:name="_Toc92225187"/>
      <w:bookmarkStart w:id="8409" w:name="_Toc202372363"/>
      <w:bookmarkEnd w:id="8402"/>
      <w:r w:rsidRPr="00B02A0B">
        <w:rPr>
          <w:rFonts w:eastAsia="Malgun Gothic"/>
        </w:rPr>
        <w:t>21.2.12A.2</w:t>
      </w:r>
      <w:r w:rsidRPr="00B02A0B">
        <w:rPr>
          <w:rFonts w:eastAsia="Malgun Gothic"/>
        </w:rPr>
        <w:tab/>
        <w:t>Message store function procedures</w:t>
      </w:r>
      <w:bookmarkEnd w:id="8403"/>
      <w:bookmarkEnd w:id="8404"/>
      <w:bookmarkEnd w:id="8405"/>
      <w:bookmarkEnd w:id="8406"/>
      <w:bookmarkEnd w:id="8407"/>
      <w:bookmarkEnd w:id="8408"/>
      <w:bookmarkEnd w:id="8409"/>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410" w:name="_CR21_2_13"/>
      <w:bookmarkStart w:id="8411" w:name="_Toc44599046"/>
      <w:bookmarkStart w:id="8412" w:name="_Toc44602901"/>
      <w:bookmarkStart w:id="8413" w:name="_Toc45198078"/>
      <w:bookmarkStart w:id="8414" w:name="_Toc45696111"/>
      <w:bookmarkStart w:id="8415" w:name="_Toc51851567"/>
      <w:bookmarkStart w:id="8416" w:name="_Toc92225188"/>
      <w:bookmarkStart w:id="8417" w:name="_Toc202372364"/>
      <w:bookmarkEnd w:id="8410"/>
      <w:r w:rsidRPr="00B02A0B">
        <w:t>21.2.13</w:t>
      </w:r>
      <w:r w:rsidRPr="00B02A0B">
        <w:tab/>
        <w:t>Void</w:t>
      </w:r>
      <w:bookmarkEnd w:id="8400"/>
      <w:bookmarkEnd w:id="8411"/>
      <w:bookmarkEnd w:id="8412"/>
      <w:bookmarkEnd w:id="8413"/>
      <w:bookmarkEnd w:id="8414"/>
      <w:bookmarkEnd w:id="8415"/>
      <w:bookmarkEnd w:id="8416"/>
      <w:bookmarkEnd w:id="8417"/>
    </w:p>
    <w:p w14:paraId="19723DDF" w14:textId="2359E7B4" w:rsidR="005C310B" w:rsidRPr="00B02A0B" w:rsidRDefault="005C310B" w:rsidP="007D34FE">
      <w:pPr>
        <w:pStyle w:val="Heading3"/>
      </w:pPr>
      <w:bookmarkStart w:id="8418" w:name="_CR21_2_13A"/>
      <w:bookmarkStart w:id="8419" w:name="_Toc44599047"/>
      <w:bookmarkStart w:id="8420" w:name="_Toc44602902"/>
      <w:bookmarkStart w:id="8421" w:name="_Toc45198079"/>
      <w:bookmarkStart w:id="8422" w:name="_Toc45696112"/>
      <w:bookmarkStart w:id="8423" w:name="_Toc51851568"/>
      <w:bookmarkStart w:id="8424" w:name="_Toc92225189"/>
      <w:bookmarkStart w:id="8425" w:name="_Toc202372365"/>
      <w:bookmarkEnd w:id="8418"/>
      <w:r w:rsidRPr="00B02A0B">
        <w:t>21.2.13A</w:t>
      </w:r>
      <w:r w:rsidRPr="00B02A0B">
        <w:tab/>
        <w:t>Delete a subscription to notifications</w:t>
      </w:r>
      <w:bookmarkEnd w:id="8419"/>
      <w:bookmarkEnd w:id="8420"/>
      <w:bookmarkEnd w:id="8421"/>
      <w:bookmarkEnd w:id="8422"/>
      <w:bookmarkEnd w:id="8423"/>
      <w:bookmarkEnd w:id="8424"/>
      <w:r w:rsidR="00DF2959">
        <w:t xml:space="preserve"> </w:t>
      </w:r>
      <w:r w:rsidR="00DF2959" w:rsidRPr="00B02A0B">
        <w:t>procedure</w:t>
      </w:r>
      <w:bookmarkEnd w:id="8425"/>
    </w:p>
    <w:p w14:paraId="4EBC64C9" w14:textId="77777777" w:rsidR="005C310B" w:rsidRPr="00B02A0B" w:rsidRDefault="005C310B" w:rsidP="007D34FE">
      <w:pPr>
        <w:pStyle w:val="Heading4"/>
        <w:rPr>
          <w:rFonts w:eastAsia="Malgun Gothic"/>
        </w:rPr>
      </w:pPr>
      <w:bookmarkStart w:id="8426" w:name="_CR21_2_13A_1"/>
      <w:bookmarkStart w:id="8427" w:name="_Toc44599048"/>
      <w:bookmarkStart w:id="8428" w:name="_Toc44602903"/>
      <w:bookmarkStart w:id="8429" w:name="_Toc45198080"/>
      <w:bookmarkStart w:id="8430" w:name="_Toc45696113"/>
      <w:bookmarkStart w:id="8431" w:name="_Toc51851569"/>
      <w:bookmarkStart w:id="8432" w:name="_Toc92225190"/>
      <w:bookmarkStart w:id="8433" w:name="_Toc36108282"/>
      <w:bookmarkStart w:id="8434" w:name="_Toc202372366"/>
      <w:bookmarkEnd w:id="8426"/>
      <w:r w:rsidRPr="00B02A0B">
        <w:rPr>
          <w:rFonts w:eastAsia="Malgun Gothic"/>
        </w:rPr>
        <w:t>21.2.13A.1</w:t>
      </w:r>
      <w:r w:rsidRPr="00B02A0B">
        <w:rPr>
          <w:rFonts w:eastAsia="Malgun Gothic"/>
        </w:rPr>
        <w:tab/>
        <w:t>Message store client procedures</w:t>
      </w:r>
      <w:bookmarkEnd w:id="8427"/>
      <w:bookmarkEnd w:id="8428"/>
      <w:bookmarkEnd w:id="8429"/>
      <w:bookmarkEnd w:id="8430"/>
      <w:bookmarkEnd w:id="8431"/>
      <w:bookmarkEnd w:id="8432"/>
      <w:bookmarkEnd w:id="8434"/>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435" w:name="_CR21_2_13A_2"/>
      <w:bookmarkStart w:id="8436" w:name="_Toc44599049"/>
      <w:bookmarkStart w:id="8437" w:name="_Toc44602904"/>
      <w:bookmarkStart w:id="8438" w:name="_Toc45198081"/>
      <w:bookmarkStart w:id="8439" w:name="_Toc45696114"/>
      <w:bookmarkStart w:id="8440" w:name="_Toc51851570"/>
      <w:bookmarkStart w:id="8441" w:name="_Toc92225191"/>
      <w:bookmarkStart w:id="8442" w:name="_Toc202372367"/>
      <w:bookmarkEnd w:id="8435"/>
      <w:r w:rsidRPr="00B02A0B">
        <w:rPr>
          <w:rFonts w:eastAsia="Malgun Gothic"/>
        </w:rPr>
        <w:t>21.2.13A.2</w:t>
      </w:r>
      <w:r w:rsidRPr="00B02A0B">
        <w:rPr>
          <w:rFonts w:eastAsia="Malgun Gothic"/>
        </w:rPr>
        <w:tab/>
        <w:t>Message store function procedures</w:t>
      </w:r>
      <w:bookmarkEnd w:id="8436"/>
      <w:bookmarkEnd w:id="8437"/>
      <w:bookmarkEnd w:id="8438"/>
      <w:bookmarkEnd w:id="8439"/>
      <w:bookmarkEnd w:id="8440"/>
      <w:bookmarkEnd w:id="8441"/>
      <w:bookmarkEnd w:id="8442"/>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443" w:name="_CR21_2_14"/>
      <w:bookmarkStart w:id="8444" w:name="_Toc44599050"/>
      <w:bookmarkStart w:id="8445" w:name="_Toc44602905"/>
      <w:bookmarkStart w:id="8446" w:name="_Toc45198082"/>
      <w:bookmarkStart w:id="8447" w:name="_Toc45696115"/>
      <w:bookmarkStart w:id="8448" w:name="_Toc51851571"/>
      <w:bookmarkStart w:id="8449" w:name="_Toc92225192"/>
      <w:bookmarkStart w:id="8450" w:name="_Toc202372368"/>
      <w:bookmarkEnd w:id="8443"/>
      <w:r w:rsidRPr="00B02A0B">
        <w:lastRenderedPageBreak/>
        <w:t>21.2.14</w:t>
      </w:r>
      <w:r w:rsidRPr="00B02A0B">
        <w:tab/>
        <w:t>Void</w:t>
      </w:r>
      <w:bookmarkEnd w:id="8433"/>
      <w:bookmarkEnd w:id="8444"/>
      <w:bookmarkEnd w:id="8445"/>
      <w:bookmarkEnd w:id="8446"/>
      <w:bookmarkEnd w:id="8447"/>
      <w:bookmarkEnd w:id="8448"/>
      <w:bookmarkEnd w:id="8449"/>
      <w:bookmarkEnd w:id="8450"/>
    </w:p>
    <w:p w14:paraId="17EA7652" w14:textId="1E90979C" w:rsidR="005C310B" w:rsidRPr="00B02A0B" w:rsidRDefault="005C310B" w:rsidP="007D34FE">
      <w:pPr>
        <w:pStyle w:val="Heading3"/>
      </w:pPr>
      <w:bookmarkStart w:id="8451" w:name="_CR21_2_14A"/>
      <w:bookmarkStart w:id="8452" w:name="_Toc44599051"/>
      <w:bookmarkStart w:id="8453" w:name="_Toc44602906"/>
      <w:bookmarkStart w:id="8454" w:name="_Toc45198083"/>
      <w:bookmarkStart w:id="8455" w:name="_Toc45696116"/>
      <w:bookmarkStart w:id="8456" w:name="_Toc51851572"/>
      <w:bookmarkStart w:id="8457" w:name="_Toc92225193"/>
      <w:bookmarkStart w:id="8458" w:name="_Toc202372369"/>
      <w:bookmarkEnd w:id="8451"/>
      <w:r w:rsidRPr="00B02A0B">
        <w:t>21.2.14A</w:t>
      </w:r>
      <w:r w:rsidRPr="00B02A0B">
        <w:tab/>
        <w:t>Update a subscription to notifications</w:t>
      </w:r>
      <w:bookmarkEnd w:id="8452"/>
      <w:bookmarkEnd w:id="8453"/>
      <w:bookmarkEnd w:id="8454"/>
      <w:bookmarkEnd w:id="8455"/>
      <w:bookmarkEnd w:id="8456"/>
      <w:bookmarkEnd w:id="8457"/>
      <w:r w:rsidR="00DF2959">
        <w:t xml:space="preserve"> </w:t>
      </w:r>
      <w:r w:rsidR="00DF2959" w:rsidRPr="00B02A0B">
        <w:t>procedure</w:t>
      </w:r>
      <w:bookmarkEnd w:id="8458"/>
    </w:p>
    <w:p w14:paraId="18C9F80A" w14:textId="77777777" w:rsidR="005C310B" w:rsidRPr="00B02A0B" w:rsidRDefault="005C310B" w:rsidP="007D34FE">
      <w:pPr>
        <w:pStyle w:val="Heading4"/>
        <w:rPr>
          <w:rFonts w:eastAsia="Malgun Gothic"/>
        </w:rPr>
      </w:pPr>
      <w:bookmarkStart w:id="8459" w:name="_CR21_2_14A_1"/>
      <w:bookmarkStart w:id="8460" w:name="_Toc44599052"/>
      <w:bookmarkStart w:id="8461" w:name="_Toc44602907"/>
      <w:bookmarkStart w:id="8462" w:name="_Toc45198084"/>
      <w:bookmarkStart w:id="8463" w:name="_Toc45696117"/>
      <w:bookmarkStart w:id="8464" w:name="_Toc51851573"/>
      <w:bookmarkStart w:id="8465" w:name="_Toc92225194"/>
      <w:bookmarkStart w:id="8466" w:name="_Toc36108283"/>
      <w:bookmarkStart w:id="8467" w:name="_Toc202372370"/>
      <w:bookmarkEnd w:id="8459"/>
      <w:r w:rsidRPr="00B02A0B">
        <w:rPr>
          <w:rFonts w:eastAsia="Malgun Gothic"/>
        </w:rPr>
        <w:t>21.2.14A.1</w:t>
      </w:r>
      <w:r w:rsidRPr="00B02A0B">
        <w:rPr>
          <w:rFonts w:eastAsia="Malgun Gothic"/>
        </w:rPr>
        <w:tab/>
        <w:t>Message store client procedures</w:t>
      </w:r>
      <w:bookmarkEnd w:id="8460"/>
      <w:bookmarkEnd w:id="8461"/>
      <w:bookmarkEnd w:id="8462"/>
      <w:bookmarkEnd w:id="8463"/>
      <w:bookmarkEnd w:id="8464"/>
      <w:bookmarkEnd w:id="8465"/>
      <w:bookmarkEnd w:id="8467"/>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68" w:name="_CR21_2_14A_2"/>
      <w:bookmarkStart w:id="8469" w:name="_Toc44599053"/>
      <w:bookmarkStart w:id="8470" w:name="_Toc44602908"/>
      <w:bookmarkStart w:id="8471" w:name="_Toc45198085"/>
      <w:bookmarkStart w:id="8472" w:name="_Toc45696118"/>
      <w:bookmarkStart w:id="8473" w:name="_Toc51851574"/>
      <w:bookmarkStart w:id="8474" w:name="_Toc92225195"/>
      <w:bookmarkStart w:id="8475" w:name="_Toc202372371"/>
      <w:bookmarkEnd w:id="8468"/>
      <w:r w:rsidRPr="00B02A0B">
        <w:rPr>
          <w:rFonts w:eastAsia="Malgun Gothic"/>
        </w:rPr>
        <w:t>21.2.14A.2</w:t>
      </w:r>
      <w:r w:rsidRPr="00B02A0B">
        <w:rPr>
          <w:rFonts w:eastAsia="Malgun Gothic"/>
        </w:rPr>
        <w:tab/>
        <w:t>Message store function procedures</w:t>
      </w:r>
      <w:bookmarkEnd w:id="8469"/>
      <w:bookmarkEnd w:id="8470"/>
      <w:bookmarkEnd w:id="8471"/>
      <w:bookmarkEnd w:id="8472"/>
      <w:bookmarkEnd w:id="8473"/>
      <w:bookmarkEnd w:id="8474"/>
      <w:bookmarkEnd w:id="8475"/>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476" w:name="_CR21_2_15"/>
      <w:bookmarkStart w:id="8477" w:name="_Toc44599054"/>
      <w:bookmarkStart w:id="8478" w:name="_Toc44602909"/>
      <w:bookmarkStart w:id="8479" w:name="_Toc45198086"/>
      <w:bookmarkStart w:id="8480" w:name="_Toc45696119"/>
      <w:bookmarkStart w:id="8481" w:name="_Toc51851575"/>
      <w:bookmarkStart w:id="8482" w:name="_Toc92225196"/>
      <w:bookmarkStart w:id="8483" w:name="_Toc202372372"/>
      <w:bookmarkEnd w:id="8476"/>
      <w:r w:rsidRPr="00B02A0B">
        <w:t>21.2.15</w:t>
      </w:r>
      <w:r w:rsidRPr="00B02A0B">
        <w:tab/>
        <w:t>Object(s) upload procedure</w:t>
      </w:r>
      <w:bookmarkEnd w:id="8466"/>
      <w:bookmarkEnd w:id="8477"/>
      <w:bookmarkEnd w:id="8478"/>
      <w:bookmarkEnd w:id="8479"/>
      <w:bookmarkEnd w:id="8480"/>
      <w:bookmarkEnd w:id="8481"/>
      <w:bookmarkEnd w:id="8482"/>
      <w:bookmarkEnd w:id="8483"/>
    </w:p>
    <w:p w14:paraId="76F3D224" w14:textId="77777777" w:rsidR="005C310B" w:rsidRPr="00B02A0B" w:rsidRDefault="005C310B" w:rsidP="007D34FE">
      <w:pPr>
        <w:pStyle w:val="Heading4"/>
        <w:rPr>
          <w:rFonts w:eastAsia="Malgun Gothic"/>
        </w:rPr>
      </w:pPr>
      <w:bookmarkStart w:id="8484" w:name="_CR21_2_15_1"/>
      <w:bookmarkStart w:id="8485" w:name="_Toc36108284"/>
      <w:bookmarkStart w:id="8486" w:name="_Toc44599055"/>
      <w:bookmarkStart w:id="8487" w:name="_Toc44602910"/>
      <w:bookmarkStart w:id="8488" w:name="_Toc45198087"/>
      <w:bookmarkStart w:id="8489" w:name="_Toc45696120"/>
      <w:bookmarkStart w:id="8490" w:name="_Toc51851576"/>
      <w:bookmarkStart w:id="8491" w:name="_Toc92225197"/>
      <w:bookmarkStart w:id="8492" w:name="_Toc202372373"/>
      <w:bookmarkEnd w:id="8484"/>
      <w:r w:rsidRPr="00B02A0B">
        <w:rPr>
          <w:rFonts w:eastAsia="Malgun Gothic"/>
        </w:rPr>
        <w:t>21.2.15.1</w:t>
      </w:r>
      <w:r w:rsidRPr="00B02A0B">
        <w:rPr>
          <w:rFonts w:eastAsia="Malgun Gothic"/>
        </w:rPr>
        <w:tab/>
        <w:t>Message store client procedures</w:t>
      </w:r>
      <w:bookmarkEnd w:id="8485"/>
      <w:bookmarkEnd w:id="8486"/>
      <w:bookmarkEnd w:id="8487"/>
      <w:bookmarkEnd w:id="8488"/>
      <w:bookmarkEnd w:id="8489"/>
      <w:bookmarkEnd w:id="8490"/>
      <w:bookmarkEnd w:id="8491"/>
      <w:bookmarkEnd w:id="8492"/>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93" w:name="_CR21_2_15_2"/>
      <w:bookmarkStart w:id="8494" w:name="_Toc36108285"/>
      <w:bookmarkStart w:id="8495" w:name="_Toc44599056"/>
      <w:bookmarkStart w:id="8496" w:name="_Toc44602911"/>
      <w:bookmarkStart w:id="8497" w:name="_Toc45198088"/>
      <w:bookmarkStart w:id="8498" w:name="_Toc45696121"/>
      <w:bookmarkStart w:id="8499" w:name="_Toc51851577"/>
      <w:bookmarkStart w:id="8500" w:name="_Toc92225198"/>
      <w:bookmarkStart w:id="8501" w:name="_Toc202372374"/>
      <w:bookmarkEnd w:id="8493"/>
      <w:r w:rsidRPr="00B02A0B">
        <w:rPr>
          <w:rFonts w:eastAsia="Malgun Gothic"/>
        </w:rPr>
        <w:t>21.2.15.2</w:t>
      </w:r>
      <w:r w:rsidRPr="00B02A0B">
        <w:rPr>
          <w:rFonts w:eastAsia="Malgun Gothic"/>
        </w:rPr>
        <w:tab/>
        <w:t>Message store function procedures</w:t>
      </w:r>
      <w:bookmarkEnd w:id="8494"/>
      <w:bookmarkEnd w:id="8495"/>
      <w:bookmarkEnd w:id="8496"/>
      <w:bookmarkEnd w:id="8497"/>
      <w:bookmarkEnd w:id="8498"/>
      <w:bookmarkEnd w:id="8499"/>
      <w:bookmarkEnd w:id="8500"/>
      <w:bookmarkEnd w:id="8501"/>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502" w:name="_CR21_2_16"/>
      <w:bookmarkStart w:id="8503" w:name="_Toc44599057"/>
      <w:bookmarkStart w:id="8504" w:name="_Toc44602912"/>
      <w:bookmarkStart w:id="8505" w:name="_Toc45198089"/>
      <w:bookmarkStart w:id="8506" w:name="_Toc45696122"/>
      <w:bookmarkStart w:id="8507" w:name="_Toc51851578"/>
      <w:bookmarkStart w:id="8508" w:name="_Toc92225199"/>
      <w:bookmarkStart w:id="8509" w:name="_Toc202372375"/>
      <w:bookmarkEnd w:id="8502"/>
      <w:r w:rsidRPr="00B02A0B">
        <w:t>21.2.16</w:t>
      </w:r>
      <w:r w:rsidRPr="00B02A0B">
        <w:tab/>
        <w:t>Synchronization notifications</w:t>
      </w:r>
      <w:bookmarkEnd w:id="8503"/>
      <w:bookmarkEnd w:id="8504"/>
      <w:bookmarkEnd w:id="8505"/>
      <w:bookmarkEnd w:id="8506"/>
      <w:bookmarkEnd w:id="8507"/>
      <w:bookmarkEnd w:id="8508"/>
      <w:r w:rsidR="00B734A6">
        <w:t xml:space="preserve"> </w:t>
      </w:r>
      <w:r w:rsidR="00B734A6" w:rsidRPr="00B02A0B">
        <w:t>procedure</w:t>
      </w:r>
      <w:bookmarkEnd w:id="8509"/>
    </w:p>
    <w:p w14:paraId="051E8398" w14:textId="77777777" w:rsidR="005C310B" w:rsidRPr="00B02A0B" w:rsidRDefault="005C310B" w:rsidP="007D34FE">
      <w:pPr>
        <w:pStyle w:val="Heading4"/>
        <w:rPr>
          <w:rFonts w:eastAsia="Malgun Gothic"/>
        </w:rPr>
      </w:pPr>
      <w:bookmarkStart w:id="8510" w:name="_CR21_2_16_1"/>
      <w:bookmarkStart w:id="8511" w:name="_Toc44599058"/>
      <w:bookmarkStart w:id="8512" w:name="_Toc44602913"/>
      <w:bookmarkStart w:id="8513" w:name="_Toc45198090"/>
      <w:bookmarkStart w:id="8514" w:name="_Toc45696123"/>
      <w:bookmarkStart w:id="8515" w:name="_Toc51851579"/>
      <w:bookmarkStart w:id="8516" w:name="_Toc92225200"/>
      <w:bookmarkStart w:id="8517" w:name="_Toc202372376"/>
      <w:bookmarkEnd w:id="8510"/>
      <w:r w:rsidRPr="00B02A0B">
        <w:rPr>
          <w:rFonts w:eastAsia="Malgun Gothic"/>
        </w:rPr>
        <w:t>21.2.16.1</w:t>
      </w:r>
      <w:r w:rsidRPr="00B02A0B">
        <w:rPr>
          <w:rFonts w:eastAsia="Malgun Gothic"/>
        </w:rPr>
        <w:tab/>
        <w:t>Message store function procedures</w:t>
      </w:r>
      <w:bookmarkEnd w:id="8511"/>
      <w:bookmarkEnd w:id="8512"/>
      <w:bookmarkEnd w:id="8513"/>
      <w:bookmarkEnd w:id="8514"/>
      <w:bookmarkEnd w:id="8515"/>
      <w:bookmarkEnd w:id="8516"/>
      <w:bookmarkEnd w:id="8517"/>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518" w:name="_CR21_2_16_2"/>
      <w:bookmarkStart w:id="8519" w:name="_Toc44599059"/>
      <w:bookmarkStart w:id="8520" w:name="_Toc44602914"/>
      <w:bookmarkStart w:id="8521" w:name="_Toc45198091"/>
      <w:bookmarkStart w:id="8522" w:name="_Toc45696124"/>
      <w:bookmarkStart w:id="8523" w:name="_Toc51851580"/>
      <w:bookmarkStart w:id="8524" w:name="_Toc92225201"/>
      <w:bookmarkStart w:id="8525" w:name="_Toc202372377"/>
      <w:bookmarkEnd w:id="8518"/>
      <w:r w:rsidRPr="00B02A0B">
        <w:rPr>
          <w:rFonts w:eastAsia="Malgun Gothic"/>
        </w:rPr>
        <w:t>21.2.16.2</w:t>
      </w:r>
      <w:r w:rsidRPr="00B02A0B">
        <w:rPr>
          <w:rFonts w:eastAsia="Malgun Gothic"/>
        </w:rPr>
        <w:tab/>
        <w:t>Message store client procedures</w:t>
      </w:r>
      <w:bookmarkEnd w:id="8519"/>
      <w:bookmarkEnd w:id="8520"/>
      <w:bookmarkEnd w:id="8521"/>
      <w:bookmarkEnd w:id="8522"/>
      <w:bookmarkEnd w:id="8523"/>
      <w:bookmarkEnd w:id="8524"/>
      <w:bookmarkEnd w:id="8525"/>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lastRenderedPageBreak/>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526" w:name="_CR21_2_16_3"/>
      <w:bookmarkStart w:id="8527" w:name="_Toc92225202"/>
      <w:bookmarkStart w:id="8528" w:name="_Toc202372378"/>
      <w:bookmarkEnd w:id="8526"/>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527"/>
      <w:bookmarkEnd w:id="8528"/>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529" w:name="_CR21_2_17"/>
      <w:bookmarkStart w:id="8530" w:name="_Toc44599060"/>
      <w:bookmarkStart w:id="8531" w:name="_Toc44602915"/>
      <w:bookmarkStart w:id="8532" w:name="_Toc45198092"/>
      <w:bookmarkStart w:id="8533" w:name="_Toc45696125"/>
      <w:bookmarkStart w:id="8534" w:name="_Toc51851581"/>
      <w:bookmarkStart w:id="8535" w:name="_Toc92225203"/>
      <w:bookmarkStart w:id="8536" w:name="_Toc202372379"/>
      <w:bookmarkEnd w:id="8529"/>
      <w:r w:rsidRPr="00B02A0B">
        <w:t>21.2.17</w:t>
      </w:r>
      <w:r w:rsidRPr="00B02A0B">
        <w:tab/>
        <w:t>Search-based synchronization</w:t>
      </w:r>
      <w:bookmarkStart w:id="8537" w:name="_Toc44599061"/>
      <w:bookmarkStart w:id="8538" w:name="_Toc44602916"/>
      <w:bookmarkStart w:id="8539" w:name="_Toc45198093"/>
      <w:bookmarkStart w:id="8540" w:name="_Toc45696126"/>
      <w:bookmarkStart w:id="8541" w:name="_Toc51851582"/>
      <w:bookmarkStart w:id="8542" w:name="_Toc92225204"/>
      <w:bookmarkEnd w:id="8530"/>
      <w:bookmarkEnd w:id="8531"/>
      <w:bookmarkEnd w:id="8532"/>
      <w:bookmarkEnd w:id="8533"/>
      <w:bookmarkEnd w:id="8534"/>
      <w:bookmarkEnd w:id="8535"/>
      <w:r w:rsidR="00175288" w:rsidRPr="00175288">
        <w:t xml:space="preserve"> </w:t>
      </w:r>
      <w:r w:rsidR="00175288" w:rsidRPr="00B02A0B">
        <w:t>procedure</w:t>
      </w:r>
      <w:bookmarkEnd w:id="8536"/>
    </w:p>
    <w:p w14:paraId="38D9020B" w14:textId="7E45813D" w:rsidR="005C310B" w:rsidRPr="00B02A0B" w:rsidRDefault="005C310B" w:rsidP="007D34FE">
      <w:pPr>
        <w:pStyle w:val="Heading4"/>
        <w:rPr>
          <w:rFonts w:eastAsia="Malgun Gothic"/>
        </w:rPr>
      </w:pPr>
      <w:bookmarkStart w:id="8543" w:name="_CR21_2_17_1"/>
      <w:bookmarkStart w:id="8544" w:name="_Toc202372380"/>
      <w:bookmarkEnd w:id="8543"/>
      <w:r w:rsidRPr="00B02A0B">
        <w:rPr>
          <w:rFonts w:eastAsia="Malgun Gothic"/>
        </w:rPr>
        <w:t>21.2.17.1</w:t>
      </w:r>
      <w:r w:rsidRPr="00B02A0B">
        <w:rPr>
          <w:rFonts w:eastAsia="Malgun Gothic"/>
        </w:rPr>
        <w:tab/>
        <w:t>Message store client procedures</w:t>
      </w:r>
      <w:bookmarkEnd w:id="8537"/>
      <w:bookmarkEnd w:id="8538"/>
      <w:bookmarkEnd w:id="8539"/>
      <w:bookmarkEnd w:id="8540"/>
      <w:bookmarkEnd w:id="8541"/>
      <w:bookmarkEnd w:id="8542"/>
      <w:bookmarkEnd w:id="8544"/>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545" w:name="_CR21_2_17_2"/>
      <w:bookmarkStart w:id="8546" w:name="_Toc44599062"/>
      <w:bookmarkStart w:id="8547" w:name="_Toc44602917"/>
      <w:bookmarkStart w:id="8548" w:name="_Toc45198094"/>
      <w:bookmarkStart w:id="8549" w:name="_Toc45696127"/>
      <w:bookmarkStart w:id="8550" w:name="_Toc51851583"/>
      <w:bookmarkStart w:id="8551" w:name="_Toc92225205"/>
      <w:bookmarkStart w:id="8552" w:name="_Toc202372381"/>
      <w:bookmarkEnd w:id="8545"/>
      <w:r w:rsidRPr="00B02A0B">
        <w:rPr>
          <w:rFonts w:eastAsia="Malgun Gothic"/>
        </w:rPr>
        <w:t>21.2.17.2</w:t>
      </w:r>
      <w:r w:rsidRPr="00B02A0B">
        <w:rPr>
          <w:rFonts w:eastAsia="Malgun Gothic"/>
        </w:rPr>
        <w:tab/>
        <w:t>Message store function procedures</w:t>
      </w:r>
      <w:bookmarkEnd w:id="8546"/>
      <w:bookmarkEnd w:id="8547"/>
      <w:bookmarkEnd w:id="8548"/>
      <w:bookmarkEnd w:id="8549"/>
      <w:bookmarkEnd w:id="8550"/>
      <w:bookmarkEnd w:id="8551"/>
      <w:bookmarkEnd w:id="8552"/>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553" w:name="_CR21_2_18"/>
      <w:bookmarkStart w:id="8554" w:name="_Toc44599063"/>
      <w:bookmarkStart w:id="8555" w:name="_Toc44602918"/>
      <w:bookmarkStart w:id="8556" w:name="_Toc45198095"/>
      <w:bookmarkStart w:id="8557" w:name="_Toc45696128"/>
      <w:bookmarkStart w:id="8558" w:name="_Toc51851584"/>
      <w:bookmarkStart w:id="8559" w:name="_Toc92225206"/>
      <w:bookmarkStart w:id="8560" w:name="_Toc202372382"/>
      <w:bookmarkEnd w:id="8553"/>
      <w:r w:rsidRPr="00B02A0B">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61" w:name="_Toc44599064"/>
      <w:bookmarkStart w:id="8562" w:name="_Toc44602919"/>
      <w:bookmarkStart w:id="8563" w:name="_Toc45198096"/>
      <w:bookmarkStart w:id="8564" w:name="_Toc45696129"/>
      <w:bookmarkStart w:id="8565" w:name="_Toc51851585"/>
      <w:bookmarkStart w:id="8566" w:name="_Toc92225207"/>
      <w:bookmarkEnd w:id="8554"/>
      <w:bookmarkEnd w:id="8555"/>
      <w:bookmarkEnd w:id="8556"/>
      <w:bookmarkEnd w:id="8557"/>
      <w:bookmarkEnd w:id="8558"/>
      <w:bookmarkEnd w:id="8559"/>
      <w:r w:rsidR="00175288" w:rsidRPr="00175288">
        <w:t xml:space="preserve"> </w:t>
      </w:r>
      <w:r w:rsidR="00175288" w:rsidRPr="00B02A0B">
        <w:t>procedure</w:t>
      </w:r>
      <w:bookmarkEnd w:id="8560"/>
    </w:p>
    <w:p w14:paraId="3CB2D1D7" w14:textId="78F8321C" w:rsidR="005C310B" w:rsidRPr="00B02A0B" w:rsidRDefault="005C310B" w:rsidP="007D34FE">
      <w:pPr>
        <w:pStyle w:val="Heading4"/>
        <w:rPr>
          <w:rFonts w:eastAsia="Malgun Gothic"/>
        </w:rPr>
      </w:pPr>
      <w:bookmarkStart w:id="8567" w:name="_CR21_2_18_1"/>
      <w:bookmarkStart w:id="8568" w:name="_Toc202372383"/>
      <w:bookmarkEnd w:id="8567"/>
      <w:r w:rsidRPr="00B02A0B">
        <w:rPr>
          <w:rFonts w:eastAsia="Malgun Gothic"/>
        </w:rPr>
        <w:t>21.2.18.1</w:t>
      </w:r>
      <w:r w:rsidRPr="00B02A0B">
        <w:rPr>
          <w:rFonts w:eastAsia="Malgun Gothic"/>
        </w:rPr>
        <w:tab/>
        <w:t>Message store client procedures</w:t>
      </w:r>
      <w:bookmarkEnd w:id="8561"/>
      <w:bookmarkEnd w:id="8562"/>
      <w:bookmarkEnd w:id="8563"/>
      <w:bookmarkEnd w:id="8564"/>
      <w:bookmarkEnd w:id="8565"/>
      <w:bookmarkEnd w:id="8566"/>
      <w:bookmarkEnd w:id="8568"/>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lastRenderedPageBreak/>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69" w:name="_CR21_2_18_2"/>
      <w:bookmarkStart w:id="8570" w:name="_Toc44599065"/>
      <w:bookmarkStart w:id="8571" w:name="_Toc44602920"/>
      <w:bookmarkStart w:id="8572" w:name="_Toc45198097"/>
      <w:bookmarkStart w:id="8573" w:name="_Toc45696130"/>
      <w:bookmarkStart w:id="8574" w:name="_Toc51851586"/>
      <w:bookmarkStart w:id="8575" w:name="_Toc92225208"/>
      <w:bookmarkStart w:id="8576" w:name="_Toc202372384"/>
      <w:bookmarkEnd w:id="8569"/>
      <w:r w:rsidRPr="00B02A0B">
        <w:rPr>
          <w:rFonts w:eastAsia="Malgun Gothic"/>
        </w:rPr>
        <w:t>21.2.18.2</w:t>
      </w:r>
      <w:r w:rsidRPr="00B02A0B">
        <w:rPr>
          <w:rFonts w:eastAsia="Malgun Gothic"/>
        </w:rPr>
        <w:tab/>
        <w:t>Message store function procedures</w:t>
      </w:r>
      <w:bookmarkEnd w:id="8570"/>
      <w:bookmarkEnd w:id="8571"/>
      <w:bookmarkEnd w:id="8572"/>
      <w:bookmarkEnd w:id="8573"/>
      <w:bookmarkEnd w:id="8574"/>
      <w:bookmarkEnd w:id="8575"/>
      <w:bookmarkEnd w:id="8576"/>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77"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78" w:name="_Toc20155828"/>
      <w:bookmarkStart w:id="8579" w:name="_Toc27500983"/>
      <w:bookmarkStart w:id="8580" w:name="_Toc36049109"/>
      <w:bookmarkStart w:id="8581" w:name="_Toc44602921"/>
    </w:p>
    <w:p w14:paraId="29807E8E" w14:textId="0E10C248" w:rsidR="005C310B" w:rsidRPr="00B02A0B" w:rsidRDefault="005C310B" w:rsidP="007D34FE">
      <w:pPr>
        <w:pStyle w:val="Heading3"/>
      </w:pPr>
      <w:bookmarkStart w:id="8582" w:name="_CR21_2_19"/>
      <w:bookmarkStart w:id="8583" w:name="_Toc92225209"/>
      <w:bookmarkStart w:id="8584" w:name="_Toc202372385"/>
      <w:bookmarkEnd w:id="8582"/>
      <w:r w:rsidRPr="00B02A0B">
        <w:t>21.2.</w:t>
      </w:r>
      <w:r w:rsidRPr="00B02A0B">
        <w:rPr>
          <w:lang w:val="hr-HR"/>
        </w:rPr>
        <w:t>19</w:t>
      </w:r>
      <w:r w:rsidRPr="00B02A0B">
        <w:tab/>
        <w:t>Create notification channel</w:t>
      </w:r>
      <w:bookmarkEnd w:id="8583"/>
      <w:r w:rsidR="00175288" w:rsidRPr="00175288">
        <w:t xml:space="preserve"> </w:t>
      </w:r>
      <w:r w:rsidR="00175288" w:rsidRPr="00B02A0B">
        <w:t>procedure</w:t>
      </w:r>
      <w:bookmarkEnd w:id="8584"/>
    </w:p>
    <w:p w14:paraId="4183DD9C" w14:textId="77777777" w:rsidR="005C310B" w:rsidRPr="00B02A0B" w:rsidRDefault="005C310B" w:rsidP="007D34FE">
      <w:pPr>
        <w:pStyle w:val="Heading4"/>
        <w:rPr>
          <w:rFonts w:eastAsia="Malgun Gothic"/>
        </w:rPr>
      </w:pPr>
      <w:bookmarkStart w:id="8585" w:name="_CR21_2_19_1"/>
      <w:bookmarkStart w:id="8586" w:name="_Toc92225210"/>
      <w:bookmarkStart w:id="8587" w:name="_Toc202372386"/>
      <w:bookmarkEnd w:id="8585"/>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86"/>
      <w:bookmarkEnd w:id="8587"/>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88" w:name="_CR21_2_19_2"/>
      <w:bookmarkStart w:id="8589" w:name="_Toc92225211"/>
      <w:bookmarkStart w:id="8590" w:name="_Toc202372387"/>
      <w:bookmarkEnd w:id="8588"/>
      <w:r w:rsidRPr="00B02A0B">
        <w:rPr>
          <w:rFonts w:eastAsia="Malgun Gothic"/>
        </w:rPr>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89"/>
      <w:bookmarkEnd w:id="8590"/>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"channelType"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91" w:name="_CR21_2_20"/>
      <w:bookmarkStart w:id="8592" w:name="_Toc92225212"/>
      <w:bookmarkStart w:id="8593" w:name="_Toc202372388"/>
      <w:bookmarkEnd w:id="8591"/>
      <w:r w:rsidRPr="00B02A0B">
        <w:lastRenderedPageBreak/>
        <w:t>21.2.</w:t>
      </w:r>
      <w:r w:rsidRPr="00B02A0B">
        <w:rPr>
          <w:lang w:val="hr-HR"/>
        </w:rPr>
        <w:t>20</w:t>
      </w:r>
      <w:r w:rsidRPr="00B02A0B">
        <w:tab/>
        <w:t>Delete notification channel</w:t>
      </w:r>
      <w:bookmarkEnd w:id="8592"/>
      <w:r w:rsidR="00175288" w:rsidRPr="00175288">
        <w:t xml:space="preserve"> </w:t>
      </w:r>
      <w:r w:rsidR="00175288" w:rsidRPr="00B02A0B">
        <w:t>procedure</w:t>
      </w:r>
      <w:bookmarkEnd w:id="8593"/>
    </w:p>
    <w:p w14:paraId="6CD25FAD" w14:textId="77777777" w:rsidR="005C310B" w:rsidRPr="00B02A0B" w:rsidRDefault="005C310B" w:rsidP="007D34FE">
      <w:pPr>
        <w:pStyle w:val="Heading4"/>
        <w:rPr>
          <w:rFonts w:eastAsia="Malgun Gothic"/>
        </w:rPr>
      </w:pPr>
      <w:bookmarkStart w:id="8594" w:name="_CR21_2_20_1"/>
      <w:bookmarkStart w:id="8595" w:name="_Toc92225213"/>
      <w:bookmarkStart w:id="8596" w:name="_Toc202372389"/>
      <w:bookmarkEnd w:id="8594"/>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95"/>
      <w:bookmarkEnd w:id="8596"/>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97" w:name="_CR21_2_20_2"/>
      <w:bookmarkStart w:id="8598" w:name="_Toc92225214"/>
      <w:bookmarkStart w:id="8599" w:name="_Toc202372390"/>
      <w:bookmarkEnd w:id="8597"/>
      <w:r w:rsidRPr="00B02A0B">
        <w:rPr>
          <w:rFonts w:eastAsia="Malgun Gothic"/>
        </w:rPr>
        <w:t>21.2.</w:t>
      </w:r>
      <w:r w:rsidRPr="00B02A0B">
        <w:rPr>
          <w:lang w:val="hr-HR"/>
        </w:rPr>
        <w:t>20</w:t>
      </w:r>
      <w:r w:rsidRPr="00B02A0B">
        <w:rPr>
          <w:rFonts w:eastAsia="Malgun Gothic"/>
        </w:rPr>
        <w:t>.2</w:t>
      </w:r>
      <w:r w:rsidRPr="00B02A0B">
        <w:rPr>
          <w:rFonts w:eastAsia="Malgun Gothic"/>
        </w:rPr>
        <w:tab/>
        <w:t>MCData Notification server procedures</w:t>
      </w:r>
      <w:bookmarkEnd w:id="8598"/>
      <w:bookmarkEnd w:id="8599"/>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600" w:name="_CR21_2_21"/>
      <w:bookmarkStart w:id="8601" w:name="_Toc92225215"/>
      <w:bookmarkStart w:id="8602" w:name="_Toc202372391"/>
      <w:bookmarkEnd w:id="8600"/>
      <w:r w:rsidRPr="00B02A0B">
        <w:t>21.2.</w:t>
      </w:r>
      <w:r w:rsidRPr="00B02A0B">
        <w:rPr>
          <w:lang w:val="hr-HR"/>
        </w:rPr>
        <w:t>21</w:t>
      </w:r>
      <w:r w:rsidRPr="00B02A0B">
        <w:tab/>
        <w:t>Update notification channel</w:t>
      </w:r>
      <w:bookmarkEnd w:id="8601"/>
      <w:r w:rsidR="00867BB6">
        <w:t xml:space="preserve"> </w:t>
      </w:r>
      <w:r w:rsidR="00867BB6" w:rsidRPr="00B02A0B">
        <w:t>procedure</w:t>
      </w:r>
      <w:bookmarkEnd w:id="8602"/>
    </w:p>
    <w:p w14:paraId="090CA2BE" w14:textId="77777777" w:rsidR="005C310B" w:rsidRPr="00B02A0B" w:rsidRDefault="005C310B" w:rsidP="007D34FE">
      <w:pPr>
        <w:pStyle w:val="Heading4"/>
        <w:rPr>
          <w:rFonts w:eastAsia="Malgun Gothic"/>
        </w:rPr>
      </w:pPr>
      <w:bookmarkStart w:id="8603" w:name="_CR21_2_21_1"/>
      <w:bookmarkStart w:id="8604" w:name="_Toc92225216"/>
      <w:bookmarkStart w:id="8605" w:name="_Toc202372392"/>
      <w:bookmarkEnd w:id="8603"/>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604"/>
      <w:bookmarkEnd w:id="8605"/>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606" w:name="_CR21_2_21_2"/>
      <w:bookmarkStart w:id="8607" w:name="_Toc92225217"/>
      <w:bookmarkStart w:id="8608" w:name="_Toc202372393"/>
      <w:bookmarkEnd w:id="8606"/>
      <w:r w:rsidRPr="00B02A0B">
        <w:rPr>
          <w:rFonts w:eastAsia="Malgun Gothic"/>
        </w:rPr>
        <w:lastRenderedPageBreak/>
        <w:t>21.2.</w:t>
      </w:r>
      <w:r w:rsidRPr="00B02A0B">
        <w:rPr>
          <w:lang w:val="hr-HR"/>
        </w:rPr>
        <w:t>21</w:t>
      </w:r>
      <w:r w:rsidRPr="00B02A0B">
        <w:rPr>
          <w:rFonts w:eastAsia="Malgun Gothic"/>
        </w:rPr>
        <w:t>.2</w:t>
      </w:r>
      <w:r w:rsidRPr="00B02A0B">
        <w:rPr>
          <w:rFonts w:eastAsia="Malgun Gothic"/>
        </w:rPr>
        <w:tab/>
        <w:t>MCData Notification server procedures</w:t>
      </w:r>
      <w:bookmarkEnd w:id="8607"/>
      <w:bookmarkEnd w:id="8608"/>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609" w:name="_CR21_2_22"/>
      <w:bookmarkStart w:id="8610" w:name="_Toc92225218"/>
      <w:bookmarkStart w:id="8611" w:name="_Toc202372394"/>
      <w:bookmarkEnd w:id="8609"/>
      <w:r w:rsidRPr="00B02A0B">
        <w:t>21.2.</w:t>
      </w:r>
      <w:r w:rsidRPr="00B02A0B">
        <w:rPr>
          <w:lang w:val="en-US"/>
        </w:rPr>
        <w:t>22</w:t>
      </w:r>
      <w:r w:rsidRPr="00B02A0B">
        <w:tab/>
        <w:t>Open notification channel</w:t>
      </w:r>
      <w:bookmarkEnd w:id="8610"/>
      <w:r w:rsidR="00867BB6" w:rsidRPr="00867BB6">
        <w:t xml:space="preserve"> </w:t>
      </w:r>
      <w:r w:rsidR="00867BB6" w:rsidRPr="00B02A0B">
        <w:t>procedure</w:t>
      </w:r>
      <w:bookmarkEnd w:id="8611"/>
    </w:p>
    <w:p w14:paraId="7405C858" w14:textId="77777777" w:rsidR="005C310B" w:rsidRPr="00B02A0B" w:rsidRDefault="005C310B" w:rsidP="007D34FE">
      <w:pPr>
        <w:pStyle w:val="Heading4"/>
        <w:rPr>
          <w:rFonts w:eastAsia="Malgun Gothic"/>
        </w:rPr>
      </w:pPr>
      <w:bookmarkStart w:id="8612" w:name="_CR21_2_22_1"/>
      <w:bookmarkStart w:id="8613" w:name="_Toc92225219"/>
      <w:bookmarkStart w:id="8614" w:name="_Toc202372395"/>
      <w:bookmarkEnd w:id="8612"/>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613"/>
      <w:bookmarkEnd w:id="8614"/>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lastRenderedPageBreak/>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615" w:name="_CR21_2_22_2"/>
      <w:bookmarkStart w:id="8616" w:name="_Toc92225220"/>
      <w:bookmarkStart w:id="8617" w:name="_Toc202372396"/>
      <w:bookmarkEnd w:id="8615"/>
      <w:r w:rsidRPr="00B02A0B">
        <w:rPr>
          <w:rFonts w:eastAsia="Malgun Gothic"/>
        </w:rPr>
        <w:t>21.2.</w:t>
      </w:r>
      <w:r w:rsidRPr="00B02A0B">
        <w:rPr>
          <w:lang w:val="en-US"/>
        </w:rPr>
        <w:t>22</w:t>
      </w:r>
      <w:r w:rsidRPr="00B02A0B">
        <w:rPr>
          <w:rFonts w:eastAsia="Malgun Gothic"/>
        </w:rPr>
        <w:t>.2</w:t>
      </w:r>
      <w:r w:rsidRPr="00B02A0B">
        <w:rPr>
          <w:rFonts w:eastAsia="Malgun Gothic"/>
        </w:rPr>
        <w:tab/>
        <w:t>MCData Notification server procedures</w:t>
      </w:r>
      <w:bookmarkEnd w:id="8616"/>
      <w:bookmarkEnd w:id="8617"/>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pPr>
      <w:bookmarkStart w:id="8618" w:name="_CR21_2_23"/>
      <w:bookmarkStart w:id="8619" w:name="_Toc92225221"/>
      <w:bookmarkStart w:id="8620" w:name="_Toc202372397"/>
      <w:bookmarkEnd w:id="8618"/>
      <w:r w:rsidRPr="00B02A0B">
        <w:t>21.2.</w:t>
      </w:r>
      <w:r w:rsidRPr="00B02A0B">
        <w:rPr>
          <w:lang w:val="hr-HR"/>
        </w:rPr>
        <w:t>23</w:t>
      </w:r>
      <w:r w:rsidRPr="00B02A0B">
        <w:tab/>
        <w:t>List folder hierarchy procedure</w:t>
      </w:r>
      <w:bookmarkEnd w:id="8619"/>
      <w:bookmarkEnd w:id="8620"/>
    </w:p>
    <w:p w14:paraId="1D0395EC" w14:textId="77777777" w:rsidR="005C310B" w:rsidRPr="00B02A0B" w:rsidRDefault="005C310B" w:rsidP="007D34FE">
      <w:pPr>
        <w:pStyle w:val="Heading4"/>
        <w:rPr>
          <w:rFonts w:eastAsia="Malgun Gothic"/>
        </w:rPr>
      </w:pPr>
      <w:bookmarkStart w:id="8621" w:name="_CR21_2_23_1"/>
      <w:bookmarkStart w:id="8622" w:name="_Toc92225222"/>
      <w:bookmarkStart w:id="8623" w:name="_Toc202372398"/>
      <w:bookmarkEnd w:id="8621"/>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622"/>
      <w:bookmarkEnd w:id="8623"/>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624" w:name="_CR21_2_23_2"/>
      <w:bookmarkStart w:id="8625" w:name="_Toc92225223"/>
      <w:bookmarkStart w:id="8626" w:name="_Toc202372399"/>
      <w:bookmarkEnd w:id="8624"/>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625"/>
      <w:bookmarkEnd w:id="8626"/>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lastRenderedPageBreak/>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627" w:name="_CR21_2_24"/>
      <w:bookmarkStart w:id="8628" w:name="_Toc92225224"/>
      <w:bookmarkStart w:id="8629" w:name="_Toc202372400"/>
      <w:bookmarkEnd w:id="8627"/>
      <w:r w:rsidRPr="00FE554E">
        <w:t>2</w:t>
      </w:r>
      <w:r w:rsidRPr="00650614">
        <w:t>1.2.</w:t>
      </w:r>
      <w:r>
        <w:t>24</w:t>
      </w:r>
      <w:r w:rsidRPr="00703DB5">
        <w:tab/>
      </w:r>
      <w:r>
        <w:t>Retrieve file to store locally</w:t>
      </w:r>
      <w:r w:rsidRPr="00703DB5">
        <w:t xml:space="preserve"> procedure</w:t>
      </w:r>
      <w:bookmarkEnd w:id="8629"/>
    </w:p>
    <w:p w14:paraId="4101A108" w14:textId="2798332D" w:rsidR="008370C7" w:rsidRPr="00703DB5" w:rsidRDefault="008370C7" w:rsidP="008370C7">
      <w:pPr>
        <w:pStyle w:val="Heading4"/>
        <w:rPr>
          <w:rFonts w:eastAsia="Malgun Gothic"/>
        </w:rPr>
      </w:pPr>
      <w:bookmarkStart w:id="8630" w:name="_CR21_2_24_1"/>
      <w:bookmarkStart w:id="8631" w:name="_Toc202372401"/>
      <w:bookmarkEnd w:id="8630"/>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631"/>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632" w:name="_CR21_2_24_2"/>
      <w:bookmarkStart w:id="8633" w:name="_Toc202372402"/>
      <w:bookmarkEnd w:id="8632"/>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633"/>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lastRenderedPageBreak/>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634" w:name="_CR21_3"/>
      <w:bookmarkStart w:id="8635" w:name="_Toc202372403"/>
      <w:bookmarkEnd w:id="8634"/>
      <w:r w:rsidRPr="00B02A0B">
        <w:t>21.</w:t>
      </w:r>
      <w:r w:rsidRPr="00B02A0B">
        <w:rPr>
          <w:lang w:val="hr-HR"/>
        </w:rPr>
        <w:t>3</w:t>
      </w:r>
      <w:r w:rsidRPr="00B02A0B">
        <w:tab/>
        <w:t>Control of communications storage procedures</w:t>
      </w:r>
      <w:bookmarkEnd w:id="8628"/>
      <w:bookmarkEnd w:id="8635"/>
    </w:p>
    <w:p w14:paraId="30C23150" w14:textId="77777777" w:rsidR="005C310B" w:rsidRPr="00B02A0B" w:rsidRDefault="005C310B" w:rsidP="007D34FE">
      <w:pPr>
        <w:pStyle w:val="Heading3"/>
      </w:pPr>
      <w:bookmarkStart w:id="8636" w:name="_CR21_3_1"/>
      <w:bookmarkStart w:id="8637" w:name="_Toc92225225"/>
      <w:bookmarkStart w:id="8638" w:name="_Toc202372404"/>
      <w:bookmarkEnd w:id="8636"/>
      <w:r w:rsidRPr="00B02A0B">
        <w:t>21.</w:t>
      </w:r>
      <w:r w:rsidRPr="00B02A0B">
        <w:rPr>
          <w:lang w:val="hr-HR"/>
        </w:rPr>
        <w:t>3</w:t>
      </w:r>
      <w:r w:rsidRPr="00B02A0B">
        <w:t>.1</w:t>
      </w:r>
      <w:r w:rsidRPr="00B02A0B">
        <w:tab/>
        <w:t>General</w:t>
      </w:r>
      <w:bookmarkEnd w:id="8637"/>
      <w:bookmarkEnd w:id="8638"/>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639" w:name="_Toc92225226"/>
    </w:p>
    <w:p w14:paraId="442EF0F8" w14:textId="2F74DAEF" w:rsidR="005C310B" w:rsidRPr="00B02A0B" w:rsidRDefault="005C310B" w:rsidP="007D34FE">
      <w:pPr>
        <w:pStyle w:val="Heading3"/>
        <w:rPr>
          <w:rFonts w:eastAsia="Malgun Gothic"/>
        </w:rPr>
      </w:pPr>
      <w:bookmarkStart w:id="8640" w:name="_CR21_3_2"/>
      <w:bookmarkStart w:id="8641" w:name="_Toc202372405"/>
      <w:bookmarkEnd w:id="8640"/>
      <w:r w:rsidRPr="00B02A0B">
        <w:rPr>
          <w:rFonts w:eastAsia="Malgun Gothic"/>
        </w:rPr>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639"/>
      <w:bookmarkEnd w:id="8641"/>
    </w:p>
    <w:p w14:paraId="57DF3B93" w14:textId="77777777" w:rsidR="005C310B" w:rsidRPr="00B02A0B" w:rsidRDefault="005C310B" w:rsidP="007D34FE">
      <w:pPr>
        <w:pStyle w:val="Heading4"/>
      </w:pPr>
      <w:bookmarkStart w:id="8642" w:name="_CR21_3_2_1"/>
      <w:bookmarkStart w:id="8643" w:name="_Toc92225227"/>
      <w:bookmarkStart w:id="8644" w:name="_Toc202372406"/>
      <w:bookmarkEnd w:id="8642"/>
      <w:r w:rsidRPr="00B02A0B">
        <w:t>21.</w:t>
      </w:r>
      <w:r w:rsidRPr="00B02A0B">
        <w:rPr>
          <w:lang w:val="hr-HR"/>
        </w:rPr>
        <w:t>3</w:t>
      </w:r>
      <w:r w:rsidRPr="00B02A0B">
        <w:t>.2.1</w:t>
      </w:r>
      <w:r w:rsidRPr="00B02A0B">
        <w:tab/>
        <w:t>General</w:t>
      </w:r>
      <w:bookmarkEnd w:id="8643"/>
      <w:bookmarkEnd w:id="8644"/>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645" w:name="_Toc92225228"/>
    </w:p>
    <w:p w14:paraId="77CAF75F" w14:textId="53E100E9" w:rsidR="005C310B" w:rsidRPr="00B02A0B" w:rsidRDefault="005C310B" w:rsidP="007D34FE">
      <w:pPr>
        <w:pStyle w:val="Heading4"/>
      </w:pPr>
      <w:bookmarkStart w:id="8646" w:name="_CR21_3_2_2"/>
      <w:bookmarkStart w:id="8647" w:name="_Toc202372407"/>
      <w:bookmarkEnd w:id="8646"/>
      <w:r w:rsidRPr="00B02A0B">
        <w:t>21.</w:t>
      </w:r>
      <w:r w:rsidRPr="00B02A0B">
        <w:rPr>
          <w:lang w:val="hr-HR"/>
        </w:rPr>
        <w:t>3</w:t>
      </w:r>
      <w:r w:rsidRPr="00B02A0B">
        <w:t>.2.2</w:t>
      </w:r>
      <w:r w:rsidRPr="00B02A0B">
        <w:tab/>
        <w:t>Enable communications storage into message store procedures.</w:t>
      </w:r>
      <w:bookmarkEnd w:id="8645"/>
      <w:bookmarkEnd w:id="8647"/>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lastRenderedPageBreak/>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648" w:name="_CR21_3_2_3"/>
      <w:bookmarkStart w:id="8649" w:name="_Toc92225229"/>
      <w:bookmarkStart w:id="8650" w:name="_Toc202372408"/>
      <w:bookmarkEnd w:id="8648"/>
      <w:r w:rsidRPr="00B02A0B">
        <w:t>21.</w:t>
      </w:r>
      <w:r w:rsidRPr="00B02A0B">
        <w:rPr>
          <w:lang w:val="hr-HR"/>
        </w:rPr>
        <w:t>3</w:t>
      </w:r>
      <w:r w:rsidRPr="00B02A0B">
        <w:t>.2.3</w:t>
      </w:r>
      <w:r w:rsidRPr="00B02A0B">
        <w:tab/>
        <w:t>Disable communications storage into message store procedures.</w:t>
      </w:r>
      <w:bookmarkEnd w:id="8649"/>
      <w:bookmarkEnd w:id="8650"/>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651" w:name="_CR21_3_3"/>
      <w:bookmarkStart w:id="8652" w:name="_Toc92225230"/>
      <w:bookmarkStart w:id="8653" w:name="_Toc202372409"/>
      <w:bookmarkEnd w:id="8651"/>
      <w:r w:rsidRPr="00B02A0B">
        <w:rPr>
          <w:rFonts w:eastAsia="Malgun Gothic"/>
        </w:rPr>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652"/>
      <w:bookmarkEnd w:id="8653"/>
    </w:p>
    <w:p w14:paraId="789F9072" w14:textId="77777777" w:rsidR="005C310B" w:rsidRPr="00B02A0B" w:rsidRDefault="005C310B" w:rsidP="007D34FE">
      <w:pPr>
        <w:pStyle w:val="Heading4"/>
      </w:pPr>
      <w:bookmarkStart w:id="8654" w:name="_CR21_3_3_1"/>
      <w:bookmarkStart w:id="8655" w:name="_Toc92225231"/>
      <w:bookmarkStart w:id="8656" w:name="_Toc202372410"/>
      <w:bookmarkEnd w:id="8654"/>
      <w:r w:rsidRPr="00B02A0B">
        <w:t>21.</w:t>
      </w:r>
      <w:r w:rsidRPr="00B02A0B">
        <w:rPr>
          <w:lang w:val="hr-HR"/>
        </w:rPr>
        <w:t>3</w:t>
      </w:r>
      <w:r w:rsidRPr="00B02A0B">
        <w:t>.3.1</w:t>
      </w:r>
      <w:r w:rsidRPr="00B02A0B">
        <w:tab/>
        <w:t>General</w:t>
      </w:r>
      <w:bookmarkEnd w:id="8655"/>
      <w:bookmarkEnd w:id="8656"/>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657" w:name="_CR21_3_3_2"/>
      <w:bookmarkStart w:id="8658" w:name="_Toc92225232"/>
      <w:bookmarkStart w:id="8659" w:name="_Toc202372411"/>
      <w:bookmarkEnd w:id="8657"/>
      <w:r w:rsidRPr="00B02A0B">
        <w:t>21.</w:t>
      </w:r>
      <w:r w:rsidRPr="00B02A0B">
        <w:rPr>
          <w:lang w:val="hr-HR"/>
        </w:rPr>
        <w:t>3</w:t>
      </w:r>
      <w:r w:rsidRPr="00B02A0B">
        <w:t>.3.2</w:t>
      </w:r>
      <w:r w:rsidRPr="00B02A0B">
        <w:tab/>
        <w:t>Control communications storage into message store procedures.</w:t>
      </w:r>
      <w:bookmarkEnd w:id="8658"/>
      <w:bookmarkEnd w:id="8659"/>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 xml:space="preserve">if the participating MCData function cannot find a binding between the public user identity and an MCData ID or if the validity period of an existing binding has expired, then the participating MCData function shall reject </w:t>
      </w:r>
      <w:r w:rsidRPr="00B02A0B">
        <w:lastRenderedPageBreak/>
        <w:t>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 xml:space="preserve">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w:t>
      </w:r>
      <w:r w:rsidRPr="00B02A0B">
        <w:lastRenderedPageBreak/>
        <w:t>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660" w:name="_CR22"/>
      <w:bookmarkStart w:id="8661" w:name="_Toc45696131"/>
      <w:bookmarkStart w:id="8662" w:name="_Toc51851587"/>
      <w:bookmarkStart w:id="8663" w:name="_Toc92225233"/>
      <w:bookmarkStart w:id="8664" w:name="_Toc202372412"/>
      <w:bookmarkEnd w:id="8660"/>
      <w:r w:rsidRPr="00B02A0B">
        <w:rPr>
          <w:rFonts w:eastAsia="Malgun Gothic"/>
          <w:lang w:val="en-US"/>
        </w:rPr>
        <w:t>22</w:t>
      </w:r>
      <w:r w:rsidRPr="00B02A0B">
        <w:rPr>
          <w:rFonts w:eastAsia="Malgun Gothic"/>
          <w:lang w:val="en-US"/>
        </w:rPr>
        <w:tab/>
        <w:t>Functional alias</w:t>
      </w:r>
      <w:bookmarkEnd w:id="8577"/>
      <w:bookmarkEnd w:id="8578"/>
      <w:bookmarkEnd w:id="8579"/>
      <w:bookmarkEnd w:id="8580"/>
      <w:bookmarkEnd w:id="8581"/>
      <w:bookmarkEnd w:id="8661"/>
      <w:bookmarkEnd w:id="8662"/>
      <w:bookmarkEnd w:id="8663"/>
      <w:bookmarkEnd w:id="8664"/>
    </w:p>
    <w:p w14:paraId="32B77341" w14:textId="77777777" w:rsidR="005C310B" w:rsidRPr="00B02A0B" w:rsidRDefault="005C310B" w:rsidP="007D34FE">
      <w:pPr>
        <w:pStyle w:val="Heading2"/>
        <w:rPr>
          <w:rFonts w:eastAsia="Malgun Gothic"/>
        </w:rPr>
      </w:pPr>
      <w:bookmarkStart w:id="8665" w:name="_CR22_1"/>
      <w:bookmarkStart w:id="8666" w:name="_Toc20155829"/>
      <w:bookmarkStart w:id="8667" w:name="_Toc27500984"/>
      <w:bookmarkStart w:id="8668" w:name="_Toc36049110"/>
      <w:bookmarkStart w:id="8669" w:name="_Toc44602922"/>
      <w:bookmarkStart w:id="8670" w:name="_Toc45198099"/>
      <w:bookmarkStart w:id="8671" w:name="_Toc45696132"/>
      <w:bookmarkStart w:id="8672" w:name="_Toc51851588"/>
      <w:bookmarkStart w:id="8673" w:name="_Toc92225234"/>
      <w:bookmarkStart w:id="8674" w:name="_Toc202372413"/>
      <w:bookmarkEnd w:id="8665"/>
      <w:r w:rsidRPr="00B02A0B">
        <w:rPr>
          <w:rFonts w:eastAsia="Malgun Gothic" w:hint="eastAsia"/>
        </w:rPr>
        <w:t>22.</w:t>
      </w:r>
      <w:r w:rsidRPr="00B02A0B">
        <w:rPr>
          <w:rFonts w:eastAsia="Malgun Gothic"/>
        </w:rPr>
        <w:t>1</w:t>
      </w:r>
      <w:r w:rsidRPr="00B02A0B">
        <w:rPr>
          <w:rFonts w:eastAsia="Malgun Gothic" w:hint="eastAsia"/>
        </w:rPr>
        <w:tab/>
        <w:t>General</w:t>
      </w:r>
      <w:bookmarkEnd w:id="8666"/>
      <w:bookmarkEnd w:id="8667"/>
      <w:bookmarkEnd w:id="8668"/>
      <w:bookmarkEnd w:id="8669"/>
      <w:bookmarkEnd w:id="8670"/>
      <w:bookmarkEnd w:id="8671"/>
      <w:bookmarkEnd w:id="8672"/>
      <w:bookmarkEnd w:id="8673"/>
      <w:bookmarkEnd w:id="8674"/>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75" w:name="_CR22_2"/>
      <w:bookmarkStart w:id="8676" w:name="_Toc20155830"/>
      <w:bookmarkStart w:id="8677" w:name="_Toc27500985"/>
      <w:bookmarkStart w:id="8678" w:name="_Toc36049111"/>
      <w:bookmarkStart w:id="8679" w:name="_Toc44602923"/>
      <w:bookmarkStart w:id="8680" w:name="_Toc45198100"/>
      <w:bookmarkStart w:id="8681" w:name="_Toc45696133"/>
      <w:bookmarkStart w:id="8682" w:name="_Toc51851589"/>
      <w:bookmarkStart w:id="8683" w:name="_Toc92225235"/>
      <w:bookmarkStart w:id="8684" w:name="_Toc202372414"/>
      <w:bookmarkEnd w:id="8675"/>
      <w:r w:rsidRPr="00B02A0B">
        <w:rPr>
          <w:rFonts w:eastAsia="Malgun Gothic"/>
        </w:rPr>
        <w:t>22.2</w:t>
      </w:r>
      <w:r w:rsidRPr="00B02A0B">
        <w:rPr>
          <w:rFonts w:eastAsia="Malgun Gothic"/>
        </w:rPr>
        <w:tab/>
        <w:t>Procedures</w:t>
      </w:r>
      <w:bookmarkEnd w:id="8676"/>
      <w:bookmarkEnd w:id="8677"/>
      <w:bookmarkEnd w:id="8678"/>
      <w:bookmarkEnd w:id="8679"/>
      <w:bookmarkEnd w:id="8680"/>
      <w:bookmarkEnd w:id="8681"/>
      <w:bookmarkEnd w:id="8682"/>
      <w:bookmarkEnd w:id="8683"/>
      <w:bookmarkEnd w:id="8684"/>
    </w:p>
    <w:p w14:paraId="06B5770F" w14:textId="77777777" w:rsidR="005C310B" w:rsidRPr="00B02A0B" w:rsidRDefault="005C310B" w:rsidP="007D34FE">
      <w:pPr>
        <w:pStyle w:val="Heading3"/>
        <w:rPr>
          <w:rFonts w:eastAsia="Malgun Gothic"/>
        </w:rPr>
      </w:pPr>
      <w:bookmarkStart w:id="8685" w:name="_CR22_2_1"/>
      <w:bookmarkStart w:id="8686" w:name="_Toc20155831"/>
      <w:bookmarkStart w:id="8687" w:name="_Toc27500986"/>
      <w:bookmarkStart w:id="8688" w:name="_Toc36049112"/>
      <w:bookmarkStart w:id="8689" w:name="_Toc44602924"/>
      <w:bookmarkStart w:id="8690" w:name="_Toc45198101"/>
      <w:bookmarkStart w:id="8691" w:name="_Toc45696134"/>
      <w:bookmarkStart w:id="8692" w:name="_Toc51851590"/>
      <w:bookmarkStart w:id="8693" w:name="_Toc92225236"/>
      <w:bookmarkStart w:id="8694" w:name="_Toc202372415"/>
      <w:bookmarkEnd w:id="8685"/>
      <w:r w:rsidRPr="00B02A0B">
        <w:rPr>
          <w:rFonts w:eastAsia="Malgun Gothic"/>
        </w:rPr>
        <w:t>22.2.1</w:t>
      </w:r>
      <w:r w:rsidRPr="00B02A0B">
        <w:rPr>
          <w:rFonts w:eastAsia="Malgun Gothic"/>
        </w:rPr>
        <w:tab/>
        <w:t>MCData client procedures</w:t>
      </w:r>
      <w:bookmarkEnd w:id="8686"/>
      <w:bookmarkEnd w:id="8687"/>
      <w:bookmarkEnd w:id="8688"/>
      <w:bookmarkEnd w:id="8689"/>
      <w:bookmarkEnd w:id="8690"/>
      <w:bookmarkEnd w:id="8691"/>
      <w:bookmarkEnd w:id="8692"/>
      <w:bookmarkEnd w:id="8693"/>
      <w:bookmarkEnd w:id="8694"/>
    </w:p>
    <w:p w14:paraId="7AA52AED" w14:textId="77777777" w:rsidR="005C310B" w:rsidRPr="00B02A0B" w:rsidRDefault="005C310B" w:rsidP="007D34FE">
      <w:pPr>
        <w:pStyle w:val="Heading4"/>
        <w:rPr>
          <w:rFonts w:eastAsia="Malgun Gothic"/>
        </w:rPr>
      </w:pPr>
      <w:bookmarkStart w:id="8695" w:name="_CR22_2_1_1"/>
      <w:bookmarkStart w:id="8696" w:name="_Toc20155832"/>
      <w:bookmarkStart w:id="8697" w:name="_Toc27500987"/>
      <w:bookmarkStart w:id="8698" w:name="_Toc36049113"/>
      <w:bookmarkStart w:id="8699" w:name="_Toc44602925"/>
      <w:bookmarkStart w:id="8700" w:name="_Toc45198102"/>
      <w:bookmarkStart w:id="8701" w:name="_Toc45696135"/>
      <w:bookmarkStart w:id="8702" w:name="_Toc51851591"/>
      <w:bookmarkStart w:id="8703" w:name="_Toc92225237"/>
      <w:bookmarkStart w:id="8704" w:name="_Toc202372416"/>
      <w:bookmarkEnd w:id="8695"/>
      <w:r w:rsidRPr="00B02A0B">
        <w:rPr>
          <w:rFonts w:eastAsia="Malgun Gothic"/>
        </w:rPr>
        <w:t>22.2.1.1</w:t>
      </w:r>
      <w:r w:rsidRPr="00B02A0B">
        <w:rPr>
          <w:rFonts w:eastAsia="Malgun Gothic"/>
        </w:rPr>
        <w:tab/>
        <w:t>General</w:t>
      </w:r>
      <w:bookmarkEnd w:id="8696"/>
      <w:bookmarkEnd w:id="8697"/>
      <w:bookmarkEnd w:id="8698"/>
      <w:bookmarkEnd w:id="8699"/>
      <w:bookmarkEnd w:id="8700"/>
      <w:bookmarkEnd w:id="8701"/>
      <w:bookmarkEnd w:id="8702"/>
      <w:bookmarkEnd w:id="8703"/>
      <w:bookmarkEnd w:id="8704"/>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lastRenderedPageBreak/>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705" w:name="_CR22_2_1_2"/>
      <w:bookmarkStart w:id="8706" w:name="_Toc20155833"/>
      <w:bookmarkStart w:id="8707" w:name="_Toc27500988"/>
      <w:bookmarkStart w:id="8708" w:name="_Toc36049114"/>
      <w:bookmarkStart w:id="8709" w:name="_Toc44602926"/>
      <w:bookmarkStart w:id="8710" w:name="_Toc45198103"/>
      <w:bookmarkStart w:id="8711" w:name="_Toc45696136"/>
      <w:bookmarkStart w:id="8712" w:name="_Toc51851592"/>
      <w:bookmarkStart w:id="8713" w:name="_Toc92225238"/>
      <w:bookmarkStart w:id="8714" w:name="_Toc202372417"/>
      <w:bookmarkEnd w:id="8705"/>
      <w:r w:rsidRPr="00B02A0B">
        <w:rPr>
          <w:rFonts w:eastAsia="Malgun Gothic"/>
        </w:rPr>
        <w:t>22.2.1.2</w:t>
      </w:r>
      <w:r w:rsidRPr="00B02A0B">
        <w:rPr>
          <w:rFonts w:eastAsia="Malgun Gothic"/>
        </w:rPr>
        <w:tab/>
        <w:t>Functional alias status change procedure</w:t>
      </w:r>
      <w:bookmarkEnd w:id="8706"/>
      <w:bookmarkEnd w:id="8707"/>
      <w:bookmarkEnd w:id="8708"/>
      <w:bookmarkEnd w:id="8709"/>
      <w:bookmarkEnd w:id="8710"/>
      <w:bookmarkEnd w:id="8711"/>
      <w:bookmarkEnd w:id="8712"/>
      <w:bookmarkEnd w:id="8713"/>
      <w:bookmarkEnd w:id="8714"/>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lastRenderedPageBreak/>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715" w:name="_CR22_2_1_3"/>
      <w:bookmarkStart w:id="8716" w:name="_Toc20155834"/>
      <w:bookmarkStart w:id="8717" w:name="_Toc27500989"/>
      <w:bookmarkStart w:id="8718" w:name="_Toc36049115"/>
      <w:bookmarkStart w:id="8719" w:name="_Toc44602927"/>
      <w:bookmarkStart w:id="8720" w:name="_Toc45198104"/>
      <w:bookmarkStart w:id="8721" w:name="_Toc45696137"/>
      <w:bookmarkStart w:id="8722" w:name="_Toc51851593"/>
      <w:bookmarkStart w:id="8723" w:name="_Toc92225239"/>
      <w:bookmarkStart w:id="8724" w:name="_Toc202372418"/>
      <w:bookmarkEnd w:id="8715"/>
      <w:r w:rsidRPr="00B02A0B">
        <w:t>22.2.1.3</w:t>
      </w:r>
      <w:r w:rsidRPr="00B02A0B">
        <w:tab/>
        <w:t>Functional alias status determination procedure</w:t>
      </w:r>
      <w:bookmarkEnd w:id="8716"/>
      <w:bookmarkEnd w:id="8717"/>
      <w:bookmarkEnd w:id="8718"/>
      <w:bookmarkEnd w:id="8719"/>
      <w:bookmarkEnd w:id="8720"/>
      <w:bookmarkEnd w:id="8721"/>
      <w:bookmarkEnd w:id="8722"/>
      <w:bookmarkEnd w:id="8723"/>
      <w:bookmarkEnd w:id="8724"/>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725" w:name="_CR22_2_1_4"/>
      <w:bookmarkStart w:id="8726" w:name="_Toc27500990"/>
      <w:bookmarkStart w:id="8727" w:name="_Toc36049116"/>
      <w:bookmarkStart w:id="8728" w:name="_Toc44602928"/>
      <w:bookmarkStart w:id="8729" w:name="_Toc45198105"/>
      <w:bookmarkStart w:id="8730" w:name="_Toc45696138"/>
      <w:bookmarkStart w:id="8731" w:name="_Toc51851594"/>
      <w:bookmarkStart w:id="8732" w:name="_Toc92225240"/>
      <w:bookmarkStart w:id="8733" w:name="_Toc202372419"/>
      <w:bookmarkEnd w:id="8725"/>
      <w:r w:rsidRPr="00B02A0B">
        <w:t>22.2.1.4</w:t>
      </w:r>
      <w:r w:rsidRPr="00B02A0B">
        <w:tab/>
        <w:t>Location based functional alias status change procedure</w:t>
      </w:r>
      <w:bookmarkEnd w:id="8726"/>
      <w:bookmarkEnd w:id="8727"/>
      <w:bookmarkEnd w:id="8728"/>
      <w:bookmarkEnd w:id="8729"/>
      <w:bookmarkEnd w:id="8730"/>
      <w:bookmarkEnd w:id="8731"/>
      <w:bookmarkEnd w:id="8732"/>
      <w:bookmarkEnd w:id="8733"/>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734" w:name="_CR22_2_2"/>
      <w:bookmarkStart w:id="8735" w:name="_Toc27500991"/>
      <w:bookmarkStart w:id="8736" w:name="_Toc36049117"/>
      <w:bookmarkStart w:id="8737" w:name="_Toc44602929"/>
      <w:bookmarkStart w:id="8738" w:name="_Toc45198106"/>
      <w:bookmarkStart w:id="8739" w:name="_Toc45696139"/>
      <w:bookmarkStart w:id="8740" w:name="_Toc51851595"/>
      <w:bookmarkStart w:id="8741" w:name="_Toc92225241"/>
      <w:bookmarkStart w:id="8742" w:name="_Toc202372420"/>
      <w:bookmarkEnd w:id="8734"/>
      <w:r w:rsidRPr="00B02A0B">
        <w:rPr>
          <w:rFonts w:eastAsia="Malgun Gothic"/>
        </w:rPr>
        <w:t>22.2.2</w:t>
      </w:r>
      <w:r w:rsidRPr="00B02A0B">
        <w:rPr>
          <w:rFonts w:eastAsia="Malgun Gothic"/>
        </w:rPr>
        <w:tab/>
        <w:t>MCData server procedures</w:t>
      </w:r>
      <w:bookmarkEnd w:id="8735"/>
      <w:bookmarkEnd w:id="8736"/>
      <w:bookmarkEnd w:id="8737"/>
      <w:bookmarkEnd w:id="8738"/>
      <w:bookmarkEnd w:id="8739"/>
      <w:bookmarkEnd w:id="8740"/>
      <w:bookmarkEnd w:id="8741"/>
      <w:bookmarkEnd w:id="8742"/>
    </w:p>
    <w:p w14:paraId="39605223" w14:textId="77777777" w:rsidR="005C310B" w:rsidRPr="00B02A0B" w:rsidRDefault="005C310B" w:rsidP="007D34FE">
      <w:pPr>
        <w:pStyle w:val="Heading4"/>
        <w:rPr>
          <w:rFonts w:eastAsia="Malgun Gothic"/>
        </w:rPr>
      </w:pPr>
      <w:bookmarkStart w:id="8743" w:name="_CR22_2_2_1"/>
      <w:bookmarkStart w:id="8744" w:name="_Toc20155836"/>
      <w:bookmarkStart w:id="8745" w:name="_Toc27500992"/>
      <w:bookmarkStart w:id="8746" w:name="_Toc36049118"/>
      <w:bookmarkStart w:id="8747" w:name="_Toc44602930"/>
      <w:bookmarkStart w:id="8748" w:name="_Toc45198107"/>
      <w:bookmarkStart w:id="8749" w:name="_Toc45696140"/>
      <w:bookmarkStart w:id="8750" w:name="_Toc51851596"/>
      <w:bookmarkStart w:id="8751" w:name="_Toc92225242"/>
      <w:bookmarkStart w:id="8752" w:name="_Toc202372421"/>
      <w:bookmarkEnd w:id="8743"/>
      <w:r w:rsidRPr="00B02A0B">
        <w:rPr>
          <w:rFonts w:eastAsia="Malgun Gothic"/>
        </w:rPr>
        <w:t>22.2.2.1</w:t>
      </w:r>
      <w:r w:rsidRPr="00B02A0B">
        <w:rPr>
          <w:rFonts w:eastAsia="Malgun Gothic"/>
        </w:rPr>
        <w:tab/>
        <w:t>General</w:t>
      </w:r>
      <w:bookmarkEnd w:id="8744"/>
      <w:bookmarkEnd w:id="8745"/>
      <w:bookmarkEnd w:id="8746"/>
      <w:bookmarkEnd w:id="8747"/>
      <w:bookmarkEnd w:id="8748"/>
      <w:bookmarkEnd w:id="8749"/>
      <w:bookmarkEnd w:id="8750"/>
      <w:bookmarkEnd w:id="8751"/>
      <w:bookmarkEnd w:id="8752"/>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753" w:name="_CR22_2_2_2"/>
      <w:bookmarkStart w:id="8754" w:name="_Toc20155837"/>
      <w:bookmarkStart w:id="8755" w:name="_Toc27500993"/>
      <w:bookmarkStart w:id="8756" w:name="_Toc36049119"/>
      <w:bookmarkStart w:id="8757" w:name="_Toc44602931"/>
      <w:bookmarkStart w:id="8758" w:name="_Toc45198108"/>
      <w:bookmarkStart w:id="8759" w:name="_Toc45696141"/>
      <w:bookmarkStart w:id="8760" w:name="_Toc51851597"/>
      <w:bookmarkStart w:id="8761" w:name="_Toc92225243"/>
      <w:bookmarkStart w:id="8762" w:name="_Toc202372422"/>
      <w:bookmarkEnd w:id="8753"/>
      <w:r w:rsidRPr="00B02A0B">
        <w:rPr>
          <w:rFonts w:eastAsia="Malgun Gothic"/>
        </w:rPr>
        <w:t>22.2.2.2</w:t>
      </w:r>
      <w:r w:rsidRPr="00B02A0B">
        <w:rPr>
          <w:rFonts w:eastAsia="Malgun Gothic"/>
        </w:rPr>
        <w:tab/>
      </w:r>
      <w:r w:rsidRPr="00B02A0B">
        <w:t>Procedures of MCData server serving the MCData user</w:t>
      </w:r>
      <w:bookmarkEnd w:id="8754"/>
      <w:bookmarkEnd w:id="8755"/>
      <w:bookmarkEnd w:id="8756"/>
      <w:bookmarkEnd w:id="8757"/>
      <w:bookmarkEnd w:id="8758"/>
      <w:bookmarkEnd w:id="8759"/>
      <w:bookmarkEnd w:id="8760"/>
      <w:bookmarkEnd w:id="8761"/>
      <w:bookmarkEnd w:id="8762"/>
    </w:p>
    <w:p w14:paraId="14AB51C2" w14:textId="77777777" w:rsidR="005C310B" w:rsidRPr="00B02A0B" w:rsidRDefault="005C310B" w:rsidP="007D34FE">
      <w:pPr>
        <w:pStyle w:val="Heading5"/>
      </w:pPr>
      <w:bookmarkStart w:id="8763" w:name="_CR22_2_2_2_1"/>
      <w:bookmarkStart w:id="8764" w:name="_Toc20155838"/>
      <w:bookmarkStart w:id="8765" w:name="_Toc27500994"/>
      <w:bookmarkStart w:id="8766" w:name="_Toc36049120"/>
      <w:bookmarkStart w:id="8767" w:name="_Toc44602932"/>
      <w:bookmarkStart w:id="8768" w:name="_Toc45198109"/>
      <w:bookmarkStart w:id="8769" w:name="_Toc45696142"/>
      <w:bookmarkStart w:id="8770" w:name="_Toc51851598"/>
      <w:bookmarkStart w:id="8771" w:name="_Toc92225244"/>
      <w:bookmarkStart w:id="8772" w:name="_Toc202372423"/>
      <w:bookmarkEnd w:id="8763"/>
      <w:r w:rsidRPr="00B02A0B">
        <w:rPr>
          <w:rFonts w:eastAsia="Malgun Gothic"/>
        </w:rPr>
        <w:t>22</w:t>
      </w:r>
      <w:r w:rsidRPr="00B02A0B">
        <w:t>.2.2.2.1</w:t>
      </w:r>
      <w:r w:rsidRPr="00B02A0B">
        <w:tab/>
        <w:t>General</w:t>
      </w:r>
      <w:bookmarkEnd w:id="8764"/>
      <w:bookmarkEnd w:id="8765"/>
      <w:bookmarkEnd w:id="8766"/>
      <w:bookmarkEnd w:id="8767"/>
      <w:bookmarkEnd w:id="8768"/>
      <w:bookmarkEnd w:id="8769"/>
      <w:bookmarkEnd w:id="8770"/>
      <w:bookmarkEnd w:id="8771"/>
      <w:bookmarkEnd w:id="8772"/>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73" w:name="_Toc20155839"/>
      <w:bookmarkStart w:id="8774" w:name="_Toc27500995"/>
      <w:bookmarkStart w:id="8775" w:name="_Toc36049121"/>
      <w:bookmarkStart w:id="8776" w:name="_Toc44602933"/>
      <w:bookmarkStart w:id="8777" w:name="_Toc45198110"/>
      <w:bookmarkStart w:id="8778" w:name="_Toc45696143"/>
      <w:bookmarkStart w:id="8779" w:name="_Toc51851599"/>
      <w:bookmarkStart w:id="8780" w:name="_Toc92225245"/>
    </w:p>
    <w:p w14:paraId="12785EA6" w14:textId="450CC3D2" w:rsidR="005C310B" w:rsidRPr="00B02A0B" w:rsidRDefault="005C310B" w:rsidP="007D34FE">
      <w:pPr>
        <w:pStyle w:val="Heading5"/>
      </w:pPr>
      <w:bookmarkStart w:id="8781" w:name="_CR22_2_2_2_2"/>
      <w:bookmarkStart w:id="8782" w:name="_Toc202372424"/>
      <w:bookmarkEnd w:id="8781"/>
      <w:r w:rsidRPr="00B02A0B">
        <w:rPr>
          <w:rFonts w:eastAsia="Malgun Gothic"/>
        </w:rPr>
        <w:t>22</w:t>
      </w:r>
      <w:r w:rsidRPr="00B02A0B">
        <w:t>.2.2.2.2</w:t>
      </w:r>
      <w:r w:rsidRPr="00B02A0B">
        <w:tab/>
        <w:t>Stored information</w:t>
      </w:r>
      <w:bookmarkEnd w:id="8773"/>
      <w:bookmarkEnd w:id="8774"/>
      <w:bookmarkEnd w:id="8775"/>
      <w:bookmarkEnd w:id="8776"/>
      <w:bookmarkEnd w:id="8777"/>
      <w:bookmarkEnd w:id="8778"/>
      <w:bookmarkEnd w:id="8779"/>
      <w:bookmarkEnd w:id="8780"/>
      <w:bookmarkEnd w:id="8782"/>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lastRenderedPageBreak/>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83" w:name="_CR22_2_2_2_3"/>
      <w:bookmarkStart w:id="8784" w:name="_Toc20155840"/>
      <w:bookmarkStart w:id="8785" w:name="_Toc27500996"/>
      <w:bookmarkStart w:id="8786" w:name="_Toc36049122"/>
      <w:bookmarkStart w:id="8787" w:name="_Toc44602934"/>
      <w:bookmarkStart w:id="8788" w:name="_Toc45198111"/>
      <w:bookmarkStart w:id="8789" w:name="_Toc45696144"/>
      <w:bookmarkStart w:id="8790" w:name="_Toc51851600"/>
      <w:bookmarkStart w:id="8791" w:name="_Toc92225246"/>
      <w:bookmarkStart w:id="8792" w:name="_Toc202372425"/>
      <w:bookmarkEnd w:id="8783"/>
      <w:r w:rsidRPr="00B02A0B">
        <w:rPr>
          <w:rFonts w:eastAsia="Malgun Gothic"/>
        </w:rPr>
        <w:t>22</w:t>
      </w:r>
      <w:r w:rsidRPr="00B02A0B">
        <w:t>.2.2.2.3</w:t>
      </w:r>
      <w:r w:rsidRPr="00B02A0B">
        <w:tab/>
        <w:t>Receiving functional alias status change from MCData client procedure</w:t>
      </w:r>
      <w:bookmarkEnd w:id="8784"/>
      <w:bookmarkEnd w:id="8785"/>
      <w:bookmarkEnd w:id="8786"/>
      <w:bookmarkEnd w:id="8787"/>
      <w:bookmarkEnd w:id="8788"/>
      <w:bookmarkEnd w:id="8789"/>
      <w:bookmarkEnd w:id="8790"/>
      <w:bookmarkEnd w:id="8791"/>
      <w:bookmarkEnd w:id="8792"/>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lastRenderedPageBreak/>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lastRenderedPageBreak/>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93" w:name="_CR22_2_2_2_4"/>
      <w:bookmarkStart w:id="8794" w:name="_Toc20155841"/>
      <w:bookmarkStart w:id="8795" w:name="_Toc27500997"/>
      <w:bookmarkStart w:id="8796" w:name="_Toc36049123"/>
      <w:bookmarkStart w:id="8797" w:name="_Toc44602935"/>
      <w:bookmarkStart w:id="8798" w:name="_Toc45198112"/>
      <w:bookmarkStart w:id="8799" w:name="_Toc45696145"/>
      <w:bookmarkStart w:id="8800" w:name="_Toc51851601"/>
      <w:bookmarkStart w:id="8801" w:name="_Toc92225247"/>
      <w:bookmarkStart w:id="8802" w:name="_Toc202372426"/>
      <w:bookmarkEnd w:id="8793"/>
      <w:r w:rsidRPr="00B02A0B">
        <w:rPr>
          <w:rFonts w:eastAsia="Malgun Gothic"/>
        </w:rPr>
        <w:t>22</w:t>
      </w:r>
      <w:r w:rsidRPr="00B02A0B">
        <w:t>.2.2.2.4</w:t>
      </w:r>
      <w:r w:rsidRPr="00B02A0B">
        <w:tab/>
        <w:t>Receiving subscription to functional alias status procedure</w:t>
      </w:r>
      <w:bookmarkEnd w:id="8794"/>
      <w:bookmarkEnd w:id="8795"/>
      <w:bookmarkEnd w:id="8796"/>
      <w:bookmarkEnd w:id="8797"/>
      <w:bookmarkEnd w:id="8798"/>
      <w:bookmarkEnd w:id="8799"/>
      <w:bookmarkEnd w:id="8800"/>
      <w:bookmarkEnd w:id="8801"/>
      <w:bookmarkEnd w:id="8802"/>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lastRenderedPageBreak/>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803" w:name="_CR22_2_2_2_5"/>
      <w:bookmarkStart w:id="8804" w:name="_Toc20155842"/>
      <w:bookmarkStart w:id="8805" w:name="_Toc27500998"/>
      <w:bookmarkStart w:id="8806" w:name="_Toc36049124"/>
      <w:bookmarkStart w:id="8807" w:name="_Toc44602936"/>
      <w:bookmarkStart w:id="8808" w:name="_Toc45198113"/>
      <w:bookmarkStart w:id="8809" w:name="_Toc45696146"/>
      <w:bookmarkStart w:id="8810" w:name="_Toc51851602"/>
      <w:bookmarkStart w:id="8811" w:name="_Toc92225248"/>
      <w:bookmarkStart w:id="8812" w:name="_Toc202372427"/>
      <w:bookmarkEnd w:id="8803"/>
      <w:r w:rsidRPr="00B02A0B">
        <w:rPr>
          <w:rFonts w:eastAsia="Malgun Gothic"/>
        </w:rPr>
        <w:t>22</w:t>
      </w:r>
      <w:r w:rsidRPr="00B02A0B">
        <w:t>.2.2.2.5</w:t>
      </w:r>
      <w:r w:rsidRPr="00B02A0B">
        <w:tab/>
        <w:t>Sending notification of change of functional alias status procedure</w:t>
      </w:r>
      <w:bookmarkEnd w:id="8804"/>
      <w:bookmarkEnd w:id="8805"/>
      <w:bookmarkEnd w:id="8806"/>
      <w:bookmarkEnd w:id="8807"/>
      <w:bookmarkEnd w:id="8808"/>
      <w:bookmarkEnd w:id="8809"/>
      <w:bookmarkEnd w:id="8810"/>
      <w:bookmarkEnd w:id="8811"/>
      <w:bookmarkEnd w:id="8812"/>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813" w:name="_CR22_2_2_2_6"/>
      <w:bookmarkStart w:id="8814" w:name="_Toc20155843"/>
      <w:bookmarkStart w:id="8815" w:name="_Toc27500999"/>
      <w:bookmarkStart w:id="8816" w:name="_Toc36049125"/>
      <w:bookmarkStart w:id="8817" w:name="_Toc44602937"/>
      <w:bookmarkStart w:id="8818" w:name="_Toc45198114"/>
      <w:bookmarkStart w:id="8819" w:name="_Toc45696147"/>
      <w:bookmarkStart w:id="8820" w:name="_Toc51851603"/>
      <w:bookmarkStart w:id="8821" w:name="_Toc92225249"/>
      <w:bookmarkStart w:id="8822" w:name="_Toc202372428"/>
      <w:bookmarkEnd w:id="8813"/>
      <w:r w:rsidRPr="00B02A0B">
        <w:rPr>
          <w:rFonts w:eastAsia="Malgun Gothic"/>
        </w:rPr>
        <w:t>22</w:t>
      </w:r>
      <w:r w:rsidRPr="00B02A0B">
        <w:t>.2.2.2.6</w:t>
      </w:r>
      <w:r w:rsidRPr="00B02A0B">
        <w:tab/>
        <w:t>Sending functional alias status change towards MCData server owning the functional alias procedure</w:t>
      </w:r>
      <w:bookmarkEnd w:id="8814"/>
      <w:bookmarkEnd w:id="8815"/>
      <w:bookmarkEnd w:id="8816"/>
      <w:bookmarkEnd w:id="8817"/>
      <w:bookmarkEnd w:id="8818"/>
      <w:bookmarkEnd w:id="8819"/>
      <w:bookmarkEnd w:id="8820"/>
      <w:bookmarkEnd w:id="8821"/>
      <w:bookmarkEnd w:id="8822"/>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lastRenderedPageBreak/>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lastRenderedPageBreak/>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823" w:name="_CR22_2_2_2_7"/>
      <w:bookmarkStart w:id="8824" w:name="_Toc20155844"/>
      <w:bookmarkStart w:id="8825" w:name="_Toc27501000"/>
      <w:bookmarkStart w:id="8826" w:name="_Toc36049126"/>
      <w:bookmarkStart w:id="8827" w:name="_Toc44602938"/>
      <w:bookmarkStart w:id="8828" w:name="_Toc45198115"/>
      <w:bookmarkStart w:id="8829" w:name="_Toc45696148"/>
      <w:bookmarkStart w:id="8830" w:name="_Toc51851604"/>
      <w:bookmarkStart w:id="8831" w:name="_Toc92225250"/>
      <w:bookmarkStart w:id="8832" w:name="_Toc202372429"/>
      <w:bookmarkEnd w:id="8823"/>
      <w:r w:rsidRPr="00B02A0B">
        <w:rPr>
          <w:rFonts w:eastAsia="Malgun Gothic"/>
        </w:rPr>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824"/>
      <w:bookmarkEnd w:id="8825"/>
      <w:bookmarkEnd w:id="8826"/>
      <w:bookmarkEnd w:id="8827"/>
      <w:bookmarkEnd w:id="8828"/>
      <w:bookmarkEnd w:id="8829"/>
      <w:bookmarkEnd w:id="8830"/>
      <w:bookmarkEnd w:id="8831"/>
      <w:bookmarkEnd w:id="8832"/>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lastRenderedPageBreak/>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lastRenderedPageBreak/>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833" w:name="_CR22_2_2_2_8"/>
      <w:bookmarkStart w:id="8834" w:name="_Toc20155845"/>
      <w:bookmarkStart w:id="8835" w:name="_Toc27501001"/>
      <w:bookmarkStart w:id="8836" w:name="_Toc36049127"/>
      <w:bookmarkStart w:id="8837" w:name="_Toc44602939"/>
      <w:bookmarkStart w:id="8838" w:name="_Toc45198116"/>
      <w:bookmarkStart w:id="8839" w:name="_Toc45696149"/>
      <w:bookmarkStart w:id="8840" w:name="_Toc51851605"/>
      <w:bookmarkStart w:id="8841" w:name="_Toc92225251"/>
      <w:bookmarkStart w:id="8842" w:name="_Toc202372430"/>
      <w:bookmarkEnd w:id="8833"/>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842"/>
    </w:p>
    <w:p w14:paraId="2C7AB575" w14:textId="77777777" w:rsidR="000A3ABC" w:rsidRPr="00EC7CA1" w:rsidRDefault="000A3ABC" w:rsidP="000A3ABC">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lastRenderedPageBreak/>
        <w:t xml:space="preserve">In the SIP SUBSCRIBE request, the </w:t>
      </w:r>
      <w:r>
        <w:rPr>
          <w:lang w:val="en-US"/>
        </w:rPr>
        <w:t xml:space="preserve">MCData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r>
        <w:rPr>
          <w:lang w:val="en-US"/>
        </w:rPr>
        <w:t xml:space="preserve">MCData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t>NOTE</w:t>
      </w:r>
      <w:r w:rsidR="00673A49">
        <w:t> 6</w:t>
      </w:r>
      <w:r w:rsidRPr="001E2D71">
        <w:t>:</w:t>
      </w:r>
      <w:r w:rsidRPr="001E2D71">
        <w:tab/>
        <w:t xml:space="preserve">if the </w:t>
      </w:r>
      <w:r>
        <w:rPr>
          <w:lang w:val="en-US"/>
        </w:rPr>
        <w:t xml:space="preserve">MCData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application/pidf+xml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application/simple-filter+xml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 xml:space="preserve">application/pidf+xml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then the MC</w:t>
      </w:r>
      <w:r>
        <w:t>Data</w:t>
      </w:r>
      <w:r w:rsidRPr="0073469F">
        <w:t xml:space="preserve"> client shall determine </w:t>
      </w:r>
      <w:r>
        <w:t>activation</w:t>
      </w:r>
      <w:r w:rsidRPr="0073469F">
        <w:t xml:space="preserve"> status </w:t>
      </w:r>
      <w: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843" w:name="_CR22_2_2_2_9"/>
      <w:bookmarkStart w:id="8844" w:name="_Toc202372431"/>
      <w:bookmarkEnd w:id="8843"/>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844"/>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pPr>
      <w:r>
        <w:t>b)</w:t>
      </w:r>
      <w:r>
        <w:tab/>
        <w:t xml:space="preserve">shall include a P-Asserted-Identity header field containing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845" w:name="_CR22_2_2_3"/>
      <w:bookmarkStart w:id="8846" w:name="_Toc202372432"/>
      <w:bookmarkEnd w:id="8845"/>
      <w:r w:rsidRPr="00B02A0B">
        <w:rPr>
          <w:rFonts w:eastAsia="Malgun Gothic"/>
        </w:rPr>
        <w:t>22</w:t>
      </w:r>
      <w:r w:rsidRPr="00B02A0B">
        <w:t>.2.2.3</w:t>
      </w:r>
      <w:r w:rsidRPr="00B02A0B">
        <w:tab/>
        <w:t>Procedures of MCData server owning the functional alias</w:t>
      </w:r>
      <w:bookmarkEnd w:id="8834"/>
      <w:bookmarkEnd w:id="8835"/>
      <w:bookmarkEnd w:id="8836"/>
      <w:bookmarkEnd w:id="8837"/>
      <w:bookmarkEnd w:id="8838"/>
      <w:bookmarkEnd w:id="8839"/>
      <w:bookmarkEnd w:id="8840"/>
      <w:bookmarkEnd w:id="8841"/>
      <w:bookmarkEnd w:id="8846"/>
    </w:p>
    <w:p w14:paraId="0B371010" w14:textId="77777777" w:rsidR="005C310B" w:rsidRPr="00B02A0B" w:rsidRDefault="005C310B" w:rsidP="007D34FE">
      <w:pPr>
        <w:pStyle w:val="Heading5"/>
        <w:rPr>
          <w:lang w:val="en-US"/>
        </w:rPr>
      </w:pPr>
      <w:bookmarkStart w:id="8847" w:name="_CR22_2_2_3_1"/>
      <w:bookmarkStart w:id="8848" w:name="_Toc20155846"/>
      <w:bookmarkStart w:id="8849" w:name="_Toc27501002"/>
      <w:bookmarkStart w:id="8850" w:name="_Toc36049128"/>
      <w:bookmarkStart w:id="8851" w:name="_Toc44602940"/>
      <w:bookmarkStart w:id="8852" w:name="_Toc45198117"/>
      <w:bookmarkStart w:id="8853" w:name="_Toc45696150"/>
      <w:bookmarkStart w:id="8854" w:name="_Toc51851606"/>
      <w:bookmarkStart w:id="8855" w:name="_Toc92225252"/>
      <w:bookmarkStart w:id="8856" w:name="_Toc202372433"/>
      <w:bookmarkEnd w:id="8847"/>
      <w:r w:rsidRPr="00B02A0B">
        <w:rPr>
          <w:rFonts w:eastAsia="Malgun Gothic"/>
        </w:rPr>
        <w:t>22</w:t>
      </w:r>
      <w:r w:rsidRPr="00B02A0B">
        <w:t>.2.2.3.</w:t>
      </w:r>
      <w:r w:rsidRPr="00B02A0B">
        <w:rPr>
          <w:lang w:val="en-US"/>
        </w:rPr>
        <w:t>1</w:t>
      </w:r>
      <w:r w:rsidRPr="00B02A0B">
        <w:tab/>
      </w:r>
      <w:r w:rsidRPr="00B02A0B">
        <w:rPr>
          <w:lang w:val="en-US"/>
        </w:rPr>
        <w:t>General</w:t>
      </w:r>
      <w:bookmarkEnd w:id="8848"/>
      <w:bookmarkEnd w:id="8849"/>
      <w:bookmarkEnd w:id="8850"/>
      <w:bookmarkEnd w:id="8851"/>
      <w:bookmarkEnd w:id="8852"/>
      <w:bookmarkEnd w:id="8853"/>
      <w:bookmarkEnd w:id="8854"/>
      <w:bookmarkEnd w:id="8855"/>
      <w:bookmarkEnd w:id="8856"/>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857" w:name="_CR22_2_2_3_2"/>
      <w:bookmarkStart w:id="8858" w:name="_Toc20155847"/>
      <w:bookmarkStart w:id="8859" w:name="_Toc27501003"/>
      <w:bookmarkStart w:id="8860" w:name="_Toc36049129"/>
      <w:bookmarkStart w:id="8861" w:name="_Toc44602941"/>
      <w:bookmarkStart w:id="8862" w:name="_Toc45198118"/>
      <w:bookmarkStart w:id="8863" w:name="_Toc45696151"/>
      <w:bookmarkStart w:id="8864" w:name="_Toc51851607"/>
      <w:bookmarkStart w:id="8865" w:name="_Toc92225253"/>
      <w:bookmarkStart w:id="8866" w:name="_Toc202372434"/>
      <w:bookmarkEnd w:id="8857"/>
      <w:r w:rsidRPr="00B02A0B">
        <w:rPr>
          <w:rFonts w:eastAsia="Malgun Gothic"/>
        </w:rPr>
        <w:t>22</w:t>
      </w:r>
      <w:r w:rsidRPr="00B02A0B">
        <w:t>.2.2.3.</w:t>
      </w:r>
      <w:r w:rsidRPr="00B02A0B">
        <w:rPr>
          <w:lang w:val="en-US"/>
        </w:rPr>
        <w:t>2</w:t>
      </w:r>
      <w:r w:rsidRPr="00B02A0B">
        <w:tab/>
        <w:t>Stored information</w:t>
      </w:r>
      <w:bookmarkEnd w:id="8858"/>
      <w:bookmarkEnd w:id="8859"/>
      <w:bookmarkEnd w:id="8860"/>
      <w:bookmarkEnd w:id="8861"/>
      <w:bookmarkEnd w:id="8862"/>
      <w:bookmarkEnd w:id="8863"/>
      <w:bookmarkEnd w:id="8864"/>
      <w:bookmarkEnd w:id="8865"/>
      <w:bookmarkEnd w:id="8866"/>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lastRenderedPageBreak/>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67" w:name="_CR22_2_2_3_3"/>
      <w:bookmarkStart w:id="8868" w:name="_Toc20155848"/>
      <w:bookmarkStart w:id="8869" w:name="_Toc27501004"/>
      <w:bookmarkStart w:id="8870" w:name="_Toc36049130"/>
      <w:bookmarkStart w:id="8871" w:name="_Toc44602942"/>
      <w:bookmarkStart w:id="8872" w:name="_Toc45198119"/>
      <w:bookmarkStart w:id="8873" w:name="_Toc45696152"/>
      <w:bookmarkStart w:id="8874" w:name="_Toc51851608"/>
      <w:bookmarkStart w:id="8875" w:name="_Toc92225254"/>
      <w:bookmarkStart w:id="8876" w:name="_Toc202372435"/>
      <w:bookmarkEnd w:id="8867"/>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68"/>
      <w:bookmarkEnd w:id="8869"/>
      <w:bookmarkEnd w:id="8870"/>
      <w:bookmarkEnd w:id="8871"/>
      <w:bookmarkEnd w:id="8872"/>
      <w:bookmarkEnd w:id="8873"/>
      <w:bookmarkEnd w:id="8874"/>
      <w:bookmarkEnd w:id="8875"/>
      <w:bookmarkEnd w:id="8876"/>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lastRenderedPageBreak/>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77" w:name="_CR22_2_2_3_4"/>
      <w:bookmarkStart w:id="8878" w:name="_Toc20155849"/>
      <w:bookmarkStart w:id="8879" w:name="_Toc27501005"/>
      <w:bookmarkStart w:id="8880" w:name="_Toc36049131"/>
      <w:bookmarkStart w:id="8881" w:name="_Toc44602943"/>
      <w:bookmarkStart w:id="8882" w:name="_Toc45198120"/>
      <w:bookmarkStart w:id="8883" w:name="_Toc45696153"/>
      <w:bookmarkStart w:id="8884" w:name="_Toc51851609"/>
      <w:bookmarkStart w:id="8885" w:name="_Toc92225255"/>
      <w:bookmarkStart w:id="8886" w:name="_Toc202372436"/>
      <w:bookmarkEnd w:id="8877"/>
      <w:r w:rsidRPr="00B02A0B">
        <w:rPr>
          <w:rFonts w:eastAsia="Malgun Gothic"/>
        </w:rPr>
        <w:lastRenderedPageBreak/>
        <w:t>22</w:t>
      </w:r>
      <w:r w:rsidRPr="00B02A0B">
        <w:t>.2.2.3.</w:t>
      </w:r>
      <w:r w:rsidRPr="00B02A0B">
        <w:rPr>
          <w:lang w:val="en-US"/>
        </w:rPr>
        <w:t>4</w:t>
      </w:r>
      <w:r w:rsidRPr="00B02A0B">
        <w:tab/>
        <w:t>Receiving subscription to functional alias status procedure</w:t>
      </w:r>
      <w:bookmarkEnd w:id="8878"/>
      <w:bookmarkEnd w:id="8879"/>
      <w:bookmarkEnd w:id="8880"/>
      <w:bookmarkEnd w:id="8881"/>
      <w:bookmarkEnd w:id="8882"/>
      <w:bookmarkEnd w:id="8883"/>
      <w:bookmarkEnd w:id="8884"/>
      <w:bookmarkEnd w:id="8885"/>
      <w:bookmarkEnd w:id="8886"/>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87" w:name="_CR22_2_2_3_5"/>
      <w:bookmarkStart w:id="8888" w:name="_Toc20155850"/>
      <w:bookmarkStart w:id="8889" w:name="_Toc27501006"/>
      <w:bookmarkStart w:id="8890" w:name="_Toc36049132"/>
      <w:bookmarkStart w:id="8891" w:name="_Toc44602944"/>
      <w:bookmarkStart w:id="8892" w:name="_Toc45198121"/>
      <w:bookmarkStart w:id="8893" w:name="_Toc45696154"/>
      <w:bookmarkStart w:id="8894" w:name="_Toc51851610"/>
      <w:bookmarkStart w:id="8895" w:name="_Toc92225256"/>
      <w:bookmarkStart w:id="8896" w:name="_Toc202372437"/>
      <w:bookmarkEnd w:id="8887"/>
      <w:r w:rsidRPr="00B02A0B">
        <w:rPr>
          <w:rFonts w:eastAsia="Malgun Gothic"/>
        </w:rPr>
        <w:t>22</w:t>
      </w:r>
      <w:r w:rsidRPr="00B02A0B">
        <w:t>.2.2.3.</w:t>
      </w:r>
      <w:r w:rsidRPr="00B02A0B">
        <w:rPr>
          <w:lang w:val="en-US"/>
        </w:rPr>
        <w:t>5</w:t>
      </w:r>
      <w:r w:rsidRPr="00B02A0B">
        <w:tab/>
        <w:t>Sending notification of change of functional alias status procedure</w:t>
      </w:r>
      <w:bookmarkEnd w:id="8888"/>
      <w:bookmarkEnd w:id="8889"/>
      <w:bookmarkEnd w:id="8890"/>
      <w:bookmarkEnd w:id="8891"/>
      <w:bookmarkEnd w:id="8892"/>
      <w:bookmarkEnd w:id="8893"/>
      <w:bookmarkEnd w:id="8894"/>
      <w:bookmarkEnd w:id="8895"/>
      <w:bookmarkEnd w:id="8896"/>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lastRenderedPageBreak/>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97" w:name="_CR22_2_2_3_6"/>
      <w:bookmarkStart w:id="8898" w:name="_Toc27501007"/>
      <w:bookmarkStart w:id="8899" w:name="_Toc36049133"/>
      <w:bookmarkStart w:id="8900" w:name="_Toc44602945"/>
      <w:bookmarkStart w:id="8901" w:name="_Toc45198122"/>
      <w:bookmarkStart w:id="8902" w:name="_Toc45696155"/>
      <w:bookmarkStart w:id="8903" w:name="_Toc51851611"/>
      <w:bookmarkStart w:id="8904" w:name="_Toc92225257"/>
      <w:bookmarkStart w:id="8905" w:name="_Toc202372438"/>
      <w:bookmarkEnd w:id="8897"/>
      <w:r w:rsidRPr="00B02A0B">
        <w:rPr>
          <w:rFonts w:eastAsia="Malgun Gothic"/>
        </w:rPr>
        <w:t>22</w:t>
      </w:r>
      <w:r w:rsidRPr="00B02A0B">
        <w:rPr>
          <w:lang w:val="en-US"/>
        </w:rPr>
        <w:t>.2.2.3.6</w:t>
      </w:r>
      <w:r w:rsidRPr="00B02A0B">
        <w:rPr>
          <w:lang w:val="en-US"/>
        </w:rPr>
        <w:tab/>
        <w:t>Functional alias status automatic deactivation procedure</w:t>
      </w:r>
      <w:bookmarkEnd w:id="8898"/>
      <w:bookmarkEnd w:id="8899"/>
      <w:bookmarkEnd w:id="8900"/>
      <w:bookmarkEnd w:id="8901"/>
      <w:bookmarkEnd w:id="8902"/>
      <w:bookmarkEnd w:id="8903"/>
      <w:bookmarkEnd w:id="8904"/>
      <w:bookmarkEnd w:id="8905"/>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906" w:name="_CR22_2_2_3_7"/>
      <w:bookmarkStart w:id="8907" w:name="_Toc27501008"/>
      <w:bookmarkStart w:id="8908" w:name="_Toc36049134"/>
      <w:bookmarkStart w:id="8909" w:name="_Toc44602946"/>
      <w:bookmarkStart w:id="8910" w:name="_Toc45198123"/>
      <w:bookmarkStart w:id="8911" w:name="_Toc45696156"/>
      <w:bookmarkStart w:id="8912" w:name="_Toc51851612"/>
      <w:bookmarkStart w:id="8913" w:name="_Toc92225258"/>
      <w:bookmarkStart w:id="8914" w:name="_Toc202372439"/>
      <w:bookmarkEnd w:id="8906"/>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914"/>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application/simple-filter+xml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lastRenderedPageBreak/>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r>
        <w:rPr>
          <w:lang w:val="en-US"/>
        </w:rPr>
        <w:t xml:space="preserve">MCData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915" w:name="_CR22_2_2_3_8"/>
      <w:bookmarkStart w:id="8916" w:name="_Toc45209899"/>
      <w:bookmarkStart w:id="8917" w:name="_Toc51860724"/>
      <w:bookmarkStart w:id="8918" w:name="_Toc92204391"/>
      <w:bookmarkStart w:id="8919" w:name="_Toc202372440"/>
      <w:bookmarkEnd w:id="8915"/>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916"/>
      <w:bookmarkEnd w:id="8917"/>
      <w:bookmarkEnd w:id="8918"/>
      <w:bookmarkEnd w:id="8919"/>
    </w:p>
    <w:p w14:paraId="4C678C0C" w14:textId="77777777" w:rsidR="000A3ABC" w:rsidRPr="00C53EF1" w:rsidRDefault="000A3ABC" w:rsidP="000A3ABC">
      <w:r w:rsidRPr="00C53EF1">
        <w:t xml:space="preserve">In order to notify the subscriber 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an application/pidf+xml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r>
        <w:rPr>
          <w:lang w:val="en-US"/>
        </w:rPr>
        <w:t xml:space="preserve">MCData </w:t>
      </w:r>
      <w:r w:rsidRPr="00A32B1D">
        <w:t xml:space="preserve">server shall include the generated application/pidf+xml MIME body indicating </w:t>
      </w:r>
      <w:r w:rsidRPr="00A32B1D">
        <w:rPr>
          <w:lang w:val="en-US"/>
        </w:rPr>
        <w:t>per-functional alias information.</w:t>
      </w:r>
    </w:p>
    <w:p w14:paraId="4DD8D14F" w14:textId="77777777" w:rsidR="005C310B" w:rsidRPr="00B02A0B" w:rsidRDefault="005C310B" w:rsidP="007D34FE">
      <w:pPr>
        <w:pStyle w:val="Heading2"/>
      </w:pPr>
      <w:bookmarkStart w:id="8920" w:name="_CR22_3"/>
      <w:bookmarkStart w:id="8921" w:name="_Toc202372441"/>
      <w:bookmarkEnd w:id="8920"/>
      <w:r w:rsidRPr="00B02A0B">
        <w:t>22.3</w:t>
      </w:r>
      <w:r w:rsidRPr="00B02A0B">
        <w:tab/>
        <w:t>Coding</w:t>
      </w:r>
      <w:bookmarkEnd w:id="8907"/>
      <w:bookmarkEnd w:id="8908"/>
      <w:bookmarkEnd w:id="8909"/>
      <w:bookmarkEnd w:id="8910"/>
      <w:bookmarkEnd w:id="8911"/>
      <w:bookmarkEnd w:id="8912"/>
      <w:bookmarkEnd w:id="8913"/>
      <w:bookmarkEnd w:id="8921"/>
    </w:p>
    <w:p w14:paraId="11E295AD" w14:textId="77777777" w:rsidR="005C310B" w:rsidRPr="00B02A0B" w:rsidRDefault="005C310B" w:rsidP="007D34FE">
      <w:pPr>
        <w:pStyle w:val="Heading3"/>
        <w:rPr>
          <w:lang w:val="en-US"/>
        </w:rPr>
      </w:pPr>
      <w:bookmarkStart w:id="8922" w:name="_CR22_3_1"/>
      <w:bookmarkStart w:id="8923" w:name="_Toc20155852"/>
      <w:bookmarkStart w:id="8924" w:name="_Toc27501009"/>
      <w:bookmarkStart w:id="8925" w:name="_Toc36049135"/>
      <w:bookmarkStart w:id="8926" w:name="_Toc44602947"/>
      <w:bookmarkStart w:id="8927" w:name="_Toc45198124"/>
      <w:bookmarkStart w:id="8928" w:name="_Toc45696157"/>
      <w:bookmarkStart w:id="8929" w:name="_Toc51851613"/>
      <w:bookmarkStart w:id="8930" w:name="_Toc92225259"/>
      <w:bookmarkStart w:id="8931" w:name="_Toc202372442"/>
      <w:bookmarkEnd w:id="8922"/>
      <w:r w:rsidRPr="00B02A0B">
        <w:rPr>
          <w:lang w:val="en-US"/>
        </w:rPr>
        <w:t>22</w:t>
      </w:r>
      <w:r w:rsidRPr="00B02A0B">
        <w:t>.3.</w:t>
      </w:r>
      <w:r w:rsidRPr="00B02A0B">
        <w:rPr>
          <w:lang w:val="en-US"/>
        </w:rPr>
        <w:t>1</w:t>
      </w:r>
      <w:r w:rsidRPr="00B02A0B">
        <w:rPr>
          <w:lang w:val="en-US"/>
        </w:rPr>
        <w:tab/>
      </w:r>
      <w:r w:rsidRPr="00B02A0B">
        <w:t>Extension of application/pidf+xml MIME type</w:t>
      </w:r>
      <w:bookmarkEnd w:id="8923"/>
      <w:bookmarkEnd w:id="8924"/>
      <w:bookmarkEnd w:id="8925"/>
      <w:bookmarkEnd w:id="8926"/>
      <w:bookmarkEnd w:id="8927"/>
      <w:bookmarkEnd w:id="8928"/>
      <w:bookmarkEnd w:id="8929"/>
      <w:bookmarkEnd w:id="8930"/>
      <w:bookmarkEnd w:id="8931"/>
    </w:p>
    <w:p w14:paraId="3C94B662" w14:textId="77777777" w:rsidR="005C310B" w:rsidRPr="00B02A0B" w:rsidRDefault="005C310B" w:rsidP="007D34FE">
      <w:pPr>
        <w:pStyle w:val="Heading4"/>
        <w:rPr>
          <w:lang w:val="en-US"/>
        </w:rPr>
      </w:pPr>
      <w:bookmarkStart w:id="8932" w:name="_CR22_3_1_1"/>
      <w:bookmarkStart w:id="8933" w:name="_Toc20155853"/>
      <w:bookmarkStart w:id="8934" w:name="_Toc27501010"/>
      <w:bookmarkStart w:id="8935" w:name="_Toc36049136"/>
      <w:bookmarkStart w:id="8936" w:name="_Toc44602948"/>
      <w:bookmarkStart w:id="8937" w:name="_Toc45198125"/>
      <w:bookmarkStart w:id="8938" w:name="_Toc45696158"/>
      <w:bookmarkStart w:id="8939" w:name="_Toc51851614"/>
      <w:bookmarkStart w:id="8940" w:name="_Toc92225260"/>
      <w:bookmarkStart w:id="8941" w:name="_Toc202372443"/>
      <w:bookmarkEnd w:id="8932"/>
      <w:r w:rsidRPr="00B02A0B">
        <w:rPr>
          <w:lang w:val="en-US"/>
        </w:rPr>
        <w:t>22</w:t>
      </w:r>
      <w:r w:rsidRPr="00B02A0B">
        <w:t>.3.1.1</w:t>
      </w:r>
      <w:r w:rsidRPr="00B02A0B">
        <w:tab/>
        <w:t>Introduction</w:t>
      </w:r>
      <w:bookmarkEnd w:id="8933"/>
      <w:bookmarkEnd w:id="8934"/>
      <w:bookmarkEnd w:id="8935"/>
      <w:bookmarkEnd w:id="8936"/>
      <w:bookmarkEnd w:id="8937"/>
      <w:bookmarkEnd w:id="8938"/>
      <w:bookmarkEnd w:id="8939"/>
      <w:bookmarkEnd w:id="8940"/>
      <w:bookmarkEnd w:id="8941"/>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942" w:name="_CR22_3_1_2"/>
      <w:bookmarkStart w:id="8943" w:name="_Toc20155854"/>
      <w:bookmarkStart w:id="8944" w:name="_Toc27501011"/>
      <w:bookmarkStart w:id="8945" w:name="_Toc36049137"/>
      <w:bookmarkStart w:id="8946" w:name="_Toc44602949"/>
      <w:bookmarkStart w:id="8947" w:name="_Toc45198126"/>
      <w:bookmarkStart w:id="8948" w:name="_Toc45696159"/>
      <w:bookmarkStart w:id="8949" w:name="_Toc51851615"/>
      <w:bookmarkStart w:id="8950" w:name="_Toc92225261"/>
      <w:bookmarkStart w:id="8951" w:name="_Toc202372444"/>
      <w:bookmarkEnd w:id="8942"/>
      <w:r w:rsidRPr="00B02A0B">
        <w:rPr>
          <w:lang w:val="en-US"/>
        </w:rPr>
        <w:t>22</w:t>
      </w:r>
      <w:r w:rsidRPr="00B02A0B">
        <w:t>.3.1.2</w:t>
      </w:r>
      <w:r w:rsidRPr="00B02A0B">
        <w:tab/>
        <w:t>Syntax</w:t>
      </w:r>
      <w:bookmarkEnd w:id="8943"/>
      <w:bookmarkEnd w:id="8944"/>
      <w:bookmarkEnd w:id="8945"/>
      <w:bookmarkEnd w:id="8946"/>
      <w:bookmarkEnd w:id="8947"/>
      <w:bookmarkEnd w:id="8948"/>
      <w:bookmarkEnd w:id="8949"/>
      <w:bookmarkEnd w:id="8950"/>
      <w:bookmarkEnd w:id="8951"/>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lastRenderedPageBreak/>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952" w:name="_CRTable22_3_1_21"/>
      <w:r w:rsidRPr="00B02A0B">
        <w:t>Table </w:t>
      </w:r>
      <w:bookmarkEnd w:id="8952"/>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953" w:name="_CRTable22_3_1_22"/>
      <w:r w:rsidRPr="00B02A0B">
        <w:t>Table </w:t>
      </w:r>
      <w:bookmarkEnd w:id="8953"/>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954" w:name="_CR22_3_2"/>
      <w:bookmarkStart w:id="8955" w:name="_Toc20155855"/>
      <w:bookmarkStart w:id="8956" w:name="_Toc27501012"/>
      <w:bookmarkStart w:id="8957" w:name="_Toc36049138"/>
      <w:bookmarkStart w:id="8958" w:name="_Toc44602950"/>
      <w:bookmarkStart w:id="8959" w:name="_Toc45198127"/>
      <w:bookmarkStart w:id="8960" w:name="_Toc45696160"/>
      <w:bookmarkStart w:id="8961" w:name="_Toc51851616"/>
      <w:bookmarkStart w:id="8962" w:name="_Toc92225262"/>
      <w:bookmarkStart w:id="8963" w:name="_Toc202372445"/>
      <w:bookmarkEnd w:id="8954"/>
      <w:r w:rsidRPr="00B02A0B">
        <w:t>22.3.2</w:t>
      </w:r>
      <w:r w:rsidRPr="00B02A0B">
        <w:tab/>
        <w:t>Extension of application/simple-filter+xml MIME type</w:t>
      </w:r>
      <w:bookmarkEnd w:id="8955"/>
      <w:bookmarkEnd w:id="8956"/>
      <w:bookmarkEnd w:id="8957"/>
      <w:bookmarkEnd w:id="8958"/>
      <w:bookmarkEnd w:id="8959"/>
      <w:bookmarkEnd w:id="8960"/>
      <w:bookmarkEnd w:id="8961"/>
      <w:bookmarkEnd w:id="8962"/>
      <w:bookmarkEnd w:id="8963"/>
    </w:p>
    <w:p w14:paraId="1291D953" w14:textId="77777777" w:rsidR="005C310B" w:rsidRPr="00B02A0B" w:rsidRDefault="005C310B" w:rsidP="007D34FE">
      <w:pPr>
        <w:pStyle w:val="Heading4"/>
        <w:rPr>
          <w:lang w:val="en-US"/>
        </w:rPr>
      </w:pPr>
      <w:bookmarkStart w:id="8964" w:name="_CR22_3_2_1"/>
      <w:bookmarkStart w:id="8965" w:name="_Toc20155856"/>
      <w:bookmarkStart w:id="8966" w:name="_Toc27501013"/>
      <w:bookmarkStart w:id="8967" w:name="_Toc36049139"/>
      <w:bookmarkStart w:id="8968" w:name="_Toc44602951"/>
      <w:bookmarkStart w:id="8969" w:name="_Toc45198128"/>
      <w:bookmarkStart w:id="8970" w:name="_Toc45696161"/>
      <w:bookmarkStart w:id="8971" w:name="_Toc51851617"/>
      <w:bookmarkStart w:id="8972" w:name="_Toc92225263"/>
      <w:bookmarkStart w:id="8973" w:name="_Toc202372446"/>
      <w:bookmarkEnd w:id="8964"/>
      <w:r w:rsidRPr="00B02A0B">
        <w:t>22.3.2.1</w:t>
      </w:r>
      <w:r w:rsidRPr="00B02A0B">
        <w:tab/>
        <w:t>Introduction</w:t>
      </w:r>
      <w:bookmarkEnd w:id="8965"/>
      <w:bookmarkEnd w:id="8966"/>
      <w:bookmarkEnd w:id="8967"/>
      <w:bookmarkEnd w:id="8968"/>
      <w:bookmarkEnd w:id="8969"/>
      <w:bookmarkEnd w:id="8970"/>
      <w:bookmarkEnd w:id="8971"/>
      <w:bookmarkEnd w:id="8972"/>
      <w:bookmarkEnd w:id="8973"/>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74" w:name="_CR22_3_2_2"/>
      <w:bookmarkStart w:id="8975" w:name="_Toc20155857"/>
      <w:bookmarkStart w:id="8976" w:name="_Toc27501014"/>
      <w:bookmarkStart w:id="8977" w:name="_Toc36049140"/>
      <w:bookmarkStart w:id="8978" w:name="_Toc44602952"/>
      <w:bookmarkStart w:id="8979" w:name="_Toc45198129"/>
      <w:bookmarkStart w:id="8980" w:name="_Toc45696162"/>
      <w:bookmarkStart w:id="8981" w:name="_Toc51851618"/>
      <w:bookmarkStart w:id="8982" w:name="_Toc92225264"/>
      <w:bookmarkStart w:id="8983" w:name="_Toc202372447"/>
      <w:bookmarkEnd w:id="8974"/>
      <w:r w:rsidRPr="00B02A0B">
        <w:t>22.3.2.2</w:t>
      </w:r>
      <w:r w:rsidRPr="00B02A0B">
        <w:tab/>
        <w:t>Syntax</w:t>
      </w:r>
      <w:bookmarkEnd w:id="8975"/>
      <w:bookmarkEnd w:id="8976"/>
      <w:bookmarkEnd w:id="8977"/>
      <w:bookmarkEnd w:id="8978"/>
      <w:bookmarkEnd w:id="8979"/>
      <w:bookmarkEnd w:id="8980"/>
      <w:bookmarkEnd w:id="8981"/>
      <w:bookmarkEnd w:id="8982"/>
      <w:bookmarkEnd w:id="8983"/>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lastRenderedPageBreak/>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84" w:name="_CR22_4"/>
      <w:bookmarkStart w:id="8985" w:name="_Toc92225265"/>
      <w:bookmarkStart w:id="8986" w:name="_Toc202372448"/>
      <w:bookmarkEnd w:id="8984"/>
      <w:r w:rsidRPr="00B02A0B">
        <w:rPr>
          <w:rFonts w:eastAsia="Malgun Gothic"/>
        </w:rPr>
        <w:t>22.4</w:t>
      </w:r>
      <w:r w:rsidRPr="00B02A0B">
        <w:rPr>
          <w:rFonts w:eastAsia="Malgun Gothic"/>
        </w:rPr>
        <w:tab/>
      </w:r>
      <w:bookmarkStart w:id="8987" w:name="_Toc20156326"/>
      <w:bookmarkStart w:id="8988" w:name="_Toc27501484"/>
      <w:bookmarkStart w:id="8989" w:name="_Toc36049610"/>
      <w:bookmarkStart w:id="8990" w:name="_Toc45210376"/>
      <w:bookmarkStart w:id="8991" w:name="_Toc51861201"/>
      <w:bookmarkStart w:id="8992"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85"/>
      <w:bookmarkEnd w:id="8986"/>
    </w:p>
    <w:p w14:paraId="4557012C" w14:textId="77777777" w:rsidR="005C310B" w:rsidRPr="00B02A0B" w:rsidRDefault="005C310B" w:rsidP="007D34FE">
      <w:pPr>
        <w:pStyle w:val="Heading3"/>
        <w:rPr>
          <w:lang w:eastAsia="ko-KR"/>
        </w:rPr>
      </w:pPr>
      <w:bookmarkStart w:id="8993" w:name="_CR22_4_1"/>
      <w:bookmarkStart w:id="8994" w:name="_Toc92225266"/>
      <w:bookmarkStart w:id="8995" w:name="_Toc202372449"/>
      <w:bookmarkEnd w:id="8993"/>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87"/>
      <w:bookmarkEnd w:id="8988"/>
      <w:bookmarkEnd w:id="8989"/>
      <w:bookmarkEnd w:id="8990"/>
      <w:bookmarkEnd w:id="8991"/>
      <w:bookmarkEnd w:id="8992"/>
      <w:bookmarkEnd w:id="8994"/>
      <w:bookmarkEnd w:id="8995"/>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96" w:name="_Toc20156327"/>
      <w:bookmarkStart w:id="8997" w:name="_Toc27501485"/>
      <w:bookmarkStart w:id="8998" w:name="_Toc36049611"/>
      <w:bookmarkStart w:id="8999" w:name="_Toc45210377"/>
      <w:bookmarkStart w:id="9000" w:name="_Toc51861202"/>
      <w:bookmarkStart w:id="9001" w:name="_Toc83392731"/>
      <w:r w:rsidRPr="00B02A0B">
        <w:rPr>
          <w:lang w:val="en-US" w:eastAsia="ko-KR"/>
        </w:rPr>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9002" w:name="_CR22_4_2"/>
      <w:bookmarkStart w:id="9003" w:name="_Toc92225267"/>
      <w:bookmarkStart w:id="9004" w:name="_Toc202372450"/>
      <w:bookmarkEnd w:id="9002"/>
      <w:r w:rsidRPr="00B02A0B">
        <w:rPr>
          <w:rFonts w:eastAsia="Malgun Gothic"/>
        </w:rPr>
        <w:t>22.4.2</w:t>
      </w:r>
      <w:r w:rsidRPr="00B02A0B">
        <w:rPr>
          <w:rFonts w:eastAsia="Malgun Gothic"/>
        </w:rPr>
        <w:tab/>
      </w:r>
      <w:bookmarkEnd w:id="8996"/>
      <w:bookmarkEnd w:id="8997"/>
      <w:bookmarkEnd w:id="8998"/>
      <w:bookmarkEnd w:id="8999"/>
      <w:bookmarkEnd w:id="9000"/>
      <w:bookmarkEnd w:id="9001"/>
      <w:r w:rsidRPr="00B02A0B">
        <w:rPr>
          <w:rFonts w:eastAsia="Malgun Gothic"/>
        </w:rPr>
        <w:t>On-network functional alias to group binding</w:t>
      </w:r>
      <w:bookmarkEnd w:id="9003"/>
      <w:bookmarkEnd w:id="9004"/>
    </w:p>
    <w:p w14:paraId="0C5FC430" w14:textId="77777777" w:rsidR="005C310B" w:rsidRPr="00B02A0B" w:rsidRDefault="005C310B" w:rsidP="007D34FE">
      <w:pPr>
        <w:pStyle w:val="Heading4"/>
        <w:rPr>
          <w:rFonts w:eastAsia="Malgun Gothic"/>
        </w:rPr>
      </w:pPr>
      <w:bookmarkStart w:id="9005" w:name="_CR22_4_2_1"/>
      <w:bookmarkStart w:id="9006" w:name="_Toc20156328"/>
      <w:bookmarkStart w:id="9007" w:name="_Toc27501486"/>
      <w:bookmarkStart w:id="9008" w:name="_Toc36049612"/>
      <w:bookmarkStart w:id="9009" w:name="_Toc45210378"/>
      <w:bookmarkStart w:id="9010" w:name="_Toc51861203"/>
      <w:bookmarkStart w:id="9011" w:name="_Toc83392732"/>
      <w:bookmarkStart w:id="9012" w:name="_Toc92225268"/>
      <w:bookmarkStart w:id="9013" w:name="_Toc202372451"/>
      <w:bookmarkEnd w:id="9005"/>
      <w:r w:rsidRPr="00B02A0B">
        <w:rPr>
          <w:rFonts w:eastAsia="Malgun Gothic"/>
        </w:rPr>
        <w:t>22.4.2.1</w:t>
      </w:r>
      <w:r w:rsidRPr="00B02A0B">
        <w:rPr>
          <w:rFonts w:eastAsia="Malgun Gothic"/>
        </w:rPr>
        <w:tab/>
        <w:t>Client procedures</w:t>
      </w:r>
      <w:bookmarkEnd w:id="9006"/>
      <w:bookmarkEnd w:id="9007"/>
      <w:bookmarkEnd w:id="9008"/>
      <w:bookmarkEnd w:id="9009"/>
      <w:bookmarkEnd w:id="9010"/>
      <w:bookmarkEnd w:id="9011"/>
      <w:bookmarkEnd w:id="9012"/>
      <w:bookmarkEnd w:id="9013"/>
    </w:p>
    <w:p w14:paraId="50F60B80" w14:textId="77777777" w:rsidR="005C310B" w:rsidRPr="00B02A0B" w:rsidRDefault="005C310B" w:rsidP="007D34FE">
      <w:pPr>
        <w:pStyle w:val="Heading5"/>
      </w:pPr>
      <w:bookmarkStart w:id="9014" w:name="_CR22_4_2_1_1"/>
      <w:bookmarkStart w:id="9015" w:name="_Toc92225269"/>
      <w:bookmarkStart w:id="9016" w:name="_Toc20156329"/>
      <w:bookmarkStart w:id="9017" w:name="_Toc27501487"/>
      <w:bookmarkStart w:id="9018" w:name="_Toc36049613"/>
      <w:bookmarkStart w:id="9019" w:name="_Toc45210379"/>
      <w:bookmarkStart w:id="9020" w:name="_Toc51861204"/>
      <w:bookmarkStart w:id="9021" w:name="_Toc83392733"/>
      <w:bookmarkStart w:id="9022" w:name="_Toc202372452"/>
      <w:bookmarkEnd w:id="9014"/>
      <w:r w:rsidRPr="00B02A0B">
        <w:rPr>
          <w:rFonts w:eastAsia="Malgun Gothic"/>
        </w:rPr>
        <w:t>22.4.2.1.1</w:t>
      </w:r>
      <w:r w:rsidRPr="00B02A0B">
        <w:rPr>
          <w:rFonts w:eastAsia="Malgun Gothic"/>
        </w:rPr>
        <w:tab/>
        <w:t>General</w:t>
      </w:r>
      <w:bookmarkEnd w:id="9015"/>
      <w:bookmarkEnd w:id="9022"/>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9023" w:name="_CR22_4_2_1_2"/>
      <w:bookmarkStart w:id="9024" w:name="_Toc92225270"/>
      <w:bookmarkStart w:id="9025" w:name="_Toc202372453"/>
      <w:bookmarkEnd w:id="9023"/>
      <w:r w:rsidRPr="00B02A0B">
        <w:rPr>
          <w:rFonts w:eastAsia="Malgun Gothic"/>
        </w:rPr>
        <w:t>22.4.2.1.2</w:t>
      </w:r>
      <w:r w:rsidRPr="00B02A0B">
        <w:rPr>
          <w:rFonts w:eastAsia="Malgun Gothic"/>
        </w:rPr>
        <w:tab/>
        <w:t>Functional alias to group binding</w:t>
      </w:r>
      <w:bookmarkEnd w:id="9024"/>
      <w:bookmarkEnd w:id="9025"/>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9016"/>
      <w:bookmarkEnd w:id="9017"/>
      <w:bookmarkEnd w:id="9018"/>
      <w:bookmarkEnd w:id="9019"/>
      <w:bookmarkEnd w:id="9020"/>
      <w:bookmarkEnd w:id="9021"/>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lastRenderedPageBreak/>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9026" w:name="_CR22_4_2_1_3"/>
      <w:bookmarkStart w:id="9027" w:name="_Toc92225271"/>
      <w:bookmarkStart w:id="9028" w:name="_Toc202372454"/>
      <w:bookmarkEnd w:id="9026"/>
      <w:r w:rsidRPr="00B02A0B">
        <w:rPr>
          <w:rFonts w:eastAsia="Malgun Gothic"/>
        </w:rPr>
        <w:t>22.4.2.1.3</w:t>
      </w:r>
      <w:r w:rsidRPr="00B02A0B">
        <w:rPr>
          <w:rFonts w:eastAsia="Malgun Gothic"/>
        </w:rPr>
        <w:tab/>
        <w:t>Functional alias to group unbinding</w:t>
      </w:r>
      <w:bookmarkEnd w:id="9027"/>
      <w:bookmarkEnd w:id="9028"/>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lastRenderedPageBreak/>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9029" w:name="_CR22_4_2_2"/>
      <w:bookmarkStart w:id="9030" w:name="_Toc92225272"/>
      <w:bookmarkStart w:id="9031" w:name="_Toc202372455"/>
      <w:bookmarkEnd w:id="9029"/>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30"/>
      <w:bookmarkEnd w:id="9031"/>
    </w:p>
    <w:p w14:paraId="0C0A8461" w14:textId="77777777" w:rsidR="005C310B" w:rsidRPr="00B02A0B" w:rsidRDefault="005C310B" w:rsidP="007D34FE">
      <w:pPr>
        <w:pStyle w:val="Heading5"/>
      </w:pPr>
      <w:bookmarkStart w:id="9032" w:name="_CR22_4_2_2_1"/>
      <w:bookmarkStart w:id="9033" w:name="_Toc92225273"/>
      <w:bookmarkStart w:id="9034" w:name="_Toc202372456"/>
      <w:bookmarkEnd w:id="9032"/>
      <w:r w:rsidRPr="00B02A0B">
        <w:rPr>
          <w:rFonts w:eastAsia="Malgun Gothic"/>
        </w:rPr>
        <w:t>22.4.2.2.1</w:t>
      </w:r>
      <w:r w:rsidRPr="00B02A0B">
        <w:rPr>
          <w:rFonts w:eastAsia="Malgun Gothic"/>
        </w:rPr>
        <w:tab/>
        <w:t>General</w:t>
      </w:r>
      <w:bookmarkEnd w:id="9033"/>
      <w:bookmarkEnd w:id="9034"/>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9035" w:name="_CR22_4_2_2_2"/>
      <w:bookmarkStart w:id="9036" w:name="_Toc92225274"/>
      <w:bookmarkStart w:id="9037" w:name="_Toc202372457"/>
      <w:bookmarkEnd w:id="9035"/>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36"/>
      <w:bookmarkEnd w:id="9037"/>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lastRenderedPageBreak/>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lastRenderedPageBreak/>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9038" w:name="_CR22_4_2_3"/>
      <w:bookmarkStart w:id="9039" w:name="_Toc92225275"/>
      <w:bookmarkStart w:id="9040" w:name="_Toc202372458"/>
      <w:bookmarkEnd w:id="9038"/>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39"/>
      <w:bookmarkEnd w:id="9040"/>
    </w:p>
    <w:p w14:paraId="0565DC22" w14:textId="77777777" w:rsidR="005C310B" w:rsidRPr="00B02A0B" w:rsidRDefault="005C310B" w:rsidP="007D34FE">
      <w:pPr>
        <w:pStyle w:val="Heading5"/>
      </w:pPr>
      <w:bookmarkStart w:id="9041" w:name="_CR22_4_2_3_1"/>
      <w:bookmarkStart w:id="9042" w:name="_Toc92225276"/>
      <w:bookmarkStart w:id="9043" w:name="_Toc202372459"/>
      <w:bookmarkEnd w:id="9041"/>
      <w:r w:rsidRPr="00B02A0B">
        <w:rPr>
          <w:rFonts w:eastAsia="Malgun Gothic"/>
        </w:rPr>
        <w:t>22.4.2.3.1</w:t>
      </w:r>
      <w:r w:rsidRPr="00B02A0B">
        <w:rPr>
          <w:rFonts w:eastAsia="Malgun Gothic"/>
        </w:rPr>
        <w:tab/>
        <w:t>General</w:t>
      </w:r>
      <w:bookmarkEnd w:id="9042"/>
      <w:bookmarkEnd w:id="9043"/>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9044" w:name="_CR22_4_2_3_2"/>
      <w:bookmarkStart w:id="9045" w:name="_Toc92225277"/>
      <w:bookmarkStart w:id="9046" w:name="_Toc202372460"/>
      <w:bookmarkEnd w:id="9044"/>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45"/>
      <w:bookmarkEnd w:id="9046"/>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lastRenderedPageBreak/>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9047" w:name="_CR23"/>
      <w:bookmarkStart w:id="9048" w:name="_Toc51851619"/>
      <w:bookmarkStart w:id="9049" w:name="_Toc92225278"/>
      <w:bookmarkStart w:id="9050" w:name="_Toc202372461"/>
      <w:bookmarkEnd w:id="9047"/>
      <w:r w:rsidRPr="00B02A0B">
        <w:rPr>
          <w:noProof/>
        </w:rPr>
        <w:t>23</w:t>
      </w:r>
      <w:r w:rsidRPr="00B02A0B">
        <w:rPr>
          <w:noProof/>
        </w:rPr>
        <w:tab/>
      </w:r>
      <w:r w:rsidRPr="00B02A0B">
        <w:rPr>
          <w:lang w:val="en-US"/>
        </w:rPr>
        <w:t>Regroup using a preconfigured group</w:t>
      </w:r>
      <w:bookmarkEnd w:id="9048"/>
      <w:bookmarkEnd w:id="9049"/>
      <w:bookmarkEnd w:id="9050"/>
    </w:p>
    <w:p w14:paraId="5E144C1A" w14:textId="77777777" w:rsidR="005C310B" w:rsidRPr="00B02A0B" w:rsidRDefault="005C310B" w:rsidP="007D34FE">
      <w:pPr>
        <w:pStyle w:val="Heading2"/>
      </w:pPr>
      <w:bookmarkStart w:id="9051" w:name="_CR23_1"/>
      <w:bookmarkStart w:id="9052" w:name="_Toc27501617"/>
      <w:bookmarkStart w:id="9053" w:name="_Toc36049743"/>
      <w:bookmarkStart w:id="9054" w:name="_Toc45210513"/>
      <w:bookmarkStart w:id="9055" w:name="_Toc51851620"/>
      <w:bookmarkStart w:id="9056" w:name="_Toc92225279"/>
      <w:bookmarkStart w:id="9057" w:name="_Toc202372462"/>
      <w:bookmarkEnd w:id="9051"/>
      <w:r w:rsidRPr="00B02A0B">
        <w:t>23.1</w:t>
      </w:r>
      <w:r w:rsidRPr="00B02A0B">
        <w:tab/>
        <w:t>General</w:t>
      </w:r>
      <w:bookmarkEnd w:id="9052"/>
      <w:bookmarkEnd w:id="9053"/>
      <w:bookmarkEnd w:id="9054"/>
      <w:bookmarkEnd w:id="9055"/>
      <w:bookmarkEnd w:id="9056"/>
      <w:bookmarkEnd w:id="9057"/>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9058" w:name="_CR23_2"/>
      <w:bookmarkStart w:id="9059" w:name="_Toc27501618"/>
      <w:bookmarkStart w:id="9060" w:name="_Toc36049744"/>
      <w:bookmarkStart w:id="9061" w:name="_Toc45210514"/>
      <w:bookmarkStart w:id="9062" w:name="_Toc51851621"/>
      <w:bookmarkStart w:id="9063" w:name="_Toc92225280"/>
      <w:bookmarkStart w:id="9064" w:name="_Toc202372463"/>
      <w:bookmarkEnd w:id="9058"/>
      <w:r w:rsidRPr="00B02A0B">
        <w:t>23.2</w:t>
      </w:r>
      <w:r w:rsidRPr="00B02A0B">
        <w:tab/>
      </w:r>
      <w:r w:rsidRPr="00B02A0B">
        <w:rPr>
          <w:lang w:val="en-US"/>
        </w:rPr>
        <w:t>Group regroup using a preconfigured group</w:t>
      </w:r>
      <w:bookmarkEnd w:id="9059"/>
      <w:bookmarkEnd w:id="9060"/>
      <w:bookmarkEnd w:id="9061"/>
      <w:bookmarkEnd w:id="9062"/>
      <w:bookmarkEnd w:id="9063"/>
      <w:bookmarkEnd w:id="9064"/>
    </w:p>
    <w:p w14:paraId="46E3D29C" w14:textId="77777777" w:rsidR="005C310B" w:rsidRPr="00B02A0B" w:rsidRDefault="005C310B" w:rsidP="007D34FE">
      <w:pPr>
        <w:pStyle w:val="Heading3"/>
        <w:rPr>
          <w:lang w:val="en-US"/>
        </w:rPr>
      </w:pPr>
      <w:bookmarkStart w:id="9065" w:name="_CR23_2_1"/>
      <w:bookmarkStart w:id="9066" w:name="_Toc27501619"/>
      <w:bookmarkStart w:id="9067" w:name="_Toc36049745"/>
      <w:bookmarkStart w:id="9068" w:name="_Toc45210515"/>
      <w:bookmarkStart w:id="9069" w:name="_Toc51851622"/>
      <w:bookmarkStart w:id="9070" w:name="_Toc92225281"/>
      <w:bookmarkStart w:id="9071" w:name="_Toc202372464"/>
      <w:bookmarkEnd w:id="9065"/>
      <w:r w:rsidRPr="00B02A0B">
        <w:t>23.2</w:t>
      </w:r>
      <w:r w:rsidRPr="00B02A0B">
        <w:rPr>
          <w:lang w:val="en-US"/>
        </w:rPr>
        <w:t>.1</w:t>
      </w:r>
      <w:r w:rsidRPr="00B02A0B">
        <w:tab/>
      </w:r>
      <w:r w:rsidRPr="00B02A0B">
        <w:rPr>
          <w:lang w:val="en-US"/>
        </w:rPr>
        <w:t>Client procedures</w:t>
      </w:r>
      <w:bookmarkEnd w:id="9066"/>
      <w:bookmarkEnd w:id="9067"/>
      <w:bookmarkEnd w:id="9068"/>
      <w:bookmarkEnd w:id="9069"/>
      <w:bookmarkEnd w:id="9070"/>
      <w:bookmarkEnd w:id="9071"/>
    </w:p>
    <w:p w14:paraId="2D137D2B" w14:textId="77777777" w:rsidR="005C310B" w:rsidRPr="00B02A0B" w:rsidRDefault="005C310B" w:rsidP="007D34FE">
      <w:pPr>
        <w:pStyle w:val="Heading4"/>
        <w:rPr>
          <w:lang w:val="en-US"/>
        </w:rPr>
      </w:pPr>
      <w:bookmarkStart w:id="9072" w:name="_CR23_2_1_1"/>
      <w:bookmarkStart w:id="9073" w:name="_Toc27501620"/>
      <w:bookmarkStart w:id="9074" w:name="_Toc36049746"/>
      <w:bookmarkStart w:id="9075" w:name="_Toc45210516"/>
      <w:bookmarkStart w:id="9076" w:name="_Toc51851623"/>
      <w:bookmarkStart w:id="9077" w:name="_Toc92225282"/>
      <w:bookmarkStart w:id="9078" w:name="_Toc202372465"/>
      <w:bookmarkEnd w:id="9072"/>
      <w:r w:rsidRPr="00B02A0B">
        <w:t>23.2</w:t>
      </w:r>
      <w:r w:rsidRPr="00B02A0B">
        <w:rPr>
          <w:lang w:val="en-US"/>
        </w:rPr>
        <w:t>.1.1</w:t>
      </w:r>
      <w:r w:rsidRPr="00B02A0B">
        <w:tab/>
      </w:r>
      <w:r w:rsidRPr="00B02A0B">
        <w:rPr>
          <w:lang w:val="en-US"/>
        </w:rPr>
        <w:t>Requesting a group regroup using a preconfigured group</w:t>
      </w:r>
      <w:bookmarkEnd w:id="9073"/>
      <w:bookmarkEnd w:id="9074"/>
      <w:bookmarkEnd w:id="9075"/>
      <w:bookmarkEnd w:id="9076"/>
      <w:bookmarkEnd w:id="9077"/>
      <w:bookmarkEnd w:id="9078"/>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079" w:name="_CR23_2_1_2"/>
      <w:bookmarkStart w:id="9080" w:name="_Toc45210517"/>
      <w:bookmarkStart w:id="9081" w:name="_Toc51851624"/>
      <w:bookmarkStart w:id="9082" w:name="_Toc92225283"/>
      <w:bookmarkStart w:id="9083" w:name="_Toc202372466"/>
      <w:bookmarkEnd w:id="9079"/>
      <w:r w:rsidRPr="00B02A0B">
        <w:t>23.2</w:t>
      </w:r>
      <w:r w:rsidRPr="00B02A0B">
        <w:rPr>
          <w:lang w:val="en-US"/>
        </w:rPr>
        <w:t>.1.2</w:t>
      </w:r>
      <w:r w:rsidRPr="00B02A0B">
        <w:tab/>
      </w:r>
      <w:r w:rsidRPr="00B02A0B">
        <w:rPr>
          <w:lang w:val="en-US"/>
        </w:rPr>
        <w:t>Removing a regroup using preconfigured group</w:t>
      </w:r>
      <w:bookmarkEnd w:id="9080"/>
      <w:bookmarkEnd w:id="9081"/>
      <w:bookmarkEnd w:id="9082"/>
      <w:bookmarkEnd w:id="9083"/>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lastRenderedPageBreak/>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84" w:name="_CR23_2_1_3"/>
      <w:bookmarkStart w:id="9085" w:name="_Toc36049748"/>
      <w:bookmarkStart w:id="9086" w:name="_Toc45210518"/>
      <w:bookmarkStart w:id="9087" w:name="_Toc51851625"/>
      <w:bookmarkStart w:id="9088" w:name="_Toc92225284"/>
      <w:bookmarkStart w:id="9089" w:name="_Toc27501622"/>
      <w:bookmarkStart w:id="9090" w:name="_Toc202372467"/>
      <w:bookmarkEnd w:id="9084"/>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85"/>
      <w:bookmarkEnd w:id="9086"/>
      <w:bookmarkEnd w:id="9087"/>
      <w:bookmarkEnd w:id="9088"/>
      <w:bookmarkEnd w:id="9090"/>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91" w:name="_CR23_2_1_4"/>
      <w:bookmarkStart w:id="9092" w:name="_Toc36049749"/>
      <w:bookmarkStart w:id="9093" w:name="_Toc45210519"/>
      <w:bookmarkStart w:id="9094" w:name="_Toc51851626"/>
      <w:bookmarkStart w:id="9095" w:name="_Toc92225285"/>
      <w:bookmarkStart w:id="9096" w:name="_Toc202372468"/>
      <w:bookmarkEnd w:id="9091"/>
      <w:r w:rsidRPr="00B02A0B">
        <w:lastRenderedPageBreak/>
        <w:t>23.2</w:t>
      </w:r>
      <w:r w:rsidRPr="00B02A0B">
        <w:rPr>
          <w:lang w:val="en-US"/>
        </w:rPr>
        <w:t>.1.4</w:t>
      </w:r>
      <w:r w:rsidRPr="00B02A0B">
        <w:tab/>
        <w:t>Receiving notification of</w:t>
      </w:r>
      <w:r w:rsidRPr="00B02A0B">
        <w:rPr>
          <w:lang w:val="en-US"/>
        </w:rPr>
        <w:t xml:space="preserve"> removal of a regroup using preconfigured group</w:t>
      </w:r>
      <w:bookmarkEnd w:id="9092"/>
      <w:bookmarkEnd w:id="9093"/>
      <w:bookmarkEnd w:id="9094"/>
      <w:bookmarkEnd w:id="9095"/>
      <w:bookmarkEnd w:id="9096"/>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97" w:name="_CR23_2_2"/>
      <w:bookmarkStart w:id="9098" w:name="_Toc36049750"/>
      <w:bookmarkStart w:id="9099" w:name="_Toc45210520"/>
      <w:bookmarkStart w:id="9100" w:name="_Toc51851627"/>
      <w:bookmarkStart w:id="9101" w:name="_Toc92225286"/>
      <w:bookmarkStart w:id="9102" w:name="_Toc202372469"/>
      <w:bookmarkEnd w:id="9097"/>
      <w:r w:rsidRPr="00B02A0B">
        <w:t>23.2</w:t>
      </w:r>
      <w:r w:rsidRPr="00B02A0B">
        <w:rPr>
          <w:lang w:val="en-US"/>
        </w:rPr>
        <w:t>.2</w:t>
      </w:r>
      <w:r w:rsidRPr="00B02A0B">
        <w:tab/>
      </w:r>
      <w:r w:rsidRPr="00B02A0B">
        <w:rPr>
          <w:lang w:val="en-US"/>
        </w:rPr>
        <w:t>Participating MCData function procedures</w:t>
      </w:r>
      <w:bookmarkEnd w:id="9089"/>
      <w:bookmarkEnd w:id="9098"/>
      <w:bookmarkEnd w:id="9099"/>
      <w:bookmarkEnd w:id="9100"/>
      <w:bookmarkEnd w:id="9101"/>
      <w:bookmarkEnd w:id="9102"/>
    </w:p>
    <w:p w14:paraId="3E9DB0D4" w14:textId="77777777" w:rsidR="005C310B" w:rsidRPr="00B02A0B" w:rsidRDefault="005C310B" w:rsidP="007D34FE">
      <w:pPr>
        <w:pStyle w:val="Heading4"/>
        <w:rPr>
          <w:lang w:val="en-US"/>
        </w:rPr>
      </w:pPr>
      <w:bookmarkStart w:id="9103" w:name="_CR23_2_2_1"/>
      <w:bookmarkStart w:id="9104" w:name="_Toc27501623"/>
      <w:bookmarkStart w:id="9105" w:name="_Toc36049751"/>
      <w:bookmarkStart w:id="9106" w:name="_Toc45210521"/>
      <w:bookmarkStart w:id="9107" w:name="_Toc51851628"/>
      <w:bookmarkStart w:id="9108" w:name="_Toc92225287"/>
      <w:bookmarkStart w:id="9109" w:name="_Toc202372470"/>
      <w:bookmarkEnd w:id="9103"/>
      <w:r w:rsidRPr="00B02A0B">
        <w:t>23.2</w:t>
      </w:r>
      <w:r w:rsidRPr="00B02A0B">
        <w:rPr>
          <w:lang w:val="en-US"/>
        </w:rPr>
        <w:t>.2.1</w:t>
      </w:r>
      <w:r w:rsidRPr="00B02A0B">
        <w:tab/>
      </w:r>
      <w:r w:rsidRPr="00B02A0B">
        <w:rPr>
          <w:lang w:val="en-US"/>
        </w:rPr>
        <w:t>General</w:t>
      </w:r>
      <w:bookmarkEnd w:id="9104"/>
      <w:bookmarkEnd w:id="9105"/>
      <w:bookmarkEnd w:id="9106"/>
      <w:bookmarkEnd w:id="9107"/>
      <w:bookmarkEnd w:id="9108"/>
      <w:bookmarkEnd w:id="9109"/>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110" w:name="_CR23_2_2_2"/>
      <w:bookmarkStart w:id="9111" w:name="_Toc27501624"/>
      <w:bookmarkStart w:id="9112" w:name="_Toc36049752"/>
      <w:bookmarkStart w:id="9113" w:name="_Toc45210522"/>
      <w:bookmarkStart w:id="9114" w:name="_Toc51851629"/>
      <w:bookmarkStart w:id="9115" w:name="_Toc92225288"/>
      <w:bookmarkStart w:id="9116" w:name="_Toc202372471"/>
      <w:bookmarkEnd w:id="9110"/>
      <w:r w:rsidRPr="00B02A0B">
        <w:t>23.2</w:t>
      </w:r>
      <w:r w:rsidRPr="00B02A0B">
        <w:rPr>
          <w:lang w:val="en-US"/>
        </w:rPr>
        <w:t>.2.2</w:t>
      </w:r>
      <w:r w:rsidRPr="00B02A0B">
        <w:tab/>
      </w:r>
      <w:r w:rsidRPr="00B02A0B">
        <w:rPr>
          <w:lang w:val="en-US"/>
        </w:rPr>
        <w:t>Requesting a group regroup using a preconfigured group</w:t>
      </w:r>
      <w:bookmarkEnd w:id="9111"/>
      <w:bookmarkEnd w:id="9112"/>
      <w:bookmarkEnd w:id="9113"/>
      <w:bookmarkEnd w:id="9114"/>
      <w:bookmarkEnd w:id="9115"/>
      <w:bookmarkEnd w:id="9116"/>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lastRenderedPageBreak/>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117" w:name="_CR23_2_2_3"/>
      <w:bookmarkStart w:id="9118" w:name="_Toc27501625"/>
      <w:bookmarkStart w:id="9119" w:name="_Toc36049753"/>
      <w:bookmarkStart w:id="9120" w:name="_Toc45210523"/>
      <w:bookmarkStart w:id="9121" w:name="_Toc51851630"/>
      <w:bookmarkStart w:id="9122" w:name="_Toc92225289"/>
      <w:bookmarkStart w:id="9123" w:name="_Toc202372472"/>
      <w:bookmarkEnd w:id="9117"/>
      <w:r w:rsidRPr="00B02A0B">
        <w:t>23.2</w:t>
      </w:r>
      <w:r w:rsidRPr="00B02A0B">
        <w:rPr>
          <w:lang w:val="en-US"/>
        </w:rPr>
        <w:t>.2.3</w:t>
      </w:r>
      <w:r w:rsidRPr="00B02A0B">
        <w:tab/>
      </w:r>
      <w:r w:rsidRPr="00B02A0B">
        <w:rPr>
          <w:lang w:val="en-US"/>
        </w:rPr>
        <w:t>Removing a regroup using preconfigured group</w:t>
      </w:r>
      <w:bookmarkEnd w:id="9118"/>
      <w:bookmarkEnd w:id="9119"/>
      <w:bookmarkEnd w:id="9120"/>
      <w:bookmarkEnd w:id="9121"/>
      <w:bookmarkEnd w:id="9122"/>
      <w:bookmarkEnd w:id="9123"/>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 xml:space="preserve">shall authorise the user. If the user profile identified by the MCData ID does not contain an &lt;allow-regroup&gt; element set to "true", the originating participating MCData function shall reject the "SIP MESSAGE request to </w:t>
      </w:r>
      <w:r w:rsidRPr="00B02A0B">
        <w:lastRenderedPageBreak/>
        <w:t>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124" w:name="_CR23_2_2_4"/>
      <w:bookmarkStart w:id="9125" w:name="_Toc27501626"/>
      <w:bookmarkStart w:id="9126" w:name="_Toc36049754"/>
      <w:bookmarkStart w:id="9127" w:name="_Toc45210524"/>
      <w:bookmarkStart w:id="9128" w:name="_Toc51851631"/>
      <w:bookmarkStart w:id="9129" w:name="_Toc92225290"/>
      <w:bookmarkStart w:id="9130" w:name="_Toc202372473"/>
      <w:bookmarkEnd w:id="9124"/>
      <w:r w:rsidRPr="00B02A0B">
        <w:t>23.2</w:t>
      </w:r>
      <w:r w:rsidRPr="00B02A0B">
        <w:rPr>
          <w:lang w:val="en-US"/>
        </w:rPr>
        <w:t>.2.4</w:t>
      </w:r>
      <w:r w:rsidRPr="00B02A0B">
        <w:tab/>
      </w:r>
      <w:r w:rsidRPr="00B02A0B">
        <w:rPr>
          <w:lang w:val="en-US"/>
        </w:rPr>
        <w:t>Notification of creation of a regroup using preconfigured group</w:t>
      </w:r>
      <w:bookmarkEnd w:id="9125"/>
      <w:bookmarkEnd w:id="9126"/>
      <w:bookmarkEnd w:id="9127"/>
      <w:bookmarkEnd w:id="9128"/>
      <w:bookmarkEnd w:id="9129"/>
      <w:bookmarkEnd w:id="9130"/>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131"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132" w:name="_CR23_2_2_5"/>
      <w:bookmarkStart w:id="9133" w:name="_Toc36049755"/>
      <w:bookmarkStart w:id="9134" w:name="_Toc45210525"/>
      <w:bookmarkStart w:id="9135" w:name="_Toc51851632"/>
      <w:bookmarkStart w:id="9136" w:name="_Toc92225291"/>
      <w:bookmarkStart w:id="9137" w:name="_Toc202372474"/>
      <w:bookmarkEnd w:id="9132"/>
      <w:r w:rsidRPr="00B02A0B">
        <w:t>23.2</w:t>
      </w:r>
      <w:r w:rsidRPr="00B02A0B">
        <w:rPr>
          <w:lang w:val="en-US"/>
        </w:rPr>
        <w:t>.2.5</w:t>
      </w:r>
      <w:r w:rsidRPr="00B02A0B">
        <w:tab/>
      </w:r>
      <w:r w:rsidRPr="00B02A0B">
        <w:rPr>
          <w:lang w:val="en-US"/>
        </w:rPr>
        <w:t>Notification of removal of a regroup using preconfigured group</w:t>
      </w:r>
      <w:bookmarkEnd w:id="9131"/>
      <w:bookmarkEnd w:id="9133"/>
      <w:bookmarkEnd w:id="9134"/>
      <w:bookmarkEnd w:id="9135"/>
      <w:bookmarkEnd w:id="9136"/>
      <w:bookmarkEnd w:id="9137"/>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lastRenderedPageBreak/>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138" w:name="_CR23_2_3"/>
      <w:bookmarkStart w:id="9139" w:name="_Toc27501628"/>
      <w:bookmarkStart w:id="9140" w:name="_Toc36049756"/>
      <w:bookmarkStart w:id="9141" w:name="_Toc45210526"/>
      <w:bookmarkStart w:id="9142" w:name="_Toc51851633"/>
      <w:bookmarkStart w:id="9143" w:name="_Toc92225292"/>
      <w:bookmarkStart w:id="9144" w:name="_Toc202372475"/>
      <w:bookmarkEnd w:id="9138"/>
      <w:r w:rsidRPr="00B02A0B">
        <w:t>23.2</w:t>
      </w:r>
      <w:r w:rsidRPr="00B02A0B">
        <w:rPr>
          <w:lang w:val="en-US"/>
        </w:rPr>
        <w:t>.3</w:t>
      </w:r>
      <w:r w:rsidRPr="00B02A0B">
        <w:tab/>
      </w:r>
      <w:r w:rsidRPr="00B02A0B">
        <w:rPr>
          <w:lang w:val="en-US"/>
        </w:rPr>
        <w:t>Controlling MCData function procedures</w:t>
      </w:r>
      <w:bookmarkEnd w:id="9139"/>
      <w:bookmarkEnd w:id="9140"/>
      <w:bookmarkEnd w:id="9141"/>
      <w:bookmarkEnd w:id="9142"/>
      <w:bookmarkEnd w:id="9143"/>
      <w:bookmarkEnd w:id="9144"/>
    </w:p>
    <w:p w14:paraId="1C56B361" w14:textId="77777777" w:rsidR="005C310B" w:rsidRPr="00B02A0B" w:rsidRDefault="005C310B" w:rsidP="007D34FE">
      <w:pPr>
        <w:pStyle w:val="Heading4"/>
        <w:rPr>
          <w:lang w:val="en-US"/>
        </w:rPr>
      </w:pPr>
      <w:bookmarkStart w:id="9145" w:name="_CR23_2_3_1"/>
      <w:bookmarkStart w:id="9146" w:name="_Toc27501629"/>
      <w:bookmarkStart w:id="9147" w:name="_Toc36049757"/>
      <w:bookmarkStart w:id="9148" w:name="_Toc45210527"/>
      <w:bookmarkStart w:id="9149" w:name="_Toc51851634"/>
      <w:bookmarkStart w:id="9150" w:name="_Toc92225293"/>
      <w:bookmarkStart w:id="9151" w:name="_Toc202372476"/>
      <w:bookmarkEnd w:id="9145"/>
      <w:r w:rsidRPr="00B02A0B">
        <w:t>23.2</w:t>
      </w:r>
      <w:r w:rsidRPr="00B02A0B">
        <w:rPr>
          <w:lang w:val="en-US"/>
        </w:rPr>
        <w:t>.3.1</w:t>
      </w:r>
      <w:r w:rsidRPr="00B02A0B">
        <w:tab/>
      </w:r>
      <w:r w:rsidRPr="00B02A0B">
        <w:rPr>
          <w:lang w:val="en-US"/>
        </w:rPr>
        <w:t>Request to create a group regroup using preconfigured group</w:t>
      </w:r>
      <w:bookmarkEnd w:id="9146"/>
      <w:bookmarkEnd w:id="9147"/>
      <w:bookmarkEnd w:id="9148"/>
      <w:bookmarkEnd w:id="9149"/>
      <w:bookmarkEnd w:id="9150"/>
      <w:bookmarkEnd w:id="9151"/>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lastRenderedPageBreak/>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lastRenderedPageBreak/>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152" w:name="_CR23_2_3_2"/>
      <w:bookmarkStart w:id="9153" w:name="_Toc45210528"/>
      <w:bookmarkStart w:id="9154" w:name="_Toc51851635"/>
      <w:bookmarkStart w:id="9155" w:name="_Toc92225294"/>
      <w:bookmarkStart w:id="9156" w:name="_Toc202372477"/>
      <w:bookmarkEnd w:id="9152"/>
      <w:r w:rsidRPr="00B02A0B">
        <w:t>23.2</w:t>
      </w:r>
      <w:r w:rsidRPr="00B02A0B">
        <w:rPr>
          <w:lang w:val="en-US"/>
        </w:rPr>
        <w:t>.3.2</w:t>
      </w:r>
      <w:r w:rsidRPr="00B02A0B">
        <w:tab/>
      </w:r>
      <w:r w:rsidRPr="00B02A0B">
        <w:rPr>
          <w:lang w:val="en-US"/>
        </w:rPr>
        <w:t>Request to remove a regroup using preconfigured group</w:t>
      </w:r>
      <w:bookmarkEnd w:id="9153"/>
      <w:bookmarkEnd w:id="9154"/>
      <w:bookmarkEnd w:id="9155"/>
      <w:bookmarkEnd w:id="9156"/>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lastRenderedPageBreak/>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157" w:name="_CR23_2_3_3"/>
      <w:bookmarkStart w:id="9158" w:name="_Toc27501631"/>
      <w:bookmarkStart w:id="9159" w:name="_Toc36049759"/>
      <w:bookmarkStart w:id="9160" w:name="_Toc45210529"/>
      <w:bookmarkStart w:id="9161" w:name="_Toc51851636"/>
      <w:bookmarkStart w:id="9162" w:name="_Toc92225295"/>
      <w:bookmarkStart w:id="9163" w:name="_Toc202372478"/>
      <w:bookmarkEnd w:id="9157"/>
      <w:r w:rsidRPr="00B02A0B">
        <w:lastRenderedPageBreak/>
        <w:t>23.2</w:t>
      </w:r>
      <w:r w:rsidRPr="00B02A0B">
        <w:rPr>
          <w:lang w:val="en-US"/>
        </w:rPr>
        <w:t>.3.3</w:t>
      </w:r>
      <w:r w:rsidRPr="00B02A0B">
        <w:tab/>
      </w:r>
      <w:r w:rsidRPr="00B02A0B">
        <w:rPr>
          <w:lang w:val="en-US"/>
        </w:rPr>
        <w:t>Decision to remove a regroup using preconfigured group</w:t>
      </w:r>
      <w:bookmarkEnd w:id="9158"/>
      <w:bookmarkEnd w:id="9159"/>
      <w:bookmarkEnd w:id="9160"/>
      <w:bookmarkEnd w:id="9161"/>
      <w:bookmarkEnd w:id="9162"/>
      <w:bookmarkEnd w:id="9163"/>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lastRenderedPageBreak/>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64" w:name="_CR23_2_4"/>
      <w:bookmarkStart w:id="9165" w:name="_Toc27501632"/>
      <w:bookmarkStart w:id="9166" w:name="_Toc36049760"/>
      <w:bookmarkStart w:id="9167" w:name="_Toc45210530"/>
      <w:bookmarkStart w:id="9168" w:name="_Toc51851637"/>
      <w:bookmarkStart w:id="9169" w:name="_Toc92225296"/>
      <w:bookmarkStart w:id="9170" w:name="_Toc202372479"/>
      <w:bookmarkEnd w:id="9164"/>
      <w:r w:rsidRPr="00B02A0B">
        <w:t>23.2</w:t>
      </w:r>
      <w:r w:rsidRPr="00B02A0B">
        <w:rPr>
          <w:lang w:val="en-US"/>
        </w:rPr>
        <w:t>.4</w:t>
      </w:r>
      <w:r w:rsidRPr="00B02A0B">
        <w:tab/>
      </w:r>
      <w:r w:rsidRPr="00B02A0B">
        <w:rPr>
          <w:lang w:val="en-US"/>
        </w:rPr>
        <w:t>Non-controlling MCData function procedures</w:t>
      </w:r>
      <w:bookmarkEnd w:id="9165"/>
      <w:bookmarkEnd w:id="9166"/>
      <w:bookmarkEnd w:id="9167"/>
      <w:bookmarkEnd w:id="9168"/>
      <w:bookmarkEnd w:id="9169"/>
      <w:bookmarkEnd w:id="9170"/>
    </w:p>
    <w:p w14:paraId="4096E324" w14:textId="77777777" w:rsidR="005C310B" w:rsidRPr="00B02A0B" w:rsidRDefault="005C310B" w:rsidP="007D34FE">
      <w:pPr>
        <w:pStyle w:val="Heading4"/>
        <w:rPr>
          <w:lang w:val="en-US"/>
        </w:rPr>
      </w:pPr>
      <w:bookmarkStart w:id="9171" w:name="_CR23_2_4_1"/>
      <w:bookmarkStart w:id="9172" w:name="_Toc27501633"/>
      <w:bookmarkStart w:id="9173" w:name="_Toc36049761"/>
      <w:bookmarkStart w:id="9174" w:name="_Toc45210531"/>
      <w:bookmarkStart w:id="9175" w:name="_Toc51851638"/>
      <w:bookmarkStart w:id="9176" w:name="_Toc92225297"/>
      <w:bookmarkStart w:id="9177" w:name="_Toc202372480"/>
      <w:bookmarkEnd w:id="9171"/>
      <w:r w:rsidRPr="00B02A0B">
        <w:t>23.2</w:t>
      </w:r>
      <w:r w:rsidRPr="00B02A0B">
        <w:rPr>
          <w:lang w:val="en-US"/>
        </w:rPr>
        <w:t>.4.1</w:t>
      </w:r>
      <w:r w:rsidRPr="00B02A0B">
        <w:tab/>
      </w:r>
      <w:r w:rsidRPr="00B02A0B">
        <w:rPr>
          <w:lang w:val="en-US"/>
        </w:rPr>
        <w:t>Notification of creation of a group regroup using preconfigured group</w:t>
      </w:r>
      <w:bookmarkEnd w:id="9172"/>
      <w:bookmarkEnd w:id="9173"/>
      <w:bookmarkEnd w:id="9174"/>
      <w:bookmarkEnd w:id="9175"/>
      <w:bookmarkEnd w:id="9176"/>
      <w:bookmarkEnd w:id="9177"/>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lastRenderedPageBreak/>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78" w:name="_CR23_2_4_2"/>
      <w:bookmarkStart w:id="9179" w:name="_Toc27501634"/>
      <w:bookmarkStart w:id="9180" w:name="_Toc36049762"/>
      <w:bookmarkStart w:id="9181" w:name="_Toc45210532"/>
      <w:bookmarkStart w:id="9182" w:name="_Toc51851639"/>
      <w:bookmarkStart w:id="9183" w:name="_Toc92225298"/>
      <w:bookmarkStart w:id="9184" w:name="_Toc202372481"/>
      <w:bookmarkEnd w:id="9178"/>
      <w:r w:rsidRPr="00B02A0B">
        <w:t>23.2</w:t>
      </w:r>
      <w:r w:rsidRPr="00B02A0B">
        <w:rPr>
          <w:lang w:val="en-US"/>
        </w:rPr>
        <w:t>.4.2</w:t>
      </w:r>
      <w:r w:rsidRPr="00B02A0B">
        <w:tab/>
      </w:r>
      <w:r w:rsidRPr="00B02A0B">
        <w:rPr>
          <w:lang w:val="en-US"/>
        </w:rPr>
        <w:t>Notification of removal of a group regroup using preconfigured group</w:t>
      </w:r>
      <w:bookmarkEnd w:id="9179"/>
      <w:bookmarkEnd w:id="9180"/>
      <w:bookmarkEnd w:id="9181"/>
      <w:bookmarkEnd w:id="9182"/>
      <w:bookmarkEnd w:id="9183"/>
      <w:bookmarkEnd w:id="9184"/>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85" w:name="_CR23_2_4_3"/>
      <w:bookmarkStart w:id="9186" w:name="_Toc36049763"/>
      <w:bookmarkStart w:id="9187" w:name="_Toc45210533"/>
      <w:bookmarkStart w:id="9188" w:name="_Toc51851640"/>
      <w:bookmarkStart w:id="9189" w:name="_Toc92225299"/>
      <w:bookmarkStart w:id="9190" w:name="_Toc27501635"/>
      <w:bookmarkStart w:id="9191" w:name="_Toc202372482"/>
      <w:bookmarkEnd w:id="9185"/>
      <w:r w:rsidRPr="00B02A0B">
        <w:t>23.2</w:t>
      </w:r>
      <w:r w:rsidRPr="00B02A0B">
        <w:rPr>
          <w:lang w:val="en-US"/>
        </w:rPr>
        <w:t>.4.3</w:t>
      </w:r>
      <w:r w:rsidRPr="00B02A0B">
        <w:tab/>
      </w:r>
      <w:r w:rsidRPr="00B02A0B">
        <w:rPr>
          <w:lang w:val="en-US"/>
        </w:rPr>
        <w:t>Notification of additional members of a group regroup using preconfigured group</w:t>
      </w:r>
      <w:bookmarkEnd w:id="9186"/>
      <w:bookmarkEnd w:id="9187"/>
      <w:bookmarkEnd w:id="9188"/>
      <w:bookmarkEnd w:id="9189"/>
      <w:bookmarkEnd w:id="9191"/>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92" w:name="_CR23_3"/>
      <w:bookmarkStart w:id="9193" w:name="_Toc36049764"/>
      <w:bookmarkStart w:id="9194" w:name="_Toc45210534"/>
      <w:bookmarkStart w:id="9195" w:name="_Toc51851641"/>
      <w:bookmarkStart w:id="9196" w:name="_Toc92225300"/>
      <w:bookmarkStart w:id="9197" w:name="_Toc202372483"/>
      <w:bookmarkEnd w:id="9192"/>
      <w:r w:rsidRPr="00B02A0B">
        <w:t>23.</w:t>
      </w:r>
      <w:r w:rsidRPr="00B02A0B">
        <w:rPr>
          <w:lang w:val="en-US"/>
        </w:rPr>
        <w:t>3</w:t>
      </w:r>
      <w:r w:rsidRPr="00B02A0B">
        <w:tab/>
      </w:r>
      <w:r w:rsidRPr="00B02A0B">
        <w:rPr>
          <w:lang w:val="en-US"/>
        </w:rPr>
        <w:t>User regroup using a preconfigured group</w:t>
      </w:r>
      <w:bookmarkEnd w:id="9190"/>
      <w:bookmarkEnd w:id="9193"/>
      <w:bookmarkEnd w:id="9194"/>
      <w:bookmarkEnd w:id="9195"/>
      <w:bookmarkEnd w:id="9196"/>
      <w:bookmarkEnd w:id="9197"/>
    </w:p>
    <w:p w14:paraId="00C5E83E" w14:textId="77777777" w:rsidR="005C310B" w:rsidRPr="00B02A0B" w:rsidRDefault="005C310B" w:rsidP="007D34FE">
      <w:pPr>
        <w:pStyle w:val="Heading3"/>
        <w:rPr>
          <w:lang w:val="en-US"/>
        </w:rPr>
      </w:pPr>
      <w:bookmarkStart w:id="9198" w:name="_CR23_3_1"/>
      <w:bookmarkStart w:id="9199" w:name="_Toc27501636"/>
      <w:bookmarkStart w:id="9200" w:name="_Toc36049765"/>
      <w:bookmarkStart w:id="9201" w:name="_Toc45210535"/>
      <w:bookmarkStart w:id="9202" w:name="_Toc51851642"/>
      <w:bookmarkStart w:id="9203" w:name="_Toc92225301"/>
      <w:bookmarkStart w:id="9204" w:name="_Toc202372484"/>
      <w:bookmarkEnd w:id="9198"/>
      <w:r w:rsidRPr="00B02A0B">
        <w:t>23.3</w:t>
      </w:r>
      <w:r w:rsidRPr="00B02A0B">
        <w:rPr>
          <w:lang w:val="en-US"/>
        </w:rPr>
        <w:t>.1</w:t>
      </w:r>
      <w:r w:rsidRPr="00B02A0B">
        <w:tab/>
      </w:r>
      <w:r w:rsidRPr="00B02A0B">
        <w:rPr>
          <w:lang w:val="en-US"/>
        </w:rPr>
        <w:t>Client procedures</w:t>
      </w:r>
      <w:bookmarkEnd w:id="9199"/>
      <w:bookmarkEnd w:id="9200"/>
      <w:bookmarkEnd w:id="9201"/>
      <w:bookmarkEnd w:id="9202"/>
      <w:bookmarkEnd w:id="9203"/>
      <w:bookmarkEnd w:id="9204"/>
    </w:p>
    <w:p w14:paraId="436B3A9C" w14:textId="77777777" w:rsidR="005C310B" w:rsidRPr="00B02A0B" w:rsidRDefault="005C310B" w:rsidP="007D34FE">
      <w:pPr>
        <w:pStyle w:val="Heading4"/>
        <w:rPr>
          <w:lang w:val="en-US"/>
        </w:rPr>
      </w:pPr>
      <w:bookmarkStart w:id="9205" w:name="_CR23_3_1_1"/>
      <w:bookmarkStart w:id="9206" w:name="_Toc27501637"/>
      <w:bookmarkStart w:id="9207" w:name="_Toc36049766"/>
      <w:bookmarkStart w:id="9208" w:name="_Toc45210536"/>
      <w:bookmarkStart w:id="9209" w:name="_Toc51851643"/>
      <w:bookmarkStart w:id="9210" w:name="_Toc92225302"/>
      <w:bookmarkStart w:id="9211" w:name="_Toc202372485"/>
      <w:bookmarkEnd w:id="9205"/>
      <w:r w:rsidRPr="00B02A0B">
        <w:t>23.3</w:t>
      </w:r>
      <w:r w:rsidRPr="00B02A0B">
        <w:rPr>
          <w:lang w:val="en-US"/>
        </w:rPr>
        <w:t>.1.1</w:t>
      </w:r>
      <w:r w:rsidRPr="00B02A0B">
        <w:tab/>
      </w:r>
      <w:r w:rsidRPr="00B02A0B">
        <w:rPr>
          <w:lang w:val="en-US"/>
        </w:rPr>
        <w:t>Requesting a user regroup using a preconfigured group</w:t>
      </w:r>
      <w:bookmarkEnd w:id="9206"/>
      <w:bookmarkEnd w:id="9207"/>
      <w:bookmarkEnd w:id="9208"/>
      <w:bookmarkEnd w:id="9209"/>
      <w:bookmarkEnd w:id="9210"/>
      <w:bookmarkEnd w:id="9211"/>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212" w:name="_CR23_3_1_2"/>
      <w:bookmarkStart w:id="9213" w:name="_Toc27501638"/>
      <w:bookmarkStart w:id="9214" w:name="_Toc36049767"/>
      <w:bookmarkStart w:id="9215" w:name="_Toc45210537"/>
      <w:bookmarkStart w:id="9216" w:name="_Toc51851644"/>
      <w:bookmarkStart w:id="9217" w:name="_Toc92225303"/>
      <w:bookmarkStart w:id="9218" w:name="_Toc202372486"/>
      <w:bookmarkEnd w:id="9212"/>
      <w:r w:rsidRPr="00B02A0B">
        <w:t>23.3</w:t>
      </w:r>
      <w:r w:rsidRPr="00B02A0B">
        <w:rPr>
          <w:lang w:val="en-US"/>
        </w:rPr>
        <w:t>.1.2</w:t>
      </w:r>
      <w:r w:rsidRPr="00B02A0B">
        <w:tab/>
      </w:r>
      <w:r w:rsidRPr="00B02A0B">
        <w:rPr>
          <w:lang w:val="en-US"/>
        </w:rPr>
        <w:t>Removing a regroup using preconfigured group</w:t>
      </w:r>
      <w:bookmarkEnd w:id="9213"/>
      <w:bookmarkEnd w:id="9214"/>
      <w:bookmarkEnd w:id="9215"/>
      <w:bookmarkEnd w:id="9216"/>
      <w:bookmarkEnd w:id="9217"/>
      <w:bookmarkEnd w:id="9218"/>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219" w:name="_CR23_3_1_3"/>
      <w:bookmarkStart w:id="9220" w:name="_Toc36049768"/>
      <w:bookmarkStart w:id="9221" w:name="_Toc45210538"/>
      <w:bookmarkStart w:id="9222" w:name="_Toc51851645"/>
      <w:bookmarkStart w:id="9223" w:name="_Toc92225304"/>
      <w:bookmarkStart w:id="9224" w:name="_Toc27501639"/>
      <w:bookmarkStart w:id="9225" w:name="_Toc202372487"/>
      <w:bookmarkEnd w:id="9219"/>
      <w:r w:rsidRPr="00B02A0B">
        <w:t>23.3</w:t>
      </w:r>
      <w:r w:rsidRPr="00B02A0B">
        <w:rPr>
          <w:lang w:val="en-US"/>
        </w:rPr>
        <w:t>.1.3</w:t>
      </w:r>
      <w:r w:rsidRPr="00B02A0B">
        <w:tab/>
      </w:r>
      <w:r w:rsidRPr="00B02A0B">
        <w:rPr>
          <w:lang w:val="en-US"/>
        </w:rPr>
        <w:t>Creating a user regroup using preconfigured group</w:t>
      </w:r>
      <w:bookmarkEnd w:id="9220"/>
      <w:bookmarkEnd w:id="9221"/>
      <w:bookmarkEnd w:id="9222"/>
      <w:bookmarkEnd w:id="9223"/>
      <w:bookmarkEnd w:id="9225"/>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226" w:name="_CR23_3_1_4"/>
      <w:bookmarkStart w:id="9227" w:name="_Toc36049769"/>
      <w:bookmarkStart w:id="9228" w:name="_Toc45210539"/>
      <w:bookmarkStart w:id="9229" w:name="_Toc51851646"/>
      <w:bookmarkStart w:id="9230" w:name="_Toc92225305"/>
      <w:bookmarkStart w:id="9231" w:name="_Toc202372488"/>
      <w:bookmarkEnd w:id="9226"/>
      <w:r w:rsidRPr="00B02A0B">
        <w:t>23.3</w:t>
      </w:r>
      <w:r w:rsidRPr="00B02A0B">
        <w:rPr>
          <w:lang w:val="en-US"/>
        </w:rPr>
        <w:t>.1.4</w:t>
      </w:r>
      <w:r w:rsidRPr="00B02A0B">
        <w:tab/>
      </w:r>
      <w:r w:rsidRPr="00B02A0B">
        <w:rPr>
          <w:lang w:val="en-US"/>
        </w:rPr>
        <w:t>Removing a user regroup using preconfigured group</w:t>
      </w:r>
      <w:bookmarkEnd w:id="9227"/>
      <w:bookmarkEnd w:id="9228"/>
      <w:bookmarkEnd w:id="9229"/>
      <w:bookmarkEnd w:id="9230"/>
      <w:bookmarkEnd w:id="9231"/>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232" w:name="_CR23_3_2"/>
      <w:bookmarkStart w:id="9233" w:name="_Toc36049770"/>
      <w:bookmarkStart w:id="9234" w:name="_Toc45210540"/>
      <w:bookmarkStart w:id="9235" w:name="_Toc51851647"/>
      <w:bookmarkStart w:id="9236" w:name="_Toc92225306"/>
      <w:bookmarkStart w:id="9237" w:name="_Toc202372489"/>
      <w:bookmarkEnd w:id="9232"/>
      <w:r w:rsidRPr="00B02A0B">
        <w:lastRenderedPageBreak/>
        <w:t>23.3</w:t>
      </w:r>
      <w:r w:rsidRPr="00B02A0B">
        <w:rPr>
          <w:lang w:val="en-US"/>
        </w:rPr>
        <w:t>.2</w:t>
      </w:r>
      <w:r w:rsidRPr="00B02A0B">
        <w:tab/>
      </w:r>
      <w:r w:rsidRPr="00B02A0B">
        <w:rPr>
          <w:lang w:val="en-US"/>
        </w:rPr>
        <w:t>Participating MCData function procedures</w:t>
      </w:r>
      <w:bookmarkEnd w:id="9224"/>
      <w:bookmarkEnd w:id="9233"/>
      <w:bookmarkEnd w:id="9234"/>
      <w:bookmarkEnd w:id="9235"/>
      <w:bookmarkEnd w:id="9236"/>
      <w:bookmarkEnd w:id="9237"/>
    </w:p>
    <w:p w14:paraId="5A9C0142" w14:textId="77777777" w:rsidR="005C310B" w:rsidRPr="00B02A0B" w:rsidRDefault="005C310B" w:rsidP="007D34FE">
      <w:pPr>
        <w:pStyle w:val="Heading4"/>
        <w:rPr>
          <w:lang w:val="en-US"/>
        </w:rPr>
      </w:pPr>
      <w:bookmarkStart w:id="9238" w:name="_CR23_3_2_1"/>
      <w:bookmarkStart w:id="9239" w:name="_Toc27501640"/>
      <w:bookmarkStart w:id="9240" w:name="_Toc36049771"/>
      <w:bookmarkStart w:id="9241" w:name="_Toc45210541"/>
      <w:bookmarkStart w:id="9242" w:name="_Toc51851648"/>
      <w:bookmarkStart w:id="9243" w:name="_Toc92225307"/>
      <w:bookmarkStart w:id="9244" w:name="_Toc202372490"/>
      <w:bookmarkEnd w:id="9238"/>
      <w:r w:rsidRPr="00B02A0B">
        <w:t>23.3</w:t>
      </w:r>
      <w:r w:rsidRPr="00B02A0B">
        <w:rPr>
          <w:lang w:val="en-US"/>
        </w:rPr>
        <w:t>.2.1</w:t>
      </w:r>
      <w:r w:rsidRPr="00B02A0B">
        <w:tab/>
        <w:t>General</w:t>
      </w:r>
      <w:bookmarkEnd w:id="9239"/>
      <w:bookmarkEnd w:id="9240"/>
      <w:bookmarkEnd w:id="9241"/>
      <w:bookmarkEnd w:id="9242"/>
      <w:bookmarkEnd w:id="9243"/>
      <w:bookmarkEnd w:id="9244"/>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245" w:name="_CR23_3_2_2"/>
      <w:bookmarkStart w:id="9246" w:name="_Toc27501641"/>
      <w:bookmarkStart w:id="9247" w:name="_Toc36049772"/>
      <w:bookmarkStart w:id="9248" w:name="_Toc45210542"/>
      <w:bookmarkStart w:id="9249" w:name="_Toc51851649"/>
      <w:bookmarkStart w:id="9250" w:name="_Toc92225308"/>
      <w:bookmarkStart w:id="9251" w:name="_Toc202372491"/>
      <w:bookmarkEnd w:id="9245"/>
      <w:r w:rsidRPr="00B02A0B">
        <w:t>23.3</w:t>
      </w:r>
      <w:r w:rsidRPr="00B02A0B">
        <w:rPr>
          <w:lang w:val="en-US"/>
        </w:rPr>
        <w:t>.2.2</w:t>
      </w:r>
      <w:r w:rsidRPr="00B02A0B">
        <w:tab/>
      </w:r>
      <w:r w:rsidRPr="00B02A0B">
        <w:rPr>
          <w:lang w:val="en-US"/>
        </w:rPr>
        <w:t>Requesting a user regroup using a preconfigured group</w:t>
      </w:r>
      <w:bookmarkEnd w:id="9246"/>
      <w:bookmarkEnd w:id="9247"/>
      <w:bookmarkEnd w:id="9248"/>
      <w:bookmarkEnd w:id="9249"/>
      <w:bookmarkEnd w:id="9250"/>
      <w:bookmarkEnd w:id="9251"/>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lastRenderedPageBreak/>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252" w:name="_CR23_3_2_3"/>
      <w:bookmarkStart w:id="9253" w:name="_Toc27501642"/>
      <w:bookmarkStart w:id="9254" w:name="_Toc36049773"/>
      <w:bookmarkStart w:id="9255" w:name="_Toc45210543"/>
      <w:bookmarkStart w:id="9256" w:name="_Toc51851650"/>
      <w:bookmarkStart w:id="9257" w:name="_Toc92225309"/>
      <w:bookmarkStart w:id="9258" w:name="_Toc202372492"/>
      <w:bookmarkEnd w:id="9252"/>
      <w:r w:rsidRPr="00B02A0B">
        <w:t>23.3</w:t>
      </w:r>
      <w:r w:rsidRPr="00B02A0B">
        <w:rPr>
          <w:lang w:val="en-US"/>
        </w:rPr>
        <w:t>.2.3</w:t>
      </w:r>
      <w:r w:rsidRPr="00B02A0B">
        <w:tab/>
      </w:r>
      <w:r w:rsidRPr="00B02A0B">
        <w:rPr>
          <w:lang w:val="en-US"/>
        </w:rPr>
        <w:t>Removing a regroup using preconfigured group</w:t>
      </w:r>
      <w:bookmarkEnd w:id="9253"/>
      <w:bookmarkEnd w:id="9254"/>
      <w:bookmarkEnd w:id="9255"/>
      <w:bookmarkEnd w:id="9256"/>
      <w:bookmarkEnd w:id="9257"/>
      <w:bookmarkEnd w:id="9258"/>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259" w:name="_CR23_3_2_4"/>
      <w:bookmarkStart w:id="9260" w:name="_Toc27501643"/>
      <w:bookmarkStart w:id="9261" w:name="_Toc36049774"/>
      <w:bookmarkStart w:id="9262" w:name="_Toc45210544"/>
      <w:bookmarkStart w:id="9263" w:name="_Toc51851651"/>
      <w:bookmarkStart w:id="9264" w:name="_Toc92225310"/>
      <w:bookmarkStart w:id="9265" w:name="_Toc202372493"/>
      <w:bookmarkEnd w:id="9259"/>
      <w:r w:rsidRPr="00B02A0B">
        <w:t>23.3</w:t>
      </w:r>
      <w:r w:rsidRPr="00B02A0B">
        <w:rPr>
          <w:lang w:val="en-US"/>
        </w:rPr>
        <w:t>.2.4</w:t>
      </w:r>
      <w:r w:rsidRPr="00B02A0B">
        <w:tab/>
      </w:r>
      <w:r w:rsidRPr="00B02A0B">
        <w:rPr>
          <w:lang w:val="en-US"/>
        </w:rPr>
        <w:t>Notification of creation of a user regroup using preconfigured group</w:t>
      </w:r>
      <w:bookmarkEnd w:id="9260"/>
      <w:bookmarkEnd w:id="9261"/>
      <w:bookmarkEnd w:id="9262"/>
      <w:bookmarkEnd w:id="9263"/>
      <w:bookmarkEnd w:id="9264"/>
      <w:bookmarkEnd w:id="9265"/>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lastRenderedPageBreak/>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66" w:name="_Toc27501644"/>
      <w:bookmarkStart w:id="9267"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68" w:name="_CR23_3_2_5"/>
      <w:bookmarkStart w:id="9269" w:name="_Toc45210545"/>
      <w:bookmarkStart w:id="9270" w:name="_Toc51851652"/>
      <w:bookmarkStart w:id="9271" w:name="_Toc92225311"/>
      <w:bookmarkStart w:id="9272" w:name="_Toc202372494"/>
      <w:bookmarkEnd w:id="9268"/>
      <w:r w:rsidRPr="00B02A0B">
        <w:t>23.3</w:t>
      </w:r>
      <w:r w:rsidRPr="00B02A0B">
        <w:rPr>
          <w:lang w:val="en-US"/>
        </w:rPr>
        <w:t>.2.5</w:t>
      </w:r>
      <w:r w:rsidRPr="00B02A0B">
        <w:tab/>
      </w:r>
      <w:r w:rsidRPr="00B02A0B">
        <w:rPr>
          <w:lang w:val="en-US"/>
        </w:rPr>
        <w:t>Notification of removal of a user regroup using preconfigured group</w:t>
      </w:r>
      <w:bookmarkEnd w:id="9266"/>
      <w:bookmarkEnd w:id="9267"/>
      <w:bookmarkEnd w:id="9269"/>
      <w:bookmarkEnd w:id="9270"/>
      <w:bookmarkEnd w:id="9271"/>
      <w:bookmarkEnd w:id="9272"/>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73" w:name="_CR23_3_3"/>
      <w:bookmarkStart w:id="9274" w:name="_Toc27501645"/>
      <w:bookmarkStart w:id="9275" w:name="_Toc36049776"/>
      <w:bookmarkStart w:id="9276" w:name="_Toc45210546"/>
      <w:bookmarkStart w:id="9277" w:name="_Toc51851653"/>
      <w:bookmarkStart w:id="9278" w:name="_Toc92225312"/>
      <w:bookmarkStart w:id="9279" w:name="_Toc202372495"/>
      <w:bookmarkEnd w:id="9273"/>
      <w:r w:rsidRPr="00B02A0B">
        <w:t>23.3</w:t>
      </w:r>
      <w:r w:rsidRPr="00B02A0B">
        <w:rPr>
          <w:lang w:val="en-US"/>
        </w:rPr>
        <w:t>.3</w:t>
      </w:r>
      <w:r w:rsidRPr="00B02A0B">
        <w:tab/>
      </w:r>
      <w:r w:rsidRPr="00B02A0B">
        <w:rPr>
          <w:lang w:val="en-US"/>
        </w:rPr>
        <w:t>Controlling MCData function procedures</w:t>
      </w:r>
      <w:bookmarkEnd w:id="9274"/>
      <w:bookmarkEnd w:id="9275"/>
      <w:bookmarkEnd w:id="9276"/>
      <w:bookmarkEnd w:id="9277"/>
      <w:bookmarkEnd w:id="9278"/>
      <w:bookmarkEnd w:id="9279"/>
    </w:p>
    <w:p w14:paraId="2F182CAD" w14:textId="77777777" w:rsidR="005C310B" w:rsidRPr="00B02A0B" w:rsidRDefault="005C310B" w:rsidP="007D34FE">
      <w:pPr>
        <w:pStyle w:val="Heading4"/>
        <w:rPr>
          <w:lang w:val="en-US"/>
        </w:rPr>
      </w:pPr>
      <w:bookmarkStart w:id="9280" w:name="_CR23_3_3_1"/>
      <w:bookmarkStart w:id="9281" w:name="_Toc27501646"/>
      <w:bookmarkStart w:id="9282" w:name="_Toc36049777"/>
      <w:bookmarkStart w:id="9283" w:name="_Toc45210547"/>
      <w:bookmarkStart w:id="9284" w:name="_Toc51851654"/>
      <w:bookmarkStart w:id="9285" w:name="_Toc92225313"/>
      <w:bookmarkStart w:id="9286" w:name="_Toc202372496"/>
      <w:bookmarkEnd w:id="9280"/>
      <w:r w:rsidRPr="00B02A0B">
        <w:t>23.3</w:t>
      </w:r>
      <w:r w:rsidRPr="00B02A0B">
        <w:rPr>
          <w:lang w:val="en-US"/>
        </w:rPr>
        <w:t>.3.1</w:t>
      </w:r>
      <w:r w:rsidRPr="00B02A0B">
        <w:tab/>
      </w:r>
      <w:r w:rsidRPr="00B02A0B">
        <w:rPr>
          <w:lang w:val="en-US"/>
        </w:rPr>
        <w:t>Request to create a user regroup using preconfigured group</w:t>
      </w:r>
      <w:bookmarkEnd w:id="9281"/>
      <w:bookmarkEnd w:id="9282"/>
      <w:bookmarkEnd w:id="9283"/>
      <w:bookmarkEnd w:id="9284"/>
      <w:bookmarkEnd w:id="9285"/>
      <w:bookmarkEnd w:id="9286"/>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 xml:space="preserve">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w:t>
      </w:r>
      <w:r w:rsidRPr="00B02A0B">
        <w:lastRenderedPageBreak/>
        <w:t>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lastRenderedPageBreak/>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87" w:name="_CR23_3_3_2"/>
      <w:bookmarkStart w:id="9288" w:name="_Toc27501647"/>
      <w:bookmarkStart w:id="9289" w:name="_Toc36049778"/>
      <w:bookmarkStart w:id="9290" w:name="_Toc45210548"/>
      <w:bookmarkStart w:id="9291" w:name="_Toc51851655"/>
      <w:bookmarkStart w:id="9292" w:name="_Toc92225314"/>
      <w:bookmarkStart w:id="9293" w:name="_Toc202372497"/>
      <w:bookmarkEnd w:id="9287"/>
      <w:r w:rsidRPr="00B02A0B">
        <w:t>23.3</w:t>
      </w:r>
      <w:r w:rsidRPr="00B02A0B">
        <w:rPr>
          <w:lang w:val="en-US"/>
        </w:rPr>
        <w:t>.3.2</w:t>
      </w:r>
      <w:r w:rsidRPr="00B02A0B">
        <w:tab/>
      </w:r>
      <w:r w:rsidRPr="00B02A0B">
        <w:rPr>
          <w:lang w:val="en-US"/>
        </w:rPr>
        <w:t>Request to remove a user regroup using preconfigured group</w:t>
      </w:r>
      <w:bookmarkEnd w:id="9288"/>
      <w:bookmarkEnd w:id="9289"/>
      <w:bookmarkEnd w:id="9290"/>
      <w:bookmarkEnd w:id="9291"/>
      <w:bookmarkEnd w:id="9292"/>
      <w:bookmarkEnd w:id="9293"/>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94" w:name="_CR23_3_3_3"/>
      <w:bookmarkStart w:id="9295" w:name="_Toc27501648"/>
      <w:bookmarkStart w:id="9296" w:name="_Toc36049779"/>
      <w:bookmarkStart w:id="9297" w:name="_Toc45210549"/>
      <w:bookmarkStart w:id="9298" w:name="_Toc51851656"/>
      <w:bookmarkStart w:id="9299" w:name="_Toc92225315"/>
      <w:bookmarkStart w:id="9300" w:name="_Toc202372498"/>
      <w:bookmarkEnd w:id="9294"/>
      <w:r w:rsidRPr="00B02A0B">
        <w:t>23.3</w:t>
      </w:r>
      <w:r w:rsidRPr="00B02A0B">
        <w:rPr>
          <w:lang w:val="en-US"/>
        </w:rPr>
        <w:t>.3.3</w:t>
      </w:r>
      <w:r w:rsidRPr="00B02A0B">
        <w:tab/>
      </w:r>
      <w:r w:rsidRPr="00B02A0B">
        <w:rPr>
          <w:lang w:val="en-US"/>
        </w:rPr>
        <w:t>Decision to remove a regroup using preconfigured group</w:t>
      </w:r>
      <w:bookmarkEnd w:id="9295"/>
      <w:bookmarkEnd w:id="9296"/>
      <w:bookmarkEnd w:id="9297"/>
      <w:bookmarkEnd w:id="9298"/>
      <w:bookmarkEnd w:id="9299"/>
      <w:bookmarkEnd w:id="9300"/>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301" w:name="_CR24"/>
      <w:bookmarkStart w:id="9302" w:name="_Toc202372499"/>
      <w:bookmarkEnd w:id="9301"/>
      <w:r>
        <w:rPr>
          <w:lang w:eastAsia="ko-KR"/>
        </w:rPr>
        <w:t>24</w:t>
      </w:r>
      <w:r>
        <w:rPr>
          <w:rFonts w:hint="eastAsia"/>
          <w:lang w:eastAsia="ko-KR"/>
        </w:rPr>
        <w:tab/>
      </w:r>
      <w:r>
        <w:rPr>
          <w:lang w:eastAsia="ko-KR"/>
        </w:rPr>
        <w:t>Adhoc group data communication</w:t>
      </w:r>
      <w:bookmarkEnd w:id="9302"/>
    </w:p>
    <w:p w14:paraId="35D8F308" w14:textId="77777777" w:rsidR="00AE557D" w:rsidRDefault="00AE557D" w:rsidP="00AE557D">
      <w:pPr>
        <w:pStyle w:val="Heading2"/>
        <w:rPr>
          <w:lang w:eastAsia="ko-KR"/>
        </w:rPr>
      </w:pPr>
      <w:bookmarkStart w:id="9303" w:name="_CR24_1"/>
      <w:bookmarkStart w:id="9304" w:name="_Toc202372500"/>
      <w:bookmarkEnd w:id="9303"/>
      <w:r>
        <w:rPr>
          <w:lang w:eastAsia="ko-KR"/>
        </w:rPr>
        <w:t>24</w:t>
      </w:r>
      <w:r>
        <w:rPr>
          <w:rFonts w:hint="eastAsia"/>
          <w:lang w:eastAsia="ko-KR"/>
        </w:rPr>
        <w:t>.</w:t>
      </w:r>
      <w:r>
        <w:rPr>
          <w:lang w:eastAsia="ko-KR"/>
        </w:rPr>
        <w:t>1</w:t>
      </w:r>
      <w:r>
        <w:rPr>
          <w:rFonts w:hint="eastAsia"/>
          <w:lang w:eastAsia="ko-KR"/>
        </w:rPr>
        <w:tab/>
        <w:t>General</w:t>
      </w:r>
      <w:bookmarkEnd w:id="9304"/>
    </w:p>
    <w:p w14:paraId="5EF04A3A" w14:textId="3F02E07A" w:rsidR="00AE557D" w:rsidRDefault="00AE557D" w:rsidP="00AE557D">
      <w:pPr>
        <w:rPr>
          <w:lang w:val="nl-NL"/>
        </w:rPr>
      </w:pPr>
      <w:r>
        <w:rPr>
          <w:rFonts w:hint="eastAsia"/>
          <w:lang w:eastAsia="ko-KR"/>
        </w:rPr>
        <w:t xml:space="preserve">This clause describes the </w:t>
      </w:r>
      <w:r>
        <w:rPr>
          <w:lang w:eastAsia="ko-KR"/>
        </w:rPr>
        <w:t>ad</w:t>
      </w:r>
      <w:r w:rsidR="002A1EE0">
        <w:rPr>
          <w:lang w:eastAsia="ko-KR"/>
        </w:rPr>
        <w:t xml:space="preserve"> </w:t>
      </w:r>
      <w:r>
        <w:rPr>
          <w:lang w:eastAsia="ko-KR"/>
        </w:rPr>
        <w:t xml:space="preserve">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6F44922B" w:rsidR="00AE557D" w:rsidRDefault="00AE557D" w:rsidP="00AE557D">
      <w:pPr>
        <w:rPr>
          <w:lang w:eastAsia="zh-CN"/>
        </w:rPr>
      </w:pPr>
      <w:r>
        <w:rPr>
          <w:lang w:val="nl-NL"/>
        </w:rPr>
        <w:t>The ad</w:t>
      </w:r>
      <w:r w:rsidR="002A1EE0">
        <w:rPr>
          <w:lang w:val="nl-NL"/>
        </w:rPr>
        <w:t xml:space="preserve"> </w:t>
      </w:r>
      <w:r>
        <w:rPr>
          <w:lang w:val="nl-NL"/>
        </w:rPr>
        <w:t xml:space="preserve">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ad</w:t>
      </w:r>
      <w:r w:rsidR="002A1EE0">
        <w:rPr>
          <w:lang w:val="nl-NL"/>
        </w:rPr>
        <w:t xml:space="preserve"> </w:t>
      </w:r>
      <w:r>
        <w:rPr>
          <w:lang w:val="nl-NL"/>
        </w:rPr>
        <w:t xml:space="preserve">hoc group </w:t>
      </w:r>
      <w:r>
        <w:rPr>
          <w:lang w:eastAsia="zh-CN"/>
        </w:rPr>
        <w:t xml:space="preserve">uses the configuration of a separate preconfigured MCData </w:t>
      </w:r>
      <w:r w:rsidR="00EB6E31" w:rsidRPr="00EB6E31">
        <w:rPr>
          <w:lang w:eastAsia="zh-CN"/>
        </w:rPr>
        <w:t>group. The MCData client of an authorized MCData user can request to modify the criteria which were used to determine the participant list.</w:t>
      </w:r>
    </w:p>
    <w:p w14:paraId="4FECC8B9" w14:textId="300FAC46"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w:t>
      </w:r>
      <w:r w:rsidR="002A1EE0">
        <w:rPr>
          <w:lang w:val="nl-NL"/>
        </w:rPr>
        <w:t xml:space="preserve"> </w:t>
      </w:r>
      <w:r>
        <w:rPr>
          <w:lang w:val="nl-NL"/>
        </w:rPr>
        <w:t>hoc group</w:t>
      </w:r>
      <w:r>
        <w:rPr>
          <w:lang w:eastAsia="zh-CN"/>
        </w:rPr>
        <w:t xml:space="preserve"> is identified by a parameter in the group configuration described in 3GPP TS 23.280 [3].</w:t>
      </w:r>
      <w:r w:rsidRPr="008F634F">
        <w:rPr>
          <w:lang w:eastAsia="zh-CN"/>
        </w:rPr>
        <w:t xml:space="preserve"> </w:t>
      </w:r>
    </w:p>
    <w:p w14:paraId="49DD4C94" w14:textId="30B37F1C"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w:t>
      </w:r>
      <w:r w:rsidR="002A1EE0">
        <w:rPr>
          <w:lang w:eastAsia="zh-CN"/>
        </w:rPr>
        <w:t xml:space="preserve"> </w:t>
      </w:r>
      <w:r>
        <w:rPr>
          <w:lang w:eastAsia="zh-CN"/>
        </w:rPr>
        <w:t xml:space="preserve">hoc group </w:t>
      </w:r>
      <w:r>
        <w:rPr>
          <w:lang w:eastAsia="ko-KR"/>
        </w:rPr>
        <w:t>data communications</w:t>
      </w:r>
      <w:r>
        <w:t xml:space="preserve">. The MCData group ID of the </w:t>
      </w:r>
      <w:r>
        <w:rPr>
          <w:lang w:val="nl-NL"/>
        </w:rPr>
        <w:t>ad</w:t>
      </w:r>
      <w:r w:rsidR="002A1EE0">
        <w:rPr>
          <w:lang w:val="nl-NL"/>
        </w:rPr>
        <w:t xml:space="preserve"> </w:t>
      </w:r>
      <w:r>
        <w:rPr>
          <w:lang w:val="nl-NL"/>
        </w:rPr>
        <w:t xml:space="preserve">hoc group </w:t>
      </w:r>
      <w:r>
        <w:rPr>
          <w:lang w:eastAsia="ko-KR"/>
        </w:rPr>
        <w:t>data communication</w:t>
      </w:r>
      <w:r>
        <w:t xml:space="preserve"> is provided by the MCData server when the ad</w:t>
      </w:r>
      <w:r w:rsidR="002A1EE0">
        <w:t xml:space="preserve"> </w:t>
      </w:r>
      <w:r>
        <w:t xml:space="preserve">hoc group </w:t>
      </w:r>
      <w:r>
        <w:rPr>
          <w:lang w:eastAsia="ko-KR"/>
        </w:rPr>
        <w:t>data communication</w:t>
      </w:r>
      <w:r>
        <w:t xml:space="preserve"> originated. To establish a security context for the end-to-end secured ad</w:t>
      </w:r>
      <w:r w:rsidR="002A1EE0">
        <w:t xml:space="preserve"> </w:t>
      </w:r>
      <w:r>
        <w:t xml:space="preserve">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305" w:name="_CR24_2"/>
      <w:bookmarkStart w:id="9306" w:name="_Toc202372501"/>
      <w:bookmarkEnd w:id="9305"/>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306"/>
    </w:p>
    <w:p w14:paraId="5C461248" w14:textId="77777777" w:rsidR="00AE557D" w:rsidRPr="0073469F" w:rsidRDefault="00AE557D" w:rsidP="00AE557D">
      <w:pPr>
        <w:pStyle w:val="Heading3"/>
        <w:rPr>
          <w:rFonts w:eastAsia="Malgun Gothic"/>
        </w:rPr>
      </w:pPr>
      <w:bookmarkStart w:id="9307" w:name="_CR24_2_1"/>
      <w:bookmarkStart w:id="9308" w:name="_Toc20155861"/>
      <w:bookmarkStart w:id="9309" w:name="_Toc27501018"/>
      <w:bookmarkStart w:id="9310" w:name="_Toc36049144"/>
      <w:bookmarkStart w:id="9311" w:name="_Toc45209910"/>
      <w:bookmarkStart w:id="9312" w:name="_Toc51860735"/>
      <w:bookmarkStart w:id="9313" w:name="_Toc138441039"/>
      <w:bookmarkStart w:id="9314" w:name="_Toc202372502"/>
      <w:bookmarkEnd w:id="9307"/>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308"/>
      <w:bookmarkEnd w:id="9309"/>
      <w:bookmarkEnd w:id="9310"/>
      <w:bookmarkEnd w:id="9311"/>
      <w:bookmarkEnd w:id="9312"/>
      <w:bookmarkEnd w:id="9313"/>
      <w:r w:rsidRPr="0073469F">
        <w:rPr>
          <w:rFonts w:eastAsia="Malgun Gothic"/>
        </w:rPr>
        <w:t>General</w:t>
      </w:r>
      <w:bookmarkEnd w:id="9314"/>
    </w:p>
    <w:p w14:paraId="073833D8" w14:textId="6E1C9F4E"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adhoc group data communications, </w:t>
      </w:r>
      <w:r w:rsidR="00CF5CAA" w:rsidRPr="00CF5CAA">
        <w:rPr>
          <w:lang w:eastAsia="ko-KR"/>
        </w:rPr>
        <w:t>release the ongoing adhoc group data communications, and modify (criteria for) the participant list of the ongoing adhoc group data communications</w:t>
      </w:r>
      <w:r w:rsidR="00CF5CAA" w:rsidRPr="00CF5CAA">
        <w:rPr>
          <w:lang w:val="nl-NL" w:eastAsia="ko-KR"/>
        </w:rPr>
        <w:t>.</w:t>
      </w:r>
    </w:p>
    <w:p w14:paraId="12299739" w14:textId="77777777" w:rsidR="00AE557D" w:rsidRPr="0073469F" w:rsidRDefault="00AE557D" w:rsidP="00AE557D">
      <w:pPr>
        <w:pStyle w:val="Heading3"/>
        <w:rPr>
          <w:rFonts w:eastAsia="Malgun Gothic"/>
        </w:rPr>
      </w:pPr>
      <w:bookmarkStart w:id="9315" w:name="_CR24_2_2"/>
      <w:bookmarkStart w:id="9316" w:name="_Toc202372503"/>
      <w:bookmarkEnd w:id="931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316"/>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317" w:name="_CR24_2_2_1"/>
      <w:bookmarkStart w:id="9318" w:name="14f4399e2adfb55a__Toc427698784"/>
      <w:bookmarkStart w:id="9319" w:name="_Toc20155863"/>
      <w:bookmarkStart w:id="9320" w:name="_Toc27501020"/>
      <w:bookmarkStart w:id="9321" w:name="_Toc36049146"/>
      <w:bookmarkStart w:id="9322" w:name="_Toc45209912"/>
      <w:bookmarkStart w:id="9323" w:name="_Toc51860737"/>
      <w:bookmarkStart w:id="9324" w:name="_Toc138441041"/>
      <w:bookmarkStart w:id="9325" w:name="_Toc202372504"/>
      <w:bookmarkEnd w:id="9317"/>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318"/>
      <w:bookmarkEnd w:id="9319"/>
      <w:bookmarkEnd w:id="9320"/>
      <w:bookmarkEnd w:id="9321"/>
      <w:bookmarkEnd w:id="9322"/>
      <w:bookmarkEnd w:id="9323"/>
      <w:bookmarkEnd w:id="9324"/>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5"/>
    </w:p>
    <w:p w14:paraId="4C1513AA" w14:textId="77777777" w:rsidR="00AE557D" w:rsidRPr="0073469F" w:rsidRDefault="00AE557D" w:rsidP="00AE557D">
      <w:pPr>
        <w:pStyle w:val="Heading5"/>
        <w:rPr>
          <w:rFonts w:eastAsia="Malgun Gothic"/>
        </w:rPr>
      </w:pPr>
      <w:bookmarkStart w:id="9326" w:name="_CR24_2_2_1_1"/>
      <w:bookmarkStart w:id="9327" w:name="_Toc202372505"/>
      <w:bookmarkEnd w:id="932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27"/>
    </w:p>
    <w:p w14:paraId="5FA030C8" w14:textId="25A7706F" w:rsidR="00AE557D" w:rsidRDefault="00AE557D" w:rsidP="00AE557D">
      <w:r w:rsidRPr="0073469F">
        <w:t>Upon receiving a request fro</w:t>
      </w:r>
      <w:r w:rsidR="00FA76AC">
        <w:rPr>
          <w:rFonts w:hint="eastAsia"/>
          <w:lang w:eastAsia="zh-CN"/>
        </w:rPr>
        <w:t>v</w:t>
      </w:r>
      <w:r w:rsidRPr="0073469F">
        <w:t>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lastRenderedPageBreak/>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lastRenderedPageBreak/>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lastRenderedPageBreak/>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328" w:name="_CR24_2_2_1_2"/>
      <w:bookmarkStart w:id="9329" w:name="_Toc202372506"/>
      <w:bookmarkEnd w:id="932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29"/>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lastRenderedPageBreak/>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lastRenderedPageBreak/>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330" w:name="_CR24_2_2_2"/>
      <w:bookmarkStart w:id="9331" w:name="_Toc202372507"/>
      <w:bookmarkEnd w:id="9330"/>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31"/>
    </w:p>
    <w:p w14:paraId="5274038D" w14:textId="77777777" w:rsidR="009F2F1B" w:rsidRPr="0073469F" w:rsidRDefault="009F2F1B" w:rsidP="009F2F1B">
      <w:pPr>
        <w:pStyle w:val="Heading5"/>
        <w:rPr>
          <w:rFonts w:eastAsia="Malgun Gothic"/>
        </w:rPr>
      </w:pPr>
      <w:bookmarkStart w:id="9332" w:name="_CR24_2_2_2_1"/>
      <w:bookmarkStart w:id="9333" w:name="_Toc202372508"/>
      <w:bookmarkEnd w:id="9332"/>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333"/>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lastRenderedPageBreak/>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lastRenderedPageBreak/>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6C6A902B"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r w:rsidR="00A643F0">
        <w:t>comn-participants-criteria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lastRenderedPageBreak/>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lastRenderedPageBreak/>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334" w:name="_CR24_2_2_2_2"/>
      <w:bookmarkStart w:id="9335" w:name="_Toc202372509"/>
      <w:bookmarkEnd w:id="9334"/>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35"/>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336" w:name="_CR24_2_3"/>
      <w:bookmarkStart w:id="9337" w:name="_Toc202372510"/>
      <w:bookmarkEnd w:id="933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337"/>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338" w:name="_CR24_2_3_1"/>
      <w:bookmarkStart w:id="9339" w:name="_Toc202372511"/>
      <w:bookmarkEnd w:id="933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39"/>
    </w:p>
    <w:p w14:paraId="3102DB37" w14:textId="77777777" w:rsidR="00AE557D" w:rsidRPr="0073469F" w:rsidRDefault="00AE557D" w:rsidP="00AE557D">
      <w:pPr>
        <w:pStyle w:val="Heading5"/>
        <w:rPr>
          <w:rFonts w:eastAsia="Malgun Gothic"/>
        </w:rPr>
      </w:pPr>
      <w:bookmarkStart w:id="9340" w:name="_CR24_2_3_1_1"/>
      <w:bookmarkStart w:id="9341" w:name="_Toc202372512"/>
      <w:bookmarkEnd w:id="934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41"/>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342" w:name="_CR24_2_3_1_2"/>
      <w:bookmarkStart w:id="9343" w:name="_Toc202372513"/>
      <w:bookmarkEnd w:id="934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43"/>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344" w:name="_CR24_2_3_2"/>
      <w:bookmarkStart w:id="9345" w:name="_Toc202372514"/>
      <w:bookmarkEnd w:id="9344"/>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45"/>
    </w:p>
    <w:p w14:paraId="1D2E6899" w14:textId="77777777" w:rsidR="0023143E" w:rsidRPr="0073469F" w:rsidRDefault="0023143E" w:rsidP="0023143E">
      <w:pPr>
        <w:pStyle w:val="Heading5"/>
        <w:rPr>
          <w:rFonts w:eastAsia="Malgun Gothic"/>
        </w:rPr>
      </w:pPr>
      <w:bookmarkStart w:id="9346" w:name="_CR24_2_3_2_1"/>
      <w:bookmarkStart w:id="9347" w:name="_Toc202372515"/>
      <w:bookmarkEnd w:id="9346"/>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347"/>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lastRenderedPageBreak/>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348" w:name="_CR24_2_4"/>
      <w:bookmarkStart w:id="9349" w:name="_Toc202372516"/>
      <w:bookmarkEnd w:id="934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349"/>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350" w:name="_CR24_2_4_1"/>
      <w:bookmarkStart w:id="9351" w:name="_Toc202372517"/>
      <w:bookmarkEnd w:id="935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1"/>
    </w:p>
    <w:p w14:paraId="7E476E01" w14:textId="77777777" w:rsidR="00AE557D" w:rsidRPr="0073469F" w:rsidRDefault="00AE557D" w:rsidP="00AE557D">
      <w:pPr>
        <w:pStyle w:val="Heading5"/>
        <w:rPr>
          <w:rFonts w:eastAsia="Malgun Gothic"/>
        </w:rPr>
      </w:pPr>
      <w:bookmarkStart w:id="9352" w:name="_CR24_2_4_1_1"/>
      <w:bookmarkStart w:id="9353" w:name="_Toc202372518"/>
      <w:bookmarkEnd w:id="935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53"/>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354" w:name="_CR24_2_4_1_2"/>
      <w:bookmarkStart w:id="9355" w:name="_Toc202372519"/>
      <w:bookmarkEnd w:id="935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55"/>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356" w:name="_CR24_2_4_2"/>
      <w:bookmarkStart w:id="9357" w:name="_Toc202372520"/>
      <w:bookmarkEnd w:id="9356"/>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357"/>
    </w:p>
    <w:p w14:paraId="23E6685C" w14:textId="77777777" w:rsidR="00B71D01" w:rsidRPr="0073469F" w:rsidRDefault="00B71D01" w:rsidP="00B71D01">
      <w:pPr>
        <w:pStyle w:val="Heading5"/>
        <w:rPr>
          <w:rFonts w:eastAsia="Malgun Gothic"/>
        </w:rPr>
      </w:pPr>
      <w:bookmarkStart w:id="9358" w:name="_CR24_2_4_2_1"/>
      <w:bookmarkStart w:id="9359" w:name="_Toc202372521"/>
      <w:bookmarkEnd w:id="9358"/>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359"/>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lastRenderedPageBreak/>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60" w:name="_CR24_2_5"/>
      <w:bookmarkStart w:id="9361" w:name="_Toc202372522"/>
      <w:bookmarkEnd w:id="936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61"/>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62" w:name="_CR24_2_5_1"/>
      <w:bookmarkStart w:id="9363" w:name="_Toc202372523"/>
      <w:bookmarkEnd w:id="936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3"/>
    </w:p>
    <w:p w14:paraId="5F16A113" w14:textId="77777777" w:rsidR="00AE557D" w:rsidRPr="0073469F" w:rsidRDefault="00AE557D" w:rsidP="00AE557D">
      <w:pPr>
        <w:pStyle w:val="Heading5"/>
        <w:rPr>
          <w:rFonts w:eastAsia="Malgun Gothic"/>
        </w:rPr>
      </w:pPr>
      <w:bookmarkStart w:id="9364" w:name="_CR24_2_5_1_1"/>
      <w:bookmarkStart w:id="9365" w:name="_Toc202372524"/>
      <w:bookmarkEnd w:id="936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65"/>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66" w:name="_CR24_2_5_2"/>
      <w:bookmarkStart w:id="9367" w:name="_Toc202372525"/>
      <w:bookmarkEnd w:id="9366"/>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67"/>
    </w:p>
    <w:p w14:paraId="3FFD0DD4" w14:textId="77777777" w:rsidR="0085543C" w:rsidRPr="0073469F" w:rsidRDefault="0085543C" w:rsidP="0085543C">
      <w:pPr>
        <w:pStyle w:val="Heading5"/>
        <w:rPr>
          <w:rFonts w:eastAsia="Malgun Gothic"/>
        </w:rPr>
      </w:pPr>
      <w:bookmarkStart w:id="9368" w:name="_CR24_2_5_2_1"/>
      <w:bookmarkStart w:id="9369" w:name="_Toc202372526"/>
      <w:bookmarkEnd w:id="9368"/>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69"/>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w:t>
      </w:r>
      <w:r w:rsidRPr="0073469F">
        <w:lastRenderedPageBreak/>
        <w:t xml:space="preserve">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70" w:name="_CR24_2_6"/>
      <w:bookmarkStart w:id="9371" w:name="_Toc202372527"/>
      <w:bookmarkEnd w:id="9370"/>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71"/>
    </w:p>
    <w:p w14:paraId="4E874A52" w14:textId="77777777" w:rsidR="00DB507A" w:rsidRPr="00DB507A" w:rsidRDefault="00DB507A" w:rsidP="00DB507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DB507A">
        <w:rPr>
          <w:rFonts w:ascii="Arial" w:eastAsia="Malgun Gothic" w:hAnsi="Arial"/>
          <w:sz w:val="24"/>
          <w:lang w:eastAsia="ko-KR"/>
        </w:rPr>
        <w:t>24</w:t>
      </w:r>
      <w:r w:rsidRPr="00DB507A">
        <w:rPr>
          <w:rFonts w:ascii="Arial" w:eastAsia="Malgun Gothic" w:hAnsi="Arial"/>
          <w:sz w:val="24"/>
          <w:lang w:eastAsia="en-US"/>
        </w:rPr>
        <w:t>.2.6.</w:t>
      </w:r>
      <w:r w:rsidRPr="00DB507A">
        <w:rPr>
          <w:rFonts w:ascii="Arial" w:eastAsia="Malgun Gothic" w:hAnsi="Arial"/>
          <w:sz w:val="24"/>
          <w:lang w:eastAsia="ko-KR"/>
        </w:rPr>
        <w:t>0</w:t>
      </w:r>
      <w:r w:rsidRPr="00DB507A">
        <w:rPr>
          <w:rFonts w:ascii="Arial" w:eastAsia="Malgun Gothic" w:hAnsi="Arial"/>
          <w:sz w:val="24"/>
          <w:lang w:eastAsia="en-US"/>
        </w:rPr>
        <w:tab/>
      </w:r>
      <w:r w:rsidRPr="00DB507A">
        <w:rPr>
          <w:rFonts w:ascii="Arial" w:eastAsia="Malgun Gothic" w:hAnsi="Arial"/>
          <w:sz w:val="24"/>
          <w:lang w:eastAsia="ko-KR"/>
        </w:rPr>
        <w:t>General</w:t>
      </w:r>
    </w:p>
    <w:p w14:paraId="086D4FF4" w14:textId="4F9638A2" w:rsidR="00DB507A" w:rsidRPr="00142C53" w:rsidRDefault="00DB507A" w:rsidP="00142C53">
      <w:pPr>
        <w:overflowPunct/>
        <w:autoSpaceDE/>
        <w:autoSpaceDN/>
        <w:adjustRightInd/>
        <w:textAlignment w:val="auto"/>
        <w:rPr>
          <w:rFonts w:eastAsia="DengXian"/>
          <w:lang w:eastAsia="zh-CN"/>
        </w:rPr>
      </w:pPr>
      <w:r w:rsidRPr="00DB507A">
        <w:rPr>
          <w:rFonts w:eastAsia="Malgun Gothic"/>
          <w:lang w:eastAsia="ko-KR"/>
        </w:rPr>
        <w:t xml:space="preserve">This clause describes the originating </w:t>
      </w:r>
      <w:r w:rsidRPr="00DB507A">
        <w:rPr>
          <w:rFonts w:eastAsia="Malgun Gothic"/>
          <w:lang w:eastAsia="en-US"/>
        </w:rPr>
        <w:t xml:space="preserve">ad hoc group </w:t>
      </w:r>
      <w:r w:rsidRPr="00DB507A">
        <w:rPr>
          <w:rFonts w:eastAsia="Malgun Gothic"/>
          <w:lang w:eastAsia="ko-KR"/>
        </w:rPr>
        <w:t>data communication</w:t>
      </w:r>
      <w:r w:rsidRPr="00DB507A">
        <w:rPr>
          <w:rFonts w:eastAsia="Malgun Gothic"/>
          <w:lang w:eastAsia="en-US"/>
        </w:rPr>
        <w:t xml:space="preserve"> modification</w:t>
      </w:r>
      <w:r w:rsidRPr="00DB507A">
        <w:rPr>
          <w:rFonts w:eastAsia="Malgun Gothic"/>
          <w:lang w:eastAsia="ko-KR"/>
        </w:rPr>
        <w:t xml:space="preserve"> procedures in terms of (criteria for) the participant list.</w:t>
      </w:r>
    </w:p>
    <w:p w14:paraId="48E0CDC7" w14:textId="3FF3141B" w:rsidR="00276A61" w:rsidRPr="0073469F" w:rsidRDefault="00276A61" w:rsidP="00276A61">
      <w:pPr>
        <w:pStyle w:val="Heading4"/>
        <w:rPr>
          <w:rFonts w:eastAsia="Malgun Gothic"/>
        </w:rPr>
      </w:pPr>
      <w:bookmarkStart w:id="9372" w:name="_CR24_2_6_1"/>
      <w:bookmarkStart w:id="9373" w:name="_Toc202372528"/>
      <w:bookmarkEnd w:id="9372"/>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142C53" w:rsidRPr="00142C53">
        <w:rPr>
          <w:rFonts w:eastAsia="Malgun Gothic"/>
        </w:rPr>
        <w:t>Modification of the participant list or criteria for the participant list procedures using on-demand session</w:t>
      </w:r>
      <w:bookmarkEnd w:id="9373"/>
    </w:p>
    <w:p w14:paraId="73431DA3" w14:textId="77777777" w:rsidR="00276A61" w:rsidRPr="0073469F" w:rsidRDefault="00276A61" w:rsidP="00276A61">
      <w:pPr>
        <w:pStyle w:val="Heading5"/>
        <w:rPr>
          <w:rFonts w:eastAsia="Malgun Gothic"/>
        </w:rPr>
      </w:pPr>
      <w:bookmarkStart w:id="9374" w:name="_CR24_2_6_1_1"/>
      <w:bookmarkStart w:id="9375" w:name="_Toc202372529"/>
      <w:bookmarkEnd w:id="9374"/>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75"/>
    </w:p>
    <w:p w14:paraId="3A33053E" w14:textId="39C0C622" w:rsidR="00142C53" w:rsidRPr="00142C53" w:rsidRDefault="00142C53" w:rsidP="00142C53">
      <w:pPr>
        <w:overflowPunct/>
        <w:autoSpaceDE/>
        <w:autoSpaceDN/>
        <w:adjustRightInd/>
        <w:textAlignment w:val="auto"/>
        <w:rPr>
          <w:rFonts w:eastAsia="Malgun Gothic"/>
          <w:lang w:eastAsia="ko-KR"/>
        </w:rPr>
      </w:pPr>
      <w:r w:rsidRPr="00142C53">
        <w:rPr>
          <w:rFonts w:eastAsia="Malgun Gothic"/>
          <w:lang w:eastAsia="en-US"/>
        </w:rPr>
        <w:t>Upon receiving a request from an authorized MCData user to</w:t>
      </w:r>
      <w:r w:rsidRPr="00142C53">
        <w:rPr>
          <w:rFonts w:eastAsia="Malgun Gothic"/>
          <w:lang w:eastAsia="ko-KR"/>
        </w:rPr>
        <w:t xml:space="preserve"> modify </w:t>
      </w:r>
      <w:r w:rsidRPr="00142C53">
        <w:rPr>
          <w:rFonts w:eastAsia="Malgun Gothic"/>
          <w:lang w:eastAsia="en-US"/>
        </w:rPr>
        <w:t xml:space="preserve">an </w:t>
      </w:r>
      <w:r w:rsidRPr="00142C53">
        <w:rPr>
          <w:rFonts w:eastAsia="Malgun Gothic"/>
          <w:lang w:eastAsia="ko-KR"/>
        </w:rPr>
        <w:t xml:space="preserve">ongoing </w:t>
      </w:r>
      <w:r w:rsidRPr="00142C53">
        <w:rPr>
          <w:rFonts w:eastAsia="Malgun Gothic"/>
          <w:lang w:eastAsia="en-US"/>
        </w:rPr>
        <w:t>MCData adhoc group session</w:t>
      </w:r>
      <w:r w:rsidRPr="00142C53">
        <w:rPr>
          <w:rFonts w:eastAsia="Malgun Gothic"/>
          <w:lang w:eastAsia="ko-KR"/>
        </w:rPr>
        <w:t xml:space="preserve"> to update the participant list or criteria for the participant list,</w:t>
      </w:r>
      <w:r w:rsidRPr="00142C53">
        <w:rPr>
          <w:rFonts w:eastAsia="Malgun Gothic"/>
          <w:lang w:eastAsia="en-US"/>
        </w:rPr>
        <w:t xml:space="preserve"> the MCData client shall generate a SIP re-INVITE request as specified in 3GPP TS 24.229 [5]</w:t>
      </w:r>
      <w:r w:rsidRPr="00142C53">
        <w:rPr>
          <w:rFonts w:eastAsia="Malgun Gothic"/>
          <w:lang w:eastAsia="ko-KR"/>
        </w:rPr>
        <w:t xml:space="preserve"> and:</w:t>
      </w:r>
    </w:p>
    <w:p w14:paraId="525CFC2E" w14:textId="77777777" w:rsidR="00142C53" w:rsidRPr="00142C53" w:rsidRDefault="00142C53" w:rsidP="0095349C">
      <w:pPr>
        <w:pStyle w:val="B1"/>
        <w:rPr>
          <w:lang w:eastAsia="en-US"/>
        </w:rPr>
      </w:pPr>
      <w:r w:rsidRPr="00142C53">
        <w:rPr>
          <w:lang w:eastAsia="en-US"/>
        </w:rPr>
        <w:t>1)</w:t>
      </w:r>
      <w:r w:rsidRPr="00142C53">
        <w:rPr>
          <w:lang w:eastAsia="en-US"/>
        </w:rPr>
        <w:tab/>
        <w:t>shall include an application/vnd.3gpp.mcdata-info+xml MIME body populated as currently established session;</w:t>
      </w:r>
    </w:p>
    <w:p w14:paraId="544356B0" w14:textId="3F7B5522" w:rsidR="00142C53" w:rsidRPr="00142C53" w:rsidRDefault="00142C53" w:rsidP="0095349C">
      <w:pPr>
        <w:pStyle w:val="B1"/>
        <w:rPr>
          <w:lang w:eastAsia="en-US"/>
        </w:rPr>
      </w:pPr>
      <w:r w:rsidRPr="00142C53">
        <w:rPr>
          <w:lang w:eastAsia="en-US"/>
        </w:rPr>
        <w:t>2)</w:t>
      </w:r>
      <w:r w:rsidRPr="00142C53">
        <w:rPr>
          <w:lang w:eastAsia="en-US"/>
        </w:rPr>
        <w:tab/>
      </w:r>
      <w:r w:rsidRPr="00142C53">
        <w:rPr>
          <w:lang w:val="en-US" w:eastAsia="en-US"/>
        </w:rPr>
        <w:t xml:space="preserve">if </w:t>
      </w:r>
      <w:r w:rsidRPr="00142C53">
        <w:rPr>
          <w:lang w:eastAsia="ko-KR"/>
        </w:rPr>
        <w:t>the authorized user requests to modify the participant list, shall insert in the SIP re-INVITE request an application/resource-lists+xml MIME body with:</w:t>
      </w:r>
    </w:p>
    <w:p w14:paraId="36617FF2" w14:textId="77777777" w:rsidR="00142C53" w:rsidRPr="00142C53" w:rsidRDefault="00142C53" w:rsidP="0095349C">
      <w:pPr>
        <w:pStyle w:val="B2"/>
        <w:rPr>
          <w:lang w:eastAsia="ko-KR"/>
        </w:rPr>
      </w:pPr>
      <w:r w:rsidRPr="00142C53">
        <w:rPr>
          <w:lang w:eastAsia="en-US"/>
        </w:rPr>
        <w:t>a)</w:t>
      </w:r>
      <w:r w:rsidRPr="00142C53">
        <w:rPr>
          <w:lang w:eastAsia="en-US"/>
        </w:rPr>
        <w:tab/>
        <w:t xml:space="preserve">if MCData </w:t>
      </w:r>
      <w:r w:rsidRPr="00142C53">
        <w:rPr>
          <w:lang w:eastAsia="ko-KR"/>
        </w:rPr>
        <w:t xml:space="preserve">users to be invited to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invited with the</w:t>
      </w:r>
      <w:r w:rsidRPr="00142C53">
        <w:rPr>
          <w:lang w:eastAsia="en-US"/>
        </w:rPr>
        <w:t xml:space="preserve"> "method" SIP URI parameter set to the value "INVITE" in the </w:t>
      </w:r>
      <w:r w:rsidRPr="00142C53">
        <w:rPr>
          <w:lang w:eastAsia="ko-KR"/>
        </w:rPr>
        <w:t>"uri" attribute of the each &lt;entry&gt; element of a &lt;list&gt; element of the &lt;resource-lists&gt; element of the application/resource-lists+xml MIME body; and</w:t>
      </w:r>
    </w:p>
    <w:p w14:paraId="557630DE" w14:textId="77777777" w:rsidR="00142C53" w:rsidRPr="00142C53" w:rsidRDefault="00142C53" w:rsidP="0095349C">
      <w:pPr>
        <w:pStyle w:val="B2"/>
        <w:rPr>
          <w:lang w:eastAsia="ko-KR"/>
        </w:rPr>
      </w:pPr>
      <w:r w:rsidRPr="00142C53">
        <w:rPr>
          <w:lang w:eastAsia="en-US"/>
        </w:rPr>
        <w:t>b)</w:t>
      </w:r>
      <w:r w:rsidRPr="00142C53">
        <w:rPr>
          <w:lang w:eastAsia="en-US"/>
        </w:rPr>
        <w:tab/>
        <w:t xml:space="preserve">if MCData </w:t>
      </w:r>
      <w:r w:rsidRPr="00142C53">
        <w:rPr>
          <w:lang w:eastAsia="ko-KR"/>
        </w:rPr>
        <w:t xml:space="preserve">users to be removed from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removed with the</w:t>
      </w:r>
      <w:r w:rsidRPr="00142C53">
        <w:rPr>
          <w:lang w:eastAsia="en-US"/>
        </w:rPr>
        <w:t xml:space="preserve"> "method" SIP URI parameter with the value "BYE" in the </w:t>
      </w:r>
      <w:r w:rsidRPr="00142C53">
        <w:rPr>
          <w:lang w:eastAsia="ko-KR"/>
        </w:rPr>
        <w:t>"uri" attribute of the each &lt;entry&gt; element of a &lt;list&gt; element of the &lt;resource-lists&gt; element of the application/resource-lists+xml MIME body;</w:t>
      </w:r>
    </w:p>
    <w:p w14:paraId="323D9934" w14:textId="77777777" w:rsidR="00142C53" w:rsidRPr="00142C53" w:rsidRDefault="00142C53" w:rsidP="0095349C">
      <w:pPr>
        <w:pStyle w:val="B1"/>
        <w:rPr>
          <w:lang w:eastAsia="ko-KR"/>
        </w:rPr>
      </w:pPr>
      <w:r w:rsidRPr="00142C53">
        <w:rPr>
          <w:lang w:eastAsia="ko-KR"/>
        </w:rPr>
        <w:t>2a)</w:t>
      </w:r>
      <w:r w:rsidRPr="00142C53">
        <w:rPr>
          <w:lang w:eastAsia="ko-KR"/>
        </w:rPr>
        <w:tab/>
        <w:t xml:space="preserve">if the current session is established based on a request from the MCData user to </w:t>
      </w:r>
      <w:r w:rsidRPr="00142C53">
        <w:rPr>
          <w:lang w:val="en-US" w:eastAsia="en-US"/>
        </w:rPr>
        <w:t>include the criteria for determining the list of MC</w:t>
      </w:r>
      <w:r w:rsidRPr="00142C53">
        <w:rPr>
          <w:lang w:val="en-US" w:eastAsia="ko-KR"/>
        </w:rPr>
        <w:t>Data</w:t>
      </w:r>
      <w:r w:rsidRPr="00142C53">
        <w:rPr>
          <w:lang w:val="en-US" w:eastAsia="en-US"/>
        </w:rPr>
        <w:t xml:space="preserve"> users </w:t>
      </w:r>
      <w:r w:rsidRPr="00142C53">
        <w:rPr>
          <w:lang w:eastAsia="ko-KR"/>
        </w:rPr>
        <w:t xml:space="preserve">to be </w:t>
      </w:r>
      <w:r w:rsidRPr="00142C53">
        <w:rPr>
          <w:lang w:eastAsia="en-US"/>
        </w:rPr>
        <w:t>invite</w:t>
      </w:r>
      <w:r w:rsidRPr="00142C53">
        <w:rPr>
          <w:lang w:eastAsia="ko-KR"/>
        </w:rPr>
        <w:t>d</w:t>
      </w:r>
      <w:r w:rsidRPr="00142C53">
        <w:rPr>
          <w:lang w:eastAsia="en-US"/>
        </w:rPr>
        <w:t xml:space="preserve"> to the adhoc group session</w:t>
      </w:r>
      <w:r w:rsidRPr="00142C53">
        <w:rPr>
          <w:lang w:eastAsia="ko-KR"/>
        </w:rPr>
        <w:t xml:space="preserve"> and the authorized user requests to modify criteria for the participant list, shall insert a &lt;comn-participants-criteria&gt; element with one or more criteria as a comma separated list into &lt;anyExt&gt; element of </w:t>
      </w:r>
      <w:r w:rsidRPr="00142C53">
        <w:rPr>
          <w:lang w:eastAsia="en-US"/>
        </w:rPr>
        <w:t>&lt;mc</w:t>
      </w:r>
      <w:r w:rsidRPr="00142C53">
        <w:rPr>
          <w:lang w:eastAsia="ko-KR"/>
        </w:rPr>
        <w:t>data</w:t>
      </w:r>
      <w:r w:rsidRPr="00142C53">
        <w:rPr>
          <w:lang w:eastAsia="en-US"/>
        </w:rPr>
        <w:t>-Params&gt; element of &lt;mc</w:t>
      </w:r>
      <w:r w:rsidRPr="00142C53">
        <w:rPr>
          <w:lang w:eastAsia="ko-KR"/>
        </w:rPr>
        <w:t>data</w:t>
      </w:r>
      <w:r w:rsidRPr="00142C53">
        <w:rPr>
          <w:lang w:eastAsia="en-US"/>
        </w:rPr>
        <w:t>info&gt; element</w:t>
      </w:r>
      <w:r w:rsidRPr="00142C53">
        <w:rPr>
          <w:lang w:eastAsia="ko-KR"/>
        </w:rPr>
        <w:t xml:space="preserve"> of the </w:t>
      </w:r>
      <w:r w:rsidRPr="00142C53">
        <w:rPr>
          <w:lang w:eastAsia="en-US"/>
        </w:rPr>
        <w:t>application/vnd.3gpp.mc</w:t>
      </w:r>
      <w:r w:rsidRPr="00142C53">
        <w:rPr>
          <w:lang w:eastAsia="ko-KR"/>
        </w:rPr>
        <w:t>data</w:t>
      </w:r>
      <w:r w:rsidRPr="00142C53">
        <w:rPr>
          <w:lang w:eastAsia="en-US"/>
        </w:rPr>
        <w:t>-info+xml MIME body</w:t>
      </w:r>
      <w:r w:rsidRPr="00142C53">
        <w:rPr>
          <w:lang w:eastAsia="ko-KR"/>
        </w:rPr>
        <w:t>;</w:t>
      </w:r>
    </w:p>
    <w:p w14:paraId="002B3098" w14:textId="77777777" w:rsidR="00142C53" w:rsidRPr="00142C53" w:rsidRDefault="00142C53" w:rsidP="0095349C">
      <w:pPr>
        <w:pStyle w:val="NO"/>
        <w:rPr>
          <w:lang w:eastAsia="ko-KR"/>
        </w:rPr>
      </w:pPr>
      <w:r w:rsidRPr="00142C53">
        <w:rPr>
          <w:lang w:eastAsia="ko-KR"/>
        </w:rPr>
        <w:t>NOTE:</w:t>
      </w:r>
      <w:r w:rsidRPr="00142C53">
        <w:rPr>
          <w:lang w:eastAsia="ko-KR"/>
        </w:rPr>
        <w:tab/>
        <w:t>An MCData user can request to update either the participant list or criteria for the participant list of an ongoing MCData session. If an MCData user requests to update both the participant list and criteria for the participant list, the MCData client will reject the request. How the MCData client rejects the request is out of the scope of the current specification.</w:t>
      </w:r>
    </w:p>
    <w:p w14:paraId="13F3DC63" w14:textId="77777777" w:rsidR="00142C53" w:rsidRPr="00142C53" w:rsidRDefault="00142C53" w:rsidP="0095349C">
      <w:pPr>
        <w:pStyle w:val="B1"/>
        <w:rPr>
          <w:lang w:eastAsia="en-US"/>
        </w:rPr>
      </w:pPr>
      <w:r w:rsidRPr="00142C53">
        <w:rPr>
          <w:lang w:eastAsia="en-US"/>
        </w:rPr>
        <w:t>3)</w:t>
      </w:r>
      <w:r w:rsidRPr="00142C53">
        <w:rPr>
          <w:lang w:eastAsia="en-US"/>
        </w:rPr>
        <w:tab/>
        <w:t>shall include an SDP offer with the media parameters as currently established according to 3GPP TS 24.229 [5]; and</w:t>
      </w:r>
    </w:p>
    <w:p w14:paraId="0D5A790B" w14:textId="77777777" w:rsidR="00142C53" w:rsidRPr="00142C53" w:rsidRDefault="00142C53" w:rsidP="0095349C">
      <w:pPr>
        <w:pStyle w:val="B1"/>
        <w:rPr>
          <w:lang w:eastAsia="en-US"/>
        </w:rPr>
      </w:pPr>
      <w:r w:rsidRPr="00142C53">
        <w:rPr>
          <w:lang w:eastAsia="en-US"/>
        </w:rPr>
        <w:t>4)</w:t>
      </w:r>
      <w:r w:rsidRPr="00142C53">
        <w:rPr>
          <w:lang w:eastAsia="en-US"/>
        </w:rPr>
        <w:tab/>
        <w:t>shall send the SIP re-INVITE request according to 3GPP TS 24.229 [5].</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F29B862" w:rsidR="00276A61" w:rsidRDefault="00276A61" w:rsidP="002A1EE0">
      <w:pPr>
        <w:pStyle w:val="B1"/>
        <w:numPr>
          <w:ilvl w:val="0"/>
          <w:numId w:val="44"/>
        </w:numPr>
      </w:pPr>
      <w:r w:rsidRPr="0073469F">
        <w:t xml:space="preserve">may </w:t>
      </w:r>
      <w:r>
        <w:t>notify the user about data communication participants modify request failure with an appropriate response along with the description.</w:t>
      </w:r>
    </w:p>
    <w:p w14:paraId="36285952" w14:textId="77777777" w:rsidR="002A1EE0" w:rsidRPr="004D2882" w:rsidRDefault="002A1EE0" w:rsidP="002A1EE0">
      <w:pPr>
        <w:pStyle w:val="Heading3"/>
        <w:rPr>
          <w:rFonts w:eastAsia="Malgun Gothic"/>
        </w:rPr>
      </w:pPr>
      <w:bookmarkStart w:id="9376" w:name="_Toc202372530"/>
      <w:r w:rsidRPr="004D2882">
        <w:rPr>
          <w:rFonts w:eastAsia="Malgun Gothic"/>
        </w:rPr>
        <w:lastRenderedPageBreak/>
        <w:t>24.2.</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376"/>
    </w:p>
    <w:p w14:paraId="44F77D80" w14:textId="77777777" w:rsidR="002A1EE0" w:rsidRPr="004D2882" w:rsidRDefault="002A1EE0" w:rsidP="002A1EE0">
      <w:pPr>
        <w:pStyle w:val="Heading4"/>
        <w:rPr>
          <w:rFonts w:eastAsia="Malgun Gothic"/>
        </w:rPr>
      </w:pPr>
      <w:bookmarkStart w:id="9377" w:name="_Toc202372531"/>
      <w:r w:rsidRPr="004D2882">
        <w:rPr>
          <w:rFonts w:eastAsia="Malgun Gothic"/>
        </w:rPr>
        <w:t>24.2.</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377"/>
    </w:p>
    <w:p w14:paraId="65966D37" w14:textId="77777777" w:rsidR="002A1EE0" w:rsidRPr="004D2882" w:rsidRDefault="002A1EE0" w:rsidP="002A1EE0">
      <w:r w:rsidRPr="004D2882">
        <w:rPr>
          <w:lang w:eastAsia="ko-KR"/>
        </w:rPr>
        <w:t>This clause describes ad hoc group determination procedures.</w:t>
      </w:r>
    </w:p>
    <w:p w14:paraId="56E8CF64" w14:textId="77777777" w:rsidR="002A1EE0" w:rsidRPr="004D2882" w:rsidRDefault="002A1EE0" w:rsidP="002A1EE0">
      <w:pPr>
        <w:pStyle w:val="Heading4"/>
        <w:rPr>
          <w:rFonts w:eastAsia="Malgun Gothic"/>
        </w:rPr>
      </w:pPr>
      <w:bookmarkStart w:id="9378" w:name="_CR24_2_7_2"/>
      <w:bookmarkStart w:id="9379" w:name="_Toc202372532"/>
      <w:bookmarkEnd w:id="9378"/>
      <w:r w:rsidRPr="004D2882">
        <w:rPr>
          <w:rFonts w:eastAsia="Malgun Gothic"/>
        </w:rPr>
        <w:t>24.2.</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Sending a SIP MESSAGE request for ad hoc group determination</w:t>
      </w:r>
      <w:bookmarkEnd w:id="9379"/>
    </w:p>
    <w:p w14:paraId="3C690532" w14:textId="77777777" w:rsidR="002A1EE0" w:rsidRPr="004D2882" w:rsidRDefault="002A1EE0" w:rsidP="002A1EE0">
      <w:r w:rsidRPr="004D2882">
        <w:rPr>
          <w:lang w:eastAsia="ko-KR"/>
        </w:rPr>
        <w:t>Upon receiving a request from the user to determine an ad hoc group with a list of MCData users to be invited or criteria for determining a list of MCData users to be invited, t</w:t>
      </w:r>
      <w:r w:rsidRPr="004D2882">
        <w:t>he MCData client shall generate a SIP MESSAGE request in accordance with 3GPP TS 24.229 [5] and IETF RFC 3428 [6] with the clarifications given below.</w:t>
      </w:r>
    </w:p>
    <w:p w14:paraId="23F92F26" w14:textId="77777777" w:rsidR="002A1EE0" w:rsidRPr="004D2882" w:rsidRDefault="002A1EE0" w:rsidP="002A1EE0">
      <w:r w:rsidRPr="004D2882">
        <w:t>The MCData client:</w:t>
      </w:r>
    </w:p>
    <w:p w14:paraId="2992926F" w14:textId="77777777" w:rsidR="002A1EE0" w:rsidRPr="004D2882" w:rsidRDefault="002A1EE0" w:rsidP="002A1EE0">
      <w:pPr>
        <w:pStyle w:val="B1"/>
      </w:pPr>
      <w:r w:rsidRPr="004D2882">
        <w:rPr>
          <w:lang w:eastAsia="ko-KR"/>
        </w:rPr>
        <w:t>1)</w:t>
      </w:r>
      <w:r w:rsidRPr="004D2882">
        <w:rPr>
          <w:lang w:eastAsia="ko-KR"/>
        </w:rPr>
        <w:tab/>
        <w:t>shall build the SIP MESSAGE request as specified in clause 6.2.4.1;</w:t>
      </w:r>
    </w:p>
    <w:p w14:paraId="770866B1" w14:textId="77777777" w:rsidR="002A1EE0" w:rsidRPr="004D2882" w:rsidRDefault="002A1EE0" w:rsidP="002A1EE0">
      <w:pPr>
        <w:pStyle w:val="B1"/>
      </w:pPr>
      <w:r w:rsidRPr="004D2882">
        <w:t>2)</w:t>
      </w:r>
      <w:r w:rsidRPr="004D2882">
        <w:tab/>
        <w:t>shall insert in the SIP MESSAGE request:</w:t>
      </w:r>
    </w:p>
    <w:p w14:paraId="18588140" w14:textId="77777777" w:rsidR="002A1EE0" w:rsidRPr="004D2882" w:rsidRDefault="002A1EE0" w:rsidP="002A1EE0">
      <w:pPr>
        <w:pStyle w:val="B2"/>
        <w:rPr>
          <w:lang w:eastAsia="ko-KR"/>
        </w:rPr>
      </w:pPr>
      <w:r w:rsidRPr="004D2882">
        <w:rPr>
          <w:lang w:eastAsia="ko-KR"/>
        </w:rPr>
        <w:t>a</w:t>
      </w:r>
      <w:r w:rsidRPr="004D2882">
        <w:t>)</w:t>
      </w:r>
      <w:r w:rsidRPr="004D2882">
        <w:rPr>
          <w:lang w:eastAsia="ko-KR"/>
        </w:rPr>
        <w:tab/>
        <w:t>an application/vnd.3gpp.mcdata-info+xml MIME body with</w:t>
      </w:r>
      <w:r w:rsidRPr="004D2882">
        <w:t xml:space="preserve"> the &lt;mcdatainfo&gt; element containing the &lt;mcdata-Params&gt; element with</w:t>
      </w:r>
      <w:r w:rsidRPr="004D2882">
        <w:rPr>
          <w:lang w:eastAsia="ko-KR"/>
        </w:rPr>
        <w:t>:</w:t>
      </w:r>
    </w:p>
    <w:p w14:paraId="16632BED" w14:textId="77777777" w:rsidR="002A1EE0" w:rsidRPr="004D2882" w:rsidRDefault="002A1EE0" w:rsidP="002A1EE0">
      <w:pPr>
        <w:pStyle w:val="B3"/>
        <w:rPr>
          <w:lang w:eastAsia="ko-KR"/>
        </w:rPr>
      </w:pPr>
      <w:r w:rsidRPr="004D2882">
        <w:rPr>
          <w:lang w:eastAsia="ko-KR"/>
        </w:rPr>
        <w:t>i)</w:t>
      </w:r>
      <w:r w:rsidRPr="004D2882">
        <w:rPr>
          <w:lang w:eastAsia="ko-KR"/>
        </w:rPr>
        <w:tab/>
        <w:t>a &lt;request-type&gt; element set to a value of "ad-hoc-group-determination"; and</w:t>
      </w:r>
    </w:p>
    <w:p w14:paraId="7598D4FF" w14:textId="77777777" w:rsidR="002A1EE0" w:rsidRPr="004D2882" w:rsidRDefault="002A1EE0" w:rsidP="002A1EE0">
      <w:pPr>
        <w:pStyle w:val="B3"/>
        <w:rPr>
          <w:lang w:eastAsia="ko-KR"/>
        </w:rPr>
      </w:pPr>
      <w:r w:rsidRPr="004D2882">
        <w:t>ii)</w:t>
      </w:r>
      <w:r w:rsidRPr="004D2882">
        <w:tab/>
        <w:t>if the MCData client needs to include an active functional alias, an &lt;anyExt&gt; element</w:t>
      </w:r>
      <w:r w:rsidRPr="004D2882">
        <w:rPr>
          <w:lang w:eastAsia="ko-KR"/>
        </w:rPr>
        <w:t xml:space="preserve"> </w:t>
      </w:r>
      <w:r w:rsidRPr="004D2882">
        <w:t>containing the &lt;functional-alias-URI&gt; element set to the URI of the used functional alias;</w:t>
      </w:r>
      <w:r w:rsidRPr="004D2882">
        <w:rPr>
          <w:lang w:eastAsia="ko-KR"/>
        </w:rPr>
        <w:t xml:space="preserve"> and</w:t>
      </w:r>
    </w:p>
    <w:p w14:paraId="033039CB" w14:textId="77777777" w:rsidR="002A1EE0" w:rsidRPr="004D2882" w:rsidRDefault="002A1EE0" w:rsidP="002A1EE0">
      <w:pPr>
        <w:pStyle w:val="B1"/>
        <w:rPr>
          <w:lang w:eastAsia="ko-KR"/>
        </w:rPr>
      </w:pPr>
      <w:r w:rsidRPr="004D2882">
        <w:rPr>
          <w:lang w:eastAsia="ko-KR"/>
        </w:rPr>
        <w:t>3)</w:t>
      </w:r>
      <w:r w:rsidRPr="004D2882">
        <w:rPr>
          <w:lang w:eastAsia="ko-KR"/>
        </w:rPr>
        <w:tab/>
      </w:r>
      <w:r w:rsidRPr="004D2882">
        <w:t>if the MCData user has requested to include</w:t>
      </w:r>
      <w:r w:rsidRPr="004D2882">
        <w:rPr>
          <w:lang w:eastAsia="ko-KR"/>
        </w:rPr>
        <w:t xml:space="preserve"> either:</w:t>
      </w:r>
    </w:p>
    <w:p w14:paraId="6C25DDA9" w14:textId="77777777" w:rsidR="002A1EE0" w:rsidRPr="004D2882" w:rsidRDefault="002A1EE0" w:rsidP="002A1EE0">
      <w:pPr>
        <w:pStyle w:val="B2"/>
        <w:rPr>
          <w:lang w:eastAsia="ko-KR"/>
        </w:rPr>
      </w:pPr>
      <w:r w:rsidRPr="004D2882">
        <w:rPr>
          <w:lang w:eastAsia="ko-KR"/>
        </w:rPr>
        <w:t>a)</w:t>
      </w:r>
      <w:r w:rsidRPr="004D2882">
        <w:rPr>
          <w:lang w:eastAsia="ko-KR"/>
        </w:rPr>
        <w:tab/>
      </w:r>
      <w:r w:rsidRPr="004D2882">
        <w:t xml:space="preserve">the list of MCData users </w:t>
      </w:r>
      <w:r w:rsidRPr="004D2882">
        <w:rPr>
          <w:lang w:eastAsia="ko-KR"/>
        </w:rPr>
        <w:t>to be invited</w:t>
      </w:r>
      <w:r w:rsidRPr="004D2882">
        <w:t xml:space="preserve">, </w:t>
      </w:r>
      <w:r w:rsidRPr="004D2882">
        <w:rPr>
          <w:lang w:eastAsia="ko-KR"/>
        </w:rPr>
        <w:t xml:space="preserve">shall insert in the SIP MESSAGE request an application/resource-lists+xml MIME body with the </w:t>
      </w:r>
      <w:r w:rsidRPr="004D2882">
        <w:t xml:space="preserve">MCData </w:t>
      </w:r>
      <w:r w:rsidRPr="004D2882">
        <w:rPr>
          <w:lang w:eastAsia="ko-KR"/>
        </w:rPr>
        <w:t xml:space="preserve">IDs of the invited </w:t>
      </w:r>
      <w:r w:rsidRPr="004D2882">
        <w:t xml:space="preserve">MCData </w:t>
      </w:r>
      <w:r w:rsidRPr="004D2882">
        <w:rPr>
          <w:lang w:eastAsia="ko-KR"/>
        </w:rPr>
        <w:t>users, according to rules and procedures of IETF RFC 5366 [18]; or</w:t>
      </w:r>
    </w:p>
    <w:p w14:paraId="03B59017" w14:textId="77777777" w:rsidR="002A1EE0" w:rsidRPr="004D2882" w:rsidRDefault="002A1EE0" w:rsidP="002A1EE0">
      <w:pPr>
        <w:pStyle w:val="B2"/>
        <w:rPr>
          <w:lang w:eastAsia="ko-KR"/>
        </w:rPr>
      </w:pPr>
      <w:r w:rsidRPr="004D2882">
        <w:rPr>
          <w:lang w:eastAsia="ko-KR"/>
        </w:rPr>
        <w:t>b)</w:t>
      </w:r>
      <w:r w:rsidRPr="004D2882">
        <w:rPr>
          <w:lang w:eastAsia="ko-KR"/>
        </w:rPr>
        <w:tab/>
      </w:r>
      <w:r w:rsidRPr="004D2882">
        <w:t xml:space="preserve">the criteria for determining the list of MCData users </w:t>
      </w:r>
      <w:r w:rsidRPr="004D2882">
        <w:rPr>
          <w:lang w:eastAsia="ko-KR"/>
        </w:rPr>
        <w:t>to be invited</w:t>
      </w:r>
      <w:r w:rsidRPr="004D2882">
        <w:t xml:space="preserve">, </w:t>
      </w:r>
      <w:r w:rsidRPr="004D2882">
        <w:rPr>
          <w:lang w:eastAsia="ko-KR"/>
        </w:rPr>
        <w:t xml:space="preserve">shall insert a &lt;comn-participants-criteria&gt; with one or more criteria as a comma separated list into &lt;anyExt&gt; element of </w:t>
      </w:r>
      <w:r w:rsidRPr="004D2882">
        <w:t>&lt;mcdata-Params&gt; element of &lt;mcdatainfo&gt; element</w:t>
      </w:r>
      <w:r w:rsidRPr="004D2882">
        <w:rPr>
          <w:lang w:eastAsia="ko-KR"/>
        </w:rPr>
        <w:t xml:space="preserve"> of the </w:t>
      </w:r>
      <w:r w:rsidRPr="004D2882">
        <w:t xml:space="preserve">application/vnd.3gpp.mcdata-info+xml MIME body </w:t>
      </w:r>
      <w:r w:rsidRPr="004D2882">
        <w:rPr>
          <w:lang w:eastAsia="ko-KR"/>
        </w:rPr>
        <w:t>in the SIP INVITE request; and</w:t>
      </w:r>
    </w:p>
    <w:p w14:paraId="676577ED" w14:textId="77777777" w:rsidR="002A1EE0" w:rsidRPr="004D2882" w:rsidRDefault="002A1EE0" w:rsidP="002A1EE0">
      <w:pPr>
        <w:pStyle w:val="B1"/>
      </w:pPr>
      <w:r w:rsidRPr="004D2882">
        <w:rPr>
          <w:lang w:eastAsia="ko-KR"/>
        </w:rPr>
        <w:t>5</w:t>
      </w:r>
      <w:r w:rsidRPr="004D2882">
        <w:t>)</w:t>
      </w:r>
      <w:r w:rsidRPr="004D2882">
        <w:tab/>
        <w:t xml:space="preserve">shall send the SIP </w:t>
      </w:r>
      <w:r w:rsidRPr="004D2882">
        <w:rPr>
          <w:lang w:eastAsia="ko-KR"/>
        </w:rPr>
        <w:t>MESSAGE</w:t>
      </w:r>
      <w:r w:rsidRPr="004D2882">
        <w:t xml:space="preserve"> request towards the participating</w:t>
      </w:r>
      <w:r w:rsidRPr="004D2882">
        <w:rPr>
          <w:lang w:eastAsia="ko-KR"/>
        </w:rPr>
        <w:t xml:space="preserve"> </w:t>
      </w:r>
      <w:r w:rsidRPr="004D2882">
        <w:t>MCData function according to 3GPP TS 24.229 [5].</w:t>
      </w:r>
    </w:p>
    <w:p w14:paraId="3AB6BA6E" w14:textId="77777777" w:rsidR="002A1EE0" w:rsidRPr="004D2882" w:rsidRDefault="002A1EE0" w:rsidP="002A1EE0">
      <w:r w:rsidRPr="004D2882">
        <w:t>On receiving a SIP 2</w:t>
      </w:r>
      <w:r w:rsidRPr="004D2882">
        <w:rPr>
          <w:lang w:eastAsia="ko-KR"/>
        </w:rPr>
        <w:t>00 (OK)</w:t>
      </w:r>
      <w:r w:rsidRPr="004D2882">
        <w:t xml:space="preserve"> response, the MC</w:t>
      </w:r>
      <w:r w:rsidRPr="004D2882">
        <w:rPr>
          <w:lang w:eastAsia="ko-KR"/>
        </w:rPr>
        <w:t>Data</w:t>
      </w:r>
      <w:r w:rsidRPr="004D2882">
        <w:t xml:space="preserve"> client:</w:t>
      </w:r>
    </w:p>
    <w:p w14:paraId="0F1AE70E" w14:textId="77777777" w:rsidR="002A1EE0" w:rsidRPr="004D2882" w:rsidRDefault="002A1EE0" w:rsidP="002A1EE0">
      <w:pPr>
        <w:pStyle w:val="B1"/>
      </w:pPr>
      <w:r w:rsidRPr="004D2882">
        <w:t>1)</w:t>
      </w:r>
      <w:r w:rsidRPr="004D2882">
        <w:tab/>
        <w:t>shall store:</w:t>
      </w:r>
    </w:p>
    <w:p w14:paraId="161EB671" w14:textId="77777777" w:rsidR="002A1EE0" w:rsidRPr="004D2882" w:rsidRDefault="002A1EE0" w:rsidP="002A1EE0">
      <w:pPr>
        <w:pStyle w:val="B2"/>
      </w:pPr>
      <w:r w:rsidRPr="004D2882">
        <w:t>i)</w:t>
      </w:r>
      <w:r w:rsidRPr="004D2882">
        <w:tab/>
        <w:t>the ad hoc group identity in the &lt;mcdata-calling-group-id &gt; element;</w:t>
      </w:r>
    </w:p>
    <w:p w14:paraId="3349C2ED" w14:textId="77777777" w:rsidR="002A1EE0" w:rsidRPr="004D2882" w:rsidRDefault="002A1EE0" w:rsidP="002A1EE0">
      <w:pPr>
        <w:pStyle w:val="B2"/>
      </w:pPr>
      <w:r w:rsidRPr="004D2882">
        <w:t>ii)</w:t>
      </w:r>
      <w:r w:rsidRPr="004D2882">
        <w:tab/>
        <w:t>the preconfigured MCData group ID</w:t>
      </w:r>
      <w:r w:rsidRPr="004D2882">
        <w:rPr>
          <w:lang w:eastAsia="ko-KR"/>
        </w:rPr>
        <w:t xml:space="preserve"> in the </w:t>
      </w:r>
      <w:r w:rsidRPr="004D2882">
        <w:t>&lt;preconfigured-group&gt; element in the &lt;anyExt&gt; element; and</w:t>
      </w:r>
    </w:p>
    <w:p w14:paraId="2FC7C894" w14:textId="77777777" w:rsidR="002A1EE0" w:rsidRPr="004D2882" w:rsidRDefault="002A1EE0" w:rsidP="002A1EE0">
      <w:pPr>
        <w:pStyle w:val="B2"/>
      </w:pPr>
      <w:r w:rsidRPr="004D2882">
        <w:t>iii)</w:t>
      </w:r>
      <w:r w:rsidRPr="004D2882">
        <w:tab/>
        <w:t>the criteria in the &lt;comn-participants-criteria&gt; element in the &lt;anyExt&gt; element;</w:t>
      </w:r>
    </w:p>
    <w:p w14:paraId="1E669E60" w14:textId="77777777" w:rsidR="002A1EE0" w:rsidRPr="004D2882" w:rsidRDefault="002A1EE0" w:rsidP="002A1EE0">
      <w:pPr>
        <w:pStyle w:val="B1"/>
      </w:pPr>
      <w:r w:rsidRPr="004D2882">
        <w:tab/>
        <w:t>in the &lt;mcdata-Params&gt; element in the &lt;mcdatainfo&gt; element in the application/vnd.3gpp.mcdata-info+xml MIME body; and</w:t>
      </w:r>
    </w:p>
    <w:p w14:paraId="61D67CB9" w14:textId="77777777" w:rsidR="002A1EE0" w:rsidRPr="004D2882" w:rsidRDefault="002A1EE0" w:rsidP="002A1EE0">
      <w:pPr>
        <w:pStyle w:val="B1"/>
      </w:pPr>
      <w:r w:rsidRPr="004D2882">
        <w:t>2)</w:t>
      </w:r>
      <w:r w:rsidRPr="004D2882">
        <w:tab/>
        <w:t>may notify the user about success in determining an ad hoc group.</w:t>
      </w:r>
    </w:p>
    <w:p w14:paraId="7C7BB9B8" w14:textId="77777777" w:rsidR="002A1EE0" w:rsidRPr="004D2882" w:rsidRDefault="002A1EE0" w:rsidP="002A1EE0">
      <w:r w:rsidRPr="004D2882">
        <w:t>On receiving a SIP 4xx response, a SIP 5xx response or a SIP 6xx response to the re-SIP INVITE request, the MCPTT client:</w:t>
      </w:r>
    </w:p>
    <w:p w14:paraId="01B90217" w14:textId="4D2DD104" w:rsidR="002A1EE0" w:rsidRDefault="002A1EE0" w:rsidP="002A1EE0">
      <w:pPr>
        <w:pStyle w:val="B1"/>
        <w:numPr>
          <w:ilvl w:val="0"/>
          <w:numId w:val="45"/>
        </w:numPr>
      </w:pPr>
      <w:r w:rsidRPr="004D2882">
        <w:t xml:space="preserve">may notify the user about </w:t>
      </w:r>
      <w:r w:rsidRPr="004D2882">
        <w:rPr>
          <w:lang w:eastAsia="ko-KR"/>
        </w:rPr>
        <w:t xml:space="preserve">failure in determining an ad hoc group </w:t>
      </w:r>
      <w:r w:rsidRPr="004D2882">
        <w:t>with an appropriate response along with the description.</w:t>
      </w:r>
    </w:p>
    <w:p w14:paraId="2ECEA360" w14:textId="363B564A" w:rsidR="002A1EE0" w:rsidRDefault="002A1EE0" w:rsidP="002A1EE0">
      <w:pPr>
        <w:pStyle w:val="Heading3"/>
      </w:pPr>
      <w:bookmarkStart w:id="9380" w:name="_CR24_2_8"/>
      <w:bookmarkStart w:id="9381" w:name="_Toc202372533"/>
      <w:bookmarkEnd w:id="9380"/>
      <w:r>
        <w:lastRenderedPageBreak/>
        <w:t>24.2.8</w:t>
      </w:r>
      <w:r>
        <w:tab/>
        <w:t>Ad hoc group data communication notifications</w:t>
      </w:r>
      <w:bookmarkEnd w:id="9381"/>
    </w:p>
    <w:p w14:paraId="485E6C98" w14:textId="77777777" w:rsidR="002A1EE0" w:rsidRDefault="002A1EE0" w:rsidP="002A1EE0">
      <w:pPr>
        <w:pStyle w:val="Heading4"/>
        <w:rPr>
          <w:lang w:val="en-US"/>
        </w:rPr>
      </w:pPr>
      <w:bookmarkStart w:id="9382" w:name="_Toc202372534"/>
      <w:r>
        <w:t>24.2</w:t>
      </w:r>
      <w:r>
        <w:rPr>
          <w:lang w:val="en-US"/>
        </w:rPr>
        <w:t>.7.1</w:t>
      </w:r>
      <w:r w:rsidRPr="0073469F">
        <w:tab/>
      </w:r>
      <w:r>
        <w:t xml:space="preserve">Receiving notification </w:t>
      </w:r>
      <w:r>
        <w:rPr>
          <w:lang w:val="en-US"/>
        </w:rPr>
        <w:t>of ad hoc group data communication redirection</w:t>
      </w:r>
      <w:bookmarkEnd w:id="9382"/>
    </w:p>
    <w:p w14:paraId="6978F170" w14:textId="77777777" w:rsidR="002A1EE0" w:rsidRDefault="002A1EE0" w:rsidP="002A1EE0">
      <w:r w:rsidRPr="00513F5C">
        <w:t xml:space="preserve">Upon receiving a </w:t>
      </w:r>
      <w:r w:rsidRPr="00391887">
        <w:t xml:space="preserve">"SIP </w:t>
      </w:r>
      <w:r>
        <w:t>MESSAGE</w:t>
      </w:r>
      <w:r w:rsidRPr="00391887">
        <w:t xml:space="preserve"> request </w:t>
      </w:r>
      <w:r>
        <w:t xml:space="preserve">with notification </w:t>
      </w:r>
      <w:r>
        <w:rPr>
          <w:lang w:val="en-US"/>
        </w:rPr>
        <w:t>of ad hoc group data communication redirection</w:t>
      </w:r>
      <w:r w:rsidRPr="00391887">
        <w:t>"</w:t>
      </w:r>
      <w:r>
        <w:t>,</w:t>
      </w:r>
      <w:r w:rsidRPr="00513F5C">
        <w:t xml:space="preserve"> the MC</w:t>
      </w:r>
      <w:r>
        <w:t>Data</w:t>
      </w:r>
      <w:r w:rsidRPr="00513F5C">
        <w:t xml:space="preserve"> client</w:t>
      </w:r>
      <w:r>
        <w:t>:</w:t>
      </w:r>
      <w:r w:rsidRPr="00513F5C">
        <w:t xml:space="preserve"> </w:t>
      </w:r>
    </w:p>
    <w:p w14:paraId="5FD336F1" w14:textId="77777777" w:rsidR="002A1EE0" w:rsidRPr="00AD6BD8" w:rsidRDefault="002A1EE0" w:rsidP="002A1EE0">
      <w:pPr>
        <w:pStyle w:val="B1"/>
        <w:overflowPunct/>
        <w:autoSpaceDE/>
        <w:autoSpaceDN/>
        <w:adjustRightInd/>
        <w:textAlignment w:val="auto"/>
        <w:rPr>
          <w:rFonts w:eastAsia="Times New Roman"/>
          <w:lang w:eastAsia="en-US"/>
        </w:rPr>
      </w:pPr>
      <w:r w:rsidRPr="00AD6BD8">
        <w:rPr>
          <w:rFonts w:eastAsia="Times New Roman"/>
          <w:lang w:eastAsia="en-US"/>
        </w:rPr>
        <w:t>1)</w:t>
      </w:r>
      <w:r w:rsidRPr="00AD6BD8">
        <w:rPr>
          <w:rFonts w:eastAsia="Times New Roman"/>
          <w:lang w:eastAsia="en-US"/>
        </w:rPr>
        <w:tab/>
        <w:t>should notify the MCData user of the ad hoc group data communication redirection; and</w:t>
      </w:r>
    </w:p>
    <w:p w14:paraId="2F54397A" w14:textId="44EFB2E9" w:rsidR="002A1EE0" w:rsidRPr="0073469F" w:rsidRDefault="002A1EE0" w:rsidP="002A27F5">
      <w:pPr>
        <w:pStyle w:val="B1"/>
        <w:overflowPunct/>
        <w:autoSpaceDE/>
        <w:autoSpaceDN/>
        <w:adjustRightInd/>
        <w:textAlignment w:val="auto"/>
      </w:pPr>
      <w:r w:rsidRPr="00AD6BD8">
        <w:rPr>
          <w:rFonts w:eastAsia="Times New Roman"/>
          <w:lang w:eastAsia="en-US"/>
        </w:rPr>
        <w:t>2)</w:t>
      </w:r>
      <w:r w:rsidRPr="00AD6BD8">
        <w:rPr>
          <w:rFonts w:eastAsia="Times New Roman"/>
          <w:lang w:eastAsia="en-US"/>
        </w:rPr>
        <w:tab/>
        <w:t>shall send a 200 (OK) response to the MCData server according to 3GPP TS 24.229 [4].</w:t>
      </w:r>
    </w:p>
    <w:p w14:paraId="75ADFBEE" w14:textId="77777777" w:rsidR="00AE557D" w:rsidRDefault="00AE557D" w:rsidP="00AE557D">
      <w:pPr>
        <w:pStyle w:val="Heading2"/>
        <w:rPr>
          <w:lang w:eastAsia="ko-KR"/>
        </w:rPr>
      </w:pPr>
      <w:bookmarkStart w:id="9383" w:name="_CR24_3"/>
      <w:bookmarkStart w:id="9384" w:name="_Toc202372535"/>
      <w:bookmarkEnd w:id="9383"/>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384"/>
    </w:p>
    <w:p w14:paraId="2EA6CAFB" w14:textId="77777777" w:rsidR="00AE557D" w:rsidRPr="0073469F" w:rsidRDefault="00AE557D" w:rsidP="00AE557D">
      <w:pPr>
        <w:pStyle w:val="Heading3"/>
        <w:rPr>
          <w:rFonts w:eastAsia="Malgun Gothic"/>
        </w:rPr>
      </w:pPr>
      <w:bookmarkStart w:id="9385" w:name="_CR24_3_1"/>
      <w:bookmarkStart w:id="9386" w:name="_Toc202372536"/>
      <w:bookmarkEnd w:id="9385"/>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86"/>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87" w:name="_CR24_3_2"/>
      <w:bookmarkStart w:id="9388" w:name="_Toc202372537"/>
      <w:bookmarkEnd w:id="9387"/>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88"/>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89" w:name="_CR24_3_2_1"/>
      <w:bookmarkStart w:id="9390" w:name="_Toc202372538"/>
      <w:bookmarkEnd w:id="938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90"/>
    </w:p>
    <w:p w14:paraId="4990CCF7" w14:textId="77777777" w:rsidR="00AE557D" w:rsidRPr="0073469F" w:rsidRDefault="00AE557D" w:rsidP="00AE557D">
      <w:pPr>
        <w:pStyle w:val="Heading5"/>
        <w:rPr>
          <w:rFonts w:eastAsia="Malgun Gothic"/>
        </w:rPr>
      </w:pPr>
      <w:bookmarkStart w:id="9391" w:name="_CR24_3_2_1_1"/>
      <w:bookmarkStart w:id="9392" w:name="_Toc202372539"/>
      <w:bookmarkEnd w:id="9391"/>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92"/>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lastRenderedPageBreak/>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lastRenderedPageBreak/>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0F0B4BE" w:rsidR="00AE557D" w:rsidRPr="00B02A0B" w:rsidRDefault="00AE557D" w:rsidP="00AE557D">
      <w:pPr>
        <w:pStyle w:val="B1"/>
      </w:pPr>
      <w:bookmarkStart w:id="9393" w:name="14f4399e2adfb55a__Toc427695837"/>
      <w:bookmarkStart w:id="9394" w:name="14f4399e2adfb55a__Toc427696237"/>
      <w:bookmarkStart w:id="9395" w:name="14f4399e2adfb55a__Toc427696636"/>
      <w:bookmarkStart w:id="9396" w:name="14f4399e2adfb55a__Toc427698238"/>
      <w:bookmarkEnd w:id="9393"/>
      <w:bookmarkEnd w:id="9394"/>
      <w:bookmarkEnd w:id="9395"/>
      <w:bookmarkEnd w:id="9396"/>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220B01D" w14:textId="20DBCE9E" w:rsidR="00AE557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6DA4D1A5" w14:textId="467E4430" w:rsidR="00F048FF" w:rsidRPr="000311BD" w:rsidRDefault="00F048FF" w:rsidP="00F048FF">
      <w:pPr>
        <w:pStyle w:val="B1"/>
        <w:overflowPunct/>
        <w:autoSpaceDE/>
        <w:autoSpaceDN/>
        <w:adjustRightInd/>
        <w:textAlignment w:val="auto"/>
      </w:pPr>
      <w:r>
        <w:rPr>
          <w:lang w:eastAsia="en-US"/>
        </w:rPr>
        <w:t>18A)</w:t>
      </w:r>
      <w:r>
        <w:rPr>
          <w:lang w:eastAsia="en-US"/>
        </w:rPr>
        <w:tab/>
      </w:r>
      <w:r w:rsidRPr="00850437">
        <w:rPr>
          <w:lang w:eastAsia="en-US"/>
        </w:rPr>
        <w:t>if the incoming SIP INVITE request contained an application/vnd.3gpp.mc</w:t>
      </w:r>
      <w:r>
        <w:rPr>
          <w:lang w:eastAsia="en-US"/>
        </w:rPr>
        <w:t>data</w:t>
      </w:r>
      <w:r w:rsidRPr="00850437">
        <w:rPr>
          <w:lang w:eastAsia="en-US"/>
        </w:rPr>
        <w:t>-info+xml MIME body with the &lt;mc</w:t>
      </w:r>
      <w:r>
        <w:rPr>
          <w:lang w:eastAsia="en-US"/>
        </w:rPr>
        <w:t>data</w:t>
      </w:r>
      <w:r w:rsidRPr="00850437">
        <w:rPr>
          <w:lang w:eastAsia="en-US"/>
        </w:rPr>
        <w:t>info&gt; element containing the &lt;mc</w:t>
      </w:r>
      <w:r>
        <w:rPr>
          <w:lang w:eastAsia="en-US"/>
        </w:rPr>
        <w:t>data</w:t>
      </w:r>
      <w:r w:rsidRPr="00850437">
        <w:rPr>
          <w:lang w:eastAsia="en-US"/>
        </w:rPr>
        <w:t>-Params&gt; element containing the &lt;anyExt&gt; element with a &lt;</w:t>
      </w:r>
      <w:r w:rsidR="00A643F0">
        <w:t>comn-participants-criteria</w:t>
      </w:r>
      <w:r w:rsidRPr="00850437">
        <w:rPr>
          <w:lang w:eastAsia="en-US"/>
        </w:rPr>
        <w:t>&gt; element, may modify based on local policy the content of the &lt;</w:t>
      </w:r>
      <w:r w:rsidR="00A643F0">
        <w:t>comn-participants-criteria</w:t>
      </w:r>
      <w:r w:rsidRPr="00850437">
        <w:rPr>
          <w:lang w:eastAsia="en-US"/>
        </w:rPr>
        <w:t>&gt; element of the &lt;anyExt&gt; element of &lt;mc</w:t>
      </w:r>
      <w:r>
        <w:rPr>
          <w:lang w:eastAsia="en-US"/>
        </w:rPr>
        <w:t>data</w:t>
      </w:r>
      <w:r w:rsidRPr="00850437">
        <w:rPr>
          <w:lang w:eastAsia="en-US"/>
        </w:rPr>
        <w:t>-Params&gt; element of &lt;mc</w:t>
      </w:r>
      <w:r>
        <w:rPr>
          <w:lang w:eastAsia="en-US"/>
        </w:rPr>
        <w:t>data</w:t>
      </w:r>
      <w:r w:rsidRPr="00850437">
        <w:rPr>
          <w:lang w:eastAsia="en-US"/>
        </w:rPr>
        <w:t>info&gt; element of the application/vnd.3gpp.mc</w:t>
      </w:r>
      <w:r>
        <w:rPr>
          <w:lang w:eastAsia="en-US"/>
        </w:rPr>
        <w:t>data</w:t>
      </w:r>
      <w:r w:rsidRPr="00850437">
        <w:rPr>
          <w:lang w:eastAsia="en-US"/>
        </w:rPr>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lastRenderedPageBreak/>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97" w:name="_CR24_3_2_1_2"/>
      <w:bookmarkStart w:id="9398" w:name="_Toc202372540"/>
      <w:bookmarkEnd w:id="9397"/>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98"/>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57F5F825" w14:textId="77777777" w:rsidR="00AD6BD8" w:rsidRDefault="00AD6BD8" w:rsidP="00AD6BD8">
      <w:pPr>
        <w:pStyle w:val="B1"/>
      </w:pPr>
      <w:r>
        <w:t>2a)</w:t>
      </w:r>
      <w:r>
        <w:tab/>
        <w:t>if the MCData ID provided</w:t>
      </w:r>
      <w:r w:rsidRPr="00D21A3E">
        <w:t xml:space="preserve"> in the &lt;mc</w:t>
      </w:r>
      <w:r>
        <w:t>data</w:t>
      </w:r>
      <w:r w:rsidRPr="00D21A3E">
        <w:t>-request-uri&gt; element of the application/vnd.3gpp.mc</w:t>
      </w:r>
      <w:r>
        <w:t>data</w:t>
      </w:r>
      <w:r w:rsidRPr="00D21A3E">
        <w:t>-info+xml MIME body is marked as migrated to a partner system,</w:t>
      </w:r>
      <w:r>
        <w:t xml:space="preserve"> shall reject the request with a SIP 302 (Moved Temporarily) response with the following clarifications:</w:t>
      </w:r>
    </w:p>
    <w:p w14:paraId="123D7F9B" w14:textId="77777777" w:rsidR="00AD6BD8" w:rsidRDefault="00AD6BD8" w:rsidP="00AD6BD8">
      <w:pPr>
        <w:pStyle w:val="B2"/>
      </w:pPr>
      <w:r>
        <w:t>a)</w:t>
      </w:r>
      <w:r>
        <w:tab/>
        <w:t xml:space="preserve">shall include the warning text set to "248 communication </w:t>
      </w:r>
      <w:r w:rsidRPr="00E67D6C">
        <w:t>forwarding due to migration</w:t>
      </w:r>
      <w:r>
        <w:t>" in a Warning header field as specified in clause 4.9.2;</w:t>
      </w:r>
    </w:p>
    <w:p w14:paraId="5C5520D1" w14:textId="77777777" w:rsidR="00AD6BD8" w:rsidRDefault="00AD6BD8" w:rsidP="00AD6BD8">
      <w:pPr>
        <w:pStyle w:val="B2"/>
      </w:pPr>
      <w:r>
        <w:t>b)</w:t>
      </w:r>
      <w:r>
        <w:tab/>
        <w:t xml:space="preserve">shall include an </w:t>
      </w:r>
      <w:r w:rsidRPr="0021108C">
        <w:t>application/vnd.3gpp.mc</w:t>
      </w:r>
      <w:r>
        <w:t>data</w:t>
      </w:r>
      <w:r w:rsidRPr="0021108C">
        <w:t>-info+xml MIME body</w:t>
      </w:r>
      <w:r>
        <w:t xml:space="preserve"> with </w:t>
      </w:r>
      <w:r w:rsidRPr="0021108C">
        <w:t>the &lt;mc</w:t>
      </w:r>
      <w:r>
        <w:t>data</w:t>
      </w:r>
      <w:r w:rsidRPr="0021108C">
        <w:t>-request-uri&gt; element</w:t>
      </w:r>
      <w:r>
        <w:t xml:space="preserve"> in the &lt;mcdata-Params&gt; element in the &lt;mcdatainfo&gt; element set to the MCData ID given by the partner MC system at the migration authroization procedure; and</w:t>
      </w:r>
    </w:p>
    <w:p w14:paraId="1D8CB30D" w14:textId="48D8E504" w:rsidR="00AD6BD8" w:rsidRPr="0073469F" w:rsidRDefault="00AD6BD8" w:rsidP="00AD6BD8">
      <w:pPr>
        <w:pStyle w:val="B2"/>
        <w:overflowPunct/>
        <w:autoSpaceDE/>
        <w:autoSpaceDN/>
        <w:adjustRightInd/>
        <w:textAlignment w:val="auto"/>
      </w:pPr>
      <w:r w:rsidRPr="00AD6BD8">
        <w:rPr>
          <w:rFonts w:eastAsia="Times New Roman"/>
          <w:lang w:eastAsia="en-US"/>
        </w:rPr>
        <w:t>c)</w:t>
      </w:r>
      <w:r w:rsidRPr="00AD6BD8">
        <w:rPr>
          <w:rFonts w:eastAsia="Times New Roman"/>
          <w:lang w:eastAsia="en-US"/>
        </w:rPr>
        <w:tab/>
        <w:t>and shall not continue with the remaining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lastRenderedPageBreak/>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lastRenderedPageBreak/>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lastRenderedPageBreak/>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lastRenderedPageBreak/>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50ACD0F" w:rsidR="00AE557D" w:rsidRDefault="00AD6BD8" w:rsidP="00040B70">
      <w:pPr>
        <w:pStyle w:val="B1"/>
        <w:rPr>
          <w:lang w:eastAsia="ko-KR"/>
        </w:rPr>
      </w:pPr>
      <w:r>
        <w:rPr>
          <w:lang w:eastAsia="ko-KR"/>
        </w:rPr>
        <w:t>1)</w:t>
      </w:r>
      <w:r>
        <w:rPr>
          <w:lang w:eastAsia="ko-KR"/>
        </w:rPr>
        <w:tab/>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99" w:name="_CR24_3_2_2"/>
      <w:bookmarkStart w:id="9400" w:name="_Toc202372541"/>
      <w:bookmarkEnd w:id="9399"/>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400"/>
    </w:p>
    <w:p w14:paraId="319F5D68" w14:textId="77777777" w:rsidR="004B6058" w:rsidRPr="0073469F" w:rsidRDefault="004B6058" w:rsidP="004B6058">
      <w:pPr>
        <w:pStyle w:val="Heading5"/>
        <w:rPr>
          <w:rFonts w:eastAsia="Malgun Gothic"/>
        </w:rPr>
      </w:pPr>
      <w:bookmarkStart w:id="9401" w:name="_CR24_3_2_2_1"/>
      <w:bookmarkStart w:id="9402" w:name="_Toc202372542"/>
      <w:bookmarkEnd w:id="9401"/>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402"/>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lastRenderedPageBreak/>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w:t>
      </w:r>
      <w:r w:rsidRPr="0073469F">
        <w:lastRenderedPageBreak/>
        <w:t xml:space="preserve">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220B33A6"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w:t>
      </w:r>
      <w:r w:rsidR="00F048FF">
        <w:t xml:space="preserve">received </w:t>
      </w:r>
      <w:r w:rsidRPr="00054AB9">
        <w:t xml:space="preserve">SIP </w:t>
      </w:r>
      <w:r>
        <w:t>REFER</w:t>
      </w:r>
      <w:r w:rsidRPr="00054AB9">
        <w:t xml:space="preserve"> request </w:t>
      </w:r>
      <w:r w:rsidR="00F048FF">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5D52D355" w:rsidR="004B6058"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w:t>
      </w:r>
    </w:p>
    <w:p w14:paraId="2CB0D6E4" w14:textId="061142A8" w:rsidR="00F048FF" w:rsidRPr="00102CCE" w:rsidRDefault="00F048FF" w:rsidP="004B6058">
      <w:pPr>
        <w:pStyle w:val="B1"/>
      </w:pPr>
      <w:r>
        <w:rPr>
          <w:lang w:eastAsia="ko-KR"/>
        </w:rPr>
        <w:t>14A)</w:t>
      </w:r>
      <w:r>
        <w:rPr>
          <w:lang w:eastAsia="ko-KR"/>
        </w:rPr>
        <w:tab/>
      </w:r>
      <w:r>
        <w:t xml:space="preserve">if </w:t>
      </w:r>
      <w:r w:rsidRPr="008467F8">
        <w:t xml:space="preserve">the </w:t>
      </w:r>
      <w:r>
        <w:t>received</w:t>
      </w:r>
      <w:r w:rsidRPr="008467F8">
        <w:t xml:space="preserve"> SIP </w:t>
      </w:r>
      <w:r>
        <w:t>REFER</w:t>
      </w:r>
      <w:r w:rsidRPr="008467F8">
        <w:t xml:space="preserve"> request contained an </w:t>
      </w:r>
      <w:r>
        <w:t>application/vnd.3gpp.mcdata-info+xml</w:t>
      </w:r>
      <w:r w:rsidRPr="0073469F">
        <w:t xml:space="preserve"> MIME body with the &lt;mc</w:t>
      </w:r>
      <w:r>
        <w:t>data</w:t>
      </w:r>
      <w:r w:rsidRPr="0073469F">
        <w:t>info&gt; element containing the &lt;mc</w:t>
      </w:r>
      <w:r>
        <w:t>data</w:t>
      </w:r>
      <w:r w:rsidRPr="0073469F">
        <w:t xml:space="preserve">-Params&gt; element containing the </w:t>
      </w:r>
      <w:r w:rsidRPr="0013510A">
        <w:t>&lt;anyExt&gt;</w:t>
      </w:r>
      <w:r w:rsidRPr="0073469F">
        <w:t xml:space="preserve"> element with</w:t>
      </w:r>
      <w:r>
        <w:t xml:space="preserve"> a &lt;</w:t>
      </w:r>
      <w:r w:rsidR="001A486B">
        <w:t>comn-participants-criteria</w:t>
      </w:r>
      <w:r>
        <w:t xml:space="preserve">&gt; element, </w:t>
      </w:r>
      <w:r>
        <w:rPr>
          <w:lang w:eastAsia="ko-KR"/>
        </w:rPr>
        <w:t xml:space="preserve">may modify based on local policy </w:t>
      </w:r>
      <w:r w:rsidRPr="0073469F">
        <w:rPr>
          <w:lang w:eastAsia="ko-KR"/>
        </w:rPr>
        <w:t xml:space="preserve">the </w:t>
      </w:r>
      <w:r>
        <w:rPr>
          <w:lang w:val="en-US"/>
        </w:rPr>
        <w:t xml:space="preserve">content of the </w:t>
      </w:r>
      <w:r w:rsidRPr="000926C8">
        <w:t>&lt;</w:t>
      </w:r>
      <w:r w:rsidR="001A486B">
        <w:t>comn-participants-criteria</w:t>
      </w:r>
      <w:r w:rsidRPr="000926C8">
        <w:t>&gt;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w:t>
      </w:r>
      <w:r>
        <w:t>mcdata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lastRenderedPageBreak/>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403" w:name="_CR24_3_2_2_2"/>
      <w:bookmarkStart w:id="9404" w:name="_Toc202372543"/>
      <w:bookmarkEnd w:id="9403"/>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404"/>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405" w:name="_CR24_3_3"/>
      <w:bookmarkStart w:id="9406" w:name="_Toc202372544"/>
      <w:bookmarkEnd w:id="9405"/>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06"/>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407" w:name="_CR24_3_3_1"/>
      <w:bookmarkStart w:id="9408" w:name="_Toc202372545"/>
      <w:bookmarkEnd w:id="9407"/>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08"/>
    </w:p>
    <w:p w14:paraId="4ECDB090" w14:textId="77777777" w:rsidR="00AE557D" w:rsidRPr="0073469F" w:rsidRDefault="00AE557D" w:rsidP="00AE557D">
      <w:pPr>
        <w:pStyle w:val="Heading5"/>
        <w:rPr>
          <w:rFonts w:eastAsia="Malgun Gothic"/>
        </w:rPr>
      </w:pPr>
      <w:bookmarkStart w:id="9409" w:name="_CR24_3_3_1_1"/>
      <w:bookmarkStart w:id="9410" w:name="_Toc202372546"/>
      <w:bookmarkEnd w:id="940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10"/>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411" w:name="_CR24_3_3_1_2"/>
      <w:bookmarkStart w:id="9412" w:name="_Toc202372547"/>
      <w:bookmarkEnd w:id="941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412"/>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413" w:name="_CR24_3_3_2"/>
      <w:bookmarkStart w:id="9414" w:name="_Toc202372548"/>
      <w:bookmarkEnd w:id="9413"/>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414"/>
    </w:p>
    <w:p w14:paraId="7DC1FF32" w14:textId="77777777" w:rsidR="006D23B2" w:rsidRPr="0073469F" w:rsidRDefault="006D23B2" w:rsidP="006D23B2">
      <w:pPr>
        <w:pStyle w:val="Heading5"/>
        <w:rPr>
          <w:rFonts w:eastAsia="Malgun Gothic"/>
        </w:rPr>
      </w:pPr>
      <w:bookmarkStart w:id="9415" w:name="_CR24_3_3_2_1"/>
      <w:bookmarkStart w:id="9416" w:name="_Toc202372549"/>
      <w:bookmarkEnd w:id="9415"/>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416"/>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lastRenderedPageBreak/>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417" w:name="_CR24_3_3_2_2"/>
      <w:bookmarkStart w:id="9418" w:name="_Toc202372550"/>
      <w:bookmarkEnd w:id="9417"/>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418"/>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419" w:name="_CR24_3_4"/>
      <w:bookmarkStart w:id="9420" w:name="_Toc202372551"/>
      <w:bookmarkEnd w:id="9419"/>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20"/>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421" w:name="_CR24_3_4_1"/>
      <w:bookmarkStart w:id="9422" w:name="_Toc202372552"/>
      <w:bookmarkEnd w:id="9421"/>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22"/>
    </w:p>
    <w:p w14:paraId="610F41C8" w14:textId="77777777" w:rsidR="00AE557D" w:rsidRPr="0073469F" w:rsidRDefault="00AE557D" w:rsidP="00AE557D">
      <w:pPr>
        <w:pStyle w:val="Heading5"/>
        <w:rPr>
          <w:rFonts w:eastAsia="Malgun Gothic"/>
        </w:rPr>
      </w:pPr>
      <w:bookmarkStart w:id="9423" w:name="_CR24_3_4_1_1"/>
      <w:bookmarkStart w:id="9424" w:name="_Toc202372553"/>
      <w:bookmarkEnd w:id="9423"/>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24"/>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425" w:name="_CR24_3_4_2"/>
      <w:bookmarkStart w:id="9426" w:name="_Toc202372554"/>
      <w:bookmarkEnd w:id="9425"/>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426"/>
    </w:p>
    <w:p w14:paraId="28C730B9" w14:textId="77777777" w:rsidR="0003038E" w:rsidRPr="0073469F" w:rsidRDefault="0003038E" w:rsidP="0003038E">
      <w:pPr>
        <w:pStyle w:val="Heading5"/>
        <w:rPr>
          <w:rFonts w:eastAsia="Malgun Gothic"/>
        </w:rPr>
      </w:pPr>
      <w:bookmarkStart w:id="9427" w:name="_CR24_3_4_2_1"/>
      <w:bookmarkStart w:id="9428" w:name="_Toc202372555"/>
      <w:bookmarkEnd w:id="9427"/>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428"/>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429" w:name="_CR24_3_5"/>
      <w:bookmarkStart w:id="9430" w:name="_Toc202372556"/>
      <w:bookmarkEnd w:id="9429"/>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30"/>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431" w:name="_CR24_3_5_1"/>
      <w:bookmarkStart w:id="9432" w:name="_Toc202372557"/>
      <w:bookmarkEnd w:id="9431"/>
      <w:r>
        <w:rPr>
          <w:rFonts w:eastAsia="Malgun Gothic"/>
        </w:rPr>
        <w:lastRenderedPageBreak/>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32"/>
    </w:p>
    <w:p w14:paraId="07565817" w14:textId="77777777" w:rsidR="00276A61" w:rsidRPr="0073469F" w:rsidRDefault="00276A61" w:rsidP="00276A61">
      <w:pPr>
        <w:pStyle w:val="Heading5"/>
        <w:rPr>
          <w:rFonts w:eastAsia="Malgun Gothic"/>
        </w:rPr>
      </w:pPr>
      <w:bookmarkStart w:id="9433" w:name="_CR24_3_5_1_1"/>
      <w:bookmarkStart w:id="9434" w:name="_Toc202372558"/>
      <w:bookmarkEnd w:id="943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34"/>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lastRenderedPageBreak/>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435" w:name="_CR24_3_5_2"/>
      <w:bookmarkStart w:id="9436" w:name="_Toc155364365"/>
      <w:bookmarkStart w:id="9437" w:name="_Toc155364366"/>
      <w:bookmarkStart w:id="9438" w:name="_Toc202372559"/>
      <w:bookmarkEnd w:id="943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436"/>
      <w:r>
        <w:rPr>
          <w:rFonts w:eastAsia="Malgun Gothic"/>
        </w:rPr>
        <w:t>initiated by participating MCData function</w:t>
      </w:r>
      <w:bookmarkEnd w:id="9438"/>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439" w:name="_CR24_3_5_2_1"/>
      <w:bookmarkStart w:id="9440" w:name="_Toc202372560"/>
      <w:bookmarkEnd w:id="9437"/>
      <w:bookmarkEnd w:id="9439"/>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440"/>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lastRenderedPageBreak/>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441" w:name="_CR24_3_6"/>
      <w:bookmarkStart w:id="9442" w:name="_Toc202372561"/>
      <w:bookmarkEnd w:id="9441"/>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42"/>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443" w:name="_CR24_3_6_1"/>
      <w:bookmarkStart w:id="9444" w:name="_Toc202372562"/>
      <w:bookmarkEnd w:id="9443"/>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44"/>
    </w:p>
    <w:p w14:paraId="5DCD340A" w14:textId="5010E6E6"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lastRenderedPageBreak/>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445" w:name="_CR24_3_6_2"/>
      <w:bookmarkStart w:id="9446" w:name="_Toc202372563"/>
      <w:bookmarkEnd w:id="9445"/>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46"/>
    </w:p>
    <w:p w14:paraId="7ED02FCA" w14:textId="72272A1B"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lastRenderedPageBreak/>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Default="004C756F" w:rsidP="004C756F">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199CD777" w14:textId="77777777" w:rsidR="002A1EE0" w:rsidRPr="004D2882" w:rsidRDefault="002A1EE0" w:rsidP="002A1EE0">
      <w:pPr>
        <w:pStyle w:val="Heading3"/>
        <w:rPr>
          <w:rFonts w:eastAsia="Malgun Gothic"/>
        </w:rPr>
      </w:pPr>
      <w:bookmarkStart w:id="9447" w:name="_CR24_3_7"/>
      <w:bookmarkStart w:id="9448" w:name="_Toc202372564"/>
      <w:bookmarkEnd w:id="9447"/>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48"/>
    </w:p>
    <w:p w14:paraId="3102A787" w14:textId="77777777" w:rsidR="002A1EE0" w:rsidRPr="004D2882" w:rsidRDefault="002A1EE0" w:rsidP="002A1EE0">
      <w:pPr>
        <w:pStyle w:val="Heading4"/>
        <w:rPr>
          <w:rFonts w:eastAsia="Malgun Gothic"/>
        </w:rPr>
      </w:pPr>
      <w:bookmarkStart w:id="9449" w:name="_CR24_3_7_1"/>
      <w:bookmarkStart w:id="9450" w:name="_Toc202372565"/>
      <w:bookmarkEnd w:id="9449"/>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50"/>
    </w:p>
    <w:p w14:paraId="4DE1C1D4" w14:textId="77777777" w:rsidR="002A1EE0" w:rsidRPr="004D2882" w:rsidRDefault="002A1EE0" w:rsidP="002A1EE0">
      <w:pPr>
        <w:rPr>
          <w:lang w:eastAsia="ko-KR"/>
        </w:rPr>
      </w:pPr>
      <w:r w:rsidRPr="004D2882">
        <w:rPr>
          <w:lang w:eastAsia="ko-KR"/>
        </w:rPr>
        <w:t>This clause describes the ad hoc group determination procedures.</w:t>
      </w:r>
    </w:p>
    <w:p w14:paraId="68D5CF69" w14:textId="77777777" w:rsidR="002A1EE0" w:rsidRPr="004D2882" w:rsidRDefault="002A1EE0" w:rsidP="002A1EE0">
      <w:pPr>
        <w:pStyle w:val="Heading4"/>
        <w:rPr>
          <w:rFonts w:eastAsia="Malgun Gothic"/>
        </w:rPr>
      </w:pPr>
      <w:bookmarkStart w:id="9451" w:name="_CR24_3_7_2"/>
      <w:bookmarkStart w:id="9452" w:name="_Toc202372566"/>
      <w:bookmarkEnd w:id="9451"/>
      <w:r w:rsidRPr="004D2882">
        <w:rPr>
          <w:rFonts w:eastAsia="Malgun Gothic"/>
        </w:rPr>
        <w:t>24.3.7.2</w:t>
      </w:r>
      <w:r w:rsidRPr="004D2882">
        <w:rPr>
          <w:rFonts w:eastAsia="Malgun Gothic"/>
        </w:rPr>
        <w:tab/>
        <w:t xml:space="preserve">Receiving </w:t>
      </w:r>
      <w:r w:rsidRPr="004D2882">
        <w:rPr>
          <w:lang w:eastAsia="ko-KR"/>
        </w:rPr>
        <w:t>a SIP MESSAGE request for ad hoc group determination</w:t>
      </w:r>
      <w:bookmarkEnd w:id="9452"/>
    </w:p>
    <w:p w14:paraId="6D82D079" w14:textId="77777777" w:rsidR="002A1EE0" w:rsidRPr="004D2882" w:rsidRDefault="002A1EE0" w:rsidP="002A1EE0">
      <w:pPr>
        <w:rPr>
          <w:rFonts w:eastAsia="Malgun Gothic"/>
          <w:lang w:eastAsia="ko-KR"/>
        </w:rPr>
      </w:pPr>
      <w:r w:rsidRPr="004D2882">
        <w:rPr>
          <w:rFonts w:eastAsia="Malgun Gothic"/>
        </w:rPr>
        <w:t>Upon receiving a request from a "SIP MESSAGE request for ad hoc group determination"</w:t>
      </w:r>
      <w:r w:rsidRPr="004D2882">
        <w:rPr>
          <w:rFonts w:eastAsia="Malgun Gothic"/>
          <w:lang w:eastAsia="ko-KR"/>
        </w:rPr>
        <w:t>,</w:t>
      </w:r>
      <w:r w:rsidRPr="004D2882">
        <w:rPr>
          <w:rFonts w:eastAsia="Malgun Gothic"/>
        </w:rPr>
        <w:t xml:space="preserve"> the participating MCData function:</w:t>
      </w:r>
    </w:p>
    <w:p w14:paraId="4E84B049" w14:textId="77777777" w:rsidR="002A1EE0" w:rsidRPr="004D2882" w:rsidRDefault="002A1EE0" w:rsidP="002A1EE0">
      <w:pPr>
        <w:pStyle w:val="B1"/>
      </w:pPr>
      <w:r w:rsidRPr="004D2882">
        <w:t>1)</w:t>
      </w:r>
      <w:r w:rsidRPr="004D2882">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Otherwise, continue with the rest of the steps;</w:t>
      </w:r>
    </w:p>
    <w:p w14:paraId="536BC3F3" w14:textId="77777777" w:rsidR="002A1EE0" w:rsidRPr="004D2882" w:rsidRDefault="002A1EE0" w:rsidP="002A1EE0">
      <w:pPr>
        <w:pStyle w:val="B1"/>
      </w:pPr>
      <w:r w:rsidRPr="004D2882">
        <w:t>2)</w:t>
      </w:r>
      <w:r w:rsidRPr="004D2882">
        <w:tab/>
        <w:t>shall determine the MCData ID of the calling user from public user identity in the P-Asserted-Identity header field of the SIP MESSAGE request;</w:t>
      </w:r>
    </w:p>
    <w:p w14:paraId="68491C8A" w14:textId="77777777" w:rsidR="002A1EE0" w:rsidRPr="004D2882" w:rsidRDefault="002A1EE0" w:rsidP="002A1EE0">
      <w:pPr>
        <w:pStyle w:val="NO"/>
      </w:pPr>
      <w:r w:rsidRPr="004D2882">
        <w:t>NOTE 1:</w:t>
      </w:r>
      <w:r w:rsidRPr="004D2882">
        <w:tab/>
        <w:t>The MCData ID of the calling user is bound to the public user identity at the time of service authorisation, as documented in clause 7.3.</w:t>
      </w:r>
    </w:p>
    <w:p w14:paraId="57D8BD1D" w14:textId="77777777" w:rsidR="002A1EE0" w:rsidRPr="004D2882" w:rsidRDefault="002A1EE0" w:rsidP="002A1EE0">
      <w:pPr>
        <w:pStyle w:val="B1"/>
      </w:pPr>
      <w:r w:rsidRPr="004D2882">
        <w:t>3)</w:t>
      </w:r>
      <w:r w:rsidRPr="004D2882">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30DBD95A" w14:textId="77777777" w:rsidR="002A1EE0" w:rsidRPr="004D2882" w:rsidRDefault="002A1EE0" w:rsidP="002A1EE0">
      <w:pPr>
        <w:pStyle w:val="B1"/>
      </w:pPr>
      <w:r w:rsidRPr="004D2882">
        <w:t>4)</w:t>
      </w:r>
      <w:r w:rsidRPr="004D2882">
        <w:tab/>
        <w:t>shall determine whether the MCData user identified by the MCData ID is authorized for MCData communication;</w:t>
      </w:r>
    </w:p>
    <w:p w14:paraId="7D2E2709" w14:textId="77777777" w:rsidR="002A1EE0" w:rsidRPr="004D2882" w:rsidRDefault="002A1EE0" w:rsidP="002A1EE0">
      <w:pPr>
        <w:pStyle w:val="B1"/>
      </w:pPr>
      <w:r w:rsidRPr="004D2882">
        <w:t>5)</w:t>
      </w:r>
      <w:r w:rsidRPr="004D2882">
        <w:tab/>
        <w:t>if the user identified by the MCData ID is not authorized for MCData communications, shall reject the "SIP MESSAGE request for ad hoc group determination" with a SIP 403 (Forbidden) response to the SIP MESSAGE request, with warning text set to "238 user not authorised to initiate the adhoc group data communication" in a Warning header field as specified in clause 4.9;</w:t>
      </w:r>
    </w:p>
    <w:p w14:paraId="6E9C8033" w14:textId="77777777" w:rsidR="002A1EE0" w:rsidRPr="004D2882" w:rsidRDefault="002A1EE0" w:rsidP="002A1EE0">
      <w:pPr>
        <w:pStyle w:val="B1"/>
      </w:pPr>
      <w:r w:rsidRPr="004D2882">
        <w:t>6)</w:t>
      </w:r>
      <w:r w:rsidRPr="004D2882">
        <w:tab/>
        <w:t>shall determine the public service identity of the controlling MCData function for the ad hoc group data communication associated with the originating user's MCData ID;</w:t>
      </w:r>
    </w:p>
    <w:p w14:paraId="04EF0F27" w14:textId="77777777" w:rsidR="002A1EE0" w:rsidRPr="004D2882" w:rsidRDefault="002A1EE0" w:rsidP="002A1EE0">
      <w:pPr>
        <w:pStyle w:val="NO"/>
      </w:pPr>
      <w:r w:rsidRPr="004D2882">
        <w:t>NOTE 2:</w:t>
      </w:r>
      <w:r w:rsidRPr="004D2882">
        <w:tab/>
        <w:t>The public service identity can identify the controlling MCData function in the primary MCData system or in a partner MCData system.</w:t>
      </w:r>
    </w:p>
    <w:p w14:paraId="622510ED" w14:textId="77777777" w:rsidR="002A1EE0" w:rsidRPr="004D2882" w:rsidRDefault="002A1EE0" w:rsidP="002A1EE0">
      <w:pPr>
        <w:pStyle w:val="NO"/>
      </w:pPr>
      <w:r w:rsidRPr="004D2882">
        <w:t>NOTE 3:</w:t>
      </w:r>
      <w:r w:rsidRPr="004D2882">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307320F" w14:textId="77777777" w:rsidR="002A1EE0" w:rsidRPr="004D2882" w:rsidRDefault="002A1EE0" w:rsidP="002A1EE0">
      <w:pPr>
        <w:pStyle w:val="NO"/>
      </w:pPr>
      <w:r w:rsidRPr="004D2882">
        <w:t>NOTE 4:</w:t>
      </w:r>
      <w:r w:rsidRPr="004D2882">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183AC0" w14:textId="77777777" w:rsidR="002A1EE0" w:rsidRPr="004D2882" w:rsidRDefault="002A1EE0" w:rsidP="002A1EE0">
      <w:pPr>
        <w:pStyle w:val="NO"/>
      </w:pPr>
      <w:r w:rsidRPr="004D2882">
        <w:t>NOTE 5:</w:t>
      </w:r>
      <w:r w:rsidRPr="004D2882">
        <w:tab/>
        <w:t>How the participating MCData function determines the public service identity of the controlling MCData function for the ad hoc group data communication service associated with the originating user or of the MCData gateway server in the partner MCData system is out of the scope of the present document.</w:t>
      </w:r>
    </w:p>
    <w:p w14:paraId="6A928E4C" w14:textId="77777777" w:rsidR="002A1EE0" w:rsidRPr="004D2882" w:rsidRDefault="002A1EE0" w:rsidP="002A1EE0">
      <w:pPr>
        <w:pStyle w:val="NO"/>
      </w:pPr>
      <w:r w:rsidRPr="004D2882">
        <w:t>NOTE 6:</w:t>
      </w:r>
      <w:r w:rsidRPr="004D2882">
        <w:tab/>
        <w:t>How the primary MCData system routes the SIP request through an exit MCData gateway server is out of the scope of the present document.</w:t>
      </w:r>
    </w:p>
    <w:p w14:paraId="1369DC71" w14:textId="77777777" w:rsidR="002A1EE0" w:rsidRPr="004D2882" w:rsidRDefault="002A1EE0" w:rsidP="002A1EE0">
      <w:pPr>
        <w:pStyle w:val="NO"/>
      </w:pPr>
      <w:r w:rsidRPr="004D2882">
        <w:lastRenderedPageBreak/>
        <w:t>NOTE 7:</w:t>
      </w:r>
      <w:r w:rsidRPr="004D2882">
        <w:tab/>
        <w:t>The controlling MCData function is always in the same system as the one where the ad hoc group data communication was initiated.</w:t>
      </w:r>
    </w:p>
    <w:p w14:paraId="5F3AA4EE" w14:textId="77777777" w:rsidR="002A1EE0" w:rsidRPr="004D2882" w:rsidRDefault="002A1EE0" w:rsidP="002A1EE0">
      <w:pPr>
        <w:pStyle w:val="B1"/>
      </w:pPr>
      <w:r w:rsidRPr="004D2882">
        <w:t>7)</w:t>
      </w:r>
      <w:r w:rsidRPr="004D2882">
        <w:tab/>
        <w:t>if the participating MCData function is unable to identify the controlling MCData function for the ad hoc group data communication associated with the originating user's MCData ID identity, it shall reject the SIP MESSAGE request with a SIP 404 (Not Found) response with the warning text "142 unable to determine the controlling function" in a Warning header field as specified in clause 4.9, and shall not continue with any of the remaining steps;</w:t>
      </w:r>
    </w:p>
    <w:p w14:paraId="67D61C0B" w14:textId="77777777" w:rsidR="002A1EE0" w:rsidRPr="004D2882" w:rsidRDefault="002A1EE0" w:rsidP="002A1EE0">
      <w:pPr>
        <w:pStyle w:val="B1"/>
      </w:pPr>
      <w:r w:rsidRPr="004D2882">
        <w:t>8)</w:t>
      </w:r>
      <w:r w:rsidRPr="004D2882">
        <w:tab/>
        <w:t>shall generate a SIP MESSAGE request in accordance with 3GPP TS 24.229 [5];</w:t>
      </w:r>
    </w:p>
    <w:p w14:paraId="1BFECD2E" w14:textId="77777777" w:rsidR="002A1EE0" w:rsidRPr="004D2882" w:rsidRDefault="002A1EE0" w:rsidP="002A1EE0">
      <w:pPr>
        <w:pStyle w:val="B1"/>
      </w:pPr>
      <w:r w:rsidRPr="004D2882">
        <w:t>9)</w:t>
      </w:r>
      <w:r w:rsidRPr="004D2882">
        <w:tab/>
        <w:t>shall set the Request-URI to the public service identity of the controlling MCData function as determined in step 6);</w:t>
      </w:r>
    </w:p>
    <w:p w14:paraId="191228DE" w14:textId="77777777" w:rsidR="002A1EE0" w:rsidRPr="004D2882" w:rsidRDefault="002A1EE0" w:rsidP="002A1EE0">
      <w:pPr>
        <w:pStyle w:val="B1"/>
        <w:rPr>
          <w:lang w:eastAsia="ko-KR"/>
        </w:rPr>
      </w:pPr>
      <w:r w:rsidRPr="004D2882">
        <w:t>1</w:t>
      </w:r>
      <w:r w:rsidRPr="004D2882">
        <w:rPr>
          <w:lang w:eastAsia="ko-KR"/>
        </w:rPr>
        <w:t>0</w:t>
      </w:r>
      <w:r w:rsidRPr="004D2882">
        <w:t>)</w:t>
      </w:r>
      <w:r w:rsidRPr="004D2882">
        <w:tab/>
        <w:t>shall copy the application/vnd.3gpp.mcdata-info+xml MIME body from the incoming SIP MESSAGE request to the outgoing SIP MESSAGE request;</w:t>
      </w:r>
    </w:p>
    <w:p w14:paraId="68B6873D" w14:textId="77777777" w:rsidR="002A1EE0" w:rsidRPr="004D2882" w:rsidRDefault="002A1EE0" w:rsidP="002A1EE0">
      <w:pPr>
        <w:pStyle w:val="B1"/>
      </w:pPr>
      <w:r w:rsidRPr="004D2882">
        <w:t>1</w:t>
      </w:r>
      <w:r w:rsidRPr="004D2882">
        <w:rPr>
          <w:lang w:eastAsia="ko-KR"/>
        </w:rPr>
        <w:t>1</w:t>
      </w:r>
      <w:r w:rsidRPr="004D2882">
        <w:t>)</w:t>
      </w:r>
      <w:r w:rsidRPr="004D2882">
        <w:tab/>
        <w:t>shall include the MCData ID of the originating user in the &lt;mcdata-calling-user-id&gt; element of the application/vnd.3gpp.mcdata-info+xml MIME body of the outgoing SIP INVITE request;</w:t>
      </w:r>
    </w:p>
    <w:p w14:paraId="3D6F3103" w14:textId="77777777" w:rsidR="002A1EE0" w:rsidRPr="004D2882" w:rsidRDefault="002A1EE0" w:rsidP="002A1EE0">
      <w:pPr>
        <w:pStyle w:val="B1"/>
      </w:pPr>
      <w:r w:rsidRPr="004D2882">
        <w:t>1</w:t>
      </w:r>
      <w:r w:rsidRPr="004D2882">
        <w:rPr>
          <w:lang w:eastAsia="ko-KR"/>
        </w:rPr>
        <w:t>2</w:t>
      </w:r>
      <w:r w:rsidRPr="004D2882">
        <w:t>)</w:t>
      </w:r>
      <w:r w:rsidRPr="004D2882">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w:t>
      </w:r>
    </w:p>
    <w:p w14:paraId="6DB8119C" w14:textId="77777777" w:rsidR="002A1EE0" w:rsidRPr="004D2882" w:rsidRDefault="002A1EE0" w:rsidP="002A1EE0">
      <w:pPr>
        <w:pStyle w:val="NO"/>
        <w:rPr>
          <w:rFonts w:eastAsia="Calibri"/>
        </w:rPr>
      </w:pPr>
      <w:r w:rsidRPr="004D2882">
        <w:t>NOTE 8:</w:t>
      </w:r>
      <w:r w:rsidRPr="004D2882">
        <w:tab/>
        <w:t>The participating MCData server learns the functional alias state for an MCData ID from procedures specified in clause 22.2.2.2.7.</w:t>
      </w:r>
    </w:p>
    <w:p w14:paraId="49887F7D" w14:textId="77777777" w:rsidR="002A1EE0" w:rsidRPr="004D2882" w:rsidRDefault="002A1EE0" w:rsidP="002A1EE0">
      <w:pPr>
        <w:pStyle w:val="B1"/>
      </w:pPr>
      <w:r w:rsidRPr="004D2882">
        <w:t>1</w:t>
      </w:r>
      <w:r w:rsidRPr="004D2882">
        <w:rPr>
          <w:lang w:eastAsia="ko-KR"/>
        </w:rPr>
        <w:t>3</w:t>
      </w:r>
      <w:r w:rsidRPr="004D2882">
        <w:t>)</w:t>
      </w:r>
      <w:r w:rsidRPr="004D2882">
        <w:tab/>
        <w:t>shall include a P-Asserted-Identity header field in the outgoing SIP MESSAGE request set to the public service identity of the participating MCData function;</w:t>
      </w:r>
    </w:p>
    <w:p w14:paraId="148FB4F5" w14:textId="77777777" w:rsidR="002A1EE0" w:rsidRPr="004D2882" w:rsidRDefault="002A1EE0" w:rsidP="002A1EE0">
      <w:pPr>
        <w:pStyle w:val="B1"/>
      </w:pPr>
      <w:r w:rsidRPr="004D2882">
        <w:t>1</w:t>
      </w:r>
      <w:r w:rsidRPr="004D2882">
        <w:rPr>
          <w:lang w:eastAsia="ko-KR"/>
        </w:rPr>
        <w:t>4</w:t>
      </w:r>
      <w:r w:rsidRPr="004D2882">
        <w:t>)</w:t>
      </w:r>
      <w:r w:rsidRPr="004D2882">
        <w:tab/>
        <w:t>if the incoming SIP MESSAGE request contained an application/vnd.3gpp.mcdata-info+xml MIME body with the &lt;mcdatainfo&gt; element containing the &lt;mcdata-Params&gt; element containing the &lt;anyExt&gt; element with a &lt;comn-participants-criteria&gt; element, may modify based on local policy the content of the &lt;comn-participants-criteria&gt; element of the &lt;anyExt&gt; element of &lt;mcdata-Params&gt; element of &lt;mcdatainfo&gt; element of the application/vnd.3gpp.mcdata-info+xml MIME body in the outgoing SIP INVITE request; and</w:t>
      </w:r>
    </w:p>
    <w:p w14:paraId="681DC69C" w14:textId="77777777" w:rsidR="002A1EE0" w:rsidRPr="004D2882" w:rsidRDefault="002A1EE0" w:rsidP="002A1EE0">
      <w:pPr>
        <w:pStyle w:val="NO"/>
        <w:rPr>
          <w:rFonts w:eastAsia="Calibri"/>
          <w:lang w:eastAsia="ko-KR"/>
        </w:rPr>
      </w:pPr>
      <w:r w:rsidRPr="004D2882">
        <w:t>NOTE </w:t>
      </w:r>
      <w:r>
        <w:rPr>
          <w:rFonts w:hint="eastAsia"/>
          <w:lang w:eastAsia="ko-KR"/>
        </w:rPr>
        <w:t>9</w:t>
      </w:r>
      <w:r w:rsidRPr="004D2882">
        <w:t>:</w:t>
      </w:r>
      <w:r w:rsidRPr="004D2882">
        <w:tab/>
      </w:r>
      <w:r>
        <w:rPr>
          <w:rFonts w:hint="eastAsia"/>
          <w:lang w:eastAsia="ko-KR"/>
        </w:rPr>
        <w:t xml:space="preserve">The participating MCData function does not modify the MCData IDs in the </w:t>
      </w:r>
      <w:r w:rsidRPr="004D2882">
        <w:rPr>
          <w:lang w:eastAsia="ko-KR"/>
        </w:rPr>
        <w:t>application/resource-lists+xml MIME body</w:t>
      </w:r>
      <w:r>
        <w:rPr>
          <w:rFonts w:hint="eastAsia"/>
          <w:lang w:eastAsia="ko-KR"/>
        </w:rPr>
        <w:t xml:space="preserve"> of the incoming SIP MESSAGE request.</w:t>
      </w:r>
    </w:p>
    <w:p w14:paraId="595943EF" w14:textId="77777777" w:rsidR="002A1EE0" w:rsidRPr="004D2882" w:rsidRDefault="002A1EE0" w:rsidP="002A1EE0">
      <w:pPr>
        <w:pStyle w:val="B1"/>
      </w:pPr>
      <w:r w:rsidRPr="004D2882">
        <w:t>1</w:t>
      </w:r>
      <w:r w:rsidRPr="004D2882">
        <w:rPr>
          <w:lang w:eastAsia="ko-KR"/>
        </w:rPr>
        <w:t>5</w:t>
      </w:r>
      <w:r w:rsidRPr="004D2882">
        <w:t>)</w:t>
      </w:r>
      <w:r w:rsidRPr="004D2882">
        <w:tab/>
        <w:t>shall send the SIP MESSAGE request as specified to 3GPP TS 24.229 [5].</w:t>
      </w:r>
    </w:p>
    <w:p w14:paraId="50900BED" w14:textId="77777777" w:rsidR="002A1EE0" w:rsidRPr="004D2882" w:rsidRDefault="002A1EE0" w:rsidP="002A1EE0">
      <w:r w:rsidRPr="004D2882">
        <w:t>Upon receipt of a SIP 2xx response in response to the above SIP MESSAGE request, the participating MCData function:</w:t>
      </w:r>
    </w:p>
    <w:p w14:paraId="412676B6" w14:textId="77777777" w:rsidR="002A1EE0" w:rsidRPr="004D2882" w:rsidRDefault="002A1EE0" w:rsidP="002A1EE0">
      <w:pPr>
        <w:pStyle w:val="B1"/>
      </w:pPr>
      <w:r w:rsidRPr="004D2882">
        <w:t>1)</w:t>
      </w:r>
      <w:r w:rsidRPr="004D2882">
        <w:tab/>
        <w:t>shall generate a SIP 200 (OK) response as specified in 3GPP TS 24.229 [5];</w:t>
      </w:r>
    </w:p>
    <w:p w14:paraId="7BA5085E" w14:textId="77777777" w:rsidR="002A1EE0" w:rsidRPr="004D2882" w:rsidRDefault="002A1EE0" w:rsidP="002A1EE0">
      <w:pPr>
        <w:pStyle w:val="B1"/>
      </w:pPr>
      <w:r w:rsidRPr="004D2882">
        <w:t>2)</w:t>
      </w:r>
      <w:r w:rsidRPr="004D2882">
        <w:tab/>
        <w:t>shall include Warning header field(s) that were received in the incoming SIP 200 (OK) response;</w:t>
      </w:r>
    </w:p>
    <w:p w14:paraId="053EFFB4" w14:textId="77777777" w:rsidR="002A1EE0" w:rsidRPr="004D2882" w:rsidRDefault="002A1EE0" w:rsidP="002A1EE0">
      <w:pPr>
        <w:pStyle w:val="B1"/>
      </w:pPr>
      <w:r w:rsidRPr="004D2882">
        <w:t>3)</w:t>
      </w:r>
      <w:r w:rsidRPr="004D2882">
        <w:tab/>
        <w:t>shall set the Request-URI of the outgoing SIP 200 (OK) response to the public user identity associated with the MCData ID of the originating MCData client;</w:t>
      </w:r>
    </w:p>
    <w:p w14:paraId="5CE4521D" w14:textId="77777777" w:rsidR="002A1EE0" w:rsidRPr="004D2882" w:rsidRDefault="002A1EE0" w:rsidP="002A1EE0">
      <w:pPr>
        <w:pStyle w:val="B1"/>
      </w:pPr>
      <w:r w:rsidRPr="004D2882">
        <w:t>4)</w:t>
      </w:r>
      <w:r w:rsidRPr="004D2882">
        <w:tab/>
        <w:t>shall include a P-Asserted-Identity header field in the outgoing SIP 200 (OK) response set to the public service identity of the participating MCData function;</w:t>
      </w:r>
    </w:p>
    <w:p w14:paraId="3E2F0571" w14:textId="77777777" w:rsidR="002A1EE0" w:rsidRPr="004D2882" w:rsidRDefault="002A1EE0" w:rsidP="002A1EE0">
      <w:pPr>
        <w:pStyle w:val="B1"/>
      </w:pPr>
      <w:r w:rsidRPr="004D2882">
        <w:rPr>
          <w:lang w:eastAsia="ko-KR"/>
        </w:rPr>
        <w:t>5</w:t>
      </w:r>
      <w:r w:rsidRPr="004D2882">
        <w:t>)</w:t>
      </w:r>
      <w:r w:rsidRPr="004D2882">
        <w:tab/>
        <w:t>if the incoming SIP 200 (OK) response contained an application/vnd.3gpp.mcdata-info+xml MIME body, shall copy the application/vnd.3gpp.mcdata-info+xml MIME body to the outgoing SIP 200 (OK) response; and</w:t>
      </w:r>
    </w:p>
    <w:p w14:paraId="2CF090E6" w14:textId="77777777" w:rsidR="002A1EE0" w:rsidRPr="004D2882" w:rsidRDefault="002A1EE0" w:rsidP="002A1EE0">
      <w:pPr>
        <w:pStyle w:val="B1"/>
      </w:pPr>
      <w:r w:rsidRPr="004D2882">
        <w:rPr>
          <w:lang w:eastAsia="ko-KR"/>
        </w:rPr>
        <w:t>6</w:t>
      </w:r>
      <w:r w:rsidRPr="004D2882">
        <w:t>)</w:t>
      </w:r>
      <w:r w:rsidRPr="004D2882">
        <w:tab/>
        <w:t>shall send the SIP 200 (OK) response to the MCData client according to 3GPP TS 24.229 [5].</w:t>
      </w:r>
    </w:p>
    <w:p w14:paraId="23F3A105" w14:textId="77777777" w:rsidR="002A1EE0" w:rsidRPr="004D2882" w:rsidRDefault="002A1EE0" w:rsidP="002A1EE0">
      <w:r w:rsidRPr="004D2882">
        <w:t xml:space="preserve">Upon receipt of a SIP 4xx, 5xx or 6xx response to the above SIP MESSAGE request, the participating </w:t>
      </w:r>
      <w:r w:rsidRPr="004D2882">
        <w:rPr>
          <w:rFonts w:eastAsia="Malgun Gothic"/>
        </w:rPr>
        <w:t>MCData</w:t>
      </w:r>
      <w:r w:rsidRPr="004D2882">
        <w:t xml:space="preserve"> function:</w:t>
      </w:r>
    </w:p>
    <w:p w14:paraId="54751202" w14:textId="77777777" w:rsidR="002A1EE0" w:rsidRPr="004D2882" w:rsidRDefault="002A1EE0" w:rsidP="002A1EE0">
      <w:pPr>
        <w:pStyle w:val="B1"/>
      </w:pPr>
      <w:r w:rsidRPr="004D2882">
        <w:t>1)</w:t>
      </w:r>
      <w:r w:rsidRPr="004D2882">
        <w:tab/>
        <w:t>shall include Warning header field(s) that were received in the incoming SIP response; and</w:t>
      </w:r>
    </w:p>
    <w:p w14:paraId="57ADA462" w14:textId="6B6ADD36" w:rsidR="002A1EE0" w:rsidRDefault="002A1EE0" w:rsidP="002A1EE0">
      <w:pPr>
        <w:pStyle w:val="B1"/>
      </w:pPr>
      <w:r w:rsidRPr="004D2882">
        <w:lastRenderedPageBreak/>
        <w:t>2)</w:t>
      </w:r>
      <w:r w:rsidRPr="004D2882">
        <w:tab/>
        <w:t>shall forward the SIP response to the MCData client according to 3GPP TS 24.229 [5].</w:t>
      </w:r>
    </w:p>
    <w:p w14:paraId="0FEDEB31" w14:textId="5F36D509" w:rsidR="00EF6E3F" w:rsidRDefault="00EF6E3F" w:rsidP="00EF6E3F">
      <w:pPr>
        <w:pStyle w:val="Heading4"/>
        <w:rPr>
          <w:lang w:val="en-US"/>
        </w:rPr>
      </w:pPr>
      <w:bookmarkStart w:id="9453" w:name="_CR24_3_87"/>
      <w:bookmarkStart w:id="9454" w:name="_Toc51861352"/>
      <w:bookmarkStart w:id="9455" w:name="_Toc187928876"/>
      <w:bookmarkStart w:id="9456" w:name="_Toc202372567"/>
      <w:bookmarkEnd w:id="9453"/>
      <w:r>
        <w:t>24.3.</w:t>
      </w:r>
      <w:r w:rsidR="002A1EE0">
        <w:t>8</w:t>
      </w:r>
      <w:r w:rsidRPr="0073469F">
        <w:tab/>
      </w:r>
      <w:r>
        <w:rPr>
          <w:lang w:val="en-US"/>
        </w:rPr>
        <w:t>Notification of ad hoc group data communication redirection</w:t>
      </w:r>
      <w:bookmarkEnd w:id="9454"/>
      <w:bookmarkEnd w:id="9455"/>
      <w:bookmarkEnd w:id="9456"/>
    </w:p>
    <w:p w14:paraId="35647D62" w14:textId="77777777" w:rsidR="00EF6E3F" w:rsidRPr="0073469F" w:rsidRDefault="00EF6E3F" w:rsidP="00EF6E3F">
      <w:r w:rsidRPr="0073469F">
        <w:t xml:space="preserve">When receiving a </w:t>
      </w:r>
      <w:r w:rsidRPr="00513F5C">
        <w:t xml:space="preserve">"SIP </w:t>
      </w:r>
      <w:r>
        <w:t>MESSAGE request to the terminating participating MCData function to send notification of adhoc group data communication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Data</w:t>
      </w:r>
      <w:r w:rsidRPr="0073469F">
        <w:t xml:space="preserve"> function</w:t>
      </w:r>
      <w:r>
        <w:t>:</w:t>
      </w:r>
    </w:p>
    <w:p w14:paraId="6B2AF67C" w14:textId="77777777" w:rsidR="00EF6E3F" w:rsidRPr="0073469F" w:rsidRDefault="00EF6E3F" w:rsidP="00EF6E3F">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Data</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Data</w:t>
      </w:r>
      <w:r w:rsidRPr="0073469F">
        <w:t xml:space="preserve"> function</w:t>
      </w:r>
      <w:r w:rsidRPr="007B314E">
        <w:t xml:space="preserve"> </w:t>
      </w:r>
      <w:r>
        <w:t xml:space="preserve">shall skip </w:t>
      </w:r>
      <w:r w:rsidRPr="007B314E">
        <w:t>the rest of the steps</w:t>
      </w:r>
      <w:r w:rsidRPr="0073469F">
        <w:t>;</w:t>
      </w:r>
    </w:p>
    <w:p w14:paraId="6A3EE3BD" w14:textId="77777777" w:rsidR="00EF6E3F" w:rsidRPr="00456956" w:rsidRDefault="00EF6E3F" w:rsidP="00EF6E3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09B3AAB2" w14:textId="77777777" w:rsidR="00EF6E3F" w:rsidRPr="00456956" w:rsidRDefault="00EF6E3F" w:rsidP="00EF6E3F">
      <w:pPr>
        <w:pStyle w:val="B1"/>
      </w:pPr>
      <w:r w:rsidRPr="00456956">
        <w:t>3)</w:t>
      </w:r>
      <w:r w:rsidRPr="00456956">
        <w:tab/>
        <w:t>shall generate a SIP MESSAGE request in accordance with 3GPP TS 24.229 [4] and IETF RFC 3428 [33]:</w:t>
      </w:r>
    </w:p>
    <w:p w14:paraId="4CA82AC2" w14:textId="77777777" w:rsidR="00EF6E3F" w:rsidRPr="00513F5C" w:rsidRDefault="00EF6E3F" w:rsidP="00EF6E3F">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A7D21E0" w14:textId="77777777" w:rsidR="00EF6E3F" w:rsidRPr="00513F5C" w:rsidRDefault="00EF6E3F" w:rsidP="00EF6E3F">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MCData ID of the initiating MCData user</w:t>
      </w:r>
      <w:r w:rsidRPr="00513F5C">
        <w:t>;</w:t>
      </w:r>
    </w:p>
    <w:p w14:paraId="5D898090" w14:textId="77777777" w:rsidR="00EF6E3F" w:rsidRDefault="00EF6E3F" w:rsidP="00EF6E3F">
      <w:pPr>
        <w:pStyle w:val="B1"/>
      </w:pPr>
      <w:r>
        <w:t>6</w:t>
      </w:r>
      <w:r w:rsidRPr="00513F5C">
        <w:t>)</w:t>
      </w:r>
      <w:r w:rsidRPr="00513F5C">
        <w:tab/>
      </w:r>
      <w:r>
        <w:t xml:space="preserve">shall </w:t>
      </w:r>
      <w:r w:rsidRPr="00513F5C">
        <w:t>copy the contents of the application/vnd.3gpp.mc</w:t>
      </w:r>
      <w:r>
        <w:t>data</w:t>
      </w:r>
      <w:r w:rsidRPr="00513F5C">
        <w:t>-info+xml MIME body received in the incoming SIP MESSAGE request into an application/vnd.3gpp.mc</w:t>
      </w:r>
      <w:r>
        <w:t>data</w:t>
      </w:r>
      <w:r w:rsidRPr="00513F5C">
        <w:t>-info+xml MIME body included in the outgoing SIP MESSAGE request;</w:t>
      </w:r>
    </w:p>
    <w:p w14:paraId="7F160D9E" w14:textId="77777777" w:rsidR="00EF6E3F" w:rsidRPr="00513F5C" w:rsidRDefault="00EF6E3F" w:rsidP="00EF6E3F">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102FD7AF" w14:textId="375C4994" w:rsidR="00EF6E3F" w:rsidRPr="0073469F" w:rsidRDefault="00EF6E3F" w:rsidP="00EF6E3F">
      <w:pPr>
        <w:pStyle w:val="B1"/>
        <w:rPr>
          <w:lang w:eastAsia="ko-KR"/>
        </w:rPr>
      </w:pPr>
      <w:r>
        <w:t>8</w:t>
      </w:r>
      <w:r w:rsidRPr="00513F5C">
        <w:t>)</w:t>
      </w:r>
      <w:r w:rsidRPr="00513F5C">
        <w:tab/>
      </w:r>
      <w:r>
        <w:t xml:space="preserve">shall </w:t>
      </w:r>
      <w:r w:rsidRPr="00513F5C">
        <w:t>send the SIP MESSAGE request as spec</w:t>
      </w:r>
      <w:r>
        <w:t>ified in 3GPP TS 24.229 [4];</w:t>
      </w:r>
    </w:p>
    <w:p w14:paraId="5088767E" w14:textId="77777777" w:rsidR="00AE557D" w:rsidRDefault="00AE557D" w:rsidP="00AE557D">
      <w:pPr>
        <w:pStyle w:val="Heading2"/>
        <w:rPr>
          <w:lang w:eastAsia="ko-KR"/>
        </w:rPr>
      </w:pPr>
      <w:bookmarkStart w:id="9457" w:name="_CR24_4"/>
      <w:bookmarkStart w:id="9458" w:name="_Toc202372568"/>
      <w:bookmarkEnd w:id="9457"/>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458"/>
    </w:p>
    <w:p w14:paraId="1E3694AB" w14:textId="77777777" w:rsidR="00AE557D" w:rsidRPr="0073469F" w:rsidRDefault="00AE557D" w:rsidP="00AE557D">
      <w:pPr>
        <w:pStyle w:val="Heading3"/>
        <w:rPr>
          <w:rFonts w:eastAsia="Malgun Gothic"/>
        </w:rPr>
      </w:pPr>
      <w:bookmarkStart w:id="9459" w:name="_CR24_4_1"/>
      <w:bookmarkStart w:id="9460" w:name="_Toc202372569"/>
      <w:bookmarkEnd w:id="9459"/>
      <w:r>
        <w:rPr>
          <w:rFonts w:eastAsia="Malgun Gothic"/>
        </w:rPr>
        <w:t>24.4</w:t>
      </w:r>
      <w:r w:rsidRPr="0073469F">
        <w:rPr>
          <w:rFonts w:eastAsia="Malgun Gothic"/>
        </w:rPr>
        <w:t>.1</w:t>
      </w:r>
      <w:r w:rsidRPr="0073469F">
        <w:rPr>
          <w:rFonts w:eastAsia="Malgun Gothic"/>
        </w:rPr>
        <w:tab/>
        <w:t>General</w:t>
      </w:r>
      <w:bookmarkEnd w:id="9460"/>
    </w:p>
    <w:p w14:paraId="2E2135DD" w14:textId="6C21903E" w:rsidR="00A10CB9" w:rsidRPr="00A10CB9" w:rsidRDefault="00A10CB9" w:rsidP="00A10CB9">
      <w:pPr>
        <w:overflowPunct/>
        <w:autoSpaceDE/>
        <w:autoSpaceDN/>
        <w:adjustRightInd/>
        <w:textAlignment w:val="auto"/>
        <w:rPr>
          <w:rFonts w:eastAsia="Malgun Gothic"/>
          <w:lang w:val="nl-NL" w:eastAsia="en-US"/>
        </w:rPr>
      </w:pPr>
      <w:r w:rsidRPr="00A10CB9">
        <w:rPr>
          <w:rFonts w:eastAsia="Malgun Gothic"/>
          <w:lang w:eastAsia="ko-KR"/>
        </w:rPr>
        <w:t xml:space="preserve">This clause describes the adhoc group data communications </w:t>
      </w:r>
      <w:r w:rsidRPr="00A10CB9">
        <w:rPr>
          <w:rFonts w:eastAsia="Malgun Gothic"/>
          <w:lang w:eastAsia="en-US"/>
        </w:rPr>
        <w:t xml:space="preserve">controlling </w:t>
      </w:r>
      <w:r w:rsidRPr="00A10CB9">
        <w:rPr>
          <w:rFonts w:eastAsia="Malgun Gothic"/>
          <w:noProof/>
          <w:lang w:eastAsia="en-US"/>
        </w:rPr>
        <w:t>MCData</w:t>
      </w:r>
      <w:r w:rsidRPr="00A10CB9">
        <w:rPr>
          <w:rFonts w:eastAsia="Malgun Gothic"/>
          <w:lang w:eastAsia="en-US"/>
        </w:rPr>
        <w:t xml:space="preserve"> function procedures</w:t>
      </w:r>
      <w:r w:rsidRPr="00A10CB9">
        <w:rPr>
          <w:rFonts w:eastAsia="Malgun Gothic"/>
          <w:lang w:eastAsia="ko-KR"/>
        </w:rPr>
        <w:t xml:space="preserve"> using on-demand and pre-established sessions to setup adhoc group data communications, release the ongoing adhoc group data communications, and modify (criteria for) the participant list of the ongoing adhoc group data communications</w:t>
      </w:r>
      <w:r w:rsidRPr="00A10CB9">
        <w:rPr>
          <w:rFonts w:eastAsia="Malgun Gothic"/>
          <w:lang w:val="nl-NL" w:eastAsia="en-US"/>
        </w:rPr>
        <w:t>.</w:t>
      </w:r>
    </w:p>
    <w:p w14:paraId="1D17C55D" w14:textId="77777777" w:rsidR="00AE557D" w:rsidRPr="0073469F" w:rsidRDefault="00AE557D" w:rsidP="00AE557D">
      <w:pPr>
        <w:pStyle w:val="Heading3"/>
        <w:rPr>
          <w:rFonts w:eastAsia="Malgun Gothic"/>
        </w:rPr>
      </w:pPr>
      <w:bookmarkStart w:id="9461" w:name="_CR24_4_2"/>
      <w:bookmarkStart w:id="9462" w:name="_Toc202372570"/>
      <w:bookmarkEnd w:id="9461"/>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462"/>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463" w:name="_CR24_4_2_1"/>
      <w:bookmarkStart w:id="9464" w:name="_Toc20155897"/>
      <w:bookmarkStart w:id="9465" w:name="_Toc27501054"/>
      <w:bookmarkStart w:id="9466" w:name="_Toc36049180"/>
      <w:bookmarkStart w:id="9467" w:name="_Toc45209946"/>
      <w:bookmarkStart w:id="9468" w:name="_Toc51859610"/>
      <w:bookmarkStart w:id="9469" w:name="_Toc107003431"/>
      <w:bookmarkStart w:id="9470" w:name="_Toc202372571"/>
      <w:bookmarkEnd w:id="9463"/>
      <w:r>
        <w:rPr>
          <w:rFonts w:eastAsia="Malgun Gothic"/>
        </w:rPr>
        <w:t>24.4</w:t>
      </w:r>
      <w:r w:rsidRPr="0073469F">
        <w:rPr>
          <w:rFonts w:eastAsia="Malgun Gothic"/>
        </w:rPr>
        <w:t>.</w:t>
      </w:r>
      <w:r>
        <w:rPr>
          <w:rFonts w:eastAsia="Malgun Gothic"/>
        </w:rPr>
        <w:t>2.1</w:t>
      </w:r>
      <w:r w:rsidRPr="0073469F">
        <w:rPr>
          <w:noProof/>
        </w:rPr>
        <w:tab/>
      </w:r>
      <w:bookmarkEnd w:id="9464"/>
      <w:bookmarkEnd w:id="9465"/>
      <w:bookmarkEnd w:id="9466"/>
      <w:bookmarkEnd w:id="9467"/>
      <w:bookmarkEnd w:id="9468"/>
      <w:bookmarkEnd w:id="9469"/>
      <w:r w:rsidRPr="0073469F">
        <w:rPr>
          <w:noProof/>
        </w:rPr>
        <w:t>Originating Procedures</w:t>
      </w:r>
      <w:bookmarkEnd w:id="9470"/>
    </w:p>
    <w:p w14:paraId="0A103788" w14:textId="77777777" w:rsidR="00AE557D" w:rsidRPr="0073469F" w:rsidRDefault="00AE557D" w:rsidP="00AE557D">
      <w:pPr>
        <w:pStyle w:val="Heading5"/>
      </w:pPr>
      <w:bookmarkStart w:id="9471" w:name="_CR24_4_2_1_1"/>
      <w:bookmarkStart w:id="9472" w:name="_Toc20155899"/>
      <w:bookmarkStart w:id="9473" w:name="_Toc27501056"/>
      <w:bookmarkStart w:id="9474" w:name="_Toc36049182"/>
      <w:bookmarkStart w:id="9475" w:name="_Toc45209948"/>
      <w:bookmarkStart w:id="9476" w:name="_Toc51859612"/>
      <w:bookmarkStart w:id="9477" w:name="_Toc107003433"/>
      <w:bookmarkStart w:id="9478" w:name="_Toc202372572"/>
      <w:bookmarkEnd w:id="9471"/>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472"/>
      <w:bookmarkEnd w:id="9473"/>
      <w:bookmarkEnd w:id="9474"/>
      <w:bookmarkEnd w:id="9475"/>
      <w:bookmarkEnd w:id="9476"/>
      <w:bookmarkEnd w:id="9477"/>
      <w:bookmarkEnd w:id="9478"/>
    </w:p>
    <w:p w14:paraId="2B2F0E63" w14:textId="77777777" w:rsidR="00AE557D" w:rsidRPr="0073469F" w:rsidRDefault="00AE557D" w:rsidP="00AE557D">
      <w:bookmarkStart w:id="9479" w:name="_Toc20155901"/>
      <w:bookmarkStart w:id="9480" w:name="_Toc27501058"/>
      <w:bookmarkStart w:id="9481" w:name="_Toc36049184"/>
      <w:bookmarkStart w:id="9482" w:name="_Toc45209950"/>
      <w:bookmarkStart w:id="9483" w:name="_Toc51859614"/>
      <w:bookmarkStart w:id="9484"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shall set the Request-URI to the public service identity of the terminating participating MCData function associated to the MCData user to be invited</w:t>
      </w:r>
      <w:r w:rsidRPr="0073469F">
        <w:t>;</w:t>
      </w:r>
    </w:p>
    <w:p w14:paraId="4AFD520A" w14:textId="77777777" w:rsidR="00722224" w:rsidRDefault="00722224" w:rsidP="00722224">
      <w:pPr>
        <w:pStyle w:val="NO"/>
      </w:pPr>
      <w:r>
        <w:lastRenderedPageBreak/>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t>user to be invited</w:t>
      </w:r>
      <w:r>
        <w:t xml:space="preserve"> in the partner </w:t>
      </w:r>
      <w:r w:rsidRPr="00B02A0B">
        <w:t xml:space="preserve">MCData </w:t>
      </w:r>
      <w:r>
        <w:t xml:space="preserve">system by primary </w:t>
      </w:r>
      <w:r w:rsidRPr="00B02A0B">
        <w:t xml:space="preserve">MCData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P-Asserted-Identity header field to the public service identity of the controlling MCData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r>
        <w:t xml:space="preserve">adhoc </w:t>
      </w:r>
      <w:r w:rsidRPr="0073469F">
        <w:t xml:space="preserve">group members do not mean that the </w:t>
      </w:r>
      <w:r>
        <w:t xml:space="preserve">adhoc </w:t>
      </w:r>
      <w:r w:rsidRPr="0073469F">
        <w:t>group session will be successfully established.</w:t>
      </w:r>
    </w:p>
    <w:p w14:paraId="11A28EE0" w14:textId="77777777" w:rsidR="00EF6E3F" w:rsidRDefault="00EF6E3F" w:rsidP="00EF6E3F">
      <w:r w:rsidRPr="0073469F">
        <w:t xml:space="preserve">Upon receiving a SIP </w:t>
      </w:r>
      <w:r>
        <w:t>302</w:t>
      </w:r>
      <w:r w:rsidRPr="0073469F">
        <w:t xml:space="preserve"> (</w:t>
      </w:r>
      <w:r>
        <w:t>Moved Temporarily)</w:t>
      </w:r>
      <w:r w:rsidRPr="0073469F">
        <w:t xml:space="preserve"> response for the SIP INVITE request </w:t>
      </w:r>
      <w:r>
        <w:t xml:space="preserve">and the warning header includes the warning text "248 communication forwarding due to migration" the </w:t>
      </w:r>
      <w:r w:rsidRPr="0073469F">
        <w:t>the controlling MC</w:t>
      </w:r>
      <w:r>
        <w:t>Data</w:t>
      </w:r>
      <w:r w:rsidRPr="0073469F">
        <w:t xml:space="preserve"> function:</w:t>
      </w:r>
    </w:p>
    <w:p w14:paraId="244FDC93" w14:textId="77777777" w:rsidR="00EF6E3F" w:rsidRDefault="00EF6E3F" w:rsidP="00EF6E3F">
      <w:pPr>
        <w:pStyle w:val="B1"/>
      </w:pPr>
      <w:r w:rsidRPr="0073469F">
        <w:t>1)</w:t>
      </w:r>
      <w:r w:rsidRPr="0073469F">
        <w:tab/>
        <w:t xml:space="preserve">shall </w:t>
      </w:r>
      <w:r>
        <w:t>perform again the procedure in this clause with the only difference to use the MCData ID from the &lt;mcdata-request-uri&gt; element in the body of the SIP 302 (Moved Temporarily) response as the target MC user to be invited;</w:t>
      </w:r>
    </w:p>
    <w:p w14:paraId="26CDCBE5" w14:textId="77777777" w:rsidR="00EF6E3F" w:rsidRDefault="00EF6E3F" w:rsidP="00EF6E3F">
      <w:pPr>
        <w:pStyle w:val="B1"/>
      </w:pPr>
      <w:r>
        <w:t>2)</w:t>
      </w:r>
      <w:r>
        <w:tab/>
        <w:t>may send a SIP MESSAGE to the inviting MCData user according to the following steps:</w:t>
      </w:r>
    </w:p>
    <w:p w14:paraId="4013D786" w14:textId="77777777" w:rsidR="00EF6E3F" w:rsidRPr="00442558" w:rsidRDefault="00EF6E3F" w:rsidP="00EF6E3F">
      <w:pPr>
        <w:pStyle w:val="B2"/>
        <w:rPr>
          <w:lang w:eastAsia="ko-KR"/>
        </w:rPr>
      </w:pPr>
      <w:r>
        <w:t>a</w:t>
      </w:r>
      <w:r w:rsidRPr="00442558">
        <w:t>)</w:t>
      </w:r>
      <w:r w:rsidRPr="00442558">
        <w:tab/>
        <w:t xml:space="preserve">generate a SIP MESSAGE request in accordance with 3GPP TS 24.229 [4] and </w:t>
      </w:r>
      <w:r w:rsidRPr="00442558">
        <w:rPr>
          <w:lang w:eastAsia="ko-KR"/>
        </w:rPr>
        <w:t>IETF RFC 3428 [33]</w:t>
      </w:r>
      <w:r w:rsidRPr="00442558">
        <w:t>;</w:t>
      </w:r>
    </w:p>
    <w:p w14:paraId="54400685" w14:textId="77777777" w:rsidR="00EF6E3F" w:rsidRPr="00442558" w:rsidRDefault="00EF6E3F" w:rsidP="00EF6E3F">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[6];</w:t>
      </w:r>
    </w:p>
    <w:p w14:paraId="37470A2A" w14:textId="77777777" w:rsidR="00EF6E3F" w:rsidRPr="00442558" w:rsidRDefault="00EF6E3F" w:rsidP="00EF6E3F">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[6];</w:t>
      </w:r>
    </w:p>
    <w:p w14:paraId="3B5DABAC" w14:textId="77777777" w:rsidR="00EF6E3F" w:rsidRDefault="00EF6E3F" w:rsidP="00EF6E3F">
      <w:pPr>
        <w:pStyle w:val="B2"/>
      </w:pPr>
      <w:r>
        <w:rPr>
          <w:lang w:eastAsia="ko-KR"/>
        </w:rPr>
        <w:lastRenderedPageBreak/>
        <w:t>d</w:t>
      </w:r>
      <w:r w:rsidRPr="00442558">
        <w:rPr>
          <w:lang w:eastAsia="ko-KR"/>
        </w:rPr>
        <w:t>)</w:t>
      </w:r>
      <w:r w:rsidRPr="00442558">
        <w:rPr>
          <w:lang w:eastAsia="ko-KR"/>
        </w:rPr>
        <w:tab/>
      </w:r>
      <w:r w:rsidRPr="00442558">
        <w:t xml:space="preserve">shall set the Request-URI to the </w:t>
      </w:r>
      <w:r>
        <w:t>public service identity</w:t>
      </w:r>
      <w:r w:rsidRPr="00442558">
        <w:t xml:space="preserve"> of the terminating participating function associated with the MC</w:t>
      </w:r>
      <w:r>
        <w:t>Data</w:t>
      </w:r>
      <w:r w:rsidRPr="00442558">
        <w:t xml:space="preserve"> ID of the MC</w:t>
      </w:r>
      <w:r>
        <w:t>Data</w:t>
      </w:r>
      <w:r w:rsidRPr="00442558">
        <w:t xml:space="preserve"> </w:t>
      </w:r>
      <w:r w:rsidRPr="00442558">
        <w:rPr>
          <w:lang w:eastAsia="ko-KR"/>
        </w:rPr>
        <w:t>u</w:t>
      </w:r>
      <w:r w:rsidRPr="00442558">
        <w:t>ser</w:t>
      </w:r>
      <w:r>
        <w:t xml:space="preserve"> initiating the data communication</w:t>
      </w:r>
      <w:r w:rsidRPr="00442558">
        <w:t>;</w:t>
      </w:r>
    </w:p>
    <w:p w14:paraId="138FCB17" w14:textId="77777777" w:rsidR="00EF6E3F" w:rsidRPr="00BE4B01" w:rsidRDefault="00EF6E3F" w:rsidP="00EF6E3F">
      <w:pPr>
        <w:pStyle w:val="NO"/>
      </w:pPr>
      <w:r>
        <w:t>NOTE 8:</w:t>
      </w:r>
      <w:r>
        <w:tab/>
        <w:t>How the controlling MCData function determines the public service identity of the terminating participating MCData function associated with the initiating MCData user is out of the scope of the present document.</w:t>
      </w:r>
    </w:p>
    <w:p w14:paraId="0E6EF086" w14:textId="77777777" w:rsidR="00EF6E3F" w:rsidRDefault="00EF6E3F" w:rsidP="00EF6E3F">
      <w:pPr>
        <w:pStyle w:val="B2"/>
      </w:pPr>
      <w:r>
        <w:t>e</w:t>
      </w:r>
      <w:r w:rsidRPr="00442558">
        <w:t>)</w:t>
      </w:r>
      <w:r w:rsidRPr="00442558">
        <w:tab/>
        <w:t>shall include a P-Asserted-Identity header field set to the public service identity of controlling MC</w:t>
      </w:r>
      <w:r>
        <w:t>Data</w:t>
      </w:r>
      <w:r w:rsidRPr="00442558">
        <w:t xml:space="preserve"> function</w:t>
      </w:r>
      <w:r>
        <w:t>.</w:t>
      </w:r>
    </w:p>
    <w:p w14:paraId="510DFCE0" w14:textId="77777777" w:rsidR="00EF6E3F" w:rsidRPr="00C806A8" w:rsidRDefault="00EF6E3F" w:rsidP="00EF6E3F">
      <w:pPr>
        <w:pStyle w:val="B2"/>
      </w:pPr>
      <w:r>
        <w:t>f)</w:t>
      </w:r>
      <w:r>
        <w:tab/>
        <w:t xml:space="preserve">include in </w:t>
      </w:r>
      <w:r w:rsidRPr="00B307AA">
        <w:t>the &lt;anyExt&gt; element of the &lt;mc</w:t>
      </w:r>
      <w:r>
        <w:t>data</w:t>
      </w:r>
      <w:r w:rsidRPr="00B307AA">
        <w:t>-Params&gt; element of the &lt;mc</w:t>
      </w:r>
      <w:r>
        <w:t>data</w:t>
      </w:r>
      <w:r w:rsidRPr="00B307AA">
        <w:t>info&gt; element contained in</w:t>
      </w:r>
      <w:r>
        <w:t xml:space="preserve"> </w:t>
      </w:r>
      <w:r w:rsidRPr="00C806A8">
        <w:t>the application/vnd.3gpp.mcdata-info+xml MIME body:</w:t>
      </w:r>
    </w:p>
    <w:p w14:paraId="20AB000F" w14:textId="77777777" w:rsidR="00EF6E3F" w:rsidRPr="00C806A8" w:rsidRDefault="00EF6E3F" w:rsidP="00EF6E3F">
      <w:pPr>
        <w:pStyle w:val="B3"/>
      </w:pPr>
      <w:r w:rsidRPr="00C806A8">
        <w:t>i)</w:t>
      </w:r>
      <w:r w:rsidRPr="00C806A8">
        <w:tab/>
        <w:t>a &lt;forwarding-reason&gt; element set to a value of "migrated";</w:t>
      </w:r>
    </w:p>
    <w:p w14:paraId="5B2DFB64" w14:textId="77777777" w:rsidR="00EF6E3F" w:rsidRPr="004E763B" w:rsidRDefault="00EF6E3F" w:rsidP="00EF6E3F">
      <w:pPr>
        <w:pStyle w:val="B3"/>
      </w:pPr>
      <w:r w:rsidRPr="00C806A8">
        <w:t>ii)</w:t>
      </w:r>
      <w:r w:rsidRPr="00C806A8">
        <w:tab/>
        <w:t>a &lt;forwarding-target-id&gt; element set to the MCData ID in the partner system bound to the primary MCData ID at the migration authorization</w:t>
      </w:r>
      <w:r w:rsidRPr="004E763B">
        <w:t>;</w:t>
      </w:r>
    </w:p>
    <w:p w14:paraId="0E121129" w14:textId="77777777" w:rsidR="00EF6E3F" w:rsidRPr="004E763B" w:rsidRDefault="00EF6E3F" w:rsidP="00EF6E3F">
      <w:pPr>
        <w:pStyle w:val="B3"/>
      </w:pPr>
      <w:r w:rsidRPr="004E763B">
        <w:t>iii)</w:t>
      </w:r>
      <w:r w:rsidRPr="004E763B">
        <w:tab/>
        <w:t>a &lt;mc</w:t>
      </w:r>
      <w:r>
        <w:t>data</w:t>
      </w:r>
      <w:r w:rsidRPr="004E763B">
        <w:t>-request-uri&gt; element set to the MC</w:t>
      </w:r>
      <w:r>
        <w:t>Data</w:t>
      </w:r>
      <w:r w:rsidRPr="004E763B">
        <w:t xml:space="preserve"> ID of the terminating user from its primary MC system before migration; and</w:t>
      </w:r>
    </w:p>
    <w:p w14:paraId="6628FF99" w14:textId="77777777" w:rsidR="00EF6E3F" w:rsidRPr="004E763B" w:rsidRDefault="00EF6E3F" w:rsidP="00EF6E3F">
      <w:pPr>
        <w:pStyle w:val="B3"/>
      </w:pPr>
      <w:r w:rsidRPr="004E763B">
        <w:t>iv)</w:t>
      </w:r>
      <w:r w:rsidRPr="004E763B">
        <w:tab/>
        <w:t xml:space="preserve">a </w:t>
      </w:r>
      <w:r w:rsidRPr="002820B9">
        <w:t>&lt;mcdata-calling-user-id&gt;</w:t>
      </w:r>
      <w:r w:rsidRPr="004E763B">
        <w:t xml:space="preserve"> element set to the MC</w:t>
      </w:r>
      <w:r>
        <w:t>Data</w:t>
      </w:r>
      <w:r w:rsidRPr="004E763B">
        <w:t xml:space="preserve"> ID of the initator of the adhoc group </w:t>
      </w:r>
      <w:r>
        <w:t>data communucation</w:t>
      </w:r>
      <w:r w:rsidRPr="004E763B">
        <w:t>; and</w:t>
      </w:r>
    </w:p>
    <w:p w14:paraId="267F74B4" w14:textId="33DE20EF" w:rsidR="00EF6E3F" w:rsidRPr="0073469F" w:rsidRDefault="00EF6E3F" w:rsidP="00EF6E3F">
      <w:pPr>
        <w:pStyle w:val="B2"/>
      </w:pPr>
      <w:r>
        <w:t>g)</w:t>
      </w:r>
      <w:r>
        <w:tab/>
        <w:t>shall send the SIP MESSAGE request as specified to 3GPP TS 24.229 [4];</w:t>
      </w:r>
    </w:p>
    <w:p w14:paraId="3F64CA60" w14:textId="77777777" w:rsidR="00AE557D" w:rsidRPr="0073469F" w:rsidRDefault="00AE557D" w:rsidP="00AE557D">
      <w:pPr>
        <w:pStyle w:val="Heading4"/>
        <w:rPr>
          <w:noProof/>
        </w:rPr>
      </w:pPr>
      <w:bookmarkStart w:id="9485" w:name="_CR24_4_2_2"/>
      <w:bookmarkStart w:id="9486" w:name="_Toc202372573"/>
      <w:bookmarkEnd w:id="9485"/>
      <w:r>
        <w:rPr>
          <w:rFonts w:eastAsia="Malgun Gothic"/>
        </w:rPr>
        <w:t>24.4</w:t>
      </w:r>
      <w:r w:rsidRPr="0073469F">
        <w:rPr>
          <w:rFonts w:eastAsia="Malgun Gothic"/>
        </w:rPr>
        <w:t>.</w:t>
      </w:r>
      <w:r>
        <w:rPr>
          <w:rFonts w:eastAsia="Malgun Gothic"/>
        </w:rPr>
        <w:t>2.2</w:t>
      </w:r>
      <w:r w:rsidRPr="0073469F">
        <w:rPr>
          <w:noProof/>
        </w:rPr>
        <w:tab/>
        <w:t>Terminating Procedures</w:t>
      </w:r>
      <w:bookmarkEnd w:id="9479"/>
      <w:bookmarkEnd w:id="9480"/>
      <w:bookmarkEnd w:id="9481"/>
      <w:bookmarkEnd w:id="9482"/>
      <w:bookmarkEnd w:id="9483"/>
      <w:bookmarkEnd w:id="9484"/>
      <w:bookmarkEnd w:id="9486"/>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lastRenderedPageBreak/>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lastRenderedPageBreak/>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lastRenderedPageBreak/>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87" w:name="_CR24_4_3"/>
      <w:bookmarkStart w:id="9488" w:name="_Toc202372574"/>
      <w:bookmarkEnd w:id="9487"/>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88"/>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89" w:name="_CR24_4_3_1"/>
      <w:bookmarkStart w:id="9490" w:name="_Toc202372575"/>
      <w:bookmarkEnd w:id="9489"/>
      <w:r>
        <w:rPr>
          <w:rFonts w:eastAsia="Malgun Gothic"/>
        </w:rPr>
        <w:t>24.4</w:t>
      </w:r>
      <w:r w:rsidRPr="0073469F">
        <w:rPr>
          <w:rFonts w:eastAsia="Malgun Gothic"/>
        </w:rPr>
        <w:t>.</w:t>
      </w:r>
      <w:r>
        <w:rPr>
          <w:rFonts w:eastAsia="Malgun Gothic"/>
        </w:rPr>
        <w:t>3.1</w:t>
      </w:r>
      <w:r w:rsidRPr="0073469F">
        <w:rPr>
          <w:noProof/>
        </w:rPr>
        <w:tab/>
        <w:t>Originating Procedures</w:t>
      </w:r>
      <w:bookmarkEnd w:id="9490"/>
    </w:p>
    <w:p w14:paraId="74584E2C" w14:textId="1694BF51" w:rsidR="00F6385E" w:rsidRPr="00F6385E" w:rsidRDefault="00AE557D" w:rsidP="00F6385E">
      <w:bookmarkStart w:id="9491" w:name="_CR24_4_3_1_1"/>
      <w:bookmarkEnd w:id="9491"/>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492" w:name="_CR24_4_3_1_1_1"/>
      <w:bookmarkStart w:id="9493" w:name="_Toc202372576"/>
      <w:bookmarkEnd w:id="9492"/>
      <w:r w:rsidRPr="00F6385E">
        <w:rPr>
          <w:rFonts w:eastAsia="Malgun Gothic"/>
          <w:sz w:val="20"/>
          <w:lang w:eastAsia="en-US"/>
        </w:rPr>
        <w:t>24.4.3.1.1.1</w:t>
      </w:r>
      <w:r w:rsidRPr="00F6385E">
        <w:rPr>
          <w:rFonts w:eastAsia="Malgun Gothic"/>
          <w:sz w:val="20"/>
          <w:lang w:eastAsia="en-US"/>
        </w:rPr>
        <w:tab/>
        <w:t>SIP BYE request for releasing MCData session</w:t>
      </w:r>
      <w:bookmarkEnd w:id="9493"/>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94" w:name="_CR24_4_3_1_2"/>
      <w:bookmarkEnd w:id="9494"/>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495" w:name="_CR24_4_3_1_2_1"/>
      <w:bookmarkStart w:id="9496" w:name="_Toc202372577"/>
      <w:bookmarkEnd w:id="9495"/>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496"/>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97" w:name="_CR24_4_3_2"/>
      <w:bookmarkStart w:id="9498" w:name="_Toc202372578"/>
      <w:bookmarkEnd w:id="9497"/>
      <w:r>
        <w:rPr>
          <w:rFonts w:eastAsia="Malgun Gothic"/>
        </w:rPr>
        <w:t>24.4</w:t>
      </w:r>
      <w:r w:rsidRPr="0073469F">
        <w:rPr>
          <w:rFonts w:eastAsia="Malgun Gothic"/>
        </w:rPr>
        <w:t>.</w:t>
      </w:r>
      <w:r>
        <w:rPr>
          <w:rFonts w:eastAsia="Malgun Gothic"/>
        </w:rPr>
        <w:t>3.2</w:t>
      </w:r>
      <w:r w:rsidRPr="0073469F">
        <w:rPr>
          <w:noProof/>
        </w:rPr>
        <w:tab/>
        <w:t>Terminating Procedures</w:t>
      </w:r>
      <w:bookmarkEnd w:id="9498"/>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99" w:name="_CR24_4_4"/>
      <w:bookmarkStart w:id="9500" w:name="_Toc202372579"/>
      <w:bookmarkEnd w:id="9499"/>
      <w:r>
        <w:rPr>
          <w:rFonts w:eastAsia="Malgun Gothic"/>
        </w:rPr>
        <w:lastRenderedPageBreak/>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500"/>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501" w:name="_CR24_4_4_1"/>
      <w:bookmarkStart w:id="9502" w:name="_Toc202372580"/>
      <w:bookmarkEnd w:id="9501"/>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502"/>
    </w:p>
    <w:p w14:paraId="535AF52F" w14:textId="77777777" w:rsidR="00AE557D" w:rsidRPr="0073469F" w:rsidRDefault="00AE557D" w:rsidP="00AE557D">
      <w:pPr>
        <w:pStyle w:val="Heading5"/>
        <w:rPr>
          <w:rFonts w:eastAsia="Malgun Gothic"/>
        </w:rPr>
      </w:pPr>
      <w:bookmarkStart w:id="9503" w:name="_CR24_4_4_1_1"/>
      <w:bookmarkStart w:id="9504" w:name="_Toc202372581"/>
      <w:bookmarkEnd w:id="9503"/>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504"/>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505" w:name="_CR24_4_5"/>
      <w:bookmarkStart w:id="9506" w:name="_Toc202372582"/>
      <w:bookmarkEnd w:id="9505"/>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506"/>
    </w:p>
    <w:p w14:paraId="542707AA" w14:textId="77777777" w:rsidR="003E44DD" w:rsidRPr="003E44DD" w:rsidRDefault="003E44DD" w:rsidP="0095349C">
      <w:pPr>
        <w:overflowPunct/>
        <w:autoSpaceDE/>
        <w:autoSpaceDN/>
        <w:adjustRightInd/>
        <w:textAlignment w:val="auto"/>
        <w:rPr>
          <w:rFonts w:ascii="Arial" w:eastAsia="Malgun Gothic" w:hAnsi="Arial"/>
          <w:sz w:val="24"/>
          <w:lang w:eastAsia="en-US"/>
        </w:rPr>
      </w:pPr>
      <w:bookmarkStart w:id="9507" w:name="_Toc146246992"/>
      <w:r w:rsidRPr="003E44DD">
        <w:rPr>
          <w:rFonts w:ascii="Arial" w:eastAsia="Malgun Gothic" w:hAnsi="Arial"/>
          <w:sz w:val="24"/>
          <w:lang w:eastAsia="ko-KR"/>
        </w:rPr>
        <w:t>24</w:t>
      </w:r>
      <w:r w:rsidRPr="003E44DD">
        <w:rPr>
          <w:rFonts w:ascii="Arial" w:eastAsia="Malgun Gothic" w:hAnsi="Arial"/>
          <w:sz w:val="24"/>
          <w:lang w:eastAsia="en-US"/>
        </w:rPr>
        <w:t>.4.5.</w:t>
      </w:r>
      <w:r w:rsidRPr="003E44DD">
        <w:rPr>
          <w:rFonts w:ascii="Arial" w:eastAsia="Malgun Gothic" w:hAnsi="Arial"/>
          <w:sz w:val="24"/>
          <w:lang w:eastAsia="ko-KR"/>
        </w:rPr>
        <w:t>0</w:t>
      </w:r>
      <w:r w:rsidRPr="003E44DD">
        <w:rPr>
          <w:rFonts w:ascii="Arial" w:eastAsia="Malgun Gothic" w:hAnsi="Arial"/>
          <w:sz w:val="24"/>
          <w:lang w:eastAsia="en-US"/>
        </w:rPr>
        <w:tab/>
      </w:r>
      <w:r w:rsidRPr="003E44DD">
        <w:rPr>
          <w:rFonts w:ascii="Arial" w:eastAsia="Malgun Gothic" w:hAnsi="Arial"/>
          <w:sz w:val="24"/>
          <w:lang w:eastAsia="ko-KR"/>
        </w:rPr>
        <w:t>General</w:t>
      </w:r>
    </w:p>
    <w:p w14:paraId="502966EE" w14:textId="20B9B21E" w:rsidR="0095349C" w:rsidRPr="0095349C" w:rsidRDefault="003E44DD" w:rsidP="0095349C">
      <w:pPr>
        <w:rPr>
          <w:lang w:eastAsia="en-US"/>
        </w:rPr>
      </w:pPr>
      <w:r w:rsidRPr="003E44DD">
        <w:rPr>
          <w:lang w:eastAsia="ko-KR"/>
        </w:rPr>
        <w:t xml:space="preserve">This clause describes the terminating </w:t>
      </w:r>
      <w:r w:rsidRPr="003E44DD">
        <w:rPr>
          <w:lang w:eastAsia="en-US"/>
        </w:rPr>
        <w:t xml:space="preserve">ad hoc group </w:t>
      </w:r>
      <w:r w:rsidRPr="003E44DD">
        <w:rPr>
          <w:lang w:eastAsia="ko-KR"/>
        </w:rPr>
        <w:t>data communication</w:t>
      </w:r>
      <w:r w:rsidRPr="003E44DD">
        <w:rPr>
          <w:lang w:eastAsia="en-US"/>
        </w:rPr>
        <w:t xml:space="preserve"> modification procedures in terms of (criteria for) the participant list.</w:t>
      </w:r>
    </w:p>
    <w:p w14:paraId="12BB0F73" w14:textId="7A438C8E" w:rsidR="00284A0B" w:rsidRPr="0073469F" w:rsidRDefault="00284A0B" w:rsidP="00284A0B">
      <w:pPr>
        <w:pStyle w:val="Heading4"/>
        <w:rPr>
          <w:rFonts w:eastAsia="Malgun Gothic"/>
        </w:rPr>
      </w:pPr>
      <w:bookmarkStart w:id="9508" w:name="_CR24_4_5_1"/>
      <w:bookmarkStart w:id="9509" w:name="_Toc202372583"/>
      <w:bookmarkEnd w:id="9508"/>
      <w:r>
        <w:rPr>
          <w:rFonts w:eastAsia="Malgun Gothic"/>
        </w:rPr>
        <w:lastRenderedPageBreak/>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9507"/>
      <w:r w:rsidR="00745B69" w:rsidRPr="00745B69">
        <w:rPr>
          <w:rFonts w:eastAsia="Malgun Gothic"/>
        </w:rPr>
        <w:t>Modification of the participant list or criteria for the participant list procedures using on-demand session</w:t>
      </w:r>
      <w:bookmarkEnd w:id="9509"/>
    </w:p>
    <w:p w14:paraId="2D4C7104" w14:textId="77777777" w:rsidR="00284A0B" w:rsidRPr="0073469F" w:rsidRDefault="00284A0B" w:rsidP="00284A0B">
      <w:pPr>
        <w:pStyle w:val="Heading5"/>
        <w:rPr>
          <w:rFonts w:eastAsia="Malgun Gothic"/>
        </w:rPr>
      </w:pPr>
      <w:bookmarkStart w:id="9510" w:name="_CR24_4_5_1_1"/>
      <w:bookmarkStart w:id="9511" w:name="_Toc146246993"/>
      <w:bookmarkStart w:id="9512" w:name="_Toc202372584"/>
      <w:bookmarkEnd w:id="951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511"/>
      <w:bookmarkEnd w:id="9512"/>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3FCBECE"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 if any; and</w:t>
      </w:r>
    </w:p>
    <w:p w14:paraId="719E6874" w14:textId="62672F13"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 if any.</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B53544A" w14:textId="7077C579" w:rsidR="00FE35AF" w:rsidRDefault="00FE35AF" w:rsidP="00FE35AF">
      <w:pPr>
        <w:pStyle w:val="B1"/>
      </w:pPr>
      <w:r>
        <w:t>3)</w:t>
      </w:r>
      <w:r>
        <w:tab/>
      </w:r>
      <w:r w:rsidRPr="0073469F">
        <w:t xml:space="preserve">if the </w:t>
      </w:r>
      <w:r>
        <w:t xml:space="preserve">originating </w:t>
      </w:r>
      <w:r w:rsidRPr="0073469F">
        <w:t>user identified by the MC</w:t>
      </w:r>
      <w:r>
        <w:t>Data</w:t>
      </w:r>
      <w:r w:rsidRPr="0073469F">
        <w:t xml:space="preserve"> ID is not authorised </w:t>
      </w:r>
      <w:r w:rsidR="00146556" w:rsidRPr="00146556">
        <w:t xml:space="preserve">to modify (criteria for) the participant list of adhoc group session </w:t>
      </w:r>
      <w:r>
        <w:t xml:space="preserve">if </w:t>
      </w:r>
      <w:r w:rsidRPr="007641DE">
        <w:t>the &lt;</w:t>
      </w:r>
      <w:r w:rsidRPr="00870088">
        <w:t>allow-</w:t>
      </w:r>
      <w:r>
        <w:rPr>
          <w:rFonts w:hint="eastAsia"/>
          <w:lang w:eastAsia="ko-KR"/>
        </w:rPr>
        <w:t>to-modify-</w:t>
      </w:r>
      <w:r>
        <w:t>adhoc-group-data-comn-</w:t>
      </w:r>
      <w:r>
        <w:rPr>
          <w:rFonts w:hint="eastAsia"/>
          <w:lang w:eastAsia="ko-KR"/>
        </w:rPr>
        <w:t>participants-info</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set to a value of "</w:t>
      </w:r>
      <w:r>
        <w:t>false</w:t>
      </w:r>
      <w:r w:rsidRPr="007641DE">
        <w: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3FE2E5E4" w14:textId="4F987E19" w:rsidR="00605950" w:rsidRPr="00605950" w:rsidRDefault="00605950" w:rsidP="0095349C">
      <w:pPr>
        <w:pStyle w:val="B1"/>
        <w:rPr>
          <w:lang w:eastAsia="ko-KR"/>
        </w:rPr>
      </w:pPr>
      <w:r w:rsidRPr="00605950">
        <w:rPr>
          <w:lang w:eastAsia="en-US"/>
        </w:rPr>
        <w:t>4)</w:t>
      </w:r>
      <w:r w:rsidRPr="00605950">
        <w:rPr>
          <w:lang w:eastAsia="en-US"/>
        </w:rPr>
        <w:tab/>
      </w:r>
      <w:r w:rsidRPr="00605950">
        <w:rPr>
          <w:lang w:eastAsia="ko-KR"/>
        </w:rPr>
        <w:t>if:</w:t>
      </w:r>
    </w:p>
    <w:p w14:paraId="7E9A20D5" w14:textId="2D465299" w:rsidR="00605950" w:rsidRPr="00605950" w:rsidRDefault="00605950" w:rsidP="00CC43C2">
      <w:pPr>
        <w:pStyle w:val="B2"/>
        <w:rPr>
          <w:lang w:eastAsia="ko-KR"/>
        </w:rPr>
      </w:pPr>
      <w:r w:rsidRPr="00605950">
        <w:rPr>
          <w:lang w:eastAsia="ko-KR"/>
        </w:rPr>
        <w:t>a)</w:t>
      </w:r>
      <w:r w:rsidRPr="00605950">
        <w:rPr>
          <w:lang w:eastAsia="ko-KR"/>
        </w:rPr>
        <w:tab/>
        <w:t xml:space="preserve">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 xml:space="preserve">users to be invited to a data communication or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users to be removed from a data communication</w:t>
      </w:r>
      <w:r w:rsidRPr="00605950">
        <w:rPr>
          <w:lang w:eastAsia="en-US"/>
        </w:rPr>
        <w:t xml:space="preserve"> exists in the incoming SIP re-INVITE request</w:t>
      </w:r>
      <w:r w:rsidRPr="00605950">
        <w:rPr>
          <w:lang w:eastAsia="ko-KR"/>
        </w:rPr>
        <w:t>:</w:t>
      </w:r>
    </w:p>
    <w:p w14:paraId="79EA96BE" w14:textId="77777777" w:rsidR="00605950" w:rsidRPr="00605950" w:rsidRDefault="00605950" w:rsidP="00CC43C2">
      <w:pPr>
        <w:pStyle w:val="B3"/>
        <w:rPr>
          <w:lang w:eastAsia="en-US"/>
        </w:rPr>
      </w:pPr>
      <w:r w:rsidRPr="00605950">
        <w:rPr>
          <w:lang w:eastAsia="ko-KR"/>
        </w:rPr>
        <w:t>i)</w:t>
      </w:r>
      <w:r w:rsidRPr="00605950">
        <w:rPr>
          <w:lang w:eastAsia="ko-KR"/>
        </w:rPr>
        <w:tab/>
      </w:r>
      <w:r w:rsidRPr="00605950">
        <w:rPr>
          <w:lang w:eastAsia="en-US"/>
        </w:rPr>
        <w:t>shall check if the number of existing data communication participants and newly inviting MCData users is within the configured limit as specified in the &lt;</w:t>
      </w:r>
      <w:r w:rsidRPr="00605950">
        <w:rPr>
          <w:lang w:val="en-US" w:eastAsia="en-US"/>
        </w:rPr>
        <w:t>max-no-participants</w:t>
      </w:r>
      <w:r w:rsidRPr="00605950">
        <w:rPr>
          <w:lang w:eastAsia="en-US"/>
        </w:rPr>
        <w:t>&gt; element of the &lt;adhoc-group-data-comn &gt; element of the &lt;anyExt&gt; element</w:t>
      </w:r>
      <w:r w:rsidRPr="00605950">
        <w:rPr>
          <w:lang w:val="en-US" w:eastAsia="en-US"/>
        </w:rPr>
        <w:t xml:space="preserve"> </w:t>
      </w:r>
      <w:r w:rsidRPr="00605950">
        <w:rPr>
          <w:lang w:eastAsia="en-US"/>
        </w:rPr>
        <w:t xml:space="preserve">contained in the &lt;OnNetwork&gt; element of the MCData service configuration document (see the service configuration document in 3GPP TS 24.484 [12]). If not within the configured limit, shall send a </w:t>
      </w:r>
      <w:r w:rsidRPr="00605950">
        <w:rPr>
          <w:lang w:eastAsia="ko-KR"/>
        </w:rPr>
        <w:t>SIP 403 (Forbidden) response including warning text set to "</w:t>
      </w:r>
      <w:r w:rsidRPr="00605950">
        <w:rPr>
          <w:lang w:val="en-IN" w:eastAsia="ko-KR"/>
        </w:rPr>
        <w:t xml:space="preserve">242 </w:t>
      </w:r>
      <w:r w:rsidRPr="00605950">
        <w:rPr>
          <w:lang w:eastAsia="ko-KR"/>
        </w:rPr>
        <w:t>maximum number of allowed adhoc group participants exceeded" in a Warning header field as specified in clause 4.9 and shall skip the rest of the steps;</w:t>
      </w:r>
    </w:p>
    <w:p w14:paraId="37A5F188" w14:textId="59C0B674" w:rsidR="00605950" w:rsidRPr="00605950" w:rsidRDefault="00605950" w:rsidP="00CC43C2">
      <w:pPr>
        <w:pStyle w:val="B3"/>
        <w:rPr>
          <w:lang w:eastAsia="en-US"/>
        </w:rPr>
      </w:pPr>
      <w:r w:rsidRPr="00605950">
        <w:rPr>
          <w:lang w:eastAsia="ko-KR"/>
        </w:rPr>
        <w:t>ii)</w:t>
      </w:r>
      <w:r w:rsidRPr="00605950">
        <w:rPr>
          <w:lang w:eastAsia="en-US"/>
        </w:rPr>
        <w:tab/>
        <w:t>shall determine the members to invite to the adhoc group session or remove from the adhoc group session based on the local policy and:</w:t>
      </w:r>
    </w:p>
    <w:p w14:paraId="742FC7A5" w14:textId="51246465" w:rsidR="00605950" w:rsidRPr="00605950" w:rsidRDefault="00605950" w:rsidP="00CC43C2">
      <w:pPr>
        <w:pStyle w:val="B4"/>
        <w:rPr>
          <w:lang w:eastAsia="en-US"/>
        </w:rPr>
      </w:pPr>
      <w:r w:rsidRPr="00605950">
        <w:rPr>
          <w:lang w:eastAsia="ko-KR"/>
        </w:rPr>
        <w:t>A</w:t>
      </w:r>
      <w:r w:rsidRPr="00605950">
        <w:rPr>
          <w:lang w:eastAsia="en-US"/>
        </w:rPr>
        <w:t>)</w:t>
      </w:r>
      <w:r w:rsidRPr="00605950">
        <w:rPr>
          <w:lang w:eastAsia="en-US"/>
        </w:rPr>
        <w:tab/>
      </w:r>
      <w:r w:rsidRPr="00605950">
        <w:rPr>
          <w:lang w:eastAsia="ko-KR"/>
        </w:rPr>
        <w:t xml:space="preserve">if 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users to be invited to a data communication</w:t>
      </w:r>
      <w:r w:rsidRPr="00605950">
        <w:rPr>
          <w:lang w:eastAsia="en-US"/>
        </w:rPr>
        <w:t xml:space="preserve"> exists in the incoming SIP re-INVITE request, shall consider each entry of the MCData users to be invited to the adhoc group session; or</w:t>
      </w:r>
    </w:p>
    <w:p w14:paraId="680AEB97" w14:textId="636CFF41" w:rsidR="00605950" w:rsidRPr="00605950" w:rsidRDefault="00605950" w:rsidP="00CC43C2">
      <w:pPr>
        <w:pStyle w:val="B4"/>
        <w:rPr>
          <w:lang w:eastAsia="en-US"/>
        </w:rPr>
      </w:pPr>
      <w:r w:rsidRPr="00605950">
        <w:rPr>
          <w:lang w:eastAsia="ko-KR"/>
        </w:rPr>
        <w:t>B</w:t>
      </w:r>
      <w:r w:rsidRPr="00605950">
        <w:rPr>
          <w:lang w:eastAsia="en-US"/>
        </w:rPr>
        <w:t>)</w:t>
      </w:r>
      <w:r w:rsidRPr="00605950">
        <w:rPr>
          <w:lang w:eastAsia="en-US"/>
        </w:rPr>
        <w:tab/>
      </w:r>
      <w:r w:rsidRPr="00605950">
        <w:rPr>
          <w:lang w:eastAsia="ko-KR"/>
        </w:rPr>
        <w:t xml:space="preserve">if the application/resource-lists+xml MIME body with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 to be removed from a data communication</w:t>
      </w:r>
      <w:r w:rsidRPr="00605950">
        <w:rPr>
          <w:lang w:eastAsia="en-US"/>
        </w:rPr>
        <w:t xml:space="preserve"> exists in the incoming SIP re-INVITE request, shall consider the each entry of the MCData users to be removed from the adhoc group session;</w:t>
      </w:r>
    </w:p>
    <w:p w14:paraId="05FCFA5E" w14:textId="7D251823" w:rsidR="00605950" w:rsidRPr="00605950" w:rsidRDefault="00605950" w:rsidP="00CC43C2">
      <w:pPr>
        <w:pStyle w:val="B3"/>
        <w:rPr>
          <w:lang w:eastAsia="en-US"/>
        </w:rPr>
      </w:pPr>
      <w:r w:rsidRPr="00605950">
        <w:rPr>
          <w:lang w:eastAsia="ko-KR"/>
        </w:rPr>
        <w:lastRenderedPageBreak/>
        <w:t>iii)</w:t>
      </w:r>
      <w:r w:rsidRPr="00605950">
        <w:rPr>
          <w:lang w:eastAsia="en-US"/>
        </w:rPr>
        <w:tab/>
        <w:t xml:space="preserve">if the determined members </w:t>
      </w:r>
      <w:r w:rsidRPr="00605950">
        <w:rPr>
          <w:lang w:eastAsia="ko-KR"/>
        </w:rPr>
        <w:t>in step 6) above</w:t>
      </w:r>
      <w:r w:rsidRPr="00605950">
        <w:rPr>
          <w:lang w:eastAsia="en-US"/>
        </w:rPr>
        <w:t xml:space="preserve"> are to be invited to the adhoc group session,</w:t>
      </w:r>
      <w:r w:rsidRPr="00605950">
        <w:rPr>
          <w:lang w:eastAsia="ko-KR"/>
        </w:rPr>
        <w:t xml:space="preserve"> shall be invited to the adhoc group session, as specified in clause </w:t>
      </w:r>
      <w:r w:rsidRPr="00605950">
        <w:rPr>
          <w:lang w:eastAsia="en-US"/>
        </w:rPr>
        <w:t>24.4.2.1.1</w:t>
      </w:r>
      <w:r w:rsidRPr="00605950">
        <w:rPr>
          <w:lang w:eastAsia="ko-KR"/>
        </w:rPr>
        <w:t>;</w:t>
      </w:r>
      <w:r w:rsidRPr="00605950">
        <w:rPr>
          <w:lang w:eastAsia="en-US"/>
        </w:rPr>
        <w:t xml:space="preserve"> </w:t>
      </w:r>
    </w:p>
    <w:p w14:paraId="551D9AF3" w14:textId="131C01A3" w:rsidR="00605950" w:rsidRPr="00605950" w:rsidRDefault="00605950" w:rsidP="00CC43C2">
      <w:pPr>
        <w:pStyle w:val="B3"/>
        <w:rPr>
          <w:lang w:eastAsia="en-US"/>
        </w:rPr>
      </w:pPr>
      <w:r w:rsidRPr="00605950">
        <w:rPr>
          <w:lang w:eastAsia="ko-KR"/>
        </w:rPr>
        <w:t>iv)</w:t>
      </w:r>
      <w:r w:rsidRPr="00605950">
        <w:rPr>
          <w:lang w:eastAsia="en-US"/>
        </w:rPr>
        <w:tab/>
        <w:t xml:space="preserve">if the determined members </w:t>
      </w:r>
      <w:r w:rsidRPr="00605950">
        <w:rPr>
          <w:lang w:eastAsia="ko-KR"/>
        </w:rPr>
        <w:t>in step 6) above</w:t>
      </w:r>
      <w:r w:rsidRPr="00605950">
        <w:rPr>
          <w:lang w:eastAsia="en-US"/>
        </w:rPr>
        <w:t xml:space="preserve"> are to be removed from the adhoc group session,</w:t>
      </w:r>
      <w:r w:rsidRPr="00605950">
        <w:rPr>
          <w:lang w:eastAsia="ko-KR"/>
        </w:rPr>
        <w:t xml:space="preserve"> shall be removed from the adhoc group session, as specified in clause </w:t>
      </w:r>
      <w:r w:rsidRPr="00605950">
        <w:rPr>
          <w:lang w:eastAsia="en-US"/>
        </w:rPr>
        <w:t>24.4.3.1</w:t>
      </w:r>
      <w:r w:rsidRPr="00605950">
        <w:rPr>
          <w:lang w:eastAsia="ko-KR"/>
        </w:rPr>
        <w:t>;</w:t>
      </w:r>
    </w:p>
    <w:p w14:paraId="6BCE3BF5" w14:textId="3DF49AA2" w:rsidR="00605950" w:rsidRPr="00605950" w:rsidRDefault="00605950" w:rsidP="00CC43C2">
      <w:pPr>
        <w:pStyle w:val="B3"/>
        <w:rPr>
          <w:lang w:eastAsia="en-US"/>
        </w:rPr>
      </w:pPr>
      <w:r w:rsidRPr="00605950">
        <w:rPr>
          <w:lang w:eastAsia="ko-KR"/>
        </w:rPr>
        <w:t>v)</w:t>
      </w:r>
      <w:r w:rsidRPr="00605950">
        <w:rPr>
          <w:lang w:eastAsia="en-US"/>
        </w:rPr>
        <w:tab/>
      </w:r>
      <w:r w:rsidRPr="00605950">
        <w:rPr>
          <w:lang w:eastAsia="ko-KR"/>
        </w:rPr>
        <w:t>shall consider all the invited members as implicitly affiliated to the adhoc group and remove the affiliation of the user who are removed from the adhoc group session;</w:t>
      </w:r>
    </w:p>
    <w:p w14:paraId="61DF247B" w14:textId="77777777" w:rsidR="00605950" w:rsidRPr="00605950" w:rsidRDefault="00605950" w:rsidP="0095349C">
      <w:pPr>
        <w:pStyle w:val="B2"/>
        <w:rPr>
          <w:lang w:eastAsia="ko-KR"/>
        </w:rPr>
      </w:pPr>
      <w:r w:rsidRPr="00605950">
        <w:rPr>
          <w:lang w:eastAsia="ko-KR"/>
        </w:rPr>
        <w:t>b)</w:t>
      </w:r>
      <w:r w:rsidRPr="00605950">
        <w:rPr>
          <w:lang w:eastAsia="ko-KR"/>
        </w:rPr>
        <w:tab/>
        <w:t xml:space="preserve">the &lt;comn-participants-criteria&gt; element in </w:t>
      </w:r>
      <w:r w:rsidRPr="00605950">
        <w:rPr>
          <w:lang w:val="en-US" w:eastAsia="ko-KR"/>
        </w:rPr>
        <w:t xml:space="preserve">&lt;anyExt&gt; element of the &lt;mcdata-Params&gt; element of the &lt;mcdatainfo&gt; element of the application/vnd.3gpp.mcdata-info+xml MIME body </w:t>
      </w:r>
      <w:r w:rsidRPr="00605950">
        <w:rPr>
          <w:lang w:eastAsia="en-US"/>
        </w:rPr>
        <w:t>exists in the incoming SIP re-INVITE request</w:t>
      </w:r>
      <w:r w:rsidRPr="00605950">
        <w:rPr>
          <w:lang w:val="en-US" w:eastAsia="ko-KR"/>
        </w:rPr>
        <w:t xml:space="preserve">, shall </w:t>
      </w:r>
      <w:r w:rsidRPr="00605950">
        <w:rPr>
          <w:lang w:eastAsia="ko-KR"/>
        </w:rPr>
        <w:t>perform the operations described in clause</w:t>
      </w:r>
      <w:r w:rsidRPr="00605950">
        <w:rPr>
          <w:lang w:val="en-US" w:eastAsia="ko-KR"/>
        </w:rPr>
        <w:t> 24.4.6.1 using the &lt;comn-participants-criteria&gt; element;</w:t>
      </w:r>
    </w:p>
    <w:p w14:paraId="488773E6" w14:textId="5B26A851" w:rsidR="00605950" w:rsidRPr="00605950" w:rsidRDefault="00605950" w:rsidP="0095349C">
      <w:pPr>
        <w:pStyle w:val="B1"/>
        <w:rPr>
          <w:noProof/>
          <w:lang w:eastAsia="en-US"/>
        </w:rPr>
      </w:pPr>
      <w:r w:rsidRPr="00605950">
        <w:rPr>
          <w:noProof/>
          <w:lang w:eastAsia="ko-KR"/>
        </w:rPr>
        <w:t>5</w:t>
      </w:r>
      <w:r w:rsidRPr="00605950">
        <w:rPr>
          <w:noProof/>
          <w:lang w:eastAsia="en-US"/>
        </w:rPr>
        <w:t>)</w:t>
      </w:r>
      <w:r w:rsidRPr="00605950">
        <w:rPr>
          <w:noProof/>
          <w:lang w:eastAsia="en-US"/>
        </w:rPr>
        <w:tab/>
        <w:t>shall generate a SIP 200 (OK) response according to rules and procedures of 3GPP TS 24.229 [5];</w:t>
      </w:r>
    </w:p>
    <w:p w14:paraId="0F762A01" w14:textId="45260686" w:rsidR="00605950" w:rsidRPr="00605950" w:rsidRDefault="00605950" w:rsidP="0095349C">
      <w:pPr>
        <w:pStyle w:val="B1"/>
        <w:rPr>
          <w:noProof/>
          <w:lang w:eastAsia="en-US"/>
        </w:rPr>
      </w:pPr>
      <w:r w:rsidRPr="00605950">
        <w:rPr>
          <w:noProof/>
          <w:lang w:eastAsia="ko-KR"/>
        </w:rPr>
        <w:t>6</w:t>
      </w:r>
      <w:r w:rsidRPr="00605950">
        <w:rPr>
          <w:noProof/>
          <w:lang w:eastAsia="en-US"/>
        </w:rPr>
        <w:t>)</w:t>
      </w:r>
      <w:r w:rsidRPr="00605950">
        <w:rPr>
          <w:noProof/>
          <w:lang w:eastAsia="en-US"/>
        </w:rPr>
        <w:tab/>
        <w:t xml:space="preserve">shall include in the SIP 200 (OK) response an </w:t>
      </w:r>
      <w:r w:rsidRPr="00605950">
        <w:rPr>
          <w:lang w:eastAsia="en-US"/>
        </w:rPr>
        <w:t>SDP answer containing the current media parameters used by the existing session</w:t>
      </w:r>
      <w:r w:rsidRPr="00605950">
        <w:rPr>
          <w:noProof/>
          <w:lang w:eastAsia="en-US"/>
        </w:rPr>
        <w:t>;</w:t>
      </w:r>
    </w:p>
    <w:p w14:paraId="43362DF9" w14:textId="373DEB67" w:rsidR="00605950" w:rsidRPr="00605950" w:rsidRDefault="00605950" w:rsidP="0095349C">
      <w:pPr>
        <w:pStyle w:val="B1"/>
        <w:rPr>
          <w:lang w:eastAsia="en-US"/>
        </w:rPr>
      </w:pPr>
      <w:r w:rsidRPr="00605950">
        <w:rPr>
          <w:lang w:eastAsia="ko-KR"/>
        </w:rPr>
        <w:t>7</w:t>
      </w:r>
      <w:r w:rsidRPr="00605950">
        <w:rPr>
          <w:lang w:eastAsia="en-US"/>
        </w:rPr>
        <w:t>)</w:t>
      </w:r>
      <w:r w:rsidRPr="00605950">
        <w:rPr>
          <w:lang w:eastAsia="en-US"/>
        </w:rPr>
        <w:tab/>
        <w:t>shall include the "norefersub" option tag in a Supported header field according to IETF RFC 4488 [53];</w:t>
      </w:r>
    </w:p>
    <w:p w14:paraId="108E797C" w14:textId="2570F9E1" w:rsidR="00605950" w:rsidRPr="00605950" w:rsidRDefault="00605950" w:rsidP="0095349C">
      <w:pPr>
        <w:pStyle w:val="B1"/>
        <w:rPr>
          <w:lang w:eastAsia="en-US"/>
        </w:rPr>
      </w:pPr>
      <w:r w:rsidRPr="00605950">
        <w:rPr>
          <w:lang w:eastAsia="ko-KR"/>
        </w:rPr>
        <w:t>8</w:t>
      </w:r>
      <w:r w:rsidRPr="00605950">
        <w:rPr>
          <w:lang w:eastAsia="en-US"/>
        </w:rPr>
        <w:t>)</w:t>
      </w:r>
      <w:r w:rsidRPr="00605950">
        <w:rPr>
          <w:lang w:eastAsia="en-US"/>
        </w:rPr>
        <w:tab/>
        <w:t>shall include the "tdialog" option tag in a Supported header field according to IETF RFC 4538 [54];</w:t>
      </w:r>
    </w:p>
    <w:p w14:paraId="44D73D39" w14:textId="3449F36C" w:rsidR="00605950" w:rsidRPr="00605950" w:rsidRDefault="00605950" w:rsidP="0095349C">
      <w:pPr>
        <w:pStyle w:val="B1"/>
        <w:rPr>
          <w:lang w:eastAsia="ko-KR"/>
        </w:rPr>
      </w:pPr>
      <w:r w:rsidRPr="00605950">
        <w:rPr>
          <w:lang w:eastAsia="ko-KR"/>
        </w:rPr>
        <w:t>9)</w:t>
      </w:r>
      <w:r w:rsidRPr="00605950">
        <w:rPr>
          <w:lang w:eastAsia="en-US"/>
        </w:rPr>
        <w:tab/>
        <w:t>shall include a P-Asserted-Identity header field in the outgoing SIP 200 (OK) response set to the public service identity of the controlling MCData function</w:t>
      </w:r>
      <w:r w:rsidRPr="00605950">
        <w:rPr>
          <w:lang w:eastAsia="ko-KR"/>
        </w:rPr>
        <w:t>;</w:t>
      </w:r>
    </w:p>
    <w:p w14:paraId="10548FDF" w14:textId="140C46EF" w:rsidR="00605950" w:rsidRPr="00605950" w:rsidRDefault="00605950" w:rsidP="0095349C">
      <w:pPr>
        <w:pStyle w:val="B1"/>
        <w:rPr>
          <w:lang w:eastAsia="en-US"/>
        </w:rPr>
      </w:pPr>
      <w:r w:rsidRPr="00605950">
        <w:rPr>
          <w:lang w:eastAsia="en-US"/>
        </w:rPr>
        <w:t>1</w:t>
      </w:r>
      <w:r w:rsidRPr="00605950">
        <w:rPr>
          <w:lang w:eastAsia="ko-KR"/>
        </w:rPr>
        <w:t xml:space="preserve">0) </w:t>
      </w:r>
      <w:r w:rsidRPr="00605950">
        <w:rPr>
          <w:lang w:eastAsia="en-US"/>
        </w:rPr>
        <w:t>shall include the following in the Contact header field:</w:t>
      </w:r>
    </w:p>
    <w:p w14:paraId="17202186" w14:textId="77777777" w:rsidR="00605950" w:rsidRPr="00605950" w:rsidRDefault="00605950" w:rsidP="0095349C">
      <w:pPr>
        <w:pStyle w:val="B2"/>
        <w:rPr>
          <w:lang w:eastAsia="en-US"/>
        </w:rPr>
      </w:pPr>
      <w:r w:rsidRPr="00605950">
        <w:rPr>
          <w:lang w:eastAsia="en-US"/>
        </w:rPr>
        <w:t>a)</w:t>
      </w:r>
      <w:r w:rsidRPr="00605950">
        <w:rPr>
          <w:lang w:eastAsia="en-US"/>
        </w:rPr>
        <w:tab/>
        <w:t>the g.3gpp.mcdata.sds media feature tag for standalone SDS and SDS session;</w:t>
      </w:r>
    </w:p>
    <w:p w14:paraId="46B2DE68" w14:textId="77777777" w:rsidR="00605950" w:rsidRPr="00605950" w:rsidRDefault="00605950" w:rsidP="0095349C">
      <w:pPr>
        <w:pStyle w:val="B2"/>
        <w:rPr>
          <w:lang w:eastAsia="en-US"/>
        </w:rPr>
      </w:pPr>
      <w:r w:rsidRPr="00605950">
        <w:rPr>
          <w:lang w:eastAsia="en-US"/>
        </w:rPr>
        <w:t>b)</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"urn:urn-7:3gpp-service.ims.icsi.mcdata.sds" for standalone SDS and SDS session;</w:t>
      </w:r>
    </w:p>
    <w:p w14:paraId="570B159F" w14:textId="77777777" w:rsidR="00605950" w:rsidRPr="00605950" w:rsidRDefault="00605950" w:rsidP="0095349C">
      <w:pPr>
        <w:pStyle w:val="B2"/>
        <w:rPr>
          <w:lang w:eastAsia="en-US"/>
        </w:rPr>
      </w:pPr>
      <w:r w:rsidRPr="00605950">
        <w:rPr>
          <w:lang w:eastAsia="en-US"/>
        </w:rPr>
        <w:t>c)</w:t>
      </w:r>
      <w:r w:rsidRPr="00605950">
        <w:rPr>
          <w:lang w:eastAsia="en-US"/>
        </w:rPr>
        <w:tab/>
        <w:t>the g.3gpp.mcdata.fd media feature tag for FD;</w:t>
      </w:r>
    </w:p>
    <w:p w14:paraId="5F49466F" w14:textId="77777777" w:rsidR="00605950" w:rsidRPr="00605950" w:rsidRDefault="00605950" w:rsidP="0095349C">
      <w:pPr>
        <w:pStyle w:val="B2"/>
        <w:rPr>
          <w:lang w:eastAsia="en-US"/>
        </w:rPr>
      </w:pPr>
      <w:r w:rsidRPr="00605950">
        <w:rPr>
          <w:lang w:eastAsia="en-US"/>
        </w:rPr>
        <w:t>d)</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"urn:urn-7:3gpp-service.ims.icsi.mcdata.fd" for FD; and</w:t>
      </w:r>
    </w:p>
    <w:p w14:paraId="191FE9B7" w14:textId="77777777" w:rsidR="00605950" w:rsidRPr="00605950" w:rsidRDefault="00605950" w:rsidP="0095349C">
      <w:pPr>
        <w:pStyle w:val="B2"/>
        <w:rPr>
          <w:lang w:eastAsia="en-US"/>
        </w:rPr>
      </w:pPr>
      <w:r w:rsidRPr="00605950">
        <w:rPr>
          <w:lang w:eastAsia="en-US"/>
        </w:rPr>
        <w:t>e)</w:t>
      </w:r>
      <w:r w:rsidRPr="00605950">
        <w:rPr>
          <w:lang w:eastAsia="en-US"/>
        </w:rPr>
        <w:tab/>
        <w:t>the isfocus media feature tag; and</w:t>
      </w:r>
    </w:p>
    <w:p w14:paraId="52F5C9EA" w14:textId="1AB03359" w:rsidR="00284A0B" w:rsidRDefault="00605950" w:rsidP="00284A0B">
      <w:pPr>
        <w:pStyle w:val="B1"/>
      </w:pPr>
      <w:r w:rsidRPr="00605950">
        <w:rPr>
          <w:lang w:eastAsia="en-US"/>
        </w:rPr>
        <w:t>1</w:t>
      </w:r>
      <w:r w:rsidRPr="00605950">
        <w:rPr>
          <w:lang w:eastAsia="ko-KR"/>
        </w:rPr>
        <w:t>1</w:t>
      </w:r>
      <w:r w:rsidRPr="00605950">
        <w:rPr>
          <w:lang w:eastAsia="en-US"/>
        </w:rPr>
        <w:t>)</w:t>
      </w:r>
      <w:r w:rsidRPr="00605950">
        <w:rPr>
          <w:lang w:eastAsia="en-US"/>
        </w:rPr>
        <w:tab/>
        <w:t>shall send the SIP 200 (OK) response towards the MCData client according to 3GPP TS 24.229 [5].</w:t>
      </w:r>
    </w:p>
    <w:p w14:paraId="7162709E" w14:textId="77777777" w:rsidR="00F6385E" w:rsidRDefault="00F6385E" w:rsidP="00F6385E">
      <w:pPr>
        <w:pStyle w:val="Heading4"/>
        <w:rPr>
          <w:rFonts w:eastAsia="Malgun Gothic"/>
        </w:rPr>
      </w:pPr>
      <w:bookmarkStart w:id="9513" w:name="_CR24_4_5_2"/>
      <w:bookmarkStart w:id="9514" w:name="_Toc202372585"/>
      <w:bookmarkEnd w:id="9513"/>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514"/>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515" w:name="_CR24_4_5_2_1"/>
      <w:bookmarkStart w:id="9516" w:name="_Toc202372586"/>
      <w:bookmarkEnd w:id="951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516"/>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5597A857" w:rsidR="00F6385E" w:rsidRPr="00E352B4" w:rsidRDefault="00F6385E" w:rsidP="00F6385E">
      <w:pPr>
        <w:pStyle w:val="B1"/>
      </w:pPr>
      <w:r>
        <w:lastRenderedPageBreak/>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EF6E3F">
        <w:t>247</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517" w:name="_CR24_4_6"/>
      <w:bookmarkStart w:id="9518" w:name="_Toc202372587"/>
      <w:bookmarkEnd w:id="9517"/>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518"/>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519" w:name="_CR24_4_6_1"/>
      <w:bookmarkStart w:id="9520" w:name="_Toc155364384"/>
      <w:bookmarkStart w:id="9521" w:name="_Toc202372588"/>
      <w:bookmarkEnd w:id="9519"/>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520"/>
      <w:bookmarkEnd w:id="9521"/>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lastRenderedPageBreak/>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pPr>
      <w:r>
        <w:t>3)</w:t>
      </w:r>
      <w: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3621E4ED" w:rsidR="00F6385E" w:rsidRPr="00E352B4" w:rsidRDefault="00F6385E" w:rsidP="00F6385E">
      <w:pPr>
        <w:pStyle w:val="B2"/>
      </w:pPr>
      <w:r>
        <w:t>b)</w:t>
      </w:r>
      <w:r>
        <w:tab/>
      </w:r>
      <w:r>
        <w:rPr>
          <w:lang w:eastAsia="ko-KR"/>
        </w:rPr>
        <w:t>shall copy</w:t>
      </w:r>
      <w:r w:rsidR="00C21CB3">
        <w:rPr>
          <w:lang w:eastAsia="ko-KR"/>
        </w:rPr>
        <w:t xml:space="preserve"> </w:t>
      </w:r>
      <w:r w:rsidR="00C21CB3" w:rsidRPr="00F077DF">
        <w:rPr>
          <w:lang w:eastAsia="ko-KR"/>
        </w:rPr>
        <w:t>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sidR="00C21CB3">
        <w:t xml:space="preserve"> from</w:t>
      </w:r>
      <w:r>
        <w:t xml:space="preserve">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522" w:name="_CR24_4_6_2"/>
      <w:bookmarkStart w:id="9523" w:name="_Toc202372589"/>
      <w:bookmarkEnd w:id="9522"/>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523"/>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lastRenderedPageBreak/>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pPr>
      <w:r>
        <w:t>3)</w:t>
      </w:r>
      <w: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&lt;request-type&gt;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0BD8E0CB" w14:textId="047BC493" w:rsidR="002A1EE0"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2D860122" w14:textId="77777777" w:rsidR="002A1EE0" w:rsidRPr="004D2882" w:rsidRDefault="002A1EE0" w:rsidP="002A1EE0">
      <w:pPr>
        <w:pStyle w:val="Heading3"/>
        <w:rPr>
          <w:rFonts w:eastAsia="Malgun Gothic"/>
        </w:rPr>
      </w:pPr>
      <w:bookmarkStart w:id="9524" w:name="_CR24_4_7"/>
      <w:bookmarkStart w:id="9525" w:name="_Toc202372590"/>
      <w:bookmarkEnd w:id="9524"/>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525"/>
    </w:p>
    <w:p w14:paraId="08E64933" w14:textId="77777777" w:rsidR="002A1EE0" w:rsidRPr="004D2882" w:rsidRDefault="002A1EE0" w:rsidP="002A1EE0">
      <w:pPr>
        <w:pStyle w:val="Heading4"/>
        <w:rPr>
          <w:rFonts w:eastAsia="Malgun Gothic"/>
        </w:rPr>
      </w:pPr>
      <w:bookmarkStart w:id="9526" w:name="_CR24_4_7_1"/>
      <w:bookmarkStart w:id="9527" w:name="_Toc202372591"/>
      <w:bookmarkEnd w:id="9526"/>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527"/>
    </w:p>
    <w:p w14:paraId="0592E6D3" w14:textId="77777777" w:rsidR="002A1EE0" w:rsidRPr="004D2882" w:rsidRDefault="002A1EE0" w:rsidP="002A1EE0">
      <w:pPr>
        <w:rPr>
          <w:lang w:eastAsia="ko-KR"/>
        </w:rPr>
      </w:pPr>
      <w:r w:rsidRPr="004D2882">
        <w:rPr>
          <w:lang w:eastAsia="ko-KR"/>
        </w:rPr>
        <w:t xml:space="preserve">This clause describes the ad hoc group </w:t>
      </w:r>
      <w:r w:rsidRPr="004D2882">
        <w:rPr>
          <w:rFonts w:eastAsia="Malgun Gothic"/>
          <w:lang w:eastAsia="ko-KR"/>
        </w:rPr>
        <w:t>determination</w:t>
      </w:r>
      <w:r w:rsidRPr="004D2882">
        <w:rPr>
          <w:lang w:eastAsia="ko-KR"/>
        </w:rPr>
        <w:t xml:space="preserve"> procedures.</w:t>
      </w:r>
    </w:p>
    <w:p w14:paraId="6FADD017" w14:textId="77777777" w:rsidR="002A1EE0" w:rsidRPr="004D2882" w:rsidRDefault="002A1EE0" w:rsidP="002A1EE0">
      <w:pPr>
        <w:pStyle w:val="Heading4"/>
        <w:rPr>
          <w:rFonts w:eastAsia="Malgun Gothic"/>
        </w:rPr>
      </w:pPr>
      <w:bookmarkStart w:id="9528" w:name="_CR24_4_7_2"/>
      <w:bookmarkStart w:id="9529" w:name="_Toc202372592"/>
      <w:bookmarkEnd w:id="9528"/>
      <w:r w:rsidRPr="004D2882">
        <w:rPr>
          <w:rFonts w:eastAsia="Malgun Gothic"/>
        </w:rPr>
        <w:t>24.4.</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Receiving a SIP MESSAGE request for ad hoc group determination</w:t>
      </w:r>
      <w:bookmarkEnd w:id="9529"/>
    </w:p>
    <w:p w14:paraId="7A14FF55" w14:textId="77777777" w:rsidR="002A1EE0" w:rsidRPr="004D2882" w:rsidRDefault="002A1EE0" w:rsidP="002A1EE0">
      <w:r w:rsidRPr="004D2882">
        <w:t xml:space="preserve">Upon receipt of a "SIP MESSAGE request </w:t>
      </w:r>
      <w:r w:rsidRPr="004D2882">
        <w:rPr>
          <w:lang w:eastAsia="ko-KR"/>
        </w:rPr>
        <w:t>for ad hoc group determination</w:t>
      </w:r>
      <w:r w:rsidRPr="004D2882">
        <w:t>", the controlling MCData function:</w:t>
      </w:r>
    </w:p>
    <w:p w14:paraId="12945F2F" w14:textId="77777777" w:rsidR="002A1EE0" w:rsidRPr="004D2882" w:rsidRDefault="002A1EE0" w:rsidP="002A1EE0">
      <w:pPr>
        <w:pStyle w:val="B1"/>
      </w:pPr>
      <w:r w:rsidRPr="004D2882">
        <w:t>1)</w:t>
      </w:r>
      <w:r w:rsidRPr="004D2882">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611458ED" w14:textId="77777777" w:rsidR="002A1EE0" w:rsidRPr="004D2882" w:rsidRDefault="002A1EE0" w:rsidP="002A1EE0">
      <w:pPr>
        <w:pStyle w:val="B1"/>
        <w:rPr>
          <w:lang w:eastAsia="ko-KR"/>
        </w:rPr>
      </w:pPr>
      <w:r w:rsidRPr="004D2882">
        <w:t>2)</w:t>
      </w:r>
      <w:r w:rsidRPr="004D2882">
        <w:tab/>
      </w:r>
      <w:r w:rsidRPr="004D2882">
        <w:rPr>
          <w:lang w:eastAsia="ko-KR"/>
        </w:rPr>
        <w:t>if a</w:t>
      </w:r>
      <w:r w:rsidRPr="004D2882">
        <w:t xml:space="preserve"> </w:t>
      </w:r>
      <w:r w:rsidRPr="004D2882">
        <w:rPr>
          <w:lang w:eastAsia="ko-KR"/>
        </w:rPr>
        <w:t xml:space="preserve">&lt;comn-participants-criteria&gt; element is included in the &lt;anyExt&gt; element of </w:t>
      </w:r>
      <w:r w:rsidRPr="004D2882">
        <w:t>&lt;mcdata-Params&gt; element of &lt;mcdatainfo&gt; element</w:t>
      </w:r>
      <w:r w:rsidRPr="004D2882">
        <w:rPr>
          <w:lang w:eastAsia="ko-KR"/>
        </w:rPr>
        <w:t xml:space="preserve"> of the </w:t>
      </w:r>
      <w:r w:rsidRPr="004D2882">
        <w:t>application/vnd.3gpp.mcdata-info+xml MIME body of the incoming SIP MESSAGE request:</w:t>
      </w:r>
    </w:p>
    <w:p w14:paraId="64A4678B" w14:textId="77777777" w:rsidR="002A1EE0" w:rsidRPr="004D2882" w:rsidRDefault="002A1EE0" w:rsidP="002A1EE0">
      <w:pPr>
        <w:pStyle w:val="B2"/>
        <w:rPr>
          <w:lang w:eastAsia="ko-KR"/>
        </w:rPr>
      </w:pPr>
      <w:r w:rsidRPr="004D2882">
        <w:rPr>
          <w:lang w:eastAsia="ko-KR"/>
        </w:rPr>
        <w:t>i)</w:t>
      </w:r>
      <w:r w:rsidRPr="004D2882">
        <w:rPr>
          <w:lang w:eastAsia="ko-KR"/>
        </w:rPr>
        <w:tab/>
        <w:t xml:space="preserve">may </w:t>
      </w:r>
      <w:r w:rsidRPr="004D2882">
        <w:t>modify</w:t>
      </w:r>
      <w:r w:rsidRPr="004D2882">
        <w:rPr>
          <w:lang w:eastAsia="ko-KR"/>
        </w:rPr>
        <w:t>,</w:t>
      </w:r>
      <w:r w:rsidRPr="004D2882">
        <w:t xml:space="preserve"> based on local policy</w:t>
      </w:r>
      <w:r w:rsidRPr="004D2882">
        <w:rPr>
          <w:lang w:eastAsia="ko-KR"/>
        </w:rPr>
        <w:t>,</w:t>
      </w:r>
      <w:r w:rsidRPr="004D2882">
        <w:t xml:space="preserve"> the content of the &lt;comn-participants-criteria&gt; element;</w:t>
      </w:r>
    </w:p>
    <w:p w14:paraId="12252B79" w14:textId="77777777" w:rsidR="002A1EE0" w:rsidRPr="004D2882" w:rsidRDefault="002A1EE0" w:rsidP="002A1EE0">
      <w:pPr>
        <w:pStyle w:val="NO"/>
        <w:rPr>
          <w:lang w:eastAsia="ko-KR"/>
        </w:rPr>
      </w:pPr>
      <w:r w:rsidRPr="004D2882">
        <w:rPr>
          <w:lang w:eastAsia="ko-KR"/>
        </w:rPr>
        <w:t>NOTE:</w:t>
      </w:r>
      <w:r w:rsidRPr="004D2882">
        <w:rPr>
          <w:lang w:eastAsia="ko-KR"/>
        </w:rPr>
        <w:tab/>
        <w:t xml:space="preserve">If the </w:t>
      </w:r>
      <w:r w:rsidRPr="004D2882">
        <w:t>&lt;comn-participants-criteria&gt; element is modified in step i), the &lt;comn-participants-criteria&gt; element mentioned in the following steps refers to the modified &lt;comn-participants-criteria&gt;.</w:t>
      </w:r>
    </w:p>
    <w:p w14:paraId="37016A9E" w14:textId="77777777" w:rsidR="002A1EE0" w:rsidRPr="004D2882" w:rsidRDefault="002A1EE0" w:rsidP="002A1EE0">
      <w:pPr>
        <w:pStyle w:val="B2"/>
        <w:rPr>
          <w:lang w:eastAsia="ko-KR"/>
        </w:rPr>
      </w:pPr>
      <w:r w:rsidRPr="004D2882">
        <w:rPr>
          <w:lang w:eastAsia="ko-KR"/>
        </w:rPr>
        <w:t>ii)</w:t>
      </w:r>
      <w:r w:rsidRPr="004D2882">
        <w:rPr>
          <w:lang w:eastAsia="ko-KR"/>
        </w:rPr>
        <w:tab/>
        <w:t>shall determine MCData users meeting the criteria present in the &lt;comn-participants-criteria&gt; element;</w:t>
      </w:r>
    </w:p>
    <w:p w14:paraId="4C6408F0" w14:textId="77777777" w:rsidR="002A1EE0" w:rsidRPr="004D2882" w:rsidRDefault="002A1EE0" w:rsidP="002A1EE0">
      <w:pPr>
        <w:pStyle w:val="EditorsNote"/>
        <w:rPr>
          <w:lang w:eastAsia="ko-KR"/>
        </w:rPr>
      </w:pPr>
      <w:r w:rsidRPr="004D2882">
        <w:rPr>
          <w:lang w:eastAsia="ko-KR"/>
        </w:rPr>
        <w:lastRenderedPageBreak/>
        <w:t>Editor's note:</w:t>
      </w:r>
      <w:r w:rsidRPr="004D2882">
        <w:rPr>
          <w:lang w:eastAsia="ko-KR"/>
        </w:rPr>
        <w:tab/>
        <w:t>It is FFS whehter and how the controlling MCData function contacts other MCData functions in partner MCData systems to determine MCData users meeting the criteria present in the &lt;comn-participants-criteria&gt; element.</w:t>
      </w:r>
    </w:p>
    <w:p w14:paraId="34B7BB5A" w14:textId="77777777" w:rsidR="002A1EE0" w:rsidRPr="004D2882" w:rsidRDefault="002A1EE0" w:rsidP="002A1EE0">
      <w:pPr>
        <w:pStyle w:val="B1"/>
        <w:rPr>
          <w:lang w:eastAsia="ko-KR"/>
        </w:rPr>
      </w:pPr>
      <w:r w:rsidRPr="004D2882">
        <w:rPr>
          <w:lang w:eastAsia="ko-KR"/>
        </w:rPr>
        <w:t>3)</w:t>
      </w:r>
      <w:r w:rsidRPr="004D2882">
        <w:rPr>
          <w:lang w:eastAsia="ko-KR"/>
        </w:rPr>
        <w:tab/>
        <w:t>shall select an ad hoc group identity for the MCData users, which are:</w:t>
      </w:r>
    </w:p>
    <w:p w14:paraId="079B2F36" w14:textId="77777777" w:rsidR="002A1EE0" w:rsidRPr="004D2882" w:rsidRDefault="002A1EE0" w:rsidP="002A1EE0">
      <w:pPr>
        <w:pStyle w:val="B2"/>
      </w:pPr>
      <w:r w:rsidRPr="004D2882">
        <w:rPr>
          <w:lang w:eastAsia="ko-KR"/>
        </w:rPr>
        <w:t>i)</w:t>
      </w:r>
      <w:r w:rsidRPr="004D2882">
        <w:rPr>
          <w:lang w:eastAsia="ko-KR"/>
        </w:rPr>
        <w:tab/>
        <w:t>determined according to step 2) if a</w:t>
      </w:r>
      <w:r w:rsidRPr="004D2882">
        <w:t xml:space="preserve"> </w:t>
      </w:r>
      <w:r w:rsidRPr="004D2882">
        <w:rPr>
          <w:lang w:eastAsia="ko-KR"/>
        </w:rPr>
        <w:t xml:space="preserve">&lt;comn-participants-criteria&gt; element is included in the &lt;anyExt&gt; element of </w:t>
      </w:r>
      <w:r w:rsidRPr="004D2882">
        <w:t>&lt;mcdata-Params&gt; element of &lt;mcdatainfo&gt; element</w:t>
      </w:r>
      <w:r w:rsidRPr="004D2882">
        <w:rPr>
          <w:lang w:eastAsia="ko-KR"/>
        </w:rPr>
        <w:t xml:space="preserve"> of the </w:t>
      </w:r>
      <w:r w:rsidRPr="004D2882">
        <w:t>application/vnd.3gpp.mcdata-info+xml MIME body of the incoming SIP MESSAGE request;</w:t>
      </w:r>
    </w:p>
    <w:p w14:paraId="676ED0FA" w14:textId="77777777" w:rsidR="002A1EE0" w:rsidRPr="004D2882" w:rsidRDefault="002A1EE0" w:rsidP="002A1EE0">
      <w:pPr>
        <w:pStyle w:val="B2"/>
        <w:rPr>
          <w:lang w:eastAsia="ko-KR"/>
        </w:rPr>
      </w:pPr>
      <w:r w:rsidRPr="004D2882">
        <w:rPr>
          <w:lang w:eastAsia="ko-KR"/>
        </w:rPr>
        <w:t>ii)</w:t>
      </w:r>
      <w:r w:rsidRPr="004D2882">
        <w:rPr>
          <w:lang w:eastAsia="ko-KR"/>
        </w:rPr>
        <w:tab/>
        <w:t xml:space="preserve">identified by the MCData IDs in the </w:t>
      </w:r>
      <w:r w:rsidRPr="004D2882">
        <w:t>application/vnd.3gpp.mcdata-info+xml MIME body of the incoming SIP MESSAGE request;</w:t>
      </w:r>
    </w:p>
    <w:p w14:paraId="21540706" w14:textId="77777777" w:rsidR="002A1EE0" w:rsidRPr="004D2882" w:rsidRDefault="002A1EE0" w:rsidP="002A1EE0">
      <w:pPr>
        <w:pStyle w:val="B1"/>
      </w:pPr>
      <w:r w:rsidRPr="004D2882">
        <w:rPr>
          <w:lang w:eastAsia="ko-KR"/>
        </w:rPr>
        <w:t>4</w:t>
      </w:r>
      <w:r w:rsidRPr="004D2882">
        <w:t>)</w:t>
      </w:r>
      <w:r w:rsidRPr="004D2882">
        <w:tab/>
        <w:t>shall generate a SIP 200 (OK) response according to rules and procedures of 3GPP TS 24.229 [5];</w:t>
      </w:r>
    </w:p>
    <w:p w14:paraId="2F9E42DA" w14:textId="77777777" w:rsidR="002A1EE0" w:rsidRPr="004D2882" w:rsidRDefault="002A1EE0" w:rsidP="002A1EE0">
      <w:pPr>
        <w:pStyle w:val="B1"/>
        <w:rPr>
          <w:lang w:eastAsia="ko-KR"/>
        </w:rPr>
      </w:pPr>
      <w:r w:rsidRPr="004D2882">
        <w:rPr>
          <w:lang w:eastAsia="ko-KR"/>
        </w:rPr>
        <w:t>5)</w:t>
      </w:r>
      <w:r w:rsidRPr="004D2882">
        <w:tab/>
        <w:t>shall include a P-Asserted-Identity header field in the outgoing SIP 200 (OK) response set to the public service identity of the controlling MCData function</w:t>
      </w:r>
      <w:r w:rsidRPr="004D2882">
        <w:rPr>
          <w:lang w:eastAsia="ko-KR"/>
        </w:rPr>
        <w:t>;</w:t>
      </w:r>
    </w:p>
    <w:p w14:paraId="65777E95" w14:textId="77777777" w:rsidR="002A1EE0" w:rsidRPr="004D2882" w:rsidRDefault="002A1EE0" w:rsidP="002A1EE0">
      <w:pPr>
        <w:pStyle w:val="B1"/>
      </w:pPr>
      <w:r w:rsidRPr="004D2882">
        <w:rPr>
          <w:lang w:eastAsia="ko-KR"/>
        </w:rPr>
        <w:t>6</w:t>
      </w:r>
      <w:r w:rsidRPr="004D2882">
        <w:t>)</w:t>
      </w:r>
      <w:r w:rsidRPr="004D2882">
        <w:tab/>
        <w:t>shall include an application/vnd.3gpp.mcdata-info+xml MIME body with the &lt;mcdatainfo&gt; element containing the &lt;mcdata-Params&gt; element with:</w:t>
      </w:r>
    </w:p>
    <w:p w14:paraId="34400EB8" w14:textId="77777777" w:rsidR="002A1EE0" w:rsidRPr="004D2882" w:rsidRDefault="002A1EE0" w:rsidP="002A1EE0">
      <w:pPr>
        <w:pStyle w:val="B2"/>
      </w:pPr>
      <w:r w:rsidRPr="004D2882">
        <w:t>i)</w:t>
      </w:r>
      <w:r w:rsidRPr="004D2882">
        <w:tab/>
        <w:t>the &lt;mcdata-calling-group-id&gt; element set to the ad hoc group identity selected in step 3); and</w:t>
      </w:r>
    </w:p>
    <w:p w14:paraId="18817499" w14:textId="77777777" w:rsidR="002A1EE0" w:rsidRPr="004D2882" w:rsidRDefault="002A1EE0" w:rsidP="002A1EE0">
      <w:pPr>
        <w:pStyle w:val="B2"/>
      </w:pPr>
      <w:r w:rsidRPr="004D2882">
        <w:t>ii)</w:t>
      </w:r>
      <w:r w:rsidRPr="004D2882">
        <w:tab/>
        <w:t>if the end-to-end encryption is required, the &lt;anyExt&gt; element with the &lt;preconfigured-group&gt; element set to a preconfigured MCData group ID; and</w:t>
      </w:r>
    </w:p>
    <w:p w14:paraId="3962DD8F" w14:textId="77777777" w:rsidR="002A1EE0" w:rsidRPr="004D2882" w:rsidRDefault="002A1EE0" w:rsidP="002A1EE0">
      <w:pPr>
        <w:pStyle w:val="B2"/>
      </w:pPr>
      <w:r w:rsidRPr="004D2882">
        <w:t>iii)</w:t>
      </w:r>
      <w:r w:rsidRPr="004D2882">
        <w:tab/>
        <w:t xml:space="preserve">if the "SIP MESSAGE request </w:t>
      </w:r>
      <w:r w:rsidRPr="004D2882">
        <w:rPr>
          <w:lang w:eastAsia="ko-KR"/>
        </w:rPr>
        <w:t>for ad hoc group determination</w:t>
      </w:r>
      <w:r w:rsidRPr="004D2882">
        <w:t xml:space="preserve">" included </w:t>
      </w:r>
      <w:r w:rsidRPr="004D2882">
        <w:rPr>
          <w:lang w:eastAsia="ko-KR"/>
        </w:rPr>
        <w:t>the</w:t>
      </w:r>
      <w:r w:rsidRPr="004D2882">
        <w:t xml:space="preserve"> </w:t>
      </w:r>
      <w:r w:rsidRPr="004D2882">
        <w:rPr>
          <w:lang w:eastAsia="ko-KR"/>
        </w:rPr>
        <w:t>&lt;comn-participants-criteria&gt; element, the &lt;anyExt&gt; element</w:t>
      </w:r>
      <w:r w:rsidRPr="004D2882">
        <w:t xml:space="preserve"> with the </w:t>
      </w:r>
      <w:r w:rsidRPr="004D2882">
        <w:rPr>
          <w:lang w:eastAsia="ko-KR"/>
        </w:rPr>
        <w:t>&lt;comn-participants-criteria&gt; element; and</w:t>
      </w:r>
    </w:p>
    <w:p w14:paraId="372D1E87" w14:textId="0C9830CC" w:rsidR="002A1EE0" w:rsidRDefault="002A1EE0" w:rsidP="002A1EE0">
      <w:pPr>
        <w:pStyle w:val="B1"/>
      </w:pPr>
      <w:r w:rsidRPr="004D2882">
        <w:rPr>
          <w:lang w:eastAsia="ko-KR"/>
        </w:rPr>
        <w:t>7</w:t>
      </w:r>
      <w:r w:rsidRPr="004D2882">
        <w:t>)</w:t>
      </w:r>
      <w:r w:rsidRPr="004D2882">
        <w:tab/>
        <w:t>shall send the SIP 200 (OK) response towards the participating MCData function according to 3GPP TS 24.229 [5].</w:t>
      </w:r>
    </w:p>
    <w:p w14:paraId="612BDE4C" w14:textId="559E180B" w:rsidR="00AD6BD8" w:rsidRDefault="00AD6BD8" w:rsidP="00AD6BD8">
      <w:pPr>
        <w:pStyle w:val="B1"/>
        <w:overflowPunct/>
        <w:autoSpaceDE/>
        <w:autoSpaceDN/>
        <w:adjustRightInd/>
        <w:textAlignment w:val="auto"/>
      </w:pPr>
      <w:bookmarkStart w:id="9530" w:name="_CR24_2_7"/>
      <w:bookmarkStart w:id="9531" w:name="_CR24_2_7_1"/>
      <w:bookmarkEnd w:id="9530"/>
      <w:bookmarkEnd w:id="9531"/>
    </w:p>
    <w:p w14:paraId="53760067" w14:textId="77777777" w:rsidR="00034B02" w:rsidRPr="00336D95" w:rsidRDefault="00034B02" w:rsidP="00034B02">
      <w:pPr>
        <w:pStyle w:val="Heading1"/>
        <w:rPr>
          <w:lang w:val="en-US"/>
        </w:rPr>
      </w:pPr>
      <w:bookmarkStart w:id="9532" w:name="_CR25"/>
      <w:bookmarkStart w:id="9533" w:name="_Toc20155975"/>
      <w:bookmarkStart w:id="9534" w:name="_Toc27501132"/>
      <w:bookmarkStart w:id="9535" w:name="_Toc36049258"/>
      <w:bookmarkStart w:id="9536" w:name="_Toc45210024"/>
      <w:bookmarkStart w:id="9537" w:name="_Toc51860849"/>
      <w:bookmarkStart w:id="9538" w:name="_Toc146246373"/>
      <w:bookmarkStart w:id="9539" w:name="_Toc202372593"/>
      <w:bookmarkEnd w:id="9532"/>
      <w:r>
        <w:rPr>
          <w:lang w:val="en-US"/>
        </w:rPr>
        <w:t>25</w:t>
      </w:r>
      <w:r w:rsidRPr="00336D95">
        <w:rPr>
          <w:lang w:val="en-US"/>
        </w:rPr>
        <w:tab/>
        <w:t>Subscription to the conference event package</w:t>
      </w:r>
      <w:bookmarkEnd w:id="9533"/>
      <w:bookmarkEnd w:id="9534"/>
      <w:bookmarkEnd w:id="9535"/>
      <w:bookmarkEnd w:id="9536"/>
      <w:bookmarkEnd w:id="9537"/>
      <w:bookmarkEnd w:id="9538"/>
      <w:bookmarkEnd w:id="9539"/>
    </w:p>
    <w:p w14:paraId="70FA47D5" w14:textId="77777777" w:rsidR="00034B02" w:rsidRPr="00336D95" w:rsidRDefault="00034B02" w:rsidP="00034B02">
      <w:pPr>
        <w:pStyle w:val="Heading2"/>
        <w:rPr>
          <w:lang w:val="en-US"/>
        </w:rPr>
      </w:pPr>
      <w:bookmarkStart w:id="9540" w:name="_CR25_1"/>
      <w:bookmarkStart w:id="9541" w:name="_Toc20155976"/>
      <w:bookmarkStart w:id="9542" w:name="_Toc27501133"/>
      <w:bookmarkStart w:id="9543" w:name="_Toc36049259"/>
      <w:bookmarkStart w:id="9544" w:name="_Toc45210025"/>
      <w:bookmarkStart w:id="9545" w:name="_Toc51860850"/>
      <w:bookmarkStart w:id="9546" w:name="_Toc146246374"/>
      <w:bookmarkStart w:id="9547" w:name="_Toc202372594"/>
      <w:bookmarkEnd w:id="9540"/>
      <w:r>
        <w:rPr>
          <w:lang w:val="en-US"/>
        </w:rPr>
        <w:t>25</w:t>
      </w:r>
      <w:r w:rsidRPr="00336D95">
        <w:rPr>
          <w:lang w:val="en-US"/>
        </w:rPr>
        <w:t>.1</w:t>
      </w:r>
      <w:r w:rsidRPr="00336D95">
        <w:rPr>
          <w:lang w:val="en-US"/>
        </w:rPr>
        <w:tab/>
        <w:t>General</w:t>
      </w:r>
      <w:bookmarkEnd w:id="9541"/>
      <w:bookmarkEnd w:id="9542"/>
      <w:bookmarkEnd w:id="9543"/>
      <w:bookmarkEnd w:id="9544"/>
      <w:bookmarkEnd w:id="9545"/>
      <w:bookmarkEnd w:id="9546"/>
      <w:bookmarkEnd w:id="9547"/>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MCData</w:t>
      </w:r>
      <w:r w:rsidRPr="00336D95">
        <w:rPr>
          <w:lang w:val="en-US"/>
        </w:rPr>
        <w:t xml:space="preserve"> client may subscribe to the conference event package at any time in a group session that the</w:t>
      </w:r>
      <w:r>
        <w:rPr>
          <w:lang w:val="en-US"/>
        </w:rPr>
        <w:t xml:space="preserve"> MCData</w:t>
      </w:r>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MCData</w:t>
      </w:r>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MCData</w:t>
      </w:r>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MCData</w:t>
      </w:r>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548" w:name="_CR25_2"/>
      <w:bookmarkStart w:id="9549" w:name="_Toc20155977"/>
      <w:bookmarkStart w:id="9550" w:name="_Toc27501134"/>
      <w:bookmarkStart w:id="9551" w:name="_Toc36049260"/>
      <w:bookmarkStart w:id="9552" w:name="_Toc45210026"/>
      <w:bookmarkStart w:id="9553" w:name="_Toc51860851"/>
      <w:bookmarkStart w:id="9554" w:name="_Toc146246375"/>
      <w:bookmarkStart w:id="9555" w:name="_Toc202372595"/>
      <w:bookmarkEnd w:id="9548"/>
      <w:r>
        <w:rPr>
          <w:lang w:val="en-US"/>
        </w:rPr>
        <w:t>25</w:t>
      </w:r>
      <w:r w:rsidRPr="00336D95">
        <w:rPr>
          <w:lang w:val="en-US"/>
        </w:rPr>
        <w:t>.2</w:t>
      </w:r>
      <w:r w:rsidRPr="00336D95">
        <w:rPr>
          <w:lang w:val="en-US"/>
        </w:rPr>
        <w:tab/>
        <w:t>MC</w:t>
      </w:r>
      <w:r>
        <w:rPr>
          <w:lang w:val="en-US"/>
        </w:rPr>
        <w:t>Data</w:t>
      </w:r>
      <w:r w:rsidRPr="00336D95">
        <w:rPr>
          <w:lang w:val="en-US"/>
        </w:rPr>
        <w:t xml:space="preserve"> client</w:t>
      </w:r>
      <w:bookmarkEnd w:id="9549"/>
      <w:bookmarkEnd w:id="9550"/>
      <w:bookmarkEnd w:id="9551"/>
      <w:bookmarkEnd w:id="9552"/>
      <w:bookmarkEnd w:id="9553"/>
      <w:bookmarkEnd w:id="9554"/>
      <w:bookmarkEnd w:id="9555"/>
    </w:p>
    <w:p w14:paraId="1B2A6421" w14:textId="77777777" w:rsidR="00034B02" w:rsidRPr="00336D95" w:rsidRDefault="00034B02" w:rsidP="00034B02">
      <w:pPr>
        <w:rPr>
          <w:lang w:val="en-US"/>
        </w:rPr>
      </w:pPr>
      <w:r w:rsidRPr="00336D95">
        <w:rPr>
          <w:lang w:val="en-US"/>
        </w:rPr>
        <w:t>A</w:t>
      </w:r>
      <w:r>
        <w:rPr>
          <w:lang w:val="en-US"/>
        </w:rPr>
        <w:t xml:space="preserve"> MCData</w:t>
      </w:r>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MCData</w:t>
      </w:r>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lastRenderedPageBreak/>
        <w:t>2)</w:t>
      </w:r>
      <w:r w:rsidRPr="00496545">
        <w:tab/>
      </w:r>
      <w:r w:rsidRPr="0073469F">
        <w:t xml:space="preserve">shall set the Request-URI of the SIP </w:t>
      </w:r>
      <w:r>
        <w:t xml:space="preserve">SUBSCRIBE </w:t>
      </w:r>
      <w:r w:rsidRPr="0073469F">
        <w:t>request to the</w:t>
      </w:r>
      <w:r>
        <w:t xml:space="preserve"> MCData</w:t>
      </w:r>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r>
        <w:t>icsi-ref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MCData</w:t>
      </w:r>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MCData</w:t>
      </w:r>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
        </w:rPr>
        <w:t>conference-info+xml</w:t>
      </w:r>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MCData</w:t>
      </w:r>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t>2)</w:t>
      </w:r>
      <w:r w:rsidRPr="00496545">
        <w:tab/>
        <w:t xml:space="preserve">may </w:t>
      </w:r>
      <w:r w:rsidRPr="0050511E">
        <w:t xml:space="preserve">process </w:t>
      </w:r>
      <w:r w:rsidRPr="00496545">
        <w:t>the current state information to the</w:t>
      </w:r>
      <w:r>
        <w:t xml:space="preserve"> MCData</w:t>
      </w:r>
      <w:r w:rsidRPr="00336D95">
        <w:rPr>
          <w:lang w:val="en-US"/>
        </w:rPr>
        <w:t xml:space="preserve"> client</w:t>
      </w:r>
      <w:r w:rsidRPr="00496545">
        <w:t xml:space="preserve"> based on the information in the SIP NOTIFY request body</w:t>
      </w:r>
      <w:r w:rsidRPr="0050511E">
        <w:t xml:space="preserve"> and may display to the</w:t>
      </w:r>
      <w:r>
        <w:t xml:space="preserve"> MCData</w:t>
      </w:r>
      <w:r w:rsidRPr="0050511E">
        <w:t xml:space="preserve"> user the</w:t>
      </w:r>
      <w:r>
        <w:t xml:space="preserve"> MCData</w:t>
      </w:r>
      <w:r w:rsidRPr="0050511E">
        <w:t xml:space="preserve"> IDs of the participating</w:t>
      </w:r>
      <w:r>
        <w:t xml:space="preserve"> MCData</w:t>
      </w:r>
      <w:r w:rsidRPr="0050511E">
        <w:t xml:space="preserve"> users and the functional alias the participating</w:t>
      </w:r>
      <w:r>
        <w:t xml:space="preserve"> MCData</w:t>
      </w:r>
      <w:r w:rsidRPr="0050511E">
        <w:t xml:space="preserve"> user has bound to that</w:t>
      </w:r>
      <w:r>
        <w:t xml:space="preserve"> MCData</w:t>
      </w:r>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MCData</w:t>
      </w:r>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556" w:name="_CR25_3"/>
      <w:bookmarkStart w:id="9557" w:name="_Toc20155978"/>
      <w:bookmarkStart w:id="9558" w:name="_Toc27501135"/>
      <w:bookmarkStart w:id="9559" w:name="_Toc36049261"/>
      <w:bookmarkStart w:id="9560" w:name="_Toc45210027"/>
      <w:bookmarkStart w:id="9561" w:name="_Toc51860852"/>
      <w:bookmarkStart w:id="9562" w:name="_Toc146246376"/>
      <w:bookmarkStart w:id="9563" w:name="_Toc202372596"/>
      <w:bookmarkEnd w:id="9556"/>
      <w:r>
        <w:t>25.3</w:t>
      </w:r>
      <w:r>
        <w:tab/>
        <w:t>Participating MCData function</w:t>
      </w:r>
      <w:bookmarkEnd w:id="9557"/>
      <w:bookmarkEnd w:id="9558"/>
      <w:bookmarkEnd w:id="9559"/>
      <w:bookmarkEnd w:id="9560"/>
      <w:bookmarkEnd w:id="9561"/>
      <w:bookmarkEnd w:id="9562"/>
      <w:bookmarkEnd w:id="9563"/>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MCData</w:t>
      </w:r>
      <w:r w:rsidRPr="00336D95">
        <w:rPr>
          <w:lang w:val="en-US"/>
        </w:rPr>
        <w:t xml:space="preserve"> </w:t>
      </w:r>
      <w:r>
        <w:rPr>
          <w:lang w:val="en-US"/>
        </w:rPr>
        <w:t>client</w:t>
      </w:r>
      <w:r w:rsidRPr="00336D95">
        <w:rPr>
          <w:lang w:val="en-US"/>
        </w:rPr>
        <w:t xml:space="preserve"> served by the participating</w:t>
      </w:r>
      <w:r>
        <w:rPr>
          <w:lang w:val="en-US"/>
        </w:rPr>
        <w:t xml:space="preserve"> MCData</w:t>
      </w:r>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r>
        <w:rPr>
          <w:lang w:val="en"/>
        </w:rPr>
        <w:t>conference-info+xml</w:t>
      </w:r>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&lt;mc</w:t>
      </w:r>
      <w:r>
        <w:rPr>
          <w:lang w:val="en-US"/>
        </w:rPr>
        <w:t>data</w:t>
      </w:r>
      <w:r w:rsidRPr="00336D95">
        <w:rPr>
          <w:lang w:val="en-US"/>
        </w:rPr>
        <w:t>-request-uri&gt; set to a</w:t>
      </w:r>
      <w:r>
        <w:rPr>
          <w:lang w:val="en-US"/>
        </w:rPr>
        <w:t xml:space="preserve"> MCData</w:t>
      </w:r>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MCData</w:t>
      </w:r>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MCData</w:t>
      </w:r>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MCData</w:t>
      </w:r>
      <w:r w:rsidRPr="00336D95">
        <w:rPr>
          <w:lang w:val="en-US"/>
        </w:rPr>
        <w:t xml:space="preserve"> function could not resolve the received Request-URI to an existing</w:t>
      </w:r>
      <w:r>
        <w:rPr>
          <w:lang w:val="en-US"/>
        </w:rPr>
        <w:t xml:space="preserve"> MCData</w:t>
      </w:r>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lastRenderedPageBreak/>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MCData</w:t>
      </w:r>
      <w:r w:rsidRPr="00336D95">
        <w:rPr>
          <w:lang w:val="en-US"/>
        </w:rPr>
        <w:t xml:space="preserve"> session identity</w:t>
      </w:r>
      <w:r w:rsidRPr="00660EDB">
        <w:rPr>
          <w:lang w:val="en-US"/>
        </w:rPr>
        <w:t xml:space="preserve"> </w:t>
      </w:r>
      <w:r>
        <w:rPr>
          <w:lang w:val="en-US"/>
        </w:rPr>
        <w:t>that is mapped to the MCData</w:t>
      </w:r>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MCData</w:t>
      </w:r>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MCData</w:t>
      </w:r>
      <w:r w:rsidRPr="00336D95">
        <w:rPr>
          <w:lang w:val="en-US"/>
        </w:rPr>
        <w:t xml:space="preserve"> client, the participating</w:t>
      </w:r>
      <w:r>
        <w:rPr>
          <w:lang w:val="en-US"/>
        </w:rPr>
        <w:t xml:space="preserve"> MCData</w:t>
      </w:r>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MCData</w:t>
      </w:r>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564" w:name="_CR25_4"/>
      <w:bookmarkStart w:id="9565" w:name="_Toc20155979"/>
      <w:bookmarkStart w:id="9566" w:name="_Toc27501136"/>
      <w:bookmarkStart w:id="9567" w:name="_Toc36049262"/>
      <w:bookmarkStart w:id="9568" w:name="_Toc45210028"/>
      <w:bookmarkStart w:id="9569" w:name="_Toc51860853"/>
      <w:bookmarkStart w:id="9570" w:name="_Toc146246377"/>
      <w:bookmarkStart w:id="9571" w:name="_Toc202372597"/>
      <w:bookmarkEnd w:id="9564"/>
      <w:r>
        <w:rPr>
          <w:lang w:val="en-US"/>
        </w:rPr>
        <w:t>25</w:t>
      </w:r>
      <w:r w:rsidRPr="00336D95">
        <w:rPr>
          <w:lang w:val="en-US"/>
        </w:rPr>
        <w:t>.4</w:t>
      </w:r>
      <w:r w:rsidRPr="00336D95">
        <w:rPr>
          <w:lang w:val="en-US"/>
        </w:rPr>
        <w:tab/>
      </w:r>
      <w:r w:rsidRPr="00336D95">
        <w:t>Controlling</w:t>
      </w:r>
      <w:r>
        <w:rPr>
          <w:lang w:val="en-US"/>
        </w:rPr>
        <w:t xml:space="preserve"> MCData</w:t>
      </w:r>
      <w:r w:rsidRPr="00336D95">
        <w:rPr>
          <w:lang w:val="en-US"/>
        </w:rPr>
        <w:t xml:space="preserve"> function</w:t>
      </w:r>
      <w:bookmarkEnd w:id="9565"/>
      <w:bookmarkEnd w:id="9566"/>
      <w:bookmarkEnd w:id="9567"/>
      <w:bookmarkEnd w:id="9568"/>
      <w:bookmarkEnd w:id="9569"/>
      <w:bookmarkEnd w:id="9570"/>
      <w:bookmarkEnd w:id="9571"/>
    </w:p>
    <w:p w14:paraId="0B236535" w14:textId="77777777" w:rsidR="00034B02" w:rsidRPr="00725FF8" w:rsidRDefault="00034B02" w:rsidP="00034B02">
      <w:pPr>
        <w:pStyle w:val="Heading3"/>
      </w:pPr>
      <w:bookmarkStart w:id="9572" w:name="_CR25_4_1"/>
      <w:bookmarkStart w:id="9573" w:name="_Toc20155980"/>
      <w:bookmarkStart w:id="9574" w:name="_Toc27501137"/>
      <w:bookmarkStart w:id="9575" w:name="_Toc36049263"/>
      <w:bookmarkStart w:id="9576" w:name="_Toc45210029"/>
      <w:bookmarkStart w:id="9577" w:name="_Toc51860854"/>
      <w:bookmarkStart w:id="9578" w:name="_Toc146246378"/>
      <w:bookmarkStart w:id="9579" w:name="_Toc202372598"/>
      <w:bookmarkEnd w:id="9572"/>
      <w:r>
        <w:t>25.4.</w:t>
      </w:r>
      <w:r w:rsidRPr="00336D95">
        <w:rPr>
          <w:lang w:val="en-US"/>
        </w:rPr>
        <w:t>1</w:t>
      </w:r>
      <w:r>
        <w:tab/>
        <w:t>Receiving a subscription to the conference event package</w:t>
      </w:r>
      <w:bookmarkEnd w:id="9573"/>
      <w:bookmarkEnd w:id="9574"/>
      <w:bookmarkEnd w:id="9575"/>
      <w:bookmarkEnd w:id="9576"/>
      <w:bookmarkEnd w:id="9577"/>
      <w:bookmarkEnd w:id="9578"/>
      <w:bookmarkEnd w:id="9579"/>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r>
        <w:rPr>
          <w:lang w:val="en"/>
        </w:rPr>
        <w:t>conference-info+xml</w:t>
      </w:r>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MCData</w:t>
      </w:r>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on-network-allow-conference-state&gt; element in the group document in 3GPP TS 24.481 [31] allows the MCData</w:t>
      </w:r>
      <w:r w:rsidRPr="00336D95">
        <w:rPr>
          <w:lang w:val="en-US"/>
        </w:rPr>
        <w:t xml:space="preserve"> ID or the </w:t>
      </w:r>
      <w:r>
        <w:t xml:space="preserve">constituent MCData group ID </w:t>
      </w:r>
      <w:r w:rsidRPr="00336D95">
        <w:rPr>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w:t>
      </w:r>
      <w:r>
        <w:rPr>
          <w:lang w:val="en-US"/>
        </w:rPr>
        <w:t>in an group call initiated as a broadcast group call, the controlling MCData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580" w:name="_CR25_4_2"/>
      <w:bookmarkStart w:id="9581" w:name="_Toc20155981"/>
      <w:bookmarkStart w:id="9582" w:name="_Toc27501138"/>
      <w:bookmarkStart w:id="9583" w:name="_Toc36049264"/>
      <w:bookmarkStart w:id="9584" w:name="_Toc45210030"/>
      <w:bookmarkStart w:id="9585" w:name="_Toc51860855"/>
      <w:bookmarkStart w:id="9586" w:name="_Toc146246379"/>
      <w:bookmarkStart w:id="9587" w:name="_Toc202372599"/>
      <w:bookmarkEnd w:id="9580"/>
      <w:r>
        <w:t>25.4.</w:t>
      </w:r>
      <w:r w:rsidRPr="00336D95">
        <w:rPr>
          <w:lang w:val="en-US"/>
        </w:rPr>
        <w:t>2</w:t>
      </w:r>
      <w:r>
        <w:tab/>
        <w:t>Sending notifications to the conference event package</w:t>
      </w:r>
      <w:bookmarkEnd w:id="9581"/>
      <w:bookmarkEnd w:id="9582"/>
      <w:bookmarkEnd w:id="9583"/>
      <w:bookmarkEnd w:id="9584"/>
      <w:bookmarkEnd w:id="9585"/>
      <w:bookmarkEnd w:id="9586"/>
      <w:bookmarkEnd w:id="9587"/>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the receipt of a SIP BYE request from one of the participants in an adhoc</w:t>
      </w:r>
      <w:r w:rsidRPr="0073469F">
        <w:t xml:space="preserve"> group session</w:t>
      </w:r>
      <w:r>
        <w:t>; or</w:t>
      </w:r>
    </w:p>
    <w:p w14:paraId="6DE28B36" w14:textId="77777777" w:rsidR="00034B02" w:rsidRDefault="00034B02" w:rsidP="00034B02">
      <w:pPr>
        <w:pStyle w:val="B1"/>
      </w:pPr>
      <w:r>
        <w:t>3)</w:t>
      </w:r>
      <w:r>
        <w:tab/>
        <w:t>when a new participant is added in an adhoc</w:t>
      </w:r>
      <w:r w:rsidRPr="0073469F">
        <w:t xml:space="preserve"> group session</w:t>
      </w:r>
      <w:r>
        <w:t>.</w:t>
      </w:r>
    </w:p>
    <w:p w14:paraId="27039313" w14:textId="77777777" w:rsidR="00034B02" w:rsidRDefault="00034B02" w:rsidP="00034B02">
      <w: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588" w:name="_CR25_4_3"/>
      <w:bookmarkStart w:id="9589" w:name="_Toc20155983"/>
      <w:bookmarkStart w:id="9590" w:name="_Toc27501140"/>
      <w:bookmarkStart w:id="9591" w:name="_Toc36049266"/>
      <w:bookmarkStart w:id="9592" w:name="_Toc45210032"/>
      <w:bookmarkStart w:id="9593" w:name="_Toc51860857"/>
      <w:bookmarkStart w:id="9594" w:name="_Toc146246381"/>
      <w:bookmarkStart w:id="9595" w:name="_Toc202372600"/>
      <w:bookmarkEnd w:id="9588"/>
      <w:r>
        <w:t>25</w:t>
      </w:r>
      <w:r w:rsidRPr="00A509A6">
        <w:t>.4.</w:t>
      </w:r>
      <w:r>
        <w:t>3</w:t>
      </w:r>
      <w:r w:rsidRPr="00A509A6">
        <w:tab/>
        <w:t>Terminating a subscription</w:t>
      </w:r>
      <w:bookmarkEnd w:id="9589"/>
      <w:bookmarkEnd w:id="9590"/>
      <w:bookmarkEnd w:id="9591"/>
      <w:bookmarkEnd w:id="9592"/>
      <w:bookmarkEnd w:id="9593"/>
      <w:bookmarkEnd w:id="9594"/>
      <w:bookmarkEnd w:id="9595"/>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596" w:name="14f4399e2adfb55a__Toc427695847"/>
      <w:bookmarkStart w:id="9597" w:name="14f4399e2adfb55a__Toc427696247"/>
      <w:bookmarkStart w:id="9598" w:name="14f4399e2adfb55a__Toc427696646"/>
      <w:bookmarkStart w:id="9599" w:name="14f4399e2adfb55a__Toc427698248"/>
      <w:bookmarkStart w:id="9600" w:name="14f4399e2adfb55a__Toc427696647"/>
      <w:bookmarkStart w:id="9601" w:name="14f4399e2adfb55a__Toc427698249"/>
      <w:bookmarkStart w:id="9602" w:name="_CR25_6"/>
      <w:bookmarkStart w:id="9603" w:name="_Toc146246387"/>
      <w:bookmarkStart w:id="9604" w:name="_Toc202372601"/>
      <w:bookmarkEnd w:id="9596"/>
      <w:bookmarkEnd w:id="9597"/>
      <w:bookmarkEnd w:id="9598"/>
      <w:bookmarkEnd w:id="9599"/>
      <w:bookmarkEnd w:id="9600"/>
      <w:bookmarkEnd w:id="9601"/>
      <w:bookmarkEnd w:id="9602"/>
      <w:r>
        <w:rPr>
          <w:noProof/>
        </w:rPr>
        <w:lastRenderedPageBreak/>
        <w:t>25</w:t>
      </w:r>
      <w:r w:rsidRPr="0073469F">
        <w:rPr>
          <w:noProof/>
        </w:rPr>
        <w:t>.</w:t>
      </w:r>
      <w:r>
        <w:rPr>
          <w:noProof/>
          <w:lang w:eastAsia="ko-KR"/>
        </w:rPr>
        <w:t>6</w:t>
      </w:r>
      <w:r w:rsidRPr="0073469F">
        <w:rPr>
          <w:noProof/>
        </w:rPr>
        <w:tab/>
      </w:r>
      <w:r>
        <w:t>Coding</w:t>
      </w:r>
      <w:bookmarkEnd w:id="9603"/>
      <w:bookmarkEnd w:id="9604"/>
    </w:p>
    <w:p w14:paraId="4E609F3E" w14:textId="77777777" w:rsidR="00034B02" w:rsidRPr="0073469F" w:rsidRDefault="00034B02" w:rsidP="00034B02">
      <w:pPr>
        <w:pStyle w:val="Heading3"/>
        <w:rPr>
          <w:noProof/>
        </w:rPr>
      </w:pPr>
      <w:bookmarkStart w:id="9605" w:name="_CR25_6_1"/>
      <w:bookmarkStart w:id="9606" w:name="_Toc146246388"/>
      <w:bookmarkStart w:id="9607" w:name="_Toc202372602"/>
      <w:bookmarkEnd w:id="9605"/>
      <w:r>
        <w:rPr>
          <w:noProof/>
        </w:rPr>
        <w:t>25</w:t>
      </w:r>
      <w:r w:rsidRPr="0073469F">
        <w:rPr>
          <w:noProof/>
        </w:rPr>
        <w:t>.</w:t>
      </w:r>
      <w:r>
        <w:rPr>
          <w:noProof/>
          <w:lang w:eastAsia="ko-KR"/>
        </w:rPr>
        <w:t>6.1</w:t>
      </w:r>
      <w:r w:rsidRPr="0073469F">
        <w:rPr>
          <w:noProof/>
        </w:rPr>
        <w:tab/>
      </w:r>
      <w:r>
        <w:t>Extension of application/conference-info+xml MIME type</w:t>
      </w:r>
      <w:bookmarkEnd w:id="9606"/>
      <w:bookmarkEnd w:id="9607"/>
    </w:p>
    <w:p w14:paraId="6BC9E723" w14:textId="77777777" w:rsidR="00034B02" w:rsidRPr="00240B71" w:rsidRDefault="00034B02" w:rsidP="00034B02">
      <w:pPr>
        <w:pStyle w:val="Heading4"/>
      </w:pPr>
      <w:bookmarkStart w:id="9608" w:name="_CR25_6_1_1"/>
      <w:bookmarkStart w:id="9609" w:name="_Toc146246389"/>
      <w:bookmarkStart w:id="9610" w:name="_Toc202372603"/>
      <w:bookmarkEnd w:id="9608"/>
      <w:r>
        <w:t>25</w:t>
      </w:r>
      <w:r w:rsidRPr="004B47CF">
        <w:t>.6.1.1</w:t>
      </w:r>
      <w:r w:rsidRPr="004B47CF">
        <w:tab/>
        <w:t>Introduction</w:t>
      </w:r>
      <w:bookmarkEnd w:id="9609"/>
      <w:bookmarkEnd w:id="9610"/>
    </w:p>
    <w:p w14:paraId="3BB50CD8" w14:textId="77777777" w:rsidR="00034B02" w:rsidRDefault="00034B02" w:rsidP="00034B02">
      <w:r>
        <w:rPr>
          <w:lang w:val="en-US"/>
        </w:rPr>
        <w:t xml:space="preserve">The present clause describes an extensions of the </w:t>
      </w:r>
      <w:r>
        <w:t xml:space="preserve">application/conference-info+xml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The functional alias extension is used to indicate per-user functional alias association with MCData group.</w:t>
      </w:r>
    </w:p>
    <w:p w14:paraId="31A457AE" w14:textId="77777777" w:rsidR="00034B02" w:rsidRPr="00C21CB3" w:rsidRDefault="00034B02" w:rsidP="00034B02">
      <w:pPr>
        <w:pStyle w:val="Heading4"/>
        <w:rPr>
          <w:lang w:val="sv-SE"/>
        </w:rPr>
      </w:pPr>
      <w:bookmarkStart w:id="9611" w:name="_CR25_6_1_2"/>
      <w:bookmarkStart w:id="9612" w:name="_Toc146246390"/>
      <w:bookmarkStart w:id="9613" w:name="_Toc202372604"/>
      <w:bookmarkEnd w:id="9611"/>
      <w:r w:rsidRPr="00C21CB3">
        <w:rPr>
          <w:lang w:val="sv-SE"/>
        </w:rPr>
        <w:t>25.6.1.2</w:t>
      </w:r>
      <w:r w:rsidRPr="00C21CB3">
        <w:rPr>
          <w:lang w:val="sv-SE"/>
        </w:rPr>
        <w:tab/>
        <w:t>Schema</w:t>
      </w:r>
      <w:bookmarkEnd w:id="9612"/>
      <w:bookmarkEnd w:id="9613"/>
    </w:p>
    <w:p w14:paraId="08C48069" w14:textId="77777777" w:rsidR="00034B02" w:rsidRPr="00C21CB3" w:rsidRDefault="00034B02" w:rsidP="00034B02">
      <w:pPr>
        <w:pStyle w:val="PL"/>
        <w:pBdr>
          <w:top w:val="single" w:sz="4" w:space="1" w:color="auto"/>
          <w:left w:val="single" w:sz="4" w:space="4" w:color="auto"/>
          <w:bottom w:val="single" w:sz="4" w:space="1" w:color="auto"/>
          <w:right w:val="single" w:sz="4" w:space="4" w:color="auto"/>
        </w:pBdr>
        <w:rPr>
          <w:lang w:val="sv-SE"/>
        </w:rPr>
      </w:pPr>
      <w:r w:rsidRPr="00C21CB3">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614" w:name="_CRTable25_6_1_21"/>
      <w:r>
        <w:t>Table </w:t>
      </w:r>
      <w:bookmarkEnd w:id="9614"/>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r>
        <w:rPr>
          <w:lang w:val="en-US"/>
        </w:rPr>
        <w:t>pidf</w:t>
      </w:r>
      <w:r w:rsidRPr="00061B3D">
        <w:rPr>
          <w:lang w:val="en-US"/>
        </w:rPr>
        <w:t>+xml</w:t>
      </w:r>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615" w:name="_CRAnnexAinformative"/>
      <w:bookmarkEnd w:id="9615"/>
      <w:r w:rsidRPr="00B02A0B">
        <w:br w:type="page"/>
      </w:r>
      <w:bookmarkStart w:id="9616" w:name="_Toc36108286"/>
      <w:bookmarkStart w:id="9617" w:name="_Toc44599066"/>
      <w:bookmarkStart w:id="9618" w:name="_Toc44602953"/>
      <w:bookmarkStart w:id="9619" w:name="_Toc45198130"/>
      <w:bookmarkStart w:id="9620" w:name="_Toc45696163"/>
      <w:bookmarkStart w:id="9621" w:name="_Toc51851657"/>
      <w:bookmarkStart w:id="9622" w:name="_Toc92225316"/>
      <w:bookmarkStart w:id="9623" w:name="_Toc202372605"/>
      <w:r w:rsidRPr="00B02A0B">
        <w:lastRenderedPageBreak/>
        <w:t>Annex A (informative):</w:t>
      </w:r>
      <w:r w:rsidRPr="00B02A0B">
        <w:br/>
        <w:t>Signalling flows</w:t>
      </w:r>
      <w:bookmarkEnd w:id="8274"/>
      <w:bookmarkEnd w:id="8275"/>
      <w:bookmarkEnd w:id="9616"/>
      <w:bookmarkEnd w:id="9617"/>
      <w:bookmarkEnd w:id="9618"/>
      <w:bookmarkEnd w:id="9619"/>
      <w:bookmarkEnd w:id="9620"/>
      <w:bookmarkEnd w:id="9621"/>
      <w:bookmarkEnd w:id="9622"/>
      <w:bookmarkEnd w:id="9623"/>
    </w:p>
    <w:p w14:paraId="2FF816B1" w14:textId="77777777" w:rsidR="005C310B" w:rsidRPr="00B02A0B" w:rsidRDefault="005C310B" w:rsidP="007D34FE">
      <w:pPr>
        <w:pStyle w:val="Heading8"/>
      </w:pPr>
      <w:bookmarkStart w:id="9624" w:name="_CRAnnexBnormative"/>
      <w:bookmarkEnd w:id="9624"/>
      <w:r w:rsidRPr="00B02A0B">
        <w:br w:type="page"/>
      </w:r>
      <w:bookmarkStart w:id="9625" w:name="_Toc20215930"/>
      <w:bookmarkStart w:id="9626" w:name="_Toc27496486"/>
      <w:bookmarkStart w:id="9627" w:name="_Toc36108287"/>
      <w:bookmarkStart w:id="9628" w:name="_Toc44599067"/>
      <w:bookmarkStart w:id="9629" w:name="_Toc44602954"/>
      <w:bookmarkStart w:id="9630" w:name="_Toc45198131"/>
      <w:bookmarkStart w:id="9631" w:name="_Toc45696164"/>
      <w:bookmarkStart w:id="9632" w:name="_Toc51851658"/>
      <w:bookmarkStart w:id="9633" w:name="_Toc92225317"/>
      <w:bookmarkStart w:id="9634" w:name="_Toc202372606"/>
      <w:r w:rsidRPr="00B02A0B">
        <w:lastRenderedPageBreak/>
        <w:t>Annex B (normative):</w:t>
      </w:r>
      <w:r w:rsidRPr="00B02A0B">
        <w:br/>
        <w:t>Media feature tags within the current document</w:t>
      </w:r>
      <w:bookmarkEnd w:id="9625"/>
      <w:bookmarkEnd w:id="9626"/>
      <w:bookmarkEnd w:id="9627"/>
      <w:bookmarkEnd w:id="9628"/>
      <w:bookmarkEnd w:id="9629"/>
      <w:bookmarkEnd w:id="9630"/>
      <w:bookmarkEnd w:id="9631"/>
      <w:bookmarkEnd w:id="9632"/>
      <w:bookmarkEnd w:id="9633"/>
      <w:bookmarkEnd w:id="9634"/>
    </w:p>
    <w:p w14:paraId="5B8B445D" w14:textId="77777777" w:rsidR="005C310B" w:rsidRPr="00B02A0B" w:rsidRDefault="005C310B" w:rsidP="007D34FE">
      <w:pPr>
        <w:pStyle w:val="Heading1"/>
      </w:pPr>
      <w:bookmarkStart w:id="9635" w:name="_CRB_1"/>
      <w:bookmarkStart w:id="9636" w:name="_Toc92225318"/>
      <w:bookmarkStart w:id="9637" w:name="_Toc202372607"/>
      <w:bookmarkEnd w:id="9635"/>
      <w:r w:rsidRPr="00B02A0B">
        <w:t>B.1</w:t>
      </w:r>
      <w:r w:rsidRPr="00B02A0B">
        <w:tab/>
        <w:t>General</w:t>
      </w:r>
      <w:bookmarkEnd w:id="9636"/>
      <w:bookmarkEnd w:id="9637"/>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638" w:name="_CRB_2"/>
      <w:bookmarkStart w:id="9639" w:name="_Toc20215931"/>
      <w:bookmarkStart w:id="9640" w:name="_Toc27496487"/>
      <w:bookmarkStart w:id="9641" w:name="_Toc36108288"/>
      <w:bookmarkStart w:id="9642" w:name="_Toc44599068"/>
      <w:bookmarkStart w:id="9643" w:name="_Toc44602955"/>
      <w:bookmarkStart w:id="9644" w:name="_Toc45198132"/>
      <w:bookmarkStart w:id="9645" w:name="_Toc45696165"/>
      <w:bookmarkStart w:id="9646" w:name="_Toc51851659"/>
      <w:bookmarkStart w:id="9647" w:name="_Toc92225319"/>
      <w:bookmarkStart w:id="9648" w:name="_Toc202372608"/>
      <w:bookmarkEnd w:id="9638"/>
      <w:r w:rsidRPr="00B02A0B">
        <w:rPr>
          <w:lang w:eastAsia="zh-CN"/>
        </w:rPr>
        <w:t>B</w:t>
      </w:r>
      <w:r w:rsidRPr="00B02A0B">
        <w:t>.2</w:t>
      </w:r>
      <w:r w:rsidRPr="00B02A0B">
        <w:tab/>
        <w:t>Definition of media feature tag for Mission Critical Data (MCData) communications Short Data Service (SDS)</w:t>
      </w:r>
      <w:bookmarkEnd w:id="9639"/>
      <w:bookmarkEnd w:id="9640"/>
      <w:bookmarkEnd w:id="9641"/>
      <w:bookmarkEnd w:id="9642"/>
      <w:bookmarkEnd w:id="9643"/>
      <w:bookmarkEnd w:id="9644"/>
      <w:bookmarkEnd w:id="9645"/>
      <w:bookmarkEnd w:id="9646"/>
      <w:bookmarkEnd w:id="9647"/>
      <w:bookmarkEnd w:id="9648"/>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649" w:name="_CRB_3"/>
      <w:bookmarkStart w:id="9650" w:name="_Toc20215932"/>
      <w:bookmarkStart w:id="9651" w:name="_Toc27496488"/>
      <w:bookmarkStart w:id="9652" w:name="_Toc36108289"/>
      <w:bookmarkStart w:id="9653" w:name="_Toc44599069"/>
      <w:bookmarkStart w:id="9654" w:name="_Toc44602956"/>
      <w:bookmarkStart w:id="9655" w:name="_Toc45198133"/>
      <w:bookmarkStart w:id="9656" w:name="_Toc45696166"/>
      <w:bookmarkStart w:id="9657" w:name="_Toc51851660"/>
      <w:bookmarkStart w:id="9658" w:name="_Toc92225320"/>
      <w:bookmarkStart w:id="9659" w:name="_Toc202372609"/>
      <w:bookmarkEnd w:id="9649"/>
      <w:r w:rsidRPr="00B02A0B">
        <w:rPr>
          <w:lang w:eastAsia="zh-CN"/>
        </w:rPr>
        <w:t>B</w:t>
      </w:r>
      <w:r w:rsidRPr="00B02A0B">
        <w:t>.3</w:t>
      </w:r>
      <w:r w:rsidRPr="00B02A0B">
        <w:tab/>
        <w:t>Definition of media feature tag for Mission Critical Data (MCData) communications File Distribution (FD)</w:t>
      </w:r>
      <w:bookmarkEnd w:id="9650"/>
      <w:bookmarkEnd w:id="9651"/>
      <w:bookmarkEnd w:id="9652"/>
      <w:bookmarkEnd w:id="9653"/>
      <w:bookmarkEnd w:id="9654"/>
      <w:bookmarkEnd w:id="9655"/>
      <w:bookmarkEnd w:id="9656"/>
      <w:bookmarkEnd w:id="9657"/>
      <w:bookmarkEnd w:id="9658"/>
      <w:bookmarkEnd w:id="9659"/>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660" w:name="_CRB_4"/>
      <w:bookmarkStart w:id="9661" w:name="_Toc202372610"/>
      <w:bookmarkEnd w:id="9660"/>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661"/>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662" w:name="_CRAnnexCnormative"/>
      <w:bookmarkEnd w:id="9662"/>
      <w:r w:rsidRPr="00B02A0B">
        <w:br w:type="page"/>
      </w:r>
      <w:bookmarkStart w:id="9663" w:name="_Toc20215933"/>
      <w:bookmarkStart w:id="9664" w:name="_Toc27496489"/>
      <w:bookmarkStart w:id="9665" w:name="_Toc36108290"/>
      <w:bookmarkStart w:id="9666" w:name="_Toc44599070"/>
      <w:bookmarkStart w:id="9667" w:name="_Toc44602957"/>
      <w:bookmarkStart w:id="9668" w:name="_Toc45198134"/>
      <w:bookmarkStart w:id="9669" w:name="_Toc45696167"/>
      <w:bookmarkStart w:id="9670" w:name="_Toc51851661"/>
      <w:bookmarkStart w:id="9671" w:name="_Toc92225321"/>
      <w:bookmarkStart w:id="9672" w:name="_Toc202372611"/>
      <w:r w:rsidRPr="00B02A0B">
        <w:lastRenderedPageBreak/>
        <w:t>Annex C (normative):</w:t>
      </w:r>
      <w:r w:rsidRPr="00B02A0B">
        <w:br/>
        <w:t>ICSI values defined within the current document</w:t>
      </w:r>
      <w:bookmarkEnd w:id="9663"/>
      <w:bookmarkEnd w:id="9664"/>
      <w:bookmarkEnd w:id="9665"/>
      <w:bookmarkEnd w:id="9666"/>
      <w:bookmarkEnd w:id="9667"/>
      <w:bookmarkEnd w:id="9668"/>
      <w:bookmarkEnd w:id="9669"/>
      <w:bookmarkEnd w:id="9670"/>
      <w:bookmarkEnd w:id="9671"/>
      <w:bookmarkEnd w:id="9672"/>
    </w:p>
    <w:p w14:paraId="5BCE66E0" w14:textId="77777777" w:rsidR="005C310B" w:rsidRPr="00B02A0B" w:rsidRDefault="005C310B" w:rsidP="007D34FE">
      <w:pPr>
        <w:pStyle w:val="Heading1"/>
      </w:pPr>
      <w:bookmarkStart w:id="9673" w:name="_CRC_1"/>
      <w:bookmarkStart w:id="9674" w:name="_Toc92225322"/>
      <w:bookmarkStart w:id="9675" w:name="_Toc202372612"/>
      <w:bookmarkEnd w:id="9673"/>
      <w:r w:rsidRPr="00B02A0B">
        <w:t>C.1</w:t>
      </w:r>
      <w:r w:rsidRPr="00B02A0B">
        <w:tab/>
        <w:t>General</w:t>
      </w:r>
      <w:bookmarkEnd w:id="9674"/>
      <w:bookmarkEnd w:id="9675"/>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676" w:name="_CRC_2"/>
      <w:bookmarkStart w:id="9677" w:name="_Toc20215934"/>
      <w:bookmarkStart w:id="9678" w:name="_Toc27496490"/>
      <w:bookmarkStart w:id="9679" w:name="_Toc36108291"/>
      <w:bookmarkStart w:id="9680" w:name="_Toc44599071"/>
      <w:bookmarkStart w:id="9681" w:name="_Toc44602958"/>
      <w:bookmarkStart w:id="9682" w:name="_Toc45198135"/>
      <w:bookmarkStart w:id="9683" w:name="_Toc45696168"/>
      <w:bookmarkStart w:id="9684" w:name="_Toc51851662"/>
      <w:bookmarkStart w:id="9685" w:name="_Toc92225323"/>
      <w:bookmarkStart w:id="9686" w:name="_Toc202372613"/>
      <w:bookmarkEnd w:id="9676"/>
      <w:r w:rsidRPr="00B02A0B">
        <w:t>C.2</w:t>
      </w:r>
      <w:r w:rsidRPr="00B02A0B">
        <w:tab/>
        <w:t>Definition of ICSI value for the Mission Critical Data (MCData) service</w:t>
      </w:r>
      <w:bookmarkEnd w:id="9677"/>
      <w:bookmarkEnd w:id="9678"/>
      <w:bookmarkEnd w:id="9679"/>
      <w:bookmarkEnd w:id="9680"/>
      <w:bookmarkEnd w:id="9681"/>
      <w:bookmarkEnd w:id="9682"/>
      <w:bookmarkEnd w:id="9683"/>
      <w:bookmarkEnd w:id="9684"/>
      <w:bookmarkEnd w:id="9685"/>
      <w:bookmarkEnd w:id="9686"/>
    </w:p>
    <w:p w14:paraId="3D83080E" w14:textId="77777777" w:rsidR="005C310B" w:rsidRPr="00B02A0B" w:rsidRDefault="005C310B" w:rsidP="007D34FE">
      <w:pPr>
        <w:pStyle w:val="Heading2"/>
        <w:rPr>
          <w:rFonts w:eastAsia="Malgun Gothic"/>
          <w:noProof/>
        </w:rPr>
      </w:pPr>
      <w:bookmarkStart w:id="9687" w:name="_CRC_2_1"/>
      <w:bookmarkStart w:id="9688" w:name="_Toc20215935"/>
      <w:bookmarkStart w:id="9689" w:name="_Toc27496491"/>
      <w:bookmarkStart w:id="9690" w:name="_Toc36108292"/>
      <w:bookmarkStart w:id="9691" w:name="_Toc44599072"/>
      <w:bookmarkStart w:id="9692" w:name="_Toc44602959"/>
      <w:bookmarkStart w:id="9693" w:name="_Toc45198136"/>
      <w:bookmarkStart w:id="9694" w:name="_Toc45696169"/>
      <w:bookmarkStart w:id="9695" w:name="_Toc51851663"/>
      <w:bookmarkStart w:id="9696" w:name="_Toc92225324"/>
      <w:bookmarkStart w:id="9697" w:name="_Toc202372614"/>
      <w:bookmarkEnd w:id="9687"/>
      <w:r w:rsidRPr="00B02A0B">
        <w:rPr>
          <w:rFonts w:eastAsia="Malgun Gothic"/>
          <w:noProof/>
        </w:rPr>
        <w:t>C.2.1</w:t>
      </w:r>
      <w:r w:rsidRPr="00B02A0B">
        <w:rPr>
          <w:rFonts w:eastAsia="Malgun Gothic"/>
          <w:noProof/>
        </w:rPr>
        <w:tab/>
        <w:t>URN</w:t>
      </w:r>
      <w:bookmarkEnd w:id="9688"/>
      <w:bookmarkEnd w:id="9689"/>
      <w:bookmarkEnd w:id="9690"/>
      <w:bookmarkEnd w:id="9691"/>
      <w:bookmarkEnd w:id="9692"/>
      <w:bookmarkEnd w:id="9693"/>
      <w:bookmarkEnd w:id="9694"/>
      <w:bookmarkEnd w:id="9695"/>
      <w:bookmarkEnd w:id="9696"/>
      <w:bookmarkEnd w:id="9697"/>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698" w:name="_CRC_2_2"/>
      <w:bookmarkStart w:id="9699" w:name="_Toc20215936"/>
      <w:bookmarkStart w:id="9700" w:name="_Toc27496492"/>
      <w:bookmarkStart w:id="9701" w:name="_Toc36108293"/>
      <w:bookmarkStart w:id="9702" w:name="_Toc44599073"/>
      <w:bookmarkStart w:id="9703" w:name="_Toc44602960"/>
      <w:bookmarkStart w:id="9704" w:name="_Toc45198137"/>
      <w:bookmarkStart w:id="9705" w:name="_Toc45696170"/>
      <w:bookmarkStart w:id="9706" w:name="_Toc51851664"/>
      <w:bookmarkStart w:id="9707" w:name="_Toc92225325"/>
      <w:bookmarkStart w:id="9708" w:name="_Toc202372615"/>
      <w:bookmarkEnd w:id="9698"/>
      <w:r w:rsidRPr="00B02A0B">
        <w:rPr>
          <w:noProof/>
        </w:rPr>
        <w:t>C.2.2</w:t>
      </w:r>
      <w:r w:rsidRPr="00B02A0B">
        <w:rPr>
          <w:noProof/>
        </w:rPr>
        <w:tab/>
        <w:t>Description</w:t>
      </w:r>
      <w:bookmarkEnd w:id="9699"/>
      <w:bookmarkEnd w:id="9700"/>
      <w:bookmarkEnd w:id="9701"/>
      <w:bookmarkEnd w:id="9702"/>
      <w:bookmarkEnd w:id="9703"/>
      <w:bookmarkEnd w:id="9704"/>
      <w:bookmarkEnd w:id="9705"/>
      <w:bookmarkEnd w:id="9706"/>
      <w:bookmarkEnd w:id="9707"/>
      <w:bookmarkEnd w:id="9708"/>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709" w:name="_CRC_2_3"/>
      <w:bookmarkStart w:id="9710" w:name="_Toc20215937"/>
      <w:bookmarkStart w:id="9711" w:name="_Toc27496493"/>
      <w:bookmarkStart w:id="9712" w:name="_Toc36108294"/>
      <w:bookmarkStart w:id="9713" w:name="_Toc44599074"/>
      <w:bookmarkStart w:id="9714" w:name="_Toc44602961"/>
      <w:bookmarkStart w:id="9715" w:name="_Toc45198138"/>
      <w:bookmarkStart w:id="9716" w:name="_Toc45696171"/>
      <w:bookmarkStart w:id="9717" w:name="_Toc51851665"/>
      <w:bookmarkStart w:id="9718" w:name="_Toc92225326"/>
      <w:bookmarkStart w:id="9719" w:name="_Toc202372616"/>
      <w:bookmarkEnd w:id="9709"/>
      <w:r w:rsidRPr="00B02A0B">
        <w:t>C.2.3</w:t>
      </w:r>
      <w:r w:rsidRPr="00B02A0B">
        <w:rPr>
          <w:rFonts w:eastAsia="Malgun Gothic"/>
        </w:rPr>
        <w:tab/>
      </w:r>
      <w:r w:rsidRPr="00B02A0B">
        <w:t>Reference</w:t>
      </w:r>
      <w:bookmarkEnd w:id="9710"/>
      <w:bookmarkEnd w:id="9711"/>
      <w:bookmarkEnd w:id="9712"/>
      <w:bookmarkEnd w:id="9713"/>
      <w:bookmarkEnd w:id="9714"/>
      <w:bookmarkEnd w:id="9715"/>
      <w:bookmarkEnd w:id="9716"/>
      <w:bookmarkEnd w:id="9717"/>
      <w:bookmarkEnd w:id="9718"/>
      <w:bookmarkEnd w:id="9719"/>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720" w:name="_CRC_2_4"/>
      <w:bookmarkStart w:id="9721" w:name="_Toc20215938"/>
      <w:bookmarkStart w:id="9722" w:name="_Toc27496494"/>
      <w:bookmarkStart w:id="9723" w:name="_Toc36108295"/>
      <w:bookmarkStart w:id="9724" w:name="_Toc44599075"/>
      <w:bookmarkStart w:id="9725" w:name="_Toc44602962"/>
      <w:bookmarkStart w:id="9726" w:name="_Toc45198139"/>
      <w:bookmarkStart w:id="9727" w:name="_Toc45696172"/>
      <w:bookmarkStart w:id="9728" w:name="_Toc51851666"/>
      <w:bookmarkStart w:id="9729" w:name="_Toc92225327"/>
      <w:bookmarkStart w:id="9730" w:name="_Toc202372617"/>
      <w:bookmarkEnd w:id="9720"/>
      <w:r w:rsidRPr="00B02A0B">
        <w:t>C.2.4</w:t>
      </w:r>
      <w:r w:rsidRPr="00B02A0B">
        <w:tab/>
        <w:t>Contact</w:t>
      </w:r>
      <w:bookmarkEnd w:id="9721"/>
      <w:bookmarkEnd w:id="9722"/>
      <w:bookmarkEnd w:id="9723"/>
      <w:bookmarkEnd w:id="9724"/>
      <w:bookmarkEnd w:id="9725"/>
      <w:bookmarkEnd w:id="9726"/>
      <w:bookmarkEnd w:id="9727"/>
      <w:bookmarkEnd w:id="9728"/>
      <w:bookmarkEnd w:id="9729"/>
      <w:bookmarkEnd w:id="9730"/>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731" w:name="_CRC_2_5"/>
      <w:bookmarkStart w:id="9732" w:name="_Toc20215939"/>
      <w:bookmarkStart w:id="9733" w:name="_Toc27496495"/>
      <w:bookmarkStart w:id="9734" w:name="_Toc36108296"/>
      <w:bookmarkStart w:id="9735" w:name="_Toc44599076"/>
      <w:bookmarkStart w:id="9736" w:name="_Toc44602963"/>
      <w:bookmarkStart w:id="9737" w:name="_Toc45198140"/>
      <w:bookmarkStart w:id="9738" w:name="_Toc45696173"/>
      <w:bookmarkStart w:id="9739" w:name="_Toc51851667"/>
      <w:bookmarkStart w:id="9740" w:name="_Toc92225328"/>
      <w:bookmarkStart w:id="9741" w:name="_Toc202372618"/>
      <w:bookmarkEnd w:id="9731"/>
      <w:r w:rsidRPr="00B02A0B">
        <w:t>C.2.5</w:t>
      </w:r>
      <w:r w:rsidRPr="00B02A0B">
        <w:tab/>
        <w:t>Registration of subtype</w:t>
      </w:r>
      <w:bookmarkEnd w:id="9732"/>
      <w:bookmarkEnd w:id="9733"/>
      <w:bookmarkEnd w:id="9734"/>
      <w:bookmarkEnd w:id="9735"/>
      <w:bookmarkEnd w:id="9736"/>
      <w:bookmarkEnd w:id="9737"/>
      <w:bookmarkEnd w:id="9738"/>
      <w:bookmarkEnd w:id="9739"/>
      <w:bookmarkEnd w:id="9740"/>
      <w:bookmarkEnd w:id="9741"/>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742" w:name="_CRC_2_6"/>
      <w:bookmarkStart w:id="9743" w:name="_Toc20215940"/>
      <w:bookmarkStart w:id="9744" w:name="_Toc27496496"/>
      <w:bookmarkStart w:id="9745" w:name="_Toc36108297"/>
      <w:bookmarkStart w:id="9746" w:name="_Toc44599077"/>
      <w:bookmarkStart w:id="9747" w:name="_Toc44602964"/>
      <w:bookmarkStart w:id="9748" w:name="_Toc45198141"/>
      <w:bookmarkStart w:id="9749" w:name="_Toc45696174"/>
      <w:bookmarkStart w:id="9750" w:name="_Toc51851668"/>
      <w:bookmarkStart w:id="9751" w:name="_Toc92225329"/>
      <w:bookmarkStart w:id="9752" w:name="_Toc202372619"/>
      <w:bookmarkEnd w:id="9742"/>
      <w:r w:rsidRPr="00B02A0B">
        <w:t>C.2.6</w:t>
      </w:r>
      <w:r w:rsidRPr="00B02A0B">
        <w:tab/>
        <w:t>Remarks</w:t>
      </w:r>
      <w:bookmarkEnd w:id="9743"/>
      <w:bookmarkEnd w:id="9744"/>
      <w:bookmarkEnd w:id="9745"/>
      <w:bookmarkEnd w:id="9746"/>
      <w:bookmarkEnd w:id="9747"/>
      <w:bookmarkEnd w:id="9748"/>
      <w:bookmarkEnd w:id="9749"/>
      <w:bookmarkEnd w:id="9750"/>
      <w:bookmarkEnd w:id="9751"/>
      <w:bookmarkEnd w:id="9752"/>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753" w:name="_CRC_3"/>
      <w:bookmarkStart w:id="9754" w:name="_Toc20215941"/>
      <w:bookmarkStart w:id="9755" w:name="_Toc27496497"/>
      <w:bookmarkStart w:id="9756" w:name="_Toc36108298"/>
      <w:bookmarkStart w:id="9757" w:name="_Toc44599078"/>
      <w:bookmarkStart w:id="9758" w:name="_Toc44602965"/>
      <w:bookmarkStart w:id="9759" w:name="_Toc45198142"/>
      <w:bookmarkStart w:id="9760" w:name="_Toc45696175"/>
      <w:bookmarkStart w:id="9761" w:name="_Toc51851669"/>
      <w:bookmarkStart w:id="9762" w:name="_Toc92225330"/>
      <w:bookmarkStart w:id="9763" w:name="_Toc202372620"/>
      <w:bookmarkEnd w:id="9753"/>
      <w:r w:rsidRPr="00B02A0B">
        <w:lastRenderedPageBreak/>
        <w:t>C.3</w:t>
      </w:r>
      <w:r w:rsidRPr="00B02A0B">
        <w:tab/>
        <w:t>Definition of ICSI value for the Mission Critical Data (MCData) communications Short Data Service (SDS)</w:t>
      </w:r>
      <w:bookmarkEnd w:id="9754"/>
      <w:bookmarkEnd w:id="9755"/>
      <w:bookmarkEnd w:id="9756"/>
      <w:bookmarkEnd w:id="9757"/>
      <w:bookmarkEnd w:id="9758"/>
      <w:bookmarkEnd w:id="9759"/>
      <w:bookmarkEnd w:id="9760"/>
      <w:bookmarkEnd w:id="9761"/>
      <w:bookmarkEnd w:id="9762"/>
      <w:bookmarkEnd w:id="9763"/>
    </w:p>
    <w:p w14:paraId="37146A77" w14:textId="77777777" w:rsidR="005C310B" w:rsidRPr="00B02A0B" w:rsidRDefault="005C310B" w:rsidP="007D34FE">
      <w:pPr>
        <w:pStyle w:val="Heading2"/>
        <w:rPr>
          <w:rFonts w:eastAsia="Malgun Gothic"/>
          <w:noProof/>
        </w:rPr>
      </w:pPr>
      <w:bookmarkStart w:id="9764" w:name="_CRC_3_1"/>
      <w:bookmarkStart w:id="9765" w:name="_Toc20215942"/>
      <w:bookmarkStart w:id="9766" w:name="_Toc27496498"/>
      <w:bookmarkStart w:id="9767" w:name="_Toc36108299"/>
      <w:bookmarkStart w:id="9768" w:name="_Toc44599079"/>
      <w:bookmarkStart w:id="9769" w:name="_Toc44602966"/>
      <w:bookmarkStart w:id="9770" w:name="_Toc45198143"/>
      <w:bookmarkStart w:id="9771" w:name="_Toc45696176"/>
      <w:bookmarkStart w:id="9772" w:name="_Toc51851670"/>
      <w:bookmarkStart w:id="9773" w:name="_Toc92225331"/>
      <w:bookmarkStart w:id="9774" w:name="_Toc202372621"/>
      <w:bookmarkEnd w:id="9764"/>
      <w:r w:rsidRPr="00B02A0B">
        <w:rPr>
          <w:rFonts w:eastAsia="Malgun Gothic"/>
          <w:noProof/>
        </w:rPr>
        <w:t>C.3.1</w:t>
      </w:r>
      <w:r w:rsidRPr="00B02A0B">
        <w:rPr>
          <w:rFonts w:eastAsia="Malgun Gothic"/>
          <w:noProof/>
        </w:rPr>
        <w:tab/>
        <w:t>URN</w:t>
      </w:r>
      <w:bookmarkEnd w:id="9765"/>
      <w:bookmarkEnd w:id="9766"/>
      <w:bookmarkEnd w:id="9767"/>
      <w:bookmarkEnd w:id="9768"/>
      <w:bookmarkEnd w:id="9769"/>
      <w:bookmarkEnd w:id="9770"/>
      <w:bookmarkEnd w:id="9771"/>
      <w:bookmarkEnd w:id="9772"/>
      <w:bookmarkEnd w:id="9773"/>
      <w:bookmarkEnd w:id="9774"/>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775" w:name="_CRC_3_2"/>
      <w:bookmarkStart w:id="9776" w:name="_Toc20215943"/>
      <w:bookmarkStart w:id="9777" w:name="_Toc27496499"/>
      <w:bookmarkStart w:id="9778" w:name="_Toc36108300"/>
      <w:bookmarkStart w:id="9779" w:name="_Toc44599080"/>
      <w:bookmarkStart w:id="9780" w:name="_Toc44602967"/>
      <w:bookmarkStart w:id="9781" w:name="_Toc45198144"/>
      <w:bookmarkStart w:id="9782" w:name="_Toc45696177"/>
      <w:bookmarkStart w:id="9783" w:name="_Toc51851671"/>
      <w:bookmarkStart w:id="9784" w:name="_Toc92225332"/>
      <w:bookmarkStart w:id="9785" w:name="_Toc202372622"/>
      <w:bookmarkEnd w:id="9775"/>
      <w:r w:rsidRPr="00B02A0B">
        <w:rPr>
          <w:noProof/>
        </w:rPr>
        <w:t>C.3.2</w:t>
      </w:r>
      <w:r w:rsidRPr="00B02A0B">
        <w:rPr>
          <w:noProof/>
        </w:rPr>
        <w:tab/>
        <w:t>Description</w:t>
      </w:r>
      <w:bookmarkEnd w:id="9776"/>
      <w:bookmarkEnd w:id="9777"/>
      <w:bookmarkEnd w:id="9778"/>
      <w:bookmarkEnd w:id="9779"/>
      <w:bookmarkEnd w:id="9780"/>
      <w:bookmarkEnd w:id="9781"/>
      <w:bookmarkEnd w:id="9782"/>
      <w:bookmarkEnd w:id="9783"/>
      <w:bookmarkEnd w:id="9784"/>
      <w:bookmarkEnd w:id="9785"/>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786" w:name="_CRC_3_3"/>
      <w:bookmarkStart w:id="9787" w:name="_Toc20215944"/>
      <w:bookmarkStart w:id="9788" w:name="_Toc27496500"/>
      <w:bookmarkStart w:id="9789" w:name="_Toc36108301"/>
      <w:bookmarkStart w:id="9790" w:name="_Toc44599081"/>
      <w:bookmarkStart w:id="9791" w:name="_Toc44602968"/>
      <w:bookmarkStart w:id="9792" w:name="_Toc45198145"/>
      <w:bookmarkStart w:id="9793" w:name="_Toc45696178"/>
      <w:bookmarkStart w:id="9794" w:name="_Toc51851672"/>
      <w:bookmarkStart w:id="9795" w:name="_Toc92225333"/>
      <w:bookmarkStart w:id="9796" w:name="_Toc202372623"/>
      <w:bookmarkEnd w:id="9786"/>
      <w:r w:rsidRPr="00B02A0B">
        <w:t>C.3.3</w:t>
      </w:r>
      <w:r w:rsidRPr="00B02A0B">
        <w:rPr>
          <w:rFonts w:eastAsia="Malgun Gothic"/>
        </w:rPr>
        <w:tab/>
      </w:r>
      <w:r w:rsidRPr="00B02A0B">
        <w:t>Reference</w:t>
      </w:r>
      <w:bookmarkEnd w:id="9787"/>
      <w:bookmarkEnd w:id="9788"/>
      <w:bookmarkEnd w:id="9789"/>
      <w:bookmarkEnd w:id="9790"/>
      <w:bookmarkEnd w:id="9791"/>
      <w:bookmarkEnd w:id="9792"/>
      <w:bookmarkEnd w:id="9793"/>
      <w:bookmarkEnd w:id="9794"/>
      <w:bookmarkEnd w:id="9795"/>
      <w:bookmarkEnd w:id="9796"/>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797" w:name="_CRC_3_4"/>
      <w:bookmarkStart w:id="9798" w:name="_Toc20215945"/>
      <w:bookmarkStart w:id="9799" w:name="_Toc27496501"/>
      <w:bookmarkStart w:id="9800" w:name="_Toc36108302"/>
      <w:bookmarkStart w:id="9801" w:name="_Toc44599082"/>
      <w:bookmarkStart w:id="9802" w:name="_Toc44602969"/>
      <w:bookmarkStart w:id="9803" w:name="_Toc45198146"/>
      <w:bookmarkStart w:id="9804" w:name="_Toc45696179"/>
      <w:bookmarkStart w:id="9805" w:name="_Toc51851673"/>
      <w:bookmarkStart w:id="9806" w:name="_Toc92225334"/>
      <w:bookmarkStart w:id="9807" w:name="_Toc202372624"/>
      <w:bookmarkEnd w:id="9797"/>
      <w:r w:rsidRPr="00B02A0B">
        <w:t>C.3.4</w:t>
      </w:r>
      <w:r w:rsidRPr="00B02A0B">
        <w:tab/>
        <w:t>Contact</w:t>
      </w:r>
      <w:bookmarkEnd w:id="9798"/>
      <w:bookmarkEnd w:id="9799"/>
      <w:bookmarkEnd w:id="9800"/>
      <w:bookmarkEnd w:id="9801"/>
      <w:bookmarkEnd w:id="9802"/>
      <w:bookmarkEnd w:id="9803"/>
      <w:bookmarkEnd w:id="9804"/>
      <w:bookmarkEnd w:id="9805"/>
      <w:bookmarkEnd w:id="9806"/>
      <w:bookmarkEnd w:id="9807"/>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808" w:name="_CRC_3_5"/>
      <w:bookmarkStart w:id="9809" w:name="_Toc20215946"/>
      <w:bookmarkStart w:id="9810" w:name="_Toc27496502"/>
      <w:bookmarkStart w:id="9811" w:name="_Toc36108303"/>
      <w:bookmarkStart w:id="9812" w:name="_Toc44599083"/>
      <w:bookmarkStart w:id="9813" w:name="_Toc44602970"/>
      <w:bookmarkStart w:id="9814" w:name="_Toc45198147"/>
      <w:bookmarkStart w:id="9815" w:name="_Toc45696180"/>
      <w:bookmarkStart w:id="9816" w:name="_Toc51851674"/>
      <w:bookmarkStart w:id="9817" w:name="_Toc92225335"/>
      <w:bookmarkStart w:id="9818" w:name="_Toc202372625"/>
      <w:bookmarkEnd w:id="9808"/>
      <w:r w:rsidRPr="00B02A0B">
        <w:t>C.3.5</w:t>
      </w:r>
      <w:r w:rsidRPr="00B02A0B">
        <w:tab/>
        <w:t>Registration of subtype</w:t>
      </w:r>
      <w:bookmarkEnd w:id="9809"/>
      <w:bookmarkEnd w:id="9810"/>
      <w:bookmarkEnd w:id="9811"/>
      <w:bookmarkEnd w:id="9812"/>
      <w:bookmarkEnd w:id="9813"/>
      <w:bookmarkEnd w:id="9814"/>
      <w:bookmarkEnd w:id="9815"/>
      <w:bookmarkEnd w:id="9816"/>
      <w:bookmarkEnd w:id="9817"/>
      <w:bookmarkEnd w:id="9818"/>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819" w:name="_CRC_3_6"/>
      <w:bookmarkStart w:id="9820" w:name="_Toc20215947"/>
      <w:bookmarkStart w:id="9821" w:name="_Toc27496503"/>
      <w:bookmarkStart w:id="9822" w:name="_Toc36108304"/>
      <w:bookmarkStart w:id="9823" w:name="_Toc44599084"/>
      <w:bookmarkStart w:id="9824" w:name="_Toc44602971"/>
      <w:bookmarkStart w:id="9825" w:name="_Toc45198148"/>
      <w:bookmarkStart w:id="9826" w:name="_Toc45696181"/>
      <w:bookmarkStart w:id="9827" w:name="_Toc51851675"/>
      <w:bookmarkStart w:id="9828" w:name="_Toc92225336"/>
      <w:bookmarkStart w:id="9829" w:name="_Toc202372626"/>
      <w:bookmarkEnd w:id="9819"/>
      <w:r w:rsidRPr="00B02A0B">
        <w:t>C.3.6</w:t>
      </w:r>
      <w:r w:rsidRPr="00B02A0B">
        <w:tab/>
        <w:t>Remarks</w:t>
      </w:r>
      <w:bookmarkEnd w:id="9820"/>
      <w:bookmarkEnd w:id="9821"/>
      <w:bookmarkEnd w:id="9822"/>
      <w:bookmarkEnd w:id="9823"/>
      <w:bookmarkEnd w:id="9824"/>
      <w:bookmarkEnd w:id="9825"/>
      <w:bookmarkEnd w:id="9826"/>
      <w:bookmarkEnd w:id="9827"/>
      <w:bookmarkEnd w:id="9828"/>
      <w:bookmarkEnd w:id="9829"/>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830" w:name="_CRC_4"/>
      <w:bookmarkStart w:id="9831" w:name="_Toc20215948"/>
      <w:bookmarkStart w:id="9832" w:name="_Toc27496504"/>
      <w:bookmarkStart w:id="9833" w:name="_Toc36108305"/>
      <w:bookmarkStart w:id="9834" w:name="_Toc44599085"/>
      <w:bookmarkStart w:id="9835" w:name="_Toc44602972"/>
      <w:bookmarkStart w:id="9836" w:name="_Toc45198149"/>
      <w:bookmarkStart w:id="9837" w:name="_Toc45696182"/>
      <w:bookmarkStart w:id="9838" w:name="_Toc51851676"/>
      <w:bookmarkStart w:id="9839" w:name="_Toc92225337"/>
      <w:bookmarkStart w:id="9840" w:name="_Toc202372627"/>
      <w:bookmarkEnd w:id="9830"/>
      <w:r w:rsidRPr="00B02A0B">
        <w:t>C.4</w:t>
      </w:r>
      <w:r w:rsidRPr="00B02A0B">
        <w:tab/>
        <w:t>Definition of ICSI value for Mission Critical Data (MCData) communications File Distribution (FD)</w:t>
      </w:r>
      <w:bookmarkEnd w:id="9831"/>
      <w:bookmarkEnd w:id="9832"/>
      <w:bookmarkEnd w:id="9833"/>
      <w:bookmarkEnd w:id="9834"/>
      <w:bookmarkEnd w:id="9835"/>
      <w:bookmarkEnd w:id="9836"/>
      <w:bookmarkEnd w:id="9837"/>
      <w:bookmarkEnd w:id="9838"/>
      <w:bookmarkEnd w:id="9839"/>
      <w:bookmarkEnd w:id="9840"/>
    </w:p>
    <w:p w14:paraId="6248BBA6" w14:textId="77777777" w:rsidR="005C310B" w:rsidRPr="00B02A0B" w:rsidRDefault="005C310B" w:rsidP="007D34FE">
      <w:pPr>
        <w:pStyle w:val="Heading2"/>
        <w:rPr>
          <w:rFonts w:eastAsia="Malgun Gothic"/>
          <w:noProof/>
        </w:rPr>
      </w:pPr>
      <w:bookmarkStart w:id="9841" w:name="_CRC_4_1"/>
      <w:bookmarkStart w:id="9842" w:name="_Toc20215949"/>
      <w:bookmarkStart w:id="9843" w:name="_Toc27496505"/>
      <w:bookmarkStart w:id="9844" w:name="_Toc36108306"/>
      <w:bookmarkStart w:id="9845" w:name="_Toc44599086"/>
      <w:bookmarkStart w:id="9846" w:name="_Toc44602973"/>
      <w:bookmarkStart w:id="9847" w:name="_Toc45198150"/>
      <w:bookmarkStart w:id="9848" w:name="_Toc45696183"/>
      <w:bookmarkStart w:id="9849" w:name="_Toc51851677"/>
      <w:bookmarkStart w:id="9850" w:name="_Toc92225338"/>
      <w:bookmarkStart w:id="9851" w:name="_Toc202372628"/>
      <w:bookmarkEnd w:id="9841"/>
      <w:r w:rsidRPr="00B02A0B">
        <w:rPr>
          <w:rFonts w:eastAsia="Malgun Gothic"/>
          <w:noProof/>
        </w:rPr>
        <w:t>C.4.1</w:t>
      </w:r>
      <w:r w:rsidRPr="00B02A0B">
        <w:rPr>
          <w:rFonts w:eastAsia="Malgun Gothic"/>
          <w:noProof/>
        </w:rPr>
        <w:tab/>
        <w:t>URN</w:t>
      </w:r>
      <w:bookmarkEnd w:id="9842"/>
      <w:bookmarkEnd w:id="9843"/>
      <w:bookmarkEnd w:id="9844"/>
      <w:bookmarkEnd w:id="9845"/>
      <w:bookmarkEnd w:id="9846"/>
      <w:bookmarkEnd w:id="9847"/>
      <w:bookmarkEnd w:id="9848"/>
      <w:bookmarkEnd w:id="9849"/>
      <w:bookmarkEnd w:id="9850"/>
      <w:bookmarkEnd w:id="9851"/>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852" w:name="_CRC_4_2"/>
      <w:bookmarkStart w:id="9853" w:name="_Toc20215950"/>
      <w:bookmarkStart w:id="9854" w:name="_Toc27496506"/>
      <w:bookmarkStart w:id="9855" w:name="_Toc36108307"/>
      <w:bookmarkStart w:id="9856" w:name="_Toc44599087"/>
      <w:bookmarkStart w:id="9857" w:name="_Toc44602974"/>
      <w:bookmarkStart w:id="9858" w:name="_Toc45198151"/>
      <w:bookmarkStart w:id="9859" w:name="_Toc45696184"/>
      <w:bookmarkStart w:id="9860" w:name="_Toc51851678"/>
      <w:bookmarkStart w:id="9861" w:name="_Toc92225339"/>
      <w:bookmarkStart w:id="9862" w:name="_Toc202372629"/>
      <w:bookmarkEnd w:id="9852"/>
      <w:r w:rsidRPr="00B02A0B">
        <w:rPr>
          <w:noProof/>
        </w:rPr>
        <w:t>C.4.2</w:t>
      </w:r>
      <w:r w:rsidRPr="00B02A0B">
        <w:rPr>
          <w:noProof/>
        </w:rPr>
        <w:tab/>
        <w:t>Description</w:t>
      </w:r>
      <w:bookmarkEnd w:id="9853"/>
      <w:bookmarkEnd w:id="9854"/>
      <w:bookmarkEnd w:id="9855"/>
      <w:bookmarkEnd w:id="9856"/>
      <w:bookmarkEnd w:id="9857"/>
      <w:bookmarkEnd w:id="9858"/>
      <w:bookmarkEnd w:id="9859"/>
      <w:bookmarkEnd w:id="9860"/>
      <w:bookmarkEnd w:id="9861"/>
      <w:bookmarkEnd w:id="9862"/>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863" w:name="_CRC_4_3"/>
      <w:bookmarkStart w:id="9864" w:name="_Toc20215951"/>
      <w:bookmarkStart w:id="9865" w:name="_Toc27496507"/>
      <w:bookmarkStart w:id="9866" w:name="_Toc36108308"/>
      <w:bookmarkStart w:id="9867" w:name="_Toc44599088"/>
      <w:bookmarkStart w:id="9868" w:name="_Toc44602975"/>
      <w:bookmarkStart w:id="9869" w:name="_Toc45198152"/>
      <w:bookmarkStart w:id="9870" w:name="_Toc45696185"/>
      <w:bookmarkStart w:id="9871" w:name="_Toc51851679"/>
      <w:bookmarkStart w:id="9872" w:name="_Toc92225340"/>
      <w:bookmarkStart w:id="9873" w:name="_Toc202372630"/>
      <w:bookmarkEnd w:id="9863"/>
      <w:r w:rsidRPr="00B02A0B">
        <w:lastRenderedPageBreak/>
        <w:t>C.4.3</w:t>
      </w:r>
      <w:r w:rsidRPr="00B02A0B">
        <w:rPr>
          <w:rFonts w:eastAsia="Malgun Gothic"/>
        </w:rPr>
        <w:tab/>
      </w:r>
      <w:r w:rsidRPr="00B02A0B">
        <w:t>Reference</w:t>
      </w:r>
      <w:bookmarkEnd w:id="9864"/>
      <w:bookmarkEnd w:id="9865"/>
      <w:bookmarkEnd w:id="9866"/>
      <w:bookmarkEnd w:id="9867"/>
      <w:bookmarkEnd w:id="9868"/>
      <w:bookmarkEnd w:id="9869"/>
      <w:bookmarkEnd w:id="9870"/>
      <w:bookmarkEnd w:id="9871"/>
      <w:bookmarkEnd w:id="9872"/>
      <w:bookmarkEnd w:id="9873"/>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874" w:name="_CRC_4_4"/>
      <w:bookmarkStart w:id="9875" w:name="_Toc20215952"/>
      <w:bookmarkStart w:id="9876" w:name="_Toc27496508"/>
      <w:bookmarkStart w:id="9877" w:name="_Toc36108309"/>
      <w:bookmarkStart w:id="9878" w:name="_Toc44599089"/>
      <w:bookmarkStart w:id="9879" w:name="_Toc44602976"/>
      <w:bookmarkStart w:id="9880" w:name="_Toc45198153"/>
      <w:bookmarkStart w:id="9881" w:name="_Toc45696186"/>
      <w:bookmarkStart w:id="9882" w:name="_Toc51851680"/>
      <w:bookmarkStart w:id="9883" w:name="_Toc92225341"/>
      <w:bookmarkStart w:id="9884" w:name="_Toc202372631"/>
      <w:bookmarkEnd w:id="9874"/>
      <w:r w:rsidRPr="00B02A0B">
        <w:t>C.4.4</w:t>
      </w:r>
      <w:r w:rsidRPr="00B02A0B">
        <w:tab/>
        <w:t>Contact</w:t>
      </w:r>
      <w:bookmarkEnd w:id="9875"/>
      <w:bookmarkEnd w:id="9876"/>
      <w:bookmarkEnd w:id="9877"/>
      <w:bookmarkEnd w:id="9878"/>
      <w:bookmarkEnd w:id="9879"/>
      <w:bookmarkEnd w:id="9880"/>
      <w:bookmarkEnd w:id="9881"/>
      <w:bookmarkEnd w:id="9882"/>
      <w:bookmarkEnd w:id="9883"/>
      <w:bookmarkEnd w:id="9884"/>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885" w:name="_CRC_4_5"/>
      <w:bookmarkStart w:id="9886" w:name="_Toc20215953"/>
      <w:bookmarkStart w:id="9887" w:name="_Toc27496509"/>
      <w:bookmarkStart w:id="9888" w:name="_Toc36108310"/>
      <w:bookmarkStart w:id="9889" w:name="_Toc44599090"/>
      <w:bookmarkStart w:id="9890" w:name="_Toc44602977"/>
      <w:bookmarkStart w:id="9891" w:name="_Toc45198154"/>
      <w:bookmarkStart w:id="9892" w:name="_Toc45696187"/>
      <w:bookmarkStart w:id="9893" w:name="_Toc51851681"/>
      <w:bookmarkStart w:id="9894" w:name="_Toc92225342"/>
      <w:bookmarkStart w:id="9895" w:name="_Toc202372632"/>
      <w:bookmarkEnd w:id="9885"/>
      <w:r w:rsidRPr="00B02A0B">
        <w:t>C.4.5</w:t>
      </w:r>
      <w:r w:rsidRPr="00B02A0B">
        <w:tab/>
        <w:t>Registration of subtype</w:t>
      </w:r>
      <w:bookmarkEnd w:id="9886"/>
      <w:bookmarkEnd w:id="9887"/>
      <w:bookmarkEnd w:id="9888"/>
      <w:bookmarkEnd w:id="9889"/>
      <w:bookmarkEnd w:id="9890"/>
      <w:bookmarkEnd w:id="9891"/>
      <w:bookmarkEnd w:id="9892"/>
      <w:bookmarkEnd w:id="9893"/>
      <w:bookmarkEnd w:id="9894"/>
      <w:bookmarkEnd w:id="9895"/>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896" w:name="_CRC_4_6"/>
      <w:bookmarkStart w:id="9897" w:name="_Toc20215954"/>
      <w:bookmarkStart w:id="9898" w:name="_Toc27496510"/>
      <w:bookmarkStart w:id="9899" w:name="_Toc36108311"/>
      <w:bookmarkStart w:id="9900" w:name="_Toc44599091"/>
      <w:bookmarkStart w:id="9901" w:name="_Toc44602978"/>
      <w:bookmarkStart w:id="9902" w:name="_Toc45198155"/>
      <w:bookmarkStart w:id="9903" w:name="_Toc45696188"/>
      <w:bookmarkStart w:id="9904" w:name="_Toc51851682"/>
      <w:bookmarkStart w:id="9905" w:name="_Toc92225343"/>
      <w:bookmarkStart w:id="9906" w:name="_Toc202372633"/>
      <w:bookmarkEnd w:id="9896"/>
      <w:r w:rsidRPr="00B02A0B">
        <w:t>C.4.6</w:t>
      </w:r>
      <w:r w:rsidRPr="00B02A0B">
        <w:tab/>
        <w:t>Remarks</w:t>
      </w:r>
      <w:bookmarkEnd w:id="9897"/>
      <w:bookmarkEnd w:id="9898"/>
      <w:bookmarkEnd w:id="9899"/>
      <w:bookmarkEnd w:id="9900"/>
      <w:bookmarkEnd w:id="9901"/>
      <w:bookmarkEnd w:id="9902"/>
      <w:bookmarkEnd w:id="9903"/>
      <w:bookmarkEnd w:id="9904"/>
      <w:bookmarkEnd w:id="9905"/>
      <w:bookmarkEnd w:id="9906"/>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907" w:name="_CRC_5"/>
      <w:bookmarkStart w:id="9908" w:name="_Toc202372634"/>
      <w:bookmarkEnd w:id="9907"/>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908"/>
    </w:p>
    <w:p w14:paraId="3DDF3F08" w14:textId="77777777" w:rsidR="00CB51F7" w:rsidRPr="00A07E7A" w:rsidRDefault="00CB51F7" w:rsidP="00CB51F7">
      <w:pPr>
        <w:pStyle w:val="Heading2"/>
        <w:rPr>
          <w:rFonts w:eastAsia="Malgun Gothic"/>
          <w:noProof/>
        </w:rPr>
      </w:pPr>
      <w:bookmarkStart w:id="9909" w:name="_CRC_5_1"/>
      <w:bookmarkStart w:id="9910" w:name="_Toc202372635"/>
      <w:bookmarkEnd w:id="9909"/>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910"/>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911" w:name="_CRC_5_2"/>
      <w:bookmarkStart w:id="9912" w:name="_Toc202372636"/>
      <w:bookmarkEnd w:id="9911"/>
      <w:r w:rsidRPr="00A07E7A">
        <w:rPr>
          <w:noProof/>
        </w:rPr>
        <w:t>C.</w:t>
      </w:r>
      <w:r>
        <w:rPr>
          <w:noProof/>
        </w:rPr>
        <w:t>5</w:t>
      </w:r>
      <w:r w:rsidRPr="00A07E7A">
        <w:rPr>
          <w:noProof/>
        </w:rPr>
        <w:t>.2</w:t>
      </w:r>
      <w:r w:rsidRPr="00A07E7A">
        <w:rPr>
          <w:noProof/>
        </w:rPr>
        <w:tab/>
        <w:t>Description</w:t>
      </w:r>
      <w:bookmarkEnd w:id="9912"/>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913" w:name="_CRC_5_3"/>
      <w:bookmarkStart w:id="9914" w:name="_Toc202372637"/>
      <w:bookmarkEnd w:id="9913"/>
      <w:r w:rsidRPr="00A07E7A">
        <w:t>C.</w:t>
      </w:r>
      <w:r>
        <w:t>5</w:t>
      </w:r>
      <w:r w:rsidRPr="00A07E7A">
        <w:t>.3</w:t>
      </w:r>
      <w:r w:rsidRPr="00A07E7A">
        <w:rPr>
          <w:rFonts w:eastAsia="Malgun Gothic"/>
        </w:rPr>
        <w:tab/>
      </w:r>
      <w:r w:rsidRPr="00A07E7A">
        <w:t>Reference</w:t>
      </w:r>
      <w:bookmarkEnd w:id="9914"/>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915" w:name="_CRC_5_4"/>
      <w:bookmarkStart w:id="9916" w:name="_Toc202372638"/>
      <w:bookmarkEnd w:id="9915"/>
      <w:r w:rsidRPr="00A07E7A">
        <w:t>C.</w:t>
      </w:r>
      <w:r>
        <w:t>5</w:t>
      </w:r>
      <w:r w:rsidRPr="00A07E7A">
        <w:t>.4</w:t>
      </w:r>
      <w:r w:rsidRPr="00A07E7A">
        <w:tab/>
        <w:t>Contact</w:t>
      </w:r>
      <w:bookmarkEnd w:id="9916"/>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917" w:name="_CRC_5_5"/>
      <w:bookmarkStart w:id="9918" w:name="_Toc202372639"/>
      <w:bookmarkEnd w:id="9917"/>
      <w:r w:rsidRPr="00A07E7A">
        <w:t>C.</w:t>
      </w:r>
      <w:r>
        <w:t>5</w:t>
      </w:r>
      <w:r w:rsidRPr="00A07E7A">
        <w:t>.5</w:t>
      </w:r>
      <w:r w:rsidRPr="00A07E7A">
        <w:tab/>
        <w:t>Registration of subtype</w:t>
      </w:r>
      <w:bookmarkEnd w:id="9918"/>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919" w:name="_CRC_5_6"/>
      <w:bookmarkStart w:id="9920" w:name="_Toc202372640"/>
      <w:bookmarkEnd w:id="9919"/>
      <w:r w:rsidRPr="00A07E7A">
        <w:lastRenderedPageBreak/>
        <w:t>C.</w:t>
      </w:r>
      <w:r>
        <w:t>5</w:t>
      </w:r>
      <w:r w:rsidRPr="00A07E7A">
        <w:t>.6</w:t>
      </w:r>
      <w:r w:rsidRPr="00A07E7A">
        <w:tab/>
        <w:t>Remarks</w:t>
      </w:r>
      <w:bookmarkEnd w:id="9920"/>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921" w:name="_CRAnnexDnormative"/>
      <w:bookmarkEnd w:id="9921"/>
      <w:r w:rsidRPr="00B02A0B">
        <w:br w:type="page"/>
      </w:r>
      <w:bookmarkStart w:id="9922" w:name="_Toc20215955"/>
      <w:bookmarkStart w:id="9923" w:name="_Toc27496511"/>
      <w:bookmarkStart w:id="9924" w:name="_Toc36108312"/>
      <w:bookmarkStart w:id="9925" w:name="_Toc44599092"/>
      <w:bookmarkStart w:id="9926" w:name="_Toc44602979"/>
      <w:bookmarkStart w:id="9927" w:name="_Toc45198156"/>
      <w:bookmarkStart w:id="9928" w:name="_Toc45696189"/>
      <w:bookmarkStart w:id="9929" w:name="_Toc51851683"/>
      <w:bookmarkStart w:id="9930" w:name="_Toc92225344"/>
      <w:bookmarkStart w:id="9931" w:name="_Toc202372641"/>
      <w:r w:rsidRPr="00B02A0B">
        <w:lastRenderedPageBreak/>
        <w:t>Annex D (normative):</w:t>
      </w:r>
      <w:r w:rsidRPr="00B02A0B">
        <w:br/>
        <w:t>XML schemas</w:t>
      </w:r>
      <w:bookmarkEnd w:id="9922"/>
      <w:bookmarkEnd w:id="9923"/>
      <w:bookmarkEnd w:id="9924"/>
      <w:bookmarkEnd w:id="9925"/>
      <w:bookmarkEnd w:id="9926"/>
      <w:bookmarkEnd w:id="9927"/>
      <w:bookmarkEnd w:id="9928"/>
      <w:bookmarkEnd w:id="9929"/>
      <w:bookmarkEnd w:id="9930"/>
      <w:bookmarkEnd w:id="9931"/>
    </w:p>
    <w:p w14:paraId="3CDB3220" w14:textId="77777777" w:rsidR="005C310B" w:rsidRPr="00B02A0B" w:rsidRDefault="005C310B" w:rsidP="007D34FE">
      <w:pPr>
        <w:pStyle w:val="Heading1"/>
      </w:pPr>
      <w:bookmarkStart w:id="9932" w:name="_CRD_1"/>
      <w:bookmarkStart w:id="9933" w:name="_Toc20215956"/>
      <w:bookmarkStart w:id="9934" w:name="_Toc27496512"/>
      <w:bookmarkStart w:id="9935" w:name="_Toc36108313"/>
      <w:bookmarkStart w:id="9936" w:name="_Toc44599093"/>
      <w:bookmarkStart w:id="9937" w:name="_Toc44602980"/>
      <w:bookmarkStart w:id="9938" w:name="_Toc45198157"/>
      <w:bookmarkStart w:id="9939" w:name="_Toc45696190"/>
      <w:bookmarkStart w:id="9940" w:name="_Toc51851684"/>
      <w:bookmarkStart w:id="9941" w:name="_Toc92225345"/>
      <w:bookmarkStart w:id="9942" w:name="_Toc202372642"/>
      <w:bookmarkEnd w:id="9932"/>
      <w:r w:rsidRPr="00B02A0B">
        <w:t>D.1</w:t>
      </w:r>
      <w:r w:rsidRPr="00B02A0B">
        <w:tab/>
        <w:t>XML schema for transporting MCData identities and general services information</w:t>
      </w:r>
      <w:bookmarkEnd w:id="9933"/>
      <w:bookmarkEnd w:id="9934"/>
      <w:bookmarkEnd w:id="9935"/>
      <w:bookmarkEnd w:id="9936"/>
      <w:bookmarkEnd w:id="9937"/>
      <w:bookmarkEnd w:id="9938"/>
      <w:bookmarkEnd w:id="9939"/>
      <w:bookmarkEnd w:id="9940"/>
      <w:bookmarkEnd w:id="9941"/>
      <w:bookmarkEnd w:id="9942"/>
    </w:p>
    <w:p w14:paraId="401ECCEB" w14:textId="77777777" w:rsidR="005C310B" w:rsidRPr="00B02A0B" w:rsidRDefault="005C310B" w:rsidP="007D34FE">
      <w:pPr>
        <w:pStyle w:val="Heading2"/>
      </w:pPr>
      <w:bookmarkStart w:id="9943" w:name="_CRD_1_1"/>
      <w:bookmarkStart w:id="9944" w:name="_Toc20215957"/>
      <w:bookmarkStart w:id="9945" w:name="_Toc27496513"/>
      <w:bookmarkStart w:id="9946" w:name="_Toc36108314"/>
      <w:bookmarkStart w:id="9947" w:name="_Toc44599094"/>
      <w:bookmarkStart w:id="9948" w:name="_Toc44602981"/>
      <w:bookmarkStart w:id="9949" w:name="_Toc45198158"/>
      <w:bookmarkStart w:id="9950" w:name="_Toc45696191"/>
      <w:bookmarkStart w:id="9951" w:name="_Toc51851685"/>
      <w:bookmarkStart w:id="9952" w:name="_Toc92225346"/>
      <w:bookmarkStart w:id="9953" w:name="_Toc202372643"/>
      <w:bookmarkEnd w:id="9943"/>
      <w:r w:rsidRPr="00B02A0B">
        <w:rPr>
          <w:lang w:eastAsia="zh-CN"/>
        </w:rPr>
        <w:t>D</w:t>
      </w:r>
      <w:r w:rsidRPr="00B02A0B">
        <w:t>.</w:t>
      </w:r>
      <w:r w:rsidRPr="00B02A0B">
        <w:rPr>
          <w:lang w:eastAsia="zh-CN"/>
        </w:rPr>
        <w:t>1</w:t>
      </w:r>
      <w:r w:rsidRPr="00B02A0B">
        <w:t>.1</w:t>
      </w:r>
      <w:r w:rsidRPr="00B02A0B">
        <w:tab/>
        <w:t>General</w:t>
      </w:r>
      <w:bookmarkEnd w:id="9944"/>
      <w:bookmarkEnd w:id="9945"/>
      <w:bookmarkEnd w:id="9946"/>
      <w:bookmarkEnd w:id="9947"/>
      <w:bookmarkEnd w:id="9948"/>
      <w:bookmarkEnd w:id="9949"/>
      <w:bookmarkEnd w:id="9950"/>
      <w:bookmarkEnd w:id="9951"/>
      <w:bookmarkEnd w:id="9952"/>
      <w:bookmarkEnd w:id="9953"/>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954" w:name="_CRD_1_2"/>
      <w:bookmarkStart w:id="9955" w:name="_Toc20215958"/>
      <w:bookmarkStart w:id="9956" w:name="_Toc27496514"/>
      <w:bookmarkStart w:id="9957" w:name="_Toc36108315"/>
      <w:bookmarkStart w:id="9958" w:name="_Toc44599095"/>
      <w:bookmarkStart w:id="9959" w:name="_Toc44602982"/>
      <w:bookmarkStart w:id="9960" w:name="_Toc45198159"/>
      <w:bookmarkStart w:id="9961" w:name="_Toc45696192"/>
      <w:bookmarkStart w:id="9962" w:name="_Toc51851686"/>
      <w:bookmarkStart w:id="9963" w:name="_Toc92225347"/>
      <w:bookmarkStart w:id="9964" w:name="_Toc202372644"/>
      <w:bookmarkEnd w:id="9954"/>
      <w:r w:rsidRPr="00B02A0B">
        <w:rPr>
          <w:lang w:eastAsia="zh-CN"/>
        </w:rPr>
        <w:t>D</w:t>
      </w:r>
      <w:r w:rsidRPr="00B02A0B">
        <w:t>.</w:t>
      </w:r>
      <w:r w:rsidRPr="00B02A0B">
        <w:rPr>
          <w:lang w:eastAsia="zh-CN"/>
        </w:rPr>
        <w:t>1</w:t>
      </w:r>
      <w:r w:rsidRPr="00B02A0B">
        <w:t>.2</w:t>
      </w:r>
      <w:r w:rsidRPr="00B02A0B">
        <w:tab/>
        <w:t>XML schema</w:t>
      </w:r>
      <w:bookmarkEnd w:id="9955"/>
      <w:bookmarkEnd w:id="9956"/>
      <w:bookmarkEnd w:id="9957"/>
      <w:bookmarkEnd w:id="9958"/>
      <w:bookmarkEnd w:id="9959"/>
      <w:bookmarkEnd w:id="9960"/>
      <w:bookmarkEnd w:id="9961"/>
      <w:bookmarkEnd w:id="9962"/>
      <w:bookmarkEnd w:id="9963"/>
      <w:bookmarkEnd w:id="9964"/>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lastRenderedPageBreak/>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965" w:name="_Hlk112230628"/>
      <w:r w:rsidRPr="00B02A0B">
        <w:t>mcdatainfo:contentType</w:t>
      </w:r>
      <w:bookmarkEnd w:id="9965"/>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6253C5F2" w14:textId="77777777" w:rsidR="00EF6E3F" w:rsidRDefault="00EF6E3F" w:rsidP="00EF6E3F">
      <w:pPr>
        <w:pStyle w:val="PL"/>
      </w:pPr>
      <w:r>
        <w:t xml:space="preserve">  </w:t>
      </w:r>
      <w:r w:rsidRPr="00CA3F2A">
        <w:t xml:space="preserve">  </w:t>
      </w:r>
      <w:r>
        <w:t>&lt;xs:element name="forwarding-reason" type="</w:t>
      </w:r>
      <w:r w:rsidRPr="002B3073">
        <w:t>xs:</w:t>
      </w:r>
      <w:r>
        <w:t>string"</w:t>
      </w:r>
      <w:r w:rsidRPr="00FF71FE">
        <w:t>/</w:t>
      </w:r>
      <w:r>
        <w:t>&gt;</w:t>
      </w:r>
    </w:p>
    <w:p w14:paraId="06D3E082" w14:textId="42DDB173" w:rsidR="00EF6E3F" w:rsidRDefault="00EF6E3F" w:rsidP="00EF6E3F">
      <w:pPr>
        <w:pStyle w:val="PL"/>
      </w:pPr>
      <w:r>
        <w:t xml:space="preserve">  </w:t>
      </w:r>
      <w:r w:rsidRPr="00CA3F2A">
        <w:t xml:space="preserve">  </w:t>
      </w:r>
      <w:r>
        <w:t>&lt;xs:element name="</w:t>
      </w:r>
      <w:r w:rsidRPr="005719B3">
        <w:t>forwarding-target-id" type</w:t>
      </w:r>
      <w:r>
        <w:t>="xs:anyURI"</w:t>
      </w:r>
      <w:r w:rsidRPr="00FF71FE">
        <w:t>/</w:t>
      </w:r>
      <w:r>
        <w:t>&gt;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&lt;xs:element name="</w:t>
      </w:r>
      <w:r>
        <w:rPr>
          <w:lang w:eastAsia="ko-KR"/>
        </w:rPr>
        <w:t>application-data</w:t>
      </w:r>
      <w:r w:rsidRPr="00B02A0B">
        <w:t>" type="xs:string"/&gt;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966" w:name="_CRD_1_3"/>
      <w:bookmarkStart w:id="9967" w:name="_Toc20215959"/>
      <w:bookmarkStart w:id="9968" w:name="_Toc27496515"/>
      <w:bookmarkStart w:id="9969" w:name="_Toc36108316"/>
      <w:bookmarkStart w:id="9970" w:name="_Toc44599096"/>
      <w:bookmarkStart w:id="9971" w:name="_Toc44602983"/>
      <w:bookmarkStart w:id="9972" w:name="_Toc45198160"/>
      <w:bookmarkStart w:id="9973" w:name="_Toc45696193"/>
      <w:bookmarkStart w:id="9974" w:name="_Toc51851687"/>
      <w:bookmarkStart w:id="9975" w:name="_Toc92225348"/>
      <w:bookmarkStart w:id="9976" w:name="_Toc202372645"/>
      <w:bookmarkEnd w:id="9966"/>
      <w:r w:rsidRPr="00B02A0B">
        <w:rPr>
          <w:lang w:eastAsia="zh-CN"/>
        </w:rPr>
        <w:t>D</w:t>
      </w:r>
      <w:r w:rsidRPr="00B02A0B">
        <w:t>.</w:t>
      </w:r>
      <w:r w:rsidRPr="00B02A0B">
        <w:rPr>
          <w:lang w:eastAsia="zh-CN"/>
        </w:rPr>
        <w:t>1</w:t>
      </w:r>
      <w:r w:rsidRPr="00B02A0B">
        <w:t>.3</w:t>
      </w:r>
      <w:r w:rsidRPr="00B02A0B">
        <w:tab/>
        <w:t>Semantic</w:t>
      </w:r>
      <w:bookmarkEnd w:id="9967"/>
      <w:bookmarkEnd w:id="9968"/>
      <w:bookmarkEnd w:id="9969"/>
      <w:bookmarkEnd w:id="9970"/>
      <w:bookmarkEnd w:id="9971"/>
      <w:bookmarkEnd w:id="9972"/>
      <w:bookmarkEnd w:id="9973"/>
      <w:bookmarkEnd w:id="9974"/>
      <w:bookmarkEnd w:id="9975"/>
      <w:bookmarkEnd w:id="9976"/>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977" w:name="_Hlk155810019"/>
      <w:r w:rsidR="004332E7">
        <w:rPr>
          <w:lang w:val="en-US"/>
        </w:rPr>
        <w:t>,&lt;migration-auth-result&gt;</w:t>
      </w:r>
      <w:bookmarkEnd w:id="9977"/>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978"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979" w:name="_PERM_MCCTEMPBM_CRPT04560020___5"/>
      <w:bookmarkEnd w:id="9978"/>
      <w:r w:rsidRPr="00B02A0B">
        <w:lastRenderedPageBreak/>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979"/>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lastRenderedPageBreak/>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3C509682"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p>
    <w:p w14:paraId="1FCD9FFA" w14:textId="7AAAC13B" w:rsidR="00840337" w:rsidRDefault="00840337" w:rsidP="00196B15">
      <w:pPr>
        <w:pStyle w:val="B2"/>
        <w:rPr>
          <w:lang w:eastAsia="ko-KR"/>
        </w:rPr>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55A0A98F" w14:textId="22D02AEE" w:rsidR="005C3DB9" w:rsidRDefault="005C3DB9" w:rsidP="00196B15">
      <w:pPr>
        <w:pStyle w:val="B2"/>
      </w:pPr>
      <w:r>
        <w:rPr>
          <w:lang w:val="hr-HR" w:eastAsia="ko-KR"/>
        </w:rPr>
        <w:t>v</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Data</w:t>
      </w:r>
      <w:r>
        <w:rPr>
          <w:rFonts w:hint="eastAsia"/>
          <w:lang w:eastAsia="ko-KR"/>
        </w:rPr>
        <w:t xml:space="preserve"> client sends a request to modify participant criteria for an MC</w:t>
      </w:r>
      <w:r>
        <w:rPr>
          <w:lang w:eastAsia="ko-KR"/>
        </w:rPr>
        <w:t>Data</w:t>
      </w:r>
      <w:r>
        <w:rPr>
          <w:rFonts w:hint="eastAsia"/>
          <w:lang w:eastAsia="ko-KR"/>
        </w:rPr>
        <w:t xml:space="preserve"> ad hoc emergency alert to a participating MC</w:t>
      </w:r>
      <w:r>
        <w:rPr>
          <w:lang w:eastAsia="ko-KR"/>
        </w:rPr>
        <w:t>Data</w:t>
      </w:r>
      <w:r>
        <w:rPr>
          <w:rFonts w:hint="eastAsia"/>
          <w:lang w:eastAsia="ko-KR"/>
        </w:rPr>
        <w:t xml:space="preserve"> function or the participating MC</w:t>
      </w:r>
      <w:r>
        <w:rPr>
          <w:lang w:eastAsia="ko-KR"/>
        </w:rPr>
        <w:t>Data</w:t>
      </w:r>
      <w:r>
        <w:rPr>
          <w:rFonts w:hint="eastAsia"/>
          <w:lang w:eastAsia="ko-KR"/>
        </w:rPr>
        <w:t xml:space="preserve"> function forwards the request to a controlling MC</w:t>
      </w:r>
      <w:r>
        <w:rPr>
          <w:lang w:eastAsia="ko-KR"/>
        </w:rPr>
        <w:t>Data</w:t>
      </w:r>
      <w:r>
        <w:rPr>
          <w:rFonts w:hint="eastAsia"/>
          <w:lang w:eastAsia="ko-KR"/>
        </w:rPr>
        <w:t xml:space="preserve"> function</w:t>
      </w:r>
      <w:r>
        <w:t>;</w:t>
      </w:r>
      <w:r w:rsidR="007F3645">
        <w:t xml:space="preserve"> or</w:t>
      </w:r>
    </w:p>
    <w:p w14:paraId="7FC125A6" w14:textId="4F651F08" w:rsidR="007F3645" w:rsidRPr="00196B15" w:rsidRDefault="007F3645" w:rsidP="00196B15">
      <w:pPr>
        <w:pStyle w:val="B2"/>
      </w:pPr>
      <w:r w:rsidRPr="004D2882">
        <w:rPr>
          <w:lang w:eastAsia="ko-KR"/>
        </w:rPr>
        <w:t>v</w:t>
      </w:r>
      <w:r w:rsidRPr="004D2882">
        <w:t>)</w:t>
      </w:r>
      <w:r w:rsidRPr="004D2882">
        <w:tab/>
        <w:t>"</w:t>
      </w:r>
      <w:r w:rsidRPr="004D2882">
        <w:rPr>
          <w:lang w:eastAsia="ko-KR"/>
        </w:rPr>
        <w:t>ad-hoc-group-determination</w:t>
      </w:r>
      <w:r w:rsidRPr="004D2882">
        <w:t>" when an MCData client sends a request to determine ad hoc group</w:t>
      </w:r>
      <w:r w:rsidRPr="004D2882">
        <w:rPr>
          <w:lang w:eastAsia="ko-KR"/>
        </w:rPr>
        <w: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lastRenderedPageBreak/>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lastRenderedPageBreak/>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980" w:name="_Hlk114251286"/>
      <w:r w:rsidR="006224D4">
        <w:rPr>
          <w:lang w:val="en-US"/>
        </w:rPr>
        <w:t>;</w:t>
      </w:r>
      <w:bookmarkEnd w:id="9980"/>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981"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981"/>
    </w:p>
    <w:p w14:paraId="7A920D10" w14:textId="37218F9A" w:rsidR="002240F9" w:rsidRDefault="002240F9" w:rsidP="002240F9">
      <w:pPr>
        <w:pStyle w:val="B2"/>
      </w:pPr>
      <w:r>
        <w:lastRenderedPageBreak/>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06B70B00"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78B0494E"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r w:rsidR="005C3DB9">
        <w:t xml:space="preserve"> or</w:t>
      </w:r>
    </w:p>
    <w:p w14:paraId="43400483" w14:textId="72FA9284" w:rsidR="005C3DB9" w:rsidRDefault="005C3DB9" w:rsidP="00F6385E">
      <w:pPr>
        <w:pStyle w:val="B3"/>
      </w:pPr>
      <w:r>
        <w:rPr>
          <w:rFonts w:hint="eastAsia"/>
          <w:lang w:val="hr-HR" w:eastAsia="ko-KR"/>
        </w:rPr>
        <w:t>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Data</w:t>
      </w:r>
      <w:r>
        <w:rPr>
          <w:rFonts w:hint="eastAsia"/>
          <w:lang w:eastAsia="ko-KR"/>
        </w:rPr>
        <w:t xml:space="preserve"> function sends a response to a request to modify participant criteria for an MC</w:t>
      </w:r>
      <w:r>
        <w:rPr>
          <w:lang w:eastAsia="ko-KR"/>
        </w:rPr>
        <w:t>Data</w:t>
      </w:r>
      <w:r>
        <w:rPr>
          <w:rFonts w:hint="eastAsia"/>
          <w:lang w:eastAsia="ko-KR"/>
        </w:rPr>
        <w:t xml:space="preserve"> ad hoc emergency alert to a participating MC</w:t>
      </w:r>
      <w:r>
        <w:rPr>
          <w:lang w:eastAsia="ko-KR"/>
        </w:rPr>
        <w:t>Data</w:t>
      </w:r>
      <w:r>
        <w:rPr>
          <w:rFonts w:hint="eastAsia"/>
          <w:lang w:eastAsia="ko-KR"/>
        </w:rPr>
        <w:t xml:space="preserve"> function or the participating MC</w:t>
      </w:r>
      <w:r>
        <w:rPr>
          <w:lang w:eastAsia="ko-KR"/>
        </w:rPr>
        <w:t>Data</w:t>
      </w:r>
      <w:r>
        <w:rPr>
          <w:rFonts w:hint="eastAsia"/>
          <w:lang w:eastAsia="ko-KR"/>
        </w:rPr>
        <w:t xml:space="preserve"> function forwards the response to an MC</w:t>
      </w:r>
      <w:r>
        <w:rPr>
          <w:lang w:eastAsia="ko-KR"/>
        </w:rPr>
        <w:t>Data</w:t>
      </w:r>
      <w:r>
        <w:rPr>
          <w:rFonts w:hint="eastAsia"/>
          <w:lang w:eastAsia="ko-KR"/>
        </w:rPr>
        <w:t xml:space="preserve"> client</w:t>
      </w:r>
      <w:r>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749A848B"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element is application specific and out of the scope of the present document.</w:t>
      </w:r>
    </w:p>
    <w:p w14:paraId="5EE7EE97" w14:textId="03C3E3A2" w:rsidR="00034ED2" w:rsidRDefault="00915144" w:rsidP="00034ED2">
      <w:pPr>
        <w:pStyle w:val="B2"/>
      </w:pPr>
      <w:r>
        <w:t>z8</w:t>
      </w:r>
      <w:r w:rsidR="00034ED2">
        <w:t>)</w:t>
      </w:r>
      <w:r w:rsidR="00034ED2">
        <w:tab/>
        <w:t>a &lt;</w:t>
      </w:r>
      <w:r w:rsidR="001A486B">
        <w:t>comn-participants-criteria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r w:rsidR="00034ED2" w:rsidRPr="006462A1">
        <w:rPr>
          <w:rFonts w:eastAsiaTheme="minorEastAsia"/>
        </w:rPr>
        <w:t xml:space="preserve">MCData </w:t>
      </w:r>
      <w:r w:rsidR="00034ED2">
        <w:rPr>
          <w:lang w:val="en-US"/>
        </w:rPr>
        <w:t xml:space="preserve">users </w:t>
      </w:r>
      <w:r w:rsidR="00034ED2" w:rsidRPr="00914F87">
        <w:rPr>
          <w:lang w:eastAsia="ko-KR"/>
        </w:rPr>
        <w:t>to be called</w:t>
      </w:r>
      <w:r w:rsidR="00034ED2">
        <w:rPr>
          <w:lang w:eastAsia="ko-KR"/>
        </w:rPr>
        <w:t xml:space="preserve"> in adhoc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t>z9</w:t>
      </w:r>
      <w:r w:rsidR="00034ED2">
        <w:rPr>
          <w:noProof/>
        </w:rPr>
        <w:t>)</w:t>
      </w:r>
      <w:r w:rsidR="00034ED2">
        <w:rPr>
          <w:noProof/>
        </w:rPr>
        <w:tab/>
      </w:r>
      <w:r w:rsidR="00034ED2">
        <w:t>a &lt;adhoc-alert</w:t>
      </w:r>
      <w:r w:rsidR="00034ED2" w:rsidRPr="0073469F">
        <w:t>-ind&gt;</w:t>
      </w:r>
      <w:r w:rsidR="00034ED2">
        <w:t xml:space="preserve"> </w:t>
      </w:r>
      <w:r w:rsidR="00034ED2" w:rsidRPr="00DB5F3F">
        <w:t>element set to</w:t>
      </w:r>
      <w:r w:rsidR="00034ED2">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lastRenderedPageBreak/>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&lt;adhoc-</w:t>
      </w:r>
      <w:r w:rsidR="00034ED2" w:rsidRPr="0073469F">
        <w:t>emergency-ind</w:t>
      </w:r>
      <w:r w:rsidR="00034ED2">
        <w:t xml:space="preserve">&gt; </w:t>
      </w:r>
      <w:r w:rsidR="00034ED2" w:rsidRPr="00DB5F3F">
        <w:t>element set to</w:t>
      </w:r>
      <w:r w:rsidR="00034ED2">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t>z12</w:t>
      </w:r>
      <w:r w:rsidR="00034ED2">
        <w:rPr>
          <w:noProof/>
        </w:rPr>
        <w:t>)</w:t>
      </w:r>
      <w:r w:rsidR="00034ED2">
        <w:rPr>
          <w:noProof/>
        </w:rPr>
        <w:tab/>
      </w:r>
      <w:r w:rsidR="00034ED2">
        <w:t>an &lt;adhoc-additional-information</w:t>
      </w:r>
      <w:r w:rsidR="00034ED2" w:rsidRPr="0073469F">
        <w:t>&gt;</w:t>
      </w:r>
      <w:r w:rsidR="00034ED2">
        <w:t xml:space="preserve"> </w:t>
      </w:r>
      <w:r w:rsidR="00034ED2" w:rsidRPr="00DB5F3F">
        <w:t>element set to</w:t>
      </w:r>
      <w:r w:rsidR="00034ED2">
        <w:t xml:space="preserve"> text information included with the adhoc group emergency alert;</w:t>
      </w:r>
    </w:p>
    <w:p w14:paraId="65F6C849" w14:textId="0D00603F"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w:t>
      </w:r>
    </w:p>
    <w:p w14:paraId="5B23AD1E" w14:textId="627912AC" w:rsidR="00034ED2" w:rsidRDefault="00915144" w:rsidP="00034ED2">
      <w:pPr>
        <w:pStyle w:val="B2"/>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rsidRPr="005B3A96">
        <w:t>users who belong to the ad hoc group but have not acknowledged the ad hoc group emergency alert</w:t>
      </w:r>
      <w:r w:rsidR="00EF6E3F">
        <w:t>;</w:t>
      </w:r>
    </w:p>
    <w:p w14:paraId="1A1D05BF" w14:textId="77777777" w:rsidR="00EF6E3F" w:rsidRDefault="00EF6E3F" w:rsidP="00EF6E3F">
      <w:pPr>
        <w:pStyle w:val="B2"/>
      </w:pPr>
      <w:r>
        <w:t>z15)</w:t>
      </w:r>
      <w:r>
        <w:tab/>
        <w:t>a &lt;forwarding-reason&gt; element set to the string value "migrated"; and</w:t>
      </w:r>
    </w:p>
    <w:p w14:paraId="3A1A5B3C" w14:textId="66723EE9" w:rsidR="00EF6E3F" w:rsidRPr="0031086E" w:rsidRDefault="00EF6E3F" w:rsidP="00EF6E3F">
      <w:pPr>
        <w:pStyle w:val="B2"/>
        <w:rPr>
          <w:noProof/>
        </w:rPr>
      </w:pPr>
      <w:r>
        <w:t>z16)</w:t>
      </w:r>
      <w:r>
        <w:tab/>
        <w:t>a &lt;</w:t>
      </w:r>
      <w:r w:rsidRPr="005719B3">
        <w:t>forwarding-target-id</w:t>
      </w:r>
      <w:r>
        <w:t>&gt; element set to the URI of the forwarding target.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982" w:name="_CRD_1_4"/>
      <w:bookmarkStart w:id="9983" w:name="_Toc20215960"/>
      <w:bookmarkStart w:id="9984" w:name="_Toc27496516"/>
      <w:bookmarkStart w:id="9985" w:name="_Toc36108317"/>
      <w:bookmarkStart w:id="9986" w:name="_Toc44599097"/>
      <w:bookmarkStart w:id="9987" w:name="_Toc44602984"/>
      <w:bookmarkStart w:id="9988" w:name="_Toc45198161"/>
      <w:bookmarkStart w:id="9989" w:name="_Toc45696194"/>
      <w:bookmarkStart w:id="9990" w:name="_Toc51851688"/>
      <w:bookmarkStart w:id="9991" w:name="_Toc92225349"/>
      <w:bookmarkStart w:id="9992" w:name="_Toc202372646"/>
      <w:bookmarkEnd w:id="9982"/>
      <w:r w:rsidRPr="00B02A0B">
        <w:rPr>
          <w:lang w:eastAsia="zh-CN"/>
        </w:rPr>
        <w:t>D</w:t>
      </w:r>
      <w:r w:rsidRPr="00B02A0B">
        <w:t>.</w:t>
      </w:r>
      <w:r w:rsidRPr="00B02A0B">
        <w:rPr>
          <w:lang w:eastAsia="zh-CN"/>
        </w:rPr>
        <w:t>1</w:t>
      </w:r>
      <w:r w:rsidRPr="00B02A0B">
        <w:t>.4</w:t>
      </w:r>
      <w:r w:rsidRPr="00B02A0B">
        <w:tab/>
        <w:t>IANA registration template</w:t>
      </w:r>
      <w:bookmarkEnd w:id="9983"/>
      <w:bookmarkEnd w:id="9984"/>
      <w:bookmarkEnd w:id="9985"/>
      <w:bookmarkEnd w:id="9986"/>
      <w:bookmarkEnd w:id="9987"/>
      <w:bookmarkEnd w:id="9988"/>
      <w:bookmarkEnd w:id="9989"/>
      <w:bookmarkEnd w:id="9990"/>
      <w:bookmarkEnd w:id="9991"/>
      <w:bookmarkEnd w:id="9992"/>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lastRenderedPageBreak/>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lastRenderedPageBreak/>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993" w:name="_CRD_2"/>
      <w:bookmarkStart w:id="9994" w:name="_Toc20215961"/>
      <w:bookmarkStart w:id="9995" w:name="_Toc27496517"/>
      <w:bookmarkStart w:id="9996" w:name="_Toc36108318"/>
      <w:bookmarkStart w:id="9997" w:name="_Toc44599098"/>
      <w:bookmarkStart w:id="9998" w:name="_Toc44602985"/>
      <w:bookmarkStart w:id="9999" w:name="_Toc45198162"/>
      <w:bookmarkStart w:id="10000" w:name="_Toc45696195"/>
      <w:bookmarkStart w:id="10001" w:name="_Toc51851689"/>
      <w:bookmarkStart w:id="10002" w:name="_Toc92225350"/>
      <w:bookmarkStart w:id="10003" w:name="_Toc202372647"/>
      <w:bookmarkEnd w:id="9993"/>
      <w:r w:rsidRPr="00B02A0B">
        <w:t>D.2</w:t>
      </w:r>
      <w:r w:rsidRPr="00B02A0B">
        <w:tab/>
        <w:t>Void</w:t>
      </w:r>
      <w:bookmarkEnd w:id="9994"/>
      <w:bookmarkEnd w:id="9995"/>
      <w:bookmarkEnd w:id="9996"/>
      <w:bookmarkEnd w:id="9997"/>
      <w:bookmarkEnd w:id="9998"/>
      <w:bookmarkEnd w:id="9999"/>
      <w:bookmarkEnd w:id="10000"/>
      <w:bookmarkEnd w:id="10001"/>
      <w:bookmarkEnd w:id="10002"/>
      <w:bookmarkEnd w:id="10003"/>
    </w:p>
    <w:p w14:paraId="5775C967" w14:textId="77777777" w:rsidR="005C310B" w:rsidRPr="00B02A0B" w:rsidRDefault="005C310B" w:rsidP="007D34FE">
      <w:pPr>
        <w:pStyle w:val="Heading1"/>
        <w:rPr>
          <w:rFonts w:eastAsia="Malgun Gothic"/>
        </w:rPr>
      </w:pPr>
      <w:bookmarkStart w:id="10004" w:name="_CRD_3"/>
      <w:bookmarkStart w:id="10005" w:name="_Toc20215962"/>
      <w:bookmarkStart w:id="10006" w:name="_Toc27496518"/>
      <w:bookmarkStart w:id="10007" w:name="_Toc36108319"/>
      <w:bookmarkStart w:id="10008" w:name="_Toc44599099"/>
      <w:bookmarkStart w:id="10009" w:name="_Toc44602986"/>
      <w:bookmarkStart w:id="10010" w:name="_Toc45198163"/>
      <w:bookmarkStart w:id="10011" w:name="_Toc45696196"/>
      <w:bookmarkStart w:id="10012" w:name="_Toc51851690"/>
      <w:bookmarkStart w:id="10013" w:name="_Toc92225351"/>
      <w:bookmarkStart w:id="10014" w:name="_Toc202372648"/>
      <w:bookmarkEnd w:id="10004"/>
      <w:r w:rsidRPr="00B02A0B">
        <w:rPr>
          <w:rFonts w:eastAsia="Malgun Gothic"/>
        </w:rPr>
        <w:t>D.3</w:t>
      </w:r>
      <w:r w:rsidRPr="00B02A0B">
        <w:rPr>
          <w:rFonts w:eastAsia="Malgun Gothic"/>
        </w:rPr>
        <w:tab/>
        <w:t>XML schema for MCData (de)-affiliation requests</w:t>
      </w:r>
      <w:bookmarkEnd w:id="10005"/>
      <w:bookmarkEnd w:id="10006"/>
      <w:bookmarkEnd w:id="10007"/>
      <w:bookmarkEnd w:id="10008"/>
      <w:bookmarkEnd w:id="10009"/>
      <w:bookmarkEnd w:id="10010"/>
      <w:bookmarkEnd w:id="10011"/>
      <w:bookmarkEnd w:id="10012"/>
      <w:bookmarkEnd w:id="10013"/>
      <w:bookmarkEnd w:id="10014"/>
    </w:p>
    <w:p w14:paraId="5CBC669B" w14:textId="77777777" w:rsidR="005C310B" w:rsidRPr="00B02A0B" w:rsidRDefault="005C310B" w:rsidP="007D34FE">
      <w:pPr>
        <w:pStyle w:val="Heading2"/>
      </w:pPr>
      <w:bookmarkStart w:id="10015" w:name="_CRD_3_1"/>
      <w:bookmarkStart w:id="10016" w:name="_Toc20215963"/>
      <w:bookmarkStart w:id="10017" w:name="_Toc27496519"/>
      <w:bookmarkStart w:id="10018" w:name="_Toc36108320"/>
      <w:bookmarkStart w:id="10019" w:name="_Toc44599100"/>
      <w:bookmarkStart w:id="10020" w:name="_Toc44602987"/>
      <w:bookmarkStart w:id="10021" w:name="_Toc45198164"/>
      <w:bookmarkStart w:id="10022" w:name="_Toc45696197"/>
      <w:bookmarkStart w:id="10023" w:name="_Toc51851691"/>
      <w:bookmarkStart w:id="10024" w:name="_Toc92225352"/>
      <w:bookmarkStart w:id="10025" w:name="_Toc202372649"/>
      <w:bookmarkEnd w:id="10015"/>
      <w:r w:rsidRPr="00B02A0B">
        <w:rPr>
          <w:lang w:eastAsia="zh-CN"/>
        </w:rPr>
        <w:t>D.3</w:t>
      </w:r>
      <w:r w:rsidRPr="00B02A0B">
        <w:t>.1</w:t>
      </w:r>
      <w:r w:rsidRPr="00B02A0B">
        <w:tab/>
        <w:t>General</w:t>
      </w:r>
      <w:bookmarkEnd w:id="10016"/>
      <w:bookmarkEnd w:id="10017"/>
      <w:bookmarkEnd w:id="10018"/>
      <w:bookmarkEnd w:id="10019"/>
      <w:bookmarkEnd w:id="10020"/>
      <w:bookmarkEnd w:id="10021"/>
      <w:bookmarkEnd w:id="10022"/>
      <w:bookmarkEnd w:id="10023"/>
      <w:bookmarkEnd w:id="10024"/>
      <w:bookmarkEnd w:id="10025"/>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10026" w:name="_CRD_3_2"/>
      <w:bookmarkStart w:id="10027" w:name="_Toc20215964"/>
      <w:bookmarkStart w:id="10028" w:name="_Toc27496520"/>
      <w:bookmarkStart w:id="10029" w:name="_Toc36108321"/>
      <w:bookmarkStart w:id="10030" w:name="_Toc44599101"/>
      <w:bookmarkStart w:id="10031" w:name="_Toc44602988"/>
      <w:bookmarkStart w:id="10032" w:name="_Toc45198165"/>
      <w:bookmarkStart w:id="10033" w:name="_Toc45696198"/>
      <w:bookmarkStart w:id="10034" w:name="_Toc51851692"/>
      <w:bookmarkStart w:id="10035" w:name="_Toc92225353"/>
      <w:bookmarkStart w:id="10036" w:name="_Toc202372650"/>
      <w:bookmarkEnd w:id="10026"/>
      <w:r w:rsidRPr="00B02A0B">
        <w:rPr>
          <w:lang w:val="en-US" w:eastAsia="zh-CN"/>
        </w:rPr>
        <w:t>D.3</w:t>
      </w:r>
      <w:r w:rsidRPr="00B02A0B">
        <w:rPr>
          <w:lang w:val="en-US"/>
        </w:rPr>
        <w:t>.2</w:t>
      </w:r>
      <w:r w:rsidRPr="00B02A0B">
        <w:rPr>
          <w:lang w:val="en-US"/>
        </w:rPr>
        <w:tab/>
        <w:t>XML schema</w:t>
      </w:r>
      <w:bookmarkEnd w:id="10027"/>
      <w:bookmarkEnd w:id="10028"/>
      <w:bookmarkEnd w:id="10029"/>
      <w:bookmarkEnd w:id="10030"/>
      <w:bookmarkEnd w:id="10031"/>
      <w:bookmarkEnd w:id="10032"/>
      <w:bookmarkEnd w:id="10033"/>
      <w:bookmarkEnd w:id="10034"/>
      <w:bookmarkEnd w:id="10035"/>
      <w:bookmarkEnd w:id="10036"/>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C21CB3" w:rsidRDefault="005C310B" w:rsidP="005C310B">
      <w:pPr>
        <w:pStyle w:val="PL"/>
        <w:rPr>
          <w:lang w:val="de-DE"/>
        </w:rPr>
      </w:pPr>
      <w:r w:rsidRPr="00C21CB3">
        <w:rPr>
          <w:lang w:val="de-DE"/>
        </w:rPr>
        <w:t>attributeFormDefault="unqualified" elementFormDefault="qualified"&gt;</w:t>
      </w:r>
    </w:p>
    <w:p w14:paraId="4361683A" w14:textId="77777777" w:rsidR="005C310B" w:rsidRPr="00C21CB3" w:rsidRDefault="005C310B" w:rsidP="005C310B">
      <w:pPr>
        <w:pStyle w:val="PL"/>
        <w:rPr>
          <w:lang w:val="de-DE"/>
        </w:rPr>
      </w:pPr>
      <w:r w:rsidRPr="00C21CB3">
        <w:rPr>
          <w:lang w:val="de-DE"/>
        </w:rPr>
        <w:t xml:space="preserve">  &lt;xs:complexType name="affiliate-command"</w:t>
      </w:r>
      <w:r w:rsidRPr="00B02A0B">
        <w:rPr>
          <w:lang w:val="de-DE"/>
        </w:rPr>
        <w:t xml:space="preserve"> id="affil"&gt;</w:t>
      </w:r>
    </w:p>
    <w:p w14:paraId="0AE8516A" w14:textId="77777777" w:rsidR="005C310B" w:rsidRPr="00C21CB3" w:rsidRDefault="005C310B" w:rsidP="005C310B">
      <w:pPr>
        <w:pStyle w:val="PL"/>
        <w:rPr>
          <w:lang w:val="de-DE"/>
        </w:rPr>
      </w:pPr>
      <w:r w:rsidRPr="00C21CB3">
        <w:rPr>
          <w:lang w:val="de-DE"/>
        </w:rPr>
        <w:t xml:space="preserve">    &lt;xs:sequence&gt;</w:t>
      </w:r>
    </w:p>
    <w:p w14:paraId="0D8808E8" w14:textId="77777777" w:rsidR="005C310B" w:rsidRPr="00C21CB3" w:rsidRDefault="005C310B" w:rsidP="005C310B">
      <w:pPr>
        <w:pStyle w:val="PL"/>
        <w:rPr>
          <w:lang w:val="de-DE"/>
        </w:rPr>
      </w:pPr>
      <w:r w:rsidRPr="00C21CB3">
        <w:rPr>
          <w:lang w:val="de-DE"/>
        </w:rPr>
        <w:t xml:space="preserve">      &lt;xs:element type="xs:anyURI" name="group" minOccurs="1" maxOccurs="unbounded"/&gt;</w:t>
      </w:r>
    </w:p>
    <w:p w14:paraId="36CA6501" w14:textId="77777777" w:rsidR="005C310B" w:rsidRPr="00B02A0B" w:rsidRDefault="005C310B" w:rsidP="005C310B">
      <w:pPr>
        <w:pStyle w:val="PL"/>
      </w:pPr>
      <w:r w:rsidRPr="00C21CB3">
        <w:rPr>
          <w:lang w:val="de-DE"/>
        </w:rPr>
        <w:t xml:space="preserve">      </w:t>
      </w:r>
      <w:r w:rsidRPr="00B02A0B">
        <w:t>&lt;xs:any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10037" w:name="_CRD_3_3"/>
      <w:bookmarkStart w:id="10038" w:name="_Toc20215965"/>
      <w:bookmarkStart w:id="10039" w:name="_Toc27496521"/>
      <w:bookmarkStart w:id="10040" w:name="_Toc36108322"/>
      <w:bookmarkStart w:id="10041" w:name="_Toc44599102"/>
      <w:bookmarkStart w:id="10042" w:name="_Toc44602989"/>
      <w:bookmarkStart w:id="10043" w:name="_Toc45198166"/>
      <w:bookmarkStart w:id="10044" w:name="_Toc45696199"/>
      <w:bookmarkStart w:id="10045" w:name="_Toc51851693"/>
      <w:bookmarkStart w:id="10046" w:name="_Toc92225354"/>
      <w:bookmarkStart w:id="10047" w:name="_Toc202372651"/>
      <w:bookmarkEnd w:id="10037"/>
      <w:r w:rsidRPr="00B02A0B">
        <w:rPr>
          <w:lang w:eastAsia="zh-CN"/>
        </w:rPr>
        <w:t>D.3</w:t>
      </w:r>
      <w:r w:rsidRPr="00B02A0B">
        <w:t>.3</w:t>
      </w:r>
      <w:r w:rsidRPr="00B02A0B">
        <w:tab/>
        <w:t>Semantic</w:t>
      </w:r>
      <w:bookmarkEnd w:id="10038"/>
      <w:bookmarkEnd w:id="10039"/>
      <w:bookmarkEnd w:id="10040"/>
      <w:bookmarkEnd w:id="10041"/>
      <w:bookmarkEnd w:id="10042"/>
      <w:bookmarkEnd w:id="10043"/>
      <w:bookmarkEnd w:id="10044"/>
      <w:bookmarkEnd w:id="10045"/>
      <w:bookmarkEnd w:id="10046"/>
      <w:bookmarkEnd w:id="10047"/>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lastRenderedPageBreak/>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10048" w:name="_CRD_3_4"/>
      <w:bookmarkStart w:id="10049" w:name="_Toc20215966"/>
      <w:bookmarkStart w:id="10050" w:name="_Toc27496522"/>
      <w:bookmarkStart w:id="10051" w:name="_Toc36108323"/>
      <w:bookmarkStart w:id="10052" w:name="_Toc44599103"/>
      <w:bookmarkStart w:id="10053" w:name="_Toc44602990"/>
      <w:bookmarkStart w:id="10054" w:name="_Toc45198167"/>
      <w:bookmarkStart w:id="10055" w:name="_Toc45696200"/>
      <w:bookmarkStart w:id="10056" w:name="_Toc51851694"/>
      <w:bookmarkStart w:id="10057" w:name="_Toc92225355"/>
      <w:bookmarkStart w:id="10058" w:name="_Toc202372652"/>
      <w:bookmarkEnd w:id="10048"/>
      <w:r w:rsidRPr="00B02A0B">
        <w:rPr>
          <w:lang w:eastAsia="zh-CN"/>
        </w:rPr>
        <w:t>D.3</w:t>
      </w:r>
      <w:r w:rsidRPr="00B02A0B">
        <w:t>.4</w:t>
      </w:r>
      <w:r w:rsidRPr="00B02A0B">
        <w:tab/>
        <w:t>IANA registration template</w:t>
      </w:r>
      <w:bookmarkEnd w:id="10049"/>
      <w:bookmarkEnd w:id="10050"/>
      <w:bookmarkEnd w:id="10051"/>
      <w:bookmarkEnd w:id="10052"/>
      <w:bookmarkEnd w:id="10053"/>
      <w:bookmarkEnd w:id="10054"/>
      <w:bookmarkEnd w:id="10055"/>
      <w:bookmarkEnd w:id="10056"/>
      <w:bookmarkEnd w:id="10057"/>
      <w:bookmarkEnd w:id="10058"/>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lastRenderedPageBreak/>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059" w:name="_CRD_4"/>
      <w:bookmarkStart w:id="10060" w:name="_Toc20215967"/>
      <w:bookmarkStart w:id="10061" w:name="_Toc27496523"/>
      <w:bookmarkStart w:id="10062" w:name="_Toc36108324"/>
      <w:bookmarkStart w:id="10063" w:name="_Toc44599104"/>
      <w:bookmarkStart w:id="10064" w:name="_Toc44602991"/>
      <w:bookmarkStart w:id="10065" w:name="_Toc45198168"/>
      <w:bookmarkStart w:id="10066" w:name="_Toc45696201"/>
      <w:bookmarkStart w:id="10067" w:name="_Toc51851695"/>
      <w:bookmarkStart w:id="10068" w:name="_Toc92225356"/>
      <w:bookmarkStart w:id="10069" w:name="_Toc202372653"/>
      <w:bookmarkEnd w:id="10059"/>
      <w:r w:rsidRPr="00B02A0B">
        <w:t>D.4</w:t>
      </w:r>
      <w:r w:rsidRPr="00B02A0B">
        <w:tab/>
        <w:t>XML schema for MCData location information</w:t>
      </w:r>
      <w:bookmarkEnd w:id="10060"/>
      <w:bookmarkEnd w:id="10061"/>
      <w:bookmarkEnd w:id="10062"/>
      <w:bookmarkEnd w:id="10063"/>
      <w:bookmarkEnd w:id="10064"/>
      <w:bookmarkEnd w:id="10065"/>
      <w:bookmarkEnd w:id="10066"/>
      <w:bookmarkEnd w:id="10067"/>
      <w:bookmarkEnd w:id="10068"/>
      <w:bookmarkEnd w:id="10069"/>
    </w:p>
    <w:p w14:paraId="4DBCE55D" w14:textId="77777777" w:rsidR="005C310B" w:rsidRPr="00B02A0B" w:rsidRDefault="005C310B" w:rsidP="007D34FE">
      <w:pPr>
        <w:pStyle w:val="Heading2"/>
      </w:pPr>
      <w:bookmarkStart w:id="10070" w:name="_CRD_4_1"/>
      <w:bookmarkStart w:id="10071" w:name="_Toc20215968"/>
      <w:bookmarkStart w:id="10072" w:name="_Toc27496524"/>
      <w:bookmarkStart w:id="10073" w:name="_Toc36108325"/>
      <w:bookmarkStart w:id="10074" w:name="_Toc44599105"/>
      <w:bookmarkStart w:id="10075" w:name="_Toc44602992"/>
      <w:bookmarkStart w:id="10076" w:name="_Toc45198169"/>
      <w:bookmarkStart w:id="10077" w:name="_Toc45696202"/>
      <w:bookmarkStart w:id="10078" w:name="_Toc51851696"/>
      <w:bookmarkStart w:id="10079" w:name="_Toc92225357"/>
      <w:bookmarkStart w:id="10080" w:name="_Toc202372654"/>
      <w:bookmarkEnd w:id="10070"/>
      <w:r w:rsidRPr="00B02A0B">
        <w:t>D.4.1</w:t>
      </w:r>
      <w:r w:rsidRPr="00B02A0B">
        <w:tab/>
        <w:t>General</w:t>
      </w:r>
      <w:bookmarkEnd w:id="10071"/>
      <w:bookmarkEnd w:id="10072"/>
      <w:bookmarkEnd w:id="10073"/>
      <w:bookmarkEnd w:id="10074"/>
      <w:bookmarkEnd w:id="10075"/>
      <w:bookmarkEnd w:id="10076"/>
      <w:bookmarkEnd w:id="10077"/>
      <w:bookmarkEnd w:id="10078"/>
      <w:bookmarkEnd w:id="10079"/>
      <w:bookmarkEnd w:id="10080"/>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081" w:name="_CRD_4_2"/>
      <w:bookmarkStart w:id="10082" w:name="_Toc20215969"/>
      <w:bookmarkStart w:id="10083" w:name="_Toc27496525"/>
      <w:bookmarkStart w:id="10084" w:name="_Toc36108326"/>
      <w:bookmarkStart w:id="10085" w:name="_Toc44599106"/>
      <w:bookmarkStart w:id="10086" w:name="_Toc44602993"/>
      <w:bookmarkStart w:id="10087" w:name="_Toc45198170"/>
      <w:bookmarkStart w:id="10088" w:name="_Toc45696203"/>
      <w:bookmarkStart w:id="10089" w:name="_Toc51851697"/>
      <w:bookmarkStart w:id="10090" w:name="_Toc92225358"/>
      <w:bookmarkStart w:id="10091" w:name="_Toc202372655"/>
      <w:bookmarkEnd w:id="10081"/>
      <w:r w:rsidRPr="00B02A0B">
        <w:t>D.4.2</w:t>
      </w:r>
      <w:r w:rsidRPr="00B02A0B">
        <w:tab/>
        <w:t>XML schema</w:t>
      </w:r>
      <w:bookmarkEnd w:id="10082"/>
      <w:bookmarkEnd w:id="10083"/>
      <w:bookmarkEnd w:id="10084"/>
      <w:bookmarkEnd w:id="10085"/>
      <w:bookmarkEnd w:id="10086"/>
      <w:bookmarkEnd w:id="10087"/>
      <w:bookmarkEnd w:id="10088"/>
      <w:bookmarkEnd w:id="10089"/>
      <w:bookmarkEnd w:id="10090"/>
      <w:bookmarkEnd w:id="10091"/>
    </w:p>
    <w:p w14:paraId="6E8E105A" w14:textId="77777777" w:rsidR="005C310B" w:rsidRPr="00B02A0B" w:rsidRDefault="005C310B" w:rsidP="005C310B">
      <w:pPr>
        <w:pStyle w:val="PL"/>
      </w:pPr>
      <w:bookmarkStart w:id="10092" w:name="_Toc20215970"/>
      <w:bookmarkStart w:id="10093" w:name="_Toc27496526"/>
      <w:bookmarkStart w:id="10094" w:name="_Toc36108327"/>
      <w:bookmarkStart w:id="10095" w:name="_Toc44599107"/>
      <w:bookmarkStart w:id="10096" w:name="_Toc44602994"/>
      <w:bookmarkStart w:id="10097" w:name="_Toc45198171"/>
      <w:bookmarkStart w:id="10098" w:name="_Toc45696204"/>
      <w:bookmarkStart w:id="10099"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lastRenderedPageBreak/>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lastRenderedPageBreak/>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lastRenderedPageBreak/>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lastRenderedPageBreak/>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668A953C" w14:textId="77777777" w:rsidR="002A5320" w:rsidRDefault="005C310B" w:rsidP="002A5320">
      <w:pPr>
        <w:pStyle w:val="PL"/>
      </w:pPr>
      <w:r w:rsidRPr="00B02A0B">
        <w:tab/>
      </w:r>
      <w:r w:rsidR="002A5320" w:rsidRPr="00B02A0B">
        <w:t>&lt;/xs:complexType&gt;</w:t>
      </w:r>
    </w:p>
    <w:p w14:paraId="6D8C0DEA" w14:textId="77777777" w:rsidR="002A5320" w:rsidRDefault="002A5320" w:rsidP="002A5320">
      <w:pPr>
        <w:pStyle w:val="PL"/>
      </w:pPr>
    </w:p>
    <w:p w14:paraId="30FEB229" w14:textId="77777777" w:rsidR="002A5320" w:rsidRPr="00EB51A0" w:rsidRDefault="002A5320" w:rsidP="002A5320">
      <w:pPr>
        <w:pStyle w:val="PL"/>
      </w:pPr>
      <w:r w:rsidRPr="00EB51A0">
        <w:tab/>
        <w:t>&lt;xs:element name="EnterSpecificMbmsSa" type="mcdataloc:tMbmsSaIdentity"/&gt;</w:t>
      </w:r>
    </w:p>
    <w:p w14:paraId="360594F4" w14:textId="77777777" w:rsidR="002A5320" w:rsidRDefault="002A5320" w:rsidP="002A5320">
      <w:pPr>
        <w:pStyle w:val="PL"/>
      </w:pPr>
      <w:r w:rsidRPr="00EB51A0">
        <w:tab/>
      </w:r>
      <w:r>
        <w:t>&lt;xs:element name="ExitSpecificMbmsSa" type="mcdataloc:tMbmsSaIdentity"/&gt;</w:t>
      </w:r>
    </w:p>
    <w:p w14:paraId="0F30281D" w14:textId="77777777" w:rsidR="002A5320" w:rsidRPr="00EB4D0E" w:rsidRDefault="002A5320" w:rsidP="002A5320">
      <w:pPr>
        <w:pStyle w:val="PL"/>
      </w:pPr>
    </w:p>
    <w:p w14:paraId="457FA159" w14:textId="77777777" w:rsidR="002A5320" w:rsidRPr="00EB4D0E" w:rsidRDefault="002A5320" w:rsidP="002A5320">
      <w:pPr>
        <w:pStyle w:val="PL"/>
      </w:pPr>
      <w:r w:rsidRPr="00EB4D0E">
        <w:tab/>
        <w:t>&lt;xs:complexType name="t5GMbsfsaAreaChangeType"&gt;</w:t>
      </w:r>
    </w:p>
    <w:p w14:paraId="679FD61F" w14:textId="4C5DB1BE" w:rsidR="007E4D90" w:rsidRPr="00EB4D0E" w:rsidRDefault="007E4D90" w:rsidP="002A532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511B4F9B" w14:textId="77777777" w:rsidR="0092523C" w:rsidRDefault="007E4D90" w:rsidP="0092523C">
      <w:pPr>
        <w:pStyle w:val="PL"/>
      </w:pPr>
      <w:r w:rsidRPr="00CD582F">
        <w:tab/>
      </w:r>
      <w:r w:rsidR="0092523C" w:rsidRPr="00CD582F">
        <w:t>&lt;/xs:complexType&gt;</w:t>
      </w:r>
    </w:p>
    <w:p w14:paraId="1FC9BDC9" w14:textId="77777777" w:rsidR="0092523C" w:rsidRDefault="0092523C" w:rsidP="0092523C">
      <w:pPr>
        <w:pStyle w:val="PL"/>
      </w:pPr>
    </w:p>
    <w:p w14:paraId="19827EA5" w14:textId="77777777" w:rsidR="0092523C" w:rsidRPr="00EB51A0" w:rsidRDefault="0092523C" w:rsidP="0092523C">
      <w:pPr>
        <w:pStyle w:val="PL"/>
      </w:pPr>
      <w:r w:rsidRPr="00EB51A0">
        <w:tab/>
        <w:t>&lt;xs:element name="Any5GMbsfsa</w:t>
      </w:r>
      <w:r w:rsidRPr="00BC280B">
        <w:t>AreaChange</w:t>
      </w:r>
      <w:r w:rsidRPr="00EB51A0">
        <w:t>" type="mcdataloc:tEmptyTypeAttribute"/&gt;</w:t>
      </w:r>
    </w:p>
    <w:p w14:paraId="3E414361" w14:textId="77777777" w:rsidR="0092523C" w:rsidRPr="00BC280B" w:rsidRDefault="0092523C" w:rsidP="0092523C">
      <w:pPr>
        <w:pStyle w:val="PL"/>
      </w:pPr>
      <w:r w:rsidRPr="00BC280B">
        <w:tab/>
        <w:t>&lt;xs:element name="EnterSpecific5GMbsfsaArea" type="mc</w:t>
      </w:r>
      <w:r>
        <w:t>datal</w:t>
      </w:r>
      <w:r w:rsidRPr="00BC280B">
        <w:t>oc:t5GMbsfsaAreaIdentity"/&gt;</w:t>
      </w:r>
    </w:p>
    <w:p w14:paraId="68C2A5FF" w14:textId="77777777" w:rsidR="0092523C" w:rsidRPr="00CD582F" w:rsidRDefault="0092523C" w:rsidP="0092523C">
      <w:pPr>
        <w:pStyle w:val="PL"/>
      </w:pPr>
      <w:r w:rsidRPr="00BC280B">
        <w:tab/>
        <w:t>&lt;xs:element name="ExitSpecific5GMbsfsaArea" type="mc</w:t>
      </w:r>
      <w:r>
        <w:t>data</w:t>
      </w:r>
      <w:r w:rsidRPr="00BC280B">
        <w:t>loc:t5GMbsfsaAreaIdentity"/&gt;</w:t>
      </w:r>
    </w:p>
    <w:p w14:paraId="0E67059A" w14:textId="77777777" w:rsidR="0092523C" w:rsidRPr="00B02A0B" w:rsidRDefault="0092523C" w:rsidP="0092523C">
      <w:pPr>
        <w:pStyle w:val="PL"/>
      </w:pPr>
    </w:p>
    <w:p w14:paraId="214E8FE2" w14:textId="77777777" w:rsidR="0092523C" w:rsidRPr="00B02A0B" w:rsidRDefault="0092523C" w:rsidP="0092523C">
      <w:pPr>
        <w:pStyle w:val="PL"/>
      </w:pPr>
      <w:r w:rsidRPr="00B02A0B">
        <w:lastRenderedPageBreak/>
        <w:tab/>
        <w:t>&lt;xs:simpleType name="tMbmsSaIdentityFormat"&gt;</w:t>
      </w:r>
    </w:p>
    <w:p w14:paraId="460FD443" w14:textId="5DF287A6" w:rsidR="005C310B" w:rsidRPr="00B02A0B" w:rsidRDefault="005C310B" w:rsidP="0092523C">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EB51A0" w:rsidRDefault="005C310B" w:rsidP="005C310B">
      <w:pPr>
        <w:pStyle w:val="PL"/>
        <w:rPr>
          <w:lang w:val="fr-FR"/>
        </w:rPr>
      </w:pPr>
      <w:r w:rsidRPr="00B02A0B">
        <w:tab/>
      </w:r>
      <w:r w:rsidRPr="00EB51A0">
        <w:rPr>
          <w:lang w:val="fr-FR"/>
        </w:rPr>
        <w:t>&lt;xs:simpleContent&gt;</w:t>
      </w:r>
    </w:p>
    <w:p w14:paraId="03F8EE70" w14:textId="77777777" w:rsidR="005C310B" w:rsidRPr="00EB51A0" w:rsidRDefault="005C310B" w:rsidP="005C310B">
      <w:pPr>
        <w:pStyle w:val="PL"/>
        <w:rPr>
          <w:lang w:val="fr-FR"/>
        </w:rPr>
      </w:pPr>
      <w:r w:rsidRPr="00EB51A0">
        <w:rPr>
          <w:lang w:val="fr-FR"/>
        </w:rPr>
        <w:tab/>
        <w:t>&lt;xs:extension base="mcdataloc:tMbmsSaIdentityFormat"&gt;</w:t>
      </w:r>
    </w:p>
    <w:p w14:paraId="7FDFE63F" w14:textId="77777777" w:rsidR="005C310B" w:rsidRPr="00B02A0B" w:rsidRDefault="005C310B" w:rsidP="005C310B">
      <w:pPr>
        <w:pStyle w:val="PL"/>
      </w:pPr>
      <w:r w:rsidRPr="00EB51A0">
        <w:rPr>
          <w:lang w:val="fr-FR"/>
        </w:rPr>
        <w:tab/>
      </w:r>
      <w:r w:rsidRPr="00B02A0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7686394D" w14:textId="77777777" w:rsidR="00EB51A0" w:rsidRDefault="005C310B" w:rsidP="00EB51A0">
      <w:pPr>
        <w:pStyle w:val="PL"/>
      </w:pPr>
      <w:r w:rsidRPr="00B02A0B">
        <w:tab/>
      </w:r>
      <w:r w:rsidR="00EB51A0" w:rsidRPr="00B02A0B">
        <w:t>&lt;/xs:complexType&gt;</w:t>
      </w:r>
    </w:p>
    <w:p w14:paraId="165126D3" w14:textId="77777777" w:rsidR="00EB51A0" w:rsidRDefault="00EB51A0" w:rsidP="00EB51A0">
      <w:pPr>
        <w:pStyle w:val="PL"/>
      </w:pPr>
    </w:p>
    <w:p w14:paraId="424B3D33" w14:textId="77777777" w:rsidR="00EB51A0" w:rsidRPr="000946E9" w:rsidRDefault="00EB51A0" w:rsidP="00EB51A0">
      <w:pPr>
        <w:pStyle w:val="PL"/>
      </w:pPr>
      <w:r w:rsidRPr="000946E9">
        <w:tab/>
        <w:t>&lt;xs:element name="Any</w:t>
      </w:r>
      <w:r>
        <w:t>MbsfnAreaChange</w:t>
      </w:r>
      <w:r w:rsidRPr="000946E9">
        <w:t>" type="mcdataloc:tEmptyTypeAttribute"/&gt;</w:t>
      </w:r>
    </w:p>
    <w:p w14:paraId="5B77B17B" w14:textId="77777777" w:rsidR="00EB51A0" w:rsidRDefault="00EB51A0" w:rsidP="00EB51A0">
      <w:pPr>
        <w:pStyle w:val="PL"/>
      </w:pPr>
      <w:r w:rsidRPr="000946E9">
        <w:tab/>
      </w:r>
      <w:r>
        <w:t>&lt;xs:element name="EnterSpecificMbsfnArea" type="mcdataloc:tMbsfnAreaIdentity"/&gt;</w:t>
      </w:r>
    </w:p>
    <w:p w14:paraId="19E0A15D" w14:textId="77777777" w:rsidR="00EB51A0" w:rsidRDefault="00EB51A0" w:rsidP="00EB51A0">
      <w:pPr>
        <w:pStyle w:val="PL"/>
      </w:pPr>
      <w:r>
        <w:tab/>
        <w:t>&lt;xs:element name="ExitSpecificMbsfnArea" type="mcdataloc:tMbsfnAreaIdentity"/&gt;</w:t>
      </w:r>
    </w:p>
    <w:p w14:paraId="599B32EB" w14:textId="77777777" w:rsidR="00EB51A0" w:rsidRPr="00B02A0B" w:rsidRDefault="00EB51A0" w:rsidP="00EB51A0">
      <w:pPr>
        <w:pStyle w:val="PL"/>
      </w:pPr>
    </w:p>
    <w:p w14:paraId="31FD3BD0" w14:textId="77777777" w:rsidR="00EB51A0" w:rsidRPr="00B02A0B" w:rsidRDefault="00EB51A0" w:rsidP="00EB51A0">
      <w:pPr>
        <w:pStyle w:val="PL"/>
      </w:pPr>
      <w:r w:rsidRPr="00B02A0B">
        <w:tab/>
        <w:t>&lt;xs:simpleType name="tMbsfnAreaIdentityFormat"&gt;</w:t>
      </w:r>
    </w:p>
    <w:p w14:paraId="4EC74911" w14:textId="5AEC5741" w:rsidR="005C310B" w:rsidRPr="00B02A0B" w:rsidRDefault="005C310B" w:rsidP="00EB51A0">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C21CB3" w:rsidRDefault="005C310B" w:rsidP="005C310B">
      <w:pPr>
        <w:pStyle w:val="PL"/>
        <w:rPr>
          <w:lang w:val="fr-FR"/>
        </w:rPr>
      </w:pPr>
      <w:r w:rsidRPr="00B02A0B">
        <w:tab/>
      </w:r>
      <w:r w:rsidRPr="00C21CB3">
        <w:rPr>
          <w:lang w:val="fr-FR"/>
        </w:rPr>
        <w:t>&lt;xs:extension base="mcdataloc:tMbsfnAreaIdentityFormat"&gt;</w:t>
      </w:r>
    </w:p>
    <w:p w14:paraId="7AC59F80" w14:textId="77777777" w:rsidR="005C310B" w:rsidRPr="00B02A0B" w:rsidRDefault="005C310B" w:rsidP="005C310B">
      <w:pPr>
        <w:pStyle w:val="PL"/>
      </w:pPr>
      <w:r w:rsidRPr="00C21CB3">
        <w:rPr>
          <w:lang w:val="fr-FR"/>
        </w:rPr>
        <w:tab/>
      </w:r>
      <w:r w:rsidRPr="00B02A0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lastRenderedPageBreak/>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lastRenderedPageBreak/>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C21CB3" w:rsidRDefault="005C310B" w:rsidP="005C310B">
      <w:pPr>
        <w:pStyle w:val="PL"/>
        <w:rPr>
          <w:lang w:val="fr-FR"/>
        </w:rPr>
      </w:pPr>
      <w:r w:rsidRPr="00B02A0B">
        <w:tab/>
      </w:r>
      <w:r w:rsidRPr="00C21CB3">
        <w:rPr>
          <w:lang w:val="fr-FR"/>
        </w:rPr>
        <w:t>&lt;xs:restriction base="xs:integer"&gt;</w:t>
      </w:r>
    </w:p>
    <w:p w14:paraId="381E2F6E" w14:textId="77777777" w:rsidR="005C310B" w:rsidRPr="00B02A0B" w:rsidRDefault="005C310B" w:rsidP="005C310B">
      <w:pPr>
        <w:pStyle w:val="PL"/>
      </w:pPr>
      <w:r w:rsidRPr="00C21CB3">
        <w:rPr>
          <w:lang w:val="fr-FR"/>
        </w:rPr>
        <w:tab/>
      </w:r>
      <w:r w:rsidRPr="00B02A0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C21CB3" w:rsidRDefault="005C310B" w:rsidP="005C310B">
      <w:pPr>
        <w:pStyle w:val="PL"/>
        <w:rPr>
          <w:lang w:val="fr-FR"/>
        </w:rPr>
      </w:pPr>
      <w:r w:rsidRPr="00B02A0B">
        <w:tab/>
      </w:r>
      <w:r w:rsidRPr="00C21CB3">
        <w:rPr>
          <w:lang w:val="fr-FR"/>
        </w:rPr>
        <w:t>&lt;xs:restriction base="xs:integer"&gt;</w:t>
      </w:r>
    </w:p>
    <w:p w14:paraId="3F7C7057" w14:textId="77777777" w:rsidR="005C310B" w:rsidRPr="00B02A0B" w:rsidRDefault="005C310B" w:rsidP="005C310B">
      <w:pPr>
        <w:pStyle w:val="PL"/>
      </w:pPr>
      <w:r w:rsidRPr="00C21CB3">
        <w:rPr>
          <w:lang w:val="fr-FR"/>
        </w:rPr>
        <w:tab/>
      </w:r>
      <w:r w:rsidRPr="00B02A0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lastRenderedPageBreak/>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10100" w:name="_CRD_4_3"/>
      <w:bookmarkStart w:id="10101" w:name="_Toc92225359"/>
      <w:bookmarkStart w:id="10102" w:name="_Toc202372656"/>
      <w:bookmarkEnd w:id="10100"/>
      <w:r w:rsidRPr="00B02A0B">
        <w:t>D.4.3</w:t>
      </w:r>
      <w:r w:rsidRPr="00B02A0B">
        <w:tab/>
        <w:t>Semantic</w:t>
      </w:r>
      <w:bookmarkEnd w:id="10092"/>
      <w:bookmarkEnd w:id="10093"/>
      <w:bookmarkEnd w:id="10094"/>
      <w:bookmarkEnd w:id="10095"/>
      <w:bookmarkEnd w:id="10096"/>
      <w:bookmarkEnd w:id="10097"/>
      <w:bookmarkEnd w:id="10098"/>
      <w:bookmarkEnd w:id="10099"/>
      <w:bookmarkEnd w:id="10101"/>
      <w:bookmarkEnd w:id="10102"/>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lastRenderedPageBreak/>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000AA664" w14:textId="77777777" w:rsidR="000946E9" w:rsidRPr="00B02A0B" w:rsidRDefault="000946E9" w:rsidP="000946E9">
      <w:pPr>
        <w:pStyle w:val="B2"/>
      </w:pPr>
      <w:r w:rsidRPr="00B02A0B">
        <w:t>d)</w:t>
      </w:r>
      <w:r w:rsidRPr="00B02A0B">
        <w:tab/>
        <w:t>&lt;MbmsSaChange&gt;, an optional element specifying what MBMS changes trigger location reporting. Consists of the following sub-elements:</w:t>
      </w:r>
    </w:p>
    <w:p w14:paraId="339DFABC" w14:textId="77777777" w:rsidR="000946E9" w:rsidRPr="00B02A0B" w:rsidRDefault="000946E9" w:rsidP="000946E9">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4EA8BED0" w14:textId="02D0B966" w:rsidR="000946E9" w:rsidRPr="00CD582F" w:rsidRDefault="000946E9" w:rsidP="000946E9">
      <w:pPr>
        <w:pStyle w:val="B3"/>
      </w:pPr>
      <w:r w:rsidRPr="00CD582F">
        <w:lastRenderedPageBreak/>
        <w:t>II)</w:t>
      </w:r>
      <w:r w:rsidRPr="00CD582F">
        <w:tab/>
        <w:t>&lt;EnterSpecificMbmsSa&gt;, an optional element specifying an MBMS Service Area Id, which, when entered, triggers a location report. Contains a mandatory &lt;TriggerId&gt; attribute that shall be set to a unique string;</w:t>
      </w:r>
    </w:p>
    <w:p w14:paraId="3AAD01BD" w14:textId="77777777" w:rsidR="000946E9" w:rsidRDefault="000946E9" w:rsidP="000946E9">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1A2870C7" w14:textId="77777777" w:rsidR="000946E9" w:rsidRDefault="000946E9" w:rsidP="000946E9">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C7B2FDA" w14:textId="77777777" w:rsidR="000946E9" w:rsidRPr="00CD582F" w:rsidRDefault="000946E9" w:rsidP="000946E9">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3CE78275" w14:textId="77777777" w:rsidR="000946E9" w:rsidRPr="00B02A0B" w:rsidRDefault="000946E9" w:rsidP="000946E9">
      <w:pPr>
        <w:pStyle w:val="B2"/>
      </w:pPr>
      <w:r w:rsidRPr="00B02A0B">
        <w:t>e)</w:t>
      </w:r>
      <w:r w:rsidRPr="00B02A0B">
        <w:tab/>
        <w:t>&lt;MbsfnAreaChange&gt;, an optional element specifying what MBSFN changes trigger location reporting. Consists of the following sub-elements:</w:t>
      </w:r>
    </w:p>
    <w:p w14:paraId="18848831" w14:textId="77777777" w:rsidR="000946E9" w:rsidRPr="00B02A0B" w:rsidRDefault="000946E9" w:rsidP="000946E9">
      <w:pPr>
        <w:pStyle w:val="B3"/>
      </w:pPr>
      <w:r w:rsidRPr="00B02A0B">
        <w:t>I)</w:t>
      </w:r>
      <w:r w:rsidRPr="00B02A0B">
        <w:tab/>
        <w:t>&lt;AnyMbsfnAreaChange&gt;, an optional element</w:t>
      </w:r>
      <w:r w:rsidRPr="007661B8">
        <w:t xml:space="preserve"> </w:t>
      </w:r>
      <w:r>
        <w:t>in an &lt;anyExt&gt; element</w:t>
      </w:r>
      <w:r w:rsidRPr="00B02A0B">
        <w:t>. The presence of this element specifies that any MBSFN area change is a trigger. Contains a mandatory &lt;TriggerId&gt; attribute that shall be set to a unique string;</w:t>
      </w:r>
    </w:p>
    <w:p w14:paraId="2F69706E" w14:textId="7374D2A5" w:rsidR="000946E9" w:rsidRPr="00CD582F" w:rsidRDefault="000946E9" w:rsidP="000946E9">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w:t>
      </w:r>
    </w:p>
    <w:p w14:paraId="7B0B0160" w14:textId="77777777" w:rsidR="000946E9" w:rsidRDefault="000946E9" w:rsidP="000946E9">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7040C2C6" w14:textId="77777777" w:rsidR="000946E9" w:rsidRDefault="000946E9" w:rsidP="000946E9">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F7D0C5A" w14:textId="77777777" w:rsidR="000946E9" w:rsidRPr="00CD582F" w:rsidRDefault="000946E9" w:rsidP="000946E9">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lastRenderedPageBreak/>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44B66311" w14:textId="77777777" w:rsidR="0087595C" w:rsidRPr="00CD582F" w:rsidRDefault="0087595C" w:rsidP="0087595C">
      <w:pPr>
        <w:pStyle w:val="B2"/>
      </w:pPr>
      <w:r w:rsidRPr="00CD582F">
        <w:t>k)</w:t>
      </w:r>
      <w:r w:rsidRPr="00CD582F">
        <w:tab/>
        <w:t>&lt;</w:t>
      </w:r>
      <w:r>
        <w:t>NR</w:t>
      </w:r>
      <w:r w:rsidRPr="00CD582F">
        <w:t>5GMbsfsaAreaChange&gt;, an optional element of the &lt;anyExt&gt; element specifying what 5G MBSFA changes trigger location reporting. Consists of the following sub-elements:</w:t>
      </w:r>
    </w:p>
    <w:p w14:paraId="24036350" w14:textId="77777777" w:rsidR="0087595C" w:rsidRPr="00CD582F" w:rsidRDefault="0087595C" w:rsidP="0087595C">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3105A943" w14:textId="506BFEB0" w:rsidR="0087595C" w:rsidRPr="00CD582F" w:rsidRDefault="0087595C" w:rsidP="0087595C">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413B47D5" w14:textId="77777777" w:rsidR="0087595C" w:rsidRDefault="0087595C" w:rsidP="0087595C">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1A3F7DB7" w14:textId="77777777" w:rsidR="0087595C" w:rsidRDefault="0087595C" w:rsidP="0087595C">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0C685F6" w14:textId="77777777" w:rsidR="0087595C" w:rsidRPr="00CD582F" w:rsidRDefault="0087595C" w:rsidP="0087595C">
      <w:pPr>
        <w:pStyle w:val="B3"/>
      </w:pPr>
      <w:r>
        <w:lastRenderedPageBreak/>
        <w:t>V)</w:t>
      </w:r>
      <w:r>
        <w:tab/>
        <w:t>additional &lt;ExitSpecific5GMbsfsaArea&gt; elements may be added in an &lt;anyExt&gt; element specifying 5G MBSFSAs which when exited triggers a location report. Contains a mandatory &lt;TriggerId&gt;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lastRenderedPageBreak/>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08D0A145" w14:textId="77777777" w:rsidR="00441BDD" w:rsidRPr="00B02A0B" w:rsidRDefault="00441BDD" w:rsidP="00441BDD">
      <w:pPr>
        <w:pStyle w:val="B3"/>
      </w:pPr>
      <w:r w:rsidRPr="00B02A0B">
        <w:lastRenderedPageBreak/>
        <w:t>IV)</w:t>
      </w:r>
      <w:r w:rsidRPr="00B02A0B">
        <w:tab/>
        <w:t>&lt;MbmsSaChange&gt;, an optional element specifying what MBMS changes trigger location reporting. Consists of the following sub-elements:</w:t>
      </w:r>
    </w:p>
    <w:p w14:paraId="46C779C1" w14:textId="77777777" w:rsidR="00441BDD" w:rsidRPr="00B02A0B" w:rsidRDefault="00441BDD" w:rsidP="00441BDD">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6D96C8F6" w14:textId="5A169834" w:rsidR="00441BDD" w:rsidRPr="00CD582F" w:rsidRDefault="00441BDD" w:rsidP="00441BDD">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w:t>
      </w:r>
    </w:p>
    <w:p w14:paraId="4CA87C21" w14:textId="77777777" w:rsidR="00441BDD" w:rsidRDefault="00441BDD" w:rsidP="00441BDD">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76AED414" w14:textId="77777777" w:rsidR="00441BDD" w:rsidRDefault="00441BDD" w:rsidP="00441BDD">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0AF828" w14:textId="77777777" w:rsidR="00441BDD" w:rsidRPr="00CD582F" w:rsidRDefault="00441BDD" w:rsidP="00441BDD">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BDED7CB" w14:textId="77777777" w:rsidR="00441BDD" w:rsidRPr="00B02A0B" w:rsidRDefault="00441BDD" w:rsidP="00441BDD">
      <w:pPr>
        <w:pStyle w:val="B3"/>
      </w:pPr>
      <w:r w:rsidRPr="00B02A0B">
        <w:t>V)</w:t>
      </w:r>
      <w:r w:rsidRPr="00B02A0B">
        <w:tab/>
        <w:t>&lt;MbsfnAreaChange&gt;, an optional element specifying what MBSFN changes trigger location reporting. Consists of the following sub-elements:</w:t>
      </w:r>
    </w:p>
    <w:p w14:paraId="6F09689A" w14:textId="77777777" w:rsidR="00441BDD" w:rsidRPr="00B02A0B" w:rsidRDefault="00441BDD" w:rsidP="00441BDD">
      <w:pPr>
        <w:pStyle w:val="B4"/>
      </w:pPr>
      <w:r w:rsidRPr="00B02A0B">
        <w:t>A)</w:t>
      </w:r>
      <w:r w:rsidRPr="00B02A0B">
        <w:tab/>
        <w:t>&lt;AnyMbsfnAreaChange&gt;, an optional element</w:t>
      </w:r>
      <w:r w:rsidRPr="00165261">
        <w:t xml:space="preserve"> </w:t>
      </w:r>
      <w:r>
        <w:t>in an &lt;anyExt&gt; element</w:t>
      </w:r>
      <w:r w:rsidRPr="00B02A0B">
        <w:t>. The presence of this element specifies that any MBSFN area change is a trigger. Contains a mandatory &lt;TriggerId&gt; attribute that shall be set to a unique string;</w:t>
      </w:r>
    </w:p>
    <w:p w14:paraId="56FEBE53" w14:textId="52B20391" w:rsidR="00441BDD" w:rsidRPr="00CD582F" w:rsidRDefault="00441BDD" w:rsidP="00441BDD">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w:t>
      </w:r>
    </w:p>
    <w:p w14:paraId="05D86307" w14:textId="77777777" w:rsidR="00441BDD" w:rsidRDefault="00441BDD" w:rsidP="00441BDD">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595BB418" w14:textId="77777777" w:rsidR="00441BDD" w:rsidRDefault="00441BDD" w:rsidP="00441BDD">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2E18F189" w14:textId="77777777" w:rsidR="00441BDD" w:rsidRPr="00CD582F" w:rsidRDefault="00441BDD" w:rsidP="00441BDD">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36A096DA" w14:textId="123FC43F" w:rsidR="00145369" w:rsidRPr="00B02A0B" w:rsidRDefault="00145369" w:rsidP="00145369">
      <w:pPr>
        <w:pStyle w:val="B4"/>
      </w:pPr>
      <w:r w:rsidRPr="00B02A0B">
        <w:lastRenderedPageBreak/>
        <w:t>D)</w:t>
      </w:r>
      <w:r w:rsidRPr="00B02A0B">
        <w:tab/>
        <w:t>&lt;LocationConfigurationReceived&gt;, an optional element specifying that a received location configuration triggers a location report. Contains a mandatory &lt;TriggerId&gt; attribute that shall be set to a unique string;</w:t>
      </w:r>
    </w:p>
    <w:p w14:paraId="2D4032CE" w14:textId="77777777" w:rsidR="00712B9A" w:rsidRPr="00B02A0B" w:rsidRDefault="00712B9A" w:rsidP="00712B9A">
      <w:pPr>
        <w:pStyle w:val="B3"/>
      </w:pPr>
      <w:r w:rsidRPr="00B02A0B">
        <w:t>IX)</w:t>
      </w:r>
      <w:r w:rsidRPr="00B02A0B">
        <w:tab/>
        <w:t>&lt;GeographicalAreaChange&gt;, an optional element specifying what geographical are</w:t>
      </w:r>
      <w:r>
        <w:t>a</w:t>
      </w:r>
      <w:r w:rsidRPr="00B02A0B">
        <w:t xml:space="preserve"> changes trigger location reporting. Consists of the following sub-elements:</w:t>
      </w:r>
    </w:p>
    <w:p w14:paraId="12E9C1C9" w14:textId="77777777" w:rsidR="00712B9A" w:rsidRPr="00CD582F" w:rsidRDefault="00712B9A" w:rsidP="00712B9A">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t>Type</w:t>
      </w:r>
      <w:r w:rsidRPr="00CD582F">
        <w:t>&gt; element, has to be contained within this trigger or within a different active trigger;</w:t>
      </w:r>
    </w:p>
    <w:p w14:paraId="2CBBF14C" w14:textId="77777777" w:rsidR="00712B9A" w:rsidRDefault="00712B9A" w:rsidP="00712B9A">
      <w:pPr>
        <w:pStyle w:val="B4"/>
      </w:pPr>
      <w:r w:rsidRPr="00CD582F">
        <w:t>B)</w:t>
      </w:r>
      <w:r w:rsidRPr="00CD582F">
        <w:tab/>
        <w:t>&lt;EnterSpecificArea</w:t>
      </w:r>
      <w:r>
        <w:t>Type</w:t>
      </w:r>
      <w:r w:rsidRPr="00CD582F">
        <w:t>&gt;, an optional element specifying a geographical area, which, when entered, triggers a location report. Contains a mandatory &lt;TriggerId&gt; attribute that shall be set to a unique string. The &lt;EnterSpecificArea</w:t>
      </w:r>
      <w:r>
        <w:t>Type</w:t>
      </w:r>
      <w:r w:rsidRPr="00CD582F">
        <w:t>&gt; element contains a &lt;GeographicalArea&gt; element, as defined in bullet 3); and</w:t>
      </w:r>
    </w:p>
    <w:p w14:paraId="4124A9B4" w14:textId="4E88DBDE" w:rsidR="00712B9A" w:rsidRDefault="00712B9A" w:rsidP="00712B9A">
      <w:pPr>
        <w:pStyle w:val="B4"/>
      </w:pPr>
      <w:r w:rsidRPr="00CD582F">
        <w:t>C)</w:t>
      </w:r>
      <w:r w:rsidRPr="00CD582F">
        <w:tab/>
        <w:t>&lt;ExitSpecificArea</w:t>
      </w:r>
      <w:r>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t>Type</w:t>
      </w:r>
      <w:r w:rsidRPr="00CD582F">
        <w:t>&gt; element</w:t>
      </w:r>
      <w:r>
        <w:t>; and</w:t>
      </w:r>
    </w:p>
    <w:p w14:paraId="368F47F7" w14:textId="77777777" w:rsidR="00712B9A" w:rsidRPr="00CD582F" w:rsidRDefault="00712B9A" w:rsidP="00712B9A">
      <w:pPr>
        <w:pStyle w:val="B3"/>
      </w:pPr>
      <w:r>
        <w:t>X</w:t>
      </w:r>
      <w:r w:rsidRPr="00CD582F">
        <w:t>)</w:t>
      </w:r>
      <w:r w:rsidRPr="00CD582F">
        <w:tab/>
        <w:t>&lt;</w:t>
      </w:r>
      <w:r>
        <w:t>NR</w:t>
      </w:r>
      <w:r w:rsidRPr="00CD582F">
        <w:t>5GMbsfsaAreaChange&gt;, an optional element of the &lt;anyExt&gt; element specifying what 5G MBSFA changes trigger location reporting. Consists of the following sub-elements:</w:t>
      </w:r>
    </w:p>
    <w:p w14:paraId="31C8A5F3" w14:textId="77777777" w:rsidR="00712B9A" w:rsidRPr="00CD582F" w:rsidRDefault="00712B9A" w:rsidP="00712B9A">
      <w:pPr>
        <w:pStyle w:val="B4"/>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79931F3C" w14:textId="77777777" w:rsidR="00712B9A" w:rsidRPr="00CD582F" w:rsidRDefault="00712B9A" w:rsidP="00712B9A">
      <w:pPr>
        <w:pStyle w:val="B4"/>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1C223756" w14:textId="77777777" w:rsidR="00712B9A" w:rsidRDefault="00712B9A" w:rsidP="00712B9A">
      <w:pPr>
        <w:pStyle w:val="B4"/>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67B19F81" w14:textId="77777777" w:rsidR="00712B9A" w:rsidRDefault="00712B9A" w:rsidP="00712B9A">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2440F9B9" w14:textId="77777777" w:rsidR="00712B9A" w:rsidRPr="00CD582F" w:rsidRDefault="00712B9A" w:rsidP="00712B9A">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lastRenderedPageBreak/>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lastRenderedPageBreak/>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lastRenderedPageBreak/>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10103" w:name="_CRD_4_4"/>
      <w:bookmarkStart w:id="10104" w:name="_Toc20215971"/>
      <w:bookmarkStart w:id="10105" w:name="_Toc27496527"/>
      <w:bookmarkStart w:id="10106" w:name="_Toc36108328"/>
      <w:bookmarkStart w:id="10107" w:name="_Toc44599108"/>
      <w:bookmarkStart w:id="10108" w:name="_Toc44602995"/>
      <w:bookmarkStart w:id="10109" w:name="_Toc45198172"/>
      <w:bookmarkStart w:id="10110" w:name="_Toc45696205"/>
      <w:bookmarkStart w:id="10111" w:name="_Toc51851699"/>
      <w:bookmarkStart w:id="10112" w:name="_Toc92225360"/>
      <w:bookmarkStart w:id="10113" w:name="_Toc202372657"/>
      <w:bookmarkEnd w:id="10103"/>
      <w:r w:rsidRPr="00B02A0B">
        <w:t>D.4.4</w:t>
      </w:r>
      <w:r w:rsidRPr="00B02A0B">
        <w:tab/>
        <w:t>IANA registration template</w:t>
      </w:r>
      <w:bookmarkEnd w:id="10104"/>
      <w:bookmarkEnd w:id="10105"/>
      <w:bookmarkEnd w:id="10106"/>
      <w:bookmarkEnd w:id="10107"/>
      <w:bookmarkEnd w:id="10108"/>
      <w:bookmarkEnd w:id="10109"/>
      <w:bookmarkEnd w:id="10110"/>
      <w:bookmarkEnd w:id="10111"/>
      <w:bookmarkEnd w:id="10112"/>
      <w:bookmarkEnd w:id="10113"/>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lastRenderedPageBreak/>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114" w:name="_CRD_5"/>
      <w:bookmarkStart w:id="10115" w:name="_Toc11411269"/>
      <w:bookmarkStart w:id="10116" w:name="_Toc27496528"/>
      <w:bookmarkStart w:id="10117" w:name="_Toc36108329"/>
      <w:bookmarkStart w:id="10118" w:name="_Toc44599109"/>
      <w:bookmarkStart w:id="10119" w:name="_Toc44602996"/>
      <w:bookmarkStart w:id="10120" w:name="_Toc45198173"/>
      <w:bookmarkStart w:id="10121" w:name="_Toc45696206"/>
      <w:bookmarkStart w:id="10122" w:name="_Toc51851700"/>
      <w:bookmarkStart w:id="10123" w:name="_Toc92225361"/>
      <w:bookmarkStart w:id="10124" w:name="_Toc202372658"/>
      <w:bookmarkEnd w:id="10114"/>
      <w:r w:rsidRPr="00B02A0B">
        <w:t>D.5</w:t>
      </w:r>
      <w:r w:rsidRPr="00B02A0B">
        <w:tab/>
        <w:t>XML schema for MBMS usage information</w:t>
      </w:r>
      <w:bookmarkEnd w:id="10115"/>
      <w:bookmarkEnd w:id="10116"/>
      <w:bookmarkEnd w:id="10117"/>
      <w:bookmarkEnd w:id="10118"/>
      <w:bookmarkEnd w:id="10119"/>
      <w:bookmarkEnd w:id="10120"/>
      <w:bookmarkEnd w:id="10121"/>
      <w:bookmarkEnd w:id="10122"/>
      <w:bookmarkEnd w:id="10123"/>
      <w:bookmarkEnd w:id="10124"/>
    </w:p>
    <w:p w14:paraId="40267BDF" w14:textId="77777777" w:rsidR="005C310B" w:rsidRPr="00B02A0B" w:rsidRDefault="005C310B" w:rsidP="007D34FE">
      <w:pPr>
        <w:pStyle w:val="Heading2"/>
      </w:pPr>
      <w:bookmarkStart w:id="10125" w:name="_CRD_5_1"/>
      <w:bookmarkStart w:id="10126" w:name="_Toc11411270"/>
      <w:bookmarkStart w:id="10127" w:name="_Toc27496529"/>
      <w:bookmarkStart w:id="10128" w:name="_Toc36108330"/>
      <w:bookmarkStart w:id="10129" w:name="_Toc44599110"/>
      <w:bookmarkStart w:id="10130" w:name="_Toc44602997"/>
      <w:bookmarkStart w:id="10131" w:name="_Toc45198174"/>
      <w:bookmarkStart w:id="10132" w:name="_Toc45696207"/>
      <w:bookmarkStart w:id="10133" w:name="_Toc51851701"/>
      <w:bookmarkStart w:id="10134" w:name="_Toc92225362"/>
      <w:bookmarkStart w:id="10135" w:name="_Toc202372659"/>
      <w:bookmarkEnd w:id="10125"/>
      <w:r w:rsidRPr="00B02A0B">
        <w:t>D.5.1</w:t>
      </w:r>
      <w:r w:rsidRPr="00B02A0B">
        <w:tab/>
        <w:t>General</w:t>
      </w:r>
      <w:bookmarkEnd w:id="10126"/>
      <w:bookmarkEnd w:id="10127"/>
      <w:bookmarkEnd w:id="10128"/>
      <w:bookmarkEnd w:id="10129"/>
      <w:bookmarkEnd w:id="10130"/>
      <w:bookmarkEnd w:id="10131"/>
      <w:bookmarkEnd w:id="10132"/>
      <w:bookmarkEnd w:id="10133"/>
      <w:bookmarkEnd w:id="10134"/>
      <w:bookmarkEnd w:id="10135"/>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136" w:name="_CRD_5_2"/>
      <w:bookmarkStart w:id="10137" w:name="_Toc11411271"/>
      <w:bookmarkStart w:id="10138" w:name="_Toc27496530"/>
      <w:bookmarkStart w:id="10139" w:name="_Toc36108331"/>
      <w:bookmarkStart w:id="10140" w:name="_Toc44599111"/>
      <w:bookmarkStart w:id="10141" w:name="_Toc44602998"/>
      <w:bookmarkStart w:id="10142" w:name="_Toc45198175"/>
      <w:bookmarkStart w:id="10143" w:name="_Toc45696208"/>
      <w:bookmarkStart w:id="10144" w:name="_Toc51851702"/>
      <w:bookmarkStart w:id="10145" w:name="_Toc92225363"/>
      <w:bookmarkStart w:id="10146" w:name="_Toc202372660"/>
      <w:bookmarkEnd w:id="10136"/>
      <w:r w:rsidRPr="00B02A0B">
        <w:t>D.5.2</w:t>
      </w:r>
      <w:r w:rsidRPr="00B02A0B">
        <w:tab/>
        <w:t>XML schema</w:t>
      </w:r>
      <w:bookmarkEnd w:id="10137"/>
      <w:bookmarkEnd w:id="10138"/>
      <w:bookmarkEnd w:id="10139"/>
      <w:bookmarkEnd w:id="10140"/>
      <w:bookmarkEnd w:id="10141"/>
      <w:bookmarkEnd w:id="10142"/>
      <w:bookmarkEnd w:id="10143"/>
      <w:bookmarkEnd w:id="10144"/>
      <w:bookmarkEnd w:id="10145"/>
      <w:bookmarkEnd w:id="10146"/>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lastRenderedPageBreak/>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C21CB3" w:rsidRDefault="005C310B" w:rsidP="005C310B">
      <w:pPr>
        <w:pStyle w:val="PL"/>
        <w:rPr>
          <w:lang w:val="fr-FR"/>
        </w:rPr>
      </w:pPr>
      <w:r w:rsidRPr="00B02A0B">
        <w:tab/>
      </w:r>
      <w:r w:rsidRPr="00C21CB3">
        <w:rPr>
          <w:lang w:val="fr-FR"/>
        </w:rPr>
        <w:t>&lt;xs:restriction base="xs:integer"&gt;</w:t>
      </w:r>
    </w:p>
    <w:p w14:paraId="2F00263D" w14:textId="77777777" w:rsidR="005C310B" w:rsidRPr="00B02A0B" w:rsidRDefault="005C310B" w:rsidP="005C310B">
      <w:pPr>
        <w:pStyle w:val="PL"/>
      </w:pPr>
      <w:r w:rsidRPr="00C21CB3">
        <w:rPr>
          <w:lang w:val="fr-FR"/>
        </w:rPr>
        <w:tab/>
      </w:r>
      <w:r w:rsidRPr="00B02A0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lastRenderedPageBreak/>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147" w:name="_CRD_5_3"/>
      <w:bookmarkStart w:id="10148" w:name="_Toc11411272"/>
      <w:bookmarkStart w:id="10149" w:name="_Toc27496531"/>
      <w:bookmarkStart w:id="10150" w:name="_Toc36108332"/>
      <w:bookmarkStart w:id="10151" w:name="_Toc44599112"/>
      <w:bookmarkStart w:id="10152" w:name="_Toc44602999"/>
      <w:bookmarkStart w:id="10153" w:name="_Toc45198176"/>
      <w:bookmarkStart w:id="10154" w:name="_Toc45696209"/>
      <w:bookmarkStart w:id="10155" w:name="_Toc51851703"/>
      <w:bookmarkStart w:id="10156" w:name="_Toc92225364"/>
      <w:bookmarkStart w:id="10157" w:name="_Toc202372661"/>
      <w:bookmarkEnd w:id="10147"/>
      <w:r w:rsidRPr="00B02A0B">
        <w:t>D.5.3</w:t>
      </w:r>
      <w:r w:rsidRPr="00B02A0B">
        <w:tab/>
        <w:t>Semantic</w:t>
      </w:r>
      <w:bookmarkEnd w:id="10148"/>
      <w:bookmarkEnd w:id="10149"/>
      <w:bookmarkEnd w:id="10150"/>
      <w:bookmarkEnd w:id="10151"/>
      <w:bookmarkEnd w:id="10152"/>
      <w:bookmarkEnd w:id="10153"/>
      <w:bookmarkEnd w:id="10154"/>
      <w:bookmarkEnd w:id="10155"/>
      <w:bookmarkEnd w:id="10156"/>
      <w:bookmarkEnd w:id="10157"/>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158" w:name="_CRTableD_5_31"/>
      <w:r w:rsidRPr="00B02A0B">
        <w:t>Table </w:t>
      </w:r>
      <w:bookmarkEnd w:id="10158"/>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lastRenderedPageBreak/>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159" w:name="_CRTableD_5_32"/>
      <w:r w:rsidRPr="00B02A0B">
        <w:t>Table </w:t>
      </w:r>
      <w:bookmarkEnd w:id="10159"/>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lastRenderedPageBreak/>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160" w:name="_CRD_5_4"/>
      <w:bookmarkStart w:id="10161" w:name="_Toc11411273"/>
      <w:bookmarkStart w:id="10162" w:name="_Toc27496532"/>
      <w:bookmarkStart w:id="10163" w:name="_Toc36108333"/>
      <w:bookmarkStart w:id="10164" w:name="_Toc44599113"/>
      <w:bookmarkStart w:id="10165" w:name="_Toc44603000"/>
      <w:bookmarkStart w:id="10166" w:name="_Toc45198177"/>
      <w:bookmarkStart w:id="10167" w:name="_Toc45696210"/>
      <w:bookmarkStart w:id="10168" w:name="_Toc51851704"/>
      <w:bookmarkStart w:id="10169" w:name="_Toc92225365"/>
      <w:bookmarkStart w:id="10170" w:name="_Toc202372662"/>
      <w:bookmarkEnd w:id="10160"/>
      <w:r w:rsidRPr="00B02A0B">
        <w:t>D.5.4</w:t>
      </w:r>
      <w:r w:rsidRPr="00B02A0B">
        <w:tab/>
        <w:t>IANA registration template</w:t>
      </w:r>
      <w:bookmarkEnd w:id="10161"/>
      <w:bookmarkEnd w:id="10162"/>
      <w:bookmarkEnd w:id="10163"/>
      <w:bookmarkEnd w:id="10164"/>
      <w:bookmarkEnd w:id="10165"/>
      <w:bookmarkEnd w:id="10166"/>
      <w:bookmarkEnd w:id="10167"/>
      <w:bookmarkEnd w:id="10168"/>
      <w:bookmarkEnd w:id="10169"/>
      <w:bookmarkEnd w:id="10170"/>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lastRenderedPageBreak/>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171" w:name="_CRD_6"/>
      <w:bookmarkStart w:id="10172" w:name="_Toc51851705"/>
      <w:bookmarkStart w:id="10173" w:name="_Toc92225366"/>
      <w:bookmarkStart w:id="10174" w:name="_Toc202372663"/>
      <w:bookmarkEnd w:id="10171"/>
      <w:r w:rsidRPr="00B02A0B">
        <w:lastRenderedPageBreak/>
        <w:t>D.6</w:t>
      </w:r>
      <w:r w:rsidRPr="00B02A0B">
        <w:tab/>
        <w:t>XML schema for regroup using preconfigured group</w:t>
      </w:r>
      <w:bookmarkEnd w:id="10172"/>
      <w:bookmarkEnd w:id="10173"/>
      <w:bookmarkEnd w:id="10174"/>
    </w:p>
    <w:p w14:paraId="21B22267" w14:textId="77777777" w:rsidR="005C310B" w:rsidRPr="00B02A0B" w:rsidRDefault="005C310B" w:rsidP="007D34FE">
      <w:pPr>
        <w:pStyle w:val="Heading2"/>
      </w:pPr>
      <w:bookmarkStart w:id="10175" w:name="_CRD_6_1"/>
      <w:bookmarkStart w:id="10176" w:name="_Toc27501716"/>
      <w:bookmarkStart w:id="10177" w:name="_Toc36049847"/>
      <w:bookmarkStart w:id="10178" w:name="_Toc45210617"/>
      <w:bookmarkStart w:id="10179" w:name="_Toc51851706"/>
      <w:bookmarkStart w:id="10180" w:name="_Toc92225367"/>
      <w:bookmarkStart w:id="10181" w:name="_Toc202372664"/>
      <w:bookmarkEnd w:id="10175"/>
      <w:r w:rsidRPr="00B02A0B">
        <w:rPr>
          <w:lang w:eastAsia="zh-CN"/>
        </w:rPr>
        <w:t>D.6</w:t>
      </w:r>
      <w:r w:rsidRPr="00B02A0B">
        <w:t>.1</w:t>
      </w:r>
      <w:r w:rsidRPr="00B02A0B">
        <w:tab/>
        <w:t>General</w:t>
      </w:r>
      <w:bookmarkEnd w:id="10176"/>
      <w:bookmarkEnd w:id="10177"/>
      <w:bookmarkEnd w:id="10178"/>
      <w:bookmarkEnd w:id="10179"/>
      <w:bookmarkEnd w:id="10180"/>
      <w:bookmarkEnd w:id="10181"/>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182" w:name="_CRD_6_2"/>
      <w:bookmarkStart w:id="10183" w:name="_Toc27501717"/>
      <w:bookmarkStart w:id="10184" w:name="_Toc36049848"/>
      <w:bookmarkStart w:id="10185" w:name="_Toc45210618"/>
      <w:bookmarkStart w:id="10186" w:name="_Toc51851707"/>
      <w:bookmarkStart w:id="10187" w:name="_Toc92225368"/>
      <w:bookmarkStart w:id="10188" w:name="_Toc202372665"/>
      <w:bookmarkEnd w:id="10182"/>
      <w:r w:rsidRPr="00B02A0B">
        <w:rPr>
          <w:lang w:val="de-DE" w:eastAsia="zh-CN"/>
        </w:rPr>
        <w:t>D.6</w:t>
      </w:r>
      <w:r w:rsidRPr="00B02A0B">
        <w:rPr>
          <w:lang w:val="de-DE"/>
        </w:rPr>
        <w:t>.2</w:t>
      </w:r>
      <w:r w:rsidRPr="00B02A0B">
        <w:rPr>
          <w:lang w:val="de-DE"/>
        </w:rPr>
        <w:tab/>
        <w:t>XML schema</w:t>
      </w:r>
      <w:bookmarkEnd w:id="10183"/>
      <w:bookmarkEnd w:id="10184"/>
      <w:bookmarkEnd w:id="10185"/>
      <w:bookmarkEnd w:id="10186"/>
      <w:bookmarkEnd w:id="10187"/>
      <w:bookmarkEnd w:id="10188"/>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lastRenderedPageBreak/>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189" w:name="_CRD_6_3"/>
      <w:bookmarkStart w:id="10190" w:name="_Toc27501718"/>
      <w:bookmarkStart w:id="10191" w:name="_Toc36049849"/>
      <w:bookmarkStart w:id="10192" w:name="_Toc45210619"/>
      <w:bookmarkStart w:id="10193" w:name="_Toc51851708"/>
      <w:bookmarkStart w:id="10194" w:name="_Toc92225369"/>
      <w:bookmarkStart w:id="10195" w:name="_Toc202372666"/>
      <w:bookmarkEnd w:id="10189"/>
      <w:r w:rsidRPr="00B02A0B">
        <w:rPr>
          <w:lang w:eastAsia="zh-CN"/>
        </w:rPr>
        <w:t>D.6</w:t>
      </w:r>
      <w:r w:rsidRPr="00B02A0B">
        <w:t>.3</w:t>
      </w:r>
      <w:r w:rsidRPr="00B02A0B">
        <w:tab/>
        <w:t>Semantic</w:t>
      </w:r>
      <w:bookmarkEnd w:id="10190"/>
      <w:bookmarkEnd w:id="10191"/>
      <w:bookmarkEnd w:id="10192"/>
      <w:bookmarkEnd w:id="10193"/>
      <w:bookmarkEnd w:id="10194"/>
      <w:bookmarkEnd w:id="10195"/>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196" w:name="_CRD_6_4"/>
      <w:bookmarkStart w:id="10197" w:name="_Toc27501719"/>
      <w:bookmarkStart w:id="10198" w:name="_Toc36049850"/>
      <w:bookmarkStart w:id="10199" w:name="_Toc45210620"/>
      <w:bookmarkStart w:id="10200" w:name="_Toc51851709"/>
      <w:bookmarkStart w:id="10201" w:name="_Toc92225370"/>
      <w:bookmarkStart w:id="10202" w:name="_Toc202372667"/>
      <w:bookmarkEnd w:id="10196"/>
      <w:r w:rsidRPr="00B02A0B">
        <w:rPr>
          <w:lang w:eastAsia="zh-CN"/>
        </w:rPr>
        <w:lastRenderedPageBreak/>
        <w:t>D.6</w:t>
      </w:r>
      <w:r w:rsidRPr="00B02A0B">
        <w:t>.4</w:t>
      </w:r>
      <w:r w:rsidRPr="00B02A0B">
        <w:tab/>
        <w:t>IANA registration template</w:t>
      </w:r>
      <w:bookmarkEnd w:id="10197"/>
      <w:bookmarkEnd w:id="10198"/>
      <w:bookmarkEnd w:id="10199"/>
      <w:bookmarkEnd w:id="10200"/>
      <w:bookmarkEnd w:id="10201"/>
      <w:bookmarkEnd w:id="10202"/>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lastRenderedPageBreak/>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203" w:name="_CRD_7"/>
      <w:bookmarkStart w:id="10204" w:name="_Toc92225371"/>
      <w:bookmarkStart w:id="10205" w:name="_Toc202372668"/>
      <w:bookmarkEnd w:id="10203"/>
      <w:r w:rsidRPr="00B02A0B">
        <w:t>D.7</w:t>
      </w:r>
      <w:r w:rsidRPr="00B02A0B">
        <w:tab/>
        <w:t>XML schema for control of communications storage</w:t>
      </w:r>
      <w:bookmarkEnd w:id="10204"/>
      <w:bookmarkEnd w:id="10205"/>
    </w:p>
    <w:p w14:paraId="0065A941" w14:textId="77777777" w:rsidR="005C310B" w:rsidRPr="00B02A0B" w:rsidRDefault="005C310B" w:rsidP="007D34FE">
      <w:pPr>
        <w:pStyle w:val="Heading2"/>
      </w:pPr>
      <w:bookmarkStart w:id="10206" w:name="_CRD_7_1"/>
      <w:bookmarkStart w:id="10207" w:name="_Toc92225372"/>
      <w:bookmarkStart w:id="10208" w:name="_Toc202372669"/>
      <w:bookmarkEnd w:id="10206"/>
      <w:r w:rsidRPr="00B02A0B">
        <w:rPr>
          <w:lang w:eastAsia="zh-CN"/>
        </w:rPr>
        <w:t>D.</w:t>
      </w:r>
      <w:r w:rsidRPr="00B02A0B">
        <w:rPr>
          <w:lang w:val="hr-HR" w:eastAsia="zh-CN"/>
        </w:rPr>
        <w:t>7</w:t>
      </w:r>
      <w:r w:rsidRPr="00B02A0B">
        <w:t>.1</w:t>
      </w:r>
      <w:r w:rsidRPr="00B02A0B">
        <w:tab/>
        <w:t>General</w:t>
      </w:r>
      <w:bookmarkEnd w:id="10207"/>
      <w:bookmarkEnd w:id="10208"/>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209" w:name="_CRD_7_2"/>
      <w:bookmarkStart w:id="10210" w:name="_Toc92225373"/>
      <w:bookmarkStart w:id="10211" w:name="_Toc202372670"/>
      <w:bookmarkEnd w:id="10209"/>
      <w:r w:rsidRPr="00B02A0B">
        <w:rPr>
          <w:lang w:val="de-DE" w:eastAsia="zh-CN"/>
        </w:rPr>
        <w:t>D.7</w:t>
      </w:r>
      <w:r w:rsidRPr="00B02A0B">
        <w:rPr>
          <w:lang w:val="de-DE"/>
        </w:rPr>
        <w:t>.2</w:t>
      </w:r>
      <w:r w:rsidRPr="00B02A0B">
        <w:rPr>
          <w:lang w:val="de-DE"/>
        </w:rPr>
        <w:tab/>
        <w:t>XML schema</w:t>
      </w:r>
      <w:bookmarkEnd w:id="10210"/>
      <w:bookmarkEnd w:id="10211"/>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lastRenderedPageBreak/>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212" w:name="_CRD_7_3"/>
      <w:bookmarkStart w:id="10213" w:name="_Toc92225374"/>
      <w:bookmarkStart w:id="10214" w:name="_Toc202372671"/>
      <w:bookmarkEnd w:id="10212"/>
      <w:r w:rsidRPr="00B02A0B">
        <w:rPr>
          <w:lang w:eastAsia="zh-CN"/>
        </w:rPr>
        <w:t>D.</w:t>
      </w:r>
      <w:r w:rsidRPr="00B02A0B">
        <w:rPr>
          <w:lang w:val="hr-HR" w:eastAsia="zh-CN"/>
        </w:rPr>
        <w:t>7</w:t>
      </w:r>
      <w:r w:rsidRPr="00B02A0B">
        <w:t>.3</w:t>
      </w:r>
      <w:r w:rsidRPr="00B02A0B">
        <w:tab/>
        <w:t>Semantic</w:t>
      </w:r>
      <w:bookmarkEnd w:id="10213"/>
      <w:bookmarkEnd w:id="10214"/>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215" w:name="_CRD_7_4"/>
      <w:bookmarkStart w:id="10216" w:name="_Toc92225375"/>
      <w:bookmarkStart w:id="10217" w:name="_Toc202372672"/>
      <w:bookmarkEnd w:id="10215"/>
      <w:r w:rsidRPr="00B02A0B">
        <w:rPr>
          <w:lang w:eastAsia="zh-CN"/>
        </w:rPr>
        <w:t>D.</w:t>
      </w:r>
      <w:r w:rsidRPr="00B02A0B">
        <w:rPr>
          <w:lang w:val="hr-HR" w:eastAsia="zh-CN"/>
        </w:rPr>
        <w:t>7</w:t>
      </w:r>
      <w:r w:rsidRPr="00B02A0B">
        <w:t>.4</w:t>
      </w:r>
      <w:r w:rsidRPr="00B02A0B">
        <w:tab/>
        <w:t>IANA registration template</w:t>
      </w:r>
      <w:bookmarkEnd w:id="10216"/>
      <w:bookmarkEnd w:id="10217"/>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lastRenderedPageBreak/>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lastRenderedPageBreak/>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218" w:name="_CRD_8"/>
      <w:bookmarkStart w:id="10219" w:name="_Toc202372673"/>
      <w:bookmarkEnd w:id="10218"/>
      <w:r>
        <w:t>D.8</w:t>
      </w:r>
      <w:r w:rsidRPr="0079589D">
        <w:tab/>
        <w:t xml:space="preserve">XML schema for </w:t>
      </w:r>
      <w:r>
        <w:t>5G MB</w:t>
      </w:r>
      <w:r w:rsidRPr="0079589D">
        <w:t>S usage information</w:t>
      </w:r>
      <w:bookmarkEnd w:id="10219"/>
    </w:p>
    <w:p w14:paraId="58CD5FCD" w14:textId="77777777" w:rsidR="00212221" w:rsidRPr="0073469F" w:rsidRDefault="00212221" w:rsidP="00212221">
      <w:pPr>
        <w:pStyle w:val="Heading2"/>
      </w:pPr>
      <w:bookmarkStart w:id="10220" w:name="_CRD_8_1"/>
      <w:bookmarkStart w:id="10221" w:name="_Toc20153165"/>
      <w:bookmarkStart w:id="10222" w:name="_Toc27495830"/>
      <w:bookmarkStart w:id="10223" w:name="_Toc36109298"/>
      <w:bookmarkStart w:id="10224" w:name="_Toc45195086"/>
      <w:bookmarkStart w:id="10225" w:name="_Toc123630213"/>
      <w:bookmarkStart w:id="10226" w:name="_Toc202372674"/>
      <w:bookmarkEnd w:id="10220"/>
      <w:r>
        <w:t>D.8</w:t>
      </w:r>
      <w:r w:rsidRPr="0073469F">
        <w:t>.1</w:t>
      </w:r>
      <w:r w:rsidRPr="0073469F">
        <w:tab/>
        <w:t>General</w:t>
      </w:r>
      <w:bookmarkEnd w:id="10221"/>
      <w:bookmarkEnd w:id="10222"/>
      <w:bookmarkEnd w:id="10223"/>
      <w:bookmarkEnd w:id="10224"/>
      <w:bookmarkEnd w:id="10225"/>
      <w:bookmarkEnd w:id="10226"/>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227" w:name="_CRD_8_2"/>
      <w:bookmarkStart w:id="10228" w:name="_Toc20153166"/>
      <w:bookmarkStart w:id="10229" w:name="_Toc27495831"/>
      <w:bookmarkStart w:id="10230" w:name="_Toc36109299"/>
      <w:bookmarkStart w:id="10231" w:name="_Toc45195087"/>
      <w:bookmarkStart w:id="10232" w:name="_Toc123630214"/>
      <w:bookmarkStart w:id="10233" w:name="_Toc202372675"/>
      <w:bookmarkEnd w:id="10227"/>
      <w:r>
        <w:t>D.8</w:t>
      </w:r>
      <w:r w:rsidRPr="0073469F">
        <w:t>.2</w:t>
      </w:r>
      <w:r w:rsidRPr="0073469F">
        <w:tab/>
        <w:t>XML schema</w:t>
      </w:r>
      <w:bookmarkEnd w:id="10228"/>
      <w:bookmarkEnd w:id="10229"/>
      <w:bookmarkEnd w:id="10230"/>
      <w:bookmarkEnd w:id="10231"/>
      <w:bookmarkEnd w:id="10232"/>
      <w:bookmarkEnd w:id="10233"/>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lastRenderedPageBreak/>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Pr="00C21CB3" w:rsidRDefault="00212221" w:rsidP="00212221">
      <w:pPr>
        <w:pStyle w:val="PL"/>
        <w:rPr>
          <w:lang w:val="fr-FR"/>
        </w:rPr>
      </w:pPr>
      <w:r>
        <w:tab/>
      </w:r>
      <w:r>
        <w:tab/>
      </w:r>
      <w:r w:rsidRPr="00C21CB3">
        <w:rPr>
          <w:lang w:val="fr-FR"/>
        </w:rPr>
        <w:t>&lt;xs:restriction base="xs:integer"&gt;</w:t>
      </w:r>
    </w:p>
    <w:p w14:paraId="58779016" w14:textId="77777777" w:rsidR="00212221" w:rsidRDefault="00212221" w:rsidP="00212221">
      <w:pPr>
        <w:pStyle w:val="PL"/>
      </w:pPr>
      <w:r w:rsidRPr="00C21CB3">
        <w:rPr>
          <w:lang w:val="fr-FR"/>
        </w:rPr>
        <w:tab/>
      </w:r>
      <w:r w:rsidRPr="00C21CB3">
        <w:rPr>
          <w:lang w:val="fr-FR"/>
        </w:rPr>
        <w:tab/>
      </w:r>
      <w:r w:rsidRPr="00C21CB3">
        <w:rPr>
          <w:lang w:val="fr-FR"/>
        </w:rPr>
        <w:tab/>
      </w:r>
      <w:r>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lastRenderedPageBreak/>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lastRenderedPageBreak/>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234" w:name="_CRD_8_3"/>
      <w:bookmarkStart w:id="10235" w:name="_Toc202372676"/>
      <w:bookmarkEnd w:id="10234"/>
      <w:r>
        <w:t>D.8</w:t>
      </w:r>
      <w:r w:rsidRPr="0073469F">
        <w:t>.3</w:t>
      </w:r>
      <w:r w:rsidRPr="0073469F">
        <w:tab/>
        <w:t>Semantic</w:t>
      </w:r>
      <w:bookmarkEnd w:id="10235"/>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w:t>
      </w:r>
      <w:r>
        <w:lastRenderedPageBreak/>
        <w:t xml:space="preserve">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lastRenderedPageBreak/>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236" w:name="_CRD_8_4"/>
      <w:bookmarkStart w:id="10237" w:name="_Toc20156503"/>
      <w:bookmarkStart w:id="10238" w:name="_Toc27501694"/>
      <w:bookmarkStart w:id="10239" w:name="_Toc36049825"/>
      <w:bookmarkStart w:id="10240" w:name="_Toc45210595"/>
      <w:bookmarkStart w:id="10241" w:name="_Toc51861422"/>
      <w:bookmarkStart w:id="10242" w:name="_Toc114756374"/>
      <w:bookmarkStart w:id="10243" w:name="_Toc202372677"/>
      <w:bookmarkEnd w:id="10236"/>
      <w:r>
        <w:t>D.8</w:t>
      </w:r>
      <w:r w:rsidRPr="0073469F">
        <w:t>.4</w:t>
      </w:r>
      <w:r w:rsidRPr="0073469F">
        <w:tab/>
        <w:t>IANA registration template</w:t>
      </w:r>
      <w:bookmarkEnd w:id="10237"/>
      <w:bookmarkEnd w:id="10238"/>
      <w:bookmarkEnd w:id="10239"/>
      <w:bookmarkEnd w:id="10240"/>
      <w:bookmarkEnd w:id="10241"/>
      <w:bookmarkEnd w:id="10242"/>
      <w:bookmarkEnd w:id="10243"/>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244" w:name="MCCQCTEMPBM_00000230"/>
      <w:bookmarkStart w:id="10245" w:name="MCCQCTEMPBM_00000258"/>
      <w:r w:rsidRPr="0073469F">
        <w:t xml:space="preserve"> section </w:t>
      </w:r>
      <w:bookmarkEnd w:id="10244"/>
      <w:bookmarkEnd w:id="10245"/>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246" w:name="MCCQCTEMPBM_00000231"/>
      <w:bookmarkStart w:id="10247" w:name="MCCQCTEMPBM_00000259"/>
      <w:r w:rsidRPr="0073469F">
        <w:t xml:space="preserve"> section </w:t>
      </w:r>
      <w:bookmarkEnd w:id="10246"/>
      <w:bookmarkEnd w:id="10247"/>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248" w:name="MCCQCTEMPBM_00000232"/>
      <w:bookmarkStart w:id="10249" w:name="MCCQCTEMPBM_00000260"/>
      <w:r w:rsidRPr="0073469F">
        <w:t xml:space="preserve"> section </w:t>
      </w:r>
      <w:bookmarkEnd w:id="10248"/>
      <w:bookmarkEnd w:id="10249"/>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lastRenderedPageBreak/>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250" w:name="MCCQCTEMPBM_00000233"/>
      <w:bookmarkStart w:id="10251" w:name="MCCQCTEMPBM_00000261"/>
      <w:r w:rsidRPr="0073469F">
        <w:t xml:space="preserve"> section </w:t>
      </w:r>
      <w:bookmarkEnd w:id="10250"/>
      <w:bookmarkEnd w:id="10251"/>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252" w:name="_CRAnnexEnormative"/>
      <w:bookmarkEnd w:id="10252"/>
      <w:r w:rsidRPr="00B02A0B">
        <w:br w:type="page"/>
      </w:r>
      <w:bookmarkStart w:id="10253" w:name="_Toc20215972"/>
      <w:bookmarkStart w:id="10254" w:name="_Toc27496533"/>
      <w:bookmarkStart w:id="10255" w:name="_Toc36108334"/>
      <w:bookmarkStart w:id="10256" w:name="_Toc44599114"/>
      <w:bookmarkStart w:id="10257" w:name="_Toc44603001"/>
      <w:bookmarkStart w:id="10258" w:name="_Toc45198178"/>
      <w:bookmarkStart w:id="10259" w:name="_Toc45696211"/>
      <w:bookmarkStart w:id="10260" w:name="_Toc51851710"/>
      <w:bookmarkStart w:id="10261" w:name="_Toc92225376"/>
      <w:bookmarkStart w:id="10262" w:name="historyclause"/>
      <w:bookmarkStart w:id="10263" w:name="_Toc202372678"/>
      <w:r w:rsidRPr="00B02A0B">
        <w:lastRenderedPageBreak/>
        <w:t>Annex E (normative):</w:t>
      </w:r>
      <w:r w:rsidRPr="00B02A0B">
        <w:br/>
        <w:t>IANA registration forms</w:t>
      </w:r>
      <w:bookmarkEnd w:id="10253"/>
      <w:bookmarkEnd w:id="10254"/>
      <w:bookmarkEnd w:id="10255"/>
      <w:bookmarkEnd w:id="10256"/>
      <w:bookmarkEnd w:id="10257"/>
      <w:bookmarkEnd w:id="10258"/>
      <w:bookmarkEnd w:id="10259"/>
      <w:bookmarkEnd w:id="10260"/>
      <w:bookmarkEnd w:id="10261"/>
      <w:bookmarkEnd w:id="10263"/>
    </w:p>
    <w:p w14:paraId="6B590415" w14:textId="77777777" w:rsidR="005C310B" w:rsidRPr="00B02A0B" w:rsidRDefault="005C310B" w:rsidP="007D34FE">
      <w:pPr>
        <w:pStyle w:val="Heading1"/>
      </w:pPr>
      <w:bookmarkStart w:id="10264" w:name="_CRE_1"/>
      <w:bookmarkStart w:id="10265" w:name="_Toc20215973"/>
      <w:bookmarkStart w:id="10266" w:name="_Toc27496534"/>
      <w:bookmarkStart w:id="10267" w:name="_Toc36108335"/>
      <w:bookmarkStart w:id="10268" w:name="_Toc44599115"/>
      <w:bookmarkStart w:id="10269" w:name="_Toc44603002"/>
      <w:bookmarkStart w:id="10270" w:name="_Toc45198179"/>
      <w:bookmarkStart w:id="10271" w:name="_Toc45696212"/>
      <w:bookmarkStart w:id="10272" w:name="_Toc51851711"/>
      <w:bookmarkStart w:id="10273" w:name="_Toc92225377"/>
      <w:bookmarkStart w:id="10274" w:name="_Toc202372679"/>
      <w:bookmarkEnd w:id="10264"/>
      <w:r w:rsidRPr="00B02A0B">
        <w:t>E.1</w:t>
      </w:r>
      <w:r w:rsidRPr="00B02A0B">
        <w:tab/>
        <w:t>MIME type for transporting MCData signalling content</w:t>
      </w:r>
      <w:bookmarkEnd w:id="10265"/>
      <w:bookmarkEnd w:id="10266"/>
      <w:bookmarkEnd w:id="10267"/>
      <w:bookmarkEnd w:id="10268"/>
      <w:bookmarkEnd w:id="10269"/>
      <w:bookmarkEnd w:id="10270"/>
      <w:bookmarkEnd w:id="10271"/>
      <w:bookmarkEnd w:id="10272"/>
      <w:bookmarkEnd w:id="10273"/>
      <w:bookmarkEnd w:id="10274"/>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275" w:name="_CRE_2"/>
      <w:bookmarkStart w:id="10276" w:name="_Toc20215974"/>
      <w:bookmarkStart w:id="10277" w:name="_Toc27496535"/>
      <w:bookmarkStart w:id="10278" w:name="_Toc36108336"/>
      <w:bookmarkStart w:id="10279" w:name="_Toc44599116"/>
      <w:bookmarkStart w:id="10280" w:name="_Toc44603003"/>
      <w:bookmarkStart w:id="10281" w:name="_Toc45198180"/>
      <w:bookmarkStart w:id="10282" w:name="_Toc45696213"/>
      <w:bookmarkStart w:id="10283" w:name="_Toc51851712"/>
      <w:bookmarkStart w:id="10284" w:name="_Toc92225378"/>
      <w:bookmarkStart w:id="10285" w:name="_Toc202372680"/>
      <w:bookmarkEnd w:id="10275"/>
      <w:r w:rsidRPr="00B02A0B">
        <w:t>E.2</w:t>
      </w:r>
      <w:r w:rsidRPr="00B02A0B">
        <w:tab/>
        <w:t>MIME type for transporting MCData payload content</w:t>
      </w:r>
      <w:bookmarkEnd w:id="10276"/>
      <w:bookmarkEnd w:id="10277"/>
      <w:bookmarkEnd w:id="10278"/>
      <w:bookmarkEnd w:id="10279"/>
      <w:bookmarkEnd w:id="10280"/>
      <w:bookmarkEnd w:id="10281"/>
      <w:bookmarkEnd w:id="10282"/>
      <w:bookmarkEnd w:id="10283"/>
      <w:bookmarkEnd w:id="10284"/>
      <w:bookmarkEnd w:id="10285"/>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286" w:name="_CRAnnexFnormative"/>
      <w:bookmarkEnd w:id="10286"/>
      <w:r w:rsidRPr="00B02A0B">
        <w:rPr>
          <w:rFonts w:eastAsia="Malgun Gothic"/>
        </w:rPr>
        <w:br w:type="page"/>
      </w:r>
      <w:bookmarkStart w:id="10287" w:name="_Toc20215975"/>
      <w:bookmarkStart w:id="10288" w:name="_Toc27496536"/>
      <w:bookmarkStart w:id="10289" w:name="_Toc36108337"/>
      <w:bookmarkStart w:id="10290" w:name="_Toc44599117"/>
      <w:bookmarkStart w:id="10291" w:name="_Toc44603004"/>
      <w:bookmarkStart w:id="10292" w:name="_Toc45198181"/>
      <w:bookmarkStart w:id="10293" w:name="_Toc45696214"/>
      <w:bookmarkStart w:id="10294" w:name="_Toc51851713"/>
      <w:bookmarkStart w:id="10295" w:name="_Toc92225379"/>
      <w:bookmarkStart w:id="10296" w:name="_Toc202372681"/>
      <w:r w:rsidRPr="00B02A0B">
        <w:lastRenderedPageBreak/>
        <w:t>Annex F (normative):</w:t>
      </w:r>
      <w:r w:rsidRPr="00B02A0B">
        <w:br/>
        <w:t>Timers</w:t>
      </w:r>
      <w:bookmarkEnd w:id="10287"/>
      <w:bookmarkEnd w:id="10288"/>
      <w:bookmarkEnd w:id="10289"/>
      <w:bookmarkEnd w:id="10290"/>
      <w:bookmarkEnd w:id="10291"/>
      <w:bookmarkEnd w:id="10292"/>
      <w:bookmarkEnd w:id="10293"/>
      <w:bookmarkEnd w:id="10294"/>
      <w:bookmarkEnd w:id="10295"/>
      <w:bookmarkEnd w:id="10296"/>
    </w:p>
    <w:p w14:paraId="2A3D8AF8" w14:textId="77777777" w:rsidR="005C310B" w:rsidRPr="00B02A0B" w:rsidRDefault="005C310B" w:rsidP="007D34FE">
      <w:pPr>
        <w:pStyle w:val="Heading1"/>
      </w:pPr>
      <w:bookmarkStart w:id="10297" w:name="_CRF_1"/>
      <w:bookmarkStart w:id="10298" w:name="_Toc20215976"/>
      <w:bookmarkStart w:id="10299" w:name="_Toc27496537"/>
      <w:bookmarkStart w:id="10300" w:name="_Toc36108338"/>
      <w:bookmarkStart w:id="10301" w:name="_Toc44599118"/>
      <w:bookmarkStart w:id="10302" w:name="_Toc44603005"/>
      <w:bookmarkStart w:id="10303" w:name="_Toc45198182"/>
      <w:bookmarkStart w:id="10304" w:name="_Toc45696215"/>
      <w:bookmarkStart w:id="10305" w:name="_Toc51851714"/>
      <w:bookmarkStart w:id="10306" w:name="_Toc92225380"/>
      <w:bookmarkStart w:id="10307" w:name="_Toc202372682"/>
      <w:bookmarkEnd w:id="10297"/>
      <w:r w:rsidRPr="00B02A0B">
        <w:t>F.1</w:t>
      </w:r>
      <w:r w:rsidRPr="00B02A0B">
        <w:tab/>
        <w:t>General</w:t>
      </w:r>
      <w:bookmarkEnd w:id="10298"/>
      <w:bookmarkEnd w:id="10299"/>
      <w:bookmarkEnd w:id="10300"/>
      <w:bookmarkEnd w:id="10301"/>
      <w:bookmarkEnd w:id="10302"/>
      <w:bookmarkEnd w:id="10303"/>
      <w:bookmarkEnd w:id="10304"/>
      <w:bookmarkEnd w:id="10305"/>
      <w:bookmarkEnd w:id="10306"/>
      <w:bookmarkEnd w:id="10307"/>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308" w:name="_CRF_2"/>
      <w:bookmarkStart w:id="10309" w:name="_Toc20215977"/>
      <w:bookmarkStart w:id="10310" w:name="_Toc27496538"/>
      <w:bookmarkStart w:id="10311" w:name="_Toc36108339"/>
      <w:bookmarkStart w:id="10312" w:name="_Toc44599119"/>
      <w:bookmarkStart w:id="10313" w:name="_Toc44603006"/>
      <w:bookmarkStart w:id="10314" w:name="_Toc45198183"/>
      <w:bookmarkStart w:id="10315" w:name="_Toc45696216"/>
      <w:bookmarkStart w:id="10316" w:name="_Toc51851715"/>
      <w:bookmarkStart w:id="10317" w:name="_Toc92225381"/>
      <w:bookmarkStart w:id="10318" w:name="_Toc202372683"/>
      <w:bookmarkEnd w:id="10308"/>
      <w:r w:rsidRPr="00B02A0B">
        <w:t>F.2</w:t>
      </w:r>
      <w:r w:rsidRPr="00B02A0B">
        <w:tab/>
        <w:t>On-network timers</w:t>
      </w:r>
      <w:bookmarkEnd w:id="10309"/>
      <w:bookmarkEnd w:id="10310"/>
      <w:bookmarkEnd w:id="10311"/>
      <w:bookmarkEnd w:id="10312"/>
      <w:bookmarkEnd w:id="10313"/>
      <w:bookmarkEnd w:id="10314"/>
      <w:bookmarkEnd w:id="10315"/>
      <w:bookmarkEnd w:id="10316"/>
      <w:bookmarkEnd w:id="10317"/>
      <w:bookmarkEnd w:id="10318"/>
    </w:p>
    <w:p w14:paraId="32DF18F1" w14:textId="77777777" w:rsidR="005C310B" w:rsidRPr="00B02A0B" w:rsidRDefault="005C310B" w:rsidP="007D34FE">
      <w:pPr>
        <w:pStyle w:val="Heading2"/>
      </w:pPr>
      <w:bookmarkStart w:id="10319" w:name="_CRF_2_1"/>
      <w:bookmarkStart w:id="10320" w:name="_Toc20215978"/>
      <w:bookmarkStart w:id="10321" w:name="_Toc27496539"/>
      <w:bookmarkStart w:id="10322" w:name="_Toc36108340"/>
      <w:bookmarkStart w:id="10323" w:name="_Toc44599120"/>
      <w:bookmarkStart w:id="10324" w:name="_Toc44603007"/>
      <w:bookmarkStart w:id="10325" w:name="_Toc45198184"/>
      <w:bookmarkStart w:id="10326" w:name="_Toc45696217"/>
      <w:bookmarkStart w:id="10327" w:name="_Toc51851716"/>
      <w:bookmarkStart w:id="10328" w:name="_Toc92225382"/>
      <w:bookmarkStart w:id="10329" w:name="_Toc202372684"/>
      <w:bookmarkEnd w:id="10319"/>
      <w:r w:rsidRPr="00B02A0B">
        <w:t>F.2.1</w:t>
      </w:r>
      <w:r w:rsidRPr="00B02A0B">
        <w:tab/>
        <w:t>Timers in the participating MCData function</w:t>
      </w:r>
      <w:bookmarkEnd w:id="10320"/>
      <w:bookmarkEnd w:id="10321"/>
      <w:bookmarkEnd w:id="10322"/>
      <w:bookmarkEnd w:id="10323"/>
      <w:bookmarkEnd w:id="10324"/>
      <w:bookmarkEnd w:id="10325"/>
      <w:bookmarkEnd w:id="10326"/>
      <w:bookmarkEnd w:id="10327"/>
      <w:bookmarkEnd w:id="10328"/>
      <w:bookmarkEnd w:id="10329"/>
    </w:p>
    <w:p w14:paraId="33CC940B" w14:textId="77777777" w:rsidR="005C310B" w:rsidRPr="00B02A0B" w:rsidRDefault="005C310B" w:rsidP="005C310B">
      <w:pPr>
        <w:pStyle w:val="TH"/>
      </w:pPr>
      <w:bookmarkStart w:id="10330" w:name="_CRTableF_2_11"/>
      <w:r w:rsidRPr="00B02A0B">
        <w:t>Table </w:t>
      </w:r>
      <w:bookmarkEnd w:id="10330"/>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331" w:name="_CRF_2_2"/>
      <w:bookmarkStart w:id="10332" w:name="_Toc20215979"/>
      <w:bookmarkStart w:id="10333" w:name="_Toc27496540"/>
      <w:bookmarkStart w:id="10334" w:name="_Toc36108341"/>
      <w:bookmarkStart w:id="10335" w:name="_Toc44599121"/>
      <w:bookmarkStart w:id="10336" w:name="_Toc44603008"/>
      <w:bookmarkStart w:id="10337" w:name="_Toc45198185"/>
      <w:bookmarkStart w:id="10338" w:name="_Toc45696218"/>
      <w:bookmarkStart w:id="10339" w:name="_Toc51851717"/>
      <w:bookmarkStart w:id="10340" w:name="_Toc92225383"/>
      <w:bookmarkStart w:id="10341" w:name="_Toc202372685"/>
      <w:bookmarkEnd w:id="10331"/>
      <w:r w:rsidRPr="00B02A0B">
        <w:lastRenderedPageBreak/>
        <w:t>F.2.2</w:t>
      </w:r>
      <w:r w:rsidRPr="00B02A0B">
        <w:tab/>
        <w:t>Timers in the controlling MCData function</w:t>
      </w:r>
      <w:bookmarkEnd w:id="10332"/>
      <w:bookmarkEnd w:id="10333"/>
      <w:bookmarkEnd w:id="10334"/>
      <w:bookmarkEnd w:id="10335"/>
      <w:bookmarkEnd w:id="10336"/>
      <w:bookmarkEnd w:id="10337"/>
      <w:bookmarkEnd w:id="10338"/>
      <w:bookmarkEnd w:id="10339"/>
      <w:bookmarkEnd w:id="10340"/>
      <w:bookmarkEnd w:id="10341"/>
    </w:p>
    <w:p w14:paraId="1D1E0490" w14:textId="77777777" w:rsidR="005C310B" w:rsidRPr="00B02A0B" w:rsidRDefault="005C310B" w:rsidP="005C310B">
      <w:pPr>
        <w:pStyle w:val="TH"/>
      </w:pPr>
      <w:bookmarkStart w:id="10342" w:name="_CRTableF_2_21"/>
      <w:r w:rsidRPr="00B02A0B">
        <w:t>Table </w:t>
      </w:r>
      <w:bookmarkEnd w:id="10342"/>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343" w:name="_CRF_2_3"/>
      <w:bookmarkStart w:id="10344" w:name="_Toc20215980"/>
      <w:bookmarkStart w:id="10345" w:name="_Toc27496541"/>
      <w:bookmarkStart w:id="10346" w:name="_Toc36108342"/>
      <w:bookmarkStart w:id="10347" w:name="_Toc44599122"/>
      <w:bookmarkStart w:id="10348" w:name="_Toc44603009"/>
      <w:bookmarkStart w:id="10349" w:name="_Toc45198186"/>
      <w:bookmarkStart w:id="10350" w:name="_Toc45696219"/>
      <w:bookmarkStart w:id="10351" w:name="_Toc51851718"/>
      <w:bookmarkStart w:id="10352" w:name="_Toc92225384"/>
      <w:bookmarkStart w:id="10353" w:name="_Toc202372686"/>
      <w:bookmarkEnd w:id="10343"/>
      <w:r w:rsidRPr="00B02A0B">
        <w:lastRenderedPageBreak/>
        <w:t>F.2.3</w:t>
      </w:r>
      <w:r w:rsidRPr="00B02A0B">
        <w:tab/>
        <w:t>Timers in the MCData UE</w:t>
      </w:r>
      <w:bookmarkEnd w:id="10344"/>
      <w:bookmarkEnd w:id="10345"/>
      <w:bookmarkEnd w:id="10346"/>
      <w:bookmarkEnd w:id="10347"/>
      <w:bookmarkEnd w:id="10348"/>
      <w:bookmarkEnd w:id="10349"/>
      <w:bookmarkEnd w:id="10350"/>
      <w:bookmarkEnd w:id="10351"/>
      <w:bookmarkEnd w:id="10352"/>
      <w:bookmarkEnd w:id="10353"/>
    </w:p>
    <w:p w14:paraId="78E1DD1C" w14:textId="77777777" w:rsidR="005C310B" w:rsidRPr="00B02A0B" w:rsidRDefault="005C310B" w:rsidP="005C310B">
      <w:pPr>
        <w:pStyle w:val="TH"/>
      </w:pPr>
      <w:bookmarkStart w:id="10354" w:name="_CRTableF_2_31"/>
      <w:r w:rsidRPr="00B02A0B">
        <w:t>Table </w:t>
      </w:r>
      <w:bookmarkEnd w:id="10354"/>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355" w:name="_CRF_3"/>
      <w:bookmarkStart w:id="10356" w:name="_Toc20215981"/>
      <w:bookmarkStart w:id="10357" w:name="_Toc27496542"/>
      <w:bookmarkStart w:id="10358" w:name="_Toc36108343"/>
      <w:bookmarkStart w:id="10359" w:name="_Toc44599123"/>
      <w:bookmarkStart w:id="10360" w:name="_Toc44603010"/>
      <w:bookmarkStart w:id="10361" w:name="_Toc45198187"/>
      <w:bookmarkStart w:id="10362" w:name="_Toc45696220"/>
      <w:bookmarkStart w:id="10363" w:name="_Toc51851719"/>
      <w:bookmarkStart w:id="10364" w:name="_Toc92225385"/>
      <w:bookmarkStart w:id="10365" w:name="_Toc202372687"/>
      <w:bookmarkEnd w:id="10355"/>
      <w:r w:rsidRPr="00B02A0B">
        <w:rPr>
          <w:rFonts w:eastAsia="Malgun Gothic"/>
        </w:rPr>
        <w:t>F.3</w:t>
      </w:r>
      <w:r w:rsidRPr="00B02A0B">
        <w:rPr>
          <w:rFonts w:eastAsia="Malgun Gothic"/>
        </w:rPr>
        <w:tab/>
        <w:t>Off-network timers</w:t>
      </w:r>
      <w:bookmarkEnd w:id="10356"/>
      <w:bookmarkEnd w:id="10357"/>
      <w:bookmarkEnd w:id="10358"/>
      <w:bookmarkEnd w:id="10359"/>
      <w:bookmarkEnd w:id="10360"/>
      <w:bookmarkEnd w:id="10361"/>
      <w:bookmarkEnd w:id="10362"/>
      <w:bookmarkEnd w:id="10363"/>
      <w:bookmarkEnd w:id="10364"/>
      <w:bookmarkEnd w:id="10365"/>
    </w:p>
    <w:p w14:paraId="4AEA7C17" w14:textId="77777777" w:rsidR="005C310B" w:rsidRPr="00B02A0B" w:rsidRDefault="005C310B" w:rsidP="007D34FE">
      <w:pPr>
        <w:pStyle w:val="Heading2"/>
      </w:pPr>
      <w:bookmarkStart w:id="10366" w:name="_CRF_3_1"/>
      <w:bookmarkStart w:id="10367" w:name="_Toc20215982"/>
      <w:bookmarkStart w:id="10368" w:name="_Toc27496543"/>
      <w:bookmarkStart w:id="10369" w:name="_Toc36108344"/>
      <w:bookmarkStart w:id="10370" w:name="_Toc44599124"/>
      <w:bookmarkStart w:id="10371" w:name="_Toc44603011"/>
      <w:bookmarkStart w:id="10372" w:name="_Toc45198188"/>
      <w:bookmarkStart w:id="10373" w:name="_Toc45696221"/>
      <w:bookmarkStart w:id="10374" w:name="_Toc51851720"/>
      <w:bookmarkStart w:id="10375" w:name="_Toc92225386"/>
      <w:bookmarkStart w:id="10376" w:name="_Toc202372688"/>
      <w:bookmarkEnd w:id="10366"/>
      <w:r w:rsidRPr="00B02A0B">
        <w:t>F.3.1</w:t>
      </w:r>
      <w:r w:rsidRPr="00B02A0B">
        <w:tab/>
        <w:t>Timers in off-network SDS</w:t>
      </w:r>
      <w:bookmarkEnd w:id="10367"/>
      <w:bookmarkEnd w:id="10368"/>
      <w:bookmarkEnd w:id="10369"/>
      <w:bookmarkEnd w:id="10370"/>
      <w:bookmarkEnd w:id="10371"/>
      <w:bookmarkEnd w:id="10372"/>
      <w:bookmarkEnd w:id="10373"/>
      <w:bookmarkEnd w:id="10374"/>
      <w:bookmarkEnd w:id="10375"/>
      <w:bookmarkEnd w:id="10376"/>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377" w:name="_CRTableF_3_11"/>
      <w:r w:rsidRPr="00B02A0B">
        <w:lastRenderedPageBreak/>
        <w:t>Table </w:t>
      </w:r>
      <w:bookmarkEnd w:id="10377"/>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378" w:name="_CRF_3_2"/>
      <w:bookmarkStart w:id="10379" w:name="_Toc11260748"/>
      <w:bookmarkStart w:id="10380" w:name="_Toc27496544"/>
      <w:bookmarkStart w:id="10381" w:name="_Toc36108345"/>
      <w:bookmarkStart w:id="10382" w:name="_Toc44599125"/>
      <w:bookmarkStart w:id="10383" w:name="_Toc44603012"/>
      <w:bookmarkStart w:id="10384" w:name="_Toc45198189"/>
      <w:bookmarkStart w:id="10385" w:name="_Toc45696222"/>
      <w:bookmarkStart w:id="10386" w:name="_Toc51851721"/>
      <w:bookmarkStart w:id="10387" w:name="_Toc92225387"/>
      <w:bookmarkStart w:id="10388" w:name="_Toc202372689"/>
      <w:bookmarkEnd w:id="10378"/>
      <w:r w:rsidRPr="00B02A0B">
        <w:rPr>
          <w:rFonts w:eastAsia="Malgun Gothic"/>
        </w:rPr>
        <w:t>F.3.2</w:t>
      </w:r>
      <w:r w:rsidRPr="00B02A0B">
        <w:rPr>
          <w:rFonts w:eastAsia="Malgun Gothic"/>
        </w:rPr>
        <w:tab/>
        <w:t>Timers in off-network emergency alert</w:t>
      </w:r>
      <w:bookmarkEnd w:id="10379"/>
      <w:bookmarkEnd w:id="10380"/>
      <w:bookmarkEnd w:id="10381"/>
      <w:bookmarkEnd w:id="10382"/>
      <w:bookmarkEnd w:id="10383"/>
      <w:bookmarkEnd w:id="10384"/>
      <w:bookmarkEnd w:id="10385"/>
      <w:bookmarkEnd w:id="10386"/>
      <w:bookmarkEnd w:id="10387"/>
      <w:bookmarkEnd w:id="10388"/>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389" w:name="_CRTableF_3_21"/>
      <w:r w:rsidRPr="00B02A0B">
        <w:lastRenderedPageBreak/>
        <w:t>Table </w:t>
      </w:r>
      <w:bookmarkEnd w:id="10389"/>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390" w:name="_CRAnnexGnormative"/>
      <w:bookmarkEnd w:id="10390"/>
      <w:r w:rsidRPr="00B02A0B">
        <w:br w:type="page"/>
      </w:r>
      <w:bookmarkStart w:id="10391" w:name="_Toc20215983"/>
      <w:bookmarkStart w:id="10392" w:name="_Toc27496545"/>
      <w:bookmarkStart w:id="10393" w:name="_Toc36108346"/>
      <w:bookmarkStart w:id="10394" w:name="_Toc44599126"/>
      <w:bookmarkStart w:id="10395" w:name="_Toc44603013"/>
      <w:bookmarkStart w:id="10396" w:name="_Toc45198190"/>
      <w:bookmarkStart w:id="10397" w:name="_Toc45696223"/>
      <w:bookmarkStart w:id="10398" w:name="_Toc51851722"/>
      <w:bookmarkStart w:id="10399" w:name="_Toc92225388"/>
      <w:bookmarkStart w:id="10400" w:name="_Toc202372690"/>
      <w:r w:rsidRPr="00B02A0B">
        <w:lastRenderedPageBreak/>
        <w:t>Annex</w:t>
      </w:r>
      <w:r w:rsidRPr="00B02A0B">
        <w:rPr>
          <w:noProof/>
        </w:rPr>
        <w:t xml:space="preserve"> G (normative):</w:t>
      </w:r>
      <w:r w:rsidRPr="00B02A0B">
        <w:rPr>
          <w:noProof/>
        </w:rPr>
        <w:br/>
        <w:t>Counters and states</w:t>
      </w:r>
      <w:bookmarkEnd w:id="10391"/>
      <w:bookmarkEnd w:id="10392"/>
      <w:bookmarkEnd w:id="10393"/>
      <w:bookmarkEnd w:id="10394"/>
      <w:bookmarkEnd w:id="10395"/>
      <w:bookmarkEnd w:id="10396"/>
      <w:bookmarkEnd w:id="10397"/>
      <w:bookmarkEnd w:id="10398"/>
      <w:bookmarkEnd w:id="10399"/>
      <w:bookmarkEnd w:id="10400"/>
    </w:p>
    <w:p w14:paraId="0B82B5D2" w14:textId="77777777" w:rsidR="005C310B" w:rsidRPr="00B02A0B" w:rsidRDefault="005C310B" w:rsidP="007D34FE">
      <w:pPr>
        <w:pStyle w:val="Heading1"/>
      </w:pPr>
      <w:bookmarkStart w:id="10401" w:name="_CRG_1"/>
      <w:bookmarkStart w:id="10402" w:name="_Toc20215984"/>
      <w:bookmarkStart w:id="10403" w:name="_Toc27496546"/>
      <w:bookmarkStart w:id="10404" w:name="_Toc36108347"/>
      <w:bookmarkStart w:id="10405" w:name="_Toc44599127"/>
      <w:bookmarkStart w:id="10406" w:name="_Toc44603014"/>
      <w:bookmarkStart w:id="10407" w:name="_Toc45198191"/>
      <w:bookmarkStart w:id="10408" w:name="_Toc45696224"/>
      <w:bookmarkStart w:id="10409" w:name="_Toc51851723"/>
      <w:bookmarkStart w:id="10410" w:name="_Toc92225389"/>
      <w:bookmarkStart w:id="10411" w:name="_Toc202372691"/>
      <w:bookmarkEnd w:id="10401"/>
      <w:r w:rsidRPr="00B02A0B">
        <w:t>G.1</w:t>
      </w:r>
      <w:r w:rsidRPr="00B02A0B">
        <w:tab/>
        <w:t>General</w:t>
      </w:r>
      <w:bookmarkEnd w:id="10402"/>
      <w:bookmarkEnd w:id="10403"/>
      <w:bookmarkEnd w:id="10404"/>
      <w:bookmarkEnd w:id="10405"/>
      <w:bookmarkEnd w:id="10406"/>
      <w:bookmarkEnd w:id="10407"/>
      <w:bookmarkEnd w:id="10408"/>
      <w:bookmarkEnd w:id="10409"/>
      <w:bookmarkEnd w:id="10410"/>
      <w:bookmarkEnd w:id="10411"/>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412" w:name="_CRG_2"/>
      <w:bookmarkStart w:id="10413" w:name="_Toc20215985"/>
      <w:bookmarkStart w:id="10414" w:name="_Toc27496547"/>
      <w:bookmarkStart w:id="10415" w:name="_Toc36108348"/>
      <w:bookmarkStart w:id="10416" w:name="_Toc44599128"/>
      <w:bookmarkStart w:id="10417" w:name="_Toc44603015"/>
      <w:bookmarkStart w:id="10418" w:name="_Toc45198192"/>
      <w:bookmarkStart w:id="10419" w:name="_Toc45696225"/>
      <w:bookmarkStart w:id="10420" w:name="_Toc51851724"/>
      <w:bookmarkStart w:id="10421" w:name="_Toc92225390"/>
      <w:bookmarkStart w:id="10422" w:name="_Toc202372692"/>
      <w:bookmarkEnd w:id="10412"/>
      <w:r w:rsidRPr="00B02A0B">
        <w:t>G.2</w:t>
      </w:r>
      <w:r w:rsidRPr="00B02A0B">
        <w:tab/>
        <w:t>On-network counters</w:t>
      </w:r>
      <w:bookmarkEnd w:id="10413"/>
      <w:bookmarkEnd w:id="10414"/>
      <w:bookmarkEnd w:id="10415"/>
      <w:bookmarkEnd w:id="10416"/>
      <w:bookmarkEnd w:id="10417"/>
      <w:bookmarkEnd w:id="10418"/>
      <w:bookmarkEnd w:id="10419"/>
      <w:bookmarkEnd w:id="10420"/>
      <w:bookmarkEnd w:id="10421"/>
      <w:bookmarkEnd w:id="10422"/>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423" w:name="_CRG_3"/>
      <w:bookmarkStart w:id="10424" w:name="_Toc20215986"/>
      <w:bookmarkStart w:id="10425" w:name="_Toc27496548"/>
      <w:bookmarkStart w:id="10426" w:name="_Toc36108349"/>
      <w:bookmarkStart w:id="10427" w:name="_Toc44599129"/>
      <w:bookmarkStart w:id="10428" w:name="_Toc44603016"/>
      <w:bookmarkStart w:id="10429" w:name="_Toc45198193"/>
      <w:bookmarkStart w:id="10430" w:name="_Toc45696226"/>
      <w:bookmarkStart w:id="10431" w:name="_Toc51851725"/>
      <w:bookmarkStart w:id="10432" w:name="_Toc92225391"/>
      <w:bookmarkStart w:id="10433" w:name="_Toc202372693"/>
      <w:bookmarkEnd w:id="10423"/>
      <w:r w:rsidRPr="00B02A0B">
        <w:t>G.3</w:t>
      </w:r>
      <w:r w:rsidRPr="00B02A0B">
        <w:tab/>
        <w:t>Off-network counters</w:t>
      </w:r>
      <w:bookmarkEnd w:id="10424"/>
      <w:bookmarkEnd w:id="10425"/>
      <w:bookmarkEnd w:id="10426"/>
      <w:bookmarkEnd w:id="10427"/>
      <w:bookmarkEnd w:id="10428"/>
      <w:bookmarkEnd w:id="10429"/>
      <w:bookmarkEnd w:id="10430"/>
      <w:bookmarkEnd w:id="10431"/>
      <w:bookmarkEnd w:id="10432"/>
      <w:bookmarkEnd w:id="10433"/>
    </w:p>
    <w:p w14:paraId="46485291" w14:textId="77777777" w:rsidR="005C310B" w:rsidRPr="00B02A0B" w:rsidRDefault="005C310B" w:rsidP="007D34FE">
      <w:pPr>
        <w:pStyle w:val="Heading2"/>
        <w:rPr>
          <w:rFonts w:eastAsia="Malgun Gothic"/>
        </w:rPr>
      </w:pPr>
      <w:bookmarkStart w:id="10434" w:name="_CRG_3_1"/>
      <w:bookmarkStart w:id="10435" w:name="_Toc20215987"/>
      <w:bookmarkStart w:id="10436" w:name="_Toc27496549"/>
      <w:bookmarkStart w:id="10437" w:name="_Toc36108350"/>
      <w:bookmarkStart w:id="10438" w:name="_Toc44599130"/>
      <w:bookmarkStart w:id="10439" w:name="_Toc44603017"/>
      <w:bookmarkStart w:id="10440" w:name="_Toc45198194"/>
      <w:bookmarkStart w:id="10441" w:name="_Toc45696227"/>
      <w:bookmarkStart w:id="10442" w:name="_Toc51851726"/>
      <w:bookmarkStart w:id="10443" w:name="_Toc92225392"/>
      <w:bookmarkStart w:id="10444" w:name="_Toc202372694"/>
      <w:bookmarkEnd w:id="10434"/>
      <w:r w:rsidRPr="00B02A0B">
        <w:rPr>
          <w:rFonts w:eastAsia="Malgun Gothic"/>
        </w:rPr>
        <w:t>G.3.1</w:t>
      </w:r>
      <w:r w:rsidRPr="00B02A0B">
        <w:rPr>
          <w:rFonts w:eastAsia="Malgun Gothic"/>
        </w:rPr>
        <w:tab/>
        <w:t>Counters in off-network SDS</w:t>
      </w:r>
      <w:bookmarkEnd w:id="10435"/>
      <w:bookmarkEnd w:id="10436"/>
      <w:bookmarkEnd w:id="10437"/>
      <w:bookmarkEnd w:id="10438"/>
      <w:bookmarkEnd w:id="10439"/>
      <w:bookmarkEnd w:id="10440"/>
      <w:bookmarkEnd w:id="10441"/>
      <w:bookmarkEnd w:id="10442"/>
      <w:bookmarkEnd w:id="10443"/>
      <w:bookmarkEnd w:id="10444"/>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445" w:name="_CRTableG_3_11"/>
      <w:r w:rsidRPr="00B02A0B">
        <w:t>Table </w:t>
      </w:r>
      <w:bookmarkEnd w:id="10445"/>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446" w:name="_CRG_4"/>
      <w:bookmarkStart w:id="10447" w:name="_Toc20215988"/>
      <w:bookmarkStart w:id="10448" w:name="_Toc27496550"/>
      <w:bookmarkStart w:id="10449" w:name="_Toc36108351"/>
      <w:bookmarkStart w:id="10450" w:name="_Toc44599131"/>
      <w:bookmarkStart w:id="10451" w:name="_Toc44603018"/>
      <w:bookmarkStart w:id="10452" w:name="_Toc45198195"/>
      <w:bookmarkStart w:id="10453" w:name="_Toc45696228"/>
      <w:bookmarkStart w:id="10454" w:name="_Toc51851727"/>
      <w:bookmarkStart w:id="10455" w:name="_Toc92225393"/>
      <w:bookmarkStart w:id="10456" w:name="_Toc202372695"/>
      <w:bookmarkEnd w:id="10446"/>
      <w:r w:rsidRPr="00B02A0B">
        <w:t>G.4</w:t>
      </w:r>
      <w:r w:rsidRPr="00B02A0B">
        <w:tab/>
        <w:t>On-network emergency related states</w:t>
      </w:r>
      <w:bookmarkEnd w:id="10447"/>
      <w:bookmarkEnd w:id="10448"/>
      <w:bookmarkEnd w:id="10449"/>
      <w:bookmarkEnd w:id="10450"/>
      <w:bookmarkEnd w:id="10451"/>
      <w:bookmarkEnd w:id="10452"/>
      <w:bookmarkEnd w:id="10453"/>
      <w:bookmarkEnd w:id="10454"/>
      <w:bookmarkEnd w:id="10455"/>
      <w:bookmarkEnd w:id="10456"/>
    </w:p>
    <w:p w14:paraId="63A540D3" w14:textId="77777777" w:rsidR="005C310B" w:rsidRPr="00B02A0B" w:rsidRDefault="005C310B" w:rsidP="007D34FE">
      <w:pPr>
        <w:pStyle w:val="Heading2"/>
      </w:pPr>
      <w:bookmarkStart w:id="10457" w:name="_CRG_4_1"/>
      <w:bookmarkStart w:id="10458" w:name="_Toc20215989"/>
      <w:bookmarkStart w:id="10459" w:name="_Toc27496551"/>
      <w:bookmarkStart w:id="10460" w:name="_Toc36108352"/>
      <w:bookmarkStart w:id="10461" w:name="_Toc44599132"/>
      <w:bookmarkStart w:id="10462" w:name="_Toc44603019"/>
      <w:bookmarkStart w:id="10463" w:name="_Toc45198196"/>
      <w:bookmarkStart w:id="10464" w:name="_Toc45696229"/>
      <w:bookmarkStart w:id="10465" w:name="_Toc51851728"/>
      <w:bookmarkStart w:id="10466" w:name="_Toc92225394"/>
      <w:bookmarkStart w:id="10467" w:name="_Toc202372696"/>
      <w:bookmarkEnd w:id="10457"/>
      <w:r w:rsidRPr="00B02A0B">
        <w:t>G.4.1</w:t>
      </w:r>
      <w:r w:rsidRPr="00B02A0B">
        <w:tab/>
        <w:t>MCData emergency alert state</w:t>
      </w:r>
      <w:bookmarkEnd w:id="10458"/>
      <w:bookmarkEnd w:id="10459"/>
      <w:bookmarkEnd w:id="10460"/>
      <w:bookmarkEnd w:id="10461"/>
      <w:bookmarkEnd w:id="10462"/>
      <w:bookmarkEnd w:id="10463"/>
      <w:bookmarkEnd w:id="10464"/>
      <w:bookmarkEnd w:id="10465"/>
      <w:bookmarkEnd w:id="10466"/>
      <w:bookmarkEnd w:id="10467"/>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468" w:name="_CRTableG_4_11"/>
      <w:r w:rsidRPr="00B02A0B">
        <w:lastRenderedPageBreak/>
        <w:t>Table </w:t>
      </w:r>
      <w:bookmarkEnd w:id="10468"/>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469" w:name="_CRG_4_2"/>
      <w:bookmarkStart w:id="10470" w:name="_Toc44599133"/>
      <w:bookmarkStart w:id="10471" w:name="_Toc44603020"/>
      <w:bookmarkStart w:id="10472" w:name="_Toc45198197"/>
      <w:bookmarkStart w:id="10473" w:name="_Toc45696230"/>
      <w:bookmarkStart w:id="10474" w:name="_Toc51851729"/>
      <w:bookmarkStart w:id="10475" w:name="_Toc92225395"/>
      <w:bookmarkStart w:id="10476" w:name="_Toc202372697"/>
      <w:bookmarkEnd w:id="10469"/>
      <w:r w:rsidRPr="00B02A0B">
        <w:t>G.4.2</w:t>
      </w:r>
      <w:r w:rsidRPr="00B02A0B">
        <w:tab/>
        <w:t>MCData emergency state</w:t>
      </w:r>
      <w:bookmarkEnd w:id="10470"/>
      <w:bookmarkEnd w:id="10471"/>
      <w:bookmarkEnd w:id="10472"/>
      <w:bookmarkEnd w:id="10473"/>
      <w:bookmarkEnd w:id="10474"/>
      <w:bookmarkEnd w:id="10475"/>
      <w:bookmarkEnd w:id="10476"/>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477" w:name="_CRTableG_4_21"/>
      <w:r w:rsidRPr="00B02A0B">
        <w:t>Table </w:t>
      </w:r>
      <w:bookmarkEnd w:id="10477"/>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478" w:name="_CRG_4_3"/>
      <w:bookmarkStart w:id="10479" w:name="_Toc20153186"/>
      <w:bookmarkStart w:id="10480" w:name="_Toc27495851"/>
      <w:bookmarkStart w:id="10481" w:name="_Toc44599134"/>
      <w:bookmarkStart w:id="10482" w:name="_Toc44603021"/>
      <w:bookmarkStart w:id="10483" w:name="_Toc45198198"/>
      <w:bookmarkStart w:id="10484" w:name="_Toc45696231"/>
      <w:bookmarkStart w:id="10485" w:name="_Toc51851730"/>
      <w:bookmarkStart w:id="10486" w:name="_Toc92225396"/>
      <w:bookmarkStart w:id="10487" w:name="_Toc202372698"/>
      <w:bookmarkEnd w:id="10478"/>
      <w:r w:rsidRPr="00B02A0B">
        <w:rPr>
          <w:lang w:eastAsia="zh-CN"/>
        </w:rPr>
        <w:lastRenderedPageBreak/>
        <w:t>G</w:t>
      </w:r>
      <w:r w:rsidRPr="00B02A0B">
        <w:t>.4.3</w:t>
      </w:r>
      <w:r w:rsidRPr="00B02A0B">
        <w:tab/>
        <w:t>In-progress emergency group state</w:t>
      </w:r>
      <w:bookmarkEnd w:id="10479"/>
      <w:bookmarkEnd w:id="10480"/>
      <w:bookmarkEnd w:id="10481"/>
      <w:bookmarkEnd w:id="10482"/>
      <w:bookmarkEnd w:id="10483"/>
      <w:bookmarkEnd w:id="10484"/>
      <w:bookmarkEnd w:id="10485"/>
      <w:bookmarkEnd w:id="10486"/>
      <w:bookmarkEnd w:id="10487"/>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488" w:name="_CRTableG_4_31"/>
      <w:r w:rsidRPr="00B02A0B">
        <w:t>Table </w:t>
      </w:r>
      <w:bookmarkEnd w:id="10488"/>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489" w:name="_CRG_4_4"/>
      <w:bookmarkStart w:id="10490" w:name="_Toc20153187"/>
      <w:bookmarkStart w:id="10491" w:name="_Toc27495852"/>
      <w:bookmarkStart w:id="10492" w:name="_Toc44599135"/>
      <w:bookmarkStart w:id="10493" w:name="_Toc44603022"/>
      <w:bookmarkStart w:id="10494" w:name="_Toc45198199"/>
      <w:bookmarkStart w:id="10495" w:name="_Toc45696232"/>
      <w:bookmarkStart w:id="10496" w:name="_Toc51851731"/>
      <w:bookmarkStart w:id="10497" w:name="_Toc92225397"/>
      <w:bookmarkStart w:id="10498" w:name="_Toc202372699"/>
      <w:bookmarkEnd w:id="10489"/>
      <w:r w:rsidRPr="00B02A0B">
        <w:rPr>
          <w:lang w:eastAsia="zh-CN"/>
        </w:rPr>
        <w:t>G</w:t>
      </w:r>
      <w:r w:rsidRPr="00B02A0B">
        <w:t>.</w:t>
      </w:r>
      <w:r w:rsidRPr="00B02A0B">
        <w:rPr>
          <w:lang w:eastAsia="zh-CN"/>
        </w:rPr>
        <w:t>4.4</w:t>
      </w:r>
      <w:r w:rsidRPr="00B02A0B">
        <w:tab/>
        <w:t>MCData emergency group state</w:t>
      </w:r>
      <w:bookmarkEnd w:id="10490"/>
      <w:bookmarkEnd w:id="10491"/>
      <w:bookmarkEnd w:id="10492"/>
      <w:bookmarkEnd w:id="10493"/>
      <w:bookmarkEnd w:id="10494"/>
      <w:bookmarkEnd w:id="10495"/>
      <w:bookmarkEnd w:id="10496"/>
      <w:bookmarkEnd w:id="10497"/>
      <w:bookmarkEnd w:id="10498"/>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499" w:name="_CRTableG_4_41"/>
      <w:r w:rsidRPr="00B02A0B">
        <w:lastRenderedPageBreak/>
        <w:t>Table </w:t>
      </w:r>
      <w:bookmarkEnd w:id="10499"/>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500" w:name="_CRG_4_5"/>
      <w:bookmarkStart w:id="10501" w:name="_Toc20153188"/>
      <w:bookmarkStart w:id="10502" w:name="_Toc27495853"/>
      <w:bookmarkStart w:id="10503" w:name="_Toc44599136"/>
      <w:bookmarkStart w:id="10504" w:name="_Toc44603023"/>
      <w:bookmarkStart w:id="10505" w:name="_Toc45198200"/>
      <w:bookmarkStart w:id="10506" w:name="_Toc45696233"/>
      <w:bookmarkStart w:id="10507" w:name="_Toc51851732"/>
      <w:bookmarkStart w:id="10508" w:name="_Toc92225398"/>
      <w:bookmarkStart w:id="10509" w:name="_Toc202372700"/>
      <w:bookmarkEnd w:id="10500"/>
      <w:r w:rsidRPr="00B02A0B">
        <w:t>G.4.5</w:t>
      </w:r>
      <w:r w:rsidRPr="00B02A0B">
        <w:tab/>
        <w:t>MCData emergency group communication state</w:t>
      </w:r>
      <w:bookmarkEnd w:id="10501"/>
      <w:bookmarkEnd w:id="10502"/>
      <w:bookmarkEnd w:id="10503"/>
      <w:bookmarkEnd w:id="10504"/>
      <w:bookmarkEnd w:id="10505"/>
      <w:bookmarkEnd w:id="10506"/>
      <w:bookmarkEnd w:id="10507"/>
      <w:bookmarkEnd w:id="10508"/>
      <w:bookmarkEnd w:id="10509"/>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510" w:name="_CRTableG_4_51"/>
      <w:r w:rsidRPr="00B02A0B">
        <w:lastRenderedPageBreak/>
        <w:t>Table </w:t>
      </w:r>
      <w:bookmarkEnd w:id="10510"/>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511" w:name="_CRG_4_6"/>
      <w:bookmarkStart w:id="10512" w:name="_Toc20156530"/>
      <w:bookmarkStart w:id="10513" w:name="_Toc27501726"/>
      <w:bookmarkStart w:id="10514" w:name="_Toc36049857"/>
      <w:bookmarkStart w:id="10515" w:name="_Toc45210627"/>
      <w:bookmarkStart w:id="10516" w:name="_Toc51861454"/>
      <w:bookmarkStart w:id="10517" w:name="_Toc59212778"/>
      <w:bookmarkStart w:id="10518" w:name="_Toc92225399"/>
      <w:bookmarkStart w:id="10519" w:name="_Toc202372701"/>
      <w:bookmarkEnd w:id="10511"/>
      <w:r w:rsidRPr="00B02A0B">
        <w:rPr>
          <w:lang w:eastAsia="zh-CN"/>
        </w:rPr>
        <w:t>G</w:t>
      </w:r>
      <w:r w:rsidRPr="00B02A0B">
        <w:t>.</w:t>
      </w:r>
      <w:r w:rsidRPr="00B02A0B">
        <w:rPr>
          <w:lang w:eastAsia="zh-CN"/>
        </w:rPr>
        <w:t>4.6</w:t>
      </w:r>
      <w:r w:rsidRPr="00B02A0B">
        <w:tab/>
        <w:t>In-progress imminent peril group state</w:t>
      </w:r>
      <w:bookmarkEnd w:id="10512"/>
      <w:bookmarkEnd w:id="10513"/>
      <w:bookmarkEnd w:id="10514"/>
      <w:bookmarkEnd w:id="10515"/>
      <w:bookmarkEnd w:id="10516"/>
      <w:bookmarkEnd w:id="10517"/>
      <w:bookmarkEnd w:id="10518"/>
      <w:bookmarkEnd w:id="10519"/>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520" w:name="_CRTableG_4_61"/>
      <w:r w:rsidRPr="00B02A0B">
        <w:t>Table </w:t>
      </w:r>
      <w:bookmarkEnd w:id="10520"/>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521" w:name="_CRG_4_7"/>
      <w:bookmarkStart w:id="10522" w:name="_Toc20156531"/>
      <w:bookmarkStart w:id="10523" w:name="_Toc27501727"/>
      <w:bookmarkStart w:id="10524" w:name="_Toc36049858"/>
      <w:bookmarkStart w:id="10525" w:name="_Toc45210628"/>
      <w:bookmarkStart w:id="10526" w:name="_Toc51861455"/>
      <w:bookmarkStart w:id="10527" w:name="_Toc59212779"/>
      <w:bookmarkStart w:id="10528" w:name="_Toc92225400"/>
      <w:bookmarkStart w:id="10529" w:name="_Toc202372702"/>
      <w:bookmarkEnd w:id="10521"/>
      <w:r w:rsidRPr="00B02A0B">
        <w:rPr>
          <w:lang w:eastAsia="zh-CN"/>
        </w:rPr>
        <w:t>G</w:t>
      </w:r>
      <w:r w:rsidRPr="00B02A0B">
        <w:t>.4.</w:t>
      </w:r>
      <w:r w:rsidRPr="00B02A0B">
        <w:rPr>
          <w:lang w:eastAsia="zh-CN"/>
        </w:rPr>
        <w:t>7</w:t>
      </w:r>
      <w:r w:rsidRPr="00B02A0B">
        <w:tab/>
        <w:t>MCData imminent peril group state</w:t>
      </w:r>
      <w:bookmarkEnd w:id="10522"/>
      <w:bookmarkEnd w:id="10523"/>
      <w:bookmarkEnd w:id="10524"/>
      <w:bookmarkEnd w:id="10525"/>
      <w:bookmarkEnd w:id="10526"/>
      <w:bookmarkEnd w:id="10527"/>
      <w:bookmarkEnd w:id="10528"/>
      <w:bookmarkEnd w:id="10529"/>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530" w:name="_CRTableG_4_71"/>
      <w:r w:rsidRPr="00B02A0B">
        <w:lastRenderedPageBreak/>
        <w:t>Table </w:t>
      </w:r>
      <w:bookmarkEnd w:id="10530"/>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531" w:name="_CRG_4_8"/>
      <w:bookmarkStart w:id="10532" w:name="_Toc20156532"/>
      <w:bookmarkStart w:id="10533" w:name="_Toc27501728"/>
      <w:bookmarkStart w:id="10534" w:name="_Toc36049859"/>
      <w:bookmarkStart w:id="10535" w:name="_Toc45210629"/>
      <w:bookmarkStart w:id="10536" w:name="_Toc51861456"/>
      <w:bookmarkStart w:id="10537" w:name="_Toc59212780"/>
      <w:bookmarkStart w:id="10538" w:name="_Toc92225401"/>
      <w:bookmarkStart w:id="10539" w:name="_Toc202372703"/>
      <w:bookmarkEnd w:id="10531"/>
      <w:r w:rsidRPr="00B02A0B">
        <w:t>G.4.8</w:t>
      </w:r>
      <w:r w:rsidRPr="00B02A0B">
        <w:tab/>
        <w:t>MCData imminent peril group communication state</w:t>
      </w:r>
      <w:bookmarkEnd w:id="10532"/>
      <w:bookmarkEnd w:id="10533"/>
      <w:bookmarkEnd w:id="10534"/>
      <w:bookmarkEnd w:id="10535"/>
      <w:bookmarkEnd w:id="10536"/>
      <w:bookmarkEnd w:id="10537"/>
      <w:bookmarkEnd w:id="10538"/>
      <w:bookmarkEnd w:id="10539"/>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540" w:name="_CRTableG_4_81"/>
      <w:r w:rsidRPr="00B02A0B">
        <w:lastRenderedPageBreak/>
        <w:t>Table </w:t>
      </w:r>
      <w:bookmarkEnd w:id="10540"/>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541" w:name="_CRG_4_9"/>
      <w:bookmarkStart w:id="10542" w:name="_Toc20156533"/>
      <w:bookmarkStart w:id="10543" w:name="_Toc27501729"/>
      <w:bookmarkStart w:id="10544" w:name="_Toc36049860"/>
      <w:bookmarkStart w:id="10545" w:name="_Toc45210630"/>
      <w:bookmarkStart w:id="10546" w:name="_Toc51861457"/>
      <w:bookmarkStart w:id="10547" w:name="_Toc59212781"/>
      <w:bookmarkStart w:id="10548" w:name="_Toc92225402"/>
      <w:bookmarkStart w:id="10549" w:name="_Toc202372704"/>
      <w:bookmarkEnd w:id="10541"/>
      <w:r w:rsidRPr="00B02A0B">
        <w:t>G.4.9</w:t>
      </w:r>
      <w:r w:rsidRPr="00B02A0B">
        <w:tab/>
        <w:t>In-progress emergency private communication state</w:t>
      </w:r>
      <w:bookmarkEnd w:id="10542"/>
      <w:bookmarkEnd w:id="10543"/>
      <w:bookmarkEnd w:id="10544"/>
      <w:bookmarkEnd w:id="10545"/>
      <w:bookmarkEnd w:id="10546"/>
      <w:bookmarkEnd w:id="10547"/>
      <w:bookmarkEnd w:id="10548"/>
      <w:bookmarkEnd w:id="10549"/>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550" w:name="_CRTableG_4_91"/>
      <w:r w:rsidRPr="00B02A0B">
        <w:t>Table </w:t>
      </w:r>
      <w:bookmarkEnd w:id="10550"/>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551" w:name="_CRG_4_10"/>
      <w:bookmarkStart w:id="10552" w:name="_Toc20156534"/>
      <w:bookmarkStart w:id="10553" w:name="_Toc27501730"/>
      <w:bookmarkStart w:id="10554" w:name="_Toc36049861"/>
      <w:bookmarkStart w:id="10555" w:name="_Toc45210631"/>
      <w:bookmarkStart w:id="10556" w:name="_Toc51861458"/>
      <w:bookmarkStart w:id="10557" w:name="_Toc59212782"/>
      <w:bookmarkStart w:id="10558" w:name="_Toc92225403"/>
      <w:bookmarkStart w:id="10559" w:name="_Toc202372705"/>
      <w:bookmarkEnd w:id="10551"/>
      <w:r w:rsidRPr="00B02A0B">
        <w:rPr>
          <w:lang w:eastAsia="zh-CN"/>
        </w:rPr>
        <w:t>G.4</w:t>
      </w:r>
      <w:r w:rsidRPr="00B02A0B">
        <w:t>.</w:t>
      </w:r>
      <w:r w:rsidRPr="00B02A0B">
        <w:rPr>
          <w:lang w:eastAsia="zh-CN"/>
        </w:rPr>
        <w:t>10</w:t>
      </w:r>
      <w:r w:rsidRPr="00B02A0B">
        <w:tab/>
        <w:t>MCData emergency private priority state</w:t>
      </w:r>
      <w:bookmarkEnd w:id="10552"/>
      <w:bookmarkEnd w:id="10553"/>
      <w:bookmarkEnd w:id="10554"/>
      <w:bookmarkEnd w:id="10555"/>
      <w:bookmarkEnd w:id="10556"/>
      <w:bookmarkEnd w:id="10557"/>
      <w:bookmarkEnd w:id="10558"/>
      <w:bookmarkEnd w:id="10559"/>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560" w:name="_CRTableG_4_101"/>
      <w:r w:rsidRPr="00B02A0B">
        <w:lastRenderedPageBreak/>
        <w:t>Table </w:t>
      </w:r>
      <w:bookmarkEnd w:id="10560"/>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561" w:name="_CRG_4_11"/>
      <w:bookmarkStart w:id="10562" w:name="_Toc20156535"/>
      <w:bookmarkStart w:id="10563" w:name="_Toc27501731"/>
      <w:bookmarkStart w:id="10564" w:name="_Toc36049862"/>
      <w:bookmarkStart w:id="10565" w:name="_Toc45210632"/>
      <w:bookmarkStart w:id="10566" w:name="_Toc51861459"/>
      <w:bookmarkStart w:id="10567" w:name="_Toc59212783"/>
      <w:bookmarkStart w:id="10568" w:name="_Toc92225404"/>
      <w:bookmarkStart w:id="10569" w:name="_Toc202372706"/>
      <w:bookmarkEnd w:id="10561"/>
      <w:r w:rsidRPr="00B02A0B">
        <w:t>G.4.11</w:t>
      </w:r>
      <w:r w:rsidRPr="00B02A0B">
        <w:tab/>
        <w:t>MCData emergency private communication state</w:t>
      </w:r>
      <w:bookmarkEnd w:id="10562"/>
      <w:bookmarkEnd w:id="10563"/>
      <w:bookmarkEnd w:id="10564"/>
      <w:bookmarkEnd w:id="10565"/>
      <w:bookmarkEnd w:id="10566"/>
      <w:bookmarkEnd w:id="10567"/>
      <w:bookmarkEnd w:id="10568"/>
      <w:bookmarkEnd w:id="10569"/>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570" w:name="_CRTableG_4_111"/>
      <w:r w:rsidRPr="00B02A0B">
        <w:lastRenderedPageBreak/>
        <w:t>Table </w:t>
      </w:r>
      <w:bookmarkEnd w:id="10570"/>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571" w:name="_CRG_4_12"/>
      <w:bookmarkStart w:id="10572" w:name="_Toc20156536"/>
      <w:bookmarkStart w:id="10573" w:name="_Toc27501732"/>
      <w:bookmarkStart w:id="10574" w:name="_Toc36049863"/>
      <w:bookmarkStart w:id="10575" w:name="_Toc45210633"/>
      <w:bookmarkStart w:id="10576" w:name="_Toc51861460"/>
      <w:bookmarkStart w:id="10577" w:name="_Toc59212784"/>
      <w:bookmarkStart w:id="10578" w:name="_Toc92225405"/>
      <w:bookmarkStart w:id="10579" w:name="_Toc202372707"/>
      <w:bookmarkEnd w:id="10571"/>
      <w:r w:rsidRPr="00B02A0B">
        <w:t>G.4.12</w:t>
      </w:r>
      <w:r w:rsidRPr="00B02A0B">
        <w:tab/>
        <w:t>MCData private emergency alert state</w:t>
      </w:r>
      <w:bookmarkEnd w:id="10572"/>
      <w:bookmarkEnd w:id="10573"/>
      <w:bookmarkEnd w:id="10574"/>
      <w:bookmarkEnd w:id="10575"/>
      <w:bookmarkEnd w:id="10576"/>
      <w:bookmarkEnd w:id="10577"/>
      <w:bookmarkEnd w:id="10578"/>
      <w:bookmarkEnd w:id="10579"/>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580" w:name="_CRTableG_4_121"/>
      <w:r w:rsidRPr="00B02A0B">
        <w:lastRenderedPageBreak/>
        <w:t>Table </w:t>
      </w:r>
      <w:bookmarkEnd w:id="10580"/>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581" w:name="_CRG_4_13"/>
      <w:bookmarkStart w:id="10582" w:name="_Toc202372708"/>
      <w:bookmarkEnd w:id="10581"/>
      <w:r>
        <w:t>G.4.13</w:t>
      </w:r>
      <w:r w:rsidRPr="0073469F">
        <w:tab/>
      </w:r>
      <w:r w:rsidRPr="00EE6099">
        <w:t xml:space="preserve">MCData </w:t>
      </w:r>
      <w:r>
        <w:t xml:space="preserve">adhoc group </w:t>
      </w:r>
      <w:r w:rsidRPr="0073469F">
        <w:t>emergency alert state</w:t>
      </w:r>
      <w:bookmarkEnd w:id="10582"/>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bookmarkStart w:id="10583" w:name="_CRTableG_4_131"/>
      <w:r w:rsidRPr="0073469F">
        <w:lastRenderedPageBreak/>
        <w:t>Table</w:t>
      </w:r>
      <w:r>
        <w:t> </w:t>
      </w:r>
      <w:bookmarkEnd w:id="10583"/>
      <w:r>
        <w:t>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bookmarkStart w:id="10584" w:name="_CRAnnexHinformative"/>
      <w:bookmarkEnd w:id="10584"/>
      <w:r w:rsidRPr="00B02A0B">
        <w:rPr>
          <w:lang w:val="en-US"/>
        </w:rPr>
        <w:br w:type="page"/>
      </w:r>
      <w:bookmarkStart w:id="10585" w:name="_Toc20215990"/>
      <w:bookmarkStart w:id="10586" w:name="_Toc27496552"/>
      <w:bookmarkStart w:id="10587" w:name="_Toc36108353"/>
      <w:bookmarkStart w:id="10588" w:name="_Toc44599137"/>
      <w:bookmarkStart w:id="10589" w:name="_Toc44603024"/>
      <w:bookmarkStart w:id="10590" w:name="_Toc45198201"/>
      <w:bookmarkStart w:id="10591" w:name="_Toc45696234"/>
      <w:bookmarkStart w:id="10592" w:name="_Toc51851733"/>
      <w:bookmarkStart w:id="10593" w:name="_Toc92225406"/>
      <w:bookmarkStart w:id="10594" w:name="_Toc202372709"/>
      <w:r w:rsidRPr="00B02A0B">
        <w:rPr>
          <w:lang w:val="en-US"/>
        </w:rPr>
        <w:lastRenderedPageBreak/>
        <w:t>Annex H (informative):</w:t>
      </w:r>
      <w:r w:rsidRPr="00B02A0B">
        <w:rPr>
          <w:lang w:val="en-US"/>
        </w:rPr>
        <w:br/>
        <w:t>INFO packages defined in the present document</w:t>
      </w:r>
      <w:bookmarkEnd w:id="10585"/>
      <w:bookmarkEnd w:id="10586"/>
      <w:bookmarkEnd w:id="10587"/>
      <w:bookmarkEnd w:id="10588"/>
      <w:bookmarkEnd w:id="10589"/>
      <w:bookmarkEnd w:id="10590"/>
      <w:bookmarkEnd w:id="10591"/>
      <w:bookmarkEnd w:id="10592"/>
      <w:bookmarkEnd w:id="10593"/>
      <w:bookmarkEnd w:id="10594"/>
    </w:p>
    <w:p w14:paraId="3407562C" w14:textId="77777777" w:rsidR="005C310B" w:rsidRPr="00B02A0B" w:rsidRDefault="005C310B" w:rsidP="007D34FE">
      <w:pPr>
        <w:pStyle w:val="Heading1"/>
      </w:pPr>
      <w:bookmarkStart w:id="10595" w:name="_CRH_1"/>
      <w:bookmarkStart w:id="10596" w:name="_Toc20215991"/>
      <w:bookmarkStart w:id="10597" w:name="_Toc27496553"/>
      <w:bookmarkStart w:id="10598" w:name="_Toc36108354"/>
      <w:bookmarkStart w:id="10599" w:name="_Toc44599138"/>
      <w:bookmarkStart w:id="10600" w:name="_Toc44603025"/>
      <w:bookmarkStart w:id="10601" w:name="_Toc45198202"/>
      <w:bookmarkStart w:id="10602" w:name="_Toc45696235"/>
      <w:bookmarkStart w:id="10603" w:name="_Toc51851734"/>
      <w:bookmarkStart w:id="10604" w:name="_Toc92225407"/>
      <w:bookmarkStart w:id="10605" w:name="_Toc202372710"/>
      <w:bookmarkEnd w:id="10595"/>
      <w:r w:rsidRPr="00B02A0B">
        <w:t>H.1</w:t>
      </w:r>
      <w:r w:rsidRPr="00B02A0B">
        <w:tab/>
        <w:t>Info package for indication of communication release</w:t>
      </w:r>
      <w:bookmarkEnd w:id="10596"/>
      <w:bookmarkEnd w:id="10597"/>
      <w:bookmarkEnd w:id="10598"/>
      <w:bookmarkEnd w:id="10599"/>
      <w:bookmarkEnd w:id="10600"/>
      <w:bookmarkEnd w:id="10601"/>
      <w:bookmarkEnd w:id="10602"/>
      <w:bookmarkEnd w:id="10603"/>
      <w:bookmarkEnd w:id="10604"/>
      <w:bookmarkEnd w:id="10605"/>
    </w:p>
    <w:p w14:paraId="1881B1C6" w14:textId="77777777" w:rsidR="005C310B" w:rsidRPr="00B02A0B" w:rsidRDefault="005C310B" w:rsidP="007D34FE">
      <w:pPr>
        <w:pStyle w:val="Heading2"/>
        <w:rPr>
          <w:noProof/>
          <w:lang w:val="en-US"/>
        </w:rPr>
      </w:pPr>
      <w:bookmarkStart w:id="10606" w:name="_CRH_1_1"/>
      <w:bookmarkStart w:id="10607" w:name="_Toc20215992"/>
      <w:bookmarkStart w:id="10608" w:name="_Toc27496554"/>
      <w:bookmarkStart w:id="10609" w:name="_Toc36108355"/>
      <w:bookmarkStart w:id="10610" w:name="_Toc44599139"/>
      <w:bookmarkStart w:id="10611" w:name="_Toc44603026"/>
      <w:bookmarkStart w:id="10612" w:name="_Toc45198203"/>
      <w:bookmarkStart w:id="10613" w:name="_Toc45696236"/>
      <w:bookmarkStart w:id="10614" w:name="_Toc51851735"/>
      <w:bookmarkStart w:id="10615" w:name="_Toc92225408"/>
      <w:bookmarkStart w:id="10616" w:name="_Toc202372711"/>
      <w:bookmarkEnd w:id="10606"/>
      <w:r w:rsidRPr="00B02A0B">
        <w:rPr>
          <w:noProof/>
          <w:lang w:val="en-US"/>
        </w:rPr>
        <w:t>H.1.1</w:t>
      </w:r>
      <w:r w:rsidRPr="00B02A0B">
        <w:rPr>
          <w:noProof/>
          <w:lang w:val="en-US"/>
        </w:rPr>
        <w:tab/>
        <w:t>Scope</w:t>
      </w:r>
      <w:bookmarkEnd w:id="10607"/>
      <w:bookmarkEnd w:id="10608"/>
      <w:bookmarkEnd w:id="10609"/>
      <w:bookmarkEnd w:id="10610"/>
      <w:bookmarkEnd w:id="10611"/>
      <w:bookmarkEnd w:id="10612"/>
      <w:bookmarkEnd w:id="10613"/>
      <w:bookmarkEnd w:id="10614"/>
      <w:bookmarkEnd w:id="10615"/>
      <w:bookmarkEnd w:id="10616"/>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617" w:name="_CRH_1_2"/>
      <w:bookmarkStart w:id="10618" w:name="_Toc20215993"/>
      <w:bookmarkStart w:id="10619" w:name="_Toc27496555"/>
      <w:bookmarkStart w:id="10620" w:name="_Toc36108356"/>
      <w:bookmarkStart w:id="10621" w:name="_Toc44599140"/>
      <w:bookmarkStart w:id="10622" w:name="_Toc44603027"/>
      <w:bookmarkStart w:id="10623" w:name="_Toc45198204"/>
      <w:bookmarkStart w:id="10624" w:name="_Toc45696237"/>
      <w:bookmarkStart w:id="10625" w:name="_Toc51851736"/>
      <w:bookmarkStart w:id="10626" w:name="_Toc92225409"/>
      <w:bookmarkStart w:id="10627" w:name="_Toc202372712"/>
      <w:bookmarkEnd w:id="10617"/>
      <w:r w:rsidRPr="00B02A0B">
        <w:rPr>
          <w:lang w:val="en-US"/>
        </w:rPr>
        <w:t>H.1.2</w:t>
      </w:r>
      <w:r w:rsidRPr="00B02A0B">
        <w:rPr>
          <w:lang w:val="en-US"/>
        </w:rPr>
        <w:tab/>
        <w:t>g.3gpp.mcdata-com-release info package</w:t>
      </w:r>
      <w:bookmarkEnd w:id="10618"/>
      <w:bookmarkEnd w:id="10619"/>
      <w:bookmarkEnd w:id="10620"/>
      <w:bookmarkEnd w:id="10621"/>
      <w:bookmarkEnd w:id="10622"/>
      <w:bookmarkEnd w:id="10623"/>
      <w:bookmarkEnd w:id="10624"/>
      <w:bookmarkEnd w:id="10625"/>
      <w:bookmarkEnd w:id="10626"/>
      <w:bookmarkEnd w:id="10627"/>
    </w:p>
    <w:p w14:paraId="46BBA7FE" w14:textId="77777777" w:rsidR="005C310B" w:rsidRPr="00B02A0B" w:rsidRDefault="005C310B" w:rsidP="007D34FE">
      <w:pPr>
        <w:pStyle w:val="Heading3"/>
        <w:rPr>
          <w:noProof/>
          <w:lang w:val="en-US"/>
        </w:rPr>
      </w:pPr>
      <w:bookmarkStart w:id="10628" w:name="_CRH_1_2_1"/>
      <w:bookmarkStart w:id="10629" w:name="_Toc20215994"/>
      <w:bookmarkStart w:id="10630" w:name="_Toc27496556"/>
      <w:bookmarkStart w:id="10631" w:name="_Toc36108357"/>
      <w:bookmarkStart w:id="10632" w:name="_Toc44599141"/>
      <w:bookmarkStart w:id="10633" w:name="_Toc44603028"/>
      <w:bookmarkStart w:id="10634" w:name="_Toc45198205"/>
      <w:bookmarkStart w:id="10635" w:name="_Toc45696238"/>
      <w:bookmarkStart w:id="10636" w:name="_Toc51851737"/>
      <w:bookmarkStart w:id="10637" w:name="_Toc92225410"/>
      <w:bookmarkStart w:id="10638" w:name="_Toc202372713"/>
      <w:bookmarkEnd w:id="10628"/>
      <w:r w:rsidRPr="00B02A0B">
        <w:rPr>
          <w:noProof/>
          <w:lang w:val="en-US"/>
        </w:rPr>
        <w:t>H.1.2.1</w:t>
      </w:r>
      <w:r w:rsidRPr="00B02A0B">
        <w:rPr>
          <w:noProof/>
          <w:lang w:val="en-US"/>
        </w:rPr>
        <w:tab/>
        <w:t>Overall description</w:t>
      </w:r>
      <w:bookmarkEnd w:id="10629"/>
      <w:bookmarkEnd w:id="10630"/>
      <w:bookmarkEnd w:id="10631"/>
      <w:bookmarkEnd w:id="10632"/>
      <w:bookmarkEnd w:id="10633"/>
      <w:bookmarkEnd w:id="10634"/>
      <w:bookmarkEnd w:id="10635"/>
      <w:bookmarkEnd w:id="10636"/>
      <w:bookmarkEnd w:id="10637"/>
      <w:bookmarkEnd w:id="10638"/>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639" w:name="_CRH_1_2_2"/>
      <w:bookmarkStart w:id="10640" w:name="_Toc20215995"/>
      <w:bookmarkStart w:id="10641" w:name="_Toc27496557"/>
      <w:bookmarkStart w:id="10642" w:name="_Toc36108358"/>
      <w:bookmarkStart w:id="10643" w:name="_Toc44599142"/>
      <w:bookmarkStart w:id="10644" w:name="_Toc44603029"/>
      <w:bookmarkStart w:id="10645" w:name="_Toc45198206"/>
      <w:bookmarkStart w:id="10646" w:name="_Toc45696239"/>
      <w:bookmarkStart w:id="10647" w:name="_Toc51851738"/>
      <w:bookmarkStart w:id="10648" w:name="_Toc92225411"/>
      <w:bookmarkStart w:id="10649" w:name="_Toc202372714"/>
      <w:bookmarkEnd w:id="10639"/>
      <w:r w:rsidRPr="00B02A0B">
        <w:rPr>
          <w:noProof/>
          <w:lang w:val="en-US"/>
        </w:rPr>
        <w:t>H.1.2.2</w:t>
      </w:r>
      <w:r w:rsidRPr="00B02A0B">
        <w:rPr>
          <w:noProof/>
          <w:lang w:val="en-US"/>
        </w:rPr>
        <w:tab/>
      </w:r>
      <w:r w:rsidRPr="00B02A0B">
        <w:rPr>
          <w:lang w:val="en-US"/>
        </w:rPr>
        <w:t>Applicability</w:t>
      </w:r>
      <w:bookmarkEnd w:id="10640"/>
      <w:bookmarkEnd w:id="10641"/>
      <w:bookmarkEnd w:id="10642"/>
      <w:bookmarkEnd w:id="10643"/>
      <w:bookmarkEnd w:id="10644"/>
      <w:bookmarkEnd w:id="10645"/>
      <w:bookmarkEnd w:id="10646"/>
      <w:bookmarkEnd w:id="10647"/>
      <w:bookmarkEnd w:id="10648"/>
      <w:bookmarkEnd w:id="10649"/>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650" w:name="_CRH_1_2_3"/>
      <w:bookmarkStart w:id="10651" w:name="_Toc20215996"/>
      <w:bookmarkStart w:id="10652" w:name="_Toc27496558"/>
      <w:bookmarkStart w:id="10653" w:name="_Toc36108359"/>
      <w:bookmarkStart w:id="10654" w:name="_Toc44599143"/>
      <w:bookmarkStart w:id="10655" w:name="_Toc44603030"/>
      <w:bookmarkStart w:id="10656" w:name="_Toc45198207"/>
      <w:bookmarkStart w:id="10657" w:name="_Toc45696240"/>
      <w:bookmarkStart w:id="10658" w:name="_Toc51851739"/>
      <w:bookmarkStart w:id="10659" w:name="_Toc92225412"/>
      <w:bookmarkStart w:id="10660" w:name="_Toc202372715"/>
      <w:bookmarkEnd w:id="10650"/>
      <w:r w:rsidRPr="00B02A0B">
        <w:rPr>
          <w:noProof/>
          <w:lang w:val="en-US"/>
        </w:rPr>
        <w:t>H.1.2.3</w:t>
      </w:r>
      <w:r w:rsidRPr="00B02A0B">
        <w:rPr>
          <w:noProof/>
          <w:lang w:val="en-US"/>
        </w:rPr>
        <w:tab/>
        <w:t>Appropriateness of INFO Package Usage</w:t>
      </w:r>
      <w:bookmarkEnd w:id="10651"/>
      <w:bookmarkEnd w:id="10652"/>
      <w:bookmarkEnd w:id="10653"/>
      <w:bookmarkEnd w:id="10654"/>
      <w:bookmarkEnd w:id="10655"/>
      <w:bookmarkEnd w:id="10656"/>
      <w:bookmarkEnd w:id="10657"/>
      <w:bookmarkEnd w:id="10658"/>
      <w:bookmarkEnd w:id="10659"/>
      <w:bookmarkEnd w:id="10660"/>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661" w:name="_CRH_1_2_4"/>
      <w:bookmarkStart w:id="10662" w:name="_Toc20215997"/>
      <w:bookmarkStart w:id="10663" w:name="_Toc27496559"/>
      <w:bookmarkStart w:id="10664" w:name="_Toc36108360"/>
      <w:bookmarkStart w:id="10665" w:name="_Toc44599144"/>
      <w:bookmarkStart w:id="10666" w:name="_Toc44603031"/>
      <w:bookmarkStart w:id="10667" w:name="_Toc45198208"/>
      <w:bookmarkStart w:id="10668" w:name="_Toc45696241"/>
      <w:bookmarkStart w:id="10669" w:name="_Toc51851740"/>
      <w:bookmarkStart w:id="10670" w:name="_Toc92225413"/>
      <w:bookmarkStart w:id="10671" w:name="_Toc202372716"/>
      <w:bookmarkEnd w:id="10661"/>
      <w:r w:rsidRPr="00B02A0B">
        <w:rPr>
          <w:noProof/>
          <w:lang w:val="en-US"/>
        </w:rPr>
        <w:t>H.1.2.4</w:t>
      </w:r>
      <w:r w:rsidRPr="00B02A0B">
        <w:rPr>
          <w:noProof/>
          <w:lang w:val="en-US"/>
        </w:rPr>
        <w:tab/>
      </w:r>
      <w:r w:rsidRPr="00B02A0B">
        <w:rPr>
          <w:lang w:val="en-US"/>
        </w:rPr>
        <w:t>Info package name</w:t>
      </w:r>
      <w:bookmarkEnd w:id="10662"/>
      <w:bookmarkEnd w:id="10663"/>
      <w:bookmarkEnd w:id="10664"/>
      <w:bookmarkEnd w:id="10665"/>
      <w:bookmarkEnd w:id="10666"/>
      <w:bookmarkEnd w:id="10667"/>
      <w:bookmarkEnd w:id="10668"/>
      <w:bookmarkEnd w:id="10669"/>
      <w:bookmarkEnd w:id="10670"/>
      <w:bookmarkEnd w:id="10671"/>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672" w:name="_CRH_1_2_5"/>
      <w:bookmarkStart w:id="10673" w:name="_Toc20215998"/>
      <w:bookmarkStart w:id="10674" w:name="_Toc27496560"/>
      <w:bookmarkStart w:id="10675" w:name="_Toc36108361"/>
      <w:bookmarkStart w:id="10676" w:name="_Toc44599145"/>
      <w:bookmarkStart w:id="10677" w:name="_Toc44603032"/>
      <w:bookmarkStart w:id="10678" w:name="_Toc45198209"/>
      <w:bookmarkStart w:id="10679" w:name="_Toc45696242"/>
      <w:bookmarkStart w:id="10680" w:name="_Toc51851741"/>
      <w:bookmarkStart w:id="10681" w:name="_Toc92225414"/>
      <w:bookmarkStart w:id="10682" w:name="_Toc202372717"/>
      <w:bookmarkEnd w:id="10672"/>
      <w:r w:rsidRPr="00B02A0B">
        <w:lastRenderedPageBreak/>
        <w:t>H.1.2.5</w:t>
      </w:r>
      <w:r w:rsidRPr="00B02A0B">
        <w:tab/>
        <w:t>Info package parameters</w:t>
      </w:r>
      <w:bookmarkEnd w:id="10673"/>
      <w:bookmarkEnd w:id="10674"/>
      <w:bookmarkEnd w:id="10675"/>
      <w:bookmarkEnd w:id="10676"/>
      <w:bookmarkEnd w:id="10677"/>
      <w:bookmarkEnd w:id="10678"/>
      <w:bookmarkEnd w:id="10679"/>
      <w:bookmarkEnd w:id="10680"/>
      <w:bookmarkEnd w:id="10681"/>
      <w:bookmarkEnd w:id="10682"/>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683" w:name="_CRH_1_2_6"/>
      <w:bookmarkStart w:id="10684" w:name="_Toc20215999"/>
      <w:bookmarkStart w:id="10685" w:name="_Toc27496561"/>
      <w:bookmarkStart w:id="10686" w:name="_Toc36108362"/>
      <w:bookmarkStart w:id="10687" w:name="_Toc44599146"/>
      <w:bookmarkStart w:id="10688" w:name="_Toc44603033"/>
      <w:bookmarkStart w:id="10689" w:name="_Toc45198210"/>
      <w:bookmarkStart w:id="10690" w:name="_Toc45696243"/>
      <w:bookmarkStart w:id="10691" w:name="_Toc51851742"/>
      <w:bookmarkStart w:id="10692" w:name="_Toc92225415"/>
      <w:bookmarkStart w:id="10693" w:name="_Toc202372718"/>
      <w:bookmarkEnd w:id="10683"/>
      <w:r w:rsidRPr="00B02A0B">
        <w:t>H.1.2.6</w:t>
      </w:r>
      <w:r w:rsidRPr="00B02A0B">
        <w:tab/>
        <w:t>SIP options tags</w:t>
      </w:r>
      <w:bookmarkEnd w:id="10684"/>
      <w:bookmarkEnd w:id="10685"/>
      <w:bookmarkEnd w:id="10686"/>
      <w:bookmarkEnd w:id="10687"/>
      <w:bookmarkEnd w:id="10688"/>
      <w:bookmarkEnd w:id="10689"/>
      <w:bookmarkEnd w:id="10690"/>
      <w:bookmarkEnd w:id="10691"/>
      <w:bookmarkEnd w:id="10692"/>
      <w:bookmarkEnd w:id="10693"/>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694" w:name="_CRH_1_2_7"/>
      <w:bookmarkStart w:id="10695" w:name="_Toc20216000"/>
      <w:bookmarkStart w:id="10696" w:name="_Toc27496562"/>
      <w:bookmarkStart w:id="10697" w:name="_Toc36108363"/>
      <w:bookmarkStart w:id="10698" w:name="_Toc44599147"/>
      <w:bookmarkStart w:id="10699" w:name="_Toc44603034"/>
      <w:bookmarkStart w:id="10700" w:name="_Toc45198211"/>
      <w:bookmarkStart w:id="10701" w:name="_Toc45696244"/>
      <w:bookmarkStart w:id="10702" w:name="_Toc51851743"/>
      <w:bookmarkStart w:id="10703" w:name="_Toc92225416"/>
      <w:bookmarkStart w:id="10704" w:name="_Toc202372719"/>
      <w:bookmarkEnd w:id="10694"/>
      <w:r w:rsidRPr="00B02A0B">
        <w:t>H.1.2.</w:t>
      </w:r>
      <w:r w:rsidRPr="00B02A0B">
        <w:rPr>
          <w:lang w:val="en-US"/>
        </w:rPr>
        <w:t>7</w:t>
      </w:r>
      <w:r w:rsidRPr="00B02A0B">
        <w:tab/>
      </w:r>
      <w:r w:rsidRPr="00B02A0B">
        <w:rPr>
          <w:lang w:val="en-US"/>
        </w:rPr>
        <w:t>INFO message body parts</w:t>
      </w:r>
      <w:bookmarkEnd w:id="10695"/>
      <w:bookmarkEnd w:id="10696"/>
      <w:bookmarkEnd w:id="10697"/>
      <w:bookmarkEnd w:id="10698"/>
      <w:bookmarkEnd w:id="10699"/>
      <w:bookmarkEnd w:id="10700"/>
      <w:bookmarkEnd w:id="10701"/>
      <w:bookmarkEnd w:id="10702"/>
      <w:bookmarkEnd w:id="10703"/>
      <w:bookmarkEnd w:id="10704"/>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705" w:name="_CRH_1_2_8"/>
      <w:bookmarkStart w:id="10706" w:name="_Toc20216001"/>
      <w:bookmarkStart w:id="10707" w:name="_Toc27496563"/>
      <w:bookmarkStart w:id="10708" w:name="_Toc36108364"/>
      <w:bookmarkStart w:id="10709" w:name="_Toc44599148"/>
      <w:bookmarkStart w:id="10710" w:name="_Toc44603035"/>
      <w:bookmarkStart w:id="10711" w:name="_Toc45198212"/>
      <w:bookmarkStart w:id="10712" w:name="_Toc45696245"/>
      <w:bookmarkStart w:id="10713" w:name="_Toc51851744"/>
      <w:bookmarkStart w:id="10714" w:name="_Toc92225417"/>
      <w:bookmarkStart w:id="10715" w:name="_Toc202372720"/>
      <w:bookmarkEnd w:id="10705"/>
      <w:r w:rsidRPr="00B02A0B">
        <w:rPr>
          <w:noProof/>
          <w:lang w:val="en-US"/>
        </w:rPr>
        <w:t>H.1.2.8</w:t>
      </w:r>
      <w:r w:rsidRPr="00B02A0B">
        <w:rPr>
          <w:noProof/>
          <w:lang w:val="en-US"/>
        </w:rPr>
        <w:tab/>
        <w:t>Info package usage restrictions</w:t>
      </w:r>
      <w:bookmarkEnd w:id="10706"/>
      <w:bookmarkEnd w:id="10707"/>
      <w:bookmarkEnd w:id="10708"/>
      <w:bookmarkEnd w:id="10709"/>
      <w:bookmarkEnd w:id="10710"/>
      <w:bookmarkEnd w:id="10711"/>
      <w:bookmarkEnd w:id="10712"/>
      <w:bookmarkEnd w:id="10713"/>
      <w:bookmarkEnd w:id="10714"/>
      <w:bookmarkEnd w:id="10715"/>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716" w:name="_CRH_1_2_9"/>
      <w:bookmarkStart w:id="10717" w:name="_Toc20216002"/>
      <w:bookmarkStart w:id="10718" w:name="_Toc27496564"/>
      <w:bookmarkStart w:id="10719" w:name="_Toc36108365"/>
      <w:bookmarkStart w:id="10720" w:name="_Toc44599149"/>
      <w:bookmarkStart w:id="10721" w:name="_Toc44603036"/>
      <w:bookmarkStart w:id="10722" w:name="_Toc45198213"/>
      <w:bookmarkStart w:id="10723" w:name="_Toc45696246"/>
      <w:bookmarkStart w:id="10724" w:name="_Toc51851745"/>
      <w:bookmarkStart w:id="10725" w:name="_Toc92225418"/>
      <w:bookmarkStart w:id="10726" w:name="_Toc202372721"/>
      <w:bookmarkEnd w:id="10716"/>
      <w:r w:rsidRPr="00B02A0B">
        <w:rPr>
          <w:noProof/>
          <w:lang w:val="en-US"/>
        </w:rPr>
        <w:t>H.1.2.9</w:t>
      </w:r>
      <w:r w:rsidRPr="00B02A0B">
        <w:rPr>
          <w:noProof/>
          <w:lang w:val="en-US"/>
        </w:rPr>
        <w:tab/>
      </w:r>
      <w:r w:rsidRPr="00B02A0B">
        <w:rPr>
          <w:lang w:val="en-US"/>
        </w:rPr>
        <w:t>Rate of INFO Requests</w:t>
      </w:r>
      <w:bookmarkEnd w:id="10717"/>
      <w:bookmarkEnd w:id="10718"/>
      <w:bookmarkEnd w:id="10719"/>
      <w:bookmarkEnd w:id="10720"/>
      <w:bookmarkEnd w:id="10721"/>
      <w:bookmarkEnd w:id="10722"/>
      <w:bookmarkEnd w:id="10723"/>
      <w:bookmarkEnd w:id="10724"/>
      <w:bookmarkEnd w:id="10725"/>
      <w:bookmarkEnd w:id="10726"/>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727" w:name="_CRH_1_2_10"/>
      <w:bookmarkStart w:id="10728" w:name="_Toc20216003"/>
      <w:bookmarkStart w:id="10729" w:name="_Toc27496565"/>
      <w:bookmarkStart w:id="10730" w:name="_Toc36108366"/>
      <w:bookmarkStart w:id="10731" w:name="_Toc44599150"/>
      <w:bookmarkStart w:id="10732" w:name="_Toc44603037"/>
      <w:bookmarkStart w:id="10733" w:name="_Toc45198214"/>
      <w:bookmarkStart w:id="10734" w:name="_Toc45696247"/>
      <w:bookmarkStart w:id="10735" w:name="_Toc51851746"/>
      <w:bookmarkStart w:id="10736" w:name="_Toc92225419"/>
      <w:bookmarkStart w:id="10737" w:name="_Toc202372722"/>
      <w:bookmarkEnd w:id="10727"/>
      <w:r w:rsidRPr="00B02A0B">
        <w:rPr>
          <w:lang w:val="en-US"/>
        </w:rPr>
        <w:t>H.1.2.10</w:t>
      </w:r>
      <w:r w:rsidRPr="00B02A0B">
        <w:rPr>
          <w:lang w:val="en-US"/>
        </w:rPr>
        <w:tab/>
        <w:t>Info package security considerations</w:t>
      </w:r>
      <w:bookmarkEnd w:id="10728"/>
      <w:bookmarkEnd w:id="10729"/>
      <w:bookmarkEnd w:id="10730"/>
      <w:bookmarkEnd w:id="10731"/>
      <w:bookmarkEnd w:id="10732"/>
      <w:bookmarkEnd w:id="10733"/>
      <w:bookmarkEnd w:id="10734"/>
      <w:bookmarkEnd w:id="10735"/>
      <w:bookmarkEnd w:id="10736"/>
      <w:bookmarkEnd w:id="10737"/>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738" w:name="_CRH_1_2_11"/>
      <w:bookmarkStart w:id="10739" w:name="_Toc20216004"/>
      <w:bookmarkStart w:id="10740" w:name="_Toc27496566"/>
      <w:bookmarkStart w:id="10741" w:name="_Toc36108367"/>
      <w:bookmarkStart w:id="10742" w:name="_Toc44599151"/>
      <w:bookmarkStart w:id="10743" w:name="_Toc44603038"/>
      <w:bookmarkStart w:id="10744" w:name="_Toc45198215"/>
      <w:bookmarkStart w:id="10745" w:name="_Toc45696248"/>
      <w:bookmarkStart w:id="10746" w:name="_Toc51851747"/>
      <w:bookmarkStart w:id="10747" w:name="_Toc92225420"/>
      <w:bookmarkStart w:id="10748" w:name="_Toc202372723"/>
      <w:bookmarkEnd w:id="10738"/>
      <w:r w:rsidRPr="00B02A0B">
        <w:rPr>
          <w:lang w:val="en-US"/>
        </w:rPr>
        <w:t>H.1.2.11</w:t>
      </w:r>
      <w:r w:rsidRPr="00B02A0B">
        <w:rPr>
          <w:lang w:val="en-US"/>
        </w:rPr>
        <w:tab/>
      </w:r>
      <w:r w:rsidRPr="00B02A0B">
        <w:rPr>
          <w:noProof/>
          <w:lang w:val="en-US"/>
        </w:rPr>
        <w:t>Implementation details and examples</w:t>
      </w:r>
      <w:bookmarkEnd w:id="10739"/>
      <w:bookmarkEnd w:id="10740"/>
      <w:bookmarkEnd w:id="10741"/>
      <w:bookmarkEnd w:id="10742"/>
      <w:bookmarkEnd w:id="10743"/>
      <w:bookmarkEnd w:id="10744"/>
      <w:bookmarkEnd w:id="10745"/>
      <w:bookmarkEnd w:id="10746"/>
      <w:bookmarkEnd w:id="10747"/>
      <w:bookmarkEnd w:id="10748"/>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749" w:name="_CRAnnexInormative"/>
      <w:bookmarkStart w:id="10750" w:name="_Toc202372724"/>
      <w:bookmarkEnd w:id="10749"/>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750"/>
      <w:r w:rsidRPr="006E59FF">
        <w:t xml:space="preserve"> </w:t>
      </w:r>
    </w:p>
    <w:p w14:paraId="10C8357A" w14:textId="27940D10" w:rsidR="00885A27" w:rsidRDefault="00885A27" w:rsidP="00885A27">
      <w:pPr>
        <w:pStyle w:val="Heading1"/>
        <w:pBdr>
          <w:top w:val="none" w:sz="0" w:space="0" w:color="auto"/>
        </w:pBdr>
      </w:pPr>
      <w:bookmarkStart w:id="10751" w:name="_CRI_1"/>
      <w:bookmarkStart w:id="10752" w:name="_Toc20156543"/>
      <w:bookmarkStart w:id="10753" w:name="_Toc27501739"/>
      <w:bookmarkStart w:id="10754" w:name="_Toc36049870"/>
      <w:bookmarkStart w:id="10755" w:name="_Toc45210640"/>
      <w:bookmarkStart w:id="10756" w:name="_Toc51861467"/>
      <w:bookmarkStart w:id="10757" w:name="_Toc83392998"/>
      <w:bookmarkStart w:id="10758" w:name="_Toc202372725"/>
      <w:bookmarkEnd w:id="10751"/>
      <w:r>
        <w:t>I.1</w:t>
      </w:r>
      <w:r>
        <w:tab/>
        <w:t>General</w:t>
      </w:r>
      <w:bookmarkEnd w:id="10752"/>
      <w:bookmarkEnd w:id="10753"/>
      <w:bookmarkEnd w:id="10754"/>
      <w:bookmarkEnd w:id="10755"/>
      <w:bookmarkEnd w:id="10756"/>
      <w:bookmarkEnd w:id="10757"/>
      <w:bookmarkEnd w:id="10758"/>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759" w:name="_CRI_3"/>
      <w:bookmarkStart w:id="10760" w:name="_Toc20212498"/>
      <w:bookmarkStart w:id="10761" w:name="_Toc27731853"/>
      <w:bookmarkStart w:id="10762" w:name="_Toc36127631"/>
      <w:bookmarkStart w:id="10763" w:name="_Toc45214737"/>
      <w:bookmarkStart w:id="10764" w:name="_Toc51937876"/>
      <w:bookmarkStart w:id="10765" w:name="_Toc51938185"/>
      <w:bookmarkStart w:id="10766" w:name="_Toc82013054"/>
      <w:bookmarkStart w:id="10767" w:name="_Toc202372726"/>
      <w:bookmarkEnd w:id="10759"/>
      <w:r>
        <w:lastRenderedPageBreak/>
        <w:t>I.3</w:t>
      </w:r>
      <w:r>
        <w:tab/>
        <w:t>Mapping of EPS-specific terms to 5GS</w:t>
      </w:r>
      <w:bookmarkEnd w:id="10767"/>
    </w:p>
    <w:p w14:paraId="36F7C192" w14:textId="77777777" w:rsidR="00EC21CF" w:rsidRDefault="00EC21CF" w:rsidP="00EC21CF">
      <w:pPr>
        <w:pStyle w:val="Heading2"/>
      </w:pPr>
      <w:bookmarkStart w:id="10768" w:name="_CRI_3_1"/>
      <w:bookmarkStart w:id="10769" w:name="_Toc202372727"/>
      <w:bookmarkEnd w:id="10768"/>
      <w:r>
        <w:t>I.3.1</w:t>
      </w:r>
      <w:r>
        <w:tab/>
        <w:t>Session aspects</w:t>
      </w:r>
      <w:bookmarkEnd w:id="10769"/>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770" w:name="_CRI_3_2"/>
      <w:bookmarkStart w:id="10771" w:name="_Toc202372728"/>
      <w:bookmarkEnd w:id="10770"/>
      <w:r>
        <w:t>I.3.2</w:t>
      </w:r>
      <w:r>
        <w:tab/>
        <w:t>Bearer aspects</w:t>
      </w:r>
      <w:bookmarkEnd w:id="10771"/>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772" w:name="_CRI_3_3"/>
      <w:bookmarkStart w:id="10773" w:name="_Toc202372729"/>
      <w:bookmarkEnd w:id="10772"/>
      <w:r>
        <w:t>I.3.3</w:t>
      </w:r>
      <w:r>
        <w:tab/>
        <w:t>Resource sharing</w:t>
      </w:r>
      <w:bookmarkEnd w:id="10773"/>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774" w:name="_CRI_3_4"/>
      <w:bookmarkStart w:id="10775" w:name="_Toc202372730"/>
      <w:bookmarkEnd w:id="10774"/>
      <w:r>
        <w:t>I.3.4</w:t>
      </w:r>
      <w:r>
        <w:tab/>
      </w:r>
      <w:r w:rsidRPr="00B963A7">
        <w:t>Mapping of MBMS terms to MBS</w:t>
      </w:r>
      <w:bookmarkEnd w:id="10775"/>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776" w:name="_CRI_3_5"/>
      <w:bookmarkStart w:id="10777" w:name="_Toc146247143"/>
      <w:bookmarkStart w:id="10778" w:name="_Toc202372731"/>
      <w:bookmarkEnd w:id="10776"/>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777"/>
      <w:bookmarkEnd w:id="10778"/>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lastRenderedPageBreak/>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779" w:name="_CRI_2"/>
      <w:bookmarkStart w:id="10780" w:name="_Toc202372732"/>
      <w:bookmarkEnd w:id="10779"/>
      <w:r>
        <w:t>I.2</w:t>
      </w:r>
      <w:r>
        <w:tab/>
      </w:r>
      <w:bookmarkEnd w:id="10760"/>
      <w:bookmarkEnd w:id="10761"/>
      <w:bookmarkEnd w:id="10762"/>
      <w:bookmarkEnd w:id="10763"/>
      <w:bookmarkEnd w:id="10764"/>
      <w:bookmarkEnd w:id="10765"/>
      <w:bookmarkEnd w:id="10766"/>
      <w:r>
        <w:t>Aspects not applicable to 5GS</w:t>
      </w:r>
      <w:bookmarkEnd w:id="10780"/>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781" w:name="_CRAnnexJinformative"/>
      <w:bookmarkEnd w:id="10781"/>
      <w:r w:rsidRPr="00B02A0B">
        <w:br w:type="page"/>
      </w:r>
      <w:bookmarkStart w:id="10782" w:name="_Toc20216005"/>
      <w:bookmarkStart w:id="10783" w:name="_Toc27496567"/>
      <w:bookmarkStart w:id="10784" w:name="_Toc36108368"/>
      <w:bookmarkStart w:id="10785" w:name="_Toc44599152"/>
      <w:bookmarkStart w:id="10786" w:name="_Toc44603039"/>
      <w:bookmarkStart w:id="10787" w:name="_Toc45198216"/>
      <w:bookmarkStart w:id="10788" w:name="_Toc45696249"/>
      <w:bookmarkStart w:id="10789" w:name="_Toc51851748"/>
      <w:bookmarkStart w:id="10790" w:name="_Toc92225421"/>
      <w:bookmarkStart w:id="10791" w:name="_Toc202372733"/>
      <w:r w:rsidRPr="00B02A0B">
        <w:lastRenderedPageBreak/>
        <w:t xml:space="preserve">Annex </w:t>
      </w:r>
      <w:r w:rsidR="00885A27">
        <w:t>J</w:t>
      </w:r>
      <w:r w:rsidR="00885A27" w:rsidRPr="00B02A0B">
        <w:t xml:space="preserve"> </w:t>
      </w:r>
      <w:r w:rsidRPr="00B02A0B">
        <w:t>(informative):</w:t>
      </w:r>
      <w:r w:rsidRPr="00B02A0B">
        <w:br/>
        <w:t>Change history</w:t>
      </w:r>
      <w:bookmarkEnd w:id="10782"/>
      <w:bookmarkEnd w:id="10783"/>
      <w:bookmarkEnd w:id="10784"/>
      <w:bookmarkEnd w:id="10785"/>
      <w:bookmarkEnd w:id="10786"/>
      <w:bookmarkEnd w:id="10787"/>
      <w:bookmarkEnd w:id="10788"/>
      <w:bookmarkEnd w:id="10789"/>
      <w:bookmarkEnd w:id="10790"/>
      <w:bookmarkEnd w:id="107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262"/>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72C61507" w14:textId="77777777" w:rsidR="005C310B" w:rsidRPr="0095349C" w:rsidRDefault="005C310B" w:rsidP="00B02A0B">
            <w:pPr>
              <w:pStyle w:val="TAC"/>
              <w:rPr>
                <w:sz w:val="16"/>
                <w:szCs w:val="16"/>
                <w:lang w:val="fr-FR"/>
              </w:rPr>
            </w:pPr>
            <w:r w:rsidRPr="0095349C">
              <w:rPr>
                <w:sz w:val="16"/>
                <w:szCs w:val="16"/>
              </w:rPr>
              <w:t>CT#</w:t>
            </w:r>
            <w:r w:rsidRPr="0095349C">
              <w:rPr>
                <w:sz w:val="16"/>
                <w:szCs w:val="16"/>
                <w:lang w:val="fr-FR"/>
              </w:rPr>
              <w:t>81</w:t>
            </w:r>
          </w:p>
        </w:tc>
        <w:tc>
          <w:tcPr>
            <w:tcW w:w="1094" w:type="dxa"/>
            <w:shd w:val="solid" w:color="FFFFFF" w:fill="auto"/>
          </w:tcPr>
          <w:p w14:paraId="3421B248"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0BC13246" w14:textId="77777777" w:rsidR="005C310B" w:rsidRPr="0095349C" w:rsidRDefault="005C310B" w:rsidP="00B02A0B">
            <w:pPr>
              <w:pStyle w:val="TAL"/>
              <w:rPr>
                <w:sz w:val="16"/>
                <w:szCs w:val="16"/>
              </w:rPr>
            </w:pPr>
            <w:r w:rsidRPr="0095349C">
              <w:rPr>
                <w:sz w:val="16"/>
                <w:szCs w:val="16"/>
              </w:rPr>
              <w:t>0048</w:t>
            </w:r>
          </w:p>
        </w:tc>
        <w:tc>
          <w:tcPr>
            <w:tcW w:w="425" w:type="dxa"/>
            <w:shd w:val="solid" w:color="FFFFFF" w:fill="auto"/>
          </w:tcPr>
          <w:p w14:paraId="0DB2712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1AC018C"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EC40E8F" w14:textId="77777777" w:rsidR="005C310B" w:rsidRPr="0095349C" w:rsidRDefault="005C310B" w:rsidP="00B02A0B">
            <w:pPr>
              <w:pStyle w:val="TAL"/>
              <w:rPr>
                <w:sz w:val="16"/>
                <w:szCs w:val="16"/>
              </w:rPr>
            </w:pPr>
            <w:r w:rsidRPr="0095349C">
              <w:rPr>
                <w:sz w:val="16"/>
                <w:szCs w:val="16"/>
              </w:rPr>
              <w:t>Completed IANA registrations for MCData</w:t>
            </w:r>
          </w:p>
        </w:tc>
        <w:tc>
          <w:tcPr>
            <w:tcW w:w="708" w:type="dxa"/>
            <w:shd w:val="solid" w:color="FFFFFF" w:fill="auto"/>
          </w:tcPr>
          <w:p w14:paraId="126F4E5B" w14:textId="77777777" w:rsidR="005C310B" w:rsidRPr="0095349C" w:rsidRDefault="005C310B" w:rsidP="00B02A0B">
            <w:pPr>
              <w:pStyle w:val="TAC"/>
              <w:rPr>
                <w:sz w:val="16"/>
                <w:szCs w:val="16"/>
              </w:rPr>
            </w:pPr>
            <w:r w:rsidRPr="0095349C">
              <w:rPr>
                <w:sz w:val="16"/>
                <w:szCs w:val="16"/>
              </w:rPr>
              <w:t>15.3.0</w:t>
            </w:r>
          </w:p>
        </w:tc>
      </w:tr>
      <w:tr w:rsidR="005C310B" w:rsidRPr="00B02A0B" w14:paraId="304231B4" w14:textId="77777777" w:rsidTr="00B02A0B">
        <w:tc>
          <w:tcPr>
            <w:tcW w:w="800" w:type="dxa"/>
            <w:shd w:val="solid" w:color="FFFFFF" w:fill="auto"/>
          </w:tcPr>
          <w:p w14:paraId="36901D00"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51B556C6"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34CED89A"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E584A48" w14:textId="77777777" w:rsidR="005C310B" w:rsidRPr="0095349C" w:rsidRDefault="005C310B" w:rsidP="00B02A0B">
            <w:pPr>
              <w:pStyle w:val="TAL"/>
              <w:rPr>
                <w:sz w:val="16"/>
                <w:szCs w:val="16"/>
              </w:rPr>
            </w:pPr>
            <w:r w:rsidRPr="0095349C">
              <w:rPr>
                <w:sz w:val="16"/>
                <w:szCs w:val="16"/>
              </w:rPr>
              <w:t>0050</w:t>
            </w:r>
          </w:p>
        </w:tc>
        <w:tc>
          <w:tcPr>
            <w:tcW w:w="425" w:type="dxa"/>
            <w:shd w:val="solid" w:color="FFFFFF" w:fill="auto"/>
          </w:tcPr>
          <w:p w14:paraId="1C26B12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3670EE5"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B325FA" w14:textId="77777777" w:rsidR="005C310B" w:rsidRPr="0095349C" w:rsidRDefault="005C310B" w:rsidP="00B02A0B">
            <w:pPr>
              <w:pStyle w:val="TAL"/>
              <w:rPr>
                <w:sz w:val="16"/>
                <w:szCs w:val="16"/>
              </w:rPr>
            </w:pPr>
            <w:r w:rsidRPr="0095349C">
              <w:rPr>
                <w:sz w:val="16"/>
                <w:szCs w:val="16"/>
              </w:rPr>
              <w:t>Fix issues with encoding of IEs in MONP messages for MCData</w:t>
            </w:r>
          </w:p>
        </w:tc>
        <w:tc>
          <w:tcPr>
            <w:tcW w:w="708" w:type="dxa"/>
            <w:shd w:val="solid" w:color="FFFFFF" w:fill="auto"/>
          </w:tcPr>
          <w:p w14:paraId="3AC4F044" w14:textId="77777777" w:rsidR="005C310B" w:rsidRPr="0095349C" w:rsidRDefault="005C310B" w:rsidP="00B02A0B">
            <w:pPr>
              <w:pStyle w:val="TAC"/>
              <w:rPr>
                <w:sz w:val="16"/>
                <w:szCs w:val="16"/>
              </w:rPr>
            </w:pPr>
            <w:r w:rsidRPr="0095349C">
              <w:rPr>
                <w:sz w:val="16"/>
                <w:szCs w:val="16"/>
              </w:rPr>
              <w:t>15.3.0</w:t>
            </w:r>
          </w:p>
        </w:tc>
      </w:tr>
      <w:tr w:rsidR="005C310B" w:rsidRPr="00B02A0B" w14:paraId="6434F29A" w14:textId="77777777" w:rsidTr="00B02A0B">
        <w:tc>
          <w:tcPr>
            <w:tcW w:w="800" w:type="dxa"/>
            <w:shd w:val="solid" w:color="FFFFFF" w:fill="auto"/>
          </w:tcPr>
          <w:p w14:paraId="7679876D"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F4D53EA"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44990077" w14:textId="77777777" w:rsidR="005C310B" w:rsidRPr="0095349C" w:rsidRDefault="005C310B" w:rsidP="00B02A0B">
            <w:pPr>
              <w:pStyle w:val="TAC"/>
              <w:rPr>
                <w:sz w:val="16"/>
                <w:szCs w:val="16"/>
                <w:lang w:val="fr-FR"/>
              </w:rPr>
            </w:pPr>
            <w:r w:rsidRPr="0095349C">
              <w:rPr>
                <w:sz w:val="16"/>
                <w:szCs w:val="16"/>
              </w:rPr>
              <w:t>CP-1821</w:t>
            </w:r>
            <w:r w:rsidRPr="0095349C">
              <w:rPr>
                <w:sz w:val="16"/>
                <w:szCs w:val="16"/>
                <w:lang w:val="fr-FR"/>
              </w:rPr>
              <w:t>47</w:t>
            </w:r>
          </w:p>
        </w:tc>
        <w:tc>
          <w:tcPr>
            <w:tcW w:w="525" w:type="dxa"/>
            <w:shd w:val="solid" w:color="FFFFFF" w:fill="auto"/>
          </w:tcPr>
          <w:p w14:paraId="3CB3A182" w14:textId="77777777" w:rsidR="005C310B" w:rsidRPr="0095349C" w:rsidRDefault="005C310B" w:rsidP="00B02A0B">
            <w:pPr>
              <w:pStyle w:val="TAL"/>
              <w:rPr>
                <w:sz w:val="16"/>
                <w:szCs w:val="16"/>
              </w:rPr>
            </w:pPr>
            <w:r w:rsidRPr="0095349C">
              <w:rPr>
                <w:sz w:val="16"/>
                <w:szCs w:val="16"/>
              </w:rPr>
              <w:t>0051</w:t>
            </w:r>
          </w:p>
        </w:tc>
        <w:tc>
          <w:tcPr>
            <w:tcW w:w="425" w:type="dxa"/>
            <w:shd w:val="solid" w:color="FFFFFF" w:fill="auto"/>
          </w:tcPr>
          <w:p w14:paraId="5247CE9E" w14:textId="77777777" w:rsidR="005C310B" w:rsidRPr="0095349C" w:rsidRDefault="005C310B" w:rsidP="00B02A0B">
            <w:pPr>
              <w:pStyle w:val="TAR"/>
              <w:rPr>
                <w:sz w:val="16"/>
                <w:szCs w:val="16"/>
              </w:rPr>
            </w:pPr>
          </w:p>
        </w:tc>
        <w:tc>
          <w:tcPr>
            <w:tcW w:w="425" w:type="dxa"/>
            <w:shd w:val="solid" w:color="FFFFFF" w:fill="auto"/>
          </w:tcPr>
          <w:p w14:paraId="27CE6DC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570241" w14:textId="77777777" w:rsidR="005C310B" w:rsidRPr="0095349C" w:rsidRDefault="005C310B" w:rsidP="00B02A0B">
            <w:pPr>
              <w:pStyle w:val="TAL"/>
              <w:rPr>
                <w:sz w:val="16"/>
                <w:szCs w:val="16"/>
              </w:rPr>
            </w:pPr>
            <w:r w:rsidRPr="0095349C">
              <w:rPr>
                <w:sz w:val="16"/>
                <w:szCs w:val="16"/>
              </w:rPr>
              <w:t>Change Extended Application ID from TLV to TLV-E</w:t>
            </w:r>
          </w:p>
        </w:tc>
        <w:tc>
          <w:tcPr>
            <w:tcW w:w="708" w:type="dxa"/>
            <w:shd w:val="solid" w:color="FFFFFF" w:fill="auto"/>
          </w:tcPr>
          <w:p w14:paraId="65FE349A" w14:textId="77777777" w:rsidR="005C310B" w:rsidRPr="0095349C" w:rsidRDefault="005C310B" w:rsidP="00B02A0B">
            <w:pPr>
              <w:pStyle w:val="TAC"/>
              <w:rPr>
                <w:sz w:val="16"/>
                <w:szCs w:val="16"/>
              </w:rPr>
            </w:pPr>
            <w:r w:rsidRPr="0095349C">
              <w:rPr>
                <w:sz w:val="16"/>
                <w:szCs w:val="16"/>
              </w:rPr>
              <w:t>15.3.0</w:t>
            </w:r>
          </w:p>
        </w:tc>
      </w:tr>
      <w:tr w:rsidR="005C310B" w:rsidRPr="00B02A0B" w14:paraId="5C315DF0" w14:textId="77777777" w:rsidTr="00B02A0B">
        <w:tc>
          <w:tcPr>
            <w:tcW w:w="800" w:type="dxa"/>
            <w:shd w:val="solid" w:color="FFFFFF" w:fill="auto"/>
          </w:tcPr>
          <w:p w14:paraId="5E4BE50C"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09ED4CE"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08569557"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CABEE6A" w14:textId="77777777" w:rsidR="005C310B" w:rsidRPr="0095349C" w:rsidRDefault="005C310B" w:rsidP="00B02A0B">
            <w:pPr>
              <w:pStyle w:val="TAL"/>
              <w:rPr>
                <w:sz w:val="16"/>
                <w:szCs w:val="16"/>
              </w:rPr>
            </w:pPr>
            <w:r w:rsidRPr="0095349C">
              <w:rPr>
                <w:sz w:val="16"/>
                <w:szCs w:val="16"/>
              </w:rPr>
              <w:t>0053</w:t>
            </w:r>
          </w:p>
        </w:tc>
        <w:tc>
          <w:tcPr>
            <w:tcW w:w="425" w:type="dxa"/>
            <w:shd w:val="solid" w:color="FFFFFF" w:fill="auto"/>
          </w:tcPr>
          <w:p w14:paraId="6AE6411B" w14:textId="77777777" w:rsidR="005C310B" w:rsidRPr="0095349C" w:rsidRDefault="005C310B" w:rsidP="00B02A0B">
            <w:pPr>
              <w:pStyle w:val="TAR"/>
              <w:rPr>
                <w:sz w:val="16"/>
                <w:szCs w:val="16"/>
              </w:rPr>
            </w:pPr>
          </w:p>
        </w:tc>
        <w:tc>
          <w:tcPr>
            <w:tcW w:w="425" w:type="dxa"/>
            <w:shd w:val="solid" w:color="FFFFFF" w:fill="auto"/>
          </w:tcPr>
          <w:p w14:paraId="1E5C988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61544649" w14:textId="77777777" w:rsidR="005C310B" w:rsidRPr="0095349C" w:rsidRDefault="005C310B" w:rsidP="00B02A0B">
            <w:pPr>
              <w:pStyle w:val="TAL"/>
              <w:rPr>
                <w:sz w:val="16"/>
                <w:szCs w:val="16"/>
              </w:rPr>
            </w:pPr>
            <w:r w:rsidRPr="0095349C">
              <w:rPr>
                <w:sz w:val="16"/>
                <w:szCs w:val="16"/>
              </w:rPr>
              <w:t>Addition of Registration without Auth Token</w:t>
            </w:r>
          </w:p>
        </w:tc>
        <w:tc>
          <w:tcPr>
            <w:tcW w:w="708" w:type="dxa"/>
            <w:shd w:val="solid" w:color="FFFFFF" w:fill="auto"/>
          </w:tcPr>
          <w:p w14:paraId="79195727" w14:textId="77777777" w:rsidR="005C310B" w:rsidRPr="0095349C" w:rsidRDefault="005C310B" w:rsidP="00B02A0B">
            <w:pPr>
              <w:pStyle w:val="TAC"/>
              <w:rPr>
                <w:sz w:val="16"/>
                <w:szCs w:val="16"/>
              </w:rPr>
            </w:pPr>
            <w:r w:rsidRPr="0095349C">
              <w:rPr>
                <w:sz w:val="16"/>
                <w:szCs w:val="16"/>
              </w:rPr>
              <w:t>15.3.0</w:t>
            </w:r>
          </w:p>
        </w:tc>
      </w:tr>
      <w:tr w:rsidR="005C310B" w:rsidRPr="00B02A0B" w14:paraId="034DCACE" w14:textId="77777777" w:rsidTr="00B02A0B">
        <w:tc>
          <w:tcPr>
            <w:tcW w:w="800" w:type="dxa"/>
            <w:shd w:val="solid" w:color="FFFFFF" w:fill="auto"/>
          </w:tcPr>
          <w:p w14:paraId="6CEDBA3E"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770ED89A"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0F98845C" w14:textId="77777777" w:rsidR="005C310B" w:rsidRPr="0095349C" w:rsidRDefault="005C310B" w:rsidP="00B02A0B">
            <w:pPr>
              <w:pStyle w:val="TAC"/>
              <w:rPr>
                <w:sz w:val="16"/>
                <w:szCs w:val="16"/>
              </w:rPr>
            </w:pPr>
            <w:r w:rsidRPr="0095349C">
              <w:rPr>
                <w:sz w:val="16"/>
                <w:szCs w:val="16"/>
              </w:rPr>
              <w:t>CP-183045</w:t>
            </w:r>
          </w:p>
        </w:tc>
        <w:tc>
          <w:tcPr>
            <w:tcW w:w="525" w:type="dxa"/>
            <w:shd w:val="solid" w:color="FFFFFF" w:fill="auto"/>
          </w:tcPr>
          <w:p w14:paraId="691A6D00" w14:textId="77777777" w:rsidR="005C310B" w:rsidRPr="0095349C" w:rsidRDefault="005C310B" w:rsidP="00B02A0B">
            <w:pPr>
              <w:pStyle w:val="TAL"/>
              <w:rPr>
                <w:sz w:val="16"/>
                <w:szCs w:val="16"/>
              </w:rPr>
            </w:pPr>
            <w:r w:rsidRPr="0095349C">
              <w:rPr>
                <w:sz w:val="16"/>
                <w:szCs w:val="16"/>
              </w:rPr>
              <w:t>0056</w:t>
            </w:r>
          </w:p>
        </w:tc>
        <w:tc>
          <w:tcPr>
            <w:tcW w:w="425" w:type="dxa"/>
            <w:shd w:val="solid" w:color="FFFFFF" w:fill="auto"/>
          </w:tcPr>
          <w:p w14:paraId="35D47FF4" w14:textId="77777777" w:rsidR="005C310B" w:rsidRPr="0095349C" w:rsidRDefault="005C310B" w:rsidP="00B02A0B">
            <w:pPr>
              <w:pStyle w:val="TAR"/>
              <w:rPr>
                <w:sz w:val="16"/>
                <w:szCs w:val="16"/>
              </w:rPr>
            </w:pPr>
          </w:p>
        </w:tc>
        <w:tc>
          <w:tcPr>
            <w:tcW w:w="425" w:type="dxa"/>
            <w:shd w:val="solid" w:color="FFFFFF" w:fill="auto"/>
          </w:tcPr>
          <w:p w14:paraId="343D7D25"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F6D58D" w14:textId="77777777" w:rsidR="005C310B" w:rsidRPr="0095349C" w:rsidRDefault="005C310B" w:rsidP="00B02A0B">
            <w:pPr>
              <w:pStyle w:val="TAL"/>
              <w:rPr>
                <w:sz w:val="16"/>
                <w:szCs w:val="16"/>
              </w:rPr>
            </w:pPr>
            <w:r w:rsidRPr="0095349C">
              <w:rPr>
                <w:sz w:val="16"/>
                <w:szCs w:val="16"/>
              </w:rPr>
              <w:t>Removal of editor's notes</w:t>
            </w:r>
          </w:p>
        </w:tc>
        <w:tc>
          <w:tcPr>
            <w:tcW w:w="708" w:type="dxa"/>
            <w:shd w:val="solid" w:color="FFFFFF" w:fill="auto"/>
          </w:tcPr>
          <w:p w14:paraId="596B4548" w14:textId="77777777" w:rsidR="005C310B" w:rsidRPr="0095349C" w:rsidRDefault="005C310B" w:rsidP="00B02A0B">
            <w:pPr>
              <w:pStyle w:val="TAC"/>
              <w:rPr>
                <w:sz w:val="16"/>
                <w:szCs w:val="16"/>
              </w:rPr>
            </w:pPr>
            <w:r w:rsidRPr="0095349C">
              <w:rPr>
                <w:sz w:val="16"/>
                <w:szCs w:val="16"/>
              </w:rPr>
              <w:t>15.4.0</w:t>
            </w:r>
          </w:p>
        </w:tc>
      </w:tr>
      <w:tr w:rsidR="005C310B" w:rsidRPr="00B02A0B" w14:paraId="1F18D252" w14:textId="77777777" w:rsidTr="00B02A0B">
        <w:tc>
          <w:tcPr>
            <w:tcW w:w="800" w:type="dxa"/>
            <w:shd w:val="solid" w:color="FFFFFF" w:fill="auto"/>
          </w:tcPr>
          <w:p w14:paraId="5A69E6AC"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2BC34A47"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7E053E96"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2A3EF48F" w14:textId="77777777" w:rsidR="005C310B" w:rsidRPr="0095349C" w:rsidRDefault="005C310B" w:rsidP="00B02A0B">
            <w:pPr>
              <w:pStyle w:val="TAL"/>
              <w:rPr>
                <w:sz w:val="16"/>
                <w:szCs w:val="16"/>
              </w:rPr>
            </w:pPr>
            <w:r w:rsidRPr="0095349C">
              <w:rPr>
                <w:sz w:val="16"/>
                <w:szCs w:val="16"/>
              </w:rPr>
              <w:t>0058</w:t>
            </w:r>
          </w:p>
        </w:tc>
        <w:tc>
          <w:tcPr>
            <w:tcW w:w="425" w:type="dxa"/>
            <w:shd w:val="solid" w:color="FFFFFF" w:fill="auto"/>
          </w:tcPr>
          <w:p w14:paraId="4C38D35C" w14:textId="77777777" w:rsidR="005C310B" w:rsidRPr="0095349C" w:rsidRDefault="005C310B" w:rsidP="00B02A0B">
            <w:pPr>
              <w:pStyle w:val="TAR"/>
              <w:rPr>
                <w:sz w:val="16"/>
                <w:szCs w:val="16"/>
              </w:rPr>
            </w:pPr>
          </w:p>
        </w:tc>
        <w:tc>
          <w:tcPr>
            <w:tcW w:w="425" w:type="dxa"/>
            <w:shd w:val="solid" w:color="FFFFFF" w:fill="auto"/>
          </w:tcPr>
          <w:p w14:paraId="3B11603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4A4F81F" w14:textId="77777777" w:rsidR="005C310B" w:rsidRPr="0095349C" w:rsidRDefault="005C310B" w:rsidP="00B02A0B">
            <w:pPr>
              <w:pStyle w:val="TAL"/>
              <w:rPr>
                <w:sz w:val="16"/>
                <w:szCs w:val="16"/>
              </w:rPr>
            </w:pPr>
            <w:r w:rsidRPr="0095349C">
              <w:rPr>
                <w:sz w:val="16"/>
                <w:szCs w:val="16"/>
              </w:rPr>
              <w:t>Correct root element in presence event package</w:t>
            </w:r>
          </w:p>
        </w:tc>
        <w:tc>
          <w:tcPr>
            <w:tcW w:w="708" w:type="dxa"/>
            <w:shd w:val="solid" w:color="FFFFFF" w:fill="auto"/>
          </w:tcPr>
          <w:p w14:paraId="67CF8471" w14:textId="77777777" w:rsidR="005C310B" w:rsidRPr="0095349C" w:rsidRDefault="005C310B" w:rsidP="00B02A0B">
            <w:pPr>
              <w:pStyle w:val="TAC"/>
              <w:rPr>
                <w:sz w:val="16"/>
                <w:szCs w:val="16"/>
              </w:rPr>
            </w:pPr>
            <w:r w:rsidRPr="0095349C">
              <w:rPr>
                <w:sz w:val="16"/>
                <w:szCs w:val="16"/>
              </w:rPr>
              <w:t>15.4.0</w:t>
            </w:r>
          </w:p>
        </w:tc>
      </w:tr>
      <w:tr w:rsidR="005C310B" w:rsidRPr="00B02A0B" w14:paraId="17FAC9DD" w14:textId="77777777" w:rsidTr="00B02A0B">
        <w:tc>
          <w:tcPr>
            <w:tcW w:w="800" w:type="dxa"/>
            <w:shd w:val="solid" w:color="FFFFFF" w:fill="auto"/>
          </w:tcPr>
          <w:p w14:paraId="16496384"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187B7C9F"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5468A60B"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4DB6DC5F" w14:textId="77777777" w:rsidR="005C310B" w:rsidRPr="0095349C" w:rsidRDefault="005C310B" w:rsidP="00B02A0B">
            <w:pPr>
              <w:pStyle w:val="TAL"/>
              <w:rPr>
                <w:sz w:val="16"/>
                <w:szCs w:val="16"/>
              </w:rPr>
            </w:pPr>
            <w:r w:rsidRPr="0095349C">
              <w:rPr>
                <w:sz w:val="16"/>
                <w:szCs w:val="16"/>
              </w:rPr>
              <w:t>0060</w:t>
            </w:r>
          </w:p>
        </w:tc>
        <w:tc>
          <w:tcPr>
            <w:tcW w:w="425" w:type="dxa"/>
            <w:shd w:val="solid" w:color="FFFFFF" w:fill="auto"/>
          </w:tcPr>
          <w:p w14:paraId="7B310352" w14:textId="77777777" w:rsidR="005C310B" w:rsidRPr="0095349C" w:rsidRDefault="005C310B" w:rsidP="00B02A0B">
            <w:pPr>
              <w:pStyle w:val="TAR"/>
              <w:rPr>
                <w:sz w:val="16"/>
                <w:szCs w:val="16"/>
              </w:rPr>
            </w:pPr>
          </w:p>
        </w:tc>
        <w:tc>
          <w:tcPr>
            <w:tcW w:w="425" w:type="dxa"/>
            <w:shd w:val="solid" w:color="FFFFFF" w:fill="auto"/>
          </w:tcPr>
          <w:p w14:paraId="225966B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AC53831" w14:textId="77777777" w:rsidR="005C310B" w:rsidRPr="0095349C" w:rsidRDefault="005C310B" w:rsidP="00B02A0B">
            <w:pPr>
              <w:pStyle w:val="TAL"/>
              <w:rPr>
                <w:sz w:val="16"/>
                <w:szCs w:val="16"/>
              </w:rPr>
            </w:pPr>
            <w:r w:rsidRPr="0095349C">
              <w:rPr>
                <w:sz w:val="16"/>
                <w:szCs w:val="16"/>
              </w:rPr>
              <w:t>Correction of the "prefix" attribute handling</w:t>
            </w:r>
          </w:p>
        </w:tc>
        <w:tc>
          <w:tcPr>
            <w:tcW w:w="708" w:type="dxa"/>
            <w:shd w:val="solid" w:color="FFFFFF" w:fill="auto"/>
          </w:tcPr>
          <w:p w14:paraId="5B0989DD" w14:textId="77777777" w:rsidR="005C310B" w:rsidRPr="0095349C" w:rsidRDefault="005C310B" w:rsidP="00B02A0B">
            <w:pPr>
              <w:pStyle w:val="TAC"/>
              <w:rPr>
                <w:sz w:val="16"/>
                <w:szCs w:val="16"/>
              </w:rPr>
            </w:pPr>
            <w:r w:rsidRPr="0095349C">
              <w:rPr>
                <w:sz w:val="16"/>
                <w:szCs w:val="16"/>
              </w:rPr>
              <w:t>15.4.0</w:t>
            </w:r>
          </w:p>
        </w:tc>
      </w:tr>
      <w:tr w:rsidR="005C310B" w:rsidRPr="00B02A0B" w14:paraId="1A73E004" w14:textId="77777777" w:rsidTr="00B02A0B">
        <w:tc>
          <w:tcPr>
            <w:tcW w:w="800" w:type="dxa"/>
            <w:shd w:val="solid" w:color="FFFFFF" w:fill="auto"/>
          </w:tcPr>
          <w:p w14:paraId="0B1EF051"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3CF5FC69"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43E12FB2"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30EF9A8E" w14:textId="77777777" w:rsidR="005C310B" w:rsidRPr="0095349C" w:rsidRDefault="005C310B" w:rsidP="00B02A0B">
            <w:pPr>
              <w:pStyle w:val="TAL"/>
              <w:rPr>
                <w:sz w:val="16"/>
                <w:szCs w:val="16"/>
              </w:rPr>
            </w:pPr>
            <w:r w:rsidRPr="0095349C">
              <w:rPr>
                <w:sz w:val="16"/>
                <w:szCs w:val="16"/>
              </w:rPr>
              <w:t>0062</w:t>
            </w:r>
          </w:p>
        </w:tc>
        <w:tc>
          <w:tcPr>
            <w:tcW w:w="425" w:type="dxa"/>
            <w:shd w:val="solid" w:color="FFFFFF" w:fill="auto"/>
          </w:tcPr>
          <w:p w14:paraId="7308F9B9" w14:textId="77777777" w:rsidR="005C310B" w:rsidRPr="0095349C" w:rsidRDefault="005C310B" w:rsidP="00B02A0B">
            <w:pPr>
              <w:pStyle w:val="TAR"/>
              <w:rPr>
                <w:sz w:val="16"/>
                <w:szCs w:val="16"/>
              </w:rPr>
            </w:pPr>
          </w:p>
        </w:tc>
        <w:tc>
          <w:tcPr>
            <w:tcW w:w="425" w:type="dxa"/>
            <w:shd w:val="solid" w:color="FFFFFF" w:fill="auto"/>
          </w:tcPr>
          <w:p w14:paraId="3A611AA1"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3A476609" w14:textId="77777777" w:rsidR="005C310B" w:rsidRPr="0095349C" w:rsidRDefault="005C310B" w:rsidP="00B02A0B">
            <w:pPr>
              <w:pStyle w:val="TAL"/>
              <w:rPr>
                <w:sz w:val="16"/>
                <w:szCs w:val="16"/>
              </w:rPr>
            </w:pPr>
            <w:r w:rsidRPr="0095349C">
              <w:rPr>
                <w:sz w:val="16"/>
                <w:szCs w:val="16"/>
              </w:rPr>
              <w:t>Rel-14 completed IANA registrations for MCData</w:t>
            </w:r>
          </w:p>
        </w:tc>
        <w:tc>
          <w:tcPr>
            <w:tcW w:w="708" w:type="dxa"/>
            <w:shd w:val="solid" w:color="FFFFFF" w:fill="auto"/>
          </w:tcPr>
          <w:p w14:paraId="60222F0D" w14:textId="77777777" w:rsidR="005C310B" w:rsidRPr="0095349C" w:rsidRDefault="005C310B" w:rsidP="00B02A0B">
            <w:pPr>
              <w:pStyle w:val="TAC"/>
              <w:rPr>
                <w:sz w:val="16"/>
                <w:szCs w:val="16"/>
              </w:rPr>
            </w:pPr>
            <w:r w:rsidRPr="0095349C">
              <w:rPr>
                <w:sz w:val="16"/>
                <w:szCs w:val="16"/>
              </w:rPr>
              <w:t>15.4.0</w:t>
            </w:r>
          </w:p>
        </w:tc>
      </w:tr>
      <w:tr w:rsidR="005C310B" w:rsidRPr="00B02A0B" w14:paraId="1A67A036" w14:textId="77777777" w:rsidTr="00B02A0B">
        <w:tc>
          <w:tcPr>
            <w:tcW w:w="800" w:type="dxa"/>
            <w:shd w:val="solid" w:color="FFFFFF" w:fill="auto"/>
          </w:tcPr>
          <w:p w14:paraId="6A65A835" w14:textId="77777777" w:rsidR="005C310B" w:rsidRPr="0095349C" w:rsidRDefault="005C310B" w:rsidP="00B02A0B">
            <w:pPr>
              <w:pStyle w:val="TAC"/>
              <w:rPr>
                <w:sz w:val="16"/>
                <w:szCs w:val="16"/>
              </w:rPr>
            </w:pPr>
            <w:r w:rsidRPr="0095349C">
              <w:rPr>
                <w:sz w:val="16"/>
                <w:szCs w:val="16"/>
              </w:rPr>
              <w:t>2019-03</w:t>
            </w:r>
          </w:p>
        </w:tc>
        <w:tc>
          <w:tcPr>
            <w:tcW w:w="800" w:type="dxa"/>
            <w:shd w:val="solid" w:color="FFFFFF" w:fill="auto"/>
          </w:tcPr>
          <w:p w14:paraId="58F2E047" w14:textId="77777777" w:rsidR="005C310B" w:rsidRPr="0095349C" w:rsidRDefault="005C310B" w:rsidP="00B02A0B">
            <w:pPr>
              <w:pStyle w:val="TAC"/>
              <w:rPr>
                <w:sz w:val="16"/>
                <w:szCs w:val="16"/>
              </w:rPr>
            </w:pPr>
            <w:r w:rsidRPr="0095349C">
              <w:rPr>
                <w:sz w:val="16"/>
                <w:szCs w:val="16"/>
              </w:rPr>
              <w:t>CT#83</w:t>
            </w:r>
          </w:p>
        </w:tc>
        <w:tc>
          <w:tcPr>
            <w:tcW w:w="1094" w:type="dxa"/>
            <w:shd w:val="solid" w:color="FFFFFF" w:fill="auto"/>
          </w:tcPr>
          <w:p w14:paraId="7892FAA0" w14:textId="77777777" w:rsidR="005C310B" w:rsidRPr="0095349C" w:rsidRDefault="005C310B" w:rsidP="00B02A0B">
            <w:pPr>
              <w:pStyle w:val="TAC"/>
              <w:rPr>
                <w:sz w:val="16"/>
                <w:szCs w:val="16"/>
              </w:rPr>
            </w:pPr>
            <w:r w:rsidRPr="0095349C">
              <w:rPr>
                <w:sz w:val="16"/>
                <w:szCs w:val="16"/>
              </w:rPr>
              <w:t>CP-190094</w:t>
            </w:r>
          </w:p>
        </w:tc>
        <w:tc>
          <w:tcPr>
            <w:tcW w:w="525" w:type="dxa"/>
            <w:shd w:val="solid" w:color="FFFFFF" w:fill="auto"/>
          </w:tcPr>
          <w:p w14:paraId="39A5CF7A" w14:textId="77777777" w:rsidR="005C310B" w:rsidRPr="0095349C" w:rsidRDefault="005C310B" w:rsidP="00B02A0B">
            <w:pPr>
              <w:pStyle w:val="TAL"/>
              <w:rPr>
                <w:sz w:val="16"/>
                <w:szCs w:val="16"/>
              </w:rPr>
            </w:pPr>
            <w:r w:rsidRPr="0095349C">
              <w:rPr>
                <w:sz w:val="16"/>
                <w:szCs w:val="16"/>
              </w:rPr>
              <w:t>0063</w:t>
            </w:r>
          </w:p>
        </w:tc>
        <w:tc>
          <w:tcPr>
            <w:tcW w:w="425" w:type="dxa"/>
            <w:shd w:val="solid" w:color="FFFFFF" w:fill="auto"/>
          </w:tcPr>
          <w:p w14:paraId="29153ED5"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F183E1B"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0136BA6" w14:textId="77777777" w:rsidR="005C310B" w:rsidRPr="0095349C" w:rsidRDefault="005C310B" w:rsidP="00B02A0B">
            <w:pPr>
              <w:pStyle w:val="TAL"/>
              <w:rPr>
                <w:sz w:val="16"/>
                <w:szCs w:val="16"/>
              </w:rPr>
            </w:pPr>
            <w:r w:rsidRPr="0095349C">
              <w:rPr>
                <w:sz w:val="16"/>
                <w:szCs w:val="16"/>
              </w:rPr>
              <w:t>Clarification of encoding of MCData signalling content and MCData payload content</w:t>
            </w:r>
          </w:p>
        </w:tc>
        <w:tc>
          <w:tcPr>
            <w:tcW w:w="708" w:type="dxa"/>
            <w:shd w:val="solid" w:color="FFFFFF" w:fill="auto"/>
          </w:tcPr>
          <w:p w14:paraId="141590FB" w14:textId="77777777" w:rsidR="005C310B" w:rsidRPr="0095349C" w:rsidRDefault="005C310B" w:rsidP="00B02A0B">
            <w:pPr>
              <w:pStyle w:val="TAC"/>
              <w:rPr>
                <w:sz w:val="16"/>
                <w:szCs w:val="16"/>
              </w:rPr>
            </w:pPr>
            <w:r w:rsidRPr="0095349C">
              <w:rPr>
                <w:sz w:val="16"/>
                <w:szCs w:val="16"/>
              </w:rPr>
              <w:t>15.5.0</w:t>
            </w:r>
          </w:p>
        </w:tc>
      </w:tr>
      <w:tr w:rsidR="005C310B" w:rsidRPr="00B02A0B" w14:paraId="49F85458" w14:textId="77777777" w:rsidTr="00B02A0B">
        <w:tc>
          <w:tcPr>
            <w:tcW w:w="800" w:type="dxa"/>
            <w:shd w:val="solid" w:color="FFFFFF" w:fill="auto"/>
          </w:tcPr>
          <w:p w14:paraId="147A05D8"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283EFB39"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133885B0"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7A6D6B74" w14:textId="77777777" w:rsidR="005C310B" w:rsidRPr="0095349C" w:rsidRDefault="005C310B" w:rsidP="00B02A0B">
            <w:pPr>
              <w:pStyle w:val="TAL"/>
              <w:rPr>
                <w:sz w:val="16"/>
                <w:szCs w:val="16"/>
              </w:rPr>
            </w:pPr>
            <w:r w:rsidRPr="0095349C">
              <w:rPr>
                <w:sz w:val="16"/>
                <w:szCs w:val="16"/>
              </w:rPr>
              <w:t>0065</w:t>
            </w:r>
          </w:p>
        </w:tc>
        <w:tc>
          <w:tcPr>
            <w:tcW w:w="425" w:type="dxa"/>
            <w:shd w:val="solid" w:color="FFFFFF" w:fill="auto"/>
          </w:tcPr>
          <w:p w14:paraId="52C03C06" w14:textId="77777777" w:rsidR="005C310B" w:rsidRPr="0095349C" w:rsidRDefault="005C310B" w:rsidP="00B02A0B">
            <w:pPr>
              <w:pStyle w:val="TAR"/>
              <w:rPr>
                <w:sz w:val="16"/>
                <w:szCs w:val="16"/>
              </w:rPr>
            </w:pPr>
          </w:p>
        </w:tc>
        <w:tc>
          <w:tcPr>
            <w:tcW w:w="425" w:type="dxa"/>
            <w:shd w:val="solid" w:color="FFFFFF" w:fill="auto"/>
          </w:tcPr>
          <w:p w14:paraId="33CB87D3"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22674BC" w14:textId="77777777" w:rsidR="005C310B" w:rsidRPr="0095349C" w:rsidRDefault="005C310B" w:rsidP="00B02A0B">
            <w:pPr>
              <w:pStyle w:val="TAL"/>
              <w:rPr>
                <w:sz w:val="16"/>
                <w:szCs w:val="16"/>
              </w:rPr>
            </w:pPr>
            <w:r w:rsidRPr="0095349C">
              <w:rPr>
                <w:sz w:val="16"/>
                <w:szCs w:val="16"/>
              </w:rPr>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95349C" w:rsidRDefault="005C310B" w:rsidP="00B02A0B">
            <w:pPr>
              <w:pStyle w:val="TAC"/>
              <w:rPr>
                <w:sz w:val="16"/>
                <w:szCs w:val="16"/>
              </w:rPr>
            </w:pPr>
            <w:r w:rsidRPr="0095349C">
              <w:rPr>
                <w:sz w:val="16"/>
                <w:szCs w:val="16"/>
              </w:rPr>
              <w:t>15.6.0</w:t>
            </w:r>
          </w:p>
        </w:tc>
      </w:tr>
      <w:tr w:rsidR="005C310B" w:rsidRPr="00B02A0B" w14:paraId="0DB17B10" w14:textId="77777777" w:rsidTr="00B02A0B">
        <w:tc>
          <w:tcPr>
            <w:tcW w:w="800" w:type="dxa"/>
            <w:shd w:val="solid" w:color="FFFFFF" w:fill="auto"/>
          </w:tcPr>
          <w:p w14:paraId="56C8851D"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65A79EDF"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A86BC15"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4DEA611F" w14:textId="77777777" w:rsidR="005C310B" w:rsidRPr="0095349C" w:rsidRDefault="005C310B" w:rsidP="00B02A0B">
            <w:pPr>
              <w:pStyle w:val="TAL"/>
              <w:rPr>
                <w:sz w:val="16"/>
                <w:szCs w:val="16"/>
              </w:rPr>
            </w:pPr>
            <w:r w:rsidRPr="0095349C">
              <w:rPr>
                <w:sz w:val="16"/>
                <w:szCs w:val="16"/>
              </w:rPr>
              <w:t>0070</w:t>
            </w:r>
          </w:p>
        </w:tc>
        <w:tc>
          <w:tcPr>
            <w:tcW w:w="425" w:type="dxa"/>
            <w:shd w:val="solid" w:color="FFFFFF" w:fill="auto"/>
          </w:tcPr>
          <w:p w14:paraId="339CC6E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086F07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C4FF8A" w14:textId="77777777" w:rsidR="005C310B" w:rsidRPr="0095349C" w:rsidRDefault="005C310B" w:rsidP="00B02A0B">
            <w:pPr>
              <w:pStyle w:val="TAL"/>
              <w:rPr>
                <w:sz w:val="16"/>
                <w:szCs w:val="16"/>
              </w:rPr>
            </w:pPr>
            <w:r w:rsidRPr="0095349C">
              <w:rPr>
                <w:sz w:val="16"/>
                <w:szCs w:val="16"/>
              </w:rPr>
              <w:t>Corrections in MCData SDS Session</w:t>
            </w:r>
          </w:p>
        </w:tc>
        <w:tc>
          <w:tcPr>
            <w:tcW w:w="708" w:type="dxa"/>
            <w:shd w:val="solid" w:color="FFFFFF" w:fill="auto"/>
          </w:tcPr>
          <w:p w14:paraId="678C554E" w14:textId="77777777" w:rsidR="005C310B" w:rsidRPr="0095349C" w:rsidRDefault="005C310B" w:rsidP="00B02A0B">
            <w:pPr>
              <w:pStyle w:val="TAC"/>
              <w:rPr>
                <w:sz w:val="16"/>
                <w:szCs w:val="16"/>
              </w:rPr>
            </w:pPr>
            <w:r w:rsidRPr="0095349C">
              <w:rPr>
                <w:sz w:val="16"/>
                <w:szCs w:val="16"/>
              </w:rPr>
              <w:t>15.6.0</w:t>
            </w:r>
          </w:p>
        </w:tc>
      </w:tr>
      <w:tr w:rsidR="005C310B" w:rsidRPr="00B02A0B" w14:paraId="40B84A5F" w14:textId="77777777" w:rsidTr="00B02A0B">
        <w:tc>
          <w:tcPr>
            <w:tcW w:w="800" w:type="dxa"/>
            <w:shd w:val="solid" w:color="FFFFFF" w:fill="auto"/>
          </w:tcPr>
          <w:p w14:paraId="6CCAD39A"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3C249D07"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3A8E68A"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61A12388" w14:textId="77777777" w:rsidR="005C310B" w:rsidRPr="0095349C" w:rsidRDefault="005C310B" w:rsidP="00B02A0B">
            <w:pPr>
              <w:pStyle w:val="TAL"/>
              <w:rPr>
                <w:sz w:val="16"/>
                <w:szCs w:val="16"/>
              </w:rPr>
            </w:pPr>
            <w:r w:rsidRPr="0095349C">
              <w:rPr>
                <w:sz w:val="16"/>
                <w:szCs w:val="16"/>
              </w:rPr>
              <w:t>0066</w:t>
            </w:r>
          </w:p>
        </w:tc>
        <w:tc>
          <w:tcPr>
            <w:tcW w:w="425" w:type="dxa"/>
            <w:shd w:val="solid" w:color="FFFFFF" w:fill="auto"/>
          </w:tcPr>
          <w:p w14:paraId="7DDD0BB8"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241780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ACE651" w14:textId="77777777" w:rsidR="005C310B" w:rsidRPr="0095349C" w:rsidRDefault="005C310B" w:rsidP="00B02A0B">
            <w:pPr>
              <w:pStyle w:val="TAL"/>
              <w:rPr>
                <w:sz w:val="16"/>
                <w:szCs w:val="16"/>
              </w:rPr>
            </w:pPr>
            <w:r w:rsidRPr="0095349C">
              <w:rPr>
                <w:sz w:val="16"/>
                <w:szCs w:val="16"/>
              </w:rPr>
              <w:t>Emergency Alerts for MCData – General sections</w:t>
            </w:r>
          </w:p>
        </w:tc>
        <w:tc>
          <w:tcPr>
            <w:tcW w:w="708" w:type="dxa"/>
            <w:shd w:val="solid" w:color="FFFFFF" w:fill="auto"/>
          </w:tcPr>
          <w:p w14:paraId="680C7383" w14:textId="77777777" w:rsidR="005C310B" w:rsidRPr="0095349C" w:rsidRDefault="005C310B" w:rsidP="00B02A0B">
            <w:pPr>
              <w:pStyle w:val="TAC"/>
              <w:rPr>
                <w:sz w:val="16"/>
                <w:szCs w:val="16"/>
              </w:rPr>
            </w:pPr>
            <w:r w:rsidRPr="0095349C">
              <w:rPr>
                <w:sz w:val="16"/>
                <w:szCs w:val="16"/>
              </w:rPr>
              <w:t>16.0.0</w:t>
            </w:r>
          </w:p>
        </w:tc>
      </w:tr>
      <w:tr w:rsidR="005C310B" w:rsidRPr="00B02A0B" w14:paraId="2ED97F16" w14:textId="77777777" w:rsidTr="00B02A0B">
        <w:tc>
          <w:tcPr>
            <w:tcW w:w="800" w:type="dxa"/>
            <w:shd w:val="solid" w:color="FFFFFF" w:fill="auto"/>
          </w:tcPr>
          <w:p w14:paraId="7909F9EC"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0EC5C3A8"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53EFAD51"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2CD8D97D" w14:textId="77777777" w:rsidR="005C310B" w:rsidRPr="0095349C" w:rsidRDefault="005C310B" w:rsidP="00B02A0B">
            <w:pPr>
              <w:pStyle w:val="TAL"/>
              <w:rPr>
                <w:sz w:val="16"/>
                <w:szCs w:val="16"/>
              </w:rPr>
            </w:pPr>
            <w:r w:rsidRPr="0095349C">
              <w:rPr>
                <w:sz w:val="16"/>
                <w:szCs w:val="16"/>
              </w:rPr>
              <w:t>0067</w:t>
            </w:r>
          </w:p>
        </w:tc>
        <w:tc>
          <w:tcPr>
            <w:tcW w:w="425" w:type="dxa"/>
            <w:shd w:val="solid" w:color="FFFFFF" w:fill="auto"/>
          </w:tcPr>
          <w:p w14:paraId="161C5AD1"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D4C59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5AC03A5" w14:textId="77777777" w:rsidR="005C310B" w:rsidRPr="0095349C" w:rsidRDefault="005C310B" w:rsidP="00B02A0B">
            <w:pPr>
              <w:pStyle w:val="TAL"/>
              <w:rPr>
                <w:sz w:val="16"/>
                <w:szCs w:val="16"/>
              </w:rPr>
            </w:pPr>
            <w:r w:rsidRPr="0095349C">
              <w:rPr>
                <w:sz w:val="16"/>
                <w:szCs w:val="16"/>
              </w:rPr>
              <w:t>Emergency Alerts for MCData – sending origination request, on-network</w:t>
            </w:r>
          </w:p>
        </w:tc>
        <w:tc>
          <w:tcPr>
            <w:tcW w:w="708" w:type="dxa"/>
            <w:shd w:val="solid" w:color="FFFFFF" w:fill="auto"/>
          </w:tcPr>
          <w:p w14:paraId="6314C514" w14:textId="77777777" w:rsidR="005C310B" w:rsidRPr="0095349C" w:rsidRDefault="005C310B" w:rsidP="00B02A0B">
            <w:pPr>
              <w:pStyle w:val="TAC"/>
              <w:rPr>
                <w:sz w:val="16"/>
                <w:szCs w:val="16"/>
              </w:rPr>
            </w:pPr>
            <w:r w:rsidRPr="0095349C">
              <w:rPr>
                <w:sz w:val="16"/>
                <w:szCs w:val="16"/>
              </w:rPr>
              <w:t>16.0.0</w:t>
            </w:r>
          </w:p>
        </w:tc>
      </w:tr>
      <w:tr w:rsidR="005C310B" w:rsidRPr="00B02A0B" w14:paraId="0E04F88D" w14:textId="77777777" w:rsidTr="00B02A0B">
        <w:tc>
          <w:tcPr>
            <w:tcW w:w="800" w:type="dxa"/>
            <w:shd w:val="solid" w:color="FFFFFF" w:fill="auto"/>
          </w:tcPr>
          <w:p w14:paraId="68ED3B44"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70079C75"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F0A1EE6"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72505B0F" w14:textId="77777777" w:rsidR="005C310B" w:rsidRPr="0095349C" w:rsidRDefault="005C310B" w:rsidP="00B02A0B">
            <w:pPr>
              <w:pStyle w:val="TAL"/>
              <w:rPr>
                <w:sz w:val="16"/>
                <w:szCs w:val="16"/>
              </w:rPr>
            </w:pPr>
            <w:r w:rsidRPr="0095349C">
              <w:rPr>
                <w:sz w:val="16"/>
                <w:szCs w:val="16"/>
              </w:rPr>
              <w:t>0068</w:t>
            </w:r>
          </w:p>
        </w:tc>
        <w:tc>
          <w:tcPr>
            <w:tcW w:w="425" w:type="dxa"/>
            <w:shd w:val="solid" w:color="FFFFFF" w:fill="auto"/>
          </w:tcPr>
          <w:p w14:paraId="0FC231E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80060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72A2DA" w14:textId="77777777" w:rsidR="005C310B" w:rsidRPr="0095349C" w:rsidRDefault="005C310B" w:rsidP="00B02A0B">
            <w:pPr>
              <w:pStyle w:val="TAL"/>
              <w:rPr>
                <w:sz w:val="16"/>
                <w:szCs w:val="16"/>
              </w:rPr>
            </w:pPr>
            <w:r w:rsidRPr="0095349C">
              <w:rPr>
                <w:sz w:val="16"/>
                <w:szCs w:val="16"/>
              </w:rPr>
              <w:t>Emergency Alerts for MCData – cancelation, on-network</w:t>
            </w:r>
          </w:p>
        </w:tc>
        <w:tc>
          <w:tcPr>
            <w:tcW w:w="708" w:type="dxa"/>
            <w:shd w:val="solid" w:color="FFFFFF" w:fill="auto"/>
          </w:tcPr>
          <w:p w14:paraId="15DE58E5" w14:textId="77777777" w:rsidR="005C310B" w:rsidRPr="0095349C" w:rsidRDefault="005C310B" w:rsidP="00B02A0B">
            <w:pPr>
              <w:pStyle w:val="TAC"/>
              <w:rPr>
                <w:sz w:val="16"/>
                <w:szCs w:val="16"/>
              </w:rPr>
            </w:pPr>
            <w:r w:rsidRPr="0095349C">
              <w:rPr>
                <w:sz w:val="16"/>
                <w:szCs w:val="16"/>
              </w:rPr>
              <w:t>16.0.0</w:t>
            </w:r>
          </w:p>
        </w:tc>
      </w:tr>
      <w:tr w:rsidR="005C310B" w:rsidRPr="00B02A0B" w14:paraId="2D1CCE56" w14:textId="77777777" w:rsidTr="00B02A0B">
        <w:tc>
          <w:tcPr>
            <w:tcW w:w="800" w:type="dxa"/>
            <w:shd w:val="solid" w:color="FFFFFF" w:fill="auto"/>
          </w:tcPr>
          <w:p w14:paraId="6FBFE4E7"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FBD6E2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113787F1"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1A66DDC1" w14:textId="77777777" w:rsidR="005C310B" w:rsidRPr="0095349C" w:rsidRDefault="005C310B" w:rsidP="00B02A0B">
            <w:pPr>
              <w:pStyle w:val="TAL"/>
              <w:rPr>
                <w:sz w:val="16"/>
                <w:szCs w:val="16"/>
              </w:rPr>
            </w:pPr>
            <w:r w:rsidRPr="0095349C">
              <w:rPr>
                <w:sz w:val="16"/>
                <w:szCs w:val="16"/>
              </w:rPr>
              <w:t>0071</w:t>
            </w:r>
          </w:p>
        </w:tc>
        <w:tc>
          <w:tcPr>
            <w:tcW w:w="425" w:type="dxa"/>
            <w:shd w:val="solid" w:color="FFFFFF" w:fill="auto"/>
          </w:tcPr>
          <w:p w14:paraId="7755E73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594FCDB"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FB53467" w14:textId="77777777" w:rsidR="005C310B" w:rsidRPr="0095349C" w:rsidRDefault="005C310B" w:rsidP="00B02A0B">
            <w:pPr>
              <w:pStyle w:val="TAL"/>
              <w:rPr>
                <w:sz w:val="16"/>
                <w:szCs w:val="16"/>
              </w:rPr>
            </w:pPr>
            <w:r w:rsidRPr="0095349C">
              <w:rPr>
                <w:sz w:val="16"/>
                <w:szCs w:val="16"/>
              </w:rPr>
              <w:t>Extended Application ID for MCData FD Messages</w:t>
            </w:r>
          </w:p>
        </w:tc>
        <w:tc>
          <w:tcPr>
            <w:tcW w:w="708" w:type="dxa"/>
            <w:shd w:val="solid" w:color="FFFFFF" w:fill="auto"/>
          </w:tcPr>
          <w:p w14:paraId="55A81AE6" w14:textId="77777777" w:rsidR="005C310B" w:rsidRPr="0095349C" w:rsidRDefault="005C310B" w:rsidP="00B02A0B">
            <w:pPr>
              <w:pStyle w:val="TAC"/>
              <w:rPr>
                <w:sz w:val="16"/>
                <w:szCs w:val="16"/>
              </w:rPr>
            </w:pPr>
            <w:r w:rsidRPr="0095349C">
              <w:rPr>
                <w:sz w:val="16"/>
                <w:szCs w:val="16"/>
              </w:rPr>
              <w:t>16.1.0</w:t>
            </w:r>
          </w:p>
        </w:tc>
      </w:tr>
      <w:tr w:rsidR="005C310B" w:rsidRPr="00B02A0B" w14:paraId="18E5BC4C" w14:textId="77777777" w:rsidTr="00B02A0B">
        <w:tc>
          <w:tcPr>
            <w:tcW w:w="800" w:type="dxa"/>
            <w:shd w:val="solid" w:color="FFFFFF" w:fill="auto"/>
          </w:tcPr>
          <w:p w14:paraId="4524787B"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32EEC3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5A28B22D"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66484B07" w14:textId="77777777" w:rsidR="005C310B" w:rsidRPr="0095349C" w:rsidRDefault="005C310B" w:rsidP="00B02A0B">
            <w:pPr>
              <w:pStyle w:val="TAL"/>
              <w:rPr>
                <w:sz w:val="16"/>
                <w:szCs w:val="16"/>
              </w:rPr>
            </w:pPr>
            <w:r w:rsidRPr="0095349C">
              <w:rPr>
                <w:sz w:val="16"/>
                <w:szCs w:val="16"/>
              </w:rPr>
              <w:t>0072</w:t>
            </w:r>
          </w:p>
        </w:tc>
        <w:tc>
          <w:tcPr>
            <w:tcW w:w="425" w:type="dxa"/>
            <w:shd w:val="solid" w:color="FFFFFF" w:fill="auto"/>
          </w:tcPr>
          <w:p w14:paraId="7E732DD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3B2C3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C08FE8B" w14:textId="77777777" w:rsidR="005C310B" w:rsidRPr="0095349C" w:rsidRDefault="005C310B" w:rsidP="00B02A0B">
            <w:pPr>
              <w:pStyle w:val="TAL"/>
              <w:rPr>
                <w:sz w:val="16"/>
                <w:szCs w:val="16"/>
              </w:rPr>
            </w:pPr>
            <w:r w:rsidRPr="0095349C">
              <w:rPr>
                <w:sz w:val="16"/>
                <w:szCs w:val="16"/>
              </w:rPr>
              <w:t>Add Location procedures for MCData</w:t>
            </w:r>
          </w:p>
        </w:tc>
        <w:tc>
          <w:tcPr>
            <w:tcW w:w="708" w:type="dxa"/>
            <w:shd w:val="solid" w:color="FFFFFF" w:fill="auto"/>
          </w:tcPr>
          <w:p w14:paraId="2019CD4D" w14:textId="77777777" w:rsidR="005C310B" w:rsidRPr="0095349C" w:rsidRDefault="005C310B" w:rsidP="00B02A0B">
            <w:pPr>
              <w:pStyle w:val="TAC"/>
              <w:rPr>
                <w:sz w:val="16"/>
                <w:szCs w:val="16"/>
              </w:rPr>
            </w:pPr>
            <w:r w:rsidRPr="0095349C">
              <w:rPr>
                <w:sz w:val="16"/>
                <w:szCs w:val="16"/>
              </w:rPr>
              <w:t>16.1.0</w:t>
            </w:r>
          </w:p>
        </w:tc>
      </w:tr>
      <w:tr w:rsidR="005C310B" w:rsidRPr="00B02A0B" w14:paraId="009285BA" w14:textId="77777777" w:rsidTr="00B02A0B">
        <w:tc>
          <w:tcPr>
            <w:tcW w:w="800" w:type="dxa"/>
            <w:shd w:val="solid" w:color="FFFFFF" w:fill="auto"/>
          </w:tcPr>
          <w:p w14:paraId="4075615D"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7224F7A3"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0F3D13AA" w14:textId="77777777" w:rsidR="005C310B" w:rsidRPr="0095349C" w:rsidRDefault="005C310B" w:rsidP="00B02A0B">
            <w:pPr>
              <w:pStyle w:val="TAC"/>
              <w:rPr>
                <w:sz w:val="16"/>
                <w:szCs w:val="16"/>
              </w:rPr>
            </w:pPr>
            <w:r w:rsidRPr="0095349C">
              <w:rPr>
                <w:sz w:val="16"/>
                <w:szCs w:val="16"/>
              </w:rPr>
              <w:t>CP-192042</w:t>
            </w:r>
          </w:p>
        </w:tc>
        <w:tc>
          <w:tcPr>
            <w:tcW w:w="525" w:type="dxa"/>
            <w:shd w:val="solid" w:color="FFFFFF" w:fill="auto"/>
          </w:tcPr>
          <w:p w14:paraId="35282684" w14:textId="77777777" w:rsidR="005C310B" w:rsidRPr="0095349C" w:rsidRDefault="005C310B" w:rsidP="00B02A0B">
            <w:pPr>
              <w:pStyle w:val="TAL"/>
              <w:rPr>
                <w:sz w:val="16"/>
                <w:szCs w:val="16"/>
              </w:rPr>
            </w:pPr>
            <w:r w:rsidRPr="0095349C">
              <w:rPr>
                <w:sz w:val="16"/>
                <w:szCs w:val="16"/>
              </w:rPr>
              <w:t>0076</w:t>
            </w:r>
          </w:p>
        </w:tc>
        <w:tc>
          <w:tcPr>
            <w:tcW w:w="425" w:type="dxa"/>
            <w:shd w:val="solid" w:color="FFFFFF" w:fill="auto"/>
          </w:tcPr>
          <w:p w14:paraId="605A73E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1DA94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1F4F23F" w14:textId="77777777" w:rsidR="005C310B" w:rsidRPr="0095349C" w:rsidRDefault="005C310B" w:rsidP="00B02A0B">
            <w:pPr>
              <w:pStyle w:val="TAL"/>
              <w:rPr>
                <w:sz w:val="16"/>
                <w:szCs w:val="16"/>
              </w:rPr>
            </w:pPr>
            <w:r w:rsidRPr="0095349C">
              <w:rPr>
                <w:sz w:val="16"/>
                <w:szCs w:val="16"/>
              </w:rPr>
              <w:t>Fix for plugtest reported issue on mcdata notification</w:t>
            </w:r>
          </w:p>
        </w:tc>
        <w:tc>
          <w:tcPr>
            <w:tcW w:w="708" w:type="dxa"/>
            <w:shd w:val="solid" w:color="FFFFFF" w:fill="auto"/>
          </w:tcPr>
          <w:p w14:paraId="3CFE3DB8" w14:textId="77777777" w:rsidR="005C310B" w:rsidRPr="0095349C" w:rsidRDefault="005C310B" w:rsidP="00B02A0B">
            <w:pPr>
              <w:pStyle w:val="TAC"/>
              <w:rPr>
                <w:sz w:val="16"/>
                <w:szCs w:val="16"/>
              </w:rPr>
            </w:pPr>
            <w:r w:rsidRPr="0095349C">
              <w:rPr>
                <w:sz w:val="16"/>
                <w:szCs w:val="16"/>
              </w:rPr>
              <w:t>16.1.0</w:t>
            </w:r>
          </w:p>
        </w:tc>
      </w:tr>
      <w:tr w:rsidR="005C310B" w:rsidRPr="00B02A0B" w14:paraId="42998B06" w14:textId="77777777" w:rsidTr="00B02A0B">
        <w:tc>
          <w:tcPr>
            <w:tcW w:w="800" w:type="dxa"/>
            <w:shd w:val="solid" w:color="FFFFFF" w:fill="auto"/>
          </w:tcPr>
          <w:p w14:paraId="1020E7C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9692B9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2B93055" w14:textId="77777777" w:rsidR="005C310B" w:rsidRPr="0095349C" w:rsidRDefault="005C310B" w:rsidP="00B02A0B">
            <w:pPr>
              <w:pStyle w:val="TAC"/>
              <w:rPr>
                <w:sz w:val="16"/>
                <w:szCs w:val="16"/>
              </w:rPr>
            </w:pPr>
            <w:r w:rsidRPr="0095349C">
              <w:rPr>
                <w:sz w:val="16"/>
                <w:szCs w:val="16"/>
              </w:rPr>
              <w:t>CP-193108</w:t>
            </w:r>
          </w:p>
        </w:tc>
        <w:tc>
          <w:tcPr>
            <w:tcW w:w="525" w:type="dxa"/>
            <w:shd w:val="solid" w:color="FFFFFF" w:fill="auto"/>
          </w:tcPr>
          <w:p w14:paraId="057FF62A" w14:textId="77777777" w:rsidR="005C310B" w:rsidRPr="0095349C" w:rsidRDefault="005C310B" w:rsidP="00B02A0B">
            <w:pPr>
              <w:pStyle w:val="TAL"/>
              <w:rPr>
                <w:sz w:val="16"/>
                <w:szCs w:val="16"/>
              </w:rPr>
            </w:pPr>
            <w:r w:rsidRPr="0095349C">
              <w:rPr>
                <w:sz w:val="16"/>
                <w:szCs w:val="16"/>
              </w:rPr>
              <w:t>0077</w:t>
            </w:r>
          </w:p>
        </w:tc>
        <w:tc>
          <w:tcPr>
            <w:tcW w:w="425" w:type="dxa"/>
            <w:shd w:val="solid" w:color="FFFFFF" w:fill="auto"/>
          </w:tcPr>
          <w:p w14:paraId="19134F1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4CE4182"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47B3E062" w14:textId="77777777" w:rsidR="005C310B" w:rsidRPr="0095349C" w:rsidRDefault="005C310B" w:rsidP="00B02A0B">
            <w:pPr>
              <w:pStyle w:val="TAL"/>
              <w:rPr>
                <w:sz w:val="16"/>
                <w:szCs w:val="16"/>
              </w:rPr>
            </w:pPr>
            <w:r w:rsidRPr="0095349C">
              <w:rPr>
                <w:sz w:val="16"/>
                <w:szCs w:val="16"/>
              </w:rPr>
              <w:t>Introduction of LMR Message as a value for MCData Payload content type</w:t>
            </w:r>
          </w:p>
        </w:tc>
        <w:tc>
          <w:tcPr>
            <w:tcW w:w="708" w:type="dxa"/>
            <w:shd w:val="solid" w:color="FFFFFF" w:fill="auto"/>
          </w:tcPr>
          <w:p w14:paraId="5AB3E65E" w14:textId="77777777" w:rsidR="005C310B" w:rsidRPr="0095349C" w:rsidRDefault="005C310B" w:rsidP="00B02A0B">
            <w:pPr>
              <w:pStyle w:val="TAC"/>
              <w:rPr>
                <w:sz w:val="16"/>
                <w:szCs w:val="16"/>
              </w:rPr>
            </w:pPr>
            <w:r w:rsidRPr="0095349C">
              <w:rPr>
                <w:sz w:val="16"/>
                <w:szCs w:val="16"/>
              </w:rPr>
              <w:t>16.2.0</w:t>
            </w:r>
          </w:p>
        </w:tc>
      </w:tr>
      <w:tr w:rsidR="005C310B" w:rsidRPr="00B02A0B" w14:paraId="7883E34C" w14:textId="77777777" w:rsidTr="00B02A0B">
        <w:tc>
          <w:tcPr>
            <w:tcW w:w="800" w:type="dxa"/>
            <w:shd w:val="solid" w:color="FFFFFF" w:fill="auto"/>
          </w:tcPr>
          <w:p w14:paraId="17774E15"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6FB3A7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EFFDCD2"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75774" w14:textId="77777777" w:rsidR="005C310B" w:rsidRPr="0095349C" w:rsidRDefault="005C310B" w:rsidP="00B02A0B">
            <w:pPr>
              <w:pStyle w:val="TAL"/>
              <w:rPr>
                <w:sz w:val="16"/>
                <w:szCs w:val="16"/>
              </w:rPr>
            </w:pPr>
            <w:r w:rsidRPr="0095349C">
              <w:rPr>
                <w:sz w:val="16"/>
                <w:szCs w:val="16"/>
              </w:rPr>
              <w:t>0078</w:t>
            </w:r>
          </w:p>
        </w:tc>
        <w:tc>
          <w:tcPr>
            <w:tcW w:w="425" w:type="dxa"/>
            <w:shd w:val="solid" w:color="FFFFFF" w:fill="auto"/>
          </w:tcPr>
          <w:p w14:paraId="5272DE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C60B4"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4D688AC" w14:textId="77777777" w:rsidR="005C310B" w:rsidRPr="0095349C" w:rsidRDefault="005C310B" w:rsidP="00B02A0B">
            <w:pPr>
              <w:pStyle w:val="TAL"/>
              <w:rPr>
                <w:sz w:val="16"/>
                <w:szCs w:val="16"/>
              </w:rPr>
            </w:pPr>
            <w:r w:rsidRPr="0095349C">
              <w:rPr>
                <w:sz w:val="16"/>
                <w:szCs w:val="16"/>
              </w:rPr>
              <w:t>Adding file description in MCData FD communication</w:t>
            </w:r>
          </w:p>
        </w:tc>
        <w:tc>
          <w:tcPr>
            <w:tcW w:w="708" w:type="dxa"/>
            <w:shd w:val="solid" w:color="FFFFFF" w:fill="auto"/>
          </w:tcPr>
          <w:p w14:paraId="5545F990" w14:textId="77777777" w:rsidR="005C310B" w:rsidRPr="0095349C" w:rsidRDefault="005C310B" w:rsidP="00B02A0B">
            <w:pPr>
              <w:pStyle w:val="TAC"/>
              <w:rPr>
                <w:sz w:val="16"/>
                <w:szCs w:val="16"/>
              </w:rPr>
            </w:pPr>
            <w:r w:rsidRPr="0095349C">
              <w:rPr>
                <w:sz w:val="16"/>
                <w:szCs w:val="16"/>
              </w:rPr>
              <w:t>16.2.0</w:t>
            </w:r>
          </w:p>
        </w:tc>
      </w:tr>
      <w:tr w:rsidR="005C310B" w:rsidRPr="00B02A0B" w14:paraId="2F8302BB" w14:textId="77777777" w:rsidTr="00B02A0B">
        <w:tc>
          <w:tcPr>
            <w:tcW w:w="800" w:type="dxa"/>
            <w:shd w:val="solid" w:color="FFFFFF" w:fill="auto"/>
          </w:tcPr>
          <w:p w14:paraId="76B3E094"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DBB854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4DF4C3D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20A0139" w14:textId="77777777" w:rsidR="005C310B" w:rsidRPr="0095349C" w:rsidRDefault="005C310B" w:rsidP="00B02A0B">
            <w:pPr>
              <w:pStyle w:val="TAL"/>
              <w:rPr>
                <w:sz w:val="16"/>
                <w:szCs w:val="16"/>
              </w:rPr>
            </w:pPr>
            <w:r w:rsidRPr="0095349C">
              <w:rPr>
                <w:sz w:val="16"/>
                <w:szCs w:val="16"/>
              </w:rPr>
              <w:t>0079</w:t>
            </w:r>
          </w:p>
        </w:tc>
        <w:tc>
          <w:tcPr>
            <w:tcW w:w="425" w:type="dxa"/>
            <w:shd w:val="solid" w:color="FFFFFF" w:fill="auto"/>
          </w:tcPr>
          <w:p w14:paraId="14DDB3B0"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843217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2675A05" w14:textId="77777777" w:rsidR="005C310B" w:rsidRPr="0095349C" w:rsidRDefault="005C310B" w:rsidP="00B02A0B">
            <w:pPr>
              <w:pStyle w:val="TAL"/>
              <w:rPr>
                <w:sz w:val="16"/>
                <w:szCs w:val="16"/>
              </w:rPr>
            </w:pPr>
            <w:r w:rsidRPr="0095349C">
              <w:rPr>
                <w:sz w:val="16"/>
                <w:szCs w:val="16"/>
              </w:rPr>
              <w:t>Pre-established session – References, General details and warning updates</w:t>
            </w:r>
          </w:p>
        </w:tc>
        <w:tc>
          <w:tcPr>
            <w:tcW w:w="708" w:type="dxa"/>
            <w:shd w:val="solid" w:color="FFFFFF" w:fill="auto"/>
          </w:tcPr>
          <w:p w14:paraId="31F56DD3" w14:textId="77777777" w:rsidR="005C310B" w:rsidRPr="0095349C" w:rsidRDefault="005C310B" w:rsidP="00B02A0B">
            <w:pPr>
              <w:pStyle w:val="TAC"/>
              <w:rPr>
                <w:sz w:val="16"/>
                <w:szCs w:val="16"/>
              </w:rPr>
            </w:pPr>
            <w:r w:rsidRPr="0095349C">
              <w:rPr>
                <w:sz w:val="16"/>
                <w:szCs w:val="16"/>
              </w:rPr>
              <w:t>16.2.0</w:t>
            </w:r>
          </w:p>
        </w:tc>
      </w:tr>
      <w:tr w:rsidR="005C310B" w:rsidRPr="00B02A0B" w14:paraId="15880449" w14:textId="77777777" w:rsidTr="00B02A0B">
        <w:tc>
          <w:tcPr>
            <w:tcW w:w="800" w:type="dxa"/>
            <w:shd w:val="solid" w:color="FFFFFF" w:fill="auto"/>
          </w:tcPr>
          <w:p w14:paraId="500C99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E79D259"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2874B1D"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B598CDF" w14:textId="77777777" w:rsidR="005C310B" w:rsidRPr="0095349C" w:rsidRDefault="005C310B" w:rsidP="00B02A0B">
            <w:pPr>
              <w:pStyle w:val="TAL"/>
              <w:rPr>
                <w:sz w:val="16"/>
                <w:szCs w:val="16"/>
              </w:rPr>
            </w:pPr>
            <w:r w:rsidRPr="0095349C">
              <w:rPr>
                <w:sz w:val="16"/>
                <w:szCs w:val="16"/>
              </w:rPr>
              <w:t>0080</w:t>
            </w:r>
          </w:p>
        </w:tc>
        <w:tc>
          <w:tcPr>
            <w:tcW w:w="425" w:type="dxa"/>
            <w:shd w:val="solid" w:color="FFFFFF" w:fill="auto"/>
          </w:tcPr>
          <w:p w14:paraId="457E323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559FED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89340AC" w14:textId="77777777" w:rsidR="005C310B" w:rsidRPr="0095349C" w:rsidRDefault="005C310B" w:rsidP="00B02A0B">
            <w:pPr>
              <w:pStyle w:val="TAL"/>
              <w:rPr>
                <w:sz w:val="16"/>
                <w:szCs w:val="16"/>
              </w:rPr>
            </w:pPr>
            <w:r w:rsidRPr="0095349C">
              <w:rPr>
                <w:sz w:val="16"/>
                <w:szCs w:val="16"/>
              </w:rPr>
              <w:t>Common procedures for initiating SDS communication using pre-established session</w:t>
            </w:r>
          </w:p>
        </w:tc>
        <w:tc>
          <w:tcPr>
            <w:tcW w:w="708" w:type="dxa"/>
            <w:shd w:val="solid" w:color="FFFFFF" w:fill="auto"/>
          </w:tcPr>
          <w:p w14:paraId="0424DEE7" w14:textId="77777777" w:rsidR="005C310B" w:rsidRPr="0095349C" w:rsidRDefault="005C310B" w:rsidP="00B02A0B">
            <w:pPr>
              <w:pStyle w:val="TAC"/>
              <w:rPr>
                <w:sz w:val="16"/>
                <w:szCs w:val="16"/>
              </w:rPr>
            </w:pPr>
            <w:r w:rsidRPr="0095349C">
              <w:rPr>
                <w:sz w:val="16"/>
                <w:szCs w:val="16"/>
              </w:rPr>
              <w:t>16.2.0</w:t>
            </w:r>
          </w:p>
        </w:tc>
      </w:tr>
      <w:tr w:rsidR="005C310B" w:rsidRPr="00B02A0B" w14:paraId="34C8DAE9" w14:textId="77777777" w:rsidTr="00B02A0B">
        <w:tc>
          <w:tcPr>
            <w:tcW w:w="800" w:type="dxa"/>
            <w:shd w:val="solid" w:color="FFFFFF" w:fill="auto"/>
          </w:tcPr>
          <w:p w14:paraId="1E19191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3E5815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6A0DB7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40F9E9F" w14:textId="77777777" w:rsidR="005C310B" w:rsidRPr="0095349C" w:rsidRDefault="005C310B" w:rsidP="00B02A0B">
            <w:pPr>
              <w:pStyle w:val="TAL"/>
              <w:rPr>
                <w:sz w:val="16"/>
                <w:szCs w:val="16"/>
              </w:rPr>
            </w:pPr>
            <w:r w:rsidRPr="0095349C">
              <w:rPr>
                <w:sz w:val="16"/>
                <w:szCs w:val="16"/>
              </w:rPr>
              <w:t>0081</w:t>
            </w:r>
          </w:p>
        </w:tc>
        <w:tc>
          <w:tcPr>
            <w:tcW w:w="425" w:type="dxa"/>
            <w:shd w:val="solid" w:color="FFFFFF" w:fill="auto"/>
          </w:tcPr>
          <w:p w14:paraId="16451D6B"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4865BD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17D9234" w14:textId="77777777" w:rsidR="005C310B" w:rsidRPr="0095349C" w:rsidRDefault="005C310B" w:rsidP="00B02A0B">
            <w:pPr>
              <w:pStyle w:val="TAL"/>
              <w:rPr>
                <w:sz w:val="16"/>
                <w:szCs w:val="16"/>
              </w:rPr>
            </w:pPr>
            <w:r w:rsidRPr="0095349C">
              <w:rPr>
                <w:sz w:val="16"/>
                <w:szCs w:val="16"/>
              </w:rPr>
              <w:t>Pre-established session – General and PF use of resource sharing</w:t>
            </w:r>
          </w:p>
        </w:tc>
        <w:tc>
          <w:tcPr>
            <w:tcW w:w="708" w:type="dxa"/>
            <w:shd w:val="solid" w:color="FFFFFF" w:fill="auto"/>
          </w:tcPr>
          <w:p w14:paraId="295ECC1A" w14:textId="77777777" w:rsidR="005C310B" w:rsidRPr="0095349C" w:rsidRDefault="005C310B" w:rsidP="00B02A0B">
            <w:pPr>
              <w:pStyle w:val="TAC"/>
              <w:rPr>
                <w:sz w:val="16"/>
                <w:szCs w:val="16"/>
              </w:rPr>
            </w:pPr>
            <w:r w:rsidRPr="0095349C">
              <w:rPr>
                <w:sz w:val="16"/>
                <w:szCs w:val="16"/>
              </w:rPr>
              <w:t>16.2.0</w:t>
            </w:r>
          </w:p>
        </w:tc>
      </w:tr>
      <w:tr w:rsidR="005C310B" w:rsidRPr="00B02A0B" w14:paraId="6F6303D9" w14:textId="77777777" w:rsidTr="00B02A0B">
        <w:tc>
          <w:tcPr>
            <w:tcW w:w="800" w:type="dxa"/>
            <w:shd w:val="solid" w:color="FFFFFF" w:fill="auto"/>
          </w:tcPr>
          <w:p w14:paraId="1882F1D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2848CBC"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217FB0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D057F86" w14:textId="77777777" w:rsidR="005C310B" w:rsidRPr="0095349C" w:rsidRDefault="005C310B" w:rsidP="00B02A0B">
            <w:pPr>
              <w:pStyle w:val="TAL"/>
              <w:rPr>
                <w:sz w:val="16"/>
                <w:szCs w:val="16"/>
              </w:rPr>
            </w:pPr>
            <w:r w:rsidRPr="0095349C">
              <w:rPr>
                <w:sz w:val="16"/>
                <w:szCs w:val="16"/>
              </w:rPr>
              <w:t>0082</w:t>
            </w:r>
          </w:p>
        </w:tc>
        <w:tc>
          <w:tcPr>
            <w:tcW w:w="425" w:type="dxa"/>
            <w:shd w:val="solid" w:color="FFFFFF" w:fill="auto"/>
          </w:tcPr>
          <w:p w14:paraId="66FA24E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676B7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93A0FC" w14:textId="77777777" w:rsidR="005C310B" w:rsidRPr="0095349C" w:rsidRDefault="005C310B" w:rsidP="00B02A0B">
            <w:pPr>
              <w:pStyle w:val="TAL"/>
              <w:rPr>
                <w:sz w:val="16"/>
                <w:szCs w:val="16"/>
              </w:rPr>
            </w:pPr>
            <w:r w:rsidRPr="0095349C">
              <w:rPr>
                <w:sz w:val="16"/>
                <w:szCs w:val="16"/>
              </w:rPr>
              <w:t>Client side procedure - Pre-established session establishment</w:t>
            </w:r>
          </w:p>
        </w:tc>
        <w:tc>
          <w:tcPr>
            <w:tcW w:w="708" w:type="dxa"/>
            <w:shd w:val="solid" w:color="FFFFFF" w:fill="auto"/>
          </w:tcPr>
          <w:p w14:paraId="39939FB7" w14:textId="77777777" w:rsidR="005C310B" w:rsidRPr="0095349C" w:rsidRDefault="005C310B" w:rsidP="00B02A0B">
            <w:pPr>
              <w:pStyle w:val="TAC"/>
              <w:rPr>
                <w:sz w:val="16"/>
                <w:szCs w:val="16"/>
              </w:rPr>
            </w:pPr>
            <w:r w:rsidRPr="0095349C">
              <w:rPr>
                <w:sz w:val="16"/>
                <w:szCs w:val="16"/>
              </w:rPr>
              <w:t>16.2.0</w:t>
            </w:r>
          </w:p>
        </w:tc>
      </w:tr>
      <w:tr w:rsidR="005C310B" w:rsidRPr="00B02A0B" w14:paraId="20581782" w14:textId="77777777" w:rsidTr="00B02A0B">
        <w:tc>
          <w:tcPr>
            <w:tcW w:w="800" w:type="dxa"/>
            <w:shd w:val="solid" w:color="FFFFFF" w:fill="auto"/>
          </w:tcPr>
          <w:p w14:paraId="449789E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492365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83A7B4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697E898" w14:textId="77777777" w:rsidR="005C310B" w:rsidRPr="0095349C" w:rsidRDefault="005C310B" w:rsidP="00B02A0B">
            <w:pPr>
              <w:pStyle w:val="TAL"/>
              <w:rPr>
                <w:sz w:val="16"/>
                <w:szCs w:val="16"/>
              </w:rPr>
            </w:pPr>
            <w:r w:rsidRPr="0095349C">
              <w:rPr>
                <w:sz w:val="16"/>
                <w:szCs w:val="16"/>
              </w:rPr>
              <w:t>0083</w:t>
            </w:r>
          </w:p>
        </w:tc>
        <w:tc>
          <w:tcPr>
            <w:tcW w:w="425" w:type="dxa"/>
            <w:shd w:val="solid" w:color="FFFFFF" w:fill="auto"/>
          </w:tcPr>
          <w:p w14:paraId="3CC30A07"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1647D4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7277C6A" w14:textId="77777777" w:rsidR="005C310B" w:rsidRPr="0095349C" w:rsidRDefault="005C310B" w:rsidP="00B02A0B">
            <w:pPr>
              <w:pStyle w:val="TAL"/>
              <w:rPr>
                <w:sz w:val="16"/>
                <w:szCs w:val="16"/>
              </w:rPr>
            </w:pPr>
            <w:r w:rsidRPr="0095349C">
              <w:rPr>
                <w:sz w:val="16"/>
                <w:szCs w:val="16"/>
              </w:rPr>
              <w:t>Pre-established session release</w:t>
            </w:r>
          </w:p>
        </w:tc>
        <w:tc>
          <w:tcPr>
            <w:tcW w:w="708" w:type="dxa"/>
            <w:shd w:val="solid" w:color="FFFFFF" w:fill="auto"/>
          </w:tcPr>
          <w:p w14:paraId="30DCC401" w14:textId="77777777" w:rsidR="005C310B" w:rsidRPr="0095349C" w:rsidRDefault="005C310B" w:rsidP="00B02A0B">
            <w:pPr>
              <w:pStyle w:val="TAC"/>
              <w:rPr>
                <w:sz w:val="16"/>
                <w:szCs w:val="16"/>
              </w:rPr>
            </w:pPr>
            <w:r w:rsidRPr="0095349C">
              <w:rPr>
                <w:sz w:val="16"/>
                <w:szCs w:val="16"/>
              </w:rPr>
              <w:t>16.2.0</w:t>
            </w:r>
          </w:p>
        </w:tc>
      </w:tr>
      <w:tr w:rsidR="005C310B" w:rsidRPr="00B02A0B" w14:paraId="21C0282A" w14:textId="77777777" w:rsidTr="00B02A0B">
        <w:tc>
          <w:tcPr>
            <w:tcW w:w="800" w:type="dxa"/>
            <w:shd w:val="solid" w:color="FFFFFF" w:fill="auto"/>
          </w:tcPr>
          <w:p w14:paraId="6E8A921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513819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85EE31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B3B6292" w14:textId="77777777" w:rsidR="005C310B" w:rsidRPr="0095349C" w:rsidRDefault="005C310B" w:rsidP="00B02A0B">
            <w:pPr>
              <w:pStyle w:val="TAL"/>
              <w:rPr>
                <w:sz w:val="16"/>
                <w:szCs w:val="16"/>
              </w:rPr>
            </w:pPr>
            <w:r w:rsidRPr="0095349C">
              <w:rPr>
                <w:sz w:val="16"/>
                <w:szCs w:val="16"/>
              </w:rPr>
              <w:t>0084</w:t>
            </w:r>
          </w:p>
        </w:tc>
        <w:tc>
          <w:tcPr>
            <w:tcW w:w="425" w:type="dxa"/>
            <w:shd w:val="solid" w:color="FFFFFF" w:fill="auto"/>
          </w:tcPr>
          <w:p w14:paraId="504133C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06B869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8167ADC" w14:textId="77777777" w:rsidR="005C310B" w:rsidRPr="0095349C" w:rsidRDefault="005C310B" w:rsidP="00B02A0B">
            <w:pPr>
              <w:pStyle w:val="TAL"/>
              <w:rPr>
                <w:sz w:val="16"/>
                <w:szCs w:val="16"/>
              </w:rPr>
            </w:pPr>
            <w:r w:rsidRPr="0095349C">
              <w:rPr>
                <w:sz w:val="16"/>
                <w:szCs w:val="16"/>
              </w:rPr>
              <w:t>Client side procedures – Initiating one-to-one SDS communication using pre-established session</w:t>
            </w:r>
          </w:p>
        </w:tc>
        <w:tc>
          <w:tcPr>
            <w:tcW w:w="708" w:type="dxa"/>
            <w:shd w:val="solid" w:color="FFFFFF" w:fill="auto"/>
          </w:tcPr>
          <w:p w14:paraId="41743272" w14:textId="77777777" w:rsidR="005C310B" w:rsidRPr="0095349C" w:rsidRDefault="005C310B" w:rsidP="00B02A0B">
            <w:pPr>
              <w:pStyle w:val="TAC"/>
              <w:rPr>
                <w:sz w:val="16"/>
                <w:szCs w:val="16"/>
              </w:rPr>
            </w:pPr>
            <w:r w:rsidRPr="0095349C">
              <w:rPr>
                <w:sz w:val="16"/>
                <w:szCs w:val="16"/>
              </w:rPr>
              <w:t>16.2.0</w:t>
            </w:r>
          </w:p>
        </w:tc>
      </w:tr>
      <w:tr w:rsidR="005C310B" w:rsidRPr="00B02A0B" w14:paraId="69A39E7F" w14:textId="77777777" w:rsidTr="00B02A0B">
        <w:tc>
          <w:tcPr>
            <w:tcW w:w="800" w:type="dxa"/>
            <w:shd w:val="solid" w:color="FFFFFF" w:fill="auto"/>
          </w:tcPr>
          <w:p w14:paraId="63D1AA8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D88AE2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F8DDA37"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FF97E44" w14:textId="77777777" w:rsidR="005C310B" w:rsidRPr="0095349C" w:rsidRDefault="005C310B" w:rsidP="00B02A0B">
            <w:pPr>
              <w:pStyle w:val="TAL"/>
              <w:rPr>
                <w:sz w:val="16"/>
                <w:szCs w:val="16"/>
              </w:rPr>
            </w:pPr>
            <w:r w:rsidRPr="0095349C">
              <w:rPr>
                <w:sz w:val="16"/>
                <w:szCs w:val="16"/>
              </w:rPr>
              <w:t>0085</w:t>
            </w:r>
          </w:p>
        </w:tc>
        <w:tc>
          <w:tcPr>
            <w:tcW w:w="425" w:type="dxa"/>
            <w:shd w:val="solid" w:color="FFFFFF" w:fill="auto"/>
          </w:tcPr>
          <w:p w14:paraId="216DF48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249F82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AC25466" w14:textId="77777777" w:rsidR="005C310B" w:rsidRPr="0095349C" w:rsidRDefault="005C310B" w:rsidP="00B02A0B">
            <w:pPr>
              <w:pStyle w:val="TAL"/>
              <w:rPr>
                <w:sz w:val="16"/>
                <w:szCs w:val="16"/>
              </w:rPr>
            </w:pPr>
            <w:r w:rsidRPr="0095349C">
              <w:rPr>
                <w:sz w:val="16"/>
                <w:szCs w:val="16"/>
              </w:rPr>
              <w:t>PF side procedures – Initiating MCData communication using pre-established session</w:t>
            </w:r>
          </w:p>
        </w:tc>
        <w:tc>
          <w:tcPr>
            <w:tcW w:w="708" w:type="dxa"/>
            <w:shd w:val="solid" w:color="FFFFFF" w:fill="auto"/>
          </w:tcPr>
          <w:p w14:paraId="4C2CB188" w14:textId="77777777" w:rsidR="005C310B" w:rsidRPr="0095349C" w:rsidRDefault="005C310B" w:rsidP="00B02A0B">
            <w:pPr>
              <w:pStyle w:val="TAC"/>
              <w:rPr>
                <w:sz w:val="16"/>
                <w:szCs w:val="16"/>
              </w:rPr>
            </w:pPr>
            <w:r w:rsidRPr="0095349C">
              <w:rPr>
                <w:sz w:val="16"/>
                <w:szCs w:val="16"/>
              </w:rPr>
              <w:t>16.2.0</w:t>
            </w:r>
          </w:p>
        </w:tc>
      </w:tr>
      <w:tr w:rsidR="005C310B" w:rsidRPr="00B02A0B" w14:paraId="06D27CA3" w14:textId="77777777" w:rsidTr="00B02A0B">
        <w:tc>
          <w:tcPr>
            <w:tcW w:w="800" w:type="dxa"/>
            <w:shd w:val="solid" w:color="FFFFFF" w:fill="auto"/>
          </w:tcPr>
          <w:p w14:paraId="4504642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482E2DD"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C46290E"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6AA1BFB9" w14:textId="77777777" w:rsidR="005C310B" w:rsidRPr="0095349C" w:rsidRDefault="005C310B" w:rsidP="00B02A0B">
            <w:pPr>
              <w:pStyle w:val="TAL"/>
              <w:rPr>
                <w:sz w:val="16"/>
                <w:szCs w:val="16"/>
              </w:rPr>
            </w:pPr>
            <w:r w:rsidRPr="0095349C">
              <w:rPr>
                <w:sz w:val="16"/>
                <w:szCs w:val="16"/>
              </w:rPr>
              <w:t>0086</w:t>
            </w:r>
          </w:p>
        </w:tc>
        <w:tc>
          <w:tcPr>
            <w:tcW w:w="425" w:type="dxa"/>
            <w:shd w:val="solid" w:color="FFFFFF" w:fill="auto"/>
          </w:tcPr>
          <w:p w14:paraId="5A44FA8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34C744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71569BC" w14:textId="77777777" w:rsidR="005C310B" w:rsidRPr="0095349C" w:rsidRDefault="005C310B" w:rsidP="00B02A0B">
            <w:pPr>
              <w:pStyle w:val="TAL"/>
              <w:rPr>
                <w:sz w:val="16"/>
                <w:szCs w:val="16"/>
              </w:rPr>
            </w:pPr>
            <w:r w:rsidRPr="0095349C">
              <w:rPr>
                <w:sz w:val="16"/>
                <w:szCs w:val="16"/>
              </w:rPr>
              <w:t>Initiating group SDS communication using pre-established session</w:t>
            </w:r>
          </w:p>
        </w:tc>
        <w:tc>
          <w:tcPr>
            <w:tcW w:w="708" w:type="dxa"/>
            <w:shd w:val="solid" w:color="FFFFFF" w:fill="auto"/>
          </w:tcPr>
          <w:p w14:paraId="1B863601" w14:textId="77777777" w:rsidR="005C310B" w:rsidRPr="0095349C" w:rsidRDefault="005C310B" w:rsidP="00B02A0B">
            <w:pPr>
              <w:pStyle w:val="TAC"/>
              <w:rPr>
                <w:sz w:val="16"/>
                <w:szCs w:val="16"/>
              </w:rPr>
            </w:pPr>
            <w:r w:rsidRPr="0095349C">
              <w:rPr>
                <w:sz w:val="16"/>
                <w:szCs w:val="16"/>
              </w:rPr>
              <w:t>16.2.0</w:t>
            </w:r>
          </w:p>
        </w:tc>
      </w:tr>
      <w:tr w:rsidR="005C310B" w:rsidRPr="00B02A0B" w14:paraId="577A9F28" w14:textId="77777777" w:rsidTr="00B02A0B">
        <w:tc>
          <w:tcPr>
            <w:tcW w:w="800" w:type="dxa"/>
            <w:shd w:val="solid" w:color="FFFFFF" w:fill="auto"/>
          </w:tcPr>
          <w:p w14:paraId="54043C80"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191D8A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33297C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6F57DD8" w14:textId="77777777" w:rsidR="005C310B" w:rsidRPr="0095349C" w:rsidRDefault="005C310B" w:rsidP="00B02A0B">
            <w:pPr>
              <w:pStyle w:val="TAL"/>
              <w:rPr>
                <w:sz w:val="16"/>
                <w:szCs w:val="16"/>
              </w:rPr>
            </w:pPr>
            <w:r w:rsidRPr="0095349C">
              <w:rPr>
                <w:sz w:val="16"/>
                <w:szCs w:val="16"/>
              </w:rPr>
              <w:t>0087</w:t>
            </w:r>
          </w:p>
        </w:tc>
        <w:tc>
          <w:tcPr>
            <w:tcW w:w="425" w:type="dxa"/>
            <w:shd w:val="solid" w:color="FFFFFF" w:fill="auto"/>
          </w:tcPr>
          <w:p w14:paraId="62E9850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3A2762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A9A961E" w14:textId="77777777" w:rsidR="005C310B" w:rsidRPr="0095349C" w:rsidRDefault="005C310B" w:rsidP="00B02A0B">
            <w:pPr>
              <w:pStyle w:val="TAL"/>
              <w:rPr>
                <w:sz w:val="16"/>
                <w:szCs w:val="16"/>
              </w:rPr>
            </w:pPr>
            <w:r w:rsidRPr="0095349C">
              <w:rPr>
                <w:sz w:val="16"/>
                <w:szCs w:val="16"/>
              </w:rPr>
              <w:t>Leaving SDS communication using pre-established session</w:t>
            </w:r>
          </w:p>
        </w:tc>
        <w:tc>
          <w:tcPr>
            <w:tcW w:w="708" w:type="dxa"/>
            <w:shd w:val="solid" w:color="FFFFFF" w:fill="auto"/>
          </w:tcPr>
          <w:p w14:paraId="177DFDB4" w14:textId="77777777" w:rsidR="005C310B" w:rsidRPr="0095349C" w:rsidRDefault="005C310B" w:rsidP="00B02A0B">
            <w:pPr>
              <w:pStyle w:val="TAC"/>
              <w:rPr>
                <w:sz w:val="16"/>
                <w:szCs w:val="16"/>
              </w:rPr>
            </w:pPr>
            <w:r w:rsidRPr="0095349C">
              <w:rPr>
                <w:sz w:val="16"/>
                <w:szCs w:val="16"/>
              </w:rPr>
              <w:t>16.2.0</w:t>
            </w:r>
          </w:p>
        </w:tc>
      </w:tr>
      <w:tr w:rsidR="005C310B" w:rsidRPr="00B02A0B" w14:paraId="51765D06" w14:textId="77777777" w:rsidTr="00B02A0B">
        <w:tc>
          <w:tcPr>
            <w:tcW w:w="800" w:type="dxa"/>
            <w:shd w:val="solid" w:color="FFFFFF" w:fill="auto"/>
          </w:tcPr>
          <w:p w14:paraId="1638A74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67668A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798721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E5D4CB3" w14:textId="77777777" w:rsidR="005C310B" w:rsidRPr="0095349C" w:rsidRDefault="005C310B" w:rsidP="00B02A0B">
            <w:pPr>
              <w:pStyle w:val="TAL"/>
              <w:rPr>
                <w:sz w:val="16"/>
                <w:szCs w:val="16"/>
              </w:rPr>
            </w:pPr>
            <w:r w:rsidRPr="0095349C">
              <w:rPr>
                <w:sz w:val="16"/>
                <w:szCs w:val="16"/>
              </w:rPr>
              <w:t>0088</w:t>
            </w:r>
          </w:p>
        </w:tc>
        <w:tc>
          <w:tcPr>
            <w:tcW w:w="425" w:type="dxa"/>
            <w:shd w:val="solid" w:color="FFFFFF" w:fill="auto"/>
          </w:tcPr>
          <w:p w14:paraId="2C5423E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2F31E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3D5BD15" w14:textId="77777777" w:rsidR="005C310B" w:rsidRPr="0095349C" w:rsidRDefault="005C310B" w:rsidP="00B02A0B">
            <w:pPr>
              <w:pStyle w:val="TAL"/>
              <w:rPr>
                <w:sz w:val="16"/>
                <w:szCs w:val="16"/>
              </w:rPr>
            </w:pPr>
            <w:r w:rsidRPr="0095349C">
              <w:rPr>
                <w:sz w:val="16"/>
                <w:szCs w:val="16"/>
              </w:rPr>
              <w:t>PF side procedure - Pre-established session establishment</w:t>
            </w:r>
          </w:p>
        </w:tc>
        <w:tc>
          <w:tcPr>
            <w:tcW w:w="708" w:type="dxa"/>
            <w:shd w:val="solid" w:color="FFFFFF" w:fill="auto"/>
          </w:tcPr>
          <w:p w14:paraId="29C3A3F9" w14:textId="77777777" w:rsidR="005C310B" w:rsidRPr="0095349C" w:rsidRDefault="005C310B" w:rsidP="00B02A0B">
            <w:pPr>
              <w:pStyle w:val="TAC"/>
              <w:rPr>
                <w:sz w:val="16"/>
                <w:szCs w:val="16"/>
              </w:rPr>
            </w:pPr>
            <w:r w:rsidRPr="0095349C">
              <w:rPr>
                <w:sz w:val="16"/>
                <w:szCs w:val="16"/>
              </w:rPr>
              <w:t>16.2.0</w:t>
            </w:r>
          </w:p>
        </w:tc>
      </w:tr>
      <w:tr w:rsidR="005C310B" w:rsidRPr="00B02A0B" w14:paraId="63461E6C" w14:textId="77777777" w:rsidTr="00B02A0B">
        <w:tc>
          <w:tcPr>
            <w:tcW w:w="800" w:type="dxa"/>
            <w:shd w:val="solid" w:color="FFFFFF" w:fill="auto"/>
          </w:tcPr>
          <w:p w14:paraId="44DB99A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7A279C7"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F26A686"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F5DB6" w14:textId="77777777" w:rsidR="005C310B" w:rsidRPr="0095349C" w:rsidRDefault="005C310B" w:rsidP="00B02A0B">
            <w:pPr>
              <w:pStyle w:val="TAL"/>
              <w:rPr>
                <w:sz w:val="16"/>
                <w:szCs w:val="16"/>
              </w:rPr>
            </w:pPr>
            <w:r w:rsidRPr="0095349C">
              <w:rPr>
                <w:sz w:val="16"/>
                <w:szCs w:val="16"/>
              </w:rPr>
              <w:t>0091</w:t>
            </w:r>
          </w:p>
        </w:tc>
        <w:tc>
          <w:tcPr>
            <w:tcW w:w="425" w:type="dxa"/>
            <w:shd w:val="solid" w:color="FFFFFF" w:fill="auto"/>
          </w:tcPr>
          <w:p w14:paraId="064AF2D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533F9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8BBEFCF" w14:textId="77777777" w:rsidR="005C310B" w:rsidRPr="0095349C" w:rsidRDefault="005C310B" w:rsidP="00B02A0B">
            <w:pPr>
              <w:pStyle w:val="TAL"/>
              <w:rPr>
                <w:sz w:val="16"/>
                <w:szCs w:val="16"/>
              </w:rPr>
            </w:pPr>
            <w:r w:rsidRPr="0095349C">
              <w:rPr>
                <w:sz w:val="16"/>
                <w:szCs w:val="16"/>
              </w:rPr>
              <w:t>Correct target of error response</w:t>
            </w:r>
          </w:p>
        </w:tc>
        <w:tc>
          <w:tcPr>
            <w:tcW w:w="708" w:type="dxa"/>
            <w:shd w:val="solid" w:color="FFFFFF" w:fill="auto"/>
          </w:tcPr>
          <w:p w14:paraId="2CEB8B27" w14:textId="77777777" w:rsidR="005C310B" w:rsidRPr="0095349C" w:rsidRDefault="005C310B" w:rsidP="00B02A0B">
            <w:pPr>
              <w:pStyle w:val="TAC"/>
              <w:rPr>
                <w:sz w:val="16"/>
                <w:szCs w:val="16"/>
              </w:rPr>
            </w:pPr>
            <w:r w:rsidRPr="0095349C">
              <w:rPr>
                <w:sz w:val="16"/>
                <w:szCs w:val="16"/>
              </w:rPr>
              <w:t>16.2.0</w:t>
            </w:r>
          </w:p>
        </w:tc>
      </w:tr>
      <w:tr w:rsidR="005C310B" w:rsidRPr="00B02A0B" w14:paraId="546BC6A4" w14:textId="77777777" w:rsidTr="00B02A0B">
        <w:tc>
          <w:tcPr>
            <w:tcW w:w="800" w:type="dxa"/>
            <w:shd w:val="solid" w:color="FFFFFF" w:fill="auto"/>
          </w:tcPr>
          <w:p w14:paraId="140A0B7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066EC8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78E0E5A"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FC97BD2" w14:textId="77777777" w:rsidR="005C310B" w:rsidRPr="0095349C" w:rsidRDefault="005C310B" w:rsidP="00B02A0B">
            <w:pPr>
              <w:pStyle w:val="TAL"/>
              <w:rPr>
                <w:sz w:val="16"/>
                <w:szCs w:val="16"/>
              </w:rPr>
            </w:pPr>
            <w:r w:rsidRPr="0095349C">
              <w:rPr>
                <w:sz w:val="16"/>
                <w:szCs w:val="16"/>
              </w:rPr>
              <w:t>0092</w:t>
            </w:r>
          </w:p>
        </w:tc>
        <w:tc>
          <w:tcPr>
            <w:tcW w:w="425" w:type="dxa"/>
            <w:shd w:val="solid" w:color="FFFFFF" w:fill="auto"/>
          </w:tcPr>
          <w:p w14:paraId="7F9FFB0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76F4B2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3A24BB7" w14:textId="77777777" w:rsidR="005C310B" w:rsidRPr="0095349C" w:rsidRDefault="005C310B" w:rsidP="00B02A0B">
            <w:pPr>
              <w:pStyle w:val="TAL"/>
              <w:rPr>
                <w:sz w:val="16"/>
                <w:szCs w:val="16"/>
              </w:rPr>
            </w:pPr>
            <w:r w:rsidRPr="0095349C">
              <w:rPr>
                <w:sz w:val="16"/>
                <w:szCs w:val="16"/>
              </w:rPr>
              <w:t>Add signalling plane capability to support transmission / reception via MBMS in MCData</w:t>
            </w:r>
          </w:p>
        </w:tc>
        <w:tc>
          <w:tcPr>
            <w:tcW w:w="708" w:type="dxa"/>
            <w:shd w:val="solid" w:color="FFFFFF" w:fill="auto"/>
          </w:tcPr>
          <w:p w14:paraId="443F88B1" w14:textId="77777777" w:rsidR="005C310B" w:rsidRPr="0095349C" w:rsidRDefault="005C310B" w:rsidP="00B02A0B">
            <w:pPr>
              <w:pStyle w:val="TAC"/>
              <w:rPr>
                <w:sz w:val="16"/>
                <w:szCs w:val="16"/>
              </w:rPr>
            </w:pPr>
            <w:r w:rsidRPr="0095349C">
              <w:rPr>
                <w:sz w:val="16"/>
                <w:szCs w:val="16"/>
              </w:rPr>
              <w:t>16.2.0</w:t>
            </w:r>
          </w:p>
        </w:tc>
      </w:tr>
      <w:tr w:rsidR="005C310B" w:rsidRPr="00B02A0B" w14:paraId="50F474BF" w14:textId="77777777" w:rsidTr="00B02A0B">
        <w:tc>
          <w:tcPr>
            <w:tcW w:w="800" w:type="dxa"/>
            <w:shd w:val="solid" w:color="FFFFFF" w:fill="auto"/>
          </w:tcPr>
          <w:p w14:paraId="45B0615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A92FF5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45A0040"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5BC85CB5" w14:textId="77777777" w:rsidR="005C310B" w:rsidRPr="0095349C" w:rsidRDefault="005C310B" w:rsidP="00B02A0B">
            <w:pPr>
              <w:pStyle w:val="TAL"/>
              <w:rPr>
                <w:sz w:val="16"/>
                <w:szCs w:val="16"/>
              </w:rPr>
            </w:pPr>
            <w:r w:rsidRPr="0095349C">
              <w:rPr>
                <w:sz w:val="16"/>
                <w:szCs w:val="16"/>
              </w:rPr>
              <w:t>0094</w:t>
            </w:r>
          </w:p>
        </w:tc>
        <w:tc>
          <w:tcPr>
            <w:tcW w:w="425" w:type="dxa"/>
            <w:shd w:val="solid" w:color="FFFFFF" w:fill="auto"/>
          </w:tcPr>
          <w:p w14:paraId="309974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BD0A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25131E7" w14:textId="77777777" w:rsidR="005C310B" w:rsidRPr="0095349C" w:rsidRDefault="005C310B" w:rsidP="00B02A0B">
            <w:pPr>
              <w:pStyle w:val="TAL"/>
              <w:rPr>
                <w:sz w:val="16"/>
                <w:szCs w:val="16"/>
              </w:rPr>
            </w:pPr>
            <w:r w:rsidRPr="0095349C">
              <w:rPr>
                <w:sz w:val="16"/>
                <w:szCs w:val="16"/>
              </w:rPr>
              <w:t>Correction of internal clause reference for implicit affiliation</w:t>
            </w:r>
          </w:p>
        </w:tc>
        <w:tc>
          <w:tcPr>
            <w:tcW w:w="708" w:type="dxa"/>
            <w:shd w:val="solid" w:color="FFFFFF" w:fill="auto"/>
          </w:tcPr>
          <w:p w14:paraId="7FF40F1B" w14:textId="77777777" w:rsidR="005C310B" w:rsidRPr="0095349C" w:rsidRDefault="005C310B" w:rsidP="00B02A0B">
            <w:pPr>
              <w:pStyle w:val="TAC"/>
              <w:rPr>
                <w:sz w:val="16"/>
                <w:szCs w:val="16"/>
              </w:rPr>
            </w:pPr>
            <w:r w:rsidRPr="0095349C">
              <w:rPr>
                <w:sz w:val="16"/>
                <w:szCs w:val="16"/>
              </w:rPr>
              <w:t>16.2.0</w:t>
            </w:r>
          </w:p>
        </w:tc>
      </w:tr>
      <w:tr w:rsidR="005C310B" w:rsidRPr="00B02A0B" w14:paraId="626F2DBD" w14:textId="77777777" w:rsidTr="00B02A0B">
        <w:tc>
          <w:tcPr>
            <w:tcW w:w="800" w:type="dxa"/>
            <w:shd w:val="solid" w:color="FFFFFF" w:fill="auto"/>
          </w:tcPr>
          <w:p w14:paraId="4D2FB08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9952A6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878935"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2CA7720C" w14:textId="77777777" w:rsidR="005C310B" w:rsidRPr="0095349C" w:rsidRDefault="005C310B" w:rsidP="00B02A0B">
            <w:pPr>
              <w:pStyle w:val="TAL"/>
              <w:rPr>
                <w:sz w:val="16"/>
                <w:szCs w:val="16"/>
              </w:rPr>
            </w:pPr>
            <w:r w:rsidRPr="0095349C">
              <w:rPr>
                <w:sz w:val="16"/>
                <w:szCs w:val="16"/>
              </w:rPr>
              <w:t>0095</w:t>
            </w:r>
          </w:p>
        </w:tc>
        <w:tc>
          <w:tcPr>
            <w:tcW w:w="425" w:type="dxa"/>
            <w:shd w:val="solid" w:color="FFFFFF" w:fill="auto"/>
          </w:tcPr>
          <w:p w14:paraId="2ECF0E40"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62898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7442AC2" w14:textId="77777777" w:rsidR="005C310B" w:rsidRPr="0095349C" w:rsidRDefault="005C310B" w:rsidP="00B02A0B">
            <w:pPr>
              <w:pStyle w:val="TAL"/>
              <w:rPr>
                <w:sz w:val="16"/>
                <w:szCs w:val="16"/>
              </w:rPr>
            </w:pPr>
            <w:r w:rsidRPr="0095349C">
              <w:rPr>
                <w:sz w:val="16"/>
                <w:szCs w:val="16"/>
              </w:rPr>
              <w:t>Add off-network emergency alert to MCData</w:t>
            </w:r>
          </w:p>
        </w:tc>
        <w:tc>
          <w:tcPr>
            <w:tcW w:w="708" w:type="dxa"/>
            <w:shd w:val="solid" w:color="FFFFFF" w:fill="auto"/>
          </w:tcPr>
          <w:p w14:paraId="6D293F52" w14:textId="77777777" w:rsidR="005C310B" w:rsidRPr="0095349C" w:rsidRDefault="005C310B" w:rsidP="00B02A0B">
            <w:pPr>
              <w:pStyle w:val="TAC"/>
              <w:rPr>
                <w:sz w:val="16"/>
                <w:szCs w:val="16"/>
              </w:rPr>
            </w:pPr>
            <w:r w:rsidRPr="0095349C">
              <w:rPr>
                <w:sz w:val="16"/>
                <w:szCs w:val="16"/>
              </w:rPr>
              <w:t>16.2.0</w:t>
            </w:r>
          </w:p>
        </w:tc>
      </w:tr>
      <w:tr w:rsidR="005C310B" w:rsidRPr="00B02A0B" w14:paraId="7EC74F73" w14:textId="77777777" w:rsidTr="00B02A0B">
        <w:tc>
          <w:tcPr>
            <w:tcW w:w="800" w:type="dxa"/>
            <w:shd w:val="solid" w:color="FFFFFF" w:fill="auto"/>
          </w:tcPr>
          <w:p w14:paraId="5E3A9CBA"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99B691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1B187B"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6C86F5F5" w14:textId="77777777" w:rsidR="005C310B" w:rsidRPr="0095349C" w:rsidRDefault="005C310B" w:rsidP="00B02A0B">
            <w:pPr>
              <w:pStyle w:val="TAL"/>
              <w:rPr>
                <w:sz w:val="16"/>
                <w:szCs w:val="16"/>
              </w:rPr>
            </w:pPr>
            <w:r w:rsidRPr="0095349C">
              <w:rPr>
                <w:sz w:val="16"/>
                <w:szCs w:val="16"/>
              </w:rPr>
              <w:t>0096</w:t>
            </w:r>
          </w:p>
        </w:tc>
        <w:tc>
          <w:tcPr>
            <w:tcW w:w="425" w:type="dxa"/>
            <w:shd w:val="solid" w:color="FFFFFF" w:fill="auto"/>
          </w:tcPr>
          <w:p w14:paraId="1096989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C68919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2A5A17F" w14:textId="77777777" w:rsidR="005C310B" w:rsidRPr="0095349C" w:rsidRDefault="005C310B" w:rsidP="00B02A0B">
            <w:pPr>
              <w:pStyle w:val="TAL"/>
              <w:rPr>
                <w:sz w:val="16"/>
                <w:szCs w:val="16"/>
              </w:rPr>
            </w:pPr>
            <w:r w:rsidRPr="0095349C">
              <w:rPr>
                <w:sz w:val="16"/>
                <w:szCs w:val="16"/>
              </w:rPr>
              <w:t>Correct MCData location schema</w:t>
            </w:r>
          </w:p>
        </w:tc>
        <w:tc>
          <w:tcPr>
            <w:tcW w:w="708" w:type="dxa"/>
            <w:shd w:val="solid" w:color="FFFFFF" w:fill="auto"/>
          </w:tcPr>
          <w:p w14:paraId="373170F6" w14:textId="77777777" w:rsidR="005C310B" w:rsidRPr="0095349C" w:rsidRDefault="005C310B" w:rsidP="00B02A0B">
            <w:pPr>
              <w:pStyle w:val="TAC"/>
              <w:rPr>
                <w:sz w:val="16"/>
                <w:szCs w:val="16"/>
              </w:rPr>
            </w:pPr>
            <w:r w:rsidRPr="0095349C">
              <w:rPr>
                <w:sz w:val="16"/>
                <w:szCs w:val="16"/>
              </w:rPr>
              <w:t>16.2.0</w:t>
            </w:r>
          </w:p>
        </w:tc>
      </w:tr>
      <w:tr w:rsidR="005C310B" w:rsidRPr="00B02A0B" w14:paraId="02ADABC7" w14:textId="77777777" w:rsidTr="00B02A0B">
        <w:tc>
          <w:tcPr>
            <w:tcW w:w="800" w:type="dxa"/>
            <w:shd w:val="solid" w:color="FFFFFF" w:fill="auto"/>
          </w:tcPr>
          <w:p w14:paraId="3F3FF6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3F0973A"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0FE6373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DE19DE4" w14:textId="77777777" w:rsidR="005C310B" w:rsidRPr="0095349C" w:rsidRDefault="005C310B" w:rsidP="00B02A0B">
            <w:pPr>
              <w:pStyle w:val="TAL"/>
              <w:rPr>
                <w:sz w:val="16"/>
                <w:szCs w:val="16"/>
              </w:rPr>
            </w:pPr>
            <w:r w:rsidRPr="0095349C">
              <w:rPr>
                <w:sz w:val="16"/>
                <w:szCs w:val="16"/>
              </w:rPr>
              <w:t>0097</w:t>
            </w:r>
          </w:p>
        </w:tc>
        <w:tc>
          <w:tcPr>
            <w:tcW w:w="425" w:type="dxa"/>
            <w:shd w:val="solid" w:color="FFFFFF" w:fill="auto"/>
          </w:tcPr>
          <w:p w14:paraId="2372E3EF"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099F12D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A22209" w14:textId="77777777" w:rsidR="005C310B" w:rsidRPr="0095349C" w:rsidRDefault="005C310B" w:rsidP="00B02A0B">
            <w:pPr>
              <w:pStyle w:val="TAL"/>
              <w:rPr>
                <w:sz w:val="16"/>
                <w:szCs w:val="16"/>
              </w:rPr>
            </w:pPr>
            <w:r w:rsidRPr="0095349C">
              <w:rPr>
                <w:sz w:val="16"/>
                <w:szCs w:val="16"/>
              </w:rPr>
              <w:t>Addition of Location information to SDS</w:t>
            </w:r>
          </w:p>
        </w:tc>
        <w:tc>
          <w:tcPr>
            <w:tcW w:w="708" w:type="dxa"/>
            <w:shd w:val="solid" w:color="FFFFFF" w:fill="auto"/>
          </w:tcPr>
          <w:p w14:paraId="05009701" w14:textId="77777777" w:rsidR="005C310B" w:rsidRPr="0095349C" w:rsidRDefault="005C310B" w:rsidP="00B02A0B">
            <w:pPr>
              <w:pStyle w:val="TAC"/>
              <w:rPr>
                <w:sz w:val="16"/>
                <w:szCs w:val="16"/>
              </w:rPr>
            </w:pPr>
            <w:r w:rsidRPr="0095349C">
              <w:rPr>
                <w:sz w:val="16"/>
                <w:szCs w:val="16"/>
              </w:rPr>
              <w:t>16.2.0</w:t>
            </w:r>
          </w:p>
        </w:tc>
      </w:tr>
      <w:tr w:rsidR="005C310B" w:rsidRPr="00B02A0B" w14:paraId="7B117D96" w14:textId="77777777" w:rsidTr="00B02A0B">
        <w:tc>
          <w:tcPr>
            <w:tcW w:w="800" w:type="dxa"/>
            <w:shd w:val="solid" w:color="FFFFFF" w:fill="auto"/>
          </w:tcPr>
          <w:p w14:paraId="5BA39D6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EDB37EA"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AFCEA45"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43B41FE0" w14:textId="77777777" w:rsidR="005C310B" w:rsidRPr="0095349C" w:rsidRDefault="005C310B" w:rsidP="00B02A0B">
            <w:pPr>
              <w:pStyle w:val="TAL"/>
              <w:rPr>
                <w:sz w:val="16"/>
                <w:szCs w:val="16"/>
              </w:rPr>
            </w:pPr>
            <w:r w:rsidRPr="0095349C">
              <w:rPr>
                <w:sz w:val="16"/>
                <w:szCs w:val="16"/>
              </w:rPr>
              <w:t>0099</w:t>
            </w:r>
          </w:p>
        </w:tc>
        <w:tc>
          <w:tcPr>
            <w:tcW w:w="425" w:type="dxa"/>
            <w:shd w:val="solid" w:color="FFFFFF" w:fill="auto"/>
          </w:tcPr>
          <w:p w14:paraId="7037A0CD" w14:textId="77777777" w:rsidR="005C310B" w:rsidRPr="0095349C" w:rsidRDefault="005C310B" w:rsidP="00B02A0B">
            <w:pPr>
              <w:pStyle w:val="TAR"/>
              <w:rPr>
                <w:sz w:val="16"/>
                <w:szCs w:val="16"/>
              </w:rPr>
            </w:pPr>
          </w:p>
        </w:tc>
        <w:tc>
          <w:tcPr>
            <w:tcW w:w="425" w:type="dxa"/>
            <w:shd w:val="solid" w:color="FFFFFF" w:fill="auto"/>
          </w:tcPr>
          <w:p w14:paraId="2120BCC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FF7E6B3" w14:textId="77777777" w:rsidR="005C310B" w:rsidRPr="0095349C" w:rsidRDefault="005C310B" w:rsidP="00B02A0B">
            <w:pPr>
              <w:pStyle w:val="TAL"/>
              <w:rPr>
                <w:sz w:val="16"/>
                <w:szCs w:val="16"/>
              </w:rPr>
            </w:pPr>
            <w:r w:rsidRPr="0095349C">
              <w:rPr>
                <w:sz w:val="16"/>
                <w:szCs w:val="16"/>
              </w:rPr>
              <w:t>Correcting SIP related terminology</w:t>
            </w:r>
          </w:p>
        </w:tc>
        <w:tc>
          <w:tcPr>
            <w:tcW w:w="708" w:type="dxa"/>
            <w:shd w:val="solid" w:color="FFFFFF" w:fill="auto"/>
          </w:tcPr>
          <w:p w14:paraId="645A663F" w14:textId="77777777" w:rsidR="005C310B" w:rsidRPr="0095349C" w:rsidRDefault="005C310B" w:rsidP="00B02A0B">
            <w:pPr>
              <w:pStyle w:val="TAC"/>
              <w:rPr>
                <w:sz w:val="16"/>
                <w:szCs w:val="16"/>
              </w:rPr>
            </w:pPr>
            <w:r w:rsidRPr="0095349C">
              <w:rPr>
                <w:sz w:val="16"/>
                <w:szCs w:val="16"/>
              </w:rPr>
              <w:t>16.3.0</w:t>
            </w:r>
          </w:p>
        </w:tc>
      </w:tr>
      <w:tr w:rsidR="005C310B" w:rsidRPr="00B02A0B" w14:paraId="5EF0429D" w14:textId="77777777" w:rsidTr="00B02A0B">
        <w:tc>
          <w:tcPr>
            <w:tcW w:w="800" w:type="dxa"/>
            <w:shd w:val="solid" w:color="FFFFFF" w:fill="auto"/>
          </w:tcPr>
          <w:p w14:paraId="690BE99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90E0B4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AD32ABB"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121B51E1" w14:textId="77777777" w:rsidR="005C310B" w:rsidRPr="0095349C" w:rsidRDefault="005C310B" w:rsidP="00B02A0B">
            <w:pPr>
              <w:pStyle w:val="TAL"/>
              <w:rPr>
                <w:sz w:val="16"/>
                <w:szCs w:val="16"/>
              </w:rPr>
            </w:pPr>
            <w:r w:rsidRPr="0095349C">
              <w:rPr>
                <w:sz w:val="16"/>
                <w:szCs w:val="16"/>
              </w:rPr>
              <w:t>0100</w:t>
            </w:r>
          </w:p>
        </w:tc>
        <w:tc>
          <w:tcPr>
            <w:tcW w:w="425" w:type="dxa"/>
            <w:shd w:val="solid" w:color="FFFFFF" w:fill="auto"/>
          </w:tcPr>
          <w:p w14:paraId="3D20E7A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63AD0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4F12089" w14:textId="77777777" w:rsidR="005C310B" w:rsidRPr="0095349C" w:rsidRDefault="005C310B" w:rsidP="00B02A0B">
            <w:pPr>
              <w:pStyle w:val="TAL"/>
              <w:rPr>
                <w:sz w:val="16"/>
                <w:szCs w:val="16"/>
              </w:rPr>
            </w:pPr>
            <w:r w:rsidRPr="0095349C">
              <w:rPr>
                <w:sz w:val="16"/>
                <w:szCs w:val="16"/>
              </w:rPr>
              <w:t>Correct reference in 8.3.2.6</w:t>
            </w:r>
          </w:p>
        </w:tc>
        <w:tc>
          <w:tcPr>
            <w:tcW w:w="708" w:type="dxa"/>
            <w:shd w:val="solid" w:color="FFFFFF" w:fill="auto"/>
          </w:tcPr>
          <w:p w14:paraId="2179F672" w14:textId="77777777" w:rsidR="005C310B" w:rsidRPr="0095349C" w:rsidRDefault="005C310B" w:rsidP="00B02A0B">
            <w:pPr>
              <w:pStyle w:val="TAC"/>
              <w:rPr>
                <w:sz w:val="16"/>
                <w:szCs w:val="16"/>
              </w:rPr>
            </w:pPr>
            <w:r w:rsidRPr="0095349C">
              <w:rPr>
                <w:sz w:val="16"/>
                <w:szCs w:val="16"/>
              </w:rPr>
              <w:t>16.3.0</w:t>
            </w:r>
          </w:p>
        </w:tc>
      </w:tr>
      <w:tr w:rsidR="005C310B" w:rsidRPr="00B02A0B" w14:paraId="0EF239E9" w14:textId="77777777" w:rsidTr="00B02A0B">
        <w:tc>
          <w:tcPr>
            <w:tcW w:w="800" w:type="dxa"/>
            <w:shd w:val="solid" w:color="FFFFFF" w:fill="auto"/>
          </w:tcPr>
          <w:p w14:paraId="42385AA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FA757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1780913" w14:textId="77777777" w:rsidR="005C310B" w:rsidRPr="0095349C" w:rsidRDefault="005C310B" w:rsidP="00B02A0B">
            <w:pPr>
              <w:pStyle w:val="TAC"/>
              <w:rPr>
                <w:sz w:val="16"/>
                <w:szCs w:val="16"/>
              </w:rPr>
            </w:pPr>
            <w:r w:rsidRPr="0095349C">
              <w:rPr>
                <w:sz w:val="16"/>
                <w:szCs w:val="16"/>
              </w:rPr>
              <w:t>CP-200122</w:t>
            </w:r>
          </w:p>
        </w:tc>
        <w:tc>
          <w:tcPr>
            <w:tcW w:w="525" w:type="dxa"/>
            <w:shd w:val="solid" w:color="FFFFFF" w:fill="auto"/>
          </w:tcPr>
          <w:p w14:paraId="0501115F" w14:textId="77777777" w:rsidR="005C310B" w:rsidRPr="0095349C" w:rsidRDefault="005C310B" w:rsidP="00B02A0B">
            <w:pPr>
              <w:pStyle w:val="TAL"/>
              <w:rPr>
                <w:sz w:val="16"/>
                <w:szCs w:val="16"/>
              </w:rPr>
            </w:pPr>
            <w:r w:rsidRPr="0095349C">
              <w:rPr>
                <w:sz w:val="16"/>
                <w:szCs w:val="16"/>
              </w:rPr>
              <w:t>0101</w:t>
            </w:r>
          </w:p>
        </w:tc>
        <w:tc>
          <w:tcPr>
            <w:tcW w:w="425" w:type="dxa"/>
            <w:shd w:val="solid" w:color="FFFFFF" w:fill="auto"/>
          </w:tcPr>
          <w:p w14:paraId="1504197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951CD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4BA7A9" w14:textId="77777777" w:rsidR="005C310B" w:rsidRPr="0095349C" w:rsidRDefault="005C310B" w:rsidP="00B02A0B">
            <w:pPr>
              <w:pStyle w:val="TAL"/>
              <w:rPr>
                <w:sz w:val="16"/>
                <w:szCs w:val="16"/>
              </w:rPr>
            </w:pPr>
            <w:r w:rsidRPr="0095349C">
              <w:rPr>
                <w:sz w:val="16"/>
                <w:szCs w:val="16"/>
              </w:rPr>
              <w:t>IP Connectivity</w:t>
            </w:r>
          </w:p>
        </w:tc>
        <w:tc>
          <w:tcPr>
            <w:tcW w:w="708" w:type="dxa"/>
            <w:shd w:val="solid" w:color="FFFFFF" w:fill="auto"/>
          </w:tcPr>
          <w:p w14:paraId="1B6BBB04" w14:textId="77777777" w:rsidR="005C310B" w:rsidRPr="0095349C" w:rsidRDefault="005C310B" w:rsidP="00B02A0B">
            <w:pPr>
              <w:pStyle w:val="TAC"/>
              <w:rPr>
                <w:sz w:val="16"/>
                <w:szCs w:val="16"/>
              </w:rPr>
            </w:pPr>
            <w:r w:rsidRPr="0095349C">
              <w:rPr>
                <w:sz w:val="16"/>
                <w:szCs w:val="16"/>
              </w:rPr>
              <w:t>16.3.0</w:t>
            </w:r>
          </w:p>
        </w:tc>
      </w:tr>
      <w:tr w:rsidR="005C310B" w:rsidRPr="00B02A0B" w14:paraId="7FAFD75B" w14:textId="77777777" w:rsidTr="00B02A0B">
        <w:tc>
          <w:tcPr>
            <w:tcW w:w="800" w:type="dxa"/>
            <w:shd w:val="solid" w:color="FFFFFF" w:fill="auto"/>
          </w:tcPr>
          <w:p w14:paraId="7DA44E9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36925B2"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3D7E1E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C0306C8" w14:textId="77777777" w:rsidR="005C310B" w:rsidRPr="0095349C" w:rsidRDefault="005C310B" w:rsidP="00B02A0B">
            <w:pPr>
              <w:pStyle w:val="TAL"/>
              <w:rPr>
                <w:sz w:val="16"/>
                <w:szCs w:val="16"/>
              </w:rPr>
            </w:pPr>
            <w:r w:rsidRPr="0095349C">
              <w:rPr>
                <w:sz w:val="16"/>
                <w:szCs w:val="16"/>
              </w:rPr>
              <w:t>0102</w:t>
            </w:r>
          </w:p>
        </w:tc>
        <w:tc>
          <w:tcPr>
            <w:tcW w:w="425" w:type="dxa"/>
            <w:shd w:val="solid" w:color="FFFFFF" w:fill="auto"/>
          </w:tcPr>
          <w:p w14:paraId="7B27FDA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3A9EB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7FBBF" w14:textId="77777777" w:rsidR="005C310B" w:rsidRPr="0095349C" w:rsidRDefault="005C310B" w:rsidP="00B02A0B">
            <w:pPr>
              <w:pStyle w:val="TAL"/>
              <w:rPr>
                <w:sz w:val="16"/>
                <w:szCs w:val="16"/>
              </w:rPr>
            </w:pPr>
            <w:r w:rsidRPr="0095349C">
              <w:rPr>
                <w:sz w:val="16"/>
                <w:szCs w:val="16"/>
              </w:rPr>
              <w:t>MCData key download procedure</w:t>
            </w:r>
          </w:p>
        </w:tc>
        <w:tc>
          <w:tcPr>
            <w:tcW w:w="708" w:type="dxa"/>
            <w:shd w:val="solid" w:color="FFFFFF" w:fill="auto"/>
          </w:tcPr>
          <w:p w14:paraId="5DB18E60" w14:textId="77777777" w:rsidR="005C310B" w:rsidRPr="0095349C" w:rsidRDefault="005C310B" w:rsidP="00B02A0B">
            <w:pPr>
              <w:pStyle w:val="TAC"/>
              <w:rPr>
                <w:sz w:val="16"/>
                <w:szCs w:val="16"/>
              </w:rPr>
            </w:pPr>
            <w:r w:rsidRPr="0095349C">
              <w:rPr>
                <w:sz w:val="16"/>
                <w:szCs w:val="16"/>
              </w:rPr>
              <w:t>16.3.0</w:t>
            </w:r>
          </w:p>
        </w:tc>
      </w:tr>
      <w:tr w:rsidR="005C310B" w:rsidRPr="00B02A0B" w14:paraId="716D6594" w14:textId="77777777" w:rsidTr="00B02A0B">
        <w:tc>
          <w:tcPr>
            <w:tcW w:w="800" w:type="dxa"/>
            <w:shd w:val="solid" w:color="FFFFFF" w:fill="auto"/>
          </w:tcPr>
          <w:p w14:paraId="17E5C023"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408BEC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E8BBDB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FB1FFB" w14:textId="77777777" w:rsidR="005C310B" w:rsidRPr="0095349C" w:rsidRDefault="005C310B" w:rsidP="00B02A0B">
            <w:pPr>
              <w:pStyle w:val="TAL"/>
              <w:rPr>
                <w:sz w:val="16"/>
                <w:szCs w:val="16"/>
              </w:rPr>
            </w:pPr>
            <w:r w:rsidRPr="0095349C">
              <w:rPr>
                <w:sz w:val="16"/>
                <w:szCs w:val="16"/>
              </w:rPr>
              <w:t>0103</w:t>
            </w:r>
          </w:p>
        </w:tc>
        <w:tc>
          <w:tcPr>
            <w:tcW w:w="425" w:type="dxa"/>
            <w:shd w:val="solid" w:color="FFFFFF" w:fill="auto"/>
          </w:tcPr>
          <w:p w14:paraId="6A06A09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B4CD5B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ED0A6" w14:textId="77777777" w:rsidR="005C310B" w:rsidRPr="0095349C" w:rsidRDefault="005C310B" w:rsidP="00B02A0B">
            <w:pPr>
              <w:pStyle w:val="TAL"/>
              <w:rPr>
                <w:sz w:val="16"/>
                <w:szCs w:val="16"/>
              </w:rPr>
            </w:pPr>
            <w:r w:rsidRPr="0095349C">
              <w:rPr>
                <w:sz w:val="16"/>
                <w:szCs w:val="16"/>
              </w:rPr>
              <w:t>Retrieval of stored object</w:t>
            </w:r>
          </w:p>
        </w:tc>
        <w:tc>
          <w:tcPr>
            <w:tcW w:w="708" w:type="dxa"/>
            <w:shd w:val="solid" w:color="FFFFFF" w:fill="auto"/>
          </w:tcPr>
          <w:p w14:paraId="668758FA" w14:textId="77777777" w:rsidR="005C310B" w:rsidRPr="0095349C" w:rsidRDefault="005C310B" w:rsidP="00B02A0B">
            <w:pPr>
              <w:pStyle w:val="TAC"/>
              <w:rPr>
                <w:sz w:val="16"/>
                <w:szCs w:val="16"/>
              </w:rPr>
            </w:pPr>
            <w:r w:rsidRPr="0095349C">
              <w:rPr>
                <w:sz w:val="16"/>
                <w:szCs w:val="16"/>
              </w:rPr>
              <w:t>16.3.0</w:t>
            </w:r>
          </w:p>
        </w:tc>
      </w:tr>
      <w:tr w:rsidR="005C310B" w:rsidRPr="00B02A0B" w14:paraId="440C76C7" w14:textId="77777777" w:rsidTr="00B02A0B">
        <w:tc>
          <w:tcPr>
            <w:tcW w:w="800" w:type="dxa"/>
            <w:shd w:val="solid" w:color="FFFFFF" w:fill="auto"/>
          </w:tcPr>
          <w:p w14:paraId="0CDEDB2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5C8A085C"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66F9D2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2ED5C1A" w14:textId="77777777" w:rsidR="005C310B" w:rsidRPr="0095349C" w:rsidRDefault="005C310B" w:rsidP="00B02A0B">
            <w:pPr>
              <w:pStyle w:val="TAL"/>
              <w:rPr>
                <w:sz w:val="16"/>
                <w:szCs w:val="16"/>
              </w:rPr>
            </w:pPr>
            <w:r w:rsidRPr="0095349C">
              <w:rPr>
                <w:sz w:val="16"/>
                <w:szCs w:val="16"/>
              </w:rPr>
              <w:t>0104</w:t>
            </w:r>
          </w:p>
        </w:tc>
        <w:tc>
          <w:tcPr>
            <w:tcW w:w="425" w:type="dxa"/>
            <w:shd w:val="solid" w:color="FFFFFF" w:fill="auto"/>
          </w:tcPr>
          <w:p w14:paraId="16F337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B9F2C6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760696" w14:textId="77777777" w:rsidR="005C310B" w:rsidRPr="0095349C" w:rsidRDefault="005C310B" w:rsidP="00B02A0B">
            <w:pPr>
              <w:pStyle w:val="TAL"/>
              <w:rPr>
                <w:sz w:val="16"/>
                <w:szCs w:val="16"/>
              </w:rPr>
            </w:pPr>
            <w:r w:rsidRPr="0095349C">
              <w:rPr>
                <w:sz w:val="16"/>
                <w:szCs w:val="16"/>
              </w:rPr>
              <w:t>Search for Objects in MCData message store</w:t>
            </w:r>
          </w:p>
        </w:tc>
        <w:tc>
          <w:tcPr>
            <w:tcW w:w="708" w:type="dxa"/>
            <w:shd w:val="solid" w:color="FFFFFF" w:fill="auto"/>
          </w:tcPr>
          <w:p w14:paraId="6EE78CAB" w14:textId="77777777" w:rsidR="005C310B" w:rsidRPr="0095349C" w:rsidRDefault="005C310B" w:rsidP="00B02A0B">
            <w:pPr>
              <w:pStyle w:val="TAC"/>
              <w:rPr>
                <w:sz w:val="16"/>
                <w:szCs w:val="16"/>
              </w:rPr>
            </w:pPr>
            <w:r w:rsidRPr="0095349C">
              <w:rPr>
                <w:sz w:val="16"/>
                <w:szCs w:val="16"/>
              </w:rPr>
              <w:t>16.3.0</w:t>
            </w:r>
          </w:p>
        </w:tc>
      </w:tr>
      <w:tr w:rsidR="005C310B" w:rsidRPr="00B02A0B" w14:paraId="66135EBA" w14:textId="77777777" w:rsidTr="00B02A0B">
        <w:tc>
          <w:tcPr>
            <w:tcW w:w="800" w:type="dxa"/>
            <w:shd w:val="solid" w:color="FFFFFF" w:fill="auto"/>
          </w:tcPr>
          <w:p w14:paraId="2D35977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C00B50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22CBC1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939426E" w14:textId="77777777" w:rsidR="005C310B" w:rsidRPr="0095349C" w:rsidRDefault="005C310B" w:rsidP="00B02A0B">
            <w:pPr>
              <w:pStyle w:val="TAL"/>
              <w:rPr>
                <w:sz w:val="16"/>
                <w:szCs w:val="16"/>
              </w:rPr>
            </w:pPr>
            <w:r w:rsidRPr="0095349C">
              <w:rPr>
                <w:sz w:val="16"/>
                <w:szCs w:val="16"/>
              </w:rPr>
              <w:t>0105</w:t>
            </w:r>
          </w:p>
        </w:tc>
        <w:tc>
          <w:tcPr>
            <w:tcW w:w="425" w:type="dxa"/>
            <w:shd w:val="solid" w:color="FFFFFF" w:fill="auto"/>
          </w:tcPr>
          <w:p w14:paraId="34B6620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3DABDB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9AD1144" w14:textId="77777777" w:rsidR="005C310B" w:rsidRPr="0095349C" w:rsidRDefault="005C310B" w:rsidP="00B02A0B">
            <w:pPr>
              <w:pStyle w:val="TAL"/>
              <w:rPr>
                <w:sz w:val="16"/>
                <w:szCs w:val="16"/>
              </w:rPr>
            </w:pPr>
            <w:r w:rsidRPr="0095349C">
              <w:rPr>
                <w:sz w:val="16"/>
                <w:szCs w:val="16"/>
              </w:rPr>
              <w:t>Update Object(s) in MCData message store</w:t>
            </w:r>
          </w:p>
        </w:tc>
        <w:tc>
          <w:tcPr>
            <w:tcW w:w="708" w:type="dxa"/>
            <w:shd w:val="solid" w:color="FFFFFF" w:fill="auto"/>
          </w:tcPr>
          <w:p w14:paraId="4F7C13E0" w14:textId="77777777" w:rsidR="005C310B" w:rsidRPr="0095349C" w:rsidRDefault="005C310B" w:rsidP="00B02A0B">
            <w:pPr>
              <w:pStyle w:val="TAC"/>
              <w:rPr>
                <w:sz w:val="16"/>
                <w:szCs w:val="16"/>
              </w:rPr>
            </w:pPr>
            <w:r w:rsidRPr="0095349C">
              <w:rPr>
                <w:sz w:val="16"/>
                <w:szCs w:val="16"/>
              </w:rPr>
              <w:t>16.3.0</w:t>
            </w:r>
          </w:p>
        </w:tc>
      </w:tr>
      <w:tr w:rsidR="005C310B" w:rsidRPr="00B02A0B" w14:paraId="609F33A9" w14:textId="77777777" w:rsidTr="00B02A0B">
        <w:tc>
          <w:tcPr>
            <w:tcW w:w="800" w:type="dxa"/>
            <w:shd w:val="solid" w:color="FFFFFF" w:fill="auto"/>
          </w:tcPr>
          <w:p w14:paraId="1025E40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8AAC8C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AE62089"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97B0D3A" w14:textId="77777777" w:rsidR="005C310B" w:rsidRPr="0095349C" w:rsidRDefault="005C310B" w:rsidP="00B02A0B">
            <w:pPr>
              <w:pStyle w:val="TAL"/>
              <w:rPr>
                <w:sz w:val="16"/>
                <w:szCs w:val="16"/>
              </w:rPr>
            </w:pPr>
            <w:r w:rsidRPr="0095349C">
              <w:rPr>
                <w:sz w:val="16"/>
                <w:szCs w:val="16"/>
              </w:rPr>
              <w:t>0106</w:t>
            </w:r>
          </w:p>
        </w:tc>
        <w:tc>
          <w:tcPr>
            <w:tcW w:w="425" w:type="dxa"/>
            <w:shd w:val="solid" w:color="FFFFFF" w:fill="auto"/>
          </w:tcPr>
          <w:p w14:paraId="20B71B7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BA4D92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E2B86DB" w14:textId="77777777" w:rsidR="005C310B" w:rsidRPr="0095349C" w:rsidRDefault="005C310B" w:rsidP="00B02A0B">
            <w:pPr>
              <w:pStyle w:val="TAL"/>
              <w:rPr>
                <w:sz w:val="16"/>
                <w:szCs w:val="16"/>
              </w:rPr>
            </w:pPr>
            <w:r w:rsidRPr="0095349C">
              <w:rPr>
                <w:sz w:val="16"/>
                <w:szCs w:val="16"/>
              </w:rPr>
              <w:t>Delete Stored Object(s) in MCData message store.</w:t>
            </w:r>
          </w:p>
        </w:tc>
        <w:tc>
          <w:tcPr>
            <w:tcW w:w="708" w:type="dxa"/>
            <w:shd w:val="solid" w:color="FFFFFF" w:fill="auto"/>
          </w:tcPr>
          <w:p w14:paraId="16E169A9" w14:textId="77777777" w:rsidR="005C310B" w:rsidRPr="0095349C" w:rsidRDefault="005C310B" w:rsidP="00B02A0B">
            <w:pPr>
              <w:pStyle w:val="TAC"/>
              <w:rPr>
                <w:sz w:val="16"/>
                <w:szCs w:val="16"/>
              </w:rPr>
            </w:pPr>
            <w:r w:rsidRPr="0095349C">
              <w:rPr>
                <w:sz w:val="16"/>
                <w:szCs w:val="16"/>
              </w:rPr>
              <w:t>16.3.0</w:t>
            </w:r>
          </w:p>
        </w:tc>
      </w:tr>
      <w:tr w:rsidR="005C310B" w:rsidRPr="00B02A0B" w14:paraId="60033A01" w14:textId="77777777" w:rsidTr="00B02A0B">
        <w:tc>
          <w:tcPr>
            <w:tcW w:w="800" w:type="dxa"/>
            <w:shd w:val="solid" w:color="FFFFFF" w:fill="auto"/>
          </w:tcPr>
          <w:p w14:paraId="568DCE3C"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2DA698"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75CE40C"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A55723" w14:textId="77777777" w:rsidR="005C310B" w:rsidRPr="0095349C" w:rsidRDefault="005C310B" w:rsidP="00B02A0B">
            <w:pPr>
              <w:pStyle w:val="TAL"/>
              <w:rPr>
                <w:sz w:val="16"/>
                <w:szCs w:val="16"/>
              </w:rPr>
            </w:pPr>
            <w:r w:rsidRPr="0095349C">
              <w:rPr>
                <w:sz w:val="16"/>
                <w:szCs w:val="16"/>
              </w:rPr>
              <w:t>0107</w:t>
            </w:r>
          </w:p>
        </w:tc>
        <w:tc>
          <w:tcPr>
            <w:tcW w:w="425" w:type="dxa"/>
            <w:shd w:val="solid" w:color="FFFFFF" w:fill="auto"/>
          </w:tcPr>
          <w:p w14:paraId="0F0C84B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4C911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66D7B5" w14:textId="77777777" w:rsidR="005C310B" w:rsidRPr="0095349C" w:rsidRDefault="005C310B" w:rsidP="00B02A0B">
            <w:pPr>
              <w:pStyle w:val="TAL"/>
              <w:rPr>
                <w:sz w:val="16"/>
                <w:szCs w:val="16"/>
              </w:rPr>
            </w:pPr>
            <w:r w:rsidRPr="0095349C">
              <w:rPr>
                <w:sz w:val="16"/>
                <w:szCs w:val="16"/>
              </w:rPr>
              <w:t xml:space="preserve">Add Message Store Client clause </w:t>
            </w:r>
          </w:p>
        </w:tc>
        <w:tc>
          <w:tcPr>
            <w:tcW w:w="708" w:type="dxa"/>
            <w:shd w:val="solid" w:color="FFFFFF" w:fill="auto"/>
          </w:tcPr>
          <w:p w14:paraId="266DDEA5" w14:textId="77777777" w:rsidR="005C310B" w:rsidRPr="0095349C" w:rsidRDefault="005C310B" w:rsidP="00B02A0B">
            <w:pPr>
              <w:pStyle w:val="TAC"/>
              <w:rPr>
                <w:sz w:val="16"/>
                <w:szCs w:val="16"/>
              </w:rPr>
            </w:pPr>
            <w:r w:rsidRPr="0095349C">
              <w:rPr>
                <w:sz w:val="16"/>
                <w:szCs w:val="16"/>
              </w:rPr>
              <w:t>16.3.0</w:t>
            </w:r>
          </w:p>
        </w:tc>
      </w:tr>
      <w:tr w:rsidR="005C310B" w:rsidRPr="00B02A0B" w14:paraId="3F2BBC41" w14:textId="77777777" w:rsidTr="00B02A0B">
        <w:tc>
          <w:tcPr>
            <w:tcW w:w="800" w:type="dxa"/>
            <w:shd w:val="solid" w:color="FFFFFF" w:fill="auto"/>
          </w:tcPr>
          <w:p w14:paraId="76D51EF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910D093"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51E8D1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0187916" w14:textId="77777777" w:rsidR="005C310B" w:rsidRPr="0095349C" w:rsidRDefault="005C310B" w:rsidP="00B02A0B">
            <w:pPr>
              <w:pStyle w:val="TAL"/>
              <w:rPr>
                <w:sz w:val="16"/>
                <w:szCs w:val="16"/>
              </w:rPr>
            </w:pPr>
            <w:r w:rsidRPr="0095349C">
              <w:rPr>
                <w:sz w:val="16"/>
                <w:szCs w:val="16"/>
              </w:rPr>
              <w:t>0108</w:t>
            </w:r>
          </w:p>
        </w:tc>
        <w:tc>
          <w:tcPr>
            <w:tcW w:w="425" w:type="dxa"/>
            <w:shd w:val="solid" w:color="FFFFFF" w:fill="auto"/>
          </w:tcPr>
          <w:p w14:paraId="05EA1BE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13C6D3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637A996" w14:textId="77777777" w:rsidR="005C310B" w:rsidRPr="0095349C" w:rsidRDefault="005C310B" w:rsidP="00B02A0B">
            <w:pPr>
              <w:pStyle w:val="TAL"/>
              <w:rPr>
                <w:sz w:val="16"/>
                <w:szCs w:val="16"/>
              </w:rPr>
            </w:pPr>
            <w:r w:rsidRPr="0095349C">
              <w:rPr>
                <w:sz w:val="16"/>
                <w:szCs w:val="16"/>
              </w:rPr>
              <w:t>Copy stored object(s) and-or folder(s)</w:t>
            </w:r>
          </w:p>
        </w:tc>
        <w:tc>
          <w:tcPr>
            <w:tcW w:w="708" w:type="dxa"/>
            <w:shd w:val="solid" w:color="FFFFFF" w:fill="auto"/>
          </w:tcPr>
          <w:p w14:paraId="20718C9A" w14:textId="77777777" w:rsidR="005C310B" w:rsidRPr="0095349C" w:rsidRDefault="005C310B" w:rsidP="00B02A0B">
            <w:pPr>
              <w:pStyle w:val="TAC"/>
              <w:rPr>
                <w:sz w:val="16"/>
                <w:szCs w:val="16"/>
              </w:rPr>
            </w:pPr>
            <w:r w:rsidRPr="0095349C">
              <w:rPr>
                <w:sz w:val="16"/>
                <w:szCs w:val="16"/>
              </w:rPr>
              <w:t>16.3.0</w:t>
            </w:r>
          </w:p>
        </w:tc>
      </w:tr>
      <w:tr w:rsidR="005C310B" w:rsidRPr="00B02A0B" w14:paraId="2D7B5E0D" w14:textId="77777777" w:rsidTr="00B02A0B">
        <w:tc>
          <w:tcPr>
            <w:tcW w:w="800" w:type="dxa"/>
            <w:shd w:val="solid" w:color="FFFFFF" w:fill="auto"/>
          </w:tcPr>
          <w:p w14:paraId="0BE1EF0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59BC6C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4263F1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A507F52" w14:textId="77777777" w:rsidR="005C310B" w:rsidRPr="0095349C" w:rsidRDefault="005C310B" w:rsidP="00B02A0B">
            <w:pPr>
              <w:pStyle w:val="TAL"/>
              <w:rPr>
                <w:sz w:val="16"/>
                <w:szCs w:val="16"/>
              </w:rPr>
            </w:pPr>
            <w:r w:rsidRPr="0095349C">
              <w:rPr>
                <w:sz w:val="16"/>
                <w:szCs w:val="16"/>
              </w:rPr>
              <w:t>0109</w:t>
            </w:r>
          </w:p>
        </w:tc>
        <w:tc>
          <w:tcPr>
            <w:tcW w:w="425" w:type="dxa"/>
            <w:shd w:val="solid" w:color="FFFFFF" w:fill="auto"/>
          </w:tcPr>
          <w:p w14:paraId="7D315E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A0CF6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E5CEF07" w14:textId="77777777" w:rsidR="005C310B" w:rsidRPr="0095349C" w:rsidRDefault="005C310B" w:rsidP="00B02A0B">
            <w:pPr>
              <w:pStyle w:val="TAL"/>
              <w:rPr>
                <w:sz w:val="16"/>
                <w:szCs w:val="16"/>
              </w:rPr>
            </w:pPr>
            <w:r w:rsidRPr="0095349C">
              <w:rPr>
                <w:sz w:val="16"/>
                <w:szCs w:val="16"/>
              </w:rPr>
              <w:t>Creating new folder</w:t>
            </w:r>
          </w:p>
        </w:tc>
        <w:tc>
          <w:tcPr>
            <w:tcW w:w="708" w:type="dxa"/>
            <w:shd w:val="solid" w:color="FFFFFF" w:fill="auto"/>
          </w:tcPr>
          <w:p w14:paraId="1E4A8FCD" w14:textId="77777777" w:rsidR="005C310B" w:rsidRPr="0095349C" w:rsidRDefault="005C310B" w:rsidP="00B02A0B">
            <w:pPr>
              <w:pStyle w:val="TAC"/>
              <w:rPr>
                <w:sz w:val="16"/>
                <w:szCs w:val="16"/>
              </w:rPr>
            </w:pPr>
            <w:r w:rsidRPr="0095349C">
              <w:rPr>
                <w:sz w:val="16"/>
                <w:szCs w:val="16"/>
              </w:rPr>
              <w:t>16.3.0</w:t>
            </w:r>
          </w:p>
        </w:tc>
      </w:tr>
      <w:tr w:rsidR="005C310B" w:rsidRPr="00B02A0B" w14:paraId="563423C7" w14:textId="77777777" w:rsidTr="00B02A0B">
        <w:tc>
          <w:tcPr>
            <w:tcW w:w="800" w:type="dxa"/>
            <w:shd w:val="solid" w:color="FFFFFF" w:fill="auto"/>
          </w:tcPr>
          <w:p w14:paraId="70D3E38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BCB89F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792BFE"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5995F87" w14:textId="77777777" w:rsidR="005C310B" w:rsidRPr="0095349C" w:rsidRDefault="005C310B" w:rsidP="00B02A0B">
            <w:pPr>
              <w:pStyle w:val="TAL"/>
              <w:rPr>
                <w:sz w:val="16"/>
                <w:szCs w:val="16"/>
              </w:rPr>
            </w:pPr>
            <w:r w:rsidRPr="0095349C">
              <w:rPr>
                <w:sz w:val="16"/>
                <w:szCs w:val="16"/>
              </w:rPr>
              <w:t>0110</w:t>
            </w:r>
          </w:p>
        </w:tc>
        <w:tc>
          <w:tcPr>
            <w:tcW w:w="425" w:type="dxa"/>
            <w:shd w:val="solid" w:color="FFFFFF" w:fill="auto"/>
          </w:tcPr>
          <w:p w14:paraId="57F296FB"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0970C5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DC0B0A2" w14:textId="77777777" w:rsidR="005C310B" w:rsidRPr="0095349C" w:rsidRDefault="005C310B" w:rsidP="00B02A0B">
            <w:pPr>
              <w:pStyle w:val="TAL"/>
              <w:rPr>
                <w:sz w:val="16"/>
                <w:szCs w:val="16"/>
              </w:rPr>
            </w:pPr>
            <w:r w:rsidRPr="0095349C">
              <w:rPr>
                <w:sz w:val="16"/>
                <w:szCs w:val="16"/>
              </w:rPr>
              <w:t>Delete folder</w:t>
            </w:r>
          </w:p>
        </w:tc>
        <w:tc>
          <w:tcPr>
            <w:tcW w:w="708" w:type="dxa"/>
            <w:shd w:val="solid" w:color="FFFFFF" w:fill="auto"/>
          </w:tcPr>
          <w:p w14:paraId="34450095" w14:textId="77777777" w:rsidR="005C310B" w:rsidRPr="0095349C" w:rsidRDefault="005C310B" w:rsidP="00B02A0B">
            <w:pPr>
              <w:pStyle w:val="TAC"/>
              <w:rPr>
                <w:sz w:val="16"/>
                <w:szCs w:val="16"/>
              </w:rPr>
            </w:pPr>
            <w:r w:rsidRPr="0095349C">
              <w:rPr>
                <w:sz w:val="16"/>
                <w:szCs w:val="16"/>
              </w:rPr>
              <w:t>16.3.0</w:t>
            </w:r>
          </w:p>
        </w:tc>
      </w:tr>
      <w:tr w:rsidR="005C310B" w:rsidRPr="00B02A0B" w14:paraId="66600684" w14:textId="77777777" w:rsidTr="00B02A0B">
        <w:tc>
          <w:tcPr>
            <w:tcW w:w="800" w:type="dxa"/>
            <w:shd w:val="solid" w:color="FFFFFF" w:fill="auto"/>
          </w:tcPr>
          <w:p w14:paraId="294D665B"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5C7B7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BF945D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4FA33FB" w14:textId="77777777" w:rsidR="005C310B" w:rsidRPr="0095349C" w:rsidRDefault="005C310B" w:rsidP="00B02A0B">
            <w:pPr>
              <w:pStyle w:val="TAL"/>
              <w:rPr>
                <w:sz w:val="16"/>
                <w:szCs w:val="16"/>
              </w:rPr>
            </w:pPr>
            <w:r w:rsidRPr="0095349C">
              <w:rPr>
                <w:sz w:val="16"/>
                <w:szCs w:val="16"/>
              </w:rPr>
              <w:t>0111</w:t>
            </w:r>
          </w:p>
        </w:tc>
        <w:tc>
          <w:tcPr>
            <w:tcW w:w="425" w:type="dxa"/>
            <w:shd w:val="solid" w:color="FFFFFF" w:fill="auto"/>
          </w:tcPr>
          <w:p w14:paraId="3DA9185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16F09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A195CF3" w14:textId="77777777" w:rsidR="005C310B" w:rsidRPr="0095349C" w:rsidRDefault="005C310B" w:rsidP="00B02A0B">
            <w:pPr>
              <w:pStyle w:val="TAL"/>
              <w:rPr>
                <w:sz w:val="16"/>
                <w:szCs w:val="16"/>
              </w:rPr>
            </w:pPr>
            <w:r w:rsidRPr="0095349C">
              <w:rPr>
                <w:sz w:val="16"/>
                <w:szCs w:val="16"/>
              </w:rPr>
              <w:t>Move object(s) and folder(s)</w:t>
            </w:r>
          </w:p>
        </w:tc>
        <w:tc>
          <w:tcPr>
            <w:tcW w:w="708" w:type="dxa"/>
            <w:shd w:val="solid" w:color="FFFFFF" w:fill="auto"/>
          </w:tcPr>
          <w:p w14:paraId="1A0FACAC" w14:textId="77777777" w:rsidR="005C310B" w:rsidRPr="0095349C" w:rsidRDefault="005C310B" w:rsidP="00B02A0B">
            <w:pPr>
              <w:pStyle w:val="TAC"/>
              <w:rPr>
                <w:sz w:val="16"/>
                <w:szCs w:val="16"/>
              </w:rPr>
            </w:pPr>
            <w:r w:rsidRPr="0095349C">
              <w:rPr>
                <w:sz w:val="16"/>
                <w:szCs w:val="16"/>
              </w:rPr>
              <w:t>16.3.0</w:t>
            </w:r>
          </w:p>
        </w:tc>
      </w:tr>
      <w:tr w:rsidR="005C310B" w:rsidRPr="00B02A0B" w14:paraId="69D502DB" w14:textId="77777777" w:rsidTr="00B02A0B">
        <w:tc>
          <w:tcPr>
            <w:tcW w:w="800" w:type="dxa"/>
            <w:shd w:val="solid" w:color="FFFFFF" w:fill="auto"/>
          </w:tcPr>
          <w:p w14:paraId="0CE6F37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316B2D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8D8763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33C0315" w14:textId="77777777" w:rsidR="005C310B" w:rsidRPr="0095349C" w:rsidRDefault="005C310B" w:rsidP="00B02A0B">
            <w:pPr>
              <w:pStyle w:val="TAL"/>
              <w:rPr>
                <w:sz w:val="16"/>
                <w:szCs w:val="16"/>
              </w:rPr>
            </w:pPr>
            <w:r w:rsidRPr="0095349C">
              <w:rPr>
                <w:sz w:val="16"/>
                <w:szCs w:val="16"/>
              </w:rPr>
              <w:t>0112</w:t>
            </w:r>
          </w:p>
        </w:tc>
        <w:tc>
          <w:tcPr>
            <w:tcW w:w="425" w:type="dxa"/>
            <w:shd w:val="solid" w:color="FFFFFF" w:fill="auto"/>
          </w:tcPr>
          <w:p w14:paraId="404F141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4C1CF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3E8C98" w14:textId="77777777" w:rsidR="005C310B" w:rsidRPr="0095349C" w:rsidRDefault="005C310B" w:rsidP="00B02A0B">
            <w:pPr>
              <w:pStyle w:val="TAL"/>
              <w:rPr>
                <w:sz w:val="16"/>
                <w:szCs w:val="16"/>
              </w:rPr>
            </w:pPr>
            <w:r w:rsidRPr="0095349C">
              <w:rPr>
                <w:sz w:val="16"/>
                <w:szCs w:val="16"/>
              </w:rPr>
              <w:t>Search for Folders in MCData message store</w:t>
            </w:r>
          </w:p>
        </w:tc>
        <w:tc>
          <w:tcPr>
            <w:tcW w:w="708" w:type="dxa"/>
            <w:shd w:val="solid" w:color="FFFFFF" w:fill="auto"/>
          </w:tcPr>
          <w:p w14:paraId="1CA46575" w14:textId="77777777" w:rsidR="005C310B" w:rsidRPr="0095349C" w:rsidRDefault="005C310B" w:rsidP="00B02A0B">
            <w:pPr>
              <w:pStyle w:val="TAC"/>
              <w:rPr>
                <w:sz w:val="16"/>
                <w:szCs w:val="16"/>
              </w:rPr>
            </w:pPr>
            <w:r w:rsidRPr="0095349C">
              <w:rPr>
                <w:sz w:val="16"/>
                <w:szCs w:val="16"/>
              </w:rPr>
              <w:t>16.3.0</w:t>
            </w:r>
          </w:p>
        </w:tc>
      </w:tr>
      <w:tr w:rsidR="005C310B" w:rsidRPr="00B02A0B" w14:paraId="7C894E0D" w14:textId="77777777" w:rsidTr="00B02A0B">
        <w:tc>
          <w:tcPr>
            <w:tcW w:w="800" w:type="dxa"/>
            <w:shd w:val="solid" w:color="FFFFFF" w:fill="auto"/>
          </w:tcPr>
          <w:p w14:paraId="2BDB851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F8DB50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666FB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66D86C5C" w14:textId="77777777" w:rsidR="005C310B" w:rsidRPr="0095349C" w:rsidRDefault="005C310B" w:rsidP="00B02A0B">
            <w:pPr>
              <w:pStyle w:val="TAL"/>
              <w:rPr>
                <w:sz w:val="16"/>
                <w:szCs w:val="16"/>
              </w:rPr>
            </w:pPr>
            <w:r w:rsidRPr="0095349C">
              <w:rPr>
                <w:sz w:val="16"/>
                <w:szCs w:val="16"/>
              </w:rPr>
              <w:t>0113</w:t>
            </w:r>
          </w:p>
        </w:tc>
        <w:tc>
          <w:tcPr>
            <w:tcW w:w="425" w:type="dxa"/>
            <w:shd w:val="solid" w:color="FFFFFF" w:fill="auto"/>
          </w:tcPr>
          <w:p w14:paraId="17C1FE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83C49D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A508C" w14:textId="77777777" w:rsidR="005C310B" w:rsidRPr="0095349C" w:rsidRDefault="005C310B" w:rsidP="00B02A0B">
            <w:pPr>
              <w:pStyle w:val="TAL"/>
              <w:rPr>
                <w:sz w:val="16"/>
                <w:szCs w:val="16"/>
              </w:rPr>
            </w:pPr>
            <w:r w:rsidRPr="0095349C">
              <w:rPr>
                <w:sz w:val="16"/>
                <w:szCs w:val="16"/>
              </w:rPr>
              <w:t>Move the stored object to destination folder</w:t>
            </w:r>
          </w:p>
        </w:tc>
        <w:tc>
          <w:tcPr>
            <w:tcW w:w="708" w:type="dxa"/>
            <w:shd w:val="solid" w:color="FFFFFF" w:fill="auto"/>
          </w:tcPr>
          <w:p w14:paraId="3720B33F" w14:textId="77777777" w:rsidR="005C310B" w:rsidRPr="0095349C" w:rsidRDefault="005C310B" w:rsidP="00B02A0B">
            <w:pPr>
              <w:pStyle w:val="TAC"/>
              <w:rPr>
                <w:sz w:val="16"/>
                <w:szCs w:val="16"/>
              </w:rPr>
            </w:pPr>
            <w:r w:rsidRPr="0095349C">
              <w:rPr>
                <w:sz w:val="16"/>
                <w:szCs w:val="16"/>
              </w:rPr>
              <w:t>16.3.0</w:t>
            </w:r>
          </w:p>
        </w:tc>
      </w:tr>
      <w:tr w:rsidR="005C310B" w:rsidRPr="00B02A0B" w14:paraId="0F5AE16D" w14:textId="77777777" w:rsidTr="00B02A0B">
        <w:tc>
          <w:tcPr>
            <w:tcW w:w="800" w:type="dxa"/>
            <w:shd w:val="solid" w:color="FFFFFF" w:fill="auto"/>
          </w:tcPr>
          <w:p w14:paraId="3A844494"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F47C55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F6AAA2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A0F0E5C" w14:textId="77777777" w:rsidR="005C310B" w:rsidRPr="0095349C" w:rsidRDefault="005C310B" w:rsidP="00B02A0B">
            <w:pPr>
              <w:pStyle w:val="TAL"/>
              <w:rPr>
                <w:sz w:val="16"/>
                <w:szCs w:val="16"/>
              </w:rPr>
            </w:pPr>
            <w:r w:rsidRPr="0095349C">
              <w:rPr>
                <w:sz w:val="16"/>
                <w:szCs w:val="16"/>
              </w:rPr>
              <w:t>0114</w:t>
            </w:r>
          </w:p>
        </w:tc>
        <w:tc>
          <w:tcPr>
            <w:tcW w:w="425" w:type="dxa"/>
            <w:shd w:val="solid" w:color="FFFFFF" w:fill="auto"/>
          </w:tcPr>
          <w:p w14:paraId="6EA6B8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F0131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118DB60" w14:textId="77777777" w:rsidR="005C310B" w:rsidRPr="0095349C" w:rsidRDefault="005C310B" w:rsidP="00B02A0B">
            <w:pPr>
              <w:pStyle w:val="TAL"/>
              <w:rPr>
                <w:sz w:val="16"/>
                <w:szCs w:val="16"/>
              </w:rPr>
            </w:pPr>
            <w:r w:rsidRPr="0095349C">
              <w:rPr>
                <w:sz w:val="16"/>
                <w:szCs w:val="16"/>
              </w:rPr>
              <w:t>Upload the objects to the MCData message store</w:t>
            </w:r>
          </w:p>
        </w:tc>
        <w:tc>
          <w:tcPr>
            <w:tcW w:w="708" w:type="dxa"/>
            <w:shd w:val="solid" w:color="FFFFFF" w:fill="auto"/>
          </w:tcPr>
          <w:p w14:paraId="61A4EE67" w14:textId="77777777" w:rsidR="005C310B" w:rsidRPr="0095349C" w:rsidRDefault="005C310B" w:rsidP="00B02A0B">
            <w:pPr>
              <w:pStyle w:val="TAC"/>
              <w:rPr>
                <w:sz w:val="16"/>
                <w:szCs w:val="16"/>
              </w:rPr>
            </w:pPr>
            <w:r w:rsidRPr="0095349C">
              <w:rPr>
                <w:sz w:val="16"/>
                <w:szCs w:val="16"/>
              </w:rPr>
              <w:t>16.3.0</w:t>
            </w:r>
          </w:p>
        </w:tc>
      </w:tr>
      <w:tr w:rsidR="005C310B" w:rsidRPr="00B02A0B" w14:paraId="381D8A95" w14:textId="77777777" w:rsidTr="00B02A0B">
        <w:tc>
          <w:tcPr>
            <w:tcW w:w="800" w:type="dxa"/>
            <w:shd w:val="solid" w:color="FFFFFF" w:fill="auto"/>
          </w:tcPr>
          <w:p w14:paraId="2C86DDA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4CF30FD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3B3645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41DA1D8" w14:textId="77777777" w:rsidR="005C310B" w:rsidRPr="0095349C" w:rsidRDefault="005C310B" w:rsidP="00B02A0B">
            <w:pPr>
              <w:pStyle w:val="TAL"/>
              <w:rPr>
                <w:sz w:val="16"/>
                <w:szCs w:val="16"/>
              </w:rPr>
            </w:pPr>
            <w:r w:rsidRPr="0095349C">
              <w:rPr>
                <w:sz w:val="16"/>
                <w:szCs w:val="16"/>
              </w:rPr>
              <w:t>0115</w:t>
            </w:r>
          </w:p>
        </w:tc>
        <w:tc>
          <w:tcPr>
            <w:tcW w:w="425" w:type="dxa"/>
            <w:shd w:val="solid" w:color="FFFFFF" w:fill="auto"/>
          </w:tcPr>
          <w:p w14:paraId="6FD6AA7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9559C20"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045340D5" w14:textId="77777777" w:rsidR="005C310B" w:rsidRPr="0095349C" w:rsidRDefault="005C310B" w:rsidP="00B02A0B">
            <w:pPr>
              <w:pStyle w:val="TAL"/>
              <w:rPr>
                <w:sz w:val="16"/>
                <w:szCs w:val="16"/>
              </w:rPr>
            </w:pPr>
            <w:r w:rsidRPr="0095349C">
              <w:rPr>
                <w:sz w:val="16"/>
                <w:szCs w:val="16"/>
              </w:rPr>
              <w:t>Accessing the absolute URI associated with the media storage function</w:t>
            </w:r>
          </w:p>
        </w:tc>
        <w:tc>
          <w:tcPr>
            <w:tcW w:w="708" w:type="dxa"/>
            <w:shd w:val="solid" w:color="FFFFFF" w:fill="auto"/>
          </w:tcPr>
          <w:p w14:paraId="08EAF09E" w14:textId="77777777" w:rsidR="005C310B" w:rsidRPr="0095349C" w:rsidRDefault="005C310B" w:rsidP="00B02A0B">
            <w:pPr>
              <w:pStyle w:val="TAC"/>
              <w:rPr>
                <w:sz w:val="16"/>
                <w:szCs w:val="16"/>
              </w:rPr>
            </w:pPr>
            <w:r w:rsidRPr="0095349C">
              <w:rPr>
                <w:sz w:val="16"/>
                <w:szCs w:val="16"/>
              </w:rPr>
              <w:t>16.3.0</w:t>
            </w:r>
          </w:p>
        </w:tc>
      </w:tr>
      <w:tr w:rsidR="005C310B" w:rsidRPr="00B02A0B" w14:paraId="1634B193" w14:textId="77777777" w:rsidTr="00B02A0B">
        <w:tc>
          <w:tcPr>
            <w:tcW w:w="800" w:type="dxa"/>
            <w:shd w:val="solid" w:color="FFFFFF" w:fill="auto"/>
          </w:tcPr>
          <w:p w14:paraId="605A3DE9"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105EDF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B85BEF1"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34FB0A94" w14:textId="77777777" w:rsidR="005C310B" w:rsidRPr="0095349C" w:rsidRDefault="005C310B" w:rsidP="00B02A0B">
            <w:pPr>
              <w:pStyle w:val="TAL"/>
              <w:rPr>
                <w:sz w:val="16"/>
                <w:szCs w:val="16"/>
              </w:rPr>
            </w:pPr>
            <w:r w:rsidRPr="0095349C">
              <w:rPr>
                <w:sz w:val="16"/>
                <w:szCs w:val="16"/>
              </w:rPr>
              <w:t>0116</w:t>
            </w:r>
          </w:p>
        </w:tc>
        <w:tc>
          <w:tcPr>
            <w:tcW w:w="425" w:type="dxa"/>
            <w:shd w:val="solid" w:color="FFFFFF" w:fill="auto"/>
          </w:tcPr>
          <w:p w14:paraId="1DD1AB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FB4ED5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B02BB83" w14:textId="77777777" w:rsidR="005C310B" w:rsidRPr="0095349C" w:rsidRDefault="005C310B" w:rsidP="00B02A0B">
            <w:pPr>
              <w:pStyle w:val="TAL"/>
              <w:rPr>
                <w:sz w:val="16"/>
                <w:szCs w:val="16"/>
              </w:rPr>
            </w:pPr>
            <w:r w:rsidRPr="0095349C">
              <w:rPr>
                <w:sz w:val="16"/>
                <w:szCs w:val="16"/>
              </w:rPr>
              <w:t>Corrections to TDC2 and TDC3 timer handling</w:t>
            </w:r>
          </w:p>
        </w:tc>
        <w:tc>
          <w:tcPr>
            <w:tcW w:w="708" w:type="dxa"/>
            <w:shd w:val="solid" w:color="FFFFFF" w:fill="auto"/>
          </w:tcPr>
          <w:p w14:paraId="22E0694F" w14:textId="77777777" w:rsidR="005C310B" w:rsidRPr="0095349C" w:rsidRDefault="005C310B" w:rsidP="00B02A0B">
            <w:pPr>
              <w:pStyle w:val="TAC"/>
              <w:rPr>
                <w:sz w:val="16"/>
                <w:szCs w:val="16"/>
              </w:rPr>
            </w:pPr>
            <w:r w:rsidRPr="0095349C">
              <w:rPr>
                <w:sz w:val="16"/>
                <w:szCs w:val="16"/>
              </w:rPr>
              <w:t>16.3.0</w:t>
            </w:r>
          </w:p>
        </w:tc>
      </w:tr>
      <w:tr w:rsidR="005C310B" w:rsidRPr="00B02A0B" w14:paraId="35643538" w14:textId="77777777" w:rsidTr="00B02A0B">
        <w:tc>
          <w:tcPr>
            <w:tcW w:w="800" w:type="dxa"/>
            <w:shd w:val="solid" w:color="FFFFFF" w:fill="auto"/>
          </w:tcPr>
          <w:p w14:paraId="7E8D1EE1"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E68CB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5B0D60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C10391C" w14:textId="77777777" w:rsidR="005C310B" w:rsidRPr="0095349C" w:rsidRDefault="005C310B" w:rsidP="00B02A0B">
            <w:pPr>
              <w:pStyle w:val="TAL"/>
              <w:rPr>
                <w:sz w:val="16"/>
                <w:szCs w:val="16"/>
              </w:rPr>
            </w:pPr>
            <w:r w:rsidRPr="0095349C">
              <w:rPr>
                <w:sz w:val="16"/>
                <w:szCs w:val="16"/>
              </w:rPr>
              <w:t>0117</w:t>
            </w:r>
          </w:p>
        </w:tc>
        <w:tc>
          <w:tcPr>
            <w:tcW w:w="425" w:type="dxa"/>
            <w:shd w:val="solid" w:color="FFFFFF" w:fill="auto"/>
          </w:tcPr>
          <w:p w14:paraId="156BF49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9208D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6AC3E1" w14:textId="77777777" w:rsidR="005C310B" w:rsidRPr="0095349C" w:rsidRDefault="005C310B" w:rsidP="00B02A0B">
            <w:pPr>
              <w:pStyle w:val="TAL"/>
              <w:rPr>
                <w:sz w:val="16"/>
                <w:szCs w:val="16"/>
              </w:rPr>
            </w:pPr>
            <w:r w:rsidRPr="0095349C">
              <w:rPr>
                <w:sz w:val="16"/>
                <w:szCs w:val="16"/>
              </w:rPr>
              <w:t>The pre-establshed session modification for MCData</w:t>
            </w:r>
          </w:p>
        </w:tc>
        <w:tc>
          <w:tcPr>
            <w:tcW w:w="708" w:type="dxa"/>
            <w:shd w:val="solid" w:color="FFFFFF" w:fill="auto"/>
          </w:tcPr>
          <w:p w14:paraId="74E94E0D" w14:textId="77777777" w:rsidR="005C310B" w:rsidRPr="0095349C" w:rsidRDefault="005C310B" w:rsidP="00B02A0B">
            <w:pPr>
              <w:pStyle w:val="TAC"/>
              <w:rPr>
                <w:sz w:val="16"/>
                <w:szCs w:val="16"/>
              </w:rPr>
            </w:pPr>
            <w:r w:rsidRPr="0095349C">
              <w:rPr>
                <w:sz w:val="16"/>
                <w:szCs w:val="16"/>
              </w:rPr>
              <w:t>16.3.0</w:t>
            </w:r>
          </w:p>
        </w:tc>
      </w:tr>
      <w:tr w:rsidR="005C310B" w:rsidRPr="00B02A0B" w14:paraId="0D82975E" w14:textId="77777777" w:rsidTr="00B02A0B">
        <w:tc>
          <w:tcPr>
            <w:tcW w:w="800" w:type="dxa"/>
            <w:shd w:val="solid" w:color="FFFFFF" w:fill="auto"/>
          </w:tcPr>
          <w:p w14:paraId="605A7FC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E4FEB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0C6AE8"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0D6DF125" w14:textId="77777777" w:rsidR="005C310B" w:rsidRPr="0095349C" w:rsidRDefault="005C310B" w:rsidP="00B02A0B">
            <w:pPr>
              <w:pStyle w:val="TAL"/>
              <w:rPr>
                <w:sz w:val="16"/>
                <w:szCs w:val="16"/>
              </w:rPr>
            </w:pPr>
            <w:r w:rsidRPr="0095349C">
              <w:rPr>
                <w:sz w:val="16"/>
                <w:szCs w:val="16"/>
              </w:rPr>
              <w:t>0118</w:t>
            </w:r>
          </w:p>
        </w:tc>
        <w:tc>
          <w:tcPr>
            <w:tcW w:w="425" w:type="dxa"/>
            <w:shd w:val="solid" w:color="FFFFFF" w:fill="auto"/>
          </w:tcPr>
          <w:p w14:paraId="4DC8C80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AAE4EC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C10A511" w14:textId="77777777" w:rsidR="005C310B" w:rsidRPr="0095349C" w:rsidRDefault="005C310B" w:rsidP="00B02A0B">
            <w:pPr>
              <w:pStyle w:val="TAL"/>
              <w:rPr>
                <w:sz w:val="16"/>
                <w:szCs w:val="16"/>
              </w:rPr>
            </w:pPr>
            <w:r w:rsidRPr="0095349C">
              <w:rPr>
                <w:sz w:val="16"/>
                <w:szCs w:val="16"/>
              </w:rPr>
              <w:t>Deposit an object</w:t>
            </w:r>
          </w:p>
        </w:tc>
        <w:tc>
          <w:tcPr>
            <w:tcW w:w="708" w:type="dxa"/>
            <w:shd w:val="solid" w:color="FFFFFF" w:fill="auto"/>
          </w:tcPr>
          <w:p w14:paraId="259984A6" w14:textId="77777777" w:rsidR="005C310B" w:rsidRPr="0095349C" w:rsidRDefault="005C310B" w:rsidP="00B02A0B">
            <w:pPr>
              <w:pStyle w:val="TAC"/>
              <w:rPr>
                <w:sz w:val="16"/>
                <w:szCs w:val="16"/>
              </w:rPr>
            </w:pPr>
            <w:r w:rsidRPr="0095349C">
              <w:rPr>
                <w:sz w:val="16"/>
                <w:szCs w:val="16"/>
              </w:rPr>
              <w:t>16.4.0</w:t>
            </w:r>
          </w:p>
        </w:tc>
      </w:tr>
      <w:tr w:rsidR="005C310B" w:rsidRPr="00B02A0B" w14:paraId="1DA78438" w14:textId="77777777" w:rsidTr="00B02A0B">
        <w:tc>
          <w:tcPr>
            <w:tcW w:w="800" w:type="dxa"/>
            <w:shd w:val="solid" w:color="FFFFFF" w:fill="auto"/>
          </w:tcPr>
          <w:p w14:paraId="65F5BA6D"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EFDDA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BA74CAF"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C359DBB" w14:textId="77777777" w:rsidR="005C310B" w:rsidRPr="0095349C" w:rsidRDefault="005C310B" w:rsidP="00B02A0B">
            <w:pPr>
              <w:pStyle w:val="TAL"/>
              <w:rPr>
                <w:sz w:val="16"/>
                <w:szCs w:val="16"/>
              </w:rPr>
            </w:pPr>
            <w:r w:rsidRPr="0095349C">
              <w:rPr>
                <w:sz w:val="16"/>
                <w:szCs w:val="16"/>
              </w:rPr>
              <w:t>0119</w:t>
            </w:r>
          </w:p>
        </w:tc>
        <w:tc>
          <w:tcPr>
            <w:tcW w:w="425" w:type="dxa"/>
            <w:shd w:val="solid" w:color="FFFFFF" w:fill="auto"/>
          </w:tcPr>
          <w:p w14:paraId="1FF0E5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7A8EAE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64888D2" w14:textId="77777777" w:rsidR="005C310B" w:rsidRPr="0095349C" w:rsidRDefault="005C310B" w:rsidP="00B02A0B">
            <w:pPr>
              <w:pStyle w:val="TAL"/>
              <w:rPr>
                <w:sz w:val="16"/>
                <w:szCs w:val="16"/>
              </w:rPr>
            </w:pPr>
            <w:r w:rsidRPr="0095349C">
              <w:rPr>
                <w:sz w:val="16"/>
                <w:szCs w:val="16"/>
              </w:rPr>
              <w:t>Create a subscription to notifications</w:t>
            </w:r>
          </w:p>
        </w:tc>
        <w:tc>
          <w:tcPr>
            <w:tcW w:w="708" w:type="dxa"/>
            <w:shd w:val="solid" w:color="FFFFFF" w:fill="auto"/>
          </w:tcPr>
          <w:p w14:paraId="47B59F27" w14:textId="77777777" w:rsidR="005C310B" w:rsidRPr="0095349C" w:rsidRDefault="005C310B" w:rsidP="00B02A0B">
            <w:pPr>
              <w:pStyle w:val="TAC"/>
              <w:rPr>
                <w:sz w:val="16"/>
                <w:szCs w:val="16"/>
              </w:rPr>
            </w:pPr>
            <w:r w:rsidRPr="0095349C">
              <w:rPr>
                <w:sz w:val="16"/>
                <w:szCs w:val="16"/>
              </w:rPr>
              <w:t>16.4.0</w:t>
            </w:r>
          </w:p>
        </w:tc>
      </w:tr>
      <w:tr w:rsidR="005C310B" w:rsidRPr="00B02A0B" w14:paraId="403CCB29" w14:textId="77777777" w:rsidTr="00B02A0B">
        <w:tc>
          <w:tcPr>
            <w:tcW w:w="800" w:type="dxa"/>
            <w:shd w:val="solid" w:color="FFFFFF" w:fill="auto"/>
          </w:tcPr>
          <w:p w14:paraId="3E88252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805DD4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405ADCD"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8E96B3D" w14:textId="77777777" w:rsidR="005C310B" w:rsidRPr="0095349C" w:rsidRDefault="005C310B" w:rsidP="00B02A0B">
            <w:pPr>
              <w:pStyle w:val="TAL"/>
              <w:rPr>
                <w:sz w:val="16"/>
                <w:szCs w:val="16"/>
              </w:rPr>
            </w:pPr>
            <w:r w:rsidRPr="0095349C">
              <w:rPr>
                <w:sz w:val="16"/>
                <w:szCs w:val="16"/>
              </w:rPr>
              <w:t>0120</w:t>
            </w:r>
          </w:p>
        </w:tc>
        <w:tc>
          <w:tcPr>
            <w:tcW w:w="425" w:type="dxa"/>
            <w:shd w:val="solid" w:color="FFFFFF" w:fill="auto"/>
          </w:tcPr>
          <w:p w14:paraId="3DC3CDD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D7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E3683F6" w14:textId="77777777" w:rsidR="005C310B" w:rsidRPr="0095349C" w:rsidRDefault="005C310B" w:rsidP="00B02A0B">
            <w:pPr>
              <w:pStyle w:val="TAL"/>
              <w:rPr>
                <w:sz w:val="16"/>
                <w:szCs w:val="16"/>
              </w:rPr>
            </w:pPr>
            <w:r w:rsidRPr="0095349C">
              <w:rPr>
                <w:sz w:val="16"/>
                <w:szCs w:val="16"/>
              </w:rPr>
              <w:t>Delete a subscription to notifications</w:t>
            </w:r>
          </w:p>
        </w:tc>
        <w:tc>
          <w:tcPr>
            <w:tcW w:w="708" w:type="dxa"/>
            <w:shd w:val="solid" w:color="FFFFFF" w:fill="auto"/>
          </w:tcPr>
          <w:p w14:paraId="1C7143A5" w14:textId="77777777" w:rsidR="005C310B" w:rsidRPr="0095349C" w:rsidRDefault="005C310B" w:rsidP="00B02A0B">
            <w:pPr>
              <w:pStyle w:val="TAC"/>
              <w:rPr>
                <w:sz w:val="16"/>
                <w:szCs w:val="16"/>
              </w:rPr>
            </w:pPr>
            <w:r w:rsidRPr="0095349C">
              <w:rPr>
                <w:sz w:val="16"/>
                <w:szCs w:val="16"/>
              </w:rPr>
              <w:t>16.4.0</w:t>
            </w:r>
          </w:p>
        </w:tc>
      </w:tr>
      <w:tr w:rsidR="005C310B" w:rsidRPr="00B02A0B" w14:paraId="13A66334" w14:textId="77777777" w:rsidTr="00B02A0B">
        <w:tc>
          <w:tcPr>
            <w:tcW w:w="800" w:type="dxa"/>
            <w:shd w:val="solid" w:color="FFFFFF" w:fill="auto"/>
          </w:tcPr>
          <w:p w14:paraId="774AC2E7"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0A23FE0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1D5DC0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4664E23" w14:textId="77777777" w:rsidR="005C310B" w:rsidRPr="0095349C" w:rsidRDefault="005C310B" w:rsidP="00B02A0B">
            <w:pPr>
              <w:pStyle w:val="TAL"/>
              <w:rPr>
                <w:sz w:val="16"/>
                <w:szCs w:val="16"/>
              </w:rPr>
            </w:pPr>
            <w:r w:rsidRPr="0095349C">
              <w:rPr>
                <w:sz w:val="16"/>
                <w:szCs w:val="16"/>
              </w:rPr>
              <w:t>0121</w:t>
            </w:r>
          </w:p>
        </w:tc>
        <w:tc>
          <w:tcPr>
            <w:tcW w:w="425" w:type="dxa"/>
            <w:shd w:val="solid" w:color="FFFFFF" w:fill="auto"/>
          </w:tcPr>
          <w:p w14:paraId="03D04F8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880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2CF1A2" w14:textId="77777777" w:rsidR="005C310B" w:rsidRPr="0095349C" w:rsidRDefault="005C310B" w:rsidP="00B02A0B">
            <w:pPr>
              <w:pStyle w:val="TAL"/>
              <w:rPr>
                <w:sz w:val="16"/>
                <w:szCs w:val="16"/>
              </w:rPr>
            </w:pPr>
            <w:r w:rsidRPr="0095349C">
              <w:rPr>
                <w:sz w:val="16"/>
                <w:szCs w:val="16"/>
              </w:rPr>
              <w:t>Update a subscription to notifications</w:t>
            </w:r>
          </w:p>
          <w:p w14:paraId="313EA06E" w14:textId="77777777" w:rsidR="005C310B" w:rsidRPr="0095349C" w:rsidRDefault="005C310B" w:rsidP="00B02A0B">
            <w:pPr>
              <w:pStyle w:val="TAL"/>
              <w:rPr>
                <w:sz w:val="16"/>
                <w:szCs w:val="16"/>
              </w:rPr>
            </w:pPr>
            <w:r w:rsidRPr="0095349C">
              <w:rPr>
                <w:sz w:val="16"/>
                <w:szCs w:val="16"/>
              </w:rPr>
              <w:t>MCC note: In the first sentence of §21.2.14A.1, the word "may" was substituted for "can".</w:t>
            </w:r>
          </w:p>
        </w:tc>
        <w:tc>
          <w:tcPr>
            <w:tcW w:w="708" w:type="dxa"/>
            <w:shd w:val="solid" w:color="FFFFFF" w:fill="auto"/>
          </w:tcPr>
          <w:p w14:paraId="4A9D67DD" w14:textId="77777777" w:rsidR="005C310B" w:rsidRPr="0095349C" w:rsidRDefault="005C310B" w:rsidP="00B02A0B">
            <w:pPr>
              <w:pStyle w:val="TAC"/>
              <w:rPr>
                <w:sz w:val="16"/>
                <w:szCs w:val="16"/>
              </w:rPr>
            </w:pPr>
            <w:r w:rsidRPr="0095349C">
              <w:rPr>
                <w:sz w:val="16"/>
                <w:szCs w:val="16"/>
              </w:rPr>
              <w:t>16.4.0</w:t>
            </w:r>
          </w:p>
        </w:tc>
      </w:tr>
      <w:tr w:rsidR="005C310B" w:rsidRPr="00B02A0B" w14:paraId="72DEB6D2" w14:textId="77777777" w:rsidTr="00B02A0B">
        <w:tc>
          <w:tcPr>
            <w:tcW w:w="800" w:type="dxa"/>
            <w:shd w:val="solid" w:color="FFFFFF" w:fill="auto"/>
          </w:tcPr>
          <w:p w14:paraId="7138742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DCD6AE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C8A7B9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7B3B2F0" w14:textId="77777777" w:rsidR="005C310B" w:rsidRPr="0095349C" w:rsidRDefault="005C310B" w:rsidP="00B02A0B">
            <w:pPr>
              <w:pStyle w:val="TAL"/>
              <w:rPr>
                <w:sz w:val="16"/>
                <w:szCs w:val="16"/>
              </w:rPr>
            </w:pPr>
            <w:r w:rsidRPr="0095349C">
              <w:rPr>
                <w:sz w:val="16"/>
                <w:szCs w:val="16"/>
              </w:rPr>
              <w:t>0122</w:t>
            </w:r>
          </w:p>
        </w:tc>
        <w:tc>
          <w:tcPr>
            <w:tcW w:w="425" w:type="dxa"/>
            <w:shd w:val="solid" w:color="FFFFFF" w:fill="auto"/>
          </w:tcPr>
          <w:p w14:paraId="63E4507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EFD6A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0B5E79" w14:textId="77777777" w:rsidR="005C310B" w:rsidRPr="0095349C" w:rsidRDefault="005C310B" w:rsidP="00B02A0B">
            <w:pPr>
              <w:pStyle w:val="TAL"/>
              <w:rPr>
                <w:sz w:val="16"/>
                <w:szCs w:val="16"/>
              </w:rPr>
            </w:pPr>
            <w:r w:rsidRPr="0095349C">
              <w:rPr>
                <w:sz w:val="16"/>
                <w:szCs w:val="16"/>
              </w:rPr>
              <w:t>Synchronization notificatdion</w:t>
            </w:r>
            <w:r w:rsidRPr="0095349C">
              <w:rPr>
                <w:sz w:val="16"/>
                <w:szCs w:val="16"/>
              </w:rPr>
              <w:br/>
              <w:t>MCC note: Resolved reference to clause "21.2.n" in § 21.2.16.2 1) b) as 21.2.11.1.</w:t>
            </w:r>
          </w:p>
        </w:tc>
        <w:tc>
          <w:tcPr>
            <w:tcW w:w="708" w:type="dxa"/>
            <w:shd w:val="solid" w:color="FFFFFF" w:fill="auto"/>
          </w:tcPr>
          <w:p w14:paraId="33342791" w14:textId="77777777" w:rsidR="005C310B" w:rsidRPr="0095349C" w:rsidRDefault="005C310B" w:rsidP="00B02A0B">
            <w:pPr>
              <w:pStyle w:val="TAC"/>
              <w:rPr>
                <w:sz w:val="16"/>
                <w:szCs w:val="16"/>
              </w:rPr>
            </w:pPr>
            <w:r w:rsidRPr="0095349C">
              <w:rPr>
                <w:sz w:val="16"/>
                <w:szCs w:val="16"/>
              </w:rPr>
              <w:t>16.4.0</w:t>
            </w:r>
          </w:p>
        </w:tc>
      </w:tr>
      <w:tr w:rsidR="005C310B" w:rsidRPr="00B02A0B" w14:paraId="3630111F" w14:textId="77777777" w:rsidTr="00B02A0B">
        <w:tc>
          <w:tcPr>
            <w:tcW w:w="800" w:type="dxa"/>
            <w:shd w:val="solid" w:color="FFFFFF" w:fill="auto"/>
          </w:tcPr>
          <w:p w14:paraId="65188B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B1645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638167"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5680297" w14:textId="77777777" w:rsidR="005C310B" w:rsidRPr="0095349C" w:rsidRDefault="005C310B" w:rsidP="00B02A0B">
            <w:pPr>
              <w:pStyle w:val="TAL"/>
              <w:rPr>
                <w:sz w:val="16"/>
                <w:szCs w:val="16"/>
              </w:rPr>
            </w:pPr>
            <w:r w:rsidRPr="0095349C">
              <w:rPr>
                <w:sz w:val="16"/>
                <w:szCs w:val="16"/>
              </w:rPr>
              <w:t>0123</w:t>
            </w:r>
          </w:p>
        </w:tc>
        <w:tc>
          <w:tcPr>
            <w:tcW w:w="425" w:type="dxa"/>
            <w:shd w:val="solid" w:color="FFFFFF" w:fill="auto"/>
          </w:tcPr>
          <w:p w14:paraId="323841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32A6CE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A02A1C" w14:textId="77777777" w:rsidR="005C310B" w:rsidRPr="0095349C" w:rsidRDefault="005C310B" w:rsidP="00B02A0B">
            <w:pPr>
              <w:pStyle w:val="TAL"/>
              <w:rPr>
                <w:sz w:val="16"/>
                <w:szCs w:val="16"/>
              </w:rPr>
            </w:pPr>
            <w:r w:rsidRPr="0095349C">
              <w:rPr>
                <w:sz w:val="16"/>
                <w:szCs w:val="16"/>
              </w:rPr>
              <w:t>Search-based Synchronization</w:t>
            </w:r>
          </w:p>
        </w:tc>
        <w:tc>
          <w:tcPr>
            <w:tcW w:w="708" w:type="dxa"/>
            <w:shd w:val="solid" w:color="FFFFFF" w:fill="auto"/>
          </w:tcPr>
          <w:p w14:paraId="047C78B9" w14:textId="77777777" w:rsidR="005C310B" w:rsidRPr="0095349C" w:rsidRDefault="005C310B" w:rsidP="00B02A0B">
            <w:pPr>
              <w:pStyle w:val="TAC"/>
              <w:rPr>
                <w:sz w:val="16"/>
                <w:szCs w:val="16"/>
              </w:rPr>
            </w:pPr>
            <w:r w:rsidRPr="0095349C">
              <w:rPr>
                <w:sz w:val="16"/>
                <w:szCs w:val="16"/>
              </w:rPr>
              <w:t>16.4.0</w:t>
            </w:r>
          </w:p>
        </w:tc>
      </w:tr>
      <w:tr w:rsidR="005C310B" w:rsidRPr="00B02A0B" w14:paraId="0FB8DD33" w14:textId="77777777" w:rsidTr="00B02A0B">
        <w:tc>
          <w:tcPr>
            <w:tcW w:w="800" w:type="dxa"/>
            <w:shd w:val="solid" w:color="FFFFFF" w:fill="auto"/>
          </w:tcPr>
          <w:p w14:paraId="6D0DA9C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037172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C7F0CC1"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511911B1" w14:textId="77777777" w:rsidR="005C310B" w:rsidRPr="0095349C" w:rsidRDefault="005C310B" w:rsidP="00B02A0B">
            <w:pPr>
              <w:pStyle w:val="TAL"/>
              <w:rPr>
                <w:sz w:val="16"/>
                <w:szCs w:val="16"/>
              </w:rPr>
            </w:pPr>
            <w:r w:rsidRPr="0095349C">
              <w:rPr>
                <w:sz w:val="16"/>
                <w:szCs w:val="16"/>
              </w:rPr>
              <w:t>0124</w:t>
            </w:r>
          </w:p>
        </w:tc>
        <w:tc>
          <w:tcPr>
            <w:tcW w:w="425" w:type="dxa"/>
            <w:shd w:val="solid" w:color="FFFFFF" w:fill="auto"/>
          </w:tcPr>
          <w:p w14:paraId="49C89B6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FFD97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E9D895E" w14:textId="77777777" w:rsidR="005C310B" w:rsidRPr="0095349C" w:rsidRDefault="005C310B" w:rsidP="00B02A0B">
            <w:pPr>
              <w:pStyle w:val="TAL"/>
              <w:rPr>
                <w:sz w:val="16"/>
                <w:szCs w:val="16"/>
              </w:rPr>
            </w:pPr>
            <w:r w:rsidRPr="0095349C">
              <w:rPr>
                <w:sz w:val="16"/>
                <w:szCs w:val="16"/>
              </w:rPr>
              <w:t>List folder</w:t>
            </w:r>
          </w:p>
        </w:tc>
        <w:tc>
          <w:tcPr>
            <w:tcW w:w="708" w:type="dxa"/>
            <w:shd w:val="solid" w:color="FFFFFF" w:fill="auto"/>
          </w:tcPr>
          <w:p w14:paraId="6CABA3D4" w14:textId="77777777" w:rsidR="005C310B" w:rsidRPr="0095349C" w:rsidRDefault="005C310B" w:rsidP="00B02A0B">
            <w:pPr>
              <w:pStyle w:val="TAC"/>
              <w:rPr>
                <w:sz w:val="16"/>
                <w:szCs w:val="16"/>
              </w:rPr>
            </w:pPr>
            <w:r w:rsidRPr="0095349C">
              <w:rPr>
                <w:sz w:val="16"/>
                <w:szCs w:val="16"/>
              </w:rPr>
              <w:t>16.4.0</w:t>
            </w:r>
          </w:p>
        </w:tc>
      </w:tr>
      <w:tr w:rsidR="005C310B" w:rsidRPr="00B02A0B" w14:paraId="4482F4FF" w14:textId="77777777" w:rsidTr="00B02A0B">
        <w:tc>
          <w:tcPr>
            <w:tcW w:w="800" w:type="dxa"/>
            <w:shd w:val="solid" w:color="FFFFFF" w:fill="auto"/>
          </w:tcPr>
          <w:p w14:paraId="420AB7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0338DF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4DA9E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204C5DC" w14:textId="77777777" w:rsidR="005C310B" w:rsidRPr="0095349C" w:rsidRDefault="005C310B" w:rsidP="00B02A0B">
            <w:pPr>
              <w:pStyle w:val="TAL"/>
              <w:rPr>
                <w:sz w:val="16"/>
                <w:szCs w:val="16"/>
              </w:rPr>
            </w:pPr>
            <w:r w:rsidRPr="0095349C">
              <w:rPr>
                <w:sz w:val="16"/>
                <w:szCs w:val="16"/>
              </w:rPr>
              <w:t>0125</w:t>
            </w:r>
          </w:p>
        </w:tc>
        <w:tc>
          <w:tcPr>
            <w:tcW w:w="425" w:type="dxa"/>
            <w:shd w:val="solid" w:color="FFFFFF" w:fill="auto"/>
          </w:tcPr>
          <w:p w14:paraId="5C2738F3"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67C0ACAC"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65AD3FFD" w14:textId="77777777" w:rsidR="005C310B" w:rsidRPr="0095349C" w:rsidRDefault="005C310B" w:rsidP="00B02A0B">
            <w:pPr>
              <w:pStyle w:val="TAL"/>
              <w:rPr>
                <w:sz w:val="16"/>
                <w:szCs w:val="16"/>
              </w:rPr>
            </w:pPr>
            <w:r w:rsidRPr="0095349C">
              <w:rPr>
                <w:sz w:val="16"/>
                <w:szCs w:val="16"/>
              </w:rPr>
              <w:t>Editor's note for hostname of MCData message store is addressed</w:t>
            </w:r>
            <w:r w:rsidRPr="0095349C">
              <w:rPr>
                <w:sz w:val="16"/>
                <w:szCs w:val="16"/>
              </w:rPr>
              <w:br/>
              <w:t>MCC note: CR not written to correct version of the Spec, but was implementable.</w:t>
            </w:r>
          </w:p>
        </w:tc>
        <w:tc>
          <w:tcPr>
            <w:tcW w:w="708" w:type="dxa"/>
            <w:shd w:val="solid" w:color="FFFFFF" w:fill="auto"/>
          </w:tcPr>
          <w:p w14:paraId="427CB044" w14:textId="77777777" w:rsidR="005C310B" w:rsidRPr="0095349C" w:rsidRDefault="005C310B" w:rsidP="00B02A0B">
            <w:pPr>
              <w:pStyle w:val="TAC"/>
              <w:rPr>
                <w:sz w:val="16"/>
                <w:szCs w:val="16"/>
              </w:rPr>
            </w:pPr>
            <w:r w:rsidRPr="0095349C">
              <w:rPr>
                <w:sz w:val="16"/>
                <w:szCs w:val="16"/>
              </w:rPr>
              <w:t>16.4.0</w:t>
            </w:r>
          </w:p>
        </w:tc>
      </w:tr>
      <w:tr w:rsidR="005C310B" w:rsidRPr="00B02A0B" w14:paraId="26E627BA" w14:textId="77777777" w:rsidTr="00B02A0B">
        <w:tc>
          <w:tcPr>
            <w:tcW w:w="800" w:type="dxa"/>
            <w:shd w:val="solid" w:color="FFFFFF" w:fill="auto"/>
          </w:tcPr>
          <w:p w14:paraId="6EFDC1B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FE47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FA896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67565BE" w14:textId="77777777" w:rsidR="005C310B" w:rsidRPr="0095349C" w:rsidRDefault="005C310B" w:rsidP="00B02A0B">
            <w:pPr>
              <w:pStyle w:val="TAL"/>
              <w:rPr>
                <w:sz w:val="16"/>
                <w:szCs w:val="16"/>
              </w:rPr>
            </w:pPr>
            <w:r w:rsidRPr="0095349C">
              <w:rPr>
                <w:sz w:val="16"/>
                <w:szCs w:val="16"/>
              </w:rPr>
              <w:t>0126</w:t>
            </w:r>
          </w:p>
        </w:tc>
        <w:tc>
          <w:tcPr>
            <w:tcW w:w="425" w:type="dxa"/>
            <w:shd w:val="solid" w:color="FFFFFF" w:fill="auto"/>
          </w:tcPr>
          <w:p w14:paraId="10CD0E81"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B234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09B5ABD" w14:textId="77777777" w:rsidR="005C310B" w:rsidRPr="0095349C" w:rsidRDefault="005C310B" w:rsidP="00B02A0B">
            <w:pPr>
              <w:pStyle w:val="TAL"/>
              <w:rPr>
                <w:sz w:val="16"/>
                <w:szCs w:val="16"/>
              </w:rPr>
            </w:pPr>
            <w:r w:rsidRPr="0095349C">
              <w:rPr>
                <w:sz w:val="16"/>
                <w:szCs w:val="16"/>
              </w:rPr>
              <w:t>Support for MCData emergency alert and communications</w:t>
            </w:r>
            <w:r w:rsidRPr="0095349C">
              <w:rPr>
                <w:sz w:val="16"/>
                <w:szCs w:val="16"/>
              </w:rPr>
              <w:br/>
              <w:t>MCC note: This CR introduces the abbreviation IMPU; MCC has added this in the list of abbreviations, choosing the most appropriate of the five variations appearing in other 3GPP Specs.</w:t>
            </w:r>
            <w:r w:rsidRPr="0095349C">
              <w:rPr>
                <w:sz w:val="16"/>
                <w:szCs w:val="16"/>
              </w:rPr>
              <w:br/>
              <w:t>Similarly, MCC has provided the expansions of abbreviations UUID and URN introduced, but not defined by, this CR.</w:t>
            </w:r>
            <w:r w:rsidRPr="0095349C">
              <w:rPr>
                <w:sz w:val="16"/>
                <w:szCs w:val="16"/>
              </w:rPr>
              <w:br/>
              <w:t>The newly introduced term "Group identity" has a circular definition.</w:t>
            </w:r>
            <w:r w:rsidRPr="0095349C">
              <w:rPr>
                <w:sz w:val="16"/>
                <w:szCs w:val="16"/>
              </w:rPr>
              <w:br/>
              <w:t>In §D.1.3,, "can" has been changed to "may" in newly introduced bullet points 11 c), 11 c) i), and 11 e).</w:t>
            </w:r>
          </w:p>
        </w:tc>
        <w:tc>
          <w:tcPr>
            <w:tcW w:w="708" w:type="dxa"/>
            <w:shd w:val="solid" w:color="FFFFFF" w:fill="auto"/>
          </w:tcPr>
          <w:p w14:paraId="22F4DD9A" w14:textId="77777777" w:rsidR="005C310B" w:rsidRPr="0095349C" w:rsidRDefault="005C310B" w:rsidP="00B02A0B">
            <w:pPr>
              <w:pStyle w:val="TAC"/>
              <w:rPr>
                <w:sz w:val="16"/>
                <w:szCs w:val="16"/>
              </w:rPr>
            </w:pPr>
            <w:r w:rsidRPr="0095349C">
              <w:rPr>
                <w:sz w:val="16"/>
                <w:szCs w:val="16"/>
              </w:rPr>
              <w:t>16.4.0</w:t>
            </w:r>
          </w:p>
        </w:tc>
      </w:tr>
      <w:tr w:rsidR="005C310B" w:rsidRPr="00B02A0B" w14:paraId="751F8FFF" w14:textId="77777777" w:rsidTr="00B02A0B">
        <w:tc>
          <w:tcPr>
            <w:tcW w:w="800" w:type="dxa"/>
            <w:shd w:val="solid" w:color="FFFFFF" w:fill="auto"/>
          </w:tcPr>
          <w:p w14:paraId="668EC8A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EB5D1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0395CC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63A8CEA0" w14:textId="77777777" w:rsidR="005C310B" w:rsidRPr="0095349C" w:rsidRDefault="005C310B" w:rsidP="00B02A0B">
            <w:pPr>
              <w:pStyle w:val="TAL"/>
              <w:rPr>
                <w:sz w:val="16"/>
                <w:szCs w:val="16"/>
              </w:rPr>
            </w:pPr>
            <w:r w:rsidRPr="0095349C">
              <w:rPr>
                <w:sz w:val="16"/>
                <w:szCs w:val="16"/>
              </w:rPr>
              <w:t>0127</w:t>
            </w:r>
          </w:p>
        </w:tc>
        <w:tc>
          <w:tcPr>
            <w:tcW w:w="425" w:type="dxa"/>
            <w:shd w:val="solid" w:color="FFFFFF" w:fill="auto"/>
          </w:tcPr>
          <w:p w14:paraId="5E0BC10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3F9929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878C122" w14:textId="77777777" w:rsidR="005C310B" w:rsidRPr="0095349C" w:rsidRDefault="005C310B" w:rsidP="00B02A0B">
            <w:pPr>
              <w:pStyle w:val="TAL"/>
              <w:rPr>
                <w:sz w:val="16"/>
                <w:szCs w:val="16"/>
              </w:rPr>
            </w:pPr>
            <w:r w:rsidRPr="0095349C">
              <w:rPr>
                <w:sz w:val="16"/>
                <w:szCs w:val="16"/>
              </w:rPr>
              <w:t>Emergency Alerts for MCData – client procedures</w:t>
            </w:r>
          </w:p>
        </w:tc>
        <w:tc>
          <w:tcPr>
            <w:tcW w:w="708" w:type="dxa"/>
            <w:shd w:val="solid" w:color="FFFFFF" w:fill="auto"/>
          </w:tcPr>
          <w:p w14:paraId="6B9603E0" w14:textId="77777777" w:rsidR="005C310B" w:rsidRPr="0095349C" w:rsidRDefault="005C310B" w:rsidP="00B02A0B">
            <w:pPr>
              <w:pStyle w:val="TAC"/>
              <w:rPr>
                <w:sz w:val="16"/>
                <w:szCs w:val="16"/>
              </w:rPr>
            </w:pPr>
            <w:r w:rsidRPr="0095349C">
              <w:rPr>
                <w:sz w:val="16"/>
                <w:szCs w:val="16"/>
              </w:rPr>
              <w:t>16.4.0</w:t>
            </w:r>
          </w:p>
        </w:tc>
      </w:tr>
      <w:tr w:rsidR="005C310B" w:rsidRPr="00B02A0B" w14:paraId="4479D2F8" w14:textId="77777777" w:rsidTr="00B02A0B">
        <w:tc>
          <w:tcPr>
            <w:tcW w:w="800" w:type="dxa"/>
            <w:shd w:val="solid" w:color="FFFFFF" w:fill="auto"/>
          </w:tcPr>
          <w:p w14:paraId="56E431E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B5C60E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1FDADB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BFF4497" w14:textId="77777777" w:rsidR="005C310B" w:rsidRPr="0095349C" w:rsidRDefault="005C310B" w:rsidP="00B02A0B">
            <w:pPr>
              <w:pStyle w:val="TAL"/>
              <w:rPr>
                <w:sz w:val="16"/>
                <w:szCs w:val="16"/>
              </w:rPr>
            </w:pPr>
            <w:r w:rsidRPr="0095349C">
              <w:rPr>
                <w:sz w:val="16"/>
                <w:szCs w:val="16"/>
              </w:rPr>
              <w:t>0128</w:t>
            </w:r>
          </w:p>
        </w:tc>
        <w:tc>
          <w:tcPr>
            <w:tcW w:w="425" w:type="dxa"/>
            <w:shd w:val="solid" w:color="FFFFFF" w:fill="auto"/>
          </w:tcPr>
          <w:p w14:paraId="7AF724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63A86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E3A8BB8" w14:textId="77777777" w:rsidR="005C310B" w:rsidRPr="0095349C" w:rsidRDefault="005C310B" w:rsidP="00B02A0B">
            <w:pPr>
              <w:pStyle w:val="TAL"/>
              <w:rPr>
                <w:sz w:val="16"/>
                <w:szCs w:val="16"/>
              </w:rPr>
            </w:pPr>
            <w:r w:rsidRPr="0095349C">
              <w:rPr>
                <w:sz w:val="16"/>
                <w:szCs w:val="16"/>
              </w:rPr>
              <w:t>Handling of MCData Emergency Alerts at the MCData participating servers</w:t>
            </w:r>
          </w:p>
        </w:tc>
        <w:tc>
          <w:tcPr>
            <w:tcW w:w="708" w:type="dxa"/>
            <w:shd w:val="solid" w:color="FFFFFF" w:fill="auto"/>
          </w:tcPr>
          <w:p w14:paraId="670EF92B" w14:textId="77777777" w:rsidR="005C310B" w:rsidRPr="0095349C" w:rsidRDefault="005C310B" w:rsidP="00B02A0B">
            <w:pPr>
              <w:pStyle w:val="TAC"/>
              <w:rPr>
                <w:sz w:val="16"/>
                <w:szCs w:val="16"/>
              </w:rPr>
            </w:pPr>
            <w:r w:rsidRPr="0095349C">
              <w:rPr>
                <w:sz w:val="16"/>
                <w:szCs w:val="16"/>
              </w:rPr>
              <w:t>16.4.0</w:t>
            </w:r>
          </w:p>
        </w:tc>
      </w:tr>
      <w:tr w:rsidR="005C310B" w:rsidRPr="00B02A0B" w14:paraId="647BA7B8" w14:textId="77777777" w:rsidTr="00B02A0B">
        <w:tc>
          <w:tcPr>
            <w:tcW w:w="800" w:type="dxa"/>
            <w:shd w:val="solid" w:color="FFFFFF" w:fill="auto"/>
          </w:tcPr>
          <w:p w14:paraId="109F409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87DF28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2CD8FF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319B52D" w14:textId="77777777" w:rsidR="005C310B" w:rsidRPr="0095349C" w:rsidRDefault="005C310B" w:rsidP="00B02A0B">
            <w:pPr>
              <w:pStyle w:val="TAL"/>
              <w:rPr>
                <w:sz w:val="16"/>
                <w:szCs w:val="16"/>
              </w:rPr>
            </w:pPr>
            <w:r w:rsidRPr="0095349C">
              <w:rPr>
                <w:sz w:val="16"/>
                <w:szCs w:val="16"/>
              </w:rPr>
              <w:t>0129</w:t>
            </w:r>
          </w:p>
        </w:tc>
        <w:tc>
          <w:tcPr>
            <w:tcW w:w="425" w:type="dxa"/>
            <w:shd w:val="solid" w:color="FFFFFF" w:fill="auto"/>
          </w:tcPr>
          <w:p w14:paraId="4C48582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E6A19E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7713918" w14:textId="77777777" w:rsidR="005C310B" w:rsidRPr="0095349C" w:rsidRDefault="005C310B" w:rsidP="00B02A0B">
            <w:pPr>
              <w:pStyle w:val="TAL"/>
              <w:rPr>
                <w:sz w:val="16"/>
                <w:szCs w:val="16"/>
              </w:rPr>
            </w:pPr>
            <w:r w:rsidRPr="0095349C">
              <w:rPr>
                <w:sz w:val="16"/>
                <w:szCs w:val="16"/>
              </w:rPr>
              <w:t>Handling of MCData Emergency Alerts at the MCData controlling server</w:t>
            </w:r>
          </w:p>
        </w:tc>
        <w:tc>
          <w:tcPr>
            <w:tcW w:w="708" w:type="dxa"/>
            <w:shd w:val="solid" w:color="FFFFFF" w:fill="auto"/>
          </w:tcPr>
          <w:p w14:paraId="6DA816B2" w14:textId="77777777" w:rsidR="005C310B" w:rsidRPr="0095349C" w:rsidRDefault="005C310B" w:rsidP="00B02A0B">
            <w:pPr>
              <w:pStyle w:val="TAC"/>
              <w:rPr>
                <w:sz w:val="16"/>
                <w:szCs w:val="16"/>
              </w:rPr>
            </w:pPr>
            <w:r w:rsidRPr="0095349C">
              <w:rPr>
                <w:sz w:val="16"/>
                <w:szCs w:val="16"/>
              </w:rPr>
              <w:t>16.4.0</w:t>
            </w:r>
          </w:p>
        </w:tc>
      </w:tr>
      <w:tr w:rsidR="005C310B" w:rsidRPr="00B02A0B" w14:paraId="51983D1B" w14:textId="77777777" w:rsidTr="00B02A0B">
        <w:tc>
          <w:tcPr>
            <w:tcW w:w="800" w:type="dxa"/>
            <w:shd w:val="solid" w:color="FFFFFF" w:fill="auto"/>
          </w:tcPr>
          <w:p w14:paraId="76DE1DD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22B1BA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AD04350"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2B31AA4" w14:textId="77777777" w:rsidR="005C310B" w:rsidRPr="0095349C" w:rsidRDefault="005C310B" w:rsidP="00B02A0B">
            <w:pPr>
              <w:pStyle w:val="TAL"/>
              <w:rPr>
                <w:sz w:val="16"/>
                <w:szCs w:val="16"/>
              </w:rPr>
            </w:pPr>
            <w:r w:rsidRPr="0095349C">
              <w:rPr>
                <w:sz w:val="16"/>
                <w:szCs w:val="16"/>
              </w:rPr>
              <w:t>0130</w:t>
            </w:r>
          </w:p>
        </w:tc>
        <w:tc>
          <w:tcPr>
            <w:tcW w:w="425" w:type="dxa"/>
            <w:shd w:val="solid" w:color="FFFFFF" w:fill="auto"/>
          </w:tcPr>
          <w:p w14:paraId="5C1209D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B0FD46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954F4DF" w14:textId="77777777" w:rsidR="005C310B" w:rsidRPr="0095349C" w:rsidRDefault="005C310B" w:rsidP="00B02A0B">
            <w:pPr>
              <w:pStyle w:val="TAL"/>
              <w:rPr>
                <w:sz w:val="16"/>
                <w:szCs w:val="16"/>
              </w:rPr>
            </w:pPr>
            <w:r w:rsidRPr="0095349C">
              <w:rPr>
                <w:sz w:val="16"/>
                <w:szCs w:val="16"/>
              </w:rPr>
              <w:t>Auxiliary procedures in support of Emergency Alerts for MCData</w:t>
            </w:r>
          </w:p>
        </w:tc>
        <w:tc>
          <w:tcPr>
            <w:tcW w:w="708" w:type="dxa"/>
            <w:shd w:val="solid" w:color="FFFFFF" w:fill="auto"/>
          </w:tcPr>
          <w:p w14:paraId="7B42ED58" w14:textId="77777777" w:rsidR="005C310B" w:rsidRPr="0095349C" w:rsidRDefault="005C310B" w:rsidP="00B02A0B">
            <w:pPr>
              <w:pStyle w:val="TAC"/>
              <w:rPr>
                <w:sz w:val="16"/>
                <w:szCs w:val="16"/>
              </w:rPr>
            </w:pPr>
            <w:r w:rsidRPr="0095349C">
              <w:rPr>
                <w:sz w:val="16"/>
                <w:szCs w:val="16"/>
              </w:rPr>
              <w:t>16.4.0</w:t>
            </w:r>
          </w:p>
        </w:tc>
      </w:tr>
      <w:tr w:rsidR="005C310B" w:rsidRPr="00B02A0B" w14:paraId="2EB4A533" w14:textId="77777777" w:rsidTr="00B02A0B">
        <w:tc>
          <w:tcPr>
            <w:tcW w:w="800" w:type="dxa"/>
            <w:shd w:val="solid" w:color="FFFFFF" w:fill="auto"/>
          </w:tcPr>
          <w:p w14:paraId="586D23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DFCA3C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236C99"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A09EDB1" w14:textId="77777777" w:rsidR="005C310B" w:rsidRPr="0095349C" w:rsidRDefault="005C310B" w:rsidP="00B02A0B">
            <w:pPr>
              <w:pStyle w:val="TAL"/>
              <w:rPr>
                <w:sz w:val="16"/>
                <w:szCs w:val="16"/>
              </w:rPr>
            </w:pPr>
            <w:r w:rsidRPr="0095349C">
              <w:rPr>
                <w:sz w:val="16"/>
                <w:szCs w:val="16"/>
              </w:rPr>
              <w:t>0131</w:t>
            </w:r>
          </w:p>
        </w:tc>
        <w:tc>
          <w:tcPr>
            <w:tcW w:w="425" w:type="dxa"/>
            <w:shd w:val="solid" w:color="FFFFFF" w:fill="auto"/>
          </w:tcPr>
          <w:p w14:paraId="29F07D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80462"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09CD1E8" w14:textId="77777777" w:rsidR="005C310B" w:rsidRPr="0095349C" w:rsidRDefault="005C310B" w:rsidP="00B02A0B">
            <w:pPr>
              <w:pStyle w:val="TAL"/>
              <w:rPr>
                <w:sz w:val="16"/>
                <w:szCs w:val="16"/>
              </w:rPr>
            </w:pPr>
            <w:r w:rsidRPr="0095349C">
              <w:rPr>
                <w:sz w:val="16"/>
                <w:szCs w:val="16"/>
              </w:rPr>
              <w:t>Issue fixes in MCData pre-established session</w:t>
            </w:r>
          </w:p>
        </w:tc>
        <w:tc>
          <w:tcPr>
            <w:tcW w:w="708" w:type="dxa"/>
            <w:shd w:val="solid" w:color="FFFFFF" w:fill="auto"/>
          </w:tcPr>
          <w:p w14:paraId="4B2D94DC" w14:textId="77777777" w:rsidR="005C310B" w:rsidRPr="0095349C" w:rsidRDefault="005C310B" w:rsidP="00B02A0B">
            <w:pPr>
              <w:pStyle w:val="TAC"/>
              <w:rPr>
                <w:sz w:val="16"/>
                <w:szCs w:val="16"/>
              </w:rPr>
            </w:pPr>
            <w:r w:rsidRPr="0095349C">
              <w:rPr>
                <w:sz w:val="16"/>
                <w:szCs w:val="16"/>
              </w:rPr>
              <w:t>16.4.0</w:t>
            </w:r>
          </w:p>
        </w:tc>
      </w:tr>
      <w:tr w:rsidR="005C310B" w:rsidRPr="00B02A0B" w14:paraId="3CB6C6E7" w14:textId="77777777" w:rsidTr="00B02A0B">
        <w:tc>
          <w:tcPr>
            <w:tcW w:w="800" w:type="dxa"/>
            <w:shd w:val="solid" w:color="FFFFFF" w:fill="auto"/>
          </w:tcPr>
          <w:p w14:paraId="633250D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554F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FD60A2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5155EA" w14:textId="77777777" w:rsidR="005C310B" w:rsidRPr="0095349C" w:rsidRDefault="005C310B" w:rsidP="00B02A0B">
            <w:pPr>
              <w:pStyle w:val="TAL"/>
              <w:rPr>
                <w:sz w:val="16"/>
                <w:szCs w:val="16"/>
              </w:rPr>
            </w:pPr>
            <w:r w:rsidRPr="0095349C">
              <w:rPr>
                <w:sz w:val="16"/>
                <w:szCs w:val="16"/>
              </w:rPr>
              <w:t>0132</w:t>
            </w:r>
          </w:p>
        </w:tc>
        <w:tc>
          <w:tcPr>
            <w:tcW w:w="425" w:type="dxa"/>
            <w:shd w:val="solid" w:color="FFFFFF" w:fill="auto"/>
          </w:tcPr>
          <w:p w14:paraId="4859A54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25B81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C14C98F" w14:textId="77777777" w:rsidR="005C310B" w:rsidRPr="0095349C" w:rsidRDefault="005C310B" w:rsidP="00B02A0B">
            <w:pPr>
              <w:pStyle w:val="TAL"/>
              <w:rPr>
                <w:sz w:val="16"/>
                <w:szCs w:val="16"/>
              </w:rPr>
            </w:pPr>
            <w:r w:rsidRPr="0095349C">
              <w:rPr>
                <w:sz w:val="16"/>
                <w:szCs w:val="16"/>
              </w:rPr>
              <w:t>IPConnectivity extension to include IP Information</w:t>
            </w:r>
          </w:p>
        </w:tc>
        <w:tc>
          <w:tcPr>
            <w:tcW w:w="708" w:type="dxa"/>
            <w:shd w:val="solid" w:color="FFFFFF" w:fill="auto"/>
          </w:tcPr>
          <w:p w14:paraId="74856669" w14:textId="77777777" w:rsidR="005C310B" w:rsidRPr="0095349C" w:rsidRDefault="005C310B" w:rsidP="00B02A0B">
            <w:pPr>
              <w:pStyle w:val="TAC"/>
              <w:rPr>
                <w:sz w:val="16"/>
                <w:szCs w:val="16"/>
              </w:rPr>
            </w:pPr>
            <w:r w:rsidRPr="0095349C">
              <w:rPr>
                <w:sz w:val="16"/>
                <w:szCs w:val="16"/>
              </w:rPr>
              <w:t>16.4.0</w:t>
            </w:r>
          </w:p>
        </w:tc>
      </w:tr>
      <w:tr w:rsidR="005C310B" w:rsidRPr="00B02A0B" w14:paraId="47F52210" w14:textId="77777777" w:rsidTr="00B02A0B">
        <w:tc>
          <w:tcPr>
            <w:tcW w:w="800" w:type="dxa"/>
            <w:shd w:val="solid" w:color="FFFFFF" w:fill="auto"/>
          </w:tcPr>
          <w:p w14:paraId="4AF9500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7FFAA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DBFB7E7"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EFEED96" w14:textId="77777777" w:rsidR="005C310B" w:rsidRPr="0095349C" w:rsidRDefault="005C310B" w:rsidP="00B02A0B">
            <w:pPr>
              <w:pStyle w:val="TAL"/>
              <w:rPr>
                <w:sz w:val="16"/>
                <w:szCs w:val="16"/>
              </w:rPr>
            </w:pPr>
            <w:r w:rsidRPr="0095349C">
              <w:rPr>
                <w:sz w:val="16"/>
                <w:szCs w:val="16"/>
              </w:rPr>
              <w:t>0133</w:t>
            </w:r>
          </w:p>
        </w:tc>
        <w:tc>
          <w:tcPr>
            <w:tcW w:w="425" w:type="dxa"/>
            <w:shd w:val="solid" w:color="FFFFFF" w:fill="auto"/>
          </w:tcPr>
          <w:p w14:paraId="74ED771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4FDD6B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923EB66" w14:textId="77777777" w:rsidR="005C310B" w:rsidRPr="0095349C" w:rsidRDefault="005C310B" w:rsidP="00B02A0B">
            <w:pPr>
              <w:pStyle w:val="TAL"/>
              <w:rPr>
                <w:sz w:val="16"/>
                <w:szCs w:val="16"/>
              </w:rPr>
            </w:pPr>
            <w:r w:rsidRPr="0095349C">
              <w:rPr>
                <w:sz w:val="16"/>
                <w:szCs w:val="16"/>
              </w:rPr>
              <w:t>Corrections to file upload-download procedure as per stage 2 architecture changes</w:t>
            </w:r>
          </w:p>
        </w:tc>
        <w:tc>
          <w:tcPr>
            <w:tcW w:w="708" w:type="dxa"/>
            <w:shd w:val="solid" w:color="FFFFFF" w:fill="auto"/>
          </w:tcPr>
          <w:p w14:paraId="620A809E" w14:textId="77777777" w:rsidR="005C310B" w:rsidRPr="0095349C" w:rsidRDefault="005C310B" w:rsidP="00B02A0B">
            <w:pPr>
              <w:pStyle w:val="TAC"/>
              <w:rPr>
                <w:sz w:val="16"/>
                <w:szCs w:val="16"/>
              </w:rPr>
            </w:pPr>
            <w:r w:rsidRPr="0095349C">
              <w:rPr>
                <w:sz w:val="16"/>
                <w:szCs w:val="16"/>
              </w:rPr>
              <w:t>16.4.0</w:t>
            </w:r>
          </w:p>
        </w:tc>
      </w:tr>
      <w:tr w:rsidR="005C310B" w:rsidRPr="00B02A0B" w14:paraId="44CE07A8" w14:textId="77777777" w:rsidTr="00B02A0B">
        <w:tc>
          <w:tcPr>
            <w:tcW w:w="800" w:type="dxa"/>
            <w:shd w:val="solid" w:color="FFFFFF" w:fill="auto"/>
          </w:tcPr>
          <w:p w14:paraId="2228928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98A59A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B9D306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855F099" w14:textId="77777777" w:rsidR="005C310B" w:rsidRPr="0095349C" w:rsidRDefault="005C310B" w:rsidP="00B02A0B">
            <w:pPr>
              <w:pStyle w:val="TAL"/>
              <w:rPr>
                <w:sz w:val="16"/>
                <w:szCs w:val="16"/>
              </w:rPr>
            </w:pPr>
            <w:r w:rsidRPr="0095349C">
              <w:rPr>
                <w:sz w:val="16"/>
                <w:szCs w:val="16"/>
              </w:rPr>
              <w:t>0134</w:t>
            </w:r>
          </w:p>
        </w:tc>
        <w:tc>
          <w:tcPr>
            <w:tcW w:w="425" w:type="dxa"/>
            <w:shd w:val="solid" w:color="FFFFFF" w:fill="auto"/>
          </w:tcPr>
          <w:p w14:paraId="13FC04FC" w14:textId="77777777" w:rsidR="005C310B" w:rsidRPr="0095349C" w:rsidRDefault="005C310B" w:rsidP="00B02A0B">
            <w:pPr>
              <w:pStyle w:val="TAR"/>
              <w:rPr>
                <w:sz w:val="16"/>
                <w:szCs w:val="16"/>
              </w:rPr>
            </w:pPr>
          </w:p>
        </w:tc>
        <w:tc>
          <w:tcPr>
            <w:tcW w:w="425" w:type="dxa"/>
            <w:shd w:val="solid" w:color="FFFFFF" w:fill="auto"/>
          </w:tcPr>
          <w:p w14:paraId="4658048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9B16AE2" w14:textId="77777777" w:rsidR="005C310B" w:rsidRPr="0095349C" w:rsidRDefault="005C310B" w:rsidP="00B02A0B">
            <w:pPr>
              <w:pStyle w:val="TAL"/>
              <w:rPr>
                <w:sz w:val="16"/>
                <w:szCs w:val="16"/>
              </w:rPr>
            </w:pPr>
            <w:r w:rsidRPr="0095349C">
              <w:rPr>
                <w:sz w:val="16"/>
                <w:szCs w:val="16"/>
              </w:rPr>
              <w:t>Add functional alias status definitions</w:t>
            </w:r>
          </w:p>
        </w:tc>
        <w:tc>
          <w:tcPr>
            <w:tcW w:w="708" w:type="dxa"/>
            <w:shd w:val="solid" w:color="FFFFFF" w:fill="auto"/>
          </w:tcPr>
          <w:p w14:paraId="665E2569" w14:textId="77777777" w:rsidR="005C310B" w:rsidRPr="0095349C" w:rsidRDefault="005C310B" w:rsidP="00B02A0B">
            <w:pPr>
              <w:pStyle w:val="TAC"/>
              <w:rPr>
                <w:sz w:val="16"/>
                <w:szCs w:val="16"/>
              </w:rPr>
            </w:pPr>
            <w:r w:rsidRPr="0095349C">
              <w:rPr>
                <w:sz w:val="16"/>
                <w:szCs w:val="16"/>
              </w:rPr>
              <w:t>16.4.0</w:t>
            </w:r>
          </w:p>
        </w:tc>
      </w:tr>
      <w:tr w:rsidR="005C310B" w:rsidRPr="00B02A0B" w14:paraId="4BD790A6" w14:textId="77777777" w:rsidTr="00B02A0B">
        <w:tc>
          <w:tcPr>
            <w:tcW w:w="800" w:type="dxa"/>
            <w:shd w:val="solid" w:color="FFFFFF" w:fill="auto"/>
          </w:tcPr>
          <w:p w14:paraId="2F08A20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3DCDB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0B10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A7EF8D3" w14:textId="77777777" w:rsidR="005C310B" w:rsidRPr="0095349C" w:rsidRDefault="005C310B" w:rsidP="00B02A0B">
            <w:pPr>
              <w:pStyle w:val="TAL"/>
              <w:rPr>
                <w:sz w:val="16"/>
                <w:szCs w:val="16"/>
              </w:rPr>
            </w:pPr>
            <w:r w:rsidRPr="0095349C">
              <w:rPr>
                <w:sz w:val="16"/>
                <w:szCs w:val="16"/>
              </w:rPr>
              <w:t>0135</w:t>
            </w:r>
          </w:p>
        </w:tc>
        <w:tc>
          <w:tcPr>
            <w:tcW w:w="425" w:type="dxa"/>
            <w:shd w:val="solid" w:color="FFFFFF" w:fill="auto"/>
          </w:tcPr>
          <w:p w14:paraId="241CB655" w14:textId="77777777" w:rsidR="005C310B" w:rsidRPr="0095349C" w:rsidRDefault="005C310B" w:rsidP="00B02A0B">
            <w:pPr>
              <w:pStyle w:val="TAR"/>
              <w:rPr>
                <w:sz w:val="16"/>
                <w:szCs w:val="16"/>
              </w:rPr>
            </w:pPr>
          </w:p>
        </w:tc>
        <w:tc>
          <w:tcPr>
            <w:tcW w:w="425" w:type="dxa"/>
            <w:shd w:val="solid" w:color="FFFFFF" w:fill="auto"/>
          </w:tcPr>
          <w:p w14:paraId="7C8BA22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3D7E897" w14:textId="77777777" w:rsidR="005C310B" w:rsidRPr="0095349C" w:rsidRDefault="005C310B" w:rsidP="00B02A0B">
            <w:pPr>
              <w:pStyle w:val="TAL"/>
              <w:rPr>
                <w:sz w:val="16"/>
                <w:szCs w:val="16"/>
              </w:rPr>
            </w:pPr>
            <w:r w:rsidRPr="0095349C">
              <w:rPr>
                <w:sz w:val="16"/>
                <w:szCs w:val="16"/>
              </w:rPr>
              <w:t>Add functional alias to clause 4.6</w:t>
            </w:r>
          </w:p>
        </w:tc>
        <w:tc>
          <w:tcPr>
            <w:tcW w:w="708" w:type="dxa"/>
            <w:shd w:val="solid" w:color="FFFFFF" w:fill="auto"/>
          </w:tcPr>
          <w:p w14:paraId="5D02B49B" w14:textId="77777777" w:rsidR="005C310B" w:rsidRPr="0095349C" w:rsidRDefault="005C310B" w:rsidP="00B02A0B">
            <w:pPr>
              <w:pStyle w:val="TAC"/>
              <w:rPr>
                <w:sz w:val="16"/>
                <w:szCs w:val="16"/>
              </w:rPr>
            </w:pPr>
            <w:r w:rsidRPr="0095349C">
              <w:rPr>
                <w:sz w:val="16"/>
                <w:szCs w:val="16"/>
              </w:rPr>
              <w:t>16.4.0</w:t>
            </w:r>
          </w:p>
        </w:tc>
      </w:tr>
      <w:tr w:rsidR="005C310B" w:rsidRPr="00B02A0B" w14:paraId="2F8EBEB1" w14:textId="77777777" w:rsidTr="00B02A0B">
        <w:tc>
          <w:tcPr>
            <w:tcW w:w="800" w:type="dxa"/>
            <w:shd w:val="solid" w:color="FFFFFF" w:fill="auto"/>
          </w:tcPr>
          <w:p w14:paraId="27D5113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40132F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D0CB6A6"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BC7C962" w14:textId="77777777" w:rsidR="005C310B" w:rsidRPr="0095349C" w:rsidRDefault="005C310B" w:rsidP="00B02A0B">
            <w:pPr>
              <w:pStyle w:val="TAL"/>
              <w:rPr>
                <w:sz w:val="16"/>
                <w:szCs w:val="16"/>
              </w:rPr>
            </w:pPr>
            <w:r w:rsidRPr="0095349C">
              <w:rPr>
                <w:sz w:val="16"/>
                <w:szCs w:val="16"/>
              </w:rPr>
              <w:t>0136</w:t>
            </w:r>
          </w:p>
        </w:tc>
        <w:tc>
          <w:tcPr>
            <w:tcW w:w="425" w:type="dxa"/>
            <w:shd w:val="solid" w:color="FFFFFF" w:fill="auto"/>
          </w:tcPr>
          <w:p w14:paraId="1A858E98" w14:textId="77777777" w:rsidR="005C310B" w:rsidRPr="0095349C" w:rsidRDefault="005C310B" w:rsidP="00B02A0B">
            <w:pPr>
              <w:pStyle w:val="TAR"/>
              <w:rPr>
                <w:sz w:val="16"/>
                <w:szCs w:val="16"/>
              </w:rPr>
            </w:pPr>
          </w:p>
        </w:tc>
        <w:tc>
          <w:tcPr>
            <w:tcW w:w="425" w:type="dxa"/>
            <w:shd w:val="solid" w:color="FFFFFF" w:fill="auto"/>
          </w:tcPr>
          <w:p w14:paraId="10BC1678"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1AB6A461" w14:textId="77777777" w:rsidR="005C310B" w:rsidRPr="0095349C" w:rsidRDefault="005C310B" w:rsidP="00B02A0B">
            <w:pPr>
              <w:pStyle w:val="TAL"/>
              <w:rPr>
                <w:sz w:val="16"/>
                <w:szCs w:val="16"/>
              </w:rPr>
            </w:pPr>
            <w:r w:rsidRPr="0095349C">
              <w:rPr>
                <w:sz w:val="16"/>
                <w:szCs w:val="16"/>
              </w:rPr>
              <w:t>Correct &lt;mcdata-calling-user-identity&gt;</w:t>
            </w:r>
          </w:p>
        </w:tc>
        <w:tc>
          <w:tcPr>
            <w:tcW w:w="708" w:type="dxa"/>
            <w:shd w:val="solid" w:color="FFFFFF" w:fill="auto"/>
          </w:tcPr>
          <w:p w14:paraId="6BCCEC36" w14:textId="77777777" w:rsidR="005C310B" w:rsidRPr="0095349C" w:rsidRDefault="005C310B" w:rsidP="00B02A0B">
            <w:pPr>
              <w:pStyle w:val="TAC"/>
              <w:rPr>
                <w:sz w:val="16"/>
                <w:szCs w:val="16"/>
              </w:rPr>
            </w:pPr>
            <w:r w:rsidRPr="0095349C">
              <w:rPr>
                <w:sz w:val="16"/>
                <w:szCs w:val="16"/>
              </w:rPr>
              <w:t>16.4.0</w:t>
            </w:r>
          </w:p>
        </w:tc>
      </w:tr>
      <w:tr w:rsidR="005C310B" w:rsidRPr="00B02A0B" w14:paraId="0666F9D2" w14:textId="77777777" w:rsidTr="00B02A0B">
        <w:tc>
          <w:tcPr>
            <w:tcW w:w="800" w:type="dxa"/>
            <w:shd w:val="solid" w:color="FFFFFF" w:fill="auto"/>
          </w:tcPr>
          <w:p w14:paraId="1236558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97B217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3BF7F6A"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3487CD4A" w14:textId="77777777" w:rsidR="005C310B" w:rsidRPr="0095349C" w:rsidRDefault="005C310B" w:rsidP="00B02A0B">
            <w:pPr>
              <w:pStyle w:val="TAL"/>
              <w:rPr>
                <w:sz w:val="16"/>
                <w:szCs w:val="16"/>
              </w:rPr>
            </w:pPr>
            <w:r w:rsidRPr="0095349C">
              <w:rPr>
                <w:sz w:val="16"/>
                <w:szCs w:val="16"/>
              </w:rPr>
              <w:t>0137</w:t>
            </w:r>
          </w:p>
        </w:tc>
        <w:tc>
          <w:tcPr>
            <w:tcW w:w="425" w:type="dxa"/>
            <w:shd w:val="solid" w:color="FFFFFF" w:fill="auto"/>
          </w:tcPr>
          <w:p w14:paraId="58DB6A2C" w14:textId="77777777" w:rsidR="005C310B" w:rsidRPr="0095349C" w:rsidRDefault="005C310B" w:rsidP="00B02A0B">
            <w:pPr>
              <w:pStyle w:val="TAR"/>
              <w:rPr>
                <w:sz w:val="16"/>
                <w:szCs w:val="16"/>
              </w:rPr>
            </w:pPr>
          </w:p>
        </w:tc>
        <w:tc>
          <w:tcPr>
            <w:tcW w:w="425" w:type="dxa"/>
            <w:shd w:val="solid" w:color="FFFFFF" w:fill="auto"/>
          </w:tcPr>
          <w:p w14:paraId="7484EF1A"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AD59F79" w14:textId="77777777" w:rsidR="005C310B" w:rsidRPr="0095349C" w:rsidRDefault="005C310B" w:rsidP="00B02A0B">
            <w:pPr>
              <w:pStyle w:val="TAL"/>
              <w:rPr>
                <w:sz w:val="16"/>
                <w:szCs w:val="16"/>
              </w:rPr>
            </w:pPr>
            <w:r w:rsidRPr="0095349C">
              <w:rPr>
                <w:sz w:val="16"/>
                <w:szCs w:val="16"/>
              </w:rPr>
              <w:t>Editorial correction – 6.3.6.1</w:t>
            </w:r>
            <w:r w:rsidRPr="0095349C">
              <w:rPr>
                <w:sz w:val="16"/>
                <w:szCs w:val="16"/>
              </w:rPr>
              <w:br/>
              <w:t>MCC note: removal of extraneous underlining</w:t>
            </w:r>
          </w:p>
        </w:tc>
        <w:tc>
          <w:tcPr>
            <w:tcW w:w="708" w:type="dxa"/>
            <w:shd w:val="solid" w:color="FFFFFF" w:fill="auto"/>
          </w:tcPr>
          <w:p w14:paraId="6053B581" w14:textId="77777777" w:rsidR="005C310B" w:rsidRPr="0095349C" w:rsidRDefault="005C310B" w:rsidP="00B02A0B">
            <w:pPr>
              <w:pStyle w:val="TAC"/>
              <w:rPr>
                <w:sz w:val="16"/>
                <w:szCs w:val="16"/>
              </w:rPr>
            </w:pPr>
            <w:r w:rsidRPr="0095349C">
              <w:rPr>
                <w:sz w:val="16"/>
                <w:szCs w:val="16"/>
              </w:rPr>
              <w:t>16.4.0</w:t>
            </w:r>
          </w:p>
        </w:tc>
      </w:tr>
      <w:tr w:rsidR="005C310B" w:rsidRPr="00B02A0B" w14:paraId="00A563F4" w14:textId="77777777" w:rsidTr="00B02A0B">
        <w:tc>
          <w:tcPr>
            <w:tcW w:w="800" w:type="dxa"/>
            <w:shd w:val="solid" w:color="FFFFFF" w:fill="auto"/>
          </w:tcPr>
          <w:p w14:paraId="378AAC9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E0C7C7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00ED57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7420FF76" w14:textId="77777777" w:rsidR="005C310B" w:rsidRPr="0095349C" w:rsidRDefault="005C310B" w:rsidP="00B02A0B">
            <w:pPr>
              <w:pStyle w:val="TAL"/>
              <w:rPr>
                <w:sz w:val="16"/>
                <w:szCs w:val="16"/>
              </w:rPr>
            </w:pPr>
            <w:r w:rsidRPr="0095349C">
              <w:rPr>
                <w:sz w:val="16"/>
                <w:szCs w:val="16"/>
              </w:rPr>
              <w:t>0138</w:t>
            </w:r>
          </w:p>
        </w:tc>
        <w:tc>
          <w:tcPr>
            <w:tcW w:w="425" w:type="dxa"/>
            <w:shd w:val="solid" w:color="FFFFFF" w:fill="auto"/>
          </w:tcPr>
          <w:p w14:paraId="30F55704" w14:textId="77777777" w:rsidR="005C310B" w:rsidRPr="0095349C" w:rsidRDefault="005C310B" w:rsidP="00B02A0B">
            <w:pPr>
              <w:pStyle w:val="TAR"/>
              <w:rPr>
                <w:sz w:val="16"/>
                <w:szCs w:val="16"/>
              </w:rPr>
            </w:pPr>
          </w:p>
        </w:tc>
        <w:tc>
          <w:tcPr>
            <w:tcW w:w="425" w:type="dxa"/>
            <w:shd w:val="solid" w:color="FFFFFF" w:fill="auto"/>
          </w:tcPr>
          <w:p w14:paraId="4F1805C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67A173A9" w14:textId="77777777" w:rsidR="005C310B" w:rsidRPr="0095349C" w:rsidRDefault="005C310B" w:rsidP="00B02A0B">
            <w:pPr>
              <w:pStyle w:val="TAL"/>
              <w:rPr>
                <w:sz w:val="16"/>
                <w:szCs w:val="16"/>
              </w:rPr>
            </w:pPr>
            <w:r w:rsidRPr="0095349C">
              <w:rPr>
                <w:sz w:val="16"/>
                <w:szCs w:val="16"/>
              </w:rPr>
              <w:t>Editorial correction – 10.2.5.4.4</w:t>
            </w:r>
            <w:r w:rsidRPr="0095349C">
              <w:rPr>
                <w:sz w:val="16"/>
                <w:szCs w:val="16"/>
              </w:rPr>
              <w:br/>
              <w:t>MCC note: adds "if" at start of point 9) g)</w:t>
            </w:r>
          </w:p>
        </w:tc>
        <w:tc>
          <w:tcPr>
            <w:tcW w:w="708" w:type="dxa"/>
            <w:shd w:val="solid" w:color="FFFFFF" w:fill="auto"/>
          </w:tcPr>
          <w:p w14:paraId="37DEFD3A" w14:textId="77777777" w:rsidR="005C310B" w:rsidRPr="0095349C" w:rsidRDefault="005C310B" w:rsidP="00B02A0B">
            <w:pPr>
              <w:pStyle w:val="TAC"/>
              <w:rPr>
                <w:sz w:val="16"/>
                <w:szCs w:val="16"/>
              </w:rPr>
            </w:pPr>
            <w:r w:rsidRPr="0095349C">
              <w:rPr>
                <w:sz w:val="16"/>
                <w:szCs w:val="16"/>
              </w:rPr>
              <w:t>16.4.0</w:t>
            </w:r>
          </w:p>
        </w:tc>
      </w:tr>
      <w:tr w:rsidR="005C310B" w:rsidRPr="00B02A0B" w14:paraId="5F3B7A11" w14:textId="77777777" w:rsidTr="00B02A0B">
        <w:tc>
          <w:tcPr>
            <w:tcW w:w="800" w:type="dxa"/>
            <w:shd w:val="solid" w:color="FFFFFF" w:fill="auto"/>
          </w:tcPr>
          <w:p w14:paraId="63F83ED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59079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82D76D"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008F498B" w14:textId="77777777" w:rsidR="005C310B" w:rsidRPr="0095349C" w:rsidRDefault="005C310B" w:rsidP="00B02A0B">
            <w:pPr>
              <w:pStyle w:val="TAL"/>
              <w:rPr>
                <w:sz w:val="16"/>
                <w:szCs w:val="16"/>
              </w:rPr>
            </w:pPr>
            <w:r w:rsidRPr="0095349C">
              <w:rPr>
                <w:sz w:val="16"/>
                <w:szCs w:val="16"/>
              </w:rPr>
              <w:t>0139</w:t>
            </w:r>
          </w:p>
        </w:tc>
        <w:tc>
          <w:tcPr>
            <w:tcW w:w="425" w:type="dxa"/>
            <w:shd w:val="solid" w:color="FFFFFF" w:fill="auto"/>
          </w:tcPr>
          <w:p w14:paraId="1404FDE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E8DB82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3DDD78DB" w14:textId="77777777" w:rsidR="005C310B" w:rsidRPr="0095349C" w:rsidRDefault="005C310B" w:rsidP="00B02A0B">
            <w:pPr>
              <w:pStyle w:val="TAL"/>
              <w:rPr>
                <w:sz w:val="16"/>
                <w:szCs w:val="16"/>
              </w:rPr>
            </w:pPr>
            <w:r w:rsidRPr="0095349C">
              <w:rPr>
                <w:sz w:val="16"/>
                <w:szCs w:val="16"/>
              </w:rPr>
              <w:t>Error correction – 13.2.1.1</w:t>
            </w:r>
            <w:r w:rsidRPr="0095349C">
              <w:rPr>
                <w:sz w:val="16"/>
                <w:szCs w:val="16"/>
              </w:rPr>
              <w:br/>
              <w:t>MCC note: change of "client" to "server" is not editorial!</w:t>
            </w:r>
          </w:p>
        </w:tc>
        <w:tc>
          <w:tcPr>
            <w:tcW w:w="708" w:type="dxa"/>
            <w:shd w:val="solid" w:color="FFFFFF" w:fill="auto"/>
          </w:tcPr>
          <w:p w14:paraId="747247DA" w14:textId="77777777" w:rsidR="005C310B" w:rsidRPr="0095349C" w:rsidRDefault="005C310B" w:rsidP="00B02A0B">
            <w:pPr>
              <w:pStyle w:val="TAC"/>
              <w:rPr>
                <w:sz w:val="16"/>
                <w:szCs w:val="16"/>
              </w:rPr>
            </w:pPr>
            <w:r w:rsidRPr="0095349C">
              <w:rPr>
                <w:sz w:val="16"/>
                <w:szCs w:val="16"/>
              </w:rPr>
              <w:t>16.4.0</w:t>
            </w:r>
          </w:p>
        </w:tc>
      </w:tr>
      <w:tr w:rsidR="005C310B" w:rsidRPr="00B02A0B" w14:paraId="291484B9" w14:textId="77777777" w:rsidTr="00B02A0B">
        <w:tc>
          <w:tcPr>
            <w:tcW w:w="800" w:type="dxa"/>
            <w:shd w:val="solid" w:color="FFFFFF" w:fill="auto"/>
          </w:tcPr>
          <w:p w14:paraId="07C6D26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18215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683958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0C3B21" w14:textId="77777777" w:rsidR="005C310B" w:rsidRPr="0095349C" w:rsidRDefault="005C310B" w:rsidP="00B02A0B">
            <w:pPr>
              <w:pStyle w:val="TAL"/>
              <w:rPr>
                <w:sz w:val="16"/>
                <w:szCs w:val="16"/>
              </w:rPr>
            </w:pPr>
            <w:r w:rsidRPr="0095349C">
              <w:rPr>
                <w:sz w:val="16"/>
                <w:szCs w:val="16"/>
              </w:rPr>
              <w:t>0140</w:t>
            </w:r>
          </w:p>
        </w:tc>
        <w:tc>
          <w:tcPr>
            <w:tcW w:w="425" w:type="dxa"/>
            <w:shd w:val="solid" w:color="FFFFFF" w:fill="auto"/>
          </w:tcPr>
          <w:p w14:paraId="6D4527B8" w14:textId="77777777" w:rsidR="005C310B" w:rsidRPr="0095349C" w:rsidRDefault="005C310B" w:rsidP="00B02A0B">
            <w:pPr>
              <w:pStyle w:val="TAR"/>
              <w:rPr>
                <w:sz w:val="16"/>
                <w:szCs w:val="16"/>
              </w:rPr>
            </w:pPr>
          </w:p>
        </w:tc>
        <w:tc>
          <w:tcPr>
            <w:tcW w:w="425" w:type="dxa"/>
            <w:shd w:val="solid" w:color="FFFFFF" w:fill="auto"/>
          </w:tcPr>
          <w:p w14:paraId="1111A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6C748" w14:textId="77777777" w:rsidR="005C310B" w:rsidRPr="0095349C" w:rsidRDefault="005C310B" w:rsidP="00B02A0B">
            <w:pPr>
              <w:pStyle w:val="TAL"/>
              <w:rPr>
                <w:sz w:val="16"/>
                <w:szCs w:val="16"/>
              </w:rPr>
            </w:pPr>
            <w:r w:rsidRPr="0095349C">
              <w:rPr>
                <w:sz w:val="16"/>
                <w:szCs w:val="16"/>
              </w:rPr>
              <w:t>Functional alias – 5.2</w:t>
            </w:r>
          </w:p>
        </w:tc>
        <w:tc>
          <w:tcPr>
            <w:tcW w:w="708" w:type="dxa"/>
            <w:shd w:val="solid" w:color="FFFFFF" w:fill="auto"/>
          </w:tcPr>
          <w:p w14:paraId="3237FDE8" w14:textId="77777777" w:rsidR="005C310B" w:rsidRPr="0095349C" w:rsidRDefault="005C310B" w:rsidP="00B02A0B">
            <w:pPr>
              <w:pStyle w:val="TAC"/>
              <w:rPr>
                <w:sz w:val="16"/>
                <w:szCs w:val="16"/>
              </w:rPr>
            </w:pPr>
            <w:r w:rsidRPr="0095349C">
              <w:rPr>
                <w:sz w:val="16"/>
                <w:szCs w:val="16"/>
              </w:rPr>
              <w:t>16.4.0</w:t>
            </w:r>
          </w:p>
        </w:tc>
      </w:tr>
      <w:tr w:rsidR="005C310B" w:rsidRPr="00B02A0B" w14:paraId="0512C802" w14:textId="77777777" w:rsidTr="00B02A0B">
        <w:tc>
          <w:tcPr>
            <w:tcW w:w="800" w:type="dxa"/>
            <w:shd w:val="solid" w:color="FFFFFF" w:fill="auto"/>
          </w:tcPr>
          <w:p w14:paraId="1334861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084AB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62710B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3B92C32" w14:textId="77777777" w:rsidR="005C310B" w:rsidRPr="0095349C" w:rsidRDefault="005C310B" w:rsidP="00B02A0B">
            <w:pPr>
              <w:pStyle w:val="TAL"/>
              <w:rPr>
                <w:sz w:val="16"/>
                <w:szCs w:val="16"/>
              </w:rPr>
            </w:pPr>
            <w:r w:rsidRPr="0095349C">
              <w:rPr>
                <w:sz w:val="16"/>
                <w:szCs w:val="16"/>
              </w:rPr>
              <w:t>0141</w:t>
            </w:r>
          </w:p>
        </w:tc>
        <w:tc>
          <w:tcPr>
            <w:tcW w:w="425" w:type="dxa"/>
            <w:shd w:val="solid" w:color="FFFFFF" w:fill="auto"/>
          </w:tcPr>
          <w:p w14:paraId="21E173B3" w14:textId="77777777" w:rsidR="005C310B" w:rsidRPr="0095349C" w:rsidRDefault="005C310B" w:rsidP="00B02A0B">
            <w:pPr>
              <w:pStyle w:val="TAR"/>
              <w:rPr>
                <w:sz w:val="16"/>
                <w:szCs w:val="16"/>
              </w:rPr>
            </w:pPr>
          </w:p>
        </w:tc>
        <w:tc>
          <w:tcPr>
            <w:tcW w:w="425" w:type="dxa"/>
            <w:shd w:val="solid" w:color="FFFFFF" w:fill="auto"/>
          </w:tcPr>
          <w:p w14:paraId="6120657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E1F627" w14:textId="77777777" w:rsidR="005C310B" w:rsidRPr="0095349C" w:rsidRDefault="005C310B" w:rsidP="00B02A0B">
            <w:pPr>
              <w:pStyle w:val="TAL"/>
              <w:rPr>
                <w:sz w:val="16"/>
                <w:szCs w:val="16"/>
              </w:rPr>
            </w:pPr>
            <w:r w:rsidRPr="0095349C">
              <w:rPr>
                <w:sz w:val="16"/>
                <w:szCs w:val="16"/>
              </w:rPr>
              <w:t>Functional alias – 5.3</w:t>
            </w:r>
          </w:p>
        </w:tc>
        <w:tc>
          <w:tcPr>
            <w:tcW w:w="708" w:type="dxa"/>
            <w:shd w:val="solid" w:color="FFFFFF" w:fill="auto"/>
          </w:tcPr>
          <w:p w14:paraId="21AD012C" w14:textId="77777777" w:rsidR="005C310B" w:rsidRPr="0095349C" w:rsidRDefault="005C310B" w:rsidP="00B02A0B">
            <w:pPr>
              <w:pStyle w:val="TAC"/>
              <w:rPr>
                <w:sz w:val="16"/>
                <w:szCs w:val="16"/>
              </w:rPr>
            </w:pPr>
            <w:r w:rsidRPr="0095349C">
              <w:rPr>
                <w:sz w:val="16"/>
                <w:szCs w:val="16"/>
              </w:rPr>
              <w:t>16.4.0</w:t>
            </w:r>
          </w:p>
        </w:tc>
      </w:tr>
      <w:tr w:rsidR="005C310B" w:rsidRPr="00B02A0B" w14:paraId="58B02D59" w14:textId="77777777" w:rsidTr="00B02A0B">
        <w:tc>
          <w:tcPr>
            <w:tcW w:w="800" w:type="dxa"/>
            <w:shd w:val="solid" w:color="FFFFFF" w:fill="auto"/>
          </w:tcPr>
          <w:p w14:paraId="3C8FB2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FB0137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E89B4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6997F76" w14:textId="77777777" w:rsidR="005C310B" w:rsidRPr="0095349C" w:rsidRDefault="005C310B" w:rsidP="00B02A0B">
            <w:pPr>
              <w:pStyle w:val="TAL"/>
              <w:rPr>
                <w:sz w:val="16"/>
                <w:szCs w:val="16"/>
              </w:rPr>
            </w:pPr>
            <w:r w:rsidRPr="0095349C">
              <w:rPr>
                <w:sz w:val="16"/>
                <w:szCs w:val="16"/>
              </w:rPr>
              <w:t>0142</w:t>
            </w:r>
          </w:p>
        </w:tc>
        <w:tc>
          <w:tcPr>
            <w:tcW w:w="425" w:type="dxa"/>
            <w:shd w:val="solid" w:color="FFFFFF" w:fill="auto"/>
          </w:tcPr>
          <w:p w14:paraId="49BB79BB" w14:textId="77777777" w:rsidR="005C310B" w:rsidRPr="0095349C" w:rsidRDefault="005C310B" w:rsidP="00B02A0B">
            <w:pPr>
              <w:pStyle w:val="TAR"/>
              <w:rPr>
                <w:sz w:val="16"/>
                <w:szCs w:val="16"/>
              </w:rPr>
            </w:pPr>
          </w:p>
        </w:tc>
        <w:tc>
          <w:tcPr>
            <w:tcW w:w="425" w:type="dxa"/>
            <w:shd w:val="solid" w:color="FFFFFF" w:fill="auto"/>
          </w:tcPr>
          <w:p w14:paraId="3839C6B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8819EB" w14:textId="77777777" w:rsidR="005C310B" w:rsidRPr="0095349C" w:rsidRDefault="005C310B" w:rsidP="00B02A0B">
            <w:pPr>
              <w:pStyle w:val="TAL"/>
              <w:rPr>
                <w:sz w:val="16"/>
                <w:szCs w:val="16"/>
              </w:rPr>
            </w:pPr>
            <w:r w:rsidRPr="0095349C">
              <w:rPr>
                <w:sz w:val="16"/>
                <w:szCs w:val="16"/>
              </w:rPr>
              <w:t>Functional alias – 9.2.1.2</w:t>
            </w:r>
          </w:p>
        </w:tc>
        <w:tc>
          <w:tcPr>
            <w:tcW w:w="708" w:type="dxa"/>
            <w:shd w:val="solid" w:color="FFFFFF" w:fill="auto"/>
          </w:tcPr>
          <w:p w14:paraId="4F5706E4" w14:textId="77777777" w:rsidR="005C310B" w:rsidRPr="0095349C" w:rsidRDefault="005C310B" w:rsidP="00B02A0B">
            <w:pPr>
              <w:pStyle w:val="TAC"/>
              <w:rPr>
                <w:sz w:val="16"/>
                <w:szCs w:val="16"/>
              </w:rPr>
            </w:pPr>
            <w:r w:rsidRPr="0095349C">
              <w:rPr>
                <w:sz w:val="16"/>
                <w:szCs w:val="16"/>
              </w:rPr>
              <w:t>16.4.0</w:t>
            </w:r>
          </w:p>
        </w:tc>
      </w:tr>
      <w:tr w:rsidR="005C310B" w:rsidRPr="00B02A0B" w14:paraId="60C6F0C1" w14:textId="77777777" w:rsidTr="00B02A0B">
        <w:tc>
          <w:tcPr>
            <w:tcW w:w="800" w:type="dxa"/>
            <w:shd w:val="solid" w:color="FFFFFF" w:fill="auto"/>
          </w:tcPr>
          <w:p w14:paraId="79C884F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A235E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5FA92B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8DA7DD9" w14:textId="77777777" w:rsidR="005C310B" w:rsidRPr="0095349C" w:rsidRDefault="005C310B" w:rsidP="00B02A0B">
            <w:pPr>
              <w:pStyle w:val="TAL"/>
              <w:rPr>
                <w:sz w:val="16"/>
                <w:szCs w:val="16"/>
              </w:rPr>
            </w:pPr>
            <w:r w:rsidRPr="0095349C">
              <w:rPr>
                <w:sz w:val="16"/>
                <w:szCs w:val="16"/>
              </w:rPr>
              <w:t>0143</w:t>
            </w:r>
          </w:p>
        </w:tc>
        <w:tc>
          <w:tcPr>
            <w:tcW w:w="425" w:type="dxa"/>
            <w:shd w:val="solid" w:color="FFFFFF" w:fill="auto"/>
          </w:tcPr>
          <w:p w14:paraId="011AB6B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8E1406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6FD3A1" w14:textId="77777777" w:rsidR="005C310B" w:rsidRPr="0095349C" w:rsidRDefault="005C310B" w:rsidP="00B02A0B">
            <w:pPr>
              <w:pStyle w:val="TAL"/>
              <w:rPr>
                <w:sz w:val="16"/>
                <w:szCs w:val="16"/>
              </w:rPr>
            </w:pPr>
            <w:r w:rsidRPr="0095349C">
              <w:rPr>
                <w:sz w:val="16"/>
                <w:szCs w:val="16"/>
              </w:rPr>
              <w:t>Functional alias – 9.2.2.2.1</w:t>
            </w:r>
          </w:p>
        </w:tc>
        <w:tc>
          <w:tcPr>
            <w:tcW w:w="708" w:type="dxa"/>
            <w:shd w:val="solid" w:color="FFFFFF" w:fill="auto"/>
          </w:tcPr>
          <w:p w14:paraId="0116BFC1" w14:textId="77777777" w:rsidR="005C310B" w:rsidRPr="0095349C" w:rsidRDefault="005C310B" w:rsidP="00B02A0B">
            <w:pPr>
              <w:pStyle w:val="TAC"/>
              <w:rPr>
                <w:sz w:val="16"/>
                <w:szCs w:val="16"/>
              </w:rPr>
            </w:pPr>
            <w:r w:rsidRPr="0095349C">
              <w:rPr>
                <w:sz w:val="16"/>
                <w:szCs w:val="16"/>
              </w:rPr>
              <w:t>16.4.0</w:t>
            </w:r>
          </w:p>
        </w:tc>
      </w:tr>
      <w:tr w:rsidR="005C310B" w:rsidRPr="00B02A0B" w14:paraId="4B97807E" w14:textId="77777777" w:rsidTr="00B02A0B">
        <w:tc>
          <w:tcPr>
            <w:tcW w:w="800" w:type="dxa"/>
            <w:shd w:val="solid" w:color="FFFFFF" w:fill="auto"/>
          </w:tcPr>
          <w:p w14:paraId="4B0F0B4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B31A9E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B507C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9C53C6D" w14:textId="77777777" w:rsidR="005C310B" w:rsidRPr="0095349C" w:rsidRDefault="005C310B" w:rsidP="00B02A0B">
            <w:pPr>
              <w:pStyle w:val="TAL"/>
              <w:rPr>
                <w:sz w:val="16"/>
                <w:szCs w:val="16"/>
              </w:rPr>
            </w:pPr>
            <w:r w:rsidRPr="0095349C">
              <w:rPr>
                <w:sz w:val="16"/>
                <w:szCs w:val="16"/>
              </w:rPr>
              <w:t>0144</w:t>
            </w:r>
          </w:p>
        </w:tc>
        <w:tc>
          <w:tcPr>
            <w:tcW w:w="425" w:type="dxa"/>
            <w:shd w:val="solid" w:color="FFFFFF" w:fill="auto"/>
          </w:tcPr>
          <w:p w14:paraId="5EABFA16" w14:textId="77777777" w:rsidR="005C310B" w:rsidRPr="0095349C" w:rsidRDefault="005C310B" w:rsidP="00B02A0B">
            <w:pPr>
              <w:pStyle w:val="TAR"/>
              <w:rPr>
                <w:sz w:val="16"/>
                <w:szCs w:val="16"/>
              </w:rPr>
            </w:pPr>
          </w:p>
        </w:tc>
        <w:tc>
          <w:tcPr>
            <w:tcW w:w="425" w:type="dxa"/>
            <w:shd w:val="solid" w:color="FFFFFF" w:fill="auto"/>
          </w:tcPr>
          <w:p w14:paraId="06A60BB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1B35C8" w14:textId="77777777" w:rsidR="005C310B" w:rsidRPr="0095349C" w:rsidRDefault="005C310B" w:rsidP="00B02A0B">
            <w:pPr>
              <w:pStyle w:val="TAL"/>
              <w:rPr>
                <w:sz w:val="16"/>
                <w:szCs w:val="16"/>
              </w:rPr>
            </w:pPr>
            <w:r w:rsidRPr="0095349C">
              <w:rPr>
                <w:sz w:val="16"/>
                <w:szCs w:val="16"/>
              </w:rPr>
              <w:t>Functional alias – 9.2.2.3.1</w:t>
            </w:r>
          </w:p>
        </w:tc>
        <w:tc>
          <w:tcPr>
            <w:tcW w:w="708" w:type="dxa"/>
            <w:shd w:val="solid" w:color="FFFFFF" w:fill="auto"/>
          </w:tcPr>
          <w:p w14:paraId="4DEB0123" w14:textId="77777777" w:rsidR="005C310B" w:rsidRPr="0095349C" w:rsidRDefault="005C310B" w:rsidP="00B02A0B">
            <w:pPr>
              <w:pStyle w:val="TAC"/>
              <w:rPr>
                <w:sz w:val="16"/>
                <w:szCs w:val="16"/>
              </w:rPr>
            </w:pPr>
            <w:r w:rsidRPr="0095349C">
              <w:rPr>
                <w:sz w:val="16"/>
                <w:szCs w:val="16"/>
              </w:rPr>
              <w:t>16.4.0</w:t>
            </w:r>
          </w:p>
        </w:tc>
      </w:tr>
      <w:tr w:rsidR="005C310B" w:rsidRPr="00B02A0B" w14:paraId="4DD3A86C" w14:textId="77777777" w:rsidTr="00B02A0B">
        <w:tc>
          <w:tcPr>
            <w:tcW w:w="800" w:type="dxa"/>
            <w:shd w:val="solid" w:color="FFFFFF" w:fill="auto"/>
          </w:tcPr>
          <w:p w14:paraId="0E29476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0A4136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18934F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7C23D80" w14:textId="77777777" w:rsidR="005C310B" w:rsidRPr="0095349C" w:rsidRDefault="005C310B" w:rsidP="00B02A0B">
            <w:pPr>
              <w:pStyle w:val="TAL"/>
              <w:rPr>
                <w:sz w:val="16"/>
                <w:szCs w:val="16"/>
              </w:rPr>
            </w:pPr>
            <w:r w:rsidRPr="0095349C">
              <w:rPr>
                <w:sz w:val="16"/>
                <w:szCs w:val="16"/>
              </w:rPr>
              <w:t>0145</w:t>
            </w:r>
          </w:p>
        </w:tc>
        <w:tc>
          <w:tcPr>
            <w:tcW w:w="425" w:type="dxa"/>
            <w:shd w:val="solid" w:color="FFFFFF" w:fill="auto"/>
          </w:tcPr>
          <w:p w14:paraId="51BE39C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BC7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E9442D4" w14:textId="77777777" w:rsidR="005C310B" w:rsidRPr="0095349C" w:rsidRDefault="005C310B" w:rsidP="00B02A0B">
            <w:pPr>
              <w:pStyle w:val="TAL"/>
              <w:rPr>
                <w:sz w:val="16"/>
                <w:szCs w:val="16"/>
              </w:rPr>
            </w:pPr>
            <w:r w:rsidRPr="0095349C">
              <w:rPr>
                <w:sz w:val="16"/>
                <w:szCs w:val="16"/>
              </w:rPr>
              <w:t>Functional alias – 9.2.3.2.3</w:t>
            </w:r>
          </w:p>
        </w:tc>
        <w:tc>
          <w:tcPr>
            <w:tcW w:w="708" w:type="dxa"/>
            <w:shd w:val="solid" w:color="FFFFFF" w:fill="auto"/>
          </w:tcPr>
          <w:p w14:paraId="38D49136" w14:textId="77777777" w:rsidR="005C310B" w:rsidRPr="0095349C" w:rsidRDefault="005C310B" w:rsidP="00B02A0B">
            <w:pPr>
              <w:pStyle w:val="TAC"/>
              <w:rPr>
                <w:sz w:val="16"/>
                <w:szCs w:val="16"/>
              </w:rPr>
            </w:pPr>
            <w:r w:rsidRPr="0095349C">
              <w:rPr>
                <w:sz w:val="16"/>
                <w:szCs w:val="16"/>
              </w:rPr>
              <w:t>16.4.0</w:t>
            </w:r>
          </w:p>
        </w:tc>
      </w:tr>
      <w:tr w:rsidR="005C310B" w:rsidRPr="00B02A0B" w14:paraId="78878175" w14:textId="77777777" w:rsidTr="00B02A0B">
        <w:tc>
          <w:tcPr>
            <w:tcW w:w="800" w:type="dxa"/>
            <w:shd w:val="solid" w:color="FFFFFF" w:fill="auto"/>
          </w:tcPr>
          <w:p w14:paraId="4BF10EF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D85B3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C2F66DA"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189A35E" w14:textId="77777777" w:rsidR="005C310B" w:rsidRPr="0095349C" w:rsidRDefault="005C310B" w:rsidP="00B02A0B">
            <w:pPr>
              <w:pStyle w:val="TAL"/>
              <w:rPr>
                <w:sz w:val="16"/>
                <w:szCs w:val="16"/>
              </w:rPr>
            </w:pPr>
            <w:r w:rsidRPr="0095349C">
              <w:rPr>
                <w:sz w:val="16"/>
                <w:szCs w:val="16"/>
              </w:rPr>
              <w:t>0146</w:t>
            </w:r>
          </w:p>
        </w:tc>
        <w:tc>
          <w:tcPr>
            <w:tcW w:w="425" w:type="dxa"/>
            <w:shd w:val="solid" w:color="FFFFFF" w:fill="auto"/>
          </w:tcPr>
          <w:p w14:paraId="584D35D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516AFF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269D8DE" w14:textId="77777777" w:rsidR="005C310B" w:rsidRPr="0095349C" w:rsidRDefault="005C310B" w:rsidP="00B02A0B">
            <w:pPr>
              <w:pStyle w:val="TAL"/>
              <w:rPr>
                <w:sz w:val="16"/>
                <w:szCs w:val="16"/>
              </w:rPr>
            </w:pPr>
            <w:r w:rsidRPr="0095349C">
              <w:rPr>
                <w:sz w:val="16"/>
                <w:szCs w:val="16"/>
              </w:rPr>
              <w:t>Functional alias – 9.2.3.3.3</w:t>
            </w:r>
          </w:p>
        </w:tc>
        <w:tc>
          <w:tcPr>
            <w:tcW w:w="708" w:type="dxa"/>
            <w:shd w:val="solid" w:color="FFFFFF" w:fill="auto"/>
          </w:tcPr>
          <w:p w14:paraId="61B1AEB0" w14:textId="77777777" w:rsidR="005C310B" w:rsidRPr="0095349C" w:rsidRDefault="005C310B" w:rsidP="00B02A0B">
            <w:pPr>
              <w:pStyle w:val="TAC"/>
              <w:rPr>
                <w:sz w:val="16"/>
                <w:szCs w:val="16"/>
              </w:rPr>
            </w:pPr>
            <w:r w:rsidRPr="0095349C">
              <w:rPr>
                <w:sz w:val="16"/>
                <w:szCs w:val="16"/>
              </w:rPr>
              <w:t>16.4.0</w:t>
            </w:r>
          </w:p>
        </w:tc>
      </w:tr>
      <w:tr w:rsidR="005C310B" w:rsidRPr="00B02A0B" w14:paraId="19FB92BF" w14:textId="77777777" w:rsidTr="00B02A0B">
        <w:tc>
          <w:tcPr>
            <w:tcW w:w="800" w:type="dxa"/>
            <w:shd w:val="solid" w:color="FFFFFF" w:fill="auto"/>
          </w:tcPr>
          <w:p w14:paraId="017E587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13D97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F8A921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2130B7F" w14:textId="77777777" w:rsidR="005C310B" w:rsidRPr="0095349C" w:rsidRDefault="005C310B" w:rsidP="00B02A0B">
            <w:pPr>
              <w:pStyle w:val="TAL"/>
              <w:rPr>
                <w:sz w:val="16"/>
                <w:szCs w:val="16"/>
              </w:rPr>
            </w:pPr>
            <w:r w:rsidRPr="0095349C">
              <w:rPr>
                <w:sz w:val="16"/>
                <w:szCs w:val="16"/>
              </w:rPr>
              <w:t>0147</w:t>
            </w:r>
          </w:p>
        </w:tc>
        <w:tc>
          <w:tcPr>
            <w:tcW w:w="425" w:type="dxa"/>
            <w:shd w:val="solid" w:color="FFFFFF" w:fill="auto"/>
          </w:tcPr>
          <w:p w14:paraId="2FACAEE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EBF7EE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3738B33" w14:textId="77777777" w:rsidR="005C310B" w:rsidRPr="0095349C" w:rsidRDefault="005C310B" w:rsidP="00B02A0B">
            <w:pPr>
              <w:pStyle w:val="TAL"/>
              <w:rPr>
                <w:sz w:val="16"/>
                <w:szCs w:val="16"/>
              </w:rPr>
            </w:pPr>
            <w:r w:rsidRPr="0095349C">
              <w:rPr>
                <w:sz w:val="16"/>
                <w:szCs w:val="16"/>
              </w:rPr>
              <w:t>Functional alias – 9.2.4.2.3</w:t>
            </w:r>
          </w:p>
        </w:tc>
        <w:tc>
          <w:tcPr>
            <w:tcW w:w="708" w:type="dxa"/>
            <w:shd w:val="solid" w:color="FFFFFF" w:fill="auto"/>
          </w:tcPr>
          <w:p w14:paraId="62B02155" w14:textId="77777777" w:rsidR="005C310B" w:rsidRPr="0095349C" w:rsidRDefault="005C310B" w:rsidP="00B02A0B">
            <w:pPr>
              <w:pStyle w:val="TAC"/>
              <w:rPr>
                <w:sz w:val="16"/>
                <w:szCs w:val="16"/>
              </w:rPr>
            </w:pPr>
            <w:r w:rsidRPr="0095349C">
              <w:rPr>
                <w:sz w:val="16"/>
                <w:szCs w:val="16"/>
              </w:rPr>
              <w:t>16.4.0</w:t>
            </w:r>
          </w:p>
        </w:tc>
      </w:tr>
      <w:tr w:rsidR="005C310B" w:rsidRPr="00B02A0B" w14:paraId="06695358" w14:textId="77777777" w:rsidTr="00B02A0B">
        <w:tc>
          <w:tcPr>
            <w:tcW w:w="800" w:type="dxa"/>
            <w:shd w:val="solid" w:color="FFFFFF" w:fill="auto"/>
          </w:tcPr>
          <w:p w14:paraId="63396D3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D1EFFC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946CB9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BFC001F" w14:textId="77777777" w:rsidR="005C310B" w:rsidRPr="0095349C" w:rsidRDefault="005C310B" w:rsidP="00B02A0B">
            <w:pPr>
              <w:pStyle w:val="TAL"/>
              <w:rPr>
                <w:sz w:val="16"/>
                <w:szCs w:val="16"/>
              </w:rPr>
            </w:pPr>
            <w:r w:rsidRPr="0095349C">
              <w:rPr>
                <w:sz w:val="16"/>
                <w:szCs w:val="16"/>
              </w:rPr>
              <w:t>0148</w:t>
            </w:r>
          </w:p>
        </w:tc>
        <w:tc>
          <w:tcPr>
            <w:tcW w:w="425" w:type="dxa"/>
            <w:shd w:val="solid" w:color="FFFFFF" w:fill="auto"/>
          </w:tcPr>
          <w:p w14:paraId="1D9D7091" w14:textId="77777777" w:rsidR="005C310B" w:rsidRPr="0095349C" w:rsidRDefault="005C310B" w:rsidP="00B02A0B">
            <w:pPr>
              <w:pStyle w:val="TAR"/>
              <w:rPr>
                <w:sz w:val="16"/>
                <w:szCs w:val="16"/>
              </w:rPr>
            </w:pPr>
          </w:p>
        </w:tc>
        <w:tc>
          <w:tcPr>
            <w:tcW w:w="425" w:type="dxa"/>
            <w:shd w:val="solid" w:color="FFFFFF" w:fill="auto"/>
          </w:tcPr>
          <w:p w14:paraId="3BF4333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5D4B80" w14:textId="77777777" w:rsidR="005C310B" w:rsidRPr="0095349C" w:rsidRDefault="005C310B" w:rsidP="00B02A0B">
            <w:pPr>
              <w:pStyle w:val="TAL"/>
              <w:rPr>
                <w:sz w:val="16"/>
                <w:szCs w:val="16"/>
              </w:rPr>
            </w:pPr>
            <w:r w:rsidRPr="0095349C">
              <w:rPr>
                <w:sz w:val="16"/>
                <w:szCs w:val="16"/>
              </w:rPr>
              <w:t>Functional alias – 9.2.4.3.3</w:t>
            </w:r>
          </w:p>
        </w:tc>
        <w:tc>
          <w:tcPr>
            <w:tcW w:w="708" w:type="dxa"/>
            <w:shd w:val="solid" w:color="FFFFFF" w:fill="auto"/>
          </w:tcPr>
          <w:p w14:paraId="70263FC5" w14:textId="77777777" w:rsidR="005C310B" w:rsidRPr="0095349C" w:rsidRDefault="005C310B" w:rsidP="00B02A0B">
            <w:pPr>
              <w:pStyle w:val="TAC"/>
              <w:rPr>
                <w:sz w:val="16"/>
                <w:szCs w:val="16"/>
              </w:rPr>
            </w:pPr>
            <w:r w:rsidRPr="0095349C">
              <w:rPr>
                <w:sz w:val="16"/>
                <w:szCs w:val="16"/>
              </w:rPr>
              <w:t>16.4.0</w:t>
            </w:r>
          </w:p>
        </w:tc>
      </w:tr>
      <w:tr w:rsidR="005C310B" w:rsidRPr="00B02A0B" w14:paraId="52B330FA" w14:textId="77777777" w:rsidTr="00B02A0B">
        <w:tc>
          <w:tcPr>
            <w:tcW w:w="800" w:type="dxa"/>
            <w:shd w:val="solid" w:color="FFFFFF" w:fill="auto"/>
          </w:tcPr>
          <w:p w14:paraId="11AF044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44D3B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79FF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45CF34" w14:textId="77777777" w:rsidR="005C310B" w:rsidRPr="0095349C" w:rsidRDefault="005C310B" w:rsidP="00B02A0B">
            <w:pPr>
              <w:pStyle w:val="TAL"/>
              <w:rPr>
                <w:sz w:val="16"/>
                <w:szCs w:val="16"/>
              </w:rPr>
            </w:pPr>
            <w:r w:rsidRPr="0095349C">
              <w:rPr>
                <w:sz w:val="16"/>
                <w:szCs w:val="16"/>
              </w:rPr>
              <w:t>0149</w:t>
            </w:r>
          </w:p>
        </w:tc>
        <w:tc>
          <w:tcPr>
            <w:tcW w:w="425" w:type="dxa"/>
            <w:shd w:val="solid" w:color="FFFFFF" w:fill="auto"/>
          </w:tcPr>
          <w:p w14:paraId="152ACE8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41628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56D1D26" w14:textId="77777777" w:rsidR="005C310B" w:rsidRPr="0095349C" w:rsidRDefault="005C310B" w:rsidP="00B02A0B">
            <w:pPr>
              <w:pStyle w:val="TAL"/>
              <w:rPr>
                <w:sz w:val="16"/>
                <w:szCs w:val="16"/>
              </w:rPr>
            </w:pPr>
            <w:r w:rsidRPr="0095349C">
              <w:rPr>
                <w:sz w:val="16"/>
                <w:szCs w:val="16"/>
              </w:rPr>
              <w:t>Functional alias – 9.2.5.1.1</w:t>
            </w:r>
          </w:p>
        </w:tc>
        <w:tc>
          <w:tcPr>
            <w:tcW w:w="708" w:type="dxa"/>
            <w:shd w:val="solid" w:color="FFFFFF" w:fill="auto"/>
          </w:tcPr>
          <w:p w14:paraId="36040150" w14:textId="77777777" w:rsidR="005C310B" w:rsidRPr="0095349C" w:rsidRDefault="005C310B" w:rsidP="00B02A0B">
            <w:pPr>
              <w:pStyle w:val="TAC"/>
              <w:rPr>
                <w:sz w:val="16"/>
                <w:szCs w:val="16"/>
              </w:rPr>
            </w:pPr>
            <w:r w:rsidRPr="0095349C">
              <w:rPr>
                <w:sz w:val="16"/>
                <w:szCs w:val="16"/>
              </w:rPr>
              <w:t>16.4.0</w:t>
            </w:r>
          </w:p>
        </w:tc>
      </w:tr>
      <w:tr w:rsidR="005C310B" w:rsidRPr="00B02A0B" w14:paraId="2EC4CCF4" w14:textId="77777777" w:rsidTr="00B02A0B">
        <w:tc>
          <w:tcPr>
            <w:tcW w:w="800" w:type="dxa"/>
            <w:shd w:val="solid" w:color="FFFFFF" w:fill="auto"/>
          </w:tcPr>
          <w:p w14:paraId="3F6ADB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178B68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FE7F3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62CFE6" w14:textId="77777777" w:rsidR="005C310B" w:rsidRPr="0095349C" w:rsidRDefault="005C310B" w:rsidP="00B02A0B">
            <w:pPr>
              <w:pStyle w:val="TAL"/>
              <w:rPr>
                <w:sz w:val="16"/>
                <w:szCs w:val="16"/>
              </w:rPr>
            </w:pPr>
            <w:r w:rsidRPr="0095349C">
              <w:rPr>
                <w:sz w:val="16"/>
                <w:szCs w:val="16"/>
              </w:rPr>
              <w:t>0150</w:t>
            </w:r>
          </w:p>
        </w:tc>
        <w:tc>
          <w:tcPr>
            <w:tcW w:w="425" w:type="dxa"/>
            <w:shd w:val="solid" w:color="FFFFFF" w:fill="auto"/>
          </w:tcPr>
          <w:p w14:paraId="6DCE800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11BFF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FE4EA9" w14:textId="77777777" w:rsidR="005C310B" w:rsidRPr="0095349C" w:rsidRDefault="005C310B" w:rsidP="00B02A0B">
            <w:pPr>
              <w:pStyle w:val="TAL"/>
              <w:rPr>
                <w:sz w:val="16"/>
                <w:szCs w:val="16"/>
              </w:rPr>
            </w:pPr>
            <w:r w:rsidRPr="0095349C">
              <w:rPr>
                <w:sz w:val="16"/>
                <w:szCs w:val="16"/>
              </w:rPr>
              <w:t>Functional alias – 9.2.5.2.1.1</w:t>
            </w:r>
          </w:p>
        </w:tc>
        <w:tc>
          <w:tcPr>
            <w:tcW w:w="708" w:type="dxa"/>
            <w:shd w:val="solid" w:color="FFFFFF" w:fill="auto"/>
          </w:tcPr>
          <w:p w14:paraId="641C5A65" w14:textId="77777777" w:rsidR="005C310B" w:rsidRPr="0095349C" w:rsidRDefault="005C310B" w:rsidP="00B02A0B">
            <w:pPr>
              <w:pStyle w:val="TAC"/>
              <w:rPr>
                <w:sz w:val="16"/>
                <w:szCs w:val="16"/>
              </w:rPr>
            </w:pPr>
            <w:r w:rsidRPr="0095349C">
              <w:rPr>
                <w:sz w:val="16"/>
                <w:szCs w:val="16"/>
              </w:rPr>
              <w:t>16.4.0</w:t>
            </w:r>
          </w:p>
        </w:tc>
      </w:tr>
      <w:tr w:rsidR="005C310B" w:rsidRPr="00B02A0B" w14:paraId="5836962C" w14:textId="77777777" w:rsidTr="00B02A0B">
        <w:tc>
          <w:tcPr>
            <w:tcW w:w="800" w:type="dxa"/>
            <w:shd w:val="solid" w:color="FFFFFF" w:fill="auto"/>
          </w:tcPr>
          <w:p w14:paraId="4EF774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FED4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D7E169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935138B" w14:textId="77777777" w:rsidR="005C310B" w:rsidRPr="0095349C" w:rsidRDefault="005C310B" w:rsidP="00B02A0B">
            <w:pPr>
              <w:pStyle w:val="TAL"/>
              <w:rPr>
                <w:sz w:val="16"/>
                <w:szCs w:val="16"/>
              </w:rPr>
            </w:pPr>
            <w:r w:rsidRPr="0095349C">
              <w:rPr>
                <w:sz w:val="16"/>
                <w:szCs w:val="16"/>
              </w:rPr>
              <w:t>0151</w:t>
            </w:r>
          </w:p>
        </w:tc>
        <w:tc>
          <w:tcPr>
            <w:tcW w:w="425" w:type="dxa"/>
            <w:shd w:val="solid" w:color="FFFFFF" w:fill="auto"/>
          </w:tcPr>
          <w:p w14:paraId="143B84E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A67523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8CAB557" w14:textId="77777777" w:rsidR="005C310B" w:rsidRPr="0095349C" w:rsidRDefault="005C310B" w:rsidP="00B02A0B">
            <w:pPr>
              <w:pStyle w:val="TAL"/>
              <w:rPr>
                <w:sz w:val="16"/>
                <w:szCs w:val="16"/>
              </w:rPr>
            </w:pPr>
            <w:r w:rsidRPr="0095349C">
              <w:rPr>
                <w:sz w:val="16"/>
                <w:szCs w:val="16"/>
              </w:rPr>
              <w:t>Functional alias – 9.2.5.3.1.1</w:t>
            </w:r>
          </w:p>
        </w:tc>
        <w:tc>
          <w:tcPr>
            <w:tcW w:w="708" w:type="dxa"/>
            <w:shd w:val="solid" w:color="FFFFFF" w:fill="auto"/>
          </w:tcPr>
          <w:p w14:paraId="139BB9E1" w14:textId="77777777" w:rsidR="005C310B" w:rsidRPr="0095349C" w:rsidRDefault="005C310B" w:rsidP="00B02A0B">
            <w:pPr>
              <w:pStyle w:val="TAC"/>
              <w:rPr>
                <w:sz w:val="16"/>
                <w:szCs w:val="16"/>
              </w:rPr>
            </w:pPr>
            <w:r w:rsidRPr="0095349C">
              <w:rPr>
                <w:sz w:val="16"/>
                <w:szCs w:val="16"/>
              </w:rPr>
              <w:t>16.4.0</w:t>
            </w:r>
          </w:p>
        </w:tc>
      </w:tr>
      <w:tr w:rsidR="005C310B" w:rsidRPr="00B02A0B" w14:paraId="357B2FD4" w14:textId="77777777" w:rsidTr="00B02A0B">
        <w:tc>
          <w:tcPr>
            <w:tcW w:w="800" w:type="dxa"/>
            <w:shd w:val="solid" w:color="FFFFFF" w:fill="auto"/>
          </w:tcPr>
          <w:p w14:paraId="412C00F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02E85B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CC59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1928127" w14:textId="77777777" w:rsidR="005C310B" w:rsidRPr="0095349C" w:rsidRDefault="005C310B" w:rsidP="00B02A0B">
            <w:pPr>
              <w:pStyle w:val="TAL"/>
              <w:rPr>
                <w:sz w:val="16"/>
                <w:szCs w:val="16"/>
              </w:rPr>
            </w:pPr>
            <w:r w:rsidRPr="0095349C">
              <w:rPr>
                <w:sz w:val="16"/>
                <w:szCs w:val="16"/>
              </w:rPr>
              <w:t>0152</w:t>
            </w:r>
          </w:p>
        </w:tc>
        <w:tc>
          <w:tcPr>
            <w:tcW w:w="425" w:type="dxa"/>
            <w:shd w:val="solid" w:color="FFFFFF" w:fill="auto"/>
          </w:tcPr>
          <w:p w14:paraId="1C71A67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0BC8E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227C73A" w14:textId="77777777" w:rsidR="005C310B" w:rsidRPr="0095349C" w:rsidRDefault="005C310B" w:rsidP="00B02A0B">
            <w:pPr>
              <w:pStyle w:val="TAL"/>
              <w:rPr>
                <w:sz w:val="16"/>
                <w:szCs w:val="16"/>
              </w:rPr>
            </w:pPr>
            <w:r w:rsidRPr="0095349C">
              <w:rPr>
                <w:sz w:val="16"/>
                <w:szCs w:val="16"/>
              </w:rPr>
              <w:t>Functional alias – 10.2.4.2.1</w:t>
            </w:r>
          </w:p>
        </w:tc>
        <w:tc>
          <w:tcPr>
            <w:tcW w:w="708" w:type="dxa"/>
            <w:shd w:val="solid" w:color="FFFFFF" w:fill="auto"/>
          </w:tcPr>
          <w:p w14:paraId="1B12A61C" w14:textId="77777777" w:rsidR="005C310B" w:rsidRPr="0095349C" w:rsidRDefault="005C310B" w:rsidP="00B02A0B">
            <w:pPr>
              <w:pStyle w:val="TAC"/>
              <w:rPr>
                <w:sz w:val="16"/>
                <w:szCs w:val="16"/>
              </w:rPr>
            </w:pPr>
            <w:r w:rsidRPr="0095349C">
              <w:rPr>
                <w:sz w:val="16"/>
                <w:szCs w:val="16"/>
              </w:rPr>
              <w:t>16.4.0</w:t>
            </w:r>
          </w:p>
        </w:tc>
      </w:tr>
      <w:tr w:rsidR="005C310B" w:rsidRPr="00B02A0B" w14:paraId="37C9607C" w14:textId="77777777" w:rsidTr="00B02A0B">
        <w:tc>
          <w:tcPr>
            <w:tcW w:w="800" w:type="dxa"/>
            <w:shd w:val="solid" w:color="FFFFFF" w:fill="auto"/>
          </w:tcPr>
          <w:p w14:paraId="51E69F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848FC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8CF38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1665B67" w14:textId="77777777" w:rsidR="005C310B" w:rsidRPr="0095349C" w:rsidRDefault="005C310B" w:rsidP="00B02A0B">
            <w:pPr>
              <w:pStyle w:val="TAL"/>
              <w:rPr>
                <w:sz w:val="16"/>
                <w:szCs w:val="16"/>
              </w:rPr>
            </w:pPr>
            <w:r w:rsidRPr="0095349C">
              <w:rPr>
                <w:sz w:val="16"/>
                <w:szCs w:val="16"/>
              </w:rPr>
              <w:t>0153</w:t>
            </w:r>
          </w:p>
        </w:tc>
        <w:tc>
          <w:tcPr>
            <w:tcW w:w="425" w:type="dxa"/>
            <w:shd w:val="solid" w:color="FFFFFF" w:fill="auto"/>
          </w:tcPr>
          <w:p w14:paraId="2ECD597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6EDAB9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DC30F2" w14:textId="77777777" w:rsidR="005C310B" w:rsidRPr="0095349C" w:rsidRDefault="005C310B" w:rsidP="00B02A0B">
            <w:pPr>
              <w:pStyle w:val="TAL"/>
              <w:rPr>
                <w:sz w:val="16"/>
                <w:szCs w:val="16"/>
              </w:rPr>
            </w:pPr>
            <w:r w:rsidRPr="0095349C">
              <w:rPr>
                <w:sz w:val="16"/>
                <w:szCs w:val="16"/>
              </w:rPr>
              <w:t>Functional alias – 10.2.4.3.1</w:t>
            </w:r>
          </w:p>
        </w:tc>
        <w:tc>
          <w:tcPr>
            <w:tcW w:w="708" w:type="dxa"/>
            <w:shd w:val="solid" w:color="FFFFFF" w:fill="auto"/>
          </w:tcPr>
          <w:p w14:paraId="384E8822" w14:textId="77777777" w:rsidR="005C310B" w:rsidRPr="0095349C" w:rsidRDefault="005C310B" w:rsidP="00B02A0B">
            <w:pPr>
              <w:pStyle w:val="TAC"/>
              <w:rPr>
                <w:sz w:val="16"/>
                <w:szCs w:val="16"/>
              </w:rPr>
            </w:pPr>
            <w:r w:rsidRPr="0095349C">
              <w:rPr>
                <w:sz w:val="16"/>
                <w:szCs w:val="16"/>
              </w:rPr>
              <w:t>16.4.0</w:t>
            </w:r>
          </w:p>
        </w:tc>
      </w:tr>
      <w:tr w:rsidR="005C310B" w:rsidRPr="00B02A0B" w14:paraId="31977CE9" w14:textId="77777777" w:rsidTr="00B02A0B">
        <w:tc>
          <w:tcPr>
            <w:tcW w:w="800" w:type="dxa"/>
            <w:shd w:val="solid" w:color="FFFFFF" w:fill="auto"/>
          </w:tcPr>
          <w:p w14:paraId="4387509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92C49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2FF9796"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26752B2" w14:textId="77777777" w:rsidR="005C310B" w:rsidRPr="0095349C" w:rsidRDefault="005C310B" w:rsidP="00B02A0B">
            <w:pPr>
              <w:pStyle w:val="TAL"/>
              <w:rPr>
                <w:sz w:val="16"/>
                <w:szCs w:val="16"/>
              </w:rPr>
            </w:pPr>
            <w:r w:rsidRPr="0095349C">
              <w:rPr>
                <w:sz w:val="16"/>
                <w:szCs w:val="16"/>
              </w:rPr>
              <w:t>0154</w:t>
            </w:r>
          </w:p>
        </w:tc>
        <w:tc>
          <w:tcPr>
            <w:tcW w:w="425" w:type="dxa"/>
            <w:shd w:val="solid" w:color="FFFFFF" w:fill="auto"/>
          </w:tcPr>
          <w:p w14:paraId="60DC649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20B93E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34D9DC" w14:textId="77777777" w:rsidR="005C310B" w:rsidRPr="0095349C" w:rsidRDefault="005C310B" w:rsidP="00B02A0B">
            <w:pPr>
              <w:pStyle w:val="TAL"/>
              <w:rPr>
                <w:sz w:val="16"/>
                <w:szCs w:val="16"/>
              </w:rPr>
            </w:pPr>
            <w:r w:rsidRPr="0095349C">
              <w:rPr>
                <w:sz w:val="16"/>
                <w:szCs w:val="16"/>
              </w:rPr>
              <w:t>Functional alias – 10.2.5.2.3</w:t>
            </w:r>
          </w:p>
        </w:tc>
        <w:tc>
          <w:tcPr>
            <w:tcW w:w="708" w:type="dxa"/>
            <w:shd w:val="solid" w:color="FFFFFF" w:fill="auto"/>
          </w:tcPr>
          <w:p w14:paraId="33968C77" w14:textId="77777777" w:rsidR="005C310B" w:rsidRPr="0095349C" w:rsidRDefault="005C310B" w:rsidP="00B02A0B">
            <w:pPr>
              <w:pStyle w:val="TAC"/>
              <w:rPr>
                <w:sz w:val="16"/>
                <w:szCs w:val="16"/>
              </w:rPr>
            </w:pPr>
            <w:r w:rsidRPr="0095349C">
              <w:rPr>
                <w:sz w:val="16"/>
                <w:szCs w:val="16"/>
              </w:rPr>
              <w:t>16.4.0</w:t>
            </w:r>
          </w:p>
        </w:tc>
      </w:tr>
      <w:tr w:rsidR="005C310B" w:rsidRPr="00B02A0B" w14:paraId="2FAFF69D" w14:textId="77777777" w:rsidTr="00B02A0B">
        <w:tc>
          <w:tcPr>
            <w:tcW w:w="800" w:type="dxa"/>
            <w:shd w:val="solid" w:color="FFFFFF" w:fill="auto"/>
          </w:tcPr>
          <w:p w14:paraId="1B9FBBA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EEDA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47CCA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C8215A7" w14:textId="77777777" w:rsidR="005C310B" w:rsidRPr="0095349C" w:rsidRDefault="005C310B" w:rsidP="00B02A0B">
            <w:pPr>
              <w:pStyle w:val="TAL"/>
              <w:rPr>
                <w:sz w:val="16"/>
                <w:szCs w:val="16"/>
              </w:rPr>
            </w:pPr>
            <w:r w:rsidRPr="0095349C">
              <w:rPr>
                <w:sz w:val="16"/>
                <w:szCs w:val="16"/>
              </w:rPr>
              <w:t>0155</w:t>
            </w:r>
          </w:p>
        </w:tc>
        <w:tc>
          <w:tcPr>
            <w:tcW w:w="425" w:type="dxa"/>
            <w:shd w:val="solid" w:color="FFFFFF" w:fill="auto"/>
          </w:tcPr>
          <w:p w14:paraId="3585875A" w14:textId="77777777" w:rsidR="005C310B" w:rsidRPr="0095349C" w:rsidRDefault="005C310B" w:rsidP="00B02A0B">
            <w:pPr>
              <w:pStyle w:val="TAR"/>
              <w:rPr>
                <w:sz w:val="16"/>
                <w:szCs w:val="16"/>
              </w:rPr>
            </w:pPr>
          </w:p>
        </w:tc>
        <w:tc>
          <w:tcPr>
            <w:tcW w:w="425" w:type="dxa"/>
            <w:shd w:val="solid" w:color="FFFFFF" w:fill="auto"/>
          </w:tcPr>
          <w:p w14:paraId="5EA65FC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FB6796B" w14:textId="77777777" w:rsidR="005C310B" w:rsidRPr="0095349C" w:rsidRDefault="005C310B" w:rsidP="00B02A0B">
            <w:pPr>
              <w:pStyle w:val="TAL"/>
              <w:rPr>
                <w:sz w:val="16"/>
                <w:szCs w:val="16"/>
              </w:rPr>
            </w:pPr>
            <w:r w:rsidRPr="0095349C">
              <w:rPr>
                <w:sz w:val="16"/>
                <w:szCs w:val="16"/>
              </w:rPr>
              <w:t>Functional alias – 10.2.5.2.4</w:t>
            </w:r>
          </w:p>
        </w:tc>
        <w:tc>
          <w:tcPr>
            <w:tcW w:w="708" w:type="dxa"/>
            <w:shd w:val="solid" w:color="FFFFFF" w:fill="auto"/>
          </w:tcPr>
          <w:p w14:paraId="065CC2F5" w14:textId="77777777" w:rsidR="005C310B" w:rsidRPr="0095349C" w:rsidRDefault="005C310B" w:rsidP="00B02A0B">
            <w:pPr>
              <w:pStyle w:val="TAC"/>
              <w:rPr>
                <w:sz w:val="16"/>
                <w:szCs w:val="16"/>
              </w:rPr>
            </w:pPr>
            <w:r w:rsidRPr="0095349C">
              <w:rPr>
                <w:sz w:val="16"/>
                <w:szCs w:val="16"/>
              </w:rPr>
              <w:t>16.4.0</w:t>
            </w:r>
          </w:p>
        </w:tc>
      </w:tr>
      <w:tr w:rsidR="005C310B" w:rsidRPr="00B02A0B" w14:paraId="5CFA37DB" w14:textId="77777777" w:rsidTr="00B02A0B">
        <w:tc>
          <w:tcPr>
            <w:tcW w:w="800" w:type="dxa"/>
            <w:shd w:val="solid" w:color="FFFFFF" w:fill="auto"/>
          </w:tcPr>
          <w:p w14:paraId="0C94B51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FF2D9F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2A19B1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6EB69" w14:textId="77777777" w:rsidR="005C310B" w:rsidRPr="0095349C" w:rsidRDefault="005C310B" w:rsidP="00B02A0B">
            <w:pPr>
              <w:pStyle w:val="TAL"/>
              <w:rPr>
                <w:sz w:val="16"/>
                <w:szCs w:val="16"/>
              </w:rPr>
            </w:pPr>
            <w:r w:rsidRPr="0095349C">
              <w:rPr>
                <w:sz w:val="16"/>
                <w:szCs w:val="16"/>
              </w:rPr>
              <w:t>0156</w:t>
            </w:r>
          </w:p>
        </w:tc>
        <w:tc>
          <w:tcPr>
            <w:tcW w:w="425" w:type="dxa"/>
            <w:shd w:val="solid" w:color="FFFFFF" w:fill="auto"/>
          </w:tcPr>
          <w:p w14:paraId="26420E3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28EDA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03157E2" w14:textId="77777777" w:rsidR="005C310B" w:rsidRPr="0095349C" w:rsidRDefault="005C310B" w:rsidP="00B02A0B">
            <w:pPr>
              <w:pStyle w:val="TAL"/>
              <w:rPr>
                <w:sz w:val="16"/>
                <w:szCs w:val="16"/>
              </w:rPr>
            </w:pPr>
            <w:r w:rsidRPr="0095349C">
              <w:rPr>
                <w:sz w:val="16"/>
                <w:szCs w:val="16"/>
              </w:rPr>
              <w:t>Functional alias – 10.2.5.3.3</w:t>
            </w:r>
          </w:p>
        </w:tc>
        <w:tc>
          <w:tcPr>
            <w:tcW w:w="708" w:type="dxa"/>
            <w:shd w:val="solid" w:color="FFFFFF" w:fill="auto"/>
          </w:tcPr>
          <w:p w14:paraId="300578DB" w14:textId="77777777" w:rsidR="005C310B" w:rsidRPr="0095349C" w:rsidRDefault="005C310B" w:rsidP="00B02A0B">
            <w:pPr>
              <w:pStyle w:val="TAC"/>
              <w:rPr>
                <w:sz w:val="16"/>
                <w:szCs w:val="16"/>
              </w:rPr>
            </w:pPr>
            <w:r w:rsidRPr="0095349C">
              <w:rPr>
                <w:sz w:val="16"/>
                <w:szCs w:val="16"/>
              </w:rPr>
              <w:t>16.4.0</w:t>
            </w:r>
          </w:p>
        </w:tc>
      </w:tr>
      <w:tr w:rsidR="005C310B" w:rsidRPr="00B02A0B" w14:paraId="41FECC44" w14:textId="77777777" w:rsidTr="00B02A0B">
        <w:tc>
          <w:tcPr>
            <w:tcW w:w="800" w:type="dxa"/>
            <w:shd w:val="solid" w:color="FFFFFF" w:fill="auto"/>
          </w:tcPr>
          <w:p w14:paraId="063DC5A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D412C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E1FD5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1D025" w14:textId="77777777" w:rsidR="005C310B" w:rsidRPr="0095349C" w:rsidRDefault="005C310B" w:rsidP="00B02A0B">
            <w:pPr>
              <w:pStyle w:val="TAL"/>
              <w:rPr>
                <w:sz w:val="16"/>
                <w:szCs w:val="16"/>
              </w:rPr>
            </w:pPr>
            <w:r w:rsidRPr="0095349C">
              <w:rPr>
                <w:sz w:val="16"/>
                <w:szCs w:val="16"/>
              </w:rPr>
              <w:t>0157</w:t>
            </w:r>
          </w:p>
        </w:tc>
        <w:tc>
          <w:tcPr>
            <w:tcW w:w="425" w:type="dxa"/>
            <w:shd w:val="solid" w:color="FFFFFF" w:fill="auto"/>
          </w:tcPr>
          <w:p w14:paraId="625B02D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88E56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D6289E" w14:textId="77777777" w:rsidR="005C310B" w:rsidRPr="0095349C" w:rsidRDefault="005C310B" w:rsidP="00B02A0B">
            <w:pPr>
              <w:pStyle w:val="TAL"/>
              <w:rPr>
                <w:sz w:val="16"/>
                <w:szCs w:val="16"/>
              </w:rPr>
            </w:pPr>
            <w:r w:rsidRPr="0095349C">
              <w:rPr>
                <w:sz w:val="16"/>
                <w:szCs w:val="16"/>
              </w:rPr>
              <w:t>Functional alias – 16.2.1.1</w:t>
            </w:r>
          </w:p>
        </w:tc>
        <w:tc>
          <w:tcPr>
            <w:tcW w:w="708" w:type="dxa"/>
            <w:shd w:val="solid" w:color="FFFFFF" w:fill="auto"/>
          </w:tcPr>
          <w:p w14:paraId="30E0FAB5" w14:textId="77777777" w:rsidR="005C310B" w:rsidRPr="0095349C" w:rsidRDefault="005C310B" w:rsidP="00B02A0B">
            <w:pPr>
              <w:pStyle w:val="TAC"/>
              <w:rPr>
                <w:sz w:val="16"/>
                <w:szCs w:val="16"/>
              </w:rPr>
            </w:pPr>
            <w:r w:rsidRPr="0095349C">
              <w:rPr>
                <w:sz w:val="16"/>
                <w:szCs w:val="16"/>
              </w:rPr>
              <w:t>16.4.0</w:t>
            </w:r>
          </w:p>
        </w:tc>
      </w:tr>
      <w:tr w:rsidR="005C310B" w:rsidRPr="00B02A0B" w14:paraId="2F8E7475" w14:textId="77777777" w:rsidTr="00B02A0B">
        <w:tc>
          <w:tcPr>
            <w:tcW w:w="800" w:type="dxa"/>
            <w:shd w:val="solid" w:color="FFFFFF" w:fill="auto"/>
          </w:tcPr>
          <w:p w14:paraId="66EF36B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13583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2CC76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FEA401D" w14:textId="77777777" w:rsidR="005C310B" w:rsidRPr="0095349C" w:rsidRDefault="005C310B" w:rsidP="00B02A0B">
            <w:pPr>
              <w:pStyle w:val="TAL"/>
              <w:rPr>
                <w:sz w:val="16"/>
                <w:szCs w:val="16"/>
              </w:rPr>
            </w:pPr>
            <w:r w:rsidRPr="0095349C">
              <w:rPr>
                <w:sz w:val="16"/>
                <w:szCs w:val="16"/>
              </w:rPr>
              <w:t>0158</w:t>
            </w:r>
          </w:p>
        </w:tc>
        <w:tc>
          <w:tcPr>
            <w:tcW w:w="425" w:type="dxa"/>
            <w:shd w:val="solid" w:color="FFFFFF" w:fill="auto"/>
          </w:tcPr>
          <w:p w14:paraId="18AA81E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045A3C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AA8D99D" w14:textId="77777777" w:rsidR="005C310B" w:rsidRPr="0095349C" w:rsidRDefault="005C310B" w:rsidP="00B02A0B">
            <w:pPr>
              <w:pStyle w:val="TAL"/>
              <w:rPr>
                <w:sz w:val="16"/>
                <w:szCs w:val="16"/>
              </w:rPr>
            </w:pPr>
            <w:r w:rsidRPr="0095349C">
              <w:rPr>
                <w:sz w:val="16"/>
                <w:szCs w:val="16"/>
              </w:rPr>
              <w:t>Functional alias – 16.2.1.2</w:t>
            </w:r>
          </w:p>
        </w:tc>
        <w:tc>
          <w:tcPr>
            <w:tcW w:w="708" w:type="dxa"/>
            <w:shd w:val="solid" w:color="FFFFFF" w:fill="auto"/>
          </w:tcPr>
          <w:p w14:paraId="6AB15172" w14:textId="77777777" w:rsidR="005C310B" w:rsidRPr="0095349C" w:rsidRDefault="005C310B" w:rsidP="00B02A0B">
            <w:pPr>
              <w:pStyle w:val="TAC"/>
              <w:rPr>
                <w:sz w:val="16"/>
                <w:szCs w:val="16"/>
              </w:rPr>
            </w:pPr>
            <w:r w:rsidRPr="0095349C">
              <w:rPr>
                <w:sz w:val="16"/>
                <w:szCs w:val="16"/>
              </w:rPr>
              <w:t>16.4.0</w:t>
            </w:r>
          </w:p>
        </w:tc>
      </w:tr>
      <w:tr w:rsidR="005C310B" w:rsidRPr="00B02A0B" w14:paraId="2D6EA625" w14:textId="77777777" w:rsidTr="00B02A0B">
        <w:tc>
          <w:tcPr>
            <w:tcW w:w="800" w:type="dxa"/>
            <w:shd w:val="solid" w:color="FFFFFF" w:fill="auto"/>
          </w:tcPr>
          <w:p w14:paraId="0716718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30D93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AE4025D"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83B82F3" w14:textId="77777777" w:rsidR="005C310B" w:rsidRPr="0095349C" w:rsidRDefault="005C310B" w:rsidP="00B02A0B">
            <w:pPr>
              <w:pStyle w:val="TAL"/>
              <w:rPr>
                <w:sz w:val="16"/>
                <w:szCs w:val="16"/>
              </w:rPr>
            </w:pPr>
            <w:r w:rsidRPr="0095349C">
              <w:rPr>
                <w:sz w:val="16"/>
                <w:szCs w:val="16"/>
              </w:rPr>
              <w:t>0159</w:t>
            </w:r>
          </w:p>
        </w:tc>
        <w:tc>
          <w:tcPr>
            <w:tcW w:w="425" w:type="dxa"/>
            <w:shd w:val="solid" w:color="FFFFFF" w:fill="auto"/>
          </w:tcPr>
          <w:p w14:paraId="7E1B9AF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14C4C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CDF869" w14:textId="77777777" w:rsidR="005C310B" w:rsidRPr="0095349C" w:rsidRDefault="005C310B" w:rsidP="00B02A0B">
            <w:pPr>
              <w:pStyle w:val="TAL"/>
              <w:rPr>
                <w:sz w:val="16"/>
                <w:szCs w:val="16"/>
              </w:rPr>
            </w:pPr>
            <w:r w:rsidRPr="0095349C">
              <w:rPr>
                <w:sz w:val="16"/>
                <w:szCs w:val="16"/>
              </w:rPr>
              <w:t>Functional alias – 20.2.1</w:t>
            </w:r>
          </w:p>
        </w:tc>
        <w:tc>
          <w:tcPr>
            <w:tcW w:w="708" w:type="dxa"/>
            <w:shd w:val="solid" w:color="FFFFFF" w:fill="auto"/>
          </w:tcPr>
          <w:p w14:paraId="17BFA020" w14:textId="77777777" w:rsidR="005C310B" w:rsidRPr="0095349C" w:rsidRDefault="005C310B" w:rsidP="00B02A0B">
            <w:pPr>
              <w:pStyle w:val="TAC"/>
              <w:rPr>
                <w:sz w:val="16"/>
                <w:szCs w:val="16"/>
              </w:rPr>
            </w:pPr>
            <w:r w:rsidRPr="0095349C">
              <w:rPr>
                <w:sz w:val="16"/>
                <w:szCs w:val="16"/>
              </w:rPr>
              <w:t>16.4.0</w:t>
            </w:r>
          </w:p>
        </w:tc>
      </w:tr>
      <w:tr w:rsidR="005C310B" w:rsidRPr="00B02A0B" w14:paraId="1832F31A" w14:textId="77777777" w:rsidTr="00B02A0B">
        <w:tc>
          <w:tcPr>
            <w:tcW w:w="800" w:type="dxa"/>
            <w:shd w:val="solid" w:color="FFFFFF" w:fill="auto"/>
          </w:tcPr>
          <w:p w14:paraId="08E8ADF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668C0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6161A2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8F6BD9D" w14:textId="77777777" w:rsidR="005C310B" w:rsidRPr="0095349C" w:rsidRDefault="005C310B" w:rsidP="00B02A0B">
            <w:pPr>
              <w:pStyle w:val="TAL"/>
              <w:rPr>
                <w:sz w:val="16"/>
                <w:szCs w:val="16"/>
              </w:rPr>
            </w:pPr>
            <w:r w:rsidRPr="0095349C">
              <w:rPr>
                <w:sz w:val="16"/>
                <w:szCs w:val="16"/>
              </w:rPr>
              <w:t>0160</w:t>
            </w:r>
          </w:p>
        </w:tc>
        <w:tc>
          <w:tcPr>
            <w:tcW w:w="425" w:type="dxa"/>
            <w:shd w:val="solid" w:color="FFFFFF" w:fill="auto"/>
          </w:tcPr>
          <w:p w14:paraId="7CD4E947" w14:textId="77777777" w:rsidR="005C310B" w:rsidRPr="0095349C" w:rsidRDefault="005C310B" w:rsidP="00B02A0B">
            <w:pPr>
              <w:pStyle w:val="TAR"/>
              <w:rPr>
                <w:sz w:val="16"/>
                <w:szCs w:val="16"/>
              </w:rPr>
            </w:pPr>
          </w:p>
        </w:tc>
        <w:tc>
          <w:tcPr>
            <w:tcW w:w="425" w:type="dxa"/>
            <w:shd w:val="solid" w:color="FFFFFF" w:fill="auto"/>
          </w:tcPr>
          <w:p w14:paraId="0F06404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DDBF62" w14:textId="77777777" w:rsidR="005C310B" w:rsidRPr="0095349C" w:rsidRDefault="005C310B" w:rsidP="00B02A0B">
            <w:pPr>
              <w:pStyle w:val="TAL"/>
              <w:rPr>
                <w:sz w:val="16"/>
                <w:szCs w:val="16"/>
              </w:rPr>
            </w:pPr>
            <w:r w:rsidRPr="0095349C">
              <w:rPr>
                <w:sz w:val="16"/>
                <w:szCs w:val="16"/>
              </w:rPr>
              <w:t>Functional alias – 20.2.2</w:t>
            </w:r>
          </w:p>
        </w:tc>
        <w:tc>
          <w:tcPr>
            <w:tcW w:w="708" w:type="dxa"/>
            <w:shd w:val="solid" w:color="FFFFFF" w:fill="auto"/>
          </w:tcPr>
          <w:p w14:paraId="3F0404A5" w14:textId="77777777" w:rsidR="005C310B" w:rsidRPr="0095349C" w:rsidRDefault="005C310B" w:rsidP="00B02A0B">
            <w:pPr>
              <w:pStyle w:val="TAC"/>
              <w:rPr>
                <w:sz w:val="16"/>
                <w:szCs w:val="16"/>
              </w:rPr>
            </w:pPr>
            <w:r w:rsidRPr="0095349C">
              <w:rPr>
                <w:sz w:val="16"/>
                <w:szCs w:val="16"/>
              </w:rPr>
              <w:t>16.4.0</w:t>
            </w:r>
          </w:p>
        </w:tc>
      </w:tr>
      <w:tr w:rsidR="005C310B" w:rsidRPr="00B02A0B" w14:paraId="515C2E46" w14:textId="77777777" w:rsidTr="00B02A0B">
        <w:tc>
          <w:tcPr>
            <w:tcW w:w="800" w:type="dxa"/>
            <w:shd w:val="solid" w:color="FFFFFF" w:fill="auto"/>
          </w:tcPr>
          <w:p w14:paraId="75A4F90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4F2271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D22A9E"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61B9CF01" w14:textId="77777777" w:rsidR="005C310B" w:rsidRPr="0095349C" w:rsidRDefault="005C310B" w:rsidP="00B02A0B">
            <w:pPr>
              <w:pStyle w:val="TAL"/>
              <w:rPr>
                <w:sz w:val="16"/>
                <w:szCs w:val="16"/>
              </w:rPr>
            </w:pPr>
            <w:r w:rsidRPr="0095349C">
              <w:rPr>
                <w:sz w:val="16"/>
                <w:szCs w:val="16"/>
              </w:rPr>
              <w:t>0161</w:t>
            </w:r>
          </w:p>
        </w:tc>
        <w:tc>
          <w:tcPr>
            <w:tcW w:w="425" w:type="dxa"/>
            <w:shd w:val="solid" w:color="FFFFFF" w:fill="auto"/>
          </w:tcPr>
          <w:p w14:paraId="304750E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AF6705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40F168" w14:textId="77777777" w:rsidR="005C310B" w:rsidRPr="0095349C" w:rsidRDefault="005C310B" w:rsidP="00B02A0B">
            <w:pPr>
              <w:pStyle w:val="TAL"/>
              <w:rPr>
                <w:sz w:val="16"/>
                <w:szCs w:val="16"/>
              </w:rPr>
            </w:pPr>
            <w:r w:rsidRPr="0095349C">
              <w:rPr>
                <w:sz w:val="16"/>
                <w:szCs w:val="16"/>
              </w:rPr>
              <w:t>Functional alias – affiliation procedures in 8.2</w:t>
            </w:r>
          </w:p>
        </w:tc>
        <w:tc>
          <w:tcPr>
            <w:tcW w:w="708" w:type="dxa"/>
            <w:shd w:val="solid" w:color="FFFFFF" w:fill="auto"/>
          </w:tcPr>
          <w:p w14:paraId="2579EBEA" w14:textId="77777777" w:rsidR="005C310B" w:rsidRPr="0095349C" w:rsidRDefault="005C310B" w:rsidP="00B02A0B">
            <w:pPr>
              <w:pStyle w:val="TAC"/>
              <w:rPr>
                <w:sz w:val="16"/>
                <w:szCs w:val="16"/>
              </w:rPr>
            </w:pPr>
            <w:r w:rsidRPr="0095349C">
              <w:rPr>
                <w:sz w:val="16"/>
                <w:szCs w:val="16"/>
              </w:rPr>
              <w:t>16.4.0</w:t>
            </w:r>
          </w:p>
        </w:tc>
      </w:tr>
      <w:tr w:rsidR="005C310B" w:rsidRPr="00B02A0B" w14:paraId="08244CAF" w14:textId="77777777" w:rsidTr="00B02A0B">
        <w:tc>
          <w:tcPr>
            <w:tcW w:w="800" w:type="dxa"/>
            <w:shd w:val="solid" w:color="FFFFFF" w:fill="auto"/>
          </w:tcPr>
          <w:p w14:paraId="58680B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A7E857E"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D3EA38"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26CD5012" w14:textId="77777777" w:rsidR="005C310B" w:rsidRPr="0095349C" w:rsidRDefault="005C310B" w:rsidP="00B02A0B">
            <w:pPr>
              <w:pStyle w:val="TAL"/>
              <w:rPr>
                <w:sz w:val="16"/>
                <w:szCs w:val="16"/>
              </w:rPr>
            </w:pPr>
            <w:r w:rsidRPr="0095349C">
              <w:rPr>
                <w:sz w:val="16"/>
                <w:szCs w:val="16"/>
              </w:rPr>
              <w:t>0163</w:t>
            </w:r>
          </w:p>
        </w:tc>
        <w:tc>
          <w:tcPr>
            <w:tcW w:w="425" w:type="dxa"/>
            <w:shd w:val="solid" w:color="FFFFFF" w:fill="auto"/>
          </w:tcPr>
          <w:p w14:paraId="2D85815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5BF559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8439F81" w14:textId="77777777" w:rsidR="005C310B" w:rsidRPr="0095349C" w:rsidRDefault="005C310B" w:rsidP="00B02A0B">
            <w:pPr>
              <w:pStyle w:val="TAL"/>
              <w:rPr>
                <w:sz w:val="16"/>
                <w:szCs w:val="16"/>
              </w:rPr>
            </w:pPr>
            <w:r w:rsidRPr="0095349C">
              <w:rPr>
                <w:sz w:val="16"/>
                <w:szCs w:val="16"/>
              </w:rPr>
              <w:t>Functional alias – MCData Client procedures</w:t>
            </w:r>
          </w:p>
        </w:tc>
        <w:tc>
          <w:tcPr>
            <w:tcW w:w="708" w:type="dxa"/>
            <w:shd w:val="solid" w:color="FFFFFF" w:fill="auto"/>
          </w:tcPr>
          <w:p w14:paraId="654AF84B" w14:textId="77777777" w:rsidR="005C310B" w:rsidRPr="0095349C" w:rsidRDefault="005C310B" w:rsidP="00B02A0B">
            <w:pPr>
              <w:pStyle w:val="TAC"/>
              <w:rPr>
                <w:sz w:val="16"/>
                <w:szCs w:val="16"/>
              </w:rPr>
            </w:pPr>
            <w:r w:rsidRPr="0095349C">
              <w:rPr>
                <w:sz w:val="16"/>
                <w:szCs w:val="16"/>
              </w:rPr>
              <w:t>16.4.0</w:t>
            </w:r>
          </w:p>
        </w:tc>
      </w:tr>
      <w:tr w:rsidR="005C310B" w:rsidRPr="00B02A0B" w14:paraId="3454E235" w14:textId="77777777" w:rsidTr="00B02A0B">
        <w:tc>
          <w:tcPr>
            <w:tcW w:w="800" w:type="dxa"/>
            <w:shd w:val="solid" w:color="FFFFFF" w:fill="auto"/>
          </w:tcPr>
          <w:p w14:paraId="739E9D9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1025F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18D172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CBCE86A" w14:textId="77777777" w:rsidR="005C310B" w:rsidRPr="0095349C" w:rsidRDefault="005C310B" w:rsidP="00B02A0B">
            <w:pPr>
              <w:pStyle w:val="TAL"/>
              <w:rPr>
                <w:sz w:val="16"/>
                <w:szCs w:val="16"/>
              </w:rPr>
            </w:pPr>
            <w:r w:rsidRPr="0095349C">
              <w:rPr>
                <w:sz w:val="16"/>
                <w:szCs w:val="16"/>
              </w:rPr>
              <w:t>0164</w:t>
            </w:r>
          </w:p>
        </w:tc>
        <w:tc>
          <w:tcPr>
            <w:tcW w:w="425" w:type="dxa"/>
            <w:shd w:val="solid" w:color="FFFFFF" w:fill="auto"/>
          </w:tcPr>
          <w:p w14:paraId="462CF0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50FFE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9FA4D7" w14:textId="77777777" w:rsidR="005C310B" w:rsidRPr="0095349C" w:rsidRDefault="005C310B" w:rsidP="00B02A0B">
            <w:pPr>
              <w:pStyle w:val="TAL"/>
              <w:rPr>
                <w:sz w:val="16"/>
                <w:szCs w:val="16"/>
              </w:rPr>
            </w:pPr>
            <w:r w:rsidRPr="0095349C">
              <w:rPr>
                <w:sz w:val="16"/>
                <w:szCs w:val="16"/>
              </w:rPr>
              <w:t>Functional Alias – MCData Server procedures</w:t>
            </w:r>
          </w:p>
        </w:tc>
        <w:tc>
          <w:tcPr>
            <w:tcW w:w="708" w:type="dxa"/>
            <w:shd w:val="solid" w:color="FFFFFF" w:fill="auto"/>
          </w:tcPr>
          <w:p w14:paraId="34838367" w14:textId="77777777" w:rsidR="005C310B" w:rsidRPr="0095349C" w:rsidRDefault="005C310B" w:rsidP="00B02A0B">
            <w:pPr>
              <w:pStyle w:val="TAC"/>
              <w:rPr>
                <w:sz w:val="16"/>
                <w:szCs w:val="16"/>
              </w:rPr>
            </w:pPr>
            <w:r w:rsidRPr="0095349C">
              <w:rPr>
                <w:sz w:val="16"/>
                <w:szCs w:val="16"/>
              </w:rPr>
              <w:t>16.4.0</w:t>
            </w:r>
          </w:p>
        </w:tc>
      </w:tr>
      <w:tr w:rsidR="005C310B" w:rsidRPr="00B02A0B" w14:paraId="5200A0A2" w14:textId="77777777" w:rsidTr="00B02A0B">
        <w:tc>
          <w:tcPr>
            <w:tcW w:w="800" w:type="dxa"/>
            <w:shd w:val="solid" w:color="FFFFFF" w:fill="auto"/>
          </w:tcPr>
          <w:p w14:paraId="3776D24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46E1BD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F2F5229"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56FD22E" w14:textId="77777777" w:rsidR="005C310B" w:rsidRPr="0095349C" w:rsidRDefault="005C310B" w:rsidP="00B02A0B">
            <w:pPr>
              <w:pStyle w:val="TAL"/>
              <w:rPr>
                <w:sz w:val="16"/>
                <w:szCs w:val="16"/>
              </w:rPr>
            </w:pPr>
            <w:r w:rsidRPr="0095349C">
              <w:rPr>
                <w:sz w:val="16"/>
                <w:szCs w:val="16"/>
              </w:rPr>
              <w:t>0162</w:t>
            </w:r>
          </w:p>
        </w:tc>
        <w:tc>
          <w:tcPr>
            <w:tcW w:w="425" w:type="dxa"/>
            <w:shd w:val="solid" w:color="FFFFFF" w:fill="auto"/>
          </w:tcPr>
          <w:p w14:paraId="2DDED5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BAF29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F8EAB7" w14:textId="77777777" w:rsidR="005C310B" w:rsidRPr="0095349C" w:rsidRDefault="005C310B" w:rsidP="00B02A0B">
            <w:pPr>
              <w:pStyle w:val="TAL"/>
              <w:rPr>
                <w:sz w:val="16"/>
                <w:szCs w:val="16"/>
              </w:rPr>
            </w:pPr>
            <w:r w:rsidRPr="0095349C">
              <w:rPr>
                <w:sz w:val="16"/>
                <w:szCs w:val="16"/>
              </w:rPr>
              <w:t>Functional alias – Coding</w:t>
            </w:r>
          </w:p>
        </w:tc>
        <w:tc>
          <w:tcPr>
            <w:tcW w:w="708" w:type="dxa"/>
            <w:shd w:val="solid" w:color="FFFFFF" w:fill="auto"/>
          </w:tcPr>
          <w:p w14:paraId="665124E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6BF65F7" w14:textId="77777777" w:rsidTr="00B02A0B">
        <w:tc>
          <w:tcPr>
            <w:tcW w:w="800" w:type="dxa"/>
            <w:shd w:val="solid" w:color="FFFFFF" w:fill="auto"/>
          </w:tcPr>
          <w:p w14:paraId="7D1F38F8" w14:textId="77777777" w:rsidR="005C310B" w:rsidRPr="0095349C" w:rsidDel="00651C30" w:rsidRDefault="005C310B" w:rsidP="00B02A0B">
            <w:pPr>
              <w:pStyle w:val="TAC"/>
              <w:rPr>
                <w:sz w:val="16"/>
                <w:szCs w:val="16"/>
              </w:rPr>
            </w:pPr>
            <w:r w:rsidRPr="0095349C">
              <w:rPr>
                <w:sz w:val="16"/>
                <w:szCs w:val="16"/>
              </w:rPr>
              <w:t>2020-06</w:t>
            </w:r>
          </w:p>
        </w:tc>
        <w:tc>
          <w:tcPr>
            <w:tcW w:w="800" w:type="dxa"/>
            <w:shd w:val="solid" w:color="FFFFFF" w:fill="auto"/>
          </w:tcPr>
          <w:p w14:paraId="31D9854B" w14:textId="77777777" w:rsidR="005C310B" w:rsidRPr="0095349C" w:rsidDel="00651C30" w:rsidRDefault="005C310B" w:rsidP="00B02A0B">
            <w:pPr>
              <w:pStyle w:val="TAC"/>
              <w:rPr>
                <w:sz w:val="16"/>
                <w:szCs w:val="16"/>
              </w:rPr>
            </w:pPr>
            <w:r w:rsidRPr="0095349C">
              <w:rPr>
                <w:sz w:val="16"/>
                <w:szCs w:val="16"/>
              </w:rPr>
              <w:t>CT#88-e</w:t>
            </w:r>
          </w:p>
        </w:tc>
        <w:tc>
          <w:tcPr>
            <w:tcW w:w="1094" w:type="dxa"/>
            <w:shd w:val="solid" w:color="FFFFFF" w:fill="auto"/>
          </w:tcPr>
          <w:p w14:paraId="00DB6A30" w14:textId="77777777" w:rsidR="005C310B" w:rsidRPr="0095349C" w:rsidDel="00651C30" w:rsidRDefault="005C310B" w:rsidP="00B02A0B">
            <w:pPr>
              <w:pStyle w:val="TAC"/>
              <w:rPr>
                <w:sz w:val="16"/>
                <w:szCs w:val="16"/>
              </w:rPr>
            </w:pPr>
            <w:r w:rsidRPr="0095349C">
              <w:rPr>
                <w:sz w:val="16"/>
                <w:szCs w:val="16"/>
              </w:rPr>
              <w:t>CP-201121</w:t>
            </w:r>
          </w:p>
        </w:tc>
        <w:tc>
          <w:tcPr>
            <w:tcW w:w="525" w:type="dxa"/>
            <w:shd w:val="solid" w:color="FFFFFF" w:fill="auto"/>
          </w:tcPr>
          <w:p w14:paraId="7C85620A" w14:textId="77777777" w:rsidR="005C310B" w:rsidRPr="0095349C" w:rsidDel="00651C30" w:rsidRDefault="005C310B" w:rsidP="00B02A0B">
            <w:pPr>
              <w:pStyle w:val="TAL"/>
              <w:rPr>
                <w:sz w:val="16"/>
                <w:szCs w:val="16"/>
              </w:rPr>
            </w:pPr>
            <w:r w:rsidRPr="0095349C">
              <w:rPr>
                <w:sz w:val="16"/>
                <w:szCs w:val="16"/>
              </w:rPr>
              <w:t>0165</w:t>
            </w:r>
          </w:p>
        </w:tc>
        <w:tc>
          <w:tcPr>
            <w:tcW w:w="425" w:type="dxa"/>
            <w:shd w:val="solid" w:color="FFFFFF" w:fill="auto"/>
          </w:tcPr>
          <w:p w14:paraId="240F1917" w14:textId="77777777" w:rsidR="005C310B" w:rsidRPr="0095349C" w:rsidDel="00651C30" w:rsidRDefault="005C310B" w:rsidP="00B02A0B">
            <w:pPr>
              <w:pStyle w:val="TAR"/>
              <w:rPr>
                <w:sz w:val="16"/>
                <w:szCs w:val="16"/>
              </w:rPr>
            </w:pPr>
          </w:p>
        </w:tc>
        <w:tc>
          <w:tcPr>
            <w:tcW w:w="425" w:type="dxa"/>
            <w:shd w:val="solid" w:color="FFFFFF" w:fill="auto"/>
          </w:tcPr>
          <w:p w14:paraId="72424552" w14:textId="77777777" w:rsidR="005C310B" w:rsidRPr="0095349C" w:rsidDel="00651C30" w:rsidRDefault="005C310B" w:rsidP="00B02A0B">
            <w:pPr>
              <w:pStyle w:val="TAC"/>
              <w:rPr>
                <w:sz w:val="16"/>
                <w:szCs w:val="16"/>
              </w:rPr>
            </w:pPr>
            <w:r w:rsidRPr="0095349C">
              <w:rPr>
                <w:sz w:val="16"/>
                <w:szCs w:val="16"/>
              </w:rPr>
              <w:t>F</w:t>
            </w:r>
          </w:p>
        </w:tc>
        <w:tc>
          <w:tcPr>
            <w:tcW w:w="4962" w:type="dxa"/>
            <w:shd w:val="solid" w:color="FFFFFF" w:fill="auto"/>
          </w:tcPr>
          <w:p w14:paraId="736A3CF1" w14:textId="77777777" w:rsidR="005C310B" w:rsidRPr="0095349C" w:rsidDel="00651C30" w:rsidRDefault="005C310B" w:rsidP="00B02A0B">
            <w:pPr>
              <w:pStyle w:val="TAL"/>
              <w:rPr>
                <w:sz w:val="16"/>
                <w:szCs w:val="16"/>
              </w:rPr>
            </w:pPr>
            <w:r w:rsidRPr="0095349C">
              <w:rPr>
                <w:sz w:val="16"/>
                <w:szCs w:val="16"/>
              </w:rPr>
              <w:t>Remove duplicate RFC 3856 reference</w:t>
            </w:r>
          </w:p>
        </w:tc>
        <w:tc>
          <w:tcPr>
            <w:tcW w:w="708" w:type="dxa"/>
            <w:shd w:val="solid" w:color="FFFFFF" w:fill="auto"/>
          </w:tcPr>
          <w:p w14:paraId="4DB0E7F4" w14:textId="77777777" w:rsidR="005C310B" w:rsidRPr="0095349C" w:rsidDel="00651C30" w:rsidRDefault="005C310B" w:rsidP="00B02A0B">
            <w:pPr>
              <w:pStyle w:val="TAC"/>
              <w:rPr>
                <w:sz w:val="16"/>
                <w:szCs w:val="16"/>
              </w:rPr>
            </w:pPr>
            <w:r w:rsidRPr="0095349C">
              <w:rPr>
                <w:sz w:val="16"/>
                <w:szCs w:val="16"/>
              </w:rPr>
              <w:t>16.4.0</w:t>
            </w:r>
          </w:p>
        </w:tc>
      </w:tr>
      <w:tr w:rsidR="005C310B" w:rsidRPr="00B02A0B" w:rsidDel="00651C30" w14:paraId="4EFF3C37" w14:textId="77777777" w:rsidTr="00B02A0B">
        <w:tc>
          <w:tcPr>
            <w:tcW w:w="800" w:type="dxa"/>
            <w:shd w:val="solid" w:color="FFFFFF" w:fill="auto"/>
          </w:tcPr>
          <w:p w14:paraId="47B784E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672796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A7EB9C"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506AA4B" w14:textId="77777777" w:rsidR="005C310B" w:rsidRPr="0095349C" w:rsidRDefault="005C310B" w:rsidP="00B02A0B">
            <w:pPr>
              <w:pStyle w:val="TAL"/>
              <w:rPr>
                <w:sz w:val="16"/>
                <w:szCs w:val="16"/>
              </w:rPr>
            </w:pPr>
            <w:r w:rsidRPr="0095349C">
              <w:rPr>
                <w:sz w:val="16"/>
                <w:szCs w:val="16"/>
              </w:rPr>
              <w:t>0166</w:t>
            </w:r>
          </w:p>
        </w:tc>
        <w:tc>
          <w:tcPr>
            <w:tcW w:w="425" w:type="dxa"/>
            <w:shd w:val="solid" w:color="FFFFFF" w:fill="auto"/>
          </w:tcPr>
          <w:p w14:paraId="7BBFEB4A" w14:textId="77777777" w:rsidR="005C310B" w:rsidRPr="0095349C" w:rsidDel="00651C30" w:rsidRDefault="005C310B" w:rsidP="00B02A0B">
            <w:pPr>
              <w:pStyle w:val="TAR"/>
              <w:rPr>
                <w:sz w:val="16"/>
                <w:szCs w:val="16"/>
              </w:rPr>
            </w:pPr>
          </w:p>
        </w:tc>
        <w:tc>
          <w:tcPr>
            <w:tcW w:w="425" w:type="dxa"/>
            <w:shd w:val="solid" w:color="FFFFFF" w:fill="auto"/>
          </w:tcPr>
          <w:p w14:paraId="0CB2733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FBC0A8" w14:textId="77777777" w:rsidR="005C310B" w:rsidRPr="0095349C" w:rsidRDefault="005C310B" w:rsidP="00B02A0B">
            <w:pPr>
              <w:pStyle w:val="TAL"/>
              <w:rPr>
                <w:sz w:val="16"/>
                <w:szCs w:val="16"/>
              </w:rPr>
            </w:pPr>
            <w:r w:rsidRPr="0095349C">
              <w:rPr>
                <w:sz w:val="16"/>
                <w:szCs w:val="16"/>
              </w:rPr>
              <w:t>Update MCData Overview clause 4.1</w:t>
            </w:r>
          </w:p>
        </w:tc>
        <w:tc>
          <w:tcPr>
            <w:tcW w:w="708" w:type="dxa"/>
            <w:shd w:val="solid" w:color="FFFFFF" w:fill="auto"/>
          </w:tcPr>
          <w:p w14:paraId="391AAA2C"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0AFA5FF4" w14:textId="77777777" w:rsidTr="00B02A0B">
        <w:tc>
          <w:tcPr>
            <w:tcW w:w="800" w:type="dxa"/>
            <w:shd w:val="solid" w:color="FFFFFF" w:fill="auto"/>
          </w:tcPr>
          <w:p w14:paraId="30B5E8D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DB2584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DF22D6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EC5BC49" w14:textId="77777777" w:rsidR="005C310B" w:rsidRPr="0095349C" w:rsidRDefault="005C310B" w:rsidP="00B02A0B">
            <w:pPr>
              <w:pStyle w:val="TAL"/>
              <w:rPr>
                <w:sz w:val="16"/>
                <w:szCs w:val="16"/>
              </w:rPr>
            </w:pPr>
            <w:r w:rsidRPr="0095349C">
              <w:rPr>
                <w:sz w:val="16"/>
                <w:szCs w:val="16"/>
              </w:rPr>
              <w:t>0167</w:t>
            </w:r>
          </w:p>
        </w:tc>
        <w:tc>
          <w:tcPr>
            <w:tcW w:w="425" w:type="dxa"/>
            <w:shd w:val="solid" w:color="FFFFFF" w:fill="auto"/>
          </w:tcPr>
          <w:p w14:paraId="62D528DD" w14:textId="77777777" w:rsidR="005C310B" w:rsidRPr="0095349C" w:rsidDel="00651C30" w:rsidRDefault="005C310B" w:rsidP="00B02A0B">
            <w:pPr>
              <w:pStyle w:val="TAR"/>
              <w:rPr>
                <w:sz w:val="16"/>
                <w:szCs w:val="16"/>
              </w:rPr>
            </w:pPr>
            <w:r w:rsidRPr="0095349C">
              <w:rPr>
                <w:sz w:val="16"/>
                <w:szCs w:val="16"/>
              </w:rPr>
              <w:t>1</w:t>
            </w:r>
          </w:p>
        </w:tc>
        <w:tc>
          <w:tcPr>
            <w:tcW w:w="425" w:type="dxa"/>
            <w:shd w:val="solid" w:color="FFFFFF" w:fill="auto"/>
          </w:tcPr>
          <w:p w14:paraId="268D9927"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139321B" w14:textId="77777777" w:rsidR="005C310B" w:rsidRPr="0095349C" w:rsidRDefault="005C310B" w:rsidP="00B02A0B">
            <w:pPr>
              <w:pStyle w:val="TAL"/>
              <w:rPr>
                <w:sz w:val="16"/>
                <w:szCs w:val="16"/>
              </w:rPr>
            </w:pPr>
            <w:r w:rsidRPr="0095349C">
              <w:rPr>
                <w:sz w:val="16"/>
                <w:szCs w:val="16"/>
              </w:rPr>
              <w:t>Implement missing reference number</w:t>
            </w:r>
          </w:p>
        </w:tc>
        <w:tc>
          <w:tcPr>
            <w:tcW w:w="708" w:type="dxa"/>
            <w:shd w:val="solid" w:color="FFFFFF" w:fill="auto"/>
          </w:tcPr>
          <w:p w14:paraId="2A43ED7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E81BD1F" w14:textId="77777777" w:rsidTr="00B02A0B">
        <w:tc>
          <w:tcPr>
            <w:tcW w:w="800" w:type="dxa"/>
            <w:shd w:val="solid" w:color="FFFFFF" w:fill="auto"/>
          </w:tcPr>
          <w:p w14:paraId="423FC61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39E5D6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D713EF6"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C892C59" w14:textId="77777777" w:rsidR="005C310B" w:rsidRPr="0095349C" w:rsidRDefault="005C310B" w:rsidP="00B02A0B">
            <w:pPr>
              <w:pStyle w:val="TAL"/>
              <w:rPr>
                <w:sz w:val="16"/>
                <w:szCs w:val="16"/>
              </w:rPr>
            </w:pPr>
            <w:r w:rsidRPr="0095349C">
              <w:rPr>
                <w:sz w:val="16"/>
                <w:szCs w:val="16"/>
              </w:rPr>
              <w:t>0168</w:t>
            </w:r>
          </w:p>
        </w:tc>
        <w:tc>
          <w:tcPr>
            <w:tcW w:w="425" w:type="dxa"/>
            <w:shd w:val="solid" w:color="FFFFFF" w:fill="auto"/>
          </w:tcPr>
          <w:p w14:paraId="457729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76DAB1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5495804" w14:textId="77777777" w:rsidR="005C310B" w:rsidRPr="0095349C" w:rsidRDefault="005C310B" w:rsidP="00B02A0B">
            <w:pPr>
              <w:pStyle w:val="TAL"/>
              <w:rPr>
                <w:sz w:val="16"/>
                <w:szCs w:val="16"/>
              </w:rPr>
            </w:pPr>
            <w:r w:rsidRPr="0095349C">
              <w:rPr>
                <w:sz w:val="16"/>
                <w:szCs w:val="16"/>
              </w:rPr>
              <w:t xml:space="preserve">Resolving EN for identifying user between </w:t>
            </w:r>
            <w:r w:rsidRPr="0095349C">
              <w:rPr>
                <w:sz w:val="16"/>
                <w:szCs w:val="16"/>
                <w:lang w:val="en-IN" w:eastAsia="ko-KR"/>
              </w:rPr>
              <w:t>MCData Server and MCData message store</w:t>
            </w:r>
          </w:p>
        </w:tc>
        <w:tc>
          <w:tcPr>
            <w:tcW w:w="708" w:type="dxa"/>
            <w:shd w:val="solid" w:color="FFFFFF" w:fill="auto"/>
          </w:tcPr>
          <w:p w14:paraId="39C24FF2"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930B281" w14:textId="77777777" w:rsidTr="00B02A0B">
        <w:tc>
          <w:tcPr>
            <w:tcW w:w="800" w:type="dxa"/>
            <w:shd w:val="solid" w:color="FFFFFF" w:fill="auto"/>
          </w:tcPr>
          <w:p w14:paraId="02412FA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9CE920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4C6024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B510F97" w14:textId="77777777" w:rsidR="005C310B" w:rsidRPr="0095349C" w:rsidRDefault="005C310B" w:rsidP="00B02A0B">
            <w:pPr>
              <w:pStyle w:val="TAL"/>
              <w:rPr>
                <w:sz w:val="16"/>
                <w:szCs w:val="16"/>
              </w:rPr>
            </w:pPr>
            <w:r w:rsidRPr="0095349C">
              <w:rPr>
                <w:sz w:val="16"/>
                <w:szCs w:val="16"/>
              </w:rPr>
              <w:t>0169</w:t>
            </w:r>
          </w:p>
        </w:tc>
        <w:tc>
          <w:tcPr>
            <w:tcW w:w="425" w:type="dxa"/>
            <w:shd w:val="solid" w:color="FFFFFF" w:fill="auto"/>
          </w:tcPr>
          <w:p w14:paraId="4FCFF27D" w14:textId="77777777" w:rsidR="005C310B" w:rsidRPr="0095349C" w:rsidRDefault="005C310B" w:rsidP="00B02A0B">
            <w:pPr>
              <w:pStyle w:val="TAR"/>
              <w:rPr>
                <w:sz w:val="16"/>
                <w:szCs w:val="16"/>
              </w:rPr>
            </w:pPr>
          </w:p>
        </w:tc>
        <w:tc>
          <w:tcPr>
            <w:tcW w:w="425" w:type="dxa"/>
            <w:shd w:val="solid" w:color="FFFFFF" w:fill="auto"/>
          </w:tcPr>
          <w:p w14:paraId="77968F0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65FB10A2"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Corrections in IP Connectivity SDP offer/answer generation</w:t>
            </w:r>
            <w:r w:rsidRPr="0095349C">
              <w:rPr>
                <w:sz w:val="16"/>
                <w:szCs w:val="16"/>
              </w:rPr>
              <w:fldChar w:fldCharType="end"/>
            </w:r>
          </w:p>
        </w:tc>
        <w:tc>
          <w:tcPr>
            <w:tcW w:w="708" w:type="dxa"/>
            <w:shd w:val="solid" w:color="FFFFFF" w:fill="auto"/>
          </w:tcPr>
          <w:p w14:paraId="6BB9FD2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C59D66" w14:textId="77777777" w:rsidTr="00B02A0B">
        <w:tc>
          <w:tcPr>
            <w:tcW w:w="800" w:type="dxa"/>
            <w:shd w:val="solid" w:color="FFFFFF" w:fill="auto"/>
          </w:tcPr>
          <w:p w14:paraId="3C3CDEB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838B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5E4AD75"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0DF2757" w14:textId="77777777" w:rsidR="005C310B" w:rsidRPr="0095349C" w:rsidRDefault="005C310B" w:rsidP="00B02A0B">
            <w:pPr>
              <w:pStyle w:val="TAL"/>
              <w:rPr>
                <w:sz w:val="16"/>
                <w:szCs w:val="16"/>
              </w:rPr>
            </w:pPr>
            <w:r w:rsidRPr="0095349C">
              <w:rPr>
                <w:sz w:val="16"/>
                <w:szCs w:val="16"/>
              </w:rPr>
              <w:t>0170</w:t>
            </w:r>
          </w:p>
        </w:tc>
        <w:tc>
          <w:tcPr>
            <w:tcW w:w="425" w:type="dxa"/>
            <w:shd w:val="solid" w:color="FFFFFF" w:fill="auto"/>
          </w:tcPr>
          <w:p w14:paraId="2BF4F32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F21AC2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9D67E2D" w14:textId="77777777" w:rsidR="005C310B" w:rsidRPr="0095349C" w:rsidRDefault="005C310B" w:rsidP="00B02A0B">
            <w:pPr>
              <w:pStyle w:val="TAL"/>
              <w:rPr>
                <w:sz w:val="16"/>
                <w:szCs w:val="16"/>
              </w:rPr>
            </w:pPr>
            <w:r w:rsidRPr="0095349C">
              <w:rPr>
                <w:sz w:val="16"/>
                <w:szCs w:val="16"/>
              </w:rPr>
              <w:t>Signalling plane support in MCData for user plane SDS using MBMS</w:t>
            </w:r>
          </w:p>
        </w:tc>
        <w:tc>
          <w:tcPr>
            <w:tcW w:w="708" w:type="dxa"/>
            <w:shd w:val="solid" w:color="FFFFFF" w:fill="auto"/>
          </w:tcPr>
          <w:p w14:paraId="34B38A1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8820699" w14:textId="77777777" w:rsidTr="00B02A0B">
        <w:tc>
          <w:tcPr>
            <w:tcW w:w="800" w:type="dxa"/>
            <w:shd w:val="solid" w:color="FFFFFF" w:fill="auto"/>
          </w:tcPr>
          <w:p w14:paraId="4634345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BC9934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F22D251"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55EB65FC" w14:textId="77777777" w:rsidR="005C310B" w:rsidRPr="0095349C" w:rsidRDefault="005C310B" w:rsidP="00B02A0B">
            <w:pPr>
              <w:pStyle w:val="TAL"/>
              <w:rPr>
                <w:sz w:val="16"/>
                <w:szCs w:val="16"/>
              </w:rPr>
            </w:pPr>
            <w:r w:rsidRPr="0095349C">
              <w:rPr>
                <w:sz w:val="16"/>
                <w:szCs w:val="16"/>
              </w:rPr>
              <w:t>0173</w:t>
            </w:r>
          </w:p>
        </w:tc>
        <w:tc>
          <w:tcPr>
            <w:tcW w:w="425" w:type="dxa"/>
            <w:shd w:val="solid" w:color="FFFFFF" w:fill="auto"/>
          </w:tcPr>
          <w:p w14:paraId="42B4585A" w14:textId="77777777" w:rsidR="005C310B" w:rsidRPr="0095349C" w:rsidRDefault="005C310B" w:rsidP="00B02A0B">
            <w:pPr>
              <w:pStyle w:val="TAR"/>
              <w:rPr>
                <w:sz w:val="16"/>
                <w:szCs w:val="16"/>
              </w:rPr>
            </w:pPr>
          </w:p>
        </w:tc>
        <w:tc>
          <w:tcPr>
            <w:tcW w:w="425" w:type="dxa"/>
            <w:shd w:val="solid" w:color="FFFFFF" w:fill="auto"/>
          </w:tcPr>
          <w:p w14:paraId="1BAE4C7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8B73311" w14:textId="77777777" w:rsidR="005C310B" w:rsidRPr="0095349C" w:rsidRDefault="005C310B" w:rsidP="00B02A0B">
            <w:pPr>
              <w:pStyle w:val="TAL"/>
              <w:rPr>
                <w:sz w:val="16"/>
                <w:szCs w:val="16"/>
              </w:rPr>
            </w:pPr>
            <w:r w:rsidRPr="0095349C">
              <w:rPr>
                <w:sz w:val="16"/>
                <w:szCs w:val="16"/>
              </w:rPr>
              <w:t>Off-network MCData support</w:t>
            </w:r>
          </w:p>
        </w:tc>
        <w:tc>
          <w:tcPr>
            <w:tcW w:w="708" w:type="dxa"/>
            <w:shd w:val="solid" w:color="FFFFFF" w:fill="auto"/>
          </w:tcPr>
          <w:p w14:paraId="772EC68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FA8C6A6" w14:textId="77777777" w:rsidTr="00B02A0B">
        <w:tc>
          <w:tcPr>
            <w:tcW w:w="800" w:type="dxa"/>
            <w:shd w:val="solid" w:color="FFFFFF" w:fill="auto"/>
          </w:tcPr>
          <w:p w14:paraId="0F43FD38"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3E55F4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28FFF4E"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6941FBCC" w14:textId="77777777" w:rsidR="005C310B" w:rsidRPr="0095349C" w:rsidRDefault="005C310B" w:rsidP="00B02A0B">
            <w:pPr>
              <w:pStyle w:val="TAL"/>
              <w:rPr>
                <w:sz w:val="16"/>
                <w:szCs w:val="16"/>
              </w:rPr>
            </w:pPr>
            <w:r w:rsidRPr="0095349C">
              <w:rPr>
                <w:sz w:val="16"/>
                <w:szCs w:val="16"/>
              </w:rPr>
              <w:t>0174</w:t>
            </w:r>
          </w:p>
        </w:tc>
        <w:tc>
          <w:tcPr>
            <w:tcW w:w="425" w:type="dxa"/>
            <w:shd w:val="solid" w:color="FFFFFF" w:fill="auto"/>
          </w:tcPr>
          <w:p w14:paraId="23659E4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74BF44"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5DA4826" w14:textId="77777777" w:rsidR="005C310B" w:rsidRPr="0095349C" w:rsidRDefault="005C310B" w:rsidP="00B02A0B">
            <w:pPr>
              <w:pStyle w:val="TAL"/>
              <w:rPr>
                <w:sz w:val="16"/>
                <w:szCs w:val="16"/>
              </w:rPr>
            </w:pPr>
            <w:r w:rsidRPr="0095349C">
              <w:rPr>
                <w:sz w:val="16"/>
                <w:szCs w:val="16"/>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38D3DEE5" w14:textId="77777777" w:rsidTr="00B02A0B">
        <w:tc>
          <w:tcPr>
            <w:tcW w:w="800" w:type="dxa"/>
            <w:shd w:val="solid" w:color="FFFFFF" w:fill="auto"/>
          </w:tcPr>
          <w:p w14:paraId="28D9820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B5D46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775895"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718DF51D" w14:textId="77777777" w:rsidR="005C310B" w:rsidRPr="0095349C" w:rsidRDefault="005C310B" w:rsidP="00B02A0B">
            <w:pPr>
              <w:pStyle w:val="TAL"/>
              <w:rPr>
                <w:sz w:val="16"/>
                <w:szCs w:val="16"/>
              </w:rPr>
            </w:pPr>
            <w:r w:rsidRPr="0095349C">
              <w:rPr>
                <w:sz w:val="16"/>
                <w:szCs w:val="16"/>
              </w:rPr>
              <w:t>0177</w:t>
            </w:r>
          </w:p>
        </w:tc>
        <w:tc>
          <w:tcPr>
            <w:tcW w:w="425" w:type="dxa"/>
            <w:shd w:val="solid" w:color="FFFFFF" w:fill="auto"/>
          </w:tcPr>
          <w:p w14:paraId="6E014115" w14:textId="77777777" w:rsidR="005C310B" w:rsidRPr="0095349C" w:rsidRDefault="005C310B" w:rsidP="00B02A0B">
            <w:pPr>
              <w:pStyle w:val="TAR"/>
              <w:rPr>
                <w:sz w:val="16"/>
                <w:szCs w:val="16"/>
              </w:rPr>
            </w:pPr>
          </w:p>
        </w:tc>
        <w:tc>
          <w:tcPr>
            <w:tcW w:w="425" w:type="dxa"/>
            <w:shd w:val="solid" w:color="FFFFFF" w:fill="auto"/>
          </w:tcPr>
          <w:p w14:paraId="412AC40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0AF350F" w14:textId="77777777" w:rsidR="005C310B" w:rsidRPr="0095349C" w:rsidRDefault="005C310B" w:rsidP="00B02A0B">
            <w:pPr>
              <w:pStyle w:val="TAL"/>
              <w:rPr>
                <w:sz w:val="16"/>
                <w:szCs w:val="16"/>
                <w:lang w:eastAsia="ko-KR"/>
              </w:rPr>
            </w:pPr>
            <w:r w:rsidRPr="0095349C">
              <w:rPr>
                <w:noProof/>
                <w:sz w:val="16"/>
                <w:szCs w:val="16"/>
              </w:rPr>
              <w:t xml:space="preserve">Update </w:t>
            </w:r>
            <w:r w:rsidRPr="0095349C">
              <w:rPr>
                <w:sz w:val="16"/>
                <w:szCs w:val="16"/>
              </w:rPr>
              <w:t xml:space="preserve">service authorization procedures to support limiting the number of </w:t>
            </w:r>
            <w:r w:rsidRPr="0095349C">
              <w:rPr>
                <w:noProof/>
                <w:sz w:val="16"/>
                <w:szCs w:val="16"/>
              </w:rPr>
              <w:t>authorized clients per MCData user</w:t>
            </w:r>
          </w:p>
        </w:tc>
        <w:tc>
          <w:tcPr>
            <w:tcW w:w="708" w:type="dxa"/>
            <w:shd w:val="solid" w:color="FFFFFF" w:fill="auto"/>
          </w:tcPr>
          <w:p w14:paraId="7C93453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BAA421" w14:textId="77777777" w:rsidTr="00B02A0B">
        <w:tc>
          <w:tcPr>
            <w:tcW w:w="800" w:type="dxa"/>
            <w:shd w:val="solid" w:color="FFFFFF" w:fill="auto"/>
          </w:tcPr>
          <w:p w14:paraId="331AD7C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D4A5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EECE51"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1B6DC302" w14:textId="77777777" w:rsidR="005C310B" w:rsidRPr="0095349C" w:rsidRDefault="005C310B" w:rsidP="00B02A0B">
            <w:pPr>
              <w:pStyle w:val="TAL"/>
              <w:rPr>
                <w:sz w:val="16"/>
                <w:szCs w:val="16"/>
              </w:rPr>
            </w:pPr>
            <w:r w:rsidRPr="0095349C">
              <w:rPr>
                <w:sz w:val="16"/>
                <w:szCs w:val="16"/>
              </w:rPr>
              <w:t>0178</w:t>
            </w:r>
          </w:p>
        </w:tc>
        <w:tc>
          <w:tcPr>
            <w:tcW w:w="425" w:type="dxa"/>
            <w:shd w:val="solid" w:color="FFFFFF" w:fill="auto"/>
          </w:tcPr>
          <w:p w14:paraId="5CDEE57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14DEF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BB7FEE" w14:textId="77777777" w:rsidR="005C310B" w:rsidRPr="0095349C" w:rsidRDefault="005C310B" w:rsidP="00B02A0B">
            <w:pPr>
              <w:pStyle w:val="TAL"/>
              <w:rPr>
                <w:noProof/>
                <w:sz w:val="16"/>
                <w:szCs w:val="16"/>
              </w:rPr>
            </w:pPr>
            <w:r w:rsidRPr="0095349C">
              <w:rPr>
                <w:sz w:val="16"/>
                <w:szCs w:val="16"/>
              </w:rPr>
              <w:t>Restricting incoming/outgoing MCData communications-control</w:t>
            </w:r>
          </w:p>
        </w:tc>
        <w:tc>
          <w:tcPr>
            <w:tcW w:w="708" w:type="dxa"/>
            <w:shd w:val="solid" w:color="FFFFFF" w:fill="auto"/>
          </w:tcPr>
          <w:p w14:paraId="0127963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D101441" w14:textId="77777777" w:rsidTr="00B02A0B">
        <w:tc>
          <w:tcPr>
            <w:tcW w:w="800" w:type="dxa"/>
            <w:shd w:val="solid" w:color="FFFFFF" w:fill="auto"/>
          </w:tcPr>
          <w:p w14:paraId="2137724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27455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9BDB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E4615E5" w14:textId="77777777" w:rsidR="005C310B" w:rsidRPr="0095349C" w:rsidRDefault="005C310B" w:rsidP="00B02A0B">
            <w:pPr>
              <w:pStyle w:val="TAL"/>
              <w:rPr>
                <w:sz w:val="16"/>
                <w:szCs w:val="16"/>
              </w:rPr>
            </w:pPr>
            <w:r w:rsidRPr="0095349C">
              <w:rPr>
                <w:sz w:val="16"/>
                <w:szCs w:val="16"/>
              </w:rPr>
              <w:t>0179</w:t>
            </w:r>
          </w:p>
        </w:tc>
        <w:tc>
          <w:tcPr>
            <w:tcW w:w="425" w:type="dxa"/>
            <w:shd w:val="solid" w:color="FFFFFF" w:fill="auto"/>
          </w:tcPr>
          <w:p w14:paraId="21C2BA9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67C5EB6"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C4A46A2" w14:textId="77777777" w:rsidR="005C310B" w:rsidRPr="0095349C" w:rsidRDefault="005C310B" w:rsidP="00B02A0B">
            <w:pPr>
              <w:pStyle w:val="TAL"/>
              <w:rPr>
                <w:sz w:val="16"/>
                <w:szCs w:val="16"/>
              </w:rPr>
            </w:pPr>
            <w:r w:rsidRPr="0095349C">
              <w:rPr>
                <w:sz w:val="16"/>
                <w:szCs w:val="16"/>
              </w:rPr>
              <w:t>Client SIP INVITE request descriptions</w:t>
            </w:r>
          </w:p>
        </w:tc>
        <w:tc>
          <w:tcPr>
            <w:tcW w:w="708" w:type="dxa"/>
            <w:shd w:val="solid" w:color="FFFFFF" w:fill="auto"/>
          </w:tcPr>
          <w:p w14:paraId="3884788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B2CEA9E" w14:textId="77777777" w:rsidTr="00B02A0B">
        <w:tc>
          <w:tcPr>
            <w:tcW w:w="800" w:type="dxa"/>
            <w:shd w:val="solid" w:color="FFFFFF" w:fill="auto"/>
          </w:tcPr>
          <w:p w14:paraId="7CE5D335" w14:textId="77777777" w:rsidR="005C310B" w:rsidRPr="0095349C" w:rsidRDefault="005C310B" w:rsidP="00B02A0B">
            <w:pPr>
              <w:pStyle w:val="TAC"/>
              <w:rPr>
                <w:sz w:val="16"/>
                <w:szCs w:val="16"/>
              </w:rPr>
            </w:pPr>
            <w:r w:rsidRPr="0095349C">
              <w:rPr>
                <w:sz w:val="16"/>
                <w:szCs w:val="16"/>
              </w:rPr>
              <w:t>2020-07</w:t>
            </w:r>
          </w:p>
        </w:tc>
        <w:tc>
          <w:tcPr>
            <w:tcW w:w="800" w:type="dxa"/>
            <w:shd w:val="solid" w:color="FFFFFF" w:fill="auto"/>
          </w:tcPr>
          <w:p w14:paraId="17E4910B" w14:textId="77777777" w:rsidR="005C310B" w:rsidRPr="0095349C" w:rsidRDefault="005C310B" w:rsidP="00B02A0B">
            <w:pPr>
              <w:pStyle w:val="TAC"/>
              <w:rPr>
                <w:sz w:val="16"/>
                <w:szCs w:val="16"/>
              </w:rPr>
            </w:pPr>
          </w:p>
        </w:tc>
        <w:tc>
          <w:tcPr>
            <w:tcW w:w="1094" w:type="dxa"/>
            <w:shd w:val="solid" w:color="FFFFFF" w:fill="auto"/>
          </w:tcPr>
          <w:p w14:paraId="369CFEFB" w14:textId="77777777" w:rsidR="005C310B" w:rsidRPr="0095349C" w:rsidRDefault="005C310B" w:rsidP="00B02A0B">
            <w:pPr>
              <w:pStyle w:val="TAC"/>
              <w:rPr>
                <w:sz w:val="16"/>
                <w:szCs w:val="16"/>
              </w:rPr>
            </w:pPr>
          </w:p>
        </w:tc>
        <w:tc>
          <w:tcPr>
            <w:tcW w:w="525" w:type="dxa"/>
            <w:shd w:val="solid" w:color="FFFFFF" w:fill="auto"/>
          </w:tcPr>
          <w:p w14:paraId="3FEEAE90" w14:textId="77777777" w:rsidR="005C310B" w:rsidRPr="0095349C" w:rsidRDefault="005C310B" w:rsidP="00B02A0B">
            <w:pPr>
              <w:pStyle w:val="TAL"/>
              <w:rPr>
                <w:sz w:val="16"/>
                <w:szCs w:val="16"/>
              </w:rPr>
            </w:pPr>
          </w:p>
        </w:tc>
        <w:tc>
          <w:tcPr>
            <w:tcW w:w="425" w:type="dxa"/>
            <w:shd w:val="solid" w:color="FFFFFF" w:fill="auto"/>
          </w:tcPr>
          <w:p w14:paraId="42AB99D0" w14:textId="77777777" w:rsidR="005C310B" w:rsidRPr="0095349C" w:rsidRDefault="005C310B" w:rsidP="00B02A0B">
            <w:pPr>
              <w:pStyle w:val="TAR"/>
              <w:rPr>
                <w:sz w:val="16"/>
                <w:szCs w:val="16"/>
              </w:rPr>
            </w:pPr>
          </w:p>
        </w:tc>
        <w:tc>
          <w:tcPr>
            <w:tcW w:w="425" w:type="dxa"/>
            <w:shd w:val="solid" w:color="FFFFFF" w:fill="auto"/>
          </w:tcPr>
          <w:p w14:paraId="4C388FB0" w14:textId="77777777" w:rsidR="005C310B" w:rsidRPr="0095349C" w:rsidRDefault="005C310B" w:rsidP="00B02A0B">
            <w:pPr>
              <w:pStyle w:val="TAC"/>
              <w:rPr>
                <w:sz w:val="16"/>
                <w:szCs w:val="16"/>
              </w:rPr>
            </w:pPr>
          </w:p>
        </w:tc>
        <w:tc>
          <w:tcPr>
            <w:tcW w:w="4962" w:type="dxa"/>
            <w:shd w:val="solid" w:color="FFFFFF" w:fill="auto"/>
          </w:tcPr>
          <w:p w14:paraId="30ED2596" w14:textId="77777777" w:rsidR="005C310B" w:rsidRPr="0095349C" w:rsidRDefault="005C310B" w:rsidP="00B02A0B">
            <w:pPr>
              <w:pStyle w:val="TAL"/>
              <w:rPr>
                <w:sz w:val="16"/>
                <w:szCs w:val="16"/>
              </w:rPr>
            </w:pPr>
            <w:r w:rsidRPr="0095349C">
              <w:rPr>
                <w:sz w:val="16"/>
                <w:szCs w:val="16"/>
              </w:rPr>
              <w:t>Editorial corrections</w:t>
            </w:r>
          </w:p>
        </w:tc>
        <w:tc>
          <w:tcPr>
            <w:tcW w:w="708" w:type="dxa"/>
            <w:shd w:val="solid" w:color="FFFFFF" w:fill="auto"/>
          </w:tcPr>
          <w:p w14:paraId="14C7AC62" w14:textId="77777777" w:rsidR="005C310B" w:rsidRPr="0095349C" w:rsidRDefault="005C310B" w:rsidP="00B02A0B">
            <w:pPr>
              <w:pStyle w:val="TAC"/>
              <w:rPr>
                <w:sz w:val="16"/>
                <w:szCs w:val="16"/>
              </w:rPr>
            </w:pPr>
            <w:r w:rsidRPr="0095349C">
              <w:rPr>
                <w:sz w:val="16"/>
                <w:szCs w:val="16"/>
              </w:rPr>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95349C" w:rsidRDefault="005C310B" w:rsidP="00B02A0B">
            <w:pPr>
              <w:pStyle w:val="TAL"/>
              <w:rPr>
                <w:sz w:val="16"/>
                <w:szCs w:val="16"/>
              </w:rPr>
            </w:pPr>
            <w:r w:rsidRPr="0095349C">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Editors Notes in IP Connectivity</w:t>
            </w:r>
            <w:r w:rsidRPr="0095349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95349C" w:rsidRDefault="005C310B" w:rsidP="00B02A0B">
            <w:pPr>
              <w:pStyle w:val="TAC"/>
              <w:rPr>
                <w:sz w:val="16"/>
                <w:szCs w:val="16"/>
              </w:rPr>
            </w:pPr>
            <w:r w:rsidRPr="0095349C">
              <w:rPr>
                <w:sz w:val="16"/>
                <w:szCs w:val="16"/>
              </w:rPr>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95349C" w:rsidRDefault="005C310B" w:rsidP="00B02A0B">
            <w:pPr>
              <w:pStyle w:val="TAL"/>
              <w:rPr>
                <w:sz w:val="16"/>
                <w:szCs w:val="16"/>
              </w:rPr>
            </w:pPr>
            <w:r w:rsidRPr="0095349C">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95349C" w:rsidRDefault="005C310B" w:rsidP="00B02A0B">
            <w:pPr>
              <w:pStyle w:val="TAL"/>
              <w:rPr>
                <w:sz w:val="16"/>
                <w:szCs w:val="16"/>
              </w:rPr>
            </w:pPr>
            <w:r w:rsidRPr="0095349C">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95349C" w:rsidRDefault="005C310B" w:rsidP="00B02A0B">
            <w:pPr>
              <w:pStyle w:val="TAC"/>
              <w:rPr>
                <w:sz w:val="16"/>
                <w:szCs w:val="16"/>
              </w:rPr>
            </w:pPr>
            <w:r w:rsidRPr="0095349C">
              <w:rPr>
                <w:sz w:val="16"/>
                <w:szCs w:val="16"/>
              </w:rPr>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95349C" w:rsidRDefault="005C310B" w:rsidP="00B02A0B">
            <w:pPr>
              <w:pStyle w:val="TAC"/>
              <w:rPr>
                <w:sz w:val="16"/>
                <w:szCs w:val="16"/>
              </w:rPr>
            </w:pPr>
            <w:r w:rsidRPr="0095349C">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95349C" w:rsidRDefault="005C310B" w:rsidP="00B02A0B">
            <w:pPr>
              <w:pStyle w:val="TAL"/>
              <w:rPr>
                <w:sz w:val="16"/>
                <w:szCs w:val="16"/>
              </w:rPr>
            </w:pPr>
            <w:r w:rsidRPr="0095349C">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95349C" w:rsidRDefault="005C310B" w:rsidP="00B02A0B">
            <w:pPr>
              <w:pStyle w:val="TAL"/>
              <w:rPr>
                <w:sz w:val="16"/>
                <w:szCs w:val="16"/>
              </w:rPr>
            </w:pPr>
            <w:r w:rsidRPr="0095349C">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95349C" w:rsidRDefault="005C310B" w:rsidP="00B02A0B">
            <w:pPr>
              <w:pStyle w:val="TAC"/>
              <w:rPr>
                <w:sz w:val="16"/>
                <w:szCs w:val="16"/>
              </w:rPr>
            </w:pPr>
            <w:r w:rsidRPr="0095349C">
              <w:rPr>
                <w:sz w:val="16"/>
                <w:szCs w:val="16"/>
              </w:rPr>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95349C" w:rsidRDefault="005C310B" w:rsidP="00B02A0B">
            <w:pPr>
              <w:pStyle w:val="TAL"/>
              <w:rPr>
                <w:sz w:val="16"/>
                <w:szCs w:val="16"/>
              </w:rPr>
            </w:pPr>
            <w:r w:rsidRPr="0095349C">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95349C" w:rsidRDefault="005C310B" w:rsidP="00B02A0B">
            <w:pPr>
              <w:pStyle w:val="TAL"/>
              <w:rPr>
                <w:sz w:val="16"/>
                <w:szCs w:val="16"/>
              </w:rPr>
            </w:pPr>
            <w:r w:rsidRPr="0095349C">
              <w:rPr>
                <w:sz w:val="16"/>
                <w:szCs w:val="16"/>
              </w:rPr>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95349C" w:rsidRDefault="005C310B" w:rsidP="00B02A0B">
            <w:pPr>
              <w:pStyle w:val="TAC"/>
              <w:rPr>
                <w:sz w:val="16"/>
                <w:szCs w:val="16"/>
              </w:rPr>
            </w:pPr>
            <w:r w:rsidRPr="0095349C">
              <w:rPr>
                <w:sz w:val="16"/>
                <w:szCs w:val="16"/>
              </w:rPr>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95349C" w:rsidRDefault="005C310B" w:rsidP="00B02A0B">
            <w:pPr>
              <w:pStyle w:val="TAC"/>
              <w:rPr>
                <w:sz w:val="16"/>
                <w:szCs w:val="16"/>
              </w:rPr>
            </w:pPr>
            <w:r w:rsidRPr="0095349C">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95349C" w:rsidRDefault="005C310B" w:rsidP="00B02A0B">
            <w:pPr>
              <w:pStyle w:val="TAL"/>
              <w:rPr>
                <w:sz w:val="16"/>
                <w:szCs w:val="16"/>
              </w:rPr>
            </w:pPr>
            <w:r w:rsidRPr="0095349C">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95349C" w:rsidRDefault="005C310B" w:rsidP="00B02A0B">
            <w:pPr>
              <w:pStyle w:val="TAL"/>
              <w:rPr>
                <w:sz w:val="16"/>
                <w:szCs w:val="16"/>
              </w:rPr>
            </w:pPr>
            <w:r w:rsidRPr="0095349C">
              <w:rPr>
                <w:sz w:val="16"/>
                <w:szCs w:val="16"/>
              </w:rPr>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95349C" w:rsidRDefault="005C310B" w:rsidP="00B02A0B">
            <w:pPr>
              <w:pStyle w:val="TAC"/>
              <w:rPr>
                <w:sz w:val="16"/>
                <w:szCs w:val="16"/>
              </w:rPr>
            </w:pPr>
            <w:r w:rsidRPr="0095349C">
              <w:rPr>
                <w:sz w:val="16"/>
                <w:szCs w:val="16"/>
              </w:rPr>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95349C" w:rsidRDefault="005C310B" w:rsidP="00B02A0B">
            <w:pPr>
              <w:pStyle w:val="TAC"/>
              <w:rPr>
                <w:sz w:val="16"/>
                <w:szCs w:val="16"/>
              </w:rPr>
            </w:pPr>
            <w:r w:rsidRPr="0095349C">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95349C" w:rsidRDefault="005C310B" w:rsidP="00B02A0B">
            <w:pPr>
              <w:pStyle w:val="TAL"/>
              <w:rPr>
                <w:sz w:val="16"/>
                <w:szCs w:val="16"/>
              </w:rPr>
            </w:pPr>
            <w:r w:rsidRPr="0095349C">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95349C" w:rsidRDefault="005C310B" w:rsidP="00B02A0B">
            <w:pPr>
              <w:pStyle w:val="TAL"/>
              <w:rPr>
                <w:sz w:val="16"/>
                <w:szCs w:val="16"/>
              </w:rPr>
            </w:pPr>
            <w:r w:rsidRPr="0095349C">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95349C" w:rsidRDefault="005C310B" w:rsidP="00B02A0B">
            <w:pPr>
              <w:pStyle w:val="TAC"/>
              <w:rPr>
                <w:sz w:val="16"/>
                <w:szCs w:val="16"/>
              </w:rPr>
            </w:pPr>
            <w:r w:rsidRPr="0095349C">
              <w:rPr>
                <w:sz w:val="16"/>
                <w:szCs w:val="16"/>
              </w:rPr>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95349C" w:rsidRDefault="005C310B" w:rsidP="00B02A0B">
            <w:pPr>
              <w:pStyle w:val="TAC"/>
              <w:rPr>
                <w:sz w:val="16"/>
                <w:szCs w:val="16"/>
              </w:rPr>
            </w:pPr>
            <w:r w:rsidRPr="0095349C">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95349C" w:rsidRDefault="005C310B" w:rsidP="00B02A0B">
            <w:pPr>
              <w:pStyle w:val="TAL"/>
              <w:rPr>
                <w:sz w:val="16"/>
                <w:szCs w:val="16"/>
              </w:rPr>
            </w:pPr>
            <w:r w:rsidRPr="0095349C">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95349C" w:rsidRDefault="005C310B" w:rsidP="00B02A0B">
            <w:pPr>
              <w:pStyle w:val="TAL"/>
              <w:rPr>
                <w:sz w:val="16"/>
                <w:szCs w:val="16"/>
              </w:rPr>
            </w:pPr>
            <w:r w:rsidRPr="0095349C">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95349C" w:rsidRDefault="005C310B" w:rsidP="00B02A0B">
            <w:pPr>
              <w:pStyle w:val="TAC"/>
              <w:rPr>
                <w:sz w:val="16"/>
                <w:szCs w:val="16"/>
              </w:rPr>
            </w:pPr>
            <w:r w:rsidRPr="0095349C">
              <w:rPr>
                <w:sz w:val="16"/>
                <w:szCs w:val="16"/>
              </w:rPr>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95349C" w:rsidRDefault="005C310B" w:rsidP="00B02A0B">
            <w:pPr>
              <w:pStyle w:val="TAC"/>
              <w:rPr>
                <w:sz w:val="16"/>
                <w:szCs w:val="16"/>
              </w:rPr>
            </w:pPr>
            <w:r w:rsidRPr="0095349C">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95349C" w:rsidRDefault="005C310B" w:rsidP="00B02A0B">
            <w:pPr>
              <w:pStyle w:val="TAL"/>
              <w:rPr>
                <w:sz w:val="16"/>
                <w:szCs w:val="16"/>
              </w:rPr>
            </w:pPr>
            <w:r w:rsidRPr="0095349C">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95349C" w:rsidRDefault="005C310B" w:rsidP="00B02A0B">
            <w:pPr>
              <w:pStyle w:val="TAL"/>
              <w:rPr>
                <w:sz w:val="16"/>
                <w:szCs w:val="16"/>
              </w:rPr>
            </w:pPr>
            <w:r w:rsidRPr="0095349C">
              <w:rPr>
                <w:sz w:val="16"/>
                <w:szCs w:val="16"/>
              </w:rPr>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95349C" w:rsidRDefault="005C310B" w:rsidP="00B02A0B">
            <w:pPr>
              <w:pStyle w:val="TAC"/>
              <w:rPr>
                <w:sz w:val="16"/>
                <w:szCs w:val="16"/>
              </w:rPr>
            </w:pPr>
            <w:r w:rsidRPr="0095349C">
              <w:rPr>
                <w:sz w:val="16"/>
                <w:szCs w:val="16"/>
              </w:rPr>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95349C" w:rsidRDefault="005C310B" w:rsidP="00B02A0B">
            <w:pPr>
              <w:pStyle w:val="TAL"/>
              <w:rPr>
                <w:sz w:val="16"/>
                <w:szCs w:val="16"/>
              </w:rPr>
            </w:pPr>
            <w:r w:rsidRPr="0095349C">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95349C" w:rsidRDefault="005C310B" w:rsidP="00B02A0B">
            <w:pPr>
              <w:pStyle w:val="TAL"/>
              <w:rPr>
                <w:sz w:val="16"/>
                <w:szCs w:val="16"/>
              </w:rPr>
            </w:pPr>
            <w:r w:rsidRPr="0095349C">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95349C" w:rsidRDefault="005C310B" w:rsidP="00B02A0B">
            <w:pPr>
              <w:pStyle w:val="TAC"/>
              <w:rPr>
                <w:sz w:val="16"/>
                <w:szCs w:val="16"/>
              </w:rPr>
            </w:pPr>
            <w:r w:rsidRPr="0095349C">
              <w:rPr>
                <w:sz w:val="16"/>
                <w:szCs w:val="16"/>
              </w:rPr>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95349C" w:rsidRDefault="005C310B" w:rsidP="00B02A0B">
            <w:pPr>
              <w:pStyle w:val="TAL"/>
              <w:rPr>
                <w:sz w:val="16"/>
                <w:szCs w:val="16"/>
              </w:rPr>
            </w:pPr>
            <w:r w:rsidRPr="0095349C">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95349C" w:rsidRDefault="005C310B" w:rsidP="00B02A0B">
            <w:pPr>
              <w:pStyle w:val="TAL"/>
              <w:rPr>
                <w:sz w:val="16"/>
                <w:szCs w:val="16"/>
              </w:rPr>
            </w:pPr>
            <w:r w:rsidRPr="0095349C">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95349C" w:rsidRDefault="005C310B" w:rsidP="00B02A0B">
            <w:pPr>
              <w:pStyle w:val="TAC"/>
              <w:rPr>
                <w:sz w:val="16"/>
                <w:szCs w:val="16"/>
              </w:rPr>
            </w:pPr>
            <w:r w:rsidRPr="0095349C">
              <w:rPr>
                <w:sz w:val="16"/>
                <w:szCs w:val="16"/>
              </w:rPr>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95349C" w:rsidRDefault="005C310B" w:rsidP="00B02A0B">
            <w:pPr>
              <w:pStyle w:val="TAL"/>
              <w:rPr>
                <w:sz w:val="16"/>
                <w:szCs w:val="16"/>
              </w:rPr>
            </w:pPr>
            <w:r w:rsidRPr="0095349C">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95349C" w:rsidRDefault="005C310B" w:rsidP="00B02A0B">
            <w:pPr>
              <w:pStyle w:val="TAL"/>
              <w:rPr>
                <w:sz w:val="16"/>
                <w:szCs w:val="16"/>
              </w:rPr>
            </w:pPr>
            <w:r w:rsidRPr="0095349C">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95349C" w:rsidRDefault="005C310B" w:rsidP="00B02A0B">
            <w:pPr>
              <w:pStyle w:val="TAC"/>
              <w:rPr>
                <w:sz w:val="16"/>
                <w:szCs w:val="16"/>
              </w:rPr>
            </w:pPr>
            <w:r w:rsidRPr="0095349C">
              <w:rPr>
                <w:sz w:val="16"/>
                <w:szCs w:val="16"/>
              </w:rPr>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95349C" w:rsidRDefault="005C310B" w:rsidP="00B02A0B">
            <w:pPr>
              <w:pStyle w:val="TAL"/>
              <w:rPr>
                <w:sz w:val="16"/>
                <w:szCs w:val="16"/>
              </w:rPr>
            </w:pPr>
            <w:r w:rsidRPr="0095349C">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95349C" w:rsidRDefault="005C310B" w:rsidP="00B02A0B">
            <w:pPr>
              <w:pStyle w:val="TAL"/>
              <w:rPr>
                <w:sz w:val="16"/>
                <w:szCs w:val="16"/>
              </w:rPr>
            </w:pPr>
            <w:r w:rsidRPr="0095349C">
              <w:rPr>
                <w:sz w:val="16"/>
                <w:szCs w:val="16"/>
              </w:rPr>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95349C" w:rsidRDefault="005C310B" w:rsidP="00B02A0B">
            <w:pPr>
              <w:pStyle w:val="TAC"/>
              <w:rPr>
                <w:sz w:val="16"/>
                <w:szCs w:val="16"/>
              </w:rPr>
            </w:pPr>
            <w:r w:rsidRPr="0095349C">
              <w:rPr>
                <w:sz w:val="16"/>
                <w:szCs w:val="16"/>
              </w:rPr>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95349C" w:rsidRDefault="005C310B" w:rsidP="00B02A0B">
            <w:pPr>
              <w:pStyle w:val="TAL"/>
              <w:rPr>
                <w:sz w:val="16"/>
                <w:szCs w:val="16"/>
              </w:rPr>
            </w:pPr>
            <w:r w:rsidRPr="0095349C">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95349C" w:rsidRDefault="005C310B" w:rsidP="00B02A0B">
            <w:pPr>
              <w:pStyle w:val="TAL"/>
              <w:rPr>
                <w:sz w:val="16"/>
                <w:szCs w:val="16"/>
              </w:rPr>
            </w:pPr>
            <w:r w:rsidRPr="0095349C">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95349C" w:rsidRDefault="005C310B" w:rsidP="00B02A0B">
            <w:pPr>
              <w:pStyle w:val="TAC"/>
              <w:rPr>
                <w:sz w:val="16"/>
                <w:szCs w:val="16"/>
              </w:rPr>
            </w:pPr>
            <w:r w:rsidRPr="0095349C">
              <w:rPr>
                <w:sz w:val="16"/>
                <w:szCs w:val="16"/>
              </w:rPr>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95349C" w:rsidRDefault="005C310B" w:rsidP="00B02A0B">
            <w:pPr>
              <w:pStyle w:val="TAL"/>
              <w:rPr>
                <w:sz w:val="16"/>
                <w:szCs w:val="16"/>
              </w:rPr>
            </w:pPr>
            <w:r w:rsidRPr="0095349C">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95349C" w:rsidRDefault="005C310B" w:rsidP="00B02A0B">
            <w:pPr>
              <w:pStyle w:val="TAL"/>
              <w:rPr>
                <w:sz w:val="16"/>
                <w:szCs w:val="16"/>
              </w:rPr>
            </w:pPr>
            <w:r w:rsidRPr="0095349C">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95349C" w:rsidRDefault="005C310B" w:rsidP="00B02A0B">
            <w:pPr>
              <w:pStyle w:val="TAC"/>
              <w:rPr>
                <w:sz w:val="16"/>
                <w:szCs w:val="16"/>
              </w:rPr>
            </w:pPr>
            <w:r w:rsidRPr="0095349C">
              <w:rPr>
                <w:sz w:val="16"/>
                <w:szCs w:val="16"/>
              </w:rPr>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95349C" w:rsidRDefault="005C310B" w:rsidP="00B02A0B">
            <w:pPr>
              <w:pStyle w:val="TAL"/>
              <w:rPr>
                <w:sz w:val="16"/>
                <w:szCs w:val="16"/>
              </w:rPr>
            </w:pPr>
            <w:r w:rsidRPr="0095349C">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95349C" w:rsidRDefault="005C310B" w:rsidP="00B02A0B">
            <w:pPr>
              <w:pStyle w:val="TAL"/>
              <w:rPr>
                <w:sz w:val="16"/>
                <w:szCs w:val="16"/>
              </w:rPr>
            </w:pPr>
            <w:r w:rsidRPr="0095349C">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95349C" w:rsidRDefault="005C310B" w:rsidP="00B02A0B">
            <w:pPr>
              <w:pStyle w:val="TAC"/>
              <w:rPr>
                <w:sz w:val="16"/>
                <w:szCs w:val="16"/>
              </w:rPr>
            </w:pPr>
            <w:r w:rsidRPr="0095349C">
              <w:rPr>
                <w:sz w:val="16"/>
                <w:szCs w:val="16"/>
              </w:rPr>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95349C" w:rsidRDefault="005C310B" w:rsidP="00B02A0B">
            <w:pPr>
              <w:pStyle w:val="TAL"/>
              <w:rPr>
                <w:sz w:val="16"/>
                <w:szCs w:val="16"/>
              </w:rPr>
            </w:pPr>
            <w:r w:rsidRPr="0095349C">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95349C" w:rsidRDefault="005C310B" w:rsidP="00B02A0B">
            <w:pPr>
              <w:pStyle w:val="TAL"/>
              <w:rPr>
                <w:sz w:val="16"/>
                <w:szCs w:val="16"/>
              </w:rPr>
            </w:pPr>
            <w:r w:rsidRPr="0095349C">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95349C" w:rsidRDefault="005C310B" w:rsidP="00B02A0B">
            <w:pPr>
              <w:pStyle w:val="TAC"/>
              <w:rPr>
                <w:sz w:val="16"/>
                <w:szCs w:val="16"/>
              </w:rPr>
            </w:pPr>
            <w:r w:rsidRPr="0095349C">
              <w:rPr>
                <w:sz w:val="16"/>
                <w:szCs w:val="16"/>
              </w:rPr>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95349C" w:rsidRDefault="005C310B" w:rsidP="00B02A0B">
            <w:pPr>
              <w:pStyle w:val="TAC"/>
              <w:rPr>
                <w:sz w:val="16"/>
                <w:szCs w:val="16"/>
              </w:rPr>
            </w:pPr>
            <w:r w:rsidRPr="0095349C">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95349C" w:rsidRDefault="005C310B" w:rsidP="00B02A0B">
            <w:pPr>
              <w:pStyle w:val="TAL"/>
              <w:rPr>
                <w:sz w:val="16"/>
                <w:szCs w:val="16"/>
              </w:rPr>
            </w:pPr>
            <w:r w:rsidRPr="0095349C">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95349C" w:rsidRDefault="005C310B" w:rsidP="00B02A0B">
            <w:pPr>
              <w:pStyle w:val="TAL"/>
              <w:rPr>
                <w:sz w:val="16"/>
                <w:szCs w:val="16"/>
              </w:rPr>
            </w:pPr>
            <w:r w:rsidRPr="0095349C">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95349C" w:rsidRDefault="005C310B" w:rsidP="00B02A0B">
            <w:pPr>
              <w:pStyle w:val="TAC"/>
              <w:rPr>
                <w:sz w:val="16"/>
                <w:szCs w:val="16"/>
              </w:rPr>
            </w:pPr>
            <w:r w:rsidRPr="0095349C">
              <w:rPr>
                <w:sz w:val="16"/>
                <w:szCs w:val="16"/>
              </w:rPr>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95349C" w:rsidRDefault="005C310B" w:rsidP="00B02A0B">
            <w:pPr>
              <w:pStyle w:val="TAL"/>
              <w:rPr>
                <w:sz w:val="16"/>
                <w:szCs w:val="16"/>
              </w:rPr>
            </w:pPr>
            <w:r w:rsidRPr="0095349C">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95349C" w:rsidRDefault="005C310B" w:rsidP="00B02A0B">
            <w:pPr>
              <w:pStyle w:val="TAL"/>
              <w:rPr>
                <w:sz w:val="16"/>
                <w:szCs w:val="16"/>
              </w:rPr>
            </w:pPr>
            <w:r w:rsidRPr="0095349C">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95349C" w:rsidRDefault="005C310B" w:rsidP="00B02A0B">
            <w:pPr>
              <w:pStyle w:val="TAC"/>
              <w:rPr>
                <w:sz w:val="16"/>
                <w:szCs w:val="16"/>
              </w:rPr>
            </w:pPr>
            <w:r w:rsidRPr="0095349C">
              <w:rPr>
                <w:sz w:val="16"/>
                <w:szCs w:val="16"/>
              </w:rPr>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95349C" w:rsidRDefault="005C310B" w:rsidP="00B02A0B">
            <w:pPr>
              <w:pStyle w:val="TAL"/>
              <w:rPr>
                <w:sz w:val="16"/>
                <w:szCs w:val="16"/>
              </w:rPr>
            </w:pPr>
            <w:r w:rsidRPr="0095349C">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95349C" w:rsidRDefault="005C310B" w:rsidP="00B02A0B">
            <w:pPr>
              <w:pStyle w:val="TAL"/>
              <w:rPr>
                <w:sz w:val="16"/>
                <w:szCs w:val="16"/>
              </w:rPr>
            </w:pPr>
            <w:r w:rsidRPr="0095349C">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95349C" w:rsidRDefault="005C310B" w:rsidP="00B02A0B">
            <w:pPr>
              <w:pStyle w:val="TAC"/>
              <w:rPr>
                <w:sz w:val="16"/>
                <w:szCs w:val="16"/>
              </w:rPr>
            </w:pPr>
            <w:r w:rsidRPr="0095349C">
              <w:rPr>
                <w:sz w:val="16"/>
                <w:szCs w:val="16"/>
              </w:rPr>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95349C" w:rsidRDefault="005C310B" w:rsidP="00B02A0B">
            <w:pPr>
              <w:pStyle w:val="TAL"/>
              <w:rPr>
                <w:sz w:val="16"/>
                <w:szCs w:val="16"/>
              </w:rPr>
            </w:pPr>
            <w:r w:rsidRPr="0095349C">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95349C" w:rsidRDefault="005C310B" w:rsidP="00B02A0B">
            <w:pPr>
              <w:pStyle w:val="TAL"/>
              <w:rPr>
                <w:sz w:val="16"/>
                <w:szCs w:val="16"/>
              </w:rPr>
            </w:pPr>
            <w:r w:rsidRPr="0095349C">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95349C" w:rsidRDefault="005C310B" w:rsidP="00B02A0B">
            <w:pPr>
              <w:pStyle w:val="TAC"/>
              <w:rPr>
                <w:sz w:val="16"/>
                <w:szCs w:val="16"/>
              </w:rPr>
            </w:pPr>
            <w:r w:rsidRPr="0095349C">
              <w:rPr>
                <w:sz w:val="16"/>
                <w:szCs w:val="16"/>
              </w:rPr>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95349C" w:rsidRDefault="005C310B" w:rsidP="00B02A0B">
            <w:pPr>
              <w:pStyle w:val="TAL"/>
              <w:rPr>
                <w:sz w:val="16"/>
                <w:szCs w:val="16"/>
              </w:rPr>
            </w:pPr>
            <w:r w:rsidRPr="0095349C">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95349C" w:rsidRDefault="005C310B" w:rsidP="00B02A0B">
            <w:pPr>
              <w:pStyle w:val="TAL"/>
              <w:rPr>
                <w:sz w:val="16"/>
                <w:szCs w:val="16"/>
              </w:rPr>
            </w:pPr>
            <w:r w:rsidRPr="0095349C">
              <w:rPr>
                <w:sz w:val="16"/>
                <w:szCs w:val="16"/>
              </w:rPr>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95349C" w:rsidRDefault="005C310B" w:rsidP="00B02A0B">
            <w:pPr>
              <w:pStyle w:val="TAC"/>
              <w:rPr>
                <w:sz w:val="16"/>
                <w:szCs w:val="16"/>
              </w:rPr>
            </w:pPr>
            <w:r w:rsidRPr="0095349C">
              <w:rPr>
                <w:sz w:val="16"/>
                <w:szCs w:val="16"/>
              </w:rPr>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95349C" w:rsidRDefault="005C310B" w:rsidP="00B02A0B">
            <w:pPr>
              <w:pStyle w:val="TAL"/>
              <w:rPr>
                <w:sz w:val="16"/>
                <w:szCs w:val="16"/>
              </w:rPr>
            </w:pPr>
            <w:r w:rsidRPr="0095349C">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95349C" w:rsidRDefault="005C310B" w:rsidP="00B02A0B">
            <w:pPr>
              <w:pStyle w:val="TAL"/>
              <w:rPr>
                <w:sz w:val="16"/>
                <w:szCs w:val="16"/>
              </w:rPr>
            </w:pPr>
            <w:r w:rsidRPr="0095349C">
              <w:rPr>
                <w:sz w:val="16"/>
                <w:szCs w:val="16"/>
              </w:rPr>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95349C" w:rsidRDefault="005C310B" w:rsidP="00B02A0B">
            <w:pPr>
              <w:pStyle w:val="TAC"/>
              <w:rPr>
                <w:sz w:val="16"/>
                <w:szCs w:val="16"/>
              </w:rPr>
            </w:pPr>
            <w:r w:rsidRPr="0095349C">
              <w:rPr>
                <w:sz w:val="16"/>
                <w:szCs w:val="16"/>
              </w:rPr>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95349C" w:rsidRDefault="005C310B" w:rsidP="00B02A0B">
            <w:pPr>
              <w:pStyle w:val="TAL"/>
              <w:rPr>
                <w:sz w:val="16"/>
                <w:szCs w:val="16"/>
              </w:rPr>
            </w:pPr>
            <w:r w:rsidRPr="0095349C">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95349C" w:rsidRDefault="005C310B" w:rsidP="00B02A0B">
            <w:pPr>
              <w:pStyle w:val="TAL"/>
              <w:rPr>
                <w:sz w:val="16"/>
                <w:szCs w:val="16"/>
              </w:rPr>
            </w:pPr>
            <w:r w:rsidRPr="0095349C">
              <w:rPr>
                <w:sz w:val="16"/>
                <w:szCs w:val="16"/>
              </w:rPr>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95349C" w:rsidRDefault="005C310B" w:rsidP="00B02A0B">
            <w:pPr>
              <w:pStyle w:val="TAC"/>
              <w:rPr>
                <w:sz w:val="16"/>
                <w:szCs w:val="16"/>
              </w:rPr>
            </w:pPr>
            <w:r w:rsidRPr="0095349C">
              <w:rPr>
                <w:sz w:val="16"/>
                <w:szCs w:val="16"/>
              </w:rPr>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95349C" w:rsidRDefault="005C310B" w:rsidP="00B02A0B">
            <w:pPr>
              <w:pStyle w:val="TAL"/>
              <w:rPr>
                <w:sz w:val="16"/>
                <w:szCs w:val="16"/>
              </w:rPr>
            </w:pPr>
            <w:r w:rsidRPr="0095349C">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95349C" w:rsidRDefault="005C310B" w:rsidP="00B02A0B">
            <w:pPr>
              <w:pStyle w:val="TAL"/>
              <w:rPr>
                <w:sz w:val="16"/>
                <w:szCs w:val="16"/>
              </w:rPr>
            </w:pPr>
            <w:r w:rsidRPr="0095349C">
              <w:rPr>
                <w:sz w:val="16"/>
                <w:szCs w:val="16"/>
              </w:rPr>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95349C" w:rsidRDefault="005C310B" w:rsidP="00B02A0B">
            <w:pPr>
              <w:pStyle w:val="TAC"/>
              <w:rPr>
                <w:sz w:val="16"/>
                <w:szCs w:val="16"/>
              </w:rPr>
            </w:pPr>
            <w:r w:rsidRPr="0095349C">
              <w:rPr>
                <w:sz w:val="16"/>
                <w:szCs w:val="16"/>
              </w:rPr>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95349C" w:rsidRDefault="005C310B" w:rsidP="00B02A0B">
            <w:pPr>
              <w:pStyle w:val="TAL"/>
              <w:rPr>
                <w:sz w:val="16"/>
                <w:szCs w:val="16"/>
              </w:rPr>
            </w:pPr>
            <w:r w:rsidRPr="0095349C">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95349C" w:rsidRDefault="005C310B" w:rsidP="00B02A0B">
            <w:pPr>
              <w:pStyle w:val="TAL"/>
              <w:rPr>
                <w:sz w:val="16"/>
                <w:szCs w:val="16"/>
              </w:rPr>
            </w:pPr>
            <w:r w:rsidRPr="0095349C">
              <w:rPr>
                <w:sz w:val="16"/>
                <w:szCs w:val="16"/>
              </w:rPr>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95349C" w:rsidRDefault="005C310B" w:rsidP="00B02A0B">
            <w:pPr>
              <w:pStyle w:val="TAC"/>
              <w:rPr>
                <w:sz w:val="16"/>
                <w:szCs w:val="16"/>
              </w:rPr>
            </w:pPr>
            <w:r w:rsidRPr="0095349C">
              <w:rPr>
                <w:sz w:val="16"/>
                <w:szCs w:val="16"/>
              </w:rPr>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95349C" w:rsidRDefault="005C310B" w:rsidP="00B02A0B">
            <w:pPr>
              <w:pStyle w:val="TAC"/>
              <w:rPr>
                <w:sz w:val="16"/>
                <w:szCs w:val="16"/>
              </w:rPr>
            </w:pPr>
            <w:r w:rsidRPr="0095349C">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95349C" w:rsidRDefault="005C310B" w:rsidP="00B02A0B">
            <w:pPr>
              <w:pStyle w:val="TAL"/>
              <w:rPr>
                <w:sz w:val="16"/>
                <w:szCs w:val="16"/>
              </w:rPr>
            </w:pPr>
            <w:r w:rsidRPr="0095349C">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95349C" w:rsidRDefault="005C310B" w:rsidP="00B02A0B">
            <w:pPr>
              <w:pStyle w:val="TAL"/>
              <w:rPr>
                <w:sz w:val="16"/>
                <w:szCs w:val="16"/>
              </w:rPr>
            </w:pPr>
            <w:r w:rsidRPr="0095349C">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95349C" w:rsidRDefault="005C310B" w:rsidP="00B02A0B">
            <w:pPr>
              <w:pStyle w:val="TAC"/>
              <w:rPr>
                <w:sz w:val="16"/>
                <w:szCs w:val="16"/>
              </w:rPr>
            </w:pPr>
            <w:r w:rsidRPr="0095349C">
              <w:rPr>
                <w:sz w:val="16"/>
                <w:szCs w:val="16"/>
              </w:rPr>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95349C" w:rsidRDefault="005C310B" w:rsidP="00B02A0B">
            <w:pPr>
              <w:pStyle w:val="TAC"/>
              <w:rPr>
                <w:sz w:val="16"/>
                <w:szCs w:val="16"/>
              </w:rPr>
            </w:pPr>
            <w:r w:rsidRPr="0095349C">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95349C" w:rsidRDefault="005C310B" w:rsidP="00B02A0B">
            <w:pPr>
              <w:pStyle w:val="TAL"/>
              <w:rPr>
                <w:sz w:val="16"/>
                <w:szCs w:val="16"/>
              </w:rPr>
            </w:pPr>
            <w:r w:rsidRPr="0095349C">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95349C" w:rsidRDefault="005C310B" w:rsidP="00B02A0B">
            <w:pPr>
              <w:pStyle w:val="TAL"/>
              <w:rPr>
                <w:sz w:val="16"/>
                <w:szCs w:val="16"/>
              </w:rPr>
            </w:pPr>
            <w:r w:rsidRPr="0095349C">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95349C" w:rsidRDefault="005C310B" w:rsidP="00B02A0B">
            <w:pPr>
              <w:pStyle w:val="TAC"/>
              <w:rPr>
                <w:sz w:val="16"/>
                <w:szCs w:val="16"/>
              </w:rPr>
            </w:pPr>
            <w:r w:rsidRPr="0095349C">
              <w:rPr>
                <w:sz w:val="16"/>
                <w:szCs w:val="16"/>
              </w:rPr>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95349C" w:rsidRDefault="005C310B" w:rsidP="00B02A0B">
            <w:pPr>
              <w:pStyle w:val="TAL"/>
              <w:rPr>
                <w:sz w:val="16"/>
                <w:szCs w:val="16"/>
              </w:rPr>
            </w:pPr>
            <w:r w:rsidRPr="0095349C">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95349C" w:rsidRDefault="005C310B" w:rsidP="00B02A0B">
            <w:pPr>
              <w:pStyle w:val="TAL"/>
              <w:rPr>
                <w:sz w:val="16"/>
                <w:szCs w:val="16"/>
              </w:rPr>
            </w:pPr>
            <w:r w:rsidRPr="0095349C">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95349C" w:rsidRDefault="005C310B" w:rsidP="00B02A0B">
            <w:pPr>
              <w:pStyle w:val="TAC"/>
              <w:rPr>
                <w:sz w:val="16"/>
                <w:szCs w:val="16"/>
              </w:rPr>
            </w:pPr>
            <w:r w:rsidRPr="0095349C">
              <w:rPr>
                <w:sz w:val="16"/>
                <w:szCs w:val="16"/>
              </w:rPr>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95349C" w:rsidRDefault="005C310B" w:rsidP="00B02A0B">
            <w:pPr>
              <w:pStyle w:val="TAL"/>
              <w:rPr>
                <w:sz w:val="16"/>
                <w:szCs w:val="16"/>
              </w:rPr>
            </w:pPr>
            <w:r w:rsidRPr="0095349C">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95349C" w:rsidRDefault="005C310B" w:rsidP="00B02A0B">
            <w:pPr>
              <w:pStyle w:val="TAL"/>
              <w:rPr>
                <w:sz w:val="16"/>
                <w:szCs w:val="16"/>
              </w:rPr>
            </w:pPr>
            <w:r w:rsidRPr="0095349C">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95349C" w:rsidRDefault="005C310B" w:rsidP="00B02A0B">
            <w:pPr>
              <w:pStyle w:val="TAC"/>
              <w:rPr>
                <w:sz w:val="16"/>
                <w:szCs w:val="16"/>
              </w:rPr>
            </w:pPr>
            <w:r w:rsidRPr="0095349C">
              <w:rPr>
                <w:sz w:val="16"/>
                <w:szCs w:val="16"/>
              </w:rPr>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95349C" w:rsidRDefault="005C310B" w:rsidP="00B02A0B">
            <w:pPr>
              <w:pStyle w:val="TAC"/>
              <w:rPr>
                <w:sz w:val="16"/>
                <w:szCs w:val="16"/>
              </w:rPr>
            </w:pPr>
            <w:r w:rsidRPr="0095349C">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95349C" w:rsidRDefault="005C310B" w:rsidP="00B02A0B">
            <w:pPr>
              <w:pStyle w:val="TAL"/>
              <w:rPr>
                <w:sz w:val="16"/>
                <w:szCs w:val="16"/>
              </w:rPr>
            </w:pPr>
            <w:r w:rsidRPr="0095349C">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95349C" w:rsidRDefault="005C310B" w:rsidP="00B02A0B">
            <w:pPr>
              <w:pStyle w:val="TAL"/>
              <w:rPr>
                <w:sz w:val="16"/>
                <w:szCs w:val="16"/>
              </w:rPr>
            </w:pPr>
            <w:r w:rsidRPr="0095349C">
              <w:rPr>
                <w:sz w:val="16"/>
                <w:szCs w:val="16"/>
              </w:rPr>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95349C" w:rsidRDefault="005C310B" w:rsidP="00B02A0B">
            <w:pPr>
              <w:pStyle w:val="TAC"/>
              <w:rPr>
                <w:sz w:val="16"/>
                <w:szCs w:val="16"/>
              </w:rPr>
            </w:pPr>
            <w:r w:rsidRPr="0095349C">
              <w:rPr>
                <w:sz w:val="16"/>
                <w:szCs w:val="16"/>
              </w:rPr>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95349C" w:rsidRDefault="005C310B" w:rsidP="00B02A0B">
            <w:pPr>
              <w:pStyle w:val="TAL"/>
              <w:rPr>
                <w:sz w:val="16"/>
                <w:szCs w:val="16"/>
              </w:rPr>
            </w:pPr>
            <w:r w:rsidRPr="0095349C">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95349C" w:rsidRDefault="005C310B" w:rsidP="00B02A0B">
            <w:pPr>
              <w:pStyle w:val="TAL"/>
              <w:rPr>
                <w:sz w:val="16"/>
                <w:szCs w:val="16"/>
              </w:rPr>
            </w:pPr>
            <w:r w:rsidRPr="0095349C">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95349C" w:rsidRDefault="005C310B" w:rsidP="00B02A0B">
            <w:pPr>
              <w:pStyle w:val="TAC"/>
              <w:rPr>
                <w:sz w:val="16"/>
                <w:szCs w:val="16"/>
              </w:rPr>
            </w:pPr>
            <w:r w:rsidRPr="0095349C">
              <w:rPr>
                <w:sz w:val="16"/>
                <w:szCs w:val="16"/>
              </w:rPr>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95349C" w:rsidRDefault="005C310B" w:rsidP="00B02A0B">
            <w:pPr>
              <w:pStyle w:val="TAL"/>
              <w:rPr>
                <w:sz w:val="16"/>
                <w:szCs w:val="16"/>
              </w:rPr>
            </w:pPr>
            <w:r w:rsidRPr="0095349C">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95349C" w:rsidRDefault="005C310B" w:rsidP="00B02A0B">
            <w:pPr>
              <w:pStyle w:val="TAL"/>
              <w:rPr>
                <w:sz w:val="16"/>
                <w:szCs w:val="16"/>
              </w:rPr>
            </w:pPr>
            <w:r w:rsidRPr="0095349C">
              <w:rPr>
                <w:sz w:val="16"/>
                <w:szCs w:val="16"/>
              </w:rPr>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95349C" w:rsidRDefault="005C310B" w:rsidP="00B02A0B">
            <w:pPr>
              <w:pStyle w:val="TAC"/>
              <w:rPr>
                <w:sz w:val="16"/>
                <w:szCs w:val="16"/>
              </w:rPr>
            </w:pPr>
            <w:r w:rsidRPr="0095349C">
              <w:rPr>
                <w:sz w:val="16"/>
                <w:szCs w:val="16"/>
              </w:rPr>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95349C" w:rsidRDefault="005C310B" w:rsidP="00B02A0B">
            <w:pPr>
              <w:pStyle w:val="TAL"/>
              <w:rPr>
                <w:sz w:val="16"/>
                <w:szCs w:val="16"/>
              </w:rPr>
            </w:pPr>
            <w:r w:rsidRPr="0095349C">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95349C" w:rsidRDefault="005C310B" w:rsidP="00B02A0B">
            <w:pPr>
              <w:pStyle w:val="TAL"/>
              <w:rPr>
                <w:sz w:val="16"/>
                <w:szCs w:val="16"/>
              </w:rPr>
            </w:pPr>
            <w:r w:rsidRPr="0095349C">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95349C" w:rsidRDefault="005C310B" w:rsidP="00B02A0B">
            <w:pPr>
              <w:pStyle w:val="TAC"/>
              <w:rPr>
                <w:sz w:val="16"/>
                <w:szCs w:val="16"/>
              </w:rPr>
            </w:pPr>
            <w:r w:rsidRPr="0095349C">
              <w:rPr>
                <w:sz w:val="16"/>
                <w:szCs w:val="16"/>
              </w:rPr>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95349C" w:rsidRDefault="005C310B" w:rsidP="00B02A0B">
            <w:pPr>
              <w:pStyle w:val="TAL"/>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95349C" w:rsidRDefault="005C310B" w:rsidP="00B02A0B">
            <w:pPr>
              <w:pStyle w:val="TAL"/>
              <w:rPr>
                <w:sz w:val="16"/>
                <w:szCs w:val="16"/>
              </w:rPr>
            </w:pPr>
            <w:r w:rsidRPr="0095349C">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95349C" w:rsidRDefault="005C310B" w:rsidP="00B02A0B">
            <w:pPr>
              <w:pStyle w:val="TAL"/>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95349C" w:rsidRDefault="005C310B" w:rsidP="00B02A0B">
            <w:pPr>
              <w:pStyle w:val="TAL"/>
              <w:rPr>
                <w:sz w:val="16"/>
                <w:szCs w:val="16"/>
              </w:rPr>
            </w:pPr>
            <w:r w:rsidRPr="0095349C">
              <w:rPr>
                <w:sz w:val="16"/>
                <w:szCs w:val="16"/>
              </w:rPr>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95349C" w:rsidRDefault="005C310B" w:rsidP="00B02A0B">
            <w:pPr>
              <w:pStyle w:val="TAC"/>
              <w:rPr>
                <w:sz w:val="16"/>
                <w:szCs w:val="16"/>
              </w:rPr>
            </w:pPr>
            <w:r w:rsidRPr="0095349C">
              <w:rPr>
                <w:sz w:val="16"/>
                <w:szCs w:val="16"/>
              </w:rPr>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95349C" w:rsidRDefault="005C310B" w:rsidP="00B02A0B">
            <w:pPr>
              <w:pStyle w:val="TAL"/>
              <w:rPr>
                <w:sz w:val="16"/>
                <w:szCs w:val="16"/>
              </w:rPr>
            </w:pPr>
            <w:r w:rsidRPr="0095349C">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95349C" w:rsidRDefault="005C310B" w:rsidP="00B02A0B">
            <w:pPr>
              <w:pStyle w:val="TAL"/>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95349C" w:rsidRDefault="005C310B" w:rsidP="00B02A0B">
            <w:pPr>
              <w:pStyle w:val="TAL"/>
              <w:rPr>
                <w:sz w:val="16"/>
                <w:szCs w:val="16"/>
              </w:rPr>
            </w:pPr>
            <w:r w:rsidRPr="0095349C">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95349C" w:rsidRDefault="005C310B" w:rsidP="00B02A0B">
            <w:pPr>
              <w:pStyle w:val="TAC"/>
              <w:rPr>
                <w:sz w:val="16"/>
                <w:szCs w:val="16"/>
              </w:rPr>
            </w:pPr>
            <w:r w:rsidRPr="0095349C">
              <w:rPr>
                <w:sz w:val="16"/>
                <w:szCs w:val="16"/>
              </w:rPr>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95349C" w:rsidRDefault="005C310B" w:rsidP="00B02A0B">
            <w:pPr>
              <w:pStyle w:val="TAL"/>
              <w:rPr>
                <w:sz w:val="16"/>
                <w:szCs w:val="16"/>
              </w:rPr>
            </w:pPr>
            <w:r w:rsidRPr="0095349C">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95349C" w:rsidRDefault="005C310B" w:rsidP="00B02A0B">
            <w:pPr>
              <w:pStyle w:val="TAL"/>
              <w:rPr>
                <w:sz w:val="16"/>
                <w:szCs w:val="16"/>
              </w:rPr>
            </w:pPr>
            <w:r w:rsidRPr="0095349C">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95349C" w:rsidRDefault="005C310B" w:rsidP="00B02A0B">
            <w:pPr>
              <w:pStyle w:val="TAL"/>
              <w:rPr>
                <w:sz w:val="16"/>
                <w:szCs w:val="16"/>
              </w:rPr>
            </w:pPr>
            <w:r w:rsidRPr="0095349C">
              <w:rPr>
                <w:sz w:val="16"/>
                <w:szCs w:val="16"/>
              </w:rPr>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95349C" w:rsidRDefault="005C310B" w:rsidP="00B02A0B">
            <w:pPr>
              <w:pStyle w:val="TAC"/>
              <w:rPr>
                <w:sz w:val="16"/>
                <w:szCs w:val="16"/>
              </w:rPr>
            </w:pPr>
            <w:r w:rsidRPr="0095349C">
              <w:rPr>
                <w:sz w:val="16"/>
                <w:szCs w:val="16"/>
              </w:rPr>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95349C" w:rsidRDefault="005C310B" w:rsidP="00B02A0B">
            <w:pPr>
              <w:pStyle w:val="TAL"/>
              <w:rPr>
                <w:sz w:val="16"/>
                <w:szCs w:val="16"/>
              </w:rPr>
            </w:pPr>
            <w:r w:rsidRPr="0095349C">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95349C"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95349C" w:rsidRDefault="005C310B" w:rsidP="00B02A0B">
            <w:pPr>
              <w:pStyle w:val="TAL"/>
              <w:rPr>
                <w:sz w:val="16"/>
                <w:szCs w:val="16"/>
              </w:rPr>
            </w:pPr>
            <w:r w:rsidRPr="0095349C">
              <w:rPr>
                <w:sz w:val="16"/>
                <w:szCs w:val="16"/>
              </w:rPr>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95349C" w:rsidRDefault="005C310B" w:rsidP="00B02A0B">
            <w:pPr>
              <w:pStyle w:val="TAC"/>
              <w:rPr>
                <w:sz w:val="16"/>
                <w:szCs w:val="16"/>
              </w:rPr>
            </w:pPr>
            <w:r w:rsidRPr="0095349C">
              <w:rPr>
                <w:sz w:val="16"/>
                <w:szCs w:val="16"/>
              </w:rPr>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95349C" w:rsidRDefault="005C310B" w:rsidP="00B02A0B">
            <w:pPr>
              <w:pStyle w:val="TAC"/>
              <w:rPr>
                <w:sz w:val="16"/>
                <w:szCs w:val="16"/>
                <w:lang w:val="fr-FR"/>
              </w:rPr>
            </w:pPr>
            <w:r w:rsidRPr="0095349C">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95349C" w:rsidRDefault="005C310B" w:rsidP="00B02A0B">
            <w:pPr>
              <w:pStyle w:val="TAL"/>
              <w:rPr>
                <w:sz w:val="16"/>
                <w:szCs w:val="16"/>
                <w:lang w:val="fr-FR"/>
              </w:rPr>
            </w:pPr>
            <w:r w:rsidRPr="0095349C">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95349C" w:rsidRDefault="005C310B" w:rsidP="00B02A0B">
            <w:pPr>
              <w:pStyle w:val="TAL"/>
              <w:rPr>
                <w:sz w:val="16"/>
                <w:szCs w:val="16"/>
              </w:rPr>
            </w:pPr>
            <w:r w:rsidRPr="0095349C">
              <w:rPr>
                <w:sz w:val="16"/>
                <w:szCs w:val="16"/>
              </w:rPr>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95349C" w:rsidRDefault="005C310B" w:rsidP="00B02A0B">
            <w:pPr>
              <w:pStyle w:val="TAC"/>
              <w:rPr>
                <w:sz w:val="16"/>
                <w:szCs w:val="16"/>
              </w:rPr>
            </w:pPr>
            <w:r w:rsidRPr="0095349C">
              <w:rPr>
                <w:sz w:val="16"/>
                <w:szCs w:val="16"/>
              </w:rPr>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95349C" w:rsidRDefault="005C310B" w:rsidP="00B02A0B">
            <w:pPr>
              <w:pStyle w:val="TAL"/>
              <w:rPr>
                <w:sz w:val="16"/>
                <w:szCs w:val="16"/>
              </w:rPr>
            </w:pPr>
            <w:r w:rsidRPr="0095349C">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95349C" w:rsidRDefault="005C310B" w:rsidP="00B02A0B">
            <w:pPr>
              <w:pStyle w:val="TAL"/>
              <w:rPr>
                <w:sz w:val="16"/>
                <w:szCs w:val="16"/>
              </w:rPr>
            </w:pPr>
            <w:r w:rsidRPr="0095349C">
              <w:rPr>
                <w:sz w:val="16"/>
                <w:szCs w:val="16"/>
              </w:rPr>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95349C" w:rsidRDefault="005C310B" w:rsidP="00B02A0B">
            <w:pPr>
              <w:pStyle w:val="TAC"/>
              <w:rPr>
                <w:sz w:val="16"/>
                <w:szCs w:val="16"/>
              </w:rPr>
            </w:pPr>
            <w:r w:rsidRPr="0095349C">
              <w:rPr>
                <w:sz w:val="16"/>
                <w:szCs w:val="16"/>
              </w:rPr>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95349C" w:rsidRDefault="005C310B" w:rsidP="00B02A0B">
            <w:pPr>
              <w:pStyle w:val="TAL"/>
              <w:rPr>
                <w:sz w:val="16"/>
                <w:szCs w:val="16"/>
              </w:rPr>
            </w:pPr>
            <w:r w:rsidRPr="0095349C">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95349C" w:rsidRDefault="005C310B" w:rsidP="00B02A0B">
            <w:pPr>
              <w:pStyle w:val="TAL"/>
              <w:rPr>
                <w:sz w:val="16"/>
                <w:szCs w:val="16"/>
              </w:rPr>
            </w:pPr>
            <w:r w:rsidRPr="0095349C">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95349C" w:rsidRDefault="005C310B" w:rsidP="00B02A0B">
            <w:pPr>
              <w:pStyle w:val="TAC"/>
              <w:rPr>
                <w:sz w:val="16"/>
                <w:szCs w:val="16"/>
              </w:rPr>
            </w:pPr>
            <w:r w:rsidRPr="0095349C">
              <w:rPr>
                <w:sz w:val="16"/>
                <w:szCs w:val="16"/>
              </w:rPr>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95349C" w:rsidRDefault="005C310B" w:rsidP="00B02A0B">
            <w:pPr>
              <w:pStyle w:val="TAL"/>
              <w:rPr>
                <w:sz w:val="16"/>
                <w:szCs w:val="16"/>
              </w:rPr>
            </w:pPr>
            <w:r w:rsidRPr="0095349C">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95349C" w:rsidRDefault="005C310B" w:rsidP="00B02A0B">
            <w:pPr>
              <w:pStyle w:val="TAL"/>
              <w:rPr>
                <w:sz w:val="16"/>
                <w:szCs w:val="16"/>
              </w:rPr>
            </w:pPr>
            <w:r w:rsidRPr="0095349C">
              <w:rPr>
                <w:sz w:val="16"/>
                <w:szCs w:val="16"/>
              </w:rPr>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95349C" w:rsidRDefault="005C310B" w:rsidP="00B02A0B">
            <w:pPr>
              <w:pStyle w:val="TAC"/>
              <w:rPr>
                <w:sz w:val="16"/>
                <w:szCs w:val="16"/>
              </w:rPr>
            </w:pPr>
            <w:r w:rsidRPr="0095349C">
              <w:rPr>
                <w:sz w:val="16"/>
                <w:szCs w:val="16"/>
              </w:rPr>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95349C" w:rsidRDefault="005C310B" w:rsidP="00B02A0B">
            <w:pPr>
              <w:pStyle w:val="TAL"/>
              <w:rPr>
                <w:sz w:val="16"/>
                <w:szCs w:val="16"/>
              </w:rPr>
            </w:pPr>
            <w:r w:rsidRPr="0095349C">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95349C" w:rsidRDefault="005C310B" w:rsidP="00B02A0B">
            <w:pPr>
              <w:pStyle w:val="TAL"/>
              <w:rPr>
                <w:sz w:val="16"/>
                <w:szCs w:val="16"/>
              </w:rPr>
            </w:pPr>
            <w:r w:rsidRPr="0095349C">
              <w:rPr>
                <w:sz w:val="16"/>
                <w:szCs w:val="16"/>
              </w:rPr>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95349C" w:rsidRDefault="005C310B" w:rsidP="00B02A0B">
            <w:pPr>
              <w:pStyle w:val="TAC"/>
              <w:rPr>
                <w:sz w:val="16"/>
                <w:szCs w:val="16"/>
              </w:rPr>
            </w:pPr>
            <w:r w:rsidRPr="0095349C">
              <w:rPr>
                <w:sz w:val="16"/>
                <w:szCs w:val="16"/>
              </w:rPr>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95349C" w:rsidRDefault="005C310B" w:rsidP="00B02A0B">
            <w:pPr>
              <w:pStyle w:val="TAL"/>
              <w:rPr>
                <w:sz w:val="16"/>
                <w:szCs w:val="16"/>
              </w:rPr>
            </w:pPr>
            <w:r w:rsidRPr="0095349C">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95349C" w:rsidRDefault="005C310B" w:rsidP="00B02A0B">
            <w:pPr>
              <w:pStyle w:val="TAL"/>
              <w:rPr>
                <w:sz w:val="16"/>
                <w:szCs w:val="16"/>
              </w:rPr>
            </w:pPr>
            <w:r w:rsidRPr="0095349C">
              <w:rPr>
                <w:sz w:val="16"/>
                <w:szCs w:val="16"/>
              </w:rPr>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95349C" w:rsidRDefault="005C310B" w:rsidP="00B02A0B">
            <w:pPr>
              <w:pStyle w:val="TAC"/>
              <w:rPr>
                <w:sz w:val="16"/>
                <w:szCs w:val="16"/>
              </w:rPr>
            </w:pPr>
            <w:r w:rsidRPr="0095349C">
              <w:rPr>
                <w:sz w:val="16"/>
                <w:szCs w:val="16"/>
              </w:rPr>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95349C" w:rsidRDefault="005C310B" w:rsidP="00B02A0B">
            <w:pPr>
              <w:pStyle w:val="TAL"/>
              <w:rPr>
                <w:sz w:val="16"/>
                <w:szCs w:val="16"/>
              </w:rPr>
            </w:pPr>
            <w:r w:rsidRPr="0095349C">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95349C" w:rsidRDefault="005C310B" w:rsidP="00B02A0B">
            <w:pPr>
              <w:pStyle w:val="TAL"/>
              <w:rPr>
                <w:sz w:val="16"/>
                <w:szCs w:val="16"/>
              </w:rPr>
            </w:pPr>
            <w:r w:rsidRPr="0095349C">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95349C" w:rsidRDefault="005C310B" w:rsidP="00B02A0B">
            <w:pPr>
              <w:pStyle w:val="TAC"/>
              <w:rPr>
                <w:sz w:val="16"/>
                <w:szCs w:val="16"/>
              </w:rPr>
            </w:pPr>
            <w:r w:rsidRPr="0095349C">
              <w:rPr>
                <w:sz w:val="16"/>
                <w:szCs w:val="16"/>
              </w:rPr>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95349C" w:rsidRDefault="005C310B" w:rsidP="00B02A0B">
            <w:pPr>
              <w:pStyle w:val="TAL"/>
              <w:rPr>
                <w:sz w:val="16"/>
                <w:szCs w:val="16"/>
              </w:rPr>
            </w:pPr>
            <w:r w:rsidRPr="0095349C">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95349C" w:rsidRDefault="005C310B" w:rsidP="00B02A0B">
            <w:pPr>
              <w:pStyle w:val="TAL"/>
              <w:rPr>
                <w:sz w:val="16"/>
                <w:szCs w:val="16"/>
              </w:rPr>
            </w:pPr>
            <w:r w:rsidRPr="0095349C">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95349C" w:rsidRDefault="005C310B" w:rsidP="00B02A0B">
            <w:pPr>
              <w:pStyle w:val="TAC"/>
              <w:rPr>
                <w:sz w:val="16"/>
                <w:szCs w:val="16"/>
              </w:rPr>
            </w:pPr>
            <w:r w:rsidRPr="0095349C">
              <w:rPr>
                <w:sz w:val="16"/>
                <w:szCs w:val="16"/>
              </w:rPr>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95349C" w:rsidRDefault="005C310B" w:rsidP="00B02A0B">
            <w:pPr>
              <w:pStyle w:val="TAL"/>
              <w:rPr>
                <w:sz w:val="16"/>
                <w:szCs w:val="16"/>
              </w:rPr>
            </w:pPr>
            <w:r w:rsidRPr="0095349C">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95349C" w:rsidRDefault="005C310B" w:rsidP="00B02A0B">
            <w:pPr>
              <w:pStyle w:val="TAL"/>
              <w:rPr>
                <w:sz w:val="16"/>
                <w:szCs w:val="16"/>
              </w:rPr>
            </w:pPr>
            <w:r w:rsidRPr="0095349C">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95349C" w:rsidRDefault="005C310B" w:rsidP="00B02A0B">
            <w:pPr>
              <w:pStyle w:val="TAC"/>
              <w:rPr>
                <w:sz w:val="16"/>
                <w:szCs w:val="16"/>
              </w:rPr>
            </w:pPr>
            <w:r w:rsidRPr="0095349C">
              <w:rPr>
                <w:sz w:val="16"/>
                <w:szCs w:val="16"/>
              </w:rPr>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95349C" w:rsidRDefault="005C310B" w:rsidP="00B02A0B">
            <w:pPr>
              <w:pStyle w:val="TAL"/>
              <w:rPr>
                <w:sz w:val="16"/>
                <w:szCs w:val="16"/>
              </w:rPr>
            </w:pPr>
            <w:r w:rsidRPr="0095349C">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95349C" w:rsidRDefault="005C310B" w:rsidP="00B02A0B">
            <w:pPr>
              <w:pStyle w:val="TAL"/>
              <w:rPr>
                <w:sz w:val="16"/>
                <w:szCs w:val="16"/>
              </w:rPr>
            </w:pPr>
            <w:r w:rsidRPr="0095349C">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95349C" w:rsidRDefault="005C310B" w:rsidP="00B02A0B">
            <w:pPr>
              <w:pStyle w:val="TAC"/>
              <w:rPr>
                <w:sz w:val="16"/>
                <w:szCs w:val="16"/>
              </w:rPr>
            </w:pPr>
            <w:r w:rsidRPr="0095349C">
              <w:rPr>
                <w:sz w:val="16"/>
                <w:szCs w:val="16"/>
              </w:rPr>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95349C" w:rsidRDefault="005C310B" w:rsidP="00B02A0B">
            <w:pPr>
              <w:pStyle w:val="TAC"/>
              <w:rPr>
                <w:sz w:val="16"/>
                <w:szCs w:val="16"/>
              </w:rPr>
            </w:pPr>
            <w:r w:rsidRPr="0095349C">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95349C" w:rsidRDefault="005C310B" w:rsidP="00B02A0B">
            <w:pPr>
              <w:pStyle w:val="TAL"/>
              <w:rPr>
                <w:sz w:val="16"/>
                <w:szCs w:val="16"/>
              </w:rPr>
            </w:pPr>
            <w:r w:rsidRPr="0095349C">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95349C" w:rsidRDefault="005C310B" w:rsidP="00B02A0B">
            <w:pPr>
              <w:pStyle w:val="TAL"/>
              <w:rPr>
                <w:sz w:val="16"/>
                <w:szCs w:val="16"/>
              </w:rPr>
            </w:pPr>
            <w:r w:rsidRPr="0095349C">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95349C" w:rsidRDefault="005C310B" w:rsidP="00B02A0B">
            <w:pPr>
              <w:pStyle w:val="TAC"/>
              <w:rPr>
                <w:sz w:val="16"/>
                <w:szCs w:val="16"/>
              </w:rPr>
            </w:pPr>
            <w:r w:rsidRPr="0095349C">
              <w:rPr>
                <w:sz w:val="16"/>
                <w:szCs w:val="16"/>
              </w:rPr>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95349C" w:rsidRDefault="005C310B" w:rsidP="00B02A0B">
            <w:pPr>
              <w:pStyle w:val="TAL"/>
              <w:rPr>
                <w:sz w:val="16"/>
                <w:szCs w:val="16"/>
              </w:rPr>
            </w:pPr>
            <w:r w:rsidRPr="0095349C">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95349C" w:rsidRDefault="005C310B" w:rsidP="00B02A0B">
            <w:pPr>
              <w:pStyle w:val="TAL"/>
              <w:rPr>
                <w:sz w:val="16"/>
                <w:szCs w:val="16"/>
              </w:rPr>
            </w:pPr>
            <w:r w:rsidRPr="0095349C">
              <w:rPr>
                <w:sz w:val="16"/>
                <w:szCs w:val="16"/>
              </w:rPr>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95349C" w:rsidRDefault="005C310B" w:rsidP="00B02A0B">
            <w:pPr>
              <w:pStyle w:val="TAC"/>
              <w:rPr>
                <w:sz w:val="16"/>
                <w:szCs w:val="16"/>
              </w:rPr>
            </w:pPr>
            <w:r w:rsidRPr="0095349C">
              <w:rPr>
                <w:sz w:val="16"/>
                <w:szCs w:val="16"/>
              </w:rPr>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95349C" w:rsidRDefault="005C310B" w:rsidP="00B02A0B">
            <w:pPr>
              <w:pStyle w:val="TAL"/>
              <w:rPr>
                <w:sz w:val="16"/>
                <w:szCs w:val="16"/>
              </w:rPr>
            </w:pPr>
            <w:r w:rsidRPr="0095349C">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95349C" w:rsidRDefault="005C310B" w:rsidP="00B02A0B">
            <w:pPr>
              <w:pStyle w:val="TAL"/>
              <w:rPr>
                <w:sz w:val="16"/>
                <w:szCs w:val="16"/>
              </w:rPr>
            </w:pPr>
            <w:r w:rsidRPr="0095349C">
              <w:rPr>
                <w:sz w:val="16"/>
                <w:szCs w:val="16"/>
              </w:rPr>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95349C" w:rsidRDefault="005C310B" w:rsidP="00B02A0B">
            <w:pPr>
              <w:pStyle w:val="TAC"/>
              <w:rPr>
                <w:sz w:val="16"/>
                <w:szCs w:val="16"/>
              </w:rPr>
            </w:pPr>
            <w:r w:rsidRPr="0095349C">
              <w:rPr>
                <w:sz w:val="16"/>
                <w:szCs w:val="16"/>
              </w:rPr>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95349C" w:rsidRDefault="005C310B" w:rsidP="00B02A0B">
            <w:pPr>
              <w:pStyle w:val="TAL"/>
              <w:rPr>
                <w:sz w:val="16"/>
                <w:szCs w:val="16"/>
              </w:rPr>
            </w:pPr>
            <w:r w:rsidRPr="0095349C">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95349C" w:rsidRDefault="005C310B" w:rsidP="00B02A0B">
            <w:pPr>
              <w:pStyle w:val="TAL"/>
              <w:rPr>
                <w:sz w:val="16"/>
                <w:szCs w:val="16"/>
              </w:rPr>
            </w:pPr>
            <w:r w:rsidRPr="0095349C">
              <w:rPr>
                <w:sz w:val="16"/>
                <w:szCs w:val="16"/>
              </w:rPr>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95349C" w:rsidRDefault="005C310B" w:rsidP="00B02A0B">
            <w:pPr>
              <w:pStyle w:val="TAC"/>
              <w:rPr>
                <w:sz w:val="16"/>
                <w:szCs w:val="16"/>
              </w:rPr>
            </w:pPr>
            <w:r w:rsidRPr="0095349C">
              <w:rPr>
                <w:sz w:val="16"/>
                <w:szCs w:val="16"/>
              </w:rPr>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95349C" w:rsidRDefault="005C310B" w:rsidP="00B02A0B">
            <w:pPr>
              <w:pStyle w:val="TAL"/>
              <w:rPr>
                <w:sz w:val="16"/>
                <w:szCs w:val="16"/>
              </w:rPr>
            </w:pPr>
            <w:r w:rsidRPr="0095349C">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95349C" w:rsidRDefault="005C310B" w:rsidP="00B02A0B">
            <w:pPr>
              <w:pStyle w:val="TAL"/>
              <w:rPr>
                <w:sz w:val="16"/>
                <w:szCs w:val="16"/>
              </w:rPr>
            </w:pPr>
            <w:r w:rsidRPr="0095349C">
              <w:rPr>
                <w:sz w:val="16"/>
                <w:szCs w:val="16"/>
              </w:rPr>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95349C" w:rsidRDefault="005C310B" w:rsidP="00B02A0B">
            <w:pPr>
              <w:pStyle w:val="TAC"/>
              <w:rPr>
                <w:sz w:val="16"/>
                <w:szCs w:val="16"/>
              </w:rPr>
            </w:pPr>
            <w:r w:rsidRPr="0095349C">
              <w:rPr>
                <w:sz w:val="16"/>
                <w:szCs w:val="16"/>
              </w:rPr>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95349C" w:rsidRDefault="005C310B" w:rsidP="00B02A0B">
            <w:pPr>
              <w:pStyle w:val="TAL"/>
              <w:rPr>
                <w:sz w:val="16"/>
                <w:szCs w:val="16"/>
              </w:rPr>
            </w:pPr>
            <w:r w:rsidRPr="0095349C">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95349C" w:rsidRDefault="005C310B" w:rsidP="00B02A0B">
            <w:pPr>
              <w:pStyle w:val="TAL"/>
              <w:rPr>
                <w:sz w:val="16"/>
                <w:szCs w:val="16"/>
              </w:rPr>
            </w:pPr>
            <w:r w:rsidRPr="0095349C">
              <w:rPr>
                <w:sz w:val="16"/>
                <w:szCs w:val="16"/>
              </w:rPr>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95349C" w:rsidRDefault="005C310B" w:rsidP="00B02A0B">
            <w:pPr>
              <w:pStyle w:val="TAC"/>
              <w:rPr>
                <w:sz w:val="16"/>
                <w:szCs w:val="16"/>
              </w:rPr>
            </w:pPr>
            <w:r w:rsidRPr="0095349C">
              <w:rPr>
                <w:sz w:val="16"/>
                <w:szCs w:val="16"/>
              </w:rPr>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95349C" w:rsidRDefault="005C310B" w:rsidP="00B02A0B">
            <w:pPr>
              <w:pStyle w:val="TAC"/>
              <w:rPr>
                <w:sz w:val="16"/>
                <w:szCs w:val="16"/>
              </w:rPr>
            </w:pPr>
            <w:r w:rsidRPr="0095349C">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95349C" w:rsidRDefault="005C310B" w:rsidP="00B02A0B">
            <w:pPr>
              <w:pStyle w:val="TAL"/>
              <w:rPr>
                <w:sz w:val="16"/>
                <w:szCs w:val="16"/>
              </w:rPr>
            </w:pPr>
            <w:r w:rsidRPr="0095349C">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95349C" w:rsidRDefault="005C310B" w:rsidP="00B02A0B">
            <w:pPr>
              <w:pStyle w:val="TAL"/>
              <w:rPr>
                <w:sz w:val="16"/>
                <w:szCs w:val="16"/>
              </w:rPr>
            </w:pPr>
            <w:r w:rsidRPr="0095349C">
              <w:rPr>
                <w:sz w:val="16"/>
                <w:szCs w:val="16"/>
              </w:rPr>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95349C" w:rsidRDefault="005C310B" w:rsidP="00B02A0B">
            <w:pPr>
              <w:pStyle w:val="TAC"/>
              <w:rPr>
                <w:sz w:val="16"/>
                <w:szCs w:val="16"/>
              </w:rPr>
            </w:pPr>
            <w:r w:rsidRPr="0095349C">
              <w:rPr>
                <w:sz w:val="16"/>
                <w:szCs w:val="16"/>
              </w:rPr>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95349C" w:rsidRDefault="005C310B" w:rsidP="00B02A0B">
            <w:pPr>
              <w:pStyle w:val="TAL"/>
              <w:rPr>
                <w:sz w:val="16"/>
                <w:szCs w:val="16"/>
              </w:rPr>
            </w:pPr>
            <w:r w:rsidRPr="0095349C">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95349C" w:rsidRDefault="005C310B" w:rsidP="00B02A0B">
            <w:pPr>
              <w:pStyle w:val="TAL"/>
              <w:rPr>
                <w:sz w:val="16"/>
                <w:szCs w:val="16"/>
              </w:rPr>
            </w:pPr>
            <w:r w:rsidRPr="0095349C">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95349C" w:rsidRDefault="005C310B" w:rsidP="00B02A0B">
            <w:pPr>
              <w:pStyle w:val="TAC"/>
              <w:rPr>
                <w:sz w:val="16"/>
                <w:szCs w:val="16"/>
              </w:rPr>
            </w:pPr>
            <w:r w:rsidRPr="0095349C">
              <w:rPr>
                <w:sz w:val="16"/>
                <w:szCs w:val="16"/>
              </w:rPr>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95349C" w:rsidRDefault="005C310B" w:rsidP="00B02A0B">
            <w:pPr>
              <w:pStyle w:val="TAL"/>
              <w:rPr>
                <w:sz w:val="16"/>
                <w:szCs w:val="16"/>
              </w:rPr>
            </w:pPr>
            <w:r w:rsidRPr="0095349C">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95349C" w:rsidRDefault="005C310B" w:rsidP="00B02A0B">
            <w:pPr>
              <w:pStyle w:val="TAL"/>
              <w:rPr>
                <w:sz w:val="16"/>
                <w:szCs w:val="16"/>
              </w:rPr>
            </w:pPr>
            <w:r w:rsidRPr="0095349C">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95349C" w:rsidRDefault="005C310B" w:rsidP="00B02A0B">
            <w:pPr>
              <w:pStyle w:val="TAC"/>
              <w:rPr>
                <w:sz w:val="16"/>
                <w:szCs w:val="16"/>
              </w:rPr>
            </w:pPr>
            <w:r w:rsidRPr="0095349C">
              <w:rPr>
                <w:sz w:val="16"/>
                <w:szCs w:val="16"/>
              </w:rPr>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95349C" w:rsidRDefault="005C310B" w:rsidP="00B02A0B">
            <w:pPr>
              <w:pStyle w:val="TAL"/>
              <w:rPr>
                <w:sz w:val="16"/>
                <w:szCs w:val="16"/>
              </w:rPr>
            </w:pPr>
            <w:r w:rsidRPr="0095349C">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95349C" w:rsidRDefault="005C310B" w:rsidP="00B02A0B">
            <w:pPr>
              <w:pStyle w:val="TAL"/>
              <w:rPr>
                <w:sz w:val="16"/>
                <w:szCs w:val="16"/>
              </w:rPr>
            </w:pPr>
            <w:r w:rsidRPr="0095349C">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95349C" w:rsidRDefault="005C310B" w:rsidP="00B02A0B">
            <w:pPr>
              <w:pStyle w:val="TAC"/>
              <w:rPr>
                <w:sz w:val="16"/>
                <w:szCs w:val="16"/>
              </w:rPr>
            </w:pPr>
            <w:r w:rsidRPr="0095349C">
              <w:rPr>
                <w:sz w:val="16"/>
                <w:szCs w:val="16"/>
              </w:rPr>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95349C" w:rsidRDefault="005C310B" w:rsidP="00B02A0B">
            <w:pPr>
              <w:pStyle w:val="TAL"/>
              <w:rPr>
                <w:sz w:val="16"/>
                <w:szCs w:val="16"/>
              </w:rPr>
            </w:pPr>
            <w:r w:rsidRPr="0095349C">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95349C" w:rsidRDefault="005C310B" w:rsidP="00B02A0B">
            <w:pPr>
              <w:pStyle w:val="TAL"/>
              <w:rPr>
                <w:sz w:val="16"/>
                <w:szCs w:val="16"/>
              </w:rPr>
            </w:pPr>
            <w:r w:rsidRPr="0095349C">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95349C" w:rsidRDefault="005C310B" w:rsidP="00B02A0B">
            <w:pPr>
              <w:pStyle w:val="TAC"/>
              <w:rPr>
                <w:sz w:val="16"/>
                <w:szCs w:val="16"/>
              </w:rPr>
            </w:pPr>
            <w:r w:rsidRPr="0095349C">
              <w:rPr>
                <w:sz w:val="16"/>
                <w:szCs w:val="16"/>
              </w:rPr>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95349C" w:rsidRDefault="005C310B" w:rsidP="00B02A0B">
            <w:pPr>
              <w:pStyle w:val="TAL"/>
              <w:rPr>
                <w:sz w:val="16"/>
                <w:szCs w:val="16"/>
              </w:rPr>
            </w:pPr>
            <w:r w:rsidRPr="0095349C">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95349C" w:rsidRDefault="005C310B" w:rsidP="00B02A0B">
            <w:pPr>
              <w:pStyle w:val="TAL"/>
              <w:rPr>
                <w:sz w:val="16"/>
                <w:szCs w:val="16"/>
              </w:rPr>
            </w:pPr>
            <w:r w:rsidRPr="0095349C">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95349C" w:rsidRDefault="005C310B" w:rsidP="00B02A0B">
            <w:pPr>
              <w:pStyle w:val="TAC"/>
              <w:rPr>
                <w:sz w:val="16"/>
                <w:szCs w:val="16"/>
              </w:rPr>
            </w:pPr>
            <w:r w:rsidRPr="0095349C">
              <w:rPr>
                <w:sz w:val="16"/>
                <w:szCs w:val="16"/>
              </w:rPr>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95349C" w:rsidRDefault="005C310B" w:rsidP="00B02A0B">
            <w:pPr>
              <w:pStyle w:val="TAL"/>
              <w:rPr>
                <w:sz w:val="16"/>
                <w:szCs w:val="16"/>
              </w:rPr>
            </w:pPr>
            <w:r w:rsidRPr="0095349C">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95349C" w:rsidRDefault="005C310B" w:rsidP="00B02A0B">
            <w:pPr>
              <w:pStyle w:val="TAL"/>
              <w:rPr>
                <w:sz w:val="16"/>
                <w:szCs w:val="16"/>
              </w:rPr>
            </w:pPr>
            <w:r w:rsidRPr="0095349C">
              <w:rPr>
                <w:sz w:val="16"/>
                <w:szCs w:val="16"/>
              </w:rPr>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95349C" w:rsidRDefault="005C310B" w:rsidP="00B02A0B">
            <w:pPr>
              <w:pStyle w:val="TAC"/>
              <w:rPr>
                <w:sz w:val="16"/>
                <w:szCs w:val="16"/>
              </w:rPr>
            </w:pPr>
            <w:r w:rsidRPr="0095349C">
              <w:rPr>
                <w:sz w:val="16"/>
                <w:szCs w:val="16"/>
              </w:rPr>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95349C" w:rsidRDefault="005C310B" w:rsidP="00B02A0B">
            <w:pPr>
              <w:pStyle w:val="TAL"/>
              <w:rPr>
                <w:sz w:val="16"/>
                <w:szCs w:val="16"/>
              </w:rPr>
            </w:pPr>
            <w:r w:rsidRPr="0095349C">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95349C" w:rsidRDefault="005C310B" w:rsidP="00B02A0B">
            <w:pPr>
              <w:pStyle w:val="TAL"/>
              <w:rPr>
                <w:sz w:val="16"/>
                <w:szCs w:val="16"/>
              </w:rPr>
            </w:pPr>
            <w:r w:rsidRPr="0095349C">
              <w:rPr>
                <w:sz w:val="16"/>
                <w:szCs w:val="16"/>
              </w:rPr>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95349C" w:rsidRDefault="005C310B" w:rsidP="00B02A0B">
            <w:pPr>
              <w:pStyle w:val="TAC"/>
              <w:rPr>
                <w:sz w:val="16"/>
                <w:szCs w:val="16"/>
              </w:rPr>
            </w:pPr>
            <w:r w:rsidRPr="0095349C">
              <w:rPr>
                <w:sz w:val="16"/>
                <w:szCs w:val="16"/>
              </w:rPr>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95349C" w:rsidRDefault="005C310B" w:rsidP="00B02A0B">
            <w:pPr>
              <w:pStyle w:val="TAL"/>
              <w:rPr>
                <w:sz w:val="16"/>
                <w:szCs w:val="16"/>
              </w:rPr>
            </w:pPr>
            <w:r w:rsidRPr="0095349C">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95349C" w:rsidRDefault="005C310B" w:rsidP="00B02A0B">
            <w:pPr>
              <w:pStyle w:val="TAL"/>
              <w:rPr>
                <w:sz w:val="16"/>
                <w:szCs w:val="16"/>
              </w:rPr>
            </w:pPr>
            <w:r w:rsidRPr="0095349C">
              <w:rPr>
                <w:sz w:val="16"/>
                <w:szCs w:val="16"/>
              </w:rPr>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95349C" w:rsidRDefault="005C310B" w:rsidP="00B02A0B">
            <w:pPr>
              <w:pStyle w:val="TAC"/>
              <w:rPr>
                <w:sz w:val="16"/>
                <w:szCs w:val="16"/>
              </w:rPr>
            </w:pPr>
            <w:r w:rsidRPr="0095349C">
              <w:rPr>
                <w:sz w:val="16"/>
                <w:szCs w:val="16"/>
              </w:rPr>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95349C" w:rsidRDefault="005C310B" w:rsidP="00B02A0B">
            <w:pPr>
              <w:pStyle w:val="TAL"/>
              <w:rPr>
                <w:sz w:val="16"/>
                <w:szCs w:val="16"/>
              </w:rPr>
            </w:pPr>
            <w:r w:rsidRPr="0095349C">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95349C" w:rsidRDefault="005C310B" w:rsidP="00B02A0B">
            <w:pPr>
              <w:pStyle w:val="TAL"/>
              <w:rPr>
                <w:sz w:val="16"/>
                <w:szCs w:val="16"/>
              </w:rPr>
            </w:pPr>
            <w:r w:rsidRPr="0095349C">
              <w:rPr>
                <w:sz w:val="16"/>
                <w:szCs w:val="16"/>
              </w:rPr>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95349C" w:rsidRDefault="005C310B" w:rsidP="00B02A0B">
            <w:pPr>
              <w:pStyle w:val="TAC"/>
              <w:rPr>
                <w:sz w:val="16"/>
                <w:szCs w:val="16"/>
              </w:rPr>
            </w:pPr>
            <w:r w:rsidRPr="0095349C">
              <w:rPr>
                <w:sz w:val="16"/>
                <w:szCs w:val="16"/>
              </w:rPr>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95349C" w:rsidRDefault="005C310B" w:rsidP="00B02A0B">
            <w:pPr>
              <w:pStyle w:val="TAL"/>
              <w:rPr>
                <w:sz w:val="16"/>
                <w:szCs w:val="16"/>
              </w:rPr>
            </w:pPr>
            <w:r w:rsidRPr="0095349C">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95349C" w:rsidRDefault="005C310B" w:rsidP="00B02A0B">
            <w:pPr>
              <w:pStyle w:val="TAL"/>
              <w:rPr>
                <w:sz w:val="16"/>
                <w:szCs w:val="16"/>
              </w:rPr>
            </w:pPr>
            <w:r w:rsidRPr="0095349C">
              <w:rPr>
                <w:sz w:val="16"/>
                <w:szCs w:val="16"/>
              </w:rPr>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95349C" w:rsidRDefault="005C310B" w:rsidP="00B02A0B">
            <w:pPr>
              <w:pStyle w:val="TAC"/>
              <w:rPr>
                <w:sz w:val="16"/>
                <w:szCs w:val="16"/>
              </w:rPr>
            </w:pPr>
            <w:r w:rsidRPr="0095349C">
              <w:rPr>
                <w:sz w:val="16"/>
                <w:szCs w:val="16"/>
              </w:rPr>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95349C" w:rsidRDefault="005C310B" w:rsidP="00B02A0B">
            <w:pPr>
              <w:pStyle w:val="TAC"/>
              <w:rPr>
                <w:sz w:val="16"/>
                <w:szCs w:val="16"/>
                <w:lang w:val="hr-HR"/>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95349C" w:rsidRDefault="005C310B" w:rsidP="00B02A0B">
            <w:pPr>
              <w:pStyle w:val="TAL"/>
              <w:rPr>
                <w:sz w:val="16"/>
                <w:szCs w:val="16"/>
              </w:rPr>
            </w:pPr>
            <w:r w:rsidRPr="0095349C">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95349C" w:rsidRDefault="005C310B" w:rsidP="00B02A0B">
            <w:pPr>
              <w:pStyle w:val="TAL"/>
              <w:rPr>
                <w:sz w:val="16"/>
                <w:szCs w:val="16"/>
              </w:rPr>
            </w:pPr>
            <w:r w:rsidRPr="0095349C">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95349C" w:rsidRDefault="005C310B" w:rsidP="00B02A0B">
            <w:pPr>
              <w:pStyle w:val="TAC"/>
              <w:rPr>
                <w:sz w:val="16"/>
                <w:szCs w:val="16"/>
              </w:rPr>
            </w:pPr>
            <w:r w:rsidRPr="0095349C">
              <w:rPr>
                <w:sz w:val="16"/>
                <w:szCs w:val="16"/>
              </w:rPr>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95349C" w:rsidRDefault="005C310B" w:rsidP="00B02A0B">
            <w:pPr>
              <w:pStyle w:val="TAL"/>
              <w:rPr>
                <w:sz w:val="16"/>
                <w:szCs w:val="16"/>
              </w:rPr>
            </w:pPr>
            <w:r w:rsidRPr="0095349C">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95349C" w:rsidRDefault="005C310B" w:rsidP="00B02A0B">
            <w:pPr>
              <w:pStyle w:val="TAL"/>
              <w:rPr>
                <w:sz w:val="16"/>
                <w:szCs w:val="16"/>
              </w:rPr>
            </w:pPr>
            <w:r w:rsidRPr="0095349C">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95349C" w:rsidRDefault="005C310B" w:rsidP="00B02A0B">
            <w:pPr>
              <w:pStyle w:val="TAC"/>
              <w:rPr>
                <w:sz w:val="16"/>
                <w:szCs w:val="16"/>
              </w:rPr>
            </w:pPr>
            <w:r w:rsidRPr="0095349C">
              <w:rPr>
                <w:sz w:val="16"/>
                <w:szCs w:val="16"/>
              </w:rPr>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95349C" w:rsidRDefault="005C310B" w:rsidP="00B02A0B">
            <w:pPr>
              <w:pStyle w:val="TAL"/>
              <w:rPr>
                <w:sz w:val="16"/>
                <w:szCs w:val="16"/>
              </w:rPr>
            </w:pPr>
            <w:r w:rsidRPr="0095349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95349C" w:rsidRDefault="005C310B" w:rsidP="00B02A0B">
            <w:pPr>
              <w:pStyle w:val="TAL"/>
              <w:rPr>
                <w:sz w:val="16"/>
                <w:szCs w:val="16"/>
              </w:rPr>
            </w:pPr>
            <w:r w:rsidRPr="0095349C">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95349C" w:rsidRDefault="005C310B" w:rsidP="00B02A0B">
            <w:pPr>
              <w:pStyle w:val="TAC"/>
              <w:rPr>
                <w:sz w:val="16"/>
                <w:szCs w:val="16"/>
              </w:rPr>
            </w:pPr>
            <w:r w:rsidRPr="0095349C">
              <w:rPr>
                <w:sz w:val="16"/>
                <w:szCs w:val="16"/>
              </w:rPr>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95349C" w:rsidRDefault="005C310B" w:rsidP="00B02A0B">
            <w:pPr>
              <w:pStyle w:val="TAL"/>
              <w:rPr>
                <w:sz w:val="16"/>
                <w:szCs w:val="16"/>
              </w:rPr>
            </w:pPr>
            <w:r w:rsidRPr="0095349C">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95349C" w:rsidRDefault="005C310B" w:rsidP="00B02A0B">
            <w:pPr>
              <w:pStyle w:val="TAL"/>
              <w:rPr>
                <w:sz w:val="16"/>
                <w:szCs w:val="16"/>
              </w:rPr>
            </w:pPr>
            <w:r w:rsidRPr="0095349C">
              <w:rPr>
                <w:sz w:val="16"/>
                <w:szCs w:val="16"/>
              </w:rPr>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95349C" w:rsidRDefault="005C310B" w:rsidP="00B02A0B">
            <w:pPr>
              <w:pStyle w:val="TAC"/>
              <w:rPr>
                <w:sz w:val="16"/>
                <w:szCs w:val="16"/>
              </w:rPr>
            </w:pPr>
            <w:r w:rsidRPr="0095349C">
              <w:rPr>
                <w:sz w:val="16"/>
                <w:szCs w:val="16"/>
              </w:rPr>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95349C" w:rsidRDefault="005C310B" w:rsidP="00B02A0B">
            <w:pPr>
              <w:pStyle w:val="TAL"/>
              <w:rPr>
                <w:sz w:val="16"/>
                <w:szCs w:val="16"/>
              </w:rPr>
            </w:pPr>
            <w:r w:rsidRPr="0095349C">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95349C" w:rsidRDefault="005C310B" w:rsidP="00B02A0B">
            <w:pPr>
              <w:pStyle w:val="TAL"/>
              <w:rPr>
                <w:sz w:val="16"/>
                <w:szCs w:val="16"/>
              </w:rPr>
            </w:pPr>
            <w:r w:rsidRPr="0095349C">
              <w:rPr>
                <w:sz w:val="16"/>
                <w:szCs w:val="16"/>
              </w:rPr>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95349C" w:rsidRDefault="005C310B" w:rsidP="00B02A0B">
            <w:pPr>
              <w:pStyle w:val="TAC"/>
              <w:rPr>
                <w:sz w:val="16"/>
                <w:szCs w:val="16"/>
              </w:rPr>
            </w:pPr>
            <w:r w:rsidRPr="0095349C">
              <w:rPr>
                <w:sz w:val="16"/>
                <w:szCs w:val="16"/>
              </w:rPr>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95349C" w:rsidRDefault="00AA3CEF" w:rsidP="00B02A0B">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95349C" w:rsidRDefault="00AA3CEF" w:rsidP="00B02A0B">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95349C" w:rsidRDefault="00AA3CEF" w:rsidP="00B02A0B">
            <w:pPr>
              <w:pStyle w:val="TAC"/>
              <w:rPr>
                <w:sz w:val="16"/>
                <w:szCs w:val="16"/>
              </w:rPr>
            </w:pPr>
            <w:r w:rsidRPr="0095349C">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95349C" w:rsidRDefault="00AA3CEF" w:rsidP="00B02A0B">
            <w:pPr>
              <w:pStyle w:val="TAL"/>
              <w:rPr>
                <w:sz w:val="16"/>
                <w:szCs w:val="16"/>
              </w:rPr>
            </w:pPr>
            <w:r w:rsidRPr="0095349C">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95349C" w:rsidRDefault="00AA3CEF"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95349C" w:rsidRDefault="00AA3CEF"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95349C" w:rsidRDefault="00AA3CEF" w:rsidP="00B02A0B">
            <w:pPr>
              <w:pStyle w:val="TAL"/>
              <w:rPr>
                <w:sz w:val="16"/>
                <w:szCs w:val="16"/>
              </w:rPr>
            </w:pPr>
            <w:r w:rsidRPr="0095349C">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95349C" w:rsidRDefault="00AA3CEF" w:rsidP="00B02A0B">
            <w:pPr>
              <w:pStyle w:val="TAC"/>
              <w:rPr>
                <w:sz w:val="16"/>
                <w:szCs w:val="16"/>
              </w:rPr>
            </w:pPr>
            <w:r w:rsidRPr="0095349C">
              <w:rPr>
                <w:sz w:val="16"/>
                <w:szCs w:val="16"/>
              </w:rP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95349C" w:rsidRDefault="00CB51F7" w:rsidP="00CB51F7">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95349C" w:rsidRDefault="00CB51F7" w:rsidP="00CB51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95349C" w:rsidRDefault="00CB51F7" w:rsidP="00CB51F7">
            <w:pPr>
              <w:pStyle w:val="TAC"/>
              <w:rPr>
                <w:sz w:val="16"/>
                <w:szCs w:val="16"/>
              </w:rPr>
            </w:pPr>
            <w:r w:rsidRPr="0095349C">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95349C" w:rsidRDefault="00CB51F7" w:rsidP="00CB51F7">
            <w:pPr>
              <w:pStyle w:val="TAL"/>
              <w:rPr>
                <w:sz w:val="16"/>
                <w:szCs w:val="16"/>
              </w:rPr>
            </w:pPr>
            <w:r w:rsidRPr="0095349C">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95349C" w:rsidRDefault="00CB51F7" w:rsidP="00CB51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95349C" w:rsidRDefault="00CB51F7" w:rsidP="00CB51F7">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95349C" w:rsidRDefault="00CB51F7" w:rsidP="00CB51F7">
            <w:pPr>
              <w:pStyle w:val="TAL"/>
              <w:rPr>
                <w:sz w:val="16"/>
                <w:szCs w:val="16"/>
              </w:rPr>
            </w:pPr>
            <w:r w:rsidRPr="0095349C">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95349C" w:rsidRDefault="00CB51F7" w:rsidP="00CB51F7">
            <w:pPr>
              <w:pStyle w:val="TAC"/>
              <w:rPr>
                <w:sz w:val="16"/>
                <w:szCs w:val="16"/>
              </w:rPr>
            </w:pPr>
            <w:r w:rsidRPr="0095349C">
              <w:rPr>
                <w:sz w:val="16"/>
                <w:szCs w:val="16"/>
              </w:rP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95349C" w:rsidRDefault="00075FCA" w:rsidP="00075FCA">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95349C" w:rsidRDefault="00075FCA" w:rsidP="00075FCA">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95349C" w:rsidRDefault="00075FCA" w:rsidP="00075FCA">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95349C" w:rsidRDefault="00075FCA" w:rsidP="00075FCA">
            <w:pPr>
              <w:pStyle w:val="TAL"/>
              <w:rPr>
                <w:sz w:val="16"/>
                <w:szCs w:val="16"/>
              </w:rPr>
            </w:pPr>
            <w:r w:rsidRPr="0095349C">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95349C" w:rsidRDefault="00075FCA" w:rsidP="00075FCA">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95349C" w:rsidRDefault="00075FCA" w:rsidP="00075FCA">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95349C" w:rsidRDefault="00075FCA" w:rsidP="00075FCA">
            <w:pPr>
              <w:pStyle w:val="TAL"/>
              <w:rPr>
                <w:sz w:val="16"/>
                <w:szCs w:val="16"/>
              </w:rPr>
            </w:pPr>
            <w:r w:rsidRPr="0095349C">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95349C" w:rsidRDefault="00075FCA" w:rsidP="00075FCA">
            <w:pPr>
              <w:pStyle w:val="TAC"/>
              <w:rPr>
                <w:sz w:val="16"/>
                <w:szCs w:val="16"/>
              </w:rPr>
            </w:pPr>
            <w:r w:rsidRPr="0095349C">
              <w:rPr>
                <w:sz w:val="16"/>
                <w:szCs w:val="16"/>
              </w:rP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95349C" w:rsidRDefault="00F71C89"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95349C" w:rsidRDefault="00F71C89"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95349C" w:rsidRDefault="00F71C89"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95349C" w:rsidRDefault="00F71C89" w:rsidP="00F71C89">
            <w:pPr>
              <w:pStyle w:val="TAL"/>
              <w:rPr>
                <w:sz w:val="16"/>
                <w:szCs w:val="16"/>
              </w:rPr>
            </w:pPr>
            <w:r w:rsidRPr="0095349C">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95349C" w:rsidRDefault="00F71C89" w:rsidP="00F71C89">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95349C" w:rsidRDefault="00F71C89"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95349C" w:rsidRDefault="00F71C89" w:rsidP="00F71C89">
            <w:pPr>
              <w:pStyle w:val="TAL"/>
              <w:rPr>
                <w:sz w:val="16"/>
                <w:szCs w:val="16"/>
              </w:rPr>
            </w:pPr>
            <w:r w:rsidRPr="0095349C">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95349C" w:rsidRDefault="00F71C89" w:rsidP="00F71C89">
            <w:pPr>
              <w:pStyle w:val="TAC"/>
              <w:rPr>
                <w:sz w:val="16"/>
                <w:szCs w:val="16"/>
              </w:rPr>
            </w:pPr>
            <w:r w:rsidRPr="0095349C">
              <w:rPr>
                <w:sz w:val="16"/>
                <w:szCs w:val="16"/>
              </w:rP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95349C" w:rsidRDefault="008F17E5"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95349C" w:rsidRDefault="008F17E5"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95349C" w:rsidRDefault="008F17E5"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95349C" w:rsidRDefault="008F17E5" w:rsidP="00F71C89">
            <w:pPr>
              <w:pStyle w:val="TAL"/>
              <w:rPr>
                <w:sz w:val="16"/>
                <w:szCs w:val="16"/>
              </w:rPr>
            </w:pPr>
            <w:r w:rsidRPr="0095349C">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95349C" w:rsidRDefault="008F17E5" w:rsidP="00F71C89">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95349C" w:rsidRDefault="008F17E5"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95349C" w:rsidRDefault="008F17E5" w:rsidP="00F71C89">
            <w:pPr>
              <w:pStyle w:val="TAL"/>
              <w:rPr>
                <w:sz w:val="16"/>
                <w:szCs w:val="16"/>
              </w:rPr>
            </w:pPr>
            <w:r w:rsidRPr="0095349C">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95349C" w:rsidRDefault="008F17E5" w:rsidP="00F71C89">
            <w:pPr>
              <w:pStyle w:val="TAC"/>
              <w:rPr>
                <w:sz w:val="16"/>
                <w:szCs w:val="16"/>
              </w:rPr>
            </w:pPr>
            <w:r w:rsidRPr="0095349C">
              <w:rPr>
                <w:sz w:val="16"/>
                <w:szCs w:val="16"/>
              </w:rP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95349C" w:rsidRDefault="00885A27" w:rsidP="00885A27">
            <w:pPr>
              <w:pStyle w:val="TAC"/>
              <w:rPr>
                <w:sz w:val="16"/>
                <w:szCs w:val="16"/>
              </w:rPr>
            </w:pPr>
            <w:r w:rsidRPr="0095349C">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95349C" w:rsidRDefault="00885A27" w:rsidP="00885A27">
            <w:pPr>
              <w:pStyle w:val="TAL"/>
              <w:rPr>
                <w:sz w:val="16"/>
                <w:szCs w:val="16"/>
              </w:rPr>
            </w:pPr>
            <w:r w:rsidRPr="0095349C">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95349C" w:rsidRDefault="00885A27" w:rsidP="00885A2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95349C" w:rsidRDefault="00885A27" w:rsidP="00885A27">
            <w:pPr>
              <w:pStyle w:val="TAL"/>
              <w:rPr>
                <w:sz w:val="16"/>
                <w:szCs w:val="16"/>
              </w:rPr>
            </w:pPr>
            <w:r w:rsidRPr="0095349C">
              <w:rPr>
                <w:sz w:val="16"/>
                <w:szCs w:val="16"/>
              </w:rP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95349C" w:rsidRDefault="00885A27" w:rsidP="00885A27">
            <w:pPr>
              <w:pStyle w:val="TAC"/>
              <w:rPr>
                <w:sz w:val="16"/>
                <w:szCs w:val="16"/>
              </w:rPr>
            </w:pPr>
            <w:r w:rsidRPr="0095349C">
              <w:rPr>
                <w:sz w:val="16"/>
                <w:szCs w:val="16"/>
              </w:rP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95349C" w:rsidRDefault="00885A27" w:rsidP="00885A27">
            <w:pPr>
              <w:pStyle w:val="TAC"/>
              <w:rPr>
                <w:sz w:val="16"/>
                <w:szCs w:val="16"/>
              </w:rPr>
            </w:pPr>
            <w:r w:rsidRPr="0095349C">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95349C" w:rsidRDefault="00885A27" w:rsidP="00885A27">
            <w:pPr>
              <w:pStyle w:val="TAL"/>
              <w:rPr>
                <w:sz w:val="16"/>
                <w:szCs w:val="16"/>
              </w:rPr>
            </w:pPr>
            <w:r w:rsidRPr="0095349C">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95349C" w:rsidRDefault="00885A27"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95349C" w:rsidRDefault="00885A27" w:rsidP="00885A27">
            <w:pPr>
              <w:pStyle w:val="TAL"/>
              <w:rPr>
                <w:sz w:val="16"/>
                <w:szCs w:val="16"/>
              </w:rPr>
            </w:pPr>
            <w:r w:rsidRPr="0095349C">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95349C" w:rsidRDefault="00885A27" w:rsidP="00885A27">
            <w:pPr>
              <w:pStyle w:val="TAC"/>
              <w:rPr>
                <w:sz w:val="16"/>
                <w:szCs w:val="16"/>
              </w:rPr>
            </w:pPr>
            <w:r w:rsidRPr="0095349C">
              <w:rPr>
                <w:sz w:val="16"/>
                <w:szCs w:val="16"/>
              </w:rP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95349C" w:rsidRDefault="00AA53D5"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95349C" w:rsidRDefault="00AA53D5"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95349C" w:rsidRDefault="00AA53D5" w:rsidP="00885A2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95349C" w:rsidRDefault="00AA53D5" w:rsidP="00885A27">
            <w:pPr>
              <w:pStyle w:val="TAL"/>
              <w:rPr>
                <w:sz w:val="16"/>
                <w:szCs w:val="16"/>
              </w:rPr>
            </w:pPr>
            <w:r w:rsidRPr="0095349C">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95349C" w:rsidRDefault="00AA53D5"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95349C" w:rsidRDefault="00AA53D5" w:rsidP="00885A2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95349C" w:rsidRDefault="00AA53D5" w:rsidP="00885A27">
            <w:pPr>
              <w:pStyle w:val="TAL"/>
              <w:rPr>
                <w:sz w:val="16"/>
                <w:szCs w:val="16"/>
              </w:rPr>
            </w:pPr>
            <w:r w:rsidRPr="0095349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95349C" w:rsidRDefault="00AA53D5" w:rsidP="00885A27">
            <w:pPr>
              <w:pStyle w:val="TAC"/>
              <w:rPr>
                <w:sz w:val="16"/>
                <w:szCs w:val="16"/>
              </w:rPr>
            </w:pPr>
            <w:r w:rsidRPr="0095349C">
              <w:rPr>
                <w:sz w:val="16"/>
                <w:szCs w:val="16"/>
              </w:rP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95349C" w:rsidRDefault="00481930" w:rsidP="00481930">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95349C" w:rsidRDefault="00481930" w:rsidP="00481930">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95349C" w:rsidRDefault="00481930" w:rsidP="00481930">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95349C" w:rsidRDefault="00481930" w:rsidP="00481930">
            <w:pPr>
              <w:pStyle w:val="TAL"/>
              <w:rPr>
                <w:sz w:val="16"/>
                <w:szCs w:val="16"/>
              </w:rPr>
            </w:pPr>
            <w:r w:rsidRPr="0095349C">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95349C" w:rsidRDefault="00481930" w:rsidP="00481930">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95349C" w:rsidRDefault="00481930" w:rsidP="00481930">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95349C" w:rsidRDefault="00481930" w:rsidP="00481930">
            <w:pPr>
              <w:pStyle w:val="TAL"/>
              <w:rPr>
                <w:sz w:val="16"/>
                <w:szCs w:val="16"/>
              </w:rPr>
            </w:pPr>
            <w:r w:rsidRPr="0095349C">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95349C" w:rsidRDefault="00481930" w:rsidP="00481930">
            <w:pPr>
              <w:pStyle w:val="TAC"/>
              <w:rPr>
                <w:sz w:val="16"/>
                <w:szCs w:val="16"/>
              </w:rPr>
            </w:pPr>
            <w:r w:rsidRPr="0095349C">
              <w:rPr>
                <w:sz w:val="16"/>
                <w:szCs w:val="16"/>
              </w:rP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95349C" w:rsidRDefault="00AF4277"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95349C" w:rsidRDefault="00AF4277"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95349C" w:rsidRDefault="00AF4277" w:rsidP="00AF427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95349C" w:rsidRDefault="00AF4277" w:rsidP="00AF4277">
            <w:pPr>
              <w:pStyle w:val="TAL"/>
              <w:rPr>
                <w:sz w:val="16"/>
                <w:szCs w:val="16"/>
              </w:rPr>
            </w:pPr>
            <w:r w:rsidRPr="0095349C">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95349C" w:rsidRDefault="00AF4277"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95349C" w:rsidRDefault="00AF4277" w:rsidP="00AF427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95349C" w:rsidRDefault="00AF4277" w:rsidP="00AF4277">
            <w:pPr>
              <w:pStyle w:val="TAL"/>
              <w:rPr>
                <w:sz w:val="16"/>
                <w:szCs w:val="16"/>
              </w:rPr>
            </w:pPr>
            <w:r w:rsidRPr="0095349C">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95349C" w:rsidRDefault="00AF4277" w:rsidP="00AF4277">
            <w:pPr>
              <w:pStyle w:val="TAC"/>
              <w:rPr>
                <w:sz w:val="16"/>
                <w:szCs w:val="16"/>
              </w:rPr>
            </w:pPr>
            <w:r w:rsidRPr="0095349C">
              <w:rPr>
                <w:sz w:val="16"/>
                <w:szCs w:val="16"/>
              </w:rP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95349C" w:rsidRDefault="002E24C3"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95349C" w:rsidRDefault="002E24C3"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95349C" w:rsidRDefault="002E24C3" w:rsidP="00AF427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95349C" w:rsidRDefault="002E24C3" w:rsidP="00AF4277">
            <w:pPr>
              <w:pStyle w:val="TAL"/>
              <w:rPr>
                <w:sz w:val="16"/>
                <w:szCs w:val="16"/>
              </w:rPr>
            </w:pPr>
            <w:r w:rsidRPr="0095349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95349C" w:rsidRDefault="002E24C3"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95349C" w:rsidRDefault="002E24C3" w:rsidP="00AF427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95349C" w:rsidRDefault="002E24C3" w:rsidP="00AF4277">
            <w:pPr>
              <w:pStyle w:val="TAL"/>
              <w:rPr>
                <w:sz w:val="16"/>
                <w:szCs w:val="16"/>
              </w:rPr>
            </w:pPr>
            <w:r w:rsidRPr="0095349C">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95349C" w:rsidRDefault="002E24C3" w:rsidP="00AF4277">
            <w:pPr>
              <w:pStyle w:val="TAC"/>
              <w:rPr>
                <w:sz w:val="16"/>
                <w:szCs w:val="16"/>
              </w:rPr>
            </w:pPr>
            <w:r w:rsidRPr="0095349C">
              <w:rPr>
                <w:sz w:val="16"/>
                <w:szCs w:val="16"/>
              </w:rP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95349C" w:rsidRDefault="008370C7" w:rsidP="008370C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95349C" w:rsidRDefault="008370C7" w:rsidP="008370C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95349C" w:rsidRDefault="008370C7" w:rsidP="008370C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95349C" w:rsidRDefault="008370C7" w:rsidP="008370C7">
            <w:pPr>
              <w:pStyle w:val="TAL"/>
              <w:rPr>
                <w:sz w:val="16"/>
                <w:szCs w:val="16"/>
              </w:rPr>
            </w:pPr>
            <w:r w:rsidRPr="0095349C">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95349C" w:rsidRDefault="008370C7" w:rsidP="008370C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95349C" w:rsidRDefault="008370C7" w:rsidP="008370C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95349C" w:rsidRDefault="008370C7" w:rsidP="008370C7">
            <w:pPr>
              <w:pStyle w:val="TAL"/>
              <w:rPr>
                <w:sz w:val="16"/>
                <w:szCs w:val="16"/>
              </w:rPr>
            </w:pPr>
            <w:r w:rsidRPr="0095349C">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95349C" w:rsidRDefault="008370C7" w:rsidP="008370C7">
            <w:pPr>
              <w:pStyle w:val="TAC"/>
              <w:rPr>
                <w:sz w:val="16"/>
                <w:szCs w:val="16"/>
              </w:rPr>
            </w:pPr>
            <w:r w:rsidRPr="0095349C">
              <w:rPr>
                <w:sz w:val="16"/>
                <w:szCs w:val="16"/>
              </w:rP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95349C" w:rsidRDefault="00ED7703" w:rsidP="00ED770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95349C" w:rsidRDefault="00ED7703" w:rsidP="00ED770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95349C" w:rsidRDefault="00ED7703" w:rsidP="00ED770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95349C" w:rsidRDefault="00ED7703" w:rsidP="00ED7703">
            <w:pPr>
              <w:pStyle w:val="TAL"/>
              <w:rPr>
                <w:sz w:val="16"/>
                <w:szCs w:val="16"/>
              </w:rPr>
            </w:pPr>
            <w:r w:rsidRPr="0095349C">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95349C" w:rsidRDefault="00ED7703" w:rsidP="00ED770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95349C" w:rsidRDefault="00ED7703" w:rsidP="00ED7703">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95349C" w:rsidRDefault="00ED7703" w:rsidP="00ED7703">
            <w:pPr>
              <w:pStyle w:val="TAL"/>
              <w:rPr>
                <w:sz w:val="16"/>
                <w:szCs w:val="16"/>
              </w:rPr>
            </w:pPr>
            <w:r w:rsidRPr="0095349C">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95349C" w:rsidRDefault="00ED7703" w:rsidP="00ED7703">
            <w:pPr>
              <w:pStyle w:val="TAC"/>
              <w:rPr>
                <w:sz w:val="16"/>
                <w:szCs w:val="16"/>
              </w:rPr>
            </w:pPr>
            <w:r w:rsidRPr="0095349C">
              <w:rPr>
                <w:sz w:val="16"/>
                <w:szCs w:val="16"/>
              </w:rP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95349C" w:rsidRDefault="00393A26" w:rsidP="00393A26">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95349C" w:rsidRDefault="00393A26" w:rsidP="00393A26">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95349C" w:rsidRDefault="00393A26" w:rsidP="00393A26">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95349C" w:rsidRDefault="00393A26" w:rsidP="00393A26">
            <w:pPr>
              <w:pStyle w:val="TAL"/>
              <w:rPr>
                <w:sz w:val="16"/>
                <w:szCs w:val="16"/>
              </w:rPr>
            </w:pPr>
            <w:r w:rsidRPr="0095349C">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95349C" w:rsidRDefault="00393A26" w:rsidP="00393A26">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95349C" w:rsidRDefault="00393A26" w:rsidP="00393A26">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95349C" w:rsidRDefault="00393A26" w:rsidP="00393A26">
            <w:pPr>
              <w:pStyle w:val="TAL"/>
              <w:rPr>
                <w:sz w:val="16"/>
                <w:szCs w:val="16"/>
              </w:rPr>
            </w:pPr>
            <w:r w:rsidRPr="0095349C">
              <w:rPr>
                <w:sz w:val="16"/>
                <w:szCs w:val="16"/>
              </w:rP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95349C" w:rsidRDefault="00393A26" w:rsidP="00393A26">
            <w:pPr>
              <w:pStyle w:val="TAC"/>
              <w:rPr>
                <w:sz w:val="16"/>
                <w:szCs w:val="16"/>
              </w:rPr>
            </w:pPr>
            <w:r w:rsidRPr="0095349C">
              <w:rPr>
                <w:sz w:val="16"/>
                <w:szCs w:val="16"/>
              </w:rP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95349C" w:rsidRDefault="005768F3" w:rsidP="005768F3">
            <w:pPr>
              <w:pStyle w:val="TAL"/>
              <w:rPr>
                <w:sz w:val="16"/>
                <w:szCs w:val="16"/>
              </w:rPr>
            </w:pPr>
            <w:r w:rsidRPr="0095349C">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95349C" w:rsidRDefault="005768F3" w:rsidP="005768F3">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95349C" w:rsidRDefault="005768F3" w:rsidP="005768F3">
            <w:pPr>
              <w:pStyle w:val="TAL"/>
              <w:rPr>
                <w:sz w:val="16"/>
                <w:szCs w:val="16"/>
              </w:rPr>
            </w:pPr>
            <w:r w:rsidRPr="0095349C">
              <w:rPr>
                <w:sz w:val="16"/>
                <w:szCs w:val="16"/>
              </w:rP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95349C" w:rsidRDefault="005768F3" w:rsidP="005768F3">
            <w:pPr>
              <w:pStyle w:val="TAC"/>
              <w:rPr>
                <w:sz w:val="16"/>
                <w:szCs w:val="16"/>
              </w:rPr>
            </w:pPr>
            <w:r w:rsidRPr="0095349C">
              <w:rPr>
                <w:sz w:val="16"/>
                <w:szCs w:val="16"/>
              </w:rP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95349C" w:rsidRDefault="005768F3" w:rsidP="005768F3">
            <w:pPr>
              <w:pStyle w:val="TAL"/>
              <w:rPr>
                <w:sz w:val="16"/>
                <w:szCs w:val="16"/>
              </w:rPr>
            </w:pPr>
            <w:r w:rsidRPr="0095349C">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95349C" w:rsidRDefault="005768F3" w:rsidP="005768F3">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95349C" w:rsidRDefault="005768F3" w:rsidP="005768F3">
            <w:pPr>
              <w:pStyle w:val="TAL"/>
              <w:rPr>
                <w:sz w:val="16"/>
                <w:szCs w:val="16"/>
              </w:rPr>
            </w:pPr>
            <w:r w:rsidRPr="0095349C">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95349C" w:rsidRDefault="005768F3" w:rsidP="005768F3">
            <w:pPr>
              <w:pStyle w:val="TAC"/>
              <w:rPr>
                <w:sz w:val="16"/>
                <w:szCs w:val="16"/>
              </w:rPr>
            </w:pPr>
            <w:r w:rsidRPr="0095349C">
              <w:rPr>
                <w:sz w:val="16"/>
                <w:szCs w:val="16"/>
              </w:rP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95349C" w:rsidRDefault="009E16A9" w:rsidP="009E16A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95349C" w:rsidRDefault="009E16A9" w:rsidP="009E16A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95349C" w:rsidRDefault="009E16A9" w:rsidP="009E16A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95349C" w:rsidRDefault="009E16A9" w:rsidP="009E16A9">
            <w:pPr>
              <w:pStyle w:val="TAL"/>
              <w:rPr>
                <w:sz w:val="16"/>
                <w:szCs w:val="16"/>
              </w:rPr>
            </w:pPr>
            <w:r w:rsidRPr="0095349C">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95349C" w:rsidRDefault="009E16A9" w:rsidP="009E16A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95349C" w:rsidRDefault="009E16A9" w:rsidP="009E16A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95349C" w:rsidRDefault="009E16A9" w:rsidP="009E16A9">
            <w:pPr>
              <w:pStyle w:val="TAL"/>
              <w:rPr>
                <w:sz w:val="16"/>
                <w:szCs w:val="16"/>
              </w:rPr>
            </w:pPr>
            <w:r w:rsidRPr="0095349C">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95349C" w:rsidRDefault="009E16A9" w:rsidP="009E16A9">
            <w:pPr>
              <w:pStyle w:val="TAC"/>
              <w:rPr>
                <w:sz w:val="16"/>
                <w:szCs w:val="16"/>
              </w:rPr>
            </w:pPr>
            <w:r w:rsidRPr="0095349C">
              <w:rPr>
                <w:sz w:val="16"/>
                <w:szCs w:val="16"/>
              </w:rP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95349C" w:rsidRDefault="002563F9"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95349C" w:rsidRDefault="002563F9"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95349C" w:rsidRDefault="002563F9"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95349C" w:rsidRDefault="002563F9" w:rsidP="002563F9">
            <w:pPr>
              <w:pStyle w:val="TAL"/>
              <w:rPr>
                <w:sz w:val="16"/>
                <w:szCs w:val="16"/>
              </w:rPr>
            </w:pPr>
            <w:r w:rsidRPr="0095349C">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95349C" w:rsidRDefault="002563F9"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95349C" w:rsidRDefault="002563F9"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95349C" w:rsidRDefault="002563F9" w:rsidP="002563F9">
            <w:pPr>
              <w:pStyle w:val="TAL"/>
              <w:rPr>
                <w:sz w:val="16"/>
                <w:szCs w:val="16"/>
              </w:rPr>
            </w:pPr>
            <w:r w:rsidRPr="0095349C">
              <w:rPr>
                <w:sz w:val="16"/>
                <w:szCs w:val="16"/>
              </w:rP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95349C" w:rsidRDefault="002563F9" w:rsidP="002563F9">
            <w:pPr>
              <w:pStyle w:val="TAC"/>
              <w:rPr>
                <w:sz w:val="16"/>
                <w:szCs w:val="16"/>
              </w:rPr>
            </w:pPr>
            <w:r w:rsidRPr="0095349C">
              <w:rPr>
                <w:sz w:val="16"/>
                <w:szCs w:val="16"/>
              </w:rP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95349C" w:rsidRDefault="00FB1DE7"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95349C" w:rsidRDefault="00FB1DE7"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95349C" w:rsidRDefault="00FB1DE7"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95349C" w:rsidRDefault="00FB1DE7" w:rsidP="002563F9">
            <w:pPr>
              <w:pStyle w:val="TAL"/>
              <w:rPr>
                <w:sz w:val="16"/>
                <w:szCs w:val="16"/>
              </w:rPr>
            </w:pPr>
            <w:r w:rsidRPr="0095349C">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95349C" w:rsidRDefault="00FB1DE7"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95349C" w:rsidRDefault="00FB1DE7"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95349C" w:rsidRDefault="00FB1DE7" w:rsidP="002563F9">
            <w:pPr>
              <w:pStyle w:val="TAL"/>
              <w:rPr>
                <w:sz w:val="16"/>
                <w:szCs w:val="16"/>
              </w:rPr>
            </w:pPr>
            <w:r w:rsidRPr="0095349C">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95349C" w:rsidRDefault="00FB1DE7" w:rsidP="002563F9">
            <w:pPr>
              <w:pStyle w:val="TAC"/>
              <w:rPr>
                <w:sz w:val="16"/>
                <w:szCs w:val="16"/>
              </w:rPr>
            </w:pPr>
            <w:r w:rsidRPr="0095349C">
              <w:rPr>
                <w:sz w:val="16"/>
                <w:szCs w:val="16"/>
              </w:rP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95349C" w:rsidRDefault="00EF5464" w:rsidP="00EF5464">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95349C" w:rsidRDefault="00EF5464" w:rsidP="00EF5464">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95349C" w:rsidRDefault="00EF5464" w:rsidP="00EF5464">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95349C" w:rsidRDefault="00EF5464" w:rsidP="00EF5464">
            <w:pPr>
              <w:pStyle w:val="TAL"/>
              <w:rPr>
                <w:sz w:val="16"/>
                <w:szCs w:val="16"/>
              </w:rPr>
            </w:pPr>
            <w:r w:rsidRPr="0095349C">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95349C" w:rsidRDefault="00EF5464" w:rsidP="00EF5464">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95349C" w:rsidRDefault="00EF5464" w:rsidP="00EF5464">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95349C" w:rsidRDefault="00EF5464" w:rsidP="00EF5464">
            <w:pPr>
              <w:pStyle w:val="TAL"/>
              <w:rPr>
                <w:sz w:val="16"/>
                <w:szCs w:val="16"/>
              </w:rPr>
            </w:pPr>
            <w:r w:rsidRPr="0095349C">
              <w:rPr>
                <w:sz w:val="16"/>
                <w:szCs w:val="16"/>
              </w:rP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95349C" w:rsidRDefault="00EF5464" w:rsidP="00EF5464">
            <w:pPr>
              <w:pStyle w:val="TAC"/>
              <w:rPr>
                <w:sz w:val="16"/>
                <w:szCs w:val="16"/>
              </w:rPr>
            </w:pPr>
            <w:r w:rsidRPr="0095349C">
              <w:rPr>
                <w:sz w:val="16"/>
                <w:szCs w:val="16"/>
              </w:rP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95349C" w:rsidRDefault="00347C73" w:rsidP="00347C7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95349C" w:rsidRDefault="00347C73" w:rsidP="00347C7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95349C" w:rsidRDefault="00347C73" w:rsidP="00347C7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95349C" w:rsidRDefault="00347C73" w:rsidP="00347C73">
            <w:pPr>
              <w:pStyle w:val="TAL"/>
              <w:rPr>
                <w:sz w:val="16"/>
                <w:szCs w:val="16"/>
              </w:rPr>
            </w:pPr>
            <w:r w:rsidRPr="0095349C">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95349C" w:rsidRDefault="00347C73" w:rsidP="00347C73">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95349C" w:rsidRDefault="00347C73" w:rsidP="00347C73">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95349C" w:rsidRDefault="00347C73" w:rsidP="00347C73">
            <w:pPr>
              <w:pStyle w:val="TAL"/>
              <w:rPr>
                <w:sz w:val="16"/>
                <w:szCs w:val="16"/>
              </w:rPr>
            </w:pPr>
            <w:r w:rsidRPr="0095349C">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95349C" w:rsidRDefault="00347C73" w:rsidP="00347C73">
            <w:pPr>
              <w:pStyle w:val="TAC"/>
              <w:rPr>
                <w:sz w:val="16"/>
                <w:szCs w:val="16"/>
              </w:rPr>
            </w:pPr>
            <w:r w:rsidRPr="0095349C">
              <w:rPr>
                <w:sz w:val="16"/>
                <w:szCs w:val="16"/>
              </w:rP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95349C" w:rsidRDefault="00605F3D" w:rsidP="00605F3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95349C" w:rsidRDefault="00605F3D" w:rsidP="00605F3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95349C" w:rsidRDefault="00605F3D" w:rsidP="00605F3D">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95349C" w:rsidRDefault="00605F3D" w:rsidP="00605F3D">
            <w:pPr>
              <w:pStyle w:val="TAL"/>
              <w:rPr>
                <w:sz w:val="16"/>
                <w:szCs w:val="16"/>
              </w:rPr>
            </w:pPr>
            <w:r w:rsidRPr="0095349C">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95349C" w:rsidRDefault="00605F3D" w:rsidP="00605F3D">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95349C" w:rsidRDefault="00605F3D" w:rsidP="00605F3D">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95349C" w:rsidRDefault="00605F3D" w:rsidP="00605F3D">
            <w:pPr>
              <w:pStyle w:val="TAL"/>
              <w:rPr>
                <w:sz w:val="16"/>
                <w:szCs w:val="16"/>
              </w:rPr>
            </w:pPr>
            <w:r w:rsidRPr="0095349C">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95349C" w:rsidRDefault="00605F3D" w:rsidP="00605F3D">
            <w:pPr>
              <w:pStyle w:val="TAC"/>
              <w:rPr>
                <w:sz w:val="16"/>
                <w:szCs w:val="16"/>
              </w:rPr>
            </w:pPr>
            <w:r w:rsidRPr="0095349C">
              <w:rPr>
                <w:sz w:val="16"/>
                <w:szCs w:val="16"/>
              </w:rP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95349C" w:rsidRDefault="00F62E58" w:rsidP="00F62E58">
            <w:pPr>
              <w:pStyle w:val="TAL"/>
              <w:rPr>
                <w:sz w:val="16"/>
                <w:szCs w:val="16"/>
              </w:rPr>
            </w:pPr>
            <w:r w:rsidRPr="0095349C">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95349C" w:rsidRDefault="00F62E58" w:rsidP="00F62E58">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95349C" w:rsidRDefault="00F62E58" w:rsidP="00F62E58">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95349C" w:rsidRDefault="00F62E58" w:rsidP="00F62E58">
            <w:pPr>
              <w:pStyle w:val="TAL"/>
              <w:rPr>
                <w:sz w:val="16"/>
                <w:szCs w:val="16"/>
              </w:rPr>
            </w:pPr>
            <w:r w:rsidRPr="0095349C">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95349C" w:rsidRDefault="00F62E58" w:rsidP="00F62E58">
            <w:pPr>
              <w:pStyle w:val="TAC"/>
              <w:rPr>
                <w:sz w:val="16"/>
                <w:szCs w:val="16"/>
              </w:rPr>
            </w:pPr>
            <w:r w:rsidRPr="0095349C">
              <w:rPr>
                <w:sz w:val="16"/>
                <w:szCs w:val="16"/>
              </w:rP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95349C" w:rsidRDefault="00F62E58" w:rsidP="00F62E58">
            <w:pPr>
              <w:pStyle w:val="TAL"/>
              <w:rPr>
                <w:sz w:val="16"/>
                <w:szCs w:val="16"/>
              </w:rPr>
            </w:pPr>
            <w:r w:rsidRPr="0095349C">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95349C" w:rsidRDefault="00F62E58" w:rsidP="00F62E58">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95349C" w:rsidRDefault="00F62E58" w:rsidP="00F62E58">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95349C" w:rsidRDefault="00F62E58" w:rsidP="00F62E58">
            <w:pPr>
              <w:pStyle w:val="TAL"/>
              <w:rPr>
                <w:sz w:val="16"/>
                <w:szCs w:val="16"/>
              </w:rPr>
            </w:pPr>
            <w:r w:rsidRPr="0095349C">
              <w:rPr>
                <w:sz w:val="16"/>
                <w:szCs w:val="16"/>
              </w:rP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95349C" w:rsidRDefault="00F62E58" w:rsidP="00F62E58">
            <w:pPr>
              <w:pStyle w:val="TAC"/>
              <w:rPr>
                <w:sz w:val="16"/>
                <w:szCs w:val="16"/>
              </w:rPr>
            </w:pPr>
            <w:r w:rsidRPr="0095349C">
              <w:rPr>
                <w:sz w:val="16"/>
                <w:szCs w:val="16"/>
              </w:rP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95349C" w:rsidRDefault="001227BD"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95349C" w:rsidRDefault="001227BD"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95349C" w:rsidRDefault="001227BD"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95349C" w:rsidRDefault="001227BD" w:rsidP="001227BD">
            <w:pPr>
              <w:pStyle w:val="TAL"/>
              <w:rPr>
                <w:sz w:val="16"/>
                <w:szCs w:val="16"/>
              </w:rPr>
            </w:pPr>
            <w:r w:rsidRPr="0095349C">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95349C" w:rsidRDefault="001227BD"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95349C" w:rsidRDefault="001227BD"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95349C" w:rsidRDefault="001227BD" w:rsidP="001227BD">
            <w:pPr>
              <w:pStyle w:val="TAL"/>
              <w:rPr>
                <w:sz w:val="16"/>
                <w:szCs w:val="16"/>
              </w:rPr>
            </w:pPr>
            <w:r w:rsidRPr="0095349C">
              <w:rPr>
                <w:sz w:val="16"/>
                <w:szCs w:val="16"/>
              </w:rP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95349C" w:rsidRDefault="001227BD" w:rsidP="001227BD">
            <w:pPr>
              <w:pStyle w:val="TAC"/>
              <w:rPr>
                <w:sz w:val="16"/>
                <w:szCs w:val="16"/>
              </w:rPr>
            </w:pPr>
            <w:r w:rsidRPr="0095349C">
              <w:rPr>
                <w:sz w:val="16"/>
                <w:szCs w:val="16"/>
              </w:rP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95349C" w:rsidRDefault="00941743"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95349C" w:rsidRDefault="00941743"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95349C" w:rsidRDefault="00941743"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95349C" w:rsidRDefault="00941743" w:rsidP="001227BD">
            <w:pPr>
              <w:pStyle w:val="TAL"/>
              <w:rPr>
                <w:sz w:val="16"/>
                <w:szCs w:val="16"/>
              </w:rPr>
            </w:pPr>
            <w:r w:rsidRPr="0095349C">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95349C" w:rsidRDefault="00941743"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95349C" w:rsidRDefault="00941743"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95349C" w:rsidRDefault="00941743" w:rsidP="001227BD">
            <w:pPr>
              <w:pStyle w:val="TAL"/>
              <w:rPr>
                <w:sz w:val="16"/>
                <w:szCs w:val="16"/>
              </w:rPr>
            </w:pPr>
            <w:r w:rsidRPr="0095349C">
              <w:rPr>
                <w:sz w:val="16"/>
                <w:szCs w:val="16"/>
              </w:rP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95349C" w:rsidRDefault="00941743" w:rsidP="001227BD">
            <w:pPr>
              <w:pStyle w:val="TAC"/>
              <w:rPr>
                <w:sz w:val="16"/>
                <w:szCs w:val="16"/>
              </w:rPr>
            </w:pPr>
            <w:r w:rsidRPr="0095349C">
              <w:rPr>
                <w:sz w:val="16"/>
                <w:szCs w:val="16"/>
              </w:rP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95349C" w:rsidRDefault="00FE0FC5" w:rsidP="00FE0FC5">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95349C" w:rsidRDefault="00FE0FC5" w:rsidP="00FE0FC5">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95349C" w:rsidRDefault="00FE0FC5" w:rsidP="00FE0FC5">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95349C" w:rsidRDefault="00FE0FC5" w:rsidP="00FE0FC5">
            <w:pPr>
              <w:pStyle w:val="TAL"/>
              <w:rPr>
                <w:sz w:val="16"/>
                <w:szCs w:val="16"/>
              </w:rPr>
            </w:pPr>
            <w:r w:rsidRPr="0095349C">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95349C" w:rsidRDefault="00FE0FC5" w:rsidP="00FE0FC5">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95349C" w:rsidRDefault="00FE0FC5" w:rsidP="00FE0FC5">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95349C" w:rsidRDefault="00FE0FC5" w:rsidP="00FE0FC5">
            <w:pPr>
              <w:pStyle w:val="TAL"/>
              <w:rPr>
                <w:sz w:val="16"/>
                <w:szCs w:val="16"/>
              </w:rPr>
            </w:pPr>
            <w:r w:rsidRPr="0095349C">
              <w:rPr>
                <w:sz w:val="16"/>
                <w:szCs w:val="16"/>
              </w:rP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95349C" w:rsidRDefault="00FE0FC5" w:rsidP="00FE0FC5">
            <w:pPr>
              <w:pStyle w:val="TAC"/>
              <w:rPr>
                <w:sz w:val="16"/>
                <w:szCs w:val="16"/>
              </w:rPr>
            </w:pPr>
            <w:r w:rsidRPr="0095349C">
              <w:rPr>
                <w:sz w:val="16"/>
                <w:szCs w:val="16"/>
              </w:rP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95349C" w:rsidRDefault="006E6D7D" w:rsidP="006E6D7D">
            <w:pPr>
              <w:pStyle w:val="TAL"/>
              <w:rPr>
                <w:sz w:val="16"/>
                <w:szCs w:val="16"/>
              </w:rPr>
            </w:pPr>
            <w:r w:rsidRPr="0095349C">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95349C" w:rsidRDefault="006E6D7D" w:rsidP="006E6D7D">
            <w:pPr>
              <w:pStyle w:val="TAL"/>
              <w:rPr>
                <w:sz w:val="16"/>
                <w:szCs w:val="16"/>
              </w:rPr>
            </w:pPr>
            <w:r w:rsidRPr="0095349C">
              <w:rPr>
                <w:sz w:val="16"/>
                <w:szCs w:val="16"/>
              </w:rP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95349C" w:rsidRDefault="006E6D7D" w:rsidP="006E6D7D">
            <w:pPr>
              <w:pStyle w:val="TAC"/>
              <w:rPr>
                <w:sz w:val="16"/>
                <w:szCs w:val="16"/>
              </w:rPr>
            </w:pPr>
            <w:r w:rsidRPr="0095349C">
              <w:rPr>
                <w:sz w:val="16"/>
                <w:szCs w:val="16"/>
              </w:rP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95349C" w:rsidRDefault="006E6D7D" w:rsidP="006E6D7D">
            <w:pPr>
              <w:pStyle w:val="TAL"/>
              <w:rPr>
                <w:sz w:val="16"/>
                <w:szCs w:val="16"/>
              </w:rPr>
            </w:pPr>
            <w:r w:rsidRPr="0095349C">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95349C" w:rsidRDefault="006E6D7D" w:rsidP="006E6D7D">
            <w:pPr>
              <w:pStyle w:val="TAL"/>
              <w:rPr>
                <w:sz w:val="16"/>
                <w:szCs w:val="16"/>
              </w:rPr>
            </w:pPr>
            <w:r w:rsidRPr="0095349C">
              <w:rPr>
                <w:sz w:val="16"/>
                <w:szCs w:val="16"/>
              </w:rP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95349C" w:rsidRDefault="006E6D7D" w:rsidP="006E6D7D">
            <w:pPr>
              <w:pStyle w:val="TAC"/>
              <w:rPr>
                <w:sz w:val="16"/>
                <w:szCs w:val="16"/>
              </w:rPr>
            </w:pPr>
            <w:r w:rsidRPr="0095349C">
              <w:rPr>
                <w:sz w:val="16"/>
                <w:szCs w:val="16"/>
              </w:rP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95349C" w:rsidRDefault="006A6F37" w:rsidP="006A6F37">
            <w:pPr>
              <w:pStyle w:val="TAL"/>
              <w:rPr>
                <w:sz w:val="16"/>
                <w:szCs w:val="16"/>
              </w:rPr>
            </w:pPr>
            <w:r w:rsidRPr="0095349C">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95349C" w:rsidRDefault="006A6F37" w:rsidP="006A6F37">
            <w:pPr>
              <w:pStyle w:val="TAL"/>
              <w:rPr>
                <w:sz w:val="16"/>
                <w:szCs w:val="16"/>
              </w:rPr>
            </w:pPr>
            <w:r w:rsidRPr="0095349C">
              <w:rPr>
                <w:sz w:val="16"/>
                <w:szCs w:val="16"/>
              </w:rP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95349C" w:rsidRDefault="006A6F37" w:rsidP="006A6F37">
            <w:pPr>
              <w:pStyle w:val="TAC"/>
              <w:rPr>
                <w:sz w:val="16"/>
                <w:szCs w:val="16"/>
              </w:rPr>
            </w:pPr>
            <w:r w:rsidRPr="0095349C">
              <w:rPr>
                <w:sz w:val="16"/>
                <w:szCs w:val="16"/>
              </w:rP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95349C" w:rsidRDefault="006A6F37" w:rsidP="006A6F37">
            <w:pPr>
              <w:pStyle w:val="TAL"/>
              <w:rPr>
                <w:sz w:val="16"/>
                <w:szCs w:val="16"/>
              </w:rPr>
            </w:pPr>
            <w:r w:rsidRPr="0095349C">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95349C" w:rsidRDefault="006A6F37" w:rsidP="006A6F37">
            <w:pPr>
              <w:pStyle w:val="TAL"/>
              <w:rPr>
                <w:sz w:val="16"/>
                <w:szCs w:val="16"/>
              </w:rPr>
            </w:pPr>
            <w:r w:rsidRPr="0095349C">
              <w:rPr>
                <w:sz w:val="16"/>
                <w:szCs w:val="16"/>
              </w:rP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95349C" w:rsidRDefault="006A6F37" w:rsidP="006A6F37">
            <w:pPr>
              <w:pStyle w:val="TAC"/>
              <w:rPr>
                <w:sz w:val="16"/>
                <w:szCs w:val="16"/>
              </w:rPr>
            </w:pPr>
            <w:r w:rsidRPr="0095349C">
              <w:rPr>
                <w:sz w:val="16"/>
                <w:szCs w:val="16"/>
              </w:rP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95349C" w:rsidRDefault="00AA37F7" w:rsidP="00AA37F7">
            <w:pPr>
              <w:pStyle w:val="TAL"/>
              <w:rPr>
                <w:sz w:val="16"/>
                <w:szCs w:val="16"/>
              </w:rPr>
            </w:pPr>
            <w:r w:rsidRPr="0095349C">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95349C" w:rsidRDefault="00AA37F7" w:rsidP="00AA37F7">
            <w:pPr>
              <w:pStyle w:val="TAL"/>
              <w:rPr>
                <w:sz w:val="16"/>
                <w:szCs w:val="16"/>
              </w:rPr>
            </w:pPr>
            <w:r w:rsidRPr="0095349C">
              <w:rPr>
                <w:sz w:val="16"/>
                <w:szCs w:val="16"/>
              </w:rP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95349C" w:rsidRDefault="00AA37F7" w:rsidP="00AA37F7">
            <w:pPr>
              <w:pStyle w:val="TAC"/>
              <w:rPr>
                <w:sz w:val="16"/>
                <w:szCs w:val="16"/>
              </w:rPr>
            </w:pPr>
            <w:r w:rsidRPr="0095349C">
              <w:rPr>
                <w:sz w:val="16"/>
                <w:szCs w:val="16"/>
              </w:rP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95349C" w:rsidRDefault="00AA37F7" w:rsidP="00AA37F7">
            <w:pPr>
              <w:pStyle w:val="TAL"/>
              <w:rPr>
                <w:sz w:val="16"/>
                <w:szCs w:val="16"/>
              </w:rPr>
            </w:pPr>
            <w:r w:rsidRPr="0095349C">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95349C" w:rsidRDefault="00AA37F7" w:rsidP="00AA37F7">
            <w:pPr>
              <w:pStyle w:val="TAL"/>
              <w:rPr>
                <w:sz w:val="16"/>
                <w:szCs w:val="16"/>
              </w:rPr>
            </w:pPr>
            <w:r w:rsidRPr="0095349C">
              <w:rPr>
                <w:sz w:val="16"/>
                <w:szCs w:val="16"/>
              </w:rP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95349C" w:rsidRDefault="00AA37F7" w:rsidP="00AA37F7">
            <w:pPr>
              <w:pStyle w:val="TAC"/>
              <w:rPr>
                <w:sz w:val="16"/>
                <w:szCs w:val="16"/>
              </w:rPr>
            </w:pPr>
            <w:r w:rsidRPr="0095349C">
              <w:rPr>
                <w:sz w:val="16"/>
                <w:szCs w:val="16"/>
              </w:rP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95349C" w:rsidRDefault="00636019"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95349C" w:rsidRDefault="00636019"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95349C" w:rsidRDefault="00636019" w:rsidP="00636019">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95349C" w:rsidRDefault="00636019" w:rsidP="00636019">
            <w:pPr>
              <w:pStyle w:val="TAL"/>
              <w:rPr>
                <w:sz w:val="16"/>
                <w:szCs w:val="16"/>
              </w:rPr>
            </w:pPr>
            <w:r w:rsidRPr="0095349C">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95349C" w:rsidRDefault="00636019"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95349C" w:rsidRDefault="00636019"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95349C" w:rsidRDefault="00636019" w:rsidP="00636019">
            <w:pPr>
              <w:pStyle w:val="TAL"/>
              <w:rPr>
                <w:sz w:val="16"/>
                <w:szCs w:val="16"/>
              </w:rPr>
            </w:pPr>
            <w:r w:rsidRPr="0095349C">
              <w:rPr>
                <w:sz w:val="16"/>
                <w:szCs w:val="16"/>
              </w:rP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95349C" w:rsidRDefault="00636019" w:rsidP="00636019">
            <w:pPr>
              <w:pStyle w:val="TAC"/>
              <w:rPr>
                <w:sz w:val="16"/>
                <w:szCs w:val="16"/>
              </w:rPr>
            </w:pPr>
            <w:r w:rsidRPr="0095349C">
              <w:rPr>
                <w:sz w:val="16"/>
                <w:szCs w:val="16"/>
              </w:rP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95349C" w:rsidRDefault="00415AB2"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95349C" w:rsidRDefault="00415AB2"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95349C"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95349C"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95349C"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95349C"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95349C" w:rsidRDefault="00415AB2" w:rsidP="00636019">
            <w:pPr>
              <w:pStyle w:val="TAL"/>
              <w:rPr>
                <w:sz w:val="16"/>
                <w:szCs w:val="16"/>
              </w:rPr>
            </w:pPr>
            <w:r w:rsidRPr="0095349C">
              <w:rPr>
                <w:sz w:val="16"/>
                <w:szCs w:val="16"/>
              </w:rPr>
              <w:t>Editorial correction</w:t>
            </w:r>
            <w:r w:rsidR="007269EA" w:rsidRPr="0095349C">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95349C" w:rsidRDefault="00415AB2" w:rsidP="00636019">
            <w:pPr>
              <w:pStyle w:val="TAC"/>
              <w:rPr>
                <w:sz w:val="16"/>
                <w:szCs w:val="16"/>
              </w:rPr>
            </w:pPr>
            <w:r w:rsidRPr="0095349C">
              <w:rPr>
                <w:sz w:val="16"/>
                <w:szCs w:val="16"/>
              </w:rP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95349C" w:rsidRDefault="004D7CF1"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95349C" w:rsidRDefault="004D7CF1"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95349C" w:rsidRDefault="004D7CF1" w:rsidP="0095349C">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95349C"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95349C"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95349C"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95349C" w:rsidRDefault="004D7CF1" w:rsidP="00636019">
            <w:pPr>
              <w:pStyle w:val="TAL"/>
              <w:rPr>
                <w:sz w:val="16"/>
                <w:szCs w:val="16"/>
              </w:rPr>
            </w:pPr>
            <w:r w:rsidRPr="0095349C">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95349C" w:rsidRDefault="004D7CF1" w:rsidP="00636019">
            <w:pPr>
              <w:pStyle w:val="TAC"/>
              <w:rPr>
                <w:sz w:val="16"/>
                <w:szCs w:val="16"/>
              </w:rPr>
            </w:pPr>
            <w:r w:rsidRPr="0095349C">
              <w:rPr>
                <w:sz w:val="16"/>
                <w:szCs w:val="16"/>
              </w:rP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95349C" w:rsidRDefault="00A50F33"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95349C" w:rsidRDefault="00A50F33"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95349C" w:rsidRDefault="00A50F33"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95349C" w:rsidRDefault="00A50F33" w:rsidP="00636019">
            <w:pPr>
              <w:pStyle w:val="TAL"/>
              <w:rPr>
                <w:sz w:val="16"/>
                <w:szCs w:val="16"/>
              </w:rPr>
            </w:pPr>
            <w:r w:rsidRPr="0095349C">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95349C" w:rsidRDefault="00A50F33"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95349C" w:rsidRDefault="00A50F33"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95349C" w:rsidRDefault="00A50F33" w:rsidP="00636019">
            <w:pPr>
              <w:pStyle w:val="TAL"/>
              <w:rPr>
                <w:sz w:val="16"/>
                <w:szCs w:val="16"/>
              </w:rPr>
            </w:pPr>
            <w:r w:rsidRPr="0095349C">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95349C" w:rsidRDefault="00A50F33" w:rsidP="00636019">
            <w:pPr>
              <w:pStyle w:val="TAC"/>
              <w:rPr>
                <w:sz w:val="16"/>
                <w:szCs w:val="16"/>
              </w:rPr>
            </w:pPr>
            <w:r w:rsidRPr="0095349C">
              <w:rPr>
                <w:sz w:val="16"/>
                <w:szCs w:val="16"/>
              </w:rP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95349C" w:rsidRDefault="00D90E27"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95349C" w:rsidRDefault="00D90E27"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95349C" w:rsidRDefault="00D90E27"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95349C" w:rsidRDefault="00D90E27" w:rsidP="00636019">
            <w:pPr>
              <w:pStyle w:val="TAL"/>
              <w:rPr>
                <w:sz w:val="16"/>
                <w:szCs w:val="16"/>
              </w:rPr>
            </w:pPr>
            <w:r w:rsidRPr="0095349C">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95349C" w:rsidRDefault="00D90E27" w:rsidP="00636019">
            <w:pPr>
              <w:pStyle w:val="TAR"/>
              <w:rPr>
                <w:sz w:val="16"/>
                <w:szCs w:val="16"/>
              </w:rPr>
            </w:pPr>
            <w:r w:rsidRPr="0095349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95349C" w:rsidRDefault="00D90E27" w:rsidP="0063601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95349C" w:rsidRDefault="00D90E27" w:rsidP="00636019">
            <w:pPr>
              <w:pStyle w:val="TAL"/>
              <w:rPr>
                <w:sz w:val="16"/>
                <w:szCs w:val="16"/>
              </w:rPr>
            </w:pPr>
            <w:r w:rsidRPr="0095349C">
              <w:rPr>
                <w:sz w:val="16"/>
                <w:szCs w:val="16"/>
              </w:rP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95349C" w:rsidRDefault="00D90E27" w:rsidP="00636019">
            <w:pPr>
              <w:pStyle w:val="TAC"/>
              <w:rPr>
                <w:sz w:val="16"/>
                <w:szCs w:val="16"/>
              </w:rPr>
            </w:pPr>
            <w:r w:rsidRPr="0095349C">
              <w:rPr>
                <w:sz w:val="16"/>
                <w:szCs w:val="16"/>
              </w:rP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95349C" w:rsidRDefault="00905FAA" w:rsidP="00905FAA">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95349C" w:rsidRDefault="00905FAA" w:rsidP="00905FAA">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95349C" w:rsidRDefault="00905FAA"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95349C" w:rsidRDefault="00905FAA" w:rsidP="00905FAA">
            <w:pPr>
              <w:pStyle w:val="TAL"/>
              <w:rPr>
                <w:sz w:val="16"/>
                <w:szCs w:val="16"/>
              </w:rPr>
            </w:pPr>
            <w:r w:rsidRPr="0095349C">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95349C" w:rsidRDefault="00905FAA" w:rsidP="00905FAA">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95349C" w:rsidRDefault="00905FAA" w:rsidP="00905FAA">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95349C" w:rsidRDefault="00905FAA" w:rsidP="00905FAA">
            <w:pPr>
              <w:pStyle w:val="TAL"/>
              <w:rPr>
                <w:sz w:val="16"/>
                <w:szCs w:val="16"/>
              </w:rPr>
            </w:pPr>
            <w:r w:rsidRPr="0095349C">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95349C" w:rsidRDefault="00905FAA" w:rsidP="00905FAA">
            <w:pPr>
              <w:pStyle w:val="TAC"/>
              <w:rPr>
                <w:sz w:val="16"/>
                <w:szCs w:val="16"/>
              </w:rPr>
            </w:pPr>
            <w:r w:rsidRPr="0095349C">
              <w:rPr>
                <w:sz w:val="16"/>
                <w:szCs w:val="16"/>
              </w:rP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95349C" w:rsidRDefault="00EC21CF" w:rsidP="00EC21CF">
            <w:pPr>
              <w:pStyle w:val="TAC"/>
              <w:rPr>
                <w:sz w:val="16"/>
                <w:szCs w:val="16"/>
              </w:rPr>
            </w:pPr>
            <w:r w:rsidRPr="0095349C">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95349C" w:rsidRDefault="00EC21CF" w:rsidP="00EC21CF">
            <w:pPr>
              <w:pStyle w:val="TAL"/>
              <w:rPr>
                <w:sz w:val="16"/>
                <w:szCs w:val="16"/>
              </w:rPr>
            </w:pPr>
            <w:r w:rsidRPr="0095349C">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95349C" w:rsidRDefault="00EC21CF" w:rsidP="00EC21CF">
            <w:pPr>
              <w:pStyle w:val="TAL"/>
              <w:rPr>
                <w:sz w:val="16"/>
                <w:szCs w:val="16"/>
              </w:rPr>
            </w:pPr>
            <w:r w:rsidRPr="0095349C">
              <w:rPr>
                <w:sz w:val="16"/>
                <w:szCs w:val="16"/>
              </w:rP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95349C" w:rsidRDefault="00EC21CF" w:rsidP="00EC21CF">
            <w:pPr>
              <w:pStyle w:val="TAC"/>
              <w:rPr>
                <w:sz w:val="16"/>
                <w:szCs w:val="16"/>
              </w:rPr>
            </w:pPr>
            <w:r w:rsidRPr="0095349C">
              <w:rPr>
                <w:sz w:val="16"/>
                <w:szCs w:val="16"/>
              </w:rP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95349C" w:rsidRDefault="00EC21CF"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95349C" w:rsidRDefault="00EC21CF" w:rsidP="00EC21CF">
            <w:pPr>
              <w:pStyle w:val="TAL"/>
              <w:rPr>
                <w:sz w:val="16"/>
                <w:szCs w:val="16"/>
              </w:rPr>
            </w:pPr>
            <w:r w:rsidRPr="0095349C">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95349C" w:rsidRDefault="00EC21CF" w:rsidP="00EC21CF">
            <w:pPr>
              <w:pStyle w:val="TAL"/>
              <w:rPr>
                <w:sz w:val="16"/>
                <w:szCs w:val="16"/>
              </w:rPr>
            </w:pPr>
            <w:r w:rsidRPr="0095349C">
              <w:rPr>
                <w:sz w:val="16"/>
                <w:szCs w:val="16"/>
              </w:rP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95349C" w:rsidRDefault="00EC21CF" w:rsidP="00EC21CF">
            <w:pPr>
              <w:pStyle w:val="TAC"/>
              <w:rPr>
                <w:sz w:val="16"/>
                <w:szCs w:val="16"/>
              </w:rPr>
            </w:pPr>
            <w:r w:rsidRPr="0095349C">
              <w:rPr>
                <w:sz w:val="16"/>
                <w:szCs w:val="16"/>
              </w:rP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95349C" w:rsidRDefault="009A18B0"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95349C" w:rsidRDefault="009A18B0"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95349C" w:rsidRDefault="009A18B0" w:rsidP="0095349C">
            <w:pPr>
              <w:pStyle w:val="TAC"/>
              <w:rPr>
                <w:sz w:val="16"/>
                <w:szCs w:val="16"/>
              </w:rPr>
            </w:pPr>
            <w:r w:rsidRPr="0095349C">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95349C" w:rsidRDefault="009A18B0" w:rsidP="00EC21CF">
            <w:pPr>
              <w:pStyle w:val="TAL"/>
              <w:rPr>
                <w:sz w:val="16"/>
                <w:szCs w:val="16"/>
              </w:rPr>
            </w:pPr>
            <w:r w:rsidRPr="0095349C">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95349C" w:rsidRDefault="009A18B0"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95349C" w:rsidRDefault="009A18B0"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95349C" w:rsidRDefault="009A18B0" w:rsidP="00EC21CF">
            <w:pPr>
              <w:pStyle w:val="TAL"/>
              <w:rPr>
                <w:sz w:val="16"/>
                <w:szCs w:val="16"/>
              </w:rPr>
            </w:pPr>
            <w:r w:rsidRPr="0095349C">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95349C" w:rsidRDefault="009A18B0" w:rsidP="00EC21CF">
            <w:pPr>
              <w:pStyle w:val="TAC"/>
              <w:rPr>
                <w:sz w:val="16"/>
                <w:szCs w:val="16"/>
              </w:rPr>
            </w:pPr>
            <w:r w:rsidRPr="0095349C">
              <w:rPr>
                <w:sz w:val="16"/>
                <w:szCs w:val="16"/>
              </w:rP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95349C" w:rsidRDefault="00AA0D64"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95349C" w:rsidRDefault="00AA0D64"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5349C" w:rsidRDefault="00AA0D64" w:rsidP="0095349C">
            <w:pPr>
              <w:pStyle w:val="TAC"/>
              <w:rPr>
                <w:sz w:val="16"/>
                <w:szCs w:val="16"/>
              </w:rPr>
            </w:pPr>
            <w:r w:rsidRPr="0095349C">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95349C" w:rsidRDefault="00AA0D64" w:rsidP="00EC21CF">
            <w:pPr>
              <w:pStyle w:val="TAL"/>
              <w:rPr>
                <w:sz w:val="16"/>
                <w:szCs w:val="16"/>
              </w:rPr>
            </w:pPr>
            <w:r w:rsidRPr="0095349C">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95349C" w:rsidRDefault="00AA0D64"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95349C" w:rsidRDefault="00AA0D64"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95349C" w:rsidRDefault="00AA0D64" w:rsidP="00EC21CF">
            <w:pPr>
              <w:pStyle w:val="TAL"/>
              <w:rPr>
                <w:sz w:val="16"/>
                <w:szCs w:val="16"/>
              </w:rPr>
            </w:pPr>
            <w:r w:rsidRPr="0095349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95349C" w:rsidRDefault="00AA0D64" w:rsidP="00EC21CF">
            <w:pPr>
              <w:pStyle w:val="TAC"/>
              <w:rPr>
                <w:sz w:val="16"/>
                <w:szCs w:val="16"/>
              </w:rPr>
            </w:pPr>
            <w:r w:rsidRPr="0095349C">
              <w:rPr>
                <w:sz w:val="16"/>
                <w:szCs w:val="16"/>
              </w:rP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95349C" w:rsidRDefault="00CE041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95349C" w:rsidRDefault="00CE041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95349C" w:rsidRDefault="00CE041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95349C" w:rsidRDefault="00CE0416" w:rsidP="00EC21CF">
            <w:pPr>
              <w:pStyle w:val="TAL"/>
              <w:rPr>
                <w:sz w:val="16"/>
                <w:szCs w:val="16"/>
              </w:rPr>
            </w:pPr>
            <w:r w:rsidRPr="0095349C">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95349C" w:rsidRDefault="00CE041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95349C" w:rsidRDefault="00CE041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95349C" w:rsidRDefault="00CE0416" w:rsidP="00EC21CF">
            <w:pPr>
              <w:pStyle w:val="TAL"/>
              <w:rPr>
                <w:sz w:val="16"/>
                <w:szCs w:val="16"/>
              </w:rPr>
            </w:pPr>
            <w:r w:rsidRPr="0095349C">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95349C" w:rsidRDefault="00CE0416" w:rsidP="00EC21CF">
            <w:pPr>
              <w:pStyle w:val="TAC"/>
              <w:rPr>
                <w:sz w:val="16"/>
                <w:szCs w:val="16"/>
              </w:rPr>
            </w:pPr>
            <w:r w:rsidRPr="0095349C">
              <w:rPr>
                <w:sz w:val="16"/>
                <w:szCs w:val="16"/>
              </w:rP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95349C" w:rsidRDefault="00C1078F"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95349C" w:rsidRDefault="00C1078F"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95349C" w:rsidRDefault="00C1078F"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95349C" w:rsidRDefault="00C1078F" w:rsidP="00EC21CF">
            <w:pPr>
              <w:pStyle w:val="TAL"/>
              <w:rPr>
                <w:sz w:val="16"/>
                <w:szCs w:val="16"/>
              </w:rPr>
            </w:pPr>
            <w:r w:rsidRPr="0095349C">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95349C" w:rsidRDefault="00C1078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95349C" w:rsidRDefault="00C1078F"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95349C" w:rsidRDefault="00C1078F" w:rsidP="00EC21CF">
            <w:pPr>
              <w:pStyle w:val="TAL"/>
              <w:rPr>
                <w:sz w:val="16"/>
                <w:szCs w:val="16"/>
              </w:rPr>
            </w:pPr>
            <w:r w:rsidRPr="0095349C">
              <w:rPr>
                <w:sz w:val="16"/>
                <w:szCs w:val="16"/>
              </w:rP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95349C" w:rsidRDefault="00C1078F" w:rsidP="00EC21CF">
            <w:pPr>
              <w:pStyle w:val="TAC"/>
              <w:rPr>
                <w:sz w:val="16"/>
                <w:szCs w:val="16"/>
              </w:rPr>
            </w:pPr>
            <w:r w:rsidRPr="0095349C">
              <w:rPr>
                <w:sz w:val="16"/>
                <w:szCs w:val="16"/>
              </w:rP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95349C" w:rsidRDefault="00150FF6" w:rsidP="00EC21CF">
            <w:pPr>
              <w:pStyle w:val="TAL"/>
              <w:rPr>
                <w:sz w:val="16"/>
                <w:szCs w:val="16"/>
              </w:rPr>
            </w:pPr>
            <w:r w:rsidRPr="0095349C">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95349C" w:rsidRDefault="00150FF6" w:rsidP="00EC21CF">
            <w:pPr>
              <w:pStyle w:val="TAL"/>
              <w:rPr>
                <w:sz w:val="16"/>
                <w:szCs w:val="16"/>
              </w:rPr>
            </w:pPr>
            <w:r w:rsidRPr="0095349C">
              <w:rPr>
                <w:sz w:val="16"/>
                <w:szCs w:val="16"/>
              </w:rP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95349C" w:rsidRDefault="00150FF6" w:rsidP="00EC21CF">
            <w:pPr>
              <w:pStyle w:val="TAC"/>
              <w:rPr>
                <w:sz w:val="16"/>
                <w:szCs w:val="16"/>
              </w:rPr>
            </w:pPr>
            <w:r w:rsidRPr="0095349C">
              <w:rPr>
                <w:sz w:val="16"/>
                <w:szCs w:val="16"/>
              </w:rP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95349C" w:rsidRDefault="00150FF6" w:rsidP="00EC21CF">
            <w:pPr>
              <w:pStyle w:val="TAL"/>
              <w:rPr>
                <w:sz w:val="16"/>
                <w:szCs w:val="16"/>
              </w:rPr>
            </w:pPr>
            <w:r w:rsidRPr="0095349C">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95349C" w:rsidRDefault="00150FF6" w:rsidP="00EC21CF">
            <w:pPr>
              <w:pStyle w:val="TAL"/>
              <w:rPr>
                <w:sz w:val="16"/>
                <w:szCs w:val="16"/>
              </w:rPr>
            </w:pPr>
            <w:r w:rsidRPr="0095349C">
              <w:rPr>
                <w:sz w:val="16"/>
                <w:szCs w:val="16"/>
              </w:rP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95349C" w:rsidRDefault="00150FF6" w:rsidP="00EC21CF">
            <w:pPr>
              <w:pStyle w:val="TAC"/>
              <w:rPr>
                <w:sz w:val="16"/>
                <w:szCs w:val="16"/>
              </w:rPr>
            </w:pPr>
            <w:r w:rsidRPr="0095349C">
              <w:rPr>
                <w:sz w:val="16"/>
                <w:szCs w:val="16"/>
              </w:rP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95349C" w:rsidRDefault="00F73647"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95349C" w:rsidRDefault="00F73647"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95349C" w:rsidRDefault="00F73647"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95349C" w:rsidRDefault="00F73647" w:rsidP="00F73647">
            <w:pPr>
              <w:pStyle w:val="TAL"/>
              <w:rPr>
                <w:sz w:val="16"/>
                <w:szCs w:val="16"/>
              </w:rPr>
            </w:pPr>
            <w:r w:rsidRPr="0095349C">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95349C" w:rsidRDefault="00F73647"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95349C" w:rsidRDefault="00F73647"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95349C" w:rsidRDefault="00F73647" w:rsidP="00F73647">
            <w:pPr>
              <w:pStyle w:val="TAL"/>
              <w:rPr>
                <w:sz w:val="16"/>
                <w:szCs w:val="16"/>
              </w:rPr>
            </w:pPr>
            <w:r w:rsidRPr="0095349C">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95349C" w:rsidRDefault="00F73647" w:rsidP="00F73647">
            <w:pPr>
              <w:pStyle w:val="TAC"/>
              <w:rPr>
                <w:sz w:val="16"/>
                <w:szCs w:val="16"/>
              </w:rPr>
            </w:pPr>
            <w:r w:rsidRPr="0095349C">
              <w:rPr>
                <w:sz w:val="16"/>
                <w:szCs w:val="16"/>
              </w:rP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95349C" w:rsidRDefault="008E33D8"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95349C" w:rsidRDefault="008E33D8"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95349C" w:rsidRDefault="008E33D8"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95349C" w:rsidRDefault="008E33D8" w:rsidP="00F73647">
            <w:pPr>
              <w:pStyle w:val="TAL"/>
              <w:rPr>
                <w:sz w:val="16"/>
                <w:szCs w:val="16"/>
              </w:rPr>
            </w:pPr>
            <w:r w:rsidRPr="0095349C">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95349C" w:rsidRDefault="008E33D8"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95349C" w:rsidRDefault="008E33D8" w:rsidP="00F73647">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95349C" w:rsidRDefault="008E33D8" w:rsidP="00F73647">
            <w:pPr>
              <w:pStyle w:val="TAL"/>
              <w:rPr>
                <w:sz w:val="16"/>
                <w:szCs w:val="16"/>
              </w:rPr>
            </w:pPr>
            <w:r w:rsidRPr="0095349C">
              <w:rPr>
                <w:sz w:val="16"/>
                <w:szCs w:val="16"/>
              </w:rP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95349C" w:rsidRDefault="008E33D8" w:rsidP="00F73647">
            <w:pPr>
              <w:pStyle w:val="TAC"/>
              <w:rPr>
                <w:sz w:val="16"/>
                <w:szCs w:val="16"/>
              </w:rPr>
            </w:pPr>
            <w:r w:rsidRPr="0095349C">
              <w:rPr>
                <w:sz w:val="16"/>
                <w:szCs w:val="16"/>
              </w:rP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95349C" w:rsidRDefault="001C5CB4"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95349C" w:rsidRDefault="001C5CB4"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95349C" w:rsidRDefault="001C5CB4"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95349C" w:rsidRDefault="001C5CB4" w:rsidP="00F73647">
            <w:pPr>
              <w:pStyle w:val="TAL"/>
              <w:rPr>
                <w:sz w:val="16"/>
                <w:szCs w:val="16"/>
              </w:rPr>
            </w:pPr>
            <w:r w:rsidRPr="0095349C">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95349C" w:rsidRDefault="001C5CB4"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95349C" w:rsidRDefault="001C5CB4"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95349C" w:rsidRDefault="001C5CB4" w:rsidP="00F73647">
            <w:pPr>
              <w:pStyle w:val="TAL"/>
              <w:rPr>
                <w:sz w:val="16"/>
                <w:szCs w:val="16"/>
              </w:rPr>
            </w:pPr>
            <w:r w:rsidRPr="0095349C">
              <w:rPr>
                <w:sz w:val="16"/>
                <w:szCs w:val="16"/>
              </w:rP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95349C" w:rsidRDefault="001C5CB4" w:rsidP="00F73647">
            <w:pPr>
              <w:pStyle w:val="TAC"/>
              <w:rPr>
                <w:sz w:val="16"/>
                <w:szCs w:val="16"/>
              </w:rPr>
            </w:pPr>
            <w:r w:rsidRPr="0095349C">
              <w:rPr>
                <w:sz w:val="16"/>
                <w:szCs w:val="16"/>
              </w:rP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95349C" w:rsidRDefault="007D3A31" w:rsidP="007D3A31">
            <w:pPr>
              <w:pStyle w:val="TAL"/>
              <w:rPr>
                <w:sz w:val="16"/>
                <w:szCs w:val="16"/>
              </w:rPr>
            </w:pPr>
            <w:r w:rsidRPr="0095349C">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95349C" w:rsidRDefault="007D3A31" w:rsidP="007D3A31">
            <w:pPr>
              <w:pStyle w:val="TAL"/>
              <w:rPr>
                <w:sz w:val="16"/>
                <w:szCs w:val="16"/>
              </w:rPr>
            </w:pPr>
            <w:r w:rsidRPr="0095349C">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95349C" w:rsidRDefault="007D3A31" w:rsidP="007D3A31">
            <w:pPr>
              <w:pStyle w:val="TAC"/>
              <w:rPr>
                <w:sz w:val="16"/>
                <w:szCs w:val="16"/>
              </w:rPr>
            </w:pPr>
            <w:r w:rsidRPr="0095349C">
              <w:rPr>
                <w:sz w:val="16"/>
                <w:szCs w:val="16"/>
              </w:rP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95349C" w:rsidRDefault="007D3A31" w:rsidP="007D3A31">
            <w:pPr>
              <w:pStyle w:val="TAL"/>
              <w:rPr>
                <w:sz w:val="16"/>
                <w:szCs w:val="16"/>
              </w:rPr>
            </w:pPr>
            <w:r w:rsidRPr="0095349C">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95349C" w:rsidRDefault="007D3A31" w:rsidP="007D3A31">
            <w:pPr>
              <w:pStyle w:val="TAL"/>
              <w:rPr>
                <w:sz w:val="16"/>
                <w:szCs w:val="16"/>
              </w:rPr>
            </w:pPr>
            <w:r w:rsidRPr="0095349C">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95349C" w:rsidRDefault="007D3A31" w:rsidP="007D3A31">
            <w:pPr>
              <w:pStyle w:val="TAC"/>
              <w:rPr>
                <w:sz w:val="16"/>
                <w:szCs w:val="16"/>
              </w:rPr>
            </w:pPr>
            <w:r w:rsidRPr="0095349C">
              <w:rPr>
                <w:sz w:val="16"/>
                <w:szCs w:val="16"/>
              </w:rPr>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95349C" w:rsidRDefault="007D3A31" w:rsidP="007D3A31">
            <w:pPr>
              <w:pStyle w:val="TAL"/>
              <w:rPr>
                <w:sz w:val="16"/>
                <w:szCs w:val="16"/>
              </w:rPr>
            </w:pPr>
            <w:r w:rsidRPr="0095349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95349C" w:rsidRDefault="007D3A31" w:rsidP="007D3A31">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95349C" w:rsidRDefault="007D3A31" w:rsidP="007D3A31">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95349C" w:rsidRDefault="007D3A31" w:rsidP="007D3A31">
            <w:pPr>
              <w:pStyle w:val="TAL"/>
              <w:rPr>
                <w:sz w:val="16"/>
                <w:szCs w:val="16"/>
              </w:rPr>
            </w:pPr>
            <w:r w:rsidRPr="0095349C">
              <w:rPr>
                <w:sz w:val="16"/>
                <w:szCs w:val="16"/>
              </w:rPr>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95349C" w:rsidRDefault="007D3A31" w:rsidP="007D3A31">
            <w:pPr>
              <w:pStyle w:val="TAC"/>
              <w:rPr>
                <w:sz w:val="16"/>
                <w:szCs w:val="16"/>
              </w:rPr>
            </w:pPr>
            <w:r w:rsidRPr="0095349C">
              <w:rPr>
                <w:sz w:val="16"/>
                <w:szCs w:val="16"/>
              </w:rPr>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95349C" w:rsidRDefault="007D3A31" w:rsidP="0095349C">
            <w:pPr>
              <w:pStyle w:val="TAC"/>
              <w:rPr>
                <w:sz w:val="16"/>
                <w:szCs w:val="16"/>
              </w:rPr>
            </w:pPr>
            <w:r w:rsidRPr="0095349C">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95349C" w:rsidRDefault="007D3A31" w:rsidP="007D3A31">
            <w:pPr>
              <w:pStyle w:val="TAL"/>
              <w:rPr>
                <w:sz w:val="16"/>
                <w:szCs w:val="16"/>
              </w:rPr>
            </w:pPr>
            <w:r w:rsidRPr="0095349C">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95349C" w:rsidRDefault="007D3A31" w:rsidP="007D3A31">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95349C" w:rsidRDefault="007D3A31" w:rsidP="007D3A31">
            <w:pPr>
              <w:pStyle w:val="TAL"/>
              <w:rPr>
                <w:sz w:val="16"/>
                <w:szCs w:val="16"/>
              </w:rPr>
            </w:pPr>
            <w:r w:rsidRPr="0095349C">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95349C" w:rsidRDefault="007D3A31" w:rsidP="007D3A31">
            <w:pPr>
              <w:pStyle w:val="TAC"/>
              <w:rPr>
                <w:sz w:val="16"/>
                <w:szCs w:val="16"/>
              </w:rPr>
            </w:pPr>
            <w:r w:rsidRPr="0095349C">
              <w:rPr>
                <w:sz w:val="16"/>
                <w:szCs w:val="16"/>
              </w:rPr>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95349C" w:rsidRDefault="007D3A31" w:rsidP="007D3A31">
            <w:pPr>
              <w:pStyle w:val="TAL"/>
              <w:rPr>
                <w:sz w:val="16"/>
                <w:szCs w:val="16"/>
              </w:rPr>
            </w:pPr>
            <w:r w:rsidRPr="0095349C">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95349C" w:rsidRDefault="007D3A31" w:rsidP="007D3A31">
            <w:pPr>
              <w:pStyle w:val="TAL"/>
              <w:rPr>
                <w:sz w:val="16"/>
                <w:szCs w:val="16"/>
              </w:rPr>
            </w:pPr>
            <w:r w:rsidRPr="0095349C">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95349C" w:rsidRDefault="007D3A31" w:rsidP="007D3A31">
            <w:pPr>
              <w:pStyle w:val="TAC"/>
              <w:rPr>
                <w:sz w:val="16"/>
                <w:szCs w:val="16"/>
              </w:rPr>
            </w:pPr>
            <w:r w:rsidRPr="0095349C">
              <w:rPr>
                <w:sz w:val="16"/>
                <w:szCs w:val="16"/>
              </w:rPr>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95349C" w:rsidRDefault="007D3A31" w:rsidP="007D3A31">
            <w:pPr>
              <w:pStyle w:val="TAL"/>
              <w:rPr>
                <w:sz w:val="16"/>
                <w:szCs w:val="16"/>
              </w:rPr>
            </w:pPr>
            <w:r w:rsidRPr="0095349C">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95349C" w:rsidRDefault="007D3A31"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95349C" w:rsidRDefault="007D3A31" w:rsidP="007D3A31">
            <w:pPr>
              <w:pStyle w:val="TAC"/>
              <w:rPr>
                <w:sz w:val="16"/>
                <w:szCs w:val="16"/>
              </w:rPr>
            </w:pPr>
            <w:r w:rsidRPr="0095349C">
              <w:rPr>
                <w:sz w:val="16"/>
                <w:szCs w:val="16"/>
              </w:rPr>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95349C" w:rsidRDefault="007D3A31" w:rsidP="007D3A31">
            <w:pPr>
              <w:pStyle w:val="TAL"/>
              <w:rPr>
                <w:sz w:val="16"/>
                <w:szCs w:val="16"/>
              </w:rPr>
            </w:pPr>
            <w:r w:rsidRPr="0095349C">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95349C" w:rsidRDefault="007D3A31" w:rsidP="007D3A31">
            <w:pPr>
              <w:pStyle w:val="TAL"/>
              <w:rPr>
                <w:sz w:val="16"/>
                <w:szCs w:val="16"/>
              </w:rPr>
            </w:pPr>
            <w:r w:rsidRPr="0095349C">
              <w:rPr>
                <w:sz w:val="16"/>
                <w:szCs w:val="16"/>
              </w:rPr>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95349C" w:rsidRDefault="007D3A31" w:rsidP="007D3A31">
            <w:pPr>
              <w:pStyle w:val="TAC"/>
              <w:rPr>
                <w:sz w:val="16"/>
                <w:szCs w:val="16"/>
              </w:rPr>
            </w:pPr>
            <w:r w:rsidRPr="0095349C">
              <w:rPr>
                <w:sz w:val="16"/>
                <w:szCs w:val="16"/>
              </w:rPr>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95349C" w:rsidRDefault="0044609F" w:rsidP="007D3A31">
            <w:pPr>
              <w:pStyle w:val="TAC"/>
              <w:rPr>
                <w:rFonts w:cs="Arial"/>
                <w:sz w:val="16"/>
                <w:szCs w:val="16"/>
              </w:rPr>
            </w:pPr>
            <w:r w:rsidRPr="0095349C">
              <w:rPr>
                <w:rFonts w:cs="Arial"/>
                <w:sz w:val="16"/>
                <w:szCs w:val="16"/>
              </w:rPr>
              <w:t>202</w:t>
            </w:r>
            <w:r w:rsidR="00D7364C" w:rsidRPr="0095349C">
              <w:rPr>
                <w:rFonts w:cs="Arial"/>
                <w:sz w:val="16"/>
                <w:szCs w:val="16"/>
              </w:rPr>
              <w:t>3</w:t>
            </w:r>
            <w:r w:rsidRPr="0095349C">
              <w:rPr>
                <w:rFonts w:cs="Arial"/>
                <w:sz w:val="16"/>
                <w:szCs w:val="16"/>
              </w:rPr>
              <w:t>-</w:t>
            </w:r>
            <w:r w:rsidR="00D7364C" w:rsidRPr="0095349C">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95349C" w:rsidRDefault="0044609F" w:rsidP="007D3A31">
            <w:pPr>
              <w:pStyle w:val="TAC"/>
              <w:rPr>
                <w:rFonts w:cs="Arial"/>
                <w:sz w:val="16"/>
                <w:szCs w:val="16"/>
              </w:rPr>
            </w:pPr>
            <w:r w:rsidRPr="0095349C">
              <w:rPr>
                <w:rFonts w:cs="Arial"/>
                <w:sz w:val="16"/>
                <w:szCs w:val="16"/>
              </w:rPr>
              <w:t>CT#9</w:t>
            </w:r>
            <w:r w:rsidR="00D7364C" w:rsidRPr="0095349C">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95349C" w:rsidRDefault="00A312CA" w:rsidP="0095349C">
            <w:pPr>
              <w:pStyle w:val="TAC"/>
              <w:rPr>
                <w:sz w:val="16"/>
                <w:szCs w:val="16"/>
              </w:rPr>
            </w:pPr>
            <w:hyperlink r:id="rId32" w:history="1">
              <w:r w:rsidR="0044609F"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95349C" w:rsidRDefault="0044609F" w:rsidP="007D3A31">
            <w:pPr>
              <w:pStyle w:val="TAL"/>
              <w:rPr>
                <w:rFonts w:cs="Arial"/>
                <w:sz w:val="16"/>
                <w:szCs w:val="16"/>
              </w:rPr>
            </w:pPr>
            <w:r w:rsidRPr="0095349C">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95349C" w:rsidRDefault="0044609F" w:rsidP="007D3A31">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95349C" w:rsidRDefault="0044609F" w:rsidP="007D3A31">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95349C" w:rsidRDefault="0044609F"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95349C" w:rsidRDefault="0044609F" w:rsidP="007D3A31">
            <w:pPr>
              <w:pStyle w:val="TAC"/>
              <w:rPr>
                <w:rFonts w:cs="Arial"/>
                <w:sz w:val="16"/>
                <w:szCs w:val="16"/>
              </w:rPr>
            </w:pPr>
            <w:r w:rsidRPr="0095349C">
              <w:rPr>
                <w:rFonts w:cs="Arial"/>
                <w:sz w:val="16"/>
                <w:szCs w:val="16"/>
              </w:rPr>
              <w:t>18.</w:t>
            </w:r>
            <w:r w:rsidR="00D7364C" w:rsidRPr="0095349C">
              <w:rPr>
                <w:rFonts w:cs="Arial"/>
                <w:sz w:val="16"/>
                <w:szCs w:val="16"/>
              </w:rPr>
              <w:t>2</w:t>
            </w:r>
            <w:r w:rsidRPr="0095349C">
              <w:rPr>
                <w:rFonts w:cs="Arial"/>
                <w:sz w:val="16"/>
                <w:szCs w:val="16"/>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95349C" w:rsidRDefault="00D7364C" w:rsidP="00D7364C">
            <w:pPr>
              <w:pStyle w:val="TAC"/>
              <w:rPr>
                <w:rFonts w:cs="Arial"/>
                <w:sz w:val="16"/>
                <w:szCs w:val="16"/>
              </w:rPr>
            </w:pPr>
            <w:r w:rsidRPr="0095349C">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95349C" w:rsidRDefault="00D7364C" w:rsidP="00D7364C">
            <w:pPr>
              <w:pStyle w:val="TAC"/>
              <w:rPr>
                <w:rFonts w:cs="Arial"/>
                <w:sz w:val="16"/>
                <w:szCs w:val="16"/>
              </w:rPr>
            </w:pPr>
            <w:r w:rsidRPr="0095349C">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95349C" w:rsidRDefault="00A312CA" w:rsidP="0095349C">
            <w:pPr>
              <w:pStyle w:val="TAC"/>
              <w:rPr>
                <w:sz w:val="16"/>
                <w:szCs w:val="16"/>
              </w:rPr>
            </w:pPr>
            <w:hyperlink r:id="rId33" w:history="1">
              <w:r w:rsidR="00D7364C"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95349C" w:rsidRDefault="00D7364C" w:rsidP="00D7364C">
            <w:pPr>
              <w:pStyle w:val="TAL"/>
              <w:rPr>
                <w:rFonts w:cs="Arial"/>
                <w:sz w:val="16"/>
                <w:szCs w:val="16"/>
              </w:rPr>
            </w:pPr>
            <w:r w:rsidRPr="0095349C">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95349C" w:rsidRDefault="00D7364C"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95349C" w:rsidRDefault="00D7364C"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95349C" w:rsidRDefault="00D7364C" w:rsidP="00D7364C">
            <w:pPr>
              <w:pStyle w:val="TAL"/>
              <w:rPr>
                <w:sz w:val="16"/>
                <w:szCs w:val="16"/>
              </w:rPr>
            </w:pPr>
            <w:r w:rsidRPr="0095349C">
              <w:rPr>
                <w:sz w:val="16"/>
                <w:szCs w:val="16"/>
              </w:rPr>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95349C" w:rsidRDefault="00D7364C" w:rsidP="00D7364C">
            <w:pPr>
              <w:pStyle w:val="TAC"/>
              <w:rPr>
                <w:rFonts w:cs="Arial"/>
                <w:sz w:val="16"/>
                <w:szCs w:val="16"/>
              </w:rPr>
            </w:pPr>
            <w:r w:rsidRPr="0095349C">
              <w:rPr>
                <w:rFonts w:cs="Arial"/>
                <w:sz w:val="16"/>
                <w:szCs w:val="16"/>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95349C" w:rsidRDefault="00AF28EE"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95349C" w:rsidRDefault="00AF28EE"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95349C" w:rsidRDefault="00AF28EE"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95349C" w:rsidRDefault="00AF28EE" w:rsidP="00D7364C">
            <w:pPr>
              <w:pStyle w:val="TAL"/>
              <w:rPr>
                <w:rFonts w:cs="Arial"/>
                <w:sz w:val="16"/>
                <w:szCs w:val="16"/>
              </w:rPr>
            </w:pPr>
            <w:r w:rsidRPr="0095349C">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95349C" w:rsidRDefault="00AF28EE"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95349C" w:rsidRDefault="00AF28EE"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95349C" w:rsidRDefault="00AF28EE" w:rsidP="00D7364C">
            <w:pPr>
              <w:pStyle w:val="TAL"/>
              <w:rPr>
                <w:sz w:val="16"/>
                <w:szCs w:val="16"/>
              </w:rPr>
            </w:pPr>
            <w:r w:rsidRPr="0095349C">
              <w:rPr>
                <w:sz w:val="16"/>
                <w:szCs w:val="16"/>
              </w:rP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95349C" w:rsidRDefault="00AF28EE" w:rsidP="00D7364C">
            <w:pPr>
              <w:pStyle w:val="TAC"/>
              <w:rPr>
                <w:rFonts w:cs="Arial"/>
                <w:sz w:val="16"/>
                <w:szCs w:val="16"/>
              </w:rPr>
            </w:pPr>
            <w:r w:rsidRPr="0095349C">
              <w:rPr>
                <w:rFonts w:cs="Arial"/>
                <w:sz w:val="16"/>
                <w:szCs w:val="16"/>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95349C" w:rsidRDefault="004D3C4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95349C" w:rsidRDefault="004D3C4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95349C" w:rsidRDefault="004D3C4F"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95349C" w:rsidRDefault="004D3C4F" w:rsidP="00D7364C">
            <w:pPr>
              <w:pStyle w:val="TAL"/>
              <w:rPr>
                <w:rFonts w:cs="Arial"/>
                <w:sz w:val="16"/>
                <w:szCs w:val="16"/>
              </w:rPr>
            </w:pPr>
            <w:r w:rsidRPr="0095349C">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95349C" w:rsidRDefault="004D3C4F"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95349C" w:rsidRDefault="004D3C4F"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95349C" w:rsidRDefault="004D3C4F" w:rsidP="00D7364C">
            <w:pPr>
              <w:pStyle w:val="TAL"/>
              <w:rPr>
                <w:sz w:val="16"/>
                <w:szCs w:val="16"/>
              </w:rPr>
            </w:pPr>
            <w:r w:rsidRPr="0095349C">
              <w:rPr>
                <w:sz w:val="16"/>
                <w:szCs w:val="16"/>
              </w:rP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95349C" w:rsidRDefault="004D3C4F" w:rsidP="00D7364C">
            <w:pPr>
              <w:pStyle w:val="TAC"/>
              <w:rPr>
                <w:rFonts w:cs="Arial"/>
                <w:sz w:val="16"/>
                <w:szCs w:val="16"/>
              </w:rPr>
            </w:pPr>
            <w:r w:rsidRPr="0095349C">
              <w:rPr>
                <w:rFonts w:cs="Arial"/>
                <w:sz w:val="16"/>
                <w:szCs w:val="16"/>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95349C" w:rsidRDefault="00606F32"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95349C" w:rsidRDefault="00606F32"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95349C" w:rsidRDefault="00606F32"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95349C" w:rsidRDefault="00606F32" w:rsidP="00D7364C">
            <w:pPr>
              <w:pStyle w:val="TAL"/>
              <w:rPr>
                <w:rFonts w:cs="Arial"/>
                <w:sz w:val="16"/>
                <w:szCs w:val="16"/>
              </w:rPr>
            </w:pPr>
            <w:r w:rsidRPr="0095349C">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95349C" w:rsidRDefault="00606F32"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95349C" w:rsidRDefault="00606F32"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95349C" w:rsidRDefault="00606F32" w:rsidP="00D7364C">
            <w:pPr>
              <w:pStyle w:val="TAL"/>
              <w:rPr>
                <w:sz w:val="16"/>
                <w:szCs w:val="16"/>
              </w:rPr>
            </w:pPr>
            <w:r w:rsidRPr="0095349C">
              <w:rPr>
                <w:sz w:val="16"/>
                <w:szCs w:val="16"/>
              </w:rP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95349C" w:rsidRDefault="00606F32" w:rsidP="00D7364C">
            <w:pPr>
              <w:pStyle w:val="TAC"/>
              <w:rPr>
                <w:rFonts w:cs="Arial"/>
                <w:sz w:val="16"/>
                <w:szCs w:val="16"/>
              </w:rPr>
            </w:pPr>
            <w:r w:rsidRPr="0095349C">
              <w:rPr>
                <w:rFonts w:cs="Arial"/>
                <w:sz w:val="16"/>
                <w:szCs w:val="16"/>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95349C" w:rsidRDefault="009242E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95349C" w:rsidRDefault="009242E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5349C" w:rsidRDefault="009242EF"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95349C" w:rsidRDefault="009242EF" w:rsidP="00D7364C">
            <w:pPr>
              <w:pStyle w:val="TAL"/>
              <w:rPr>
                <w:rFonts w:cs="Arial"/>
                <w:sz w:val="16"/>
                <w:szCs w:val="16"/>
              </w:rPr>
            </w:pPr>
            <w:r w:rsidRPr="0095349C">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95349C" w:rsidRDefault="009242EF" w:rsidP="00D7364C">
            <w:pPr>
              <w:pStyle w:val="TAR"/>
              <w:rPr>
                <w:rFonts w:cs="Arial"/>
                <w:sz w:val="16"/>
                <w:szCs w:val="16"/>
              </w:rPr>
            </w:pPr>
            <w:r w:rsidRPr="0095349C">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95349C" w:rsidRDefault="009242EF"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95349C" w:rsidRDefault="009242EF" w:rsidP="00D7364C">
            <w:pPr>
              <w:pStyle w:val="TAL"/>
              <w:rPr>
                <w:sz w:val="16"/>
                <w:szCs w:val="16"/>
              </w:rPr>
            </w:pPr>
            <w:r w:rsidRPr="0095349C">
              <w:rPr>
                <w:sz w:val="16"/>
                <w:szCs w:val="16"/>
              </w:rP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95349C" w:rsidRDefault="009242EF" w:rsidP="00D7364C">
            <w:pPr>
              <w:pStyle w:val="TAC"/>
              <w:rPr>
                <w:rFonts w:cs="Arial"/>
                <w:sz w:val="16"/>
                <w:szCs w:val="16"/>
              </w:rPr>
            </w:pPr>
            <w:r w:rsidRPr="0095349C">
              <w:rPr>
                <w:rFonts w:cs="Arial"/>
                <w:sz w:val="16"/>
                <w:szCs w:val="16"/>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95349C" w:rsidRDefault="004F5018" w:rsidP="004F5018">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95349C" w:rsidRDefault="004F5018" w:rsidP="004F5018">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95349C" w:rsidRDefault="004F5018"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95349C"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95349C"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95349C"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95349C" w:rsidRDefault="004F5018" w:rsidP="004F5018">
            <w:pPr>
              <w:pStyle w:val="TAL"/>
              <w:rPr>
                <w:sz w:val="16"/>
                <w:szCs w:val="16"/>
              </w:rPr>
            </w:pPr>
            <w:r w:rsidRPr="0095349C">
              <w:rPr>
                <w:sz w:val="16"/>
                <w:szCs w:val="16"/>
              </w:rPr>
              <w:t>Xsd files missed in the previous version</w:t>
            </w:r>
            <w:r w:rsidR="00C92DE8" w:rsidRPr="0095349C">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95349C" w:rsidRDefault="004F5018" w:rsidP="004F5018">
            <w:pPr>
              <w:pStyle w:val="TAC"/>
              <w:rPr>
                <w:rFonts w:cs="Arial"/>
                <w:sz w:val="16"/>
                <w:szCs w:val="16"/>
              </w:rPr>
            </w:pPr>
            <w:r w:rsidRPr="0095349C">
              <w:rPr>
                <w:rFonts w:cs="Arial"/>
                <w:sz w:val="16"/>
                <w:szCs w:val="16"/>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95349C" w:rsidRDefault="007013DA"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95349C" w:rsidRDefault="007013DA"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95349C" w:rsidRDefault="007013DA" w:rsidP="0095349C">
            <w:pPr>
              <w:pStyle w:val="TAC"/>
              <w:rPr>
                <w:rFonts w:cs="Arial"/>
                <w:sz w:val="16"/>
                <w:szCs w:val="16"/>
              </w:rPr>
            </w:pPr>
            <w:r w:rsidRPr="0095349C">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95349C" w:rsidRDefault="007013DA" w:rsidP="004F5018">
            <w:pPr>
              <w:pStyle w:val="TAL"/>
              <w:rPr>
                <w:rFonts w:cs="Arial"/>
                <w:sz w:val="16"/>
                <w:szCs w:val="16"/>
              </w:rPr>
            </w:pPr>
            <w:r w:rsidRPr="0095349C">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95349C" w:rsidRDefault="007013DA" w:rsidP="004F5018">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95349C" w:rsidRDefault="007013DA" w:rsidP="004F5018">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95349C" w:rsidRDefault="007013DA" w:rsidP="004F5018">
            <w:pPr>
              <w:pStyle w:val="TAL"/>
              <w:rPr>
                <w:sz w:val="16"/>
                <w:szCs w:val="16"/>
              </w:rPr>
            </w:pPr>
            <w:r w:rsidRPr="0095349C">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95349C" w:rsidRDefault="007013DA" w:rsidP="004F5018">
            <w:pPr>
              <w:pStyle w:val="TAC"/>
              <w:rPr>
                <w:rFonts w:cs="Arial"/>
                <w:sz w:val="16"/>
                <w:szCs w:val="16"/>
              </w:rPr>
            </w:pPr>
            <w:r w:rsidRPr="0095349C">
              <w:rPr>
                <w:rFonts w:cs="Arial"/>
                <w:sz w:val="16"/>
                <w:szCs w:val="16"/>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95349C" w:rsidRDefault="002344A2"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95349C" w:rsidRDefault="002344A2"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95349C" w:rsidRDefault="002344A2" w:rsidP="0095349C">
            <w:pPr>
              <w:pStyle w:val="TAC"/>
              <w:rPr>
                <w:rFonts w:cs="Arial"/>
                <w:sz w:val="16"/>
                <w:szCs w:val="16"/>
              </w:rPr>
            </w:pPr>
            <w:r w:rsidRPr="0095349C">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95349C" w:rsidRDefault="002344A2" w:rsidP="004F5018">
            <w:pPr>
              <w:pStyle w:val="TAL"/>
              <w:rPr>
                <w:rFonts w:cs="Arial"/>
                <w:sz w:val="16"/>
                <w:szCs w:val="16"/>
              </w:rPr>
            </w:pPr>
            <w:r w:rsidRPr="0095349C">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95349C" w:rsidRDefault="002344A2"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95349C" w:rsidRDefault="002344A2"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95349C" w:rsidRDefault="002344A2" w:rsidP="004F5018">
            <w:pPr>
              <w:pStyle w:val="TAL"/>
              <w:rPr>
                <w:sz w:val="16"/>
                <w:szCs w:val="16"/>
              </w:rPr>
            </w:pPr>
            <w:r w:rsidRPr="0095349C">
              <w:rPr>
                <w:sz w:val="16"/>
                <w:szCs w:val="16"/>
              </w:rP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95349C" w:rsidRDefault="002344A2" w:rsidP="004F5018">
            <w:pPr>
              <w:pStyle w:val="TAC"/>
              <w:rPr>
                <w:rFonts w:cs="Arial"/>
                <w:sz w:val="16"/>
                <w:szCs w:val="16"/>
              </w:rPr>
            </w:pPr>
            <w:r w:rsidRPr="0095349C">
              <w:rPr>
                <w:rFonts w:cs="Arial"/>
                <w:sz w:val="16"/>
                <w:szCs w:val="16"/>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95349C" w:rsidRDefault="00C50450"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95349C" w:rsidRDefault="00C50450"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95349C" w:rsidRDefault="00C50450" w:rsidP="0095349C">
            <w:pPr>
              <w:pStyle w:val="TAC"/>
              <w:rPr>
                <w:rFonts w:cs="Arial"/>
                <w:sz w:val="16"/>
                <w:szCs w:val="16"/>
              </w:rPr>
            </w:pPr>
            <w:r w:rsidRPr="0095349C">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95349C" w:rsidRDefault="00C50450" w:rsidP="004F5018">
            <w:pPr>
              <w:pStyle w:val="TAL"/>
              <w:rPr>
                <w:rFonts w:cs="Arial"/>
                <w:sz w:val="16"/>
                <w:szCs w:val="16"/>
              </w:rPr>
            </w:pPr>
            <w:r w:rsidRPr="0095349C">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95349C" w:rsidRDefault="00C50450"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95349C" w:rsidRDefault="00C50450"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95349C" w:rsidRDefault="00C50450" w:rsidP="004F5018">
            <w:pPr>
              <w:pStyle w:val="TAL"/>
              <w:rPr>
                <w:sz w:val="16"/>
                <w:szCs w:val="16"/>
              </w:rPr>
            </w:pPr>
            <w:r w:rsidRPr="0095349C">
              <w:rPr>
                <w:sz w:val="16"/>
                <w:szCs w:val="16"/>
              </w:rP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95349C" w:rsidRDefault="00C50450" w:rsidP="004F5018">
            <w:pPr>
              <w:pStyle w:val="TAC"/>
              <w:rPr>
                <w:rFonts w:cs="Arial"/>
                <w:sz w:val="16"/>
                <w:szCs w:val="16"/>
              </w:rPr>
            </w:pPr>
            <w:r w:rsidRPr="0095349C">
              <w:rPr>
                <w:rFonts w:cs="Arial"/>
                <w:sz w:val="16"/>
                <w:szCs w:val="16"/>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95349C" w:rsidRDefault="00046FED"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95349C" w:rsidRDefault="00046FED"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95349C" w:rsidRDefault="009A23CB"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AD6E83" w:rsidRDefault="00046FED" w:rsidP="00AD6E83">
            <w:pPr>
              <w:pStyle w:val="TAL"/>
              <w:rPr>
                <w:sz w:val="16"/>
                <w:szCs w:val="16"/>
              </w:rPr>
            </w:pPr>
            <w:r w:rsidRPr="00AD6E83">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AD6E83" w:rsidRDefault="00046FE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95349C" w:rsidRDefault="00046FE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95349C" w:rsidRDefault="00046FED" w:rsidP="0095349C">
            <w:pPr>
              <w:pStyle w:val="TAL"/>
              <w:rPr>
                <w:sz w:val="16"/>
                <w:szCs w:val="16"/>
              </w:rPr>
            </w:pPr>
            <w:r w:rsidRPr="0095349C">
              <w:rPr>
                <w:sz w:val="16"/>
                <w:szCs w:val="16"/>
              </w:rPr>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95349C" w:rsidRDefault="00046FED" w:rsidP="00CB27D9">
            <w:pPr>
              <w:pStyle w:val="TAC"/>
              <w:rPr>
                <w:sz w:val="16"/>
                <w:szCs w:val="16"/>
              </w:rPr>
            </w:pPr>
            <w:r w:rsidRPr="0095349C">
              <w:rPr>
                <w:sz w:val="16"/>
                <w:szCs w:val="16"/>
              </w:rPr>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95349C" w:rsidRDefault="002D45E5"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95349C" w:rsidRDefault="002D45E5"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95349C" w:rsidRDefault="0050700D" w:rsidP="0095349C">
            <w:pPr>
              <w:pStyle w:val="TAC"/>
              <w:rPr>
                <w:sz w:val="16"/>
                <w:szCs w:val="16"/>
              </w:rPr>
            </w:pPr>
            <w:r w:rsidRPr="0095349C">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AD6E83" w:rsidRDefault="002D45E5" w:rsidP="00AD6E83">
            <w:pPr>
              <w:pStyle w:val="TAL"/>
              <w:rPr>
                <w:sz w:val="16"/>
                <w:szCs w:val="16"/>
              </w:rPr>
            </w:pPr>
            <w:r w:rsidRPr="00AD6E83">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AD6E83" w:rsidRDefault="002D45E5"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95349C" w:rsidRDefault="002D45E5"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95349C" w:rsidRDefault="002D45E5" w:rsidP="0095349C">
            <w:pPr>
              <w:pStyle w:val="TAL"/>
              <w:rPr>
                <w:sz w:val="16"/>
                <w:szCs w:val="16"/>
              </w:rPr>
            </w:pPr>
            <w:r w:rsidRPr="0095349C">
              <w:rPr>
                <w:sz w:val="16"/>
                <w:szCs w:val="16"/>
              </w:rPr>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95349C" w:rsidRDefault="002D45E5" w:rsidP="00CB27D9">
            <w:pPr>
              <w:pStyle w:val="TAC"/>
              <w:rPr>
                <w:sz w:val="16"/>
                <w:szCs w:val="16"/>
              </w:rPr>
            </w:pPr>
            <w:r w:rsidRPr="0095349C">
              <w:rPr>
                <w:sz w:val="16"/>
                <w:szCs w:val="16"/>
              </w:rPr>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95349C" w:rsidRDefault="0093041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95349C" w:rsidRDefault="0093041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95349C" w:rsidRDefault="00151AA7"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AD6E83" w:rsidRDefault="00930414" w:rsidP="00AD6E83">
            <w:pPr>
              <w:pStyle w:val="TAL"/>
              <w:rPr>
                <w:sz w:val="16"/>
                <w:szCs w:val="16"/>
              </w:rPr>
            </w:pPr>
            <w:r w:rsidRPr="00AD6E83">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AD6E83" w:rsidRDefault="0093041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95349C" w:rsidRDefault="0093041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95349C" w:rsidRDefault="00930414" w:rsidP="0095349C">
            <w:pPr>
              <w:pStyle w:val="TAL"/>
              <w:rPr>
                <w:sz w:val="16"/>
                <w:szCs w:val="16"/>
              </w:rPr>
            </w:pPr>
            <w:r w:rsidRPr="0095349C">
              <w:rPr>
                <w:sz w:val="16"/>
                <w:szCs w:val="16"/>
              </w:rPr>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95349C" w:rsidRDefault="00930414" w:rsidP="00CB27D9">
            <w:pPr>
              <w:pStyle w:val="TAC"/>
              <w:rPr>
                <w:sz w:val="16"/>
                <w:szCs w:val="16"/>
              </w:rPr>
            </w:pPr>
            <w:r w:rsidRPr="0095349C">
              <w:rPr>
                <w:sz w:val="16"/>
                <w:szCs w:val="16"/>
              </w:rPr>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95349C" w:rsidRDefault="00E57AC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95349C" w:rsidRDefault="00E57AC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95349C" w:rsidRDefault="00191C31"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AD6E83" w:rsidRDefault="00E57AC9" w:rsidP="00AD6E83">
            <w:pPr>
              <w:pStyle w:val="TAL"/>
              <w:rPr>
                <w:sz w:val="16"/>
                <w:szCs w:val="16"/>
              </w:rPr>
            </w:pPr>
            <w:r w:rsidRPr="00AD6E83">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AD6E83" w:rsidRDefault="00E57AC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95349C" w:rsidRDefault="00E57AC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95349C" w:rsidRDefault="00E57AC9" w:rsidP="0095349C">
            <w:pPr>
              <w:pStyle w:val="TAL"/>
              <w:rPr>
                <w:sz w:val="16"/>
                <w:szCs w:val="16"/>
              </w:rPr>
            </w:pPr>
            <w:r w:rsidRPr="0095349C">
              <w:rPr>
                <w:sz w:val="16"/>
                <w:szCs w:val="16"/>
              </w:rPr>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95349C" w:rsidRDefault="00E57AC9" w:rsidP="00CB27D9">
            <w:pPr>
              <w:pStyle w:val="TAC"/>
              <w:rPr>
                <w:sz w:val="16"/>
                <w:szCs w:val="16"/>
              </w:rPr>
            </w:pPr>
            <w:r w:rsidRPr="0095349C">
              <w:rPr>
                <w:sz w:val="16"/>
                <w:szCs w:val="16"/>
              </w:rPr>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95349C" w:rsidRDefault="004F6F8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95349C" w:rsidRDefault="004F6F8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95349C" w:rsidRDefault="0002674A"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AD6E83" w:rsidRDefault="004F6F84" w:rsidP="00AD6E83">
            <w:pPr>
              <w:pStyle w:val="TAL"/>
              <w:rPr>
                <w:sz w:val="16"/>
                <w:szCs w:val="16"/>
              </w:rPr>
            </w:pPr>
            <w:r w:rsidRPr="00AD6E83">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AD6E83" w:rsidRDefault="004F6F84"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95349C" w:rsidRDefault="004F6F8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95349C" w:rsidRDefault="004F6F84" w:rsidP="0095349C">
            <w:pPr>
              <w:pStyle w:val="TAL"/>
              <w:rPr>
                <w:sz w:val="16"/>
                <w:szCs w:val="16"/>
              </w:rPr>
            </w:pPr>
            <w:r w:rsidRPr="0095349C">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95349C" w:rsidRDefault="004F6F84" w:rsidP="00CB27D9">
            <w:pPr>
              <w:pStyle w:val="TAC"/>
              <w:rPr>
                <w:sz w:val="16"/>
                <w:szCs w:val="16"/>
              </w:rPr>
            </w:pPr>
            <w:r w:rsidRPr="0095349C">
              <w:rPr>
                <w:sz w:val="16"/>
                <w:szCs w:val="16"/>
              </w:rPr>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95349C" w:rsidRDefault="008E6EF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95349C" w:rsidRDefault="008E6EF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95349C" w:rsidRDefault="00A50BAA" w:rsidP="0095349C">
            <w:pPr>
              <w:pStyle w:val="TAC"/>
              <w:rPr>
                <w:sz w:val="16"/>
                <w:szCs w:val="16"/>
              </w:rPr>
            </w:pPr>
            <w:r w:rsidRPr="0095349C">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AD6E83" w:rsidRDefault="008E6EF9" w:rsidP="00AD6E83">
            <w:pPr>
              <w:pStyle w:val="TAL"/>
              <w:rPr>
                <w:sz w:val="16"/>
                <w:szCs w:val="16"/>
              </w:rPr>
            </w:pPr>
            <w:r w:rsidRPr="00AD6E83">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AD6E83" w:rsidRDefault="008E6EF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95349C" w:rsidRDefault="008E6EF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95349C" w:rsidRDefault="008E6EF9" w:rsidP="0095349C">
            <w:pPr>
              <w:pStyle w:val="TAL"/>
              <w:rPr>
                <w:sz w:val="16"/>
                <w:szCs w:val="16"/>
              </w:rPr>
            </w:pPr>
            <w:r w:rsidRPr="0095349C">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95349C" w:rsidRDefault="008E6EF9" w:rsidP="00CB27D9">
            <w:pPr>
              <w:pStyle w:val="TAC"/>
              <w:rPr>
                <w:sz w:val="16"/>
                <w:szCs w:val="16"/>
              </w:rPr>
            </w:pPr>
            <w:r w:rsidRPr="0095349C">
              <w:rPr>
                <w:sz w:val="16"/>
                <w:szCs w:val="16"/>
              </w:rPr>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95349C" w:rsidRDefault="00B75E3F"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95349C" w:rsidRDefault="00B75E3F"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95349C" w:rsidRDefault="00D3143C"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AD6E83" w:rsidRDefault="00B75E3F" w:rsidP="00AD6E83">
            <w:pPr>
              <w:pStyle w:val="TAL"/>
              <w:rPr>
                <w:sz w:val="16"/>
                <w:szCs w:val="16"/>
              </w:rPr>
            </w:pPr>
            <w:r w:rsidRPr="00AD6E83">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AD6E83" w:rsidRDefault="00B75E3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95349C" w:rsidRDefault="00B75E3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95349C" w:rsidRDefault="00B75E3F" w:rsidP="0095349C">
            <w:pPr>
              <w:pStyle w:val="TAL"/>
              <w:rPr>
                <w:sz w:val="16"/>
                <w:szCs w:val="16"/>
              </w:rPr>
            </w:pPr>
            <w:r w:rsidRPr="0095349C">
              <w:rPr>
                <w:sz w:val="16"/>
                <w:szCs w:val="16"/>
              </w:rPr>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95349C" w:rsidRDefault="00B75E3F" w:rsidP="00CB27D9">
            <w:pPr>
              <w:pStyle w:val="TAC"/>
              <w:rPr>
                <w:sz w:val="16"/>
                <w:szCs w:val="16"/>
              </w:rPr>
            </w:pPr>
            <w:r w:rsidRPr="0095349C">
              <w:rPr>
                <w:sz w:val="16"/>
                <w:szCs w:val="16"/>
              </w:rPr>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95349C" w:rsidRDefault="0045302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95349C" w:rsidRDefault="0045302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95349C" w:rsidRDefault="0045302D"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AD6E83" w:rsidRDefault="0045302D" w:rsidP="00AD6E83">
            <w:pPr>
              <w:pStyle w:val="TAL"/>
              <w:rPr>
                <w:sz w:val="16"/>
                <w:szCs w:val="16"/>
              </w:rPr>
            </w:pPr>
            <w:r w:rsidRPr="00AD6E83">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AD6E83" w:rsidRDefault="0045302D"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95349C" w:rsidRDefault="0045302D"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95349C" w:rsidRDefault="0045302D" w:rsidP="0095349C">
            <w:pPr>
              <w:pStyle w:val="TAL"/>
              <w:rPr>
                <w:sz w:val="16"/>
                <w:szCs w:val="16"/>
              </w:rPr>
            </w:pPr>
            <w:r w:rsidRPr="0095349C">
              <w:rPr>
                <w:sz w:val="16"/>
                <w:szCs w:val="16"/>
              </w:rP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95349C" w:rsidRDefault="0045302D" w:rsidP="00CB27D9">
            <w:pPr>
              <w:pStyle w:val="TAC"/>
              <w:rPr>
                <w:sz w:val="16"/>
                <w:szCs w:val="16"/>
              </w:rPr>
            </w:pPr>
            <w:r w:rsidRPr="0095349C">
              <w:rPr>
                <w:sz w:val="16"/>
                <w:szCs w:val="16"/>
              </w:rP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95349C" w:rsidRDefault="005A069E"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95349C" w:rsidRDefault="005A069E"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95349C" w:rsidRDefault="005A069E"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AD6E83" w:rsidRDefault="005A069E" w:rsidP="00AD6E83">
            <w:pPr>
              <w:pStyle w:val="TAL"/>
              <w:rPr>
                <w:sz w:val="16"/>
                <w:szCs w:val="16"/>
              </w:rPr>
            </w:pPr>
            <w:r w:rsidRPr="00AD6E83">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AD6E83" w:rsidRDefault="005A069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95349C" w:rsidRDefault="005A069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95349C" w:rsidRDefault="005A069E" w:rsidP="0095349C">
            <w:pPr>
              <w:pStyle w:val="TAL"/>
              <w:rPr>
                <w:sz w:val="16"/>
                <w:szCs w:val="16"/>
              </w:rPr>
            </w:pPr>
            <w:r w:rsidRPr="0095349C">
              <w:rPr>
                <w:sz w:val="16"/>
                <w:szCs w:val="16"/>
              </w:rP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95349C" w:rsidRDefault="005A069E" w:rsidP="00CB27D9">
            <w:pPr>
              <w:pStyle w:val="TAC"/>
              <w:rPr>
                <w:sz w:val="16"/>
                <w:szCs w:val="16"/>
              </w:rPr>
            </w:pPr>
            <w:r w:rsidRPr="0095349C">
              <w:rPr>
                <w:sz w:val="16"/>
                <w:szCs w:val="16"/>
              </w:rP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95349C" w:rsidRDefault="00CC02E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95349C" w:rsidRDefault="00CC02E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95349C" w:rsidRDefault="00CC02E7"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AD6E83" w:rsidRDefault="00CC02E7" w:rsidP="00AD6E83">
            <w:pPr>
              <w:pStyle w:val="TAL"/>
              <w:rPr>
                <w:sz w:val="16"/>
                <w:szCs w:val="16"/>
              </w:rPr>
            </w:pPr>
            <w:r w:rsidRPr="00AD6E83">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AD6E83" w:rsidRDefault="00CC02E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95349C" w:rsidRDefault="00CC02E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95349C" w:rsidRDefault="00CC02E7" w:rsidP="0095349C">
            <w:pPr>
              <w:pStyle w:val="TAL"/>
              <w:rPr>
                <w:sz w:val="16"/>
                <w:szCs w:val="16"/>
              </w:rPr>
            </w:pPr>
            <w:r w:rsidRPr="0095349C">
              <w:rPr>
                <w:sz w:val="16"/>
                <w:szCs w:val="16"/>
              </w:rP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95349C" w:rsidRDefault="00CC02E7" w:rsidP="00CB27D9">
            <w:pPr>
              <w:pStyle w:val="TAC"/>
              <w:rPr>
                <w:sz w:val="16"/>
                <w:szCs w:val="16"/>
              </w:rPr>
            </w:pPr>
            <w:r w:rsidRPr="0095349C">
              <w:rPr>
                <w:sz w:val="16"/>
                <w:szCs w:val="16"/>
              </w:rP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95349C" w:rsidRDefault="00210EA9"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95349C" w:rsidRDefault="00210EA9"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95349C" w:rsidRDefault="00AF29F4"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AD6E83" w:rsidRDefault="00210EA9" w:rsidP="00AD6E83">
            <w:pPr>
              <w:pStyle w:val="TAL"/>
              <w:rPr>
                <w:sz w:val="16"/>
                <w:szCs w:val="16"/>
              </w:rPr>
            </w:pPr>
            <w:r w:rsidRPr="00AD6E83">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AD6E83" w:rsidRDefault="00210EA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95349C" w:rsidRDefault="00210EA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95349C" w:rsidRDefault="00210EA9" w:rsidP="0095349C">
            <w:pPr>
              <w:pStyle w:val="TAL"/>
              <w:rPr>
                <w:sz w:val="16"/>
                <w:szCs w:val="16"/>
              </w:rPr>
            </w:pPr>
            <w:r w:rsidRPr="0095349C">
              <w:rPr>
                <w:sz w:val="16"/>
                <w:szCs w:val="16"/>
              </w:rP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95349C" w:rsidRDefault="00210EA9" w:rsidP="00CB27D9">
            <w:pPr>
              <w:pStyle w:val="TAC"/>
              <w:rPr>
                <w:sz w:val="16"/>
                <w:szCs w:val="16"/>
              </w:rPr>
            </w:pPr>
            <w:r w:rsidRPr="0095349C">
              <w:rPr>
                <w:sz w:val="16"/>
                <w:szCs w:val="16"/>
              </w:rP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95349C" w:rsidRDefault="00BF58A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95349C" w:rsidRDefault="00BF58A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95349C" w:rsidRDefault="00BF58AF"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AD6E83" w:rsidRDefault="00BF58AF" w:rsidP="00AD6E83">
            <w:pPr>
              <w:pStyle w:val="TAL"/>
              <w:rPr>
                <w:sz w:val="16"/>
                <w:szCs w:val="16"/>
              </w:rPr>
            </w:pPr>
            <w:r w:rsidRPr="00AD6E83">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AD6E83" w:rsidRDefault="00BF58A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95349C" w:rsidRDefault="00BF58A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95349C" w:rsidRDefault="00BF58AF" w:rsidP="0095349C">
            <w:pPr>
              <w:pStyle w:val="TAL"/>
              <w:rPr>
                <w:sz w:val="16"/>
                <w:szCs w:val="16"/>
              </w:rPr>
            </w:pPr>
            <w:r w:rsidRPr="0095349C">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95349C" w:rsidRDefault="00BF58AF" w:rsidP="00CB27D9">
            <w:pPr>
              <w:pStyle w:val="TAC"/>
              <w:rPr>
                <w:sz w:val="16"/>
                <w:szCs w:val="16"/>
              </w:rPr>
            </w:pPr>
            <w:r w:rsidRPr="0095349C">
              <w:rPr>
                <w:sz w:val="16"/>
                <w:szCs w:val="16"/>
              </w:rP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95349C" w:rsidRDefault="0010745C"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95349C" w:rsidRDefault="0010745C"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95349C" w:rsidRDefault="0010745C" w:rsidP="0095349C">
            <w:pPr>
              <w:pStyle w:val="TAC"/>
              <w:rPr>
                <w:rFonts w:cs="Arial"/>
                <w:sz w:val="16"/>
                <w:szCs w:val="16"/>
              </w:rPr>
            </w:pPr>
            <w:r w:rsidRPr="0095349C">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AD6E83" w:rsidRDefault="0010745C" w:rsidP="00AD6E83">
            <w:pPr>
              <w:pStyle w:val="TAL"/>
              <w:rPr>
                <w:sz w:val="16"/>
                <w:szCs w:val="16"/>
              </w:rPr>
            </w:pPr>
            <w:r w:rsidRPr="00AD6E83">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AD6E83" w:rsidRDefault="0010745C"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95349C" w:rsidRDefault="0010745C"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95349C" w:rsidRDefault="0010745C" w:rsidP="0095349C">
            <w:pPr>
              <w:pStyle w:val="TAL"/>
              <w:rPr>
                <w:sz w:val="16"/>
                <w:szCs w:val="16"/>
              </w:rPr>
            </w:pPr>
            <w:r w:rsidRPr="0095349C">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95349C" w:rsidRDefault="0010745C" w:rsidP="00CB27D9">
            <w:pPr>
              <w:pStyle w:val="TAC"/>
              <w:rPr>
                <w:sz w:val="16"/>
                <w:szCs w:val="16"/>
              </w:rPr>
            </w:pPr>
            <w:r w:rsidRPr="0095349C">
              <w:rPr>
                <w:sz w:val="16"/>
                <w:szCs w:val="16"/>
              </w:rP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95349C" w:rsidRDefault="00D4502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95349C" w:rsidRDefault="00D4502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95349C" w:rsidRDefault="001E745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AD6E83" w:rsidRDefault="00D45026" w:rsidP="00AD6E83">
            <w:pPr>
              <w:pStyle w:val="TAL"/>
              <w:rPr>
                <w:sz w:val="16"/>
                <w:szCs w:val="16"/>
              </w:rPr>
            </w:pPr>
            <w:r w:rsidRPr="00AD6E83">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AD6E83" w:rsidRDefault="00D45026"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95349C" w:rsidRDefault="00D4502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95349C" w:rsidRDefault="00D45026" w:rsidP="0095349C">
            <w:pPr>
              <w:pStyle w:val="TAL"/>
              <w:rPr>
                <w:sz w:val="16"/>
                <w:szCs w:val="16"/>
              </w:rPr>
            </w:pPr>
            <w:r w:rsidRPr="0095349C">
              <w:rPr>
                <w:sz w:val="16"/>
                <w:szCs w:val="16"/>
              </w:rP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95349C" w:rsidRDefault="00D45026" w:rsidP="00CB27D9">
            <w:pPr>
              <w:pStyle w:val="TAC"/>
              <w:rPr>
                <w:sz w:val="16"/>
                <w:szCs w:val="16"/>
              </w:rPr>
            </w:pPr>
            <w:r w:rsidRPr="0095349C">
              <w:rPr>
                <w:sz w:val="16"/>
                <w:szCs w:val="16"/>
              </w:rP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95349C" w:rsidRDefault="00E24DFB"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95349C" w:rsidRDefault="00E24DFB"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95349C" w:rsidRDefault="00E24DFB" w:rsidP="0095349C">
            <w:pPr>
              <w:pStyle w:val="TAC"/>
              <w:rPr>
                <w:rFonts w:cs="Arial"/>
                <w:sz w:val="16"/>
                <w:szCs w:val="16"/>
              </w:rPr>
            </w:pPr>
            <w:r w:rsidRPr="0095349C">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AD6E83" w:rsidRDefault="00E24DFB" w:rsidP="00AD6E83">
            <w:pPr>
              <w:pStyle w:val="TAL"/>
              <w:rPr>
                <w:sz w:val="16"/>
                <w:szCs w:val="16"/>
              </w:rPr>
            </w:pPr>
            <w:r w:rsidRPr="00AD6E83">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AD6E83" w:rsidRDefault="00E24DFB"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95349C" w:rsidRDefault="00E24DFB"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95349C" w:rsidRDefault="00E24DFB" w:rsidP="0095349C">
            <w:pPr>
              <w:pStyle w:val="TAL"/>
              <w:rPr>
                <w:sz w:val="16"/>
                <w:szCs w:val="16"/>
              </w:rPr>
            </w:pPr>
            <w:r w:rsidRPr="0095349C">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95349C" w:rsidRDefault="00E24DFB" w:rsidP="00CB27D9">
            <w:pPr>
              <w:pStyle w:val="TAC"/>
              <w:rPr>
                <w:sz w:val="16"/>
                <w:szCs w:val="16"/>
              </w:rPr>
            </w:pPr>
            <w:r w:rsidRPr="0095349C">
              <w:rPr>
                <w:sz w:val="16"/>
                <w:szCs w:val="16"/>
              </w:rP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95349C" w:rsidRDefault="00003BD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95349C" w:rsidRDefault="00003BD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95349C" w:rsidRDefault="00003BD7"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AD6E83" w:rsidRDefault="00003BD7" w:rsidP="00AD6E83">
            <w:pPr>
              <w:pStyle w:val="TAL"/>
              <w:rPr>
                <w:sz w:val="16"/>
                <w:szCs w:val="16"/>
              </w:rPr>
            </w:pPr>
            <w:r w:rsidRPr="00AD6E83">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AD6E83" w:rsidRDefault="00003BD7"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95349C" w:rsidRDefault="00003BD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95349C" w:rsidRDefault="00003BD7" w:rsidP="0095349C">
            <w:pPr>
              <w:pStyle w:val="TAL"/>
              <w:rPr>
                <w:sz w:val="16"/>
                <w:szCs w:val="16"/>
              </w:rPr>
            </w:pPr>
            <w:r w:rsidRPr="0095349C">
              <w:rPr>
                <w:sz w:val="16"/>
                <w:szCs w:val="16"/>
              </w:rP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95349C" w:rsidRDefault="00003BD7" w:rsidP="00CB27D9">
            <w:pPr>
              <w:pStyle w:val="TAC"/>
              <w:rPr>
                <w:sz w:val="16"/>
                <w:szCs w:val="16"/>
              </w:rPr>
            </w:pPr>
            <w:r w:rsidRPr="0095349C">
              <w:rPr>
                <w:sz w:val="16"/>
                <w:szCs w:val="16"/>
              </w:rP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95349C" w:rsidRDefault="00110F32"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95349C" w:rsidRDefault="00110F3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95349C" w:rsidRDefault="00110F32" w:rsidP="0095349C">
            <w:pPr>
              <w:pStyle w:val="TAC"/>
              <w:rPr>
                <w:rFonts w:cs="Arial"/>
                <w:sz w:val="16"/>
                <w:szCs w:val="16"/>
              </w:rPr>
            </w:pPr>
            <w:r w:rsidRPr="0095349C">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AD6E83" w:rsidRDefault="00110F32" w:rsidP="00AD6E83">
            <w:pPr>
              <w:pStyle w:val="TAL"/>
              <w:rPr>
                <w:sz w:val="16"/>
                <w:szCs w:val="16"/>
              </w:rPr>
            </w:pPr>
            <w:r w:rsidRPr="00AD6E83">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AD6E83" w:rsidRDefault="00110F32"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95349C" w:rsidRDefault="00110F32"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95349C" w:rsidRDefault="00110F32" w:rsidP="0095349C">
            <w:pPr>
              <w:pStyle w:val="TAL"/>
              <w:rPr>
                <w:sz w:val="16"/>
                <w:szCs w:val="16"/>
              </w:rPr>
            </w:pPr>
            <w:r w:rsidRPr="0095349C">
              <w:rPr>
                <w:sz w:val="16"/>
                <w:szCs w:val="16"/>
              </w:rP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95349C" w:rsidRDefault="00110F32" w:rsidP="00CB27D9">
            <w:pPr>
              <w:pStyle w:val="TAC"/>
              <w:rPr>
                <w:sz w:val="16"/>
                <w:szCs w:val="16"/>
              </w:rPr>
            </w:pPr>
            <w:r w:rsidRPr="0095349C">
              <w:rPr>
                <w:sz w:val="16"/>
                <w:szCs w:val="16"/>
              </w:rP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95349C" w:rsidRDefault="00F9271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95349C" w:rsidRDefault="00F9271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95349C" w:rsidRDefault="00F9271D"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AD6E83" w:rsidRDefault="00F9271D" w:rsidP="00AD6E83">
            <w:pPr>
              <w:pStyle w:val="TAL"/>
              <w:rPr>
                <w:sz w:val="16"/>
                <w:szCs w:val="16"/>
              </w:rPr>
            </w:pPr>
            <w:r w:rsidRPr="00AD6E83">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AD6E83" w:rsidRDefault="00F9271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95349C" w:rsidRDefault="00F9271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95349C" w:rsidRDefault="00F9271D" w:rsidP="0095349C">
            <w:pPr>
              <w:pStyle w:val="TAL"/>
              <w:rPr>
                <w:sz w:val="16"/>
                <w:szCs w:val="16"/>
              </w:rPr>
            </w:pPr>
            <w:r w:rsidRPr="0095349C">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95349C" w:rsidRDefault="00F9271D" w:rsidP="00CB27D9">
            <w:pPr>
              <w:pStyle w:val="TAC"/>
              <w:rPr>
                <w:sz w:val="16"/>
                <w:szCs w:val="16"/>
              </w:rPr>
            </w:pPr>
            <w:r w:rsidRPr="0095349C">
              <w:rPr>
                <w:sz w:val="16"/>
                <w:szCs w:val="16"/>
              </w:rP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95349C" w:rsidRDefault="0035219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95349C" w:rsidRDefault="0035219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95349C" w:rsidRDefault="0035219F" w:rsidP="0095349C">
            <w:pPr>
              <w:pStyle w:val="TAC"/>
              <w:rPr>
                <w:rFonts w:cs="Arial"/>
                <w:sz w:val="16"/>
                <w:szCs w:val="16"/>
              </w:rPr>
            </w:pPr>
            <w:r w:rsidRPr="0095349C">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AD6E83" w:rsidRDefault="0035219F" w:rsidP="00AD6E83">
            <w:pPr>
              <w:pStyle w:val="TAL"/>
              <w:rPr>
                <w:sz w:val="16"/>
                <w:szCs w:val="16"/>
              </w:rPr>
            </w:pPr>
            <w:r w:rsidRPr="00AD6E83">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AD6E83" w:rsidRDefault="0035219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95349C" w:rsidRDefault="0035219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95349C" w:rsidRDefault="0035219F" w:rsidP="0095349C">
            <w:pPr>
              <w:pStyle w:val="TAL"/>
              <w:rPr>
                <w:sz w:val="16"/>
                <w:szCs w:val="16"/>
              </w:rPr>
            </w:pPr>
            <w:r w:rsidRPr="0095349C">
              <w:rPr>
                <w:sz w:val="16"/>
                <w:szCs w:val="16"/>
              </w:rP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95349C" w:rsidRDefault="0035219F" w:rsidP="00CB27D9">
            <w:pPr>
              <w:pStyle w:val="TAC"/>
              <w:rPr>
                <w:sz w:val="16"/>
                <w:szCs w:val="16"/>
              </w:rPr>
            </w:pPr>
            <w:r w:rsidRPr="0095349C">
              <w:rPr>
                <w:sz w:val="16"/>
                <w:szCs w:val="16"/>
              </w:rP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95349C" w:rsidRDefault="00684474"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95349C" w:rsidRDefault="00684474"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95349C" w:rsidRDefault="0068447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AD6E83" w:rsidRDefault="00684474" w:rsidP="00AD6E83">
            <w:pPr>
              <w:pStyle w:val="TAL"/>
              <w:rPr>
                <w:sz w:val="16"/>
                <w:szCs w:val="16"/>
              </w:rPr>
            </w:pPr>
            <w:r w:rsidRPr="00AD6E83">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AD6E83" w:rsidRDefault="0068447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95349C" w:rsidRDefault="0068447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95349C" w:rsidRDefault="00684474" w:rsidP="0095349C">
            <w:pPr>
              <w:pStyle w:val="TAL"/>
              <w:rPr>
                <w:sz w:val="16"/>
                <w:szCs w:val="16"/>
              </w:rPr>
            </w:pPr>
            <w:r w:rsidRPr="0095349C">
              <w:rPr>
                <w:sz w:val="16"/>
                <w:szCs w:val="16"/>
              </w:rP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95349C" w:rsidRDefault="00684474" w:rsidP="00CB27D9">
            <w:pPr>
              <w:pStyle w:val="TAC"/>
              <w:rPr>
                <w:sz w:val="16"/>
                <w:szCs w:val="16"/>
              </w:rPr>
            </w:pPr>
            <w:r w:rsidRPr="0095349C">
              <w:rPr>
                <w:sz w:val="16"/>
                <w:szCs w:val="16"/>
              </w:rP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95349C" w:rsidRDefault="00E047E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95349C" w:rsidRDefault="00E047E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95349C" w:rsidRDefault="00E047E0"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AD6E83" w:rsidRDefault="00E047E0" w:rsidP="00AD6E83">
            <w:pPr>
              <w:pStyle w:val="TAL"/>
              <w:rPr>
                <w:sz w:val="16"/>
                <w:szCs w:val="16"/>
              </w:rPr>
            </w:pPr>
            <w:r w:rsidRPr="00AD6E83">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AD6E83" w:rsidRDefault="00E047E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95349C" w:rsidRDefault="00E047E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95349C" w:rsidRDefault="00E047E0" w:rsidP="0095349C">
            <w:pPr>
              <w:pStyle w:val="TAL"/>
              <w:rPr>
                <w:sz w:val="16"/>
                <w:szCs w:val="16"/>
              </w:rPr>
            </w:pPr>
            <w:r w:rsidRPr="0095349C">
              <w:rPr>
                <w:sz w:val="16"/>
                <w:szCs w:val="16"/>
              </w:rP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95349C" w:rsidRDefault="00E047E0" w:rsidP="00CB27D9">
            <w:pPr>
              <w:pStyle w:val="TAC"/>
              <w:rPr>
                <w:sz w:val="16"/>
                <w:szCs w:val="16"/>
              </w:rPr>
            </w:pPr>
            <w:r w:rsidRPr="0095349C">
              <w:rPr>
                <w:sz w:val="16"/>
                <w:szCs w:val="16"/>
              </w:rP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95349C" w:rsidRDefault="0094418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95349C" w:rsidRDefault="0094418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95349C" w:rsidRDefault="0094418F"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AD6E83" w:rsidRDefault="0094418F" w:rsidP="00AD6E83">
            <w:pPr>
              <w:pStyle w:val="TAL"/>
              <w:rPr>
                <w:sz w:val="16"/>
                <w:szCs w:val="16"/>
              </w:rPr>
            </w:pPr>
            <w:r w:rsidRPr="00AD6E83">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AD6E83" w:rsidRDefault="0094418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95349C" w:rsidRDefault="0094418F"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95349C" w:rsidRDefault="0094418F" w:rsidP="0095349C">
            <w:pPr>
              <w:pStyle w:val="TAL"/>
              <w:rPr>
                <w:sz w:val="16"/>
                <w:szCs w:val="16"/>
              </w:rPr>
            </w:pPr>
            <w:r w:rsidRPr="0095349C">
              <w:rPr>
                <w:sz w:val="16"/>
                <w:szCs w:val="16"/>
              </w:rP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95349C" w:rsidRDefault="0094418F" w:rsidP="00CB27D9">
            <w:pPr>
              <w:pStyle w:val="TAC"/>
              <w:rPr>
                <w:sz w:val="16"/>
                <w:szCs w:val="16"/>
              </w:rPr>
            </w:pPr>
            <w:r w:rsidRPr="0095349C">
              <w:rPr>
                <w:sz w:val="16"/>
                <w:szCs w:val="16"/>
              </w:rP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95349C" w:rsidRDefault="002E410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95349C" w:rsidRDefault="002E410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95349C" w:rsidRDefault="002E4100"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AD6E83" w:rsidRDefault="002E4100" w:rsidP="00AD6E83">
            <w:pPr>
              <w:pStyle w:val="TAL"/>
              <w:rPr>
                <w:sz w:val="16"/>
                <w:szCs w:val="16"/>
              </w:rPr>
            </w:pPr>
            <w:r w:rsidRPr="00AD6E83">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AD6E83" w:rsidRDefault="002E4100"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95349C" w:rsidRDefault="002E410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95349C" w:rsidRDefault="002E4100" w:rsidP="0095349C">
            <w:pPr>
              <w:pStyle w:val="TAL"/>
              <w:rPr>
                <w:sz w:val="16"/>
                <w:szCs w:val="16"/>
              </w:rPr>
            </w:pPr>
            <w:r w:rsidRPr="0095349C">
              <w:rPr>
                <w:sz w:val="16"/>
                <w:szCs w:val="16"/>
              </w:rP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95349C" w:rsidRDefault="002E4100" w:rsidP="00CB27D9">
            <w:pPr>
              <w:pStyle w:val="TAC"/>
              <w:rPr>
                <w:sz w:val="16"/>
                <w:szCs w:val="16"/>
              </w:rPr>
            </w:pPr>
            <w:r w:rsidRPr="0095349C">
              <w:rPr>
                <w:sz w:val="16"/>
                <w:szCs w:val="16"/>
              </w:rP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95349C" w:rsidRDefault="00E139A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95349C" w:rsidRDefault="00E139A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95349C" w:rsidRDefault="00E139A6"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AD6E83" w:rsidRDefault="00E139A6" w:rsidP="00AD6E83">
            <w:pPr>
              <w:pStyle w:val="TAL"/>
              <w:rPr>
                <w:sz w:val="16"/>
                <w:szCs w:val="16"/>
              </w:rPr>
            </w:pPr>
            <w:r w:rsidRPr="00AD6E83">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AD6E83" w:rsidRDefault="00E139A6"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95349C" w:rsidRDefault="00E139A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95349C" w:rsidRDefault="00E139A6" w:rsidP="0095349C">
            <w:pPr>
              <w:pStyle w:val="TAL"/>
              <w:rPr>
                <w:sz w:val="16"/>
                <w:szCs w:val="16"/>
              </w:rPr>
            </w:pPr>
            <w:r w:rsidRPr="0095349C">
              <w:rPr>
                <w:sz w:val="16"/>
                <w:szCs w:val="16"/>
              </w:rP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95349C" w:rsidRDefault="00E139A6" w:rsidP="00CB27D9">
            <w:pPr>
              <w:pStyle w:val="TAC"/>
              <w:rPr>
                <w:sz w:val="16"/>
                <w:szCs w:val="16"/>
              </w:rPr>
            </w:pPr>
            <w:r w:rsidRPr="0095349C">
              <w:rPr>
                <w:sz w:val="16"/>
                <w:szCs w:val="16"/>
              </w:rP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95349C" w:rsidRDefault="002E0B42" w:rsidP="00CB27D9">
            <w:pPr>
              <w:pStyle w:val="TAC"/>
              <w:rPr>
                <w:sz w:val="16"/>
                <w:szCs w:val="16"/>
              </w:rPr>
            </w:pPr>
            <w:r w:rsidRPr="0095349C">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95349C" w:rsidRDefault="002E0B4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95349C" w:rsidRDefault="002E0B42"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AD6E83" w:rsidRDefault="002E0B42" w:rsidP="00AD6E83">
            <w:pPr>
              <w:pStyle w:val="TAL"/>
              <w:rPr>
                <w:sz w:val="16"/>
                <w:szCs w:val="16"/>
              </w:rPr>
            </w:pPr>
            <w:r w:rsidRPr="00AD6E83">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AD6E83" w:rsidRDefault="002E0B42"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95349C" w:rsidRDefault="002E0B4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95349C" w:rsidRDefault="002E0B42" w:rsidP="0095349C">
            <w:pPr>
              <w:pStyle w:val="TAL"/>
              <w:rPr>
                <w:sz w:val="16"/>
                <w:szCs w:val="16"/>
              </w:rPr>
            </w:pPr>
            <w:r w:rsidRPr="0095349C">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95349C" w:rsidRDefault="002E0B42" w:rsidP="00CB27D9">
            <w:pPr>
              <w:pStyle w:val="TAC"/>
              <w:rPr>
                <w:sz w:val="16"/>
                <w:szCs w:val="16"/>
              </w:rPr>
            </w:pPr>
            <w:r w:rsidRPr="0095349C">
              <w:rPr>
                <w:sz w:val="16"/>
                <w:szCs w:val="16"/>
              </w:rP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95349C" w:rsidRDefault="0054104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95349C" w:rsidRDefault="0054104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95349C" w:rsidRDefault="00541046"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AD6E83" w:rsidRDefault="00541046" w:rsidP="00AD6E83">
            <w:pPr>
              <w:pStyle w:val="TAL"/>
              <w:rPr>
                <w:sz w:val="16"/>
                <w:szCs w:val="16"/>
              </w:rPr>
            </w:pPr>
            <w:r w:rsidRPr="00AD6E83">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AD6E83" w:rsidRDefault="00541046"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95349C" w:rsidRDefault="0054104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95349C" w:rsidRDefault="00541046" w:rsidP="0095349C">
            <w:pPr>
              <w:pStyle w:val="TAL"/>
              <w:rPr>
                <w:sz w:val="16"/>
                <w:szCs w:val="16"/>
              </w:rPr>
            </w:pPr>
            <w:r w:rsidRPr="0095349C">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95349C" w:rsidRDefault="00541046" w:rsidP="00CB27D9">
            <w:pPr>
              <w:pStyle w:val="TAC"/>
              <w:rPr>
                <w:sz w:val="16"/>
                <w:szCs w:val="16"/>
              </w:rPr>
            </w:pPr>
            <w:r w:rsidRPr="0095349C">
              <w:rPr>
                <w:sz w:val="16"/>
                <w:szCs w:val="16"/>
              </w:rP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95349C" w:rsidRDefault="00EB4D0E"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95349C" w:rsidRDefault="00EB4D0E"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95349C" w:rsidRDefault="00EB4D0E" w:rsidP="0095349C">
            <w:pPr>
              <w:pStyle w:val="TAC"/>
              <w:rPr>
                <w:rFonts w:cs="Arial"/>
                <w:sz w:val="16"/>
                <w:szCs w:val="16"/>
              </w:rPr>
            </w:pPr>
            <w:r w:rsidRPr="0095349C">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AD6E83" w:rsidRDefault="00EB4D0E" w:rsidP="00AD6E83">
            <w:pPr>
              <w:pStyle w:val="TAL"/>
              <w:rPr>
                <w:sz w:val="16"/>
                <w:szCs w:val="16"/>
              </w:rPr>
            </w:pPr>
            <w:r w:rsidRPr="00AD6E83">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AD6E83" w:rsidRDefault="00EB4D0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95349C" w:rsidRDefault="00EB4D0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95349C" w:rsidRDefault="00EB4D0E" w:rsidP="0095349C">
            <w:pPr>
              <w:pStyle w:val="TAL"/>
              <w:rPr>
                <w:sz w:val="16"/>
                <w:szCs w:val="16"/>
              </w:rPr>
            </w:pPr>
            <w:r w:rsidRPr="0095349C">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95349C" w:rsidRDefault="00EB4D0E" w:rsidP="00CB27D9">
            <w:pPr>
              <w:pStyle w:val="TAC"/>
              <w:rPr>
                <w:sz w:val="16"/>
                <w:szCs w:val="16"/>
              </w:rPr>
            </w:pPr>
            <w:r w:rsidRPr="0095349C">
              <w:rPr>
                <w:sz w:val="16"/>
                <w:szCs w:val="16"/>
              </w:rP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95349C" w:rsidRDefault="00FA4C5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95349C" w:rsidRDefault="00FA4C5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95349C" w:rsidRDefault="00FA4C53"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AD6E83" w:rsidRDefault="00FA4C53" w:rsidP="00AD6E83">
            <w:pPr>
              <w:pStyle w:val="TAL"/>
              <w:rPr>
                <w:sz w:val="16"/>
                <w:szCs w:val="16"/>
              </w:rPr>
            </w:pPr>
            <w:r w:rsidRPr="00AD6E83">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AD6E83" w:rsidRDefault="00FA4C5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95349C" w:rsidRDefault="00FA4C5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95349C" w:rsidRDefault="00FA4C53" w:rsidP="0095349C">
            <w:pPr>
              <w:pStyle w:val="TAL"/>
              <w:rPr>
                <w:sz w:val="16"/>
                <w:szCs w:val="16"/>
              </w:rPr>
            </w:pPr>
            <w:r w:rsidRPr="0095349C">
              <w:rPr>
                <w:sz w:val="16"/>
                <w:szCs w:val="16"/>
              </w:rP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95349C" w:rsidRDefault="00FA4C53" w:rsidP="00CB27D9">
            <w:pPr>
              <w:pStyle w:val="TAC"/>
              <w:rPr>
                <w:sz w:val="16"/>
                <w:szCs w:val="16"/>
              </w:rPr>
            </w:pPr>
            <w:r w:rsidRPr="0095349C">
              <w:rPr>
                <w:sz w:val="16"/>
                <w:szCs w:val="16"/>
              </w:rP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95349C" w:rsidRDefault="000F1DC4"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95349C" w:rsidRDefault="000F1DC4"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95349C" w:rsidRDefault="000F1DC4"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AD6E83" w:rsidRDefault="000F1DC4" w:rsidP="00AD6E83">
            <w:pPr>
              <w:pStyle w:val="TAL"/>
              <w:rPr>
                <w:sz w:val="16"/>
                <w:szCs w:val="16"/>
              </w:rPr>
            </w:pPr>
            <w:r w:rsidRPr="00AD6E83">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AD6E83" w:rsidRDefault="000F1DC4"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95349C" w:rsidRDefault="000F1DC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95349C" w:rsidRDefault="000F1DC4" w:rsidP="0095349C">
            <w:pPr>
              <w:pStyle w:val="TAL"/>
              <w:rPr>
                <w:sz w:val="16"/>
                <w:szCs w:val="16"/>
              </w:rPr>
            </w:pPr>
            <w:r w:rsidRPr="0095349C">
              <w:rPr>
                <w:sz w:val="16"/>
                <w:szCs w:val="16"/>
              </w:rP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95349C" w:rsidRDefault="000F1DC4" w:rsidP="00CB27D9">
            <w:pPr>
              <w:pStyle w:val="TAC"/>
              <w:rPr>
                <w:sz w:val="16"/>
                <w:szCs w:val="16"/>
              </w:rPr>
            </w:pPr>
            <w:r w:rsidRPr="0095349C">
              <w:rPr>
                <w:sz w:val="16"/>
                <w:szCs w:val="16"/>
              </w:rP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95349C" w:rsidRDefault="00F63D3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95349C" w:rsidRDefault="00F63D3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95349C" w:rsidRDefault="00F63D36"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AD6E83" w:rsidRDefault="00F63D36" w:rsidP="00AD6E83">
            <w:pPr>
              <w:pStyle w:val="TAL"/>
              <w:rPr>
                <w:sz w:val="16"/>
                <w:szCs w:val="16"/>
              </w:rPr>
            </w:pPr>
            <w:r w:rsidRPr="00AD6E83">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AD6E83" w:rsidRDefault="00F63D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95349C" w:rsidRDefault="00F63D3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95349C" w:rsidRDefault="00F63D36" w:rsidP="0095349C">
            <w:pPr>
              <w:pStyle w:val="TAL"/>
              <w:rPr>
                <w:sz w:val="16"/>
                <w:szCs w:val="16"/>
              </w:rPr>
            </w:pPr>
            <w:r w:rsidRPr="0095349C">
              <w:rPr>
                <w:sz w:val="16"/>
                <w:szCs w:val="16"/>
              </w:rP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95349C" w:rsidRDefault="00F63D36" w:rsidP="00CB27D9">
            <w:pPr>
              <w:pStyle w:val="TAC"/>
              <w:rPr>
                <w:sz w:val="16"/>
                <w:szCs w:val="16"/>
              </w:rPr>
            </w:pPr>
            <w:r w:rsidRPr="0095349C">
              <w:rPr>
                <w:sz w:val="16"/>
                <w:szCs w:val="16"/>
              </w:rP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95349C" w:rsidRDefault="0053636B"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95349C" w:rsidRDefault="0053636B"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95349C" w:rsidRDefault="0053636B"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AD6E83" w:rsidRDefault="0053636B" w:rsidP="00AD6E83">
            <w:pPr>
              <w:pStyle w:val="TAL"/>
              <w:rPr>
                <w:sz w:val="16"/>
                <w:szCs w:val="16"/>
              </w:rPr>
            </w:pPr>
            <w:r w:rsidRPr="00AD6E83">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AD6E83" w:rsidRDefault="0053636B"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95349C" w:rsidRDefault="0053636B"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95349C" w:rsidRDefault="0053636B" w:rsidP="0095349C">
            <w:pPr>
              <w:pStyle w:val="TAL"/>
              <w:rPr>
                <w:sz w:val="16"/>
                <w:szCs w:val="16"/>
              </w:rPr>
            </w:pPr>
            <w:r w:rsidRPr="0095349C">
              <w:rPr>
                <w:sz w:val="16"/>
                <w:szCs w:val="16"/>
              </w:rP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95349C" w:rsidRDefault="0053636B" w:rsidP="00CB27D9">
            <w:pPr>
              <w:pStyle w:val="TAC"/>
              <w:rPr>
                <w:sz w:val="16"/>
                <w:szCs w:val="16"/>
              </w:rPr>
            </w:pPr>
            <w:r w:rsidRPr="0095349C">
              <w:rPr>
                <w:sz w:val="16"/>
                <w:szCs w:val="16"/>
              </w:rP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95349C" w:rsidRDefault="00966232"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95349C" w:rsidRDefault="00966232"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95349C" w:rsidRDefault="00966232"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AD6E83" w:rsidRDefault="00966232" w:rsidP="00AD6E83">
            <w:pPr>
              <w:pStyle w:val="TAL"/>
              <w:rPr>
                <w:sz w:val="16"/>
                <w:szCs w:val="16"/>
              </w:rPr>
            </w:pPr>
            <w:r w:rsidRPr="00AD6E83">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AD6E83" w:rsidRDefault="00966232"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95349C" w:rsidRDefault="0096623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95349C" w:rsidRDefault="00966232" w:rsidP="0095349C">
            <w:pPr>
              <w:pStyle w:val="TAL"/>
              <w:rPr>
                <w:sz w:val="16"/>
                <w:szCs w:val="16"/>
              </w:rPr>
            </w:pPr>
            <w:r w:rsidRPr="0095349C">
              <w:rPr>
                <w:sz w:val="16"/>
                <w:szCs w:val="16"/>
              </w:rP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95349C" w:rsidRDefault="00966232" w:rsidP="00CB27D9">
            <w:pPr>
              <w:pStyle w:val="TAC"/>
              <w:rPr>
                <w:sz w:val="16"/>
                <w:szCs w:val="16"/>
              </w:rPr>
            </w:pPr>
            <w:r w:rsidRPr="0095349C">
              <w:rPr>
                <w:sz w:val="16"/>
                <w:szCs w:val="16"/>
              </w:rP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95349C" w:rsidRDefault="002103CF"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95349C" w:rsidRDefault="002103CF"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95349C" w:rsidRDefault="002103CF"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AD6E83" w:rsidRDefault="002103CF" w:rsidP="00AD6E83">
            <w:pPr>
              <w:pStyle w:val="TAL"/>
              <w:rPr>
                <w:sz w:val="16"/>
                <w:szCs w:val="16"/>
              </w:rPr>
            </w:pPr>
            <w:r w:rsidRPr="00AD6E83">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AD6E83" w:rsidRDefault="002103C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95349C" w:rsidRDefault="002103CF"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95349C" w:rsidRDefault="002103CF" w:rsidP="0095349C">
            <w:pPr>
              <w:pStyle w:val="TAL"/>
              <w:rPr>
                <w:sz w:val="16"/>
                <w:szCs w:val="16"/>
              </w:rPr>
            </w:pPr>
            <w:r w:rsidRPr="0095349C">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95349C" w:rsidRDefault="002103CF" w:rsidP="00CB27D9">
            <w:pPr>
              <w:pStyle w:val="TAC"/>
              <w:rPr>
                <w:sz w:val="16"/>
                <w:szCs w:val="16"/>
              </w:rPr>
            </w:pPr>
            <w:r w:rsidRPr="0095349C">
              <w:rPr>
                <w:sz w:val="16"/>
                <w:szCs w:val="16"/>
              </w:rP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95349C" w:rsidRDefault="00840337"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95349C" w:rsidRDefault="00840337"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95349C" w:rsidRDefault="00840337"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AD6E83" w:rsidRDefault="00840337" w:rsidP="00AD6E83">
            <w:pPr>
              <w:pStyle w:val="TAL"/>
              <w:rPr>
                <w:sz w:val="16"/>
                <w:szCs w:val="16"/>
              </w:rPr>
            </w:pPr>
            <w:r w:rsidRPr="00AD6E83">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AD6E83" w:rsidRDefault="0084033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95349C" w:rsidRDefault="0084033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95349C" w:rsidRDefault="00840337" w:rsidP="0095349C">
            <w:pPr>
              <w:pStyle w:val="TAL"/>
              <w:rPr>
                <w:sz w:val="16"/>
                <w:szCs w:val="16"/>
              </w:rPr>
            </w:pPr>
            <w:r w:rsidRPr="0095349C">
              <w:rPr>
                <w:sz w:val="16"/>
                <w:szCs w:val="16"/>
              </w:rP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95349C" w:rsidRDefault="00840337" w:rsidP="00CB27D9">
            <w:pPr>
              <w:pStyle w:val="TAC"/>
              <w:rPr>
                <w:sz w:val="16"/>
                <w:szCs w:val="16"/>
              </w:rPr>
            </w:pPr>
            <w:r w:rsidRPr="0095349C">
              <w:rPr>
                <w:sz w:val="16"/>
                <w:szCs w:val="16"/>
              </w:rP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95349C" w:rsidRDefault="005D2F90"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95349C" w:rsidRDefault="005D2F90"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95349C" w:rsidRDefault="005D2F90"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AD6E83" w:rsidRDefault="005D2F90" w:rsidP="00AD6E83">
            <w:pPr>
              <w:pStyle w:val="TAL"/>
              <w:rPr>
                <w:sz w:val="16"/>
                <w:szCs w:val="16"/>
              </w:rPr>
            </w:pPr>
            <w:r w:rsidRPr="00AD6E83">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AD6E83" w:rsidRDefault="005D2F9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95349C" w:rsidRDefault="005D2F90"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95349C" w:rsidRDefault="005D2F90" w:rsidP="0095349C">
            <w:pPr>
              <w:pStyle w:val="TAL"/>
              <w:rPr>
                <w:sz w:val="16"/>
                <w:szCs w:val="16"/>
              </w:rPr>
            </w:pPr>
            <w:r w:rsidRPr="0095349C">
              <w:rPr>
                <w:sz w:val="16"/>
                <w:szCs w:val="16"/>
              </w:rP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95349C" w:rsidRDefault="005D2F90" w:rsidP="00CB27D9">
            <w:pPr>
              <w:pStyle w:val="TAC"/>
              <w:rPr>
                <w:sz w:val="16"/>
                <w:szCs w:val="16"/>
              </w:rPr>
            </w:pPr>
            <w:r w:rsidRPr="0095349C">
              <w:rPr>
                <w:sz w:val="16"/>
                <w:szCs w:val="16"/>
              </w:rP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95349C" w:rsidRDefault="00864A23"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AD6E83" w:rsidRDefault="00864A23" w:rsidP="00AD6E83">
            <w:pPr>
              <w:pStyle w:val="TAL"/>
              <w:rPr>
                <w:sz w:val="16"/>
                <w:szCs w:val="16"/>
              </w:rPr>
            </w:pPr>
            <w:r w:rsidRPr="00AD6E83">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AD6E83" w:rsidRDefault="00864A2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95349C" w:rsidRDefault="00864A23"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95349C" w:rsidRDefault="00864A23" w:rsidP="0095349C">
            <w:pPr>
              <w:pStyle w:val="TAL"/>
              <w:rPr>
                <w:sz w:val="16"/>
                <w:szCs w:val="16"/>
              </w:rPr>
            </w:pPr>
            <w:r w:rsidRPr="0095349C">
              <w:rPr>
                <w:sz w:val="16"/>
                <w:szCs w:val="16"/>
              </w:rP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95349C" w:rsidRDefault="00864A23" w:rsidP="00CB27D9">
            <w:pPr>
              <w:pStyle w:val="TAC"/>
              <w:rPr>
                <w:sz w:val="16"/>
                <w:szCs w:val="16"/>
              </w:rPr>
            </w:pPr>
            <w:r w:rsidRPr="0095349C">
              <w:rPr>
                <w:sz w:val="16"/>
                <w:szCs w:val="16"/>
              </w:rP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95349C" w:rsidRDefault="00864A23"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AD6E83" w:rsidRDefault="00864A23" w:rsidP="00AD6E83">
            <w:pPr>
              <w:pStyle w:val="TAL"/>
              <w:rPr>
                <w:sz w:val="16"/>
                <w:szCs w:val="16"/>
              </w:rPr>
            </w:pPr>
            <w:r w:rsidRPr="00AD6E83">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AD6E83" w:rsidRDefault="00864A2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95349C" w:rsidRDefault="00864A2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95349C" w:rsidRDefault="00864A23" w:rsidP="0095349C">
            <w:pPr>
              <w:pStyle w:val="TAL"/>
              <w:rPr>
                <w:sz w:val="16"/>
                <w:szCs w:val="16"/>
              </w:rPr>
            </w:pPr>
            <w:r w:rsidRPr="0095349C">
              <w:rPr>
                <w:sz w:val="16"/>
                <w:szCs w:val="16"/>
              </w:rP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95349C" w:rsidRDefault="00864A23" w:rsidP="00CB27D9">
            <w:pPr>
              <w:pStyle w:val="TAC"/>
              <w:rPr>
                <w:sz w:val="16"/>
                <w:szCs w:val="16"/>
              </w:rPr>
            </w:pPr>
            <w:r w:rsidRPr="0095349C">
              <w:rPr>
                <w:sz w:val="16"/>
                <w:szCs w:val="16"/>
              </w:rPr>
              <w:t>18.7.0</w:t>
            </w:r>
          </w:p>
        </w:tc>
      </w:tr>
      <w:tr w:rsidR="00FD5A10" w:rsidRPr="0036307A" w14:paraId="282B486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95349C" w:rsidRDefault="00FD5A10"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95349C" w:rsidRDefault="00FD5A10"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95349C" w:rsidRDefault="00FD5A10" w:rsidP="0095349C">
            <w:pPr>
              <w:pStyle w:val="TAC"/>
              <w:rPr>
                <w:rFonts w:cs="Arial"/>
                <w:sz w:val="16"/>
                <w:szCs w:val="16"/>
              </w:rPr>
            </w:pPr>
            <w:r w:rsidRPr="0095349C">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AD6E83" w:rsidRDefault="00FD5A10" w:rsidP="00AD6E83">
            <w:pPr>
              <w:pStyle w:val="TAL"/>
              <w:rPr>
                <w:sz w:val="16"/>
                <w:szCs w:val="16"/>
              </w:rPr>
            </w:pPr>
            <w:r w:rsidRPr="00AD6E83">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AD6E83" w:rsidRDefault="00FD5A1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95349C" w:rsidRDefault="00FD5A10"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95349C" w:rsidRDefault="00FD5A10" w:rsidP="0095349C">
            <w:pPr>
              <w:pStyle w:val="TAL"/>
              <w:rPr>
                <w:sz w:val="16"/>
                <w:szCs w:val="16"/>
              </w:rPr>
            </w:pPr>
            <w:r w:rsidRPr="0095349C">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95349C" w:rsidRDefault="00FD5A10" w:rsidP="00CB27D9">
            <w:pPr>
              <w:pStyle w:val="TAC"/>
              <w:rPr>
                <w:sz w:val="16"/>
                <w:szCs w:val="16"/>
              </w:rPr>
            </w:pPr>
            <w:r w:rsidRPr="0095349C">
              <w:rPr>
                <w:sz w:val="16"/>
                <w:szCs w:val="16"/>
              </w:rPr>
              <w:t>18.8.0</w:t>
            </w:r>
          </w:p>
        </w:tc>
      </w:tr>
      <w:tr w:rsidR="00986836" w:rsidRPr="0036307A" w14:paraId="280AD29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95349C" w:rsidRDefault="00986836"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95349C" w:rsidRDefault="00986836"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95349C" w:rsidRDefault="00986836" w:rsidP="0095349C">
            <w:pPr>
              <w:pStyle w:val="TAC"/>
              <w:rPr>
                <w:rFonts w:cs="Arial"/>
                <w:sz w:val="16"/>
                <w:szCs w:val="16"/>
              </w:rPr>
            </w:pPr>
            <w:r w:rsidRPr="0095349C">
              <w:rPr>
                <w:rFonts w:cs="Arial"/>
                <w:sz w:val="16"/>
                <w:szCs w:val="16"/>
              </w:rPr>
              <w:t>CP-242182</w:t>
            </w:r>
          </w:p>
          <w:p w14:paraId="22A3A5F6" w14:textId="77777777" w:rsidR="00986836" w:rsidRPr="0095349C" w:rsidRDefault="00986836"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AD6E83" w:rsidRDefault="00986836" w:rsidP="00AD6E83">
            <w:pPr>
              <w:pStyle w:val="TAL"/>
              <w:rPr>
                <w:sz w:val="16"/>
                <w:szCs w:val="16"/>
              </w:rPr>
            </w:pPr>
            <w:r w:rsidRPr="00AD6E83">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AD6E83" w:rsidRDefault="009868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95349C" w:rsidRDefault="0098683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95349C" w:rsidRDefault="00986836" w:rsidP="0095349C">
            <w:pPr>
              <w:pStyle w:val="TAL"/>
              <w:rPr>
                <w:sz w:val="16"/>
                <w:szCs w:val="16"/>
              </w:rPr>
            </w:pPr>
            <w:r w:rsidRPr="0095349C">
              <w:rPr>
                <w:sz w:val="16"/>
                <w:szCs w:val="16"/>
              </w:rP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95349C" w:rsidRDefault="00986836" w:rsidP="00CB27D9">
            <w:pPr>
              <w:pStyle w:val="TAC"/>
              <w:rPr>
                <w:sz w:val="16"/>
                <w:szCs w:val="16"/>
              </w:rPr>
            </w:pPr>
            <w:r w:rsidRPr="0095349C">
              <w:rPr>
                <w:sz w:val="16"/>
                <w:szCs w:val="16"/>
              </w:rPr>
              <w:t>18.8.0</w:t>
            </w:r>
          </w:p>
        </w:tc>
      </w:tr>
      <w:tr w:rsidR="00C34CC3" w:rsidRPr="0036307A" w14:paraId="11F07A6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95349C" w:rsidRDefault="00C34CC3"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95349C" w:rsidRDefault="00C34CC3"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95349C" w:rsidRDefault="00C34CC3" w:rsidP="0095349C">
            <w:pPr>
              <w:pStyle w:val="TAC"/>
              <w:rPr>
                <w:rFonts w:cs="Arial"/>
                <w:sz w:val="16"/>
                <w:szCs w:val="16"/>
              </w:rPr>
            </w:pPr>
            <w:r w:rsidRPr="0095349C">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AD6E83" w:rsidRDefault="00C34CC3" w:rsidP="00AD6E83">
            <w:pPr>
              <w:pStyle w:val="TAL"/>
              <w:rPr>
                <w:sz w:val="16"/>
                <w:szCs w:val="16"/>
              </w:rPr>
            </w:pPr>
            <w:r w:rsidRPr="00AD6E83">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AD6E83" w:rsidRDefault="00C34CC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95349C" w:rsidRDefault="00C34CC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95349C" w:rsidRDefault="00C34CC3" w:rsidP="0095349C">
            <w:pPr>
              <w:pStyle w:val="TAL"/>
              <w:rPr>
                <w:sz w:val="16"/>
                <w:szCs w:val="16"/>
              </w:rPr>
            </w:pPr>
            <w:r w:rsidRPr="0095349C">
              <w:rPr>
                <w:sz w:val="16"/>
                <w:szCs w:val="16"/>
              </w:rP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95349C" w:rsidRDefault="00C34CC3" w:rsidP="00CB27D9">
            <w:pPr>
              <w:pStyle w:val="TAC"/>
              <w:rPr>
                <w:sz w:val="16"/>
                <w:szCs w:val="16"/>
              </w:rPr>
            </w:pPr>
            <w:r w:rsidRPr="0095349C">
              <w:rPr>
                <w:sz w:val="16"/>
                <w:szCs w:val="16"/>
              </w:rPr>
              <w:t>18.8.0</w:t>
            </w:r>
          </w:p>
        </w:tc>
      </w:tr>
      <w:tr w:rsidR="004815F7" w:rsidRPr="0036307A" w14:paraId="546F904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Pr="0095349C" w:rsidRDefault="004815F7"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Pr="0095349C" w:rsidRDefault="004815F7"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Pr="0095349C" w:rsidRDefault="004815F7" w:rsidP="0095349C">
            <w:pPr>
              <w:pStyle w:val="TAC"/>
              <w:rPr>
                <w:rFonts w:cs="Arial"/>
                <w:sz w:val="16"/>
                <w:szCs w:val="16"/>
              </w:rPr>
            </w:pPr>
            <w:r w:rsidRPr="0095349C">
              <w:rPr>
                <w:rFonts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Pr="00AD6E83" w:rsidRDefault="004815F7" w:rsidP="00AD6E83">
            <w:pPr>
              <w:pStyle w:val="TAL"/>
              <w:rPr>
                <w:sz w:val="16"/>
                <w:szCs w:val="16"/>
              </w:rPr>
            </w:pPr>
            <w:r w:rsidRPr="00AD6E83">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Pr="00AD6E83" w:rsidRDefault="004815F7"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Pr="0095349C" w:rsidRDefault="004815F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Pr="0095349C" w:rsidRDefault="004815F7" w:rsidP="0095349C">
            <w:pPr>
              <w:pStyle w:val="TAL"/>
              <w:rPr>
                <w:sz w:val="16"/>
                <w:szCs w:val="16"/>
              </w:rPr>
            </w:pPr>
            <w:r w:rsidRPr="0095349C">
              <w:rPr>
                <w:sz w:val="16"/>
                <w:szCs w:val="16"/>
              </w:rPr>
              <w:t>Adding application data to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Pr="0095349C" w:rsidRDefault="004815F7" w:rsidP="00CB27D9">
            <w:pPr>
              <w:pStyle w:val="TAC"/>
              <w:rPr>
                <w:sz w:val="16"/>
                <w:szCs w:val="16"/>
              </w:rPr>
            </w:pPr>
            <w:r w:rsidRPr="0095349C">
              <w:rPr>
                <w:sz w:val="16"/>
                <w:szCs w:val="16"/>
              </w:rPr>
              <w:t>19.0.0</w:t>
            </w:r>
          </w:p>
        </w:tc>
      </w:tr>
      <w:tr w:rsidR="004A35F0" w:rsidRPr="0036307A" w14:paraId="3E9AC571"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F854F" w14:textId="52955F95" w:rsidR="004A35F0" w:rsidRPr="0095349C" w:rsidRDefault="004A35F0"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9FEC5" w14:textId="4780C7AC" w:rsidR="004A35F0" w:rsidRPr="0095349C" w:rsidRDefault="004A35F0"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1F8198" w14:textId="44114EA3" w:rsidR="004A35F0" w:rsidRPr="0095349C" w:rsidRDefault="004A35F0" w:rsidP="0095349C">
            <w:pPr>
              <w:pStyle w:val="TAC"/>
              <w:rPr>
                <w:rFonts w:cs="Arial"/>
                <w:color w:val="0000FF"/>
                <w:sz w:val="16"/>
                <w:szCs w:val="16"/>
                <w:u w:val="single"/>
              </w:rPr>
            </w:pPr>
            <w:r w:rsidRPr="0095349C">
              <w:rPr>
                <w:rFonts w:cs="Arial"/>
                <w:sz w:val="16"/>
                <w:szCs w:val="16"/>
              </w:rPr>
              <w:t>CP-243218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BB5646" w14:textId="3278E495" w:rsidR="004A35F0" w:rsidRPr="00AD6E83" w:rsidRDefault="004A35F0" w:rsidP="00AD6E83">
            <w:pPr>
              <w:pStyle w:val="TAL"/>
              <w:rPr>
                <w:sz w:val="16"/>
                <w:szCs w:val="16"/>
              </w:rPr>
            </w:pPr>
            <w:r w:rsidRPr="00AD6E83">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7BCB" w14:textId="62E5EC76" w:rsidR="004A35F0" w:rsidRPr="00AD6E83" w:rsidRDefault="004A35F0"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EF5B5" w14:textId="29AD5DE2" w:rsidR="004A35F0" w:rsidRPr="0095349C" w:rsidRDefault="004A35F0"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50E3A" w14:textId="7AF779F8" w:rsidR="004A35F0" w:rsidRPr="0095349C" w:rsidRDefault="004A35F0" w:rsidP="0095349C">
            <w:pPr>
              <w:pStyle w:val="TAL"/>
              <w:rPr>
                <w:sz w:val="16"/>
                <w:szCs w:val="16"/>
              </w:rPr>
            </w:pPr>
            <w:r w:rsidRPr="0095349C">
              <w:rPr>
                <w:sz w:val="16"/>
                <w:szCs w:val="16"/>
              </w:rPr>
              <w:t>Enhance handling of criteria for ad hoc group communication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914" w14:textId="030F1B41" w:rsidR="004A35F0" w:rsidRPr="0095349C" w:rsidRDefault="004A35F0" w:rsidP="00CB27D9">
            <w:pPr>
              <w:pStyle w:val="TAC"/>
              <w:rPr>
                <w:sz w:val="16"/>
                <w:szCs w:val="16"/>
              </w:rPr>
            </w:pPr>
            <w:r w:rsidRPr="0095349C">
              <w:rPr>
                <w:sz w:val="16"/>
                <w:szCs w:val="16"/>
              </w:rPr>
              <w:t>19.1.0</w:t>
            </w:r>
          </w:p>
        </w:tc>
      </w:tr>
      <w:tr w:rsidR="00760BB3" w:rsidRPr="0036307A" w14:paraId="69C6D0E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BDD59" w14:textId="0B49EBB1" w:rsidR="00760BB3" w:rsidRPr="0095349C" w:rsidRDefault="00760BB3"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768D6" w14:textId="2DE3A5BE" w:rsidR="00760BB3" w:rsidRPr="0095349C" w:rsidRDefault="00760BB3"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95DBADA" w14:textId="3A751895" w:rsidR="00760BB3" w:rsidRPr="0095349C" w:rsidRDefault="00760BB3" w:rsidP="0095349C">
            <w:pPr>
              <w:pStyle w:val="TAC"/>
              <w:rPr>
                <w:rFonts w:cs="Arial"/>
                <w:color w:val="0000FF"/>
                <w:sz w:val="16"/>
                <w:szCs w:val="16"/>
                <w:u w:val="single"/>
              </w:rPr>
            </w:pPr>
            <w:r w:rsidRPr="0095349C">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60041" w14:textId="115A2598" w:rsidR="00760BB3" w:rsidRPr="00AD6E83" w:rsidRDefault="00760BB3" w:rsidP="00AD6E83">
            <w:pPr>
              <w:pStyle w:val="TAL"/>
              <w:rPr>
                <w:sz w:val="16"/>
                <w:szCs w:val="16"/>
              </w:rPr>
            </w:pPr>
            <w:r w:rsidRPr="00AD6E83">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AD43" w14:textId="4A60FB34" w:rsidR="00760BB3" w:rsidRPr="00AD6E83" w:rsidRDefault="00760BB3"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78953" w14:textId="0591E292" w:rsidR="00760BB3" w:rsidRPr="0095349C" w:rsidRDefault="00760BB3"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38E1" w14:textId="48ADA500" w:rsidR="00760BB3" w:rsidRPr="0095349C" w:rsidRDefault="00760BB3" w:rsidP="0095349C">
            <w:pPr>
              <w:pStyle w:val="TAL"/>
              <w:rPr>
                <w:sz w:val="16"/>
                <w:szCs w:val="16"/>
              </w:rPr>
            </w:pPr>
            <w:r w:rsidRPr="0095349C">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CFCE" w14:textId="489FC00D" w:rsidR="00760BB3" w:rsidRPr="0095349C" w:rsidRDefault="00760BB3" w:rsidP="00CB27D9">
            <w:pPr>
              <w:pStyle w:val="TAC"/>
              <w:rPr>
                <w:sz w:val="16"/>
                <w:szCs w:val="16"/>
              </w:rPr>
            </w:pPr>
            <w:r w:rsidRPr="0095349C">
              <w:rPr>
                <w:sz w:val="16"/>
                <w:szCs w:val="16"/>
              </w:rPr>
              <w:t>19.1.0</w:t>
            </w:r>
          </w:p>
        </w:tc>
      </w:tr>
      <w:tr w:rsidR="00687EF4" w:rsidRPr="0036307A" w14:paraId="08A1D91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52126" w14:textId="441277A9" w:rsidR="00687EF4" w:rsidRPr="0095349C" w:rsidRDefault="00687EF4"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7BFB" w14:textId="13857799" w:rsidR="00687EF4" w:rsidRPr="0095349C" w:rsidRDefault="00687EF4"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822978" w14:textId="245D90E9" w:rsidR="00687EF4" w:rsidRPr="0095349C" w:rsidRDefault="00687EF4" w:rsidP="0095349C">
            <w:pPr>
              <w:pStyle w:val="TAC"/>
              <w:rPr>
                <w:rFonts w:cs="Arial"/>
                <w:color w:val="0000FF"/>
                <w:sz w:val="16"/>
                <w:szCs w:val="16"/>
                <w:u w:val="single"/>
              </w:rPr>
            </w:pPr>
            <w:r w:rsidRPr="0095349C">
              <w:rPr>
                <w:rFonts w:cs="Arial"/>
                <w:sz w:val="16"/>
                <w:szCs w:val="16"/>
              </w:rPr>
              <w:t>CP-243191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DBFE8" w14:textId="0249DCF6" w:rsidR="00687EF4" w:rsidRPr="00AD6E83" w:rsidRDefault="00687EF4" w:rsidP="00AD6E83">
            <w:pPr>
              <w:pStyle w:val="TAL"/>
              <w:rPr>
                <w:sz w:val="16"/>
                <w:szCs w:val="16"/>
              </w:rPr>
            </w:pPr>
            <w:r w:rsidRPr="00AD6E83">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7DC8D" w14:textId="66AE7B91" w:rsidR="00687EF4" w:rsidRPr="00AD6E83" w:rsidRDefault="00687EF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5130C" w14:textId="4EC75E57" w:rsidR="00687EF4" w:rsidRPr="0095349C" w:rsidRDefault="00687EF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821B" w14:textId="517B1954" w:rsidR="00687EF4" w:rsidRPr="0095349C" w:rsidRDefault="00687EF4" w:rsidP="0095349C">
            <w:pPr>
              <w:pStyle w:val="TAL"/>
              <w:rPr>
                <w:sz w:val="16"/>
                <w:szCs w:val="16"/>
              </w:rPr>
            </w:pPr>
            <w:r w:rsidRPr="0095349C">
              <w:rPr>
                <w:sz w:val="16"/>
                <w:szCs w:val="16"/>
              </w:rPr>
              <w:t>Corrections and clarifications for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44256" w14:textId="7A8790AA" w:rsidR="00687EF4" w:rsidRPr="0095349C" w:rsidRDefault="00687EF4" w:rsidP="00CB27D9">
            <w:pPr>
              <w:pStyle w:val="TAC"/>
              <w:rPr>
                <w:sz w:val="16"/>
                <w:szCs w:val="16"/>
              </w:rPr>
            </w:pPr>
            <w:r w:rsidRPr="0095349C">
              <w:rPr>
                <w:sz w:val="16"/>
                <w:szCs w:val="16"/>
              </w:rPr>
              <w:t>19.1.0</w:t>
            </w:r>
          </w:p>
        </w:tc>
      </w:tr>
      <w:tr w:rsidR="001D32B1" w:rsidRPr="001D32B1" w14:paraId="0CA62E7C"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23D56F"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FBE38"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5F13B58" w14:textId="77777777" w:rsidR="001D32B1" w:rsidRPr="001D32B1" w:rsidRDefault="001D32B1" w:rsidP="001D32B1">
            <w:pPr>
              <w:pStyle w:val="TAC"/>
              <w:rPr>
                <w:rFonts w:cs="Arial"/>
                <w:sz w:val="16"/>
                <w:szCs w:val="16"/>
              </w:rPr>
            </w:pPr>
            <w:r w:rsidRPr="001D32B1">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7E6002" w14:textId="77777777" w:rsidR="001D32B1" w:rsidRPr="001D32B1" w:rsidRDefault="001D32B1" w:rsidP="001D32B1">
            <w:pPr>
              <w:pStyle w:val="TAL"/>
              <w:rPr>
                <w:sz w:val="16"/>
                <w:szCs w:val="16"/>
              </w:rPr>
            </w:pPr>
            <w:r w:rsidRPr="001D32B1">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F9AE" w14:textId="2375CF5D"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85097"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89C88" w14:textId="77777777" w:rsidR="001D32B1" w:rsidRPr="001D32B1" w:rsidRDefault="001D32B1" w:rsidP="001D32B1">
            <w:pPr>
              <w:pStyle w:val="TAL"/>
              <w:rPr>
                <w:sz w:val="16"/>
                <w:szCs w:val="16"/>
              </w:rPr>
            </w:pPr>
            <w:r w:rsidRPr="001D32B1">
              <w:rPr>
                <w:sz w:val="16"/>
                <w:szCs w:val="16"/>
              </w:rPr>
              <w:t>MCData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C1A2" w14:textId="3A40280A" w:rsidR="001D32B1" w:rsidRPr="001D32B1" w:rsidRDefault="001D32B1" w:rsidP="001D32B1">
            <w:pPr>
              <w:pStyle w:val="TAC"/>
              <w:rPr>
                <w:sz w:val="16"/>
                <w:szCs w:val="16"/>
              </w:rPr>
            </w:pPr>
            <w:r>
              <w:rPr>
                <w:sz w:val="16"/>
                <w:szCs w:val="16"/>
              </w:rPr>
              <w:t>19.2.0</w:t>
            </w:r>
          </w:p>
        </w:tc>
      </w:tr>
      <w:tr w:rsidR="001D32B1" w:rsidRPr="001D32B1" w14:paraId="74FE4776"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51FB39"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B20C"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CFE1EE4" w14:textId="77777777" w:rsidR="001D32B1" w:rsidRPr="001D32B1" w:rsidRDefault="001D32B1" w:rsidP="001D32B1">
            <w:pPr>
              <w:pStyle w:val="TAC"/>
              <w:rPr>
                <w:rFonts w:cs="Arial"/>
                <w:sz w:val="16"/>
                <w:szCs w:val="16"/>
              </w:rPr>
            </w:pPr>
            <w:r w:rsidRPr="001D32B1">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41B4C" w14:textId="77777777" w:rsidR="001D32B1" w:rsidRPr="001D32B1" w:rsidRDefault="001D32B1" w:rsidP="001D32B1">
            <w:pPr>
              <w:pStyle w:val="TAL"/>
              <w:rPr>
                <w:sz w:val="16"/>
                <w:szCs w:val="16"/>
              </w:rPr>
            </w:pPr>
            <w:r w:rsidRPr="001D32B1">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FFDD" w14:textId="27AB47CE"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F7F2C"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EBC89" w14:textId="77777777" w:rsidR="001D32B1" w:rsidRPr="001D32B1" w:rsidRDefault="001D32B1" w:rsidP="001D32B1">
            <w:pPr>
              <w:pStyle w:val="TAL"/>
              <w:rPr>
                <w:sz w:val="16"/>
                <w:szCs w:val="16"/>
              </w:rPr>
            </w:pPr>
            <w:r w:rsidRPr="001D32B1">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3AFDB" w14:textId="64F4B491" w:rsidR="001D32B1" w:rsidRPr="001D32B1" w:rsidRDefault="001D32B1" w:rsidP="001D32B1">
            <w:pPr>
              <w:pStyle w:val="TAC"/>
              <w:rPr>
                <w:sz w:val="16"/>
                <w:szCs w:val="16"/>
              </w:rPr>
            </w:pPr>
            <w:r w:rsidRPr="00612647">
              <w:rPr>
                <w:sz w:val="16"/>
                <w:szCs w:val="16"/>
              </w:rPr>
              <w:t>19.2.0</w:t>
            </w:r>
          </w:p>
        </w:tc>
      </w:tr>
      <w:tr w:rsidR="001D32B1" w:rsidRPr="001D32B1" w14:paraId="206B18D2"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7114"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6E5CF"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AEC00" w14:textId="77777777" w:rsidR="001D32B1" w:rsidRPr="001D32B1" w:rsidRDefault="001D32B1" w:rsidP="001D32B1">
            <w:pPr>
              <w:pStyle w:val="TAC"/>
              <w:rPr>
                <w:rFonts w:cs="Arial"/>
                <w:sz w:val="16"/>
                <w:szCs w:val="16"/>
              </w:rPr>
            </w:pPr>
            <w:r w:rsidRPr="001D32B1">
              <w:rPr>
                <w:rFonts w:cs="Arial"/>
                <w:sz w:val="16"/>
                <w:szCs w:val="16"/>
              </w:rPr>
              <w:t>CP-250158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0C7F84" w14:textId="77777777" w:rsidR="001D32B1" w:rsidRPr="001D32B1" w:rsidRDefault="001D32B1" w:rsidP="001D32B1">
            <w:pPr>
              <w:pStyle w:val="TAL"/>
              <w:rPr>
                <w:sz w:val="16"/>
                <w:szCs w:val="16"/>
              </w:rPr>
            </w:pPr>
            <w:r w:rsidRPr="001D32B1">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9150" w14:textId="77777777" w:rsidR="001D32B1" w:rsidRPr="001D32B1" w:rsidRDefault="001D32B1" w:rsidP="001D32B1">
            <w:pPr>
              <w:pStyle w:val="TAR"/>
              <w:rPr>
                <w:sz w:val="16"/>
                <w:szCs w:val="16"/>
              </w:rPr>
            </w:pPr>
            <w:r w:rsidRPr="001D32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7AA45" w14:textId="77777777" w:rsidR="001D32B1" w:rsidRPr="001D32B1" w:rsidRDefault="001D32B1" w:rsidP="001D32B1">
            <w:pPr>
              <w:pStyle w:val="TAC"/>
              <w:rPr>
                <w:sz w:val="16"/>
                <w:szCs w:val="16"/>
              </w:rPr>
            </w:pPr>
            <w:r w:rsidRPr="001D32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BC473" w14:textId="77777777" w:rsidR="001D32B1" w:rsidRPr="001D32B1" w:rsidRDefault="001D32B1" w:rsidP="001D32B1">
            <w:pPr>
              <w:pStyle w:val="TAL"/>
              <w:rPr>
                <w:sz w:val="16"/>
                <w:szCs w:val="16"/>
              </w:rPr>
            </w:pPr>
            <w:r w:rsidRPr="001D32B1">
              <w:rPr>
                <w:sz w:val="16"/>
                <w:szCs w:val="16"/>
              </w:rPr>
              <w:t>Modify list of participants by changing the criteria during an ongoing MCData ad hoc group data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C5023" w14:textId="551A6A2E" w:rsidR="001D32B1" w:rsidRPr="001D32B1" w:rsidRDefault="001D32B1" w:rsidP="001D32B1">
            <w:pPr>
              <w:pStyle w:val="TAC"/>
              <w:rPr>
                <w:sz w:val="16"/>
                <w:szCs w:val="16"/>
              </w:rPr>
            </w:pPr>
            <w:r w:rsidRPr="00612647">
              <w:rPr>
                <w:sz w:val="16"/>
                <w:szCs w:val="16"/>
              </w:rPr>
              <w:t>19.2.0</w:t>
            </w:r>
          </w:p>
        </w:tc>
      </w:tr>
      <w:tr w:rsidR="00C21CB3" w:rsidRPr="001D32B1" w14:paraId="332AF685"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D94A6E" w14:textId="1240099C" w:rsidR="00C21CB3" w:rsidRPr="001D32B1" w:rsidRDefault="00C21CB3"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3BD9" w14:textId="3DBD6F7A" w:rsidR="00C21CB3" w:rsidRPr="001D32B1" w:rsidRDefault="00C21CB3"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949BE29" w14:textId="0838BFAB" w:rsidR="00C21CB3" w:rsidRPr="00C21CB3" w:rsidRDefault="00C21CB3" w:rsidP="00C21CB3">
            <w:pPr>
              <w:overflowPunct/>
              <w:autoSpaceDE/>
              <w:autoSpaceDN/>
              <w:adjustRightInd/>
              <w:spacing w:after="0"/>
              <w:jc w:val="center"/>
              <w:textAlignment w:val="auto"/>
              <w:rPr>
                <w:rFonts w:ascii="Arial" w:hAnsi="Arial" w:cs="Arial"/>
                <w:b/>
                <w:bCs/>
                <w:color w:val="0000FF"/>
                <w:sz w:val="16"/>
                <w:szCs w:val="16"/>
                <w:u w:val="single"/>
              </w:rPr>
            </w:pPr>
            <w:hyperlink r:id="rId34" w:history="1">
              <w:r>
                <w:rPr>
                  <w:rStyle w:val="Hyperlink"/>
                  <w:rFonts w:cs="Arial"/>
                  <w:b/>
                  <w:bCs/>
                  <w:color w:val="0000FF"/>
                  <w:sz w:val="16"/>
                  <w:szCs w:val="16"/>
                </w:rPr>
                <w:t>CP-251157</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110BEE" w14:textId="276A71F0" w:rsidR="00C21CB3" w:rsidRPr="001D32B1" w:rsidRDefault="00C21CB3" w:rsidP="001D32B1">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658F" w14:textId="39A1DD21" w:rsidR="00C21CB3" w:rsidRPr="001D32B1" w:rsidRDefault="00C21CB3"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C5FC" w14:textId="11AD05C5" w:rsidR="00C21CB3" w:rsidRPr="001D32B1" w:rsidRDefault="00C21CB3"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46BD" w14:textId="35C314AF" w:rsidR="00C21CB3" w:rsidRPr="001D32B1" w:rsidRDefault="00C21CB3" w:rsidP="001D32B1">
            <w:pPr>
              <w:pStyle w:val="TAL"/>
              <w:rPr>
                <w:sz w:val="16"/>
                <w:szCs w:val="16"/>
              </w:rPr>
            </w:pPr>
            <w:r>
              <w:rPr>
                <w:sz w:val="16"/>
                <w:szCs w:val="16"/>
              </w:rPr>
              <w:t>Corrections to adhoc group emergency alert and adhoc group communication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1AA9C" w14:textId="17FD474E" w:rsidR="00C21CB3" w:rsidRPr="00612647" w:rsidRDefault="00C21CB3" w:rsidP="001D32B1">
            <w:pPr>
              <w:pStyle w:val="TAC"/>
              <w:rPr>
                <w:sz w:val="16"/>
                <w:szCs w:val="16"/>
              </w:rPr>
            </w:pPr>
            <w:r>
              <w:rPr>
                <w:sz w:val="16"/>
                <w:szCs w:val="16"/>
              </w:rPr>
              <w:t>19.3.0</w:t>
            </w:r>
          </w:p>
        </w:tc>
      </w:tr>
      <w:tr w:rsidR="00D05C25" w:rsidRPr="001D32B1" w14:paraId="493701FD"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C19" w14:textId="5E543581" w:rsidR="00D05C25" w:rsidRDefault="00D05C25"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51D" w14:textId="5F957399" w:rsidR="00D05C25" w:rsidRDefault="00D05C25"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3A53EB1" w14:textId="74A659DD" w:rsidR="00D05C25" w:rsidRDefault="00D05C25" w:rsidP="00D05C25">
            <w:pPr>
              <w:overflowPunct/>
              <w:autoSpaceDE/>
              <w:autoSpaceDN/>
              <w:adjustRightInd/>
              <w:spacing w:after="0"/>
              <w:jc w:val="center"/>
              <w:textAlignment w:val="auto"/>
              <w:rPr>
                <w:rFonts w:ascii="Arial" w:hAnsi="Arial" w:cs="Arial"/>
                <w:b/>
                <w:bCs/>
                <w:color w:val="0000FF"/>
                <w:sz w:val="16"/>
                <w:szCs w:val="16"/>
                <w:u w:val="single"/>
              </w:rPr>
            </w:pPr>
            <w:hyperlink r:id="rId35" w:history="1">
              <w:r>
                <w:rPr>
                  <w:rStyle w:val="Hyperlink"/>
                  <w:rFonts w:cs="Arial"/>
                  <w:b/>
                  <w:bCs/>
                  <w:color w:val="0000FF"/>
                  <w:sz w:val="16"/>
                  <w:szCs w:val="16"/>
                </w:rPr>
                <w:t>CP-251157</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562FF3F" w14:textId="03809757" w:rsidR="00D05C25" w:rsidRDefault="00D05C25" w:rsidP="001D32B1">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B96D" w14:textId="773AA783" w:rsidR="00D05C25" w:rsidRDefault="00D05C25"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6483" w14:textId="203954A9" w:rsidR="00D05C25" w:rsidRDefault="00D05C25"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0CE3A" w14:textId="5271ABD7" w:rsidR="00D05C25" w:rsidRDefault="00D05C25" w:rsidP="001D32B1">
            <w:pPr>
              <w:pStyle w:val="TAL"/>
              <w:rPr>
                <w:sz w:val="16"/>
                <w:szCs w:val="16"/>
              </w:rPr>
            </w:pPr>
            <w:r>
              <w:rPr>
                <w:sz w:val="16"/>
                <w:szCs w:val="16"/>
              </w:rPr>
              <w:t>Reference to obsoleted IETF RFC 7230 and 7231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82B4" w14:textId="6DDA25C7" w:rsidR="00D05C25" w:rsidRDefault="00D05C25" w:rsidP="001D32B1">
            <w:pPr>
              <w:pStyle w:val="TAC"/>
              <w:rPr>
                <w:sz w:val="16"/>
                <w:szCs w:val="16"/>
              </w:rPr>
            </w:pPr>
            <w:r>
              <w:rPr>
                <w:sz w:val="16"/>
                <w:szCs w:val="16"/>
              </w:rPr>
              <w:t>19.3.0</w:t>
            </w:r>
          </w:p>
        </w:tc>
      </w:tr>
      <w:tr w:rsidR="002A6596" w:rsidRPr="001D32B1" w14:paraId="0CF88927"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3ED19" w14:textId="35B248B4" w:rsidR="002A6596" w:rsidRDefault="002A6596"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ABB5" w14:textId="139BE953" w:rsidR="002A6596" w:rsidRDefault="002A6596"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F06E725" w14:textId="6372137D" w:rsidR="002A6596" w:rsidRDefault="00AC552A" w:rsidP="00AC552A">
            <w:pPr>
              <w:overflowPunct/>
              <w:autoSpaceDE/>
              <w:autoSpaceDN/>
              <w:adjustRightInd/>
              <w:spacing w:after="0"/>
              <w:jc w:val="center"/>
              <w:textAlignment w:val="auto"/>
              <w:rPr>
                <w:rFonts w:ascii="Arial" w:hAnsi="Arial" w:cs="Arial"/>
                <w:b/>
                <w:bCs/>
                <w:color w:val="0000FF"/>
                <w:sz w:val="16"/>
                <w:szCs w:val="16"/>
                <w:u w:val="single"/>
              </w:rPr>
            </w:pPr>
            <w:hyperlink r:id="rId36" w:history="1">
              <w:r>
                <w:rPr>
                  <w:rStyle w:val="Hyperlink"/>
                  <w:rFonts w:cs="Arial"/>
                  <w:b/>
                  <w:bCs/>
                  <w:color w:val="0000FF"/>
                  <w:sz w:val="16"/>
                  <w:szCs w:val="16"/>
                </w:rPr>
                <w:t>CP-251157</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E263E" w14:textId="5F52D703" w:rsidR="002A6596" w:rsidRDefault="002A6596" w:rsidP="001D32B1">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461" w14:textId="080F8155" w:rsidR="002A6596" w:rsidRDefault="002A6596"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B0BE" w14:textId="55E15B4A" w:rsidR="002A6596" w:rsidRDefault="002A6596"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4B41" w14:textId="417815AD" w:rsidR="002A6596" w:rsidRDefault="002A6596" w:rsidP="001D32B1">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8DB78" w14:textId="36E467FD" w:rsidR="002A6596" w:rsidRDefault="002A6596" w:rsidP="001D32B1">
            <w:pPr>
              <w:pStyle w:val="TAC"/>
              <w:rPr>
                <w:sz w:val="16"/>
                <w:szCs w:val="16"/>
              </w:rPr>
            </w:pPr>
            <w:r>
              <w:rPr>
                <w:sz w:val="16"/>
                <w:szCs w:val="16"/>
              </w:rPr>
              <w:t>19.3.0</w:t>
            </w:r>
          </w:p>
        </w:tc>
      </w:tr>
      <w:tr w:rsidR="002E22D1" w:rsidRPr="001D32B1" w14:paraId="56C74632"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D4804B" w14:textId="35DCC5EE" w:rsidR="002E22D1" w:rsidRDefault="002E22D1"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C2D7" w14:textId="71A20629" w:rsidR="002E22D1" w:rsidRDefault="002E22D1"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21AD36" w14:textId="61D743F8" w:rsidR="002E22D1" w:rsidRDefault="002E22D1" w:rsidP="002E22D1">
            <w:pPr>
              <w:overflowPunct/>
              <w:autoSpaceDE/>
              <w:autoSpaceDN/>
              <w:adjustRightInd/>
              <w:spacing w:after="0"/>
              <w:jc w:val="center"/>
              <w:textAlignment w:val="auto"/>
              <w:rPr>
                <w:rFonts w:ascii="Arial" w:hAnsi="Arial" w:cs="Arial"/>
                <w:b/>
                <w:bCs/>
                <w:color w:val="0000FF"/>
                <w:sz w:val="16"/>
                <w:szCs w:val="16"/>
                <w:u w:val="single"/>
              </w:rPr>
            </w:pPr>
            <w:hyperlink r:id="rId37" w:history="1">
              <w:r>
                <w:rPr>
                  <w:rStyle w:val="Hyperlink"/>
                  <w:rFonts w:cs="Arial"/>
                  <w:b/>
                  <w:bCs/>
                  <w:color w:val="0000FF"/>
                  <w:sz w:val="16"/>
                  <w:szCs w:val="16"/>
                </w:rPr>
                <w:t>CP-251163</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EDB2A" w14:textId="6FD356C4" w:rsidR="002E22D1" w:rsidRDefault="002E22D1" w:rsidP="001D32B1">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BF7D" w14:textId="19B4916B" w:rsidR="002E22D1" w:rsidRDefault="002E22D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0E119" w14:textId="3F3B8538" w:rsidR="002E22D1" w:rsidRDefault="002E22D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848E1" w14:textId="69729CE4" w:rsidR="002E22D1" w:rsidRDefault="002E22D1" w:rsidP="001D32B1">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E6E9" w14:textId="6CF9D814" w:rsidR="002E22D1" w:rsidRDefault="002E22D1" w:rsidP="001D32B1">
            <w:pPr>
              <w:pStyle w:val="TAC"/>
              <w:rPr>
                <w:sz w:val="16"/>
                <w:szCs w:val="16"/>
              </w:rPr>
            </w:pPr>
            <w:r>
              <w:rPr>
                <w:sz w:val="16"/>
                <w:szCs w:val="16"/>
              </w:rPr>
              <w:t>19.3.0</w:t>
            </w:r>
          </w:p>
        </w:tc>
      </w:tr>
      <w:tr w:rsidR="00AD6BD8" w:rsidRPr="001D32B1" w14:paraId="6BBC30C9"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7134BA" w14:textId="2DA87CA4" w:rsidR="00AD6BD8" w:rsidRDefault="00AD6BD8"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06523" w14:textId="33C26F87" w:rsidR="00AD6BD8" w:rsidRDefault="00AD6BD8"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34D7F1" w14:textId="74A439D0" w:rsidR="00AD6BD8" w:rsidRDefault="00AD6BD8" w:rsidP="00AD6BD8">
            <w:pPr>
              <w:overflowPunct/>
              <w:autoSpaceDE/>
              <w:autoSpaceDN/>
              <w:adjustRightInd/>
              <w:spacing w:after="0"/>
              <w:jc w:val="center"/>
              <w:textAlignment w:val="auto"/>
              <w:rPr>
                <w:rFonts w:ascii="Arial" w:hAnsi="Arial" w:cs="Arial"/>
                <w:b/>
                <w:bCs/>
                <w:color w:val="0000FF"/>
                <w:sz w:val="16"/>
                <w:szCs w:val="16"/>
                <w:u w:val="single"/>
              </w:rPr>
            </w:pPr>
            <w:hyperlink r:id="rId38" w:history="1">
              <w:r>
                <w:rPr>
                  <w:rStyle w:val="Hyperlink"/>
                  <w:rFonts w:cs="Arial"/>
                  <w:b/>
                  <w:bCs/>
                  <w:color w:val="0000FF"/>
                  <w:sz w:val="16"/>
                  <w:szCs w:val="16"/>
                </w:rPr>
                <w:t>CP-251163</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4D1C6D" w14:textId="453D609D" w:rsidR="00AD6BD8" w:rsidRDefault="00AD6BD8" w:rsidP="001D32B1">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6AB" w14:textId="5EB04751" w:rsidR="00AD6BD8" w:rsidRDefault="00AD6BD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33EBC" w14:textId="2BACD7ED" w:rsidR="00AD6BD8" w:rsidRDefault="00AD6BD8"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AB2B9" w14:textId="20E46F59" w:rsidR="00AD6BD8" w:rsidRDefault="00AD6BD8" w:rsidP="001D32B1">
            <w:pPr>
              <w:pStyle w:val="TAL"/>
              <w:rPr>
                <w:sz w:val="16"/>
                <w:szCs w:val="16"/>
              </w:rPr>
            </w:pPr>
            <w:r>
              <w:rPr>
                <w:sz w:val="16"/>
                <w:szCs w:val="16"/>
              </w:rPr>
              <w:t>MCData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749EE" w14:textId="76907169" w:rsidR="00AD6BD8" w:rsidRDefault="00AD6BD8" w:rsidP="001D32B1">
            <w:pPr>
              <w:pStyle w:val="TAC"/>
              <w:rPr>
                <w:sz w:val="16"/>
                <w:szCs w:val="16"/>
              </w:rPr>
            </w:pPr>
            <w:r>
              <w:rPr>
                <w:sz w:val="16"/>
                <w:szCs w:val="16"/>
              </w:rPr>
              <w:t>19.3.0</w:t>
            </w:r>
          </w:p>
        </w:tc>
      </w:tr>
      <w:tr w:rsidR="005C3DB9" w:rsidRPr="001D32B1" w14:paraId="0D6411E3"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A78" w14:textId="530EF0A1" w:rsidR="005C3DB9" w:rsidRDefault="005C3DB9"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BDB54" w14:textId="7F322F0B" w:rsidR="005C3DB9" w:rsidRDefault="005C3DB9"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1A0845" w14:textId="4089447F" w:rsidR="005C3DB9" w:rsidRDefault="005C3DB9" w:rsidP="005C3DB9">
            <w:pPr>
              <w:overflowPunct/>
              <w:autoSpaceDE/>
              <w:autoSpaceDN/>
              <w:adjustRightInd/>
              <w:spacing w:after="0"/>
              <w:jc w:val="center"/>
              <w:textAlignment w:val="auto"/>
              <w:rPr>
                <w:rFonts w:ascii="Arial" w:hAnsi="Arial" w:cs="Arial"/>
                <w:b/>
                <w:bCs/>
                <w:color w:val="0000FF"/>
                <w:sz w:val="16"/>
                <w:szCs w:val="16"/>
                <w:u w:val="single"/>
              </w:rPr>
            </w:pPr>
            <w:hyperlink r:id="rId39" w:history="1">
              <w:r>
                <w:rPr>
                  <w:rStyle w:val="Hyperlink"/>
                  <w:rFonts w:cs="Arial"/>
                  <w:b/>
                  <w:bCs/>
                  <w:color w:val="0000FF"/>
                  <w:sz w:val="16"/>
                  <w:szCs w:val="16"/>
                </w:rPr>
                <w:t>CP-251163</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BC2858" w14:textId="4343C20A" w:rsidR="005C3DB9" w:rsidRDefault="005C3DB9" w:rsidP="001D32B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7363" w14:textId="1977DC04" w:rsidR="005C3DB9" w:rsidRDefault="005C3DB9"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B7861" w14:textId="26404BE3" w:rsidR="005C3DB9" w:rsidRDefault="005C3DB9"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EBCC" w14:textId="0BAC136B" w:rsidR="005C3DB9" w:rsidRDefault="005C3DB9" w:rsidP="001D32B1">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39A52" w14:textId="63719C14" w:rsidR="005C3DB9" w:rsidRDefault="005C3DB9" w:rsidP="001D32B1">
            <w:pPr>
              <w:pStyle w:val="TAC"/>
              <w:rPr>
                <w:sz w:val="16"/>
                <w:szCs w:val="16"/>
              </w:rPr>
            </w:pPr>
            <w:r>
              <w:rPr>
                <w:sz w:val="16"/>
                <w:szCs w:val="16"/>
              </w:rPr>
              <w:t>19.3.0</w:t>
            </w:r>
          </w:p>
        </w:tc>
      </w:tr>
      <w:tr w:rsidR="007A43C7" w:rsidRPr="001D32B1" w14:paraId="162432E0"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D5A0B" w14:textId="05C07A8B" w:rsidR="007A43C7" w:rsidRDefault="007A43C7"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411C4" w14:textId="4429DEB1" w:rsidR="007A43C7" w:rsidRDefault="007A43C7"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5A67C4" w14:textId="6AE65476" w:rsidR="007A43C7" w:rsidRDefault="007A43C7" w:rsidP="007A43C7">
            <w:pPr>
              <w:overflowPunct/>
              <w:autoSpaceDE/>
              <w:autoSpaceDN/>
              <w:adjustRightInd/>
              <w:spacing w:after="0"/>
              <w:jc w:val="center"/>
              <w:textAlignment w:val="auto"/>
              <w:rPr>
                <w:rFonts w:ascii="Arial" w:hAnsi="Arial" w:cs="Arial"/>
                <w:b/>
                <w:bCs/>
                <w:color w:val="0000FF"/>
                <w:sz w:val="16"/>
                <w:szCs w:val="16"/>
                <w:u w:val="single"/>
              </w:rPr>
            </w:pPr>
            <w:hyperlink r:id="rId40" w:history="1">
              <w:r>
                <w:rPr>
                  <w:rStyle w:val="Hyperlink"/>
                  <w:rFonts w:cs="Arial"/>
                  <w:b/>
                  <w:bCs/>
                  <w:color w:val="0000FF"/>
                  <w:sz w:val="16"/>
                  <w:szCs w:val="16"/>
                </w:rPr>
                <w:t>CP-251163</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4BA2B2" w14:textId="15510EFC" w:rsidR="007A43C7" w:rsidRDefault="007A43C7" w:rsidP="001D32B1">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D4DFF" w14:textId="61B8957D" w:rsidR="007A43C7" w:rsidRDefault="007A43C7" w:rsidP="001D32B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067B" w14:textId="014BC23E" w:rsidR="007A43C7" w:rsidRDefault="007A43C7"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3642B" w14:textId="5267723B" w:rsidR="007A43C7" w:rsidRDefault="007A43C7" w:rsidP="001D32B1">
            <w:pPr>
              <w:pStyle w:val="TAL"/>
              <w:rPr>
                <w:sz w:val="16"/>
                <w:szCs w:val="16"/>
              </w:rPr>
            </w:pPr>
            <w:r>
              <w:rPr>
                <w:sz w:val="16"/>
                <w:szCs w:val="16"/>
              </w:rPr>
              <w:t>Ad hoc group standalone SDS using signalling CP - AHG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840A" w14:textId="659613A1" w:rsidR="007A43C7" w:rsidRDefault="007A43C7" w:rsidP="001D32B1">
            <w:pPr>
              <w:pStyle w:val="TAC"/>
              <w:rPr>
                <w:sz w:val="16"/>
                <w:szCs w:val="16"/>
              </w:rPr>
            </w:pPr>
            <w:r>
              <w:rPr>
                <w:sz w:val="16"/>
                <w:szCs w:val="16"/>
              </w:rPr>
              <w:t>19.3.0</w:t>
            </w:r>
          </w:p>
        </w:tc>
      </w:tr>
      <w:tr w:rsidR="00A643F0" w:rsidRPr="001D32B1" w14:paraId="0A1F560D" w14:textId="77777777" w:rsidTr="001D32B1">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C573D9" w14:textId="6F34EBB0" w:rsidR="00A643F0" w:rsidRDefault="00A643F0"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A1496" w14:textId="5C42BD44" w:rsidR="00A643F0" w:rsidRDefault="00A643F0"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F4A6A4" w14:textId="5435AC02" w:rsidR="00A643F0" w:rsidRDefault="00A643F0" w:rsidP="00A643F0">
            <w:pPr>
              <w:overflowPunct/>
              <w:autoSpaceDE/>
              <w:autoSpaceDN/>
              <w:adjustRightInd/>
              <w:spacing w:after="0"/>
              <w:jc w:val="center"/>
              <w:textAlignment w:val="auto"/>
              <w:rPr>
                <w:rFonts w:ascii="Arial" w:hAnsi="Arial" w:cs="Arial"/>
                <w:b/>
                <w:bCs/>
                <w:color w:val="0000FF"/>
                <w:sz w:val="16"/>
                <w:szCs w:val="16"/>
                <w:u w:val="single"/>
              </w:rPr>
            </w:pPr>
            <w:hyperlink r:id="rId41" w:history="1">
              <w:r>
                <w:rPr>
                  <w:rStyle w:val="Hyperlink"/>
                  <w:rFonts w:cs="Arial"/>
                  <w:b/>
                  <w:bCs/>
                  <w:color w:val="0000FF"/>
                  <w:sz w:val="16"/>
                  <w:szCs w:val="16"/>
                </w:rPr>
                <w:t>CP-251204</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A9CDDA" w14:textId="0763BD23" w:rsidR="00A643F0" w:rsidRDefault="00A643F0" w:rsidP="001D32B1">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AE9BB" w14:textId="185B9C9E" w:rsidR="00A643F0" w:rsidRDefault="00A643F0"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73FD" w14:textId="0D941605" w:rsidR="00A643F0" w:rsidRDefault="00A643F0" w:rsidP="001D32B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F8E93" w14:textId="051D6F46" w:rsidR="00A643F0" w:rsidRDefault="00A643F0" w:rsidP="001D32B1">
            <w:pPr>
              <w:pStyle w:val="TAL"/>
              <w:rPr>
                <w:sz w:val="16"/>
                <w:szCs w:val="16"/>
              </w:rPr>
            </w:pPr>
            <w:r>
              <w:rPr>
                <w:sz w:val="16"/>
                <w:szCs w:val="16"/>
              </w:rPr>
              <w:t>Correction in the &lt;comn-participants-criteria&gt;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52D3" w14:textId="55427F69" w:rsidR="00A643F0" w:rsidRDefault="00A643F0" w:rsidP="001D32B1">
            <w:pPr>
              <w:pStyle w:val="TAC"/>
              <w:rPr>
                <w:sz w:val="16"/>
                <w:szCs w:val="16"/>
              </w:rPr>
            </w:pPr>
            <w:r>
              <w:rPr>
                <w:sz w:val="16"/>
                <w:szCs w:val="16"/>
              </w:rPr>
              <w:t>19.3.0</w:t>
            </w:r>
          </w:p>
        </w:tc>
      </w:tr>
    </w:tbl>
    <w:p w14:paraId="6AE5F0B0" w14:textId="77777777" w:rsidR="00080512" w:rsidRDefault="00080512" w:rsidP="005C310B"/>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3103CF" w14:textId="77777777" w:rsidR="006101B7" w:rsidRDefault="006101B7">
      <w:r>
        <w:separator/>
      </w:r>
    </w:p>
  </w:endnote>
  <w:endnote w:type="continuationSeparator" w:id="0">
    <w:p w14:paraId="6F7A076A" w14:textId="77777777" w:rsidR="006101B7" w:rsidRDefault="006101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4147C" w14:textId="77777777" w:rsidR="006101B7" w:rsidRDefault="006101B7">
      <w:r>
        <w:separator/>
      </w:r>
    </w:p>
  </w:footnote>
  <w:footnote w:type="continuationSeparator" w:id="0">
    <w:p w14:paraId="639DE6B9" w14:textId="77777777" w:rsidR="006101B7" w:rsidRDefault="006101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7A7C20D"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12CA">
      <w:rPr>
        <w:rFonts w:ascii="Arial" w:hAnsi="Arial" w:cs="Arial"/>
        <w:b/>
        <w:noProof/>
        <w:sz w:val="18"/>
        <w:szCs w:val="18"/>
      </w:rPr>
      <w:t>3GPP TS 24.282 V19.3.0 (2025-06)</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7F903364"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12CA">
      <w:rPr>
        <w:rFonts w:ascii="Arial" w:hAnsi="Arial" w:cs="Arial"/>
        <w:b/>
        <w:noProof/>
        <w:sz w:val="18"/>
        <w:szCs w:val="18"/>
      </w:rPr>
      <w:t>Release 19</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30D057D4"/>
    <w:multiLevelType w:val="hybridMultilevel"/>
    <w:tmpl w:val="B34C0398"/>
    <w:lvl w:ilvl="0" w:tplc="C9E298B4">
      <w:start w:val="1"/>
      <w:numFmt w:val="decimal"/>
      <w:lvlText w:val="%1)"/>
      <w:lvlJc w:val="left"/>
      <w:pPr>
        <w:ind w:left="654" w:hanging="37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0"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57575C0C"/>
    <w:multiLevelType w:val="hybridMultilevel"/>
    <w:tmpl w:val="0DFCD67C"/>
    <w:lvl w:ilvl="0" w:tplc="6ABC167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6"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0" w15:restartNumberingAfterBreak="0">
    <w:nsid w:val="6C2B7D02"/>
    <w:multiLevelType w:val="hybridMultilevel"/>
    <w:tmpl w:val="A95CA8A6"/>
    <w:lvl w:ilvl="0" w:tplc="A2A4F6E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8"/>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9"/>
  </w:num>
  <w:num w:numId="13" w16cid:durableId="1303081029">
    <w:abstractNumId w:val="30"/>
  </w:num>
  <w:num w:numId="14" w16cid:durableId="1240943174">
    <w:abstractNumId w:val="41"/>
  </w:num>
  <w:num w:numId="15" w16cid:durableId="1466704499">
    <w:abstractNumId w:val="14"/>
  </w:num>
  <w:num w:numId="16" w16cid:durableId="537593779">
    <w:abstractNumId w:val="22"/>
  </w:num>
  <w:num w:numId="17" w16cid:durableId="533857540">
    <w:abstractNumId w:val="36"/>
  </w:num>
  <w:num w:numId="18" w16cid:durableId="155651656">
    <w:abstractNumId w:val="15"/>
  </w:num>
  <w:num w:numId="19" w16cid:durableId="2024015056">
    <w:abstractNumId w:val="28"/>
  </w:num>
  <w:num w:numId="20" w16cid:durableId="1689257792">
    <w:abstractNumId w:val="17"/>
  </w:num>
  <w:num w:numId="21" w16cid:durableId="639654870">
    <w:abstractNumId w:val="2"/>
  </w:num>
  <w:num w:numId="22" w16cid:durableId="1117069327">
    <w:abstractNumId w:val="1"/>
  </w:num>
  <w:num w:numId="23" w16cid:durableId="1436825964">
    <w:abstractNumId w:val="0"/>
  </w:num>
  <w:num w:numId="24" w16cid:durableId="565919571">
    <w:abstractNumId w:val="31"/>
  </w:num>
  <w:num w:numId="25" w16cid:durableId="486283069">
    <w:abstractNumId w:val="25"/>
  </w:num>
  <w:num w:numId="26" w16cid:durableId="799306316">
    <w:abstractNumId w:val="32"/>
  </w:num>
  <w:num w:numId="27" w16cid:durableId="477527803">
    <w:abstractNumId w:val="27"/>
  </w:num>
  <w:num w:numId="28" w16cid:durableId="1622297088">
    <w:abstractNumId w:val="35"/>
  </w:num>
  <w:num w:numId="29" w16cid:durableId="2040353084">
    <w:abstractNumId w:val="39"/>
  </w:num>
  <w:num w:numId="30" w16cid:durableId="1306086814">
    <w:abstractNumId w:val="24"/>
  </w:num>
  <w:num w:numId="31" w16cid:durableId="1549564491">
    <w:abstractNumId w:val="11"/>
  </w:num>
  <w:num w:numId="32" w16cid:durableId="1417172844">
    <w:abstractNumId w:val="21"/>
  </w:num>
  <w:num w:numId="33" w16cid:durableId="538444294">
    <w:abstractNumId w:val="34"/>
  </w:num>
  <w:num w:numId="34" w16cid:durableId="860893045">
    <w:abstractNumId w:val="20"/>
  </w:num>
  <w:num w:numId="35" w16cid:durableId="1452092520">
    <w:abstractNumId w:val="37"/>
  </w:num>
  <w:num w:numId="36" w16cid:durableId="1164277827">
    <w:abstractNumId w:val="23"/>
  </w:num>
  <w:num w:numId="37" w16cid:durableId="1469934641">
    <w:abstractNumId w:val="13"/>
  </w:num>
  <w:num w:numId="38" w16cid:durableId="858549093">
    <w:abstractNumId w:val="42"/>
  </w:num>
  <w:num w:numId="39" w16cid:durableId="76176110">
    <w:abstractNumId w:val="16"/>
  </w:num>
  <w:num w:numId="40" w16cid:durableId="201476468">
    <w:abstractNumId w:val="29"/>
  </w:num>
  <w:num w:numId="41" w16cid:durableId="1128007148">
    <w:abstractNumId w:val="18"/>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55044911">
    <w:abstractNumId w:val="33"/>
  </w:num>
  <w:num w:numId="44" w16cid:durableId="329336929">
    <w:abstractNumId w:val="26"/>
  </w:num>
  <w:num w:numId="45" w16cid:durableId="4210134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46E9"/>
    <w:rsid w:val="00095FA1"/>
    <w:rsid w:val="000A3ABC"/>
    <w:rsid w:val="000B5E38"/>
    <w:rsid w:val="000C0C94"/>
    <w:rsid w:val="000C320F"/>
    <w:rsid w:val="000C47C3"/>
    <w:rsid w:val="000D58AB"/>
    <w:rsid w:val="000E2C7E"/>
    <w:rsid w:val="000F1DC4"/>
    <w:rsid w:val="000F66D0"/>
    <w:rsid w:val="001015C7"/>
    <w:rsid w:val="00102E63"/>
    <w:rsid w:val="00103793"/>
    <w:rsid w:val="00106A8C"/>
    <w:rsid w:val="0010745C"/>
    <w:rsid w:val="00110CF6"/>
    <w:rsid w:val="00110F32"/>
    <w:rsid w:val="00113A23"/>
    <w:rsid w:val="00122320"/>
    <w:rsid w:val="001227BD"/>
    <w:rsid w:val="00124CF7"/>
    <w:rsid w:val="00131662"/>
    <w:rsid w:val="00133525"/>
    <w:rsid w:val="001345CD"/>
    <w:rsid w:val="00141B0D"/>
    <w:rsid w:val="00142C53"/>
    <w:rsid w:val="00142F11"/>
    <w:rsid w:val="00145079"/>
    <w:rsid w:val="00145369"/>
    <w:rsid w:val="00146556"/>
    <w:rsid w:val="00150FF6"/>
    <w:rsid w:val="00151AA7"/>
    <w:rsid w:val="00171089"/>
    <w:rsid w:val="00175288"/>
    <w:rsid w:val="0017634C"/>
    <w:rsid w:val="00191C31"/>
    <w:rsid w:val="00196B15"/>
    <w:rsid w:val="001A2259"/>
    <w:rsid w:val="001A4064"/>
    <w:rsid w:val="001A486B"/>
    <w:rsid w:val="001A4C42"/>
    <w:rsid w:val="001A7420"/>
    <w:rsid w:val="001B5F45"/>
    <w:rsid w:val="001B6637"/>
    <w:rsid w:val="001B6B5F"/>
    <w:rsid w:val="001C21C3"/>
    <w:rsid w:val="001C3C3F"/>
    <w:rsid w:val="001C5CB4"/>
    <w:rsid w:val="001D02C2"/>
    <w:rsid w:val="001D32B1"/>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44A2"/>
    <w:rsid w:val="002347A2"/>
    <w:rsid w:val="00234F3C"/>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7CCE"/>
    <w:rsid w:val="002A1EE0"/>
    <w:rsid w:val="002A27F5"/>
    <w:rsid w:val="002A44CC"/>
    <w:rsid w:val="002A5320"/>
    <w:rsid w:val="002A6596"/>
    <w:rsid w:val="002B6339"/>
    <w:rsid w:val="002C04DD"/>
    <w:rsid w:val="002C0698"/>
    <w:rsid w:val="002C4DFB"/>
    <w:rsid w:val="002D45E5"/>
    <w:rsid w:val="002D4770"/>
    <w:rsid w:val="002D5123"/>
    <w:rsid w:val="002E00EE"/>
    <w:rsid w:val="002E0B42"/>
    <w:rsid w:val="002E22D1"/>
    <w:rsid w:val="002E24C3"/>
    <w:rsid w:val="002E4100"/>
    <w:rsid w:val="002F2973"/>
    <w:rsid w:val="002F7216"/>
    <w:rsid w:val="002F7BC2"/>
    <w:rsid w:val="00316FB2"/>
    <w:rsid w:val="003172DC"/>
    <w:rsid w:val="00331697"/>
    <w:rsid w:val="00331745"/>
    <w:rsid w:val="00331BC4"/>
    <w:rsid w:val="0034402E"/>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39C1"/>
    <w:rsid w:val="003C540C"/>
    <w:rsid w:val="003D1DB1"/>
    <w:rsid w:val="003D5A8E"/>
    <w:rsid w:val="003E44DD"/>
    <w:rsid w:val="003E46B9"/>
    <w:rsid w:val="003F5F93"/>
    <w:rsid w:val="00404CD6"/>
    <w:rsid w:val="004122FE"/>
    <w:rsid w:val="00413A09"/>
    <w:rsid w:val="00415AB2"/>
    <w:rsid w:val="00423334"/>
    <w:rsid w:val="00426235"/>
    <w:rsid w:val="00426FBB"/>
    <w:rsid w:val="00427611"/>
    <w:rsid w:val="00430674"/>
    <w:rsid w:val="004332E7"/>
    <w:rsid w:val="004345EC"/>
    <w:rsid w:val="00441BDD"/>
    <w:rsid w:val="00442020"/>
    <w:rsid w:val="00445C38"/>
    <w:rsid w:val="0044609F"/>
    <w:rsid w:val="00450BE4"/>
    <w:rsid w:val="0045302D"/>
    <w:rsid w:val="00456FCC"/>
    <w:rsid w:val="004632AF"/>
    <w:rsid w:val="00465515"/>
    <w:rsid w:val="00467069"/>
    <w:rsid w:val="004705A2"/>
    <w:rsid w:val="00472C1C"/>
    <w:rsid w:val="00474AC2"/>
    <w:rsid w:val="004815F7"/>
    <w:rsid w:val="00481930"/>
    <w:rsid w:val="0049315C"/>
    <w:rsid w:val="0049751D"/>
    <w:rsid w:val="004A35F0"/>
    <w:rsid w:val="004B558E"/>
    <w:rsid w:val="004B6058"/>
    <w:rsid w:val="004B77C8"/>
    <w:rsid w:val="004C30AC"/>
    <w:rsid w:val="004C756F"/>
    <w:rsid w:val="004D3578"/>
    <w:rsid w:val="004D3C4F"/>
    <w:rsid w:val="004D7CF1"/>
    <w:rsid w:val="004E1D12"/>
    <w:rsid w:val="004E213A"/>
    <w:rsid w:val="004E79A5"/>
    <w:rsid w:val="004F08A3"/>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5DE6"/>
    <w:rsid w:val="0059627B"/>
    <w:rsid w:val="00597B11"/>
    <w:rsid w:val="005A069E"/>
    <w:rsid w:val="005A2DDD"/>
    <w:rsid w:val="005A4AFA"/>
    <w:rsid w:val="005A5380"/>
    <w:rsid w:val="005A7170"/>
    <w:rsid w:val="005B0233"/>
    <w:rsid w:val="005C310B"/>
    <w:rsid w:val="005C3DB9"/>
    <w:rsid w:val="005C5138"/>
    <w:rsid w:val="005D032F"/>
    <w:rsid w:val="005D2032"/>
    <w:rsid w:val="005D2E01"/>
    <w:rsid w:val="005D2F90"/>
    <w:rsid w:val="005D7526"/>
    <w:rsid w:val="005D7DDC"/>
    <w:rsid w:val="005E4521"/>
    <w:rsid w:val="005E4BB2"/>
    <w:rsid w:val="005F06A0"/>
    <w:rsid w:val="005F788A"/>
    <w:rsid w:val="00602AEA"/>
    <w:rsid w:val="00604A66"/>
    <w:rsid w:val="00605950"/>
    <w:rsid w:val="00605F3D"/>
    <w:rsid w:val="00606F32"/>
    <w:rsid w:val="00607698"/>
    <w:rsid w:val="006101B7"/>
    <w:rsid w:val="00614FDF"/>
    <w:rsid w:val="006202D0"/>
    <w:rsid w:val="006224D4"/>
    <w:rsid w:val="0063543D"/>
    <w:rsid w:val="00636019"/>
    <w:rsid w:val="006462A1"/>
    <w:rsid w:val="00646B42"/>
    <w:rsid w:val="00647114"/>
    <w:rsid w:val="00654DDB"/>
    <w:rsid w:val="00661323"/>
    <w:rsid w:val="00664D53"/>
    <w:rsid w:val="006679F9"/>
    <w:rsid w:val="006736F4"/>
    <w:rsid w:val="00673A34"/>
    <w:rsid w:val="00673A49"/>
    <w:rsid w:val="00676EEB"/>
    <w:rsid w:val="00684474"/>
    <w:rsid w:val="00685654"/>
    <w:rsid w:val="00687EF4"/>
    <w:rsid w:val="006912E9"/>
    <w:rsid w:val="00694650"/>
    <w:rsid w:val="006960D3"/>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2B9A"/>
    <w:rsid w:val="00713C44"/>
    <w:rsid w:val="00722224"/>
    <w:rsid w:val="007246D0"/>
    <w:rsid w:val="007269EA"/>
    <w:rsid w:val="007306CE"/>
    <w:rsid w:val="00734A5B"/>
    <w:rsid w:val="0074026F"/>
    <w:rsid w:val="00741A71"/>
    <w:rsid w:val="007429F6"/>
    <w:rsid w:val="00744655"/>
    <w:rsid w:val="00744E76"/>
    <w:rsid w:val="00745B69"/>
    <w:rsid w:val="007607C7"/>
    <w:rsid w:val="00760BB3"/>
    <w:rsid w:val="0076491E"/>
    <w:rsid w:val="00765EA3"/>
    <w:rsid w:val="00774DA4"/>
    <w:rsid w:val="00780F59"/>
    <w:rsid w:val="00781F0F"/>
    <w:rsid w:val="00783D05"/>
    <w:rsid w:val="00786012"/>
    <w:rsid w:val="007A4283"/>
    <w:rsid w:val="007A43C7"/>
    <w:rsid w:val="007A4A94"/>
    <w:rsid w:val="007A5680"/>
    <w:rsid w:val="007B2BFB"/>
    <w:rsid w:val="007B600E"/>
    <w:rsid w:val="007D34FE"/>
    <w:rsid w:val="007D3A31"/>
    <w:rsid w:val="007E1632"/>
    <w:rsid w:val="007E4869"/>
    <w:rsid w:val="007E4D90"/>
    <w:rsid w:val="007F0F4A"/>
    <w:rsid w:val="007F16BF"/>
    <w:rsid w:val="007F2F4C"/>
    <w:rsid w:val="007F3645"/>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595C"/>
    <w:rsid w:val="008768CA"/>
    <w:rsid w:val="00880C19"/>
    <w:rsid w:val="008810C7"/>
    <w:rsid w:val="00885A27"/>
    <w:rsid w:val="00885DA2"/>
    <w:rsid w:val="00885E4F"/>
    <w:rsid w:val="008875B4"/>
    <w:rsid w:val="00893BD1"/>
    <w:rsid w:val="00896819"/>
    <w:rsid w:val="008B3592"/>
    <w:rsid w:val="008C384C"/>
    <w:rsid w:val="008D2857"/>
    <w:rsid w:val="008D45FA"/>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5144"/>
    <w:rsid w:val="00917CCB"/>
    <w:rsid w:val="009242EF"/>
    <w:rsid w:val="0092523C"/>
    <w:rsid w:val="00930414"/>
    <w:rsid w:val="00933FB0"/>
    <w:rsid w:val="00941743"/>
    <w:rsid w:val="00942EC2"/>
    <w:rsid w:val="0094418F"/>
    <w:rsid w:val="00947000"/>
    <w:rsid w:val="0095349C"/>
    <w:rsid w:val="00961ABC"/>
    <w:rsid w:val="009627DA"/>
    <w:rsid w:val="00966232"/>
    <w:rsid w:val="009748FE"/>
    <w:rsid w:val="00976F32"/>
    <w:rsid w:val="0098269C"/>
    <w:rsid w:val="00986836"/>
    <w:rsid w:val="009943CD"/>
    <w:rsid w:val="00994487"/>
    <w:rsid w:val="009A18B0"/>
    <w:rsid w:val="009A23CB"/>
    <w:rsid w:val="009A4197"/>
    <w:rsid w:val="009A7E8F"/>
    <w:rsid w:val="009B0980"/>
    <w:rsid w:val="009C194E"/>
    <w:rsid w:val="009E16A9"/>
    <w:rsid w:val="009F2F1B"/>
    <w:rsid w:val="009F37B7"/>
    <w:rsid w:val="009F4F38"/>
    <w:rsid w:val="00A10CB9"/>
    <w:rsid w:val="00A10F02"/>
    <w:rsid w:val="00A164B4"/>
    <w:rsid w:val="00A26956"/>
    <w:rsid w:val="00A27486"/>
    <w:rsid w:val="00A312CA"/>
    <w:rsid w:val="00A50BAA"/>
    <w:rsid w:val="00A50F33"/>
    <w:rsid w:val="00A51795"/>
    <w:rsid w:val="00A53724"/>
    <w:rsid w:val="00A56066"/>
    <w:rsid w:val="00A6211E"/>
    <w:rsid w:val="00A643F0"/>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105D"/>
    <w:rsid w:val="00AC552A"/>
    <w:rsid w:val="00AC6BC6"/>
    <w:rsid w:val="00AD6367"/>
    <w:rsid w:val="00AD6532"/>
    <w:rsid w:val="00AD6BD8"/>
    <w:rsid w:val="00AD6E83"/>
    <w:rsid w:val="00AE021E"/>
    <w:rsid w:val="00AE49EE"/>
    <w:rsid w:val="00AE557D"/>
    <w:rsid w:val="00AE65E2"/>
    <w:rsid w:val="00AF1460"/>
    <w:rsid w:val="00AF28EE"/>
    <w:rsid w:val="00AF29F4"/>
    <w:rsid w:val="00AF4277"/>
    <w:rsid w:val="00AF600F"/>
    <w:rsid w:val="00B02A0B"/>
    <w:rsid w:val="00B05B70"/>
    <w:rsid w:val="00B071F6"/>
    <w:rsid w:val="00B13DFB"/>
    <w:rsid w:val="00B15449"/>
    <w:rsid w:val="00B15563"/>
    <w:rsid w:val="00B3209E"/>
    <w:rsid w:val="00B43D54"/>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1CB3"/>
    <w:rsid w:val="00C2490D"/>
    <w:rsid w:val="00C33079"/>
    <w:rsid w:val="00C34CC3"/>
    <w:rsid w:val="00C359CE"/>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43C2"/>
    <w:rsid w:val="00CC78FA"/>
    <w:rsid w:val="00CD7755"/>
    <w:rsid w:val="00CE0416"/>
    <w:rsid w:val="00CF5CAA"/>
    <w:rsid w:val="00CF696E"/>
    <w:rsid w:val="00D034D5"/>
    <w:rsid w:val="00D05C2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2E6F"/>
    <w:rsid w:val="00D84FD6"/>
    <w:rsid w:val="00D87E00"/>
    <w:rsid w:val="00D90E27"/>
    <w:rsid w:val="00D9134D"/>
    <w:rsid w:val="00D96C25"/>
    <w:rsid w:val="00DA7A03"/>
    <w:rsid w:val="00DB1818"/>
    <w:rsid w:val="00DB507A"/>
    <w:rsid w:val="00DC309B"/>
    <w:rsid w:val="00DC4821"/>
    <w:rsid w:val="00DC4DA2"/>
    <w:rsid w:val="00DD4C17"/>
    <w:rsid w:val="00DD5C85"/>
    <w:rsid w:val="00DD74A5"/>
    <w:rsid w:val="00DD7BF8"/>
    <w:rsid w:val="00DE049A"/>
    <w:rsid w:val="00DE7D3D"/>
    <w:rsid w:val="00DF2959"/>
    <w:rsid w:val="00DF2B1F"/>
    <w:rsid w:val="00DF62CD"/>
    <w:rsid w:val="00E03D79"/>
    <w:rsid w:val="00E04758"/>
    <w:rsid w:val="00E047E0"/>
    <w:rsid w:val="00E10434"/>
    <w:rsid w:val="00E104E6"/>
    <w:rsid w:val="00E1377E"/>
    <w:rsid w:val="00E139A6"/>
    <w:rsid w:val="00E16509"/>
    <w:rsid w:val="00E2316A"/>
    <w:rsid w:val="00E24DFB"/>
    <w:rsid w:val="00E40F4F"/>
    <w:rsid w:val="00E44582"/>
    <w:rsid w:val="00E47C42"/>
    <w:rsid w:val="00E510C9"/>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B51A0"/>
    <w:rsid w:val="00EB6E31"/>
    <w:rsid w:val="00EC21CF"/>
    <w:rsid w:val="00EC4A25"/>
    <w:rsid w:val="00ED13D8"/>
    <w:rsid w:val="00ED63C7"/>
    <w:rsid w:val="00ED7703"/>
    <w:rsid w:val="00EE0F0C"/>
    <w:rsid w:val="00EE1609"/>
    <w:rsid w:val="00EF0AF9"/>
    <w:rsid w:val="00EF5464"/>
    <w:rsid w:val="00EF608C"/>
    <w:rsid w:val="00EF6E3F"/>
    <w:rsid w:val="00F020C1"/>
    <w:rsid w:val="00F025A2"/>
    <w:rsid w:val="00F04712"/>
    <w:rsid w:val="00F048FF"/>
    <w:rsid w:val="00F10994"/>
    <w:rsid w:val="00F13360"/>
    <w:rsid w:val="00F227B8"/>
    <w:rsid w:val="00F22EC7"/>
    <w:rsid w:val="00F325C8"/>
    <w:rsid w:val="00F34E89"/>
    <w:rsid w:val="00F55556"/>
    <w:rsid w:val="00F62E58"/>
    <w:rsid w:val="00F6385E"/>
    <w:rsid w:val="00F63D36"/>
    <w:rsid w:val="00F6524E"/>
    <w:rsid w:val="00F653B8"/>
    <w:rsid w:val="00F66640"/>
    <w:rsid w:val="00F6691B"/>
    <w:rsid w:val="00F70DE9"/>
    <w:rsid w:val="00F71C89"/>
    <w:rsid w:val="00F73647"/>
    <w:rsid w:val="00F84225"/>
    <w:rsid w:val="00F9008D"/>
    <w:rsid w:val="00F9271D"/>
    <w:rsid w:val="00FA1266"/>
    <w:rsid w:val="00FA4C53"/>
    <w:rsid w:val="00FA76AC"/>
    <w:rsid w:val="00FA796A"/>
    <w:rsid w:val="00FA7BD4"/>
    <w:rsid w:val="00FB1DE7"/>
    <w:rsid w:val="00FC1192"/>
    <w:rsid w:val="00FC512D"/>
    <w:rsid w:val="00FC666A"/>
    <w:rsid w:val="00FD049F"/>
    <w:rsid w:val="00FD05EC"/>
    <w:rsid w:val="00FD5A10"/>
    <w:rsid w:val="00FE0FC5"/>
    <w:rsid w:val="00FE35AF"/>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6984">
      <w:bodyDiv w:val="1"/>
      <w:marLeft w:val="0"/>
      <w:marRight w:val="0"/>
      <w:marTop w:val="0"/>
      <w:marBottom w:val="0"/>
      <w:divBdr>
        <w:top w:val="none" w:sz="0" w:space="0" w:color="auto"/>
        <w:left w:val="none" w:sz="0" w:space="0" w:color="auto"/>
        <w:bottom w:val="none" w:sz="0" w:space="0" w:color="auto"/>
        <w:right w:val="none" w:sz="0" w:space="0" w:color="auto"/>
      </w:divBdr>
    </w:div>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7185119">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190075696">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18792809">
      <w:bodyDiv w:val="1"/>
      <w:marLeft w:val="0"/>
      <w:marRight w:val="0"/>
      <w:marTop w:val="0"/>
      <w:marBottom w:val="0"/>
      <w:divBdr>
        <w:top w:val="none" w:sz="0" w:space="0" w:color="auto"/>
        <w:left w:val="none" w:sz="0" w:space="0" w:color="auto"/>
        <w:bottom w:val="none" w:sz="0" w:space="0" w:color="auto"/>
        <w:right w:val="none" w:sz="0" w:space="0" w:color="auto"/>
      </w:divBdr>
    </w:div>
    <w:div w:id="425225090">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593781780">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18211309">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53112121">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3833642">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895166983">
      <w:bodyDiv w:val="1"/>
      <w:marLeft w:val="0"/>
      <w:marRight w:val="0"/>
      <w:marTop w:val="0"/>
      <w:marBottom w:val="0"/>
      <w:divBdr>
        <w:top w:val="none" w:sz="0" w:space="0" w:color="auto"/>
        <w:left w:val="none" w:sz="0" w:space="0" w:color="auto"/>
        <w:bottom w:val="none" w:sz="0" w:space="0" w:color="auto"/>
        <w:right w:val="none" w:sz="0" w:space="0" w:color="auto"/>
      </w:divBdr>
    </w:div>
    <w:div w:id="930774766">
      <w:bodyDiv w:val="1"/>
      <w:marLeft w:val="0"/>
      <w:marRight w:val="0"/>
      <w:marTop w:val="0"/>
      <w:marBottom w:val="0"/>
      <w:divBdr>
        <w:top w:val="none" w:sz="0" w:space="0" w:color="auto"/>
        <w:left w:val="none" w:sz="0" w:space="0" w:color="auto"/>
        <w:bottom w:val="none" w:sz="0" w:space="0" w:color="auto"/>
        <w:right w:val="none" w:sz="0" w:space="0" w:color="auto"/>
      </w:divBdr>
    </w:div>
    <w:div w:id="946960652">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58954947">
      <w:bodyDiv w:val="1"/>
      <w:marLeft w:val="0"/>
      <w:marRight w:val="0"/>
      <w:marTop w:val="0"/>
      <w:marBottom w:val="0"/>
      <w:divBdr>
        <w:top w:val="none" w:sz="0" w:space="0" w:color="auto"/>
        <w:left w:val="none" w:sz="0" w:space="0" w:color="auto"/>
        <w:bottom w:val="none" w:sz="0" w:space="0" w:color="auto"/>
        <w:right w:val="none" w:sz="0" w:space="0" w:color="auto"/>
      </w:divBdr>
    </w:div>
    <w:div w:id="996959025">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3403320">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56314408">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67595152">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17207201">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285649567">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507403139">
      <w:bodyDiv w:val="1"/>
      <w:marLeft w:val="0"/>
      <w:marRight w:val="0"/>
      <w:marTop w:val="0"/>
      <w:marBottom w:val="0"/>
      <w:divBdr>
        <w:top w:val="none" w:sz="0" w:space="0" w:color="auto"/>
        <w:left w:val="none" w:sz="0" w:space="0" w:color="auto"/>
        <w:bottom w:val="none" w:sz="0" w:space="0" w:color="auto"/>
        <w:right w:val="none" w:sz="0" w:space="0" w:color="auto"/>
      </w:divBdr>
    </w:div>
    <w:div w:id="1557280096">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52520936">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803687727">
      <w:bodyDiv w:val="1"/>
      <w:marLeft w:val="0"/>
      <w:marRight w:val="0"/>
      <w:marTop w:val="0"/>
      <w:marBottom w:val="0"/>
      <w:divBdr>
        <w:top w:val="none" w:sz="0" w:space="0" w:color="auto"/>
        <w:left w:val="none" w:sz="0" w:space="0" w:color="auto"/>
        <w:bottom w:val="none" w:sz="0" w:space="0" w:color="auto"/>
        <w:right w:val="none" w:sz="0" w:space="0" w:color="auto"/>
      </w:divBdr>
    </w:div>
    <w:div w:id="1834907550">
      <w:bodyDiv w:val="1"/>
      <w:marLeft w:val="0"/>
      <w:marRight w:val="0"/>
      <w:marTop w:val="0"/>
      <w:marBottom w:val="0"/>
      <w:divBdr>
        <w:top w:val="none" w:sz="0" w:space="0" w:color="auto"/>
        <w:left w:val="none" w:sz="0" w:space="0" w:color="auto"/>
        <w:bottom w:val="none" w:sz="0" w:space="0" w:color="auto"/>
        <w:right w:val="none" w:sz="0" w:space="0" w:color="auto"/>
      </w:divBdr>
    </w:div>
    <w:div w:id="1851945825">
      <w:bodyDiv w:val="1"/>
      <w:marLeft w:val="0"/>
      <w:marRight w:val="0"/>
      <w:marTop w:val="0"/>
      <w:marBottom w:val="0"/>
      <w:divBdr>
        <w:top w:val="none" w:sz="0" w:space="0" w:color="auto"/>
        <w:left w:val="none" w:sz="0" w:space="0" w:color="auto"/>
        <w:bottom w:val="none" w:sz="0" w:space="0" w:color="auto"/>
        <w:right w:val="none" w:sz="0" w:space="0" w:color="auto"/>
      </w:divBdr>
    </w:div>
    <w:div w:id="1897546170">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22774595">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0117139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9" Type="http://schemas.openxmlformats.org/officeDocument/2006/relationships/hyperlink" Target="https://portal.3gpp.org/ngppapp/CreateTdoc.aspx?mode=view&amp;contributionUid=CP-251163" TargetMode="External"/><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yperlink" Target="https://portal.3gpp.org/ngppapp/CreateTdoc.aspx?mode=view&amp;contributionUid=CP-251157" TargetMode="External"/><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1.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hyperlink" Target="https://portal.3gpp.org/ngppapp/CreateTdoc.aspx?mode=view&amp;contributionUid=CP-251163"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41" Type="http://schemas.openxmlformats.org/officeDocument/2006/relationships/hyperlink" Target="https://portal.3gpp.org/ngppapp/CreateTdoc.aspx?mode=view&amp;contributionUid=CP-251204"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hyperlink" Target="https://portal.3gpp.org/ngppapp/CreateTdoc.aspx?mode=view&amp;contributionUid=CP-251163" TargetMode="External"/><Relationship Id="rId40" Type="http://schemas.openxmlformats.org/officeDocument/2006/relationships/hyperlink" Target="https://portal.3gpp.org/ngppapp/CreateTdoc.aspx?mode=view&amp;contributionUid=CP-251163"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hyperlink" Target="https://portal.3gpp.org/ngppapp/CreateTdoc.aspx?mode=view&amp;contributionUid=CP-251157" TargetMode="Externa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hyperlink" Target="https://portal.3gpp.org/ngppapp/CreateTdoc.aspx?mode=view&amp;contributionUid=CP-251157" TargetMode="External"/><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26</Pages>
  <Words>319111</Words>
  <Characters>1818939</Characters>
  <Application>Microsoft Office Word</Application>
  <DocSecurity>0</DocSecurity>
  <Lines>15157</Lines>
  <Paragraphs>4267</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2133783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24.545_CR0149R2_(Rel-18)_eSEAL</cp:lastModifiedBy>
  <cp:revision>4</cp:revision>
  <cp:lastPrinted>2019-02-25T14:05:00Z</cp:lastPrinted>
  <dcterms:created xsi:type="dcterms:W3CDTF">2025-06-26T13:55:00Z</dcterms:created>
  <dcterms:modified xsi:type="dcterms:W3CDTF">2025-07-02T15:59:00Z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