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285C5DF7"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9841D8">
              <w:rPr>
                <w:lang w:val="sv-SE"/>
              </w:rPr>
              <w:t>1</w:t>
            </w:r>
            <w:r w:rsidR="00926F19">
              <w:rPr>
                <w:lang w:val="sv-SE"/>
              </w:rPr>
              <w:t>8</w:t>
            </w:r>
            <w:r w:rsidR="003817A2" w:rsidRPr="00434494">
              <w:rPr>
                <w:lang w:val="sv-SE"/>
              </w:rPr>
              <w:t>.</w:t>
            </w:r>
            <w:r w:rsidR="009841D8">
              <w:rPr>
                <w:lang w:val="sv-SE"/>
              </w:rPr>
              <w:t>0</w:t>
            </w:r>
            <w:r w:rsidRPr="00434494">
              <w:rPr>
                <w:lang w:val="sv-SE"/>
              </w:rPr>
              <w:t>.</w:t>
            </w:r>
            <w:bookmarkEnd w:id="3"/>
            <w:r w:rsidR="00926F19">
              <w:rPr>
                <w:lang w:val="sv-SE"/>
              </w:rPr>
              <w:t>0</w:t>
            </w:r>
            <w:r w:rsidR="00A8260F" w:rsidRPr="00434494">
              <w:rPr>
                <w:lang w:val="sv-SE"/>
              </w:rPr>
              <w:t xml:space="preserve"> </w:t>
            </w:r>
            <w:r w:rsidRPr="00434494">
              <w:rPr>
                <w:sz w:val="32"/>
                <w:lang w:val="sv-SE"/>
              </w:rPr>
              <w:t>(</w:t>
            </w:r>
            <w:bookmarkStart w:id="4" w:name="issueDate"/>
            <w:r w:rsidR="00882D8F" w:rsidRPr="00434494">
              <w:rPr>
                <w:sz w:val="32"/>
                <w:lang w:val="sv-SE"/>
              </w:rPr>
              <w:t>202</w:t>
            </w:r>
            <w:r w:rsidR="00882D8F">
              <w:rPr>
                <w:sz w:val="32"/>
                <w:lang w:val="sv-SE"/>
              </w:rPr>
              <w:t>3</w:t>
            </w:r>
            <w:r w:rsidRPr="00434494">
              <w:rPr>
                <w:sz w:val="32"/>
                <w:lang w:val="sv-SE"/>
              </w:rPr>
              <w:t>-</w:t>
            </w:r>
            <w:bookmarkEnd w:id="4"/>
            <w:r w:rsidR="00882D8F">
              <w:rPr>
                <w:sz w:val="32"/>
                <w:lang w:val="sv-SE"/>
              </w:rPr>
              <w:t>0</w:t>
            </w:r>
            <w:r w:rsidR="00CD0F9E">
              <w:rPr>
                <w:sz w:val="32"/>
                <w:lang w:val="sv-SE"/>
              </w:rPr>
              <w:t>3</w:t>
            </w:r>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5" w:name="spectype2"/>
            <w:r w:rsidR="00D57972" w:rsidRPr="003817A2">
              <w:t>Report</w:t>
            </w:r>
            <w:bookmarkEnd w:id="5"/>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7" w:name="_Hlk74652514"/>
            <w:r w:rsidRPr="003817A2">
              <w:t>Study on Efficient utilization of licensed spectrum that is not aligned with existing NR channel bandwidths</w:t>
            </w:r>
            <w:bookmarkEnd w:id="6"/>
          </w:p>
          <w:bookmarkEnd w:id="7"/>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608F71F1" w14:textId="77777777" w:rsidTr="00B422E7">
        <w:trPr>
          <w:trHeight w:hRule="exact" w:val="1531"/>
        </w:trPr>
        <w:tc>
          <w:tcPr>
            <w:tcW w:w="4883" w:type="dxa"/>
            <w:shd w:val="clear" w:color="auto" w:fill="auto"/>
          </w:tcPr>
          <w:p w14:paraId="19C870EB" w14:textId="5BB8CDB0" w:rsidR="00D57972" w:rsidRDefault="00B0403C">
            <w:r>
              <w:object w:dxaOrig="2026" w:dyaOrig="1251" w14:anchorId="53E03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12" o:title=""/>
                </v:shape>
                <o:OLEObject Type="Embed" ProgID="Word.Picture.8" ShapeID="_x0000_i1025" DrawAspect="Content" ObjectID="_1742236811" r:id="rId13"/>
              </w:object>
            </w:r>
          </w:p>
        </w:tc>
        <w:tc>
          <w:tcPr>
            <w:tcW w:w="5540" w:type="dxa"/>
            <w:shd w:val="clear" w:color="auto" w:fill="auto"/>
          </w:tcPr>
          <w:p w14:paraId="39A09561" w14:textId="77777777" w:rsidR="00D57972" w:rsidRDefault="00E07DCD" w:rsidP="00133525">
            <w:pPr>
              <w:jc w:val="right"/>
            </w:pPr>
            <w:bookmarkStart w:id="9"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1"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2CED1C4E" w:rsidR="00E16509" w:rsidRPr="00133525" w:rsidRDefault="00E16509" w:rsidP="00133525">
            <w:pPr>
              <w:pStyle w:val="FP"/>
              <w:jc w:val="center"/>
              <w:rPr>
                <w:noProof/>
                <w:sz w:val="18"/>
              </w:rPr>
            </w:pPr>
            <w:r w:rsidRPr="00133525">
              <w:rPr>
                <w:noProof/>
                <w:sz w:val="18"/>
              </w:rPr>
              <w:t xml:space="preserve">© </w:t>
            </w:r>
            <w:bookmarkStart w:id="14" w:name="copyrightDate"/>
            <w:r w:rsidRPr="006E5549">
              <w:rPr>
                <w:noProof/>
                <w:sz w:val="18"/>
              </w:rPr>
              <w:t>20</w:t>
            </w:r>
            <w:bookmarkEnd w:id="14"/>
            <w:r w:rsidR="006E5549">
              <w:rPr>
                <w:noProof/>
                <w:sz w:val="18"/>
              </w:rPr>
              <w:t>2</w:t>
            </w:r>
            <w:r w:rsidR="005D3504">
              <w:rPr>
                <w:noProof/>
                <w:sz w:val="18"/>
              </w:rPr>
              <w:t>3</w:t>
            </w:r>
            <w:r w:rsidRPr="00133525">
              <w:rPr>
                <w:noProof/>
                <w:sz w:val="18"/>
              </w:rPr>
              <w:t>, 3GPP Organizational Partners (ARIB, ATIS, CCSA, ETSI, TSDSI, TTA, TTC).</w:t>
            </w:r>
            <w:bookmarkStart w:id="15" w:name="copyrightaddon"/>
            <w:bookmarkEnd w:id="15"/>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8A36D45" w14:textId="77777777" w:rsidR="00E16509" w:rsidRDefault="00E16509" w:rsidP="00133525"/>
        </w:tc>
      </w:tr>
      <w:bookmarkEnd w:id="11"/>
    </w:tbl>
    <w:p w14:paraId="21E2705E" w14:textId="77777777" w:rsidR="00080512" w:rsidRPr="004D3578" w:rsidRDefault="00080512">
      <w:pPr>
        <w:pStyle w:val="TT"/>
      </w:pPr>
      <w:r w:rsidRPr="004D3578">
        <w:br w:type="page"/>
      </w:r>
      <w:bookmarkStart w:id="16" w:name="tableOfContents"/>
      <w:bookmarkEnd w:id="16"/>
      <w:r w:rsidRPr="004D3578">
        <w:lastRenderedPageBreak/>
        <w:t>Contents</w:t>
      </w:r>
    </w:p>
    <w:p w14:paraId="71C75DE4" w14:textId="7B1FE6A8" w:rsidR="002415F3" w:rsidRDefault="002415F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_Toc131624041 \h </w:instrText>
      </w:r>
      <w:r>
        <w:fldChar w:fldCharType="separate"/>
      </w:r>
      <w:r>
        <w:t>5</w:t>
      </w:r>
      <w:r>
        <w:fldChar w:fldCharType="end"/>
      </w:r>
    </w:p>
    <w:p w14:paraId="0869E20D" w14:textId="4AFB2149" w:rsidR="002415F3" w:rsidRDefault="002415F3">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_Toc131624042 \h </w:instrText>
      </w:r>
      <w:r>
        <w:fldChar w:fldCharType="separate"/>
      </w:r>
      <w:r>
        <w:t>6</w:t>
      </w:r>
      <w:r>
        <w:fldChar w:fldCharType="end"/>
      </w:r>
    </w:p>
    <w:p w14:paraId="6111C7B1" w14:textId="0124870E" w:rsidR="002415F3" w:rsidRDefault="002415F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_Toc131624043 \h </w:instrText>
      </w:r>
      <w:r>
        <w:fldChar w:fldCharType="separate"/>
      </w:r>
      <w:r>
        <w:t>7</w:t>
      </w:r>
      <w:r>
        <w:fldChar w:fldCharType="end"/>
      </w:r>
    </w:p>
    <w:p w14:paraId="0226A945" w14:textId="722CE631" w:rsidR="002415F3" w:rsidRDefault="002415F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_Toc131624044 \h </w:instrText>
      </w:r>
      <w:r>
        <w:fldChar w:fldCharType="separate"/>
      </w:r>
      <w:r>
        <w:t>7</w:t>
      </w:r>
      <w:r>
        <w:fldChar w:fldCharType="end"/>
      </w:r>
    </w:p>
    <w:p w14:paraId="203878FC" w14:textId="43C25D2C" w:rsidR="002415F3" w:rsidRDefault="002415F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_Toc131624045 \h </w:instrText>
      </w:r>
      <w:r>
        <w:fldChar w:fldCharType="separate"/>
      </w:r>
      <w:r>
        <w:t>7</w:t>
      </w:r>
      <w:r>
        <w:fldChar w:fldCharType="end"/>
      </w:r>
    </w:p>
    <w:p w14:paraId="318628E0" w14:textId="0F929D16" w:rsidR="002415F3" w:rsidRDefault="002415F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_Toc131624046 \h </w:instrText>
      </w:r>
      <w:r>
        <w:fldChar w:fldCharType="separate"/>
      </w:r>
      <w:r>
        <w:t>7</w:t>
      </w:r>
      <w:r>
        <w:fldChar w:fldCharType="end"/>
      </w:r>
    </w:p>
    <w:p w14:paraId="02DAF53E" w14:textId="5FDA0798" w:rsidR="002415F3" w:rsidRDefault="002415F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_Toc131624047 \h </w:instrText>
      </w:r>
      <w:r>
        <w:fldChar w:fldCharType="separate"/>
      </w:r>
      <w:r>
        <w:t>8</w:t>
      </w:r>
      <w:r>
        <w:fldChar w:fldCharType="end"/>
      </w:r>
    </w:p>
    <w:p w14:paraId="24FEF32A" w14:textId="7747B2FE" w:rsidR="002415F3" w:rsidRDefault="002415F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_Toc131624048 \h </w:instrText>
      </w:r>
      <w:r>
        <w:fldChar w:fldCharType="separate"/>
      </w:r>
      <w:r>
        <w:t>8</w:t>
      </w:r>
      <w:r>
        <w:fldChar w:fldCharType="end"/>
      </w:r>
    </w:p>
    <w:p w14:paraId="63C3491B" w14:textId="46371412" w:rsidR="002415F3" w:rsidRDefault="002415F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Background</w:t>
      </w:r>
      <w:r>
        <w:tab/>
      </w:r>
      <w:r>
        <w:fldChar w:fldCharType="begin"/>
      </w:r>
      <w:r>
        <w:instrText xml:space="preserve"> PAGEREF _Toc131624049 \h </w:instrText>
      </w:r>
      <w:r>
        <w:fldChar w:fldCharType="separate"/>
      </w:r>
      <w:r>
        <w:t>8</w:t>
      </w:r>
      <w:r>
        <w:fldChar w:fldCharType="end"/>
      </w:r>
    </w:p>
    <w:p w14:paraId="55D88027" w14:textId="2928072A" w:rsidR="002415F3" w:rsidRDefault="002415F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Objectives</w:t>
      </w:r>
      <w:r>
        <w:tab/>
      </w:r>
      <w:r>
        <w:fldChar w:fldCharType="begin"/>
      </w:r>
      <w:r>
        <w:instrText xml:space="preserve"> PAGEREF _Toc131624050 \h </w:instrText>
      </w:r>
      <w:r>
        <w:fldChar w:fldCharType="separate"/>
      </w:r>
      <w:r>
        <w:t>8</w:t>
      </w:r>
      <w:r>
        <w:fldChar w:fldCharType="end"/>
      </w:r>
    </w:p>
    <w:p w14:paraId="6DB92EDC" w14:textId="45010FF9" w:rsidR="002415F3" w:rsidRDefault="002415F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w:t>
      </w:r>
      <w:r>
        <w:tab/>
      </w:r>
      <w:r>
        <w:fldChar w:fldCharType="begin"/>
      </w:r>
      <w:r>
        <w:instrText xml:space="preserve"> PAGEREF _Toc131624051 \h </w:instrText>
      </w:r>
      <w:r>
        <w:fldChar w:fldCharType="separate"/>
      </w:r>
      <w:r>
        <w:t>9</w:t>
      </w:r>
      <w:r>
        <w:fldChar w:fldCharType="end"/>
      </w:r>
    </w:p>
    <w:p w14:paraId="74478DD4" w14:textId="308200D7" w:rsidR="002415F3" w:rsidRDefault="002415F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_Toc131624052 \h </w:instrText>
      </w:r>
      <w:r>
        <w:fldChar w:fldCharType="separate"/>
      </w:r>
      <w:r>
        <w:t>9</w:t>
      </w:r>
      <w:r>
        <w:fldChar w:fldCharType="end"/>
      </w:r>
    </w:p>
    <w:p w14:paraId="7818EB08" w14:textId="47DB2D51" w:rsidR="002415F3" w:rsidRDefault="002415F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Result, Analysis outcome</w:t>
      </w:r>
      <w:r>
        <w:tab/>
      </w:r>
      <w:r>
        <w:fldChar w:fldCharType="begin"/>
      </w:r>
      <w:r>
        <w:instrText xml:space="preserve"> PAGEREF _Toc131624053 \h </w:instrText>
      </w:r>
      <w:r>
        <w:fldChar w:fldCharType="separate"/>
      </w:r>
      <w:r>
        <w:t>10</w:t>
      </w:r>
      <w:r>
        <w:fldChar w:fldCharType="end"/>
      </w:r>
    </w:p>
    <w:p w14:paraId="6EFD9D32" w14:textId="65478467" w:rsidR="002415F3" w:rsidRDefault="002415F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Study of larger Channel BW than licensed BW</w:t>
      </w:r>
      <w:r>
        <w:tab/>
      </w:r>
      <w:r>
        <w:fldChar w:fldCharType="begin"/>
      </w:r>
      <w:r>
        <w:instrText xml:space="preserve"> PAGEREF _Toc131624054 \h </w:instrText>
      </w:r>
      <w:r>
        <w:fldChar w:fldCharType="separate"/>
      </w:r>
      <w:r>
        <w:t>10</w:t>
      </w:r>
      <w:r>
        <w:fldChar w:fldCharType="end"/>
      </w:r>
    </w:p>
    <w:p w14:paraId="12847AC8" w14:textId="5B030726" w:rsidR="002415F3" w:rsidRDefault="002415F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General Aspects</w:t>
      </w:r>
      <w:r>
        <w:tab/>
      </w:r>
      <w:r>
        <w:fldChar w:fldCharType="begin"/>
      </w:r>
      <w:r>
        <w:instrText xml:space="preserve"> PAGEREF _Toc131624055 \h </w:instrText>
      </w:r>
      <w:r>
        <w:fldChar w:fldCharType="separate"/>
      </w:r>
      <w:r>
        <w:t>10</w:t>
      </w:r>
      <w:r>
        <w:fldChar w:fldCharType="end"/>
      </w:r>
    </w:p>
    <w:p w14:paraId="7F67089E" w14:textId="5C129775" w:rsidR="002415F3" w:rsidRDefault="002415F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Signalling and configuration aspects</w:t>
      </w:r>
      <w:r>
        <w:tab/>
      </w:r>
      <w:r>
        <w:fldChar w:fldCharType="begin"/>
      </w:r>
      <w:r>
        <w:instrText xml:space="preserve"> PAGEREF _Toc131624056 \h </w:instrText>
      </w:r>
      <w:r>
        <w:fldChar w:fldCharType="separate"/>
      </w:r>
      <w:r>
        <w:t>11</w:t>
      </w:r>
      <w:r>
        <w:fldChar w:fldCharType="end"/>
      </w:r>
    </w:p>
    <w:p w14:paraId="2EC29DEB" w14:textId="6E66CC12" w:rsidR="002415F3" w:rsidRDefault="002415F3">
      <w:pPr>
        <w:pStyle w:val="TOC4"/>
        <w:rPr>
          <w:rFonts w:asciiTheme="minorHAnsi" w:eastAsiaTheme="minorEastAsia" w:hAnsiTheme="minorHAnsi" w:cstheme="minorBidi"/>
          <w:sz w:val="22"/>
          <w:szCs w:val="22"/>
          <w:lang w:eastAsia="en-GB"/>
        </w:rPr>
      </w:pPr>
      <w:r w:rsidRPr="00E138E3">
        <w:rPr>
          <w:lang w:val="en-US"/>
        </w:rPr>
        <w:t>6.1.2.1</w:t>
      </w:r>
      <w:r>
        <w:rPr>
          <w:rFonts w:asciiTheme="minorHAnsi" w:eastAsiaTheme="minorEastAsia" w:hAnsiTheme="minorHAnsi" w:cstheme="minorBidi"/>
          <w:sz w:val="22"/>
          <w:szCs w:val="22"/>
          <w:lang w:eastAsia="en-GB"/>
        </w:rPr>
        <w:tab/>
      </w:r>
      <w:r w:rsidRPr="00E138E3">
        <w:rPr>
          <w:lang w:val="en-US"/>
        </w:rPr>
        <w:t>Method using a larger channel bandwidth is broadcast in SIB1</w:t>
      </w:r>
      <w:r>
        <w:tab/>
      </w:r>
      <w:r>
        <w:fldChar w:fldCharType="begin"/>
      </w:r>
      <w:r>
        <w:instrText xml:space="preserve"> PAGEREF _Toc131624057 \h </w:instrText>
      </w:r>
      <w:r>
        <w:fldChar w:fldCharType="separate"/>
      </w:r>
      <w:r>
        <w:t>11</w:t>
      </w:r>
      <w:r>
        <w:fldChar w:fldCharType="end"/>
      </w:r>
    </w:p>
    <w:p w14:paraId="7B311869" w14:textId="22124281" w:rsidR="002415F3" w:rsidRDefault="002415F3">
      <w:pPr>
        <w:pStyle w:val="TOC5"/>
        <w:rPr>
          <w:rFonts w:asciiTheme="minorHAnsi" w:eastAsiaTheme="minorEastAsia" w:hAnsiTheme="minorHAnsi" w:cstheme="minorBidi"/>
          <w:sz w:val="22"/>
          <w:szCs w:val="22"/>
          <w:lang w:eastAsia="en-GB"/>
        </w:rPr>
      </w:pPr>
      <w:r w:rsidRPr="00E138E3">
        <w:rPr>
          <w:lang w:val="en-US"/>
        </w:rPr>
        <w:t>6.1.2.1.1</w:t>
      </w:r>
      <w:r>
        <w:rPr>
          <w:rFonts w:asciiTheme="minorHAnsi" w:eastAsiaTheme="minorEastAsia" w:hAnsiTheme="minorHAnsi" w:cstheme="minorBidi"/>
          <w:sz w:val="22"/>
          <w:szCs w:val="22"/>
          <w:lang w:eastAsia="en-GB"/>
        </w:rPr>
        <w:tab/>
      </w:r>
      <w:r w:rsidRPr="00E138E3">
        <w:rPr>
          <w:lang w:val="en-US"/>
        </w:rPr>
        <w:t>General</w:t>
      </w:r>
      <w:r>
        <w:tab/>
      </w:r>
      <w:r>
        <w:fldChar w:fldCharType="begin"/>
      </w:r>
      <w:r>
        <w:instrText xml:space="preserve"> PAGEREF _Toc131624058 \h </w:instrText>
      </w:r>
      <w:r>
        <w:fldChar w:fldCharType="separate"/>
      </w:r>
      <w:r>
        <w:t>11</w:t>
      </w:r>
      <w:r>
        <w:fldChar w:fldCharType="end"/>
      </w:r>
    </w:p>
    <w:p w14:paraId="25825E65" w14:textId="0DCB677C" w:rsidR="002415F3" w:rsidRDefault="002415F3">
      <w:pPr>
        <w:pStyle w:val="TOC5"/>
        <w:rPr>
          <w:rFonts w:asciiTheme="minorHAnsi" w:eastAsiaTheme="minorEastAsia" w:hAnsiTheme="minorHAnsi" w:cstheme="minorBidi"/>
          <w:sz w:val="22"/>
          <w:szCs w:val="22"/>
          <w:lang w:eastAsia="en-GB"/>
        </w:rPr>
      </w:pPr>
      <w:r w:rsidRPr="00E138E3">
        <w:rPr>
          <w:lang w:val="en-US"/>
        </w:rPr>
        <w:t>6.1.2.1.2</w:t>
      </w:r>
      <w:r>
        <w:rPr>
          <w:rFonts w:asciiTheme="minorHAnsi" w:eastAsiaTheme="minorEastAsia" w:hAnsiTheme="minorHAnsi" w:cstheme="minorBidi"/>
          <w:sz w:val="22"/>
          <w:szCs w:val="22"/>
          <w:lang w:eastAsia="en-GB"/>
        </w:rPr>
        <w:tab/>
      </w:r>
      <w:r w:rsidRPr="00E138E3">
        <w:rPr>
          <w:lang w:val="en-US"/>
        </w:rPr>
        <w:t>FDD</w:t>
      </w:r>
      <w:r>
        <w:tab/>
      </w:r>
      <w:r>
        <w:fldChar w:fldCharType="begin"/>
      </w:r>
      <w:r>
        <w:instrText xml:space="preserve"> PAGEREF _Toc131624059 \h </w:instrText>
      </w:r>
      <w:r>
        <w:fldChar w:fldCharType="separate"/>
      </w:r>
      <w:r>
        <w:t>12</w:t>
      </w:r>
      <w:r>
        <w:fldChar w:fldCharType="end"/>
      </w:r>
    </w:p>
    <w:p w14:paraId="156C120D" w14:textId="5EDB4086" w:rsidR="002415F3" w:rsidRDefault="002415F3">
      <w:pPr>
        <w:pStyle w:val="TOC5"/>
        <w:rPr>
          <w:rFonts w:asciiTheme="minorHAnsi" w:eastAsiaTheme="minorEastAsia" w:hAnsiTheme="minorHAnsi" w:cstheme="minorBidi"/>
          <w:sz w:val="22"/>
          <w:szCs w:val="22"/>
          <w:lang w:eastAsia="en-GB"/>
        </w:rPr>
      </w:pPr>
      <w:r w:rsidRPr="00E138E3">
        <w:rPr>
          <w:lang w:val="en-US"/>
        </w:rPr>
        <w:t>6.1.2.1.3</w:t>
      </w:r>
      <w:r>
        <w:rPr>
          <w:rFonts w:asciiTheme="minorHAnsi" w:eastAsiaTheme="minorEastAsia" w:hAnsiTheme="minorHAnsi" w:cstheme="minorBidi"/>
          <w:sz w:val="22"/>
          <w:szCs w:val="22"/>
          <w:lang w:eastAsia="en-GB"/>
        </w:rPr>
        <w:tab/>
      </w:r>
      <w:r w:rsidRPr="00E138E3">
        <w:rPr>
          <w:lang w:val="en-US"/>
        </w:rPr>
        <w:t>TDD</w:t>
      </w:r>
      <w:r>
        <w:tab/>
      </w:r>
      <w:r>
        <w:fldChar w:fldCharType="begin"/>
      </w:r>
      <w:r>
        <w:instrText xml:space="preserve"> PAGEREF _Toc131624060 \h </w:instrText>
      </w:r>
      <w:r>
        <w:fldChar w:fldCharType="separate"/>
      </w:r>
      <w:r>
        <w:t>14</w:t>
      </w:r>
      <w:r>
        <w:fldChar w:fldCharType="end"/>
      </w:r>
    </w:p>
    <w:p w14:paraId="6DFD2987" w14:textId="4973A856" w:rsidR="002415F3" w:rsidRDefault="002415F3">
      <w:pPr>
        <w:pStyle w:val="TOC4"/>
        <w:rPr>
          <w:rFonts w:asciiTheme="minorHAnsi" w:eastAsiaTheme="minorEastAsia" w:hAnsiTheme="minorHAnsi" w:cstheme="minorBidi"/>
          <w:sz w:val="22"/>
          <w:szCs w:val="22"/>
          <w:lang w:eastAsia="en-GB"/>
        </w:rPr>
      </w:pPr>
      <w:r w:rsidRPr="00E138E3">
        <w:rPr>
          <w:lang w:val="en-US"/>
        </w:rPr>
        <w:t>6.1.2.2</w:t>
      </w:r>
      <w:r>
        <w:rPr>
          <w:rFonts w:asciiTheme="minorHAnsi" w:eastAsiaTheme="minorEastAsia" w:hAnsiTheme="minorHAnsi" w:cstheme="minorBidi"/>
          <w:sz w:val="22"/>
          <w:szCs w:val="22"/>
          <w:lang w:eastAsia="en-GB"/>
        </w:rPr>
        <w:tab/>
      </w:r>
      <w:r w:rsidRPr="00E138E3">
        <w:rPr>
          <w:lang w:val="en-US"/>
        </w:rPr>
        <w:t>Method using Next smaller channel bandwidth is broadcast in SIB1</w:t>
      </w:r>
      <w:r>
        <w:tab/>
      </w:r>
      <w:r>
        <w:fldChar w:fldCharType="begin"/>
      </w:r>
      <w:r>
        <w:instrText xml:space="preserve"> PAGEREF _Toc131624061 \h </w:instrText>
      </w:r>
      <w:r>
        <w:fldChar w:fldCharType="separate"/>
      </w:r>
      <w:r>
        <w:t>15</w:t>
      </w:r>
      <w:r>
        <w:fldChar w:fldCharType="end"/>
      </w:r>
    </w:p>
    <w:p w14:paraId="242F11B6" w14:textId="6D6A4483" w:rsidR="002415F3" w:rsidRDefault="002415F3">
      <w:pPr>
        <w:pStyle w:val="TOC4"/>
        <w:rPr>
          <w:rFonts w:asciiTheme="minorHAnsi" w:eastAsiaTheme="minorEastAsia" w:hAnsiTheme="minorHAnsi" w:cstheme="minorBidi"/>
          <w:sz w:val="22"/>
          <w:szCs w:val="22"/>
          <w:lang w:eastAsia="en-GB"/>
        </w:rPr>
      </w:pPr>
      <w:r w:rsidRPr="00E138E3">
        <w:rPr>
          <w:lang w:val="en-US" w:eastAsia="en-GB"/>
        </w:rPr>
        <w:t>6.1.2.3</w:t>
      </w:r>
      <w:r>
        <w:rPr>
          <w:rFonts w:asciiTheme="minorHAnsi" w:eastAsiaTheme="minorEastAsia" w:hAnsiTheme="minorHAnsi" w:cstheme="minorBidi"/>
          <w:sz w:val="22"/>
          <w:szCs w:val="22"/>
          <w:lang w:eastAsia="en-GB"/>
        </w:rPr>
        <w:tab/>
      </w:r>
      <w:r w:rsidRPr="00E138E3">
        <w:rPr>
          <w:lang w:val="en-US" w:eastAsia="en-GB"/>
        </w:rPr>
        <w:t>Further Signalling and configuration aspects: Band Edge</w:t>
      </w:r>
      <w:r>
        <w:tab/>
      </w:r>
      <w:r>
        <w:fldChar w:fldCharType="begin"/>
      </w:r>
      <w:r>
        <w:instrText xml:space="preserve"> PAGEREF _Toc131624062 \h </w:instrText>
      </w:r>
      <w:r>
        <w:fldChar w:fldCharType="separate"/>
      </w:r>
      <w:r>
        <w:t>16</w:t>
      </w:r>
      <w:r>
        <w:fldChar w:fldCharType="end"/>
      </w:r>
    </w:p>
    <w:p w14:paraId="3CC73BB9" w14:textId="414BEF9B" w:rsidR="002415F3" w:rsidRDefault="002415F3">
      <w:pPr>
        <w:pStyle w:val="TOC4"/>
        <w:rPr>
          <w:rFonts w:asciiTheme="minorHAnsi" w:eastAsiaTheme="minorEastAsia" w:hAnsiTheme="minorHAnsi" w:cstheme="minorBidi"/>
          <w:sz w:val="22"/>
          <w:szCs w:val="22"/>
          <w:lang w:eastAsia="en-GB"/>
        </w:rPr>
      </w:pPr>
      <w:r w:rsidRPr="00E138E3">
        <w:rPr>
          <w:lang w:val="en-US" w:eastAsia="ja-JP"/>
        </w:rPr>
        <w:t>6.1.2.4</w:t>
      </w:r>
      <w:r>
        <w:rPr>
          <w:rFonts w:asciiTheme="minorHAnsi" w:eastAsiaTheme="minorEastAsia" w:hAnsiTheme="minorHAnsi" w:cstheme="minorBidi"/>
          <w:sz w:val="22"/>
          <w:szCs w:val="22"/>
          <w:lang w:eastAsia="en-GB"/>
        </w:rPr>
        <w:tab/>
      </w:r>
      <w:r w:rsidRPr="00E138E3">
        <w:rPr>
          <w:lang w:val="en-US" w:eastAsia="ja-JP"/>
        </w:rPr>
        <w:t>Configuring a UE with a Channel not Fully Contained within the Operating Band</w:t>
      </w:r>
      <w:r>
        <w:tab/>
      </w:r>
      <w:r>
        <w:fldChar w:fldCharType="begin"/>
      </w:r>
      <w:r>
        <w:instrText xml:space="preserve"> PAGEREF _Toc131624063 \h </w:instrText>
      </w:r>
      <w:r>
        <w:fldChar w:fldCharType="separate"/>
      </w:r>
      <w:r>
        <w:t>17</w:t>
      </w:r>
      <w:r>
        <w:fldChar w:fldCharType="end"/>
      </w:r>
    </w:p>
    <w:p w14:paraId="424B026C" w14:textId="53EF10BD" w:rsidR="002415F3" w:rsidRDefault="002415F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UE channel filters</w:t>
      </w:r>
      <w:r>
        <w:tab/>
      </w:r>
      <w:r>
        <w:fldChar w:fldCharType="begin"/>
      </w:r>
      <w:r>
        <w:instrText xml:space="preserve"> PAGEREF _Toc131624064 \h </w:instrText>
      </w:r>
      <w:r>
        <w:fldChar w:fldCharType="separate"/>
      </w:r>
      <w:r>
        <w:t>18</w:t>
      </w:r>
      <w:r>
        <w:fldChar w:fldCharType="end"/>
      </w:r>
    </w:p>
    <w:p w14:paraId="52A8B762" w14:textId="7DE33F60" w:rsidR="002415F3" w:rsidRDefault="002415F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Study of overlapping UE channel bandwidths</w:t>
      </w:r>
      <w:r>
        <w:tab/>
      </w:r>
      <w:r>
        <w:fldChar w:fldCharType="begin"/>
      </w:r>
      <w:r>
        <w:instrText xml:space="preserve"> PAGEREF _Toc131624065 \h </w:instrText>
      </w:r>
      <w:r>
        <w:fldChar w:fldCharType="separate"/>
      </w:r>
      <w:r>
        <w:t>20</w:t>
      </w:r>
      <w:r>
        <w:fldChar w:fldCharType="end"/>
      </w:r>
    </w:p>
    <w:p w14:paraId="2D9015C0" w14:textId="5EEB754A" w:rsidR="002415F3" w:rsidRDefault="002415F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Overlapping UE CBWs from Network Perspective</w:t>
      </w:r>
      <w:r>
        <w:tab/>
      </w:r>
      <w:r>
        <w:fldChar w:fldCharType="begin"/>
      </w:r>
      <w:r>
        <w:instrText xml:space="preserve"> PAGEREF _Toc131624066 \h </w:instrText>
      </w:r>
      <w:r>
        <w:fldChar w:fldCharType="separate"/>
      </w:r>
      <w:r>
        <w:t>20</w:t>
      </w:r>
      <w:r>
        <w:fldChar w:fldCharType="end"/>
      </w:r>
    </w:p>
    <w:p w14:paraId="0B9F36DA" w14:textId="53B09152" w:rsidR="002415F3" w:rsidRDefault="002415F3">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r>
      <w:r>
        <w:instrText xml:space="preserve"> PAGEREF _Toc131624067 \h </w:instrText>
      </w:r>
      <w:r>
        <w:fldChar w:fldCharType="separate"/>
      </w:r>
      <w:r>
        <w:t>20</w:t>
      </w:r>
      <w:r>
        <w:fldChar w:fldCharType="end"/>
      </w:r>
    </w:p>
    <w:p w14:paraId="76080356" w14:textId="1FCF0D2F" w:rsidR="002415F3" w:rsidRDefault="002415F3">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Detailed description</w:t>
      </w:r>
      <w:r>
        <w:tab/>
      </w:r>
      <w:r>
        <w:fldChar w:fldCharType="begin"/>
      </w:r>
      <w:r>
        <w:instrText xml:space="preserve"> PAGEREF _Toc131624068 \h </w:instrText>
      </w:r>
      <w:r>
        <w:fldChar w:fldCharType="separate"/>
      </w:r>
      <w:r>
        <w:t>21</w:t>
      </w:r>
      <w:r>
        <w:fldChar w:fldCharType="end"/>
      </w:r>
    </w:p>
    <w:p w14:paraId="2C74F8A6" w14:textId="6AED9AC7" w:rsidR="002415F3" w:rsidRDefault="002415F3">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Configuration and signalling aspects</w:t>
      </w:r>
      <w:r>
        <w:tab/>
      </w:r>
      <w:r>
        <w:fldChar w:fldCharType="begin"/>
      </w:r>
      <w:r>
        <w:instrText xml:space="preserve"> PAGEREF _Toc131624069 \h </w:instrText>
      </w:r>
      <w:r>
        <w:fldChar w:fldCharType="separate"/>
      </w:r>
      <w:r>
        <w:t>23</w:t>
      </w:r>
      <w:r>
        <w:fldChar w:fldCharType="end"/>
      </w:r>
    </w:p>
    <w:p w14:paraId="1E73BC44" w14:textId="1C50E03C" w:rsidR="002415F3" w:rsidRDefault="002415F3">
      <w:pPr>
        <w:pStyle w:val="TOC4"/>
        <w:rPr>
          <w:rFonts w:asciiTheme="minorHAnsi" w:eastAsiaTheme="minorEastAsia" w:hAnsiTheme="minorHAnsi" w:cstheme="minorBidi"/>
          <w:sz w:val="22"/>
          <w:szCs w:val="22"/>
          <w:lang w:eastAsia="en-GB"/>
        </w:rPr>
      </w:pPr>
      <w:r w:rsidRPr="00E138E3">
        <w:rPr>
          <w:rFonts w:eastAsia="MS Mincho"/>
        </w:rPr>
        <w:t>6.2.1.4</w:t>
      </w:r>
      <w:r>
        <w:rPr>
          <w:rFonts w:asciiTheme="minorHAnsi" w:eastAsiaTheme="minorEastAsia" w:hAnsiTheme="minorHAnsi" w:cstheme="minorBidi"/>
          <w:sz w:val="22"/>
          <w:szCs w:val="22"/>
          <w:lang w:eastAsia="en-GB"/>
        </w:rPr>
        <w:tab/>
      </w:r>
      <w:r w:rsidRPr="00E138E3">
        <w:rPr>
          <w:rFonts w:eastAsia="MS Mincho"/>
        </w:rPr>
        <w:t>Channel raster handling</w:t>
      </w:r>
      <w:r>
        <w:tab/>
      </w:r>
      <w:r>
        <w:fldChar w:fldCharType="begin"/>
      </w:r>
      <w:r>
        <w:instrText xml:space="preserve"> PAGEREF _Toc131624070 \h </w:instrText>
      </w:r>
      <w:r>
        <w:fldChar w:fldCharType="separate"/>
      </w:r>
      <w:r>
        <w:t>23</w:t>
      </w:r>
      <w:r>
        <w:fldChar w:fldCharType="end"/>
      </w:r>
    </w:p>
    <w:p w14:paraId="590A4CE0" w14:textId="12F751BA" w:rsidR="002415F3" w:rsidRDefault="002415F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Combined UE CBW (one cell)</w:t>
      </w:r>
      <w:r>
        <w:tab/>
      </w:r>
      <w:r>
        <w:fldChar w:fldCharType="begin"/>
      </w:r>
      <w:r>
        <w:instrText xml:space="preserve"> PAGEREF _Toc131624071 \h </w:instrText>
      </w:r>
      <w:r>
        <w:fldChar w:fldCharType="separate"/>
      </w:r>
      <w:r>
        <w:t>23</w:t>
      </w:r>
      <w:r>
        <w:fldChar w:fldCharType="end"/>
      </w:r>
    </w:p>
    <w:p w14:paraId="7B3414D9" w14:textId="524C9FA1" w:rsidR="002415F3" w:rsidRDefault="002415F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 Aspects</w:t>
      </w:r>
      <w:r>
        <w:tab/>
      </w:r>
      <w:r>
        <w:fldChar w:fldCharType="begin"/>
      </w:r>
      <w:r>
        <w:instrText xml:space="preserve"> PAGEREF _Toc131624072 \h </w:instrText>
      </w:r>
      <w:r>
        <w:fldChar w:fldCharType="separate"/>
      </w:r>
      <w:r>
        <w:t>23</w:t>
      </w:r>
      <w:r>
        <w:fldChar w:fldCharType="end"/>
      </w:r>
    </w:p>
    <w:p w14:paraId="1810C31E" w14:textId="2087356F" w:rsidR="002415F3" w:rsidRDefault="002415F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Signalling and configuration aspects</w:t>
      </w:r>
      <w:r>
        <w:tab/>
      </w:r>
      <w:r>
        <w:fldChar w:fldCharType="begin"/>
      </w:r>
      <w:r>
        <w:instrText xml:space="preserve"> PAGEREF _Toc131624073 \h </w:instrText>
      </w:r>
      <w:r>
        <w:fldChar w:fldCharType="separate"/>
      </w:r>
      <w:r>
        <w:t>24</w:t>
      </w:r>
      <w:r>
        <w:fldChar w:fldCharType="end"/>
      </w:r>
    </w:p>
    <w:p w14:paraId="561A1A28" w14:textId="243D93D6" w:rsidR="002415F3" w:rsidRDefault="002415F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architecture aspects</w:t>
      </w:r>
      <w:r>
        <w:tab/>
      </w:r>
      <w:r>
        <w:fldChar w:fldCharType="begin"/>
      </w:r>
      <w:r>
        <w:instrText xml:space="preserve"> PAGEREF _Toc131624074 \h </w:instrText>
      </w:r>
      <w:r>
        <w:fldChar w:fldCharType="separate"/>
      </w:r>
      <w:r>
        <w:t>24</w:t>
      </w:r>
      <w:r>
        <w:fldChar w:fldCharType="end"/>
      </w:r>
    </w:p>
    <w:p w14:paraId="426A5C94" w14:textId="21B69241" w:rsidR="002415F3" w:rsidRDefault="002415F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Overlapping CA (two cells)</w:t>
      </w:r>
      <w:r>
        <w:tab/>
      </w:r>
      <w:r>
        <w:fldChar w:fldCharType="begin"/>
      </w:r>
      <w:r>
        <w:instrText xml:space="preserve"> PAGEREF _Toc131624075 \h </w:instrText>
      </w:r>
      <w:r>
        <w:fldChar w:fldCharType="separate"/>
      </w:r>
      <w:r>
        <w:t>26</w:t>
      </w:r>
      <w:r>
        <w:fldChar w:fldCharType="end"/>
      </w:r>
    </w:p>
    <w:p w14:paraId="056E70C3" w14:textId="234ABAD9" w:rsidR="002415F3" w:rsidRDefault="002415F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 Aspects</w:t>
      </w:r>
      <w:r>
        <w:tab/>
      </w:r>
      <w:r>
        <w:fldChar w:fldCharType="begin"/>
      </w:r>
      <w:r>
        <w:instrText xml:space="preserve"> PAGEREF _Toc131624076 \h </w:instrText>
      </w:r>
      <w:r>
        <w:fldChar w:fldCharType="separate"/>
      </w:r>
      <w:r>
        <w:t>26</w:t>
      </w:r>
      <w:r>
        <w:fldChar w:fldCharType="end"/>
      </w:r>
    </w:p>
    <w:p w14:paraId="78E897E4" w14:textId="2B3D024A" w:rsidR="002415F3" w:rsidRDefault="002415F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Configuration and signalling aspects</w:t>
      </w:r>
      <w:r>
        <w:tab/>
      </w:r>
      <w:r>
        <w:fldChar w:fldCharType="begin"/>
      </w:r>
      <w:r>
        <w:instrText xml:space="preserve"> PAGEREF _Toc131624077 \h </w:instrText>
      </w:r>
      <w:r>
        <w:fldChar w:fldCharType="separate"/>
      </w:r>
      <w:r>
        <w:t>27</w:t>
      </w:r>
      <w:r>
        <w:fldChar w:fldCharType="end"/>
      </w:r>
    </w:p>
    <w:p w14:paraId="0E1808BB" w14:textId="251B2BF5" w:rsidR="002415F3" w:rsidRDefault="002415F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Complexity and efficiency study</w:t>
      </w:r>
      <w:r>
        <w:tab/>
      </w:r>
      <w:r>
        <w:fldChar w:fldCharType="begin"/>
      </w:r>
      <w:r>
        <w:instrText xml:space="preserve"> PAGEREF _Toc131624078 \h </w:instrText>
      </w:r>
      <w:r>
        <w:fldChar w:fldCharType="separate"/>
      </w:r>
      <w:r>
        <w:t>27</w:t>
      </w:r>
      <w:r>
        <w:fldChar w:fldCharType="end"/>
      </w:r>
    </w:p>
    <w:p w14:paraId="4B13ADFF" w14:textId="02C34659" w:rsidR="002415F3" w:rsidRDefault="002415F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Larger Channel BW than licensed BW</w:t>
      </w:r>
      <w:r>
        <w:tab/>
      </w:r>
      <w:r>
        <w:fldChar w:fldCharType="begin"/>
      </w:r>
      <w:r>
        <w:instrText xml:space="preserve"> PAGEREF _Toc131624079 \h </w:instrText>
      </w:r>
      <w:r>
        <w:fldChar w:fldCharType="separate"/>
      </w:r>
      <w:r>
        <w:t>27</w:t>
      </w:r>
      <w:r>
        <w:fldChar w:fldCharType="end"/>
      </w:r>
    </w:p>
    <w:p w14:paraId="4D06F517" w14:textId="01D2DFBB" w:rsidR="002415F3" w:rsidRDefault="002415F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Overlapping UE CBW from Network Perspective</w:t>
      </w:r>
      <w:r>
        <w:tab/>
      </w:r>
      <w:r>
        <w:fldChar w:fldCharType="begin"/>
      </w:r>
      <w:r>
        <w:instrText xml:space="preserve"> PAGEREF _Toc131624080 \h </w:instrText>
      </w:r>
      <w:r>
        <w:fldChar w:fldCharType="separate"/>
      </w:r>
      <w:r>
        <w:t>27</w:t>
      </w:r>
      <w:r>
        <w:fldChar w:fldCharType="end"/>
      </w:r>
    </w:p>
    <w:p w14:paraId="1EF54AF3" w14:textId="67EE3223" w:rsidR="002415F3" w:rsidRDefault="002415F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Combined UE CBW (one cell)</w:t>
      </w:r>
      <w:r>
        <w:tab/>
      </w:r>
      <w:r>
        <w:fldChar w:fldCharType="begin"/>
      </w:r>
      <w:r>
        <w:instrText xml:space="preserve"> PAGEREF _Toc131624081 \h </w:instrText>
      </w:r>
      <w:r>
        <w:fldChar w:fldCharType="separate"/>
      </w:r>
      <w:r>
        <w:t>27</w:t>
      </w:r>
      <w:r>
        <w:fldChar w:fldCharType="end"/>
      </w:r>
    </w:p>
    <w:p w14:paraId="43490CB7" w14:textId="3A4920C6" w:rsidR="002415F3" w:rsidRDefault="002415F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Overlapping CA (two cells)</w:t>
      </w:r>
      <w:r>
        <w:tab/>
      </w:r>
      <w:r>
        <w:fldChar w:fldCharType="begin"/>
      </w:r>
      <w:r>
        <w:instrText xml:space="preserve"> PAGEREF _Toc131624082 \h </w:instrText>
      </w:r>
      <w:r>
        <w:fldChar w:fldCharType="separate"/>
      </w:r>
      <w:r>
        <w:t>28</w:t>
      </w:r>
      <w:r>
        <w:fldChar w:fldCharType="end"/>
      </w:r>
    </w:p>
    <w:p w14:paraId="6479AA69" w14:textId="42B62909" w:rsidR="002415F3" w:rsidRDefault="002415F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Generic solutions guidance</w:t>
      </w:r>
      <w:r>
        <w:tab/>
      </w:r>
      <w:r>
        <w:fldChar w:fldCharType="begin"/>
      </w:r>
      <w:r>
        <w:instrText xml:space="preserve"> PAGEREF _Toc131624083 \h </w:instrText>
      </w:r>
      <w:r>
        <w:fldChar w:fldCharType="separate"/>
      </w:r>
      <w:r>
        <w:t>29</w:t>
      </w:r>
      <w:r>
        <w:fldChar w:fldCharType="end"/>
      </w:r>
    </w:p>
    <w:p w14:paraId="2A8B677F" w14:textId="6B309B3B" w:rsidR="002415F3" w:rsidRDefault="002415F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Larger Channel BW than licensed BW</w:t>
      </w:r>
      <w:r>
        <w:tab/>
      </w:r>
      <w:r>
        <w:fldChar w:fldCharType="begin"/>
      </w:r>
      <w:r>
        <w:instrText xml:space="preserve"> PAGEREF _Toc131624084 \h </w:instrText>
      </w:r>
      <w:r>
        <w:fldChar w:fldCharType="separate"/>
      </w:r>
      <w:r>
        <w:t>29</w:t>
      </w:r>
      <w:r>
        <w:fldChar w:fldCharType="end"/>
      </w:r>
    </w:p>
    <w:p w14:paraId="410E3573" w14:textId="207AAC6F" w:rsidR="002415F3" w:rsidRDefault="002415F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Overlapping UE CBW from Network Perspective</w:t>
      </w:r>
      <w:r>
        <w:tab/>
      </w:r>
      <w:r>
        <w:fldChar w:fldCharType="begin"/>
      </w:r>
      <w:r>
        <w:instrText xml:space="preserve"> PAGEREF _Toc131624085 \h </w:instrText>
      </w:r>
      <w:r>
        <w:fldChar w:fldCharType="separate"/>
      </w:r>
      <w:r>
        <w:t>29</w:t>
      </w:r>
      <w:r>
        <w:fldChar w:fldCharType="end"/>
      </w:r>
    </w:p>
    <w:p w14:paraId="59254D19" w14:textId="54A1C065" w:rsidR="002415F3" w:rsidRDefault="002415F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Combined UE CBW (one cell)</w:t>
      </w:r>
      <w:r>
        <w:tab/>
      </w:r>
      <w:r>
        <w:fldChar w:fldCharType="begin"/>
      </w:r>
      <w:r>
        <w:instrText xml:space="preserve"> PAGEREF _Toc131624086 \h </w:instrText>
      </w:r>
      <w:r>
        <w:fldChar w:fldCharType="separate"/>
      </w:r>
      <w:r>
        <w:t>29</w:t>
      </w:r>
      <w:r>
        <w:fldChar w:fldCharType="end"/>
      </w:r>
    </w:p>
    <w:p w14:paraId="070BAD80" w14:textId="4FC1816D" w:rsidR="002415F3" w:rsidRDefault="002415F3">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 xml:space="preserve"> Combined UE CBW (two cell)</w:t>
      </w:r>
      <w:r>
        <w:tab/>
      </w:r>
      <w:r>
        <w:fldChar w:fldCharType="begin"/>
      </w:r>
      <w:r>
        <w:instrText xml:space="preserve"> PAGEREF _Toc131624087 \h </w:instrText>
      </w:r>
      <w:r>
        <w:fldChar w:fldCharType="separate"/>
      </w:r>
      <w:r>
        <w:t>29</w:t>
      </w:r>
      <w:r>
        <w:fldChar w:fldCharType="end"/>
      </w:r>
    </w:p>
    <w:p w14:paraId="660BACD0" w14:textId="71DAB89A" w:rsidR="002415F3" w:rsidRDefault="002415F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RAN1 and RAN2 impact</w:t>
      </w:r>
      <w:r>
        <w:tab/>
      </w:r>
      <w:r>
        <w:fldChar w:fldCharType="begin"/>
      </w:r>
      <w:r>
        <w:instrText xml:space="preserve"> PAGEREF _Toc131624088 \h </w:instrText>
      </w:r>
      <w:r>
        <w:fldChar w:fldCharType="separate"/>
      </w:r>
      <w:r>
        <w:t>30</w:t>
      </w:r>
      <w:r>
        <w:fldChar w:fldCharType="end"/>
      </w:r>
    </w:p>
    <w:p w14:paraId="68F192EF" w14:textId="1321E660" w:rsidR="002415F3" w:rsidRDefault="002415F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Larger Channel BW than licensed BW</w:t>
      </w:r>
      <w:r>
        <w:tab/>
      </w:r>
      <w:r>
        <w:fldChar w:fldCharType="begin"/>
      </w:r>
      <w:r>
        <w:instrText xml:space="preserve"> PAGEREF _Toc131624089 \h </w:instrText>
      </w:r>
      <w:r>
        <w:fldChar w:fldCharType="separate"/>
      </w:r>
      <w:r>
        <w:t>30</w:t>
      </w:r>
      <w:r>
        <w:fldChar w:fldCharType="end"/>
      </w:r>
    </w:p>
    <w:p w14:paraId="169EBFD5" w14:textId="56E41788" w:rsidR="002415F3" w:rsidRDefault="002415F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Void</w:t>
      </w:r>
      <w:r>
        <w:tab/>
      </w:r>
      <w:r>
        <w:fldChar w:fldCharType="begin"/>
      </w:r>
      <w:r>
        <w:instrText xml:space="preserve"> PAGEREF _Toc131624090 \h </w:instrText>
      </w:r>
      <w:r>
        <w:fldChar w:fldCharType="separate"/>
      </w:r>
      <w:r>
        <w:t>30</w:t>
      </w:r>
      <w:r>
        <w:fldChar w:fldCharType="end"/>
      </w:r>
    </w:p>
    <w:p w14:paraId="6331FC29" w14:textId="1913C04E" w:rsidR="002415F3" w:rsidRDefault="002415F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Void</w:t>
      </w:r>
      <w:r>
        <w:tab/>
      </w:r>
      <w:r>
        <w:fldChar w:fldCharType="begin"/>
      </w:r>
      <w:r>
        <w:instrText xml:space="preserve"> PAGEREF _Toc131624091 \h </w:instrText>
      </w:r>
      <w:r>
        <w:fldChar w:fldCharType="separate"/>
      </w:r>
      <w:r>
        <w:t>30</w:t>
      </w:r>
      <w:r>
        <w:fldChar w:fldCharType="end"/>
      </w:r>
    </w:p>
    <w:p w14:paraId="0FA38A10" w14:textId="2BE42AE8" w:rsidR="002415F3" w:rsidRDefault="002415F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Combined UE CBW (two cells)</w:t>
      </w:r>
      <w:r>
        <w:tab/>
      </w:r>
      <w:r>
        <w:fldChar w:fldCharType="begin"/>
      </w:r>
      <w:r>
        <w:instrText xml:space="preserve"> PAGEREF _Toc131624092 \h </w:instrText>
      </w:r>
      <w:r>
        <w:fldChar w:fldCharType="separate"/>
      </w:r>
      <w:r>
        <w:t>30</w:t>
      </w:r>
      <w:r>
        <w:fldChar w:fldCharType="end"/>
      </w:r>
    </w:p>
    <w:p w14:paraId="0FF44123" w14:textId="24F5F9D3" w:rsidR="002415F3" w:rsidRDefault="002415F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Legacy UE impact</w:t>
      </w:r>
      <w:r>
        <w:tab/>
      </w:r>
      <w:r>
        <w:fldChar w:fldCharType="begin"/>
      </w:r>
      <w:r>
        <w:instrText xml:space="preserve"> PAGEREF _Toc131624093 \h </w:instrText>
      </w:r>
      <w:r>
        <w:fldChar w:fldCharType="separate"/>
      </w:r>
      <w:r>
        <w:t>30</w:t>
      </w:r>
      <w:r>
        <w:fldChar w:fldCharType="end"/>
      </w:r>
    </w:p>
    <w:p w14:paraId="28738D78" w14:textId="6F839550" w:rsidR="002415F3" w:rsidRDefault="002415F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 xml:space="preserve"> Void</w:t>
      </w:r>
      <w:r>
        <w:tab/>
      </w:r>
      <w:r>
        <w:fldChar w:fldCharType="begin"/>
      </w:r>
      <w:r>
        <w:instrText xml:space="preserve"> PAGEREF _Toc131624094 \h </w:instrText>
      </w:r>
      <w:r>
        <w:fldChar w:fldCharType="separate"/>
      </w:r>
      <w:r>
        <w:t>30</w:t>
      </w:r>
      <w:r>
        <w:fldChar w:fldCharType="end"/>
      </w:r>
    </w:p>
    <w:p w14:paraId="7406FF72" w14:textId="0D3B9770" w:rsidR="002415F3" w:rsidRDefault="002415F3">
      <w:pPr>
        <w:pStyle w:val="TOC3"/>
        <w:rPr>
          <w:rFonts w:asciiTheme="minorHAnsi" w:eastAsiaTheme="minorEastAsia" w:hAnsiTheme="minorHAnsi" w:cstheme="minorBidi"/>
          <w:sz w:val="22"/>
          <w:szCs w:val="22"/>
          <w:lang w:eastAsia="en-GB"/>
        </w:rPr>
      </w:pPr>
      <w:r>
        <w:lastRenderedPageBreak/>
        <w:t>6.6.2</w:t>
      </w:r>
      <w:r>
        <w:rPr>
          <w:rFonts w:asciiTheme="minorHAnsi" w:eastAsiaTheme="minorEastAsia" w:hAnsiTheme="minorHAnsi" w:cstheme="minorBidi"/>
          <w:sz w:val="22"/>
          <w:szCs w:val="22"/>
          <w:lang w:eastAsia="en-GB"/>
        </w:rPr>
        <w:tab/>
      </w:r>
      <w:r>
        <w:t>Overlapping UE CBW from Network Perspective</w:t>
      </w:r>
      <w:r>
        <w:tab/>
      </w:r>
      <w:r>
        <w:fldChar w:fldCharType="begin"/>
      </w:r>
      <w:r>
        <w:instrText xml:space="preserve"> PAGEREF _Toc131624095 \h </w:instrText>
      </w:r>
      <w:r>
        <w:fldChar w:fldCharType="separate"/>
      </w:r>
      <w:r>
        <w:t>30</w:t>
      </w:r>
      <w:r>
        <w:fldChar w:fldCharType="end"/>
      </w:r>
    </w:p>
    <w:p w14:paraId="4B82A3DC" w14:textId="77815EA8" w:rsidR="002415F3" w:rsidRDefault="002415F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Combined UE CBW (one cell)</w:t>
      </w:r>
      <w:r>
        <w:tab/>
      </w:r>
      <w:r>
        <w:fldChar w:fldCharType="begin"/>
      </w:r>
      <w:r>
        <w:instrText xml:space="preserve"> PAGEREF _Toc131624096 \h </w:instrText>
      </w:r>
      <w:r>
        <w:fldChar w:fldCharType="separate"/>
      </w:r>
      <w:r>
        <w:t>30</w:t>
      </w:r>
      <w:r>
        <w:fldChar w:fldCharType="end"/>
      </w:r>
    </w:p>
    <w:p w14:paraId="6DD51B0A" w14:textId="4DFFCF54" w:rsidR="002415F3" w:rsidRDefault="002415F3">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RAN4 standard impact identification</w:t>
      </w:r>
      <w:r>
        <w:tab/>
      </w:r>
      <w:r>
        <w:fldChar w:fldCharType="begin"/>
      </w:r>
      <w:r>
        <w:instrText xml:space="preserve"> PAGEREF _Toc131624097 \h </w:instrText>
      </w:r>
      <w:r>
        <w:fldChar w:fldCharType="separate"/>
      </w:r>
      <w:r>
        <w:t>31</w:t>
      </w:r>
      <w:r>
        <w:fldChar w:fldCharType="end"/>
      </w:r>
    </w:p>
    <w:p w14:paraId="237B52F5" w14:textId="511007A2" w:rsidR="002415F3" w:rsidRDefault="002415F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 xml:space="preserve"> Larger Channel BW than licensed BW</w:t>
      </w:r>
      <w:r>
        <w:tab/>
      </w:r>
      <w:r>
        <w:fldChar w:fldCharType="begin"/>
      </w:r>
      <w:r>
        <w:instrText xml:space="preserve"> PAGEREF _Toc131624098 \h </w:instrText>
      </w:r>
      <w:r>
        <w:fldChar w:fldCharType="separate"/>
      </w:r>
      <w:r>
        <w:t>31</w:t>
      </w:r>
      <w:r>
        <w:fldChar w:fldCharType="end"/>
      </w:r>
    </w:p>
    <w:p w14:paraId="4D2A5273" w14:textId="37A5E173" w:rsidR="002415F3" w:rsidRDefault="002415F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Combined UE CBW (one cell)</w:t>
      </w:r>
      <w:r>
        <w:tab/>
      </w:r>
      <w:r>
        <w:fldChar w:fldCharType="begin"/>
      </w:r>
      <w:r>
        <w:instrText xml:space="preserve"> PAGEREF _Toc131624099 \h </w:instrText>
      </w:r>
      <w:r>
        <w:fldChar w:fldCharType="separate"/>
      </w:r>
      <w:r>
        <w:t>31</w:t>
      </w:r>
      <w:r>
        <w:fldChar w:fldCharType="end"/>
      </w:r>
    </w:p>
    <w:p w14:paraId="6BA9F09F" w14:textId="013BD35D" w:rsidR="002415F3" w:rsidRDefault="002415F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Overlapping CA (two cells)</w:t>
      </w:r>
      <w:r>
        <w:tab/>
      </w:r>
      <w:r>
        <w:fldChar w:fldCharType="begin"/>
      </w:r>
      <w:r>
        <w:instrText xml:space="preserve"> PAGEREF _Toc131624100 \h </w:instrText>
      </w:r>
      <w:r>
        <w:fldChar w:fldCharType="separate"/>
      </w:r>
      <w:r>
        <w:t>31</w:t>
      </w:r>
      <w:r>
        <w:fldChar w:fldCharType="end"/>
      </w:r>
    </w:p>
    <w:p w14:paraId="718104B6" w14:textId="76EC367B" w:rsidR="002415F3" w:rsidRDefault="002415F3">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Overlapping UE CBWs</w:t>
      </w:r>
      <w:r w:rsidRPr="00E138E3">
        <w:rPr>
          <w:rFonts w:cs="Arial"/>
        </w:rPr>
        <w:t xml:space="preserve"> from Network Perspective</w:t>
      </w:r>
      <w:r>
        <w:tab/>
      </w:r>
      <w:r>
        <w:fldChar w:fldCharType="begin"/>
      </w:r>
      <w:r>
        <w:instrText xml:space="preserve"> PAGEREF _Toc131624101 \h </w:instrText>
      </w:r>
      <w:r>
        <w:fldChar w:fldCharType="separate"/>
      </w:r>
      <w:r>
        <w:t>32</w:t>
      </w:r>
      <w:r>
        <w:fldChar w:fldCharType="end"/>
      </w:r>
    </w:p>
    <w:p w14:paraId="7D9EAB2E" w14:textId="0563A6B0" w:rsidR="002415F3" w:rsidRDefault="002415F3">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Dedicated BS channel bandwidths</w:t>
      </w:r>
      <w:r>
        <w:tab/>
      </w:r>
      <w:r>
        <w:fldChar w:fldCharType="begin"/>
      </w:r>
      <w:r>
        <w:instrText xml:space="preserve"> PAGEREF _Toc131624102 \h </w:instrText>
      </w:r>
      <w:r>
        <w:fldChar w:fldCharType="separate"/>
      </w:r>
      <w:r>
        <w:t>32</w:t>
      </w:r>
      <w:r>
        <w:fldChar w:fldCharType="end"/>
      </w:r>
    </w:p>
    <w:p w14:paraId="4B1A07A9" w14:textId="43795DAC" w:rsidR="002415F3" w:rsidRDefault="002415F3">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Additional enhancements</w:t>
      </w:r>
      <w:r>
        <w:tab/>
      </w:r>
      <w:r>
        <w:fldChar w:fldCharType="begin"/>
      </w:r>
      <w:r>
        <w:instrText xml:space="preserve"> PAGEREF _Toc131624103 \h </w:instrText>
      </w:r>
      <w:r>
        <w:fldChar w:fldCharType="separate"/>
      </w:r>
      <w:r>
        <w:t>33</w:t>
      </w:r>
      <w:r>
        <w:fldChar w:fldCharType="end"/>
      </w:r>
    </w:p>
    <w:p w14:paraId="40A4B34A" w14:textId="67039FB0" w:rsidR="002415F3" w:rsidRDefault="002415F3">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Channel raster enhancements</w:t>
      </w:r>
      <w:r>
        <w:tab/>
      </w:r>
      <w:r>
        <w:fldChar w:fldCharType="begin"/>
      </w:r>
      <w:r>
        <w:instrText xml:space="preserve"> PAGEREF _Toc131624104 \h </w:instrText>
      </w:r>
      <w:r>
        <w:fldChar w:fldCharType="separate"/>
      </w:r>
      <w:r>
        <w:t>33</w:t>
      </w:r>
      <w:r>
        <w:fldChar w:fldCharType="end"/>
      </w:r>
    </w:p>
    <w:p w14:paraId="097EF002" w14:textId="6D97AB5E" w:rsidR="002415F3" w:rsidRDefault="002415F3">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UE channel larger than SIB1 channel enhancement</w:t>
      </w:r>
      <w:r>
        <w:tab/>
      </w:r>
      <w:r>
        <w:fldChar w:fldCharType="begin"/>
      </w:r>
      <w:r>
        <w:instrText xml:space="preserve"> PAGEREF _Toc131624105 \h </w:instrText>
      </w:r>
      <w:r>
        <w:fldChar w:fldCharType="separate"/>
      </w:r>
      <w:r>
        <w:t>33</w:t>
      </w:r>
      <w:r>
        <w:fldChar w:fldCharType="end"/>
      </w:r>
    </w:p>
    <w:p w14:paraId="65CA3333" w14:textId="4B1A2D99" w:rsidR="002415F3" w:rsidRDefault="002415F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w:t>
      </w:r>
      <w:r>
        <w:tab/>
      </w:r>
      <w:r>
        <w:fldChar w:fldCharType="begin"/>
      </w:r>
      <w:r>
        <w:instrText xml:space="preserve"> PAGEREF _Toc131624106 \h </w:instrText>
      </w:r>
      <w:r>
        <w:fldChar w:fldCharType="separate"/>
      </w:r>
      <w:r>
        <w:t>34</w:t>
      </w:r>
      <w:r>
        <w:fldChar w:fldCharType="end"/>
      </w:r>
    </w:p>
    <w:p w14:paraId="191B0764" w14:textId="11A1C81A" w:rsidR="002415F3" w:rsidRDefault="002415F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Comparison Between Different Schemes</w:t>
      </w:r>
      <w:r>
        <w:tab/>
      </w:r>
      <w:r>
        <w:fldChar w:fldCharType="begin"/>
      </w:r>
      <w:r>
        <w:instrText xml:space="preserve"> PAGEREF _Toc131624107 \h </w:instrText>
      </w:r>
      <w:r>
        <w:fldChar w:fldCharType="separate"/>
      </w:r>
      <w:r>
        <w:t>34</w:t>
      </w:r>
      <w:r>
        <w:fldChar w:fldCharType="end"/>
      </w:r>
    </w:p>
    <w:p w14:paraId="3CF75554" w14:textId="55F6113E" w:rsidR="002415F3" w:rsidRDefault="002415F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Study Item Conclusions</w:t>
      </w:r>
      <w:r>
        <w:tab/>
      </w:r>
      <w:r>
        <w:fldChar w:fldCharType="begin"/>
      </w:r>
      <w:r>
        <w:instrText xml:space="preserve"> PAGEREF _Toc131624108 \h </w:instrText>
      </w:r>
      <w:r>
        <w:fldChar w:fldCharType="separate"/>
      </w:r>
      <w:r>
        <w:t>36</w:t>
      </w:r>
      <w:r>
        <w:fldChar w:fldCharType="end"/>
      </w:r>
    </w:p>
    <w:p w14:paraId="779154B9" w14:textId="06CEF629" w:rsidR="002415F3" w:rsidRDefault="002415F3">
      <w:pPr>
        <w:pStyle w:val="TOC8"/>
        <w:rPr>
          <w:rFonts w:asciiTheme="minorHAnsi" w:eastAsiaTheme="minorEastAsia" w:hAnsiTheme="minorHAnsi" w:cstheme="minorBidi"/>
          <w:b w:val="0"/>
          <w:szCs w:val="22"/>
          <w:lang w:eastAsia="en-GB"/>
        </w:rPr>
      </w:pPr>
      <w:r>
        <w:t>Annex A (informative): The case of n12 and n85</w:t>
      </w:r>
      <w:r>
        <w:tab/>
      </w:r>
      <w:r>
        <w:fldChar w:fldCharType="begin"/>
      </w:r>
      <w:r>
        <w:instrText xml:space="preserve"> PAGEREF _Toc131624109 \h </w:instrText>
      </w:r>
      <w:r>
        <w:fldChar w:fldCharType="separate"/>
      </w:r>
      <w:r>
        <w:t>37</w:t>
      </w:r>
      <w:r>
        <w:fldChar w:fldCharType="end"/>
      </w:r>
    </w:p>
    <w:p w14:paraId="1D6C3BEA" w14:textId="280962C1" w:rsidR="002415F3" w:rsidRDefault="002415F3">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Support for n12 and n85 at the lower edge of the bands</w:t>
      </w:r>
      <w:r>
        <w:tab/>
      </w:r>
      <w:r>
        <w:fldChar w:fldCharType="begin"/>
      </w:r>
      <w:r>
        <w:instrText xml:space="preserve"> PAGEREF _Toc131624110 \h </w:instrText>
      </w:r>
      <w:r>
        <w:fldChar w:fldCharType="separate"/>
      </w:r>
      <w:r>
        <w:t>37</w:t>
      </w:r>
      <w:r>
        <w:fldChar w:fldCharType="end"/>
      </w:r>
    </w:p>
    <w:p w14:paraId="5C43397A" w14:textId="5358CFB0" w:rsidR="002415F3" w:rsidRDefault="002415F3">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Support for n12 and n85 overlap using the next wider channel bandwidth approach</w:t>
      </w:r>
      <w:r>
        <w:tab/>
      </w:r>
      <w:r>
        <w:fldChar w:fldCharType="begin"/>
      </w:r>
      <w:r>
        <w:instrText xml:space="preserve"> PAGEREF _Toc131624111 \h </w:instrText>
      </w:r>
      <w:r>
        <w:fldChar w:fldCharType="separate"/>
      </w:r>
      <w:r>
        <w:t>37</w:t>
      </w:r>
      <w:r>
        <w:fldChar w:fldCharType="end"/>
      </w:r>
    </w:p>
    <w:p w14:paraId="1A00E360" w14:textId="0FC9CC54" w:rsidR="002415F3" w:rsidRDefault="002415F3">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Support for n12 and n85 overlap using the overlapping channel bandwidth approaches</w:t>
      </w:r>
      <w:r>
        <w:tab/>
      </w:r>
      <w:r>
        <w:fldChar w:fldCharType="begin"/>
      </w:r>
      <w:r>
        <w:instrText xml:space="preserve"> PAGEREF _Toc131624112 \h </w:instrText>
      </w:r>
      <w:r>
        <w:fldChar w:fldCharType="separate"/>
      </w:r>
      <w:r>
        <w:t>37</w:t>
      </w:r>
      <w:r>
        <w:fldChar w:fldCharType="end"/>
      </w:r>
    </w:p>
    <w:p w14:paraId="2F1F9C7D" w14:textId="6F64A746" w:rsidR="002415F3" w:rsidRDefault="002415F3">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_Toc131624113 \h </w:instrText>
      </w:r>
      <w:r>
        <w:fldChar w:fldCharType="separate"/>
      </w:r>
      <w:r>
        <w:t>38</w:t>
      </w:r>
      <w:r>
        <w:fldChar w:fldCharType="end"/>
      </w:r>
    </w:p>
    <w:p w14:paraId="73A98181" w14:textId="6AC32D3E" w:rsidR="00080512" w:rsidRPr="004D3578" w:rsidRDefault="002415F3">
      <w:r>
        <w:rPr>
          <w:noProof/>
          <w:sz w:val="22"/>
        </w:rPr>
        <w:fldChar w:fldCharType="end"/>
      </w:r>
    </w:p>
    <w:p w14:paraId="48DA245A" w14:textId="77777777" w:rsidR="0074026F" w:rsidRPr="007B600E" w:rsidRDefault="00080512" w:rsidP="002C6B03">
      <w:r w:rsidRPr="004D3578">
        <w:br w:type="page"/>
      </w:r>
    </w:p>
    <w:p w14:paraId="73B17F83" w14:textId="77777777" w:rsidR="00080512" w:rsidRDefault="00080512">
      <w:pPr>
        <w:pStyle w:val="Heading1"/>
      </w:pPr>
      <w:bookmarkStart w:id="17" w:name="foreword"/>
      <w:bookmarkStart w:id="18" w:name="_Toc130280131"/>
      <w:bookmarkStart w:id="19" w:name="_Toc130489157"/>
      <w:bookmarkStart w:id="20" w:name="_Toc130490444"/>
      <w:bookmarkStart w:id="21" w:name="_Toc131624041"/>
      <w:bookmarkEnd w:id="17"/>
      <w:r w:rsidRPr="004D3578">
        <w:lastRenderedPageBreak/>
        <w:t>Foreword</w:t>
      </w:r>
      <w:bookmarkEnd w:id="18"/>
      <w:bookmarkEnd w:id="19"/>
      <w:bookmarkEnd w:id="20"/>
      <w:bookmarkEnd w:id="21"/>
    </w:p>
    <w:p w14:paraId="7B75B73A" w14:textId="77777777" w:rsidR="00080512" w:rsidRPr="004D3578" w:rsidRDefault="00080512">
      <w:r w:rsidRPr="004D3578">
        <w:t xml:space="preserve">This Technical </w:t>
      </w:r>
      <w:bookmarkStart w:id="22" w:name="spectype3"/>
      <w:r w:rsidR="00602AEA" w:rsidRPr="00351B14">
        <w:t>Report</w:t>
      </w:r>
      <w:bookmarkEnd w:id="22"/>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3" w:name="introduction"/>
      <w:bookmarkStart w:id="24" w:name="_Toc130280132"/>
      <w:bookmarkStart w:id="25" w:name="_Toc130489158"/>
      <w:bookmarkStart w:id="26" w:name="_Toc130490445"/>
      <w:bookmarkStart w:id="27" w:name="_Toc131624042"/>
      <w:bookmarkEnd w:id="23"/>
      <w:r w:rsidRPr="004D3578">
        <w:t>Introduction</w:t>
      </w:r>
      <w:bookmarkEnd w:id="24"/>
      <w:bookmarkEnd w:id="25"/>
      <w:bookmarkEnd w:id="26"/>
      <w:bookmarkEnd w:id="27"/>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8" w:name="scope"/>
      <w:bookmarkStart w:id="29" w:name="_Toc130280133"/>
      <w:bookmarkStart w:id="30" w:name="_Toc130489159"/>
      <w:bookmarkStart w:id="31" w:name="_Toc130490446"/>
      <w:bookmarkStart w:id="32" w:name="_Toc131624043"/>
      <w:bookmarkEnd w:id="28"/>
      <w:r w:rsidRPr="004D3578">
        <w:lastRenderedPageBreak/>
        <w:t>1</w:t>
      </w:r>
      <w:r w:rsidRPr="004D3578">
        <w:tab/>
        <w:t>Scope</w:t>
      </w:r>
      <w:bookmarkEnd w:id="29"/>
      <w:bookmarkEnd w:id="30"/>
      <w:bookmarkEnd w:id="31"/>
      <w:bookmarkEnd w:id="32"/>
    </w:p>
    <w:p w14:paraId="181B7F31" w14:textId="5456640C" w:rsidR="00080512" w:rsidRPr="004D3578" w:rsidRDefault="00080512" w:rsidP="002C6B03">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71EB42A7" w14:textId="77777777" w:rsidR="00080512" w:rsidRPr="004D3578" w:rsidRDefault="00080512">
      <w:pPr>
        <w:pStyle w:val="Heading1"/>
      </w:pPr>
      <w:bookmarkStart w:id="33" w:name="references"/>
      <w:bookmarkStart w:id="34" w:name="_Toc130280134"/>
      <w:bookmarkStart w:id="35" w:name="_Toc130489160"/>
      <w:bookmarkStart w:id="36" w:name="_Toc130490447"/>
      <w:bookmarkStart w:id="37" w:name="_Toc131624044"/>
      <w:bookmarkEnd w:id="33"/>
      <w:r w:rsidRPr="004D3578">
        <w:t>2</w:t>
      </w:r>
      <w:r w:rsidRPr="004D3578">
        <w:tab/>
        <w:t>References</w:t>
      </w:r>
      <w:bookmarkEnd w:id="34"/>
      <w:bookmarkEnd w:id="35"/>
      <w:bookmarkEnd w:id="36"/>
      <w:bookmarkEnd w:id="37"/>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12BA6091" w:rsid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13175CD7" w14:textId="174B4453" w:rsidR="00DA0099" w:rsidRPr="00E44D6E" w:rsidRDefault="00DA0099" w:rsidP="00E44D6E">
      <w:pPr>
        <w:keepLines/>
        <w:ind w:left="1702" w:hanging="1418"/>
      </w:pPr>
      <w:r>
        <w:t>[5]</w:t>
      </w:r>
      <w:r>
        <w:tab/>
      </w:r>
      <w:r w:rsidRPr="00DA0099">
        <w:t>R2-1902778, “Clarification to channel bandwidth signalling”, Nokia, Nokia Shanghai Bell, Qualcomm</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38" w:name="definitions"/>
      <w:bookmarkStart w:id="39" w:name="_Toc130280135"/>
      <w:bookmarkStart w:id="40" w:name="_Toc130489161"/>
      <w:bookmarkStart w:id="41" w:name="_Toc130490448"/>
      <w:bookmarkStart w:id="42" w:name="_Toc131624045"/>
      <w:bookmarkEnd w:id="38"/>
      <w:r w:rsidRPr="004D3578">
        <w:t>3</w:t>
      </w:r>
      <w:r w:rsidRPr="004D3578">
        <w:tab/>
        <w:t>Definitions</w:t>
      </w:r>
      <w:r w:rsidR="00602AEA">
        <w:t xml:space="preserve"> of terms, symbols and abbreviations</w:t>
      </w:r>
      <w:bookmarkEnd w:id="39"/>
      <w:bookmarkEnd w:id="40"/>
      <w:bookmarkEnd w:id="41"/>
      <w:bookmarkEnd w:id="42"/>
    </w:p>
    <w:p w14:paraId="17CFFF02" w14:textId="77777777" w:rsidR="00080512" w:rsidRPr="004D3578" w:rsidRDefault="00080512">
      <w:pPr>
        <w:pStyle w:val="Heading2"/>
      </w:pPr>
      <w:bookmarkStart w:id="43" w:name="_Toc130280136"/>
      <w:bookmarkStart w:id="44" w:name="_Toc130489162"/>
      <w:bookmarkStart w:id="45" w:name="_Toc130490449"/>
      <w:bookmarkStart w:id="46" w:name="_Toc131624046"/>
      <w:r w:rsidRPr="004D3578">
        <w:t>3.1</w:t>
      </w:r>
      <w:r w:rsidRPr="004D3578">
        <w:tab/>
      </w:r>
      <w:r w:rsidR="002B6339">
        <w:t>Terms</w:t>
      </w:r>
      <w:bookmarkEnd w:id="43"/>
      <w:bookmarkEnd w:id="44"/>
      <w:bookmarkEnd w:id="45"/>
      <w:bookmarkEnd w:id="46"/>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lastRenderedPageBreak/>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47" w:name="_Toc130280137"/>
      <w:bookmarkStart w:id="48" w:name="_Toc130489163"/>
      <w:bookmarkStart w:id="49" w:name="_Toc130490450"/>
      <w:bookmarkStart w:id="50" w:name="_Toc131624047"/>
      <w:r w:rsidRPr="004D3578">
        <w:t>3.2</w:t>
      </w:r>
      <w:r w:rsidRPr="004D3578">
        <w:tab/>
        <w:t>Symbols</w:t>
      </w:r>
      <w:bookmarkEnd w:id="47"/>
      <w:bookmarkEnd w:id="48"/>
      <w:bookmarkEnd w:id="49"/>
      <w:bookmarkEnd w:id="50"/>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51" w:name="_Toc130280138"/>
      <w:bookmarkStart w:id="52" w:name="_Toc130489164"/>
      <w:bookmarkStart w:id="53" w:name="_Toc130490451"/>
      <w:bookmarkStart w:id="54" w:name="_Toc131624048"/>
      <w:r w:rsidRPr="004D3578">
        <w:t>3.3</w:t>
      </w:r>
      <w:r w:rsidRPr="004D3578">
        <w:tab/>
        <w:t>Abbreviations</w:t>
      </w:r>
      <w:bookmarkEnd w:id="51"/>
      <w:bookmarkEnd w:id="52"/>
      <w:bookmarkEnd w:id="53"/>
      <w:bookmarkEnd w:id="54"/>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55" w:name="clause4"/>
      <w:bookmarkStart w:id="56" w:name="_Toc130280139"/>
      <w:bookmarkStart w:id="57" w:name="_Toc130489165"/>
      <w:bookmarkStart w:id="58" w:name="_Toc130490452"/>
      <w:bookmarkStart w:id="59" w:name="_Toc131624049"/>
      <w:bookmarkEnd w:id="55"/>
      <w:r w:rsidRPr="004D3578">
        <w:t>4</w:t>
      </w:r>
      <w:r w:rsidRPr="004D3578">
        <w:tab/>
      </w:r>
      <w:r w:rsidR="00FC0DE7">
        <w:t>Background</w:t>
      </w:r>
      <w:bookmarkEnd w:id="56"/>
      <w:bookmarkEnd w:id="57"/>
      <w:bookmarkEnd w:id="58"/>
      <w:bookmarkEnd w:id="59"/>
    </w:p>
    <w:p w14:paraId="2E080FDD" w14:textId="7B9461A9" w:rsidR="00AF6A21" w:rsidRDefault="001C70A2" w:rsidP="002C6B03">
      <w:r>
        <w:t>One of the aims of 5G is providing bandwidth flexibility.  Although this is achieved in general, for some spectrum allocations the ability to achieve such flexibility needs further study.</w:t>
      </w:r>
    </w:p>
    <w:p w14:paraId="06554C8F" w14:textId="42DB9BEC" w:rsidR="00CD20BC" w:rsidRDefault="002F7C1A" w:rsidP="002C6B03">
      <w:r>
        <w:t>Solutions for the following spectrum allocations have been requested so far</w:t>
      </w:r>
      <w:r w:rsidR="00CD20BC">
        <w:t xml:space="preserve">:  </w:t>
      </w:r>
    </w:p>
    <w:p w14:paraId="7DF989B8" w14:textId="2E968F62" w:rsidR="002A6F71" w:rsidRDefault="002A6F71" w:rsidP="002C6B03"/>
    <w:p w14:paraId="61077313" w14:textId="2533AE9C" w:rsidR="002A6F71" w:rsidRDefault="002A6F71" w:rsidP="002C6B03">
      <w:pPr>
        <w:pStyle w:val="TH"/>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2C6B03">
            <w:pPr>
              <w:pStyle w:val="TAH"/>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2C6B03">
            <w:pPr>
              <w:pStyle w:val="TAH"/>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2C6B03">
            <w:pPr>
              <w:pStyle w:val="TAC"/>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2C6B03">
            <w:pPr>
              <w:pStyle w:val="TAC"/>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2C6B03">
            <w:pPr>
              <w:pStyle w:val="TAC"/>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2C6B03">
            <w:pPr>
              <w:pStyle w:val="TAC"/>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2C6B03">
            <w:pPr>
              <w:pStyle w:val="TAC"/>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2C6B03">
            <w:pPr>
              <w:pStyle w:val="TAC"/>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2C6B03">
            <w:pPr>
              <w:pStyle w:val="TAC"/>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2C6B03">
            <w:pPr>
              <w:pStyle w:val="TAC"/>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2C6B03">
            <w:pPr>
              <w:pStyle w:val="TAC"/>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2C6B03">
            <w:pPr>
              <w:pStyle w:val="TAC"/>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60" w:name="_Toc130280140"/>
      <w:bookmarkStart w:id="61" w:name="_Toc130489166"/>
      <w:bookmarkStart w:id="62" w:name="_Toc130490453"/>
      <w:bookmarkStart w:id="63" w:name="_Toc131624050"/>
      <w:r w:rsidRPr="004D3578">
        <w:t>4.</w:t>
      </w:r>
      <w:r w:rsidR="0072412B">
        <w:t>1</w:t>
      </w:r>
      <w:r w:rsidRPr="004D3578">
        <w:tab/>
      </w:r>
      <w:r>
        <w:t>Objectives</w:t>
      </w:r>
      <w:bookmarkEnd w:id="60"/>
      <w:bookmarkEnd w:id="61"/>
      <w:bookmarkEnd w:id="62"/>
      <w:bookmarkEnd w:id="63"/>
    </w:p>
    <w:p w14:paraId="7ECFD941" w14:textId="77777777" w:rsidR="00F5070F" w:rsidRDefault="0074247D" w:rsidP="00F5070F">
      <w:r>
        <w:t>The following objectives are listed in the SID [2]</w:t>
      </w:r>
    </w:p>
    <w:p w14:paraId="06CE94EB" w14:textId="4EC0D88A" w:rsidR="0074247D" w:rsidRDefault="0074247D" w:rsidP="00BE5399">
      <w:pPr>
        <w:pStyle w:val="B1"/>
        <w:rPr>
          <w:lang w:eastAsia="ko-KR"/>
        </w:rPr>
      </w:pPr>
      <w:r>
        <w:rPr>
          <w:lang w:eastAsia="ko-KR"/>
        </w:rPr>
        <w:lastRenderedPageBreak/>
        <w:t>1)</w:t>
      </w:r>
      <w:r w:rsidR="002C6B03">
        <w:rPr>
          <w:lang w:eastAsia="ko-KR"/>
        </w:rPr>
        <w:tab/>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2C3DADC2" w:rsidR="0074247D" w:rsidRDefault="0074247D" w:rsidP="002C6B03">
      <w:pPr>
        <w:pStyle w:val="B2"/>
        <w:rPr>
          <w:lang w:eastAsia="ko-KR"/>
        </w:rPr>
      </w:pPr>
      <w:r>
        <w:rPr>
          <w:lang w:eastAsia="ko-KR"/>
        </w:rPr>
        <w:t>-</w:t>
      </w:r>
      <w:r w:rsidR="002C6B03">
        <w:rPr>
          <w:lang w:eastAsia="ko-KR"/>
        </w:rPr>
        <w:tab/>
      </w:r>
      <w:r>
        <w:rPr>
          <w:lang w:eastAsia="ko-KR"/>
        </w:rPr>
        <w:t xml:space="preserve"> Only licensed spectrum wider than 5 MHz to be considered in this SID.</w:t>
      </w:r>
    </w:p>
    <w:p w14:paraId="5F0F94C7" w14:textId="25939281" w:rsidR="0074247D" w:rsidRPr="00284B2F" w:rsidRDefault="0074247D" w:rsidP="002C6B03">
      <w:pPr>
        <w:pStyle w:val="B2"/>
        <w:rPr>
          <w:lang w:eastAsia="ko-KR"/>
        </w:rPr>
      </w:pPr>
      <w:r>
        <w:rPr>
          <w:lang w:eastAsia="ko-KR"/>
        </w:rPr>
        <w:t>-</w:t>
      </w:r>
      <w:r w:rsidR="002C6B03">
        <w:rPr>
          <w:lang w:eastAsia="ko-KR"/>
        </w:rPr>
        <w:tab/>
      </w:r>
      <w:r>
        <w:rPr>
          <w:lang w:eastAsia="ko-KR"/>
        </w:rPr>
        <w:t>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318C9278" w:rsidR="0074247D" w:rsidRPr="00284B2F" w:rsidRDefault="0074247D" w:rsidP="00BE5399">
      <w:pPr>
        <w:pStyle w:val="B1"/>
        <w:rPr>
          <w:lang w:eastAsia="ko-KR"/>
        </w:rPr>
      </w:pPr>
      <w:r>
        <w:rPr>
          <w:lang w:eastAsia="ko-KR"/>
        </w:rPr>
        <w:t>2)</w:t>
      </w:r>
      <w:r w:rsidR="002C6B03">
        <w:rPr>
          <w:lang w:eastAsia="ko-KR"/>
        </w:rPr>
        <w:tab/>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2AD00C0D" w:rsidR="0074247D" w:rsidRPr="006E7A1F" w:rsidRDefault="0074247D" w:rsidP="00BE5399">
      <w:pPr>
        <w:pStyle w:val="B1"/>
        <w:rPr>
          <w:lang w:eastAsia="ko-KR"/>
        </w:rPr>
      </w:pPr>
      <w:r>
        <w:rPr>
          <w:lang w:eastAsia="ko-KR"/>
        </w:rPr>
        <w:t>3)</w:t>
      </w:r>
      <w:r w:rsidR="002C6B03">
        <w:rPr>
          <w:lang w:eastAsia="ko-KR"/>
        </w:rPr>
        <w:tab/>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3AB1011F" w:rsidR="0074247D" w:rsidRPr="00284B2F" w:rsidRDefault="00BE733C" w:rsidP="002C6B03">
      <w:pPr>
        <w:pStyle w:val="B1"/>
        <w:rPr>
          <w:lang w:eastAsia="ko-KR"/>
        </w:rPr>
      </w:pPr>
      <w:r>
        <w:rPr>
          <w:lang w:eastAsia="ko-KR"/>
        </w:rPr>
        <w:t>4)</w:t>
      </w:r>
      <w:r w:rsidR="002C6B03">
        <w:rPr>
          <w:lang w:eastAsia="ko-KR"/>
        </w:rPr>
        <w:tab/>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2EE7311B" w:rsidR="0074247D" w:rsidRPr="00E356A5" w:rsidRDefault="00BE733C" w:rsidP="002C6B03">
      <w:pPr>
        <w:pStyle w:val="B1"/>
        <w:rPr>
          <w:lang w:eastAsia="ko-KR"/>
        </w:rPr>
      </w:pPr>
      <w:r>
        <w:rPr>
          <w:lang w:eastAsia="ko-KR"/>
        </w:rPr>
        <w:t>5)</w:t>
      </w:r>
      <w:r w:rsidR="002C6B03">
        <w:rPr>
          <w:lang w:eastAsia="ko-KR"/>
        </w:rPr>
        <w:tab/>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29D2BAEC" w:rsidR="0074247D" w:rsidRPr="00E356A5" w:rsidRDefault="00BE733C" w:rsidP="002C6B03">
      <w:pPr>
        <w:pStyle w:val="B1"/>
        <w:rPr>
          <w:lang w:eastAsia="ko-KR"/>
        </w:rPr>
      </w:pPr>
      <w:r>
        <w:rPr>
          <w:lang w:eastAsia="ko-KR"/>
        </w:rPr>
        <w:t>6)</w:t>
      </w:r>
      <w:r w:rsidR="002C6B03">
        <w:rPr>
          <w:lang w:eastAsia="ko-KR"/>
        </w:rPr>
        <w:tab/>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69319FB6" w:rsidR="0074247D" w:rsidRPr="00E356A5" w:rsidRDefault="00BE733C" w:rsidP="002C6B03">
      <w:pPr>
        <w:pStyle w:val="B1"/>
        <w:rPr>
          <w:lang w:eastAsia="ko-KR"/>
        </w:rPr>
      </w:pPr>
      <w:r>
        <w:rPr>
          <w:lang w:eastAsia="ko-KR"/>
        </w:rPr>
        <w:t>7)</w:t>
      </w:r>
      <w:r w:rsidR="002C6B03">
        <w:rPr>
          <w:lang w:eastAsia="ko-KR"/>
        </w:rPr>
        <w:tab/>
      </w:r>
      <w:r w:rsidR="0074247D" w:rsidRPr="00E356A5">
        <w:rPr>
          <w:lang w:eastAsia="ko-KR"/>
        </w:rPr>
        <w:t>Impact on RAN1 and RAN2 should be considered and minimized</w:t>
      </w:r>
    </w:p>
    <w:p w14:paraId="3D4B6E35" w14:textId="1EAEC6F3" w:rsidR="0074247D" w:rsidRPr="00E356A5" w:rsidRDefault="00BE733C" w:rsidP="002C6B03">
      <w:pPr>
        <w:pStyle w:val="B1"/>
        <w:rPr>
          <w:lang w:eastAsia="ko-KR"/>
        </w:rPr>
      </w:pPr>
      <w:r>
        <w:rPr>
          <w:lang w:eastAsia="ko-KR"/>
        </w:rPr>
        <w:t>8)</w:t>
      </w:r>
      <w:r w:rsidR="002C6B03">
        <w:rPr>
          <w:lang w:eastAsia="ko-KR"/>
        </w:rPr>
        <w:tab/>
      </w:r>
      <w:r w:rsidR="0074247D" w:rsidRPr="00E356A5">
        <w:rPr>
          <w:lang w:eastAsia="ko-KR"/>
        </w:rPr>
        <w:t>For any considered solution, U</w:t>
      </w:r>
      <w:r w:rsidR="00DA0099" w:rsidRPr="00E356A5">
        <w:rPr>
          <w:lang w:eastAsia="ko-KR"/>
        </w:rPr>
        <w:t>e</w:t>
      </w:r>
      <w:r w:rsidR="0074247D" w:rsidRPr="00E356A5">
        <w:rPr>
          <w:lang w:eastAsia="ko-KR"/>
        </w:rPr>
        <w:t>s not supporting such solution (both legacy and new U</w:t>
      </w:r>
      <w:r w:rsidR="00DA0099" w:rsidRPr="00E356A5">
        <w:rPr>
          <w:lang w:eastAsia="ko-KR"/>
        </w:rPr>
        <w:t>e</w:t>
      </w:r>
      <w:r w:rsidR="0074247D" w:rsidRPr="00E356A5">
        <w:rPr>
          <w:lang w:eastAsia="ko-KR"/>
        </w:rPr>
        <w:t xml:space="preserve">s) should be able to use the next lower supported channel bandwidth in the UL and DL without implications. </w:t>
      </w:r>
    </w:p>
    <w:p w14:paraId="11CFBC73" w14:textId="2C17BAF1" w:rsidR="0074247D" w:rsidRPr="00E356A5" w:rsidRDefault="00BE733C" w:rsidP="002C6B03">
      <w:pPr>
        <w:pStyle w:val="B1"/>
        <w:rPr>
          <w:lang w:eastAsia="ko-KR"/>
        </w:rPr>
      </w:pPr>
      <w:r>
        <w:rPr>
          <w:lang w:eastAsia="ko-KR"/>
        </w:rPr>
        <w:t>9)</w:t>
      </w:r>
      <w:r w:rsidR="002C6B03">
        <w:rPr>
          <w:lang w:eastAsia="ko-KR"/>
        </w:rPr>
        <w:tab/>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bookmarkStart w:id="64" w:name="_Toc130280141"/>
      <w:bookmarkStart w:id="65" w:name="_Toc130489167"/>
      <w:bookmarkStart w:id="66" w:name="_Toc130490454"/>
      <w:bookmarkStart w:id="67" w:name="_Toc131624051"/>
      <w:r>
        <w:t>5</w:t>
      </w:r>
      <w:r w:rsidRPr="004D3578">
        <w:tab/>
      </w:r>
      <w:r>
        <w:t>General</w:t>
      </w:r>
      <w:bookmarkEnd w:id="64"/>
      <w:bookmarkEnd w:id="65"/>
      <w:bookmarkEnd w:id="66"/>
      <w:bookmarkEnd w:id="67"/>
    </w:p>
    <w:p w14:paraId="43405502" w14:textId="616DFA70" w:rsidR="003417D3" w:rsidRDefault="003417D3" w:rsidP="003417D3">
      <w:pPr>
        <w:pStyle w:val="Heading2"/>
      </w:pPr>
      <w:bookmarkStart w:id="68" w:name="_Toc130280142"/>
      <w:bookmarkStart w:id="69" w:name="_Toc130489168"/>
      <w:bookmarkStart w:id="70" w:name="_Toc130490455"/>
      <w:bookmarkStart w:id="71" w:name="_Toc131624052"/>
      <w:r>
        <w:t>5</w:t>
      </w:r>
      <w:r w:rsidRPr="004D3578">
        <w:t>.</w:t>
      </w:r>
      <w:r>
        <w:t>1</w:t>
      </w:r>
      <w:r w:rsidRPr="004D3578">
        <w:tab/>
      </w:r>
      <w:r>
        <w:t>UE channel bandwidth</w:t>
      </w:r>
      <w:bookmarkEnd w:id="68"/>
      <w:bookmarkEnd w:id="69"/>
      <w:bookmarkEnd w:id="70"/>
      <w:bookmarkEnd w:id="71"/>
    </w:p>
    <w:p w14:paraId="1609FA9B" w14:textId="77777777" w:rsidR="003417D3" w:rsidRDefault="003417D3" w:rsidP="002C6B03">
      <w:pPr>
        <w:rPr>
          <w:rFonts w:eastAsia="Yu Mincho"/>
        </w:rPr>
      </w:pPr>
      <w:r>
        <w:rPr>
          <w:rFonts w:eastAsia="Yu Mincho"/>
        </w:rPr>
        <w:t>The following text is copied from TS38.101-1 for information:</w:t>
      </w:r>
    </w:p>
    <w:p w14:paraId="17DFCDB9" w14:textId="2C85CD42" w:rsidR="003417D3" w:rsidRPr="00F42188" w:rsidRDefault="003417D3" w:rsidP="002C6B03">
      <w:pPr>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w:t>
      </w:r>
      <w:r w:rsidR="00DA0099" w:rsidRPr="00F42188">
        <w:rPr>
          <w:rFonts w:eastAsia="Yu Mincho"/>
        </w:rPr>
        <w:t>e</w:t>
      </w:r>
      <w:r w:rsidRPr="00F42188">
        <w:rPr>
          <w:rFonts w:eastAsia="Yu Mincho"/>
        </w:rPr>
        <w:t>s connected to the BS. Transmission of multiple carriers to the same UE (CA) or multiple carriers to different U</w:t>
      </w:r>
      <w:r w:rsidR="00DA0099" w:rsidRPr="00F42188">
        <w:rPr>
          <w:rFonts w:eastAsia="Yu Mincho"/>
        </w:rPr>
        <w:t>e</w:t>
      </w:r>
      <w:r w:rsidRPr="00F42188">
        <w:rPr>
          <w:rFonts w:eastAsia="Yu Mincho"/>
        </w:rPr>
        <w:t>s within the BS channel bandwidth can be supported.</w:t>
      </w:r>
    </w:p>
    <w:p w14:paraId="7FE3FBA2" w14:textId="00DE58E1" w:rsidR="003417D3" w:rsidRPr="00F42188" w:rsidRDefault="003417D3" w:rsidP="002C6B03">
      <w:pPr>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w:t>
      </w:r>
      <w:r w:rsidR="00DA0099" w:rsidRPr="00F42188">
        <w:rPr>
          <w:rFonts w:eastAsia="Yu Mincho"/>
        </w:rPr>
        <w:t>e</w:t>
      </w:r>
      <w:r w:rsidRPr="00F42188">
        <w:rPr>
          <w:rFonts w:eastAsia="Yu Mincho"/>
        </w:rPr>
        <w:t>s.</w:t>
      </w:r>
    </w:p>
    <w:p w14:paraId="6839765A" w14:textId="77777777" w:rsidR="003417D3" w:rsidRPr="00F42188" w:rsidRDefault="003417D3" w:rsidP="002C6B0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bookmarkStart w:id="72" w:name="_Toc130280143"/>
      <w:bookmarkStart w:id="73" w:name="_Toc130489169"/>
      <w:bookmarkStart w:id="74" w:name="_Toc130490456"/>
      <w:bookmarkStart w:id="75" w:name="_Toc131624053"/>
      <w:r>
        <w:lastRenderedPageBreak/>
        <w:t>6</w:t>
      </w:r>
      <w:r w:rsidR="0072412B" w:rsidRPr="004D3578">
        <w:tab/>
      </w:r>
      <w:r w:rsidR="0072412B">
        <w:t>Result, Analysis outcome</w:t>
      </w:r>
      <w:bookmarkEnd w:id="72"/>
      <w:bookmarkEnd w:id="73"/>
      <w:bookmarkEnd w:id="74"/>
      <w:bookmarkEnd w:id="75"/>
    </w:p>
    <w:p w14:paraId="08A32F4B" w14:textId="37BAA8DA" w:rsidR="0072412B" w:rsidRDefault="003417D3" w:rsidP="0072412B">
      <w:pPr>
        <w:pStyle w:val="Heading2"/>
      </w:pPr>
      <w:bookmarkStart w:id="76" w:name="_Toc130280144"/>
      <w:bookmarkStart w:id="77" w:name="_Toc130489170"/>
      <w:bookmarkStart w:id="78" w:name="_Toc130490457"/>
      <w:bookmarkStart w:id="79" w:name="_Toc131624054"/>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bookmarkEnd w:id="76"/>
      <w:bookmarkEnd w:id="77"/>
      <w:bookmarkEnd w:id="78"/>
      <w:bookmarkEnd w:id="79"/>
    </w:p>
    <w:p w14:paraId="7347DFC3" w14:textId="3010F637" w:rsidR="009436AE" w:rsidRDefault="009436AE" w:rsidP="00E17D88">
      <w:pPr>
        <w:pStyle w:val="Heading3"/>
      </w:pPr>
      <w:bookmarkStart w:id="80" w:name="_Toc130280145"/>
      <w:bookmarkStart w:id="81" w:name="_Toc130489171"/>
      <w:bookmarkStart w:id="82" w:name="_Toc130490458"/>
      <w:bookmarkStart w:id="83" w:name="_Toc131624055"/>
      <w:r>
        <w:t>6.1.1</w:t>
      </w:r>
      <w:r>
        <w:tab/>
        <w:t>General Aspects</w:t>
      </w:r>
      <w:bookmarkEnd w:id="80"/>
      <w:bookmarkEnd w:id="81"/>
      <w:bookmarkEnd w:id="82"/>
      <w:bookmarkEnd w:id="83"/>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4FE8F58F"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as indicated in the broadcast System Information</w:t>
      </w:r>
      <w:r w:rsidR="00A35C39" w:rsidRPr="00A35C39">
        <w:rPr>
          <w:rFonts w:eastAsiaTheme="minorEastAsia"/>
        </w:rPr>
        <w:t xml:space="preserve"> (SIB1) as described in 6.1.2.1</w:t>
      </w:r>
      <w:r w:rsidR="00C664ED">
        <w:rPr>
          <w:rFonts w:eastAsiaTheme="minorEastAsia"/>
        </w:rPr>
        <w:t xml:space="preserve">, </w:t>
      </w:r>
      <w:r w:rsidR="00AF0A4F">
        <w:rPr>
          <w:rFonts w:eastAsiaTheme="minorEastAsia"/>
        </w:rPr>
        <w:t>or UE is reconfigured to the larger channel bandwidth in connected mode</w:t>
      </w:r>
      <w:r w:rsidR="00A35C39" w:rsidRPr="00A35C39">
        <w:t xml:space="preserve"> </w:t>
      </w:r>
      <w:r w:rsidR="00A35C39" w:rsidRPr="00A35C39">
        <w:rPr>
          <w:rFonts w:eastAsiaTheme="minorEastAsia"/>
        </w:rPr>
        <w:t>than SIB1 as described in 6.1.2.2</w:t>
      </w:r>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5F4885">
      <w:pPr>
        <w:pStyle w:val="TH"/>
        <w:rPr>
          <w:rFonts w:eastAsiaTheme="minorEastAsia"/>
        </w:rPr>
      </w:pPr>
      <w:r w:rsidRPr="009436AE">
        <w:rPr>
          <w:rFonts w:eastAsiaTheme="minorEastAsia"/>
          <w:noProof/>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5">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5F4885">
      <w:pPr>
        <w:pStyle w:val="TF"/>
        <w:rPr>
          <w:rFonts w:eastAsiaTheme="minorEastAsia"/>
        </w:rPr>
      </w:pPr>
      <w:r w:rsidRPr="009436AE">
        <w:rPr>
          <w:rFonts w:eastAsiaTheme="minorEastAsia"/>
        </w:rPr>
        <w:t xml:space="preserve">Figure </w:t>
      </w:r>
      <w:r>
        <w:rPr>
          <w:rFonts w:eastAsiaTheme="minorEastAsia"/>
        </w:rPr>
        <w:t>6.1.1</w:t>
      </w:r>
      <w:r w:rsidRPr="009436AE">
        <w:rPr>
          <w:rFonts w:eastAsiaTheme="minorEastAsia"/>
        </w:rPr>
        <w:t>-1: Using the next larger channel bandwidth (example for 7MHz).</w:t>
      </w:r>
    </w:p>
    <w:p w14:paraId="4459BF51" w14:textId="2CE45B61" w:rsidR="00C664ED" w:rsidRDefault="00C664ED" w:rsidP="005F4885">
      <w:pPr>
        <w:pStyle w:val="NO"/>
      </w:pPr>
      <w:r>
        <w:t>NOTE:</w:t>
      </w:r>
      <w:r>
        <w:tab/>
        <w:t>It should be checked further whether it is possible to configure the next larger channel so that it goes over the band edge and which implications it has.</w:t>
      </w:r>
    </w:p>
    <w:p w14:paraId="4F926DBB" w14:textId="232DCD4A" w:rsidR="00A01265" w:rsidRPr="009436AE" w:rsidRDefault="00A01265" w:rsidP="005F4885">
      <w:pPr>
        <w:pStyle w:val="NO"/>
        <w:rPr>
          <w:rFonts w:ascii="Arial" w:eastAsiaTheme="minorEastAsia" w:hAnsi="Arial"/>
          <w:b/>
        </w:rPr>
      </w:pPr>
      <w:r>
        <w:t>NOTE:</w:t>
      </w:r>
      <w:r>
        <w:tab/>
      </w:r>
      <w:r w:rsidRPr="00A01265">
        <w:t xml:space="preserve">The UE UL channel bandwidth is assumed to be the next-smaller </w:t>
      </w:r>
      <w:r w:rsidR="00DA0099">
        <w:t xml:space="preserve">regular </w:t>
      </w:r>
      <w:r w:rsidRPr="00A01265">
        <w:t>channel bandwidth (in MHz) in this study.</w:t>
      </w:r>
    </w:p>
    <w:p w14:paraId="75A0A75C" w14:textId="3E30650B" w:rsidR="009436AE" w:rsidRDefault="009436AE" w:rsidP="005F4885">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2B233744" w:rsidR="00952306" w:rsidRDefault="00952306" w:rsidP="005F4885">
      <w:r>
        <w:t xml:space="preserve">The maximum number of "available" or "schedulable" RBs for a particular irregular channel bandwidth can be calculated based on the assumption of using larger guard bands from </w:t>
      </w:r>
      <w:r w:rsidR="00734EDB">
        <w:t>a</w:t>
      </w:r>
      <w:r>
        <w:t xml:space="preserve">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5F4885">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76F2A245" w:rsidR="00952306" w:rsidRDefault="00C664ED" w:rsidP="005F4885">
      <w:pPr>
        <w:pStyle w:val="NO"/>
        <w:rPr>
          <w:lang w:eastAsia="zh-CN"/>
        </w:rPr>
      </w:pPr>
      <w:r>
        <w:t>NOTE:</w:t>
      </w:r>
      <w:r>
        <w:tab/>
      </w:r>
      <w:r w:rsidR="00952306">
        <w:t>Similarly, the gNB operating with wider channel filters cannot be expected to provide stop-band attenuation at the edges of the irregular channel bandwidth to guarantee the co-existence</w:t>
      </w:r>
      <w:r w:rsidR="00734EDB">
        <w:t>. It is assumed that the gNB channel filters are implemented such that regulatory unwanted emissions requirements are met outside any operator spectrum block of irregular bandwidth (this is a common case also in existing deployments).</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bookmarkStart w:id="84" w:name="_Toc130280146"/>
      <w:bookmarkStart w:id="85" w:name="_Toc130489172"/>
      <w:bookmarkStart w:id="86" w:name="_Toc130490459"/>
      <w:bookmarkStart w:id="87" w:name="_Toc131624056"/>
      <w:r>
        <w:t>6.1.2</w:t>
      </w:r>
      <w:r>
        <w:tab/>
        <w:t>Signalling and configuration aspects</w:t>
      </w:r>
      <w:bookmarkEnd w:id="84"/>
      <w:bookmarkEnd w:id="85"/>
      <w:bookmarkEnd w:id="86"/>
      <w:bookmarkEnd w:id="87"/>
    </w:p>
    <w:p w14:paraId="7AEF0B9E" w14:textId="21A496F1" w:rsidR="00952306" w:rsidRDefault="00952306" w:rsidP="00952306">
      <w:pPr>
        <w:rPr>
          <w:lang w:val="en-US"/>
        </w:rPr>
      </w:pPr>
      <w:r w:rsidRPr="00156770">
        <w:rPr>
          <w:lang w:val="en-US"/>
        </w:rPr>
        <w:t xml:space="preserve">In this section we provide further signaling details on how to support irregular channels </w:t>
      </w:r>
      <w:r w:rsidR="00734EDB">
        <w:rPr>
          <w:lang w:val="en-US"/>
        </w:rPr>
        <w:t>in the DL</w:t>
      </w:r>
      <w:r w:rsidRPr="00156770">
        <w:rPr>
          <w:lang w:val="en-US"/>
        </w:rPr>
        <w:t>.</w:t>
      </w:r>
      <w:r w:rsidR="00657272">
        <w:rPr>
          <w:lang w:val="en-US"/>
        </w:rPr>
        <w:t xml:space="preserve">  </w:t>
      </w:r>
      <w:r w:rsidR="00657272" w:rsidRPr="00657272">
        <w:rPr>
          <w:lang w:val="en-US"/>
        </w:rPr>
        <w:t xml:space="preserve">Two signaling methods are described.  In 6.1.2.1 the next larger </w:t>
      </w:r>
      <w:r w:rsidR="00734EDB">
        <w:rPr>
          <w:lang w:val="en-US"/>
        </w:rPr>
        <w:t xml:space="preserve">or next-after-next </w:t>
      </w:r>
      <w:r w:rsidR="00657272" w:rsidRPr="00657272">
        <w:rPr>
          <w:lang w:val="en-US"/>
        </w:rPr>
        <w:t xml:space="preserve">CBW </w:t>
      </w:r>
      <w:r w:rsidR="00734EDB">
        <w:rPr>
          <w:lang w:val="en-US"/>
        </w:rPr>
        <w:t xml:space="preserve">is </w:t>
      </w:r>
      <w:r w:rsidR="00657272" w:rsidRPr="00657272">
        <w:rPr>
          <w:lang w:val="en-US"/>
        </w:rPr>
        <w:t>used</w:t>
      </w:r>
      <w:r w:rsidR="00734EDB">
        <w:rPr>
          <w:lang w:val="en-US"/>
        </w:rPr>
        <w:t xml:space="preserve"> for an FDD case with a 7 MHz allocation as an example</w:t>
      </w:r>
      <w:r w:rsidR="00657272" w:rsidRPr="00657272">
        <w:rPr>
          <w:lang w:val="en-US"/>
        </w:rPr>
        <w:t xml:space="preserve">.  </w:t>
      </w:r>
      <w:r w:rsidR="00734EDB">
        <w:rPr>
          <w:lang w:val="en-US"/>
        </w:rPr>
        <w:t xml:space="preserve">The use of the method for a TDD case with a larger irregular block size is also illustrated.  </w:t>
      </w:r>
      <w:r w:rsidR="00657272" w:rsidRPr="00657272">
        <w:rPr>
          <w:lang w:val="en-US"/>
        </w:rPr>
        <w:t>In 6.1.2.2, the next smaller CBW is used during initial access, and then once RRC connection is established, the next larger CBW is used.</w:t>
      </w:r>
    </w:p>
    <w:p w14:paraId="737AD07A" w14:textId="423F6A27" w:rsidR="00657272" w:rsidRDefault="00657272" w:rsidP="00A25896">
      <w:pPr>
        <w:pStyle w:val="Heading4"/>
        <w:rPr>
          <w:lang w:val="en-US"/>
        </w:rPr>
      </w:pPr>
      <w:bookmarkStart w:id="88" w:name="_Toc130280147"/>
      <w:bookmarkStart w:id="89" w:name="_Toc130489173"/>
      <w:bookmarkStart w:id="90" w:name="_Toc130490460"/>
      <w:bookmarkStart w:id="91" w:name="_Toc131624057"/>
      <w:r>
        <w:rPr>
          <w:lang w:val="en-US"/>
        </w:rPr>
        <w:t>6.1.2.1</w:t>
      </w:r>
      <w:r>
        <w:rPr>
          <w:lang w:val="en-US"/>
        </w:rPr>
        <w:tab/>
        <w:t xml:space="preserve">Method using </w:t>
      </w:r>
      <w:r w:rsidR="00734EDB">
        <w:rPr>
          <w:lang w:val="en-US"/>
        </w:rPr>
        <w:t>a</w:t>
      </w:r>
      <w:r>
        <w:rPr>
          <w:lang w:val="en-US"/>
        </w:rPr>
        <w:t xml:space="preserve"> larger channel bandwidth is broadcast in SIB1</w:t>
      </w:r>
      <w:bookmarkEnd w:id="88"/>
      <w:bookmarkEnd w:id="89"/>
      <w:bookmarkEnd w:id="90"/>
      <w:bookmarkEnd w:id="91"/>
    </w:p>
    <w:p w14:paraId="39640574" w14:textId="61A03C9E" w:rsidR="00734EDB" w:rsidRPr="00734EDB" w:rsidRDefault="00734EDB" w:rsidP="00095359">
      <w:pPr>
        <w:pStyle w:val="Heading5"/>
        <w:rPr>
          <w:lang w:val="en-US"/>
        </w:rPr>
      </w:pPr>
      <w:bookmarkStart w:id="92" w:name="_Toc130280148"/>
      <w:bookmarkStart w:id="93" w:name="_Toc130489174"/>
      <w:bookmarkStart w:id="94" w:name="_Toc130490461"/>
      <w:bookmarkStart w:id="95" w:name="_Toc131624058"/>
      <w:r>
        <w:rPr>
          <w:lang w:val="en-US"/>
        </w:rPr>
        <w:t>6.1.2.1.1</w:t>
      </w:r>
      <w:r>
        <w:rPr>
          <w:lang w:val="en-US"/>
        </w:rPr>
        <w:tab/>
        <w:t>General</w:t>
      </w:r>
      <w:bookmarkEnd w:id="92"/>
      <w:bookmarkEnd w:id="93"/>
      <w:bookmarkEnd w:id="94"/>
      <w:bookmarkEnd w:id="95"/>
    </w:p>
    <w:p w14:paraId="3F9DAA47" w14:textId="77777777" w:rsidR="00952306" w:rsidRPr="00156770" w:rsidRDefault="00952306" w:rsidP="00D311EE">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D311EE">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D311EE">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0E5DDE9F" w:rsidR="00952306" w:rsidRPr="0066502A" w:rsidRDefault="00952306" w:rsidP="00D311EE">
      <w:pPr>
        <w:rPr>
          <w:lang w:val="en-US"/>
        </w:rPr>
      </w:pPr>
      <w:r w:rsidRPr="00156770">
        <w:rPr>
          <w:lang w:val="en-US"/>
        </w:rPr>
        <w:t xml:space="preserve">Once the UE established the RRC connection, the gNB can account for the UE capabilities and configure the UE </w:t>
      </w:r>
      <w:r w:rsidRPr="008310E3">
        <w:rPr>
          <w:lang w:val="en-US"/>
        </w:rPr>
        <w:t>accordingly</w:t>
      </w:r>
      <w:r w:rsidRPr="00156770">
        <w:rPr>
          <w:lang w:val="en-US"/>
        </w:rPr>
        <w:t xml:space="preserve">. At this point the gNB </w:t>
      </w:r>
      <w:r w:rsidR="008B07A3">
        <w:rPr>
          <w:lang w:val="en-US"/>
        </w:rPr>
        <w:t xml:space="preserve">can configure the UE with the larger channel bandwidth (that used by the UE for initial access is not known to the gNB) and with </w:t>
      </w:r>
      <w:r w:rsidRPr="00156770">
        <w:rPr>
          <w:lang w:val="en-US"/>
        </w:rPr>
        <w:t>a</w:t>
      </w:r>
      <w:r w:rsidR="008B07A3">
        <w:rPr>
          <w:lang w:val="en-US"/>
        </w:rPr>
        <w:t>n additional</w:t>
      </w:r>
      <w:r w:rsidRPr="00156770">
        <w:rPr>
          <w:lang w:val="en-US"/>
        </w:rPr>
        <w:t xml:space="preserve">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D311EE">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423227D8" w:rsidR="00952306" w:rsidRDefault="00952306" w:rsidP="00D311EE">
      <w:pPr>
        <w:pStyle w:val="B1"/>
        <w:rPr>
          <w:lang w:val="en-US"/>
        </w:rPr>
      </w:pPr>
      <w:r w:rsidRPr="0066502A">
        <w:rPr>
          <w:lang w:val="en-US"/>
        </w:rPr>
        <w:lastRenderedPageBreak/>
        <w:t>-</w:t>
      </w:r>
      <w:r w:rsidRPr="0066502A">
        <w:rPr>
          <w:lang w:val="en-US"/>
        </w:rPr>
        <w:tab/>
        <w:t xml:space="preserve">ServingCellConfig-&gt; downlinkBWP-ToAddModList-&gt; bwp-Common-&gt; genericParameters-&gt; locationAndBandwidth = </w:t>
      </w:r>
      <w:r w:rsidR="008B07A3">
        <w:rPr>
          <w:lang w:val="en-US"/>
        </w:rPr>
        <w:t xml:space="preserve">35 </w:t>
      </w:r>
      <w:r w:rsidRPr="0066502A">
        <w:rPr>
          <w:lang w:val="en-US"/>
        </w:rPr>
        <w:t>PRBs</w:t>
      </w:r>
      <w:r>
        <w:rPr>
          <w:lang w:val="en-US"/>
        </w:rPr>
        <w:t xml:space="preserve"> </w:t>
      </w:r>
    </w:p>
    <w:p w14:paraId="79BBB65B" w14:textId="77777777" w:rsidR="008B07A3" w:rsidRDefault="008B07A3" w:rsidP="00D311EE">
      <w:r>
        <w:t>with the BWP size taken from Table 6.1.1-1. The PRBs within this BWP can be scheduled. the remaining PRBs in the downlink channel bandwidth are blanked. Alternatively, the BWP size is set to 52 PRB with 35 PRBs scheduled.</w:t>
      </w:r>
    </w:p>
    <w:p w14:paraId="314FAB3C" w14:textId="77777777" w:rsidR="008B07A3" w:rsidRDefault="008B07A3" w:rsidP="00D311EE">
      <w:pPr>
        <w:pStyle w:val="NO"/>
        <w:rPr>
          <w:rFonts w:cs="Arial"/>
          <w:lang w:eastAsia="zh-CN"/>
        </w:rPr>
      </w:pPr>
      <w:r>
        <w:rPr>
          <w:lang w:val="en-US" w:eastAsia="en-GB"/>
        </w:rPr>
        <w:t>NOTE:</w:t>
      </w:r>
      <w:r>
        <w:rPr>
          <w:lang w:val="en-US" w:eastAsia="en-GB"/>
        </w:rPr>
        <w:tab/>
      </w:r>
      <w:r w:rsidRPr="00CE59B6">
        <w:t xml:space="preserve">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r>
        <w:t xml:space="preserve"> Furthermore, t</w:t>
      </w:r>
      <w:r w:rsidRPr="00CE59B6">
        <w:t>he above configuration</w:t>
      </w:r>
      <w:r w:rsidRPr="00CE59B6">
        <w:rPr>
          <w:lang w:eastAsia="zh-CN"/>
        </w:rPr>
        <w:t xml:space="preserve"> does</w:t>
      </w:r>
      <w:r>
        <w:rPr>
          <w:lang w:eastAsia="zh-CN"/>
        </w:rPr>
        <w:t xml:space="preserve"> no</w:t>
      </w:r>
      <w:r w:rsidRPr="00CE59B6">
        <w:rPr>
          <w:lang w:eastAsia="zh-CN"/>
        </w:rPr>
        <w:t>t</w:t>
      </w:r>
      <w:r w:rsidRPr="00CE59B6">
        <w:t xml:space="preserve"> </w:t>
      </w:r>
      <w:r w:rsidRPr="00CE59B6">
        <w:rPr>
          <w:lang w:eastAsia="zh-CN"/>
        </w:rPr>
        <w:t xml:space="preserve">consider </w:t>
      </w:r>
      <w:r>
        <w:t>the</w:t>
      </w:r>
      <w:r w:rsidRPr="00CE59B6">
        <w:t xml:space="preserve"> PRB grid alignment between SIB1 channel bandwidth and UE configured channel bandwidth based on the 100 kHz channel raster.</w:t>
      </w:r>
    </w:p>
    <w:p w14:paraId="0E248AB5" w14:textId="2053A886" w:rsidR="008B07A3" w:rsidRPr="00095359" w:rsidRDefault="008B07A3" w:rsidP="00D311EE">
      <w:pPr>
        <w:rPr>
          <w:rFonts w:cs="Arial"/>
          <w:lang w:eastAsia="zh-CN"/>
        </w:rPr>
      </w:pPr>
      <w:r>
        <w:t xml:space="preserve">For the UL the UE is configured with a UE channel bandwidth smaller than the irregular block or equal to the UL BWP#0 size such that this is the only possible channel bandwidth and location during initial access. </w:t>
      </w:r>
      <w:r>
        <w:rPr>
          <w:lang w:val="en-US" w:eastAsia="en-GB"/>
        </w:rPr>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w:t>
      </w:r>
    </w:p>
    <w:p w14:paraId="3881241B" w14:textId="77777777" w:rsidR="00E46942" w:rsidRPr="00156770" w:rsidRDefault="00E46942" w:rsidP="00D311EE">
      <w:pPr>
        <w:rPr>
          <w:lang w:val="en-US"/>
        </w:rPr>
      </w:pPr>
      <w:r>
        <w:rPr>
          <w:lang w:val="en-US"/>
        </w:rPr>
        <w:t xml:space="preserve">Another example of interest to some operators is 5 MHz at the bottom of  n12 being shared with 6 MHz at the bottom of n85. The details can be found in Annex A.  </w:t>
      </w:r>
    </w:p>
    <w:p w14:paraId="02CCF6CA" w14:textId="77777777" w:rsidR="00DF7523" w:rsidRDefault="00DF7523" w:rsidP="00DF7523">
      <w:pPr>
        <w:pStyle w:val="Heading5"/>
        <w:rPr>
          <w:lang w:val="en-US"/>
        </w:rPr>
      </w:pPr>
      <w:bookmarkStart w:id="96" w:name="_Toc130280149"/>
      <w:bookmarkStart w:id="97" w:name="_Toc130489175"/>
      <w:bookmarkStart w:id="98" w:name="_Toc130490462"/>
      <w:bookmarkStart w:id="99" w:name="_Toc131624059"/>
      <w:r>
        <w:rPr>
          <w:lang w:val="en-US"/>
        </w:rPr>
        <w:t>6.1.2.1.2</w:t>
      </w:r>
      <w:r>
        <w:rPr>
          <w:lang w:val="en-US"/>
        </w:rPr>
        <w:tab/>
        <w:t>FDD</w:t>
      </w:r>
      <w:bookmarkEnd w:id="96"/>
      <w:bookmarkEnd w:id="97"/>
      <w:bookmarkEnd w:id="98"/>
      <w:bookmarkEnd w:id="99"/>
    </w:p>
    <w:p w14:paraId="0C245524" w14:textId="77777777" w:rsidR="00DF7523" w:rsidRPr="00E954E1" w:rsidRDefault="00DF7523" w:rsidP="00D311EE">
      <w:pPr>
        <w:rPr>
          <w:lang w:eastAsia="zh-CN"/>
        </w:rPr>
      </w:pPr>
      <w:r>
        <w:t>We begin by listing the prerequisites and assumptions for the method of using a larger channel bandwidth as described in this subclause to verify that these are consistent with existing specifications and features.</w:t>
      </w:r>
    </w:p>
    <w:p w14:paraId="68E2EA92" w14:textId="05E35CA4" w:rsidR="00DF7523" w:rsidRDefault="00DF7523" w:rsidP="00D311EE">
      <w:r>
        <w:t xml:space="preserve">There is one carrier of 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for </w:t>
      </w:r>
      <w:r w:rsidRPr="00DB2FE6">
        <w:t>subcarrier</w:t>
      </w:r>
      <w:r>
        <w:t xml:space="preserve"> spacing configuration </w:t>
      </w:r>
      <w:r w:rsidRPr="00A82ACE">
        <w:rPr>
          <w:rFonts w:ascii="Symbol" w:hAnsi="Symbol"/>
          <w:i/>
          <w:iCs/>
        </w:rPr>
        <w:t>m</w:t>
      </w:r>
      <w:r>
        <w:t xml:space="preserve"> per serving cell and transmission direction (UL or DL),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as defined in [38.211].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indicated in SIB1 by the </w:t>
      </w:r>
      <w:r w:rsidRPr="00D16BFB">
        <w:rPr>
          <w:i/>
          <w:iCs/>
        </w:rPr>
        <w:t>carrierBandwidth</w:t>
      </w:r>
      <w:r>
        <w:t xml:space="preserve"> for </w:t>
      </w:r>
      <w:r w:rsidRPr="00DB2FE6">
        <w:t>subcarrier</w:t>
      </w:r>
      <w:r>
        <w:t xml:space="preserve"> spacing configuration </w:t>
      </w:r>
      <w:r w:rsidRPr="00D16BFB">
        <w:rPr>
          <w:rFonts w:ascii="Symbol" w:hAnsi="Symbol"/>
          <w:i/>
          <w:iCs/>
        </w:rPr>
        <w:t>m</w:t>
      </w:r>
      <w:r>
        <w:t xml:space="preserve"> in the </w:t>
      </w:r>
      <w:r>
        <w:rPr>
          <w:i/>
          <w:iCs/>
        </w:rPr>
        <w:t>scs</w:t>
      </w:r>
      <w:r w:rsidRPr="00D16BFB">
        <w:rPr>
          <w:i/>
          <w:iCs/>
        </w:rPr>
        <w:t>-SpecificCarrier</w:t>
      </w:r>
      <w:r>
        <w:rPr>
          <w:i/>
          <w:iCs/>
        </w:rPr>
        <w:t>List</w:t>
      </w:r>
      <w:r w:rsidRPr="00A36313">
        <w:t xml:space="preserve"> </w:t>
      </w:r>
      <w:r>
        <w:t>and is thus cell specific. Furthermore</w:t>
      </w:r>
    </w:p>
    <w:p w14:paraId="644DBF1D" w14:textId="7891DC7D" w:rsidR="00DF7523" w:rsidRDefault="00DF7523" w:rsidP="00D311EE">
      <w:pPr>
        <w:pStyle w:val="B1"/>
      </w:pPr>
      <w:r>
        <w:t>-</w:t>
      </w:r>
      <w:r>
        <w:tab/>
      </w:r>
      <w:r w:rsidRPr="00A36313">
        <w:t xml:space="preserve">the </w:t>
      </w:r>
      <w:r>
        <w:t xml:space="preserve">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the BS transmission bandwidth configuration for </w:t>
      </w:r>
      <w:r w:rsidRPr="00DB2FE6">
        <w:t>subcarrier</w:t>
      </w:r>
      <w:r>
        <w:t xml:space="preserve"> spacing configuration </w:t>
      </w:r>
      <w:r w:rsidRPr="00A82ACE">
        <w:rPr>
          <w:rFonts w:ascii="Symbol" w:hAnsi="Symbol"/>
          <w:i/>
          <w:iCs/>
        </w:rPr>
        <w:t>m</w:t>
      </w:r>
      <w:r>
        <w:t xml:space="preserve"> (not necessarily the same as a BS maximum transmission configuration for a channel bandwidth specified in 38.104)</w:t>
      </w:r>
    </w:p>
    <w:p w14:paraId="15A9B585" w14:textId="77777777" w:rsidR="00DF7523" w:rsidRPr="00A36313" w:rsidRDefault="00DF7523" w:rsidP="00D311EE">
      <w:pPr>
        <w:pStyle w:val="B1"/>
      </w:pPr>
      <w:r>
        <w:t>-</w:t>
      </w:r>
      <w:r>
        <w:tab/>
      </w:r>
      <w:r w:rsidRPr="00A36313">
        <w:t>the gNB configure</w:t>
      </w:r>
      <w:r w:rsidRPr="007C6ED4">
        <w:t>s all UEs in a cell with an initial BWP (</w:t>
      </w:r>
      <w:r>
        <w:t xml:space="preserve">denoted </w:t>
      </w:r>
      <w:r w:rsidRPr="007C6ED4">
        <w:t xml:space="preserve">BWP#0) and </w:t>
      </w:r>
      <w:r>
        <w:t>additional</w:t>
      </w:r>
      <w:r w:rsidRPr="007C6ED4">
        <w:t xml:space="preserve"> BWPs contained within the </w:t>
      </w:r>
      <w:r>
        <w:t xml:space="preserve">said </w:t>
      </w:r>
      <w:r w:rsidRPr="007C6ED4">
        <w:t>carrier</w:t>
      </w:r>
      <w:r>
        <w:t xml:space="preserve"> </w:t>
      </w:r>
      <w:r w:rsidRPr="00A36313">
        <w:t>bandwidth</w:t>
      </w:r>
      <w:r>
        <w:t xml:space="preserve"> </w:t>
      </w:r>
      <w:r w:rsidRPr="00A36313">
        <w:t>indicated in SIB1 for the D</w:t>
      </w:r>
      <w:r w:rsidRPr="007C6ED4">
        <w:t>L and UL</w:t>
      </w:r>
    </w:p>
    <w:p w14:paraId="2AA57E11" w14:textId="77777777" w:rsidR="00DF7523" w:rsidRDefault="00DF7523" w:rsidP="00D311EE">
      <w:pPr>
        <w:pStyle w:val="B1"/>
      </w:pPr>
      <w:r>
        <w:t>-</w:t>
      </w:r>
      <w:r>
        <w:tab/>
      </w:r>
      <w:r w:rsidRPr="00A36313">
        <w:t>the field</w:t>
      </w:r>
      <w:r>
        <w:t>s</w:t>
      </w:r>
      <w:r w:rsidRPr="00A36313">
        <w:t xml:space="preserve"> </w:t>
      </w:r>
      <w:r w:rsidRPr="00A82ACE">
        <w:rPr>
          <w:i/>
          <w:iCs/>
        </w:rPr>
        <w:t>downlinkChannelBW-PerSCS-List</w:t>
      </w:r>
      <w:r w:rsidRPr="00A82ACE">
        <w:t xml:space="preserve"> and </w:t>
      </w:r>
      <w:r w:rsidRPr="00A82ACE">
        <w:rPr>
          <w:i/>
          <w:iCs/>
        </w:rPr>
        <w:t>uplinkChannelBW-PerSCS-List</w:t>
      </w:r>
      <w:r w:rsidRPr="00A82ACE">
        <w:t xml:space="preserve"> in dedicated signal</w:t>
      </w:r>
      <w:r>
        <w:t>li</w:t>
      </w:r>
      <w:r w:rsidRPr="00A82ACE">
        <w:t xml:space="preserve">ng are only used for the purpose of configuring the UE with a size and location of a </w:t>
      </w:r>
      <w:r>
        <w:t xml:space="preserve">UE </w:t>
      </w:r>
      <w:r w:rsidRPr="00A82ACE">
        <w:rPr>
          <w:i/>
          <w:iCs/>
        </w:rPr>
        <w:t>regular</w:t>
      </w:r>
      <w:r>
        <w:t xml:space="preserve"> </w:t>
      </w:r>
      <w:r w:rsidRPr="00A82ACE">
        <w:t xml:space="preserve">channel bandwidth </w:t>
      </w:r>
      <w:r>
        <w:t xml:space="preserve">in </w:t>
      </w:r>
      <w:r w:rsidRPr="00A82ACE">
        <w:t>MHz to ensure compliance with regulatory requirements</w:t>
      </w:r>
      <w:r>
        <w:t xml:space="preserve"> consistent with the clarification of the use of UE dedicated channel bandwidths (MHz) agreed in [5]. </w:t>
      </w:r>
    </w:p>
    <w:p w14:paraId="29E22858" w14:textId="77777777" w:rsidR="00DF7523" w:rsidRDefault="00DF7523" w:rsidP="00D311EE">
      <w:r>
        <w:t xml:space="preserve">The UE channel bandwidth must be located within the BS channel bandwidth as per the existing clause 5.3.1 or 38.104, </w:t>
      </w:r>
    </w:p>
    <w:p w14:paraId="64328D76" w14:textId="6F30FF87" w:rsidR="00DF7523" w:rsidRDefault="00D311EE" w:rsidP="00D311EE">
      <w:pPr>
        <w:pStyle w:val="B1"/>
        <w:rPr>
          <w:rFonts w:eastAsia="SimSun"/>
        </w:rPr>
      </w:pPr>
      <w:r>
        <w:rPr>
          <w:rFonts w:eastAsia="SimSun"/>
        </w:rPr>
        <w:t>-</w:t>
      </w:r>
      <w:r>
        <w:rPr>
          <w:rFonts w:eastAsia="SimSun"/>
        </w:rPr>
        <w:tab/>
      </w:r>
      <w:r w:rsidR="00DF7523" w:rsidRPr="00F95B02">
        <w:rPr>
          <w:rFonts w:eastAsia="SimSun"/>
        </w:rPr>
        <w:t xml:space="preserve">The </w:t>
      </w:r>
      <w:r w:rsidR="00DF7523" w:rsidRPr="00F95B02">
        <w:rPr>
          <w:rFonts w:eastAsia="SimSun"/>
          <w:i/>
          <w:kern w:val="2"/>
        </w:rPr>
        <w:t>BS channel bandwidth</w:t>
      </w:r>
      <w:r w:rsidR="00DF7523" w:rsidRPr="00F95B02">
        <w:rPr>
          <w:rFonts w:eastAsia="SimSun"/>
        </w:rPr>
        <w:t xml:space="preserve"> supports a single NR RF carrier in the uplink or downlink at the Base Station. Different </w:t>
      </w:r>
      <w:r w:rsidR="00DF7523" w:rsidRPr="00F95B02">
        <w:rPr>
          <w:rFonts w:eastAsia="SimSun"/>
          <w:i/>
          <w:kern w:val="2"/>
        </w:rPr>
        <w:t>UE channel bandwidths</w:t>
      </w:r>
      <w:r w:rsidR="00DF7523" w:rsidRPr="00F95B02">
        <w:rPr>
          <w:rFonts w:eastAsia="SimSun"/>
        </w:rPr>
        <w:t xml:space="preserve"> may be supported within the same spectrum for transmitting to and receiving from UEs connected to the BS. The placement of the </w:t>
      </w:r>
      <w:r w:rsidR="00DF7523" w:rsidRPr="00F95B02">
        <w:rPr>
          <w:rFonts w:eastAsia="SimSun"/>
          <w:i/>
          <w:kern w:val="2"/>
        </w:rPr>
        <w:t>UE channel bandwidth</w:t>
      </w:r>
      <w:r w:rsidR="00DF7523" w:rsidRPr="00F95B02">
        <w:rPr>
          <w:rFonts w:eastAsia="SimSun"/>
        </w:rPr>
        <w:t xml:space="preserve"> is flexible but can only be completely within the </w:t>
      </w:r>
      <w:r w:rsidR="00DF7523" w:rsidRPr="00F95B02">
        <w:rPr>
          <w:rFonts w:eastAsia="SimSun"/>
          <w:i/>
          <w:kern w:val="2"/>
        </w:rPr>
        <w:t>BS channel bandwidth</w:t>
      </w:r>
      <w:r w:rsidR="00DF7523" w:rsidRPr="00F95B02">
        <w:rPr>
          <w:rFonts w:eastAsia="SimSun"/>
        </w:rPr>
        <w:t>.</w:t>
      </w:r>
    </w:p>
    <w:p w14:paraId="0269CB60" w14:textId="77777777" w:rsidR="00DF7523" w:rsidRPr="00A82ACE" w:rsidRDefault="00DF7523" w:rsidP="00D311EE">
      <w:pPr>
        <w:rPr>
          <w:rFonts w:eastAsia="SimSun"/>
        </w:rPr>
      </w:pPr>
      <w:r>
        <w:rPr>
          <w:rFonts w:eastAsia="SimSun"/>
        </w:rPr>
        <w:t xml:space="preserve">and its corresponding maximum bandwidth configuration must fall within the </w:t>
      </w:r>
      <w:r w:rsidRPr="00CE342D">
        <w:rPr>
          <w:rFonts w:eastAsia="SimSun"/>
        </w:rPr>
        <w:t xml:space="preserve">within the </w:t>
      </w:r>
      <w:r w:rsidRPr="00A82ACE">
        <w:rPr>
          <w:rFonts w:eastAsia="SimSun"/>
          <w:i/>
          <w:iCs/>
        </w:rPr>
        <w:t>BS transmission bandwidth configuration</w:t>
      </w:r>
      <w:r>
        <w:rPr>
          <w:rFonts w:eastAsia="SimSun"/>
        </w:rPr>
        <w:t xml:space="preserve"> of the BS channel bandwidth as per clause 5.3.4 of 38.104</w:t>
      </w:r>
    </w:p>
    <w:p w14:paraId="2FABDDBE" w14:textId="5C7DD5CE" w:rsidR="00DF7523" w:rsidRPr="00F95B02" w:rsidRDefault="00D311EE" w:rsidP="00D311EE">
      <w:pPr>
        <w:pStyle w:val="B1"/>
      </w:pPr>
      <w:r>
        <w:t>-</w:t>
      </w:r>
      <w:r>
        <w:tab/>
      </w:r>
      <w:r w:rsidR="00DF7523" w:rsidRPr="00F95B02">
        <w:t xml:space="preserve">For each numerology, all </w:t>
      </w:r>
      <w:r w:rsidR="00DF7523" w:rsidRPr="00F95B02">
        <w:rPr>
          <w:i/>
        </w:rPr>
        <w:t>UE transmission bandwidth configurations</w:t>
      </w:r>
      <w:r w:rsidR="00DF7523" w:rsidRPr="00F95B02">
        <w:t xml:space="preserve"> indicated to UEs served by the BS by higher layer parameter </w:t>
      </w:r>
      <w:r w:rsidR="00DF7523" w:rsidRPr="00F95B02">
        <w:rPr>
          <w:i/>
        </w:rPr>
        <w:t>carrierBandwidth</w:t>
      </w:r>
      <w:r w:rsidR="00DF7523" w:rsidRPr="00F95B02">
        <w:t xml:space="preserve"> defined in TS 38.331 [11] shall fall within the </w:t>
      </w:r>
      <w:r w:rsidR="00DF7523" w:rsidRPr="00F95B02">
        <w:rPr>
          <w:i/>
        </w:rPr>
        <w:t>BS transmission bandwidth configuration</w:t>
      </w:r>
      <w:r w:rsidR="00DF7523" w:rsidRPr="00F95B02">
        <w:t>.</w:t>
      </w:r>
    </w:p>
    <w:p w14:paraId="6F66A0E2" w14:textId="77777777" w:rsidR="00DF7523" w:rsidRDefault="00DF7523" w:rsidP="00D311EE">
      <w:r>
        <w:t>For irregular bandwidths implemented with larger bandwidths we assume that similar rules apply:</w:t>
      </w:r>
    </w:p>
    <w:p w14:paraId="4F36ED4B" w14:textId="21A006CF" w:rsidR="00DF7523" w:rsidRDefault="00DF7523" w:rsidP="00D311EE">
      <w:pPr>
        <w:pStyle w:val="B1"/>
      </w:pPr>
      <w:r>
        <w:t>-</w:t>
      </w:r>
      <w:r>
        <w:tab/>
      </w:r>
      <w:r w:rsidRPr="00A36313">
        <w:t xml:space="preserve">the </w:t>
      </w:r>
      <w:r>
        <w:t xml:space="preserve">transmission bandwidth configuration (PRB) corresponding to the irregular bandwidth is within the carrier bandwidths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of the DL and UL carriers indicated to the UE by SIB1, that is, the BS transmission bandwidth configuration of the BS DL that also contain blanked PRBs if larger than the irregular block size</w:t>
      </w:r>
    </w:p>
    <w:p w14:paraId="093A455E" w14:textId="77777777" w:rsidR="00DF7523" w:rsidRDefault="00DF7523" w:rsidP="00D311EE">
      <w:pPr>
        <w:pStyle w:val="B1"/>
      </w:pPr>
      <w:r>
        <w:lastRenderedPageBreak/>
        <w:t>-</w:t>
      </w:r>
      <w:r>
        <w:tab/>
      </w:r>
      <w:r w:rsidRPr="002C1350">
        <w:t>the BS does not configure a UE with any dedicated channel bandwidth (MHz) outside the carrier resource grid indicated in SIB1.</w:t>
      </w:r>
    </w:p>
    <w:p w14:paraId="1B83E8F0" w14:textId="77777777" w:rsidR="00DF7523" w:rsidRPr="00A36313" w:rsidRDefault="00DF7523" w:rsidP="00D311EE">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p>
    <w:p w14:paraId="2E8C0519" w14:textId="77777777" w:rsidR="00DF7523" w:rsidRDefault="00DF7523" w:rsidP="00DF7523">
      <w:pPr>
        <w:pStyle w:val="BodyText"/>
        <w:rPr>
          <w:rFonts w:eastAsia="SimSun"/>
        </w:rPr>
      </w:pPr>
      <w:r>
        <w:rPr>
          <w:rFonts w:eastAsia="SimSun"/>
        </w:rPr>
        <w:t>The UE need not be aware of the actual BS channel bandwidth, the carrier location and bandwidth are indicated to the UE in SIB1:</w:t>
      </w:r>
    </w:p>
    <w:p w14:paraId="4CAC559D" w14:textId="11ED2B24" w:rsidR="00DF7523" w:rsidRPr="00A82ACE" w:rsidRDefault="00D311EE" w:rsidP="00D311EE">
      <w:pPr>
        <w:pStyle w:val="B1"/>
        <w:rPr>
          <w:rFonts w:eastAsia="Yu Mincho"/>
        </w:rPr>
      </w:pPr>
      <w:r>
        <w:rPr>
          <w:rFonts w:eastAsia="Yu Mincho"/>
        </w:rPr>
        <w:t>-</w:t>
      </w:r>
      <w:r>
        <w:rPr>
          <w:rFonts w:eastAsia="Yu Mincho"/>
        </w:rPr>
        <w:tab/>
      </w:r>
      <w:r w:rsidR="00DF7523"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0A5D5775" w14:textId="77777777" w:rsidR="00DF7523" w:rsidRDefault="00DF7523" w:rsidP="00D311EE">
      <w:pPr>
        <w:rPr>
          <w:rFonts w:eastAsia="SimSun"/>
        </w:rPr>
      </w:pPr>
      <w:r w:rsidRPr="00835F44">
        <w:rPr>
          <w:rFonts w:eastAsia="Yu Mincho"/>
        </w:rPr>
        <w:t>The channel raster defines a subset of RF reference frequencies that can be used to identify the RF channel position in the uplink and downlink</w:t>
      </w:r>
      <w:r>
        <w:rPr>
          <w:rFonts w:eastAsia="SimSun"/>
        </w:rPr>
        <w:t xml:space="preserve">. The mapping between </w:t>
      </w:r>
      <w:r w:rsidRPr="00880E8D">
        <w:rPr>
          <w:rFonts w:eastAsia="Yu Mincho"/>
        </w:rPr>
        <w:t xml:space="preserve">the channel raster and the corresponding resource element </w:t>
      </w:r>
      <w:r>
        <w:rPr>
          <w:rFonts w:eastAsia="Yu Mincho"/>
        </w:rPr>
        <w:t xml:space="preserve">within a resource grid of a carrier within the </w:t>
      </w:r>
      <w:r w:rsidRPr="00880E8D">
        <w:rPr>
          <w:rFonts w:eastAsia="Yu Mincho"/>
        </w:rPr>
        <w:t xml:space="preserve">RF channel </w:t>
      </w:r>
      <w:r>
        <w:rPr>
          <w:rFonts w:eastAsia="Yu Mincho"/>
        </w:rPr>
        <w:t>is specified in the same way in 38.104 and 38.101-1:</w:t>
      </w:r>
    </w:p>
    <w:p w14:paraId="39F0DACD" w14:textId="4D84A5B7" w:rsidR="00DF7523" w:rsidRPr="00880E8D" w:rsidRDefault="00D311EE" w:rsidP="00D311EE">
      <w:pPr>
        <w:pStyle w:val="B1"/>
        <w:rPr>
          <w:rFonts w:eastAsia="Yu Mincho"/>
        </w:rPr>
      </w:pPr>
      <w:r>
        <w:rPr>
          <w:rFonts w:eastAsia="Yu Mincho"/>
        </w:rPr>
        <w:t>-</w:t>
      </w:r>
      <w:r>
        <w:rPr>
          <w:rFonts w:eastAsia="Yu Mincho"/>
        </w:rPr>
        <w:tab/>
      </w:r>
      <w:r w:rsidR="00DF7523" w:rsidRPr="00880E8D">
        <w:rPr>
          <w:rFonts w:eastAsia="Yu Mincho"/>
        </w:rPr>
        <w:t xml:space="preserve">The mapping between the </w:t>
      </w:r>
      <w:r w:rsidR="00DF7523" w:rsidRPr="00880E8D">
        <w:rPr>
          <w:rFonts w:eastAsia="Yu Mincho"/>
          <w:i/>
        </w:rPr>
        <w:t>RF reference frequency</w:t>
      </w:r>
      <w:r w:rsidR="00DF7523" w:rsidRPr="00880E8D">
        <w:rPr>
          <w:rFonts w:eastAsia="Yu Mincho"/>
        </w:rPr>
        <w:t xml:space="preserve">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BS.</w:t>
      </w:r>
    </w:p>
    <w:p w14:paraId="027A8766" w14:textId="77777777" w:rsidR="00DF7523" w:rsidRPr="00880E8D" w:rsidRDefault="00DF7523" w:rsidP="00D311EE">
      <w:pPr>
        <w:pStyle w:val="TH"/>
        <w:rPr>
          <w:rFonts w:eastAsia="Yu Mincho"/>
          <w:lang w:eastAsia="zh-CN"/>
        </w:rPr>
      </w:pPr>
      <w:r w:rsidRPr="00880E8D">
        <w:rPr>
          <w:rFonts w:eastAsia="Yu Mincho"/>
        </w:rPr>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F7523" w:rsidRPr="00880E8D" w14:paraId="21079C02"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31A90E5A"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br w:type="page"/>
            </w:r>
          </w:p>
        </w:tc>
        <w:tc>
          <w:tcPr>
            <w:tcW w:w="2405" w:type="dxa"/>
            <w:tcBorders>
              <w:top w:val="single" w:sz="4" w:space="0" w:color="auto"/>
              <w:left w:val="single" w:sz="4" w:space="0" w:color="auto"/>
              <w:bottom w:val="single" w:sz="4" w:space="0" w:color="auto"/>
              <w:right w:val="single" w:sz="4" w:space="0" w:color="auto"/>
            </w:tcBorders>
            <w:hideMark/>
          </w:tcPr>
          <w:p w14:paraId="3D985250" w14:textId="251DEEE7" w:rsidR="00DF7523" w:rsidRPr="00DF7523" w:rsidRDefault="00000000" w:rsidP="004F16F5">
            <w:pPr>
              <w:keepNext/>
              <w:keepLines/>
              <w:spacing w:after="0"/>
              <w:jc w:val="center"/>
              <w:rPr>
                <w:rFonts w:ascii="Arial" w:eastAsia="Yu Mincho" w:hAnsi="Arial" w:cs="v5.0.0"/>
                <w:sz w:val="18"/>
                <w:vertAlign w:val="superscript"/>
                <w:lang w:eastAsia="ja-JP"/>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179A99B6" w14:textId="45CA2B24" w:rsidR="00DF7523" w:rsidRPr="00DF7523" w:rsidRDefault="00000000" w:rsidP="004F16F5">
            <w:pPr>
              <w:keepNext/>
              <w:keepLines/>
              <w:spacing w:after="0"/>
              <w:jc w:val="center"/>
              <w:rPr>
                <w:rFonts w:ascii="Arial" w:eastAsia="Yu Mincho" w:hAnsi="Arial" w:cs="v5.0.0"/>
                <w:sz w:val="18"/>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=1</m:t>
                </m:r>
              </m:oMath>
            </m:oMathPara>
          </w:p>
        </w:tc>
      </w:tr>
      <w:tr w:rsidR="00DF7523" w:rsidRPr="00880E8D" w14:paraId="235577D8"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3BF8B7BE"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Resource element index </w:t>
            </w:r>
            <w:r w:rsidR="00000000">
              <w:rPr>
                <w:rFonts w:ascii="Arial" w:eastAsia="Yu Mincho" w:hAnsi="Arial"/>
                <w:position w:val="-6"/>
                <w:sz w:val="18"/>
              </w:rPr>
              <w:pict w14:anchorId="55EE73F2">
                <v:shape id="_x0000_i1026" type="#_x0000_t75" style="width:8pt;height:14.5pt">
                  <v:imagedata r:id="rId16" o:title=""/>
                </v:shape>
              </w:pict>
            </w:r>
          </w:p>
        </w:tc>
        <w:tc>
          <w:tcPr>
            <w:tcW w:w="2405" w:type="dxa"/>
            <w:tcBorders>
              <w:top w:val="single" w:sz="4" w:space="0" w:color="auto"/>
              <w:left w:val="single" w:sz="4" w:space="0" w:color="auto"/>
              <w:bottom w:val="single" w:sz="4" w:space="0" w:color="auto"/>
              <w:right w:val="single" w:sz="4" w:space="0" w:color="auto"/>
            </w:tcBorders>
            <w:hideMark/>
          </w:tcPr>
          <w:p w14:paraId="4FADC4A5"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0</w:t>
            </w:r>
          </w:p>
        </w:tc>
        <w:tc>
          <w:tcPr>
            <w:tcW w:w="2405" w:type="dxa"/>
            <w:tcBorders>
              <w:top w:val="single" w:sz="4" w:space="0" w:color="auto"/>
              <w:left w:val="single" w:sz="4" w:space="0" w:color="auto"/>
              <w:bottom w:val="single" w:sz="4" w:space="0" w:color="auto"/>
              <w:right w:val="single" w:sz="4" w:space="0" w:color="auto"/>
            </w:tcBorders>
            <w:hideMark/>
          </w:tcPr>
          <w:p w14:paraId="585DD8DD"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6</w:t>
            </w:r>
          </w:p>
        </w:tc>
      </w:tr>
      <w:tr w:rsidR="00DF7523" w:rsidRPr="00880E8D" w14:paraId="48B12DFE"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20E35FFA"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Physical resource block number </w:t>
            </w:r>
            <w:r w:rsidR="00000000">
              <w:rPr>
                <w:rFonts w:ascii="Arial" w:eastAsia="Yu Mincho" w:hAnsi="Arial"/>
                <w:position w:val="-10"/>
                <w:sz w:val="18"/>
              </w:rPr>
              <w:pict w14:anchorId="37E2F5D6">
                <v:shape id="_x0000_i1027" type="#_x0000_t75" style="width:22.5pt;height:14.5pt">
                  <v:imagedata r:id="rId17" o:title=""/>
                </v:shape>
              </w:pict>
            </w:r>
          </w:p>
          <w:p w14:paraId="4DE5D0BD" w14:textId="77777777" w:rsidR="00DF7523" w:rsidRPr="00880E8D" w:rsidRDefault="00DF7523" w:rsidP="004F16F5">
            <w:pPr>
              <w:keepNext/>
              <w:keepLines/>
              <w:spacing w:after="0"/>
              <w:rPr>
                <w:rFonts w:ascii="Arial" w:eastAsia="Yu Mincho" w:hAnsi="Arial" w:cs="v5.0.0"/>
                <w:sz w:val="18"/>
              </w:rPr>
            </w:pPr>
          </w:p>
        </w:tc>
        <w:tc>
          <w:tcPr>
            <w:tcW w:w="2405" w:type="dxa"/>
            <w:tcBorders>
              <w:top w:val="single" w:sz="4" w:space="0" w:color="auto"/>
              <w:left w:val="single" w:sz="4" w:space="0" w:color="auto"/>
              <w:bottom w:val="single" w:sz="4" w:space="0" w:color="auto"/>
              <w:right w:val="single" w:sz="4" w:space="0" w:color="auto"/>
            </w:tcBorders>
            <w:hideMark/>
          </w:tcPr>
          <w:p w14:paraId="0485B11D" w14:textId="77777777" w:rsidR="00DF7523" w:rsidRPr="00880E8D" w:rsidRDefault="00000000" w:rsidP="004F16F5">
            <w:pPr>
              <w:keepNext/>
              <w:keepLines/>
              <w:spacing w:after="0"/>
              <w:jc w:val="center"/>
              <w:rPr>
                <w:rFonts w:ascii="Arial" w:eastAsia="Yu Mincho" w:hAnsi="Arial" w:cs="v5.0.0"/>
                <w:sz w:val="18"/>
              </w:rPr>
            </w:pPr>
            <w:r>
              <w:rPr>
                <w:rFonts w:ascii="Arial" w:eastAsia="Yu Mincho" w:hAnsi="Arial"/>
                <w:position w:val="-32"/>
                <w:sz w:val="18"/>
              </w:rPr>
              <w:pict w14:anchorId="18FDF44D">
                <v:shape id="_x0000_i1028" type="#_x0000_t75" style="width:64pt;height:37pt">
                  <v:imagedata r:id="rId18" o:title=""/>
                </v:shape>
              </w:pict>
            </w:r>
          </w:p>
        </w:tc>
        <w:tc>
          <w:tcPr>
            <w:tcW w:w="2405" w:type="dxa"/>
            <w:tcBorders>
              <w:top w:val="single" w:sz="4" w:space="0" w:color="auto"/>
              <w:left w:val="single" w:sz="4" w:space="0" w:color="auto"/>
              <w:bottom w:val="single" w:sz="4" w:space="0" w:color="auto"/>
              <w:right w:val="single" w:sz="4" w:space="0" w:color="auto"/>
            </w:tcBorders>
            <w:hideMark/>
          </w:tcPr>
          <w:p w14:paraId="17E85FD5" w14:textId="77777777" w:rsidR="00DF7523" w:rsidRPr="00880E8D" w:rsidRDefault="00000000" w:rsidP="004F16F5">
            <w:pPr>
              <w:keepNext/>
              <w:keepLines/>
              <w:spacing w:after="0"/>
              <w:jc w:val="center"/>
              <w:rPr>
                <w:rFonts w:ascii="Arial" w:eastAsia="Yu Mincho" w:hAnsi="Arial" w:cs="v5.0.0"/>
                <w:sz w:val="18"/>
              </w:rPr>
            </w:pPr>
            <w:r>
              <w:rPr>
                <w:rFonts w:ascii="Arial" w:eastAsia="Yu Mincho" w:hAnsi="Arial"/>
                <w:position w:val="-32"/>
                <w:sz w:val="18"/>
              </w:rPr>
              <w:pict w14:anchorId="6191F47A">
                <v:shape id="_x0000_i1029" type="#_x0000_t75" style="width:64pt;height:37pt">
                  <v:imagedata r:id="rId19" o:title=""/>
                </v:shape>
              </w:pict>
            </w:r>
          </w:p>
        </w:tc>
      </w:tr>
    </w:tbl>
    <w:p w14:paraId="503E4B47" w14:textId="77777777" w:rsidR="00DF7523" w:rsidRPr="00880E8D" w:rsidRDefault="00DF7523" w:rsidP="00DF7523">
      <w:pPr>
        <w:ind w:left="568"/>
        <w:rPr>
          <w:rFonts w:eastAsia="Yu Mincho"/>
          <w:lang w:eastAsia="ja-JP"/>
        </w:rPr>
      </w:pPr>
    </w:p>
    <w:p w14:paraId="00DAD31D" w14:textId="77777777" w:rsidR="00DF7523" w:rsidRPr="00880E8D" w:rsidRDefault="00DF7523" w:rsidP="00DF7523">
      <w:pPr>
        <w:ind w:left="568"/>
        <w:rPr>
          <w:rFonts w:eastAsia="Yu Mincho"/>
        </w:rPr>
      </w:pPr>
      <w:r w:rsidRPr="00880E8D">
        <w:rPr>
          <w:rFonts w:eastAsia="Yu Mincho"/>
        </w:rPr>
        <w:t xml:space="preserve">k, </w:t>
      </w:r>
      <w:r w:rsidR="00000000">
        <w:rPr>
          <w:rFonts w:eastAsia="Yu Mincho"/>
          <w:position w:val="-10"/>
        </w:rPr>
        <w:pict w14:anchorId="375CE99A">
          <v:shape id="_x0000_i1030" type="#_x0000_t75" style="width:22.5pt;height:14.5pt">
            <v:imagedata r:id="rId17" o:title=""/>
          </v:shape>
        </w:pict>
      </w:r>
      <w:r w:rsidRPr="00880E8D">
        <w:rPr>
          <w:rFonts w:eastAsia="Yu Mincho"/>
        </w:rPr>
        <w:t xml:space="preserve"> and   N</w:t>
      </w:r>
      <w:r w:rsidRPr="00880E8D">
        <w:rPr>
          <w:rFonts w:eastAsia="Yu Mincho"/>
          <w:vertAlign w:val="subscript"/>
        </w:rPr>
        <w:t>RB</w:t>
      </w:r>
      <w:r w:rsidRPr="00880E8D">
        <w:rPr>
          <w:rFonts w:eastAsia="Yu Mincho"/>
        </w:rPr>
        <w:t xml:space="preserve"> are as defined in TS 38.211</w:t>
      </w:r>
      <w:r>
        <w:rPr>
          <w:rFonts w:eastAsia="Yu Mincho"/>
        </w:rPr>
        <w:t xml:space="preserve"> […]</w:t>
      </w:r>
    </w:p>
    <w:p w14:paraId="0FD63684" w14:textId="59C7413C" w:rsidR="00DF7523" w:rsidRDefault="00DF7523" w:rsidP="00D311EE">
      <w:r>
        <w:rPr>
          <w:rFonts w:eastAsia="SimSun"/>
        </w:rPr>
        <w:t xml:space="preserve">We assume that the corresponding notions in 38.211 are </w:t>
      </w:r>
      <w:r w:rsidRPr="00880E8D">
        <w:rPr>
          <w:rFonts w:eastAsia="Yu Mincho"/>
        </w:rPr>
        <w:t>N</w:t>
      </w:r>
      <w:r w:rsidRPr="00880E8D">
        <w:rPr>
          <w:rFonts w:eastAsia="Yu Mincho"/>
          <w:vertAlign w:val="subscript"/>
        </w:rPr>
        <w:t>RB</w:t>
      </w:r>
      <w:r w:rsidRPr="00880E8D">
        <w:rPr>
          <w:rFonts w:eastAsia="Yu Mincho"/>
        </w:rPr>
        <w:t xml:space="preserve"> </w:t>
      </w:r>
      <w:r>
        <w:rPr>
          <w:rFonts w:eastAsia="Yu Mincho"/>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rPr>
          <w:rFonts w:eastAsia="Yu Mincho"/>
        </w:rPr>
        <w:t xml:space="preserve">and that </w:t>
      </w:r>
      <w:r w:rsidR="00000000">
        <w:rPr>
          <w:rFonts w:eastAsia="Yu Mincho"/>
          <w:position w:val="-10"/>
        </w:rPr>
        <w:pict w14:anchorId="7B85AE11">
          <v:shape id="_x0000_i1031" type="#_x0000_t75" style="width:22.5pt;height:14.5pt">
            <v:imagedata r:id="rId17" o:title=""/>
          </v:shape>
        </w:pict>
      </w:r>
      <w:r>
        <w:rPr>
          <w:rFonts w:eastAsia="Yu Mincho"/>
        </w:rPr>
        <w:t xml:space="preserve">is relative to a BWP starting at the start of the carrier resource grid indicated by the </w:t>
      </w:r>
      <w:r>
        <w:t xml:space="preserve">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w:t>
      </w:r>
      <w:r w:rsidRPr="00290852">
        <w:rPr>
          <w:position w:val="-14"/>
        </w:rPr>
        <w:object w:dxaOrig="639" w:dyaOrig="380" w14:anchorId="1A8E69DB">
          <v:shape id="_x0000_i1032" type="#_x0000_t75" style="width:33pt;height:19.5pt" o:ole="">
            <v:imagedata r:id="rId20" o:title=""/>
          </v:shape>
          <o:OLEObject Type="Embed" ProgID="Equation.3" ShapeID="_x0000_i1032" DrawAspect="Content" ObjectID="_1742236812" r:id="rId21"/>
        </w:object>
      </w:r>
      <w:r>
        <w:t xml:space="preserve">, </w:t>
      </w:r>
      <w:r w:rsidR="00000000">
        <w:rPr>
          <w:rFonts w:eastAsia="Yu Mincho"/>
          <w:position w:val="-10"/>
        </w:rPr>
        <w:pict w14:anchorId="647FA47D">
          <v:shape id="_x0000_i1033" type="#_x0000_t75" style="width:22.5pt;height:14.5pt">
            <v:imagedata r:id="rId17" o:title=""/>
          </v:shape>
        </w:pict>
      </w:r>
      <w:r>
        <w:rPr>
          <w:rFonts w:eastAsia="Yu Mincho"/>
        </w:rPr>
        <w:t>is thus the index of the</w:t>
      </w:r>
      <w:r>
        <w:t xml:space="preserve"> centre PRB within the resource grid of a numerology. </w:t>
      </w:r>
    </w:p>
    <w:p w14:paraId="07B95077" w14:textId="77777777" w:rsidR="00105B14" w:rsidRPr="004C3283" w:rsidRDefault="00105B14" w:rsidP="00D311EE">
      <w:r>
        <w:t xml:space="preserve">For the configuration examples below, we make the assumption that the </w:t>
      </w:r>
      <w:r w:rsidRPr="00880E8D">
        <w:rPr>
          <w:rFonts w:eastAsia="Yu Mincho"/>
        </w:rPr>
        <w:t>N</w:t>
      </w:r>
      <w:r w:rsidRPr="00880E8D">
        <w:rPr>
          <w:rFonts w:eastAsia="Yu Mincho"/>
          <w:vertAlign w:val="subscript"/>
        </w:rPr>
        <w:t>RB</w:t>
      </w:r>
      <w:r>
        <w:rPr>
          <w:rFonts w:eastAsia="Yu Mincho"/>
        </w:rPr>
        <w:t xml:space="preserve"> can only take values corresponding to the maximum transmission bandwidth configurations corresponding to channel bandwidths in the respective conformance specifications for the BS and the UE. For an operating band with a 100kHz channel raster this implies that any regular BS and UE channel bandwidth are always mapped to the channel raster. For operations in the field this also means that a configured UE-specific bandwidth within a larger BS channel bandwidth must be on the channel raster just like the BS channel bandwidth.</w:t>
      </w:r>
    </w:p>
    <w:p w14:paraId="1D1C8369" w14:textId="77777777" w:rsidR="00105B14" w:rsidRPr="00095359" w:rsidRDefault="00105B14" w:rsidP="00D311EE">
      <w:pPr>
        <w:rPr>
          <w:rFonts w:eastAsia="Yu Mincho"/>
        </w:rPr>
      </w:pPr>
      <w:r>
        <w:rPr>
          <w:rFonts w:eastAsia="Yu Mincho"/>
        </w:rPr>
        <w:t xml:space="preserve">The assumption that UE performance can only be ensured for RRC configurations according to the conformance test specification implies restrictions on the location and bandwidth of UE specific CHBW in operating bands with a 100 kHz channel raster. </w:t>
      </w:r>
      <w:r>
        <w:rPr>
          <w:lang w:val="en-US"/>
        </w:rPr>
        <w:t xml:space="preserve">If the </w:t>
      </w:r>
      <w:r w:rsidRPr="001154B7">
        <w:rPr>
          <w:i/>
          <w:iCs/>
          <w:lang w:val="en-US"/>
        </w:rPr>
        <w:t>carrierBandwith</w:t>
      </w:r>
      <w:r>
        <w:rPr>
          <w:lang w:val="en-US"/>
        </w:rPr>
        <w:t xml:space="preserve"> of the carrier resource grid is an odd/even number of PRBs and the maximum transmission bandwidth configuration for the UE CHBW is even/odd for SCS = 15k, then the corresponding UE-specific CHBW cannot be located anywhere within a wider BS carrier resource grid: the said transmission bandwidth configuration cannot both be PRB aligned and separated by a multiple of 100 kHz to the center SC of the resource grid on the channel raster for m*180 + 90 = n*100 has no solution for any integers.</w:t>
      </w:r>
      <w:r w:rsidRPr="0087278F">
        <w:rPr>
          <w:lang w:val="en-US"/>
        </w:rPr>
        <w:t xml:space="preserve"> </w:t>
      </w:r>
      <w:r>
        <w:rPr>
          <w:lang w:val="en-US"/>
        </w:rPr>
        <w:t xml:space="preserve">If, on the other hand, the </w:t>
      </w:r>
      <w:r w:rsidRPr="001154B7">
        <w:rPr>
          <w:i/>
          <w:iCs/>
          <w:lang w:val="en-US"/>
        </w:rPr>
        <w:t>carrierBandwi</w:t>
      </w:r>
      <w:r>
        <w:rPr>
          <w:i/>
          <w:iCs/>
          <w:lang w:val="en-US"/>
        </w:rPr>
        <w:t>d</w:t>
      </w:r>
      <w:r w:rsidRPr="001154B7">
        <w:rPr>
          <w:i/>
          <w:iCs/>
          <w:lang w:val="en-US"/>
        </w:rPr>
        <w:t>th</w:t>
      </w:r>
      <w:r>
        <w:rPr>
          <w:lang w:val="en-US"/>
        </w:rPr>
        <w:t xml:space="preserve"> of the carrier resource grid is an odd/even number and the maximum transmission bandwidth configuration for the UE CHBW is odd/even for SCS = 15k, then the UE-specific CHBW can only be located with 5 PRB granularity, solutions to m*180 = n*100.</w:t>
      </w:r>
    </w:p>
    <w:p w14:paraId="376AB755" w14:textId="77777777" w:rsidR="00105B14" w:rsidRPr="00095359" w:rsidRDefault="00105B14" w:rsidP="00D311EE">
      <w:r>
        <w:rPr>
          <w:rFonts w:cs="Arial"/>
          <w:lang w:eastAsia="zh-CN"/>
        </w:rPr>
        <w:t>Notwithstanding the above  we assume that</w:t>
      </w:r>
      <w:r>
        <w:rPr>
          <w:rFonts w:eastAsia="SimSun"/>
        </w:rPr>
        <w:t xml:space="preserve"> symmetric UE-specific channel bandwidths (MHz) can be set at the default duplex spacing: the centre frequencies of the UL and DL channel bandwidths as set by the parameters of the </w:t>
      </w:r>
      <w:r w:rsidRPr="00D16BFB">
        <w:rPr>
          <w:i/>
          <w:iCs/>
        </w:rPr>
        <w:t>downlinkChannelBW-PerSCS-List</w:t>
      </w:r>
      <w:r w:rsidRPr="00D16BFB">
        <w:t xml:space="preserve"> and </w:t>
      </w:r>
      <w:r w:rsidRPr="00D16BFB">
        <w:rPr>
          <w:i/>
          <w:iCs/>
        </w:rPr>
        <w:t>uplinkChannelBW-PerSCS-List</w:t>
      </w:r>
      <w:r>
        <w:t xml:space="preserve"> should be at default duplex spacing </w:t>
      </w:r>
      <w:r>
        <w:rPr>
          <w:rFonts w:eastAsia="SimSun"/>
        </w:rPr>
        <w:t xml:space="preserve">that is, the default </w:t>
      </w:r>
      <w:r w:rsidRPr="00EA3727">
        <w:rPr>
          <w:rFonts w:eastAsia="SimSun"/>
        </w:rPr>
        <w:t>TX</w:t>
      </w:r>
      <w:r>
        <w:rPr>
          <w:rFonts w:eastAsia="SimSun"/>
        </w:rPr>
        <w:t>-</w:t>
      </w:r>
      <w:r w:rsidRPr="00EA3727">
        <w:rPr>
          <w:rFonts w:eastAsia="SimSun"/>
        </w:rPr>
        <w:t xml:space="preserve">RX </w:t>
      </w:r>
      <w:r w:rsidRPr="00A82ACE">
        <w:rPr>
          <w:rFonts w:eastAsia="SimSun"/>
          <w:i/>
          <w:iCs/>
        </w:rPr>
        <w:t>carrier</w:t>
      </w:r>
      <w:r w:rsidRPr="00EA3727">
        <w:rPr>
          <w:rFonts w:eastAsia="SimSun"/>
        </w:rPr>
        <w:t xml:space="preserve"> centre frequency</w:t>
      </w:r>
      <w:r>
        <w:rPr>
          <w:rFonts w:eastAsia="SimSun"/>
        </w:rPr>
        <w:t xml:space="preserve"> </w:t>
      </w:r>
      <w:r w:rsidRPr="00EA3727">
        <w:rPr>
          <w:rFonts w:eastAsia="SimSun"/>
        </w:rPr>
        <w:t xml:space="preserve">separation </w:t>
      </w:r>
      <w:r>
        <w:rPr>
          <w:rFonts w:eastAsia="SimSun"/>
        </w:rPr>
        <w:t>as specified in clause 5.4.4 of 38.101-1. We also assume that the BWP#0 are configured such that the UE can locate symmetric CHBW at default duplex spacing during initial access.</w:t>
      </w:r>
    </w:p>
    <w:p w14:paraId="1407F64C" w14:textId="77777777" w:rsidR="00105B14" w:rsidRDefault="00105B14" w:rsidP="00D311EE">
      <w:r>
        <w:t>Next, we illustrate the method for a 7 MHz block within an operating band with a 100k channel raster and assuming the restrictions that</w:t>
      </w:r>
    </w:p>
    <w:p w14:paraId="108080DA" w14:textId="77777777" w:rsidR="00105B14" w:rsidRDefault="00105B14" w:rsidP="00D311EE">
      <w:pPr>
        <w:pStyle w:val="B1"/>
      </w:pPr>
      <w:r>
        <w:lastRenderedPageBreak/>
        <w:t>-</w:t>
      </w:r>
      <w:r>
        <w:tab/>
      </w:r>
      <w:r w:rsidRPr="007C48A5">
        <w:t xml:space="preserve">the SIB1 </w:t>
      </w:r>
      <w:r w:rsidRPr="00095359">
        <w:rPr>
          <w:i/>
          <w:iCs/>
        </w:rPr>
        <w:t>carrierBandwidth</w:t>
      </w:r>
      <w:r w:rsidRPr="007C48A5">
        <w:t xml:space="preserve"> and any UE specific channel bandwidth on the 100k </w:t>
      </w:r>
      <w:r>
        <w:t xml:space="preserve">channel </w:t>
      </w:r>
      <w:r w:rsidRPr="007C48A5">
        <w:t xml:space="preserve">raster, </w:t>
      </w:r>
      <w:r>
        <w:t xml:space="preserve">carrier bandwidths and maximum transmission bandwidth configurations for </w:t>
      </w:r>
      <w:r w:rsidRPr="007C48A5">
        <w:t xml:space="preserve">UL </w:t>
      </w:r>
      <w:r>
        <w:t xml:space="preserve">and DL either all </w:t>
      </w:r>
      <w:r w:rsidRPr="007C48A5">
        <w:t xml:space="preserve">odd </w:t>
      </w:r>
      <w:r>
        <w:t xml:space="preserve">or all even, </w:t>
      </w:r>
      <w:r w:rsidRPr="007C48A5">
        <w:t>otherwise impossible to put a narrower channel inside a wider BS/cell bandwidth</w:t>
      </w:r>
    </w:p>
    <w:p w14:paraId="2CDBEA5D" w14:textId="77777777" w:rsidR="00105B14" w:rsidRPr="00A36313" w:rsidRDefault="00105B14" w:rsidP="00D311EE">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r w:rsidRPr="00C42E63">
        <w:t xml:space="preserve"> </w:t>
      </w:r>
      <w:r w:rsidRPr="00C42E63">
        <w:rPr>
          <w:rFonts w:eastAsia="SimSun"/>
        </w:rPr>
        <w:t xml:space="preserve">UL/DL </w:t>
      </w:r>
      <w:r w:rsidRPr="00095359">
        <w:rPr>
          <w:rFonts w:eastAsia="SimSun"/>
          <w:i/>
          <w:iCs/>
        </w:rPr>
        <w:t>carrierBandwidth</w:t>
      </w:r>
      <w:r w:rsidRPr="00C42E63">
        <w:rPr>
          <w:rFonts w:eastAsia="SimSun"/>
        </w:rPr>
        <w:t xml:space="preserve"> in SIB1 only </w:t>
      </w:r>
      <w:r>
        <w:rPr>
          <w:rFonts w:eastAsia="SimSun"/>
        </w:rPr>
        <w:t>to a</w:t>
      </w:r>
      <w:r w:rsidRPr="00C42E63">
        <w:rPr>
          <w:rFonts w:eastAsia="SimSun"/>
        </w:rPr>
        <w:t xml:space="preserve"> UE channel bandwidth (Rel-15)</w:t>
      </w:r>
    </w:p>
    <w:p w14:paraId="0BBAA9FC" w14:textId="77777777" w:rsidR="00105B14" w:rsidRDefault="00105B14" w:rsidP="00D311EE">
      <w:r>
        <w:t>We also note that these restrictions may impact the number of PRB that can be scheduled within the irregular spectrum block (the number of blanked PRB within the carrier resource grid) or the actual irregular spectrum block size that can be supported.</w:t>
      </w:r>
    </w:p>
    <w:p w14:paraId="1317E4DE" w14:textId="77777777" w:rsidR="00105B14" w:rsidRDefault="00105B14" w:rsidP="00D311EE">
      <w:r>
        <w:t>Figure 6.1.2.1.2-1 shows the configuration, the next-after-next larger bandwidth is used in this case such that the resource grid size of this and the smaller bandwidth used for the UL are both an odd number of PRBs. The size of the BWP#0 is 25 PRB in both the UL and DL, located at duplex spacing such that a UE only capable at locating its CHBW at the 100k channel raster can attach. UEs supporting the asymmetric channel bandwidth combination 5 MHz and 15 MHz can utilize the irregular block (the cell bandwidth) and legacy UEs not supporting this bandwidth combination can also be supported in the cell. UEs not supporting the 5 MHz channel bandwidth will not attach to the cell thus ensuring that unwanted emissions requirements in the UL are met by all capable UEs.</w:t>
      </w:r>
    </w:p>
    <w:p w14:paraId="16B3D498" w14:textId="1014FACB" w:rsidR="00105B14" w:rsidRDefault="00105B14" w:rsidP="00D311EE">
      <w:pPr>
        <w:pStyle w:val="TH"/>
      </w:pPr>
      <w:r w:rsidRPr="006B2C91">
        <w:rPr>
          <w:noProof/>
        </w:rPr>
        <w:drawing>
          <wp:inline distT="0" distB="0" distL="0" distR="0" wp14:anchorId="66ADDFAC" wp14:editId="66DEE571">
            <wp:extent cx="6115050" cy="23907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p>
    <w:p w14:paraId="0BEF8AB0" w14:textId="77777777" w:rsidR="00105B14" w:rsidRDefault="00105B14" w:rsidP="00D311EE">
      <w:pPr>
        <w:pStyle w:val="TF"/>
      </w:pPr>
      <w:r>
        <w:t>Figure 6.1.2.1.2-1: a 7 MHz irregular block within an FDD band.</w:t>
      </w:r>
    </w:p>
    <w:p w14:paraId="7FA82FA4" w14:textId="77777777" w:rsidR="00105B14" w:rsidRDefault="00105B14" w:rsidP="00D311EE">
      <w:r>
        <w:t>The SIB1 procedure for initial attach is separate for the UL and DL. In case some UE implementations do not allow different carrier grid for the UL and DL (while still corresponding to UE CHBWs) then the next-after-next larger BW and PRB blanking can be used both in the UL and DL. The downside of this arrangement is that unwanted emissions are not ensure in case the UE uses a bandwidth wider than the BWP#0 (25 PRB) during initial access. The Point A of the UL and DL can be located with 5 kHz granularity.</w:t>
      </w:r>
    </w:p>
    <w:p w14:paraId="72389F23" w14:textId="77777777" w:rsidR="00105B14" w:rsidRDefault="00105B14" w:rsidP="00D311EE">
      <w:r>
        <w:t xml:space="preserve">The arrangement in Figure 6.1.2.1.2-1 would not support the case of an irregular </w:t>
      </w:r>
      <w:r w:rsidRPr="007C6ED4">
        <w:t>block 817-8</w:t>
      </w:r>
      <w:r>
        <w:t>24</w:t>
      </w:r>
      <w:r w:rsidRPr="007C6ED4">
        <w:t>/862-8</w:t>
      </w:r>
      <w:r>
        <w:t>69</w:t>
      </w:r>
      <w:r w:rsidRPr="007C6ED4">
        <w:t xml:space="preserve"> </w:t>
      </w:r>
      <w:r>
        <w:t>MHz at the lower part of n26. However, the DL carrier grid corresponding to the 15 MHz CHBW can be shifted upwards by n*900 MHz (5 PRB) such that the 15 MHz CHBW is within the band range (above 814 MHz)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34716644" w14:textId="77777777" w:rsidR="00105B14" w:rsidRPr="00095359" w:rsidRDefault="00105B14" w:rsidP="00D311EE">
      <w:r>
        <w:t>The methods only require one specification change: the UE must support the asymmetric channel bandwidth pair 5/10 MHz or 5/15 MHz for Band n26. Regular CHBW bandwidths are used for UE conformance tests, while the BS must meet the unwanted emissions limits and other regulatory requirements also for the irregular spectrum block.</w:t>
      </w:r>
    </w:p>
    <w:p w14:paraId="55F70FF3" w14:textId="77777777" w:rsidR="00105B14" w:rsidRPr="00095359" w:rsidRDefault="00105B14" w:rsidP="00095359">
      <w:pPr>
        <w:pStyle w:val="Heading5"/>
        <w:rPr>
          <w:lang w:val="en-US"/>
        </w:rPr>
      </w:pPr>
      <w:bookmarkStart w:id="100" w:name="_Toc130280150"/>
      <w:bookmarkStart w:id="101" w:name="_Toc130489176"/>
      <w:bookmarkStart w:id="102" w:name="_Toc130490463"/>
      <w:bookmarkStart w:id="103" w:name="_Toc131624060"/>
      <w:r>
        <w:rPr>
          <w:lang w:val="en-US"/>
        </w:rPr>
        <w:t>6.1.2.1.3</w:t>
      </w:r>
      <w:r>
        <w:rPr>
          <w:lang w:val="en-US"/>
        </w:rPr>
        <w:tab/>
        <w:t>TDD</w:t>
      </w:r>
      <w:bookmarkEnd w:id="100"/>
      <w:bookmarkEnd w:id="101"/>
      <w:bookmarkEnd w:id="102"/>
      <w:bookmarkEnd w:id="103"/>
    </w:p>
    <w:p w14:paraId="022BBB77" w14:textId="77777777" w:rsidR="00105B14" w:rsidRDefault="00105B14" w:rsidP="00D311EE">
      <w:pPr>
        <w:rPr>
          <w:lang w:val="en-US"/>
        </w:rPr>
      </w:pPr>
      <w:r>
        <w:rPr>
          <w:lang w:val="en-US"/>
        </w:rPr>
        <w:t xml:space="preserve">The method can readily be applied to the TDD case. Most TDD bands have an SCS-based raster rather than a 100k raster for alignment with LTE and therefore not subject to any potential restrictions that UE-specific CHBW cannot be configured with PRB granularity within a carrier resource grid. However, TDD is subject to restrictions on the center frequency of BWPs and the location of the Point A. Asymmetric bandwidths are also supported for TDD in existing specification with restrictions. </w:t>
      </w:r>
    </w:p>
    <w:p w14:paraId="62C38411" w14:textId="77777777" w:rsidR="00105B14" w:rsidRDefault="00105B14" w:rsidP="00D311EE">
      <w:pPr>
        <w:rPr>
          <w:lang w:val="en-US"/>
        </w:rPr>
      </w:pPr>
      <w:r>
        <w:rPr>
          <w:lang w:val="en-US"/>
        </w:rPr>
        <w:lastRenderedPageBreak/>
        <w:t>For the TDD case and bands we make the following additional assumptions:</w:t>
      </w:r>
    </w:p>
    <w:p w14:paraId="01AE7718" w14:textId="77777777" w:rsidR="00105B14" w:rsidRDefault="00105B14" w:rsidP="00D311EE">
      <w:pPr>
        <w:pStyle w:val="B1"/>
        <w:rPr>
          <w:lang w:val="en-US"/>
        </w:rPr>
      </w:pPr>
      <w:r>
        <w:rPr>
          <w:lang w:val="en-US"/>
        </w:rPr>
        <w:t>-</w:t>
      </w:r>
      <w:r>
        <w:rPr>
          <w:lang w:val="en-US"/>
        </w:rPr>
        <w:tab/>
        <w:t>the carrier resource grids indicated in SIB1 for the UL and DL, the BWPs configured and UE-specific CHBW are all PRB aligned and use the same center frequency</w:t>
      </w:r>
    </w:p>
    <w:p w14:paraId="1D1B81F4" w14:textId="77777777" w:rsidR="00105B14" w:rsidRDefault="00105B14" w:rsidP="00D311EE">
      <w:pPr>
        <w:pStyle w:val="B1"/>
        <w:rPr>
          <w:lang w:val="en-US"/>
        </w:rPr>
      </w:pPr>
      <w:r>
        <w:rPr>
          <w:lang w:val="en-US"/>
        </w:rPr>
        <w:t>-</w:t>
      </w:r>
      <w:r>
        <w:rPr>
          <w:lang w:val="en-US"/>
        </w:rPr>
        <w:tab/>
        <w:t xml:space="preserve">the carrier bandwidths for </w:t>
      </w:r>
      <w:r w:rsidRPr="005D6186">
        <w:rPr>
          <w:lang w:val="en-US"/>
        </w:rPr>
        <w:t xml:space="preserve">UL and DL (PRB) </w:t>
      </w:r>
      <w:r>
        <w:rPr>
          <w:lang w:val="en-US"/>
        </w:rPr>
        <w:t xml:space="preserve">advertised in SIB1 are either both even or odd, the same applies for the transmission bandwidth configuration of the UE-specific CHBW are both </w:t>
      </w:r>
      <w:r w:rsidRPr="005D6186">
        <w:rPr>
          <w:lang w:val="en-US"/>
        </w:rPr>
        <w:t xml:space="preserve">either </w:t>
      </w:r>
      <w:r>
        <w:rPr>
          <w:lang w:val="en-US"/>
        </w:rPr>
        <w:t>even</w:t>
      </w:r>
      <w:r w:rsidRPr="005D6186">
        <w:rPr>
          <w:lang w:val="en-US"/>
        </w:rPr>
        <w:t xml:space="preserve"> or </w:t>
      </w:r>
      <w:r>
        <w:rPr>
          <w:lang w:val="en-US"/>
        </w:rPr>
        <w:t xml:space="preserve">oddfor PRB alignment </w:t>
      </w:r>
    </w:p>
    <w:p w14:paraId="435523E4" w14:textId="77777777" w:rsidR="00105B14" w:rsidRDefault="00105B14" w:rsidP="00D311EE">
      <w:pPr>
        <w:pStyle w:val="B1"/>
        <w:rPr>
          <w:lang w:val="en-US"/>
        </w:rPr>
      </w:pPr>
      <w:r>
        <w:rPr>
          <w:lang w:val="en-US"/>
        </w:rPr>
        <w:t>-</w:t>
      </w:r>
      <w:r>
        <w:rPr>
          <w:lang w:val="en-US"/>
        </w:rPr>
        <w:tab/>
      </w:r>
      <w:r w:rsidRPr="00A36313">
        <w:t xml:space="preserve">the </w:t>
      </w:r>
      <w:r>
        <w:t>UE dedicated regular channel bandwidths (MHz) with their corresponding maximum transmission bandwidth configurations (including the larger) are located within the DL and UL carrier bandwidths that may also include blanked PRBs</w:t>
      </w:r>
    </w:p>
    <w:p w14:paraId="344EBFCA" w14:textId="77777777" w:rsidR="00105B14" w:rsidRDefault="00105B14" w:rsidP="00D311EE">
      <w:r>
        <w:t>This would also ensure that the UE-specific CHBW meet the existing conditions for asymmetric bandwidths (Rel-16):</w:t>
      </w:r>
    </w:p>
    <w:p w14:paraId="4C2079AE" w14:textId="77777777" w:rsidR="00105B14" w:rsidRDefault="00105B14" w:rsidP="00D311EE">
      <w:pPr>
        <w:pStyle w:val="B1"/>
        <w:rPr>
          <w:lang w:val="en-US"/>
        </w:rPr>
      </w:pPr>
      <w:r>
        <w:rPr>
          <w:lang w:val="en-US"/>
        </w:rPr>
        <w:t>-</w:t>
      </w:r>
      <w:r>
        <w:rPr>
          <w:lang w:val="en-US"/>
        </w:rPr>
        <w:tab/>
        <w:t>b</w:t>
      </w:r>
      <w:r w:rsidRPr="001B56BA">
        <w:rPr>
          <w:lang w:val="en-US"/>
        </w:rPr>
        <w:t>oth cent</w:t>
      </w:r>
      <w:r>
        <w:rPr>
          <w:lang w:val="en-US"/>
        </w:rPr>
        <w:t>er</w:t>
      </w:r>
      <w:r w:rsidRPr="001B56BA">
        <w:rPr>
          <w:lang w:val="en-US"/>
        </w:rPr>
        <w:t xml:space="preserve"> frequency and BWP-ID shall match between DL and UL carriers as defined in </w:t>
      </w:r>
      <w:r>
        <w:rPr>
          <w:lang w:val="en-US"/>
        </w:rPr>
        <w:t>38.331</w:t>
      </w:r>
    </w:p>
    <w:p w14:paraId="14E8E520" w14:textId="77777777" w:rsidR="00105B14" w:rsidRDefault="00105B14" w:rsidP="00D311EE">
      <w:pPr>
        <w:pStyle w:val="B1"/>
        <w:rPr>
          <w:lang w:val="en-US"/>
        </w:rPr>
      </w:pPr>
      <w:r>
        <w:rPr>
          <w:lang w:val="en-US"/>
        </w:rPr>
        <w:t>-</w:t>
      </w:r>
      <w:r>
        <w:rPr>
          <w:lang w:val="en-US"/>
        </w:rPr>
        <w:tab/>
        <w:t>i</w:t>
      </w:r>
      <w:r w:rsidRPr="001B56BA">
        <w:rPr>
          <w:lang w:val="en-US"/>
        </w:rPr>
        <w:t>n a case a UE is configured with a full width of BWP within both UL/ DL channels, the cent</w:t>
      </w:r>
      <w:r>
        <w:rPr>
          <w:lang w:val="en-US"/>
        </w:rPr>
        <w:t>er</w:t>
      </w:r>
      <w:r w:rsidRPr="001B56BA">
        <w:rPr>
          <w:lang w:val="en-US"/>
        </w:rPr>
        <w:t xml:space="preserve"> frequency of UL/ DL channels shall be same</w:t>
      </w:r>
    </w:p>
    <w:p w14:paraId="45AAB918" w14:textId="77777777" w:rsidR="00105B14" w:rsidRDefault="00105B14" w:rsidP="00D311EE">
      <w:pPr>
        <w:pStyle w:val="B1"/>
        <w:rPr>
          <w:lang w:val="en-US"/>
        </w:rPr>
      </w:pPr>
      <w:r>
        <w:rPr>
          <w:lang w:val="en-US"/>
        </w:rPr>
        <w:t>-</w:t>
      </w:r>
      <w:r>
        <w:rPr>
          <w:lang w:val="en-US"/>
        </w:rPr>
        <w:tab/>
        <w:t>a</w:t>
      </w:r>
      <w:r w:rsidRPr="001B56BA">
        <w:rPr>
          <w:lang w:val="en-US"/>
        </w:rPr>
        <w:t xml:space="preserve"> position of Point A is common between UL and DL carriers as defined in</w:t>
      </w:r>
      <w:r>
        <w:rPr>
          <w:lang w:val="en-US"/>
        </w:rPr>
        <w:t xml:space="preserve"> 38</w:t>
      </w:r>
      <w:r w:rsidRPr="001B56BA">
        <w:rPr>
          <w:lang w:val="en-US"/>
        </w:rPr>
        <w:t>.331</w:t>
      </w:r>
    </w:p>
    <w:p w14:paraId="418B9799" w14:textId="77777777" w:rsidR="00105B14" w:rsidRDefault="00105B14" w:rsidP="00D311EE">
      <w:r>
        <w:t>Figure 6.1.2.1.3-1 shows an example of a 55 MHz spectrum block with DL and UL carrier grids of different sizes for SCS = 30k, about 145 PRBs used (not blanked) in the DL. The DL carrier resource grid size of m</w:t>
      </w:r>
      <w:r w:rsidRPr="00E954E1">
        <w:rPr>
          <w:vertAlign w:val="subscript"/>
        </w:rPr>
        <w:t>PRB</w:t>
      </w:r>
      <w:r>
        <w:t xml:space="preserve"> = 189 PRB corresponds to the next-after-next larger DL bandwidth of 70 MHz, while the UL carrier bandwidth indicated in SIB1 is m</w:t>
      </w:r>
      <w:r w:rsidRPr="00095359">
        <w:rPr>
          <w:vertAlign w:val="subscript"/>
        </w:rPr>
        <w:t>PRB</w:t>
      </w:r>
      <w:r>
        <w:t xml:space="preserve"> - 2u = 133 PRB corresponds to the next smaller bandwidth of 50 MHz with 2u the symmetric DL extension (both the UL and DL carrier grids are thus either odd or even sized) also covering blanked PRB. The bandwidth of BWP#0 is equal for the DL and UL and sized 133 PRBs or smaller. Thus legacy UEs only supporting symmetric CHBW can also attach to the cell.</w:t>
      </w:r>
    </w:p>
    <w:p w14:paraId="2343A62B" w14:textId="77777777" w:rsidR="00105B14" w:rsidRDefault="00105B14" w:rsidP="00095359">
      <w:pPr>
        <w:pStyle w:val="BodyText"/>
      </w:pPr>
      <w:r>
        <w:t xml:space="preserve"> </w:t>
      </w:r>
    </w:p>
    <w:p w14:paraId="492D7E34" w14:textId="45432F59" w:rsidR="00105B14" w:rsidRDefault="00105B14" w:rsidP="00D311EE">
      <w:pPr>
        <w:pStyle w:val="TH"/>
        <w:rPr>
          <w:noProof/>
        </w:rPr>
      </w:pPr>
      <w:r w:rsidRPr="006B2C91">
        <w:rPr>
          <w:noProof/>
        </w:rPr>
        <w:drawing>
          <wp:inline distT="0" distB="0" distL="0" distR="0" wp14:anchorId="25D420B2" wp14:editId="7079524F">
            <wp:extent cx="6122035" cy="23799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2379980"/>
                    </a:xfrm>
                    <a:prstGeom prst="rect">
                      <a:avLst/>
                    </a:prstGeom>
                    <a:noFill/>
                    <a:ln>
                      <a:noFill/>
                    </a:ln>
                  </pic:spPr>
                </pic:pic>
              </a:graphicData>
            </a:graphic>
          </wp:inline>
        </w:drawing>
      </w:r>
      <w:r w:rsidRPr="00D311EE">
        <w:t>Figure 6.1.2.1.3-1: support of a 55 MHz irregular channel block for TDD.</w:t>
      </w:r>
    </w:p>
    <w:p w14:paraId="714F71EC" w14:textId="77777777" w:rsidR="00105B14" w:rsidRDefault="00105B14" w:rsidP="00105B14">
      <w:pPr>
        <w:tabs>
          <w:tab w:val="left" w:pos="1170"/>
        </w:tabs>
        <w:rPr>
          <w:noProof/>
        </w:rPr>
      </w:pPr>
      <w:r>
        <w:rPr>
          <w:noProof/>
        </w:rPr>
        <w:t xml:space="preserve">It is recognised that the restrictions above can imply limitations on the transmission bandwidth configuration of an irregular block (PRBs not blanked) or the irregular spectrum block size supported. However, it suffices that UEs support asymmetric bandwidths for the TDD band, a 50/70 MHz combination for the case above. </w:t>
      </w:r>
    </w:p>
    <w:p w14:paraId="534E0BEA" w14:textId="5FD03611" w:rsidR="00D24F9B" w:rsidRDefault="00105B14" w:rsidP="00095359">
      <w:pPr>
        <w:tabs>
          <w:tab w:val="left" w:pos="1170"/>
        </w:tabs>
        <w:rPr>
          <w:rFonts w:cs="Arial"/>
          <w:lang w:eastAsia="zh-CN"/>
        </w:rPr>
      </w:pPr>
      <w:r>
        <w:rPr>
          <w:noProof/>
        </w:rPr>
        <w:t>The method above also works for TDD bands with a 100k channel raster. The case of an irregular spectrum block at the band edge is described in section 6.1.2.4.</w:t>
      </w:r>
    </w:p>
    <w:p w14:paraId="13C9DD5A" w14:textId="77777777" w:rsidR="007A30EA" w:rsidRDefault="007A30EA" w:rsidP="007A30EA">
      <w:pPr>
        <w:pStyle w:val="Heading4"/>
        <w:rPr>
          <w:lang w:val="en-US"/>
        </w:rPr>
      </w:pPr>
      <w:bookmarkStart w:id="104" w:name="_Toc130280151"/>
      <w:bookmarkStart w:id="105" w:name="_Toc130489177"/>
      <w:bookmarkStart w:id="106" w:name="_Toc130490464"/>
      <w:bookmarkStart w:id="107" w:name="_Toc131624061"/>
      <w:r>
        <w:rPr>
          <w:lang w:val="en-US"/>
        </w:rPr>
        <w:t>6.1.2.2</w:t>
      </w:r>
      <w:r>
        <w:rPr>
          <w:lang w:val="en-US"/>
        </w:rPr>
        <w:tab/>
        <w:t>Method using Next smaller channel bandwidth is broadcast in SIB1</w:t>
      </w:r>
      <w:bookmarkEnd w:id="104"/>
      <w:bookmarkEnd w:id="105"/>
      <w:bookmarkEnd w:id="106"/>
      <w:bookmarkEnd w:id="107"/>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lastRenderedPageBreak/>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D311EE">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3D7C3216"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r w:rsidR="00105B14">
        <w:rPr>
          <w:lang w:val="en-US"/>
        </w:rPr>
        <w:t xml:space="preserve">35 </w:t>
      </w:r>
      <w:r w:rsidRPr="0066502A">
        <w:rPr>
          <w:lang w:val="en-US"/>
        </w:rPr>
        <w:t>PRBs</w:t>
      </w:r>
    </w:p>
    <w:p w14:paraId="6EFBB0B7" w14:textId="4A84036E" w:rsidR="00105B14" w:rsidRDefault="00105B14" w:rsidP="00D311EE">
      <w:r>
        <w:t xml:space="preserve">While not ruled out by the RRC specification, configuration of a UE-specific CHBW wider than the carrier bandwidth indicated by SIB1 and BWPs wider than this resource grid require further consideration and may be subject to UE capability. </w:t>
      </w:r>
    </w:p>
    <w:p w14:paraId="7D29B28C" w14:textId="496CD387" w:rsidR="007A30EA" w:rsidRPr="00CE59B6" w:rsidRDefault="007A30EA" w:rsidP="00D311EE">
      <w:pPr>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D311EE">
      <w:pPr>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6996C204" w:rsidR="00D24F9B" w:rsidRDefault="00D24F9B" w:rsidP="00D24F9B">
      <w:pPr>
        <w:pStyle w:val="Heading4"/>
        <w:rPr>
          <w:lang w:val="en-US" w:eastAsia="en-GB"/>
        </w:rPr>
      </w:pPr>
      <w:bookmarkStart w:id="108" w:name="_Toc130280152"/>
      <w:bookmarkStart w:id="109" w:name="_Toc130489178"/>
      <w:bookmarkStart w:id="110" w:name="_Toc130490465"/>
      <w:bookmarkStart w:id="111" w:name="_Toc131624062"/>
      <w:r>
        <w:rPr>
          <w:lang w:val="en-US" w:eastAsia="en-GB"/>
        </w:rPr>
        <w:t>6.1.</w:t>
      </w:r>
      <w:r w:rsidR="007A30EA">
        <w:rPr>
          <w:lang w:val="en-US" w:eastAsia="en-GB"/>
        </w:rPr>
        <w:t>2</w:t>
      </w:r>
      <w:r>
        <w:rPr>
          <w:lang w:val="en-US" w:eastAsia="en-GB"/>
        </w:rPr>
        <w:t>.3</w:t>
      </w:r>
      <w:r w:rsidR="00D311EE">
        <w:rPr>
          <w:lang w:val="en-US" w:eastAsia="en-GB"/>
        </w:rPr>
        <w:tab/>
      </w:r>
      <w:r>
        <w:rPr>
          <w:lang w:val="en-US" w:eastAsia="en-GB"/>
        </w:rPr>
        <w:t>Further Signalling and configuration aspects: Band Edge</w:t>
      </w:r>
      <w:bookmarkEnd w:id="108"/>
      <w:bookmarkEnd w:id="109"/>
      <w:bookmarkEnd w:id="110"/>
      <w:bookmarkEnd w:id="111"/>
    </w:p>
    <w:p w14:paraId="721FF771" w14:textId="77777777" w:rsidR="00D24F9B" w:rsidRDefault="00D24F9B" w:rsidP="00D311EE">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6739041C" w:rsidR="00D24F9B" w:rsidRDefault="00D24F9B" w:rsidP="00D311EE">
      <w:bookmarkStart w:id="112" w:name="_Hlk93586860"/>
      <w:r>
        <w:rPr>
          <w:lang w:val="en-US"/>
        </w:rPr>
        <w:t xml:space="preserve">However, one approach to avoid the unexpected UE behavior is for </w:t>
      </w:r>
      <w:r>
        <w:t xml:space="preserve">the NW to ensure that </w:t>
      </w:r>
      <w:bookmarkEnd w:id="112"/>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3462F575" w14:textId="77777777" w:rsidR="00105B14" w:rsidRDefault="00105B14" w:rsidP="00D311EE">
      <w:r>
        <w:t>For the FDD case with a 7 MHz irregular block at the band edge, the arrangement in Figure 6.1.2.1.2-1 can be modified by shifting the DL carrier grid corresponding to the 15 MHz CHBW upwards by n*900 MHz (5 PRB) as shown in Figure 6.1.2.3-1 such that the 15 MHz CHBW is within the band range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536F5A33" w14:textId="77777777" w:rsidR="00105B14" w:rsidRDefault="00105B14" w:rsidP="00105B14"/>
    <w:p w14:paraId="71E4486A" w14:textId="2D064F0E" w:rsidR="00105B14" w:rsidRDefault="00105B14" w:rsidP="00D311EE">
      <w:pPr>
        <w:pStyle w:val="TH"/>
        <w:rPr>
          <w:noProof/>
        </w:rPr>
      </w:pPr>
      <w:r w:rsidRPr="006B2C91">
        <w:rPr>
          <w:noProof/>
        </w:rPr>
        <w:lastRenderedPageBreak/>
        <w:drawing>
          <wp:inline distT="0" distB="0" distL="0" distR="0" wp14:anchorId="10B006AB" wp14:editId="5FDC99D4">
            <wp:extent cx="6115050" cy="2400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5DBB0E4E" w14:textId="77777777" w:rsidR="00105B14" w:rsidRDefault="00105B14" w:rsidP="00D311EE">
      <w:pPr>
        <w:pStyle w:val="TF"/>
        <w:rPr>
          <w:noProof/>
        </w:rPr>
      </w:pPr>
      <w:r>
        <w:rPr>
          <w:noProof/>
        </w:rPr>
        <w:t>Figure 6.1.2.3-1: the FDD case with the irregular spectrum block at the band edge.</w:t>
      </w:r>
    </w:p>
    <w:p w14:paraId="6C20B3A7" w14:textId="77777777" w:rsidR="00105B14" w:rsidRDefault="00105B14" w:rsidP="00D311EE">
      <w:pPr>
        <w:rPr>
          <w:noProof/>
        </w:rPr>
      </w:pPr>
      <w:r>
        <w:t>For the TDD case illustrated in Figure 6.1.2.1.3-2 with a 55 MHz irregular block at the band edge, a common center frequency for all CHBW and BWP can be maintained but with the bandwidths adjusted to optimize the transmission bandwidth configuration of the irregular block (PRBs not blanked) as shown in Figure 6.1.2.3-2. The additional BWP#1 configured for UEs supporting asymmetric bandwidth and the irregular channel bandwidth is also centred with the PRBs at the upper edge blanked. Legacy UEs are configured with the BWP#0 or any other BWP within the 40 MHz block, each additional BWP with common center frequency.</w:t>
      </w:r>
    </w:p>
    <w:p w14:paraId="3D990E65" w14:textId="0E545F38" w:rsidR="00105B14" w:rsidRDefault="00105B14" w:rsidP="00D311EE">
      <w:pPr>
        <w:pStyle w:val="TH"/>
        <w:rPr>
          <w:noProof/>
        </w:rPr>
      </w:pPr>
      <w:r w:rsidRPr="006B2C91">
        <w:rPr>
          <w:noProof/>
        </w:rPr>
        <w:drawing>
          <wp:inline distT="0" distB="0" distL="0" distR="0" wp14:anchorId="4BFC9813" wp14:editId="3C5119B7">
            <wp:extent cx="6122035" cy="2427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2427605"/>
                    </a:xfrm>
                    <a:prstGeom prst="rect">
                      <a:avLst/>
                    </a:prstGeom>
                    <a:noFill/>
                    <a:ln>
                      <a:noFill/>
                    </a:ln>
                  </pic:spPr>
                </pic:pic>
              </a:graphicData>
            </a:graphic>
          </wp:inline>
        </w:drawing>
      </w:r>
    </w:p>
    <w:p w14:paraId="33CA14EE" w14:textId="77777777" w:rsidR="00105B14" w:rsidRDefault="00105B14" w:rsidP="00D311EE">
      <w:pPr>
        <w:pStyle w:val="TF"/>
        <w:rPr>
          <w:noProof/>
        </w:rPr>
      </w:pPr>
      <w:r>
        <w:rPr>
          <w:noProof/>
        </w:rPr>
        <w:t>Figure 6.1.2.3-2: the TDD case with the irregular spectrum block at the band edge.</w:t>
      </w:r>
    </w:p>
    <w:p w14:paraId="115FA687" w14:textId="77777777" w:rsidR="00105B14" w:rsidRDefault="00105B14" w:rsidP="00D24F9B"/>
    <w:p w14:paraId="078D730D" w14:textId="4D82997A" w:rsidR="00AF4F4F" w:rsidRDefault="00AF4F4F" w:rsidP="002D4D34">
      <w:pPr>
        <w:pStyle w:val="Heading4"/>
        <w:rPr>
          <w:lang w:val="en-US" w:eastAsia="ja-JP"/>
        </w:rPr>
      </w:pPr>
      <w:bookmarkStart w:id="113" w:name="_Toc130280153"/>
      <w:bookmarkStart w:id="114" w:name="_Toc130489179"/>
      <w:bookmarkStart w:id="115" w:name="_Toc130490466"/>
      <w:bookmarkStart w:id="116" w:name="_Toc131624063"/>
      <w:r>
        <w:rPr>
          <w:lang w:val="en-US" w:eastAsia="ja-JP"/>
        </w:rPr>
        <w:t>6.1.2.</w:t>
      </w:r>
      <w:r w:rsidR="00306393">
        <w:rPr>
          <w:lang w:val="en-US" w:eastAsia="ja-JP"/>
        </w:rPr>
        <w:t>4</w:t>
      </w:r>
      <w:r w:rsidR="00D311EE">
        <w:rPr>
          <w:lang w:val="en-US" w:eastAsia="ja-JP"/>
        </w:rPr>
        <w:tab/>
      </w:r>
      <w:r>
        <w:rPr>
          <w:lang w:val="en-US" w:eastAsia="ja-JP"/>
        </w:rPr>
        <w:t>Configuring a UE with a Channel not Fully Contained within the Operating Band</w:t>
      </w:r>
      <w:bookmarkEnd w:id="113"/>
      <w:bookmarkEnd w:id="114"/>
      <w:bookmarkEnd w:id="115"/>
      <w:bookmarkEnd w:id="116"/>
    </w:p>
    <w:p w14:paraId="58836913" w14:textId="77777777" w:rsidR="00AF4F4F" w:rsidRDefault="00AF4F4F" w:rsidP="00D311EE">
      <w:pPr>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D311EE">
      <w:pPr>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D311EE">
      <w:pPr>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w:t>
      </w:r>
      <w:r>
        <w:rPr>
          <w:lang w:val="en-US" w:eastAsia="ja-JP"/>
        </w:rPr>
        <w:lastRenderedPageBreak/>
        <w:t>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D311EE">
      <w:pPr>
        <w:rPr>
          <w:lang w:val="en-US" w:eastAsia="ja-JP"/>
        </w:rPr>
      </w:pPr>
      <w:r>
        <w:rPr>
          <w:lang w:val="en-US" w:eastAsia="ja-JP"/>
        </w:rPr>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bookmarkStart w:id="117" w:name="_Toc130280154"/>
      <w:bookmarkStart w:id="118" w:name="_Toc130489180"/>
      <w:bookmarkStart w:id="119" w:name="_Toc130490467"/>
      <w:bookmarkStart w:id="120" w:name="_Toc131624064"/>
      <w:r>
        <w:t>6.1.3</w:t>
      </w:r>
      <w:r>
        <w:tab/>
        <w:t>UE channel filters</w:t>
      </w:r>
      <w:bookmarkEnd w:id="117"/>
      <w:bookmarkEnd w:id="118"/>
      <w:bookmarkEnd w:id="119"/>
      <w:bookmarkEnd w:id="120"/>
    </w:p>
    <w:p w14:paraId="59906A37" w14:textId="1567619A" w:rsidR="00AD10FC" w:rsidRDefault="00AD10FC" w:rsidP="00D311EE">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311EE">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311EE">
      <w:pPr>
        <w:pStyle w:val="TH"/>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311EE">
      <w:pPr>
        <w:pStyle w:val="TF"/>
        <w:rPr>
          <w:i/>
          <w:iCs/>
        </w:rPr>
      </w:pPr>
      <w:r w:rsidRPr="00255300">
        <w:t xml:space="preserve">Figure </w:t>
      </w:r>
      <w:r>
        <w:t xml:space="preserve">6.1.3-1: Example of the NW utilizing the lower RBs near the NR band edge with BWP </w:t>
      </w:r>
    </w:p>
    <w:p w14:paraId="58FCB519" w14:textId="6949DE52" w:rsidR="00D24F9B" w:rsidRDefault="003307E7" w:rsidP="00D311EE">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311EE">
      <w:pPr>
        <w:pStyle w:val="NO"/>
      </w:pPr>
      <w:r w:rsidRPr="00A25896">
        <w:t>NOTE: for the text above multi-operator scenario can be considered further in this example.</w:t>
      </w:r>
    </w:p>
    <w:p w14:paraId="1447A00B" w14:textId="07ED2E2B" w:rsidR="00AD10FC" w:rsidRDefault="00AD10FC" w:rsidP="00D311EE">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D311EE">
      <w:pPr>
        <w:pStyle w:val="TH"/>
      </w:pPr>
      <w:r w:rsidRPr="0034552B">
        <w:rPr>
          <w:noProof/>
          <w:lang w:val="en-US" w:eastAsia="zh-CN"/>
        </w:rPr>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lastRenderedPageBreak/>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D311EE">
      <w:r>
        <w:t>The following common parameters were applied:</w:t>
      </w:r>
    </w:p>
    <w:p w14:paraId="5726B4CD" w14:textId="77777777" w:rsidR="003307E7" w:rsidRDefault="003307E7" w:rsidP="00D311EE">
      <w:pPr>
        <w:pStyle w:val="B1"/>
      </w:pPr>
      <w:r>
        <w:t>-</w:t>
      </w:r>
      <w:r>
        <w:tab/>
        <w:t>Center frequency: 1850MHz</w:t>
      </w:r>
    </w:p>
    <w:p w14:paraId="02F2F2DE" w14:textId="77777777" w:rsidR="003307E7" w:rsidRDefault="003307E7" w:rsidP="00D311EE">
      <w:pPr>
        <w:pStyle w:val="B1"/>
      </w:pPr>
      <w:r>
        <w:t>-</w:t>
      </w:r>
      <w:r>
        <w:tab/>
        <w:t>UE channel: 10MHz</w:t>
      </w:r>
    </w:p>
    <w:p w14:paraId="3D5BF2AF" w14:textId="77777777" w:rsidR="003307E7" w:rsidRDefault="003307E7" w:rsidP="00D311EE">
      <w:pPr>
        <w:pStyle w:val="B1"/>
      </w:pPr>
      <w:r>
        <w:t>-</w:t>
      </w:r>
      <w:r>
        <w:tab/>
        <w:t>Wanted signal level at UE antenna: -82dBm</w:t>
      </w:r>
    </w:p>
    <w:p w14:paraId="0B79FAB9" w14:textId="77777777" w:rsidR="003307E7" w:rsidRDefault="003307E7" w:rsidP="00D311EE">
      <w:pPr>
        <w:pStyle w:val="B1"/>
      </w:pPr>
      <w:r>
        <w:t>-</w:t>
      </w:r>
      <w:r>
        <w:tab/>
        <w:t>Adjacent interferer level at UE antenna: from -120dBm to -50dBm in step of 1dB</w:t>
      </w:r>
    </w:p>
    <w:p w14:paraId="619438D6" w14:textId="77777777" w:rsidR="003307E7" w:rsidRPr="00C5310F" w:rsidRDefault="003307E7" w:rsidP="00D311EE">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D311EE">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D311EE">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D311EE">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D311EE">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D311EE">
      <w:pPr>
        <w:pStyle w:val="TH"/>
      </w:pPr>
      <w:r>
        <w:rPr>
          <w:noProof/>
        </w:rPr>
        <w:lastRenderedPageBreak/>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30">
                      <a:extLst>
                        <a:ext uri="{96DAC541-7B7A-43D3-8B79-37D633B846F1}">
                          <asvg:svgBlip xmlns:asvg="http://schemas.microsoft.com/office/drawing/2016/SVG/main" r:embed="rId31"/>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311EE">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bookmarkStart w:id="121" w:name="_Toc130280155"/>
      <w:bookmarkStart w:id="122" w:name="_Toc130489181"/>
      <w:bookmarkStart w:id="123" w:name="_Toc130490468"/>
      <w:bookmarkStart w:id="124" w:name="_Toc131624065"/>
      <w:r>
        <w:t>6</w:t>
      </w:r>
      <w:r w:rsidR="002A6F71">
        <w:t>.2</w:t>
      </w:r>
      <w:r w:rsidR="0072412B" w:rsidRPr="004D3578">
        <w:tab/>
      </w:r>
      <w:r w:rsidR="0072412B">
        <w:t>Study of overlapping UE channel bandwidths</w:t>
      </w:r>
      <w:bookmarkEnd w:id="121"/>
      <w:bookmarkEnd w:id="122"/>
      <w:bookmarkEnd w:id="123"/>
      <w:bookmarkEnd w:id="124"/>
    </w:p>
    <w:p w14:paraId="0F1E9488" w14:textId="461C88DE" w:rsidR="00DA23A0" w:rsidRDefault="00DA23A0" w:rsidP="00DA23A0">
      <w:pPr>
        <w:pStyle w:val="Heading3"/>
      </w:pPr>
      <w:bookmarkStart w:id="125" w:name="_Toc130280156"/>
      <w:bookmarkStart w:id="126" w:name="_Toc130489182"/>
      <w:bookmarkStart w:id="127" w:name="_Toc130490469"/>
      <w:bookmarkStart w:id="128" w:name="_Toc131624066"/>
      <w:r>
        <w:t>6.2.1</w:t>
      </w:r>
      <w:r>
        <w:tab/>
        <w:t>Overlapping</w:t>
      </w:r>
      <w:r w:rsidRPr="000C2859">
        <w:t xml:space="preserve"> UE CBW</w:t>
      </w:r>
      <w:r w:rsidR="00C50F30" w:rsidRPr="00C50F30">
        <w:t>s from Network Perspective</w:t>
      </w:r>
      <w:bookmarkEnd w:id="125"/>
      <w:bookmarkEnd w:id="126"/>
      <w:bookmarkEnd w:id="127"/>
      <w:bookmarkEnd w:id="128"/>
      <w:r w:rsidRPr="000C2859">
        <w:t xml:space="preserve"> </w:t>
      </w:r>
    </w:p>
    <w:p w14:paraId="1D792039" w14:textId="68D9D9D8" w:rsidR="00DA23A0" w:rsidRPr="00722340" w:rsidRDefault="00DA23A0" w:rsidP="00E17D88">
      <w:pPr>
        <w:pStyle w:val="Heading4"/>
        <w:spacing w:before="100" w:beforeAutospacing="1"/>
      </w:pPr>
      <w:bookmarkStart w:id="129" w:name="_Toc130280157"/>
      <w:bookmarkStart w:id="130" w:name="_Toc130489183"/>
      <w:bookmarkStart w:id="131" w:name="_Toc130490470"/>
      <w:bookmarkStart w:id="132" w:name="_Toc131624067"/>
      <w:r>
        <w:t>6.2.1.1</w:t>
      </w:r>
      <w:r w:rsidR="00D311EE">
        <w:tab/>
      </w:r>
      <w:r>
        <w:t>General</w:t>
      </w:r>
      <w:bookmarkEnd w:id="129"/>
      <w:bookmarkEnd w:id="130"/>
      <w:bookmarkEnd w:id="131"/>
      <w:bookmarkEnd w:id="132"/>
    </w:p>
    <w:p w14:paraId="1254C4E4" w14:textId="64B98BDC" w:rsidR="00DA23A0" w:rsidRPr="00DA23A0" w:rsidRDefault="00DA23A0" w:rsidP="00D311EE">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311EE">
      <w:pPr>
        <w:pStyle w:val="TH"/>
        <w:rPr>
          <w:rFonts w:eastAsia="MS Mincho"/>
        </w:rPr>
      </w:pPr>
      <w:r w:rsidRPr="00DA23A0">
        <w:rPr>
          <w:rFonts w:eastAsia="MS Mincho"/>
          <w:noProof/>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311EE">
      <w:pPr>
        <w:pStyle w:val="TF"/>
        <w:rPr>
          <w:rFonts w:eastAsia="MS Mincho"/>
        </w:rPr>
      </w:pPr>
      <w:r w:rsidRPr="00DA23A0">
        <w:rPr>
          <w:rFonts w:eastAsia="MS Mincho"/>
        </w:rPr>
        <w:t xml:space="preserve">Figure </w:t>
      </w:r>
      <w:r>
        <w:rPr>
          <w:rFonts w:eastAsia="MS Mincho"/>
        </w:rPr>
        <w:t>6.2.1</w:t>
      </w:r>
      <w:r w:rsidR="007211F0">
        <w:rPr>
          <w:rFonts w:eastAsia="MS Mincho"/>
        </w:rPr>
        <w:t>.1</w:t>
      </w:r>
      <w:r>
        <w:rPr>
          <w:rFonts w:eastAsia="MS Mincho"/>
        </w:rPr>
        <w:t>-</w:t>
      </w:r>
      <w:r w:rsidRPr="00DA23A0">
        <w:rPr>
          <w:rFonts w:eastAsia="MS Mincho"/>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65BB4A27" w:rsidR="00722340" w:rsidRPr="00190C96" w:rsidRDefault="00722340" w:rsidP="00722340">
      <w:pPr>
        <w:pStyle w:val="Heading4"/>
        <w:spacing w:before="100" w:beforeAutospacing="1"/>
      </w:pPr>
      <w:bookmarkStart w:id="133" w:name="_Toc130280158"/>
      <w:bookmarkStart w:id="134" w:name="_Toc130489184"/>
      <w:bookmarkStart w:id="135" w:name="_Toc130490471"/>
      <w:bookmarkStart w:id="136" w:name="_Toc131624068"/>
      <w:r>
        <w:lastRenderedPageBreak/>
        <w:t>6.2.1.2</w:t>
      </w:r>
      <w:r w:rsidR="00D311EE">
        <w:tab/>
      </w:r>
      <w:r>
        <w:t>Detailed description</w:t>
      </w:r>
      <w:bookmarkEnd w:id="133"/>
      <w:bookmarkEnd w:id="134"/>
      <w:bookmarkEnd w:id="135"/>
      <w:bookmarkEnd w:id="136"/>
    </w:p>
    <w:p w14:paraId="7EC2D47E" w14:textId="78AC7402" w:rsidR="00722340" w:rsidRPr="00722340" w:rsidRDefault="00722340" w:rsidP="00D311EE">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D311EE">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D311EE">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D311EE">
      <w:pPr>
        <w:pStyle w:val="TH"/>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D311EE">
      <w:pPr>
        <w:pStyle w:val="TF"/>
        <w:rPr>
          <w:rFonts w:eastAsia="MS Mincho"/>
          <w:noProof/>
        </w:rPr>
      </w:pPr>
      <w:r w:rsidRPr="00722340">
        <w:rPr>
          <w:rFonts w:eastAsia="MS Mincho"/>
        </w:rPr>
        <w:t xml:space="preserve">Figure </w:t>
      </w:r>
      <w:r w:rsidR="00985D98">
        <w:rPr>
          <w:rFonts w:eastAsia="MS Mincho"/>
        </w:rPr>
        <w:t>6.2.1.2-</w:t>
      </w:r>
      <w:r w:rsidR="00B91625">
        <w:rPr>
          <w:rFonts w:eastAsia="MS Mincho"/>
        </w:rPr>
        <w:t>1</w:t>
      </w:r>
      <w:r w:rsidRPr="00722340">
        <w:rPr>
          <w:rFonts w:eastAsia="MS Mincho"/>
        </w:rPr>
        <w:t>: Detailed overview of overlapping carriers (6MHz channel with 5MHz carriers).</w:t>
      </w:r>
    </w:p>
    <w:p w14:paraId="2603D89C" w14:textId="77777777" w:rsidR="00722340" w:rsidRPr="00722340" w:rsidRDefault="00722340" w:rsidP="00D311EE">
      <w:pPr>
        <w:pStyle w:val="TH"/>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D311EE">
      <w:pPr>
        <w:pStyle w:val="TF"/>
        <w:rPr>
          <w:rFonts w:eastAsia="MS Mincho"/>
          <w:noProof/>
        </w:rPr>
      </w:pPr>
      <w:r w:rsidRPr="00722340">
        <w:rPr>
          <w:rFonts w:eastAsia="MS Mincho"/>
        </w:rPr>
        <w:t>Figure</w:t>
      </w:r>
      <w:r w:rsidR="00985D98">
        <w:rPr>
          <w:rFonts w:eastAsia="MS Mincho"/>
        </w:rPr>
        <w:t xml:space="preserve"> 6.2.1.2-</w:t>
      </w:r>
      <w:r w:rsidR="00B91625">
        <w:rPr>
          <w:rFonts w:eastAsia="MS Mincho"/>
        </w:rPr>
        <w:t>2</w:t>
      </w:r>
      <w:r w:rsidRPr="00722340">
        <w:rPr>
          <w:rFonts w:eastAsia="MS Mincho"/>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D311EE">
      <w:pPr>
        <w:pStyle w:val="TH"/>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D311EE">
        <w:t xml:space="preserve">Figure </w:t>
      </w:r>
      <w:r w:rsidR="00E45A0C" w:rsidRPr="00D311EE">
        <w:t>6.2.1.2-</w:t>
      </w:r>
      <w:r w:rsidR="00B91625" w:rsidRPr="00D311EE">
        <w:t>3</w:t>
      </w:r>
      <w:r w:rsidRPr="00D311EE">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D311EE">
      <w:pPr>
        <w:pStyle w:val="TH"/>
        <w:rPr>
          <w:rFonts w:eastAsia="MS Mincho"/>
        </w:rPr>
      </w:pPr>
      <w:r w:rsidRPr="00722340">
        <w:rPr>
          <w:rFonts w:eastAsia="MS Mincho"/>
        </w:rPr>
        <w:lastRenderedPageBreak/>
        <w:t xml:space="preserve">Table </w:t>
      </w:r>
      <w:r w:rsidR="00E45A0C">
        <w:rPr>
          <w:rFonts w:eastAsia="MS Mincho"/>
        </w:rPr>
        <w:t>6.2.1.2</w:t>
      </w:r>
      <w:r w:rsidRPr="00722340">
        <w:rPr>
          <w:rFonts w:eastAsia="MS Mincho"/>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D311EE">
            <w:pPr>
              <w:pStyle w:val="TAH"/>
              <w:rPr>
                <w:lang w:eastAsia="en-GB"/>
              </w:rPr>
            </w:pPr>
            <w:r w:rsidRPr="00722340">
              <w:rPr>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D311EE">
            <w:pPr>
              <w:pStyle w:val="TAH"/>
              <w:rPr>
                <w:lang w:eastAsia="en-GB"/>
              </w:rPr>
            </w:pPr>
            <w:r w:rsidRPr="00722340">
              <w:rPr>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D311EE">
            <w:pPr>
              <w:pStyle w:val="TAH"/>
              <w:rPr>
                <w:lang w:eastAsia="en-GB"/>
              </w:rPr>
            </w:pPr>
            <w:r w:rsidRPr="00722340">
              <w:rPr>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D311EE">
            <w:pPr>
              <w:pStyle w:val="TAH"/>
              <w:rPr>
                <w:lang w:eastAsia="en-GB"/>
              </w:rPr>
            </w:pPr>
            <w:r w:rsidRPr="00722340">
              <w:rPr>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D311EE">
            <w:pPr>
              <w:pStyle w:val="TAH"/>
              <w:rPr>
                <w:lang w:eastAsia="en-GB"/>
              </w:rPr>
            </w:pPr>
            <w:r w:rsidRPr="00722340">
              <w:rPr>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D311EE">
            <w:pPr>
              <w:pStyle w:val="TAH"/>
              <w:rPr>
                <w:lang w:eastAsia="en-GB"/>
              </w:rPr>
            </w:pPr>
            <w:r w:rsidRPr="00722340">
              <w:rPr>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D311EE">
            <w:pPr>
              <w:pStyle w:val="TAC"/>
              <w:rPr>
                <w:lang w:eastAsia="en-GB"/>
              </w:rPr>
            </w:pPr>
            <w:r w:rsidRPr="00722340">
              <w:rPr>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D311EE">
            <w:pPr>
              <w:pStyle w:val="TAC"/>
              <w:rPr>
                <w:lang w:eastAsia="en-GB"/>
              </w:rPr>
            </w:pPr>
            <w:r w:rsidRPr="00722340">
              <w:rPr>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D311EE">
            <w:pPr>
              <w:pStyle w:val="TAC"/>
              <w:rPr>
                <w:lang w:eastAsia="en-GB"/>
              </w:rPr>
            </w:pPr>
            <w:r w:rsidRPr="00722340">
              <w:rPr>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D311EE">
            <w:pPr>
              <w:pStyle w:val="TAC"/>
              <w:rPr>
                <w:lang w:eastAsia="en-GB"/>
              </w:rPr>
            </w:pPr>
            <w:r w:rsidRPr="00722340">
              <w:rPr>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D311EE">
            <w:pPr>
              <w:pStyle w:val="TAC"/>
              <w:rPr>
                <w:lang w:eastAsia="en-GB"/>
              </w:rPr>
            </w:pPr>
            <w:r w:rsidRPr="00722340">
              <w:rPr>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D311EE">
            <w:pPr>
              <w:pStyle w:val="TAC"/>
              <w:rPr>
                <w:lang w:eastAsia="en-GB"/>
              </w:rPr>
            </w:pPr>
            <w:r w:rsidRPr="00722340">
              <w:rPr>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D311EE">
            <w:pPr>
              <w:pStyle w:val="TAC"/>
              <w:rPr>
                <w:lang w:eastAsia="en-GB"/>
              </w:rPr>
            </w:pPr>
            <w:r w:rsidRPr="00722340">
              <w:rPr>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D311EE">
            <w:pPr>
              <w:pStyle w:val="TAC"/>
              <w:rPr>
                <w:lang w:eastAsia="en-GB"/>
              </w:rPr>
            </w:pPr>
            <w:r w:rsidRPr="00722340">
              <w:rPr>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D311EE">
            <w:pPr>
              <w:pStyle w:val="TAC"/>
              <w:rPr>
                <w:lang w:eastAsia="en-GB"/>
              </w:rPr>
            </w:pPr>
            <w:r w:rsidRPr="00722340">
              <w:rPr>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D311EE">
            <w:pPr>
              <w:pStyle w:val="TAC"/>
              <w:rPr>
                <w:lang w:eastAsia="en-GB"/>
              </w:rPr>
            </w:pPr>
            <w:r w:rsidRPr="00722340">
              <w:rPr>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D311EE">
            <w:pPr>
              <w:pStyle w:val="TAC"/>
              <w:rPr>
                <w:lang w:eastAsia="en-GB"/>
              </w:rPr>
            </w:pPr>
            <w:r w:rsidRPr="00722340">
              <w:rPr>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D311EE">
            <w:pPr>
              <w:pStyle w:val="TAC"/>
              <w:rPr>
                <w:lang w:eastAsia="en-GB"/>
              </w:rPr>
            </w:pPr>
            <w:r w:rsidRPr="00722340">
              <w:rPr>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D311EE">
            <w:pPr>
              <w:pStyle w:val="TAC"/>
              <w:rPr>
                <w:lang w:eastAsia="en-GB"/>
              </w:rPr>
            </w:pPr>
            <w:r w:rsidRPr="00722340">
              <w:rPr>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D311EE">
            <w:pPr>
              <w:pStyle w:val="TAC"/>
              <w:rPr>
                <w:lang w:eastAsia="en-GB"/>
              </w:rPr>
            </w:pPr>
            <w:r w:rsidRPr="00722340">
              <w:rPr>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D311EE">
            <w:pPr>
              <w:pStyle w:val="TAC"/>
              <w:rPr>
                <w:lang w:eastAsia="en-GB"/>
              </w:rPr>
            </w:pPr>
            <w:r w:rsidRPr="00722340">
              <w:rPr>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D311EE">
            <w:pPr>
              <w:pStyle w:val="TAC"/>
              <w:rPr>
                <w:lang w:eastAsia="en-GB"/>
              </w:rPr>
            </w:pPr>
            <w:r w:rsidRPr="00722340">
              <w:rPr>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D311EE">
            <w:pPr>
              <w:pStyle w:val="TAC"/>
              <w:rPr>
                <w:lang w:eastAsia="en-GB"/>
              </w:rPr>
            </w:pPr>
            <w:r w:rsidRPr="00722340">
              <w:rPr>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D311EE">
            <w:pPr>
              <w:pStyle w:val="TAC"/>
              <w:rPr>
                <w:lang w:eastAsia="en-GB"/>
              </w:rPr>
            </w:pPr>
            <w:r w:rsidRPr="00722340">
              <w:rPr>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D311EE">
            <w:pPr>
              <w:pStyle w:val="TAC"/>
              <w:rPr>
                <w:lang w:eastAsia="en-GB"/>
              </w:rPr>
            </w:pPr>
            <w:r w:rsidRPr="00722340">
              <w:rPr>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D311EE">
            <w:pPr>
              <w:pStyle w:val="TAC"/>
              <w:rPr>
                <w:lang w:eastAsia="en-GB"/>
              </w:rPr>
            </w:pPr>
            <w:r w:rsidRPr="00722340">
              <w:rPr>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D311EE">
            <w:pPr>
              <w:pStyle w:val="TAC"/>
              <w:rPr>
                <w:lang w:eastAsia="en-GB"/>
              </w:rPr>
            </w:pPr>
            <w:r w:rsidRPr="00722340">
              <w:rPr>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D311EE">
            <w:pPr>
              <w:pStyle w:val="TAC"/>
              <w:rPr>
                <w:lang w:eastAsia="en-GB"/>
              </w:rPr>
            </w:pPr>
            <w:r w:rsidRPr="00722340">
              <w:rPr>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D311EE">
            <w:pPr>
              <w:pStyle w:val="TAC"/>
              <w:rPr>
                <w:lang w:eastAsia="en-GB"/>
              </w:rPr>
            </w:pPr>
            <w:r w:rsidRPr="00722340">
              <w:rPr>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D311EE">
            <w:pPr>
              <w:pStyle w:val="TAC"/>
              <w:rPr>
                <w:lang w:eastAsia="en-GB"/>
              </w:rPr>
            </w:pPr>
            <w:r w:rsidRPr="00722340">
              <w:rPr>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D311EE">
            <w:pPr>
              <w:pStyle w:val="TAC"/>
              <w:rPr>
                <w:lang w:eastAsia="en-GB"/>
              </w:rPr>
            </w:pPr>
            <w:r w:rsidRPr="00722340">
              <w:rPr>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D311EE">
            <w:pPr>
              <w:pStyle w:val="TAC"/>
              <w:rPr>
                <w:lang w:eastAsia="en-GB"/>
              </w:rPr>
            </w:pPr>
            <w:r w:rsidRPr="00722340">
              <w:rPr>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D311EE">
            <w:pPr>
              <w:pStyle w:val="TAC"/>
              <w:rPr>
                <w:lang w:eastAsia="en-GB"/>
              </w:rPr>
            </w:pPr>
            <w:r w:rsidRPr="00722340">
              <w:rPr>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D311EE">
            <w:pPr>
              <w:pStyle w:val="TAC"/>
              <w:rPr>
                <w:lang w:eastAsia="en-GB"/>
              </w:rPr>
            </w:pPr>
            <w:r w:rsidRPr="00722340">
              <w:rPr>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D311EE">
            <w:pPr>
              <w:pStyle w:val="TAC"/>
              <w:rPr>
                <w:lang w:eastAsia="en-GB"/>
              </w:rPr>
            </w:pPr>
            <w:r w:rsidRPr="00722340">
              <w:rPr>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D311EE">
            <w:pPr>
              <w:pStyle w:val="TAC"/>
              <w:rPr>
                <w:lang w:eastAsia="en-GB"/>
              </w:rPr>
            </w:pPr>
            <w:r w:rsidRPr="00722340">
              <w:rPr>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rsidP="00D311EE">
      <w:pPr>
        <w:pStyle w:val="TH"/>
        <w:rPr>
          <w:rFonts w:eastAsia="MS Mincho"/>
        </w:rPr>
      </w:pPr>
      <w:r w:rsidRPr="00722340">
        <w:rPr>
          <w:rFonts w:eastAsia="MS Mincho"/>
        </w:rPr>
        <w:t xml:space="preserve">Table </w:t>
      </w:r>
      <w:r w:rsidR="00E45A0C">
        <w:rPr>
          <w:rFonts w:eastAsia="MS Mincho"/>
        </w:rPr>
        <w:t>6.2.1.2</w:t>
      </w:r>
      <w:r w:rsidRPr="00722340">
        <w:rPr>
          <w:rFonts w:eastAsia="MS Mincho"/>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rsidP="00D311EE">
            <w:pPr>
              <w:pStyle w:val="TAH"/>
              <w:rPr>
                <w:lang w:eastAsia="en-GB"/>
              </w:rPr>
            </w:pPr>
            <w:r w:rsidRPr="00722340">
              <w:rPr>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rsidP="00D311EE">
            <w:pPr>
              <w:pStyle w:val="TAH"/>
              <w:rPr>
                <w:lang w:eastAsia="en-GB"/>
              </w:rPr>
            </w:pPr>
            <w:r w:rsidRPr="00722340">
              <w:rPr>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rsidP="00D311EE">
            <w:pPr>
              <w:pStyle w:val="TAH"/>
              <w:rPr>
                <w:lang w:eastAsia="en-GB"/>
              </w:rPr>
            </w:pPr>
            <w:r w:rsidRPr="00722340">
              <w:rPr>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rsidP="00D311EE">
            <w:pPr>
              <w:pStyle w:val="TAH"/>
              <w:rPr>
                <w:lang w:eastAsia="en-GB"/>
              </w:rPr>
            </w:pPr>
            <w:r w:rsidRPr="00722340">
              <w:rPr>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rsidP="00D311EE">
            <w:pPr>
              <w:pStyle w:val="TAH"/>
              <w:rPr>
                <w:lang w:eastAsia="en-GB"/>
              </w:rPr>
            </w:pPr>
            <w:r w:rsidRPr="00722340">
              <w:rPr>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rsidP="00D311EE">
            <w:pPr>
              <w:pStyle w:val="TAH"/>
              <w:rPr>
                <w:lang w:eastAsia="en-GB"/>
              </w:rPr>
            </w:pPr>
            <w:r w:rsidRPr="00722340">
              <w:rPr>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rsidP="00D311EE">
            <w:pPr>
              <w:pStyle w:val="TAC"/>
              <w:rPr>
                <w:lang w:eastAsia="en-GB"/>
              </w:rPr>
            </w:pPr>
            <w:r w:rsidRPr="00722340">
              <w:rPr>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rsidP="00D311EE">
            <w:pPr>
              <w:pStyle w:val="TAC"/>
              <w:rPr>
                <w:lang w:eastAsia="en-GB"/>
              </w:rPr>
            </w:pPr>
            <w:r w:rsidRPr="00722340">
              <w:rPr>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rsidP="00D311EE">
            <w:pPr>
              <w:pStyle w:val="TAC"/>
              <w:rPr>
                <w:lang w:eastAsia="en-GB"/>
              </w:rPr>
            </w:pPr>
            <w:r w:rsidRPr="00722340">
              <w:rPr>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rsidP="00D311EE">
            <w:pPr>
              <w:pStyle w:val="TAC"/>
              <w:rPr>
                <w:lang w:eastAsia="en-GB"/>
              </w:rPr>
            </w:pPr>
            <w:r w:rsidRPr="00722340">
              <w:rPr>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rsidP="00D311EE">
            <w:pPr>
              <w:pStyle w:val="TAC"/>
              <w:rPr>
                <w:lang w:eastAsia="en-GB"/>
              </w:rPr>
            </w:pPr>
            <w:r w:rsidRPr="00722340">
              <w:rPr>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rsidP="00D311EE">
            <w:pPr>
              <w:pStyle w:val="TAC"/>
              <w:rPr>
                <w:lang w:eastAsia="en-GB"/>
              </w:rPr>
            </w:pPr>
            <w:r w:rsidRPr="00722340">
              <w:rPr>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rsidP="00D311EE">
            <w:pPr>
              <w:pStyle w:val="TAC"/>
              <w:rPr>
                <w:lang w:eastAsia="en-GB"/>
              </w:rPr>
            </w:pPr>
            <w:r w:rsidRPr="00722340">
              <w:rPr>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rsidP="00D311EE">
            <w:pPr>
              <w:pStyle w:val="TAC"/>
              <w:rPr>
                <w:lang w:eastAsia="en-GB"/>
              </w:rPr>
            </w:pPr>
            <w:r w:rsidRPr="00722340">
              <w:rPr>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rsidP="00D311EE">
            <w:pPr>
              <w:pStyle w:val="TAC"/>
              <w:rPr>
                <w:lang w:eastAsia="en-GB"/>
              </w:rPr>
            </w:pPr>
            <w:r w:rsidRPr="00722340">
              <w:rPr>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rsidP="00D311EE">
            <w:pPr>
              <w:pStyle w:val="TAC"/>
              <w:rPr>
                <w:lang w:eastAsia="en-GB"/>
              </w:rPr>
            </w:pPr>
            <w:r w:rsidRPr="00722340">
              <w:rPr>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rsidP="00D311EE">
            <w:pPr>
              <w:pStyle w:val="TAC"/>
              <w:rPr>
                <w:lang w:eastAsia="en-GB"/>
              </w:rPr>
            </w:pPr>
            <w:r w:rsidRPr="00722340">
              <w:rPr>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rsidP="00D311EE">
            <w:pPr>
              <w:pStyle w:val="TAC"/>
              <w:rPr>
                <w:lang w:eastAsia="en-GB"/>
              </w:rPr>
            </w:pPr>
            <w:r w:rsidRPr="00722340">
              <w:rPr>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rsidP="00D311EE">
            <w:pPr>
              <w:pStyle w:val="TAC"/>
              <w:rPr>
                <w:lang w:eastAsia="en-GB"/>
              </w:rPr>
            </w:pPr>
            <w:r w:rsidRPr="00722340">
              <w:rPr>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rsidP="00D311EE">
            <w:pPr>
              <w:pStyle w:val="TAC"/>
              <w:rPr>
                <w:lang w:eastAsia="en-GB"/>
              </w:rPr>
            </w:pPr>
            <w:r w:rsidRPr="00722340">
              <w:rPr>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rsidP="00D311EE">
            <w:pPr>
              <w:pStyle w:val="TAC"/>
              <w:rPr>
                <w:lang w:eastAsia="en-GB"/>
              </w:rPr>
            </w:pPr>
            <w:r w:rsidRPr="00722340">
              <w:rPr>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rsidP="00D311EE">
            <w:pPr>
              <w:pStyle w:val="TAC"/>
              <w:rPr>
                <w:lang w:eastAsia="en-GB"/>
              </w:rPr>
            </w:pPr>
            <w:r w:rsidRPr="00722340">
              <w:rPr>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rsidP="00D311EE">
            <w:pPr>
              <w:pStyle w:val="TAC"/>
              <w:rPr>
                <w:lang w:eastAsia="en-GB"/>
              </w:rPr>
            </w:pPr>
            <w:r w:rsidRPr="00722340">
              <w:rPr>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rsidP="00D311EE">
            <w:pPr>
              <w:pStyle w:val="TAC"/>
              <w:rPr>
                <w:lang w:eastAsia="en-GB"/>
              </w:rPr>
            </w:pPr>
            <w:r w:rsidRPr="00722340">
              <w:rPr>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rsidP="00D311EE">
            <w:pPr>
              <w:pStyle w:val="TAC"/>
              <w:rPr>
                <w:lang w:eastAsia="en-GB"/>
              </w:rPr>
            </w:pPr>
            <w:r w:rsidRPr="00722340">
              <w:rPr>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rsidP="00D311EE">
            <w:pPr>
              <w:pStyle w:val="TAC"/>
              <w:rPr>
                <w:lang w:eastAsia="en-GB"/>
              </w:rPr>
            </w:pPr>
            <w:r w:rsidRPr="00722340">
              <w:rPr>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rsidP="00D311EE">
            <w:pPr>
              <w:pStyle w:val="TAC"/>
              <w:rPr>
                <w:lang w:eastAsia="en-GB"/>
              </w:rPr>
            </w:pPr>
            <w:r w:rsidRPr="00722340">
              <w:rPr>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rsidP="00D311EE">
            <w:pPr>
              <w:pStyle w:val="TAC"/>
              <w:rPr>
                <w:lang w:eastAsia="en-GB"/>
              </w:rPr>
            </w:pPr>
            <w:r w:rsidRPr="00722340">
              <w:rPr>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rsidP="00D311EE">
            <w:pPr>
              <w:pStyle w:val="TAC"/>
              <w:rPr>
                <w:lang w:eastAsia="en-GB"/>
              </w:rPr>
            </w:pPr>
            <w:r w:rsidRPr="00722340">
              <w:rPr>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rsidP="00D311EE">
            <w:pPr>
              <w:pStyle w:val="TAC"/>
              <w:rPr>
                <w:lang w:eastAsia="en-GB"/>
              </w:rPr>
            </w:pPr>
            <w:r w:rsidRPr="00722340">
              <w:rPr>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rsidP="00D311EE">
            <w:pPr>
              <w:pStyle w:val="TAC"/>
              <w:rPr>
                <w:lang w:eastAsia="en-GB"/>
              </w:rPr>
            </w:pPr>
            <w:r w:rsidRPr="00722340">
              <w:rPr>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rsidP="00D311EE">
            <w:pPr>
              <w:pStyle w:val="TAC"/>
              <w:rPr>
                <w:lang w:eastAsia="en-GB"/>
              </w:rPr>
            </w:pPr>
            <w:r w:rsidRPr="00722340">
              <w:rPr>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rsidP="00D311EE">
            <w:pPr>
              <w:pStyle w:val="TAC"/>
              <w:rPr>
                <w:lang w:eastAsia="en-GB"/>
              </w:rPr>
            </w:pPr>
            <w:r w:rsidRPr="00722340">
              <w:rPr>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rsidP="00D311EE">
            <w:pPr>
              <w:pStyle w:val="TAC"/>
              <w:rPr>
                <w:lang w:eastAsia="en-GB"/>
              </w:rPr>
            </w:pPr>
            <w:r w:rsidRPr="00722340">
              <w:rPr>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rsidP="00D311EE">
            <w:pPr>
              <w:pStyle w:val="TAC"/>
              <w:rPr>
                <w:lang w:eastAsia="en-GB"/>
              </w:rPr>
            </w:pPr>
            <w:r w:rsidRPr="00722340">
              <w:rPr>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rsidP="00D311EE">
            <w:pPr>
              <w:pStyle w:val="TAC"/>
              <w:rPr>
                <w:lang w:eastAsia="en-GB"/>
              </w:rPr>
            </w:pPr>
            <w:r w:rsidRPr="00722340">
              <w:rPr>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D311EE">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25E682B4" w14:textId="1D9AB29E" w:rsidR="00B25860" w:rsidRDefault="00B25860" w:rsidP="00D311EE">
      <w:pPr>
        <w:pStyle w:val="TH"/>
        <w:rPr>
          <w:rFonts w:eastAsia="MS Mincho"/>
        </w:rPr>
      </w:pPr>
      <w:r>
        <w:rPr>
          <w:rFonts w:eastAsia="MS Mincho"/>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D311EE">
            <w:pPr>
              <w:pStyle w:val="TAH"/>
            </w:pPr>
            <w:r>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D311EE">
            <w:pPr>
              <w:pStyle w:val="TAH"/>
            </w:pPr>
            <w:r>
              <w:t>Number of SSB</w:t>
            </w:r>
            <w:r w:rsidR="00244FA2">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D311EE">
            <w:pPr>
              <w:pStyle w:val="TAH"/>
            </w:pPr>
            <w: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D311EE">
            <w:pPr>
              <w:pStyle w:val="TAC"/>
            </w:pPr>
            <w: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D311EE">
            <w:pPr>
              <w:pStyle w:val="TAC"/>
            </w:pPr>
            <w: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D311EE">
            <w:pPr>
              <w:pStyle w:val="TAC"/>
            </w:pPr>
            <w: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D311EE">
            <w:pPr>
              <w:pStyle w:val="TAC"/>
            </w:pPr>
            <w: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D311EE">
            <w:pPr>
              <w:pStyle w:val="TAC"/>
            </w:pPr>
            <w: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D311EE">
            <w:pPr>
              <w:pStyle w:val="TAC"/>
            </w:pPr>
            <w: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D311EE">
            <w:pPr>
              <w:pStyle w:val="TAC"/>
            </w:pPr>
            <w: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D311EE">
            <w:pPr>
              <w:pStyle w:val="TAC"/>
            </w:pPr>
            <w: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D311EE">
            <w:pPr>
              <w:pStyle w:val="TAC"/>
            </w:pPr>
            <w: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D311EE">
            <w:pPr>
              <w:pStyle w:val="TAC"/>
            </w:pPr>
            <w: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D311EE">
            <w:pPr>
              <w:pStyle w:val="TAC"/>
            </w:pPr>
            <w: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D311EE">
            <w:pPr>
              <w:pStyle w:val="TAC"/>
            </w:pPr>
            <w: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D311EE">
            <w:pPr>
              <w:pStyle w:val="TAC"/>
            </w:pPr>
            <w: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D311EE">
            <w:pPr>
              <w:pStyle w:val="TAC"/>
            </w:pPr>
            <w: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D311EE">
            <w:pPr>
              <w:pStyle w:val="TAC"/>
            </w:pPr>
            <w: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lastRenderedPageBreak/>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0C504D2F" w14:textId="47C8C8AA" w:rsidR="00244FA2" w:rsidRDefault="00244FA2" w:rsidP="00D311EE">
      <w:pPr>
        <w:pStyle w:val="TH"/>
        <w:rPr>
          <w:rFonts w:eastAsia="MS Mincho"/>
          <w:noProof/>
        </w:rPr>
      </w:pPr>
      <w:r w:rsidRPr="00722340">
        <w:rPr>
          <w:rFonts w:eastAsia="MS Mincho"/>
          <w:noProof/>
        </w:rPr>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D311EE">
      <w:pPr>
        <w:pStyle w:val="TF"/>
        <w:rPr>
          <w:rFonts w:eastAsia="MS Mincho"/>
          <w:noProof/>
        </w:rPr>
      </w:pPr>
      <w:r w:rsidRPr="00DA23A0">
        <w:rPr>
          <w:rFonts w:eastAsia="MS Mincho"/>
        </w:rPr>
        <w:t xml:space="preserve">Figure </w:t>
      </w:r>
      <w:r>
        <w:rPr>
          <w:rFonts w:eastAsia="MS Mincho"/>
        </w:rPr>
        <w:t>6.2.1.2-</w:t>
      </w:r>
      <w:r w:rsidR="00B91625">
        <w:rPr>
          <w:rFonts w:eastAsia="MS Mincho"/>
        </w:rPr>
        <w:t>4</w:t>
      </w:r>
      <w:r w:rsidRPr="00DA23A0">
        <w:rPr>
          <w:rFonts w:eastAsia="MS Mincho"/>
        </w:rPr>
        <w:t xml:space="preserve">: Using overlapping carriers </w:t>
      </w:r>
      <w:r>
        <w:rPr>
          <w:rFonts w:eastAsia="MS Mincho"/>
        </w:rPr>
        <w:t xml:space="preserve">with single overlapping SSB </w:t>
      </w:r>
      <w:r w:rsidRPr="00DA23A0">
        <w:rPr>
          <w:rFonts w:eastAsia="MS Mincho"/>
        </w:rPr>
        <w:t xml:space="preserve">(example for 13MHz). </w:t>
      </w:r>
    </w:p>
    <w:p w14:paraId="1406F0D1" w14:textId="110FEF5B" w:rsidR="00B25860" w:rsidRPr="00F24F97" w:rsidRDefault="00B25860" w:rsidP="00A8260F">
      <w:pPr>
        <w:pStyle w:val="Heading4"/>
      </w:pPr>
      <w:bookmarkStart w:id="137" w:name="_Toc130489185"/>
      <w:bookmarkStart w:id="138" w:name="_Toc130490472"/>
      <w:bookmarkStart w:id="139" w:name="_Toc131624069"/>
      <w:r w:rsidRPr="00F24F97">
        <w:t>6.2.1.3</w:t>
      </w:r>
      <w:r w:rsidR="00D311EE">
        <w:tab/>
      </w:r>
      <w:r w:rsidRPr="00F24F97">
        <w:t>Configuration and signalling aspects</w:t>
      </w:r>
      <w:bookmarkEnd w:id="137"/>
      <w:bookmarkEnd w:id="138"/>
      <w:bookmarkEnd w:id="139"/>
    </w:p>
    <w:p w14:paraId="69514A3B" w14:textId="2CB0F080" w:rsidR="00B25860" w:rsidRPr="002E5479" w:rsidRDefault="00B25860" w:rsidP="00D311EE">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D311EE">
      <w:pPr>
        <w:pStyle w:val="B1"/>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D311EE">
      <w:pPr>
        <w:pStyle w:val="B1"/>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D311EE">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1277EC57" w14:textId="0067BF6D" w:rsidR="00A35C39" w:rsidRPr="00A35C39" w:rsidRDefault="00A35C39" w:rsidP="00A8260F">
      <w:pPr>
        <w:pStyle w:val="Heading4"/>
        <w:rPr>
          <w:rFonts w:eastAsia="MS Mincho"/>
        </w:rPr>
      </w:pPr>
      <w:bookmarkStart w:id="140" w:name="_Toc130489186"/>
      <w:bookmarkStart w:id="141" w:name="_Toc130490473"/>
      <w:bookmarkStart w:id="142" w:name="_Toc131624070"/>
      <w:r w:rsidRPr="00A35C39">
        <w:rPr>
          <w:rFonts w:eastAsia="MS Mincho"/>
        </w:rPr>
        <w:t>6.2.1.4</w:t>
      </w:r>
      <w:r w:rsidR="00D311EE">
        <w:rPr>
          <w:rFonts w:eastAsia="MS Mincho"/>
        </w:rPr>
        <w:tab/>
      </w:r>
      <w:r w:rsidRPr="00A35C39">
        <w:rPr>
          <w:rFonts w:eastAsia="MS Mincho"/>
        </w:rPr>
        <w:t>Channel raster handling</w:t>
      </w:r>
      <w:bookmarkEnd w:id="140"/>
      <w:bookmarkEnd w:id="141"/>
      <w:bookmarkEnd w:id="142"/>
    </w:p>
    <w:p w14:paraId="1DB28718" w14:textId="77777777" w:rsidR="00A35C39" w:rsidRPr="00A35C39" w:rsidRDefault="00A35C39" w:rsidP="00D311EE">
      <w:pPr>
        <w:rPr>
          <w:rFonts w:eastAsia="MS Mincho"/>
          <w:lang w:val="en-US" w:eastAsia="ja-JP"/>
        </w:rPr>
      </w:pPr>
      <w:r w:rsidRPr="00A35C39">
        <w:rPr>
          <w:rFonts w:eastAsia="MS Mincho"/>
          <w:lang w:val="en-US" w:eastAsia="ja-JP"/>
        </w:rPr>
        <w:t xml:space="preserve">The UE channel BWs have to be backwards compatible such that this scheme works for existing UEs, hence, they would have to be deployed on the 100kHz raster used in the low FR1 bands. As such, the UE channels have to be deployed at a distance which is a multiple of 900kHz (common denominator between the RB size of 180kHz and 100kHz channel raster granularity). </w:t>
      </w:r>
    </w:p>
    <w:p w14:paraId="64F5741D" w14:textId="77777777" w:rsidR="00A35C39" w:rsidRPr="00A35C39" w:rsidRDefault="00A35C39" w:rsidP="00D311EE">
      <w:pPr>
        <w:rPr>
          <w:rFonts w:eastAsia="MS Mincho"/>
          <w:lang w:eastAsia="ja-JP"/>
        </w:rPr>
      </w:pPr>
      <w:r w:rsidRPr="00A35C39">
        <w:rPr>
          <w:rFonts w:eastAsia="MS Mincho"/>
          <w:lang w:val="en-US" w:eastAsia="ja-JP"/>
        </w:rPr>
        <w:t xml:space="preserve">The base station channel encompasses the overlapping UE channels. In the case that the distance between the UE channel centers is an even multiple of 900kHz, the center of the base station channel will also fall on a 100kHz multiple. In the case of an odd 900kHz multiple, the center of the base station transmission bandwidth configuration would fall in the middle of the 900kHz interval between the overlapping UE channel centers. This might require some additional specification work for BS. </w:t>
      </w:r>
    </w:p>
    <w:p w14:paraId="323392DD" w14:textId="77777777" w:rsidR="00626935" w:rsidRPr="002D4D34" w:rsidRDefault="00626935" w:rsidP="00D311EE"/>
    <w:p w14:paraId="1879EC56" w14:textId="075B9B26" w:rsidR="0074247D" w:rsidRDefault="000C2859" w:rsidP="000C2859">
      <w:pPr>
        <w:pStyle w:val="Heading3"/>
      </w:pPr>
      <w:bookmarkStart w:id="143" w:name="_Toc130280159"/>
      <w:bookmarkStart w:id="144" w:name="_Toc130489187"/>
      <w:bookmarkStart w:id="145" w:name="_Toc130490474"/>
      <w:bookmarkStart w:id="146" w:name="_Toc131624071"/>
      <w:r>
        <w:t>6.2.</w:t>
      </w:r>
      <w:bookmarkStart w:id="147" w:name="_Hlk74642592"/>
      <w:r w:rsidR="00DA23A0">
        <w:t>2</w:t>
      </w:r>
      <w:r>
        <w:tab/>
      </w:r>
      <w:bookmarkEnd w:id="147"/>
      <w:r w:rsidRPr="000C2859">
        <w:t>Combined UE CBW (one cell)</w:t>
      </w:r>
      <w:bookmarkEnd w:id="143"/>
      <w:bookmarkEnd w:id="144"/>
      <w:bookmarkEnd w:id="145"/>
      <w:bookmarkEnd w:id="146"/>
    </w:p>
    <w:p w14:paraId="5F893AE7" w14:textId="7E691EF8" w:rsidR="000C2859" w:rsidRPr="0008428B" w:rsidRDefault="000C2859" w:rsidP="0008428B">
      <w:pPr>
        <w:pStyle w:val="Heading4"/>
      </w:pPr>
      <w:bookmarkStart w:id="148" w:name="_Toc130280160"/>
      <w:bookmarkStart w:id="149" w:name="_Toc130489188"/>
      <w:bookmarkStart w:id="150" w:name="_Toc130490475"/>
      <w:bookmarkStart w:id="151" w:name="_Toc131624072"/>
      <w:r w:rsidRPr="0008428B">
        <w:t>6.2.</w:t>
      </w:r>
      <w:r w:rsidR="00DA23A0" w:rsidRPr="0008428B">
        <w:t>2</w:t>
      </w:r>
      <w:r w:rsidRPr="0008428B">
        <w:t>.1</w:t>
      </w:r>
      <w:r w:rsidR="00D311EE">
        <w:tab/>
      </w:r>
      <w:r w:rsidRPr="0008428B">
        <w:t>General Aspects</w:t>
      </w:r>
      <w:bookmarkEnd w:id="148"/>
      <w:bookmarkEnd w:id="149"/>
      <w:bookmarkEnd w:id="150"/>
      <w:bookmarkEnd w:id="151"/>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lastRenderedPageBreak/>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4820AB84" w:rsidR="008D1651" w:rsidRPr="00C634A6" w:rsidRDefault="008D1651" w:rsidP="00A8260F">
      <w:pPr>
        <w:pStyle w:val="Heading4"/>
      </w:pPr>
      <w:bookmarkStart w:id="152" w:name="_Toc130489189"/>
      <w:bookmarkStart w:id="153" w:name="_Toc130490476"/>
      <w:bookmarkStart w:id="154" w:name="_Toc131624073"/>
      <w:r w:rsidRPr="00C634A6">
        <w:t>6.2.2.</w:t>
      </w:r>
      <w:r>
        <w:t>2</w:t>
      </w:r>
      <w:r w:rsidR="00D311EE">
        <w:tab/>
      </w:r>
      <w:r>
        <w:t>Signalling and configuration aspects</w:t>
      </w:r>
      <w:bookmarkEnd w:id="152"/>
      <w:bookmarkEnd w:id="153"/>
      <w:bookmarkEnd w:id="154"/>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A8260F">
      <w:pPr>
        <w:pStyle w:val="Heading4"/>
      </w:pPr>
      <w:bookmarkStart w:id="155" w:name="_Toc130489190"/>
      <w:bookmarkStart w:id="156" w:name="_Toc130490477"/>
      <w:bookmarkStart w:id="157" w:name="_Toc131624074"/>
      <w:r w:rsidRPr="0084078C">
        <w:t>6.2.2.3</w:t>
      </w:r>
      <w:r w:rsidRPr="0084078C">
        <w:tab/>
        <w:t>UE architecture aspects</w:t>
      </w:r>
      <w:bookmarkEnd w:id="155"/>
      <w:bookmarkEnd w:id="156"/>
      <w:bookmarkEnd w:id="157"/>
    </w:p>
    <w:p w14:paraId="13C4F58E" w14:textId="77777777" w:rsidR="008D1651" w:rsidRPr="0084078C" w:rsidRDefault="008D1651" w:rsidP="00D311EE">
      <w:r w:rsidRPr="0084078C">
        <w:t>With respect to the UE architecture, the following assumptions are made (according to SID objectives):</w:t>
      </w:r>
    </w:p>
    <w:p w14:paraId="3427CCE9" w14:textId="387D0D89" w:rsidR="003B68DD" w:rsidRDefault="003B68DD" w:rsidP="00D311EE">
      <w:pPr>
        <w:pStyle w:val="B1"/>
      </w:pPr>
      <w:r>
        <w:t>-</w:t>
      </w:r>
      <w:r>
        <w:tab/>
        <w:t>New (dedicated) channel filters (e.g. non-integer-multiples of 5 MHz) are not considered</w:t>
      </w:r>
    </w:p>
    <w:p w14:paraId="4D18921B" w14:textId="12F14769" w:rsidR="008D1651" w:rsidRPr="0084078C" w:rsidRDefault="003B68DD" w:rsidP="00D311EE">
      <w:pPr>
        <w:pStyle w:val="B1"/>
      </w:pPr>
      <w:r>
        <w:t>-</w:t>
      </w:r>
      <w:r>
        <w:tab/>
        <w:t>UEs not supporting this solution (both legacy and new UEs) should be able to use the next lower supported channel bandwidth in the UL and DL without implications</w:t>
      </w:r>
    </w:p>
    <w:p w14:paraId="42A9FAAA" w14:textId="56A9C108" w:rsidR="008D1651" w:rsidRPr="0084078C" w:rsidRDefault="008D1651" w:rsidP="00D311EE">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D311EE">
      <w:r w:rsidRPr="0084078C">
        <w:lastRenderedPageBreak/>
        <w:t>This option is for new UEs that contain transceiver architectures and configurations that have flexibility in local oscillator and receive chain assignments. The flexibility in the configuration allows the UEs to configure their receive 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D311EE">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D311EE">
      <w:pPr>
        <w:pStyle w:val="TH"/>
      </w:pPr>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524250"/>
                    </a:xfrm>
                    <a:prstGeom prst="rect">
                      <a:avLst/>
                    </a:prstGeom>
                  </pic:spPr>
                </pic:pic>
              </a:graphicData>
            </a:graphic>
          </wp:inline>
        </w:drawing>
      </w:r>
    </w:p>
    <w:p w14:paraId="650DD9F9" w14:textId="73805458" w:rsidR="008D1651" w:rsidRPr="00A25896" w:rsidRDefault="008D1651" w:rsidP="00D311EE">
      <w:pPr>
        <w:pStyle w:val="TF"/>
        <w:rPr>
          <w:rFonts w:eastAsia="MS Mincho"/>
        </w:rPr>
      </w:pPr>
      <w:r w:rsidRPr="00A25896">
        <w:rPr>
          <w:rFonts w:eastAsia="MS Mincho"/>
        </w:rPr>
        <w:t>Figure 6.2.2.3-1: UE architecture for full BW support showing split by the use of two LOs</w:t>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D311EE">
      <w:pPr>
        <w:pStyle w:val="TH"/>
      </w:pPr>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3307715"/>
                    </a:xfrm>
                    <a:prstGeom prst="rect">
                      <a:avLst/>
                    </a:prstGeom>
                  </pic:spPr>
                </pic:pic>
              </a:graphicData>
            </a:graphic>
          </wp:inline>
        </w:drawing>
      </w:r>
    </w:p>
    <w:p w14:paraId="08C17D61" w14:textId="77777777" w:rsidR="008D1651" w:rsidRPr="00A25896" w:rsidRDefault="008D1651" w:rsidP="00D311EE">
      <w:pPr>
        <w:pStyle w:val="TF"/>
        <w:rPr>
          <w:rFonts w:eastAsia="MS Mincho"/>
        </w:rPr>
      </w:pPr>
      <w:bookmarkStart w:id="158" w:name="_Hlk87438340"/>
      <w:r w:rsidRPr="00A25896">
        <w:rPr>
          <w:rFonts w:eastAsia="MS Mincho"/>
        </w:rPr>
        <w:t xml:space="preserve">Figure 6.2.2.3-2: UE </w:t>
      </w:r>
      <w:bookmarkEnd w:id="158"/>
      <w:r w:rsidRPr="00A25896">
        <w:rPr>
          <w:rFonts w:eastAsia="MS Mincho"/>
        </w:rPr>
        <w:t>architecture for full BW support showing split by the use of NCOs</w:t>
      </w:r>
    </w:p>
    <w:p w14:paraId="4E9366FD" w14:textId="77777777" w:rsidR="0097164B" w:rsidRPr="00E97F2D" w:rsidRDefault="0097164B" w:rsidP="00A25896"/>
    <w:p w14:paraId="504BFACF" w14:textId="77777777" w:rsidR="0080657D" w:rsidRPr="0008428B" w:rsidRDefault="0080657D" w:rsidP="0008428B">
      <w:pPr>
        <w:pStyle w:val="Heading3"/>
      </w:pPr>
      <w:bookmarkStart w:id="159" w:name="_Toc130280161"/>
      <w:bookmarkStart w:id="160" w:name="_Toc130489191"/>
      <w:bookmarkStart w:id="161" w:name="_Toc130490478"/>
      <w:bookmarkStart w:id="162" w:name="_Toc131624075"/>
      <w:r w:rsidRPr="0008428B">
        <w:t>6.2.3</w:t>
      </w:r>
      <w:r w:rsidRPr="0008428B">
        <w:tab/>
        <w:t>Overlapping CA (two cells)</w:t>
      </w:r>
      <w:bookmarkEnd w:id="159"/>
      <w:bookmarkEnd w:id="160"/>
      <w:bookmarkEnd w:id="161"/>
      <w:bookmarkEnd w:id="162"/>
    </w:p>
    <w:p w14:paraId="0DE1B77C" w14:textId="68FD4E09" w:rsidR="0080657D" w:rsidRPr="0008428B" w:rsidRDefault="0080657D" w:rsidP="0008428B">
      <w:pPr>
        <w:pStyle w:val="Heading4"/>
      </w:pPr>
      <w:bookmarkStart w:id="163" w:name="_Toc130280162"/>
      <w:bookmarkStart w:id="164" w:name="_Toc130489192"/>
      <w:bookmarkStart w:id="165" w:name="_Toc130490479"/>
      <w:bookmarkStart w:id="166" w:name="_Toc131624076"/>
      <w:r w:rsidRPr="0008428B">
        <w:t>6.2.3.1</w:t>
      </w:r>
      <w:r w:rsidR="00D311EE">
        <w:tab/>
      </w:r>
      <w:r w:rsidRPr="0008428B">
        <w:t>General Aspects</w:t>
      </w:r>
      <w:bookmarkEnd w:id="163"/>
      <w:bookmarkEnd w:id="164"/>
      <w:bookmarkEnd w:id="165"/>
      <w:bookmarkEnd w:id="166"/>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068A6D" w14:textId="099DA414" w:rsidR="00D311EE" w:rsidRDefault="00D311EE" w:rsidP="00D311EE">
      <w:pPr>
        <w:pStyle w:val="TH"/>
        <w:rPr>
          <w:rFonts w:eastAsia="SimSun"/>
        </w:rPr>
      </w:pPr>
      <w:r w:rsidRPr="00D311EE">
        <w:rPr>
          <w:rFonts w:eastAsia="SimSun"/>
          <w:noProof/>
        </w:rPr>
        <w:drawing>
          <wp:inline distT="0" distB="0" distL="0" distR="0" wp14:anchorId="5F8D6E06" wp14:editId="6EEAE18F">
            <wp:extent cx="6122035" cy="1311910"/>
            <wp:effectExtent l="0" t="0" r="0"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1311910"/>
                    </a:xfrm>
                    <a:prstGeom prst="rect">
                      <a:avLst/>
                    </a:prstGeom>
                    <a:noFill/>
                    <a:ln>
                      <a:noFill/>
                    </a:ln>
                  </pic:spPr>
                </pic:pic>
              </a:graphicData>
            </a:graphic>
          </wp:inline>
        </w:drawing>
      </w:r>
    </w:p>
    <w:p w14:paraId="0B570E88" w14:textId="6A80B758"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68A4193C" w14:textId="77777777" w:rsidR="0080657D" w:rsidRDefault="0080657D" w:rsidP="0080657D"/>
    <w:p w14:paraId="194F7750" w14:textId="515D576D" w:rsidR="00D311EE" w:rsidRDefault="00D311EE" w:rsidP="00D311EE">
      <w:pPr>
        <w:pStyle w:val="TH"/>
        <w:rPr>
          <w:lang w:eastAsia="zh-CN"/>
        </w:rPr>
      </w:pPr>
      <w:r w:rsidRPr="00D311EE">
        <w:rPr>
          <w:noProof/>
        </w:rPr>
        <w:lastRenderedPageBreak/>
        <w:drawing>
          <wp:inline distT="0" distB="0" distL="0" distR="0" wp14:anchorId="5AF245F2" wp14:editId="780011B4">
            <wp:extent cx="6122035" cy="1677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2035" cy="1677670"/>
                    </a:xfrm>
                    <a:prstGeom prst="rect">
                      <a:avLst/>
                    </a:prstGeom>
                    <a:noFill/>
                    <a:ln>
                      <a:noFill/>
                    </a:ln>
                  </pic:spPr>
                </pic:pic>
              </a:graphicData>
            </a:graphic>
          </wp:inline>
        </w:drawing>
      </w:r>
    </w:p>
    <w:p w14:paraId="3B908A6A" w14:textId="6EA0C401"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62E7D70C" w14:textId="5CB7E79F" w:rsidR="003B68DD" w:rsidRDefault="0080657D" w:rsidP="00FA4E89">
      <w:pPr>
        <w:pStyle w:val="B1"/>
        <w:ind w:left="0" w:firstLine="0"/>
      </w:pPr>
      <w:r>
        <w:rPr>
          <w:lang w:eastAsia="zh-CN"/>
        </w:rPr>
        <w:t>In summary,</w:t>
      </w:r>
    </w:p>
    <w:p w14:paraId="0D49BD8B" w14:textId="34E59C8A" w:rsidR="003B68DD" w:rsidRDefault="003B68DD" w:rsidP="00FF75D0">
      <w:pPr>
        <w:pStyle w:val="B1"/>
      </w:pPr>
      <w:r>
        <w:t>-</w:t>
      </w:r>
      <w:r>
        <w:tab/>
        <w:t xml:space="preserve">No new gNB channel bandwidth is required </w:t>
      </w:r>
    </w:p>
    <w:p w14:paraId="60F93FF5" w14:textId="1D59A04B" w:rsidR="003B68DD" w:rsidRDefault="003B68DD" w:rsidP="00FF75D0">
      <w:pPr>
        <w:pStyle w:val="B1"/>
      </w:pPr>
      <w:r>
        <w:t>-</w:t>
      </w:r>
      <w:r>
        <w:tab/>
        <w:t>Legacy UE using existing lower regular NR channel bandwidth can operate in either carrier</w:t>
      </w:r>
    </w:p>
    <w:p w14:paraId="55177843" w14:textId="0032C873" w:rsidR="003B68DD" w:rsidRDefault="003B68DD" w:rsidP="00FF75D0">
      <w:pPr>
        <w:pStyle w:val="B1"/>
      </w:pPr>
      <w:r>
        <w:t>-</w:t>
      </w:r>
      <w:r>
        <w:tab/>
        <w:t>Overlapping CA approach needs to have PRB grid alignment between overlapping CCs</w:t>
      </w:r>
    </w:p>
    <w:p w14:paraId="006D8F84" w14:textId="39BF2450" w:rsidR="003B68DD" w:rsidRDefault="003B68DD" w:rsidP="00FF75D0">
      <w:pPr>
        <w:pStyle w:val="B1"/>
      </w:pPr>
      <w:r>
        <w:t>-</w:t>
      </w:r>
      <w:r>
        <w:tab/>
        <w:t>From UE perspective, overlapping CA is optional supported in DL only</w:t>
      </w:r>
    </w:p>
    <w:p w14:paraId="06276105" w14:textId="6D1DBCC0" w:rsidR="003B68DD" w:rsidRDefault="003B68DD" w:rsidP="00FF75D0">
      <w:pPr>
        <w:pStyle w:val="B1"/>
      </w:pPr>
      <w:r>
        <w:t>-</w:t>
      </w:r>
      <w:r>
        <w:tab/>
        <w:t>Irregular bandwidth utilizing overlapping CA approach cannot be combined with NR CA combinations</w:t>
      </w:r>
    </w:p>
    <w:p w14:paraId="438D0CAA" w14:textId="54686958" w:rsidR="003B68DD" w:rsidRPr="00993B11" w:rsidRDefault="003B68DD" w:rsidP="00FF75D0">
      <w:pPr>
        <w:pStyle w:val="B1"/>
      </w:pPr>
      <w:r>
        <w:t>-</w:t>
      </w:r>
      <w:r>
        <w:tab/>
        <w:t>From UE perspective, the solution requires UE support of intra-band non-contiguous CA for the combination</w:t>
      </w:r>
    </w:p>
    <w:p w14:paraId="7BF30E5D" w14:textId="19FB5D06" w:rsidR="006A7F83" w:rsidRPr="006A7F83" w:rsidRDefault="006A7F83" w:rsidP="00A8260F">
      <w:pPr>
        <w:pStyle w:val="Heading4"/>
      </w:pPr>
      <w:bookmarkStart w:id="167" w:name="_Toc130489193"/>
      <w:bookmarkStart w:id="168" w:name="_Toc130490480"/>
      <w:bookmarkStart w:id="169" w:name="_Toc131624077"/>
      <w:r w:rsidRPr="006A7F83">
        <w:t>6.2.3.2</w:t>
      </w:r>
      <w:r w:rsidR="00FF75D0">
        <w:tab/>
      </w:r>
      <w:r w:rsidRPr="006A7F83">
        <w:t>Configuration and signalling aspects</w:t>
      </w:r>
      <w:bookmarkEnd w:id="167"/>
      <w:bookmarkEnd w:id="168"/>
      <w:bookmarkEnd w:id="169"/>
    </w:p>
    <w:p w14:paraId="0EF6D30D" w14:textId="0ACCF898" w:rsidR="006A7F83" w:rsidRPr="00993B11" w:rsidRDefault="005C1C02" w:rsidP="00FF75D0">
      <w:pPr>
        <w:rPr>
          <w:lang w:eastAsia="zh-CN"/>
        </w:rPr>
      </w:pPr>
      <w:r>
        <w:t xml:space="preserve">In this approach, network configures two </w:t>
      </w:r>
      <w:r w:rsidRPr="00A8260F">
        <w:t xml:space="preserve">cell-defining SSB in the allocated irregular spectrum block and the two cells are configured with overlapping regular channel bandwidth. </w:t>
      </w:r>
      <w:r w:rsidRPr="00737D58">
        <w:t xml:space="preserve">From procedure wise, the network can indicate UE the location and bandwidth by using the existing procedures on </w:t>
      </w:r>
      <w:r>
        <w:t>individual CC. From UE perspective, there are two independent cells with overlapped bandwidth. For a particular UE, CA with overlapped cells can be configured to fully utilize the network bandwidth.</w:t>
      </w:r>
      <w:r>
        <w:rPr>
          <w:color w:val="5B9BD5" w:themeColor="accent5"/>
        </w:rPr>
        <w:t xml:space="preserve"> </w:t>
      </w:r>
    </w:p>
    <w:p w14:paraId="081AF39B" w14:textId="24CC6C02" w:rsidR="0072412B" w:rsidRPr="0008428B" w:rsidRDefault="003417D3" w:rsidP="0008428B">
      <w:pPr>
        <w:pStyle w:val="Heading2"/>
      </w:pPr>
      <w:bookmarkStart w:id="170" w:name="_Toc130280163"/>
      <w:bookmarkStart w:id="171" w:name="_Toc130489194"/>
      <w:bookmarkStart w:id="172" w:name="_Toc130490481"/>
      <w:bookmarkStart w:id="173" w:name="_Toc131624078"/>
      <w:r w:rsidRPr="0008428B">
        <w:t>6</w:t>
      </w:r>
      <w:r w:rsidR="0072412B" w:rsidRPr="0008428B">
        <w:t>.</w:t>
      </w:r>
      <w:r w:rsidR="002A6F71" w:rsidRPr="0008428B">
        <w:t>3</w:t>
      </w:r>
      <w:r w:rsidR="0072412B" w:rsidRPr="0008428B">
        <w:tab/>
        <w:t>Complexity and efficiency study</w:t>
      </w:r>
      <w:bookmarkEnd w:id="170"/>
      <w:bookmarkEnd w:id="171"/>
      <w:bookmarkEnd w:id="172"/>
      <w:bookmarkEnd w:id="173"/>
    </w:p>
    <w:p w14:paraId="725332E8" w14:textId="77777777" w:rsidR="006A7F83" w:rsidRPr="006A7F83" w:rsidRDefault="006A7F83" w:rsidP="00A8260F">
      <w:pPr>
        <w:pStyle w:val="Heading3"/>
      </w:pPr>
      <w:bookmarkStart w:id="174" w:name="_Hlk95310610"/>
      <w:bookmarkStart w:id="175" w:name="_Toc130489195"/>
      <w:bookmarkStart w:id="176" w:name="_Toc130490482"/>
      <w:bookmarkStart w:id="177" w:name="_Toc131624079"/>
      <w:r w:rsidRPr="006A7F83">
        <w:t>6.3.1</w:t>
      </w:r>
      <w:r w:rsidRPr="006A7F83">
        <w:tab/>
      </w:r>
      <w:bookmarkEnd w:id="174"/>
      <w:r w:rsidRPr="006A7F83">
        <w:t>Larger Channel BW than licensed BW</w:t>
      </w:r>
      <w:bookmarkEnd w:id="175"/>
      <w:bookmarkEnd w:id="176"/>
      <w:bookmarkEnd w:id="177"/>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A8260F">
      <w:pPr>
        <w:pStyle w:val="Heading3"/>
      </w:pPr>
      <w:bookmarkStart w:id="178" w:name="_Toc130489196"/>
      <w:bookmarkStart w:id="179" w:name="_Toc130490483"/>
      <w:bookmarkStart w:id="180" w:name="_Toc131624080"/>
      <w:r w:rsidRPr="006A7F83">
        <w:t>6.3.2</w:t>
      </w:r>
      <w:r w:rsidRPr="006A7F83">
        <w:tab/>
        <w:t>Overlapping UE CBW from Network Perspective</w:t>
      </w:r>
      <w:bookmarkEnd w:id="178"/>
      <w:bookmarkEnd w:id="179"/>
      <w:bookmarkEnd w:id="180"/>
    </w:p>
    <w:p w14:paraId="699E1810" w14:textId="5A317A8A" w:rsidR="00D5744F" w:rsidRPr="00FF75D0" w:rsidRDefault="00D5744F" w:rsidP="002D4D34">
      <w:r>
        <w:rPr>
          <w:lang w:val="en-US" w:eastAsia="ja-JP"/>
        </w:rPr>
        <w:t>gNB has to support the irregular channel BW. It is up to the network implementation how it can be implemented, e.g. through a new channel bandwidth, or through RF combining of 2 existing regular channel bandwidth</w:t>
      </w:r>
      <w:r w:rsidRPr="00FF75D0">
        <w:t>s.</w:t>
      </w:r>
    </w:p>
    <w:p w14:paraId="4243094C" w14:textId="3143C4CE" w:rsidR="00025573" w:rsidRDefault="00025573" w:rsidP="00A8260F">
      <w:pPr>
        <w:pStyle w:val="Heading3"/>
      </w:pPr>
      <w:bookmarkStart w:id="181" w:name="_Toc130280164"/>
      <w:bookmarkStart w:id="182" w:name="_Toc130489197"/>
      <w:bookmarkStart w:id="183" w:name="_Toc130490484"/>
      <w:bookmarkStart w:id="184" w:name="_Toc131624081"/>
      <w:r>
        <w:t>6.3.</w:t>
      </w:r>
      <w:r w:rsidR="006A7F83">
        <w:t>3</w:t>
      </w:r>
      <w:r>
        <w:tab/>
      </w:r>
      <w:r w:rsidRPr="000C2859">
        <w:t>Combined UE CBW (one cell)</w:t>
      </w:r>
      <w:bookmarkEnd w:id="181"/>
      <w:bookmarkEnd w:id="182"/>
      <w:bookmarkEnd w:id="183"/>
      <w:bookmarkEnd w:id="184"/>
    </w:p>
    <w:p w14:paraId="5B17156A" w14:textId="28ADD468" w:rsidR="00025573" w:rsidRPr="00025573" w:rsidRDefault="00025573" w:rsidP="00FF75D0">
      <w:pPr>
        <w:pStyle w:val="B1"/>
      </w:pPr>
      <w:r w:rsidRPr="00025573">
        <w:t>-</w:t>
      </w:r>
      <w:r>
        <w:tab/>
        <w:t>D</w:t>
      </w:r>
      <w:r w:rsidRPr="00025573">
        <w:t>oes not require new channel filters for UE and gNB to be designed and tested</w:t>
      </w:r>
    </w:p>
    <w:p w14:paraId="1F9D7AA5" w14:textId="6CBBDB92" w:rsidR="00025573" w:rsidRPr="00025573" w:rsidRDefault="00025573" w:rsidP="00FF75D0">
      <w:pPr>
        <w:pStyle w:val="B1"/>
      </w:pPr>
      <w:r>
        <w:t>-</w:t>
      </w:r>
      <w:r>
        <w:tab/>
        <w:t>R</w:t>
      </w:r>
      <w:r w:rsidRPr="00025573">
        <w:t>equires support of two RF carriers phase aligned on the Tx side to ensure phase continuity on the Rx side</w:t>
      </w:r>
    </w:p>
    <w:p w14:paraId="7776DE6F" w14:textId="5FAB3C14" w:rsidR="00025573" w:rsidRDefault="00025573" w:rsidP="00FF75D0">
      <w:pPr>
        <w:pStyle w:val="B1"/>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For such processing, UE may benefit from supporting intra-band non-contiguous CA.</w:t>
      </w:r>
    </w:p>
    <w:p w14:paraId="34C8857B" w14:textId="04872A58" w:rsidR="008D1651" w:rsidRDefault="008D1651" w:rsidP="00FF75D0">
      <w:pPr>
        <w:pStyle w:val="B1"/>
      </w:pPr>
      <w:r>
        <w:lastRenderedPageBreak/>
        <w:t>-</w:t>
      </w:r>
      <w:r>
        <w:tab/>
        <w:t>Requires UE architecture with capability to split LNA output signal to two separate LO paths for down-conversion.  Also requires UE architecture with the ability to combine baseband signals.</w:t>
      </w:r>
    </w:p>
    <w:p w14:paraId="1D23BB6E" w14:textId="36427B1A" w:rsidR="00AF0A4F" w:rsidRPr="00025573" w:rsidRDefault="00AF0A4F" w:rsidP="00FF75D0">
      <w:pPr>
        <w:pStyle w:val="B1"/>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FF75D0">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FF75D0">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FF75D0">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FF75D0">
      <w:pPr>
        <w:pStyle w:val="B1"/>
      </w:pPr>
      <w:r w:rsidRPr="00025573">
        <w:t>-</w:t>
      </w:r>
      <w:r w:rsidR="00342B56">
        <w:tab/>
        <w:t>H</w:t>
      </w:r>
      <w:r w:rsidRPr="00025573">
        <w:t>igh spectrum utilization</w:t>
      </w:r>
      <w:r w:rsidR="00B6082F">
        <w:t>:</w:t>
      </w:r>
    </w:p>
    <w:p w14:paraId="731900B0" w14:textId="0C360201" w:rsidR="00B6082F" w:rsidRDefault="00B6082F" w:rsidP="00FF75D0">
      <w:pPr>
        <w:pStyle w:val="B2"/>
      </w:pPr>
      <w:r>
        <w:t>-</w:t>
      </w:r>
      <w:r w:rsidR="00025573" w:rsidRPr="00025573">
        <w:t xml:space="preserve"> </w:t>
      </w:r>
      <w:r w:rsidR="00FF75D0">
        <w:tab/>
      </w:r>
      <w:r w:rsidR="00025573" w:rsidRPr="00025573">
        <w:t>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232F2FA8" w:rsidR="00025573" w:rsidRDefault="00B6082F" w:rsidP="00FF75D0">
      <w:pPr>
        <w:pStyle w:val="B2"/>
      </w:pPr>
      <w:r>
        <w:t>-</w:t>
      </w:r>
      <w:r w:rsidR="00FF75D0">
        <w:tab/>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r w:rsidRPr="00A25896">
        <w:rPr>
          <w:rFonts w:eastAsia="SimSun"/>
        </w:rPr>
        <w:t>Table 6.3.</w:t>
      </w:r>
      <w:r w:rsidR="006A7F83">
        <w:rPr>
          <w:rFonts w:eastAsia="SimSun"/>
        </w:rPr>
        <w:t>3</w:t>
      </w:r>
      <w:r w:rsidRPr="00A25896">
        <w:rPr>
          <w:rFonts w:eastAsia="SimSun"/>
        </w:rPr>
        <w:t>-1: spectrum utilization</w:t>
      </w:r>
    </w:p>
    <w:tbl>
      <w:tblPr>
        <w:tblStyle w:val="TableGrid1"/>
        <w:tblW w:w="0" w:type="auto"/>
        <w:tblInd w:w="284" w:type="dxa"/>
        <w:tblLook w:val="04A0" w:firstRow="1" w:lastRow="0" w:firstColumn="1" w:lastColumn="0" w:noHBand="0" w:noVBand="1"/>
      </w:tblPr>
      <w:tblGrid>
        <w:gridCol w:w="1868"/>
        <w:gridCol w:w="1886"/>
        <w:gridCol w:w="1886"/>
        <w:gridCol w:w="1853"/>
        <w:gridCol w:w="1854"/>
      </w:tblGrid>
      <w:tr w:rsidR="00342B56" w:rsidRPr="00342B56" w14:paraId="42B2BD43" w14:textId="77777777" w:rsidTr="00DA23A0">
        <w:tc>
          <w:tcPr>
            <w:tcW w:w="2059" w:type="dxa"/>
          </w:tcPr>
          <w:p w14:paraId="11569BB1" w14:textId="77777777" w:rsidR="00342B56" w:rsidRPr="007211F0" w:rsidRDefault="00342B56" w:rsidP="00FF75D0">
            <w:pPr>
              <w:pStyle w:val="TAH"/>
              <w:rPr>
                <w:rFonts w:ascii="Times New Roman" w:hAnsi="Times New Roman"/>
                <w:sz w:val="20"/>
                <w:szCs w:val="20"/>
              </w:rPr>
            </w:pPr>
            <w:r w:rsidRPr="00342B56">
              <w:t>Spectrum block [MHz]</w:t>
            </w:r>
          </w:p>
        </w:tc>
        <w:tc>
          <w:tcPr>
            <w:tcW w:w="2063" w:type="dxa"/>
          </w:tcPr>
          <w:p w14:paraId="429F9537" w14:textId="77777777" w:rsidR="00342B56" w:rsidRPr="007211F0" w:rsidRDefault="00342B56" w:rsidP="00FF75D0">
            <w:pPr>
              <w:pStyle w:val="TAH"/>
              <w:rPr>
                <w:rFonts w:ascii="Times New Roman" w:hAnsi="Times New Roman"/>
                <w:sz w:val="20"/>
                <w:szCs w:val="20"/>
              </w:rPr>
            </w:pPr>
            <w:r w:rsidRPr="00342B56">
              <w:t>Number of PRBs</w:t>
            </w:r>
          </w:p>
          <w:p w14:paraId="7F2C367E" w14:textId="77777777" w:rsidR="00342B56" w:rsidRPr="007211F0" w:rsidRDefault="00342B56" w:rsidP="00FF75D0">
            <w:pPr>
              <w:pStyle w:val="TAH"/>
              <w:rPr>
                <w:rFonts w:ascii="Times New Roman" w:hAnsi="Times New Roman"/>
                <w:sz w:val="20"/>
                <w:szCs w:val="20"/>
              </w:rPr>
            </w:pPr>
            <w:r w:rsidRPr="00342B56">
              <w:t>(15kHz SCS without 100kHz raster alignment)</w:t>
            </w:r>
          </w:p>
        </w:tc>
        <w:tc>
          <w:tcPr>
            <w:tcW w:w="2063" w:type="dxa"/>
          </w:tcPr>
          <w:p w14:paraId="5E3385F8" w14:textId="1266ADE9" w:rsidR="00342B56" w:rsidRPr="007211F0" w:rsidRDefault="00342B56" w:rsidP="00FF75D0">
            <w:pPr>
              <w:pStyle w:val="TAH"/>
              <w:rPr>
                <w:rFonts w:ascii="Times New Roman" w:hAnsi="Times New Roman"/>
                <w:sz w:val="20"/>
                <w:szCs w:val="20"/>
              </w:rPr>
            </w:pPr>
            <w:r w:rsidRPr="00342B56">
              <w:t xml:space="preserve">Spectrum utilization </w:t>
            </w:r>
            <w:r w:rsidR="00B6082F">
              <w:t xml:space="preserve">for new UE </w:t>
            </w:r>
            <w:r w:rsidRPr="00342B56">
              <w:t>(without 100kHz raster alignment) [%]</w:t>
            </w:r>
          </w:p>
        </w:tc>
        <w:tc>
          <w:tcPr>
            <w:tcW w:w="2023" w:type="dxa"/>
          </w:tcPr>
          <w:p w14:paraId="79A76138" w14:textId="77777777" w:rsidR="00342B56" w:rsidRPr="007211F0" w:rsidRDefault="00342B56" w:rsidP="00FF75D0">
            <w:pPr>
              <w:pStyle w:val="TAH"/>
              <w:rPr>
                <w:rFonts w:ascii="Times New Roman" w:hAnsi="Times New Roman"/>
                <w:sz w:val="20"/>
                <w:szCs w:val="20"/>
              </w:rPr>
            </w:pPr>
            <w:r w:rsidRPr="00342B56">
              <w:t>Number of PRBs</w:t>
            </w:r>
          </w:p>
          <w:p w14:paraId="2549914A" w14:textId="77777777" w:rsidR="00342B56" w:rsidRPr="007211F0" w:rsidRDefault="00342B56" w:rsidP="00FF75D0">
            <w:pPr>
              <w:pStyle w:val="TAH"/>
              <w:rPr>
                <w:rFonts w:ascii="Times New Roman" w:hAnsi="Times New Roman"/>
                <w:sz w:val="20"/>
                <w:szCs w:val="20"/>
              </w:rPr>
            </w:pPr>
            <w:r w:rsidRPr="00342B56">
              <w:t>(15kHz SCS with 100kHz raster alignment)</w:t>
            </w:r>
          </w:p>
        </w:tc>
        <w:tc>
          <w:tcPr>
            <w:tcW w:w="2024" w:type="dxa"/>
          </w:tcPr>
          <w:p w14:paraId="125785BF" w14:textId="71613AB1" w:rsidR="00342B56" w:rsidRPr="007211F0" w:rsidRDefault="00342B56" w:rsidP="00FF75D0">
            <w:pPr>
              <w:pStyle w:val="TAH"/>
              <w:rPr>
                <w:rFonts w:ascii="Times New Roman" w:hAnsi="Times New Roman"/>
                <w:sz w:val="20"/>
                <w:szCs w:val="20"/>
              </w:rPr>
            </w:pPr>
            <w:r w:rsidRPr="00342B56">
              <w:t xml:space="preserve">Spectrum utilization </w:t>
            </w:r>
            <w:r w:rsidR="00B6082F">
              <w:t xml:space="preserve">for new UE </w:t>
            </w:r>
            <w:r w:rsidRPr="00342B56">
              <w:t>(with 100kHz raster alignment) [%]</w:t>
            </w:r>
          </w:p>
        </w:tc>
      </w:tr>
      <w:tr w:rsidR="00342B56" w:rsidRPr="00342B56" w14:paraId="0EB9CCEF" w14:textId="77777777" w:rsidTr="00DA23A0">
        <w:tc>
          <w:tcPr>
            <w:tcW w:w="2059" w:type="dxa"/>
          </w:tcPr>
          <w:p w14:paraId="5E139B1D" w14:textId="77777777" w:rsidR="00342B56" w:rsidRPr="007211F0" w:rsidRDefault="00342B56" w:rsidP="00FF75D0">
            <w:pPr>
              <w:pStyle w:val="TAC"/>
              <w:rPr>
                <w:rFonts w:ascii="Times New Roman" w:hAnsi="Times New Roman"/>
                <w:sz w:val="20"/>
                <w:szCs w:val="20"/>
              </w:rPr>
            </w:pPr>
            <w:r w:rsidRPr="00342B56">
              <w:t>6</w:t>
            </w:r>
          </w:p>
        </w:tc>
        <w:tc>
          <w:tcPr>
            <w:tcW w:w="2063" w:type="dxa"/>
          </w:tcPr>
          <w:p w14:paraId="31329754" w14:textId="77777777" w:rsidR="00342B56" w:rsidRPr="007211F0" w:rsidRDefault="00342B56" w:rsidP="00FF75D0">
            <w:pPr>
              <w:pStyle w:val="TAC"/>
              <w:rPr>
                <w:rFonts w:ascii="Times New Roman" w:hAnsi="Times New Roman"/>
                <w:sz w:val="20"/>
                <w:szCs w:val="20"/>
              </w:rPr>
            </w:pPr>
            <w:r w:rsidRPr="00342B56">
              <w:t>30</w:t>
            </w:r>
          </w:p>
        </w:tc>
        <w:tc>
          <w:tcPr>
            <w:tcW w:w="2063" w:type="dxa"/>
          </w:tcPr>
          <w:p w14:paraId="7CE44BA7" w14:textId="77777777" w:rsidR="00342B56" w:rsidRPr="007211F0" w:rsidRDefault="00342B56" w:rsidP="00FF75D0">
            <w:pPr>
              <w:pStyle w:val="TAC"/>
              <w:rPr>
                <w:rFonts w:ascii="Times New Roman" w:hAnsi="Times New Roman"/>
                <w:sz w:val="20"/>
                <w:szCs w:val="20"/>
              </w:rPr>
            </w:pPr>
            <w:r w:rsidRPr="00342B56">
              <w:t>90</w:t>
            </w:r>
          </w:p>
        </w:tc>
        <w:tc>
          <w:tcPr>
            <w:tcW w:w="2023" w:type="dxa"/>
          </w:tcPr>
          <w:p w14:paraId="5D373336" w14:textId="77777777" w:rsidR="00342B56" w:rsidRPr="007211F0" w:rsidRDefault="00342B56" w:rsidP="00FF75D0">
            <w:pPr>
              <w:pStyle w:val="TAC"/>
              <w:rPr>
                <w:rFonts w:ascii="Times New Roman" w:hAnsi="Times New Roman"/>
                <w:sz w:val="20"/>
                <w:szCs w:val="20"/>
              </w:rPr>
            </w:pPr>
            <w:r w:rsidRPr="00342B56">
              <w:t>30</w:t>
            </w:r>
          </w:p>
        </w:tc>
        <w:tc>
          <w:tcPr>
            <w:tcW w:w="2024" w:type="dxa"/>
          </w:tcPr>
          <w:p w14:paraId="29B48E0A" w14:textId="77777777" w:rsidR="00342B56" w:rsidRPr="007211F0" w:rsidRDefault="00342B56" w:rsidP="00FF75D0">
            <w:pPr>
              <w:pStyle w:val="TAC"/>
              <w:rPr>
                <w:rFonts w:ascii="Times New Roman" w:hAnsi="Times New Roman"/>
                <w:sz w:val="20"/>
                <w:szCs w:val="20"/>
              </w:rPr>
            </w:pPr>
            <w:r w:rsidRPr="00342B56">
              <w:t>90</w:t>
            </w:r>
          </w:p>
        </w:tc>
      </w:tr>
      <w:tr w:rsidR="00342B56" w:rsidRPr="00342B56" w14:paraId="60127399" w14:textId="77777777" w:rsidTr="00DA23A0">
        <w:tc>
          <w:tcPr>
            <w:tcW w:w="2059" w:type="dxa"/>
          </w:tcPr>
          <w:p w14:paraId="08F7A240" w14:textId="77777777" w:rsidR="00342B56" w:rsidRPr="007211F0" w:rsidRDefault="00342B56" w:rsidP="00FF75D0">
            <w:pPr>
              <w:pStyle w:val="TAC"/>
              <w:rPr>
                <w:rFonts w:ascii="Times New Roman" w:hAnsi="Times New Roman"/>
                <w:sz w:val="20"/>
                <w:szCs w:val="20"/>
              </w:rPr>
            </w:pPr>
            <w:r w:rsidRPr="00342B56">
              <w:t>7</w:t>
            </w:r>
          </w:p>
        </w:tc>
        <w:tc>
          <w:tcPr>
            <w:tcW w:w="2063" w:type="dxa"/>
          </w:tcPr>
          <w:p w14:paraId="1F183849" w14:textId="77777777" w:rsidR="00342B56" w:rsidRPr="007211F0" w:rsidRDefault="00342B56" w:rsidP="00FF75D0">
            <w:pPr>
              <w:pStyle w:val="TAC"/>
              <w:rPr>
                <w:rFonts w:ascii="Times New Roman" w:hAnsi="Times New Roman"/>
                <w:sz w:val="20"/>
                <w:szCs w:val="20"/>
              </w:rPr>
            </w:pPr>
            <w:r w:rsidRPr="00342B56">
              <w:t>36</w:t>
            </w:r>
          </w:p>
        </w:tc>
        <w:tc>
          <w:tcPr>
            <w:tcW w:w="2063" w:type="dxa"/>
          </w:tcPr>
          <w:p w14:paraId="7F34037C" w14:textId="77777777" w:rsidR="00342B56" w:rsidRPr="007211F0" w:rsidRDefault="00342B56" w:rsidP="00FF75D0">
            <w:pPr>
              <w:pStyle w:val="TAC"/>
              <w:rPr>
                <w:rFonts w:ascii="Times New Roman" w:hAnsi="Times New Roman"/>
                <w:sz w:val="20"/>
                <w:szCs w:val="20"/>
              </w:rPr>
            </w:pPr>
            <w:r w:rsidRPr="00342B56">
              <w:t>92.6</w:t>
            </w:r>
          </w:p>
        </w:tc>
        <w:tc>
          <w:tcPr>
            <w:tcW w:w="2023" w:type="dxa"/>
          </w:tcPr>
          <w:p w14:paraId="0976AA61" w14:textId="77777777" w:rsidR="00342B56" w:rsidRPr="007211F0" w:rsidRDefault="00342B56" w:rsidP="00FF75D0">
            <w:pPr>
              <w:pStyle w:val="TAC"/>
              <w:rPr>
                <w:rFonts w:ascii="Times New Roman" w:hAnsi="Times New Roman"/>
                <w:sz w:val="20"/>
                <w:szCs w:val="20"/>
              </w:rPr>
            </w:pPr>
            <w:r w:rsidRPr="00342B56">
              <w:t>35</w:t>
            </w:r>
          </w:p>
        </w:tc>
        <w:tc>
          <w:tcPr>
            <w:tcW w:w="2024" w:type="dxa"/>
          </w:tcPr>
          <w:p w14:paraId="2873084E" w14:textId="77777777" w:rsidR="00342B56" w:rsidRPr="007211F0" w:rsidRDefault="00342B56" w:rsidP="00FF75D0">
            <w:pPr>
              <w:pStyle w:val="TAC"/>
              <w:rPr>
                <w:rFonts w:ascii="Times New Roman" w:hAnsi="Times New Roman"/>
                <w:sz w:val="20"/>
                <w:szCs w:val="20"/>
              </w:rPr>
            </w:pPr>
            <w:r w:rsidRPr="00342B56">
              <w:t>90</w:t>
            </w:r>
          </w:p>
        </w:tc>
      </w:tr>
      <w:tr w:rsidR="00342B56" w:rsidRPr="00342B56" w14:paraId="5A500193" w14:textId="77777777" w:rsidTr="00DA23A0">
        <w:tc>
          <w:tcPr>
            <w:tcW w:w="2059" w:type="dxa"/>
          </w:tcPr>
          <w:p w14:paraId="3EE99790" w14:textId="77777777" w:rsidR="00342B56" w:rsidRPr="007211F0" w:rsidRDefault="00342B56" w:rsidP="00FF75D0">
            <w:pPr>
              <w:pStyle w:val="TAC"/>
              <w:rPr>
                <w:rFonts w:ascii="Times New Roman" w:hAnsi="Times New Roman"/>
                <w:sz w:val="20"/>
                <w:szCs w:val="20"/>
              </w:rPr>
            </w:pPr>
            <w:r w:rsidRPr="00342B56">
              <w:t>11</w:t>
            </w:r>
          </w:p>
        </w:tc>
        <w:tc>
          <w:tcPr>
            <w:tcW w:w="2063" w:type="dxa"/>
          </w:tcPr>
          <w:p w14:paraId="22684721" w14:textId="77777777" w:rsidR="00342B56" w:rsidRPr="007211F0" w:rsidRDefault="00342B56" w:rsidP="00FF75D0">
            <w:pPr>
              <w:pStyle w:val="TAC"/>
              <w:rPr>
                <w:rFonts w:ascii="Times New Roman" w:hAnsi="Times New Roman"/>
                <w:sz w:val="20"/>
                <w:szCs w:val="20"/>
              </w:rPr>
            </w:pPr>
            <w:r w:rsidRPr="00342B56">
              <w:t>58</w:t>
            </w:r>
          </w:p>
        </w:tc>
        <w:tc>
          <w:tcPr>
            <w:tcW w:w="2063" w:type="dxa"/>
          </w:tcPr>
          <w:p w14:paraId="157D9256" w14:textId="77777777" w:rsidR="00342B56" w:rsidRPr="007211F0" w:rsidRDefault="00342B56" w:rsidP="00FF75D0">
            <w:pPr>
              <w:pStyle w:val="TAC"/>
              <w:rPr>
                <w:rFonts w:ascii="Times New Roman" w:hAnsi="Times New Roman"/>
                <w:sz w:val="20"/>
                <w:szCs w:val="20"/>
              </w:rPr>
            </w:pPr>
            <w:r w:rsidRPr="00342B56">
              <w:t>94.9</w:t>
            </w:r>
          </w:p>
        </w:tc>
        <w:tc>
          <w:tcPr>
            <w:tcW w:w="2023" w:type="dxa"/>
          </w:tcPr>
          <w:p w14:paraId="0D639C73" w14:textId="77777777" w:rsidR="00342B56" w:rsidRPr="007211F0" w:rsidRDefault="00342B56" w:rsidP="00FF75D0">
            <w:pPr>
              <w:pStyle w:val="TAC"/>
              <w:rPr>
                <w:rFonts w:ascii="Times New Roman" w:hAnsi="Times New Roman"/>
                <w:sz w:val="20"/>
                <w:szCs w:val="20"/>
              </w:rPr>
            </w:pPr>
            <w:r w:rsidRPr="00342B56">
              <w:t>57</w:t>
            </w:r>
          </w:p>
        </w:tc>
        <w:tc>
          <w:tcPr>
            <w:tcW w:w="2024" w:type="dxa"/>
          </w:tcPr>
          <w:p w14:paraId="4175ABE3" w14:textId="77777777" w:rsidR="00342B56" w:rsidRPr="007211F0" w:rsidRDefault="00342B56" w:rsidP="00FF75D0">
            <w:pPr>
              <w:pStyle w:val="TAC"/>
              <w:rPr>
                <w:rFonts w:ascii="Times New Roman" w:hAnsi="Times New Roman"/>
                <w:sz w:val="20"/>
                <w:szCs w:val="20"/>
              </w:rPr>
            </w:pPr>
            <w:r w:rsidRPr="00342B56">
              <w:t>93.3</w:t>
            </w:r>
          </w:p>
        </w:tc>
      </w:tr>
      <w:tr w:rsidR="00342B56" w:rsidRPr="00342B56" w14:paraId="2496EDAB" w14:textId="77777777" w:rsidTr="00DA23A0">
        <w:tc>
          <w:tcPr>
            <w:tcW w:w="2059" w:type="dxa"/>
          </w:tcPr>
          <w:p w14:paraId="4A5943A3" w14:textId="77777777" w:rsidR="00342B56" w:rsidRPr="007211F0" w:rsidRDefault="00342B56" w:rsidP="00FF75D0">
            <w:pPr>
              <w:pStyle w:val="TAC"/>
              <w:rPr>
                <w:rFonts w:ascii="Times New Roman" w:hAnsi="Times New Roman"/>
                <w:sz w:val="20"/>
                <w:szCs w:val="20"/>
              </w:rPr>
            </w:pPr>
            <w:r w:rsidRPr="00342B56">
              <w:t>12</w:t>
            </w:r>
          </w:p>
        </w:tc>
        <w:tc>
          <w:tcPr>
            <w:tcW w:w="2063" w:type="dxa"/>
          </w:tcPr>
          <w:p w14:paraId="5D8498E2" w14:textId="77777777" w:rsidR="00342B56" w:rsidRPr="007211F0" w:rsidRDefault="00342B56" w:rsidP="00FF75D0">
            <w:pPr>
              <w:pStyle w:val="TAC"/>
              <w:rPr>
                <w:rFonts w:ascii="Times New Roman" w:hAnsi="Times New Roman"/>
                <w:sz w:val="20"/>
                <w:szCs w:val="20"/>
              </w:rPr>
            </w:pPr>
            <w:r w:rsidRPr="00342B56">
              <w:t>63</w:t>
            </w:r>
          </w:p>
        </w:tc>
        <w:tc>
          <w:tcPr>
            <w:tcW w:w="2063" w:type="dxa"/>
          </w:tcPr>
          <w:p w14:paraId="42E9F9AE" w14:textId="77777777" w:rsidR="00342B56" w:rsidRPr="007211F0" w:rsidRDefault="00342B56" w:rsidP="00FF75D0">
            <w:pPr>
              <w:pStyle w:val="TAC"/>
              <w:rPr>
                <w:rFonts w:ascii="Times New Roman" w:hAnsi="Times New Roman"/>
                <w:sz w:val="20"/>
                <w:szCs w:val="20"/>
              </w:rPr>
            </w:pPr>
            <w:r w:rsidRPr="00342B56">
              <w:t>94.5</w:t>
            </w:r>
          </w:p>
        </w:tc>
        <w:tc>
          <w:tcPr>
            <w:tcW w:w="2023" w:type="dxa"/>
          </w:tcPr>
          <w:p w14:paraId="251C716A" w14:textId="77777777" w:rsidR="00342B56" w:rsidRPr="007211F0" w:rsidRDefault="00342B56" w:rsidP="00FF75D0">
            <w:pPr>
              <w:pStyle w:val="TAC"/>
              <w:rPr>
                <w:rFonts w:ascii="Times New Roman" w:hAnsi="Times New Roman"/>
                <w:sz w:val="20"/>
                <w:szCs w:val="20"/>
              </w:rPr>
            </w:pPr>
            <w:r w:rsidRPr="00342B56">
              <w:t>62</w:t>
            </w:r>
          </w:p>
        </w:tc>
        <w:tc>
          <w:tcPr>
            <w:tcW w:w="2024" w:type="dxa"/>
          </w:tcPr>
          <w:p w14:paraId="4F37A3E2" w14:textId="77777777" w:rsidR="00342B56" w:rsidRPr="007211F0" w:rsidRDefault="00342B56" w:rsidP="00FF75D0">
            <w:pPr>
              <w:pStyle w:val="TAC"/>
              <w:rPr>
                <w:rFonts w:ascii="Times New Roman" w:hAnsi="Times New Roman"/>
                <w:sz w:val="20"/>
                <w:szCs w:val="20"/>
              </w:rPr>
            </w:pPr>
            <w:r w:rsidRPr="00342B56">
              <w:t>93</w:t>
            </w:r>
          </w:p>
        </w:tc>
      </w:tr>
      <w:tr w:rsidR="00342B56" w:rsidRPr="00342B56" w14:paraId="638E2AE5" w14:textId="77777777" w:rsidTr="00DA23A0">
        <w:tc>
          <w:tcPr>
            <w:tcW w:w="2059" w:type="dxa"/>
          </w:tcPr>
          <w:p w14:paraId="4D28876C" w14:textId="77777777" w:rsidR="00342B56" w:rsidRPr="007211F0" w:rsidRDefault="00342B56" w:rsidP="00FF75D0">
            <w:pPr>
              <w:pStyle w:val="TAC"/>
              <w:rPr>
                <w:rFonts w:ascii="Times New Roman" w:hAnsi="Times New Roman"/>
                <w:sz w:val="20"/>
                <w:szCs w:val="20"/>
              </w:rPr>
            </w:pPr>
            <w:r w:rsidRPr="00342B56">
              <w:t>13</w:t>
            </w:r>
          </w:p>
        </w:tc>
        <w:tc>
          <w:tcPr>
            <w:tcW w:w="2063" w:type="dxa"/>
          </w:tcPr>
          <w:p w14:paraId="26E00CF5" w14:textId="77777777" w:rsidR="00342B56" w:rsidRPr="007211F0" w:rsidRDefault="00342B56" w:rsidP="00FF75D0">
            <w:pPr>
              <w:pStyle w:val="TAC"/>
              <w:rPr>
                <w:rFonts w:ascii="Times New Roman" w:hAnsi="Times New Roman"/>
                <w:sz w:val="20"/>
                <w:szCs w:val="20"/>
              </w:rPr>
            </w:pPr>
            <w:r w:rsidRPr="00342B56">
              <w:t>69</w:t>
            </w:r>
          </w:p>
        </w:tc>
        <w:tc>
          <w:tcPr>
            <w:tcW w:w="2063" w:type="dxa"/>
          </w:tcPr>
          <w:p w14:paraId="7C5DDADB" w14:textId="77777777" w:rsidR="00342B56" w:rsidRPr="007211F0" w:rsidRDefault="00342B56" w:rsidP="00FF75D0">
            <w:pPr>
              <w:pStyle w:val="TAC"/>
              <w:rPr>
                <w:rFonts w:ascii="Times New Roman" w:hAnsi="Times New Roman"/>
                <w:sz w:val="20"/>
                <w:szCs w:val="20"/>
              </w:rPr>
            </w:pPr>
            <w:r w:rsidRPr="00342B56">
              <w:t>95.5</w:t>
            </w:r>
          </w:p>
        </w:tc>
        <w:tc>
          <w:tcPr>
            <w:tcW w:w="2023" w:type="dxa"/>
          </w:tcPr>
          <w:p w14:paraId="37A20B2E" w14:textId="77777777" w:rsidR="00342B56" w:rsidRPr="007211F0" w:rsidRDefault="00342B56" w:rsidP="00FF75D0">
            <w:pPr>
              <w:pStyle w:val="TAC"/>
              <w:rPr>
                <w:rFonts w:ascii="Times New Roman" w:hAnsi="Times New Roman"/>
                <w:sz w:val="20"/>
                <w:szCs w:val="20"/>
              </w:rPr>
            </w:pPr>
            <w:r w:rsidRPr="00342B56">
              <w:t>67</w:t>
            </w:r>
          </w:p>
        </w:tc>
        <w:tc>
          <w:tcPr>
            <w:tcW w:w="2024" w:type="dxa"/>
          </w:tcPr>
          <w:p w14:paraId="5E93B4DB" w14:textId="77777777" w:rsidR="00342B56" w:rsidRPr="007211F0" w:rsidRDefault="00342B56" w:rsidP="00FF75D0">
            <w:pPr>
              <w:pStyle w:val="TAC"/>
              <w:rPr>
                <w:rFonts w:ascii="Times New Roman" w:hAnsi="Times New Roman"/>
                <w:sz w:val="20"/>
                <w:szCs w:val="20"/>
              </w:rPr>
            </w:pPr>
            <w:r w:rsidRPr="00342B56">
              <w:t>92.8</w:t>
            </w:r>
          </w:p>
        </w:tc>
      </w:tr>
    </w:tbl>
    <w:p w14:paraId="05F7F255" w14:textId="77777777" w:rsidR="00025573" w:rsidRPr="00025573" w:rsidRDefault="00025573" w:rsidP="00025573">
      <w:pPr>
        <w:pStyle w:val="B1"/>
      </w:pPr>
    </w:p>
    <w:p w14:paraId="1A8DC914" w14:textId="66A0D8C8" w:rsidR="0080657D" w:rsidRDefault="0080657D" w:rsidP="00A8260F">
      <w:pPr>
        <w:pStyle w:val="Heading3"/>
      </w:pPr>
      <w:bookmarkStart w:id="185" w:name="_Toc130280165"/>
      <w:bookmarkStart w:id="186" w:name="_Toc130489198"/>
      <w:bookmarkStart w:id="187" w:name="_Toc130490485"/>
      <w:bookmarkStart w:id="188" w:name="_Toc131624082"/>
      <w:r>
        <w:t>6.3.</w:t>
      </w:r>
      <w:r w:rsidR="006A7F83">
        <w:t>4</w:t>
      </w:r>
      <w:r>
        <w:tab/>
        <w:t>Overlapping CA (two</w:t>
      </w:r>
      <w:r w:rsidRPr="000C2859">
        <w:t xml:space="preserve"> cell</w:t>
      </w:r>
      <w:r>
        <w:t>s</w:t>
      </w:r>
      <w:r w:rsidRPr="000C2859">
        <w:t>)</w:t>
      </w:r>
      <w:bookmarkEnd w:id="185"/>
      <w:bookmarkEnd w:id="186"/>
      <w:bookmarkEnd w:id="187"/>
      <w:bookmarkEnd w:id="188"/>
    </w:p>
    <w:p w14:paraId="4C67BF3C" w14:textId="77777777" w:rsidR="0080657D" w:rsidRDefault="0080657D" w:rsidP="00FF75D0">
      <w:pPr>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FF75D0">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FF75D0">
      <w:r>
        <w:t>For UE, there is no impact and fully backwards compatible.</w:t>
      </w:r>
    </w:p>
    <w:p w14:paraId="7F299696" w14:textId="77777777" w:rsidR="0080657D" w:rsidRDefault="0080657D" w:rsidP="00FF75D0">
      <w:pPr>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FF75D0">
      <w:pPr>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FF75D0">
      <w:pPr>
        <w:rPr>
          <w:rFonts w:eastAsia="SimSun"/>
        </w:rPr>
      </w:pPr>
      <w:r>
        <w:rPr>
          <w:rFonts w:eastAsia="SimSun"/>
        </w:rPr>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FF75D0">
      <w:r>
        <w:lastRenderedPageBreak/>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FF75D0">
      <w:pPr>
        <w:pStyle w:val="TH"/>
        <w:rPr>
          <w:rFonts w:eastAsia="SimSun"/>
        </w:rPr>
      </w:pPr>
      <w:r w:rsidRPr="00A25896">
        <w:rPr>
          <w:rFonts w:eastAsia="SimSun"/>
        </w:rPr>
        <w:t>Table 6.3.</w:t>
      </w:r>
      <w:r w:rsidR="006A7F83">
        <w:rPr>
          <w:rFonts w:eastAsia="SimSun"/>
        </w:rPr>
        <w:t>4</w:t>
      </w:r>
      <w:r w:rsidRPr="00A25896">
        <w:rPr>
          <w:rFonts w:eastAsia="SimSun"/>
        </w:rPr>
        <w:t>-1: channel spacing and spectrum utilization</w:t>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FF75D0">
            <w:pPr>
              <w:pStyle w:val="TAH"/>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FF75D0">
            <w:pPr>
              <w:pStyle w:val="TAH"/>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FF75D0">
            <w:pPr>
              <w:pStyle w:val="TAH"/>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FF75D0">
            <w:pPr>
              <w:pStyle w:val="TAH"/>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FF75D0">
            <w:pPr>
              <w:pStyle w:val="TAH"/>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FF75D0">
            <w:pPr>
              <w:pStyle w:val="TAH"/>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FF75D0">
            <w:pPr>
              <w:pStyle w:val="TAC"/>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FF75D0">
            <w:pPr>
              <w:pStyle w:val="TAC"/>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FF75D0">
            <w:pPr>
              <w:pStyle w:val="TAC"/>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FF75D0">
            <w:pPr>
              <w:pStyle w:val="TAC"/>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FF75D0">
            <w:pPr>
              <w:pStyle w:val="TAC"/>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FF75D0">
            <w:pPr>
              <w:pStyle w:val="TAC"/>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FF75D0">
            <w:pPr>
              <w:pStyle w:val="TAC"/>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FF75D0">
            <w:pPr>
              <w:pStyle w:val="TAC"/>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FF75D0">
            <w:pPr>
              <w:pStyle w:val="TAC"/>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FF75D0">
            <w:pPr>
              <w:pStyle w:val="TAC"/>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FF75D0">
            <w:pPr>
              <w:pStyle w:val="TAC"/>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FF75D0">
            <w:pPr>
              <w:pStyle w:val="TAC"/>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FF75D0">
            <w:pPr>
              <w:pStyle w:val="TAC"/>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FF75D0">
            <w:pPr>
              <w:pStyle w:val="TAC"/>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FF75D0">
            <w:pPr>
              <w:pStyle w:val="TAC"/>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FF75D0">
            <w:pPr>
              <w:pStyle w:val="TAC"/>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FF75D0">
            <w:pPr>
              <w:pStyle w:val="TAC"/>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FF75D0">
            <w:pPr>
              <w:pStyle w:val="TAC"/>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FF75D0">
            <w:pPr>
              <w:pStyle w:val="TAC"/>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FF75D0">
            <w:pPr>
              <w:pStyle w:val="TAC"/>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FF75D0">
            <w:pPr>
              <w:pStyle w:val="TAC"/>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FF75D0">
            <w:pPr>
              <w:pStyle w:val="TAC"/>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FF75D0">
            <w:pPr>
              <w:pStyle w:val="TAC"/>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FF75D0">
            <w:pPr>
              <w:pStyle w:val="TAC"/>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FF75D0">
            <w:pPr>
              <w:pStyle w:val="TAC"/>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FF75D0">
            <w:pPr>
              <w:pStyle w:val="TAC"/>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FF75D0">
            <w:pPr>
              <w:pStyle w:val="TAC"/>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FF75D0">
            <w:pPr>
              <w:pStyle w:val="TAC"/>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FF75D0">
            <w:pPr>
              <w:pStyle w:val="TAC"/>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FF75D0">
            <w:pPr>
              <w:pStyle w:val="TAC"/>
              <w:rPr>
                <w:lang w:val="en-US"/>
              </w:rPr>
            </w:pPr>
            <w:r w:rsidRPr="00F8715F">
              <w:rPr>
                <w:lang w:val="en-US"/>
              </w:rPr>
              <w:t>92.8</w:t>
            </w:r>
          </w:p>
        </w:tc>
      </w:tr>
    </w:tbl>
    <w:p w14:paraId="4A888182" w14:textId="77777777" w:rsidR="0080657D" w:rsidRDefault="0080657D" w:rsidP="0080657D"/>
    <w:p w14:paraId="1A61A72A" w14:textId="3A16789F" w:rsidR="00DC1578" w:rsidRDefault="003417D3" w:rsidP="00DC1578">
      <w:pPr>
        <w:pStyle w:val="Heading2"/>
      </w:pPr>
      <w:bookmarkStart w:id="189" w:name="_Toc130280166"/>
      <w:bookmarkStart w:id="190" w:name="_Toc130489199"/>
      <w:bookmarkStart w:id="191" w:name="_Toc130490486"/>
      <w:bookmarkStart w:id="192" w:name="_Toc131624083"/>
      <w:r>
        <w:t>6</w:t>
      </w:r>
      <w:r w:rsidR="00DC1578" w:rsidRPr="004D3578">
        <w:t>.</w:t>
      </w:r>
      <w:r w:rsidR="002A6F71">
        <w:t>4</w:t>
      </w:r>
      <w:r w:rsidR="00DC1578" w:rsidRPr="004D3578">
        <w:tab/>
      </w:r>
      <w:r w:rsidR="00DC1578">
        <w:t>Generic solutions guidance</w:t>
      </w:r>
      <w:bookmarkEnd w:id="189"/>
      <w:bookmarkEnd w:id="190"/>
      <w:bookmarkEnd w:id="191"/>
      <w:bookmarkEnd w:id="192"/>
    </w:p>
    <w:p w14:paraId="5FDC6B48" w14:textId="3A0127D3" w:rsidR="006D17CD" w:rsidRPr="006D17CD" w:rsidRDefault="006D17CD" w:rsidP="00A8260F">
      <w:pPr>
        <w:pStyle w:val="Heading3"/>
      </w:pPr>
      <w:bookmarkStart w:id="193" w:name="_Toc130280167"/>
      <w:bookmarkStart w:id="194" w:name="_Toc130489200"/>
      <w:bookmarkStart w:id="195" w:name="_Toc130490487"/>
      <w:bookmarkStart w:id="196" w:name="_Toc131624084"/>
      <w:r w:rsidRPr="006D17CD">
        <w:t>6.4.</w:t>
      </w:r>
      <w:r w:rsidR="00B21211">
        <w:t>1</w:t>
      </w:r>
      <w:r w:rsidRPr="006D17CD">
        <w:tab/>
        <w:t xml:space="preserve">Larger Channel BW than </w:t>
      </w:r>
      <w:r w:rsidR="00975D89" w:rsidRPr="006D17CD">
        <w:t>licensed</w:t>
      </w:r>
      <w:r w:rsidRPr="006D17CD">
        <w:t xml:space="preserve"> BW</w:t>
      </w:r>
      <w:bookmarkEnd w:id="193"/>
      <w:bookmarkEnd w:id="194"/>
      <w:bookmarkEnd w:id="195"/>
      <w:bookmarkEnd w:id="196"/>
      <w:r w:rsidRPr="006D17CD">
        <w:t xml:space="preserve">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FF75D0"/>
    <w:p w14:paraId="1BDCE6C5" w14:textId="77669B76" w:rsidR="00EF790E" w:rsidRPr="0009621A" w:rsidRDefault="00EF790E" w:rsidP="00A8260F">
      <w:pPr>
        <w:pStyle w:val="Heading3"/>
      </w:pPr>
      <w:bookmarkStart w:id="197" w:name="_Toc130280168"/>
      <w:bookmarkStart w:id="198" w:name="_Toc130489201"/>
      <w:bookmarkStart w:id="199" w:name="_Toc130490488"/>
      <w:bookmarkStart w:id="200" w:name="_Toc131624085"/>
      <w:r w:rsidRPr="0009621A">
        <w:t>6.4.</w:t>
      </w:r>
      <w:r w:rsidR="00B21211">
        <w:t>2</w:t>
      </w:r>
      <w:r w:rsidRPr="0009621A">
        <w:tab/>
      </w:r>
      <w:r>
        <w:t>Overlapping UE CBW</w:t>
      </w:r>
      <w:r w:rsidR="006D17CD">
        <w:t xml:space="preserve"> from Network Perspective</w:t>
      </w:r>
      <w:bookmarkEnd w:id="197"/>
      <w:bookmarkEnd w:id="198"/>
      <w:bookmarkEnd w:id="199"/>
      <w:bookmarkEnd w:id="200"/>
    </w:p>
    <w:p w14:paraId="048DD582" w14:textId="3666FB4C" w:rsidR="00EF790E" w:rsidRDefault="00EF790E" w:rsidP="00FF75D0">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FF75D0">
      <w:pPr>
        <w:rPr>
          <w:rFonts w:eastAsia="MS Mincho"/>
          <w:noProof/>
        </w:rPr>
      </w:pPr>
      <w:r>
        <w:t>Does not require new channel filters for UE to be designed and tested.</w:t>
      </w:r>
    </w:p>
    <w:p w14:paraId="07897AB7" w14:textId="27C36F26" w:rsidR="00342B56" w:rsidRDefault="00342B56" w:rsidP="00A8260F">
      <w:pPr>
        <w:pStyle w:val="Heading3"/>
      </w:pPr>
      <w:bookmarkStart w:id="201" w:name="_Toc130280169"/>
      <w:bookmarkStart w:id="202" w:name="_Toc130489202"/>
      <w:bookmarkStart w:id="203" w:name="_Toc130490489"/>
      <w:bookmarkStart w:id="204" w:name="_Toc131624086"/>
      <w:r>
        <w:t>6.4.</w:t>
      </w:r>
      <w:r w:rsidR="00B21211">
        <w:t>3</w:t>
      </w:r>
      <w:r>
        <w:tab/>
      </w:r>
      <w:r w:rsidRPr="000C2859">
        <w:t>Combined UE CBW (one cell)</w:t>
      </w:r>
      <w:bookmarkEnd w:id="201"/>
      <w:bookmarkEnd w:id="202"/>
      <w:bookmarkEnd w:id="203"/>
      <w:bookmarkEnd w:id="204"/>
    </w:p>
    <w:p w14:paraId="40F4DD9B" w14:textId="00097E3C" w:rsidR="00342B56" w:rsidRPr="00342B56" w:rsidRDefault="00342B56" w:rsidP="00FF75D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FF75D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FF75D0">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A8260F">
      <w:pPr>
        <w:pStyle w:val="Heading3"/>
      </w:pPr>
      <w:bookmarkStart w:id="205" w:name="_Toc130280170"/>
      <w:bookmarkStart w:id="206" w:name="_Toc130489203"/>
      <w:bookmarkStart w:id="207" w:name="_Toc130490490"/>
      <w:bookmarkStart w:id="208" w:name="_Toc131624087"/>
      <w:r w:rsidRPr="006D17CD">
        <w:t>6.4.</w:t>
      </w:r>
      <w:r w:rsidR="00B21211">
        <w:t>4</w:t>
      </w:r>
      <w:r w:rsidRPr="006D17CD">
        <w:tab/>
      </w:r>
      <w:r w:rsidRPr="006D17CD">
        <w:tab/>
        <w:t>Combined UE CBW (two cell)</w:t>
      </w:r>
      <w:bookmarkEnd w:id="205"/>
      <w:bookmarkEnd w:id="206"/>
      <w:bookmarkEnd w:id="207"/>
      <w:bookmarkEnd w:id="208"/>
    </w:p>
    <w:p w14:paraId="20BD62CA" w14:textId="44389685" w:rsidR="005C1C02" w:rsidRDefault="005C1C02" w:rsidP="00FF75D0">
      <w:pPr>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25CCC29F" w14:textId="77777777" w:rsidR="0008428B" w:rsidRDefault="00FB33FF" w:rsidP="00FF75D0">
      <w:bookmarkStart w:id="209" w:name="_Toc130280171"/>
      <w:r>
        <w:t>Does not require new channel filters for UE to be designed and tested.</w:t>
      </w:r>
    </w:p>
    <w:p w14:paraId="347B0BEC" w14:textId="2BE90760" w:rsidR="00DC1578" w:rsidRPr="0008428B" w:rsidRDefault="003417D3" w:rsidP="0008428B">
      <w:pPr>
        <w:pStyle w:val="Heading2"/>
      </w:pPr>
      <w:bookmarkStart w:id="210" w:name="_Toc130489204"/>
      <w:bookmarkStart w:id="211" w:name="_Toc130490491"/>
      <w:bookmarkStart w:id="212" w:name="_Toc131624088"/>
      <w:r w:rsidRPr="0008428B">
        <w:lastRenderedPageBreak/>
        <w:t>6</w:t>
      </w:r>
      <w:r w:rsidR="00DC1578" w:rsidRPr="0008428B">
        <w:t>.</w:t>
      </w:r>
      <w:r w:rsidR="002A6F71" w:rsidRPr="0008428B">
        <w:t>5</w:t>
      </w:r>
      <w:r w:rsidR="00DC1578" w:rsidRPr="0008428B">
        <w:tab/>
        <w:t>RAN1 and RAN2 impact</w:t>
      </w:r>
      <w:bookmarkEnd w:id="209"/>
      <w:bookmarkEnd w:id="210"/>
      <w:bookmarkEnd w:id="211"/>
      <w:bookmarkEnd w:id="212"/>
    </w:p>
    <w:p w14:paraId="793E7059" w14:textId="77777777" w:rsidR="006D17CD" w:rsidRPr="006D17CD" w:rsidRDefault="006D17CD" w:rsidP="00A8260F">
      <w:pPr>
        <w:pStyle w:val="Heading3"/>
      </w:pPr>
      <w:bookmarkStart w:id="213" w:name="_Toc130489205"/>
      <w:bookmarkStart w:id="214" w:name="_Toc130490492"/>
      <w:bookmarkStart w:id="215" w:name="_Toc131624089"/>
      <w:r w:rsidRPr="006D17CD">
        <w:t>6.5.1</w:t>
      </w:r>
      <w:r w:rsidRPr="006D17CD">
        <w:tab/>
        <w:t>Larger Channel BW than licensed BW</w:t>
      </w:r>
      <w:bookmarkEnd w:id="213"/>
      <w:bookmarkEnd w:id="214"/>
      <w:bookmarkEnd w:id="215"/>
    </w:p>
    <w:p w14:paraId="34BCC3A8" w14:textId="6C811543" w:rsidR="006D17CD" w:rsidRPr="00737D58" w:rsidRDefault="00FB33FF" w:rsidP="00FB33FF">
      <w:r w:rsidRPr="00A8260F">
        <w:rPr>
          <w:rFonts w:cs="Arial"/>
        </w:rPr>
        <w:t>For TDD bands RAN1 requires that the active UL and DL BWP pair must have the same centre frequency.</w:t>
      </w:r>
    </w:p>
    <w:p w14:paraId="48AAD0FB" w14:textId="72A47C85" w:rsidR="006D17CD" w:rsidRPr="006D17CD" w:rsidRDefault="006D17CD" w:rsidP="00A8260F">
      <w:pPr>
        <w:pStyle w:val="Heading3"/>
      </w:pPr>
      <w:bookmarkStart w:id="216" w:name="_Toc130489206"/>
      <w:bookmarkStart w:id="217" w:name="_Toc130490493"/>
      <w:bookmarkStart w:id="218" w:name="_Toc131624090"/>
      <w:r w:rsidRPr="006D17CD">
        <w:t>6.5.2</w:t>
      </w:r>
      <w:r w:rsidRPr="006D17CD">
        <w:tab/>
      </w:r>
      <w:r w:rsidR="00737D58">
        <w:t>Void</w:t>
      </w:r>
      <w:bookmarkEnd w:id="216"/>
      <w:bookmarkEnd w:id="217"/>
      <w:bookmarkEnd w:id="218"/>
    </w:p>
    <w:p w14:paraId="56DC3EC5" w14:textId="77777777" w:rsidR="006D17CD" w:rsidRPr="006D17CD" w:rsidRDefault="006D17CD" w:rsidP="00FF75D0"/>
    <w:p w14:paraId="5A60E614" w14:textId="2B49EA90" w:rsidR="006D17CD" w:rsidRPr="006D17CD" w:rsidRDefault="006D17CD" w:rsidP="00A8260F">
      <w:pPr>
        <w:pStyle w:val="Heading3"/>
      </w:pPr>
      <w:bookmarkStart w:id="219" w:name="_Toc130489207"/>
      <w:bookmarkStart w:id="220" w:name="_Toc130490494"/>
      <w:bookmarkStart w:id="221" w:name="_Toc131624091"/>
      <w:r w:rsidRPr="006D17CD">
        <w:t>6.5.3</w:t>
      </w:r>
      <w:r w:rsidRPr="006D17CD">
        <w:tab/>
      </w:r>
      <w:r w:rsidR="00737D58">
        <w:t>Void</w:t>
      </w:r>
      <w:bookmarkEnd w:id="219"/>
      <w:bookmarkEnd w:id="220"/>
      <w:bookmarkEnd w:id="221"/>
    </w:p>
    <w:p w14:paraId="4274E9A6" w14:textId="77777777" w:rsidR="006D17CD" w:rsidRDefault="006D17CD" w:rsidP="00FF75D0"/>
    <w:p w14:paraId="4BCE87A1" w14:textId="7FA6C1DE" w:rsidR="005461F1" w:rsidRPr="002C47F9" w:rsidRDefault="005461F1" w:rsidP="00A8260F">
      <w:pPr>
        <w:pStyle w:val="Heading3"/>
      </w:pPr>
      <w:bookmarkStart w:id="222" w:name="_Toc130489208"/>
      <w:bookmarkStart w:id="223" w:name="_Toc130490495"/>
      <w:bookmarkStart w:id="224" w:name="_Toc131624092"/>
      <w:r w:rsidRPr="002C47F9">
        <w:t>6.</w:t>
      </w:r>
      <w:r>
        <w:t>5</w:t>
      </w:r>
      <w:r w:rsidRPr="002C47F9">
        <w:t>.</w:t>
      </w:r>
      <w:r w:rsidR="006D17CD">
        <w:t>4</w:t>
      </w:r>
      <w:r w:rsidRPr="002C47F9">
        <w:tab/>
      </w:r>
      <w:r w:rsidR="006D17CD">
        <w:t>Combined UE CBW</w:t>
      </w:r>
      <w:r w:rsidRPr="002C47F9">
        <w:t xml:space="preserve"> (two cells)</w:t>
      </w:r>
      <w:bookmarkEnd w:id="222"/>
      <w:bookmarkEnd w:id="223"/>
      <w:bookmarkEnd w:id="224"/>
    </w:p>
    <w:p w14:paraId="4D35F9A3" w14:textId="77777777" w:rsidR="005461F1" w:rsidRDefault="005461F1" w:rsidP="00FF75D0">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FF75D0">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bookmarkStart w:id="225" w:name="_Toc130280172"/>
      <w:bookmarkStart w:id="226" w:name="_Toc130489209"/>
      <w:bookmarkStart w:id="227" w:name="_Toc130490496"/>
      <w:bookmarkStart w:id="228" w:name="_Toc131624093"/>
      <w:r>
        <w:t>6</w:t>
      </w:r>
      <w:r w:rsidR="00DC1578" w:rsidRPr="004D3578">
        <w:t>.</w:t>
      </w:r>
      <w:r w:rsidR="002A6F71">
        <w:t>6</w:t>
      </w:r>
      <w:r w:rsidR="00DC1578" w:rsidRPr="004D3578">
        <w:tab/>
      </w:r>
      <w:r w:rsidR="00DC1578">
        <w:t>Legacy UE impact</w:t>
      </w:r>
      <w:bookmarkEnd w:id="225"/>
      <w:bookmarkEnd w:id="226"/>
      <w:bookmarkEnd w:id="227"/>
      <w:bookmarkEnd w:id="228"/>
    </w:p>
    <w:p w14:paraId="7AABBEAB" w14:textId="4DB84DAF" w:rsidR="002D6BA9" w:rsidRDefault="002D6BA9" w:rsidP="00A8260F">
      <w:pPr>
        <w:pStyle w:val="Heading3"/>
      </w:pPr>
      <w:bookmarkStart w:id="229" w:name="_Toc130280173"/>
      <w:bookmarkStart w:id="230" w:name="_Toc130489210"/>
      <w:bookmarkStart w:id="231" w:name="_Toc130490497"/>
      <w:bookmarkStart w:id="232" w:name="_Toc131624094"/>
      <w:r w:rsidRPr="000809D2">
        <w:t>6.6.</w:t>
      </w:r>
      <w:r>
        <w:t>1</w:t>
      </w:r>
      <w:r>
        <w:tab/>
      </w:r>
      <w:r>
        <w:tab/>
      </w:r>
      <w:r w:rsidR="0008428B">
        <w:t>Void</w:t>
      </w:r>
      <w:bookmarkEnd w:id="229"/>
      <w:bookmarkEnd w:id="230"/>
      <w:bookmarkEnd w:id="231"/>
      <w:bookmarkEnd w:id="232"/>
    </w:p>
    <w:p w14:paraId="3BB571FC" w14:textId="77777777" w:rsidR="006D17CD" w:rsidRDefault="006D17CD" w:rsidP="00DC1578">
      <w:pPr>
        <w:pStyle w:val="B1"/>
        <w:ind w:left="0" w:firstLine="0"/>
      </w:pPr>
    </w:p>
    <w:p w14:paraId="1E3886D7" w14:textId="7FF7E76D" w:rsidR="00EF790E" w:rsidRPr="00780A40" w:rsidRDefault="00EF790E" w:rsidP="00A8260F">
      <w:pPr>
        <w:pStyle w:val="Heading3"/>
      </w:pPr>
      <w:bookmarkStart w:id="233" w:name="_Toc130489211"/>
      <w:bookmarkStart w:id="234" w:name="_Toc130490498"/>
      <w:bookmarkStart w:id="235" w:name="_Toc131624095"/>
      <w:r w:rsidRPr="00780A40">
        <w:t>6.6.</w:t>
      </w:r>
      <w:r w:rsidR="002D6BA9">
        <w:t>2</w:t>
      </w:r>
      <w:r w:rsidRPr="00780A40">
        <w:tab/>
      </w:r>
      <w:r>
        <w:t>Overlapping UE CBW</w:t>
      </w:r>
      <w:r w:rsidR="002D6BA9">
        <w:t xml:space="preserve"> from Network Perspective</w:t>
      </w:r>
      <w:bookmarkEnd w:id="233"/>
      <w:bookmarkEnd w:id="234"/>
      <w:bookmarkEnd w:id="235"/>
    </w:p>
    <w:p w14:paraId="1D753D1F" w14:textId="12A79BB0" w:rsidR="002D6BA9" w:rsidRDefault="002D6BA9" w:rsidP="00FF75D0">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FF75D0">
      <w:pPr>
        <w:rPr>
          <w:rFonts w:eastAsia="MS Mincho"/>
          <w:noProof/>
        </w:rPr>
      </w:pPr>
    </w:p>
    <w:p w14:paraId="4A2E14A2" w14:textId="64764DE9" w:rsidR="00414D79" w:rsidRDefault="00414D79" w:rsidP="00A8260F">
      <w:pPr>
        <w:pStyle w:val="Heading3"/>
      </w:pPr>
      <w:bookmarkStart w:id="236" w:name="_Toc130280174"/>
      <w:bookmarkStart w:id="237" w:name="_Toc130489212"/>
      <w:bookmarkStart w:id="238" w:name="_Toc130490499"/>
      <w:bookmarkStart w:id="239" w:name="_Toc131624096"/>
      <w:r>
        <w:t>6.6.</w:t>
      </w:r>
      <w:r w:rsidR="002D6BA9">
        <w:t>3</w:t>
      </w:r>
      <w:r>
        <w:tab/>
      </w:r>
      <w:r w:rsidRPr="000C2859">
        <w:t>Combined UE CBW (one cell)</w:t>
      </w:r>
      <w:bookmarkEnd w:id="236"/>
      <w:bookmarkEnd w:id="237"/>
      <w:bookmarkEnd w:id="238"/>
      <w:bookmarkEnd w:id="239"/>
    </w:p>
    <w:p w14:paraId="4AA8DF9B" w14:textId="0AB146B8" w:rsidR="00414D79" w:rsidRPr="00414D79" w:rsidRDefault="00414D79" w:rsidP="00FF75D0">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FF75D0">
      <w:pPr>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FF75D0">
      <w:pPr>
        <w:pStyle w:val="TH"/>
        <w:rPr>
          <w:lang w:val="en-US"/>
        </w:rPr>
      </w:pPr>
      <w:r w:rsidRPr="005461F1">
        <w:rPr>
          <w:rFonts w:eastAsia="MS Mincho"/>
          <w:noProof/>
          <w:lang w:val="en-US"/>
        </w:rPr>
        <w:lastRenderedPageBreak/>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r w:rsidRPr="00A25896">
        <w:rPr>
          <w:rFonts w:eastAsia="SimSun"/>
        </w:rPr>
        <w:t>Figure 6.6.</w:t>
      </w:r>
      <w:r w:rsidR="002D6BA9">
        <w:rPr>
          <w:rFonts w:eastAsia="SimSun"/>
        </w:rPr>
        <w:t>3</w:t>
      </w:r>
      <w:r w:rsidRPr="00A25896">
        <w:rPr>
          <w:rFonts w:eastAsia="SimSun"/>
        </w:rPr>
        <w:t>-1: Legacy UE may be configured for either of the two carriers</w:t>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FF75D0">
      <w:pPr>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bookmarkStart w:id="240" w:name="_Toc130280175"/>
      <w:bookmarkStart w:id="241" w:name="_Toc130489213"/>
      <w:bookmarkStart w:id="242" w:name="_Toc130490500"/>
      <w:bookmarkStart w:id="243" w:name="_Toc131624097"/>
      <w:r>
        <w:t>6</w:t>
      </w:r>
      <w:r w:rsidR="00DC1578" w:rsidRPr="004D3578">
        <w:t>.</w:t>
      </w:r>
      <w:r w:rsidR="002A6F71">
        <w:t>7</w:t>
      </w:r>
      <w:r w:rsidR="00DC1578" w:rsidRPr="004D3578">
        <w:tab/>
      </w:r>
      <w:r w:rsidR="00DC1578">
        <w:t>RAN4 standard impact identification</w:t>
      </w:r>
      <w:bookmarkEnd w:id="240"/>
      <w:bookmarkEnd w:id="241"/>
      <w:bookmarkEnd w:id="242"/>
      <w:bookmarkEnd w:id="243"/>
    </w:p>
    <w:p w14:paraId="306406AC" w14:textId="4FC87EE3" w:rsidR="002D6BA9" w:rsidRDefault="002D6BA9" w:rsidP="00A8260F">
      <w:pPr>
        <w:pStyle w:val="Heading3"/>
      </w:pPr>
      <w:bookmarkStart w:id="244" w:name="_Toc130280176"/>
      <w:bookmarkStart w:id="245" w:name="_Toc130489214"/>
      <w:bookmarkStart w:id="246" w:name="_Toc130490501"/>
      <w:bookmarkStart w:id="247" w:name="_Toc131624098"/>
      <w:r w:rsidRPr="002D6BA9">
        <w:t>6.7.1</w:t>
      </w:r>
      <w:r w:rsidRPr="002D6BA9">
        <w:tab/>
      </w:r>
      <w:r w:rsidRPr="002D6BA9">
        <w:tab/>
        <w:t>Larger Channel BW than licensed BW</w:t>
      </w:r>
      <w:bookmarkEnd w:id="244"/>
      <w:bookmarkEnd w:id="245"/>
      <w:bookmarkEnd w:id="246"/>
      <w:bookmarkEnd w:id="247"/>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A8260F">
      <w:pPr>
        <w:pStyle w:val="Heading3"/>
      </w:pPr>
      <w:bookmarkStart w:id="248" w:name="_Toc130280177"/>
      <w:bookmarkStart w:id="249" w:name="_Toc130489215"/>
      <w:bookmarkStart w:id="250" w:name="_Toc130490502"/>
      <w:bookmarkStart w:id="251" w:name="_Toc131624099"/>
      <w:r>
        <w:t>6.7.</w:t>
      </w:r>
      <w:r w:rsidR="002D6BA9">
        <w:t>2</w:t>
      </w:r>
      <w:r>
        <w:tab/>
      </w:r>
      <w:r w:rsidRPr="000C2859">
        <w:t>Combined UE CBW (one cell)</w:t>
      </w:r>
      <w:bookmarkEnd w:id="248"/>
      <w:bookmarkEnd w:id="249"/>
      <w:bookmarkEnd w:id="250"/>
      <w:bookmarkEnd w:id="251"/>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A8260F">
      <w:pPr>
        <w:pStyle w:val="Heading3"/>
      </w:pPr>
      <w:bookmarkStart w:id="252" w:name="_Toc130280178"/>
      <w:bookmarkStart w:id="253" w:name="_Toc130489216"/>
      <w:bookmarkStart w:id="254" w:name="_Toc130490503"/>
      <w:bookmarkStart w:id="255" w:name="_Toc131624100"/>
      <w:r>
        <w:t>6.7.</w:t>
      </w:r>
      <w:r w:rsidR="002D6BA9">
        <w:t>3</w:t>
      </w:r>
      <w:r>
        <w:tab/>
        <w:t>Overlapping CA (two</w:t>
      </w:r>
      <w:r w:rsidRPr="000C2859">
        <w:t xml:space="preserve"> cell</w:t>
      </w:r>
      <w:r>
        <w:t>s</w:t>
      </w:r>
      <w:r w:rsidRPr="000C2859">
        <w:t>)</w:t>
      </w:r>
      <w:bookmarkEnd w:id="252"/>
      <w:bookmarkEnd w:id="253"/>
      <w:bookmarkEnd w:id="254"/>
      <w:bookmarkEnd w:id="255"/>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500420CA"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hAnsi="MS Gothic" w:cs="MS Gothic"/>
                    </w:rPr>
                    <m:t>BW</m:t>
                  </m:r>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206491C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hAnsi="MS Gothic" w:cs="MS Gothic"/>
                    </w:rPr>
                    <m:t>BW</m:t>
                  </m:r>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gNB supporting the corresponding normal CA could also meet the </w:t>
      </w:r>
      <w:r>
        <w:lastRenderedPageBreak/>
        <w:t xml:space="preserve">existing unwanted emission and ACS requirement when operating in overlapping CA case and no need to redo Base Station conformance testing. </w:t>
      </w:r>
    </w:p>
    <w:p w14:paraId="2E6D01B0" w14:textId="23CE457A" w:rsidR="00C50F30" w:rsidRDefault="00C50F30" w:rsidP="00A8260F">
      <w:pPr>
        <w:pStyle w:val="Heading3"/>
      </w:pPr>
      <w:bookmarkStart w:id="256" w:name="_Toc130280179"/>
      <w:bookmarkStart w:id="257" w:name="_Toc130489217"/>
      <w:bookmarkStart w:id="258" w:name="_Toc130490504"/>
      <w:bookmarkStart w:id="259" w:name="_Toc131624101"/>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bookmarkEnd w:id="256"/>
      <w:bookmarkEnd w:id="257"/>
      <w:bookmarkEnd w:id="258"/>
      <w:bookmarkEnd w:id="259"/>
    </w:p>
    <w:p w14:paraId="26E682C6" w14:textId="77777777" w:rsidR="00C50F30" w:rsidRPr="00FF75D0" w:rsidRDefault="00C50F30" w:rsidP="00C50F30">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A8260F">
      <w:pPr>
        <w:pStyle w:val="Heading3"/>
      </w:pPr>
      <w:bookmarkStart w:id="260" w:name="_Toc130280180"/>
      <w:bookmarkStart w:id="261" w:name="_Toc130489218"/>
      <w:bookmarkStart w:id="262" w:name="_Toc130490505"/>
      <w:bookmarkStart w:id="263" w:name="_Toc131624102"/>
      <w:r>
        <w:t>6.7.</w:t>
      </w:r>
      <w:r w:rsidR="006D059A">
        <w:t>5</w:t>
      </w:r>
      <w:r>
        <w:tab/>
      </w:r>
      <w:r w:rsidR="00C50F30">
        <w:t>Dedicated BS channel bandwidths</w:t>
      </w:r>
      <w:bookmarkEnd w:id="260"/>
      <w:bookmarkEnd w:id="261"/>
      <w:bookmarkEnd w:id="262"/>
      <w:bookmarkEnd w:id="263"/>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r w:rsidRPr="00A25896">
        <w:rPr>
          <w:rFonts w:eastAsia="SimSun"/>
        </w:rPr>
        <w:t>Table 6.7.</w:t>
      </w:r>
      <w:r w:rsidR="006D059A">
        <w:rPr>
          <w:rFonts w:eastAsia="SimSun"/>
        </w:rPr>
        <w:t>5</w:t>
      </w:r>
      <w:r w:rsidRPr="00A25896">
        <w:rPr>
          <w:rFonts w:eastAsia="SimSun"/>
        </w:rPr>
        <w:t>-1 Analysis on the impact to BS core specification for a new channel BW</w:t>
      </w:r>
    </w:p>
    <w:tbl>
      <w:tblPr>
        <w:tblW w:w="9340" w:type="dxa"/>
        <w:tblLook w:val="04A0" w:firstRow="1" w:lastRow="0" w:firstColumn="1" w:lastColumn="0" w:noHBand="0" w:noVBand="1"/>
      </w:tblPr>
      <w:tblGrid>
        <w:gridCol w:w="1127"/>
        <w:gridCol w:w="1388"/>
        <w:gridCol w:w="3040"/>
        <w:gridCol w:w="3785"/>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FF75D0">
            <w:pPr>
              <w:pStyle w:val="TAH"/>
              <w:rPr>
                <w:rFonts w:eastAsia="Arial Unicode MS"/>
              </w:rPr>
            </w:pPr>
            <w:r w:rsidRPr="00E11481">
              <w:rPr>
                <w:rFonts w:eastAsia="Arial Unicode MS" w:hint="eastAsia"/>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FF75D0">
            <w:pPr>
              <w:pStyle w:val="TAH"/>
              <w:rPr>
                <w:rFonts w:eastAsia="Arial Unicode MS"/>
              </w:rPr>
            </w:pPr>
            <w:r w:rsidRPr="00E11481">
              <w:rPr>
                <w:rFonts w:eastAsia="Arial Unicode MS" w:hint="eastAsia"/>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FF75D0">
            <w:pPr>
              <w:pStyle w:val="TAH"/>
              <w:rPr>
                <w:rFonts w:eastAsia="Arial Unicode MS"/>
              </w:rPr>
            </w:pPr>
            <w:r w:rsidRPr="00E11481">
              <w:rPr>
                <w:rFonts w:eastAsia="Arial Unicode MS" w:hint="eastAsia"/>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FF75D0">
            <w:pPr>
              <w:pStyle w:val="TAH"/>
              <w:rPr>
                <w:rFonts w:eastAsia="Arial Unicode MS"/>
              </w:rPr>
            </w:pPr>
            <w:r w:rsidRPr="00E11481">
              <w:rPr>
                <w:rFonts w:eastAsia="Arial Unicode MS" w:hint="eastAsia"/>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FF75D0">
            <w:pPr>
              <w:pStyle w:val="TAL"/>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FF75D0">
            <w:pPr>
              <w:pStyle w:val="TAC"/>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FF75D0">
            <w:pPr>
              <w:pStyle w:val="TAL"/>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FF75D0">
            <w:pPr>
              <w:pStyle w:val="TAL"/>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FF75D0">
            <w:pPr>
              <w:pStyle w:val="TAL"/>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FF75D0">
            <w:pPr>
              <w:pStyle w:val="TAC"/>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FF75D0">
            <w:pPr>
              <w:pStyle w:val="TAL"/>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FF75D0">
            <w:pPr>
              <w:pStyle w:val="TAL"/>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FF75D0">
            <w:pPr>
              <w:pStyle w:val="TAL"/>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FF75D0">
            <w:pPr>
              <w:pStyle w:val="TAC"/>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FF75D0">
            <w:pPr>
              <w:pStyle w:val="TAL"/>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FF75D0">
            <w:pPr>
              <w:pStyle w:val="TAL"/>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FF75D0">
            <w:pPr>
              <w:pStyle w:val="TAL"/>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FF75D0">
            <w:pPr>
              <w:pStyle w:val="TAC"/>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FF75D0">
            <w:pPr>
              <w:pStyle w:val="TAL"/>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FF75D0">
            <w:pPr>
              <w:pStyle w:val="TAL"/>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FF75D0">
            <w:pPr>
              <w:pStyle w:val="TAL"/>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FF75D0">
            <w:pPr>
              <w:pStyle w:val="TAC"/>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FF75D0">
            <w:pPr>
              <w:pStyle w:val="TAL"/>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FF75D0">
            <w:pPr>
              <w:pStyle w:val="TAL"/>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FF75D0">
            <w:pPr>
              <w:pStyle w:val="TAL"/>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FF75D0">
            <w:pPr>
              <w:pStyle w:val="TAC"/>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FF75D0">
            <w:pPr>
              <w:pStyle w:val="TAL"/>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FF75D0">
            <w:pPr>
              <w:pStyle w:val="TAL"/>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FF75D0">
            <w:pPr>
              <w:pStyle w:val="TAL"/>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FF75D0">
            <w:pPr>
              <w:pStyle w:val="TAC"/>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FF75D0">
            <w:pPr>
              <w:pStyle w:val="TAL"/>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FF75D0">
            <w:pPr>
              <w:pStyle w:val="TAL"/>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FF75D0">
            <w:pPr>
              <w:pStyle w:val="TAL"/>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FF75D0">
            <w:pPr>
              <w:pStyle w:val="TAC"/>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FF75D0">
            <w:pPr>
              <w:pStyle w:val="TAL"/>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FF75D0">
            <w:pPr>
              <w:pStyle w:val="TAL"/>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FF75D0">
            <w:pPr>
              <w:pStyle w:val="TAC"/>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FF75D0">
            <w:pPr>
              <w:pStyle w:val="TAL"/>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FF75D0">
            <w:pPr>
              <w:pStyle w:val="TAL"/>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FF75D0">
            <w:pPr>
              <w:pStyle w:val="TAC"/>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FF75D0">
            <w:pPr>
              <w:pStyle w:val="TAL"/>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FF75D0">
            <w:pPr>
              <w:pStyle w:val="TAL"/>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FF75D0">
            <w:pPr>
              <w:pStyle w:val="TAC"/>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FF75D0">
            <w:pPr>
              <w:pStyle w:val="TAL"/>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FF75D0">
            <w:pPr>
              <w:pStyle w:val="TAL"/>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FF75D0">
            <w:pPr>
              <w:pStyle w:val="TAC"/>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FF75D0">
            <w:pPr>
              <w:pStyle w:val="TAL"/>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FF75D0">
            <w:pPr>
              <w:pStyle w:val="TAL"/>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29E19087" w14:textId="77777777" w:rsidR="00B94817" w:rsidRDefault="00B94817" w:rsidP="00A8260F">
      <w:pPr>
        <w:pStyle w:val="Heading3"/>
      </w:pPr>
      <w:bookmarkStart w:id="264" w:name="_Toc130280181"/>
      <w:bookmarkStart w:id="265" w:name="_Toc130489219"/>
      <w:bookmarkStart w:id="266" w:name="_Toc130490506"/>
      <w:bookmarkStart w:id="267" w:name="_Toc131624103"/>
      <w:r>
        <w:t>6.7.6</w:t>
      </w:r>
      <w:r>
        <w:tab/>
        <w:t>Additional enhancements</w:t>
      </w:r>
      <w:bookmarkEnd w:id="264"/>
      <w:bookmarkEnd w:id="265"/>
      <w:bookmarkEnd w:id="266"/>
      <w:bookmarkEnd w:id="267"/>
    </w:p>
    <w:p w14:paraId="7494D17C" w14:textId="6ABCCB89" w:rsidR="00B94817" w:rsidRDefault="00B94817" w:rsidP="00095359">
      <w:pPr>
        <w:pStyle w:val="Heading4"/>
      </w:pPr>
      <w:bookmarkStart w:id="268" w:name="_Toc130280182"/>
      <w:bookmarkStart w:id="269" w:name="_Toc130489220"/>
      <w:bookmarkStart w:id="270" w:name="_Toc130490507"/>
      <w:bookmarkStart w:id="271" w:name="_Toc131624104"/>
      <w:r>
        <w:t>6.7.6.1</w:t>
      </w:r>
      <w:r>
        <w:tab/>
        <w:t>Channel raster enhancements</w:t>
      </w:r>
      <w:bookmarkEnd w:id="268"/>
      <w:bookmarkEnd w:id="269"/>
      <w:bookmarkEnd w:id="270"/>
      <w:bookmarkEnd w:id="271"/>
    </w:p>
    <w:p w14:paraId="0C356CD3" w14:textId="77777777" w:rsidR="00B94817" w:rsidRDefault="00B94817" w:rsidP="00FF75D0">
      <w:r w:rsidRPr="00F9029E">
        <w:t xml:space="preserve">All FR1 low-frequency bands have channel raster in steps of 100kHz defined </w:t>
      </w:r>
      <w:r>
        <w:t xml:space="preserve">by RAN WG4 </w:t>
      </w:r>
      <w:r w:rsidRPr="00F9029E">
        <w:t>as the global raster (5kHz) x 20. RAN</w:t>
      </w:r>
      <w:r>
        <w:t xml:space="preserve"> WG</w:t>
      </w:r>
      <w:r w:rsidRPr="00F9029E">
        <w:t>2 signalling also uses the global raster of 5kHz</w:t>
      </w:r>
      <w:r>
        <w:t xml:space="preserve"> in principle not preventing a channel of being on any 5kHz channel raster point. While configuring the NR channel on the 100kHz raster is not a big limitation for standard spectrum blocks, such as 5 or 10MHz, it may result in less efficient spectrum utilisation in certain irregular channels. Furthermore, it might be difficult (and sometimes even impossible) to configure the dedicated UE channel bandwidth so that it is aligned on the 100kHz raster and at the same time is the RB aligned with the SIB1 channel bandwidth if the latter is also on the 100kHz raster. </w:t>
      </w:r>
    </w:p>
    <w:p w14:paraId="789C87FB" w14:textId="77777777" w:rsidR="00B94817" w:rsidRDefault="00B94817" w:rsidP="00FF75D0">
      <w:r>
        <w:t xml:space="preserve">One exemplary benefit of allowing carriers on the non-100kHz raster is presented in Figure x-1 below for the 7MHz irregular channel. If, for the sake of example, we assume overlapping carriers from the network perspective as potential solution, then the first and the second carrier must have offsets in multiple of 900kHz, whereupon 900kHz is the common multiplier between the 100kHz raster and 180kHz RB size. So, for the 7MHz channel we can shift the second carrier by 1800kHz, i.e., 10RBs; but the resulting guard bands will be noticeably larger than the minimum requirements for the 5MHz carrier. If there is a way to put the carrier on the non-100kHz raster, then the overall system capacity can be increased to 36 RBs still ensuring the minimum guard-band requirements of the 5MHz carrier. </w:t>
      </w:r>
    </w:p>
    <w:p w14:paraId="2819A444" w14:textId="77777777" w:rsidR="00B94817" w:rsidRDefault="00B94817" w:rsidP="00B94817">
      <w:pPr>
        <w:pStyle w:val="B1"/>
        <w:ind w:left="0" w:firstLine="0"/>
      </w:pPr>
    </w:p>
    <w:p w14:paraId="7ABF96BF" w14:textId="77777777" w:rsidR="00B94817" w:rsidRDefault="00B94817" w:rsidP="00FF75D0">
      <w:pPr>
        <w:pStyle w:val="TH"/>
      </w:pPr>
      <w:r>
        <w:rPr>
          <w:noProof/>
        </w:rPr>
        <w:drawing>
          <wp:inline distT="0" distB="0" distL="0" distR="0" wp14:anchorId="5211E72D" wp14:editId="13DE8EF4">
            <wp:extent cx="6122035" cy="12541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6122035" cy="1254125"/>
                    </a:xfrm>
                    <a:prstGeom prst="rect">
                      <a:avLst/>
                    </a:prstGeom>
                  </pic:spPr>
                </pic:pic>
              </a:graphicData>
            </a:graphic>
          </wp:inline>
        </w:drawing>
      </w:r>
    </w:p>
    <w:p w14:paraId="2307199F" w14:textId="118DFCAC" w:rsidR="00B94817" w:rsidRDefault="00B94817" w:rsidP="00B94817">
      <w:pPr>
        <w:pStyle w:val="TF"/>
      </w:pPr>
      <w:r>
        <w:t xml:space="preserve">Figure </w:t>
      </w:r>
      <w:r w:rsidR="00854E2A">
        <w:t>6.7.6.1</w:t>
      </w:r>
      <w:r>
        <w:t>-1: Exemplary usage of overlapping carriers with 100kHz and non-100kHz alignment (7MHz irregular channel).</w:t>
      </w:r>
    </w:p>
    <w:p w14:paraId="626EA288" w14:textId="77777777" w:rsidR="00B94817" w:rsidRDefault="00B94817" w:rsidP="00B94817">
      <w:pPr>
        <w:pStyle w:val="B1"/>
        <w:ind w:left="0" w:firstLine="0"/>
      </w:pPr>
    </w:p>
    <w:p w14:paraId="495E16F8" w14:textId="77777777" w:rsidR="00B94817" w:rsidRDefault="00B94817" w:rsidP="00FF75D0">
      <w:r>
        <w:t xml:space="preserve">Thus, a potential enhancement is to extend available channel raster points so that the 100kHz raster alignment is not mandated at least for the dedicated UE channel bandwidth. It can be implemented as a common feature of the whole release or as a UE capability. Nevertheless, irrespective how it is introduced, once the network knows the UE capabilities, it can decide whether the dedicated UE channel bandwidth should stay on the 100kHz raster (for legacy devices) or can be re-configured to a non-100kHz raster channel. </w:t>
      </w:r>
    </w:p>
    <w:p w14:paraId="39A40096" w14:textId="77777777" w:rsidR="00B94817" w:rsidRDefault="00B94817" w:rsidP="00FF75D0">
      <w:r>
        <w:t xml:space="preserve">In the example of Figure x-1, the network can configure two </w:t>
      </w:r>
      <w:r w:rsidRPr="00B94817">
        <w:t>carriers (each with its own SSB, shown at the top and in the middle of Figure x-1) in accordance with the 100kHz requirement and these carriers will serve legacy devices. And since the network is aware of the UE capabilities, it can always consider</w:t>
      </w:r>
      <w:r>
        <w:t xml:space="preserve"> configuring another overlapping carrier on the non-100kHz raster after the UE completed the attachment procedure through the legacy carrier shown in the middle row of Figure x-1. This way the network can handle both legacy and new devices and it will be the network scheduler responsibility to decide how to schedule resources over three overlapping carriers.</w:t>
      </w:r>
    </w:p>
    <w:p w14:paraId="63B741D2" w14:textId="77777777" w:rsidR="00B94817" w:rsidRDefault="00B94817" w:rsidP="00B94817"/>
    <w:p w14:paraId="0865127F" w14:textId="77CB7795" w:rsidR="00B94817" w:rsidRDefault="00854E2A" w:rsidP="00095359">
      <w:pPr>
        <w:pStyle w:val="Heading4"/>
      </w:pPr>
      <w:bookmarkStart w:id="272" w:name="_Toc130280183"/>
      <w:bookmarkStart w:id="273" w:name="_Toc130489221"/>
      <w:bookmarkStart w:id="274" w:name="_Toc130490508"/>
      <w:bookmarkStart w:id="275" w:name="_Toc131624105"/>
      <w:r>
        <w:t>6.7.6.2</w:t>
      </w:r>
      <w:r w:rsidR="00B94817">
        <w:tab/>
        <w:t>UE channel larger than SIB1 channel enhancement</w:t>
      </w:r>
      <w:bookmarkEnd w:id="272"/>
      <w:bookmarkEnd w:id="273"/>
      <w:bookmarkEnd w:id="274"/>
      <w:bookmarkEnd w:id="275"/>
    </w:p>
    <w:p w14:paraId="2883599F" w14:textId="77777777" w:rsidR="00B94817" w:rsidRDefault="00B94817" w:rsidP="00FF75D0">
      <w:r>
        <w:t xml:space="preserve">When a UE camps on the cell, it reads the corresponding system information to understand the position of the channel, its size, the initial bandwidth part configuration, etc. Once a UE enters the cell, the network has an ability to re-configure the UE whereupon the network can also provide a new channel configuration that will be specific to that UE. </w:t>
      </w:r>
      <w:r>
        <w:lastRenderedPageBreak/>
        <w:t>While the most common re-configuration case is to configure a UE with the dedicated channel and/or bandwidth part that is within the SIB1 channel bandwidth, there are also use cases when a UE might be configured with the channel size or position of which is outside the SIB1 configuration.  Thus, to enable better utilisation of irregular channels it would be preferrable that UEs can support a re-configuration scenario when the dedicated UE channel is outside the SIB1 boundaries.</w:t>
      </w:r>
    </w:p>
    <w:p w14:paraId="4F8137FD" w14:textId="77777777" w:rsidR="00DC1578" w:rsidRDefault="00DC1578" w:rsidP="00FF75D0"/>
    <w:p w14:paraId="47BC0340" w14:textId="74273B84" w:rsidR="00C54A02" w:rsidRDefault="003417D3" w:rsidP="00C54A02">
      <w:pPr>
        <w:pStyle w:val="Heading1"/>
      </w:pPr>
      <w:bookmarkStart w:id="276" w:name="_Toc130280184"/>
      <w:bookmarkStart w:id="277" w:name="_Toc130489222"/>
      <w:bookmarkStart w:id="278" w:name="_Toc130490509"/>
      <w:bookmarkStart w:id="279" w:name="_Toc131624106"/>
      <w:r>
        <w:t>7</w:t>
      </w:r>
      <w:r w:rsidR="00C54A02" w:rsidRPr="004D3578">
        <w:tab/>
      </w:r>
      <w:r w:rsidR="00C54A02">
        <w:t>Conclusion</w:t>
      </w:r>
      <w:bookmarkEnd w:id="276"/>
      <w:bookmarkEnd w:id="277"/>
      <w:bookmarkEnd w:id="278"/>
      <w:bookmarkEnd w:id="279"/>
      <w:r w:rsidR="00C54A02">
        <w:t xml:space="preserve"> </w:t>
      </w:r>
    </w:p>
    <w:p w14:paraId="0261184D" w14:textId="54543E4A" w:rsidR="00251869" w:rsidRPr="00A25896" w:rsidRDefault="00251869" w:rsidP="00A8260F">
      <w:pPr>
        <w:pStyle w:val="Heading2"/>
      </w:pPr>
      <w:bookmarkStart w:id="280" w:name="_Toc130280185"/>
      <w:bookmarkStart w:id="281" w:name="_Toc130489223"/>
      <w:bookmarkStart w:id="282" w:name="_Toc130490510"/>
      <w:bookmarkStart w:id="283" w:name="_Toc131624107"/>
      <w:r w:rsidRPr="00A25896">
        <w:t>7.1</w:t>
      </w:r>
      <w:r w:rsidR="00FF75D0">
        <w:tab/>
      </w:r>
      <w:r w:rsidRPr="00A25896">
        <w:t>Comparison Between Different Schemes</w:t>
      </w:r>
      <w:bookmarkEnd w:id="280"/>
      <w:bookmarkEnd w:id="281"/>
      <w:bookmarkEnd w:id="282"/>
      <w:bookmarkEnd w:id="283"/>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FF75D0">
      <w:pPr>
        <w:pStyle w:val="TH"/>
        <w:rPr>
          <w:rFonts w:eastAsia="SimSun"/>
        </w:rPr>
      </w:pPr>
      <w:r w:rsidRPr="00A25896">
        <w:rPr>
          <w:rFonts w:eastAsia="SimSun"/>
        </w:rPr>
        <w:t>Table 7.2.1. Comparison of different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237292FA"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w:t>
            </w:r>
            <w:r w:rsidR="004F367D">
              <w:rPr>
                <w:rFonts w:eastAsia="Calibri"/>
                <w:noProof/>
              </w:rPr>
              <w:t>3</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68EEB1FC"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w:t>
            </w:r>
            <w:r w:rsidR="004F367D">
              <w:rPr>
                <w:rFonts w:eastAsia="Calibri"/>
                <w:noProof/>
              </w:rPr>
              <w:t>1</w:t>
            </w:r>
            <w:r>
              <w:rPr>
                <w:rFonts w:eastAsia="Calibri"/>
                <w:noProof/>
              </w:rPr>
              <w:t xml:space="preserve"> </w:t>
            </w:r>
          </w:p>
        </w:tc>
        <w:tc>
          <w:tcPr>
            <w:tcW w:w="1966" w:type="dxa"/>
            <w:shd w:val="clear" w:color="auto" w:fill="auto"/>
          </w:tcPr>
          <w:p w14:paraId="4A335F5F" w14:textId="68A3F1B7" w:rsidR="00251869" w:rsidRPr="006F7C42" w:rsidRDefault="004F367D" w:rsidP="00CE59B6">
            <w:pPr>
              <w:jc w:val="both"/>
              <w:rPr>
                <w:lang w:val="en-US" w:eastAsia="ja-JP"/>
              </w:rPr>
            </w:pPr>
            <w:r>
              <w:rPr>
                <w:rFonts w:eastAsia="Calibri"/>
                <w:noProof/>
              </w:rPr>
              <w:t>Larger</w:t>
            </w:r>
            <w:r w:rsidR="00251869" w:rsidRPr="006F7C42">
              <w:rPr>
                <w:rFonts w:eastAsia="Calibri"/>
                <w:noProof/>
              </w:rPr>
              <w:t xml:space="preserve"> CBW  (one cell)</w:t>
            </w:r>
            <w:r w:rsidR="00251869">
              <w:rPr>
                <w:rFonts w:eastAsia="Calibri"/>
                <w:noProof/>
              </w:rPr>
              <w:t xml:space="preserve"> – described in Section 6.</w:t>
            </w:r>
            <w:r>
              <w:rPr>
                <w:rFonts w:eastAsia="Calibri"/>
                <w:noProof/>
              </w:rPr>
              <w:t>1</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 xml:space="preserve">Complexity higher than CA because the </w:t>
            </w:r>
            <w:r w:rsidRPr="00806D47">
              <w:rPr>
                <w:lang w:val="en-US" w:eastAsia="ja-JP"/>
              </w:rPr>
              <w:lastRenderedPageBreak/>
              <w:t>baseband will need a 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lastRenderedPageBreak/>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4FF92985" w:rsidR="00251869" w:rsidRPr="00A25896" w:rsidRDefault="00251869" w:rsidP="00A8260F">
      <w:pPr>
        <w:pStyle w:val="Heading2"/>
      </w:pPr>
      <w:bookmarkStart w:id="284" w:name="_Toc130280186"/>
      <w:bookmarkStart w:id="285" w:name="_Toc130489224"/>
      <w:bookmarkStart w:id="286" w:name="_Toc130490511"/>
      <w:bookmarkStart w:id="287" w:name="_Toc131624108"/>
      <w:r w:rsidRPr="00A25896">
        <w:t>7.2</w:t>
      </w:r>
      <w:r w:rsidR="00FF75D0">
        <w:tab/>
      </w:r>
      <w:r w:rsidRPr="00A25896">
        <w:t>Study Item Conclusions</w:t>
      </w:r>
      <w:bookmarkEnd w:id="284"/>
      <w:bookmarkEnd w:id="285"/>
      <w:bookmarkEnd w:id="286"/>
      <w:bookmarkEnd w:id="287"/>
    </w:p>
    <w:p w14:paraId="1C924279" w14:textId="77777777" w:rsidR="00105B14" w:rsidRPr="00095359" w:rsidRDefault="00105B14" w:rsidP="00FF75D0">
      <w:pPr>
        <w:rPr>
          <w:lang w:val="en-US"/>
        </w:rPr>
      </w:pPr>
      <w:r>
        <w:t>The method of using a</w:t>
      </w:r>
      <w:r w:rsidRPr="001F39DC">
        <w:t xml:space="preserve"> larger Channel BW than </w:t>
      </w:r>
      <w:r>
        <w:t xml:space="preserve">the </w:t>
      </w:r>
      <w:r w:rsidRPr="001F39DC">
        <w:t>licensed BW</w:t>
      </w:r>
      <w:r>
        <w:t xml:space="preserve"> is based on blanking (not scheduling) PRBs within the larger BW but outside the irregular BW. If applied for the DL only, this method can be supported by specifying an asymmetric UE CHBW bandwidth configuration for band such that its UL CHBW is contained within the irregular UL block and the DL CHBW is larger than the irregular DL block. In this way UE unwanted emission requirement in the UL can be met by means of the regular UE CHBW. The larger DL UE CHBW implies a degraded UE adjacent channel selectivity and blocking performance when the interferer is close to the irregular DL block. </w:t>
      </w:r>
      <w:r>
        <w:rPr>
          <w:lang w:val="en-US"/>
        </w:rPr>
        <w:t xml:space="preserve">However, the method can be supported by using existing UE architectures (since asymmetric bandwidths are supported by the current standard) in combination with new asymmetric CHBW combinations. </w:t>
      </w:r>
      <w:r>
        <w:t>The method works for both FDD and TDD.</w:t>
      </w:r>
    </w:p>
    <w:p w14:paraId="0DE50849" w14:textId="786FCC1A" w:rsidR="00A35C39" w:rsidRDefault="00A35C39" w:rsidP="00FF75D0">
      <w:r>
        <w:t xml:space="preserve">Overlapping channels from the network perspective can be used to support irregular spectrum allocations. </w:t>
      </w:r>
      <w:r w:rsidRPr="00333DA1">
        <w:t>Th</w:t>
      </w:r>
      <w:r>
        <w:t>is</w:t>
      </w:r>
      <w:r w:rsidRPr="00333DA1">
        <w:t xml:space="preserve"> method can provide the full network capacity improvement in DL and UL to a spectrum utilization ≥90 % of the irregular BW (at 15 kHz SCS)</w:t>
      </w:r>
      <w:r>
        <w:t>.</w:t>
      </w:r>
      <w:r w:rsidRPr="00333DA1">
        <w:t xml:space="preserve"> </w:t>
      </w:r>
      <w:r>
        <w:t xml:space="preserve">This method can be used with legacy UE, even Rel-15, not requiring any </w:t>
      </w:r>
      <w:r w:rsidRPr="00F34AA7">
        <w:t xml:space="preserve">changes </w:t>
      </w:r>
      <w:r>
        <w:t>at the</w:t>
      </w:r>
      <w:r w:rsidRPr="00F34AA7">
        <w:t xml:space="preserve"> UE</w:t>
      </w:r>
      <w:r>
        <w:t xml:space="preserve"> side.</w:t>
      </w:r>
      <w:r w:rsidRPr="00F34AA7">
        <w:t xml:space="preserve"> </w:t>
      </w:r>
      <w:r>
        <w:t xml:space="preserve">Since a UE is configured with standard channel bandwidth, there are no issues with </w:t>
      </w:r>
      <w:r w:rsidRPr="00F34AA7">
        <w:t>UE performance degradation relative to minimum requirements</w:t>
      </w:r>
      <w:r>
        <w:t xml:space="preserve"> and all the regulatory requirements can be met as per legacy operation. </w:t>
      </w:r>
      <w:r w:rsidRPr="00333DA1">
        <w:t>The ACS and the blocking performance are not affected, hence there will be no impact on the network planning</w:t>
      </w:r>
      <w:r>
        <w:t xml:space="preserve">. The gNB </w:t>
      </w:r>
      <w:r w:rsidRPr="00F34AA7">
        <w:t>has to support the irregular channel BW</w:t>
      </w:r>
      <w:r>
        <w:t xml:space="preserve"> because from the network perspective RBs are scheduled across the whole spectrum block. That might also require new </w:t>
      </w:r>
      <w:r w:rsidRPr="00F34AA7">
        <w:t xml:space="preserve">BS requirements for new </w:t>
      </w:r>
      <w:r>
        <w:t>irregular channels.</w:t>
      </w:r>
      <w:r w:rsidR="00FB65DF">
        <w:t xml:space="preserve">  </w:t>
      </w:r>
      <w:r w:rsidRPr="00333DA1">
        <w:t xml:space="preserve">This method provides a fast, generic, </w:t>
      </w:r>
      <w:r w:rsidR="00151B2D" w:rsidRPr="00333DA1">
        <w:t>safe,</w:t>
      </w:r>
      <w:r w:rsidRPr="00333DA1">
        <w:t xml:space="preserve"> and efficient solution for FDD and TDD bands.</w:t>
      </w:r>
    </w:p>
    <w:p w14:paraId="5ECFB21D" w14:textId="77777777" w:rsidR="00DC1578" w:rsidRPr="00F5070F" w:rsidRDefault="00DC1578" w:rsidP="00BE5399">
      <w:pPr>
        <w:pStyle w:val="B1"/>
        <w:ind w:left="0" w:firstLine="0"/>
      </w:pPr>
    </w:p>
    <w:p w14:paraId="7846135D" w14:textId="38195156" w:rsidR="00E46942" w:rsidRPr="004865D6" w:rsidRDefault="00D9134D" w:rsidP="00E50BFA">
      <w:pPr>
        <w:pStyle w:val="Heading8"/>
      </w:pPr>
      <w:bookmarkStart w:id="288" w:name="tsgNames"/>
      <w:bookmarkStart w:id="289" w:name="startOfAnnexes"/>
      <w:bookmarkEnd w:id="288"/>
      <w:bookmarkEnd w:id="289"/>
      <w:r>
        <w:br w:type="page"/>
      </w:r>
      <w:bookmarkStart w:id="290" w:name="_Toc130280188"/>
      <w:bookmarkStart w:id="291" w:name="_Toc130489225"/>
      <w:bookmarkStart w:id="292" w:name="_Toc130490512"/>
      <w:bookmarkStart w:id="293" w:name="_Toc131624109"/>
      <w:r w:rsidR="00080512" w:rsidRPr="004D3578">
        <w:lastRenderedPageBreak/>
        <w:t>Annex A (</w:t>
      </w:r>
      <w:r w:rsidR="00E46942">
        <w:t>informative</w:t>
      </w:r>
      <w:r w:rsidR="00080512" w:rsidRPr="004D3578">
        <w:t>):</w:t>
      </w:r>
      <w:r w:rsidR="00080512" w:rsidRPr="004D3578">
        <w:br/>
      </w:r>
      <w:bookmarkStart w:id="294" w:name="_Toc130280189"/>
      <w:bookmarkEnd w:id="290"/>
      <w:r w:rsidR="00E46942" w:rsidRPr="0073142D">
        <w:t xml:space="preserve">The </w:t>
      </w:r>
      <w:r w:rsidR="00E46942">
        <w:t>case</w:t>
      </w:r>
      <w:r w:rsidR="00E46942" w:rsidRPr="0073142D">
        <w:t xml:space="preserve"> of n12 and n85</w:t>
      </w:r>
      <w:bookmarkEnd w:id="291"/>
      <w:bookmarkEnd w:id="292"/>
      <w:bookmarkEnd w:id="293"/>
      <w:bookmarkEnd w:id="294"/>
    </w:p>
    <w:p w14:paraId="3361DF15" w14:textId="77777777" w:rsidR="00E46942" w:rsidRDefault="00E46942" w:rsidP="00FF75D0">
      <w:pPr>
        <w:pStyle w:val="Heading2"/>
      </w:pPr>
      <w:bookmarkStart w:id="295" w:name="_Hlk92638063"/>
      <w:bookmarkStart w:id="296" w:name="_Toc130280190"/>
      <w:bookmarkStart w:id="297" w:name="_Toc130489226"/>
      <w:bookmarkStart w:id="298" w:name="_Toc130490513"/>
      <w:bookmarkStart w:id="299" w:name="_Toc131624110"/>
      <w:r>
        <w:t>A.1</w:t>
      </w:r>
      <w:r>
        <w:tab/>
        <w:t xml:space="preserve">Support for n12 </w:t>
      </w:r>
      <w:bookmarkEnd w:id="295"/>
      <w:r>
        <w:t>and n85 at the lower edge of the bands</w:t>
      </w:r>
      <w:bookmarkEnd w:id="296"/>
      <w:bookmarkEnd w:id="297"/>
      <w:bookmarkEnd w:id="298"/>
      <w:bookmarkEnd w:id="299"/>
    </w:p>
    <w:p w14:paraId="4CB7EBB0" w14:textId="77777777" w:rsidR="00E46942" w:rsidRDefault="00E46942" w:rsidP="00FF75D0">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FF75D0">
      <w:pPr>
        <w:pStyle w:val="TH"/>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42"/>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FF75D0">
      <w:pPr>
        <w:pStyle w:val="TF"/>
        <w:rPr>
          <w:i/>
          <w:iCs/>
        </w:rPr>
      </w:pPr>
      <w:r w:rsidRPr="001C3E73">
        <w:t xml:space="preserve">Figure </w:t>
      </w:r>
      <w:r>
        <w:t>6.1.4-1</w:t>
      </w:r>
      <w:r w:rsidRPr="001C3E73">
        <w:t xml:space="preserve">: </w:t>
      </w:r>
      <w:r>
        <w:t>O</w:t>
      </w:r>
      <w:r w:rsidRPr="001C3E73">
        <w:t>verlap at the bo</w:t>
      </w:r>
      <w:r>
        <w:t>t</w:t>
      </w:r>
      <w:r w:rsidRPr="001C3E73">
        <w:t>tom of n12 and n85</w:t>
      </w:r>
    </w:p>
    <w:p w14:paraId="55FBCA4D" w14:textId="77777777" w:rsidR="00E46942" w:rsidRPr="004F4DBE" w:rsidRDefault="00E46942" w:rsidP="00FF75D0">
      <w:pPr>
        <w:pStyle w:val="Heading2"/>
      </w:pPr>
      <w:bookmarkStart w:id="300" w:name="_Toc130490514"/>
      <w:bookmarkStart w:id="301" w:name="_Toc131624111"/>
      <w:r w:rsidRPr="004F4DBE">
        <w:t>A.</w:t>
      </w:r>
      <w:r>
        <w:t>2</w:t>
      </w:r>
      <w:r w:rsidRPr="004F4DBE">
        <w:tab/>
        <w:t>Support for n12</w:t>
      </w:r>
      <w:r>
        <w:t xml:space="preserve"> and n85 overlap using the next wider channel bandwidth approach</w:t>
      </w:r>
      <w:bookmarkEnd w:id="300"/>
      <w:bookmarkEnd w:id="301"/>
    </w:p>
    <w:p w14:paraId="378CDA7E" w14:textId="0E5E47C3" w:rsidR="00E46942" w:rsidRDefault="00E46942" w:rsidP="00FF75D0">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51F3B7B1" w14:textId="77777777" w:rsidR="00FF75D0" w:rsidRDefault="00FF75D0" w:rsidP="00E46942">
      <w:pPr>
        <w:pStyle w:val="B1"/>
        <w:ind w:left="0" w:firstLine="0"/>
      </w:pPr>
    </w:p>
    <w:p w14:paraId="31A6EA8B" w14:textId="182CFCAF" w:rsidR="00E46942" w:rsidRPr="004F4DBE" w:rsidRDefault="00E46942" w:rsidP="00FF75D0">
      <w:pPr>
        <w:pStyle w:val="Heading2"/>
      </w:pPr>
      <w:bookmarkStart w:id="302" w:name="_Toc130490515"/>
      <w:bookmarkStart w:id="303" w:name="_Toc131624112"/>
      <w:r w:rsidRPr="004F4DBE">
        <w:t>A.</w:t>
      </w:r>
      <w:r w:rsidR="00FF75D0">
        <w:t>3</w:t>
      </w:r>
      <w:r w:rsidRPr="004F4DBE">
        <w:tab/>
        <w:t>Support for n12</w:t>
      </w:r>
      <w:r>
        <w:t xml:space="preserve"> and n85 overlap using the overlapping channel bandwidth approaches</w:t>
      </w:r>
      <w:bookmarkEnd w:id="302"/>
      <w:bookmarkEnd w:id="303"/>
    </w:p>
    <w:p w14:paraId="209EE7D2" w14:textId="34414356" w:rsidR="00E50BFA" w:rsidRDefault="00E46942" w:rsidP="00FF75D0">
      <w:bookmarkStart w:id="304" w:name="_Hlk93662228"/>
      <w:r>
        <w:t xml:space="preserve">One way to allow n12 UEs to use </w:t>
      </w:r>
      <w:bookmarkEnd w:id="304"/>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72939D72" w14:textId="46CA4C4F" w:rsidR="00E50BFA" w:rsidRDefault="00E50BFA" w:rsidP="00E50BFA">
      <w:pPr>
        <w:pStyle w:val="BodyText"/>
      </w:pPr>
    </w:p>
    <w:p w14:paraId="305DEFFD" w14:textId="118558CA" w:rsidR="00E50BFA" w:rsidRPr="004865D6" w:rsidRDefault="00E50BFA" w:rsidP="00E50BFA">
      <w:pPr>
        <w:pStyle w:val="Heading8"/>
      </w:pPr>
      <w:bookmarkStart w:id="305" w:name="_Toc130489227"/>
      <w:bookmarkStart w:id="306" w:name="_Toc130490516"/>
      <w:bookmarkStart w:id="307" w:name="_Toc131624113"/>
      <w:r w:rsidRPr="004D3578">
        <w:lastRenderedPageBreak/>
        <w:t xml:space="preserve">Annex </w:t>
      </w:r>
      <w:r>
        <w:t>B</w:t>
      </w:r>
      <w:r w:rsidRPr="004D3578">
        <w:t xml:space="preserve"> (</w:t>
      </w:r>
      <w:r>
        <w:t>informative</w:t>
      </w:r>
      <w:r w:rsidRPr="004D3578">
        <w:t>):</w:t>
      </w:r>
      <w:r w:rsidRPr="004D3578">
        <w:br/>
      </w:r>
      <w:r>
        <w:t>Change history</w:t>
      </w:r>
      <w:bookmarkEnd w:id="305"/>
      <w:bookmarkEnd w:id="306"/>
      <w:bookmarkEnd w:id="307"/>
    </w:p>
    <w:p w14:paraId="09071F72" w14:textId="77777777" w:rsidR="00E50BFA" w:rsidRDefault="00E50BFA" w:rsidP="00A8260F">
      <w:pPr>
        <w:pStyle w:val="BodyText"/>
      </w:pPr>
    </w:p>
    <w:p w14:paraId="5E616220" w14:textId="00B651F4" w:rsidR="00054A22" w:rsidRPr="00235394" w:rsidRDefault="007429F6" w:rsidP="00A8260F">
      <w:pPr>
        <w:pStyle w:val="BodyText"/>
      </w:pPr>
      <w:r>
        <w:br w:type="page"/>
      </w:r>
      <w:bookmarkStart w:id="308" w:name="historyclause"/>
      <w:bookmarkEnd w:id="308"/>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309" w:name="_Hlk96879158"/>
            <w:r w:rsidRPr="00235394">
              <w:rPr>
                <w:b/>
              </w:rPr>
              <w:lastRenderedPageBreak/>
              <w:t>Change history</w:t>
            </w:r>
          </w:p>
        </w:tc>
      </w:tr>
      <w:tr w:rsidR="00E50BFA" w:rsidRPr="00235394" w14:paraId="41164F8C" w14:textId="77777777" w:rsidTr="002D4D34">
        <w:trPr>
          <w:cantSplit/>
        </w:trPr>
        <w:tc>
          <w:tcPr>
            <w:tcW w:w="9639" w:type="dxa"/>
            <w:gridSpan w:val="8"/>
            <w:tcBorders>
              <w:bottom w:val="nil"/>
            </w:tcBorders>
            <w:shd w:val="solid" w:color="FFFFFF" w:fill="auto"/>
          </w:tcPr>
          <w:p w14:paraId="0D278B43" w14:textId="77777777" w:rsidR="00E50BFA" w:rsidRPr="00235394" w:rsidRDefault="00E50BFA" w:rsidP="000D00B8">
            <w:pPr>
              <w:pStyle w:val="TAL"/>
              <w:jc w:val="center"/>
              <w:rPr>
                <w:b/>
              </w:rPr>
            </w:pP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178658D8" w:rsidR="00621ED4" w:rsidRPr="00B24A99" w:rsidRDefault="00FF5E01" w:rsidP="00B24A99">
            <w:pPr>
              <w:pStyle w:val="TAC"/>
              <w:rPr>
                <w:sz w:val="16"/>
                <w:szCs w:val="16"/>
              </w:rPr>
            </w:pPr>
            <w:r>
              <w:rPr>
                <w:sz w:val="16"/>
                <w:szCs w:val="16"/>
              </w:rPr>
              <w:t>R4-2212866</w:t>
            </w:r>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tr w:rsidR="00FF5E01" w:rsidRPr="006B0D02" w14:paraId="6E2E7924" w14:textId="77777777" w:rsidTr="002D4D34">
        <w:tc>
          <w:tcPr>
            <w:tcW w:w="800" w:type="dxa"/>
            <w:shd w:val="solid" w:color="FFFFFF" w:fill="auto"/>
          </w:tcPr>
          <w:p w14:paraId="2C055879" w14:textId="236C056E" w:rsidR="00FF5E01" w:rsidRDefault="00FF5E01" w:rsidP="00B24A99">
            <w:pPr>
              <w:pStyle w:val="TAC"/>
              <w:rPr>
                <w:sz w:val="16"/>
                <w:szCs w:val="16"/>
              </w:rPr>
            </w:pPr>
            <w:r>
              <w:rPr>
                <w:sz w:val="16"/>
                <w:szCs w:val="16"/>
              </w:rPr>
              <w:t>2023-02</w:t>
            </w:r>
          </w:p>
        </w:tc>
        <w:tc>
          <w:tcPr>
            <w:tcW w:w="1042" w:type="dxa"/>
            <w:shd w:val="solid" w:color="FFFFFF" w:fill="auto"/>
          </w:tcPr>
          <w:p w14:paraId="641FF6B7" w14:textId="1A160614" w:rsidR="00FF5E01" w:rsidRDefault="00FF5E01" w:rsidP="00B24A99">
            <w:pPr>
              <w:pStyle w:val="TAC"/>
              <w:rPr>
                <w:sz w:val="16"/>
                <w:szCs w:val="16"/>
              </w:rPr>
            </w:pPr>
            <w:r>
              <w:rPr>
                <w:sz w:val="16"/>
                <w:szCs w:val="16"/>
              </w:rPr>
              <w:t>RAN4#106</w:t>
            </w:r>
          </w:p>
        </w:tc>
        <w:tc>
          <w:tcPr>
            <w:tcW w:w="990" w:type="dxa"/>
            <w:shd w:val="solid" w:color="FFFFFF" w:fill="auto"/>
          </w:tcPr>
          <w:p w14:paraId="3948C5BD" w14:textId="6E5733EF" w:rsidR="00FF5E01" w:rsidRPr="00B24A99" w:rsidRDefault="00FF5E01" w:rsidP="00B24A99">
            <w:pPr>
              <w:pStyle w:val="TAC"/>
              <w:rPr>
                <w:sz w:val="16"/>
                <w:szCs w:val="16"/>
              </w:rPr>
            </w:pPr>
            <w:r w:rsidRPr="00FF5E01">
              <w:rPr>
                <w:sz w:val="16"/>
                <w:szCs w:val="16"/>
              </w:rPr>
              <w:t>R4-2300371</w:t>
            </w:r>
          </w:p>
        </w:tc>
        <w:tc>
          <w:tcPr>
            <w:tcW w:w="360" w:type="dxa"/>
            <w:shd w:val="solid" w:color="FFFFFF" w:fill="auto"/>
          </w:tcPr>
          <w:p w14:paraId="37D6B5C8" w14:textId="77777777" w:rsidR="00FF5E01" w:rsidRPr="00C50F30" w:rsidRDefault="00FF5E01" w:rsidP="00B24A99">
            <w:pPr>
              <w:pStyle w:val="TAL"/>
              <w:rPr>
                <w:sz w:val="16"/>
                <w:szCs w:val="16"/>
                <w:highlight w:val="yellow"/>
              </w:rPr>
            </w:pPr>
          </w:p>
        </w:tc>
        <w:tc>
          <w:tcPr>
            <w:tcW w:w="450" w:type="dxa"/>
            <w:shd w:val="solid" w:color="FFFFFF" w:fill="auto"/>
          </w:tcPr>
          <w:p w14:paraId="4308967E" w14:textId="77777777" w:rsidR="00FF5E01" w:rsidRPr="00C50F30" w:rsidRDefault="00FF5E01" w:rsidP="00B24A99">
            <w:pPr>
              <w:pStyle w:val="TAR"/>
              <w:rPr>
                <w:sz w:val="16"/>
                <w:szCs w:val="16"/>
                <w:highlight w:val="yellow"/>
              </w:rPr>
            </w:pPr>
          </w:p>
        </w:tc>
        <w:tc>
          <w:tcPr>
            <w:tcW w:w="450" w:type="dxa"/>
            <w:shd w:val="solid" w:color="FFFFFF" w:fill="auto"/>
          </w:tcPr>
          <w:p w14:paraId="3B823BA3" w14:textId="77777777" w:rsidR="00FF5E01" w:rsidRPr="00BD1269" w:rsidRDefault="00FF5E01" w:rsidP="00B24A99">
            <w:pPr>
              <w:pStyle w:val="TAC"/>
              <w:rPr>
                <w:sz w:val="16"/>
                <w:szCs w:val="16"/>
                <w:highlight w:val="yellow"/>
              </w:rPr>
            </w:pPr>
          </w:p>
        </w:tc>
        <w:tc>
          <w:tcPr>
            <w:tcW w:w="4839" w:type="dxa"/>
            <w:shd w:val="solid" w:color="FFFFFF" w:fill="auto"/>
          </w:tcPr>
          <w:p w14:paraId="0E36AA38" w14:textId="5ADE4986" w:rsidR="00FF5E01" w:rsidRDefault="00FF5E01" w:rsidP="00B62056">
            <w:pPr>
              <w:pStyle w:val="TAC"/>
              <w:tabs>
                <w:tab w:val="left" w:pos="1830"/>
              </w:tabs>
              <w:jc w:val="left"/>
              <w:rPr>
                <w:sz w:val="16"/>
                <w:szCs w:val="16"/>
              </w:rPr>
            </w:pPr>
            <w:r w:rsidRPr="00FF5E01">
              <w:rPr>
                <w:sz w:val="16"/>
                <w:szCs w:val="16"/>
              </w:rPr>
              <w:t>TP on additional enhancements for irregular channels</w:t>
            </w:r>
          </w:p>
        </w:tc>
        <w:tc>
          <w:tcPr>
            <w:tcW w:w="708" w:type="dxa"/>
            <w:shd w:val="solid" w:color="FFFFFF" w:fill="auto"/>
          </w:tcPr>
          <w:p w14:paraId="622CDD31" w14:textId="14B18E0A" w:rsidR="00FF5E01" w:rsidRDefault="00FF5E01" w:rsidP="00B24A99">
            <w:pPr>
              <w:pStyle w:val="TAC"/>
              <w:rPr>
                <w:sz w:val="16"/>
                <w:szCs w:val="16"/>
              </w:rPr>
            </w:pPr>
            <w:r>
              <w:rPr>
                <w:sz w:val="16"/>
                <w:szCs w:val="16"/>
              </w:rPr>
              <w:t>0.0.9</w:t>
            </w:r>
          </w:p>
        </w:tc>
      </w:tr>
      <w:tr w:rsidR="00FF5E01" w:rsidRPr="006B0D02" w14:paraId="2EC426EF" w14:textId="77777777" w:rsidTr="002D4D34">
        <w:tc>
          <w:tcPr>
            <w:tcW w:w="800" w:type="dxa"/>
            <w:shd w:val="solid" w:color="FFFFFF" w:fill="auto"/>
          </w:tcPr>
          <w:p w14:paraId="2EBD6DD6" w14:textId="00C2AD88" w:rsidR="00FF5E01" w:rsidRDefault="00FF5E01" w:rsidP="00FF5E01">
            <w:pPr>
              <w:pStyle w:val="TAC"/>
              <w:rPr>
                <w:sz w:val="16"/>
                <w:szCs w:val="16"/>
              </w:rPr>
            </w:pPr>
            <w:r>
              <w:rPr>
                <w:sz w:val="16"/>
                <w:szCs w:val="16"/>
              </w:rPr>
              <w:t>2023-02</w:t>
            </w:r>
          </w:p>
        </w:tc>
        <w:tc>
          <w:tcPr>
            <w:tcW w:w="1042" w:type="dxa"/>
            <w:shd w:val="solid" w:color="FFFFFF" w:fill="auto"/>
          </w:tcPr>
          <w:p w14:paraId="342B67F6" w14:textId="4787F034" w:rsidR="00FF5E01" w:rsidRDefault="00FF5E01" w:rsidP="00FF5E01">
            <w:pPr>
              <w:pStyle w:val="TAC"/>
              <w:rPr>
                <w:sz w:val="16"/>
                <w:szCs w:val="16"/>
              </w:rPr>
            </w:pPr>
            <w:r>
              <w:rPr>
                <w:sz w:val="16"/>
                <w:szCs w:val="16"/>
              </w:rPr>
              <w:t>RAN4#106</w:t>
            </w:r>
          </w:p>
        </w:tc>
        <w:tc>
          <w:tcPr>
            <w:tcW w:w="990" w:type="dxa"/>
            <w:shd w:val="solid" w:color="FFFFFF" w:fill="auto"/>
          </w:tcPr>
          <w:p w14:paraId="00400B35" w14:textId="74B2DFAC" w:rsidR="00FF5E01" w:rsidRPr="00FF5E01" w:rsidRDefault="00FF5E01" w:rsidP="00FF5E01">
            <w:pPr>
              <w:pStyle w:val="TAC"/>
              <w:rPr>
                <w:sz w:val="16"/>
                <w:szCs w:val="16"/>
              </w:rPr>
            </w:pPr>
            <w:r w:rsidRPr="00FF5E01">
              <w:rPr>
                <w:sz w:val="16"/>
                <w:szCs w:val="16"/>
              </w:rPr>
              <w:t>R4-</w:t>
            </w:r>
            <w:r>
              <w:rPr>
                <w:sz w:val="16"/>
                <w:szCs w:val="16"/>
              </w:rPr>
              <w:t>2303497</w:t>
            </w:r>
          </w:p>
        </w:tc>
        <w:tc>
          <w:tcPr>
            <w:tcW w:w="360" w:type="dxa"/>
            <w:shd w:val="solid" w:color="FFFFFF" w:fill="auto"/>
          </w:tcPr>
          <w:p w14:paraId="33FAA4A1" w14:textId="77777777" w:rsidR="00FF5E01" w:rsidRPr="00C50F30" w:rsidRDefault="00FF5E01" w:rsidP="00FF5E01">
            <w:pPr>
              <w:pStyle w:val="TAL"/>
              <w:rPr>
                <w:sz w:val="16"/>
                <w:szCs w:val="16"/>
                <w:highlight w:val="yellow"/>
              </w:rPr>
            </w:pPr>
          </w:p>
        </w:tc>
        <w:tc>
          <w:tcPr>
            <w:tcW w:w="450" w:type="dxa"/>
            <w:shd w:val="solid" w:color="FFFFFF" w:fill="auto"/>
          </w:tcPr>
          <w:p w14:paraId="318A8D0E" w14:textId="77777777" w:rsidR="00FF5E01" w:rsidRPr="00C50F30" w:rsidRDefault="00FF5E01" w:rsidP="00FF5E01">
            <w:pPr>
              <w:pStyle w:val="TAR"/>
              <w:rPr>
                <w:sz w:val="16"/>
                <w:szCs w:val="16"/>
                <w:highlight w:val="yellow"/>
              </w:rPr>
            </w:pPr>
          </w:p>
        </w:tc>
        <w:tc>
          <w:tcPr>
            <w:tcW w:w="450" w:type="dxa"/>
            <w:shd w:val="solid" w:color="FFFFFF" w:fill="auto"/>
          </w:tcPr>
          <w:p w14:paraId="2B522EC6" w14:textId="77777777" w:rsidR="00FF5E01" w:rsidRPr="00BD1269" w:rsidRDefault="00FF5E01" w:rsidP="00FF5E01">
            <w:pPr>
              <w:pStyle w:val="TAC"/>
              <w:rPr>
                <w:sz w:val="16"/>
                <w:szCs w:val="16"/>
                <w:highlight w:val="yellow"/>
              </w:rPr>
            </w:pPr>
          </w:p>
        </w:tc>
        <w:tc>
          <w:tcPr>
            <w:tcW w:w="4839" w:type="dxa"/>
            <w:shd w:val="solid" w:color="FFFFFF" w:fill="auto"/>
          </w:tcPr>
          <w:p w14:paraId="0AD92FDC" w14:textId="1AA80816" w:rsidR="00FF5E01" w:rsidRPr="00FF5E01" w:rsidRDefault="00FF5E01" w:rsidP="00FF5E01">
            <w:pPr>
              <w:pStyle w:val="TAC"/>
              <w:tabs>
                <w:tab w:val="left" w:pos="1830"/>
              </w:tabs>
              <w:jc w:val="left"/>
              <w:rPr>
                <w:sz w:val="16"/>
                <w:szCs w:val="16"/>
              </w:rPr>
            </w:pPr>
            <w:r w:rsidRPr="00FF5E01">
              <w:rPr>
                <w:sz w:val="16"/>
                <w:szCs w:val="16"/>
              </w:rPr>
              <w:t>TP on additional enhancements for irregular channels</w:t>
            </w:r>
            <w:r>
              <w:rPr>
                <w:sz w:val="16"/>
                <w:szCs w:val="16"/>
              </w:rPr>
              <w:t xml:space="preserve"> (revised)</w:t>
            </w:r>
          </w:p>
        </w:tc>
        <w:tc>
          <w:tcPr>
            <w:tcW w:w="708" w:type="dxa"/>
            <w:shd w:val="solid" w:color="FFFFFF" w:fill="auto"/>
          </w:tcPr>
          <w:p w14:paraId="490DBACD" w14:textId="7EE8F382" w:rsidR="00FF5E01" w:rsidRDefault="00FF5E01" w:rsidP="00FF5E01">
            <w:pPr>
              <w:pStyle w:val="TAC"/>
              <w:rPr>
                <w:sz w:val="16"/>
                <w:szCs w:val="16"/>
              </w:rPr>
            </w:pPr>
            <w:r>
              <w:rPr>
                <w:sz w:val="16"/>
                <w:szCs w:val="16"/>
              </w:rPr>
              <w:t>0.0.9</w:t>
            </w:r>
          </w:p>
        </w:tc>
      </w:tr>
      <w:tr w:rsidR="001F02FB" w:rsidRPr="006B0D02" w14:paraId="422F36CD" w14:textId="77777777" w:rsidTr="002D4D34">
        <w:tc>
          <w:tcPr>
            <w:tcW w:w="800" w:type="dxa"/>
            <w:shd w:val="solid" w:color="FFFFFF" w:fill="auto"/>
          </w:tcPr>
          <w:p w14:paraId="38A3DF59" w14:textId="433C6F8D" w:rsidR="001F02FB" w:rsidRDefault="001F02FB" w:rsidP="001F02FB">
            <w:pPr>
              <w:pStyle w:val="TAC"/>
              <w:rPr>
                <w:sz w:val="16"/>
                <w:szCs w:val="16"/>
              </w:rPr>
            </w:pPr>
            <w:r>
              <w:rPr>
                <w:sz w:val="16"/>
                <w:szCs w:val="16"/>
              </w:rPr>
              <w:t>2023-02</w:t>
            </w:r>
          </w:p>
        </w:tc>
        <w:tc>
          <w:tcPr>
            <w:tcW w:w="1042" w:type="dxa"/>
            <w:shd w:val="solid" w:color="FFFFFF" w:fill="auto"/>
          </w:tcPr>
          <w:p w14:paraId="01BC1F65" w14:textId="00905868" w:rsidR="001F02FB" w:rsidRDefault="001F02FB" w:rsidP="001F02FB">
            <w:pPr>
              <w:pStyle w:val="TAC"/>
              <w:rPr>
                <w:sz w:val="16"/>
                <w:szCs w:val="16"/>
              </w:rPr>
            </w:pPr>
            <w:r>
              <w:rPr>
                <w:sz w:val="16"/>
                <w:szCs w:val="16"/>
              </w:rPr>
              <w:t>RAN4#106</w:t>
            </w:r>
          </w:p>
        </w:tc>
        <w:tc>
          <w:tcPr>
            <w:tcW w:w="990" w:type="dxa"/>
            <w:shd w:val="solid" w:color="FFFFFF" w:fill="auto"/>
          </w:tcPr>
          <w:p w14:paraId="290D12CD" w14:textId="230DEEEC" w:rsidR="001F02FB" w:rsidRPr="00FF5E01" w:rsidRDefault="00563617" w:rsidP="001F02FB">
            <w:pPr>
              <w:pStyle w:val="TAC"/>
              <w:rPr>
                <w:sz w:val="16"/>
                <w:szCs w:val="16"/>
              </w:rPr>
            </w:pPr>
            <w:r w:rsidRPr="00563617">
              <w:rPr>
                <w:sz w:val="16"/>
                <w:szCs w:val="16"/>
              </w:rPr>
              <w:t>R4-2300750</w:t>
            </w:r>
          </w:p>
        </w:tc>
        <w:tc>
          <w:tcPr>
            <w:tcW w:w="360" w:type="dxa"/>
            <w:shd w:val="solid" w:color="FFFFFF" w:fill="auto"/>
          </w:tcPr>
          <w:p w14:paraId="75970349" w14:textId="77777777" w:rsidR="001F02FB" w:rsidRPr="00C50F30" w:rsidRDefault="001F02FB" w:rsidP="001F02FB">
            <w:pPr>
              <w:pStyle w:val="TAL"/>
              <w:rPr>
                <w:sz w:val="16"/>
                <w:szCs w:val="16"/>
                <w:highlight w:val="yellow"/>
              </w:rPr>
            </w:pPr>
          </w:p>
        </w:tc>
        <w:tc>
          <w:tcPr>
            <w:tcW w:w="450" w:type="dxa"/>
            <w:shd w:val="solid" w:color="FFFFFF" w:fill="auto"/>
          </w:tcPr>
          <w:p w14:paraId="3D65FCEF" w14:textId="77777777" w:rsidR="001F02FB" w:rsidRPr="00C50F30" w:rsidRDefault="001F02FB" w:rsidP="001F02FB">
            <w:pPr>
              <w:pStyle w:val="TAR"/>
              <w:rPr>
                <w:sz w:val="16"/>
                <w:szCs w:val="16"/>
                <w:highlight w:val="yellow"/>
              </w:rPr>
            </w:pPr>
          </w:p>
        </w:tc>
        <w:tc>
          <w:tcPr>
            <w:tcW w:w="450" w:type="dxa"/>
            <w:shd w:val="solid" w:color="FFFFFF" w:fill="auto"/>
          </w:tcPr>
          <w:p w14:paraId="0CA52895" w14:textId="77777777" w:rsidR="001F02FB" w:rsidRPr="00BD1269" w:rsidRDefault="001F02FB" w:rsidP="001F02FB">
            <w:pPr>
              <w:pStyle w:val="TAC"/>
              <w:rPr>
                <w:sz w:val="16"/>
                <w:szCs w:val="16"/>
                <w:highlight w:val="yellow"/>
              </w:rPr>
            </w:pPr>
          </w:p>
        </w:tc>
        <w:tc>
          <w:tcPr>
            <w:tcW w:w="4839" w:type="dxa"/>
            <w:shd w:val="solid" w:color="FFFFFF" w:fill="auto"/>
          </w:tcPr>
          <w:p w14:paraId="371281BE" w14:textId="0D550B93" w:rsidR="001F02FB" w:rsidRPr="00FF5E01" w:rsidRDefault="00B62056" w:rsidP="001F02FB">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p>
        </w:tc>
        <w:tc>
          <w:tcPr>
            <w:tcW w:w="708" w:type="dxa"/>
            <w:shd w:val="solid" w:color="FFFFFF" w:fill="auto"/>
          </w:tcPr>
          <w:p w14:paraId="5C0836E8" w14:textId="12B26E70" w:rsidR="001F02FB" w:rsidRDefault="00B62056" w:rsidP="001F02FB">
            <w:pPr>
              <w:pStyle w:val="TAC"/>
              <w:rPr>
                <w:sz w:val="16"/>
                <w:szCs w:val="16"/>
              </w:rPr>
            </w:pPr>
            <w:r>
              <w:rPr>
                <w:sz w:val="16"/>
                <w:szCs w:val="16"/>
              </w:rPr>
              <w:t>0.0.9</w:t>
            </w:r>
          </w:p>
        </w:tc>
      </w:tr>
      <w:tr w:rsidR="00B62056" w:rsidRPr="006B0D02" w14:paraId="7C04C743" w14:textId="77777777" w:rsidTr="002D4D34">
        <w:tc>
          <w:tcPr>
            <w:tcW w:w="800" w:type="dxa"/>
            <w:shd w:val="solid" w:color="FFFFFF" w:fill="auto"/>
          </w:tcPr>
          <w:p w14:paraId="1198E48E" w14:textId="045916A9" w:rsidR="00B62056" w:rsidRDefault="00B62056" w:rsidP="00B62056">
            <w:pPr>
              <w:pStyle w:val="TAC"/>
              <w:rPr>
                <w:sz w:val="16"/>
                <w:szCs w:val="16"/>
              </w:rPr>
            </w:pPr>
            <w:r>
              <w:rPr>
                <w:sz w:val="16"/>
                <w:szCs w:val="16"/>
              </w:rPr>
              <w:t>2023-02</w:t>
            </w:r>
          </w:p>
        </w:tc>
        <w:tc>
          <w:tcPr>
            <w:tcW w:w="1042" w:type="dxa"/>
            <w:shd w:val="solid" w:color="FFFFFF" w:fill="auto"/>
          </w:tcPr>
          <w:p w14:paraId="3184E2FE" w14:textId="68C70DA2" w:rsidR="00B62056" w:rsidRDefault="00B62056" w:rsidP="00B62056">
            <w:pPr>
              <w:pStyle w:val="TAC"/>
              <w:rPr>
                <w:sz w:val="16"/>
                <w:szCs w:val="16"/>
              </w:rPr>
            </w:pPr>
            <w:r>
              <w:rPr>
                <w:sz w:val="16"/>
                <w:szCs w:val="16"/>
              </w:rPr>
              <w:t>RAN4#106</w:t>
            </w:r>
          </w:p>
        </w:tc>
        <w:tc>
          <w:tcPr>
            <w:tcW w:w="990" w:type="dxa"/>
            <w:shd w:val="solid" w:color="FFFFFF" w:fill="auto"/>
          </w:tcPr>
          <w:p w14:paraId="52050815" w14:textId="7588BF2F" w:rsidR="00B62056" w:rsidRPr="00FF5E01" w:rsidRDefault="00B62056" w:rsidP="00B62056">
            <w:pPr>
              <w:pStyle w:val="TAC"/>
              <w:rPr>
                <w:sz w:val="16"/>
                <w:szCs w:val="16"/>
              </w:rPr>
            </w:pPr>
            <w:r w:rsidRPr="00B62056">
              <w:rPr>
                <w:sz w:val="16"/>
                <w:szCs w:val="16"/>
              </w:rPr>
              <w:t>R4-2303501</w:t>
            </w:r>
          </w:p>
        </w:tc>
        <w:tc>
          <w:tcPr>
            <w:tcW w:w="360" w:type="dxa"/>
            <w:shd w:val="solid" w:color="FFFFFF" w:fill="auto"/>
          </w:tcPr>
          <w:p w14:paraId="2613F75B" w14:textId="77777777" w:rsidR="00B62056" w:rsidRPr="00C50F30" w:rsidRDefault="00B62056" w:rsidP="00B62056">
            <w:pPr>
              <w:pStyle w:val="TAL"/>
              <w:rPr>
                <w:sz w:val="16"/>
                <w:szCs w:val="16"/>
                <w:highlight w:val="yellow"/>
              </w:rPr>
            </w:pPr>
          </w:p>
        </w:tc>
        <w:tc>
          <w:tcPr>
            <w:tcW w:w="450" w:type="dxa"/>
            <w:shd w:val="solid" w:color="FFFFFF" w:fill="auto"/>
          </w:tcPr>
          <w:p w14:paraId="67051CD9" w14:textId="77777777" w:rsidR="00B62056" w:rsidRPr="00C50F30" w:rsidRDefault="00B62056" w:rsidP="00B62056">
            <w:pPr>
              <w:pStyle w:val="TAR"/>
              <w:rPr>
                <w:sz w:val="16"/>
                <w:szCs w:val="16"/>
                <w:highlight w:val="yellow"/>
              </w:rPr>
            </w:pPr>
          </w:p>
        </w:tc>
        <w:tc>
          <w:tcPr>
            <w:tcW w:w="450" w:type="dxa"/>
            <w:shd w:val="solid" w:color="FFFFFF" w:fill="auto"/>
          </w:tcPr>
          <w:p w14:paraId="4A3092EA" w14:textId="77777777" w:rsidR="00B62056" w:rsidRPr="00BD1269" w:rsidRDefault="00B62056" w:rsidP="00B62056">
            <w:pPr>
              <w:pStyle w:val="TAC"/>
              <w:rPr>
                <w:sz w:val="16"/>
                <w:szCs w:val="16"/>
                <w:highlight w:val="yellow"/>
              </w:rPr>
            </w:pPr>
          </w:p>
        </w:tc>
        <w:tc>
          <w:tcPr>
            <w:tcW w:w="4839" w:type="dxa"/>
            <w:shd w:val="solid" w:color="FFFFFF" w:fill="auto"/>
          </w:tcPr>
          <w:p w14:paraId="4480EBEE" w14:textId="178149F2" w:rsidR="00B62056" w:rsidRPr="00FF5E01" w:rsidRDefault="00B62056" w:rsidP="00B62056">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r>
              <w:rPr>
                <w:sz w:val="16"/>
                <w:szCs w:val="16"/>
              </w:rPr>
              <w:t xml:space="preserve"> (revised)</w:t>
            </w:r>
          </w:p>
        </w:tc>
        <w:tc>
          <w:tcPr>
            <w:tcW w:w="708" w:type="dxa"/>
            <w:shd w:val="solid" w:color="FFFFFF" w:fill="auto"/>
          </w:tcPr>
          <w:p w14:paraId="20E7E9E5" w14:textId="7DF98BCF" w:rsidR="00B62056" w:rsidRDefault="00B62056" w:rsidP="00B62056">
            <w:pPr>
              <w:pStyle w:val="TAC"/>
              <w:rPr>
                <w:sz w:val="16"/>
                <w:szCs w:val="16"/>
              </w:rPr>
            </w:pPr>
            <w:r>
              <w:rPr>
                <w:sz w:val="16"/>
                <w:szCs w:val="16"/>
              </w:rPr>
              <w:t>0.0.9</w:t>
            </w:r>
          </w:p>
        </w:tc>
      </w:tr>
      <w:tr w:rsidR="005C7D45" w:rsidRPr="006B0D02" w14:paraId="25728BB4" w14:textId="77777777" w:rsidTr="002D4D34">
        <w:tc>
          <w:tcPr>
            <w:tcW w:w="800" w:type="dxa"/>
            <w:shd w:val="solid" w:color="FFFFFF" w:fill="auto"/>
          </w:tcPr>
          <w:p w14:paraId="6D03E079" w14:textId="551FF7DE" w:rsidR="005C7D45" w:rsidRDefault="005C7D45" w:rsidP="005C7D45">
            <w:pPr>
              <w:pStyle w:val="TAC"/>
              <w:rPr>
                <w:sz w:val="16"/>
                <w:szCs w:val="16"/>
              </w:rPr>
            </w:pPr>
            <w:r>
              <w:rPr>
                <w:sz w:val="16"/>
                <w:szCs w:val="16"/>
              </w:rPr>
              <w:t>2023-02</w:t>
            </w:r>
          </w:p>
        </w:tc>
        <w:tc>
          <w:tcPr>
            <w:tcW w:w="1042" w:type="dxa"/>
            <w:shd w:val="solid" w:color="FFFFFF" w:fill="auto"/>
          </w:tcPr>
          <w:p w14:paraId="48C777F8" w14:textId="4674D7EA" w:rsidR="005C7D45" w:rsidRDefault="005C7D45" w:rsidP="005C7D45">
            <w:pPr>
              <w:pStyle w:val="TAC"/>
              <w:rPr>
                <w:sz w:val="16"/>
                <w:szCs w:val="16"/>
              </w:rPr>
            </w:pPr>
            <w:r>
              <w:rPr>
                <w:sz w:val="16"/>
                <w:szCs w:val="16"/>
              </w:rPr>
              <w:t>RAN4#106</w:t>
            </w:r>
          </w:p>
        </w:tc>
        <w:tc>
          <w:tcPr>
            <w:tcW w:w="990" w:type="dxa"/>
            <w:shd w:val="solid" w:color="FFFFFF" w:fill="auto"/>
          </w:tcPr>
          <w:p w14:paraId="2752423B" w14:textId="5AABA968" w:rsidR="005C7D45" w:rsidRPr="00B62056" w:rsidRDefault="005C7D45" w:rsidP="005C7D45">
            <w:pPr>
              <w:pStyle w:val="TAC"/>
              <w:rPr>
                <w:sz w:val="16"/>
                <w:szCs w:val="16"/>
              </w:rPr>
            </w:pPr>
            <w:r w:rsidRPr="005C7D45">
              <w:rPr>
                <w:sz w:val="16"/>
                <w:szCs w:val="16"/>
              </w:rPr>
              <w:t>R4-2301606</w:t>
            </w:r>
          </w:p>
        </w:tc>
        <w:tc>
          <w:tcPr>
            <w:tcW w:w="360" w:type="dxa"/>
            <w:shd w:val="solid" w:color="FFFFFF" w:fill="auto"/>
          </w:tcPr>
          <w:p w14:paraId="19C3A2CF" w14:textId="77777777" w:rsidR="005C7D45" w:rsidRPr="00C50F30" w:rsidRDefault="005C7D45" w:rsidP="005C7D45">
            <w:pPr>
              <w:pStyle w:val="TAL"/>
              <w:rPr>
                <w:sz w:val="16"/>
                <w:szCs w:val="16"/>
                <w:highlight w:val="yellow"/>
              </w:rPr>
            </w:pPr>
          </w:p>
        </w:tc>
        <w:tc>
          <w:tcPr>
            <w:tcW w:w="450" w:type="dxa"/>
            <w:shd w:val="solid" w:color="FFFFFF" w:fill="auto"/>
          </w:tcPr>
          <w:p w14:paraId="01499CB8" w14:textId="77777777" w:rsidR="005C7D45" w:rsidRPr="00C50F30" w:rsidRDefault="005C7D45" w:rsidP="005C7D45">
            <w:pPr>
              <w:pStyle w:val="TAR"/>
              <w:rPr>
                <w:sz w:val="16"/>
                <w:szCs w:val="16"/>
                <w:highlight w:val="yellow"/>
              </w:rPr>
            </w:pPr>
          </w:p>
        </w:tc>
        <w:tc>
          <w:tcPr>
            <w:tcW w:w="450" w:type="dxa"/>
            <w:shd w:val="solid" w:color="FFFFFF" w:fill="auto"/>
          </w:tcPr>
          <w:p w14:paraId="000DF732" w14:textId="77777777" w:rsidR="005C7D45" w:rsidRPr="00BD1269" w:rsidRDefault="005C7D45" w:rsidP="005C7D45">
            <w:pPr>
              <w:pStyle w:val="TAC"/>
              <w:rPr>
                <w:sz w:val="16"/>
                <w:szCs w:val="16"/>
                <w:highlight w:val="yellow"/>
              </w:rPr>
            </w:pPr>
          </w:p>
        </w:tc>
        <w:tc>
          <w:tcPr>
            <w:tcW w:w="4839" w:type="dxa"/>
            <w:shd w:val="solid" w:color="FFFFFF" w:fill="auto"/>
          </w:tcPr>
          <w:p w14:paraId="32D0DD0F" w14:textId="48FA2732"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p>
        </w:tc>
        <w:tc>
          <w:tcPr>
            <w:tcW w:w="708" w:type="dxa"/>
            <w:shd w:val="solid" w:color="FFFFFF" w:fill="auto"/>
          </w:tcPr>
          <w:p w14:paraId="11BD47A7" w14:textId="35FE0DC0" w:rsidR="005C7D45" w:rsidRDefault="005C7D45" w:rsidP="005C7D45">
            <w:pPr>
              <w:pStyle w:val="TAC"/>
              <w:rPr>
                <w:sz w:val="16"/>
                <w:szCs w:val="16"/>
              </w:rPr>
            </w:pPr>
            <w:r>
              <w:rPr>
                <w:sz w:val="16"/>
                <w:szCs w:val="16"/>
              </w:rPr>
              <w:t>0.0.9</w:t>
            </w:r>
          </w:p>
        </w:tc>
      </w:tr>
      <w:tr w:rsidR="005C7D45" w:rsidRPr="006B0D02" w14:paraId="7E31FB07" w14:textId="77777777" w:rsidTr="002D4D34">
        <w:tc>
          <w:tcPr>
            <w:tcW w:w="800" w:type="dxa"/>
            <w:shd w:val="solid" w:color="FFFFFF" w:fill="auto"/>
          </w:tcPr>
          <w:p w14:paraId="751F8950" w14:textId="1608DBCA" w:rsidR="005C7D45" w:rsidRDefault="005C7D45" w:rsidP="005C7D45">
            <w:pPr>
              <w:pStyle w:val="TAC"/>
              <w:rPr>
                <w:sz w:val="16"/>
                <w:szCs w:val="16"/>
              </w:rPr>
            </w:pPr>
            <w:r>
              <w:rPr>
                <w:sz w:val="16"/>
                <w:szCs w:val="16"/>
              </w:rPr>
              <w:t>2023-02</w:t>
            </w:r>
          </w:p>
        </w:tc>
        <w:tc>
          <w:tcPr>
            <w:tcW w:w="1042" w:type="dxa"/>
            <w:shd w:val="solid" w:color="FFFFFF" w:fill="auto"/>
          </w:tcPr>
          <w:p w14:paraId="55E3C171" w14:textId="6CE4A48E" w:rsidR="005C7D45" w:rsidRDefault="005C7D45" w:rsidP="005C7D45">
            <w:pPr>
              <w:pStyle w:val="TAC"/>
              <w:rPr>
                <w:sz w:val="16"/>
                <w:szCs w:val="16"/>
              </w:rPr>
            </w:pPr>
            <w:r>
              <w:rPr>
                <w:sz w:val="16"/>
                <w:szCs w:val="16"/>
              </w:rPr>
              <w:t>RAN4#106</w:t>
            </w:r>
          </w:p>
        </w:tc>
        <w:tc>
          <w:tcPr>
            <w:tcW w:w="990" w:type="dxa"/>
            <w:shd w:val="solid" w:color="FFFFFF" w:fill="auto"/>
          </w:tcPr>
          <w:p w14:paraId="1D80DDCD" w14:textId="72D57E90" w:rsidR="005C7D45" w:rsidRPr="00B62056" w:rsidRDefault="005C7D45" w:rsidP="005C7D45">
            <w:pPr>
              <w:pStyle w:val="TAC"/>
              <w:rPr>
                <w:sz w:val="16"/>
                <w:szCs w:val="16"/>
              </w:rPr>
            </w:pPr>
            <w:r w:rsidRPr="005C7D45">
              <w:rPr>
                <w:sz w:val="16"/>
                <w:szCs w:val="16"/>
              </w:rPr>
              <w:t>R4-2303502</w:t>
            </w:r>
          </w:p>
        </w:tc>
        <w:tc>
          <w:tcPr>
            <w:tcW w:w="360" w:type="dxa"/>
            <w:shd w:val="solid" w:color="FFFFFF" w:fill="auto"/>
          </w:tcPr>
          <w:p w14:paraId="73C9BB77" w14:textId="77777777" w:rsidR="005C7D45" w:rsidRPr="00C50F30" w:rsidRDefault="005C7D45" w:rsidP="005C7D45">
            <w:pPr>
              <w:pStyle w:val="TAL"/>
              <w:rPr>
                <w:sz w:val="16"/>
                <w:szCs w:val="16"/>
                <w:highlight w:val="yellow"/>
              </w:rPr>
            </w:pPr>
          </w:p>
        </w:tc>
        <w:tc>
          <w:tcPr>
            <w:tcW w:w="450" w:type="dxa"/>
            <w:shd w:val="solid" w:color="FFFFFF" w:fill="auto"/>
          </w:tcPr>
          <w:p w14:paraId="1D29B4B3" w14:textId="77777777" w:rsidR="005C7D45" w:rsidRPr="00C50F30" w:rsidRDefault="005C7D45" w:rsidP="005C7D45">
            <w:pPr>
              <w:pStyle w:val="TAR"/>
              <w:rPr>
                <w:sz w:val="16"/>
                <w:szCs w:val="16"/>
                <w:highlight w:val="yellow"/>
              </w:rPr>
            </w:pPr>
          </w:p>
        </w:tc>
        <w:tc>
          <w:tcPr>
            <w:tcW w:w="450" w:type="dxa"/>
            <w:shd w:val="solid" w:color="FFFFFF" w:fill="auto"/>
          </w:tcPr>
          <w:p w14:paraId="6406033A" w14:textId="77777777" w:rsidR="005C7D45" w:rsidRPr="00BD1269" w:rsidRDefault="005C7D45" w:rsidP="005C7D45">
            <w:pPr>
              <w:pStyle w:val="TAC"/>
              <w:rPr>
                <w:sz w:val="16"/>
                <w:szCs w:val="16"/>
                <w:highlight w:val="yellow"/>
              </w:rPr>
            </w:pPr>
          </w:p>
        </w:tc>
        <w:tc>
          <w:tcPr>
            <w:tcW w:w="4839" w:type="dxa"/>
            <w:shd w:val="solid" w:color="FFFFFF" w:fill="auto"/>
          </w:tcPr>
          <w:p w14:paraId="55B6BDDB" w14:textId="1F6797D4"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r>
              <w:rPr>
                <w:sz w:val="16"/>
                <w:szCs w:val="16"/>
              </w:rPr>
              <w:t xml:space="preserve"> (revised)</w:t>
            </w:r>
          </w:p>
        </w:tc>
        <w:tc>
          <w:tcPr>
            <w:tcW w:w="708" w:type="dxa"/>
            <w:shd w:val="solid" w:color="FFFFFF" w:fill="auto"/>
          </w:tcPr>
          <w:p w14:paraId="5E9E6914" w14:textId="3570F453" w:rsidR="005C7D45" w:rsidRDefault="005C7D45" w:rsidP="005C7D45">
            <w:pPr>
              <w:pStyle w:val="TAC"/>
              <w:rPr>
                <w:sz w:val="16"/>
                <w:szCs w:val="16"/>
              </w:rPr>
            </w:pPr>
            <w:r w:rsidRPr="005C7D45">
              <w:rPr>
                <w:sz w:val="16"/>
                <w:szCs w:val="16"/>
              </w:rPr>
              <w:t>0.0.9</w:t>
            </w:r>
          </w:p>
        </w:tc>
      </w:tr>
      <w:tr w:rsidR="00CD3B35" w:rsidRPr="006B0D02" w14:paraId="06A5F22F" w14:textId="77777777" w:rsidTr="002D4D34">
        <w:tc>
          <w:tcPr>
            <w:tcW w:w="800" w:type="dxa"/>
            <w:shd w:val="solid" w:color="FFFFFF" w:fill="auto"/>
          </w:tcPr>
          <w:p w14:paraId="652FF9DC" w14:textId="51D558A6" w:rsidR="00CD3B35" w:rsidRDefault="00CD3B35" w:rsidP="00CD3B35">
            <w:pPr>
              <w:pStyle w:val="TAC"/>
              <w:rPr>
                <w:sz w:val="16"/>
                <w:szCs w:val="16"/>
              </w:rPr>
            </w:pPr>
            <w:r>
              <w:rPr>
                <w:sz w:val="16"/>
                <w:szCs w:val="16"/>
              </w:rPr>
              <w:t>2023-02</w:t>
            </w:r>
          </w:p>
        </w:tc>
        <w:tc>
          <w:tcPr>
            <w:tcW w:w="1042" w:type="dxa"/>
            <w:shd w:val="solid" w:color="FFFFFF" w:fill="auto"/>
          </w:tcPr>
          <w:p w14:paraId="7C914A34" w14:textId="00B6ADCD" w:rsidR="00CD3B35" w:rsidRDefault="00CD3B35" w:rsidP="00CD3B35">
            <w:pPr>
              <w:pStyle w:val="TAC"/>
              <w:rPr>
                <w:sz w:val="16"/>
                <w:szCs w:val="16"/>
              </w:rPr>
            </w:pPr>
            <w:r>
              <w:rPr>
                <w:sz w:val="16"/>
                <w:szCs w:val="16"/>
              </w:rPr>
              <w:t>RAN4#106</w:t>
            </w:r>
          </w:p>
        </w:tc>
        <w:tc>
          <w:tcPr>
            <w:tcW w:w="990" w:type="dxa"/>
            <w:shd w:val="solid" w:color="FFFFFF" w:fill="auto"/>
          </w:tcPr>
          <w:p w14:paraId="6CD8B28F" w14:textId="4114C1E0" w:rsidR="00CD3B35" w:rsidRPr="005C7D45" w:rsidRDefault="00CD3B35" w:rsidP="00CD3B35">
            <w:pPr>
              <w:pStyle w:val="TAC"/>
              <w:rPr>
                <w:sz w:val="16"/>
                <w:szCs w:val="16"/>
              </w:rPr>
            </w:pPr>
            <w:r w:rsidRPr="00CD3B35">
              <w:rPr>
                <w:sz w:val="16"/>
                <w:szCs w:val="16"/>
              </w:rPr>
              <w:t>R4-2300202</w:t>
            </w:r>
          </w:p>
        </w:tc>
        <w:tc>
          <w:tcPr>
            <w:tcW w:w="360" w:type="dxa"/>
            <w:shd w:val="solid" w:color="FFFFFF" w:fill="auto"/>
          </w:tcPr>
          <w:p w14:paraId="504719F3" w14:textId="77777777" w:rsidR="00CD3B35" w:rsidRPr="00C50F30" w:rsidRDefault="00CD3B35" w:rsidP="00CD3B35">
            <w:pPr>
              <w:pStyle w:val="TAL"/>
              <w:rPr>
                <w:sz w:val="16"/>
                <w:szCs w:val="16"/>
                <w:highlight w:val="yellow"/>
              </w:rPr>
            </w:pPr>
          </w:p>
        </w:tc>
        <w:tc>
          <w:tcPr>
            <w:tcW w:w="450" w:type="dxa"/>
            <w:shd w:val="solid" w:color="FFFFFF" w:fill="auto"/>
          </w:tcPr>
          <w:p w14:paraId="52BB5ECF" w14:textId="77777777" w:rsidR="00CD3B35" w:rsidRPr="00C50F30" w:rsidRDefault="00CD3B35" w:rsidP="00CD3B35">
            <w:pPr>
              <w:pStyle w:val="TAR"/>
              <w:rPr>
                <w:sz w:val="16"/>
                <w:szCs w:val="16"/>
                <w:highlight w:val="yellow"/>
              </w:rPr>
            </w:pPr>
          </w:p>
        </w:tc>
        <w:tc>
          <w:tcPr>
            <w:tcW w:w="450" w:type="dxa"/>
            <w:shd w:val="solid" w:color="FFFFFF" w:fill="auto"/>
          </w:tcPr>
          <w:p w14:paraId="79311BBD" w14:textId="77777777" w:rsidR="00CD3B35" w:rsidRPr="00BD1269" w:rsidRDefault="00CD3B35" w:rsidP="00CD3B35">
            <w:pPr>
              <w:pStyle w:val="TAC"/>
              <w:rPr>
                <w:sz w:val="16"/>
                <w:szCs w:val="16"/>
                <w:highlight w:val="yellow"/>
              </w:rPr>
            </w:pPr>
          </w:p>
        </w:tc>
        <w:tc>
          <w:tcPr>
            <w:tcW w:w="4839" w:type="dxa"/>
            <w:shd w:val="solid" w:color="FFFFFF" w:fill="auto"/>
          </w:tcPr>
          <w:p w14:paraId="6C021B1E" w14:textId="3A1B1F3A"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p>
        </w:tc>
        <w:tc>
          <w:tcPr>
            <w:tcW w:w="708" w:type="dxa"/>
            <w:shd w:val="solid" w:color="FFFFFF" w:fill="auto"/>
          </w:tcPr>
          <w:p w14:paraId="27D738AC" w14:textId="75181C08" w:rsidR="00CD3B35" w:rsidRPr="005C7D45" w:rsidRDefault="00CD3B35" w:rsidP="00CD3B35">
            <w:pPr>
              <w:pStyle w:val="TAC"/>
              <w:rPr>
                <w:sz w:val="16"/>
                <w:szCs w:val="16"/>
              </w:rPr>
            </w:pPr>
            <w:r w:rsidRPr="005C7D45">
              <w:rPr>
                <w:sz w:val="16"/>
                <w:szCs w:val="16"/>
              </w:rPr>
              <w:t>0.0.9</w:t>
            </w:r>
          </w:p>
        </w:tc>
      </w:tr>
      <w:tr w:rsidR="00CD3B35" w:rsidRPr="006B0D02" w14:paraId="29019124" w14:textId="77777777" w:rsidTr="002D4D34">
        <w:tc>
          <w:tcPr>
            <w:tcW w:w="800" w:type="dxa"/>
            <w:shd w:val="solid" w:color="FFFFFF" w:fill="auto"/>
          </w:tcPr>
          <w:p w14:paraId="71A08923" w14:textId="145FAB2F" w:rsidR="00CD3B35" w:rsidRDefault="00CD3B35" w:rsidP="00CD3B35">
            <w:pPr>
              <w:pStyle w:val="TAC"/>
              <w:rPr>
                <w:sz w:val="16"/>
                <w:szCs w:val="16"/>
              </w:rPr>
            </w:pPr>
            <w:r>
              <w:rPr>
                <w:sz w:val="16"/>
                <w:szCs w:val="16"/>
              </w:rPr>
              <w:t>2023-02</w:t>
            </w:r>
          </w:p>
        </w:tc>
        <w:tc>
          <w:tcPr>
            <w:tcW w:w="1042" w:type="dxa"/>
            <w:shd w:val="solid" w:color="FFFFFF" w:fill="auto"/>
          </w:tcPr>
          <w:p w14:paraId="36B9F409" w14:textId="3536E3B2" w:rsidR="00CD3B35" w:rsidRDefault="00CD3B35" w:rsidP="00CD3B35">
            <w:pPr>
              <w:pStyle w:val="TAC"/>
              <w:rPr>
                <w:sz w:val="16"/>
                <w:szCs w:val="16"/>
              </w:rPr>
            </w:pPr>
            <w:r>
              <w:rPr>
                <w:sz w:val="16"/>
                <w:szCs w:val="16"/>
              </w:rPr>
              <w:t>RAN4#106</w:t>
            </w:r>
          </w:p>
        </w:tc>
        <w:tc>
          <w:tcPr>
            <w:tcW w:w="990" w:type="dxa"/>
            <w:shd w:val="solid" w:color="FFFFFF" w:fill="auto"/>
          </w:tcPr>
          <w:p w14:paraId="16D3BB8A" w14:textId="700AD1C9" w:rsidR="00CD3B35" w:rsidRPr="005C7D45" w:rsidRDefault="00CD3B35" w:rsidP="00CD3B35">
            <w:pPr>
              <w:pStyle w:val="TAC"/>
              <w:rPr>
                <w:sz w:val="16"/>
                <w:szCs w:val="16"/>
              </w:rPr>
            </w:pPr>
            <w:r w:rsidRPr="00CD3B35">
              <w:rPr>
                <w:sz w:val="16"/>
                <w:szCs w:val="16"/>
              </w:rPr>
              <w:t>R4-2303503</w:t>
            </w:r>
          </w:p>
        </w:tc>
        <w:tc>
          <w:tcPr>
            <w:tcW w:w="360" w:type="dxa"/>
            <w:shd w:val="solid" w:color="FFFFFF" w:fill="auto"/>
          </w:tcPr>
          <w:p w14:paraId="53CE4E6F" w14:textId="77777777" w:rsidR="00CD3B35" w:rsidRPr="00C50F30" w:rsidRDefault="00CD3B35" w:rsidP="00CD3B35">
            <w:pPr>
              <w:pStyle w:val="TAL"/>
              <w:rPr>
                <w:sz w:val="16"/>
                <w:szCs w:val="16"/>
                <w:highlight w:val="yellow"/>
              </w:rPr>
            </w:pPr>
          </w:p>
        </w:tc>
        <w:tc>
          <w:tcPr>
            <w:tcW w:w="450" w:type="dxa"/>
            <w:shd w:val="solid" w:color="FFFFFF" w:fill="auto"/>
          </w:tcPr>
          <w:p w14:paraId="2CA3E618" w14:textId="77777777" w:rsidR="00CD3B35" w:rsidRPr="00C50F30" w:rsidRDefault="00CD3B35" w:rsidP="00CD3B35">
            <w:pPr>
              <w:pStyle w:val="TAR"/>
              <w:rPr>
                <w:sz w:val="16"/>
                <w:szCs w:val="16"/>
                <w:highlight w:val="yellow"/>
              </w:rPr>
            </w:pPr>
          </w:p>
        </w:tc>
        <w:tc>
          <w:tcPr>
            <w:tcW w:w="450" w:type="dxa"/>
            <w:shd w:val="solid" w:color="FFFFFF" w:fill="auto"/>
          </w:tcPr>
          <w:p w14:paraId="26BF0488" w14:textId="77777777" w:rsidR="00CD3B35" w:rsidRPr="00BD1269" w:rsidRDefault="00CD3B35" w:rsidP="00CD3B35">
            <w:pPr>
              <w:pStyle w:val="TAC"/>
              <w:rPr>
                <w:sz w:val="16"/>
                <w:szCs w:val="16"/>
                <w:highlight w:val="yellow"/>
              </w:rPr>
            </w:pPr>
          </w:p>
        </w:tc>
        <w:tc>
          <w:tcPr>
            <w:tcW w:w="4839" w:type="dxa"/>
            <w:shd w:val="solid" w:color="FFFFFF" w:fill="auto"/>
          </w:tcPr>
          <w:p w14:paraId="091D98C5" w14:textId="59E861E3"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r>
              <w:rPr>
                <w:sz w:val="16"/>
                <w:szCs w:val="16"/>
              </w:rPr>
              <w:t xml:space="preserve"> (revised)</w:t>
            </w:r>
          </w:p>
        </w:tc>
        <w:tc>
          <w:tcPr>
            <w:tcW w:w="708" w:type="dxa"/>
            <w:shd w:val="solid" w:color="FFFFFF" w:fill="auto"/>
          </w:tcPr>
          <w:p w14:paraId="4F7A7C5B" w14:textId="76EC2356" w:rsidR="00CD3B35" w:rsidRPr="005C7D45" w:rsidRDefault="00CD3B35" w:rsidP="00CD3B35">
            <w:pPr>
              <w:pStyle w:val="TAC"/>
              <w:rPr>
                <w:sz w:val="16"/>
                <w:szCs w:val="16"/>
              </w:rPr>
            </w:pPr>
            <w:r w:rsidRPr="005C7D45">
              <w:rPr>
                <w:sz w:val="16"/>
                <w:szCs w:val="16"/>
              </w:rPr>
              <w:t>0.0.9</w:t>
            </w:r>
          </w:p>
        </w:tc>
      </w:tr>
      <w:tr w:rsidR="00CD3B35" w:rsidRPr="006B0D02" w14:paraId="4AD68572" w14:textId="77777777" w:rsidTr="002D4D34">
        <w:tc>
          <w:tcPr>
            <w:tcW w:w="800" w:type="dxa"/>
            <w:shd w:val="solid" w:color="FFFFFF" w:fill="auto"/>
          </w:tcPr>
          <w:p w14:paraId="4585A4BD" w14:textId="55735F24" w:rsidR="00CD3B35" w:rsidRDefault="00CD3B35" w:rsidP="00CD3B35">
            <w:pPr>
              <w:pStyle w:val="TAC"/>
              <w:rPr>
                <w:sz w:val="16"/>
                <w:szCs w:val="16"/>
              </w:rPr>
            </w:pPr>
            <w:r>
              <w:rPr>
                <w:sz w:val="16"/>
                <w:szCs w:val="16"/>
              </w:rPr>
              <w:t>2023-02</w:t>
            </w:r>
          </w:p>
        </w:tc>
        <w:tc>
          <w:tcPr>
            <w:tcW w:w="1042" w:type="dxa"/>
            <w:shd w:val="solid" w:color="FFFFFF" w:fill="auto"/>
          </w:tcPr>
          <w:p w14:paraId="330DC0F3" w14:textId="4615D972" w:rsidR="00CD3B35" w:rsidRDefault="00CD3B35" w:rsidP="00CD3B35">
            <w:pPr>
              <w:pStyle w:val="TAC"/>
              <w:rPr>
                <w:sz w:val="16"/>
                <w:szCs w:val="16"/>
              </w:rPr>
            </w:pPr>
            <w:r>
              <w:rPr>
                <w:sz w:val="16"/>
                <w:szCs w:val="16"/>
              </w:rPr>
              <w:t>RAN4#106</w:t>
            </w:r>
          </w:p>
        </w:tc>
        <w:tc>
          <w:tcPr>
            <w:tcW w:w="990" w:type="dxa"/>
            <w:shd w:val="solid" w:color="FFFFFF" w:fill="auto"/>
          </w:tcPr>
          <w:p w14:paraId="31AFFF66" w14:textId="3D9393B0" w:rsidR="00CD3B35" w:rsidRPr="005C7D45" w:rsidRDefault="00CD3B35" w:rsidP="00CD3B35">
            <w:pPr>
              <w:pStyle w:val="TAC"/>
              <w:rPr>
                <w:sz w:val="16"/>
                <w:szCs w:val="16"/>
              </w:rPr>
            </w:pPr>
            <w:r w:rsidRPr="00CD3B35">
              <w:rPr>
                <w:sz w:val="16"/>
                <w:szCs w:val="16"/>
              </w:rPr>
              <w:t>R4-2302436</w:t>
            </w:r>
          </w:p>
        </w:tc>
        <w:tc>
          <w:tcPr>
            <w:tcW w:w="360" w:type="dxa"/>
            <w:shd w:val="solid" w:color="FFFFFF" w:fill="auto"/>
          </w:tcPr>
          <w:p w14:paraId="47E5ACB8" w14:textId="77777777" w:rsidR="00CD3B35" w:rsidRPr="00C50F30" w:rsidRDefault="00CD3B35" w:rsidP="00CD3B35">
            <w:pPr>
              <w:pStyle w:val="TAL"/>
              <w:rPr>
                <w:sz w:val="16"/>
                <w:szCs w:val="16"/>
                <w:highlight w:val="yellow"/>
              </w:rPr>
            </w:pPr>
          </w:p>
        </w:tc>
        <w:tc>
          <w:tcPr>
            <w:tcW w:w="450" w:type="dxa"/>
            <w:shd w:val="solid" w:color="FFFFFF" w:fill="auto"/>
          </w:tcPr>
          <w:p w14:paraId="511FDF51" w14:textId="77777777" w:rsidR="00CD3B35" w:rsidRPr="00C50F30" w:rsidRDefault="00CD3B35" w:rsidP="00CD3B35">
            <w:pPr>
              <w:pStyle w:val="TAR"/>
              <w:rPr>
                <w:sz w:val="16"/>
                <w:szCs w:val="16"/>
                <w:highlight w:val="yellow"/>
              </w:rPr>
            </w:pPr>
          </w:p>
        </w:tc>
        <w:tc>
          <w:tcPr>
            <w:tcW w:w="450" w:type="dxa"/>
            <w:shd w:val="solid" w:color="FFFFFF" w:fill="auto"/>
          </w:tcPr>
          <w:p w14:paraId="4EC70369" w14:textId="77777777" w:rsidR="00CD3B35" w:rsidRPr="00BD1269" w:rsidRDefault="00CD3B35" w:rsidP="00CD3B35">
            <w:pPr>
              <w:pStyle w:val="TAC"/>
              <w:rPr>
                <w:sz w:val="16"/>
                <w:szCs w:val="16"/>
                <w:highlight w:val="yellow"/>
              </w:rPr>
            </w:pPr>
          </w:p>
        </w:tc>
        <w:tc>
          <w:tcPr>
            <w:tcW w:w="4839" w:type="dxa"/>
            <w:shd w:val="solid" w:color="FFFFFF" w:fill="auto"/>
          </w:tcPr>
          <w:p w14:paraId="43DABCF2" w14:textId="357F1A26" w:rsidR="00CD3B35" w:rsidRPr="005C7D45" w:rsidRDefault="00CD3B35" w:rsidP="00CD3B35">
            <w:pPr>
              <w:pStyle w:val="TAC"/>
              <w:tabs>
                <w:tab w:val="left" w:pos="1830"/>
              </w:tabs>
              <w:jc w:val="left"/>
              <w:rPr>
                <w:sz w:val="16"/>
                <w:szCs w:val="16"/>
              </w:rPr>
            </w:pPr>
            <w:r w:rsidRPr="00CD3B35">
              <w:rPr>
                <w:sz w:val="16"/>
                <w:szCs w:val="16"/>
              </w:rPr>
              <w:t>TP for 38.844: conclusions for overlapping CBWs from network perspective</w:t>
            </w:r>
          </w:p>
        </w:tc>
        <w:tc>
          <w:tcPr>
            <w:tcW w:w="708" w:type="dxa"/>
            <w:shd w:val="solid" w:color="FFFFFF" w:fill="auto"/>
          </w:tcPr>
          <w:p w14:paraId="5C556FA1" w14:textId="77777777" w:rsidR="00CD3B35" w:rsidRDefault="00CD3B35" w:rsidP="00CD3B35">
            <w:pPr>
              <w:pStyle w:val="TAC"/>
              <w:rPr>
                <w:sz w:val="16"/>
                <w:szCs w:val="16"/>
              </w:rPr>
            </w:pPr>
            <w:r w:rsidRPr="005C7D45">
              <w:rPr>
                <w:sz w:val="16"/>
                <w:szCs w:val="16"/>
              </w:rPr>
              <w:t>0.0.9</w:t>
            </w:r>
          </w:p>
          <w:p w14:paraId="398F55AC" w14:textId="4C4A6019" w:rsidR="00CD3B35" w:rsidRPr="005C7D45" w:rsidRDefault="00CD3B35" w:rsidP="00CD3B35">
            <w:pPr>
              <w:pStyle w:val="TAC"/>
              <w:rPr>
                <w:sz w:val="16"/>
                <w:szCs w:val="16"/>
              </w:rPr>
            </w:pPr>
          </w:p>
        </w:tc>
      </w:tr>
      <w:tr w:rsidR="00CD3B35" w:rsidRPr="006B0D02" w14:paraId="1BDA1618" w14:textId="77777777" w:rsidTr="002D4D34">
        <w:tc>
          <w:tcPr>
            <w:tcW w:w="800" w:type="dxa"/>
            <w:shd w:val="solid" w:color="FFFFFF" w:fill="auto"/>
          </w:tcPr>
          <w:p w14:paraId="4C9D9E14" w14:textId="040B0984" w:rsidR="00CD3B35" w:rsidRDefault="00CD3B35" w:rsidP="00CD3B35">
            <w:pPr>
              <w:pStyle w:val="TAC"/>
              <w:rPr>
                <w:sz w:val="16"/>
                <w:szCs w:val="16"/>
              </w:rPr>
            </w:pPr>
            <w:r>
              <w:rPr>
                <w:sz w:val="16"/>
                <w:szCs w:val="16"/>
              </w:rPr>
              <w:t>2023-02</w:t>
            </w:r>
          </w:p>
        </w:tc>
        <w:tc>
          <w:tcPr>
            <w:tcW w:w="1042" w:type="dxa"/>
            <w:shd w:val="solid" w:color="FFFFFF" w:fill="auto"/>
          </w:tcPr>
          <w:p w14:paraId="55C63510" w14:textId="222BA59B" w:rsidR="00CD3B35" w:rsidRDefault="00CD3B35" w:rsidP="00CD3B35">
            <w:pPr>
              <w:pStyle w:val="TAC"/>
              <w:rPr>
                <w:sz w:val="16"/>
                <w:szCs w:val="16"/>
              </w:rPr>
            </w:pPr>
            <w:r>
              <w:rPr>
                <w:sz w:val="16"/>
                <w:szCs w:val="16"/>
              </w:rPr>
              <w:t>RAN4#106</w:t>
            </w:r>
          </w:p>
        </w:tc>
        <w:tc>
          <w:tcPr>
            <w:tcW w:w="990" w:type="dxa"/>
            <w:shd w:val="solid" w:color="FFFFFF" w:fill="auto"/>
          </w:tcPr>
          <w:p w14:paraId="2FEE91D0" w14:textId="54C52317" w:rsidR="00CD3B35" w:rsidRPr="00CD3B35" w:rsidRDefault="008B7FFC" w:rsidP="00CD3B35">
            <w:pPr>
              <w:pStyle w:val="TAC"/>
              <w:rPr>
                <w:sz w:val="16"/>
                <w:szCs w:val="16"/>
              </w:rPr>
            </w:pPr>
            <w:r w:rsidRPr="008B7FFC">
              <w:rPr>
                <w:sz w:val="16"/>
                <w:szCs w:val="16"/>
              </w:rPr>
              <w:t>R4-2302237</w:t>
            </w:r>
          </w:p>
        </w:tc>
        <w:tc>
          <w:tcPr>
            <w:tcW w:w="360" w:type="dxa"/>
            <w:shd w:val="solid" w:color="FFFFFF" w:fill="auto"/>
          </w:tcPr>
          <w:p w14:paraId="6E5C9AB9" w14:textId="77777777" w:rsidR="00CD3B35" w:rsidRPr="00C50F30" w:rsidRDefault="00CD3B35" w:rsidP="00CD3B35">
            <w:pPr>
              <w:pStyle w:val="TAL"/>
              <w:rPr>
                <w:sz w:val="16"/>
                <w:szCs w:val="16"/>
                <w:highlight w:val="yellow"/>
              </w:rPr>
            </w:pPr>
          </w:p>
        </w:tc>
        <w:tc>
          <w:tcPr>
            <w:tcW w:w="450" w:type="dxa"/>
            <w:shd w:val="solid" w:color="FFFFFF" w:fill="auto"/>
          </w:tcPr>
          <w:p w14:paraId="71A893F4" w14:textId="77777777" w:rsidR="00CD3B35" w:rsidRPr="00C50F30" w:rsidRDefault="00CD3B35" w:rsidP="00CD3B35">
            <w:pPr>
              <w:pStyle w:val="TAR"/>
              <w:rPr>
                <w:sz w:val="16"/>
                <w:szCs w:val="16"/>
                <w:highlight w:val="yellow"/>
              </w:rPr>
            </w:pPr>
          </w:p>
        </w:tc>
        <w:tc>
          <w:tcPr>
            <w:tcW w:w="450" w:type="dxa"/>
            <w:shd w:val="solid" w:color="FFFFFF" w:fill="auto"/>
          </w:tcPr>
          <w:p w14:paraId="6B40F571" w14:textId="77777777" w:rsidR="00CD3B35" w:rsidRPr="00BD1269" w:rsidRDefault="00CD3B35" w:rsidP="00CD3B35">
            <w:pPr>
              <w:pStyle w:val="TAC"/>
              <w:rPr>
                <w:sz w:val="16"/>
                <w:szCs w:val="16"/>
                <w:highlight w:val="yellow"/>
              </w:rPr>
            </w:pPr>
          </w:p>
        </w:tc>
        <w:tc>
          <w:tcPr>
            <w:tcW w:w="4839" w:type="dxa"/>
            <w:shd w:val="solid" w:color="FFFFFF" w:fill="auto"/>
          </w:tcPr>
          <w:p w14:paraId="3614EF5B" w14:textId="133F37D6" w:rsidR="00CD3B35" w:rsidRPr="00CD3B35" w:rsidRDefault="00CD3B35" w:rsidP="00CD3B35">
            <w:pPr>
              <w:pStyle w:val="TAC"/>
              <w:tabs>
                <w:tab w:val="left" w:pos="1830"/>
              </w:tabs>
              <w:jc w:val="left"/>
              <w:rPr>
                <w:sz w:val="16"/>
                <w:szCs w:val="16"/>
              </w:rPr>
            </w:pPr>
            <w:r>
              <w:rPr>
                <w:sz w:val="16"/>
                <w:szCs w:val="16"/>
              </w:rPr>
              <w:t xml:space="preserve">Updated </w:t>
            </w:r>
            <w:r w:rsidR="0063384C">
              <w:rPr>
                <w:sz w:val="16"/>
                <w:szCs w:val="16"/>
              </w:rPr>
              <w:t xml:space="preserve">draft </w:t>
            </w:r>
            <w:r>
              <w:rPr>
                <w:sz w:val="16"/>
                <w:szCs w:val="16"/>
              </w:rPr>
              <w:t>TR 38.844</w:t>
            </w:r>
          </w:p>
        </w:tc>
        <w:tc>
          <w:tcPr>
            <w:tcW w:w="708" w:type="dxa"/>
            <w:shd w:val="solid" w:color="FFFFFF" w:fill="auto"/>
          </w:tcPr>
          <w:p w14:paraId="5C2F40E9" w14:textId="19F0A892" w:rsidR="00CD3B35" w:rsidRPr="005C7D45" w:rsidRDefault="00CD3B35" w:rsidP="00CD3B35">
            <w:pPr>
              <w:pStyle w:val="TAC"/>
              <w:rPr>
                <w:sz w:val="16"/>
                <w:szCs w:val="16"/>
              </w:rPr>
            </w:pPr>
            <w:r>
              <w:rPr>
                <w:sz w:val="16"/>
                <w:szCs w:val="16"/>
              </w:rPr>
              <w:t>0.1.0</w:t>
            </w:r>
          </w:p>
        </w:tc>
      </w:tr>
      <w:tr w:rsidR="0063384C" w:rsidRPr="006B0D02" w14:paraId="14FD9A83" w14:textId="77777777" w:rsidTr="002D4D34">
        <w:tc>
          <w:tcPr>
            <w:tcW w:w="800" w:type="dxa"/>
            <w:shd w:val="solid" w:color="FFFFFF" w:fill="auto"/>
          </w:tcPr>
          <w:p w14:paraId="68B5ECF1" w14:textId="00A6B738" w:rsidR="0063384C" w:rsidRDefault="0063384C" w:rsidP="00CD3B35">
            <w:pPr>
              <w:pStyle w:val="TAC"/>
              <w:rPr>
                <w:sz w:val="16"/>
                <w:szCs w:val="16"/>
              </w:rPr>
            </w:pPr>
            <w:r>
              <w:rPr>
                <w:sz w:val="16"/>
                <w:szCs w:val="16"/>
              </w:rPr>
              <w:t>2023-03</w:t>
            </w:r>
          </w:p>
        </w:tc>
        <w:tc>
          <w:tcPr>
            <w:tcW w:w="1042" w:type="dxa"/>
            <w:shd w:val="solid" w:color="FFFFFF" w:fill="auto"/>
          </w:tcPr>
          <w:p w14:paraId="264FD09D" w14:textId="7322E87C" w:rsidR="0063384C" w:rsidRDefault="0063384C" w:rsidP="00CD3B35">
            <w:pPr>
              <w:pStyle w:val="TAC"/>
              <w:rPr>
                <w:sz w:val="16"/>
                <w:szCs w:val="16"/>
              </w:rPr>
            </w:pPr>
            <w:r>
              <w:rPr>
                <w:sz w:val="16"/>
                <w:szCs w:val="16"/>
              </w:rPr>
              <w:t>RAN#99</w:t>
            </w:r>
          </w:p>
        </w:tc>
        <w:tc>
          <w:tcPr>
            <w:tcW w:w="990" w:type="dxa"/>
            <w:shd w:val="solid" w:color="FFFFFF" w:fill="auto"/>
          </w:tcPr>
          <w:p w14:paraId="5F02E290" w14:textId="630D8D7C" w:rsidR="0063384C" w:rsidRPr="008B7FFC" w:rsidRDefault="00737D58" w:rsidP="00CD3B35">
            <w:pPr>
              <w:pStyle w:val="TAC"/>
              <w:rPr>
                <w:sz w:val="16"/>
                <w:szCs w:val="16"/>
              </w:rPr>
            </w:pPr>
            <w:r>
              <w:rPr>
                <w:sz w:val="16"/>
                <w:szCs w:val="16"/>
              </w:rPr>
              <w:t>RP-230580</w:t>
            </w:r>
          </w:p>
        </w:tc>
        <w:tc>
          <w:tcPr>
            <w:tcW w:w="360" w:type="dxa"/>
            <w:shd w:val="solid" w:color="FFFFFF" w:fill="auto"/>
          </w:tcPr>
          <w:p w14:paraId="0CBA8BC0" w14:textId="77777777" w:rsidR="0063384C" w:rsidRPr="00C50F30" w:rsidRDefault="0063384C" w:rsidP="00CD3B35">
            <w:pPr>
              <w:pStyle w:val="TAL"/>
              <w:rPr>
                <w:sz w:val="16"/>
                <w:szCs w:val="16"/>
                <w:highlight w:val="yellow"/>
              </w:rPr>
            </w:pPr>
          </w:p>
        </w:tc>
        <w:tc>
          <w:tcPr>
            <w:tcW w:w="450" w:type="dxa"/>
            <w:shd w:val="solid" w:color="FFFFFF" w:fill="auto"/>
          </w:tcPr>
          <w:p w14:paraId="6B900BA1" w14:textId="77777777" w:rsidR="0063384C" w:rsidRPr="00C50F30" w:rsidRDefault="0063384C" w:rsidP="00CD3B35">
            <w:pPr>
              <w:pStyle w:val="TAR"/>
              <w:rPr>
                <w:sz w:val="16"/>
                <w:szCs w:val="16"/>
                <w:highlight w:val="yellow"/>
              </w:rPr>
            </w:pPr>
          </w:p>
        </w:tc>
        <w:tc>
          <w:tcPr>
            <w:tcW w:w="450" w:type="dxa"/>
            <w:shd w:val="solid" w:color="FFFFFF" w:fill="auto"/>
          </w:tcPr>
          <w:p w14:paraId="101B1940" w14:textId="77777777" w:rsidR="0063384C" w:rsidRPr="00BD1269" w:rsidRDefault="0063384C" w:rsidP="00CD3B35">
            <w:pPr>
              <w:pStyle w:val="TAC"/>
              <w:rPr>
                <w:sz w:val="16"/>
                <w:szCs w:val="16"/>
                <w:highlight w:val="yellow"/>
              </w:rPr>
            </w:pPr>
          </w:p>
        </w:tc>
        <w:tc>
          <w:tcPr>
            <w:tcW w:w="4839" w:type="dxa"/>
            <w:shd w:val="solid" w:color="FFFFFF" w:fill="auto"/>
          </w:tcPr>
          <w:p w14:paraId="7AA4662B" w14:textId="56795AEF" w:rsidR="0063384C" w:rsidRDefault="0063384C" w:rsidP="00CD3B35">
            <w:pPr>
              <w:pStyle w:val="TAC"/>
              <w:tabs>
                <w:tab w:val="left" w:pos="1830"/>
              </w:tabs>
              <w:jc w:val="left"/>
              <w:rPr>
                <w:sz w:val="16"/>
                <w:szCs w:val="16"/>
              </w:rPr>
            </w:pPr>
            <w:r>
              <w:rPr>
                <w:sz w:val="16"/>
                <w:szCs w:val="16"/>
              </w:rPr>
              <w:t>TR 38.844</w:t>
            </w:r>
            <w:r w:rsidR="00737D58">
              <w:rPr>
                <w:sz w:val="16"/>
                <w:szCs w:val="16"/>
              </w:rPr>
              <w:t xml:space="preserve"> provided for approval</w:t>
            </w:r>
          </w:p>
        </w:tc>
        <w:tc>
          <w:tcPr>
            <w:tcW w:w="708" w:type="dxa"/>
            <w:shd w:val="solid" w:color="FFFFFF" w:fill="auto"/>
          </w:tcPr>
          <w:p w14:paraId="0FF06920" w14:textId="599F707E" w:rsidR="00A8260F" w:rsidRDefault="0063384C" w:rsidP="00A8260F">
            <w:pPr>
              <w:pStyle w:val="TAC"/>
              <w:rPr>
                <w:sz w:val="16"/>
                <w:szCs w:val="16"/>
              </w:rPr>
            </w:pPr>
            <w:r>
              <w:rPr>
                <w:sz w:val="16"/>
                <w:szCs w:val="16"/>
              </w:rPr>
              <w:t>1.0.0</w:t>
            </w:r>
          </w:p>
        </w:tc>
      </w:tr>
      <w:tr w:rsidR="00A8260F" w:rsidRPr="006B0D02" w14:paraId="735CB7FC" w14:textId="77777777" w:rsidTr="002D4D34">
        <w:tc>
          <w:tcPr>
            <w:tcW w:w="800" w:type="dxa"/>
            <w:shd w:val="solid" w:color="FFFFFF" w:fill="auto"/>
          </w:tcPr>
          <w:p w14:paraId="06E07D56" w14:textId="55A44AEA" w:rsidR="00A8260F" w:rsidRDefault="00A8260F" w:rsidP="00CD3B35">
            <w:pPr>
              <w:pStyle w:val="TAC"/>
              <w:rPr>
                <w:sz w:val="16"/>
                <w:szCs w:val="16"/>
              </w:rPr>
            </w:pPr>
            <w:r>
              <w:rPr>
                <w:sz w:val="16"/>
                <w:szCs w:val="16"/>
              </w:rPr>
              <w:t>2023-03</w:t>
            </w:r>
          </w:p>
        </w:tc>
        <w:tc>
          <w:tcPr>
            <w:tcW w:w="1042" w:type="dxa"/>
            <w:shd w:val="solid" w:color="FFFFFF" w:fill="auto"/>
          </w:tcPr>
          <w:p w14:paraId="6D34F54D" w14:textId="6D46405C" w:rsidR="00A8260F" w:rsidRDefault="00A8260F" w:rsidP="00CD3B35">
            <w:pPr>
              <w:pStyle w:val="TAC"/>
              <w:rPr>
                <w:sz w:val="16"/>
                <w:szCs w:val="16"/>
              </w:rPr>
            </w:pPr>
            <w:r>
              <w:rPr>
                <w:sz w:val="16"/>
                <w:szCs w:val="16"/>
              </w:rPr>
              <w:t>RAN#99</w:t>
            </w:r>
          </w:p>
        </w:tc>
        <w:tc>
          <w:tcPr>
            <w:tcW w:w="990" w:type="dxa"/>
            <w:shd w:val="solid" w:color="FFFFFF" w:fill="auto"/>
          </w:tcPr>
          <w:p w14:paraId="23B3797E" w14:textId="2937DFA3" w:rsidR="00A8260F" w:rsidRDefault="00A8260F" w:rsidP="00CD3B35">
            <w:pPr>
              <w:pStyle w:val="TAC"/>
              <w:rPr>
                <w:sz w:val="16"/>
                <w:szCs w:val="16"/>
              </w:rPr>
            </w:pPr>
            <w:r w:rsidRPr="00A8260F">
              <w:rPr>
                <w:sz w:val="16"/>
                <w:szCs w:val="16"/>
              </w:rPr>
              <w:t>RP-230750</w:t>
            </w:r>
          </w:p>
        </w:tc>
        <w:tc>
          <w:tcPr>
            <w:tcW w:w="360" w:type="dxa"/>
            <w:shd w:val="solid" w:color="FFFFFF" w:fill="auto"/>
          </w:tcPr>
          <w:p w14:paraId="3748AD9E" w14:textId="77777777" w:rsidR="00A8260F" w:rsidRPr="00C50F30" w:rsidRDefault="00A8260F" w:rsidP="00CD3B35">
            <w:pPr>
              <w:pStyle w:val="TAL"/>
              <w:rPr>
                <w:sz w:val="16"/>
                <w:szCs w:val="16"/>
                <w:highlight w:val="yellow"/>
              </w:rPr>
            </w:pPr>
          </w:p>
        </w:tc>
        <w:tc>
          <w:tcPr>
            <w:tcW w:w="450" w:type="dxa"/>
            <w:shd w:val="solid" w:color="FFFFFF" w:fill="auto"/>
          </w:tcPr>
          <w:p w14:paraId="7A394DE0" w14:textId="77777777" w:rsidR="00A8260F" w:rsidRPr="00C50F30" w:rsidRDefault="00A8260F" w:rsidP="00CD3B35">
            <w:pPr>
              <w:pStyle w:val="TAR"/>
              <w:rPr>
                <w:sz w:val="16"/>
                <w:szCs w:val="16"/>
                <w:highlight w:val="yellow"/>
              </w:rPr>
            </w:pPr>
          </w:p>
        </w:tc>
        <w:tc>
          <w:tcPr>
            <w:tcW w:w="450" w:type="dxa"/>
            <w:shd w:val="solid" w:color="FFFFFF" w:fill="auto"/>
          </w:tcPr>
          <w:p w14:paraId="036D9585" w14:textId="77777777" w:rsidR="00A8260F" w:rsidRPr="00BD1269" w:rsidRDefault="00A8260F" w:rsidP="00CD3B35">
            <w:pPr>
              <w:pStyle w:val="TAC"/>
              <w:rPr>
                <w:sz w:val="16"/>
                <w:szCs w:val="16"/>
                <w:highlight w:val="yellow"/>
              </w:rPr>
            </w:pPr>
          </w:p>
        </w:tc>
        <w:tc>
          <w:tcPr>
            <w:tcW w:w="4839" w:type="dxa"/>
            <w:shd w:val="solid" w:color="FFFFFF" w:fill="auto"/>
          </w:tcPr>
          <w:p w14:paraId="1E0DCEA2" w14:textId="511F69BB" w:rsidR="00A8260F" w:rsidRDefault="00A8260F" w:rsidP="00CD3B35">
            <w:pPr>
              <w:pStyle w:val="TAC"/>
              <w:tabs>
                <w:tab w:val="left" w:pos="1830"/>
              </w:tabs>
              <w:jc w:val="left"/>
              <w:rPr>
                <w:sz w:val="16"/>
                <w:szCs w:val="16"/>
              </w:rPr>
            </w:pPr>
            <w:r>
              <w:rPr>
                <w:sz w:val="16"/>
                <w:szCs w:val="16"/>
              </w:rPr>
              <w:t>TR 38.844 provided for approval (revised)</w:t>
            </w:r>
          </w:p>
        </w:tc>
        <w:tc>
          <w:tcPr>
            <w:tcW w:w="708" w:type="dxa"/>
            <w:shd w:val="solid" w:color="FFFFFF" w:fill="auto"/>
          </w:tcPr>
          <w:p w14:paraId="12BCE2FD" w14:textId="5370F63F" w:rsidR="00A8260F" w:rsidRDefault="00A8260F" w:rsidP="00A8260F">
            <w:pPr>
              <w:pStyle w:val="TAC"/>
              <w:rPr>
                <w:sz w:val="16"/>
                <w:szCs w:val="16"/>
              </w:rPr>
            </w:pPr>
            <w:r>
              <w:rPr>
                <w:sz w:val="16"/>
                <w:szCs w:val="16"/>
              </w:rPr>
              <w:t>1.0.1</w:t>
            </w:r>
          </w:p>
        </w:tc>
      </w:tr>
      <w:bookmarkEnd w:id="309"/>
    </w:tbl>
    <w:p w14:paraId="7FB58C2F" w14:textId="152DB6AF" w:rsidR="003C3971" w:rsidRDefault="003C3971" w:rsidP="003C3971"/>
    <w:p w14:paraId="0801B712" w14:textId="77777777" w:rsidR="00926F19" w:rsidRDefault="00926F19" w:rsidP="00926F19"/>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926F19" w:rsidRPr="00F71644" w14:paraId="51708EC7" w14:textId="77777777" w:rsidTr="00DB1313">
        <w:trPr>
          <w:cantSplit/>
        </w:trPr>
        <w:tc>
          <w:tcPr>
            <w:tcW w:w="9639" w:type="dxa"/>
            <w:gridSpan w:val="8"/>
            <w:tcBorders>
              <w:bottom w:val="nil"/>
            </w:tcBorders>
            <w:shd w:val="solid" w:color="FFFFFF" w:fill="auto"/>
          </w:tcPr>
          <w:p w14:paraId="44D8EFB3" w14:textId="77777777" w:rsidR="00926F19" w:rsidRPr="00D712FB" w:rsidRDefault="00926F19" w:rsidP="00DB1313">
            <w:pPr>
              <w:pStyle w:val="TAL"/>
              <w:jc w:val="center"/>
              <w:rPr>
                <w:b/>
                <w:sz w:val="16"/>
              </w:rPr>
            </w:pPr>
            <w:r w:rsidRPr="00D712FB">
              <w:rPr>
                <w:b/>
              </w:rPr>
              <w:t>Change history</w:t>
            </w:r>
          </w:p>
        </w:tc>
      </w:tr>
      <w:tr w:rsidR="00926F19" w:rsidRPr="00F71644" w14:paraId="70DE86AE" w14:textId="77777777" w:rsidTr="00DB1313">
        <w:tc>
          <w:tcPr>
            <w:tcW w:w="800" w:type="dxa"/>
            <w:shd w:val="pct10" w:color="auto" w:fill="FFFFFF"/>
          </w:tcPr>
          <w:p w14:paraId="66223F95" w14:textId="77777777" w:rsidR="00926F19" w:rsidRPr="00D712FB" w:rsidRDefault="00926F19" w:rsidP="00DB1313">
            <w:pPr>
              <w:pStyle w:val="TAL"/>
              <w:rPr>
                <w:b/>
                <w:sz w:val="16"/>
              </w:rPr>
            </w:pPr>
            <w:r w:rsidRPr="00D712FB">
              <w:rPr>
                <w:b/>
                <w:sz w:val="16"/>
              </w:rPr>
              <w:t>Date</w:t>
            </w:r>
          </w:p>
        </w:tc>
        <w:tc>
          <w:tcPr>
            <w:tcW w:w="910" w:type="dxa"/>
            <w:shd w:val="pct10" w:color="auto" w:fill="FFFFFF"/>
          </w:tcPr>
          <w:p w14:paraId="4AEE286C" w14:textId="77777777" w:rsidR="00926F19" w:rsidRPr="00D712FB" w:rsidRDefault="00926F19" w:rsidP="00DB1313">
            <w:pPr>
              <w:pStyle w:val="TAL"/>
              <w:rPr>
                <w:b/>
                <w:sz w:val="16"/>
              </w:rPr>
            </w:pPr>
            <w:r w:rsidRPr="00D712FB">
              <w:rPr>
                <w:b/>
                <w:sz w:val="16"/>
              </w:rPr>
              <w:t>Meeting</w:t>
            </w:r>
          </w:p>
        </w:tc>
        <w:tc>
          <w:tcPr>
            <w:tcW w:w="1125" w:type="dxa"/>
            <w:shd w:val="pct10" w:color="auto" w:fill="FFFFFF"/>
          </w:tcPr>
          <w:p w14:paraId="2D91834A" w14:textId="77777777" w:rsidR="00926F19" w:rsidRPr="00D712FB" w:rsidRDefault="00926F19" w:rsidP="00DB1313">
            <w:pPr>
              <w:pStyle w:val="TAL"/>
              <w:rPr>
                <w:b/>
                <w:sz w:val="16"/>
              </w:rPr>
            </w:pPr>
            <w:r w:rsidRPr="00D712FB">
              <w:rPr>
                <w:b/>
                <w:sz w:val="16"/>
              </w:rPr>
              <w:t>TDoc</w:t>
            </w:r>
          </w:p>
        </w:tc>
        <w:tc>
          <w:tcPr>
            <w:tcW w:w="426" w:type="dxa"/>
            <w:shd w:val="pct10" w:color="auto" w:fill="FFFFFF"/>
          </w:tcPr>
          <w:p w14:paraId="42666F5F" w14:textId="77777777" w:rsidR="00926F19" w:rsidRPr="00D712FB" w:rsidRDefault="00926F19" w:rsidP="00DB1313">
            <w:pPr>
              <w:pStyle w:val="TAL"/>
              <w:rPr>
                <w:b/>
                <w:sz w:val="16"/>
              </w:rPr>
            </w:pPr>
            <w:r w:rsidRPr="00D712FB">
              <w:rPr>
                <w:b/>
                <w:sz w:val="16"/>
              </w:rPr>
              <w:t>CR</w:t>
            </w:r>
          </w:p>
        </w:tc>
        <w:tc>
          <w:tcPr>
            <w:tcW w:w="425" w:type="dxa"/>
            <w:shd w:val="pct10" w:color="auto" w:fill="FFFFFF"/>
          </w:tcPr>
          <w:p w14:paraId="6ECB5FE8" w14:textId="77777777" w:rsidR="00926F19" w:rsidRPr="00D712FB" w:rsidRDefault="00926F19" w:rsidP="00DB1313">
            <w:pPr>
              <w:pStyle w:val="TAL"/>
              <w:rPr>
                <w:b/>
                <w:sz w:val="16"/>
              </w:rPr>
            </w:pPr>
            <w:r w:rsidRPr="00D712FB">
              <w:rPr>
                <w:b/>
                <w:sz w:val="16"/>
              </w:rPr>
              <w:t>Rev</w:t>
            </w:r>
          </w:p>
        </w:tc>
        <w:tc>
          <w:tcPr>
            <w:tcW w:w="425" w:type="dxa"/>
            <w:shd w:val="pct10" w:color="auto" w:fill="FFFFFF"/>
          </w:tcPr>
          <w:p w14:paraId="0B2B43AA" w14:textId="77777777" w:rsidR="00926F19" w:rsidRPr="00D712FB" w:rsidRDefault="00926F19" w:rsidP="00DB1313">
            <w:pPr>
              <w:pStyle w:val="TAL"/>
              <w:rPr>
                <w:b/>
                <w:sz w:val="16"/>
              </w:rPr>
            </w:pPr>
            <w:r w:rsidRPr="00D712FB">
              <w:rPr>
                <w:b/>
                <w:sz w:val="16"/>
              </w:rPr>
              <w:t>Cat</w:t>
            </w:r>
          </w:p>
        </w:tc>
        <w:tc>
          <w:tcPr>
            <w:tcW w:w="4820" w:type="dxa"/>
            <w:shd w:val="pct10" w:color="auto" w:fill="FFFFFF"/>
          </w:tcPr>
          <w:p w14:paraId="15CF9851" w14:textId="77777777" w:rsidR="00926F19" w:rsidRPr="00D712FB" w:rsidRDefault="00926F19" w:rsidP="00DB1313">
            <w:pPr>
              <w:pStyle w:val="TAL"/>
              <w:rPr>
                <w:b/>
                <w:sz w:val="16"/>
              </w:rPr>
            </w:pPr>
            <w:r w:rsidRPr="00D712FB">
              <w:rPr>
                <w:b/>
                <w:sz w:val="16"/>
              </w:rPr>
              <w:t>Subject/Comment</w:t>
            </w:r>
          </w:p>
        </w:tc>
        <w:tc>
          <w:tcPr>
            <w:tcW w:w="708" w:type="dxa"/>
            <w:shd w:val="pct10" w:color="auto" w:fill="FFFFFF"/>
          </w:tcPr>
          <w:p w14:paraId="581320CF" w14:textId="77777777" w:rsidR="00926F19" w:rsidRPr="00D712FB" w:rsidRDefault="00926F19" w:rsidP="00DB1313">
            <w:pPr>
              <w:pStyle w:val="TAL"/>
              <w:rPr>
                <w:b/>
                <w:sz w:val="16"/>
              </w:rPr>
            </w:pPr>
            <w:r w:rsidRPr="00D712FB">
              <w:rPr>
                <w:b/>
                <w:sz w:val="16"/>
              </w:rPr>
              <w:t>New version</w:t>
            </w:r>
          </w:p>
        </w:tc>
      </w:tr>
      <w:tr w:rsidR="00926F19" w:rsidRPr="00FB4143" w14:paraId="14FB0ED1" w14:textId="77777777" w:rsidTr="00DB1313">
        <w:tc>
          <w:tcPr>
            <w:tcW w:w="800" w:type="dxa"/>
            <w:shd w:val="solid" w:color="FFFFFF" w:fill="auto"/>
          </w:tcPr>
          <w:p w14:paraId="23E1A71E" w14:textId="77777777" w:rsidR="00926F19" w:rsidRDefault="00926F19" w:rsidP="00DB1313">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22D4DE93" w14:textId="77777777" w:rsidR="00926F19" w:rsidRDefault="00926F19" w:rsidP="00DB1313">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5B6B7B7A" w14:textId="77777777" w:rsidR="00926F19" w:rsidRPr="00ED61CB" w:rsidRDefault="00926F19" w:rsidP="00DB1313">
            <w:pPr>
              <w:pStyle w:val="TAC"/>
              <w:jc w:val="left"/>
              <w:rPr>
                <w:sz w:val="16"/>
                <w:szCs w:val="16"/>
              </w:rPr>
            </w:pPr>
          </w:p>
        </w:tc>
        <w:tc>
          <w:tcPr>
            <w:tcW w:w="426" w:type="dxa"/>
            <w:shd w:val="solid" w:color="FFFFFF" w:fill="auto"/>
          </w:tcPr>
          <w:p w14:paraId="456CDB80" w14:textId="77777777" w:rsidR="00926F19" w:rsidRPr="00D712FB" w:rsidRDefault="00926F19" w:rsidP="00DB1313">
            <w:pPr>
              <w:pStyle w:val="TAL"/>
              <w:rPr>
                <w:sz w:val="16"/>
                <w:szCs w:val="16"/>
              </w:rPr>
            </w:pPr>
          </w:p>
        </w:tc>
        <w:tc>
          <w:tcPr>
            <w:tcW w:w="425" w:type="dxa"/>
            <w:shd w:val="solid" w:color="FFFFFF" w:fill="auto"/>
          </w:tcPr>
          <w:p w14:paraId="7C2D91B7" w14:textId="77777777" w:rsidR="00926F19" w:rsidRPr="00D712FB" w:rsidRDefault="00926F19" w:rsidP="00DB1313">
            <w:pPr>
              <w:pStyle w:val="TAR"/>
              <w:rPr>
                <w:sz w:val="16"/>
                <w:szCs w:val="16"/>
              </w:rPr>
            </w:pPr>
          </w:p>
        </w:tc>
        <w:tc>
          <w:tcPr>
            <w:tcW w:w="425" w:type="dxa"/>
            <w:shd w:val="solid" w:color="FFFFFF" w:fill="auto"/>
          </w:tcPr>
          <w:p w14:paraId="7B3C1FF9" w14:textId="77777777" w:rsidR="00926F19" w:rsidRPr="00D712FB" w:rsidRDefault="00926F19" w:rsidP="00DB1313">
            <w:pPr>
              <w:pStyle w:val="TAC"/>
              <w:rPr>
                <w:sz w:val="16"/>
                <w:szCs w:val="16"/>
              </w:rPr>
            </w:pPr>
          </w:p>
        </w:tc>
        <w:tc>
          <w:tcPr>
            <w:tcW w:w="4820" w:type="dxa"/>
            <w:shd w:val="solid" w:color="FFFFFF" w:fill="auto"/>
          </w:tcPr>
          <w:p w14:paraId="4CA39575" w14:textId="77777777" w:rsidR="00926F19" w:rsidRPr="00ED61CB" w:rsidRDefault="00926F19" w:rsidP="00DB1313">
            <w:pPr>
              <w:pStyle w:val="TAC"/>
              <w:jc w:val="left"/>
              <w:rPr>
                <w:sz w:val="16"/>
                <w:szCs w:val="16"/>
                <w:lang w:eastAsia="zh-CN"/>
              </w:rPr>
            </w:pPr>
            <w:r w:rsidRPr="002D211D">
              <w:rPr>
                <w:sz w:val="16"/>
                <w:szCs w:val="16"/>
              </w:rPr>
              <w:t>Approved by plenary – Rel-1</w:t>
            </w:r>
            <w:r>
              <w:rPr>
                <w:sz w:val="16"/>
                <w:szCs w:val="16"/>
              </w:rPr>
              <w:t>8</w:t>
            </w:r>
            <w:r w:rsidRPr="002D211D">
              <w:rPr>
                <w:sz w:val="16"/>
                <w:szCs w:val="16"/>
              </w:rPr>
              <w:t xml:space="preserve"> spec under change control</w:t>
            </w:r>
          </w:p>
        </w:tc>
        <w:tc>
          <w:tcPr>
            <w:tcW w:w="708" w:type="dxa"/>
            <w:shd w:val="solid" w:color="FFFFFF" w:fill="auto"/>
          </w:tcPr>
          <w:p w14:paraId="3AA9890A" w14:textId="77777777" w:rsidR="00926F19" w:rsidRDefault="00926F19" w:rsidP="00DB1313">
            <w:pPr>
              <w:pStyle w:val="TAC"/>
              <w:rPr>
                <w:sz w:val="16"/>
                <w:szCs w:val="16"/>
                <w:lang w:eastAsia="zh-CN"/>
              </w:rPr>
            </w:pPr>
            <w:r>
              <w:rPr>
                <w:sz w:val="16"/>
                <w:szCs w:val="16"/>
                <w:lang w:eastAsia="zh-CN"/>
              </w:rPr>
              <w:t>18.0.0</w:t>
            </w:r>
          </w:p>
        </w:tc>
      </w:tr>
    </w:tbl>
    <w:p w14:paraId="7E7414A8" w14:textId="77777777" w:rsidR="00926F19" w:rsidRPr="00D60156" w:rsidRDefault="00926F19" w:rsidP="00926F19"/>
    <w:sectPr w:rsidR="00926F19" w:rsidRPr="00D60156">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78272" w14:textId="77777777" w:rsidR="003F739D" w:rsidRDefault="003F739D">
      <w:r>
        <w:separator/>
      </w:r>
    </w:p>
  </w:endnote>
  <w:endnote w:type="continuationSeparator" w:id="0">
    <w:p w14:paraId="56FDBCEF" w14:textId="77777777" w:rsidR="003F739D" w:rsidRDefault="003F7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7FCF45" w14:textId="77777777" w:rsidR="003F739D" w:rsidRDefault="003F739D">
      <w:r>
        <w:separator/>
      </w:r>
    </w:p>
  </w:footnote>
  <w:footnote w:type="continuationSeparator" w:id="0">
    <w:p w14:paraId="0CE3D246" w14:textId="77777777" w:rsidR="003F739D" w:rsidRDefault="003F7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22E79103"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15F3">
      <w:rPr>
        <w:rFonts w:ascii="Arial" w:hAnsi="Arial" w:cs="Arial"/>
        <w:b/>
        <w:noProof/>
        <w:sz w:val="18"/>
        <w:szCs w:val="18"/>
      </w:rPr>
      <w:t>3GPP TR 38.844 V18.0.0 (2023-03)</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74283CC5"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15F3">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4B4B4512"/>
    <w:multiLevelType w:val="hybridMultilevel"/>
    <w:tmpl w:val="1AF6D116"/>
    <w:lvl w:ilvl="0" w:tplc="F12EF9F0">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5"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6"/>
  </w:num>
  <w:num w:numId="5" w16cid:durableId="1560630168">
    <w:abstractNumId w:val="7"/>
  </w:num>
  <w:num w:numId="6" w16cid:durableId="985473715">
    <w:abstractNumId w:val="4"/>
  </w:num>
  <w:num w:numId="7" w16cid:durableId="1291013941">
    <w:abstractNumId w:val="2"/>
  </w:num>
  <w:num w:numId="8" w16cid:durableId="481040718">
    <w:abstractNumId w:val="5"/>
  </w:num>
  <w:num w:numId="9" w16cid:durableId="562570389">
    <w:abstractNumId w:val="8"/>
  </w:num>
  <w:num w:numId="10" w16cid:durableId="526548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14EB6"/>
    <w:rsid w:val="0002461D"/>
    <w:rsid w:val="00025573"/>
    <w:rsid w:val="00033397"/>
    <w:rsid w:val="00035126"/>
    <w:rsid w:val="00040095"/>
    <w:rsid w:val="00051834"/>
    <w:rsid w:val="00054A22"/>
    <w:rsid w:val="00055EC9"/>
    <w:rsid w:val="0005688D"/>
    <w:rsid w:val="00062023"/>
    <w:rsid w:val="000655A6"/>
    <w:rsid w:val="00080512"/>
    <w:rsid w:val="0008428B"/>
    <w:rsid w:val="00095359"/>
    <w:rsid w:val="000A116F"/>
    <w:rsid w:val="000A6055"/>
    <w:rsid w:val="000C2859"/>
    <w:rsid w:val="000C285A"/>
    <w:rsid w:val="000C47C3"/>
    <w:rsid w:val="000D00B8"/>
    <w:rsid w:val="000D107A"/>
    <w:rsid w:val="000D58AB"/>
    <w:rsid w:val="000D5A8B"/>
    <w:rsid w:val="000F2C02"/>
    <w:rsid w:val="000F55BF"/>
    <w:rsid w:val="00105B14"/>
    <w:rsid w:val="00106741"/>
    <w:rsid w:val="00114C58"/>
    <w:rsid w:val="00121A57"/>
    <w:rsid w:val="00122F5B"/>
    <w:rsid w:val="00131903"/>
    <w:rsid w:val="00133525"/>
    <w:rsid w:val="00147996"/>
    <w:rsid w:val="00151B2D"/>
    <w:rsid w:val="00156770"/>
    <w:rsid w:val="00160974"/>
    <w:rsid w:val="00163DBB"/>
    <w:rsid w:val="00166464"/>
    <w:rsid w:val="001A4C42"/>
    <w:rsid w:val="001A7420"/>
    <w:rsid w:val="001A753E"/>
    <w:rsid w:val="001B15A8"/>
    <w:rsid w:val="001B6637"/>
    <w:rsid w:val="001C21C3"/>
    <w:rsid w:val="001C5001"/>
    <w:rsid w:val="001C70A2"/>
    <w:rsid w:val="001C7E48"/>
    <w:rsid w:val="001D02C2"/>
    <w:rsid w:val="001D0A49"/>
    <w:rsid w:val="001F02FB"/>
    <w:rsid w:val="001F0319"/>
    <w:rsid w:val="001F0C1D"/>
    <w:rsid w:val="001F1132"/>
    <w:rsid w:val="001F168B"/>
    <w:rsid w:val="001F48C9"/>
    <w:rsid w:val="002347A2"/>
    <w:rsid w:val="002415F3"/>
    <w:rsid w:val="00244FA2"/>
    <w:rsid w:val="00251869"/>
    <w:rsid w:val="002675F0"/>
    <w:rsid w:val="002729D8"/>
    <w:rsid w:val="0028010F"/>
    <w:rsid w:val="00291F85"/>
    <w:rsid w:val="002A6F71"/>
    <w:rsid w:val="002B299E"/>
    <w:rsid w:val="002B6339"/>
    <w:rsid w:val="002C6B03"/>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A22F6"/>
    <w:rsid w:val="003B68DD"/>
    <w:rsid w:val="003C3971"/>
    <w:rsid w:val="003C4275"/>
    <w:rsid w:val="003F739D"/>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4F367D"/>
    <w:rsid w:val="00531135"/>
    <w:rsid w:val="0053388B"/>
    <w:rsid w:val="00535773"/>
    <w:rsid w:val="00543E6C"/>
    <w:rsid w:val="005461F1"/>
    <w:rsid w:val="00563617"/>
    <w:rsid w:val="00565087"/>
    <w:rsid w:val="00567B1B"/>
    <w:rsid w:val="00597B11"/>
    <w:rsid w:val="005C1C02"/>
    <w:rsid w:val="005C2B61"/>
    <w:rsid w:val="005C6D94"/>
    <w:rsid w:val="005C7D45"/>
    <w:rsid w:val="005D2E01"/>
    <w:rsid w:val="005D3504"/>
    <w:rsid w:val="005D7526"/>
    <w:rsid w:val="005E4BB2"/>
    <w:rsid w:val="005E5F64"/>
    <w:rsid w:val="005F4885"/>
    <w:rsid w:val="005F4E07"/>
    <w:rsid w:val="00602AEA"/>
    <w:rsid w:val="00610AD9"/>
    <w:rsid w:val="00614FDF"/>
    <w:rsid w:val="00621ED4"/>
    <w:rsid w:val="00626935"/>
    <w:rsid w:val="00632E5D"/>
    <w:rsid w:val="0063384C"/>
    <w:rsid w:val="0063543D"/>
    <w:rsid w:val="00647114"/>
    <w:rsid w:val="00652823"/>
    <w:rsid w:val="00657272"/>
    <w:rsid w:val="00672A83"/>
    <w:rsid w:val="006847C2"/>
    <w:rsid w:val="006A323F"/>
    <w:rsid w:val="006A7F83"/>
    <w:rsid w:val="006B30D0"/>
    <w:rsid w:val="006C3D95"/>
    <w:rsid w:val="006D059A"/>
    <w:rsid w:val="006D17CD"/>
    <w:rsid w:val="006D1B70"/>
    <w:rsid w:val="006E5549"/>
    <w:rsid w:val="006E5C86"/>
    <w:rsid w:val="00701116"/>
    <w:rsid w:val="0070361C"/>
    <w:rsid w:val="007120FC"/>
    <w:rsid w:val="00713C44"/>
    <w:rsid w:val="00715D77"/>
    <w:rsid w:val="007206E8"/>
    <w:rsid w:val="007211F0"/>
    <w:rsid w:val="00722340"/>
    <w:rsid w:val="0072412B"/>
    <w:rsid w:val="00734A5B"/>
    <w:rsid w:val="00734EDB"/>
    <w:rsid w:val="00737D58"/>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54E2A"/>
    <w:rsid w:val="008768CA"/>
    <w:rsid w:val="00882D8F"/>
    <w:rsid w:val="008A505C"/>
    <w:rsid w:val="008B07A3"/>
    <w:rsid w:val="008B7FFC"/>
    <w:rsid w:val="008C384C"/>
    <w:rsid w:val="008C3EDF"/>
    <w:rsid w:val="008D1651"/>
    <w:rsid w:val="008E5284"/>
    <w:rsid w:val="008E5C5B"/>
    <w:rsid w:val="008E7AF3"/>
    <w:rsid w:val="0090271F"/>
    <w:rsid w:val="00902E23"/>
    <w:rsid w:val="009114D7"/>
    <w:rsid w:val="0091348E"/>
    <w:rsid w:val="00917CCB"/>
    <w:rsid w:val="009250AB"/>
    <w:rsid w:val="00926F19"/>
    <w:rsid w:val="00942EC2"/>
    <w:rsid w:val="009436AE"/>
    <w:rsid w:val="00952306"/>
    <w:rsid w:val="0097164B"/>
    <w:rsid w:val="00975D89"/>
    <w:rsid w:val="00982D05"/>
    <w:rsid w:val="009841D8"/>
    <w:rsid w:val="00985D98"/>
    <w:rsid w:val="00987885"/>
    <w:rsid w:val="009A1C0B"/>
    <w:rsid w:val="009F37B7"/>
    <w:rsid w:val="00A01265"/>
    <w:rsid w:val="00A10F02"/>
    <w:rsid w:val="00A164B4"/>
    <w:rsid w:val="00A25896"/>
    <w:rsid w:val="00A26956"/>
    <w:rsid w:val="00A27486"/>
    <w:rsid w:val="00A35C39"/>
    <w:rsid w:val="00A41792"/>
    <w:rsid w:val="00A53724"/>
    <w:rsid w:val="00A56066"/>
    <w:rsid w:val="00A73129"/>
    <w:rsid w:val="00A82346"/>
    <w:rsid w:val="00A8260F"/>
    <w:rsid w:val="00A91A6A"/>
    <w:rsid w:val="00A92BA1"/>
    <w:rsid w:val="00AA0ADA"/>
    <w:rsid w:val="00AA70CB"/>
    <w:rsid w:val="00AB49F5"/>
    <w:rsid w:val="00AC6BC6"/>
    <w:rsid w:val="00AD10FC"/>
    <w:rsid w:val="00AE5CF1"/>
    <w:rsid w:val="00AE65E2"/>
    <w:rsid w:val="00AF0A4F"/>
    <w:rsid w:val="00AF4F4F"/>
    <w:rsid w:val="00AF6A21"/>
    <w:rsid w:val="00B0403C"/>
    <w:rsid w:val="00B0697A"/>
    <w:rsid w:val="00B15449"/>
    <w:rsid w:val="00B21211"/>
    <w:rsid w:val="00B21BAE"/>
    <w:rsid w:val="00B24A99"/>
    <w:rsid w:val="00B25860"/>
    <w:rsid w:val="00B422E7"/>
    <w:rsid w:val="00B4233B"/>
    <w:rsid w:val="00B6082F"/>
    <w:rsid w:val="00B62056"/>
    <w:rsid w:val="00B91625"/>
    <w:rsid w:val="00B92AC1"/>
    <w:rsid w:val="00B93086"/>
    <w:rsid w:val="00B94817"/>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0F9E"/>
    <w:rsid w:val="00CD20BC"/>
    <w:rsid w:val="00CD32A4"/>
    <w:rsid w:val="00CD3B35"/>
    <w:rsid w:val="00D24F9B"/>
    <w:rsid w:val="00D252B0"/>
    <w:rsid w:val="00D311EE"/>
    <w:rsid w:val="00D31B31"/>
    <w:rsid w:val="00D32E91"/>
    <w:rsid w:val="00D341B6"/>
    <w:rsid w:val="00D5744F"/>
    <w:rsid w:val="00D57972"/>
    <w:rsid w:val="00D675A9"/>
    <w:rsid w:val="00D738D6"/>
    <w:rsid w:val="00D755EB"/>
    <w:rsid w:val="00D76048"/>
    <w:rsid w:val="00D84130"/>
    <w:rsid w:val="00D87E00"/>
    <w:rsid w:val="00D90BE6"/>
    <w:rsid w:val="00D9134D"/>
    <w:rsid w:val="00DA0099"/>
    <w:rsid w:val="00DA23A0"/>
    <w:rsid w:val="00DA7A03"/>
    <w:rsid w:val="00DB1818"/>
    <w:rsid w:val="00DC1578"/>
    <w:rsid w:val="00DC309B"/>
    <w:rsid w:val="00DC4DA2"/>
    <w:rsid w:val="00DC5282"/>
    <w:rsid w:val="00DD4C17"/>
    <w:rsid w:val="00DD74A5"/>
    <w:rsid w:val="00DF0D48"/>
    <w:rsid w:val="00DF2B1F"/>
    <w:rsid w:val="00DF62CD"/>
    <w:rsid w:val="00DF7523"/>
    <w:rsid w:val="00E07DCD"/>
    <w:rsid w:val="00E11C99"/>
    <w:rsid w:val="00E12D15"/>
    <w:rsid w:val="00E16509"/>
    <w:rsid w:val="00E17D88"/>
    <w:rsid w:val="00E30250"/>
    <w:rsid w:val="00E312C9"/>
    <w:rsid w:val="00E36362"/>
    <w:rsid w:val="00E44582"/>
    <w:rsid w:val="00E44D6E"/>
    <w:rsid w:val="00E45A0C"/>
    <w:rsid w:val="00E46942"/>
    <w:rsid w:val="00E50BFA"/>
    <w:rsid w:val="00E643EE"/>
    <w:rsid w:val="00E77645"/>
    <w:rsid w:val="00E97F2D"/>
    <w:rsid w:val="00EA15B0"/>
    <w:rsid w:val="00EA2F51"/>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185E"/>
    <w:rsid w:val="00F63C44"/>
    <w:rsid w:val="00F653B8"/>
    <w:rsid w:val="00F9008D"/>
    <w:rsid w:val="00FA1266"/>
    <w:rsid w:val="00FA4E89"/>
    <w:rsid w:val="00FB33FF"/>
    <w:rsid w:val="00FB5A69"/>
    <w:rsid w:val="00FB65DF"/>
    <w:rsid w:val="00FC0DE7"/>
    <w:rsid w:val="00FC1192"/>
    <w:rsid w:val="00FF422F"/>
    <w:rsid w:val="00FF5E01"/>
    <w:rsid w:val="00FF75D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qFormat/>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rsid w:val="00106741"/>
    <w:pPr>
      <w:spacing w:after="120"/>
    </w:pPr>
  </w:style>
  <w:style w:type="character" w:customStyle="1" w:styleId="BodyTextChar">
    <w:name w:val="Body Text Char"/>
    <w:basedOn w:val="DefaultParagraphFont"/>
    <w:link w:val="BodyText"/>
    <w:rsid w:val="00106741"/>
    <w:rPr>
      <w:lang w:eastAsia="en-US"/>
    </w:rPr>
  </w:style>
  <w:style w:type="character" w:customStyle="1" w:styleId="normaltextrun">
    <w:name w:val="normaltextrun"/>
    <w:basedOn w:val="DefaultParagraphFont"/>
    <w:rsid w:val="00FB33FF"/>
  </w:style>
  <w:style w:type="character" w:customStyle="1" w:styleId="TALCar">
    <w:name w:val="TAL Car"/>
    <w:link w:val="TAL"/>
    <w:qFormat/>
    <w:rsid w:val="00926F19"/>
    <w:rPr>
      <w:rFonts w:ascii="Arial" w:hAnsi="Arial"/>
      <w:sz w:val="18"/>
      <w:lang w:eastAsia="en-US"/>
    </w:rPr>
  </w:style>
  <w:style w:type="character" w:customStyle="1" w:styleId="TACChar">
    <w:name w:val="TAC Char"/>
    <w:link w:val="TAC"/>
    <w:qFormat/>
    <w:rsid w:val="00926F19"/>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wmf"/><Relationship Id="rId26" Type="http://schemas.openxmlformats.org/officeDocument/2006/relationships/image" Target="media/image13.emf"/><Relationship Id="rId39" Type="http://schemas.openxmlformats.org/officeDocument/2006/relationships/image" Target="media/image26.emf"/><Relationship Id="rId3" Type="http://schemas.openxmlformats.org/officeDocument/2006/relationships/customXml" Target="../customXml/item2.xml"/><Relationship Id="rId21" Type="http://schemas.openxmlformats.org/officeDocument/2006/relationships/oleObject" Target="embeddings/oleObject2.bin"/><Relationship Id="rId34" Type="http://schemas.openxmlformats.org/officeDocument/2006/relationships/image" Target="media/image21.emf"/><Relationship Id="rId42" Type="http://schemas.openxmlformats.org/officeDocument/2006/relationships/image" Target="media/image29.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wmf"/><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wmf"/><Relationship Id="rId20" Type="http://schemas.openxmlformats.org/officeDocument/2006/relationships/image" Target="media/image8.wmf"/><Relationship Id="rId29" Type="http://schemas.openxmlformats.org/officeDocument/2006/relationships/image" Target="media/image16.emf"/><Relationship Id="rId41" Type="http://schemas.openxmlformats.org/officeDocument/2006/relationships/image" Target="media/image2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image" Target="media/image27.e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7.wmf"/><Relationship Id="rId31" Type="http://schemas.openxmlformats.org/officeDocument/2006/relationships/image" Target="media/image18.svg"/><Relationship Id="rId4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2.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3.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40</Pages>
  <Words>15519</Words>
  <Characters>88461</Characters>
  <Application>Microsoft Office Word</Application>
  <DocSecurity>0</DocSecurity>
  <Lines>737</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103773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2023-03-22T19:19:00Z</dcterms:created>
  <dcterms:modified xsi:type="dcterms:W3CDTF">2023-04-05T19:54:00Z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