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190BADF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w:t>
            </w:r>
            <w:r w:rsidR="00B6427E" w:rsidRPr="00B6427E">
              <w:rPr>
                <w:sz w:val="64"/>
              </w:rPr>
              <w:t>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B05808">
              <w:t>4</w:t>
            </w:r>
            <w:r w:rsidRPr="00B6427E">
              <w:t>.</w:t>
            </w:r>
            <w:bookmarkEnd w:id="3"/>
            <w:r w:rsidR="003F518E">
              <w:t>0</w:t>
            </w:r>
            <w:r w:rsidR="003F518E" w:rsidRPr="00B6427E">
              <w:t xml:space="preserve"> </w:t>
            </w:r>
            <w:r w:rsidRPr="00B6427E">
              <w:rPr>
                <w:sz w:val="32"/>
              </w:rPr>
              <w:t>(</w:t>
            </w:r>
            <w:bookmarkStart w:id="4" w:name="issueDate"/>
            <w:r w:rsidR="00B05808" w:rsidRPr="00B6427E">
              <w:rPr>
                <w:sz w:val="32"/>
              </w:rPr>
              <w:t>202</w:t>
            </w:r>
            <w:r w:rsidR="00B05808">
              <w:rPr>
                <w:sz w:val="32"/>
              </w:rPr>
              <w:t>5</w:t>
            </w:r>
            <w:r w:rsidRPr="00B6427E">
              <w:rPr>
                <w:sz w:val="32"/>
              </w:rPr>
              <w:t>-</w:t>
            </w:r>
            <w:bookmarkEnd w:id="4"/>
            <w:r w:rsidR="00B05808">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6D854599" w:rsidR="00E16509" w:rsidRPr="00133525" w:rsidRDefault="00E16509" w:rsidP="00133525">
            <w:pPr>
              <w:pStyle w:val="FP"/>
              <w:jc w:val="center"/>
              <w:rPr>
                <w:noProof/>
                <w:sz w:val="18"/>
              </w:rPr>
            </w:pPr>
            <w:r w:rsidRPr="00133525">
              <w:rPr>
                <w:noProof/>
                <w:sz w:val="18"/>
              </w:rPr>
              <w:t xml:space="preserve">© </w:t>
            </w:r>
            <w:r w:rsidR="00B05808" w:rsidRPr="00DC71DD">
              <w:rPr>
                <w:noProof/>
                <w:sz w:val="18"/>
              </w:rPr>
              <w:t>20</w:t>
            </w:r>
            <w:r w:rsidR="00B05808">
              <w:rPr>
                <w:noProof/>
                <w:sz w:val="18"/>
              </w:rPr>
              <w:t>25</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Default="007109BB">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_Toc187257285 \h </w:instrText>
      </w:r>
      <w:r>
        <w:fldChar w:fldCharType="separate"/>
      </w:r>
      <w:r>
        <w:t>72</w:t>
      </w:r>
      <w:r>
        <w:fldChar w:fldCharType="end"/>
      </w:r>
    </w:p>
    <w:p w14:paraId="09E80978" w14:textId="6D912CFA" w:rsidR="007109BB" w:rsidRDefault="007109BB">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_Toc187257286 \h </w:instrText>
      </w:r>
      <w:r>
        <w:fldChar w:fldCharType="separate"/>
      </w:r>
      <w:r>
        <w:t>72</w:t>
      </w:r>
      <w:r>
        <w:fldChar w:fldCharType="end"/>
      </w:r>
    </w:p>
    <w:p w14:paraId="25BFF605" w14:textId="2A517E57" w:rsidR="007109BB" w:rsidRDefault="007109BB">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_Toc187257287 \h </w:instrText>
      </w:r>
      <w:r>
        <w:fldChar w:fldCharType="separate"/>
      </w:r>
      <w:r>
        <w:t>76</w:t>
      </w:r>
      <w:r>
        <w:fldChar w:fldCharType="end"/>
      </w:r>
    </w:p>
    <w:p w14:paraId="504DE4D9" w14:textId="0A000363" w:rsidR="007109BB" w:rsidRDefault="007109BB">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_Toc187257288 \h </w:instrText>
      </w:r>
      <w:r>
        <w:fldChar w:fldCharType="separate"/>
      </w:r>
      <w:r>
        <w:t>81</w:t>
      </w:r>
      <w:r>
        <w:fldChar w:fldCharType="end"/>
      </w:r>
    </w:p>
    <w:p w14:paraId="57513A2A" w14:textId="46B1C937" w:rsidR="007109BB" w:rsidRDefault="007109BB">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_Toc187257289 \h </w:instrText>
      </w:r>
      <w:r>
        <w:fldChar w:fldCharType="separate"/>
      </w:r>
      <w:r>
        <w:t>81</w:t>
      </w:r>
      <w:r>
        <w:fldChar w:fldCharType="end"/>
      </w:r>
    </w:p>
    <w:p w14:paraId="62313539" w14:textId="5C196407" w:rsidR="007109BB" w:rsidRDefault="007109BB">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_Toc187257290 \h </w:instrText>
      </w:r>
      <w:r>
        <w:fldChar w:fldCharType="separate"/>
      </w:r>
      <w:r>
        <w:t>81</w:t>
      </w:r>
      <w:r>
        <w:fldChar w:fldCharType="end"/>
      </w:r>
    </w:p>
    <w:p w14:paraId="14D3AEFD" w14:textId="6F1BD630" w:rsidR="007109BB" w:rsidRDefault="007109BB">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_Toc187257291 \h </w:instrText>
      </w:r>
      <w:r>
        <w:fldChar w:fldCharType="separate"/>
      </w:r>
      <w: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Start w:id="28" w:name="_Toc18725720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6356"/>
      <w:bookmarkStart w:id="44" w:name="_Toc176785778"/>
      <w:bookmarkStart w:id="45" w:name="_Toc18725721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6357"/>
      <w:bookmarkStart w:id="59" w:name="_Toc176785779"/>
      <w:bookmarkStart w:id="60" w:name="_Toc187257211"/>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6358"/>
      <w:bookmarkStart w:id="74" w:name="_Toc176785780"/>
      <w:bookmarkStart w:id="75" w:name="_Toc187257212"/>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6359"/>
      <w:bookmarkStart w:id="88" w:name="_Toc176785781"/>
      <w:bookmarkStart w:id="89" w:name="_Toc1872572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6360"/>
      <w:bookmarkStart w:id="102" w:name="_Toc176785782"/>
      <w:bookmarkStart w:id="103" w:name="_Toc187257214"/>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6361"/>
      <w:bookmarkStart w:id="116" w:name="_Toc176785783"/>
      <w:bookmarkStart w:id="117" w:name="_Toc187257215"/>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6362"/>
      <w:bookmarkStart w:id="131" w:name="_Toc176785784"/>
      <w:bookmarkStart w:id="132" w:name="_Toc187257216"/>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6363"/>
      <w:bookmarkStart w:id="145" w:name="_Toc176785785"/>
      <w:bookmarkStart w:id="146" w:name="_Toc187257217"/>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6364"/>
      <w:bookmarkStart w:id="159" w:name="_Toc176785786"/>
      <w:bookmarkStart w:id="160" w:name="_Toc187257218"/>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6365"/>
      <w:bookmarkStart w:id="165" w:name="_Toc176785787"/>
      <w:bookmarkStart w:id="166" w:name="_Toc187257219"/>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6366"/>
      <w:bookmarkStart w:id="181" w:name="_Toc176785788"/>
      <w:bookmarkStart w:id="182" w:name="_Toc187257220"/>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6367"/>
      <w:bookmarkStart w:id="195" w:name="_Toc176785789"/>
      <w:bookmarkStart w:id="196" w:name="_Toc187257221"/>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6368"/>
      <w:bookmarkStart w:id="209" w:name="_Toc176785790"/>
      <w:bookmarkStart w:id="210" w:name="_Toc187257222"/>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6369"/>
      <w:bookmarkStart w:id="223" w:name="_Toc176785791"/>
      <w:bookmarkStart w:id="224" w:name="_Toc187257223"/>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6370"/>
      <w:bookmarkStart w:id="238" w:name="_Toc176785792"/>
      <w:bookmarkStart w:id="239" w:name="_Toc187257224"/>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6371"/>
      <w:bookmarkStart w:id="250" w:name="_Toc176785793"/>
      <w:bookmarkStart w:id="251" w:name="_Toc187257225"/>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6372"/>
      <w:bookmarkStart w:id="261" w:name="_Toc176785794"/>
      <w:bookmarkStart w:id="262"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45pt" o:ole="">
            <v:imagedata r:id="rId15" o:title=""/>
          </v:shape>
          <o:OLEObject Type="Embed" ProgID="Equation.DSMT4" ShapeID="_x0000_i1025" DrawAspect="Content" ObjectID="_1812178684"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9pt;height:36.45pt" o:ole="">
            <v:imagedata r:id="rId17" o:title=""/>
          </v:shape>
          <o:OLEObject Type="Embed" ProgID="Equation.DSMT4" ShapeID="_x0000_i1026" DrawAspect="Content" ObjectID="_1812178685"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63"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6373"/>
      <w:bookmarkStart w:id="279" w:name="_Toc176785795"/>
      <w:bookmarkStart w:id="280" w:name="_Toc187257227"/>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End w:id="281"/>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93" w:name="_Toc169786374"/>
      <w:bookmarkStart w:id="294" w:name="_Toc176785796"/>
      <w:bookmarkStart w:id="295" w:name="_Toc187257228"/>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6375"/>
      <w:bookmarkStart w:id="309" w:name="_Toc176785797"/>
      <w:bookmarkStart w:id="310" w:name="_Toc187257229"/>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6376"/>
      <w:bookmarkStart w:id="320" w:name="_Toc176785798"/>
      <w:bookmarkStart w:id="321"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6377"/>
      <w:bookmarkStart w:id="335" w:name="_Toc176785799"/>
      <w:bookmarkStart w:id="336" w:name="_Toc187257231"/>
      <w:r>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6378"/>
      <w:bookmarkStart w:id="350" w:name="_Toc176785800"/>
      <w:bookmarkStart w:id="351" w:name="_Toc187257232"/>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6379"/>
      <w:bookmarkStart w:id="366" w:name="_Toc176785801"/>
      <w:bookmarkStart w:id="367" w:name="_Toc187257233"/>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6380"/>
      <w:bookmarkStart w:id="381" w:name="_Toc176785802"/>
      <w:bookmarkStart w:id="382" w:name="_Toc187257234"/>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6381"/>
      <w:bookmarkStart w:id="397" w:name="_Toc176785803"/>
      <w:bookmarkStart w:id="398"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6382"/>
      <w:bookmarkStart w:id="411" w:name="_Toc176785804"/>
      <w:bookmarkStart w:id="412" w:name="_Toc187257236"/>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6383"/>
      <w:bookmarkStart w:id="425" w:name="_Toc176785805"/>
      <w:bookmarkStart w:id="426" w:name="_Toc187257237"/>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6384"/>
      <w:bookmarkStart w:id="440" w:name="_Toc176785806"/>
      <w:bookmarkStart w:id="441" w:name="_Toc187257238"/>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54ED31A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6385"/>
      <w:bookmarkStart w:id="455" w:name="_Toc176785807"/>
      <w:bookmarkStart w:id="456"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6386"/>
      <w:bookmarkStart w:id="470" w:name="_Toc176785808"/>
      <w:bookmarkStart w:id="471" w:name="_Toc187257240"/>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6387"/>
      <w:bookmarkStart w:id="485" w:name="_Toc176785809"/>
      <w:bookmarkStart w:id="486" w:name="_Toc187257241"/>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6388"/>
      <w:bookmarkStart w:id="499" w:name="_Toc176785810"/>
      <w:bookmarkStart w:id="500" w:name="_Toc187257242"/>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6389"/>
      <w:bookmarkStart w:id="513" w:name="_Toc176785811"/>
      <w:bookmarkStart w:id="514" w:name="_Toc187257243"/>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6390"/>
      <w:bookmarkStart w:id="527" w:name="_Toc176785812"/>
      <w:bookmarkStart w:id="528" w:name="_Toc187257244"/>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604868E6">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794B7EB2">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6391"/>
      <w:bookmarkStart w:id="545" w:name="_Toc176785813"/>
      <w:bookmarkStart w:id="546" w:name="_Toc187257245"/>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6392"/>
      <w:bookmarkStart w:id="559" w:name="_Toc176785814"/>
      <w:bookmarkStart w:id="560" w:name="_Toc187257246"/>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6393"/>
      <w:bookmarkStart w:id="573" w:name="_Toc176785815"/>
      <w:bookmarkStart w:id="574" w:name="_Toc187257247"/>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6394"/>
      <w:bookmarkStart w:id="587" w:name="_Toc176785816"/>
      <w:bookmarkStart w:id="588"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6395"/>
      <w:bookmarkStart w:id="602" w:name="_Toc176785817"/>
      <w:bookmarkStart w:id="603" w:name="_Toc187257249"/>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33B31C2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6396"/>
      <w:bookmarkStart w:id="616" w:name="_Toc176785818"/>
      <w:bookmarkStart w:id="617" w:name="_Toc187257250"/>
      <w:r>
        <w:lastRenderedPageBreak/>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6397"/>
      <w:bookmarkStart w:id="632" w:name="_Toc176785819"/>
      <w:bookmarkStart w:id="633" w:name="_Toc187257251"/>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6398"/>
      <w:bookmarkStart w:id="646" w:name="_Toc176785820"/>
      <w:bookmarkStart w:id="647" w:name="_Toc187257252"/>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48" w:name="_Toc97807440"/>
      <w:bookmarkStart w:id="649" w:name="_Toc106185663"/>
      <w:bookmarkStart w:id="650" w:name="_Toc114141552"/>
    </w:p>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6399"/>
      <w:bookmarkStart w:id="660" w:name="_Toc176785821"/>
      <w:bookmarkStart w:id="661" w:name="_Toc187257253"/>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6400"/>
      <w:bookmarkStart w:id="678" w:name="_Toc176785822"/>
      <w:bookmarkStart w:id="679" w:name="_Toc187257254"/>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6401"/>
      <w:bookmarkStart w:id="692" w:name="_Toc176785823"/>
      <w:bookmarkStart w:id="693" w:name="_Toc187257255"/>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6402"/>
      <w:bookmarkStart w:id="706" w:name="_Toc176785824"/>
      <w:bookmarkStart w:id="707" w:name="_Toc187257256"/>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45pt" o:ole="">
            <v:imagedata r:id="rId40" o:title=""/>
          </v:shape>
          <o:OLEObject Type="Embed" ProgID="Equation.3" ShapeID="_x0000_i1027" DrawAspect="Content" ObjectID="_1812178686"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6403"/>
      <w:bookmarkStart w:id="720" w:name="_Toc176785825"/>
      <w:bookmarkStart w:id="721" w:name="_Toc187257257"/>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95pt;height:16.4pt" o:ole="">
            <v:imagedata r:id="rId45" o:title=""/>
          </v:shape>
          <o:OLEObject Type="Embed" ProgID="Equation.3" ShapeID="_x0000_i1028" DrawAspect="Content" ObjectID="_1812178687"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6404"/>
      <w:bookmarkStart w:id="734" w:name="_Toc176785826"/>
      <w:bookmarkStart w:id="735" w:name="_Toc187257258"/>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1E71E3">
        <w:rPr>
          <w:position w:val="-8"/>
        </w:rPr>
        <w:pict w14:anchorId="33B04A42">
          <v:shape id="_x0000_i1029"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1E71E3">
        <w:rPr>
          <w:position w:val="-8"/>
        </w:rPr>
        <w:pict w14:anchorId="67E028BF">
          <v:shape id="_x0000_i1030"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1E71E3">
        <w:rPr>
          <w:position w:val="-8"/>
        </w:rPr>
        <w:pict w14:anchorId="1D9302FF">
          <v:shape id="_x0000_i1031"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1E71E3">
        <w:rPr>
          <w:position w:val="-8"/>
        </w:rPr>
        <w:pict w14:anchorId="03467199">
          <v:shape id="_x0000_i1032"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1E71E3">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1E71E3">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1E71E3">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1E71E3">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1E71E3">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1E71E3">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1E71E3">
        <w:rPr>
          <w:position w:val="-8"/>
        </w:rPr>
        <w:pict w14:anchorId="130AE0CC">
          <v:shape id="_x0000_i1039"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1E71E3">
        <w:rPr>
          <w:position w:val="-8"/>
        </w:rPr>
        <w:pict w14:anchorId="1A73FDCF">
          <v:shape id="_x0000_i1040"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1E71E3">
        <w:rPr>
          <w:position w:val="-8"/>
        </w:rPr>
        <w:pict w14:anchorId="2AADF616">
          <v:shape id="_x0000_i1041"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1E71E3">
        <w:rPr>
          <w:position w:val="-8"/>
        </w:rPr>
        <w:pict w14:anchorId="64A2ADB8">
          <v:shape id="_x0000_i1042"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1E71E3">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w:t>
      </w:r>
      <w:r w:rsidR="00C20518" w:rsidRPr="00964AA3">
        <w:t>18</w:t>
      </w:r>
      <w:r w:rsidR="00C20518">
        <w:t>8</w:t>
      </w:r>
      <w:r w:rsidR="00C20518" w:rsidRPr="00964AA3">
        <w:t xml:space="preserve">0 </w:t>
      </w:r>
      <w:r w:rsidR="00C20518" w:rsidRPr="00964AA3">
        <w:t xml:space="preserve">MHz and equal to or greater than </w:t>
      </w:r>
      <w:r w:rsidR="00C20518" w:rsidRPr="00964AA3">
        <w:t>18</w:t>
      </w:r>
      <w:r w:rsidR="00C20518">
        <w:t>8</w:t>
      </w:r>
      <w:r w:rsidR="00C20518" w:rsidRPr="00964AA3">
        <w:t xml:space="preserve">0 </w:t>
      </w:r>
      <w:r w:rsidR="00C20518" w:rsidRPr="00964AA3">
        <w:t>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w:t>
            </w:r>
            <w:r w:rsidRPr="00C47B53">
              <w:rPr>
                <w:rFonts w:cs="Arial"/>
              </w:rPr>
              <w:t>,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 xml:space="preserve">0 </w:t>
            </w:r>
            <w:r w:rsidRPr="003530AA">
              <w:rPr>
                <w:lang w:val="en-US" w:eastAsia="en-GB"/>
              </w:rPr>
              <w:t>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lastRenderedPageBreak/>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 xml:space="preserve">0 </w:t>
            </w:r>
            <w:r w:rsidRPr="003530AA">
              <w:rPr>
                <w:rFonts w:cs="Arial"/>
                <w:szCs w:val="18"/>
                <w:lang w:val="en-US" w:eastAsia="en-GB"/>
              </w:rPr>
              <w:t>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lastRenderedPageBreak/>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6405"/>
      <w:bookmarkStart w:id="750" w:name="_Toc176785827"/>
      <w:bookmarkStart w:id="751" w:name="_Toc187257259"/>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lastRenderedPageBreak/>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6406"/>
      <w:bookmarkStart w:id="766" w:name="_Toc176785828"/>
      <w:bookmarkStart w:id="767" w:name="_Toc187257260"/>
      <w:r>
        <w:lastRenderedPageBreak/>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6407"/>
      <w:bookmarkStart w:id="780" w:name="_Toc176785829"/>
      <w:bookmarkStart w:id="781" w:name="_Toc187257261"/>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6408"/>
      <w:bookmarkStart w:id="794" w:name="_Toc176785830"/>
      <w:bookmarkStart w:id="795"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6409"/>
      <w:bookmarkStart w:id="808" w:name="_Toc176785831"/>
      <w:bookmarkStart w:id="809"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6410"/>
      <w:bookmarkStart w:id="822" w:name="_Toc176785832"/>
      <w:bookmarkStart w:id="823"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6411"/>
      <w:bookmarkStart w:id="836" w:name="_Toc176785833"/>
      <w:bookmarkStart w:id="837"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841"/>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846" w:name="_Toc138765504"/>
      <w:bookmarkStart w:id="847" w:name="_Toc145425912"/>
      <w:bookmarkStart w:id="848" w:name="_Toc155371710"/>
      <w:bookmarkStart w:id="849" w:name="_Toc161649087"/>
      <w:bookmarkStart w:id="850" w:name="_Toc161652009"/>
      <w:bookmarkStart w:id="851" w:name="_Toc169786412"/>
      <w:bookmarkStart w:id="852" w:name="_Toc176785834"/>
      <w:bookmarkStart w:id="853" w:name="_Toc187257266"/>
    </w:p>
    <w:p w14:paraId="7DB96513" w14:textId="77777777" w:rsidR="00D542F3" w:rsidRDefault="00D542F3" w:rsidP="00D542F3"/>
    <w:p w14:paraId="22A82218" w14:textId="6BF05352"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6413"/>
      <w:bookmarkStart w:id="866" w:name="_Toc176785835"/>
      <w:bookmarkStart w:id="867"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6414"/>
      <w:bookmarkStart w:id="881" w:name="_Toc176785836"/>
      <w:bookmarkStart w:id="882" w:name="_Toc187257268"/>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6415"/>
      <w:bookmarkStart w:id="895" w:name="_Toc176785837"/>
      <w:bookmarkStart w:id="896" w:name="_Toc187257269"/>
      <w:bookmarkStart w:id="897" w:name="_Hlk56023320"/>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98" w:name="_Toc97807457"/>
      <w:bookmarkStart w:id="899" w:name="_Toc106185680"/>
      <w:bookmarkStart w:id="900" w:name="_Toc114141569"/>
    </w:p>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6416"/>
      <w:bookmarkStart w:id="910" w:name="_Toc176785838"/>
      <w:bookmarkStart w:id="911" w:name="_Toc187257270"/>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6417"/>
      <w:bookmarkStart w:id="924" w:name="_Toc176785839"/>
      <w:bookmarkStart w:id="925" w:name="_Toc187257271"/>
      <w:bookmarkStart w:id="926" w:name="_Hlk63095412"/>
      <w:bookmarkEnd w:id="897"/>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6418"/>
      <w:bookmarkStart w:id="939" w:name="_Toc176785840"/>
      <w:bookmarkStart w:id="940" w:name="_Toc187257272"/>
      <w:bookmarkEnd w:id="926"/>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6419"/>
      <w:bookmarkStart w:id="953" w:name="_Toc176785841"/>
      <w:bookmarkStart w:id="954" w:name="_Toc187257273"/>
      <w:r>
        <w:lastRenderedPageBreak/>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40" o:title=""/>
          </v:shape>
          <o:OLEObject Type="Embed" ProgID="Equation.3" ShapeID="_x0000_i1044" DrawAspect="Content" ObjectID="_1812178688"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6420"/>
      <w:bookmarkStart w:id="967" w:name="_Toc176785842"/>
      <w:bookmarkStart w:id="968" w:name="_Toc187257274"/>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45" o:title=""/>
          </v:shape>
          <o:OLEObject Type="Embed" ProgID="Equation.3" ShapeID="_x0000_i1045" DrawAspect="Content" ObjectID="_1812178689"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6421"/>
      <w:bookmarkStart w:id="981" w:name="_Toc176785843"/>
      <w:bookmarkStart w:id="982" w:name="_Toc187257275"/>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24F36CCE">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29A1DD7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41B94A9C">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7C702799">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75AC0C1E">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1E71E3">
        <w:rPr>
          <w:rFonts w:eastAsia="Times New Roman"/>
          <w:position w:val="-5"/>
          <w:lang w:eastAsia="en-GB"/>
        </w:rPr>
        <w:pict w14:anchorId="6459DEB2">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6422"/>
      <w:bookmarkStart w:id="998" w:name="_Toc176785844"/>
      <w:bookmarkStart w:id="999" w:name="_Toc187257276"/>
      <w:bookmarkStart w:id="1000" w:name="_Hlk56027023"/>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6423"/>
      <w:bookmarkStart w:id="1013" w:name="_Toc176785845"/>
      <w:bookmarkStart w:id="1014" w:name="_Toc187257277"/>
      <w:bookmarkStart w:id="1015" w:name="_Hlk56027064"/>
      <w:bookmarkEnd w:id="1000"/>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6424"/>
      <w:bookmarkStart w:id="1028" w:name="_Toc176785846"/>
      <w:bookmarkStart w:id="1029" w:name="_Toc187257278"/>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6425"/>
      <w:bookmarkStart w:id="1041" w:name="_Toc176785847"/>
      <w:bookmarkStart w:id="1042" w:name="_Toc187257279"/>
      <w:bookmarkStart w:id="1043" w:name="_Hlk106185200"/>
      <w:bookmarkEnd w:id="1015"/>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6426"/>
      <w:bookmarkStart w:id="1055" w:name="_Toc176785848"/>
      <w:bookmarkStart w:id="1056" w:name="_Toc187257280"/>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6427"/>
      <w:bookmarkStart w:id="1068" w:name="_Toc176785849"/>
      <w:bookmarkStart w:id="1069" w:name="_Toc187257281"/>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6428"/>
      <w:bookmarkStart w:id="1081" w:name="_Toc176785850"/>
      <w:bookmarkStart w:id="1082" w:name="_Toc187257282"/>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6429"/>
      <w:bookmarkStart w:id="1094" w:name="_Toc176785851"/>
      <w:bookmarkStart w:id="1095" w:name="_Toc187257283"/>
      <w:r>
        <w:rPr>
          <w:rFonts w:eastAsia="DengXian"/>
        </w:rPr>
        <w:lastRenderedPageBreak/>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6430"/>
      <w:bookmarkStart w:id="1107" w:name="_Toc176785852"/>
      <w:bookmarkStart w:id="1108" w:name="_Toc187257284"/>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6431"/>
      <w:bookmarkStart w:id="1121" w:name="_Toc176785853"/>
      <w:bookmarkStart w:id="1122" w:name="_Toc187257285"/>
      <w:r w:rsidRPr="004D3578">
        <w:lastRenderedPageBreak/>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6432"/>
      <w:bookmarkStart w:id="1135" w:name="_Toc176785854"/>
      <w:bookmarkStart w:id="1136" w:name="_Toc187257286"/>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6433"/>
      <w:bookmarkStart w:id="1149" w:name="_Toc176785855"/>
      <w:bookmarkStart w:id="1150" w:name="_Toc187257287"/>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6434"/>
      <w:bookmarkStart w:id="1164" w:name="_Toc176785856"/>
      <w:bookmarkStart w:id="1165" w:name="_Toc1872572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6435"/>
      <w:bookmarkStart w:id="1180" w:name="_Toc176785857"/>
      <w:bookmarkStart w:id="1181" w:name="_Toc187257289"/>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6436"/>
      <w:bookmarkStart w:id="1196" w:name="_Toc176785858"/>
      <w:bookmarkStart w:id="1197" w:name="_Toc187257290"/>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6437"/>
      <w:bookmarkStart w:id="1212" w:name="_Toc176785859"/>
      <w:bookmarkStart w:id="1213" w:name="_Toc187257291"/>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6438"/>
      <w:bookmarkStart w:id="1227" w:name="_Toc176785860"/>
      <w:bookmarkStart w:id="1228" w:name="_Toc187257292"/>
      <w:bookmarkStart w:id="1229" w:name="historyclause"/>
      <w:r>
        <w:lastRenderedPageBreak/>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AB563A" w14:textId="77777777" w:rsidR="003D0E7C" w:rsidRDefault="003D0E7C">
      <w:r>
        <w:separator/>
      </w:r>
    </w:p>
  </w:endnote>
  <w:endnote w:type="continuationSeparator" w:id="0">
    <w:p w14:paraId="71172E4A" w14:textId="77777777" w:rsidR="003D0E7C" w:rsidRDefault="003D0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B25F8" w14:textId="77777777" w:rsidR="003D0E7C" w:rsidRDefault="003D0E7C">
      <w:r>
        <w:separator/>
      </w:r>
    </w:p>
  </w:footnote>
  <w:footnote w:type="continuationSeparator" w:id="0">
    <w:p w14:paraId="541EB5F1" w14:textId="77777777" w:rsidR="003D0E7C" w:rsidRDefault="003D0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1CABF0C5"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BEB">
      <w:rPr>
        <w:rFonts w:ascii="Arial" w:hAnsi="Arial" w:cs="Arial"/>
        <w:b/>
        <w:noProof/>
        <w:sz w:val="18"/>
        <w:szCs w:val="18"/>
      </w:rPr>
      <w:t>3GPP TS 38.151 V18.4.0 (2025-06)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49413EE"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BEB">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3C83F535"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BEB">
      <w:rPr>
        <w:rFonts w:ascii="Arial" w:hAnsi="Arial" w:cs="Arial"/>
        <w:b/>
        <w:noProof/>
        <w:sz w:val="18"/>
        <w:szCs w:val="18"/>
      </w:rPr>
      <w:t>3GPP TS 38.151 V18.4.0 (2025-06)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EA78FA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BEB">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0EDC"/>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86BEB"/>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E71E3"/>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3BFB"/>
    <w:rsid w:val="00465515"/>
    <w:rsid w:val="00470842"/>
    <w:rsid w:val="00470C0E"/>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97C1A"/>
    <w:rsid w:val="005A3B9C"/>
    <w:rsid w:val="005B318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C5DDA"/>
    <w:rsid w:val="006D0153"/>
    <w:rsid w:val="006D3367"/>
    <w:rsid w:val="006E1B2F"/>
    <w:rsid w:val="006E5C86"/>
    <w:rsid w:val="006F2F23"/>
    <w:rsid w:val="006F42E7"/>
    <w:rsid w:val="0070024C"/>
    <w:rsid w:val="00701116"/>
    <w:rsid w:val="007109BB"/>
    <w:rsid w:val="00711643"/>
    <w:rsid w:val="00713C44"/>
    <w:rsid w:val="00713D0F"/>
    <w:rsid w:val="007142C9"/>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EF340F"/>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82</Pages>
  <Words>21435</Words>
  <Characters>122186</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Carolyn Taylor</cp:lastModifiedBy>
  <cp:revision>109</cp:revision>
  <cp:lastPrinted>2019-02-25T14:05:00Z</cp:lastPrinted>
  <dcterms:created xsi:type="dcterms:W3CDTF">2023-06-27T10:51:00Z</dcterms:created>
  <dcterms:modified xsi:type="dcterms:W3CDTF">2025-06-23T08:11:00Z</dcterms:modified>
</cp:coreProperties>
</file>