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68812AD4"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B71AFE">
              <w:t>10</w:t>
            </w:r>
            <w:r w:rsidRPr="008C3753">
              <w:t>.</w:t>
            </w:r>
            <w:bookmarkEnd w:id="3"/>
            <w:r w:rsidRPr="008C3753">
              <w:t xml:space="preserve">0 </w:t>
            </w:r>
            <w:r w:rsidRPr="008C3753">
              <w:rPr>
                <w:sz w:val="32"/>
              </w:rPr>
              <w:t>(</w:t>
            </w:r>
            <w:bookmarkStart w:id="4" w:name="issueDate"/>
            <w:r w:rsidR="001F74AF" w:rsidRPr="008C3753">
              <w:rPr>
                <w:sz w:val="32"/>
              </w:rPr>
              <w:t>202</w:t>
            </w:r>
            <w:r w:rsidR="001F74AF">
              <w:rPr>
                <w:sz w:val="32"/>
              </w:rPr>
              <w:t>5</w:t>
            </w:r>
            <w:r w:rsidRPr="008C3753">
              <w:rPr>
                <w:sz w:val="32"/>
              </w:rPr>
              <w:t>-</w:t>
            </w:r>
            <w:bookmarkEnd w:id="4"/>
            <w:r w:rsidR="00B71AFE">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2.45pt" o:ole="">
                  <v:imagedata r:id="rId9" o:title=""/>
                </v:shape>
                <o:OLEObject Type="Embed" ProgID="Word.Picture.8" ShapeID="_x0000_i1025" DrawAspect="Content" ObjectID="_1812201111"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0B25A68" w:rsidR="006502C2" w:rsidRPr="008C3753" w:rsidRDefault="006502C2" w:rsidP="00232B8C">
            <w:pPr>
              <w:pStyle w:val="FP"/>
              <w:jc w:val="center"/>
              <w:rPr>
                <w:noProof/>
                <w:sz w:val="18"/>
              </w:rPr>
            </w:pPr>
            <w:r w:rsidRPr="008C3753">
              <w:rPr>
                <w:noProof/>
                <w:sz w:val="18"/>
              </w:rPr>
              <w:t xml:space="preserve">© </w:t>
            </w:r>
            <w:r w:rsidR="001F74AF" w:rsidRPr="008C3753">
              <w:rPr>
                <w:noProof/>
                <w:sz w:val="18"/>
              </w:rPr>
              <w:t>202</w:t>
            </w:r>
            <w:r w:rsidR="001F74AF">
              <w:rPr>
                <w:noProof/>
                <w:sz w:val="18"/>
              </w:rPr>
              <w:t>5</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2D8B4B3" w14:textId="646FFCD6" w:rsidR="00C51112" w:rsidRDefault="00C51112">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_Toc187256699 \h </w:instrText>
      </w:r>
      <w:r>
        <w:fldChar w:fldCharType="separate"/>
      </w:r>
      <w:r>
        <w:t>17</w:t>
      </w:r>
      <w:r>
        <w:fldChar w:fldCharType="end"/>
      </w:r>
    </w:p>
    <w:p w14:paraId="3E99133A" w14:textId="2616526A" w:rsidR="00C51112" w:rsidRDefault="00C5111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_Toc187256700 \h </w:instrText>
      </w:r>
      <w:r>
        <w:fldChar w:fldCharType="separate"/>
      </w:r>
      <w:r>
        <w:t>19</w:t>
      </w:r>
      <w:r>
        <w:fldChar w:fldCharType="end"/>
      </w:r>
    </w:p>
    <w:p w14:paraId="11837240" w14:textId="780B3B6F" w:rsidR="00C51112" w:rsidRDefault="00C5111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_Toc187256701 \h </w:instrText>
      </w:r>
      <w:r>
        <w:fldChar w:fldCharType="separate"/>
      </w:r>
      <w:r>
        <w:t>19</w:t>
      </w:r>
      <w:r>
        <w:fldChar w:fldCharType="end"/>
      </w:r>
    </w:p>
    <w:p w14:paraId="7AC2B8B2" w14:textId="6ECE1A43" w:rsidR="00C51112" w:rsidRDefault="00C5111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_Toc187256702 \h </w:instrText>
      </w:r>
      <w:r>
        <w:fldChar w:fldCharType="separate"/>
      </w:r>
      <w:r>
        <w:t>21</w:t>
      </w:r>
      <w:r>
        <w:fldChar w:fldCharType="end"/>
      </w:r>
    </w:p>
    <w:p w14:paraId="1B346E64" w14:textId="454060A3" w:rsidR="00C51112" w:rsidRDefault="00C5111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_Toc187256703 \h </w:instrText>
      </w:r>
      <w:r>
        <w:fldChar w:fldCharType="separate"/>
      </w:r>
      <w:r>
        <w:t>21</w:t>
      </w:r>
      <w:r>
        <w:fldChar w:fldCharType="end"/>
      </w:r>
    </w:p>
    <w:p w14:paraId="457BB131" w14:textId="2C75DBFE" w:rsidR="00C51112" w:rsidRDefault="00C5111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_Toc187256704 \h </w:instrText>
      </w:r>
      <w:r>
        <w:fldChar w:fldCharType="separate"/>
      </w:r>
      <w:r>
        <w:t>23</w:t>
      </w:r>
      <w:r>
        <w:fldChar w:fldCharType="end"/>
      </w:r>
    </w:p>
    <w:p w14:paraId="35498DDA" w14:textId="6D0C7C37" w:rsidR="00C51112" w:rsidRDefault="00C5111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_Toc187256705 \h </w:instrText>
      </w:r>
      <w:r>
        <w:fldChar w:fldCharType="separate"/>
      </w:r>
      <w:r>
        <w:t>25</w:t>
      </w:r>
      <w:r>
        <w:fldChar w:fldCharType="end"/>
      </w:r>
    </w:p>
    <w:p w14:paraId="61D3B0FF" w14:textId="46A7327B" w:rsidR="00C51112" w:rsidRDefault="00C5111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_Toc187256706 \h </w:instrText>
      </w:r>
      <w:r>
        <w:fldChar w:fldCharType="separate"/>
      </w:r>
      <w:r>
        <w:t>27</w:t>
      </w:r>
      <w:r>
        <w:fldChar w:fldCharType="end"/>
      </w:r>
    </w:p>
    <w:p w14:paraId="113A0772" w14:textId="53270448" w:rsidR="00C51112" w:rsidRDefault="00C5111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_Toc187256707 \h </w:instrText>
      </w:r>
      <w:r>
        <w:fldChar w:fldCharType="separate"/>
      </w:r>
      <w:r>
        <w:t>27</w:t>
      </w:r>
      <w:r>
        <w:fldChar w:fldCharType="end"/>
      </w:r>
    </w:p>
    <w:p w14:paraId="7A3C6DF6" w14:textId="3AE210FB" w:rsidR="00C51112" w:rsidRDefault="00C5111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_Toc187256708 \h </w:instrText>
      </w:r>
      <w:r>
        <w:fldChar w:fldCharType="separate"/>
      </w:r>
      <w:r>
        <w:t>27</w:t>
      </w:r>
      <w:r>
        <w:fldChar w:fldCharType="end"/>
      </w:r>
    </w:p>
    <w:p w14:paraId="7B53767E" w14:textId="3375B2FD" w:rsidR="00C51112" w:rsidRDefault="00C51112">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_Toc187256709 \h </w:instrText>
      </w:r>
      <w:r>
        <w:fldChar w:fldCharType="separate"/>
      </w:r>
      <w:r>
        <w:t>27</w:t>
      </w:r>
      <w:r>
        <w:fldChar w:fldCharType="end"/>
      </w:r>
    </w:p>
    <w:p w14:paraId="4BF5B0FD" w14:textId="57B8E998" w:rsidR="00C51112" w:rsidRDefault="00C51112">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_Toc187256710 \h </w:instrText>
      </w:r>
      <w:r>
        <w:fldChar w:fldCharType="separate"/>
      </w:r>
      <w:r>
        <w:t>27</w:t>
      </w:r>
      <w:r>
        <w:fldChar w:fldCharType="end"/>
      </w:r>
    </w:p>
    <w:p w14:paraId="2B93C56F" w14:textId="1BBDD9AD"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_Toc187256711 \h </w:instrText>
      </w:r>
      <w:r>
        <w:fldChar w:fldCharType="separate"/>
      </w:r>
      <w:r>
        <w:t>28</w:t>
      </w:r>
      <w:r>
        <w:fldChar w:fldCharType="end"/>
      </w:r>
    </w:p>
    <w:p w14:paraId="5F09FFE6" w14:textId="624C0DEC"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_Toc187256712 \h </w:instrText>
      </w:r>
      <w:r>
        <w:fldChar w:fldCharType="separate"/>
      </w:r>
      <w:r>
        <w:t>31</w:t>
      </w:r>
      <w:r>
        <w:fldChar w:fldCharType="end"/>
      </w:r>
    </w:p>
    <w:p w14:paraId="1DAB0CD3" w14:textId="259F9DA2" w:rsidR="00C51112" w:rsidRDefault="00C51112">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_Toc187256713 \h </w:instrText>
      </w:r>
      <w:r>
        <w:fldChar w:fldCharType="separate"/>
      </w:r>
      <w:r>
        <w:t>35</w:t>
      </w:r>
      <w:r>
        <w:fldChar w:fldCharType="end"/>
      </w:r>
    </w:p>
    <w:p w14:paraId="4617AE34" w14:textId="3CC6C06D" w:rsidR="00C51112" w:rsidRDefault="00C51112">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_Toc187256714 \h </w:instrText>
      </w:r>
      <w:r>
        <w:fldChar w:fldCharType="separate"/>
      </w:r>
      <w:r>
        <w:t>35</w:t>
      </w:r>
      <w:r>
        <w:fldChar w:fldCharType="end"/>
      </w:r>
    </w:p>
    <w:p w14:paraId="1582D989" w14:textId="4D4C9D9D" w:rsidR="00C51112" w:rsidRDefault="00C5111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_Toc187256715 \h </w:instrText>
      </w:r>
      <w:r>
        <w:fldChar w:fldCharType="separate"/>
      </w:r>
      <w:r>
        <w:t>36</w:t>
      </w:r>
      <w:r>
        <w:fldChar w:fldCharType="end"/>
      </w:r>
    </w:p>
    <w:p w14:paraId="57E00BAC" w14:textId="6FC09BA9" w:rsidR="00C51112" w:rsidRDefault="00C5111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_Toc187256716 \h </w:instrText>
      </w:r>
      <w:r>
        <w:fldChar w:fldCharType="separate"/>
      </w:r>
      <w:r>
        <w:t>36</w:t>
      </w:r>
      <w:r>
        <w:fldChar w:fldCharType="end"/>
      </w:r>
    </w:p>
    <w:p w14:paraId="492CBA72" w14:textId="6B300438" w:rsidR="00C51112" w:rsidRDefault="00C5111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_Toc187256717 \h </w:instrText>
      </w:r>
      <w:r>
        <w:fldChar w:fldCharType="separate"/>
      </w:r>
      <w:r>
        <w:t>36</w:t>
      </w:r>
      <w:r>
        <w:fldChar w:fldCharType="end"/>
      </w:r>
    </w:p>
    <w:p w14:paraId="53F99602" w14:textId="00BB3C13" w:rsidR="00C51112" w:rsidRDefault="00C51112">
      <w:pPr>
        <w:pStyle w:val="TOC2"/>
        <w:rPr>
          <w:rFonts w:asciiTheme="minorHAnsi" w:eastAsiaTheme="minorEastAsia" w:hAnsiTheme="minorHAnsi" w:cstheme="minorBidi"/>
          <w:kern w:val="2"/>
          <w:sz w:val="24"/>
          <w:szCs w:val="24"/>
          <w14:ligatures w14:val="standardContextual"/>
        </w:rPr>
      </w:pPr>
      <w:r w:rsidRPr="00F9293E">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_Toc187256718 \h </w:instrText>
      </w:r>
      <w:r>
        <w:fldChar w:fldCharType="separate"/>
      </w:r>
      <w:r>
        <w:t>37</w:t>
      </w:r>
      <w:r>
        <w:fldChar w:fldCharType="end"/>
      </w:r>
    </w:p>
    <w:p w14:paraId="28FCA877" w14:textId="4C5FA788" w:rsidR="00C51112" w:rsidRDefault="00C5111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_Toc187256719 \h </w:instrText>
      </w:r>
      <w:r>
        <w:fldChar w:fldCharType="separate"/>
      </w:r>
      <w:r>
        <w:t>38</w:t>
      </w:r>
      <w:r>
        <w:fldChar w:fldCharType="end"/>
      </w:r>
    </w:p>
    <w:p w14:paraId="7FD7999E" w14:textId="7E12DAD9"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4.5</w:t>
      </w:r>
      <w:r>
        <w:rPr>
          <w:rFonts w:asciiTheme="minorHAnsi" w:eastAsiaTheme="minorEastAsia" w:hAnsiTheme="minorHAnsi" w:cstheme="minorBidi"/>
          <w:kern w:val="2"/>
          <w:sz w:val="24"/>
          <w:szCs w:val="24"/>
          <w14:ligatures w14:val="standardContextual"/>
        </w:rPr>
        <w:tab/>
      </w:r>
      <w:r w:rsidRPr="00F9293E">
        <w:rPr>
          <w:rFonts w:cs="v4.2.0"/>
        </w:rPr>
        <w:t>BS configurations</w:t>
      </w:r>
      <w:r>
        <w:tab/>
      </w:r>
      <w:r>
        <w:fldChar w:fldCharType="begin"/>
      </w:r>
      <w:r>
        <w:instrText xml:space="preserve"> PAGEREF _Toc187256720 \h </w:instrText>
      </w:r>
      <w:r>
        <w:fldChar w:fldCharType="separate"/>
      </w:r>
      <w:r>
        <w:t>40</w:t>
      </w:r>
      <w:r>
        <w:fldChar w:fldCharType="end"/>
      </w:r>
    </w:p>
    <w:p w14:paraId="0D2D520A" w14:textId="7BBD8456" w:rsidR="00C51112" w:rsidRDefault="00C5111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_Toc187256721 \h </w:instrText>
      </w:r>
      <w:r>
        <w:fldChar w:fldCharType="separate"/>
      </w:r>
      <w:r>
        <w:t>40</w:t>
      </w:r>
      <w:r>
        <w:fldChar w:fldCharType="end"/>
      </w:r>
    </w:p>
    <w:p w14:paraId="1EB1050E" w14:textId="03C358E1" w:rsidR="00C51112" w:rsidRDefault="00C51112">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_Toc187256722 \h </w:instrText>
      </w:r>
      <w:r>
        <w:fldChar w:fldCharType="separate"/>
      </w:r>
      <w:r>
        <w:t>40</w:t>
      </w:r>
      <w:r>
        <w:fldChar w:fldCharType="end"/>
      </w:r>
    </w:p>
    <w:p w14:paraId="081B9F24" w14:textId="4912F925" w:rsidR="00C51112" w:rsidRDefault="00C51112">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_Toc187256723 \h </w:instrText>
      </w:r>
      <w:r>
        <w:fldChar w:fldCharType="separate"/>
      </w:r>
      <w:r>
        <w:t>40</w:t>
      </w:r>
      <w:r>
        <w:fldChar w:fldCharType="end"/>
      </w:r>
    </w:p>
    <w:p w14:paraId="26B4CC45" w14:textId="3AE721E9" w:rsidR="00C51112" w:rsidRDefault="00C51112">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_Toc187256724 \h </w:instrText>
      </w:r>
      <w:r>
        <w:fldChar w:fldCharType="separate"/>
      </w:r>
      <w:r>
        <w:t>40</w:t>
      </w:r>
      <w:r>
        <w:fldChar w:fldCharType="end"/>
      </w:r>
    </w:p>
    <w:p w14:paraId="010D42A5" w14:textId="1BAC021E" w:rsidR="00C51112" w:rsidRDefault="00C51112">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_Toc187256725 \h </w:instrText>
      </w:r>
      <w:r>
        <w:fldChar w:fldCharType="separate"/>
      </w:r>
      <w:r>
        <w:t>40</w:t>
      </w:r>
      <w:r>
        <w:fldChar w:fldCharType="end"/>
      </w:r>
    </w:p>
    <w:p w14:paraId="74C263AB" w14:textId="513E39AC" w:rsidR="00C51112" w:rsidRDefault="00C51112">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_Toc187256726 \h </w:instrText>
      </w:r>
      <w:r>
        <w:fldChar w:fldCharType="separate"/>
      </w:r>
      <w:r>
        <w:t>40</w:t>
      </w:r>
      <w:r>
        <w:fldChar w:fldCharType="end"/>
      </w:r>
    </w:p>
    <w:p w14:paraId="60768C02" w14:textId="241DA007" w:rsidR="00C51112" w:rsidRDefault="00C51112">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_Toc187256727 \h </w:instrText>
      </w:r>
      <w:r>
        <w:fldChar w:fldCharType="separate"/>
      </w:r>
      <w:r>
        <w:t>41</w:t>
      </w:r>
      <w:r>
        <w:fldChar w:fldCharType="end"/>
      </w:r>
    </w:p>
    <w:p w14:paraId="3EE61BE4" w14:textId="5E7FD2AC" w:rsidR="00C51112" w:rsidRDefault="00C51112">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_Toc187256728 \h </w:instrText>
      </w:r>
      <w:r>
        <w:fldChar w:fldCharType="separate"/>
      </w:r>
      <w:r>
        <w:t>41</w:t>
      </w:r>
      <w:r>
        <w:fldChar w:fldCharType="end"/>
      </w:r>
    </w:p>
    <w:p w14:paraId="1CC8DAA3" w14:textId="4032EE62" w:rsidR="00C51112" w:rsidRDefault="00C51112">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_Toc187256729 \h </w:instrText>
      </w:r>
      <w:r>
        <w:fldChar w:fldCharType="separate"/>
      </w:r>
      <w:r>
        <w:t>41</w:t>
      </w:r>
      <w:r>
        <w:fldChar w:fldCharType="end"/>
      </w:r>
    </w:p>
    <w:p w14:paraId="60786CC4" w14:textId="1B8E851F" w:rsidR="00C51112" w:rsidRDefault="00C51112">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_Toc187256730 \h </w:instrText>
      </w:r>
      <w:r>
        <w:fldChar w:fldCharType="separate"/>
      </w:r>
      <w:r>
        <w:t>41</w:t>
      </w:r>
      <w:r>
        <w:fldChar w:fldCharType="end"/>
      </w:r>
    </w:p>
    <w:p w14:paraId="06F174F9" w14:textId="33FDDEC1" w:rsidR="00C51112" w:rsidRDefault="00C5111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_Toc187256731 \h </w:instrText>
      </w:r>
      <w:r>
        <w:fldChar w:fldCharType="separate"/>
      </w:r>
      <w:r>
        <w:t>42</w:t>
      </w:r>
      <w:r>
        <w:fldChar w:fldCharType="end"/>
      </w:r>
    </w:p>
    <w:p w14:paraId="782118CB" w14:textId="0E36E7D4" w:rsidR="00C51112" w:rsidRDefault="00C51112">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_Toc187256732 \h </w:instrText>
      </w:r>
      <w:r>
        <w:fldChar w:fldCharType="separate"/>
      </w:r>
      <w:r>
        <w:t>42</w:t>
      </w:r>
      <w:r>
        <w:fldChar w:fldCharType="end"/>
      </w:r>
    </w:p>
    <w:p w14:paraId="28C1279F" w14:textId="0E6FA1B7" w:rsidR="00C51112" w:rsidRDefault="00C51112">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_Toc187256733 \h </w:instrText>
      </w:r>
      <w:r>
        <w:fldChar w:fldCharType="separate"/>
      </w:r>
      <w:r>
        <w:t>43</w:t>
      </w:r>
      <w:r>
        <w:fldChar w:fldCharType="end"/>
      </w:r>
    </w:p>
    <w:p w14:paraId="1519CC9D" w14:textId="7DB7F13D" w:rsidR="00C51112" w:rsidRDefault="00C51112">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_Toc187256734 \h </w:instrText>
      </w:r>
      <w:r>
        <w:fldChar w:fldCharType="separate"/>
      </w:r>
      <w:r>
        <w:t>43</w:t>
      </w:r>
      <w:r>
        <w:fldChar w:fldCharType="end"/>
      </w:r>
    </w:p>
    <w:p w14:paraId="19CB7250" w14:textId="56CBA548" w:rsidR="00C51112" w:rsidRDefault="00C5111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_Toc187256735 \h </w:instrText>
      </w:r>
      <w:r>
        <w:fldChar w:fldCharType="separate"/>
      </w:r>
      <w:r>
        <w:t>44</w:t>
      </w:r>
      <w:r>
        <w:fldChar w:fldCharType="end"/>
      </w:r>
    </w:p>
    <w:p w14:paraId="2CED2149" w14:textId="332A5A01"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4.6</w:t>
      </w:r>
      <w:r>
        <w:rPr>
          <w:rFonts w:asciiTheme="minorHAnsi" w:eastAsiaTheme="minorEastAsia" w:hAnsiTheme="minorHAnsi" w:cstheme="minorBidi"/>
          <w:kern w:val="2"/>
          <w:sz w:val="24"/>
          <w:szCs w:val="24"/>
          <w14:ligatures w14:val="standardContextual"/>
        </w:rPr>
        <w:tab/>
      </w:r>
      <w:r w:rsidRPr="00F9293E">
        <w:rPr>
          <w:rFonts w:cs="v4.2.0"/>
        </w:rPr>
        <w:t>Manufacturer declarations</w:t>
      </w:r>
      <w:r>
        <w:tab/>
      </w:r>
      <w:r>
        <w:fldChar w:fldCharType="begin"/>
      </w:r>
      <w:r>
        <w:instrText xml:space="preserve"> PAGEREF _Toc187256736 \h </w:instrText>
      </w:r>
      <w:r>
        <w:fldChar w:fldCharType="separate"/>
      </w:r>
      <w:r>
        <w:t>44</w:t>
      </w:r>
      <w:r>
        <w:fldChar w:fldCharType="end"/>
      </w:r>
    </w:p>
    <w:p w14:paraId="2022A62B" w14:textId="4EA3F441" w:rsidR="00C51112" w:rsidRDefault="00C5111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_Toc187256737 \h </w:instrText>
      </w:r>
      <w:r>
        <w:fldChar w:fldCharType="separate"/>
      </w:r>
      <w:r>
        <w:t>50</w:t>
      </w:r>
      <w:r>
        <w:fldChar w:fldCharType="end"/>
      </w:r>
    </w:p>
    <w:p w14:paraId="6C4D7F62" w14:textId="1C36AE0E" w:rsidR="00C51112" w:rsidRDefault="00C5111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_Toc187256738 \h </w:instrText>
      </w:r>
      <w:r>
        <w:fldChar w:fldCharType="separate"/>
      </w:r>
      <w:r>
        <w:t>50</w:t>
      </w:r>
      <w:r>
        <w:fldChar w:fldCharType="end"/>
      </w:r>
    </w:p>
    <w:p w14:paraId="741CC28B" w14:textId="332E02CA" w:rsidR="00C51112" w:rsidRDefault="00C5111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_Toc187256739 \h </w:instrText>
      </w:r>
      <w:r>
        <w:fldChar w:fldCharType="separate"/>
      </w:r>
      <w:r>
        <w:t>51</w:t>
      </w:r>
      <w:r>
        <w:fldChar w:fldCharType="end"/>
      </w:r>
    </w:p>
    <w:p w14:paraId="0E6036BA" w14:textId="71069AB0" w:rsidR="00C51112" w:rsidRDefault="00C51112">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_Toc187256740 \h </w:instrText>
      </w:r>
      <w:r>
        <w:fldChar w:fldCharType="separate"/>
      </w:r>
      <w:r>
        <w:t>51</w:t>
      </w:r>
      <w:r>
        <w:fldChar w:fldCharType="end"/>
      </w:r>
    </w:p>
    <w:p w14:paraId="1C202429" w14:textId="60E29964" w:rsidR="00C51112" w:rsidRDefault="00C51112">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_Toc187256741 \h </w:instrText>
      </w:r>
      <w:r>
        <w:fldChar w:fldCharType="separate"/>
      </w:r>
      <w:r>
        <w:t>51</w:t>
      </w:r>
      <w:r>
        <w:fldChar w:fldCharType="end"/>
      </w:r>
    </w:p>
    <w:p w14:paraId="18180147" w14:textId="62D056EE" w:rsidR="00C51112" w:rsidRDefault="00C51112">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_Toc187256742 \h </w:instrText>
      </w:r>
      <w:r>
        <w:fldChar w:fldCharType="separate"/>
      </w:r>
      <w:r>
        <w:t>51</w:t>
      </w:r>
      <w:r>
        <w:fldChar w:fldCharType="end"/>
      </w:r>
    </w:p>
    <w:p w14:paraId="6BF5C619" w14:textId="2A0CFEC8" w:rsidR="00C51112" w:rsidRDefault="00C51112">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_Toc187256743 \h </w:instrText>
      </w:r>
      <w:r>
        <w:fldChar w:fldCharType="separate"/>
      </w:r>
      <w:r>
        <w:t>51</w:t>
      </w:r>
      <w:r>
        <w:fldChar w:fldCharType="end"/>
      </w:r>
    </w:p>
    <w:p w14:paraId="4EBDADF5" w14:textId="18ABFA2A" w:rsidR="00C51112" w:rsidRDefault="00C51112">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_Toc187256744 \h </w:instrText>
      </w:r>
      <w:r>
        <w:fldChar w:fldCharType="separate"/>
      </w:r>
      <w:r>
        <w:t>52</w:t>
      </w:r>
      <w:r>
        <w:fldChar w:fldCharType="end"/>
      </w:r>
    </w:p>
    <w:p w14:paraId="5DC77A07" w14:textId="3E29AC1F" w:rsidR="00C51112" w:rsidRDefault="00C51112">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_Toc187256745 \h </w:instrText>
      </w:r>
      <w:r>
        <w:fldChar w:fldCharType="separate"/>
      </w:r>
      <w:r>
        <w:t>52</w:t>
      </w:r>
      <w:r>
        <w:fldChar w:fldCharType="end"/>
      </w:r>
    </w:p>
    <w:p w14:paraId="48A13935" w14:textId="7CF49F5B" w:rsidR="00C51112" w:rsidRDefault="00C51112">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_Toc187256746 \h </w:instrText>
      </w:r>
      <w:r>
        <w:fldChar w:fldCharType="separate"/>
      </w:r>
      <w:r>
        <w:t>52</w:t>
      </w:r>
      <w:r>
        <w:fldChar w:fldCharType="end"/>
      </w:r>
    </w:p>
    <w:p w14:paraId="6C1C77D9" w14:textId="3DAA1278" w:rsidR="00C51112" w:rsidRDefault="00C51112">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_Toc187256747 \h </w:instrText>
      </w:r>
      <w:r>
        <w:fldChar w:fldCharType="separate"/>
      </w:r>
      <w:r>
        <w:t>52</w:t>
      </w:r>
      <w:r>
        <w:fldChar w:fldCharType="end"/>
      </w:r>
    </w:p>
    <w:p w14:paraId="1B2EB89E" w14:textId="0CA8959F" w:rsidR="00C51112" w:rsidRDefault="00C51112">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_Toc187256748 \h </w:instrText>
      </w:r>
      <w:r>
        <w:fldChar w:fldCharType="separate"/>
      </w:r>
      <w:r>
        <w:t>53</w:t>
      </w:r>
      <w:r>
        <w:fldChar w:fldCharType="end"/>
      </w:r>
    </w:p>
    <w:p w14:paraId="6A6D57BE" w14:textId="60418893" w:rsidR="00C51112" w:rsidRDefault="00C51112">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_Toc187256749 \h </w:instrText>
      </w:r>
      <w:r>
        <w:fldChar w:fldCharType="separate"/>
      </w:r>
      <w:r>
        <w:t>53</w:t>
      </w:r>
      <w:r>
        <w:fldChar w:fldCharType="end"/>
      </w:r>
    </w:p>
    <w:p w14:paraId="7FCC05C3" w14:textId="220BF776" w:rsidR="00C51112" w:rsidRDefault="00C51112">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_Toc187256750 \h </w:instrText>
      </w:r>
      <w:r>
        <w:fldChar w:fldCharType="separate"/>
      </w:r>
      <w:r>
        <w:t>53</w:t>
      </w:r>
      <w:r>
        <w:fldChar w:fldCharType="end"/>
      </w:r>
    </w:p>
    <w:p w14:paraId="5105FFB4" w14:textId="1118E878" w:rsidR="00C51112" w:rsidRDefault="00C51112">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_Toc187256751 \h </w:instrText>
      </w:r>
      <w:r>
        <w:fldChar w:fldCharType="separate"/>
      </w:r>
      <w:r>
        <w:t>53</w:t>
      </w:r>
      <w:r>
        <w:fldChar w:fldCharType="end"/>
      </w:r>
    </w:p>
    <w:p w14:paraId="6E2F6B96" w14:textId="71F51E64" w:rsidR="00C51112" w:rsidRDefault="00C51112">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_Toc187256752 \h </w:instrText>
      </w:r>
      <w:r>
        <w:fldChar w:fldCharType="separate"/>
      </w:r>
      <w:r>
        <w:t>54</w:t>
      </w:r>
      <w:r>
        <w:fldChar w:fldCharType="end"/>
      </w:r>
    </w:p>
    <w:p w14:paraId="2C3F5979" w14:textId="39331A3F" w:rsidR="00C51112" w:rsidRDefault="00C51112">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_Toc187256753 \h </w:instrText>
      </w:r>
      <w:r>
        <w:fldChar w:fldCharType="separate"/>
      </w:r>
      <w:r>
        <w:t>54</w:t>
      </w:r>
      <w:r>
        <w:fldChar w:fldCharType="end"/>
      </w:r>
    </w:p>
    <w:p w14:paraId="155833BA" w14:textId="12153BA0" w:rsidR="00C51112" w:rsidRDefault="00C51112">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_Toc187256754 \h </w:instrText>
      </w:r>
      <w:r>
        <w:fldChar w:fldCharType="separate"/>
      </w:r>
      <w:r>
        <w:t>54</w:t>
      </w:r>
      <w:r>
        <w:fldChar w:fldCharType="end"/>
      </w:r>
    </w:p>
    <w:p w14:paraId="73C525F5" w14:textId="000A3739" w:rsidR="00C51112" w:rsidRDefault="00C51112">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_Toc187256755 \h </w:instrText>
      </w:r>
      <w:r>
        <w:fldChar w:fldCharType="separate"/>
      </w:r>
      <w:r>
        <w:t>54</w:t>
      </w:r>
      <w:r>
        <w:fldChar w:fldCharType="end"/>
      </w:r>
    </w:p>
    <w:p w14:paraId="6D4E1B77" w14:textId="6A8E177A" w:rsidR="00C51112" w:rsidRDefault="00C51112">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_Toc187256756 \h </w:instrText>
      </w:r>
      <w:r>
        <w:fldChar w:fldCharType="separate"/>
      </w:r>
      <w:r>
        <w:t>54</w:t>
      </w:r>
      <w:r>
        <w:fldChar w:fldCharType="end"/>
      </w:r>
    </w:p>
    <w:p w14:paraId="6880A0FC" w14:textId="23F4D70E" w:rsidR="00C51112" w:rsidRDefault="00C51112">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_Toc187256757 \h </w:instrText>
      </w:r>
      <w:r>
        <w:fldChar w:fldCharType="separate"/>
      </w:r>
      <w:r>
        <w:t>55</w:t>
      </w:r>
      <w:r>
        <w:fldChar w:fldCharType="end"/>
      </w:r>
    </w:p>
    <w:p w14:paraId="29ACCE06" w14:textId="52AB4FD1" w:rsidR="00C51112" w:rsidRDefault="00C5111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_Toc187256758 \h </w:instrText>
      </w:r>
      <w:r>
        <w:fldChar w:fldCharType="separate"/>
      </w:r>
      <w:r>
        <w:t>55</w:t>
      </w:r>
      <w:r>
        <w:fldChar w:fldCharType="end"/>
      </w:r>
    </w:p>
    <w:p w14:paraId="656873ED" w14:textId="27588D56" w:rsidR="00C51112" w:rsidRDefault="00C5111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F9293E">
        <w:rPr>
          <w:rFonts w:eastAsia="SimSun"/>
        </w:rPr>
        <w:t>General</w:t>
      </w:r>
      <w:r>
        <w:tab/>
      </w:r>
      <w:r>
        <w:fldChar w:fldCharType="begin"/>
      </w:r>
      <w:r>
        <w:instrText xml:space="preserve"> PAGEREF _Toc187256759 \h </w:instrText>
      </w:r>
      <w:r>
        <w:fldChar w:fldCharType="separate"/>
      </w:r>
      <w:r>
        <w:t>55</w:t>
      </w:r>
      <w:r>
        <w:fldChar w:fldCharType="end"/>
      </w:r>
    </w:p>
    <w:p w14:paraId="73342A54" w14:textId="5ADCC0E0" w:rsidR="00C51112" w:rsidRDefault="00C5111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F9293E">
        <w:rPr>
          <w:rFonts w:eastAsia="SimSun"/>
        </w:rPr>
        <w:t>Requirement set applicability</w:t>
      </w:r>
      <w:r>
        <w:tab/>
      </w:r>
      <w:r>
        <w:fldChar w:fldCharType="begin"/>
      </w:r>
      <w:r>
        <w:instrText xml:space="preserve"> PAGEREF _Toc187256760 \h </w:instrText>
      </w:r>
      <w:r>
        <w:fldChar w:fldCharType="separate"/>
      </w:r>
      <w:r>
        <w:t>55</w:t>
      </w:r>
      <w:r>
        <w:fldChar w:fldCharType="end"/>
      </w:r>
    </w:p>
    <w:p w14:paraId="3348D38D" w14:textId="3E572F99" w:rsidR="00C51112" w:rsidRDefault="00C5111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F9293E">
        <w:rPr>
          <w:rFonts w:eastAsia="SimSun"/>
        </w:rPr>
        <w:t xml:space="preserve">test configurations for </w:t>
      </w:r>
      <w:r w:rsidRPr="00F9293E">
        <w:rPr>
          <w:snapToGrid w:val="0"/>
        </w:rPr>
        <w:t>single-band</w:t>
      </w:r>
      <w:r w:rsidRPr="00F9293E">
        <w:rPr>
          <w:i/>
          <w:snapToGrid w:val="0"/>
        </w:rPr>
        <w:t xml:space="preserve"> </w:t>
      </w:r>
      <w:r w:rsidRPr="00F9293E">
        <w:rPr>
          <w:rFonts w:eastAsia="SimSun"/>
        </w:rPr>
        <w:t>operation</w:t>
      </w:r>
      <w:r>
        <w:tab/>
      </w:r>
      <w:r>
        <w:fldChar w:fldCharType="begin"/>
      </w:r>
      <w:r>
        <w:instrText xml:space="preserve"> PAGEREF _Toc187256761 \h </w:instrText>
      </w:r>
      <w:r>
        <w:fldChar w:fldCharType="separate"/>
      </w:r>
      <w:r>
        <w:t>56</w:t>
      </w:r>
      <w:r>
        <w:fldChar w:fldCharType="end"/>
      </w:r>
    </w:p>
    <w:p w14:paraId="0BE88598" w14:textId="4EF4042C" w:rsidR="00C51112" w:rsidRDefault="00C51112">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F9293E">
        <w:rPr>
          <w:rFonts w:eastAsia="SimSun"/>
        </w:rPr>
        <w:t xml:space="preserve"> test configurations for </w:t>
      </w:r>
      <w:r w:rsidRPr="00F9293E">
        <w:rPr>
          <w:iCs/>
          <w:lang w:val="en-US"/>
        </w:rPr>
        <w:t>multi-band</w:t>
      </w:r>
      <w:r w:rsidRPr="00F9293E">
        <w:rPr>
          <w:i/>
          <w:iCs/>
          <w:lang w:val="en-US"/>
        </w:rPr>
        <w:t xml:space="preserve"> </w:t>
      </w:r>
      <w:r w:rsidRPr="00F9293E">
        <w:rPr>
          <w:rFonts w:eastAsia="SimSun"/>
        </w:rPr>
        <w:t>operation</w:t>
      </w:r>
      <w:r>
        <w:tab/>
      </w:r>
      <w:r>
        <w:fldChar w:fldCharType="begin"/>
      </w:r>
      <w:r>
        <w:instrText xml:space="preserve"> PAGEREF _Toc187256762 \h </w:instrText>
      </w:r>
      <w:r>
        <w:fldChar w:fldCharType="separate"/>
      </w:r>
      <w:r>
        <w:t>57</w:t>
      </w:r>
      <w:r>
        <w:fldChar w:fldCharType="end"/>
      </w:r>
    </w:p>
    <w:p w14:paraId="7259C2A0" w14:textId="1FD2D800" w:rsidR="00C51112" w:rsidRDefault="00C51112">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_Toc187256763 \h </w:instrText>
      </w:r>
      <w:r>
        <w:fldChar w:fldCharType="separate"/>
      </w:r>
      <w:r>
        <w:t>58</w:t>
      </w:r>
      <w:r>
        <w:fldChar w:fldCharType="end"/>
      </w:r>
    </w:p>
    <w:p w14:paraId="788C6CFB" w14:textId="4A286233" w:rsidR="00C51112" w:rsidRDefault="00C5111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_Toc187256764 \h </w:instrText>
      </w:r>
      <w:r>
        <w:fldChar w:fldCharType="separate"/>
      </w:r>
      <w:r>
        <w:t>59</w:t>
      </w:r>
      <w:r>
        <w:fldChar w:fldCharType="end"/>
      </w:r>
    </w:p>
    <w:p w14:paraId="3E3DD8F0" w14:textId="2D09524C" w:rsidR="00C51112" w:rsidRDefault="00C5111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_Toc187256765 \h </w:instrText>
      </w:r>
      <w:r>
        <w:fldChar w:fldCharType="separate"/>
      </w:r>
      <w:r>
        <w:t>59</w:t>
      </w:r>
      <w:r>
        <w:fldChar w:fldCharType="end"/>
      </w:r>
    </w:p>
    <w:p w14:paraId="65B83D7C" w14:textId="46ABD42A" w:rsidR="00C51112" w:rsidRDefault="00C5111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_Toc187256766 \h </w:instrText>
      </w:r>
      <w:r>
        <w:fldChar w:fldCharType="separate"/>
      </w:r>
      <w:r>
        <w:t>60</w:t>
      </w:r>
      <w:r>
        <w:fldChar w:fldCharType="end"/>
      </w:r>
    </w:p>
    <w:p w14:paraId="681BB721" w14:textId="1E55FE5A" w:rsidR="00C51112" w:rsidRDefault="00C5111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_Toc187256767 \h </w:instrText>
      </w:r>
      <w:r>
        <w:fldChar w:fldCharType="separate"/>
      </w:r>
      <w:r>
        <w:t>60</w:t>
      </w:r>
      <w:r>
        <w:fldChar w:fldCharType="end"/>
      </w:r>
    </w:p>
    <w:p w14:paraId="0A4D5B36" w14:textId="73874B97" w:rsidR="00C51112" w:rsidRDefault="00C5111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_Toc187256768 \h </w:instrText>
      </w:r>
      <w:r>
        <w:fldChar w:fldCharType="separate"/>
      </w:r>
      <w:r>
        <w:t>60</w:t>
      </w:r>
      <w:r>
        <w:fldChar w:fldCharType="end"/>
      </w:r>
    </w:p>
    <w:p w14:paraId="54B0E183" w14:textId="4AA6B156" w:rsidR="00C51112" w:rsidRDefault="00C51112">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_Toc187256769 \h </w:instrText>
      </w:r>
      <w:r>
        <w:fldChar w:fldCharType="separate"/>
      </w:r>
      <w:r>
        <w:t>62</w:t>
      </w:r>
      <w:r>
        <w:fldChar w:fldCharType="end"/>
      </w:r>
    </w:p>
    <w:p w14:paraId="20C82F97" w14:textId="49957864" w:rsidR="00C51112" w:rsidRDefault="00C51112">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_Toc187256770 \h </w:instrText>
      </w:r>
      <w:r>
        <w:fldChar w:fldCharType="separate"/>
      </w:r>
      <w:r>
        <w:t>63</w:t>
      </w:r>
      <w:r>
        <w:fldChar w:fldCharType="end"/>
      </w:r>
    </w:p>
    <w:p w14:paraId="3AD674E5" w14:textId="492FC2F3" w:rsidR="00C51112" w:rsidRDefault="00C51112">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_Toc187256771 \h </w:instrText>
      </w:r>
      <w:r>
        <w:fldChar w:fldCharType="separate"/>
      </w:r>
      <w:r>
        <w:t>63</w:t>
      </w:r>
      <w:r>
        <w:fldChar w:fldCharType="end"/>
      </w:r>
    </w:p>
    <w:p w14:paraId="504F4224" w14:textId="3DC3CD54" w:rsidR="00C51112" w:rsidRDefault="00C51112">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_Toc187256772 \h </w:instrText>
      </w:r>
      <w:r>
        <w:fldChar w:fldCharType="separate"/>
      </w:r>
      <w:r>
        <w:t>64</w:t>
      </w:r>
      <w:r>
        <w:fldChar w:fldCharType="end"/>
      </w:r>
    </w:p>
    <w:p w14:paraId="0BA94DD3" w14:textId="74C46FB8" w:rsidR="00C51112" w:rsidRDefault="00C51112">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_Toc187256773 \h </w:instrText>
      </w:r>
      <w:r>
        <w:fldChar w:fldCharType="separate"/>
      </w:r>
      <w:r>
        <w:t>64</w:t>
      </w:r>
      <w:r>
        <w:fldChar w:fldCharType="end"/>
      </w:r>
    </w:p>
    <w:p w14:paraId="791B5CF5" w14:textId="357EA404" w:rsidR="00C51112" w:rsidRDefault="00C51112">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_Toc187256774 \h </w:instrText>
      </w:r>
      <w:r>
        <w:fldChar w:fldCharType="separate"/>
      </w:r>
      <w:r>
        <w:t>64</w:t>
      </w:r>
      <w:r>
        <w:fldChar w:fldCharType="end"/>
      </w:r>
    </w:p>
    <w:p w14:paraId="29CA23E2" w14:textId="2F1EB0DF" w:rsidR="00C51112" w:rsidRDefault="00C51112">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_Toc187256775 \h </w:instrText>
      </w:r>
      <w:r>
        <w:fldChar w:fldCharType="separate"/>
      </w:r>
      <w:r>
        <w:t>65</w:t>
      </w:r>
      <w:r>
        <w:fldChar w:fldCharType="end"/>
      </w:r>
    </w:p>
    <w:p w14:paraId="4ACF58C3" w14:textId="67EF35E8" w:rsidR="00C51112" w:rsidRDefault="00C51112">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_Toc187256776 \h </w:instrText>
      </w:r>
      <w:r>
        <w:fldChar w:fldCharType="separate"/>
      </w:r>
      <w:r>
        <w:t>65</w:t>
      </w:r>
      <w:r>
        <w:fldChar w:fldCharType="end"/>
      </w:r>
    </w:p>
    <w:p w14:paraId="0F8D0B82" w14:textId="442A2990" w:rsidR="00C51112" w:rsidRDefault="00C51112">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_Toc187256777 \h </w:instrText>
      </w:r>
      <w:r>
        <w:fldChar w:fldCharType="separate"/>
      </w:r>
      <w:r>
        <w:t>65</w:t>
      </w:r>
      <w:r>
        <w:fldChar w:fldCharType="end"/>
      </w:r>
    </w:p>
    <w:p w14:paraId="30FF2576" w14:textId="56615015" w:rsidR="00C51112" w:rsidRDefault="00C51112">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_Toc187256778 \h </w:instrText>
      </w:r>
      <w:r>
        <w:fldChar w:fldCharType="separate"/>
      </w:r>
      <w:r>
        <w:t>66</w:t>
      </w:r>
      <w:r>
        <w:fldChar w:fldCharType="end"/>
      </w:r>
    </w:p>
    <w:p w14:paraId="474CF24A" w14:textId="2D282617" w:rsidR="00C51112" w:rsidRDefault="00C51112">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_Toc187256779 \h </w:instrText>
      </w:r>
      <w:r>
        <w:fldChar w:fldCharType="separate"/>
      </w:r>
      <w:r>
        <w:t>67</w:t>
      </w:r>
      <w:r>
        <w:fldChar w:fldCharType="end"/>
      </w:r>
    </w:p>
    <w:p w14:paraId="6DF7D33A" w14:textId="39BBAE99" w:rsidR="00C51112" w:rsidRDefault="00C51112">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_Toc187256780 \h </w:instrText>
      </w:r>
      <w:r>
        <w:fldChar w:fldCharType="separate"/>
      </w:r>
      <w:r>
        <w:t>67</w:t>
      </w:r>
      <w:r>
        <w:fldChar w:fldCharType="end"/>
      </w:r>
    </w:p>
    <w:p w14:paraId="576F49CF" w14:textId="7DA9DD7B" w:rsidR="00C51112" w:rsidRDefault="00C5111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_Toc187256781 \h </w:instrText>
      </w:r>
      <w:r>
        <w:fldChar w:fldCharType="separate"/>
      </w:r>
      <w:r>
        <w:t>67</w:t>
      </w:r>
      <w:r>
        <w:fldChar w:fldCharType="end"/>
      </w:r>
    </w:p>
    <w:p w14:paraId="636F8036" w14:textId="54C56764" w:rsidR="00C51112" w:rsidRDefault="00C5111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_Toc187256782 \h </w:instrText>
      </w:r>
      <w:r>
        <w:fldChar w:fldCharType="separate"/>
      </w:r>
      <w:r>
        <w:t>68</w:t>
      </w:r>
      <w:r>
        <w:fldChar w:fldCharType="end"/>
      </w:r>
    </w:p>
    <w:p w14:paraId="479674AE" w14:textId="4D16E528" w:rsidR="00C51112" w:rsidRDefault="00C51112">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_Toc187256783 \h </w:instrText>
      </w:r>
      <w:r>
        <w:fldChar w:fldCharType="separate"/>
      </w:r>
      <w:r>
        <w:t>69</w:t>
      </w:r>
      <w:r>
        <w:fldChar w:fldCharType="end"/>
      </w:r>
    </w:p>
    <w:p w14:paraId="7207019D" w14:textId="438B4EFE" w:rsidR="00C51112" w:rsidRDefault="00C51112">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_Toc187256784 \h </w:instrText>
      </w:r>
      <w:r>
        <w:fldChar w:fldCharType="separate"/>
      </w:r>
      <w:r>
        <w:t>69</w:t>
      </w:r>
      <w:r>
        <w:fldChar w:fldCharType="end"/>
      </w:r>
    </w:p>
    <w:p w14:paraId="11D5CC0A" w14:textId="1680647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_Toc187256785 \h </w:instrText>
      </w:r>
      <w:r>
        <w:fldChar w:fldCharType="separate"/>
      </w:r>
      <w:r>
        <w:t>69</w:t>
      </w:r>
      <w:r>
        <w:fldChar w:fldCharType="end"/>
      </w:r>
    </w:p>
    <w:p w14:paraId="5201539A" w14:textId="6C337D07" w:rsidR="00C51112" w:rsidRDefault="00C5111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_Toc187256786 \h </w:instrText>
      </w:r>
      <w:r>
        <w:fldChar w:fldCharType="separate"/>
      </w:r>
      <w:r>
        <w:t>70</w:t>
      </w:r>
      <w:r>
        <w:fldChar w:fldCharType="end"/>
      </w:r>
    </w:p>
    <w:p w14:paraId="17F12F16" w14:textId="0122A644" w:rsidR="00C51112" w:rsidRDefault="00C51112">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_Toc187256787 \h </w:instrText>
      </w:r>
      <w:r>
        <w:fldChar w:fldCharType="separate"/>
      </w:r>
      <w:r>
        <w:t>71</w:t>
      </w:r>
      <w:r>
        <w:fldChar w:fldCharType="end"/>
      </w:r>
    </w:p>
    <w:p w14:paraId="1AA8274D" w14:textId="7D1A4146" w:rsidR="00C51112" w:rsidRDefault="00C5111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_Toc187256788 \h </w:instrText>
      </w:r>
      <w:r>
        <w:fldChar w:fldCharType="separate"/>
      </w:r>
      <w:r>
        <w:t>72</w:t>
      </w:r>
      <w:r>
        <w:fldChar w:fldCharType="end"/>
      </w:r>
    </w:p>
    <w:p w14:paraId="3FF87350" w14:textId="6C45F88C" w:rsidR="00C51112" w:rsidRDefault="00C5111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_Toc187256789 \h </w:instrText>
      </w:r>
      <w:r>
        <w:fldChar w:fldCharType="separate"/>
      </w:r>
      <w:r>
        <w:t>73</w:t>
      </w:r>
      <w:r>
        <w:fldChar w:fldCharType="end"/>
      </w:r>
    </w:p>
    <w:p w14:paraId="396CA2B3" w14:textId="0BF7155A" w:rsidR="00C51112" w:rsidRDefault="00C5111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_Toc187256790 \h </w:instrText>
      </w:r>
      <w:r>
        <w:fldChar w:fldCharType="separate"/>
      </w:r>
      <w:r>
        <w:t>73</w:t>
      </w:r>
      <w:r>
        <w:fldChar w:fldCharType="end"/>
      </w:r>
    </w:p>
    <w:p w14:paraId="17AA7051" w14:textId="43127545" w:rsidR="00C51112" w:rsidRDefault="00C5111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_Toc187256791 \h </w:instrText>
      </w:r>
      <w:r>
        <w:fldChar w:fldCharType="separate"/>
      </w:r>
      <w:r>
        <w:t>73</w:t>
      </w:r>
      <w:r>
        <w:fldChar w:fldCharType="end"/>
      </w:r>
    </w:p>
    <w:p w14:paraId="00A38B40" w14:textId="47D29332" w:rsidR="00C51112" w:rsidRDefault="00C51112">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_Toc187256792 \h </w:instrText>
      </w:r>
      <w:r>
        <w:fldChar w:fldCharType="separate"/>
      </w:r>
      <w:r>
        <w:t>73</w:t>
      </w:r>
      <w:r>
        <w:fldChar w:fldCharType="end"/>
      </w:r>
    </w:p>
    <w:p w14:paraId="1D21D617" w14:textId="0D9500A1" w:rsidR="00C51112" w:rsidRDefault="00C5111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_Toc187256793 \h </w:instrText>
      </w:r>
      <w:r>
        <w:fldChar w:fldCharType="separate"/>
      </w:r>
      <w:r>
        <w:t>73</w:t>
      </w:r>
      <w:r>
        <w:fldChar w:fldCharType="end"/>
      </w:r>
    </w:p>
    <w:p w14:paraId="361F00E8" w14:textId="21ED835F" w:rsidR="00C51112" w:rsidRDefault="00C5111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_Toc187256794 \h </w:instrText>
      </w:r>
      <w:r>
        <w:fldChar w:fldCharType="separate"/>
      </w:r>
      <w:r>
        <w:t>73</w:t>
      </w:r>
      <w:r>
        <w:fldChar w:fldCharType="end"/>
      </w:r>
    </w:p>
    <w:p w14:paraId="5E728D5F" w14:textId="3E94E649" w:rsidR="00C51112" w:rsidRDefault="00C5111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_Toc187256795 \h </w:instrText>
      </w:r>
      <w:r>
        <w:fldChar w:fldCharType="separate"/>
      </w:r>
      <w:r>
        <w:t>74</w:t>
      </w:r>
      <w:r>
        <w:fldChar w:fldCharType="end"/>
      </w:r>
    </w:p>
    <w:p w14:paraId="6BA669CC" w14:textId="10E69EE6" w:rsidR="00C51112" w:rsidRDefault="00C5111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_Toc187256796 \h </w:instrText>
      </w:r>
      <w:r>
        <w:fldChar w:fldCharType="separate"/>
      </w:r>
      <w:r>
        <w:t>75</w:t>
      </w:r>
      <w:r>
        <w:fldChar w:fldCharType="end"/>
      </w:r>
    </w:p>
    <w:p w14:paraId="6A35B3B6" w14:textId="2ADE4C17" w:rsidR="00C51112" w:rsidRDefault="00C5111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_Toc187256797 \h </w:instrText>
      </w:r>
      <w:r>
        <w:fldChar w:fldCharType="separate"/>
      </w:r>
      <w:r>
        <w:t>75</w:t>
      </w:r>
      <w:r>
        <w:fldChar w:fldCharType="end"/>
      </w:r>
    </w:p>
    <w:p w14:paraId="293C5005" w14:textId="4477F834" w:rsidR="00C51112" w:rsidRDefault="00C51112">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_Toc187256798 \h </w:instrText>
      </w:r>
      <w:r>
        <w:fldChar w:fldCharType="separate"/>
      </w:r>
      <w:r>
        <w:t>75</w:t>
      </w:r>
      <w:r>
        <w:fldChar w:fldCharType="end"/>
      </w:r>
    </w:p>
    <w:p w14:paraId="09D68FCF" w14:textId="1620380D" w:rsidR="00C51112" w:rsidRDefault="00C51112">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_Toc187256799 \h </w:instrText>
      </w:r>
      <w:r>
        <w:fldChar w:fldCharType="separate"/>
      </w:r>
      <w:r>
        <w:t>75</w:t>
      </w:r>
      <w:r>
        <w:fldChar w:fldCharType="end"/>
      </w:r>
    </w:p>
    <w:p w14:paraId="0757B053" w14:textId="714A07A9" w:rsidR="00C51112" w:rsidRDefault="00C51112">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_Toc187256800 \h </w:instrText>
      </w:r>
      <w:r>
        <w:fldChar w:fldCharType="separate"/>
      </w:r>
      <w:r>
        <w:t>75</w:t>
      </w:r>
      <w:r>
        <w:fldChar w:fldCharType="end"/>
      </w:r>
    </w:p>
    <w:p w14:paraId="4A141580" w14:textId="60C7D724" w:rsidR="00C51112" w:rsidRDefault="00C5111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_Toc187256801 \h </w:instrText>
      </w:r>
      <w:r>
        <w:fldChar w:fldCharType="separate"/>
      </w:r>
      <w:r>
        <w:t>76</w:t>
      </w:r>
      <w:r>
        <w:fldChar w:fldCharType="end"/>
      </w:r>
    </w:p>
    <w:p w14:paraId="7F89B5EC" w14:textId="3AEAEFFA" w:rsidR="00C51112" w:rsidRDefault="00C5111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_Toc187256802 \h </w:instrText>
      </w:r>
      <w:r>
        <w:fldChar w:fldCharType="separate"/>
      </w:r>
      <w:r>
        <w:t>76</w:t>
      </w:r>
      <w:r>
        <w:fldChar w:fldCharType="end"/>
      </w:r>
    </w:p>
    <w:p w14:paraId="61152A8D" w14:textId="5F83D05E" w:rsidR="00C51112" w:rsidRDefault="00C5111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_Toc187256803 \h </w:instrText>
      </w:r>
      <w:r>
        <w:fldChar w:fldCharType="separate"/>
      </w:r>
      <w:r>
        <w:t>76</w:t>
      </w:r>
      <w:r>
        <w:fldChar w:fldCharType="end"/>
      </w:r>
    </w:p>
    <w:p w14:paraId="040E3AF8" w14:textId="57B26875" w:rsidR="00C51112" w:rsidRDefault="00C5111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_Toc187256804 \h </w:instrText>
      </w:r>
      <w:r>
        <w:fldChar w:fldCharType="separate"/>
      </w:r>
      <w:r>
        <w:t>76</w:t>
      </w:r>
      <w:r>
        <w:fldChar w:fldCharType="end"/>
      </w:r>
    </w:p>
    <w:p w14:paraId="30F8E41B" w14:textId="6ED4F97F" w:rsidR="00C51112" w:rsidRDefault="00C5111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_Toc187256805 \h </w:instrText>
      </w:r>
      <w:r>
        <w:fldChar w:fldCharType="separate"/>
      </w:r>
      <w:r>
        <w:t>76</w:t>
      </w:r>
      <w:r>
        <w:fldChar w:fldCharType="end"/>
      </w:r>
    </w:p>
    <w:p w14:paraId="5753B97F" w14:textId="0FDFDF9A" w:rsidR="00C51112" w:rsidRDefault="00C5111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_Toc187256806 \h </w:instrText>
      </w:r>
      <w:r>
        <w:fldChar w:fldCharType="separate"/>
      </w:r>
      <w:r>
        <w:t>76</w:t>
      </w:r>
      <w:r>
        <w:fldChar w:fldCharType="end"/>
      </w:r>
    </w:p>
    <w:p w14:paraId="4200273C" w14:textId="6B0F1389" w:rsidR="00C51112" w:rsidRDefault="00C5111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_Toc187256807 \h </w:instrText>
      </w:r>
      <w:r>
        <w:fldChar w:fldCharType="separate"/>
      </w:r>
      <w:r>
        <w:t>76</w:t>
      </w:r>
      <w:r>
        <w:fldChar w:fldCharType="end"/>
      </w:r>
    </w:p>
    <w:p w14:paraId="1AEE0A6E" w14:textId="1FDF0180" w:rsidR="00C51112" w:rsidRDefault="00C5111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_Toc187256808 \h </w:instrText>
      </w:r>
      <w:r>
        <w:fldChar w:fldCharType="separate"/>
      </w:r>
      <w:r>
        <w:t>76</w:t>
      </w:r>
      <w:r>
        <w:fldChar w:fldCharType="end"/>
      </w:r>
    </w:p>
    <w:p w14:paraId="3912EB70" w14:textId="5F6D9365" w:rsidR="00C51112" w:rsidRDefault="00C5111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_Toc187256809 \h </w:instrText>
      </w:r>
      <w:r>
        <w:fldChar w:fldCharType="separate"/>
      </w:r>
      <w:r>
        <w:t>77</w:t>
      </w:r>
      <w:r>
        <w:fldChar w:fldCharType="end"/>
      </w:r>
    </w:p>
    <w:p w14:paraId="25DEFA7C" w14:textId="50EEB0B6" w:rsidR="00C51112" w:rsidRDefault="00C5111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_Toc187256810 \h </w:instrText>
      </w:r>
      <w:r>
        <w:fldChar w:fldCharType="separate"/>
      </w:r>
      <w:r>
        <w:t>77</w:t>
      </w:r>
      <w:r>
        <w:fldChar w:fldCharType="end"/>
      </w:r>
    </w:p>
    <w:p w14:paraId="763C35DE" w14:textId="57C73692" w:rsidR="00C51112" w:rsidRDefault="00C5111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_Toc187256811 \h </w:instrText>
      </w:r>
      <w:r>
        <w:fldChar w:fldCharType="separate"/>
      </w:r>
      <w:r>
        <w:t>77</w:t>
      </w:r>
      <w:r>
        <w:fldChar w:fldCharType="end"/>
      </w:r>
    </w:p>
    <w:p w14:paraId="7EEB8925" w14:textId="601FBCF9" w:rsidR="00C51112" w:rsidRDefault="00C5111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_Toc187256812 \h </w:instrText>
      </w:r>
      <w:r>
        <w:fldChar w:fldCharType="separate"/>
      </w:r>
      <w:r>
        <w:t>77</w:t>
      </w:r>
      <w:r>
        <w:fldChar w:fldCharType="end"/>
      </w:r>
    </w:p>
    <w:p w14:paraId="2CF94841" w14:textId="318AE1B5" w:rsidR="00C51112" w:rsidRDefault="00C5111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_Toc187256813 \h </w:instrText>
      </w:r>
      <w:r>
        <w:fldChar w:fldCharType="separate"/>
      </w:r>
      <w:r>
        <w:t>77</w:t>
      </w:r>
      <w:r>
        <w:fldChar w:fldCharType="end"/>
      </w:r>
    </w:p>
    <w:p w14:paraId="7255AA2C" w14:textId="471DD0DC" w:rsidR="00C51112" w:rsidRDefault="00C5111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_Toc187256814 \h </w:instrText>
      </w:r>
      <w:r>
        <w:fldChar w:fldCharType="separate"/>
      </w:r>
      <w:r>
        <w:t>77</w:t>
      </w:r>
      <w:r>
        <w:fldChar w:fldCharType="end"/>
      </w:r>
    </w:p>
    <w:p w14:paraId="5B6E3B8A" w14:textId="608FB236" w:rsidR="00C51112" w:rsidRDefault="00C51112">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_Toc187256815 \h </w:instrText>
      </w:r>
      <w:r>
        <w:fldChar w:fldCharType="separate"/>
      </w:r>
      <w:r>
        <w:t>78</w:t>
      </w:r>
      <w:r>
        <w:fldChar w:fldCharType="end"/>
      </w:r>
    </w:p>
    <w:p w14:paraId="2EEF0A28" w14:textId="5E80C4DD" w:rsidR="00C51112" w:rsidRDefault="00C51112">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_Toc187256816 \h </w:instrText>
      </w:r>
      <w:r>
        <w:fldChar w:fldCharType="separate"/>
      </w:r>
      <w:r>
        <w:t>78</w:t>
      </w:r>
      <w:r>
        <w:fldChar w:fldCharType="end"/>
      </w:r>
    </w:p>
    <w:p w14:paraId="23655F06" w14:textId="29029D96" w:rsidR="00C51112" w:rsidRDefault="00C51112">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_Toc187256817 \h </w:instrText>
      </w:r>
      <w:r>
        <w:fldChar w:fldCharType="separate"/>
      </w:r>
      <w:r>
        <w:t>78</w:t>
      </w:r>
      <w:r>
        <w:fldChar w:fldCharType="end"/>
      </w:r>
    </w:p>
    <w:p w14:paraId="02FB2F64" w14:textId="3698E273" w:rsidR="00C51112" w:rsidRDefault="00C51112">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_Toc187256818 \h </w:instrText>
      </w:r>
      <w:r>
        <w:fldChar w:fldCharType="separate"/>
      </w:r>
      <w:r>
        <w:t>78</w:t>
      </w:r>
      <w:r>
        <w:fldChar w:fldCharType="end"/>
      </w:r>
    </w:p>
    <w:p w14:paraId="7955CA5E" w14:textId="6858F2FE" w:rsidR="00C51112" w:rsidRDefault="00C51112">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_Toc187256819 \h </w:instrText>
      </w:r>
      <w:r>
        <w:fldChar w:fldCharType="separate"/>
      </w:r>
      <w:r>
        <w:t>78</w:t>
      </w:r>
      <w:r>
        <w:fldChar w:fldCharType="end"/>
      </w:r>
    </w:p>
    <w:p w14:paraId="6B417D72" w14:textId="1DFA34ED" w:rsidR="00C51112" w:rsidRDefault="00C51112">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_Toc187256820 \h </w:instrText>
      </w:r>
      <w:r>
        <w:fldChar w:fldCharType="separate"/>
      </w:r>
      <w:r>
        <w:t>78</w:t>
      </w:r>
      <w:r>
        <w:fldChar w:fldCharType="end"/>
      </w:r>
    </w:p>
    <w:p w14:paraId="4A767493" w14:textId="2D41CA93" w:rsidR="00C51112" w:rsidRDefault="00C5111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_Toc187256821 \h </w:instrText>
      </w:r>
      <w:r>
        <w:fldChar w:fldCharType="separate"/>
      </w:r>
      <w:r>
        <w:t>79</w:t>
      </w:r>
      <w:r>
        <w:fldChar w:fldCharType="end"/>
      </w:r>
    </w:p>
    <w:p w14:paraId="3D63167A" w14:textId="63FD52E9"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6.4.1</w:t>
      </w:r>
      <w:r>
        <w:rPr>
          <w:rFonts w:asciiTheme="minorHAnsi" w:eastAsiaTheme="minorEastAsia" w:hAnsiTheme="minorHAnsi" w:cstheme="minorBidi"/>
          <w:kern w:val="2"/>
          <w:sz w:val="24"/>
          <w:szCs w:val="24"/>
          <w14:ligatures w14:val="standardContextual"/>
        </w:rPr>
        <w:tab/>
      </w:r>
      <w:r w:rsidRPr="00F9293E">
        <w:rPr>
          <w:lang w:val="en-US"/>
        </w:rPr>
        <w:t>Transmitter OFF power</w:t>
      </w:r>
      <w:r>
        <w:tab/>
      </w:r>
      <w:r>
        <w:fldChar w:fldCharType="begin"/>
      </w:r>
      <w:r>
        <w:instrText xml:space="preserve"> PAGEREF _Toc187256822 \h </w:instrText>
      </w:r>
      <w:r>
        <w:fldChar w:fldCharType="separate"/>
      </w:r>
      <w:r>
        <w:t>79</w:t>
      </w:r>
      <w:r>
        <w:fldChar w:fldCharType="end"/>
      </w:r>
    </w:p>
    <w:p w14:paraId="1D620F74" w14:textId="7FBEA8F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_Toc187256823 \h </w:instrText>
      </w:r>
      <w:r>
        <w:fldChar w:fldCharType="separate"/>
      </w:r>
      <w:r>
        <w:t>79</w:t>
      </w:r>
      <w:r>
        <w:fldChar w:fldCharType="end"/>
      </w:r>
    </w:p>
    <w:p w14:paraId="55F79368" w14:textId="0215D56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_Toc187256824 \h </w:instrText>
      </w:r>
      <w:r>
        <w:fldChar w:fldCharType="separate"/>
      </w:r>
      <w:r>
        <w:t>79</w:t>
      </w:r>
      <w:r>
        <w:fldChar w:fldCharType="end"/>
      </w:r>
    </w:p>
    <w:p w14:paraId="15DED473" w14:textId="62ABB3DA"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_Toc187256825 \h </w:instrText>
      </w:r>
      <w:r>
        <w:fldChar w:fldCharType="separate"/>
      </w:r>
      <w:r>
        <w:t>79</w:t>
      </w:r>
      <w:r>
        <w:fldChar w:fldCharType="end"/>
      </w:r>
    </w:p>
    <w:p w14:paraId="20890730" w14:textId="12D2CC8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_Toc187256826 \h </w:instrText>
      </w:r>
      <w:r>
        <w:fldChar w:fldCharType="separate"/>
      </w:r>
      <w:r>
        <w:t>79</w:t>
      </w:r>
      <w:r>
        <w:fldChar w:fldCharType="end"/>
      </w:r>
    </w:p>
    <w:p w14:paraId="43E573E2" w14:textId="6479E03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6.4.1.5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_Toc187256827 \h </w:instrText>
      </w:r>
      <w:r>
        <w:fldChar w:fldCharType="separate"/>
      </w:r>
      <w:r>
        <w:t>79</w:t>
      </w:r>
      <w:r>
        <w:fldChar w:fldCharType="end"/>
      </w:r>
    </w:p>
    <w:p w14:paraId="549B8ED3" w14:textId="0D727CA2" w:rsidR="00C51112" w:rsidRDefault="00C51112">
      <w:pPr>
        <w:pStyle w:val="TOC3"/>
        <w:rPr>
          <w:rFonts w:asciiTheme="minorHAnsi" w:eastAsiaTheme="minorEastAsia" w:hAnsiTheme="minorHAnsi" w:cstheme="minorBidi"/>
          <w:kern w:val="2"/>
          <w:sz w:val="24"/>
          <w:szCs w:val="24"/>
          <w14:ligatures w14:val="standardContextual"/>
        </w:rPr>
      </w:pPr>
      <w:r w:rsidRPr="00F9293E">
        <w:rPr>
          <w:lang w:val="en-US"/>
        </w:rPr>
        <w:t>6.4.2</w:t>
      </w:r>
      <w:r>
        <w:rPr>
          <w:rFonts w:asciiTheme="minorHAnsi" w:eastAsiaTheme="minorEastAsia" w:hAnsiTheme="minorHAnsi" w:cstheme="minorBidi"/>
          <w:kern w:val="2"/>
          <w:sz w:val="24"/>
          <w:szCs w:val="24"/>
          <w14:ligatures w14:val="standardContextual"/>
        </w:rPr>
        <w:tab/>
      </w:r>
      <w:r w:rsidRPr="00F9293E">
        <w:rPr>
          <w:lang w:val="en-US"/>
        </w:rPr>
        <w:t>Transmitter transient period</w:t>
      </w:r>
      <w:r>
        <w:tab/>
      </w:r>
      <w:r>
        <w:fldChar w:fldCharType="begin"/>
      </w:r>
      <w:r>
        <w:instrText xml:space="preserve"> PAGEREF _Toc187256828 \h </w:instrText>
      </w:r>
      <w:r>
        <w:fldChar w:fldCharType="separate"/>
      </w:r>
      <w:r>
        <w:t>80</w:t>
      </w:r>
      <w:r>
        <w:fldChar w:fldCharType="end"/>
      </w:r>
    </w:p>
    <w:p w14:paraId="6EC319CE" w14:textId="4D36375C"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6.4.2.1</w:t>
      </w:r>
      <w:r>
        <w:rPr>
          <w:rFonts w:asciiTheme="minorHAnsi" w:eastAsiaTheme="minorEastAsia" w:hAnsiTheme="minorHAnsi" w:cstheme="minorBidi"/>
          <w:kern w:val="2"/>
          <w:sz w:val="24"/>
          <w:szCs w:val="24"/>
          <w14:ligatures w14:val="standardContextual"/>
        </w:rPr>
        <w:tab/>
      </w:r>
      <w:r w:rsidRPr="00F9293E">
        <w:rPr>
          <w:lang w:val="en-US"/>
        </w:rPr>
        <w:t>Definition and applicability</w:t>
      </w:r>
      <w:r>
        <w:tab/>
      </w:r>
      <w:r>
        <w:fldChar w:fldCharType="begin"/>
      </w:r>
      <w:r>
        <w:instrText xml:space="preserve"> PAGEREF _Toc187256829 \h </w:instrText>
      </w:r>
      <w:r>
        <w:fldChar w:fldCharType="separate"/>
      </w:r>
      <w:r>
        <w:t>80</w:t>
      </w:r>
      <w:r>
        <w:fldChar w:fldCharType="end"/>
      </w:r>
    </w:p>
    <w:p w14:paraId="4DC1D5EB" w14:textId="046C9219"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6.4.2.2</w:t>
      </w:r>
      <w:r>
        <w:rPr>
          <w:rFonts w:asciiTheme="minorHAnsi" w:eastAsiaTheme="minorEastAsia" w:hAnsiTheme="minorHAnsi" w:cstheme="minorBidi"/>
          <w:kern w:val="2"/>
          <w:sz w:val="24"/>
          <w:szCs w:val="24"/>
          <w14:ligatures w14:val="standardContextual"/>
        </w:rPr>
        <w:tab/>
      </w:r>
      <w:r w:rsidRPr="00F9293E">
        <w:rPr>
          <w:lang w:val="en-US"/>
        </w:rPr>
        <w:t>Minimum requirement</w:t>
      </w:r>
      <w:r>
        <w:tab/>
      </w:r>
      <w:r>
        <w:fldChar w:fldCharType="begin"/>
      </w:r>
      <w:r>
        <w:instrText xml:space="preserve"> PAGEREF _Toc187256830 \h </w:instrText>
      </w:r>
      <w:r>
        <w:fldChar w:fldCharType="separate"/>
      </w:r>
      <w:r>
        <w:t>80</w:t>
      </w:r>
      <w:r>
        <w:fldChar w:fldCharType="end"/>
      </w:r>
    </w:p>
    <w:p w14:paraId="2038695F" w14:textId="07628126"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6.4.2.3</w:t>
      </w:r>
      <w:r>
        <w:rPr>
          <w:rFonts w:asciiTheme="minorHAnsi" w:eastAsiaTheme="minorEastAsia" w:hAnsiTheme="minorHAnsi" w:cstheme="minorBidi"/>
          <w:kern w:val="2"/>
          <w:sz w:val="24"/>
          <w:szCs w:val="24"/>
          <w14:ligatures w14:val="standardContextual"/>
        </w:rPr>
        <w:tab/>
      </w:r>
      <w:r w:rsidRPr="00F9293E">
        <w:rPr>
          <w:lang w:val="en-US"/>
        </w:rPr>
        <w:t>Test purpose</w:t>
      </w:r>
      <w:r>
        <w:tab/>
      </w:r>
      <w:r>
        <w:fldChar w:fldCharType="begin"/>
      </w:r>
      <w:r>
        <w:instrText xml:space="preserve"> PAGEREF _Toc187256831 \h </w:instrText>
      </w:r>
      <w:r>
        <w:fldChar w:fldCharType="separate"/>
      </w:r>
      <w:r>
        <w:t>80</w:t>
      </w:r>
      <w:r>
        <w:fldChar w:fldCharType="end"/>
      </w:r>
    </w:p>
    <w:p w14:paraId="2F2F228D" w14:textId="4CB7853F"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6.4.2.4</w:t>
      </w:r>
      <w:r>
        <w:rPr>
          <w:rFonts w:asciiTheme="minorHAnsi" w:eastAsiaTheme="minorEastAsia" w:hAnsiTheme="minorHAnsi" w:cstheme="minorBidi"/>
          <w:kern w:val="2"/>
          <w:sz w:val="24"/>
          <w:szCs w:val="24"/>
          <w14:ligatures w14:val="standardContextual"/>
        </w:rPr>
        <w:tab/>
      </w:r>
      <w:r w:rsidRPr="00F9293E">
        <w:rPr>
          <w:lang w:val="en-US"/>
        </w:rPr>
        <w:t>Method of test</w:t>
      </w:r>
      <w:r>
        <w:tab/>
      </w:r>
      <w:r>
        <w:fldChar w:fldCharType="begin"/>
      </w:r>
      <w:r>
        <w:instrText xml:space="preserve"> PAGEREF _Toc187256832 \h </w:instrText>
      </w:r>
      <w:r>
        <w:fldChar w:fldCharType="separate"/>
      </w:r>
      <w:r>
        <w:t>80</w:t>
      </w:r>
      <w:r>
        <w:fldChar w:fldCharType="end"/>
      </w:r>
    </w:p>
    <w:p w14:paraId="3E4D482D" w14:textId="4F7615F9"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6.4.2.4.1</w:t>
      </w:r>
      <w:r>
        <w:rPr>
          <w:rFonts w:asciiTheme="minorHAnsi" w:eastAsiaTheme="minorEastAsia" w:hAnsiTheme="minorHAnsi" w:cstheme="minorBidi"/>
          <w:kern w:val="2"/>
          <w:sz w:val="24"/>
          <w:szCs w:val="24"/>
          <w14:ligatures w14:val="standardContextual"/>
        </w:rPr>
        <w:tab/>
      </w:r>
      <w:r w:rsidRPr="00F9293E">
        <w:rPr>
          <w:lang w:val="en-US"/>
        </w:rPr>
        <w:t>Initial conditions</w:t>
      </w:r>
      <w:r>
        <w:tab/>
      </w:r>
      <w:r>
        <w:fldChar w:fldCharType="begin"/>
      </w:r>
      <w:r>
        <w:instrText xml:space="preserve"> PAGEREF _Toc187256833 \h </w:instrText>
      </w:r>
      <w:r>
        <w:fldChar w:fldCharType="separate"/>
      </w:r>
      <w:r>
        <w:t>80</w:t>
      </w:r>
      <w:r>
        <w:fldChar w:fldCharType="end"/>
      </w:r>
    </w:p>
    <w:p w14:paraId="35D6AEBB" w14:textId="0287ACD0" w:rsidR="00C51112" w:rsidRDefault="00C51112">
      <w:pPr>
        <w:pStyle w:val="TOC5"/>
        <w:rPr>
          <w:rFonts w:asciiTheme="minorHAnsi" w:eastAsiaTheme="minorEastAsia" w:hAnsiTheme="minorHAnsi" w:cstheme="minorBidi"/>
          <w:kern w:val="2"/>
          <w:sz w:val="24"/>
          <w:szCs w:val="24"/>
          <w14:ligatures w14:val="standardContextual"/>
        </w:rPr>
      </w:pPr>
      <w:r w:rsidRPr="00F9293E">
        <w:rPr>
          <w:lang w:val="en-US"/>
        </w:rPr>
        <w:t>6.4.2.4.2</w:t>
      </w:r>
      <w:r>
        <w:rPr>
          <w:rFonts w:asciiTheme="minorHAnsi" w:eastAsiaTheme="minorEastAsia" w:hAnsiTheme="minorHAnsi" w:cstheme="minorBidi"/>
          <w:kern w:val="2"/>
          <w:sz w:val="24"/>
          <w:szCs w:val="24"/>
          <w14:ligatures w14:val="standardContextual"/>
        </w:rPr>
        <w:tab/>
      </w:r>
      <w:r w:rsidRPr="00F9293E">
        <w:rPr>
          <w:lang w:val="en-US"/>
        </w:rPr>
        <w:t>Procedure</w:t>
      </w:r>
      <w:r>
        <w:tab/>
      </w:r>
      <w:r>
        <w:fldChar w:fldCharType="begin"/>
      </w:r>
      <w:r>
        <w:instrText xml:space="preserve"> PAGEREF _Toc187256834 \h </w:instrText>
      </w:r>
      <w:r>
        <w:fldChar w:fldCharType="separate"/>
      </w:r>
      <w:r>
        <w:t>81</w:t>
      </w:r>
      <w:r>
        <w:fldChar w:fldCharType="end"/>
      </w:r>
    </w:p>
    <w:p w14:paraId="07FA013F" w14:textId="1DC79103" w:rsidR="00C51112" w:rsidRDefault="00C51112">
      <w:pPr>
        <w:pStyle w:val="TOC4"/>
        <w:rPr>
          <w:rFonts w:asciiTheme="minorHAnsi" w:eastAsiaTheme="minorEastAsia" w:hAnsiTheme="minorHAnsi" w:cstheme="minorBidi"/>
          <w:kern w:val="2"/>
          <w:sz w:val="24"/>
          <w:szCs w:val="24"/>
          <w14:ligatures w14:val="standardContextual"/>
        </w:rPr>
      </w:pPr>
      <w:r w:rsidRPr="00F9293E">
        <w:rPr>
          <w:lang w:val="en-US"/>
        </w:rPr>
        <w:t>6.4.2.5</w:t>
      </w:r>
      <w:r>
        <w:rPr>
          <w:rFonts w:asciiTheme="minorHAnsi" w:eastAsiaTheme="minorEastAsia" w:hAnsiTheme="minorHAnsi" w:cstheme="minorBidi"/>
          <w:kern w:val="2"/>
          <w:sz w:val="24"/>
          <w:szCs w:val="24"/>
          <w14:ligatures w14:val="standardContextual"/>
        </w:rPr>
        <w:tab/>
      </w:r>
      <w:r w:rsidRPr="00F9293E">
        <w:rPr>
          <w:lang w:val="en-US"/>
        </w:rPr>
        <w:t>Test requirements</w:t>
      </w:r>
      <w:r>
        <w:tab/>
      </w:r>
      <w:r>
        <w:fldChar w:fldCharType="begin"/>
      </w:r>
      <w:r>
        <w:instrText xml:space="preserve"> PAGEREF _Toc187256835 \h </w:instrText>
      </w:r>
      <w:r>
        <w:fldChar w:fldCharType="separate"/>
      </w:r>
      <w:r>
        <w:t>81</w:t>
      </w:r>
      <w:r>
        <w:fldChar w:fldCharType="end"/>
      </w:r>
    </w:p>
    <w:p w14:paraId="1D0E820A" w14:textId="25367A1D" w:rsidR="00C51112" w:rsidRDefault="00C5111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_Toc187256836 \h </w:instrText>
      </w:r>
      <w:r>
        <w:fldChar w:fldCharType="separate"/>
      </w:r>
      <w:r>
        <w:t>81</w:t>
      </w:r>
      <w:r>
        <w:fldChar w:fldCharType="end"/>
      </w:r>
    </w:p>
    <w:p w14:paraId="509F7D4B" w14:textId="5EB0F012" w:rsidR="00C51112" w:rsidRDefault="00C5111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_Toc187256837 \h </w:instrText>
      </w:r>
      <w:r>
        <w:fldChar w:fldCharType="separate"/>
      </w:r>
      <w:r>
        <w:t>81</w:t>
      </w:r>
      <w:r>
        <w:fldChar w:fldCharType="end"/>
      </w:r>
    </w:p>
    <w:p w14:paraId="119680EA" w14:textId="35683BE9" w:rsidR="00C51112" w:rsidRDefault="00C5111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_Toc187256838 \h </w:instrText>
      </w:r>
      <w:r>
        <w:fldChar w:fldCharType="separate"/>
      </w:r>
      <w:r>
        <w:t>82</w:t>
      </w:r>
      <w:r>
        <w:fldChar w:fldCharType="end"/>
      </w:r>
    </w:p>
    <w:p w14:paraId="55DC3C3E" w14:textId="696C39A4" w:rsidR="00C51112" w:rsidRDefault="00C5111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_Toc187256839 \h </w:instrText>
      </w:r>
      <w:r>
        <w:fldChar w:fldCharType="separate"/>
      </w:r>
      <w:r>
        <w:t>82</w:t>
      </w:r>
      <w:r>
        <w:fldChar w:fldCharType="end"/>
      </w:r>
    </w:p>
    <w:p w14:paraId="7CFFE8F1" w14:textId="7EC71459" w:rsidR="00C51112" w:rsidRDefault="00C5111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_Toc187256840 \h </w:instrText>
      </w:r>
      <w:r>
        <w:fldChar w:fldCharType="separate"/>
      </w:r>
      <w:r>
        <w:t>82</w:t>
      </w:r>
      <w:r>
        <w:fldChar w:fldCharType="end"/>
      </w:r>
    </w:p>
    <w:p w14:paraId="00985E44" w14:textId="175C5D59" w:rsidR="00C51112" w:rsidRDefault="00C5111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_Toc187256841 \h </w:instrText>
      </w:r>
      <w:r>
        <w:fldChar w:fldCharType="separate"/>
      </w:r>
      <w:r>
        <w:t>82</w:t>
      </w:r>
      <w:r>
        <w:fldChar w:fldCharType="end"/>
      </w:r>
    </w:p>
    <w:p w14:paraId="7064FBCA" w14:textId="79138E40" w:rsidR="00C51112" w:rsidRDefault="00C5111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_Toc187256842 \h </w:instrText>
      </w:r>
      <w:r>
        <w:fldChar w:fldCharType="separate"/>
      </w:r>
      <w:r>
        <w:t>82</w:t>
      </w:r>
      <w:r>
        <w:fldChar w:fldCharType="end"/>
      </w:r>
    </w:p>
    <w:p w14:paraId="6D1C7136" w14:textId="644744ED" w:rsidR="00C51112" w:rsidRDefault="00C51112">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_Toc187256843 \h </w:instrText>
      </w:r>
      <w:r>
        <w:fldChar w:fldCharType="separate"/>
      </w:r>
      <w:r>
        <w:t>82</w:t>
      </w:r>
      <w:r>
        <w:fldChar w:fldCharType="end"/>
      </w:r>
    </w:p>
    <w:p w14:paraId="77302185" w14:textId="46C501FD" w:rsidR="00C51112" w:rsidRDefault="00C5111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_Toc187256844 \h </w:instrText>
      </w:r>
      <w:r>
        <w:fldChar w:fldCharType="separate"/>
      </w:r>
      <w:r>
        <w:t>82</w:t>
      </w:r>
      <w:r>
        <w:fldChar w:fldCharType="end"/>
      </w:r>
    </w:p>
    <w:p w14:paraId="0C82E3BB" w14:textId="69C90CEF" w:rsidR="00C51112" w:rsidRDefault="00C5111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_Toc187256845 \h </w:instrText>
      </w:r>
      <w:r>
        <w:fldChar w:fldCharType="separate"/>
      </w:r>
      <w:r>
        <w:t>82</w:t>
      </w:r>
      <w:r>
        <w:fldChar w:fldCharType="end"/>
      </w:r>
    </w:p>
    <w:p w14:paraId="14672C84" w14:textId="39DE23E1" w:rsidR="00C51112" w:rsidRDefault="00C5111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_Toc187256846 \h </w:instrText>
      </w:r>
      <w:r>
        <w:fldChar w:fldCharType="separate"/>
      </w:r>
      <w:r>
        <w:t>82</w:t>
      </w:r>
      <w:r>
        <w:fldChar w:fldCharType="end"/>
      </w:r>
    </w:p>
    <w:p w14:paraId="5523848A" w14:textId="59509799" w:rsidR="00C51112" w:rsidRDefault="00C51112">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_Toc187256847 \h </w:instrText>
      </w:r>
      <w:r>
        <w:fldChar w:fldCharType="separate"/>
      </w:r>
      <w:r>
        <w:t>83</w:t>
      </w:r>
      <w:r>
        <w:fldChar w:fldCharType="end"/>
      </w:r>
    </w:p>
    <w:p w14:paraId="4EA09200" w14:textId="3F17692F" w:rsidR="00C51112" w:rsidRDefault="00C5111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_Toc187256848 \h </w:instrText>
      </w:r>
      <w:r>
        <w:fldChar w:fldCharType="separate"/>
      </w:r>
      <w:r>
        <w:t>83</w:t>
      </w:r>
      <w:r>
        <w:fldChar w:fldCharType="end"/>
      </w:r>
    </w:p>
    <w:p w14:paraId="010DEB1C" w14:textId="6E81A20E" w:rsidR="00C51112" w:rsidRDefault="00C5111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_Toc187256849 \h </w:instrText>
      </w:r>
      <w:r>
        <w:fldChar w:fldCharType="separate"/>
      </w:r>
      <w:r>
        <w:t>83</w:t>
      </w:r>
      <w:r>
        <w:fldChar w:fldCharType="end"/>
      </w:r>
    </w:p>
    <w:p w14:paraId="0E01543C" w14:textId="64568BC2" w:rsidR="00C51112" w:rsidRDefault="00C5111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_Toc187256850 \h </w:instrText>
      </w:r>
      <w:r>
        <w:fldChar w:fldCharType="separate"/>
      </w:r>
      <w:r>
        <w:t>83</w:t>
      </w:r>
      <w:r>
        <w:fldChar w:fldCharType="end"/>
      </w:r>
    </w:p>
    <w:p w14:paraId="64094B13" w14:textId="75DCFC4A" w:rsidR="00C51112" w:rsidRDefault="00C51112">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_Toc187256851 \h </w:instrText>
      </w:r>
      <w:r>
        <w:fldChar w:fldCharType="separate"/>
      </w:r>
      <w:r>
        <w:t>84</w:t>
      </w:r>
      <w:r>
        <w:fldChar w:fldCharType="end"/>
      </w:r>
    </w:p>
    <w:p w14:paraId="539215F8" w14:textId="0F8D3C77" w:rsidR="00C51112" w:rsidRDefault="00C5111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_Toc187256852 \h </w:instrText>
      </w:r>
      <w:r>
        <w:fldChar w:fldCharType="separate"/>
      </w:r>
      <w:r>
        <w:t>86</w:t>
      </w:r>
      <w:r>
        <w:fldChar w:fldCharType="end"/>
      </w:r>
    </w:p>
    <w:p w14:paraId="2661A935" w14:textId="0CDFAD98" w:rsidR="00C51112" w:rsidRDefault="00C5111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_Toc187256853 \h </w:instrText>
      </w:r>
      <w:r>
        <w:fldChar w:fldCharType="separate"/>
      </w:r>
      <w:r>
        <w:t>86</w:t>
      </w:r>
      <w:r>
        <w:fldChar w:fldCharType="end"/>
      </w:r>
    </w:p>
    <w:p w14:paraId="0BA50F21" w14:textId="55A2F4A3" w:rsidR="00C51112" w:rsidRDefault="00C5111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_Toc187256854 \h </w:instrText>
      </w:r>
      <w:r>
        <w:fldChar w:fldCharType="separate"/>
      </w:r>
      <w:r>
        <w:t>86</w:t>
      </w:r>
      <w:r>
        <w:fldChar w:fldCharType="end"/>
      </w:r>
    </w:p>
    <w:p w14:paraId="5642134B" w14:textId="31489E42" w:rsidR="00C51112" w:rsidRDefault="00C5111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_Toc187256855 \h </w:instrText>
      </w:r>
      <w:r>
        <w:fldChar w:fldCharType="separate"/>
      </w:r>
      <w:r>
        <w:t>86</w:t>
      </w:r>
      <w:r>
        <w:fldChar w:fldCharType="end"/>
      </w:r>
    </w:p>
    <w:p w14:paraId="3FEB07D3" w14:textId="7B58BEDD" w:rsidR="00C51112" w:rsidRDefault="00C5111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_Toc187256856 \h </w:instrText>
      </w:r>
      <w:r>
        <w:fldChar w:fldCharType="separate"/>
      </w:r>
      <w:r>
        <w:t>86</w:t>
      </w:r>
      <w:r>
        <w:fldChar w:fldCharType="end"/>
      </w:r>
    </w:p>
    <w:p w14:paraId="369812DA" w14:textId="62C8DE41" w:rsidR="00C51112" w:rsidRDefault="00C5111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_Toc187256857 \h </w:instrText>
      </w:r>
      <w:r>
        <w:fldChar w:fldCharType="separate"/>
      </w:r>
      <w:r>
        <w:t>86</w:t>
      </w:r>
      <w:r>
        <w:fldChar w:fldCharType="end"/>
      </w:r>
    </w:p>
    <w:p w14:paraId="03180FF0" w14:textId="17844B99" w:rsidR="00C51112" w:rsidRDefault="00C51112">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_Toc187256858 \h </w:instrText>
      </w:r>
      <w:r>
        <w:fldChar w:fldCharType="separate"/>
      </w:r>
      <w:r>
        <w:t>86</w:t>
      </w:r>
      <w:r>
        <w:fldChar w:fldCharType="end"/>
      </w:r>
    </w:p>
    <w:p w14:paraId="4D281C64" w14:textId="204493BE" w:rsidR="00C51112" w:rsidRDefault="00C51112">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_Toc187256859 \h </w:instrText>
      </w:r>
      <w:r>
        <w:fldChar w:fldCharType="separate"/>
      </w:r>
      <w:r>
        <w:t>87</w:t>
      </w:r>
      <w:r>
        <w:fldChar w:fldCharType="end"/>
      </w:r>
    </w:p>
    <w:p w14:paraId="16D5F6A2" w14:textId="355857B9" w:rsidR="00C51112" w:rsidRDefault="00C5111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_Toc187256860 \h </w:instrText>
      </w:r>
      <w:r>
        <w:fldChar w:fldCharType="separate"/>
      </w:r>
      <w:r>
        <w:t>87</w:t>
      </w:r>
      <w:r>
        <w:fldChar w:fldCharType="end"/>
      </w:r>
    </w:p>
    <w:p w14:paraId="29636837" w14:textId="2C211061" w:rsidR="00C51112" w:rsidRDefault="00C5111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_Toc187256861 \h </w:instrText>
      </w:r>
      <w:r>
        <w:fldChar w:fldCharType="separate"/>
      </w:r>
      <w:r>
        <w:t>87</w:t>
      </w:r>
      <w:r>
        <w:fldChar w:fldCharType="end"/>
      </w:r>
    </w:p>
    <w:p w14:paraId="65A1C4C5" w14:textId="15D590E2" w:rsidR="00C51112" w:rsidRDefault="00C5111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_Toc187256862 \h </w:instrText>
      </w:r>
      <w:r>
        <w:fldChar w:fldCharType="separate"/>
      </w:r>
      <w:r>
        <w:t>88</w:t>
      </w:r>
      <w:r>
        <w:fldChar w:fldCharType="end"/>
      </w:r>
    </w:p>
    <w:p w14:paraId="0A069BA7" w14:textId="30F71FC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6.6.2.1</w:t>
      </w:r>
      <w:r>
        <w:rPr>
          <w:rFonts w:asciiTheme="minorHAnsi" w:eastAsiaTheme="minorEastAsia" w:hAnsiTheme="minorHAnsi" w:cstheme="minorBidi"/>
          <w:kern w:val="2"/>
          <w:sz w:val="24"/>
          <w:szCs w:val="24"/>
          <w14:ligatures w14:val="standardContextual"/>
        </w:rPr>
        <w:tab/>
      </w:r>
      <w:r w:rsidRPr="00F9293E">
        <w:rPr>
          <w:rFonts w:eastAsia="MS P??" w:cs="v4.2.0"/>
        </w:rPr>
        <w:t>Definition and applicability</w:t>
      </w:r>
      <w:r>
        <w:tab/>
      </w:r>
      <w:r>
        <w:fldChar w:fldCharType="begin"/>
      </w:r>
      <w:r>
        <w:instrText xml:space="preserve"> PAGEREF _Toc187256863 \h </w:instrText>
      </w:r>
      <w:r>
        <w:fldChar w:fldCharType="separate"/>
      </w:r>
      <w:r>
        <w:t>88</w:t>
      </w:r>
      <w:r>
        <w:fldChar w:fldCharType="end"/>
      </w:r>
    </w:p>
    <w:p w14:paraId="3A8E003A" w14:textId="0B4C7D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6.6.2.2</w:t>
      </w:r>
      <w:r>
        <w:rPr>
          <w:rFonts w:asciiTheme="minorHAnsi" w:eastAsiaTheme="minorEastAsia" w:hAnsiTheme="minorHAnsi" w:cstheme="minorBidi"/>
          <w:kern w:val="2"/>
          <w:sz w:val="24"/>
          <w:szCs w:val="24"/>
          <w14:ligatures w14:val="standardContextual"/>
        </w:rPr>
        <w:tab/>
      </w:r>
      <w:r w:rsidRPr="00F9293E">
        <w:rPr>
          <w:rFonts w:eastAsia="MS P??" w:cs="v4.2.0"/>
        </w:rPr>
        <w:t>Minimum Requirements</w:t>
      </w:r>
      <w:r>
        <w:tab/>
      </w:r>
      <w:r>
        <w:fldChar w:fldCharType="begin"/>
      </w:r>
      <w:r>
        <w:instrText xml:space="preserve"> PAGEREF _Toc187256864 \h </w:instrText>
      </w:r>
      <w:r>
        <w:fldChar w:fldCharType="separate"/>
      </w:r>
      <w:r>
        <w:t>88</w:t>
      </w:r>
      <w:r>
        <w:fldChar w:fldCharType="end"/>
      </w:r>
    </w:p>
    <w:p w14:paraId="74AB9180" w14:textId="66B5DFF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cs="v4.2.0"/>
        </w:rPr>
        <w:t>6.6.2.3</w:t>
      </w:r>
      <w:r>
        <w:rPr>
          <w:rFonts w:asciiTheme="minorHAnsi" w:eastAsiaTheme="minorEastAsia" w:hAnsiTheme="minorHAnsi" w:cstheme="minorBidi"/>
          <w:kern w:val="2"/>
          <w:sz w:val="24"/>
          <w:szCs w:val="24"/>
          <w14:ligatures w14:val="standardContextual"/>
        </w:rPr>
        <w:tab/>
      </w:r>
      <w:r w:rsidRPr="00F9293E">
        <w:rPr>
          <w:rFonts w:cs="v4.2.0"/>
        </w:rPr>
        <w:t>Test purpose</w:t>
      </w:r>
      <w:r>
        <w:tab/>
      </w:r>
      <w:r>
        <w:fldChar w:fldCharType="begin"/>
      </w:r>
      <w:r>
        <w:instrText xml:space="preserve"> PAGEREF _Toc187256865 \h </w:instrText>
      </w:r>
      <w:r>
        <w:fldChar w:fldCharType="separate"/>
      </w:r>
      <w:r>
        <w:t>88</w:t>
      </w:r>
      <w:r>
        <w:fldChar w:fldCharType="end"/>
      </w:r>
    </w:p>
    <w:p w14:paraId="74F9D2EF" w14:textId="44EB346E"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6.6.2.4</w:t>
      </w:r>
      <w:r>
        <w:rPr>
          <w:rFonts w:asciiTheme="minorHAnsi" w:eastAsiaTheme="minorEastAsia" w:hAnsiTheme="minorHAnsi" w:cstheme="minorBidi"/>
          <w:kern w:val="2"/>
          <w:sz w:val="24"/>
          <w:szCs w:val="24"/>
          <w14:ligatures w14:val="standardContextual"/>
        </w:rPr>
        <w:tab/>
      </w:r>
      <w:r w:rsidRPr="00F9293E">
        <w:rPr>
          <w:rFonts w:eastAsia="MS P??" w:cs="v4.2.0"/>
        </w:rPr>
        <w:t>Method of test</w:t>
      </w:r>
      <w:r>
        <w:tab/>
      </w:r>
      <w:r>
        <w:fldChar w:fldCharType="begin"/>
      </w:r>
      <w:r>
        <w:instrText xml:space="preserve"> PAGEREF _Toc187256866 \h </w:instrText>
      </w:r>
      <w:r>
        <w:fldChar w:fldCharType="separate"/>
      </w:r>
      <w:r>
        <w:t>89</w:t>
      </w:r>
      <w:r>
        <w:fldChar w:fldCharType="end"/>
      </w:r>
    </w:p>
    <w:p w14:paraId="2F1E0958" w14:textId="22DA00D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cs="v4.2.0"/>
        </w:rPr>
        <w:t>6.6.2.4.1</w:t>
      </w:r>
      <w:r>
        <w:rPr>
          <w:rFonts w:asciiTheme="minorHAnsi" w:eastAsiaTheme="minorEastAsia" w:hAnsiTheme="minorHAnsi" w:cstheme="minorBidi"/>
          <w:kern w:val="2"/>
          <w:sz w:val="24"/>
          <w:szCs w:val="24"/>
          <w14:ligatures w14:val="standardContextual"/>
        </w:rPr>
        <w:tab/>
      </w:r>
      <w:r w:rsidRPr="00F9293E">
        <w:rPr>
          <w:rFonts w:cs="v4.2.0"/>
        </w:rPr>
        <w:t>Initial conditions</w:t>
      </w:r>
      <w:r>
        <w:tab/>
      </w:r>
      <w:r>
        <w:fldChar w:fldCharType="begin"/>
      </w:r>
      <w:r>
        <w:instrText xml:space="preserve"> PAGEREF _Toc187256867 \h </w:instrText>
      </w:r>
      <w:r>
        <w:fldChar w:fldCharType="separate"/>
      </w:r>
      <w:r>
        <w:t>89</w:t>
      </w:r>
      <w:r>
        <w:fldChar w:fldCharType="end"/>
      </w:r>
    </w:p>
    <w:p w14:paraId="2E594BD0" w14:textId="45AD5DF3" w:rsidR="00C51112" w:rsidRDefault="00C5111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_Toc187256868 \h </w:instrText>
      </w:r>
      <w:r>
        <w:fldChar w:fldCharType="separate"/>
      </w:r>
      <w:r>
        <w:t>89</w:t>
      </w:r>
      <w:r>
        <w:fldChar w:fldCharType="end"/>
      </w:r>
    </w:p>
    <w:p w14:paraId="32BE320C" w14:textId="48242A88"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MS P??" w:cs="v4.2.0"/>
        </w:rPr>
        <w:t>6.6.2.5</w:t>
      </w:r>
      <w:r>
        <w:rPr>
          <w:rFonts w:asciiTheme="minorHAnsi" w:eastAsiaTheme="minorEastAsia" w:hAnsiTheme="minorHAnsi" w:cstheme="minorBidi"/>
          <w:kern w:val="2"/>
          <w:sz w:val="24"/>
          <w:szCs w:val="24"/>
          <w14:ligatures w14:val="standardContextual"/>
        </w:rPr>
        <w:tab/>
      </w:r>
      <w:r w:rsidRPr="00F9293E">
        <w:rPr>
          <w:rFonts w:eastAsia="MS P??" w:cs="v4.2.0"/>
        </w:rPr>
        <w:t>Test requirements</w:t>
      </w:r>
      <w:r>
        <w:tab/>
      </w:r>
      <w:r>
        <w:fldChar w:fldCharType="begin"/>
      </w:r>
      <w:r>
        <w:instrText xml:space="preserve"> PAGEREF _Toc187256869 \h </w:instrText>
      </w:r>
      <w:r>
        <w:fldChar w:fldCharType="separate"/>
      </w:r>
      <w:r>
        <w:t>90</w:t>
      </w:r>
      <w:r>
        <w:fldChar w:fldCharType="end"/>
      </w:r>
    </w:p>
    <w:p w14:paraId="4592B4C6" w14:textId="07C7B0D7" w:rsidR="00C51112" w:rsidRDefault="00C5111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_Toc187256870 \h </w:instrText>
      </w:r>
      <w:r>
        <w:fldChar w:fldCharType="separate"/>
      </w:r>
      <w:r>
        <w:t>90</w:t>
      </w:r>
      <w:r>
        <w:fldChar w:fldCharType="end"/>
      </w:r>
    </w:p>
    <w:p w14:paraId="282DF589" w14:textId="3FC31550" w:rsidR="00C51112" w:rsidRDefault="00C51112">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_Toc187256871 \h </w:instrText>
      </w:r>
      <w:r>
        <w:fldChar w:fldCharType="separate"/>
      </w:r>
      <w:r>
        <w:t>90</w:t>
      </w:r>
      <w:r>
        <w:fldChar w:fldCharType="end"/>
      </w:r>
    </w:p>
    <w:p w14:paraId="063147F0" w14:textId="7C24583B" w:rsidR="00C51112" w:rsidRDefault="00C51112">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_Toc187256872 \h </w:instrText>
      </w:r>
      <w:r>
        <w:fldChar w:fldCharType="separate"/>
      </w:r>
      <w:r>
        <w:t>90</w:t>
      </w:r>
      <w:r>
        <w:fldChar w:fldCharType="end"/>
      </w:r>
    </w:p>
    <w:p w14:paraId="2BA17A63" w14:textId="2708B1D0" w:rsidR="00C51112" w:rsidRDefault="00C51112">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_Toc187256873 \h </w:instrText>
      </w:r>
      <w:r>
        <w:fldChar w:fldCharType="separate"/>
      </w:r>
      <w:r>
        <w:t>90</w:t>
      </w:r>
      <w:r>
        <w:fldChar w:fldCharType="end"/>
      </w:r>
    </w:p>
    <w:p w14:paraId="6CE0E448" w14:textId="5E1F4875" w:rsidR="00C51112" w:rsidRDefault="00C51112">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_Toc187256874 \h </w:instrText>
      </w:r>
      <w:r>
        <w:fldChar w:fldCharType="separate"/>
      </w:r>
      <w:r>
        <w:t>90</w:t>
      </w:r>
      <w:r>
        <w:fldChar w:fldCharType="end"/>
      </w:r>
    </w:p>
    <w:p w14:paraId="0AA28077" w14:textId="30098B98" w:rsidR="00C51112" w:rsidRDefault="00C5111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_Toc187256875 \h </w:instrText>
      </w:r>
      <w:r>
        <w:fldChar w:fldCharType="separate"/>
      </w:r>
      <w:r>
        <w:t>90</w:t>
      </w:r>
      <w:r>
        <w:fldChar w:fldCharType="end"/>
      </w:r>
    </w:p>
    <w:p w14:paraId="172714B3" w14:textId="2EF1643C" w:rsidR="00C51112" w:rsidRDefault="00C5111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_Toc187256876 \h </w:instrText>
      </w:r>
      <w:r>
        <w:fldChar w:fldCharType="separate"/>
      </w:r>
      <w:r>
        <w:t>91</w:t>
      </w:r>
      <w:r>
        <w:fldChar w:fldCharType="end"/>
      </w:r>
    </w:p>
    <w:p w14:paraId="5151C4BC" w14:textId="33890C46" w:rsidR="00C51112" w:rsidRDefault="00C51112">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_Toc187256877 \h </w:instrText>
      </w:r>
      <w:r>
        <w:fldChar w:fldCharType="separate"/>
      </w:r>
      <w:r>
        <w:t>91</w:t>
      </w:r>
      <w:r>
        <w:fldChar w:fldCharType="end"/>
      </w:r>
    </w:p>
    <w:p w14:paraId="48F5327E" w14:textId="27E2349F" w:rsidR="00C51112" w:rsidRDefault="00C51112">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_Toc187256878 \h </w:instrText>
      </w:r>
      <w:r>
        <w:fldChar w:fldCharType="separate"/>
      </w:r>
      <w:r>
        <w:t>91</w:t>
      </w:r>
      <w:r>
        <w:fldChar w:fldCharType="end"/>
      </w:r>
    </w:p>
    <w:p w14:paraId="019EEF95" w14:textId="4722A369" w:rsidR="00C51112" w:rsidRDefault="00C51112">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F9293E">
        <w:rPr>
          <w:lang w:val="en-US"/>
        </w:rPr>
        <w:t>Limits and</w:t>
      </w:r>
      <w:r>
        <w:t xml:space="preserve"> </w:t>
      </w:r>
      <w:r w:rsidRPr="00F9293E">
        <w:rPr>
          <w:i/>
        </w:rPr>
        <w:t>basic limits</w:t>
      </w:r>
      <w:r>
        <w:tab/>
      </w:r>
      <w:r>
        <w:fldChar w:fldCharType="begin"/>
      </w:r>
      <w:r>
        <w:instrText xml:space="preserve"> PAGEREF _Toc187256879 \h </w:instrText>
      </w:r>
      <w:r>
        <w:fldChar w:fldCharType="separate"/>
      </w:r>
      <w:r>
        <w:t>91</w:t>
      </w:r>
      <w:r>
        <w:fldChar w:fldCharType="end"/>
      </w:r>
    </w:p>
    <w:p w14:paraId="4959D882" w14:textId="703A92D1" w:rsidR="00C51112" w:rsidRDefault="00C51112">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_Toc187256880 \h </w:instrText>
      </w:r>
      <w:r>
        <w:fldChar w:fldCharType="separate"/>
      </w:r>
      <w:r>
        <w:t>95</w:t>
      </w:r>
      <w:r>
        <w:fldChar w:fldCharType="end"/>
      </w:r>
    </w:p>
    <w:p w14:paraId="16D3C19B" w14:textId="2EC09B00" w:rsidR="00C51112" w:rsidRDefault="00C51112">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_Toc187256881 \h </w:instrText>
      </w:r>
      <w:r>
        <w:fldChar w:fldCharType="separate"/>
      </w:r>
      <w:r>
        <w:t>95</w:t>
      </w:r>
      <w:r>
        <w:fldChar w:fldCharType="end"/>
      </w:r>
    </w:p>
    <w:p w14:paraId="54B71619" w14:textId="6480E45C" w:rsidR="00C51112" w:rsidRDefault="00C5111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_Toc187256882 \h </w:instrText>
      </w:r>
      <w:r>
        <w:fldChar w:fldCharType="separate"/>
      </w:r>
      <w:r>
        <w:t>96</w:t>
      </w:r>
      <w:r>
        <w:fldChar w:fldCharType="end"/>
      </w:r>
    </w:p>
    <w:p w14:paraId="0ED79F2B" w14:textId="2D359CE4" w:rsidR="00C51112" w:rsidRDefault="00C51112">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_Toc187256883 \h </w:instrText>
      </w:r>
      <w:r>
        <w:fldChar w:fldCharType="separate"/>
      </w:r>
      <w:r>
        <w:t>96</w:t>
      </w:r>
      <w:r>
        <w:fldChar w:fldCharType="end"/>
      </w:r>
    </w:p>
    <w:p w14:paraId="0101DF2F" w14:textId="056E4809" w:rsidR="00C51112" w:rsidRDefault="00C51112">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_Toc187256884 \h </w:instrText>
      </w:r>
      <w:r>
        <w:fldChar w:fldCharType="separate"/>
      </w:r>
      <w:r>
        <w:t>97</w:t>
      </w:r>
      <w:r>
        <w:fldChar w:fldCharType="end"/>
      </w:r>
    </w:p>
    <w:p w14:paraId="3FDBC825" w14:textId="7FB21263" w:rsidR="00C51112" w:rsidRDefault="00C51112">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_Toc187256885 \h </w:instrText>
      </w:r>
      <w:r>
        <w:fldChar w:fldCharType="separate"/>
      </w:r>
      <w:r>
        <w:t>97</w:t>
      </w:r>
      <w:r>
        <w:fldChar w:fldCharType="end"/>
      </w:r>
    </w:p>
    <w:p w14:paraId="6D9A0483" w14:textId="259B32EC" w:rsidR="00C51112" w:rsidRDefault="00C51112">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_Toc187256886 \h </w:instrText>
      </w:r>
      <w:r>
        <w:fldChar w:fldCharType="separate"/>
      </w:r>
      <w:r>
        <w:t>98</w:t>
      </w:r>
      <w:r>
        <w:fldChar w:fldCharType="end"/>
      </w:r>
    </w:p>
    <w:p w14:paraId="48AC0F6C" w14:textId="7EAF7511" w:rsidR="00C51112" w:rsidRDefault="00C5111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_Toc187256887 \h </w:instrText>
      </w:r>
      <w:r>
        <w:fldChar w:fldCharType="separate"/>
      </w:r>
      <w:r>
        <w:t>98</w:t>
      </w:r>
      <w:r>
        <w:fldChar w:fldCharType="end"/>
      </w:r>
    </w:p>
    <w:p w14:paraId="0BD88990" w14:textId="19632DD7" w:rsidR="00C51112" w:rsidRDefault="00C5111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_Toc187256888 \h </w:instrText>
      </w:r>
      <w:r>
        <w:fldChar w:fldCharType="separate"/>
      </w:r>
      <w:r>
        <w:t>98</w:t>
      </w:r>
      <w:r>
        <w:fldChar w:fldCharType="end"/>
      </w:r>
    </w:p>
    <w:p w14:paraId="0D221F4D" w14:textId="56A74887" w:rsidR="00C51112" w:rsidRDefault="00C51112">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_Toc187256889 \h </w:instrText>
      </w:r>
      <w:r>
        <w:fldChar w:fldCharType="separate"/>
      </w:r>
      <w:r>
        <w:t>99</w:t>
      </w:r>
      <w:r>
        <w:fldChar w:fldCharType="end"/>
      </w:r>
    </w:p>
    <w:p w14:paraId="7117731C" w14:textId="34E6EF92" w:rsidR="00C51112" w:rsidRDefault="00C51112">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_Toc187256890 \h </w:instrText>
      </w:r>
      <w:r>
        <w:fldChar w:fldCharType="separate"/>
      </w:r>
      <w:r>
        <w:t>99</w:t>
      </w:r>
      <w:r>
        <w:fldChar w:fldCharType="end"/>
      </w:r>
    </w:p>
    <w:p w14:paraId="2BA7E479" w14:textId="36F47AA7" w:rsidR="00C51112" w:rsidRDefault="00C51112">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_Toc187256891 \h </w:instrText>
      </w:r>
      <w:r>
        <w:fldChar w:fldCharType="separate"/>
      </w:r>
      <w:r>
        <w:t>99</w:t>
      </w:r>
      <w:r>
        <w:fldChar w:fldCharType="end"/>
      </w:r>
    </w:p>
    <w:p w14:paraId="62F4ADA0" w14:textId="66A12366" w:rsidR="00C51112" w:rsidRDefault="00C51112">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_Toc187256892 \h </w:instrText>
      </w:r>
      <w:r>
        <w:fldChar w:fldCharType="separate"/>
      </w:r>
      <w:r>
        <w:t>100</w:t>
      </w:r>
      <w:r>
        <w:fldChar w:fldCharType="end"/>
      </w:r>
    </w:p>
    <w:p w14:paraId="5FB5D1C1" w14:textId="29DB7BFA" w:rsidR="00C51112" w:rsidRDefault="00C51112">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_Toc187256893 \h </w:instrText>
      </w:r>
      <w:r>
        <w:fldChar w:fldCharType="separate"/>
      </w:r>
      <w:r>
        <w:t>100</w:t>
      </w:r>
      <w:r>
        <w:fldChar w:fldCharType="end"/>
      </w:r>
    </w:p>
    <w:p w14:paraId="5D3CB1E7" w14:textId="470816FC" w:rsidR="00C51112" w:rsidRDefault="00C51112">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_Toc187256894 \h </w:instrText>
      </w:r>
      <w:r>
        <w:fldChar w:fldCharType="separate"/>
      </w:r>
      <w:r>
        <w:t>103</w:t>
      </w:r>
      <w:r>
        <w:fldChar w:fldCharType="end"/>
      </w:r>
    </w:p>
    <w:p w14:paraId="7C81CE1F" w14:textId="36DB9EC0" w:rsidR="00C51112" w:rsidRDefault="00C51112">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_Toc187256895 \h </w:instrText>
      </w:r>
      <w:r>
        <w:fldChar w:fldCharType="separate"/>
      </w:r>
      <w:r>
        <w:t>105</w:t>
      </w:r>
      <w:r>
        <w:fldChar w:fldCharType="end"/>
      </w:r>
    </w:p>
    <w:p w14:paraId="1ACD67FC" w14:textId="44AC6917" w:rsidR="00C51112" w:rsidRDefault="00C51112">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_Toc187256896 \h </w:instrText>
      </w:r>
      <w:r>
        <w:fldChar w:fldCharType="separate"/>
      </w:r>
      <w:r>
        <w:t>109</w:t>
      </w:r>
      <w:r>
        <w:fldChar w:fldCharType="end"/>
      </w:r>
    </w:p>
    <w:p w14:paraId="551AF79A" w14:textId="2CB72E5F" w:rsidR="00C51112" w:rsidRDefault="00C51112">
      <w:pPr>
        <w:pStyle w:val="TOC5"/>
        <w:rPr>
          <w:rFonts w:asciiTheme="minorHAnsi" w:eastAsiaTheme="minorEastAsia" w:hAnsiTheme="minorHAnsi" w:cstheme="minorBidi"/>
          <w:kern w:val="2"/>
          <w:sz w:val="24"/>
          <w:szCs w:val="24"/>
          <w14:ligatures w14:val="standardContextual"/>
        </w:rPr>
      </w:pPr>
      <w:r>
        <w:t>6.6.4.</w:t>
      </w:r>
      <w:r w:rsidRPr="00F9293E">
        <w:rPr>
          <w:rFonts w:eastAsia="SimSun"/>
          <w:lang w:val="en-US"/>
        </w:rPr>
        <w:t>5</w:t>
      </w:r>
      <w:r>
        <w:t>.</w:t>
      </w:r>
      <w:r w:rsidRPr="00F9293E">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_Toc187256897 \h </w:instrText>
      </w:r>
      <w:r>
        <w:fldChar w:fldCharType="separate"/>
      </w:r>
      <w:r>
        <w:t>111</w:t>
      </w:r>
      <w:r>
        <w:fldChar w:fldCharType="end"/>
      </w:r>
    </w:p>
    <w:p w14:paraId="0699AC9C" w14:textId="6476C0A9" w:rsidR="00C51112" w:rsidRDefault="00C51112">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_Toc187256898 \h </w:instrText>
      </w:r>
      <w:r>
        <w:fldChar w:fldCharType="separate"/>
      </w:r>
      <w:r>
        <w:t>114</w:t>
      </w:r>
      <w:r>
        <w:fldChar w:fldCharType="end"/>
      </w:r>
    </w:p>
    <w:p w14:paraId="507F9218" w14:textId="417B5394" w:rsidR="00C51112" w:rsidRDefault="00C51112">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_Toc187256899 \h </w:instrText>
      </w:r>
      <w:r>
        <w:fldChar w:fldCharType="separate"/>
      </w:r>
      <w:r>
        <w:t>114</w:t>
      </w:r>
      <w:r>
        <w:fldChar w:fldCharType="end"/>
      </w:r>
    </w:p>
    <w:p w14:paraId="4914901D" w14:textId="326F3B31" w:rsidR="00C51112" w:rsidRDefault="00C51112">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_Toc187256900 \h </w:instrText>
      </w:r>
      <w:r>
        <w:fldChar w:fldCharType="separate"/>
      </w:r>
      <w:r>
        <w:t>114</w:t>
      </w:r>
      <w:r>
        <w:fldChar w:fldCharType="end"/>
      </w:r>
    </w:p>
    <w:p w14:paraId="34E989DE" w14:textId="5DEC7AC8" w:rsidR="00C51112" w:rsidRDefault="00C51112">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_Toc187256901 \h </w:instrText>
      </w:r>
      <w:r>
        <w:fldChar w:fldCharType="separate"/>
      </w:r>
      <w:r>
        <w:t>114</w:t>
      </w:r>
      <w:r>
        <w:fldChar w:fldCharType="end"/>
      </w:r>
    </w:p>
    <w:p w14:paraId="7E5AE19C" w14:textId="6FCA47C6"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6.6.4.5.6.4</w:t>
      </w:r>
      <w:r>
        <w:rPr>
          <w:rFonts w:asciiTheme="minorHAnsi" w:eastAsiaTheme="minorEastAsia" w:hAnsiTheme="minorHAnsi" w:cstheme="minorBidi"/>
          <w:kern w:val="2"/>
          <w:sz w:val="24"/>
          <w:szCs w:val="24"/>
          <w14:ligatures w14:val="standardContextual"/>
        </w:rPr>
        <w:tab/>
      </w:r>
      <w:r w:rsidRPr="00F9293E">
        <w:rPr>
          <w:rFonts w:eastAsiaTheme="minorEastAsia"/>
        </w:rPr>
        <w:t>Additional operating band unwanted emissions limits for Band n53</w:t>
      </w:r>
      <w:r>
        <w:tab/>
      </w:r>
      <w:r>
        <w:fldChar w:fldCharType="begin"/>
      </w:r>
      <w:r>
        <w:instrText xml:space="preserve"> PAGEREF _Toc187256902 \h </w:instrText>
      </w:r>
      <w:r>
        <w:fldChar w:fldCharType="separate"/>
      </w:r>
      <w:r>
        <w:t>114</w:t>
      </w:r>
      <w:r>
        <w:fldChar w:fldCharType="end"/>
      </w:r>
    </w:p>
    <w:p w14:paraId="7F8E2750" w14:textId="7882643F" w:rsidR="00C51112" w:rsidRDefault="00C51112">
      <w:pPr>
        <w:pStyle w:val="TOC6"/>
        <w:rPr>
          <w:rFonts w:asciiTheme="minorHAnsi" w:eastAsiaTheme="minorEastAsia" w:hAnsiTheme="minorHAnsi" w:cstheme="minorBidi"/>
          <w:kern w:val="2"/>
          <w:sz w:val="24"/>
          <w:szCs w:val="24"/>
          <w14:ligatures w14:val="standardContextual"/>
        </w:rPr>
      </w:pPr>
      <w:r w:rsidRPr="00F9293E">
        <w:rPr>
          <w:rFonts w:eastAsiaTheme="minorEastAsia"/>
        </w:rPr>
        <w:t>6.6.4.5.6.5</w:t>
      </w:r>
      <w:r>
        <w:rPr>
          <w:rFonts w:asciiTheme="minorHAnsi" w:eastAsiaTheme="minorEastAsia" w:hAnsiTheme="minorHAnsi" w:cstheme="minorBidi"/>
          <w:kern w:val="2"/>
          <w:sz w:val="24"/>
          <w:szCs w:val="24"/>
          <w14:ligatures w14:val="standardContextual"/>
        </w:rPr>
        <w:tab/>
      </w:r>
      <w:r w:rsidRPr="00F9293E">
        <w:rPr>
          <w:rFonts w:eastAsiaTheme="minorEastAsia"/>
        </w:rPr>
        <w:t>Protection of GPS</w:t>
      </w:r>
      <w:r>
        <w:tab/>
      </w:r>
      <w:r>
        <w:fldChar w:fldCharType="begin"/>
      </w:r>
      <w:r>
        <w:instrText xml:space="preserve"> PAGEREF _Toc187256903 \h </w:instrText>
      </w:r>
      <w:r>
        <w:fldChar w:fldCharType="separate"/>
      </w:r>
      <w:r>
        <w:t>115</w:t>
      </w:r>
      <w:r>
        <w:fldChar w:fldCharType="end"/>
      </w:r>
    </w:p>
    <w:p w14:paraId="0B871BD5" w14:textId="1E52B4D4" w:rsidR="00C51112" w:rsidRDefault="00C51112">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_Toc187256904 \h </w:instrText>
      </w:r>
      <w:r>
        <w:fldChar w:fldCharType="separate"/>
      </w:r>
      <w:r>
        <w:t>116</w:t>
      </w:r>
      <w:r>
        <w:fldChar w:fldCharType="end"/>
      </w:r>
    </w:p>
    <w:p w14:paraId="59435FEB" w14:textId="025BF2F0" w:rsidR="00C51112" w:rsidRDefault="00C51112">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_Toc187256905 \h </w:instrText>
      </w:r>
      <w:r>
        <w:fldChar w:fldCharType="separate"/>
      </w:r>
      <w:r>
        <w:t>116</w:t>
      </w:r>
      <w:r>
        <w:fldChar w:fldCharType="end"/>
      </w:r>
    </w:p>
    <w:p w14:paraId="08C3944A" w14:textId="344F3FEF" w:rsidR="00C51112" w:rsidRDefault="00C5111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_Toc187256906 \h </w:instrText>
      </w:r>
      <w:r>
        <w:fldChar w:fldCharType="separate"/>
      </w:r>
      <w:r>
        <w:t>116</w:t>
      </w:r>
      <w:r>
        <w:fldChar w:fldCharType="end"/>
      </w:r>
    </w:p>
    <w:p w14:paraId="521C8D29" w14:textId="29E16C50" w:rsidR="00C51112" w:rsidRDefault="00C51112">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_Toc187256907 \h </w:instrText>
      </w:r>
      <w:r>
        <w:fldChar w:fldCharType="separate"/>
      </w:r>
      <w:r>
        <w:t>116</w:t>
      </w:r>
      <w:r>
        <w:fldChar w:fldCharType="end"/>
      </w:r>
    </w:p>
    <w:p w14:paraId="2C60332A" w14:textId="46551109" w:rsidR="00C51112" w:rsidRDefault="00C51112">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_Toc187256908 \h </w:instrText>
      </w:r>
      <w:r>
        <w:fldChar w:fldCharType="separate"/>
      </w:r>
      <w:r>
        <w:t>116</w:t>
      </w:r>
      <w:r>
        <w:fldChar w:fldCharType="end"/>
      </w:r>
    </w:p>
    <w:p w14:paraId="0197A0DD" w14:textId="13A4CACC" w:rsidR="00C51112" w:rsidRDefault="00C51112">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_Toc187256909 \h </w:instrText>
      </w:r>
      <w:r>
        <w:fldChar w:fldCharType="separate"/>
      </w:r>
      <w:r>
        <w:t>117</w:t>
      </w:r>
      <w:r>
        <w:fldChar w:fldCharType="end"/>
      </w:r>
    </w:p>
    <w:p w14:paraId="3102E027" w14:textId="52CF164B" w:rsidR="00C51112" w:rsidRDefault="00C51112">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_Toc187256910 \h </w:instrText>
      </w:r>
      <w:r>
        <w:fldChar w:fldCharType="separate"/>
      </w:r>
      <w:r>
        <w:t>117</w:t>
      </w:r>
      <w:r>
        <w:fldChar w:fldCharType="end"/>
      </w:r>
    </w:p>
    <w:p w14:paraId="565E15E7" w14:textId="7D65854F" w:rsidR="00C51112" w:rsidRDefault="00C5111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_Toc187256911 \h </w:instrText>
      </w:r>
      <w:r>
        <w:fldChar w:fldCharType="separate"/>
      </w:r>
      <w:r>
        <w:t>117</w:t>
      </w:r>
      <w:r>
        <w:fldChar w:fldCharType="end"/>
      </w:r>
    </w:p>
    <w:p w14:paraId="727B2D2C" w14:textId="57C55BB7" w:rsidR="00C51112" w:rsidRDefault="00C5111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_Toc187256912 \h </w:instrText>
      </w:r>
      <w:r>
        <w:fldChar w:fldCharType="separate"/>
      </w:r>
      <w:r>
        <w:t>117</w:t>
      </w:r>
      <w:r>
        <w:fldChar w:fldCharType="end"/>
      </w:r>
    </w:p>
    <w:p w14:paraId="7A80E8DE" w14:textId="1EDCF5ED" w:rsidR="00C51112" w:rsidRDefault="00C51112">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_Toc187256913 \h </w:instrText>
      </w:r>
      <w:r>
        <w:fldChar w:fldCharType="separate"/>
      </w:r>
      <w:r>
        <w:t>118</w:t>
      </w:r>
      <w:r>
        <w:fldChar w:fldCharType="end"/>
      </w:r>
    </w:p>
    <w:p w14:paraId="3E727E77" w14:textId="21EFA46F" w:rsidR="00C51112" w:rsidRDefault="00C51112">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_Toc187256914 \h </w:instrText>
      </w:r>
      <w:r>
        <w:fldChar w:fldCharType="separate"/>
      </w:r>
      <w:r>
        <w:t>118</w:t>
      </w:r>
      <w:r>
        <w:fldChar w:fldCharType="end"/>
      </w:r>
    </w:p>
    <w:p w14:paraId="496A71C6" w14:textId="3AF3BC6C" w:rsidR="00C51112" w:rsidRDefault="00C51112">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_Toc187256915 \h </w:instrText>
      </w:r>
      <w:r>
        <w:fldChar w:fldCharType="separate"/>
      </w:r>
      <w:r>
        <w:t>118</w:t>
      </w:r>
      <w:r>
        <w:fldChar w:fldCharType="end"/>
      </w:r>
    </w:p>
    <w:p w14:paraId="139B8AE7" w14:textId="160D8AE6" w:rsidR="00C51112" w:rsidRDefault="00C51112">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_Toc187256916 \h </w:instrText>
      </w:r>
      <w:r>
        <w:fldChar w:fldCharType="separate"/>
      </w:r>
      <w:r>
        <w:t>118</w:t>
      </w:r>
      <w:r>
        <w:fldChar w:fldCharType="end"/>
      </w:r>
    </w:p>
    <w:p w14:paraId="512C8ED1" w14:textId="29463AA7" w:rsidR="00C51112" w:rsidRDefault="00C51112">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_Toc187256917 \h </w:instrText>
      </w:r>
      <w:r>
        <w:fldChar w:fldCharType="separate"/>
      </w:r>
      <w:r>
        <w:t>119</w:t>
      </w:r>
      <w:r>
        <w:fldChar w:fldCharType="end"/>
      </w:r>
    </w:p>
    <w:p w14:paraId="356FCC08" w14:textId="262A0E65" w:rsidR="00C51112" w:rsidRDefault="00C51112">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_Toc187256918 \h </w:instrText>
      </w:r>
      <w:r>
        <w:fldChar w:fldCharType="separate"/>
      </w:r>
      <w:r>
        <w:t>130</w:t>
      </w:r>
      <w:r>
        <w:fldChar w:fldCharType="end"/>
      </w:r>
    </w:p>
    <w:p w14:paraId="1CF31C29" w14:textId="5A81C9DD" w:rsidR="00C51112" w:rsidRDefault="00C51112">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_Toc187256919 \h </w:instrText>
      </w:r>
      <w:r>
        <w:fldChar w:fldCharType="separate"/>
      </w:r>
      <w:r>
        <w:t>136</w:t>
      </w:r>
      <w:r>
        <w:fldChar w:fldCharType="end"/>
      </w:r>
    </w:p>
    <w:p w14:paraId="358C0EC9" w14:textId="64948F0C" w:rsidR="00C51112" w:rsidRDefault="00C51112">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F9293E">
        <w:rPr>
          <w:i/>
        </w:rPr>
        <w:t>BS type 1-C</w:t>
      </w:r>
      <w:r>
        <w:tab/>
      </w:r>
      <w:r>
        <w:fldChar w:fldCharType="begin"/>
      </w:r>
      <w:r>
        <w:instrText xml:space="preserve"> PAGEREF _Toc187256920 \h </w:instrText>
      </w:r>
      <w:r>
        <w:fldChar w:fldCharType="separate"/>
      </w:r>
      <w:r>
        <w:t>136</w:t>
      </w:r>
      <w:r>
        <w:fldChar w:fldCharType="end"/>
      </w:r>
    </w:p>
    <w:p w14:paraId="59201035" w14:textId="0238941F" w:rsidR="00C51112" w:rsidRDefault="00C51112">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_Toc187256921 \h </w:instrText>
      </w:r>
      <w:r>
        <w:fldChar w:fldCharType="separate"/>
      </w:r>
      <w:r>
        <w:t>136</w:t>
      </w:r>
      <w:r>
        <w:fldChar w:fldCharType="end"/>
      </w:r>
    </w:p>
    <w:p w14:paraId="3E1A9D44" w14:textId="2D72260C" w:rsidR="00C51112" w:rsidRDefault="00C51112">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_Toc187256922 \h </w:instrText>
      </w:r>
      <w:r>
        <w:fldChar w:fldCharType="separate"/>
      </w:r>
      <w:r>
        <w:t>136</w:t>
      </w:r>
      <w:r>
        <w:fldChar w:fldCharType="end"/>
      </w:r>
    </w:p>
    <w:p w14:paraId="1E1015A4" w14:textId="1FFDB5C9" w:rsidR="00C51112" w:rsidRDefault="00C5111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_Toc187256923 \h </w:instrText>
      </w:r>
      <w:r>
        <w:fldChar w:fldCharType="separate"/>
      </w:r>
      <w:r>
        <w:t>136</w:t>
      </w:r>
      <w:r>
        <w:fldChar w:fldCharType="end"/>
      </w:r>
    </w:p>
    <w:p w14:paraId="6A1B098B" w14:textId="72C4B6EE" w:rsidR="00C51112" w:rsidRDefault="00C5111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_Toc187256924 \h </w:instrText>
      </w:r>
      <w:r>
        <w:fldChar w:fldCharType="separate"/>
      </w:r>
      <w:r>
        <w:t>137</w:t>
      </w:r>
      <w:r>
        <w:fldChar w:fldCharType="end"/>
      </w:r>
    </w:p>
    <w:p w14:paraId="2A4A18F3" w14:textId="53F338E1" w:rsidR="00C51112" w:rsidRDefault="00C51112">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_Toc187256925 \h </w:instrText>
      </w:r>
      <w:r>
        <w:fldChar w:fldCharType="separate"/>
      </w:r>
      <w:r>
        <w:t>137</w:t>
      </w:r>
      <w:r>
        <w:fldChar w:fldCharType="end"/>
      </w:r>
    </w:p>
    <w:p w14:paraId="77ABFAFD" w14:textId="4A43D7D7" w:rsidR="00C51112" w:rsidRDefault="00C51112">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_Toc187256926 \h </w:instrText>
      </w:r>
      <w:r>
        <w:fldChar w:fldCharType="separate"/>
      </w:r>
      <w:r>
        <w:t>137</w:t>
      </w:r>
      <w:r>
        <w:fldChar w:fldCharType="end"/>
      </w:r>
    </w:p>
    <w:p w14:paraId="1BC8BE83" w14:textId="14DD54AA" w:rsidR="00C51112" w:rsidRDefault="00C51112">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_Toc187256927 \h </w:instrText>
      </w:r>
      <w:r>
        <w:fldChar w:fldCharType="separate"/>
      </w:r>
      <w:r>
        <w:t>137</w:t>
      </w:r>
      <w:r>
        <w:fldChar w:fldCharType="end"/>
      </w:r>
    </w:p>
    <w:p w14:paraId="7F417224" w14:textId="552238BF" w:rsidR="00C51112" w:rsidRDefault="00C51112">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_Toc187256928 \h </w:instrText>
      </w:r>
      <w:r>
        <w:fldChar w:fldCharType="separate"/>
      </w:r>
      <w:r>
        <w:t>137</w:t>
      </w:r>
      <w:r>
        <w:fldChar w:fldCharType="end"/>
      </w:r>
    </w:p>
    <w:p w14:paraId="0CC4C505" w14:textId="18914720" w:rsidR="00C51112" w:rsidRDefault="00C51112">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_Toc187256929 \h </w:instrText>
      </w:r>
      <w:r>
        <w:fldChar w:fldCharType="separate"/>
      </w:r>
      <w:r>
        <w:t>138</w:t>
      </w:r>
      <w:r>
        <w:fldChar w:fldCharType="end"/>
      </w:r>
    </w:p>
    <w:p w14:paraId="73C700B1" w14:textId="709030C2" w:rsidR="00C51112" w:rsidRDefault="00C51112">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_Toc187256930 \h </w:instrText>
      </w:r>
      <w:r>
        <w:fldChar w:fldCharType="separate"/>
      </w:r>
      <w:r>
        <w:t>138</w:t>
      </w:r>
      <w:r>
        <w:fldChar w:fldCharType="end"/>
      </w:r>
    </w:p>
    <w:p w14:paraId="34728920" w14:textId="259FC985" w:rsidR="00C51112" w:rsidRDefault="00C51112">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_Toc187256931 \h </w:instrText>
      </w:r>
      <w:r>
        <w:fldChar w:fldCharType="separate"/>
      </w:r>
      <w:r>
        <w:t>138</w:t>
      </w:r>
      <w:r>
        <w:fldChar w:fldCharType="end"/>
      </w:r>
    </w:p>
    <w:p w14:paraId="29037029" w14:textId="14FB01BF" w:rsidR="00C51112" w:rsidRDefault="00C51112">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_Toc187256932 \h </w:instrText>
      </w:r>
      <w:r>
        <w:fldChar w:fldCharType="separate"/>
      </w:r>
      <w:r>
        <w:t>139</w:t>
      </w:r>
      <w:r>
        <w:fldChar w:fldCharType="end"/>
      </w:r>
    </w:p>
    <w:p w14:paraId="03F29F14" w14:textId="704377C6" w:rsidR="00C51112" w:rsidRDefault="00C51112">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F9293E">
        <w:rPr>
          <w:i/>
        </w:rPr>
        <w:t>BS type 1-H</w:t>
      </w:r>
      <w:r>
        <w:tab/>
      </w:r>
      <w:r>
        <w:fldChar w:fldCharType="begin"/>
      </w:r>
      <w:r>
        <w:instrText xml:space="preserve"> PAGEREF _Toc187256933 \h </w:instrText>
      </w:r>
      <w:r>
        <w:fldChar w:fldCharType="separate"/>
      </w:r>
      <w:r>
        <w:t>140</w:t>
      </w:r>
      <w:r>
        <w:fldChar w:fldCharType="end"/>
      </w:r>
    </w:p>
    <w:p w14:paraId="0DCD6F00" w14:textId="5FBD85D4" w:rsidR="00C51112" w:rsidRDefault="00C51112">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_Toc187256934 \h </w:instrText>
      </w:r>
      <w:r>
        <w:fldChar w:fldCharType="separate"/>
      </w:r>
      <w:r>
        <w:t>140</w:t>
      </w:r>
      <w:r>
        <w:fldChar w:fldCharType="end"/>
      </w:r>
    </w:p>
    <w:p w14:paraId="1D281756" w14:textId="7483FC1D" w:rsidR="00C51112" w:rsidRDefault="00C51112">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_Toc187256935 \h </w:instrText>
      </w:r>
      <w:r>
        <w:fldChar w:fldCharType="separate"/>
      </w:r>
      <w:r>
        <w:t>141</w:t>
      </w:r>
      <w:r>
        <w:fldChar w:fldCharType="end"/>
      </w:r>
    </w:p>
    <w:p w14:paraId="26140AE5" w14:textId="5871A564" w:rsidR="00C51112" w:rsidRDefault="00C51112">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_Toc187256936 \h </w:instrText>
      </w:r>
      <w:r>
        <w:fldChar w:fldCharType="separate"/>
      </w:r>
      <w:r>
        <w:t>141</w:t>
      </w:r>
      <w:r>
        <w:fldChar w:fldCharType="end"/>
      </w:r>
    </w:p>
    <w:p w14:paraId="69F2C60F" w14:textId="03D217A6" w:rsidR="00C51112" w:rsidRDefault="00C5111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_Toc187256937 \h </w:instrText>
      </w:r>
      <w:r>
        <w:fldChar w:fldCharType="separate"/>
      </w:r>
      <w:r>
        <w:t>143</w:t>
      </w:r>
      <w:r>
        <w:fldChar w:fldCharType="end"/>
      </w:r>
    </w:p>
    <w:p w14:paraId="21A5299C" w14:textId="627E19D9" w:rsidR="00C51112" w:rsidRDefault="00C5111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_Toc187256938 \h </w:instrText>
      </w:r>
      <w:r>
        <w:fldChar w:fldCharType="separate"/>
      </w:r>
      <w:r>
        <w:t>143</w:t>
      </w:r>
      <w:r>
        <w:fldChar w:fldCharType="end"/>
      </w:r>
    </w:p>
    <w:p w14:paraId="5839F852" w14:textId="6755A7A6" w:rsidR="00C51112" w:rsidRDefault="00C5111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_Toc187256939 \h </w:instrText>
      </w:r>
      <w:r>
        <w:fldChar w:fldCharType="separate"/>
      </w:r>
      <w:r>
        <w:t>143</w:t>
      </w:r>
      <w:r>
        <w:fldChar w:fldCharType="end"/>
      </w:r>
    </w:p>
    <w:p w14:paraId="42F859E6" w14:textId="4EAA1A7B" w:rsidR="00C51112" w:rsidRDefault="00C51112">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_Toc187256940 \h </w:instrText>
      </w:r>
      <w:r>
        <w:fldChar w:fldCharType="separate"/>
      </w:r>
      <w:r>
        <w:t>143</w:t>
      </w:r>
      <w:r>
        <w:fldChar w:fldCharType="end"/>
      </w:r>
    </w:p>
    <w:p w14:paraId="4C9DACE9" w14:textId="0C735DEE" w:rsidR="00C51112" w:rsidRDefault="00C5111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_Toc187256941 \h </w:instrText>
      </w:r>
      <w:r>
        <w:fldChar w:fldCharType="separate"/>
      </w:r>
      <w:r>
        <w:t>143</w:t>
      </w:r>
      <w:r>
        <w:fldChar w:fldCharType="end"/>
      </w:r>
    </w:p>
    <w:p w14:paraId="57FF571C" w14:textId="2E59885B" w:rsidR="00C51112" w:rsidRDefault="00C51112">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_Toc187256942 \h </w:instrText>
      </w:r>
      <w:r>
        <w:fldChar w:fldCharType="separate"/>
      </w:r>
      <w:r>
        <w:t>144</w:t>
      </w:r>
      <w:r>
        <w:fldChar w:fldCharType="end"/>
      </w:r>
    </w:p>
    <w:p w14:paraId="79BDBFA9" w14:textId="0ABADBA5" w:rsidR="00C51112" w:rsidRDefault="00C51112">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_Toc187256943 \h </w:instrText>
      </w:r>
      <w:r>
        <w:fldChar w:fldCharType="separate"/>
      </w:r>
      <w:r>
        <w:t>144</w:t>
      </w:r>
      <w:r>
        <w:fldChar w:fldCharType="end"/>
      </w:r>
    </w:p>
    <w:p w14:paraId="7F6EA536" w14:textId="450E17C8" w:rsidR="00C51112" w:rsidRDefault="00C5111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_Toc187256944 \h </w:instrText>
      </w:r>
      <w:r>
        <w:fldChar w:fldCharType="separate"/>
      </w:r>
      <w:r>
        <w:t>144</w:t>
      </w:r>
      <w:r>
        <w:fldChar w:fldCharType="end"/>
      </w:r>
    </w:p>
    <w:p w14:paraId="52C4FB55" w14:textId="25CDEEFF" w:rsidR="00C51112" w:rsidRDefault="00C5111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_Toc187256945 \h </w:instrText>
      </w:r>
      <w:r>
        <w:fldChar w:fldCharType="separate"/>
      </w:r>
      <w:r>
        <w:t>144</w:t>
      </w:r>
      <w:r>
        <w:fldChar w:fldCharType="end"/>
      </w:r>
    </w:p>
    <w:p w14:paraId="69EAC950" w14:textId="332E97A3" w:rsidR="00C51112" w:rsidRDefault="00C51112">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_Toc187256946 \h </w:instrText>
      </w:r>
      <w:r>
        <w:fldChar w:fldCharType="separate"/>
      </w:r>
      <w:r>
        <w:t>144</w:t>
      </w:r>
      <w:r>
        <w:fldChar w:fldCharType="end"/>
      </w:r>
    </w:p>
    <w:p w14:paraId="6F39EF4E" w14:textId="6F48C9BE" w:rsidR="00C51112" w:rsidRDefault="00C5111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_Toc187256947 \h </w:instrText>
      </w:r>
      <w:r>
        <w:fldChar w:fldCharType="separate"/>
      </w:r>
      <w:r>
        <w:t>150</w:t>
      </w:r>
      <w:r>
        <w:fldChar w:fldCharType="end"/>
      </w:r>
    </w:p>
    <w:p w14:paraId="1C9E7D19" w14:textId="5C2C66BA" w:rsidR="00C51112" w:rsidRDefault="00C5111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_Toc187256948 \h </w:instrText>
      </w:r>
      <w:r>
        <w:fldChar w:fldCharType="separate"/>
      </w:r>
      <w:r>
        <w:t>150</w:t>
      </w:r>
      <w:r>
        <w:fldChar w:fldCharType="end"/>
      </w:r>
    </w:p>
    <w:p w14:paraId="0731E201" w14:textId="130843E9" w:rsidR="00C51112" w:rsidRDefault="00C5111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_Toc187256949 \h </w:instrText>
      </w:r>
      <w:r>
        <w:fldChar w:fldCharType="separate"/>
      </w:r>
      <w:r>
        <w:t>150</w:t>
      </w:r>
      <w:r>
        <w:fldChar w:fldCharType="end"/>
      </w:r>
    </w:p>
    <w:p w14:paraId="1FB80380" w14:textId="4905B324" w:rsidR="00C51112" w:rsidRDefault="00C5111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_Toc187256950 \h </w:instrText>
      </w:r>
      <w:r>
        <w:fldChar w:fldCharType="separate"/>
      </w:r>
      <w:r>
        <w:t>150</w:t>
      </w:r>
      <w:r>
        <w:fldChar w:fldCharType="end"/>
      </w:r>
    </w:p>
    <w:p w14:paraId="716B15BF" w14:textId="4C99121A" w:rsidR="00C51112" w:rsidRDefault="00C5111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_Toc187256951 \h </w:instrText>
      </w:r>
      <w:r>
        <w:fldChar w:fldCharType="separate"/>
      </w:r>
      <w:r>
        <w:t>150</w:t>
      </w:r>
      <w:r>
        <w:fldChar w:fldCharType="end"/>
      </w:r>
    </w:p>
    <w:p w14:paraId="342E2ED5" w14:textId="45EFA99B" w:rsidR="00C51112" w:rsidRDefault="00C5111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_Toc187256952 \h </w:instrText>
      </w:r>
      <w:r>
        <w:fldChar w:fldCharType="separate"/>
      </w:r>
      <w:r>
        <w:t>150</w:t>
      </w:r>
      <w:r>
        <w:fldChar w:fldCharType="end"/>
      </w:r>
    </w:p>
    <w:p w14:paraId="6AC77153" w14:textId="18348FC8" w:rsidR="00C51112" w:rsidRDefault="00C5111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_Toc187256953 \h </w:instrText>
      </w:r>
      <w:r>
        <w:fldChar w:fldCharType="separate"/>
      </w:r>
      <w:r>
        <w:t>150</w:t>
      </w:r>
      <w:r>
        <w:fldChar w:fldCharType="end"/>
      </w:r>
    </w:p>
    <w:p w14:paraId="00537617" w14:textId="109CE1D8" w:rsidR="00C51112" w:rsidRDefault="00C5111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_Toc187256954 \h </w:instrText>
      </w:r>
      <w:r>
        <w:fldChar w:fldCharType="separate"/>
      </w:r>
      <w:r>
        <w:t>151</w:t>
      </w:r>
      <w:r>
        <w:fldChar w:fldCharType="end"/>
      </w:r>
    </w:p>
    <w:p w14:paraId="1CE60A6D" w14:textId="1CD23C2B" w:rsidR="00C51112" w:rsidRDefault="00C5111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_Toc187256955 \h </w:instrText>
      </w:r>
      <w:r>
        <w:fldChar w:fldCharType="separate"/>
      </w:r>
      <w:r>
        <w:t>163</w:t>
      </w:r>
      <w:r>
        <w:fldChar w:fldCharType="end"/>
      </w:r>
    </w:p>
    <w:p w14:paraId="402AC8AC" w14:textId="7606DFDF" w:rsidR="00C51112" w:rsidRDefault="00C5111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_Toc187256956 \h </w:instrText>
      </w:r>
      <w:r>
        <w:fldChar w:fldCharType="separate"/>
      </w:r>
      <w:r>
        <w:t>163</w:t>
      </w:r>
      <w:r>
        <w:fldChar w:fldCharType="end"/>
      </w:r>
    </w:p>
    <w:p w14:paraId="446144E0" w14:textId="186DF2AE" w:rsidR="00C51112" w:rsidRDefault="00C5111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_Toc187256957 \h </w:instrText>
      </w:r>
      <w:r>
        <w:fldChar w:fldCharType="separate"/>
      </w:r>
      <w:r>
        <w:t>163</w:t>
      </w:r>
      <w:r>
        <w:fldChar w:fldCharType="end"/>
      </w:r>
    </w:p>
    <w:p w14:paraId="629C2FC5" w14:textId="41E7BDF3" w:rsidR="00C51112" w:rsidRDefault="00C5111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_Toc187256958 \h </w:instrText>
      </w:r>
      <w:r>
        <w:fldChar w:fldCharType="separate"/>
      </w:r>
      <w:r>
        <w:t>163</w:t>
      </w:r>
      <w:r>
        <w:fldChar w:fldCharType="end"/>
      </w:r>
    </w:p>
    <w:p w14:paraId="1CE19613" w14:textId="7D5A0CD6" w:rsidR="00C51112" w:rsidRDefault="00C5111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_Toc187256959 \h </w:instrText>
      </w:r>
      <w:r>
        <w:fldChar w:fldCharType="separate"/>
      </w:r>
      <w:r>
        <w:t>163</w:t>
      </w:r>
      <w:r>
        <w:fldChar w:fldCharType="end"/>
      </w:r>
    </w:p>
    <w:p w14:paraId="154713E6" w14:textId="0364F70C" w:rsidR="00C51112" w:rsidRDefault="00C5111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_Toc187256960 \h </w:instrText>
      </w:r>
      <w:r>
        <w:fldChar w:fldCharType="separate"/>
      </w:r>
      <w:r>
        <w:t>164</w:t>
      </w:r>
      <w:r>
        <w:fldChar w:fldCharType="end"/>
      </w:r>
    </w:p>
    <w:p w14:paraId="62D30C7C" w14:textId="44E17A2E" w:rsidR="00C51112" w:rsidRDefault="00C5111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_Toc187256961 \h </w:instrText>
      </w:r>
      <w:r>
        <w:fldChar w:fldCharType="separate"/>
      </w:r>
      <w:r>
        <w:t>164</w:t>
      </w:r>
      <w:r>
        <w:fldChar w:fldCharType="end"/>
      </w:r>
    </w:p>
    <w:p w14:paraId="5592D826" w14:textId="6CB4DFE9" w:rsidR="00C51112" w:rsidRDefault="00C5111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_Toc187256962 \h </w:instrText>
      </w:r>
      <w:r>
        <w:fldChar w:fldCharType="separate"/>
      </w:r>
      <w:r>
        <w:t>164</w:t>
      </w:r>
      <w:r>
        <w:fldChar w:fldCharType="end"/>
      </w:r>
    </w:p>
    <w:p w14:paraId="7D7B013E" w14:textId="2B7B7890" w:rsidR="00C51112" w:rsidRDefault="00C51112">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_Toc187256963 \h </w:instrText>
      </w:r>
      <w:r>
        <w:fldChar w:fldCharType="separate"/>
      </w:r>
      <w:r>
        <w:t>164</w:t>
      </w:r>
      <w:r>
        <w:fldChar w:fldCharType="end"/>
      </w:r>
    </w:p>
    <w:p w14:paraId="72EBA6C0" w14:textId="19A69428" w:rsidR="00C51112" w:rsidRDefault="00C5111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_Toc187256964 \h </w:instrText>
      </w:r>
      <w:r>
        <w:fldChar w:fldCharType="separate"/>
      </w:r>
      <w:r>
        <w:t>167</w:t>
      </w:r>
      <w:r>
        <w:fldChar w:fldCharType="end"/>
      </w:r>
    </w:p>
    <w:p w14:paraId="5568FE13" w14:textId="32FFB7C2" w:rsidR="00C51112" w:rsidRDefault="00C51112">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_Toc187256965 \h </w:instrText>
      </w:r>
      <w:r>
        <w:fldChar w:fldCharType="separate"/>
      </w:r>
      <w:r>
        <w:t>167</w:t>
      </w:r>
      <w:r>
        <w:fldChar w:fldCharType="end"/>
      </w:r>
    </w:p>
    <w:p w14:paraId="37E7EF27" w14:textId="007989FC" w:rsidR="00C51112" w:rsidRDefault="00C51112">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_Toc187256966 \h </w:instrText>
      </w:r>
      <w:r>
        <w:fldChar w:fldCharType="separate"/>
      </w:r>
      <w:r>
        <w:t>167</w:t>
      </w:r>
      <w:r>
        <w:fldChar w:fldCharType="end"/>
      </w:r>
    </w:p>
    <w:p w14:paraId="57CE733F" w14:textId="018BF194" w:rsidR="00C51112" w:rsidRDefault="00C51112">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_Toc187256967 \h </w:instrText>
      </w:r>
      <w:r>
        <w:fldChar w:fldCharType="separate"/>
      </w:r>
      <w:r>
        <w:t>167</w:t>
      </w:r>
      <w:r>
        <w:fldChar w:fldCharType="end"/>
      </w:r>
    </w:p>
    <w:p w14:paraId="26282E0D" w14:textId="35111265" w:rsidR="00C51112" w:rsidRDefault="00C51112">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_Toc187256968 \h </w:instrText>
      </w:r>
      <w:r>
        <w:fldChar w:fldCharType="separate"/>
      </w:r>
      <w:r>
        <w:t>167</w:t>
      </w:r>
      <w:r>
        <w:fldChar w:fldCharType="end"/>
      </w:r>
    </w:p>
    <w:p w14:paraId="6E7B6D5B" w14:textId="1ECF2ABF" w:rsidR="00C51112" w:rsidRDefault="00C51112">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_Toc187256969 \h </w:instrText>
      </w:r>
      <w:r>
        <w:fldChar w:fldCharType="separate"/>
      </w:r>
      <w:r>
        <w:t>167</w:t>
      </w:r>
      <w:r>
        <w:fldChar w:fldCharType="end"/>
      </w:r>
    </w:p>
    <w:p w14:paraId="101F2496" w14:textId="093B52B3" w:rsidR="00C51112" w:rsidRDefault="00C51112">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_Toc187256970 \h </w:instrText>
      </w:r>
      <w:r>
        <w:fldChar w:fldCharType="separate"/>
      </w:r>
      <w:r>
        <w:t>167</w:t>
      </w:r>
      <w:r>
        <w:fldChar w:fldCharType="end"/>
      </w:r>
    </w:p>
    <w:p w14:paraId="15CB50F5" w14:textId="4D57C29A" w:rsidR="00C51112" w:rsidRDefault="00C51112">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_Toc187256971 \h </w:instrText>
      </w:r>
      <w:r>
        <w:fldChar w:fldCharType="separate"/>
      </w:r>
      <w:r>
        <w:t>168</w:t>
      </w:r>
      <w:r>
        <w:fldChar w:fldCharType="end"/>
      </w:r>
    </w:p>
    <w:p w14:paraId="33ED7EE7" w14:textId="12EC5AD8" w:rsidR="00C51112" w:rsidRDefault="00C51112">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_Toc187256972 \h </w:instrText>
      </w:r>
      <w:r>
        <w:fldChar w:fldCharType="separate"/>
      </w:r>
      <w:r>
        <w:t>168</w:t>
      </w:r>
      <w:r>
        <w:fldChar w:fldCharType="end"/>
      </w:r>
    </w:p>
    <w:p w14:paraId="392A2ABA" w14:textId="621BFF8B" w:rsidR="00C51112" w:rsidRDefault="00C51112">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_Toc187256973 \h </w:instrText>
      </w:r>
      <w:r>
        <w:fldChar w:fldCharType="separate"/>
      </w:r>
      <w:r>
        <w:t>172</w:t>
      </w:r>
      <w:r>
        <w:fldChar w:fldCharType="end"/>
      </w:r>
    </w:p>
    <w:p w14:paraId="21B5EE00" w14:textId="0240B0A5" w:rsidR="00C51112" w:rsidRDefault="00C5111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_Toc187256974 \h </w:instrText>
      </w:r>
      <w:r>
        <w:fldChar w:fldCharType="separate"/>
      </w:r>
      <w:r>
        <w:t>173</w:t>
      </w:r>
      <w:r>
        <w:fldChar w:fldCharType="end"/>
      </w:r>
    </w:p>
    <w:p w14:paraId="5B7833F7" w14:textId="3C003D03" w:rsidR="00C51112" w:rsidRDefault="00C5111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_Toc187256975 \h </w:instrText>
      </w:r>
      <w:r>
        <w:fldChar w:fldCharType="separate"/>
      </w:r>
      <w:r>
        <w:t>173</w:t>
      </w:r>
      <w:r>
        <w:fldChar w:fldCharType="end"/>
      </w:r>
    </w:p>
    <w:p w14:paraId="2D6E6CE3" w14:textId="2D7BCD01" w:rsidR="00C51112" w:rsidRDefault="00C5111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_Toc187256976 \h </w:instrText>
      </w:r>
      <w:r>
        <w:fldChar w:fldCharType="separate"/>
      </w:r>
      <w:r>
        <w:t>173</w:t>
      </w:r>
      <w:r>
        <w:fldChar w:fldCharType="end"/>
      </w:r>
    </w:p>
    <w:p w14:paraId="0054185C" w14:textId="6D7BFFEF" w:rsidR="00C51112" w:rsidRDefault="00C5111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_Toc187256977 \h </w:instrText>
      </w:r>
      <w:r>
        <w:fldChar w:fldCharType="separate"/>
      </w:r>
      <w:r>
        <w:t>173</w:t>
      </w:r>
      <w:r>
        <w:fldChar w:fldCharType="end"/>
      </w:r>
    </w:p>
    <w:p w14:paraId="3537375F" w14:textId="25B4C186" w:rsidR="00C51112" w:rsidRDefault="00C5111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_Toc187256978 \h </w:instrText>
      </w:r>
      <w:r>
        <w:fldChar w:fldCharType="separate"/>
      </w:r>
      <w:r>
        <w:t>173</w:t>
      </w:r>
      <w:r>
        <w:fldChar w:fldCharType="end"/>
      </w:r>
    </w:p>
    <w:p w14:paraId="225408F6" w14:textId="4C523DAC" w:rsidR="00C51112" w:rsidRDefault="00C5111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_Toc187256979 \h </w:instrText>
      </w:r>
      <w:r>
        <w:fldChar w:fldCharType="separate"/>
      </w:r>
      <w:r>
        <w:t>173</w:t>
      </w:r>
      <w:r>
        <w:fldChar w:fldCharType="end"/>
      </w:r>
    </w:p>
    <w:p w14:paraId="0CE8983E" w14:textId="0DE4D6E1" w:rsidR="00C51112" w:rsidRDefault="00C5111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_Toc187256980 \h </w:instrText>
      </w:r>
      <w:r>
        <w:fldChar w:fldCharType="separate"/>
      </w:r>
      <w:r>
        <w:t>173</w:t>
      </w:r>
      <w:r>
        <w:fldChar w:fldCharType="end"/>
      </w:r>
    </w:p>
    <w:p w14:paraId="522531F4" w14:textId="46945328" w:rsidR="00C51112" w:rsidRDefault="00C5111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_Toc187256981 \h </w:instrText>
      </w:r>
      <w:r>
        <w:fldChar w:fldCharType="separate"/>
      </w:r>
      <w:r>
        <w:t>174</w:t>
      </w:r>
      <w:r>
        <w:fldChar w:fldCharType="end"/>
      </w:r>
    </w:p>
    <w:p w14:paraId="77FA36A7" w14:textId="4ACF57E2" w:rsidR="00C51112" w:rsidRDefault="00C51112">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_Toc187256982 \h </w:instrText>
      </w:r>
      <w:r>
        <w:fldChar w:fldCharType="separate"/>
      </w:r>
      <w:r>
        <w:t>174</w:t>
      </w:r>
      <w:r>
        <w:fldChar w:fldCharType="end"/>
      </w:r>
    </w:p>
    <w:p w14:paraId="550F9CC7" w14:textId="34700429" w:rsidR="00C51112" w:rsidRDefault="00C51112">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_Toc187256983 \h </w:instrText>
      </w:r>
      <w:r>
        <w:fldChar w:fldCharType="separate"/>
      </w:r>
      <w:r>
        <w:t>175</w:t>
      </w:r>
      <w:r>
        <w:fldChar w:fldCharType="end"/>
      </w:r>
    </w:p>
    <w:p w14:paraId="52FE5EBA" w14:textId="1A3F68BD" w:rsidR="00C51112" w:rsidRDefault="00C51112">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_Toc187256984 \h </w:instrText>
      </w:r>
      <w:r>
        <w:fldChar w:fldCharType="separate"/>
      </w:r>
      <w:r>
        <w:t>176</w:t>
      </w:r>
      <w:r>
        <w:fldChar w:fldCharType="end"/>
      </w:r>
    </w:p>
    <w:p w14:paraId="0384D6A6" w14:textId="092523A8" w:rsidR="00C51112" w:rsidRDefault="00C51112">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F9293E">
        <w:rPr>
          <w:iCs/>
        </w:rPr>
        <w:t>Additional requirement for Band n101</w:t>
      </w:r>
      <w:r>
        <w:tab/>
      </w:r>
      <w:r>
        <w:fldChar w:fldCharType="begin"/>
      </w:r>
      <w:r>
        <w:instrText xml:space="preserve"> PAGEREF _Toc187256985 \h </w:instrText>
      </w:r>
      <w:r>
        <w:fldChar w:fldCharType="separate"/>
      </w:r>
      <w:r>
        <w:t>176</w:t>
      </w:r>
      <w:r>
        <w:fldChar w:fldCharType="end"/>
      </w:r>
    </w:p>
    <w:p w14:paraId="1A2B3FF3" w14:textId="054CBE61" w:rsidR="00C51112" w:rsidRDefault="00C5111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_Toc187256986 \h </w:instrText>
      </w:r>
      <w:r>
        <w:fldChar w:fldCharType="separate"/>
      </w:r>
      <w:r>
        <w:t>176</w:t>
      </w:r>
      <w:r>
        <w:fldChar w:fldCharType="end"/>
      </w:r>
    </w:p>
    <w:p w14:paraId="0841161D" w14:textId="38E17835" w:rsidR="00C51112" w:rsidRDefault="00C51112">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_Toc187256987 \h </w:instrText>
      </w:r>
      <w:r>
        <w:fldChar w:fldCharType="separate"/>
      </w:r>
      <w:r>
        <w:t>176</w:t>
      </w:r>
      <w:r>
        <w:fldChar w:fldCharType="end"/>
      </w:r>
    </w:p>
    <w:p w14:paraId="43F9F8ED" w14:textId="43C65E63" w:rsidR="00C51112" w:rsidRDefault="00C51112">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_Toc187256988 \h </w:instrText>
      </w:r>
      <w:r>
        <w:fldChar w:fldCharType="separate"/>
      </w:r>
      <w:r>
        <w:t>177</w:t>
      </w:r>
      <w:r>
        <w:fldChar w:fldCharType="end"/>
      </w:r>
    </w:p>
    <w:p w14:paraId="67CF843F" w14:textId="14A7A6EC" w:rsidR="00C51112" w:rsidRDefault="00C51112">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_Toc187256989 \h </w:instrText>
      </w:r>
      <w:r>
        <w:fldChar w:fldCharType="separate"/>
      </w:r>
      <w:r>
        <w:t>177</w:t>
      </w:r>
      <w:r>
        <w:fldChar w:fldCharType="end"/>
      </w:r>
    </w:p>
    <w:p w14:paraId="1F115129" w14:textId="6CCE21DD" w:rsidR="00C51112" w:rsidRDefault="00C51112">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_Toc187256990 \h </w:instrText>
      </w:r>
      <w:r>
        <w:fldChar w:fldCharType="separate"/>
      </w:r>
      <w:r>
        <w:t>177</w:t>
      </w:r>
      <w:r>
        <w:fldChar w:fldCharType="end"/>
      </w:r>
    </w:p>
    <w:p w14:paraId="7663576D" w14:textId="41691320" w:rsidR="00C51112" w:rsidRDefault="00C51112">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_Toc187256991 \h </w:instrText>
      </w:r>
      <w:r>
        <w:fldChar w:fldCharType="separate"/>
      </w:r>
      <w:r>
        <w:t>177</w:t>
      </w:r>
      <w:r>
        <w:fldChar w:fldCharType="end"/>
      </w:r>
    </w:p>
    <w:p w14:paraId="5C1DE004" w14:textId="0EF9DD88" w:rsidR="00C51112" w:rsidRDefault="00C51112">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_Toc187256992 \h </w:instrText>
      </w:r>
      <w:r>
        <w:fldChar w:fldCharType="separate"/>
      </w:r>
      <w:r>
        <w:t>177</w:t>
      </w:r>
      <w:r>
        <w:fldChar w:fldCharType="end"/>
      </w:r>
    </w:p>
    <w:p w14:paraId="0127D731" w14:textId="20FDDD5D" w:rsidR="00C51112" w:rsidRDefault="00C51112">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_Toc187256993 \h </w:instrText>
      </w:r>
      <w:r>
        <w:fldChar w:fldCharType="separate"/>
      </w:r>
      <w:r>
        <w:t>178</w:t>
      </w:r>
      <w:r>
        <w:fldChar w:fldCharType="end"/>
      </w:r>
    </w:p>
    <w:p w14:paraId="70772F31" w14:textId="7AFBB7AA" w:rsidR="00C51112" w:rsidRDefault="00C51112">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_Toc187256994 \h </w:instrText>
      </w:r>
      <w:r>
        <w:fldChar w:fldCharType="separate"/>
      </w:r>
      <w:r>
        <w:t>178</w:t>
      </w:r>
      <w:r>
        <w:fldChar w:fldCharType="end"/>
      </w:r>
    </w:p>
    <w:p w14:paraId="275A5414" w14:textId="3E6262EA" w:rsidR="00C51112" w:rsidRDefault="00C51112">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_Toc187256995 \h </w:instrText>
      </w:r>
      <w:r>
        <w:fldChar w:fldCharType="separate"/>
      </w:r>
      <w:r>
        <w:t>179</w:t>
      </w:r>
      <w:r>
        <w:fldChar w:fldCharType="end"/>
      </w:r>
    </w:p>
    <w:p w14:paraId="4F584A39" w14:textId="18FB61AB" w:rsidR="00C51112" w:rsidRDefault="00C51112">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_Toc187256996 \h </w:instrText>
      </w:r>
      <w:r>
        <w:fldChar w:fldCharType="separate"/>
      </w:r>
      <w:r>
        <w:t>179</w:t>
      </w:r>
      <w:r>
        <w:fldChar w:fldCharType="end"/>
      </w:r>
    </w:p>
    <w:p w14:paraId="09244713" w14:textId="76D1BC11" w:rsidR="00C51112" w:rsidRDefault="00C5111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_Toc187256997 \h </w:instrText>
      </w:r>
      <w:r>
        <w:fldChar w:fldCharType="separate"/>
      </w:r>
      <w:r>
        <w:t>179</w:t>
      </w:r>
      <w:r>
        <w:fldChar w:fldCharType="end"/>
      </w:r>
    </w:p>
    <w:p w14:paraId="4FC759A0" w14:textId="28FC52BB" w:rsidR="00C51112" w:rsidRDefault="00C5111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_Toc187256998 \h </w:instrText>
      </w:r>
      <w:r>
        <w:fldChar w:fldCharType="separate"/>
      </w:r>
      <w:r>
        <w:t>179</w:t>
      </w:r>
      <w:r>
        <w:fldChar w:fldCharType="end"/>
      </w:r>
    </w:p>
    <w:p w14:paraId="2DC63208" w14:textId="33B2D1CE" w:rsidR="00C51112" w:rsidRDefault="00C51112">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_Toc187256999 \h </w:instrText>
      </w:r>
      <w:r>
        <w:fldChar w:fldCharType="separate"/>
      </w:r>
      <w:r>
        <w:t>179</w:t>
      </w:r>
      <w:r>
        <w:fldChar w:fldCharType="end"/>
      </w:r>
    </w:p>
    <w:p w14:paraId="277A2DC1" w14:textId="77F83212" w:rsidR="00C51112" w:rsidRDefault="00C5111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_Toc187257000 \h </w:instrText>
      </w:r>
      <w:r>
        <w:fldChar w:fldCharType="separate"/>
      </w:r>
      <w:r>
        <w:t>179</w:t>
      </w:r>
      <w:r>
        <w:fldChar w:fldCharType="end"/>
      </w:r>
    </w:p>
    <w:p w14:paraId="153A1E95" w14:textId="79642767" w:rsidR="00C51112" w:rsidRDefault="00C51112">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_Toc187257001 \h </w:instrText>
      </w:r>
      <w:r>
        <w:fldChar w:fldCharType="separate"/>
      </w:r>
      <w:r>
        <w:t>179</w:t>
      </w:r>
      <w:r>
        <w:fldChar w:fldCharType="end"/>
      </w:r>
    </w:p>
    <w:p w14:paraId="71B3E8F5" w14:textId="17A47C59" w:rsidR="00C51112" w:rsidRDefault="00C51112">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_Toc187257002 \h </w:instrText>
      </w:r>
      <w:r>
        <w:fldChar w:fldCharType="separate"/>
      </w:r>
      <w:r>
        <w:t>179</w:t>
      </w:r>
      <w:r>
        <w:fldChar w:fldCharType="end"/>
      </w:r>
    </w:p>
    <w:p w14:paraId="1DFCED00" w14:textId="7EFE3D82" w:rsidR="00C51112" w:rsidRDefault="00C51112">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_Toc187257003 \h </w:instrText>
      </w:r>
      <w:r>
        <w:fldChar w:fldCharType="separate"/>
      </w:r>
      <w:r>
        <w:t>180</w:t>
      </w:r>
      <w:r>
        <w:fldChar w:fldCharType="end"/>
      </w:r>
    </w:p>
    <w:p w14:paraId="0B1CE55B" w14:textId="480F89FF" w:rsidR="00C51112" w:rsidRDefault="00C51112">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_Toc187257004 \h </w:instrText>
      </w:r>
      <w:r>
        <w:fldChar w:fldCharType="separate"/>
      </w:r>
      <w:r>
        <w:t>180</w:t>
      </w:r>
      <w:r>
        <w:fldChar w:fldCharType="end"/>
      </w:r>
    </w:p>
    <w:p w14:paraId="6E978B0E" w14:textId="69949E87" w:rsidR="00C51112" w:rsidRDefault="00C51112">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_Toc187257005 \h </w:instrText>
      </w:r>
      <w:r>
        <w:fldChar w:fldCharType="separate"/>
      </w:r>
      <w:r>
        <w:t>187</w:t>
      </w:r>
      <w:r>
        <w:fldChar w:fldCharType="end"/>
      </w:r>
    </w:p>
    <w:p w14:paraId="46BE7E5D" w14:textId="0C63EB95" w:rsidR="00C51112" w:rsidRDefault="00C5111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_Toc187257006 \h </w:instrText>
      </w:r>
      <w:r>
        <w:fldChar w:fldCharType="separate"/>
      </w:r>
      <w:r>
        <w:t>187</w:t>
      </w:r>
      <w:r>
        <w:fldChar w:fldCharType="end"/>
      </w:r>
    </w:p>
    <w:p w14:paraId="15028D61" w14:textId="52E80CD8" w:rsidR="00C51112" w:rsidRDefault="00C51112">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_Toc187257007 \h </w:instrText>
      </w:r>
      <w:r>
        <w:fldChar w:fldCharType="separate"/>
      </w:r>
      <w:r>
        <w:t>187</w:t>
      </w:r>
      <w:r>
        <w:fldChar w:fldCharType="end"/>
      </w:r>
    </w:p>
    <w:p w14:paraId="1DF682AE" w14:textId="5A782C99" w:rsidR="00C51112" w:rsidRDefault="00C51112">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_Toc187257008 \h </w:instrText>
      </w:r>
      <w:r>
        <w:fldChar w:fldCharType="separate"/>
      </w:r>
      <w:r>
        <w:t>187</w:t>
      </w:r>
      <w:r>
        <w:fldChar w:fldCharType="end"/>
      </w:r>
    </w:p>
    <w:p w14:paraId="150008C8" w14:textId="39BC5111" w:rsidR="00C51112" w:rsidRDefault="00C51112">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_Toc187257009 \h </w:instrText>
      </w:r>
      <w:r>
        <w:fldChar w:fldCharType="separate"/>
      </w:r>
      <w:r>
        <w:t>188</w:t>
      </w:r>
      <w:r>
        <w:fldChar w:fldCharType="end"/>
      </w:r>
    </w:p>
    <w:p w14:paraId="3D5DA3A5" w14:textId="192343EE" w:rsidR="00C51112" w:rsidRDefault="00C51112">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_Toc187257010 \h </w:instrText>
      </w:r>
      <w:r>
        <w:fldChar w:fldCharType="separate"/>
      </w:r>
      <w:r>
        <w:t>188</w:t>
      </w:r>
      <w:r>
        <w:fldChar w:fldCharType="end"/>
      </w:r>
    </w:p>
    <w:p w14:paraId="4C5BB341" w14:textId="559450DF" w:rsidR="00C51112" w:rsidRDefault="00C51112">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_Toc187257011 \h </w:instrText>
      </w:r>
      <w:r>
        <w:fldChar w:fldCharType="separate"/>
      </w:r>
      <w:r>
        <w:t>188</w:t>
      </w:r>
      <w:r>
        <w:fldChar w:fldCharType="end"/>
      </w:r>
    </w:p>
    <w:p w14:paraId="74F894EF" w14:textId="33E37422" w:rsidR="00C51112" w:rsidRDefault="00C51112">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_Toc187257012 \h </w:instrText>
      </w:r>
      <w:r>
        <w:fldChar w:fldCharType="separate"/>
      </w:r>
      <w:r>
        <w:t>188</w:t>
      </w:r>
      <w:r>
        <w:fldChar w:fldCharType="end"/>
      </w:r>
    </w:p>
    <w:p w14:paraId="7F768A3C" w14:textId="59FBB7C6" w:rsidR="00C51112" w:rsidRDefault="00C51112">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_Toc187257013 \h </w:instrText>
      </w:r>
      <w:r>
        <w:fldChar w:fldCharType="separate"/>
      </w:r>
      <w:r>
        <w:t>188</w:t>
      </w:r>
      <w:r>
        <w:fldChar w:fldCharType="end"/>
      </w:r>
    </w:p>
    <w:p w14:paraId="01A211EB" w14:textId="52898A9C" w:rsidR="00C51112" w:rsidRDefault="00C5111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_Toc187257014 \h </w:instrText>
      </w:r>
      <w:r>
        <w:fldChar w:fldCharType="separate"/>
      </w:r>
      <w:r>
        <w:t>199</w:t>
      </w:r>
      <w:r>
        <w:fldChar w:fldCharType="end"/>
      </w:r>
    </w:p>
    <w:p w14:paraId="41960A0F" w14:textId="0B614BFF" w:rsidR="00C51112" w:rsidRDefault="00C5111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_Toc187257015 \h </w:instrText>
      </w:r>
      <w:r>
        <w:fldChar w:fldCharType="separate"/>
      </w:r>
      <w:r>
        <w:t>199</w:t>
      </w:r>
      <w:r>
        <w:fldChar w:fldCharType="end"/>
      </w:r>
    </w:p>
    <w:p w14:paraId="340CC94D" w14:textId="208A6123" w:rsidR="00C51112" w:rsidRDefault="00C51112">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_Toc187257016 \h </w:instrText>
      </w:r>
      <w:r>
        <w:fldChar w:fldCharType="separate"/>
      </w:r>
      <w:r>
        <w:t>199</w:t>
      </w:r>
      <w:r>
        <w:fldChar w:fldCharType="end"/>
      </w:r>
    </w:p>
    <w:p w14:paraId="69936AD5" w14:textId="7DE958CA" w:rsidR="00C51112" w:rsidRDefault="00C51112">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_Toc187257017 \h </w:instrText>
      </w:r>
      <w:r>
        <w:fldChar w:fldCharType="separate"/>
      </w:r>
      <w:r>
        <w:t>200</w:t>
      </w:r>
      <w:r>
        <w:fldChar w:fldCharType="end"/>
      </w:r>
    </w:p>
    <w:p w14:paraId="577661BE" w14:textId="6B947F4D" w:rsidR="00C51112" w:rsidRDefault="00C51112">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_Toc187257018 \h </w:instrText>
      </w:r>
      <w:r>
        <w:fldChar w:fldCharType="separate"/>
      </w:r>
      <w:r>
        <w:t>200</w:t>
      </w:r>
      <w:r>
        <w:fldChar w:fldCharType="end"/>
      </w:r>
    </w:p>
    <w:p w14:paraId="7390933B" w14:textId="12D7509D" w:rsidR="00C51112" w:rsidRDefault="00C51112">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F9293E">
        <w:rPr>
          <w:snapToGrid w:val="0"/>
        </w:rPr>
        <w:t>requirements</w:t>
      </w:r>
      <w:r>
        <w:tab/>
      </w:r>
      <w:r>
        <w:fldChar w:fldCharType="begin"/>
      </w:r>
      <w:r>
        <w:instrText xml:space="preserve"> PAGEREF _Toc187257019 \h </w:instrText>
      </w:r>
      <w:r>
        <w:fldChar w:fldCharType="separate"/>
      </w:r>
      <w:r>
        <w:t>200</w:t>
      </w:r>
      <w:r>
        <w:fldChar w:fldCharType="end"/>
      </w:r>
    </w:p>
    <w:p w14:paraId="0C6D3D24" w14:textId="6A2270DD" w:rsidR="00C51112" w:rsidRDefault="00C51112">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_Toc187257020 \h </w:instrText>
      </w:r>
      <w:r>
        <w:fldChar w:fldCharType="separate"/>
      </w:r>
      <w:r>
        <w:t>200</w:t>
      </w:r>
      <w:r>
        <w:fldChar w:fldCharType="end"/>
      </w:r>
    </w:p>
    <w:p w14:paraId="55CF478C" w14:textId="3BF4DD98" w:rsidR="00C51112" w:rsidRDefault="00C51112">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_Toc187257021 \h </w:instrText>
      </w:r>
      <w:r>
        <w:fldChar w:fldCharType="separate"/>
      </w:r>
      <w:r>
        <w:t>200</w:t>
      </w:r>
      <w:r>
        <w:fldChar w:fldCharType="end"/>
      </w:r>
    </w:p>
    <w:p w14:paraId="0BF8ABEA" w14:textId="7765967F" w:rsidR="00C51112" w:rsidRDefault="00C51112">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_Toc187257022 \h </w:instrText>
      </w:r>
      <w:r>
        <w:fldChar w:fldCharType="separate"/>
      </w:r>
      <w:r>
        <w:t>200</w:t>
      </w:r>
      <w:r>
        <w:fldChar w:fldCharType="end"/>
      </w:r>
    </w:p>
    <w:p w14:paraId="5DE7F29E" w14:textId="55529B1C"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rPr>
        <w:t>8.1.2.1.7</w:t>
      </w:r>
      <w:r>
        <w:rPr>
          <w:rFonts w:asciiTheme="minorHAnsi" w:eastAsiaTheme="minorEastAsia" w:hAnsiTheme="minorHAnsi" w:cstheme="minorBidi"/>
          <w:kern w:val="2"/>
          <w:sz w:val="24"/>
          <w:szCs w:val="24"/>
          <w14:ligatures w14:val="standardContextual"/>
        </w:rPr>
        <w:tab/>
      </w:r>
      <w:r w:rsidRPr="00F9293E">
        <w:rPr>
          <w:rFonts w:eastAsia="SimSun"/>
        </w:rPr>
        <w:t>Applicability of 2-step RA type requirements for different subcarrier spacings</w:t>
      </w:r>
      <w:r>
        <w:tab/>
      </w:r>
      <w:r>
        <w:fldChar w:fldCharType="begin"/>
      </w:r>
      <w:r>
        <w:instrText xml:space="preserve"> PAGEREF _Toc187257023 \h </w:instrText>
      </w:r>
      <w:r>
        <w:fldChar w:fldCharType="separate"/>
      </w:r>
      <w:r>
        <w:t>201</w:t>
      </w:r>
      <w:r>
        <w:fldChar w:fldCharType="end"/>
      </w:r>
    </w:p>
    <w:p w14:paraId="26538399" w14:textId="4B614983" w:rsidR="00C51112" w:rsidRDefault="00C51112">
      <w:pPr>
        <w:pStyle w:val="TOC5"/>
        <w:rPr>
          <w:rFonts w:asciiTheme="minorHAnsi" w:eastAsiaTheme="minorEastAsia" w:hAnsiTheme="minorHAnsi" w:cstheme="minorBidi"/>
          <w:kern w:val="2"/>
          <w:sz w:val="24"/>
          <w:szCs w:val="24"/>
          <w14:ligatures w14:val="standardContextual"/>
        </w:rPr>
      </w:pPr>
      <w:r>
        <w:t>8.1.2.1.8</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_Toc187257024 \h </w:instrText>
      </w:r>
      <w:r>
        <w:fldChar w:fldCharType="separate"/>
      </w:r>
      <w:r>
        <w:t>201</w:t>
      </w:r>
      <w:r>
        <w:fldChar w:fldCharType="end"/>
      </w:r>
    </w:p>
    <w:p w14:paraId="6CEC4325" w14:textId="75964DAC" w:rsidR="00C51112" w:rsidRDefault="00C51112">
      <w:pPr>
        <w:pStyle w:val="TOC5"/>
        <w:rPr>
          <w:rFonts w:asciiTheme="minorHAnsi" w:eastAsiaTheme="minorEastAsia" w:hAnsiTheme="minorHAnsi" w:cstheme="minorBidi"/>
          <w:kern w:val="2"/>
          <w:sz w:val="24"/>
          <w:szCs w:val="24"/>
          <w14:ligatures w14:val="standardContextual"/>
        </w:rPr>
      </w:pPr>
      <w:r>
        <w:t>8.1.2.1.9</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_Toc187257025 \h </w:instrText>
      </w:r>
      <w:r>
        <w:fldChar w:fldCharType="separate"/>
      </w:r>
      <w:r>
        <w:t>201</w:t>
      </w:r>
      <w:r>
        <w:fldChar w:fldCharType="end"/>
      </w:r>
    </w:p>
    <w:p w14:paraId="3ED8D5FB" w14:textId="3DF15EA4" w:rsidR="00C51112" w:rsidRDefault="00C51112">
      <w:pPr>
        <w:pStyle w:val="TOC5"/>
        <w:rPr>
          <w:rFonts w:asciiTheme="minorHAnsi" w:eastAsiaTheme="minorEastAsia" w:hAnsiTheme="minorHAnsi" w:cstheme="minorBidi"/>
          <w:kern w:val="2"/>
          <w:sz w:val="24"/>
          <w:szCs w:val="24"/>
          <w14:ligatures w14:val="standardContextual"/>
        </w:rPr>
      </w:pPr>
      <w:r>
        <w:t>8.1.2.1.10</w:t>
      </w:r>
      <w:r>
        <w:rPr>
          <w:rFonts w:asciiTheme="minorHAnsi" w:eastAsiaTheme="minorEastAsia" w:hAnsiTheme="minorHAnsi" w:cstheme="minorBidi"/>
          <w:kern w:val="2"/>
          <w:sz w:val="24"/>
          <w:szCs w:val="24"/>
          <w14:ligatures w14:val="standardContextual"/>
        </w:rPr>
        <w:tab/>
      </w:r>
      <w:r>
        <w:t>Applicability of PUSCH with enhanced DM-RS</w:t>
      </w:r>
      <w:r>
        <w:tab/>
      </w:r>
      <w:r>
        <w:fldChar w:fldCharType="begin"/>
      </w:r>
      <w:r>
        <w:instrText xml:space="preserve"> PAGEREF _Toc187257026 \h </w:instrText>
      </w:r>
      <w:r>
        <w:fldChar w:fldCharType="separate"/>
      </w:r>
      <w:r>
        <w:t>201</w:t>
      </w:r>
      <w:r>
        <w:fldChar w:fldCharType="end"/>
      </w:r>
    </w:p>
    <w:p w14:paraId="1F95DB9F" w14:textId="5AC6E4A8" w:rsidR="00C51112" w:rsidRDefault="00C51112">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F9293E">
        <w:rPr>
          <w:snapToGrid w:val="0"/>
        </w:rPr>
        <w:t>requirements</w:t>
      </w:r>
      <w:r>
        <w:tab/>
      </w:r>
      <w:r>
        <w:fldChar w:fldCharType="begin"/>
      </w:r>
      <w:r>
        <w:instrText xml:space="preserve"> PAGEREF _Toc187257027 \h </w:instrText>
      </w:r>
      <w:r>
        <w:fldChar w:fldCharType="separate"/>
      </w:r>
      <w:r>
        <w:t>201</w:t>
      </w:r>
      <w:r>
        <w:fldChar w:fldCharType="end"/>
      </w:r>
    </w:p>
    <w:p w14:paraId="531729A5" w14:textId="15C10D98" w:rsidR="00C51112" w:rsidRDefault="00C51112">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_Toc187257028 \h </w:instrText>
      </w:r>
      <w:r>
        <w:fldChar w:fldCharType="separate"/>
      </w:r>
      <w:r>
        <w:t>201</w:t>
      </w:r>
      <w:r>
        <w:fldChar w:fldCharType="end"/>
      </w:r>
    </w:p>
    <w:p w14:paraId="3AA57256" w14:textId="0B6587BA" w:rsidR="00C51112" w:rsidRDefault="00C51112">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_Toc187257029 \h </w:instrText>
      </w:r>
      <w:r>
        <w:fldChar w:fldCharType="separate"/>
      </w:r>
      <w:r>
        <w:t>201</w:t>
      </w:r>
      <w:r>
        <w:fldChar w:fldCharType="end"/>
      </w:r>
    </w:p>
    <w:p w14:paraId="78202D72" w14:textId="1782EDA6" w:rsidR="00C51112" w:rsidRDefault="00C51112">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_Toc187257030 \h </w:instrText>
      </w:r>
      <w:r>
        <w:fldChar w:fldCharType="separate"/>
      </w:r>
      <w:r>
        <w:t>201</w:t>
      </w:r>
      <w:r>
        <w:fldChar w:fldCharType="end"/>
      </w:r>
    </w:p>
    <w:p w14:paraId="057C7750" w14:textId="6F321B93" w:rsidR="00C51112" w:rsidRDefault="00C51112">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_Toc187257031 \h </w:instrText>
      </w:r>
      <w:r>
        <w:fldChar w:fldCharType="separate"/>
      </w:r>
      <w:r>
        <w:t>202</w:t>
      </w:r>
      <w:r>
        <w:fldChar w:fldCharType="end"/>
      </w:r>
    </w:p>
    <w:p w14:paraId="12F9E625" w14:textId="782B72D3"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multi-slot PUCCH</w:t>
      </w:r>
      <w:r>
        <w:tab/>
      </w:r>
      <w:r>
        <w:fldChar w:fldCharType="begin"/>
      </w:r>
      <w:r>
        <w:instrText xml:space="preserve"> PAGEREF _Toc187257032 \h </w:instrText>
      </w:r>
      <w:r>
        <w:fldChar w:fldCharType="separate"/>
      </w:r>
      <w:r>
        <w:t>202</w:t>
      </w:r>
      <w:r>
        <w:fldChar w:fldCharType="end"/>
      </w:r>
    </w:p>
    <w:p w14:paraId="17FEE81E" w14:textId="4794C6E9" w:rsidR="00C51112" w:rsidRDefault="00C51112">
      <w:pPr>
        <w:pStyle w:val="TOC5"/>
        <w:rPr>
          <w:rFonts w:asciiTheme="minorHAnsi" w:eastAsiaTheme="minorEastAsia" w:hAnsiTheme="minorHAnsi" w:cstheme="minorBidi"/>
          <w:kern w:val="2"/>
          <w:sz w:val="24"/>
          <w:szCs w:val="24"/>
          <w14:ligatures w14:val="standardContextual"/>
        </w:rPr>
      </w:pPr>
      <w:r>
        <w:t>8.1.2.</w:t>
      </w:r>
      <w:r w:rsidRPr="00F9293E">
        <w:rPr>
          <w:rFonts w:eastAsiaTheme="minorEastAsia"/>
        </w:rPr>
        <w:t>2</w:t>
      </w:r>
      <w:r>
        <w:t>.</w:t>
      </w:r>
      <w:r w:rsidRPr="00F9293E">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 xml:space="preserve">requirements for </w:t>
      </w:r>
      <w:r w:rsidRPr="00F9293E">
        <w:rPr>
          <w:rFonts w:eastAsiaTheme="minorEastAsia"/>
          <w:snapToGrid w:val="0"/>
        </w:rPr>
        <w:t>PUCCH sub-slot based repetition</w:t>
      </w:r>
      <w:r>
        <w:tab/>
      </w:r>
      <w:r>
        <w:fldChar w:fldCharType="begin"/>
      </w:r>
      <w:r>
        <w:instrText xml:space="preserve"> PAGEREF _Toc187257033 \h </w:instrText>
      </w:r>
      <w:r>
        <w:fldChar w:fldCharType="separate"/>
      </w:r>
      <w:r>
        <w:t>202</w:t>
      </w:r>
      <w:r>
        <w:fldChar w:fldCharType="end"/>
      </w:r>
    </w:p>
    <w:p w14:paraId="291B9619" w14:textId="6C77F406" w:rsidR="00C51112" w:rsidRDefault="00C51112">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F9293E">
        <w:rPr>
          <w:snapToGrid w:val="0"/>
        </w:rPr>
        <w:t>requirements</w:t>
      </w:r>
      <w:r>
        <w:tab/>
      </w:r>
      <w:r>
        <w:fldChar w:fldCharType="begin"/>
      </w:r>
      <w:r>
        <w:instrText xml:space="preserve"> PAGEREF _Toc187257034 \h </w:instrText>
      </w:r>
      <w:r>
        <w:fldChar w:fldCharType="separate"/>
      </w:r>
      <w:r>
        <w:t>202</w:t>
      </w:r>
      <w:r>
        <w:fldChar w:fldCharType="end"/>
      </w:r>
    </w:p>
    <w:p w14:paraId="225A16B3" w14:textId="58A46F67" w:rsidR="00C51112" w:rsidRDefault="00C51112">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_Toc187257035 \h </w:instrText>
      </w:r>
      <w:r>
        <w:fldChar w:fldCharType="separate"/>
      </w:r>
      <w:r>
        <w:t>202</w:t>
      </w:r>
      <w:r>
        <w:fldChar w:fldCharType="end"/>
      </w:r>
    </w:p>
    <w:p w14:paraId="75258DCB" w14:textId="0E0FEAFD" w:rsidR="00C51112" w:rsidRDefault="00C51112">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_Toc187257036 \h </w:instrText>
      </w:r>
      <w:r>
        <w:fldChar w:fldCharType="separate"/>
      </w:r>
      <w:r>
        <w:t>202</w:t>
      </w:r>
      <w:r>
        <w:fldChar w:fldCharType="end"/>
      </w:r>
    </w:p>
    <w:p w14:paraId="3CBD8A80" w14:textId="28914ADE" w:rsidR="00C51112" w:rsidRDefault="00C51112">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_Toc187257037 \h </w:instrText>
      </w:r>
      <w:r>
        <w:fldChar w:fldCharType="separate"/>
      </w:r>
      <w:r>
        <w:t>202</w:t>
      </w:r>
      <w:r>
        <w:fldChar w:fldCharType="end"/>
      </w:r>
    </w:p>
    <w:p w14:paraId="4E771DC0" w14:textId="1F6B4E36" w:rsidR="00C51112" w:rsidRDefault="00C51112">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_Toc187257038 \h </w:instrText>
      </w:r>
      <w:r>
        <w:fldChar w:fldCharType="separate"/>
      </w:r>
      <w:r>
        <w:t>202</w:t>
      </w:r>
      <w:r>
        <w:fldChar w:fldCharType="end"/>
      </w:r>
    </w:p>
    <w:p w14:paraId="4ABD3301" w14:textId="337FB2B2" w:rsidR="00C51112" w:rsidRDefault="00C51112">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F9293E">
        <w:rPr>
          <w:snapToGrid w:val="0"/>
        </w:rPr>
        <w:t>requirements</w:t>
      </w:r>
      <w:r>
        <w:tab/>
      </w:r>
      <w:r>
        <w:fldChar w:fldCharType="begin"/>
      </w:r>
      <w:r>
        <w:instrText xml:space="preserve"> PAGEREF _Toc187257039 \h </w:instrText>
      </w:r>
      <w:r>
        <w:fldChar w:fldCharType="separate"/>
      </w:r>
      <w:r>
        <w:t>203</w:t>
      </w:r>
      <w:r>
        <w:fldChar w:fldCharType="end"/>
      </w:r>
    </w:p>
    <w:p w14:paraId="575A888D" w14:textId="6CFE6BF4" w:rsidR="00C51112" w:rsidRDefault="00C51112">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_Toc187257040 \h </w:instrText>
      </w:r>
      <w:r>
        <w:fldChar w:fldCharType="separate"/>
      </w:r>
      <w:r>
        <w:t>203</w:t>
      </w:r>
      <w:r>
        <w:fldChar w:fldCharType="end"/>
      </w:r>
    </w:p>
    <w:p w14:paraId="4735653C" w14:textId="12E8585A" w:rsidR="00C51112" w:rsidRDefault="00C51112">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_Toc187257041 \h </w:instrText>
      </w:r>
      <w:r>
        <w:fldChar w:fldCharType="separate"/>
      </w:r>
      <w:r>
        <w:t>203</w:t>
      </w:r>
      <w:r>
        <w:fldChar w:fldCharType="end"/>
      </w:r>
    </w:p>
    <w:p w14:paraId="66798ABB" w14:textId="703124F9" w:rsidR="00C51112" w:rsidRDefault="00C51112">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F9293E">
        <w:rPr>
          <w:snapToGrid w:val="0"/>
        </w:rPr>
        <w:t>requirements</w:t>
      </w:r>
      <w:r>
        <w:tab/>
      </w:r>
      <w:r>
        <w:fldChar w:fldCharType="begin"/>
      </w:r>
      <w:r>
        <w:instrText xml:space="preserve"> PAGEREF _Toc187257042 \h </w:instrText>
      </w:r>
      <w:r>
        <w:fldChar w:fldCharType="separate"/>
      </w:r>
      <w:r>
        <w:t>203</w:t>
      </w:r>
      <w:r>
        <w:fldChar w:fldCharType="end"/>
      </w:r>
    </w:p>
    <w:p w14:paraId="5FCC2344" w14:textId="436E54C4" w:rsidR="00C51112" w:rsidRDefault="00C51112">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_Toc187257043 \h </w:instrText>
      </w:r>
      <w:r>
        <w:fldChar w:fldCharType="separate"/>
      </w:r>
      <w:r>
        <w:t>203</w:t>
      </w:r>
      <w:r>
        <w:fldChar w:fldCharType="end"/>
      </w:r>
    </w:p>
    <w:p w14:paraId="3571C0CB" w14:textId="1A21A77B" w:rsidR="00C51112" w:rsidRDefault="00C51112">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_Toc187257044 \h </w:instrText>
      </w:r>
      <w:r>
        <w:fldChar w:fldCharType="separate"/>
      </w:r>
      <w:r>
        <w:t>203</w:t>
      </w:r>
      <w:r>
        <w:fldChar w:fldCharType="end"/>
      </w:r>
    </w:p>
    <w:p w14:paraId="67FE0476" w14:textId="5CA657DF" w:rsidR="00C51112" w:rsidRDefault="00C51112">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_Toc187257045 \h </w:instrText>
      </w:r>
      <w:r>
        <w:fldChar w:fldCharType="separate"/>
      </w:r>
      <w:r>
        <w:t>203</w:t>
      </w:r>
      <w:r>
        <w:fldChar w:fldCharType="end"/>
      </w:r>
    </w:p>
    <w:p w14:paraId="16FDFF1B" w14:textId="21C3C822" w:rsidR="00C51112" w:rsidRDefault="00C51112">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_Toc187257046 \h </w:instrText>
      </w:r>
      <w:r>
        <w:fldChar w:fldCharType="separate"/>
      </w:r>
      <w:r>
        <w:t>203</w:t>
      </w:r>
      <w:r>
        <w:fldChar w:fldCharType="end"/>
      </w:r>
    </w:p>
    <w:p w14:paraId="2930794A" w14:textId="32C5AFB6" w:rsidR="00C51112" w:rsidRDefault="00C51112">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_Toc187257047 \h </w:instrText>
      </w:r>
      <w:r>
        <w:fldChar w:fldCharType="separate"/>
      </w:r>
      <w:r>
        <w:t>203</w:t>
      </w:r>
      <w:r>
        <w:fldChar w:fldCharType="end"/>
      </w:r>
    </w:p>
    <w:p w14:paraId="43A9D47D" w14:textId="35F85580" w:rsidR="00C51112" w:rsidRDefault="00C51112">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F9293E">
        <w:rPr>
          <w:snapToGrid w:val="0"/>
        </w:rPr>
        <w:t>requirements</w:t>
      </w:r>
      <w:r>
        <w:tab/>
      </w:r>
      <w:r>
        <w:fldChar w:fldCharType="begin"/>
      </w:r>
      <w:r>
        <w:instrText xml:space="preserve"> PAGEREF _Toc187257048 \h </w:instrText>
      </w:r>
      <w:r>
        <w:fldChar w:fldCharType="separate"/>
      </w:r>
      <w:r>
        <w:t>204</w:t>
      </w:r>
      <w:r>
        <w:fldChar w:fldCharType="end"/>
      </w:r>
    </w:p>
    <w:p w14:paraId="6549999F" w14:textId="43D8A275" w:rsidR="00C51112" w:rsidRDefault="00C51112">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_Toc187257049 \h </w:instrText>
      </w:r>
      <w:r>
        <w:fldChar w:fldCharType="separate"/>
      </w:r>
      <w:r>
        <w:t>204</w:t>
      </w:r>
      <w:r>
        <w:fldChar w:fldCharType="end"/>
      </w:r>
    </w:p>
    <w:p w14:paraId="53975D46" w14:textId="46789354" w:rsidR="00C51112" w:rsidRDefault="00C51112">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_Toc187257050 \h </w:instrText>
      </w:r>
      <w:r>
        <w:fldChar w:fldCharType="separate"/>
      </w:r>
      <w:r>
        <w:t>204</w:t>
      </w:r>
      <w:r>
        <w:fldChar w:fldCharType="end"/>
      </w:r>
    </w:p>
    <w:p w14:paraId="70E23193" w14:textId="1DDC1816" w:rsidR="00C51112" w:rsidRDefault="00C51112">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_Toc187257051 \h </w:instrText>
      </w:r>
      <w:r>
        <w:fldChar w:fldCharType="separate"/>
      </w:r>
      <w:r>
        <w:t>204</w:t>
      </w:r>
      <w:r>
        <w:fldChar w:fldCharType="end"/>
      </w:r>
    </w:p>
    <w:p w14:paraId="3094CADE" w14:textId="335AE1CC" w:rsidR="00C51112" w:rsidRDefault="00C51112">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_Toc187257052 \h </w:instrText>
      </w:r>
      <w:r>
        <w:fldChar w:fldCharType="separate"/>
      </w:r>
      <w:r>
        <w:t>204</w:t>
      </w:r>
      <w:r>
        <w:fldChar w:fldCharType="end"/>
      </w:r>
    </w:p>
    <w:p w14:paraId="573760DE" w14:textId="6CB96C22" w:rsidR="00C51112" w:rsidRDefault="00C51112">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F9293E">
        <w:rPr>
          <w:snapToGrid w:val="0"/>
        </w:rPr>
        <w:t xml:space="preserve">requirements for PRACH </w:t>
      </w:r>
      <w:r>
        <w:t>with L</w:t>
      </w:r>
      <w:r w:rsidRPr="00F9293E">
        <w:rPr>
          <w:vertAlign w:val="subscript"/>
        </w:rPr>
        <w:t>RA</w:t>
      </w:r>
      <w:r>
        <w:t xml:space="preserve"> =1151 and L</w:t>
      </w:r>
      <w:r w:rsidRPr="00F9293E">
        <w:rPr>
          <w:vertAlign w:val="subscript"/>
        </w:rPr>
        <w:t>RA</w:t>
      </w:r>
      <w:r>
        <w:t xml:space="preserve"> =571</w:t>
      </w:r>
      <w:r>
        <w:tab/>
      </w:r>
      <w:r>
        <w:fldChar w:fldCharType="begin"/>
      </w:r>
      <w:r>
        <w:instrText xml:space="preserve"> PAGEREF _Toc187257053 \h </w:instrText>
      </w:r>
      <w:r>
        <w:fldChar w:fldCharType="separate"/>
      </w:r>
      <w:r>
        <w:t>204</w:t>
      </w:r>
      <w:r>
        <w:fldChar w:fldCharType="end"/>
      </w:r>
    </w:p>
    <w:p w14:paraId="028C03A9" w14:textId="15BC0064" w:rsidR="00C51112" w:rsidRDefault="00C51112">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formats</w:t>
      </w:r>
      <w:r>
        <w:tab/>
      </w:r>
      <w:r>
        <w:fldChar w:fldCharType="begin"/>
      </w:r>
      <w:r>
        <w:instrText xml:space="preserve"> PAGEREF _Toc187257054 \h </w:instrText>
      </w:r>
      <w:r>
        <w:fldChar w:fldCharType="separate"/>
      </w:r>
      <w:r>
        <w:t>204</w:t>
      </w:r>
      <w:r>
        <w:fldChar w:fldCharType="end"/>
      </w:r>
    </w:p>
    <w:p w14:paraId="50752A28" w14:textId="378B2DE1" w:rsidR="00C51112" w:rsidRDefault="00C51112">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F9293E">
        <w:rPr>
          <w:snapToGrid w:val="0"/>
        </w:rPr>
        <w:t>requirements for different subcarrier spacings</w:t>
      </w:r>
      <w:r>
        <w:tab/>
      </w:r>
      <w:r>
        <w:fldChar w:fldCharType="begin"/>
      </w:r>
      <w:r>
        <w:instrText xml:space="preserve"> PAGEREF _Toc187257055 \h </w:instrText>
      </w:r>
      <w:r>
        <w:fldChar w:fldCharType="separate"/>
      </w:r>
      <w:r>
        <w:t>204</w:t>
      </w:r>
      <w:r>
        <w:fldChar w:fldCharType="end"/>
      </w:r>
    </w:p>
    <w:p w14:paraId="39DF307A" w14:textId="51667F28" w:rsidR="00C51112" w:rsidRDefault="00C51112">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_Toc187257056 \h </w:instrText>
      </w:r>
      <w:r>
        <w:fldChar w:fldCharType="separate"/>
      </w:r>
      <w:r>
        <w:t>204</w:t>
      </w:r>
      <w:r>
        <w:fldChar w:fldCharType="end"/>
      </w:r>
    </w:p>
    <w:p w14:paraId="42539109" w14:textId="4F4E90E5" w:rsidR="00C51112" w:rsidRDefault="00C51112">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_Toc187257057 \h </w:instrText>
      </w:r>
      <w:r>
        <w:fldChar w:fldCharType="separate"/>
      </w:r>
      <w:r>
        <w:t>204</w:t>
      </w:r>
      <w:r>
        <w:fldChar w:fldCharType="end"/>
      </w:r>
    </w:p>
    <w:p w14:paraId="1AEFE282" w14:textId="6289F238" w:rsidR="00C51112" w:rsidRDefault="00C51112">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_Toc187257058 \h </w:instrText>
      </w:r>
      <w:r>
        <w:fldChar w:fldCharType="separate"/>
      </w:r>
      <w:r>
        <w:t>204</w:t>
      </w:r>
      <w:r>
        <w:fldChar w:fldCharType="end"/>
      </w:r>
    </w:p>
    <w:p w14:paraId="7FD15FB4" w14:textId="051E240C" w:rsidR="00C51112" w:rsidRDefault="00C51112">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_Toc187257059 \h </w:instrText>
      </w:r>
      <w:r>
        <w:fldChar w:fldCharType="separate"/>
      </w:r>
      <w:r>
        <w:t>205</w:t>
      </w:r>
      <w:r>
        <w:fldChar w:fldCharType="end"/>
      </w:r>
    </w:p>
    <w:p w14:paraId="1E516B5D" w14:textId="3CB8352E" w:rsidR="00C51112" w:rsidRDefault="00C51112">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_Toc187257060 \h </w:instrText>
      </w:r>
      <w:r>
        <w:fldChar w:fldCharType="separate"/>
      </w:r>
      <w:r>
        <w:t>205</w:t>
      </w:r>
      <w:r>
        <w:fldChar w:fldCharType="end"/>
      </w:r>
    </w:p>
    <w:p w14:paraId="349082B6" w14:textId="7E5322ED" w:rsidR="00C51112" w:rsidRDefault="00C51112">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_Toc187257061 \h </w:instrText>
      </w:r>
      <w:r>
        <w:fldChar w:fldCharType="separate"/>
      </w:r>
      <w:r>
        <w:t>205</w:t>
      </w:r>
      <w:r>
        <w:fldChar w:fldCharType="end"/>
      </w:r>
    </w:p>
    <w:p w14:paraId="26F3553D" w14:textId="5E171C40" w:rsidR="00C51112" w:rsidRDefault="00C51112">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_Toc187257062 \h </w:instrText>
      </w:r>
      <w:r>
        <w:fldChar w:fldCharType="separate"/>
      </w:r>
      <w:r>
        <w:t>205</w:t>
      </w:r>
      <w:r>
        <w:fldChar w:fldCharType="end"/>
      </w:r>
    </w:p>
    <w:p w14:paraId="6019C5D2" w14:textId="55E196C7" w:rsidR="00C51112" w:rsidRDefault="00C51112">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_Toc187257063 \h </w:instrText>
      </w:r>
      <w:r>
        <w:fldChar w:fldCharType="separate"/>
      </w:r>
      <w:r>
        <w:t>205</w:t>
      </w:r>
      <w:r>
        <w:fldChar w:fldCharType="end"/>
      </w:r>
    </w:p>
    <w:p w14:paraId="57C70020" w14:textId="630135BE" w:rsidR="00C51112" w:rsidRDefault="00C51112">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_Toc187257064 \h </w:instrText>
      </w:r>
      <w:r>
        <w:fldChar w:fldCharType="separate"/>
      </w:r>
      <w:r>
        <w:t>205</w:t>
      </w:r>
      <w:r>
        <w:fldChar w:fldCharType="end"/>
      </w:r>
    </w:p>
    <w:p w14:paraId="085CA89D" w14:textId="7C451434" w:rsidR="00C51112" w:rsidRDefault="00C51112">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_Toc187257065 \h </w:instrText>
      </w:r>
      <w:r>
        <w:fldChar w:fldCharType="separate"/>
      </w:r>
      <w:r>
        <w:t>205</w:t>
      </w:r>
      <w:r>
        <w:fldChar w:fldCharType="end"/>
      </w:r>
    </w:p>
    <w:p w14:paraId="65BD5278" w14:textId="21D95EB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PUSCH performance </w:t>
      </w:r>
      <w:r w:rsidRPr="00F9293E">
        <w:rPr>
          <w:rFonts w:eastAsia="SimSun"/>
          <w:snapToGrid w:val="0"/>
        </w:rPr>
        <w:t>requirements for ATG scenario</w:t>
      </w:r>
      <w:r>
        <w:tab/>
      </w:r>
      <w:r>
        <w:fldChar w:fldCharType="begin"/>
      </w:r>
      <w:r>
        <w:instrText xml:space="preserve"> PAGEREF _Toc187257066 \h </w:instrText>
      </w:r>
      <w:r>
        <w:fldChar w:fldCharType="separate"/>
      </w:r>
      <w:r>
        <w:t>205</w:t>
      </w:r>
      <w:r>
        <w:fldChar w:fldCharType="end"/>
      </w:r>
    </w:p>
    <w:p w14:paraId="2B11B1B8" w14:textId="086BBBFF"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rPr>
        <w:t>1</w:t>
      </w:r>
      <w:r>
        <w:rPr>
          <w:rFonts w:asciiTheme="minorHAnsi" w:eastAsiaTheme="minorEastAsia" w:hAnsiTheme="minorHAnsi" w:cstheme="minorBidi"/>
          <w:kern w:val="2"/>
          <w:sz w:val="24"/>
          <w:szCs w:val="24"/>
          <w14:ligatures w14:val="standardContextual"/>
        </w:rPr>
        <w:tab/>
      </w:r>
      <w:r w:rsidRPr="00F9293E">
        <w:rPr>
          <w:rFonts w:eastAsia="SimSun"/>
          <w:lang w:eastAsia="en-US"/>
        </w:rPr>
        <w:t xml:space="preserve">Applicability of requirements </w:t>
      </w:r>
      <w:r w:rsidRPr="00F9293E">
        <w:rPr>
          <w:rFonts w:eastAsia="SimSun"/>
        </w:rPr>
        <w:t>with different UL-DL patterns</w:t>
      </w:r>
      <w:r>
        <w:tab/>
      </w:r>
      <w:r>
        <w:fldChar w:fldCharType="begin"/>
      </w:r>
      <w:r>
        <w:instrText xml:space="preserve"> PAGEREF _Toc187257067 \h </w:instrText>
      </w:r>
      <w:r>
        <w:fldChar w:fldCharType="separate"/>
      </w:r>
      <w:r>
        <w:t>205</w:t>
      </w:r>
      <w:r>
        <w:fldChar w:fldCharType="end"/>
      </w:r>
    </w:p>
    <w:p w14:paraId="60DB9770" w14:textId="1127EA2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8.1.2.1</w:t>
      </w:r>
      <w:r w:rsidRPr="00F9293E">
        <w:rPr>
          <w:rFonts w:eastAsia="SimSun"/>
          <w:lang w:val="en-US"/>
        </w:rPr>
        <w:t>1</w:t>
      </w:r>
      <w:r w:rsidRPr="00F9293E">
        <w:rPr>
          <w:rFonts w:eastAsia="SimSun"/>
          <w:lang w:eastAsia="en-US"/>
        </w:rPr>
        <w:t>.</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 of requirements for different MCSs</w:t>
      </w:r>
      <w:r>
        <w:tab/>
      </w:r>
      <w:r>
        <w:fldChar w:fldCharType="begin"/>
      </w:r>
      <w:r>
        <w:instrText xml:space="preserve"> PAGEREF _Toc187257068 \h </w:instrText>
      </w:r>
      <w:r>
        <w:fldChar w:fldCharType="separate"/>
      </w:r>
      <w:r>
        <w:t>205</w:t>
      </w:r>
      <w:r>
        <w:fldChar w:fldCharType="end"/>
      </w:r>
    </w:p>
    <w:p w14:paraId="634D9B59" w14:textId="6C673E0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2</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PUCCH performance </w:t>
      </w:r>
      <w:r w:rsidRPr="00F9293E">
        <w:rPr>
          <w:rFonts w:eastAsia="SimSun"/>
          <w:snapToGrid w:val="0"/>
        </w:rPr>
        <w:t>requirements for ATG scenario</w:t>
      </w:r>
      <w:r>
        <w:tab/>
      </w:r>
      <w:r>
        <w:fldChar w:fldCharType="begin"/>
      </w:r>
      <w:r>
        <w:instrText xml:space="preserve"> PAGEREF _Toc187257069 \h </w:instrText>
      </w:r>
      <w:r>
        <w:fldChar w:fldCharType="separate"/>
      </w:r>
      <w:r>
        <w:t>206</w:t>
      </w:r>
      <w:r>
        <w:fldChar w:fldCharType="end"/>
      </w:r>
    </w:p>
    <w:p w14:paraId="334D823F" w14:textId="11FCE20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w:t>
      </w:r>
      <w:r w:rsidRPr="00F9293E">
        <w:rPr>
          <w:rFonts w:eastAsia="SimSun"/>
        </w:rPr>
        <w:t>1</w:t>
      </w:r>
      <w:r w:rsidRPr="00F9293E">
        <w:rPr>
          <w:rFonts w:eastAsia="SimSun"/>
          <w:lang w:eastAsia="en-US"/>
        </w:rPr>
        <w:t>.</w:t>
      </w:r>
      <w:r w:rsidRPr="00F9293E">
        <w:rPr>
          <w:rFonts w:eastAsia="SimSun"/>
        </w:rPr>
        <w:t>2</w:t>
      </w:r>
      <w:r w:rsidRPr="00F9293E">
        <w:rPr>
          <w:rFonts w:eastAsia="SimSun"/>
          <w:lang w:eastAsia="en-US"/>
        </w:rPr>
        <w:t>.1</w:t>
      </w:r>
      <w:r w:rsidRPr="00F9293E">
        <w:rPr>
          <w:rFonts w:eastAsia="SimSun"/>
          <w:lang w:val="en-US"/>
        </w:rPr>
        <w:t>3</w:t>
      </w:r>
      <w:r>
        <w:rPr>
          <w:rFonts w:asciiTheme="minorHAnsi" w:eastAsiaTheme="minorEastAsia" w:hAnsiTheme="minorHAnsi" w:cstheme="minorBidi"/>
          <w:kern w:val="2"/>
          <w:sz w:val="24"/>
          <w:szCs w:val="24"/>
          <w14:ligatures w14:val="standardContextual"/>
        </w:rPr>
        <w:tab/>
      </w:r>
      <w:r w:rsidRPr="00F9293E">
        <w:rPr>
          <w:rFonts w:eastAsia="SimSun"/>
          <w:lang w:eastAsia="en-US"/>
        </w:rPr>
        <w:t>Applicability</w:t>
      </w:r>
      <w:r w:rsidRPr="00F9293E">
        <w:rPr>
          <w:rFonts w:eastAsia="SimSun"/>
        </w:rPr>
        <w:t xml:space="preserve"> of PRACH performance </w:t>
      </w:r>
      <w:r w:rsidRPr="00F9293E">
        <w:rPr>
          <w:rFonts w:eastAsia="SimSun"/>
          <w:snapToGrid w:val="0"/>
        </w:rPr>
        <w:t>requirements for ATG scenario</w:t>
      </w:r>
      <w:r>
        <w:tab/>
      </w:r>
      <w:r>
        <w:fldChar w:fldCharType="begin"/>
      </w:r>
      <w:r>
        <w:instrText xml:space="preserve"> PAGEREF _Toc187257070 \h </w:instrText>
      </w:r>
      <w:r>
        <w:fldChar w:fldCharType="separate"/>
      </w:r>
      <w:r>
        <w:t>206</w:t>
      </w:r>
      <w:r>
        <w:fldChar w:fldCharType="end"/>
      </w:r>
    </w:p>
    <w:p w14:paraId="3F8A675B" w14:textId="2888FFC4" w:rsidR="00C51112" w:rsidRDefault="00C5111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_Toc187257071 \h </w:instrText>
      </w:r>
      <w:r>
        <w:fldChar w:fldCharType="separate"/>
      </w:r>
      <w:r>
        <w:t>206</w:t>
      </w:r>
      <w:r>
        <w:fldChar w:fldCharType="end"/>
      </w:r>
    </w:p>
    <w:p w14:paraId="3BABD7F0" w14:textId="46DCBE85" w:rsidR="00C51112" w:rsidRDefault="00C5111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_Toc187257072 \h </w:instrText>
      </w:r>
      <w:r>
        <w:fldChar w:fldCharType="separate"/>
      </w:r>
      <w:r>
        <w:t>206</w:t>
      </w:r>
      <w:r>
        <w:fldChar w:fldCharType="end"/>
      </w:r>
    </w:p>
    <w:p w14:paraId="4A87EFC6" w14:textId="70D4BF17" w:rsidR="00C51112" w:rsidRDefault="00C5111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_Toc187257073 \h </w:instrText>
      </w:r>
      <w:r>
        <w:fldChar w:fldCharType="separate"/>
      </w:r>
      <w:r>
        <w:t>206</w:t>
      </w:r>
      <w:r>
        <w:fldChar w:fldCharType="end"/>
      </w:r>
    </w:p>
    <w:p w14:paraId="5C0653BF" w14:textId="4B3DB027" w:rsidR="00C51112" w:rsidRDefault="00C5111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_Toc187257074 \h </w:instrText>
      </w:r>
      <w:r>
        <w:fldChar w:fldCharType="separate"/>
      </w:r>
      <w:r>
        <w:t>206</w:t>
      </w:r>
      <w:r>
        <w:fldChar w:fldCharType="end"/>
      </w:r>
    </w:p>
    <w:p w14:paraId="79C7B7E6" w14:textId="3913AC7A" w:rsidR="00C51112" w:rsidRDefault="00C5111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_Toc187257075 \h </w:instrText>
      </w:r>
      <w:r>
        <w:fldChar w:fldCharType="separate"/>
      </w:r>
      <w:r>
        <w:t>206</w:t>
      </w:r>
      <w:r>
        <w:fldChar w:fldCharType="end"/>
      </w:r>
    </w:p>
    <w:p w14:paraId="7DE6F9DF" w14:textId="26F71D2D" w:rsidR="00C51112" w:rsidRDefault="00C5111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_Toc187257076 \h </w:instrText>
      </w:r>
      <w:r>
        <w:fldChar w:fldCharType="separate"/>
      </w:r>
      <w:r>
        <w:t>206</w:t>
      </w:r>
      <w:r>
        <w:fldChar w:fldCharType="end"/>
      </w:r>
    </w:p>
    <w:p w14:paraId="210CE204" w14:textId="7FD78030" w:rsidR="00C51112" w:rsidRDefault="00C5111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_Toc187257077 \h </w:instrText>
      </w:r>
      <w:r>
        <w:fldChar w:fldCharType="separate"/>
      </w:r>
      <w:r>
        <w:t>206</w:t>
      </w:r>
      <w:r>
        <w:fldChar w:fldCharType="end"/>
      </w:r>
    </w:p>
    <w:p w14:paraId="06476CA1" w14:textId="4EB96584" w:rsidR="00C51112" w:rsidRDefault="00C5111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_Toc187257078 \h </w:instrText>
      </w:r>
      <w:r>
        <w:fldChar w:fldCharType="separate"/>
      </w:r>
      <w:r>
        <w:t>206</w:t>
      </w:r>
      <w:r>
        <w:fldChar w:fldCharType="end"/>
      </w:r>
    </w:p>
    <w:p w14:paraId="7D1F004D" w14:textId="68E5B304" w:rsidR="00C51112" w:rsidRDefault="00C5111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_Toc187257079 \h </w:instrText>
      </w:r>
      <w:r>
        <w:fldChar w:fldCharType="separate"/>
      </w:r>
      <w:r>
        <w:t>207</w:t>
      </w:r>
      <w:r>
        <w:fldChar w:fldCharType="end"/>
      </w:r>
    </w:p>
    <w:p w14:paraId="295B836F" w14:textId="1F66687D" w:rsidR="00C51112" w:rsidRDefault="00C5111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F9293E">
        <w:rPr>
          <w:rFonts w:eastAsia="Malgun Gothic"/>
        </w:rPr>
        <w:t xml:space="preserve">transform </w:t>
      </w:r>
      <w:r>
        <w:t>precoding enabled</w:t>
      </w:r>
      <w:r>
        <w:tab/>
      </w:r>
      <w:r>
        <w:fldChar w:fldCharType="begin"/>
      </w:r>
      <w:r>
        <w:instrText xml:space="preserve"> PAGEREF _Toc187257080 \h </w:instrText>
      </w:r>
      <w:r>
        <w:fldChar w:fldCharType="separate"/>
      </w:r>
      <w:r>
        <w:t>216</w:t>
      </w:r>
      <w:r>
        <w:fldChar w:fldCharType="end"/>
      </w:r>
    </w:p>
    <w:p w14:paraId="36CDFDBC" w14:textId="29C9615B" w:rsidR="00C51112" w:rsidRDefault="00C5111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_Toc187257081 \h </w:instrText>
      </w:r>
      <w:r>
        <w:fldChar w:fldCharType="separate"/>
      </w:r>
      <w:r>
        <w:t>216</w:t>
      </w:r>
      <w:r>
        <w:fldChar w:fldCharType="end"/>
      </w:r>
    </w:p>
    <w:p w14:paraId="178BE8EB" w14:textId="38C8578A" w:rsidR="00C51112" w:rsidRDefault="00C5111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_Toc187257082 \h </w:instrText>
      </w:r>
      <w:r>
        <w:fldChar w:fldCharType="separate"/>
      </w:r>
      <w:r>
        <w:t>216</w:t>
      </w:r>
      <w:r>
        <w:fldChar w:fldCharType="end"/>
      </w:r>
    </w:p>
    <w:p w14:paraId="6D734E1E" w14:textId="5E05FDDF" w:rsidR="00C51112" w:rsidRDefault="00C5111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_Toc187257083 \h </w:instrText>
      </w:r>
      <w:r>
        <w:fldChar w:fldCharType="separate"/>
      </w:r>
      <w:r>
        <w:t>216</w:t>
      </w:r>
      <w:r>
        <w:fldChar w:fldCharType="end"/>
      </w:r>
    </w:p>
    <w:p w14:paraId="7B88D16D" w14:textId="014A61EF" w:rsidR="00C51112" w:rsidRDefault="00C51112">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_Toc187257084 \h </w:instrText>
      </w:r>
      <w:r>
        <w:fldChar w:fldCharType="separate"/>
      </w:r>
      <w:r>
        <w:t>216</w:t>
      </w:r>
      <w:r>
        <w:fldChar w:fldCharType="end"/>
      </w:r>
    </w:p>
    <w:p w14:paraId="4AD73E9B" w14:textId="070A8840" w:rsidR="00C51112" w:rsidRDefault="00C51112">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_Toc187257085 \h </w:instrText>
      </w:r>
      <w:r>
        <w:fldChar w:fldCharType="separate"/>
      </w:r>
      <w:r>
        <w:t>216</w:t>
      </w:r>
      <w:r>
        <w:fldChar w:fldCharType="end"/>
      </w:r>
    </w:p>
    <w:p w14:paraId="3E898B76" w14:textId="0B6C9959" w:rsidR="00C51112" w:rsidRDefault="00C51112">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_Toc187257086 \h </w:instrText>
      </w:r>
      <w:r>
        <w:fldChar w:fldCharType="separate"/>
      </w:r>
      <w:r>
        <w:t>216</w:t>
      </w:r>
      <w:r>
        <w:fldChar w:fldCharType="end"/>
      </w:r>
    </w:p>
    <w:p w14:paraId="3DB80ED3" w14:textId="6618838C" w:rsidR="00C51112" w:rsidRDefault="00C51112">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_Toc187257087 \h </w:instrText>
      </w:r>
      <w:r>
        <w:fldChar w:fldCharType="separate"/>
      </w:r>
      <w:r>
        <w:t>217</w:t>
      </w:r>
      <w:r>
        <w:fldChar w:fldCharType="end"/>
      </w:r>
    </w:p>
    <w:p w14:paraId="591D9023" w14:textId="3FC49E1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rPr>
        <w:t>8.2.3</w:t>
      </w:r>
      <w:r>
        <w:rPr>
          <w:rFonts w:asciiTheme="minorHAnsi" w:eastAsiaTheme="minorEastAsia" w:hAnsiTheme="minorHAnsi" w:cstheme="minorBidi"/>
          <w:kern w:val="2"/>
          <w:sz w:val="24"/>
          <w:szCs w:val="24"/>
          <w14:ligatures w14:val="standardContextual"/>
        </w:rPr>
        <w:tab/>
      </w:r>
      <w:r w:rsidRPr="00F9293E">
        <w:rPr>
          <w:rFonts w:eastAsia="SimSun"/>
        </w:rPr>
        <w:t>Performance requirements for UCI multiplexed on PUSCH</w:t>
      </w:r>
      <w:r>
        <w:tab/>
      </w:r>
      <w:r>
        <w:fldChar w:fldCharType="begin"/>
      </w:r>
      <w:r>
        <w:instrText xml:space="preserve"> PAGEREF _Toc187257088 \h </w:instrText>
      </w:r>
      <w:r>
        <w:fldChar w:fldCharType="separate"/>
      </w:r>
      <w:r>
        <w:t>218</w:t>
      </w:r>
      <w:r>
        <w:fldChar w:fldCharType="end"/>
      </w:r>
    </w:p>
    <w:p w14:paraId="5E2F8699" w14:textId="1FA55266" w:rsidR="00C51112" w:rsidRDefault="00C5111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_Toc187257089 \h </w:instrText>
      </w:r>
      <w:r>
        <w:fldChar w:fldCharType="separate"/>
      </w:r>
      <w:r>
        <w:t>218</w:t>
      </w:r>
      <w:r>
        <w:fldChar w:fldCharType="end"/>
      </w:r>
    </w:p>
    <w:p w14:paraId="604B8D65" w14:textId="283424C8" w:rsidR="00C51112" w:rsidRDefault="00C5111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_Toc187257090 \h </w:instrText>
      </w:r>
      <w:r>
        <w:fldChar w:fldCharType="separate"/>
      </w:r>
      <w:r>
        <w:t>219</w:t>
      </w:r>
      <w:r>
        <w:fldChar w:fldCharType="end"/>
      </w:r>
    </w:p>
    <w:p w14:paraId="4D7C5885" w14:textId="771FB83C" w:rsidR="00C51112" w:rsidRDefault="00C5111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_Toc187257091 \h </w:instrText>
      </w:r>
      <w:r>
        <w:fldChar w:fldCharType="separate"/>
      </w:r>
      <w:r>
        <w:t>219</w:t>
      </w:r>
      <w:r>
        <w:fldChar w:fldCharType="end"/>
      </w:r>
    </w:p>
    <w:p w14:paraId="365CD7AF" w14:textId="43A19E48" w:rsidR="00C51112" w:rsidRDefault="00C51112">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_Toc187257092 \h </w:instrText>
      </w:r>
      <w:r>
        <w:fldChar w:fldCharType="separate"/>
      </w:r>
      <w:r>
        <w:t>219</w:t>
      </w:r>
      <w:r>
        <w:fldChar w:fldCharType="end"/>
      </w:r>
    </w:p>
    <w:p w14:paraId="22CB2799" w14:textId="4AB8EA38" w:rsidR="00C51112" w:rsidRDefault="00C51112">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_Toc187257093 \h </w:instrText>
      </w:r>
      <w:r>
        <w:fldChar w:fldCharType="separate"/>
      </w:r>
      <w:r>
        <w:t>219</w:t>
      </w:r>
      <w:r>
        <w:fldChar w:fldCharType="end"/>
      </w:r>
    </w:p>
    <w:p w14:paraId="66BAD5F2" w14:textId="7C7C055A" w:rsidR="00C51112" w:rsidRDefault="00C51112">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_Toc187257094 \h </w:instrText>
      </w:r>
      <w:r>
        <w:fldChar w:fldCharType="separate"/>
      </w:r>
      <w:r>
        <w:t>219</w:t>
      </w:r>
      <w:r>
        <w:fldChar w:fldCharType="end"/>
      </w:r>
    </w:p>
    <w:p w14:paraId="28AE9C0D" w14:textId="06062A2D" w:rsidR="00C51112" w:rsidRDefault="00C51112">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_Toc187257095 \h </w:instrText>
      </w:r>
      <w:r>
        <w:fldChar w:fldCharType="separate"/>
      </w:r>
      <w:r>
        <w:t>220</w:t>
      </w:r>
      <w:r>
        <w:fldChar w:fldCharType="end"/>
      </w:r>
    </w:p>
    <w:p w14:paraId="4DA57138" w14:textId="4AC84CB9" w:rsidR="00C51112" w:rsidRDefault="00C51112">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_Toc187257096 \h </w:instrText>
      </w:r>
      <w:r>
        <w:fldChar w:fldCharType="separate"/>
      </w:r>
      <w:r>
        <w:t>221</w:t>
      </w:r>
      <w:r>
        <w:fldChar w:fldCharType="end"/>
      </w:r>
    </w:p>
    <w:p w14:paraId="5EF54AA8" w14:textId="243F1F16" w:rsidR="00C51112" w:rsidRDefault="00C51112">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_Toc187257097 \h </w:instrText>
      </w:r>
      <w:r>
        <w:fldChar w:fldCharType="separate"/>
      </w:r>
      <w:r>
        <w:t>221</w:t>
      </w:r>
      <w:r>
        <w:fldChar w:fldCharType="end"/>
      </w:r>
    </w:p>
    <w:p w14:paraId="033DFCA8" w14:textId="7F639638" w:rsidR="00C51112" w:rsidRDefault="00C51112">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_Toc187257098 \h </w:instrText>
      </w:r>
      <w:r>
        <w:fldChar w:fldCharType="separate"/>
      </w:r>
      <w:r>
        <w:t>221</w:t>
      </w:r>
      <w:r>
        <w:fldChar w:fldCharType="end"/>
      </w:r>
    </w:p>
    <w:p w14:paraId="7C12628A" w14:textId="2E7A818B" w:rsidR="00C51112" w:rsidRDefault="00C51112">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_Toc187257099 \h </w:instrText>
      </w:r>
      <w:r>
        <w:fldChar w:fldCharType="separate"/>
      </w:r>
      <w:r>
        <w:t>221</w:t>
      </w:r>
      <w:r>
        <w:fldChar w:fldCharType="end"/>
      </w:r>
    </w:p>
    <w:p w14:paraId="685B3A19" w14:textId="7877040C" w:rsidR="00C51112" w:rsidRDefault="00C51112">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_Toc187257100 \h </w:instrText>
      </w:r>
      <w:r>
        <w:fldChar w:fldCharType="separate"/>
      </w:r>
      <w:r>
        <w:t>222</w:t>
      </w:r>
      <w:r>
        <w:fldChar w:fldCharType="end"/>
      </w:r>
    </w:p>
    <w:p w14:paraId="0ED0CC7E" w14:textId="3E4AD5E7" w:rsidR="00C51112" w:rsidRDefault="00C51112">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_Toc187257101 \h </w:instrText>
      </w:r>
      <w:r>
        <w:fldChar w:fldCharType="separate"/>
      </w:r>
      <w:r>
        <w:t>222</w:t>
      </w:r>
      <w:r>
        <w:fldChar w:fldCharType="end"/>
      </w:r>
    </w:p>
    <w:p w14:paraId="7B41B777" w14:textId="75425B56" w:rsidR="00C51112" w:rsidRDefault="00C51112">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_Toc187257102 \h </w:instrText>
      </w:r>
      <w:r>
        <w:fldChar w:fldCharType="separate"/>
      </w:r>
      <w:r>
        <w:t>222</w:t>
      </w:r>
      <w:r>
        <w:fldChar w:fldCharType="end"/>
      </w:r>
    </w:p>
    <w:p w14:paraId="23284B31" w14:textId="721001DA" w:rsidR="00C51112" w:rsidRDefault="00C51112">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_Toc187257103 \h </w:instrText>
      </w:r>
      <w:r>
        <w:fldChar w:fldCharType="separate"/>
      </w:r>
      <w:r>
        <w:t>223</w:t>
      </w:r>
      <w:r>
        <w:fldChar w:fldCharType="end"/>
      </w:r>
    </w:p>
    <w:p w14:paraId="5BD94D1F" w14:textId="06F96C8F" w:rsidR="00C51112" w:rsidRDefault="00C51112">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_Toc187257104 \h </w:instrText>
      </w:r>
      <w:r>
        <w:fldChar w:fldCharType="separate"/>
      </w:r>
      <w:r>
        <w:t>226</w:t>
      </w:r>
      <w:r>
        <w:fldChar w:fldCharType="end"/>
      </w:r>
    </w:p>
    <w:p w14:paraId="3A70928D" w14:textId="2A0C0B88" w:rsidR="00C51112" w:rsidRDefault="00C51112">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_Toc187257105 \h </w:instrText>
      </w:r>
      <w:r>
        <w:fldChar w:fldCharType="separate"/>
      </w:r>
      <w:r>
        <w:t>226</w:t>
      </w:r>
      <w:r>
        <w:fldChar w:fldCharType="end"/>
      </w:r>
    </w:p>
    <w:p w14:paraId="0BB30178" w14:textId="6A8ACDAE" w:rsidR="00C51112" w:rsidRDefault="00C51112">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_Toc187257106 \h </w:instrText>
      </w:r>
      <w:r>
        <w:fldChar w:fldCharType="separate"/>
      </w:r>
      <w:r>
        <w:t>226</w:t>
      </w:r>
      <w:r>
        <w:fldChar w:fldCharType="end"/>
      </w:r>
    </w:p>
    <w:p w14:paraId="6D4C0EB1" w14:textId="5C1DC8F8" w:rsidR="00C51112" w:rsidRDefault="00C51112">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_Toc187257107 \h </w:instrText>
      </w:r>
      <w:r>
        <w:fldChar w:fldCharType="separate"/>
      </w:r>
      <w:r>
        <w:t>226</w:t>
      </w:r>
      <w:r>
        <w:fldChar w:fldCharType="end"/>
      </w:r>
    </w:p>
    <w:p w14:paraId="19DC7BB0" w14:textId="1A53354E" w:rsidR="00C51112" w:rsidRDefault="00C51112">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_Toc187257108 \h </w:instrText>
      </w:r>
      <w:r>
        <w:fldChar w:fldCharType="separate"/>
      </w:r>
      <w:r>
        <w:t>226</w:t>
      </w:r>
      <w:r>
        <w:fldChar w:fldCharType="end"/>
      </w:r>
    </w:p>
    <w:p w14:paraId="3A81CB41" w14:textId="02CD2263" w:rsidR="00C51112" w:rsidRDefault="00C51112">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_Toc187257109 \h </w:instrText>
      </w:r>
      <w:r>
        <w:fldChar w:fldCharType="separate"/>
      </w:r>
      <w:r>
        <w:t>226</w:t>
      </w:r>
      <w:r>
        <w:fldChar w:fldCharType="end"/>
      </w:r>
    </w:p>
    <w:p w14:paraId="205F5EEC" w14:textId="78130E7D" w:rsidR="00C51112" w:rsidRDefault="00C51112">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_Toc187257110 \h </w:instrText>
      </w:r>
      <w:r>
        <w:fldChar w:fldCharType="separate"/>
      </w:r>
      <w:r>
        <w:t>226</w:t>
      </w:r>
      <w:r>
        <w:fldChar w:fldCharType="end"/>
      </w:r>
    </w:p>
    <w:p w14:paraId="05C94334" w14:textId="2329F1C7" w:rsidR="00C51112" w:rsidRDefault="00C51112">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_Toc187257111 \h </w:instrText>
      </w:r>
      <w:r>
        <w:fldChar w:fldCharType="separate"/>
      </w:r>
      <w:r>
        <w:t>229</w:t>
      </w:r>
      <w:r>
        <w:fldChar w:fldCharType="end"/>
      </w:r>
    </w:p>
    <w:p w14:paraId="1523CF9A" w14:textId="5CC24F7D" w:rsidR="00C51112" w:rsidRDefault="00C51112">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_Toc187257112 \h </w:instrText>
      </w:r>
      <w:r>
        <w:fldChar w:fldCharType="separate"/>
      </w:r>
      <w:r>
        <w:t>230</w:t>
      </w:r>
      <w:r>
        <w:fldChar w:fldCharType="end"/>
      </w:r>
    </w:p>
    <w:p w14:paraId="19DFF2C8" w14:textId="51F452C3" w:rsidR="00C51112" w:rsidRDefault="00C51112">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_Toc187257113 \h </w:instrText>
      </w:r>
      <w:r>
        <w:fldChar w:fldCharType="separate"/>
      </w:r>
      <w:r>
        <w:t>230</w:t>
      </w:r>
      <w:r>
        <w:fldChar w:fldCharType="end"/>
      </w:r>
    </w:p>
    <w:p w14:paraId="3F71A019" w14:textId="18DFECA9" w:rsidR="00C51112" w:rsidRDefault="00C51112">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_Toc187257114 \h </w:instrText>
      </w:r>
      <w:r>
        <w:fldChar w:fldCharType="separate"/>
      </w:r>
      <w:r>
        <w:t>230</w:t>
      </w:r>
      <w:r>
        <w:fldChar w:fldCharType="end"/>
      </w:r>
    </w:p>
    <w:p w14:paraId="0517B6D4" w14:textId="276CBDB5" w:rsidR="00C51112" w:rsidRDefault="00C51112">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_Toc187257115 \h </w:instrText>
      </w:r>
      <w:r>
        <w:fldChar w:fldCharType="separate"/>
      </w:r>
      <w:r>
        <w:t>230</w:t>
      </w:r>
      <w:r>
        <w:fldChar w:fldCharType="end"/>
      </w:r>
    </w:p>
    <w:p w14:paraId="79CD8B06" w14:textId="051280D8" w:rsidR="00C51112" w:rsidRDefault="00C51112">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_Toc187257116 \h </w:instrText>
      </w:r>
      <w:r>
        <w:fldChar w:fldCharType="separate"/>
      </w:r>
      <w:r>
        <w:t>230</w:t>
      </w:r>
      <w:r>
        <w:fldChar w:fldCharType="end"/>
      </w:r>
    </w:p>
    <w:p w14:paraId="5D5B653B" w14:textId="3491D5F8" w:rsidR="00C51112" w:rsidRDefault="00C51112">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_Toc187257117 \h </w:instrText>
      </w:r>
      <w:r>
        <w:fldChar w:fldCharType="separate"/>
      </w:r>
      <w:r>
        <w:t>230</w:t>
      </w:r>
      <w:r>
        <w:fldChar w:fldCharType="end"/>
      </w:r>
    </w:p>
    <w:p w14:paraId="1647729C" w14:textId="5139BADF" w:rsidR="00C51112" w:rsidRDefault="00C51112">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_Toc187257118 \h </w:instrText>
      </w:r>
      <w:r>
        <w:fldChar w:fldCharType="separate"/>
      </w:r>
      <w:r>
        <w:t>230</w:t>
      </w:r>
      <w:r>
        <w:fldChar w:fldCharType="end"/>
      </w:r>
    </w:p>
    <w:p w14:paraId="4E048CE8" w14:textId="1BB27BB5" w:rsidR="00C51112" w:rsidRDefault="00C51112">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_Toc187257119 \h </w:instrText>
      </w:r>
      <w:r>
        <w:fldChar w:fldCharType="separate"/>
      </w:r>
      <w:r>
        <w:t>231</w:t>
      </w:r>
      <w:r>
        <w:fldChar w:fldCharType="end"/>
      </w:r>
    </w:p>
    <w:p w14:paraId="1F9E9000" w14:textId="4934C1D1" w:rsidR="00C51112" w:rsidRDefault="00C51112">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_Toc187257120 \h </w:instrText>
      </w:r>
      <w:r>
        <w:fldChar w:fldCharType="separate"/>
      </w:r>
      <w:r>
        <w:t>232</w:t>
      </w:r>
      <w:r>
        <w:fldChar w:fldCharType="end"/>
      </w:r>
    </w:p>
    <w:p w14:paraId="2107232C" w14:textId="612BE514" w:rsidR="00C51112" w:rsidRDefault="00C51112">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_Toc187257121 \h </w:instrText>
      </w:r>
      <w:r>
        <w:fldChar w:fldCharType="separate"/>
      </w:r>
      <w:r>
        <w:t>232</w:t>
      </w:r>
      <w:r>
        <w:fldChar w:fldCharType="end"/>
      </w:r>
    </w:p>
    <w:p w14:paraId="29DD1A4A" w14:textId="639F437B" w:rsidR="00C51112" w:rsidRDefault="00C51112">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_Toc187257122 \h </w:instrText>
      </w:r>
      <w:r>
        <w:fldChar w:fldCharType="separate"/>
      </w:r>
      <w:r>
        <w:t>233</w:t>
      </w:r>
      <w:r>
        <w:fldChar w:fldCharType="end"/>
      </w:r>
    </w:p>
    <w:p w14:paraId="2246516A" w14:textId="1482D829" w:rsidR="00C51112" w:rsidRDefault="00C51112">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_Toc187257123 \h </w:instrText>
      </w:r>
      <w:r>
        <w:fldChar w:fldCharType="separate"/>
      </w:r>
      <w:r>
        <w:t>233</w:t>
      </w:r>
      <w:r>
        <w:fldChar w:fldCharType="end"/>
      </w:r>
    </w:p>
    <w:p w14:paraId="7EAE22C0" w14:textId="44BE5E41" w:rsidR="00C51112" w:rsidRDefault="00C51112">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_Toc187257124 \h </w:instrText>
      </w:r>
      <w:r>
        <w:fldChar w:fldCharType="separate"/>
      </w:r>
      <w:r>
        <w:t>233</w:t>
      </w:r>
      <w:r>
        <w:fldChar w:fldCharType="end"/>
      </w:r>
    </w:p>
    <w:p w14:paraId="79781862" w14:textId="567FD63D" w:rsidR="00C51112" w:rsidRDefault="00C51112">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_Toc187257125 \h </w:instrText>
      </w:r>
      <w:r>
        <w:fldChar w:fldCharType="separate"/>
      </w:r>
      <w:r>
        <w:t>233</w:t>
      </w:r>
      <w:r>
        <w:fldChar w:fldCharType="end"/>
      </w:r>
    </w:p>
    <w:p w14:paraId="0F4C5287" w14:textId="6938DE53" w:rsidR="00C51112" w:rsidRDefault="00C51112">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_Toc187257126 \h </w:instrText>
      </w:r>
      <w:r>
        <w:fldChar w:fldCharType="separate"/>
      </w:r>
      <w:r>
        <w:t>233</w:t>
      </w:r>
      <w:r>
        <w:fldChar w:fldCharType="end"/>
      </w:r>
    </w:p>
    <w:p w14:paraId="7E06C04F" w14:textId="370DA5B9" w:rsidR="00C51112" w:rsidRDefault="00C51112">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_Toc187257127 \h </w:instrText>
      </w:r>
      <w:r>
        <w:fldChar w:fldCharType="separate"/>
      </w:r>
      <w:r>
        <w:t>234</w:t>
      </w:r>
      <w:r>
        <w:fldChar w:fldCharType="end"/>
      </w:r>
    </w:p>
    <w:p w14:paraId="640C8A89" w14:textId="0F9DC4E3" w:rsidR="00C51112" w:rsidRDefault="00C51112">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_Toc187257128 \h </w:instrText>
      </w:r>
      <w:r>
        <w:fldChar w:fldCharType="separate"/>
      </w:r>
      <w:r>
        <w:t>236</w:t>
      </w:r>
      <w:r>
        <w:fldChar w:fldCharType="end"/>
      </w:r>
    </w:p>
    <w:p w14:paraId="502BA314" w14:textId="678D9604" w:rsidR="00C51112" w:rsidRDefault="00C51112">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_Toc187257129 \h </w:instrText>
      </w:r>
      <w:r>
        <w:fldChar w:fldCharType="separate"/>
      </w:r>
      <w:r>
        <w:t>236</w:t>
      </w:r>
      <w:r>
        <w:fldChar w:fldCharType="end"/>
      </w:r>
    </w:p>
    <w:p w14:paraId="351C1307" w14:textId="76BE5656" w:rsidR="00C51112" w:rsidRDefault="00C51112">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_Toc187257130 \h </w:instrText>
      </w:r>
      <w:r>
        <w:fldChar w:fldCharType="separate"/>
      </w:r>
      <w:r>
        <w:t>236</w:t>
      </w:r>
      <w:r>
        <w:fldChar w:fldCharType="end"/>
      </w:r>
    </w:p>
    <w:p w14:paraId="1112C871" w14:textId="1AB68D3A" w:rsidR="00C51112" w:rsidRDefault="00C51112">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_Toc187257131 \h </w:instrText>
      </w:r>
      <w:r>
        <w:fldChar w:fldCharType="separate"/>
      </w:r>
      <w:r>
        <w:t>236</w:t>
      </w:r>
      <w:r>
        <w:fldChar w:fldCharType="end"/>
      </w:r>
    </w:p>
    <w:p w14:paraId="18A042D0" w14:textId="0F5ED96B" w:rsidR="00C51112" w:rsidRDefault="00C51112">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_Toc187257132 \h </w:instrText>
      </w:r>
      <w:r>
        <w:fldChar w:fldCharType="separate"/>
      </w:r>
      <w:r>
        <w:t>236</w:t>
      </w:r>
      <w:r>
        <w:fldChar w:fldCharType="end"/>
      </w:r>
    </w:p>
    <w:p w14:paraId="572FDC09" w14:textId="49A0E7C0" w:rsidR="00C51112" w:rsidRDefault="00C51112">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_Toc187257133 \h </w:instrText>
      </w:r>
      <w:r>
        <w:fldChar w:fldCharType="separate"/>
      </w:r>
      <w:r>
        <w:t>236</w:t>
      </w:r>
      <w:r>
        <w:fldChar w:fldCharType="end"/>
      </w:r>
    </w:p>
    <w:p w14:paraId="62192121" w14:textId="62C82663" w:rsidR="00C51112" w:rsidRDefault="00C51112">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_Toc187257134 \h </w:instrText>
      </w:r>
      <w:r>
        <w:fldChar w:fldCharType="separate"/>
      </w:r>
      <w:r>
        <w:t>236</w:t>
      </w:r>
      <w:r>
        <w:fldChar w:fldCharType="end"/>
      </w:r>
    </w:p>
    <w:p w14:paraId="7918E359" w14:textId="49E7D256" w:rsidR="00C51112" w:rsidRDefault="00C51112">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_Toc187257135 \h </w:instrText>
      </w:r>
      <w:r>
        <w:fldChar w:fldCharType="separate"/>
      </w:r>
      <w:r>
        <w:t>237</w:t>
      </w:r>
      <w:r>
        <w:fldChar w:fldCharType="end"/>
      </w:r>
    </w:p>
    <w:p w14:paraId="4AD6D0E8" w14:textId="15848BE9" w:rsidR="00C51112" w:rsidRDefault="00C51112">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_Toc187257136 \h </w:instrText>
      </w:r>
      <w:r>
        <w:fldChar w:fldCharType="separate"/>
      </w:r>
      <w:r>
        <w:t>238</w:t>
      </w:r>
      <w:r>
        <w:fldChar w:fldCharType="end"/>
      </w:r>
    </w:p>
    <w:p w14:paraId="2E192CA0" w14:textId="7695A0E9" w:rsidR="00C51112" w:rsidRDefault="00C51112">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_Toc187257137 \h </w:instrText>
      </w:r>
      <w:r>
        <w:fldChar w:fldCharType="separate"/>
      </w:r>
      <w:r>
        <w:t>238</w:t>
      </w:r>
      <w:r>
        <w:fldChar w:fldCharType="end"/>
      </w:r>
    </w:p>
    <w:p w14:paraId="16D1AF86" w14:textId="3F2273A4" w:rsidR="00C51112" w:rsidRDefault="00C51112">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_Toc187257138 \h </w:instrText>
      </w:r>
      <w:r>
        <w:fldChar w:fldCharType="separate"/>
      </w:r>
      <w:r>
        <w:t>238</w:t>
      </w:r>
      <w:r>
        <w:fldChar w:fldCharType="end"/>
      </w:r>
    </w:p>
    <w:p w14:paraId="05476068" w14:textId="73E841CC" w:rsidR="00C51112" w:rsidRDefault="00C51112">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_Toc187257139 \h </w:instrText>
      </w:r>
      <w:r>
        <w:fldChar w:fldCharType="separate"/>
      </w:r>
      <w:r>
        <w:t>238</w:t>
      </w:r>
      <w:r>
        <w:fldChar w:fldCharType="end"/>
      </w:r>
    </w:p>
    <w:p w14:paraId="1E4A1627" w14:textId="0C9A9AE9" w:rsidR="00C51112" w:rsidRDefault="00C51112">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_Toc187257140 \h </w:instrText>
      </w:r>
      <w:r>
        <w:fldChar w:fldCharType="separate"/>
      </w:r>
      <w:r>
        <w:t>238</w:t>
      </w:r>
      <w:r>
        <w:fldChar w:fldCharType="end"/>
      </w:r>
    </w:p>
    <w:p w14:paraId="1B409BA1" w14:textId="53C3059E" w:rsidR="00C51112" w:rsidRDefault="00C51112">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_Toc187257141 \h </w:instrText>
      </w:r>
      <w:r>
        <w:fldChar w:fldCharType="separate"/>
      </w:r>
      <w:r>
        <w:t>238</w:t>
      </w:r>
      <w:r>
        <w:fldChar w:fldCharType="end"/>
      </w:r>
    </w:p>
    <w:p w14:paraId="189F3194" w14:textId="4EC715CA" w:rsidR="00C51112" w:rsidRDefault="00C51112">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_Toc187257142 \h </w:instrText>
      </w:r>
      <w:r>
        <w:fldChar w:fldCharType="separate"/>
      </w:r>
      <w:r>
        <w:t>238</w:t>
      </w:r>
      <w:r>
        <w:fldChar w:fldCharType="end"/>
      </w:r>
    </w:p>
    <w:p w14:paraId="2E3DB62F" w14:textId="1EE5409F" w:rsidR="00C51112" w:rsidRDefault="00C51112">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_Toc187257143 \h </w:instrText>
      </w:r>
      <w:r>
        <w:fldChar w:fldCharType="separate"/>
      </w:r>
      <w:r>
        <w:t>240</w:t>
      </w:r>
      <w:r>
        <w:fldChar w:fldCharType="end"/>
      </w:r>
    </w:p>
    <w:p w14:paraId="1083047D" w14:textId="7D8E99A6"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Theme="minorEastAsia"/>
        </w:rPr>
        <w:t>8.2.10</w:t>
      </w:r>
      <w:r>
        <w:rPr>
          <w:rFonts w:asciiTheme="minorHAnsi" w:eastAsiaTheme="minorEastAsia" w:hAnsiTheme="minorHAnsi" w:cstheme="minorBidi"/>
          <w:kern w:val="2"/>
          <w:sz w:val="24"/>
          <w:szCs w:val="24"/>
          <w14:ligatures w14:val="standardContextual"/>
        </w:rPr>
        <w:tab/>
      </w:r>
      <w:r w:rsidRPr="00F9293E">
        <w:rPr>
          <w:rFonts w:eastAsiaTheme="minorEastAsia"/>
        </w:rPr>
        <w:t>Requirements for interlaced PUSCH</w:t>
      </w:r>
      <w:r>
        <w:tab/>
      </w:r>
      <w:r>
        <w:fldChar w:fldCharType="begin"/>
      </w:r>
      <w:r>
        <w:instrText xml:space="preserve"> PAGEREF _Toc187257144 \h </w:instrText>
      </w:r>
      <w:r>
        <w:fldChar w:fldCharType="separate"/>
      </w:r>
      <w:r>
        <w:t>241</w:t>
      </w:r>
      <w:r>
        <w:fldChar w:fldCharType="end"/>
      </w:r>
    </w:p>
    <w:p w14:paraId="0D4FF9F8" w14:textId="6568054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8.2.10.1</w:t>
      </w:r>
      <w:r>
        <w:rPr>
          <w:rFonts w:asciiTheme="minorHAnsi" w:eastAsiaTheme="minorEastAsia" w:hAnsiTheme="minorHAnsi" w:cstheme="minorBidi"/>
          <w:kern w:val="2"/>
          <w:sz w:val="24"/>
          <w:szCs w:val="24"/>
          <w14:ligatures w14:val="standardContextual"/>
        </w:rPr>
        <w:tab/>
      </w:r>
      <w:r w:rsidRPr="00F9293E">
        <w:rPr>
          <w:rFonts w:eastAsiaTheme="minorEastAsia"/>
        </w:rPr>
        <w:t>Definition and applicability</w:t>
      </w:r>
      <w:r>
        <w:tab/>
      </w:r>
      <w:r>
        <w:fldChar w:fldCharType="begin"/>
      </w:r>
      <w:r>
        <w:instrText xml:space="preserve"> PAGEREF _Toc187257145 \h </w:instrText>
      </w:r>
      <w:r>
        <w:fldChar w:fldCharType="separate"/>
      </w:r>
      <w:r>
        <w:t>241</w:t>
      </w:r>
      <w:r>
        <w:fldChar w:fldCharType="end"/>
      </w:r>
    </w:p>
    <w:p w14:paraId="5035484E" w14:textId="474327A6"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8.2.10.2</w:t>
      </w:r>
      <w:r>
        <w:rPr>
          <w:rFonts w:asciiTheme="minorHAnsi" w:eastAsiaTheme="minorEastAsia" w:hAnsiTheme="minorHAnsi" w:cstheme="minorBidi"/>
          <w:kern w:val="2"/>
          <w:sz w:val="24"/>
          <w:szCs w:val="24"/>
          <w14:ligatures w14:val="standardContextual"/>
        </w:rPr>
        <w:tab/>
      </w:r>
      <w:r w:rsidRPr="00F9293E">
        <w:rPr>
          <w:rFonts w:eastAsiaTheme="minorEastAsia"/>
        </w:rPr>
        <w:t>Minimum Requirement</w:t>
      </w:r>
      <w:r>
        <w:tab/>
      </w:r>
      <w:r>
        <w:fldChar w:fldCharType="begin"/>
      </w:r>
      <w:r>
        <w:instrText xml:space="preserve"> PAGEREF _Toc187257146 \h </w:instrText>
      </w:r>
      <w:r>
        <w:fldChar w:fldCharType="separate"/>
      </w:r>
      <w:r>
        <w:t>241</w:t>
      </w:r>
      <w:r>
        <w:fldChar w:fldCharType="end"/>
      </w:r>
    </w:p>
    <w:p w14:paraId="2723AE6E" w14:textId="5C181CE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8.2.10.3</w:t>
      </w:r>
      <w:r>
        <w:rPr>
          <w:rFonts w:asciiTheme="minorHAnsi" w:eastAsiaTheme="minorEastAsia" w:hAnsiTheme="minorHAnsi" w:cstheme="minorBidi"/>
          <w:kern w:val="2"/>
          <w:sz w:val="24"/>
          <w:szCs w:val="24"/>
          <w14:ligatures w14:val="standardContextual"/>
        </w:rPr>
        <w:tab/>
      </w:r>
      <w:r w:rsidRPr="00F9293E">
        <w:rPr>
          <w:rFonts w:eastAsiaTheme="minorEastAsia"/>
        </w:rPr>
        <w:t>Test Purpose</w:t>
      </w:r>
      <w:r>
        <w:tab/>
      </w:r>
      <w:r>
        <w:fldChar w:fldCharType="begin"/>
      </w:r>
      <w:r>
        <w:instrText xml:space="preserve"> PAGEREF _Toc187257147 \h </w:instrText>
      </w:r>
      <w:r>
        <w:fldChar w:fldCharType="separate"/>
      </w:r>
      <w:r>
        <w:t>242</w:t>
      </w:r>
      <w:r>
        <w:fldChar w:fldCharType="end"/>
      </w:r>
    </w:p>
    <w:p w14:paraId="1EE7807D" w14:textId="62D545B2"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8.2.10.4</w:t>
      </w:r>
      <w:r>
        <w:rPr>
          <w:rFonts w:asciiTheme="minorHAnsi" w:eastAsiaTheme="minorEastAsia" w:hAnsiTheme="minorHAnsi" w:cstheme="minorBidi"/>
          <w:kern w:val="2"/>
          <w:sz w:val="24"/>
          <w:szCs w:val="24"/>
          <w14:ligatures w14:val="standardContextual"/>
        </w:rPr>
        <w:tab/>
      </w:r>
      <w:r w:rsidRPr="00F9293E">
        <w:rPr>
          <w:rFonts w:eastAsiaTheme="minorEastAsia"/>
        </w:rPr>
        <w:t>Method of test</w:t>
      </w:r>
      <w:r>
        <w:tab/>
      </w:r>
      <w:r>
        <w:fldChar w:fldCharType="begin"/>
      </w:r>
      <w:r>
        <w:instrText xml:space="preserve"> PAGEREF _Toc187257148 \h </w:instrText>
      </w:r>
      <w:r>
        <w:fldChar w:fldCharType="separate"/>
      </w:r>
      <w:r>
        <w:t>242</w:t>
      </w:r>
      <w:r>
        <w:fldChar w:fldCharType="end"/>
      </w:r>
    </w:p>
    <w:p w14:paraId="3238FCAD" w14:textId="00D65A12"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8.2.10.4.1</w:t>
      </w:r>
      <w:r>
        <w:rPr>
          <w:rFonts w:asciiTheme="minorHAnsi" w:eastAsiaTheme="minorEastAsia" w:hAnsiTheme="minorHAnsi" w:cstheme="minorBidi"/>
          <w:kern w:val="2"/>
          <w:sz w:val="24"/>
          <w:szCs w:val="24"/>
          <w14:ligatures w14:val="standardContextual"/>
        </w:rPr>
        <w:tab/>
      </w:r>
      <w:r w:rsidRPr="00F9293E">
        <w:rPr>
          <w:rFonts w:eastAsiaTheme="minorEastAsia"/>
        </w:rPr>
        <w:t>Initial Conditions</w:t>
      </w:r>
      <w:r>
        <w:tab/>
      </w:r>
      <w:r>
        <w:fldChar w:fldCharType="begin"/>
      </w:r>
      <w:r>
        <w:instrText xml:space="preserve"> PAGEREF _Toc187257149 \h </w:instrText>
      </w:r>
      <w:r>
        <w:fldChar w:fldCharType="separate"/>
      </w:r>
      <w:r>
        <w:t>242</w:t>
      </w:r>
      <w:r>
        <w:fldChar w:fldCharType="end"/>
      </w:r>
    </w:p>
    <w:p w14:paraId="4F423457" w14:textId="69DB55F8"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Theme="minorEastAsia"/>
        </w:rPr>
        <w:t>8.2.10.4.2</w:t>
      </w:r>
      <w:r>
        <w:rPr>
          <w:rFonts w:asciiTheme="minorHAnsi" w:eastAsiaTheme="minorEastAsia" w:hAnsiTheme="minorHAnsi" w:cstheme="minorBidi"/>
          <w:kern w:val="2"/>
          <w:sz w:val="24"/>
          <w:szCs w:val="24"/>
          <w14:ligatures w14:val="standardContextual"/>
        </w:rPr>
        <w:tab/>
      </w:r>
      <w:r w:rsidRPr="00F9293E">
        <w:rPr>
          <w:rFonts w:eastAsiaTheme="minorEastAsia"/>
        </w:rPr>
        <w:t>Procedure</w:t>
      </w:r>
      <w:r>
        <w:tab/>
      </w:r>
      <w:r>
        <w:fldChar w:fldCharType="begin"/>
      </w:r>
      <w:r>
        <w:instrText xml:space="preserve"> PAGEREF _Toc187257150 \h </w:instrText>
      </w:r>
      <w:r>
        <w:fldChar w:fldCharType="separate"/>
      </w:r>
      <w:r>
        <w:t>242</w:t>
      </w:r>
      <w:r>
        <w:fldChar w:fldCharType="end"/>
      </w:r>
    </w:p>
    <w:p w14:paraId="39DECFFD" w14:textId="5ACD409D"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Theme="minorEastAsia"/>
        </w:rPr>
        <w:t>8.2.10.5</w:t>
      </w:r>
      <w:r>
        <w:rPr>
          <w:rFonts w:asciiTheme="minorHAnsi" w:eastAsiaTheme="minorEastAsia" w:hAnsiTheme="minorHAnsi" w:cstheme="minorBidi"/>
          <w:kern w:val="2"/>
          <w:sz w:val="24"/>
          <w:szCs w:val="24"/>
          <w14:ligatures w14:val="standardContextual"/>
        </w:rPr>
        <w:tab/>
      </w:r>
      <w:r w:rsidRPr="00F9293E">
        <w:rPr>
          <w:rFonts w:eastAsiaTheme="minorEastAsia"/>
        </w:rPr>
        <w:t>Test Requirement</w:t>
      </w:r>
      <w:r>
        <w:tab/>
      </w:r>
      <w:r>
        <w:fldChar w:fldCharType="begin"/>
      </w:r>
      <w:r>
        <w:instrText xml:space="preserve"> PAGEREF _Toc187257151 \h </w:instrText>
      </w:r>
      <w:r>
        <w:fldChar w:fldCharType="separate"/>
      </w:r>
      <w:r>
        <w:t>243</w:t>
      </w:r>
      <w:r>
        <w:fldChar w:fldCharType="end"/>
      </w:r>
    </w:p>
    <w:p w14:paraId="33DDE358" w14:textId="75B7151A" w:rsidR="00C51112" w:rsidRDefault="00C5111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_Toc187257152 \h </w:instrText>
      </w:r>
      <w:r>
        <w:fldChar w:fldCharType="separate"/>
      </w:r>
      <w:r>
        <w:t>244</w:t>
      </w:r>
      <w:r>
        <w:fldChar w:fldCharType="end"/>
      </w:r>
    </w:p>
    <w:p w14:paraId="626776EA" w14:textId="6FFBE1A3" w:rsidR="00C51112" w:rsidRDefault="00C51112">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_Toc187257153 \h </w:instrText>
      </w:r>
      <w:r>
        <w:fldChar w:fldCharType="separate"/>
      </w:r>
      <w:r>
        <w:t>244</w:t>
      </w:r>
      <w:r>
        <w:fldChar w:fldCharType="end"/>
      </w:r>
    </w:p>
    <w:p w14:paraId="3649E7F1" w14:textId="49178D8A" w:rsidR="00C51112" w:rsidRDefault="00C51112">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_Toc187257154 \h </w:instrText>
      </w:r>
      <w:r>
        <w:fldChar w:fldCharType="separate"/>
      </w:r>
      <w:r>
        <w:t>244</w:t>
      </w:r>
      <w:r>
        <w:fldChar w:fldCharType="end"/>
      </w:r>
    </w:p>
    <w:p w14:paraId="4C53E8D5" w14:textId="17ED2B3F" w:rsidR="00C51112" w:rsidRDefault="00C51112">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_Toc187257155 \h </w:instrText>
      </w:r>
      <w:r>
        <w:fldChar w:fldCharType="separate"/>
      </w:r>
      <w:r>
        <w:t>245</w:t>
      </w:r>
      <w:r>
        <w:fldChar w:fldCharType="end"/>
      </w:r>
    </w:p>
    <w:p w14:paraId="4A181CE1" w14:textId="3678323D" w:rsidR="00C51112" w:rsidRDefault="00C51112">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_Toc187257156 \h </w:instrText>
      </w:r>
      <w:r>
        <w:fldChar w:fldCharType="separate"/>
      </w:r>
      <w:r>
        <w:t>245</w:t>
      </w:r>
      <w:r>
        <w:fldChar w:fldCharType="end"/>
      </w:r>
    </w:p>
    <w:p w14:paraId="1A18B3FD" w14:textId="1025FABB" w:rsidR="00C51112" w:rsidRDefault="00C51112">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_Toc187257157 \h </w:instrText>
      </w:r>
      <w:r>
        <w:fldChar w:fldCharType="separate"/>
      </w:r>
      <w:r>
        <w:t>245</w:t>
      </w:r>
      <w:r>
        <w:fldChar w:fldCharType="end"/>
      </w:r>
    </w:p>
    <w:p w14:paraId="40BDB8FE" w14:textId="2DB11792" w:rsidR="00C51112" w:rsidRDefault="00C51112">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_Toc187257158 \h </w:instrText>
      </w:r>
      <w:r>
        <w:fldChar w:fldCharType="separate"/>
      </w:r>
      <w:r>
        <w:t>245</w:t>
      </w:r>
      <w:r>
        <w:fldChar w:fldCharType="end"/>
      </w:r>
    </w:p>
    <w:p w14:paraId="496EB812" w14:textId="22F1C3D1" w:rsidR="00C51112" w:rsidRDefault="00C51112">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_Toc187257159 \h </w:instrText>
      </w:r>
      <w:r>
        <w:fldChar w:fldCharType="separate"/>
      </w:r>
      <w:r>
        <w:t>246</w:t>
      </w:r>
      <w:r>
        <w:fldChar w:fldCharType="end"/>
      </w:r>
    </w:p>
    <w:p w14:paraId="3798758A" w14:textId="70219C8C" w:rsidR="00C51112" w:rsidRDefault="00C51112">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_Toc187257160 \h </w:instrText>
      </w:r>
      <w:r>
        <w:fldChar w:fldCharType="separate"/>
      </w:r>
      <w:r>
        <w:t>247</w:t>
      </w:r>
      <w:r>
        <w:fldChar w:fldCharType="end"/>
      </w:r>
    </w:p>
    <w:p w14:paraId="6EE1F14B" w14:textId="3C3C923D" w:rsidR="00C51112" w:rsidRDefault="00C51112">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_Toc187257161 \h </w:instrText>
      </w:r>
      <w:r>
        <w:fldChar w:fldCharType="separate"/>
      </w:r>
      <w:r>
        <w:t>247</w:t>
      </w:r>
      <w:r>
        <w:fldChar w:fldCharType="end"/>
      </w:r>
    </w:p>
    <w:p w14:paraId="6CF2B2FE" w14:textId="18375988" w:rsidR="00C51112" w:rsidRDefault="00C51112">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_Toc187257162 \h </w:instrText>
      </w:r>
      <w:r>
        <w:fldChar w:fldCharType="separate"/>
      </w:r>
      <w:r>
        <w:t>247</w:t>
      </w:r>
      <w:r>
        <w:fldChar w:fldCharType="end"/>
      </w:r>
    </w:p>
    <w:p w14:paraId="35C9B814" w14:textId="7B64CB90" w:rsidR="00C51112" w:rsidRDefault="00C51112">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_Toc187257163 \h </w:instrText>
      </w:r>
      <w:r>
        <w:fldChar w:fldCharType="separate"/>
      </w:r>
      <w:r>
        <w:t>247</w:t>
      </w:r>
      <w:r>
        <w:fldChar w:fldCharType="end"/>
      </w:r>
    </w:p>
    <w:p w14:paraId="16A7B035" w14:textId="67484982" w:rsidR="00C51112" w:rsidRDefault="00C51112">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_Toc187257164 \h </w:instrText>
      </w:r>
      <w:r>
        <w:fldChar w:fldCharType="separate"/>
      </w:r>
      <w:r>
        <w:t>247</w:t>
      </w:r>
      <w:r>
        <w:fldChar w:fldCharType="end"/>
      </w:r>
    </w:p>
    <w:p w14:paraId="3A1FAC08" w14:textId="70326AD0" w:rsidR="00C51112" w:rsidRDefault="00C51112">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_Toc187257165 \h </w:instrText>
      </w:r>
      <w:r>
        <w:fldChar w:fldCharType="separate"/>
      </w:r>
      <w:r>
        <w:t>247</w:t>
      </w:r>
      <w:r>
        <w:fldChar w:fldCharType="end"/>
      </w:r>
    </w:p>
    <w:p w14:paraId="6C179362" w14:textId="527FD26D" w:rsidR="00C51112" w:rsidRDefault="00C51112">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_Toc187257166 \h </w:instrText>
      </w:r>
      <w:r>
        <w:fldChar w:fldCharType="separate"/>
      </w:r>
      <w:r>
        <w:t>248</w:t>
      </w:r>
      <w:r>
        <w:fldChar w:fldCharType="end"/>
      </w:r>
    </w:p>
    <w:p w14:paraId="5F7E06B1" w14:textId="257D8330" w:rsidR="00C51112" w:rsidRDefault="00C51112">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_Toc187257167 \h </w:instrText>
      </w:r>
      <w:r>
        <w:fldChar w:fldCharType="separate"/>
      </w:r>
      <w:r>
        <w:t>249</w:t>
      </w:r>
      <w:r>
        <w:fldChar w:fldCharType="end"/>
      </w:r>
    </w:p>
    <w:p w14:paraId="00D3AA51" w14:textId="6108E772" w:rsidR="00C51112" w:rsidRDefault="00C51112">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_Toc187257168 \h </w:instrText>
      </w:r>
      <w:r>
        <w:fldChar w:fldCharType="separate"/>
      </w:r>
      <w:r>
        <w:t>250</w:t>
      </w:r>
      <w:r>
        <w:fldChar w:fldCharType="end"/>
      </w:r>
    </w:p>
    <w:p w14:paraId="53399C1F" w14:textId="252B2F03" w:rsidR="00C51112" w:rsidRDefault="00C51112">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_Toc187257169 \h </w:instrText>
      </w:r>
      <w:r>
        <w:fldChar w:fldCharType="separate"/>
      </w:r>
      <w:r>
        <w:t>250</w:t>
      </w:r>
      <w:r>
        <w:fldChar w:fldCharType="end"/>
      </w:r>
    </w:p>
    <w:p w14:paraId="64274207" w14:textId="44365027" w:rsidR="00C51112" w:rsidRDefault="00C51112">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_Toc187257170 \h </w:instrText>
      </w:r>
      <w:r>
        <w:fldChar w:fldCharType="separate"/>
      </w:r>
      <w:r>
        <w:t>250</w:t>
      </w:r>
      <w:r>
        <w:fldChar w:fldCharType="end"/>
      </w:r>
    </w:p>
    <w:p w14:paraId="511CFA02" w14:textId="73E23EA8" w:rsidR="00C51112" w:rsidRDefault="00C51112">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_Toc187257171 \h </w:instrText>
      </w:r>
      <w:r>
        <w:fldChar w:fldCharType="separate"/>
      </w:r>
      <w:r>
        <w:t>250</w:t>
      </w:r>
      <w:r>
        <w:fldChar w:fldCharType="end"/>
      </w:r>
    </w:p>
    <w:p w14:paraId="5FAFF50B" w14:textId="370DD1A3" w:rsidR="00C51112" w:rsidRDefault="00C51112">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_Toc187257172 \h </w:instrText>
      </w:r>
      <w:r>
        <w:fldChar w:fldCharType="separate"/>
      </w:r>
      <w:r>
        <w:t>250</w:t>
      </w:r>
      <w:r>
        <w:fldChar w:fldCharType="end"/>
      </w:r>
    </w:p>
    <w:p w14:paraId="7C588A6C" w14:textId="4A30F773" w:rsidR="00C51112" w:rsidRDefault="00C51112">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_Toc187257173 \h </w:instrText>
      </w:r>
      <w:r>
        <w:fldChar w:fldCharType="separate"/>
      </w:r>
      <w:r>
        <w:t>250</w:t>
      </w:r>
      <w:r>
        <w:fldChar w:fldCharType="end"/>
      </w:r>
    </w:p>
    <w:p w14:paraId="6BC352DC" w14:textId="3A4145DC" w:rsidR="00C51112" w:rsidRDefault="00C51112">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_Toc187257174 \h </w:instrText>
      </w:r>
      <w:r>
        <w:fldChar w:fldCharType="separate"/>
      </w:r>
      <w:r>
        <w:t>250</w:t>
      </w:r>
      <w:r>
        <w:fldChar w:fldCharType="end"/>
      </w:r>
    </w:p>
    <w:p w14:paraId="3F4EA50D" w14:textId="663B44AF" w:rsidR="00C51112" w:rsidRDefault="00C51112">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_Toc187257175 \h </w:instrText>
      </w:r>
      <w:r>
        <w:fldChar w:fldCharType="separate"/>
      </w:r>
      <w:r>
        <w:t>251</w:t>
      </w:r>
      <w:r>
        <w:fldChar w:fldCharType="end"/>
      </w:r>
    </w:p>
    <w:p w14:paraId="471EC98D" w14:textId="48DC4F8A"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SimSun"/>
          <w:lang w:eastAsia="en-US"/>
        </w:rPr>
        <w:t>8.2.14</w:t>
      </w:r>
      <w:r>
        <w:rPr>
          <w:rFonts w:asciiTheme="minorHAnsi" w:eastAsiaTheme="minorEastAsia" w:hAnsiTheme="minorHAnsi" w:cstheme="minorBidi"/>
          <w:kern w:val="2"/>
          <w:sz w:val="24"/>
          <w:szCs w:val="24"/>
          <w14:ligatures w14:val="standardContextual"/>
        </w:rPr>
        <w:tab/>
      </w:r>
      <w:r w:rsidRPr="00F9293E">
        <w:rPr>
          <w:rFonts w:eastAsia="SimSun"/>
          <w:lang w:eastAsia="en-US"/>
        </w:rPr>
        <w:t>Performance requirements for PUSCH for ATG</w:t>
      </w:r>
      <w:r>
        <w:tab/>
      </w:r>
      <w:r>
        <w:fldChar w:fldCharType="begin"/>
      </w:r>
      <w:r>
        <w:instrText xml:space="preserve"> PAGEREF _Toc187257176 \h </w:instrText>
      </w:r>
      <w:r>
        <w:fldChar w:fldCharType="separate"/>
      </w:r>
      <w:r>
        <w:t>253</w:t>
      </w:r>
      <w:r>
        <w:fldChar w:fldCharType="end"/>
      </w:r>
    </w:p>
    <w:p w14:paraId="0326FA4C" w14:textId="4BA41A70"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8.2.14.1</w:t>
      </w:r>
      <w:r>
        <w:rPr>
          <w:rFonts w:asciiTheme="minorHAnsi" w:eastAsiaTheme="minorEastAsia" w:hAnsiTheme="minorHAnsi" w:cstheme="minorBidi"/>
          <w:kern w:val="2"/>
          <w:sz w:val="24"/>
          <w:szCs w:val="24"/>
          <w14:ligatures w14:val="standardContextual"/>
        </w:rPr>
        <w:tab/>
      </w:r>
      <w:r w:rsidRPr="00F9293E">
        <w:rPr>
          <w:rFonts w:eastAsia="SimSun"/>
          <w:lang w:eastAsia="en-US"/>
        </w:rPr>
        <w:t>Definition and applicability</w:t>
      </w:r>
      <w:r>
        <w:tab/>
      </w:r>
      <w:r>
        <w:fldChar w:fldCharType="begin"/>
      </w:r>
      <w:r>
        <w:instrText xml:space="preserve"> PAGEREF _Toc187257177 \h </w:instrText>
      </w:r>
      <w:r>
        <w:fldChar w:fldCharType="separate"/>
      </w:r>
      <w:r>
        <w:t>253</w:t>
      </w:r>
      <w:r>
        <w:fldChar w:fldCharType="end"/>
      </w:r>
    </w:p>
    <w:p w14:paraId="095CE172" w14:textId="7D041837"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8.2.14.2</w:t>
      </w:r>
      <w:r>
        <w:rPr>
          <w:rFonts w:asciiTheme="minorHAnsi" w:eastAsiaTheme="minorEastAsia" w:hAnsiTheme="minorHAnsi" w:cstheme="minorBidi"/>
          <w:kern w:val="2"/>
          <w:sz w:val="24"/>
          <w:szCs w:val="24"/>
          <w14:ligatures w14:val="standardContextual"/>
        </w:rPr>
        <w:tab/>
      </w:r>
      <w:r w:rsidRPr="00F9293E">
        <w:rPr>
          <w:rFonts w:eastAsia="SimSun"/>
          <w:lang w:eastAsia="en-US"/>
        </w:rPr>
        <w:t>Minimum Requirement</w:t>
      </w:r>
      <w:r>
        <w:tab/>
      </w:r>
      <w:r>
        <w:fldChar w:fldCharType="begin"/>
      </w:r>
      <w:r>
        <w:instrText xml:space="preserve"> PAGEREF _Toc187257178 \h </w:instrText>
      </w:r>
      <w:r>
        <w:fldChar w:fldCharType="separate"/>
      </w:r>
      <w:r>
        <w:t>253</w:t>
      </w:r>
      <w:r>
        <w:fldChar w:fldCharType="end"/>
      </w:r>
    </w:p>
    <w:p w14:paraId="4B418FDB" w14:textId="160FE0A1"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8.2.14.3</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Purpose</w:t>
      </w:r>
      <w:r>
        <w:tab/>
      </w:r>
      <w:r>
        <w:fldChar w:fldCharType="begin"/>
      </w:r>
      <w:r>
        <w:instrText xml:space="preserve"> PAGEREF _Toc187257179 \h </w:instrText>
      </w:r>
      <w:r>
        <w:fldChar w:fldCharType="separate"/>
      </w:r>
      <w:r>
        <w:t>254</w:t>
      </w:r>
      <w:r>
        <w:fldChar w:fldCharType="end"/>
      </w:r>
    </w:p>
    <w:p w14:paraId="2D38B34B" w14:textId="0264CE5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8.2.14.4</w:t>
      </w:r>
      <w:r>
        <w:rPr>
          <w:rFonts w:asciiTheme="minorHAnsi" w:eastAsiaTheme="minorEastAsia" w:hAnsiTheme="minorHAnsi" w:cstheme="minorBidi"/>
          <w:kern w:val="2"/>
          <w:sz w:val="24"/>
          <w:szCs w:val="24"/>
          <w14:ligatures w14:val="standardContextual"/>
        </w:rPr>
        <w:tab/>
      </w:r>
      <w:r w:rsidRPr="00F9293E">
        <w:rPr>
          <w:rFonts w:eastAsia="SimSun"/>
          <w:lang w:eastAsia="en-US"/>
        </w:rPr>
        <w:t>Method of test</w:t>
      </w:r>
      <w:r>
        <w:tab/>
      </w:r>
      <w:r>
        <w:fldChar w:fldCharType="begin"/>
      </w:r>
      <w:r>
        <w:instrText xml:space="preserve"> PAGEREF _Toc187257180 \h </w:instrText>
      </w:r>
      <w:r>
        <w:fldChar w:fldCharType="separate"/>
      </w:r>
      <w:r>
        <w:t>254</w:t>
      </w:r>
      <w:r>
        <w:fldChar w:fldCharType="end"/>
      </w:r>
    </w:p>
    <w:p w14:paraId="734320A1" w14:textId="3137CB09"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8.2.14.4.1</w:t>
      </w:r>
      <w:r>
        <w:rPr>
          <w:rFonts w:asciiTheme="minorHAnsi" w:eastAsiaTheme="minorEastAsia" w:hAnsiTheme="minorHAnsi" w:cstheme="minorBidi"/>
          <w:kern w:val="2"/>
          <w:sz w:val="24"/>
          <w:szCs w:val="24"/>
          <w14:ligatures w14:val="standardContextual"/>
        </w:rPr>
        <w:tab/>
      </w:r>
      <w:r w:rsidRPr="00F9293E">
        <w:rPr>
          <w:rFonts w:eastAsia="SimSun"/>
          <w:lang w:eastAsia="en-US"/>
        </w:rPr>
        <w:t>Initial Conditions</w:t>
      </w:r>
      <w:r>
        <w:tab/>
      </w:r>
      <w:r>
        <w:fldChar w:fldCharType="begin"/>
      </w:r>
      <w:r>
        <w:instrText xml:space="preserve"> PAGEREF _Toc187257181 \h </w:instrText>
      </w:r>
      <w:r>
        <w:fldChar w:fldCharType="separate"/>
      </w:r>
      <w:r>
        <w:t>254</w:t>
      </w:r>
      <w:r>
        <w:fldChar w:fldCharType="end"/>
      </w:r>
    </w:p>
    <w:p w14:paraId="7147BF44" w14:textId="7C014416" w:rsidR="00C51112" w:rsidRDefault="00C51112">
      <w:pPr>
        <w:pStyle w:val="TOC5"/>
        <w:rPr>
          <w:rFonts w:asciiTheme="minorHAnsi" w:eastAsiaTheme="minorEastAsia" w:hAnsiTheme="minorHAnsi" w:cstheme="minorBidi"/>
          <w:kern w:val="2"/>
          <w:sz w:val="24"/>
          <w:szCs w:val="24"/>
          <w14:ligatures w14:val="standardContextual"/>
        </w:rPr>
      </w:pPr>
      <w:r w:rsidRPr="00F9293E">
        <w:rPr>
          <w:rFonts w:eastAsia="SimSun"/>
          <w:lang w:eastAsia="en-US"/>
        </w:rPr>
        <w:t>8.2.14.4.2</w:t>
      </w:r>
      <w:r>
        <w:rPr>
          <w:rFonts w:asciiTheme="minorHAnsi" w:eastAsiaTheme="minorEastAsia" w:hAnsiTheme="minorHAnsi" w:cstheme="minorBidi"/>
          <w:kern w:val="2"/>
          <w:sz w:val="24"/>
          <w:szCs w:val="24"/>
          <w14:ligatures w14:val="standardContextual"/>
        </w:rPr>
        <w:tab/>
      </w:r>
      <w:r w:rsidRPr="00F9293E">
        <w:rPr>
          <w:rFonts w:eastAsia="SimSun"/>
          <w:lang w:eastAsia="en-US"/>
        </w:rPr>
        <w:t>Procedure</w:t>
      </w:r>
      <w:r>
        <w:tab/>
      </w:r>
      <w:r>
        <w:fldChar w:fldCharType="begin"/>
      </w:r>
      <w:r>
        <w:instrText xml:space="preserve"> PAGEREF _Toc187257182 \h </w:instrText>
      </w:r>
      <w:r>
        <w:fldChar w:fldCharType="separate"/>
      </w:r>
      <w:r>
        <w:t>254</w:t>
      </w:r>
      <w:r>
        <w:fldChar w:fldCharType="end"/>
      </w:r>
    </w:p>
    <w:p w14:paraId="68817A6D" w14:textId="1221E91F"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lang w:eastAsia="en-US"/>
        </w:rPr>
        <w:t>8.2.14.5</w:t>
      </w:r>
      <w:r>
        <w:rPr>
          <w:rFonts w:asciiTheme="minorHAnsi" w:eastAsiaTheme="minorEastAsia" w:hAnsiTheme="minorHAnsi" w:cstheme="minorBidi"/>
          <w:kern w:val="2"/>
          <w:sz w:val="24"/>
          <w:szCs w:val="24"/>
          <w14:ligatures w14:val="standardContextual"/>
        </w:rPr>
        <w:tab/>
      </w:r>
      <w:r w:rsidRPr="00F9293E">
        <w:rPr>
          <w:rFonts w:eastAsia="SimSun"/>
          <w:lang w:eastAsia="en-US"/>
        </w:rPr>
        <w:t>Test Requirement</w:t>
      </w:r>
      <w:r>
        <w:tab/>
      </w:r>
      <w:r>
        <w:fldChar w:fldCharType="begin"/>
      </w:r>
      <w:r>
        <w:instrText xml:space="preserve"> PAGEREF _Toc187257183 \h </w:instrText>
      </w:r>
      <w:r>
        <w:fldChar w:fldCharType="separate"/>
      </w:r>
      <w:r>
        <w:t>255</w:t>
      </w:r>
      <w:r>
        <w:fldChar w:fldCharType="end"/>
      </w:r>
    </w:p>
    <w:p w14:paraId="4A42A900" w14:textId="3A52E1DE" w:rsidR="00C51112" w:rsidRDefault="00C51112">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Performance requirements for PUSCH with enhanced DM-RS</w:t>
      </w:r>
      <w:r>
        <w:tab/>
      </w:r>
      <w:r>
        <w:fldChar w:fldCharType="begin"/>
      </w:r>
      <w:r>
        <w:instrText xml:space="preserve"> PAGEREF _Toc187257184 \h </w:instrText>
      </w:r>
      <w:r>
        <w:fldChar w:fldCharType="separate"/>
      </w:r>
      <w:r>
        <w:t>256</w:t>
      </w:r>
      <w:r>
        <w:fldChar w:fldCharType="end"/>
      </w:r>
    </w:p>
    <w:p w14:paraId="7A5A3312" w14:textId="290622EF" w:rsidR="00C51112" w:rsidRDefault="00C51112">
      <w:pPr>
        <w:pStyle w:val="TOC4"/>
        <w:rPr>
          <w:rFonts w:asciiTheme="minorHAnsi" w:eastAsiaTheme="minorEastAsia" w:hAnsiTheme="minorHAnsi" w:cstheme="minorBidi"/>
          <w:kern w:val="2"/>
          <w:sz w:val="24"/>
          <w:szCs w:val="24"/>
          <w14:ligatures w14:val="standardContextual"/>
        </w:rPr>
      </w:pPr>
      <w:r>
        <w:t>8.2.15.1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_Toc187257185 \h </w:instrText>
      </w:r>
      <w:r>
        <w:fldChar w:fldCharType="separate"/>
      </w:r>
      <w:r>
        <w:t>256</w:t>
      </w:r>
      <w:r>
        <w:fldChar w:fldCharType="end"/>
      </w:r>
    </w:p>
    <w:p w14:paraId="71664414" w14:textId="42A4030D" w:rsidR="00C51112" w:rsidRDefault="00C51112">
      <w:pPr>
        <w:pStyle w:val="TOC4"/>
        <w:rPr>
          <w:rFonts w:asciiTheme="minorHAnsi" w:eastAsiaTheme="minorEastAsia" w:hAnsiTheme="minorHAnsi" w:cstheme="minorBidi"/>
          <w:kern w:val="2"/>
          <w:sz w:val="24"/>
          <w:szCs w:val="24"/>
          <w14:ligatures w14:val="standardContextual"/>
        </w:rPr>
      </w:pPr>
      <w:r>
        <w:t>8.2.15.2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_Toc187257186 \h </w:instrText>
      </w:r>
      <w:r>
        <w:fldChar w:fldCharType="separate"/>
      </w:r>
      <w:r>
        <w:t>256</w:t>
      </w:r>
      <w:r>
        <w:fldChar w:fldCharType="end"/>
      </w:r>
    </w:p>
    <w:p w14:paraId="7B4EADEC" w14:textId="3FE2285C" w:rsidR="00C51112" w:rsidRDefault="00C51112">
      <w:pPr>
        <w:pStyle w:val="TOC4"/>
        <w:rPr>
          <w:rFonts w:asciiTheme="minorHAnsi" w:eastAsiaTheme="minorEastAsia" w:hAnsiTheme="minorHAnsi" w:cstheme="minorBidi"/>
          <w:kern w:val="2"/>
          <w:sz w:val="24"/>
          <w:szCs w:val="24"/>
          <w14:ligatures w14:val="standardContextual"/>
        </w:rPr>
      </w:pPr>
      <w:r>
        <w:t>8.2.15.3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_Toc187257187 \h </w:instrText>
      </w:r>
      <w:r>
        <w:fldChar w:fldCharType="separate"/>
      </w:r>
      <w:r>
        <w:t>256</w:t>
      </w:r>
      <w:r>
        <w:fldChar w:fldCharType="end"/>
      </w:r>
    </w:p>
    <w:p w14:paraId="14731DEA" w14:textId="086BFB8A" w:rsidR="00C51112" w:rsidRDefault="00C51112">
      <w:pPr>
        <w:pStyle w:val="TOC4"/>
        <w:rPr>
          <w:rFonts w:asciiTheme="minorHAnsi" w:eastAsiaTheme="minorEastAsia" w:hAnsiTheme="minorHAnsi" w:cstheme="minorBidi"/>
          <w:kern w:val="2"/>
          <w:sz w:val="24"/>
          <w:szCs w:val="24"/>
          <w14:ligatures w14:val="standardContextual"/>
        </w:rPr>
      </w:pPr>
      <w:r>
        <w:t>8.2.15.4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_Toc187257188 \h </w:instrText>
      </w:r>
      <w:r>
        <w:fldChar w:fldCharType="separate"/>
      </w:r>
      <w:r>
        <w:t>256</w:t>
      </w:r>
      <w:r>
        <w:fldChar w:fldCharType="end"/>
      </w:r>
    </w:p>
    <w:p w14:paraId="1F4F5222" w14:textId="0D28B69E" w:rsidR="00C51112" w:rsidRDefault="00C51112">
      <w:pPr>
        <w:pStyle w:val="TOC5"/>
        <w:rPr>
          <w:rFonts w:asciiTheme="minorHAnsi" w:eastAsiaTheme="minorEastAsia" w:hAnsiTheme="minorHAnsi" w:cstheme="minorBidi"/>
          <w:kern w:val="2"/>
          <w:sz w:val="24"/>
          <w:szCs w:val="24"/>
          <w14:ligatures w14:val="standardContextual"/>
        </w:rPr>
      </w:pPr>
      <w:r>
        <w:t>8.2.15.4.1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_Toc187257189 \h </w:instrText>
      </w:r>
      <w:r>
        <w:fldChar w:fldCharType="separate"/>
      </w:r>
      <w:r>
        <w:t>256</w:t>
      </w:r>
      <w:r>
        <w:fldChar w:fldCharType="end"/>
      </w:r>
    </w:p>
    <w:p w14:paraId="410E97B3" w14:textId="17A12267" w:rsidR="00C51112" w:rsidRDefault="00C51112">
      <w:pPr>
        <w:pStyle w:val="TOC5"/>
        <w:rPr>
          <w:rFonts w:asciiTheme="minorHAnsi" w:eastAsiaTheme="minorEastAsia" w:hAnsiTheme="minorHAnsi" w:cstheme="minorBidi"/>
          <w:kern w:val="2"/>
          <w:sz w:val="24"/>
          <w:szCs w:val="24"/>
          <w14:ligatures w14:val="standardContextual"/>
        </w:rPr>
      </w:pPr>
      <w:r>
        <w:t>8.2.15.4.2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_Toc187257190 \h </w:instrText>
      </w:r>
      <w:r>
        <w:fldChar w:fldCharType="separate"/>
      </w:r>
      <w:r>
        <w:t>256</w:t>
      </w:r>
      <w:r>
        <w:fldChar w:fldCharType="end"/>
      </w:r>
    </w:p>
    <w:p w14:paraId="67DE9474" w14:textId="66ACD8B8" w:rsidR="00C51112" w:rsidRDefault="00C51112">
      <w:pPr>
        <w:pStyle w:val="TOC4"/>
        <w:rPr>
          <w:rFonts w:asciiTheme="minorHAnsi" w:eastAsiaTheme="minorEastAsia" w:hAnsiTheme="minorHAnsi" w:cstheme="minorBidi"/>
          <w:kern w:val="2"/>
          <w:sz w:val="24"/>
          <w:szCs w:val="24"/>
          <w14:ligatures w14:val="standardContextual"/>
        </w:rPr>
      </w:pPr>
      <w:r>
        <w:t>8.2.15.5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_Toc187257191 \h </w:instrText>
      </w:r>
      <w:r>
        <w:fldChar w:fldCharType="separate"/>
      </w:r>
      <w:r>
        <w:t>257</w:t>
      </w:r>
      <w:r>
        <w:fldChar w:fldCharType="end"/>
      </w:r>
    </w:p>
    <w:p w14:paraId="60F20B98" w14:textId="03D3CF7D" w:rsidR="00C51112" w:rsidRDefault="00C5111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_Toc187257192 \h </w:instrText>
      </w:r>
      <w:r>
        <w:fldChar w:fldCharType="separate"/>
      </w:r>
      <w:r>
        <w:t>258</w:t>
      </w:r>
      <w:r>
        <w:fldChar w:fldCharType="end"/>
      </w:r>
    </w:p>
    <w:p w14:paraId="40B39DCF" w14:textId="5274C50F" w:rsidR="00C51112" w:rsidRDefault="00C5111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_Toc187257193 \h </w:instrText>
      </w:r>
      <w:r>
        <w:fldChar w:fldCharType="separate"/>
      </w:r>
      <w:r>
        <w:t>258</w:t>
      </w:r>
      <w:r>
        <w:fldChar w:fldCharType="end"/>
      </w:r>
    </w:p>
    <w:p w14:paraId="45B9F500" w14:textId="66C39D1B" w:rsidR="00C51112" w:rsidRDefault="00C5111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_Toc187257194 \h </w:instrText>
      </w:r>
      <w:r>
        <w:fldChar w:fldCharType="separate"/>
      </w:r>
      <w:r>
        <w:t>258</w:t>
      </w:r>
      <w:r>
        <w:fldChar w:fldCharType="end"/>
      </w:r>
    </w:p>
    <w:p w14:paraId="09F8E2EF" w14:textId="519038E0" w:rsidR="00C51112" w:rsidRDefault="00C5111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_Toc187257195 \h </w:instrText>
      </w:r>
      <w:r>
        <w:fldChar w:fldCharType="separate"/>
      </w:r>
      <w:r>
        <w:t>259</w:t>
      </w:r>
      <w:r>
        <w:fldChar w:fldCharType="end"/>
      </w:r>
    </w:p>
    <w:p w14:paraId="2C26ADD0" w14:textId="4B7624BB" w:rsidR="00C51112" w:rsidRDefault="00C5111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_Toc187257196 \h </w:instrText>
      </w:r>
      <w:r>
        <w:fldChar w:fldCharType="separate"/>
      </w:r>
      <w:r>
        <w:t>259</w:t>
      </w:r>
      <w:r>
        <w:fldChar w:fldCharType="end"/>
      </w:r>
    </w:p>
    <w:p w14:paraId="62E6C6DF" w14:textId="23CC95A8" w:rsidR="00C51112" w:rsidRDefault="00C5111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_Toc187257197 \h </w:instrText>
      </w:r>
      <w:r>
        <w:fldChar w:fldCharType="separate"/>
      </w:r>
      <w:r>
        <w:t>259</w:t>
      </w:r>
      <w:r>
        <w:fldChar w:fldCharType="end"/>
      </w:r>
    </w:p>
    <w:p w14:paraId="4A684FB3" w14:textId="5CCD168B" w:rsidR="00C51112" w:rsidRDefault="00C5111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_Toc187257198 \h </w:instrText>
      </w:r>
      <w:r>
        <w:fldChar w:fldCharType="separate"/>
      </w:r>
      <w:r>
        <w:t>259</w:t>
      </w:r>
      <w:r>
        <w:fldChar w:fldCharType="end"/>
      </w:r>
    </w:p>
    <w:p w14:paraId="1EC65514" w14:textId="741207C2" w:rsidR="00C51112" w:rsidRDefault="00C5111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_Toc187257199 \h </w:instrText>
      </w:r>
      <w:r>
        <w:fldChar w:fldCharType="separate"/>
      </w:r>
      <w:r>
        <w:t>259</w:t>
      </w:r>
      <w:r>
        <w:fldChar w:fldCharType="end"/>
      </w:r>
    </w:p>
    <w:p w14:paraId="39BAABF2" w14:textId="037E2E2E" w:rsidR="00C51112" w:rsidRDefault="00C5111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_Toc187257200 \h </w:instrText>
      </w:r>
      <w:r>
        <w:fldChar w:fldCharType="separate"/>
      </w:r>
      <w:r>
        <w:t>260</w:t>
      </w:r>
      <w:r>
        <w:fldChar w:fldCharType="end"/>
      </w:r>
    </w:p>
    <w:p w14:paraId="496327EC" w14:textId="0503C81D" w:rsidR="00C51112" w:rsidRDefault="00C51112">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_Toc187257201 \h </w:instrText>
      </w:r>
      <w:r>
        <w:fldChar w:fldCharType="separate"/>
      </w:r>
      <w:r>
        <w:t>261</w:t>
      </w:r>
      <w:r>
        <w:fldChar w:fldCharType="end"/>
      </w:r>
    </w:p>
    <w:p w14:paraId="7BFF6DBC" w14:textId="65270312" w:rsidR="00C51112" w:rsidRDefault="00C51112">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_Toc187257202 \h </w:instrText>
      </w:r>
      <w:r>
        <w:fldChar w:fldCharType="separate"/>
      </w:r>
      <w:r>
        <w:t>261</w:t>
      </w:r>
      <w:r>
        <w:fldChar w:fldCharType="end"/>
      </w:r>
    </w:p>
    <w:p w14:paraId="1121BFCF" w14:textId="62AA70FA" w:rsidR="00C51112" w:rsidRDefault="00C51112">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_Toc187257203 \h </w:instrText>
      </w:r>
      <w:r>
        <w:fldChar w:fldCharType="separate"/>
      </w:r>
      <w:r>
        <w:t>261</w:t>
      </w:r>
      <w:r>
        <w:fldChar w:fldCharType="end"/>
      </w:r>
    </w:p>
    <w:p w14:paraId="56C81B13" w14:textId="3AE6F139" w:rsidR="00C51112" w:rsidRDefault="00C51112">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_Toc187257204 \h </w:instrText>
      </w:r>
      <w:r>
        <w:fldChar w:fldCharType="separate"/>
      </w:r>
      <w:r>
        <w:t>261</w:t>
      </w:r>
      <w:r>
        <w:fldChar w:fldCharType="end"/>
      </w:r>
    </w:p>
    <w:p w14:paraId="55C38E8E" w14:textId="7CA6D7F2" w:rsidR="00C51112" w:rsidRDefault="00C51112">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_Toc187257205 \h </w:instrText>
      </w:r>
      <w:r>
        <w:fldChar w:fldCharType="separate"/>
      </w:r>
      <w:r>
        <w:t>261</w:t>
      </w:r>
      <w:r>
        <w:fldChar w:fldCharType="end"/>
      </w:r>
    </w:p>
    <w:p w14:paraId="4A40B195" w14:textId="635E34E9" w:rsidR="00C51112" w:rsidRDefault="00C51112">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_Toc187257206 \h </w:instrText>
      </w:r>
      <w:r>
        <w:fldChar w:fldCharType="separate"/>
      </w:r>
      <w:r>
        <w:t>261</w:t>
      </w:r>
      <w:r>
        <w:fldChar w:fldCharType="end"/>
      </w:r>
    </w:p>
    <w:p w14:paraId="2EE96C5C" w14:textId="58545FE4" w:rsidR="00C51112" w:rsidRDefault="00C51112">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_Toc187257207 \h </w:instrText>
      </w:r>
      <w:r>
        <w:fldChar w:fldCharType="separate"/>
      </w:r>
      <w:r>
        <w:t>261</w:t>
      </w:r>
      <w:r>
        <w:fldChar w:fldCharType="end"/>
      </w:r>
    </w:p>
    <w:p w14:paraId="4BEEC6FC" w14:textId="3D0C9244" w:rsidR="00C51112" w:rsidRDefault="00C51112">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_Toc187257208 \h </w:instrText>
      </w:r>
      <w:r>
        <w:fldChar w:fldCharType="separate"/>
      </w:r>
      <w:r>
        <w:t>261</w:t>
      </w:r>
      <w:r>
        <w:fldChar w:fldCharType="end"/>
      </w:r>
    </w:p>
    <w:p w14:paraId="225488EA" w14:textId="1392177C" w:rsidR="00C51112" w:rsidRDefault="00C51112">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_Toc187257209 \h </w:instrText>
      </w:r>
      <w:r>
        <w:fldChar w:fldCharType="separate"/>
      </w:r>
      <w:r>
        <w:t>262</w:t>
      </w:r>
      <w:r>
        <w:fldChar w:fldCharType="end"/>
      </w:r>
    </w:p>
    <w:p w14:paraId="20154AE8" w14:textId="52CD2EAD" w:rsidR="00C51112" w:rsidRDefault="00C51112">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_Toc187257210 \h </w:instrText>
      </w:r>
      <w:r>
        <w:fldChar w:fldCharType="separate"/>
      </w:r>
      <w:r>
        <w:t>263</w:t>
      </w:r>
      <w:r>
        <w:fldChar w:fldCharType="end"/>
      </w:r>
    </w:p>
    <w:p w14:paraId="6BE76E36" w14:textId="29D13930" w:rsidR="00C51112" w:rsidRDefault="00C51112">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_Toc187257211 \h </w:instrText>
      </w:r>
      <w:r>
        <w:fldChar w:fldCharType="separate"/>
      </w:r>
      <w:r>
        <w:t>263</w:t>
      </w:r>
      <w:r>
        <w:fldChar w:fldCharType="end"/>
      </w:r>
    </w:p>
    <w:p w14:paraId="287BF5D8" w14:textId="10D6012F" w:rsidR="00C51112" w:rsidRDefault="00C51112">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_Toc187257212 \h </w:instrText>
      </w:r>
      <w:r>
        <w:fldChar w:fldCharType="separate"/>
      </w:r>
      <w:r>
        <w:t>263</w:t>
      </w:r>
      <w:r>
        <w:fldChar w:fldCharType="end"/>
      </w:r>
    </w:p>
    <w:p w14:paraId="36932C6C" w14:textId="036F6A70" w:rsidR="00C51112" w:rsidRDefault="00C51112">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_Toc187257213 \h </w:instrText>
      </w:r>
      <w:r>
        <w:fldChar w:fldCharType="separate"/>
      </w:r>
      <w:r>
        <w:t>263</w:t>
      </w:r>
      <w:r>
        <w:fldChar w:fldCharType="end"/>
      </w:r>
    </w:p>
    <w:p w14:paraId="471BF39D" w14:textId="55FF1F05" w:rsidR="00C51112" w:rsidRDefault="00C51112">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_Toc187257214 \h </w:instrText>
      </w:r>
      <w:r>
        <w:fldChar w:fldCharType="separate"/>
      </w:r>
      <w:r>
        <w:t>264</w:t>
      </w:r>
      <w:r>
        <w:fldChar w:fldCharType="end"/>
      </w:r>
    </w:p>
    <w:p w14:paraId="165DB9B6" w14:textId="67CE8599" w:rsidR="00C51112" w:rsidRDefault="00C51112">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_Toc187257215 \h </w:instrText>
      </w:r>
      <w:r>
        <w:fldChar w:fldCharType="separate"/>
      </w:r>
      <w:r>
        <w:t>264</w:t>
      </w:r>
      <w:r>
        <w:fldChar w:fldCharType="end"/>
      </w:r>
    </w:p>
    <w:p w14:paraId="24AA2F45" w14:textId="2B0A6E98" w:rsidR="00C51112" w:rsidRDefault="00C51112">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_Toc187257216 \h </w:instrText>
      </w:r>
      <w:r>
        <w:fldChar w:fldCharType="separate"/>
      </w:r>
      <w:r>
        <w:t>264</w:t>
      </w:r>
      <w:r>
        <w:fldChar w:fldCharType="end"/>
      </w:r>
    </w:p>
    <w:p w14:paraId="2FE42DBA" w14:textId="1F3B4405" w:rsidR="00C51112" w:rsidRDefault="00C51112">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_Toc187257217 \h </w:instrText>
      </w:r>
      <w:r>
        <w:fldChar w:fldCharType="separate"/>
      </w:r>
      <w:r>
        <w:t>265</w:t>
      </w:r>
      <w:r>
        <w:fldChar w:fldCharType="end"/>
      </w:r>
    </w:p>
    <w:p w14:paraId="5FBB133B" w14:textId="25892F99" w:rsidR="00C51112" w:rsidRDefault="00C51112">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_Toc187257218 \h </w:instrText>
      </w:r>
      <w:r>
        <w:fldChar w:fldCharType="separate"/>
      </w:r>
      <w:r>
        <w:t>265</w:t>
      </w:r>
      <w:r>
        <w:fldChar w:fldCharType="end"/>
      </w:r>
    </w:p>
    <w:p w14:paraId="26DDB665" w14:textId="1652FF8C"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8.3.3.1</w:t>
      </w:r>
      <w:r>
        <w:rPr>
          <w:rFonts w:asciiTheme="minorHAnsi" w:eastAsiaTheme="minorEastAsia" w:hAnsiTheme="minorHAnsi" w:cstheme="minorBidi"/>
          <w:kern w:val="2"/>
          <w:sz w:val="24"/>
          <w:szCs w:val="24"/>
          <w14:ligatures w14:val="standardContextual"/>
        </w:rPr>
        <w:tab/>
      </w:r>
      <w:r w:rsidRPr="00F9293E">
        <w:rPr>
          <w:rFonts w:eastAsia="SimSun"/>
        </w:rPr>
        <w:t>ACK missed detection</w:t>
      </w:r>
      <w:r>
        <w:tab/>
      </w:r>
      <w:r>
        <w:fldChar w:fldCharType="begin"/>
      </w:r>
      <w:r>
        <w:instrText xml:space="preserve"> PAGEREF _Toc187257219 \h </w:instrText>
      </w:r>
      <w:r>
        <w:fldChar w:fldCharType="separate"/>
      </w:r>
      <w:r>
        <w:t>265</w:t>
      </w:r>
      <w:r>
        <w:fldChar w:fldCharType="end"/>
      </w:r>
    </w:p>
    <w:p w14:paraId="22AB131D" w14:textId="6A29A9B9" w:rsidR="00C51112" w:rsidRDefault="00C51112">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_Toc187257220 \h </w:instrText>
      </w:r>
      <w:r>
        <w:fldChar w:fldCharType="separate"/>
      </w:r>
      <w:r>
        <w:t>265</w:t>
      </w:r>
      <w:r>
        <w:fldChar w:fldCharType="end"/>
      </w:r>
    </w:p>
    <w:p w14:paraId="180911E2" w14:textId="4B1DA0E7" w:rsidR="00C51112" w:rsidRDefault="00C51112">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_Toc187257221 \h </w:instrText>
      </w:r>
      <w:r>
        <w:fldChar w:fldCharType="separate"/>
      </w:r>
      <w:r>
        <w:t>265</w:t>
      </w:r>
      <w:r>
        <w:fldChar w:fldCharType="end"/>
      </w:r>
    </w:p>
    <w:p w14:paraId="2EFFD67B" w14:textId="090FCA1F" w:rsidR="00C51112" w:rsidRDefault="00C51112">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_Toc187257222 \h </w:instrText>
      </w:r>
      <w:r>
        <w:fldChar w:fldCharType="separate"/>
      </w:r>
      <w:r>
        <w:t>266</w:t>
      </w:r>
      <w:r>
        <w:fldChar w:fldCharType="end"/>
      </w:r>
    </w:p>
    <w:p w14:paraId="27D3FC2F" w14:textId="7397E2D3" w:rsidR="00C51112" w:rsidRDefault="00C51112">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_Toc187257223 \h </w:instrText>
      </w:r>
      <w:r>
        <w:fldChar w:fldCharType="separate"/>
      </w:r>
      <w:r>
        <w:t>266</w:t>
      </w:r>
      <w:r>
        <w:fldChar w:fldCharType="end"/>
      </w:r>
    </w:p>
    <w:p w14:paraId="0A7E6634" w14:textId="16083D5B" w:rsidR="00C51112" w:rsidRDefault="00C51112">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_Toc187257224 \h </w:instrText>
      </w:r>
      <w:r>
        <w:fldChar w:fldCharType="separate"/>
      </w:r>
      <w:r>
        <w:t>266</w:t>
      </w:r>
      <w:r>
        <w:fldChar w:fldCharType="end"/>
      </w:r>
    </w:p>
    <w:p w14:paraId="2E23852D" w14:textId="676EEBB1" w:rsidR="00C51112" w:rsidRDefault="00C51112">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_Toc187257225 \h </w:instrText>
      </w:r>
      <w:r>
        <w:fldChar w:fldCharType="separate"/>
      </w:r>
      <w:r>
        <w:t>266</w:t>
      </w:r>
      <w:r>
        <w:fldChar w:fldCharType="end"/>
      </w:r>
    </w:p>
    <w:p w14:paraId="23B8D03D" w14:textId="0FBB8B5B" w:rsidR="00C51112" w:rsidRDefault="00C51112">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_Toc187257226 \h </w:instrText>
      </w:r>
      <w:r>
        <w:fldChar w:fldCharType="separate"/>
      </w:r>
      <w:r>
        <w:t>267</w:t>
      </w:r>
      <w:r>
        <w:fldChar w:fldCharType="end"/>
      </w:r>
    </w:p>
    <w:p w14:paraId="0419732E" w14:textId="0185616A" w:rsidR="00C51112" w:rsidRDefault="00C51112">
      <w:pPr>
        <w:pStyle w:val="TOC4"/>
        <w:rPr>
          <w:rFonts w:asciiTheme="minorHAnsi" w:eastAsiaTheme="minorEastAsia" w:hAnsiTheme="minorHAnsi" w:cstheme="minorBidi"/>
          <w:kern w:val="2"/>
          <w:sz w:val="24"/>
          <w:szCs w:val="24"/>
          <w14:ligatures w14:val="standardContextual"/>
        </w:rPr>
      </w:pPr>
      <w:r w:rsidRPr="00F9293E">
        <w:rPr>
          <w:rFonts w:eastAsia="SimSun"/>
        </w:rPr>
        <w:t>8.3.3.2</w:t>
      </w:r>
      <w:r>
        <w:rPr>
          <w:rFonts w:asciiTheme="minorHAnsi" w:eastAsiaTheme="minorEastAsia" w:hAnsiTheme="minorHAnsi" w:cstheme="minorBidi"/>
          <w:kern w:val="2"/>
          <w:sz w:val="24"/>
          <w:szCs w:val="24"/>
          <w14:ligatures w14:val="standardContextual"/>
        </w:rPr>
        <w:tab/>
      </w:r>
      <w:r w:rsidRPr="00F9293E">
        <w:rPr>
          <w:rFonts w:eastAsia="SimSun"/>
        </w:rPr>
        <w:t>UCI BLER performance requirements</w:t>
      </w:r>
      <w:r>
        <w:tab/>
      </w:r>
      <w:r>
        <w:fldChar w:fldCharType="begin"/>
      </w:r>
      <w:r>
        <w:instrText xml:space="preserve"> PAGEREF _Toc187257227 \h </w:instrText>
      </w:r>
      <w:r>
        <w:fldChar w:fldCharType="separate"/>
      </w:r>
      <w:r>
        <w:t>267</w:t>
      </w:r>
      <w:r>
        <w:fldChar w:fldCharType="end"/>
      </w:r>
    </w:p>
    <w:p w14:paraId="5F6455F8" w14:textId="0A095227" w:rsidR="00C51112" w:rsidRDefault="00C51112">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_Toc187257228 \h </w:instrText>
      </w:r>
      <w:r>
        <w:fldChar w:fldCharType="separate"/>
      </w:r>
      <w:r>
        <w:t>267</w:t>
      </w:r>
      <w:r>
        <w:fldChar w:fldCharType="end"/>
      </w:r>
    </w:p>
    <w:p w14:paraId="2742F605" w14:textId="014081B8" w:rsidR="00C51112" w:rsidRDefault="00C51112">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_Toc187257229 \h </w:instrText>
      </w:r>
      <w:r>
        <w:fldChar w:fldCharType="separate"/>
      </w:r>
      <w:r>
        <w:t>267</w:t>
      </w:r>
      <w:r>
        <w:fldChar w:fldCharType="end"/>
      </w:r>
    </w:p>
    <w:p w14:paraId="4EE4D902" w14:textId="45ADCB30" w:rsidR="00C51112" w:rsidRDefault="00C51112">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_Toc187257230 \h </w:instrText>
      </w:r>
      <w:r>
        <w:fldChar w:fldCharType="separate"/>
      </w:r>
      <w:r>
        <w:t>267</w:t>
      </w:r>
      <w:r>
        <w:fldChar w:fldCharType="end"/>
      </w:r>
    </w:p>
    <w:p w14:paraId="3C660E99" w14:textId="433BF254" w:rsidR="00C51112" w:rsidRDefault="00C51112">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_Toc187257231 \h </w:instrText>
      </w:r>
      <w:r>
        <w:fldChar w:fldCharType="separate"/>
      </w:r>
      <w:r>
        <w:t>268</w:t>
      </w:r>
      <w:r>
        <w:fldChar w:fldCharType="end"/>
      </w:r>
    </w:p>
    <w:p w14:paraId="324ADA80" w14:textId="5C5193C8" w:rsidR="00C51112" w:rsidRDefault="00C51112">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_Toc187257232 \h </w:instrText>
      </w:r>
      <w:r>
        <w:fldChar w:fldCharType="separate"/>
      </w:r>
      <w:r>
        <w:t>268</w:t>
      </w:r>
      <w:r>
        <w:fldChar w:fldCharType="end"/>
      </w:r>
    </w:p>
    <w:p w14:paraId="7CAD2EF2" w14:textId="2A152FE5" w:rsidR="00C51112" w:rsidRDefault="00C51112">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_Toc187257233 \h </w:instrText>
      </w:r>
      <w:r>
        <w:fldChar w:fldCharType="separate"/>
      </w:r>
      <w:r>
        <w:t>268</w:t>
      </w:r>
      <w:r>
        <w:fldChar w:fldCharType="end"/>
      </w:r>
    </w:p>
    <w:p w14:paraId="1AEF00F0" w14:textId="4E9E2494" w:rsidR="00C51112" w:rsidRDefault="00C51112">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_Toc187257234 \h </w:instrText>
      </w:r>
      <w:r>
        <w:fldChar w:fldCharType="separate"/>
      </w:r>
      <w:r>
        <w:t>269</w:t>
      </w:r>
      <w:r>
        <w:fldChar w:fldCharType="end"/>
      </w:r>
    </w:p>
    <w:p w14:paraId="5E03B6F3" w14:textId="0EE594BA" w:rsidR="00C51112" w:rsidRDefault="00C51112">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_Toc187257235 \h </w:instrText>
      </w:r>
      <w:r>
        <w:fldChar w:fldCharType="separate"/>
      </w:r>
      <w:r>
        <w:t>269</w:t>
      </w:r>
      <w:r>
        <w:fldChar w:fldCharType="end"/>
      </w:r>
    </w:p>
    <w:p w14:paraId="4F8E7838" w14:textId="5078B0F5" w:rsidR="00C51112" w:rsidRDefault="00C51112">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_Toc187257236 \h </w:instrText>
      </w:r>
      <w:r>
        <w:fldChar w:fldCharType="separate"/>
      </w:r>
      <w:r>
        <w:t>269</w:t>
      </w:r>
      <w:r>
        <w:fldChar w:fldCharType="end"/>
      </w:r>
    </w:p>
    <w:p w14:paraId="27A6E46C" w14:textId="4708F7B6" w:rsidR="00C51112" w:rsidRDefault="00C51112">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_Toc187257237 \h </w:instrText>
      </w:r>
      <w:r>
        <w:fldChar w:fldCharType="separate"/>
      </w:r>
      <w:r>
        <w:t>269</w:t>
      </w:r>
      <w:r>
        <w:fldChar w:fldCharType="end"/>
      </w:r>
    </w:p>
    <w:p w14:paraId="4895C22D" w14:textId="7745995D" w:rsidR="00C51112" w:rsidRDefault="00C51112">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_Toc187257238 \h </w:instrText>
      </w:r>
      <w:r>
        <w:fldChar w:fldCharType="separate"/>
      </w:r>
      <w:r>
        <w:t>269</w:t>
      </w:r>
      <w:r>
        <w:fldChar w:fldCharType="end"/>
      </w:r>
    </w:p>
    <w:p w14:paraId="34470201" w14:textId="68632118" w:rsidR="00C51112" w:rsidRDefault="00C51112">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_Toc187257239 \h </w:instrText>
      </w:r>
      <w:r>
        <w:fldChar w:fldCharType="separate"/>
      </w:r>
      <w:r>
        <w:t>270</w:t>
      </w:r>
      <w:r>
        <w:fldChar w:fldCharType="end"/>
      </w:r>
    </w:p>
    <w:p w14:paraId="2324A90C" w14:textId="74CD4502" w:rsidR="00C51112" w:rsidRDefault="00C51112">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_Toc187257240 \h </w:instrText>
      </w:r>
      <w:r>
        <w:fldChar w:fldCharType="separate"/>
      </w:r>
      <w:r>
        <w:t>270</w:t>
      </w:r>
      <w:r>
        <w:fldChar w:fldCharType="end"/>
      </w:r>
    </w:p>
    <w:p w14:paraId="5075EC2D" w14:textId="65FF4AA7" w:rsidR="00C51112" w:rsidRDefault="00C51112">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_Toc187257241 \h </w:instrText>
      </w:r>
      <w:r>
        <w:fldChar w:fldCharType="separate"/>
      </w:r>
      <w:r>
        <w:t>270</w:t>
      </w:r>
      <w:r>
        <w:fldChar w:fldCharType="end"/>
      </w:r>
    </w:p>
    <w:p w14:paraId="56F26ABD" w14:textId="6C970F36" w:rsidR="00C51112" w:rsidRDefault="00C51112">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_Toc187257242 \h </w:instrText>
      </w:r>
      <w:r>
        <w:fldChar w:fldCharType="separate"/>
      </w:r>
      <w:r>
        <w:t>271</w:t>
      </w:r>
      <w:r>
        <w:fldChar w:fldCharType="end"/>
      </w:r>
    </w:p>
    <w:p w14:paraId="2CF5C02F" w14:textId="6A46A1F9" w:rsidR="00C51112" w:rsidRDefault="00C51112">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_Toc187257243 \h </w:instrText>
      </w:r>
      <w:r>
        <w:fldChar w:fldCharType="separate"/>
      </w:r>
      <w:r>
        <w:t>272</w:t>
      </w:r>
      <w:r>
        <w:fldChar w:fldCharType="end"/>
      </w:r>
    </w:p>
    <w:p w14:paraId="6ADA97A6" w14:textId="534CD3C2" w:rsidR="00C51112" w:rsidRDefault="00C51112">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_Toc187257244 \h </w:instrText>
      </w:r>
      <w:r>
        <w:fldChar w:fldCharType="separate"/>
      </w:r>
      <w:r>
        <w:t>272</w:t>
      </w:r>
      <w:r>
        <w:fldChar w:fldCharType="end"/>
      </w:r>
    </w:p>
    <w:p w14:paraId="5EF8AD92" w14:textId="39A96874" w:rsidR="00C51112" w:rsidRDefault="00C51112">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_Toc187257245 \h </w:instrText>
      </w:r>
      <w:r>
        <w:fldChar w:fldCharType="separate"/>
      </w:r>
      <w:r>
        <w:t>272</w:t>
      </w:r>
      <w:r>
        <w:fldChar w:fldCharType="end"/>
      </w:r>
    </w:p>
    <w:p w14:paraId="05279408" w14:textId="2BE97AC0" w:rsidR="00C51112" w:rsidRDefault="00C51112">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_Toc187257246 \h </w:instrText>
      </w:r>
      <w:r>
        <w:fldChar w:fldCharType="separate"/>
      </w:r>
      <w:r>
        <w:t>272</w:t>
      </w:r>
      <w:r>
        <w:fldChar w:fldCharType="end"/>
      </w:r>
    </w:p>
    <w:p w14:paraId="5A66B026" w14:textId="49914C5F" w:rsidR="00C51112" w:rsidRDefault="00C51112">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_Toc187257247 \h </w:instrText>
      </w:r>
      <w:r>
        <w:fldChar w:fldCharType="separate"/>
      </w:r>
      <w:r>
        <w:t>272</w:t>
      </w:r>
      <w:r>
        <w:fldChar w:fldCharType="end"/>
      </w:r>
    </w:p>
    <w:p w14:paraId="30809951" w14:textId="2DD5D32E" w:rsidR="00C51112" w:rsidRDefault="00C51112">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_Toc187257248 \h </w:instrText>
      </w:r>
      <w:r>
        <w:fldChar w:fldCharType="separate"/>
      </w:r>
      <w:r>
        <w:t>272</w:t>
      </w:r>
      <w:r>
        <w:fldChar w:fldCharType="end"/>
      </w:r>
    </w:p>
    <w:p w14:paraId="50868766" w14:textId="5FF83EBA" w:rsidR="00C51112" w:rsidRDefault="00C51112">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_Toc187257249 \h </w:instrText>
      </w:r>
      <w:r>
        <w:fldChar w:fldCharType="separate"/>
      </w:r>
      <w:r>
        <w:t>272</w:t>
      </w:r>
      <w:r>
        <w:fldChar w:fldCharType="end"/>
      </w:r>
    </w:p>
    <w:p w14:paraId="54053F20" w14:textId="07DA6810" w:rsidR="00C51112" w:rsidRDefault="00C51112">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_Toc187257250 \h </w:instrText>
      </w:r>
      <w:r>
        <w:fldChar w:fldCharType="separate"/>
      </w:r>
      <w:r>
        <w:t>273</w:t>
      </w:r>
      <w:r>
        <w:fldChar w:fldCharType="end"/>
      </w:r>
    </w:p>
    <w:p w14:paraId="68539E1E" w14:textId="347B249A" w:rsidR="00C51112" w:rsidRDefault="00C51112">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_Toc187257251 \h </w:instrText>
      </w:r>
      <w:r>
        <w:fldChar w:fldCharType="separate"/>
      </w:r>
      <w:r>
        <w:t>274</w:t>
      </w:r>
      <w:r>
        <w:fldChar w:fldCharType="end"/>
      </w:r>
    </w:p>
    <w:p w14:paraId="6AE5C986" w14:textId="727298D4" w:rsidR="00C51112" w:rsidRDefault="00C51112">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_Toc187257252 \h </w:instrText>
      </w:r>
      <w:r>
        <w:fldChar w:fldCharType="separate"/>
      </w:r>
      <w:r>
        <w:t>274</w:t>
      </w:r>
      <w:r>
        <w:fldChar w:fldCharType="end"/>
      </w:r>
    </w:p>
    <w:p w14:paraId="0C7117B6" w14:textId="269B68C3" w:rsidR="00C51112" w:rsidRDefault="00C51112">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_Toc187257253 \h </w:instrText>
      </w:r>
      <w:r>
        <w:fldChar w:fldCharType="separate"/>
      </w:r>
      <w:r>
        <w:t>274</w:t>
      </w:r>
      <w:r>
        <w:fldChar w:fldCharType="end"/>
      </w:r>
    </w:p>
    <w:p w14:paraId="69A768AC" w14:textId="54BEE41B" w:rsidR="00C51112" w:rsidRDefault="00C51112">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_Toc187257254 \h </w:instrText>
      </w:r>
      <w:r>
        <w:fldChar w:fldCharType="separate"/>
      </w:r>
      <w:r>
        <w:t>274</w:t>
      </w:r>
      <w:r>
        <w:fldChar w:fldCharType="end"/>
      </w:r>
    </w:p>
    <w:p w14:paraId="56677A3B" w14:textId="2B1F024A" w:rsidR="00C51112" w:rsidRDefault="00C51112">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_Toc187257255 \h </w:instrText>
      </w:r>
      <w:r>
        <w:fldChar w:fldCharType="separate"/>
      </w:r>
      <w:r>
        <w:t>274</w:t>
      </w:r>
      <w:r>
        <w:fldChar w:fldCharType="end"/>
      </w:r>
    </w:p>
    <w:p w14:paraId="5AC90AEA" w14:textId="05C7C477" w:rsidR="00C51112" w:rsidRDefault="00C51112">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_Toc187257256 \h </w:instrText>
      </w:r>
      <w:r>
        <w:fldChar w:fldCharType="separate"/>
      </w:r>
      <w:r>
        <w:t>274</w:t>
      </w:r>
      <w:r>
        <w:fldChar w:fldCharType="end"/>
      </w:r>
    </w:p>
    <w:p w14:paraId="6DB498E8" w14:textId="5BD587AA" w:rsidR="00C51112" w:rsidRDefault="00C51112">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_Toc187257257 \h </w:instrText>
      </w:r>
      <w:r>
        <w:fldChar w:fldCharType="separate"/>
      </w:r>
      <w:r>
        <w:t>274</w:t>
      </w:r>
      <w:r>
        <w:fldChar w:fldCharType="end"/>
      </w:r>
    </w:p>
    <w:p w14:paraId="445AFDAF" w14:textId="0521D152" w:rsidR="00C51112" w:rsidRDefault="00C51112">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_Toc187257258 \h </w:instrText>
      </w:r>
      <w:r>
        <w:fldChar w:fldCharType="separate"/>
      </w:r>
      <w:r>
        <w:t>274</w:t>
      </w:r>
      <w:r>
        <w:fldChar w:fldCharType="end"/>
      </w:r>
    </w:p>
    <w:p w14:paraId="71C2F0B9" w14:textId="03F8C1DA" w:rsidR="00C51112" w:rsidRDefault="00C51112">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_Toc187257259 \h </w:instrText>
      </w:r>
      <w:r>
        <w:fldChar w:fldCharType="separate"/>
      </w:r>
      <w:r>
        <w:t>275</w:t>
      </w:r>
      <w:r>
        <w:fldChar w:fldCharType="end"/>
      </w:r>
    </w:p>
    <w:p w14:paraId="5E99D45A" w14:textId="7A3BE559" w:rsidR="00C51112" w:rsidRDefault="00C51112">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_Toc187257260 \h </w:instrText>
      </w:r>
      <w:r>
        <w:fldChar w:fldCharType="separate"/>
      </w:r>
      <w:r>
        <w:t>275</w:t>
      </w:r>
      <w:r>
        <w:fldChar w:fldCharType="end"/>
      </w:r>
    </w:p>
    <w:p w14:paraId="4E74774E" w14:textId="1E57D4C7" w:rsidR="00C51112" w:rsidRDefault="00C51112">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_Toc187257261 \h </w:instrText>
      </w:r>
      <w:r>
        <w:fldChar w:fldCharType="separate"/>
      </w:r>
      <w:r>
        <w:t>276</w:t>
      </w:r>
      <w:r>
        <w:fldChar w:fldCharType="end"/>
      </w:r>
    </w:p>
    <w:p w14:paraId="6511D9C7" w14:textId="426916DF" w:rsidR="00C51112" w:rsidRDefault="00C51112">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_Toc187257262 \h </w:instrText>
      </w:r>
      <w:r>
        <w:fldChar w:fldCharType="separate"/>
      </w:r>
      <w:r>
        <w:t>276</w:t>
      </w:r>
      <w:r>
        <w:fldChar w:fldCharType="end"/>
      </w:r>
    </w:p>
    <w:p w14:paraId="78DC9D74" w14:textId="2727F18F" w:rsidR="00C51112" w:rsidRDefault="00C51112">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_Toc187257263 \h </w:instrText>
      </w:r>
      <w:r>
        <w:fldChar w:fldCharType="separate"/>
      </w:r>
      <w:r>
        <w:t>276</w:t>
      </w:r>
      <w:r>
        <w:fldChar w:fldCharType="end"/>
      </w:r>
    </w:p>
    <w:p w14:paraId="42915623" w14:textId="68FE7BC5" w:rsidR="00C51112" w:rsidRDefault="00C51112">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_Toc187257264 \h </w:instrText>
      </w:r>
      <w:r>
        <w:fldChar w:fldCharType="separate"/>
      </w:r>
      <w:r>
        <w:t>276</w:t>
      </w:r>
      <w:r>
        <w:fldChar w:fldCharType="end"/>
      </w:r>
    </w:p>
    <w:p w14:paraId="5CA2653D" w14:textId="2213130D" w:rsidR="00C51112" w:rsidRDefault="00C51112">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_Toc187257265 \h </w:instrText>
      </w:r>
      <w:r>
        <w:fldChar w:fldCharType="separate"/>
      </w:r>
      <w:r>
        <w:t>276</w:t>
      </w:r>
      <w:r>
        <w:fldChar w:fldCharType="end"/>
      </w:r>
    </w:p>
    <w:p w14:paraId="5D12BDE9" w14:textId="00121C77" w:rsidR="00C51112" w:rsidRDefault="00C51112">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_Toc187257266 \h </w:instrText>
      </w:r>
      <w:r>
        <w:fldChar w:fldCharType="separate"/>
      </w:r>
      <w:r>
        <w:t>276</w:t>
      </w:r>
      <w:r>
        <w:fldChar w:fldCharType="end"/>
      </w:r>
    </w:p>
    <w:p w14:paraId="330C6AF0" w14:textId="6BBCE23D" w:rsidR="00C51112" w:rsidRDefault="00C51112">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_Toc187257267 \h </w:instrText>
      </w:r>
      <w:r>
        <w:fldChar w:fldCharType="separate"/>
      </w:r>
      <w:r>
        <w:t>276</w:t>
      </w:r>
      <w:r>
        <w:fldChar w:fldCharType="end"/>
      </w:r>
    </w:p>
    <w:p w14:paraId="7E6F441D" w14:textId="59579F78" w:rsidR="00C51112" w:rsidRDefault="00C51112">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_Toc187257268 \h </w:instrText>
      </w:r>
      <w:r>
        <w:fldChar w:fldCharType="separate"/>
      </w:r>
      <w:r>
        <w:t>277</w:t>
      </w:r>
      <w:r>
        <w:fldChar w:fldCharType="end"/>
      </w:r>
    </w:p>
    <w:p w14:paraId="0D94FEF4" w14:textId="58104F97" w:rsidR="00C51112" w:rsidRDefault="00C51112">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_Toc187257269 \h </w:instrText>
      </w:r>
      <w:r>
        <w:fldChar w:fldCharType="separate"/>
      </w:r>
      <w:r>
        <w:t>278</w:t>
      </w:r>
      <w:r>
        <w:fldChar w:fldCharType="end"/>
      </w:r>
    </w:p>
    <w:p w14:paraId="28059834" w14:textId="20B7299F" w:rsidR="00C51112" w:rsidRDefault="00C51112">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_Toc187257270 \h </w:instrText>
      </w:r>
      <w:r>
        <w:fldChar w:fldCharType="separate"/>
      </w:r>
      <w:r>
        <w:t>278</w:t>
      </w:r>
      <w:r>
        <w:fldChar w:fldCharType="end"/>
      </w:r>
    </w:p>
    <w:p w14:paraId="79ACDA41" w14:textId="4F1A0BF1" w:rsidR="00C51112" w:rsidRDefault="00C51112">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_Toc187257271 \h </w:instrText>
      </w:r>
      <w:r>
        <w:fldChar w:fldCharType="separate"/>
      </w:r>
      <w:r>
        <w:t>278</w:t>
      </w:r>
      <w:r>
        <w:fldChar w:fldCharType="end"/>
      </w:r>
    </w:p>
    <w:p w14:paraId="773DE7DF" w14:textId="70221B33" w:rsidR="00C51112" w:rsidRDefault="00C51112">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_Toc187257272 \h </w:instrText>
      </w:r>
      <w:r>
        <w:fldChar w:fldCharType="separate"/>
      </w:r>
      <w:r>
        <w:t>278</w:t>
      </w:r>
      <w:r>
        <w:fldChar w:fldCharType="end"/>
      </w:r>
    </w:p>
    <w:p w14:paraId="1CF54462" w14:textId="4ACEB9B6" w:rsidR="00C51112" w:rsidRDefault="00C51112">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_Toc187257273 \h </w:instrText>
      </w:r>
      <w:r>
        <w:fldChar w:fldCharType="separate"/>
      </w:r>
      <w:r>
        <w:t>278</w:t>
      </w:r>
      <w:r>
        <w:fldChar w:fldCharType="end"/>
      </w:r>
    </w:p>
    <w:p w14:paraId="084D2C83" w14:textId="2CD80D46" w:rsidR="00C51112" w:rsidRDefault="00C51112">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_Toc187257274 \h </w:instrText>
      </w:r>
      <w:r>
        <w:fldChar w:fldCharType="separate"/>
      </w:r>
      <w:r>
        <w:t>278</w:t>
      </w:r>
      <w:r>
        <w:fldChar w:fldCharType="end"/>
      </w:r>
    </w:p>
    <w:p w14:paraId="13B146F4" w14:textId="78C0F639" w:rsidR="00C51112" w:rsidRDefault="00C51112">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_Toc187257275 \h </w:instrText>
      </w:r>
      <w:r>
        <w:fldChar w:fldCharType="separate"/>
      </w:r>
      <w:r>
        <w:t>278</w:t>
      </w:r>
      <w:r>
        <w:fldChar w:fldCharType="end"/>
      </w:r>
    </w:p>
    <w:p w14:paraId="12FBBC4F" w14:textId="6D40D621" w:rsidR="00C51112" w:rsidRDefault="00C51112">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_Toc187257276 \h </w:instrText>
      </w:r>
      <w:r>
        <w:fldChar w:fldCharType="separate"/>
      </w:r>
      <w:r>
        <w:t>279</w:t>
      </w:r>
      <w:r>
        <w:fldChar w:fldCharType="end"/>
      </w:r>
    </w:p>
    <w:p w14:paraId="5E73E8FB" w14:textId="39EFF9A9" w:rsidR="00C51112" w:rsidRDefault="00C51112">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_Toc187257277 \h </w:instrText>
      </w:r>
      <w:r>
        <w:fldChar w:fldCharType="separate"/>
      </w:r>
      <w:r>
        <w:t>280</w:t>
      </w:r>
      <w:r>
        <w:fldChar w:fldCharType="end"/>
      </w:r>
    </w:p>
    <w:p w14:paraId="1FBDCD90" w14:textId="1D9893A6" w:rsidR="00C51112" w:rsidRDefault="00C51112">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_Toc187257278 \h </w:instrText>
      </w:r>
      <w:r>
        <w:fldChar w:fldCharType="separate"/>
      </w:r>
      <w:r>
        <w:t>280</w:t>
      </w:r>
      <w:r>
        <w:fldChar w:fldCharType="end"/>
      </w:r>
    </w:p>
    <w:p w14:paraId="4F83C1C3" w14:textId="76631738" w:rsidR="00C51112" w:rsidRDefault="00C51112">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_Toc187257279 \h </w:instrText>
      </w:r>
      <w:r>
        <w:fldChar w:fldCharType="separate"/>
      </w:r>
      <w:r>
        <w:t>280</w:t>
      </w:r>
      <w:r>
        <w:fldChar w:fldCharType="end"/>
      </w:r>
    </w:p>
    <w:p w14:paraId="0CAD3560" w14:textId="79833F75" w:rsidR="00C51112" w:rsidRDefault="00C51112">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_Toc187257280 \h </w:instrText>
      </w:r>
      <w:r>
        <w:fldChar w:fldCharType="separate"/>
      </w:r>
      <w:r>
        <w:t>280</w:t>
      </w:r>
      <w:r>
        <w:fldChar w:fldCharType="end"/>
      </w:r>
    </w:p>
    <w:p w14:paraId="6BE56E0D" w14:textId="6069C672" w:rsidR="00C51112" w:rsidRDefault="00C51112">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_Toc187257281 \h </w:instrText>
      </w:r>
      <w:r>
        <w:fldChar w:fldCharType="separate"/>
      </w:r>
      <w:r>
        <w:t>280</w:t>
      </w:r>
      <w:r>
        <w:fldChar w:fldCharType="end"/>
      </w:r>
    </w:p>
    <w:p w14:paraId="5BBBE22E" w14:textId="0D55BADC" w:rsidR="00C51112" w:rsidRDefault="00C51112">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_Toc187257282 \h </w:instrText>
      </w:r>
      <w:r>
        <w:fldChar w:fldCharType="separate"/>
      </w:r>
      <w:r>
        <w:t>280</w:t>
      </w:r>
      <w:r>
        <w:fldChar w:fldCharType="end"/>
      </w:r>
    </w:p>
    <w:p w14:paraId="51E0E97C" w14:textId="0BE12981" w:rsidR="00C51112" w:rsidRDefault="00C51112">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_Toc187257283 \h </w:instrText>
      </w:r>
      <w:r>
        <w:fldChar w:fldCharType="separate"/>
      </w:r>
      <w:r>
        <w:t>280</w:t>
      </w:r>
      <w:r>
        <w:fldChar w:fldCharType="end"/>
      </w:r>
    </w:p>
    <w:p w14:paraId="3C6A0DAB" w14:textId="7D00F3CA" w:rsidR="00C51112" w:rsidRDefault="00C51112">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_Toc187257284 \h </w:instrText>
      </w:r>
      <w:r>
        <w:fldChar w:fldCharType="separate"/>
      </w:r>
      <w:r>
        <w:t>280</w:t>
      </w:r>
      <w:r>
        <w:fldChar w:fldCharType="end"/>
      </w:r>
    </w:p>
    <w:p w14:paraId="4B9B27DF" w14:textId="6DF78C84" w:rsidR="00C51112" w:rsidRDefault="00C51112">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_Toc187257285 \h </w:instrText>
      </w:r>
      <w:r>
        <w:fldChar w:fldCharType="separate"/>
      </w:r>
      <w:r>
        <w:t>281</w:t>
      </w:r>
      <w:r>
        <w:fldChar w:fldCharType="end"/>
      </w:r>
    </w:p>
    <w:p w14:paraId="1A556C2F" w14:textId="6DA4FB1C" w:rsidR="00C51112" w:rsidRDefault="00C51112">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_Toc187257286 \h </w:instrText>
      </w:r>
      <w:r>
        <w:fldChar w:fldCharType="separate"/>
      </w:r>
      <w:r>
        <w:t>282</w:t>
      </w:r>
      <w:r>
        <w:fldChar w:fldCharType="end"/>
      </w:r>
    </w:p>
    <w:p w14:paraId="5A23F634" w14:textId="7E9022FF" w:rsidR="00C51112" w:rsidRDefault="00C51112">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_Toc187257287 \h </w:instrText>
      </w:r>
      <w:r>
        <w:fldChar w:fldCharType="separate"/>
      </w:r>
      <w:r>
        <w:t>282</w:t>
      </w:r>
      <w:r>
        <w:fldChar w:fldCharType="end"/>
      </w:r>
    </w:p>
    <w:p w14:paraId="30A90C66" w14:textId="1E3FD45A" w:rsidR="00C51112" w:rsidRDefault="00C51112">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_Toc187257288 \h </w:instrText>
      </w:r>
      <w:r>
        <w:fldChar w:fldCharType="separate"/>
      </w:r>
      <w:r>
        <w:t>282</w:t>
      </w:r>
      <w:r>
        <w:fldChar w:fldCharType="end"/>
      </w:r>
    </w:p>
    <w:p w14:paraId="604D60EC" w14:textId="02619589" w:rsidR="00C51112" w:rsidRDefault="00C51112">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_Toc187257289 \h </w:instrText>
      </w:r>
      <w:r>
        <w:fldChar w:fldCharType="separate"/>
      </w:r>
      <w:r>
        <w:t>282</w:t>
      </w:r>
      <w:r>
        <w:fldChar w:fldCharType="end"/>
      </w:r>
    </w:p>
    <w:p w14:paraId="138C1C99" w14:textId="45F865E9" w:rsidR="00C51112" w:rsidRDefault="00C51112">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_Toc187257290 \h </w:instrText>
      </w:r>
      <w:r>
        <w:fldChar w:fldCharType="separate"/>
      </w:r>
      <w:r>
        <w:t>282</w:t>
      </w:r>
      <w:r>
        <w:fldChar w:fldCharType="end"/>
      </w:r>
    </w:p>
    <w:p w14:paraId="0131CB6A" w14:textId="3A38B6A4" w:rsidR="00C51112" w:rsidRDefault="00C51112">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_Toc187257291 \h </w:instrText>
      </w:r>
      <w:r>
        <w:fldChar w:fldCharType="separate"/>
      </w:r>
      <w:r>
        <w:t>282</w:t>
      </w:r>
      <w:r>
        <w:fldChar w:fldCharType="end"/>
      </w:r>
    </w:p>
    <w:p w14:paraId="6E554CF7" w14:textId="2640C2E0" w:rsidR="00C51112" w:rsidRDefault="00C51112">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_Toc187257292 \h </w:instrText>
      </w:r>
      <w:r>
        <w:fldChar w:fldCharType="separate"/>
      </w:r>
      <w:r>
        <w:t>282</w:t>
      </w:r>
      <w:r>
        <w:fldChar w:fldCharType="end"/>
      </w:r>
    </w:p>
    <w:p w14:paraId="5976870E" w14:textId="6478FAEA" w:rsidR="00C51112" w:rsidRDefault="00C51112">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_Toc187257293 \h </w:instrText>
      </w:r>
      <w:r>
        <w:fldChar w:fldCharType="separate"/>
      </w:r>
      <w:r>
        <w:t>283</w:t>
      </w:r>
      <w:r>
        <w:fldChar w:fldCharType="end"/>
      </w:r>
    </w:p>
    <w:p w14:paraId="33281C0C" w14:textId="2A16837D" w:rsidR="00C51112" w:rsidRDefault="00C51112">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_Toc187257294 \h </w:instrText>
      </w:r>
      <w:r>
        <w:fldChar w:fldCharType="separate"/>
      </w:r>
      <w:r>
        <w:t>283</w:t>
      </w:r>
      <w:r>
        <w:fldChar w:fldCharType="end"/>
      </w:r>
    </w:p>
    <w:p w14:paraId="24C8CAC8" w14:textId="10C6B62D" w:rsidR="00C51112" w:rsidRDefault="00C51112">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_Toc187257295 \h </w:instrText>
      </w:r>
      <w:r>
        <w:fldChar w:fldCharType="separate"/>
      </w:r>
      <w:r>
        <w:t>283</w:t>
      </w:r>
      <w:r>
        <w:fldChar w:fldCharType="end"/>
      </w:r>
    </w:p>
    <w:p w14:paraId="46182D01" w14:textId="751FFABA" w:rsidR="00C51112" w:rsidRDefault="00C51112">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_Toc187257296 \h </w:instrText>
      </w:r>
      <w:r>
        <w:fldChar w:fldCharType="separate"/>
      </w:r>
      <w:r>
        <w:t>284</w:t>
      </w:r>
      <w:r>
        <w:fldChar w:fldCharType="end"/>
      </w:r>
    </w:p>
    <w:p w14:paraId="28834ABE" w14:textId="11F11EFB" w:rsidR="00C51112" w:rsidRDefault="00C51112">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_Toc187257297 \h </w:instrText>
      </w:r>
      <w:r>
        <w:fldChar w:fldCharType="separate"/>
      </w:r>
      <w:r>
        <w:t>284</w:t>
      </w:r>
      <w:r>
        <w:fldChar w:fldCharType="end"/>
      </w:r>
    </w:p>
    <w:p w14:paraId="4FD72A86" w14:textId="63866671" w:rsidR="00C51112" w:rsidRDefault="00C51112">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_Toc187257298 \h </w:instrText>
      </w:r>
      <w:r>
        <w:fldChar w:fldCharType="separate"/>
      </w:r>
      <w:r>
        <w:t>284</w:t>
      </w:r>
      <w:r>
        <w:fldChar w:fldCharType="end"/>
      </w:r>
    </w:p>
    <w:p w14:paraId="0C8725CF" w14:textId="3D9BB81D" w:rsidR="00C51112" w:rsidRDefault="00C51112">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_Toc187257299 \h </w:instrText>
      </w:r>
      <w:r>
        <w:fldChar w:fldCharType="separate"/>
      </w:r>
      <w:r>
        <w:t>284</w:t>
      </w:r>
      <w:r>
        <w:fldChar w:fldCharType="end"/>
      </w:r>
    </w:p>
    <w:p w14:paraId="37C2227C" w14:textId="51C3444B" w:rsidR="00C51112" w:rsidRDefault="00C51112">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_Toc187257300 \h </w:instrText>
      </w:r>
      <w:r>
        <w:fldChar w:fldCharType="separate"/>
      </w:r>
      <w:r>
        <w:t>284</w:t>
      </w:r>
      <w:r>
        <w:fldChar w:fldCharType="end"/>
      </w:r>
    </w:p>
    <w:p w14:paraId="2DB1AFF0" w14:textId="55736457" w:rsidR="00C51112" w:rsidRDefault="00C51112">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_Toc187257301 \h </w:instrText>
      </w:r>
      <w:r>
        <w:fldChar w:fldCharType="separate"/>
      </w:r>
      <w:r>
        <w:t>285</w:t>
      </w:r>
      <w:r>
        <w:fldChar w:fldCharType="end"/>
      </w:r>
    </w:p>
    <w:p w14:paraId="14B74935" w14:textId="06981449" w:rsidR="00C51112" w:rsidRDefault="00C51112">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_Toc187257302 \h </w:instrText>
      </w:r>
      <w:r>
        <w:fldChar w:fldCharType="separate"/>
      </w:r>
      <w:r>
        <w:t>285</w:t>
      </w:r>
      <w:r>
        <w:fldChar w:fldCharType="end"/>
      </w:r>
    </w:p>
    <w:p w14:paraId="56802083" w14:textId="2374727D" w:rsidR="00C51112" w:rsidRDefault="00C51112">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_Toc187257303 \h </w:instrText>
      </w:r>
      <w:r>
        <w:fldChar w:fldCharType="separate"/>
      </w:r>
      <w:r>
        <w:t>285</w:t>
      </w:r>
      <w:r>
        <w:fldChar w:fldCharType="end"/>
      </w:r>
    </w:p>
    <w:p w14:paraId="0C6C2C84" w14:textId="189E121A" w:rsidR="00C51112" w:rsidRDefault="00C51112">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_Toc187257304 \h </w:instrText>
      </w:r>
      <w:r>
        <w:fldChar w:fldCharType="separate"/>
      </w:r>
      <w:r>
        <w:t>286</w:t>
      </w:r>
      <w:r>
        <w:fldChar w:fldCharType="end"/>
      </w:r>
    </w:p>
    <w:p w14:paraId="2CF47F26" w14:textId="537B1333" w:rsidR="00C51112" w:rsidRDefault="00C51112">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_Toc187257305 \h </w:instrText>
      </w:r>
      <w:r>
        <w:fldChar w:fldCharType="separate"/>
      </w:r>
      <w:r>
        <w:t>286</w:t>
      </w:r>
      <w:r>
        <w:fldChar w:fldCharType="end"/>
      </w:r>
    </w:p>
    <w:p w14:paraId="3ABE9B50" w14:textId="4CE9DD61" w:rsidR="00C51112" w:rsidRDefault="00C51112">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_Toc187257306 \h </w:instrText>
      </w:r>
      <w:r>
        <w:fldChar w:fldCharType="separate"/>
      </w:r>
      <w:r>
        <w:t>286</w:t>
      </w:r>
      <w:r>
        <w:fldChar w:fldCharType="end"/>
      </w:r>
    </w:p>
    <w:p w14:paraId="3D5922FB" w14:textId="281999F8" w:rsidR="00C51112" w:rsidRDefault="00C51112">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_Toc187257307 \h </w:instrText>
      </w:r>
      <w:r>
        <w:fldChar w:fldCharType="separate"/>
      </w:r>
      <w:r>
        <w:t>286</w:t>
      </w:r>
      <w:r>
        <w:fldChar w:fldCharType="end"/>
      </w:r>
    </w:p>
    <w:p w14:paraId="1F9FC5A3" w14:textId="6DA2AD59" w:rsidR="00C51112" w:rsidRDefault="00C51112">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_Toc187257308 \h </w:instrText>
      </w:r>
      <w:r>
        <w:fldChar w:fldCharType="separate"/>
      </w:r>
      <w:r>
        <w:t>286</w:t>
      </w:r>
      <w:r>
        <w:fldChar w:fldCharType="end"/>
      </w:r>
    </w:p>
    <w:p w14:paraId="4F6DB882" w14:textId="2EA87940" w:rsidR="00C51112" w:rsidRDefault="00C51112">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_Toc187257309 \h </w:instrText>
      </w:r>
      <w:r>
        <w:fldChar w:fldCharType="separate"/>
      </w:r>
      <w:r>
        <w:t>287</w:t>
      </w:r>
      <w:r>
        <w:fldChar w:fldCharType="end"/>
      </w:r>
    </w:p>
    <w:p w14:paraId="3F4C3934" w14:textId="1AABBB97" w:rsidR="00C51112" w:rsidRDefault="00C51112">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_Toc187257310 \h </w:instrText>
      </w:r>
      <w:r>
        <w:fldChar w:fldCharType="separate"/>
      </w:r>
      <w:r>
        <w:t>287</w:t>
      </w:r>
      <w:r>
        <w:fldChar w:fldCharType="end"/>
      </w:r>
    </w:p>
    <w:p w14:paraId="6A3B61E5" w14:textId="229F10D9" w:rsidR="00C51112" w:rsidRDefault="00C51112">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_Toc187257311 \h </w:instrText>
      </w:r>
      <w:r>
        <w:fldChar w:fldCharType="separate"/>
      </w:r>
      <w:r>
        <w:t>287</w:t>
      </w:r>
      <w:r>
        <w:fldChar w:fldCharType="end"/>
      </w:r>
    </w:p>
    <w:p w14:paraId="03277E83" w14:textId="1A468B0B" w:rsidR="00C51112" w:rsidRDefault="00C51112">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_Toc187257312 \h </w:instrText>
      </w:r>
      <w:r>
        <w:fldChar w:fldCharType="separate"/>
      </w:r>
      <w:r>
        <w:t>288</w:t>
      </w:r>
      <w:r>
        <w:fldChar w:fldCharType="end"/>
      </w:r>
    </w:p>
    <w:p w14:paraId="1D2D25C8" w14:textId="5B641D77" w:rsidR="00C51112" w:rsidRDefault="00C51112">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_Toc187257313 \h </w:instrText>
      </w:r>
      <w:r>
        <w:fldChar w:fldCharType="separate"/>
      </w:r>
      <w:r>
        <w:t>288</w:t>
      </w:r>
      <w:r>
        <w:fldChar w:fldCharType="end"/>
      </w:r>
    </w:p>
    <w:p w14:paraId="680F3A5B" w14:textId="056C5AA4" w:rsidR="00C51112" w:rsidRDefault="00C51112">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_Toc187257314 \h </w:instrText>
      </w:r>
      <w:r>
        <w:fldChar w:fldCharType="separate"/>
      </w:r>
      <w:r>
        <w:t>288</w:t>
      </w:r>
      <w:r>
        <w:fldChar w:fldCharType="end"/>
      </w:r>
    </w:p>
    <w:p w14:paraId="2B3E9797" w14:textId="6A03FDF3" w:rsidR="00C51112" w:rsidRDefault="00C51112">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_Toc187257315 \h </w:instrText>
      </w:r>
      <w:r>
        <w:fldChar w:fldCharType="separate"/>
      </w:r>
      <w:r>
        <w:t>288</w:t>
      </w:r>
      <w:r>
        <w:fldChar w:fldCharType="end"/>
      </w:r>
    </w:p>
    <w:p w14:paraId="1B4A503A" w14:textId="786105C7" w:rsidR="00C51112" w:rsidRDefault="00C51112">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_Toc187257316 \h </w:instrText>
      </w:r>
      <w:r>
        <w:fldChar w:fldCharType="separate"/>
      </w:r>
      <w:r>
        <w:t>288</w:t>
      </w:r>
      <w:r>
        <w:fldChar w:fldCharType="end"/>
      </w:r>
    </w:p>
    <w:p w14:paraId="0CF488C8" w14:textId="2A7340FF" w:rsidR="00C51112" w:rsidRDefault="00C51112">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_Toc187257317 \h </w:instrText>
      </w:r>
      <w:r>
        <w:fldChar w:fldCharType="separate"/>
      </w:r>
      <w:r>
        <w:t>289</w:t>
      </w:r>
      <w:r>
        <w:fldChar w:fldCharType="end"/>
      </w:r>
    </w:p>
    <w:p w14:paraId="1C300D9E" w14:textId="1033DF01" w:rsidR="00C51112" w:rsidRDefault="00C51112">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_Toc187257318 \h </w:instrText>
      </w:r>
      <w:r>
        <w:fldChar w:fldCharType="separate"/>
      </w:r>
      <w:r>
        <w:t>289</w:t>
      </w:r>
      <w:r>
        <w:fldChar w:fldCharType="end"/>
      </w:r>
    </w:p>
    <w:p w14:paraId="7A871946" w14:textId="279C715B" w:rsidR="00C51112" w:rsidRDefault="00C51112">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_Toc187257319 \h </w:instrText>
      </w:r>
      <w:r>
        <w:fldChar w:fldCharType="separate"/>
      </w:r>
      <w:r>
        <w:t>289</w:t>
      </w:r>
      <w:r>
        <w:fldChar w:fldCharType="end"/>
      </w:r>
    </w:p>
    <w:p w14:paraId="2BE17915" w14:textId="54405AC1" w:rsidR="00C51112" w:rsidRDefault="00C51112">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_Toc187257320 \h </w:instrText>
      </w:r>
      <w:r>
        <w:fldChar w:fldCharType="separate"/>
      </w:r>
      <w:r>
        <w:t>289</w:t>
      </w:r>
      <w:r>
        <w:fldChar w:fldCharType="end"/>
      </w:r>
    </w:p>
    <w:p w14:paraId="03EEEEC7" w14:textId="4A454DF9" w:rsidR="00C51112" w:rsidRDefault="00C51112">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_Toc187257321 \h </w:instrText>
      </w:r>
      <w:r>
        <w:fldChar w:fldCharType="separate"/>
      </w:r>
      <w:r>
        <w:t>289</w:t>
      </w:r>
      <w:r>
        <w:fldChar w:fldCharType="end"/>
      </w:r>
    </w:p>
    <w:p w14:paraId="004AFB19" w14:textId="042676DB" w:rsidR="00C51112" w:rsidRDefault="00C51112">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_Toc187257322 \h </w:instrText>
      </w:r>
      <w:r>
        <w:fldChar w:fldCharType="separate"/>
      </w:r>
      <w:r>
        <w:t>289</w:t>
      </w:r>
      <w:r>
        <w:fldChar w:fldCharType="end"/>
      </w:r>
    </w:p>
    <w:p w14:paraId="578FA767" w14:textId="65ECDB76" w:rsidR="00C51112" w:rsidRDefault="00C51112">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_Toc187257323 \h </w:instrText>
      </w:r>
      <w:r>
        <w:fldChar w:fldCharType="separate"/>
      </w:r>
      <w:r>
        <w:t>290</w:t>
      </w:r>
      <w:r>
        <w:fldChar w:fldCharType="end"/>
      </w:r>
    </w:p>
    <w:p w14:paraId="3D15F289" w14:textId="47013F4E" w:rsidR="00C51112" w:rsidRDefault="00C51112">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_Toc187257324 \h </w:instrText>
      </w:r>
      <w:r>
        <w:fldChar w:fldCharType="separate"/>
      </w:r>
      <w:r>
        <w:t>290</w:t>
      </w:r>
      <w:r>
        <w:fldChar w:fldCharType="end"/>
      </w:r>
    </w:p>
    <w:p w14:paraId="0E064B03" w14:textId="5A03DEBB" w:rsidR="00C51112" w:rsidRDefault="00C51112">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_Toc187257325 \h </w:instrText>
      </w:r>
      <w:r>
        <w:fldChar w:fldCharType="separate"/>
      </w:r>
      <w:r>
        <w:t>290</w:t>
      </w:r>
      <w:r>
        <w:fldChar w:fldCharType="end"/>
      </w:r>
    </w:p>
    <w:p w14:paraId="22787261" w14:textId="6284F8DD" w:rsidR="00C51112" w:rsidRDefault="00C51112">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_Toc187257326 \h </w:instrText>
      </w:r>
      <w:r>
        <w:fldChar w:fldCharType="separate"/>
      </w:r>
      <w:r>
        <w:t>291</w:t>
      </w:r>
      <w:r>
        <w:fldChar w:fldCharType="end"/>
      </w:r>
    </w:p>
    <w:p w14:paraId="01C8C73D" w14:textId="34458C9F" w:rsidR="00C51112" w:rsidRDefault="00C51112">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_Toc187257327 \h </w:instrText>
      </w:r>
      <w:r>
        <w:fldChar w:fldCharType="separate"/>
      </w:r>
      <w:r>
        <w:t>291</w:t>
      </w:r>
      <w:r>
        <w:fldChar w:fldCharType="end"/>
      </w:r>
    </w:p>
    <w:p w14:paraId="0E901407" w14:textId="3A0364EE" w:rsidR="00C51112" w:rsidRDefault="00C51112">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_Toc187257328 \h </w:instrText>
      </w:r>
      <w:r>
        <w:fldChar w:fldCharType="separate"/>
      </w:r>
      <w:r>
        <w:t>291</w:t>
      </w:r>
      <w:r>
        <w:fldChar w:fldCharType="end"/>
      </w:r>
    </w:p>
    <w:p w14:paraId="485D121B" w14:textId="7F5A28EE" w:rsidR="00C51112" w:rsidRDefault="00C51112">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_Toc187257329 \h </w:instrText>
      </w:r>
      <w:r>
        <w:fldChar w:fldCharType="separate"/>
      </w:r>
      <w:r>
        <w:t>291</w:t>
      </w:r>
      <w:r>
        <w:fldChar w:fldCharType="end"/>
      </w:r>
    </w:p>
    <w:p w14:paraId="358C842E" w14:textId="617BD236" w:rsidR="00C51112" w:rsidRDefault="00C51112">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_Toc187257330 \h </w:instrText>
      </w:r>
      <w:r>
        <w:fldChar w:fldCharType="separate"/>
      </w:r>
      <w:r>
        <w:t>291</w:t>
      </w:r>
      <w:r>
        <w:fldChar w:fldCharType="end"/>
      </w:r>
    </w:p>
    <w:p w14:paraId="6AB7A18A" w14:textId="08F6A3B6" w:rsidR="00C51112" w:rsidRDefault="00C51112">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_Toc187257331 \h </w:instrText>
      </w:r>
      <w:r>
        <w:fldChar w:fldCharType="separate"/>
      </w:r>
      <w:r>
        <w:t>291</w:t>
      </w:r>
      <w:r>
        <w:fldChar w:fldCharType="end"/>
      </w:r>
    </w:p>
    <w:p w14:paraId="21BD1A41" w14:textId="5FAEF217" w:rsidR="00C51112" w:rsidRDefault="00C51112">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_Toc187257332 \h </w:instrText>
      </w:r>
      <w:r>
        <w:fldChar w:fldCharType="separate"/>
      </w:r>
      <w:r>
        <w:t>291</w:t>
      </w:r>
      <w:r>
        <w:fldChar w:fldCharType="end"/>
      </w:r>
    </w:p>
    <w:p w14:paraId="6EA4F166" w14:textId="46C17BE9" w:rsidR="00C51112" w:rsidRDefault="00C51112">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_Toc187257333 \h </w:instrText>
      </w:r>
      <w:r>
        <w:fldChar w:fldCharType="separate"/>
      </w:r>
      <w:r>
        <w:t>292</w:t>
      </w:r>
      <w:r>
        <w:fldChar w:fldCharType="end"/>
      </w:r>
    </w:p>
    <w:p w14:paraId="48CDC253" w14:textId="1B20A703" w:rsidR="00C51112" w:rsidRDefault="00C51112">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_Toc187257334 \h </w:instrText>
      </w:r>
      <w:r>
        <w:fldChar w:fldCharType="separate"/>
      </w:r>
      <w:r>
        <w:t>293</w:t>
      </w:r>
      <w:r>
        <w:fldChar w:fldCharType="end"/>
      </w:r>
    </w:p>
    <w:p w14:paraId="18A4D620" w14:textId="06A80098" w:rsidR="00C51112" w:rsidRDefault="00C51112">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_Toc187257335 \h </w:instrText>
      </w:r>
      <w:r>
        <w:fldChar w:fldCharType="separate"/>
      </w:r>
      <w:r>
        <w:t>293</w:t>
      </w:r>
      <w:r>
        <w:fldChar w:fldCharType="end"/>
      </w:r>
    </w:p>
    <w:p w14:paraId="06B759A7" w14:textId="20C1EB09" w:rsidR="00C51112" w:rsidRDefault="00C51112">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_Toc187257336 \h </w:instrText>
      </w:r>
      <w:r>
        <w:fldChar w:fldCharType="separate"/>
      </w:r>
      <w:r>
        <w:t>293</w:t>
      </w:r>
      <w:r>
        <w:fldChar w:fldCharType="end"/>
      </w:r>
    </w:p>
    <w:p w14:paraId="42F70ED8" w14:textId="43F67C98" w:rsidR="00C51112" w:rsidRDefault="00C51112">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_Toc187257337 \h </w:instrText>
      </w:r>
      <w:r>
        <w:fldChar w:fldCharType="separate"/>
      </w:r>
      <w:r>
        <w:t>293</w:t>
      </w:r>
      <w:r>
        <w:fldChar w:fldCharType="end"/>
      </w:r>
    </w:p>
    <w:p w14:paraId="1B0150A2" w14:textId="69293E59" w:rsidR="00C51112" w:rsidRDefault="00C51112">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_Toc187257338 \h </w:instrText>
      </w:r>
      <w:r>
        <w:fldChar w:fldCharType="separate"/>
      </w:r>
      <w:r>
        <w:t>293</w:t>
      </w:r>
      <w:r>
        <w:fldChar w:fldCharType="end"/>
      </w:r>
    </w:p>
    <w:p w14:paraId="1C7F1A5D" w14:textId="7FE538E6" w:rsidR="00C51112" w:rsidRDefault="00C51112">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_Toc187257339 \h </w:instrText>
      </w:r>
      <w:r>
        <w:fldChar w:fldCharType="separate"/>
      </w:r>
      <w:r>
        <w:t>293</w:t>
      </w:r>
      <w:r>
        <w:fldChar w:fldCharType="end"/>
      </w:r>
    </w:p>
    <w:p w14:paraId="53232E83" w14:textId="0CBAF63C" w:rsidR="00C51112" w:rsidRDefault="00C51112">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_Toc187257340 \h </w:instrText>
      </w:r>
      <w:r>
        <w:fldChar w:fldCharType="separate"/>
      </w:r>
      <w:r>
        <w:t>293</w:t>
      </w:r>
      <w:r>
        <w:fldChar w:fldCharType="end"/>
      </w:r>
    </w:p>
    <w:p w14:paraId="07BC316F" w14:textId="5869C93D" w:rsidR="00C51112" w:rsidRDefault="00C51112">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_Toc187257341 \h </w:instrText>
      </w:r>
      <w:r>
        <w:fldChar w:fldCharType="separate"/>
      </w:r>
      <w:r>
        <w:t>293</w:t>
      </w:r>
      <w:r>
        <w:fldChar w:fldCharType="end"/>
      </w:r>
    </w:p>
    <w:p w14:paraId="59C11AA2" w14:textId="5674C3D1" w:rsidR="00C51112" w:rsidRDefault="00C51112">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_Toc187257342 \h </w:instrText>
      </w:r>
      <w:r>
        <w:fldChar w:fldCharType="separate"/>
      </w:r>
      <w:r>
        <w:t>294</w:t>
      </w:r>
      <w:r>
        <w:fldChar w:fldCharType="end"/>
      </w:r>
    </w:p>
    <w:p w14:paraId="6027923D" w14:textId="58A982D8" w:rsidR="00C51112" w:rsidRDefault="00C5111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_Toc187257343 \h </w:instrText>
      </w:r>
      <w:r>
        <w:fldChar w:fldCharType="separate"/>
      </w:r>
      <w:r>
        <w:t>295</w:t>
      </w:r>
      <w:r>
        <w:fldChar w:fldCharType="end"/>
      </w:r>
    </w:p>
    <w:p w14:paraId="692222BF" w14:textId="6AFDF142" w:rsidR="00C51112" w:rsidRDefault="00C5111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_Toc187257344 \h </w:instrText>
      </w:r>
      <w:r>
        <w:fldChar w:fldCharType="separate"/>
      </w:r>
      <w:r>
        <w:t>295</w:t>
      </w:r>
      <w:r>
        <w:fldChar w:fldCharType="end"/>
      </w:r>
    </w:p>
    <w:p w14:paraId="5D9BEB80" w14:textId="3686036A" w:rsidR="00C51112" w:rsidRDefault="00C5111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_Toc187257345 \h </w:instrText>
      </w:r>
      <w:r>
        <w:fldChar w:fldCharType="separate"/>
      </w:r>
      <w:r>
        <w:t>295</w:t>
      </w:r>
      <w:r>
        <w:fldChar w:fldCharType="end"/>
      </w:r>
    </w:p>
    <w:p w14:paraId="41A67FD7" w14:textId="43F67F89" w:rsidR="00C51112" w:rsidRDefault="00C5111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_Toc187257346 \h </w:instrText>
      </w:r>
      <w:r>
        <w:fldChar w:fldCharType="separate"/>
      </w:r>
      <w:r>
        <w:t>296</w:t>
      </w:r>
      <w:r>
        <w:fldChar w:fldCharType="end"/>
      </w:r>
    </w:p>
    <w:p w14:paraId="2B833BFD" w14:textId="1DA93A3A" w:rsidR="00C51112" w:rsidRDefault="00C5111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_Toc187257347 \h </w:instrText>
      </w:r>
      <w:r>
        <w:fldChar w:fldCharType="separate"/>
      </w:r>
      <w:r>
        <w:t>296</w:t>
      </w:r>
      <w:r>
        <w:fldChar w:fldCharType="end"/>
      </w:r>
    </w:p>
    <w:p w14:paraId="64A12D6D" w14:textId="5624060E" w:rsidR="00C51112" w:rsidRDefault="00C5111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_Toc187257348 \h </w:instrText>
      </w:r>
      <w:r>
        <w:fldChar w:fldCharType="separate"/>
      </w:r>
      <w:r>
        <w:t>296</w:t>
      </w:r>
      <w:r>
        <w:fldChar w:fldCharType="end"/>
      </w:r>
    </w:p>
    <w:p w14:paraId="1658AA9B" w14:textId="17B54C2A" w:rsidR="00C51112" w:rsidRDefault="00C5111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_Toc187257349 \h </w:instrText>
      </w:r>
      <w:r>
        <w:fldChar w:fldCharType="separate"/>
      </w:r>
      <w:r>
        <w:t>296</w:t>
      </w:r>
      <w:r>
        <w:fldChar w:fldCharType="end"/>
      </w:r>
    </w:p>
    <w:p w14:paraId="6295C763" w14:textId="783F5674" w:rsidR="00C51112" w:rsidRDefault="00C5111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_Toc187257350 \h </w:instrText>
      </w:r>
      <w:r>
        <w:fldChar w:fldCharType="separate"/>
      </w:r>
      <w:r>
        <w:t>296</w:t>
      </w:r>
      <w:r>
        <w:fldChar w:fldCharType="end"/>
      </w:r>
    </w:p>
    <w:p w14:paraId="270EFAF5" w14:textId="657A4E85" w:rsidR="00C51112" w:rsidRDefault="00C5111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_Toc187257351 \h </w:instrText>
      </w:r>
      <w:r>
        <w:fldChar w:fldCharType="separate"/>
      </w:r>
      <w:r>
        <w:t>297</w:t>
      </w:r>
      <w:r>
        <w:fldChar w:fldCharType="end"/>
      </w:r>
    </w:p>
    <w:p w14:paraId="04BE4241" w14:textId="12DF8CB3" w:rsidR="00C51112" w:rsidRDefault="00C51112">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_Toc187257352 \h </w:instrText>
      </w:r>
      <w:r>
        <w:fldChar w:fldCharType="separate"/>
      </w:r>
      <w:r>
        <w:t>298</w:t>
      </w:r>
      <w:r>
        <w:fldChar w:fldCharType="end"/>
      </w:r>
    </w:p>
    <w:p w14:paraId="12006267" w14:textId="3E66A44B" w:rsidR="00C51112" w:rsidRDefault="00C51112">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F9293E">
        <w:rPr>
          <w:rFonts w:eastAsia="Malgun Gothic"/>
        </w:rPr>
        <w:t>PRACH with L</w:t>
      </w:r>
      <w:r w:rsidRPr="00F9293E">
        <w:rPr>
          <w:rFonts w:eastAsia="Malgun Gothic"/>
          <w:vertAlign w:val="subscript"/>
        </w:rPr>
        <w:t>RA</w:t>
      </w:r>
      <w:r w:rsidRPr="00F9293E">
        <w:rPr>
          <w:rFonts w:eastAsia="Malgun Gothic"/>
        </w:rPr>
        <w:t>=1151 and L</w:t>
      </w:r>
      <w:r w:rsidRPr="00F9293E">
        <w:rPr>
          <w:rFonts w:eastAsia="Malgun Gothic"/>
          <w:vertAlign w:val="subscript"/>
        </w:rPr>
        <w:t>RA</w:t>
      </w:r>
      <w:r w:rsidRPr="00F9293E">
        <w:rPr>
          <w:rFonts w:eastAsia="Malgun Gothic"/>
        </w:rPr>
        <w:t>=571</w:t>
      </w:r>
      <w:r>
        <w:tab/>
      </w:r>
      <w:r>
        <w:fldChar w:fldCharType="begin"/>
      </w:r>
      <w:r>
        <w:instrText xml:space="preserve"> PAGEREF _Toc187257353 \h </w:instrText>
      </w:r>
      <w:r>
        <w:fldChar w:fldCharType="separate"/>
      </w:r>
      <w:r>
        <w:t>299</w:t>
      </w:r>
      <w:r>
        <w:fldChar w:fldCharType="end"/>
      </w:r>
    </w:p>
    <w:p w14:paraId="33CBB208" w14:textId="57D71B5A" w:rsidR="00C51112" w:rsidRDefault="00C51112">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_Toc187257354 \h </w:instrText>
      </w:r>
      <w:r>
        <w:fldChar w:fldCharType="separate"/>
      </w:r>
      <w:r>
        <w:t>301</w:t>
      </w:r>
      <w:r>
        <w:fldChar w:fldCharType="end"/>
      </w:r>
    </w:p>
    <w:p w14:paraId="2879A19E" w14:textId="5BE71356" w:rsidR="00C51112" w:rsidRDefault="00C5111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_Toc187257355 \h </w:instrText>
      </w:r>
      <w:r>
        <w:fldChar w:fldCharType="separate"/>
      </w:r>
      <w:r>
        <w:t>301</w:t>
      </w:r>
      <w:r>
        <w:fldChar w:fldCharType="end"/>
      </w:r>
    </w:p>
    <w:p w14:paraId="5D39F387" w14:textId="2DFE08BA" w:rsidR="00C51112" w:rsidRDefault="00C5111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_Toc187257356 \h </w:instrText>
      </w:r>
      <w:r>
        <w:fldChar w:fldCharType="separate"/>
      </w:r>
      <w:r>
        <w:t>302</w:t>
      </w:r>
      <w:r>
        <w:fldChar w:fldCharType="end"/>
      </w:r>
    </w:p>
    <w:p w14:paraId="134066AD" w14:textId="3D71A811" w:rsidR="00C51112" w:rsidRDefault="00C5111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_Toc187257357 \h </w:instrText>
      </w:r>
      <w:r>
        <w:fldChar w:fldCharType="separate"/>
      </w:r>
      <w:r>
        <w:t>304</w:t>
      </w:r>
      <w:r>
        <w:fldChar w:fldCharType="end"/>
      </w:r>
    </w:p>
    <w:p w14:paraId="28AFAC27" w14:textId="38120AB9" w:rsidR="00C51112" w:rsidRDefault="00C51112">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_Toc187257358 \h </w:instrText>
      </w:r>
      <w:r>
        <w:fldChar w:fldCharType="separate"/>
      </w:r>
      <w:r>
        <w:t>307</w:t>
      </w:r>
      <w:r>
        <w:fldChar w:fldCharType="end"/>
      </w:r>
    </w:p>
    <w:p w14:paraId="766C1B92" w14:textId="3ECDF5C1" w:rsidR="00C51112" w:rsidRDefault="00C51112">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_Toc187257359 \h </w:instrText>
      </w:r>
      <w:r>
        <w:fldChar w:fldCharType="separate"/>
      </w:r>
      <w:r>
        <w:t>308</w:t>
      </w:r>
      <w:r>
        <w:fldChar w:fldCharType="end"/>
      </w:r>
    </w:p>
    <w:p w14:paraId="2C6AB437" w14:textId="2F48A1D5" w:rsidR="00C51112" w:rsidRDefault="00C51112">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_Toc187257360 \h </w:instrText>
      </w:r>
      <w:r>
        <w:fldChar w:fldCharType="separate"/>
      </w:r>
      <w:r>
        <w:t>310</w:t>
      </w:r>
      <w:r>
        <w:fldChar w:fldCharType="end"/>
      </w:r>
    </w:p>
    <w:p w14:paraId="14906558" w14:textId="52075619" w:rsidR="00C51112" w:rsidRDefault="00C51112">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_Toc187257361 \h </w:instrText>
      </w:r>
      <w:r>
        <w:fldChar w:fldCharType="separate"/>
      </w:r>
      <w:r>
        <w:t>312</w:t>
      </w:r>
      <w:r>
        <w:fldChar w:fldCharType="end"/>
      </w:r>
    </w:p>
    <w:p w14:paraId="028C9FC3" w14:textId="78E1D763" w:rsidR="00C51112" w:rsidRDefault="00C5111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_Toc187257362 \h </w:instrText>
      </w:r>
      <w:r>
        <w:fldChar w:fldCharType="separate"/>
      </w:r>
      <w:r>
        <w:t>314</w:t>
      </w:r>
      <w:r>
        <w:fldChar w:fldCharType="end"/>
      </w:r>
    </w:p>
    <w:p w14:paraId="67D9B78E" w14:textId="20B8344E" w:rsidR="00C51112" w:rsidRDefault="00C51112">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_Toc187257363 \h </w:instrText>
      </w:r>
      <w:r>
        <w:fldChar w:fldCharType="separate"/>
      </w:r>
      <w:r>
        <w:t>315</w:t>
      </w:r>
      <w:r>
        <w:fldChar w:fldCharType="end"/>
      </w:r>
    </w:p>
    <w:p w14:paraId="2663B9E0" w14:textId="035AE7CD" w:rsidR="00C51112" w:rsidRDefault="00C51112">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_Toc187257364 \h </w:instrText>
      </w:r>
      <w:r>
        <w:fldChar w:fldCharType="separate"/>
      </w:r>
      <w:r>
        <w:t>316</w:t>
      </w:r>
      <w:r>
        <w:fldChar w:fldCharType="end"/>
      </w:r>
    </w:p>
    <w:p w14:paraId="5ADE9772" w14:textId="4F990698" w:rsidR="00C51112" w:rsidRDefault="00C51112">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Fixed Reference Channels for performance requirements (16QAM, R=434/1024)</w:t>
      </w:r>
      <w:r>
        <w:tab/>
      </w:r>
      <w:r>
        <w:fldChar w:fldCharType="begin"/>
      </w:r>
      <w:r>
        <w:instrText xml:space="preserve"> PAGEREF _Toc187257365 \h </w:instrText>
      </w:r>
      <w:r>
        <w:fldChar w:fldCharType="separate"/>
      </w:r>
      <w:r>
        <w:t>317</w:t>
      </w:r>
      <w:r>
        <w:fldChar w:fldCharType="end"/>
      </w:r>
    </w:p>
    <w:p w14:paraId="2864DEC9" w14:textId="3F48533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A.10</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(64QAM, R=948/1024)</w:t>
      </w:r>
      <w:r>
        <w:tab/>
      </w:r>
      <w:r>
        <w:fldChar w:fldCharType="begin"/>
      </w:r>
      <w:r>
        <w:instrText xml:space="preserve"> PAGEREF _Toc187257366 \h </w:instrText>
      </w:r>
      <w:r>
        <w:fldChar w:fldCharType="separate"/>
      </w:r>
      <w:r>
        <w:t>317</w:t>
      </w:r>
      <w:r>
        <w:fldChar w:fldCharType="end"/>
      </w:r>
    </w:p>
    <w:p w14:paraId="40C38DDA" w14:textId="62CC6F87"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SimSun"/>
          <w:lang w:eastAsia="en-US"/>
        </w:rPr>
        <w:t>A.11</w:t>
      </w:r>
      <w:r>
        <w:rPr>
          <w:rFonts w:asciiTheme="minorHAnsi" w:eastAsiaTheme="minorEastAsia" w:hAnsiTheme="minorHAnsi" w:cstheme="minorBidi"/>
          <w:kern w:val="2"/>
          <w:sz w:val="24"/>
          <w:szCs w:val="24"/>
          <w14:ligatures w14:val="standardContextual"/>
        </w:rPr>
        <w:tab/>
      </w:r>
      <w:r w:rsidRPr="00F9293E">
        <w:rPr>
          <w:rFonts w:eastAsia="SimSun"/>
          <w:lang w:eastAsia="en-US"/>
        </w:rPr>
        <w:t>Fixed Reference Channels for performance requirements (256QAM, R=754/1024)</w:t>
      </w:r>
      <w:r>
        <w:tab/>
      </w:r>
      <w:r>
        <w:fldChar w:fldCharType="begin"/>
      </w:r>
      <w:r>
        <w:instrText xml:space="preserve"> PAGEREF _Toc187257367 \h </w:instrText>
      </w:r>
      <w:r>
        <w:fldChar w:fldCharType="separate"/>
      </w:r>
      <w:r>
        <w:t>318</w:t>
      </w:r>
      <w:r>
        <w:fldChar w:fldCharType="end"/>
      </w:r>
    </w:p>
    <w:p w14:paraId="2925ACF4" w14:textId="5283AF1C" w:rsidR="00C51112" w:rsidRDefault="00C51112">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Fixed Reference Channels for performance requirements (64QAM, R=438/1024)</w:t>
      </w:r>
      <w:r>
        <w:tab/>
      </w:r>
      <w:r>
        <w:fldChar w:fldCharType="begin"/>
      </w:r>
      <w:r>
        <w:instrText xml:space="preserve"> PAGEREF _Toc187257368 \h </w:instrText>
      </w:r>
      <w:r>
        <w:fldChar w:fldCharType="separate"/>
      </w:r>
      <w:r>
        <w:t>319</w:t>
      </w:r>
      <w:r>
        <w:fldChar w:fldCharType="end"/>
      </w:r>
    </w:p>
    <w:p w14:paraId="2568CE6E" w14:textId="3C248718"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eastAsia="DengXian"/>
        </w:rPr>
        <w:t>A.13</w:t>
      </w:r>
      <w:r>
        <w:rPr>
          <w:rFonts w:asciiTheme="minorHAnsi" w:eastAsiaTheme="minorEastAsia" w:hAnsiTheme="minorHAnsi" w:cstheme="minorBidi"/>
          <w:kern w:val="2"/>
          <w:sz w:val="24"/>
          <w:szCs w:val="24"/>
          <w14:ligatures w14:val="standardContextual"/>
        </w:rPr>
        <w:tab/>
      </w:r>
      <w:r w:rsidRPr="00F9293E">
        <w:rPr>
          <w:rFonts w:eastAsia="DengXian"/>
        </w:rPr>
        <w:t>Fixed Reference Channels for performance requirements (</w:t>
      </w:r>
      <w:r w:rsidRPr="00F9293E">
        <w:rPr>
          <w:rFonts w:eastAsia="DengXian"/>
          <w:lang w:val="en-US"/>
        </w:rPr>
        <w:t>64</w:t>
      </w:r>
      <w:r w:rsidRPr="00F9293E">
        <w:rPr>
          <w:rFonts w:eastAsia="DengXian"/>
        </w:rPr>
        <w:t>QAM, R=</w:t>
      </w:r>
      <w:r>
        <w:t>517</w:t>
      </w:r>
      <w:r w:rsidRPr="00F9293E">
        <w:rPr>
          <w:rFonts w:eastAsia="DengXian"/>
        </w:rPr>
        <w:t>/1024)</w:t>
      </w:r>
      <w:r>
        <w:tab/>
      </w:r>
      <w:r>
        <w:fldChar w:fldCharType="begin"/>
      </w:r>
      <w:r>
        <w:instrText xml:space="preserve"> PAGEREF _Toc187257369 \h </w:instrText>
      </w:r>
      <w:r>
        <w:fldChar w:fldCharType="separate"/>
      </w:r>
      <w:r>
        <w:t>320</w:t>
      </w:r>
      <w:r>
        <w:fldChar w:fldCharType="end"/>
      </w:r>
    </w:p>
    <w:p w14:paraId="40C417DF" w14:textId="3A636166" w:rsidR="00C51112" w:rsidRDefault="00C51112">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_Toc187257370 \h </w:instrText>
      </w:r>
      <w:r>
        <w:fldChar w:fldCharType="separate"/>
      </w:r>
      <w:r>
        <w:t>321</w:t>
      </w:r>
      <w:r>
        <w:fldChar w:fldCharType="end"/>
      </w:r>
    </w:p>
    <w:p w14:paraId="3DD48B8C" w14:textId="2F6CF0DF" w:rsidR="00C51112" w:rsidRDefault="00C5111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_Toc187257371 \h </w:instrText>
      </w:r>
      <w:r>
        <w:fldChar w:fldCharType="separate"/>
      </w:r>
      <w:r>
        <w:t>321</w:t>
      </w:r>
      <w:r>
        <w:fldChar w:fldCharType="end"/>
      </w:r>
    </w:p>
    <w:p w14:paraId="1DFA42EB" w14:textId="6B1BDA00" w:rsidR="00C51112" w:rsidRDefault="00C51112">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_Toc187257372 \h </w:instrText>
      </w:r>
      <w:r>
        <w:fldChar w:fldCharType="separate"/>
      </w:r>
      <w:r>
        <w:t>321</w:t>
      </w:r>
      <w:r>
        <w:fldChar w:fldCharType="end"/>
      </w:r>
    </w:p>
    <w:p w14:paraId="24E5E8AC" w14:textId="517900A3" w:rsidR="00C51112" w:rsidRDefault="00C51112">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_Toc187257373 \h </w:instrText>
      </w:r>
      <w:r>
        <w:fldChar w:fldCharType="separate"/>
      </w:r>
      <w:r>
        <w:t>321</w:t>
      </w:r>
      <w:r>
        <w:fldChar w:fldCharType="end"/>
      </w:r>
    </w:p>
    <w:p w14:paraId="231BC3E9" w14:textId="145DACDE" w:rsidR="00C51112" w:rsidRDefault="00C51112">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_Toc187257374 \h </w:instrText>
      </w:r>
      <w:r>
        <w:fldChar w:fldCharType="separate"/>
      </w:r>
      <w:r>
        <w:t>321</w:t>
      </w:r>
      <w:r>
        <w:fldChar w:fldCharType="end"/>
      </w:r>
    </w:p>
    <w:p w14:paraId="7B3788AC" w14:textId="7D6204F6" w:rsidR="00C51112" w:rsidRDefault="00C51112">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_Toc187257375 \h </w:instrText>
      </w:r>
      <w:r>
        <w:fldChar w:fldCharType="separate"/>
      </w:r>
      <w:r>
        <w:t>322</w:t>
      </w:r>
      <w:r>
        <w:fldChar w:fldCharType="end"/>
      </w:r>
    </w:p>
    <w:p w14:paraId="1C83362F" w14:textId="7A662419" w:rsidR="00C51112" w:rsidRDefault="00C51112">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_Toc187257376 \h </w:instrText>
      </w:r>
      <w:r>
        <w:fldChar w:fldCharType="separate"/>
      </w:r>
      <w:r>
        <w:t>322</w:t>
      </w:r>
      <w:r>
        <w:fldChar w:fldCharType="end"/>
      </w:r>
    </w:p>
    <w:p w14:paraId="70C25AC0" w14:textId="667BF99D" w:rsidR="00C51112" w:rsidRDefault="00C51112">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_Toc187257377 \h </w:instrText>
      </w:r>
      <w:r>
        <w:fldChar w:fldCharType="separate"/>
      </w:r>
      <w:r>
        <w:t>322</w:t>
      </w:r>
      <w:r>
        <w:fldChar w:fldCharType="end"/>
      </w:r>
    </w:p>
    <w:p w14:paraId="6B2061FF" w14:textId="2C252689" w:rsidR="00C51112" w:rsidRDefault="00C5111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_Toc187257378 \h </w:instrText>
      </w:r>
      <w:r>
        <w:fldChar w:fldCharType="separate"/>
      </w:r>
      <w:r>
        <w:t>323</w:t>
      </w:r>
      <w:r>
        <w:fldChar w:fldCharType="end"/>
      </w:r>
    </w:p>
    <w:p w14:paraId="545C635B" w14:textId="3136B535" w:rsidR="00C51112" w:rsidRDefault="00C51112">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_Toc187257379 \h </w:instrText>
      </w:r>
      <w:r>
        <w:fldChar w:fldCharType="separate"/>
      </w:r>
      <w:r>
        <w:t>323</w:t>
      </w:r>
      <w:r>
        <w:fldChar w:fldCharType="end"/>
      </w:r>
    </w:p>
    <w:p w14:paraId="775C6D4D" w14:textId="60DC84F4" w:rsidR="00C51112" w:rsidRDefault="00C51112">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_Toc187257380 \h </w:instrText>
      </w:r>
      <w:r>
        <w:fldChar w:fldCharType="separate"/>
      </w:r>
      <w:r>
        <w:t>325</w:t>
      </w:r>
      <w:r>
        <w:fldChar w:fldCharType="end"/>
      </w:r>
    </w:p>
    <w:p w14:paraId="2FDA1B9C" w14:textId="2809D3AB" w:rsidR="00C51112" w:rsidRDefault="00C51112">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_Toc187257381 \h </w:instrText>
      </w:r>
      <w:r>
        <w:fldChar w:fldCharType="separate"/>
      </w:r>
      <w:r>
        <w:t>326</w:t>
      </w:r>
      <w:r>
        <w:fldChar w:fldCharType="end"/>
      </w:r>
    </w:p>
    <w:p w14:paraId="5D61F43B" w14:textId="20B03CFB" w:rsidR="00C51112" w:rsidRDefault="00C51112">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_Toc187257382 \h </w:instrText>
      </w:r>
      <w:r>
        <w:fldChar w:fldCharType="separate"/>
      </w:r>
      <w:r>
        <w:t>329</w:t>
      </w:r>
      <w:r>
        <w:fldChar w:fldCharType="end"/>
      </w:r>
    </w:p>
    <w:p w14:paraId="11E35CFE" w14:textId="0920CA60"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D.1</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transmitter</w:t>
      </w:r>
      <w:r>
        <w:tab/>
      </w:r>
      <w:r>
        <w:fldChar w:fldCharType="begin"/>
      </w:r>
      <w:r>
        <w:instrText xml:space="preserve"> PAGEREF _Toc187257383 \h </w:instrText>
      </w:r>
      <w:r>
        <w:fldChar w:fldCharType="separate"/>
      </w:r>
      <w:r>
        <w:t>329</w:t>
      </w:r>
      <w:r>
        <w:fldChar w:fldCharType="end"/>
      </w:r>
    </w:p>
    <w:p w14:paraId="5A7342C8" w14:textId="32D0E395" w:rsidR="00C51112" w:rsidRDefault="00C5111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_Toc187257384 \h </w:instrText>
      </w:r>
      <w:r>
        <w:fldChar w:fldCharType="separate"/>
      </w:r>
      <w:r>
        <w:t>329</w:t>
      </w:r>
      <w:r>
        <w:fldChar w:fldCharType="end"/>
      </w:r>
    </w:p>
    <w:p w14:paraId="12D5C993" w14:textId="35A196B6" w:rsidR="00C51112" w:rsidRDefault="00C5111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_Toc187257385 \h </w:instrText>
      </w:r>
      <w:r>
        <w:fldChar w:fldCharType="separate"/>
      </w:r>
      <w:r>
        <w:t>329</w:t>
      </w:r>
      <w:r>
        <w:fldChar w:fldCharType="end"/>
      </w:r>
    </w:p>
    <w:p w14:paraId="2EA2DADB" w14:textId="0404FDCE" w:rsidR="00C51112" w:rsidRDefault="00C5111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1-C</w:t>
      </w:r>
      <w:r>
        <w:tab/>
      </w:r>
      <w:r>
        <w:fldChar w:fldCharType="begin"/>
      </w:r>
      <w:r>
        <w:instrText xml:space="preserve"> PAGEREF _Toc187257386 \h </w:instrText>
      </w:r>
      <w:r>
        <w:fldChar w:fldCharType="separate"/>
      </w:r>
      <w:r>
        <w:t>330</w:t>
      </w:r>
      <w:r>
        <w:fldChar w:fldCharType="end"/>
      </w:r>
    </w:p>
    <w:p w14:paraId="38B2BDDB" w14:textId="6EF42687" w:rsidR="00C51112" w:rsidRDefault="00C51112">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_Toc187257387 \h </w:instrText>
      </w:r>
      <w:r>
        <w:fldChar w:fldCharType="separate"/>
      </w:r>
      <w:r>
        <w:t>330</w:t>
      </w:r>
      <w:r>
        <w:fldChar w:fldCharType="end"/>
      </w:r>
    </w:p>
    <w:p w14:paraId="3C2A3A2C" w14:textId="68C58C40" w:rsidR="00C51112" w:rsidRDefault="00C5111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_Toc187257388 \h </w:instrText>
      </w:r>
      <w:r>
        <w:fldChar w:fldCharType="separate"/>
      </w:r>
      <w:r>
        <w:t>330</w:t>
      </w:r>
      <w:r>
        <w:fldChar w:fldCharType="end"/>
      </w:r>
    </w:p>
    <w:p w14:paraId="3B068BFE" w14:textId="0C689CCC" w:rsidR="00C51112" w:rsidRDefault="00C5111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_Toc187257389 \h </w:instrText>
      </w:r>
      <w:r>
        <w:fldChar w:fldCharType="separate"/>
      </w:r>
      <w:r>
        <w:t>331</w:t>
      </w:r>
      <w:r>
        <w:fldChar w:fldCharType="end"/>
      </w:r>
    </w:p>
    <w:p w14:paraId="0535593B" w14:textId="726E81D0" w:rsidR="00C51112" w:rsidRDefault="00C5111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_Toc187257390 \h </w:instrText>
      </w:r>
      <w:r>
        <w:fldChar w:fldCharType="separate"/>
      </w:r>
      <w:r>
        <w:t>331</w:t>
      </w:r>
      <w:r>
        <w:fldChar w:fldCharType="end"/>
      </w:r>
    </w:p>
    <w:p w14:paraId="6AACEA9F" w14:textId="214D5672" w:rsidR="00C51112" w:rsidRDefault="00C5111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_Toc187257391 \h </w:instrText>
      </w:r>
      <w:r>
        <w:fldChar w:fldCharType="separate"/>
      </w:r>
      <w:r>
        <w:t>332</w:t>
      </w:r>
      <w:r>
        <w:fldChar w:fldCharType="end"/>
      </w:r>
    </w:p>
    <w:p w14:paraId="06B1CCD4" w14:textId="6EB39FE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D.2.5</w:t>
      </w:r>
      <w:r>
        <w:rPr>
          <w:rFonts w:asciiTheme="minorHAnsi" w:eastAsiaTheme="minorEastAsia" w:hAnsiTheme="minorHAnsi" w:cstheme="minorBidi"/>
          <w:kern w:val="2"/>
          <w:sz w:val="24"/>
          <w:szCs w:val="24"/>
          <w14:ligatures w14:val="standardContextual"/>
        </w:rPr>
        <w:tab/>
      </w:r>
      <w:r w:rsidRPr="00F9293E">
        <w:rPr>
          <w:rFonts w:cs="v4.2.0"/>
        </w:rPr>
        <w:t xml:space="preserve">Blocking characteristics for </w:t>
      </w:r>
      <w:r>
        <w:t>BS type 1-C</w:t>
      </w:r>
      <w:r>
        <w:tab/>
      </w:r>
      <w:r>
        <w:fldChar w:fldCharType="begin"/>
      </w:r>
      <w:r>
        <w:instrText xml:space="preserve"> PAGEREF _Toc187257392 \h </w:instrText>
      </w:r>
      <w:r>
        <w:fldChar w:fldCharType="separate"/>
      </w:r>
      <w:r>
        <w:t>332</w:t>
      </w:r>
      <w:r>
        <w:fldChar w:fldCharType="end"/>
      </w:r>
    </w:p>
    <w:p w14:paraId="6E0B862D" w14:textId="08552244"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D.2.6</w:t>
      </w:r>
      <w:r>
        <w:rPr>
          <w:rFonts w:asciiTheme="minorHAnsi" w:eastAsiaTheme="minorEastAsia" w:hAnsiTheme="minorHAnsi" w:cstheme="minorBidi"/>
          <w:kern w:val="2"/>
          <w:sz w:val="24"/>
          <w:szCs w:val="24"/>
          <w14:ligatures w14:val="standardContextual"/>
        </w:rPr>
        <w:tab/>
      </w:r>
      <w:r w:rsidRPr="00F9293E">
        <w:rPr>
          <w:rFonts w:cs="v4.2.0"/>
        </w:rPr>
        <w:t xml:space="preserve">Receiver spurious emission for </w:t>
      </w:r>
      <w:r>
        <w:t>BS type 1-C</w:t>
      </w:r>
      <w:r>
        <w:tab/>
      </w:r>
      <w:r>
        <w:fldChar w:fldCharType="begin"/>
      </w:r>
      <w:r>
        <w:instrText xml:space="preserve"> PAGEREF _Toc187257393 \h </w:instrText>
      </w:r>
      <w:r>
        <w:fldChar w:fldCharType="separate"/>
      </w:r>
      <w:r>
        <w:t>333</w:t>
      </w:r>
      <w:r>
        <w:fldChar w:fldCharType="end"/>
      </w:r>
    </w:p>
    <w:p w14:paraId="4B277025" w14:textId="14596D5D"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D.2.7</w:t>
      </w:r>
      <w:r>
        <w:rPr>
          <w:rFonts w:asciiTheme="minorHAnsi" w:eastAsiaTheme="minorEastAsia" w:hAnsiTheme="minorHAnsi" w:cstheme="minorBidi"/>
          <w:kern w:val="2"/>
          <w:sz w:val="24"/>
          <w:szCs w:val="24"/>
          <w14:ligatures w14:val="standardContextual"/>
        </w:rPr>
        <w:tab/>
      </w:r>
      <w:r w:rsidRPr="00F9293E">
        <w:rPr>
          <w:rFonts w:cs="v4.2.0"/>
        </w:rPr>
        <w:t xml:space="preserve">Intermodulation characteristics for </w:t>
      </w:r>
      <w:r>
        <w:t>BS type 1-C</w:t>
      </w:r>
      <w:r>
        <w:tab/>
      </w:r>
      <w:r>
        <w:fldChar w:fldCharType="begin"/>
      </w:r>
      <w:r>
        <w:instrText xml:space="preserve"> PAGEREF _Toc187257394 \h </w:instrText>
      </w:r>
      <w:r>
        <w:fldChar w:fldCharType="separate"/>
      </w:r>
      <w:r>
        <w:t>333</w:t>
      </w:r>
      <w:r>
        <w:fldChar w:fldCharType="end"/>
      </w:r>
    </w:p>
    <w:p w14:paraId="430628C3" w14:textId="5094213C" w:rsidR="00C51112" w:rsidRDefault="00C51112">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F9293E">
        <w:rPr>
          <w:i/>
        </w:rPr>
        <w:t>BS type 1-H</w:t>
      </w:r>
      <w:r>
        <w:t xml:space="preserve"> transmitter</w:t>
      </w:r>
      <w:r>
        <w:tab/>
      </w:r>
      <w:r>
        <w:fldChar w:fldCharType="begin"/>
      </w:r>
      <w:r>
        <w:instrText xml:space="preserve"> PAGEREF _Toc187257395 \h </w:instrText>
      </w:r>
      <w:r>
        <w:fldChar w:fldCharType="separate"/>
      </w:r>
      <w:r>
        <w:t>334</w:t>
      </w:r>
      <w:r>
        <w:fldChar w:fldCharType="end"/>
      </w:r>
    </w:p>
    <w:p w14:paraId="5E569B34" w14:textId="0C0DF292" w:rsidR="00C51112" w:rsidRDefault="00C51112">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_Toc187257396 \h </w:instrText>
      </w:r>
      <w:r>
        <w:fldChar w:fldCharType="separate"/>
      </w:r>
      <w:r>
        <w:t>334</w:t>
      </w:r>
      <w:r>
        <w:fldChar w:fldCharType="end"/>
      </w:r>
    </w:p>
    <w:p w14:paraId="3B8CF5FA" w14:textId="66A402C2" w:rsidR="00C51112" w:rsidRDefault="00C51112">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_Toc187257397 \h </w:instrText>
      </w:r>
      <w:r>
        <w:fldChar w:fldCharType="separate"/>
      </w:r>
      <w:r>
        <w:t>335</w:t>
      </w:r>
      <w:r>
        <w:fldChar w:fldCharType="end"/>
      </w:r>
    </w:p>
    <w:p w14:paraId="29C55ABA" w14:textId="6667BFAF" w:rsidR="00C51112" w:rsidRDefault="00C51112">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_Toc187257398 \h </w:instrText>
      </w:r>
      <w:r>
        <w:fldChar w:fldCharType="separate"/>
      </w:r>
      <w:r>
        <w:t>335</w:t>
      </w:r>
      <w:r>
        <w:fldChar w:fldCharType="end"/>
      </w:r>
    </w:p>
    <w:p w14:paraId="1336626C" w14:textId="31D82C16" w:rsidR="00C51112" w:rsidRDefault="00C51112">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F9293E">
        <w:rPr>
          <w:i/>
        </w:rPr>
        <w:t>BS type 1-H</w:t>
      </w:r>
      <w:r>
        <w:tab/>
      </w:r>
      <w:r>
        <w:fldChar w:fldCharType="begin"/>
      </w:r>
      <w:r>
        <w:instrText xml:space="preserve"> PAGEREF _Toc187257399 \h </w:instrText>
      </w:r>
      <w:r>
        <w:fldChar w:fldCharType="separate"/>
      </w:r>
      <w:r>
        <w:t>337</w:t>
      </w:r>
      <w:r>
        <w:fldChar w:fldCharType="end"/>
      </w:r>
    </w:p>
    <w:p w14:paraId="286A7C56" w14:textId="575C14E5" w:rsidR="00C51112" w:rsidRDefault="00C51112">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_Toc187257400 \h </w:instrText>
      </w:r>
      <w:r>
        <w:fldChar w:fldCharType="separate"/>
      </w:r>
      <w:r>
        <w:t>337</w:t>
      </w:r>
      <w:r>
        <w:fldChar w:fldCharType="end"/>
      </w:r>
    </w:p>
    <w:p w14:paraId="1830C470" w14:textId="73BA3718" w:rsidR="00C51112" w:rsidRDefault="00C51112">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_Toc187257401 \h </w:instrText>
      </w:r>
      <w:r>
        <w:fldChar w:fldCharType="separate"/>
      </w:r>
      <w:r>
        <w:t>337</w:t>
      </w:r>
      <w:r>
        <w:fldChar w:fldCharType="end"/>
      </w:r>
    </w:p>
    <w:p w14:paraId="21ECC452" w14:textId="58F1CD18" w:rsidR="00C51112" w:rsidRDefault="00C51112">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_Toc187257402 \h </w:instrText>
      </w:r>
      <w:r>
        <w:fldChar w:fldCharType="separate"/>
      </w:r>
      <w:r>
        <w:t>338</w:t>
      </w:r>
      <w:r>
        <w:fldChar w:fldCharType="end"/>
      </w:r>
    </w:p>
    <w:p w14:paraId="13344A25" w14:textId="740D8E70" w:rsidR="00C51112" w:rsidRDefault="00C51112">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_Toc187257403 \h </w:instrText>
      </w:r>
      <w:r>
        <w:fldChar w:fldCharType="separate"/>
      </w:r>
      <w:r>
        <w:t>338</w:t>
      </w:r>
      <w:r>
        <w:fldChar w:fldCharType="end"/>
      </w:r>
    </w:p>
    <w:p w14:paraId="580D2470" w14:textId="3D62DCFD" w:rsidR="00C51112" w:rsidRDefault="00C51112">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_Toc187257404 \h </w:instrText>
      </w:r>
      <w:r>
        <w:fldChar w:fldCharType="separate"/>
      </w:r>
      <w:r>
        <w:t>338</w:t>
      </w:r>
      <w:r>
        <w:fldChar w:fldCharType="end"/>
      </w:r>
    </w:p>
    <w:p w14:paraId="0B3BC2F8" w14:textId="735CF22F" w:rsidR="00C51112" w:rsidRDefault="00C51112">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_Toc187257405 \h </w:instrText>
      </w:r>
      <w:r>
        <w:fldChar w:fldCharType="separate"/>
      </w:r>
      <w:r>
        <w:t>340</w:t>
      </w:r>
      <w:r>
        <w:fldChar w:fldCharType="end"/>
      </w:r>
    </w:p>
    <w:p w14:paraId="0EB35540" w14:textId="5E9CB561" w:rsidR="00C51112" w:rsidRDefault="00C51112">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_Toc187257406 \h </w:instrText>
      </w:r>
      <w:r>
        <w:fldChar w:fldCharType="separate"/>
      </w:r>
      <w:r>
        <w:t>341</w:t>
      </w:r>
      <w:r>
        <w:fldChar w:fldCharType="end"/>
      </w:r>
    </w:p>
    <w:p w14:paraId="10DA31B9" w14:textId="2D3AE35E"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D.5</w:t>
      </w:r>
      <w:r>
        <w:rPr>
          <w:rFonts w:asciiTheme="minorHAnsi" w:eastAsiaTheme="minorEastAsia" w:hAnsiTheme="minorHAnsi" w:cstheme="minorBidi"/>
          <w:kern w:val="2"/>
          <w:sz w:val="24"/>
          <w:szCs w:val="24"/>
          <w14:ligatures w14:val="standardContextual"/>
        </w:rPr>
        <w:tab/>
      </w:r>
      <w:r w:rsidRPr="00F9293E">
        <w:rPr>
          <w:i/>
        </w:rPr>
        <w:t>BS type 1-C</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_Toc187257407 \h </w:instrText>
      </w:r>
      <w:r>
        <w:fldChar w:fldCharType="separate"/>
      </w:r>
      <w:r>
        <w:t>341</w:t>
      </w:r>
      <w:r>
        <w:fldChar w:fldCharType="end"/>
      </w:r>
    </w:p>
    <w:p w14:paraId="1DB245E6" w14:textId="74EDBF5E"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_Toc187257408 \h </w:instrText>
      </w:r>
      <w:r>
        <w:fldChar w:fldCharType="separate"/>
      </w:r>
      <w:r>
        <w:t>341</w:t>
      </w:r>
      <w:r>
        <w:fldChar w:fldCharType="end"/>
      </w:r>
    </w:p>
    <w:p w14:paraId="5B304B2A" w14:textId="2F3659A7"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_Toc187257409 \h </w:instrText>
      </w:r>
      <w:r>
        <w:fldChar w:fldCharType="separate"/>
      </w:r>
      <w:r>
        <w:t>342</w:t>
      </w:r>
      <w:r>
        <w:fldChar w:fldCharType="end"/>
      </w:r>
    </w:p>
    <w:p w14:paraId="66C07674" w14:textId="76C03D28"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D.5.2A</w:t>
      </w:r>
      <w:r>
        <w:rPr>
          <w:rFonts w:asciiTheme="minorHAnsi" w:eastAsiaTheme="minorEastAsia" w:hAnsiTheme="minorHAnsi" w:cstheme="minorBidi"/>
          <w:kern w:val="2"/>
          <w:sz w:val="24"/>
          <w:szCs w:val="24"/>
          <w14:ligatures w14:val="standardContextual"/>
        </w:rPr>
        <w:tab/>
      </w:r>
      <w:r>
        <w:t xml:space="preserve">Performance requirements for PUSCH transmission on four antenna ports </w:t>
      </w:r>
      <w:r w:rsidRPr="00F9293E">
        <w:rPr>
          <w:rFonts w:cs="v4.2.0"/>
        </w:rPr>
        <w:t>in multipath fading conditions</w:t>
      </w:r>
      <w:r>
        <w:tab/>
      </w:r>
      <w:r>
        <w:fldChar w:fldCharType="begin"/>
      </w:r>
      <w:r>
        <w:instrText xml:space="preserve"> PAGEREF _Toc187257410 \h </w:instrText>
      </w:r>
      <w:r>
        <w:fldChar w:fldCharType="separate"/>
      </w:r>
      <w:r>
        <w:t>342</w:t>
      </w:r>
      <w:r>
        <w:fldChar w:fldCharType="end"/>
      </w:r>
    </w:p>
    <w:p w14:paraId="008D2513" w14:textId="41EF7646"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_Toc187257411 \h </w:instrText>
      </w:r>
      <w:r>
        <w:fldChar w:fldCharType="separate"/>
      </w:r>
      <w:r>
        <w:t>342</w:t>
      </w:r>
      <w:r>
        <w:fldChar w:fldCharType="end"/>
      </w:r>
    </w:p>
    <w:p w14:paraId="41D3F0B7" w14:textId="48B95F0B"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_Toc187257412 \h </w:instrText>
      </w:r>
      <w:r>
        <w:fldChar w:fldCharType="separate"/>
      </w:r>
      <w:r>
        <w:t>343</w:t>
      </w:r>
      <w:r>
        <w:fldChar w:fldCharType="end"/>
      </w:r>
    </w:p>
    <w:p w14:paraId="7AC679C4" w14:textId="08CD4A13" w:rsidR="00C51112" w:rsidRDefault="00C51112">
      <w:pPr>
        <w:pStyle w:val="TOC1"/>
        <w:rPr>
          <w:rFonts w:asciiTheme="minorHAnsi" w:eastAsiaTheme="minorEastAsia" w:hAnsiTheme="minorHAnsi" w:cstheme="minorBidi"/>
          <w:kern w:val="2"/>
          <w:sz w:val="24"/>
          <w:szCs w:val="24"/>
          <w14:ligatures w14:val="standardContextual"/>
        </w:rPr>
      </w:pPr>
      <w:r w:rsidRPr="00F9293E">
        <w:rPr>
          <w:rFonts w:cs="v4.2.0"/>
        </w:rPr>
        <w:t>D.6</w:t>
      </w:r>
      <w:r>
        <w:rPr>
          <w:rFonts w:asciiTheme="minorHAnsi" w:eastAsiaTheme="minorEastAsia" w:hAnsiTheme="minorHAnsi" w:cstheme="minorBidi"/>
          <w:kern w:val="2"/>
          <w:sz w:val="24"/>
          <w:szCs w:val="24"/>
          <w14:ligatures w14:val="standardContextual"/>
        </w:rPr>
        <w:tab/>
      </w:r>
      <w:r>
        <w:t>BS type 1-H</w:t>
      </w:r>
      <w:r w:rsidRPr="00F9293E">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_Toc187257413 \h </w:instrText>
      </w:r>
      <w:r>
        <w:fldChar w:fldCharType="separate"/>
      </w:r>
      <w:r>
        <w:t>343</w:t>
      </w:r>
      <w:r>
        <w:fldChar w:fldCharType="end"/>
      </w:r>
    </w:p>
    <w:p w14:paraId="2B3A3EFA" w14:textId="0348B80C"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F9293E">
        <w:rPr>
          <w:rFonts w:cs="v4.2.0"/>
        </w:rPr>
        <w:t>in multipath fading conditions and for high speed condition</w:t>
      </w:r>
      <w:r>
        <w:tab/>
      </w:r>
      <w:r>
        <w:fldChar w:fldCharType="begin"/>
      </w:r>
      <w:r>
        <w:instrText xml:space="preserve"> PAGEREF _Toc187257414 \h </w:instrText>
      </w:r>
      <w:r>
        <w:fldChar w:fldCharType="separate"/>
      </w:r>
      <w:r>
        <w:t>343</w:t>
      </w:r>
      <w:r>
        <w:fldChar w:fldCharType="end"/>
      </w:r>
    </w:p>
    <w:p w14:paraId="748ED083" w14:textId="4F7BC9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F9293E">
        <w:rPr>
          <w:rFonts w:cs="v4.2.0"/>
        </w:rPr>
        <w:t>in multipath fading conditions</w:t>
      </w:r>
      <w:r>
        <w:tab/>
      </w:r>
      <w:r>
        <w:fldChar w:fldCharType="begin"/>
      </w:r>
      <w:r>
        <w:instrText xml:space="preserve"> PAGEREF _Toc187257415 \h </w:instrText>
      </w:r>
      <w:r>
        <w:fldChar w:fldCharType="separate"/>
      </w:r>
      <w:r>
        <w:t>344</w:t>
      </w:r>
      <w:r>
        <w:fldChar w:fldCharType="end"/>
      </w:r>
    </w:p>
    <w:p w14:paraId="25E22DAC" w14:textId="15FA44D5"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eastAsia="SimSun" w:cs="v4.2.0"/>
          <w:lang w:eastAsia="en-US"/>
        </w:rPr>
        <w:t>D.6.2A</w:t>
      </w:r>
      <w:r>
        <w:rPr>
          <w:rFonts w:asciiTheme="minorHAnsi" w:eastAsiaTheme="minorEastAsia" w:hAnsiTheme="minorHAnsi" w:cstheme="minorBidi"/>
          <w:kern w:val="2"/>
          <w:sz w:val="24"/>
          <w:szCs w:val="24"/>
          <w14:ligatures w14:val="standardContextual"/>
        </w:rPr>
        <w:tab/>
      </w:r>
      <w:r w:rsidRPr="00F9293E">
        <w:rPr>
          <w:rFonts w:eastAsia="SimSun" w:cs="v4.2.0"/>
          <w:lang w:eastAsia="en-US"/>
        </w:rPr>
        <w:t>Performance requirements for PUSCH transmission on four antenna ports in multipath fading conditions</w:t>
      </w:r>
      <w:r>
        <w:tab/>
      </w:r>
      <w:r>
        <w:fldChar w:fldCharType="begin"/>
      </w:r>
      <w:r>
        <w:instrText xml:space="preserve"> PAGEREF _Toc187257416 \h </w:instrText>
      </w:r>
      <w:r>
        <w:fldChar w:fldCharType="separate"/>
      </w:r>
      <w:r>
        <w:t>345</w:t>
      </w:r>
      <w:r>
        <w:fldChar w:fldCharType="end"/>
      </w:r>
    </w:p>
    <w:p w14:paraId="70FEF187" w14:textId="081390D0"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9293E">
        <w:rPr>
          <w:rFonts w:cs="v4.2.0"/>
        </w:rPr>
        <w:t>in static conditions</w:t>
      </w:r>
      <w:r>
        <w:tab/>
      </w:r>
      <w:r>
        <w:fldChar w:fldCharType="begin"/>
      </w:r>
      <w:r>
        <w:instrText xml:space="preserve"> PAGEREF _Toc187257417 \h </w:instrText>
      </w:r>
      <w:r>
        <w:fldChar w:fldCharType="separate"/>
      </w:r>
      <w:r>
        <w:t>345</w:t>
      </w:r>
      <w:r>
        <w:fldChar w:fldCharType="end"/>
      </w:r>
    </w:p>
    <w:p w14:paraId="7F84C445" w14:textId="234623BF" w:rsidR="00C51112" w:rsidRDefault="00C51112">
      <w:pPr>
        <w:pStyle w:val="TOC2"/>
        <w:rPr>
          <w:rFonts w:asciiTheme="minorHAnsi" w:eastAsiaTheme="minorEastAsia" w:hAnsiTheme="minorHAnsi" w:cstheme="minorBidi"/>
          <w:kern w:val="2"/>
          <w:sz w:val="24"/>
          <w:szCs w:val="24"/>
          <w14:ligatures w14:val="standardContextual"/>
        </w:rPr>
      </w:pPr>
      <w:r w:rsidRPr="00F9293E">
        <w:rPr>
          <w:rFonts w:cs="v4.2.0"/>
        </w:rPr>
        <w:t>D.6.4</w:t>
      </w:r>
      <w:r>
        <w:rPr>
          <w:rFonts w:asciiTheme="minorHAnsi" w:eastAsiaTheme="minorEastAsia" w:hAnsiTheme="minorHAnsi" w:cstheme="minorBidi"/>
          <w:kern w:val="2"/>
          <w:sz w:val="24"/>
          <w:szCs w:val="24"/>
          <w14:ligatures w14:val="standardContextual"/>
        </w:rPr>
        <w:tab/>
      </w:r>
      <w:r w:rsidRPr="00F9293E">
        <w:rPr>
          <w:rFonts w:cs="v4.2.0"/>
        </w:rPr>
        <w:t>Performance requirements for UL timing adjustment</w:t>
      </w:r>
      <w:r>
        <w:tab/>
      </w:r>
      <w:r>
        <w:fldChar w:fldCharType="begin"/>
      </w:r>
      <w:r>
        <w:instrText xml:space="preserve"> PAGEREF _Toc187257418 \h </w:instrText>
      </w:r>
      <w:r>
        <w:fldChar w:fldCharType="separate"/>
      </w:r>
      <w:r>
        <w:t>345</w:t>
      </w:r>
      <w:r>
        <w:fldChar w:fldCharType="end"/>
      </w:r>
    </w:p>
    <w:p w14:paraId="236A9191" w14:textId="552E3461" w:rsidR="00C51112" w:rsidRDefault="00C51112">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_Toc187257419 \h </w:instrText>
      </w:r>
      <w:r>
        <w:fldChar w:fldCharType="separate"/>
      </w:r>
      <w:r>
        <w:t>346</w:t>
      </w:r>
      <w:r>
        <w:fldChar w:fldCharType="end"/>
      </w:r>
    </w:p>
    <w:p w14:paraId="4A5F1CF3" w14:textId="75EFC274" w:rsidR="00C51112" w:rsidRDefault="00C51112">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_Toc187257420 \h </w:instrText>
      </w:r>
      <w:r>
        <w:fldChar w:fldCharType="separate"/>
      </w:r>
      <w:r>
        <w:t>347</w:t>
      </w:r>
      <w:r>
        <w:fldChar w:fldCharType="end"/>
      </w:r>
    </w:p>
    <w:p w14:paraId="3DE675BD" w14:textId="4DC3CF4B" w:rsidR="00C51112" w:rsidRDefault="00C51112">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_Toc187257421 \h </w:instrText>
      </w:r>
      <w:r>
        <w:fldChar w:fldCharType="separate"/>
      </w:r>
      <w:r>
        <w:t>348</w:t>
      </w:r>
      <w:r>
        <w:fldChar w:fldCharType="end"/>
      </w:r>
    </w:p>
    <w:p w14:paraId="4D3F96DF" w14:textId="21CC0FBE" w:rsidR="00C51112" w:rsidRDefault="00C51112">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_Toc187257422 \h </w:instrText>
      </w:r>
      <w:r>
        <w:fldChar w:fldCharType="separate"/>
      </w:r>
      <w:r>
        <w:t>348</w:t>
      </w:r>
      <w:r>
        <w:fldChar w:fldCharType="end"/>
      </w:r>
    </w:p>
    <w:p w14:paraId="1B8BC03B" w14:textId="5EAA7350" w:rsidR="00C51112" w:rsidRDefault="00C5111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_Toc187257423 \h </w:instrText>
      </w:r>
      <w:r>
        <w:fldChar w:fldCharType="separate"/>
      </w:r>
      <w:r>
        <w:t>348</w:t>
      </w:r>
      <w:r>
        <w:fldChar w:fldCharType="end"/>
      </w:r>
    </w:p>
    <w:p w14:paraId="5B5A5B64" w14:textId="74D1ABCF" w:rsidR="00C51112" w:rsidRDefault="00C5111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_Toc187257424 \h </w:instrText>
      </w:r>
      <w:r>
        <w:fldChar w:fldCharType="separate"/>
      </w:r>
      <w:r>
        <w:t>348</w:t>
      </w:r>
      <w:r>
        <w:fldChar w:fldCharType="end"/>
      </w:r>
    </w:p>
    <w:p w14:paraId="347101DE" w14:textId="38FE4783" w:rsidR="00C51112" w:rsidRDefault="00C51112">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_Toc187257425 \h </w:instrText>
      </w:r>
      <w:r>
        <w:fldChar w:fldCharType="separate"/>
      </w:r>
      <w:r>
        <w:t>349</w:t>
      </w:r>
      <w:r>
        <w:fldChar w:fldCharType="end"/>
      </w:r>
    </w:p>
    <w:p w14:paraId="6E6162C2" w14:textId="4BB47804" w:rsidR="00C51112" w:rsidRDefault="00C5111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_Toc187257426 \h </w:instrText>
      </w:r>
      <w:r>
        <w:fldChar w:fldCharType="separate"/>
      </w:r>
      <w:r>
        <w:t>350</w:t>
      </w:r>
      <w:r>
        <w:fldChar w:fldCharType="end"/>
      </w:r>
    </w:p>
    <w:p w14:paraId="2916A6C3" w14:textId="7976489D" w:rsidR="00C51112" w:rsidRDefault="00C5111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_Toc187257427 \h </w:instrText>
      </w:r>
      <w:r>
        <w:fldChar w:fldCharType="separate"/>
      </w:r>
      <w:r>
        <w:t>351</w:t>
      </w:r>
      <w:r>
        <w:fldChar w:fldCharType="end"/>
      </w:r>
    </w:p>
    <w:p w14:paraId="65084B19" w14:textId="273C31E4" w:rsidR="00C51112" w:rsidRDefault="00C51112">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_Toc187257428 \h </w:instrText>
      </w:r>
      <w:r>
        <w:fldChar w:fldCharType="separate"/>
      </w:r>
      <w:r>
        <w:t>351</w:t>
      </w:r>
      <w:r>
        <w:fldChar w:fldCharType="end"/>
      </w:r>
    </w:p>
    <w:p w14:paraId="0A35EA22" w14:textId="0C754857"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_Toc187257429 \h </w:instrText>
      </w:r>
      <w:r>
        <w:fldChar w:fldCharType="separate"/>
      </w:r>
      <w:r>
        <w:t>351</w:t>
      </w:r>
      <w:r>
        <w:fldChar w:fldCharType="end"/>
      </w:r>
    </w:p>
    <w:p w14:paraId="5163CAFB" w14:textId="147A086B"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_Toc187257430 \h </w:instrText>
      </w:r>
      <w:r>
        <w:fldChar w:fldCharType="separate"/>
      </w:r>
      <w:r>
        <w:t>352</w:t>
      </w:r>
      <w:r>
        <w:fldChar w:fldCharType="end"/>
      </w:r>
    </w:p>
    <w:p w14:paraId="7C6ED499" w14:textId="742FF7F1" w:rsidR="00C51112" w:rsidRDefault="00C51112">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_Toc187257431 \h </w:instrText>
      </w:r>
      <w:r>
        <w:fldChar w:fldCharType="separate"/>
      </w:r>
      <w:r>
        <w:t>354</w:t>
      </w:r>
      <w:r>
        <w:fldChar w:fldCharType="end"/>
      </w:r>
    </w:p>
    <w:p w14:paraId="42DEF47B" w14:textId="0854B160" w:rsidR="00C51112" w:rsidRDefault="00C51112">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_Toc187257432 \h </w:instrText>
      </w:r>
      <w:r>
        <w:fldChar w:fldCharType="separate"/>
      </w:r>
      <w:r>
        <w:t>355</w:t>
      </w:r>
      <w:r>
        <w:fldChar w:fldCharType="end"/>
      </w:r>
    </w:p>
    <w:p w14:paraId="7E55F91B" w14:textId="12CC7AC5"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_Toc187257433 \h </w:instrText>
      </w:r>
      <w:r>
        <w:fldChar w:fldCharType="separate"/>
      </w:r>
      <w:r>
        <w:t>355</w:t>
      </w:r>
      <w:r>
        <w:fldChar w:fldCharType="end"/>
      </w:r>
    </w:p>
    <w:p w14:paraId="43428CA0" w14:textId="2834ADA3" w:rsidR="00C51112" w:rsidRDefault="00C51112">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_Toc187257434 \h </w:instrText>
      </w:r>
      <w:r>
        <w:fldChar w:fldCharType="separate"/>
      </w:r>
      <w:r>
        <w:t>355</w:t>
      </w:r>
      <w:r>
        <w:fldChar w:fldCharType="end"/>
      </w:r>
    </w:p>
    <w:p w14:paraId="6B19ADDD" w14:textId="08D08952" w:rsidR="00C51112" w:rsidRDefault="00C51112">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_Toc187257435 \h </w:instrText>
      </w:r>
      <w:r>
        <w:fldChar w:fldCharType="separate"/>
      </w:r>
      <w:r>
        <w:t>355</w:t>
      </w:r>
      <w:r>
        <w:fldChar w:fldCharType="end"/>
      </w:r>
    </w:p>
    <w:p w14:paraId="532FEC06" w14:textId="15E87C93" w:rsidR="00C51112" w:rsidRDefault="00C51112">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_Toc187257436 \h </w:instrText>
      </w:r>
      <w:r>
        <w:fldChar w:fldCharType="separate"/>
      </w:r>
      <w:r>
        <w:t>356</w:t>
      </w:r>
      <w:r>
        <w:fldChar w:fldCharType="end"/>
      </w:r>
    </w:p>
    <w:p w14:paraId="707E7C04" w14:textId="244128F9" w:rsidR="00C51112" w:rsidRDefault="00C51112">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_Toc187257437 \h </w:instrText>
      </w:r>
      <w:r>
        <w:fldChar w:fldCharType="separate"/>
      </w:r>
      <w:r>
        <w:t>356</w:t>
      </w:r>
      <w:r>
        <w:fldChar w:fldCharType="end"/>
      </w:r>
    </w:p>
    <w:p w14:paraId="3F689D7D" w14:textId="64CFAD92" w:rsidR="00C51112" w:rsidRDefault="00C51112">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_Toc187257438 \h </w:instrText>
      </w:r>
      <w:r>
        <w:fldChar w:fldCharType="separate"/>
      </w:r>
      <w:r>
        <w:t>360</w:t>
      </w:r>
      <w:r>
        <w:fldChar w:fldCharType="end"/>
      </w:r>
    </w:p>
    <w:p w14:paraId="2B6E9DF3" w14:textId="7AE05BA4" w:rsidR="00C51112" w:rsidRDefault="00C51112">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_Toc187257439 \h </w:instrText>
      </w:r>
      <w:r>
        <w:fldChar w:fldCharType="separate"/>
      </w:r>
      <w:r>
        <w:t>362</w:t>
      </w:r>
      <w:r>
        <w:fldChar w:fldCharType="end"/>
      </w:r>
    </w:p>
    <w:p w14:paraId="4DAE4F70" w14:textId="5122B545" w:rsidR="00C51112" w:rsidRDefault="00C51112">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_Toc187257440 \h </w:instrText>
      </w:r>
      <w:r>
        <w:fldChar w:fldCharType="separate"/>
      </w:r>
      <w:r>
        <w:t>362</w:t>
      </w:r>
      <w:r>
        <w:fldChar w:fldCharType="end"/>
      </w:r>
    </w:p>
    <w:p w14:paraId="332A6590" w14:textId="292C8E80" w:rsidR="00C51112" w:rsidRDefault="00C51112">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_Toc187257441 \h </w:instrText>
      </w:r>
      <w:r>
        <w:fldChar w:fldCharType="separate"/>
      </w:r>
      <w:r>
        <w:t>362</w:t>
      </w:r>
      <w:r>
        <w:fldChar w:fldCharType="end"/>
      </w:r>
    </w:p>
    <w:p w14:paraId="7C871209" w14:textId="3D79F17A" w:rsidR="00C51112" w:rsidRDefault="00C51112">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_Toc187257442 \h </w:instrText>
      </w:r>
      <w:r>
        <w:fldChar w:fldCharType="separate"/>
      </w:r>
      <w:r>
        <w:t>362</w:t>
      </w:r>
      <w:r>
        <w:fldChar w:fldCharType="end"/>
      </w:r>
    </w:p>
    <w:p w14:paraId="64CBE378" w14:textId="370B3880" w:rsidR="00C51112" w:rsidRDefault="00C51112">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_Toc187257443 \h </w:instrText>
      </w:r>
      <w:r>
        <w:fldChar w:fldCharType="separate"/>
      </w:r>
      <w:r>
        <w:t>362</w:t>
      </w:r>
      <w:r>
        <w:fldChar w:fldCharType="end"/>
      </w:r>
    </w:p>
    <w:p w14:paraId="7CE26AB3" w14:textId="05B17454" w:rsidR="00C51112" w:rsidRDefault="00C51112">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_Toc187257444 \h </w:instrText>
      </w:r>
      <w:r>
        <w:fldChar w:fldCharType="separate"/>
      </w:r>
      <w:r>
        <w:t>363</w:t>
      </w:r>
      <w:r>
        <w:fldChar w:fldCharType="end"/>
      </w:r>
    </w:p>
    <w:p w14:paraId="15245BC0" w14:textId="03354EBE" w:rsidR="00C51112" w:rsidRDefault="00C51112">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_Toc187257445 \h </w:instrText>
      </w:r>
      <w:r>
        <w:fldChar w:fldCharType="separate"/>
      </w:r>
      <w:r>
        <w:t>363</w:t>
      </w:r>
      <w:r>
        <w:fldChar w:fldCharType="end"/>
      </w:r>
    </w:p>
    <w:p w14:paraId="2EE09F01" w14:textId="142AA285" w:rsidR="00C51112" w:rsidRDefault="00C51112">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_Toc187257446 \h </w:instrText>
      </w:r>
      <w:r>
        <w:fldChar w:fldCharType="separate"/>
      </w:r>
      <w:r>
        <w:t>364</w:t>
      </w:r>
      <w:r>
        <w:fldChar w:fldCharType="end"/>
      </w:r>
    </w:p>
    <w:p w14:paraId="7A40C36D" w14:textId="670B6529" w:rsidR="00C51112" w:rsidRDefault="00C51112">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_Toc187257447 \h </w:instrText>
      </w:r>
      <w:r>
        <w:fldChar w:fldCharType="separate"/>
      </w:r>
      <w:r>
        <w:t>364</w:t>
      </w:r>
      <w:r>
        <w:fldChar w:fldCharType="end"/>
      </w:r>
    </w:p>
    <w:p w14:paraId="2196132D" w14:textId="5EED5CAF" w:rsidR="00C51112" w:rsidRDefault="00C51112">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_Toc187257448 \h </w:instrText>
      </w:r>
      <w:r>
        <w:fldChar w:fldCharType="separate"/>
      </w:r>
      <w:r>
        <w:t>365</w:t>
      </w:r>
      <w:r>
        <w:fldChar w:fldCharType="end"/>
      </w:r>
    </w:p>
    <w:p w14:paraId="156A7274" w14:textId="0536FBE7" w:rsidR="00C51112" w:rsidRDefault="00C51112">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_Toc187257449 \h </w:instrText>
      </w:r>
      <w:r>
        <w:fldChar w:fldCharType="separate"/>
      </w:r>
      <w:r>
        <w:t>366</w:t>
      </w:r>
      <w:r>
        <w:fldChar w:fldCharType="end"/>
      </w:r>
    </w:p>
    <w:p w14:paraId="2FB57C19" w14:textId="7E865E08" w:rsidR="00C51112" w:rsidRDefault="00C51112">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_Toc187257450 \h </w:instrText>
      </w:r>
      <w:r>
        <w:fldChar w:fldCharType="separate"/>
      </w:r>
      <w:r>
        <w:t>367</w:t>
      </w:r>
      <w:r>
        <w:fldChar w:fldCharType="end"/>
      </w:r>
    </w:p>
    <w:p w14:paraId="60668826" w14:textId="1FAE26FC" w:rsidR="00C51112" w:rsidRDefault="00C51112">
      <w:pPr>
        <w:pStyle w:val="TOC3"/>
        <w:rPr>
          <w:rFonts w:asciiTheme="minorHAnsi" w:eastAsiaTheme="minorEastAsia" w:hAnsiTheme="minorHAnsi" w:cstheme="minorBidi"/>
          <w:kern w:val="2"/>
          <w:sz w:val="24"/>
          <w:szCs w:val="24"/>
          <w14:ligatures w14:val="standardContextual"/>
        </w:rPr>
      </w:pPr>
      <w:r w:rsidRPr="00F9293E">
        <w:rPr>
          <w:rFonts w:eastAsia="Osaka"/>
        </w:rPr>
        <w:t>H.7.0</w:t>
      </w:r>
      <w:r>
        <w:rPr>
          <w:rFonts w:asciiTheme="minorHAnsi" w:eastAsiaTheme="minorEastAsia" w:hAnsiTheme="minorHAnsi" w:cstheme="minorBidi"/>
          <w:kern w:val="2"/>
          <w:sz w:val="24"/>
          <w:szCs w:val="24"/>
          <w14:ligatures w14:val="standardContextual"/>
        </w:rPr>
        <w:tab/>
      </w:r>
      <w:r w:rsidRPr="00F9293E">
        <w:rPr>
          <w:rFonts w:eastAsia="Osaka"/>
        </w:rPr>
        <w:t>General</w:t>
      </w:r>
      <w:r>
        <w:tab/>
      </w:r>
      <w:r>
        <w:fldChar w:fldCharType="begin"/>
      </w:r>
      <w:r>
        <w:instrText xml:space="preserve"> PAGEREF _Toc187257451 \h </w:instrText>
      </w:r>
      <w:r>
        <w:fldChar w:fldCharType="separate"/>
      </w:r>
      <w:r>
        <w:t>367</w:t>
      </w:r>
      <w:r>
        <w:fldChar w:fldCharType="end"/>
      </w:r>
    </w:p>
    <w:p w14:paraId="5881F511" w14:textId="3426C3D0" w:rsidR="00C51112" w:rsidRDefault="00C51112">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_Toc187257452 \h </w:instrText>
      </w:r>
      <w:r>
        <w:fldChar w:fldCharType="separate"/>
      </w:r>
      <w:r>
        <w:t>368</w:t>
      </w:r>
      <w:r>
        <w:fldChar w:fldCharType="end"/>
      </w:r>
    </w:p>
    <w:p w14:paraId="0CA37029" w14:textId="1757EBC9" w:rsidR="00C51112" w:rsidRDefault="00C51112">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_Toc187257453 \h </w:instrText>
      </w:r>
      <w:r>
        <w:fldChar w:fldCharType="separate"/>
      </w:r>
      <w:r>
        <w:t>368</w:t>
      </w:r>
      <w:r>
        <w:fldChar w:fldCharType="end"/>
      </w:r>
    </w:p>
    <w:p w14:paraId="75128658" w14:textId="4DD5CAC9" w:rsidR="00C51112" w:rsidRDefault="00C51112">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_Toc187257454 \h </w:instrText>
      </w:r>
      <w:r>
        <w:fldChar w:fldCharType="separate"/>
      </w:r>
      <w:r>
        <w:t>369</w:t>
      </w:r>
      <w:r>
        <w:fldChar w:fldCharType="end"/>
      </w:r>
    </w:p>
    <w:p w14:paraId="62B8D9AC" w14:textId="53B3B97F" w:rsidR="00C51112" w:rsidRDefault="00C51112">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_Toc187257455 \h </w:instrText>
      </w:r>
      <w:r>
        <w:fldChar w:fldCharType="separate"/>
      </w:r>
      <w:r>
        <w:t>369</w:t>
      </w:r>
      <w:r>
        <w:fldChar w:fldCharType="end"/>
      </w:r>
    </w:p>
    <w:p w14:paraId="6883977D" w14:textId="1CD4E596" w:rsidR="00C51112" w:rsidRDefault="00C51112">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_Toc187257456 \h </w:instrText>
      </w:r>
      <w:r>
        <w:fldChar w:fldCharType="separate"/>
      </w:r>
      <w:r>
        <w:t>369</w:t>
      </w:r>
      <w:r>
        <w:fldChar w:fldCharType="end"/>
      </w:r>
    </w:p>
    <w:p w14:paraId="1B5787DB" w14:textId="26376E95" w:rsidR="00C51112" w:rsidRDefault="00C51112">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_Toc187257457 \h </w:instrText>
      </w:r>
      <w:r>
        <w:fldChar w:fldCharType="separate"/>
      </w:r>
      <w:r>
        <w:t>370</w:t>
      </w:r>
      <w:r>
        <w:fldChar w:fldCharType="end"/>
      </w:r>
    </w:p>
    <w:p w14:paraId="08039030" w14:textId="74A31A76" w:rsidR="00C51112" w:rsidRDefault="00C51112">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_Toc187257458 \h </w:instrText>
      </w:r>
      <w:r>
        <w:fldChar w:fldCharType="separate"/>
      </w:r>
      <w:r>
        <w:t>371</w:t>
      </w:r>
      <w:r>
        <w:fldChar w:fldCharType="end"/>
      </w:r>
    </w:p>
    <w:p w14:paraId="0BBF3AB0" w14:textId="17469056" w:rsidR="00C51112" w:rsidRDefault="00C51112">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_Toc187257459 \h </w:instrText>
      </w:r>
      <w:r>
        <w:fldChar w:fldCharType="separate"/>
      </w:r>
      <w:r>
        <w:t>371</w:t>
      </w:r>
      <w:r>
        <w:fldChar w:fldCharType="end"/>
      </w:r>
    </w:p>
    <w:p w14:paraId="423B1CB9" w14:textId="236C01F4" w:rsidR="00C51112" w:rsidRDefault="00C51112">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_Toc187257460 \h </w:instrText>
      </w:r>
      <w:r>
        <w:fldChar w:fldCharType="separate"/>
      </w:r>
      <w:r>
        <w:t>371</w:t>
      </w:r>
      <w:r>
        <w:fldChar w:fldCharType="end"/>
      </w:r>
    </w:p>
    <w:p w14:paraId="70C9B42E" w14:textId="0B4D0F5B" w:rsidR="00C51112" w:rsidRDefault="00C51112">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_Toc187257461 \h </w:instrText>
      </w:r>
      <w:r>
        <w:fldChar w:fldCharType="separate"/>
      </w:r>
      <w:r>
        <w:t>373</w:t>
      </w:r>
      <w:r>
        <w:fldChar w:fldCharType="end"/>
      </w:r>
    </w:p>
    <w:p w14:paraId="1291781B" w14:textId="051233CA" w:rsidR="006502C2" w:rsidRPr="008C3753" w:rsidRDefault="00C5111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187256699"/>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187256700"/>
      <w:r w:rsidRPr="008C3753">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187256701"/>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187256702"/>
      <w:r w:rsidRPr="008C3753">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187256703"/>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187256704"/>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187256705"/>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29453496" w14:textId="5EFF363B" w:rsidR="00EE28CC" w:rsidRPr="008C3753" w:rsidRDefault="00EE28CC" w:rsidP="00403682">
      <w:pPr>
        <w:pStyle w:val="EW"/>
      </w:pPr>
      <w:r w:rsidRPr="00392629">
        <w:rPr>
          <w:rFonts w:eastAsiaTheme="minorEastAsia"/>
          <w:lang w:eastAsia="zh-CN"/>
        </w:rPr>
        <w:t>HAPS</w:t>
      </w:r>
      <w:r w:rsidRPr="00392629">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rPr>
        <w:t>CC</w:t>
      </w:r>
      <w:r w:rsidRPr="008C3753">
        <w:tab/>
      </w:r>
      <w:r w:rsidR="00D51DBA">
        <w:rPr>
          <w:rFonts w:eastAsia="SimSun"/>
        </w:rPr>
        <w:t>O</w:t>
      </w:r>
      <w:r w:rsidR="00D51DBA" w:rsidRPr="008C3753">
        <w:rPr>
          <w:rFonts w:eastAsia="SimSun"/>
        </w:rPr>
        <w:t>rthogonal</w:t>
      </w:r>
      <w:r w:rsidRPr="008C3753">
        <w:rPr>
          <w:rFonts w:eastAsia="SimSun" w:hint="eastAsia"/>
        </w:rPr>
        <w:t xml:space="preserve">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rPr>
        <w:t>V</w:t>
      </w:r>
      <w:r w:rsidRPr="008C3753">
        <w:tab/>
      </w:r>
      <w:r w:rsidR="00D51DBA">
        <w:t>Redundancy</w:t>
      </w:r>
      <w:r w:rsidRPr="008C3753">
        <w:rPr>
          <w:rFonts w:hint="eastAsia"/>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rPr>
      </w:pPr>
      <w:r w:rsidRPr="008C3753">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187256706"/>
      <w:r w:rsidRPr="008C3753">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187256707"/>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187256708"/>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187256709"/>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187256710"/>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187256711"/>
      <w:r w:rsidRPr="008C3753">
        <w:rPr>
          <w:lang w:eastAsia="sv-SE"/>
        </w:rPr>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B52299"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187256712"/>
      <w:r w:rsidRPr="008C3753">
        <w:rPr>
          <w:lang w:eastAsia="sv-SE"/>
        </w:rPr>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74539">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187256713"/>
      <w:r w:rsidRPr="008C3753">
        <w:rPr>
          <w:lang w:eastAsia="sv-SE"/>
        </w:rPr>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r w:rsidR="00655A49" w:rsidRPr="008C3753"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8C3753" w:rsidRDefault="00655A49" w:rsidP="00655A49">
            <w:pPr>
              <w:pStyle w:val="TAL"/>
              <w:rPr>
                <w:lang w:eastAsia="ja-JP"/>
              </w:rPr>
            </w:pPr>
            <w:r w:rsidRPr="008C3753">
              <w:rPr>
                <w:lang w:eastAsia="ja-JP"/>
              </w:rPr>
              <w:t xml:space="preserve">8 PUSCH with </w:t>
            </w:r>
            <w:r>
              <w:rPr>
                <w:lang w:eastAsia="ja-JP"/>
              </w:rPr>
              <w:t>four</w:t>
            </w:r>
            <w:r w:rsidRPr="008C3753">
              <w:rPr>
                <w:lang w:eastAsia="ja-JP"/>
              </w:rPr>
              <w:t xml:space="preserve">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8C3753" w:rsidRDefault="00115D05" w:rsidP="00655A49">
            <w:pPr>
              <w:pStyle w:val="TAL"/>
            </w:pPr>
            <w:r w:rsidRPr="008C3753">
              <w:t xml:space="preserve">± </w:t>
            </w:r>
            <w:r>
              <w:rPr>
                <w:lang w:eastAsia="ja-JP"/>
              </w:rPr>
              <w:t>1.0</w:t>
            </w:r>
            <w:r w:rsidRPr="008C3753">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27B2E6BB" w14:textId="77777777" w:rsidR="00655A49" w:rsidRPr="008C3753" w:rsidRDefault="00655A49" w:rsidP="00655A49">
            <w:pPr>
              <w:pStyle w:val="TAL"/>
              <w:rPr>
                <w:noProof/>
                <w:szCs w:val="18"/>
                <w:lang w:eastAsia="sv-SE"/>
              </w:rPr>
            </w:pPr>
            <w:r w:rsidRPr="008C3753">
              <w:rPr>
                <w:noProof/>
                <w:szCs w:val="18"/>
                <w:lang w:eastAsia="sv-SE"/>
              </w:rPr>
              <w:t>Overall system uncertainty for fading conditions comprises two quantities:</w:t>
            </w:r>
          </w:p>
          <w:p w14:paraId="154A6C34" w14:textId="77777777" w:rsidR="00655A49" w:rsidRPr="008C3753" w:rsidRDefault="00655A49" w:rsidP="00655A49">
            <w:pPr>
              <w:pStyle w:val="TAL"/>
              <w:rPr>
                <w:noProof/>
                <w:szCs w:val="18"/>
                <w:lang w:eastAsia="sv-SE"/>
              </w:rPr>
            </w:pPr>
            <w:r w:rsidRPr="008C3753">
              <w:rPr>
                <w:noProof/>
                <w:szCs w:val="18"/>
                <w:lang w:eastAsia="sv-SE"/>
              </w:rPr>
              <w:t xml:space="preserve">1. </w:t>
            </w:r>
            <w:r w:rsidRPr="008C3753">
              <w:t>Signal-to-noise ratio uncertainty</w:t>
            </w:r>
          </w:p>
          <w:p w14:paraId="6325B951" w14:textId="77777777" w:rsidR="00655A49" w:rsidRPr="008C3753" w:rsidRDefault="00655A49" w:rsidP="00655A49">
            <w:pPr>
              <w:pStyle w:val="TAL"/>
              <w:rPr>
                <w:noProof/>
                <w:szCs w:val="18"/>
                <w:lang w:eastAsia="sv-SE"/>
              </w:rPr>
            </w:pPr>
            <w:r w:rsidRPr="008C3753">
              <w:rPr>
                <w:noProof/>
                <w:szCs w:val="18"/>
                <w:lang w:eastAsia="sv-SE"/>
              </w:rPr>
              <w:t xml:space="preserve">2. </w:t>
            </w:r>
            <w:r w:rsidRPr="008C3753">
              <w:t>Fading profile power uncertainty</w:t>
            </w:r>
          </w:p>
          <w:p w14:paraId="39433BA2" w14:textId="77777777" w:rsidR="00655A49" w:rsidRPr="008C3753" w:rsidRDefault="00655A49" w:rsidP="00655A49">
            <w:pPr>
              <w:pStyle w:val="TAL"/>
              <w:rPr>
                <w:noProof/>
                <w:szCs w:val="18"/>
                <w:lang w:eastAsia="sv-SE"/>
              </w:rPr>
            </w:pPr>
          </w:p>
          <w:p w14:paraId="63537C35" w14:textId="77777777" w:rsidR="00655A49" w:rsidRPr="008C3753" w:rsidRDefault="00655A49" w:rsidP="00655A49">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14D0EC9A" w14:textId="77777777" w:rsidR="00655A49" w:rsidRPr="008C3753" w:rsidRDefault="00655A49" w:rsidP="00655A49">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82102D1" w14:textId="77777777" w:rsidR="00115D05" w:rsidRPr="008C3753" w:rsidRDefault="00115D05" w:rsidP="00115D05">
            <w:pPr>
              <w:pStyle w:val="TAL"/>
              <w:rPr>
                <w:noProof/>
                <w:szCs w:val="18"/>
              </w:rPr>
            </w:pPr>
            <w:r w:rsidRPr="008C3753">
              <w:t>Signal-to-noise ratio uncertainty</w:t>
            </w:r>
            <w:r w:rsidRPr="008C3753">
              <w:rPr>
                <w:noProof/>
                <w:szCs w:val="18"/>
                <w:lang w:eastAsia="sv-SE"/>
              </w:rPr>
              <w:t xml:space="preserve"> ±0.3 dB</w:t>
            </w:r>
          </w:p>
          <w:p w14:paraId="71734539" w14:textId="3734996D" w:rsidR="00655A49" w:rsidRPr="008C3753" w:rsidRDefault="00115D05" w:rsidP="00115D05">
            <w:pPr>
              <w:pStyle w:val="TAL"/>
              <w:rPr>
                <w:noProof/>
                <w:szCs w:val="18"/>
                <w:lang w:eastAsia="sv-SE"/>
              </w:rPr>
            </w:pPr>
            <w:r w:rsidRPr="008C3753">
              <w:rPr>
                <w:noProof/>
                <w:szCs w:val="18"/>
              </w:rPr>
              <w:t xml:space="preserve">Fading profile power uncertainty </w:t>
            </w:r>
            <w:r w:rsidRPr="008C3753" w:rsidDel="00E26011">
              <w:rPr>
                <w:noProof/>
                <w:szCs w:val="18"/>
                <w:lang w:eastAsia="sv-SE"/>
              </w:rPr>
              <w:t>±0.</w:t>
            </w:r>
            <w:r w:rsidDel="00E26011">
              <w:rPr>
                <w:noProof/>
                <w:szCs w:val="18"/>
              </w:rPr>
              <w:t>9</w:t>
            </w:r>
            <w:r>
              <w:rPr>
                <w:noProof/>
                <w:szCs w:val="18"/>
              </w:rPr>
              <w:t>1.0</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187256714"/>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187256715"/>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Toc187256716"/>
      <w:bookmarkStart w:id="475" w:name="_Hlk500512144"/>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 id="_x0000_i1026" type="#_x0000_t75" style="width:364.1pt;height:107.55pt" o:ole="">
            <v:imagedata r:id="rId12" o:title=""/>
          </v:shape>
          <o:OLEObject Type="Embed" ProgID="Word.Picture.8" ShapeID="_x0000_i1026" DrawAspect="Content" ObjectID="_1812201112"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7" type="#_x0000_t75" style="width:467.55pt;height:2in" o:ole="">
            <v:imagedata r:id="rId14" o:title=""/>
          </v:shape>
          <o:OLEObject Type="Embed" ProgID="Word.Picture.8" ShapeID="_x0000_i1027" DrawAspect="Content" ObjectID="_1812201113"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187256717"/>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8" type="#_x0000_t75" style="width:479.85pt;height:194.15pt" o:ole="">
            <v:imagedata r:id="rId16" o:title=""/>
          </v:shape>
          <o:OLEObject Type="Embed" ProgID="Word.Picture.8" ShapeID="_x0000_i1028" DrawAspect="Content" ObjectID="_1812201114"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187256718"/>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39E6D914" w14:textId="77777777" w:rsidR="00EE28CC" w:rsidRPr="00F95B02" w:rsidRDefault="00EE28CC" w:rsidP="00EE28CC">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6822A3B0" w14:textId="77777777" w:rsidR="00EE28CC" w:rsidRPr="00F95B02" w:rsidRDefault="00EE28CC" w:rsidP="00EE28CC">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6A7B6433" w14:textId="13EE8576" w:rsidR="00EE28CC" w:rsidRDefault="00EE28CC" w:rsidP="00EE28CC">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736"/>
      <w:bookmarkStart w:id="552" w:name="_Toc131537496"/>
      <w:bookmarkStart w:id="553" w:name="_Toc137397703"/>
      <w:bookmarkStart w:id="554" w:name="_Toc156575919"/>
      <w:bookmarkStart w:id="555" w:name="_Toc176944441"/>
      <w:bookmarkStart w:id="556" w:name="_Toc187256719"/>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2F0907" w:rsidRPr="008C3753"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Default="002F0907" w:rsidP="002F0907">
            <w:pPr>
              <w:pStyle w:val="TAC"/>
              <w:rPr>
                <w:noProof/>
                <w:lang w:eastAsia="ja-JP"/>
              </w:rPr>
            </w:pPr>
            <w:r>
              <w:rPr>
                <w:rFonts w:hint="eastAsia"/>
                <w:noProof/>
                <w:lang w:eastAsia="ja-JP"/>
              </w:rPr>
              <w:t>6</w:t>
            </w:r>
            <w:r>
              <w:rPr>
                <w:noProof/>
                <w:lang w:eastAsia="ja-JP"/>
              </w:rPr>
              <w:t>.7.5.1.2,</w:t>
            </w:r>
          </w:p>
          <w:p w14:paraId="214C2E6E" w14:textId="4C0CC5F8" w:rsidR="002F0907" w:rsidRDefault="002F0907" w:rsidP="002F0907">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7D7225" w:rsidRDefault="002F0907" w:rsidP="002F0907">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Default="00AB1740" w:rsidP="002F0907">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DD4F07"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737"/>
      <w:bookmarkStart w:id="578" w:name="_Toc131537497"/>
      <w:bookmarkStart w:id="579" w:name="_Toc137397704"/>
      <w:bookmarkStart w:id="580" w:name="_Toc156575920"/>
      <w:bookmarkStart w:id="581" w:name="_Toc176944442"/>
      <w:bookmarkStart w:id="582" w:name="_Toc1872567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738"/>
      <w:bookmarkStart w:id="603" w:name="_Toc131537498"/>
      <w:bookmarkStart w:id="604" w:name="_Toc137397705"/>
      <w:bookmarkStart w:id="605" w:name="_Toc156575921"/>
      <w:bookmarkStart w:id="606" w:name="_Toc176944443"/>
      <w:bookmarkStart w:id="607" w:name="_Toc187256721"/>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739"/>
      <w:bookmarkStart w:id="628" w:name="_Toc131537499"/>
      <w:bookmarkStart w:id="629" w:name="_Toc137397706"/>
      <w:bookmarkStart w:id="630" w:name="_Toc156575922"/>
      <w:bookmarkStart w:id="631" w:name="_Toc176944444"/>
      <w:bookmarkStart w:id="632" w:name="_Toc187256722"/>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740"/>
      <w:bookmarkStart w:id="653" w:name="_Toc131537500"/>
      <w:bookmarkStart w:id="654" w:name="_Toc137397707"/>
      <w:bookmarkStart w:id="655" w:name="_Toc156575923"/>
      <w:bookmarkStart w:id="656" w:name="_Toc176944445"/>
      <w:bookmarkStart w:id="657" w:name="_Toc187256723"/>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051040"/>
    <w:bookmarkStart w:id="659" w:name="_MON_1106136882"/>
    <w:bookmarkStart w:id="660" w:name="_MON_1105856707"/>
    <w:bookmarkEnd w:id="658"/>
    <w:bookmarkEnd w:id="659"/>
    <w:bookmarkEnd w:id="660"/>
    <w:bookmarkStart w:id="661" w:name="_MON_1106037551"/>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75pt;height:128.05pt" o:ole="" fillcolor="window">
            <v:imagedata r:id="rId18" o:title=""/>
          </v:shape>
          <o:OLEObject Type="Embed" ProgID="Word.Picture.8" ShapeID="_x0000_i1029" DrawAspect="Content" ObjectID="_1812201115"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741"/>
      <w:bookmarkStart w:id="682" w:name="_Toc131537501"/>
      <w:bookmarkStart w:id="683" w:name="_Toc137397708"/>
      <w:bookmarkStart w:id="684" w:name="_Toc156575924"/>
      <w:bookmarkStart w:id="685" w:name="_Toc176944446"/>
      <w:bookmarkStart w:id="686" w:name="_Toc187256724"/>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742"/>
      <w:bookmarkStart w:id="707" w:name="_Toc131537502"/>
      <w:bookmarkStart w:id="708" w:name="_Toc137397709"/>
      <w:bookmarkStart w:id="709" w:name="_Toc156575925"/>
      <w:bookmarkStart w:id="710" w:name="_Toc176944447"/>
      <w:bookmarkStart w:id="711" w:name="_Toc187256725"/>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743"/>
      <w:bookmarkStart w:id="732" w:name="_Toc131537503"/>
      <w:bookmarkStart w:id="733" w:name="_Toc137397710"/>
      <w:bookmarkStart w:id="734" w:name="_Toc156575926"/>
      <w:bookmarkStart w:id="735" w:name="_Toc176944448"/>
      <w:bookmarkStart w:id="736" w:name="_Toc187256726"/>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6051095"/>
    <w:bookmarkStart w:id="738" w:name="_MON_1105856815"/>
    <w:bookmarkEnd w:id="737"/>
    <w:bookmarkEnd w:id="738"/>
    <w:bookmarkStart w:id="739" w:name="_MON_1106037602"/>
    <w:bookmarkEnd w:id="739"/>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50.7pt;height:128.05pt" o:ole="" fillcolor="window">
            <v:imagedata r:id="rId20" o:title=""/>
          </v:shape>
          <o:OLEObject Type="Embed" ProgID="Word.Picture.8" ShapeID="_x0000_i1030" DrawAspect="Content" ObjectID="_1812201116"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744"/>
      <w:bookmarkStart w:id="760" w:name="_Toc131537504"/>
      <w:bookmarkStart w:id="761" w:name="_Toc137397711"/>
      <w:bookmarkStart w:id="762" w:name="_Toc156575927"/>
      <w:bookmarkStart w:id="763" w:name="_Toc176944449"/>
      <w:bookmarkStart w:id="764" w:name="_Toc187256727"/>
      <w:r w:rsidRPr="008C3753">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745"/>
      <w:bookmarkStart w:id="785" w:name="_Toc131537505"/>
      <w:bookmarkStart w:id="786" w:name="_Toc137397712"/>
      <w:bookmarkStart w:id="787" w:name="_Toc156575928"/>
      <w:bookmarkStart w:id="788" w:name="_Toc176944450"/>
      <w:bookmarkStart w:id="789" w:name="_Toc187256728"/>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746"/>
      <w:bookmarkStart w:id="810" w:name="_Toc131537506"/>
      <w:bookmarkStart w:id="811" w:name="_Toc137397713"/>
      <w:bookmarkStart w:id="812" w:name="_Toc156575929"/>
      <w:bookmarkStart w:id="813" w:name="_Toc176944451"/>
      <w:bookmarkStart w:id="814" w:name="_Toc187256729"/>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747"/>
      <w:bookmarkStart w:id="835" w:name="_Toc131537507"/>
      <w:bookmarkStart w:id="836" w:name="_Toc137397714"/>
      <w:bookmarkStart w:id="837" w:name="_Toc156575930"/>
      <w:bookmarkStart w:id="838" w:name="_Toc176944452"/>
      <w:bookmarkStart w:id="839" w:name="_Toc187256730"/>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748"/>
      <w:bookmarkStart w:id="860" w:name="_Toc131537508"/>
      <w:bookmarkStart w:id="861" w:name="_Toc137397715"/>
      <w:bookmarkStart w:id="862" w:name="_Toc156575931"/>
      <w:bookmarkStart w:id="863" w:name="_Toc176944453"/>
      <w:bookmarkStart w:id="864" w:name="_Toc187256731"/>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749"/>
      <w:bookmarkStart w:id="885" w:name="_Toc131537509"/>
      <w:bookmarkStart w:id="886" w:name="_Toc137397716"/>
      <w:bookmarkStart w:id="887" w:name="_Toc156575932"/>
      <w:bookmarkStart w:id="888" w:name="_Toc176944454"/>
      <w:bookmarkStart w:id="889" w:name="_Toc187256732"/>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1" type="#_x0000_t75" style="width:460.7pt;height:205.95pt" o:ole="">
            <v:imagedata r:id="rId22" o:title=""/>
          </v:shape>
          <o:OLEObject Type="Embed" ProgID="Word.Picture.8" ShapeID="_x0000_i1031" DrawAspect="Content" ObjectID="_1812201117"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750"/>
      <w:bookmarkStart w:id="911" w:name="_Toc131537510"/>
      <w:bookmarkStart w:id="912" w:name="_Toc137397717"/>
      <w:bookmarkStart w:id="913" w:name="_Toc156575933"/>
      <w:bookmarkStart w:id="914" w:name="_Toc176944455"/>
      <w:bookmarkStart w:id="915" w:name="_Toc187256733"/>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2" type="#_x0000_t75" style="width:460.7pt;height:205.95pt" o:ole="">
            <v:imagedata r:id="rId24" o:title=""/>
          </v:shape>
          <o:OLEObject Type="Embed" ProgID="Word.Picture.8" ShapeID="_x0000_i1032" DrawAspect="Content" ObjectID="_1812201118"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751"/>
      <w:bookmarkStart w:id="937" w:name="_Toc131537511"/>
      <w:bookmarkStart w:id="938" w:name="_Toc137397718"/>
      <w:bookmarkStart w:id="939" w:name="_Toc156575934"/>
      <w:bookmarkStart w:id="940" w:name="_Toc176944456"/>
      <w:bookmarkStart w:id="941" w:name="_Toc187256734"/>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752"/>
      <w:bookmarkStart w:id="962" w:name="_Toc131537512"/>
      <w:bookmarkStart w:id="963" w:name="_Toc137397719"/>
      <w:bookmarkStart w:id="964" w:name="_Toc156575935"/>
      <w:bookmarkStart w:id="965" w:name="_Toc176944457"/>
      <w:bookmarkStart w:id="966" w:name="_Toc187256735"/>
      <w:r w:rsidRPr="008C3753">
        <w:t>4.5.3</w:t>
      </w:r>
      <w:r w:rsidRPr="008C3753">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753"/>
      <w:bookmarkStart w:id="987" w:name="_Toc131537513"/>
      <w:bookmarkStart w:id="988" w:name="_Toc137397720"/>
      <w:bookmarkStart w:id="989" w:name="_Toc156575936"/>
      <w:bookmarkStart w:id="990" w:name="_Toc176944458"/>
      <w:bookmarkStart w:id="991" w:name="_Toc187256736"/>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w:t>
            </w:r>
            <w:r w:rsidR="004B1FFC">
              <w:rPr>
                <w:rFonts w:cs="Arial"/>
                <w:bCs/>
                <w:szCs w:val="18"/>
                <w:lang w:val="fr-FR"/>
              </w:rPr>
              <w:t>23</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pPr>
            <w:r>
              <w:rPr>
                <w:bC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43549D"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Default="00637DEC" w:rsidP="004D61E7">
            <w:pPr>
              <w:pStyle w:val="TAL"/>
              <w:rPr>
                <w:rFonts w:cs="Arial"/>
                <w:szCs w:val="18"/>
                <w:lang w:val="fr-FR"/>
              </w:rPr>
            </w:pPr>
            <w:r>
              <w:rPr>
                <w:rFonts w:cs="Arial"/>
                <w:szCs w:val="18"/>
                <w:lang w:val="fr-FR"/>
              </w:rPr>
              <w:t>D.1</w:t>
            </w:r>
            <w:r>
              <w:rPr>
                <w:rFonts w:cs="Arial" w:hint="eastAsia"/>
                <w:szCs w:val="18"/>
                <w:lang w:val="fr-FR" w:eastAsia="zh-CN"/>
              </w:rPr>
              <w:t>2</w:t>
            </w:r>
            <w:r>
              <w:rPr>
                <w:rFonts w:cs="Arial"/>
                <w:szCs w:val="18"/>
                <w:lang w:val="fr-FR"/>
              </w:rPr>
              <w:t>4</w:t>
            </w:r>
          </w:p>
        </w:tc>
        <w:tc>
          <w:tcPr>
            <w:tcW w:w="2338" w:type="dxa"/>
          </w:tcPr>
          <w:p w14:paraId="3970D79E" w14:textId="77777777" w:rsidR="0043549D" w:rsidRPr="005870E4" w:rsidRDefault="0043549D" w:rsidP="004D61E7">
            <w:pPr>
              <w:pStyle w:val="TAL"/>
            </w:pPr>
            <w:r w:rsidRPr="005870E4">
              <w:t>PUSCH with enhanced DM-RS</w:t>
            </w:r>
          </w:p>
        </w:tc>
        <w:tc>
          <w:tcPr>
            <w:tcW w:w="4252" w:type="dxa"/>
          </w:tcPr>
          <w:p w14:paraId="390C8BC2" w14:textId="77777777" w:rsidR="0043549D" w:rsidRDefault="0043549D" w:rsidP="004D61E7">
            <w:pPr>
              <w:pStyle w:val="TAL"/>
            </w:pPr>
            <w:r>
              <w:t xml:space="preserve">Declaration of support for </w:t>
            </w:r>
            <w:r w:rsidRPr="00EA01F3">
              <w:rPr>
                <w:i/>
                <w:iCs/>
              </w:rPr>
              <w:t xml:space="preserve">enhanced-dmrs-Type r18 </w:t>
            </w:r>
            <w:r w:rsidRPr="008C3753">
              <w:rPr>
                <w:rFonts w:cs="Arial"/>
                <w:szCs w:val="18"/>
              </w:rPr>
              <w:t xml:space="preserve">as specified in </w:t>
            </w:r>
            <w:r w:rsidRPr="008C3753">
              <w:t>TS 38.211 </w:t>
            </w:r>
            <w:r w:rsidRPr="008C3753">
              <w:rPr>
                <w:rFonts w:cs="Arial"/>
                <w:szCs w:val="18"/>
              </w:rPr>
              <w:t>[17]</w:t>
            </w:r>
            <w:r>
              <w:rPr>
                <w:rFonts w:cs="Arial"/>
                <w:szCs w:val="18"/>
              </w:rPr>
              <w:t>.</w:t>
            </w:r>
          </w:p>
        </w:tc>
        <w:tc>
          <w:tcPr>
            <w:tcW w:w="851" w:type="dxa"/>
          </w:tcPr>
          <w:p w14:paraId="315A76A2" w14:textId="77777777" w:rsidR="0043549D" w:rsidRDefault="0043549D" w:rsidP="004D61E7">
            <w:pPr>
              <w:pStyle w:val="TAL"/>
              <w:rPr>
                <w:rFonts w:cs="Arial"/>
                <w:szCs w:val="18"/>
                <w:lang w:val="fr-FR"/>
              </w:rPr>
            </w:pPr>
            <w:r>
              <w:rPr>
                <w:rFonts w:cs="Arial"/>
                <w:szCs w:val="18"/>
                <w:lang w:val="fr-FR"/>
              </w:rPr>
              <w:t>x</w:t>
            </w:r>
          </w:p>
        </w:tc>
        <w:tc>
          <w:tcPr>
            <w:tcW w:w="920" w:type="dxa"/>
          </w:tcPr>
          <w:p w14:paraId="7685E091" w14:textId="77777777" w:rsidR="0043549D" w:rsidRDefault="0043549D" w:rsidP="004D61E7">
            <w:pPr>
              <w:pStyle w:val="TAL"/>
              <w:rPr>
                <w:rFonts w:cs="Arial"/>
                <w:szCs w:val="18"/>
                <w:lang w:val="fr-FR"/>
              </w:rPr>
            </w:pPr>
            <w:r>
              <w:rPr>
                <w:rFonts w:cs="Arial"/>
                <w:szCs w:val="18"/>
                <w:lang w:val="fr-FR"/>
              </w:rPr>
              <w:t>x</w:t>
            </w:r>
          </w:p>
        </w:tc>
      </w:tr>
      <w:tr w:rsidR="00AE3067"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Default="00AE3067" w:rsidP="00AE3067">
            <w:pPr>
              <w:pStyle w:val="TAL"/>
              <w:rPr>
                <w:lang w:val="fr-FR"/>
              </w:rPr>
            </w:pPr>
            <w:r>
              <w:rPr>
                <w:rFonts w:hint="eastAsia"/>
                <w:lang w:val="fr-FR" w:eastAsia="zh-CN"/>
              </w:rPr>
              <w:t>D.</w:t>
            </w:r>
            <w:r>
              <w:rPr>
                <w:lang w:val="fr-FR" w:eastAsia="zh-CN"/>
              </w:rPr>
              <w:t>125</w:t>
            </w:r>
          </w:p>
        </w:tc>
        <w:tc>
          <w:tcPr>
            <w:tcW w:w="2338" w:type="dxa"/>
          </w:tcPr>
          <w:p w14:paraId="5ADE414F" w14:textId="624A6F85" w:rsidR="00AE3067" w:rsidRPr="005870E4" w:rsidRDefault="00AE3067" w:rsidP="00AE3067">
            <w:pPr>
              <w:pStyle w:val="TAL"/>
            </w:pPr>
            <w:r>
              <w:rPr>
                <w:rFonts w:hint="eastAsia"/>
                <w:lang w:eastAsia="zh-CN"/>
              </w:rPr>
              <w:t>PRACH format for HAPS scenario</w:t>
            </w:r>
          </w:p>
        </w:tc>
        <w:tc>
          <w:tcPr>
            <w:tcW w:w="4252" w:type="dxa"/>
          </w:tcPr>
          <w:p w14:paraId="1B7C5BC7" w14:textId="5CA52D5D" w:rsidR="00AE3067" w:rsidRDefault="00AE3067" w:rsidP="00AE3067">
            <w:pPr>
              <w:pStyle w:val="TAL"/>
            </w:pPr>
            <w:r>
              <w:rPr>
                <w:lang w:eastAsia="zh-CN"/>
              </w:rPr>
              <w:t>D</w:t>
            </w:r>
            <w:r>
              <w:rPr>
                <w:rFonts w:hint="eastAsia"/>
                <w:lang w:eastAsia="zh-CN"/>
              </w:rPr>
              <w:t xml:space="preserve">eclaration of supported PRACH format(s) for HAPS scenario, i.e., </w:t>
            </w:r>
            <w:r w:rsidRPr="008C3753">
              <w:rPr>
                <w:rFonts w:eastAsiaTheme="minorEastAsia"/>
              </w:rPr>
              <w:t xml:space="preserve">format </w:t>
            </w:r>
            <w:r>
              <w:rPr>
                <w:rFonts w:hint="eastAsia"/>
                <w:lang w:eastAsia="zh-CN"/>
              </w:rPr>
              <w:t>1.</w:t>
            </w:r>
          </w:p>
        </w:tc>
        <w:tc>
          <w:tcPr>
            <w:tcW w:w="851" w:type="dxa"/>
          </w:tcPr>
          <w:p w14:paraId="0CD9A03C" w14:textId="47CA1FC7" w:rsidR="00AE3067" w:rsidRDefault="00AE3067" w:rsidP="00AE3067">
            <w:pPr>
              <w:pStyle w:val="TAL"/>
              <w:rPr>
                <w:lang w:val="fr-FR"/>
              </w:rPr>
            </w:pPr>
            <w:r>
              <w:rPr>
                <w:rFonts w:hint="eastAsia"/>
                <w:lang w:eastAsia="zh-CN"/>
              </w:rPr>
              <w:t>x</w:t>
            </w:r>
          </w:p>
        </w:tc>
        <w:tc>
          <w:tcPr>
            <w:tcW w:w="920" w:type="dxa"/>
          </w:tcPr>
          <w:p w14:paraId="13E4E774" w14:textId="3031EAB6" w:rsidR="00AE3067" w:rsidRDefault="00AE3067" w:rsidP="00AE3067">
            <w:pPr>
              <w:pStyle w:val="TAL"/>
              <w:rPr>
                <w:lang w:val="fr-FR"/>
              </w:rPr>
            </w:pPr>
            <w:r>
              <w:rPr>
                <w:rFonts w:hint="eastAsia"/>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754"/>
      <w:bookmarkStart w:id="1012" w:name="_Toc131537514"/>
      <w:bookmarkStart w:id="1013" w:name="_Toc137397721"/>
      <w:bookmarkStart w:id="1014" w:name="_Toc156575937"/>
      <w:bookmarkStart w:id="1015" w:name="_Toc176944459"/>
      <w:bookmarkStart w:id="1016" w:name="_Toc187256737"/>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755"/>
      <w:bookmarkStart w:id="1037" w:name="_Toc131537515"/>
      <w:bookmarkStart w:id="1038" w:name="_Toc137397722"/>
      <w:bookmarkStart w:id="1039" w:name="_Toc156575938"/>
      <w:bookmarkStart w:id="1040" w:name="_Toc176944460"/>
      <w:bookmarkStart w:id="1041" w:name="_Toc187256738"/>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756"/>
      <w:bookmarkStart w:id="1062" w:name="_Toc131537516"/>
      <w:bookmarkStart w:id="1063" w:name="_Toc137397723"/>
      <w:bookmarkStart w:id="1064" w:name="_Toc156575939"/>
      <w:bookmarkStart w:id="1065" w:name="_Toc176944461"/>
      <w:bookmarkStart w:id="1066" w:name="_Toc187256739"/>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3EDA28E6" w:rsidR="00461BD1" w:rsidRPr="008C3753" w:rsidRDefault="00461BD1" w:rsidP="00461BD1">
            <w:pPr>
              <w:pStyle w:val="TAC"/>
            </w:pPr>
            <w:r w:rsidRPr="008C3753">
              <w:t>5 MHz (Note 1</w:t>
            </w:r>
            <w:r w:rsidR="00D05A60">
              <w:t>, 2</w:t>
            </w:r>
            <w:r w:rsidRPr="008C3753">
              <w:t>)</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eastAsia="en-US"/>
              </w:rPr>
            </w:pPr>
            <w:r w:rsidRPr="00D05A60">
              <w:rPr>
                <w:rFonts w:cs="Arial"/>
                <w:szCs w:val="18"/>
              </w:rPr>
              <w:t>NOTE 1:</w:t>
            </w:r>
            <w:r w:rsidRPr="00D05A60">
              <w:rPr>
                <w:rFonts w:cs="Arial"/>
                <w:szCs w:val="18"/>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rPr>
            </w:pPr>
            <w:r w:rsidRPr="00D05A60">
              <w:rPr>
                <w:rFonts w:cs="Arial"/>
                <w:szCs w:val="18"/>
                <w:lang w:eastAsia="en-US"/>
              </w:rPr>
              <w:t xml:space="preserve">NOTE 2: </w:t>
            </w:r>
            <w:r w:rsidRPr="00D05A60">
              <w:rPr>
                <w:rFonts w:cs="Arial"/>
                <w:szCs w:val="18"/>
                <w:lang w:eastAsia="en-US"/>
              </w:rPr>
              <w:tab/>
              <w:t>For NRTC1, if NB-IoT is not supported, the signal's channel bandwidth shall be the narrowest supported one.</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757"/>
      <w:bookmarkStart w:id="1088" w:name="_Toc131537517"/>
      <w:bookmarkStart w:id="1089" w:name="_Toc137397724"/>
      <w:bookmarkStart w:id="1090" w:name="_Toc156575940"/>
      <w:bookmarkStart w:id="1091" w:name="_Toc176944462"/>
      <w:bookmarkStart w:id="1092" w:name="_Toc187256740"/>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758"/>
      <w:bookmarkStart w:id="1113" w:name="_Toc131537518"/>
      <w:bookmarkStart w:id="1114" w:name="_Toc137397725"/>
      <w:bookmarkStart w:id="1115" w:name="_Toc156575941"/>
      <w:bookmarkStart w:id="1116" w:name="_Toc176944463"/>
      <w:bookmarkStart w:id="1117" w:name="_Toc187256741"/>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759"/>
      <w:bookmarkStart w:id="1138" w:name="_Toc131537519"/>
      <w:bookmarkStart w:id="1139" w:name="_Toc137397726"/>
      <w:bookmarkStart w:id="1140" w:name="_Toc156575942"/>
      <w:bookmarkStart w:id="1141" w:name="_Toc176944464"/>
      <w:bookmarkStart w:id="1142" w:name="_Toc187256742"/>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760"/>
      <w:bookmarkStart w:id="1163" w:name="_Toc131537520"/>
      <w:bookmarkStart w:id="1164" w:name="_Toc137397727"/>
      <w:bookmarkStart w:id="1165" w:name="_Toc156575943"/>
      <w:bookmarkStart w:id="1166" w:name="_Toc176944465"/>
      <w:bookmarkStart w:id="1167" w:name="_Toc187256743"/>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761"/>
      <w:bookmarkStart w:id="1188" w:name="_Toc131537521"/>
      <w:bookmarkStart w:id="1189" w:name="_Toc137397728"/>
      <w:bookmarkStart w:id="1190" w:name="_Toc156575944"/>
      <w:bookmarkStart w:id="1191" w:name="_Toc176944466"/>
      <w:bookmarkStart w:id="1192" w:name="_Toc187256744"/>
      <w:r w:rsidRPr="008C3753">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Pr="007A4F7D" w:rsidRDefault="00273E9E" w:rsidP="00273E9E">
      <w:pPr>
        <w:pStyle w:val="B1"/>
      </w:pPr>
      <w:r w:rsidRPr="006D53C8">
        <w:t>-</w:t>
      </w:r>
      <w:r w:rsidRPr="006D53C8">
        <w:tab/>
        <w:t xml:space="preserve">Of all </w:t>
      </w:r>
      <w:bookmarkStart w:id="1193" w:name="OLE_LINK18"/>
      <w:r w:rsidRPr="006D53C8">
        <w:t>component carrier</w:t>
      </w:r>
      <w:bookmarkEnd w:id="1193"/>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762"/>
      <w:bookmarkStart w:id="1214" w:name="_Toc131537522"/>
      <w:bookmarkStart w:id="1215" w:name="_Toc137397729"/>
      <w:bookmarkStart w:id="1216" w:name="_Toc156575945"/>
      <w:bookmarkStart w:id="1217" w:name="_Toc176944467"/>
      <w:bookmarkStart w:id="1218" w:name="_Toc187256745"/>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763"/>
      <w:bookmarkStart w:id="1239" w:name="_Toc131537523"/>
      <w:bookmarkStart w:id="1240" w:name="_Toc137397730"/>
      <w:bookmarkStart w:id="1241" w:name="_Toc156575946"/>
      <w:bookmarkStart w:id="1242" w:name="_Toc176944468"/>
      <w:bookmarkStart w:id="1243" w:name="_Toc187256746"/>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764"/>
      <w:bookmarkStart w:id="1264" w:name="_Toc131537524"/>
      <w:bookmarkStart w:id="1265" w:name="_Toc137397731"/>
      <w:bookmarkStart w:id="1266" w:name="_Toc156575947"/>
      <w:bookmarkStart w:id="1267" w:name="_Toc176944469"/>
      <w:bookmarkStart w:id="1268" w:name="_Toc187256747"/>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765"/>
      <w:bookmarkStart w:id="1289" w:name="_Toc131537525"/>
      <w:bookmarkStart w:id="1290" w:name="_Toc137397732"/>
      <w:bookmarkStart w:id="1291" w:name="_Toc156575948"/>
      <w:bookmarkStart w:id="1292" w:name="_Toc176944470"/>
      <w:bookmarkStart w:id="1293" w:name="_Toc187256748"/>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766"/>
      <w:bookmarkStart w:id="1314" w:name="_Toc131537526"/>
      <w:bookmarkStart w:id="1315" w:name="_Toc137397733"/>
      <w:bookmarkStart w:id="1316" w:name="_Toc156575949"/>
      <w:bookmarkStart w:id="1317" w:name="_Toc176944471"/>
      <w:bookmarkStart w:id="1318" w:name="_Toc187256749"/>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767"/>
      <w:bookmarkStart w:id="1339" w:name="_Toc131537527"/>
      <w:bookmarkStart w:id="1340" w:name="_Toc137397734"/>
      <w:bookmarkStart w:id="1341" w:name="_Toc156575950"/>
      <w:bookmarkStart w:id="1342" w:name="_Toc176944472"/>
      <w:bookmarkStart w:id="1343" w:name="_Toc187256750"/>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768"/>
      <w:bookmarkStart w:id="1364" w:name="_Toc131537528"/>
      <w:bookmarkStart w:id="1365" w:name="_Toc137397735"/>
      <w:bookmarkStart w:id="1366" w:name="_Toc156575951"/>
      <w:bookmarkStart w:id="1367" w:name="_Toc176944473"/>
      <w:bookmarkStart w:id="1368" w:name="_Toc187256751"/>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769"/>
      <w:bookmarkStart w:id="1389" w:name="_Toc131537529"/>
      <w:bookmarkStart w:id="1390" w:name="_Toc137397736"/>
      <w:bookmarkStart w:id="1391" w:name="_Toc156575952"/>
      <w:bookmarkStart w:id="1392" w:name="_Toc176944474"/>
      <w:bookmarkStart w:id="1393" w:name="_Toc187256752"/>
      <w:r w:rsidRPr="008C3753">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770"/>
      <w:bookmarkStart w:id="1414" w:name="_Toc131537530"/>
      <w:bookmarkStart w:id="1415" w:name="_Toc137397737"/>
      <w:bookmarkStart w:id="1416" w:name="_Toc156575953"/>
      <w:bookmarkStart w:id="1417" w:name="_Toc176944475"/>
      <w:bookmarkStart w:id="1418" w:name="_Toc187256753"/>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771"/>
      <w:bookmarkStart w:id="1439" w:name="_Toc131537531"/>
      <w:bookmarkStart w:id="1440" w:name="_Toc137397738"/>
      <w:bookmarkStart w:id="1441" w:name="_Toc156575954"/>
      <w:bookmarkStart w:id="1442" w:name="_Toc176944476"/>
      <w:bookmarkStart w:id="1443" w:name="_Toc187256754"/>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772"/>
      <w:bookmarkStart w:id="1451" w:name="_Toc131537532"/>
      <w:bookmarkStart w:id="1452" w:name="_Toc137397739"/>
      <w:bookmarkStart w:id="1453" w:name="_Toc156575955"/>
      <w:bookmarkStart w:id="1454" w:name="_Toc176944477"/>
      <w:bookmarkStart w:id="1455" w:name="_Toc187256755"/>
      <w:bookmarkStart w:id="1456" w:name="_Toc82595059"/>
      <w:bookmarkStart w:id="1457" w:name="_Toc89955090"/>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773"/>
      <w:bookmarkStart w:id="1463" w:name="_Toc131537533"/>
      <w:bookmarkStart w:id="1464" w:name="_Toc137397740"/>
      <w:bookmarkStart w:id="1465" w:name="_Toc156575956"/>
      <w:bookmarkStart w:id="1466" w:name="_Toc176944478"/>
      <w:bookmarkStart w:id="1467" w:name="_Toc187256756"/>
      <w:r w:rsidRPr="00E345E3">
        <w:t>4.7.</w:t>
      </w:r>
      <w:r>
        <w:t>8</w:t>
      </w:r>
      <w:r w:rsidRPr="00E345E3">
        <w:t>.1</w:t>
      </w:r>
      <w:r w:rsidRPr="00E345E3">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774"/>
      <w:bookmarkStart w:id="1475" w:name="_Toc131537534"/>
      <w:bookmarkStart w:id="1476" w:name="_Toc137397741"/>
      <w:bookmarkStart w:id="1477" w:name="_Toc156575957"/>
      <w:bookmarkStart w:id="1478" w:name="_Toc176944479"/>
      <w:bookmarkStart w:id="1479" w:name="_Toc187256757"/>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775"/>
      <w:bookmarkStart w:id="1500" w:name="_Toc131537535"/>
      <w:bookmarkStart w:id="1501" w:name="_Toc137397742"/>
      <w:bookmarkStart w:id="1502" w:name="_Toc156575958"/>
      <w:bookmarkStart w:id="1503" w:name="_Toc176944480"/>
      <w:bookmarkStart w:id="1504" w:name="_Toc187256758"/>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776"/>
      <w:bookmarkStart w:id="1525" w:name="_Toc131537536"/>
      <w:bookmarkStart w:id="1526" w:name="_Toc137397743"/>
      <w:bookmarkStart w:id="1527" w:name="_Toc156575959"/>
      <w:bookmarkStart w:id="1528" w:name="_Toc176944481"/>
      <w:bookmarkStart w:id="1529" w:name="_Toc187256759"/>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777"/>
      <w:bookmarkStart w:id="1550" w:name="_Toc131537537"/>
      <w:bookmarkStart w:id="1551" w:name="_Toc137397744"/>
      <w:bookmarkStart w:id="1552" w:name="_Toc156575960"/>
      <w:bookmarkStart w:id="1553" w:name="_Toc176944482"/>
      <w:bookmarkStart w:id="1554" w:name="_Toc187256760"/>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778"/>
      <w:bookmarkStart w:id="1575" w:name="_Toc131537538"/>
      <w:bookmarkStart w:id="1576" w:name="_Toc137397745"/>
      <w:bookmarkStart w:id="1577" w:name="_Toc156575961"/>
      <w:bookmarkStart w:id="1578" w:name="_Toc176944483"/>
      <w:bookmarkStart w:id="1579" w:name="_Toc1872567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B52299"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779"/>
      <w:bookmarkStart w:id="1606" w:name="_Toc131537539"/>
      <w:bookmarkStart w:id="1607" w:name="_Toc137397746"/>
      <w:bookmarkStart w:id="1608" w:name="_Toc156575962"/>
      <w:bookmarkStart w:id="1609" w:name="_Toc176944484"/>
      <w:bookmarkStart w:id="1610" w:name="_Toc1872567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780"/>
      <w:bookmarkStart w:id="1616" w:name="_Toc131537540"/>
      <w:bookmarkStart w:id="1617" w:name="_Toc137397747"/>
      <w:bookmarkStart w:id="1618" w:name="_Toc156575963"/>
      <w:bookmarkStart w:id="1619" w:name="_Toc176944485"/>
      <w:bookmarkStart w:id="1620" w:name="_Toc187256763"/>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781"/>
      <w:bookmarkStart w:id="1641" w:name="_Toc131537541"/>
      <w:bookmarkStart w:id="1642" w:name="_Toc137397748"/>
      <w:bookmarkStart w:id="1643" w:name="_Toc156575964"/>
      <w:bookmarkStart w:id="1644" w:name="_Toc176944486"/>
      <w:bookmarkStart w:id="1645" w:name="_Toc187256764"/>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782"/>
      <w:bookmarkStart w:id="1666" w:name="_Toc131537542"/>
      <w:bookmarkStart w:id="1667" w:name="_Toc137397749"/>
      <w:bookmarkStart w:id="1668" w:name="_Toc156575965"/>
      <w:bookmarkStart w:id="1669" w:name="_Toc176944487"/>
      <w:bookmarkStart w:id="1670" w:name="_Toc187256765"/>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783"/>
      <w:bookmarkStart w:id="1691" w:name="_Toc131537543"/>
      <w:bookmarkStart w:id="1692" w:name="_Toc137397750"/>
      <w:bookmarkStart w:id="1693" w:name="_Toc156575966"/>
      <w:bookmarkStart w:id="1694" w:name="_Toc176944488"/>
      <w:bookmarkStart w:id="1695" w:name="_Toc187256766"/>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784"/>
      <w:bookmarkStart w:id="1716" w:name="_Toc131537544"/>
      <w:bookmarkStart w:id="1717" w:name="_Toc137397751"/>
      <w:bookmarkStart w:id="1718" w:name="_Toc156575967"/>
      <w:bookmarkStart w:id="1719" w:name="_Toc176944489"/>
      <w:bookmarkStart w:id="1720" w:name="_Toc187256767"/>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785"/>
      <w:bookmarkStart w:id="1741" w:name="_Toc131537545"/>
      <w:bookmarkStart w:id="1742" w:name="_Toc137397752"/>
      <w:bookmarkStart w:id="1743" w:name="_Toc156575968"/>
      <w:bookmarkStart w:id="1744" w:name="_Toc176944490"/>
      <w:bookmarkStart w:id="1745" w:name="_Toc1872567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786"/>
      <w:bookmarkStart w:id="1766" w:name="_Toc131537546"/>
      <w:bookmarkStart w:id="1767" w:name="_Toc137397753"/>
      <w:bookmarkStart w:id="1768" w:name="_Toc156575969"/>
      <w:bookmarkStart w:id="1769" w:name="_Toc176944491"/>
      <w:bookmarkStart w:id="1770" w:name="_Toc1872567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787"/>
      <w:bookmarkStart w:id="1792" w:name="_Toc131537547"/>
      <w:bookmarkStart w:id="1793" w:name="_Toc137397754"/>
      <w:bookmarkStart w:id="1794" w:name="_Toc156575970"/>
      <w:bookmarkStart w:id="1795" w:name="_Toc176944492"/>
      <w:bookmarkStart w:id="1796" w:name="_Toc187256770"/>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788"/>
      <w:bookmarkStart w:id="1817" w:name="_Toc131537548"/>
      <w:bookmarkStart w:id="1818" w:name="_Toc137397755"/>
      <w:bookmarkStart w:id="1819" w:name="_Toc156575971"/>
      <w:bookmarkStart w:id="1820" w:name="_Toc176944493"/>
      <w:bookmarkStart w:id="1821" w:name="_Toc1872567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789"/>
      <w:bookmarkStart w:id="1842" w:name="_Toc131537549"/>
      <w:bookmarkStart w:id="1843" w:name="_Toc137397756"/>
      <w:bookmarkStart w:id="1844" w:name="_Toc156575972"/>
      <w:bookmarkStart w:id="1845" w:name="_Toc176944494"/>
      <w:bookmarkStart w:id="1846" w:name="_Toc1872567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790"/>
      <w:bookmarkStart w:id="1854" w:name="_Toc131537550"/>
      <w:bookmarkStart w:id="1855" w:name="_Toc137397757"/>
      <w:bookmarkStart w:id="1856" w:name="_Toc156575973"/>
      <w:bookmarkStart w:id="1857" w:name="_Toc176944495"/>
      <w:bookmarkStart w:id="1858" w:name="_Toc187256773"/>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791"/>
      <w:bookmarkStart w:id="1877" w:name="_Toc131537551"/>
      <w:bookmarkStart w:id="1878" w:name="_Toc137397758"/>
      <w:bookmarkStart w:id="1879" w:name="_Toc156575974"/>
      <w:bookmarkStart w:id="1880" w:name="_Toc176944496"/>
      <w:bookmarkStart w:id="1881" w:name="_Toc18725677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792"/>
      <w:bookmarkStart w:id="1902" w:name="_Toc131537552"/>
      <w:bookmarkStart w:id="1903" w:name="_Toc137397759"/>
      <w:bookmarkStart w:id="1904" w:name="_Toc156575975"/>
      <w:bookmarkStart w:id="1905" w:name="_Toc176944497"/>
      <w:bookmarkStart w:id="1906" w:name="_Toc18725677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793"/>
      <w:bookmarkStart w:id="1914" w:name="_Toc131537553"/>
      <w:bookmarkStart w:id="1915" w:name="_Toc137397760"/>
      <w:bookmarkStart w:id="1916" w:name="_Toc156575976"/>
      <w:bookmarkStart w:id="1917" w:name="_Toc176944498"/>
      <w:bookmarkStart w:id="1918" w:name="_Toc187256776"/>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794"/>
      <w:bookmarkStart w:id="1937" w:name="_Toc131537554"/>
      <w:bookmarkStart w:id="1938" w:name="_Toc137397761"/>
      <w:bookmarkStart w:id="1939" w:name="_Toc156575977"/>
      <w:bookmarkStart w:id="1940" w:name="_Toc176944499"/>
      <w:bookmarkStart w:id="1941" w:name="_Toc1872567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795"/>
      <w:bookmarkStart w:id="1962" w:name="_Toc131537555"/>
      <w:bookmarkStart w:id="1963" w:name="_Toc137397762"/>
      <w:bookmarkStart w:id="1964" w:name="_Toc156575978"/>
      <w:bookmarkStart w:id="1965" w:name="_Toc176944500"/>
      <w:bookmarkStart w:id="1966" w:name="_Toc1872567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796"/>
      <w:bookmarkStart w:id="1985" w:name="_Toc131537556"/>
      <w:bookmarkStart w:id="1986" w:name="_Toc137397763"/>
      <w:bookmarkStart w:id="1987" w:name="_Toc156575979"/>
      <w:bookmarkStart w:id="1988" w:name="_Toc176944501"/>
      <w:bookmarkStart w:id="1989" w:name="_Toc187256779"/>
      <w:r w:rsidRPr="008C3753">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797"/>
      <w:bookmarkStart w:id="2010" w:name="_Toc131537557"/>
      <w:bookmarkStart w:id="2011" w:name="_Toc137397764"/>
      <w:bookmarkStart w:id="2012" w:name="_Toc156575980"/>
      <w:bookmarkStart w:id="2013" w:name="_Toc176944502"/>
      <w:bookmarkStart w:id="2014" w:name="_Toc187256780"/>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798"/>
      <w:bookmarkStart w:id="2035" w:name="_Toc131537558"/>
      <w:bookmarkStart w:id="2036" w:name="_Toc137397765"/>
      <w:bookmarkStart w:id="2037" w:name="_Toc156575981"/>
      <w:bookmarkStart w:id="2038" w:name="_Toc176944503"/>
      <w:bookmarkStart w:id="2039" w:name="_Toc187256781"/>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799"/>
      <w:bookmarkStart w:id="2061" w:name="_Toc131537559"/>
      <w:bookmarkStart w:id="2062" w:name="_Toc137397766"/>
      <w:bookmarkStart w:id="2063" w:name="_Toc156575982"/>
      <w:bookmarkStart w:id="2064" w:name="_Toc176944504"/>
      <w:bookmarkStart w:id="2065" w:name="_Toc187256782"/>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9pt;height:15.5pt" o:ole="">
            <v:imagedata r:id="rId27" o:title=""/>
          </v:shape>
          <o:OLEObject Type="Embed" ProgID="Equation.3" ShapeID="_x0000_i1033" DrawAspect="Content" ObjectID="_1812201119" r:id="rId28"/>
        </w:object>
      </w:r>
      <w:r w:rsidRPr="008C3753">
        <w:t xml:space="preserve"> </w:t>
      </w:r>
      <w:r w:rsidRPr="008C3753">
        <w:rPr>
          <w:position w:val="-14"/>
        </w:rPr>
        <w:object w:dxaOrig="1290" w:dyaOrig="375" w14:anchorId="18DE39E3">
          <v:shape id="_x0000_i1034" type="#_x0000_t75" style="width:67.9pt;height:21.85pt" o:ole="">
            <v:imagedata r:id="rId29" o:title=""/>
          </v:shape>
          <o:OLEObject Type="Embed" ProgID="Equation.3" ShapeID="_x0000_i1034" DrawAspect="Content" ObjectID="_1812201120" r:id="rId30"/>
        </w:object>
      </w:r>
      <w:r w:rsidRPr="008C3753">
        <w:t xml:space="preserve"> Complex-valued modulation symbols </w:t>
      </w:r>
      <w:r w:rsidRPr="008C3753">
        <w:rPr>
          <w:position w:val="-14"/>
        </w:rPr>
        <w:object w:dxaOrig="2175" w:dyaOrig="375" w14:anchorId="205F697F">
          <v:shape id="_x0000_i1035" type="#_x0000_t75" style="width:107.1pt;height:21.85pt" o:ole="">
            <v:imagedata r:id="rId31" o:title=""/>
          </v:shape>
          <o:OLEObject Type="Embed" ProgID="Equation.3" ShapeID="_x0000_i1035" DrawAspect="Content" ObjectID="_1812201121"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95pt;height:19.6pt" o:ole="">
            <v:imagedata r:id="rId33" o:title=""/>
          </v:shape>
          <o:OLEObject Type="Embed" ProgID="Equation.3" ShapeID="_x0000_i1036" DrawAspect="Content" ObjectID="_1812201122" r:id="rId34"/>
        </w:object>
      </w:r>
      <w:r w:rsidRPr="008C3753">
        <w:t xml:space="preserve">, </w:t>
      </w:r>
      <w:r w:rsidRPr="008C3753">
        <w:rPr>
          <w:position w:val="-14"/>
        </w:rPr>
        <w:object w:dxaOrig="1560" w:dyaOrig="375" w14:anchorId="6056FC20">
          <v:shape id="_x0000_i1037" type="#_x0000_t75" style="width:76.1pt;height:21.85pt" o:ole="">
            <v:imagedata r:id="rId35" o:title=""/>
          </v:shape>
          <o:OLEObject Type="Embed" ProgID="Equation.3" ShapeID="_x0000_i1037" DrawAspect="Content" ObjectID="_1812201123"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800"/>
      <w:bookmarkStart w:id="2088" w:name="_Toc131537560"/>
      <w:bookmarkStart w:id="2089" w:name="_Toc137397767"/>
      <w:bookmarkStart w:id="2090" w:name="_Toc156575983"/>
      <w:bookmarkStart w:id="2091" w:name="_Toc176944505"/>
      <w:bookmarkStart w:id="2092" w:name="_Toc187256783"/>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801"/>
      <w:bookmarkStart w:id="2111" w:name="_Toc131537561"/>
      <w:bookmarkStart w:id="2112" w:name="_Toc137397768"/>
      <w:bookmarkStart w:id="2113" w:name="_Toc156575984"/>
      <w:bookmarkStart w:id="2114" w:name="_Toc176944506"/>
      <w:bookmarkStart w:id="2115" w:name="_Toc187256784"/>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802"/>
      <w:bookmarkStart w:id="2136" w:name="_Toc131537562"/>
      <w:bookmarkStart w:id="2137" w:name="_Toc137397769"/>
      <w:bookmarkStart w:id="2138" w:name="_Toc156575985"/>
      <w:bookmarkStart w:id="2139" w:name="_Toc176944507"/>
      <w:bookmarkStart w:id="2140" w:name="_Toc187256785"/>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Default="002440E7" w:rsidP="00B125BB">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8C3753" w:rsidRDefault="00B125BB" w:rsidP="00B125BB">
      <w:pPr>
        <w:keepNext/>
        <w:keepLines/>
        <w:ind w:left="1134" w:hanging="1134"/>
      </w:pPr>
      <w:bookmarkStart w:id="2141" w:name="OLE_LINK5"/>
      <w:r>
        <w:rPr>
          <w:rFonts w:hint="eastAsia"/>
        </w:rPr>
        <w:t>There are no CA requirements for ATG BS in the present specification.</w:t>
      </w:r>
      <w:bookmarkEnd w:id="2141"/>
    </w:p>
    <w:p w14:paraId="29805DD6" w14:textId="77777777" w:rsidR="00145875" w:rsidRPr="008C3753" w:rsidRDefault="00145875" w:rsidP="00145875">
      <w:pPr>
        <w:pStyle w:val="Heading2"/>
        <w:ind w:left="576" w:hanging="576"/>
      </w:pPr>
      <w:bookmarkStart w:id="2142" w:name="_Toc21099873"/>
      <w:bookmarkStart w:id="2143" w:name="_Toc29809671"/>
      <w:bookmarkStart w:id="2144" w:name="_Toc36645049"/>
      <w:bookmarkStart w:id="2145" w:name="_Toc37272103"/>
      <w:bookmarkStart w:id="2146" w:name="_Toc45884349"/>
      <w:bookmarkStart w:id="2147" w:name="_Toc53182372"/>
      <w:bookmarkStart w:id="2148" w:name="_Toc58860113"/>
      <w:bookmarkStart w:id="2149" w:name="_Toc58862617"/>
      <w:bookmarkStart w:id="2150" w:name="_Toc61182610"/>
      <w:bookmarkStart w:id="2151" w:name="_Toc66727923"/>
      <w:bookmarkStart w:id="2152" w:name="_Toc74961726"/>
      <w:bookmarkStart w:id="2153" w:name="_Toc75242637"/>
      <w:bookmarkStart w:id="2154" w:name="_Toc76544983"/>
      <w:bookmarkStart w:id="2155" w:name="_Toc82595086"/>
      <w:bookmarkStart w:id="2156" w:name="_Toc89955117"/>
      <w:bookmarkStart w:id="2157" w:name="_Toc98773542"/>
      <w:bookmarkStart w:id="2158" w:name="_Toc106201301"/>
      <w:bookmarkStart w:id="2159" w:name="_Toc115191154"/>
      <w:bookmarkStart w:id="2160" w:name="_Toc122012984"/>
      <w:bookmarkStart w:id="2161" w:name="_Toc124155803"/>
      <w:bookmarkStart w:id="2162" w:name="_Toc131537563"/>
      <w:bookmarkStart w:id="2163" w:name="_Toc137397770"/>
      <w:bookmarkStart w:id="2164" w:name="_Toc156575986"/>
      <w:bookmarkStart w:id="2165" w:name="_Toc176944508"/>
      <w:bookmarkStart w:id="2166" w:name="_Toc187256786"/>
      <w:r w:rsidRPr="008C3753">
        <w:t>4.11</w:t>
      </w:r>
      <w:r w:rsidRPr="008C3753">
        <w:tab/>
        <w:t>Requirements for BS capable of multi-band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2167"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2167"/>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rPr>
        <w:t xml:space="preserve">There is </w:t>
      </w:r>
      <w:r>
        <w:t>no multi-band operation requirement for ATG BS</w:t>
      </w:r>
      <w:r>
        <w:rPr>
          <w:rFonts w:hint="eastAsia"/>
        </w:rPr>
        <w:t>.</w:t>
      </w:r>
    </w:p>
    <w:p w14:paraId="6EDE55FE" w14:textId="77777777" w:rsidR="004C264A" w:rsidRPr="008C3753" w:rsidRDefault="004C264A" w:rsidP="004C264A">
      <w:bookmarkStart w:id="216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9" w:name="_Toc29809672"/>
      <w:bookmarkStart w:id="2170" w:name="_Toc36645050"/>
      <w:bookmarkStart w:id="2171" w:name="_Toc37272104"/>
      <w:bookmarkStart w:id="2172" w:name="_Toc45884350"/>
      <w:bookmarkStart w:id="2173" w:name="_Toc53182373"/>
      <w:bookmarkStart w:id="2174" w:name="_Toc58860114"/>
      <w:bookmarkStart w:id="2175" w:name="_Toc58862618"/>
      <w:bookmarkStart w:id="2176" w:name="_Toc61182611"/>
      <w:bookmarkStart w:id="2177" w:name="_Toc66727924"/>
      <w:bookmarkStart w:id="2178" w:name="_Toc74961727"/>
      <w:bookmarkStart w:id="2179" w:name="_Toc75242638"/>
      <w:bookmarkStart w:id="2180" w:name="_Toc76544984"/>
      <w:bookmarkStart w:id="2181" w:name="_Toc82595087"/>
      <w:bookmarkStart w:id="2182" w:name="_Toc89955118"/>
      <w:bookmarkStart w:id="2183" w:name="_Toc98773543"/>
      <w:bookmarkStart w:id="2184" w:name="_Toc106201302"/>
      <w:bookmarkStart w:id="2185" w:name="_Toc115191155"/>
      <w:bookmarkStart w:id="2186" w:name="_Toc122012985"/>
      <w:bookmarkStart w:id="2187" w:name="_Toc124155804"/>
      <w:bookmarkStart w:id="2188" w:name="_Toc131537564"/>
      <w:bookmarkStart w:id="2189" w:name="_Toc137397771"/>
      <w:bookmarkStart w:id="2190" w:name="_Toc156575987"/>
      <w:bookmarkStart w:id="2191" w:name="_Toc176944509"/>
      <w:bookmarkStart w:id="2192" w:name="_Toc187256787"/>
      <w:r w:rsidRPr="008C3753">
        <w:t>4.12</w:t>
      </w:r>
      <w:r w:rsidRPr="008C3753">
        <w:tab/>
        <w:t>Format and interpretation of tests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3" w:name="_Toc21099875"/>
      <w:bookmarkStart w:id="2194" w:name="_Toc29809673"/>
      <w:bookmarkStart w:id="2195" w:name="_Toc36645051"/>
      <w:bookmarkStart w:id="2196" w:name="_Toc37272105"/>
      <w:bookmarkStart w:id="2197" w:name="_Toc45884351"/>
      <w:bookmarkStart w:id="2198" w:name="_Toc53182374"/>
      <w:bookmarkStart w:id="2199" w:name="_Toc58860115"/>
      <w:bookmarkStart w:id="2200" w:name="_Toc58862619"/>
      <w:bookmarkStart w:id="2201" w:name="_Toc61182612"/>
      <w:bookmarkStart w:id="2202" w:name="_Toc66727925"/>
      <w:bookmarkStart w:id="2203" w:name="_Toc74961728"/>
      <w:bookmarkStart w:id="2204" w:name="_Toc75242639"/>
      <w:bookmarkStart w:id="2205" w:name="_Toc76544985"/>
      <w:bookmarkStart w:id="2206" w:name="_Toc82595088"/>
      <w:bookmarkStart w:id="2207" w:name="_Toc89955119"/>
      <w:bookmarkStart w:id="2208" w:name="_Toc98773544"/>
      <w:bookmarkStart w:id="2209" w:name="_Toc106201303"/>
      <w:bookmarkStart w:id="2210" w:name="_Toc115191156"/>
      <w:bookmarkStart w:id="2211" w:name="_Toc122012986"/>
      <w:bookmarkStart w:id="2212" w:name="_Toc124155805"/>
      <w:bookmarkStart w:id="2213" w:name="_Toc131537565"/>
      <w:bookmarkStart w:id="2214" w:name="_Toc137397772"/>
      <w:bookmarkStart w:id="2215" w:name="_Toc156575988"/>
      <w:bookmarkStart w:id="2216" w:name="_Toc176944510"/>
      <w:bookmarkStart w:id="2217" w:name="_Toc187256788"/>
      <w:r w:rsidRPr="008C3753">
        <w:rPr>
          <w:rFonts w:hint="eastAsia"/>
        </w:rPr>
        <w:t>5</w:t>
      </w:r>
      <w:r w:rsidR="006A3D5A" w:rsidRPr="008C3753">
        <w:tab/>
      </w:r>
      <w:r w:rsidR="006873E3" w:rsidRPr="008C3753">
        <w:t>Operating bands and channel arrangement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8" w:name="_Toc21099876"/>
      <w:bookmarkStart w:id="2219" w:name="_Toc29809674"/>
      <w:bookmarkStart w:id="2220" w:name="_Toc36645052"/>
      <w:bookmarkStart w:id="2221" w:name="_Toc37272106"/>
      <w:bookmarkStart w:id="2222" w:name="_Toc45884352"/>
      <w:bookmarkStart w:id="2223" w:name="_Toc53182375"/>
      <w:bookmarkStart w:id="2224" w:name="_Toc58860116"/>
      <w:bookmarkStart w:id="2225" w:name="_Toc58862620"/>
      <w:bookmarkStart w:id="2226" w:name="_Toc61182613"/>
      <w:bookmarkStart w:id="2227" w:name="_Toc66727926"/>
      <w:bookmarkStart w:id="2228" w:name="_Toc74961729"/>
      <w:bookmarkStart w:id="2229" w:name="_Toc75242640"/>
      <w:bookmarkStart w:id="2230" w:name="_Toc76544986"/>
      <w:bookmarkStart w:id="2231" w:name="_Toc82595089"/>
      <w:bookmarkStart w:id="2232" w:name="_Toc89955120"/>
      <w:bookmarkStart w:id="2233" w:name="_Toc98773545"/>
      <w:bookmarkStart w:id="2234" w:name="_Toc106201304"/>
      <w:bookmarkStart w:id="2235" w:name="_Toc115191157"/>
      <w:bookmarkStart w:id="2236" w:name="_Toc122012987"/>
      <w:bookmarkStart w:id="2237" w:name="_Toc124155806"/>
      <w:bookmarkStart w:id="2238" w:name="_Toc131537566"/>
      <w:bookmarkStart w:id="2239" w:name="_Toc137397773"/>
      <w:bookmarkStart w:id="2240" w:name="_Toc156575989"/>
      <w:bookmarkStart w:id="2241" w:name="_Toc176944511"/>
      <w:bookmarkStart w:id="2242" w:name="_Toc187256789"/>
      <w:r w:rsidRPr="008C3753">
        <w:t>6</w:t>
      </w:r>
      <w:r w:rsidRPr="008C3753">
        <w:tab/>
        <w:t>Conducted transmitter characteristics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39A72D6" w14:textId="77777777" w:rsidR="00D25FC8" w:rsidRPr="008C3753" w:rsidRDefault="00D25FC8" w:rsidP="00D25FC8">
      <w:pPr>
        <w:pStyle w:val="Heading2"/>
      </w:pPr>
      <w:bookmarkStart w:id="2243" w:name="_Toc21099877"/>
      <w:bookmarkStart w:id="2244" w:name="_Toc29809675"/>
      <w:bookmarkStart w:id="2245" w:name="_Toc36645053"/>
      <w:bookmarkStart w:id="2246" w:name="_Toc37272107"/>
      <w:bookmarkStart w:id="2247" w:name="_Toc45884353"/>
      <w:bookmarkStart w:id="2248" w:name="_Toc53182376"/>
      <w:bookmarkStart w:id="2249" w:name="_Toc58860117"/>
      <w:bookmarkStart w:id="2250" w:name="_Toc58862621"/>
      <w:bookmarkStart w:id="2251" w:name="_Toc61182614"/>
      <w:bookmarkStart w:id="2252" w:name="_Toc66727927"/>
      <w:bookmarkStart w:id="2253" w:name="_Toc74961730"/>
      <w:bookmarkStart w:id="2254" w:name="_Toc75242641"/>
      <w:bookmarkStart w:id="2255" w:name="_Toc76544987"/>
      <w:bookmarkStart w:id="2256" w:name="_Toc82595090"/>
      <w:bookmarkStart w:id="2257" w:name="_Toc89955121"/>
      <w:bookmarkStart w:id="2258" w:name="_Toc98773546"/>
      <w:bookmarkStart w:id="2259" w:name="_Toc106201305"/>
      <w:bookmarkStart w:id="2260" w:name="_Toc115191158"/>
      <w:bookmarkStart w:id="2261" w:name="_Toc122012988"/>
      <w:bookmarkStart w:id="2262" w:name="_Toc124155807"/>
      <w:bookmarkStart w:id="2263" w:name="_Toc131537567"/>
      <w:bookmarkStart w:id="2264" w:name="_Toc137397774"/>
      <w:bookmarkStart w:id="2265" w:name="_Toc156575990"/>
      <w:bookmarkStart w:id="2266" w:name="_Toc176944512"/>
      <w:bookmarkStart w:id="2267" w:name="_Toc187256790"/>
      <w:r w:rsidRPr="008C3753">
        <w:t>6.1</w:t>
      </w:r>
      <w:r w:rsidRPr="008C3753">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612ECA7" w14:textId="77777777" w:rsidR="002A2C4E" w:rsidRPr="008C3753" w:rsidRDefault="002A2C4E" w:rsidP="002A2C4E">
      <w:pPr>
        <w:pStyle w:val="Heading3"/>
      </w:pPr>
      <w:bookmarkStart w:id="2268" w:name="_Toc21099878"/>
      <w:bookmarkStart w:id="2269" w:name="_Toc29809676"/>
      <w:bookmarkStart w:id="2270" w:name="_Toc36645054"/>
      <w:bookmarkStart w:id="2271" w:name="_Toc37272108"/>
      <w:bookmarkStart w:id="2272" w:name="_Toc45884354"/>
      <w:bookmarkStart w:id="2273" w:name="_Toc53182377"/>
      <w:bookmarkStart w:id="2274" w:name="_Toc58860118"/>
      <w:bookmarkStart w:id="2275" w:name="_Toc58862622"/>
      <w:bookmarkStart w:id="2276" w:name="_Toc61182615"/>
      <w:bookmarkStart w:id="2277" w:name="_Toc66727928"/>
      <w:bookmarkStart w:id="2278" w:name="_Toc74961731"/>
      <w:bookmarkStart w:id="2279" w:name="_Toc75242642"/>
      <w:bookmarkStart w:id="2280" w:name="_Toc76544988"/>
      <w:bookmarkStart w:id="2281" w:name="_Toc82595091"/>
      <w:bookmarkStart w:id="2282" w:name="_Toc89955122"/>
      <w:bookmarkStart w:id="2283" w:name="_Toc98773547"/>
      <w:bookmarkStart w:id="2284" w:name="_Toc106201306"/>
      <w:bookmarkStart w:id="2285" w:name="_Toc115191159"/>
      <w:bookmarkStart w:id="2286" w:name="_Toc122012989"/>
      <w:bookmarkStart w:id="2287" w:name="_Toc124155808"/>
      <w:bookmarkStart w:id="2288" w:name="_Toc131537568"/>
      <w:bookmarkStart w:id="2289" w:name="_Toc137397775"/>
      <w:bookmarkStart w:id="2290" w:name="_Toc156575991"/>
      <w:bookmarkStart w:id="2291" w:name="_Toc176944513"/>
      <w:bookmarkStart w:id="2292" w:name="_Toc187256791"/>
      <w:r w:rsidRPr="008C3753">
        <w:t>6.1.1</w:t>
      </w:r>
      <w:r w:rsidRPr="008C3753">
        <w:tab/>
        <w:t>BS type 1-C</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3" w:name="_Toc21099879"/>
      <w:bookmarkStart w:id="2294" w:name="_Toc29809677"/>
      <w:bookmarkStart w:id="2295" w:name="_Toc36645055"/>
      <w:bookmarkStart w:id="2296" w:name="_Toc37272109"/>
      <w:bookmarkStart w:id="2297" w:name="_Toc45884355"/>
      <w:bookmarkStart w:id="2298" w:name="_Toc53182378"/>
      <w:bookmarkStart w:id="2299" w:name="_Toc58860119"/>
      <w:bookmarkStart w:id="2300" w:name="_Toc58862623"/>
      <w:bookmarkStart w:id="2301" w:name="_Toc61182616"/>
      <w:bookmarkStart w:id="2302" w:name="_Toc66727929"/>
      <w:bookmarkStart w:id="2303" w:name="_Toc74961732"/>
      <w:bookmarkStart w:id="2304" w:name="_Toc75242643"/>
      <w:bookmarkStart w:id="2305" w:name="_Toc76544989"/>
      <w:bookmarkStart w:id="2306" w:name="_Toc82595092"/>
      <w:bookmarkStart w:id="2307" w:name="_Toc89955123"/>
      <w:bookmarkStart w:id="2308" w:name="_Toc98773548"/>
      <w:bookmarkStart w:id="2309" w:name="_Toc106201307"/>
      <w:bookmarkStart w:id="2310" w:name="_Toc115191160"/>
      <w:bookmarkStart w:id="2311" w:name="_Toc122012990"/>
      <w:bookmarkStart w:id="2312" w:name="_Toc124155809"/>
      <w:bookmarkStart w:id="2313" w:name="_Toc131537569"/>
      <w:bookmarkStart w:id="2314" w:name="_Toc137397776"/>
      <w:bookmarkStart w:id="2315" w:name="_Toc156575992"/>
      <w:bookmarkStart w:id="2316" w:name="_Toc176944514"/>
      <w:bookmarkStart w:id="2317" w:name="_Toc187256792"/>
      <w:r w:rsidRPr="008C3753">
        <w:t>6.1.2</w:t>
      </w:r>
      <w:r w:rsidRPr="008C3753">
        <w:tab/>
        <w:t>BS type 1-H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8" w:name="_Toc21099880"/>
      <w:bookmarkStart w:id="2319" w:name="_Toc29809678"/>
      <w:bookmarkStart w:id="2320" w:name="_Toc36645056"/>
      <w:bookmarkStart w:id="2321" w:name="_Toc37272110"/>
      <w:bookmarkStart w:id="2322" w:name="_Toc45884356"/>
      <w:bookmarkStart w:id="2323" w:name="_Toc53182379"/>
      <w:bookmarkStart w:id="2324" w:name="_Toc58860120"/>
      <w:bookmarkStart w:id="2325" w:name="_Toc58862624"/>
      <w:bookmarkStart w:id="2326" w:name="_Toc61182617"/>
      <w:bookmarkStart w:id="2327" w:name="_Toc66727930"/>
      <w:bookmarkStart w:id="2328" w:name="_Toc74961733"/>
      <w:bookmarkStart w:id="2329" w:name="_Toc75242644"/>
      <w:bookmarkStart w:id="2330" w:name="_Toc76544990"/>
      <w:bookmarkStart w:id="2331" w:name="_Toc82595093"/>
      <w:bookmarkStart w:id="233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33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334" w:name="_Toc106201308"/>
      <w:bookmarkStart w:id="2335" w:name="_Toc115191161"/>
      <w:bookmarkStart w:id="2336" w:name="_Toc122012991"/>
      <w:bookmarkStart w:id="2337" w:name="_Toc124155810"/>
      <w:bookmarkStart w:id="2338" w:name="_Toc131537570"/>
      <w:bookmarkStart w:id="2339" w:name="_Toc137397777"/>
      <w:bookmarkStart w:id="2340" w:name="_Toc156575993"/>
      <w:bookmarkStart w:id="2341" w:name="_Toc176944515"/>
      <w:bookmarkStart w:id="2342" w:name="_Toc187256793"/>
      <w:r w:rsidRPr="008C3753">
        <w:t>6.2</w:t>
      </w:r>
      <w:r w:rsidRPr="008C3753">
        <w:tab/>
        <w:t>Base station output power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B6AA04" w14:textId="0B51D19A" w:rsidR="00804D8D" w:rsidRPr="008C3753" w:rsidRDefault="00804D8D" w:rsidP="00804D8D">
      <w:pPr>
        <w:pStyle w:val="Heading3"/>
      </w:pPr>
      <w:bookmarkStart w:id="2343" w:name="_Toc21099881"/>
      <w:bookmarkStart w:id="2344" w:name="_Toc29809679"/>
      <w:bookmarkStart w:id="2345" w:name="_Toc36645057"/>
      <w:bookmarkStart w:id="2346" w:name="_Toc37272111"/>
      <w:bookmarkStart w:id="2347" w:name="_Toc45884357"/>
      <w:bookmarkStart w:id="2348" w:name="_Toc53182380"/>
      <w:bookmarkStart w:id="2349" w:name="_Toc58860121"/>
      <w:bookmarkStart w:id="2350" w:name="_Toc58862625"/>
      <w:bookmarkStart w:id="2351" w:name="_Toc61182618"/>
      <w:bookmarkStart w:id="2352" w:name="_Toc66727931"/>
      <w:bookmarkStart w:id="2353" w:name="_Toc74961734"/>
      <w:bookmarkStart w:id="2354" w:name="_Toc75242645"/>
      <w:bookmarkStart w:id="2355" w:name="_Toc76544991"/>
      <w:bookmarkStart w:id="2356" w:name="_Toc82595094"/>
      <w:bookmarkStart w:id="2357" w:name="_Toc89955125"/>
      <w:bookmarkStart w:id="2358" w:name="_Toc98773550"/>
      <w:bookmarkStart w:id="2359" w:name="_Toc106201309"/>
      <w:bookmarkStart w:id="2360" w:name="_Toc115191162"/>
      <w:bookmarkStart w:id="2361" w:name="_Toc122012992"/>
      <w:bookmarkStart w:id="2362" w:name="_Toc124155811"/>
      <w:bookmarkStart w:id="2363" w:name="_Toc131537571"/>
      <w:bookmarkStart w:id="2364" w:name="_Toc137397778"/>
      <w:bookmarkStart w:id="2365" w:name="_Toc156575994"/>
      <w:bookmarkStart w:id="2366" w:name="_Toc176944516"/>
      <w:bookmarkStart w:id="2367" w:name="_Toc187256794"/>
      <w:r w:rsidRPr="008C3753">
        <w:t>6.2.1</w:t>
      </w:r>
      <w:r w:rsidR="0071353E" w:rsidRPr="008C3753">
        <w:tab/>
      </w:r>
      <w:r w:rsidRPr="008C3753">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0A7CC2ED" w14:textId="0F9D560E" w:rsidR="00B848B1" w:rsidRPr="00B848B1" w:rsidRDefault="00B848B1" w:rsidP="00B848B1">
      <w:pPr>
        <w:overflowPunct/>
        <w:autoSpaceDE/>
        <w:autoSpaceDN/>
        <w:adjustRightInd/>
        <w:textAlignment w:val="auto"/>
        <w:rPr>
          <w:rFonts w:eastAsia="SimSun"/>
          <w:lang w:eastAsia="en-US"/>
        </w:rPr>
      </w:pPr>
      <w:r w:rsidRPr="00B848B1">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8" w:name="_Toc21099882"/>
      <w:bookmarkStart w:id="2369" w:name="_Toc29809680"/>
      <w:bookmarkStart w:id="2370" w:name="_Toc36645058"/>
      <w:bookmarkStart w:id="2371" w:name="_Toc37272112"/>
      <w:bookmarkStart w:id="2372" w:name="_Toc45884358"/>
      <w:bookmarkStart w:id="2373" w:name="_Toc53182381"/>
      <w:bookmarkStart w:id="2374" w:name="_Toc58860122"/>
      <w:bookmarkStart w:id="2375" w:name="_Toc58862626"/>
      <w:bookmarkStart w:id="2376" w:name="_Toc61182619"/>
      <w:bookmarkStart w:id="2377" w:name="_Toc66727932"/>
      <w:bookmarkStart w:id="2378" w:name="_Toc74961735"/>
      <w:bookmarkStart w:id="2379" w:name="_Toc75242646"/>
      <w:bookmarkStart w:id="2380" w:name="_Toc76544992"/>
      <w:bookmarkStart w:id="2381" w:name="_Toc82595095"/>
      <w:bookmarkStart w:id="2382"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032E703F" w:rsidR="00016B78" w:rsidRDefault="00016B78" w:rsidP="00016B78">
      <w:bookmarkStart w:id="2383" w:name="_Toc98773551"/>
      <w:bookmarkStart w:id="2384" w:name="_Toc106201310"/>
      <w:bookmarkStart w:id="2385" w:name="_Toc115191163"/>
      <w:bookmarkStart w:id="2386" w:name="_Toc122012993"/>
      <w:bookmarkStart w:id="2387" w:name="_Toc124155812"/>
      <w:bookmarkStart w:id="2388" w:name="_Toc131537572"/>
      <w:r>
        <w:t>For band n100 in CEPT countries</w:t>
      </w:r>
      <w:r w:rsidR="00B848B1"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41C78416" w14:textId="31245B2E" w:rsidR="00D05A60" w:rsidRDefault="00356917" w:rsidP="00D05A60">
      <w:pPr>
        <w:pStyle w:val="NO"/>
      </w:pPr>
      <w:r w:rsidRPr="00991923">
        <w:t>NOTE</w:t>
      </w:r>
      <w:r>
        <w:t xml:space="preserve"> 1</w:t>
      </w:r>
      <w:r w:rsidRPr="00991923">
        <w:t>:</w:t>
      </w:r>
      <w:r>
        <w:tab/>
      </w:r>
      <w:r w:rsidR="00D05A60" w:rsidRPr="00991923">
        <w:t xml:space="preserve">The additional maximum output power requirement for 3 MHz channel bandwidth will be updated in a later version, based on CEPT WG FM’s feedback. </w:t>
      </w:r>
    </w:p>
    <w:p w14:paraId="7B8FE6BE" w14:textId="051A0F89" w:rsidR="00356917" w:rsidRDefault="00356917" w:rsidP="00356917">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0E69B271" w14:textId="77777777" w:rsidR="00356917" w:rsidRDefault="00356917" w:rsidP="00356917">
      <w:pPr>
        <w:pStyle w:val="NO"/>
      </w:pPr>
      <w:r>
        <w:t>NOTE 2:</w:t>
      </w:r>
      <w:r>
        <w:tab/>
        <w:t xml:space="preserve">Standalone NB-IoT operation is </w:t>
      </w:r>
      <w:r w:rsidRPr="000433D0">
        <w:t>specified in TS 36.104 [</w:t>
      </w:r>
      <w:r>
        <w:t>22].</w:t>
      </w:r>
    </w:p>
    <w:p w14:paraId="3340E09B" w14:textId="1A7B7CA6" w:rsidR="00F2539E" w:rsidRPr="00380EF8" w:rsidRDefault="00016B78" w:rsidP="00356917">
      <w:r>
        <w:t>For band n101 in CEPT countries</w:t>
      </w:r>
      <w:r w:rsidR="00B848B1" w:rsidRPr="00B83BC9">
        <w:t xml:space="preserve"> subject to the 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13E2EBDF" w14:textId="53D2AD0C" w:rsidR="00356917" w:rsidRDefault="00356917" w:rsidP="00356917">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4FE8AE78" w14:textId="037F81B0" w:rsidR="00016B78" w:rsidRPr="00C54509" w:rsidRDefault="00356917" w:rsidP="00356917">
      <w:pPr>
        <w:pStyle w:val="NO"/>
      </w:pPr>
      <w:r>
        <w:t>NOTE 3:</w:t>
      </w:r>
      <w:r>
        <w:tab/>
        <w:t xml:space="preserve">Standalone NB-IoT operation is </w:t>
      </w:r>
      <w:r w:rsidRPr="000433D0">
        <w:t>specified in TS 36.104 [</w:t>
      </w:r>
      <w:r>
        <w:t>22].</w:t>
      </w:r>
    </w:p>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9" w:name="_Toc137397779"/>
      <w:bookmarkStart w:id="2390" w:name="_Toc156575995"/>
      <w:bookmarkStart w:id="2391" w:name="_Toc176944517"/>
      <w:bookmarkStart w:id="2392" w:name="_Toc187256795"/>
      <w:r w:rsidRPr="008C3753">
        <w:t>6.2.2</w:t>
      </w:r>
      <w:r w:rsidR="0071353E" w:rsidRPr="008C3753">
        <w:tab/>
      </w:r>
      <w:r w:rsidRPr="008C3753">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3" w:name="_Toc21099883"/>
      <w:bookmarkStart w:id="2394" w:name="_Toc29809681"/>
      <w:bookmarkStart w:id="2395" w:name="_Toc36645059"/>
      <w:bookmarkStart w:id="2396" w:name="_Toc37272113"/>
      <w:bookmarkStart w:id="2397" w:name="_Toc45884359"/>
      <w:bookmarkStart w:id="2398" w:name="_Toc53182382"/>
      <w:bookmarkStart w:id="2399" w:name="_Toc58860123"/>
      <w:bookmarkStart w:id="2400" w:name="_Toc58862627"/>
      <w:bookmarkStart w:id="2401" w:name="_Toc61182620"/>
      <w:bookmarkStart w:id="2402" w:name="_Toc66727933"/>
      <w:bookmarkStart w:id="2403" w:name="_Toc74961736"/>
      <w:bookmarkStart w:id="2404" w:name="_Toc75242647"/>
      <w:bookmarkStart w:id="2405" w:name="_Toc76544993"/>
      <w:bookmarkStart w:id="2406" w:name="_Toc82595096"/>
      <w:bookmarkStart w:id="2407" w:name="_Toc89955127"/>
      <w:bookmarkStart w:id="2408" w:name="_Toc98773552"/>
      <w:bookmarkStart w:id="2409" w:name="_Toc106201311"/>
      <w:bookmarkStart w:id="2410" w:name="_Toc115191164"/>
      <w:bookmarkStart w:id="2411" w:name="_Toc122012994"/>
      <w:bookmarkStart w:id="2412" w:name="_Toc124155813"/>
      <w:bookmarkStart w:id="2413" w:name="_Toc131537573"/>
      <w:bookmarkStart w:id="2414" w:name="_Toc137397780"/>
      <w:bookmarkStart w:id="2415" w:name="_Toc156575996"/>
      <w:bookmarkStart w:id="2416" w:name="_Toc176944518"/>
      <w:bookmarkStart w:id="2417" w:name="_Toc187256796"/>
      <w:r w:rsidRPr="008C3753">
        <w:t>6.2.3</w:t>
      </w:r>
      <w:r w:rsidR="0071353E" w:rsidRPr="008C3753">
        <w:tab/>
      </w:r>
      <w:r w:rsidRPr="008C3753">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8" w:name="_Toc21099884"/>
      <w:bookmarkStart w:id="2419" w:name="_Toc29809682"/>
      <w:bookmarkStart w:id="2420" w:name="_Toc36645060"/>
      <w:bookmarkStart w:id="2421" w:name="_Toc37272114"/>
      <w:bookmarkStart w:id="2422" w:name="_Toc45884360"/>
      <w:bookmarkStart w:id="2423" w:name="_Toc53182383"/>
      <w:bookmarkStart w:id="2424" w:name="_Toc58860124"/>
      <w:bookmarkStart w:id="2425" w:name="_Toc58862628"/>
      <w:bookmarkStart w:id="2426" w:name="_Toc61182621"/>
      <w:bookmarkStart w:id="2427" w:name="_Toc66727934"/>
      <w:bookmarkStart w:id="2428" w:name="_Toc74961737"/>
      <w:bookmarkStart w:id="2429" w:name="_Toc75242648"/>
      <w:bookmarkStart w:id="2430" w:name="_Toc76544994"/>
      <w:bookmarkStart w:id="2431" w:name="_Toc82595097"/>
      <w:bookmarkStart w:id="2432" w:name="_Toc89955128"/>
      <w:bookmarkStart w:id="2433" w:name="_Toc98773553"/>
      <w:bookmarkStart w:id="2434" w:name="_Toc106201312"/>
      <w:bookmarkStart w:id="2435" w:name="_Toc115191165"/>
      <w:bookmarkStart w:id="2436" w:name="_Toc122012995"/>
      <w:bookmarkStart w:id="2437" w:name="_Toc124155814"/>
      <w:bookmarkStart w:id="2438" w:name="_Toc131537574"/>
      <w:bookmarkStart w:id="2439" w:name="_Toc137397781"/>
      <w:bookmarkStart w:id="2440" w:name="_Toc156575997"/>
      <w:bookmarkStart w:id="2441" w:name="_Toc176944519"/>
      <w:bookmarkStart w:id="2442" w:name="_Toc187256797"/>
      <w:r w:rsidRPr="008C3753">
        <w:t>6.2.4</w:t>
      </w:r>
      <w:r w:rsidR="0071353E" w:rsidRPr="008C3753">
        <w:tab/>
      </w:r>
      <w:r w:rsidRPr="008C3753">
        <w:t>Method of test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B9E8EB6" w14:textId="77777777" w:rsidR="00804D8D" w:rsidRPr="008C3753" w:rsidRDefault="00804D8D" w:rsidP="000C0610">
      <w:pPr>
        <w:pStyle w:val="Heading4"/>
      </w:pPr>
      <w:bookmarkStart w:id="2443" w:name="_Toc21099885"/>
      <w:bookmarkStart w:id="2444" w:name="_Toc29809683"/>
      <w:bookmarkStart w:id="2445" w:name="_Toc36645061"/>
      <w:bookmarkStart w:id="2446" w:name="_Toc37272115"/>
      <w:bookmarkStart w:id="2447" w:name="_Toc45884361"/>
      <w:bookmarkStart w:id="2448" w:name="_Toc53182384"/>
      <w:bookmarkStart w:id="2449" w:name="_Toc58860125"/>
      <w:bookmarkStart w:id="2450" w:name="_Toc58862629"/>
      <w:bookmarkStart w:id="2451" w:name="_Toc61182622"/>
      <w:bookmarkStart w:id="2452" w:name="_Toc66727935"/>
      <w:bookmarkStart w:id="2453" w:name="_Toc74961738"/>
      <w:bookmarkStart w:id="2454" w:name="_Toc75242649"/>
      <w:bookmarkStart w:id="2455" w:name="_Toc76544995"/>
      <w:bookmarkStart w:id="2456" w:name="_Toc82595098"/>
      <w:bookmarkStart w:id="2457" w:name="_Toc89955129"/>
      <w:bookmarkStart w:id="2458" w:name="_Toc98773554"/>
      <w:bookmarkStart w:id="2459" w:name="_Toc106201313"/>
      <w:bookmarkStart w:id="2460" w:name="_Toc115191166"/>
      <w:bookmarkStart w:id="2461" w:name="_Toc122012996"/>
      <w:bookmarkStart w:id="2462" w:name="_Toc124155815"/>
      <w:bookmarkStart w:id="2463" w:name="_Toc131537575"/>
      <w:bookmarkStart w:id="2464" w:name="_Toc137397782"/>
      <w:bookmarkStart w:id="2465" w:name="_Toc156575998"/>
      <w:bookmarkStart w:id="2466" w:name="_Toc176944520"/>
      <w:bookmarkStart w:id="2467" w:name="_Toc187256798"/>
      <w:r w:rsidRPr="008C3753">
        <w:t>6.2.4.1</w:t>
      </w:r>
      <w:r w:rsidRPr="008C3753">
        <w:tab/>
        <w:t>Initial conditions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8" w:name="_Toc21099886"/>
      <w:bookmarkStart w:id="2469" w:name="_Toc29809684"/>
      <w:bookmarkStart w:id="2470" w:name="_Toc36645062"/>
      <w:bookmarkStart w:id="2471" w:name="_Toc37272116"/>
      <w:bookmarkStart w:id="2472" w:name="_Toc45884362"/>
      <w:bookmarkStart w:id="2473" w:name="_Toc53182385"/>
      <w:bookmarkStart w:id="2474" w:name="_Toc58860126"/>
      <w:bookmarkStart w:id="2475" w:name="_Toc58862630"/>
      <w:bookmarkStart w:id="2476" w:name="_Toc61182623"/>
      <w:bookmarkStart w:id="2477" w:name="_Toc66727936"/>
      <w:bookmarkStart w:id="2478" w:name="_Toc74961739"/>
      <w:bookmarkStart w:id="2479" w:name="_Toc75242650"/>
      <w:bookmarkStart w:id="2480" w:name="_Toc76544996"/>
      <w:bookmarkStart w:id="2481" w:name="_Toc82595099"/>
      <w:bookmarkStart w:id="2482" w:name="_Toc89955130"/>
      <w:bookmarkStart w:id="2483" w:name="_Toc98773555"/>
      <w:bookmarkStart w:id="2484" w:name="_Toc106201314"/>
      <w:bookmarkStart w:id="2485" w:name="_Toc115191167"/>
      <w:bookmarkStart w:id="2486" w:name="_Toc122012997"/>
      <w:bookmarkStart w:id="2487" w:name="_Toc124155816"/>
      <w:bookmarkStart w:id="2488" w:name="_Toc131537576"/>
      <w:bookmarkStart w:id="2489" w:name="_Toc137397783"/>
      <w:bookmarkStart w:id="2490" w:name="_Toc156575999"/>
      <w:bookmarkStart w:id="2491" w:name="_Toc176944521"/>
      <w:bookmarkStart w:id="2492" w:name="_Toc187256799"/>
      <w:r w:rsidRPr="008C3753">
        <w:t>6.2.4.2</w:t>
      </w:r>
      <w:r w:rsidRPr="008C3753">
        <w:tab/>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3" w:name="_Toc21099887"/>
      <w:bookmarkStart w:id="2494" w:name="_Toc29809685"/>
      <w:bookmarkStart w:id="2495" w:name="_Toc36645063"/>
      <w:bookmarkStart w:id="2496" w:name="_Toc37272117"/>
      <w:bookmarkStart w:id="2497" w:name="_Toc45884363"/>
      <w:bookmarkStart w:id="2498" w:name="_Toc53182386"/>
      <w:bookmarkStart w:id="2499" w:name="_Toc58860127"/>
      <w:bookmarkStart w:id="2500" w:name="_Toc58862631"/>
      <w:bookmarkStart w:id="2501" w:name="_Toc61182624"/>
      <w:bookmarkStart w:id="2502" w:name="_Toc66727937"/>
      <w:bookmarkStart w:id="2503" w:name="_Toc74961740"/>
      <w:bookmarkStart w:id="2504" w:name="_Toc75242651"/>
      <w:bookmarkStart w:id="2505" w:name="_Toc76544997"/>
      <w:bookmarkStart w:id="2506" w:name="_Toc82595100"/>
      <w:bookmarkStart w:id="2507" w:name="_Toc89955131"/>
      <w:bookmarkStart w:id="2508" w:name="_Toc98773556"/>
      <w:bookmarkStart w:id="2509" w:name="_Toc106201315"/>
      <w:bookmarkStart w:id="2510" w:name="_Toc115191168"/>
      <w:bookmarkStart w:id="2511" w:name="_Toc122012998"/>
      <w:bookmarkStart w:id="2512" w:name="_Toc124155817"/>
      <w:bookmarkStart w:id="2513" w:name="_Toc131537577"/>
      <w:bookmarkStart w:id="2514" w:name="_Toc137397784"/>
      <w:bookmarkStart w:id="2515" w:name="_Toc156576000"/>
      <w:bookmarkStart w:id="2516" w:name="_Toc176944522"/>
      <w:bookmarkStart w:id="2517" w:name="_Toc187256800"/>
      <w:r w:rsidRPr="008C3753">
        <w:t>6.2.5</w:t>
      </w:r>
      <w:r w:rsidRPr="008C3753">
        <w:tab/>
      </w:r>
      <w:r w:rsidR="00804D8D" w:rsidRPr="008C3753">
        <w:t>Test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518" w:name="_Toc21099888"/>
      <w:bookmarkStart w:id="251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20" w:name="_Toc36645064"/>
      <w:bookmarkStart w:id="2521" w:name="_Toc37272118"/>
      <w:bookmarkStart w:id="2522" w:name="_Toc45884364"/>
      <w:bookmarkStart w:id="2523" w:name="_Toc53182387"/>
      <w:bookmarkStart w:id="2524" w:name="_Toc58860128"/>
      <w:bookmarkStart w:id="2525" w:name="_Toc58862632"/>
      <w:bookmarkStart w:id="2526" w:name="_Toc61182625"/>
      <w:bookmarkStart w:id="2527" w:name="_Toc66727938"/>
      <w:bookmarkStart w:id="2528" w:name="_Toc74961741"/>
      <w:bookmarkStart w:id="2529" w:name="_Toc75242652"/>
      <w:bookmarkStart w:id="2530" w:name="_Toc76544998"/>
      <w:bookmarkStart w:id="2531" w:name="_Toc82595101"/>
      <w:bookmarkStart w:id="2532" w:name="_Toc89955132"/>
      <w:bookmarkStart w:id="2533" w:name="_Toc98773557"/>
      <w:bookmarkStart w:id="2534" w:name="_Toc106201316"/>
      <w:bookmarkStart w:id="2535" w:name="_Toc115191169"/>
      <w:bookmarkStart w:id="2536" w:name="_Toc122012999"/>
      <w:bookmarkStart w:id="2537" w:name="_Toc124155818"/>
      <w:bookmarkStart w:id="2538" w:name="_Toc131537578"/>
      <w:bookmarkStart w:id="2539" w:name="_Toc137397785"/>
      <w:bookmarkStart w:id="2540" w:name="_Toc156576001"/>
      <w:bookmarkStart w:id="2541" w:name="_Toc176944523"/>
      <w:bookmarkStart w:id="2542" w:name="_Toc187256801"/>
      <w:r w:rsidRPr="008C3753">
        <w:t>6.3</w:t>
      </w:r>
      <w:r w:rsidRPr="008C3753">
        <w:tab/>
        <w:t>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7F83522" w14:textId="4FE53772" w:rsidR="005B02EA" w:rsidRPr="008C3753" w:rsidRDefault="005B02EA" w:rsidP="005B02EA">
      <w:pPr>
        <w:pStyle w:val="Heading3"/>
      </w:pPr>
      <w:bookmarkStart w:id="2543" w:name="_Toc21099889"/>
      <w:bookmarkStart w:id="2544" w:name="_Toc29809687"/>
      <w:bookmarkStart w:id="2545" w:name="_Toc36645065"/>
      <w:bookmarkStart w:id="2546" w:name="_Toc37272119"/>
      <w:bookmarkStart w:id="2547" w:name="_Toc45884365"/>
      <w:bookmarkStart w:id="2548" w:name="_Toc53182388"/>
      <w:bookmarkStart w:id="2549" w:name="_Toc58860129"/>
      <w:bookmarkStart w:id="2550" w:name="_Toc58862633"/>
      <w:bookmarkStart w:id="2551" w:name="_Toc61182626"/>
      <w:bookmarkStart w:id="2552" w:name="_Toc66727939"/>
      <w:bookmarkStart w:id="2553" w:name="_Toc74961742"/>
      <w:bookmarkStart w:id="2554" w:name="_Toc75242653"/>
      <w:bookmarkStart w:id="2555" w:name="_Toc76544999"/>
      <w:bookmarkStart w:id="2556" w:name="_Toc82595102"/>
      <w:bookmarkStart w:id="2557" w:name="_Toc89955133"/>
      <w:bookmarkStart w:id="2558" w:name="_Toc98773558"/>
      <w:bookmarkStart w:id="2559" w:name="_Toc106201317"/>
      <w:bookmarkStart w:id="2560" w:name="_Toc115191170"/>
      <w:bookmarkStart w:id="2561" w:name="_Toc122013000"/>
      <w:bookmarkStart w:id="2562" w:name="_Toc124155819"/>
      <w:bookmarkStart w:id="2563" w:name="_Toc131537579"/>
      <w:bookmarkStart w:id="2564" w:name="_Toc137397786"/>
      <w:bookmarkStart w:id="2565" w:name="_Toc156576002"/>
      <w:bookmarkStart w:id="2566" w:name="_Toc176944524"/>
      <w:bookmarkStart w:id="2567" w:name="_Toc187256802"/>
      <w:r w:rsidRPr="008C3753">
        <w:t>6.3.1</w:t>
      </w:r>
      <w:r w:rsidR="0071353E" w:rsidRPr="008C3753">
        <w:tab/>
      </w:r>
      <w:r w:rsidRPr="008C3753">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8" w:name="_Toc21099890"/>
      <w:bookmarkStart w:id="2569" w:name="_Toc29809688"/>
      <w:bookmarkStart w:id="2570" w:name="_Toc36645066"/>
      <w:bookmarkStart w:id="2571" w:name="_Toc37272120"/>
      <w:bookmarkStart w:id="2572" w:name="_Toc45884366"/>
      <w:bookmarkStart w:id="2573" w:name="_Toc53182389"/>
      <w:bookmarkStart w:id="2574" w:name="_Toc58860130"/>
      <w:bookmarkStart w:id="2575" w:name="_Toc58862634"/>
      <w:bookmarkStart w:id="2576" w:name="_Toc61182627"/>
      <w:bookmarkStart w:id="2577" w:name="_Toc66727940"/>
      <w:bookmarkStart w:id="2578" w:name="_Toc74961743"/>
      <w:bookmarkStart w:id="2579" w:name="_Toc75242654"/>
      <w:bookmarkStart w:id="2580" w:name="_Toc76545000"/>
      <w:bookmarkStart w:id="2581" w:name="_Toc82595103"/>
      <w:bookmarkStart w:id="2582" w:name="_Toc89955134"/>
      <w:bookmarkStart w:id="2583" w:name="_Toc98773559"/>
      <w:bookmarkStart w:id="2584" w:name="_Toc106201318"/>
      <w:bookmarkStart w:id="2585" w:name="_Toc115191171"/>
      <w:bookmarkStart w:id="2586" w:name="_Toc122013001"/>
      <w:bookmarkStart w:id="2587" w:name="_Toc124155820"/>
      <w:bookmarkStart w:id="2588" w:name="_Toc131537580"/>
      <w:bookmarkStart w:id="2589" w:name="_Toc137397787"/>
      <w:bookmarkStart w:id="2590" w:name="_Toc156576003"/>
      <w:bookmarkStart w:id="2591" w:name="_Toc176944525"/>
      <w:bookmarkStart w:id="2592" w:name="_Toc187256803"/>
      <w:r w:rsidRPr="008C3753">
        <w:t>6.3.2</w:t>
      </w:r>
      <w:r w:rsidR="0071353E" w:rsidRPr="008C3753">
        <w:tab/>
      </w:r>
      <w:r w:rsidRPr="008C3753">
        <w:rPr>
          <w:rFonts w:hint="eastAsia"/>
        </w:rPr>
        <w:t>RE power control dynamic range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65FC6" w14:textId="77777777" w:rsidR="005B02EA" w:rsidRPr="008C3753" w:rsidRDefault="005B02EA" w:rsidP="005B02EA">
      <w:pPr>
        <w:pStyle w:val="Heading4"/>
      </w:pPr>
      <w:bookmarkStart w:id="2593" w:name="_Toc21099891"/>
      <w:bookmarkStart w:id="2594" w:name="_Toc29809689"/>
      <w:bookmarkStart w:id="2595" w:name="_Toc36645067"/>
      <w:bookmarkStart w:id="2596" w:name="_Toc37272121"/>
      <w:bookmarkStart w:id="2597" w:name="_Toc45884367"/>
      <w:bookmarkStart w:id="2598" w:name="_Toc53182390"/>
      <w:bookmarkStart w:id="2599" w:name="_Toc58860131"/>
      <w:bookmarkStart w:id="2600" w:name="_Toc58862635"/>
      <w:bookmarkStart w:id="2601" w:name="_Toc61182628"/>
      <w:bookmarkStart w:id="2602" w:name="_Toc66727941"/>
      <w:bookmarkStart w:id="2603" w:name="_Toc74961744"/>
      <w:bookmarkStart w:id="2604" w:name="_Toc75242655"/>
      <w:bookmarkStart w:id="2605" w:name="_Toc76545001"/>
      <w:bookmarkStart w:id="2606" w:name="_Toc82595104"/>
      <w:bookmarkStart w:id="2607" w:name="_Toc89955135"/>
      <w:bookmarkStart w:id="2608" w:name="_Toc98773560"/>
      <w:bookmarkStart w:id="2609" w:name="_Toc106201319"/>
      <w:bookmarkStart w:id="2610" w:name="_Toc115191172"/>
      <w:bookmarkStart w:id="2611" w:name="_Toc122013002"/>
      <w:bookmarkStart w:id="2612" w:name="_Toc124155821"/>
      <w:bookmarkStart w:id="2613" w:name="_Toc131537581"/>
      <w:bookmarkStart w:id="2614" w:name="_Toc137397788"/>
      <w:bookmarkStart w:id="2615" w:name="_Toc156576004"/>
      <w:bookmarkStart w:id="2616" w:name="_Toc176944526"/>
      <w:bookmarkStart w:id="2617" w:name="_Toc187256804"/>
      <w:r w:rsidRPr="008C3753">
        <w:t>6.3.2.1</w:t>
      </w:r>
      <w:r w:rsidRPr="008C3753">
        <w:tab/>
        <w:t>Definition and applicability</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8" w:name="_Toc21099892"/>
      <w:bookmarkStart w:id="2619" w:name="_Toc29809690"/>
      <w:bookmarkStart w:id="2620" w:name="_Toc36645068"/>
      <w:bookmarkStart w:id="2621" w:name="_Toc37272122"/>
      <w:bookmarkStart w:id="2622" w:name="_Toc45884368"/>
      <w:bookmarkStart w:id="2623" w:name="_Toc53182391"/>
      <w:bookmarkStart w:id="2624" w:name="_Toc58860132"/>
      <w:bookmarkStart w:id="2625" w:name="_Toc58862636"/>
      <w:bookmarkStart w:id="2626" w:name="_Toc61182629"/>
      <w:bookmarkStart w:id="2627" w:name="_Toc66727942"/>
      <w:bookmarkStart w:id="2628" w:name="_Toc74961745"/>
      <w:bookmarkStart w:id="2629" w:name="_Toc75242656"/>
      <w:bookmarkStart w:id="2630" w:name="_Toc76545002"/>
      <w:bookmarkStart w:id="2631" w:name="_Toc82595105"/>
      <w:bookmarkStart w:id="2632" w:name="_Toc89955136"/>
      <w:bookmarkStart w:id="2633" w:name="_Toc98773561"/>
      <w:bookmarkStart w:id="2634" w:name="_Toc106201320"/>
      <w:bookmarkStart w:id="2635" w:name="_Toc115191173"/>
      <w:bookmarkStart w:id="2636" w:name="_Toc122013003"/>
      <w:bookmarkStart w:id="2637" w:name="_Toc124155822"/>
      <w:bookmarkStart w:id="2638" w:name="_Toc131537582"/>
      <w:bookmarkStart w:id="2639" w:name="_Toc137397789"/>
      <w:bookmarkStart w:id="2640" w:name="_Toc156576005"/>
      <w:bookmarkStart w:id="2641" w:name="_Toc176944527"/>
      <w:bookmarkStart w:id="2642" w:name="_Toc187256805"/>
      <w:r w:rsidRPr="008C3753">
        <w:t>6.3.2.2</w:t>
      </w:r>
      <w:r w:rsidRPr="008C3753">
        <w:tab/>
        <w:t>Minimum requirement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3" w:name="_Toc21099893"/>
      <w:bookmarkStart w:id="2644" w:name="_Toc29809691"/>
      <w:bookmarkStart w:id="2645" w:name="_Toc36645069"/>
      <w:bookmarkStart w:id="2646" w:name="_Toc37272123"/>
      <w:bookmarkStart w:id="2647" w:name="_Toc45884369"/>
      <w:bookmarkStart w:id="2648" w:name="_Toc53182392"/>
      <w:bookmarkStart w:id="2649" w:name="_Toc58860133"/>
      <w:bookmarkStart w:id="2650" w:name="_Toc58862637"/>
      <w:bookmarkStart w:id="2651" w:name="_Toc61182630"/>
      <w:bookmarkStart w:id="2652" w:name="_Toc66727943"/>
      <w:bookmarkStart w:id="2653" w:name="_Toc74961746"/>
      <w:bookmarkStart w:id="2654" w:name="_Toc75242657"/>
      <w:bookmarkStart w:id="2655" w:name="_Toc76545003"/>
      <w:bookmarkStart w:id="2656" w:name="_Toc82595106"/>
      <w:bookmarkStart w:id="2657" w:name="_Toc89955137"/>
      <w:bookmarkStart w:id="2658" w:name="_Toc98773562"/>
      <w:bookmarkStart w:id="2659" w:name="_Toc106201321"/>
      <w:bookmarkStart w:id="2660" w:name="_Toc115191174"/>
      <w:bookmarkStart w:id="2661" w:name="_Toc122013004"/>
      <w:bookmarkStart w:id="2662" w:name="_Toc124155823"/>
      <w:bookmarkStart w:id="2663" w:name="_Toc131537583"/>
      <w:bookmarkStart w:id="2664" w:name="_Toc137397790"/>
      <w:bookmarkStart w:id="2665" w:name="_Toc156576006"/>
      <w:bookmarkStart w:id="2666" w:name="_Toc176944528"/>
      <w:bookmarkStart w:id="2667" w:name="_Toc187256806"/>
      <w:r w:rsidRPr="008C3753">
        <w:t>6.3.2.3</w:t>
      </w:r>
      <w:r w:rsidRPr="008C3753">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8" w:name="_Toc21099894"/>
      <w:bookmarkStart w:id="2669" w:name="_Toc29809692"/>
      <w:bookmarkStart w:id="2670" w:name="_Toc36645070"/>
      <w:bookmarkStart w:id="2671" w:name="_Toc37272124"/>
      <w:bookmarkStart w:id="2672" w:name="_Toc45884370"/>
      <w:bookmarkStart w:id="2673" w:name="_Toc53182393"/>
      <w:bookmarkStart w:id="2674" w:name="_Toc58860134"/>
      <w:bookmarkStart w:id="2675" w:name="_Toc58862638"/>
      <w:bookmarkStart w:id="2676" w:name="_Toc61182631"/>
      <w:bookmarkStart w:id="2677" w:name="_Toc66727944"/>
      <w:bookmarkStart w:id="2678" w:name="_Toc74961747"/>
      <w:bookmarkStart w:id="2679" w:name="_Toc75242658"/>
      <w:bookmarkStart w:id="2680" w:name="_Toc76545004"/>
      <w:bookmarkStart w:id="2681" w:name="_Toc82595107"/>
      <w:bookmarkStart w:id="2682" w:name="_Toc89955138"/>
      <w:bookmarkStart w:id="2683" w:name="_Toc98773563"/>
      <w:bookmarkStart w:id="2684" w:name="_Toc106201322"/>
      <w:bookmarkStart w:id="2685" w:name="_Toc115191175"/>
      <w:bookmarkStart w:id="2686" w:name="_Toc122013005"/>
      <w:bookmarkStart w:id="2687" w:name="_Toc124155824"/>
      <w:bookmarkStart w:id="2688" w:name="_Toc131537584"/>
      <w:bookmarkStart w:id="2689" w:name="_Toc137397791"/>
      <w:bookmarkStart w:id="2690" w:name="_Toc156576007"/>
      <w:bookmarkStart w:id="2691" w:name="_Toc176944529"/>
      <w:bookmarkStart w:id="2692" w:name="_Toc187256807"/>
      <w:r w:rsidRPr="008C3753">
        <w:t>6.3.3</w:t>
      </w:r>
      <w:r w:rsidR="0071353E" w:rsidRPr="008C3753">
        <w:tab/>
      </w:r>
      <w:r w:rsidRPr="008C3753">
        <w:rPr>
          <w:rFonts w:hint="eastAsia"/>
        </w:rPr>
        <w:t>Total power dynamic range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5BAAA3F" w14:textId="77777777" w:rsidR="005B02EA" w:rsidRPr="008C3753" w:rsidRDefault="005B02EA" w:rsidP="005B02EA">
      <w:pPr>
        <w:pStyle w:val="Heading4"/>
      </w:pPr>
      <w:bookmarkStart w:id="2693" w:name="_Toc21099895"/>
      <w:bookmarkStart w:id="2694" w:name="_Toc29809693"/>
      <w:bookmarkStart w:id="2695" w:name="_Toc36645071"/>
      <w:bookmarkStart w:id="2696" w:name="_Toc37272125"/>
      <w:bookmarkStart w:id="2697" w:name="_Toc45884371"/>
      <w:bookmarkStart w:id="2698" w:name="_Toc53182394"/>
      <w:bookmarkStart w:id="2699" w:name="_Toc58860135"/>
      <w:bookmarkStart w:id="2700" w:name="_Toc58862639"/>
      <w:bookmarkStart w:id="2701" w:name="_Toc61182632"/>
      <w:bookmarkStart w:id="2702" w:name="_Toc66727945"/>
      <w:bookmarkStart w:id="2703" w:name="_Toc74961748"/>
      <w:bookmarkStart w:id="2704" w:name="_Toc75242659"/>
      <w:bookmarkStart w:id="2705" w:name="_Toc76545005"/>
      <w:bookmarkStart w:id="2706" w:name="_Toc82595108"/>
      <w:bookmarkStart w:id="2707" w:name="_Toc89955139"/>
      <w:bookmarkStart w:id="2708" w:name="_Toc98773564"/>
      <w:bookmarkStart w:id="2709" w:name="_Toc106201323"/>
      <w:bookmarkStart w:id="2710" w:name="_Toc115191176"/>
      <w:bookmarkStart w:id="2711" w:name="_Toc122013006"/>
      <w:bookmarkStart w:id="2712" w:name="_Toc124155825"/>
      <w:bookmarkStart w:id="2713" w:name="_Toc131537585"/>
      <w:bookmarkStart w:id="2714" w:name="_Toc137397792"/>
      <w:bookmarkStart w:id="2715" w:name="_Toc156576008"/>
      <w:bookmarkStart w:id="2716" w:name="_Toc176944530"/>
      <w:bookmarkStart w:id="2717" w:name="_Toc187256808"/>
      <w:r w:rsidRPr="008C3753">
        <w:t>6.3.3.1</w:t>
      </w:r>
      <w:r w:rsidRPr="008C3753">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8" w:name="_Toc21099896"/>
      <w:bookmarkStart w:id="2719" w:name="_Toc29809694"/>
      <w:bookmarkStart w:id="2720" w:name="_Toc36645072"/>
      <w:bookmarkStart w:id="2721" w:name="_Toc37272126"/>
      <w:bookmarkStart w:id="2722" w:name="_Toc45884372"/>
      <w:bookmarkStart w:id="2723" w:name="_Toc53182395"/>
      <w:bookmarkStart w:id="2724" w:name="_Toc58860136"/>
      <w:bookmarkStart w:id="2725" w:name="_Toc58862640"/>
      <w:bookmarkStart w:id="2726" w:name="_Toc61182633"/>
      <w:bookmarkStart w:id="2727"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8" w:name="_Toc74961749"/>
      <w:bookmarkStart w:id="2729" w:name="_Toc75242660"/>
      <w:bookmarkStart w:id="2730" w:name="_Toc76545006"/>
      <w:bookmarkStart w:id="2731" w:name="_Toc82595109"/>
      <w:bookmarkStart w:id="2732" w:name="_Toc89955140"/>
      <w:bookmarkStart w:id="2733" w:name="_Toc98773565"/>
      <w:bookmarkStart w:id="2734" w:name="_Toc106201324"/>
      <w:bookmarkStart w:id="2735" w:name="_Toc115191177"/>
      <w:bookmarkStart w:id="2736" w:name="_Toc122013007"/>
      <w:bookmarkStart w:id="2737" w:name="_Toc124155826"/>
      <w:bookmarkStart w:id="2738" w:name="_Toc131537586"/>
      <w:bookmarkStart w:id="2739" w:name="_Toc137397793"/>
      <w:bookmarkStart w:id="2740" w:name="_Toc156576009"/>
      <w:bookmarkStart w:id="2741" w:name="_Toc176944531"/>
      <w:bookmarkStart w:id="2742" w:name="_Toc187256809"/>
      <w:r w:rsidRPr="008C3753">
        <w:t>6.3.</w:t>
      </w:r>
      <w:r w:rsidR="0004334C" w:rsidRPr="008C3753">
        <w:t>3</w:t>
      </w:r>
      <w:r w:rsidRPr="008C3753">
        <w:t>.2</w:t>
      </w:r>
      <w:r w:rsidRPr="008C3753">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3" w:name="_Toc21099897"/>
      <w:bookmarkStart w:id="2744" w:name="_Toc29809695"/>
      <w:bookmarkStart w:id="2745" w:name="_Toc36645073"/>
      <w:bookmarkStart w:id="2746" w:name="_Toc37272127"/>
      <w:bookmarkStart w:id="2747" w:name="_Toc45884373"/>
      <w:bookmarkStart w:id="2748" w:name="_Toc53182396"/>
      <w:bookmarkStart w:id="2749" w:name="_Toc58860137"/>
      <w:bookmarkStart w:id="2750" w:name="_Toc58862641"/>
      <w:bookmarkStart w:id="2751" w:name="_Toc61182634"/>
      <w:bookmarkStart w:id="2752" w:name="_Toc66727947"/>
      <w:bookmarkStart w:id="2753" w:name="_Toc74961750"/>
      <w:bookmarkStart w:id="2754" w:name="_Toc75242661"/>
      <w:bookmarkStart w:id="2755" w:name="_Toc76545007"/>
      <w:bookmarkStart w:id="2756" w:name="_Toc82595110"/>
      <w:bookmarkStart w:id="2757" w:name="_Toc89955141"/>
      <w:bookmarkStart w:id="2758" w:name="_Toc98773566"/>
      <w:bookmarkStart w:id="2759" w:name="_Toc106201325"/>
      <w:bookmarkStart w:id="2760" w:name="_Toc115191178"/>
      <w:bookmarkStart w:id="2761" w:name="_Toc122013008"/>
      <w:bookmarkStart w:id="2762" w:name="_Toc124155827"/>
      <w:bookmarkStart w:id="2763" w:name="_Toc131537587"/>
      <w:bookmarkStart w:id="2764" w:name="_Toc137397794"/>
      <w:bookmarkStart w:id="2765" w:name="_Toc156576010"/>
      <w:bookmarkStart w:id="2766" w:name="_Toc176944532"/>
      <w:bookmarkStart w:id="2767" w:name="_Toc187256810"/>
      <w:r w:rsidRPr="008C3753">
        <w:t>6.3.</w:t>
      </w:r>
      <w:r w:rsidR="0004334C" w:rsidRPr="008C3753">
        <w:t>3</w:t>
      </w:r>
      <w:r w:rsidRPr="008C3753">
        <w:t>.3</w:t>
      </w:r>
      <w:r w:rsidRPr="008C3753">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8" w:name="_Toc21099898"/>
      <w:bookmarkStart w:id="2769" w:name="_Toc29809696"/>
      <w:bookmarkStart w:id="2770" w:name="_Toc36645074"/>
      <w:bookmarkStart w:id="2771" w:name="_Toc37272128"/>
      <w:bookmarkStart w:id="2772" w:name="_Toc45884374"/>
      <w:bookmarkStart w:id="2773" w:name="_Toc53182397"/>
      <w:bookmarkStart w:id="2774" w:name="_Toc58860138"/>
      <w:bookmarkStart w:id="2775" w:name="_Toc58862642"/>
      <w:bookmarkStart w:id="2776" w:name="_Toc61182635"/>
      <w:bookmarkStart w:id="2777" w:name="_Toc66727948"/>
      <w:bookmarkStart w:id="2778" w:name="_Toc74961751"/>
      <w:bookmarkStart w:id="2779" w:name="_Toc75242662"/>
      <w:bookmarkStart w:id="2780" w:name="_Toc76545008"/>
      <w:bookmarkStart w:id="2781" w:name="_Toc82595111"/>
      <w:bookmarkStart w:id="2782" w:name="_Toc89955142"/>
      <w:bookmarkStart w:id="2783" w:name="_Toc98773567"/>
      <w:bookmarkStart w:id="2784" w:name="_Toc106201326"/>
      <w:bookmarkStart w:id="2785" w:name="_Toc115191179"/>
      <w:bookmarkStart w:id="2786" w:name="_Toc122013009"/>
      <w:bookmarkStart w:id="2787" w:name="_Toc124155828"/>
      <w:bookmarkStart w:id="2788" w:name="_Toc131537588"/>
      <w:bookmarkStart w:id="2789" w:name="_Toc137397795"/>
      <w:bookmarkStart w:id="2790" w:name="_Toc156576011"/>
      <w:bookmarkStart w:id="2791" w:name="_Toc176944533"/>
      <w:bookmarkStart w:id="2792" w:name="_Toc187256811"/>
      <w:r w:rsidRPr="008C3753">
        <w:t>6.3.</w:t>
      </w:r>
      <w:r w:rsidR="0004334C" w:rsidRPr="008C3753">
        <w:t>3</w:t>
      </w:r>
      <w:r w:rsidRPr="008C3753">
        <w:t>.4</w:t>
      </w:r>
      <w:r w:rsidRPr="008C3753">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912426" w14:textId="2CAB1A5D" w:rsidR="005B02EA" w:rsidRPr="008C3753" w:rsidRDefault="005B02EA" w:rsidP="005B02EA">
      <w:pPr>
        <w:pStyle w:val="Heading5"/>
      </w:pPr>
      <w:bookmarkStart w:id="2793" w:name="_Toc21099899"/>
      <w:bookmarkStart w:id="2794" w:name="_Toc29809697"/>
      <w:bookmarkStart w:id="2795" w:name="_Toc36645075"/>
      <w:bookmarkStart w:id="2796" w:name="_Toc37272129"/>
      <w:bookmarkStart w:id="2797" w:name="_Toc45884375"/>
      <w:bookmarkStart w:id="2798" w:name="_Toc53182398"/>
      <w:bookmarkStart w:id="2799" w:name="_Toc58860139"/>
      <w:bookmarkStart w:id="2800" w:name="_Toc58862643"/>
      <w:bookmarkStart w:id="2801" w:name="_Toc61182636"/>
      <w:bookmarkStart w:id="2802" w:name="_Toc66727949"/>
      <w:bookmarkStart w:id="2803" w:name="_Toc74961752"/>
      <w:bookmarkStart w:id="2804" w:name="_Toc75242663"/>
      <w:bookmarkStart w:id="2805" w:name="_Toc76545009"/>
      <w:bookmarkStart w:id="2806" w:name="_Toc82595112"/>
      <w:bookmarkStart w:id="2807" w:name="_Toc89955143"/>
      <w:bookmarkStart w:id="2808" w:name="_Toc98773568"/>
      <w:bookmarkStart w:id="2809" w:name="_Toc106201327"/>
      <w:bookmarkStart w:id="2810" w:name="_Toc115191180"/>
      <w:bookmarkStart w:id="2811" w:name="_Toc122013010"/>
      <w:bookmarkStart w:id="2812" w:name="_Toc124155829"/>
      <w:bookmarkStart w:id="2813" w:name="_Toc131537589"/>
      <w:bookmarkStart w:id="2814" w:name="_Toc137397796"/>
      <w:bookmarkStart w:id="2815" w:name="_Toc156576012"/>
      <w:bookmarkStart w:id="2816" w:name="_Toc176944534"/>
      <w:bookmarkStart w:id="2817" w:name="_Toc187256812"/>
      <w:r w:rsidRPr="008C3753">
        <w:t>6.3.</w:t>
      </w:r>
      <w:r w:rsidR="0004334C" w:rsidRPr="008C3753">
        <w:t>3</w:t>
      </w:r>
      <w:r w:rsidRPr="008C3753">
        <w:t>.4.1</w:t>
      </w:r>
      <w:r w:rsidRPr="008C3753">
        <w:tab/>
        <w:t>Initial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8" w:name="_Toc21099900"/>
      <w:bookmarkStart w:id="2819" w:name="_Toc29809698"/>
      <w:bookmarkStart w:id="2820" w:name="_Toc36645076"/>
      <w:bookmarkStart w:id="2821" w:name="_Toc37272130"/>
      <w:bookmarkStart w:id="2822" w:name="_Toc45884376"/>
      <w:bookmarkStart w:id="2823" w:name="_Toc53182399"/>
      <w:bookmarkStart w:id="2824" w:name="_Toc58860140"/>
      <w:bookmarkStart w:id="2825" w:name="_Toc58862644"/>
      <w:bookmarkStart w:id="2826" w:name="_Toc61182637"/>
      <w:bookmarkStart w:id="2827" w:name="_Toc66727950"/>
      <w:bookmarkStart w:id="2828" w:name="_Toc74961753"/>
      <w:bookmarkStart w:id="2829" w:name="_Toc75242664"/>
      <w:bookmarkStart w:id="2830" w:name="_Toc76545010"/>
      <w:bookmarkStart w:id="2831" w:name="_Toc82595113"/>
      <w:bookmarkStart w:id="2832" w:name="_Toc89955144"/>
      <w:bookmarkStart w:id="2833" w:name="_Toc98773569"/>
      <w:bookmarkStart w:id="2834" w:name="_Toc106201328"/>
      <w:bookmarkStart w:id="2835" w:name="_Toc115191181"/>
      <w:bookmarkStart w:id="2836" w:name="_Toc122013011"/>
      <w:bookmarkStart w:id="2837" w:name="_Toc124155830"/>
      <w:bookmarkStart w:id="2838" w:name="_Toc131537590"/>
      <w:bookmarkStart w:id="2839" w:name="_Toc137397797"/>
      <w:bookmarkStart w:id="2840" w:name="_Toc156576013"/>
      <w:bookmarkStart w:id="2841" w:name="_Toc176944535"/>
      <w:bookmarkStart w:id="2842" w:name="_Toc187256813"/>
      <w:r w:rsidRPr="008C3753">
        <w:t>6.3.3.4.2</w:t>
      </w:r>
      <w:r w:rsidRPr="008C3753">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3" w:name="_Toc21099901"/>
      <w:bookmarkStart w:id="2844" w:name="_Toc29809699"/>
      <w:bookmarkStart w:id="2845" w:name="_Toc36645077"/>
      <w:bookmarkStart w:id="2846" w:name="_Toc37272131"/>
      <w:bookmarkStart w:id="2847" w:name="_Toc45884377"/>
      <w:bookmarkStart w:id="2848" w:name="_Toc53182400"/>
      <w:bookmarkStart w:id="2849" w:name="_Toc58860141"/>
      <w:bookmarkStart w:id="2850" w:name="_Toc58862645"/>
      <w:bookmarkStart w:id="2851" w:name="_Toc61182638"/>
      <w:bookmarkStart w:id="2852" w:name="_Toc66727951"/>
      <w:bookmarkStart w:id="2853" w:name="_Toc74961754"/>
      <w:bookmarkStart w:id="2854" w:name="_Toc75242665"/>
      <w:bookmarkStart w:id="2855" w:name="_Toc76545011"/>
      <w:bookmarkStart w:id="2856" w:name="_Toc82595114"/>
      <w:bookmarkStart w:id="2857"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8" w:name="_Toc98773570"/>
      <w:bookmarkStart w:id="2859" w:name="_Toc106201329"/>
      <w:bookmarkStart w:id="2860" w:name="_Toc115191182"/>
      <w:bookmarkStart w:id="2861" w:name="_Toc122013012"/>
      <w:bookmarkStart w:id="2862" w:name="_Toc124155831"/>
      <w:bookmarkStart w:id="2863" w:name="_Toc131537591"/>
      <w:bookmarkStart w:id="2864" w:name="_Toc137397798"/>
      <w:bookmarkStart w:id="2865" w:name="_Toc156576014"/>
      <w:bookmarkStart w:id="2866" w:name="_Toc176944536"/>
      <w:bookmarkStart w:id="2867" w:name="_Toc187256814"/>
      <w:r w:rsidRPr="008C3753">
        <w:t>6.3.</w:t>
      </w:r>
      <w:r w:rsidR="0004334C" w:rsidRPr="008C3753">
        <w:t>3</w:t>
      </w:r>
      <w:r w:rsidRPr="008C3753">
        <w:t>.5</w:t>
      </w:r>
      <w:r w:rsidRPr="008C3753">
        <w:tab/>
        <w:t>Test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1A3E67"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8C3753" w:rsidRDefault="001A3E67" w:rsidP="001A3E67">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8C3753" w:rsidRDefault="001A3E67" w:rsidP="001A3E67">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8C3753" w:rsidRDefault="001A3E67" w:rsidP="001A3E67">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8C3753" w:rsidRDefault="001A3E67" w:rsidP="001A3E67">
            <w:pPr>
              <w:pStyle w:val="TAL"/>
              <w:jc w:val="center"/>
            </w:pPr>
            <w:r w:rsidRPr="00427155">
              <w:t>16</w:t>
            </w:r>
            <w:r>
              <w:t>.</w:t>
            </w:r>
            <w:r w:rsidRPr="00427155">
              <w:t>0</w:t>
            </w:r>
          </w:p>
        </w:tc>
      </w:tr>
      <w:tr w:rsidR="001A3E67"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8C3753" w:rsidRDefault="001A3E67" w:rsidP="001A3E67">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8C3753" w:rsidRDefault="001A3E67" w:rsidP="001A3E67">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8C3753" w:rsidRDefault="001A3E67" w:rsidP="001A3E67">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8C3753" w:rsidRDefault="001A3E67" w:rsidP="001A3E67">
            <w:pPr>
              <w:pStyle w:val="TAL"/>
              <w:jc w:val="center"/>
            </w:pPr>
            <w:r>
              <w:t>16.6</w:t>
            </w:r>
          </w:p>
        </w:tc>
      </w:tr>
      <w:tr w:rsidR="001A3E67"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8C3753" w:rsidRDefault="001A3E67" w:rsidP="001A3E67">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8C3753" w:rsidRDefault="001A3E67" w:rsidP="001A3E67">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8C3753" w:rsidRDefault="001A3E67" w:rsidP="001A3E67">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8C3753" w:rsidRDefault="001A3E67" w:rsidP="001A3E67">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8" w:name="_Toc36645078"/>
      <w:bookmarkStart w:id="2869" w:name="_Toc37272132"/>
      <w:bookmarkStart w:id="2870" w:name="_Toc45884378"/>
      <w:bookmarkStart w:id="2871" w:name="_Toc53182401"/>
      <w:bookmarkStart w:id="2872" w:name="_Toc58860142"/>
      <w:bookmarkStart w:id="2873" w:name="_Toc58862646"/>
      <w:bookmarkStart w:id="2874" w:name="_Toc61182639"/>
      <w:bookmarkStart w:id="2875" w:name="_Toc66727952"/>
      <w:bookmarkStart w:id="2876" w:name="_Toc74961755"/>
      <w:bookmarkStart w:id="2877" w:name="_Toc75242666"/>
      <w:bookmarkStart w:id="2878" w:name="_Toc76545012"/>
      <w:bookmarkStart w:id="2879" w:name="_Toc82595115"/>
      <w:bookmarkStart w:id="2880" w:name="_Toc89955146"/>
      <w:bookmarkStart w:id="2881" w:name="_Toc98773571"/>
      <w:bookmarkStart w:id="2882" w:name="_Toc106201330"/>
      <w:bookmarkStart w:id="2883" w:name="_Toc115191183"/>
      <w:bookmarkStart w:id="2884" w:name="_Toc122013013"/>
      <w:bookmarkStart w:id="2885" w:name="_Toc124155832"/>
      <w:bookmarkStart w:id="2886" w:name="_Toc131537592"/>
      <w:bookmarkStart w:id="2887" w:name="_Toc137397799"/>
      <w:bookmarkStart w:id="2888" w:name="_Toc156576015"/>
      <w:bookmarkStart w:id="2889" w:name="_Toc176944537"/>
      <w:bookmarkStart w:id="2890" w:name="_Toc187256815"/>
      <w:bookmarkStart w:id="2891" w:name="_Toc21099902"/>
      <w:bookmarkStart w:id="2892" w:name="_Toc29809700"/>
      <w:r w:rsidRPr="008C3753">
        <w:t>6.3.4</w:t>
      </w:r>
      <w:r w:rsidRPr="008C3753">
        <w:tab/>
        <w:t>NB-IoT RB power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161E71C" w14:textId="77777777" w:rsidR="00B46158" w:rsidRPr="008C3753" w:rsidRDefault="00B46158" w:rsidP="00B46158">
      <w:pPr>
        <w:pStyle w:val="Heading4"/>
      </w:pPr>
      <w:bookmarkStart w:id="2893" w:name="_Toc36645079"/>
      <w:bookmarkStart w:id="2894" w:name="_Toc37272133"/>
      <w:bookmarkStart w:id="2895" w:name="_Toc45884379"/>
      <w:bookmarkStart w:id="2896" w:name="_Toc53182402"/>
      <w:bookmarkStart w:id="2897" w:name="_Toc58860143"/>
      <w:bookmarkStart w:id="2898" w:name="_Toc58862647"/>
      <w:bookmarkStart w:id="2899" w:name="_Toc61182640"/>
      <w:bookmarkStart w:id="2900" w:name="_Toc66727953"/>
      <w:bookmarkStart w:id="2901" w:name="_Toc74961756"/>
      <w:bookmarkStart w:id="2902" w:name="_Toc75242667"/>
      <w:bookmarkStart w:id="2903" w:name="_Toc76545013"/>
      <w:bookmarkStart w:id="2904" w:name="_Toc82595116"/>
      <w:bookmarkStart w:id="2905" w:name="_Toc89955147"/>
      <w:bookmarkStart w:id="2906" w:name="_Toc98773572"/>
      <w:bookmarkStart w:id="2907" w:name="_Toc106201331"/>
      <w:bookmarkStart w:id="2908" w:name="_Toc115191184"/>
      <w:bookmarkStart w:id="2909" w:name="_Toc122013014"/>
      <w:bookmarkStart w:id="2910" w:name="_Toc124155833"/>
      <w:bookmarkStart w:id="2911" w:name="_Toc131537593"/>
      <w:bookmarkStart w:id="2912" w:name="_Toc137397800"/>
      <w:bookmarkStart w:id="2913" w:name="_Toc156576016"/>
      <w:bookmarkStart w:id="2914" w:name="_Toc176944538"/>
      <w:bookmarkStart w:id="2915" w:name="_Toc187256816"/>
      <w:r w:rsidRPr="008C3753">
        <w:t>6.3.4.1</w:t>
      </w:r>
      <w:r w:rsidRPr="008C3753">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6" w:name="_Toc36645080"/>
      <w:bookmarkStart w:id="2917" w:name="_Toc37272134"/>
      <w:bookmarkStart w:id="2918" w:name="_Toc45884380"/>
      <w:bookmarkStart w:id="2919" w:name="_Toc53182403"/>
      <w:bookmarkStart w:id="2920" w:name="_Toc58860144"/>
      <w:bookmarkStart w:id="2921" w:name="_Toc58862648"/>
      <w:bookmarkStart w:id="2922" w:name="_Toc61182641"/>
      <w:bookmarkStart w:id="2923" w:name="_Toc66727954"/>
      <w:bookmarkStart w:id="2924" w:name="_Toc74961757"/>
      <w:bookmarkStart w:id="2925" w:name="_Toc75242668"/>
      <w:bookmarkStart w:id="2926" w:name="_Toc76545014"/>
      <w:bookmarkStart w:id="2927" w:name="_Toc82595117"/>
      <w:bookmarkStart w:id="2928" w:name="_Toc89955148"/>
      <w:bookmarkStart w:id="2929" w:name="_Toc98773573"/>
      <w:bookmarkStart w:id="2930" w:name="_Toc106201332"/>
      <w:bookmarkStart w:id="2931" w:name="_Toc115191185"/>
      <w:bookmarkStart w:id="2932" w:name="_Toc122013015"/>
      <w:bookmarkStart w:id="2933" w:name="_Toc124155834"/>
      <w:bookmarkStart w:id="2934" w:name="_Toc131537594"/>
      <w:bookmarkStart w:id="2935" w:name="_Toc137397801"/>
      <w:bookmarkStart w:id="2936" w:name="_Toc156576017"/>
      <w:bookmarkStart w:id="2937" w:name="_Toc176944539"/>
      <w:bookmarkStart w:id="2938" w:name="_Toc187256817"/>
      <w:r w:rsidRPr="008C3753">
        <w:t>6.3.4.2</w:t>
      </w:r>
      <w:r w:rsidRPr="008C3753">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9" w:name="_Toc36645081"/>
      <w:bookmarkStart w:id="2940" w:name="_Toc37272135"/>
      <w:bookmarkStart w:id="2941" w:name="_Toc45884381"/>
      <w:bookmarkStart w:id="2942" w:name="_Toc53182404"/>
      <w:bookmarkStart w:id="2943" w:name="_Toc58860145"/>
      <w:bookmarkStart w:id="2944" w:name="_Toc58862649"/>
      <w:bookmarkStart w:id="2945" w:name="_Toc61182642"/>
      <w:bookmarkStart w:id="2946" w:name="_Toc66727955"/>
      <w:bookmarkStart w:id="2947" w:name="_Toc74961758"/>
      <w:bookmarkStart w:id="2948" w:name="_Toc75242669"/>
      <w:bookmarkStart w:id="2949" w:name="_Toc76545015"/>
      <w:bookmarkStart w:id="2950" w:name="_Toc82595118"/>
      <w:bookmarkStart w:id="2951" w:name="_Toc89955149"/>
      <w:bookmarkStart w:id="2952" w:name="_Toc98773574"/>
      <w:bookmarkStart w:id="2953" w:name="_Toc106201333"/>
      <w:bookmarkStart w:id="2954" w:name="_Toc115191186"/>
      <w:bookmarkStart w:id="2955" w:name="_Toc122013016"/>
      <w:bookmarkStart w:id="2956" w:name="_Toc124155835"/>
      <w:bookmarkStart w:id="2957" w:name="_Toc131537595"/>
      <w:bookmarkStart w:id="2958" w:name="_Toc137397802"/>
      <w:bookmarkStart w:id="2959" w:name="_Toc156576018"/>
      <w:bookmarkStart w:id="2960" w:name="_Toc176944540"/>
      <w:bookmarkStart w:id="2961" w:name="_Toc187256818"/>
      <w:r w:rsidRPr="008C3753">
        <w:t>6.3.4.3</w:t>
      </w:r>
      <w:r w:rsidRPr="008C3753">
        <w:tab/>
        <w:t>Test purpose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2" w:name="_Toc36645082"/>
      <w:bookmarkStart w:id="2963" w:name="_Toc37272136"/>
      <w:bookmarkStart w:id="2964" w:name="_Toc45884382"/>
      <w:bookmarkStart w:id="2965" w:name="_Toc53182405"/>
      <w:bookmarkStart w:id="2966" w:name="_Toc58860146"/>
      <w:bookmarkStart w:id="2967" w:name="_Toc58862650"/>
      <w:bookmarkStart w:id="2968" w:name="_Toc61182643"/>
      <w:bookmarkStart w:id="2969" w:name="_Toc66727956"/>
      <w:bookmarkStart w:id="2970" w:name="_Toc74961759"/>
      <w:bookmarkStart w:id="2971" w:name="_Toc75242670"/>
      <w:bookmarkStart w:id="2972" w:name="_Toc76545016"/>
      <w:bookmarkStart w:id="2973" w:name="_Toc82595119"/>
      <w:bookmarkStart w:id="2974" w:name="_Toc89955150"/>
      <w:bookmarkStart w:id="2975" w:name="_Toc98773575"/>
      <w:bookmarkStart w:id="2976" w:name="_Toc106201334"/>
      <w:bookmarkStart w:id="2977" w:name="_Toc115191187"/>
      <w:bookmarkStart w:id="2978" w:name="_Toc122013017"/>
      <w:bookmarkStart w:id="2979" w:name="_Toc124155836"/>
      <w:bookmarkStart w:id="2980" w:name="_Toc131537596"/>
      <w:bookmarkStart w:id="2981" w:name="_Toc137397803"/>
      <w:bookmarkStart w:id="2982" w:name="_Toc156576019"/>
      <w:bookmarkStart w:id="2983" w:name="_Toc176944541"/>
      <w:bookmarkStart w:id="2984" w:name="_Toc187256819"/>
      <w:r w:rsidRPr="008C3753">
        <w:t>6.3.4.4</w:t>
      </w:r>
      <w:r w:rsidRPr="008C3753">
        <w:tab/>
        <w:t>Method of test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5" w:name="_Toc36645083"/>
      <w:bookmarkStart w:id="2986" w:name="_Toc37272137"/>
      <w:bookmarkStart w:id="2987" w:name="_Toc45884383"/>
      <w:bookmarkStart w:id="2988" w:name="_Toc53182406"/>
      <w:bookmarkStart w:id="2989" w:name="_Toc58860147"/>
      <w:bookmarkStart w:id="2990" w:name="_Toc58862651"/>
      <w:bookmarkStart w:id="2991" w:name="_Toc61182644"/>
      <w:bookmarkStart w:id="2992" w:name="_Toc66727957"/>
      <w:bookmarkStart w:id="2993" w:name="_Toc74961760"/>
      <w:bookmarkStart w:id="2994" w:name="_Toc75242671"/>
      <w:bookmarkStart w:id="2995" w:name="_Toc76545017"/>
      <w:bookmarkStart w:id="2996" w:name="_Toc82595120"/>
      <w:bookmarkStart w:id="2997" w:name="_Toc89955151"/>
      <w:bookmarkStart w:id="2998" w:name="_Toc98773576"/>
      <w:bookmarkStart w:id="2999" w:name="_Toc106201335"/>
      <w:bookmarkStart w:id="3000" w:name="_Toc115191188"/>
      <w:bookmarkStart w:id="3001" w:name="_Toc122013018"/>
      <w:bookmarkStart w:id="3002" w:name="_Toc124155837"/>
      <w:bookmarkStart w:id="3003" w:name="_Toc131537597"/>
      <w:bookmarkStart w:id="3004" w:name="_Toc137397804"/>
      <w:bookmarkStart w:id="3005" w:name="_Toc156576020"/>
      <w:bookmarkStart w:id="3006" w:name="_Toc176944542"/>
      <w:bookmarkStart w:id="3007" w:name="_Toc187256820"/>
      <w:r w:rsidRPr="008C3753">
        <w:t>6.3.4.5</w:t>
      </w:r>
      <w:r w:rsidRPr="008C3753">
        <w:tab/>
        <w:t>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356917"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8C3753" w:rsidRDefault="00356917" w:rsidP="00356917">
            <w:pPr>
              <w:pStyle w:val="TAL"/>
              <w:jc w:val="center"/>
              <w:rPr>
                <w:lang w:val="fr-FR"/>
              </w:rPr>
            </w:pPr>
            <w:r>
              <w:rPr>
                <w:rFonts w:eastAsia="SimSun" w:hint="eastAsia"/>
                <w:lang w:val="en-US" w:eastAsia="zh-CN"/>
              </w:rPr>
              <w:t xml:space="preserve">3, </w:t>
            </w:r>
            <w:r>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8C3753" w:rsidRDefault="00356917" w:rsidP="00356917">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8C3753" w:rsidRDefault="00356917" w:rsidP="00356917">
            <w:pPr>
              <w:pStyle w:val="TAL"/>
              <w:jc w:val="center"/>
              <w:rPr>
                <w:lang w:val="fr-FR"/>
              </w:rPr>
            </w:pPr>
            <w:r w:rsidRPr="008C3753">
              <w:rPr>
                <w:lang w:val="fr-FR"/>
              </w:rPr>
              <w:t>+5.6</w:t>
            </w:r>
          </w:p>
        </w:tc>
      </w:tr>
      <w:tr w:rsidR="00356917"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8C3753" w:rsidRDefault="00356917" w:rsidP="00356917">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BE2DD3" w:rsidRDefault="00356917" w:rsidP="00356917">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8C3753" w:rsidRDefault="00356917" w:rsidP="00356917">
            <w:pPr>
              <w:pStyle w:val="TAL"/>
              <w:jc w:val="center"/>
              <w:rPr>
                <w:lang w:val="fr-FR"/>
              </w:rPr>
            </w:pPr>
            <w:r w:rsidRPr="008C3753">
              <w:rPr>
                <w:lang w:val="fr-FR"/>
              </w:rPr>
              <w:t>+5.6</w:t>
            </w:r>
          </w:p>
        </w:tc>
      </w:tr>
      <w:tr w:rsidR="00356917"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8C3753" w:rsidRDefault="00356917" w:rsidP="00356917">
            <w:pPr>
              <w:pStyle w:val="TAL"/>
              <w:jc w:val="center"/>
              <w:rPr>
                <w:lang w:val="fr-FR"/>
              </w:rPr>
            </w:pPr>
            <w:r w:rsidRPr="008C3753">
              <w:rPr>
                <w:lang w:val="fr-FR"/>
              </w:rPr>
              <w:t>+2.6</w:t>
            </w:r>
          </w:p>
        </w:tc>
      </w:tr>
      <w:tr w:rsidR="00356917"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8C3753" w:rsidRDefault="00356917" w:rsidP="00356917">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BE2DD3" w:rsidRDefault="00356917" w:rsidP="00356917">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8C3753" w:rsidRDefault="00356917" w:rsidP="00356917">
            <w:pPr>
              <w:pStyle w:val="TAL"/>
              <w:jc w:val="center"/>
              <w:rPr>
                <w:lang w:val="fr-FR"/>
              </w:rPr>
            </w:pPr>
            <w:r w:rsidRPr="008C3753">
              <w:rPr>
                <w:lang w:val="fr-FR"/>
              </w:rPr>
              <w:t>+5.6</w:t>
            </w:r>
          </w:p>
        </w:tc>
      </w:tr>
      <w:tr w:rsidR="00356917"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8C3753" w:rsidRDefault="00356917" w:rsidP="00356917">
            <w:pPr>
              <w:pStyle w:val="TAL"/>
              <w:jc w:val="center"/>
              <w:rPr>
                <w:lang w:val="fr-FR"/>
              </w:rPr>
            </w:pPr>
            <w:r w:rsidRPr="008C3753">
              <w:rPr>
                <w:lang w:val="fr-FR"/>
              </w:rPr>
              <w:t>+2.6</w:t>
            </w:r>
          </w:p>
        </w:tc>
      </w:tr>
      <w:tr w:rsidR="00356917"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8C3753" w:rsidRDefault="00356917" w:rsidP="00356917">
            <w:pPr>
              <w:pStyle w:val="TAL"/>
              <w:jc w:val="center"/>
              <w:rPr>
                <w:lang w:val="fr-FR"/>
              </w:rPr>
            </w:pPr>
            <w:r w:rsidRPr="008C3753">
              <w:rPr>
                <w:lang w:val="fr-FR"/>
              </w:rPr>
              <w:t xml:space="preserve">25, 30, </w:t>
            </w:r>
            <w:r>
              <w:rPr>
                <w:lang w:val="fr-FR"/>
              </w:rPr>
              <w:t>35, 40, 45,</w:t>
            </w:r>
            <w:r w:rsidRPr="008C3753">
              <w:rPr>
                <w:lang w:val="fr-FR"/>
              </w:rPr>
              <w:t xml:space="preserve">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BE2DD3" w:rsidRDefault="00356917" w:rsidP="00356917">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8C3753" w:rsidRDefault="00356917" w:rsidP="00356917">
            <w:pPr>
              <w:pStyle w:val="TAL"/>
              <w:jc w:val="center"/>
              <w:rPr>
                <w:lang w:val="fr-FR"/>
              </w:rPr>
            </w:pPr>
            <w:r w:rsidRPr="008C3753">
              <w:rPr>
                <w:lang w:val="fr-FR"/>
              </w:rPr>
              <w:t>+5.6</w:t>
            </w:r>
          </w:p>
        </w:tc>
      </w:tr>
      <w:tr w:rsidR="00356917"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8C3753"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8C3753" w:rsidRDefault="00356917" w:rsidP="00356917">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8C3753" w:rsidRDefault="00356917" w:rsidP="00356917">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8" w:name="_Toc36645084"/>
      <w:bookmarkStart w:id="3009" w:name="_Toc37272138"/>
      <w:bookmarkStart w:id="3010" w:name="_Toc45884384"/>
      <w:bookmarkStart w:id="3011" w:name="_Toc53182407"/>
      <w:bookmarkStart w:id="3012" w:name="_Toc58860148"/>
      <w:bookmarkStart w:id="3013" w:name="_Toc58862652"/>
      <w:bookmarkStart w:id="3014" w:name="_Toc61182645"/>
      <w:bookmarkStart w:id="3015" w:name="_Toc66727958"/>
      <w:bookmarkStart w:id="3016" w:name="_Toc74961761"/>
      <w:bookmarkStart w:id="3017" w:name="_Toc75242672"/>
      <w:bookmarkStart w:id="3018" w:name="_Toc76545018"/>
      <w:bookmarkStart w:id="3019" w:name="_Toc82595121"/>
      <w:bookmarkStart w:id="3020" w:name="_Toc89955152"/>
      <w:bookmarkStart w:id="3021" w:name="_Toc98773577"/>
      <w:bookmarkStart w:id="3022" w:name="_Toc106201336"/>
      <w:bookmarkStart w:id="3023" w:name="_Toc115191189"/>
      <w:bookmarkStart w:id="3024" w:name="_Toc122013019"/>
      <w:bookmarkStart w:id="3025" w:name="_Toc124155838"/>
      <w:bookmarkStart w:id="3026" w:name="_Toc131537598"/>
      <w:bookmarkStart w:id="3027" w:name="_Toc137397805"/>
      <w:bookmarkStart w:id="3028" w:name="_Toc156576021"/>
      <w:bookmarkStart w:id="3029" w:name="_Toc176944543"/>
      <w:bookmarkStart w:id="3030" w:name="_Toc187256821"/>
      <w:r w:rsidRPr="008C3753">
        <w:t>6.4</w:t>
      </w:r>
      <w:r w:rsidRPr="008C3753">
        <w:tab/>
        <w:t>Transmit ON/OFF power</w:t>
      </w:r>
      <w:bookmarkEnd w:id="2891"/>
      <w:bookmarkEnd w:id="2892"/>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1B922B7" w14:textId="77777777" w:rsidR="00ED720D" w:rsidRPr="008C3753" w:rsidRDefault="00ED720D" w:rsidP="00ED720D">
      <w:pPr>
        <w:pStyle w:val="Heading3"/>
        <w:rPr>
          <w:lang w:val="en-US"/>
        </w:rPr>
      </w:pPr>
      <w:bookmarkStart w:id="3031" w:name="_Toc21099903"/>
      <w:bookmarkStart w:id="3032" w:name="_Toc29809701"/>
      <w:bookmarkStart w:id="3033" w:name="_Toc36645085"/>
      <w:bookmarkStart w:id="3034" w:name="_Toc37272139"/>
      <w:bookmarkStart w:id="3035" w:name="_Toc45884385"/>
      <w:bookmarkStart w:id="3036" w:name="_Toc53182408"/>
      <w:bookmarkStart w:id="3037" w:name="_Toc58860149"/>
      <w:bookmarkStart w:id="3038" w:name="_Toc58862653"/>
      <w:bookmarkStart w:id="3039" w:name="_Toc61182646"/>
      <w:bookmarkStart w:id="3040" w:name="_Toc66727959"/>
      <w:bookmarkStart w:id="3041" w:name="_Toc74961762"/>
      <w:bookmarkStart w:id="3042" w:name="_Toc75242673"/>
      <w:bookmarkStart w:id="3043" w:name="_Toc76545019"/>
      <w:bookmarkStart w:id="3044" w:name="_Toc82595122"/>
      <w:bookmarkStart w:id="3045" w:name="_Toc89955153"/>
      <w:bookmarkStart w:id="3046" w:name="_Toc98773578"/>
      <w:bookmarkStart w:id="3047" w:name="_Toc106201337"/>
      <w:bookmarkStart w:id="3048" w:name="_Toc115191190"/>
      <w:bookmarkStart w:id="3049" w:name="_Toc122013020"/>
      <w:bookmarkStart w:id="3050" w:name="_Toc124155839"/>
      <w:bookmarkStart w:id="3051" w:name="_Toc131537599"/>
      <w:bookmarkStart w:id="3052" w:name="_Toc137397806"/>
      <w:bookmarkStart w:id="3053" w:name="_Toc156576022"/>
      <w:bookmarkStart w:id="3054" w:name="_Toc176944544"/>
      <w:bookmarkStart w:id="3055" w:name="_Toc187256822"/>
      <w:r w:rsidRPr="008C3753">
        <w:rPr>
          <w:lang w:val="en-US"/>
        </w:rPr>
        <w:t>6.4.1</w:t>
      </w:r>
      <w:r w:rsidRPr="008C3753">
        <w:rPr>
          <w:lang w:val="en-US"/>
        </w:rPr>
        <w:tab/>
        <w:t>Transmitter OFF power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67575C3" w14:textId="77777777" w:rsidR="00ED720D" w:rsidRPr="008C3753" w:rsidRDefault="00ED720D" w:rsidP="00ED720D">
      <w:pPr>
        <w:pStyle w:val="Heading4"/>
        <w:rPr>
          <w:lang w:val="en-US"/>
        </w:rPr>
      </w:pPr>
      <w:bookmarkStart w:id="3056" w:name="_Toc21099904"/>
      <w:bookmarkStart w:id="3057" w:name="_Toc29809702"/>
      <w:bookmarkStart w:id="3058" w:name="_Toc36645086"/>
      <w:bookmarkStart w:id="3059" w:name="_Toc37272140"/>
      <w:bookmarkStart w:id="3060" w:name="_Toc45884386"/>
      <w:bookmarkStart w:id="3061" w:name="_Toc53182409"/>
      <w:bookmarkStart w:id="3062" w:name="_Toc58860150"/>
      <w:bookmarkStart w:id="3063" w:name="_Toc58862654"/>
      <w:bookmarkStart w:id="3064" w:name="_Toc61182647"/>
      <w:bookmarkStart w:id="3065" w:name="_Toc66727960"/>
      <w:bookmarkStart w:id="3066" w:name="_Toc74961763"/>
      <w:bookmarkStart w:id="3067" w:name="_Toc75242674"/>
      <w:bookmarkStart w:id="3068" w:name="_Toc76545020"/>
      <w:bookmarkStart w:id="3069" w:name="_Toc82595123"/>
      <w:bookmarkStart w:id="3070" w:name="_Toc89955154"/>
      <w:bookmarkStart w:id="3071" w:name="_Toc98773579"/>
      <w:bookmarkStart w:id="3072" w:name="_Toc106201338"/>
      <w:bookmarkStart w:id="3073" w:name="_Toc115191191"/>
      <w:bookmarkStart w:id="3074" w:name="_Toc122013021"/>
      <w:bookmarkStart w:id="3075" w:name="_Toc124155840"/>
      <w:bookmarkStart w:id="3076" w:name="_Toc131537600"/>
      <w:bookmarkStart w:id="3077" w:name="_Toc137397807"/>
      <w:bookmarkStart w:id="3078" w:name="_Toc156576023"/>
      <w:bookmarkStart w:id="3079" w:name="_Toc176944545"/>
      <w:bookmarkStart w:id="3080" w:name="_Toc187256823"/>
      <w:r w:rsidRPr="008C3753">
        <w:rPr>
          <w:lang w:val="en-US"/>
        </w:rPr>
        <w:t>6.4.1.1</w:t>
      </w:r>
      <w:r w:rsidRPr="008C3753">
        <w:rPr>
          <w:lang w:val="en-US"/>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1" w:name="_Toc21099905"/>
      <w:bookmarkStart w:id="3082" w:name="_Toc29809703"/>
      <w:bookmarkStart w:id="3083" w:name="_Toc36645087"/>
      <w:bookmarkStart w:id="3084" w:name="_Toc37272141"/>
      <w:bookmarkStart w:id="3085" w:name="_Toc45884387"/>
      <w:bookmarkStart w:id="3086" w:name="_Toc53182410"/>
      <w:bookmarkStart w:id="3087" w:name="_Toc58860151"/>
      <w:bookmarkStart w:id="3088" w:name="_Toc58862655"/>
      <w:bookmarkStart w:id="3089" w:name="_Toc61182648"/>
      <w:bookmarkStart w:id="3090" w:name="_Toc66727961"/>
      <w:bookmarkStart w:id="3091" w:name="_Toc74961764"/>
      <w:bookmarkStart w:id="3092" w:name="_Toc75242675"/>
      <w:bookmarkStart w:id="3093" w:name="_Toc76545021"/>
      <w:bookmarkStart w:id="3094" w:name="_Toc82595124"/>
      <w:bookmarkStart w:id="3095" w:name="_Toc89955155"/>
      <w:bookmarkStart w:id="3096" w:name="_Toc98773580"/>
      <w:bookmarkStart w:id="3097" w:name="_Toc106201339"/>
      <w:bookmarkStart w:id="3098" w:name="_Toc115191192"/>
      <w:bookmarkStart w:id="3099" w:name="_Toc122013022"/>
      <w:bookmarkStart w:id="3100" w:name="_Toc124155841"/>
      <w:bookmarkStart w:id="3101" w:name="_Toc131537601"/>
      <w:bookmarkStart w:id="3102" w:name="_Toc137397808"/>
      <w:bookmarkStart w:id="3103" w:name="_Toc156576024"/>
      <w:bookmarkStart w:id="3104" w:name="_Toc176944546"/>
      <w:bookmarkStart w:id="3105" w:name="_Toc187256824"/>
      <w:r w:rsidRPr="008C3753">
        <w:rPr>
          <w:lang w:val="en-US"/>
        </w:rPr>
        <w:t>6.4.1.2</w:t>
      </w:r>
      <w:r w:rsidRPr="008C3753">
        <w:rPr>
          <w:lang w:val="en-US"/>
        </w:rPr>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6" w:name="_Toc21099906"/>
      <w:bookmarkStart w:id="3107" w:name="_Toc29809704"/>
      <w:bookmarkStart w:id="3108" w:name="_Toc36645088"/>
      <w:bookmarkStart w:id="3109" w:name="_Toc37272142"/>
      <w:bookmarkStart w:id="3110" w:name="_Toc45884388"/>
      <w:bookmarkStart w:id="3111" w:name="_Toc53182411"/>
      <w:bookmarkStart w:id="3112" w:name="_Toc58860152"/>
      <w:bookmarkStart w:id="3113" w:name="_Toc58862656"/>
      <w:bookmarkStart w:id="3114" w:name="_Toc61182649"/>
      <w:bookmarkStart w:id="3115" w:name="_Toc66727962"/>
      <w:bookmarkStart w:id="3116" w:name="_Toc74961765"/>
      <w:bookmarkStart w:id="3117" w:name="_Toc75242676"/>
      <w:bookmarkStart w:id="3118" w:name="_Toc76545022"/>
      <w:bookmarkStart w:id="3119" w:name="_Toc82595125"/>
      <w:bookmarkStart w:id="3120" w:name="_Toc89955156"/>
      <w:bookmarkStart w:id="3121" w:name="_Toc98773581"/>
      <w:bookmarkStart w:id="3122" w:name="_Toc106201340"/>
      <w:bookmarkStart w:id="3123" w:name="_Toc115191193"/>
      <w:bookmarkStart w:id="3124" w:name="_Toc122013023"/>
      <w:bookmarkStart w:id="3125" w:name="_Toc124155842"/>
      <w:bookmarkStart w:id="3126" w:name="_Toc131537602"/>
      <w:bookmarkStart w:id="3127" w:name="_Toc137397809"/>
      <w:bookmarkStart w:id="3128" w:name="_Toc156576025"/>
      <w:bookmarkStart w:id="3129" w:name="_Toc176944547"/>
      <w:bookmarkStart w:id="3130" w:name="_Toc187256825"/>
      <w:r w:rsidRPr="008C3753">
        <w:rPr>
          <w:lang w:val="en-US"/>
        </w:rPr>
        <w:t>6.4.1.3</w:t>
      </w:r>
      <w:r w:rsidRPr="008C3753">
        <w:rPr>
          <w:lang w:val="en-US"/>
        </w:rPr>
        <w:tab/>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1" w:name="_Toc21099907"/>
      <w:bookmarkStart w:id="3132" w:name="_Toc29809705"/>
      <w:bookmarkStart w:id="3133" w:name="_Toc36645089"/>
      <w:bookmarkStart w:id="3134" w:name="_Toc37272143"/>
      <w:bookmarkStart w:id="3135" w:name="_Toc45884389"/>
      <w:bookmarkStart w:id="3136" w:name="_Toc53182412"/>
      <w:bookmarkStart w:id="3137" w:name="_Toc58860153"/>
      <w:bookmarkStart w:id="3138" w:name="_Toc58862657"/>
      <w:bookmarkStart w:id="3139" w:name="_Toc61182650"/>
      <w:bookmarkStart w:id="3140" w:name="_Toc66727963"/>
      <w:bookmarkStart w:id="3141" w:name="_Toc74961766"/>
      <w:bookmarkStart w:id="3142" w:name="_Toc75242677"/>
      <w:bookmarkStart w:id="3143" w:name="_Toc76545023"/>
      <w:bookmarkStart w:id="3144" w:name="_Toc82595126"/>
      <w:bookmarkStart w:id="3145" w:name="_Toc89955157"/>
      <w:bookmarkStart w:id="3146" w:name="_Toc98773582"/>
      <w:bookmarkStart w:id="3147" w:name="_Toc106201341"/>
      <w:bookmarkStart w:id="3148" w:name="_Toc115191194"/>
      <w:bookmarkStart w:id="3149" w:name="_Toc122013024"/>
      <w:bookmarkStart w:id="3150" w:name="_Toc124155843"/>
      <w:bookmarkStart w:id="3151" w:name="_Toc131537603"/>
      <w:bookmarkStart w:id="3152" w:name="_Toc137397810"/>
      <w:bookmarkStart w:id="3153" w:name="_Toc156576026"/>
      <w:bookmarkStart w:id="3154" w:name="_Toc176944548"/>
      <w:bookmarkStart w:id="3155" w:name="_Toc187256826"/>
      <w:r w:rsidRPr="008C3753">
        <w:rPr>
          <w:lang w:val="en-US"/>
        </w:rPr>
        <w:t>6.4.1.4</w:t>
      </w:r>
      <w:r w:rsidRPr="008C3753">
        <w:rPr>
          <w:lang w:val="en-US"/>
        </w:rPr>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6" w:name="_Toc21099908"/>
      <w:bookmarkStart w:id="3157" w:name="_Toc29809706"/>
      <w:bookmarkStart w:id="3158" w:name="_Toc36645090"/>
      <w:bookmarkStart w:id="3159" w:name="_Toc37272144"/>
      <w:bookmarkStart w:id="3160" w:name="_Toc45884390"/>
      <w:bookmarkStart w:id="3161" w:name="_Toc53182413"/>
      <w:bookmarkStart w:id="3162" w:name="_Toc58860154"/>
      <w:bookmarkStart w:id="3163" w:name="_Toc58862658"/>
      <w:bookmarkStart w:id="3164" w:name="_Toc61182651"/>
      <w:bookmarkStart w:id="3165" w:name="_Toc66727964"/>
      <w:bookmarkStart w:id="3166" w:name="_Toc74961767"/>
      <w:bookmarkStart w:id="3167" w:name="_Toc75242678"/>
      <w:bookmarkStart w:id="3168" w:name="_Toc76545024"/>
      <w:bookmarkStart w:id="3169" w:name="_Toc82595127"/>
      <w:bookmarkStart w:id="3170" w:name="_Toc89955158"/>
      <w:bookmarkStart w:id="3171" w:name="_Toc98773583"/>
      <w:bookmarkStart w:id="3172" w:name="_Toc106201342"/>
      <w:bookmarkStart w:id="3173" w:name="_Toc115191195"/>
      <w:bookmarkStart w:id="3174" w:name="_Toc122013025"/>
      <w:bookmarkStart w:id="3175" w:name="_Toc124155844"/>
      <w:bookmarkStart w:id="3176" w:name="_Toc131537604"/>
      <w:bookmarkStart w:id="3177" w:name="_Toc137397811"/>
      <w:bookmarkStart w:id="3178" w:name="_Toc156576027"/>
      <w:bookmarkStart w:id="3179" w:name="_Toc176944549"/>
      <w:bookmarkStart w:id="3180" w:name="_Toc187256827"/>
      <w:r w:rsidRPr="008C3753">
        <w:rPr>
          <w:lang w:val="en-US"/>
        </w:rPr>
        <w:t>6.4.1.5</w:t>
      </w:r>
      <w:r w:rsidRPr="008C3753">
        <w:rPr>
          <w:lang w:val="en-US"/>
        </w:rPr>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1" w:name="_Toc21099909"/>
      <w:bookmarkStart w:id="3182" w:name="_Toc29809707"/>
      <w:bookmarkStart w:id="3183" w:name="_Toc36645091"/>
      <w:bookmarkStart w:id="3184" w:name="_Toc37272145"/>
      <w:bookmarkStart w:id="3185" w:name="_Toc45884391"/>
      <w:bookmarkStart w:id="3186" w:name="_Toc53182414"/>
      <w:bookmarkStart w:id="3187" w:name="_Toc58860155"/>
      <w:bookmarkStart w:id="3188" w:name="_Toc58862659"/>
      <w:bookmarkStart w:id="3189" w:name="_Toc61182652"/>
      <w:bookmarkStart w:id="3190" w:name="_Toc66727965"/>
      <w:bookmarkStart w:id="3191" w:name="_Toc74961768"/>
      <w:bookmarkStart w:id="3192" w:name="_Toc75242679"/>
      <w:bookmarkStart w:id="3193" w:name="_Toc76545025"/>
      <w:bookmarkStart w:id="3194" w:name="_Toc82595128"/>
      <w:bookmarkStart w:id="3195" w:name="_Toc89955159"/>
      <w:bookmarkStart w:id="3196" w:name="_Toc98773584"/>
      <w:bookmarkStart w:id="3197" w:name="_Toc106201343"/>
      <w:bookmarkStart w:id="3198" w:name="_Toc115191196"/>
      <w:bookmarkStart w:id="3199" w:name="_Toc122013026"/>
      <w:bookmarkStart w:id="3200" w:name="_Toc124155845"/>
      <w:bookmarkStart w:id="3201" w:name="_Toc131537605"/>
      <w:bookmarkStart w:id="3202" w:name="_Toc137397812"/>
      <w:bookmarkStart w:id="3203" w:name="_Toc156576028"/>
      <w:bookmarkStart w:id="3204" w:name="_Toc176944550"/>
      <w:bookmarkStart w:id="3205" w:name="_Toc187256828"/>
      <w:r w:rsidRPr="008C3753">
        <w:rPr>
          <w:lang w:val="en-US"/>
        </w:rPr>
        <w:t>6.4.2</w:t>
      </w:r>
      <w:r w:rsidRPr="008C3753">
        <w:rPr>
          <w:lang w:val="en-US"/>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F3A728" w14:textId="77777777" w:rsidR="00ED720D" w:rsidRPr="008C3753" w:rsidRDefault="00ED720D" w:rsidP="00ED720D">
      <w:pPr>
        <w:pStyle w:val="Heading4"/>
        <w:rPr>
          <w:lang w:val="en-US"/>
        </w:rPr>
      </w:pPr>
      <w:bookmarkStart w:id="3206" w:name="_Toc21099910"/>
      <w:bookmarkStart w:id="3207" w:name="_Toc29809708"/>
      <w:bookmarkStart w:id="3208" w:name="_Toc36645092"/>
      <w:bookmarkStart w:id="3209" w:name="_Toc37272146"/>
      <w:bookmarkStart w:id="3210" w:name="_Toc45884392"/>
      <w:bookmarkStart w:id="3211" w:name="_Toc53182415"/>
      <w:bookmarkStart w:id="3212" w:name="_Toc58860156"/>
      <w:bookmarkStart w:id="3213" w:name="_Toc58862660"/>
      <w:bookmarkStart w:id="3214" w:name="_Toc61182653"/>
      <w:bookmarkStart w:id="3215" w:name="_Toc66727966"/>
      <w:bookmarkStart w:id="3216" w:name="_Toc74961769"/>
      <w:bookmarkStart w:id="3217" w:name="_Toc75242680"/>
      <w:bookmarkStart w:id="3218" w:name="_Toc76545026"/>
      <w:bookmarkStart w:id="3219" w:name="_Toc82595129"/>
      <w:bookmarkStart w:id="3220" w:name="_Toc89955160"/>
      <w:bookmarkStart w:id="3221" w:name="_Toc98773585"/>
      <w:bookmarkStart w:id="3222" w:name="_Toc106201344"/>
      <w:bookmarkStart w:id="3223" w:name="_Toc115191197"/>
      <w:bookmarkStart w:id="3224" w:name="_Toc122013027"/>
      <w:bookmarkStart w:id="3225" w:name="_Toc124155846"/>
      <w:bookmarkStart w:id="3226" w:name="_Toc131537606"/>
      <w:bookmarkStart w:id="3227" w:name="_Toc137397813"/>
      <w:bookmarkStart w:id="3228" w:name="_Toc156576029"/>
      <w:bookmarkStart w:id="3229" w:name="_Toc176944551"/>
      <w:bookmarkStart w:id="3230" w:name="_Toc187256829"/>
      <w:r w:rsidRPr="008C3753">
        <w:rPr>
          <w:lang w:val="en-US"/>
        </w:rPr>
        <w:t>6.4.2.1</w:t>
      </w:r>
      <w:r w:rsidRPr="008C3753">
        <w:rPr>
          <w:lang w:val="en-US"/>
        </w:rPr>
        <w:tab/>
        <w:t>Definition and applicability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6pt;height:241.5pt" o:ole="">
            <v:imagedata r:id="rId37" o:title=""/>
          </v:shape>
          <o:OLEObject Type="Embed" ProgID="Word.Picture.8" ShapeID="_x0000_i1038" DrawAspect="Content" ObjectID="_1812201124"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1" w:name="_Toc21099911"/>
      <w:bookmarkStart w:id="3232" w:name="_Toc29809709"/>
      <w:bookmarkStart w:id="3233" w:name="_Toc36645093"/>
      <w:bookmarkStart w:id="3234" w:name="_Toc37272147"/>
      <w:bookmarkStart w:id="3235" w:name="_Toc45884393"/>
      <w:bookmarkStart w:id="3236" w:name="_Toc53182416"/>
      <w:bookmarkStart w:id="3237" w:name="_Toc58860157"/>
      <w:bookmarkStart w:id="3238" w:name="_Toc58862661"/>
      <w:bookmarkStart w:id="3239" w:name="_Toc61182654"/>
      <w:bookmarkStart w:id="3240" w:name="_Toc66727967"/>
      <w:bookmarkStart w:id="3241" w:name="_Toc74961770"/>
      <w:bookmarkStart w:id="3242" w:name="_Toc75242681"/>
      <w:bookmarkStart w:id="3243" w:name="_Toc76545027"/>
      <w:bookmarkStart w:id="3244" w:name="_Toc82595130"/>
      <w:bookmarkStart w:id="3245" w:name="_Toc89955161"/>
      <w:bookmarkStart w:id="3246" w:name="_Toc98773586"/>
      <w:bookmarkStart w:id="3247" w:name="_Toc106201345"/>
      <w:bookmarkStart w:id="3248" w:name="_Toc115191198"/>
      <w:bookmarkStart w:id="3249" w:name="_Toc122013028"/>
      <w:bookmarkStart w:id="3250" w:name="_Toc124155847"/>
      <w:bookmarkStart w:id="3251" w:name="_Toc131537607"/>
      <w:bookmarkStart w:id="3252" w:name="_Toc137397814"/>
      <w:bookmarkStart w:id="3253" w:name="_Toc156576030"/>
      <w:bookmarkStart w:id="3254" w:name="_Toc176944552"/>
      <w:bookmarkStart w:id="3255" w:name="_Toc187256830"/>
      <w:r w:rsidRPr="008C3753">
        <w:rPr>
          <w:lang w:val="en-US"/>
        </w:rPr>
        <w:t>6.4.2.2</w:t>
      </w:r>
      <w:r w:rsidRPr="008C3753">
        <w:rPr>
          <w:lang w:val="en-US"/>
        </w:rPr>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6" w:name="_Toc21099912"/>
      <w:bookmarkStart w:id="3257" w:name="_Toc29809710"/>
      <w:bookmarkStart w:id="3258" w:name="_Toc36645094"/>
      <w:bookmarkStart w:id="3259" w:name="_Toc37272148"/>
      <w:bookmarkStart w:id="3260" w:name="_Toc45884394"/>
      <w:bookmarkStart w:id="3261" w:name="_Toc53182417"/>
      <w:bookmarkStart w:id="3262" w:name="_Toc58860158"/>
      <w:bookmarkStart w:id="3263" w:name="_Toc58862662"/>
      <w:bookmarkStart w:id="3264" w:name="_Toc61182655"/>
      <w:bookmarkStart w:id="3265" w:name="_Toc66727968"/>
      <w:bookmarkStart w:id="3266" w:name="_Toc74961771"/>
      <w:bookmarkStart w:id="3267" w:name="_Toc75242682"/>
      <w:bookmarkStart w:id="3268" w:name="_Toc76545028"/>
      <w:bookmarkStart w:id="3269" w:name="_Toc82595131"/>
      <w:bookmarkStart w:id="3270" w:name="_Toc89955162"/>
      <w:bookmarkStart w:id="3271" w:name="_Toc98773587"/>
      <w:bookmarkStart w:id="3272" w:name="_Toc106201346"/>
      <w:bookmarkStart w:id="3273" w:name="_Toc115191199"/>
      <w:bookmarkStart w:id="3274" w:name="_Toc122013029"/>
      <w:bookmarkStart w:id="3275" w:name="_Toc124155848"/>
      <w:bookmarkStart w:id="3276" w:name="_Toc131537608"/>
      <w:bookmarkStart w:id="3277" w:name="_Toc137397815"/>
      <w:bookmarkStart w:id="3278" w:name="_Toc156576031"/>
      <w:bookmarkStart w:id="3279" w:name="_Toc176944553"/>
      <w:bookmarkStart w:id="3280" w:name="_Toc187256831"/>
      <w:r w:rsidRPr="008C3753">
        <w:rPr>
          <w:lang w:val="en-US"/>
        </w:rPr>
        <w:t>6.4.2.3</w:t>
      </w:r>
      <w:r w:rsidRPr="008C3753">
        <w:rPr>
          <w:lang w:val="en-US"/>
        </w:rPr>
        <w:tab/>
        <w:t>Test purpose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1" w:name="_Toc21099913"/>
      <w:bookmarkStart w:id="3282" w:name="_Toc29809711"/>
      <w:bookmarkStart w:id="3283" w:name="_Toc36645095"/>
      <w:bookmarkStart w:id="3284" w:name="_Toc37272149"/>
      <w:bookmarkStart w:id="3285" w:name="_Toc45884395"/>
      <w:bookmarkStart w:id="3286" w:name="_Toc53182418"/>
      <w:bookmarkStart w:id="3287" w:name="_Toc58860159"/>
      <w:bookmarkStart w:id="3288" w:name="_Toc58862663"/>
      <w:bookmarkStart w:id="3289" w:name="_Toc61182656"/>
      <w:bookmarkStart w:id="3290" w:name="_Toc66727969"/>
      <w:bookmarkStart w:id="3291" w:name="_Toc74961772"/>
      <w:bookmarkStart w:id="3292" w:name="_Toc75242683"/>
      <w:bookmarkStart w:id="3293" w:name="_Toc76545029"/>
      <w:bookmarkStart w:id="3294" w:name="_Toc82595132"/>
      <w:bookmarkStart w:id="3295" w:name="_Toc89955163"/>
      <w:bookmarkStart w:id="3296" w:name="_Toc98773588"/>
      <w:bookmarkStart w:id="3297" w:name="_Toc106201347"/>
      <w:bookmarkStart w:id="3298" w:name="_Toc115191200"/>
      <w:bookmarkStart w:id="3299" w:name="_Toc122013030"/>
      <w:bookmarkStart w:id="3300" w:name="_Toc124155849"/>
      <w:bookmarkStart w:id="3301" w:name="_Toc131537609"/>
      <w:bookmarkStart w:id="3302" w:name="_Toc137397816"/>
      <w:bookmarkStart w:id="3303" w:name="_Toc156576032"/>
      <w:bookmarkStart w:id="3304" w:name="_Toc176944554"/>
      <w:bookmarkStart w:id="3305" w:name="_Toc187256832"/>
      <w:r w:rsidRPr="008C3753">
        <w:rPr>
          <w:lang w:val="en-US"/>
        </w:rPr>
        <w:t>6.4.2.4</w:t>
      </w:r>
      <w:r w:rsidRPr="008C3753">
        <w:rPr>
          <w:lang w:val="en-US"/>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453099B" w14:textId="77777777" w:rsidR="00ED720D" w:rsidRPr="008C3753" w:rsidRDefault="00ED720D" w:rsidP="00ED720D">
      <w:pPr>
        <w:pStyle w:val="Heading5"/>
        <w:rPr>
          <w:lang w:val="en-US"/>
        </w:rPr>
      </w:pPr>
      <w:bookmarkStart w:id="3306" w:name="_Toc21099914"/>
      <w:bookmarkStart w:id="3307" w:name="_Toc29809712"/>
      <w:bookmarkStart w:id="3308" w:name="_Toc36645096"/>
      <w:bookmarkStart w:id="3309" w:name="_Toc37272150"/>
      <w:bookmarkStart w:id="3310" w:name="_Toc45884396"/>
      <w:bookmarkStart w:id="3311" w:name="_Toc53182419"/>
      <w:bookmarkStart w:id="3312" w:name="_Toc58860160"/>
      <w:bookmarkStart w:id="3313" w:name="_Toc58862664"/>
      <w:bookmarkStart w:id="3314" w:name="_Toc61182657"/>
      <w:bookmarkStart w:id="3315" w:name="_Toc66727970"/>
      <w:bookmarkStart w:id="3316" w:name="_Toc74961773"/>
      <w:bookmarkStart w:id="3317" w:name="_Toc75242684"/>
      <w:bookmarkStart w:id="3318" w:name="_Toc76545030"/>
      <w:bookmarkStart w:id="3319" w:name="_Toc82595133"/>
      <w:bookmarkStart w:id="3320" w:name="_Toc89955164"/>
      <w:bookmarkStart w:id="3321" w:name="_Toc98773589"/>
      <w:bookmarkStart w:id="3322" w:name="_Toc106201348"/>
      <w:bookmarkStart w:id="3323" w:name="_Toc115191201"/>
      <w:bookmarkStart w:id="3324" w:name="_Toc122013031"/>
      <w:bookmarkStart w:id="3325" w:name="_Toc124155850"/>
      <w:bookmarkStart w:id="3326" w:name="_Toc131537610"/>
      <w:bookmarkStart w:id="3327" w:name="_Toc137397817"/>
      <w:bookmarkStart w:id="3328" w:name="_Toc156576033"/>
      <w:bookmarkStart w:id="3329" w:name="_Toc176944555"/>
      <w:bookmarkStart w:id="3330" w:name="_Toc187256833"/>
      <w:r w:rsidRPr="008C3753">
        <w:rPr>
          <w:lang w:val="en-US"/>
        </w:rPr>
        <w:t>6.4.2.4.1</w:t>
      </w:r>
      <w:r w:rsidRPr="008C3753">
        <w:rPr>
          <w:lang w:val="en-US"/>
        </w:rPr>
        <w:tab/>
        <w:t>Initial conditions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1" w:name="_Toc21099915"/>
      <w:bookmarkStart w:id="3332" w:name="_Toc29809713"/>
      <w:bookmarkStart w:id="3333" w:name="_Toc36645097"/>
      <w:bookmarkStart w:id="3334" w:name="_Toc37272151"/>
      <w:bookmarkStart w:id="3335" w:name="_Toc45884397"/>
      <w:bookmarkStart w:id="3336" w:name="_Toc53182420"/>
      <w:bookmarkStart w:id="3337" w:name="_Toc58860161"/>
      <w:bookmarkStart w:id="3338" w:name="_Toc58862665"/>
      <w:bookmarkStart w:id="3339" w:name="_Toc61182658"/>
      <w:bookmarkStart w:id="3340" w:name="_Toc66727971"/>
      <w:bookmarkStart w:id="3341" w:name="_Toc74961774"/>
      <w:bookmarkStart w:id="3342" w:name="_Toc75242685"/>
      <w:bookmarkStart w:id="3343" w:name="_Toc76545031"/>
      <w:bookmarkStart w:id="3344" w:name="_Toc82595134"/>
      <w:bookmarkStart w:id="3345" w:name="_Toc89955165"/>
      <w:bookmarkStart w:id="3346" w:name="_Toc98773590"/>
      <w:bookmarkStart w:id="3347" w:name="_Toc106201349"/>
      <w:bookmarkStart w:id="3348" w:name="_Toc115191202"/>
      <w:bookmarkStart w:id="3349" w:name="_Toc122013032"/>
      <w:bookmarkStart w:id="3350" w:name="_Toc124155851"/>
      <w:bookmarkStart w:id="3351" w:name="_Toc131537611"/>
      <w:bookmarkStart w:id="3352" w:name="_Toc137397818"/>
      <w:bookmarkStart w:id="3353" w:name="_Toc156576034"/>
      <w:bookmarkStart w:id="3354" w:name="_Toc176944556"/>
      <w:bookmarkStart w:id="3355" w:name="_Toc187256834"/>
      <w:r w:rsidRPr="008C3753">
        <w:rPr>
          <w:lang w:val="en-US"/>
        </w:rPr>
        <w:t>6.4.2.4.2</w:t>
      </w:r>
      <w:r w:rsidRPr="008C3753">
        <w:rPr>
          <w:lang w:val="en-US"/>
        </w:rPr>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6" w:name="_Toc21099916"/>
      <w:bookmarkStart w:id="3357" w:name="_Toc29809714"/>
      <w:bookmarkStart w:id="3358" w:name="_Toc36645098"/>
      <w:bookmarkStart w:id="3359" w:name="_Toc37272152"/>
      <w:bookmarkStart w:id="3360" w:name="_Toc45884398"/>
      <w:bookmarkStart w:id="3361" w:name="_Toc53182421"/>
      <w:bookmarkStart w:id="3362" w:name="_Toc58860162"/>
      <w:bookmarkStart w:id="3363" w:name="_Toc58862666"/>
      <w:bookmarkStart w:id="3364" w:name="_Toc61182659"/>
      <w:bookmarkStart w:id="3365" w:name="_Toc66727972"/>
      <w:bookmarkStart w:id="3366" w:name="_Toc74961775"/>
      <w:bookmarkStart w:id="3367" w:name="_Toc75242686"/>
      <w:bookmarkStart w:id="3368" w:name="_Toc76545032"/>
      <w:bookmarkStart w:id="3369" w:name="_Toc82595135"/>
      <w:bookmarkStart w:id="3370" w:name="_Toc89955166"/>
      <w:bookmarkStart w:id="3371" w:name="_Toc98773591"/>
      <w:bookmarkStart w:id="3372" w:name="_Toc106201350"/>
      <w:bookmarkStart w:id="3373" w:name="_Toc115191203"/>
      <w:bookmarkStart w:id="3374" w:name="_Toc122013033"/>
      <w:bookmarkStart w:id="3375" w:name="_Toc124155852"/>
      <w:bookmarkStart w:id="3376" w:name="_Toc131537612"/>
      <w:bookmarkStart w:id="3377" w:name="_Toc137397819"/>
      <w:bookmarkStart w:id="3378" w:name="_Toc156576035"/>
      <w:bookmarkStart w:id="3379" w:name="_Toc176944557"/>
      <w:bookmarkStart w:id="3380" w:name="_Toc187256835"/>
      <w:r w:rsidRPr="008C3753">
        <w:rPr>
          <w:lang w:val="en-US"/>
        </w:rPr>
        <w:t>6.4.2.5</w:t>
      </w:r>
      <w:r w:rsidRPr="008C3753">
        <w:rPr>
          <w:lang w:val="en-US"/>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1" w:name="_Toc21099917"/>
      <w:bookmarkStart w:id="3382" w:name="_Toc29809715"/>
      <w:bookmarkStart w:id="3383" w:name="_Toc36645099"/>
      <w:bookmarkStart w:id="3384" w:name="_Toc37272153"/>
      <w:bookmarkStart w:id="3385" w:name="_Toc45884399"/>
      <w:bookmarkStart w:id="3386" w:name="_Toc53182422"/>
      <w:bookmarkStart w:id="3387" w:name="_Toc58860163"/>
      <w:bookmarkStart w:id="3388" w:name="_Toc58862667"/>
      <w:bookmarkStart w:id="3389" w:name="_Toc61182660"/>
      <w:bookmarkStart w:id="3390" w:name="_Toc66727973"/>
      <w:bookmarkStart w:id="3391" w:name="_Toc74961776"/>
      <w:bookmarkStart w:id="3392" w:name="_Toc75242687"/>
      <w:bookmarkStart w:id="3393" w:name="_Toc76545033"/>
      <w:bookmarkStart w:id="3394" w:name="_Toc82595136"/>
      <w:bookmarkStart w:id="3395" w:name="_Toc89955167"/>
      <w:bookmarkStart w:id="3396" w:name="_Toc98773592"/>
      <w:bookmarkStart w:id="3397" w:name="_Toc106201351"/>
      <w:bookmarkStart w:id="3398" w:name="_Toc115191204"/>
      <w:bookmarkStart w:id="3399" w:name="_Toc122013034"/>
      <w:bookmarkStart w:id="3400" w:name="_Toc124155853"/>
      <w:bookmarkStart w:id="3401" w:name="_Toc131537613"/>
      <w:bookmarkStart w:id="3402" w:name="_Toc137397820"/>
      <w:bookmarkStart w:id="3403" w:name="_Toc156576036"/>
      <w:bookmarkStart w:id="3404" w:name="_Toc176944558"/>
      <w:bookmarkStart w:id="3405" w:name="_Toc187256836"/>
      <w:r w:rsidRPr="008C3753">
        <w:t>6.5</w:t>
      </w:r>
      <w:r w:rsidRPr="008C3753">
        <w:tab/>
        <w:t>Transmitted signal quality</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F1C3178" w14:textId="77777777" w:rsidR="0088404A" w:rsidRPr="008C3753" w:rsidRDefault="0088404A" w:rsidP="0088404A">
      <w:pPr>
        <w:pStyle w:val="Heading3"/>
      </w:pPr>
      <w:bookmarkStart w:id="3406" w:name="_Toc21099918"/>
      <w:bookmarkStart w:id="3407" w:name="_Toc29809716"/>
      <w:bookmarkStart w:id="3408" w:name="_Toc36645100"/>
      <w:bookmarkStart w:id="3409" w:name="_Toc37272154"/>
      <w:bookmarkStart w:id="3410" w:name="_Toc45884400"/>
      <w:bookmarkStart w:id="3411" w:name="_Toc53182423"/>
      <w:bookmarkStart w:id="3412" w:name="_Toc58860164"/>
      <w:bookmarkStart w:id="3413" w:name="_Toc58862668"/>
      <w:bookmarkStart w:id="3414" w:name="_Toc61182661"/>
      <w:bookmarkStart w:id="3415" w:name="_Toc66727974"/>
      <w:bookmarkStart w:id="3416" w:name="_Toc74961777"/>
      <w:bookmarkStart w:id="3417" w:name="_Toc75242688"/>
      <w:bookmarkStart w:id="3418" w:name="_Toc76545034"/>
      <w:bookmarkStart w:id="3419" w:name="_Toc82595137"/>
      <w:bookmarkStart w:id="3420" w:name="_Toc89955168"/>
      <w:bookmarkStart w:id="3421" w:name="_Toc98773593"/>
      <w:bookmarkStart w:id="3422" w:name="_Toc106201352"/>
      <w:bookmarkStart w:id="3423" w:name="_Toc115191205"/>
      <w:bookmarkStart w:id="3424" w:name="_Toc122013035"/>
      <w:bookmarkStart w:id="3425" w:name="_Toc124155854"/>
      <w:bookmarkStart w:id="3426" w:name="_Toc131537614"/>
      <w:bookmarkStart w:id="3427" w:name="_Toc137397821"/>
      <w:bookmarkStart w:id="3428" w:name="_Toc156576037"/>
      <w:bookmarkStart w:id="3429" w:name="_Toc176944559"/>
      <w:bookmarkStart w:id="3430" w:name="_Toc187256837"/>
      <w:r w:rsidRPr="008C3753">
        <w:t>6.5.1</w:t>
      </w:r>
      <w:r w:rsidRPr="008C3753">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1" w:name="_Toc21099919"/>
      <w:bookmarkStart w:id="3432" w:name="_Toc29809717"/>
      <w:bookmarkStart w:id="3433" w:name="_Toc36645101"/>
      <w:bookmarkStart w:id="3434" w:name="_Toc37272155"/>
      <w:bookmarkStart w:id="3435" w:name="_Toc45884401"/>
      <w:bookmarkStart w:id="3436" w:name="_Toc53182424"/>
      <w:bookmarkStart w:id="3437" w:name="_Toc58860165"/>
      <w:bookmarkStart w:id="3438" w:name="_Toc58862669"/>
      <w:bookmarkStart w:id="3439" w:name="_Toc61182662"/>
      <w:bookmarkStart w:id="3440" w:name="_Toc66727975"/>
      <w:bookmarkStart w:id="3441" w:name="_Toc74961778"/>
      <w:bookmarkStart w:id="3442" w:name="_Toc75242689"/>
      <w:bookmarkStart w:id="3443" w:name="_Toc76545035"/>
      <w:bookmarkStart w:id="3444" w:name="_Toc82595138"/>
      <w:bookmarkStart w:id="3445" w:name="_Toc89955169"/>
      <w:bookmarkStart w:id="3446" w:name="_Toc98773594"/>
      <w:bookmarkStart w:id="3447" w:name="_Toc106201353"/>
      <w:bookmarkStart w:id="3448" w:name="_Toc115191206"/>
      <w:bookmarkStart w:id="3449" w:name="_Toc122013036"/>
      <w:bookmarkStart w:id="3450" w:name="_Toc124155855"/>
      <w:bookmarkStart w:id="3451" w:name="_Toc131537615"/>
      <w:bookmarkStart w:id="3452" w:name="_Toc137397822"/>
      <w:bookmarkStart w:id="3453" w:name="_Toc156576038"/>
      <w:bookmarkStart w:id="3454" w:name="_Toc176944560"/>
      <w:bookmarkStart w:id="3455" w:name="_Toc187256838"/>
      <w:r w:rsidRPr="008C3753">
        <w:t>6.5.2</w:t>
      </w:r>
      <w:r w:rsidRPr="008C3753">
        <w:tab/>
        <w:t>Frequency 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DA0EBF9" w14:textId="77777777" w:rsidR="0088404A" w:rsidRPr="008C3753" w:rsidRDefault="0088404A" w:rsidP="0088404A">
      <w:pPr>
        <w:pStyle w:val="Heading4"/>
      </w:pPr>
      <w:bookmarkStart w:id="3456" w:name="_Toc21099920"/>
      <w:bookmarkStart w:id="3457" w:name="_Toc29809718"/>
      <w:bookmarkStart w:id="3458" w:name="_Toc36645102"/>
      <w:bookmarkStart w:id="3459" w:name="_Toc37272156"/>
      <w:bookmarkStart w:id="3460" w:name="_Toc45884402"/>
      <w:bookmarkStart w:id="3461" w:name="_Toc53182425"/>
      <w:bookmarkStart w:id="3462" w:name="_Toc58860166"/>
      <w:bookmarkStart w:id="3463" w:name="_Toc58862670"/>
      <w:bookmarkStart w:id="3464" w:name="_Toc61182663"/>
      <w:bookmarkStart w:id="3465" w:name="_Toc66727976"/>
      <w:bookmarkStart w:id="3466" w:name="_Toc74961779"/>
      <w:bookmarkStart w:id="3467" w:name="_Toc75242690"/>
      <w:bookmarkStart w:id="3468" w:name="_Toc76545036"/>
      <w:bookmarkStart w:id="3469" w:name="_Toc82595139"/>
      <w:bookmarkStart w:id="3470" w:name="_Toc89955170"/>
      <w:bookmarkStart w:id="3471" w:name="_Toc98773595"/>
      <w:bookmarkStart w:id="3472" w:name="_Toc106201354"/>
      <w:bookmarkStart w:id="3473" w:name="_Toc115191207"/>
      <w:bookmarkStart w:id="3474" w:name="_Toc122013037"/>
      <w:bookmarkStart w:id="3475" w:name="_Toc124155856"/>
      <w:bookmarkStart w:id="3476" w:name="_Toc131537616"/>
      <w:bookmarkStart w:id="3477" w:name="_Toc137397823"/>
      <w:bookmarkStart w:id="3478" w:name="_Toc156576039"/>
      <w:bookmarkStart w:id="3479" w:name="_Toc176944561"/>
      <w:bookmarkStart w:id="3480" w:name="_Toc187256839"/>
      <w:r w:rsidRPr="008C3753">
        <w:t>6.5.2.1</w:t>
      </w:r>
      <w:r w:rsidRPr="008C3753">
        <w:tab/>
        <w:t>Definition and applicability</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1" w:name="_Toc21099921"/>
      <w:bookmarkStart w:id="3482" w:name="_Toc29809719"/>
      <w:bookmarkStart w:id="3483" w:name="_Toc36645103"/>
      <w:bookmarkStart w:id="3484" w:name="_Toc37272157"/>
      <w:bookmarkStart w:id="3485" w:name="_Toc45884403"/>
      <w:bookmarkStart w:id="3486" w:name="_Toc53182426"/>
      <w:bookmarkStart w:id="3487" w:name="_Toc58860167"/>
      <w:bookmarkStart w:id="3488" w:name="_Toc58862671"/>
      <w:bookmarkStart w:id="3489" w:name="_Toc61182664"/>
      <w:bookmarkStart w:id="3490" w:name="_Toc66727977"/>
      <w:bookmarkStart w:id="3491" w:name="_Toc74961780"/>
      <w:bookmarkStart w:id="3492" w:name="_Toc75242691"/>
      <w:bookmarkStart w:id="3493" w:name="_Toc76545037"/>
      <w:bookmarkStart w:id="3494" w:name="_Toc82595140"/>
      <w:bookmarkStart w:id="3495" w:name="_Toc89955171"/>
      <w:bookmarkStart w:id="3496" w:name="_Toc98773596"/>
      <w:bookmarkStart w:id="3497" w:name="_Toc106201355"/>
      <w:bookmarkStart w:id="3498" w:name="_Toc115191208"/>
      <w:bookmarkStart w:id="3499" w:name="_Toc122013038"/>
      <w:bookmarkStart w:id="3500" w:name="_Toc124155857"/>
      <w:bookmarkStart w:id="3501" w:name="_Toc131537617"/>
      <w:bookmarkStart w:id="3502" w:name="_Toc137397824"/>
      <w:bookmarkStart w:id="3503" w:name="_Toc156576040"/>
      <w:bookmarkStart w:id="3504" w:name="_Toc176944562"/>
      <w:bookmarkStart w:id="3505" w:name="_Toc187256840"/>
      <w:r w:rsidRPr="008C3753">
        <w:t>6.5.2.2</w:t>
      </w:r>
      <w:r w:rsidRPr="008C3753">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6" w:name="_Toc21099922"/>
      <w:bookmarkStart w:id="3507" w:name="_Toc29809720"/>
      <w:bookmarkStart w:id="3508" w:name="_Toc36645104"/>
      <w:bookmarkStart w:id="3509" w:name="_Toc37272158"/>
      <w:bookmarkStart w:id="3510" w:name="_Toc45884404"/>
      <w:bookmarkStart w:id="3511" w:name="_Toc53182427"/>
      <w:bookmarkStart w:id="3512" w:name="_Toc58860168"/>
      <w:bookmarkStart w:id="3513" w:name="_Toc58862672"/>
      <w:bookmarkStart w:id="3514" w:name="_Toc61182665"/>
      <w:bookmarkStart w:id="3515" w:name="_Toc66727978"/>
      <w:bookmarkStart w:id="3516" w:name="_Toc74961781"/>
      <w:bookmarkStart w:id="3517" w:name="_Toc75242692"/>
      <w:bookmarkStart w:id="3518" w:name="_Toc76545038"/>
      <w:bookmarkStart w:id="3519" w:name="_Toc82595141"/>
      <w:bookmarkStart w:id="3520" w:name="_Toc89955172"/>
      <w:bookmarkStart w:id="3521" w:name="_Toc98773597"/>
      <w:bookmarkStart w:id="3522" w:name="_Toc106201356"/>
      <w:bookmarkStart w:id="3523" w:name="_Toc115191209"/>
      <w:bookmarkStart w:id="3524" w:name="_Toc122013039"/>
      <w:bookmarkStart w:id="3525" w:name="_Toc124155858"/>
      <w:bookmarkStart w:id="3526" w:name="_Toc131537618"/>
      <w:bookmarkStart w:id="3527" w:name="_Toc137397825"/>
      <w:bookmarkStart w:id="3528" w:name="_Toc156576041"/>
      <w:bookmarkStart w:id="3529" w:name="_Toc176944563"/>
      <w:bookmarkStart w:id="3530" w:name="_Toc187256841"/>
      <w:r w:rsidRPr="008C3753">
        <w:t>6.5.2.3</w:t>
      </w:r>
      <w:r w:rsidRPr="008C3753">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1" w:name="_Toc21099923"/>
      <w:bookmarkStart w:id="3532" w:name="_Toc29809721"/>
      <w:bookmarkStart w:id="3533" w:name="_Toc36645105"/>
      <w:bookmarkStart w:id="3534" w:name="_Toc37272159"/>
      <w:bookmarkStart w:id="3535" w:name="_Toc45884405"/>
      <w:bookmarkStart w:id="3536" w:name="_Toc53182428"/>
      <w:bookmarkStart w:id="3537" w:name="_Toc58860169"/>
      <w:bookmarkStart w:id="3538" w:name="_Toc58862673"/>
      <w:bookmarkStart w:id="3539" w:name="_Toc61182666"/>
      <w:bookmarkStart w:id="3540" w:name="_Toc66727979"/>
      <w:bookmarkStart w:id="3541" w:name="_Toc74961782"/>
      <w:bookmarkStart w:id="3542" w:name="_Toc75242693"/>
      <w:bookmarkStart w:id="3543" w:name="_Toc76545039"/>
      <w:bookmarkStart w:id="3544" w:name="_Toc82595142"/>
      <w:bookmarkStart w:id="3545" w:name="_Toc89955173"/>
      <w:bookmarkStart w:id="3546" w:name="_Toc98773598"/>
      <w:bookmarkStart w:id="3547" w:name="_Toc106201357"/>
      <w:bookmarkStart w:id="3548" w:name="_Toc115191210"/>
      <w:bookmarkStart w:id="3549" w:name="_Toc122013040"/>
      <w:bookmarkStart w:id="3550" w:name="_Toc124155859"/>
      <w:bookmarkStart w:id="3551" w:name="_Toc131537619"/>
      <w:bookmarkStart w:id="3552" w:name="_Toc137397826"/>
      <w:bookmarkStart w:id="3553" w:name="_Toc156576042"/>
      <w:bookmarkStart w:id="3554" w:name="_Toc176944564"/>
      <w:bookmarkStart w:id="3555" w:name="_Toc187256842"/>
      <w:r w:rsidRPr="008C3753">
        <w:t>6.5.2.4</w:t>
      </w:r>
      <w:r w:rsidRPr="008C3753">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6" w:name="_Toc21099924"/>
      <w:bookmarkStart w:id="3557" w:name="_Toc29809722"/>
      <w:bookmarkStart w:id="3558" w:name="_Toc36645106"/>
      <w:bookmarkStart w:id="3559" w:name="_Toc37272160"/>
      <w:bookmarkStart w:id="3560" w:name="_Toc45884406"/>
      <w:bookmarkStart w:id="3561" w:name="_Toc53182429"/>
      <w:bookmarkStart w:id="3562" w:name="_Toc58860170"/>
      <w:bookmarkStart w:id="3563" w:name="_Toc58862674"/>
      <w:bookmarkStart w:id="3564" w:name="_Toc61182667"/>
      <w:bookmarkStart w:id="3565" w:name="_Toc66727980"/>
      <w:bookmarkStart w:id="3566" w:name="_Toc74961783"/>
      <w:bookmarkStart w:id="3567" w:name="_Toc75242694"/>
      <w:bookmarkStart w:id="3568" w:name="_Toc76545040"/>
      <w:bookmarkStart w:id="3569" w:name="_Toc82595143"/>
      <w:bookmarkStart w:id="3570" w:name="_Toc89955174"/>
      <w:bookmarkStart w:id="3571" w:name="_Toc98773599"/>
      <w:bookmarkStart w:id="3572" w:name="_Toc106201358"/>
      <w:bookmarkStart w:id="3573" w:name="_Toc115191211"/>
      <w:bookmarkStart w:id="3574" w:name="_Toc122013041"/>
      <w:bookmarkStart w:id="3575" w:name="_Toc124155860"/>
      <w:bookmarkStart w:id="3576" w:name="_Toc131537620"/>
      <w:bookmarkStart w:id="3577" w:name="_Toc137397827"/>
      <w:bookmarkStart w:id="3578" w:name="_Toc156576043"/>
      <w:bookmarkStart w:id="3579" w:name="_Toc176944565"/>
      <w:bookmarkStart w:id="3580" w:name="_Toc187256843"/>
      <w:r w:rsidRPr="008C3753">
        <w:t>6.5.2.5</w:t>
      </w:r>
      <w:r w:rsidRPr="008C3753">
        <w:tab/>
        <w:t>Test Requirements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1" w:name="_Toc21099925"/>
      <w:bookmarkStart w:id="358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3" w:name="_Toc36645107"/>
      <w:bookmarkStart w:id="3584" w:name="_Toc37272161"/>
      <w:bookmarkStart w:id="3585" w:name="_Toc45884407"/>
      <w:bookmarkStart w:id="3586" w:name="_Toc53182430"/>
      <w:bookmarkStart w:id="3587" w:name="_Toc58860171"/>
      <w:bookmarkStart w:id="3588" w:name="_Toc58862675"/>
      <w:bookmarkStart w:id="3589" w:name="_Toc61182668"/>
      <w:bookmarkStart w:id="3590" w:name="_Toc66727981"/>
      <w:bookmarkStart w:id="3591" w:name="_Toc74961784"/>
      <w:bookmarkStart w:id="3592" w:name="_Toc75242695"/>
      <w:bookmarkStart w:id="3593" w:name="_Toc76545041"/>
      <w:bookmarkStart w:id="3594" w:name="_Toc82595144"/>
      <w:bookmarkStart w:id="3595" w:name="_Toc89955175"/>
      <w:bookmarkStart w:id="3596" w:name="_Toc98773600"/>
      <w:bookmarkStart w:id="3597" w:name="_Toc106201359"/>
      <w:bookmarkStart w:id="3598" w:name="_Toc115191212"/>
      <w:bookmarkStart w:id="3599" w:name="_Toc122013042"/>
      <w:bookmarkStart w:id="3600" w:name="_Toc124155861"/>
      <w:bookmarkStart w:id="3601" w:name="_Toc131537621"/>
      <w:bookmarkStart w:id="3602" w:name="_Toc137397828"/>
      <w:bookmarkStart w:id="3603" w:name="_Toc156576044"/>
      <w:bookmarkStart w:id="3604" w:name="_Toc176944566"/>
      <w:bookmarkStart w:id="3605" w:name="_Toc187256844"/>
      <w:r w:rsidRPr="008C3753">
        <w:t>6.5.3</w:t>
      </w:r>
      <w:r w:rsidRPr="008C3753">
        <w:tab/>
        <w:t>Modulation quality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853E49C" w14:textId="77777777" w:rsidR="00787B48" w:rsidRPr="008C3753" w:rsidRDefault="00787B48" w:rsidP="00787B48">
      <w:pPr>
        <w:pStyle w:val="Heading4"/>
        <w:rPr>
          <w:lang w:eastAsia="ja-JP"/>
        </w:rPr>
      </w:pPr>
      <w:bookmarkStart w:id="3606" w:name="_Toc21099926"/>
      <w:bookmarkStart w:id="3607" w:name="_Toc29809724"/>
      <w:bookmarkStart w:id="3608" w:name="_Toc36645108"/>
      <w:bookmarkStart w:id="3609" w:name="_Toc37272162"/>
      <w:bookmarkStart w:id="3610" w:name="_Toc45884408"/>
      <w:bookmarkStart w:id="3611" w:name="_Toc53182431"/>
      <w:bookmarkStart w:id="3612" w:name="_Toc58860172"/>
      <w:bookmarkStart w:id="3613" w:name="_Toc58862676"/>
      <w:bookmarkStart w:id="3614" w:name="_Toc61182669"/>
      <w:bookmarkStart w:id="3615" w:name="_Toc66727982"/>
      <w:bookmarkStart w:id="3616" w:name="_Toc74961785"/>
      <w:bookmarkStart w:id="3617" w:name="_Toc75242696"/>
      <w:bookmarkStart w:id="3618" w:name="_Toc76545042"/>
      <w:bookmarkStart w:id="3619" w:name="_Toc82595145"/>
      <w:bookmarkStart w:id="3620" w:name="_Toc89955176"/>
      <w:bookmarkStart w:id="3621" w:name="_Toc98773601"/>
      <w:bookmarkStart w:id="3622" w:name="_Toc106201360"/>
      <w:bookmarkStart w:id="3623" w:name="_Toc115191213"/>
      <w:bookmarkStart w:id="3624" w:name="_Toc122013043"/>
      <w:bookmarkStart w:id="3625" w:name="_Toc124155862"/>
      <w:bookmarkStart w:id="3626" w:name="_Toc131537622"/>
      <w:bookmarkStart w:id="3627" w:name="_Toc137397829"/>
      <w:bookmarkStart w:id="3628" w:name="_Toc156576045"/>
      <w:bookmarkStart w:id="3629" w:name="_Toc176944567"/>
      <w:bookmarkStart w:id="3630" w:name="_Toc187256845"/>
      <w:r w:rsidRPr="008C3753">
        <w:t>6.5.3.1</w:t>
      </w:r>
      <w:r w:rsidRPr="008C3753">
        <w:tab/>
        <w:t>Definition and applicability</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1" w:name="_Toc21099927"/>
      <w:bookmarkStart w:id="3632" w:name="_Toc29809725"/>
      <w:bookmarkStart w:id="3633" w:name="_Toc36645109"/>
      <w:bookmarkStart w:id="3634" w:name="_Toc37272163"/>
      <w:bookmarkStart w:id="3635" w:name="_Toc45884409"/>
      <w:bookmarkStart w:id="3636" w:name="_Toc53182432"/>
      <w:bookmarkStart w:id="3637" w:name="_Toc58860173"/>
      <w:bookmarkStart w:id="3638" w:name="_Toc58862677"/>
      <w:bookmarkStart w:id="3639" w:name="_Toc61182670"/>
      <w:bookmarkStart w:id="3640" w:name="_Toc66727983"/>
      <w:bookmarkStart w:id="3641" w:name="_Toc74961786"/>
      <w:bookmarkStart w:id="3642" w:name="_Toc75242697"/>
      <w:bookmarkStart w:id="3643" w:name="_Toc76545043"/>
      <w:bookmarkStart w:id="3644" w:name="_Toc82595146"/>
      <w:bookmarkStart w:id="3645" w:name="_Toc89955177"/>
      <w:bookmarkStart w:id="3646" w:name="_Toc98773602"/>
      <w:bookmarkStart w:id="3647" w:name="_Toc106201361"/>
      <w:bookmarkStart w:id="3648" w:name="_Toc115191214"/>
      <w:bookmarkStart w:id="3649" w:name="_Toc122013044"/>
      <w:bookmarkStart w:id="3650" w:name="_Toc124155863"/>
      <w:bookmarkStart w:id="3651" w:name="_Toc131537623"/>
      <w:bookmarkStart w:id="3652" w:name="_Toc137397830"/>
      <w:bookmarkStart w:id="3653" w:name="_Toc156576046"/>
      <w:bookmarkStart w:id="3654" w:name="_Toc176944568"/>
      <w:bookmarkStart w:id="3655" w:name="_Toc187256846"/>
      <w:r w:rsidRPr="008C3753">
        <w:t>6.5.3.2</w:t>
      </w:r>
      <w:r w:rsidRPr="008C3753">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6" w:name="_Toc21099928"/>
      <w:bookmarkStart w:id="3657" w:name="_Toc29809726"/>
      <w:bookmarkStart w:id="3658" w:name="_Toc36645110"/>
      <w:bookmarkStart w:id="3659" w:name="_Toc37272164"/>
      <w:bookmarkStart w:id="3660" w:name="_Toc45884410"/>
      <w:bookmarkStart w:id="3661" w:name="_Toc53182433"/>
      <w:bookmarkStart w:id="3662" w:name="_Toc58860174"/>
      <w:bookmarkStart w:id="3663" w:name="_Toc58862678"/>
      <w:bookmarkStart w:id="3664" w:name="_Toc61182671"/>
      <w:bookmarkStart w:id="3665" w:name="_Toc66727984"/>
      <w:bookmarkStart w:id="3666" w:name="_Toc74961787"/>
      <w:bookmarkStart w:id="3667" w:name="_Toc75242698"/>
      <w:bookmarkStart w:id="3668" w:name="_Toc76545044"/>
      <w:bookmarkStart w:id="3669" w:name="_Toc82595147"/>
      <w:bookmarkStart w:id="3670" w:name="_Toc89955178"/>
      <w:bookmarkStart w:id="3671" w:name="_Toc98773603"/>
      <w:bookmarkStart w:id="3672" w:name="_Toc106201362"/>
      <w:bookmarkStart w:id="3673" w:name="_Toc115191215"/>
      <w:bookmarkStart w:id="3674" w:name="_Toc122013045"/>
      <w:bookmarkStart w:id="3675" w:name="_Toc124155864"/>
      <w:bookmarkStart w:id="3676" w:name="_Toc131537624"/>
      <w:bookmarkStart w:id="3677" w:name="_Toc137397831"/>
      <w:bookmarkStart w:id="3678" w:name="_Toc156576047"/>
      <w:bookmarkStart w:id="3679" w:name="_Toc176944569"/>
      <w:bookmarkStart w:id="3680" w:name="_Toc187256847"/>
      <w:r w:rsidRPr="008C3753">
        <w:t>6.5.3.3</w:t>
      </w:r>
      <w:r w:rsidRPr="008C3753">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1" w:name="_Toc21099929"/>
      <w:bookmarkStart w:id="3682" w:name="_Toc29809727"/>
      <w:bookmarkStart w:id="3683" w:name="_Toc36645111"/>
      <w:bookmarkStart w:id="3684" w:name="_Toc37272165"/>
      <w:bookmarkStart w:id="3685" w:name="_Toc45884411"/>
      <w:bookmarkStart w:id="3686" w:name="_Toc53182434"/>
      <w:bookmarkStart w:id="3687" w:name="_Toc58860175"/>
      <w:bookmarkStart w:id="3688" w:name="_Toc58862679"/>
      <w:bookmarkStart w:id="3689" w:name="_Toc61182672"/>
      <w:bookmarkStart w:id="3690" w:name="_Toc66727985"/>
      <w:bookmarkStart w:id="3691" w:name="_Toc74961788"/>
      <w:bookmarkStart w:id="3692" w:name="_Toc75242699"/>
      <w:bookmarkStart w:id="3693" w:name="_Toc76545045"/>
      <w:bookmarkStart w:id="3694" w:name="_Toc82595148"/>
      <w:bookmarkStart w:id="3695" w:name="_Toc89955179"/>
      <w:bookmarkStart w:id="3696" w:name="_Toc98773604"/>
      <w:bookmarkStart w:id="3697" w:name="_Toc106201363"/>
      <w:bookmarkStart w:id="3698" w:name="_Toc115191216"/>
      <w:bookmarkStart w:id="3699" w:name="_Toc122013046"/>
      <w:bookmarkStart w:id="3700" w:name="_Toc124155865"/>
      <w:bookmarkStart w:id="3701" w:name="_Toc131537625"/>
      <w:bookmarkStart w:id="3702" w:name="_Toc137397832"/>
      <w:bookmarkStart w:id="3703" w:name="_Toc156576048"/>
      <w:bookmarkStart w:id="3704" w:name="_Toc176944570"/>
      <w:bookmarkStart w:id="3705" w:name="_Toc187256848"/>
      <w:r w:rsidRPr="008C3753">
        <w:t>6.5.3.4</w:t>
      </w:r>
      <w:r w:rsidRPr="008C3753">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CBABB0B" w14:textId="77777777" w:rsidR="00787B48" w:rsidRPr="008C3753" w:rsidRDefault="00787B48" w:rsidP="00787B48">
      <w:pPr>
        <w:pStyle w:val="Heading5"/>
      </w:pPr>
      <w:bookmarkStart w:id="3706" w:name="_Toc21099930"/>
      <w:bookmarkStart w:id="3707" w:name="_Toc29809728"/>
      <w:bookmarkStart w:id="3708" w:name="_Toc36645112"/>
      <w:bookmarkStart w:id="3709" w:name="_Toc37272166"/>
      <w:bookmarkStart w:id="3710" w:name="_Toc45884412"/>
      <w:bookmarkStart w:id="3711" w:name="_Toc53182435"/>
      <w:bookmarkStart w:id="3712" w:name="_Toc58860176"/>
      <w:bookmarkStart w:id="3713" w:name="_Toc58862680"/>
      <w:bookmarkStart w:id="3714" w:name="_Toc61182673"/>
      <w:bookmarkStart w:id="3715" w:name="_Toc66727986"/>
      <w:bookmarkStart w:id="3716" w:name="_Toc74961789"/>
      <w:bookmarkStart w:id="3717" w:name="_Toc75242700"/>
      <w:bookmarkStart w:id="3718" w:name="_Toc76545046"/>
      <w:bookmarkStart w:id="3719" w:name="_Toc82595149"/>
      <w:bookmarkStart w:id="3720" w:name="_Toc89955180"/>
      <w:bookmarkStart w:id="3721" w:name="_Toc98773605"/>
      <w:bookmarkStart w:id="3722" w:name="_Toc106201364"/>
      <w:bookmarkStart w:id="3723" w:name="_Toc115191217"/>
      <w:bookmarkStart w:id="3724" w:name="_Toc122013047"/>
      <w:bookmarkStart w:id="3725" w:name="_Toc124155866"/>
      <w:bookmarkStart w:id="3726" w:name="_Toc131537626"/>
      <w:bookmarkStart w:id="3727" w:name="_Toc137397833"/>
      <w:bookmarkStart w:id="3728" w:name="_Toc156576049"/>
      <w:bookmarkStart w:id="3729" w:name="_Toc176944571"/>
      <w:bookmarkStart w:id="3730" w:name="_Toc187256849"/>
      <w:r w:rsidRPr="008C3753">
        <w:t>6.5.3.4.1</w:t>
      </w:r>
      <w:r w:rsidRPr="008C3753">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1" w:name="_Toc21099931"/>
      <w:bookmarkStart w:id="3732" w:name="_Toc29809729"/>
      <w:bookmarkStart w:id="3733" w:name="_Toc36645113"/>
      <w:bookmarkStart w:id="3734" w:name="_Toc37272167"/>
      <w:bookmarkStart w:id="3735" w:name="_Toc45884413"/>
      <w:bookmarkStart w:id="3736" w:name="_Toc53182436"/>
      <w:bookmarkStart w:id="3737" w:name="_Toc58860177"/>
      <w:bookmarkStart w:id="3738" w:name="_Toc58862681"/>
      <w:bookmarkStart w:id="3739" w:name="_Toc61182674"/>
      <w:bookmarkStart w:id="3740" w:name="_Toc66727987"/>
      <w:bookmarkStart w:id="3741" w:name="_Toc74961790"/>
      <w:bookmarkStart w:id="3742" w:name="_Toc75242701"/>
      <w:bookmarkStart w:id="3743" w:name="_Toc76545047"/>
      <w:bookmarkStart w:id="3744" w:name="_Toc82595150"/>
      <w:bookmarkStart w:id="3745" w:name="_Toc89955181"/>
      <w:bookmarkStart w:id="3746" w:name="_Toc98773606"/>
      <w:bookmarkStart w:id="3747" w:name="_Toc106201365"/>
      <w:bookmarkStart w:id="3748" w:name="_Toc115191218"/>
      <w:bookmarkStart w:id="3749" w:name="_Toc122013048"/>
      <w:bookmarkStart w:id="3750" w:name="_Toc124155867"/>
      <w:bookmarkStart w:id="3751" w:name="_Toc131537627"/>
      <w:bookmarkStart w:id="3752" w:name="_Toc137397834"/>
      <w:bookmarkStart w:id="3753" w:name="_Toc156576050"/>
      <w:bookmarkStart w:id="3754" w:name="_Toc176944572"/>
      <w:bookmarkStart w:id="3755" w:name="_Toc187256850"/>
      <w:r w:rsidRPr="008C3753">
        <w:t>6.5.3.4.2</w:t>
      </w:r>
      <w:r w:rsidRPr="008C3753">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629732EA" w14:textId="77777777" w:rsidR="00C00C66" w:rsidRDefault="00C00C66" w:rsidP="00C00C66">
      <w:bookmarkStart w:id="3756" w:name="_Toc21099932"/>
      <w:bookmarkStart w:id="3757" w:name="_Toc29809730"/>
      <w:bookmarkStart w:id="3758" w:name="_Toc36645114"/>
      <w:bookmarkStart w:id="3759" w:name="_Toc37272168"/>
      <w:bookmarkStart w:id="3760" w:name="_Toc45884414"/>
      <w:bookmarkStart w:id="3761" w:name="_Toc53182437"/>
      <w:bookmarkStart w:id="3762" w:name="_Toc58860178"/>
      <w:bookmarkStart w:id="3763" w:name="_Toc58862682"/>
      <w:bookmarkStart w:id="3764" w:name="_Toc61182675"/>
      <w:bookmarkStart w:id="3765" w:name="_Toc66727988"/>
      <w:bookmarkStart w:id="3766" w:name="_Toc74961791"/>
      <w:bookmarkStart w:id="3767" w:name="_Toc75242702"/>
      <w:bookmarkStart w:id="3768" w:name="_Toc76545048"/>
      <w:bookmarkStart w:id="3769" w:name="_Toc82595151"/>
      <w:bookmarkStart w:id="3770"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1"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1"/>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2" w:name="_Toc98773607"/>
      <w:bookmarkStart w:id="3773" w:name="_Toc106201366"/>
      <w:bookmarkStart w:id="3774" w:name="_Toc115191219"/>
      <w:bookmarkStart w:id="3775" w:name="_Toc122013049"/>
      <w:bookmarkStart w:id="3776" w:name="_Toc124155868"/>
      <w:bookmarkStart w:id="3777" w:name="_Toc131537628"/>
      <w:bookmarkStart w:id="3778" w:name="_Toc137397835"/>
      <w:bookmarkStart w:id="3779" w:name="_Toc156576051"/>
      <w:bookmarkStart w:id="3780" w:name="_Toc176944573"/>
      <w:bookmarkStart w:id="3781" w:name="_Toc187256851"/>
      <w:r w:rsidRPr="008C3753">
        <w:t>6.</w:t>
      </w:r>
      <w:r w:rsidR="00E36D36" w:rsidRPr="008C3753">
        <w:t>5</w:t>
      </w:r>
      <w:r w:rsidRPr="008C3753">
        <w:t>.3.5</w:t>
      </w:r>
      <w:r w:rsidRPr="008C3753">
        <w:tab/>
        <w:t>Test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2"/>
      <w:bookmarkEnd w:id="3773"/>
      <w:bookmarkEnd w:id="3774"/>
      <w:bookmarkEnd w:id="3775"/>
      <w:bookmarkEnd w:id="3776"/>
      <w:bookmarkEnd w:id="3777"/>
      <w:bookmarkEnd w:id="3778"/>
      <w:bookmarkEnd w:id="3779"/>
      <w:bookmarkEnd w:id="3780"/>
      <w:bookmarkEnd w:id="378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rPr>
              <w:t>3</w:t>
            </w:r>
          </w:p>
        </w:tc>
        <w:tc>
          <w:tcPr>
            <w:tcW w:w="0" w:type="auto"/>
            <w:vAlign w:val="center"/>
          </w:tcPr>
          <w:p w14:paraId="13F6DB66" w14:textId="7BDC1EC2" w:rsidR="00D05A60" w:rsidRPr="008C3753" w:rsidRDefault="00D05A60" w:rsidP="00D05A60">
            <w:pPr>
              <w:pStyle w:val="TAC"/>
            </w:pPr>
            <w:r>
              <w:rPr>
                <w:rFonts w:eastAsia="SimSun" w:hint="eastAsia"/>
              </w:rPr>
              <w:t>256</w:t>
            </w:r>
          </w:p>
        </w:tc>
        <w:tc>
          <w:tcPr>
            <w:tcW w:w="0" w:type="auto"/>
            <w:vAlign w:val="center"/>
          </w:tcPr>
          <w:p w14:paraId="004B9F65" w14:textId="4694FEBF" w:rsidR="00D05A60" w:rsidRPr="008C3753" w:rsidRDefault="00D05A60" w:rsidP="00D05A60">
            <w:pPr>
              <w:pStyle w:val="TAC"/>
              <w:rPr>
                <w:rFonts w:cs="Calibri"/>
              </w:rPr>
            </w:pPr>
            <w:r>
              <w:rPr>
                <w:rFonts w:eastAsia="SimSun" w:cs="Calibri" w:hint="eastAsia"/>
              </w:rPr>
              <w:t>18</w:t>
            </w:r>
          </w:p>
        </w:tc>
        <w:tc>
          <w:tcPr>
            <w:tcW w:w="0" w:type="auto"/>
            <w:vAlign w:val="center"/>
          </w:tcPr>
          <w:p w14:paraId="702E86CF" w14:textId="5CFDD268" w:rsidR="00D05A60" w:rsidRPr="008C3753" w:rsidRDefault="00D05A60" w:rsidP="00D05A60">
            <w:pPr>
              <w:pStyle w:val="TAC"/>
            </w:pPr>
            <w:r>
              <w:rPr>
                <w:rFonts w:eastAsia="SimSun" w:hint="eastAsia"/>
              </w:rPr>
              <w:t>8</w:t>
            </w:r>
          </w:p>
        </w:tc>
        <w:tc>
          <w:tcPr>
            <w:tcW w:w="0" w:type="auto"/>
            <w:vAlign w:val="center"/>
          </w:tcPr>
          <w:p w14:paraId="43F697FB" w14:textId="107DC4A3" w:rsidR="00D05A60" w:rsidRPr="008C3753" w:rsidRDefault="00D05A60" w:rsidP="00D05A60">
            <w:pPr>
              <w:pStyle w:val="TAC"/>
            </w:pPr>
            <w:r>
              <w:rPr>
                <w:rFonts w:eastAsia="SimSun" w:hint="eastAsia"/>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2" w:name="_Toc21099933"/>
      <w:bookmarkStart w:id="3783"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4" w:name="_Toc36645115"/>
      <w:bookmarkStart w:id="3785" w:name="_Toc37272169"/>
      <w:bookmarkStart w:id="3786" w:name="_Toc45884415"/>
      <w:bookmarkStart w:id="3787" w:name="_Toc53182438"/>
      <w:bookmarkStart w:id="3788" w:name="_Toc58860179"/>
      <w:bookmarkStart w:id="3789" w:name="_Toc58862683"/>
      <w:bookmarkStart w:id="3790" w:name="_Toc61182676"/>
      <w:bookmarkStart w:id="3791" w:name="_Toc66727989"/>
      <w:bookmarkStart w:id="3792" w:name="_Toc74961792"/>
      <w:bookmarkStart w:id="3793" w:name="_Toc75242703"/>
      <w:bookmarkStart w:id="3794" w:name="_Toc76545049"/>
      <w:bookmarkStart w:id="3795" w:name="_Toc82595152"/>
      <w:bookmarkStart w:id="3796" w:name="_Toc89955183"/>
      <w:bookmarkStart w:id="3797" w:name="_Toc98773608"/>
      <w:bookmarkStart w:id="3798" w:name="_Toc106201367"/>
      <w:bookmarkStart w:id="3799" w:name="_Toc115191220"/>
      <w:bookmarkStart w:id="3800" w:name="_Toc122013050"/>
      <w:bookmarkStart w:id="3801" w:name="_Toc124155869"/>
      <w:bookmarkStart w:id="3802" w:name="_Toc131537629"/>
      <w:bookmarkStart w:id="3803" w:name="_Toc137397836"/>
      <w:bookmarkStart w:id="3804" w:name="_Toc156576052"/>
      <w:bookmarkStart w:id="3805" w:name="_Toc176944574"/>
      <w:bookmarkStart w:id="3806" w:name="_Toc187256852"/>
      <w:r w:rsidRPr="008C3753">
        <w:t>6.5.4</w:t>
      </w:r>
      <w:r w:rsidR="0071353E" w:rsidRPr="008C3753">
        <w:tab/>
      </w:r>
      <w:r w:rsidRPr="008C3753">
        <w:t>Time alignment error</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790D848" w14:textId="77777777" w:rsidR="000C7A40" w:rsidRPr="008C3753" w:rsidRDefault="000C7A40" w:rsidP="000C7A40">
      <w:pPr>
        <w:pStyle w:val="Heading4"/>
      </w:pPr>
      <w:bookmarkStart w:id="3807" w:name="_Toc21099934"/>
      <w:bookmarkStart w:id="3808" w:name="_Toc29809732"/>
      <w:bookmarkStart w:id="3809" w:name="_Toc36645116"/>
      <w:bookmarkStart w:id="3810" w:name="_Toc37272170"/>
      <w:bookmarkStart w:id="3811" w:name="_Toc45884416"/>
      <w:bookmarkStart w:id="3812" w:name="_Toc53182439"/>
      <w:bookmarkStart w:id="3813" w:name="_Toc58860180"/>
      <w:bookmarkStart w:id="3814" w:name="_Toc58862684"/>
      <w:bookmarkStart w:id="3815" w:name="_Toc61182677"/>
      <w:bookmarkStart w:id="3816" w:name="_Toc66727990"/>
      <w:bookmarkStart w:id="3817" w:name="_Toc74961793"/>
      <w:bookmarkStart w:id="3818" w:name="_Toc75242704"/>
      <w:bookmarkStart w:id="3819" w:name="_Toc76545050"/>
      <w:bookmarkStart w:id="3820" w:name="_Toc82595153"/>
      <w:bookmarkStart w:id="3821" w:name="_Toc89955184"/>
      <w:bookmarkStart w:id="3822" w:name="_Toc98773609"/>
      <w:bookmarkStart w:id="3823" w:name="_Toc106201368"/>
      <w:bookmarkStart w:id="3824" w:name="_Toc115191221"/>
      <w:bookmarkStart w:id="3825" w:name="_Toc122013051"/>
      <w:bookmarkStart w:id="3826" w:name="_Toc124155870"/>
      <w:bookmarkStart w:id="3827" w:name="_Toc131537630"/>
      <w:bookmarkStart w:id="3828" w:name="_Toc137397837"/>
      <w:bookmarkStart w:id="3829" w:name="_Toc156576053"/>
      <w:bookmarkStart w:id="3830" w:name="_Toc176944575"/>
      <w:bookmarkStart w:id="3831" w:name="_Toc187256853"/>
      <w:r w:rsidRPr="008C3753">
        <w:t>6.5.4.1</w:t>
      </w:r>
      <w:r w:rsidRPr="008C3753">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rPr>
        <w:t>There is no TAE requirement for ATG BS.</w:t>
      </w:r>
    </w:p>
    <w:p w14:paraId="50840796" w14:textId="77777777" w:rsidR="000C7A40" w:rsidRPr="008C3753" w:rsidRDefault="000C7A40" w:rsidP="000C7A40">
      <w:pPr>
        <w:pStyle w:val="Heading4"/>
      </w:pPr>
      <w:bookmarkStart w:id="3832" w:name="_Toc21099935"/>
      <w:bookmarkStart w:id="3833" w:name="_Toc29809733"/>
      <w:bookmarkStart w:id="3834" w:name="_Toc36645117"/>
      <w:bookmarkStart w:id="3835" w:name="_Toc37272171"/>
      <w:bookmarkStart w:id="3836" w:name="_Toc45884417"/>
      <w:bookmarkStart w:id="3837" w:name="_Toc53182440"/>
      <w:bookmarkStart w:id="3838" w:name="_Toc58860181"/>
      <w:bookmarkStart w:id="3839" w:name="_Toc58862685"/>
      <w:bookmarkStart w:id="3840" w:name="_Toc61182678"/>
      <w:bookmarkStart w:id="3841" w:name="_Toc66727991"/>
      <w:bookmarkStart w:id="3842" w:name="_Toc74961794"/>
      <w:bookmarkStart w:id="3843" w:name="_Toc75242705"/>
      <w:bookmarkStart w:id="3844" w:name="_Toc76545051"/>
      <w:bookmarkStart w:id="3845" w:name="_Toc82595154"/>
      <w:bookmarkStart w:id="3846" w:name="_Toc89955185"/>
      <w:bookmarkStart w:id="3847" w:name="_Toc98773610"/>
      <w:bookmarkStart w:id="3848" w:name="_Toc106201369"/>
      <w:bookmarkStart w:id="3849" w:name="_Toc115191222"/>
      <w:bookmarkStart w:id="3850" w:name="_Toc122013052"/>
      <w:bookmarkStart w:id="3851" w:name="_Toc124155871"/>
      <w:bookmarkStart w:id="3852" w:name="_Toc131537631"/>
      <w:bookmarkStart w:id="3853" w:name="_Toc137397838"/>
      <w:bookmarkStart w:id="3854" w:name="_Toc156576054"/>
      <w:bookmarkStart w:id="3855" w:name="_Toc176944576"/>
      <w:bookmarkStart w:id="3856" w:name="_Toc187256854"/>
      <w:r w:rsidRPr="008C3753">
        <w:t>6.5.4.2</w:t>
      </w:r>
      <w:r w:rsidRPr="008C3753">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7" w:name="_Toc21099936"/>
      <w:bookmarkStart w:id="3858" w:name="_Toc29809734"/>
      <w:bookmarkStart w:id="3859" w:name="_Toc36645118"/>
      <w:bookmarkStart w:id="3860" w:name="_Toc37272172"/>
      <w:bookmarkStart w:id="3861" w:name="_Toc45884418"/>
      <w:bookmarkStart w:id="3862" w:name="_Toc53182441"/>
      <w:bookmarkStart w:id="3863" w:name="_Toc58860182"/>
      <w:bookmarkStart w:id="3864" w:name="_Toc58862686"/>
      <w:bookmarkStart w:id="3865" w:name="_Toc61182679"/>
      <w:bookmarkStart w:id="3866" w:name="_Toc66727992"/>
      <w:bookmarkStart w:id="3867" w:name="_Toc74961795"/>
      <w:bookmarkStart w:id="3868" w:name="_Toc75242706"/>
      <w:bookmarkStart w:id="3869" w:name="_Toc76545052"/>
      <w:bookmarkStart w:id="3870" w:name="_Toc82595155"/>
      <w:bookmarkStart w:id="3871" w:name="_Toc89955186"/>
      <w:bookmarkStart w:id="3872" w:name="_Toc98773611"/>
      <w:bookmarkStart w:id="3873" w:name="_Toc106201370"/>
      <w:bookmarkStart w:id="3874" w:name="_Toc115191223"/>
      <w:bookmarkStart w:id="3875" w:name="_Toc122013053"/>
      <w:bookmarkStart w:id="3876" w:name="_Toc124155872"/>
      <w:bookmarkStart w:id="3877" w:name="_Toc131537632"/>
      <w:bookmarkStart w:id="3878" w:name="_Toc137397839"/>
      <w:bookmarkStart w:id="3879" w:name="_Toc156576055"/>
      <w:bookmarkStart w:id="3880" w:name="_Toc176944577"/>
      <w:bookmarkStart w:id="3881" w:name="_Toc187256855"/>
      <w:r w:rsidRPr="008C3753">
        <w:t>6.5.4.3</w:t>
      </w:r>
      <w:r w:rsidRPr="008C3753">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2" w:name="_Toc21099937"/>
      <w:bookmarkStart w:id="3883" w:name="_Toc29809735"/>
      <w:bookmarkStart w:id="3884" w:name="_Toc36645119"/>
      <w:bookmarkStart w:id="3885" w:name="_Toc37272173"/>
      <w:bookmarkStart w:id="3886" w:name="_Toc45884419"/>
      <w:bookmarkStart w:id="3887" w:name="_Toc53182442"/>
      <w:bookmarkStart w:id="3888" w:name="_Toc58860183"/>
      <w:bookmarkStart w:id="3889" w:name="_Toc58862687"/>
      <w:bookmarkStart w:id="3890" w:name="_Toc61182680"/>
      <w:bookmarkStart w:id="3891" w:name="_Toc66727993"/>
      <w:bookmarkStart w:id="3892" w:name="_Toc74961796"/>
      <w:bookmarkStart w:id="3893" w:name="_Toc75242707"/>
      <w:bookmarkStart w:id="3894" w:name="_Toc76545053"/>
      <w:bookmarkStart w:id="3895" w:name="_Toc82595156"/>
      <w:bookmarkStart w:id="3896" w:name="_Toc89955187"/>
      <w:bookmarkStart w:id="3897" w:name="_Toc98773612"/>
      <w:bookmarkStart w:id="3898" w:name="_Toc106201371"/>
      <w:bookmarkStart w:id="3899" w:name="_Toc115191224"/>
      <w:bookmarkStart w:id="3900" w:name="_Toc122013054"/>
      <w:bookmarkStart w:id="3901" w:name="_Toc124155873"/>
      <w:bookmarkStart w:id="3902" w:name="_Toc131537633"/>
      <w:bookmarkStart w:id="3903" w:name="_Toc137397840"/>
      <w:bookmarkStart w:id="3904" w:name="_Toc156576056"/>
      <w:bookmarkStart w:id="3905" w:name="_Toc176944578"/>
      <w:bookmarkStart w:id="3906" w:name="_Toc187256856"/>
      <w:r w:rsidRPr="008C3753">
        <w:t>6.5.4.4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5B45031" w14:textId="77777777" w:rsidR="000C7A40" w:rsidRPr="008C3753" w:rsidRDefault="000C7A40" w:rsidP="000C7A40">
      <w:pPr>
        <w:pStyle w:val="Heading5"/>
      </w:pPr>
      <w:bookmarkStart w:id="3907" w:name="_Toc21099938"/>
      <w:bookmarkStart w:id="3908" w:name="_Toc29809736"/>
      <w:bookmarkStart w:id="3909" w:name="_Toc36645120"/>
      <w:bookmarkStart w:id="3910" w:name="_Toc37272174"/>
      <w:bookmarkStart w:id="3911" w:name="_Toc45884420"/>
      <w:bookmarkStart w:id="3912" w:name="_Toc53182443"/>
      <w:bookmarkStart w:id="3913" w:name="_Toc58860184"/>
      <w:bookmarkStart w:id="3914" w:name="_Toc58862688"/>
      <w:bookmarkStart w:id="3915" w:name="_Toc61182681"/>
      <w:bookmarkStart w:id="3916" w:name="_Toc66727994"/>
      <w:bookmarkStart w:id="3917" w:name="_Toc74961797"/>
      <w:bookmarkStart w:id="3918" w:name="_Toc75242708"/>
      <w:bookmarkStart w:id="3919" w:name="_Toc76545054"/>
      <w:bookmarkStart w:id="3920" w:name="_Toc82595157"/>
      <w:bookmarkStart w:id="3921" w:name="_Toc89955188"/>
      <w:bookmarkStart w:id="3922" w:name="_Toc98773613"/>
      <w:bookmarkStart w:id="3923" w:name="_Toc106201372"/>
      <w:bookmarkStart w:id="3924" w:name="_Toc115191225"/>
      <w:bookmarkStart w:id="3925" w:name="_Toc122013055"/>
      <w:bookmarkStart w:id="3926" w:name="_Toc124155874"/>
      <w:bookmarkStart w:id="3927" w:name="_Toc131537634"/>
      <w:bookmarkStart w:id="3928" w:name="_Toc137397841"/>
      <w:bookmarkStart w:id="3929" w:name="_Toc156576057"/>
      <w:bookmarkStart w:id="3930" w:name="_Toc176944579"/>
      <w:bookmarkStart w:id="3931" w:name="_Toc187256857"/>
      <w:r w:rsidRPr="008C3753">
        <w:t>6.5.4.4.1</w:t>
      </w:r>
      <w:r w:rsidRPr="008C3753">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2" w:name="_Toc21099939"/>
      <w:bookmarkStart w:id="3933" w:name="_Toc29809737"/>
      <w:bookmarkStart w:id="3934" w:name="_Toc36645121"/>
      <w:bookmarkStart w:id="3935" w:name="_Toc37272175"/>
      <w:bookmarkStart w:id="3936" w:name="_Toc45884421"/>
      <w:bookmarkStart w:id="3937" w:name="_Toc53182444"/>
      <w:bookmarkStart w:id="3938" w:name="_Toc58860185"/>
      <w:bookmarkStart w:id="3939" w:name="_Toc58862689"/>
      <w:bookmarkStart w:id="3940" w:name="_Toc61182682"/>
      <w:bookmarkStart w:id="3941" w:name="_Toc66727995"/>
      <w:bookmarkStart w:id="3942" w:name="_Toc74961798"/>
      <w:bookmarkStart w:id="3943" w:name="_Toc75242709"/>
      <w:bookmarkStart w:id="3944" w:name="_Toc76545055"/>
      <w:bookmarkStart w:id="3945" w:name="_Toc82595158"/>
      <w:bookmarkStart w:id="3946" w:name="_Toc89955189"/>
      <w:bookmarkStart w:id="3947" w:name="_Toc98773614"/>
      <w:bookmarkStart w:id="3948" w:name="_Toc106201373"/>
      <w:bookmarkStart w:id="3949" w:name="_Toc115191226"/>
      <w:bookmarkStart w:id="3950" w:name="_Toc122013056"/>
      <w:bookmarkStart w:id="3951" w:name="_Toc124155875"/>
      <w:bookmarkStart w:id="3952" w:name="_Toc131537635"/>
      <w:bookmarkStart w:id="3953" w:name="_Toc137397842"/>
      <w:bookmarkStart w:id="3954" w:name="_Toc156576058"/>
      <w:bookmarkStart w:id="3955" w:name="_Toc176944580"/>
      <w:bookmarkStart w:id="3956" w:name="_Toc187256858"/>
      <w:r w:rsidRPr="008C3753">
        <w:t>6.5.4.4.2</w:t>
      </w:r>
      <w:r w:rsidRPr="008C3753">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7" w:name="_Toc21099940"/>
      <w:bookmarkStart w:id="3958" w:name="_Toc29809738"/>
      <w:bookmarkStart w:id="3959" w:name="_Toc36645122"/>
      <w:bookmarkStart w:id="3960" w:name="_Toc37272176"/>
      <w:bookmarkStart w:id="3961" w:name="_Toc45884422"/>
      <w:bookmarkStart w:id="3962" w:name="_Toc53182445"/>
      <w:bookmarkStart w:id="3963" w:name="_Toc58860186"/>
      <w:bookmarkStart w:id="3964" w:name="_Toc58862690"/>
      <w:bookmarkStart w:id="3965" w:name="_Toc61182683"/>
      <w:bookmarkStart w:id="3966" w:name="_Toc66727996"/>
      <w:bookmarkStart w:id="3967" w:name="_Toc74961799"/>
      <w:bookmarkStart w:id="3968" w:name="_Toc75242710"/>
      <w:bookmarkStart w:id="3969" w:name="_Toc76545056"/>
      <w:bookmarkStart w:id="3970" w:name="_Toc82595159"/>
      <w:bookmarkStart w:id="3971" w:name="_Toc89955190"/>
      <w:bookmarkStart w:id="3972" w:name="_Toc98773615"/>
      <w:bookmarkStart w:id="3973" w:name="_Toc106201374"/>
      <w:bookmarkStart w:id="3974" w:name="_Toc115191227"/>
      <w:bookmarkStart w:id="3975" w:name="_Toc122013057"/>
      <w:bookmarkStart w:id="3976" w:name="_Toc124155876"/>
      <w:bookmarkStart w:id="3977" w:name="_Toc131537636"/>
      <w:bookmarkStart w:id="3978" w:name="_Toc137397843"/>
      <w:bookmarkStart w:id="3979" w:name="_Toc156576059"/>
      <w:bookmarkStart w:id="3980" w:name="_Toc176944581"/>
      <w:bookmarkStart w:id="3981" w:name="_Toc187256859"/>
      <w:r w:rsidRPr="008C3753">
        <w:t>6.5.4.5</w:t>
      </w:r>
      <w:r w:rsidRPr="008C3753">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2" w:name="_Toc21099941"/>
      <w:bookmarkStart w:id="398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4" w:name="_Toc36645123"/>
      <w:bookmarkStart w:id="3985" w:name="_Toc37272177"/>
      <w:bookmarkStart w:id="3986" w:name="_Toc45884423"/>
      <w:bookmarkStart w:id="3987" w:name="_Toc53182446"/>
      <w:bookmarkStart w:id="3988" w:name="_Toc58860187"/>
      <w:bookmarkStart w:id="3989" w:name="_Toc58862691"/>
      <w:bookmarkStart w:id="3990" w:name="_Toc61182684"/>
      <w:bookmarkStart w:id="3991" w:name="_Toc66727997"/>
      <w:bookmarkStart w:id="3992" w:name="_Toc74961800"/>
      <w:bookmarkStart w:id="3993" w:name="_Toc75242711"/>
      <w:bookmarkStart w:id="3994" w:name="_Toc76545057"/>
      <w:bookmarkStart w:id="3995" w:name="_Toc82595160"/>
      <w:bookmarkStart w:id="3996" w:name="_Toc89955191"/>
      <w:bookmarkStart w:id="3997" w:name="_Toc98773616"/>
      <w:bookmarkStart w:id="3998" w:name="_Toc106201375"/>
      <w:bookmarkStart w:id="3999" w:name="_Toc115191228"/>
      <w:bookmarkStart w:id="4000" w:name="_Toc122013058"/>
      <w:bookmarkStart w:id="4001" w:name="_Toc124155877"/>
      <w:bookmarkStart w:id="4002" w:name="_Toc131537637"/>
      <w:bookmarkStart w:id="4003" w:name="_Toc137397844"/>
      <w:bookmarkStart w:id="4004" w:name="_Toc156576060"/>
      <w:bookmarkStart w:id="4005" w:name="_Toc176944582"/>
      <w:bookmarkStart w:id="4006" w:name="_Toc187256860"/>
      <w:r w:rsidRPr="008C3753">
        <w:t>6.6</w:t>
      </w:r>
      <w:r w:rsidRPr="008C3753">
        <w:tab/>
        <w:t>Unwanted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929145" w14:textId="77777777" w:rsidR="00EB1CB2" w:rsidRPr="008C3753" w:rsidRDefault="00EB1CB2" w:rsidP="00EB1CB2">
      <w:pPr>
        <w:pStyle w:val="Heading3"/>
      </w:pPr>
      <w:bookmarkStart w:id="4007" w:name="_Toc21099942"/>
      <w:bookmarkStart w:id="4008" w:name="_Toc29809740"/>
      <w:bookmarkStart w:id="4009" w:name="_Toc36645124"/>
      <w:bookmarkStart w:id="4010" w:name="_Toc37272178"/>
      <w:bookmarkStart w:id="4011" w:name="_Toc45884424"/>
      <w:bookmarkStart w:id="4012" w:name="_Toc53182447"/>
      <w:bookmarkStart w:id="4013" w:name="_Toc58860188"/>
      <w:bookmarkStart w:id="4014" w:name="_Toc58862692"/>
      <w:bookmarkStart w:id="4015" w:name="_Toc61182685"/>
      <w:bookmarkStart w:id="4016" w:name="_Toc66727998"/>
      <w:bookmarkStart w:id="4017" w:name="_Toc74961801"/>
      <w:bookmarkStart w:id="4018" w:name="_Toc75242712"/>
      <w:bookmarkStart w:id="4019" w:name="_Toc76545058"/>
      <w:bookmarkStart w:id="4020" w:name="_Toc82595161"/>
      <w:bookmarkStart w:id="4021" w:name="_Toc89955192"/>
      <w:bookmarkStart w:id="4022" w:name="_Toc98773617"/>
      <w:bookmarkStart w:id="4023" w:name="_Toc106201376"/>
      <w:bookmarkStart w:id="4024" w:name="_Toc115191229"/>
      <w:bookmarkStart w:id="4025" w:name="_Toc122013059"/>
      <w:bookmarkStart w:id="4026" w:name="_Toc124155878"/>
      <w:bookmarkStart w:id="4027" w:name="_Toc131537638"/>
      <w:bookmarkStart w:id="4028" w:name="_Toc137397845"/>
      <w:bookmarkStart w:id="4029" w:name="_Toc156576061"/>
      <w:bookmarkStart w:id="4030" w:name="_Toc176944583"/>
      <w:bookmarkStart w:id="4031" w:name="_Toc187256861"/>
      <w:r w:rsidRPr="008C3753">
        <w:t>6.6.1</w:t>
      </w:r>
      <w:r w:rsidRPr="008C3753">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2" w:name="_Hlk497217795"/>
      <w:r w:rsidRPr="008C3753">
        <w:rPr>
          <w:rFonts w:cs="v5.0.0"/>
        </w:rPr>
        <w:t xml:space="preserve">Adjacent Channel Leakage power Ratio </w:t>
      </w:r>
      <w:bookmarkEnd w:id="403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2540ED">
            <w:pPr>
              <w:pStyle w:val="TAC"/>
              <w:rPr>
                <w:rFonts w:eastAsiaTheme="minorEastAsia"/>
                <w:sz w:val="21"/>
              </w:rPr>
            </w:pPr>
            <w:r>
              <w:rPr>
                <w:rFonts w:eastAsiaTheme="minorEastAsia"/>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2540ED">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3" w:name="_Toc21099943"/>
      <w:bookmarkStart w:id="4034" w:name="_Toc29809741"/>
      <w:bookmarkStart w:id="4035" w:name="_Toc36645125"/>
      <w:bookmarkStart w:id="4036" w:name="_Toc37272179"/>
      <w:bookmarkStart w:id="4037" w:name="_Toc45884425"/>
      <w:bookmarkStart w:id="4038" w:name="_Toc53182448"/>
      <w:bookmarkStart w:id="4039" w:name="_Toc58860189"/>
      <w:bookmarkStart w:id="4040" w:name="_Toc58862693"/>
      <w:bookmarkStart w:id="4041" w:name="_Toc61182686"/>
      <w:bookmarkStart w:id="4042" w:name="_Toc66727999"/>
      <w:bookmarkStart w:id="4043" w:name="_Toc74961802"/>
      <w:bookmarkStart w:id="4044" w:name="_Toc75242713"/>
      <w:bookmarkStart w:id="4045" w:name="_Toc76545059"/>
      <w:bookmarkStart w:id="4046" w:name="_Toc82595162"/>
      <w:bookmarkStart w:id="4047" w:name="_Toc89955193"/>
      <w:bookmarkStart w:id="4048" w:name="_Toc98773618"/>
      <w:bookmarkStart w:id="4049" w:name="_Toc106201377"/>
      <w:bookmarkStart w:id="4050" w:name="_Toc115191230"/>
      <w:bookmarkStart w:id="4051" w:name="_Toc122013060"/>
      <w:bookmarkStart w:id="4052" w:name="_Toc124155879"/>
      <w:bookmarkStart w:id="4053" w:name="_Toc131537639"/>
      <w:bookmarkStart w:id="4054" w:name="_Toc137397846"/>
      <w:bookmarkStart w:id="4055" w:name="_Toc156576062"/>
      <w:bookmarkStart w:id="4056" w:name="_Toc176944584"/>
      <w:bookmarkStart w:id="4057" w:name="_Toc187256862"/>
      <w:r w:rsidRPr="008C3753">
        <w:t>6.6.2</w:t>
      </w:r>
      <w:r w:rsidRPr="008C3753">
        <w:tab/>
        <w:t>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8C3753">
        <w:tab/>
      </w:r>
    </w:p>
    <w:p w14:paraId="6D439329" w14:textId="77777777" w:rsidR="00EB1CB2" w:rsidRPr="008C3753" w:rsidRDefault="00EB1CB2" w:rsidP="00EB1CB2">
      <w:pPr>
        <w:pStyle w:val="Heading4"/>
        <w:rPr>
          <w:rFonts w:eastAsia="MS P??" w:cs="v4.2.0"/>
        </w:rPr>
      </w:pPr>
      <w:bookmarkStart w:id="4058" w:name="_Toc21099944"/>
      <w:bookmarkStart w:id="4059" w:name="_Toc29809742"/>
      <w:bookmarkStart w:id="4060" w:name="_Toc36645126"/>
      <w:bookmarkStart w:id="4061" w:name="_Toc37272180"/>
      <w:bookmarkStart w:id="4062" w:name="_Toc45884426"/>
      <w:bookmarkStart w:id="4063" w:name="_Toc53182449"/>
      <w:bookmarkStart w:id="4064" w:name="_Toc58860190"/>
      <w:bookmarkStart w:id="4065" w:name="_Toc58862694"/>
      <w:bookmarkStart w:id="4066" w:name="_Toc61182687"/>
      <w:bookmarkStart w:id="4067" w:name="_Toc66728000"/>
      <w:bookmarkStart w:id="4068" w:name="_Toc74961803"/>
      <w:bookmarkStart w:id="4069" w:name="_Toc75242714"/>
      <w:bookmarkStart w:id="4070" w:name="_Toc76545060"/>
      <w:bookmarkStart w:id="4071" w:name="_Toc82595163"/>
      <w:bookmarkStart w:id="4072" w:name="_Toc89955194"/>
      <w:bookmarkStart w:id="4073" w:name="_Toc98773619"/>
      <w:bookmarkStart w:id="4074" w:name="_Toc106201378"/>
      <w:bookmarkStart w:id="4075" w:name="_Toc115191231"/>
      <w:bookmarkStart w:id="4076" w:name="_Toc122013061"/>
      <w:bookmarkStart w:id="4077" w:name="_Toc124155880"/>
      <w:bookmarkStart w:id="4078" w:name="_Toc131537640"/>
      <w:bookmarkStart w:id="4079" w:name="_Toc137397847"/>
      <w:bookmarkStart w:id="4080" w:name="_Toc156576063"/>
      <w:bookmarkStart w:id="4081" w:name="_Toc176944585"/>
      <w:bookmarkStart w:id="4082" w:name="_Toc187256863"/>
      <w:r w:rsidRPr="008C3753">
        <w:rPr>
          <w:rFonts w:eastAsia="MS P??" w:cs="v4.2.0"/>
        </w:rPr>
        <w:t>6.6.2.1</w:t>
      </w:r>
      <w:r w:rsidRPr="008C3753">
        <w:rPr>
          <w:rFonts w:eastAsia="MS P??" w:cs="v4.2.0"/>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3" w:name="_Toc21099945"/>
      <w:bookmarkStart w:id="4084" w:name="_Toc29809743"/>
      <w:bookmarkStart w:id="4085" w:name="_Toc36645127"/>
      <w:bookmarkStart w:id="4086" w:name="_Toc37272181"/>
      <w:bookmarkStart w:id="4087" w:name="_Toc45884427"/>
      <w:bookmarkStart w:id="4088" w:name="_Toc53182450"/>
      <w:bookmarkStart w:id="4089" w:name="_Toc58860191"/>
      <w:bookmarkStart w:id="4090" w:name="_Toc58862695"/>
      <w:bookmarkStart w:id="4091" w:name="_Toc61182688"/>
      <w:bookmarkStart w:id="4092" w:name="_Toc66728001"/>
      <w:bookmarkStart w:id="4093" w:name="_Toc74961804"/>
      <w:bookmarkStart w:id="4094" w:name="_Toc75242715"/>
      <w:bookmarkStart w:id="4095" w:name="_Toc76545061"/>
      <w:bookmarkStart w:id="4096" w:name="_Toc82595164"/>
      <w:bookmarkStart w:id="4097" w:name="_Toc89955195"/>
      <w:bookmarkStart w:id="4098" w:name="_Toc98773620"/>
      <w:bookmarkStart w:id="4099" w:name="_Toc106201379"/>
      <w:bookmarkStart w:id="4100" w:name="_Toc115191232"/>
      <w:bookmarkStart w:id="4101" w:name="_Toc122013062"/>
      <w:bookmarkStart w:id="4102" w:name="_Toc124155881"/>
      <w:bookmarkStart w:id="4103" w:name="_Toc131537641"/>
      <w:bookmarkStart w:id="4104" w:name="_Toc137397848"/>
      <w:bookmarkStart w:id="4105" w:name="_Toc156576064"/>
      <w:bookmarkStart w:id="4106" w:name="_Toc176944586"/>
      <w:bookmarkStart w:id="4107" w:name="_Toc187256864"/>
      <w:r w:rsidRPr="008C3753">
        <w:rPr>
          <w:rFonts w:eastAsia="MS P??" w:cs="v4.2.0"/>
        </w:rPr>
        <w:t>6.6.2.2</w:t>
      </w:r>
      <w:r w:rsidRPr="008C3753">
        <w:rPr>
          <w:rFonts w:eastAsia="MS P??" w:cs="v4.2.0"/>
        </w:rPr>
        <w:tab/>
        <w:t>Minimum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8" w:name="_Toc21099946"/>
      <w:bookmarkStart w:id="4109" w:name="_Toc29809744"/>
      <w:bookmarkStart w:id="4110" w:name="_Toc36645128"/>
      <w:bookmarkStart w:id="4111" w:name="_Toc37272182"/>
      <w:bookmarkStart w:id="4112" w:name="_Toc45884428"/>
      <w:bookmarkStart w:id="4113" w:name="_Toc53182451"/>
      <w:bookmarkStart w:id="4114" w:name="_Toc58860192"/>
      <w:bookmarkStart w:id="4115" w:name="_Toc58862696"/>
      <w:bookmarkStart w:id="4116" w:name="_Toc61182689"/>
      <w:bookmarkStart w:id="4117" w:name="_Toc66728002"/>
      <w:bookmarkStart w:id="4118" w:name="_Toc74961805"/>
      <w:bookmarkStart w:id="4119" w:name="_Toc75242716"/>
      <w:bookmarkStart w:id="4120" w:name="_Toc76545062"/>
      <w:bookmarkStart w:id="4121" w:name="_Toc82595165"/>
      <w:bookmarkStart w:id="4122" w:name="_Toc89955196"/>
      <w:bookmarkStart w:id="4123" w:name="_Toc98773621"/>
      <w:bookmarkStart w:id="4124" w:name="_Toc106201380"/>
      <w:bookmarkStart w:id="4125" w:name="_Toc115191233"/>
      <w:bookmarkStart w:id="4126" w:name="_Toc122013063"/>
      <w:bookmarkStart w:id="4127" w:name="_Toc124155882"/>
      <w:bookmarkStart w:id="4128" w:name="_Toc131537642"/>
      <w:bookmarkStart w:id="4129" w:name="_Toc137397849"/>
      <w:bookmarkStart w:id="4130" w:name="_Toc156576065"/>
      <w:bookmarkStart w:id="4131" w:name="_Toc176944587"/>
      <w:bookmarkStart w:id="4132" w:name="_Toc187256865"/>
      <w:r w:rsidRPr="008C3753">
        <w:rPr>
          <w:rFonts w:cs="v4.2.0"/>
        </w:rPr>
        <w:t>6.6.2.3</w:t>
      </w:r>
      <w:r w:rsidRPr="008C3753">
        <w:rPr>
          <w:rFonts w:cs="v4.2.0"/>
        </w:rPr>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3" w:name="_Toc21099947"/>
      <w:bookmarkStart w:id="4134" w:name="_Toc29809745"/>
      <w:bookmarkStart w:id="4135" w:name="_Toc36645129"/>
      <w:bookmarkStart w:id="4136" w:name="_Toc37272183"/>
      <w:bookmarkStart w:id="4137" w:name="_Toc45884429"/>
      <w:bookmarkStart w:id="4138" w:name="_Toc53182452"/>
      <w:bookmarkStart w:id="4139" w:name="_Toc58860193"/>
      <w:bookmarkStart w:id="4140" w:name="_Toc58862697"/>
      <w:bookmarkStart w:id="4141" w:name="_Toc61182690"/>
      <w:bookmarkStart w:id="4142" w:name="_Toc66728003"/>
      <w:bookmarkStart w:id="4143" w:name="_Toc74961806"/>
      <w:bookmarkStart w:id="4144" w:name="_Toc75242717"/>
      <w:bookmarkStart w:id="4145" w:name="_Toc76545063"/>
      <w:bookmarkStart w:id="4146" w:name="_Toc82595166"/>
      <w:bookmarkStart w:id="4147" w:name="_Toc89955197"/>
      <w:bookmarkStart w:id="4148" w:name="_Toc98773622"/>
      <w:bookmarkStart w:id="4149" w:name="_Toc106201381"/>
      <w:bookmarkStart w:id="4150" w:name="_Toc115191234"/>
      <w:bookmarkStart w:id="4151" w:name="_Toc122013064"/>
      <w:bookmarkStart w:id="4152" w:name="_Toc124155883"/>
      <w:bookmarkStart w:id="4153" w:name="_Toc131537643"/>
      <w:bookmarkStart w:id="4154" w:name="_Toc137397850"/>
      <w:bookmarkStart w:id="4155" w:name="_Toc156576066"/>
      <w:bookmarkStart w:id="4156" w:name="_Toc176944588"/>
      <w:bookmarkStart w:id="4157" w:name="_Toc187256866"/>
      <w:r w:rsidRPr="008C3753">
        <w:rPr>
          <w:rFonts w:eastAsia="MS P??" w:cs="v4.2.0"/>
        </w:rPr>
        <w:t>6.6.2.4</w:t>
      </w:r>
      <w:r w:rsidRPr="008C3753">
        <w:rPr>
          <w:rFonts w:eastAsia="MS P??" w:cs="v4.2.0"/>
        </w:rPr>
        <w:tab/>
        <w:t>Method of test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491493D" w14:textId="77777777" w:rsidR="00EA1A17" w:rsidRPr="008C3753" w:rsidRDefault="00EA1A17" w:rsidP="00EA1A17">
      <w:pPr>
        <w:pStyle w:val="Heading5"/>
        <w:rPr>
          <w:rFonts w:cs="v4.2.0"/>
        </w:rPr>
      </w:pPr>
      <w:bookmarkStart w:id="4158" w:name="_Toc21099948"/>
      <w:bookmarkStart w:id="4159" w:name="_Toc29809746"/>
      <w:bookmarkStart w:id="4160" w:name="_Toc36645130"/>
      <w:bookmarkStart w:id="4161" w:name="_Toc37272184"/>
      <w:bookmarkStart w:id="4162" w:name="_Toc45884430"/>
      <w:bookmarkStart w:id="4163" w:name="_Toc53182453"/>
      <w:bookmarkStart w:id="4164" w:name="_Toc58860194"/>
      <w:bookmarkStart w:id="4165" w:name="_Toc58862698"/>
      <w:bookmarkStart w:id="4166" w:name="_Toc61182691"/>
      <w:bookmarkStart w:id="4167" w:name="_Toc66728004"/>
      <w:bookmarkStart w:id="4168" w:name="_Toc74961807"/>
      <w:bookmarkStart w:id="4169" w:name="_Toc75242718"/>
      <w:bookmarkStart w:id="4170" w:name="_Toc76545064"/>
      <w:bookmarkStart w:id="4171" w:name="_Toc82595167"/>
      <w:bookmarkStart w:id="4172" w:name="_Toc89955198"/>
      <w:bookmarkStart w:id="4173" w:name="_Toc98773623"/>
      <w:bookmarkStart w:id="4174" w:name="_Toc106201382"/>
      <w:bookmarkStart w:id="4175" w:name="_Toc115191235"/>
      <w:bookmarkStart w:id="4176" w:name="_Toc122013065"/>
      <w:bookmarkStart w:id="4177" w:name="_Toc124155884"/>
      <w:bookmarkStart w:id="4178" w:name="_Toc131537644"/>
      <w:bookmarkStart w:id="4179" w:name="_Toc137397851"/>
      <w:bookmarkStart w:id="4180" w:name="_Toc156576067"/>
      <w:bookmarkStart w:id="4181" w:name="_Toc176944589"/>
      <w:bookmarkStart w:id="4182" w:name="_Toc187256867"/>
      <w:r w:rsidRPr="008C3753">
        <w:rPr>
          <w:rFonts w:cs="v4.2.0"/>
        </w:rPr>
        <w:t>6.6.2.4.1</w:t>
      </w:r>
      <w:r w:rsidRPr="008C3753">
        <w:rPr>
          <w:rFonts w:cs="v4.2.0"/>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3" w:name="_Toc21099949"/>
      <w:bookmarkStart w:id="418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5" w:name="_Toc36645131"/>
      <w:bookmarkStart w:id="4186" w:name="_Toc37272185"/>
      <w:bookmarkStart w:id="4187" w:name="_Toc45884431"/>
      <w:bookmarkStart w:id="4188" w:name="_Toc53182454"/>
      <w:bookmarkStart w:id="4189" w:name="_Toc58860195"/>
      <w:bookmarkStart w:id="4190" w:name="_Toc58862699"/>
      <w:bookmarkStart w:id="4191" w:name="_Toc61182692"/>
      <w:bookmarkStart w:id="4192" w:name="_Toc66728005"/>
      <w:bookmarkStart w:id="4193" w:name="_Toc74961808"/>
      <w:bookmarkStart w:id="4194" w:name="_Toc75242719"/>
      <w:bookmarkStart w:id="4195" w:name="_Toc76545065"/>
      <w:bookmarkStart w:id="4196" w:name="_Toc82595168"/>
      <w:bookmarkStart w:id="4197" w:name="_Toc89955199"/>
      <w:bookmarkStart w:id="4198" w:name="_Toc98773624"/>
      <w:bookmarkStart w:id="4199" w:name="_Toc106201383"/>
      <w:bookmarkStart w:id="4200" w:name="_Toc115191236"/>
      <w:bookmarkStart w:id="4201" w:name="_Toc122013066"/>
      <w:bookmarkStart w:id="4202" w:name="_Toc124155885"/>
      <w:bookmarkStart w:id="4203" w:name="_Toc131537645"/>
      <w:bookmarkStart w:id="4204" w:name="_Toc137397852"/>
      <w:bookmarkStart w:id="4205" w:name="_Toc156576068"/>
      <w:bookmarkStart w:id="4206" w:name="_Toc176944590"/>
      <w:bookmarkStart w:id="4207" w:name="_Toc187256868"/>
      <w:r w:rsidRPr="008C3753">
        <w:t>6.6.2.4.2</w:t>
      </w:r>
      <w:r w:rsidRPr="008C3753">
        <w:tab/>
        <w:t>Procedure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1A3E67" w:rsidRPr="008C3753" w14:paraId="33DAC086" w14:textId="77777777" w:rsidTr="00376A5D">
        <w:trPr>
          <w:cantSplit/>
          <w:jc w:val="center"/>
        </w:trPr>
        <w:tc>
          <w:tcPr>
            <w:tcW w:w="1362" w:type="dxa"/>
            <w:tcBorders>
              <w:bottom w:val="nil"/>
            </w:tcBorders>
          </w:tcPr>
          <w:p w14:paraId="40EF18F5" w14:textId="4A4D0D25" w:rsidR="001A3E67" w:rsidRPr="008C3753" w:rsidRDefault="001A3E67" w:rsidP="00461BD1">
            <w:pPr>
              <w:pStyle w:val="TAH"/>
            </w:pPr>
            <w:r w:rsidRPr="008C3753">
              <w:rPr>
                <w:rFonts w:eastAsia="SimSun"/>
              </w:rPr>
              <w:t>Bandwidth</w:t>
            </w:r>
          </w:p>
        </w:tc>
        <w:tc>
          <w:tcPr>
            <w:tcW w:w="4619" w:type="dxa"/>
            <w:gridSpan w:val="6"/>
          </w:tcPr>
          <w:p w14:paraId="2ED3F5BC" w14:textId="4504927F" w:rsidR="001A3E67" w:rsidRPr="008C3753" w:rsidRDefault="001A3E67" w:rsidP="00461BD1">
            <w:pPr>
              <w:pStyle w:val="TAH"/>
            </w:pPr>
            <w:r w:rsidRPr="008C3753">
              <w:rPr>
                <w:rFonts w:eastAsia="SimSun"/>
              </w:rPr>
              <w:t>BS c</w:t>
            </w:r>
            <w:r w:rsidRPr="008C3753">
              <w:t>hannel bandwidth</w:t>
            </w:r>
          </w:p>
          <w:p w14:paraId="1D9FBFFD" w14:textId="14870963" w:rsidR="001A3E67" w:rsidRPr="008C3753" w:rsidRDefault="001A3E67"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1A3E67" w:rsidRPr="008C3753" w:rsidRDefault="001A3E67"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1A3E67" w:rsidRPr="008C3753" w14:paraId="7BF97DC8" w14:textId="77777777" w:rsidTr="002C1F8A">
        <w:trPr>
          <w:cantSplit/>
          <w:jc w:val="center"/>
        </w:trPr>
        <w:tc>
          <w:tcPr>
            <w:tcW w:w="1362" w:type="dxa"/>
            <w:tcBorders>
              <w:top w:val="nil"/>
            </w:tcBorders>
          </w:tcPr>
          <w:p w14:paraId="6AF26054" w14:textId="77777777" w:rsidR="001A3E67" w:rsidRPr="008C3753"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8C3753" w:rsidRDefault="001A3E67" w:rsidP="001A3E67">
            <w:pPr>
              <w:pStyle w:val="TAH"/>
            </w:pPr>
            <w:r>
              <w:rPr>
                <w:rFonts w:cs="Arial"/>
                <w:lang w:val="en-US"/>
              </w:rPr>
              <w:t>3</w:t>
            </w:r>
          </w:p>
        </w:tc>
        <w:tc>
          <w:tcPr>
            <w:tcW w:w="544" w:type="dxa"/>
          </w:tcPr>
          <w:p w14:paraId="6F665932" w14:textId="31D52D3D" w:rsidR="001A3E67" w:rsidRPr="008C3753" w:rsidRDefault="001A3E67" w:rsidP="001A3E67">
            <w:pPr>
              <w:pStyle w:val="TAH"/>
            </w:pPr>
            <w:r w:rsidRPr="008C3753">
              <w:t>5</w:t>
            </w:r>
          </w:p>
        </w:tc>
        <w:tc>
          <w:tcPr>
            <w:tcW w:w="544" w:type="dxa"/>
          </w:tcPr>
          <w:p w14:paraId="4478B58C" w14:textId="65FD000B" w:rsidR="001A3E67" w:rsidRPr="008C3753" w:rsidRDefault="001A3E67" w:rsidP="001A3E67">
            <w:pPr>
              <w:pStyle w:val="TAH"/>
            </w:pPr>
            <w:r w:rsidRPr="008C3753">
              <w:t xml:space="preserve">10 </w:t>
            </w:r>
          </w:p>
        </w:tc>
        <w:tc>
          <w:tcPr>
            <w:tcW w:w="544" w:type="dxa"/>
          </w:tcPr>
          <w:p w14:paraId="65D9825D" w14:textId="35F78D2C" w:rsidR="001A3E67" w:rsidRPr="008C3753" w:rsidRDefault="001A3E67" w:rsidP="001A3E67">
            <w:pPr>
              <w:pStyle w:val="TAH"/>
            </w:pPr>
            <w:r w:rsidRPr="008C3753">
              <w:t>15</w:t>
            </w:r>
          </w:p>
        </w:tc>
        <w:tc>
          <w:tcPr>
            <w:tcW w:w="601" w:type="dxa"/>
          </w:tcPr>
          <w:p w14:paraId="646B2710" w14:textId="74EFAF64" w:rsidR="001A3E67" w:rsidRPr="008C3753" w:rsidRDefault="001A3E67" w:rsidP="001A3E67">
            <w:pPr>
              <w:pStyle w:val="TAH"/>
            </w:pPr>
            <w:r w:rsidRPr="008C3753">
              <w:t>20</w:t>
            </w:r>
          </w:p>
        </w:tc>
        <w:tc>
          <w:tcPr>
            <w:tcW w:w="1842" w:type="dxa"/>
          </w:tcPr>
          <w:p w14:paraId="7DC6859F" w14:textId="2A288A70" w:rsidR="001A3E67" w:rsidRPr="008C3753" w:rsidRDefault="001A3E67" w:rsidP="001A3E67">
            <w:pPr>
              <w:pStyle w:val="TAH"/>
            </w:pPr>
            <w:r w:rsidRPr="008C3753">
              <w:t>&gt; 20</w:t>
            </w:r>
          </w:p>
        </w:tc>
        <w:tc>
          <w:tcPr>
            <w:tcW w:w="2973" w:type="dxa"/>
          </w:tcPr>
          <w:p w14:paraId="44012BC8" w14:textId="7053AEF2" w:rsidR="001A3E67" w:rsidRPr="008C3753" w:rsidRDefault="001A3E67" w:rsidP="001A3E67">
            <w:pPr>
              <w:pStyle w:val="TAH"/>
              <w:rPr>
                <w:noProof/>
              </w:rPr>
            </w:pPr>
            <w:r w:rsidRPr="008C3753">
              <w:t>&gt; 20</w:t>
            </w:r>
          </w:p>
        </w:tc>
      </w:tr>
      <w:tr w:rsidR="001A3E67" w:rsidRPr="008C3753" w14:paraId="743E3D7B" w14:textId="77777777" w:rsidTr="002C1F8A">
        <w:trPr>
          <w:cantSplit/>
          <w:jc w:val="center"/>
        </w:trPr>
        <w:tc>
          <w:tcPr>
            <w:tcW w:w="1362" w:type="dxa"/>
          </w:tcPr>
          <w:p w14:paraId="326A5C66" w14:textId="55AEFC38" w:rsidR="001A3E67" w:rsidRPr="008C3753" w:rsidRDefault="001A3E67" w:rsidP="001A3E67">
            <w:pPr>
              <w:pStyle w:val="TAC"/>
            </w:pPr>
            <w:r w:rsidRPr="008C3753">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8C3753" w:rsidRDefault="001A3E67" w:rsidP="001A3E67">
            <w:pPr>
              <w:pStyle w:val="TAC"/>
            </w:pPr>
            <w:r>
              <w:rPr>
                <w:rFonts w:cs="Arial"/>
                <w:lang w:val="en-US"/>
              </w:rPr>
              <w:t>6</w:t>
            </w:r>
          </w:p>
        </w:tc>
        <w:tc>
          <w:tcPr>
            <w:tcW w:w="544" w:type="dxa"/>
          </w:tcPr>
          <w:p w14:paraId="35677DF6" w14:textId="4C62C0A5" w:rsidR="001A3E67" w:rsidRPr="008C3753" w:rsidRDefault="001A3E67" w:rsidP="001A3E67">
            <w:pPr>
              <w:pStyle w:val="TAC"/>
            </w:pPr>
            <w:r w:rsidRPr="008C3753">
              <w:t>10</w:t>
            </w:r>
          </w:p>
        </w:tc>
        <w:tc>
          <w:tcPr>
            <w:tcW w:w="544" w:type="dxa"/>
          </w:tcPr>
          <w:p w14:paraId="5E581617" w14:textId="13CB3A9C" w:rsidR="001A3E67" w:rsidRPr="008C3753" w:rsidRDefault="001A3E67" w:rsidP="001A3E67">
            <w:pPr>
              <w:pStyle w:val="TAC"/>
            </w:pPr>
            <w:r w:rsidRPr="008C3753">
              <w:t>20</w:t>
            </w:r>
          </w:p>
        </w:tc>
        <w:tc>
          <w:tcPr>
            <w:tcW w:w="544" w:type="dxa"/>
          </w:tcPr>
          <w:p w14:paraId="74545462" w14:textId="76943B46" w:rsidR="001A3E67" w:rsidRPr="008C3753" w:rsidRDefault="001A3E67" w:rsidP="001A3E67">
            <w:pPr>
              <w:pStyle w:val="TAC"/>
            </w:pPr>
            <w:r w:rsidRPr="008C3753">
              <w:t>30</w:t>
            </w:r>
          </w:p>
        </w:tc>
        <w:tc>
          <w:tcPr>
            <w:tcW w:w="601" w:type="dxa"/>
          </w:tcPr>
          <w:p w14:paraId="6236203F" w14:textId="2FB2ED02" w:rsidR="001A3E67" w:rsidRPr="008C3753" w:rsidRDefault="001A3E67" w:rsidP="001A3E67">
            <w:pPr>
              <w:pStyle w:val="TAC"/>
            </w:pPr>
            <w:r w:rsidRPr="008C3753">
              <w:t>40</w:t>
            </w:r>
          </w:p>
        </w:tc>
        <w:tc>
          <w:tcPr>
            <w:tcW w:w="1842" w:type="dxa"/>
          </w:tcPr>
          <w:p w14:paraId="517FF969" w14:textId="7E3B33E0" w:rsidR="001A3E67" w:rsidRPr="008C3753"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8C3753" w:rsidRDefault="001A3E67" w:rsidP="001A3E67">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8C3753" w14:paraId="26815027" w14:textId="77777777" w:rsidTr="002C1F8A">
        <w:trPr>
          <w:cantSplit/>
          <w:jc w:val="center"/>
        </w:trPr>
        <w:tc>
          <w:tcPr>
            <w:tcW w:w="1362" w:type="dxa"/>
          </w:tcPr>
          <w:p w14:paraId="194EC1D8" w14:textId="49ECADB3" w:rsidR="001A3E67" w:rsidRPr="008C3753" w:rsidRDefault="001A3E67" w:rsidP="001A3E67">
            <w:pPr>
              <w:pStyle w:val="TAC"/>
            </w:pPr>
            <w:r w:rsidRPr="008C3753">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8C3753" w:rsidRDefault="001A3E67" w:rsidP="001A3E67">
            <w:pPr>
              <w:pStyle w:val="TAC"/>
            </w:pPr>
            <w:r>
              <w:rPr>
                <w:rFonts w:cs="Arial"/>
                <w:lang w:val="en-US"/>
              </w:rPr>
              <w:t>400</w:t>
            </w:r>
          </w:p>
        </w:tc>
        <w:tc>
          <w:tcPr>
            <w:tcW w:w="544" w:type="dxa"/>
          </w:tcPr>
          <w:p w14:paraId="7D6F2C78" w14:textId="2CE91175" w:rsidR="001A3E67" w:rsidRPr="008C3753" w:rsidRDefault="001A3E67" w:rsidP="001A3E67">
            <w:pPr>
              <w:pStyle w:val="TAC"/>
            </w:pPr>
            <w:r w:rsidRPr="008C3753">
              <w:t>400</w:t>
            </w:r>
          </w:p>
        </w:tc>
        <w:tc>
          <w:tcPr>
            <w:tcW w:w="544" w:type="dxa"/>
          </w:tcPr>
          <w:p w14:paraId="2D09EFDB" w14:textId="38E84213" w:rsidR="001A3E67" w:rsidRPr="008C3753" w:rsidRDefault="001A3E67" w:rsidP="001A3E67">
            <w:pPr>
              <w:pStyle w:val="TAC"/>
            </w:pPr>
            <w:r w:rsidRPr="008C3753">
              <w:t>400</w:t>
            </w:r>
          </w:p>
        </w:tc>
        <w:tc>
          <w:tcPr>
            <w:tcW w:w="544" w:type="dxa"/>
          </w:tcPr>
          <w:p w14:paraId="71436C90" w14:textId="413BAEB1" w:rsidR="001A3E67" w:rsidRPr="008C3753" w:rsidRDefault="001A3E67" w:rsidP="001A3E67">
            <w:pPr>
              <w:pStyle w:val="TAC"/>
            </w:pPr>
            <w:r w:rsidRPr="008C3753">
              <w:t>400</w:t>
            </w:r>
          </w:p>
        </w:tc>
        <w:tc>
          <w:tcPr>
            <w:tcW w:w="601" w:type="dxa"/>
          </w:tcPr>
          <w:p w14:paraId="42A8BF82" w14:textId="29A98356" w:rsidR="001A3E67" w:rsidRPr="008C3753" w:rsidRDefault="001A3E67" w:rsidP="001A3E67">
            <w:pPr>
              <w:pStyle w:val="TAC"/>
            </w:pPr>
            <w:r w:rsidRPr="008C3753">
              <w:t>400</w:t>
            </w:r>
          </w:p>
        </w:tc>
        <w:tc>
          <w:tcPr>
            <w:tcW w:w="1842" w:type="dxa"/>
          </w:tcPr>
          <w:p w14:paraId="5EC7A6FB" w14:textId="2AD1174D" w:rsidR="001A3E67" w:rsidRPr="008C3753" w:rsidRDefault="00894E03" w:rsidP="001A3E67">
            <w:pPr>
              <w:pStyle w:val="TAC"/>
            </w:pPr>
            <w:r>
              <w:rPr>
                <w:lang w:eastAsia="ja-JP"/>
              </w:rPr>
              <w:pict w14:anchorId="67203535">
                <v:shape id="_x0000_i1039"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8C3753" w:rsidRDefault="00000000" w:rsidP="001A3E67">
            <w:pPr>
              <w:pStyle w:val="TAC"/>
              <w:rPr>
                <w:noProof/>
              </w:rPr>
            </w:pPr>
            <w:r>
              <w:rPr>
                <w:position w:val="-32"/>
                <w:sz w:val="16"/>
              </w:rPr>
              <w:pict w14:anchorId="57A2A768">
                <v:shape id="_x0000_i1040" type="#_x0000_t75" style="width:87.5pt;height:36.4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8" w:name="_Toc21099950"/>
      <w:bookmarkStart w:id="4209" w:name="_Toc29809748"/>
      <w:bookmarkStart w:id="4210" w:name="_Toc36645132"/>
      <w:bookmarkStart w:id="4211" w:name="_Toc37272186"/>
      <w:bookmarkStart w:id="4212" w:name="_Toc45884432"/>
      <w:bookmarkStart w:id="4213" w:name="_Toc53182455"/>
      <w:bookmarkStart w:id="4214" w:name="_Toc58860196"/>
      <w:bookmarkStart w:id="4215" w:name="_Toc58862700"/>
      <w:bookmarkStart w:id="4216" w:name="_Toc61182693"/>
      <w:bookmarkStart w:id="4217" w:name="_Toc66728006"/>
      <w:bookmarkStart w:id="4218" w:name="_Toc74961809"/>
      <w:bookmarkStart w:id="4219" w:name="_Toc75242720"/>
      <w:bookmarkStart w:id="4220" w:name="_Toc76545066"/>
      <w:bookmarkStart w:id="4221" w:name="_Toc82595169"/>
      <w:bookmarkStart w:id="4222" w:name="_Toc89955200"/>
      <w:bookmarkStart w:id="4223" w:name="_Toc98773625"/>
      <w:bookmarkStart w:id="4224" w:name="_Toc106201384"/>
      <w:bookmarkStart w:id="4225" w:name="_Toc115191237"/>
      <w:bookmarkStart w:id="4226" w:name="_Toc122013067"/>
      <w:bookmarkStart w:id="4227" w:name="_Toc124155886"/>
      <w:bookmarkStart w:id="4228" w:name="_Toc131537646"/>
      <w:bookmarkStart w:id="4229" w:name="_Toc137397853"/>
      <w:bookmarkStart w:id="4230" w:name="_Toc156576069"/>
      <w:bookmarkStart w:id="4231" w:name="_Toc176944591"/>
      <w:bookmarkStart w:id="4232" w:name="_Toc187256869"/>
      <w:r w:rsidRPr="008C3753">
        <w:rPr>
          <w:rFonts w:eastAsia="MS P??" w:cs="v4.2.0"/>
        </w:rPr>
        <w:t>6.6.2.5</w:t>
      </w:r>
      <w:r w:rsidRPr="008C3753">
        <w:rPr>
          <w:rFonts w:eastAsia="MS P??" w:cs="v4.2.0"/>
        </w:rPr>
        <w:tab/>
        <w:t>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3" w:name="_Toc21099951"/>
      <w:bookmarkStart w:id="4234" w:name="_Toc29809749"/>
      <w:bookmarkStart w:id="4235" w:name="_Toc36645133"/>
      <w:bookmarkStart w:id="4236" w:name="_Toc37272187"/>
      <w:bookmarkStart w:id="4237" w:name="_Toc45884433"/>
      <w:bookmarkStart w:id="4238" w:name="_Toc53182456"/>
      <w:bookmarkStart w:id="4239" w:name="_Toc58860197"/>
      <w:bookmarkStart w:id="4240" w:name="_Toc58862701"/>
      <w:bookmarkStart w:id="4241" w:name="_Toc61182694"/>
      <w:bookmarkStart w:id="4242" w:name="_Toc66728007"/>
      <w:bookmarkStart w:id="4243" w:name="_Toc74961810"/>
      <w:bookmarkStart w:id="4244" w:name="_Toc75242721"/>
      <w:bookmarkStart w:id="4245" w:name="_Toc76545067"/>
      <w:bookmarkStart w:id="4246" w:name="_Toc82595170"/>
      <w:bookmarkStart w:id="4247" w:name="_Toc89955201"/>
      <w:bookmarkStart w:id="4248" w:name="_Toc98773626"/>
      <w:bookmarkStart w:id="4249" w:name="_Toc106201385"/>
      <w:bookmarkStart w:id="4250" w:name="_Toc115191238"/>
      <w:bookmarkStart w:id="4251" w:name="_Toc122013068"/>
      <w:bookmarkStart w:id="4252" w:name="_Toc124155887"/>
      <w:bookmarkStart w:id="4253" w:name="_Toc131537647"/>
      <w:bookmarkStart w:id="4254" w:name="_Toc137397854"/>
      <w:bookmarkStart w:id="4255" w:name="_Toc156576070"/>
      <w:bookmarkStart w:id="4256" w:name="_Toc176944592"/>
      <w:bookmarkStart w:id="4257" w:name="_Toc187256870"/>
      <w:r w:rsidRPr="008C3753">
        <w:t>6.6.3</w:t>
      </w:r>
      <w:r w:rsidRPr="008C3753">
        <w:tab/>
        <w:t>Adjacent Channel Leakage Power Ratio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5563E05" w14:textId="111A4690" w:rsidR="003B22C3" w:rsidRPr="008C3753" w:rsidRDefault="003B22C3" w:rsidP="003B22C3">
      <w:pPr>
        <w:pStyle w:val="Heading4"/>
      </w:pPr>
      <w:bookmarkStart w:id="4258" w:name="_Toc21099952"/>
      <w:bookmarkStart w:id="4259" w:name="_Toc29809750"/>
      <w:bookmarkStart w:id="4260" w:name="_Toc36645134"/>
      <w:bookmarkStart w:id="4261" w:name="_Toc37272188"/>
      <w:bookmarkStart w:id="4262" w:name="_Toc45884434"/>
      <w:bookmarkStart w:id="4263" w:name="_Toc53182457"/>
      <w:bookmarkStart w:id="4264" w:name="_Toc58860198"/>
      <w:bookmarkStart w:id="4265" w:name="_Toc58862702"/>
      <w:bookmarkStart w:id="4266" w:name="_Toc61182695"/>
      <w:bookmarkStart w:id="4267" w:name="_Toc66728008"/>
      <w:bookmarkStart w:id="4268" w:name="_Toc74961811"/>
      <w:bookmarkStart w:id="4269" w:name="_Toc75242722"/>
      <w:bookmarkStart w:id="4270" w:name="_Toc76545068"/>
      <w:bookmarkStart w:id="4271" w:name="_Toc82595171"/>
      <w:bookmarkStart w:id="4272" w:name="_Toc89955202"/>
      <w:bookmarkStart w:id="4273" w:name="_Toc98773627"/>
      <w:bookmarkStart w:id="4274" w:name="_Toc106201386"/>
      <w:bookmarkStart w:id="4275" w:name="_Toc115191239"/>
      <w:bookmarkStart w:id="4276" w:name="_Toc122013069"/>
      <w:bookmarkStart w:id="4277" w:name="_Toc124155888"/>
      <w:bookmarkStart w:id="4278" w:name="_Toc131537648"/>
      <w:bookmarkStart w:id="4279" w:name="_Toc137397855"/>
      <w:bookmarkStart w:id="4280" w:name="_Toc156576071"/>
      <w:bookmarkStart w:id="4281" w:name="_Toc176944593"/>
      <w:bookmarkStart w:id="4282" w:name="_Toc187256871"/>
      <w:r w:rsidRPr="008C3753">
        <w:t>6.6.3.1</w:t>
      </w:r>
      <w:r w:rsidRPr="008C3753">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3" w:name="_Hlk508123083"/>
      <w:r w:rsidRPr="008C3753">
        <w:t xml:space="preserve">The requirements shall also apply if the BS supports NB-IoT </w:t>
      </w:r>
      <w:r w:rsidRPr="008C3753">
        <w:rPr>
          <w:rFonts w:cs="v4.2.0"/>
        </w:rPr>
        <w:t>operation in NR in-band</w:t>
      </w:r>
      <w:r w:rsidRPr="008C3753">
        <w:t>.</w:t>
      </w:r>
    </w:p>
    <w:bookmarkEnd w:id="4283"/>
    <w:p w14:paraId="056AB858" w14:textId="138B26B9" w:rsidR="00146513" w:rsidRPr="008C3753" w:rsidRDefault="00146513" w:rsidP="0014651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rPr>
          <w:lang w:eastAsia="ko-KR"/>
        </w:rPr>
        <w:t xml:space="preserve"> shall apply in </w:t>
      </w:r>
      <w:r w:rsidRPr="008C3753">
        <w:rPr>
          <w:i/>
          <w:lang w:eastAsia="ko-KR"/>
        </w:rPr>
        <w:t>sub block gaps</w:t>
      </w:r>
      <w:r w:rsidRPr="008C3753">
        <w:rPr>
          <w:lang w:eastAsia="ko-KR"/>
        </w:rPr>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6A2EB200" w14:textId="3966F1C2" w:rsidR="00146513" w:rsidRPr="008C3753" w:rsidRDefault="00146513" w:rsidP="00146513">
      <w:bookmarkStart w:id="4284" w:name="_Hlk50812309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Pr>
          <w:lang w:eastAsia="ko-KR"/>
        </w:rPr>
        <w:t xml:space="preserve">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w:t>
      </w:r>
      <w:r w:rsidRPr="004A793C">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4"/>
    <w:p w14:paraId="69DF1980" w14:textId="1C6FA662" w:rsidR="003B22C3" w:rsidRPr="008C3753" w:rsidRDefault="00146513" w:rsidP="0014651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5" w:name="_Toc21099953"/>
      <w:bookmarkStart w:id="4286" w:name="_Toc29809751"/>
      <w:bookmarkStart w:id="4287" w:name="_Toc36645135"/>
      <w:bookmarkStart w:id="4288" w:name="_Toc37272189"/>
      <w:bookmarkStart w:id="4289" w:name="_Toc45884435"/>
      <w:bookmarkStart w:id="4290" w:name="_Toc53182458"/>
      <w:bookmarkStart w:id="4291" w:name="_Toc58860199"/>
      <w:bookmarkStart w:id="4292" w:name="_Toc58862703"/>
      <w:bookmarkStart w:id="4293" w:name="_Toc61182696"/>
      <w:bookmarkStart w:id="4294" w:name="_Toc66728009"/>
      <w:bookmarkStart w:id="4295" w:name="_Toc74961812"/>
      <w:bookmarkStart w:id="4296" w:name="_Toc75242723"/>
      <w:bookmarkStart w:id="4297" w:name="_Toc76545069"/>
      <w:bookmarkStart w:id="4298" w:name="_Toc82595172"/>
      <w:bookmarkStart w:id="4299" w:name="_Toc89955203"/>
      <w:bookmarkStart w:id="4300" w:name="_Toc98773628"/>
      <w:bookmarkStart w:id="4301" w:name="_Toc106201387"/>
      <w:bookmarkStart w:id="4302" w:name="_Toc115191240"/>
      <w:bookmarkStart w:id="4303" w:name="_Toc122013070"/>
      <w:bookmarkStart w:id="4304" w:name="_Toc124155889"/>
      <w:bookmarkStart w:id="4305" w:name="_Toc131537649"/>
      <w:bookmarkStart w:id="4306" w:name="_Toc137397856"/>
      <w:bookmarkStart w:id="4307" w:name="_Toc156576072"/>
      <w:bookmarkStart w:id="4308" w:name="_Toc176944594"/>
      <w:bookmarkStart w:id="4309" w:name="_Toc187256872"/>
      <w:r w:rsidRPr="008C3753">
        <w:t>6.6.3.2</w:t>
      </w:r>
      <w:r w:rsidRPr="008C3753">
        <w:tab/>
        <w:t>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10" w:name="_Toc21099954"/>
      <w:bookmarkStart w:id="4311" w:name="_Toc29809752"/>
      <w:bookmarkStart w:id="4312" w:name="_Toc36645136"/>
      <w:bookmarkStart w:id="4313" w:name="_Toc37272190"/>
      <w:bookmarkStart w:id="4314" w:name="_Toc45884436"/>
      <w:bookmarkStart w:id="4315" w:name="_Toc53182459"/>
      <w:bookmarkStart w:id="4316" w:name="_Toc58860200"/>
      <w:bookmarkStart w:id="4317" w:name="_Toc58862704"/>
      <w:bookmarkStart w:id="4318" w:name="_Toc61182697"/>
      <w:bookmarkStart w:id="4319" w:name="_Toc66728010"/>
      <w:bookmarkStart w:id="4320" w:name="_Toc74961813"/>
      <w:bookmarkStart w:id="4321" w:name="_Toc75242724"/>
      <w:bookmarkStart w:id="4322" w:name="_Toc76545070"/>
      <w:bookmarkStart w:id="4323" w:name="_Toc82595173"/>
      <w:bookmarkStart w:id="4324" w:name="_Toc89955204"/>
      <w:bookmarkStart w:id="4325" w:name="_Toc98773629"/>
      <w:bookmarkStart w:id="4326" w:name="_Toc106201388"/>
      <w:bookmarkStart w:id="4327" w:name="_Toc115191241"/>
      <w:bookmarkStart w:id="4328" w:name="_Toc122013071"/>
      <w:bookmarkStart w:id="4329" w:name="_Toc124155890"/>
      <w:bookmarkStart w:id="4330" w:name="_Toc131537650"/>
      <w:bookmarkStart w:id="4331" w:name="_Toc137397857"/>
      <w:bookmarkStart w:id="4332" w:name="_Toc156576073"/>
      <w:bookmarkStart w:id="4333" w:name="_Toc176944595"/>
      <w:bookmarkStart w:id="4334" w:name="_Toc187256873"/>
      <w:r w:rsidRPr="008C3753">
        <w:t>6.6.3.3</w:t>
      </w:r>
      <w:r w:rsidRPr="008C3753">
        <w:tab/>
        <w:t>Test purpose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5" w:name="_Toc21099955"/>
      <w:bookmarkStart w:id="4336" w:name="_Toc29809753"/>
      <w:bookmarkStart w:id="4337" w:name="_Toc36645137"/>
      <w:bookmarkStart w:id="4338" w:name="_Toc37272191"/>
      <w:bookmarkStart w:id="4339" w:name="_Toc45884437"/>
      <w:bookmarkStart w:id="4340" w:name="_Toc53182460"/>
      <w:bookmarkStart w:id="4341" w:name="_Toc58860201"/>
      <w:bookmarkStart w:id="4342" w:name="_Toc58862705"/>
      <w:bookmarkStart w:id="4343" w:name="_Toc61182698"/>
      <w:bookmarkStart w:id="4344" w:name="_Toc66728011"/>
      <w:bookmarkStart w:id="4345" w:name="_Toc74961814"/>
      <w:bookmarkStart w:id="4346" w:name="_Toc75242725"/>
      <w:bookmarkStart w:id="4347" w:name="_Toc76545071"/>
      <w:bookmarkStart w:id="4348" w:name="_Toc82595174"/>
      <w:bookmarkStart w:id="4349" w:name="_Toc89955205"/>
      <w:bookmarkStart w:id="4350" w:name="_Toc98773630"/>
      <w:bookmarkStart w:id="4351" w:name="_Toc106201389"/>
      <w:bookmarkStart w:id="4352" w:name="_Toc115191242"/>
      <w:bookmarkStart w:id="4353" w:name="_Toc122013072"/>
      <w:bookmarkStart w:id="4354" w:name="_Toc124155891"/>
      <w:bookmarkStart w:id="4355" w:name="_Toc131537651"/>
      <w:bookmarkStart w:id="4356" w:name="_Toc137397858"/>
      <w:bookmarkStart w:id="4357" w:name="_Toc156576074"/>
      <w:bookmarkStart w:id="4358" w:name="_Toc176944596"/>
      <w:bookmarkStart w:id="4359" w:name="_Toc187256874"/>
      <w:r w:rsidRPr="008C3753">
        <w:t>6.6.3.4</w:t>
      </w:r>
      <w:r w:rsidRPr="008C3753">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C70C9AC" w14:textId="77777777" w:rsidR="003B22C3" w:rsidRPr="008C3753" w:rsidRDefault="003B22C3" w:rsidP="003B22C3">
      <w:pPr>
        <w:pStyle w:val="Heading5"/>
      </w:pPr>
      <w:bookmarkStart w:id="4360" w:name="_Toc21099956"/>
      <w:bookmarkStart w:id="4361" w:name="_Toc29809754"/>
      <w:bookmarkStart w:id="4362" w:name="_Toc36645138"/>
      <w:bookmarkStart w:id="4363" w:name="_Toc37272192"/>
      <w:bookmarkStart w:id="4364" w:name="_Toc45884438"/>
      <w:bookmarkStart w:id="4365" w:name="_Toc53182461"/>
      <w:bookmarkStart w:id="4366" w:name="_Toc58860202"/>
      <w:bookmarkStart w:id="4367" w:name="_Toc58862706"/>
      <w:bookmarkStart w:id="4368" w:name="_Toc61182699"/>
      <w:bookmarkStart w:id="4369" w:name="_Toc66728012"/>
      <w:bookmarkStart w:id="4370" w:name="_Toc74961815"/>
      <w:bookmarkStart w:id="4371" w:name="_Toc75242726"/>
      <w:bookmarkStart w:id="4372" w:name="_Toc76545072"/>
      <w:bookmarkStart w:id="4373" w:name="_Toc82595175"/>
      <w:bookmarkStart w:id="4374" w:name="_Toc89955206"/>
      <w:bookmarkStart w:id="4375" w:name="_Toc98773631"/>
      <w:bookmarkStart w:id="4376" w:name="_Toc106201390"/>
      <w:bookmarkStart w:id="4377" w:name="_Toc115191243"/>
      <w:bookmarkStart w:id="4378" w:name="_Toc122013073"/>
      <w:bookmarkStart w:id="4379" w:name="_Toc124155892"/>
      <w:bookmarkStart w:id="4380" w:name="_Toc131537652"/>
      <w:bookmarkStart w:id="4381" w:name="_Toc137397859"/>
      <w:bookmarkStart w:id="4382" w:name="_Toc156576075"/>
      <w:bookmarkStart w:id="4383" w:name="_Toc176944597"/>
      <w:bookmarkStart w:id="4384" w:name="_Toc187256875"/>
      <w:r w:rsidRPr="008C3753">
        <w:t>6.6.3.4.1</w:t>
      </w:r>
      <w:r w:rsidRPr="008C3753">
        <w:tab/>
        <w:t>Initial conditions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5" w:name="_Toc21099957"/>
      <w:bookmarkStart w:id="4386" w:name="_Toc29809755"/>
      <w:bookmarkStart w:id="4387" w:name="_Toc36645139"/>
      <w:bookmarkStart w:id="4388" w:name="_Toc37272193"/>
      <w:bookmarkStart w:id="4389" w:name="_Toc45884439"/>
      <w:bookmarkStart w:id="4390" w:name="_Toc53182462"/>
      <w:bookmarkStart w:id="4391" w:name="_Toc58860203"/>
      <w:bookmarkStart w:id="4392" w:name="_Toc58862707"/>
      <w:bookmarkStart w:id="4393" w:name="_Toc61182700"/>
      <w:bookmarkStart w:id="4394" w:name="_Toc66728013"/>
      <w:bookmarkStart w:id="4395" w:name="_Toc74961816"/>
      <w:bookmarkStart w:id="4396" w:name="_Toc75242727"/>
      <w:bookmarkStart w:id="4397" w:name="_Toc76545073"/>
      <w:bookmarkStart w:id="4398" w:name="_Toc82595176"/>
      <w:bookmarkStart w:id="4399" w:name="_Toc89955207"/>
      <w:bookmarkStart w:id="4400" w:name="_Toc98773632"/>
      <w:bookmarkStart w:id="4401" w:name="_Toc106201391"/>
      <w:bookmarkStart w:id="4402" w:name="_Toc115191244"/>
      <w:bookmarkStart w:id="4403" w:name="_Toc122013074"/>
      <w:bookmarkStart w:id="4404" w:name="_Toc124155893"/>
      <w:bookmarkStart w:id="4405" w:name="_Toc131537653"/>
      <w:bookmarkStart w:id="4406" w:name="_Toc137397860"/>
      <w:bookmarkStart w:id="4407" w:name="_Toc156576076"/>
      <w:bookmarkStart w:id="4408" w:name="_Toc176944598"/>
      <w:bookmarkStart w:id="4409" w:name="_Toc187256876"/>
      <w:r w:rsidRPr="008C3753">
        <w:t>6.6.3.4.2</w:t>
      </w:r>
      <w:r w:rsidRPr="008C3753">
        <w:tab/>
        <w:t>Procedure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10" w:name="_Toc21099958"/>
      <w:bookmarkStart w:id="4411" w:name="_Toc29809756"/>
      <w:bookmarkStart w:id="4412" w:name="_Toc36645140"/>
      <w:bookmarkStart w:id="4413" w:name="_Toc37272194"/>
      <w:bookmarkStart w:id="4414" w:name="_Toc45884440"/>
      <w:bookmarkStart w:id="4415" w:name="_Toc53182463"/>
      <w:bookmarkStart w:id="4416" w:name="_Toc58860204"/>
      <w:bookmarkStart w:id="4417" w:name="_Toc58862708"/>
      <w:bookmarkStart w:id="4418" w:name="_Toc61182701"/>
      <w:bookmarkStart w:id="4419" w:name="_Toc66728014"/>
      <w:bookmarkStart w:id="4420" w:name="_Toc74961817"/>
      <w:bookmarkStart w:id="4421" w:name="_Toc75242728"/>
      <w:bookmarkStart w:id="4422" w:name="_Toc76545074"/>
      <w:bookmarkStart w:id="4423" w:name="_Toc82595177"/>
      <w:bookmarkStart w:id="4424" w:name="_Toc89955208"/>
      <w:bookmarkStart w:id="4425" w:name="_Toc98773633"/>
      <w:bookmarkStart w:id="4426" w:name="_Toc106201392"/>
      <w:bookmarkStart w:id="4427" w:name="_Toc115191245"/>
      <w:bookmarkStart w:id="4428" w:name="_Toc122013075"/>
      <w:bookmarkStart w:id="4429" w:name="_Toc124155894"/>
      <w:bookmarkStart w:id="4430" w:name="_Toc131537654"/>
      <w:bookmarkStart w:id="4431" w:name="_Toc137397861"/>
      <w:bookmarkStart w:id="4432" w:name="_Toc156576077"/>
      <w:bookmarkStart w:id="4433" w:name="_Toc176944599"/>
      <w:bookmarkStart w:id="4434" w:name="_Toc187256877"/>
      <w:r w:rsidRPr="008C3753">
        <w:t>6.6.3.5</w:t>
      </w:r>
      <w:r w:rsidRPr="008C3753">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3905DF9" w14:textId="77777777" w:rsidR="003B22C3" w:rsidRPr="008C3753" w:rsidRDefault="003B22C3" w:rsidP="003B22C3">
      <w:pPr>
        <w:pStyle w:val="Heading5"/>
      </w:pPr>
      <w:bookmarkStart w:id="4435" w:name="_Toc21099959"/>
      <w:bookmarkStart w:id="4436" w:name="_Toc29809757"/>
      <w:bookmarkStart w:id="4437" w:name="_Toc36645141"/>
      <w:bookmarkStart w:id="4438" w:name="_Toc37272195"/>
      <w:bookmarkStart w:id="4439" w:name="_Toc45884441"/>
      <w:bookmarkStart w:id="4440" w:name="_Toc53182464"/>
      <w:bookmarkStart w:id="4441" w:name="_Toc58860205"/>
      <w:bookmarkStart w:id="4442" w:name="_Toc58862709"/>
      <w:bookmarkStart w:id="4443" w:name="_Toc61182702"/>
      <w:bookmarkStart w:id="4444" w:name="_Toc66728015"/>
      <w:bookmarkStart w:id="4445" w:name="_Toc74961818"/>
      <w:bookmarkStart w:id="4446" w:name="_Toc75242729"/>
      <w:bookmarkStart w:id="4447" w:name="_Toc76545075"/>
      <w:bookmarkStart w:id="4448" w:name="_Toc82595178"/>
      <w:bookmarkStart w:id="4449" w:name="_Toc89955209"/>
      <w:bookmarkStart w:id="4450" w:name="_Toc98773634"/>
      <w:bookmarkStart w:id="4451" w:name="_Toc106201393"/>
      <w:bookmarkStart w:id="4452" w:name="_Toc115191246"/>
      <w:bookmarkStart w:id="4453" w:name="_Toc122013076"/>
      <w:bookmarkStart w:id="4454" w:name="_Toc124155895"/>
      <w:bookmarkStart w:id="4455" w:name="_Toc131537655"/>
      <w:bookmarkStart w:id="4456" w:name="_Toc137397862"/>
      <w:bookmarkStart w:id="4457" w:name="_Toc156576078"/>
      <w:bookmarkStart w:id="4458" w:name="_Toc176944600"/>
      <w:bookmarkStart w:id="4459" w:name="_Toc187256878"/>
      <w:r w:rsidRPr="008C3753">
        <w:t>6.6.3.5.1</w:t>
      </w:r>
      <w:r w:rsidRPr="008C3753">
        <w:tab/>
        <w:t>General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60" w:name="_Toc21099960"/>
      <w:bookmarkStart w:id="4461" w:name="_Toc29809758"/>
      <w:bookmarkStart w:id="4462" w:name="_Toc36645142"/>
      <w:bookmarkStart w:id="4463" w:name="_Toc37272196"/>
      <w:bookmarkStart w:id="4464" w:name="_Toc45884442"/>
      <w:bookmarkStart w:id="4465" w:name="_Toc53182465"/>
      <w:bookmarkStart w:id="4466" w:name="_Toc58860206"/>
      <w:bookmarkStart w:id="4467" w:name="_Toc58862710"/>
      <w:bookmarkStart w:id="4468" w:name="_Toc61182703"/>
      <w:bookmarkStart w:id="4469" w:name="_Toc66728016"/>
      <w:bookmarkStart w:id="4470" w:name="_Toc74961819"/>
      <w:bookmarkStart w:id="4471" w:name="_Toc75242730"/>
      <w:bookmarkStart w:id="4472" w:name="_Toc76545076"/>
      <w:bookmarkStart w:id="4473" w:name="_Toc82595179"/>
      <w:bookmarkStart w:id="4474" w:name="_Toc89955210"/>
      <w:bookmarkStart w:id="4475" w:name="_Toc98773635"/>
      <w:bookmarkStart w:id="4476" w:name="_Toc106201394"/>
      <w:bookmarkStart w:id="4477" w:name="_Toc115191247"/>
      <w:bookmarkStart w:id="4478" w:name="_Toc122013077"/>
      <w:bookmarkStart w:id="4479" w:name="_Toc124155896"/>
      <w:bookmarkStart w:id="4480" w:name="_Toc131537656"/>
      <w:bookmarkStart w:id="4481" w:name="_Toc137397863"/>
      <w:bookmarkStart w:id="4482" w:name="_Toc156576079"/>
      <w:bookmarkStart w:id="4483" w:name="_Toc176944601"/>
      <w:bookmarkStart w:id="4484" w:name="_Toc187256879"/>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5"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5"/>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6" w:name="_Toc21099961"/>
      <w:bookmarkStart w:id="4487" w:name="_Toc29809759"/>
      <w:bookmarkStart w:id="4488" w:name="_Toc36645143"/>
      <w:bookmarkStart w:id="4489" w:name="_Toc37272197"/>
      <w:bookmarkStart w:id="4490" w:name="_Toc45884443"/>
      <w:bookmarkStart w:id="4491" w:name="_Toc53182466"/>
      <w:bookmarkStart w:id="4492" w:name="_Toc58860207"/>
      <w:bookmarkStart w:id="4493" w:name="_Toc58862711"/>
      <w:bookmarkStart w:id="4494" w:name="_Toc61182704"/>
      <w:bookmarkStart w:id="4495" w:name="_Toc66728017"/>
      <w:bookmarkStart w:id="4496" w:name="_Toc74961820"/>
      <w:bookmarkStart w:id="4497" w:name="_Toc75242731"/>
      <w:bookmarkStart w:id="4498" w:name="_Toc76545077"/>
      <w:bookmarkStart w:id="4499" w:name="_Toc82595180"/>
      <w:bookmarkStart w:id="4500" w:name="_Toc89955211"/>
      <w:bookmarkStart w:id="4501" w:name="_Toc98773636"/>
      <w:bookmarkStart w:id="4502" w:name="_Toc106201395"/>
      <w:bookmarkStart w:id="4503" w:name="_Toc115191248"/>
      <w:bookmarkStart w:id="4504" w:name="_Toc122013078"/>
      <w:bookmarkStart w:id="4505" w:name="_Toc124155897"/>
      <w:bookmarkStart w:id="4506" w:name="_Toc131537657"/>
      <w:bookmarkStart w:id="4507" w:name="_Toc137397864"/>
      <w:bookmarkStart w:id="4508" w:name="_Toc156576080"/>
      <w:bookmarkStart w:id="4509" w:name="_Toc176944602"/>
      <w:bookmarkStart w:id="4510" w:name="_Toc187256880"/>
      <w:r w:rsidRPr="008C3753">
        <w:t>6.6.3.5.3</w:t>
      </w:r>
      <w:r w:rsidRPr="008C3753">
        <w:tab/>
      </w:r>
      <w:r w:rsidRPr="008C3753">
        <w:rPr>
          <w:i/>
        </w:rPr>
        <w:t>BS type 1-C</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1"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2" w:name="_Toc21099962"/>
      <w:bookmarkStart w:id="4513" w:name="_Toc29809760"/>
      <w:bookmarkStart w:id="4514" w:name="_Toc36645144"/>
      <w:bookmarkStart w:id="4515" w:name="_Toc37272198"/>
      <w:bookmarkStart w:id="4516" w:name="_Toc45884444"/>
      <w:bookmarkStart w:id="4517" w:name="_Toc53182467"/>
      <w:bookmarkStart w:id="4518" w:name="_Toc58860208"/>
      <w:bookmarkStart w:id="4519" w:name="_Toc58862712"/>
      <w:bookmarkStart w:id="4520" w:name="_Toc61182705"/>
      <w:bookmarkStart w:id="4521" w:name="_Toc66728018"/>
    </w:p>
    <w:p w14:paraId="7407B1D2" w14:textId="6B73D6D7" w:rsidR="003B22C3" w:rsidRPr="008C3753" w:rsidRDefault="003B22C3" w:rsidP="009157A1">
      <w:pPr>
        <w:pStyle w:val="Heading5"/>
      </w:pPr>
      <w:bookmarkStart w:id="4522" w:name="_Toc115191249"/>
      <w:bookmarkStart w:id="4523" w:name="_Toc122013079"/>
      <w:bookmarkStart w:id="4524" w:name="_Toc124155898"/>
      <w:bookmarkStart w:id="4525" w:name="_Toc131537658"/>
      <w:bookmarkStart w:id="4526" w:name="_Toc137397865"/>
      <w:bookmarkStart w:id="4527" w:name="_Toc156576081"/>
      <w:bookmarkStart w:id="4528" w:name="_Toc176944603"/>
      <w:bookmarkStart w:id="4529" w:name="_Toc187256881"/>
      <w:r w:rsidRPr="008C3753">
        <w:t>6.6.3.5.4</w:t>
      </w:r>
      <w:r w:rsidRPr="008C3753">
        <w:tab/>
        <w:t>BS type 1-H</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63DAE09" w14:textId="05828948" w:rsidR="003B22C3" w:rsidRPr="008C3753" w:rsidRDefault="003B22C3" w:rsidP="003B22C3">
      <w:bookmarkStart w:id="4530"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30"/>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1" w:name="_Toc21099963"/>
      <w:bookmarkStart w:id="4532" w:name="_Toc29809761"/>
      <w:bookmarkStart w:id="4533" w:name="_Toc36645145"/>
      <w:bookmarkStart w:id="4534" w:name="_Toc37272199"/>
      <w:bookmarkStart w:id="4535" w:name="_Toc45884445"/>
      <w:bookmarkStart w:id="4536" w:name="_Toc53182468"/>
      <w:bookmarkStart w:id="4537" w:name="_Toc58860209"/>
      <w:bookmarkStart w:id="4538" w:name="_Toc58862713"/>
      <w:bookmarkStart w:id="4539" w:name="_Toc61182706"/>
      <w:bookmarkStart w:id="4540" w:name="_Toc66728019"/>
      <w:bookmarkStart w:id="4541" w:name="_Toc74961822"/>
      <w:bookmarkStart w:id="4542" w:name="_Toc75242732"/>
      <w:bookmarkStart w:id="4543" w:name="_Toc76545078"/>
      <w:bookmarkStart w:id="4544" w:name="_Toc82595181"/>
      <w:bookmarkStart w:id="4545" w:name="_Toc89955212"/>
      <w:bookmarkStart w:id="4546" w:name="_Toc98773637"/>
      <w:bookmarkStart w:id="4547" w:name="_Toc106201396"/>
      <w:bookmarkStart w:id="4548" w:name="_Toc115191250"/>
      <w:bookmarkStart w:id="4549" w:name="_Toc122013080"/>
      <w:bookmarkStart w:id="4550" w:name="_Toc124155899"/>
      <w:bookmarkStart w:id="4551" w:name="_Toc131537659"/>
      <w:bookmarkStart w:id="4552" w:name="_Toc137397866"/>
      <w:bookmarkStart w:id="4553" w:name="_Toc156576082"/>
      <w:bookmarkStart w:id="4554" w:name="_Toc176944604"/>
      <w:bookmarkStart w:id="4555" w:name="_Toc187256882"/>
      <w:r w:rsidRPr="008C3753">
        <w:t>6.6.4</w:t>
      </w:r>
      <w:r w:rsidRPr="008C3753">
        <w:tab/>
        <w:t>Operating band unwanted emissions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DF85579" w14:textId="08ABBEDB" w:rsidR="009059F7" w:rsidRPr="008C3753" w:rsidRDefault="009059F7" w:rsidP="009059F7">
      <w:pPr>
        <w:pStyle w:val="Heading4"/>
      </w:pPr>
      <w:bookmarkStart w:id="4556" w:name="_Toc21099964"/>
      <w:bookmarkStart w:id="4557" w:name="_Toc29809762"/>
      <w:bookmarkStart w:id="4558" w:name="_Toc36645146"/>
      <w:bookmarkStart w:id="4559" w:name="_Toc37272200"/>
      <w:bookmarkStart w:id="4560" w:name="_Toc45884446"/>
      <w:bookmarkStart w:id="4561" w:name="_Toc53182469"/>
      <w:bookmarkStart w:id="4562" w:name="_Toc58860210"/>
      <w:bookmarkStart w:id="4563" w:name="_Toc58862714"/>
      <w:bookmarkStart w:id="4564" w:name="_Toc61182707"/>
      <w:bookmarkStart w:id="4565" w:name="_Toc66728020"/>
      <w:bookmarkStart w:id="4566" w:name="_Toc74961823"/>
      <w:bookmarkStart w:id="4567" w:name="_Toc75242733"/>
      <w:bookmarkStart w:id="4568" w:name="_Toc76545079"/>
      <w:bookmarkStart w:id="4569" w:name="_Toc82595182"/>
      <w:bookmarkStart w:id="4570" w:name="_Toc89955213"/>
      <w:bookmarkStart w:id="4571" w:name="_Toc98773638"/>
      <w:bookmarkStart w:id="4572" w:name="_Toc106201397"/>
      <w:bookmarkStart w:id="4573" w:name="_Toc115191251"/>
      <w:bookmarkStart w:id="4574" w:name="_Toc122013081"/>
      <w:bookmarkStart w:id="4575" w:name="_Toc124155900"/>
      <w:bookmarkStart w:id="4576" w:name="_Toc131537660"/>
      <w:bookmarkStart w:id="4577" w:name="_Toc137397867"/>
      <w:bookmarkStart w:id="4578" w:name="_Toc156576083"/>
      <w:bookmarkStart w:id="4579" w:name="_Toc176944605"/>
      <w:bookmarkStart w:id="4580" w:name="_Toc187256883"/>
      <w:r w:rsidRPr="008C3753">
        <w:t>6.6.4.1</w:t>
      </w:r>
      <w:r w:rsidRPr="008C3753">
        <w:tab/>
        <w:t>Definition and applicability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1" w:name="_Toc21099965"/>
      <w:bookmarkStart w:id="4582" w:name="_Toc29809763"/>
      <w:bookmarkStart w:id="4583" w:name="_Toc36645147"/>
      <w:bookmarkStart w:id="4584" w:name="_Toc37272201"/>
      <w:bookmarkStart w:id="4585" w:name="_Toc45884447"/>
      <w:bookmarkStart w:id="4586" w:name="_Toc53182470"/>
      <w:bookmarkStart w:id="4587" w:name="_Toc58860211"/>
      <w:bookmarkStart w:id="4588" w:name="_Toc58862715"/>
      <w:bookmarkStart w:id="4589" w:name="_Toc61182708"/>
      <w:bookmarkStart w:id="4590" w:name="_Toc66728021"/>
      <w:bookmarkStart w:id="4591" w:name="_Toc74961824"/>
      <w:bookmarkStart w:id="4592" w:name="_Toc75242734"/>
      <w:bookmarkStart w:id="4593" w:name="_Toc76545080"/>
      <w:bookmarkStart w:id="4594" w:name="_Toc82595183"/>
      <w:bookmarkStart w:id="4595" w:name="_Toc89955214"/>
      <w:bookmarkStart w:id="4596" w:name="_Toc98773639"/>
      <w:bookmarkStart w:id="4597" w:name="_Toc106201398"/>
      <w:bookmarkStart w:id="4598" w:name="_Toc115191252"/>
      <w:bookmarkStart w:id="4599" w:name="_Toc122013082"/>
      <w:bookmarkStart w:id="4600" w:name="_Toc124155901"/>
      <w:bookmarkStart w:id="4601" w:name="_Toc131537661"/>
      <w:bookmarkStart w:id="4602" w:name="_Toc137397868"/>
      <w:bookmarkStart w:id="4603" w:name="_Toc156576084"/>
      <w:bookmarkStart w:id="4604" w:name="_Toc176944606"/>
      <w:bookmarkStart w:id="4605" w:name="_Toc187256884"/>
      <w:r w:rsidRPr="008C3753">
        <w:t>6.6.4.2</w:t>
      </w:r>
      <w:r w:rsidRPr="008C3753">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6" w:name="_Toc21099966"/>
      <w:bookmarkStart w:id="4607" w:name="_Toc29809764"/>
      <w:bookmarkStart w:id="4608" w:name="_Toc36645148"/>
      <w:bookmarkStart w:id="4609" w:name="_Toc37272202"/>
      <w:bookmarkStart w:id="4610" w:name="_Toc45884448"/>
      <w:bookmarkStart w:id="4611" w:name="_Toc53182471"/>
      <w:bookmarkStart w:id="4612" w:name="_Toc58860212"/>
      <w:bookmarkStart w:id="4613" w:name="_Toc58862716"/>
      <w:bookmarkStart w:id="4614" w:name="_Toc61182709"/>
      <w:bookmarkStart w:id="4615" w:name="_Toc66728022"/>
      <w:bookmarkStart w:id="4616" w:name="_Toc74961825"/>
      <w:bookmarkStart w:id="4617" w:name="_Toc75242735"/>
      <w:bookmarkStart w:id="4618" w:name="_Toc76545081"/>
      <w:bookmarkStart w:id="4619" w:name="_Toc82595184"/>
      <w:bookmarkStart w:id="4620" w:name="_Toc89955215"/>
      <w:bookmarkStart w:id="4621" w:name="_Toc98773640"/>
      <w:bookmarkStart w:id="4622" w:name="_Toc106201399"/>
      <w:bookmarkStart w:id="4623" w:name="_Toc115191253"/>
      <w:bookmarkStart w:id="4624" w:name="_Toc122013083"/>
      <w:bookmarkStart w:id="4625" w:name="_Toc124155902"/>
      <w:bookmarkStart w:id="4626" w:name="_Toc131537662"/>
      <w:bookmarkStart w:id="4627" w:name="_Toc137397869"/>
      <w:bookmarkStart w:id="4628" w:name="_Toc156576085"/>
      <w:bookmarkStart w:id="4629" w:name="_Toc176944607"/>
      <w:bookmarkStart w:id="4630" w:name="_Toc187256885"/>
      <w:r w:rsidRPr="008C3753">
        <w:t>6.6.4.3</w:t>
      </w:r>
      <w:r w:rsidRPr="008C3753">
        <w:tab/>
        <w:t>Test purpose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1" w:name="_Toc21099967"/>
      <w:bookmarkStart w:id="4632" w:name="_Toc29809765"/>
      <w:bookmarkStart w:id="4633" w:name="_Toc36645149"/>
      <w:bookmarkStart w:id="4634" w:name="_Toc37272203"/>
      <w:bookmarkStart w:id="4635" w:name="_Toc45884449"/>
      <w:bookmarkStart w:id="4636" w:name="_Toc53182472"/>
      <w:bookmarkStart w:id="4637" w:name="_Toc58860213"/>
      <w:bookmarkStart w:id="4638" w:name="_Toc58862717"/>
      <w:bookmarkStart w:id="4639" w:name="_Toc61182710"/>
      <w:bookmarkStart w:id="4640" w:name="_Toc66728023"/>
      <w:bookmarkStart w:id="4641" w:name="_Toc74961826"/>
      <w:bookmarkStart w:id="4642" w:name="_Toc75242736"/>
      <w:bookmarkStart w:id="4643" w:name="_Toc76545082"/>
      <w:bookmarkStart w:id="4644" w:name="_Toc82595185"/>
      <w:bookmarkStart w:id="4645" w:name="_Toc89955216"/>
      <w:bookmarkStart w:id="4646" w:name="_Toc98773641"/>
      <w:bookmarkStart w:id="4647" w:name="_Toc106201400"/>
      <w:bookmarkStart w:id="4648" w:name="_Toc115191254"/>
      <w:bookmarkStart w:id="4649" w:name="_Toc122013084"/>
      <w:bookmarkStart w:id="4650" w:name="_Toc124155903"/>
      <w:bookmarkStart w:id="4651" w:name="_Toc131537663"/>
      <w:bookmarkStart w:id="4652" w:name="_Toc137397870"/>
      <w:bookmarkStart w:id="4653" w:name="_Toc156576086"/>
      <w:bookmarkStart w:id="4654" w:name="_Toc176944608"/>
      <w:bookmarkStart w:id="4655" w:name="_Toc187256886"/>
      <w:r w:rsidRPr="008C3753">
        <w:t>6.6.4.4</w:t>
      </w:r>
      <w:r w:rsidRPr="008C3753">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5BE176" w14:textId="77777777" w:rsidR="009059F7" w:rsidRPr="008C3753" w:rsidRDefault="009059F7" w:rsidP="009059F7">
      <w:pPr>
        <w:pStyle w:val="Heading5"/>
      </w:pPr>
      <w:bookmarkStart w:id="4656" w:name="_Toc21099968"/>
      <w:bookmarkStart w:id="4657" w:name="_Toc29809766"/>
      <w:bookmarkStart w:id="4658" w:name="_Toc36645150"/>
      <w:bookmarkStart w:id="4659" w:name="_Toc37272204"/>
      <w:bookmarkStart w:id="4660" w:name="_Toc45884450"/>
      <w:bookmarkStart w:id="4661" w:name="_Toc53182473"/>
      <w:bookmarkStart w:id="4662" w:name="_Toc58860214"/>
      <w:bookmarkStart w:id="4663" w:name="_Toc58862718"/>
      <w:bookmarkStart w:id="4664" w:name="_Toc61182711"/>
      <w:bookmarkStart w:id="4665" w:name="_Toc66728024"/>
      <w:bookmarkStart w:id="4666" w:name="_Toc74961827"/>
      <w:bookmarkStart w:id="4667" w:name="_Toc75242737"/>
      <w:bookmarkStart w:id="4668" w:name="_Toc76545083"/>
      <w:bookmarkStart w:id="4669" w:name="_Toc82595186"/>
      <w:bookmarkStart w:id="4670" w:name="_Toc89955217"/>
      <w:bookmarkStart w:id="4671" w:name="_Toc98773642"/>
      <w:bookmarkStart w:id="4672" w:name="_Toc106201401"/>
      <w:bookmarkStart w:id="4673" w:name="_Toc115191255"/>
      <w:bookmarkStart w:id="4674" w:name="_Toc122013085"/>
      <w:bookmarkStart w:id="4675" w:name="_Toc124155904"/>
      <w:bookmarkStart w:id="4676" w:name="_Toc131537664"/>
      <w:bookmarkStart w:id="4677" w:name="_Toc137397871"/>
      <w:bookmarkStart w:id="4678" w:name="_Toc156576087"/>
      <w:bookmarkStart w:id="4679" w:name="_Toc176944609"/>
      <w:bookmarkStart w:id="4680" w:name="_Toc187256887"/>
      <w:r w:rsidRPr="008C3753">
        <w:t>6.6.4.4.1</w:t>
      </w:r>
      <w:r w:rsidRPr="008C3753">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1" w:name="_Toc21099969"/>
      <w:bookmarkStart w:id="4682" w:name="_Toc29809767"/>
      <w:bookmarkStart w:id="4683" w:name="_Toc36645151"/>
      <w:bookmarkStart w:id="4684" w:name="_Toc37272205"/>
      <w:bookmarkStart w:id="4685" w:name="_Toc45884451"/>
      <w:bookmarkStart w:id="4686" w:name="_Toc53182474"/>
      <w:bookmarkStart w:id="4687" w:name="_Toc58860215"/>
      <w:bookmarkStart w:id="4688" w:name="_Toc58862719"/>
      <w:bookmarkStart w:id="4689" w:name="_Toc61182712"/>
      <w:bookmarkStart w:id="4690" w:name="_Toc66728025"/>
      <w:bookmarkStart w:id="4691" w:name="_Toc74961828"/>
      <w:bookmarkStart w:id="4692" w:name="_Toc75242738"/>
      <w:bookmarkStart w:id="4693" w:name="_Toc76545084"/>
      <w:bookmarkStart w:id="4694" w:name="_Toc82595187"/>
      <w:bookmarkStart w:id="4695" w:name="_Toc89955218"/>
      <w:bookmarkStart w:id="4696" w:name="_Toc98773643"/>
      <w:bookmarkStart w:id="4697" w:name="_Toc106201402"/>
      <w:bookmarkStart w:id="4698" w:name="_Toc115191256"/>
      <w:bookmarkStart w:id="4699" w:name="_Toc122013086"/>
      <w:bookmarkStart w:id="4700" w:name="_Toc124155905"/>
      <w:bookmarkStart w:id="4701" w:name="_Toc131537665"/>
      <w:bookmarkStart w:id="4702" w:name="_Toc137397872"/>
      <w:bookmarkStart w:id="4703" w:name="_Toc156576088"/>
      <w:bookmarkStart w:id="4704" w:name="_Toc176944610"/>
      <w:bookmarkStart w:id="4705" w:name="_Toc187256888"/>
      <w:r w:rsidRPr="008C3753">
        <w:t>6.6.4.4.2</w:t>
      </w:r>
      <w:r w:rsidRPr="008C3753">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6" w:name="_Toc21099970"/>
      <w:bookmarkStart w:id="4707" w:name="_Toc29809768"/>
      <w:bookmarkStart w:id="4708" w:name="_Toc36645152"/>
      <w:bookmarkStart w:id="4709" w:name="_Toc37272206"/>
      <w:bookmarkStart w:id="4710" w:name="_Toc45884452"/>
      <w:bookmarkStart w:id="4711" w:name="_Toc53182475"/>
      <w:bookmarkStart w:id="4712" w:name="_Toc58860216"/>
      <w:bookmarkStart w:id="4713" w:name="_Toc58862720"/>
      <w:bookmarkStart w:id="4714" w:name="_Toc61182713"/>
      <w:bookmarkStart w:id="4715" w:name="_Toc66728026"/>
      <w:bookmarkStart w:id="4716" w:name="_Toc74961829"/>
      <w:bookmarkStart w:id="4717" w:name="_Toc75242739"/>
      <w:bookmarkStart w:id="4718" w:name="_Toc76545085"/>
      <w:bookmarkStart w:id="4719" w:name="_Toc82595188"/>
      <w:bookmarkStart w:id="4720" w:name="_Toc89955219"/>
      <w:bookmarkStart w:id="4721" w:name="_Toc98773644"/>
      <w:bookmarkStart w:id="4722" w:name="_Toc106201403"/>
      <w:bookmarkStart w:id="4723" w:name="_Toc115191257"/>
      <w:bookmarkStart w:id="4724" w:name="_Toc122013087"/>
      <w:bookmarkStart w:id="4725" w:name="_Toc124155906"/>
      <w:bookmarkStart w:id="4726" w:name="_Toc131537666"/>
      <w:bookmarkStart w:id="4727" w:name="_Toc137397873"/>
      <w:bookmarkStart w:id="4728" w:name="_Toc156576089"/>
      <w:bookmarkStart w:id="4729" w:name="_Toc176944611"/>
      <w:bookmarkStart w:id="4730" w:name="_Toc187256889"/>
      <w:r w:rsidRPr="008C3753">
        <w:t>6.6.4.5</w:t>
      </w:r>
      <w:r w:rsidRPr="008C3753">
        <w:tab/>
        <w:t>Test requirements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C674809" w14:textId="77777777" w:rsidR="009059F7" w:rsidRPr="008C3753" w:rsidRDefault="009059F7" w:rsidP="009059F7">
      <w:pPr>
        <w:pStyle w:val="Heading5"/>
      </w:pPr>
      <w:bookmarkStart w:id="4731" w:name="_Toc21099971"/>
      <w:bookmarkStart w:id="4732" w:name="_Toc29809769"/>
      <w:bookmarkStart w:id="4733" w:name="_Toc36645153"/>
      <w:bookmarkStart w:id="4734" w:name="_Toc37272207"/>
      <w:bookmarkStart w:id="4735" w:name="_Toc45884453"/>
      <w:bookmarkStart w:id="4736" w:name="_Toc53182476"/>
      <w:bookmarkStart w:id="4737" w:name="_Toc58860217"/>
      <w:bookmarkStart w:id="4738" w:name="_Toc58862721"/>
      <w:bookmarkStart w:id="4739" w:name="_Toc61182714"/>
      <w:bookmarkStart w:id="4740" w:name="_Toc66728027"/>
      <w:bookmarkStart w:id="4741" w:name="_Toc74961830"/>
      <w:bookmarkStart w:id="4742" w:name="_Toc75242740"/>
      <w:bookmarkStart w:id="4743" w:name="_Toc76545086"/>
      <w:bookmarkStart w:id="4744" w:name="_Toc82595189"/>
      <w:bookmarkStart w:id="4745" w:name="_Toc89955220"/>
      <w:bookmarkStart w:id="4746" w:name="_Toc98773645"/>
      <w:bookmarkStart w:id="4747" w:name="_Toc106201404"/>
      <w:bookmarkStart w:id="4748" w:name="_Toc115191258"/>
      <w:bookmarkStart w:id="4749" w:name="_Toc122013088"/>
      <w:bookmarkStart w:id="4750" w:name="_Toc124155907"/>
      <w:bookmarkStart w:id="4751" w:name="_Toc131537667"/>
      <w:bookmarkStart w:id="4752" w:name="_Toc137397874"/>
      <w:bookmarkStart w:id="4753" w:name="_Toc156576090"/>
      <w:bookmarkStart w:id="4754" w:name="_Toc176944612"/>
      <w:bookmarkStart w:id="4755" w:name="_Toc187256890"/>
      <w:r w:rsidRPr="008C3753">
        <w:t>6.6.4.5.1</w:t>
      </w:r>
      <w:r w:rsidRPr="008C3753">
        <w:tab/>
        <w:t>General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7143488F" w14:textId="77777777" w:rsidR="009059F7" w:rsidRPr="008C3753" w:rsidRDefault="009059F7" w:rsidP="009059F7">
      <w:pPr>
        <w:pStyle w:val="Heading5"/>
      </w:pPr>
      <w:bookmarkStart w:id="4756" w:name="_Toc21099972"/>
      <w:bookmarkStart w:id="4757" w:name="_Toc29809770"/>
      <w:bookmarkStart w:id="4758" w:name="_Toc36645154"/>
      <w:bookmarkStart w:id="4759" w:name="_Toc37272208"/>
      <w:bookmarkStart w:id="4760" w:name="_Toc45884454"/>
      <w:bookmarkStart w:id="4761" w:name="_Toc53182477"/>
      <w:bookmarkStart w:id="4762" w:name="_Toc58860218"/>
      <w:bookmarkStart w:id="4763" w:name="_Toc58862722"/>
      <w:bookmarkStart w:id="4764" w:name="_Toc61182715"/>
      <w:bookmarkStart w:id="4765" w:name="_Toc66728028"/>
      <w:bookmarkStart w:id="4766" w:name="_Toc74961831"/>
      <w:bookmarkStart w:id="4767" w:name="_Toc75242741"/>
      <w:bookmarkStart w:id="4768" w:name="_Toc76545087"/>
      <w:bookmarkStart w:id="4769" w:name="_Toc82595190"/>
      <w:bookmarkStart w:id="4770" w:name="_Toc89955221"/>
      <w:bookmarkStart w:id="4771" w:name="_Toc98773646"/>
      <w:bookmarkStart w:id="4772" w:name="_Toc106201405"/>
      <w:bookmarkStart w:id="4773" w:name="_Toc115191259"/>
      <w:bookmarkStart w:id="4774" w:name="_Toc122013089"/>
      <w:bookmarkStart w:id="4775" w:name="_Toc124155908"/>
      <w:bookmarkStart w:id="4776" w:name="_Toc131537668"/>
      <w:bookmarkStart w:id="4777" w:name="_Toc137397875"/>
      <w:bookmarkStart w:id="4778" w:name="_Toc156576091"/>
      <w:bookmarkStart w:id="4779" w:name="_Toc176944613"/>
      <w:bookmarkStart w:id="4780" w:name="_Toc187256891"/>
      <w:r w:rsidRPr="008C3753">
        <w:t>6.6.4.5.2</w:t>
      </w:r>
      <w:r w:rsidRPr="008C3753">
        <w:tab/>
        <w:t>Basic limits for Wide Area BS (Category A)</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5pt;height:30.1pt" o:ole="" fillcolor="window">
                  <v:imagedata r:id="rId42" o:title=""/>
                </v:shape>
                <o:OLEObject Type="Embed" ProgID="Equation.3" ShapeID="_x0000_i1041" DrawAspect="Content" ObjectID="_1812201125"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n1, n2, n3, n7, n24, n25, n30, n34, n38, n39, n40, n41, n50, n54, n65, n66, n70, n74, 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5pt;height:30.1pt" o:ole="" fillcolor="window">
                  <v:imagedata r:id="rId42" o:title=""/>
                </v:shape>
                <o:OLEObject Type="Embed" ProgID="Equation.3" ShapeID="_x0000_i1042" DrawAspect="Content" ObjectID="_1812201126"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9pt;height:30.1pt" o:ole="" fillcolor="window">
                  <v:imagedata r:id="rId45" o:title=""/>
                </v:shape>
                <o:OLEObject Type="Embed" ProgID="Equation.3" ShapeID="_x0000_i1043" DrawAspect="Content" ObjectID="_1812201127"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1" w:name="_Toc21099973"/>
      <w:bookmarkStart w:id="4782" w:name="_Toc29809771"/>
      <w:bookmarkStart w:id="4783" w:name="_Toc36645155"/>
      <w:bookmarkStart w:id="4784" w:name="_Toc37272209"/>
      <w:bookmarkStart w:id="4785" w:name="_Toc45884455"/>
      <w:bookmarkStart w:id="4786" w:name="_Toc53182478"/>
      <w:bookmarkStart w:id="4787" w:name="_Toc58860219"/>
      <w:bookmarkStart w:id="4788" w:name="_Toc58862723"/>
      <w:bookmarkStart w:id="4789" w:name="_Toc61182716"/>
      <w:bookmarkStart w:id="4790" w:name="_Toc66728029"/>
      <w:bookmarkStart w:id="4791" w:name="_Toc74961832"/>
      <w:bookmarkStart w:id="4792" w:name="_Toc75242742"/>
      <w:bookmarkStart w:id="4793" w:name="_Toc76545088"/>
      <w:bookmarkStart w:id="4794" w:name="_Toc82595191"/>
      <w:bookmarkStart w:id="4795" w:name="_Toc89955222"/>
      <w:bookmarkStart w:id="4796" w:name="_Toc98773647"/>
      <w:bookmarkStart w:id="4797" w:name="_Toc106201406"/>
      <w:bookmarkStart w:id="4798" w:name="_Toc115191260"/>
      <w:bookmarkStart w:id="4799" w:name="_Toc122013090"/>
      <w:bookmarkStart w:id="4800" w:name="_Toc124155909"/>
      <w:bookmarkStart w:id="4801" w:name="_Toc131537669"/>
      <w:bookmarkStart w:id="4802" w:name="_Toc137397876"/>
      <w:bookmarkStart w:id="4803" w:name="_Toc156576092"/>
      <w:bookmarkStart w:id="4804" w:name="_Toc176944614"/>
      <w:bookmarkStart w:id="4805" w:name="_Toc187256892"/>
      <w:r w:rsidRPr="008C3753">
        <w:t>6.6.4.5.3</w:t>
      </w:r>
      <w:r w:rsidRPr="008C3753">
        <w:tab/>
        <w:t>Basic limits for Wide Area BS (Category B)</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98CA00" w14:textId="5315CB05" w:rsidR="00145F36" w:rsidRPr="00145F36" w:rsidRDefault="00145F36" w:rsidP="00145F36">
      <w:pPr>
        <w:keepNext/>
        <w:overflowPunct/>
        <w:autoSpaceDE/>
        <w:autoSpaceDN/>
        <w:adjustRightInd/>
        <w:textAlignment w:val="auto"/>
        <w:rPr>
          <w:rFonts w:cs="v5.0.0"/>
        </w:rPr>
      </w:pPr>
      <w:bookmarkStart w:id="4806" w:name="_Toc21099974"/>
      <w:bookmarkStart w:id="4807" w:name="_Toc29809772"/>
      <w:bookmarkStart w:id="4808" w:name="_Toc36645156"/>
      <w:bookmarkStart w:id="4809" w:name="_Toc37272210"/>
      <w:bookmarkStart w:id="4810" w:name="_Toc45884456"/>
      <w:bookmarkStart w:id="4811" w:name="_Toc53182479"/>
      <w:bookmarkStart w:id="4812" w:name="_Toc58860220"/>
      <w:bookmarkStart w:id="4813" w:name="_Toc58862724"/>
      <w:bookmarkStart w:id="4814" w:name="_Toc61182717"/>
      <w:bookmarkStart w:id="4815" w:name="_Toc66728030"/>
      <w:bookmarkStart w:id="4816" w:name="_Toc74961833"/>
      <w:bookmarkStart w:id="4817" w:name="_Toc75242743"/>
      <w:bookmarkStart w:id="4818" w:name="_Toc76545089"/>
      <w:bookmarkStart w:id="4819" w:name="_Toc82595192"/>
      <w:bookmarkStart w:id="4820" w:name="_Toc89955223"/>
      <w:bookmarkStart w:id="4821" w:name="_Toc98773648"/>
      <w:bookmarkStart w:id="4822" w:name="_Toc106201407"/>
      <w:bookmarkStart w:id="4823" w:name="_Toc115191261"/>
      <w:bookmarkStart w:id="4824" w:name="_Toc122013091"/>
      <w:bookmarkStart w:id="4825" w:name="_Toc124155910"/>
      <w:bookmarkStart w:id="4826"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827" w:name="_Toc137397877"/>
      <w:bookmarkStart w:id="4828" w:name="_Toc156576093"/>
      <w:bookmarkStart w:id="4829" w:name="_Toc176944615"/>
      <w:bookmarkStart w:id="4830" w:name="_Toc187256893"/>
      <w:r w:rsidRPr="008C3753">
        <w:t>6.6.4.5.3.1</w:t>
      </w:r>
      <w:r w:rsidRPr="008C3753">
        <w:tab/>
        <w:t>Category B requirements (Option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5pt;height:30.1pt" o:ole="" fillcolor="window">
                  <v:imagedata r:id="rId42" o:title=""/>
                </v:shape>
                <o:OLEObject Type="Embed" ProgID="Equation.3" ShapeID="_x0000_i1044" DrawAspect="Content" ObjectID="_1812201128"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For BS operating in Bands n1, n2, n3, n7, n25, n34, n38, n39, n40, n41, n50, n65, 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5pt;height:30.1pt" o:ole="" fillcolor="window">
                  <v:imagedata r:id="rId42" o:title=""/>
                </v:shape>
                <o:OLEObject Type="Embed" ProgID="Equation.3" ShapeID="_x0000_i1045" DrawAspect="Content" ObjectID="_1812201129"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9pt;height:30.1pt" o:ole="" fillcolor="window">
                  <v:imagedata r:id="rId45" o:title=""/>
                </v:shape>
                <o:OLEObject Type="Embed" ProgID="Equation.3" ShapeID="_x0000_i1046" DrawAspect="Content" ObjectID="_1812201130"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1" w:name="_Toc21099975"/>
      <w:bookmarkStart w:id="4832" w:name="_Toc29809773"/>
      <w:bookmarkStart w:id="4833" w:name="_Toc36645157"/>
      <w:bookmarkStart w:id="4834" w:name="_Toc37272211"/>
      <w:bookmarkStart w:id="4835" w:name="_Toc45884457"/>
      <w:bookmarkStart w:id="4836" w:name="_Toc53182480"/>
      <w:bookmarkStart w:id="4837" w:name="_Toc58860221"/>
      <w:bookmarkStart w:id="4838" w:name="_Toc58862725"/>
      <w:bookmarkStart w:id="4839" w:name="_Toc61182718"/>
      <w:bookmarkStart w:id="4840" w:name="_Toc66728031"/>
      <w:bookmarkStart w:id="4841" w:name="_Toc74961834"/>
      <w:bookmarkStart w:id="4842" w:name="_Toc75242744"/>
      <w:bookmarkStart w:id="4843" w:name="_Toc76545090"/>
      <w:bookmarkStart w:id="4844" w:name="_Toc82595193"/>
      <w:bookmarkStart w:id="4845" w:name="_Toc89955224"/>
      <w:bookmarkStart w:id="4846" w:name="_Toc98773649"/>
      <w:bookmarkStart w:id="4847" w:name="_Toc106201408"/>
      <w:bookmarkStart w:id="4848" w:name="_Toc115191262"/>
      <w:bookmarkStart w:id="4849" w:name="_Toc122013092"/>
      <w:bookmarkStart w:id="4850" w:name="_Toc124155911"/>
      <w:bookmarkStart w:id="4851" w:name="_Toc131537671"/>
      <w:bookmarkStart w:id="4852" w:name="_Toc137397878"/>
      <w:bookmarkStart w:id="4853" w:name="_Toc156576094"/>
      <w:bookmarkStart w:id="4854" w:name="_Toc176944616"/>
      <w:bookmarkStart w:id="4855" w:name="_Toc187256894"/>
      <w:r w:rsidRPr="008C3753">
        <w:t>6.6.4.5.3.2</w:t>
      </w:r>
      <w:r w:rsidRPr="008C3753">
        <w:tab/>
        <w:t>Category B requirements (Option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9.05pt;height:29.6pt" o:ole="" fillcolor="window">
                  <v:imagedata r:id="rId50" o:title=""/>
                </v:shape>
                <o:OLEObject Type="Embed" ProgID="Equation.3" ShapeID="_x0000_i1047" DrawAspect="Content" ObjectID="_1812201131"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t>1a</w:t>
      </w:r>
      <w:r w:rsidRPr="00E825ED">
        <w:rPr>
          <w:lang w:eastAsia="en-US"/>
        </w:rPr>
        <w:t>: Regional Wide Area BS operating band unwanted emission limits</w:t>
      </w:r>
      <w:r w:rsidRPr="00E825ED">
        <w:rPr>
          <w:rFonts w:hint="eastAsia"/>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856" w:name="_Toc21099976"/>
      <w:bookmarkStart w:id="4857" w:name="_Toc29809774"/>
      <w:bookmarkStart w:id="4858" w:name="_Toc36645158"/>
      <w:bookmarkStart w:id="4859" w:name="_Toc37272212"/>
      <w:bookmarkStart w:id="4860" w:name="_Toc45884458"/>
      <w:bookmarkStart w:id="4861" w:name="_Toc53182481"/>
      <w:bookmarkStart w:id="4862" w:name="_Toc58860222"/>
      <w:bookmarkStart w:id="4863" w:name="_Toc58862726"/>
      <w:bookmarkStart w:id="4864" w:name="_Toc61182719"/>
      <w:bookmarkStart w:id="4865" w:name="_Toc66728032"/>
      <w:bookmarkStart w:id="4866" w:name="_Toc74961835"/>
      <w:bookmarkStart w:id="4867" w:name="_Toc75242745"/>
      <w:bookmarkStart w:id="4868" w:name="_Toc76545091"/>
      <w:bookmarkStart w:id="4869" w:name="_Toc82595194"/>
      <w:bookmarkStart w:id="4870" w:name="_Toc89955225"/>
      <w:bookmarkStart w:id="4871" w:name="_Toc98773650"/>
      <w:bookmarkStart w:id="4872" w:name="_Toc106201409"/>
      <w:bookmarkStart w:id="4873" w:name="_Toc115191263"/>
      <w:bookmarkStart w:id="4874" w:name="_Toc122013093"/>
      <w:bookmarkStart w:id="4875" w:name="_Toc124155912"/>
      <w:bookmarkStart w:id="4876" w:name="_Toc131537672"/>
      <w:bookmarkStart w:id="4877" w:name="_Toc137397879"/>
      <w:bookmarkStart w:id="4878" w:name="_Toc156576095"/>
      <w:bookmarkStart w:id="4879" w:name="_Toc176944617"/>
      <w:bookmarkStart w:id="4880" w:name="_Toc187256895"/>
      <w:r w:rsidRPr="008C3753">
        <w:t>6.6.4.5.4</w:t>
      </w:r>
      <w:r w:rsidRPr="008C3753">
        <w:tab/>
        <w:t>Basic limits for Medium Range BS (Category A and B)</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1" w:name="_Hlk515785994"/>
      <w:r w:rsidRPr="008C3753">
        <w:t>P</w:t>
      </w:r>
      <w:r w:rsidRPr="008C3753">
        <w:rPr>
          <w:vertAlign w:val="subscript"/>
        </w:rPr>
        <w:t>rated,x</w:t>
      </w:r>
      <w:r w:rsidRPr="008C3753">
        <w:t xml:space="preserve"> = P</w:t>
      </w:r>
      <w:r w:rsidRPr="008C3753">
        <w:rPr>
          <w:vertAlign w:val="subscript"/>
        </w:rPr>
        <w:t>rated,c,AC</w:t>
      </w:r>
      <w:bookmarkEnd w:id="4881"/>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18870EAB"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003217C9" w:rsidRPr="008C3753">
        <w:t>P</w:t>
      </w:r>
      <w:r w:rsidR="003217C9"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E825ED" w:rsidRDefault="00DD1DD8" w:rsidP="00E825ED">
            <w:pPr>
              <w:keepNext/>
              <w:keepLines/>
              <w:overflowPunct/>
              <w:autoSpaceDE/>
              <w:autoSpaceDN/>
              <w:adjustRightInd/>
              <w:spacing w:after="0"/>
              <w:jc w:val="center"/>
              <w:textAlignment w:val="auto"/>
              <w:rPr>
                <w:rFonts w:ascii="Arial" w:hAnsi="Arial" w:cs="v5.0.0"/>
                <w:sz w:val="18"/>
                <w:lang w:eastAsia="en-US"/>
              </w:rPr>
            </w:pPr>
            <w:r w:rsidRPr="008C3753">
              <w:t>P</w:t>
            </w:r>
            <w:r w:rsidRPr="008C3753">
              <w:rPr>
                <w:vertAlign w:val="subscript"/>
              </w:rPr>
              <w:t>rated,x</w:t>
            </w:r>
            <w:r w:rsidR="00E825ED" w:rsidRPr="00E825ED">
              <w:rPr>
                <w:rFonts w:ascii="Arial" w:eastAsia="SimSun" w:hAnsi="Arial" w:hint="eastAsia"/>
                <w:bCs/>
                <w:sz w:val="18"/>
                <w:vertAlign w:val="subscript"/>
              </w:rPr>
              <w:t xml:space="preserve"> </w:t>
            </w:r>
            <w:r w:rsidR="00E825ED" w:rsidRPr="00E825ED">
              <w:rPr>
                <w:rFonts w:ascii="Arial" w:hAnsi="Arial" w:cs="Arial" w:hint="eastAsia"/>
                <w:sz w:val="18"/>
              </w:rPr>
              <w:t>-5</w:t>
            </w:r>
            <w:r w:rsidR="00E825ED" w:rsidRPr="00E825ED">
              <w:rPr>
                <w:rFonts w:ascii="Arial" w:hAnsi="Arial" w:cs="Arial"/>
                <w:sz w:val="18"/>
              </w:rPr>
              <w:t>7.5</w:t>
            </w:r>
            <w:r w:rsidR="00E825ED"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00DD1DD8" w:rsidRPr="008C3753">
              <w:t>P</w:t>
            </w:r>
            <w:r w:rsidR="00DD1DD8" w:rsidRPr="008C3753">
              <w:rPr>
                <w:vertAlign w:val="subscript"/>
              </w:rPr>
              <w:t>rated,x</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1pt" o:ole="">
                  <v:imagedata r:id="rId52" o:title=""/>
                </v:shape>
                <o:OLEObject Type="Embed" ProgID="Equation.DSMT4" ShapeID="_x0000_i1048" DrawAspect="Content" ObjectID="_1812201132"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1D12A90E"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00537860" w:rsidRPr="008C3753">
        <w:t>P</w:t>
      </w:r>
      <w:r w:rsidR="00537860" w:rsidRPr="008C3753">
        <w:rPr>
          <w:vertAlign w:val="subscript"/>
        </w:rPr>
        <w:t>rated,x</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1pt" o:ole="">
                  <v:imagedata r:id="rId54" o:title=""/>
                </v:shape>
                <o:OLEObject Type="Embed" ProgID="Equation.DSMT4" ShapeID="_x0000_i1049" DrawAspect="Content" ObjectID="_1812201133"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2" w:name="_Toc21099977"/>
      <w:bookmarkStart w:id="4883" w:name="_Toc29809775"/>
      <w:bookmarkStart w:id="4884" w:name="_Toc36645159"/>
      <w:bookmarkStart w:id="4885" w:name="_Toc37272213"/>
      <w:bookmarkStart w:id="4886" w:name="_Toc45884459"/>
      <w:bookmarkStart w:id="4887" w:name="_Toc53182482"/>
      <w:bookmarkStart w:id="4888" w:name="_Toc58860223"/>
      <w:bookmarkStart w:id="4889" w:name="_Toc58862727"/>
      <w:bookmarkStart w:id="4890" w:name="_Toc61182720"/>
      <w:bookmarkStart w:id="4891" w:name="_Toc66728033"/>
      <w:bookmarkStart w:id="4892" w:name="_Toc74961836"/>
      <w:bookmarkStart w:id="4893" w:name="_Toc75242746"/>
      <w:bookmarkStart w:id="4894" w:name="_Toc76545092"/>
      <w:bookmarkStart w:id="4895" w:name="_Toc82595195"/>
      <w:bookmarkStart w:id="4896" w:name="_Toc89955226"/>
      <w:bookmarkStart w:id="4897" w:name="_Toc98773651"/>
      <w:bookmarkStart w:id="4898" w:name="_Toc106201410"/>
      <w:bookmarkStart w:id="4899" w:name="_Toc115191264"/>
      <w:bookmarkStart w:id="4900" w:name="_Toc122013094"/>
      <w:bookmarkStart w:id="4901" w:name="_Toc124155913"/>
      <w:bookmarkStart w:id="4902" w:name="_Toc131537673"/>
      <w:bookmarkStart w:id="4903" w:name="_Toc137397880"/>
      <w:bookmarkStart w:id="4904" w:name="_Toc156576096"/>
      <w:bookmarkStart w:id="4905" w:name="_Toc176944618"/>
      <w:bookmarkStart w:id="4906" w:name="_Toc187256896"/>
      <w:r w:rsidRPr="008C3753">
        <w:t>6.6.4.5.5</w:t>
      </w:r>
      <w:r w:rsidRPr="008C3753">
        <w:tab/>
        <w:t>Basic limits for Local Area BS (Category A and B)</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rPr>
        <w:t xml:space="preserve"> </w:t>
      </w:r>
      <w:r w:rsidR="00673145">
        <w:rPr>
          <w:rFonts w:eastAsia="SimSun"/>
        </w:rPr>
        <w:t xml:space="preserve">and </w:t>
      </w:r>
      <w:r w:rsidR="00673145">
        <w:t>6.6.4.5.5-1a</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4pt;height:30.1pt" o:ole="">
                  <v:imagedata r:id="rId56" o:title=""/>
                </v:shape>
                <o:OLEObject Type="Embed" ProgID="Equation.DSMT4" ShapeID="_x0000_i1050" DrawAspect="Content" ObjectID="_1812201134"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1pt;height:30.1pt" o:ole="" fillcolor="window">
                  <v:imagedata r:id="rId58" o:title=""/>
                </v:shape>
                <o:OLEObject Type="Embed" ProgID="Equation.3" ShapeID="_x0000_i1051" DrawAspect="Content" ObjectID="_1812201135"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7" w:name="_Toc53178206"/>
      <w:bookmarkStart w:id="4908" w:name="_Toc53178657"/>
      <w:bookmarkStart w:id="4909" w:name="_Toc74961837"/>
      <w:bookmarkStart w:id="4910" w:name="_Toc75242747"/>
      <w:bookmarkStart w:id="4911" w:name="_Toc76545093"/>
      <w:bookmarkStart w:id="4912" w:name="_Toc82595196"/>
      <w:bookmarkStart w:id="4913" w:name="_Toc89955227"/>
      <w:bookmarkStart w:id="4914" w:name="_Toc98773652"/>
      <w:bookmarkStart w:id="4915" w:name="_Toc106201411"/>
      <w:bookmarkStart w:id="4916" w:name="_Toc115191265"/>
      <w:bookmarkStart w:id="4917" w:name="_Toc122013095"/>
      <w:bookmarkStart w:id="4918" w:name="_Toc124155914"/>
      <w:bookmarkStart w:id="4919" w:name="_Toc131537674"/>
      <w:bookmarkStart w:id="4920" w:name="_Toc137397881"/>
      <w:bookmarkStart w:id="4921" w:name="_Toc156576097"/>
      <w:bookmarkStart w:id="4922" w:name="_Toc176944619"/>
      <w:bookmarkStart w:id="4923" w:name="_Toc187256897"/>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4"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5" w:name="_Toc21099978"/>
      <w:bookmarkStart w:id="4926" w:name="_Toc29809776"/>
      <w:bookmarkStart w:id="4927" w:name="_Toc36645160"/>
      <w:bookmarkStart w:id="4928" w:name="_Toc37272214"/>
      <w:bookmarkStart w:id="4929" w:name="_Toc45884460"/>
      <w:bookmarkStart w:id="4930" w:name="_Toc53182483"/>
      <w:bookmarkStart w:id="4931" w:name="_Toc58860224"/>
      <w:bookmarkStart w:id="4932" w:name="_Toc58862728"/>
      <w:bookmarkStart w:id="4933" w:name="_Toc61182721"/>
      <w:bookmarkStart w:id="4934" w:name="_Toc66728034"/>
      <w:bookmarkStart w:id="4935" w:name="_Toc74961838"/>
      <w:bookmarkStart w:id="4936" w:name="_Toc75242748"/>
      <w:bookmarkStart w:id="4937" w:name="_Toc76545094"/>
      <w:bookmarkStart w:id="4938" w:name="_Toc82595197"/>
      <w:bookmarkStart w:id="4939" w:name="_Toc89955228"/>
      <w:bookmarkStart w:id="4940" w:name="_Toc98773653"/>
      <w:bookmarkStart w:id="4941" w:name="_Toc106201412"/>
      <w:bookmarkStart w:id="4942" w:name="_Toc115191266"/>
      <w:bookmarkStart w:id="4943" w:name="_Toc122013096"/>
      <w:bookmarkStart w:id="4944" w:name="_Toc124155915"/>
      <w:bookmarkStart w:id="4945" w:name="_Toc131537675"/>
      <w:bookmarkStart w:id="4946" w:name="_Toc137397882"/>
      <w:bookmarkStart w:id="4947" w:name="_Toc156576098"/>
      <w:bookmarkStart w:id="4948" w:name="_Toc176944620"/>
      <w:bookmarkStart w:id="4949" w:name="_Toc187256898"/>
      <w:r w:rsidRPr="008C3753">
        <w:t>6.6.4.5.6</w:t>
      </w:r>
      <w:r w:rsidRPr="008C3753">
        <w:tab/>
        <w:t>Basic limits for additional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8B5FA" w14:textId="77777777" w:rsidR="009059F7" w:rsidRPr="008C3753" w:rsidRDefault="009059F7" w:rsidP="009059F7">
      <w:pPr>
        <w:pStyle w:val="Heading6"/>
      </w:pPr>
      <w:bookmarkStart w:id="4950" w:name="_Toc21099979"/>
      <w:bookmarkStart w:id="4951" w:name="_Toc29809777"/>
      <w:bookmarkStart w:id="4952" w:name="_Toc36645161"/>
      <w:bookmarkStart w:id="4953" w:name="_Toc37272215"/>
      <w:bookmarkStart w:id="4954" w:name="_Toc45884461"/>
      <w:bookmarkStart w:id="4955" w:name="_Toc53182484"/>
      <w:bookmarkStart w:id="4956" w:name="_Toc58860225"/>
      <w:bookmarkStart w:id="4957" w:name="_Toc58862729"/>
      <w:bookmarkStart w:id="4958" w:name="_Toc61182722"/>
      <w:bookmarkStart w:id="4959" w:name="_Toc66728035"/>
      <w:bookmarkStart w:id="4960" w:name="_Toc74961839"/>
      <w:bookmarkStart w:id="4961" w:name="_Toc75242749"/>
      <w:bookmarkStart w:id="4962" w:name="_Toc76545095"/>
      <w:bookmarkStart w:id="4963" w:name="_Toc82595198"/>
      <w:bookmarkStart w:id="4964" w:name="_Toc89955229"/>
      <w:bookmarkStart w:id="4965" w:name="_Toc98773654"/>
      <w:bookmarkStart w:id="4966" w:name="_Toc106201413"/>
      <w:bookmarkStart w:id="4967" w:name="_Toc115191267"/>
      <w:bookmarkStart w:id="4968" w:name="_Toc122013097"/>
      <w:bookmarkStart w:id="4969" w:name="_Toc124155916"/>
      <w:bookmarkStart w:id="4970" w:name="_Toc131537676"/>
      <w:bookmarkStart w:id="4971" w:name="_Toc137397883"/>
      <w:bookmarkStart w:id="4972" w:name="_Toc156576099"/>
      <w:bookmarkStart w:id="4973" w:name="_Toc176944621"/>
      <w:bookmarkStart w:id="4974" w:name="_Toc187256899"/>
      <w:r w:rsidRPr="008C3753">
        <w:t>6.6.4.5.6.1</w:t>
      </w:r>
      <w:r w:rsidRPr="008C3753">
        <w:tab/>
        <w:t>Limits in FCC Title 47</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5" w:name="_Toc21099980"/>
      <w:bookmarkStart w:id="4976" w:name="_Toc29809778"/>
      <w:bookmarkStart w:id="4977" w:name="_Toc36645162"/>
      <w:bookmarkStart w:id="4978" w:name="_Toc37272216"/>
      <w:bookmarkStart w:id="4979" w:name="_Toc45884462"/>
      <w:bookmarkStart w:id="4980" w:name="_Toc53182485"/>
      <w:bookmarkStart w:id="4981" w:name="_Toc58860226"/>
      <w:bookmarkStart w:id="4982" w:name="_Toc58862730"/>
      <w:bookmarkStart w:id="4983" w:name="_Toc61182723"/>
      <w:bookmarkStart w:id="4984" w:name="_Toc66728036"/>
      <w:bookmarkStart w:id="4985" w:name="_Toc74961840"/>
      <w:bookmarkStart w:id="4986" w:name="_Toc75242750"/>
      <w:bookmarkStart w:id="4987" w:name="_Toc76545096"/>
      <w:bookmarkStart w:id="4988" w:name="_Toc82595199"/>
      <w:bookmarkStart w:id="4989" w:name="_Toc89955230"/>
      <w:bookmarkStart w:id="4990" w:name="_Toc98773655"/>
      <w:bookmarkStart w:id="4991" w:name="_Toc106201414"/>
      <w:bookmarkStart w:id="4992" w:name="_Toc115191268"/>
      <w:bookmarkStart w:id="4993" w:name="_Toc122013098"/>
      <w:bookmarkStart w:id="4994" w:name="_Toc124155917"/>
      <w:bookmarkStart w:id="4995" w:name="_Toc131537677"/>
      <w:bookmarkStart w:id="4996" w:name="_Toc137397884"/>
      <w:bookmarkStart w:id="4997" w:name="_Toc156576100"/>
      <w:bookmarkStart w:id="4998" w:name="_Toc176944622"/>
      <w:bookmarkStart w:id="4999" w:name="_Toc187256900"/>
      <w:r w:rsidRPr="008C3753">
        <w:t>6.6.4.5.6.2</w:t>
      </w:r>
      <w:r w:rsidR="0071353E" w:rsidRPr="008C3753">
        <w:tab/>
      </w:r>
      <w:r w:rsidRPr="008C3753">
        <w:t>Protection of DTT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000" w:name="_Toc21099981"/>
      <w:bookmarkStart w:id="5001" w:name="_Toc29809779"/>
      <w:bookmarkStart w:id="5002" w:name="_Toc36645163"/>
      <w:bookmarkStart w:id="5003" w:name="_Toc37272217"/>
      <w:bookmarkStart w:id="5004" w:name="_Toc45884463"/>
      <w:bookmarkStart w:id="5005" w:name="_Toc53182486"/>
      <w:bookmarkStart w:id="5006" w:name="_Toc58860227"/>
      <w:bookmarkStart w:id="5007" w:name="_Toc58862731"/>
      <w:bookmarkStart w:id="5008" w:name="_Toc61182724"/>
      <w:bookmarkStart w:id="5009" w:name="_Toc66728037"/>
      <w:bookmarkStart w:id="5010" w:name="_Toc74961841"/>
      <w:bookmarkStart w:id="5011" w:name="_Toc75242751"/>
      <w:bookmarkStart w:id="5012" w:name="_Toc76545097"/>
      <w:bookmarkStart w:id="5013" w:name="_Toc82595200"/>
      <w:bookmarkStart w:id="5014" w:name="_Toc89955231"/>
      <w:bookmarkStart w:id="5015" w:name="_Toc98773656"/>
      <w:bookmarkStart w:id="5016" w:name="_Toc106201415"/>
      <w:bookmarkStart w:id="5017" w:name="_Toc115191269"/>
      <w:bookmarkStart w:id="5018" w:name="_Toc122013099"/>
      <w:bookmarkStart w:id="5019" w:name="_Toc124155918"/>
      <w:bookmarkStart w:id="5020" w:name="_Toc131537678"/>
      <w:bookmarkStart w:id="5021" w:name="_Toc137397885"/>
      <w:bookmarkStart w:id="5022" w:name="_Toc156576101"/>
      <w:bookmarkStart w:id="5023" w:name="_Toc176944623"/>
      <w:bookmarkStart w:id="5024" w:name="_Toc187256901"/>
      <w:r w:rsidRPr="008C3753">
        <w:t>6.6.4.5.6.3</w:t>
      </w:r>
      <w:r w:rsidRPr="008C3753">
        <w:tab/>
      </w:r>
      <w:r w:rsidR="00986454" w:rsidRPr="008C3753">
        <w:t>Additional operating band unwanted emissions limits for Band n48</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5" w:name="_Toc36645164"/>
      <w:bookmarkStart w:id="5026" w:name="_Toc37272218"/>
      <w:bookmarkStart w:id="5027" w:name="_Toc45884464"/>
      <w:bookmarkStart w:id="5028" w:name="_Toc53182487"/>
      <w:bookmarkStart w:id="5029" w:name="_Toc58860228"/>
      <w:bookmarkStart w:id="5030" w:name="_Toc58862732"/>
      <w:bookmarkStart w:id="5031" w:name="_Toc61182725"/>
      <w:bookmarkStart w:id="5032" w:name="_Toc66728038"/>
      <w:bookmarkStart w:id="5033" w:name="_Toc74961842"/>
      <w:bookmarkStart w:id="5034" w:name="_Toc75242752"/>
      <w:bookmarkStart w:id="5035" w:name="_Toc76545098"/>
      <w:bookmarkStart w:id="5036" w:name="_Toc82595201"/>
      <w:bookmarkStart w:id="5037" w:name="_Toc89955232"/>
      <w:bookmarkStart w:id="5038" w:name="_Toc98773657"/>
      <w:bookmarkStart w:id="5039" w:name="_Toc106201416"/>
      <w:bookmarkStart w:id="5040" w:name="_Toc115191270"/>
      <w:bookmarkStart w:id="5041" w:name="_Toc122013100"/>
      <w:bookmarkStart w:id="5042" w:name="_Toc124155919"/>
      <w:bookmarkStart w:id="5043" w:name="_Toc131537679"/>
      <w:bookmarkStart w:id="5044" w:name="_Toc137397886"/>
      <w:bookmarkStart w:id="5045" w:name="_Toc156576102"/>
      <w:bookmarkStart w:id="5046" w:name="_Toc176944624"/>
      <w:bookmarkStart w:id="5047" w:name="_Toc18725690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8" w:name="_Toc66728039"/>
      <w:bookmarkStart w:id="5049" w:name="_Toc74961843"/>
      <w:bookmarkStart w:id="5050" w:name="_Toc75242753"/>
      <w:bookmarkStart w:id="5051" w:name="_Toc76545099"/>
      <w:bookmarkStart w:id="5052" w:name="_Toc82595202"/>
      <w:bookmarkStart w:id="5053" w:name="_Toc89955233"/>
      <w:bookmarkStart w:id="5054" w:name="_Toc98773658"/>
      <w:bookmarkStart w:id="5055" w:name="_Toc106201417"/>
      <w:bookmarkStart w:id="5056" w:name="_Toc115191271"/>
      <w:bookmarkStart w:id="5057" w:name="_Toc122013101"/>
      <w:bookmarkStart w:id="5058" w:name="_Toc124155920"/>
      <w:bookmarkStart w:id="5059" w:name="_Toc131537680"/>
      <w:bookmarkStart w:id="5060" w:name="_Toc137397887"/>
      <w:bookmarkStart w:id="5061" w:name="_Toc156576103"/>
      <w:bookmarkStart w:id="5062" w:name="_Toc176944625"/>
      <w:bookmarkStart w:id="5063" w:name="_Toc18725690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5064" w:name="_Toc21099982"/>
      <w:bookmarkStart w:id="5065" w:name="_Toc29809780"/>
      <w:bookmarkStart w:id="5066" w:name="_Toc36645165"/>
      <w:bookmarkStart w:id="5067" w:name="_Toc37272219"/>
      <w:bookmarkStart w:id="5068" w:name="_Toc45884465"/>
      <w:bookmarkStart w:id="5069" w:name="_Toc53182488"/>
      <w:bookmarkStart w:id="5070" w:name="_Toc58860229"/>
      <w:bookmarkStart w:id="5071" w:name="_Toc58862733"/>
      <w:bookmarkStart w:id="5072" w:name="_Toc61182726"/>
      <w:bookmarkStart w:id="5073" w:name="_Toc66728040"/>
      <w:bookmarkStart w:id="5074" w:name="_Toc74961844"/>
      <w:bookmarkStart w:id="5075" w:name="_Toc75242754"/>
      <w:bookmarkStart w:id="5076" w:name="_Toc76545100"/>
      <w:bookmarkStart w:id="5077" w:name="_Toc82595203"/>
      <w:bookmarkStart w:id="5078" w:name="_Toc89955234"/>
      <w:bookmarkStart w:id="5079" w:name="_Toc98773659"/>
      <w:bookmarkStart w:id="5080" w:name="_Toc106201418"/>
      <w:bookmarkStart w:id="5081" w:name="_Toc115191272"/>
      <w:bookmarkStart w:id="5082" w:name="_Toc122013102"/>
      <w:bookmarkStart w:id="5083" w:name="_Toc124155921"/>
      <w:bookmarkStart w:id="5084" w:name="_Toc131537681"/>
      <w:bookmarkStart w:id="5085" w:name="_Toc137397888"/>
      <w:bookmarkStart w:id="5086" w:name="_Toc156576104"/>
      <w:bookmarkStart w:id="5087" w:name="_Toc176944626"/>
      <w:bookmarkStart w:id="5088" w:name="_Toc187256904"/>
      <w:r w:rsidRPr="008C3753">
        <w:t>6.6.4.5.7</w:t>
      </w:r>
      <w:r w:rsidRPr="008C3753">
        <w:tab/>
      </w:r>
      <w:r w:rsidRPr="008C3753">
        <w:rPr>
          <w:i/>
        </w:rPr>
        <w:t>BS type 1-C</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9" w:name="_Toc21099983"/>
      <w:bookmarkStart w:id="5090" w:name="_Toc29809781"/>
      <w:bookmarkStart w:id="5091" w:name="_Toc36645166"/>
      <w:bookmarkStart w:id="5092" w:name="_Toc37272220"/>
      <w:bookmarkStart w:id="5093" w:name="_Toc45884466"/>
      <w:bookmarkStart w:id="5094" w:name="_Toc53182489"/>
      <w:bookmarkStart w:id="5095" w:name="_Toc58860230"/>
      <w:bookmarkStart w:id="5096" w:name="_Toc58862734"/>
      <w:bookmarkStart w:id="5097" w:name="_Toc61182727"/>
      <w:bookmarkStart w:id="5098" w:name="_Toc66728041"/>
      <w:bookmarkStart w:id="5099" w:name="_Toc74961845"/>
      <w:bookmarkStart w:id="5100" w:name="_Toc75242755"/>
      <w:bookmarkStart w:id="5101" w:name="_Toc76545101"/>
      <w:bookmarkStart w:id="5102" w:name="_Toc82595204"/>
      <w:bookmarkStart w:id="5103" w:name="_Toc89955235"/>
      <w:bookmarkStart w:id="5104" w:name="_Toc98773660"/>
      <w:bookmarkStart w:id="5105" w:name="_Toc106201419"/>
      <w:bookmarkStart w:id="5106" w:name="_Toc115191273"/>
      <w:bookmarkStart w:id="5107" w:name="_Toc122013103"/>
      <w:bookmarkStart w:id="5108" w:name="_Toc124155922"/>
      <w:bookmarkStart w:id="5109" w:name="_Toc131537682"/>
      <w:bookmarkStart w:id="5110" w:name="_Toc137397889"/>
      <w:bookmarkStart w:id="5111" w:name="_Toc156576105"/>
      <w:bookmarkStart w:id="5112" w:name="_Toc176944627"/>
      <w:bookmarkStart w:id="5113" w:name="_Toc187256905"/>
      <w:r w:rsidRPr="008C3753">
        <w:t>6.6.4.5.8</w:t>
      </w:r>
      <w:r w:rsidRPr="008C3753">
        <w:tab/>
      </w:r>
      <w:r w:rsidRPr="008C3753">
        <w:rPr>
          <w:i/>
        </w:rPr>
        <w:t>BS type 1-H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4" w:name="_Toc21099984"/>
      <w:bookmarkStart w:id="5115" w:name="_Toc29809782"/>
      <w:bookmarkStart w:id="5116" w:name="_Toc36645167"/>
      <w:bookmarkStart w:id="5117" w:name="_Toc37272221"/>
      <w:bookmarkStart w:id="5118" w:name="_Toc45884467"/>
      <w:bookmarkStart w:id="5119" w:name="_Toc53182490"/>
      <w:bookmarkStart w:id="5120" w:name="_Toc58860231"/>
      <w:bookmarkStart w:id="5121" w:name="_Toc58862735"/>
      <w:bookmarkStart w:id="5122" w:name="_Toc61182728"/>
      <w:bookmarkStart w:id="5123" w:name="_Toc66728042"/>
      <w:bookmarkStart w:id="5124" w:name="_Toc74961846"/>
      <w:bookmarkStart w:id="5125" w:name="_Toc75242756"/>
      <w:bookmarkStart w:id="5126" w:name="_Toc76545102"/>
      <w:bookmarkStart w:id="5127" w:name="_Toc82595205"/>
      <w:bookmarkStart w:id="5128" w:name="_Toc89955236"/>
      <w:bookmarkStart w:id="5129" w:name="_Toc98773661"/>
      <w:bookmarkStart w:id="5130" w:name="_Toc106201420"/>
      <w:bookmarkStart w:id="5131" w:name="_Toc115191274"/>
      <w:bookmarkStart w:id="5132" w:name="_Toc122013104"/>
      <w:bookmarkStart w:id="5133" w:name="_Toc124155923"/>
      <w:bookmarkStart w:id="5134" w:name="_Toc131537683"/>
      <w:bookmarkStart w:id="5135" w:name="_Toc137397890"/>
      <w:bookmarkStart w:id="5136" w:name="_Toc156576106"/>
      <w:bookmarkStart w:id="5137" w:name="_Toc176944628"/>
      <w:bookmarkStart w:id="5138" w:name="_Toc187256906"/>
      <w:r w:rsidRPr="008C3753">
        <w:t>6.6.5</w:t>
      </w:r>
      <w:r w:rsidRPr="008C3753">
        <w:tab/>
        <w:t>Transmitter spurious emissions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9311C6E" w14:textId="6F01DB4D" w:rsidR="00A572A2" w:rsidRPr="008C3753" w:rsidRDefault="00A572A2" w:rsidP="00A572A2">
      <w:pPr>
        <w:pStyle w:val="Heading4"/>
      </w:pPr>
      <w:bookmarkStart w:id="5139" w:name="_Toc21099985"/>
      <w:bookmarkStart w:id="5140" w:name="_Toc29809783"/>
      <w:bookmarkStart w:id="5141" w:name="_Toc36645168"/>
      <w:bookmarkStart w:id="5142" w:name="_Toc37272222"/>
      <w:bookmarkStart w:id="5143" w:name="_Toc45884468"/>
      <w:bookmarkStart w:id="5144" w:name="_Toc53182491"/>
      <w:bookmarkStart w:id="5145" w:name="_Toc58860232"/>
      <w:bookmarkStart w:id="5146" w:name="_Toc58862736"/>
      <w:bookmarkStart w:id="5147" w:name="_Toc61182729"/>
      <w:bookmarkStart w:id="5148" w:name="_Toc66728043"/>
      <w:bookmarkStart w:id="5149" w:name="_Toc74961847"/>
      <w:bookmarkStart w:id="5150" w:name="_Toc75242757"/>
      <w:bookmarkStart w:id="5151" w:name="_Toc76545103"/>
      <w:bookmarkStart w:id="5152" w:name="_Toc82595206"/>
      <w:bookmarkStart w:id="5153" w:name="_Toc89955237"/>
      <w:bookmarkStart w:id="5154" w:name="_Toc98773662"/>
      <w:bookmarkStart w:id="5155" w:name="_Toc106201421"/>
      <w:bookmarkStart w:id="5156" w:name="_Toc115191275"/>
      <w:bookmarkStart w:id="5157" w:name="_Toc122013105"/>
      <w:bookmarkStart w:id="5158" w:name="_Toc124155924"/>
      <w:bookmarkStart w:id="5159" w:name="_Toc131537684"/>
      <w:bookmarkStart w:id="5160" w:name="_Toc137397891"/>
      <w:bookmarkStart w:id="5161" w:name="_Toc156576107"/>
      <w:bookmarkStart w:id="5162" w:name="_Toc176944629"/>
      <w:bookmarkStart w:id="5163" w:name="_Toc187256907"/>
      <w:r w:rsidRPr="008C3753">
        <w:t>6.6.5.1</w:t>
      </w:r>
      <w:r w:rsidRPr="008C3753">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5" w:name="_Toc29809784"/>
      <w:bookmarkStart w:id="5166" w:name="_Toc36645169"/>
      <w:bookmarkStart w:id="5167" w:name="_Toc37272223"/>
      <w:bookmarkStart w:id="5168" w:name="_Toc45884469"/>
      <w:bookmarkStart w:id="5169" w:name="_Toc53182492"/>
      <w:bookmarkStart w:id="5170" w:name="_Toc58860233"/>
      <w:bookmarkStart w:id="5171" w:name="_Toc58862737"/>
      <w:bookmarkStart w:id="5172" w:name="_Toc61182730"/>
      <w:bookmarkStart w:id="5173" w:name="_Toc66728044"/>
      <w:bookmarkStart w:id="5174" w:name="_Toc74961848"/>
      <w:bookmarkStart w:id="5175" w:name="_Toc75242758"/>
      <w:bookmarkStart w:id="5176" w:name="_Toc76545104"/>
      <w:bookmarkStart w:id="5177" w:name="_Toc82595207"/>
      <w:bookmarkStart w:id="5178" w:name="_Toc89955238"/>
      <w:bookmarkStart w:id="5179" w:name="_Toc98773663"/>
      <w:bookmarkStart w:id="5180" w:name="_Toc106201422"/>
      <w:bookmarkStart w:id="5181" w:name="_Toc115191276"/>
      <w:bookmarkStart w:id="5182" w:name="_Toc122013106"/>
      <w:bookmarkStart w:id="5183" w:name="_Toc124155925"/>
      <w:bookmarkStart w:id="5184" w:name="_Toc131537685"/>
      <w:bookmarkStart w:id="5185" w:name="_Toc137397892"/>
      <w:bookmarkStart w:id="5186" w:name="_Toc156576108"/>
      <w:bookmarkStart w:id="5187" w:name="_Toc176944630"/>
      <w:bookmarkStart w:id="5188" w:name="_Toc187256908"/>
      <w:r w:rsidRPr="008C3753">
        <w:t>6.6.5.2</w:t>
      </w:r>
      <w:r w:rsidRPr="008C3753">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9" w:name="_Toc21099987"/>
      <w:bookmarkStart w:id="5190" w:name="_Toc29809785"/>
      <w:bookmarkStart w:id="5191" w:name="_Toc36645170"/>
      <w:bookmarkStart w:id="5192" w:name="_Toc37272224"/>
      <w:bookmarkStart w:id="5193" w:name="_Toc45884470"/>
      <w:bookmarkStart w:id="5194" w:name="_Toc53182493"/>
      <w:bookmarkStart w:id="5195" w:name="_Toc58860234"/>
      <w:bookmarkStart w:id="5196" w:name="_Toc58862738"/>
      <w:bookmarkStart w:id="5197" w:name="_Toc61182731"/>
      <w:bookmarkStart w:id="5198" w:name="_Toc66728045"/>
      <w:bookmarkStart w:id="5199" w:name="_Toc74961849"/>
      <w:bookmarkStart w:id="5200" w:name="_Toc75242759"/>
      <w:bookmarkStart w:id="5201" w:name="_Toc76545105"/>
      <w:bookmarkStart w:id="5202" w:name="_Toc82595208"/>
      <w:bookmarkStart w:id="5203" w:name="_Toc89955239"/>
      <w:bookmarkStart w:id="5204" w:name="_Toc98773664"/>
      <w:bookmarkStart w:id="5205" w:name="_Toc106201423"/>
      <w:bookmarkStart w:id="5206" w:name="_Toc115191277"/>
      <w:bookmarkStart w:id="5207" w:name="_Toc122013107"/>
      <w:bookmarkStart w:id="5208" w:name="_Toc124155926"/>
      <w:bookmarkStart w:id="5209" w:name="_Toc131537686"/>
      <w:bookmarkStart w:id="5210" w:name="_Toc137397893"/>
      <w:bookmarkStart w:id="5211" w:name="_Toc156576109"/>
      <w:bookmarkStart w:id="5212" w:name="_Toc176944631"/>
      <w:bookmarkStart w:id="5213" w:name="_Toc187256909"/>
      <w:r w:rsidRPr="008C3753">
        <w:t>6.6.5.3</w:t>
      </w:r>
      <w:r w:rsidRPr="008C3753">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4" w:name="_Toc21099988"/>
      <w:bookmarkStart w:id="5215" w:name="_Toc29809786"/>
      <w:bookmarkStart w:id="5216" w:name="_Toc36645171"/>
      <w:bookmarkStart w:id="5217" w:name="_Toc37272225"/>
      <w:bookmarkStart w:id="5218" w:name="_Toc45884471"/>
      <w:bookmarkStart w:id="5219" w:name="_Toc53182494"/>
      <w:bookmarkStart w:id="5220" w:name="_Toc58860235"/>
      <w:bookmarkStart w:id="5221" w:name="_Toc58862739"/>
      <w:bookmarkStart w:id="5222" w:name="_Toc61182732"/>
      <w:bookmarkStart w:id="5223" w:name="_Toc66728046"/>
      <w:bookmarkStart w:id="5224" w:name="_Toc74961850"/>
      <w:bookmarkStart w:id="5225" w:name="_Toc75242760"/>
      <w:bookmarkStart w:id="5226" w:name="_Toc76545106"/>
      <w:bookmarkStart w:id="5227" w:name="_Toc82595209"/>
      <w:bookmarkStart w:id="5228" w:name="_Toc89955240"/>
      <w:bookmarkStart w:id="5229" w:name="_Toc98773665"/>
      <w:bookmarkStart w:id="5230" w:name="_Toc106201424"/>
      <w:bookmarkStart w:id="5231" w:name="_Toc115191278"/>
      <w:bookmarkStart w:id="5232" w:name="_Toc122013108"/>
      <w:bookmarkStart w:id="5233" w:name="_Toc124155927"/>
      <w:bookmarkStart w:id="5234" w:name="_Toc131537687"/>
      <w:bookmarkStart w:id="5235" w:name="_Toc137397894"/>
      <w:bookmarkStart w:id="5236" w:name="_Toc156576110"/>
      <w:bookmarkStart w:id="5237" w:name="_Toc176944632"/>
      <w:bookmarkStart w:id="5238" w:name="_Toc187256910"/>
      <w:r w:rsidRPr="008C3753">
        <w:t>6.6.5.4</w:t>
      </w:r>
      <w:r w:rsidRPr="008C3753">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3B7A996" w14:textId="77777777" w:rsidR="0043030F" w:rsidRPr="008C3753" w:rsidRDefault="0043030F" w:rsidP="0043030F">
      <w:pPr>
        <w:pStyle w:val="Heading5"/>
      </w:pPr>
      <w:bookmarkStart w:id="5239" w:name="_Toc21099989"/>
      <w:bookmarkStart w:id="5240" w:name="_Toc29809787"/>
      <w:bookmarkStart w:id="5241" w:name="_Toc36645172"/>
      <w:bookmarkStart w:id="5242" w:name="_Toc37272226"/>
      <w:bookmarkStart w:id="5243" w:name="_Toc45884472"/>
      <w:bookmarkStart w:id="5244" w:name="_Toc53182495"/>
      <w:bookmarkStart w:id="5245" w:name="_Toc58860236"/>
      <w:bookmarkStart w:id="5246" w:name="_Toc58862740"/>
      <w:bookmarkStart w:id="5247" w:name="_Toc61182733"/>
      <w:bookmarkStart w:id="5248" w:name="_Toc66728047"/>
      <w:bookmarkStart w:id="5249" w:name="_Toc74961851"/>
      <w:bookmarkStart w:id="5250" w:name="_Toc75242761"/>
      <w:bookmarkStart w:id="5251" w:name="_Toc76545107"/>
      <w:bookmarkStart w:id="5252" w:name="_Toc82595210"/>
      <w:bookmarkStart w:id="5253" w:name="_Toc89955241"/>
      <w:bookmarkStart w:id="5254" w:name="_Toc98773666"/>
      <w:bookmarkStart w:id="5255" w:name="_Toc106201425"/>
      <w:bookmarkStart w:id="5256" w:name="_Toc115191279"/>
      <w:bookmarkStart w:id="5257" w:name="_Toc122013109"/>
      <w:bookmarkStart w:id="5258" w:name="_Toc124155928"/>
      <w:bookmarkStart w:id="5259" w:name="_Toc131537688"/>
      <w:bookmarkStart w:id="5260" w:name="_Toc137397895"/>
      <w:bookmarkStart w:id="5261" w:name="_Toc156576111"/>
      <w:bookmarkStart w:id="5262" w:name="_Toc176944633"/>
      <w:bookmarkStart w:id="5263" w:name="_Toc187256911"/>
      <w:r w:rsidRPr="008C3753">
        <w:t>6.6.5.4.1</w:t>
      </w:r>
      <w:r w:rsidRPr="008C3753">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4" w:name="_Toc21099990"/>
      <w:bookmarkStart w:id="5265" w:name="_Toc29809788"/>
      <w:bookmarkStart w:id="5266" w:name="_Toc36645173"/>
      <w:bookmarkStart w:id="5267" w:name="_Toc37272227"/>
      <w:bookmarkStart w:id="5268" w:name="_Toc45884473"/>
      <w:bookmarkStart w:id="5269" w:name="_Toc53182496"/>
      <w:bookmarkStart w:id="5270" w:name="_Toc58860237"/>
      <w:bookmarkStart w:id="5271" w:name="_Toc58862741"/>
      <w:bookmarkStart w:id="5272" w:name="_Toc61182734"/>
      <w:bookmarkStart w:id="5273" w:name="_Toc66728048"/>
      <w:bookmarkStart w:id="5274" w:name="_Toc74961852"/>
      <w:bookmarkStart w:id="5275" w:name="_Toc75242762"/>
      <w:bookmarkStart w:id="5276" w:name="_Toc76545108"/>
      <w:bookmarkStart w:id="5277" w:name="_Toc82595211"/>
      <w:bookmarkStart w:id="5278" w:name="_Toc89955242"/>
      <w:bookmarkStart w:id="5279" w:name="_Toc98773667"/>
      <w:bookmarkStart w:id="5280" w:name="_Toc106201426"/>
      <w:bookmarkStart w:id="5281" w:name="_Toc115191280"/>
      <w:bookmarkStart w:id="5282" w:name="_Toc122013110"/>
      <w:bookmarkStart w:id="5283" w:name="_Toc124155929"/>
      <w:bookmarkStart w:id="5284" w:name="_Toc131537689"/>
      <w:bookmarkStart w:id="5285" w:name="_Toc137397896"/>
      <w:bookmarkStart w:id="5286" w:name="_Toc156576112"/>
      <w:bookmarkStart w:id="5287" w:name="_Toc176944634"/>
      <w:bookmarkStart w:id="5288" w:name="_Toc187256912"/>
      <w:r w:rsidRPr="008C3753">
        <w:t>6.6.5.4.2</w:t>
      </w:r>
      <w:r w:rsidRPr="008C3753">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9" w:name="_Toc21099991"/>
      <w:bookmarkStart w:id="5290" w:name="_Toc29809789"/>
      <w:bookmarkStart w:id="5291" w:name="_Toc36645174"/>
      <w:bookmarkStart w:id="5292" w:name="_Toc37272228"/>
      <w:bookmarkStart w:id="5293" w:name="_Toc45884474"/>
      <w:bookmarkStart w:id="5294" w:name="_Toc53182497"/>
      <w:bookmarkStart w:id="5295" w:name="_Toc58860238"/>
      <w:bookmarkStart w:id="5296" w:name="_Toc58862742"/>
      <w:bookmarkStart w:id="5297" w:name="_Toc61182735"/>
      <w:bookmarkStart w:id="5298" w:name="_Toc66728049"/>
      <w:bookmarkStart w:id="5299" w:name="_Toc74961853"/>
      <w:bookmarkStart w:id="5300" w:name="_Toc75242763"/>
      <w:bookmarkStart w:id="5301" w:name="_Toc76545109"/>
      <w:bookmarkStart w:id="5302" w:name="_Toc82595212"/>
      <w:bookmarkStart w:id="5303" w:name="_Toc89955243"/>
      <w:bookmarkStart w:id="5304" w:name="_Toc98773668"/>
      <w:bookmarkStart w:id="5305" w:name="_Toc106201427"/>
      <w:bookmarkStart w:id="5306" w:name="_Toc115191281"/>
      <w:bookmarkStart w:id="5307" w:name="_Toc122013111"/>
      <w:bookmarkStart w:id="5308" w:name="_Toc124155930"/>
      <w:bookmarkStart w:id="5309" w:name="_Toc131537690"/>
      <w:bookmarkStart w:id="5310" w:name="_Toc137397897"/>
      <w:bookmarkStart w:id="5311" w:name="_Toc156576113"/>
      <w:bookmarkStart w:id="5312" w:name="_Toc176944635"/>
      <w:bookmarkStart w:id="5313" w:name="_Toc187256913"/>
      <w:r w:rsidRPr="008C3753">
        <w:t>6.6.5.5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B1F7462" w14:textId="77777777" w:rsidR="0043030F" w:rsidRPr="008C3753" w:rsidRDefault="0043030F" w:rsidP="0043030F">
      <w:pPr>
        <w:pStyle w:val="Heading5"/>
      </w:pPr>
      <w:bookmarkStart w:id="5314" w:name="_Toc21099992"/>
      <w:bookmarkStart w:id="5315" w:name="_Toc29809790"/>
      <w:bookmarkStart w:id="5316" w:name="_Toc36645175"/>
      <w:bookmarkStart w:id="5317" w:name="_Toc37272229"/>
      <w:bookmarkStart w:id="5318" w:name="_Toc45884475"/>
      <w:bookmarkStart w:id="5319" w:name="_Toc53182498"/>
      <w:bookmarkStart w:id="5320" w:name="_Toc58860239"/>
      <w:bookmarkStart w:id="5321" w:name="_Toc58862743"/>
      <w:bookmarkStart w:id="5322" w:name="_Toc61182736"/>
      <w:bookmarkStart w:id="5323" w:name="_Toc66728050"/>
      <w:bookmarkStart w:id="5324" w:name="_Toc74961854"/>
      <w:bookmarkStart w:id="5325" w:name="_Toc75242764"/>
      <w:bookmarkStart w:id="5326" w:name="_Toc76545110"/>
      <w:bookmarkStart w:id="5327" w:name="_Toc82595213"/>
      <w:bookmarkStart w:id="5328" w:name="_Toc89955244"/>
      <w:bookmarkStart w:id="5329" w:name="_Toc98773669"/>
      <w:bookmarkStart w:id="5330" w:name="_Toc106201428"/>
      <w:bookmarkStart w:id="5331" w:name="_Toc115191282"/>
      <w:bookmarkStart w:id="5332" w:name="_Toc122013112"/>
      <w:bookmarkStart w:id="5333" w:name="_Toc124155931"/>
      <w:bookmarkStart w:id="5334" w:name="_Toc131537691"/>
      <w:bookmarkStart w:id="5335" w:name="_Toc137397898"/>
      <w:bookmarkStart w:id="5336" w:name="_Toc156576114"/>
      <w:bookmarkStart w:id="5337" w:name="_Toc176944636"/>
      <w:bookmarkStart w:id="5338" w:name="_Toc187256914"/>
      <w:r w:rsidRPr="008C3753">
        <w:t>6.6.5.5.1</w:t>
      </w:r>
      <w:r w:rsidRPr="008C3753">
        <w:tab/>
        <w:t>Basic limits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0C6EB" w14:textId="77777777" w:rsidR="0043030F" w:rsidRPr="008C3753" w:rsidRDefault="0043030F" w:rsidP="0043030F">
      <w:pPr>
        <w:pStyle w:val="Heading6"/>
      </w:pPr>
      <w:bookmarkStart w:id="5339" w:name="_Toc21099993"/>
      <w:bookmarkStart w:id="5340" w:name="_Toc29809791"/>
      <w:bookmarkStart w:id="5341" w:name="_Toc36645176"/>
      <w:bookmarkStart w:id="5342" w:name="_Toc37272230"/>
      <w:bookmarkStart w:id="5343" w:name="_Toc45884476"/>
      <w:bookmarkStart w:id="5344" w:name="_Toc53182499"/>
      <w:bookmarkStart w:id="5345" w:name="_Toc58860240"/>
      <w:bookmarkStart w:id="5346" w:name="_Toc58862744"/>
      <w:bookmarkStart w:id="5347" w:name="_Toc61182737"/>
      <w:bookmarkStart w:id="5348" w:name="_Toc66728051"/>
      <w:bookmarkStart w:id="5349" w:name="_Toc74961855"/>
      <w:bookmarkStart w:id="5350" w:name="_Toc75242765"/>
      <w:bookmarkStart w:id="5351" w:name="_Toc76545111"/>
      <w:bookmarkStart w:id="5352" w:name="_Toc82595214"/>
      <w:bookmarkStart w:id="5353" w:name="_Toc89955245"/>
      <w:bookmarkStart w:id="5354" w:name="_Toc98773670"/>
      <w:bookmarkStart w:id="5355" w:name="_Toc106201429"/>
      <w:bookmarkStart w:id="5356" w:name="_Toc115191283"/>
      <w:bookmarkStart w:id="5357" w:name="_Toc122013113"/>
      <w:bookmarkStart w:id="5358" w:name="_Toc124155932"/>
      <w:bookmarkStart w:id="5359" w:name="_Toc131537692"/>
      <w:bookmarkStart w:id="5360" w:name="_Toc137397899"/>
      <w:bookmarkStart w:id="5361" w:name="_Toc156576115"/>
      <w:bookmarkStart w:id="5362" w:name="_Toc176944637"/>
      <w:bookmarkStart w:id="5363" w:name="_Toc187256915"/>
      <w:r w:rsidRPr="008C3753">
        <w:t>6.6.5.5.1.1</w:t>
      </w:r>
      <w:r w:rsidRPr="008C3753">
        <w:tab/>
        <w:t>Tx spurious emissions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4" w:name="_Toc21099994"/>
      <w:bookmarkStart w:id="5365" w:name="_Toc29809792"/>
      <w:bookmarkStart w:id="5366" w:name="_Toc36645177"/>
      <w:bookmarkStart w:id="5367" w:name="_Toc37272231"/>
      <w:bookmarkStart w:id="5368" w:name="_Toc45884477"/>
      <w:bookmarkStart w:id="5369" w:name="_Toc53182500"/>
      <w:bookmarkStart w:id="5370" w:name="_Toc58860241"/>
      <w:bookmarkStart w:id="5371" w:name="_Toc58862745"/>
      <w:bookmarkStart w:id="5372" w:name="_Toc61182738"/>
      <w:bookmarkStart w:id="5373" w:name="_Toc66728052"/>
      <w:bookmarkStart w:id="5374" w:name="_Toc74961856"/>
      <w:bookmarkStart w:id="5375" w:name="_Toc75242766"/>
      <w:bookmarkStart w:id="5376" w:name="_Toc76545112"/>
      <w:bookmarkStart w:id="5377" w:name="_Toc82595215"/>
      <w:bookmarkStart w:id="5378" w:name="_Toc89955246"/>
      <w:bookmarkStart w:id="5379" w:name="_Toc98773671"/>
      <w:bookmarkStart w:id="5380" w:name="_Toc106201430"/>
      <w:bookmarkStart w:id="5381" w:name="_Toc115191284"/>
      <w:bookmarkStart w:id="5382" w:name="_Toc122013114"/>
      <w:bookmarkStart w:id="5383" w:name="_Toc124155933"/>
      <w:bookmarkStart w:id="5384" w:name="_Toc131537693"/>
      <w:bookmarkStart w:id="5385" w:name="_Toc137397900"/>
      <w:bookmarkStart w:id="5386" w:name="_Toc156576116"/>
      <w:bookmarkStart w:id="5387" w:name="_Toc176944638"/>
      <w:bookmarkStart w:id="5388" w:name="_Toc187256916"/>
      <w:r w:rsidRPr="008C3753">
        <w:t>6.6.5.5.1.2</w:t>
      </w:r>
      <w:r w:rsidRPr="008C3753">
        <w:tab/>
        <w:t>Protection of the BS receiver of own or different BS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rPr>
            </w:pPr>
            <w:r w:rsidRPr="00B848B1">
              <w:rPr>
                <w:rFonts w:cs="Arial"/>
                <w:szCs w:val="18"/>
              </w:rPr>
              <w:t>NOTE 1:</w:t>
            </w:r>
            <w:r w:rsidRPr="00B848B1">
              <w:rPr>
                <w:rFonts w:cs="Arial"/>
                <w:szCs w:val="18"/>
              </w:rPr>
              <w:tab/>
            </w:r>
            <w:r w:rsidRPr="00B848B1">
              <w:rPr>
                <w:rFonts w:eastAsia="SimSun" w:cs="Arial"/>
                <w:szCs w:val="18"/>
              </w:rPr>
              <w:t>For BS operating in band n104, the basic limit is increased by 1dB.</w:t>
            </w:r>
          </w:p>
          <w:p w14:paraId="4C1531D6" w14:textId="77777777" w:rsidR="00476AB8" w:rsidRDefault="00B848B1" w:rsidP="00B848B1">
            <w:pPr>
              <w:pStyle w:val="TAN"/>
              <w:rPr>
                <w:rFonts w:cs="Arial"/>
                <w:szCs w:val="18"/>
                <w:lang w:eastAsia="en-US"/>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B848B1" w:rsidRDefault="00285F43" w:rsidP="00B848B1">
            <w:pPr>
              <w:pStyle w:val="TAN"/>
              <w:rPr>
                <w:rFonts w:cs="Arial"/>
                <w:szCs w:val="18"/>
              </w:rPr>
            </w:pPr>
            <w:r>
              <w:rPr>
                <w:rFonts w:hint="eastAsia"/>
              </w:rPr>
              <w:t>N</w:t>
            </w:r>
            <w:r>
              <w:t>OTE 3:</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9" w:name="_Toc21099995"/>
      <w:bookmarkStart w:id="5390" w:name="_Toc29809793"/>
      <w:bookmarkStart w:id="5391" w:name="_Toc36645178"/>
      <w:bookmarkStart w:id="5392" w:name="_Toc37272232"/>
      <w:bookmarkStart w:id="5393" w:name="_Toc45884478"/>
      <w:bookmarkStart w:id="5394" w:name="_Toc53182501"/>
      <w:bookmarkStart w:id="5395" w:name="_Toc58860242"/>
      <w:bookmarkStart w:id="5396" w:name="_Toc58862746"/>
      <w:bookmarkStart w:id="5397" w:name="_Toc61182739"/>
      <w:bookmarkStart w:id="5398" w:name="_Toc66728053"/>
      <w:bookmarkStart w:id="5399" w:name="_Toc74961857"/>
      <w:bookmarkStart w:id="5400" w:name="_Toc75242767"/>
      <w:bookmarkStart w:id="5401" w:name="_Toc76545113"/>
      <w:bookmarkStart w:id="5402" w:name="_Toc82595216"/>
      <w:bookmarkStart w:id="5403" w:name="_Toc89955247"/>
      <w:bookmarkStart w:id="5404" w:name="_Toc98773672"/>
      <w:bookmarkStart w:id="5405" w:name="_Toc106201431"/>
      <w:bookmarkStart w:id="5406" w:name="_Toc115191285"/>
      <w:bookmarkStart w:id="5407" w:name="_Toc122013115"/>
      <w:bookmarkStart w:id="5408" w:name="_Toc124155934"/>
      <w:bookmarkStart w:id="5409" w:name="_Toc131537694"/>
      <w:bookmarkStart w:id="5410" w:name="_Toc137397901"/>
      <w:bookmarkStart w:id="5411" w:name="_Toc156576117"/>
      <w:bookmarkStart w:id="5412" w:name="_Toc176944639"/>
      <w:bookmarkStart w:id="5413" w:name="_Toc187256917"/>
      <w:r w:rsidRPr="008C3753">
        <w:t>6.6.5.5.1.3</w:t>
      </w:r>
      <w:r w:rsidRPr="008C3753">
        <w:tab/>
        <w:t>Additional spurious emissions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1A3E67"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8C3753" w:rsidRDefault="001A3E67" w:rsidP="001A3E67">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8C3753" w:rsidRDefault="001A3E67" w:rsidP="001A3E67">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8C3753" w:rsidRDefault="001A3E67" w:rsidP="001A3E6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8C3753" w:rsidRDefault="001A3E67" w:rsidP="001A3E67">
            <w:pPr>
              <w:pStyle w:val="TAL"/>
              <w:rPr>
                <w:rFonts w:cs="Arial"/>
              </w:rPr>
            </w:pPr>
            <w:r w:rsidRPr="008C3753">
              <w:rPr>
                <w:rFonts w:cs="Arial"/>
              </w:rPr>
              <w:t>This requirement does not apply to BS operating in Band n5.</w:t>
            </w:r>
          </w:p>
        </w:tc>
      </w:tr>
      <w:tr w:rsidR="001A3E67"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8C3753" w:rsidRDefault="001A3E67" w:rsidP="001A3E67">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8C3753" w:rsidRDefault="001A3E67" w:rsidP="001A3E6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8C3753" w:rsidRDefault="001A3E67" w:rsidP="001A3E6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8C3753" w:rsidRDefault="001A3E67" w:rsidP="001A3E67">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w:t>
            </w:r>
            <w:r>
              <w:rPr>
                <w:rFonts w:cs="Arial"/>
              </w:rPr>
              <w:t>4</w:t>
            </w:r>
            <w:r w:rsidRPr="008C3753">
              <w:rPr>
                <w:rFonts w:cs="Arial"/>
              </w:rPr>
              <w:t>).</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1A3E6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8C3753" w:rsidRDefault="001A3E67" w:rsidP="001A3E6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8C3753" w:rsidRDefault="001A3E67" w:rsidP="001A3E6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8C3753" w:rsidRDefault="001A3E67" w:rsidP="001A3E6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Pr>
                <w:rFonts w:cs="Arial"/>
                <w:lang w:eastAsia="ko-KR"/>
              </w:rPr>
              <w:t>, n29</w:t>
            </w:r>
            <w:r w:rsidRPr="00E47AD4">
              <w:rPr>
                <w:rFonts w:cs="Arial"/>
              </w:rPr>
              <w:t xml:space="preserve"> or n85</w:t>
            </w:r>
            <w:r w:rsidRPr="00E47AD4">
              <w:rPr>
                <w:rFonts w:cs="Arial"/>
                <w:lang w:eastAsia="ko-KR"/>
              </w:rPr>
              <w:t>.</w:t>
            </w:r>
          </w:p>
        </w:tc>
      </w:tr>
      <w:tr w:rsidR="001A3E6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8C3753"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8C3753" w:rsidRDefault="001A3E67" w:rsidP="001A3E6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8C3753" w:rsidRDefault="001A3E67" w:rsidP="001A3E6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8C3753" w:rsidRDefault="001A3E67" w:rsidP="001A3E6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8C3753" w:rsidRDefault="001A3E67" w:rsidP="001A3E6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3817CE78" w:rsidR="001A3E67" w:rsidRPr="008C3753" w:rsidRDefault="001A3E67" w:rsidP="001A3E6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86375C" w:rsidRPr="008C3753"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8C3753" w:rsidRDefault="0086375C" w:rsidP="0086375C">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8C3753" w:rsidRDefault="0086375C" w:rsidP="0086375C">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8C3753" w:rsidRDefault="0086375C" w:rsidP="0086375C">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8C3753" w:rsidRDefault="0086375C" w:rsidP="0086375C">
            <w:pPr>
              <w:pStyle w:val="TAL"/>
              <w:rPr>
                <w:rFonts w:cs="Arial"/>
                <w:lang w:eastAsia="ko-KR"/>
              </w:rPr>
            </w:pPr>
          </w:p>
        </w:tc>
      </w:tr>
      <w:tr w:rsidR="0086375C" w:rsidRPr="008C3753"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8C3753" w:rsidRDefault="0086375C" w:rsidP="0086375C">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8C3753" w:rsidRDefault="0086375C" w:rsidP="0086375C">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8C3753" w:rsidRDefault="0086375C" w:rsidP="008637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8C3753" w:rsidRDefault="0086375C" w:rsidP="0086375C">
            <w:pPr>
              <w:pStyle w:val="TAL"/>
              <w:rPr>
                <w:rFonts w:cs="Arial"/>
                <w:lang w:eastAsia="ko-KR"/>
              </w:rPr>
            </w:pPr>
          </w:p>
        </w:tc>
      </w:tr>
      <w:tr w:rsidR="0086375C" w:rsidRPr="008C3753"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8C3753" w:rsidRDefault="0086375C" w:rsidP="0086375C">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8C3753" w:rsidRDefault="0086375C" w:rsidP="0086375C">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8C3753" w:rsidRDefault="0086375C" w:rsidP="0086375C">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8C3753" w:rsidRDefault="0086375C" w:rsidP="0086375C">
            <w:pPr>
              <w:pStyle w:val="TAL"/>
              <w:rPr>
                <w:rFonts w:cs="Arial"/>
                <w:lang w:eastAsia="ko-KR"/>
              </w:rPr>
            </w:pPr>
          </w:p>
        </w:tc>
      </w:tr>
      <w:tr w:rsidR="0086375C" w:rsidRPr="008C3753"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8C3753"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8C3753" w:rsidRDefault="0086375C" w:rsidP="0086375C">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8C3753" w:rsidRDefault="0086375C" w:rsidP="0086375C">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8C3753" w:rsidRDefault="0086375C" w:rsidP="0086375C">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8C3753" w:rsidRDefault="0086375C" w:rsidP="0086375C">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rPr>
              <w:t xml:space="preserve"> or n26.</w:t>
            </w:r>
          </w:p>
        </w:tc>
      </w:tr>
      <w:tr w:rsidR="00126AC2"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Default="00126AC2" w:rsidP="00126AC2">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Default="00126AC2" w:rsidP="00126AC2">
            <w:pPr>
              <w:pStyle w:val="TAC"/>
            </w:pPr>
            <w:r w:rsidRPr="00162370">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Default="00126AC2" w:rsidP="00126AC2">
            <w:pPr>
              <w:pStyle w:val="TAC"/>
            </w:pPr>
            <w:r w:rsidRPr="00162370">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Default="00126AC2" w:rsidP="00126AC2">
            <w:pPr>
              <w:pStyle w:val="TAC"/>
            </w:pPr>
            <w:r w:rsidRPr="00162370">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Default="00126AC2" w:rsidP="00126AC2">
            <w:pPr>
              <w:pStyle w:val="TAL"/>
            </w:pPr>
            <w:r w:rsidRPr="00162370">
              <w:rPr>
                <w:lang w:val="en-US" w:eastAsia="ko-KR"/>
              </w:rPr>
              <w:t>This requirement does not apply to BS operating in Band n50, n51, n74, n75, n76, n91, n92, n93, n94 or n109.</w:t>
            </w:r>
          </w:p>
        </w:tc>
      </w:tr>
      <w:tr w:rsidR="00126AC2"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Default="00126AC2" w:rsidP="00126AC2">
            <w:pPr>
              <w:pStyle w:val="TAC"/>
            </w:pPr>
            <w:r>
              <w:rPr>
                <w:lang w:val="en-US" w:eastAsia="ko-KR"/>
              </w:rPr>
              <w:t>703</w:t>
            </w:r>
            <w:r w:rsidRPr="00162370">
              <w:rPr>
                <w:lang w:val="en-US" w:eastAsia="ko-KR"/>
              </w:rPr>
              <w:t xml:space="preserve"> – </w:t>
            </w:r>
            <w:r>
              <w:rPr>
                <w:lang w:val="en-US" w:eastAsia="ko-KR"/>
              </w:rPr>
              <w:t>733</w:t>
            </w:r>
            <w:r w:rsidRPr="00162370">
              <w:rPr>
                <w:lang w:val="en-US" w:eastAsia="ko-KR"/>
              </w:rPr>
              <w:t xml:space="preserve">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Default="00126AC2" w:rsidP="00126AC2">
            <w:pPr>
              <w:pStyle w:val="TAC"/>
            </w:pPr>
            <w:r w:rsidRPr="00162370">
              <w:rPr>
                <w:lang w:val="en-US" w:eastAsia="ko-KR"/>
              </w:rPr>
              <w:t>-</w:t>
            </w:r>
            <w:r>
              <w:rPr>
                <w:lang w:val="en-US" w:eastAsia="ko-KR"/>
              </w:rPr>
              <w:t>49</w:t>
            </w:r>
            <w:r w:rsidRPr="00162370">
              <w:rPr>
                <w:lang w:val="en-US" w:eastAsia="ko-KR"/>
              </w:rPr>
              <w:t xml:space="preserve">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Default="00126AC2" w:rsidP="00126AC2">
            <w:pPr>
              <w:pStyle w:val="TAC"/>
            </w:pPr>
            <w:r w:rsidRPr="00162370">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Default="00126AC2" w:rsidP="00126AC2">
            <w:pPr>
              <w:pStyle w:val="TAL"/>
            </w:pPr>
            <w:r w:rsidRPr="00162370">
              <w:rPr>
                <w:lang w:val="en-US" w:eastAsia="ko-KR"/>
              </w:rPr>
              <w:t>This requirement does not apply to BS operating in band n</w:t>
            </w:r>
            <w:r>
              <w:rPr>
                <w:lang w:val="en-US" w:eastAsia="ko-KR"/>
              </w:rPr>
              <w:t>28</w:t>
            </w:r>
            <w:r w:rsidRPr="00162370">
              <w:rPr>
                <w:lang w:val="en-US"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5" w:name="_Hlk506220100"/>
      <w:r w:rsidRPr="004D2877">
        <w:t xml:space="preserve"> or E-UTRA Band 85 UL or NR Band n85 UL operating band</w:t>
      </w:r>
      <w:bookmarkEnd w:id="541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5418" w:name="_Toc21093201"/>
      <w:bookmarkStart w:id="5419" w:name="_Toc29762730"/>
      <w:bookmarkStart w:id="5420" w:name="_Toc36025905"/>
      <w:bookmarkStart w:id="5421" w:name="_Toc44584775"/>
      <w:bookmarkStart w:id="5422" w:name="_Toc45869068"/>
      <w:bookmarkStart w:id="5423" w:name="_Toc52553627"/>
      <w:bookmarkStart w:id="5424" w:name="_Toc61111874"/>
      <w:bookmarkStart w:id="5425" w:name="_Toc61125956"/>
      <w:bookmarkStart w:id="542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8"/>
      <w:bookmarkEnd w:id="5419"/>
      <w:bookmarkEnd w:id="5420"/>
      <w:bookmarkEnd w:id="5421"/>
      <w:bookmarkEnd w:id="5422"/>
      <w:bookmarkEnd w:id="5423"/>
      <w:bookmarkEnd w:id="5424"/>
      <w:bookmarkEnd w:id="5425"/>
      <w:bookmarkEnd w:id="5426"/>
    </w:p>
    <w:p w14:paraId="2B8D53AC" w14:textId="77777777" w:rsidR="001A3FE5" w:rsidRPr="008C3753" w:rsidRDefault="001A3FE5" w:rsidP="009351DC"/>
    <w:p w14:paraId="355A778E" w14:textId="77777777" w:rsidR="00A572A2" w:rsidRPr="008C3753" w:rsidRDefault="00A572A2" w:rsidP="00A572A2">
      <w:pPr>
        <w:pStyle w:val="Heading6"/>
      </w:pPr>
      <w:bookmarkStart w:id="5427" w:name="_Toc21099996"/>
      <w:bookmarkStart w:id="5428" w:name="_Toc29809794"/>
      <w:bookmarkStart w:id="5429" w:name="_Toc36645179"/>
      <w:bookmarkStart w:id="5430" w:name="_Toc37272233"/>
      <w:bookmarkStart w:id="5431" w:name="_Toc45884479"/>
      <w:bookmarkStart w:id="5432" w:name="_Toc53182502"/>
      <w:bookmarkStart w:id="5433" w:name="_Toc58860243"/>
      <w:bookmarkStart w:id="5434" w:name="_Toc58862747"/>
      <w:bookmarkStart w:id="5435" w:name="_Toc61182740"/>
      <w:bookmarkStart w:id="5436" w:name="_Toc66728054"/>
      <w:bookmarkStart w:id="5437" w:name="_Toc74961858"/>
      <w:bookmarkStart w:id="5438" w:name="_Toc75242768"/>
      <w:bookmarkStart w:id="5439" w:name="_Toc76545114"/>
      <w:bookmarkStart w:id="5440" w:name="_Toc82595217"/>
      <w:bookmarkStart w:id="5441" w:name="_Toc89955248"/>
      <w:bookmarkStart w:id="5442" w:name="_Toc98773673"/>
      <w:bookmarkStart w:id="5443" w:name="_Toc106201432"/>
      <w:bookmarkStart w:id="5444" w:name="_Toc115191286"/>
      <w:bookmarkStart w:id="5445" w:name="_Toc122013116"/>
      <w:bookmarkStart w:id="5446" w:name="_Toc124155935"/>
      <w:bookmarkStart w:id="5447" w:name="_Toc131537695"/>
      <w:bookmarkStart w:id="5448" w:name="_Toc137397902"/>
      <w:bookmarkStart w:id="5449" w:name="_Toc156576118"/>
      <w:bookmarkStart w:id="5450" w:name="_Toc176944640"/>
      <w:bookmarkStart w:id="5451" w:name="_Toc187256918"/>
      <w:r w:rsidRPr="008C3753">
        <w:t>6.6.5.5.1.4</w:t>
      </w:r>
      <w:r w:rsidRPr="008C3753">
        <w:tab/>
        <w:t>Co-location with other base stations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E90726" w:rsidRPr="008C3753"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8C3753" w:rsidRDefault="00E90726" w:rsidP="00E9072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8C3753" w:rsidRDefault="00E90726" w:rsidP="00E9072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8C3753" w:rsidRDefault="00E90726" w:rsidP="00E90726">
            <w:pPr>
              <w:pStyle w:val="TAC"/>
              <w:rPr>
                <w:rFonts w:cs="Arial"/>
              </w:rPr>
            </w:pPr>
          </w:p>
        </w:tc>
      </w:tr>
      <w:tr w:rsidR="00E90726" w:rsidRPr="008C3753"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8C3753" w:rsidRDefault="00E90726" w:rsidP="00E9072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8C3753" w:rsidRDefault="00E90726" w:rsidP="00E9072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8C3753" w:rsidRDefault="00E90726" w:rsidP="00E9072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8C3753" w:rsidRDefault="00E90726" w:rsidP="00E9072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8C3753" w:rsidRDefault="00E90726" w:rsidP="00E9072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8C3753" w:rsidRDefault="00E90726" w:rsidP="00E9072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8C3753" w:rsidRDefault="00E90726" w:rsidP="00E9072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rPr>
            </w:pPr>
            <w:r>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541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52" w:name="_Toc21099997"/>
      <w:bookmarkStart w:id="5453" w:name="_Toc29809795"/>
      <w:bookmarkStart w:id="5454" w:name="_Toc36645180"/>
      <w:bookmarkStart w:id="5455" w:name="_Toc37272234"/>
      <w:bookmarkStart w:id="5456" w:name="_Toc45884480"/>
      <w:bookmarkStart w:id="5457" w:name="_Toc53182503"/>
      <w:bookmarkStart w:id="5458" w:name="_Toc58860244"/>
      <w:bookmarkStart w:id="5459" w:name="_Toc58862748"/>
      <w:bookmarkStart w:id="5460" w:name="_Toc61182741"/>
      <w:bookmarkStart w:id="5461" w:name="_Toc66728055"/>
      <w:bookmarkStart w:id="5462" w:name="_Toc74961859"/>
      <w:bookmarkStart w:id="5463" w:name="_Toc75242769"/>
      <w:bookmarkStart w:id="5464" w:name="_Toc76545115"/>
      <w:bookmarkStart w:id="5465" w:name="_Toc82595218"/>
      <w:bookmarkStart w:id="5466" w:name="_Toc89955249"/>
      <w:bookmarkStart w:id="5467" w:name="_Toc98773674"/>
      <w:bookmarkStart w:id="5468" w:name="_Toc106201433"/>
      <w:bookmarkStart w:id="5469" w:name="_Toc115191287"/>
      <w:bookmarkStart w:id="5470" w:name="_Toc122013117"/>
      <w:bookmarkStart w:id="5471" w:name="_Toc124155936"/>
      <w:bookmarkStart w:id="5472" w:name="_Toc131537696"/>
      <w:bookmarkStart w:id="5473" w:name="_Toc137397903"/>
      <w:bookmarkStart w:id="5474" w:name="_Toc156576119"/>
      <w:bookmarkStart w:id="5475" w:name="_Toc176944641"/>
      <w:bookmarkStart w:id="5476" w:name="_Toc187256919"/>
      <w:r w:rsidRPr="008C3753">
        <w:t>6.6.5.5.2</w:t>
      </w:r>
      <w:r w:rsidRPr="008C3753">
        <w:tab/>
        <w:t>(void)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A2003BA" w14:textId="5810B5A9" w:rsidR="00A572A2" w:rsidRPr="008C3753" w:rsidRDefault="00A572A2" w:rsidP="00A572A2">
      <w:pPr>
        <w:pStyle w:val="Heading5"/>
      </w:pPr>
      <w:bookmarkStart w:id="5477" w:name="_Toc21099998"/>
      <w:bookmarkStart w:id="5478" w:name="_Toc29809796"/>
      <w:bookmarkStart w:id="5479" w:name="_Toc36645181"/>
      <w:bookmarkStart w:id="5480" w:name="_Toc37272235"/>
      <w:bookmarkStart w:id="5481" w:name="_Toc45884481"/>
      <w:bookmarkStart w:id="5482" w:name="_Toc53182504"/>
      <w:bookmarkStart w:id="5483" w:name="_Toc58860245"/>
      <w:bookmarkStart w:id="5484" w:name="_Toc58862749"/>
      <w:bookmarkStart w:id="5485" w:name="_Toc61182742"/>
      <w:bookmarkStart w:id="5486" w:name="_Toc66728056"/>
      <w:bookmarkStart w:id="5487" w:name="_Toc74961860"/>
      <w:bookmarkStart w:id="5488" w:name="_Toc75242770"/>
      <w:bookmarkStart w:id="5489" w:name="_Toc76545116"/>
      <w:bookmarkStart w:id="5490" w:name="_Toc82595219"/>
      <w:bookmarkStart w:id="5491" w:name="_Toc89955250"/>
      <w:bookmarkStart w:id="5492" w:name="_Toc98773675"/>
      <w:bookmarkStart w:id="5493" w:name="_Toc106201434"/>
      <w:bookmarkStart w:id="5494" w:name="_Toc115191288"/>
      <w:bookmarkStart w:id="5495" w:name="_Toc122013118"/>
      <w:bookmarkStart w:id="5496" w:name="_Toc124155937"/>
      <w:bookmarkStart w:id="5497" w:name="_Toc131537697"/>
      <w:bookmarkStart w:id="5498" w:name="_Toc137397904"/>
      <w:bookmarkStart w:id="5499" w:name="_Toc156576120"/>
      <w:bookmarkStart w:id="5500" w:name="_Toc176944642"/>
      <w:bookmarkStart w:id="5501" w:name="_Toc187256920"/>
      <w:r w:rsidRPr="008C3753">
        <w:t>6.6.5.5.</w:t>
      </w:r>
      <w:r w:rsidR="00027B75" w:rsidRPr="008C3753">
        <w:t>3</w:t>
      </w:r>
      <w:r w:rsidRPr="008C3753">
        <w:tab/>
      </w:r>
      <w:r w:rsidRPr="008C3753">
        <w:rPr>
          <w:i/>
        </w:rPr>
        <w:t>BS type 1-C</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502" w:name="_Toc21099999"/>
      <w:bookmarkStart w:id="5503" w:name="_Toc29809797"/>
      <w:bookmarkStart w:id="5504" w:name="_Toc36645182"/>
      <w:bookmarkStart w:id="5505" w:name="_Toc37272236"/>
      <w:bookmarkStart w:id="5506" w:name="_Toc45884482"/>
      <w:bookmarkStart w:id="5507" w:name="_Toc53182505"/>
      <w:bookmarkStart w:id="5508" w:name="_Toc58860246"/>
      <w:bookmarkStart w:id="5509" w:name="_Toc58862750"/>
      <w:bookmarkStart w:id="5510" w:name="_Toc61182743"/>
      <w:bookmarkStart w:id="5511" w:name="_Toc66728057"/>
      <w:bookmarkStart w:id="5512" w:name="_Toc74961861"/>
      <w:bookmarkStart w:id="5513" w:name="_Toc75242771"/>
      <w:bookmarkStart w:id="5514" w:name="_Toc76545117"/>
      <w:bookmarkStart w:id="5515" w:name="_Toc82595220"/>
      <w:bookmarkStart w:id="5516" w:name="_Toc89955251"/>
      <w:bookmarkStart w:id="5517" w:name="_Toc98773676"/>
      <w:bookmarkStart w:id="5518" w:name="_Toc106201435"/>
      <w:bookmarkStart w:id="5519" w:name="_Toc115191289"/>
      <w:bookmarkStart w:id="5520" w:name="_Toc122013119"/>
      <w:bookmarkStart w:id="5521" w:name="_Toc124155938"/>
      <w:bookmarkStart w:id="5522" w:name="_Toc131537698"/>
      <w:bookmarkStart w:id="5523" w:name="_Toc137397905"/>
      <w:bookmarkStart w:id="5524" w:name="_Toc156576121"/>
      <w:bookmarkStart w:id="5525" w:name="_Toc176944643"/>
      <w:bookmarkStart w:id="5526" w:name="_Toc187256921"/>
      <w:r w:rsidRPr="008C3753">
        <w:t>6.6.5.5.</w:t>
      </w:r>
      <w:r w:rsidR="00027B75" w:rsidRPr="008C3753">
        <w:t>4</w:t>
      </w:r>
      <w:r w:rsidRPr="008C3753">
        <w:tab/>
      </w:r>
      <w:r w:rsidRPr="008C3753">
        <w:rPr>
          <w:i/>
        </w:rPr>
        <w:t>BS type 1-H</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27" w:name="_Toc21100000"/>
      <w:bookmarkStart w:id="5528" w:name="_Toc29809798"/>
      <w:bookmarkStart w:id="5529" w:name="_Toc36645183"/>
      <w:bookmarkStart w:id="5530" w:name="_Toc37272237"/>
      <w:bookmarkStart w:id="5531" w:name="_Toc45884483"/>
      <w:bookmarkStart w:id="5532" w:name="_Toc53182506"/>
      <w:bookmarkStart w:id="5533" w:name="_Toc58860247"/>
      <w:bookmarkStart w:id="5534" w:name="_Toc58862751"/>
      <w:bookmarkStart w:id="5535" w:name="_Toc61182744"/>
      <w:bookmarkStart w:id="5536" w:name="_Toc66728058"/>
      <w:bookmarkStart w:id="5537" w:name="_Toc74961862"/>
      <w:bookmarkStart w:id="5538" w:name="_Toc75242772"/>
      <w:bookmarkStart w:id="5539" w:name="_Toc76545118"/>
      <w:bookmarkStart w:id="5540" w:name="_Toc82595221"/>
      <w:bookmarkStart w:id="5541" w:name="_Toc89955252"/>
      <w:bookmarkStart w:id="5542" w:name="_Toc98773677"/>
      <w:bookmarkStart w:id="5543" w:name="_Toc106201436"/>
      <w:bookmarkStart w:id="5544" w:name="_Toc115191290"/>
      <w:bookmarkStart w:id="5545" w:name="_Toc122013120"/>
      <w:bookmarkStart w:id="5546" w:name="_Toc124155939"/>
      <w:bookmarkStart w:id="5547" w:name="_Toc131537699"/>
      <w:bookmarkStart w:id="5548" w:name="_Toc137397906"/>
      <w:bookmarkStart w:id="5549" w:name="_Toc156576122"/>
      <w:bookmarkStart w:id="5550" w:name="_Toc176944644"/>
      <w:bookmarkStart w:id="5551" w:name="_Toc187256922"/>
      <w:r w:rsidRPr="008C3753">
        <w:t>6.7</w:t>
      </w:r>
      <w:r w:rsidRPr="008C3753">
        <w:tab/>
        <w:t>Transmitter intermodulation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64F7B3A" w14:textId="6F6C83D7" w:rsidR="00103B6A" w:rsidRPr="008C3753" w:rsidRDefault="00103B6A" w:rsidP="00103B6A">
      <w:pPr>
        <w:pStyle w:val="Heading3"/>
      </w:pPr>
      <w:bookmarkStart w:id="5552" w:name="_Toc21100001"/>
      <w:bookmarkStart w:id="5553" w:name="_Toc29809799"/>
      <w:bookmarkStart w:id="5554" w:name="_Toc36645184"/>
      <w:bookmarkStart w:id="5555" w:name="_Toc37272238"/>
      <w:bookmarkStart w:id="5556" w:name="_Toc45884484"/>
      <w:bookmarkStart w:id="5557" w:name="_Toc53182507"/>
      <w:bookmarkStart w:id="5558" w:name="_Toc58860248"/>
      <w:bookmarkStart w:id="5559" w:name="_Toc58862752"/>
      <w:bookmarkStart w:id="5560" w:name="_Toc61182745"/>
      <w:bookmarkStart w:id="5561" w:name="_Toc66728059"/>
      <w:bookmarkStart w:id="5562" w:name="_Toc74961863"/>
      <w:bookmarkStart w:id="5563" w:name="_Toc75242773"/>
      <w:bookmarkStart w:id="5564" w:name="_Toc76545119"/>
      <w:bookmarkStart w:id="5565" w:name="_Toc82595222"/>
      <w:bookmarkStart w:id="5566" w:name="_Toc89955253"/>
      <w:bookmarkStart w:id="5567" w:name="_Toc98773678"/>
      <w:bookmarkStart w:id="5568" w:name="_Toc106201437"/>
      <w:bookmarkStart w:id="5569" w:name="_Toc115191291"/>
      <w:bookmarkStart w:id="5570" w:name="_Toc122013121"/>
      <w:bookmarkStart w:id="5571" w:name="_Toc124155940"/>
      <w:bookmarkStart w:id="5572" w:name="_Toc131537700"/>
      <w:bookmarkStart w:id="5573" w:name="_Toc137397907"/>
      <w:bookmarkStart w:id="5574" w:name="_Toc156576123"/>
      <w:bookmarkStart w:id="5575" w:name="_Toc176944645"/>
      <w:bookmarkStart w:id="5576" w:name="_Toc187256923"/>
      <w:r w:rsidRPr="008C3753">
        <w:t>6.7.1</w:t>
      </w:r>
      <w:r w:rsidRPr="008C3753">
        <w:tab/>
        <w:t>Definition and applicability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77" w:name="_Toc21100002"/>
      <w:bookmarkStart w:id="5578" w:name="_Toc29809800"/>
      <w:bookmarkStart w:id="5579" w:name="_Toc36645185"/>
      <w:bookmarkStart w:id="5580" w:name="_Toc37272239"/>
      <w:bookmarkStart w:id="5581" w:name="_Toc45884485"/>
      <w:bookmarkStart w:id="5582" w:name="_Toc53182508"/>
      <w:bookmarkStart w:id="5583" w:name="_Toc58860249"/>
      <w:bookmarkStart w:id="5584" w:name="_Toc58862753"/>
      <w:bookmarkStart w:id="5585" w:name="_Toc61182746"/>
      <w:bookmarkStart w:id="5586" w:name="_Toc66728060"/>
      <w:bookmarkStart w:id="5587" w:name="_Toc74961864"/>
      <w:bookmarkStart w:id="5588" w:name="_Toc75242774"/>
      <w:bookmarkStart w:id="5589" w:name="_Toc76545120"/>
      <w:bookmarkStart w:id="5590" w:name="_Toc82595223"/>
      <w:bookmarkStart w:id="5591" w:name="_Toc89955254"/>
      <w:bookmarkStart w:id="5592" w:name="_Toc98773679"/>
      <w:bookmarkStart w:id="5593" w:name="_Toc106201438"/>
      <w:bookmarkStart w:id="5594" w:name="_Toc115191292"/>
      <w:bookmarkStart w:id="5595" w:name="_Toc122013122"/>
      <w:bookmarkStart w:id="5596" w:name="_Toc124155941"/>
      <w:bookmarkStart w:id="5597" w:name="_Toc131537701"/>
      <w:bookmarkStart w:id="5598" w:name="_Toc137397908"/>
      <w:bookmarkStart w:id="5599" w:name="_Toc156576124"/>
      <w:bookmarkStart w:id="5600" w:name="_Toc176944646"/>
      <w:bookmarkStart w:id="5601" w:name="_Toc187256924"/>
      <w:r w:rsidRPr="008C3753">
        <w:t>6.7.2</w:t>
      </w:r>
      <w:r w:rsidRPr="008C3753">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602" w:name="_Toc21100003"/>
      <w:bookmarkStart w:id="5603" w:name="_Toc29809801"/>
      <w:bookmarkStart w:id="5604" w:name="_Toc36645186"/>
      <w:bookmarkStart w:id="5605" w:name="_Toc37272240"/>
      <w:bookmarkStart w:id="5606" w:name="_Toc45884486"/>
      <w:bookmarkStart w:id="5607" w:name="_Toc53182509"/>
      <w:bookmarkStart w:id="5608" w:name="_Toc58860250"/>
      <w:bookmarkStart w:id="5609" w:name="_Toc58862754"/>
      <w:bookmarkStart w:id="5610" w:name="_Toc61182747"/>
      <w:bookmarkStart w:id="5611" w:name="_Toc66728061"/>
      <w:bookmarkStart w:id="5612" w:name="_Toc74961865"/>
      <w:bookmarkStart w:id="5613" w:name="_Toc75242775"/>
      <w:bookmarkStart w:id="5614" w:name="_Toc76545121"/>
      <w:bookmarkStart w:id="5615" w:name="_Toc82595224"/>
      <w:bookmarkStart w:id="5616" w:name="_Toc89955255"/>
      <w:bookmarkStart w:id="5617" w:name="_Toc98773680"/>
      <w:bookmarkStart w:id="5618" w:name="_Toc106201439"/>
      <w:bookmarkStart w:id="5619" w:name="_Toc115191293"/>
      <w:bookmarkStart w:id="5620" w:name="_Toc122013123"/>
      <w:bookmarkStart w:id="5621" w:name="_Toc124155942"/>
      <w:bookmarkStart w:id="5622" w:name="_Toc131537702"/>
      <w:bookmarkStart w:id="5623" w:name="_Toc137397909"/>
      <w:bookmarkStart w:id="5624" w:name="_Toc156576125"/>
      <w:bookmarkStart w:id="5625" w:name="_Toc176944647"/>
      <w:bookmarkStart w:id="5626" w:name="_Toc187256925"/>
      <w:r w:rsidRPr="008C3753">
        <w:t>6.7.3</w:t>
      </w:r>
      <w:r w:rsidRPr="008C3753">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27" w:name="_Toc21100004"/>
      <w:bookmarkStart w:id="5628" w:name="_Toc29809802"/>
      <w:bookmarkStart w:id="5629" w:name="_Toc36645187"/>
      <w:bookmarkStart w:id="5630" w:name="_Toc37272241"/>
      <w:bookmarkStart w:id="5631" w:name="_Toc45884487"/>
      <w:bookmarkStart w:id="5632" w:name="_Toc53182510"/>
      <w:bookmarkStart w:id="5633" w:name="_Toc58860251"/>
      <w:bookmarkStart w:id="5634" w:name="_Toc58862755"/>
      <w:bookmarkStart w:id="5635" w:name="_Toc61182748"/>
      <w:bookmarkStart w:id="5636" w:name="_Toc66728062"/>
      <w:bookmarkStart w:id="5637" w:name="_Toc74961866"/>
      <w:bookmarkStart w:id="5638" w:name="_Toc75242776"/>
      <w:bookmarkStart w:id="5639" w:name="_Toc76545122"/>
      <w:bookmarkStart w:id="5640" w:name="_Toc82595225"/>
      <w:bookmarkStart w:id="5641" w:name="_Toc89955256"/>
      <w:bookmarkStart w:id="5642" w:name="_Toc98773681"/>
      <w:bookmarkStart w:id="5643" w:name="_Toc106201440"/>
      <w:bookmarkStart w:id="5644" w:name="_Toc115191294"/>
      <w:bookmarkStart w:id="5645" w:name="_Toc122013124"/>
      <w:bookmarkStart w:id="5646" w:name="_Toc124155943"/>
      <w:bookmarkStart w:id="5647" w:name="_Toc131537703"/>
      <w:bookmarkStart w:id="5648" w:name="_Toc137397910"/>
      <w:bookmarkStart w:id="5649" w:name="_Toc156576126"/>
      <w:bookmarkStart w:id="5650" w:name="_Toc176944648"/>
      <w:bookmarkStart w:id="5651" w:name="_Toc187256926"/>
      <w:r w:rsidRPr="008C3753">
        <w:t>6.7.4</w:t>
      </w:r>
      <w:r w:rsidRPr="008C3753">
        <w:tab/>
        <w:t>Method of test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E5CD478" w14:textId="77777777" w:rsidR="00103B6A" w:rsidRPr="008C3753" w:rsidRDefault="00103B6A" w:rsidP="00103B6A">
      <w:pPr>
        <w:pStyle w:val="Heading4"/>
      </w:pPr>
      <w:bookmarkStart w:id="5652" w:name="_Toc21100005"/>
      <w:bookmarkStart w:id="5653" w:name="_Toc29809803"/>
      <w:bookmarkStart w:id="5654" w:name="_Toc36645188"/>
      <w:bookmarkStart w:id="5655" w:name="_Toc37272242"/>
      <w:bookmarkStart w:id="5656" w:name="_Toc45884488"/>
      <w:bookmarkStart w:id="5657" w:name="_Toc53182511"/>
      <w:bookmarkStart w:id="5658" w:name="_Toc58860252"/>
      <w:bookmarkStart w:id="5659" w:name="_Toc58862756"/>
      <w:bookmarkStart w:id="5660" w:name="_Toc61182749"/>
      <w:bookmarkStart w:id="5661" w:name="_Toc66728063"/>
      <w:bookmarkStart w:id="5662" w:name="_Toc74961867"/>
      <w:bookmarkStart w:id="5663" w:name="_Toc75242777"/>
      <w:bookmarkStart w:id="5664" w:name="_Toc76545123"/>
      <w:bookmarkStart w:id="5665" w:name="_Toc82595226"/>
      <w:bookmarkStart w:id="5666" w:name="_Toc89955257"/>
      <w:bookmarkStart w:id="5667" w:name="_Toc98773682"/>
      <w:bookmarkStart w:id="5668" w:name="_Toc106201441"/>
      <w:bookmarkStart w:id="5669" w:name="_Toc115191295"/>
      <w:bookmarkStart w:id="5670" w:name="_Toc122013125"/>
      <w:bookmarkStart w:id="5671" w:name="_Toc124155944"/>
      <w:bookmarkStart w:id="5672" w:name="_Toc131537704"/>
      <w:bookmarkStart w:id="5673" w:name="_Toc137397911"/>
      <w:bookmarkStart w:id="5674" w:name="_Toc156576127"/>
      <w:bookmarkStart w:id="5675" w:name="_Toc176944649"/>
      <w:bookmarkStart w:id="5676" w:name="_Toc187256927"/>
      <w:r w:rsidRPr="008C3753">
        <w:t>6.7.4.1</w:t>
      </w:r>
      <w:r w:rsidRPr="008C3753">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77" w:name="_Toc21100006"/>
      <w:bookmarkStart w:id="5678" w:name="_Toc29809804"/>
      <w:bookmarkStart w:id="5679" w:name="_Toc36645189"/>
      <w:bookmarkStart w:id="5680" w:name="_Toc37272243"/>
      <w:bookmarkStart w:id="5681" w:name="_Toc45884489"/>
      <w:bookmarkStart w:id="5682" w:name="_Toc53182512"/>
      <w:bookmarkStart w:id="5683" w:name="_Toc58860253"/>
      <w:bookmarkStart w:id="5684" w:name="_Toc58862757"/>
      <w:bookmarkStart w:id="5685" w:name="_Toc61182750"/>
      <w:bookmarkStart w:id="5686" w:name="_Toc66728064"/>
      <w:bookmarkStart w:id="5687" w:name="_Toc74961868"/>
      <w:bookmarkStart w:id="5688" w:name="_Toc75242778"/>
      <w:bookmarkStart w:id="5689" w:name="_Toc76545124"/>
      <w:bookmarkStart w:id="5690" w:name="_Toc82595227"/>
      <w:bookmarkStart w:id="5691" w:name="_Toc89955258"/>
      <w:bookmarkStart w:id="5692" w:name="_Toc98773683"/>
      <w:bookmarkStart w:id="5693" w:name="_Toc106201442"/>
      <w:bookmarkStart w:id="5694" w:name="_Toc115191296"/>
      <w:bookmarkStart w:id="5695" w:name="_Toc122013126"/>
      <w:bookmarkStart w:id="5696" w:name="_Toc124155945"/>
      <w:bookmarkStart w:id="5697" w:name="_Toc131537705"/>
      <w:bookmarkStart w:id="5698" w:name="_Toc137397912"/>
      <w:bookmarkStart w:id="5699" w:name="_Toc156576128"/>
      <w:bookmarkStart w:id="5700" w:name="_Toc176944650"/>
      <w:bookmarkStart w:id="5701" w:name="_Toc187256928"/>
      <w:r w:rsidRPr="008C3753">
        <w:t>6.7.4.2</w:t>
      </w:r>
      <w:r w:rsidRPr="008C3753">
        <w:tab/>
        <w:t>Procedure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6pt;height:30.1pt" o:ole="">
            <v:imagedata r:id="rId60" o:title=""/>
          </v:shape>
          <o:OLEObject Type="Embed" ProgID="Equation.3" ShapeID="_x0000_i1052" DrawAspect="Content" ObjectID="_1812201136" r:id="rId61"/>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702" w:name="_Toc21100007"/>
      <w:bookmarkStart w:id="5703" w:name="_Toc29809805"/>
      <w:bookmarkStart w:id="5704" w:name="_Toc36645190"/>
      <w:bookmarkStart w:id="5705" w:name="_Toc37272244"/>
      <w:bookmarkStart w:id="5706" w:name="_Toc45884490"/>
      <w:bookmarkStart w:id="5707" w:name="_Toc53182513"/>
      <w:bookmarkStart w:id="5708" w:name="_Toc58860254"/>
      <w:bookmarkStart w:id="5709" w:name="_Toc58862758"/>
      <w:bookmarkStart w:id="5710" w:name="_Toc61182751"/>
      <w:bookmarkStart w:id="5711" w:name="_Toc66728065"/>
      <w:bookmarkStart w:id="5712" w:name="_Toc74961869"/>
      <w:bookmarkStart w:id="5713" w:name="_Toc75242779"/>
      <w:bookmarkStart w:id="5714" w:name="_Toc76545125"/>
      <w:bookmarkStart w:id="5715" w:name="_Toc82595228"/>
      <w:bookmarkStart w:id="5716" w:name="_Toc89955259"/>
      <w:bookmarkStart w:id="5717" w:name="_Toc98773684"/>
      <w:bookmarkStart w:id="5718" w:name="_Toc106201443"/>
      <w:bookmarkStart w:id="5719" w:name="_Toc115191297"/>
      <w:bookmarkStart w:id="5720" w:name="_Toc122013127"/>
      <w:bookmarkStart w:id="5721" w:name="_Toc124155946"/>
      <w:bookmarkStart w:id="5722" w:name="_Toc131537706"/>
      <w:bookmarkStart w:id="5723" w:name="_Toc137397913"/>
      <w:bookmarkStart w:id="5724" w:name="_Toc156576129"/>
      <w:bookmarkStart w:id="5725" w:name="_Toc176944651"/>
      <w:bookmarkStart w:id="5726" w:name="_Toc187256929"/>
      <w:r w:rsidRPr="008C3753">
        <w:t>6.7.5</w:t>
      </w:r>
      <w:r w:rsidRPr="008C3753">
        <w:tab/>
        <w:t>Test requirements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2F8D886" w14:textId="77777777" w:rsidR="00103B6A" w:rsidRPr="008C3753" w:rsidRDefault="00103B6A" w:rsidP="00103B6A">
      <w:pPr>
        <w:pStyle w:val="Heading4"/>
      </w:pPr>
      <w:bookmarkStart w:id="5727" w:name="_Toc21100008"/>
      <w:bookmarkStart w:id="5728" w:name="_Toc29809806"/>
      <w:bookmarkStart w:id="5729" w:name="_Toc36645191"/>
      <w:bookmarkStart w:id="5730" w:name="_Toc37272245"/>
      <w:bookmarkStart w:id="5731" w:name="_Toc45884491"/>
      <w:bookmarkStart w:id="5732" w:name="_Toc53182514"/>
      <w:bookmarkStart w:id="5733" w:name="_Toc58860255"/>
      <w:bookmarkStart w:id="5734" w:name="_Toc58862759"/>
      <w:bookmarkStart w:id="5735" w:name="_Toc61182752"/>
      <w:bookmarkStart w:id="5736" w:name="_Toc66728066"/>
      <w:bookmarkStart w:id="5737" w:name="_Toc74961870"/>
      <w:bookmarkStart w:id="5738" w:name="_Toc75242780"/>
      <w:bookmarkStart w:id="5739" w:name="_Toc76545126"/>
      <w:bookmarkStart w:id="5740" w:name="_Toc82595229"/>
      <w:bookmarkStart w:id="5741" w:name="_Toc89955260"/>
      <w:bookmarkStart w:id="5742" w:name="_Toc98773685"/>
      <w:bookmarkStart w:id="5743" w:name="_Toc106201444"/>
      <w:bookmarkStart w:id="5744" w:name="_Toc115191298"/>
      <w:bookmarkStart w:id="5745" w:name="_Toc122013128"/>
      <w:bookmarkStart w:id="5746" w:name="_Toc124155947"/>
      <w:bookmarkStart w:id="5747" w:name="_Toc131537707"/>
      <w:bookmarkStart w:id="5748" w:name="_Toc137397914"/>
      <w:bookmarkStart w:id="5749" w:name="_Toc156576130"/>
      <w:bookmarkStart w:id="5750" w:name="_Toc176944652"/>
      <w:bookmarkStart w:id="5751" w:name="_Toc187256930"/>
      <w:r w:rsidRPr="008C3753">
        <w:t>6.7.5.1</w:t>
      </w:r>
      <w:r w:rsidRPr="008C3753">
        <w:tab/>
        <w:t>BS type 1-C</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F974BB3" w14:textId="77777777" w:rsidR="00103B6A" w:rsidRPr="008C3753" w:rsidRDefault="00103B6A" w:rsidP="00103B6A">
      <w:pPr>
        <w:pStyle w:val="Heading5"/>
      </w:pPr>
      <w:bookmarkStart w:id="5752" w:name="_Toc21100009"/>
      <w:bookmarkStart w:id="5753" w:name="_Toc29809807"/>
      <w:bookmarkStart w:id="5754" w:name="_Toc36645192"/>
      <w:bookmarkStart w:id="5755" w:name="_Toc37272246"/>
      <w:bookmarkStart w:id="5756" w:name="_Toc45884492"/>
      <w:bookmarkStart w:id="5757" w:name="_Toc53182515"/>
      <w:bookmarkStart w:id="5758" w:name="_Toc58860256"/>
      <w:bookmarkStart w:id="5759" w:name="_Toc58862760"/>
      <w:bookmarkStart w:id="5760" w:name="_Toc61182753"/>
      <w:bookmarkStart w:id="5761" w:name="_Toc66728067"/>
      <w:bookmarkStart w:id="5762" w:name="_Toc74961871"/>
      <w:bookmarkStart w:id="5763" w:name="_Toc75242781"/>
      <w:bookmarkStart w:id="5764" w:name="_Toc76545127"/>
      <w:bookmarkStart w:id="5765" w:name="_Toc82595230"/>
      <w:bookmarkStart w:id="5766" w:name="_Toc89955261"/>
      <w:bookmarkStart w:id="5767" w:name="_Toc98773686"/>
      <w:bookmarkStart w:id="5768" w:name="_Toc106201445"/>
      <w:bookmarkStart w:id="5769" w:name="_Toc115191299"/>
      <w:bookmarkStart w:id="5770" w:name="_Toc122013129"/>
      <w:bookmarkStart w:id="5771" w:name="_Toc124155948"/>
      <w:bookmarkStart w:id="5772" w:name="_Toc131537708"/>
      <w:bookmarkStart w:id="5773" w:name="_Toc137397915"/>
      <w:bookmarkStart w:id="5774" w:name="_Toc156576131"/>
      <w:bookmarkStart w:id="5775" w:name="_Toc176944653"/>
      <w:bookmarkStart w:id="5776" w:name="_Toc187256931"/>
      <w:r w:rsidRPr="008C3753">
        <w:t>6.7.5.1.1</w:t>
      </w:r>
      <w:r w:rsidRPr="008C3753">
        <w:tab/>
        <w:t>Co-location minimum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6pt;height:30.1pt" o:ole="">
                  <v:imagedata r:id="rId60" o:title=""/>
                </v:shape>
                <o:OLEObject Type="Embed" ProgID="Equation.3" ShapeID="_x0000_i1053" DrawAspect="Content" ObjectID="_1812201137"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77" w:name="_Toc21100010"/>
      <w:bookmarkStart w:id="5778" w:name="_Toc29809808"/>
      <w:bookmarkStart w:id="5779" w:name="_Toc36645193"/>
      <w:bookmarkStart w:id="5780" w:name="_Toc37272247"/>
      <w:bookmarkStart w:id="5781" w:name="_Toc45884493"/>
      <w:bookmarkStart w:id="5782" w:name="_Toc53182516"/>
      <w:bookmarkStart w:id="5783" w:name="_Toc58860257"/>
      <w:bookmarkStart w:id="5784" w:name="_Toc58862761"/>
      <w:bookmarkStart w:id="5785" w:name="_Toc61182754"/>
      <w:bookmarkStart w:id="5786" w:name="_Toc66728068"/>
      <w:bookmarkStart w:id="5787" w:name="_Toc74961872"/>
      <w:bookmarkStart w:id="5788" w:name="_Toc75242782"/>
      <w:bookmarkStart w:id="5789" w:name="_Toc76545128"/>
      <w:bookmarkStart w:id="5790" w:name="_Toc82595231"/>
      <w:bookmarkStart w:id="5791" w:name="_Toc89955262"/>
      <w:bookmarkStart w:id="5792" w:name="_Toc98773687"/>
      <w:bookmarkStart w:id="5793" w:name="_Toc106201446"/>
      <w:bookmarkStart w:id="5794" w:name="_Toc115191300"/>
      <w:bookmarkStart w:id="5795" w:name="_Toc122013130"/>
      <w:bookmarkStart w:id="5796" w:name="_Toc124155949"/>
      <w:bookmarkStart w:id="5797" w:name="_Toc131537709"/>
      <w:bookmarkStart w:id="5798" w:name="_Toc137397916"/>
      <w:bookmarkStart w:id="5799" w:name="_Toc156576132"/>
      <w:bookmarkStart w:id="5800" w:name="_Toc176944654"/>
      <w:bookmarkStart w:id="5801" w:name="_Toc187256932"/>
      <w:r w:rsidRPr="008C3753">
        <w:t>6.7.5.1.2</w:t>
      </w:r>
      <w:r w:rsidRPr="008C3753">
        <w:tab/>
        <w:t>Additional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Default="00532B9E" w:rsidP="00FE7911"/>
    <w:p w14:paraId="653199AF" w14:textId="77777777" w:rsidR="00BC203D" w:rsidRPr="007A5864" w:rsidRDefault="00BC203D" w:rsidP="00BC203D">
      <w:r w:rsidRPr="00275E83">
        <w:t>For Band n</w:t>
      </w:r>
      <w:r>
        <w:t>79</w:t>
      </w:r>
      <w:r w:rsidRPr="00275E83">
        <w:t xml:space="preserve"> operation</w:t>
      </w:r>
      <w:r>
        <w:t xml:space="preserve"> in Japan</w:t>
      </w:r>
      <w:r w:rsidRPr="00275E83">
        <w:t>, 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1.2</w:t>
      </w:r>
      <w:r w:rsidRPr="00275E83">
        <w:t>-</w:t>
      </w:r>
      <w:r>
        <w:t>3</w:t>
      </w:r>
      <w:r w:rsidRPr="00275E83">
        <w:t>.</w:t>
      </w:r>
    </w:p>
    <w:p w14:paraId="3AE1B54D" w14:textId="77777777" w:rsidR="00BC203D" w:rsidRPr="00C54509" w:rsidRDefault="00BC203D" w:rsidP="00BC203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C203D" w:rsidRPr="00C54509" w14:paraId="46CC389F" w14:textId="77777777" w:rsidTr="004D61E7">
        <w:trPr>
          <w:cantSplit/>
          <w:trHeight w:val="222"/>
          <w:jc w:val="center"/>
        </w:trPr>
        <w:tc>
          <w:tcPr>
            <w:tcW w:w="3253" w:type="dxa"/>
          </w:tcPr>
          <w:p w14:paraId="7FF525EF" w14:textId="77777777" w:rsidR="00BC203D" w:rsidRPr="003A537A" w:rsidRDefault="00BC203D" w:rsidP="004D61E7">
            <w:pPr>
              <w:pStyle w:val="TAL"/>
              <w:jc w:val="center"/>
              <w:rPr>
                <w:rFonts w:cs="Arial"/>
                <w:b/>
                <w:bCs/>
              </w:rPr>
            </w:pPr>
            <w:r w:rsidRPr="003A537A">
              <w:rPr>
                <w:rFonts w:cs="Arial"/>
                <w:b/>
                <w:bCs/>
              </w:rPr>
              <w:t>Parameter</w:t>
            </w:r>
          </w:p>
        </w:tc>
        <w:tc>
          <w:tcPr>
            <w:tcW w:w="6558" w:type="dxa"/>
          </w:tcPr>
          <w:p w14:paraId="7ABD2F4B" w14:textId="77777777" w:rsidR="00BC203D" w:rsidRPr="003A537A" w:rsidRDefault="00BC203D" w:rsidP="004D61E7">
            <w:pPr>
              <w:pStyle w:val="TAL"/>
              <w:jc w:val="center"/>
              <w:rPr>
                <w:rFonts w:cs="Arial"/>
                <w:b/>
                <w:bCs/>
                <w:lang w:eastAsia="ja-JP"/>
              </w:rPr>
            </w:pPr>
            <w:r w:rsidRPr="003A537A">
              <w:rPr>
                <w:rFonts w:cs="Arial"/>
                <w:b/>
                <w:bCs/>
              </w:rPr>
              <w:t>Value</w:t>
            </w:r>
          </w:p>
        </w:tc>
      </w:tr>
      <w:tr w:rsidR="00BC203D" w:rsidRPr="00C54509" w14:paraId="5F486F41" w14:textId="77777777" w:rsidTr="004D61E7">
        <w:trPr>
          <w:cantSplit/>
          <w:trHeight w:val="222"/>
          <w:jc w:val="center"/>
        </w:trPr>
        <w:tc>
          <w:tcPr>
            <w:tcW w:w="3253" w:type="dxa"/>
          </w:tcPr>
          <w:p w14:paraId="23A506A7" w14:textId="77777777" w:rsidR="00BC203D" w:rsidRPr="00C54509" w:rsidRDefault="00BC203D" w:rsidP="004D61E7">
            <w:pPr>
              <w:pStyle w:val="TAL"/>
              <w:rPr>
                <w:rFonts w:cs="Arial"/>
              </w:rPr>
            </w:pPr>
            <w:r w:rsidRPr="00C54509">
              <w:rPr>
                <w:rFonts w:cs="Arial"/>
              </w:rPr>
              <w:t>Wanted signal</w:t>
            </w:r>
          </w:p>
        </w:tc>
        <w:tc>
          <w:tcPr>
            <w:tcW w:w="6558" w:type="dxa"/>
          </w:tcPr>
          <w:p w14:paraId="0CFCF4CF" w14:textId="77777777" w:rsidR="00BC203D" w:rsidRDefault="00BC203D"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BC203D" w:rsidRPr="00C54509" w14:paraId="6B82E556" w14:textId="77777777" w:rsidTr="004D61E7">
        <w:trPr>
          <w:cantSplit/>
          <w:trHeight w:val="222"/>
          <w:jc w:val="center"/>
        </w:trPr>
        <w:tc>
          <w:tcPr>
            <w:tcW w:w="3253" w:type="dxa"/>
          </w:tcPr>
          <w:p w14:paraId="78E10A72" w14:textId="77777777" w:rsidR="00BC203D" w:rsidRPr="00C54509" w:rsidRDefault="00BC203D" w:rsidP="004D61E7">
            <w:pPr>
              <w:pStyle w:val="TAL"/>
              <w:rPr>
                <w:rFonts w:cs="Arial"/>
              </w:rPr>
            </w:pPr>
            <w:r w:rsidRPr="00C54509">
              <w:rPr>
                <w:rFonts w:cs="Arial"/>
              </w:rPr>
              <w:t>Interfering signal type</w:t>
            </w:r>
          </w:p>
        </w:tc>
        <w:tc>
          <w:tcPr>
            <w:tcW w:w="6558" w:type="dxa"/>
          </w:tcPr>
          <w:p w14:paraId="6C5A9E97" w14:textId="77777777" w:rsidR="00BC203D" w:rsidRDefault="00BC203D"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C203D" w:rsidRPr="00C54509" w14:paraId="74C16568" w14:textId="77777777" w:rsidTr="004D61E7">
        <w:trPr>
          <w:cantSplit/>
          <w:trHeight w:val="222"/>
          <w:jc w:val="center"/>
        </w:trPr>
        <w:tc>
          <w:tcPr>
            <w:tcW w:w="3253" w:type="dxa"/>
          </w:tcPr>
          <w:p w14:paraId="17A51665" w14:textId="77777777" w:rsidR="00BC203D" w:rsidRPr="00C54509" w:rsidRDefault="00BC203D" w:rsidP="004D61E7">
            <w:pPr>
              <w:pStyle w:val="TAL"/>
              <w:rPr>
                <w:rFonts w:cs="Arial"/>
              </w:rPr>
            </w:pPr>
            <w:r w:rsidRPr="00C54509">
              <w:rPr>
                <w:rFonts w:cs="Arial"/>
              </w:rPr>
              <w:t>Interfering signal level</w:t>
            </w:r>
          </w:p>
        </w:tc>
        <w:tc>
          <w:tcPr>
            <w:tcW w:w="6558" w:type="dxa"/>
          </w:tcPr>
          <w:p w14:paraId="3358E7CD" w14:textId="77777777" w:rsidR="00BC203D" w:rsidRPr="00C54509" w:rsidRDefault="00BC203D" w:rsidP="004D61E7">
            <w:pPr>
              <w:pStyle w:val="TAL"/>
              <w:rPr>
                <w:rFonts w:cs="Arial"/>
              </w:rPr>
            </w:pPr>
            <w:r w:rsidRPr="00C54509">
              <w:rPr>
                <w:rFonts w:cs="Arial"/>
              </w:rPr>
              <w:t>Rated total output power in the operating band – 30 dB</w:t>
            </w:r>
          </w:p>
        </w:tc>
      </w:tr>
      <w:tr w:rsidR="00BC203D" w:rsidRPr="00C54509" w14:paraId="54C2B780" w14:textId="77777777" w:rsidTr="004D61E7">
        <w:trPr>
          <w:cantSplit/>
          <w:trHeight w:val="668"/>
          <w:jc w:val="center"/>
        </w:trPr>
        <w:tc>
          <w:tcPr>
            <w:tcW w:w="3253" w:type="dxa"/>
          </w:tcPr>
          <w:p w14:paraId="3A5C40FD" w14:textId="77777777" w:rsidR="00BC203D" w:rsidRPr="00C54509" w:rsidRDefault="00BC203D" w:rsidP="004D61E7">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0360DA5" w14:textId="77777777" w:rsidR="00BC203D" w:rsidRPr="00C54509" w:rsidRDefault="00BC203D" w:rsidP="004D61E7">
            <w:pPr>
              <w:pStyle w:val="TAL"/>
              <w:rPr>
                <w:rFonts w:cs="Arial"/>
              </w:rPr>
            </w:pPr>
            <w:r>
              <w:rPr>
                <w:rFonts w:cs="Arial"/>
              </w:rPr>
              <w:t>± 20 MHz</w:t>
            </w:r>
          </w:p>
          <w:p w14:paraId="34B61D5A" w14:textId="77777777" w:rsidR="00BC203D" w:rsidRDefault="00BC203D" w:rsidP="004D61E7">
            <w:pPr>
              <w:pStyle w:val="TAL"/>
              <w:rPr>
                <w:rFonts w:cs="Arial"/>
                <w:vertAlign w:val="subscript"/>
              </w:rPr>
            </w:pPr>
            <w:r w:rsidRPr="00C54509">
              <w:rPr>
                <w:rFonts w:cs="Arial"/>
              </w:rPr>
              <w:t xml:space="preserve">± </w:t>
            </w:r>
            <w:r>
              <w:rPr>
                <w:rFonts w:cs="v5.0.0"/>
              </w:rPr>
              <w:t>60 MHz</w:t>
            </w:r>
          </w:p>
          <w:p w14:paraId="4990D831" w14:textId="77777777" w:rsidR="00BC203D" w:rsidRDefault="00BC203D" w:rsidP="004D61E7">
            <w:pPr>
              <w:pStyle w:val="TAL"/>
              <w:rPr>
                <w:rFonts w:cs="Arial"/>
              </w:rPr>
            </w:pPr>
            <w:r w:rsidRPr="00C54509">
              <w:rPr>
                <w:rFonts w:cs="Arial"/>
              </w:rPr>
              <w:t xml:space="preserve">± </w:t>
            </w:r>
            <w:r>
              <w:rPr>
                <w:rFonts w:cs="v5.0.0"/>
              </w:rPr>
              <w:t>100 MHz</w:t>
            </w:r>
          </w:p>
        </w:tc>
      </w:tr>
    </w:tbl>
    <w:p w14:paraId="496353F4" w14:textId="77777777" w:rsidR="00BC203D" w:rsidRPr="00BD2DB3" w:rsidRDefault="00BC203D" w:rsidP="00FE7911"/>
    <w:p w14:paraId="0F49C5FF" w14:textId="77777777" w:rsidR="00103B6A" w:rsidRPr="008C3753" w:rsidRDefault="00103B6A" w:rsidP="00103B6A">
      <w:pPr>
        <w:pStyle w:val="Heading4"/>
      </w:pPr>
      <w:bookmarkStart w:id="5802" w:name="_Toc21100011"/>
      <w:bookmarkStart w:id="5803" w:name="_Toc29809809"/>
      <w:bookmarkStart w:id="5804" w:name="_Toc36645194"/>
      <w:bookmarkStart w:id="5805" w:name="_Toc37272248"/>
      <w:bookmarkStart w:id="5806" w:name="_Toc45884494"/>
      <w:bookmarkStart w:id="5807" w:name="_Toc53182517"/>
      <w:bookmarkStart w:id="5808" w:name="_Toc58860258"/>
      <w:bookmarkStart w:id="5809" w:name="_Toc58862762"/>
      <w:bookmarkStart w:id="5810" w:name="_Toc61182755"/>
      <w:bookmarkStart w:id="5811" w:name="_Toc66728069"/>
      <w:bookmarkStart w:id="5812" w:name="_Toc74961873"/>
      <w:bookmarkStart w:id="5813" w:name="_Toc75242783"/>
      <w:bookmarkStart w:id="5814" w:name="_Toc76545129"/>
      <w:bookmarkStart w:id="5815" w:name="_Toc82595232"/>
      <w:bookmarkStart w:id="5816" w:name="_Toc89955263"/>
      <w:bookmarkStart w:id="5817" w:name="_Toc98773688"/>
      <w:bookmarkStart w:id="5818" w:name="_Toc106201447"/>
      <w:bookmarkStart w:id="5819" w:name="_Toc115191301"/>
      <w:bookmarkStart w:id="5820" w:name="_Toc122013131"/>
      <w:bookmarkStart w:id="5821" w:name="_Toc124155950"/>
      <w:bookmarkStart w:id="5822" w:name="_Toc131537710"/>
      <w:bookmarkStart w:id="5823" w:name="_Toc137397917"/>
      <w:bookmarkStart w:id="5824" w:name="_Toc156576133"/>
      <w:bookmarkStart w:id="5825" w:name="_Toc176944655"/>
      <w:bookmarkStart w:id="5826" w:name="_Toc187256933"/>
      <w:r w:rsidRPr="008C3753">
        <w:t>6.7.5.2</w:t>
      </w:r>
      <w:r w:rsidRPr="008C3753">
        <w:tab/>
      </w:r>
      <w:r w:rsidRPr="008C3753">
        <w:rPr>
          <w:i/>
        </w:rPr>
        <w:t>BS type 1-H</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C3D7545" w14:textId="77777777" w:rsidR="00103B6A" w:rsidRPr="008C3753" w:rsidRDefault="00103B6A" w:rsidP="00103B6A">
      <w:pPr>
        <w:pStyle w:val="Heading5"/>
      </w:pPr>
      <w:bookmarkStart w:id="5827" w:name="_Toc21100012"/>
      <w:bookmarkStart w:id="5828" w:name="_Toc29809810"/>
      <w:bookmarkStart w:id="5829" w:name="_Toc36645195"/>
      <w:bookmarkStart w:id="5830" w:name="_Toc37272249"/>
      <w:bookmarkStart w:id="5831" w:name="_Toc45884495"/>
      <w:bookmarkStart w:id="5832" w:name="_Toc53182518"/>
      <w:bookmarkStart w:id="5833" w:name="_Toc58860259"/>
      <w:bookmarkStart w:id="5834" w:name="_Toc58862763"/>
      <w:bookmarkStart w:id="5835" w:name="_Toc61182756"/>
      <w:bookmarkStart w:id="5836" w:name="_Toc66728070"/>
      <w:bookmarkStart w:id="5837" w:name="_Toc74961874"/>
      <w:bookmarkStart w:id="5838" w:name="_Toc75242784"/>
      <w:bookmarkStart w:id="5839" w:name="_Toc76545130"/>
      <w:bookmarkStart w:id="5840" w:name="_Toc82595233"/>
      <w:bookmarkStart w:id="5841" w:name="_Toc89955264"/>
      <w:bookmarkStart w:id="5842" w:name="_Toc98773689"/>
      <w:bookmarkStart w:id="5843" w:name="_Toc106201448"/>
      <w:bookmarkStart w:id="5844" w:name="_Toc115191302"/>
      <w:bookmarkStart w:id="5845" w:name="_Toc122013132"/>
      <w:bookmarkStart w:id="5846" w:name="_Toc124155951"/>
      <w:bookmarkStart w:id="5847" w:name="_Toc131537711"/>
      <w:bookmarkStart w:id="5848" w:name="_Toc137397918"/>
      <w:bookmarkStart w:id="5849" w:name="_Toc156576134"/>
      <w:bookmarkStart w:id="5850" w:name="_Toc176944656"/>
      <w:bookmarkStart w:id="5851" w:name="_Toc187256934"/>
      <w:r w:rsidRPr="008C3753">
        <w:t>6.7.5.2.1</w:t>
      </w:r>
      <w:r w:rsidRPr="008C3753">
        <w:tab/>
        <w:t>Co-location minimum requirements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2.55pt;height:30.1pt" o:ole="">
                  <v:imagedata r:id="rId63" o:title=""/>
                </v:shape>
                <o:OLEObject Type="Embed" ProgID="Equation.3" ShapeID="_x0000_i1054" DrawAspect="Content" ObjectID="_1812201138"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52" w:name="_Toc21100013"/>
      <w:bookmarkStart w:id="5853" w:name="_Toc29809811"/>
      <w:bookmarkStart w:id="5854" w:name="_Toc36645196"/>
      <w:bookmarkStart w:id="5855" w:name="_Toc37272250"/>
      <w:bookmarkStart w:id="5856" w:name="_Toc45884496"/>
      <w:bookmarkStart w:id="5857" w:name="_Toc53182519"/>
      <w:bookmarkStart w:id="5858" w:name="_Toc58860260"/>
      <w:bookmarkStart w:id="5859" w:name="_Toc58862764"/>
      <w:bookmarkStart w:id="5860" w:name="_Toc61182757"/>
      <w:bookmarkStart w:id="5861" w:name="_Toc66728071"/>
      <w:bookmarkStart w:id="5862" w:name="_Toc74961875"/>
      <w:bookmarkStart w:id="5863" w:name="_Toc75242785"/>
      <w:bookmarkStart w:id="5864" w:name="_Toc76545131"/>
      <w:bookmarkStart w:id="5865" w:name="_Toc82595234"/>
      <w:bookmarkStart w:id="5866" w:name="_Toc89955265"/>
      <w:bookmarkStart w:id="5867" w:name="_Toc98773690"/>
      <w:bookmarkStart w:id="5868" w:name="_Toc106201449"/>
      <w:bookmarkStart w:id="5869" w:name="_Toc115191303"/>
      <w:bookmarkStart w:id="5870" w:name="_Toc122013133"/>
      <w:bookmarkStart w:id="5871" w:name="_Toc124155952"/>
      <w:bookmarkStart w:id="5872" w:name="_Toc131537712"/>
      <w:bookmarkStart w:id="5873" w:name="_Toc137397919"/>
      <w:bookmarkStart w:id="5874" w:name="_Toc156576135"/>
      <w:bookmarkStart w:id="5875" w:name="_Toc176944657"/>
      <w:bookmarkStart w:id="5876" w:name="_Toc187256935"/>
      <w:r w:rsidRPr="008C3753">
        <w:t>6.7.5.2.2</w:t>
      </w:r>
      <w:r w:rsidRPr="008C3753">
        <w:tab/>
        <w:t>Intra-system minimum requirements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77" w:name="_Toc21100014"/>
      <w:bookmarkStart w:id="5878" w:name="_Toc29809812"/>
      <w:bookmarkStart w:id="5879" w:name="_Toc36645197"/>
      <w:bookmarkStart w:id="5880" w:name="_Toc37272251"/>
      <w:bookmarkStart w:id="5881" w:name="_Toc45884497"/>
      <w:bookmarkStart w:id="5882" w:name="_Toc53182520"/>
      <w:bookmarkStart w:id="5883" w:name="_Toc58860261"/>
      <w:bookmarkStart w:id="5884" w:name="_Toc58862765"/>
      <w:bookmarkStart w:id="5885" w:name="_Toc61182758"/>
      <w:bookmarkStart w:id="5886" w:name="_Toc66728072"/>
      <w:bookmarkStart w:id="5887" w:name="_Toc74961876"/>
      <w:bookmarkStart w:id="5888" w:name="_Toc75242786"/>
      <w:bookmarkStart w:id="5889" w:name="_Toc76545132"/>
      <w:bookmarkStart w:id="5890" w:name="_Toc82595235"/>
      <w:bookmarkStart w:id="5891" w:name="_Toc89955266"/>
      <w:bookmarkStart w:id="5892" w:name="_Toc98773691"/>
      <w:bookmarkStart w:id="5893" w:name="_Toc106201450"/>
      <w:bookmarkStart w:id="5894" w:name="_Toc115191304"/>
      <w:bookmarkStart w:id="5895" w:name="_Toc122013134"/>
      <w:bookmarkStart w:id="5896" w:name="_Toc124155953"/>
      <w:bookmarkStart w:id="5897" w:name="_Toc131537713"/>
      <w:bookmarkStart w:id="5898" w:name="_Toc137397920"/>
      <w:bookmarkStart w:id="5899" w:name="_Toc156576136"/>
      <w:bookmarkStart w:id="5900" w:name="_Toc176944658"/>
      <w:bookmarkStart w:id="5901" w:name="_Toc187256936"/>
      <w:r w:rsidRPr="008C3753">
        <w:t>6.7.5.2.3</w:t>
      </w:r>
      <w:r w:rsidRPr="008C3753">
        <w:tab/>
        <w:t>Additional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1670F21C" w14:textId="77777777" w:rsidR="00AF1E00" w:rsidRDefault="00AF1E00" w:rsidP="00AF1E00"/>
    <w:p w14:paraId="0604E60E" w14:textId="77777777" w:rsidR="00AF1E00" w:rsidRPr="003A537A" w:rsidRDefault="00AF1E00" w:rsidP="00AF1E00">
      <w:r w:rsidRPr="00275E83">
        <w:t>For Band n</w:t>
      </w:r>
      <w:r>
        <w:t>79</w:t>
      </w:r>
      <w:r w:rsidRPr="00275E83">
        <w:t xml:space="preserve"> operation in Japan</w:t>
      </w:r>
      <w:r>
        <w:t xml:space="preserve">, </w:t>
      </w:r>
      <w:r w:rsidRPr="00275E83">
        <w:t>the transmitter intermodulation level</w:t>
      </w:r>
      <w:r>
        <w:t xml:space="preserve"> </w:t>
      </w:r>
      <w:r w:rsidRPr="00275E83">
        <w:t>shall not exceed the unwanted emission limits in clauses 6.6.3, 6.6.4 and 6.6.5 in the presence of an NR interfering signal according to table 6.7.</w:t>
      </w:r>
      <w:r>
        <w:t>5</w:t>
      </w:r>
      <w:r w:rsidRPr="00275E83">
        <w:t>.</w:t>
      </w:r>
      <w:r>
        <w:t>2.3</w:t>
      </w:r>
      <w:r w:rsidRPr="00275E83">
        <w:t>-</w:t>
      </w:r>
      <w:r>
        <w:t>3</w:t>
      </w:r>
      <w:r w:rsidRPr="00275E83">
        <w:t>.</w:t>
      </w:r>
    </w:p>
    <w:p w14:paraId="04FA5E50" w14:textId="77777777" w:rsidR="00AF1E00" w:rsidRPr="00C54509" w:rsidRDefault="00AF1E00" w:rsidP="00AF1E00">
      <w:pPr>
        <w:pStyle w:val="TH"/>
      </w:pPr>
      <w:r w:rsidRPr="00C54509">
        <w:t>Table 6.7.</w:t>
      </w:r>
      <w:r>
        <w:t>5.2.3</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AF1E00" w:rsidRPr="00C54509" w14:paraId="0F692A8E" w14:textId="77777777" w:rsidTr="004D61E7">
        <w:trPr>
          <w:cantSplit/>
          <w:trHeight w:val="222"/>
          <w:jc w:val="center"/>
        </w:trPr>
        <w:tc>
          <w:tcPr>
            <w:tcW w:w="3253" w:type="dxa"/>
          </w:tcPr>
          <w:p w14:paraId="1400D185" w14:textId="77777777" w:rsidR="00AF1E00" w:rsidRPr="003A537A" w:rsidRDefault="00AF1E00" w:rsidP="004D61E7">
            <w:pPr>
              <w:pStyle w:val="TAL"/>
              <w:jc w:val="center"/>
              <w:rPr>
                <w:rFonts w:cs="Arial"/>
                <w:b/>
                <w:bCs/>
              </w:rPr>
            </w:pPr>
            <w:r w:rsidRPr="003A537A">
              <w:rPr>
                <w:rFonts w:cs="Arial"/>
                <w:b/>
                <w:bCs/>
              </w:rPr>
              <w:t>Parameter</w:t>
            </w:r>
          </w:p>
        </w:tc>
        <w:tc>
          <w:tcPr>
            <w:tcW w:w="6558" w:type="dxa"/>
          </w:tcPr>
          <w:p w14:paraId="7E72A677" w14:textId="77777777" w:rsidR="00AF1E00" w:rsidRPr="003A537A" w:rsidRDefault="00AF1E00" w:rsidP="004D61E7">
            <w:pPr>
              <w:pStyle w:val="TAL"/>
              <w:jc w:val="center"/>
              <w:rPr>
                <w:rFonts w:cs="Arial"/>
                <w:b/>
                <w:bCs/>
                <w:lang w:eastAsia="ja-JP"/>
              </w:rPr>
            </w:pPr>
            <w:r w:rsidRPr="003A537A">
              <w:rPr>
                <w:rFonts w:cs="Arial"/>
                <w:b/>
                <w:bCs/>
              </w:rPr>
              <w:t>Value</w:t>
            </w:r>
          </w:p>
        </w:tc>
      </w:tr>
      <w:tr w:rsidR="00AF1E00" w:rsidRPr="00C54509" w14:paraId="45453BD0" w14:textId="77777777" w:rsidTr="004D61E7">
        <w:trPr>
          <w:cantSplit/>
          <w:trHeight w:val="222"/>
          <w:jc w:val="center"/>
        </w:trPr>
        <w:tc>
          <w:tcPr>
            <w:tcW w:w="3253" w:type="dxa"/>
          </w:tcPr>
          <w:p w14:paraId="50923EDC" w14:textId="77777777" w:rsidR="00AF1E00" w:rsidRPr="00C54509" w:rsidRDefault="00AF1E00" w:rsidP="004D61E7">
            <w:pPr>
              <w:pStyle w:val="TAL"/>
              <w:rPr>
                <w:rFonts w:cs="Arial"/>
              </w:rPr>
            </w:pPr>
            <w:r w:rsidRPr="00C54509">
              <w:rPr>
                <w:rFonts w:cs="Arial"/>
              </w:rPr>
              <w:t>Wanted signal</w:t>
            </w:r>
          </w:p>
        </w:tc>
        <w:tc>
          <w:tcPr>
            <w:tcW w:w="6558" w:type="dxa"/>
          </w:tcPr>
          <w:p w14:paraId="15825D62" w14:textId="77777777" w:rsidR="00AF1E00" w:rsidRDefault="00AF1E00" w:rsidP="004D61E7">
            <w:pPr>
              <w:pStyle w:val="TAL"/>
              <w:rPr>
                <w:rFonts w:cs="Arial"/>
              </w:rPr>
            </w:pPr>
            <w:r>
              <w:rPr>
                <w:rFonts w:cs="Arial"/>
              </w:rPr>
              <w:t>NR</w:t>
            </w:r>
            <w:r w:rsidRPr="00C54509">
              <w:rPr>
                <w:rFonts w:cs="Arial"/>
              </w:rPr>
              <w:t xml:space="preserve"> </w:t>
            </w:r>
            <w:r w:rsidRPr="00C54509">
              <w:rPr>
                <w:rFonts w:eastAsia="SimSun" w:cs="Arial"/>
              </w:rPr>
              <w:t>single carrier</w:t>
            </w:r>
          </w:p>
        </w:tc>
      </w:tr>
      <w:tr w:rsidR="00AF1E00" w:rsidRPr="00C54509" w14:paraId="340C8293" w14:textId="77777777" w:rsidTr="004D61E7">
        <w:trPr>
          <w:cantSplit/>
          <w:trHeight w:val="222"/>
          <w:jc w:val="center"/>
        </w:trPr>
        <w:tc>
          <w:tcPr>
            <w:tcW w:w="3253" w:type="dxa"/>
          </w:tcPr>
          <w:p w14:paraId="0C1471C8" w14:textId="77777777" w:rsidR="00AF1E00" w:rsidRPr="00C54509" w:rsidRDefault="00AF1E00" w:rsidP="004D61E7">
            <w:pPr>
              <w:pStyle w:val="TAL"/>
              <w:rPr>
                <w:rFonts w:cs="Arial"/>
              </w:rPr>
            </w:pPr>
            <w:r w:rsidRPr="00C54509">
              <w:rPr>
                <w:rFonts w:cs="Arial"/>
              </w:rPr>
              <w:t>Interfering signal type</w:t>
            </w:r>
          </w:p>
        </w:tc>
        <w:tc>
          <w:tcPr>
            <w:tcW w:w="6558" w:type="dxa"/>
          </w:tcPr>
          <w:p w14:paraId="075DC99F" w14:textId="77777777" w:rsidR="00AF1E00" w:rsidRDefault="00AF1E00" w:rsidP="004D61E7">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F1E00" w:rsidRPr="00C54509" w14:paraId="70CE36A2" w14:textId="77777777" w:rsidTr="004D61E7">
        <w:trPr>
          <w:cantSplit/>
          <w:trHeight w:val="222"/>
          <w:jc w:val="center"/>
        </w:trPr>
        <w:tc>
          <w:tcPr>
            <w:tcW w:w="3253" w:type="dxa"/>
          </w:tcPr>
          <w:p w14:paraId="5EFA0283" w14:textId="77777777" w:rsidR="00AF1E00" w:rsidRPr="00C54509" w:rsidRDefault="00AF1E00" w:rsidP="004D61E7">
            <w:pPr>
              <w:pStyle w:val="TAL"/>
              <w:rPr>
                <w:rFonts w:cs="Arial"/>
              </w:rPr>
            </w:pPr>
            <w:r w:rsidRPr="00C54509">
              <w:rPr>
                <w:rFonts w:cs="Arial"/>
              </w:rPr>
              <w:t>Interfering signal level</w:t>
            </w:r>
          </w:p>
        </w:tc>
        <w:tc>
          <w:tcPr>
            <w:tcW w:w="6558" w:type="dxa"/>
          </w:tcPr>
          <w:p w14:paraId="383F55E0" w14:textId="77777777" w:rsidR="00AF1E00" w:rsidRPr="00C54509" w:rsidRDefault="00AF1E00" w:rsidP="004D61E7">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AF1E00" w:rsidRPr="00C54509" w14:paraId="24404346" w14:textId="77777777" w:rsidTr="004D61E7">
        <w:trPr>
          <w:cantSplit/>
          <w:trHeight w:val="668"/>
          <w:jc w:val="center"/>
        </w:trPr>
        <w:tc>
          <w:tcPr>
            <w:tcW w:w="3253" w:type="dxa"/>
          </w:tcPr>
          <w:p w14:paraId="3212D0E6" w14:textId="77777777" w:rsidR="00AF1E00" w:rsidRPr="00C54509" w:rsidRDefault="00AF1E00" w:rsidP="004D61E7">
            <w:pPr>
              <w:pStyle w:val="TAL"/>
              <w:rPr>
                <w:rFonts w:cs="Arial"/>
              </w:rPr>
            </w:pPr>
            <w:r w:rsidRPr="008C3753">
              <w:rPr>
                <w:szCs w:val="18"/>
              </w:rPr>
              <w:t>Interfering signal centre frequency offset from the lower/upper edge of the wanted signal</w:t>
            </w:r>
          </w:p>
        </w:tc>
        <w:tc>
          <w:tcPr>
            <w:tcW w:w="6558" w:type="dxa"/>
          </w:tcPr>
          <w:p w14:paraId="16E4DEB3" w14:textId="77777777" w:rsidR="00AF1E00" w:rsidRPr="00C54509" w:rsidRDefault="00AF1E00" w:rsidP="004D61E7">
            <w:pPr>
              <w:pStyle w:val="TAL"/>
              <w:rPr>
                <w:rFonts w:cs="Arial"/>
              </w:rPr>
            </w:pPr>
            <w:r>
              <w:rPr>
                <w:rFonts w:cs="Arial"/>
              </w:rPr>
              <w:t>± 20 MHz</w:t>
            </w:r>
          </w:p>
          <w:p w14:paraId="65403604" w14:textId="77777777" w:rsidR="00AF1E00" w:rsidRDefault="00AF1E00" w:rsidP="004D61E7">
            <w:pPr>
              <w:pStyle w:val="TAL"/>
              <w:rPr>
                <w:rFonts w:cs="Arial"/>
                <w:vertAlign w:val="subscript"/>
              </w:rPr>
            </w:pPr>
            <w:r w:rsidRPr="00C54509">
              <w:rPr>
                <w:rFonts w:cs="Arial"/>
              </w:rPr>
              <w:t xml:space="preserve">± </w:t>
            </w:r>
            <w:r>
              <w:rPr>
                <w:rFonts w:cs="v5.0.0"/>
              </w:rPr>
              <w:t>60 MHz</w:t>
            </w:r>
          </w:p>
          <w:p w14:paraId="6B65321C" w14:textId="77777777" w:rsidR="00AF1E00" w:rsidRDefault="00AF1E00" w:rsidP="004D61E7">
            <w:pPr>
              <w:pStyle w:val="TAL"/>
              <w:rPr>
                <w:rFonts w:cs="Arial"/>
              </w:rPr>
            </w:pPr>
            <w:r w:rsidRPr="00C54509">
              <w:rPr>
                <w:rFonts w:cs="Arial"/>
              </w:rPr>
              <w:t xml:space="preserve">± </w:t>
            </w:r>
            <w:r>
              <w:rPr>
                <w:rFonts w:cs="v5.0.0"/>
              </w:rPr>
              <w:t>100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902" w:name="_Toc21100015"/>
      <w:bookmarkStart w:id="5903" w:name="_Toc29809813"/>
      <w:bookmarkStart w:id="5904" w:name="_Toc36645198"/>
      <w:bookmarkStart w:id="5905" w:name="_Toc37272252"/>
      <w:bookmarkStart w:id="5906" w:name="_Toc45884498"/>
      <w:bookmarkStart w:id="5907" w:name="_Toc53182521"/>
      <w:bookmarkStart w:id="5908" w:name="_Toc58860262"/>
      <w:bookmarkStart w:id="5909" w:name="_Toc58862766"/>
      <w:bookmarkStart w:id="5910" w:name="_Toc61182759"/>
      <w:bookmarkStart w:id="5911" w:name="_Toc66728073"/>
      <w:bookmarkStart w:id="5912" w:name="_Toc74961877"/>
      <w:bookmarkStart w:id="5913" w:name="_Toc75242787"/>
      <w:bookmarkStart w:id="5914" w:name="_Toc76545133"/>
      <w:bookmarkStart w:id="5915" w:name="_Toc82595236"/>
      <w:bookmarkStart w:id="5916" w:name="_Toc89955267"/>
      <w:bookmarkStart w:id="5917" w:name="_Toc98773692"/>
      <w:bookmarkStart w:id="5918" w:name="_Toc106201451"/>
      <w:bookmarkStart w:id="5919" w:name="_Toc115191305"/>
      <w:bookmarkStart w:id="5920" w:name="_Toc122013135"/>
      <w:bookmarkStart w:id="5921" w:name="_Toc124155954"/>
      <w:bookmarkStart w:id="5922" w:name="_Toc131537714"/>
      <w:bookmarkStart w:id="5923" w:name="_Toc137397921"/>
      <w:bookmarkStart w:id="5924" w:name="_Toc156576137"/>
      <w:bookmarkStart w:id="5925" w:name="_Toc176944659"/>
      <w:bookmarkStart w:id="5926" w:name="_Toc187256937"/>
      <w:r w:rsidRPr="008C3753">
        <w:t>7</w:t>
      </w:r>
      <w:r w:rsidRPr="008C3753">
        <w:tab/>
        <w:t>Conducted receiver characteristics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6860C2DA" w14:textId="0AA94757" w:rsidR="00D25FC8" w:rsidRPr="008C3753" w:rsidRDefault="00D25FC8" w:rsidP="00D25FC8">
      <w:pPr>
        <w:pStyle w:val="Heading2"/>
      </w:pPr>
      <w:bookmarkStart w:id="5927" w:name="_Toc21100016"/>
      <w:bookmarkStart w:id="5928" w:name="_Toc29809814"/>
      <w:bookmarkStart w:id="5929" w:name="_Toc36645199"/>
      <w:bookmarkStart w:id="5930" w:name="_Toc37272253"/>
      <w:bookmarkStart w:id="5931" w:name="_Toc45884499"/>
      <w:bookmarkStart w:id="5932" w:name="_Toc53182522"/>
      <w:bookmarkStart w:id="5933" w:name="_Toc58860263"/>
      <w:bookmarkStart w:id="5934" w:name="_Toc58862767"/>
      <w:bookmarkStart w:id="5935" w:name="_Toc61182760"/>
      <w:bookmarkStart w:id="5936" w:name="_Toc66728074"/>
      <w:bookmarkStart w:id="5937" w:name="_Toc74961878"/>
      <w:bookmarkStart w:id="5938" w:name="_Toc75242788"/>
      <w:bookmarkStart w:id="5939" w:name="_Toc76545134"/>
      <w:bookmarkStart w:id="5940" w:name="_Toc82595237"/>
      <w:bookmarkStart w:id="5941" w:name="_Toc89955268"/>
      <w:bookmarkStart w:id="5942" w:name="_Toc98773693"/>
      <w:bookmarkStart w:id="5943" w:name="_Toc106201452"/>
      <w:bookmarkStart w:id="5944" w:name="_Toc115191306"/>
      <w:bookmarkStart w:id="5945" w:name="_Toc122013136"/>
      <w:bookmarkStart w:id="5946" w:name="_Toc124155955"/>
      <w:bookmarkStart w:id="5947" w:name="_Toc131537715"/>
      <w:bookmarkStart w:id="5948" w:name="_Toc137397922"/>
      <w:bookmarkStart w:id="5949" w:name="_Toc156576138"/>
      <w:bookmarkStart w:id="5950" w:name="_Toc176944660"/>
      <w:bookmarkStart w:id="5951" w:name="_Toc187256938"/>
      <w:r w:rsidRPr="008C3753">
        <w:t>7.1</w:t>
      </w:r>
      <w:r w:rsidRPr="008C3753">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952" w:name="_Toc21100017"/>
      <w:bookmarkStart w:id="5953" w:name="_Toc29809815"/>
      <w:bookmarkStart w:id="5954" w:name="_Toc36645200"/>
      <w:bookmarkStart w:id="5955" w:name="_Toc37272254"/>
      <w:bookmarkStart w:id="5956" w:name="_Toc45884500"/>
      <w:bookmarkStart w:id="5957" w:name="_Toc53182523"/>
      <w:bookmarkStart w:id="5958" w:name="_Toc58860264"/>
      <w:bookmarkStart w:id="5959" w:name="_Toc58862768"/>
      <w:bookmarkStart w:id="5960" w:name="_Toc61182761"/>
      <w:bookmarkStart w:id="5961" w:name="_Toc66728075"/>
      <w:bookmarkStart w:id="5962" w:name="_Toc74961879"/>
      <w:bookmarkStart w:id="5963" w:name="_Toc75242789"/>
      <w:bookmarkStart w:id="5964" w:name="_Toc76545135"/>
      <w:bookmarkStart w:id="5965" w:name="_Toc82595238"/>
      <w:bookmarkStart w:id="5966" w:name="_Toc89955269"/>
      <w:bookmarkStart w:id="5967" w:name="_Toc98773694"/>
      <w:bookmarkStart w:id="5968" w:name="_Toc106201453"/>
      <w:bookmarkStart w:id="5969" w:name="_Toc115191307"/>
      <w:bookmarkStart w:id="5970" w:name="_Toc122013137"/>
      <w:bookmarkStart w:id="5971" w:name="_Toc124155956"/>
      <w:bookmarkStart w:id="5972" w:name="_Toc131537716"/>
      <w:bookmarkStart w:id="5973" w:name="_Toc137397923"/>
      <w:bookmarkStart w:id="5974" w:name="_Toc156576139"/>
      <w:bookmarkStart w:id="5975" w:name="_Toc176944661"/>
      <w:bookmarkStart w:id="5976" w:name="_Toc187256939"/>
      <w:r w:rsidRPr="008C3753">
        <w:t>7.2</w:t>
      </w:r>
      <w:r w:rsidRPr="008C3753">
        <w:tab/>
        <w:t>Reference sensitivity level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5EAEB72" w14:textId="603E175D" w:rsidR="00103B6A" w:rsidRPr="008C3753" w:rsidRDefault="00103B6A" w:rsidP="000C0610">
      <w:pPr>
        <w:pStyle w:val="Heading3"/>
      </w:pPr>
      <w:bookmarkStart w:id="5977" w:name="_Toc21100018"/>
      <w:bookmarkStart w:id="5978" w:name="_Toc29809816"/>
      <w:bookmarkStart w:id="5979" w:name="_Toc36645201"/>
      <w:bookmarkStart w:id="5980" w:name="_Toc37272255"/>
      <w:bookmarkStart w:id="5981" w:name="_Toc45884501"/>
      <w:bookmarkStart w:id="5982" w:name="_Toc53182524"/>
      <w:bookmarkStart w:id="5983" w:name="_Toc58860265"/>
      <w:bookmarkStart w:id="5984" w:name="_Toc58862769"/>
      <w:bookmarkStart w:id="5985" w:name="_Toc61182762"/>
      <w:bookmarkStart w:id="5986" w:name="_Toc66728076"/>
      <w:bookmarkStart w:id="5987" w:name="_Toc74961880"/>
      <w:bookmarkStart w:id="5988" w:name="_Toc75242790"/>
      <w:bookmarkStart w:id="5989" w:name="_Toc76545136"/>
      <w:bookmarkStart w:id="5990" w:name="_Toc82595239"/>
      <w:bookmarkStart w:id="5991" w:name="_Toc89955270"/>
      <w:bookmarkStart w:id="5992" w:name="_Toc98773695"/>
      <w:bookmarkStart w:id="5993" w:name="_Toc106201454"/>
      <w:bookmarkStart w:id="5994" w:name="_Toc115191308"/>
      <w:bookmarkStart w:id="5995" w:name="_Toc122013138"/>
      <w:bookmarkStart w:id="5996" w:name="_Toc124155957"/>
      <w:bookmarkStart w:id="5997" w:name="_Toc131537717"/>
      <w:bookmarkStart w:id="5998" w:name="_Toc137397924"/>
      <w:bookmarkStart w:id="5999" w:name="_Toc156576140"/>
      <w:bookmarkStart w:id="6000" w:name="_Toc176944662"/>
      <w:bookmarkStart w:id="6001" w:name="_Toc187256940"/>
      <w:r w:rsidRPr="008C3753">
        <w:t>7.2.1</w:t>
      </w:r>
      <w:r w:rsidRPr="008C3753">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00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00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003" w:name="_Toc21100019"/>
      <w:bookmarkStart w:id="6004" w:name="_Toc29809817"/>
      <w:bookmarkStart w:id="6005" w:name="_Toc36645202"/>
      <w:bookmarkStart w:id="6006" w:name="_Toc37272256"/>
      <w:bookmarkStart w:id="6007" w:name="_Toc45884502"/>
      <w:bookmarkStart w:id="6008" w:name="_Toc53182525"/>
      <w:bookmarkStart w:id="6009" w:name="_Toc58860266"/>
      <w:bookmarkStart w:id="6010" w:name="_Toc58862770"/>
      <w:bookmarkStart w:id="6011" w:name="_Toc61182763"/>
      <w:bookmarkStart w:id="6012" w:name="_Toc66728077"/>
      <w:bookmarkStart w:id="6013" w:name="_Toc74961881"/>
      <w:bookmarkStart w:id="6014" w:name="_Toc75242791"/>
      <w:bookmarkStart w:id="6015" w:name="_Toc76545137"/>
      <w:bookmarkStart w:id="6016" w:name="_Toc82595240"/>
      <w:bookmarkStart w:id="6017" w:name="_Toc89955271"/>
      <w:bookmarkStart w:id="6018" w:name="_Toc98773696"/>
      <w:bookmarkStart w:id="6019" w:name="_Toc106201455"/>
      <w:bookmarkStart w:id="6020" w:name="_Toc115191309"/>
      <w:bookmarkStart w:id="6021" w:name="_Toc122013139"/>
      <w:bookmarkStart w:id="6022" w:name="_Toc124155958"/>
      <w:bookmarkStart w:id="6023" w:name="_Toc131537718"/>
      <w:bookmarkStart w:id="6024" w:name="_Toc137397925"/>
      <w:bookmarkStart w:id="6025" w:name="_Toc156576141"/>
      <w:bookmarkStart w:id="6026" w:name="_Toc176944663"/>
      <w:bookmarkStart w:id="6027" w:name="_Toc187256941"/>
      <w:r w:rsidRPr="008C3753">
        <w:t>7.2.2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28" w:name="_Toc21100020"/>
      <w:bookmarkStart w:id="6029" w:name="_Toc29809818"/>
      <w:bookmarkStart w:id="6030" w:name="_Toc36645203"/>
      <w:bookmarkStart w:id="6031" w:name="_Toc37272257"/>
      <w:bookmarkStart w:id="6032" w:name="_Toc45884503"/>
      <w:bookmarkStart w:id="6033" w:name="_Toc53182526"/>
      <w:bookmarkStart w:id="6034" w:name="_Toc58860267"/>
      <w:bookmarkStart w:id="6035" w:name="_Toc58862771"/>
      <w:bookmarkStart w:id="6036" w:name="_Toc61182764"/>
      <w:bookmarkStart w:id="6037" w:name="_Toc66728078"/>
      <w:bookmarkStart w:id="6038" w:name="_Toc74961882"/>
      <w:bookmarkStart w:id="6039" w:name="_Toc75242792"/>
      <w:bookmarkStart w:id="6040" w:name="_Toc76545138"/>
      <w:bookmarkStart w:id="6041" w:name="_Toc82595241"/>
      <w:bookmarkStart w:id="6042" w:name="_Toc89955272"/>
      <w:bookmarkStart w:id="6043" w:name="_Toc98773697"/>
      <w:bookmarkStart w:id="6044" w:name="_Toc106201456"/>
      <w:bookmarkStart w:id="6045" w:name="_Toc115191310"/>
      <w:bookmarkStart w:id="6046" w:name="_Toc122013140"/>
      <w:bookmarkStart w:id="6047" w:name="_Toc124155959"/>
      <w:bookmarkStart w:id="6048" w:name="_Toc131537719"/>
      <w:bookmarkStart w:id="6049" w:name="_Toc137397926"/>
      <w:bookmarkStart w:id="6050" w:name="_Toc156576142"/>
      <w:bookmarkStart w:id="6051" w:name="_Toc176944664"/>
      <w:bookmarkStart w:id="6052" w:name="_Toc187256942"/>
      <w:r w:rsidRPr="008C3753">
        <w:t>7.2.3</w:t>
      </w:r>
      <w:r w:rsidRPr="008C3753">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53" w:name="_Toc21100021"/>
      <w:bookmarkStart w:id="6054" w:name="_Toc29809819"/>
      <w:bookmarkStart w:id="6055" w:name="_Toc36645204"/>
      <w:bookmarkStart w:id="6056" w:name="_Toc37272258"/>
      <w:bookmarkStart w:id="6057" w:name="_Toc45884504"/>
      <w:bookmarkStart w:id="6058" w:name="_Toc53182527"/>
      <w:bookmarkStart w:id="6059" w:name="_Toc58860268"/>
      <w:bookmarkStart w:id="6060" w:name="_Toc58862772"/>
      <w:bookmarkStart w:id="6061" w:name="_Toc61182765"/>
      <w:bookmarkStart w:id="6062" w:name="_Toc66728079"/>
      <w:bookmarkStart w:id="6063" w:name="_Toc74961883"/>
      <w:bookmarkStart w:id="6064" w:name="_Toc75242793"/>
      <w:bookmarkStart w:id="6065" w:name="_Toc76545139"/>
      <w:bookmarkStart w:id="6066" w:name="_Toc82595242"/>
      <w:bookmarkStart w:id="6067" w:name="_Toc89955273"/>
      <w:bookmarkStart w:id="6068" w:name="_Toc98773698"/>
      <w:bookmarkStart w:id="6069" w:name="_Toc106201457"/>
      <w:bookmarkStart w:id="6070" w:name="_Toc115191311"/>
      <w:bookmarkStart w:id="6071" w:name="_Toc122013141"/>
      <w:bookmarkStart w:id="6072" w:name="_Toc124155960"/>
      <w:bookmarkStart w:id="6073" w:name="_Toc131537720"/>
      <w:bookmarkStart w:id="6074" w:name="_Toc137397927"/>
      <w:bookmarkStart w:id="6075" w:name="_Toc156576143"/>
      <w:bookmarkStart w:id="6076" w:name="_Toc176944665"/>
      <w:bookmarkStart w:id="6077" w:name="_Toc187256943"/>
      <w:r w:rsidRPr="008C3753">
        <w:t>7.2.4</w:t>
      </w:r>
      <w:r w:rsidRPr="008C3753">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60019C8" w14:textId="77777777" w:rsidR="00103B6A" w:rsidRPr="008C3753" w:rsidRDefault="00103B6A" w:rsidP="000C0610">
      <w:pPr>
        <w:pStyle w:val="Heading4"/>
      </w:pPr>
      <w:bookmarkStart w:id="6078" w:name="_Toc21100022"/>
      <w:bookmarkStart w:id="6079" w:name="_Toc29809820"/>
      <w:bookmarkStart w:id="6080" w:name="_Toc36645205"/>
      <w:bookmarkStart w:id="6081" w:name="_Toc37272259"/>
      <w:bookmarkStart w:id="6082" w:name="_Toc45884505"/>
      <w:bookmarkStart w:id="6083" w:name="_Toc53182528"/>
      <w:bookmarkStart w:id="6084" w:name="_Toc58860269"/>
      <w:bookmarkStart w:id="6085" w:name="_Toc58862773"/>
      <w:bookmarkStart w:id="6086" w:name="_Toc61182766"/>
      <w:bookmarkStart w:id="6087" w:name="_Toc66728080"/>
      <w:bookmarkStart w:id="6088" w:name="_Toc74961884"/>
      <w:bookmarkStart w:id="6089" w:name="_Toc75242794"/>
      <w:bookmarkStart w:id="6090" w:name="_Toc76545140"/>
      <w:bookmarkStart w:id="6091" w:name="_Toc82595243"/>
      <w:bookmarkStart w:id="6092" w:name="_Toc89955274"/>
      <w:bookmarkStart w:id="6093" w:name="_Toc98773699"/>
      <w:bookmarkStart w:id="6094" w:name="_Toc106201458"/>
      <w:bookmarkStart w:id="6095" w:name="_Toc115191312"/>
      <w:bookmarkStart w:id="6096" w:name="_Toc122013142"/>
      <w:bookmarkStart w:id="6097" w:name="_Toc124155961"/>
      <w:bookmarkStart w:id="6098" w:name="_Toc131537721"/>
      <w:bookmarkStart w:id="6099" w:name="_Toc137397928"/>
      <w:bookmarkStart w:id="6100" w:name="_Toc156576144"/>
      <w:bookmarkStart w:id="6101" w:name="_Toc176944666"/>
      <w:bookmarkStart w:id="6102" w:name="_Toc187256944"/>
      <w:r w:rsidRPr="008C3753">
        <w:t>7.2.4.1</w:t>
      </w:r>
      <w:r w:rsidRPr="008C3753">
        <w:tab/>
        <w:t>Initial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103" w:name="_Toc21100023"/>
      <w:bookmarkStart w:id="6104" w:name="_Toc29809821"/>
      <w:bookmarkStart w:id="6105" w:name="_Toc36645206"/>
      <w:bookmarkStart w:id="6106" w:name="_Toc37272260"/>
      <w:bookmarkStart w:id="6107" w:name="_Toc45884506"/>
      <w:bookmarkStart w:id="6108" w:name="_Toc53182529"/>
      <w:bookmarkStart w:id="6109" w:name="_Toc58860270"/>
      <w:bookmarkStart w:id="6110" w:name="_Toc58862774"/>
      <w:bookmarkStart w:id="6111" w:name="_Toc61182767"/>
      <w:bookmarkStart w:id="6112" w:name="_Toc66728081"/>
      <w:bookmarkStart w:id="6113" w:name="_Toc74961885"/>
      <w:bookmarkStart w:id="6114" w:name="_Toc75242795"/>
      <w:bookmarkStart w:id="6115" w:name="_Toc76545141"/>
      <w:bookmarkStart w:id="6116" w:name="_Toc82595244"/>
      <w:bookmarkStart w:id="6117" w:name="_Toc89955275"/>
      <w:bookmarkStart w:id="6118" w:name="_Toc98773700"/>
      <w:bookmarkStart w:id="6119" w:name="_Toc106201459"/>
      <w:bookmarkStart w:id="6120" w:name="_Toc115191313"/>
      <w:bookmarkStart w:id="6121" w:name="_Toc122013143"/>
      <w:bookmarkStart w:id="6122" w:name="_Toc124155962"/>
      <w:bookmarkStart w:id="6123" w:name="_Toc131537722"/>
      <w:bookmarkStart w:id="6124" w:name="_Toc137397929"/>
      <w:bookmarkStart w:id="6125" w:name="_Toc156576145"/>
      <w:bookmarkStart w:id="6126" w:name="_Toc176944667"/>
      <w:bookmarkStart w:id="6127" w:name="_Toc187256945"/>
      <w:r w:rsidRPr="008C3753">
        <w:t>7.2.4.2</w:t>
      </w:r>
      <w:r w:rsidRPr="008C3753">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28" w:name="_Toc21100024"/>
      <w:bookmarkStart w:id="6129" w:name="_Toc29809822"/>
      <w:bookmarkStart w:id="6130" w:name="_Toc36645207"/>
      <w:bookmarkStart w:id="6131" w:name="_Toc37272261"/>
      <w:bookmarkStart w:id="6132" w:name="_Toc45884507"/>
      <w:bookmarkStart w:id="6133" w:name="_Toc53182530"/>
      <w:bookmarkStart w:id="6134" w:name="_Toc58860271"/>
      <w:bookmarkStart w:id="6135" w:name="_Toc58862775"/>
      <w:bookmarkStart w:id="6136" w:name="_Toc61182768"/>
      <w:bookmarkStart w:id="6137" w:name="_Toc66728082"/>
      <w:bookmarkStart w:id="6138" w:name="_Toc74961886"/>
      <w:bookmarkStart w:id="6139" w:name="_Toc75242796"/>
      <w:bookmarkStart w:id="6140" w:name="_Toc76545142"/>
      <w:bookmarkStart w:id="6141" w:name="_Toc82595245"/>
      <w:bookmarkStart w:id="6142" w:name="_Toc89955276"/>
      <w:bookmarkStart w:id="6143" w:name="_Toc98773701"/>
      <w:bookmarkStart w:id="6144" w:name="_Toc106201460"/>
      <w:bookmarkStart w:id="6145" w:name="_Toc115191314"/>
      <w:bookmarkStart w:id="6146" w:name="_Toc122013144"/>
      <w:bookmarkStart w:id="6147" w:name="_Toc124155963"/>
      <w:bookmarkStart w:id="6148" w:name="_Toc131537723"/>
      <w:bookmarkStart w:id="6149" w:name="_Toc137397930"/>
      <w:bookmarkStart w:id="6150" w:name="_Toc156576146"/>
      <w:bookmarkStart w:id="6151" w:name="_Toc176944668"/>
      <w:bookmarkStart w:id="6152" w:name="_Toc187256946"/>
      <w:r w:rsidRPr="008C3753">
        <w:t>7.2.5</w:t>
      </w:r>
      <w:r w:rsidRPr="008C3753">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53" w:name="OLE_LINK319"/>
      <w:bookmarkStart w:id="615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55" w:name="_Toc21100025"/>
      <w:bookmarkStart w:id="6156" w:name="_Toc29809823"/>
      <w:bookmarkStart w:id="6157" w:name="_Toc36645208"/>
      <w:bookmarkStart w:id="6158" w:name="_Toc37272262"/>
      <w:bookmarkStart w:id="6159" w:name="_Toc45884508"/>
      <w:bookmarkStart w:id="6160" w:name="_Toc53182531"/>
      <w:bookmarkStart w:id="6161" w:name="_Toc58860272"/>
      <w:bookmarkStart w:id="6162" w:name="_Toc58862776"/>
      <w:bookmarkStart w:id="6163" w:name="_Toc61182769"/>
      <w:bookmarkStart w:id="6164" w:name="_Toc66728083"/>
      <w:bookmarkStart w:id="6165" w:name="_Toc74961887"/>
      <w:bookmarkStart w:id="6166" w:name="_Toc75242797"/>
      <w:bookmarkStart w:id="6167" w:name="_Toc76545143"/>
      <w:bookmarkStart w:id="6168" w:name="_Toc82595246"/>
      <w:bookmarkStart w:id="6169" w:name="_Toc89955277"/>
      <w:bookmarkStart w:id="6170" w:name="_Toc98773702"/>
      <w:bookmarkStart w:id="6171" w:name="_Toc106201461"/>
      <w:bookmarkStart w:id="6172" w:name="_Toc115191315"/>
      <w:bookmarkStart w:id="6173" w:name="_Toc122013145"/>
      <w:bookmarkStart w:id="6174" w:name="_Toc124155964"/>
      <w:bookmarkStart w:id="6175" w:name="_Toc131537724"/>
      <w:bookmarkStart w:id="6176" w:name="_Toc137397931"/>
      <w:bookmarkStart w:id="6177" w:name="_Toc156576147"/>
      <w:bookmarkStart w:id="6178" w:name="_Toc176944669"/>
      <w:bookmarkStart w:id="6179" w:name="_Toc187256947"/>
      <w:bookmarkEnd w:id="6153"/>
      <w:bookmarkEnd w:id="6154"/>
      <w:r w:rsidRPr="008C3753">
        <w:t>7.3</w:t>
      </w:r>
      <w:r w:rsidRPr="008C3753">
        <w:tab/>
        <w:t>Dynamic range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C56C435" w14:textId="77777777" w:rsidR="00716814" w:rsidRPr="008C3753" w:rsidRDefault="00716814" w:rsidP="00716814">
      <w:pPr>
        <w:pStyle w:val="Heading3"/>
      </w:pPr>
      <w:bookmarkStart w:id="6180" w:name="_Toc21100026"/>
      <w:bookmarkStart w:id="6181" w:name="_Toc29809824"/>
      <w:bookmarkStart w:id="6182" w:name="_Toc36645209"/>
      <w:bookmarkStart w:id="6183" w:name="_Toc37272263"/>
      <w:bookmarkStart w:id="6184" w:name="_Toc45884509"/>
      <w:bookmarkStart w:id="6185" w:name="_Toc53182532"/>
      <w:bookmarkStart w:id="6186" w:name="_Toc58860273"/>
      <w:bookmarkStart w:id="6187" w:name="_Toc58862777"/>
      <w:bookmarkStart w:id="6188" w:name="_Toc61182770"/>
      <w:bookmarkStart w:id="6189" w:name="_Toc66728084"/>
      <w:bookmarkStart w:id="6190" w:name="_Toc74961888"/>
      <w:bookmarkStart w:id="6191" w:name="_Toc75242798"/>
      <w:bookmarkStart w:id="6192" w:name="_Toc76545144"/>
      <w:bookmarkStart w:id="6193" w:name="_Toc82595247"/>
      <w:bookmarkStart w:id="6194" w:name="_Toc89955278"/>
      <w:bookmarkStart w:id="6195" w:name="_Toc98773703"/>
      <w:bookmarkStart w:id="6196" w:name="_Toc106201462"/>
      <w:bookmarkStart w:id="6197" w:name="_Toc115191316"/>
      <w:bookmarkStart w:id="6198" w:name="_Toc122013146"/>
      <w:bookmarkStart w:id="6199" w:name="_Toc124155965"/>
      <w:bookmarkStart w:id="6200" w:name="_Toc131537725"/>
      <w:bookmarkStart w:id="6201" w:name="_Toc137397932"/>
      <w:bookmarkStart w:id="6202" w:name="_Toc156576148"/>
      <w:bookmarkStart w:id="6203" w:name="_Toc176944670"/>
      <w:bookmarkStart w:id="6204" w:name="_Toc187256948"/>
      <w:r w:rsidRPr="008C3753">
        <w:t>7.3.1</w:t>
      </w:r>
      <w:r w:rsidRPr="008C3753">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20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20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206" w:name="_Toc21100027"/>
      <w:bookmarkStart w:id="6207" w:name="_Toc29809825"/>
      <w:bookmarkStart w:id="6208" w:name="_Toc36645210"/>
      <w:bookmarkStart w:id="6209" w:name="_Toc37272264"/>
      <w:bookmarkStart w:id="6210" w:name="_Toc45884510"/>
      <w:bookmarkStart w:id="6211" w:name="_Toc53182533"/>
      <w:bookmarkStart w:id="6212" w:name="_Toc58860274"/>
      <w:bookmarkStart w:id="6213" w:name="_Toc58862778"/>
      <w:bookmarkStart w:id="6214" w:name="_Toc61182771"/>
      <w:bookmarkStart w:id="6215" w:name="_Toc66728085"/>
      <w:bookmarkStart w:id="6216" w:name="_Toc74961889"/>
      <w:bookmarkStart w:id="6217" w:name="_Toc75242799"/>
      <w:bookmarkStart w:id="6218" w:name="_Toc76545145"/>
      <w:bookmarkStart w:id="6219" w:name="_Toc82595248"/>
      <w:bookmarkStart w:id="6220" w:name="_Toc89955279"/>
      <w:bookmarkStart w:id="6221" w:name="_Toc98773704"/>
      <w:bookmarkStart w:id="6222" w:name="_Toc106201463"/>
      <w:bookmarkStart w:id="6223" w:name="_Toc115191317"/>
      <w:bookmarkStart w:id="6224" w:name="_Toc122013147"/>
      <w:bookmarkStart w:id="6225" w:name="_Toc124155966"/>
      <w:bookmarkStart w:id="6226" w:name="_Toc131537726"/>
      <w:bookmarkStart w:id="6227" w:name="_Toc137397933"/>
      <w:bookmarkStart w:id="6228" w:name="_Toc156576149"/>
      <w:bookmarkStart w:id="6229" w:name="_Toc176944671"/>
      <w:bookmarkStart w:id="6230" w:name="_Toc187256949"/>
      <w:r w:rsidRPr="008C3753">
        <w:t>7.3.2</w:t>
      </w:r>
      <w:r w:rsidRPr="008C3753">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31" w:name="_Toc21100028"/>
      <w:bookmarkStart w:id="6232" w:name="_Toc29809826"/>
      <w:bookmarkStart w:id="6233" w:name="_Toc36645211"/>
      <w:bookmarkStart w:id="6234" w:name="_Toc37272265"/>
      <w:bookmarkStart w:id="6235" w:name="_Toc45884511"/>
      <w:bookmarkStart w:id="6236" w:name="_Toc53182534"/>
      <w:bookmarkStart w:id="6237" w:name="_Toc58860275"/>
      <w:bookmarkStart w:id="6238" w:name="_Toc58862779"/>
      <w:bookmarkStart w:id="6239" w:name="_Toc61182772"/>
      <w:bookmarkStart w:id="6240" w:name="_Toc66728086"/>
      <w:bookmarkStart w:id="6241" w:name="_Toc74961890"/>
      <w:bookmarkStart w:id="6242" w:name="_Toc75242800"/>
      <w:bookmarkStart w:id="6243" w:name="_Toc76545146"/>
      <w:bookmarkStart w:id="6244" w:name="_Toc82595249"/>
      <w:bookmarkStart w:id="6245" w:name="_Toc89955280"/>
      <w:bookmarkStart w:id="6246" w:name="_Toc98773705"/>
      <w:bookmarkStart w:id="6247" w:name="_Toc106201464"/>
      <w:bookmarkStart w:id="6248" w:name="_Toc115191318"/>
      <w:bookmarkStart w:id="6249" w:name="_Toc122013148"/>
      <w:bookmarkStart w:id="6250" w:name="_Toc124155967"/>
      <w:bookmarkStart w:id="6251" w:name="_Toc131537727"/>
      <w:bookmarkStart w:id="6252" w:name="_Toc137397934"/>
      <w:bookmarkStart w:id="6253" w:name="_Toc156576150"/>
      <w:bookmarkStart w:id="6254" w:name="_Toc176944672"/>
      <w:bookmarkStart w:id="6255" w:name="_Toc187256950"/>
      <w:r w:rsidRPr="008C3753">
        <w:t>7.3.3</w:t>
      </w:r>
      <w:r w:rsidRPr="008C3753">
        <w:tab/>
        <w:t>Test purpose</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56" w:name="_Toc21100029"/>
      <w:bookmarkStart w:id="6257" w:name="_Toc29809827"/>
      <w:bookmarkStart w:id="6258" w:name="_Toc36645212"/>
      <w:bookmarkStart w:id="6259" w:name="_Toc37272266"/>
      <w:bookmarkStart w:id="6260" w:name="_Toc45884512"/>
      <w:bookmarkStart w:id="6261" w:name="_Toc53182535"/>
      <w:bookmarkStart w:id="6262" w:name="_Toc58860276"/>
      <w:bookmarkStart w:id="6263" w:name="_Toc58862780"/>
      <w:bookmarkStart w:id="6264" w:name="_Toc61182773"/>
      <w:bookmarkStart w:id="6265" w:name="_Toc66728087"/>
      <w:bookmarkStart w:id="6266" w:name="_Toc74961891"/>
      <w:bookmarkStart w:id="6267" w:name="_Toc75242801"/>
      <w:bookmarkStart w:id="6268" w:name="_Toc76545147"/>
      <w:bookmarkStart w:id="6269" w:name="_Toc82595250"/>
      <w:bookmarkStart w:id="6270" w:name="_Toc89955281"/>
      <w:bookmarkStart w:id="6271" w:name="_Toc98773706"/>
      <w:bookmarkStart w:id="6272" w:name="_Toc106201465"/>
      <w:bookmarkStart w:id="6273" w:name="_Toc115191319"/>
      <w:bookmarkStart w:id="6274" w:name="_Toc122013149"/>
      <w:bookmarkStart w:id="6275" w:name="_Toc124155968"/>
      <w:bookmarkStart w:id="6276" w:name="_Toc131537728"/>
      <w:bookmarkStart w:id="6277" w:name="_Toc137397935"/>
      <w:bookmarkStart w:id="6278" w:name="_Toc156576151"/>
      <w:bookmarkStart w:id="6279" w:name="_Toc176944673"/>
      <w:bookmarkStart w:id="6280" w:name="_Toc187256951"/>
      <w:r w:rsidRPr="008C3753">
        <w:t>7.3.4</w:t>
      </w:r>
      <w:r w:rsidRPr="008C3753">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8FCCA41" w14:textId="77777777" w:rsidR="00716814" w:rsidRPr="008C3753" w:rsidRDefault="00716814" w:rsidP="00716814">
      <w:pPr>
        <w:pStyle w:val="Heading4"/>
      </w:pPr>
      <w:bookmarkStart w:id="6281" w:name="_Toc21100030"/>
      <w:bookmarkStart w:id="6282" w:name="_Toc29809828"/>
      <w:bookmarkStart w:id="6283" w:name="_Toc36645213"/>
      <w:bookmarkStart w:id="6284" w:name="_Toc37272267"/>
      <w:bookmarkStart w:id="6285" w:name="_Toc45884513"/>
      <w:bookmarkStart w:id="6286" w:name="_Toc53182536"/>
      <w:bookmarkStart w:id="6287" w:name="_Toc58860277"/>
      <w:bookmarkStart w:id="6288" w:name="_Toc58862781"/>
      <w:bookmarkStart w:id="6289" w:name="_Toc61182774"/>
      <w:bookmarkStart w:id="6290" w:name="_Toc66728088"/>
      <w:bookmarkStart w:id="6291" w:name="_Toc74961892"/>
      <w:bookmarkStart w:id="6292" w:name="_Toc75242802"/>
      <w:bookmarkStart w:id="6293" w:name="_Toc76545148"/>
      <w:bookmarkStart w:id="6294" w:name="_Toc82595251"/>
      <w:bookmarkStart w:id="6295" w:name="_Toc89955282"/>
      <w:bookmarkStart w:id="6296" w:name="_Toc98773707"/>
      <w:bookmarkStart w:id="6297" w:name="_Toc106201466"/>
      <w:bookmarkStart w:id="6298" w:name="_Toc115191320"/>
      <w:bookmarkStart w:id="6299" w:name="_Toc122013150"/>
      <w:bookmarkStart w:id="6300" w:name="_Toc124155969"/>
      <w:bookmarkStart w:id="6301" w:name="_Toc131537729"/>
      <w:bookmarkStart w:id="6302" w:name="_Toc137397936"/>
      <w:bookmarkStart w:id="6303" w:name="_Toc156576152"/>
      <w:bookmarkStart w:id="6304" w:name="_Toc176944674"/>
      <w:bookmarkStart w:id="6305" w:name="_Toc187256952"/>
      <w:r w:rsidRPr="008C3753">
        <w:t>7.3.4.1</w:t>
      </w:r>
      <w:r w:rsidRPr="008C3753">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306" w:name="_Toc21100031"/>
      <w:bookmarkStart w:id="6307" w:name="_Toc29809829"/>
      <w:bookmarkStart w:id="6308" w:name="_Toc36645214"/>
      <w:bookmarkStart w:id="6309" w:name="_Toc37272268"/>
      <w:bookmarkStart w:id="6310" w:name="_Toc45884514"/>
      <w:bookmarkStart w:id="6311" w:name="_Toc53182537"/>
      <w:bookmarkStart w:id="6312" w:name="_Toc58860278"/>
      <w:bookmarkStart w:id="6313" w:name="_Toc58862782"/>
      <w:bookmarkStart w:id="6314" w:name="_Toc61182775"/>
      <w:bookmarkStart w:id="6315" w:name="_Toc66728089"/>
      <w:bookmarkStart w:id="6316" w:name="_Toc74961893"/>
      <w:bookmarkStart w:id="6317" w:name="_Toc75242803"/>
      <w:bookmarkStart w:id="6318" w:name="_Toc76545149"/>
      <w:bookmarkStart w:id="6319" w:name="_Toc82595252"/>
      <w:bookmarkStart w:id="6320" w:name="_Toc89955283"/>
      <w:bookmarkStart w:id="6321" w:name="_Toc98773708"/>
      <w:bookmarkStart w:id="6322" w:name="_Toc106201467"/>
      <w:bookmarkStart w:id="6323" w:name="_Toc115191321"/>
      <w:bookmarkStart w:id="6324" w:name="_Toc122013151"/>
      <w:bookmarkStart w:id="6325" w:name="_Toc124155970"/>
      <w:bookmarkStart w:id="6326" w:name="_Toc131537730"/>
      <w:bookmarkStart w:id="6327" w:name="_Toc137397937"/>
      <w:bookmarkStart w:id="6328" w:name="_Toc156576153"/>
      <w:bookmarkStart w:id="6329" w:name="_Toc176944675"/>
      <w:bookmarkStart w:id="6330" w:name="_Toc187256953"/>
      <w:r w:rsidRPr="008C3753">
        <w:t>7.3.4.2</w:t>
      </w:r>
      <w:r w:rsidRPr="008C3753">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31" w:name="_Toc21100032"/>
      <w:bookmarkStart w:id="6332" w:name="_Toc29809830"/>
      <w:bookmarkStart w:id="6333" w:name="_Toc36645215"/>
      <w:bookmarkStart w:id="6334" w:name="_Toc37272269"/>
      <w:bookmarkStart w:id="6335" w:name="_Toc45884515"/>
      <w:bookmarkStart w:id="6336" w:name="_Toc53182538"/>
      <w:bookmarkStart w:id="6337" w:name="_Toc58860279"/>
      <w:bookmarkStart w:id="6338" w:name="_Toc58862783"/>
      <w:bookmarkStart w:id="6339" w:name="_Toc61182776"/>
      <w:bookmarkStart w:id="6340" w:name="_Toc66728090"/>
      <w:bookmarkStart w:id="6341" w:name="_Toc74961894"/>
      <w:bookmarkStart w:id="6342" w:name="_Toc75242804"/>
      <w:bookmarkStart w:id="6343" w:name="_Toc76545150"/>
      <w:bookmarkStart w:id="6344" w:name="_Toc82595253"/>
      <w:bookmarkStart w:id="6345" w:name="_Toc89955284"/>
      <w:bookmarkStart w:id="6346" w:name="_Toc98773709"/>
      <w:bookmarkStart w:id="6347" w:name="_Toc106201468"/>
      <w:bookmarkStart w:id="6348" w:name="_Toc115191322"/>
      <w:bookmarkStart w:id="6349" w:name="_Toc122013152"/>
      <w:bookmarkStart w:id="6350" w:name="_Toc124155971"/>
      <w:bookmarkStart w:id="6351" w:name="_Toc131537731"/>
      <w:bookmarkStart w:id="6352" w:name="_Toc137397938"/>
      <w:bookmarkStart w:id="6353" w:name="_Toc156576154"/>
      <w:bookmarkStart w:id="6354" w:name="_Toc176944676"/>
      <w:bookmarkStart w:id="6355" w:name="_Toc187256954"/>
      <w:r w:rsidRPr="008C3753">
        <w:t>7.3.5</w:t>
      </w:r>
      <w:r w:rsidRPr="008C3753">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2540ED">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56" w:name="_Toc21100033"/>
      <w:bookmarkStart w:id="6357" w:name="_Toc29809831"/>
      <w:bookmarkStart w:id="6358" w:name="_Toc36645216"/>
      <w:bookmarkStart w:id="6359" w:name="_Toc37272270"/>
      <w:bookmarkStart w:id="6360" w:name="_Toc45884516"/>
      <w:bookmarkStart w:id="6361" w:name="_Toc53182539"/>
      <w:bookmarkStart w:id="6362" w:name="_Toc58860280"/>
      <w:bookmarkStart w:id="6363" w:name="_Toc58862784"/>
      <w:bookmarkStart w:id="6364" w:name="_Toc61182777"/>
      <w:bookmarkStart w:id="6365" w:name="_Toc66728091"/>
      <w:bookmarkStart w:id="6366" w:name="_Toc74961895"/>
      <w:bookmarkStart w:id="6367" w:name="_Toc75242805"/>
      <w:bookmarkStart w:id="6368" w:name="_Toc76545151"/>
      <w:bookmarkStart w:id="6369" w:name="_Toc82595254"/>
      <w:bookmarkStart w:id="6370" w:name="_Toc89955285"/>
      <w:bookmarkStart w:id="6371" w:name="_Toc98773710"/>
      <w:bookmarkStart w:id="6372" w:name="_Toc106201469"/>
      <w:bookmarkStart w:id="6373" w:name="_Toc115191323"/>
      <w:bookmarkStart w:id="6374" w:name="_Toc122013153"/>
      <w:bookmarkStart w:id="6375" w:name="_Toc124155972"/>
      <w:bookmarkStart w:id="6376" w:name="_Toc131537732"/>
      <w:bookmarkStart w:id="6377" w:name="_Toc137397939"/>
      <w:bookmarkStart w:id="6378" w:name="_Toc156576155"/>
      <w:bookmarkStart w:id="6379" w:name="_Toc176944677"/>
      <w:bookmarkStart w:id="6380" w:name="_Toc187256955"/>
      <w:r w:rsidRPr="008C3753">
        <w:t>7.4</w:t>
      </w:r>
      <w:r w:rsidRPr="008C3753">
        <w:tab/>
      </w:r>
      <w:r w:rsidR="00F86F86" w:rsidRPr="008C3753">
        <w:t>In-band selectivity 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3126C7" w14:textId="3839A3AF" w:rsidR="00081372" w:rsidRPr="008C3753" w:rsidRDefault="00081372" w:rsidP="004B09C2">
      <w:pPr>
        <w:pStyle w:val="Heading3"/>
      </w:pPr>
      <w:bookmarkStart w:id="6381" w:name="_Toc21100034"/>
      <w:bookmarkStart w:id="6382" w:name="_Toc29809832"/>
      <w:bookmarkStart w:id="6383" w:name="_Toc36645217"/>
      <w:bookmarkStart w:id="6384" w:name="_Toc37272271"/>
      <w:bookmarkStart w:id="6385" w:name="_Toc45884517"/>
      <w:bookmarkStart w:id="6386" w:name="_Toc53182540"/>
      <w:bookmarkStart w:id="6387" w:name="_Toc58860281"/>
      <w:bookmarkStart w:id="6388" w:name="_Toc58862785"/>
      <w:bookmarkStart w:id="6389" w:name="_Toc61182778"/>
      <w:bookmarkStart w:id="6390" w:name="_Toc66728092"/>
      <w:bookmarkStart w:id="6391" w:name="_Toc74961896"/>
      <w:bookmarkStart w:id="6392" w:name="_Toc75242806"/>
      <w:bookmarkStart w:id="6393" w:name="_Toc76545152"/>
      <w:bookmarkStart w:id="6394" w:name="_Toc82595255"/>
      <w:bookmarkStart w:id="6395" w:name="_Toc89955286"/>
      <w:bookmarkStart w:id="6396" w:name="_Toc98773711"/>
      <w:bookmarkStart w:id="6397" w:name="_Toc106201470"/>
      <w:bookmarkStart w:id="6398" w:name="_Toc115191324"/>
      <w:bookmarkStart w:id="6399" w:name="_Toc122013154"/>
      <w:bookmarkStart w:id="6400" w:name="_Toc124155973"/>
      <w:bookmarkStart w:id="6401" w:name="_Toc131537733"/>
      <w:bookmarkStart w:id="6402" w:name="_Toc137397940"/>
      <w:bookmarkStart w:id="6403" w:name="_Toc156576156"/>
      <w:bookmarkStart w:id="6404" w:name="_Toc176944678"/>
      <w:bookmarkStart w:id="6405" w:name="_Toc187256956"/>
      <w:r w:rsidRPr="008C3753">
        <w:t>7.4.1</w:t>
      </w:r>
      <w:r w:rsidRPr="008C3753">
        <w:tab/>
        <w:t>Adjacent Channel Selectivity (ACS)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A93F3C" w14:textId="77777777" w:rsidR="00081372" w:rsidRPr="008C3753" w:rsidRDefault="00081372" w:rsidP="0058053F">
      <w:pPr>
        <w:pStyle w:val="Heading4"/>
      </w:pPr>
      <w:bookmarkStart w:id="6406" w:name="_Toc21100035"/>
      <w:bookmarkStart w:id="6407" w:name="_Toc29809833"/>
      <w:bookmarkStart w:id="6408" w:name="_Toc36645218"/>
      <w:bookmarkStart w:id="6409" w:name="_Toc37272272"/>
      <w:bookmarkStart w:id="6410" w:name="_Toc45884518"/>
      <w:bookmarkStart w:id="6411" w:name="_Toc53182541"/>
      <w:bookmarkStart w:id="6412" w:name="_Toc58860282"/>
      <w:bookmarkStart w:id="6413" w:name="_Toc58862786"/>
      <w:bookmarkStart w:id="6414" w:name="_Toc61182779"/>
      <w:bookmarkStart w:id="6415" w:name="_Toc66728093"/>
      <w:bookmarkStart w:id="6416" w:name="_Toc74961897"/>
      <w:bookmarkStart w:id="6417" w:name="_Toc75242807"/>
      <w:bookmarkStart w:id="6418" w:name="_Toc76545153"/>
      <w:bookmarkStart w:id="6419" w:name="_Toc82595256"/>
      <w:bookmarkStart w:id="6420" w:name="_Toc89955287"/>
      <w:bookmarkStart w:id="6421" w:name="_Toc98773712"/>
      <w:bookmarkStart w:id="6422" w:name="_Toc106201471"/>
      <w:bookmarkStart w:id="6423" w:name="_Toc115191325"/>
      <w:bookmarkStart w:id="6424" w:name="_Toc122013155"/>
      <w:bookmarkStart w:id="6425" w:name="_Toc124155974"/>
      <w:bookmarkStart w:id="6426" w:name="_Toc131537734"/>
      <w:bookmarkStart w:id="6427" w:name="_Toc137397941"/>
      <w:bookmarkStart w:id="6428" w:name="_Toc156576157"/>
      <w:bookmarkStart w:id="6429" w:name="_Toc176944679"/>
      <w:bookmarkStart w:id="6430" w:name="_Toc187256957"/>
      <w:r w:rsidRPr="008C3753">
        <w:t>7.4.1.1</w:t>
      </w:r>
      <w:r w:rsidRPr="008C3753">
        <w:tab/>
        <w:t>Definition and applicability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31" w:name="_Toc21100036"/>
      <w:bookmarkStart w:id="6432" w:name="_Toc29809834"/>
      <w:bookmarkStart w:id="6433" w:name="_Toc36645219"/>
      <w:bookmarkStart w:id="6434" w:name="_Toc37272273"/>
      <w:bookmarkStart w:id="6435" w:name="_Toc45884519"/>
      <w:bookmarkStart w:id="6436" w:name="_Toc53182542"/>
      <w:bookmarkStart w:id="6437" w:name="_Toc58860283"/>
      <w:bookmarkStart w:id="6438" w:name="_Toc58862787"/>
      <w:bookmarkStart w:id="6439" w:name="_Toc61182780"/>
      <w:bookmarkStart w:id="6440" w:name="_Toc66728094"/>
      <w:bookmarkStart w:id="6441" w:name="_Toc74961898"/>
      <w:bookmarkStart w:id="6442" w:name="_Toc75242808"/>
      <w:bookmarkStart w:id="6443" w:name="_Toc76545154"/>
      <w:bookmarkStart w:id="6444" w:name="_Toc82595257"/>
      <w:bookmarkStart w:id="6445" w:name="_Toc89955288"/>
      <w:bookmarkStart w:id="6446" w:name="_Toc98773713"/>
      <w:bookmarkStart w:id="6447" w:name="_Toc106201472"/>
      <w:bookmarkStart w:id="6448" w:name="_Toc115191326"/>
      <w:bookmarkStart w:id="6449" w:name="_Toc122013156"/>
      <w:bookmarkStart w:id="6450" w:name="_Toc124155975"/>
      <w:bookmarkStart w:id="6451" w:name="_Toc131537735"/>
      <w:bookmarkStart w:id="6452" w:name="_Toc137397942"/>
      <w:bookmarkStart w:id="6453" w:name="_Toc156576158"/>
      <w:bookmarkStart w:id="6454" w:name="_Toc176944680"/>
      <w:bookmarkStart w:id="6455" w:name="_Toc187256958"/>
      <w:r w:rsidRPr="008C3753">
        <w:t>7.4.1.2</w:t>
      </w:r>
      <w:r w:rsidRPr="008C3753">
        <w:tab/>
        <w:t>Minimum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56" w:name="_Toc21100037"/>
      <w:bookmarkStart w:id="6457" w:name="_Toc29809835"/>
      <w:bookmarkStart w:id="6458" w:name="_Toc36645220"/>
      <w:bookmarkStart w:id="6459" w:name="_Toc37272274"/>
      <w:bookmarkStart w:id="6460" w:name="_Toc45884520"/>
      <w:bookmarkStart w:id="6461" w:name="_Toc53182543"/>
      <w:bookmarkStart w:id="6462" w:name="_Toc58860284"/>
      <w:bookmarkStart w:id="6463" w:name="_Toc58862788"/>
      <w:bookmarkStart w:id="6464" w:name="_Toc61182781"/>
      <w:bookmarkStart w:id="6465" w:name="_Toc66728095"/>
      <w:bookmarkStart w:id="6466" w:name="_Toc74961899"/>
      <w:bookmarkStart w:id="6467" w:name="_Toc75242809"/>
      <w:bookmarkStart w:id="6468" w:name="_Toc76545155"/>
      <w:bookmarkStart w:id="6469" w:name="_Toc82595258"/>
      <w:bookmarkStart w:id="6470" w:name="_Toc89955289"/>
      <w:bookmarkStart w:id="6471" w:name="_Toc98773714"/>
      <w:bookmarkStart w:id="6472" w:name="_Toc106201473"/>
      <w:bookmarkStart w:id="6473" w:name="_Toc115191327"/>
      <w:bookmarkStart w:id="6474" w:name="_Toc122013157"/>
      <w:bookmarkStart w:id="6475" w:name="_Toc124155976"/>
      <w:bookmarkStart w:id="6476" w:name="_Toc131537736"/>
      <w:bookmarkStart w:id="6477" w:name="_Toc137397943"/>
      <w:bookmarkStart w:id="6478" w:name="_Toc156576159"/>
      <w:bookmarkStart w:id="6479" w:name="_Toc176944681"/>
      <w:bookmarkStart w:id="6480" w:name="_Toc187256959"/>
      <w:r w:rsidRPr="008C3753">
        <w:t>7.4.1.3</w:t>
      </w:r>
      <w:r w:rsidRPr="008C3753">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81" w:name="_Toc21100038"/>
      <w:bookmarkStart w:id="6482" w:name="_Toc29809836"/>
      <w:bookmarkStart w:id="6483" w:name="_Toc36645221"/>
      <w:bookmarkStart w:id="6484" w:name="_Toc37272275"/>
      <w:bookmarkStart w:id="6485" w:name="_Toc45884521"/>
      <w:bookmarkStart w:id="6486" w:name="_Toc53182544"/>
      <w:bookmarkStart w:id="6487" w:name="_Toc58860285"/>
      <w:bookmarkStart w:id="6488" w:name="_Toc58862789"/>
      <w:bookmarkStart w:id="6489" w:name="_Toc61182782"/>
      <w:bookmarkStart w:id="6490" w:name="_Toc66728096"/>
      <w:bookmarkStart w:id="6491" w:name="_Toc74961900"/>
      <w:bookmarkStart w:id="6492" w:name="_Toc75242810"/>
      <w:bookmarkStart w:id="6493" w:name="_Toc76545156"/>
      <w:bookmarkStart w:id="6494" w:name="_Toc82595259"/>
      <w:bookmarkStart w:id="6495" w:name="_Toc89955290"/>
      <w:bookmarkStart w:id="6496" w:name="_Toc98773715"/>
      <w:bookmarkStart w:id="6497" w:name="_Toc106201474"/>
      <w:bookmarkStart w:id="6498" w:name="_Toc115191328"/>
      <w:bookmarkStart w:id="6499" w:name="_Toc122013158"/>
      <w:bookmarkStart w:id="6500" w:name="_Toc124155977"/>
      <w:bookmarkStart w:id="6501" w:name="_Toc131537737"/>
      <w:bookmarkStart w:id="6502" w:name="_Toc137397944"/>
      <w:bookmarkStart w:id="6503" w:name="_Toc156576160"/>
      <w:bookmarkStart w:id="6504" w:name="_Toc176944682"/>
      <w:bookmarkStart w:id="6505" w:name="_Toc187256960"/>
      <w:r w:rsidRPr="008C3753">
        <w:t>7.4.1.4</w:t>
      </w:r>
      <w:r w:rsidRPr="008C3753">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7410AD7" w14:textId="77777777" w:rsidR="00081372" w:rsidRPr="008C3753" w:rsidRDefault="00081372" w:rsidP="0058053F">
      <w:pPr>
        <w:pStyle w:val="Heading5"/>
      </w:pPr>
      <w:bookmarkStart w:id="6506" w:name="_Toc21100039"/>
      <w:bookmarkStart w:id="6507" w:name="_Toc29809837"/>
      <w:bookmarkStart w:id="6508" w:name="_Toc36645222"/>
      <w:bookmarkStart w:id="6509" w:name="_Toc37272276"/>
      <w:bookmarkStart w:id="6510" w:name="_Toc45884522"/>
      <w:bookmarkStart w:id="6511" w:name="_Toc53182545"/>
      <w:bookmarkStart w:id="6512" w:name="_Toc58860286"/>
      <w:bookmarkStart w:id="6513" w:name="_Toc58862790"/>
      <w:bookmarkStart w:id="6514" w:name="_Toc61182783"/>
      <w:bookmarkStart w:id="6515" w:name="_Toc66728097"/>
      <w:bookmarkStart w:id="6516" w:name="_Toc74961901"/>
      <w:bookmarkStart w:id="6517" w:name="_Toc75242811"/>
      <w:bookmarkStart w:id="6518" w:name="_Toc76545157"/>
      <w:bookmarkStart w:id="6519" w:name="_Toc82595260"/>
      <w:bookmarkStart w:id="6520" w:name="_Toc89955291"/>
      <w:bookmarkStart w:id="6521" w:name="_Toc98773716"/>
      <w:bookmarkStart w:id="6522" w:name="_Toc106201475"/>
      <w:bookmarkStart w:id="6523" w:name="_Toc115191329"/>
      <w:bookmarkStart w:id="6524" w:name="_Toc122013159"/>
      <w:bookmarkStart w:id="6525" w:name="_Toc124155978"/>
      <w:bookmarkStart w:id="6526" w:name="_Toc131537738"/>
      <w:bookmarkStart w:id="6527" w:name="_Toc137397945"/>
      <w:bookmarkStart w:id="6528" w:name="_Toc156576161"/>
      <w:bookmarkStart w:id="6529" w:name="_Toc176944683"/>
      <w:bookmarkStart w:id="6530" w:name="_Toc187256961"/>
      <w:r w:rsidRPr="008C3753">
        <w:t>7.4.1.4.1</w:t>
      </w:r>
      <w:r w:rsidRPr="008C3753">
        <w:tab/>
        <w:t>Initial conditions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31" w:name="_Toc21100040"/>
      <w:bookmarkStart w:id="6532" w:name="_Toc29809838"/>
      <w:bookmarkStart w:id="6533" w:name="_Toc36645223"/>
      <w:bookmarkStart w:id="6534" w:name="_Toc37272277"/>
      <w:bookmarkStart w:id="6535" w:name="_Toc45884523"/>
      <w:bookmarkStart w:id="6536" w:name="_Toc53182546"/>
      <w:bookmarkStart w:id="6537" w:name="_Toc58860287"/>
      <w:bookmarkStart w:id="6538" w:name="_Toc58862791"/>
      <w:bookmarkStart w:id="6539" w:name="_Toc61182784"/>
      <w:bookmarkStart w:id="6540" w:name="_Toc66728098"/>
      <w:bookmarkStart w:id="6541" w:name="_Toc74961902"/>
      <w:bookmarkStart w:id="6542" w:name="_Toc75242812"/>
      <w:bookmarkStart w:id="6543" w:name="_Toc76545158"/>
      <w:bookmarkStart w:id="6544" w:name="_Toc82595261"/>
      <w:bookmarkStart w:id="6545" w:name="_Toc89955292"/>
      <w:bookmarkStart w:id="6546" w:name="_Toc98773717"/>
      <w:bookmarkStart w:id="6547" w:name="_Toc106201476"/>
      <w:bookmarkStart w:id="6548" w:name="_Toc115191330"/>
      <w:bookmarkStart w:id="6549" w:name="_Toc122013160"/>
      <w:bookmarkStart w:id="6550" w:name="_Toc124155979"/>
      <w:bookmarkStart w:id="6551" w:name="_Toc131537739"/>
      <w:bookmarkStart w:id="6552" w:name="_Toc137397946"/>
      <w:bookmarkStart w:id="6553" w:name="_Toc156576162"/>
      <w:bookmarkStart w:id="6554" w:name="_Toc176944684"/>
      <w:bookmarkStart w:id="6555" w:name="_Toc187256962"/>
      <w:r w:rsidRPr="008C3753">
        <w:t>7.4.1.4.2</w:t>
      </w:r>
      <w:r w:rsidRPr="008C3753">
        <w:tab/>
        <w:t>Procedure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56" w:name="_Toc21100041"/>
      <w:bookmarkStart w:id="6557" w:name="_Toc29809839"/>
      <w:bookmarkStart w:id="6558" w:name="_Toc36645224"/>
      <w:bookmarkStart w:id="6559" w:name="_Toc37272278"/>
      <w:bookmarkStart w:id="6560" w:name="_Toc45884524"/>
      <w:bookmarkStart w:id="6561" w:name="_Toc53182547"/>
      <w:bookmarkStart w:id="6562" w:name="_Toc58860288"/>
      <w:bookmarkStart w:id="6563" w:name="_Toc58862792"/>
      <w:bookmarkStart w:id="6564" w:name="_Toc61182785"/>
      <w:bookmarkStart w:id="6565" w:name="_Toc66728099"/>
      <w:bookmarkStart w:id="6566" w:name="_Toc74961903"/>
      <w:bookmarkStart w:id="6567" w:name="_Toc75242813"/>
      <w:bookmarkStart w:id="6568" w:name="_Toc76545159"/>
      <w:bookmarkStart w:id="6569" w:name="_Toc82595262"/>
      <w:bookmarkStart w:id="6570" w:name="_Toc89955293"/>
      <w:bookmarkStart w:id="6571" w:name="_Toc98773718"/>
      <w:bookmarkStart w:id="6572" w:name="_Toc106201477"/>
      <w:bookmarkStart w:id="6573" w:name="_Toc115191331"/>
      <w:bookmarkStart w:id="6574" w:name="_Toc122013161"/>
      <w:bookmarkStart w:id="6575" w:name="_Toc124155980"/>
      <w:bookmarkStart w:id="6576" w:name="_Toc131537740"/>
      <w:bookmarkStart w:id="6577" w:name="_Toc137397947"/>
      <w:bookmarkStart w:id="6578" w:name="_Toc156576163"/>
      <w:bookmarkStart w:id="6579" w:name="_Toc176944685"/>
      <w:bookmarkStart w:id="6580" w:name="_Toc187256963"/>
      <w:r w:rsidRPr="008C3753">
        <w:t>7.4.1.5</w:t>
      </w:r>
      <w:r w:rsidRPr="008C3753">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rPr>
              <w:t>a</w:t>
            </w:r>
            <w:r w:rsidR="0090035D">
              <w:t>, 7.2.2-2</w:t>
            </w:r>
            <w:r w:rsidR="0090035D">
              <w:rPr>
                <w:rFonts w:hint="eastAsia"/>
              </w:rPr>
              <w:t>c</w:t>
            </w:r>
            <w:r w:rsidR="0090035D">
              <w:t>, 7.2.2-3</w:t>
            </w:r>
            <w:r w:rsidR="0090035D">
              <w:rPr>
                <w:rFonts w:hint="eastAsia"/>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rPr>
              <w:t>1.5</w:t>
            </w:r>
            <w:r>
              <w:rPr>
                <w:rFonts w:hint="eastAsia"/>
              </w:rPr>
              <w:t>07</w:t>
            </w:r>
            <w:r>
              <w:rPr>
                <w:rFonts w:eastAsia="SimSun"/>
              </w:rPr>
              <w:t>5</w:t>
            </w:r>
          </w:p>
        </w:tc>
        <w:tc>
          <w:tcPr>
            <w:tcW w:w="2835" w:type="dxa"/>
            <w:tcBorders>
              <w:bottom w:val="nil"/>
            </w:tcBorders>
          </w:tcPr>
          <w:p w14:paraId="11DDB254" w14:textId="77777777" w:rsidR="00081C34" w:rsidRDefault="00081C34" w:rsidP="00081C34">
            <w:pPr>
              <w:pStyle w:val="TAC"/>
              <w:snapToGrid w:val="0"/>
            </w:pPr>
            <w:r>
              <w:rPr>
                <w:rFonts w:hint="eastAsia"/>
              </w:rPr>
              <w:t>3</w:t>
            </w:r>
            <w:r>
              <w:t xml:space="preserve"> MHz DFT-s-OFDM </w:t>
            </w:r>
            <w:r>
              <w:rPr>
                <w:rFonts w:eastAsia="SimSun"/>
              </w:rPr>
              <w:t>NR</w:t>
            </w:r>
            <w:r>
              <w:t xml:space="preserve"> signal</w:t>
            </w:r>
          </w:p>
          <w:p w14:paraId="5D81953B" w14:textId="010EF1BF" w:rsidR="00081C34" w:rsidRPr="008C3753" w:rsidRDefault="00081C34" w:rsidP="00081C34">
            <w:pPr>
              <w:pStyle w:val="TAC"/>
            </w:pPr>
            <w:r>
              <w:rPr>
                <w:lang w:val="sv-SE"/>
              </w:rPr>
              <w:t xml:space="preserve">15 kHz SCS, </w:t>
            </w:r>
            <w:r>
              <w:rPr>
                <w:rFonts w:hint="eastAsia"/>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81" w:name="_Toc21100042"/>
      <w:bookmarkStart w:id="6582" w:name="_Toc29809840"/>
      <w:bookmarkStart w:id="6583" w:name="_Toc36645225"/>
      <w:bookmarkStart w:id="6584" w:name="_Toc37272279"/>
      <w:bookmarkStart w:id="6585" w:name="_Toc45884525"/>
      <w:bookmarkStart w:id="6586" w:name="_Toc53182548"/>
      <w:bookmarkStart w:id="6587" w:name="_Toc58860289"/>
      <w:bookmarkStart w:id="6588" w:name="_Toc58862793"/>
      <w:bookmarkStart w:id="6589" w:name="_Toc61182786"/>
      <w:bookmarkStart w:id="6590" w:name="_Toc66728100"/>
      <w:bookmarkStart w:id="6591" w:name="_Toc74961904"/>
      <w:bookmarkStart w:id="6592" w:name="_Toc75242814"/>
      <w:bookmarkStart w:id="6593" w:name="_Toc76545160"/>
      <w:bookmarkStart w:id="6594" w:name="_Toc82595263"/>
      <w:bookmarkStart w:id="6595" w:name="_Toc89955294"/>
      <w:bookmarkStart w:id="6596" w:name="_Toc98773719"/>
      <w:bookmarkStart w:id="6597" w:name="_Toc106201478"/>
      <w:bookmarkStart w:id="6598" w:name="_Toc115191332"/>
      <w:bookmarkStart w:id="6599" w:name="_Toc122013162"/>
      <w:bookmarkStart w:id="6600" w:name="_Toc124155981"/>
      <w:bookmarkStart w:id="6601" w:name="_Toc131537741"/>
      <w:bookmarkStart w:id="6602" w:name="_Toc137397948"/>
      <w:bookmarkStart w:id="6603" w:name="_Toc156576164"/>
      <w:bookmarkStart w:id="6604" w:name="_Toc176944686"/>
      <w:bookmarkStart w:id="6605" w:name="_Toc187256964"/>
      <w:r w:rsidRPr="008C3753">
        <w:t>7.4.2</w:t>
      </w:r>
      <w:r w:rsidRPr="008C3753">
        <w:tab/>
        <w:t>In-band blocking</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6BDA1D9" w14:textId="77777777" w:rsidR="00081372" w:rsidRPr="008C3753" w:rsidRDefault="00081372" w:rsidP="0058053F">
      <w:pPr>
        <w:pStyle w:val="Heading4"/>
      </w:pPr>
      <w:bookmarkStart w:id="6606" w:name="_Toc21100043"/>
      <w:bookmarkStart w:id="6607" w:name="_Toc29809841"/>
      <w:bookmarkStart w:id="6608" w:name="_Toc36645226"/>
      <w:bookmarkStart w:id="6609" w:name="_Toc37272280"/>
      <w:bookmarkStart w:id="6610" w:name="_Toc45884526"/>
      <w:bookmarkStart w:id="6611" w:name="_Toc53182549"/>
      <w:bookmarkStart w:id="6612" w:name="_Toc58860290"/>
      <w:bookmarkStart w:id="6613" w:name="_Toc58862794"/>
      <w:bookmarkStart w:id="6614" w:name="_Toc61182787"/>
      <w:bookmarkStart w:id="6615" w:name="_Toc66728101"/>
      <w:bookmarkStart w:id="6616" w:name="_Toc74961905"/>
      <w:bookmarkStart w:id="6617" w:name="_Toc75242815"/>
      <w:bookmarkStart w:id="6618" w:name="_Toc76545161"/>
      <w:bookmarkStart w:id="6619" w:name="_Toc82595264"/>
      <w:bookmarkStart w:id="6620" w:name="_Toc89955295"/>
      <w:bookmarkStart w:id="6621" w:name="_Toc98773720"/>
      <w:bookmarkStart w:id="6622" w:name="_Toc106201479"/>
      <w:bookmarkStart w:id="6623" w:name="_Toc115191333"/>
      <w:bookmarkStart w:id="6624" w:name="_Toc122013163"/>
      <w:bookmarkStart w:id="6625" w:name="_Toc124155982"/>
      <w:bookmarkStart w:id="6626" w:name="_Toc131537742"/>
      <w:bookmarkStart w:id="6627" w:name="_Toc137397949"/>
      <w:bookmarkStart w:id="6628" w:name="_Toc156576165"/>
      <w:bookmarkStart w:id="6629" w:name="_Toc176944687"/>
      <w:bookmarkStart w:id="6630" w:name="_Toc187256965"/>
      <w:r w:rsidRPr="008C3753">
        <w:t>7.4.2.1</w:t>
      </w:r>
      <w:r w:rsidRPr="008C3753">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31" w:name="_Toc21100044"/>
      <w:bookmarkStart w:id="6632" w:name="_Toc29809842"/>
      <w:bookmarkStart w:id="6633" w:name="_Toc36645227"/>
      <w:bookmarkStart w:id="6634" w:name="_Toc37272281"/>
      <w:bookmarkStart w:id="6635" w:name="_Toc45884527"/>
      <w:bookmarkStart w:id="6636" w:name="_Toc53182550"/>
      <w:bookmarkStart w:id="6637" w:name="_Toc58860291"/>
      <w:bookmarkStart w:id="6638" w:name="_Toc58862795"/>
      <w:bookmarkStart w:id="6639" w:name="_Toc61182788"/>
      <w:bookmarkStart w:id="6640" w:name="_Toc66728102"/>
      <w:bookmarkStart w:id="6641" w:name="_Toc74961906"/>
      <w:bookmarkStart w:id="6642" w:name="_Toc75242816"/>
      <w:bookmarkStart w:id="6643" w:name="_Toc76545162"/>
      <w:bookmarkStart w:id="6644" w:name="_Toc82595265"/>
      <w:bookmarkStart w:id="6645" w:name="_Toc89955296"/>
      <w:bookmarkStart w:id="6646" w:name="_Toc98773721"/>
      <w:bookmarkStart w:id="6647" w:name="_Toc106201480"/>
      <w:bookmarkStart w:id="6648" w:name="_Toc115191334"/>
      <w:bookmarkStart w:id="6649" w:name="_Toc122013164"/>
      <w:bookmarkStart w:id="6650" w:name="_Toc124155983"/>
      <w:bookmarkStart w:id="6651" w:name="_Toc131537743"/>
      <w:bookmarkStart w:id="6652" w:name="_Toc137397950"/>
      <w:bookmarkStart w:id="6653" w:name="_Toc156576166"/>
      <w:bookmarkStart w:id="6654" w:name="_Toc176944688"/>
      <w:bookmarkStart w:id="6655" w:name="_Toc187256966"/>
      <w:r w:rsidRPr="008C3753">
        <w:t>7.4.2.2</w:t>
      </w:r>
      <w:r w:rsidRPr="008C3753">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56" w:name="_Toc21100045"/>
      <w:bookmarkStart w:id="6657" w:name="_Toc29809843"/>
      <w:bookmarkStart w:id="6658" w:name="_Toc36645228"/>
      <w:bookmarkStart w:id="6659" w:name="_Toc37272282"/>
      <w:bookmarkStart w:id="6660" w:name="_Toc45884528"/>
      <w:bookmarkStart w:id="6661" w:name="_Toc53182551"/>
      <w:bookmarkStart w:id="6662" w:name="_Toc58860292"/>
      <w:bookmarkStart w:id="6663" w:name="_Toc58862796"/>
      <w:bookmarkStart w:id="6664" w:name="_Toc61182789"/>
      <w:bookmarkStart w:id="6665" w:name="_Toc66728103"/>
      <w:bookmarkStart w:id="6666" w:name="_Toc74961907"/>
      <w:bookmarkStart w:id="6667" w:name="_Toc75242817"/>
      <w:bookmarkStart w:id="6668" w:name="_Toc76545163"/>
      <w:bookmarkStart w:id="6669" w:name="_Toc82595266"/>
      <w:bookmarkStart w:id="6670" w:name="_Toc89955297"/>
      <w:bookmarkStart w:id="6671" w:name="_Toc98773722"/>
      <w:bookmarkStart w:id="6672" w:name="_Toc106201481"/>
      <w:bookmarkStart w:id="6673" w:name="_Toc115191335"/>
      <w:bookmarkStart w:id="6674" w:name="_Toc122013165"/>
      <w:bookmarkStart w:id="6675" w:name="_Toc124155984"/>
      <w:bookmarkStart w:id="6676" w:name="_Toc131537744"/>
      <w:bookmarkStart w:id="6677" w:name="_Toc137397951"/>
      <w:bookmarkStart w:id="6678" w:name="_Toc156576167"/>
      <w:bookmarkStart w:id="6679" w:name="_Toc176944689"/>
      <w:bookmarkStart w:id="6680" w:name="_Toc187256967"/>
      <w:r w:rsidRPr="008C3753">
        <w:t>7.4.2.3</w:t>
      </w:r>
      <w:r w:rsidRPr="008C3753">
        <w:tab/>
        <w:t>Test purpose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81" w:name="_Toc21100046"/>
      <w:bookmarkStart w:id="6682" w:name="_Toc29809844"/>
      <w:bookmarkStart w:id="6683" w:name="_Toc36645229"/>
      <w:bookmarkStart w:id="6684" w:name="_Toc37272283"/>
      <w:bookmarkStart w:id="6685" w:name="_Toc45884529"/>
      <w:bookmarkStart w:id="6686" w:name="_Toc53182552"/>
      <w:bookmarkStart w:id="6687" w:name="_Toc58860293"/>
      <w:bookmarkStart w:id="6688" w:name="_Toc58862797"/>
      <w:bookmarkStart w:id="6689" w:name="_Toc61182790"/>
      <w:bookmarkStart w:id="6690" w:name="_Toc66728104"/>
      <w:bookmarkStart w:id="6691" w:name="_Toc74961908"/>
      <w:bookmarkStart w:id="6692" w:name="_Toc75242818"/>
      <w:bookmarkStart w:id="6693" w:name="_Toc76545164"/>
      <w:bookmarkStart w:id="6694" w:name="_Toc82595267"/>
      <w:bookmarkStart w:id="6695" w:name="_Toc89955298"/>
      <w:bookmarkStart w:id="6696" w:name="_Toc98773723"/>
      <w:bookmarkStart w:id="6697" w:name="_Toc106201482"/>
      <w:bookmarkStart w:id="6698" w:name="_Toc115191336"/>
      <w:bookmarkStart w:id="6699" w:name="_Toc122013166"/>
      <w:bookmarkStart w:id="6700" w:name="_Toc124155985"/>
      <w:bookmarkStart w:id="6701" w:name="_Toc131537745"/>
      <w:bookmarkStart w:id="6702" w:name="_Toc137397952"/>
      <w:bookmarkStart w:id="6703" w:name="_Toc156576168"/>
      <w:bookmarkStart w:id="6704" w:name="_Toc176944690"/>
      <w:bookmarkStart w:id="6705" w:name="_Toc187256968"/>
      <w:r w:rsidRPr="008C3753">
        <w:t>7.4.</w:t>
      </w:r>
      <w:r w:rsidR="00B24F3B" w:rsidRPr="008C3753">
        <w:t>2</w:t>
      </w:r>
      <w:r w:rsidRPr="008C3753">
        <w:t>.4</w:t>
      </w:r>
      <w:r w:rsidRPr="008C3753">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6AB20E1" w14:textId="77777777" w:rsidR="0040230A" w:rsidRPr="008C3753" w:rsidRDefault="0040230A" w:rsidP="0040230A">
      <w:pPr>
        <w:pStyle w:val="Heading5"/>
      </w:pPr>
      <w:bookmarkStart w:id="6706" w:name="_Toc21100047"/>
      <w:bookmarkStart w:id="6707" w:name="_Toc29809845"/>
      <w:bookmarkStart w:id="6708" w:name="_Toc36645230"/>
      <w:bookmarkStart w:id="6709" w:name="_Toc37272284"/>
      <w:bookmarkStart w:id="6710" w:name="_Toc45884530"/>
      <w:bookmarkStart w:id="6711" w:name="_Toc53182553"/>
      <w:bookmarkStart w:id="6712" w:name="_Toc58860294"/>
      <w:bookmarkStart w:id="6713" w:name="_Toc58862798"/>
      <w:bookmarkStart w:id="6714" w:name="_Toc61182791"/>
      <w:bookmarkStart w:id="6715" w:name="_Toc66728105"/>
      <w:bookmarkStart w:id="6716" w:name="_Toc74961909"/>
      <w:bookmarkStart w:id="6717" w:name="_Toc75242819"/>
      <w:bookmarkStart w:id="6718" w:name="_Toc76545165"/>
      <w:bookmarkStart w:id="6719" w:name="_Toc82595268"/>
      <w:bookmarkStart w:id="6720" w:name="_Toc89955299"/>
      <w:bookmarkStart w:id="6721" w:name="_Toc98773724"/>
      <w:bookmarkStart w:id="6722" w:name="_Toc106201483"/>
      <w:bookmarkStart w:id="6723" w:name="_Toc115191337"/>
      <w:bookmarkStart w:id="6724" w:name="_Toc122013167"/>
      <w:bookmarkStart w:id="6725" w:name="_Toc124155986"/>
      <w:bookmarkStart w:id="6726" w:name="_Toc131537746"/>
      <w:bookmarkStart w:id="6727" w:name="_Toc137397953"/>
      <w:bookmarkStart w:id="6728" w:name="_Toc156576169"/>
      <w:bookmarkStart w:id="6729" w:name="_Toc176944691"/>
      <w:bookmarkStart w:id="6730" w:name="_Toc187256969"/>
      <w:r w:rsidRPr="008C3753">
        <w:t>7.4.2.4.1</w:t>
      </w:r>
      <w:r w:rsidRPr="008C3753">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31" w:name="_Toc21100048"/>
      <w:bookmarkStart w:id="6732" w:name="_Toc29809846"/>
      <w:bookmarkStart w:id="6733" w:name="_Toc36645231"/>
      <w:bookmarkStart w:id="6734" w:name="_Toc37272285"/>
      <w:bookmarkStart w:id="6735" w:name="_Toc45884531"/>
      <w:bookmarkStart w:id="6736" w:name="_Toc53182554"/>
      <w:bookmarkStart w:id="6737" w:name="_Toc58860295"/>
      <w:bookmarkStart w:id="6738" w:name="_Toc58862799"/>
      <w:bookmarkStart w:id="6739" w:name="_Toc61182792"/>
      <w:bookmarkStart w:id="6740" w:name="_Toc66728106"/>
      <w:bookmarkStart w:id="6741" w:name="_Toc74961910"/>
      <w:bookmarkStart w:id="6742" w:name="_Toc75242820"/>
      <w:bookmarkStart w:id="6743" w:name="_Toc76545166"/>
      <w:bookmarkStart w:id="6744" w:name="_Toc82595269"/>
      <w:bookmarkStart w:id="6745" w:name="_Toc89955300"/>
      <w:bookmarkStart w:id="6746" w:name="_Toc98773725"/>
      <w:bookmarkStart w:id="6747" w:name="_Toc106201484"/>
      <w:bookmarkStart w:id="6748" w:name="_Toc115191338"/>
      <w:bookmarkStart w:id="6749" w:name="_Toc122013168"/>
      <w:bookmarkStart w:id="6750" w:name="_Toc124155987"/>
      <w:bookmarkStart w:id="6751" w:name="_Toc131537747"/>
      <w:bookmarkStart w:id="6752" w:name="_Toc137397954"/>
      <w:bookmarkStart w:id="6753" w:name="_Toc156576170"/>
      <w:bookmarkStart w:id="6754" w:name="_Toc176944692"/>
      <w:bookmarkStart w:id="6755" w:name="_Toc187256970"/>
      <w:r w:rsidRPr="008C3753">
        <w:t>7.4.2.4.2</w:t>
      </w:r>
      <w:r w:rsidRPr="008C3753">
        <w:tab/>
        <w:t>Procedure for general blocking</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56" w:name="_Toc21100049"/>
      <w:bookmarkStart w:id="6757" w:name="_Toc29809847"/>
      <w:bookmarkStart w:id="6758" w:name="_Toc36645232"/>
      <w:bookmarkStart w:id="6759" w:name="_Toc37272286"/>
      <w:bookmarkStart w:id="6760" w:name="_Toc45884532"/>
      <w:bookmarkStart w:id="6761" w:name="_Toc53182555"/>
      <w:bookmarkStart w:id="6762" w:name="_Toc58860296"/>
      <w:bookmarkStart w:id="6763" w:name="_Toc58862800"/>
      <w:bookmarkStart w:id="6764" w:name="_Toc61182793"/>
      <w:bookmarkStart w:id="6765" w:name="_Toc66728107"/>
      <w:bookmarkStart w:id="6766" w:name="_Toc74961911"/>
      <w:bookmarkStart w:id="6767" w:name="_Toc75242821"/>
      <w:bookmarkStart w:id="6768" w:name="_Toc76545167"/>
      <w:bookmarkStart w:id="6769" w:name="_Toc82595270"/>
      <w:bookmarkStart w:id="6770" w:name="_Toc89955301"/>
      <w:bookmarkStart w:id="6771" w:name="_Toc98773726"/>
      <w:bookmarkStart w:id="6772" w:name="_Toc106201485"/>
      <w:bookmarkStart w:id="6773" w:name="_Toc115191339"/>
      <w:bookmarkStart w:id="6774" w:name="_Toc122013169"/>
      <w:bookmarkStart w:id="6775" w:name="_Toc124155988"/>
      <w:bookmarkStart w:id="6776" w:name="_Toc131537748"/>
      <w:bookmarkStart w:id="6777" w:name="_Toc137397955"/>
      <w:bookmarkStart w:id="6778" w:name="_Toc156576171"/>
      <w:bookmarkStart w:id="6779" w:name="_Toc176944693"/>
      <w:bookmarkStart w:id="6780" w:name="_Toc187256971"/>
      <w:r w:rsidRPr="008C3753">
        <w:t>7.4.2.4.3</w:t>
      </w:r>
      <w:r w:rsidRPr="008C3753">
        <w:tab/>
        <w:t>Procedure for narrowband blocking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81" w:name="_Toc21100050"/>
      <w:bookmarkStart w:id="6782" w:name="_Toc29809848"/>
      <w:bookmarkStart w:id="6783" w:name="_Toc36645233"/>
      <w:bookmarkStart w:id="6784" w:name="_Toc37272287"/>
      <w:bookmarkStart w:id="6785" w:name="_Toc45884533"/>
      <w:bookmarkStart w:id="6786" w:name="_Toc53182556"/>
      <w:bookmarkStart w:id="6787" w:name="_Toc58860297"/>
      <w:bookmarkStart w:id="6788" w:name="_Toc58862801"/>
      <w:bookmarkStart w:id="6789" w:name="_Toc61182794"/>
      <w:bookmarkStart w:id="6790" w:name="_Toc66728108"/>
      <w:bookmarkStart w:id="6791" w:name="_Toc74961912"/>
      <w:bookmarkStart w:id="6792" w:name="_Toc75242822"/>
      <w:bookmarkStart w:id="6793" w:name="_Toc76545168"/>
      <w:bookmarkStart w:id="6794" w:name="_Toc82595271"/>
      <w:bookmarkStart w:id="6795" w:name="_Toc89955302"/>
      <w:bookmarkStart w:id="6796" w:name="_Toc98773727"/>
      <w:bookmarkStart w:id="6797" w:name="_Toc106201486"/>
      <w:bookmarkStart w:id="6798" w:name="_Toc115191340"/>
      <w:bookmarkStart w:id="6799" w:name="_Toc122013170"/>
      <w:bookmarkStart w:id="6800" w:name="_Toc124155989"/>
      <w:bookmarkStart w:id="6801" w:name="_Toc131537749"/>
      <w:bookmarkStart w:id="6802" w:name="_Toc137397956"/>
      <w:bookmarkStart w:id="6803" w:name="_Toc156576172"/>
      <w:bookmarkStart w:id="6804" w:name="_Toc176944694"/>
      <w:bookmarkStart w:id="6805" w:name="_Toc187256972"/>
      <w:r w:rsidRPr="008C3753">
        <w:t>7.4.2.5</w:t>
      </w:r>
      <w:r w:rsidRPr="008C3753">
        <w:tab/>
        <w:t>Test requirements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2540ED">
            <w:pPr>
              <w:pStyle w:val="TAC"/>
              <w:rPr>
                <w:rFonts w:eastAsiaTheme="minorEastAsia"/>
              </w:rPr>
            </w:pPr>
            <w:r>
              <w:rPr>
                <w:rFonts w:eastAsiaTheme="minorEastAsia" w:hint="eastAsia"/>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2540ED">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2540ED">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rPr>
              <w:t>For band n104, 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±(255+m*180),</w:t>
            </w:r>
          </w:p>
          <w:p w14:paraId="6AAF313F" w14:textId="7BA63933" w:rsidR="00081C34" w:rsidRPr="008C3753" w:rsidRDefault="00081C34" w:rsidP="00081C34">
            <w:pPr>
              <w:pStyle w:val="TAC"/>
              <w:keepNext w:val="0"/>
              <w:keepLines w:val="0"/>
              <w:rPr>
                <w:rFonts w:cs="Arial"/>
              </w:rPr>
            </w:pPr>
            <w:r>
              <w:rPr>
                <w:rFonts w:cs="Arial"/>
              </w:rPr>
              <w:t>m=0, 1, 2, 3, 4, 7, 10, 13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806" w:name="_Toc106201487"/>
      <w:bookmarkStart w:id="6807" w:name="_Toc115191341"/>
      <w:bookmarkStart w:id="6808" w:name="_Toc122013171"/>
      <w:bookmarkStart w:id="6809" w:name="_Toc124155990"/>
      <w:bookmarkStart w:id="6810" w:name="_Toc131537750"/>
      <w:bookmarkStart w:id="6811" w:name="_Toc137397957"/>
      <w:bookmarkStart w:id="6812" w:name="_Toc156576173"/>
      <w:bookmarkStart w:id="6813" w:name="_Toc176944695"/>
      <w:bookmarkStart w:id="6814" w:name="_Toc187256973"/>
      <w:r w:rsidRPr="00450802">
        <w:t>7.4.2.5.1</w:t>
      </w:r>
      <w:r w:rsidRPr="00450802">
        <w:tab/>
        <w:t>Additional narrowband blocking requirement for Band n100</w:t>
      </w:r>
      <w:bookmarkEnd w:id="6806"/>
      <w:bookmarkEnd w:id="6807"/>
      <w:bookmarkEnd w:id="6808"/>
      <w:bookmarkEnd w:id="6809"/>
      <w:bookmarkEnd w:id="6810"/>
      <w:bookmarkEnd w:id="6811"/>
      <w:bookmarkEnd w:id="6812"/>
      <w:bookmarkEnd w:id="6813"/>
      <w:bookmarkEnd w:id="681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rPr>
            </w:pPr>
            <w:r>
              <w:t xml:space="preserve">3, </w:t>
            </w:r>
            <w:r w:rsidR="00450802"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9D5E49">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450802" w:rsidRDefault="00081C34" w:rsidP="00081C34">
            <w:pPr>
              <w:pStyle w:val="TAC"/>
            </w:pPr>
            <w:r>
              <w:rPr>
                <w:rFonts w:cs="Arial"/>
              </w:rPr>
              <w:t>874.4 MHz - (255 kHz +m*180</w:t>
            </w:r>
            <w:r w:rsidR="00DD7175" w:rsidRPr="00F76DF2">
              <w:t xml:space="preserve"> kHz</w:t>
            </w:r>
            <w:r>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15" w:name="_Toc21100051"/>
      <w:bookmarkStart w:id="6816" w:name="_Toc29809849"/>
      <w:bookmarkStart w:id="6817" w:name="_Toc36645234"/>
      <w:bookmarkStart w:id="6818" w:name="_Toc37272288"/>
      <w:bookmarkStart w:id="6819" w:name="_Toc45884534"/>
      <w:bookmarkStart w:id="6820" w:name="_Toc53182557"/>
      <w:bookmarkStart w:id="6821" w:name="_Toc58860298"/>
      <w:bookmarkStart w:id="6822" w:name="_Toc58862802"/>
      <w:bookmarkStart w:id="6823" w:name="_Toc61182795"/>
      <w:bookmarkStart w:id="6824" w:name="_Toc66728109"/>
      <w:bookmarkStart w:id="6825" w:name="_Toc74961913"/>
      <w:bookmarkStart w:id="6826" w:name="_Toc75242823"/>
      <w:bookmarkStart w:id="6827" w:name="_Toc76545169"/>
      <w:bookmarkStart w:id="6828" w:name="_Toc82595272"/>
      <w:bookmarkStart w:id="6829" w:name="_Toc89955303"/>
      <w:bookmarkStart w:id="6830" w:name="_Toc98773728"/>
      <w:bookmarkStart w:id="6831" w:name="_Toc106201488"/>
      <w:bookmarkStart w:id="6832" w:name="_Toc115191342"/>
      <w:bookmarkStart w:id="6833" w:name="_Toc122013172"/>
      <w:bookmarkStart w:id="6834" w:name="_Toc124155991"/>
      <w:bookmarkStart w:id="6835" w:name="_Toc131537751"/>
      <w:bookmarkStart w:id="6836" w:name="_Toc137397958"/>
      <w:bookmarkStart w:id="6837" w:name="_Toc156576174"/>
      <w:bookmarkStart w:id="6838" w:name="_Toc176944696"/>
      <w:bookmarkStart w:id="6839" w:name="_Toc187256974"/>
      <w:r w:rsidRPr="008C3753">
        <w:t>7.5</w:t>
      </w:r>
      <w:r w:rsidRPr="008C3753">
        <w:tab/>
        <w:t>Out-of-band blocking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r w:rsidRPr="008C3753">
        <w:tab/>
      </w:r>
    </w:p>
    <w:p w14:paraId="4A67A9C2" w14:textId="384CE029" w:rsidR="006C4A4E" w:rsidRPr="008C3753" w:rsidRDefault="006C4A4E" w:rsidP="0058053F">
      <w:pPr>
        <w:pStyle w:val="Heading3"/>
      </w:pPr>
      <w:bookmarkStart w:id="6840" w:name="_Toc21100052"/>
      <w:bookmarkStart w:id="6841" w:name="_Toc29809850"/>
      <w:bookmarkStart w:id="6842" w:name="_Toc36645235"/>
      <w:bookmarkStart w:id="6843" w:name="_Toc37272289"/>
      <w:bookmarkStart w:id="6844" w:name="_Toc45884535"/>
      <w:bookmarkStart w:id="6845" w:name="_Toc53182558"/>
      <w:bookmarkStart w:id="6846" w:name="_Toc58860299"/>
      <w:bookmarkStart w:id="6847" w:name="_Toc58862803"/>
      <w:bookmarkStart w:id="6848" w:name="_Toc61182796"/>
      <w:bookmarkStart w:id="6849" w:name="_Toc66728110"/>
      <w:bookmarkStart w:id="6850" w:name="_Toc74961914"/>
      <w:bookmarkStart w:id="6851" w:name="_Toc75242824"/>
      <w:bookmarkStart w:id="6852" w:name="_Toc76545170"/>
      <w:bookmarkStart w:id="6853" w:name="_Toc82595273"/>
      <w:bookmarkStart w:id="6854" w:name="_Toc89955304"/>
      <w:bookmarkStart w:id="6855" w:name="_Toc98773729"/>
      <w:bookmarkStart w:id="6856" w:name="_Toc106201489"/>
      <w:bookmarkStart w:id="6857" w:name="_Toc115191343"/>
      <w:bookmarkStart w:id="6858" w:name="_Toc122013173"/>
      <w:bookmarkStart w:id="6859" w:name="_Toc124155992"/>
      <w:bookmarkStart w:id="6860" w:name="_Toc131537752"/>
      <w:bookmarkStart w:id="6861" w:name="_Toc137397959"/>
      <w:bookmarkStart w:id="6862" w:name="_Toc156576175"/>
      <w:bookmarkStart w:id="6863" w:name="_Toc176944697"/>
      <w:bookmarkStart w:id="6864" w:name="_Toc187256975"/>
      <w:r w:rsidRPr="008C3753">
        <w:t>7.5.1</w:t>
      </w:r>
      <w:r w:rsidRPr="008C3753">
        <w:tab/>
        <w:t>Definition and applicability</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65" w:name="_Toc21100053"/>
      <w:bookmarkStart w:id="6866" w:name="_Toc29809851"/>
      <w:bookmarkStart w:id="6867" w:name="_Toc36645236"/>
      <w:bookmarkStart w:id="6868" w:name="_Toc37272290"/>
      <w:bookmarkStart w:id="6869" w:name="_Toc45884536"/>
      <w:bookmarkStart w:id="6870" w:name="_Toc53182559"/>
      <w:bookmarkStart w:id="6871" w:name="_Toc58860300"/>
      <w:bookmarkStart w:id="6872" w:name="_Toc58862804"/>
      <w:bookmarkStart w:id="6873" w:name="_Toc61182797"/>
      <w:bookmarkStart w:id="6874" w:name="_Toc66728111"/>
      <w:bookmarkStart w:id="6875" w:name="_Toc74961915"/>
      <w:bookmarkStart w:id="6876" w:name="_Toc75242825"/>
      <w:bookmarkStart w:id="6877" w:name="_Toc76545171"/>
      <w:bookmarkStart w:id="6878" w:name="_Toc82595274"/>
      <w:bookmarkStart w:id="6879" w:name="_Toc89955305"/>
      <w:bookmarkStart w:id="6880" w:name="_Toc98773730"/>
      <w:bookmarkStart w:id="6881" w:name="_Toc106201490"/>
      <w:bookmarkStart w:id="6882" w:name="_Toc115191344"/>
      <w:bookmarkStart w:id="6883" w:name="_Toc122013174"/>
      <w:bookmarkStart w:id="6884" w:name="_Toc124155993"/>
      <w:bookmarkStart w:id="6885" w:name="_Toc131537753"/>
      <w:bookmarkStart w:id="6886" w:name="_Toc137397960"/>
      <w:bookmarkStart w:id="6887" w:name="_Toc156576176"/>
      <w:bookmarkStart w:id="6888" w:name="_Toc176944698"/>
      <w:bookmarkStart w:id="6889" w:name="_Toc187256976"/>
      <w:r w:rsidRPr="008C3753">
        <w:t>7.5.2</w:t>
      </w:r>
      <w:r w:rsidRPr="008C3753">
        <w:tab/>
        <w:t>Minimum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90" w:name="_Toc21100054"/>
      <w:bookmarkStart w:id="6891" w:name="_Toc29809852"/>
      <w:bookmarkStart w:id="6892" w:name="_Toc36645237"/>
      <w:bookmarkStart w:id="6893" w:name="_Toc37272291"/>
      <w:bookmarkStart w:id="6894" w:name="_Toc45884537"/>
      <w:bookmarkStart w:id="6895" w:name="_Toc53182560"/>
      <w:bookmarkStart w:id="6896" w:name="_Toc58860301"/>
      <w:bookmarkStart w:id="6897" w:name="_Toc58862805"/>
      <w:bookmarkStart w:id="6898" w:name="_Toc61182798"/>
      <w:bookmarkStart w:id="6899" w:name="_Toc66728112"/>
      <w:bookmarkStart w:id="6900" w:name="_Toc74961916"/>
      <w:bookmarkStart w:id="6901" w:name="_Toc75242826"/>
      <w:bookmarkStart w:id="6902" w:name="_Toc76545172"/>
      <w:bookmarkStart w:id="6903" w:name="_Toc82595275"/>
      <w:bookmarkStart w:id="6904" w:name="_Toc89955306"/>
      <w:bookmarkStart w:id="6905" w:name="_Toc98773731"/>
      <w:bookmarkStart w:id="6906" w:name="_Toc106201491"/>
      <w:bookmarkStart w:id="6907" w:name="_Toc115191345"/>
      <w:bookmarkStart w:id="6908" w:name="_Toc122013175"/>
      <w:bookmarkStart w:id="6909" w:name="_Toc124155994"/>
      <w:bookmarkStart w:id="6910" w:name="_Toc131537754"/>
      <w:bookmarkStart w:id="6911" w:name="_Toc137397961"/>
      <w:bookmarkStart w:id="6912" w:name="_Toc156576177"/>
      <w:bookmarkStart w:id="6913" w:name="_Toc176944699"/>
      <w:bookmarkStart w:id="6914" w:name="_Toc187256977"/>
      <w:r w:rsidRPr="008C3753">
        <w:t>7.5.3</w:t>
      </w:r>
      <w:r w:rsidRPr="008C3753">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15" w:name="_Toc21100055"/>
      <w:bookmarkStart w:id="6916" w:name="_Toc29809853"/>
      <w:bookmarkStart w:id="6917" w:name="_Toc36645238"/>
      <w:bookmarkStart w:id="6918" w:name="_Toc37272292"/>
      <w:bookmarkStart w:id="6919" w:name="_Toc45884538"/>
      <w:bookmarkStart w:id="6920" w:name="_Toc53182561"/>
      <w:bookmarkStart w:id="6921" w:name="_Toc58860302"/>
      <w:bookmarkStart w:id="6922" w:name="_Toc58862806"/>
      <w:bookmarkStart w:id="6923" w:name="_Toc61182799"/>
      <w:bookmarkStart w:id="6924" w:name="_Toc66728113"/>
      <w:bookmarkStart w:id="6925" w:name="_Toc74961917"/>
      <w:bookmarkStart w:id="6926" w:name="_Toc75242827"/>
      <w:bookmarkStart w:id="6927" w:name="_Toc76545173"/>
      <w:bookmarkStart w:id="6928" w:name="_Toc82595276"/>
      <w:bookmarkStart w:id="6929" w:name="_Toc89955307"/>
      <w:bookmarkStart w:id="6930" w:name="_Toc98773732"/>
      <w:bookmarkStart w:id="6931" w:name="_Toc106201492"/>
      <w:bookmarkStart w:id="6932" w:name="_Toc115191346"/>
      <w:bookmarkStart w:id="6933" w:name="_Toc122013176"/>
      <w:bookmarkStart w:id="6934" w:name="_Toc124155995"/>
      <w:bookmarkStart w:id="6935" w:name="_Toc131537755"/>
      <w:bookmarkStart w:id="6936" w:name="_Toc137397962"/>
      <w:bookmarkStart w:id="6937" w:name="_Toc156576178"/>
      <w:bookmarkStart w:id="6938" w:name="_Toc176944700"/>
      <w:bookmarkStart w:id="6939" w:name="_Toc187256978"/>
      <w:r w:rsidRPr="008C3753">
        <w:t>7.5.4</w:t>
      </w:r>
      <w:r w:rsidRPr="008C3753">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7A9FC3D" w14:textId="77777777" w:rsidR="006C4A4E" w:rsidRPr="008C3753" w:rsidRDefault="006C4A4E" w:rsidP="0058053F">
      <w:pPr>
        <w:pStyle w:val="Heading4"/>
      </w:pPr>
      <w:bookmarkStart w:id="6940" w:name="_Toc21100056"/>
      <w:bookmarkStart w:id="6941" w:name="_Toc29809854"/>
      <w:bookmarkStart w:id="6942" w:name="_Toc36645239"/>
      <w:bookmarkStart w:id="6943" w:name="_Toc37272293"/>
      <w:bookmarkStart w:id="6944" w:name="_Toc45884539"/>
      <w:bookmarkStart w:id="6945" w:name="_Toc53182562"/>
      <w:bookmarkStart w:id="6946" w:name="_Toc58860303"/>
      <w:bookmarkStart w:id="6947" w:name="_Toc58862807"/>
      <w:bookmarkStart w:id="6948" w:name="_Toc61182800"/>
      <w:bookmarkStart w:id="6949" w:name="_Toc66728114"/>
      <w:bookmarkStart w:id="6950" w:name="_Toc74961918"/>
      <w:bookmarkStart w:id="6951" w:name="_Toc75242828"/>
      <w:bookmarkStart w:id="6952" w:name="_Toc76545174"/>
      <w:bookmarkStart w:id="6953" w:name="_Toc82595277"/>
      <w:bookmarkStart w:id="6954" w:name="_Toc89955308"/>
      <w:bookmarkStart w:id="6955" w:name="_Toc98773733"/>
      <w:bookmarkStart w:id="6956" w:name="_Toc106201493"/>
      <w:bookmarkStart w:id="6957" w:name="_Toc115191347"/>
      <w:bookmarkStart w:id="6958" w:name="_Toc122013177"/>
      <w:bookmarkStart w:id="6959" w:name="_Toc124155996"/>
      <w:bookmarkStart w:id="6960" w:name="_Toc131537756"/>
      <w:bookmarkStart w:id="6961" w:name="_Toc137397963"/>
      <w:bookmarkStart w:id="6962" w:name="_Toc156576179"/>
      <w:bookmarkStart w:id="6963" w:name="_Toc176944701"/>
      <w:bookmarkStart w:id="6964" w:name="_Toc187256979"/>
      <w:r w:rsidRPr="008C3753">
        <w:t>7.5.4.1</w:t>
      </w:r>
      <w:r w:rsidRPr="008C3753">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65" w:name="_Toc21100057"/>
      <w:bookmarkStart w:id="6966" w:name="_Toc29809855"/>
      <w:bookmarkStart w:id="6967" w:name="_Toc36645240"/>
      <w:bookmarkStart w:id="6968" w:name="_Toc37272294"/>
      <w:bookmarkStart w:id="6969" w:name="_Toc45884540"/>
      <w:bookmarkStart w:id="6970" w:name="_Toc53182563"/>
      <w:bookmarkStart w:id="6971" w:name="_Toc58860304"/>
      <w:bookmarkStart w:id="6972" w:name="_Toc58862808"/>
      <w:bookmarkStart w:id="6973" w:name="_Toc61182801"/>
      <w:bookmarkStart w:id="6974" w:name="_Toc66728115"/>
      <w:bookmarkStart w:id="6975" w:name="_Toc74961919"/>
      <w:bookmarkStart w:id="6976" w:name="_Toc75242829"/>
      <w:bookmarkStart w:id="6977" w:name="_Toc76545175"/>
      <w:bookmarkStart w:id="6978" w:name="_Toc82595278"/>
      <w:bookmarkStart w:id="6979" w:name="_Toc89955309"/>
      <w:bookmarkStart w:id="6980" w:name="_Toc98773734"/>
      <w:bookmarkStart w:id="6981" w:name="_Toc106201494"/>
      <w:bookmarkStart w:id="6982" w:name="_Toc115191348"/>
      <w:bookmarkStart w:id="6983" w:name="_Toc122013178"/>
      <w:bookmarkStart w:id="6984" w:name="_Toc124155997"/>
      <w:bookmarkStart w:id="6985" w:name="_Toc131537757"/>
      <w:bookmarkStart w:id="6986" w:name="_Toc137397964"/>
      <w:bookmarkStart w:id="6987" w:name="_Toc156576180"/>
      <w:bookmarkStart w:id="6988" w:name="_Toc176944702"/>
      <w:bookmarkStart w:id="6989" w:name="_Toc187256980"/>
      <w:r w:rsidRPr="008C3753">
        <w:t>7.5.4.2</w:t>
      </w:r>
      <w:r w:rsidRPr="008C3753">
        <w:tab/>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90" w:name="_Toc21100058"/>
      <w:bookmarkStart w:id="6991" w:name="_Toc29809856"/>
      <w:bookmarkStart w:id="6992" w:name="_Toc36645241"/>
      <w:bookmarkStart w:id="6993" w:name="_Toc37272295"/>
      <w:bookmarkStart w:id="6994" w:name="_Toc45884541"/>
      <w:bookmarkStart w:id="6995" w:name="_Toc53182564"/>
      <w:bookmarkStart w:id="6996" w:name="_Toc58860305"/>
      <w:bookmarkStart w:id="6997" w:name="_Toc58862809"/>
      <w:bookmarkStart w:id="6998" w:name="_Toc61182802"/>
      <w:bookmarkStart w:id="6999" w:name="_Toc66728116"/>
      <w:bookmarkStart w:id="7000" w:name="_Toc74961920"/>
      <w:bookmarkStart w:id="7001" w:name="_Toc75242830"/>
      <w:bookmarkStart w:id="7002" w:name="_Toc76545176"/>
      <w:bookmarkStart w:id="7003" w:name="_Toc82595279"/>
      <w:bookmarkStart w:id="7004" w:name="_Toc89955310"/>
      <w:bookmarkStart w:id="7005" w:name="_Toc98773735"/>
      <w:bookmarkStart w:id="7006" w:name="_Toc106201495"/>
      <w:bookmarkStart w:id="7007" w:name="_Toc115191349"/>
      <w:bookmarkStart w:id="7008" w:name="_Toc122013179"/>
      <w:bookmarkStart w:id="7009" w:name="_Toc124155998"/>
      <w:bookmarkStart w:id="7010" w:name="_Toc131537758"/>
      <w:bookmarkStart w:id="7011" w:name="_Toc137397965"/>
      <w:bookmarkStart w:id="7012" w:name="_Toc156576181"/>
      <w:bookmarkStart w:id="7013" w:name="_Toc176944703"/>
      <w:bookmarkStart w:id="7014" w:name="_Toc187256981"/>
      <w:r w:rsidRPr="008C3753">
        <w:t>7.5.5</w:t>
      </w:r>
      <w:r w:rsidRPr="008C3753">
        <w:tab/>
        <w:t>Test requirements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8D93324" w14:textId="77777777" w:rsidR="006C4A4E" w:rsidRPr="008C3753" w:rsidRDefault="006C4A4E" w:rsidP="0058053F">
      <w:pPr>
        <w:pStyle w:val="Heading4"/>
      </w:pPr>
      <w:bookmarkStart w:id="7015" w:name="_Toc21100059"/>
      <w:bookmarkStart w:id="7016" w:name="_Toc29809857"/>
      <w:bookmarkStart w:id="7017" w:name="_Toc36645242"/>
      <w:bookmarkStart w:id="7018" w:name="_Toc37272296"/>
      <w:bookmarkStart w:id="7019" w:name="_Toc45884542"/>
      <w:bookmarkStart w:id="7020" w:name="_Toc53182565"/>
      <w:bookmarkStart w:id="7021" w:name="_Toc58860306"/>
      <w:bookmarkStart w:id="7022" w:name="_Toc58862810"/>
      <w:bookmarkStart w:id="7023" w:name="_Toc61182803"/>
      <w:bookmarkStart w:id="7024" w:name="_Toc66728117"/>
      <w:bookmarkStart w:id="7025" w:name="_Toc74961921"/>
      <w:bookmarkStart w:id="7026" w:name="_Toc75242831"/>
      <w:bookmarkStart w:id="7027" w:name="_Toc76545177"/>
      <w:bookmarkStart w:id="7028" w:name="_Toc82595280"/>
      <w:bookmarkStart w:id="7029" w:name="_Toc89955311"/>
      <w:bookmarkStart w:id="7030" w:name="_Toc98773736"/>
      <w:bookmarkStart w:id="7031" w:name="_Toc106201496"/>
      <w:bookmarkStart w:id="7032" w:name="_Toc115191350"/>
      <w:bookmarkStart w:id="7033" w:name="_Toc122013180"/>
      <w:bookmarkStart w:id="7034" w:name="_Toc124155999"/>
      <w:bookmarkStart w:id="7035" w:name="_Toc131537759"/>
      <w:bookmarkStart w:id="7036" w:name="_Toc137397966"/>
      <w:bookmarkStart w:id="7037" w:name="_Toc156576182"/>
      <w:bookmarkStart w:id="7038" w:name="_Toc176944704"/>
      <w:bookmarkStart w:id="7039" w:name="_Toc187256982"/>
      <w:r w:rsidRPr="008C3753">
        <w:t>7.5.5.1</w:t>
      </w:r>
      <w:r w:rsidRPr="008C3753">
        <w:tab/>
        <w:t>General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40" w:name="_Toc21100060"/>
      <w:bookmarkStart w:id="7041" w:name="_Toc29809858"/>
      <w:bookmarkStart w:id="7042" w:name="_Toc36645243"/>
      <w:bookmarkStart w:id="7043" w:name="_Toc37272297"/>
      <w:bookmarkStart w:id="7044" w:name="_Toc45884543"/>
      <w:bookmarkStart w:id="7045" w:name="_Toc53182566"/>
      <w:bookmarkStart w:id="7046" w:name="_Toc58860307"/>
      <w:bookmarkStart w:id="7047" w:name="_Toc58862811"/>
      <w:bookmarkStart w:id="7048" w:name="_Toc61182804"/>
      <w:bookmarkStart w:id="7049" w:name="_Toc66728118"/>
      <w:bookmarkStart w:id="7050" w:name="_Toc74961922"/>
      <w:bookmarkStart w:id="7051" w:name="_Toc75242832"/>
      <w:bookmarkStart w:id="7052" w:name="_Toc76545178"/>
      <w:bookmarkStart w:id="7053" w:name="_Toc82595281"/>
      <w:bookmarkStart w:id="7054" w:name="_Toc89955312"/>
      <w:bookmarkStart w:id="7055" w:name="_Toc98773737"/>
      <w:bookmarkStart w:id="7056" w:name="_Toc106201497"/>
      <w:bookmarkStart w:id="7057" w:name="_Toc115191351"/>
      <w:bookmarkStart w:id="7058" w:name="_Toc122013181"/>
      <w:bookmarkStart w:id="7059" w:name="_Toc124156000"/>
      <w:bookmarkStart w:id="7060" w:name="_Toc131537760"/>
      <w:bookmarkStart w:id="7061" w:name="_Toc137397967"/>
      <w:bookmarkStart w:id="7062" w:name="_Toc156576183"/>
      <w:bookmarkStart w:id="7063" w:name="_Toc176944705"/>
      <w:bookmarkStart w:id="7064" w:name="_Toc187256983"/>
      <w:r w:rsidRPr="008C3753">
        <w:t>7.5.5.2</w:t>
      </w:r>
      <w:r w:rsidRPr="008C3753">
        <w:tab/>
        <w:t>Co-location requirements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65" w:name="_Toc98773738"/>
      <w:bookmarkStart w:id="7066" w:name="_Toc106201498"/>
      <w:bookmarkStart w:id="7067" w:name="_Toc115191352"/>
      <w:bookmarkStart w:id="7068" w:name="_Toc122013182"/>
      <w:bookmarkStart w:id="7069" w:name="_Toc124156001"/>
      <w:bookmarkStart w:id="7070" w:name="_Toc131537761"/>
      <w:bookmarkStart w:id="7071" w:name="_Toc137397968"/>
      <w:bookmarkStart w:id="7072" w:name="_Toc156576184"/>
      <w:bookmarkStart w:id="7073" w:name="_Toc176944706"/>
      <w:bookmarkStart w:id="7074" w:name="_Toc187256984"/>
      <w:r w:rsidRPr="008C3753">
        <w:t>7.5.5.</w:t>
      </w:r>
      <w:r>
        <w:t>3</w:t>
      </w:r>
      <w:r w:rsidRPr="008C3753">
        <w:tab/>
      </w:r>
      <w:r>
        <w:t>Additional</w:t>
      </w:r>
      <w:r w:rsidRPr="008C3753">
        <w:t xml:space="preserve"> requirement</w:t>
      </w:r>
      <w:bookmarkEnd w:id="7065"/>
      <w:bookmarkEnd w:id="7066"/>
      <w:bookmarkEnd w:id="7067"/>
      <w:bookmarkEnd w:id="7068"/>
      <w:bookmarkEnd w:id="7069"/>
      <w:bookmarkEnd w:id="7070"/>
      <w:bookmarkEnd w:id="7071"/>
      <w:bookmarkEnd w:id="7072"/>
      <w:bookmarkEnd w:id="7073"/>
      <w:bookmarkEnd w:id="7074"/>
    </w:p>
    <w:p w14:paraId="312E6EF7" w14:textId="77777777" w:rsidR="00183C17" w:rsidRPr="006B22BA" w:rsidRDefault="00183C17" w:rsidP="00183C17">
      <w:pPr>
        <w:pStyle w:val="Heading5"/>
        <w:rPr>
          <w:iCs/>
        </w:rPr>
      </w:pPr>
      <w:bookmarkStart w:id="7075" w:name="_Toc98773739"/>
      <w:bookmarkStart w:id="7076" w:name="_Toc106201499"/>
      <w:bookmarkStart w:id="7077" w:name="_Toc115191353"/>
      <w:bookmarkStart w:id="7078" w:name="_Toc122013183"/>
      <w:bookmarkStart w:id="7079" w:name="_Toc124156002"/>
      <w:bookmarkStart w:id="7080" w:name="_Toc131537762"/>
      <w:bookmarkStart w:id="7081" w:name="_Toc137397969"/>
      <w:bookmarkStart w:id="7082" w:name="_Toc156576185"/>
      <w:bookmarkStart w:id="7083" w:name="_Toc176944707"/>
      <w:bookmarkStart w:id="7084" w:name="_Toc187256985"/>
      <w:bookmarkStart w:id="7085" w:name="_Toc53178207"/>
      <w:bookmarkStart w:id="7086" w:name="_Toc53178658"/>
      <w:bookmarkStart w:id="7087" w:name="_Toc61178884"/>
      <w:bookmarkStart w:id="7088" w:name="_Toc61179354"/>
      <w:bookmarkStart w:id="7089" w:name="_Toc67916650"/>
      <w:bookmarkStart w:id="7090" w:name="_Toc74663248"/>
      <w:bookmarkStart w:id="7091" w:name="_Toc82621788"/>
      <w:bookmarkStart w:id="709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75"/>
      <w:bookmarkEnd w:id="7076"/>
      <w:bookmarkEnd w:id="7077"/>
      <w:bookmarkEnd w:id="7078"/>
      <w:bookmarkEnd w:id="7079"/>
      <w:bookmarkEnd w:id="7080"/>
      <w:bookmarkEnd w:id="7081"/>
      <w:bookmarkEnd w:id="7082"/>
      <w:bookmarkEnd w:id="7083"/>
      <w:bookmarkEnd w:id="7084"/>
    </w:p>
    <w:bookmarkEnd w:id="7085"/>
    <w:bookmarkEnd w:id="7086"/>
    <w:bookmarkEnd w:id="7087"/>
    <w:bookmarkEnd w:id="7088"/>
    <w:bookmarkEnd w:id="7089"/>
    <w:bookmarkEnd w:id="7090"/>
    <w:bookmarkEnd w:id="7091"/>
    <w:bookmarkEnd w:id="709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93" w:name="_Toc21100061"/>
      <w:bookmarkStart w:id="7094" w:name="_Toc29809859"/>
      <w:bookmarkStart w:id="7095" w:name="_Toc36645244"/>
      <w:bookmarkStart w:id="7096" w:name="_Toc37272298"/>
      <w:bookmarkStart w:id="7097" w:name="_Toc45884544"/>
      <w:bookmarkStart w:id="7098" w:name="_Toc53182567"/>
      <w:bookmarkStart w:id="7099" w:name="_Toc58860308"/>
      <w:bookmarkStart w:id="7100" w:name="_Toc58862812"/>
      <w:bookmarkStart w:id="7101" w:name="_Toc61182805"/>
      <w:bookmarkStart w:id="7102" w:name="_Toc66728119"/>
      <w:bookmarkStart w:id="7103" w:name="_Toc74961923"/>
      <w:bookmarkStart w:id="7104" w:name="_Toc75242833"/>
      <w:bookmarkStart w:id="7105" w:name="_Toc76545179"/>
      <w:bookmarkStart w:id="7106" w:name="_Toc82595282"/>
      <w:bookmarkStart w:id="7107" w:name="_Toc89955313"/>
      <w:bookmarkStart w:id="7108" w:name="_Toc98773740"/>
      <w:bookmarkStart w:id="7109" w:name="_Toc106201500"/>
      <w:bookmarkStart w:id="7110" w:name="_Toc115191354"/>
      <w:bookmarkStart w:id="7111" w:name="_Toc122013184"/>
      <w:bookmarkStart w:id="7112" w:name="_Toc124156003"/>
      <w:bookmarkStart w:id="7113" w:name="_Toc131537763"/>
      <w:bookmarkStart w:id="7114" w:name="_Toc137397970"/>
      <w:bookmarkStart w:id="7115" w:name="_Toc156576186"/>
      <w:bookmarkStart w:id="7116" w:name="_Toc176944708"/>
      <w:bookmarkStart w:id="7117" w:name="_Toc187256986"/>
      <w:r w:rsidRPr="008C3753">
        <w:t>7.6</w:t>
      </w:r>
      <w:r w:rsidRPr="008C3753">
        <w:tab/>
        <w:t>Receiver spurious emissions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5C67948" w14:textId="3D3E5E2A" w:rsidR="00294BD4" w:rsidRPr="008C3753" w:rsidRDefault="00294BD4" w:rsidP="0058053F">
      <w:pPr>
        <w:pStyle w:val="Heading3"/>
      </w:pPr>
      <w:bookmarkStart w:id="7118" w:name="_Toc21100062"/>
      <w:bookmarkStart w:id="7119" w:name="_Toc29809860"/>
      <w:bookmarkStart w:id="7120" w:name="_Toc36645245"/>
      <w:bookmarkStart w:id="7121" w:name="_Toc37272299"/>
      <w:bookmarkStart w:id="7122" w:name="_Toc45884545"/>
      <w:bookmarkStart w:id="7123" w:name="_Toc53182568"/>
      <w:bookmarkStart w:id="7124" w:name="_Toc58860309"/>
      <w:bookmarkStart w:id="7125" w:name="_Toc58862813"/>
      <w:bookmarkStart w:id="7126" w:name="_Toc61182806"/>
      <w:bookmarkStart w:id="7127" w:name="_Toc66728120"/>
      <w:bookmarkStart w:id="7128" w:name="_Toc74961924"/>
      <w:bookmarkStart w:id="7129" w:name="_Toc75242834"/>
      <w:bookmarkStart w:id="7130" w:name="_Toc76545180"/>
      <w:bookmarkStart w:id="7131" w:name="_Toc82595283"/>
      <w:bookmarkStart w:id="7132" w:name="_Toc89955314"/>
      <w:bookmarkStart w:id="7133" w:name="_Toc98773741"/>
      <w:bookmarkStart w:id="7134" w:name="_Toc106201501"/>
      <w:bookmarkStart w:id="7135" w:name="_Toc115191355"/>
      <w:bookmarkStart w:id="7136" w:name="_Toc122013185"/>
      <w:bookmarkStart w:id="7137" w:name="_Toc124156004"/>
      <w:bookmarkStart w:id="7138" w:name="_Toc131537764"/>
      <w:bookmarkStart w:id="7139" w:name="_Toc137397971"/>
      <w:bookmarkStart w:id="7140" w:name="_Toc156576187"/>
      <w:bookmarkStart w:id="7141" w:name="_Toc176944709"/>
      <w:bookmarkStart w:id="7142" w:name="_Toc187256987"/>
      <w:r w:rsidRPr="008C3753">
        <w:t>7.6.1</w:t>
      </w:r>
      <w:r w:rsidRPr="008C3753">
        <w:tab/>
        <w:t>Definition and applicability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43" w:name="_Toc21100063"/>
      <w:bookmarkStart w:id="7144" w:name="_Toc29809861"/>
      <w:bookmarkStart w:id="7145" w:name="_Toc36645246"/>
      <w:bookmarkStart w:id="7146" w:name="_Toc37272300"/>
      <w:bookmarkStart w:id="7147" w:name="_Toc45884546"/>
      <w:bookmarkStart w:id="7148" w:name="_Toc53182569"/>
      <w:bookmarkStart w:id="7149" w:name="_Toc58860310"/>
      <w:bookmarkStart w:id="7150" w:name="_Toc58862814"/>
      <w:bookmarkStart w:id="7151" w:name="_Toc61182807"/>
      <w:bookmarkStart w:id="7152" w:name="_Toc66728121"/>
      <w:bookmarkStart w:id="7153" w:name="_Toc74961925"/>
      <w:bookmarkStart w:id="7154" w:name="_Toc75242835"/>
      <w:bookmarkStart w:id="7155" w:name="_Toc76545181"/>
      <w:bookmarkStart w:id="7156" w:name="_Toc82595284"/>
      <w:bookmarkStart w:id="7157" w:name="_Toc89955315"/>
      <w:bookmarkStart w:id="7158" w:name="_Toc98773742"/>
      <w:bookmarkStart w:id="7159" w:name="_Toc106201502"/>
      <w:bookmarkStart w:id="7160" w:name="_Toc115191356"/>
      <w:bookmarkStart w:id="7161" w:name="_Toc122013186"/>
      <w:bookmarkStart w:id="7162" w:name="_Toc124156005"/>
      <w:bookmarkStart w:id="7163" w:name="_Toc131537765"/>
      <w:bookmarkStart w:id="7164" w:name="_Toc137397972"/>
      <w:bookmarkStart w:id="7165" w:name="_Toc156576188"/>
      <w:bookmarkStart w:id="7166" w:name="_Toc176944710"/>
      <w:bookmarkStart w:id="7167" w:name="_Toc187256988"/>
      <w:r w:rsidRPr="008C3753">
        <w:t>7.6.2</w:t>
      </w:r>
      <w:r w:rsidRPr="008C3753">
        <w:tab/>
        <w:t>Minimum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68" w:name="_Toc21100064"/>
      <w:bookmarkStart w:id="7169" w:name="_Toc29809862"/>
      <w:bookmarkStart w:id="7170" w:name="_Toc36645247"/>
      <w:bookmarkStart w:id="7171" w:name="_Toc37272301"/>
      <w:bookmarkStart w:id="7172" w:name="_Toc45884547"/>
      <w:bookmarkStart w:id="7173" w:name="_Toc53182570"/>
      <w:bookmarkStart w:id="7174" w:name="_Toc58860311"/>
      <w:bookmarkStart w:id="7175" w:name="_Toc58862815"/>
      <w:bookmarkStart w:id="7176" w:name="_Toc61182808"/>
      <w:bookmarkStart w:id="7177" w:name="_Toc66728122"/>
      <w:bookmarkStart w:id="7178" w:name="_Toc74961926"/>
      <w:bookmarkStart w:id="7179" w:name="_Toc75242836"/>
      <w:bookmarkStart w:id="7180" w:name="_Toc76545182"/>
      <w:bookmarkStart w:id="7181" w:name="_Toc82595285"/>
      <w:bookmarkStart w:id="7182" w:name="_Toc89955316"/>
      <w:bookmarkStart w:id="7183" w:name="_Toc98773743"/>
      <w:bookmarkStart w:id="7184" w:name="_Toc106201503"/>
      <w:bookmarkStart w:id="7185" w:name="_Toc115191357"/>
      <w:bookmarkStart w:id="7186" w:name="_Toc122013187"/>
      <w:bookmarkStart w:id="7187" w:name="_Toc124156006"/>
      <w:bookmarkStart w:id="7188" w:name="_Toc131537766"/>
      <w:bookmarkStart w:id="7189" w:name="_Toc137397973"/>
      <w:bookmarkStart w:id="7190" w:name="_Toc156576189"/>
      <w:bookmarkStart w:id="7191" w:name="_Toc176944711"/>
      <w:bookmarkStart w:id="7192" w:name="_Toc187256989"/>
      <w:r w:rsidRPr="008C3753">
        <w:t>7.6.3</w:t>
      </w:r>
      <w:r w:rsidRPr="008C3753">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93" w:name="_Toc21100065"/>
      <w:bookmarkStart w:id="7194" w:name="_Toc29809863"/>
      <w:bookmarkStart w:id="7195" w:name="_Toc36645248"/>
      <w:bookmarkStart w:id="7196" w:name="_Toc37272302"/>
      <w:bookmarkStart w:id="7197" w:name="_Toc45884548"/>
      <w:bookmarkStart w:id="7198" w:name="_Toc53182571"/>
      <w:bookmarkStart w:id="7199" w:name="_Toc58860312"/>
      <w:bookmarkStart w:id="7200" w:name="_Toc58862816"/>
      <w:bookmarkStart w:id="7201" w:name="_Toc61182809"/>
      <w:bookmarkStart w:id="7202" w:name="_Toc66728123"/>
      <w:bookmarkStart w:id="7203" w:name="_Toc74961927"/>
      <w:bookmarkStart w:id="7204" w:name="_Toc75242837"/>
      <w:bookmarkStart w:id="7205" w:name="_Toc76545183"/>
      <w:bookmarkStart w:id="7206" w:name="_Toc82595286"/>
      <w:bookmarkStart w:id="7207" w:name="_Toc89955317"/>
      <w:bookmarkStart w:id="7208" w:name="_Toc98773744"/>
      <w:bookmarkStart w:id="7209" w:name="_Toc106201504"/>
      <w:bookmarkStart w:id="7210" w:name="_Toc115191358"/>
      <w:bookmarkStart w:id="7211" w:name="_Toc122013188"/>
      <w:bookmarkStart w:id="7212" w:name="_Toc124156007"/>
      <w:bookmarkStart w:id="7213" w:name="_Toc131537767"/>
      <w:bookmarkStart w:id="7214" w:name="_Toc137397974"/>
      <w:bookmarkStart w:id="7215" w:name="_Toc156576190"/>
      <w:bookmarkStart w:id="7216" w:name="_Toc176944712"/>
      <w:bookmarkStart w:id="7217" w:name="_Toc187256990"/>
      <w:r w:rsidRPr="008C3753">
        <w:t>7.6.4</w:t>
      </w:r>
      <w:r w:rsidRPr="008C3753">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3861E0C9" w14:textId="77777777" w:rsidR="00294BD4" w:rsidRPr="008C3753" w:rsidRDefault="00294BD4" w:rsidP="0058053F">
      <w:pPr>
        <w:pStyle w:val="Heading4"/>
      </w:pPr>
      <w:bookmarkStart w:id="7218" w:name="_Toc21100066"/>
      <w:bookmarkStart w:id="7219" w:name="_Toc29809864"/>
      <w:bookmarkStart w:id="7220" w:name="_Toc36645249"/>
      <w:bookmarkStart w:id="7221" w:name="_Toc37272303"/>
      <w:bookmarkStart w:id="7222" w:name="_Toc45884549"/>
      <w:bookmarkStart w:id="7223" w:name="_Toc53182572"/>
      <w:bookmarkStart w:id="7224" w:name="_Toc58860313"/>
      <w:bookmarkStart w:id="7225" w:name="_Toc58862817"/>
      <w:bookmarkStart w:id="7226" w:name="_Toc61182810"/>
      <w:bookmarkStart w:id="7227" w:name="_Toc66728124"/>
      <w:bookmarkStart w:id="7228" w:name="_Toc74961928"/>
      <w:bookmarkStart w:id="7229" w:name="_Toc75242838"/>
      <w:bookmarkStart w:id="7230" w:name="_Toc76545184"/>
      <w:bookmarkStart w:id="7231" w:name="_Toc82595287"/>
      <w:bookmarkStart w:id="7232" w:name="_Toc89955318"/>
      <w:bookmarkStart w:id="7233" w:name="_Toc98773745"/>
      <w:bookmarkStart w:id="7234" w:name="_Toc106201505"/>
      <w:bookmarkStart w:id="7235" w:name="_Toc115191359"/>
      <w:bookmarkStart w:id="7236" w:name="_Toc122013189"/>
      <w:bookmarkStart w:id="7237" w:name="_Toc124156008"/>
      <w:bookmarkStart w:id="7238" w:name="_Toc131537768"/>
      <w:bookmarkStart w:id="7239" w:name="_Toc137397975"/>
      <w:bookmarkStart w:id="7240" w:name="_Toc156576191"/>
      <w:bookmarkStart w:id="7241" w:name="_Toc176944713"/>
      <w:bookmarkStart w:id="7242" w:name="_Toc187256991"/>
      <w:r w:rsidRPr="008C3753">
        <w:t>7.6.4.1</w:t>
      </w:r>
      <w:r w:rsidRPr="008C3753">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43" w:name="_Toc21100067"/>
      <w:bookmarkStart w:id="7244" w:name="_Toc29809865"/>
      <w:bookmarkStart w:id="7245" w:name="_Toc36645250"/>
      <w:bookmarkStart w:id="7246" w:name="_Toc37272304"/>
      <w:bookmarkStart w:id="7247" w:name="_Toc45884550"/>
      <w:bookmarkStart w:id="7248" w:name="_Toc53182573"/>
      <w:bookmarkStart w:id="7249" w:name="_Toc58860314"/>
      <w:bookmarkStart w:id="7250" w:name="_Toc58862818"/>
      <w:bookmarkStart w:id="7251" w:name="_Toc61182811"/>
      <w:bookmarkStart w:id="7252" w:name="_Toc66728125"/>
      <w:bookmarkStart w:id="7253" w:name="_Toc74961929"/>
      <w:bookmarkStart w:id="7254" w:name="_Toc75242839"/>
      <w:bookmarkStart w:id="7255" w:name="_Toc76545185"/>
      <w:bookmarkStart w:id="7256" w:name="_Toc82595288"/>
      <w:bookmarkStart w:id="7257" w:name="_Toc89955319"/>
      <w:bookmarkStart w:id="7258" w:name="_Toc98773746"/>
      <w:bookmarkStart w:id="7259" w:name="_Toc106201506"/>
      <w:bookmarkStart w:id="7260" w:name="_Toc115191360"/>
      <w:bookmarkStart w:id="7261" w:name="_Toc122013190"/>
      <w:bookmarkStart w:id="7262" w:name="_Toc124156009"/>
      <w:bookmarkStart w:id="7263" w:name="_Toc131537769"/>
      <w:bookmarkStart w:id="7264" w:name="_Toc137397976"/>
      <w:bookmarkStart w:id="7265" w:name="_Toc156576192"/>
      <w:bookmarkStart w:id="7266" w:name="_Toc176944714"/>
      <w:bookmarkStart w:id="7267" w:name="_Toc187256992"/>
      <w:r w:rsidRPr="008C3753">
        <w:t>7.6.4.2</w:t>
      </w:r>
      <w:r w:rsidRPr="008C3753">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tab/>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68" w:name="_Toc21100068"/>
      <w:bookmarkStart w:id="7269" w:name="_Toc29809866"/>
      <w:bookmarkStart w:id="7270" w:name="_Toc36645251"/>
      <w:bookmarkStart w:id="7271" w:name="_Toc37272305"/>
      <w:bookmarkStart w:id="7272" w:name="_Toc45884551"/>
      <w:bookmarkStart w:id="7273" w:name="_Toc53182574"/>
      <w:bookmarkStart w:id="7274" w:name="_Toc58860315"/>
      <w:bookmarkStart w:id="7275" w:name="_Toc58862819"/>
      <w:bookmarkStart w:id="7276" w:name="_Toc61182812"/>
      <w:bookmarkStart w:id="7277" w:name="_Toc66728126"/>
      <w:bookmarkStart w:id="7278" w:name="_Toc74961930"/>
      <w:bookmarkStart w:id="7279" w:name="_Toc75242840"/>
      <w:bookmarkStart w:id="7280" w:name="_Toc76545186"/>
      <w:bookmarkStart w:id="7281" w:name="_Toc82595289"/>
      <w:bookmarkStart w:id="7282" w:name="_Toc89955320"/>
      <w:bookmarkStart w:id="7283" w:name="_Toc98773747"/>
      <w:bookmarkStart w:id="7284" w:name="_Toc106201507"/>
      <w:bookmarkStart w:id="7285" w:name="_Toc115191361"/>
      <w:bookmarkStart w:id="7286" w:name="_Toc122013191"/>
      <w:bookmarkStart w:id="7287" w:name="_Toc124156010"/>
      <w:bookmarkStart w:id="7288" w:name="_Toc131537770"/>
      <w:bookmarkStart w:id="7289" w:name="_Toc137397977"/>
      <w:bookmarkStart w:id="7290" w:name="_Toc156576193"/>
      <w:bookmarkStart w:id="7291" w:name="_Toc176944715"/>
      <w:bookmarkStart w:id="7292" w:name="_Toc187256993"/>
      <w:r w:rsidRPr="008C3753">
        <w:t>7.6.5</w:t>
      </w:r>
      <w:r w:rsidRPr="008C3753">
        <w:tab/>
        <w:t>Test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B683D11" w14:textId="77777777" w:rsidR="00294BD4" w:rsidRPr="008C3753" w:rsidRDefault="00294BD4" w:rsidP="0058053F">
      <w:pPr>
        <w:pStyle w:val="Heading4"/>
      </w:pPr>
      <w:bookmarkStart w:id="7293" w:name="_Toc21100069"/>
      <w:bookmarkStart w:id="7294" w:name="_Toc29809867"/>
      <w:bookmarkStart w:id="7295" w:name="_Toc36645252"/>
      <w:bookmarkStart w:id="7296" w:name="_Toc37272306"/>
      <w:bookmarkStart w:id="7297" w:name="_Toc45884552"/>
      <w:bookmarkStart w:id="7298" w:name="_Toc53182575"/>
      <w:bookmarkStart w:id="7299" w:name="_Toc58860316"/>
      <w:bookmarkStart w:id="7300" w:name="_Toc58862820"/>
      <w:bookmarkStart w:id="7301" w:name="_Toc61182813"/>
      <w:bookmarkStart w:id="7302" w:name="_Toc66728127"/>
      <w:bookmarkStart w:id="7303" w:name="_Toc74961931"/>
      <w:bookmarkStart w:id="7304" w:name="_Toc75242841"/>
      <w:bookmarkStart w:id="7305" w:name="_Toc76545187"/>
      <w:bookmarkStart w:id="7306" w:name="_Toc82595290"/>
      <w:bookmarkStart w:id="7307" w:name="_Toc89955321"/>
      <w:bookmarkStart w:id="7308" w:name="_Toc98773748"/>
      <w:bookmarkStart w:id="7309" w:name="_Toc106201508"/>
      <w:bookmarkStart w:id="7310" w:name="_Toc115191362"/>
      <w:bookmarkStart w:id="7311" w:name="_Toc122013192"/>
      <w:bookmarkStart w:id="7312" w:name="_Toc124156011"/>
      <w:bookmarkStart w:id="7313" w:name="_Toc131537771"/>
      <w:bookmarkStart w:id="7314" w:name="_Toc137397978"/>
      <w:bookmarkStart w:id="7315" w:name="_Toc156576194"/>
      <w:bookmarkStart w:id="7316" w:name="_Toc176944716"/>
      <w:bookmarkStart w:id="7317" w:name="_Toc187256994"/>
      <w:r w:rsidRPr="008C3753">
        <w:t>7.6.5.1</w:t>
      </w:r>
      <w:r w:rsidRPr="008C3753">
        <w:tab/>
        <w:t>Basic limits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18" w:name="_Toc21100070"/>
      <w:bookmarkStart w:id="7319" w:name="_Toc29809868"/>
      <w:bookmarkStart w:id="7320" w:name="_Toc36645253"/>
      <w:bookmarkStart w:id="7321" w:name="_Toc37272307"/>
      <w:bookmarkStart w:id="7322" w:name="_Toc45884553"/>
      <w:bookmarkStart w:id="7323" w:name="_Toc53182576"/>
      <w:bookmarkStart w:id="7324" w:name="_Toc58860317"/>
      <w:bookmarkStart w:id="7325" w:name="_Toc58862821"/>
      <w:bookmarkStart w:id="7326" w:name="_Toc61182814"/>
      <w:bookmarkStart w:id="7327" w:name="_Toc66728128"/>
      <w:bookmarkStart w:id="7328" w:name="_Toc74961932"/>
      <w:bookmarkStart w:id="7329" w:name="_Toc75242842"/>
      <w:bookmarkStart w:id="7330" w:name="_Toc76545188"/>
      <w:bookmarkStart w:id="7331" w:name="_Toc82595291"/>
      <w:bookmarkStart w:id="7332" w:name="_Toc89955322"/>
      <w:bookmarkStart w:id="7333" w:name="_Toc98773749"/>
      <w:bookmarkStart w:id="7334" w:name="_Toc106201509"/>
      <w:bookmarkStart w:id="7335" w:name="_Toc115191363"/>
      <w:bookmarkStart w:id="7336" w:name="_Toc122013193"/>
      <w:bookmarkStart w:id="7337" w:name="_Toc124156012"/>
      <w:bookmarkStart w:id="7338" w:name="_Toc131537772"/>
      <w:bookmarkStart w:id="7339" w:name="_Toc137397979"/>
      <w:bookmarkStart w:id="7340" w:name="_Toc156576195"/>
      <w:bookmarkStart w:id="7341" w:name="_Toc176944717"/>
      <w:bookmarkStart w:id="7342" w:name="_Toc187256995"/>
      <w:r w:rsidRPr="008C3753">
        <w:t>7.6.5.2</w:t>
      </w:r>
      <w:r w:rsidRPr="008C3753">
        <w:tab/>
        <w:t>BS type 1-C</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43" w:name="_Toc21100071"/>
      <w:bookmarkStart w:id="734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45" w:name="_Toc36645254"/>
      <w:bookmarkStart w:id="7346" w:name="_Toc37272308"/>
      <w:bookmarkStart w:id="7347" w:name="_Toc45884554"/>
      <w:bookmarkStart w:id="7348" w:name="_Toc53182577"/>
      <w:bookmarkStart w:id="7349" w:name="_Toc58860318"/>
      <w:bookmarkStart w:id="7350" w:name="_Toc58862822"/>
      <w:bookmarkStart w:id="7351" w:name="_Toc61182815"/>
      <w:bookmarkStart w:id="7352" w:name="_Toc66728129"/>
      <w:bookmarkStart w:id="7353" w:name="_Toc74961933"/>
      <w:bookmarkStart w:id="7354" w:name="_Toc75242843"/>
      <w:bookmarkStart w:id="7355" w:name="_Toc76545189"/>
      <w:bookmarkStart w:id="7356" w:name="_Toc82595292"/>
      <w:bookmarkStart w:id="7357" w:name="_Toc89955323"/>
      <w:bookmarkStart w:id="7358" w:name="_Toc98773750"/>
      <w:bookmarkStart w:id="7359" w:name="_Toc106201510"/>
      <w:bookmarkStart w:id="7360" w:name="_Toc115191364"/>
      <w:bookmarkStart w:id="7361" w:name="_Toc122013194"/>
      <w:bookmarkStart w:id="7362" w:name="_Toc124156013"/>
      <w:bookmarkStart w:id="7363" w:name="_Toc131537773"/>
      <w:bookmarkStart w:id="7364" w:name="_Toc137397980"/>
      <w:bookmarkStart w:id="7365" w:name="_Toc156576196"/>
      <w:bookmarkStart w:id="7366" w:name="_Toc176944718"/>
      <w:bookmarkStart w:id="7367" w:name="_Toc187256996"/>
      <w:r w:rsidRPr="008C3753">
        <w:t>7.6.5.3</w:t>
      </w:r>
      <w:r w:rsidRPr="008C3753">
        <w:tab/>
        <w:t>BS type 1-H</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68" w:name="_Toc21100072"/>
      <w:bookmarkStart w:id="7369" w:name="_Toc29809870"/>
      <w:bookmarkStart w:id="7370" w:name="_Toc36645255"/>
      <w:bookmarkStart w:id="7371" w:name="_Toc37272309"/>
      <w:bookmarkStart w:id="7372" w:name="_Toc45884555"/>
      <w:bookmarkStart w:id="7373" w:name="_Toc53182578"/>
      <w:bookmarkStart w:id="7374" w:name="_Toc58860319"/>
      <w:bookmarkStart w:id="7375" w:name="_Toc58862823"/>
      <w:bookmarkStart w:id="7376" w:name="_Toc61182816"/>
      <w:bookmarkStart w:id="7377" w:name="_Toc66728130"/>
      <w:bookmarkStart w:id="7378" w:name="_Toc74961934"/>
      <w:bookmarkStart w:id="7379" w:name="_Toc75242844"/>
      <w:bookmarkStart w:id="7380" w:name="_Toc76545190"/>
      <w:bookmarkStart w:id="7381" w:name="_Toc82595293"/>
      <w:bookmarkStart w:id="7382" w:name="_Toc89955324"/>
      <w:bookmarkStart w:id="7383" w:name="_Toc98773751"/>
      <w:bookmarkStart w:id="7384" w:name="_Toc106201511"/>
      <w:bookmarkStart w:id="7385" w:name="_Toc115191365"/>
      <w:bookmarkStart w:id="7386" w:name="_Toc122013195"/>
      <w:bookmarkStart w:id="7387" w:name="_Toc124156014"/>
      <w:bookmarkStart w:id="7388" w:name="_Toc131537774"/>
      <w:bookmarkStart w:id="7389" w:name="_Toc137397981"/>
      <w:bookmarkStart w:id="7390" w:name="_Toc156576197"/>
      <w:bookmarkStart w:id="7391" w:name="_Toc176944719"/>
      <w:bookmarkStart w:id="7392" w:name="_Toc187256997"/>
      <w:r w:rsidRPr="008C3753">
        <w:t>7.7</w:t>
      </w:r>
      <w:r w:rsidRPr="008C3753">
        <w:tab/>
        <w:t>Receiver intermodulation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55AC2DFC" w14:textId="0BD40575" w:rsidR="009D56A3" w:rsidRPr="008C3753" w:rsidRDefault="009D56A3" w:rsidP="0058053F">
      <w:pPr>
        <w:pStyle w:val="Heading3"/>
      </w:pPr>
      <w:bookmarkStart w:id="7393" w:name="_Toc21100073"/>
      <w:bookmarkStart w:id="7394" w:name="_Toc29809871"/>
      <w:bookmarkStart w:id="7395" w:name="_Toc36645256"/>
      <w:bookmarkStart w:id="7396" w:name="_Toc37272310"/>
      <w:bookmarkStart w:id="7397" w:name="_Toc45884556"/>
      <w:bookmarkStart w:id="7398" w:name="_Toc53182579"/>
      <w:bookmarkStart w:id="7399" w:name="_Toc58860320"/>
      <w:bookmarkStart w:id="7400" w:name="_Toc58862824"/>
      <w:bookmarkStart w:id="7401" w:name="_Toc61182817"/>
      <w:bookmarkStart w:id="7402" w:name="_Toc66728131"/>
      <w:bookmarkStart w:id="7403" w:name="_Toc74961935"/>
      <w:bookmarkStart w:id="7404" w:name="_Toc75242845"/>
      <w:bookmarkStart w:id="7405" w:name="_Toc76545191"/>
      <w:bookmarkStart w:id="7406" w:name="_Toc82595294"/>
      <w:bookmarkStart w:id="7407" w:name="_Toc89955325"/>
      <w:bookmarkStart w:id="7408" w:name="_Toc98773752"/>
      <w:bookmarkStart w:id="7409" w:name="_Toc106201512"/>
      <w:bookmarkStart w:id="7410" w:name="_Toc115191366"/>
      <w:bookmarkStart w:id="7411" w:name="_Toc122013196"/>
      <w:bookmarkStart w:id="7412" w:name="_Toc124156015"/>
      <w:bookmarkStart w:id="7413" w:name="_Toc131537775"/>
      <w:bookmarkStart w:id="7414" w:name="_Toc137397982"/>
      <w:bookmarkStart w:id="7415" w:name="_Toc156576198"/>
      <w:bookmarkStart w:id="7416" w:name="_Toc176944720"/>
      <w:bookmarkStart w:id="7417" w:name="_Toc187256998"/>
      <w:r w:rsidRPr="008C3753">
        <w:t>7.7.1</w:t>
      </w:r>
      <w:r w:rsidRPr="008C3753">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18" w:name="_Toc21100074"/>
      <w:bookmarkStart w:id="7419" w:name="_Toc29809872"/>
      <w:bookmarkStart w:id="7420" w:name="_Toc36645257"/>
      <w:bookmarkStart w:id="7421" w:name="_Toc37272311"/>
      <w:bookmarkStart w:id="7422" w:name="_Toc45884557"/>
      <w:bookmarkStart w:id="7423" w:name="_Toc53182580"/>
      <w:bookmarkStart w:id="7424" w:name="_Toc58860321"/>
      <w:bookmarkStart w:id="7425" w:name="_Toc58862825"/>
      <w:bookmarkStart w:id="7426" w:name="_Toc61182818"/>
      <w:bookmarkStart w:id="7427" w:name="_Toc66728132"/>
      <w:bookmarkStart w:id="7428" w:name="_Toc74961936"/>
      <w:bookmarkStart w:id="7429" w:name="_Toc75242846"/>
      <w:bookmarkStart w:id="7430" w:name="_Toc76545192"/>
      <w:bookmarkStart w:id="7431" w:name="_Toc82595295"/>
      <w:bookmarkStart w:id="7432" w:name="_Toc89955326"/>
      <w:bookmarkStart w:id="7433" w:name="_Toc98773753"/>
      <w:bookmarkStart w:id="7434" w:name="_Toc106201513"/>
      <w:bookmarkStart w:id="7435" w:name="_Toc115191367"/>
      <w:bookmarkStart w:id="7436" w:name="_Toc122013197"/>
      <w:bookmarkStart w:id="7437" w:name="_Toc124156016"/>
      <w:bookmarkStart w:id="7438" w:name="_Toc131537776"/>
      <w:bookmarkStart w:id="7439" w:name="_Toc137397983"/>
      <w:bookmarkStart w:id="7440" w:name="_Toc156576199"/>
      <w:bookmarkStart w:id="7441" w:name="_Toc176944721"/>
      <w:bookmarkStart w:id="7442" w:name="_Toc187256999"/>
      <w:r w:rsidRPr="008C3753">
        <w:t>7.7.2</w:t>
      </w:r>
      <w:r w:rsidRPr="008C3753">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43" w:name="_Toc21100075"/>
      <w:bookmarkStart w:id="7444" w:name="_Toc29809873"/>
      <w:bookmarkStart w:id="7445" w:name="_Toc36645258"/>
      <w:bookmarkStart w:id="7446" w:name="_Toc37272312"/>
      <w:bookmarkStart w:id="7447" w:name="_Toc45884558"/>
      <w:bookmarkStart w:id="7448" w:name="_Toc53182581"/>
      <w:bookmarkStart w:id="7449" w:name="_Toc58860322"/>
      <w:bookmarkStart w:id="7450" w:name="_Toc58862826"/>
      <w:bookmarkStart w:id="7451" w:name="_Toc61182819"/>
      <w:bookmarkStart w:id="7452" w:name="_Toc66728133"/>
      <w:bookmarkStart w:id="7453" w:name="_Toc74961937"/>
      <w:bookmarkStart w:id="7454" w:name="_Toc75242847"/>
      <w:bookmarkStart w:id="7455" w:name="_Toc76545193"/>
      <w:bookmarkStart w:id="7456" w:name="_Toc82595296"/>
      <w:bookmarkStart w:id="7457" w:name="_Toc89955327"/>
      <w:bookmarkStart w:id="7458" w:name="_Toc98773754"/>
      <w:bookmarkStart w:id="7459" w:name="_Toc106201514"/>
      <w:bookmarkStart w:id="7460" w:name="_Toc115191368"/>
      <w:bookmarkStart w:id="7461" w:name="_Toc122013198"/>
      <w:bookmarkStart w:id="7462" w:name="_Toc124156017"/>
      <w:bookmarkStart w:id="7463" w:name="_Toc131537777"/>
      <w:bookmarkStart w:id="7464" w:name="_Toc137397984"/>
      <w:bookmarkStart w:id="7465" w:name="_Toc156576200"/>
      <w:bookmarkStart w:id="7466" w:name="_Toc176944722"/>
      <w:bookmarkStart w:id="7467" w:name="_Toc187257000"/>
      <w:r w:rsidRPr="008C3753">
        <w:t>7.7.3</w:t>
      </w:r>
      <w:r w:rsidRPr="008C3753">
        <w:tab/>
        <w:t>Test purpose</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C4DE1BE" w14:textId="1BB258BD" w:rsidR="00B648A6" w:rsidRDefault="00B648A6" w:rsidP="00B648A6">
      <w:pPr>
        <w:rPr>
          <w:rFonts w:cs="v4.2.0"/>
        </w:rPr>
      </w:pPr>
      <w:bookmarkStart w:id="7468" w:name="_Toc21100076"/>
      <w:bookmarkStart w:id="7469" w:name="_Toc29809874"/>
      <w:bookmarkStart w:id="7470" w:name="_Toc36645259"/>
      <w:bookmarkStart w:id="7471" w:name="_Toc37272313"/>
      <w:bookmarkStart w:id="7472" w:name="_Toc45884559"/>
      <w:bookmarkStart w:id="7473" w:name="_Toc53182582"/>
      <w:bookmarkStart w:id="7474" w:name="_Toc58860323"/>
      <w:bookmarkStart w:id="7475" w:name="_Toc58862827"/>
      <w:bookmarkStart w:id="7476" w:name="_Toc61182820"/>
      <w:bookmarkStart w:id="747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78" w:name="_Toc74961938"/>
      <w:bookmarkStart w:id="7479" w:name="_Toc75242848"/>
      <w:bookmarkStart w:id="7480" w:name="_Toc76545194"/>
      <w:bookmarkStart w:id="7481" w:name="_Toc82595297"/>
      <w:bookmarkStart w:id="7482" w:name="_Toc89955328"/>
      <w:bookmarkStart w:id="7483" w:name="_Toc98773755"/>
      <w:bookmarkStart w:id="7484" w:name="_Toc106201515"/>
      <w:bookmarkStart w:id="7485" w:name="_Toc115191369"/>
      <w:bookmarkStart w:id="7486" w:name="_Toc122013199"/>
      <w:bookmarkStart w:id="7487" w:name="_Toc124156018"/>
      <w:bookmarkStart w:id="7488" w:name="_Toc131537778"/>
      <w:bookmarkStart w:id="7489" w:name="_Toc137397985"/>
      <w:bookmarkStart w:id="7490" w:name="_Toc156576201"/>
      <w:bookmarkStart w:id="7491" w:name="_Toc176944723"/>
      <w:bookmarkStart w:id="7492" w:name="_Toc187257001"/>
      <w:r w:rsidRPr="008C3753">
        <w:t>7.7.4</w:t>
      </w:r>
      <w:r w:rsidRPr="008C3753">
        <w:tab/>
        <w:t>Method of test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78DF9C3" w14:textId="77777777" w:rsidR="009D56A3" w:rsidRPr="008C3753" w:rsidRDefault="009D56A3" w:rsidP="00790289">
      <w:pPr>
        <w:pStyle w:val="Heading4"/>
      </w:pPr>
      <w:bookmarkStart w:id="7493" w:name="_Toc21100077"/>
      <w:bookmarkStart w:id="7494" w:name="_Toc29809875"/>
      <w:bookmarkStart w:id="7495" w:name="_Toc36645260"/>
      <w:bookmarkStart w:id="7496" w:name="_Toc37272314"/>
      <w:bookmarkStart w:id="7497" w:name="_Toc45884560"/>
      <w:bookmarkStart w:id="7498" w:name="_Toc53182583"/>
      <w:bookmarkStart w:id="7499" w:name="_Toc58860324"/>
      <w:bookmarkStart w:id="7500" w:name="_Toc58862828"/>
      <w:bookmarkStart w:id="7501" w:name="_Toc61182821"/>
      <w:bookmarkStart w:id="7502" w:name="_Toc66728135"/>
      <w:bookmarkStart w:id="7503" w:name="_Toc74961939"/>
      <w:bookmarkStart w:id="7504" w:name="_Toc75242849"/>
      <w:bookmarkStart w:id="7505" w:name="_Toc76545195"/>
      <w:bookmarkStart w:id="7506" w:name="_Toc82595298"/>
      <w:bookmarkStart w:id="7507" w:name="_Toc89955329"/>
      <w:bookmarkStart w:id="7508" w:name="_Toc98773756"/>
      <w:bookmarkStart w:id="7509" w:name="_Toc106201516"/>
      <w:bookmarkStart w:id="7510" w:name="_Toc115191370"/>
      <w:bookmarkStart w:id="7511" w:name="_Toc122013200"/>
      <w:bookmarkStart w:id="7512" w:name="_Toc124156019"/>
      <w:bookmarkStart w:id="7513" w:name="_Toc131537779"/>
      <w:bookmarkStart w:id="7514" w:name="_Toc137397986"/>
      <w:bookmarkStart w:id="7515" w:name="_Toc156576202"/>
      <w:bookmarkStart w:id="7516" w:name="_Toc176944724"/>
      <w:bookmarkStart w:id="7517" w:name="_Toc187257002"/>
      <w:r w:rsidRPr="008C3753">
        <w:t>7.7.4.1</w:t>
      </w:r>
      <w:r w:rsidRPr="008C3753">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18" w:name="_Toc21100078"/>
      <w:bookmarkStart w:id="7519" w:name="_Toc29809876"/>
      <w:bookmarkStart w:id="7520" w:name="_Toc36645261"/>
      <w:bookmarkStart w:id="7521" w:name="_Toc37272315"/>
      <w:bookmarkStart w:id="7522" w:name="_Toc45884561"/>
      <w:bookmarkStart w:id="7523" w:name="_Toc53182584"/>
      <w:bookmarkStart w:id="7524" w:name="_Toc58860325"/>
      <w:bookmarkStart w:id="7525" w:name="_Toc58862829"/>
      <w:bookmarkStart w:id="7526" w:name="_Toc61182822"/>
      <w:bookmarkStart w:id="7527" w:name="_Toc66728136"/>
      <w:bookmarkStart w:id="7528" w:name="_Toc74961940"/>
      <w:bookmarkStart w:id="7529" w:name="_Toc75242850"/>
      <w:bookmarkStart w:id="7530" w:name="_Toc76545196"/>
      <w:bookmarkStart w:id="7531" w:name="_Toc82595299"/>
      <w:bookmarkStart w:id="7532" w:name="_Toc89955330"/>
      <w:bookmarkStart w:id="7533" w:name="_Toc98773757"/>
      <w:bookmarkStart w:id="7534" w:name="_Toc106201517"/>
      <w:bookmarkStart w:id="7535" w:name="_Toc115191371"/>
      <w:bookmarkStart w:id="7536" w:name="_Toc122013201"/>
      <w:bookmarkStart w:id="7537" w:name="_Toc124156020"/>
      <w:bookmarkStart w:id="7538" w:name="_Toc131537780"/>
      <w:bookmarkStart w:id="7539" w:name="_Toc137397987"/>
      <w:bookmarkStart w:id="7540" w:name="_Toc156576203"/>
      <w:bookmarkStart w:id="7541" w:name="_Toc176944725"/>
      <w:bookmarkStart w:id="7542" w:name="_Toc187257003"/>
      <w:r w:rsidRPr="008C3753">
        <w:t>7.7.4.2</w:t>
      </w:r>
      <w:r w:rsidRPr="008C3753">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43" w:name="_Toc21100079"/>
      <w:bookmarkStart w:id="7544" w:name="_Toc29809877"/>
      <w:bookmarkStart w:id="7545" w:name="_Toc36645262"/>
      <w:bookmarkStart w:id="7546" w:name="_Toc37272316"/>
      <w:bookmarkStart w:id="7547" w:name="_Toc45884562"/>
      <w:bookmarkStart w:id="7548" w:name="_Toc53182585"/>
      <w:bookmarkStart w:id="7549" w:name="_Toc58860326"/>
      <w:bookmarkStart w:id="7550" w:name="_Toc58862830"/>
      <w:bookmarkStart w:id="7551" w:name="_Toc61182823"/>
      <w:bookmarkStart w:id="7552" w:name="_Toc66728137"/>
      <w:bookmarkStart w:id="7553" w:name="_Toc74961941"/>
      <w:bookmarkStart w:id="7554" w:name="_Toc75242851"/>
      <w:bookmarkStart w:id="7555" w:name="_Toc76545197"/>
      <w:bookmarkStart w:id="7556" w:name="_Toc82595300"/>
      <w:bookmarkStart w:id="7557" w:name="_Toc89955331"/>
      <w:bookmarkStart w:id="7558" w:name="_Toc98773758"/>
      <w:bookmarkStart w:id="7559" w:name="_Toc106201518"/>
      <w:bookmarkStart w:id="7560" w:name="_Toc115191372"/>
      <w:bookmarkStart w:id="7561" w:name="_Toc122013202"/>
      <w:bookmarkStart w:id="7562" w:name="_Toc124156021"/>
      <w:bookmarkStart w:id="7563" w:name="_Toc131537781"/>
      <w:bookmarkStart w:id="7564" w:name="_Toc137397988"/>
      <w:bookmarkStart w:id="7565" w:name="_Toc156576204"/>
      <w:bookmarkStart w:id="7566" w:name="_Toc176944726"/>
      <w:bookmarkStart w:id="7567" w:name="_Toc187257004"/>
      <w:r w:rsidRPr="008C3753">
        <w:t>7.7.5</w:t>
      </w:r>
      <w:r w:rsidRPr="008C3753">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3F6222">
              <w:rPr>
                <w:rFonts w:eastAsia="DengXian" w:hint="eastAsia"/>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 xml:space="preserve">NR signal, </w:t>
            </w:r>
            <w:r>
              <w:t>15 kHz SCS,</w:t>
            </w:r>
            <w:r>
              <w:rPr>
                <w:rFonts w:cs="Arial"/>
              </w:rPr>
              <w:t xml:space="preserve"> 1 RB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68" w:name="_Toc106201519"/>
      <w:bookmarkStart w:id="7569" w:name="_Toc115191373"/>
      <w:bookmarkStart w:id="7570" w:name="_Toc122013203"/>
      <w:bookmarkStart w:id="7571" w:name="_Toc124156022"/>
      <w:bookmarkStart w:id="7572" w:name="_Toc131537782"/>
      <w:bookmarkStart w:id="7573" w:name="_Toc137397989"/>
      <w:bookmarkStart w:id="7574" w:name="_Toc156576205"/>
      <w:bookmarkStart w:id="7575" w:name="_Toc176944727"/>
      <w:bookmarkStart w:id="7576" w:name="_Toc187257005"/>
      <w:r w:rsidRPr="0092151F">
        <w:t>7.7.5.1</w:t>
      </w:r>
      <w:r w:rsidRPr="0092151F">
        <w:tab/>
        <w:t>Additional narrowband intermodulation requirement for Band n100</w:t>
      </w:r>
      <w:bookmarkEnd w:id="7568"/>
      <w:bookmarkEnd w:id="7569"/>
      <w:bookmarkEnd w:id="7570"/>
      <w:bookmarkEnd w:id="7571"/>
      <w:bookmarkEnd w:id="7572"/>
      <w:bookmarkEnd w:id="7573"/>
      <w:bookmarkEnd w:id="7574"/>
      <w:bookmarkEnd w:id="7575"/>
      <w:bookmarkEnd w:id="757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A5AD3">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7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7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78" w:name="_Toc21100080"/>
      <w:bookmarkStart w:id="7579" w:name="_Toc29809878"/>
      <w:bookmarkStart w:id="7580" w:name="_Toc36645263"/>
      <w:bookmarkStart w:id="7581" w:name="_Toc37272317"/>
      <w:bookmarkStart w:id="7582" w:name="_Toc45884563"/>
      <w:bookmarkStart w:id="7583" w:name="_Toc53182586"/>
      <w:bookmarkStart w:id="7584" w:name="_Toc58860327"/>
      <w:bookmarkStart w:id="7585" w:name="_Toc58862831"/>
      <w:bookmarkStart w:id="7586" w:name="_Toc61182824"/>
      <w:bookmarkStart w:id="7587" w:name="_Toc66728138"/>
      <w:bookmarkStart w:id="7588" w:name="_Toc74961942"/>
      <w:bookmarkStart w:id="7589" w:name="_Toc75242852"/>
      <w:bookmarkStart w:id="7590" w:name="_Toc76545198"/>
      <w:bookmarkStart w:id="7591" w:name="_Toc82595301"/>
      <w:bookmarkStart w:id="7592" w:name="_Toc89955332"/>
      <w:bookmarkStart w:id="7593" w:name="_Toc98773759"/>
      <w:bookmarkStart w:id="7594" w:name="_Toc106201520"/>
      <w:bookmarkStart w:id="7595" w:name="_Toc115191374"/>
      <w:bookmarkStart w:id="7596" w:name="_Toc122013204"/>
      <w:bookmarkStart w:id="7597" w:name="_Toc124156023"/>
      <w:bookmarkStart w:id="7598" w:name="_Toc131537783"/>
      <w:bookmarkStart w:id="7599" w:name="_Toc137397990"/>
      <w:bookmarkStart w:id="7600" w:name="_Toc156576206"/>
      <w:bookmarkStart w:id="7601" w:name="_Toc176944728"/>
      <w:bookmarkStart w:id="7602" w:name="_Toc187257006"/>
      <w:r w:rsidRPr="008C3753">
        <w:t>7.8</w:t>
      </w:r>
      <w:r w:rsidRPr="008C3753">
        <w:tab/>
        <w:t>In-channel selectivity</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ABED5C8" w14:textId="7AA8F9DA" w:rsidR="0066553E" w:rsidRPr="008C3753" w:rsidRDefault="0066553E" w:rsidP="00AD5630">
      <w:pPr>
        <w:pStyle w:val="Heading3"/>
      </w:pPr>
      <w:bookmarkStart w:id="7603" w:name="_Toc21100081"/>
      <w:bookmarkStart w:id="7604" w:name="_Toc29809879"/>
      <w:bookmarkStart w:id="7605" w:name="_Toc36645264"/>
      <w:bookmarkStart w:id="7606" w:name="_Toc37272318"/>
      <w:bookmarkStart w:id="7607" w:name="_Toc45884564"/>
      <w:bookmarkStart w:id="7608" w:name="_Toc53182587"/>
      <w:bookmarkStart w:id="7609" w:name="_Toc58860328"/>
      <w:bookmarkStart w:id="7610" w:name="_Toc58862832"/>
      <w:bookmarkStart w:id="7611" w:name="_Toc61182825"/>
      <w:bookmarkStart w:id="7612" w:name="_Toc66728139"/>
      <w:bookmarkStart w:id="7613" w:name="_Toc74961943"/>
      <w:bookmarkStart w:id="7614" w:name="_Toc75242853"/>
      <w:bookmarkStart w:id="7615" w:name="_Toc76545199"/>
      <w:bookmarkStart w:id="7616" w:name="_Toc82595302"/>
      <w:bookmarkStart w:id="7617" w:name="_Toc89955333"/>
      <w:bookmarkStart w:id="7618" w:name="_Toc98773760"/>
      <w:bookmarkStart w:id="7619" w:name="_Toc106201521"/>
      <w:bookmarkStart w:id="7620" w:name="_Toc115191375"/>
      <w:bookmarkStart w:id="7621" w:name="_Toc122013205"/>
      <w:bookmarkStart w:id="7622" w:name="_Toc124156024"/>
      <w:bookmarkStart w:id="7623" w:name="_Toc131537784"/>
      <w:bookmarkStart w:id="7624" w:name="_Toc137397991"/>
      <w:bookmarkStart w:id="7625" w:name="_Toc156576207"/>
      <w:bookmarkStart w:id="7626" w:name="_Toc176944729"/>
      <w:bookmarkStart w:id="7627" w:name="_Toc187257007"/>
      <w:r w:rsidRPr="008C3753">
        <w:t>7.8.1</w:t>
      </w:r>
      <w:r w:rsidRPr="008C3753">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28" w:name="_Toc21100082"/>
      <w:bookmarkStart w:id="7629" w:name="_Toc29809880"/>
      <w:bookmarkStart w:id="7630" w:name="_Toc36645265"/>
      <w:bookmarkStart w:id="7631" w:name="_Toc37272319"/>
      <w:bookmarkStart w:id="7632" w:name="_Toc45884565"/>
      <w:bookmarkStart w:id="7633" w:name="_Toc53182588"/>
      <w:bookmarkStart w:id="7634" w:name="_Toc58860329"/>
      <w:bookmarkStart w:id="7635" w:name="_Toc58862833"/>
      <w:bookmarkStart w:id="7636" w:name="_Toc61182826"/>
      <w:bookmarkStart w:id="7637" w:name="_Toc66728140"/>
      <w:bookmarkStart w:id="7638" w:name="_Toc74961944"/>
      <w:bookmarkStart w:id="7639" w:name="_Toc75242854"/>
      <w:bookmarkStart w:id="7640" w:name="_Toc76545200"/>
      <w:bookmarkStart w:id="7641" w:name="_Toc82595303"/>
      <w:bookmarkStart w:id="7642" w:name="_Toc89955334"/>
      <w:bookmarkStart w:id="7643" w:name="_Toc98773761"/>
      <w:bookmarkStart w:id="7644" w:name="_Toc106201522"/>
      <w:bookmarkStart w:id="7645" w:name="_Toc115191376"/>
      <w:bookmarkStart w:id="7646" w:name="_Toc122013206"/>
      <w:bookmarkStart w:id="7647" w:name="_Toc124156025"/>
      <w:bookmarkStart w:id="7648" w:name="_Toc131537785"/>
      <w:bookmarkStart w:id="7649" w:name="_Toc137397992"/>
      <w:bookmarkStart w:id="7650" w:name="_Toc156576208"/>
      <w:bookmarkStart w:id="7651" w:name="_Toc176944730"/>
      <w:bookmarkStart w:id="7652" w:name="_Toc187257008"/>
      <w:r w:rsidRPr="008C3753">
        <w:t>7.8.2</w:t>
      </w:r>
      <w:r w:rsidRPr="008C3753">
        <w:tab/>
        <w:t>Minimum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53" w:name="_Toc21100083"/>
      <w:bookmarkStart w:id="7654" w:name="_Toc29809881"/>
      <w:bookmarkStart w:id="7655" w:name="_Toc36645266"/>
      <w:bookmarkStart w:id="7656" w:name="_Toc37272320"/>
      <w:bookmarkStart w:id="7657" w:name="_Toc45884566"/>
      <w:bookmarkStart w:id="7658" w:name="_Toc53182589"/>
      <w:bookmarkStart w:id="7659" w:name="_Toc58860330"/>
      <w:bookmarkStart w:id="7660" w:name="_Toc58862834"/>
      <w:bookmarkStart w:id="7661" w:name="_Toc61182827"/>
      <w:bookmarkStart w:id="7662" w:name="_Toc66728141"/>
      <w:bookmarkStart w:id="7663" w:name="_Toc74961945"/>
      <w:bookmarkStart w:id="7664" w:name="_Toc75242855"/>
      <w:bookmarkStart w:id="7665" w:name="_Toc76545201"/>
      <w:bookmarkStart w:id="7666" w:name="_Toc82595304"/>
      <w:bookmarkStart w:id="7667" w:name="_Toc89955335"/>
      <w:bookmarkStart w:id="7668" w:name="_Toc98773762"/>
      <w:bookmarkStart w:id="7669" w:name="_Toc106201523"/>
      <w:bookmarkStart w:id="7670" w:name="_Toc115191377"/>
      <w:bookmarkStart w:id="7671" w:name="_Toc122013207"/>
      <w:bookmarkStart w:id="7672" w:name="_Toc124156026"/>
      <w:bookmarkStart w:id="7673" w:name="_Toc131537786"/>
      <w:bookmarkStart w:id="7674" w:name="_Toc137397993"/>
      <w:bookmarkStart w:id="7675" w:name="_Toc156576209"/>
      <w:bookmarkStart w:id="7676" w:name="_Toc176944731"/>
      <w:bookmarkStart w:id="7677" w:name="_Toc187257009"/>
      <w:r w:rsidRPr="008C3753">
        <w:t>7.8.3</w:t>
      </w:r>
      <w:r w:rsidRPr="008C3753">
        <w:tab/>
        <w:t>Test purpose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78" w:name="_Toc21100084"/>
      <w:bookmarkStart w:id="7679" w:name="_Toc29809882"/>
      <w:bookmarkStart w:id="7680" w:name="_Toc36645267"/>
      <w:bookmarkStart w:id="7681" w:name="_Toc37272321"/>
      <w:bookmarkStart w:id="7682" w:name="_Toc45884567"/>
      <w:bookmarkStart w:id="7683" w:name="_Toc53182590"/>
      <w:bookmarkStart w:id="7684" w:name="_Toc58860331"/>
      <w:bookmarkStart w:id="7685" w:name="_Toc58862835"/>
      <w:bookmarkStart w:id="7686" w:name="_Toc61182828"/>
      <w:bookmarkStart w:id="7687" w:name="_Toc66728142"/>
      <w:bookmarkStart w:id="7688" w:name="_Toc74961946"/>
      <w:bookmarkStart w:id="7689" w:name="_Toc75242856"/>
      <w:bookmarkStart w:id="7690" w:name="_Toc76545202"/>
      <w:bookmarkStart w:id="7691" w:name="_Toc82595305"/>
      <w:bookmarkStart w:id="7692" w:name="_Toc89955336"/>
      <w:bookmarkStart w:id="7693" w:name="_Toc98773763"/>
      <w:bookmarkStart w:id="7694" w:name="_Toc106201524"/>
      <w:bookmarkStart w:id="7695" w:name="_Toc115191378"/>
      <w:bookmarkStart w:id="7696" w:name="_Toc122013208"/>
      <w:bookmarkStart w:id="7697" w:name="_Toc124156027"/>
      <w:bookmarkStart w:id="7698" w:name="_Toc131537787"/>
      <w:bookmarkStart w:id="7699" w:name="_Toc137397994"/>
      <w:bookmarkStart w:id="7700" w:name="_Toc156576210"/>
      <w:bookmarkStart w:id="7701" w:name="_Toc176944732"/>
      <w:bookmarkStart w:id="7702" w:name="_Toc187257010"/>
      <w:r w:rsidRPr="008C3753">
        <w:t>7.8.4</w:t>
      </w:r>
      <w:r w:rsidRPr="008C3753">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41D4C23" w14:textId="77777777" w:rsidR="0066553E" w:rsidRPr="008C3753" w:rsidRDefault="0066553E" w:rsidP="00AD5630">
      <w:pPr>
        <w:pStyle w:val="Heading4"/>
      </w:pPr>
      <w:bookmarkStart w:id="7703" w:name="_Toc21100085"/>
      <w:bookmarkStart w:id="7704" w:name="_Toc29809883"/>
      <w:bookmarkStart w:id="7705" w:name="_Toc36645268"/>
      <w:bookmarkStart w:id="7706" w:name="_Toc37272322"/>
      <w:bookmarkStart w:id="7707" w:name="_Toc45884568"/>
      <w:bookmarkStart w:id="7708" w:name="_Toc53182591"/>
      <w:bookmarkStart w:id="7709" w:name="_Toc58860332"/>
      <w:bookmarkStart w:id="7710" w:name="_Toc58862836"/>
      <w:bookmarkStart w:id="7711" w:name="_Toc61182829"/>
      <w:bookmarkStart w:id="7712" w:name="_Toc66728143"/>
      <w:bookmarkStart w:id="7713" w:name="_Toc74961947"/>
      <w:bookmarkStart w:id="7714" w:name="_Toc75242857"/>
      <w:bookmarkStart w:id="7715" w:name="_Toc76545203"/>
      <w:bookmarkStart w:id="7716" w:name="_Toc82595306"/>
      <w:bookmarkStart w:id="7717" w:name="_Toc89955337"/>
      <w:bookmarkStart w:id="7718" w:name="_Toc98773764"/>
      <w:bookmarkStart w:id="7719" w:name="_Toc106201525"/>
      <w:bookmarkStart w:id="7720" w:name="_Toc115191379"/>
      <w:bookmarkStart w:id="7721" w:name="_Toc122013209"/>
      <w:bookmarkStart w:id="7722" w:name="_Toc124156028"/>
      <w:bookmarkStart w:id="7723" w:name="_Toc131537788"/>
      <w:bookmarkStart w:id="7724" w:name="_Toc137397995"/>
      <w:bookmarkStart w:id="7725" w:name="_Toc156576211"/>
      <w:bookmarkStart w:id="7726" w:name="_Toc176944733"/>
      <w:bookmarkStart w:id="7727" w:name="_Toc187257011"/>
      <w:r w:rsidRPr="008C3753">
        <w:t>7.8.4.1</w:t>
      </w:r>
      <w:r w:rsidRPr="008C3753">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28" w:name="_Toc21100086"/>
      <w:bookmarkStart w:id="7729" w:name="_Toc29809884"/>
      <w:bookmarkStart w:id="7730" w:name="_Toc36645269"/>
      <w:bookmarkStart w:id="7731" w:name="_Toc37272323"/>
      <w:bookmarkStart w:id="7732" w:name="_Toc45884569"/>
      <w:bookmarkStart w:id="7733" w:name="_Toc53182592"/>
      <w:bookmarkStart w:id="7734" w:name="_Toc58860333"/>
      <w:bookmarkStart w:id="7735" w:name="_Toc58862837"/>
      <w:bookmarkStart w:id="7736" w:name="_Toc61182830"/>
      <w:bookmarkStart w:id="7737" w:name="_Toc66728144"/>
      <w:bookmarkStart w:id="7738" w:name="_Toc74961948"/>
      <w:bookmarkStart w:id="7739" w:name="_Toc75242858"/>
      <w:bookmarkStart w:id="7740" w:name="_Toc76545204"/>
      <w:bookmarkStart w:id="7741" w:name="_Toc82595307"/>
      <w:bookmarkStart w:id="7742" w:name="_Toc89955338"/>
      <w:bookmarkStart w:id="7743" w:name="_Toc98773765"/>
      <w:bookmarkStart w:id="7744" w:name="_Toc106201526"/>
      <w:bookmarkStart w:id="7745" w:name="_Toc115191380"/>
      <w:bookmarkStart w:id="7746" w:name="_Toc122013210"/>
      <w:bookmarkStart w:id="7747" w:name="_Toc124156029"/>
      <w:bookmarkStart w:id="7748" w:name="_Toc131537789"/>
      <w:bookmarkStart w:id="7749" w:name="_Toc137397996"/>
      <w:bookmarkStart w:id="7750" w:name="_Toc156576212"/>
      <w:bookmarkStart w:id="7751" w:name="_Toc176944734"/>
      <w:bookmarkStart w:id="7752" w:name="_Toc187257012"/>
      <w:r w:rsidRPr="008C3753">
        <w:t>7.8.4.2</w:t>
      </w:r>
      <w:r w:rsidRPr="008C3753">
        <w:tab/>
        <w:t>Procedure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53" w:name="_Toc21100087"/>
      <w:bookmarkStart w:id="7754" w:name="_Toc29809885"/>
      <w:bookmarkStart w:id="7755" w:name="_Toc36645270"/>
      <w:bookmarkStart w:id="7756" w:name="_Toc37272324"/>
      <w:bookmarkStart w:id="7757" w:name="_Toc45884570"/>
      <w:bookmarkStart w:id="7758" w:name="_Toc53182593"/>
      <w:bookmarkStart w:id="7759" w:name="_Toc58860334"/>
      <w:bookmarkStart w:id="7760" w:name="_Toc58862838"/>
      <w:bookmarkStart w:id="7761" w:name="_Toc61182831"/>
      <w:bookmarkStart w:id="7762" w:name="_Toc66728145"/>
      <w:bookmarkStart w:id="7763" w:name="_Toc74961949"/>
      <w:bookmarkStart w:id="7764" w:name="_Toc75242859"/>
      <w:bookmarkStart w:id="7765" w:name="_Toc76545205"/>
      <w:bookmarkStart w:id="7766" w:name="_Toc82595308"/>
      <w:bookmarkStart w:id="7767" w:name="_Toc89955339"/>
      <w:bookmarkStart w:id="7768" w:name="_Toc98773766"/>
      <w:bookmarkStart w:id="7769" w:name="_Toc106201527"/>
      <w:bookmarkStart w:id="7770" w:name="_Toc115191381"/>
      <w:bookmarkStart w:id="7771" w:name="_Toc122013211"/>
      <w:bookmarkStart w:id="7772" w:name="_Toc124156030"/>
      <w:bookmarkStart w:id="7773" w:name="_Toc131537790"/>
      <w:bookmarkStart w:id="7774" w:name="_Toc137397997"/>
      <w:bookmarkStart w:id="7775" w:name="_Toc156576213"/>
      <w:bookmarkStart w:id="7776" w:name="_Toc176944735"/>
      <w:bookmarkStart w:id="7777" w:name="_Toc187257013"/>
      <w:r w:rsidRPr="008C3753">
        <w:t>7.8.5</w:t>
      </w:r>
      <w:r w:rsidRPr="008C3753">
        <w:tab/>
        <w:t>Test 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24026CE4" w14:textId="023253C8" w:rsidR="0071559A" w:rsidRPr="008C3753" w:rsidRDefault="0071559A" w:rsidP="0071559A">
            <w:pPr>
              <w:pStyle w:val="TAC"/>
            </w:pPr>
            <w:r>
              <w:rPr>
                <w:rFonts w:eastAsia="SimSun" w:hint="eastAsia"/>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0DDA4ABB" w14:textId="45742A12" w:rsidR="0071559A" w:rsidRPr="008C3753" w:rsidRDefault="0071559A" w:rsidP="0071559A">
            <w:pPr>
              <w:pStyle w:val="TAC"/>
            </w:pPr>
            <w:r>
              <w:rPr>
                <w:rFonts w:eastAsia="SimSun" w:hint="eastAsia"/>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pPr>
            <w:r>
              <w:rPr>
                <w:i/>
              </w:rPr>
              <w:t>BS channel bandwidth</w:t>
            </w:r>
            <w:r>
              <w:t xml:space="preserve"> (MHz)</w:t>
            </w:r>
          </w:p>
        </w:tc>
        <w:tc>
          <w:tcPr>
            <w:tcW w:w="1605" w:type="dxa"/>
          </w:tcPr>
          <w:p w14:paraId="64B302E6" w14:textId="77777777" w:rsidR="00A67250" w:rsidRDefault="00A67250" w:rsidP="002540ED">
            <w:pPr>
              <w:pStyle w:val="TAH"/>
              <w:spacing w:line="256" w:lineRule="auto"/>
            </w:pPr>
            <w:r>
              <w:t>Subcarrier spacing (kHz)</w:t>
            </w:r>
          </w:p>
        </w:tc>
        <w:tc>
          <w:tcPr>
            <w:tcW w:w="1605" w:type="dxa"/>
          </w:tcPr>
          <w:p w14:paraId="42831223" w14:textId="77777777" w:rsidR="00A67250" w:rsidRDefault="00A67250" w:rsidP="002540ED">
            <w:pPr>
              <w:pStyle w:val="TAH"/>
              <w:spacing w:line="256" w:lineRule="auto"/>
            </w:pPr>
            <w:r>
              <w:t>Reference measurement channel</w:t>
            </w:r>
          </w:p>
        </w:tc>
        <w:tc>
          <w:tcPr>
            <w:tcW w:w="1605" w:type="dxa"/>
          </w:tcPr>
          <w:p w14:paraId="395BA7BA" w14:textId="77777777" w:rsidR="00A67250" w:rsidRDefault="00A67250" w:rsidP="002540ED">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2540ED">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2540ED">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pPr>
            <w:r>
              <w:t>20, 30</w:t>
            </w:r>
          </w:p>
        </w:tc>
        <w:tc>
          <w:tcPr>
            <w:tcW w:w="1605" w:type="dxa"/>
            <w:vAlign w:val="center"/>
          </w:tcPr>
          <w:p w14:paraId="50A5C302" w14:textId="77777777" w:rsidR="00A67250" w:rsidRDefault="00A67250" w:rsidP="002540ED">
            <w:pPr>
              <w:pStyle w:val="TAC"/>
              <w:spacing w:line="256" w:lineRule="auto"/>
            </w:pPr>
            <w:r>
              <w:t>15</w:t>
            </w:r>
          </w:p>
        </w:tc>
        <w:tc>
          <w:tcPr>
            <w:tcW w:w="1605" w:type="dxa"/>
            <w:vAlign w:val="center"/>
          </w:tcPr>
          <w:p w14:paraId="023712C6" w14:textId="77777777" w:rsidR="00A67250" w:rsidRDefault="00A67250" w:rsidP="002540ED">
            <w:pPr>
              <w:pStyle w:val="TAC"/>
              <w:spacing w:line="256" w:lineRule="auto"/>
            </w:pPr>
            <w:r>
              <w:t>G-FR1-A1-1</w:t>
            </w:r>
          </w:p>
        </w:tc>
        <w:tc>
          <w:tcPr>
            <w:tcW w:w="1605" w:type="dxa"/>
            <w:vAlign w:val="center"/>
          </w:tcPr>
          <w:p w14:paraId="15D7F0C0" w14:textId="77777777" w:rsidR="00A67250" w:rsidRDefault="00A67250" w:rsidP="002540ED">
            <w:pPr>
              <w:pStyle w:val="TAC"/>
              <w:spacing w:line="256" w:lineRule="auto"/>
            </w:pPr>
            <w:r>
              <w:t>-95.2</w:t>
            </w:r>
          </w:p>
        </w:tc>
        <w:tc>
          <w:tcPr>
            <w:tcW w:w="1605" w:type="dxa"/>
            <w:vAlign w:val="center"/>
          </w:tcPr>
          <w:p w14:paraId="183BBFC9" w14:textId="77777777" w:rsidR="00A67250" w:rsidRDefault="00A67250" w:rsidP="002540ED">
            <w:pPr>
              <w:pStyle w:val="TAC"/>
              <w:spacing w:line="256" w:lineRule="auto"/>
            </w:pPr>
            <w:r>
              <w:rPr>
                <w:rFonts w:hint="eastAsia"/>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BE7BC79" w14:textId="35A4147A" w:rsidR="0071559A" w:rsidRPr="008C3753" w:rsidRDefault="0071559A" w:rsidP="0071559A">
            <w:pPr>
              <w:pStyle w:val="TAC"/>
            </w:pPr>
            <w:r>
              <w:rPr>
                <w:rFonts w:eastAsia="SimSun" w:hint="eastAsia"/>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752FD4EB" w14:textId="6A0EC603" w:rsidR="0071559A" w:rsidRPr="008C3753" w:rsidRDefault="0071559A" w:rsidP="0071559A">
            <w:pPr>
              <w:pStyle w:val="TAC"/>
            </w:pPr>
            <w:r>
              <w:rPr>
                <w:rFonts w:eastAsia="SimSun" w:hint="eastAsia"/>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pPr>
            <w:r>
              <w:rPr>
                <w:i/>
              </w:rPr>
              <w:t>BS channel bandwidth</w:t>
            </w:r>
            <w:r>
              <w:t xml:space="preserve"> (MHz)</w:t>
            </w:r>
          </w:p>
        </w:tc>
        <w:tc>
          <w:tcPr>
            <w:tcW w:w="1605" w:type="dxa"/>
          </w:tcPr>
          <w:p w14:paraId="79409269" w14:textId="77777777" w:rsidR="007F0901" w:rsidRDefault="007F0901" w:rsidP="002540ED">
            <w:pPr>
              <w:pStyle w:val="TAH"/>
              <w:spacing w:line="256" w:lineRule="auto"/>
            </w:pPr>
            <w:r>
              <w:t>Subcarrier spacing (kHz)</w:t>
            </w:r>
          </w:p>
        </w:tc>
        <w:tc>
          <w:tcPr>
            <w:tcW w:w="1605" w:type="dxa"/>
          </w:tcPr>
          <w:p w14:paraId="3D3DB33E" w14:textId="77777777" w:rsidR="007F0901" w:rsidRDefault="007F0901" w:rsidP="002540ED">
            <w:pPr>
              <w:pStyle w:val="TAH"/>
              <w:spacing w:line="256" w:lineRule="auto"/>
            </w:pPr>
            <w:r>
              <w:t>Reference measurement channel</w:t>
            </w:r>
          </w:p>
        </w:tc>
        <w:tc>
          <w:tcPr>
            <w:tcW w:w="1605" w:type="dxa"/>
          </w:tcPr>
          <w:p w14:paraId="031216FC" w14:textId="77777777" w:rsidR="007F0901" w:rsidRDefault="007F0901" w:rsidP="002540ED">
            <w:pPr>
              <w:pStyle w:val="TAH"/>
              <w:spacing w:line="256" w:lineRule="auto"/>
              <w:rPr>
                <w:rFonts w:eastAsia="SimSun"/>
              </w:rPr>
            </w:pPr>
            <w:r>
              <w:t>Wanted signal mean power (dBm)</w:t>
            </w:r>
          </w:p>
        </w:tc>
        <w:tc>
          <w:tcPr>
            <w:tcW w:w="1605" w:type="dxa"/>
          </w:tcPr>
          <w:p w14:paraId="680883A2" w14:textId="77777777" w:rsidR="007F0901" w:rsidRDefault="007F0901" w:rsidP="002540ED">
            <w:pPr>
              <w:pStyle w:val="TAH"/>
              <w:spacing w:line="256" w:lineRule="auto"/>
              <w:rPr>
                <w:rFonts w:eastAsia="SimSun"/>
              </w:rPr>
            </w:pPr>
            <w:r>
              <w:t>Interfering signal mean power (dBm)</w:t>
            </w:r>
          </w:p>
        </w:tc>
        <w:tc>
          <w:tcPr>
            <w:tcW w:w="1605" w:type="dxa"/>
          </w:tcPr>
          <w:p w14:paraId="29AEBFA3" w14:textId="77777777" w:rsidR="007F0901" w:rsidRDefault="007F0901" w:rsidP="002540ED">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pPr>
            <w:r>
              <w:t>20, 30</w:t>
            </w:r>
          </w:p>
        </w:tc>
        <w:tc>
          <w:tcPr>
            <w:tcW w:w="1605" w:type="dxa"/>
            <w:vAlign w:val="center"/>
          </w:tcPr>
          <w:p w14:paraId="75064BFB" w14:textId="77777777" w:rsidR="007F0901" w:rsidRDefault="007F0901" w:rsidP="002540ED">
            <w:pPr>
              <w:pStyle w:val="TAC"/>
              <w:spacing w:line="256" w:lineRule="auto"/>
            </w:pPr>
            <w:r>
              <w:t>15</w:t>
            </w:r>
          </w:p>
        </w:tc>
        <w:tc>
          <w:tcPr>
            <w:tcW w:w="1605" w:type="dxa"/>
            <w:vAlign w:val="center"/>
          </w:tcPr>
          <w:p w14:paraId="0D9DD891" w14:textId="77777777" w:rsidR="007F0901" w:rsidRDefault="007F0901" w:rsidP="002540ED">
            <w:pPr>
              <w:pStyle w:val="TAC"/>
              <w:spacing w:line="256" w:lineRule="auto"/>
            </w:pPr>
            <w:r>
              <w:t>G-FR1-A1-1</w:t>
            </w:r>
          </w:p>
        </w:tc>
        <w:tc>
          <w:tcPr>
            <w:tcW w:w="1605" w:type="dxa"/>
            <w:vAlign w:val="center"/>
          </w:tcPr>
          <w:p w14:paraId="7B89FA3B" w14:textId="77777777" w:rsidR="007F0901" w:rsidRDefault="007F0901" w:rsidP="002540ED">
            <w:pPr>
              <w:pStyle w:val="TAC"/>
              <w:spacing w:line="256" w:lineRule="auto"/>
            </w:pPr>
            <w:r>
              <w:t>-90.2</w:t>
            </w:r>
          </w:p>
        </w:tc>
        <w:tc>
          <w:tcPr>
            <w:tcW w:w="1605" w:type="dxa"/>
            <w:vAlign w:val="center"/>
          </w:tcPr>
          <w:p w14:paraId="7751952D" w14:textId="77777777" w:rsidR="007F0901" w:rsidRDefault="007F0901" w:rsidP="002540ED">
            <w:pPr>
              <w:pStyle w:val="TAC"/>
              <w:spacing w:line="256" w:lineRule="auto"/>
            </w:pPr>
            <w:r>
              <w:rPr>
                <w:lang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1991708C" w14:textId="4DF5F452" w:rsidR="005079CE" w:rsidRPr="008C3753" w:rsidRDefault="005079CE" w:rsidP="005079CE">
            <w:pPr>
              <w:pStyle w:val="TAC"/>
            </w:pPr>
            <w:r>
              <w:rPr>
                <w:rFonts w:eastAsia="SimSun" w:hint="eastAsia"/>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rPr>
            </w:pPr>
            <w:r>
              <w:t>DFT-s-OFDM</w:t>
            </w:r>
            <w:r>
              <w:rPr>
                <w:rFonts w:eastAsia="SimSun"/>
              </w:rPr>
              <w:t xml:space="preserve"> </w:t>
            </w:r>
            <w:r>
              <w:t>NR signal, 15 kHz SCS</w:t>
            </w:r>
            <w:r>
              <w:rPr>
                <w:rFonts w:hint="eastAsia"/>
              </w:rPr>
              <w:t>,</w:t>
            </w:r>
            <w:r>
              <w:rPr>
                <w:rFonts w:eastAsia="SimSun" w:hint="eastAsia"/>
              </w:rPr>
              <w:t xml:space="preserve"> </w:t>
            </w:r>
          </w:p>
          <w:p w14:paraId="3C698F1C" w14:textId="31FA600E" w:rsidR="005079CE" w:rsidRPr="008C3753" w:rsidRDefault="005079CE" w:rsidP="005079CE">
            <w:pPr>
              <w:pStyle w:val="TAC"/>
            </w:pPr>
            <w:r>
              <w:rPr>
                <w:rFonts w:eastAsia="SimSun" w:hint="eastAsia"/>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1E4C061B" w:rsidR="00177EED" w:rsidRDefault="00177EED" w:rsidP="00177EED">
      <w:pPr>
        <w:pStyle w:val="TH"/>
      </w:pPr>
      <w:r>
        <w:rPr>
          <w:rFonts w:hint="eastAsia"/>
        </w:rPr>
        <w:t>Table 7.8.</w:t>
      </w:r>
      <w:r w:rsidR="00E6310C">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pPr>
            <w:r>
              <w:rPr>
                <w:i/>
              </w:rPr>
              <w:t>BS channel bandwidth</w:t>
            </w:r>
            <w:r>
              <w:t xml:space="preserve"> (MHz)</w:t>
            </w:r>
          </w:p>
        </w:tc>
        <w:tc>
          <w:tcPr>
            <w:tcW w:w="1605" w:type="dxa"/>
          </w:tcPr>
          <w:p w14:paraId="4FFC1103" w14:textId="77777777" w:rsidR="00695D8B" w:rsidRDefault="00695D8B" w:rsidP="002540ED">
            <w:pPr>
              <w:pStyle w:val="TAH"/>
              <w:spacing w:line="256" w:lineRule="auto"/>
            </w:pPr>
            <w:r>
              <w:t>Subcarrier spacing (kHz)</w:t>
            </w:r>
          </w:p>
        </w:tc>
        <w:tc>
          <w:tcPr>
            <w:tcW w:w="1605" w:type="dxa"/>
          </w:tcPr>
          <w:p w14:paraId="1425767C" w14:textId="77777777" w:rsidR="00695D8B" w:rsidRDefault="00695D8B" w:rsidP="002540ED">
            <w:pPr>
              <w:pStyle w:val="TAH"/>
              <w:spacing w:line="256" w:lineRule="auto"/>
            </w:pPr>
            <w:r>
              <w:t>Reference measurement channel</w:t>
            </w:r>
          </w:p>
        </w:tc>
        <w:tc>
          <w:tcPr>
            <w:tcW w:w="1605" w:type="dxa"/>
          </w:tcPr>
          <w:p w14:paraId="7C3F3714" w14:textId="77777777" w:rsidR="00695D8B" w:rsidRDefault="00695D8B" w:rsidP="002540ED">
            <w:pPr>
              <w:pStyle w:val="TAH"/>
              <w:spacing w:line="256" w:lineRule="auto"/>
              <w:rPr>
                <w:rFonts w:eastAsia="SimSun"/>
              </w:rPr>
            </w:pPr>
            <w:r>
              <w:t>Wanted signal mean power (dBm)</w:t>
            </w:r>
          </w:p>
        </w:tc>
        <w:tc>
          <w:tcPr>
            <w:tcW w:w="1605" w:type="dxa"/>
          </w:tcPr>
          <w:p w14:paraId="2030F7C6" w14:textId="77777777" w:rsidR="00695D8B" w:rsidRDefault="00695D8B" w:rsidP="002540ED">
            <w:pPr>
              <w:pStyle w:val="TAH"/>
              <w:spacing w:line="256" w:lineRule="auto"/>
            </w:pPr>
            <w:r>
              <w:t>Interfering signal mean power (dBm)</w:t>
            </w:r>
          </w:p>
        </w:tc>
        <w:tc>
          <w:tcPr>
            <w:tcW w:w="1605" w:type="dxa"/>
          </w:tcPr>
          <w:p w14:paraId="119E2400" w14:textId="77777777" w:rsidR="00695D8B" w:rsidRDefault="00695D8B" w:rsidP="002540ED">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pPr>
            <w:r>
              <w:t>20, 30</w:t>
            </w:r>
          </w:p>
        </w:tc>
        <w:tc>
          <w:tcPr>
            <w:tcW w:w="1605" w:type="dxa"/>
            <w:vAlign w:val="center"/>
          </w:tcPr>
          <w:p w14:paraId="7CC519A8" w14:textId="77777777" w:rsidR="00695D8B" w:rsidRDefault="00695D8B" w:rsidP="002540ED">
            <w:pPr>
              <w:pStyle w:val="TAC"/>
              <w:spacing w:line="256" w:lineRule="auto"/>
            </w:pPr>
            <w:r>
              <w:t>15</w:t>
            </w:r>
          </w:p>
        </w:tc>
        <w:tc>
          <w:tcPr>
            <w:tcW w:w="1605" w:type="dxa"/>
            <w:vAlign w:val="center"/>
          </w:tcPr>
          <w:p w14:paraId="307644B5" w14:textId="77777777" w:rsidR="00695D8B" w:rsidRDefault="00695D8B" w:rsidP="002540ED">
            <w:pPr>
              <w:pStyle w:val="TAC"/>
              <w:spacing w:line="256" w:lineRule="auto"/>
            </w:pPr>
            <w:r>
              <w:t>G-FR1-A1-1</w:t>
            </w:r>
          </w:p>
        </w:tc>
        <w:tc>
          <w:tcPr>
            <w:tcW w:w="1605" w:type="dxa"/>
            <w:vAlign w:val="center"/>
          </w:tcPr>
          <w:p w14:paraId="4436A533" w14:textId="77777777" w:rsidR="00695D8B" w:rsidRDefault="00695D8B" w:rsidP="002540ED">
            <w:pPr>
              <w:pStyle w:val="TAC"/>
              <w:spacing w:line="256" w:lineRule="auto"/>
            </w:pPr>
            <w:r>
              <w:t>-87.2</w:t>
            </w:r>
          </w:p>
        </w:tc>
        <w:tc>
          <w:tcPr>
            <w:tcW w:w="1605" w:type="dxa"/>
            <w:vAlign w:val="center"/>
          </w:tcPr>
          <w:p w14:paraId="7F6C805F" w14:textId="77777777" w:rsidR="00695D8B" w:rsidRDefault="00695D8B" w:rsidP="002540ED">
            <w:pPr>
              <w:pStyle w:val="TAC"/>
              <w:spacing w:line="256" w:lineRule="auto"/>
            </w:pPr>
            <w:r>
              <w:rPr>
                <w:rFonts w:hint="eastAsia"/>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78" w:name="_Toc21100088"/>
      <w:bookmarkStart w:id="7779" w:name="_Toc29809886"/>
      <w:bookmarkStart w:id="7780" w:name="_Toc36645271"/>
      <w:bookmarkStart w:id="7781" w:name="_Toc37272325"/>
      <w:bookmarkStart w:id="7782" w:name="_Toc45884571"/>
      <w:bookmarkStart w:id="7783" w:name="_Toc53182594"/>
      <w:bookmarkStart w:id="7784" w:name="_Toc58860335"/>
      <w:bookmarkStart w:id="7785" w:name="_Toc58862839"/>
      <w:bookmarkStart w:id="7786" w:name="_Toc61182832"/>
      <w:bookmarkStart w:id="7787" w:name="_Toc66728146"/>
      <w:bookmarkStart w:id="7788" w:name="_Toc74961950"/>
      <w:bookmarkStart w:id="7789" w:name="_Toc75242860"/>
      <w:bookmarkStart w:id="7790" w:name="_Toc76545206"/>
      <w:bookmarkStart w:id="7791" w:name="_Toc82595309"/>
      <w:bookmarkStart w:id="7792" w:name="_Toc89955340"/>
      <w:bookmarkStart w:id="7793" w:name="_Toc98773767"/>
      <w:bookmarkStart w:id="7794" w:name="_Toc106201528"/>
      <w:bookmarkStart w:id="7795" w:name="_Toc115191382"/>
      <w:bookmarkStart w:id="7796" w:name="_Toc122013212"/>
      <w:bookmarkStart w:id="7797" w:name="_Toc124156031"/>
      <w:bookmarkStart w:id="7798" w:name="_Toc131537791"/>
      <w:bookmarkStart w:id="7799" w:name="_Toc137397998"/>
      <w:bookmarkStart w:id="7800" w:name="_Toc156576214"/>
      <w:bookmarkStart w:id="7801" w:name="_Toc176944736"/>
      <w:bookmarkStart w:id="7802" w:name="_Toc187257014"/>
      <w:bookmarkStart w:id="7803" w:name="historyclause"/>
      <w:r w:rsidRPr="008C3753">
        <w:t>8</w:t>
      </w:r>
      <w:r w:rsidRPr="008C3753">
        <w:tab/>
        <w:t>Conducted performance characteristics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9409B9A" w14:textId="77777777" w:rsidR="008C01E6" w:rsidRPr="008C3753" w:rsidRDefault="008C01E6" w:rsidP="008C01E6">
      <w:pPr>
        <w:pStyle w:val="Heading2"/>
      </w:pPr>
      <w:bookmarkStart w:id="7804" w:name="_Toc21100089"/>
      <w:bookmarkStart w:id="7805" w:name="_Toc29809887"/>
      <w:bookmarkStart w:id="7806" w:name="_Toc36645272"/>
      <w:bookmarkStart w:id="7807" w:name="_Toc37272326"/>
      <w:bookmarkStart w:id="7808" w:name="_Toc45884572"/>
      <w:bookmarkStart w:id="7809" w:name="_Toc53182595"/>
      <w:bookmarkStart w:id="7810" w:name="_Toc58860336"/>
      <w:bookmarkStart w:id="7811" w:name="_Toc58862840"/>
      <w:bookmarkStart w:id="7812" w:name="_Toc61182833"/>
      <w:bookmarkStart w:id="7813" w:name="_Toc66728147"/>
      <w:bookmarkStart w:id="7814" w:name="_Toc74961951"/>
      <w:bookmarkStart w:id="7815" w:name="_Toc75242861"/>
      <w:bookmarkStart w:id="7816" w:name="_Toc76545207"/>
      <w:bookmarkStart w:id="7817" w:name="_Toc82595310"/>
      <w:bookmarkStart w:id="7818" w:name="_Toc89955341"/>
      <w:bookmarkStart w:id="7819" w:name="_Toc98773768"/>
      <w:bookmarkStart w:id="7820" w:name="_Toc106201529"/>
      <w:bookmarkStart w:id="7821" w:name="_Toc115191383"/>
      <w:bookmarkStart w:id="7822" w:name="_Toc122013213"/>
      <w:bookmarkStart w:id="7823" w:name="_Toc124156032"/>
      <w:bookmarkStart w:id="7824" w:name="_Toc131537792"/>
      <w:bookmarkStart w:id="7825" w:name="_Toc137397999"/>
      <w:bookmarkStart w:id="7826" w:name="_Toc156576215"/>
      <w:bookmarkStart w:id="7827" w:name="_Toc176944737"/>
      <w:bookmarkStart w:id="7828" w:name="_Toc187257015"/>
      <w:r w:rsidRPr="008C3753">
        <w:t>8.1</w:t>
      </w:r>
      <w:r w:rsidRPr="008C3753">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E9E1B4B" w14:textId="77777777" w:rsidR="008C01E6" w:rsidRPr="008C3753" w:rsidRDefault="008C01E6" w:rsidP="008C01E6">
      <w:pPr>
        <w:pStyle w:val="Heading3"/>
      </w:pPr>
      <w:bookmarkStart w:id="7829" w:name="_Toc21100090"/>
      <w:bookmarkStart w:id="7830" w:name="_Toc29809888"/>
      <w:bookmarkStart w:id="7831" w:name="_Toc36645273"/>
      <w:bookmarkStart w:id="7832" w:name="_Toc37272327"/>
      <w:bookmarkStart w:id="7833" w:name="_Toc45884573"/>
      <w:bookmarkStart w:id="7834" w:name="_Toc53182596"/>
      <w:bookmarkStart w:id="7835" w:name="_Toc58860337"/>
      <w:bookmarkStart w:id="7836" w:name="_Toc58862841"/>
      <w:bookmarkStart w:id="7837" w:name="_Toc61182834"/>
      <w:bookmarkStart w:id="7838" w:name="_Toc66728148"/>
      <w:bookmarkStart w:id="7839" w:name="_Toc74961952"/>
      <w:bookmarkStart w:id="7840" w:name="_Toc75242862"/>
      <w:bookmarkStart w:id="7841" w:name="_Toc76545208"/>
      <w:bookmarkStart w:id="7842" w:name="_Toc82595311"/>
      <w:bookmarkStart w:id="7843" w:name="_Toc89955342"/>
      <w:bookmarkStart w:id="7844" w:name="_Toc98773769"/>
      <w:bookmarkStart w:id="7845" w:name="_Toc106201530"/>
      <w:bookmarkStart w:id="7846" w:name="_Toc115191384"/>
      <w:bookmarkStart w:id="7847" w:name="_Toc122013214"/>
      <w:bookmarkStart w:id="7848" w:name="_Toc124156033"/>
      <w:bookmarkStart w:id="7849" w:name="_Toc131537793"/>
      <w:bookmarkStart w:id="7850" w:name="_Toc137398000"/>
      <w:bookmarkStart w:id="7851" w:name="_Toc156576216"/>
      <w:bookmarkStart w:id="7852" w:name="_Toc176944738"/>
      <w:bookmarkStart w:id="7853" w:name="_Toc187257016"/>
      <w:r w:rsidRPr="008C3753">
        <w:t>8.1.1</w:t>
      </w:r>
      <w:r w:rsidRPr="008C3753">
        <w:tab/>
        <w:t>Scope and definitions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54" w:name="_Toc21100091"/>
      <w:bookmarkStart w:id="7855" w:name="_Toc29809889"/>
      <w:bookmarkStart w:id="7856" w:name="_Toc36645274"/>
      <w:bookmarkStart w:id="7857" w:name="_Toc37272328"/>
      <w:bookmarkStart w:id="7858" w:name="_Toc45884574"/>
      <w:bookmarkStart w:id="7859" w:name="_Toc53182597"/>
      <w:bookmarkStart w:id="7860" w:name="_Toc58860338"/>
      <w:bookmarkStart w:id="7861" w:name="_Toc58862842"/>
      <w:bookmarkStart w:id="7862" w:name="_Toc61182835"/>
      <w:bookmarkStart w:id="7863" w:name="_Toc66728149"/>
      <w:bookmarkStart w:id="7864" w:name="_Toc74961953"/>
      <w:bookmarkStart w:id="7865" w:name="_Toc75242863"/>
      <w:bookmarkStart w:id="7866" w:name="_Toc76545209"/>
      <w:bookmarkStart w:id="7867" w:name="_Toc82595312"/>
      <w:bookmarkStart w:id="7868" w:name="_Toc89955343"/>
      <w:bookmarkStart w:id="7869" w:name="_Toc98773770"/>
      <w:bookmarkStart w:id="7870" w:name="_Toc106201531"/>
      <w:bookmarkStart w:id="7871" w:name="_Toc115191385"/>
      <w:bookmarkStart w:id="7872" w:name="_Toc122013215"/>
      <w:bookmarkStart w:id="7873" w:name="_Toc124156034"/>
      <w:bookmarkStart w:id="7874" w:name="_Toc131537794"/>
      <w:bookmarkStart w:id="7875" w:name="_Toc137398001"/>
      <w:bookmarkStart w:id="7876" w:name="_Toc156576217"/>
      <w:bookmarkStart w:id="7877" w:name="_Toc176944739"/>
      <w:bookmarkStart w:id="7878" w:name="_Toc187257017"/>
      <w:r w:rsidRPr="008C3753">
        <w:rPr>
          <w:lang w:eastAsia="ko-KR"/>
        </w:rPr>
        <w:t>8.1.2</w:t>
      </w:r>
      <w:r w:rsidRPr="008C3753">
        <w:rPr>
          <w:lang w:eastAsia="ko-KR"/>
        </w:rPr>
        <w:tab/>
        <w:t>Applicability rule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11528AE" w14:textId="77777777" w:rsidR="008C01E6" w:rsidRPr="008C3753" w:rsidRDefault="008C01E6" w:rsidP="008C01E6">
      <w:pPr>
        <w:pStyle w:val="Heading4"/>
      </w:pPr>
      <w:bookmarkStart w:id="7879" w:name="_Toc21100092"/>
      <w:bookmarkStart w:id="7880" w:name="_Toc29809890"/>
      <w:bookmarkStart w:id="7881" w:name="_Toc36645275"/>
      <w:bookmarkStart w:id="7882" w:name="_Toc37272329"/>
      <w:bookmarkStart w:id="7883" w:name="_Toc45884575"/>
      <w:bookmarkStart w:id="7884" w:name="_Toc53182598"/>
      <w:bookmarkStart w:id="7885" w:name="_Toc58860339"/>
      <w:bookmarkStart w:id="7886" w:name="_Toc58862843"/>
      <w:bookmarkStart w:id="7887" w:name="_Toc61182836"/>
      <w:bookmarkStart w:id="7888" w:name="_Toc66728150"/>
      <w:bookmarkStart w:id="7889" w:name="_Toc74961954"/>
      <w:bookmarkStart w:id="7890" w:name="_Toc75242864"/>
      <w:bookmarkStart w:id="7891" w:name="_Toc76545210"/>
      <w:bookmarkStart w:id="7892" w:name="_Toc82595313"/>
      <w:bookmarkStart w:id="7893" w:name="_Toc89955344"/>
      <w:bookmarkStart w:id="7894" w:name="_Toc98773771"/>
      <w:bookmarkStart w:id="7895" w:name="_Toc106201532"/>
      <w:bookmarkStart w:id="7896" w:name="_Toc115191386"/>
      <w:bookmarkStart w:id="7897" w:name="_Toc122013216"/>
      <w:bookmarkStart w:id="7898" w:name="_Toc124156035"/>
      <w:bookmarkStart w:id="7899" w:name="_Toc131537795"/>
      <w:bookmarkStart w:id="7900" w:name="_Toc137398002"/>
      <w:bookmarkStart w:id="7901" w:name="_Toc156576218"/>
      <w:bookmarkStart w:id="7902" w:name="_Toc176944740"/>
      <w:bookmarkStart w:id="7903" w:name="_Toc187257018"/>
      <w:r w:rsidRPr="008C3753">
        <w:t>8.1.2.0</w:t>
      </w:r>
      <w:r w:rsidRPr="008C3753">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A224B23" w14:textId="03F8756A" w:rsidR="008F4EB8" w:rsidRPr="008C3753" w:rsidRDefault="008F4EB8" w:rsidP="008F4EB8">
      <w:pPr>
        <w:rPr>
          <w:rFonts w:eastAsiaTheme="minorEastAsia"/>
        </w:rPr>
      </w:pPr>
      <w:bookmarkStart w:id="790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508BE83D" w14:textId="5EC71645" w:rsidR="003B6A23" w:rsidRPr="003B6A23" w:rsidRDefault="003B6A23" w:rsidP="008F4EB8">
      <w:r w:rsidRPr="00FB5FC8">
        <w:t xml:space="preserve">Unless otherwise stated, for a BS supporting different numbers of antenna connectors (for </w:t>
      </w:r>
      <w:r w:rsidRPr="00FB5FC8">
        <w:rPr>
          <w:i/>
          <w:iCs/>
        </w:rPr>
        <w:t>BS type 1-C</w:t>
      </w:r>
      <w:r w:rsidRPr="00FB5FC8">
        <w:t xml:space="preserve">) or TAB </w:t>
      </w:r>
      <w:r w:rsidRPr="00FB5FC8">
        <w:rPr>
          <w:i/>
          <w:iCs/>
        </w:rPr>
        <w:t>connectors</w:t>
      </w:r>
      <w:r w:rsidRPr="00FB5FC8">
        <w:t xml:space="preserve"> (for </w:t>
      </w:r>
      <w:r w:rsidRPr="00FB5FC8">
        <w:rPr>
          <w:i/>
          <w:iCs/>
        </w:rPr>
        <w:t>BS type 1-H</w:t>
      </w:r>
      <w:r w:rsidRPr="00FB5FC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8C3753" w:rsidRDefault="008C01E6" w:rsidP="008C01E6">
      <w:pPr>
        <w:pStyle w:val="Heading4"/>
        <w:rPr>
          <w:snapToGrid w:val="0"/>
        </w:rPr>
      </w:pPr>
      <w:bookmarkStart w:id="7905" w:name="_Toc29809891"/>
      <w:bookmarkStart w:id="7906" w:name="_Toc36645276"/>
      <w:bookmarkStart w:id="7907" w:name="_Toc37272330"/>
      <w:bookmarkStart w:id="7908" w:name="_Toc45884576"/>
      <w:bookmarkStart w:id="7909" w:name="_Toc53182599"/>
      <w:bookmarkStart w:id="7910" w:name="_Toc58860340"/>
      <w:bookmarkStart w:id="7911" w:name="_Toc58862844"/>
      <w:bookmarkStart w:id="7912" w:name="_Toc61182837"/>
      <w:bookmarkStart w:id="7913" w:name="_Toc66728151"/>
      <w:bookmarkStart w:id="7914" w:name="_Toc74961955"/>
      <w:bookmarkStart w:id="7915" w:name="_Toc75242865"/>
      <w:bookmarkStart w:id="7916" w:name="_Toc76545211"/>
      <w:bookmarkStart w:id="7917" w:name="_Toc82595314"/>
      <w:bookmarkStart w:id="7918" w:name="_Toc89955345"/>
      <w:bookmarkStart w:id="7919" w:name="_Toc98773772"/>
      <w:bookmarkStart w:id="7920" w:name="_Toc106201533"/>
      <w:bookmarkStart w:id="7921" w:name="_Toc115191387"/>
      <w:bookmarkStart w:id="7922" w:name="_Toc122013217"/>
      <w:bookmarkStart w:id="7923" w:name="_Toc124156036"/>
      <w:bookmarkStart w:id="7924" w:name="_Toc131537796"/>
      <w:bookmarkStart w:id="7925" w:name="_Toc137398003"/>
      <w:bookmarkStart w:id="7926" w:name="_Toc156576219"/>
      <w:bookmarkStart w:id="7927" w:name="_Toc176944741"/>
      <w:bookmarkStart w:id="7928" w:name="_Toc187257019"/>
      <w:r w:rsidRPr="008C3753">
        <w:t>8.1.2.1</w:t>
      </w:r>
      <w:r w:rsidRPr="008C3753">
        <w:tab/>
        <w:t xml:space="preserve">Applicability of PUSCH performance </w:t>
      </w:r>
      <w:r w:rsidRPr="008C3753">
        <w:rPr>
          <w:snapToGrid w:val="0"/>
        </w:rPr>
        <w:t>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B6E67DF" w14:textId="77777777" w:rsidR="008C01E6" w:rsidRPr="008C3753" w:rsidRDefault="008C01E6" w:rsidP="008C01E6">
      <w:pPr>
        <w:pStyle w:val="Heading5"/>
        <w:rPr>
          <w:snapToGrid w:val="0"/>
        </w:rPr>
      </w:pPr>
      <w:bookmarkStart w:id="7929" w:name="_Toc21100094"/>
      <w:bookmarkStart w:id="7930" w:name="_Toc29809892"/>
      <w:bookmarkStart w:id="7931" w:name="_Toc36645277"/>
      <w:bookmarkStart w:id="7932" w:name="_Toc37272331"/>
      <w:bookmarkStart w:id="7933" w:name="_Toc45884577"/>
      <w:bookmarkStart w:id="7934" w:name="_Toc53182600"/>
      <w:bookmarkStart w:id="7935" w:name="_Toc58860341"/>
      <w:bookmarkStart w:id="7936" w:name="_Toc58862845"/>
      <w:bookmarkStart w:id="7937" w:name="_Toc61182838"/>
      <w:bookmarkStart w:id="7938" w:name="_Toc66728152"/>
      <w:bookmarkStart w:id="7939" w:name="_Toc74961956"/>
      <w:bookmarkStart w:id="7940" w:name="_Toc75242866"/>
      <w:bookmarkStart w:id="7941" w:name="_Toc76545212"/>
      <w:bookmarkStart w:id="7942" w:name="_Toc82595315"/>
      <w:bookmarkStart w:id="7943" w:name="_Toc89955346"/>
      <w:bookmarkStart w:id="7944" w:name="_Toc98773773"/>
      <w:bookmarkStart w:id="7945" w:name="_Toc106201534"/>
      <w:bookmarkStart w:id="7946" w:name="_Toc115191388"/>
      <w:bookmarkStart w:id="7947" w:name="_Toc122013218"/>
      <w:bookmarkStart w:id="7948" w:name="_Toc124156037"/>
      <w:bookmarkStart w:id="7949" w:name="_Toc131537797"/>
      <w:bookmarkStart w:id="7950" w:name="_Toc137398004"/>
      <w:bookmarkStart w:id="7951" w:name="_Toc156576220"/>
      <w:bookmarkStart w:id="7952" w:name="_Toc176944742"/>
      <w:bookmarkStart w:id="7953" w:name="_Toc187257020"/>
      <w:r w:rsidRPr="008C3753">
        <w:t>8.1.2.1.1</w:t>
      </w:r>
      <w:r w:rsidRPr="008C3753">
        <w:tab/>
        <w:t xml:space="preserve">Applicability of </w:t>
      </w:r>
      <w:r w:rsidRPr="008C3753">
        <w:rPr>
          <w:snapToGrid w:val="0"/>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54" w:name="_Toc21100095"/>
      <w:bookmarkStart w:id="7955" w:name="_Toc29809893"/>
      <w:bookmarkStart w:id="7956" w:name="_Toc36645278"/>
      <w:bookmarkStart w:id="7957" w:name="_Toc37272332"/>
      <w:bookmarkStart w:id="7958" w:name="_Toc45884578"/>
      <w:bookmarkStart w:id="7959" w:name="_Toc53182601"/>
      <w:bookmarkStart w:id="7960" w:name="_Toc58860342"/>
      <w:bookmarkStart w:id="7961" w:name="_Toc58862846"/>
      <w:bookmarkStart w:id="7962" w:name="_Toc61182839"/>
      <w:bookmarkStart w:id="7963" w:name="_Toc66728153"/>
      <w:bookmarkStart w:id="7964" w:name="_Toc74961957"/>
      <w:bookmarkStart w:id="7965" w:name="_Toc75242867"/>
      <w:bookmarkStart w:id="7966" w:name="_Toc76545213"/>
      <w:bookmarkStart w:id="7967" w:name="_Toc82595316"/>
      <w:bookmarkStart w:id="7968" w:name="_Toc89955347"/>
      <w:bookmarkStart w:id="7969" w:name="_Toc98773774"/>
      <w:bookmarkStart w:id="7970" w:name="_Toc106201535"/>
      <w:bookmarkStart w:id="7971" w:name="_Toc115191389"/>
      <w:bookmarkStart w:id="7972" w:name="_Toc122013219"/>
      <w:bookmarkStart w:id="7973" w:name="_Toc124156038"/>
      <w:bookmarkStart w:id="7974" w:name="_Toc131537798"/>
      <w:bookmarkStart w:id="7975" w:name="_Toc137398005"/>
      <w:bookmarkStart w:id="7976" w:name="_Toc156576221"/>
      <w:bookmarkStart w:id="7977" w:name="_Toc176944743"/>
      <w:bookmarkStart w:id="7978" w:name="_Toc187257021"/>
      <w:r w:rsidRPr="008C3753">
        <w:t>8.1.2.1.2</w:t>
      </w:r>
      <w:r w:rsidRPr="008C3753">
        <w:tab/>
        <w:t>Applicability of requirements for different channel bandwidths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79" w:name="_Toc21100096"/>
      <w:bookmarkStart w:id="7980" w:name="_Toc29809894"/>
      <w:bookmarkStart w:id="7981" w:name="_Toc36645279"/>
      <w:bookmarkStart w:id="7982" w:name="_Toc37272333"/>
      <w:bookmarkStart w:id="7983" w:name="_Toc45884579"/>
      <w:bookmarkStart w:id="7984" w:name="_Toc53182602"/>
      <w:bookmarkStart w:id="7985" w:name="_Toc58860343"/>
      <w:bookmarkStart w:id="7986" w:name="_Toc58862847"/>
      <w:bookmarkStart w:id="7987" w:name="_Toc61182840"/>
      <w:bookmarkStart w:id="7988" w:name="_Toc66728154"/>
      <w:bookmarkStart w:id="7989" w:name="_Toc74961958"/>
      <w:bookmarkStart w:id="7990" w:name="_Toc75242868"/>
      <w:bookmarkStart w:id="7991" w:name="_Toc76545214"/>
      <w:bookmarkStart w:id="7992" w:name="_Toc82595317"/>
      <w:bookmarkStart w:id="7993" w:name="_Toc89955348"/>
      <w:bookmarkStart w:id="7994" w:name="_Toc98773775"/>
      <w:bookmarkStart w:id="7995" w:name="_Toc106201536"/>
      <w:bookmarkStart w:id="7996" w:name="_Toc115191390"/>
      <w:bookmarkStart w:id="7997" w:name="_Toc122013220"/>
      <w:bookmarkStart w:id="7998" w:name="_Toc124156039"/>
      <w:bookmarkStart w:id="7999" w:name="_Toc131537799"/>
      <w:bookmarkStart w:id="8000" w:name="_Toc137398006"/>
      <w:bookmarkStart w:id="8001" w:name="_Toc156576222"/>
      <w:bookmarkStart w:id="8002" w:name="_Toc176944744"/>
      <w:bookmarkStart w:id="8003" w:name="_Toc187257022"/>
      <w:r w:rsidRPr="008C3753">
        <w:t>8.1.2.1.3</w:t>
      </w:r>
      <w:r w:rsidRPr="008C3753">
        <w:tab/>
        <w:t>Applicability of requirements for different configurations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004" w:name="_Toc21100097"/>
      <w:bookmarkStart w:id="8005" w:name="_Toc29809895"/>
      <w:bookmarkStart w:id="8006" w:name="_Toc36645280"/>
      <w:bookmarkStart w:id="8007" w:name="_Toc37272334"/>
      <w:bookmarkStart w:id="8008" w:name="_Toc45884580"/>
      <w:bookmarkStart w:id="800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10" w:name="_Toc66728155"/>
      <w:bookmarkStart w:id="8011" w:name="_Toc74961959"/>
      <w:bookmarkStart w:id="8012" w:name="_Toc75242869"/>
      <w:bookmarkStart w:id="8013" w:name="_Toc76545215"/>
      <w:bookmarkStart w:id="8014" w:name="_Toc82595318"/>
      <w:bookmarkStart w:id="8015" w:name="_Toc89955349"/>
      <w:bookmarkStart w:id="8016" w:name="_Toc98773776"/>
      <w:bookmarkStart w:id="8017" w:name="_Toc106201537"/>
      <w:bookmarkStart w:id="8018" w:name="_Toc115191391"/>
      <w:bookmarkStart w:id="8019" w:name="_Toc122013221"/>
      <w:bookmarkStart w:id="8020" w:name="_Toc124156040"/>
      <w:bookmarkStart w:id="8021" w:name="_Toc131537800"/>
      <w:bookmarkStart w:id="8022" w:name="_Toc137398007"/>
      <w:bookmarkStart w:id="8023" w:name="_Toc156576223"/>
      <w:bookmarkStart w:id="8024" w:name="_Toc176944745"/>
      <w:bookmarkStart w:id="8025" w:name="_Toc18725702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0176A68" w14:textId="77777777" w:rsidR="002B3125" w:rsidRDefault="00855A90" w:rsidP="002B3125">
      <w:pPr>
        <w:rPr>
          <w:iCs/>
        </w:rPr>
      </w:pPr>
      <w:bookmarkStart w:id="8026" w:name="_Toc58860344"/>
      <w:bookmarkStart w:id="8027" w:name="_Toc58862848"/>
      <w:bookmarkStart w:id="8028" w:name="_Toc61182841"/>
      <w:bookmarkStart w:id="8029" w:name="_Toc66728156"/>
      <w:bookmarkStart w:id="8030" w:name="_Toc74961960"/>
      <w:bookmarkStart w:id="8031" w:name="_Toc75242870"/>
      <w:bookmarkStart w:id="8032" w:name="_Toc76545216"/>
      <w:bookmarkStart w:id="8033"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8034" w:name="_Toc156576224"/>
      <w:bookmarkStart w:id="8035" w:name="_Toc176944746"/>
      <w:bookmarkStart w:id="8036" w:name="_Toc187257024"/>
      <w:r>
        <w:rPr>
          <w:noProof/>
        </w:rPr>
        <w:t>8.1.2.1.8</w:t>
      </w:r>
      <w:r>
        <w:rPr>
          <w:noProof/>
        </w:rPr>
        <w:tab/>
        <w:t>Applicability of PUSCH with 0.001% BLER requirements</w:t>
      </w:r>
      <w:bookmarkEnd w:id="8034"/>
      <w:bookmarkEnd w:id="8035"/>
      <w:bookmarkEnd w:id="8036"/>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8037" w:name="_Toc156576225"/>
      <w:bookmarkStart w:id="8038" w:name="_Toc176944747"/>
      <w:bookmarkStart w:id="8039" w:name="_Toc187257025"/>
      <w:r>
        <w:rPr>
          <w:noProof/>
        </w:rPr>
        <w:t>8.1.2.1.9</w:t>
      </w:r>
      <w:r>
        <w:rPr>
          <w:noProof/>
        </w:rPr>
        <w:tab/>
        <w:t>Applicability of PUSCH repetition type A requirements</w:t>
      </w:r>
      <w:bookmarkEnd w:id="8037"/>
      <w:bookmarkEnd w:id="8038"/>
      <w:bookmarkEnd w:id="8039"/>
    </w:p>
    <w:p w14:paraId="514696C2" w14:textId="65628EE4" w:rsidR="00855A90" w:rsidRDefault="002B3125" w:rsidP="002B3125">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615C7607" w14:textId="77777777" w:rsidR="00A74559" w:rsidRDefault="00A74559" w:rsidP="00A74559">
      <w:pPr>
        <w:pStyle w:val="Heading5"/>
        <w:rPr>
          <w:noProof/>
        </w:rPr>
      </w:pPr>
      <w:bookmarkStart w:id="8040" w:name="_Toc176944748"/>
      <w:bookmarkStart w:id="8041" w:name="_Toc187257026"/>
      <w:r>
        <w:rPr>
          <w:noProof/>
        </w:rPr>
        <w:t>8.1.2.1.10</w:t>
      </w:r>
      <w:r>
        <w:rPr>
          <w:noProof/>
        </w:rPr>
        <w:tab/>
        <w:t>Applicability of PUSCH with enhanced DM-RS</w:t>
      </w:r>
      <w:bookmarkEnd w:id="8040"/>
      <w:bookmarkEnd w:id="8041"/>
    </w:p>
    <w:p w14:paraId="3AEDB53E" w14:textId="4AF003B1" w:rsidR="00A74559" w:rsidRDefault="00637DEC" w:rsidP="002B3125">
      <w:r w:rsidRPr="00640ADC">
        <w:t>Unless otherwise stated, a BS declare to support PUSCH enhanced-dmrs-Type_r18 (see D.</w:t>
      </w:r>
      <w:r>
        <w:t>12</w:t>
      </w:r>
      <w:r>
        <w:rPr>
          <w:rFonts w:hint="eastAsia"/>
          <w:lang w:eastAsia="zh-CN"/>
        </w:rPr>
        <w:t>4</w:t>
      </w:r>
      <w:r w:rsidRPr="00640ADC">
        <w:t xml:space="preserve"> in table 4.6-1) and pass the requirement defined in 8.2.</w:t>
      </w:r>
      <w:r>
        <w:t>15</w:t>
      </w:r>
      <w:r w:rsidRPr="00640ADC">
        <w:t>, can also consider the tests defined in 8.2.1 with same configurations besides DM-RS ports as passed.</w:t>
      </w:r>
    </w:p>
    <w:p w14:paraId="11847355" w14:textId="77777777" w:rsidR="008C01E6" w:rsidRPr="008C3753" w:rsidRDefault="008C01E6" w:rsidP="008C01E6">
      <w:pPr>
        <w:pStyle w:val="Heading4"/>
        <w:rPr>
          <w:snapToGrid w:val="0"/>
        </w:rPr>
      </w:pPr>
      <w:bookmarkStart w:id="8042" w:name="_Toc89955350"/>
      <w:bookmarkStart w:id="8043" w:name="_Toc98773777"/>
      <w:bookmarkStart w:id="8044" w:name="_Toc106201538"/>
      <w:bookmarkStart w:id="8045" w:name="_Toc115191392"/>
      <w:bookmarkStart w:id="8046" w:name="_Toc122013222"/>
      <w:bookmarkStart w:id="8047" w:name="_Toc124156041"/>
      <w:bookmarkStart w:id="8048" w:name="_Toc131537801"/>
      <w:bookmarkStart w:id="8049" w:name="_Toc137398008"/>
      <w:bookmarkStart w:id="8050" w:name="_Toc156576226"/>
      <w:bookmarkStart w:id="8051" w:name="_Toc176944749"/>
      <w:bookmarkStart w:id="8052" w:name="_Toc187257027"/>
      <w:r w:rsidRPr="008C3753">
        <w:t>8.1.2.2</w:t>
      </w:r>
      <w:r w:rsidRPr="008C3753">
        <w:tab/>
        <w:t xml:space="preserve">Applicability of PUCCH performance </w:t>
      </w:r>
      <w:r w:rsidRPr="008C3753">
        <w:rPr>
          <w:snapToGrid w:val="0"/>
        </w:rPr>
        <w:t>requirements</w:t>
      </w:r>
      <w:bookmarkEnd w:id="8004"/>
      <w:bookmarkEnd w:id="8005"/>
      <w:bookmarkEnd w:id="8006"/>
      <w:bookmarkEnd w:id="8007"/>
      <w:bookmarkEnd w:id="8008"/>
      <w:bookmarkEnd w:id="8009"/>
      <w:bookmarkEnd w:id="8026"/>
      <w:bookmarkEnd w:id="8027"/>
      <w:bookmarkEnd w:id="8028"/>
      <w:bookmarkEnd w:id="8029"/>
      <w:bookmarkEnd w:id="8030"/>
      <w:bookmarkEnd w:id="8031"/>
      <w:bookmarkEnd w:id="8032"/>
      <w:bookmarkEnd w:id="8033"/>
      <w:bookmarkEnd w:id="8042"/>
      <w:bookmarkEnd w:id="8043"/>
      <w:bookmarkEnd w:id="8044"/>
      <w:bookmarkEnd w:id="8045"/>
      <w:bookmarkEnd w:id="8046"/>
      <w:bookmarkEnd w:id="8047"/>
      <w:bookmarkEnd w:id="8048"/>
      <w:bookmarkEnd w:id="8049"/>
      <w:bookmarkEnd w:id="8050"/>
      <w:bookmarkEnd w:id="8051"/>
      <w:bookmarkEnd w:id="8052"/>
    </w:p>
    <w:p w14:paraId="21492FCA" w14:textId="77777777" w:rsidR="008C01E6" w:rsidRPr="008C3753" w:rsidRDefault="008C01E6" w:rsidP="008C01E6">
      <w:pPr>
        <w:pStyle w:val="Heading5"/>
        <w:rPr>
          <w:snapToGrid w:val="0"/>
        </w:rPr>
      </w:pPr>
      <w:bookmarkStart w:id="8053" w:name="_Toc21100098"/>
      <w:bookmarkStart w:id="8054" w:name="_Toc29809896"/>
      <w:bookmarkStart w:id="8055" w:name="_Toc36645281"/>
      <w:bookmarkStart w:id="8056" w:name="_Toc37272335"/>
      <w:bookmarkStart w:id="8057" w:name="_Toc45884581"/>
      <w:bookmarkStart w:id="8058" w:name="_Toc53182604"/>
      <w:bookmarkStart w:id="8059" w:name="_Toc58860345"/>
      <w:bookmarkStart w:id="8060" w:name="_Toc58862849"/>
      <w:bookmarkStart w:id="8061" w:name="_Toc61182842"/>
      <w:bookmarkStart w:id="8062" w:name="_Toc66728157"/>
      <w:bookmarkStart w:id="8063" w:name="_Toc74961961"/>
      <w:bookmarkStart w:id="8064" w:name="_Toc75242871"/>
      <w:bookmarkStart w:id="8065" w:name="_Toc76545217"/>
      <w:bookmarkStart w:id="8066" w:name="_Toc82595320"/>
      <w:bookmarkStart w:id="8067" w:name="_Toc89955351"/>
      <w:bookmarkStart w:id="8068" w:name="_Toc98773778"/>
      <w:bookmarkStart w:id="8069" w:name="_Toc106201539"/>
      <w:bookmarkStart w:id="8070" w:name="_Toc115191393"/>
      <w:bookmarkStart w:id="8071" w:name="_Toc122013223"/>
      <w:bookmarkStart w:id="8072" w:name="_Toc124156042"/>
      <w:bookmarkStart w:id="8073" w:name="_Toc131537802"/>
      <w:bookmarkStart w:id="8074" w:name="_Toc137398009"/>
      <w:bookmarkStart w:id="8075" w:name="_Toc156576227"/>
      <w:bookmarkStart w:id="8076" w:name="_Toc176944750"/>
      <w:bookmarkStart w:id="8077" w:name="_Toc187257028"/>
      <w:r w:rsidRPr="008C3753">
        <w:t>8.1.2.2.1</w:t>
      </w:r>
      <w:r w:rsidRPr="008C3753">
        <w:tab/>
        <w:t xml:space="preserve">Applicability of </w:t>
      </w:r>
      <w:r w:rsidRPr="008C3753">
        <w:rPr>
          <w:snapToGrid w:val="0"/>
        </w:rPr>
        <w:t>requirements for different formats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78" w:name="_Toc21100099"/>
      <w:bookmarkStart w:id="8079" w:name="_Toc29809897"/>
      <w:bookmarkStart w:id="8080" w:name="_Toc36645282"/>
      <w:bookmarkStart w:id="8081" w:name="_Toc37272336"/>
      <w:bookmarkStart w:id="8082" w:name="_Toc45884582"/>
      <w:bookmarkStart w:id="8083" w:name="_Toc53182605"/>
      <w:bookmarkStart w:id="8084" w:name="_Toc58860346"/>
      <w:bookmarkStart w:id="8085" w:name="_Toc58862850"/>
      <w:bookmarkStart w:id="8086" w:name="_Toc61182843"/>
      <w:bookmarkStart w:id="8087" w:name="_Toc66728158"/>
      <w:bookmarkStart w:id="8088" w:name="_Toc74961962"/>
      <w:bookmarkStart w:id="8089" w:name="_Toc75242872"/>
      <w:bookmarkStart w:id="8090" w:name="_Toc76545218"/>
      <w:bookmarkStart w:id="8091" w:name="_Toc82595321"/>
      <w:bookmarkStart w:id="8092" w:name="_Toc89955352"/>
      <w:bookmarkStart w:id="8093" w:name="_Toc98773779"/>
      <w:bookmarkStart w:id="8094" w:name="_Toc106201540"/>
      <w:bookmarkStart w:id="8095" w:name="_Toc115191394"/>
      <w:bookmarkStart w:id="8096" w:name="_Toc122013224"/>
      <w:bookmarkStart w:id="8097" w:name="_Toc124156043"/>
      <w:bookmarkStart w:id="8098" w:name="_Toc131537803"/>
      <w:bookmarkStart w:id="8099" w:name="_Toc137398010"/>
      <w:bookmarkStart w:id="8100" w:name="_Toc156576228"/>
      <w:bookmarkStart w:id="8101" w:name="_Toc176944751"/>
      <w:bookmarkStart w:id="8102" w:name="_Toc187257029"/>
      <w:r w:rsidRPr="008C3753">
        <w:t>8.1.2.2.2</w:t>
      </w:r>
      <w:r w:rsidRPr="008C3753">
        <w:tab/>
        <w:t xml:space="preserve">Applicability of </w:t>
      </w:r>
      <w:r w:rsidRPr="008C3753">
        <w:rPr>
          <w:snapToGrid w:val="0"/>
        </w:rPr>
        <w:t>requirements for different subcarrier spacings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103" w:name="_Toc21100100"/>
      <w:bookmarkStart w:id="8104" w:name="_Toc29809898"/>
      <w:bookmarkStart w:id="8105" w:name="_Toc36645283"/>
      <w:bookmarkStart w:id="8106" w:name="_Toc37272337"/>
      <w:bookmarkStart w:id="8107" w:name="_Toc45884583"/>
      <w:bookmarkStart w:id="8108" w:name="_Toc53182606"/>
      <w:bookmarkStart w:id="8109" w:name="_Toc58860347"/>
      <w:bookmarkStart w:id="8110" w:name="_Toc58862851"/>
      <w:bookmarkStart w:id="8111" w:name="_Toc61182844"/>
      <w:bookmarkStart w:id="8112" w:name="_Toc66728159"/>
      <w:bookmarkStart w:id="8113" w:name="_Toc74961963"/>
      <w:bookmarkStart w:id="8114" w:name="_Toc75242873"/>
      <w:bookmarkStart w:id="8115" w:name="_Toc76545219"/>
      <w:bookmarkStart w:id="8116" w:name="_Toc82595322"/>
      <w:bookmarkStart w:id="8117" w:name="_Toc89955353"/>
      <w:bookmarkStart w:id="8118" w:name="_Toc98773780"/>
      <w:bookmarkStart w:id="8119" w:name="_Toc106201541"/>
      <w:bookmarkStart w:id="8120" w:name="_Toc115191395"/>
      <w:bookmarkStart w:id="8121" w:name="_Toc122013225"/>
      <w:bookmarkStart w:id="8122" w:name="_Toc124156044"/>
      <w:bookmarkStart w:id="8123" w:name="_Toc131537804"/>
      <w:bookmarkStart w:id="8124" w:name="_Toc137398011"/>
      <w:bookmarkStart w:id="8125" w:name="_Toc156576229"/>
      <w:bookmarkStart w:id="8126" w:name="_Toc176944752"/>
      <w:bookmarkStart w:id="8127" w:name="_Toc187257030"/>
      <w:r w:rsidRPr="008C3753">
        <w:t>8.1.2.2.3</w:t>
      </w:r>
      <w:r w:rsidRPr="008C3753">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B801BCC" w14:textId="77777777" w:rsidR="005B0BE7" w:rsidRDefault="008C01E6" w:rsidP="005B0BE7">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Default="005B0BE7" w:rsidP="008C01E6">
      <w:r>
        <w:rPr>
          <w:rFonts w:hint="eastAsia"/>
        </w:rPr>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8C3753" w:rsidRDefault="008C01E6" w:rsidP="008C01E6">
      <w:pPr>
        <w:pStyle w:val="Heading5"/>
      </w:pPr>
      <w:bookmarkStart w:id="8128" w:name="_Toc21100101"/>
      <w:bookmarkStart w:id="8129" w:name="_Toc29809899"/>
      <w:bookmarkStart w:id="8130" w:name="_Toc36645284"/>
      <w:bookmarkStart w:id="8131" w:name="_Toc37272338"/>
      <w:bookmarkStart w:id="8132" w:name="_Toc45884584"/>
      <w:bookmarkStart w:id="8133" w:name="_Toc53182607"/>
      <w:bookmarkStart w:id="8134" w:name="_Toc58860348"/>
      <w:bookmarkStart w:id="8135" w:name="_Toc58862852"/>
      <w:bookmarkStart w:id="8136" w:name="_Toc61182845"/>
      <w:bookmarkStart w:id="8137" w:name="_Toc66728160"/>
      <w:bookmarkStart w:id="8138" w:name="_Toc74961964"/>
      <w:bookmarkStart w:id="8139" w:name="_Toc75242874"/>
      <w:bookmarkStart w:id="8140" w:name="_Toc76545220"/>
      <w:bookmarkStart w:id="8141" w:name="_Toc82595323"/>
      <w:bookmarkStart w:id="8142" w:name="_Toc89955354"/>
      <w:bookmarkStart w:id="8143" w:name="_Toc98773781"/>
      <w:bookmarkStart w:id="8144" w:name="_Toc106201542"/>
      <w:bookmarkStart w:id="8145" w:name="_Toc115191396"/>
      <w:bookmarkStart w:id="8146" w:name="_Toc122013226"/>
      <w:bookmarkStart w:id="8147" w:name="_Toc124156045"/>
      <w:bookmarkStart w:id="8148" w:name="_Toc131537805"/>
      <w:bookmarkStart w:id="8149" w:name="_Toc137398012"/>
      <w:bookmarkStart w:id="8150" w:name="_Toc156576230"/>
      <w:bookmarkStart w:id="8151" w:name="_Toc176944753"/>
      <w:bookmarkStart w:id="8152" w:name="_Toc187257031"/>
      <w:r w:rsidRPr="008C3753">
        <w:t>8.1.2.2.4</w:t>
      </w:r>
      <w:r w:rsidRPr="008C3753">
        <w:tab/>
        <w:t>Applicability of requirements for different configurations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53" w:name="_Hlk5810425"/>
      <w:r w:rsidRPr="008C3753">
        <w:t>If both options (without and with additional DM-RS) are declared to be supported, the tests shall be done for either without or with additional DM-RS; the same chosen option shall then be used for all tests.</w:t>
      </w:r>
      <w:bookmarkEnd w:id="8153"/>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54" w:name="_Toc21100102"/>
      <w:bookmarkStart w:id="8155" w:name="_Toc29809900"/>
      <w:bookmarkStart w:id="8156" w:name="_Toc36645285"/>
      <w:bookmarkStart w:id="8157" w:name="_Toc37272339"/>
      <w:bookmarkStart w:id="8158" w:name="_Toc45884585"/>
      <w:bookmarkStart w:id="8159" w:name="_Toc53182608"/>
      <w:bookmarkStart w:id="8160" w:name="_Toc58860349"/>
      <w:bookmarkStart w:id="8161" w:name="_Toc58862853"/>
      <w:bookmarkStart w:id="8162" w:name="_Toc61182846"/>
      <w:bookmarkStart w:id="8163" w:name="_Toc66728161"/>
      <w:bookmarkStart w:id="8164" w:name="_Toc74961965"/>
      <w:bookmarkStart w:id="8165" w:name="_Toc75242875"/>
      <w:bookmarkStart w:id="8166" w:name="_Toc76545221"/>
      <w:bookmarkStart w:id="8167" w:name="_Toc82595324"/>
      <w:bookmarkStart w:id="8168" w:name="_Toc89955355"/>
      <w:bookmarkStart w:id="8169" w:name="_Toc98773782"/>
      <w:bookmarkStart w:id="8170" w:name="_Toc106201543"/>
      <w:bookmarkStart w:id="8171" w:name="_Toc115191397"/>
      <w:bookmarkStart w:id="8172" w:name="_Toc122013227"/>
      <w:bookmarkStart w:id="8173" w:name="_Toc124156046"/>
      <w:bookmarkStart w:id="8174" w:name="_Toc131537806"/>
      <w:bookmarkStart w:id="8175" w:name="_Toc137398013"/>
      <w:bookmarkStart w:id="8176" w:name="_Toc156576231"/>
      <w:bookmarkStart w:id="8177" w:name="_Toc176944754"/>
      <w:bookmarkStart w:id="8178" w:name="_Toc187257032"/>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79" w:name="_Toc122013228"/>
      <w:bookmarkStart w:id="8180" w:name="_Toc124156047"/>
      <w:bookmarkStart w:id="8181" w:name="_Toc131537807"/>
      <w:bookmarkStart w:id="8182" w:name="_Toc137398014"/>
      <w:bookmarkStart w:id="8183" w:name="_Toc156576232"/>
      <w:bookmarkStart w:id="8184" w:name="_Toc176944755"/>
      <w:bookmarkStart w:id="8185" w:name="_Toc187257033"/>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79"/>
      <w:bookmarkEnd w:id="8180"/>
      <w:bookmarkEnd w:id="8181"/>
      <w:bookmarkEnd w:id="8182"/>
      <w:bookmarkEnd w:id="8183"/>
      <w:bookmarkEnd w:id="8184"/>
      <w:bookmarkEnd w:id="8185"/>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86" w:name="_Toc21100103"/>
      <w:bookmarkStart w:id="8187" w:name="_Toc29809901"/>
      <w:bookmarkStart w:id="8188" w:name="_Toc36645286"/>
      <w:bookmarkStart w:id="8189" w:name="_Toc37272340"/>
      <w:bookmarkStart w:id="8190" w:name="_Toc45884586"/>
      <w:bookmarkStart w:id="8191" w:name="_Toc53182609"/>
      <w:bookmarkStart w:id="8192" w:name="_Toc58860350"/>
      <w:bookmarkStart w:id="8193" w:name="_Toc58862854"/>
      <w:bookmarkStart w:id="8194" w:name="_Toc61182847"/>
      <w:bookmarkStart w:id="8195" w:name="_Toc66728162"/>
      <w:bookmarkStart w:id="8196" w:name="_Toc74961966"/>
      <w:bookmarkStart w:id="8197" w:name="_Toc75242876"/>
      <w:bookmarkStart w:id="8198" w:name="_Toc76545222"/>
      <w:bookmarkStart w:id="8199" w:name="_Toc82595325"/>
      <w:bookmarkStart w:id="8200" w:name="_Toc89955356"/>
      <w:bookmarkStart w:id="8201" w:name="_Toc98773783"/>
      <w:bookmarkStart w:id="8202" w:name="_Toc106201544"/>
      <w:bookmarkStart w:id="8203" w:name="_Toc115191398"/>
      <w:bookmarkStart w:id="8204" w:name="_Toc122013229"/>
      <w:bookmarkStart w:id="8205" w:name="_Toc124156048"/>
      <w:bookmarkStart w:id="8206" w:name="_Toc131537808"/>
      <w:bookmarkStart w:id="8207" w:name="_Toc137398015"/>
      <w:bookmarkStart w:id="8208" w:name="_Toc156576233"/>
      <w:bookmarkStart w:id="8209" w:name="_Toc176944756"/>
      <w:bookmarkStart w:id="8210" w:name="_Toc187257034"/>
      <w:r w:rsidRPr="008C3753">
        <w:t>8.1.2.3</w:t>
      </w:r>
      <w:r w:rsidRPr="008C3753">
        <w:tab/>
        <w:t xml:space="preserve">Applicability of PRACH performance </w:t>
      </w:r>
      <w:r w:rsidRPr="008C3753">
        <w:rPr>
          <w:snapToGrid w:val="0"/>
        </w:rPr>
        <w:t>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r w:rsidRPr="008C3753">
        <w:rPr>
          <w:snapToGrid w:val="0"/>
        </w:rPr>
        <w:t xml:space="preserve"> </w:t>
      </w:r>
    </w:p>
    <w:p w14:paraId="0A54C292" w14:textId="77777777" w:rsidR="008C01E6" w:rsidRPr="008C3753" w:rsidRDefault="008C01E6" w:rsidP="008C01E6">
      <w:pPr>
        <w:pStyle w:val="Heading5"/>
        <w:rPr>
          <w:snapToGrid w:val="0"/>
        </w:rPr>
      </w:pPr>
      <w:bookmarkStart w:id="8211" w:name="_Toc21100104"/>
      <w:bookmarkStart w:id="8212" w:name="_Toc29809902"/>
      <w:bookmarkStart w:id="8213" w:name="_Toc36645287"/>
      <w:bookmarkStart w:id="8214" w:name="_Toc37272341"/>
      <w:bookmarkStart w:id="8215" w:name="_Toc45884587"/>
      <w:bookmarkStart w:id="8216" w:name="_Toc53182610"/>
      <w:bookmarkStart w:id="8217" w:name="_Toc58860351"/>
      <w:bookmarkStart w:id="8218" w:name="_Toc58862855"/>
      <w:bookmarkStart w:id="8219" w:name="_Toc61182848"/>
      <w:bookmarkStart w:id="8220" w:name="_Toc66728163"/>
      <w:bookmarkStart w:id="8221" w:name="_Toc74961967"/>
      <w:bookmarkStart w:id="8222" w:name="_Toc75242877"/>
      <w:bookmarkStart w:id="8223" w:name="_Toc76545223"/>
      <w:bookmarkStart w:id="8224" w:name="_Toc82595326"/>
      <w:bookmarkStart w:id="8225" w:name="_Toc89955357"/>
      <w:bookmarkStart w:id="8226" w:name="_Toc98773784"/>
      <w:bookmarkStart w:id="8227" w:name="_Toc106201545"/>
      <w:bookmarkStart w:id="8228" w:name="_Toc115191399"/>
      <w:bookmarkStart w:id="8229" w:name="_Toc122013230"/>
      <w:bookmarkStart w:id="8230" w:name="_Toc124156049"/>
      <w:bookmarkStart w:id="8231" w:name="_Toc131537809"/>
      <w:bookmarkStart w:id="8232" w:name="_Toc137398016"/>
      <w:bookmarkStart w:id="8233" w:name="_Toc156576234"/>
      <w:bookmarkStart w:id="8234" w:name="_Toc176944757"/>
      <w:bookmarkStart w:id="8235" w:name="_Toc187257035"/>
      <w:r w:rsidRPr="008C3753">
        <w:t>8.1.2.3.1</w:t>
      </w:r>
      <w:r w:rsidRPr="008C3753">
        <w:tab/>
        <w:t xml:space="preserve">Applicability of </w:t>
      </w:r>
      <w:r w:rsidRPr="008C3753">
        <w:rPr>
          <w:snapToGrid w:val="0"/>
        </w:rPr>
        <w:t>requirements for different formats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10533769" w14:textId="356D02EB" w:rsidR="00AE3067" w:rsidRPr="008C3753" w:rsidRDefault="00AE3067" w:rsidP="00F81747">
      <w:r w:rsidRPr="00781FD6">
        <w:t xml:space="preserve">Unless otherwise stated, PRACH requirement tests for </w:t>
      </w:r>
      <w:r>
        <w:rPr>
          <w:rFonts w:hint="eastAsia"/>
          <w:lang w:eastAsia="zh-CN"/>
        </w:rPr>
        <w:t>HAPS scenario</w:t>
      </w:r>
      <w:r w:rsidRPr="00781FD6">
        <w:t xml:space="preserve"> shall apply only for each PRACH formats declared to be supported (see D.</w:t>
      </w:r>
      <w:r w:rsidR="005B1F2F">
        <w:rPr>
          <w:lang w:eastAsia="zh-CN"/>
        </w:rPr>
        <w:t>125</w:t>
      </w:r>
      <w:r w:rsidRPr="00781FD6">
        <w:t xml:space="preserve"> in table 4.6-1).</w:t>
      </w:r>
    </w:p>
    <w:p w14:paraId="086E589C" w14:textId="77777777" w:rsidR="008C01E6" w:rsidRPr="008C3753" w:rsidRDefault="008C01E6" w:rsidP="008C01E6">
      <w:pPr>
        <w:pStyle w:val="Heading5"/>
        <w:rPr>
          <w:snapToGrid w:val="0"/>
        </w:rPr>
      </w:pPr>
      <w:bookmarkStart w:id="8236" w:name="_Toc21100105"/>
      <w:bookmarkStart w:id="8237" w:name="_Toc29809903"/>
      <w:bookmarkStart w:id="8238" w:name="_Toc36645288"/>
      <w:bookmarkStart w:id="8239" w:name="_Toc37272342"/>
      <w:bookmarkStart w:id="8240" w:name="_Toc45884588"/>
      <w:bookmarkStart w:id="8241" w:name="_Toc53182611"/>
      <w:bookmarkStart w:id="8242" w:name="_Toc58860352"/>
      <w:bookmarkStart w:id="8243" w:name="_Toc58862856"/>
      <w:bookmarkStart w:id="8244" w:name="_Toc61182849"/>
      <w:bookmarkStart w:id="8245" w:name="_Toc66728164"/>
      <w:bookmarkStart w:id="8246" w:name="_Toc74961968"/>
      <w:bookmarkStart w:id="8247" w:name="_Toc75242878"/>
      <w:bookmarkStart w:id="8248" w:name="_Toc76545224"/>
      <w:bookmarkStart w:id="8249" w:name="_Toc82595327"/>
      <w:bookmarkStart w:id="8250" w:name="_Toc89955358"/>
      <w:bookmarkStart w:id="8251" w:name="_Toc98773785"/>
      <w:bookmarkStart w:id="8252" w:name="_Toc106201546"/>
      <w:bookmarkStart w:id="8253" w:name="_Toc115191400"/>
      <w:bookmarkStart w:id="8254" w:name="_Toc122013231"/>
      <w:bookmarkStart w:id="8255" w:name="_Toc124156050"/>
      <w:bookmarkStart w:id="8256" w:name="_Toc131537810"/>
      <w:bookmarkStart w:id="8257" w:name="_Toc137398017"/>
      <w:bookmarkStart w:id="8258" w:name="_Toc156576235"/>
      <w:bookmarkStart w:id="8259" w:name="_Toc176944758"/>
      <w:bookmarkStart w:id="8260" w:name="_Toc187257036"/>
      <w:r w:rsidRPr="008C3753">
        <w:t>8.1.2.3.2</w:t>
      </w:r>
      <w:r w:rsidRPr="008C3753">
        <w:tab/>
        <w:t xml:space="preserve">Applicability of </w:t>
      </w:r>
      <w:r w:rsidRPr="008C3753">
        <w:rPr>
          <w:snapToGrid w:val="0"/>
        </w:rPr>
        <w:t>requirements for different subcarrier spacings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61" w:name="_Toc21100106"/>
      <w:bookmarkStart w:id="8262" w:name="_Toc29809904"/>
      <w:bookmarkStart w:id="8263" w:name="_Toc36645289"/>
      <w:bookmarkStart w:id="8264" w:name="_Toc37272343"/>
      <w:bookmarkStart w:id="8265" w:name="_Toc45884589"/>
      <w:bookmarkStart w:id="8266" w:name="_Toc53182612"/>
      <w:bookmarkStart w:id="8267" w:name="_Toc58860353"/>
      <w:bookmarkStart w:id="8268" w:name="_Toc58862857"/>
      <w:bookmarkStart w:id="8269" w:name="_Toc61182850"/>
      <w:bookmarkStart w:id="8270" w:name="_Toc66728165"/>
      <w:bookmarkStart w:id="8271" w:name="_Toc74961969"/>
      <w:bookmarkStart w:id="8272" w:name="_Toc75242879"/>
      <w:bookmarkStart w:id="8273" w:name="_Toc76545225"/>
      <w:bookmarkStart w:id="8274" w:name="_Toc82595328"/>
      <w:bookmarkStart w:id="8275" w:name="_Toc89955359"/>
      <w:bookmarkStart w:id="8276" w:name="_Toc98773786"/>
      <w:bookmarkStart w:id="8277" w:name="_Toc106201547"/>
      <w:bookmarkStart w:id="8278" w:name="_Toc115191401"/>
      <w:bookmarkStart w:id="8279" w:name="_Toc122013232"/>
      <w:bookmarkStart w:id="8280" w:name="_Toc124156051"/>
      <w:bookmarkStart w:id="8281" w:name="_Toc131537811"/>
      <w:bookmarkStart w:id="8282" w:name="_Toc137398018"/>
      <w:bookmarkStart w:id="8283" w:name="_Toc156576236"/>
      <w:bookmarkStart w:id="8284" w:name="_Toc176944759"/>
      <w:bookmarkStart w:id="8285" w:name="_Toc187257037"/>
      <w:r w:rsidRPr="008C3753">
        <w:t>8.1.2.3.3</w:t>
      </w:r>
      <w:r w:rsidRPr="008C3753">
        <w:tab/>
        <w:t>Applicability of requirements for different channel bandwidths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59FA8218" w14:textId="1BDFF34A" w:rsidR="00892F6F" w:rsidRPr="00892F6F" w:rsidRDefault="00892F6F" w:rsidP="00892F6F">
      <w:pPr>
        <w:pStyle w:val="ListParagraph"/>
        <w:numPr>
          <w:ilvl w:val="255"/>
          <w:numId w:val="0"/>
        </w:numPr>
      </w:pPr>
      <w:r>
        <w:t>Unless otherwise stated,</w:t>
      </w:r>
      <w:r>
        <w:rPr>
          <w:rFonts w:eastAsia="SimSun" w:hint="eastAsia"/>
        </w:rPr>
        <w:t xml:space="preserve"> f</w:t>
      </w:r>
      <w:r>
        <w:t>or BS supporting less than 5MHz carrier bandwidth</w:t>
      </w:r>
      <w:r>
        <w:rPr>
          <w:rFonts w:eastAsia="SimSun" w:hint="eastAsia"/>
        </w:rPr>
        <w:t xml:space="preserve"> (see D.14 in table 4.6-1)</w:t>
      </w:r>
      <w:r>
        <w:t>, only test requirements relating to RACH preamble formats with 15kHz SCS with sequence length LRA=139, and PRACH formats with 1.25kHz SCS with sequence length LRA=839 shall apply.</w:t>
      </w:r>
    </w:p>
    <w:p w14:paraId="30499696" w14:textId="2238692A" w:rsidR="00641109" w:rsidRPr="008C3753" w:rsidRDefault="00641109" w:rsidP="00641109">
      <w:pPr>
        <w:pStyle w:val="Heading5"/>
      </w:pPr>
      <w:bookmarkStart w:id="8295" w:name="_Toc66728166"/>
      <w:bookmarkStart w:id="8296" w:name="_Toc74961970"/>
      <w:bookmarkStart w:id="8297" w:name="_Toc75242880"/>
      <w:bookmarkStart w:id="8298" w:name="_Toc76545226"/>
      <w:bookmarkStart w:id="8299" w:name="_Toc82595329"/>
      <w:bookmarkStart w:id="8300" w:name="_Toc89955360"/>
      <w:bookmarkStart w:id="8301" w:name="_Toc98773787"/>
      <w:bookmarkStart w:id="8302" w:name="_Toc106201548"/>
      <w:bookmarkStart w:id="8303" w:name="_Toc115191402"/>
      <w:bookmarkStart w:id="8304" w:name="_Toc122013233"/>
      <w:bookmarkStart w:id="8305" w:name="_Toc124156052"/>
      <w:bookmarkStart w:id="8306" w:name="_Toc131537812"/>
      <w:bookmarkStart w:id="8307" w:name="_Toc137398019"/>
      <w:bookmarkStart w:id="8308" w:name="_Toc156576237"/>
      <w:bookmarkStart w:id="8309" w:name="_Toc176944760"/>
      <w:bookmarkStart w:id="8310" w:name="_Toc187257038"/>
      <w:r w:rsidRPr="008C3753">
        <w:t>8.1.2.3.4</w:t>
      </w:r>
      <w:r w:rsidRPr="008C3753">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311" w:name="_Toc58860355"/>
      <w:bookmarkStart w:id="8312" w:name="_Toc58862859"/>
      <w:bookmarkStart w:id="8313" w:name="_Toc61182852"/>
      <w:bookmarkStart w:id="8314" w:name="_Toc66728167"/>
      <w:bookmarkStart w:id="8315" w:name="_Toc74961971"/>
      <w:bookmarkStart w:id="8316" w:name="_Toc75242881"/>
      <w:bookmarkStart w:id="8317" w:name="_Toc76545227"/>
      <w:bookmarkStart w:id="8318" w:name="_Toc82595330"/>
      <w:bookmarkStart w:id="8319" w:name="_Toc89955361"/>
      <w:bookmarkStart w:id="8320" w:name="_Toc98773788"/>
      <w:bookmarkStart w:id="8321" w:name="_Toc106201549"/>
      <w:bookmarkStart w:id="8322" w:name="_Toc115191403"/>
      <w:bookmarkStart w:id="8323" w:name="_Toc122013234"/>
      <w:bookmarkStart w:id="8324" w:name="_Toc124156053"/>
      <w:bookmarkStart w:id="8325" w:name="_Toc131537813"/>
      <w:bookmarkStart w:id="8326" w:name="_Toc137398020"/>
      <w:bookmarkStart w:id="8327" w:name="_Toc156576238"/>
      <w:bookmarkStart w:id="8328" w:name="_Toc176944761"/>
      <w:bookmarkStart w:id="8329" w:name="_Toc187257039"/>
      <w:r w:rsidRPr="008C3753">
        <w:t>8.1.2.4</w:t>
      </w:r>
      <w:r w:rsidRPr="008C3753">
        <w:tab/>
        <w:t xml:space="preserve">Applicability of PUSCH for high speed train performance </w:t>
      </w:r>
      <w:r w:rsidRPr="008C3753">
        <w:rPr>
          <w:snapToGrid w:val="0"/>
        </w:rPr>
        <w:t>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0562D4" w14:textId="77777777" w:rsidR="00335CF3" w:rsidRPr="008C3753" w:rsidRDefault="00335CF3" w:rsidP="004A3FC7">
      <w:pPr>
        <w:pStyle w:val="Heading5"/>
      </w:pPr>
      <w:bookmarkStart w:id="8330" w:name="_Toc58860356"/>
      <w:bookmarkStart w:id="8331" w:name="_Toc58862860"/>
      <w:bookmarkStart w:id="8332" w:name="_Toc61182853"/>
      <w:bookmarkStart w:id="8333" w:name="_Toc66728168"/>
      <w:bookmarkStart w:id="8334" w:name="_Toc74961972"/>
      <w:bookmarkStart w:id="8335" w:name="_Toc75242882"/>
      <w:bookmarkStart w:id="8336" w:name="_Toc76545228"/>
      <w:bookmarkStart w:id="8337" w:name="_Toc82595331"/>
      <w:bookmarkStart w:id="8338" w:name="_Toc89955362"/>
      <w:bookmarkStart w:id="8339" w:name="_Toc98773789"/>
      <w:bookmarkStart w:id="8340" w:name="_Toc106201550"/>
      <w:bookmarkStart w:id="8341" w:name="_Toc115191404"/>
      <w:bookmarkStart w:id="8342" w:name="_Toc122013235"/>
      <w:bookmarkStart w:id="8343" w:name="_Toc124156054"/>
      <w:bookmarkStart w:id="8344" w:name="_Toc131537814"/>
      <w:bookmarkStart w:id="8345" w:name="_Toc137398021"/>
      <w:bookmarkStart w:id="8346" w:name="_Toc156576239"/>
      <w:bookmarkStart w:id="8347" w:name="_Toc176944762"/>
      <w:bookmarkStart w:id="8348" w:name="_Toc187257040"/>
      <w:r w:rsidRPr="008C3753">
        <w:t>8.1.2.4.1</w:t>
      </w:r>
      <w:r w:rsidRPr="008C3753">
        <w:tab/>
        <w:t>Applicability of requirements for different speeds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49" w:name="_Toc58860357"/>
      <w:bookmarkStart w:id="8350" w:name="_Toc58862861"/>
      <w:bookmarkStart w:id="8351" w:name="_Toc61182854"/>
      <w:bookmarkStart w:id="8352" w:name="_Toc66728169"/>
      <w:bookmarkStart w:id="8353" w:name="_Toc74961973"/>
      <w:bookmarkStart w:id="8354" w:name="_Toc75242883"/>
      <w:bookmarkStart w:id="8355" w:name="_Toc76545229"/>
      <w:bookmarkStart w:id="8356" w:name="_Toc82595332"/>
      <w:bookmarkStart w:id="8357" w:name="_Toc89955363"/>
      <w:bookmarkStart w:id="8358" w:name="_Toc98773790"/>
      <w:bookmarkStart w:id="8359" w:name="_Toc106201551"/>
      <w:bookmarkStart w:id="8360" w:name="_Toc115191405"/>
      <w:bookmarkStart w:id="8361" w:name="_Toc122013236"/>
      <w:bookmarkStart w:id="8362" w:name="_Toc124156055"/>
      <w:bookmarkStart w:id="8363" w:name="_Toc131537815"/>
      <w:bookmarkStart w:id="8364" w:name="_Toc137398022"/>
      <w:bookmarkStart w:id="8365" w:name="_Toc156576240"/>
      <w:bookmarkStart w:id="8366" w:name="_Toc176944763"/>
      <w:bookmarkStart w:id="8367" w:name="_Toc187257041"/>
      <w:r w:rsidRPr="008C3753">
        <w:rPr>
          <w:rFonts w:hint="eastAsia"/>
          <w:lang w:eastAsia="ja-JP"/>
        </w:rPr>
        <w:t>8.1.2.4.2</w:t>
      </w:r>
      <w:r w:rsidRPr="008C3753">
        <w:rPr>
          <w:lang w:eastAsia="ja-JP"/>
        </w:rPr>
        <w:tab/>
        <w:t>Applicability of requirements for 1T1R</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68" w:name="_Toc74961974"/>
      <w:bookmarkStart w:id="8369" w:name="_Toc75242884"/>
      <w:bookmarkStart w:id="8370" w:name="_Toc76545230"/>
      <w:bookmarkStart w:id="8371" w:name="_Toc82595333"/>
      <w:bookmarkStart w:id="8372" w:name="_Toc89955364"/>
      <w:bookmarkStart w:id="8373" w:name="_Toc98773791"/>
      <w:bookmarkStart w:id="8374" w:name="_Toc106201552"/>
      <w:bookmarkStart w:id="8375" w:name="_Toc115191406"/>
      <w:bookmarkStart w:id="8376" w:name="_Toc122013237"/>
      <w:bookmarkStart w:id="8377" w:name="_Toc124156056"/>
      <w:bookmarkStart w:id="8378" w:name="_Toc131537816"/>
      <w:bookmarkStart w:id="8379" w:name="_Toc137398023"/>
      <w:bookmarkStart w:id="8380" w:name="_Toc156576241"/>
      <w:bookmarkStart w:id="8381" w:name="_Toc176944764"/>
      <w:bookmarkStart w:id="8382" w:name="_Toc187257042"/>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F059A38" w14:textId="77777777" w:rsidR="00B82A7B" w:rsidRDefault="00B82A7B" w:rsidP="00B82A7B">
      <w:pPr>
        <w:pStyle w:val="Heading5"/>
      </w:pPr>
      <w:bookmarkStart w:id="8383" w:name="_Toc74961975"/>
      <w:bookmarkStart w:id="8384" w:name="_Toc75242885"/>
      <w:bookmarkStart w:id="8385" w:name="_Toc76545231"/>
      <w:bookmarkStart w:id="8386" w:name="_Toc82595334"/>
      <w:bookmarkStart w:id="8387" w:name="_Toc89955365"/>
      <w:bookmarkStart w:id="8388" w:name="_Toc98773792"/>
      <w:bookmarkStart w:id="8389" w:name="_Toc106201553"/>
      <w:bookmarkStart w:id="8390" w:name="_Toc115191407"/>
      <w:bookmarkStart w:id="8391" w:name="_Toc122013238"/>
      <w:bookmarkStart w:id="8392" w:name="_Toc124156057"/>
      <w:bookmarkStart w:id="8393" w:name="_Toc131537817"/>
      <w:bookmarkStart w:id="8394" w:name="_Toc137398024"/>
      <w:bookmarkStart w:id="8395" w:name="_Toc156576242"/>
      <w:bookmarkStart w:id="8396" w:name="_Toc176944765"/>
      <w:bookmarkStart w:id="8397" w:name="_Toc187257043"/>
      <w:r w:rsidRPr="005E0D56">
        <w:t>8.1.2.5.1</w:t>
      </w:r>
      <w:r w:rsidRPr="005E0D56">
        <w:tab/>
      </w:r>
      <w:r>
        <w:t>General a</w:t>
      </w:r>
      <w:r w:rsidRPr="005E0D56">
        <w:t>pplicability of</w:t>
      </w:r>
      <w:r>
        <w:t xml:space="preserve"> interlaced PUSCH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98" w:name="_Toc74961976"/>
      <w:bookmarkStart w:id="8399" w:name="_Toc75242886"/>
      <w:bookmarkStart w:id="8400" w:name="_Toc76545232"/>
      <w:bookmarkStart w:id="8401" w:name="_Toc82595335"/>
      <w:bookmarkStart w:id="8402" w:name="_Toc89955366"/>
      <w:bookmarkStart w:id="8403" w:name="_Toc98773793"/>
      <w:bookmarkStart w:id="8404" w:name="_Toc106201554"/>
      <w:bookmarkStart w:id="8405" w:name="_Toc115191408"/>
      <w:bookmarkStart w:id="8406" w:name="_Toc122013239"/>
      <w:bookmarkStart w:id="8407" w:name="_Toc124156058"/>
      <w:bookmarkStart w:id="8408" w:name="_Toc131537818"/>
      <w:bookmarkStart w:id="8409" w:name="_Toc137398025"/>
      <w:bookmarkStart w:id="8410" w:name="_Toc156576243"/>
      <w:bookmarkStart w:id="8411" w:name="_Toc176944766"/>
      <w:bookmarkStart w:id="8412" w:name="_Toc187257044"/>
      <w:r w:rsidRPr="008C3753">
        <w:t>8.1.2.</w:t>
      </w:r>
      <w:r>
        <w:t>5</w:t>
      </w:r>
      <w:r w:rsidRPr="008C3753">
        <w:t>.</w:t>
      </w:r>
      <w:r>
        <w:t>2</w:t>
      </w:r>
      <w:r w:rsidRPr="008C3753">
        <w:tab/>
        <w:t xml:space="preserve">Applicability of </w:t>
      </w:r>
      <w:r w:rsidRPr="008C3753">
        <w:rPr>
          <w:snapToGrid w:val="0"/>
        </w:rPr>
        <w:t>requirements for different subcarrier spacings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13" w:name="_Toc74961977"/>
      <w:bookmarkStart w:id="8414" w:name="_Toc75242887"/>
      <w:bookmarkStart w:id="8415" w:name="_Toc76545233"/>
      <w:bookmarkStart w:id="8416" w:name="_Toc82595336"/>
      <w:bookmarkStart w:id="8417" w:name="_Toc89955367"/>
      <w:bookmarkStart w:id="8418" w:name="_Toc98773794"/>
      <w:bookmarkStart w:id="8419" w:name="_Toc106201555"/>
      <w:bookmarkStart w:id="8420" w:name="_Toc115191409"/>
      <w:bookmarkStart w:id="8421" w:name="_Toc122013240"/>
      <w:bookmarkStart w:id="8422" w:name="_Toc124156059"/>
      <w:bookmarkStart w:id="8423" w:name="_Toc131537819"/>
      <w:bookmarkStart w:id="8424" w:name="_Toc137398026"/>
      <w:bookmarkStart w:id="8425" w:name="_Toc156576244"/>
      <w:bookmarkStart w:id="8426" w:name="_Toc176944767"/>
      <w:bookmarkStart w:id="8427" w:name="_Toc187257045"/>
      <w:r w:rsidRPr="008C3753">
        <w:t>8.1.2.</w:t>
      </w:r>
      <w:r>
        <w:t>5</w:t>
      </w:r>
      <w:r w:rsidRPr="008C3753">
        <w:t>.</w:t>
      </w:r>
      <w:r>
        <w:t>3</w:t>
      </w:r>
      <w:r w:rsidRPr="008C3753">
        <w:tab/>
        <w:t>Applicability of requirements for different channel bandwidths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28" w:name="_Toc74961978"/>
      <w:bookmarkStart w:id="8429" w:name="_Toc75242888"/>
      <w:bookmarkStart w:id="8430" w:name="_Toc76545234"/>
      <w:bookmarkStart w:id="8431" w:name="_Toc82595337"/>
      <w:bookmarkStart w:id="8432" w:name="_Toc89955368"/>
      <w:bookmarkStart w:id="8433" w:name="_Toc98773795"/>
      <w:bookmarkStart w:id="8434" w:name="_Toc106201556"/>
      <w:bookmarkStart w:id="8435" w:name="_Toc115191410"/>
      <w:bookmarkStart w:id="8436" w:name="_Toc122013241"/>
      <w:bookmarkStart w:id="8437" w:name="_Toc124156060"/>
      <w:bookmarkStart w:id="8438" w:name="_Toc131537820"/>
      <w:bookmarkStart w:id="8439" w:name="_Toc137398027"/>
      <w:bookmarkStart w:id="8440" w:name="_Toc156576245"/>
      <w:bookmarkStart w:id="8441" w:name="_Toc176944768"/>
      <w:bookmarkStart w:id="8442" w:name="_Toc187257046"/>
      <w:r w:rsidRPr="008C3753">
        <w:t>8.1.2.</w:t>
      </w:r>
      <w:r>
        <w:t>5</w:t>
      </w:r>
      <w:r w:rsidRPr="008C3753">
        <w:t>.</w:t>
      </w:r>
      <w:r>
        <w:t>4</w:t>
      </w:r>
      <w:r w:rsidRPr="008C3753">
        <w:tab/>
        <w:t>Applicability of requirements for different configurations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43" w:name="_Toc74961979"/>
      <w:bookmarkStart w:id="8444" w:name="_Toc75242889"/>
      <w:bookmarkStart w:id="8445" w:name="_Toc76545235"/>
      <w:bookmarkStart w:id="8446" w:name="_Toc82595338"/>
      <w:bookmarkStart w:id="8447" w:name="_Toc89955369"/>
      <w:bookmarkStart w:id="8448" w:name="_Toc98773796"/>
      <w:bookmarkStart w:id="8449" w:name="_Toc106201557"/>
      <w:bookmarkStart w:id="8450" w:name="_Toc115191411"/>
      <w:bookmarkStart w:id="8451" w:name="_Toc122013242"/>
      <w:bookmarkStart w:id="8452" w:name="_Toc124156061"/>
      <w:bookmarkStart w:id="8453" w:name="_Toc131537821"/>
      <w:bookmarkStart w:id="8454" w:name="_Toc137398028"/>
      <w:bookmarkStart w:id="8455" w:name="_Toc156576246"/>
      <w:bookmarkStart w:id="8456" w:name="_Toc176944769"/>
      <w:bookmarkStart w:id="8457" w:name="_Toc187257047"/>
      <w:r>
        <w:t>8.1.2.5.5</w:t>
      </w:r>
      <w:r>
        <w:tab/>
        <w:t>Applicability of CG-UCI multiplexed on PUSCH requirements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58" w:name="_Toc74961980"/>
      <w:bookmarkStart w:id="8459" w:name="_Toc75242890"/>
      <w:bookmarkStart w:id="8460" w:name="_Toc76545236"/>
      <w:bookmarkStart w:id="8461" w:name="_Toc82595339"/>
      <w:bookmarkStart w:id="8462" w:name="_Toc89955370"/>
      <w:bookmarkStart w:id="8463" w:name="_Toc98773797"/>
      <w:bookmarkStart w:id="8464" w:name="_Toc106201558"/>
      <w:bookmarkStart w:id="8465" w:name="_Toc115191412"/>
      <w:bookmarkStart w:id="8466" w:name="_Toc122013243"/>
      <w:bookmarkStart w:id="8467" w:name="_Toc124156062"/>
      <w:bookmarkStart w:id="8468" w:name="_Toc131537822"/>
      <w:bookmarkStart w:id="8469" w:name="_Toc137398029"/>
      <w:bookmarkStart w:id="8470" w:name="_Toc156576247"/>
      <w:bookmarkStart w:id="8471" w:name="_Toc176944770"/>
      <w:bookmarkStart w:id="8472" w:name="_Toc18725704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7865368" w14:textId="77777777" w:rsidR="00B82A7B" w:rsidRDefault="00B82A7B" w:rsidP="00B82A7B">
      <w:pPr>
        <w:pStyle w:val="Heading5"/>
      </w:pPr>
      <w:bookmarkStart w:id="8473" w:name="_Toc74961981"/>
      <w:bookmarkStart w:id="8474" w:name="_Toc75242891"/>
      <w:bookmarkStart w:id="8475" w:name="_Toc76545237"/>
      <w:bookmarkStart w:id="8476" w:name="_Toc82595340"/>
      <w:bookmarkStart w:id="8477" w:name="_Toc89955371"/>
      <w:bookmarkStart w:id="8478" w:name="_Toc98773798"/>
      <w:bookmarkStart w:id="8479" w:name="_Toc106201559"/>
      <w:bookmarkStart w:id="8480" w:name="_Toc115191413"/>
      <w:bookmarkStart w:id="8481" w:name="_Toc122013244"/>
      <w:bookmarkStart w:id="8482" w:name="_Toc124156063"/>
      <w:bookmarkStart w:id="8483" w:name="_Toc131537823"/>
      <w:bookmarkStart w:id="8484" w:name="_Toc137398030"/>
      <w:bookmarkStart w:id="8485" w:name="_Toc156576248"/>
      <w:bookmarkStart w:id="8486" w:name="_Toc176944771"/>
      <w:bookmarkStart w:id="8487" w:name="_Toc187257049"/>
      <w:r w:rsidRPr="005E0D56">
        <w:t>8.1.2.</w:t>
      </w:r>
      <w:r>
        <w:t>6</w:t>
      </w:r>
      <w:r w:rsidRPr="005E0D56">
        <w:t>.1</w:t>
      </w:r>
      <w:r w:rsidRPr="005E0D56">
        <w:tab/>
      </w:r>
      <w:r>
        <w:t>General a</w:t>
      </w:r>
      <w:r w:rsidRPr="005E0D56">
        <w:t>pplicability of</w:t>
      </w:r>
      <w:r>
        <w:t xml:space="preserve"> interlaced PUCCH performance requirements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88" w:name="_Toc74961982"/>
      <w:bookmarkStart w:id="8489" w:name="_Toc75242892"/>
      <w:bookmarkStart w:id="8490" w:name="_Toc76545238"/>
      <w:bookmarkStart w:id="8491" w:name="_Toc82595341"/>
      <w:bookmarkStart w:id="8492" w:name="_Toc89955372"/>
      <w:bookmarkStart w:id="8493" w:name="_Toc98773799"/>
      <w:bookmarkStart w:id="8494" w:name="_Toc106201560"/>
      <w:bookmarkStart w:id="8495" w:name="_Toc115191414"/>
      <w:bookmarkStart w:id="8496" w:name="_Toc122013245"/>
      <w:bookmarkStart w:id="8497" w:name="_Toc124156064"/>
      <w:bookmarkStart w:id="8498" w:name="_Toc131537824"/>
      <w:bookmarkStart w:id="8499" w:name="_Toc137398031"/>
      <w:bookmarkStart w:id="8500" w:name="_Toc156576249"/>
      <w:bookmarkStart w:id="8501" w:name="_Toc176944772"/>
      <w:bookmarkStart w:id="8502" w:name="_Toc187257050"/>
      <w:r w:rsidRPr="008C3753">
        <w:t>8.1.2.</w:t>
      </w:r>
      <w:r>
        <w:t>6</w:t>
      </w:r>
      <w:r w:rsidRPr="008C3753">
        <w:t>.</w:t>
      </w:r>
      <w:r>
        <w:t>2</w:t>
      </w:r>
      <w:r w:rsidRPr="008C3753">
        <w:tab/>
        <w:t xml:space="preserve">Applicability of </w:t>
      </w:r>
      <w:r w:rsidRPr="008C3753">
        <w:rPr>
          <w:snapToGrid w:val="0"/>
        </w:rPr>
        <w:t>requirements for different formats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503" w:name="_Toc74961983"/>
      <w:bookmarkStart w:id="8504" w:name="_Toc75242893"/>
      <w:bookmarkStart w:id="8505" w:name="_Toc76545239"/>
      <w:bookmarkStart w:id="8506" w:name="_Toc82595342"/>
      <w:bookmarkStart w:id="8507" w:name="_Toc89955373"/>
      <w:bookmarkStart w:id="8508" w:name="_Toc98773800"/>
      <w:bookmarkStart w:id="8509" w:name="_Toc106201561"/>
      <w:bookmarkStart w:id="8510" w:name="_Toc115191415"/>
      <w:bookmarkStart w:id="8511" w:name="_Toc122013246"/>
      <w:bookmarkStart w:id="8512" w:name="_Toc124156065"/>
      <w:bookmarkStart w:id="8513" w:name="_Toc131537825"/>
      <w:bookmarkStart w:id="8514" w:name="_Toc137398032"/>
      <w:bookmarkStart w:id="8515" w:name="_Toc156576250"/>
      <w:bookmarkStart w:id="8516" w:name="_Toc176944773"/>
      <w:bookmarkStart w:id="8517" w:name="_Toc187257051"/>
      <w:r w:rsidRPr="008C3753">
        <w:t>8.1.2.</w:t>
      </w:r>
      <w:r>
        <w:t>6</w:t>
      </w:r>
      <w:r w:rsidRPr="008C3753">
        <w:t>.</w:t>
      </w:r>
      <w:r>
        <w:t>3</w:t>
      </w:r>
      <w:r w:rsidRPr="008C3753">
        <w:tab/>
        <w:t xml:space="preserve">Applicability of </w:t>
      </w:r>
      <w:r w:rsidRPr="008C3753">
        <w:rPr>
          <w:snapToGrid w:val="0"/>
        </w:rPr>
        <w:t>requirements for different subcarrier spacings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18" w:name="_Toc74961984"/>
      <w:bookmarkStart w:id="8519" w:name="_Toc75242894"/>
      <w:bookmarkStart w:id="8520" w:name="_Toc76545240"/>
      <w:bookmarkStart w:id="8521" w:name="_Toc82595343"/>
      <w:bookmarkStart w:id="8522" w:name="_Toc89955374"/>
      <w:bookmarkStart w:id="8523" w:name="_Toc98773801"/>
      <w:bookmarkStart w:id="8524" w:name="_Toc106201562"/>
      <w:bookmarkStart w:id="8525" w:name="_Toc115191416"/>
      <w:bookmarkStart w:id="8526" w:name="_Toc122013247"/>
      <w:bookmarkStart w:id="8527" w:name="_Toc124156066"/>
      <w:bookmarkStart w:id="8528" w:name="_Toc131537826"/>
      <w:bookmarkStart w:id="8529" w:name="_Toc137398033"/>
      <w:bookmarkStart w:id="8530" w:name="_Toc156576251"/>
      <w:bookmarkStart w:id="8531" w:name="_Toc176944774"/>
      <w:bookmarkStart w:id="8532" w:name="_Toc187257052"/>
      <w:r w:rsidRPr="008C3753">
        <w:t>8.1.2.</w:t>
      </w:r>
      <w:r>
        <w:t>6</w:t>
      </w:r>
      <w:r w:rsidRPr="008C3753">
        <w:t>.</w:t>
      </w:r>
      <w:r>
        <w:t>4</w:t>
      </w:r>
      <w:r w:rsidRPr="008C3753">
        <w:tab/>
        <w:t>Applicability of requirements for different channel bandwidths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33" w:name="_Toc74961985"/>
      <w:bookmarkStart w:id="8534" w:name="_Toc75242895"/>
      <w:bookmarkStart w:id="8535" w:name="_Toc76545241"/>
      <w:bookmarkStart w:id="8536" w:name="_Toc82595344"/>
      <w:bookmarkStart w:id="8537" w:name="_Toc89955375"/>
      <w:bookmarkStart w:id="8538" w:name="_Toc98773802"/>
      <w:bookmarkStart w:id="8539" w:name="_Toc106201563"/>
      <w:bookmarkStart w:id="8540" w:name="_Toc115191417"/>
      <w:bookmarkStart w:id="8541" w:name="_Toc122013248"/>
      <w:bookmarkStart w:id="8542" w:name="_Toc124156067"/>
      <w:bookmarkStart w:id="8543" w:name="_Toc131537827"/>
      <w:bookmarkStart w:id="8544" w:name="_Toc137398034"/>
      <w:bookmarkStart w:id="8545" w:name="_Toc156576252"/>
      <w:bookmarkStart w:id="8546" w:name="_Toc176944775"/>
      <w:bookmarkStart w:id="8547" w:name="_Toc18725705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386E93C" w14:textId="77777777" w:rsidR="00B82A7B" w:rsidRPr="008C3753" w:rsidRDefault="00B82A7B" w:rsidP="00B82A7B">
      <w:pPr>
        <w:pStyle w:val="Heading5"/>
        <w:rPr>
          <w:snapToGrid w:val="0"/>
        </w:rPr>
      </w:pPr>
      <w:bookmarkStart w:id="8548" w:name="_Toc74961986"/>
      <w:bookmarkStart w:id="8549" w:name="_Toc75242896"/>
      <w:bookmarkStart w:id="8550" w:name="_Toc76545242"/>
      <w:bookmarkStart w:id="8551" w:name="_Toc82595345"/>
      <w:bookmarkStart w:id="8552" w:name="_Toc89955376"/>
      <w:bookmarkStart w:id="8553" w:name="_Toc98773803"/>
      <w:bookmarkStart w:id="8554" w:name="_Toc106201564"/>
      <w:bookmarkStart w:id="8555" w:name="_Toc115191418"/>
      <w:bookmarkStart w:id="8556" w:name="_Toc122013249"/>
      <w:bookmarkStart w:id="8557" w:name="_Toc124156068"/>
      <w:bookmarkStart w:id="8558" w:name="_Toc131537828"/>
      <w:bookmarkStart w:id="8559" w:name="_Toc137398035"/>
      <w:bookmarkStart w:id="8560" w:name="_Toc156576253"/>
      <w:bookmarkStart w:id="8561" w:name="_Toc176944776"/>
      <w:bookmarkStart w:id="8562" w:name="_Toc187257054"/>
      <w:r w:rsidRPr="008C3753">
        <w:t>8.1.2.</w:t>
      </w:r>
      <w:r>
        <w:t>7</w:t>
      </w:r>
      <w:r w:rsidRPr="008C3753">
        <w:t>.</w:t>
      </w:r>
      <w:r>
        <w:t>1</w:t>
      </w:r>
      <w:r w:rsidRPr="008C3753">
        <w:tab/>
        <w:t xml:space="preserve">Applicability of </w:t>
      </w:r>
      <w:r w:rsidRPr="008C3753">
        <w:rPr>
          <w:snapToGrid w:val="0"/>
        </w:rPr>
        <w:t>requirements for different formats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63" w:name="_Toc74961987"/>
      <w:bookmarkStart w:id="8564" w:name="_Toc75242897"/>
      <w:bookmarkStart w:id="8565" w:name="_Toc76545243"/>
      <w:bookmarkStart w:id="8566" w:name="_Toc82595346"/>
      <w:bookmarkStart w:id="8567" w:name="_Toc89955377"/>
      <w:bookmarkStart w:id="8568" w:name="_Toc98773804"/>
      <w:bookmarkStart w:id="8569" w:name="_Toc106201565"/>
      <w:bookmarkStart w:id="8570" w:name="_Toc115191419"/>
      <w:bookmarkStart w:id="8571" w:name="_Toc122013250"/>
      <w:bookmarkStart w:id="8572" w:name="_Toc124156069"/>
      <w:bookmarkStart w:id="8573" w:name="_Toc131537829"/>
      <w:bookmarkStart w:id="8574" w:name="_Toc137398036"/>
      <w:bookmarkStart w:id="8575" w:name="_Toc156576254"/>
      <w:bookmarkStart w:id="8576" w:name="_Toc176944777"/>
      <w:bookmarkStart w:id="8577" w:name="_Toc187257055"/>
      <w:r w:rsidRPr="008C3753">
        <w:t>8.1.2.</w:t>
      </w:r>
      <w:r>
        <w:t>7</w:t>
      </w:r>
      <w:r w:rsidRPr="008C3753">
        <w:t>.</w:t>
      </w:r>
      <w:r>
        <w:t>2</w:t>
      </w:r>
      <w:r w:rsidRPr="008C3753">
        <w:tab/>
        <w:t xml:space="preserve">Applicability of </w:t>
      </w:r>
      <w:r w:rsidRPr="008C3753">
        <w:rPr>
          <w:snapToGrid w:val="0"/>
        </w:rPr>
        <w:t>requirements for different subcarrier spacings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78" w:name="_Toc74961988"/>
      <w:bookmarkStart w:id="8579" w:name="_Toc75242898"/>
      <w:bookmarkStart w:id="8580" w:name="_Toc76545244"/>
      <w:bookmarkStart w:id="8581" w:name="_Toc82595347"/>
      <w:bookmarkStart w:id="8582" w:name="_Toc89955378"/>
      <w:bookmarkStart w:id="8583" w:name="_Toc98773805"/>
      <w:bookmarkStart w:id="8584" w:name="_Toc106201566"/>
      <w:bookmarkStart w:id="8585" w:name="_Toc115191420"/>
      <w:bookmarkStart w:id="8586" w:name="_Toc122013251"/>
      <w:bookmarkStart w:id="8587" w:name="_Toc124156070"/>
      <w:bookmarkStart w:id="8588" w:name="_Toc131537830"/>
      <w:bookmarkStart w:id="8589" w:name="_Toc137398037"/>
      <w:bookmarkStart w:id="8590" w:name="_Toc156576255"/>
      <w:bookmarkStart w:id="8591" w:name="_Toc176944778"/>
      <w:bookmarkStart w:id="8592" w:name="_Toc187257056"/>
      <w:r w:rsidRPr="008C3753">
        <w:t>8.1.2.</w:t>
      </w:r>
      <w:r>
        <w:t>7</w:t>
      </w:r>
      <w:r w:rsidRPr="008C3753">
        <w:t>.</w:t>
      </w:r>
      <w:r>
        <w:t>3</w:t>
      </w:r>
      <w:r w:rsidRPr="008C3753">
        <w:tab/>
        <w:t>Applicability of requirements for different channel bandwidths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93" w:name="_Toc122013252"/>
      <w:bookmarkStart w:id="8594" w:name="_Toc124156071"/>
      <w:bookmarkStart w:id="8595" w:name="_Toc131537831"/>
      <w:bookmarkStart w:id="8596" w:name="_Toc137398038"/>
      <w:bookmarkStart w:id="8597" w:name="_Toc156576256"/>
      <w:bookmarkStart w:id="8598" w:name="_Toc176944779"/>
      <w:bookmarkStart w:id="8599" w:name="_Toc187257057"/>
      <w:r>
        <w:rPr>
          <w:noProof/>
        </w:rPr>
        <w:t>8.1.2.8</w:t>
      </w:r>
      <w:r>
        <w:rPr>
          <w:noProof/>
        </w:rPr>
        <w:tab/>
        <w:t>Applicability of performance requirements for PUSCH with TB over Multi-Slots</w:t>
      </w:r>
      <w:bookmarkEnd w:id="8593"/>
      <w:bookmarkEnd w:id="8594"/>
      <w:bookmarkEnd w:id="8595"/>
      <w:bookmarkEnd w:id="8596"/>
      <w:bookmarkEnd w:id="8597"/>
      <w:bookmarkEnd w:id="8598"/>
      <w:bookmarkEnd w:id="8599"/>
    </w:p>
    <w:p w14:paraId="5F04A0AD" w14:textId="77777777" w:rsidR="009006FE" w:rsidRDefault="009006FE" w:rsidP="009006FE">
      <w:pPr>
        <w:pStyle w:val="Heading5"/>
      </w:pPr>
      <w:bookmarkStart w:id="8600" w:name="_Toc122013253"/>
      <w:bookmarkStart w:id="8601" w:name="_Toc124156072"/>
      <w:bookmarkStart w:id="8602" w:name="_Toc131537832"/>
      <w:bookmarkStart w:id="8603" w:name="_Toc137398039"/>
      <w:bookmarkStart w:id="8604" w:name="_Toc156576257"/>
      <w:bookmarkStart w:id="8605" w:name="_Toc176944780"/>
      <w:bookmarkStart w:id="8606" w:name="_Toc187257058"/>
      <w:r>
        <w:rPr>
          <w:noProof/>
        </w:rPr>
        <w:t>8.1.2.8.1</w:t>
      </w:r>
      <w:r>
        <w:rPr>
          <w:noProof/>
        </w:rPr>
        <w:tab/>
      </w:r>
      <w:r>
        <w:t>Applicability of requirements for different UL-DL patterns</w:t>
      </w:r>
      <w:bookmarkEnd w:id="8600"/>
      <w:bookmarkEnd w:id="8601"/>
      <w:bookmarkEnd w:id="8602"/>
      <w:bookmarkEnd w:id="8603"/>
      <w:bookmarkEnd w:id="8604"/>
      <w:bookmarkEnd w:id="8605"/>
      <w:bookmarkEnd w:id="8606"/>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607" w:name="_Toc122013254"/>
      <w:bookmarkStart w:id="8608" w:name="_Toc124156073"/>
      <w:bookmarkStart w:id="8609" w:name="_Toc131537833"/>
      <w:bookmarkStart w:id="8610" w:name="_Toc137398040"/>
      <w:bookmarkStart w:id="8611" w:name="_Toc156576258"/>
      <w:bookmarkStart w:id="8612" w:name="_Toc176944781"/>
      <w:bookmarkStart w:id="8613" w:name="_Toc187257059"/>
      <w:r>
        <w:rPr>
          <w:noProof/>
        </w:rPr>
        <w:t>8.1.2.9</w:t>
      </w:r>
      <w:r>
        <w:rPr>
          <w:noProof/>
        </w:rPr>
        <w:tab/>
        <w:t>Applicability of performance requirements for PUSCH with DM-RS bundling</w:t>
      </w:r>
      <w:bookmarkEnd w:id="8607"/>
      <w:bookmarkEnd w:id="8608"/>
      <w:bookmarkEnd w:id="8609"/>
      <w:bookmarkEnd w:id="8610"/>
      <w:bookmarkEnd w:id="8611"/>
      <w:bookmarkEnd w:id="8612"/>
      <w:bookmarkEnd w:id="8613"/>
    </w:p>
    <w:p w14:paraId="7EC5A25D" w14:textId="77777777" w:rsidR="009006FE" w:rsidRDefault="009006FE" w:rsidP="009006FE">
      <w:pPr>
        <w:pStyle w:val="Heading5"/>
      </w:pPr>
      <w:bookmarkStart w:id="8614" w:name="_Toc122013255"/>
      <w:bookmarkStart w:id="8615" w:name="_Toc124156074"/>
      <w:bookmarkStart w:id="8616" w:name="_Toc131537834"/>
      <w:bookmarkStart w:id="8617" w:name="_Toc137398041"/>
      <w:bookmarkStart w:id="8618" w:name="_Toc156576259"/>
      <w:bookmarkStart w:id="8619" w:name="_Toc176944782"/>
      <w:bookmarkStart w:id="8620" w:name="_Toc187257060"/>
      <w:r>
        <w:t>8.1.2.9.1</w:t>
      </w:r>
      <w:r>
        <w:tab/>
        <w:t>Applicability of requirements for TDD with different subcarrier spacings</w:t>
      </w:r>
      <w:bookmarkEnd w:id="8614"/>
      <w:bookmarkEnd w:id="8615"/>
      <w:bookmarkEnd w:id="8616"/>
      <w:bookmarkEnd w:id="8617"/>
      <w:bookmarkEnd w:id="8618"/>
      <w:bookmarkEnd w:id="8619"/>
      <w:bookmarkEnd w:id="8620"/>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21" w:name="_Toc122013256"/>
      <w:bookmarkStart w:id="8622" w:name="_Toc124156075"/>
      <w:bookmarkStart w:id="8623" w:name="_Toc131537835"/>
      <w:bookmarkStart w:id="8624" w:name="_Toc137398042"/>
      <w:bookmarkStart w:id="8625" w:name="_Toc156576260"/>
      <w:bookmarkStart w:id="8626" w:name="_Toc176944783"/>
      <w:bookmarkStart w:id="8627" w:name="_Toc187257061"/>
      <w:r>
        <w:t>8.1.2.9.2</w:t>
      </w:r>
      <w:r>
        <w:tab/>
        <w:t>Applicability of requirements for TDD with different UL-DL patterns</w:t>
      </w:r>
      <w:bookmarkEnd w:id="8621"/>
      <w:bookmarkEnd w:id="8622"/>
      <w:bookmarkEnd w:id="8623"/>
      <w:bookmarkEnd w:id="8624"/>
      <w:bookmarkEnd w:id="8625"/>
      <w:bookmarkEnd w:id="8626"/>
      <w:bookmarkEnd w:id="862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8628" w:name="_Toc122013257"/>
      <w:bookmarkStart w:id="8629" w:name="_Toc124156076"/>
      <w:bookmarkStart w:id="8630" w:name="_Toc131537836"/>
      <w:bookmarkStart w:id="8631" w:name="_Toc137398043"/>
      <w:bookmarkStart w:id="8632" w:name="_Toc156576261"/>
      <w:bookmarkStart w:id="8633" w:name="_Toc176944784"/>
      <w:bookmarkStart w:id="8634" w:name="_Toc187257062"/>
      <w:r>
        <w:t>8.1.2.9.3</w:t>
      </w:r>
      <w:r>
        <w:tab/>
        <w:t>Applicability of requirements for different receiver antenna connectors</w:t>
      </w:r>
      <w:bookmarkEnd w:id="8628"/>
      <w:bookmarkEnd w:id="8629"/>
      <w:bookmarkEnd w:id="8630"/>
      <w:bookmarkEnd w:id="8631"/>
      <w:bookmarkEnd w:id="8632"/>
      <w:bookmarkEnd w:id="8633"/>
      <w:bookmarkEnd w:id="8634"/>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35" w:name="_Toc122013258"/>
      <w:bookmarkStart w:id="8636" w:name="_Toc124156077"/>
      <w:bookmarkStart w:id="8637" w:name="_Toc131537837"/>
      <w:bookmarkStart w:id="8638" w:name="_Toc137398044"/>
      <w:bookmarkStart w:id="8639" w:name="_Toc156576262"/>
      <w:bookmarkStart w:id="8640" w:name="_Toc176944785"/>
      <w:bookmarkStart w:id="8641" w:name="_Toc187257063"/>
      <w:r>
        <w:rPr>
          <w:noProof/>
        </w:rPr>
        <w:t>8.1.2.10</w:t>
      </w:r>
      <w:r>
        <w:rPr>
          <w:noProof/>
        </w:rPr>
        <w:tab/>
        <w:t>Applicability of performance requirements for PUCCH with DM-RS bundling</w:t>
      </w:r>
      <w:bookmarkEnd w:id="8635"/>
      <w:bookmarkEnd w:id="8636"/>
      <w:bookmarkEnd w:id="8637"/>
      <w:bookmarkEnd w:id="8638"/>
      <w:bookmarkEnd w:id="8639"/>
      <w:bookmarkEnd w:id="8640"/>
      <w:bookmarkEnd w:id="8641"/>
    </w:p>
    <w:p w14:paraId="71DCE8EC" w14:textId="77777777" w:rsidR="009006FE" w:rsidRDefault="009006FE" w:rsidP="009006FE">
      <w:pPr>
        <w:pStyle w:val="Heading5"/>
      </w:pPr>
      <w:bookmarkStart w:id="8642" w:name="_Toc122013259"/>
      <w:bookmarkStart w:id="8643" w:name="_Toc124156078"/>
      <w:bookmarkStart w:id="8644" w:name="_Toc131537838"/>
      <w:bookmarkStart w:id="8645" w:name="_Toc137398045"/>
      <w:bookmarkStart w:id="8646" w:name="_Toc156576263"/>
      <w:bookmarkStart w:id="8647" w:name="_Toc176944786"/>
      <w:bookmarkStart w:id="8648" w:name="_Toc187257064"/>
      <w:r>
        <w:t>8.1.2.10.1</w:t>
      </w:r>
      <w:r>
        <w:tab/>
        <w:t>Applicability of requirements for TDD with different subcarrier spacings</w:t>
      </w:r>
      <w:bookmarkEnd w:id="8642"/>
      <w:bookmarkEnd w:id="8643"/>
      <w:bookmarkEnd w:id="8644"/>
      <w:bookmarkEnd w:id="8645"/>
      <w:bookmarkEnd w:id="8646"/>
      <w:bookmarkEnd w:id="8647"/>
      <w:bookmarkEnd w:id="8648"/>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49" w:name="_Toc122013260"/>
      <w:bookmarkStart w:id="8650" w:name="_Toc124156079"/>
      <w:bookmarkStart w:id="8651" w:name="_Toc131537839"/>
      <w:bookmarkStart w:id="8652" w:name="_Toc137398046"/>
      <w:bookmarkStart w:id="8653" w:name="_Toc156576264"/>
      <w:bookmarkStart w:id="8654" w:name="_Toc176944787"/>
      <w:bookmarkStart w:id="8655" w:name="_Toc187257065"/>
      <w:r>
        <w:t>8.1.2.10.2</w:t>
      </w:r>
      <w:r>
        <w:tab/>
        <w:t>Applicability of requirements for TDD with different UL-DL patterns</w:t>
      </w:r>
      <w:bookmarkEnd w:id="8649"/>
      <w:bookmarkEnd w:id="8650"/>
      <w:bookmarkEnd w:id="8651"/>
      <w:bookmarkEnd w:id="8652"/>
      <w:bookmarkEnd w:id="8653"/>
      <w:bookmarkEnd w:id="8654"/>
      <w:bookmarkEnd w:id="865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bookmarkStart w:id="8656" w:name="_Toc176944788"/>
      <w:bookmarkStart w:id="8657" w:name="_Toc187257066"/>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bookmarkEnd w:id="8656"/>
      <w:bookmarkEnd w:id="8657"/>
    </w:p>
    <w:p w14:paraId="54BD18B9" w14:textId="6FEC32C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w:t>
      </w:r>
      <w:r w:rsidR="00C358E6" w:rsidRPr="007C125B">
        <w:rPr>
          <w:rFonts w:eastAsia="SimSun"/>
        </w:rPr>
        <w:t>1</w:t>
      </w:r>
      <w:r w:rsidR="00C358E6">
        <w:rPr>
          <w:rFonts w:eastAsia="SimSun"/>
        </w:rPr>
        <w:t>23</w:t>
      </w:r>
      <w:r w:rsidR="00C358E6"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756A66FE" w14:textId="48B3FEF2"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w:t>
      </w:r>
      <w:r w:rsidR="00592FBF">
        <w:rPr>
          <w:rFonts w:eastAsia="SimSun"/>
          <w:lang w:eastAsia="en-US"/>
        </w:rPr>
        <w:t>14</w:t>
      </w:r>
      <w:r w:rsidRPr="007C125B">
        <w:rPr>
          <w:rFonts w:eastAsia="SimSun"/>
          <w:lang w:eastAsia="en-US"/>
        </w:rPr>
        <w:t xml:space="preserve"> shall apply only for the BS declared to be supported</w:t>
      </w:r>
      <w:r w:rsidRPr="007C125B">
        <w:rPr>
          <w:rFonts w:eastAsia="SimSun"/>
        </w:rPr>
        <w:t xml:space="preserve"> (see D.</w:t>
      </w:r>
      <w:r w:rsidR="00592FBF" w:rsidRPr="007C125B">
        <w:rPr>
          <w:rFonts w:eastAsia="SimSun"/>
        </w:rPr>
        <w:t>1</w:t>
      </w:r>
      <w:r w:rsidR="00592FBF">
        <w:rPr>
          <w:rFonts w:eastAsia="SimSun"/>
        </w:rPr>
        <w:t>23</w:t>
      </w:r>
      <w:r w:rsidR="00592FBF" w:rsidRPr="007C125B">
        <w:rPr>
          <w:rFonts w:eastAsia="SimSun"/>
        </w:rPr>
        <w:t xml:space="preserve"> </w:t>
      </w:r>
      <w:r w:rsidRPr="007C125B">
        <w:rPr>
          <w:rFonts w:eastAsia="SimSun"/>
        </w:rPr>
        <w:t>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bookmarkStart w:id="8658" w:name="_Toc176944789"/>
      <w:bookmarkStart w:id="8659" w:name="_Toc187257067"/>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bookmarkEnd w:id="8658"/>
      <w:bookmarkEnd w:id="8659"/>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bookmarkStart w:id="8660" w:name="_Toc176944790"/>
      <w:bookmarkStart w:id="8661" w:name="_Toc187257068"/>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bookmarkEnd w:id="8660"/>
      <w:bookmarkEnd w:id="8661"/>
    </w:p>
    <w:p w14:paraId="2E540B6C" w14:textId="056302CE"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shall apply only for the BS declared to be supported (</w:t>
      </w:r>
      <w:r w:rsidRPr="007C125B">
        <w:rPr>
          <w:rFonts w:eastAsia="SimSun"/>
        </w:rPr>
        <w:t>see D.</w:t>
      </w:r>
      <w:r w:rsidR="000763E0" w:rsidRPr="007C125B">
        <w:rPr>
          <w:rFonts w:eastAsia="SimSun"/>
        </w:rPr>
        <w:t>1</w:t>
      </w:r>
      <w:r w:rsidR="000763E0">
        <w:rPr>
          <w:rFonts w:eastAsia="SimSun"/>
        </w:rPr>
        <w:t>23</w:t>
      </w:r>
      <w:r w:rsidR="000763E0" w:rsidRPr="007C125B">
        <w:rPr>
          <w:rFonts w:eastAsia="SimSun"/>
        </w:rPr>
        <w:t xml:space="preserve"> </w:t>
      </w:r>
      <w:r w:rsidRPr="007C125B">
        <w:rPr>
          <w:rFonts w:eastAsia="SimSun"/>
        </w:rPr>
        <w:t>in table 4.6-1</w:t>
      </w:r>
      <w:r w:rsidRPr="007C125B">
        <w:rPr>
          <w:rFonts w:eastAsia="SimSun"/>
          <w:lang w:eastAsia="en-US"/>
        </w:rPr>
        <w:t>).  A BS that declares to support 256QAM, and passes the test with 256QAM and the test with 64QAM in clause 8.2.1, the PUSCH requirement tests with 64QAM in clause 8.2.</w:t>
      </w:r>
      <w:r w:rsidR="000763E0">
        <w:rPr>
          <w:rFonts w:eastAsia="SimSun"/>
          <w:lang w:eastAsia="en-US"/>
        </w:rPr>
        <w:t>14</w:t>
      </w:r>
      <w:r w:rsidR="000763E0" w:rsidRPr="007C125B">
        <w:rPr>
          <w:rFonts w:eastAsia="SimSun"/>
          <w:lang w:eastAsia="en-US"/>
        </w:rPr>
        <w:t xml:space="preserve"> </w:t>
      </w:r>
      <w:r w:rsidRPr="007C125B">
        <w:rPr>
          <w:rFonts w:eastAsia="SimSun"/>
          <w:lang w:eastAsia="en-US"/>
        </w:rPr>
        <w:t>can be skipped.</w:t>
      </w:r>
    </w:p>
    <w:p w14:paraId="6946ED66" w14:textId="46C84212" w:rsidR="007C125B" w:rsidRPr="007C125B" w:rsidRDefault="007C125B" w:rsidP="007C125B">
      <w:pPr>
        <w:pStyle w:val="Heading4"/>
        <w:rPr>
          <w:rFonts w:eastAsia="SimSun"/>
          <w:snapToGrid w:val="0"/>
        </w:rPr>
      </w:pPr>
      <w:bookmarkStart w:id="8662" w:name="_Toc176944791"/>
      <w:bookmarkStart w:id="8663" w:name="_Toc187257069"/>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bookmarkEnd w:id="8662"/>
      <w:bookmarkEnd w:id="8663"/>
    </w:p>
    <w:p w14:paraId="610E409D" w14:textId="426F4D10"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w:t>
      </w:r>
      <w:r w:rsidR="005B5F6D" w:rsidRPr="007C125B">
        <w:rPr>
          <w:rFonts w:eastAsia="SimSun"/>
        </w:rPr>
        <w:t>1</w:t>
      </w:r>
      <w:r w:rsidR="005B5F6D">
        <w:rPr>
          <w:rFonts w:eastAsia="SimSun"/>
        </w:rPr>
        <w:t>23</w:t>
      </w:r>
      <w:r w:rsidR="005B5F6D" w:rsidRPr="007C125B">
        <w:rPr>
          <w:rFonts w:eastAsia="SimSun"/>
        </w:rPr>
        <w:t xml:space="preserve"> </w:t>
      </w:r>
      <w:r w:rsidRPr="007C125B">
        <w:rPr>
          <w:rFonts w:eastAsia="SimSun"/>
        </w:rPr>
        <w:t>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bookmarkStart w:id="8664" w:name="_Toc176944792"/>
      <w:bookmarkStart w:id="8665" w:name="_Toc187257070"/>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bookmarkEnd w:id="8664"/>
      <w:bookmarkEnd w:id="8665"/>
    </w:p>
    <w:p w14:paraId="5868B3C9" w14:textId="42EC2971"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w:t>
      </w:r>
      <w:r w:rsidR="008416B3" w:rsidRPr="007C125B">
        <w:rPr>
          <w:rFonts w:eastAsia="SimSun"/>
        </w:rPr>
        <w:t>1</w:t>
      </w:r>
      <w:r w:rsidR="008416B3">
        <w:rPr>
          <w:rFonts w:eastAsia="SimSun"/>
        </w:rPr>
        <w:t>23</w:t>
      </w:r>
      <w:r w:rsidR="008416B3" w:rsidRPr="007C125B">
        <w:rPr>
          <w:rFonts w:eastAsia="SimSun"/>
        </w:rPr>
        <w:t xml:space="preserve"> </w:t>
      </w:r>
      <w:r w:rsidRPr="007C125B">
        <w:rPr>
          <w:rFonts w:eastAsia="SimSun"/>
        </w:rPr>
        <w:t>in table 4.6-1)</w:t>
      </w:r>
      <w:r w:rsidRPr="007C125B">
        <w:rPr>
          <w:rFonts w:eastAsia="SimSun"/>
          <w:lang w:eastAsia="en-US"/>
        </w:rPr>
        <w:t>.</w:t>
      </w:r>
    </w:p>
    <w:p w14:paraId="5829DA8E" w14:textId="77777777" w:rsidR="008C01E6" w:rsidRPr="008C3753" w:rsidRDefault="008C01E6" w:rsidP="008C01E6">
      <w:pPr>
        <w:pStyle w:val="Heading2"/>
      </w:pPr>
      <w:bookmarkStart w:id="8666" w:name="_Toc53182614"/>
      <w:bookmarkStart w:id="8667" w:name="_Toc58860358"/>
      <w:bookmarkStart w:id="8668" w:name="_Toc58862862"/>
      <w:bookmarkStart w:id="8669" w:name="_Toc61182855"/>
      <w:bookmarkStart w:id="8670" w:name="_Toc66728170"/>
      <w:bookmarkStart w:id="8671" w:name="_Toc74961989"/>
      <w:bookmarkStart w:id="8672" w:name="_Toc75242899"/>
      <w:bookmarkStart w:id="8673" w:name="_Toc76545245"/>
      <w:bookmarkStart w:id="8674" w:name="_Toc82595348"/>
      <w:bookmarkStart w:id="8675" w:name="_Toc89955379"/>
      <w:bookmarkStart w:id="8676" w:name="_Toc98773806"/>
      <w:bookmarkStart w:id="8677" w:name="_Toc106201567"/>
      <w:bookmarkStart w:id="8678" w:name="_Toc115191421"/>
      <w:bookmarkStart w:id="8679" w:name="_Toc122013261"/>
      <w:bookmarkStart w:id="8680" w:name="_Toc124156080"/>
      <w:bookmarkStart w:id="8681" w:name="_Toc131537840"/>
      <w:bookmarkStart w:id="8682" w:name="_Toc137398047"/>
      <w:bookmarkStart w:id="8683" w:name="_Toc156576265"/>
      <w:bookmarkStart w:id="8684" w:name="_Toc176944793"/>
      <w:bookmarkStart w:id="8685" w:name="_Toc187257071"/>
      <w:r w:rsidRPr="008C3753">
        <w:t>8.2</w:t>
      </w:r>
      <w:r w:rsidRPr="008C3753">
        <w:tab/>
        <w:t>Performance requirements for PUSCH</w:t>
      </w:r>
      <w:bookmarkEnd w:id="8290"/>
      <w:bookmarkEnd w:id="8291"/>
      <w:bookmarkEnd w:id="8292"/>
      <w:bookmarkEnd w:id="8293"/>
      <w:bookmarkEnd w:id="8294"/>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8B24EA1" w14:textId="77777777" w:rsidR="008C01E6" w:rsidRPr="008C3753" w:rsidRDefault="008C01E6" w:rsidP="008C01E6">
      <w:pPr>
        <w:pStyle w:val="Heading3"/>
      </w:pPr>
      <w:bookmarkStart w:id="8686" w:name="_Toc21100108"/>
      <w:bookmarkStart w:id="8687" w:name="_Toc29809906"/>
      <w:bookmarkStart w:id="8688" w:name="_Toc36645291"/>
      <w:bookmarkStart w:id="8689" w:name="_Toc37272345"/>
      <w:bookmarkStart w:id="8690" w:name="_Toc45884591"/>
      <w:bookmarkStart w:id="8691" w:name="_Toc53182615"/>
      <w:bookmarkStart w:id="8692" w:name="_Toc58860359"/>
      <w:bookmarkStart w:id="8693" w:name="_Toc58862863"/>
      <w:bookmarkStart w:id="8694" w:name="_Toc61182856"/>
      <w:bookmarkStart w:id="8695" w:name="_Toc66728171"/>
      <w:bookmarkStart w:id="8696" w:name="_Toc74961990"/>
      <w:bookmarkStart w:id="8697" w:name="_Toc75242900"/>
      <w:bookmarkStart w:id="8698" w:name="_Toc76545246"/>
      <w:bookmarkStart w:id="8699" w:name="_Toc82595349"/>
      <w:bookmarkStart w:id="8700" w:name="_Toc89955380"/>
      <w:bookmarkStart w:id="8701" w:name="_Toc98773807"/>
      <w:bookmarkStart w:id="8702" w:name="_Toc106201568"/>
      <w:bookmarkStart w:id="8703" w:name="_Toc115191422"/>
      <w:bookmarkStart w:id="8704" w:name="_Toc122013262"/>
      <w:bookmarkStart w:id="8705" w:name="_Toc124156081"/>
      <w:bookmarkStart w:id="8706" w:name="_Toc131537841"/>
      <w:bookmarkStart w:id="8707" w:name="_Toc137398048"/>
      <w:bookmarkStart w:id="8708" w:name="_Toc156576266"/>
      <w:bookmarkStart w:id="8709" w:name="_Toc176944794"/>
      <w:bookmarkStart w:id="8710" w:name="_Toc187257072"/>
      <w:r w:rsidRPr="008C3753">
        <w:t>8.2.1</w:t>
      </w:r>
      <w:r w:rsidRPr="008C3753">
        <w:tab/>
        <w:t>Performance requirements for PUSCH with transform precoding disabled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B7F568C" w14:textId="77777777" w:rsidR="008C01E6" w:rsidRPr="008C3753" w:rsidRDefault="008C01E6" w:rsidP="008C01E6">
      <w:pPr>
        <w:pStyle w:val="Heading4"/>
      </w:pPr>
      <w:bookmarkStart w:id="8711" w:name="_Toc21100109"/>
      <w:bookmarkStart w:id="8712" w:name="_Toc29809907"/>
      <w:bookmarkStart w:id="8713" w:name="_Toc36645292"/>
      <w:bookmarkStart w:id="8714" w:name="_Toc37272346"/>
      <w:bookmarkStart w:id="8715" w:name="_Toc45884592"/>
      <w:bookmarkStart w:id="8716" w:name="_Toc53182616"/>
      <w:bookmarkStart w:id="8717" w:name="_Toc58860360"/>
      <w:bookmarkStart w:id="8718" w:name="_Toc58862864"/>
      <w:bookmarkStart w:id="8719" w:name="_Toc61182857"/>
      <w:bookmarkStart w:id="8720" w:name="_Toc66728172"/>
      <w:bookmarkStart w:id="8721" w:name="_Toc74961991"/>
      <w:bookmarkStart w:id="8722" w:name="_Toc75242901"/>
      <w:bookmarkStart w:id="8723" w:name="_Toc76545247"/>
      <w:bookmarkStart w:id="8724" w:name="_Toc82595350"/>
      <w:bookmarkStart w:id="8725" w:name="_Toc89955381"/>
      <w:bookmarkStart w:id="8726" w:name="_Toc98773808"/>
      <w:bookmarkStart w:id="8727" w:name="_Toc106201569"/>
      <w:bookmarkStart w:id="8728" w:name="_Toc115191423"/>
      <w:bookmarkStart w:id="8729" w:name="_Toc122013263"/>
      <w:bookmarkStart w:id="8730" w:name="_Toc124156082"/>
      <w:bookmarkStart w:id="8731" w:name="_Toc131537842"/>
      <w:bookmarkStart w:id="8732" w:name="_Toc137398049"/>
      <w:bookmarkStart w:id="8733" w:name="_Toc156576267"/>
      <w:bookmarkStart w:id="8734" w:name="_Toc176944795"/>
      <w:bookmarkStart w:id="8735" w:name="_Toc187257073"/>
      <w:r w:rsidRPr="008C3753">
        <w:t>8.2.1.1</w:t>
      </w:r>
      <w:r w:rsidRPr="008C3753">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36" w:name="_Toc21100110"/>
      <w:bookmarkStart w:id="8737" w:name="_Toc29809908"/>
      <w:bookmarkStart w:id="8738" w:name="_Toc36645293"/>
      <w:bookmarkStart w:id="8739" w:name="_Toc37272347"/>
      <w:bookmarkStart w:id="8740" w:name="_Toc45884593"/>
      <w:bookmarkStart w:id="8741" w:name="_Toc53182617"/>
      <w:bookmarkStart w:id="8742" w:name="_Toc58860361"/>
      <w:bookmarkStart w:id="8743" w:name="_Toc58862865"/>
      <w:bookmarkStart w:id="8744" w:name="_Toc61182858"/>
      <w:bookmarkStart w:id="8745" w:name="_Toc66728173"/>
      <w:bookmarkStart w:id="8746" w:name="_Toc74961992"/>
      <w:bookmarkStart w:id="8747" w:name="_Toc75242902"/>
      <w:bookmarkStart w:id="8748" w:name="_Toc76545248"/>
      <w:bookmarkStart w:id="8749" w:name="_Toc82595351"/>
      <w:bookmarkStart w:id="8750" w:name="_Toc89955382"/>
      <w:bookmarkStart w:id="8751" w:name="_Toc98773809"/>
      <w:bookmarkStart w:id="8752" w:name="_Toc106201570"/>
      <w:bookmarkStart w:id="8753" w:name="_Toc115191424"/>
      <w:bookmarkStart w:id="8754" w:name="_Toc122013264"/>
      <w:bookmarkStart w:id="8755" w:name="_Toc124156083"/>
      <w:bookmarkStart w:id="8756" w:name="_Toc131537843"/>
      <w:bookmarkStart w:id="8757" w:name="_Toc137398050"/>
      <w:bookmarkStart w:id="8758" w:name="_Toc156576268"/>
      <w:bookmarkStart w:id="8759" w:name="_Toc176944796"/>
      <w:bookmarkStart w:id="8760" w:name="_Toc187257074"/>
      <w:r w:rsidRPr="008C3753">
        <w:t>8.2.1.2</w:t>
      </w:r>
      <w:r w:rsidRPr="008C3753">
        <w:tab/>
        <w:t>Minimum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61" w:name="_Toc21100111"/>
      <w:bookmarkStart w:id="8762" w:name="_Toc29809909"/>
      <w:bookmarkStart w:id="8763" w:name="_Toc36645294"/>
      <w:bookmarkStart w:id="8764" w:name="_Toc37272348"/>
      <w:bookmarkStart w:id="8765" w:name="_Toc45884594"/>
      <w:bookmarkStart w:id="8766" w:name="_Toc53182618"/>
      <w:bookmarkStart w:id="8767" w:name="_Toc58860362"/>
      <w:bookmarkStart w:id="8768" w:name="_Toc58862866"/>
      <w:bookmarkStart w:id="8769" w:name="_Toc61182859"/>
      <w:bookmarkStart w:id="8770" w:name="_Toc66728174"/>
      <w:bookmarkStart w:id="8771" w:name="_Toc74961993"/>
      <w:bookmarkStart w:id="8772" w:name="_Toc75242903"/>
      <w:bookmarkStart w:id="8773" w:name="_Toc76545249"/>
      <w:bookmarkStart w:id="8774" w:name="_Toc82595352"/>
      <w:bookmarkStart w:id="8775" w:name="_Toc89955383"/>
      <w:bookmarkStart w:id="8776" w:name="_Toc98773810"/>
      <w:bookmarkStart w:id="8777" w:name="_Toc106201571"/>
      <w:bookmarkStart w:id="8778" w:name="_Toc115191425"/>
      <w:bookmarkStart w:id="8779" w:name="_Toc122013265"/>
      <w:bookmarkStart w:id="8780" w:name="_Toc124156084"/>
      <w:bookmarkStart w:id="8781" w:name="_Toc131537844"/>
      <w:bookmarkStart w:id="8782" w:name="_Toc137398051"/>
      <w:bookmarkStart w:id="8783" w:name="_Toc156576269"/>
      <w:bookmarkStart w:id="8784" w:name="_Toc176944797"/>
      <w:bookmarkStart w:id="8785" w:name="_Toc187257075"/>
      <w:r w:rsidRPr="008C3753">
        <w:t>8.2.1.3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86" w:name="_Toc21100112"/>
      <w:bookmarkStart w:id="8787" w:name="_Toc29809910"/>
      <w:bookmarkStart w:id="8788" w:name="_Toc36645295"/>
      <w:bookmarkStart w:id="8789" w:name="_Toc37272349"/>
      <w:bookmarkStart w:id="8790" w:name="_Toc45884595"/>
      <w:bookmarkStart w:id="8791" w:name="_Toc53182619"/>
      <w:bookmarkStart w:id="8792" w:name="_Toc58860363"/>
      <w:bookmarkStart w:id="8793" w:name="_Toc58862867"/>
      <w:bookmarkStart w:id="8794" w:name="_Toc61182860"/>
      <w:bookmarkStart w:id="8795" w:name="_Toc66728175"/>
      <w:bookmarkStart w:id="8796" w:name="_Toc74961994"/>
      <w:bookmarkStart w:id="8797" w:name="_Toc75242904"/>
      <w:bookmarkStart w:id="8798" w:name="_Toc76545250"/>
      <w:bookmarkStart w:id="8799" w:name="_Toc82595353"/>
      <w:bookmarkStart w:id="8800" w:name="_Toc89955384"/>
      <w:bookmarkStart w:id="8801" w:name="_Toc98773811"/>
      <w:bookmarkStart w:id="8802" w:name="_Toc106201572"/>
      <w:bookmarkStart w:id="8803" w:name="_Toc115191426"/>
      <w:bookmarkStart w:id="8804" w:name="_Toc122013266"/>
      <w:bookmarkStart w:id="8805" w:name="_Toc124156085"/>
      <w:bookmarkStart w:id="8806" w:name="_Toc131537845"/>
      <w:bookmarkStart w:id="8807" w:name="_Toc137398052"/>
      <w:bookmarkStart w:id="8808" w:name="_Toc156576270"/>
      <w:bookmarkStart w:id="8809" w:name="_Toc176944798"/>
      <w:bookmarkStart w:id="8810" w:name="_Toc187257076"/>
      <w:r w:rsidRPr="008C3753">
        <w:t>8.2.1.4</w:t>
      </w:r>
      <w:r w:rsidRPr="008C3753">
        <w:tab/>
        <w:t>Method of test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22D21E" w14:textId="77777777" w:rsidR="008C01E6" w:rsidRPr="008C3753" w:rsidRDefault="008C01E6" w:rsidP="008C01E6">
      <w:pPr>
        <w:pStyle w:val="Heading5"/>
      </w:pPr>
      <w:bookmarkStart w:id="8811" w:name="_Toc21100113"/>
      <w:bookmarkStart w:id="8812" w:name="_Toc29809911"/>
      <w:bookmarkStart w:id="8813" w:name="_Toc36645296"/>
      <w:bookmarkStart w:id="8814" w:name="_Toc37272350"/>
      <w:bookmarkStart w:id="8815" w:name="_Toc45884596"/>
      <w:bookmarkStart w:id="8816" w:name="_Toc53182620"/>
      <w:bookmarkStart w:id="8817" w:name="_Toc58860364"/>
      <w:bookmarkStart w:id="8818" w:name="_Toc58862868"/>
      <w:bookmarkStart w:id="8819" w:name="_Toc61182861"/>
      <w:bookmarkStart w:id="8820" w:name="_Toc66728176"/>
      <w:bookmarkStart w:id="8821" w:name="_Toc74961995"/>
      <w:bookmarkStart w:id="8822" w:name="_Toc75242905"/>
      <w:bookmarkStart w:id="8823" w:name="_Toc76545251"/>
      <w:bookmarkStart w:id="8824" w:name="_Toc82595354"/>
      <w:bookmarkStart w:id="8825" w:name="_Toc89955385"/>
      <w:bookmarkStart w:id="8826" w:name="_Toc98773812"/>
      <w:bookmarkStart w:id="8827" w:name="_Toc106201573"/>
      <w:bookmarkStart w:id="8828" w:name="_Toc115191427"/>
      <w:bookmarkStart w:id="8829" w:name="_Toc122013267"/>
      <w:bookmarkStart w:id="8830" w:name="_Toc124156086"/>
      <w:bookmarkStart w:id="8831" w:name="_Toc131537846"/>
      <w:bookmarkStart w:id="8832" w:name="_Toc137398053"/>
      <w:bookmarkStart w:id="8833" w:name="_Toc156576271"/>
      <w:bookmarkStart w:id="8834" w:name="_Toc176944799"/>
      <w:bookmarkStart w:id="8835" w:name="_Toc187257077"/>
      <w:r w:rsidRPr="008C3753">
        <w:t>8.2.1.4.1</w:t>
      </w:r>
      <w:r w:rsidRPr="008C3753">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09DEE1A" w14:textId="77777777" w:rsidR="00E560FE" w:rsidRPr="008C3753" w:rsidRDefault="00E560FE" w:rsidP="00E560FE">
      <w:bookmarkStart w:id="883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37" w:name="_Toc29809912"/>
      <w:bookmarkStart w:id="8838" w:name="_Toc36645297"/>
      <w:bookmarkStart w:id="8839" w:name="_Toc37272351"/>
      <w:bookmarkStart w:id="8840" w:name="_Toc45884597"/>
      <w:bookmarkStart w:id="8841" w:name="_Toc53182621"/>
      <w:bookmarkStart w:id="8842" w:name="_Toc58860365"/>
      <w:bookmarkStart w:id="8843" w:name="_Toc58862869"/>
      <w:bookmarkStart w:id="8844" w:name="_Toc61182862"/>
      <w:bookmarkStart w:id="8845" w:name="_Toc66728177"/>
      <w:bookmarkStart w:id="8846" w:name="_Toc74961996"/>
      <w:bookmarkStart w:id="8847" w:name="_Toc75242906"/>
      <w:bookmarkStart w:id="8848" w:name="_Toc76545252"/>
      <w:bookmarkStart w:id="8849" w:name="_Toc82595355"/>
      <w:bookmarkStart w:id="8850" w:name="_Toc89955386"/>
      <w:bookmarkStart w:id="8851" w:name="_Toc98773813"/>
      <w:bookmarkStart w:id="8852" w:name="_Toc106201574"/>
      <w:bookmarkStart w:id="8853" w:name="_Toc115191428"/>
      <w:bookmarkStart w:id="8854" w:name="_Toc122013268"/>
      <w:bookmarkStart w:id="8855" w:name="_Toc124156087"/>
      <w:bookmarkStart w:id="8856" w:name="_Toc131537847"/>
      <w:bookmarkStart w:id="8857" w:name="_Toc137398054"/>
      <w:bookmarkStart w:id="8858" w:name="_Toc156576272"/>
      <w:bookmarkStart w:id="8859" w:name="_Toc176944800"/>
      <w:bookmarkStart w:id="8860" w:name="_Toc187257078"/>
      <w:r w:rsidRPr="008C3753">
        <w:t>8.2.1.4.2</w:t>
      </w:r>
      <w:r w:rsidRPr="008C3753">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53175670" w:rsidR="00A7146A" w:rsidRPr="008C3753" w:rsidRDefault="00A7146A" w:rsidP="00A7146A">
            <w:pPr>
              <w:pStyle w:val="TAC"/>
              <w:rPr>
                <w:rFonts w:cs="Arial"/>
              </w:rPr>
            </w:pPr>
            <w:r w:rsidRPr="008C3753">
              <w:rPr>
                <w:rFonts w:cs="Arial"/>
              </w:rPr>
              <w:t>{0}, {0, 1}</w:t>
            </w:r>
            <w:r w:rsidR="00AD7FB5">
              <w:rPr>
                <w:rFonts w:cs="Arial"/>
              </w:rPr>
              <w:t>, {0, 1, 2, 3}</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44B75D01" w:rsidR="00A7146A" w:rsidRPr="008C3753" w:rsidRDefault="00A7146A" w:rsidP="00A7146A">
            <w:pPr>
              <w:pStyle w:val="TAL"/>
            </w:pPr>
            <w:r w:rsidRPr="008C3753">
              <w:rPr>
                <w:rFonts w:eastAsia="Batang"/>
              </w:rPr>
              <w:t>TPMI index</w:t>
            </w:r>
            <w:r w:rsidRPr="008C3753">
              <w:t xml:space="preserve"> for 2Tx two layer </w:t>
            </w:r>
            <w:r w:rsidR="009B27EC">
              <w:t xml:space="preserve">or 4Tx four layer </w:t>
            </w:r>
            <w:r w:rsidRPr="008C3753">
              <w:t xml:space="preserve">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61" w:name="_Toc21100115"/>
      <w:r w:rsidRPr="008C3753">
        <w:t>4)</w:t>
      </w:r>
      <w:r w:rsidRPr="008C3753">
        <w:tab/>
        <w:t>The multipath fading emulators shall be configured according to the corresponding channel model defined in annex G.</w:t>
      </w:r>
    </w:p>
    <w:p w14:paraId="52BBF43C" w14:textId="5CE35B30" w:rsidR="005879BE" w:rsidRPr="008C3753" w:rsidRDefault="005879BE" w:rsidP="005879BE">
      <w:pPr>
        <w:pStyle w:val="B1"/>
      </w:pPr>
      <w:r w:rsidRPr="008C3753">
        <w:t>5)</w:t>
      </w:r>
      <w:r w:rsidRPr="008C3753">
        <w:tab/>
        <w:t>Adjust the equipment so that required SNR specified in table 8.2.1.5-1 to 8.2.1.5-</w:t>
      </w:r>
      <w:r w:rsidR="00BA06AA">
        <w:rPr>
          <w:rFonts w:eastAsiaTheme="minorEastAsia"/>
        </w:rPr>
        <w:t>20</w:t>
      </w:r>
      <w:r w:rsidR="00BA06AA" w:rsidRPr="008C3753">
        <w:t xml:space="preserve"> </w:t>
      </w:r>
      <w:r w:rsidRPr="008C3753">
        <w:t>is achieved at the BS input.</w:t>
      </w:r>
    </w:p>
    <w:p w14:paraId="0F9584C8" w14:textId="1CD4B7E0" w:rsidR="005879BE" w:rsidRPr="008C3753" w:rsidRDefault="005879BE" w:rsidP="005879BE">
      <w:pPr>
        <w:pStyle w:val="B1"/>
      </w:pPr>
      <w:r w:rsidRPr="008C3753">
        <w:t>6)</w:t>
      </w:r>
      <w:r w:rsidRPr="008C3753">
        <w:tab/>
        <w:t>For each of the reference channels in table 8.2.1.5-1 to 8.2.1.5-</w:t>
      </w:r>
      <w:r w:rsidR="00BA06AA">
        <w:rPr>
          <w:rFonts w:eastAsiaTheme="minorEastAsia"/>
        </w:rPr>
        <w:t>20</w:t>
      </w:r>
      <w:r w:rsidR="00BA06AA" w:rsidRPr="008C3753">
        <w:t xml:space="preserve"> </w:t>
      </w:r>
      <w:r w:rsidRPr="008C3753">
        <w:t>applicable for the base station, measure the throughput.</w:t>
      </w:r>
    </w:p>
    <w:p w14:paraId="571093E2" w14:textId="77777777" w:rsidR="008C01E6" w:rsidRPr="008C3753" w:rsidRDefault="008C01E6" w:rsidP="008C01E6">
      <w:pPr>
        <w:pStyle w:val="Heading4"/>
      </w:pPr>
      <w:bookmarkStart w:id="8862" w:name="_Toc29809913"/>
      <w:bookmarkStart w:id="8863" w:name="_Toc36645298"/>
      <w:bookmarkStart w:id="8864" w:name="_Toc37272352"/>
      <w:bookmarkStart w:id="8865" w:name="_Toc45884598"/>
      <w:bookmarkStart w:id="8866" w:name="_Toc53182622"/>
      <w:bookmarkStart w:id="8867" w:name="_Toc58860366"/>
      <w:bookmarkStart w:id="8868" w:name="_Toc58862870"/>
      <w:bookmarkStart w:id="8869" w:name="_Toc61182863"/>
      <w:bookmarkStart w:id="8870" w:name="_Toc66728178"/>
      <w:bookmarkStart w:id="8871" w:name="_Toc74961997"/>
      <w:bookmarkStart w:id="8872" w:name="_Toc75242907"/>
      <w:bookmarkStart w:id="8873" w:name="_Toc76545253"/>
      <w:bookmarkStart w:id="8874" w:name="_Toc82595356"/>
      <w:bookmarkStart w:id="8875" w:name="_Toc89955387"/>
      <w:bookmarkStart w:id="8876" w:name="_Toc98773814"/>
      <w:bookmarkStart w:id="8877" w:name="_Toc106201575"/>
      <w:bookmarkStart w:id="8878" w:name="_Toc115191429"/>
      <w:bookmarkStart w:id="8879" w:name="_Toc122013269"/>
      <w:bookmarkStart w:id="8880" w:name="_Toc124156088"/>
      <w:bookmarkStart w:id="8881" w:name="_Toc131537848"/>
      <w:bookmarkStart w:id="8882" w:name="_Toc137398055"/>
      <w:bookmarkStart w:id="8883" w:name="_Toc156576273"/>
      <w:bookmarkStart w:id="8884" w:name="_Toc176944801"/>
      <w:bookmarkStart w:id="8885" w:name="_Toc187257079"/>
      <w:r w:rsidRPr="008C3753">
        <w:t>8.2.1.5</w:t>
      </w:r>
      <w:r w:rsidRPr="008C3753">
        <w:tab/>
        <w:t>Test Requirement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8C3753" w:rsidRDefault="00A7146A" w:rsidP="00A7146A">
            <w:pPr>
              <w:pStyle w:val="TAC"/>
            </w:pPr>
          </w:p>
        </w:tc>
        <w:tc>
          <w:tcPr>
            <w:tcW w:w="861" w:type="dxa"/>
            <w:tcBorders>
              <w:bottom w:val="single" w:sz="4" w:space="0" w:color="auto"/>
            </w:tcBorders>
          </w:tcPr>
          <w:p w14:paraId="6AAF2DB3" w14:textId="5307CD68" w:rsidR="00A7146A" w:rsidRPr="008C3753" w:rsidRDefault="00A7146A" w:rsidP="00A7146A">
            <w:pPr>
              <w:pStyle w:val="TAC"/>
              <w:rPr>
                <w:rFonts w:cs="Arial"/>
              </w:rPr>
            </w:pPr>
            <w:r w:rsidRPr="008C3753">
              <w:rPr>
                <w:rFonts w:cs="Arial"/>
              </w:rPr>
              <w:t>Normal</w:t>
            </w:r>
          </w:p>
        </w:tc>
        <w:tc>
          <w:tcPr>
            <w:tcW w:w="1905" w:type="dxa"/>
            <w:tcBorders>
              <w:bottom w:val="single" w:sz="4" w:space="0" w:color="auto"/>
            </w:tcBorders>
          </w:tcPr>
          <w:p w14:paraId="5D792DE0" w14:textId="6D5FDF8D" w:rsidR="00A7146A" w:rsidRPr="008C3753" w:rsidRDefault="00A7146A" w:rsidP="00A7146A">
            <w:pPr>
              <w:pStyle w:val="TAC"/>
            </w:pPr>
            <w:r w:rsidRPr="008C3753">
              <w:t>TDLC300-100 Low</w:t>
            </w:r>
          </w:p>
        </w:tc>
        <w:tc>
          <w:tcPr>
            <w:tcW w:w="1374" w:type="dxa"/>
            <w:tcBorders>
              <w:bottom w:val="single" w:sz="4" w:space="0" w:color="auto"/>
            </w:tcBorders>
          </w:tcPr>
          <w:p w14:paraId="0CE1E244" w14:textId="12101D16" w:rsidR="00A7146A" w:rsidRPr="008C3753" w:rsidRDefault="00A7146A" w:rsidP="00A7146A">
            <w:pPr>
              <w:pStyle w:val="TAC"/>
            </w:pPr>
            <w:r w:rsidRPr="008C3753">
              <w:t>70 %</w:t>
            </w:r>
          </w:p>
        </w:tc>
        <w:tc>
          <w:tcPr>
            <w:tcW w:w="1418" w:type="dxa"/>
            <w:tcBorders>
              <w:bottom w:val="single" w:sz="4" w:space="0" w:color="auto"/>
            </w:tcBorders>
          </w:tcPr>
          <w:p w14:paraId="50B1EFCB" w14:textId="0F388806" w:rsidR="00A7146A" w:rsidRPr="008C3753" w:rsidRDefault="00A7146A" w:rsidP="00A7146A">
            <w:pPr>
              <w:pStyle w:val="TAC"/>
            </w:pPr>
            <w:r w:rsidRPr="008C3753">
              <w:t>G-FR1-A4-22</w:t>
            </w:r>
          </w:p>
        </w:tc>
        <w:tc>
          <w:tcPr>
            <w:tcW w:w="1153" w:type="dxa"/>
            <w:tcBorders>
              <w:bottom w:val="single" w:sz="4" w:space="0" w:color="auto"/>
            </w:tcBorders>
          </w:tcPr>
          <w:p w14:paraId="55491536" w14:textId="06C6F60C" w:rsidR="00A7146A" w:rsidRPr="008C3753" w:rsidRDefault="00A7146A" w:rsidP="00A7146A">
            <w:pPr>
              <w:pStyle w:val="TAC"/>
            </w:pPr>
            <w:r w:rsidRPr="008C3753">
              <w:t>pos1</w:t>
            </w:r>
          </w:p>
        </w:tc>
        <w:tc>
          <w:tcPr>
            <w:tcW w:w="828" w:type="dxa"/>
            <w:tcBorders>
              <w:bottom w:val="single" w:sz="4" w:space="0" w:color="auto"/>
            </w:tcBorders>
          </w:tcPr>
          <w:p w14:paraId="6FBFA9FB" w14:textId="19D9CFC0" w:rsidR="00A7146A" w:rsidRPr="008C3753" w:rsidRDefault="00A7146A" w:rsidP="00A7146A">
            <w:pPr>
              <w:pStyle w:val="TAC"/>
            </w:pPr>
            <w:r w:rsidRPr="008C3753">
              <w:t>7.6</w:t>
            </w:r>
          </w:p>
        </w:tc>
      </w:tr>
      <w:tr w:rsidR="00257FE5" w:rsidRPr="008C3753"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8C3753" w:rsidRDefault="00257FE5" w:rsidP="00257FE5">
            <w:pPr>
              <w:pStyle w:val="TAC"/>
            </w:pPr>
            <w:r>
              <w:t>4</w:t>
            </w:r>
          </w:p>
        </w:tc>
        <w:tc>
          <w:tcPr>
            <w:tcW w:w="1085" w:type="dxa"/>
            <w:vMerge w:val="restart"/>
            <w:tcBorders>
              <w:top w:val="single" w:sz="4" w:space="0" w:color="auto"/>
            </w:tcBorders>
            <w:shd w:val="clear" w:color="auto" w:fill="auto"/>
          </w:tcPr>
          <w:p w14:paraId="2E9DB27A" w14:textId="59D5DEB2" w:rsidR="00257FE5" w:rsidRPr="008C3753" w:rsidRDefault="00257FE5" w:rsidP="00257FE5">
            <w:pPr>
              <w:pStyle w:val="TAC"/>
            </w:pPr>
            <w:r>
              <w:t>4</w:t>
            </w:r>
          </w:p>
        </w:tc>
        <w:tc>
          <w:tcPr>
            <w:tcW w:w="861" w:type="dxa"/>
            <w:tcBorders>
              <w:top w:val="single" w:sz="4" w:space="0" w:color="auto"/>
            </w:tcBorders>
          </w:tcPr>
          <w:p w14:paraId="72D4CF9A" w14:textId="7CCD442D" w:rsidR="00257FE5" w:rsidRPr="008C3753" w:rsidRDefault="00257FE5" w:rsidP="00257FE5">
            <w:pPr>
              <w:pStyle w:val="TAC"/>
              <w:rPr>
                <w:rFonts w:cs="Arial"/>
              </w:rPr>
            </w:pPr>
            <w:r>
              <w:t>Normal</w:t>
            </w:r>
          </w:p>
        </w:tc>
        <w:tc>
          <w:tcPr>
            <w:tcW w:w="1905" w:type="dxa"/>
            <w:tcBorders>
              <w:top w:val="single" w:sz="4" w:space="0" w:color="auto"/>
            </w:tcBorders>
          </w:tcPr>
          <w:p w14:paraId="692D4C9D" w14:textId="69BD79AA" w:rsidR="00257FE5" w:rsidRPr="008C3753" w:rsidRDefault="00257FE5" w:rsidP="00257FE5">
            <w:pPr>
              <w:pStyle w:val="TAC"/>
            </w:pPr>
            <w:r>
              <w:t>TDLB100-400 Low</w:t>
            </w:r>
          </w:p>
        </w:tc>
        <w:tc>
          <w:tcPr>
            <w:tcW w:w="1374" w:type="dxa"/>
            <w:tcBorders>
              <w:top w:val="single" w:sz="4" w:space="0" w:color="auto"/>
            </w:tcBorders>
          </w:tcPr>
          <w:p w14:paraId="09E1250A" w14:textId="24F170C3" w:rsidR="00257FE5" w:rsidRPr="008C3753" w:rsidRDefault="00257FE5" w:rsidP="00257FE5">
            <w:pPr>
              <w:pStyle w:val="TAC"/>
            </w:pPr>
            <w:r>
              <w:t>70 %</w:t>
            </w:r>
          </w:p>
        </w:tc>
        <w:tc>
          <w:tcPr>
            <w:tcW w:w="1418" w:type="dxa"/>
            <w:tcBorders>
              <w:top w:val="single" w:sz="4" w:space="0" w:color="auto"/>
            </w:tcBorders>
          </w:tcPr>
          <w:p w14:paraId="1D56A9BB" w14:textId="5D7FA1EF" w:rsidR="00257FE5" w:rsidRPr="008C3753" w:rsidRDefault="00257FE5" w:rsidP="00257FE5">
            <w:pPr>
              <w:pStyle w:val="TAC"/>
            </w:pPr>
            <w:r>
              <w:t>G-FR1-A3-39</w:t>
            </w:r>
          </w:p>
        </w:tc>
        <w:tc>
          <w:tcPr>
            <w:tcW w:w="1153" w:type="dxa"/>
            <w:tcBorders>
              <w:top w:val="single" w:sz="4" w:space="0" w:color="auto"/>
            </w:tcBorders>
          </w:tcPr>
          <w:p w14:paraId="20BA2E26" w14:textId="04743767" w:rsidR="00257FE5" w:rsidRPr="008C3753" w:rsidRDefault="00257FE5" w:rsidP="00257FE5">
            <w:pPr>
              <w:pStyle w:val="TAC"/>
            </w:pPr>
            <w:r>
              <w:t>pos1</w:t>
            </w:r>
          </w:p>
        </w:tc>
        <w:tc>
          <w:tcPr>
            <w:tcW w:w="828" w:type="dxa"/>
            <w:tcBorders>
              <w:top w:val="single" w:sz="4" w:space="0" w:color="auto"/>
            </w:tcBorders>
          </w:tcPr>
          <w:p w14:paraId="218918A9" w14:textId="797E1B45" w:rsidR="00257FE5" w:rsidRPr="008C3753" w:rsidRDefault="00257FE5" w:rsidP="00257FE5">
            <w:pPr>
              <w:pStyle w:val="TAC"/>
            </w:pPr>
            <w:r>
              <w:t>2.7</w:t>
            </w:r>
          </w:p>
        </w:tc>
      </w:tr>
      <w:tr w:rsidR="00257FE5" w:rsidRPr="008C3753" w14:paraId="175E404A" w14:textId="77777777" w:rsidTr="00D17E85">
        <w:trPr>
          <w:cantSplit/>
          <w:jc w:val="center"/>
        </w:trPr>
        <w:tc>
          <w:tcPr>
            <w:tcW w:w="1007" w:type="dxa"/>
            <w:vMerge/>
            <w:shd w:val="clear" w:color="auto" w:fill="auto"/>
          </w:tcPr>
          <w:p w14:paraId="4E67A772" w14:textId="24679D1E" w:rsidR="00257FE5" w:rsidRPr="008C3753" w:rsidRDefault="00257FE5" w:rsidP="00257FE5">
            <w:pPr>
              <w:pStyle w:val="TAC"/>
            </w:pPr>
          </w:p>
        </w:tc>
        <w:tc>
          <w:tcPr>
            <w:tcW w:w="1085" w:type="dxa"/>
            <w:vMerge/>
            <w:shd w:val="clear" w:color="auto" w:fill="auto"/>
          </w:tcPr>
          <w:p w14:paraId="798FA99C" w14:textId="77777777" w:rsidR="00257FE5" w:rsidRPr="008C3753" w:rsidRDefault="00257FE5" w:rsidP="00257FE5">
            <w:pPr>
              <w:pStyle w:val="TAC"/>
            </w:pPr>
          </w:p>
        </w:tc>
        <w:tc>
          <w:tcPr>
            <w:tcW w:w="861" w:type="dxa"/>
          </w:tcPr>
          <w:p w14:paraId="176AC6C7" w14:textId="75E91063" w:rsidR="00257FE5" w:rsidRPr="008C3753" w:rsidRDefault="00257FE5" w:rsidP="00257FE5">
            <w:pPr>
              <w:pStyle w:val="TAC"/>
              <w:rPr>
                <w:rFonts w:cs="Arial"/>
              </w:rPr>
            </w:pPr>
            <w:r>
              <w:t>Normal</w:t>
            </w:r>
          </w:p>
        </w:tc>
        <w:tc>
          <w:tcPr>
            <w:tcW w:w="1905" w:type="dxa"/>
          </w:tcPr>
          <w:p w14:paraId="76587291" w14:textId="09269C94" w:rsidR="00257FE5" w:rsidRPr="008C3753" w:rsidRDefault="00257FE5" w:rsidP="00257FE5">
            <w:pPr>
              <w:pStyle w:val="TAC"/>
            </w:pPr>
            <w:r>
              <w:t>TDLC300-100 Low</w:t>
            </w:r>
          </w:p>
        </w:tc>
        <w:tc>
          <w:tcPr>
            <w:tcW w:w="1374" w:type="dxa"/>
          </w:tcPr>
          <w:p w14:paraId="3A30204F" w14:textId="2951A1EC" w:rsidR="00257FE5" w:rsidRPr="008C3753" w:rsidRDefault="00257FE5" w:rsidP="00257FE5">
            <w:pPr>
              <w:pStyle w:val="TAC"/>
            </w:pPr>
            <w:r>
              <w:t>70 %</w:t>
            </w:r>
          </w:p>
        </w:tc>
        <w:tc>
          <w:tcPr>
            <w:tcW w:w="1418" w:type="dxa"/>
          </w:tcPr>
          <w:p w14:paraId="63544572" w14:textId="3BBDB180" w:rsidR="00257FE5" w:rsidRPr="008C3753" w:rsidRDefault="00257FE5" w:rsidP="00257FE5">
            <w:pPr>
              <w:pStyle w:val="TAC"/>
            </w:pPr>
            <w:r>
              <w:t>G-FR1-A9-1</w:t>
            </w:r>
          </w:p>
        </w:tc>
        <w:tc>
          <w:tcPr>
            <w:tcW w:w="1153" w:type="dxa"/>
          </w:tcPr>
          <w:p w14:paraId="32F922F2" w14:textId="774F6260" w:rsidR="00257FE5" w:rsidRPr="008C3753" w:rsidRDefault="00257FE5" w:rsidP="00257FE5">
            <w:pPr>
              <w:pStyle w:val="TAC"/>
            </w:pPr>
            <w:r>
              <w:t>pos1</w:t>
            </w:r>
          </w:p>
        </w:tc>
        <w:tc>
          <w:tcPr>
            <w:tcW w:w="828" w:type="dxa"/>
          </w:tcPr>
          <w:p w14:paraId="1ABE7369" w14:textId="3B7DE5C6" w:rsidR="00257FE5" w:rsidRPr="008C3753" w:rsidRDefault="00257FE5" w:rsidP="00257FE5">
            <w:pPr>
              <w:pStyle w:val="TAC"/>
            </w:pPr>
            <w:r>
              <w:t>15.6</w:t>
            </w:r>
          </w:p>
        </w:tc>
      </w:tr>
      <w:tr w:rsidR="00257FE5" w:rsidRPr="008C3753" w14:paraId="185E0ADE" w14:textId="77777777" w:rsidTr="00D17E85">
        <w:trPr>
          <w:cantSplit/>
          <w:jc w:val="center"/>
        </w:trPr>
        <w:tc>
          <w:tcPr>
            <w:tcW w:w="1007" w:type="dxa"/>
            <w:vMerge/>
            <w:shd w:val="clear" w:color="auto" w:fill="auto"/>
          </w:tcPr>
          <w:p w14:paraId="5A75EC2C" w14:textId="25586234" w:rsidR="00257FE5" w:rsidRPr="008C3753"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8C3753" w:rsidRDefault="00257FE5" w:rsidP="00257FE5">
            <w:pPr>
              <w:pStyle w:val="TAC"/>
            </w:pPr>
          </w:p>
        </w:tc>
        <w:tc>
          <w:tcPr>
            <w:tcW w:w="861" w:type="dxa"/>
          </w:tcPr>
          <w:p w14:paraId="00448D44" w14:textId="4DF96195" w:rsidR="00257FE5" w:rsidRPr="008C3753" w:rsidRDefault="00257FE5" w:rsidP="00257FE5">
            <w:pPr>
              <w:pStyle w:val="TAC"/>
              <w:rPr>
                <w:rFonts w:cs="Arial"/>
              </w:rPr>
            </w:pPr>
            <w:r>
              <w:t>Normal</w:t>
            </w:r>
          </w:p>
        </w:tc>
        <w:tc>
          <w:tcPr>
            <w:tcW w:w="1905" w:type="dxa"/>
          </w:tcPr>
          <w:p w14:paraId="60EC10E4" w14:textId="73215DED" w:rsidR="00257FE5" w:rsidRPr="008C3753" w:rsidRDefault="00257FE5" w:rsidP="00257FE5">
            <w:pPr>
              <w:pStyle w:val="TAC"/>
            </w:pPr>
            <w:r>
              <w:t>TDLA30-10 Low</w:t>
            </w:r>
          </w:p>
        </w:tc>
        <w:tc>
          <w:tcPr>
            <w:tcW w:w="1374" w:type="dxa"/>
          </w:tcPr>
          <w:p w14:paraId="5B50D498" w14:textId="621D5444" w:rsidR="00257FE5" w:rsidRPr="008C3753" w:rsidRDefault="00257FE5" w:rsidP="00257FE5">
            <w:pPr>
              <w:pStyle w:val="TAC"/>
            </w:pPr>
            <w:r>
              <w:t>70 %</w:t>
            </w:r>
          </w:p>
        </w:tc>
        <w:tc>
          <w:tcPr>
            <w:tcW w:w="1418" w:type="dxa"/>
          </w:tcPr>
          <w:p w14:paraId="46F8A44F" w14:textId="1A36A89F" w:rsidR="00257FE5" w:rsidRPr="008C3753" w:rsidRDefault="00257FE5" w:rsidP="00257FE5">
            <w:pPr>
              <w:pStyle w:val="TAC"/>
            </w:pPr>
            <w:r>
              <w:t>G-FR1-A12-1</w:t>
            </w:r>
          </w:p>
        </w:tc>
        <w:tc>
          <w:tcPr>
            <w:tcW w:w="1153" w:type="dxa"/>
          </w:tcPr>
          <w:p w14:paraId="4BC4436A" w14:textId="3DEF8F2A" w:rsidR="00257FE5" w:rsidRPr="008C3753" w:rsidRDefault="00257FE5" w:rsidP="00257FE5">
            <w:pPr>
              <w:pStyle w:val="TAC"/>
            </w:pPr>
            <w:r>
              <w:t>pos1</w:t>
            </w:r>
          </w:p>
        </w:tc>
        <w:tc>
          <w:tcPr>
            <w:tcW w:w="828" w:type="dxa"/>
          </w:tcPr>
          <w:p w14:paraId="435B15BF" w14:textId="2A5408F7" w:rsidR="00257FE5" w:rsidRPr="008C3753" w:rsidRDefault="00257FE5" w:rsidP="00257FE5">
            <w:pPr>
              <w:pStyle w:val="TAC"/>
            </w:pPr>
            <w:r>
              <w:t>20.2</w:t>
            </w:r>
          </w:p>
        </w:tc>
      </w:tr>
      <w:tr w:rsidR="00257FE5" w:rsidRPr="008C3753" w14:paraId="590D2083" w14:textId="77777777" w:rsidTr="00D17E85">
        <w:trPr>
          <w:cantSplit/>
          <w:jc w:val="center"/>
        </w:trPr>
        <w:tc>
          <w:tcPr>
            <w:tcW w:w="1007" w:type="dxa"/>
            <w:vMerge/>
            <w:shd w:val="clear" w:color="auto" w:fill="auto"/>
          </w:tcPr>
          <w:p w14:paraId="21D3D0D4" w14:textId="77777777" w:rsidR="00257FE5" w:rsidRPr="008C3753"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8C3753" w:rsidRDefault="00257FE5" w:rsidP="00257FE5">
            <w:pPr>
              <w:pStyle w:val="TAC"/>
            </w:pPr>
            <w:r>
              <w:t>8</w:t>
            </w:r>
          </w:p>
        </w:tc>
        <w:tc>
          <w:tcPr>
            <w:tcW w:w="861" w:type="dxa"/>
          </w:tcPr>
          <w:p w14:paraId="346E5604" w14:textId="1BBD5F97" w:rsidR="00257FE5" w:rsidRPr="008C3753" w:rsidRDefault="00257FE5" w:rsidP="00257FE5">
            <w:pPr>
              <w:pStyle w:val="TAC"/>
              <w:rPr>
                <w:rFonts w:cs="Arial"/>
              </w:rPr>
            </w:pPr>
            <w:r>
              <w:t>Normal</w:t>
            </w:r>
          </w:p>
        </w:tc>
        <w:tc>
          <w:tcPr>
            <w:tcW w:w="1905" w:type="dxa"/>
          </w:tcPr>
          <w:p w14:paraId="07E69D37" w14:textId="4B08F334" w:rsidR="00257FE5" w:rsidRPr="008C3753" w:rsidRDefault="00257FE5" w:rsidP="00257FE5">
            <w:pPr>
              <w:pStyle w:val="TAC"/>
            </w:pPr>
            <w:r>
              <w:t>TDLB100-400 Low</w:t>
            </w:r>
          </w:p>
        </w:tc>
        <w:tc>
          <w:tcPr>
            <w:tcW w:w="1374" w:type="dxa"/>
          </w:tcPr>
          <w:p w14:paraId="3529FE94" w14:textId="3166F971" w:rsidR="00257FE5" w:rsidRPr="008C3753" w:rsidRDefault="00257FE5" w:rsidP="00257FE5">
            <w:pPr>
              <w:pStyle w:val="TAC"/>
            </w:pPr>
            <w:r>
              <w:t>70 %</w:t>
            </w:r>
          </w:p>
        </w:tc>
        <w:tc>
          <w:tcPr>
            <w:tcW w:w="1418" w:type="dxa"/>
          </w:tcPr>
          <w:p w14:paraId="27184511" w14:textId="567C3EF0" w:rsidR="00257FE5" w:rsidRPr="008C3753" w:rsidRDefault="00257FE5" w:rsidP="00257FE5">
            <w:pPr>
              <w:pStyle w:val="TAC"/>
            </w:pPr>
            <w:r>
              <w:t>G-FR1-A3-39</w:t>
            </w:r>
          </w:p>
        </w:tc>
        <w:tc>
          <w:tcPr>
            <w:tcW w:w="1153" w:type="dxa"/>
          </w:tcPr>
          <w:p w14:paraId="691E53B9" w14:textId="778763B0" w:rsidR="00257FE5" w:rsidRPr="008C3753" w:rsidRDefault="00257FE5" w:rsidP="00257FE5">
            <w:pPr>
              <w:pStyle w:val="TAC"/>
            </w:pPr>
            <w:r>
              <w:t>pos1</w:t>
            </w:r>
          </w:p>
        </w:tc>
        <w:tc>
          <w:tcPr>
            <w:tcW w:w="828" w:type="dxa"/>
          </w:tcPr>
          <w:p w14:paraId="4B7EC309" w14:textId="2008435C" w:rsidR="00257FE5" w:rsidRPr="008C3753" w:rsidRDefault="00257FE5" w:rsidP="00257FE5">
            <w:pPr>
              <w:pStyle w:val="TAC"/>
            </w:pPr>
            <w:r>
              <w:t>-0.5</w:t>
            </w:r>
          </w:p>
        </w:tc>
      </w:tr>
      <w:tr w:rsidR="00257FE5" w:rsidRPr="008C3753" w14:paraId="6A0D8C49" w14:textId="77777777" w:rsidTr="00D17E85">
        <w:trPr>
          <w:cantSplit/>
          <w:jc w:val="center"/>
        </w:trPr>
        <w:tc>
          <w:tcPr>
            <w:tcW w:w="1007" w:type="dxa"/>
            <w:vMerge/>
            <w:shd w:val="clear" w:color="auto" w:fill="auto"/>
          </w:tcPr>
          <w:p w14:paraId="1E90D357" w14:textId="77777777" w:rsidR="00257FE5" w:rsidRPr="008C3753" w:rsidRDefault="00257FE5" w:rsidP="00257FE5">
            <w:pPr>
              <w:pStyle w:val="TAC"/>
            </w:pPr>
          </w:p>
        </w:tc>
        <w:tc>
          <w:tcPr>
            <w:tcW w:w="1085" w:type="dxa"/>
            <w:vMerge/>
            <w:shd w:val="clear" w:color="auto" w:fill="auto"/>
          </w:tcPr>
          <w:p w14:paraId="35086CB3" w14:textId="77777777" w:rsidR="00257FE5" w:rsidRPr="008C3753" w:rsidRDefault="00257FE5" w:rsidP="00257FE5">
            <w:pPr>
              <w:pStyle w:val="TAC"/>
            </w:pPr>
          </w:p>
        </w:tc>
        <w:tc>
          <w:tcPr>
            <w:tcW w:w="861" w:type="dxa"/>
          </w:tcPr>
          <w:p w14:paraId="1F3EDC6E" w14:textId="780CF3F7" w:rsidR="00257FE5" w:rsidRPr="008C3753" w:rsidRDefault="00257FE5" w:rsidP="00257FE5">
            <w:pPr>
              <w:pStyle w:val="TAC"/>
              <w:rPr>
                <w:rFonts w:cs="Arial"/>
              </w:rPr>
            </w:pPr>
            <w:r>
              <w:t>Normal</w:t>
            </w:r>
          </w:p>
        </w:tc>
        <w:tc>
          <w:tcPr>
            <w:tcW w:w="1905" w:type="dxa"/>
          </w:tcPr>
          <w:p w14:paraId="499B33CA" w14:textId="23F838E1" w:rsidR="00257FE5" w:rsidRPr="008C3753" w:rsidRDefault="00257FE5" w:rsidP="00257FE5">
            <w:pPr>
              <w:pStyle w:val="TAC"/>
            </w:pPr>
            <w:r>
              <w:t>TDLC300-100 Low</w:t>
            </w:r>
          </w:p>
        </w:tc>
        <w:tc>
          <w:tcPr>
            <w:tcW w:w="1374" w:type="dxa"/>
          </w:tcPr>
          <w:p w14:paraId="621E9F54" w14:textId="04AAC3D1" w:rsidR="00257FE5" w:rsidRPr="008C3753" w:rsidRDefault="00257FE5" w:rsidP="00257FE5">
            <w:pPr>
              <w:pStyle w:val="TAC"/>
            </w:pPr>
            <w:r>
              <w:t>70 %</w:t>
            </w:r>
          </w:p>
        </w:tc>
        <w:tc>
          <w:tcPr>
            <w:tcW w:w="1418" w:type="dxa"/>
          </w:tcPr>
          <w:p w14:paraId="4BD33647" w14:textId="2626E59F" w:rsidR="00257FE5" w:rsidRPr="008C3753" w:rsidRDefault="00257FE5" w:rsidP="00257FE5">
            <w:pPr>
              <w:pStyle w:val="TAC"/>
            </w:pPr>
            <w:r>
              <w:t>G-FR1-A9-1</w:t>
            </w:r>
          </w:p>
        </w:tc>
        <w:tc>
          <w:tcPr>
            <w:tcW w:w="1153" w:type="dxa"/>
          </w:tcPr>
          <w:p w14:paraId="00D616B1" w14:textId="3D43BD2F" w:rsidR="00257FE5" w:rsidRPr="008C3753" w:rsidRDefault="00257FE5" w:rsidP="00257FE5">
            <w:pPr>
              <w:pStyle w:val="TAC"/>
            </w:pPr>
            <w:r>
              <w:t>pos1</w:t>
            </w:r>
          </w:p>
        </w:tc>
        <w:tc>
          <w:tcPr>
            <w:tcW w:w="828" w:type="dxa"/>
          </w:tcPr>
          <w:p w14:paraId="3031300F" w14:textId="6ABD854B" w:rsidR="00257FE5" w:rsidRPr="008C3753" w:rsidRDefault="00257FE5" w:rsidP="00257FE5">
            <w:pPr>
              <w:pStyle w:val="TAC"/>
            </w:pPr>
            <w:r>
              <w:t>9.0</w:t>
            </w:r>
          </w:p>
        </w:tc>
      </w:tr>
      <w:tr w:rsidR="00257FE5" w:rsidRPr="008C3753" w14:paraId="55788F0B" w14:textId="77777777" w:rsidTr="00D17E85">
        <w:trPr>
          <w:cantSplit/>
          <w:jc w:val="center"/>
        </w:trPr>
        <w:tc>
          <w:tcPr>
            <w:tcW w:w="1007" w:type="dxa"/>
            <w:vMerge/>
            <w:shd w:val="clear" w:color="auto" w:fill="auto"/>
          </w:tcPr>
          <w:p w14:paraId="6AED2888" w14:textId="77777777" w:rsidR="00257FE5" w:rsidRPr="008C3753" w:rsidRDefault="00257FE5" w:rsidP="00257FE5">
            <w:pPr>
              <w:pStyle w:val="TAC"/>
            </w:pPr>
          </w:p>
        </w:tc>
        <w:tc>
          <w:tcPr>
            <w:tcW w:w="1085" w:type="dxa"/>
            <w:vMerge/>
            <w:shd w:val="clear" w:color="auto" w:fill="auto"/>
          </w:tcPr>
          <w:p w14:paraId="2738DE39" w14:textId="77777777" w:rsidR="00257FE5" w:rsidRPr="008C3753" w:rsidRDefault="00257FE5" w:rsidP="00257FE5">
            <w:pPr>
              <w:pStyle w:val="TAC"/>
            </w:pPr>
          </w:p>
        </w:tc>
        <w:tc>
          <w:tcPr>
            <w:tcW w:w="861" w:type="dxa"/>
          </w:tcPr>
          <w:p w14:paraId="4BB1EB13" w14:textId="03AF8A8E" w:rsidR="00257FE5" w:rsidRPr="008C3753" w:rsidRDefault="00257FE5" w:rsidP="00257FE5">
            <w:pPr>
              <w:pStyle w:val="TAC"/>
              <w:rPr>
                <w:rFonts w:cs="Arial"/>
              </w:rPr>
            </w:pPr>
            <w:r>
              <w:t>Normal</w:t>
            </w:r>
          </w:p>
        </w:tc>
        <w:tc>
          <w:tcPr>
            <w:tcW w:w="1905" w:type="dxa"/>
          </w:tcPr>
          <w:p w14:paraId="039424DA" w14:textId="00632A2E" w:rsidR="00257FE5" w:rsidRPr="008C3753" w:rsidRDefault="00257FE5" w:rsidP="00257FE5">
            <w:pPr>
              <w:pStyle w:val="TAC"/>
            </w:pPr>
            <w:r>
              <w:t>TDLA30-10 Low</w:t>
            </w:r>
          </w:p>
        </w:tc>
        <w:tc>
          <w:tcPr>
            <w:tcW w:w="1374" w:type="dxa"/>
          </w:tcPr>
          <w:p w14:paraId="655676B7" w14:textId="7755C9D9" w:rsidR="00257FE5" w:rsidRPr="008C3753" w:rsidRDefault="00257FE5" w:rsidP="00257FE5">
            <w:pPr>
              <w:pStyle w:val="TAC"/>
            </w:pPr>
            <w:r>
              <w:t>70 %</w:t>
            </w:r>
          </w:p>
        </w:tc>
        <w:tc>
          <w:tcPr>
            <w:tcW w:w="1418" w:type="dxa"/>
          </w:tcPr>
          <w:p w14:paraId="41153B2C" w14:textId="312D914E" w:rsidR="00257FE5" w:rsidRPr="008C3753" w:rsidRDefault="00257FE5" w:rsidP="00257FE5">
            <w:pPr>
              <w:pStyle w:val="TAC"/>
            </w:pPr>
            <w:r>
              <w:t>G-FR1-A12-1</w:t>
            </w:r>
          </w:p>
        </w:tc>
        <w:tc>
          <w:tcPr>
            <w:tcW w:w="1153" w:type="dxa"/>
          </w:tcPr>
          <w:p w14:paraId="668BE804" w14:textId="3C2C2EC9" w:rsidR="00257FE5" w:rsidRPr="008C3753" w:rsidRDefault="00257FE5" w:rsidP="00257FE5">
            <w:pPr>
              <w:pStyle w:val="TAC"/>
            </w:pPr>
            <w:r>
              <w:t>pos1</w:t>
            </w:r>
          </w:p>
        </w:tc>
        <w:tc>
          <w:tcPr>
            <w:tcW w:w="828" w:type="dxa"/>
          </w:tcPr>
          <w:p w14:paraId="2050C3E9" w14:textId="060B9982" w:rsidR="00257FE5" w:rsidRPr="008C3753" w:rsidRDefault="00257FE5" w:rsidP="00257FE5">
            <w:pPr>
              <w:pStyle w:val="TAC"/>
            </w:pPr>
            <w:r>
              <w:t>12.6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8C3753" w:rsidRDefault="00A7146A" w:rsidP="00A7146A">
            <w:pPr>
              <w:pStyle w:val="TAC"/>
            </w:pPr>
          </w:p>
        </w:tc>
        <w:tc>
          <w:tcPr>
            <w:tcW w:w="861" w:type="dxa"/>
            <w:tcBorders>
              <w:bottom w:val="single" w:sz="4" w:space="0" w:color="auto"/>
            </w:tcBorders>
          </w:tcPr>
          <w:p w14:paraId="21B62860" w14:textId="6626AA3D" w:rsidR="00A7146A" w:rsidRPr="008C3753" w:rsidRDefault="00A7146A" w:rsidP="00A7146A">
            <w:pPr>
              <w:pStyle w:val="TAC"/>
              <w:rPr>
                <w:rFonts w:cs="Arial"/>
              </w:rPr>
            </w:pPr>
            <w:r w:rsidRPr="008C3753">
              <w:t>Normal</w:t>
            </w:r>
          </w:p>
        </w:tc>
        <w:tc>
          <w:tcPr>
            <w:tcW w:w="1905" w:type="dxa"/>
            <w:tcBorders>
              <w:bottom w:val="single" w:sz="4" w:space="0" w:color="auto"/>
            </w:tcBorders>
          </w:tcPr>
          <w:p w14:paraId="6437AB3D" w14:textId="745DCE62" w:rsidR="00A7146A" w:rsidRPr="008C3753" w:rsidRDefault="00A7146A" w:rsidP="00A7146A">
            <w:pPr>
              <w:pStyle w:val="TAC"/>
            </w:pPr>
            <w:r w:rsidRPr="008C3753">
              <w:t>TDLC300-100 Low</w:t>
            </w:r>
          </w:p>
        </w:tc>
        <w:tc>
          <w:tcPr>
            <w:tcW w:w="1374" w:type="dxa"/>
            <w:tcBorders>
              <w:bottom w:val="single" w:sz="4" w:space="0" w:color="auto"/>
            </w:tcBorders>
          </w:tcPr>
          <w:p w14:paraId="46B11E1F" w14:textId="4DC378D7" w:rsidR="00A7146A" w:rsidRPr="008C3753" w:rsidRDefault="00A7146A" w:rsidP="00A7146A">
            <w:pPr>
              <w:pStyle w:val="TAC"/>
            </w:pPr>
            <w:r w:rsidRPr="008C3753">
              <w:t>70 %</w:t>
            </w:r>
          </w:p>
        </w:tc>
        <w:tc>
          <w:tcPr>
            <w:tcW w:w="1418" w:type="dxa"/>
            <w:tcBorders>
              <w:bottom w:val="single" w:sz="4" w:space="0" w:color="auto"/>
            </w:tcBorders>
          </w:tcPr>
          <w:p w14:paraId="13DD78BC" w14:textId="5EFFB808" w:rsidR="00A7146A" w:rsidRPr="008C3753" w:rsidRDefault="00A7146A" w:rsidP="00A7146A">
            <w:pPr>
              <w:pStyle w:val="TAC"/>
            </w:pPr>
            <w:r w:rsidRPr="008C3753">
              <w:t>G-FR1-A4-24</w:t>
            </w:r>
          </w:p>
        </w:tc>
        <w:tc>
          <w:tcPr>
            <w:tcW w:w="1153" w:type="dxa"/>
            <w:tcBorders>
              <w:bottom w:val="single" w:sz="4" w:space="0" w:color="auto"/>
            </w:tcBorders>
          </w:tcPr>
          <w:p w14:paraId="326D863C" w14:textId="1343E247" w:rsidR="00A7146A" w:rsidRPr="008C3753" w:rsidRDefault="00A7146A" w:rsidP="00A7146A">
            <w:pPr>
              <w:pStyle w:val="TAC"/>
            </w:pPr>
            <w:r w:rsidRPr="008C3753">
              <w:t>pos1</w:t>
            </w:r>
          </w:p>
        </w:tc>
        <w:tc>
          <w:tcPr>
            <w:tcW w:w="828" w:type="dxa"/>
            <w:tcBorders>
              <w:bottom w:val="single" w:sz="4" w:space="0" w:color="auto"/>
            </w:tcBorders>
          </w:tcPr>
          <w:p w14:paraId="2EC37FA5" w14:textId="2E4C6954" w:rsidR="00A7146A" w:rsidRPr="008C3753" w:rsidRDefault="00A7146A" w:rsidP="00A7146A">
            <w:pPr>
              <w:pStyle w:val="TAC"/>
            </w:pPr>
            <w:r w:rsidRPr="008C3753">
              <w:t>7.7</w:t>
            </w:r>
          </w:p>
        </w:tc>
      </w:tr>
      <w:tr w:rsidR="00D02499" w:rsidRPr="008C3753"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8C3753" w:rsidRDefault="00D02499" w:rsidP="00D02499">
            <w:pPr>
              <w:pStyle w:val="TAC"/>
            </w:pPr>
            <w:r>
              <w:t>4</w:t>
            </w:r>
          </w:p>
        </w:tc>
        <w:tc>
          <w:tcPr>
            <w:tcW w:w="1085" w:type="dxa"/>
            <w:tcBorders>
              <w:top w:val="single" w:sz="4" w:space="0" w:color="auto"/>
              <w:bottom w:val="single" w:sz="4" w:space="0" w:color="auto"/>
            </w:tcBorders>
            <w:shd w:val="clear" w:color="auto" w:fill="auto"/>
          </w:tcPr>
          <w:p w14:paraId="74EE0AC0" w14:textId="492C8D5E" w:rsidR="00D02499" w:rsidRPr="008C3753" w:rsidRDefault="00D02499" w:rsidP="00D02499">
            <w:pPr>
              <w:pStyle w:val="TAC"/>
            </w:pPr>
            <w:r>
              <w:t>4</w:t>
            </w:r>
          </w:p>
        </w:tc>
        <w:tc>
          <w:tcPr>
            <w:tcW w:w="861" w:type="dxa"/>
            <w:tcBorders>
              <w:top w:val="single" w:sz="4" w:space="0" w:color="auto"/>
            </w:tcBorders>
          </w:tcPr>
          <w:p w14:paraId="6B1F5BF6" w14:textId="4D383114" w:rsidR="00D02499" w:rsidRPr="008C3753" w:rsidRDefault="00D02499" w:rsidP="00D02499">
            <w:pPr>
              <w:pStyle w:val="TAC"/>
            </w:pPr>
            <w:r>
              <w:t>Normal</w:t>
            </w:r>
          </w:p>
        </w:tc>
        <w:tc>
          <w:tcPr>
            <w:tcW w:w="1905" w:type="dxa"/>
            <w:tcBorders>
              <w:top w:val="single" w:sz="4" w:space="0" w:color="auto"/>
            </w:tcBorders>
          </w:tcPr>
          <w:p w14:paraId="2D17E215" w14:textId="7FBFB59C" w:rsidR="00D02499" w:rsidRPr="008C3753" w:rsidRDefault="00D02499" w:rsidP="00D02499">
            <w:pPr>
              <w:pStyle w:val="TAC"/>
            </w:pPr>
            <w:r>
              <w:t>TDLA30-10 Low</w:t>
            </w:r>
          </w:p>
        </w:tc>
        <w:tc>
          <w:tcPr>
            <w:tcW w:w="1374" w:type="dxa"/>
            <w:tcBorders>
              <w:top w:val="single" w:sz="4" w:space="0" w:color="auto"/>
            </w:tcBorders>
          </w:tcPr>
          <w:p w14:paraId="084900E5" w14:textId="78A730B5" w:rsidR="00D02499" w:rsidRPr="008C3753" w:rsidRDefault="00D02499" w:rsidP="00D02499">
            <w:pPr>
              <w:pStyle w:val="TAC"/>
            </w:pPr>
            <w:r>
              <w:t>70 %</w:t>
            </w:r>
          </w:p>
        </w:tc>
        <w:tc>
          <w:tcPr>
            <w:tcW w:w="1418" w:type="dxa"/>
            <w:tcBorders>
              <w:top w:val="single" w:sz="4" w:space="0" w:color="auto"/>
            </w:tcBorders>
          </w:tcPr>
          <w:p w14:paraId="73B40CAF" w14:textId="41048684" w:rsidR="00D02499" w:rsidRPr="008C3753" w:rsidRDefault="00D02499" w:rsidP="00D02499">
            <w:pPr>
              <w:pStyle w:val="TAC"/>
            </w:pPr>
            <w:r>
              <w:t>G-FR1-A12-2</w:t>
            </w:r>
          </w:p>
        </w:tc>
        <w:tc>
          <w:tcPr>
            <w:tcW w:w="1153" w:type="dxa"/>
            <w:tcBorders>
              <w:top w:val="single" w:sz="4" w:space="0" w:color="auto"/>
            </w:tcBorders>
          </w:tcPr>
          <w:p w14:paraId="5D5777F4" w14:textId="65A94C0B" w:rsidR="00D02499" w:rsidRPr="008C3753" w:rsidRDefault="00D02499" w:rsidP="00D02499">
            <w:pPr>
              <w:pStyle w:val="TAC"/>
            </w:pPr>
            <w:r>
              <w:t>pos1</w:t>
            </w:r>
          </w:p>
        </w:tc>
        <w:tc>
          <w:tcPr>
            <w:tcW w:w="828" w:type="dxa"/>
            <w:tcBorders>
              <w:top w:val="single" w:sz="4" w:space="0" w:color="auto"/>
            </w:tcBorders>
          </w:tcPr>
          <w:p w14:paraId="7FA1B882" w14:textId="2AD736E3" w:rsidR="00D02499" w:rsidRPr="008C3753" w:rsidRDefault="00D02499" w:rsidP="00D02499">
            <w:pPr>
              <w:pStyle w:val="TAC"/>
            </w:pPr>
            <w:r>
              <w:t>21.1</w:t>
            </w:r>
          </w:p>
        </w:tc>
      </w:tr>
      <w:tr w:rsidR="00D02499" w:rsidRPr="008C3753" w14:paraId="132DF2D8" w14:textId="77777777" w:rsidTr="00D02499">
        <w:trPr>
          <w:cantSplit/>
          <w:jc w:val="center"/>
        </w:trPr>
        <w:tc>
          <w:tcPr>
            <w:tcW w:w="1007" w:type="dxa"/>
            <w:tcBorders>
              <w:top w:val="nil"/>
            </w:tcBorders>
            <w:shd w:val="clear" w:color="auto" w:fill="auto"/>
          </w:tcPr>
          <w:p w14:paraId="71841230" w14:textId="77777777" w:rsidR="00D02499" w:rsidRPr="008C3753" w:rsidRDefault="00D02499" w:rsidP="00D02499">
            <w:pPr>
              <w:pStyle w:val="TAC"/>
            </w:pPr>
          </w:p>
        </w:tc>
        <w:tc>
          <w:tcPr>
            <w:tcW w:w="1085" w:type="dxa"/>
            <w:tcBorders>
              <w:top w:val="single" w:sz="4" w:space="0" w:color="auto"/>
            </w:tcBorders>
            <w:shd w:val="clear" w:color="auto" w:fill="auto"/>
          </w:tcPr>
          <w:p w14:paraId="72BAA8AE" w14:textId="1D6163BB" w:rsidR="00D02499" w:rsidRPr="008C3753" w:rsidRDefault="00D02499" w:rsidP="00D02499">
            <w:pPr>
              <w:pStyle w:val="TAC"/>
            </w:pPr>
            <w:r>
              <w:t>8</w:t>
            </w:r>
          </w:p>
        </w:tc>
        <w:tc>
          <w:tcPr>
            <w:tcW w:w="861" w:type="dxa"/>
          </w:tcPr>
          <w:p w14:paraId="7DE6151E" w14:textId="3C3BB86D" w:rsidR="00D02499" w:rsidRPr="008C3753" w:rsidRDefault="00D02499" w:rsidP="00D02499">
            <w:pPr>
              <w:pStyle w:val="TAC"/>
            </w:pPr>
            <w:r>
              <w:t>Normal</w:t>
            </w:r>
          </w:p>
        </w:tc>
        <w:tc>
          <w:tcPr>
            <w:tcW w:w="1905" w:type="dxa"/>
          </w:tcPr>
          <w:p w14:paraId="7EC50E1D" w14:textId="5A1F0FFA" w:rsidR="00D02499" w:rsidRPr="008C3753" w:rsidRDefault="00D02499" w:rsidP="00D02499">
            <w:pPr>
              <w:pStyle w:val="TAC"/>
            </w:pPr>
            <w:r>
              <w:t>TDLA30-10 Low</w:t>
            </w:r>
          </w:p>
        </w:tc>
        <w:tc>
          <w:tcPr>
            <w:tcW w:w="1374" w:type="dxa"/>
          </w:tcPr>
          <w:p w14:paraId="68BB763A" w14:textId="74B4D69D" w:rsidR="00D02499" w:rsidRPr="008C3753" w:rsidRDefault="00D02499" w:rsidP="00D02499">
            <w:pPr>
              <w:pStyle w:val="TAC"/>
            </w:pPr>
            <w:r>
              <w:t>70 %</w:t>
            </w:r>
          </w:p>
        </w:tc>
        <w:tc>
          <w:tcPr>
            <w:tcW w:w="1418" w:type="dxa"/>
          </w:tcPr>
          <w:p w14:paraId="7AB38D79" w14:textId="589A3B59" w:rsidR="00D02499" w:rsidRPr="008C3753" w:rsidRDefault="00D02499" w:rsidP="00D02499">
            <w:pPr>
              <w:pStyle w:val="TAC"/>
            </w:pPr>
            <w:r>
              <w:t>G-FR1-A12-2</w:t>
            </w:r>
          </w:p>
        </w:tc>
        <w:tc>
          <w:tcPr>
            <w:tcW w:w="1153" w:type="dxa"/>
          </w:tcPr>
          <w:p w14:paraId="55474534" w14:textId="2FE397FB" w:rsidR="00D02499" w:rsidRPr="008C3753" w:rsidRDefault="00D02499" w:rsidP="00D02499">
            <w:pPr>
              <w:pStyle w:val="TAC"/>
            </w:pPr>
            <w:r>
              <w:t>pos1</w:t>
            </w:r>
          </w:p>
        </w:tc>
        <w:tc>
          <w:tcPr>
            <w:tcW w:w="828" w:type="dxa"/>
          </w:tcPr>
          <w:p w14:paraId="2A36CB9C" w14:textId="494A3912" w:rsidR="00D02499" w:rsidRPr="008C3753" w:rsidRDefault="00D02499" w:rsidP="00D02499">
            <w:pPr>
              <w:pStyle w:val="TAC"/>
            </w:pPr>
            <w:r>
              <w:t>12.9</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8C3753" w:rsidRDefault="00A7146A" w:rsidP="00A7146A">
            <w:pPr>
              <w:pStyle w:val="TAC"/>
            </w:pPr>
          </w:p>
        </w:tc>
        <w:tc>
          <w:tcPr>
            <w:tcW w:w="861" w:type="dxa"/>
            <w:tcBorders>
              <w:bottom w:val="single" w:sz="4" w:space="0" w:color="auto"/>
            </w:tcBorders>
          </w:tcPr>
          <w:p w14:paraId="1F07A76D" w14:textId="4D7F9B2D" w:rsidR="00A7146A" w:rsidRPr="008C3753" w:rsidRDefault="00A7146A" w:rsidP="00A7146A">
            <w:pPr>
              <w:pStyle w:val="TAC"/>
              <w:rPr>
                <w:rFonts w:cs="Arial"/>
              </w:rPr>
            </w:pPr>
            <w:r w:rsidRPr="008C3753">
              <w:t>Normal</w:t>
            </w:r>
          </w:p>
        </w:tc>
        <w:tc>
          <w:tcPr>
            <w:tcW w:w="1905" w:type="dxa"/>
            <w:tcBorders>
              <w:bottom w:val="single" w:sz="4" w:space="0" w:color="auto"/>
            </w:tcBorders>
          </w:tcPr>
          <w:p w14:paraId="03AED08D" w14:textId="3370DEB9" w:rsidR="00A7146A" w:rsidRPr="008C3753" w:rsidRDefault="00A7146A" w:rsidP="00A7146A">
            <w:pPr>
              <w:pStyle w:val="TAC"/>
            </w:pPr>
            <w:r w:rsidRPr="008C3753">
              <w:t>TDLC300-100 Low</w:t>
            </w:r>
          </w:p>
        </w:tc>
        <w:tc>
          <w:tcPr>
            <w:tcW w:w="1374" w:type="dxa"/>
            <w:tcBorders>
              <w:bottom w:val="single" w:sz="4" w:space="0" w:color="auto"/>
            </w:tcBorders>
          </w:tcPr>
          <w:p w14:paraId="64835D6E" w14:textId="0C1D1CBA" w:rsidR="00A7146A" w:rsidRPr="008C3753" w:rsidRDefault="00A7146A" w:rsidP="00A7146A">
            <w:pPr>
              <w:pStyle w:val="TAC"/>
            </w:pPr>
            <w:r w:rsidRPr="008C3753">
              <w:t>70 %</w:t>
            </w:r>
          </w:p>
        </w:tc>
        <w:tc>
          <w:tcPr>
            <w:tcW w:w="1418" w:type="dxa"/>
            <w:tcBorders>
              <w:bottom w:val="single" w:sz="4" w:space="0" w:color="auto"/>
            </w:tcBorders>
          </w:tcPr>
          <w:p w14:paraId="1EA4253F" w14:textId="53E3C3EA" w:rsidR="00A7146A" w:rsidRPr="008C3753" w:rsidRDefault="00A7146A" w:rsidP="00A7146A">
            <w:pPr>
              <w:pStyle w:val="TAC"/>
            </w:pPr>
            <w:r w:rsidRPr="008C3753">
              <w:t>G-FR1-A4-25</w:t>
            </w:r>
          </w:p>
        </w:tc>
        <w:tc>
          <w:tcPr>
            <w:tcW w:w="1153" w:type="dxa"/>
            <w:tcBorders>
              <w:bottom w:val="single" w:sz="4" w:space="0" w:color="auto"/>
            </w:tcBorders>
          </w:tcPr>
          <w:p w14:paraId="1A35A506" w14:textId="63DFD8A0" w:rsidR="00A7146A" w:rsidRPr="008C3753" w:rsidRDefault="00A7146A" w:rsidP="00A7146A">
            <w:pPr>
              <w:pStyle w:val="TAC"/>
            </w:pPr>
            <w:r w:rsidRPr="008C3753">
              <w:t>pos1</w:t>
            </w:r>
          </w:p>
        </w:tc>
        <w:tc>
          <w:tcPr>
            <w:tcW w:w="828" w:type="dxa"/>
            <w:tcBorders>
              <w:bottom w:val="single" w:sz="4" w:space="0" w:color="auto"/>
            </w:tcBorders>
          </w:tcPr>
          <w:p w14:paraId="1708A76E" w14:textId="1D864C31" w:rsidR="00A7146A" w:rsidRPr="008C3753" w:rsidRDefault="00A7146A" w:rsidP="00A7146A">
            <w:pPr>
              <w:pStyle w:val="TAC"/>
            </w:pPr>
            <w:r w:rsidRPr="008C3753">
              <w:t>7.8</w:t>
            </w:r>
          </w:p>
        </w:tc>
      </w:tr>
      <w:tr w:rsidR="00115D05" w:rsidRPr="008C3753"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8C3753" w:rsidRDefault="00115D05" w:rsidP="00115D05">
            <w:pPr>
              <w:pStyle w:val="TAC"/>
            </w:pPr>
            <w:r>
              <w:t>4</w:t>
            </w:r>
          </w:p>
        </w:tc>
        <w:tc>
          <w:tcPr>
            <w:tcW w:w="861" w:type="dxa"/>
            <w:tcBorders>
              <w:top w:val="single" w:sz="4" w:space="0" w:color="auto"/>
            </w:tcBorders>
          </w:tcPr>
          <w:p w14:paraId="2BD9190F" w14:textId="2382F6D4" w:rsidR="00115D05" w:rsidRPr="008C3753" w:rsidRDefault="00115D05" w:rsidP="00115D05">
            <w:pPr>
              <w:pStyle w:val="TAC"/>
            </w:pPr>
            <w:r>
              <w:t>Normal</w:t>
            </w:r>
          </w:p>
        </w:tc>
        <w:tc>
          <w:tcPr>
            <w:tcW w:w="1905" w:type="dxa"/>
            <w:tcBorders>
              <w:top w:val="single" w:sz="4" w:space="0" w:color="auto"/>
            </w:tcBorders>
          </w:tcPr>
          <w:p w14:paraId="42A31DA8" w14:textId="738DC55B" w:rsidR="00115D05" w:rsidRPr="008C3753" w:rsidRDefault="00115D05" w:rsidP="00115D05">
            <w:pPr>
              <w:pStyle w:val="TAC"/>
            </w:pPr>
            <w:r>
              <w:t>TDLB100-400 Low</w:t>
            </w:r>
          </w:p>
        </w:tc>
        <w:tc>
          <w:tcPr>
            <w:tcW w:w="1374" w:type="dxa"/>
            <w:tcBorders>
              <w:top w:val="single" w:sz="4" w:space="0" w:color="auto"/>
            </w:tcBorders>
          </w:tcPr>
          <w:p w14:paraId="06B57B45" w14:textId="303209D1" w:rsidR="00115D05" w:rsidRPr="008C3753" w:rsidRDefault="00115D05" w:rsidP="00115D05">
            <w:pPr>
              <w:pStyle w:val="TAC"/>
            </w:pPr>
            <w:r>
              <w:t>70 %</w:t>
            </w:r>
          </w:p>
        </w:tc>
        <w:tc>
          <w:tcPr>
            <w:tcW w:w="1418" w:type="dxa"/>
            <w:tcBorders>
              <w:top w:val="single" w:sz="4" w:space="0" w:color="auto"/>
            </w:tcBorders>
          </w:tcPr>
          <w:p w14:paraId="7B46B33F" w14:textId="0AAF636E" w:rsidR="00115D05" w:rsidRPr="008C3753" w:rsidRDefault="00115D05" w:rsidP="00115D05">
            <w:pPr>
              <w:pStyle w:val="TAC"/>
            </w:pPr>
            <w:r>
              <w:rPr>
                <w:rFonts w:eastAsia="DengXian"/>
              </w:rPr>
              <w:t>G-FR1-A3-41</w:t>
            </w:r>
          </w:p>
        </w:tc>
        <w:tc>
          <w:tcPr>
            <w:tcW w:w="1153" w:type="dxa"/>
            <w:tcBorders>
              <w:top w:val="single" w:sz="4" w:space="0" w:color="auto"/>
            </w:tcBorders>
          </w:tcPr>
          <w:p w14:paraId="62576608" w14:textId="058637E6" w:rsidR="00115D05" w:rsidRPr="008C3753" w:rsidRDefault="00115D05" w:rsidP="00115D05">
            <w:pPr>
              <w:pStyle w:val="TAC"/>
            </w:pPr>
            <w:r>
              <w:t>pos1</w:t>
            </w:r>
          </w:p>
        </w:tc>
        <w:tc>
          <w:tcPr>
            <w:tcW w:w="828" w:type="dxa"/>
            <w:tcBorders>
              <w:top w:val="single" w:sz="4" w:space="0" w:color="auto"/>
            </w:tcBorders>
          </w:tcPr>
          <w:p w14:paraId="4DF21B58" w14:textId="091B2A3B" w:rsidR="00115D05" w:rsidRPr="008C3753" w:rsidRDefault="00115D05" w:rsidP="00115D05">
            <w:pPr>
              <w:pStyle w:val="TAC"/>
            </w:pPr>
            <w:r>
              <w:t>2.6</w:t>
            </w:r>
          </w:p>
        </w:tc>
      </w:tr>
      <w:tr w:rsidR="00115D05" w:rsidRPr="008C3753" w14:paraId="14FAB1B3" w14:textId="77777777" w:rsidTr="00745FC6">
        <w:trPr>
          <w:cantSplit/>
          <w:jc w:val="center"/>
        </w:trPr>
        <w:tc>
          <w:tcPr>
            <w:tcW w:w="1007" w:type="dxa"/>
            <w:tcBorders>
              <w:top w:val="nil"/>
              <w:bottom w:val="nil"/>
            </w:tcBorders>
            <w:shd w:val="clear" w:color="auto" w:fill="auto"/>
          </w:tcPr>
          <w:p w14:paraId="6E315248" w14:textId="77777777" w:rsidR="00115D05" w:rsidRPr="008C3753" w:rsidRDefault="00115D05" w:rsidP="00115D05">
            <w:pPr>
              <w:pStyle w:val="TAC"/>
            </w:pPr>
          </w:p>
        </w:tc>
        <w:tc>
          <w:tcPr>
            <w:tcW w:w="1085" w:type="dxa"/>
            <w:tcBorders>
              <w:top w:val="nil"/>
              <w:bottom w:val="nil"/>
            </w:tcBorders>
            <w:shd w:val="clear" w:color="auto" w:fill="auto"/>
          </w:tcPr>
          <w:p w14:paraId="752E7842" w14:textId="77777777" w:rsidR="00115D05" w:rsidRPr="008C3753" w:rsidRDefault="00115D05" w:rsidP="00115D05">
            <w:pPr>
              <w:pStyle w:val="TAC"/>
            </w:pPr>
          </w:p>
        </w:tc>
        <w:tc>
          <w:tcPr>
            <w:tcW w:w="861" w:type="dxa"/>
          </w:tcPr>
          <w:p w14:paraId="12C86F98" w14:textId="722FCB55" w:rsidR="00115D05" w:rsidRPr="008C3753" w:rsidRDefault="00115D05" w:rsidP="00115D05">
            <w:pPr>
              <w:pStyle w:val="TAC"/>
            </w:pPr>
            <w:r>
              <w:t>Normal</w:t>
            </w:r>
          </w:p>
        </w:tc>
        <w:tc>
          <w:tcPr>
            <w:tcW w:w="1905" w:type="dxa"/>
          </w:tcPr>
          <w:p w14:paraId="2E6DD830" w14:textId="474962B3" w:rsidR="00115D05" w:rsidRPr="008C3753" w:rsidRDefault="00115D05" w:rsidP="00115D05">
            <w:pPr>
              <w:pStyle w:val="TAC"/>
            </w:pPr>
            <w:r>
              <w:t>TDLC300-100 Low</w:t>
            </w:r>
          </w:p>
        </w:tc>
        <w:tc>
          <w:tcPr>
            <w:tcW w:w="1374" w:type="dxa"/>
          </w:tcPr>
          <w:p w14:paraId="470B653B" w14:textId="2AB4C530" w:rsidR="00115D05" w:rsidRPr="008C3753" w:rsidRDefault="00115D05" w:rsidP="00115D05">
            <w:pPr>
              <w:pStyle w:val="TAC"/>
            </w:pPr>
            <w:r>
              <w:t>70 %</w:t>
            </w:r>
          </w:p>
        </w:tc>
        <w:tc>
          <w:tcPr>
            <w:tcW w:w="1418" w:type="dxa"/>
          </w:tcPr>
          <w:p w14:paraId="1B376054" w14:textId="73FD8FC3" w:rsidR="00115D05" w:rsidRPr="008C3753" w:rsidRDefault="00115D05" w:rsidP="00115D05">
            <w:pPr>
              <w:pStyle w:val="TAC"/>
            </w:pPr>
            <w:r>
              <w:rPr>
                <w:rFonts w:eastAsia="DengXian"/>
              </w:rPr>
              <w:t>G-FR1-A9-3</w:t>
            </w:r>
          </w:p>
        </w:tc>
        <w:tc>
          <w:tcPr>
            <w:tcW w:w="1153" w:type="dxa"/>
          </w:tcPr>
          <w:p w14:paraId="36772C77" w14:textId="6181170F" w:rsidR="00115D05" w:rsidRPr="008C3753" w:rsidRDefault="00115D05" w:rsidP="00115D05">
            <w:pPr>
              <w:pStyle w:val="TAC"/>
            </w:pPr>
            <w:r>
              <w:t>pos1</w:t>
            </w:r>
          </w:p>
        </w:tc>
        <w:tc>
          <w:tcPr>
            <w:tcW w:w="828" w:type="dxa"/>
          </w:tcPr>
          <w:p w14:paraId="14F1A2AE" w14:textId="305E97F5" w:rsidR="00115D05" w:rsidRPr="008C3753" w:rsidRDefault="00115D05" w:rsidP="00115D05">
            <w:pPr>
              <w:pStyle w:val="TAC"/>
            </w:pPr>
            <w:r>
              <w:t>15.9</w:t>
            </w:r>
          </w:p>
        </w:tc>
      </w:tr>
      <w:tr w:rsidR="00115D05" w:rsidRPr="008C3753" w14:paraId="3273955A" w14:textId="77777777" w:rsidTr="00DD4859">
        <w:trPr>
          <w:cantSplit/>
          <w:jc w:val="center"/>
        </w:trPr>
        <w:tc>
          <w:tcPr>
            <w:tcW w:w="1007" w:type="dxa"/>
            <w:tcBorders>
              <w:top w:val="nil"/>
              <w:bottom w:val="nil"/>
            </w:tcBorders>
            <w:shd w:val="clear" w:color="auto" w:fill="auto"/>
          </w:tcPr>
          <w:p w14:paraId="65669A0B" w14:textId="37F84EFF" w:rsidR="00115D05" w:rsidRPr="008C3753" w:rsidRDefault="00115D05" w:rsidP="00115D05">
            <w:pPr>
              <w:pStyle w:val="TAC"/>
            </w:pPr>
            <w:r>
              <w:t>4</w:t>
            </w:r>
          </w:p>
        </w:tc>
        <w:tc>
          <w:tcPr>
            <w:tcW w:w="1085" w:type="dxa"/>
            <w:tcBorders>
              <w:top w:val="nil"/>
              <w:bottom w:val="single" w:sz="4" w:space="0" w:color="auto"/>
            </w:tcBorders>
            <w:shd w:val="clear" w:color="auto" w:fill="auto"/>
          </w:tcPr>
          <w:p w14:paraId="2C3085EB" w14:textId="77777777" w:rsidR="00115D05" w:rsidRPr="008C3753" w:rsidRDefault="00115D05" w:rsidP="00115D05">
            <w:pPr>
              <w:pStyle w:val="TAC"/>
            </w:pPr>
          </w:p>
        </w:tc>
        <w:tc>
          <w:tcPr>
            <w:tcW w:w="861" w:type="dxa"/>
          </w:tcPr>
          <w:p w14:paraId="5C8E4DC1" w14:textId="4BFB60EE" w:rsidR="00115D05" w:rsidRPr="008C3753" w:rsidRDefault="00115D05" w:rsidP="00115D05">
            <w:pPr>
              <w:pStyle w:val="TAC"/>
            </w:pPr>
            <w:r>
              <w:t>Normal</w:t>
            </w:r>
          </w:p>
        </w:tc>
        <w:tc>
          <w:tcPr>
            <w:tcW w:w="1905" w:type="dxa"/>
          </w:tcPr>
          <w:p w14:paraId="5A49C698" w14:textId="3A49094A" w:rsidR="00115D05" w:rsidRPr="008C3753" w:rsidRDefault="00115D05" w:rsidP="00115D05">
            <w:pPr>
              <w:pStyle w:val="TAC"/>
            </w:pPr>
            <w:r>
              <w:t>TDLA30-10 Low</w:t>
            </w:r>
          </w:p>
        </w:tc>
        <w:tc>
          <w:tcPr>
            <w:tcW w:w="1374" w:type="dxa"/>
          </w:tcPr>
          <w:p w14:paraId="5B549B1F" w14:textId="0F8B78C2" w:rsidR="00115D05" w:rsidRPr="008C3753" w:rsidRDefault="00115D05" w:rsidP="00115D05">
            <w:pPr>
              <w:pStyle w:val="TAC"/>
            </w:pPr>
            <w:r>
              <w:t>70 %</w:t>
            </w:r>
          </w:p>
        </w:tc>
        <w:tc>
          <w:tcPr>
            <w:tcW w:w="1418" w:type="dxa"/>
          </w:tcPr>
          <w:p w14:paraId="57CFCF4C" w14:textId="74A45CFA" w:rsidR="00115D05" w:rsidRPr="008C3753" w:rsidRDefault="00115D05" w:rsidP="00115D05">
            <w:pPr>
              <w:pStyle w:val="TAC"/>
            </w:pPr>
            <w:r>
              <w:rPr>
                <w:rFonts w:eastAsia="DengXian"/>
              </w:rPr>
              <w:t>G-FR1-A12-4</w:t>
            </w:r>
          </w:p>
        </w:tc>
        <w:tc>
          <w:tcPr>
            <w:tcW w:w="1153" w:type="dxa"/>
          </w:tcPr>
          <w:p w14:paraId="5A508B0C" w14:textId="608FCCFE" w:rsidR="00115D05" w:rsidRPr="008C3753" w:rsidRDefault="00115D05" w:rsidP="00115D05">
            <w:pPr>
              <w:pStyle w:val="TAC"/>
            </w:pPr>
            <w:r>
              <w:t>pos1</w:t>
            </w:r>
          </w:p>
        </w:tc>
        <w:tc>
          <w:tcPr>
            <w:tcW w:w="828" w:type="dxa"/>
          </w:tcPr>
          <w:p w14:paraId="5EF32F89" w14:textId="07B814F4" w:rsidR="00115D05" w:rsidRPr="008C3753" w:rsidRDefault="00115D05" w:rsidP="00115D05">
            <w:pPr>
              <w:pStyle w:val="TAC"/>
            </w:pPr>
            <w:r>
              <w:t>20.2</w:t>
            </w:r>
          </w:p>
        </w:tc>
      </w:tr>
      <w:tr w:rsidR="00115D05" w:rsidRPr="008C3753" w14:paraId="7D375C81" w14:textId="77777777" w:rsidTr="00DD4859">
        <w:trPr>
          <w:cantSplit/>
          <w:jc w:val="center"/>
        </w:trPr>
        <w:tc>
          <w:tcPr>
            <w:tcW w:w="1007" w:type="dxa"/>
            <w:tcBorders>
              <w:top w:val="nil"/>
              <w:bottom w:val="nil"/>
            </w:tcBorders>
            <w:shd w:val="clear" w:color="auto" w:fill="auto"/>
          </w:tcPr>
          <w:p w14:paraId="7D3A8A90"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8C3753" w:rsidRDefault="00115D05" w:rsidP="00115D05">
            <w:pPr>
              <w:pStyle w:val="TAC"/>
            </w:pPr>
            <w:r>
              <w:t>8</w:t>
            </w:r>
          </w:p>
        </w:tc>
        <w:tc>
          <w:tcPr>
            <w:tcW w:w="861" w:type="dxa"/>
          </w:tcPr>
          <w:p w14:paraId="177B4EFB" w14:textId="2CEDA8FF" w:rsidR="00115D05" w:rsidRPr="008C3753" w:rsidRDefault="00115D05" w:rsidP="00115D05">
            <w:pPr>
              <w:pStyle w:val="TAC"/>
            </w:pPr>
            <w:r>
              <w:t>Normal</w:t>
            </w:r>
          </w:p>
        </w:tc>
        <w:tc>
          <w:tcPr>
            <w:tcW w:w="1905" w:type="dxa"/>
          </w:tcPr>
          <w:p w14:paraId="7091BA10" w14:textId="64C5BF68" w:rsidR="00115D05" w:rsidRPr="008C3753" w:rsidRDefault="00115D05" w:rsidP="00115D05">
            <w:pPr>
              <w:pStyle w:val="TAC"/>
            </w:pPr>
            <w:r>
              <w:t>TDLB100-400 Low</w:t>
            </w:r>
          </w:p>
        </w:tc>
        <w:tc>
          <w:tcPr>
            <w:tcW w:w="1374" w:type="dxa"/>
          </w:tcPr>
          <w:p w14:paraId="219BF193" w14:textId="228D8A70" w:rsidR="00115D05" w:rsidRPr="008C3753" w:rsidRDefault="00115D05" w:rsidP="00115D05">
            <w:pPr>
              <w:pStyle w:val="TAC"/>
            </w:pPr>
            <w:r>
              <w:t>70 %</w:t>
            </w:r>
          </w:p>
        </w:tc>
        <w:tc>
          <w:tcPr>
            <w:tcW w:w="1418" w:type="dxa"/>
          </w:tcPr>
          <w:p w14:paraId="768F4E52" w14:textId="2B04A954" w:rsidR="00115D05" w:rsidRPr="008C3753" w:rsidRDefault="00115D05" w:rsidP="00115D05">
            <w:pPr>
              <w:pStyle w:val="TAC"/>
            </w:pPr>
            <w:r>
              <w:rPr>
                <w:rFonts w:eastAsia="DengXian"/>
              </w:rPr>
              <w:t>G-FR1-A3-41</w:t>
            </w:r>
          </w:p>
        </w:tc>
        <w:tc>
          <w:tcPr>
            <w:tcW w:w="1153" w:type="dxa"/>
          </w:tcPr>
          <w:p w14:paraId="72BC8949" w14:textId="6CE0CFA8" w:rsidR="00115D05" w:rsidRPr="008C3753" w:rsidRDefault="00115D05" w:rsidP="00115D05">
            <w:pPr>
              <w:pStyle w:val="TAC"/>
            </w:pPr>
            <w:r>
              <w:t>pos1</w:t>
            </w:r>
          </w:p>
        </w:tc>
        <w:tc>
          <w:tcPr>
            <w:tcW w:w="828" w:type="dxa"/>
          </w:tcPr>
          <w:p w14:paraId="45EBAC22" w14:textId="078B5F90" w:rsidR="00115D05" w:rsidRPr="008C3753" w:rsidRDefault="00115D05" w:rsidP="00115D05">
            <w:pPr>
              <w:pStyle w:val="TAC"/>
            </w:pPr>
            <w:r>
              <w:t>-0.6</w:t>
            </w:r>
          </w:p>
        </w:tc>
      </w:tr>
      <w:tr w:rsidR="00115D05" w:rsidRPr="008C3753" w14:paraId="0C5A43F5" w14:textId="77777777" w:rsidTr="00745FC6">
        <w:trPr>
          <w:cantSplit/>
          <w:jc w:val="center"/>
        </w:trPr>
        <w:tc>
          <w:tcPr>
            <w:tcW w:w="1007" w:type="dxa"/>
            <w:tcBorders>
              <w:top w:val="nil"/>
              <w:bottom w:val="nil"/>
            </w:tcBorders>
            <w:shd w:val="clear" w:color="auto" w:fill="auto"/>
          </w:tcPr>
          <w:p w14:paraId="30D673C7" w14:textId="77777777" w:rsidR="00115D05" w:rsidRPr="008C3753" w:rsidRDefault="00115D05" w:rsidP="00115D05">
            <w:pPr>
              <w:pStyle w:val="TAC"/>
            </w:pPr>
          </w:p>
        </w:tc>
        <w:tc>
          <w:tcPr>
            <w:tcW w:w="1085" w:type="dxa"/>
            <w:tcBorders>
              <w:top w:val="nil"/>
              <w:bottom w:val="nil"/>
            </w:tcBorders>
            <w:shd w:val="clear" w:color="auto" w:fill="auto"/>
          </w:tcPr>
          <w:p w14:paraId="2E245816" w14:textId="77777777" w:rsidR="00115D05" w:rsidRPr="008C3753" w:rsidRDefault="00115D05" w:rsidP="00115D05">
            <w:pPr>
              <w:pStyle w:val="TAC"/>
            </w:pPr>
          </w:p>
        </w:tc>
        <w:tc>
          <w:tcPr>
            <w:tcW w:w="861" w:type="dxa"/>
          </w:tcPr>
          <w:p w14:paraId="4353FFB6" w14:textId="08DDD0C9" w:rsidR="00115D05" w:rsidRPr="008C3753" w:rsidRDefault="00115D05" w:rsidP="00115D05">
            <w:pPr>
              <w:pStyle w:val="TAC"/>
            </w:pPr>
            <w:r>
              <w:t>Normal</w:t>
            </w:r>
          </w:p>
        </w:tc>
        <w:tc>
          <w:tcPr>
            <w:tcW w:w="1905" w:type="dxa"/>
          </w:tcPr>
          <w:p w14:paraId="0885BA0B" w14:textId="766B6309" w:rsidR="00115D05" w:rsidRPr="008C3753" w:rsidRDefault="00115D05" w:rsidP="00115D05">
            <w:pPr>
              <w:pStyle w:val="TAC"/>
            </w:pPr>
            <w:r>
              <w:t>TDLC300-100 Low</w:t>
            </w:r>
          </w:p>
        </w:tc>
        <w:tc>
          <w:tcPr>
            <w:tcW w:w="1374" w:type="dxa"/>
          </w:tcPr>
          <w:p w14:paraId="0D3EF212" w14:textId="3F66FEBB" w:rsidR="00115D05" w:rsidRPr="008C3753" w:rsidRDefault="00115D05" w:rsidP="00115D05">
            <w:pPr>
              <w:pStyle w:val="TAC"/>
            </w:pPr>
            <w:r>
              <w:t>70 %</w:t>
            </w:r>
          </w:p>
        </w:tc>
        <w:tc>
          <w:tcPr>
            <w:tcW w:w="1418" w:type="dxa"/>
          </w:tcPr>
          <w:p w14:paraId="42D94740" w14:textId="6D4711C4" w:rsidR="00115D05" w:rsidRPr="008C3753" w:rsidRDefault="00115D05" w:rsidP="00115D05">
            <w:pPr>
              <w:pStyle w:val="TAC"/>
            </w:pPr>
            <w:r>
              <w:rPr>
                <w:rFonts w:eastAsia="DengXian"/>
              </w:rPr>
              <w:t>G-FR1-A9-3</w:t>
            </w:r>
          </w:p>
        </w:tc>
        <w:tc>
          <w:tcPr>
            <w:tcW w:w="1153" w:type="dxa"/>
          </w:tcPr>
          <w:p w14:paraId="248F2A42" w14:textId="5A817121" w:rsidR="00115D05" w:rsidRPr="008C3753" w:rsidRDefault="00115D05" w:rsidP="00115D05">
            <w:pPr>
              <w:pStyle w:val="TAC"/>
            </w:pPr>
            <w:r>
              <w:t>pos1</w:t>
            </w:r>
          </w:p>
        </w:tc>
        <w:tc>
          <w:tcPr>
            <w:tcW w:w="828" w:type="dxa"/>
          </w:tcPr>
          <w:p w14:paraId="2354EECF" w14:textId="32DDF29B" w:rsidR="00115D05" w:rsidRPr="008C3753" w:rsidRDefault="00115D05" w:rsidP="00115D05">
            <w:pPr>
              <w:pStyle w:val="TAC"/>
            </w:pPr>
            <w:r>
              <w:t>9.2</w:t>
            </w:r>
          </w:p>
        </w:tc>
      </w:tr>
      <w:tr w:rsidR="00115D05" w:rsidRPr="008C3753" w14:paraId="7836BEB5" w14:textId="77777777" w:rsidTr="00A7146A">
        <w:trPr>
          <w:cantSplit/>
          <w:jc w:val="center"/>
        </w:trPr>
        <w:tc>
          <w:tcPr>
            <w:tcW w:w="1007" w:type="dxa"/>
            <w:tcBorders>
              <w:top w:val="nil"/>
            </w:tcBorders>
            <w:shd w:val="clear" w:color="auto" w:fill="auto"/>
          </w:tcPr>
          <w:p w14:paraId="6A1E709A" w14:textId="77777777" w:rsidR="00115D05" w:rsidRPr="008C3753" w:rsidRDefault="00115D05" w:rsidP="00115D05">
            <w:pPr>
              <w:pStyle w:val="TAC"/>
            </w:pPr>
          </w:p>
        </w:tc>
        <w:tc>
          <w:tcPr>
            <w:tcW w:w="1085" w:type="dxa"/>
            <w:tcBorders>
              <w:top w:val="nil"/>
            </w:tcBorders>
            <w:shd w:val="clear" w:color="auto" w:fill="auto"/>
          </w:tcPr>
          <w:p w14:paraId="2CD2AAAC" w14:textId="77777777" w:rsidR="00115D05" w:rsidRPr="008C3753" w:rsidRDefault="00115D05" w:rsidP="00115D05">
            <w:pPr>
              <w:pStyle w:val="TAC"/>
            </w:pPr>
          </w:p>
        </w:tc>
        <w:tc>
          <w:tcPr>
            <w:tcW w:w="861" w:type="dxa"/>
          </w:tcPr>
          <w:p w14:paraId="28EA6373" w14:textId="07B0E234" w:rsidR="00115D05" w:rsidRPr="008C3753" w:rsidRDefault="00115D05" w:rsidP="00115D05">
            <w:pPr>
              <w:pStyle w:val="TAC"/>
            </w:pPr>
            <w:r>
              <w:t>Normal</w:t>
            </w:r>
          </w:p>
        </w:tc>
        <w:tc>
          <w:tcPr>
            <w:tcW w:w="1905" w:type="dxa"/>
          </w:tcPr>
          <w:p w14:paraId="42F5F9E2" w14:textId="1F2C1667" w:rsidR="00115D05" w:rsidRPr="008C3753" w:rsidRDefault="00115D05" w:rsidP="00115D05">
            <w:pPr>
              <w:pStyle w:val="TAC"/>
            </w:pPr>
            <w:r>
              <w:t>TDLA30-10 Low</w:t>
            </w:r>
          </w:p>
        </w:tc>
        <w:tc>
          <w:tcPr>
            <w:tcW w:w="1374" w:type="dxa"/>
          </w:tcPr>
          <w:p w14:paraId="71803B66" w14:textId="3B2FDD7E" w:rsidR="00115D05" w:rsidRPr="008C3753" w:rsidRDefault="00115D05" w:rsidP="00115D05">
            <w:pPr>
              <w:pStyle w:val="TAC"/>
            </w:pPr>
            <w:r>
              <w:t>70 %</w:t>
            </w:r>
          </w:p>
        </w:tc>
        <w:tc>
          <w:tcPr>
            <w:tcW w:w="1418" w:type="dxa"/>
          </w:tcPr>
          <w:p w14:paraId="5F73B243" w14:textId="365106B6" w:rsidR="00115D05" w:rsidRPr="008C3753" w:rsidRDefault="00115D05" w:rsidP="00115D05">
            <w:pPr>
              <w:pStyle w:val="TAC"/>
            </w:pPr>
            <w:r>
              <w:rPr>
                <w:rFonts w:eastAsia="DengXian"/>
              </w:rPr>
              <w:t>G-FR1-A12-4</w:t>
            </w:r>
          </w:p>
        </w:tc>
        <w:tc>
          <w:tcPr>
            <w:tcW w:w="1153" w:type="dxa"/>
          </w:tcPr>
          <w:p w14:paraId="748A9811" w14:textId="5D7B4916" w:rsidR="00115D05" w:rsidRPr="008C3753" w:rsidRDefault="00115D05" w:rsidP="00115D05">
            <w:pPr>
              <w:pStyle w:val="TAC"/>
            </w:pPr>
            <w:r>
              <w:t>pos1</w:t>
            </w:r>
          </w:p>
        </w:tc>
        <w:tc>
          <w:tcPr>
            <w:tcW w:w="828" w:type="dxa"/>
          </w:tcPr>
          <w:p w14:paraId="03F8BB51" w14:textId="5DAFAA15" w:rsidR="00115D05" w:rsidRPr="008C3753" w:rsidRDefault="00115D05" w:rsidP="00115D05">
            <w:pPr>
              <w:pStyle w:val="TAC"/>
            </w:pPr>
            <w:r>
              <w:t>12.6</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8C3753" w:rsidRDefault="00A7146A" w:rsidP="00A7146A">
            <w:pPr>
              <w:pStyle w:val="TAC"/>
            </w:pPr>
          </w:p>
        </w:tc>
        <w:tc>
          <w:tcPr>
            <w:tcW w:w="858" w:type="dxa"/>
            <w:tcBorders>
              <w:bottom w:val="single" w:sz="4" w:space="0" w:color="auto"/>
            </w:tcBorders>
          </w:tcPr>
          <w:p w14:paraId="6293A350" w14:textId="3F9CE5EC" w:rsidR="00A7146A" w:rsidRPr="008C3753" w:rsidRDefault="00A7146A" w:rsidP="00A7146A">
            <w:pPr>
              <w:pStyle w:val="TAC"/>
              <w:rPr>
                <w:rFonts w:cs="Arial"/>
              </w:rPr>
            </w:pPr>
            <w:r w:rsidRPr="008C3753">
              <w:t>Normal</w:t>
            </w:r>
          </w:p>
        </w:tc>
        <w:tc>
          <w:tcPr>
            <w:tcW w:w="1906" w:type="dxa"/>
            <w:tcBorders>
              <w:bottom w:val="single" w:sz="4" w:space="0" w:color="auto"/>
            </w:tcBorders>
          </w:tcPr>
          <w:p w14:paraId="54ED2E7F" w14:textId="012D5EB9" w:rsidR="00A7146A" w:rsidRPr="008C3753" w:rsidRDefault="00A7146A" w:rsidP="00A7146A">
            <w:pPr>
              <w:pStyle w:val="TAC"/>
            </w:pPr>
            <w:r w:rsidRPr="008C3753">
              <w:t>TDLC300-100 Low</w:t>
            </w:r>
          </w:p>
        </w:tc>
        <w:tc>
          <w:tcPr>
            <w:tcW w:w="1376" w:type="dxa"/>
            <w:tcBorders>
              <w:bottom w:val="single" w:sz="4" w:space="0" w:color="auto"/>
            </w:tcBorders>
          </w:tcPr>
          <w:p w14:paraId="2A1D9056" w14:textId="4497A20B" w:rsidR="00A7146A" w:rsidRPr="008C3753" w:rsidRDefault="00A7146A" w:rsidP="00A7146A">
            <w:pPr>
              <w:pStyle w:val="TAC"/>
            </w:pPr>
            <w:r w:rsidRPr="008C3753">
              <w:t>70 %</w:t>
            </w:r>
          </w:p>
        </w:tc>
        <w:tc>
          <w:tcPr>
            <w:tcW w:w="1418" w:type="dxa"/>
            <w:tcBorders>
              <w:bottom w:val="single" w:sz="4" w:space="0" w:color="auto"/>
            </w:tcBorders>
          </w:tcPr>
          <w:p w14:paraId="4B36F0AF" w14:textId="08305ABD" w:rsidR="00A7146A" w:rsidRPr="008C3753" w:rsidRDefault="00A7146A" w:rsidP="00A7146A">
            <w:pPr>
              <w:pStyle w:val="TAC"/>
            </w:pPr>
            <w:r w:rsidRPr="008C3753">
              <w:t>G-FR1-A4-27</w:t>
            </w:r>
          </w:p>
        </w:tc>
        <w:tc>
          <w:tcPr>
            <w:tcW w:w="1152" w:type="dxa"/>
            <w:tcBorders>
              <w:bottom w:val="single" w:sz="4" w:space="0" w:color="auto"/>
            </w:tcBorders>
          </w:tcPr>
          <w:p w14:paraId="15BC4151" w14:textId="4215C254" w:rsidR="00A7146A" w:rsidRPr="008C3753" w:rsidRDefault="00A7146A" w:rsidP="00A7146A">
            <w:pPr>
              <w:pStyle w:val="TAC"/>
            </w:pPr>
            <w:r w:rsidRPr="008C3753">
              <w:t>pos1</w:t>
            </w:r>
          </w:p>
        </w:tc>
        <w:tc>
          <w:tcPr>
            <w:tcW w:w="829" w:type="dxa"/>
            <w:tcBorders>
              <w:bottom w:val="single" w:sz="4" w:space="0" w:color="auto"/>
            </w:tcBorders>
          </w:tcPr>
          <w:p w14:paraId="72228ECC" w14:textId="57CCD6CC" w:rsidR="00A7146A" w:rsidRPr="008C3753" w:rsidRDefault="00A7146A" w:rsidP="00A7146A">
            <w:pPr>
              <w:pStyle w:val="TAC"/>
            </w:pPr>
            <w:r w:rsidRPr="008C3753">
              <w:t>7.7</w:t>
            </w:r>
          </w:p>
        </w:tc>
      </w:tr>
      <w:tr w:rsidR="000C08B0" w:rsidRPr="008C3753"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8C3753" w:rsidRDefault="000C08B0" w:rsidP="000C08B0">
            <w:pPr>
              <w:pStyle w:val="TAC"/>
            </w:pPr>
            <w:r>
              <w:t>4</w:t>
            </w:r>
          </w:p>
        </w:tc>
        <w:tc>
          <w:tcPr>
            <w:tcW w:w="1085" w:type="dxa"/>
            <w:tcBorders>
              <w:top w:val="single" w:sz="4" w:space="0" w:color="auto"/>
              <w:bottom w:val="single" w:sz="4" w:space="0" w:color="auto"/>
            </w:tcBorders>
            <w:shd w:val="clear" w:color="auto" w:fill="auto"/>
          </w:tcPr>
          <w:p w14:paraId="5986A934" w14:textId="6271F04C" w:rsidR="000C08B0" w:rsidRPr="008C3753" w:rsidRDefault="000C08B0" w:rsidP="000C08B0">
            <w:pPr>
              <w:pStyle w:val="TAC"/>
            </w:pPr>
            <w:r>
              <w:t>4</w:t>
            </w:r>
          </w:p>
        </w:tc>
        <w:tc>
          <w:tcPr>
            <w:tcW w:w="858" w:type="dxa"/>
            <w:tcBorders>
              <w:top w:val="single" w:sz="4" w:space="0" w:color="auto"/>
            </w:tcBorders>
          </w:tcPr>
          <w:p w14:paraId="1E1627C7" w14:textId="481C8EA4" w:rsidR="000C08B0" w:rsidRPr="008C3753" w:rsidRDefault="000C08B0" w:rsidP="000C08B0">
            <w:pPr>
              <w:pStyle w:val="TAC"/>
            </w:pPr>
            <w:r>
              <w:t>Normal</w:t>
            </w:r>
          </w:p>
        </w:tc>
        <w:tc>
          <w:tcPr>
            <w:tcW w:w="1906" w:type="dxa"/>
            <w:tcBorders>
              <w:top w:val="single" w:sz="4" w:space="0" w:color="auto"/>
            </w:tcBorders>
          </w:tcPr>
          <w:p w14:paraId="5300C8BF" w14:textId="0A990D29" w:rsidR="000C08B0" w:rsidRPr="008C3753" w:rsidRDefault="000C08B0" w:rsidP="000C08B0">
            <w:pPr>
              <w:pStyle w:val="TAC"/>
            </w:pPr>
            <w:r>
              <w:rPr>
                <w:rFonts w:eastAsia="DengXian"/>
              </w:rPr>
              <w:t>TDLA30-10 Low</w:t>
            </w:r>
          </w:p>
        </w:tc>
        <w:tc>
          <w:tcPr>
            <w:tcW w:w="1376" w:type="dxa"/>
            <w:tcBorders>
              <w:top w:val="single" w:sz="4" w:space="0" w:color="auto"/>
            </w:tcBorders>
          </w:tcPr>
          <w:p w14:paraId="60221DDA" w14:textId="2C9AA0BB" w:rsidR="000C08B0" w:rsidRPr="008C3753" w:rsidRDefault="000C08B0" w:rsidP="000C08B0">
            <w:pPr>
              <w:pStyle w:val="TAC"/>
            </w:pPr>
            <w:r>
              <w:t>70 %</w:t>
            </w:r>
          </w:p>
        </w:tc>
        <w:tc>
          <w:tcPr>
            <w:tcW w:w="1418" w:type="dxa"/>
            <w:tcBorders>
              <w:top w:val="single" w:sz="4" w:space="0" w:color="auto"/>
            </w:tcBorders>
          </w:tcPr>
          <w:p w14:paraId="17E02591" w14:textId="431500AC" w:rsidR="000C08B0" w:rsidRPr="008C3753" w:rsidRDefault="000C08B0" w:rsidP="000C08B0">
            <w:pPr>
              <w:pStyle w:val="TAC"/>
            </w:pPr>
            <w:r>
              <w:rPr>
                <w:rFonts w:eastAsia="DengXian"/>
              </w:rPr>
              <w:t>G-FR1-A12-5</w:t>
            </w:r>
          </w:p>
        </w:tc>
        <w:tc>
          <w:tcPr>
            <w:tcW w:w="1152" w:type="dxa"/>
            <w:tcBorders>
              <w:top w:val="single" w:sz="4" w:space="0" w:color="auto"/>
            </w:tcBorders>
          </w:tcPr>
          <w:p w14:paraId="0D0DD856" w14:textId="17C79F0D" w:rsidR="000C08B0" w:rsidRPr="008C3753" w:rsidRDefault="000C08B0" w:rsidP="000C08B0">
            <w:pPr>
              <w:pStyle w:val="TAC"/>
            </w:pPr>
            <w:r>
              <w:t>pos1</w:t>
            </w:r>
          </w:p>
        </w:tc>
        <w:tc>
          <w:tcPr>
            <w:tcW w:w="829" w:type="dxa"/>
            <w:tcBorders>
              <w:top w:val="single" w:sz="4" w:space="0" w:color="auto"/>
            </w:tcBorders>
          </w:tcPr>
          <w:p w14:paraId="6731189B" w14:textId="602D8405" w:rsidR="000C08B0" w:rsidRPr="008C3753" w:rsidRDefault="000C08B0" w:rsidP="000C08B0">
            <w:pPr>
              <w:pStyle w:val="TAC"/>
            </w:pPr>
            <w:r>
              <w:t>20.6</w:t>
            </w:r>
          </w:p>
        </w:tc>
      </w:tr>
      <w:tr w:rsidR="000C08B0" w:rsidRPr="008C3753" w14:paraId="6ABB25D5" w14:textId="77777777" w:rsidTr="000C08B0">
        <w:trPr>
          <w:cantSplit/>
          <w:jc w:val="center"/>
        </w:trPr>
        <w:tc>
          <w:tcPr>
            <w:tcW w:w="1007" w:type="dxa"/>
            <w:tcBorders>
              <w:top w:val="nil"/>
            </w:tcBorders>
            <w:shd w:val="clear" w:color="auto" w:fill="auto"/>
          </w:tcPr>
          <w:p w14:paraId="6B89F9B0" w14:textId="77777777" w:rsidR="000C08B0" w:rsidRPr="008C3753" w:rsidRDefault="000C08B0" w:rsidP="000C08B0">
            <w:pPr>
              <w:pStyle w:val="TAC"/>
            </w:pPr>
          </w:p>
        </w:tc>
        <w:tc>
          <w:tcPr>
            <w:tcW w:w="1085" w:type="dxa"/>
            <w:tcBorders>
              <w:top w:val="single" w:sz="4" w:space="0" w:color="auto"/>
            </w:tcBorders>
            <w:shd w:val="clear" w:color="auto" w:fill="auto"/>
          </w:tcPr>
          <w:p w14:paraId="273CBA3E" w14:textId="4D2EACE6" w:rsidR="000C08B0" w:rsidRPr="008C3753" w:rsidRDefault="000C08B0" w:rsidP="000C08B0">
            <w:pPr>
              <w:pStyle w:val="TAC"/>
            </w:pPr>
            <w:r>
              <w:t>8</w:t>
            </w:r>
          </w:p>
        </w:tc>
        <w:tc>
          <w:tcPr>
            <w:tcW w:w="858" w:type="dxa"/>
          </w:tcPr>
          <w:p w14:paraId="5FC1A62D" w14:textId="12ABE1C7" w:rsidR="000C08B0" w:rsidRPr="008C3753" w:rsidRDefault="000C08B0" w:rsidP="000C08B0">
            <w:pPr>
              <w:pStyle w:val="TAC"/>
            </w:pPr>
            <w:r>
              <w:t>Normal</w:t>
            </w:r>
          </w:p>
        </w:tc>
        <w:tc>
          <w:tcPr>
            <w:tcW w:w="1906" w:type="dxa"/>
          </w:tcPr>
          <w:p w14:paraId="2310FB65" w14:textId="67014A2F" w:rsidR="000C08B0" w:rsidRPr="008C3753" w:rsidRDefault="000C08B0" w:rsidP="000C08B0">
            <w:pPr>
              <w:pStyle w:val="TAC"/>
            </w:pPr>
            <w:r>
              <w:rPr>
                <w:rFonts w:eastAsia="DengXian"/>
              </w:rPr>
              <w:t>TDLA30-10 Low</w:t>
            </w:r>
          </w:p>
        </w:tc>
        <w:tc>
          <w:tcPr>
            <w:tcW w:w="1376" w:type="dxa"/>
          </w:tcPr>
          <w:p w14:paraId="5D890C82" w14:textId="3787E470" w:rsidR="000C08B0" w:rsidRPr="008C3753" w:rsidRDefault="000C08B0" w:rsidP="000C08B0">
            <w:pPr>
              <w:pStyle w:val="TAC"/>
            </w:pPr>
            <w:r>
              <w:t>70 %</w:t>
            </w:r>
          </w:p>
        </w:tc>
        <w:tc>
          <w:tcPr>
            <w:tcW w:w="1418" w:type="dxa"/>
          </w:tcPr>
          <w:p w14:paraId="6DB1C79E" w14:textId="73535DB9" w:rsidR="000C08B0" w:rsidRPr="008C3753" w:rsidRDefault="000C08B0" w:rsidP="000C08B0">
            <w:pPr>
              <w:pStyle w:val="TAC"/>
            </w:pPr>
            <w:r>
              <w:rPr>
                <w:rFonts w:eastAsia="DengXian"/>
              </w:rPr>
              <w:t>G-FR1-A12-5</w:t>
            </w:r>
          </w:p>
        </w:tc>
        <w:tc>
          <w:tcPr>
            <w:tcW w:w="1152" w:type="dxa"/>
          </w:tcPr>
          <w:p w14:paraId="5843E3EB" w14:textId="603F7585" w:rsidR="000C08B0" w:rsidRPr="008C3753" w:rsidRDefault="000C08B0" w:rsidP="000C08B0">
            <w:pPr>
              <w:pStyle w:val="TAC"/>
            </w:pPr>
            <w:r>
              <w:t>pos1</w:t>
            </w:r>
          </w:p>
        </w:tc>
        <w:tc>
          <w:tcPr>
            <w:tcW w:w="829" w:type="dxa"/>
          </w:tcPr>
          <w:p w14:paraId="3F8BA163" w14:textId="7D8C5E22" w:rsidR="000C08B0" w:rsidRPr="008C3753" w:rsidRDefault="000C08B0" w:rsidP="000C08B0">
            <w:pPr>
              <w:pStyle w:val="TAC"/>
            </w:pPr>
            <w:r>
              <w:t>12.8</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8C3753" w:rsidRDefault="00A7146A" w:rsidP="00A7146A">
            <w:pPr>
              <w:pStyle w:val="TAC"/>
            </w:pPr>
          </w:p>
        </w:tc>
        <w:tc>
          <w:tcPr>
            <w:tcW w:w="858" w:type="dxa"/>
            <w:tcBorders>
              <w:bottom w:val="single" w:sz="4" w:space="0" w:color="auto"/>
            </w:tcBorders>
          </w:tcPr>
          <w:p w14:paraId="7627F838" w14:textId="6FB78AB8" w:rsidR="00A7146A" w:rsidRPr="008C3753" w:rsidRDefault="00A7146A" w:rsidP="00A7146A">
            <w:pPr>
              <w:pStyle w:val="TAC"/>
              <w:rPr>
                <w:rFonts w:cs="Arial"/>
              </w:rPr>
            </w:pPr>
            <w:r w:rsidRPr="008C3753">
              <w:t>Normal</w:t>
            </w:r>
          </w:p>
        </w:tc>
        <w:tc>
          <w:tcPr>
            <w:tcW w:w="1906" w:type="dxa"/>
            <w:tcBorders>
              <w:bottom w:val="single" w:sz="4" w:space="0" w:color="auto"/>
            </w:tcBorders>
          </w:tcPr>
          <w:p w14:paraId="766A75B9" w14:textId="6F519CEB" w:rsidR="00A7146A" w:rsidRPr="008C3753" w:rsidRDefault="00A7146A" w:rsidP="00A7146A">
            <w:pPr>
              <w:pStyle w:val="TAC"/>
            </w:pPr>
            <w:r w:rsidRPr="008C3753">
              <w:t>TDLC300-100 Low</w:t>
            </w:r>
          </w:p>
        </w:tc>
        <w:tc>
          <w:tcPr>
            <w:tcW w:w="1376" w:type="dxa"/>
            <w:tcBorders>
              <w:bottom w:val="single" w:sz="4" w:space="0" w:color="auto"/>
            </w:tcBorders>
          </w:tcPr>
          <w:p w14:paraId="6D33444C" w14:textId="28FDC8C0" w:rsidR="00A7146A" w:rsidRPr="008C3753" w:rsidRDefault="00A7146A" w:rsidP="00A7146A">
            <w:pPr>
              <w:pStyle w:val="TAC"/>
            </w:pPr>
            <w:r w:rsidRPr="008C3753">
              <w:t>70 %</w:t>
            </w:r>
          </w:p>
        </w:tc>
        <w:tc>
          <w:tcPr>
            <w:tcW w:w="1418" w:type="dxa"/>
            <w:tcBorders>
              <w:bottom w:val="single" w:sz="4" w:space="0" w:color="auto"/>
            </w:tcBorders>
          </w:tcPr>
          <w:p w14:paraId="62D00ED2" w14:textId="2B0B3E73" w:rsidR="00A7146A" w:rsidRPr="008C3753" w:rsidRDefault="00A7146A" w:rsidP="00A7146A">
            <w:pPr>
              <w:pStyle w:val="TAC"/>
            </w:pPr>
            <w:r w:rsidRPr="008C3753">
              <w:t>G-FR1-A4-28</w:t>
            </w:r>
          </w:p>
        </w:tc>
        <w:tc>
          <w:tcPr>
            <w:tcW w:w="1152" w:type="dxa"/>
            <w:tcBorders>
              <w:bottom w:val="single" w:sz="4" w:space="0" w:color="auto"/>
            </w:tcBorders>
          </w:tcPr>
          <w:p w14:paraId="62D567D4" w14:textId="69678D4E" w:rsidR="00A7146A" w:rsidRPr="008C3753" w:rsidRDefault="00A7146A" w:rsidP="00A7146A">
            <w:pPr>
              <w:pStyle w:val="TAC"/>
            </w:pPr>
            <w:r w:rsidRPr="008C3753">
              <w:t>pos1</w:t>
            </w:r>
          </w:p>
        </w:tc>
        <w:tc>
          <w:tcPr>
            <w:tcW w:w="829" w:type="dxa"/>
            <w:tcBorders>
              <w:bottom w:val="single" w:sz="4" w:space="0" w:color="auto"/>
            </w:tcBorders>
          </w:tcPr>
          <w:p w14:paraId="2FFD0C2E" w14:textId="44A4C6C6" w:rsidR="00A7146A" w:rsidRPr="008C3753" w:rsidRDefault="00A7146A" w:rsidP="00A7146A">
            <w:pPr>
              <w:pStyle w:val="TAC"/>
            </w:pPr>
            <w:r w:rsidRPr="008C3753">
              <w:t>7.9</w:t>
            </w:r>
          </w:p>
        </w:tc>
      </w:tr>
      <w:tr w:rsidR="00115D05" w:rsidRPr="008C3753"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8C3753" w:rsidRDefault="00115D05" w:rsidP="00115D05">
            <w:pPr>
              <w:pStyle w:val="TAC"/>
            </w:pPr>
            <w:r>
              <w:t>4</w:t>
            </w:r>
          </w:p>
        </w:tc>
        <w:tc>
          <w:tcPr>
            <w:tcW w:w="858" w:type="dxa"/>
            <w:tcBorders>
              <w:top w:val="single" w:sz="4" w:space="0" w:color="auto"/>
            </w:tcBorders>
          </w:tcPr>
          <w:p w14:paraId="27F84974" w14:textId="4613C828" w:rsidR="00115D05" w:rsidRPr="008C3753" w:rsidRDefault="00115D05" w:rsidP="00115D05">
            <w:pPr>
              <w:pStyle w:val="TAC"/>
            </w:pPr>
            <w:r>
              <w:t>Normal</w:t>
            </w:r>
          </w:p>
        </w:tc>
        <w:tc>
          <w:tcPr>
            <w:tcW w:w="1906" w:type="dxa"/>
            <w:tcBorders>
              <w:top w:val="single" w:sz="4" w:space="0" w:color="auto"/>
            </w:tcBorders>
          </w:tcPr>
          <w:p w14:paraId="7B26BE0E" w14:textId="4DCEB7C9" w:rsidR="00115D05" w:rsidRPr="008C3753" w:rsidRDefault="00115D05" w:rsidP="00115D05">
            <w:pPr>
              <w:pStyle w:val="TAC"/>
            </w:pPr>
            <w:r>
              <w:t>TDLB100-400 Low</w:t>
            </w:r>
          </w:p>
        </w:tc>
        <w:tc>
          <w:tcPr>
            <w:tcW w:w="1376" w:type="dxa"/>
            <w:tcBorders>
              <w:top w:val="single" w:sz="4" w:space="0" w:color="auto"/>
            </w:tcBorders>
          </w:tcPr>
          <w:p w14:paraId="185613E7" w14:textId="14A99465" w:rsidR="00115D05" w:rsidRPr="008C3753" w:rsidRDefault="00115D05" w:rsidP="00115D05">
            <w:pPr>
              <w:pStyle w:val="TAC"/>
            </w:pPr>
            <w:r>
              <w:t>70 %</w:t>
            </w:r>
          </w:p>
        </w:tc>
        <w:tc>
          <w:tcPr>
            <w:tcW w:w="1418" w:type="dxa"/>
            <w:tcBorders>
              <w:top w:val="single" w:sz="4" w:space="0" w:color="auto"/>
            </w:tcBorders>
          </w:tcPr>
          <w:p w14:paraId="39463F4A" w14:textId="48AE9FDD" w:rsidR="00115D05" w:rsidRPr="008C3753" w:rsidRDefault="00115D05" w:rsidP="00115D05">
            <w:pPr>
              <w:pStyle w:val="TAC"/>
            </w:pPr>
            <w:r>
              <w:rPr>
                <w:rFonts w:eastAsia="DengXian"/>
              </w:rPr>
              <w:t>G-FR1-A3-42</w:t>
            </w:r>
          </w:p>
        </w:tc>
        <w:tc>
          <w:tcPr>
            <w:tcW w:w="1152" w:type="dxa"/>
            <w:tcBorders>
              <w:top w:val="single" w:sz="4" w:space="0" w:color="auto"/>
            </w:tcBorders>
          </w:tcPr>
          <w:p w14:paraId="56F6C077" w14:textId="6E37AB76" w:rsidR="00115D05" w:rsidRPr="008C3753" w:rsidRDefault="00115D05" w:rsidP="00115D05">
            <w:pPr>
              <w:pStyle w:val="TAC"/>
            </w:pPr>
            <w:r>
              <w:t>pos1</w:t>
            </w:r>
          </w:p>
        </w:tc>
        <w:tc>
          <w:tcPr>
            <w:tcW w:w="829" w:type="dxa"/>
            <w:tcBorders>
              <w:top w:val="single" w:sz="4" w:space="0" w:color="auto"/>
            </w:tcBorders>
          </w:tcPr>
          <w:p w14:paraId="5342731D" w14:textId="68B9C753" w:rsidR="00115D05" w:rsidRPr="008C3753" w:rsidRDefault="00115D05" w:rsidP="00115D05">
            <w:pPr>
              <w:pStyle w:val="TAC"/>
            </w:pPr>
            <w:r>
              <w:rPr>
                <w:rFonts w:eastAsia="DengXian"/>
              </w:rPr>
              <w:t>3.0</w:t>
            </w:r>
          </w:p>
        </w:tc>
      </w:tr>
      <w:tr w:rsidR="00115D05" w:rsidRPr="008C3753" w14:paraId="2416F21C" w14:textId="77777777" w:rsidTr="0005386F">
        <w:trPr>
          <w:cantSplit/>
          <w:jc w:val="center"/>
        </w:trPr>
        <w:tc>
          <w:tcPr>
            <w:tcW w:w="1007" w:type="dxa"/>
            <w:tcBorders>
              <w:top w:val="nil"/>
              <w:bottom w:val="nil"/>
            </w:tcBorders>
            <w:shd w:val="clear" w:color="auto" w:fill="auto"/>
          </w:tcPr>
          <w:p w14:paraId="65613889" w14:textId="77777777" w:rsidR="00115D05" w:rsidRPr="008C3753" w:rsidRDefault="00115D05" w:rsidP="00115D05">
            <w:pPr>
              <w:pStyle w:val="TAC"/>
            </w:pPr>
          </w:p>
        </w:tc>
        <w:tc>
          <w:tcPr>
            <w:tcW w:w="1085" w:type="dxa"/>
            <w:tcBorders>
              <w:top w:val="nil"/>
              <w:bottom w:val="nil"/>
            </w:tcBorders>
            <w:shd w:val="clear" w:color="auto" w:fill="auto"/>
          </w:tcPr>
          <w:p w14:paraId="5DC2C765" w14:textId="77777777" w:rsidR="00115D05" w:rsidRPr="008C3753" w:rsidRDefault="00115D05" w:rsidP="00115D05">
            <w:pPr>
              <w:pStyle w:val="TAC"/>
            </w:pPr>
          </w:p>
        </w:tc>
        <w:tc>
          <w:tcPr>
            <w:tcW w:w="858" w:type="dxa"/>
          </w:tcPr>
          <w:p w14:paraId="14684F8D" w14:textId="3A20A5ED" w:rsidR="00115D05" w:rsidRPr="008C3753" w:rsidRDefault="00115D05" w:rsidP="00115D05">
            <w:pPr>
              <w:pStyle w:val="TAC"/>
            </w:pPr>
            <w:r>
              <w:t>Normal</w:t>
            </w:r>
          </w:p>
        </w:tc>
        <w:tc>
          <w:tcPr>
            <w:tcW w:w="1906" w:type="dxa"/>
          </w:tcPr>
          <w:p w14:paraId="00C0903F" w14:textId="7D0006A0" w:rsidR="00115D05" w:rsidRPr="008C3753" w:rsidRDefault="00115D05" w:rsidP="00115D05">
            <w:pPr>
              <w:pStyle w:val="TAC"/>
            </w:pPr>
            <w:r>
              <w:t>TDLC300-100 Low</w:t>
            </w:r>
          </w:p>
        </w:tc>
        <w:tc>
          <w:tcPr>
            <w:tcW w:w="1376" w:type="dxa"/>
          </w:tcPr>
          <w:p w14:paraId="766A60F4" w14:textId="01148999" w:rsidR="00115D05" w:rsidRPr="008C3753" w:rsidRDefault="00115D05" w:rsidP="00115D05">
            <w:pPr>
              <w:pStyle w:val="TAC"/>
            </w:pPr>
            <w:r>
              <w:t>70 %</w:t>
            </w:r>
          </w:p>
        </w:tc>
        <w:tc>
          <w:tcPr>
            <w:tcW w:w="1418" w:type="dxa"/>
          </w:tcPr>
          <w:p w14:paraId="6A1666F4" w14:textId="0BEF6264" w:rsidR="00115D05" w:rsidRPr="008C3753" w:rsidRDefault="00115D05" w:rsidP="00115D05">
            <w:pPr>
              <w:pStyle w:val="TAC"/>
            </w:pPr>
            <w:r>
              <w:rPr>
                <w:rFonts w:eastAsia="DengXian"/>
              </w:rPr>
              <w:t>G-FR1-A9-4</w:t>
            </w:r>
          </w:p>
        </w:tc>
        <w:tc>
          <w:tcPr>
            <w:tcW w:w="1152" w:type="dxa"/>
          </w:tcPr>
          <w:p w14:paraId="78787CD3" w14:textId="799E4575" w:rsidR="00115D05" w:rsidRPr="008C3753" w:rsidRDefault="00115D05" w:rsidP="00115D05">
            <w:pPr>
              <w:pStyle w:val="TAC"/>
            </w:pPr>
            <w:r>
              <w:t>pos1</w:t>
            </w:r>
          </w:p>
        </w:tc>
        <w:tc>
          <w:tcPr>
            <w:tcW w:w="829" w:type="dxa"/>
          </w:tcPr>
          <w:p w14:paraId="415990DB" w14:textId="47DB8883" w:rsidR="00115D05" w:rsidRPr="008C3753" w:rsidRDefault="00115D05" w:rsidP="00115D05">
            <w:pPr>
              <w:pStyle w:val="TAC"/>
            </w:pPr>
            <w:r>
              <w:rPr>
                <w:rFonts w:eastAsia="DengXian"/>
              </w:rPr>
              <w:t>16.8</w:t>
            </w:r>
          </w:p>
        </w:tc>
      </w:tr>
      <w:tr w:rsidR="00115D05" w:rsidRPr="008C3753" w14:paraId="7506298B" w14:textId="77777777" w:rsidTr="0005386F">
        <w:trPr>
          <w:cantSplit/>
          <w:jc w:val="center"/>
        </w:trPr>
        <w:tc>
          <w:tcPr>
            <w:tcW w:w="1007" w:type="dxa"/>
            <w:tcBorders>
              <w:top w:val="nil"/>
              <w:bottom w:val="nil"/>
            </w:tcBorders>
            <w:shd w:val="clear" w:color="auto" w:fill="auto"/>
          </w:tcPr>
          <w:p w14:paraId="514E4502" w14:textId="4C10D425" w:rsidR="00115D05" w:rsidRPr="008C3753" w:rsidRDefault="00115D05" w:rsidP="00115D05">
            <w:pPr>
              <w:pStyle w:val="TAC"/>
            </w:pPr>
            <w:r>
              <w:t>4</w:t>
            </w:r>
          </w:p>
        </w:tc>
        <w:tc>
          <w:tcPr>
            <w:tcW w:w="1085" w:type="dxa"/>
            <w:tcBorders>
              <w:top w:val="nil"/>
              <w:bottom w:val="single" w:sz="4" w:space="0" w:color="auto"/>
            </w:tcBorders>
            <w:shd w:val="clear" w:color="auto" w:fill="auto"/>
          </w:tcPr>
          <w:p w14:paraId="42BA3BFD" w14:textId="77777777" w:rsidR="00115D05" w:rsidRPr="008C3753" w:rsidRDefault="00115D05" w:rsidP="00115D05">
            <w:pPr>
              <w:pStyle w:val="TAC"/>
            </w:pPr>
          </w:p>
        </w:tc>
        <w:tc>
          <w:tcPr>
            <w:tcW w:w="858" w:type="dxa"/>
          </w:tcPr>
          <w:p w14:paraId="7D9C1FB7" w14:textId="3CA75F04" w:rsidR="00115D05" w:rsidRPr="008C3753" w:rsidRDefault="00115D05" w:rsidP="00115D05">
            <w:pPr>
              <w:pStyle w:val="TAC"/>
            </w:pPr>
            <w:r>
              <w:t>Normal</w:t>
            </w:r>
          </w:p>
        </w:tc>
        <w:tc>
          <w:tcPr>
            <w:tcW w:w="1906" w:type="dxa"/>
          </w:tcPr>
          <w:p w14:paraId="6979A245" w14:textId="0A565118" w:rsidR="00115D05" w:rsidRPr="008C3753" w:rsidRDefault="00115D05" w:rsidP="00115D05">
            <w:pPr>
              <w:pStyle w:val="TAC"/>
            </w:pPr>
            <w:r>
              <w:t>TDLA30-10 Low</w:t>
            </w:r>
          </w:p>
        </w:tc>
        <w:tc>
          <w:tcPr>
            <w:tcW w:w="1376" w:type="dxa"/>
          </w:tcPr>
          <w:p w14:paraId="7A531564" w14:textId="7F09B361" w:rsidR="00115D05" w:rsidRPr="008C3753" w:rsidRDefault="00115D05" w:rsidP="00115D05">
            <w:pPr>
              <w:pStyle w:val="TAC"/>
            </w:pPr>
            <w:r>
              <w:t>70 %</w:t>
            </w:r>
          </w:p>
        </w:tc>
        <w:tc>
          <w:tcPr>
            <w:tcW w:w="1418" w:type="dxa"/>
          </w:tcPr>
          <w:p w14:paraId="6068A5D9" w14:textId="32339E3B" w:rsidR="00115D05" w:rsidRPr="008C3753" w:rsidRDefault="00115D05" w:rsidP="00115D05">
            <w:pPr>
              <w:pStyle w:val="TAC"/>
            </w:pPr>
            <w:r>
              <w:rPr>
                <w:rFonts w:eastAsia="DengXian"/>
              </w:rPr>
              <w:t>G-FR1-A12-6</w:t>
            </w:r>
          </w:p>
        </w:tc>
        <w:tc>
          <w:tcPr>
            <w:tcW w:w="1152" w:type="dxa"/>
          </w:tcPr>
          <w:p w14:paraId="29AF4DE0" w14:textId="0149F901" w:rsidR="00115D05" w:rsidRPr="008C3753" w:rsidRDefault="00115D05" w:rsidP="00115D05">
            <w:pPr>
              <w:pStyle w:val="TAC"/>
            </w:pPr>
            <w:r>
              <w:t>pos1</w:t>
            </w:r>
          </w:p>
        </w:tc>
        <w:tc>
          <w:tcPr>
            <w:tcW w:w="829" w:type="dxa"/>
          </w:tcPr>
          <w:p w14:paraId="454B4E43" w14:textId="0DE25E5A" w:rsidR="00115D05" w:rsidRPr="008C3753" w:rsidRDefault="00115D05" w:rsidP="00115D05">
            <w:pPr>
              <w:pStyle w:val="TAC"/>
            </w:pPr>
            <w:r>
              <w:rPr>
                <w:rFonts w:eastAsia="DengXian"/>
              </w:rPr>
              <w:t>21.6</w:t>
            </w:r>
          </w:p>
        </w:tc>
      </w:tr>
      <w:tr w:rsidR="00115D05" w:rsidRPr="008C3753" w14:paraId="32DE2DC9" w14:textId="77777777" w:rsidTr="0005386F">
        <w:trPr>
          <w:cantSplit/>
          <w:jc w:val="center"/>
        </w:trPr>
        <w:tc>
          <w:tcPr>
            <w:tcW w:w="1007" w:type="dxa"/>
            <w:tcBorders>
              <w:top w:val="nil"/>
              <w:bottom w:val="nil"/>
            </w:tcBorders>
            <w:shd w:val="clear" w:color="auto" w:fill="auto"/>
          </w:tcPr>
          <w:p w14:paraId="3D66BECB"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8C3753" w:rsidRDefault="00115D05" w:rsidP="00115D05">
            <w:pPr>
              <w:pStyle w:val="TAC"/>
            </w:pPr>
            <w:r>
              <w:t>8</w:t>
            </w:r>
          </w:p>
        </w:tc>
        <w:tc>
          <w:tcPr>
            <w:tcW w:w="858" w:type="dxa"/>
          </w:tcPr>
          <w:p w14:paraId="3691FC1B" w14:textId="0111D98E" w:rsidR="00115D05" w:rsidRPr="008C3753" w:rsidRDefault="00115D05" w:rsidP="00115D05">
            <w:pPr>
              <w:pStyle w:val="TAC"/>
            </w:pPr>
            <w:r>
              <w:t>Normal</w:t>
            </w:r>
          </w:p>
        </w:tc>
        <w:tc>
          <w:tcPr>
            <w:tcW w:w="1906" w:type="dxa"/>
          </w:tcPr>
          <w:p w14:paraId="198173F9" w14:textId="22955C6F" w:rsidR="00115D05" w:rsidRPr="008C3753" w:rsidRDefault="00115D05" w:rsidP="00115D05">
            <w:pPr>
              <w:pStyle w:val="TAC"/>
            </w:pPr>
            <w:r>
              <w:t>TDLB100-400 Low</w:t>
            </w:r>
          </w:p>
        </w:tc>
        <w:tc>
          <w:tcPr>
            <w:tcW w:w="1376" w:type="dxa"/>
          </w:tcPr>
          <w:p w14:paraId="164ADAF8" w14:textId="6D7460E3" w:rsidR="00115D05" w:rsidRPr="008C3753" w:rsidRDefault="00115D05" w:rsidP="00115D05">
            <w:pPr>
              <w:pStyle w:val="TAC"/>
            </w:pPr>
            <w:r>
              <w:t>70 %</w:t>
            </w:r>
          </w:p>
        </w:tc>
        <w:tc>
          <w:tcPr>
            <w:tcW w:w="1418" w:type="dxa"/>
          </w:tcPr>
          <w:p w14:paraId="50BF28D2" w14:textId="24B5DD5D" w:rsidR="00115D05" w:rsidRPr="008C3753" w:rsidRDefault="00115D05" w:rsidP="00115D05">
            <w:pPr>
              <w:pStyle w:val="TAC"/>
            </w:pPr>
            <w:r>
              <w:rPr>
                <w:rFonts w:eastAsia="DengXian"/>
              </w:rPr>
              <w:t>G-FR1-A3-42</w:t>
            </w:r>
          </w:p>
        </w:tc>
        <w:tc>
          <w:tcPr>
            <w:tcW w:w="1152" w:type="dxa"/>
          </w:tcPr>
          <w:p w14:paraId="508DDA21" w14:textId="6FFA0270" w:rsidR="00115D05" w:rsidRPr="008C3753" w:rsidRDefault="00115D05" w:rsidP="00115D05">
            <w:pPr>
              <w:pStyle w:val="TAC"/>
            </w:pPr>
            <w:r>
              <w:t>pos1</w:t>
            </w:r>
          </w:p>
        </w:tc>
        <w:tc>
          <w:tcPr>
            <w:tcW w:w="829" w:type="dxa"/>
          </w:tcPr>
          <w:p w14:paraId="6CF5F5A8" w14:textId="653C71BB" w:rsidR="00115D05" w:rsidRPr="008C3753" w:rsidRDefault="00115D05" w:rsidP="00115D05">
            <w:pPr>
              <w:pStyle w:val="TAC"/>
            </w:pPr>
            <w:r>
              <w:rPr>
                <w:rFonts w:eastAsia="DengXian"/>
              </w:rPr>
              <w:t>-0.4</w:t>
            </w:r>
          </w:p>
        </w:tc>
      </w:tr>
      <w:tr w:rsidR="00115D05" w:rsidRPr="008C3753" w14:paraId="40FD4E30" w14:textId="77777777" w:rsidTr="0005386F">
        <w:trPr>
          <w:cantSplit/>
          <w:jc w:val="center"/>
        </w:trPr>
        <w:tc>
          <w:tcPr>
            <w:tcW w:w="1007" w:type="dxa"/>
            <w:tcBorders>
              <w:top w:val="nil"/>
              <w:bottom w:val="nil"/>
            </w:tcBorders>
            <w:shd w:val="clear" w:color="auto" w:fill="auto"/>
          </w:tcPr>
          <w:p w14:paraId="0832DC7C" w14:textId="77777777" w:rsidR="00115D05" w:rsidRPr="008C3753" w:rsidRDefault="00115D05" w:rsidP="00115D05">
            <w:pPr>
              <w:pStyle w:val="TAC"/>
            </w:pPr>
          </w:p>
        </w:tc>
        <w:tc>
          <w:tcPr>
            <w:tcW w:w="1085" w:type="dxa"/>
            <w:tcBorders>
              <w:top w:val="nil"/>
              <w:bottom w:val="nil"/>
            </w:tcBorders>
            <w:shd w:val="clear" w:color="auto" w:fill="auto"/>
          </w:tcPr>
          <w:p w14:paraId="2241332D" w14:textId="77777777" w:rsidR="00115D05" w:rsidRPr="008C3753" w:rsidRDefault="00115D05" w:rsidP="00115D05">
            <w:pPr>
              <w:pStyle w:val="TAC"/>
            </w:pPr>
          </w:p>
        </w:tc>
        <w:tc>
          <w:tcPr>
            <w:tcW w:w="858" w:type="dxa"/>
          </w:tcPr>
          <w:p w14:paraId="3A550CAE" w14:textId="5AE3F444" w:rsidR="00115D05" w:rsidRPr="008C3753" w:rsidRDefault="00115D05" w:rsidP="00115D05">
            <w:pPr>
              <w:pStyle w:val="TAC"/>
            </w:pPr>
            <w:r>
              <w:t>Normal</w:t>
            </w:r>
          </w:p>
        </w:tc>
        <w:tc>
          <w:tcPr>
            <w:tcW w:w="1906" w:type="dxa"/>
          </w:tcPr>
          <w:p w14:paraId="6BD4460D" w14:textId="4B913D17" w:rsidR="00115D05" w:rsidRPr="008C3753" w:rsidRDefault="00115D05" w:rsidP="00115D05">
            <w:pPr>
              <w:pStyle w:val="TAC"/>
            </w:pPr>
            <w:r>
              <w:t>TDLC300-100 Low</w:t>
            </w:r>
          </w:p>
        </w:tc>
        <w:tc>
          <w:tcPr>
            <w:tcW w:w="1376" w:type="dxa"/>
          </w:tcPr>
          <w:p w14:paraId="49904E91" w14:textId="11D2FF67" w:rsidR="00115D05" w:rsidRPr="008C3753" w:rsidRDefault="00115D05" w:rsidP="00115D05">
            <w:pPr>
              <w:pStyle w:val="TAC"/>
            </w:pPr>
            <w:r>
              <w:t>70 %</w:t>
            </w:r>
          </w:p>
        </w:tc>
        <w:tc>
          <w:tcPr>
            <w:tcW w:w="1418" w:type="dxa"/>
          </w:tcPr>
          <w:p w14:paraId="4022F59B" w14:textId="669CDFD1" w:rsidR="00115D05" w:rsidRPr="008C3753" w:rsidRDefault="00115D05" w:rsidP="00115D05">
            <w:pPr>
              <w:pStyle w:val="TAC"/>
            </w:pPr>
            <w:r>
              <w:rPr>
                <w:rFonts w:eastAsia="DengXian"/>
              </w:rPr>
              <w:t>G-FR1-A9-4</w:t>
            </w:r>
          </w:p>
        </w:tc>
        <w:tc>
          <w:tcPr>
            <w:tcW w:w="1152" w:type="dxa"/>
          </w:tcPr>
          <w:p w14:paraId="1835087D" w14:textId="2B43471E" w:rsidR="00115D05" w:rsidRPr="008C3753" w:rsidRDefault="00115D05" w:rsidP="00115D05">
            <w:pPr>
              <w:pStyle w:val="TAC"/>
            </w:pPr>
            <w:r>
              <w:t>pos1</w:t>
            </w:r>
          </w:p>
        </w:tc>
        <w:tc>
          <w:tcPr>
            <w:tcW w:w="829" w:type="dxa"/>
          </w:tcPr>
          <w:p w14:paraId="45935A55" w14:textId="4F0C1CD8" w:rsidR="00115D05" w:rsidRPr="008C3753" w:rsidRDefault="00115D05" w:rsidP="00115D05">
            <w:pPr>
              <w:pStyle w:val="TAC"/>
            </w:pPr>
            <w:r>
              <w:rPr>
                <w:rFonts w:eastAsia="DengXian"/>
              </w:rPr>
              <w:t>9.5</w:t>
            </w:r>
          </w:p>
        </w:tc>
      </w:tr>
      <w:tr w:rsidR="00115D05" w:rsidRPr="008C3753" w14:paraId="5C7B52ED" w14:textId="77777777" w:rsidTr="00A7146A">
        <w:trPr>
          <w:cantSplit/>
          <w:jc w:val="center"/>
        </w:trPr>
        <w:tc>
          <w:tcPr>
            <w:tcW w:w="1007" w:type="dxa"/>
            <w:tcBorders>
              <w:top w:val="nil"/>
            </w:tcBorders>
            <w:shd w:val="clear" w:color="auto" w:fill="auto"/>
          </w:tcPr>
          <w:p w14:paraId="1A518B1B" w14:textId="77777777" w:rsidR="00115D05" w:rsidRPr="008C3753" w:rsidRDefault="00115D05" w:rsidP="00115D05">
            <w:pPr>
              <w:pStyle w:val="TAC"/>
            </w:pPr>
          </w:p>
        </w:tc>
        <w:tc>
          <w:tcPr>
            <w:tcW w:w="1085" w:type="dxa"/>
            <w:tcBorders>
              <w:top w:val="nil"/>
            </w:tcBorders>
            <w:shd w:val="clear" w:color="auto" w:fill="auto"/>
          </w:tcPr>
          <w:p w14:paraId="45523CF0" w14:textId="77777777" w:rsidR="00115D05" w:rsidRPr="008C3753" w:rsidRDefault="00115D05" w:rsidP="00115D05">
            <w:pPr>
              <w:pStyle w:val="TAC"/>
            </w:pPr>
          </w:p>
        </w:tc>
        <w:tc>
          <w:tcPr>
            <w:tcW w:w="858" w:type="dxa"/>
          </w:tcPr>
          <w:p w14:paraId="7EF88A84" w14:textId="1EBB673B" w:rsidR="00115D05" w:rsidRPr="008C3753" w:rsidRDefault="00115D05" w:rsidP="00115D05">
            <w:pPr>
              <w:pStyle w:val="TAC"/>
            </w:pPr>
            <w:r>
              <w:t>Normal</w:t>
            </w:r>
          </w:p>
        </w:tc>
        <w:tc>
          <w:tcPr>
            <w:tcW w:w="1906" w:type="dxa"/>
          </w:tcPr>
          <w:p w14:paraId="1FE6E729" w14:textId="7A981D36" w:rsidR="00115D05" w:rsidRPr="008C3753" w:rsidRDefault="00115D05" w:rsidP="00115D05">
            <w:pPr>
              <w:pStyle w:val="TAC"/>
            </w:pPr>
            <w:r>
              <w:t>TDLA30-10 Low</w:t>
            </w:r>
          </w:p>
        </w:tc>
        <w:tc>
          <w:tcPr>
            <w:tcW w:w="1376" w:type="dxa"/>
          </w:tcPr>
          <w:p w14:paraId="783ED773" w14:textId="7EAFC3A2" w:rsidR="00115D05" w:rsidRPr="008C3753" w:rsidRDefault="00115D05" w:rsidP="00115D05">
            <w:pPr>
              <w:pStyle w:val="TAC"/>
            </w:pPr>
            <w:r>
              <w:t>70 %</w:t>
            </w:r>
          </w:p>
        </w:tc>
        <w:tc>
          <w:tcPr>
            <w:tcW w:w="1418" w:type="dxa"/>
          </w:tcPr>
          <w:p w14:paraId="1DDC4287" w14:textId="37F1210D" w:rsidR="00115D05" w:rsidRPr="008C3753" w:rsidRDefault="00115D05" w:rsidP="00115D05">
            <w:pPr>
              <w:pStyle w:val="TAC"/>
            </w:pPr>
            <w:r>
              <w:rPr>
                <w:rFonts w:eastAsia="DengXian"/>
              </w:rPr>
              <w:t>G-FR1-A12-6</w:t>
            </w:r>
          </w:p>
        </w:tc>
        <w:tc>
          <w:tcPr>
            <w:tcW w:w="1152" w:type="dxa"/>
          </w:tcPr>
          <w:p w14:paraId="25F0F050" w14:textId="388DCBA9" w:rsidR="00115D05" w:rsidRPr="008C3753" w:rsidRDefault="00115D05" w:rsidP="00115D05">
            <w:pPr>
              <w:pStyle w:val="TAC"/>
            </w:pPr>
            <w:r>
              <w:t>pos1</w:t>
            </w:r>
          </w:p>
        </w:tc>
        <w:tc>
          <w:tcPr>
            <w:tcW w:w="829" w:type="dxa"/>
          </w:tcPr>
          <w:p w14:paraId="273FFA8A" w14:textId="32CAE75D" w:rsidR="00115D05" w:rsidRPr="008C3753" w:rsidRDefault="00115D05" w:rsidP="00115D05">
            <w:pPr>
              <w:pStyle w:val="TAC"/>
            </w:pPr>
            <w:r>
              <w:rPr>
                <w:rFonts w:eastAsia="DengXian"/>
              </w:rPr>
              <w:t>13.2</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8C3753" w:rsidRDefault="00A7146A" w:rsidP="00A7146A">
            <w:pPr>
              <w:pStyle w:val="TAC"/>
            </w:pPr>
          </w:p>
        </w:tc>
        <w:tc>
          <w:tcPr>
            <w:tcW w:w="858" w:type="dxa"/>
            <w:tcBorders>
              <w:bottom w:val="single" w:sz="4" w:space="0" w:color="auto"/>
            </w:tcBorders>
          </w:tcPr>
          <w:p w14:paraId="1EA8EFC2" w14:textId="7700192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5202B919" w14:textId="59D12144" w:rsidR="00A7146A" w:rsidRPr="008C3753" w:rsidRDefault="00A7146A" w:rsidP="00A7146A">
            <w:pPr>
              <w:pStyle w:val="TAC"/>
            </w:pPr>
            <w:r w:rsidRPr="008C3753">
              <w:t>TDLC300-100 Low</w:t>
            </w:r>
          </w:p>
        </w:tc>
        <w:tc>
          <w:tcPr>
            <w:tcW w:w="1376" w:type="dxa"/>
            <w:tcBorders>
              <w:bottom w:val="single" w:sz="4" w:space="0" w:color="auto"/>
            </w:tcBorders>
          </w:tcPr>
          <w:p w14:paraId="4D83C2D5" w14:textId="46F6078B" w:rsidR="00A7146A" w:rsidRPr="008C3753" w:rsidRDefault="00A7146A" w:rsidP="00A7146A">
            <w:pPr>
              <w:pStyle w:val="TAC"/>
            </w:pPr>
            <w:r w:rsidRPr="008C3753">
              <w:t>70 %</w:t>
            </w:r>
          </w:p>
        </w:tc>
        <w:tc>
          <w:tcPr>
            <w:tcW w:w="1418" w:type="dxa"/>
            <w:tcBorders>
              <w:bottom w:val="single" w:sz="4" w:space="0" w:color="auto"/>
            </w:tcBorders>
          </w:tcPr>
          <w:p w14:paraId="52D63B8C" w14:textId="678C312A" w:rsidR="00A7146A" w:rsidRPr="008C3753" w:rsidRDefault="00A7146A" w:rsidP="00A7146A">
            <w:pPr>
              <w:pStyle w:val="TAC"/>
            </w:pPr>
            <w:r w:rsidRPr="008C3753">
              <w:t>G-FR1-A4-22</w:t>
            </w:r>
          </w:p>
        </w:tc>
        <w:tc>
          <w:tcPr>
            <w:tcW w:w="1152" w:type="dxa"/>
            <w:tcBorders>
              <w:bottom w:val="single" w:sz="4" w:space="0" w:color="auto"/>
            </w:tcBorders>
          </w:tcPr>
          <w:p w14:paraId="7FB73F59" w14:textId="08471804" w:rsidR="00A7146A" w:rsidRPr="008C3753" w:rsidRDefault="00A7146A" w:rsidP="00A7146A">
            <w:pPr>
              <w:pStyle w:val="TAC"/>
            </w:pPr>
            <w:r w:rsidRPr="008C3753">
              <w:t>pos1</w:t>
            </w:r>
          </w:p>
        </w:tc>
        <w:tc>
          <w:tcPr>
            <w:tcW w:w="829" w:type="dxa"/>
            <w:tcBorders>
              <w:bottom w:val="single" w:sz="4" w:space="0" w:color="auto"/>
            </w:tcBorders>
          </w:tcPr>
          <w:p w14:paraId="34064333" w14:textId="2A70F951" w:rsidR="00A7146A" w:rsidRPr="008C3753" w:rsidRDefault="00A7146A" w:rsidP="00A7146A">
            <w:pPr>
              <w:pStyle w:val="TAC"/>
            </w:pPr>
            <w:r w:rsidRPr="008C3753">
              <w:t>7.6</w:t>
            </w:r>
          </w:p>
        </w:tc>
      </w:tr>
      <w:tr w:rsidR="00115D05" w:rsidRPr="008C3753"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8C3753" w:rsidRDefault="00115D05" w:rsidP="00115D05">
            <w:pPr>
              <w:pStyle w:val="TAC"/>
            </w:pPr>
            <w:r>
              <w:t>4</w:t>
            </w:r>
          </w:p>
        </w:tc>
        <w:tc>
          <w:tcPr>
            <w:tcW w:w="858" w:type="dxa"/>
            <w:tcBorders>
              <w:top w:val="single" w:sz="4" w:space="0" w:color="auto"/>
            </w:tcBorders>
          </w:tcPr>
          <w:p w14:paraId="432152E2" w14:textId="1C1E6393" w:rsidR="00115D05" w:rsidRPr="008C3753" w:rsidRDefault="00115D05" w:rsidP="00115D05">
            <w:pPr>
              <w:pStyle w:val="TAC"/>
              <w:rPr>
                <w:rFonts w:cs="Arial"/>
              </w:rPr>
            </w:pPr>
            <w:r>
              <w:t>Normal</w:t>
            </w:r>
          </w:p>
        </w:tc>
        <w:tc>
          <w:tcPr>
            <w:tcW w:w="1906" w:type="dxa"/>
            <w:tcBorders>
              <w:top w:val="single" w:sz="4" w:space="0" w:color="auto"/>
            </w:tcBorders>
          </w:tcPr>
          <w:p w14:paraId="70757473" w14:textId="2FF7AE9F" w:rsidR="00115D05" w:rsidRPr="008C3753" w:rsidRDefault="00115D05" w:rsidP="00115D05">
            <w:pPr>
              <w:pStyle w:val="TAC"/>
            </w:pPr>
            <w:r>
              <w:t>TDLB100-400 Low</w:t>
            </w:r>
          </w:p>
        </w:tc>
        <w:tc>
          <w:tcPr>
            <w:tcW w:w="1376" w:type="dxa"/>
            <w:tcBorders>
              <w:top w:val="single" w:sz="4" w:space="0" w:color="auto"/>
            </w:tcBorders>
          </w:tcPr>
          <w:p w14:paraId="65016380" w14:textId="7E77951D" w:rsidR="00115D05" w:rsidRPr="008C3753" w:rsidRDefault="00115D05" w:rsidP="00115D05">
            <w:pPr>
              <w:pStyle w:val="TAC"/>
            </w:pPr>
            <w:r>
              <w:t>70 %</w:t>
            </w:r>
          </w:p>
        </w:tc>
        <w:tc>
          <w:tcPr>
            <w:tcW w:w="1418" w:type="dxa"/>
            <w:tcBorders>
              <w:top w:val="single" w:sz="4" w:space="0" w:color="auto"/>
            </w:tcBorders>
          </w:tcPr>
          <w:p w14:paraId="01530BEE" w14:textId="4CA07671" w:rsidR="00115D05" w:rsidRPr="008C3753" w:rsidRDefault="00115D05" w:rsidP="00115D05">
            <w:pPr>
              <w:pStyle w:val="TAC"/>
            </w:pPr>
            <w:r>
              <w:rPr>
                <w:rFonts w:eastAsia="DengXian"/>
              </w:rPr>
              <w:t>G-FR1-A3-39</w:t>
            </w:r>
          </w:p>
        </w:tc>
        <w:tc>
          <w:tcPr>
            <w:tcW w:w="1152" w:type="dxa"/>
            <w:tcBorders>
              <w:top w:val="single" w:sz="4" w:space="0" w:color="auto"/>
            </w:tcBorders>
          </w:tcPr>
          <w:p w14:paraId="69FD688C" w14:textId="42EC9F19" w:rsidR="00115D05" w:rsidRPr="008C3753" w:rsidRDefault="00115D05" w:rsidP="00115D05">
            <w:pPr>
              <w:pStyle w:val="TAC"/>
            </w:pPr>
            <w:r>
              <w:t>pos1</w:t>
            </w:r>
          </w:p>
        </w:tc>
        <w:tc>
          <w:tcPr>
            <w:tcW w:w="829" w:type="dxa"/>
            <w:tcBorders>
              <w:top w:val="single" w:sz="4" w:space="0" w:color="auto"/>
            </w:tcBorders>
          </w:tcPr>
          <w:p w14:paraId="39A0C0D1" w14:textId="0AA057F4" w:rsidR="00115D05" w:rsidRPr="008C3753" w:rsidRDefault="00115D05" w:rsidP="00115D05">
            <w:pPr>
              <w:pStyle w:val="TAC"/>
            </w:pPr>
            <w:r>
              <w:rPr>
                <w:rFonts w:eastAsia="DengXian"/>
              </w:rPr>
              <w:t>2.9</w:t>
            </w:r>
          </w:p>
        </w:tc>
      </w:tr>
      <w:tr w:rsidR="00115D05" w:rsidRPr="008C3753" w14:paraId="3DE1CDDC" w14:textId="77777777" w:rsidTr="00265E78">
        <w:trPr>
          <w:cantSplit/>
          <w:jc w:val="center"/>
        </w:trPr>
        <w:tc>
          <w:tcPr>
            <w:tcW w:w="1007" w:type="dxa"/>
            <w:tcBorders>
              <w:top w:val="nil"/>
              <w:bottom w:val="nil"/>
            </w:tcBorders>
            <w:shd w:val="clear" w:color="auto" w:fill="auto"/>
          </w:tcPr>
          <w:p w14:paraId="729D33DD" w14:textId="77777777" w:rsidR="00115D05" w:rsidRPr="008C3753" w:rsidRDefault="00115D05" w:rsidP="00115D05">
            <w:pPr>
              <w:pStyle w:val="TAC"/>
            </w:pPr>
          </w:p>
        </w:tc>
        <w:tc>
          <w:tcPr>
            <w:tcW w:w="1085" w:type="dxa"/>
            <w:tcBorders>
              <w:top w:val="nil"/>
              <w:bottom w:val="nil"/>
            </w:tcBorders>
            <w:shd w:val="clear" w:color="auto" w:fill="auto"/>
          </w:tcPr>
          <w:p w14:paraId="13DB9801" w14:textId="77777777" w:rsidR="00115D05" w:rsidRPr="008C3753" w:rsidRDefault="00115D05" w:rsidP="00115D05">
            <w:pPr>
              <w:pStyle w:val="TAC"/>
            </w:pPr>
          </w:p>
        </w:tc>
        <w:tc>
          <w:tcPr>
            <w:tcW w:w="858" w:type="dxa"/>
          </w:tcPr>
          <w:p w14:paraId="6A63156F" w14:textId="445AE543" w:rsidR="00115D05" w:rsidRPr="008C3753" w:rsidRDefault="00115D05" w:rsidP="00115D05">
            <w:pPr>
              <w:pStyle w:val="TAC"/>
              <w:rPr>
                <w:rFonts w:cs="Arial"/>
              </w:rPr>
            </w:pPr>
            <w:r>
              <w:t>Normal</w:t>
            </w:r>
          </w:p>
        </w:tc>
        <w:tc>
          <w:tcPr>
            <w:tcW w:w="1906" w:type="dxa"/>
          </w:tcPr>
          <w:p w14:paraId="763A3091" w14:textId="0B59F4DA" w:rsidR="00115D05" w:rsidRPr="008C3753" w:rsidRDefault="00115D05" w:rsidP="00115D05">
            <w:pPr>
              <w:pStyle w:val="TAC"/>
            </w:pPr>
            <w:r>
              <w:t>TDLC300-100 Low</w:t>
            </w:r>
          </w:p>
        </w:tc>
        <w:tc>
          <w:tcPr>
            <w:tcW w:w="1376" w:type="dxa"/>
          </w:tcPr>
          <w:p w14:paraId="3166246F" w14:textId="77D6CC76" w:rsidR="00115D05" w:rsidRPr="008C3753" w:rsidRDefault="00115D05" w:rsidP="00115D05">
            <w:pPr>
              <w:pStyle w:val="TAC"/>
            </w:pPr>
            <w:r>
              <w:t>70 %</w:t>
            </w:r>
          </w:p>
        </w:tc>
        <w:tc>
          <w:tcPr>
            <w:tcW w:w="1418" w:type="dxa"/>
          </w:tcPr>
          <w:p w14:paraId="3690969C" w14:textId="066EB7E4" w:rsidR="00115D05" w:rsidRPr="008C3753" w:rsidRDefault="00115D05" w:rsidP="00115D05">
            <w:pPr>
              <w:pStyle w:val="TAC"/>
            </w:pPr>
            <w:r>
              <w:rPr>
                <w:rFonts w:eastAsia="DengXian"/>
              </w:rPr>
              <w:t>G-FR1-A9-1</w:t>
            </w:r>
          </w:p>
        </w:tc>
        <w:tc>
          <w:tcPr>
            <w:tcW w:w="1152" w:type="dxa"/>
          </w:tcPr>
          <w:p w14:paraId="63EEA1CE" w14:textId="60916464" w:rsidR="00115D05" w:rsidRPr="008C3753" w:rsidRDefault="00115D05" w:rsidP="00115D05">
            <w:pPr>
              <w:pStyle w:val="TAC"/>
            </w:pPr>
            <w:r>
              <w:t>pos1</w:t>
            </w:r>
          </w:p>
        </w:tc>
        <w:tc>
          <w:tcPr>
            <w:tcW w:w="829" w:type="dxa"/>
          </w:tcPr>
          <w:p w14:paraId="54C25272" w14:textId="44C543DE" w:rsidR="00115D05" w:rsidRPr="008C3753" w:rsidRDefault="00115D05" w:rsidP="00115D05">
            <w:pPr>
              <w:pStyle w:val="TAC"/>
            </w:pPr>
            <w:r>
              <w:rPr>
                <w:rFonts w:eastAsia="DengXian"/>
              </w:rPr>
              <w:t>15.7</w:t>
            </w:r>
          </w:p>
        </w:tc>
      </w:tr>
      <w:tr w:rsidR="00115D05" w:rsidRPr="008C3753" w14:paraId="1C544A5A" w14:textId="77777777" w:rsidTr="00265E78">
        <w:trPr>
          <w:cantSplit/>
          <w:jc w:val="center"/>
        </w:trPr>
        <w:tc>
          <w:tcPr>
            <w:tcW w:w="1007" w:type="dxa"/>
            <w:tcBorders>
              <w:top w:val="nil"/>
              <w:bottom w:val="nil"/>
            </w:tcBorders>
            <w:shd w:val="clear" w:color="auto" w:fill="auto"/>
          </w:tcPr>
          <w:p w14:paraId="5546FFF8" w14:textId="5EC978EF" w:rsidR="00115D05" w:rsidRPr="008C3753" w:rsidRDefault="00115D05" w:rsidP="00115D05">
            <w:pPr>
              <w:pStyle w:val="TAC"/>
            </w:pPr>
            <w:r>
              <w:t>4</w:t>
            </w:r>
          </w:p>
        </w:tc>
        <w:tc>
          <w:tcPr>
            <w:tcW w:w="1085" w:type="dxa"/>
            <w:tcBorders>
              <w:top w:val="nil"/>
              <w:bottom w:val="single" w:sz="4" w:space="0" w:color="auto"/>
            </w:tcBorders>
            <w:shd w:val="clear" w:color="auto" w:fill="auto"/>
          </w:tcPr>
          <w:p w14:paraId="1FD6B8FE" w14:textId="77777777" w:rsidR="00115D05" w:rsidRPr="008C3753" w:rsidRDefault="00115D05" w:rsidP="00115D05">
            <w:pPr>
              <w:pStyle w:val="TAC"/>
            </w:pPr>
          </w:p>
        </w:tc>
        <w:tc>
          <w:tcPr>
            <w:tcW w:w="858" w:type="dxa"/>
          </w:tcPr>
          <w:p w14:paraId="0B83B155" w14:textId="72314821" w:rsidR="00115D05" w:rsidRPr="008C3753" w:rsidRDefault="00115D05" w:rsidP="00115D05">
            <w:pPr>
              <w:pStyle w:val="TAC"/>
              <w:rPr>
                <w:rFonts w:cs="Arial"/>
              </w:rPr>
            </w:pPr>
            <w:r>
              <w:t>Normal</w:t>
            </w:r>
          </w:p>
        </w:tc>
        <w:tc>
          <w:tcPr>
            <w:tcW w:w="1906" w:type="dxa"/>
          </w:tcPr>
          <w:p w14:paraId="5636C12D" w14:textId="51208C35" w:rsidR="00115D05" w:rsidRPr="008C3753" w:rsidRDefault="00115D05" w:rsidP="00115D05">
            <w:pPr>
              <w:pStyle w:val="TAC"/>
            </w:pPr>
            <w:r>
              <w:t>TDLA30-10 Low</w:t>
            </w:r>
          </w:p>
        </w:tc>
        <w:tc>
          <w:tcPr>
            <w:tcW w:w="1376" w:type="dxa"/>
          </w:tcPr>
          <w:p w14:paraId="0D9DB723" w14:textId="5DA39871" w:rsidR="00115D05" w:rsidRPr="008C3753" w:rsidRDefault="00115D05" w:rsidP="00115D05">
            <w:pPr>
              <w:pStyle w:val="TAC"/>
            </w:pPr>
            <w:r>
              <w:t>70 %</w:t>
            </w:r>
          </w:p>
        </w:tc>
        <w:tc>
          <w:tcPr>
            <w:tcW w:w="1418" w:type="dxa"/>
          </w:tcPr>
          <w:p w14:paraId="768780BE" w14:textId="681C1797" w:rsidR="00115D05" w:rsidRPr="008C3753" w:rsidRDefault="00115D05" w:rsidP="00115D05">
            <w:pPr>
              <w:pStyle w:val="TAC"/>
            </w:pPr>
            <w:r>
              <w:rPr>
                <w:rFonts w:eastAsia="DengXian"/>
              </w:rPr>
              <w:t>G-FR1-A12-1</w:t>
            </w:r>
          </w:p>
        </w:tc>
        <w:tc>
          <w:tcPr>
            <w:tcW w:w="1152" w:type="dxa"/>
          </w:tcPr>
          <w:p w14:paraId="476300B8" w14:textId="18C1F551" w:rsidR="00115D05" w:rsidRPr="008C3753" w:rsidRDefault="00115D05" w:rsidP="00115D05">
            <w:pPr>
              <w:pStyle w:val="TAC"/>
            </w:pPr>
            <w:r>
              <w:t>pos1</w:t>
            </w:r>
          </w:p>
        </w:tc>
        <w:tc>
          <w:tcPr>
            <w:tcW w:w="829" w:type="dxa"/>
          </w:tcPr>
          <w:p w14:paraId="3C1F6AE3" w14:textId="63ECE8C2" w:rsidR="00115D05" w:rsidRPr="008C3753" w:rsidRDefault="00115D05" w:rsidP="00115D05">
            <w:pPr>
              <w:pStyle w:val="TAC"/>
            </w:pPr>
            <w:r>
              <w:rPr>
                <w:rFonts w:eastAsia="DengXian"/>
              </w:rPr>
              <w:t>20.2</w:t>
            </w:r>
          </w:p>
        </w:tc>
      </w:tr>
      <w:tr w:rsidR="00115D05" w:rsidRPr="008C3753" w14:paraId="51821306" w14:textId="77777777" w:rsidTr="00265E78">
        <w:trPr>
          <w:cantSplit/>
          <w:jc w:val="center"/>
        </w:trPr>
        <w:tc>
          <w:tcPr>
            <w:tcW w:w="1007" w:type="dxa"/>
            <w:tcBorders>
              <w:top w:val="nil"/>
              <w:bottom w:val="nil"/>
            </w:tcBorders>
            <w:shd w:val="clear" w:color="auto" w:fill="auto"/>
          </w:tcPr>
          <w:p w14:paraId="260D462D" w14:textId="77777777" w:rsidR="00115D05" w:rsidRPr="008C3753"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8C3753" w:rsidRDefault="00115D05" w:rsidP="00115D05">
            <w:pPr>
              <w:pStyle w:val="TAC"/>
            </w:pPr>
            <w:r>
              <w:t>8</w:t>
            </w:r>
          </w:p>
        </w:tc>
        <w:tc>
          <w:tcPr>
            <w:tcW w:w="858" w:type="dxa"/>
          </w:tcPr>
          <w:p w14:paraId="3BA66D1E" w14:textId="2A6BADA5" w:rsidR="00115D05" w:rsidRPr="008C3753" w:rsidRDefault="00115D05" w:rsidP="00115D05">
            <w:pPr>
              <w:pStyle w:val="TAC"/>
              <w:rPr>
                <w:rFonts w:cs="Arial"/>
              </w:rPr>
            </w:pPr>
            <w:r>
              <w:t>Normal</w:t>
            </w:r>
          </w:p>
        </w:tc>
        <w:tc>
          <w:tcPr>
            <w:tcW w:w="1906" w:type="dxa"/>
          </w:tcPr>
          <w:p w14:paraId="7AB4EB4A" w14:textId="35CC93D7" w:rsidR="00115D05" w:rsidRPr="008C3753" w:rsidRDefault="00115D05" w:rsidP="00115D05">
            <w:pPr>
              <w:pStyle w:val="TAC"/>
            </w:pPr>
            <w:r>
              <w:t>TDLB100-400 Low</w:t>
            </w:r>
          </w:p>
        </w:tc>
        <w:tc>
          <w:tcPr>
            <w:tcW w:w="1376" w:type="dxa"/>
          </w:tcPr>
          <w:p w14:paraId="09B37C75" w14:textId="6B4BCD4F" w:rsidR="00115D05" w:rsidRPr="008C3753" w:rsidRDefault="00115D05" w:rsidP="00115D05">
            <w:pPr>
              <w:pStyle w:val="TAC"/>
            </w:pPr>
            <w:r>
              <w:t>70 %</w:t>
            </w:r>
          </w:p>
        </w:tc>
        <w:tc>
          <w:tcPr>
            <w:tcW w:w="1418" w:type="dxa"/>
          </w:tcPr>
          <w:p w14:paraId="45BA50AC" w14:textId="561047CF" w:rsidR="00115D05" w:rsidRPr="008C3753" w:rsidRDefault="00115D05" w:rsidP="00115D05">
            <w:pPr>
              <w:pStyle w:val="TAC"/>
            </w:pPr>
            <w:r>
              <w:rPr>
                <w:rFonts w:eastAsia="DengXian"/>
              </w:rPr>
              <w:t>G-FR1-A3-39</w:t>
            </w:r>
          </w:p>
        </w:tc>
        <w:tc>
          <w:tcPr>
            <w:tcW w:w="1152" w:type="dxa"/>
          </w:tcPr>
          <w:p w14:paraId="17B5AADB" w14:textId="499FB0A2" w:rsidR="00115D05" w:rsidRPr="008C3753" w:rsidRDefault="00115D05" w:rsidP="00115D05">
            <w:pPr>
              <w:pStyle w:val="TAC"/>
            </w:pPr>
            <w:r>
              <w:t>pos1</w:t>
            </w:r>
          </w:p>
        </w:tc>
        <w:tc>
          <w:tcPr>
            <w:tcW w:w="829" w:type="dxa"/>
          </w:tcPr>
          <w:p w14:paraId="2F685B44" w14:textId="0E4807ED" w:rsidR="00115D05" w:rsidRPr="008C3753" w:rsidRDefault="00115D05" w:rsidP="00115D05">
            <w:pPr>
              <w:pStyle w:val="TAC"/>
            </w:pPr>
            <w:r>
              <w:rPr>
                <w:rFonts w:eastAsia="DengXian"/>
              </w:rPr>
              <w:t>-0.4</w:t>
            </w:r>
          </w:p>
        </w:tc>
      </w:tr>
      <w:tr w:rsidR="00115D05" w:rsidRPr="008C3753" w14:paraId="6BA06F90" w14:textId="77777777" w:rsidTr="00265E78">
        <w:trPr>
          <w:cantSplit/>
          <w:jc w:val="center"/>
        </w:trPr>
        <w:tc>
          <w:tcPr>
            <w:tcW w:w="1007" w:type="dxa"/>
            <w:tcBorders>
              <w:top w:val="nil"/>
              <w:bottom w:val="nil"/>
            </w:tcBorders>
            <w:shd w:val="clear" w:color="auto" w:fill="auto"/>
          </w:tcPr>
          <w:p w14:paraId="35534D91" w14:textId="77777777" w:rsidR="00115D05" w:rsidRPr="008C3753" w:rsidRDefault="00115D05" w:rsidP="00115D05">
            <w:pPr>
              <w:pStyle w:val="TAC"/>
            </w:pPr>
          </w:p>
        </w:tc>
        <w:tc>
          <w:tcPr>
            <w:tcW w:w="1085" w:type="dxa"/>
            <w:tcBorders>
              <w:top w:val="nil"/>
              <w:bottom w:val="nil"/>
            </w:tcBorders>
            <w:shd w:val="clear" w:color="auto" w:fill="auto"/>
          </w:tcPr>
          <w:p w14:paraId="57D38832" w14:textId="77777777" w:rsidR="00115D05" w:rsidRPr="008C3753" w:rsidRDefault="00115D05" w:rsidP="00115D05">
            <w:pPr>
              <w:pStyle w:val="TAC"/>
            </w:pPr>
          </w:p>
        </w:tc>
        <w:tc>
          <w:tcPr>
            <w:tcW w:w="858" w:type="dxa"/>
          </w:tcPr>
          <w:p w14:paraId="691CBBCE" w14:textId="7C64D71A" w:rsidR="00115D05" w:rsidRPr="008C3753" w:rsidRDefault="00115D05" w:rsidP="00115D05">
            <w:pPr>
              <w:pStyle w:val="TAC"/>
              <w:rPr>
                <w:rFonts w:cs="Arial"/>
              </w:rPr>
            </w:pPr>
            <w:r>
              <w:t>Normal</w:t>
            </w:r>
          </w:p>
        </w:tc>
        <w:tc>
          <w:tcPr>
            <w:tcW w:w="1906" w:type="dxa"/>
          </w:tcPr>
          <w:p w14:paraId="0E5DBF48" w14:textId="371E68E6" w:rsidR="00115D05" w:rsidRPr="008C3753" w:rsidRDefault="00115D05" w:rsidP="00115D05">
            <w:pPr>
              <w:pStyle w:val="TAC"/>
            </w:pPr>
            <w:r>
              <w:t>TDLC300-100 Low</w:t>
            </w:r>
          </w:p>
        </w:tc>
        <w:tc>
          <w:tcPr>
            <w:tcW w:w="1376" w:type="dxa"/>
          </w:tcPr>
          <w:p w14:paraId="3D7FE0C8" w14:textId="76A22F55" w:rsidR="00115D05" w:rsidRPr="008C3753" w:rsidRDefault="00115D05" w:rsidP="00115D05">
            <w:pPr>
              <w:pStyle w:val="TAC"/>
            </w:pPr>
            <w:r>
              <w:t>70 %</w:t>
            </w:r>
          </w:p>
        </w:tc>
        <w:tc>
          <w:tcPr>
            <w:tcW w:w="1418" w:type="dxa"/>
          </w:tcPr>
          <w:p w14:paraId="6DDF3843" w14:textId="46FEB807" w:rsidR="00115D05" w:rsidRPr="008C3753" w:rsidRDefault="00115D05" w:rsidP="00115D05">
            <w:pPr>
              <w:pStyle w:val="TAC"/>
            </w:pPr>
            <w:r>
              <w:rPr>
                <w:rFonts w:eastAsia="DengXian"/>
              </w:rPr>
              <w:t>G-FR1-A9-1</w:t>
            </w:r>
          </w:p>
        </w:tc>
        <w:tc>
          <w:tcPr>
            <w:tcW w:w="1152" w:type="dxa"/>
          </w:tcPr>
          <w:p w14:paraId="277E59DA" w14:textId="34E6D0F7" w:rsidR="00115D05" w:rsidRPr="008C3753" w:rsidRDefault="00115D05" w:rsidP="00115D05">
            <w:pPr>
              <w:pStyle w:val="TAC"/>
            </w:pPr>
            <w:r>
              <w:t>pos1</w:t>
            </w:r>
          </w:p>
        </w:tc>
        <w:tc>
          <w:tcPr>
            <w:tcW w:w="829" w:type="dxa"/>
          </w:tcPr>
          <w:p w14:paraId="3549CF3F" w14:textId="15EB6734" w:rsidR="00115D05" w:rsidRPr="008C3753" w:rsidRDefault="00115D05" w:rsidP="00115D05">
            <w:pPr>
              <w:pStyle w:val="TAC"/>
            </w:pPr>
            <w:r>
              <w:rPr>
                <w:rFonts w:eastAsia="DengXian"/>
              </w:rPr>
              <w:t>9.2</w:t>
            </w:r>
          </w:p>
        </w:tc>
      </w:tr>
      <w:tr w:rsidR="00115D05" w:rsidRPr="008C3753" w14:paraId="7797807E" w14:textId="77777777" w:rsidTr="00A7146A">
        <w:trPr>
          <w:cantSplit/>
          <w:jc w:val="center"/>
        </w:trPr>
        <w:tc>
          <w:tcPr>
            <w:tcW w:w="1007" w:type="dxa"/>
            <w:tcBorders>
              <w:top w:val="nil"/>
            </w:tcBorders>
            <w:shd w:val="clear" w:color="auto" w:fill="auto"/>
          </w:tcPr>
          <w:p w14:paraId="5F4F6F62" w14:textId="77777777" w:rsidR="00115D05" w:rsidRPr="008C3753" w:rsidRDefault="00115D05" w:rsidP="00115D05">
            <w:pPr>
              <w:pStyle w:val="TAC"/>
            </w:pPr>
          </w:p>
        </w:tc>
        <w:tc>
          <w:tcPr>
            <w:tcW w:w="1085" w:type="dxa"/>
            <w:tcBorders>
              <w:top w:val="nil"/>
            </w:tcBorders>
            <w:shd w:val="clear" w:color="auto" w:fill="auto"/>
          </w:tcPr>
          <w:p w14:paraId="0570ED14" w14:textId="77777777" w:rsidR="00115D05" w:rsidRPr="008C3753" w:rsidRDefault="00115D05" w:rsidP="00115D05">
            <w:pPr>
              <w:pStyle w:val="TAC"/>
            </w:pPr>
          </w:p>
        </w:tc>
        <w:tc>
          <w:tcPr>
            <w:tcW w:w="858" w:type="dxa"/>
          </w:tcPr>
          <w:p w14:paraId="5843D003" w14:textId="02E2F6B5" w:rsidR="00115D05" w:rsidRPr="008C3753" w:rsidRDefault="00115D05" w:rsidP="00115D05">
            <w:pPr>
              <w:pStyle w:val="TAC"/>
              <w:rPr>
                <w:rFonts w:cs="Arial"/>
              </w:rPr>
            </w:pPr>
            <w:r>
              <w:t>Normal</w:t>
            </w:r>
          </w:p>
        </w:tc>
        <w:tc>
          <w:tcPr>
            <w:tcW w:w="1906" w:type="dxa"/>
          </w:tcPr>
          <w:p w14:paraId="3C8FE253" w14:textId="55CA691A" w:rsidR="00115D05" w:rsidRPr="008C3753" w:rsidRDefault="00115D05" w:rsidP="00115D05">
            <w:pPr>
              <w:pStyle w:val="TAC"/>
            </w:pPr>
            <w:r>
              <w:t>TDLA30-10 Low</w:t>
            </w:r>
          </w:p>
        </w:tc>
        <w:tc>
          <w:tcPr>
            <w:tcW w:w="1376" w:type="dxa"/>
          </w:tcPr>
          <w:p w14:paraId="76EA5ED1" w14:textId="405FCE38" w:rsidR="00115D05" w:rsidRPr="008C3753" w:rsidRDefault="00115D05" w:rsidP="00115D05">
            <w:pPr>
              <w:pStyle w:val="TAC"/>
            </w:pPr>
            <w:r>
              <w:t>70 %</w:t>
            </w:r>
          </w:p>
        </w:tc>
        <w:tc>
          <w:tcPr>
            <w:tcW w:w="1418" w:type="dxa"/>
          </w:tcPr>
          <w:p w14:paraId="184481DF" w14:textId="36771588" w:rsidR="00115D05" w:rsidRPr="008C3753" w:rsidRDefault="00115D05" w:rsidP="00115D05">
            <w:pPr>
              <w:pStyle w:val="TAC"/>
            </w:pPr>
            <w:r>
              <w:rPr>
                <w:rFonts w:eastAsia="DengXian"/>
              </w:rPr>
              <w:t>G-FR1-A12-1</w:t>
            </w:r>
          </w:p>
        </w:tc>
        <w:tc>
          <w:tcPr>
            <w:tcW w:w="1152" w:type="dxa"/>
          </w:tcPr>
          <w:p w14:paraId="17370AED" w14:textId="1181DE6C" w:rsidR="00115D05" w:rsidRPr="008C3753" w:rsidRDefault="00115D05" w:rsidP="00115D05">
            <w:pPr>
              <w:pStyle w:val="TAC"/>
            </w:pPr>
            <w:r>
              <w:t>pos1</w:t>
            </w:r>
          </w:p>
        </w:tc>
        <w:tc>
          <w:tcPr>
            <w:tcW w:w="829" w:type="dxa"/>
          </w:tcPr>
          <w:p w14:paraId="35AAE171" w14:textId="3E3E8ACF" w:rsidR="00115D05" w:rsidRPr="008C3753" w:rsidRDefault="00115D05" w:rsidP="00115D05">
            <w:pPr>
              <w:pStyle w:val="TAC"/>
            </w:pPr>
            <w:r>
              <w:rPr>
                <w:rFonts w:eastAsia="DengXian"/>
              </w:rPr>
              <w:t>12.6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8C3753" w:rsidRDefault="00A7146A" w:rsidP="00A7146A">
            <w:pPr>
              <w:pStyle w:val="TAC"/>
            </w:pPr>
          </w:p>
        </w:tc>
        <w:tc>
          <w:tcPr>
            <w:tcW w:w="858" w:type="dxa"/>
            <w:tcBorders>
              <w:bottom w:val="single" w:sz="4" w:space="0" w:color="auto"/>
            </w:tcBorders>
          </w:tcPr>
          <w:p w14:paraId="278ECB0E" w14:textId="40571D3D" w:rsidR="00A7146A" w:rsidRPr="008C3753" w:rsidRDefault="00A7146A" w:rsidP="00A7146A">
            <w:pPr>
              <w:pStyle w:val="TAC"/>
              <w:rPr>
                <w:rFonts w:cs="Arial"/>
              </w:rPr>
            </w:pPr>
            <w:r w:rsidRPr="008C3753">
              <w:t>Normal</w:t>
            </w:r>
          </w:p>
        </w:tc>
        <w:tc>
          <w:tcPr>
            <w:tcW w:w="1906" w:type="dxa"/>
            <w:tcBorders>
              <w:bottom w:val="single" w:sz="4" w:space="0" w:color="auto"/>
            </w:tcBorders>
          </w:tcPr>
          <w:p w14:paraId="2C109C46" w14:textId="690981E7" w:rsidR="00A7146A" w:rsidRPr="008C3753" w:rsidRDefault="00A7146A" w:rsidP="00A7146A">
            <w:pPr>
              <w:pStyle w:val="TAC"/>
            </w:pPr>
            <w:r w:rsidRPr="008C3753">
              <w:t>TDLC300-100 Low</w:t>
            </w:r>
          </w:p>
        </w:tc>
        <w:tc>
          <w:tcPr>
            <w:tcW w:w="1376" w:type="dxa"/>
            <w:tcBorders>
              <w:bottom w:val="single" w:sz="4" w:space="0" w:color="auto"/>
            </w:tcBorders>
          </w:tcPr>
          <w:p w14:paraId="1447E826" w14:textId="2CC96578" w:rsidR="00A7146A" w:rsidRPr="008C3753" w:rsidRDefault="00A7146A" w:rsidP="00A7146A">
            <w:pPr>
              <w:pStyle w:val="TAC"/>
            </w:pPr>
            <w:r w:rsidRPr="008C3753">
              <w:t>70 %</w:t>
            </w:r>
          </w:p>
        </w:tc>
        <w:tc>
          <w:tcPr>
            <w:tcW w:w="1418" w:type="dxa"/>
            <w:tcBorders>
              <w:bottom w:val="single" w:sz="4" w:space="0" w:color="auto"/>
            </w:tcBorders>
          </w:tcPr>
          <w:p w14:paraId="25A1AE8E" w14:textId="45466B4F" w:rsidR="00A7146A" w:rsidRPr="008C3753" w:rsidRDefault="00A7146A" w:rsidP="00A7146A">
            <w:pPr>
              <w:pStyle w:val="TAC"/>
            </w:pPr>
            <w:r w:rsidRPr="008C3753">
              <w:t>G-FR1-A4-24</w:t>
            </w:r>
          </w:p>
        </w:tc>
        <w:tc>
          <w:tcPr>
            <w:tcW w:w="1152" w:type="dxa"/>
            <w:tcBorders>
              <w:bottom w:val="single" w:sz="4" w:space="0" w:color="auto"/>
            </w:tcBorders>
          </w:tcPr>
          <w:p w14:paraId="46B252A1" w14:textId="398F90D0" w:rsidR="00A7146A" w:rsidRPr="008C3753" w:rsidRDefault="00A7146A" w:rsidP="00A7146A">
            <w:pPr>
              <w:pStyle w:val="TAC"/>
            </w:pPr>
            <w:r w:rsidRPr="008C3753">
              <w:t>pos1</w:t>
            </w:r>
          </w:p>
        </w:tc>
        <w:tc>
          <w:tcPr>
            <w:tcW w:w="829" w:type="dxa"/>
            <w:tcBorders>
              <w:bottom w:val="single" w:sz="4" w:space="0" w:color="auto"/>
            </w:tcBorders>
          </w:tcPr>
          <w:p w14:paraId="4218CA8C" w14:textId="53B3509B" w:rsidR="00A7146A" w:rsidRPr="008C3753" w:rsidRDefault="00A7146A" w:rsidP="00A7146A">
            <w:pPr>
              <w:pStyle w:val="TAC"/>
            </w:pPr>
            <w:r w:rsidRPr="008C3753">
              <w:t>7.7</w:t>
            </w:r>
          </w:p>
        </w:tc>
      </w:tr>
      <w:tr w:rsidR="00C02396" w:rsidRPr="008C3753"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8C3753" w:rsidRDefault="00C02396" w:rsidP="00C02396">
            <w:pPr>
              <w:pStyle w:val="TAC"/>
            </w:pPr>
            <w:r>
              <w:t>4</w:t>
            </w:r>
          </w:p>
        </w:tc>
        <w:tc>
          <w:tcPr>
            <w:tcW w:w="1085" w:type="dxa"/>
            <w:tcBorders>
              <w:top w:val="single" w:sz="4" w:space="0" w:color="auto"/>
              <w:bottom w:val="single" w:sz="4" w:space="0" w:color="auto"/>
            </w:tcBorders>
            <w:shd w:val="clear" w:color="auto" w:fill="auto"/>
          </w:tcPr>
          <w:p w14:paraId="7C79A758" w14:textId="25C0890B" w:rsidR="00C02396" w:rsidRPr="008C3753" w:rsidRDefault="00C02396" w:rsidP="00C02396">
            <w:pPr>
              <w:pStyle w:val="TAC"/>
            </w:pPr>
            <w:r>
              <w:t>4</w:t>
            </w:r>
          </w:p>
        </w:tc>
        <w:tc>
          <w:tcPr>
            <w:tcW w:w="858" w:type="dxa"/>
            <w:tcBorders>
              <w:top w:val="single" w:sz="4" w:space="0" w:color="auto"/>
            </w:tcBorders>
          </w:tcPr>
          <w:p w14:paraId="6215D819" w14:textId="66562643" w:rsidR="00C02396" w:rsidRPr="008C3753" w:rsidRDefault="00C02396" w:rsidP="00C02396">
            <w:pPr>
              <w:pStyle w:val="TAC"/>
            </w:pPr>
            <w:r>
              <w:t>Normal</w:t>
            </w:r>
          </w:p>
        </w:tc>
        <w:tc>
          <w:tcPr>
            <w:tcW w:w="1906" w:type="dxa"/>
            <w:tcBorders>
              <w:top w:val="single" w:sz="4" w:space="0" w:color="auto"/>
            </w:tcBorders>
          </w:tcPr>
          <w:p w14:paraId="7B101E1B" w14:textId="1206CC2F" w:rsidR="00C02396" w:rsidRPr="008C3753" w:rsidRDefault="00C02396" w:rsidP="00C02396">
            <w:pPr>
              <w:pStyle w:val="TAC"/>
            </w:pPr>
            <w:r>
              <w:rPr>
                <w:rFonts w:eastAsia="DengXian"/>
              </w:rPr>
              <w:t>TDLA30-10 Low</w:t>
            </w:r>
          </w:p>
        </w:tc>
        <w:tc>
          <w:tcPr>
            <w:tcW w:w="1376" w:type="dxa"/>
            <w:tcBorders>
              <w:top w:val="single" w:sz="4" w:space="0" w:color="auto"/>
            </w:tcBorders>
          </w:tcPr>
          <w:p w14:paraId="345FE8A5" w14:textId="29D3D382" w:rsidR="00C02396" w:rsidRPr="008C3753" w:rsidRDefault="00C02396" w:rsidP="00C02396">
            <w:pPr>
              <w:pStyle w:val="TAC"/>
            </w:pPr>
            <w:r>
              <w:t>70 %</w:t>
            </w:r>
          </w:p>
        </w:tc>
        <w:tc>
          <w:tcPr>
            <w:tcW w:w="1418" w:type="dxa"/>
            <w:tcBorders>
              <w:top w:val="single" w:sz="4" w:space="0" w:color="auto"/>
            </w:tcBorders>
          </w:tcPr>
          <w:p w14:paraId="5E6CDF13" w14:textId="3E65F10D" w:rsidR="00C02396" w:rsidRPr="008C3753" w:rsidRDefault="00C02396" w:rsidP="00C02396">
            <w:pPr>
              <w:pStyle w:val="TAC"/>
            </w:pPr>
            <w:r>
              <w:rPr>
                <w:rFonts w:eastAsia="DengXian"/>
              </w:rPr>
              <w:t>G-FR1-A12-2</w:t>
            </w:r>
          </w:p>
        </w:tc>
        <w:tc>
          <w:tcPr>
            <w:tcW w:w="1152" w:type="dxa"/>
            <w:tcBorders>
              <w:top w:val="single" w:sz="4" w:space="0" w:color="auto"/>
            </w:tcBorders>
          </w:tcPr>
          <w:p w14:paraId="11B6D3A4" w14:textId="67DD5CDB" w:rsidR="00C02396" w:rsidRPr="008C3753" w:rsidRDefault="00C02396" w:rsidP="00C02396">
            <w:pPr>
              <w:pStyle w:val="TAC"/>
            </w:pPr>
            <w:r>
              <w:t>pos1</w:t>
            </w:r>
          </w:p>
        </w:tc>
        <w:tc>
          <w:tcPr>
            <w:tcW w:w="829" w:type="dxa"/>
            <w:tcBorders>
              <w:top w:val="single" w:sz="4" w:space="0" w:color="auto"/>
            </w:tcBorders>
          </w:tcPr>
          <w:p w14:paraId="2DE1F818" w14:textId="3240354C" w:rsidR="00C02396" w:rsidRPr="008C3753" w:rsidRDefault="00C02396" w:rsidP="00C02396">
            <w:pPr>
              <w:pStyle w:val="TAC"/>
            </w:pPr>
            <w:r>
              <w:rPr>
                <w:rFonts w:eastAsia="DengXian"/>
              </w:rPr>
              <w:t>21.1</w:t>
            </w:r>
          </w:p>
        </w:tc>
      </w:tr>
      <w:tr w:rsidR="00C02396" w:rsidRPr="008C3753" w14:paraId="2300F09B" w14:textId="77777777" w:rsidTr="00C02396">
        <w:trPr>
          <w:cantSplit/>
          <w:jc w:val="center"/>
        </w:trPr>
        <w:tc>
          <w:tcPr>
            <w:tcW w:w="1007" w:type="dxa"/>
            <w:tcBorders>
              <w:top w:val="nil"/>
            </w:tcBorders>
            <w:shd w:val="clear" w:color="auto" w:fill="auto"/>
          </w:tcPr>
          <w:p w14:paraId="1E9C1F34" w14:textId="77777777" w:rsidR="00C02396" w:rsidRPr="008C3753" w:rsidRDefault="00C02396" w:rsidP="00C02396">
            <w:pPr>
              <w:pStyle w:val="TAC"/>
            </w:pPr>
          </w:p>
        </w:tc>
        <w:tc>
          <w:tcPr>
            <w:tcW w:w="1085" w:type="dxa"/>
            <w:tcBorders>
              <w:top w:val="single" w:sz="4" w:space="0" w:color="auto"/>
            </w:tcBorders>
            <w:shd w:val="clear" w:color="auto" w:fill="auto"/>
          </w:tcPr>
          <w:p w14:paraId="6665D452" w14:textId="64496220" w:rsidR="00C02396" w:rsidRPr="008C3753" w:rsidRDefault="00C02396" w:rsidP="00C02396">
            <w:pPr>
              <w:pStyle w:val="TAC"/>
            </w:pPr>
            <w:r>
              <w:t>8</w:t>
            </w:r>
          </w:p>
        </w:tc>
        <w:tc>
          <w:tcPr>
            <w:tcW w:w="858" w:type="dxa"/>
          </w:tcPr>
          <w:p w14:paraId="6B8F4419" w14:textId="6E464455" w:rsidR="00C02396" w:rsidRPr="008C3753" w:rsidRDefault="00C02396" w:rsidP="00C02396">
            <w:pPr>
              <w:pStyle w:val="TAC"/>
            </w:pPr>
            <w:r>
              <w:t>Normal</w:t>
            </w:r>
          </w:p>
        </w:tc>
        <w:tc>
          <w:tcPr>
            <w:tcW w:w="1906" w:type="dxa"/>
          </w:tcPr>
          <w:p w14:paraId="72346C03" w14:textId="18B86180" w:rsidR="00C02396" w:rsidRPr="008C3753" w:rsidRDefault="00C02396" w:rsidP="00C02396">
            <w:pPr>
              <w:pStyle w:val="TAC"/>
            </w:pPr>
            <w:r>
              <w:rPr>
                <w:rFonts w:eastAsia="DengXian"/>
              </w:rPr>
              <w:t>TDLA30-10 Low</w:t>
            </w:r>
          </w:p>
        </w:tc>
        <w:tc>
          <w:tcPr>
            <w:tcW w:w="1376" w:type="dxa"/>
          </w:tcPr>
          <w:p w14:paraId="6020B5E2" w14:textId="74811F46" w:rsidR="00C02396" w:rsidRPr="008C3753" w:rsidRDefault="00C02396" w:rsidP="00C02396">
            <w:pPr>
              <w:pStyle w:val="TAC"/>
            </w:pPr>
            <w:r>
              <w:t>70 %</w:t>
            </w:r>
          </w:p>
        </w:tc>
        <w:tc>
          <w:tcPr>
            <w:tcW w:w="1418" w:type="dxa"/>
          </w:tcPr>
          <w:p w14:paraId="61EE969C" w14:textId="1899ADFA" w:rsidR="00C02396" w:rsidRPr="008C3753" w:rsidRDefault="00C02396" w:rsidP="00C02396">
            <w:pPr>
              <w:pStyle w:val="TAC"/>
            </w:pPr>
            <w:r>
              <w:rPr>
                <w:rFonts w:eastAsia="DengXian"/>
              </w:rPr>
              <w:t>G-FR1-A12-2</w:t>
            </w:r>
          </w:p>
        </w:tc>
        <w:tc>
          <w:tcPr>
            <w:tcW w:w="1152" w:type="dxa"/>
          </w:tcPr>
          <w:p w14:paraId="1914D403" w14:textId="5AB418E0" w:rsidR="00C02396" w:rsidRPr="008C3753" w:rsidRDefault="00C02396" w:rsidP="00C02396">
            <w:pPr>
              <w:pStyle w:val="TAC"/>
            </w:pPr>
            <w:r>
              <w:t>pos1</w:t>
            </w:r>
          </w:p>
        </w:tc>
        <w:tc>
          <w:tcPr>
            <w:tcW w:w="829" w:type="dxa"/>
          </w:tcPr>
          <w:p w14:paraId="4F163BCC" w14:textId="4A2B2709" w:rsidR="00C02396" w:rsidRPr="008C3753" w:rsidRDefault="00C02396" w:rsidP="00C02396">
            <w:pPr>
              <w:pStyle w:val="TAC"/>
            </w:pPr>
            <w:r>
              <w:rPr>
                <w:rFonts w:eastAsia="DengXian"/>
              </w:rPr>
              <w:t>12.9</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8C3753" w:rsidRDefault="00A7146A" w:rsidP="00A7146A">
            <w:pPr>
              <w:pStyle w:val="TAC"/>
            </w:pPr>
          </w:p>
        </w:tc>
        <w:tc>
          <w:tcPr>
            <w:tcW w:w="858" w:type="dxa"/>
            <w:tcBorders>
              <w:bottom w:val="single" w:sz="4" w:space="0" w:color="auto"/>
            </w:tcBorders>
          </w:tcPr>
          <w:p w14:paraId="3AAF4E58" w14:textId="522F4A56" w:rsidR="00A7146A" w:rsidRPr="008C3753" w:rsidRDefault="00A7146A" w:rsidP="00A7146A">
            <w:pPr>
              <w:pStyle w:val="TAC"/>
              <w:rPr>
                <w:rFonts w:cs="Arial"/>
              </w:rPr>
            </w:pPr>
            <w:r w:rsidRPr="008C3753">
              <w:t>Normal</w:t>
            </w:r>
          </w:p>
        </w:tc>
        <w:tc>
          <w:tcPr>
            <w:tcW w:w="1906" w:type="dxa"/>
            <w:tcBorders>
              <w:bottom w:val="single" w:sz="4" w:space="0" w:color="auto"/>
            </w:tcBorders>
          </w:tcPr>
          <w:p w14:paraId="725D4DF9" w14:textId="7B43B961" w:rsidR="00A7146A" w:rsidRPr="008C3753" w:rsidRDefault="00A7146A" w:rsidP="00A7146A">
            <w:pPr>
              <w:pStyle w:val="TAC"/>
            </w:pPr>
            <w:r w:rsidRPr="008C3753">
              <w:t>TDLC300-100 Low</w:t>
            </w:r>
          </w:p>
        </w:tc>
        <w:tc>
          <w:tcPr>
            <w:tcW w:w="1376" w:type="dxa"/>
            <w:tcBorders>
              <w:bottom w:val="single" w:sz="4" w:space="0" w:color="auto"/>
            </w:tcBorders>
          </w:tcPr>
          <w:p w14:paraId="008538A8" w14:textId="702BACE8" w:rsidR="00A7146A" w:rsidRPr="008C3753" w:rsidRDefault="00A7146A" w:rsidP="00A7146A">
            <w:pPr>
              <w:pStyle w:val="TAC"/>
            </w:pPr>
            <w:r w:rsidRPr="008C3753">
              <w:t>70 %</w:t>
            </w:r>
          </w:p>
        </w:tc>
        <w:tc>
          <w:tcPr>
            <w:tcW w:w="1418" w:type="dxa"/>
            <w:tcBorders>
              <w:bottom w:val="single" w:sz="4" w:space="0" w:color="auto"/>
            </w:tcBorders>
          </w:tcPr>
          <w:p w14:paraId="11DB276D" w14:textId="5695250F" w:rsidR="00A7146A" w:rsidRPr="008C3753" w:rsidRDefault="00A7146A" w:rsidP="00A7146A">
            <w:pPr>
              <w:pStyle w:val="TAC"/>
            </w:pPr>
            <w:r w:rsidRPr="008C3753">
              <w:t>G-FR1-A4-25</w:t>
            </w:r>
          </w:p>
        </w:tc>
        <w:tc>
          <w:tcPr>
            <w:tcW w:w="1152" w:type="dxa"/>
            <w:tcBorders>
              <w:bottom w:val="single" w:sz="4" w:space="0" w:color="auto"/>
            </w:tcBorders>
          </w:tcPr>
          <w:p w14:paraId="1F844263" w14:textId="32BB9621" w:rsidR="00A7146A" w:rsidRPr="008C3753" w:rsidRDefault="00A7146A" w:rsidP="00A7146A">
            <w:pPr>
              <w:pStyle w:val="TAC"/>
            </w:pPr>
            <w:r w:rsidRPr="008C3753">
              <w:t>pos1</w:t>
            </w:r>
          </w:p>
        </w:tc>
        <w:tc>
          <w:tcPr>
            <w:tcW w:w="829" w:type="dxa"/>
            <w:tcBorders>
              <w:bottom w:val="single" w:sz="4" w:space="0" w:color="auto"/>
            </w:tcBorders>
          </w:tcPr>
          <w:p w14:paraId="2FF3A160" w14:textId="617B361F" w:rsidR="00A7146A" w:rsidRPr="008C3753" w:rsidRDefault="00A7146A" w:rsidP="00A7146A">
            <w:pPr>
              <w:pStyle w:val="TAC"/>
            </w:pPr>
            <w:r w:rsidRPr="008C3753">
              <w:t>7.8</w:t>
            </w:r>
          </w:p>
        </w:tc>
      </w:tr>
      <w:tr w:rsidR="00F97C9D" w:rsidRPr="008C3753"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8C3753" w:rsidRDefault="00F97C9D" w:rsidP="00F97C9D">
            <w:pPr>
              <w:pStyle w:val="TAC"/>
            </w:pPr>
            <w:r>
              <w:t>4</w:t>
            </w:r>
          </w:p>
        </w:tc>
        <w:tc>
          <w:tcPr>
            <w:tcW w:w="858" w:type="dxa"/>
            <w:tcBorders>
              <w:top w:val="single" w:sz="4" w:space="0" w:color="auto"/>
            </w:tcBorders>
          </w:tcPr>
          <w:p w14:paraId="040DC376" w14:textId="4E17B53E" w:rsidR="00F97C9D" w:rsidRPr="008C3753" w:rsidRDefault="00F97C9D" w:rsidP="00F97C9D">
            <w:pPr>
              <w:pStyle w:val="TAC"/>
            </w:pPr>
            <w:r>
              <w:t>Normal</w:t>
            </w:r>
          </w:p>
        </w:tc>
        <w:tc>
          <w:tcPr>
            <w:tcW w:w="1906" w:type="dxa"/>
            <w:tcBorders>
              <w:top w:val="single" w:sz="4" w:space="0" w:color="auto"/>
            </w:tcBorders>
          </w:tcPr>
          <w:p w14:paraId="1F1038F8" w14:textId="76D80F24" w:rsidR="00F97C9D" w:rsidRPr="008C3753" w:rsidRDefault="00F97C9D" w:rsidP="00F97C9D">
            <w:pPr>
              <w:pStyle w:val="TAC"/>
            </w:pPr>
            <w:r>
              <w:t>TDLB100-400 Low</w:t>
            </w:r>
          </w:p>
        </w:tc>
        <w:tc>
          <w:tcPr>
            <w:tcW w:w="1376" w:type="dxa"/>
            <w:tcBorders>
              <w:top w:val="single" w:sz="4" w:space="0" w:color="auto"/>
            </w:tcBorders>
          </w:tcPr>
          <w:p w14:paraId="4C665749" w14:textId="1ADB0E82" w:rsidR="00F97C9D" w:rsidRPr="008C3753" w:rsidRDefault="00F97C9D" w:rsidP="00F97C9D">
            <w:pPr>
              <w:pStyle w:val="TAC"/>
            </w:pPr>
            <w:r>
              <w:t>70 %</w:t>
            </w:r>
          </w:p>
        </w:tc>
        <w:tc>
          <w:tcPr>
            <w:tcW w:w="1418" w:type="dxa"/>
            <w:tcBorders>
              <w:top w:val="single" w:sz="4" w:space="0" w:color="auto"/>
            </w:tcBorders>
          </w:tcPr>
          <w:p w14:paraId="0D2F7985" w14:textId="60C8497F" w:rsidR="00F97C9D" w:rsidRPr="008C3753" w:rsidRDefault="00F97C9D" w:rsidP="00F97C9D">
            <w:pPr>
              <w:pStyle w:val="TAC"/>
            </w:pPr>
            <w:r>
              <w:t>G-FR1-A3-41</w:t>
            </w:r>
          </w:p>
        </w:tc>
        <w:tc>
          <w:tcPr>
            <w:tcW w:w="1152" w:type="dxa"/>
            <w:tcBorders>
              <w:top w:val="single" w:sz="4" w:space="0" w:color="auto"/>
            </w:tcBorders>
          </w:tcPr>
          <w:p w14:paraId="7155894D" w14:textId="7EB876C8" w:rsidR="00F97C9D" w:rsidRPr="008C3753" w:rsidRDefault="00F97C9D" w:rsidP="00F97C9D">
            <w:pPr>
              <w:pStyle w:val="TAC"/>
            </w:pPr>
            <w:r>
              <w:t>pos1</w:t>
            </w:r>
          </w:p>
        </w:tc>
        <w:tc>
          <w:tcPr>
            <w:tcW w:w="829" w:type="dxa"/>
            <w:tcBorders>
              <w:top w:val="single" w:sz="4" w:space="0" w:color="auto"/>
            </w:tcBorders>
          </w:tcPr>
          <w:p w14:paraId="798152B2" w14:textId="05B1DB35" w:rsidR="00F97C9D" w:rsidRPr="008C3753" w:rsidRDefault="00F97C9D" w:rsidP="00F97C9D">
            <w:pPr>
              <w:pStyle w:val="TAC"/>
            </w:pPr>
            <w:r>
              <w:rPr>
                <w:rFonts w:eastAsia="DengXian"/>
              </w:rPr>
              <w:t>2.7</w:t>
            </w:r>
          </w:p>
        </w:tc>
      </w:tr>
      <w:tr w:rsidR="00F97C9D" w:rsidRPr="008C3753" w14:paraId="1C235C32" w14:textId="77777777" w:rsidTr="00184871">
        <w:trPr>
          <w:cantSplit/>
          <w:jc w:val="center"/>
        </w:trPr>
        <w:tc>
          <w:tcPr>
            <w:tcW w:w="1007" w:type="dxa"/>
            <w:tcBorders>
              <w:top w:val="nil"/>
              <w:bottom w:val="nil"/>
            </w:tcBorders>
            <w:shd w:val="clear" w:color="auto" w:fill="auto"/>
          </w:tcPr>
          <w:p w14:paraId="3E8EF188" w14:textId="77777777" w:rsidR="00F97C9D" w:rsidRPr="008C3753" w:rsidRDefault="00F97C9D" w:rsidP="00F97C9D">
            <w:pPr>
              <w:pStyle w:val="TAC"/>
            </w:pPr>
          </w:p>
        </w:tc>
        <w:tc>
          <w:tcPr>
            <w:tcW w:w="1085" w:type="dxa"/>
            <w:tcBorders>
              <w:top w:val="nil"/>
              <w:bottom w:val="nil"/>
            </w:tcBorders>
            <w:shd w:val="clear" w:color="auto" w:fill="auto"/>
          </w:tcPr>
          <w:p w14:paraId="0CD4D643" w14:textId="77777777" w:rsidR="00F97C9D" w:rsidRPr="008C3753" w:rsidRDefault="00F97C9D" w:rsidP="00F97C9D">
            <w:pPr>
              <w:pStyle w:val="TAC"/>
            </w:pPr>
          </w:p>
        </w:tc>
        <w:tc>
          <w:tcPr>
            <w:tcW w:w="858" w:type="dxa"/>
          </w:tcPr>
          <w:p w14:paraId="5C2C7260" w14:textId="1333402C" w:rsidR="00F97C9D" w:rsidRPr="008C3753" w:rsidRDefault="00F97C9D" w:rsidP="00F97C9D">
            <w:pPr>
              <w:pStyle w:val="TAC"/>
            </w:pPr>
            <w:r>
              <w:t>Normal</w:t>
            </w:r>
          </w:p>
        </w:tc>
        <w:tc>
          <w:tcPr>
            <w:tcW w:w="1906" w:type="dxa"/>
          </w:tcPr>
          <w:p w14:paraId="302CA2E5" w14:textId="753B108B" w:rsidR="00F97C9D" w:rsidRPr="008C3753" w:rsidRDefault="00F97C9D" w:rsidP="00F97C9D">
            <w:pPr>
              <w:pStyle w:val="TAC"/>
            </w:pPr>
            <w:r>
              <w:t>TDLC300-100 Low</w:t>
            </w:r>
          </w:p>
        </w:tc>
        <w:tc>
          <w:tcPr>
            <w:tcW w:w="1376" w:type="dxa"/>
          </w:tcPr>
          <w:p w14:paraId="3B71F2C0" w14:textId="7766E38C" w:rsidR="00F97C9D" w:rsidRPr="008C3753" w:rsidRDefault="00F97C9D" w:rsidP="00F97C9D">
            <w:pPr>
              <w:pStyle w:val="TAC"/>
            </w:pPr>
            <w:r>
              <w:t>70 %</w:t>
            </w:r>
          </w:p>
        </w:tc>
        <w:tc>
          <w:tcPr>
            <w:tcW w:w="1418" w:type="dxa"/>
          </w:tcPr>
          <w:p w14:paraId="1D7A7523" w14:textId="413457E9" w:rsidR="00F97C9D" w:rsidRPr="008C3753" w:rsidRDefault="00F97C9D" w:rsidP="00F97C9D">
            <w:pPr>
              <w:pStyle w:val="TAC"/>
            </w:pPr>
            <w:r>
              <w:t>G-FR1-A9-3</w:t>
            </w:r>
          </w:p>
        </w:tc>
        <w:tc>
          <w:tcPr>
            <w:tcW w:w="1152" w:type="dxa"/>
          </w:tcPr>
          <w:p w14:paraId="7DEC7AD4" w14:textId="101D6EC6" w:rsidR="00F97C9D" w:rsidRPr="008C3753" w:rsidRDefault="00F97C9D" w:rsidP="00F97C9D">
            <w:pPr>
              <w:pStyle w:val="TAC"/>
            </w:pPr>
            <w:r>
              <w:t>pos1</w:t>
            </w:r>
          </w:p>
        </w:tc>
        <w:tc>
          <w:tcPr>
            <w:tcW w:w="829" w:type="dxa"/>
          </w:tcPr>
          <w:p w14:paraId="74312347" w14:textId="542F4F56" w:rsidR="00F97C9D" w:rsidRPr="008C3753" w:rsidRDefault="00F97C9D" w:rsidP="00F97C9D">
            <w:pPr>
              <w:pStyle w:val="TAC"/>
            </w:pPr>
            <w:r>
              <w:rPr>
                <w:rFonts w:eastAsia="DengXian"/>
              </w:rPr>
              <w:t>16.0</w:t>
            </w:r>
          </w:p>
        </w:tc>
      </w:tr>
      <w:tr w:rsidR="00F97C9D" w:rsidRPr="008C3753" w14:paraId="2DEC4A2A" w14:textId="77777777" w:rsidTr="00184871">
        <w:trPr>
          <w:cantSplit/>
          <w:jc w:val="center"/>
        </w:trPr>
        <w:tc>
          <w:tcPr>
            <w:tcW w:w="1007" w:type="dxa"/>
            <w:tcBorders>
              <w:top w:val="nil"/>
              <w:bottom w:val="nil"/>
            </w:tcBorders>
            <w:shd w:val="clear" w:color="auto" w:fill="auto"/>
          </w:tcPr>
          <w:p w14:paraId="49DF024A" w14:textId="360372EE" w:rsidR="00F97C9D" w:rsidRPr="008C3753" w:rsidRDefault="00F97C9D" w:rsidP="00F97C9D">
            <w:pPr>
              <w:pStyle w:val="TAC"/>
            </w:pPr>
            <w:r>
              <w:t>4</w:t>
            </w:r>
          </w:p>
        </w:tc>
        <w:tc>
          <w:tcPr>
            <w:tcW w:w="1085" w:type="dxa"/>
            <w:tcBorders>
              <w:top w:val="nil"/>
              <w:bottom w:val="single" w:sz="4" w:space="0" w:color="auto"/>
            </w:tcBorders>
            <w:shd w:val="clear" w:color="auto" w:fill="auto"/>
          </w:tcPr>
          <w:p w14:paraId="0B679FB6" w14:textId="77777777" w:rsidR="00F97C9D" w:rsidRPr="008C3753" w:rsidRDefault="00F97C9D" w:rsidP="00F97C9D">
            <w:pPr>
              <w:pStyle w:val="TAC"/>
            </w:pPr>
          </w:p>
        </w:tc>
        <w:tc>
          <w:tcPr>
            <w:tcW w:w="858" w:type="dxa"/>
          </w:tcPr>
          <w:p w14:paraId="2166BFE4" w14:textId="3D5CE263" w:rsidR="00F97C9D" w:rsidRPr="008C3753" w:rsidRDefault="00F97C9D" w:rsidP="00F97C9D">
            <w:pPr>
              <w:pStyle w:val="TAC"/>
            </w:pPr>
            <w:r>
              <w:t>Normal</w:t>
            </w:r>
          </w:p>
        </w:tc>
        <w:tc>
          <w:tcPr>
            <w:tcW w:w="1906" w:type="dxa"/>
          </w:tcPr>
          <w:p w14:paraId="7DDC5F32" w14:textId="003814E7" w:rsidR="00F97C9D" w:rsidRPr="008C3753" w:rsidRDefault="00F97C9D" w:rsidP="00F97C9D">
            <w:pPr>
              <w:pStyle w:val="TAC"/>
            </w:pPr>
            <w:r>
              <w:t>TDLA30-10 Low</w:t>
            </w:r>
          </w:p>
        </w:tc>
        <w:tc>
          <w:tcPr>
            <w:tcW w:w="1376" w:type="dxa"/>
          </w:tcPr>
          <w:p w14:paraId="0A3D0B69" w14:textId="6E71BBB7" w:rsidR="00F97C9D" w:rsidRPr="008C3753" w:rsidRDefault="00F97C9D" w:rsidP="00F97C9D">
            <w:pPr>
              <w:pStyle w:val="TAC"/>
            </w:pPr>
            <w:r>
              <w:t>70 %</w:t>
            </w:r>
          </w:p>
        </w:tc>
        <w:tc>
          <w:tcPr>
            <w:tcW w:w="1418" w:type="dxa"/>
          </w:tcPr>
          <w:p w14:paraId="62EB7390" w14:textId="1C3B3ADE" w:rsidR="00F97C9D" w:rsidRPr="008C3753" w:rsidRDefault="00F97C9D" w:rsidP="00F97C9D">
            <w:pPr>
              <w:pStyle w:val="TAC"/>
            </w:pPr>
            <w:r>
              <w:t>G-FR1-A12-4</w:t>
            </w:r>
          </w:p>
        </w:tc>
        <w:tc>
          <w:tcPr>
            <w:tcW w:w="1152" w:type="dxa"/>
          </w:tcPr>
          <w:p w14:paraId="7DBD52E5" w14:textId="274E12F8" w:rsidR="00F97C9D" w:rsidRPr="008C3753" w:rsidRDefault="00F97C9D" w:rsidP="00F97C9D">
            <w:pPr>
              <w:pStyle w:val="TAC"/>
            </w:pPr>
            <w:r>
              <w:t>pos1</w:t>
            </w:r>
          </w:p>
        </w:tc>
        <w:tc>
          <w:tcPr>
            <w:tcW w:w="829" w:type="dxa"/>
          </w:tcPr>
          <w:p w14:paraId="6322177F" w14:textId="793A7009" w:rsidR="00F97C9D" w:rsidRPr="008C3753" w:rsidRDefault="00F97C9D" w:rsidP="00F97C9D">
            <w:pPr>
              <w:pStyle w:val="TAC"/>
            </w:pPr>
            <w:r>
              <w:rPr>
                <w:rFonts w:eastAsia="DengXian"/>
              </w:rPr>
              <w:t>20.2</w:t>
            </w:r>
          </w:p>
        </w:tc>
      </w:tr>
      <w:tr w:rsidR="00F97C9D" w:rsidRPr="008C3753" w14:paraId="5726EC96" w14:textId="77777777" w:rsidTr="00184871">
        <w:trPr>
          <w:cantSplit/>
          <w:jc w:val="center"/>
        </w:trPr>
        <w:tc>
          <w:tcPr>
            <w:tcW w:w="1007" w:type="dxa"/>
            <w:tcBorders>
              <w:top w:val="nil"/>
              <w:bottom w:val="nil"/>
            </w:tcBorders>
            <w:shd w:val="clear" w:color="auto" w:fill="auto"/>
          </w:tcPr>
          <w:p w14:paraId="1A9F55BD"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8C3753" w:rsidRDefault="00F97C9D" w:rsidP="00F97C9D">
            <w:pPr>
              <w:pStyle w:val="TAC"/>
            </w:pPr>
            <w:r>
              <w:t>8</w:t>
            </w:r>
          </w:p>
        </w:tc>
        <w:tc>
          <w:tcPr>
            <w:tcW w:w="858" w:type="dxa"/>
          </w:tcPr>
          <w:p w14:paraId="048CB1D2" w14:textId="70296639" w:rsidR="00F97C9D" w:rsidRPr="008C3753" w:rsidRDefault="00F97C9D" w:rsidP="00F97C9D">
            <w:pPr>
              <w:pStyle w:val="TAC"/>
            </w:pPr>
            <w:r>
              <w:t>Normal</w:t>
            </w:r>
          </w:p>
        </w:tc>
        <w:tc>
          <w:tcPr>
            <w:tcW w:w="1906" w:type="dxa"/>
          </w:tcPr>
          <w:p w14:paraId="248E7A44" w14:textId="7F8B7BF5" w:rsidR="00F97C9D" w:rsidRPr="008C3753" w:rsidRDefault="00F97C9D" w:rsidP="00F97C9D">
            <w:pPr>
              <w:pStyle w:val="TAC"/>
            </w:pPr>
            <w:r>
              <w:t>TDLB100-400 Low</w:t>
            </w:r>
          </w:p>
        </w:tc>
        <w:tc>
          <w:tcPr>
            <w:tcW w:w="1376" w:type="dxa"/>
          </w:tcPr>
          <w:p w14:paraId="08F5464B" w14:textId="5F3415A1" w:rsidR="00F97C9D" w:rsidRPr="008C3753" w:rsidRDefault="00F97C9D" w:rsidP="00F97C9D">
            <w:pPr>
              <w:pStyle w:val="TAC"/>
            </w:pPr>
            <w:r>
              <w:t>70 %</w:t>
            </w:r>
          </w:p>
        </w:tc>
        <w:tc>
          <w:tcPr>
            <w:tcW w:w="1418" w:type="dxa"/>
          </w:tcPr>
          <w:p w14:paraId="44965894" w14:textId="6C2EA79D" w:rsidR="00F97C9D" w:rsidRPr="008C3753" w:rsidRDefault="00F97C9D" w:rsidP="00F97C9D">
            <w:pPr>
              <w:pStyle w:val="TAC"/>
            </w:pPr>
            <w:r>
              <w:t>G-FR1-A3-41</w:t>
            </w:r>
          </w:p>
        </w:tc>
        <w:tc>
          <w:tcPr>
            <w:tcW w:w="1152" w:type="dxa"/>
          </w:tcPr>
          <w:p w14:paraId="56D0FB7C" w14:textId="54E121FA" w:rsidR="00F97C9D" w:rsidRPr="008C3753" w:rsidRDefault="00F97C9D" w:rsidP="00F97C9D">
            <w:pPr>
              <w:pStyle w:val="TAC"/>
            </w:pPr>
            <w:r>
              <w:t>pos1</w:t>
            </w:r>
          </w:p>
        </w:tc>
        <w:tc>
          <w:tcPr>
            <w:tcW w:w="829" w:type="dxa"/>
          </w:tcPr>
          <w:p w14:paraId="2A4C9618" w14:textId="5BE15C0B" w:rsidR="00F97C9D" w:rsidRPr="008C3753" w:rsidRDefault="00F97C9D" w:rsidP="00F97C9D">
            <w:pPr>
              <w:pStyle w:val="TAC"/>
            </w:pPr>
            <w:r>
              <w:rPr>
                <w:rFonts w:eastAsia="DengXian"/>
              </w:rPr>
              <w:t>-0.6</w:t>
            </w:r>
          </w:p>
        </w:tc>
      </w:tr>
      <w:tr w:rsidR="00F97C9D" w:rsidRPr="008C3753" w14:paraId="3B176D1A" w14:textId="77777777" w:rsidTr="00184871">
        <w:trPr>
          <w:cantSplit/>
          <w:jc w:val="center"/>
        </w:trPr>
        <w:tc>
          <w:tcPr>
            <w:tcW w:w="1007" w:type="dxa"/>
            <w:tcBorders>
              <w:top w:val="nil"/>
              <w:bottom w:val="nil"/>
            </w:tcBorders>
            <w:shd w:val="clear" w:color="auto" w:fill="auto"/>
          </w:tcPr>
          <w:p w14:paraId="063138E5" w14:textId="77777777" w:rsidR="00F97C9D" w:rsidRPr="008C3753" w:rsidRDefault="00F97C9D" w:rsidP="00F97C9D">
            <w:pPr>
              <w:pStyle w:val="TAC"/>
            </w:pPr>
          </w:p>
        </w:tc>
        <w:tc>
          <w:tcPr>
            <w:tcW w:w="1085" w:type="dxa"/>
            <w:tcBorders>
              <w:top w:val="nil"/>
              <w:bottom w:val="nil"/>
            </w:tcBorders>
            <w:shd w:val="clear" w:color="auto" w:fill="auto"/>
          </w:tcPr>
          <w:p w14:paraId="29604BF6" w14:textId="77777777" w:rsidR="00F97C9D" w:rsidRPr="008C3753" w:rsidRDefault="00F97C9D" w:rsidP="00F97C9D">
            <w:pPr>
              <w:pStyle w:val="TAC"/>
            </w:pPr>
          </w:p>
        </w:tc>
        <w:tc>
          <w:tcPr>
            <w:tcW w:w="858" w:type="dxa"/>
          </w:tcPr>
          <w:p w14:paraId="6E4EDAA1" w14:textId="6F95053C" w:rsidR="00F97C9D" w:rsidRPr="008C3753" w:rsidRDefault="00F97C9D" w:rsidP="00F97C9D">
            <w:pPr>
              <w:pStyle w:val="TAC"/>
            </w:pPr>
            <w:r>
              <w:t>Normal</w:t>
            </w:r>
          </w:p>
        </w:tc>
        <w:tc>
          <w:tcPr>
            <w:tcW w:w="1906" w:type="dxa"/>
          </w:tcPr>
          <w:p w14:paraId="62265084" w14:textId="5B63F0A0" w:rsidR="00F97C9D" w:rsidRPr="008C3753" w:rsidRDefault="00F97C9D" w:rsidP="00F97C9D">
            <w:pPr>
              <w:pStyle w:val="TAC"/>
            </w:pPr>
            <w:r>
              <w:t>TDLC300-100 Low</w:t>
            </w:r>
          </w:p>
        </w:tc>
        <w:tc>
          <w:tcPr>
            <w:tcW w:w="1376" w:type="dxa"/>
          </w:tcPr>
          <w:p w14:paraId="72EBC5DF" w14:textId="0DC6EEE9" w:rsidR="00F97C9D" w:rsidRPr="008C3753" w:rsidRDefault="00F97C9D" w:rsidP="00F97C9D">
            <w:pPr>
              <w:pStyle w:val="TAC"/>
            </w:pPr>
            <w:r>
              <w:t>70 %</w:t>
            </w:r>
          </w:p>
        </w:tc>
        <w:tc>
          <w:tcPr>
            <w:tcW w:w="1418" w:type="dxa"/>
          </w:tcPr>
          <w:p w14:paraId="5A12E7C2" w14:textId="23C81B64" w:rsidR="00F97C9D" w:rsidRPr="008C3753" w:rsidRDefault="00F97C9D" w:rsidP="00F97C9D">
            <w:pPr>
              <w:pStyle w:val="TAC"/>
            </w:pPr>
            <w:r>
              <w:t>G-FR1-A9-3</w:t>
            </w:r>
          </w:p>
        </w:tc>
        <w:tc>
          <w:tcPr>
            <w:tcW w:w="1152" w:type="dxa"/>
          </w:tcPr>
          <w:p w14:paraId="2251DF1C" w14:textId="4ECF8E63" w:rsidR="00F97C9D" w:rsidRPr="008C3753" w:rsidRDefault="00F97C9D" w:rsidP="00F97C9D">
            <w:pPr>
              <w:pStyle w:val="TAC"/>
            </w:pPr>
            <w:r>
              <w:t>pos1</w:t>
            </w:r>
          </w:p>
        </w:tc>
        <w:tc>
          <w:tcPr>
            <w:tcW w:w="829" w:type="dxa"/>
          </w:tcPr>
          <w:p w14:paraId="39E902A6" w14:textId="0B965B9D" w:rsidR="00F97C9D" w:rsidRPr="008C3753" w:rsidRDefault="00F97C9D" w:rsidP="00F97C9D">
            <w:pPr>
              <w:pStyle w:val="TAC"/>
            </w:pPr>
            <w:r>
              <w:rPr>
                <w:rFonts w:eastAsia="DengXian"/>
              </w:rPr>
              <w:t>9.3</w:t>
            </w:r>
          </w:p>
        </w:tc>
      </w:tr>
      <w:tr w:rsidR="00F97C9D" w:rsidRPr="008C3753" w14:paraId="5AF59A06" w14:textId="77777777" w:rsidTr="00A7146A">
        <w:trPr>
          <w:cantSplit/>
          <w:jc w:val="center"/>
        </w:trPr>
        <w:tc>
          <w:tcPr>
            <w:tcW w:w="1007" w:type="dxa"/>
            <w:tcBorders>
              <w:top w:val="nil"/>
            </w:tcBorders>
            <w:shd w:val="clear" w:color="auto" w:fill="auto"/>
          </w:tcPr>
          <w:p w14:paraId="36C66E57" w14:textId="77777777" w:rsidR="00F97C9D" w:rsidRPr="008C3753" w:rsidRDefault="00F97C9D" w:rsidP="00F97C9D">
            <w:pPr>
              <w:pStyle w:val="TAC"/>
            </w:pPr>
          </w:p>
        </w:tc>
        <w:tc>
          <w:tcPr>
            <w:tcW w:w="1085" w:type="dxa"/>
            <w:tcBorders>
              <w:top w:val="nil"/>
            </w:tcBorders>
            <w:shd w:val="clear" w:color="auto" w:fill="auto"/>
          </w:tcPr>
          <w:p w14:paraId="7583C775" w14:textId="77777777" w:rsidR="00F97C9D" w:rsidRPr="008C3753" w:rsidRDefault="00F97C9D" w:rsidP="00F97C9D">
            <w:pPr>
              <w:pStyle w:val="TAC"/>
            </w:pPr>
          </w:p>
        </w:tc>
        <w:tc>
          <w:tcPr>
            <w:tcW w:w="858" w:type="dxa"/>
          </w:tcPr>
          <w:p w14:paraId="5B87DB1F" w14:textId="22453BE0" w:rsidR="00F97C9D" w:rsidRPr="008C3753" w:rsidRDefault="00F97C9D" w:rsidP="00F97C9D">
            <w:pPr>
              <w:pStyle w:val="TAC"/>
            </w:pPr>
            <w:r>
              <w:t>Normal</w:t>
            </w:r>
          </w:p>
        </w:tc>
        <w:tc>
          <w:tcPr>
            <w:tcW w:w="1906" w:type="dxa"/>
          </w:tcPr>
          <w:p w14:paraId="05EE2BC7" w14:textId="7C3EBDEE" w:rsidR="00F97C9D" w:rsidRPr="008C3753" w:rsidRDefault="00F97C9D" w:rsidP="00F97C9D">
            <w:pPr>
              <w:pStyle w:val="TAC"/>
            </w:pPr>
            <w:r>
              <w:t>TDLA30-10 Low</w:t>
            </w:r>
          </w:p>
        </w:tc>
        <w:tc>
          <w:tcPr>
            <w:tcW w:w="1376" w:type="dxa"/>
          </w:tcPr>
          <w:p w14:paraId="1D1219E8" w14:textId="672EB3A0" w:rsidR="00F97C9D" w:rsidRPr="008C3753" w:rsidRDefault="00F97C9D" w:rsidP="00F97C9D">
            <w:pPr>
              <w:pStyle w:val="TAC"/>
            </w:pPr>
            <w:r>
              <w:t>70 %</w:t>
            </w:r>
          </w:p>
        </w:tc>
        <w:tc>
          <w:tcPr>
            <w:tcW w:w="1418" w:type="dxa"/>
          </w:tcPr>
          <w:p w14:paraId="5A789DFD" w14:textId="05ADFE42" w:rsidR="00F97C9D" w:rsidRPr="008C3753" w:rsidRDefault="00F97C9D" w:rsidP="00F97C9D">
            <w:pPr>
              <w:pStyle w:val="TAC"/>
            </w:pPr>
            <w:r>
              <w:t>G-FR1-A12-4</w:t>
            </w:r>
          </w:p>
        </w:tc>
        <w:tc>
          <w:tcPr>
            <w:tcW w:w="1152" w:type="dxa"/>
          </w:tcPr>
          <w:p w14:paraId="6051E267" w14:textId="7EFFEA7C" w:rsidR="00F97C9D" w:rsidRPr="008C3753" w:rsidRDefault="00F97C9D" w:rsidP="00F97C9D">
            <w:pPr>
              <w:pStyle w:val="TAC"/>
            </w:pPr>
            <w:r>
              <w:t>pos1</w:t>
            </w:r>
          </w:p>
        </w:tc>
        <w:tc>
          <w:tcPr>
            <w:tcW w:w="829" w:type="dxa"/>
          </w:tcPr>
          <w:p w14:paraId="40676E0C" w14:textId="3AD3A64F" w:rsidR="00F97C9D" w:rsidRPr="008C3753" w:rsidRDefault="00F97C9D" w:rsidP="00F97C9D">
            <w:pPr>
              <w:pStyle w:val="TAC"/>
            </w:pPr>
            <w:r>
              <w:rPr>
                <w:rFonts w:eastAsia="DengXian"/>
              </w:rPr>
              <w:t>12.4</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941A80">
        <w:trPr>
          <w:cantSplit/>
          <w:jc w:val="center"/>
        </w:trPr>
        <w:tc>
          <w:tcPr>
            <w:tcW w:w="1007" w:type="dxa"/>
            <w:tcBorders>
              <w:top w:val="nil"/>
              <w:bottom w:val="nil"/>
            </w:tcBorders>
            <w:shd w:val="clear" w:color="auto" w:fill="auto"/>
          </w:tcPr>
          <w:p w14:paraId="71F762EF" w14:textId="77777777" w:rsidR="00A7146A" w:rsidRPr="008C3753" w:rsidRDefault="00A7146A" w:rsidP="00A7146A">
            <w:pPr>
              <w:pStyle w:val="TAC"/>
            </w:pPr>
          </w:p>
        </w:tc>
        <w:tc>
          <w:tcPr>
            <w:tcW w:w="1085" w:type="dxa"/>
            <w:tcBorders>
              <w:top w:val="nil"/>
              <w:bottom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r w:rsidR="00941A80" w:rsidRPr="008C3753" w14:paraId="1EF31E46" w14:textId="77777777" w:rsidTr="00941A80">
        <w:trPr>
          <w:cantSplit/>
          <w:jc w:val="center"/>
        </w:trPr>
        <w:tc>
          <w:tcPr>
            <w:tcW w:w="1007" w:type="dxa"/>
            <w:tcBorders>
              <w:top w:val="nil"/>
              <w:bottom w:val="nil"/>
            </w:tcBorders>
            <w:shd w:val="clear" w:color="auto" w:fill="auto"/>
          </w:tcPr>
          <w:p w14:paraId="0DDCBB90" w14:textId="082F47A0" w:rsidR="00941A80" w:rsidRPr="008C3753" w:rsidRDefault="00941A80" w:rsidP="00941A80">
            <w:pPr>
              <w:pStyle w:val="TAC"/>
            </w:pPr>
            <w:r>
              <w:rPr>
                <w:rFonts w:hint="eastAsia"/>
              </w:rPr>
              <w:t>4</w:t>
            </w:r>
          </w:p>
        </w:tc>
        <w:tc>
          <w:tcPr>
            <w:tcW w:w="1085" w:type="dxa"/>
            <w:tcBorders>
              <w:top w:val="nil"/>
              <w:bottom w:val="nil"/>
            </w:tcBorders>
            <w:shd w:val="clear" w:color="auto" w:fill="auto"/>
          </w:tcPr>
          <w:p w14:paraId="68144193" w14:textId="18DB7C33" w:rsidR="00941A80" w:rsidRPr="008C3753" w:rsidRDefault="00941A80" w:rsidP="00941A80">
            <w:pPr>
              <w:pStyle w:val="TAC"/>
            </w:pPr>
            <w:r>
              <w:rPr>
                <w:rFonts w:hint="eastAsia"/>
              </w:rPr>
              <w:t>4</w:t>
            </w:r>
          </w:p>
        </w:tc>
        <w:tc>
          <w:tcPr>
            <w:tcW w:w="858" w:type="dxa"/>
          </w:tcPr>
          <w:p w14:paraId="6C24A26E" w14:textId="37387769" w:rsidR="00941A80" w:rsidRPr="008C3753" w:rsidRDefault="00941A80" w:rsidP="00941A80">
            <w:pPr>
              <w:pStyle w:val="TAC"/>
            </w:pPr>
            <w:r>
              <w:t>Normal</w:t>
            </w:r>
          </w:p>
        </w:tc>
        <w:tc>
          <w:tcPr>
            <w:tcW w:w="1906" w:type="dxa"/>
          </w:tcPr>
          <w:p w14:paraId="547843BB" w14:textId="0C49CA8B" w:rsidR="00941A80" w:rsidRPr="008C3753" w:rsidRDefault="00941A80" w:rsidP="00941A80">
            <w:pPr>
              <w:pStyle w:val="TAC"/>
            </w:pPr>
            <w:r>
              <w:rPr>
                <w:rFonts w:eastAsia="DengXian"/>
              </w:rPr>
              <w:t>TDLA30-10 Low</w:t>
            </w:r>
          </w:p>
        </w:tc>
        <w:tc>
          <w:tcPr>
            <w:tcW w:w="1376" w:type="dxa"/>
          </w:tcPr>
          <w:p w14:paraId="24CB3AD2" w14:textId="05EBF058" w:rsidR="00941A80" w:rsidRPr="008C3753" w:rsidRDefault="00941A80" w:rsidP="00941A80">
            <w:pPr>
              <w:pStyle w:val="TAC"/>
            </w:pPr>
            <w:r>
              <w:t>70 %</w:t>
            </w:r>
          </w:p>
        </w:tc>
        <w:tc>
          <w:tcPr>
            <w:tcW w:w="1418" w:type="dxa"/>
          </w:tcPr>
          <w:p w14:paraId="239C549F" w14:textId="47701C23" w:rsidR="00941A80" w:rsidRPr="008C3753" w:rsidRDefault="00941A80" w:rsidP="00941A80">
            <w:pPr>
              <w:pStyle w:val="TAC"/>
            </w:pPr>
            <w:r>
              <w:rPr>
                <w:rFonts w:eastAsia="DengXian"/>
              </w:rPr>
              <w:t>G-FR1-A12-5</w:t>
            </w:r>
          </w:p>
        </w:tc>
        <w:tc>
          <w:tcPr>
            <w:tcW w:w="1152" w:type="dxa"/>
          </w:tcPr>
          <w:p w14:paraId="3F67126E" w14:textId="32F43F16" w:rsidR="00941A80" w:rsidRPr="008C3753" w:rsidRDefault="00941A80" w:rsidP="00941A80">
            <w:pPr>
              <w:pStyle w:val="TAC"/>
            </w:pPr>
            <w:r>
              <w:t>pos1</w:t>
            </w:r>
          </w:p>
        </w:tc>
        <w:tc>
          <w:tcPr>
            <w:tcW w:w="829" w:type="dxa"/>
          </w:tcPr>
          <w:p w14:paraId="703AE86A" w14:textId="5F24F6B2" w:rsidR="00941A80" w:rsidRPr="008C3753" w:rsidRDefault="00941A80" w:rsidP="00941A80">
            <w:pPr>
              <w:pStyle w:val="TAC"/>
            </w:pPr>
            <w:r>
              <w:rPr>
                <w:rFonts w:eastAsia="DengXian"/>
              </w:rPr>
              <w:t>20.7</w:t>
            </w:r>
          </w:p>
        </w:tc>
      </w:tr>
      <w:tr w:rsidR="00941A80" w:rsidRPr="008C3753" w14:paraId="2ACD9620" w14:textId="77777777" w:rsidTr="00A7146A">
        <w:trPr>
          <w:cantSplit/>
          <w:jc w:val="center"/>
        </w:trPr>
        <w:tc>
          <w:tcPr>
            <w:tcW w:w="1007" w:type="dxa"/>
            <w:tcBorders>
              <w:top w:val="nil"/>
            </w:tcBorders>
            <w:shd w:val="clear" w:color="auto" w:fill="auto"/>
          </w:tcPr>
          <w:p w14:paraId="0E9A2137" w14:textId="77777777" w:rsidR="00941A80" w:rsidRPr="008C3753" w:rsidRDefault="00941A80" w:rsidP="00941A80">
            <w:pPr>
              <w:pStyle w:val="TAC"/>
            </w:pPr>
          </w:p>
        </w:tc>
        <w:tc>
          <w:tcPr>
            <w:tcW w:w="1085" w:type="dxa"/>
            <w:tcBorders>
              <w:top w:val="nil"/>
            </w:tcBorders>
            <w:shd w:val="clear" w:color="auto" w:fill="auto"/>
          </w:tcPr>
          <w:p w14:paraId="49F8EC22" w14:textId="28190459" w:rsidR="00941A80" w:rsidRPr="008C3753" w:rsidRDefault="00941A80" w:rsidP="00941A80">
            <w:pPr>
              <w:pStyle w:val="TAC"/>
            </w:pPr>
            <w:r>
              <w:rPr>
                <w:rFonts w:hint="eastAsia"/>
              </w:rPr>
              <w:t>8</w:t>
            </w:r>
          </w:p>
        </w:tc>
        <w:tc>
          <w:tcPr>
            <w:tcW w:w="858" w:type="dxa"/>
          </w:tcPr>
          <w:p w14:paraId="6D87B42F" w14:textId="62C8A392" w:rsidR="00941A80" w:rsidRPr="008C3753" w:rsidRDefault="00941A80" w:rsidP="00941A80">
            <w:pPr>
              <w:pStyle w:val="TAC"/>
            </w:pPr>
            <w:r>
              <w:t>Normal</w:t>
            </w:r>
          </w:p>
        </w:tc>
        <w:tc>
          <w:tcPr>
            <w:tcW w:w="1906" w:type="dxa"/>
          </w:tcPr>
          <w:p w14:paraId="0A185521" w14:textId="4637FEB1" w:rsidR="00941A80" w:rsidRPr="008C3753" w:rsidRDefault="00941A80" w:rsidP="00941A80">
            <w:pPr>
              <w:pStyle w:val="TAC"/>
            </w:pPr>
            <w:r>
              <w:rPr>
                <w:rFonts w:eastAsia="DengXian"/>
              </w:rPr>
              <w:t>TDLA30-10 Low</w:t>
            </w:r>
          </w:p>
        </w:tc>
        <w:tc>
          <w:tcPr>
            <w:tcW w:w="1376" w:type="dxa"/>
          </w:tcPr>
          <w:p w14:paraId="628695BF" w14:textId="6D32A04B" w:rsidR="00941A80" w:rsidRPr="008C3753" w:rsidRDefault="00941A80" w:rsidP="00941A80">
            <w:pPr>
              <w:pStyle w:val="TAC"/>
            </w:pPr>
            <w:r>
              <w:t>70 %</w:t>
            </w:r>
          </w:p>
        </w:tc>
        <w:tc>
          <w:tcPr>
            <w:tcW w:w="1418" w:type="dxa"/>
          </w:tcPr>
          <w:p w14:paraId="602BBA85" w14:textId="4A3C4ED6" w:rsidR="00941A80" w:rsidRPr="008C3753" w:rsidRDefault="00941A80" w:rsidP="00941A80">
            <w:pPr>
              <w:pStyle w:val="TAC"/>
            </w:pPr>
            <w:r>
              <w:rPr>
                <w:rFonts w:eastAsia="DengXian"/>
              </w:rPr>
              <w:t>G-FR1-A12-5</w:t>
            </w:r>
          </w:p>
        </w:tc>
        <w:tc>
          <w:tcPr>
            <w:tcW w:w="1152" w:type="dxa"/>
          </w:tcPr>
          <w:p w14:paraId="089F5D02" w14:textId="06A94FAC" w:rsidR="00941A80" w:rsidRPr="008C3753" w:rsidRDefault="00941A80" w:rsidP="00941A80">
            <w:pPr>
              <w:pStyle w:val="TAC"/>
            </w:pPr>
            <w:r>
              <w:t>pos1</w:t>
            </w:r>
          </w:p>
        </w:tc>
        <w:tc>
          <w:tcPr>
            <w:tcW w:w="829" w:type="dxa"/>
          </w:tcPr>
          <w:p w14:paraId="64BFBD49" w14:textId="28622A7D" w:rsidR="00941A80" w:rsidRPr="008C3753" w:rsidRDefault="00941A80" w:rsidP="00941A80">
            <w:pPr>
              <w:pStyle w:val="TAC"/>
            </w:pPr>
            <w:r>
              <w:rPr>
                <w:rFonts w:eastAsia="DengXian"/>
              </w:rPr>
              <w:t>12.9</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8C3753" w:rsidRDefault="00A7146A" w:rsidP="00A7146A">
            <w:pPr>
              <w:pStyle w:val="TAC"/>
            </w:pPr>
          </w:p>
        </w:tc>
        <w:tc>
          <w:tcPr>
            <w:tcW w:w="858" w:type="dxa"/>
            <w:tcBorders>
              <w:bottom w:val="single" w:sz="4" w:space="0" w:color="auto"/>
            </w:tcBorders>
            <w:vAlign w:val="center"/>
          </w:tcPr>
          <w:p w14:paraId="5CC18098" w14:textId="221EC5BF" w:rsidR="00A7146A" w:rsidRPr="008C3753" w:rsidRDefault="00A7146A" w:rsidP="00A7146A">
            <w:pPr>
              <w:pStyle w:val="TAC"/>
              <w:rPr>
                <w:rFonts w:cs="Arial"/>
              </w:rPr>
            </w:pPr>
            <w:r w:rsidRPr="008C3753">
              <w:t>Normal</w:t>
            </w:r>
          </w:p>
        </w:tc>
        <w:tc>
          <w:tcPr>
            <w:tcW w:w="1906" w:type="dxa"/>
            <w:tcBorders>
              <w:bottom w:val="single" w:sz="4" w:space="0" w:color="auto"/>
            </w:tcBorders>
            <w:vAlign w:val="center"/>
          </w:tcPr>
          <w:p w14:paraId="066F35F7" w14:textId="1194FCE4" w:rsidR="00A7146A" w:rsidRPr="008C3753" w:rsidRDefault="00A7146A" w:rsidP="00A7146A">
            <w:pPr>
              <w:pStyle w:val="TAC"/>
            </w:pPr>
            <w:r w:rsidRPr="008C3753">
              <w:t>TDLC300-100 Low</w:t>
            </w:r>
          </w:p>
        </w:tc>
        <w:tc>
          <w:tcPr>
            <w:tcW w:w="1376" w:type="dxa"/>
            <w:tcBorders>
              <w:bottom w:val="single" w:sz="4" w:space="0" w:color="auto"/>
            </w:tcBorders>
            <w:vAlign w:val="center"/>
          </w:tcPr>
          <w:p w14:paraId="73760A09" w14:textId="1BB67BC4" w:rsidR="00A7146A" w:rsidRPr="008C3753" w:rsidRDefault="00A7146A" w:rsidP="00A7146A">
            <w:pPr>
              <w:pStyle w:val="TAC"/>
            </w:pPr>
            <w:r w:rsidRPr="008C3753">
              <w:t>70 %</w:t>
            </w:r>
          </w:p>
        </w:tc>
        <w:tc>
          <w:tcPr>
            <w:tcW w:w="1418" w:type="dxa"/>
            <w:tcBorders>
              <w:bottom w:val="single" w:sz="4" w:space="0" w:color="auto"/>
            </w:tcBorders>
            <w:vAlign w:val="center"/>
          </w:tcPr>
          <w:p w14:paraId="126BFC26" w14:textId="42B6C5E0" w:rsidR="00A7146A" w:rsidRPr="008C3753" w:rsidRDefault="00A7146A" w:rsidP="00A7146A">
            <w:pPr>
              <w:pStyle w:val="TAC"/>
            </w:pPr>
            <w:r w:rsidRPr="008C3753">
              <w:t>G-FR1-A4-28</w:t>
            </w:r>
          </w:p>
        </w:tc>
        <w:tc>
          <w:tcPr>
            <w:tcW w:w="1152" w:type="dxa"/>
            <w:tcBorders>
              <w:bottom w:val="single" w:sz="4" w:space="0" w:color="auto"/>
            </w:tcBorders>
          </w:tcPr>
          <w:p w14:paraId="53B50177" w14:textId="78D1FAA3" w:rsidR="00A7146A" w:rsidRPr="008C3753" w:rsidRDefault="00A7146A" w:rsidP="00A7146A">
            <w:pPr>
              <w:pStyle w:val="TAC"/>
            </w:pPr>
            <w:r w:rsidRPr="008C3753">
              <w:t>pos1</w:t>
            </w:r>
          </w:p>
        </w:tc>
        <w:tc>
          <w:tcPr>
            <w:tcW w:w="829" w:type="dxa"/>
            <w:tcBorders>
              <w:bottom w:val="single" w:sz="4" w:space="0" w:color="auto"/>
            </w:tcBorders>
          </w:tcPr>
          <w:p w14:paraId="62060CE4" w14:textId="2A893E5F" w:rsidR="00A7146A" w:rsidRPr="008C3753" w:rsidRDefault="00A7146A" w:rsidP="00A7146A">
            <w:pPr>
              <w:pStyle w:val="TAC"/>
            </w:pPr>
            <w:r w:rsidRPr="008C3753">
              <w:t>7.9</w:t>
            </w:r>
          </w:p>
        </w:tc>
      </w:tr>
      <w:tr w:rsidR="00F97C9D" w:rsidRPr="008C3753"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8C3753" w:rsidRDefault="00F97C9D" w:rsidP="00F97C9D">
            <w:pPr>
              <w:pStyle w:val="TAC"/>
            </w:pPr>
            <w:r>
              <w:t>4</w:t>
            </w:r>
          </w:p>
        </w:tc>
        <w:tc>
          <w:tcPr>
            <w:tcW w:w="858" w:type="dxa"/>
            <w:tcBorders>
              <w:top w:val="single" w:sz="4" w:space="0" w:color="auto"/>
            </w:tcBorders>
            <w:vAlign w:val="center"/>
          </w:tcPr>
          <w:p w14:paraId="4142CCF5" w14:textId="1A008195" w:rsidR="00F97C9D" w:rsidRPr="008C3753" w:rsidRDefault="00F97C9D" w:rsidP="00F97C9D">
            <w:pPr>
              <w:pStyle w:val="TAC"/>
            </w:pPr>
            <w:r>
              <w:t>Normal</w:t>
            </w:r>
          </w:p>
        </w:tc>
        <w:tc>
          <w:tcPr>
            <w:tcW w:w="1906" w:type="dxa"/>
            <w:tcBorders>
              <w:top w:val="single" w:sz="4" w:space="0" w:color="auto"/>
            </w:tcBorders>
            <w:vAlign w:val="center"/>
          </w:tcPr>
          <w:p w14:paraId="3ABDA520" w14:textId="3DB1523D" w:rsidR="00F97C9D" w:rsidRPr="008C3753" w:rsidRDefault="00F97C9D" w:rsidP="00F97C9D">
            <w:pPr>
              <w:pStyle w:val="TAC"/>
            </w:pPr>
            <w:r>
              <w:t>TDLB100-400 Low</w:t>
            </w:r>
          </w:p>
        </w:tc>
        <w:tc>
          <w:tcPr>
            <w:tcW w:w="1376" w:type="dxa"/>
            <w:tcBorders>
              <w:top w:val="single" w:sz="4" w:space="0" w:color="auto"/>
            </w:tcBorders>
            <w:vAlign w:val="center"/>
          </w:tcPr>
          <w:p w14:paraId="18749977" w14:textId="35C5BABC" w:rsidR="00F97C9D" w:rsidRPr="008C3753" w:rsidRDefault="00F97C9D" w:rsidP="00F97C9D">
            <w:pPr>
              <w:pStyle w:val="TAC"/>
            </w:pPr>
            <w:r>
              <w:t>70 %</w:t>
            </w:r>
          </w:p>
        </w:tc>
        <w:tc>
          <w:tcPr>
            <w:tcW w:w="1418" w:type="dxa"/>
            <w:tcBorders>
              <w:top w:val="single" w:sz="4" w:space="0" w:color="auto"/>
            </w:tcBorders>
            <w:vAlign w:val="center"/>
          </w:tcPr>
          <w:p w14:paraId="4C301FBB" w14:textId="7D999A15" w:rsidR="00F97C9D" w:rsidRPr="008C3753" w:rsidRDefault="00F97C9D" w:rsidP="00F97C9D">
            <w:pPr>
              <w:pStyle w:val="TAC"/>
            </w:pPr>
            <w:r>
              <w:rPr>
                <w:rFonts w:eastAsia="DengXian"/>
              </w:rPr>
              <w:t>G-FR1-A3-42</w:t>
            </w:r>
          </w:p>
        </w:tc>
        <w:tc>
          <w:tcPr>
            <w:tcW w:w="1152" w:type="dxa"/>
            <w:tcBorders>
              <w:top w:val="single" w:sz="4" w:space="0" w:color="auto"/>
            </w:tcBorders>
          </w:tcPr>
          <w:p w14:paraId="6D3E16EE" w14:textId="08B90507" w:rsidR="00F97C9D" w:rsidRPr="008C3753" w:rsidRDefault="00F97C9D" w:rsidP="00F97C9D">
            <w:pPr>
              <w:pStyle w:val="TAC"/>
            </w:pPr>
            <w:r>
              <w:t>pos1</w:t>
            </w:r>
          </w:p>
        </w:tc>
        <w:tc>
          <w:tcPr>
            <w:tcW w:w="829" w:type="dxa"/>
            <w:tcBorders>
              <w:top w:val="single" w:sz="4" w:space="0" w:color="auto"/>
            </w:tcBorders>
          </w:tcPr>
          <w:p w14:paraId="0202AC0A" w14:textId="3D029883" w:rsidR="00F97C9D" w:rsidRPr="008C3753" w:rsidRDefault="00F97C9D" w:rsidP="00F97C9D">
            <w:pPr>
              <w:pStyle w:val="TAC"/>
            </w:pPr>
            <w:r>
              <w:rPr>
                <w:rFonts w:eastAsia="DengXian"/>
              </w:rPr>
              <w:t>3.1</w:t>
            </w:r>
          </w:p>
        </w:tc>
      </w:tr>
      <w:tr w:rsidR="00F97C9D" w:rsidRPr="008C3753" w14:paraId="58FF93FA" w14:textId="77777777" w:rsidTr="009339EB">
        <w:trPr>
          <w:cantSplit/>
          <w:jc w:val="center"/>
        </w:trPr>
        <w:tc>
          <w:tcPr>
            <w:tcW w:w="1007" w:type="dxa"/>
            <w:tcBorders>
              <w:top w:val="nil"/>
              <w:bottom w:val="nil"/>
            </w:tcBorders>
            <w:shd w:val="clear" w:color="auto" w:fill="auto"/>
          </w:tcPr>
          <w:p w14:paraId="36D02A57" w14:textId="77777777" w:rsidR="00F97C9D" w:rsidRPr="008C3753" w:rsidRDefault="00F97C9D" w:rsidP="00F97C9D">
            <w:pPr>
              <w:pStyle w:val="TAC"/>
            </w:pPr>
          </w:p>
        </w:tc>
        <w:tc>
          <w:tcPr>
            <w:tcW w:w="1085" w:type="dxa"/>
            <w:tcBorders>
              <w:top w:val="nil"/>
              <w:bottom w:val="nil"/>
            </w:tcBorders>
            <w:shd w:val="clear" w:color="auto" w:fill="auto"/>
          </w:tcPr>
          <w:p w14:paraId="6AF52571" w14:textId="77777777" w:rsidR="00F97C9D" w:rsidRPr="008C3753" w:rsidRDefault="00F97C9D" w:rsidP="00F97C9D">
            <w:pPr>
              <w:pStyle w:val="TAC"/>
            </w:pPr>
          </w:p>
        </w:tc>
        <w:tc>
          <w:tcPr>
            <w:tcW w:w="858" w:type="dxa"/>
            <w:vAlign w:val="center"/>
          </w:tcPr>
          <w:p w14:paraId="59AA5816" w14:textId="27A1B18F" w:rsidR="00F97C9D" w:rsidRPr="008C3753" w:rsidRDefault="00F97C9D" w:rsidP="00F97C9D">
            <w:pPr>
              <w:pStyle w:val="TAC"/>
            </w:pPr>
            <w:r>
              <w:t>Normal</w:t>
            </w:r>
          </w:p>
        </w:tc>
        <w:tc>
          <w:tcPr>
            <w:tcW w:w="1906" w:type="dxa"/>
            <w:vAlign w:val="center"/>
          </w:tcPr>
          <w:p w14:paraId="77021D87" w14:textId="3FC84812" w:rsidR="00F97C9D" w:rsidRPr="008C3753" w:rsidRDefault="00F97C9D" w:rsidP="00F97C9D">
            <w:pPr>
              <w:pStyle w:val="TAC"/>
            </w:pPr>
            <w:r>
              <w:t>TDLC300-100 Low</w:t>
            </w:r>
          </w:p>
        </w:tc>
        <w:tc>
          <w:tcPr>
            <w:tcW w:w="1376" w:type="dxa"/>
            <w:vAlign w:val="center"/>
          </w:tcPr>
          <w:p w14:paraId="2733C692" w14:textId="15744CFA" w:rsidR="00F97C9D" w:rsidRPr="008C3753" w:rsidRDefault="00F97C9D" w:rsidP="00F97C9D">
            <w:pPr>
              <w:pStyle w:val="TAC"/>
            </w:pPr>
            <w:r>
              <w:t>70 %</w:t>
            </w:r>
          </w:p>
        </w:tc>
        <w:tc>
          <w:tcPr>
            <w:tcW w:w="1418" w:type="dxa"/>
            <w:vAlign w:val="center"/>
          </w:tcPr>
          <w:p w14:paraId="085592B4" w14:textId="29B9D7AF" w:rsidR="00F97C9D" w:rsidRPr="008C3753" w:rsidRDefault="00F97C9D" w:rsidP="00F97C9D">
            <w:pPr>
              <w:pStyle w:val="TAC"/>
            </w:pPr>
            <w:r>
              <w:rPr>
                <w:rFonts w:eastAsia="DengXian"/>
              </w:rPr>
              <w:t>G-FR1-A9-4</w:t>
            </w:r>
          </w:p>
        </w:tc>
        <w:tc>
          <w:tcPr>
            <w:tcW w:w="1152" w:type="dxa"/>
          </w:tcPr>
          <w:p w14:paraId="55E9B7B1" w14:textId="599410C7" w:rsidR="00F97C9D" w:rsidRPr="008C3753" w:rsidRDefault="00F97C9D" w:rsidP="00F97C9D">
            <w:pPr>
              <w:pStyle w:val="TAC"/>
            </w:pPr>
            <w:r>
              <w:t>pos1</w:t>
            </w:r>
          </w:p>
        </w:tc>
        <w:tc>
          <w:tcPr>
            <w:tcW w:w="829" w:type="dxa"/>
          </w:tcPr>
          <w:p w14:paraId="0238D2E7" w14:textId="20548D55" w:rsidR="00F97C9D" w:rsidRPr="008C3753" w:rsidRDefault="00F97C9D" w:rsidP="00F97C9D">
            <w:pPr>
              <w:pStyle w:val="TAC"/>
            </w:pPr>
            <w:r>
              <w:rPr>
                <w:rFonts w:eastAsia="DengXian"/>
              </w:rPr>
              <w:t>16.9</w:t>
            </w:r>
          </w:p>
        </w:tc>
      </w:tr>
      <w:tr w:rsidR="00F97C9D" w:rsidRPr="008C3753" w14:paraId="1681ABA7" w14:textId="77777777" w:rsidTr="009339EB">
        <w:trPr>
          <w:cantSplit/>
          <w:jc w:val="center"/>
        </w:trPr>
        <w:tc>
          <w:tcPr>
            <w:tcW w:w="1007" w:type="dxa"/>
            <w:tcBorders>
              <w:top w:val="nil"/>
              <w:bottom w:val="nil"/>
            </w:tcBorders>
            <w:shd w:val="clear" w:color="auto" w:fill="auto"/>
          </w:tcPr>
          <w:p w14:paraId="43A15E57" w14:textId="66BEA861" w:rsidR="00F97C9D" w:rsidRPr="008C3753" w:rsidRDefault="00F97C9D" w:rsidP="00F97C9D">
            <w:pPr>
              <w:pStyle w:val="TAC"/>
            </w:pPr>
            <w:r>
              <w:t>4</w:t>
            </w:r>
          </w:p>
        </w:tc>
        <w:tc>
          <w:tcPr>
            <w:tcW w:w="1085" w:type="dxa"/>
            <w:tcBorders>
              <w:top w:val="nil"/>
              <w:bottom w:val="single" w:sz="4" w:space="0" w:color="auto"/>
            </w:tcBorders>
            <w:shd w:val="clear" w:color="auto" w:fill="auto"/>
          </w:tcPr>
          <w:p w14:paraId="20AD0D58" w14:textId="77777777" w:rsidR="00F97C9D" w:rsidRPr="008C3753" w:rsidRDefault="00F97C9D" w:rsidP="00F97C9D">
            <w:pPr>
              <w:pStyle w:val="TAC"/>
            </w:pPr>
          </w:p>
        </w:tc>
        <w:tc>
          <w:tcPr>
            <w:tcW w:w="858" w:type="dxa"/>
            <w:vAlign w:val="center"/>
          </w:tcPr>
          <w:p w14:paraId="29E5A55D" w14:textId="3B4E7B6A" w:rsidR="00F97C9D" w:rsidRPr="008C3753" w:rsidRDefault="00F97C9D" w:rsidP="00F97C9D">
            <w:pPr>
              <w:pStyle w:val="TAC"/>
            </w:pPr>
            <w:r>
              <w:t>Normal</w:t>
            </w:r>
          </w:p>
        </w:tc>
        <w:tc>
          <w:tcPr>
            <w:tcW w:w="1906" w:type="dxa"/>
            <w:vAlign w:val="center"/>
          </w:tcPr>
          <w:p w14:paraId="6A05A3B2" w14:textId="40F5A2BC" w:rsidR="00F97C9D" w:rsidRPr="008C3753" w:rsidRDefault="00F97C9D" w:rsidP="00F97C9D">
            <w:pPr>
              <w:pStyle w:val="TAC"/>
            </w:pPr>
            <w:r>
              <w:t>TDLA30-10 Low</w:t>
            </w:r>
          </w:p>
        </w:tc>
        <w:tc>
          <w:tcPr>
            <w:tcW w:w="1376" w:type="dxa"/>
            <w:vAlign w:val="center"/>
          </w:tcPr>
          <w:p w14:paraId="7565C55E" w14:textId="7B568FBD" w:rsidR="00F97C9D" w:rsidRPr="008C3753" w:rsidRDefault="00F97C9D" w:rsidP="00F97C9D">
            <w:pPr>
              <w:pStyle w:val="TAC"/>
            </w:pPr>
            <w:r>
              <w:t>70 %</w:t>
            </w:r>
          </w:p>
        </w:tc>
        <w:tc>
          <w:tcPr>
            <w:tcW w:w="1418" w:type="dxa"/>
            <w:vAlign w:val="center"/>
          </w:tcPr>
          <w:p w14:paraId="5C51A1F4" w14:textId="42D53F32" w:rsidR="00F97C9D" w:rsidRPr="008C3753" w:rsidRDefault="00F97C9D" w:rsidP="00F97C9D">
            <w:pPr>
              <w:pStyle w:val="TAC"/>
            </w:pPr>
            <w:r>
              <w:rPr>
                <w:rFonts w:eastAsia="DengXian"/>
              </w:rPr>
              <w:t>G-FR1-A12-6</w:t>
            </w:r>
          </w:p>
        </w:tc>
        <w:tc>
          <w:tcPr>
            <w:tcW w:w="1152" w:type="dxa"/>
          </w:tcPr>
          <w:p w14:paraId="42BF02C1" w14:textId="09E62C9F" w:rsidR="00F97C9D" w:rsidRPr="008C3753" w:rsidRDefault="00F97C9D" w:rsidP="00F97C9D">
            <w:pPr>
              <w:pStyle w:val="TAC"/>
            </w:pPr>
            <w:r>
              <w:t>pos1</w:t>
            </w:r>
          </w:p>
        </w:tc>
        <w:tc>
          <w:tcPr>
            <w:tcW w:w="829" w:type="dxa"/>
          </w:tcPr>
          <w:p w14:paraId="34D97C48" w14:textId="5E4A7FDD" w:rsidR="00F97C9D" w:rsidRPr="008C3753" w:rsidRDefault="00F97C9D" w:rsidP="00F97C9D">
            <w:pPr>
              <w:pStyle w:val="TAC"/>
            </w:pPr>
            <w:r>
              <w:rPr>
                <w:rFonts w:eastAsia="DengXian"/>
              </w:rPr>
              <w:t>21.7</w:t>
            </w:r>
          </w:p>
        </w:tc>
      </w:tr>
      <w:tr w:rsidR="00F97C9D" w:rsidRPr="008C3753" w14:paraId="464F3BB7" w14:textId="77777777" w:rsidTr="009339EB">
        <w:trPr>
          <w:cantSplit/>
          <w:jc w:val="center"/>
        </w:trPr>
        <w:tc>
          <w:tcPr>
            <w:tcW w:w="1007" w:type="dxa"/>
            <w:tcBorders>
              <w:top w:val="nil"/>
              <w:bottom w:val="nil"/>
            </w:tcBorders>
            <w:shd w:val="clear" w:color="auto" w:fill="auto"/>
          </w:tcPr>
          <w:p w14:paraId="21425FF6" w14:textId="77777777" w:rsidR="00F97C9D" w:rsidRPr="008C3753"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8C3753" w:rsidRDefault="00F97C9D" w:rsidP="00F97C9D">
            <w:pPr>
              <w:pStyle w:val="TAC"/>
            </w:pPr>
            <w:r>
              <w:t>8</w:t>
            </w:r>
          </w:p>
        </w:tc>
        <w:tc>
          <w:tcPr>
            <w:tcW w:w="858" w:type="dxa"/>
            <w:vAlign w:val="center"/>
          </w:tcPr>
          <w:p w14:paraId="59D608B6" w14:textId="1A5C03B1" w:rsidR="00F97C9D" w:rsidRPr="008C3753" w:rsidRDefault="00F97C9D" w:rsidP="00F97C9D">
            <w:pPr>
              <w:pStyle w:val="TAC"/>
            </w:pPr>
            <w:r>
              <w:t>Normal</w:t>
            </w:r>
          </w:p>
        </w:tc>
        <w:tc>
          <w:tcPr>
            <w:tcW w:w="1906" w:type="dxa"/>
            <w:vAlign w:val="center"/>
          </w:tcPr>
          <w:p w14:paraId="03191838" w14:textId="45EC208D" w:rsidR="00F97C9D" w:rsidRPr="008C3753" w:rsidRDefault="00F97C9D" w:rsidP="00F97C9D">
            <w:pPr>
              <w:pStyle w:val="TAC"/>
            </w:pPr>
            <w:r>
              <w:t>TDLB100-400 Low</w:t>
            </w:r>
          </w:p>
        </w:tc>
        <w:tc>
          <w:tcPr>
            <w:tcW w:w="1376" w:type="dxa"/>
            <w:vAlign w:val="center"/>
          </w:tcPr>
          <w:p w14:paraId="74C2D79C" w14:textId="29D122E5" w:rsidR="00F97C9D" w:rsidRPr="008C3753" w:rsidRDefault="00F97C9D" w:rsidP="00F97C9D">
            <w:pPr>
              <w:pStyle w:val="TAC"/>
            </w:pPr>
            <w:r>
              <w:t>70 %</w:t>
            </w:r>
          </w:p>
        </w:tc>
        <w:tc>
          <w:tcPr>
            <w:tcW w:w="1418" w:type="dxa"/>
            <w:vAlign w:val="center"/>
          </w:tcPr>
          <w:p w14:paraId="71D66F83" w14:textId="57347DB0" w:rsidR="00F97C9D" w:rsidRPr="008C3753" w:rsidRDefault="00F97C9D" w:rsidP="00F97C9D">
            <w:pPr>
              <w:pStyle w:val="TAC"/>
            </w:pPr>
            <w:r>
              <w:rPr>
                <w:rFonts w:eastAsia="DengXian"/>
              </w:rPr>
              <w:t>G-FR1-A3-42</w:t>
            </w:r>
          </w:p>
        </w:tc>
        <w:tc>
          <w:tcPr>
            <w:tcW w:w="1152" w:type="dxa"/>
          </w:tcPr>
          <w:p w14:paraId="4A80DE77" w14:textId="13C6A241" w:rsidR="00F97C9D" w:rsidRPr="008C3753" w:rsidRDefault="00F97C9D" w:rsidP="00F97C9D">
            <w:pPr>
              <w:pStyle w:val="TAC"/>
            </w:pPr>
            <w:r>
              <w:t>pos1</w:t>
            </w:r>
          </w:p>
        </w:tc>
        <w:tc>
          <w:tcPr>
            <w:tcW w:w="829" w:type="dxa"/>
          </w:tcPr>
          <w:p w14:paraId="4CE34808" w14:textId="464B5EDF" w:rsidR="00F97C9D" w:rsidRPr="008C3753" w:rsidRDefault="00F97C9D" w:rsidP="00F97C9D">
            <w:pPr>
              <w:pStyle w:val="TAC"/>
            </w:pPr>
            <w:r>
              <w:rPr>
                <w:rFonts w:eastAsia="DengXian"/>
              </w:rPr>
              <w:t>-0.3</w:t>
            </w:r>
          </w:p>
        </w:tc>
      </w:tr>
      <w:tr w:rsidR="00F97C9D" w:rsidRPr="008C3753" w14:paraId="07598EE0" w14:textId="77777777" w:rsidTr="009339EB">
        <w:trPr>
          <w:cantSplit/>
          <w:jc w:val="center"/>
        </w:trPr>
        <w:tc>
          <w:tcPr>
            <w:tcW w:w="1007" w:type="dxa"/>
            <w:tcBorders>
              <w:top w:val="nil"/>
              <w:bottom w:val="nil"/>
            </w:tcBorders>
            <w:shd w:val="clear" w:color="auto" w:fill="auto"/>
          </w:tcPr>
          <w:p w14:paraId="4E5D93A6" w14:textId="77777777" w:rsidR="00F97C9D" w:rsidRPr="008C3753" w:rsidRDefault="00F97C9D" w:rsidP="00F97C9D">
            <w:pPr>
              <w:pStyle w:val="TAC"/>
            </w:pPr>
          </w:p>
        </w:tc>
        <w:tc>
          <w:tcPr>
            <w:tcW w:w="1085" w:type="dxa"/>
            <w:tcBorders>
              <w:top w:val="nil"/>
              <w:bottom w:val="nil"/>
            </w:tcBorders>
            <w:shd w:val="clear" w:color="auto" w:fill="auto"/>
          </w:tcPr>
          <w:p w14:paraId="76F62470" w14:textId="77777777" w:rsidR="00F97C9D" w:rsidRPr="008C3753" w:rsidRDefault="00F97C9D" w:rsidP="00F97C9D">
            <w:pPr>
              <w:pStyle w:val="TAC"/>
            </w:pPr>
          </w:p>
        </w:tc>
        <w:tc>
          <w:tcPr>
            <w:tcW w:w="858" w:type="dxa"/>
            <w:vAlign w:val="center"/>
          </w:tcPr>
          <w:p w14:paraId="5BE0D46C" w14:textId="548360E2" w:rsidR="00F97C9D" w:rsidRPr="008C3753" w:rsidRDefault="00F97C9D" w:rsidP="00F97C9D">
            <w:pPr>
              <w:pStyle w:val="TAC"/>
            </w:pPr>
            <w:r>
              <w:t>Normal</w:t>
            </w:r>
          </w:p>
        </w:tc>
        <w:tc>
          <w:tcPr>
            <w:tcW w:w="1906" w:type="dxa"/>
            <w:vAlign w:val="center"/>
          </w:tcPr>
          <w:p w14:paraId="5B421743" w14:textId="0CA1A60F" w:rsidR="00F97C9D" w:rsidRPr="008C3753" w:rsidRDefault="00F97C9D" w:rsidP="00F97C9D">
            <w:pPr>
              <w:pStyle w:val="TAC"/>
            </w:pPr>
            <w:r>
              <w:t>TDLC300-100 Low</w:t>
            </w:r>
          </w:p>
        </w:tc>
        <w:tc>
          <w:tcPr>
            <w:tcW w:w="1376" w:type="dxa"/>
            <w:vAlign w:val="center"/>
          </w:tcPr>
          <w:p w14:paraId="118351FD" w14:textId="66F76094" w:rsidR="00F97C9D" w:rsidRPr="008C3753" w:rsidRDefault="00F97C9D" w:rsidP="00F97C9D">
            <w:pPr>
              <w:pStyle w:val="TAC"/>
            </w:pPr>
            <w:r>
              <w:t>70 %</w:t>
            </w:r>
          </w:p>
        </w:tc>
        <w:tc>
          <w:tcPr>
            <w:tcW w:w="1418" w:type="dxa"/>
            <w:vAlign w:val="center"/>
          </w:tcPr>
          <w:p w14:paraId="75ED18EB" w14:textId="3B40F6E4" w:rsidR="00F97C9D" w:rsidRPr="008C3753" w:rsidRDefault="00F97C9D" w:rsidP="00F97C9D">
            <w:pPr>
              <w:pStyle w:val="TAC"/>
            </w:pPr>
            <w:r>
              <w:rPr>
                <w:rFonts w:eastAsia="DengXian"/>
              </w:rPr>
              <w:t>G-FR1-A9-4</w:t>
            </w:r>
          </w:p>
        </w:tc>
        <w:tc>
          <w:tcPr>
            <w:tcW w:w="1152" w:type="dxa"/>
          </w:tcPr>
          <w:p w14:paraId="23E1F08D" w14:textId="464C5C99" w:rsidR="00F97C9D" w:rsidRPr="008C3753" w:rsidRDefault="00F97C9D" w:rsidP="00F97C9D">
            <w:pPr>
              <w:pStyle w:val="TAC"/>
            </w:pPr>
            <w:r>
              <w:t>pos1</w:t>
            </w:r>
          </w:p>
        </w:tc>
        <w:tc>
          <w:tcPr>
            <w:tcW w:w="829" w:type="dxa"/>
          </w:tcPr>
          <w:p w14:paraId="2DD60A65" w14:textId="7A893644" w:rsidR="00F97C9D" w:rsidRPr="008C3753" w:rsidRDefault="00F97C9D" w:rsidP="00F97C9D">
            <w:pPr>
              <w:pStyle w:val="TAC"/>
            </w:pPr>
            <w:r>
              <w:rPr>
                <w:rFonts w:eastAsia="DengXian"/>
              </w:rPr>
              <w:t>9.6</w:t>
            </w:r>
          </w:p>
        </w:tc>
      </w:tr>
      <w:tr w:rsidR="00F97C9D" w:rsidRPr="008C3753" w14:paraId="1D270870" w14:textId="77777777" w:rsidTr="00A7146A">
        <w:trPr>
          <w:cantSplit/>
          <w:jc w:val="center"/>
        </w:trPr>
        <w:tc>
          <w:tcPr>
            <w:tcW w:w="1007" w:type="dxa"/>
            <w:tcBorders>
              <w:top w:val="nil"/>
            </w:tcBorders>
            <w:shd w:val="clear" w:color="auto" w:fill="auto"/>
          </w:tcPr>
          <w:p w14:paraId="763857BA" w14:textId="77777777" w:rsidR="00F97C9D" w:rsidRPr="008C3753" w:rsidRDefault="00F97C9D" w:rsidP="00F97C9D">
            <w:pPr>
              <w:pStyle w:val="TAC"/>
            </w:pPr>
          </w:p>
        </w:tc>
        <w:tc>
          <w:tcPr>
            <w:tcW w:w="1085" w:type="dxa"/>
            <w:tcBorders>
              <w:top w:val="nil"/>
            </w:tcBorders>
            <w:shd w:val="clear" w:color="auto" w:fill="auto"/>
          </w:tcPr>
          <w:p w14:paraId="6A8A6497" w14:textId="77777777" w:rsidR="00F97C9D" w:rsidRPr="008C3753" w:rsidRDefault="00F97C9D" w:rsidP="00F97C9D">
            <w:pPr>
              <w:pStyle w:val="TAC"/>
            </w:pPr>
          </w:p>
        </w:tc>
        <w:tc>
          <w:tcPr>
            <w:tcW w:w="858" w:type="dxa"/>
            <w:vAlign w:val="center"/>
          </w:tcPr>
          <w:p w14:paraId="5A41F5F5" w14:textId="7CF3C2FD" w:rsidR="00F97C9D" w:rsidRPr="008C3753" w:rsidRDefault="00F97C9D" w:rsidP="00F97C9D">
            <w:pPr>
              <w:pStyle w:val="TAC"/>
            </w:pPr>
            <w:r>
              <w:t>Normal</w:t>
            </w:r>
          </w:p>
        </w:tc>
        <w:tc>
          <w:tcPr>
            <w:tcW w:w="1906" w:type="dxa"/>
            <w:vAlign w:val="center"/>
          </w:tcPr>
          <w:p w14:paraId="2F859092" w14:textId="6D507E19" w:rsidR="00F97C9D" w:rsidRPr="008C3753" w:rsidRDefault="00F97C9D" w:rsidP="00F97C9D">
            <w:pPr>
              <w:pStyle w:val="TAC"/>
            </w:pPr>
            <w:r>
              <w:t>TDLA30-10 Low</w:t>
            </w:r>
          </w:p>
        </w:tc>
        <w:tc>
          <w:tcPr>
            <w:tcW w:w="1376" w:type="dxa"/>
            <w:vAlign w:val="center"/>
          </w:tcPr>
          <w:p w14:paraId="3207FF57" w14:textId="5A5F847D" w:rsidR="00F97C9D" w:rsidRPr="008C3753" w:rsidRDefault="00F97C9D" w:rsidP="00F97C9D">
            <w:pPr>
              <w:pStyle w:val="TAC"/>
            </w:pPr>
            <w:r>
              <w:t>70 %</w:t>
            </w:r>
          </w:p>
        </w:tc>
        <w:tc>
          <w:tcPr>
            <w:tcW w:w="1418" w:type="dxa"/>
            <w:vAlign w:val="center"/>
          </w:tcPr>
          <w:p w14:paraId="77DB7F53" w14:textId="1D6A95C4" w:rsidR="00F97C9D" w:rsidRPr="008C3753" w:rsidRDefault="00F97C9D" w:rsidP="00F97C9D">
            <w:pPr>
              <w:pStyle w:val="TAC"/>
            </w:pPr>
            <w:r>
              <w:rPr>
                <w:rFonts w:eastAsia="DengXian"/>
              </w:rPr>
              <w:t>G-FR1-A12-6</w:t>
            </w:r>
          </w:p>
        </w:tc>
        <w:tc>
          <w:tcPr>
            <w:tcW w:w="1152" w:type="dxa"/>
          </w:tcPr>
          <w:p w14:paraId="3AB0815F" w14:textId="1D003854" w:rsidR="00F97C9D" w:rsidRPr="008C3753" w:rsidRDefault="00F97C9D" w:rsidP="00F97C9D">
            <w:pPr>
              <w:pStyle w:val="TAC"/>
            </w:pPr>
            <w:r>
              <w:t>pos1</w:t>
            </w:r>
          </w:p>
        </w:tc>
        <w:tc>
          <w:tcPr>
            <w:tcW w:w="829" w:type="dxa"/>
          </w:tcPr>
          <w:p w14:paraId="205FFAD9" w14:textId="2C7DA3DE" w:rsidR="00F97C9D" w:rsidRPr="008C3753" w:rsidRDefault="00F97C9D" w:rsidP="00F97C9D">
            <w:pPr>
              <w:pStyle w:val="TAC"/>
            </w:pPr>
            <w:r>
              <w:rPr>
                <w:rFonts w:eastAsia="DengXian"/>
              </w:rPr>
              <w:t>13.3</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1C81B360" w14:textId="77777777" w:rsidR="00406E12" w:rsidRDefault="00406E12" w:rsidP="00406E12">
      <w:pPr>
        <w:pStyle w:val="TH"/>
        <w:rPr>
          <w:rFonts w:eastAsia="Malgun Gothic"/>
        </w:rPr>
      </w:pPr>
    </w:p>
    <w:p w14:paraId="5C272262" w14:textId="40C33980" w:rsidR="00406E12" w:rsidRDefault="00406E12" w:rsidP="00406E12">
      <w:pPr>
        <w:pStyle w:val="TH"/>
        <w:rPr>
          <w:rFonts w:eastAsia="Malgun Gothic"/>
        </w:rPr>
      </w:pPr>
      <w:r>
        <w:rPr>
          <w:rFonts w:eastAsia="Malgun Gothic"/>
        </w:rPr>
        <w:t>Table 8.2.1.5-1</w:t>
      </w:r>
      <w:r>
        <w:t>9</w:t>
      </w:r>
      <w:r>
        <w:rPr>
          <w:rFonts w:eastAsia="Malgun Gothic"/>
        </w:rPr>
        <w:t xml:space="preserve">: Test requirements for PUSCH with </w:t>
      </w:r>
      <w:r>
        <w:t>7</w:t>
      </w:r>
      <w:r>
        <w:rPr>
          <w:rFonts w:eastAsia="Malgun Gothic"/>
        </w:rPr>
        <w:t xml:space="preserve">0% of maximum throughput, Type </w:t>
      </w:r>
      <w:r>
        <w:t>A</w:t>
      </w:r>
      <w:r>
        <w:rPr>
          <w:rFonts w:eastAsia="Malgun Gothic"/>
        </w:rPr>
        <w:t xml:space="preserve">, </w:t>
      </w:r>
      <w:r>
        <w:t>50</w:t>
      </w:r>
      <w:r>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Default="00406E12" w:rsidP="004D61E7">
            <w:pPr>
              <w:pStyle w:val="TAH"/>
            </w:pPr>
            <w:r>
              <w:t>SNR</w:t>
            </w:r>
          </w:p>
          <w:p w14:paraId="46D65635" w14:textId="77777777" w:rsidR="00406E12" w:rsidRDefault="00406E12" w:rsidP="004D61E7">
            <w:pPr>
              <w:pStyle w:val="TAH"/>
            </w:pPr>
            <w:r>
              <w:t>(dB)</w:t>
            </w:r>
          </w:p>
        </w:tc>
      </w:tr>
      <w:tr w:rsidR="00406E12"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Default="00406E12" w:rsidP="004D61E7">
            <w:pPr>
              <w:pStyle w:val="TAC"/>
            </w:pPr>
            <w:r>
              <w:t>3.1</w:t>
            </w:r>
          </w:p>
        </w:tc>
      </w:tr>
      <w:tr w:rsidR="00406E12"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Default="00406E12" w:rsidP="004D61E7">
            <w:pPr>
              <w:pStyle w:val="TAC"/>
            </w:pPr>
            <w:r>
              <w:rPr>
                <w:rFonts w:eastAsia="DengXian"/>
              </w:rPr>
              <w:t>16.0</w:t>
            </w:r>
          </w:p>
        </w:tc>
      </w:tr>
      <w:tr w:rsidR="00406E12"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Default="00406E12" w:rsidP="004D61E7">
            <w:pPr>
              <w:pStyle w:val="TAC"/>
            </w:pPr>
            <w:r>
              <w:rPr>
                <w:rFonts w:eastAsia="DengXian"/>
              </w:rPr>
              <w:t>22.2</w:t>
            </w:r>
          </w:p>
        </w:tc>
      </w:tr>
      <w:tr w:rsidR="00406E12"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Default="00406E12" w:rsidP="004D61E7">
            <w:pPr>
              <w:pStyle w:val="TAC"/>
            </w:pPr>
            <w:r>
              <w:rPr>
                <w:rFonts w:eastAsia="DengXian"/>
              </w:rPr>
              <w:t>-0.3</w:t>
            </w:r>
          </w:p>
        </w:tc>
      </w:tr>
      <w:tr w:rsidR="00406E12"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Default="00406E12" w:rsidP="004D61E7">
            <w:pPr>
              <w:pStyle w:val="TAC"/>
            </w:pPr>
            <w:r>
              <w:rPr>
                <w:rFonts w:eastAsia="DengXian"/>
              </w:rPr>
              <w:t>9.3</w:t>
            </w:r>
          </w:p>
        </w:tc>
      </w:tr>
      <w:tr w:rsidR="00406E12"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Default="00406E12" w:rsidP="004D61E7">
            <w:pPr>
              <w:pStyle w:val="TAC"/>
            </w:pPr>
            <w:r>
              <w:rPr>
                <w:rFonts w:eastAsia="DengXian"/>
              </w:rPr>
              <w:t>13.4</w:t>
            </w:r>
          </w:p>
        </w:tc>
      </w:tr>
    </w:tbl>
    <w:p w14:paraId="32C7C532" w14:textId="77777777" w:rsidR="00406E12" w:rsidRDefault="00406E12" w:rsidP="00406E12">
      <w:pPr>
        <w:rPr>
          <w:rFonts w:eastAsia="Malgun Gothic"/>
        </w:rPr>
      </w:pPr>
    </w:p>
    <w:p w14:paraId="34E4E901" w14:textId="77777777" w:rsidR="00406E12" w:rsidRDefault="00406E12" w:rsidP="00406E12">
      <w:pPr>
        <w:rPr>
          <w:rFonts w:eastAsia="Malgun Gothic"/>
        </w:rPr>
      </w:pPr>
    </w:p>
    <w:p w14:paraId="4CCB9D09" w14:textId="77777777" w:rsidR="00406E12" w:rsidRDefault="00406E12" w:rsidP="00406E12">
      <w:pPr>
        <w:pStyle w:val="TH"/>
        <w:rPr>
          <w:rFonts w:eastAsia="Malgun Gothic"/>
        </w:rPr>
      </w:pPr>
      <w:r>
        <w:rPr>
          <w:rFonts w:eastAsia="Malgun Gothic"/>
        </w:rPr>
        <w:t>Table 8.2.1.5-</w:t>
      </w:r>
      <w:r>
        <w:t>20</w:t>
      </w:r>
      <w:r>
        <w:rPr>
          <w:rFonts w:eastAsia="Malgun Gothic"/>
        </w:rPr>
        <w:t xml:space="preserve">: Test requirements for PUSCH with </w:t>
      </w:r>
      <w:r>
        <w:t>7</w:t>
      </w:r>
      <w:r>
        <w:rPr>
          <w:rFonts w:eastAsia="Malgun Gothic"/>
        </w:rPr>
        <w:t xml:space="preserve">0% of maximum throughput, Type B, </w:t>
      </w:r>
      <w:r>
        <w:t>5</w:t>
      </w:r>
      <w:r>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406E12"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Default="00406E12" w:rsidP="004D61E7">
            <w:pPr>
              <w:pStyle w:val="TAH"/>
            </w:pPr>
            <w:r>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Default="00406E12" w:rsidP="004D61E7">
            <w:pPr>
              <w:pStyle w:val="TAH"/>
            </w:pPr>
            <w:r>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Default="00406E12" w:rsidP="004D61E7">
            <w:pPr>
              <w:pStyle w:val="TAH"/>
            </w:pPr>
            <w:r>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Default="00406E12" w:rsidP="004D61E7">
            <w:pPr>
              <w:pStyle w:val="TAH"/>
              <w:rPr>
                <w:lang w:val="fr-FR"/>
              </w:rPr>
            </w:pPr>
            <w:r>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Default="00406E12" w:rsidP="004D61E7">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Default="00406E12" w:rsidP="004D61E7">
            <w:pPr>
              <w:pStyle w:val="TAH"/>
            </w:pPr>
            <w:r>
              <w:t>FRC</w:t>
            </w:r>
            <w:r>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Default="00406E12" w:rsidP="004D61E7">
            <w:pPr>
              <w:pStyle w:val="TAH"/>
            </w:pPr>
            <w:r>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Default="00406E12" w:rsidP="004D61E7">
            <w:pPr>
              <w:pStyle w:val="TAH"/>
            </w:pPr>
            <w:r>
              <w:t>SNR</w:t>
            </w:r>
          </w:p>
          <w:p w14:paraId="674DAF31" w14:textId="77777777" w:rsidR="00406E12" w:rsidRDefault="00406E12" w:rsidP="004D61E7">
            <w:pPr>
              <w:pStyle w:val="TAH"/>
            </w:pPr>
            <w:r>
              <w:t>(dB)</w:t>
            </w:r>
          </w:p>
        </w:tc>
      </w:tr>
      <w:tr w:rsidR="00406E12"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Default="00406E12" w:rsidP="004D61E7">
            <w:pPr>
              <w:pStyle w:val="TAC"/>
            </w:pPr>
            <w:r>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Default="00406E12" w:rsidP="004D61E7">
            <w:pPr>
              <w:pStyle w:val="TAC"/>
            </w:pPr>
            <w:r>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Default="00406E12" w:rsidP="004D61E7">
            <w:pPr>
              <w:pStyle w:val="TAC"/>
            </w:pPr>
            <w:r>
              <w:rPr>
                <w:rFonts w:eastAsia="DengXian"/>
              </w:rPr>
              <w:t>3.4</w:t>
            </w:r>
          </w:p>
        </w:tc>
      </w:tr>
      <w:tr w:rsidR="00406E12"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Default="00406E12" w:rsidP="004D61E7">
            <w:pPr>
              <w:pStyle w:val="TAC"/>
            </w:pPr>
            <w:r>
              <w:rPr>
                <w:rFonts w:eastAsia="DengXian"/>
              </w:rPr>
              <w:t>16.1</w:t>
            </w:r>
          </w:p>
        </w:tc>
      </w:tr>
      <w:tr w:rsidR="00406E12"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Default="00406E12" w:rsidP="004D61E7">
            <w:pPr>
              <w:pStyle w:val="TAC"/>
            </w:pPr>
            <w:r>
              <w:rPr>
                <w:rFonts w:eastAsia="DengXian"/>
              </w:rPr>
              <w:t>22.2</w:t>
            </w:r>
          </w:p>
        </w:tc>
      </w:tr>
      <w:tr w:rsidR="00406E12"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Default="00406E12" w:rsidP="004D61E7">
            <w:pPr>
              <w:pStyle w:val="TAC"/>
            </w:pPr>
            <w:r>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Default="00406E12" w:rsidP="004D61E7">
            <w:pPr>
              <w:pStyle w:val="TAC"/>
            </w:pPr>
            <w:r>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Default="00406E12" w:rsidP="004D61E7">
            <w:pPr>
              <w:pStyle w:val="TAC"/>
            </w:pPr>
            <w:r>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Default="00406E12" w:rsidP="004D61E7">
            <w:pPr>
              <w:pStyle w:val="TAC"/>
            </w:pPr>
            <w:r>
              <w:rPr>
                <w:rFonts w:eastAsia="DengXian"/>
              </w:rPr>
              <w:t>-0.2</w:t>
            </w:r>
          </w:p>
        </w:tc>
      </w:tr>
      <w:tr w:rsidR="00406E12"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Default="00406E12" w:rsidP="004D61E7">
            <w:pPr>
              <w:pStyle w:val="TAC"/>
            </w:pPr>
            <w:r>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Default="00406E12" w:rsidP="004D61E7">
            <w:pPr>
              <w:pStyle w:val="TAC"/>
            </w:pPr>
            <w:r>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Default="00406E12" w:rsidP="004D61E7">
            <w:pPr>
              <w:pStyle w:val="TAC"/>
            </w:pPr>
            <w:r>
              <w:rPr>
                <w:rFonts w:eastAsia="DengXian"/>
              </w:rPr>
              <w:t>9.3</w:t>
            </w:r>
          </w:p>
        </w:tc>
      </w:tr>
      <w:tr w:rsidR="00406E12"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Default="00406E12" w:rsidP="004D61E7">
            <w:pPr>
              <w:pStyle w:val="TAC"/>
            </w:pPr>
            <w:r>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Default="00406E12" w:rsidP="004D61E7">
            <w:pPr>
              <w:pStyle w:val="TAC"/>
            </w:pPr>
            <w:r>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Default="00406E12" w:rsidP="004D61E7">
            <w:pPr>
              <w:pStyle w:val="TAC"/>
            </w:pPr>
            <w:r>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Default="00406E12" w:rsidP="004D61E7">
            <w:pPr>
              <w:pStyle w:val="TAC"/>
            </w:pPr>
            <w:r>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Default="00406E12" w:rsidP="004D61E7">
            <w:pPr>
              <w:pStyle w:val="TAC"/>
            </w:pPr>
            <w:r>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Default="00406E12" w:rsidP="004D61E7">
            <w:pPr>
              <w:pStyle w:val="TAC"/>
            </w:pPr>
            <w:r>
              <w:rPr>
                <w:rFonts w:eastAsia="DengXian"/>
              </w:rPr>
              <w:t>13.4</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86" w:name="_Toc21100116"/>
      <w:bookmarkStart w:id="8887" w:name="_Toc29809914"/>
      <w:bookmarkStart w:id="8888" w:name="_Toc36645299"/>
      <w:bookmarkStart w:id="8889" w:name="_Toc37272353"/>
      <w:bookmarkStart w:id="8890" w:name="_Toc45884599"/>
      <w:bookmarkStart w:id="8891" w:name="_Toc53182623"/>
      <w:bookmarkStart w:id="8892" w:name="_Toc58860367"/>
      <w:bookmarkStart w:id="8893" w:name="_Toc58862871"/>
      <w:bookmarkStart w:id="8894" w:name="_Toc61182864"/>
      <w:bookmarkStart w:id="8895" w:name="_Toc66728179"/>
      <w:bookmarkStart w:id="8896" w:name="_Toc74961998"/>
      <w:bookmarkStart w:id="8897" w:name="_Toc75242908"/>
      <w:bookmarkStart w:id="8898" w:name="_Toc76545254"/>
      <w:bookmarkStart w:id="8899" w:name="_Toc82595357"/>
      <w:bookmarkStart w:id="8900" w:name="_Toc89955388"/>
      <w:bookmarkStart w:id="8901" w:name="_Toc98773815"/>
      <w:bookmarkStart w:id="8902" w:name="_Toc106201576"/>
      <w:bookmarkStart w:id="8903" w:name="_Toc115191430"/>
      <w:bookmarkStart w:id="8904" w:name="_Toc122013270"/>
      <w:bookmarkStart w:id="8905" w:name="_Toc124156089"/>
      <w:bookmarkStart w:id="8906" w:name="_Toc131537849"/>
      <w:bookmarkStart w:id="8907" w:name="_Toc137398056"/>
      <w:bookmarkStart w:id="8908" w:name="_Toc156576274"/>
      <w:bookmarkStart w:id="8909" w:name="_Toc176944802"/>
      <w:bookmarkStart w:id="8910" w:name="_Toc18725708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3B31978F" w14:textId="77777777" w:rsidR="008C01E6" w:rsidRPr="008C3753" w:rsidRDefault="008C01E6" w:rsidP="008C01E6">
      <w:pPr>
        <w:pStyle w:val="Heading4"/>
      </w:pPr>
      <w:bookmarkStart w:id="8911" w:name="_Toc21100117"/>
      <w:bookmarkStart w:id="8912" w:name="_Toc29809915"/>
      <w:bookmarkStart w:id="8913" w:name="_Toc36645300"/>
      <w:bookmarkStart w:id="8914" w:name="_Toc37272354"/>
      <w:bookmarkStart w:id="8915" w:name="_Toc45884600"/>
      <w:bookmarkStart w:id="8916" w:name="_Toc53182624"/>
      <w:bookmarkStart w:id="8917" w:name="_Toc58860368"/>
      <w:bookmarkStart w:id="8918" w:name="_Toc58862872"/>
      <w:bookmarkStart w:id="8919" w:name="_Toc61182865"/>
      <w:bookmarkStart w:id="8920" w:name="_Toc66728180"/>
      <w:bookmarkStart w:id="8921" w:name="_Toc74961999"/>
      <w:bookmarkStart w:id="8922" w:name="_Toc75242909"/>
      <w:bookmarkStart w:id="8923" w:name="_Toc76545255"/>
      <w:bookmarkStart w:id="8924" w:name="_Toc82595358"/>
      <w:bookmarkStart w:id="8925" w:name="_Toc89955389"/>
      <w:bookmarkStart w:id="8926" w:name="_Toc98773816"/>
      <w:bookmarkStart w:id="8927" w:name="_Toc106201577"/>
      <w:bookmarkStart w:id="8928" w:name="_Toc115191431"/>
      <w:bookmarkStart w:id="8929" w:name="_Toc122013271"/>
      <w:bookmarkStart w:id="8930" w:name="_Toc124156090"/>
      <w:bookmarkStart w:id="8931" w:name="_Toc131537850"/>
      <w:bookmarkStart w:id="8932" w:name="_Toc137398057"/>
      <w:bookmarkStart w:id="8933" w:name="_Toc156576275"/>
      <w:bookmarkStart w:id="8934" w:name="_Toc176944803"/>
      <w:bookmarkStart w:id="8935" w:name="_Toc187257081"/>
      <w:r w:rsidRPr="008C3753">
        <w:t>8.2.2.1</w:t>
      </w:r>
      <w:r w:rsidRPr="008C3753">
        <w:tab/>
        <w:t>Definition and applicability</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36" w:name="_Toc21100118"/>
      <w:bookmarkStart w:id="8937" w:name="_Toc29809916"/>
      <w:bookmarkStart w:id="8938" w:name="_Toc36645301"/>
      <w:bookmarkStart w:id="8939" w:name="_Toc37272355"/>
      <w:bookmarkStart w:id="8940" w:name="_Toc45884601"/>
      <w:bookmarkStart w:id="8941" w:name="_Toc53182625"/>
      <w:bookmarkStart w:id="8942" w:name="_Toc58860369"/>
      <w:bookmarkStart w:id="8943" w:name="_Toc58862873"/>
      <w:bookmarkStart w:id="8944" w:name="_Toc61182866"/>
      <w:bookmarkStart w:id="8945" w:name="_Toc66728181"/>
      <w:bookmarkStart w:id="8946" w:name="_Toc74962000"/>
      <w:bookmarkStart w:id="8947" w:name="_Toc75242910"/>
      <w:bookmarkStart w:id="8948" w:name="_Toc76545256"/>
      <w:bookmarkStart w:id="8949" w:name="_Toc82595359"/>
      <w:bookmarkStart w:id="8950" w:name="_Toc89955390"/>
      <w:bookmarkStart w:id="8951" w:name="_Toc98773817"/>
      <w:bookmarkStart w:id="8952" w:name="_Toc106201578"/>
      <w:bookmarkStart w:id="8953" w:name="_Toc115191432"/>
      <w:bookmarkStart w:id="8954" w:name="_Toc122013272"/>
      <w:bookmarkStart w:id="8955" w:name="_Toc124156091"/>
      <w:bookmarkStart w:id="8956" w:name="_Toc131537851"/>
      <w:bookmarkStart w:id="8957" w:name="_Toc137398058"/>
      <w:bookmarkStart w:id="8958" w:name="_Toc156576276"/>
      <w:bookmarkStart w:id="8959" w:name="_Toc176944804"/>
      <w:bookmarkStart w:id="8960" w:name="_Toc187257082"/>
      <w:r w:rsidRPr="008C3753">
        <w:t>8.2.2.2</w:t>
      </w:r>
      <w:r w:rsidRPr="008C3753">
        <w:tab/>
        <w:t>Minimum Requirement</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61" w:name="_Toc21100119"/>
      <w:bookmarkStart w:id="8962" w:name="_Toc29809917"/>
      <w:bookmarkStart w:id="8963" w:name="_Toc36645302"/>
      <w:bookmarkStart w:id="8964" w:name="_Toc37272356"/>
      <w:bookmarkStart w:id="8965" w:name="_Toc45884602"/>
      <w:bookmarkStart w:id="8966" w:name="_Toc53182626"/>
      <w:bookmarkStart w:id="8967" w:name="_Toc58860370"/>
      <w:bookmarkStart w:id="8968" w:name="_Toc58862874"/>
      <w:bookmarkStart w:id="8969" w:name="_Toc61182867"/>
      <w:bookmarkStart w:id="8970" w:name="_Toc66728182"/>
      <w:bookmarkStart w:id="8971" w:name="_Toc74962001"/>
      <w:bookmarkStart w:id="8972" w:name="_Toc75242911"/>
      <w:bookmarkStart w:id="8973" w:name="_Toc76545257"/>
      <w:bookmarkStart w:id="8974" w:name="_Toc82595360"/>
      <w:bookmarkStart w:id="8975" w:name="_Toc89955391"/>
      <w:bookmarkStart w:id="8976" w:name="_Toc98773818"/>
      <w:bookmarkStart w:id="8977" w:name="_Toc106201579"/>
      <w:bookmarkStart w:id="8978" w:name="_Toc115191433"/>
      <w:bookmarkStart w:id="8979" w:name="_Toc122013273"/>
      <w:bookmarkStart w:id="8980" w:name="_Toc124156092"/>
      <w:bookmarkStart w:id="8981" w:name="_Toc131537852"/>
      <w:bookmarkStart w:id="8982" w:name="_Toc137398059"/>
      <w:bookmarkStart w:id="8983" w:name="_Toc156576277"/>
      <w:bookmarkStart w:id="8984" w:name="_Toc176944805"/>
      <w:bookmarkStart w:id="8985" w:name="_Toc187257083"/>
      <w:r w:rsidRPr="008C3753">
        <w:t>8.2.2.3</w:t>
      </w:r>
      <w:r w:rsidRPr="008C3753">
        <w:tab/>
        <w:t>Test Purpose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86" w:name="_Toc21100120"/>
      <w:bookmarkStart w:id="8987" w:name="_Toc29809918"/>
      <w:bookmarkStart w:id="8988" w:name="_Toc36645303"/>
      <w:bookmarkStart w:id="8989" w:name="_Toc37272357"/>
      <w:bookmarkStart w:id="8990" w:name="_Toc45884603"/>
      <w:bookmarkStart w:id="8991" w:name="_Toc53182627"/>
      <w:bookmarkStart w:id="8992" w:name="_Toc58860371"/>
      <w:bookmarkStart w:id="8993" w:name="_Toc58862875"/>
      <w:bookmarkStart w:id="8994" w:name="_Toc61182868"/>
      <w:bookmarkStart w:id="8995" w:name="_Toc66728183"/>
      <w:bookmarkStart w:id="8996" w:name="_Toc74962002"/>
      <w:bookmarkStart w:id="8997" w:name="_Toc75242912"/>
      <w:bookmarkStart w:id="8998" w:name="_Toc76545258"/>
      <w:bookmarkStart w:id="8999" w:name="_Toc82595361"/>
      <w:bookmarkStart w:id="9000" w:name="_Toc89955392"/>
      <w:bookmarkStart w:id="9001" w:name="_Toc98773819"/>
      <w:bookmarkStart w:id="9002" w:name="_Toc106201580"/>
      <w:bookmarkStart w:id="9003" w:name="_Toc115191434"/>
      <w:bookmarkStart w:id="9004" w:name="_Toc122013274"/>
      <w:bookmarkStart w:id="9005" w:name="_Toc124156093"/>
      <w:bookmarkStart w:id="9006" w:name="_Toc131537853"/>
      <w:bookmarkStart w:id="9007" w:name="_Toc137398060"/>
      <w:bookmarkStart w:id="9008" w:name="_Toc156576278"/>
      <w:bookmarkStart w:id="9009" w:name="_Toc176944806"/>
      <w:bookmarkStart w:id="9010" w:name="_Toc187257084"/>
      <w:r w:rsidRPr="008C3753">
        <w:t>8.2.2.4</w:t>
      </w:r>
      <w:r w:rsidRPr="008C3753">
        <w:tab/>
        <w:t>Method of test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FCE7C68" w14:textId="77777777" w:rsidR="008C01E6" w:rsidRPr="008C3753" w:rsidRDefault="008C01E6" w:rsidP="008C01E6">
      <w:pPr>
        <w:pStyle w:val="Heading5"/>
      </w:pPr>
      <w:bookmarkStart w:id="9011" w:name="_Toc21100121"/>
      <w:bookmarkStart w:id="9012" w:name="_Toc29809919"/>
      <w:bookmarkStart w:id="9013" w:name="_Toc36645304"/>
      <w:bookmarkStart w:id="9014" w:name="_Toc37272358"/>
      <w:bookmarkStart w:id="9015" w:name="_Toc45884604"/>
      <w:bookmarkStart w:id="9016" w:name="_Toc53182628"/>
      <w:bookmarkStart w:id="9017" w:name="_Toc58860372"/>
      <w:bookmarkStart w:id="9018" w:name="_Toc58862876"/>
      <w:bookmarkStart w:id="9019" w:name="_Toc61182869"/>
      <w:bookmarkStart w:id="9020" w:name="_Toc66728184"/>
      <w:bookmarkStart w:id="9021" w:name="_Toc74962003"/>
      <w:bookmarkStart w:id="9022" w:name="_Toc75242913"/>
      <w:bookmarkStart w:id="9023" w:name="_Toc76545259"/>
      <w:bookmarkStart w:id="9024" w:name="_Toc82595362"/>
      <w:bookmarkStart w:id="9025" w:name="_Toc89955393"/>
      <w:bookmarkStart w:id="9026" w:name="_Toc98773820"/>
      <w:bookmarkStart w:id="9027" w:name="_Toc106201581"/>
      <w:bookmarkStart w:id="9028" w:name="_Toc115191435"/>
      <w:bookmarkStart w:id="9029" w:name="_Toc122013275"/>
      <w:bookmarkStart w:id="9030" w:name="_Toc124156094"/>
      <w:bookmarkStart w:id="9031" w:name="_Toc131537854"/>
      <w:bookmarkStart w:id="9032" w:name="_Toc137398061"/>
      <w:bookmarkStart w:id="9033" w:name="_Toc156576279"/>
      <w:bookmarkStart w:id="9034" w:name="_Toc176944807"/>
      <w:bookmarkStart w:id="9035" w:name="_Toc187257085"/>
      <w:r w:rsidRPr="008C3753">
        <w:t>8.2.2.4.1</w:t>
      </w:r>
      <w:r w:rsidRPr="008C3753">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36" w:name="_Toc13084620"/>
      <w:bookmarkStart w:id="9037" w:name="_Toc29809920"/>
      <w:bookmarkStart w:id="9038" w:name="_Toc36645305"/>
      <w:bookmarkStart w:id="9039" w:name="_Toc37272359"/>
      <w:bookmarkStart w:id="9040" w:name="_Toc45884605"/>
      <w:bookmarkStart w:id="9041" w:name="_Toc53182629"/>
      <w:bookmarkStart w:id="9042" w:name="_Toc58860373"/>
      <w:bookmarkStart w:id="9043" w:name="_Toc58862877"/>
      <w:bookmarkStart w:id="9044" w:name="_Toc61182870"/>
      <w:bookmarkStart w:id="9045" w:name="_Toc66728185"/>
      <w:bookmarkStart w:id="9046" w:name="_Toc74962004"/>
      <w:bookmarkStart w:id="9047" w:name="_Toc75242914"/>
      <w:bookmarkStart w:id="9048" w:name="_Toc76545260"/>
      <w:bookmarkStart w:id="9049" w:name="_Toc82595363"/>
      <w:bookmarkStart w:id="9050" w:name="_Toc89955394"/>
      <w:bookmarkStart w:id="9051" w:name="_Toc98773821"/>
      <w:bookmarkStart w:id="9052" w:name="_Toc106201582"/>
      <w:bookmarkStart w:id="9053" w:name="_Toc115191436"/>
      <w:bookmarkStart w:id="9054" w:name="_Toc122013276"/>
      <w:bookmarkStart w:id="9055" w:name="_Toc124156095"/>
      <w:bookmarkStart w:id="9056" w:name="_Toc131537855"/>
      <w:bookmarkStart w:id="9057" w:name="_Toc137398062"/>
      <w:bookmarkStart w:id="9058" w:name="_Toc156576280"/>
      <w:bookmarkStart w:id="9059" w:name="_Toc176944808"/>
      <w:bookmarkStart w:id="9060" w:name="_Toc187257086"/>
      <w:r w:rsidRPr="008C3753">
        <w:t>8.2.2.4.2</w:t>
      </w:r>
      <w:r w:rsidRPr="008C3753">
        <w:tab/>
        <w:t>Procedure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61"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62" w:name="_Toc29809921"/>
      <w:bookmarkStart w:id="9063" w:name="_Toc36645306"/>
      <w:bookmarkStart w:id="9064" w:name="_Toc37272360"/>
      <w:bookmarkStart w:id="9065" w:name="_Toc45884606"/>
      <w:bookmarkStart w:id="9066" w:name="_Toc53182630"/>
      <w:bookmarkStart w:id="9067" w:name="_Toc58860374"/>
      <w:bookmarkStart w:id="9068" w:name="_Toc58862878"/>
      <w:bookmarkStart w:id="9069" w:name="_Toc61182871"/>
      <w:bookmarkStart w:id="9070" w:name="_Toc66728186"/>
      <w:bookmarkStart w:id="9071" w:name="_Toc74962005"/>
      <w:bookmarkStart w:id="9072" w:name="_Toc75242915"/>
      <w:bookmarkStart w:id="9073" w:name="_Toc76545261"/>
      <w:bookmarkStart w:id="9074" w:name="_Toc82595364"/>
      <w:bookmarkStart w:id="9075" w:name="_Toc89955395"/>
      <w:bookmarkStart w:id="9076" w:name="_Toc98773822"/>
      <w:bookmarkStart w:id="9077" w:name="_Toc106201583"/>
      <w:bookmarkStart w:id="9078" w:name="_Toc115191437"/>
      <w:bookmarkStart w:id="9079" w:name="_Toc122013277"/>
      <w:bookmarkStart w:id="9080" w:name="_Toc124156096"/>
      <w:bookmarkStart w:id="9081" w:name="_Toc131537856"/>
      <w:bookmarkStart w:id="9082" w:name="_Toc137398063"/>
      <w:bookmarkStart w:id="9083" w:name="_Toc156576281"/>
      <w:bookmarkStart w:id="9084" w:name="_Toc176944809"/>
      <w:bookmarkStart w:id="9085" w:name="_Toc187257087"/>
      <w:r w:rsidRPr="008C3753">
        <w:t>8.2.2.5</w:t>
      </w:r>
      <w:r w:rsidRPr="008C3753">
        <w:tab/>
        <w:t>Test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86" w:name="_Toc21100124"/>
      <w:bookmarkStart w:id="9087" w:name="_Toc29809922"/>
      <w:bookmarkStart w:id="9088" w:name="_Toc36645307"/>
      <w:bookmarkStart w:id="9089" w:name="_Toc37272361"/>
      <w:bookmarkStart w:id="9090" w:name="_Toc45884607"/>
      <w:bookmarkStart w:id="9091" w:name="_Toc53182631"/>
      <w:bookmarkStart w:id="9092" w:name="_Toc58860375"/>
      <w:bookmarkStart w:id="9093" w:name="_Toc58862879"/>
      <w:bookmarkStart w:id="9094" w:name="_Toc61182872"/>
      <w:bookmarkStart w:id="9095" w:name="_Toc66728187"/>
      <w:bookmarkStart w:id="9096" w:name="_Toc74962006"/>
      <w:bookmarkStart w:id="9097" w:name="_Toc75242916"/>
      <w:bookmarkStart w:id="9098" w:name="_Toc76545262"/>
      <w:bookmarkStart w:id="9099" w:name="_Toc82595365"/>
      <w:bookmarkStart w:id="9100" w:name="_Toc89955396"/>
      <w:bookmarkStart w:id="9101" w:name="_Toc98773823"/>
      <w:bookmarkStart w:id="9102" w:name="_Toc106201584"/>
      <w:bookmarkStart w:id="9103" w:name="_Toc115191438"/>
      <w:bookmarkStart w:id="9104" w:name="_Toc122013278"/>
      <w:bookmarkStart w:id="9105" w:name="_Toc124156097"/>
      <w:bookmarkStart w:id="9106" w:name="_Toc131537857"/>
      <w:bookmarkStart w:id="9107" w:name="_Toc137398064"/>
      <w:bookmarkStart w:id="9108" w:name="_Toc156576282"/>
      <w:bookmarkStart w:id="9109" w:name="_Toc176944810"/>
      <w:bookmarkStart w:id="9110" w:name="_Toc187257088"/>
      <w:r w:rsidRPr="008C3753">
        <w:rPr>
          <w:rFonts w:eastAsia="SimSun"/>
        </w:rPr>
        <w:t>8.2.3</w:t>
      </w:r>
      <w:r w:rsidRPr="008C3753">
        <w:rPr>
          <w:rFonts w:eastAsia="SimSun"/>
        </w:rPr>
        <w:tab/>
        <w:t>Performance requirements for UCI multiplexed on PUSCH</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0CE2FE04" w14:textId="77777777" w:rsidR="008C01E6" w:rsidRPr="008C3753" w:rsidRDefault="008C01E6" w:rsidP="008C01E6">
      <w:pPr>
        <w:pStyle w:val="Heading4"/>
      </w:pPr>
      <w:bookmarkStart w:id="9111" w:name="_Toc21100125"/>
      <w:bookmarkStart w:id="9112" w:name="_Toc29809923"/>
      <w:bookmarkStart w:id="9113" w:name="_Toc36645308"/>
      <w:bookmarkStart w:id="9114" w:name="_Toc37272362"/>
      <w:bookmarkStart w:id="9115" w:name="_Toc45884608"/>
      <w:bookmarkStart w:id="9116" w:name="_Toc53182632"/>
      <w:bookmarkStart w:id="9117" w:name="_Toc58860376"/>
      <w:bookmarkStart w:id="9118" w:name="_Toc58862880"/>
      <w:bookmarkStart w:id="9119" w:name="_Toc61182873"/>
      <w:bookmarkStart w:id="9120" w:name="_Toc66728188"/>
      <w:bookmarkStart w:id="9121" w:name="_Toc74962007"/>
      <w:bookmarkStart w:id="9122" w:name="_Toc75242917"/>
      <w:bookmarkStart w:id="9123" w:name="_Toc76545263"/>
      <w:bookmarkStart w:id="9124" w:name="_Toc82595366"/>
      <w:bookmarkStart w:id="9125" w:name="_Toc89955397"/>
      <w:bookmarkStart w:id="9126" w:name="_Toc98773824"/>
      <w:bookmarkStart w:id="9127" w:name="_Toc106201585"/>
      <w:bookmarkStart w:id="9128" w:name="_Toc115191439"/>
      <w:bookmarkStart w:id="9129" w:name="_Toc122013279"/>
      <w:bookmarkStart w:id="9130" w:name="_Toc124156098"/>
      <w:bookmarkStart w:id="9131" w:name="_Toc131537858"/>
      <w:bookmarkStart w:id="9132" w:name="_Toc137398065"/>
      <w:bookmarkStart w:id="9133" w:name="_Toc156576283"/>
      <w:bookmarkStart w:id="9134" w:name="_Toc176944811"/>
      <w:bookmarkStart w:id="9135" w:name="_Toc187257089"/>
      <w:r w:rsidRPr="008C3753">
        <w:t>8.2.3.1</w:t>
      </w:r>
      <w:r w:rsidRPr="008C3753">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36" w:name="_Toc21100126"/>
      <w:bookmarkStart w:id="9137" w:name="_Toc29809924"/>
      <w:bookmarkStart w:id="9138" w:name="_Toc36645309"/>
      <w:bookmarkStart w:id="9139" w:name="_Toc37272363"/>
      <w:bookmarkStart w:id="9140" w:name="_Toc45884609"/>
      <w:bookmarkStart w:id="9141" w:name="_Toc53182633"/>
      <w:bookmarkStart w:id="9142" w:name="_Toc58860377"/>
      <w:bookmarkStart w:id="9143" w:name="_Toc58862881"/>
      <w:bookmarkStart w:id="9144" w:name="_Toc61182874"/>
      <w:bookmarkStart w:id="9145" w:name="_Toc66728189"/>
      <w:bookmarkStart w:id="9146" w:name="_Toc74962008"/>
      <w:bookmarkStart w:id="9147" w:name="_Toc75242918"/>
      <w:bookmarkStart w:id="9148" w:name="_Toc76545264"/>
      <w:bookmarkStart w:id="9149" w:name="_Toc82595367"/>
      <w:bookmarkStart w:id="9150" w:name="_Toc89955398"/>
      <w:bookmarkStart w:id="9151" w:name="_Toc98773825"/>
      <w:bookmarkStart w:id="9152" w:name="_Toc106201586"/>
      <w:bookmarkStart w:id="9153" w:name="_Toc115191440"/>
      <w:bookmarkStart w:id="9154" w:name="_Toc122013280"/>
      <w:bookmarkStart w:id="9155" w:name="_Toc124156099"/>
      <w:bookmarkStart w:id="9156" w:name="_Toc131537859"/>
      <w:bookmarkStart w:id="9157" w:name="_Toc137398066"/>
      <w:bookmarkStart w:id="9158" w:name="_Toc156576284"/>
      <w:bookmarkStart w:id="9159" w:name="_Toc176944812"/>
      <w:bookmarkStart w:id="9160" w:name="_Toc187257090"/>
      <w:r w:rsidRPr="008C3753">
        <w:t>8.2.3.2</w:t>
      </w:r>
      <w:r w:rsidRPr="008C3753">
        <w:tab/>
        <w:t>Minimum Requirements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61" w:name="_Toc21100127"/>
      <w:bookmarkStart w:id="9162" w:name="_Toc29809925"/>
      <w:bookmarkStart w:id="9163" w:name="_Toc36645310"/>
      <w:bookmarkStart w:id="9164" w:name="_Toc37272364"/>
      <w:bookmarkStart w:id="9165" w:name="_Toc45884610"/>
      <w:bookmarkStart w:id="9166" w:name="_Toc53182634"/>
      <w:bookmarkStart w:id="9167" w:name="_Toc58860378"/>
      <w:bookmarkStart w:id="9168" w:name="_Toc58862882"/>
      <w:bookmarkStart w:id="9169" w:name="_Toc61182875"/>
      <w:bookmarkStart w:id="9170" w:name="_Toc66728190"/>
      <w:bookmarkStart w:id="9171" w:name="_Toc74962009"/>
      <w:bookmarkStart w:id="9172" w:name="_Toc75242919"/>
      <w:bookmarkStart w:id="9173" w:name="_Toc76545265"/>
      <w:bookmarkStart w:id="9174" w:name="_Toc82595368"/>
      <w:bookmarkStart w:id="9175" w:name="_Toc89955399"/>
      <w:bookmarkStart w:id="9176" w:name="_Toc98773826"/>
      <w:bookmarkStart w:id="9177" w:name="_Toc106201587"/>
      <w:bookmarkStart w:id="9178" w:name="_Toc115191441"/>
      <w:bookmarkStart w:id="9179" w:name="_Toc122013281"/>
      <w:bookmarkStart w:id="9180" w:name="_Toc124156100"/>
      <w:bookmarkStart w:id="9181" w:name="_Toc131537860"/>
      <w:bookmarkStart w:id="9182" w:name="_Toc137398067"/>
      <w:bookmarkStart w:id="9183" w:name="_Toc156576285"/>
      <w:bookmarkStart w:id="9184" w:name="_Toc176944813"/>
      <w:bookmarkStart w:id="9185" w:name="_Toc187257091"/>
      <w:r w:rsidRPr="008C3753">
        <w:t>8.2.3.3</w:t>
      </w:r>
      <w:r w:rsidRPr="008C3753">
        <w:tab/>
        <w:t>Test purpose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86" w:name="_Toc21100128"/>
      <w:bookmarkStart w:id="9187" w:name="_Toc29809926"/>
      <w:bookmarkStart w:id="9188" w:name="_Toc36645311"/>
      <w:bookmarkStart w:id="9189" w:name="_Toc37272365"/>
      <w:bookmarkStart w:id="9190" w:name="_Toc45884611"/>
      <w:bookmarkStart w:id="9191" w:name="_Toc53182635"/>
      <w:bookmarkStart w:id="9192" w:name="_Toc58860379"/>
      <w:bookmarkStart w:id="9193" w:name="_Toc58862883"/>
      <w:bookmarkStart w:id="9194" w:name="_Toc61182876"/>
      <w:bookmarkStart w:id="9195" w:name="_Toc66728191"/>
      <w:bookmarkStart w:id="9196" w:name="_Toc74962010"/>
      <w:bookmarkStart w:id="9197" w:name="_Toc75242920"/>
      <w:bookmarkStart w:id="9198" w:name="_Toc76545266"/>
      <w:bookmarkStart w:id="9199" w:name="_Toc82595369"/>
      <w:bookmarkStart w:id="9200" w:name="_Toc89955400"/>
      <w:bookmarkStart w:id="9201" w:name="_Toc98773827"/>
      <w:bookmarkStart w:id="9202" w:name="_Toc106201588"/>
      <w:bookmarkStart w:id="9203" w:name="_Toc115191442"/>
      <w:bookmarkStart w:id="9204" w:name="_Toc122013282"/>
      <w:bookmarkStart w:id="9205" w:name="_Toc124156101"/>
      <w:bookmarkStart w:id="9206" w:name="_Toc131537861"/>
      <w:bookmarkStart w:id="9207" w:name="_Toc137398068"/>
      <w:bookmarkStart w:id="9208" w:name="_Toc156576286"/>
      <w:bookmarkStart w:id="9209" w:name="_Toc176944814"/>
      <w:bookmarkStart w:id="9210" w:name="_Toc187257092"/>
      <w:r w:rsidRPr="008C3753">
        <w:t>8.2.3.4</w:t>
      </w:r>
      <w:r w:rsidRPr="008C3753">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959398" w14:textId="77777777" w:rsidR="008C01E6" w:rsidRPr="008C3753" w:rsidRDefault="008C01E6" w:rsidP="008C01E6">
      <w:pPr>
        <w:pStyle w:val="Heading5"/>
      </w:pPr>
      <w:bookmarkStart w:id="9211" w:name="_Toc21100129"/>
      <w:bookmarkStart w:id="9212" w:name="_Toc29809927"/>
      <w:bookmarkStart w:id="9213" w:name="_Toc36645312"/>
      <w:bookmarkStart w:id="9214" w:name="_Toc37272366"/>
      <w:bookmarkStart w:id="9215" w:name="_Toc45884612"/>
      <w:bookmarkStart w:id="9216" w:name="_Toc53182636"/>
      <w:bookmarkStart w:id="9217" w:name="_Toc58860380"/>
      <w:bookmarkStart w:id="9218" w:name="_Toc58862884"/>
      <w:bookmarkStart w:id="9219" w:name="_Toc61182877"/>
      <w:bookmarkStart w:id="9220" w:name="_Toc66728192"/>
      <w:bookmarkStart w:id="9221" w:name="_Toc74962011"/>
      <w:bookmarkStart w:id="9222" w:name="_Toc75242921"/>
      <w:bookmarkStart w:id="9223" w:name="_Toc76545267"/>
      <w:bookmarkStart w:id="9224" w:name="_Toc82595370"/>
      <w:bookmarkStart w:id="9225" w:name="_Toc89955401"/>
      <w:bookmarkStart w:id="9226" w:name="_Toc98773828"/>
      <w:bookmarkStart w:id="9227" w:name="_Toc106201589"/>
      <w:bookmarkStart w:id="9228" w:name="_Toc115191443"/>
      <w:bookmarkStart w:id="9229" w:name="_Toc122013283"/>
      <w:bookmarkStart w:id="9230" w:name="_Toc124156102"/>
      <w:bookmarkStart w:id="9231" w:name="_Toc131537862"/>
      <w:bookmarkStart w:id="9232" w:name="_Toc137398069"/>
      <w:bookmarkStart w:id="9233" w:name="_Toc156576287"/>
      <w:bookmarkStart w:id="9234" w:name="_Toc176944815"/>
      <w:bookmarkStart w:id="9235" w:name="_Toc187257093"/>
      <w:r w:rsidRPr="008C3753">
        <w:t>8.2.3.4.1</w:t>
      </w:r>
      <w:r w:rsidRPr="008C3753">
        <w:tab/>
        <w:t>Initial conditions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36"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37" w:name="_Toc29809928"/>
      <w:bookmarkStart w:id="9238" w:name="_Toc36645313"/>
      <w:bookmarkStart w:id="9239" w:name="_Toc37272367"/>
      <w:bookmarkStart w:id="9240" w:name="_Toc45884613"/>
      <w:bookmarkStart w:id="9241" w:name="_Toc53182637"/>
      <w:bookmarkStart w:id="9242" w:name="_Toc58860381"/>
      <w:bookmarkStart w:id="9243" w:name="_Toc58862885"/>
      <w:bookmarkStart w:id="9244" w:name="_Toc61182878"/>
      <w:bookmarkStart w:id="9245" w:name="_Toc66728193"/>
      <w:bookmarkStart w:id="9246" w:name="_Toc74962012"/>
      <w:bookmarkStart w:id="9247" w:name="_Toc75242922"/>
      <w:bookmarkStart w:id="9248" w:name="_Toc76545268"/>
      <w:bookmarkStart w:id="9249" w:name="_Toc82595371"/>
      <w:bookmarkStart w:id="9250" w:name="_Toc89955402"/>
      <w:bookmarkStart w:id="9251" w:name="_Toc98773829"/>
      <w:bookmarkStart w:id="9252" w:name="_Toc106201590"/>
      <w:bookmarkStart w:id="9253" w:name="_Toc115191444"/>
      <w:bookmarkStart w:id="9254" w:name="_Toc122013284"/>
      <w:bookmarkStart w:id="9255" w:name="_Toc124156103"/>
      <w:bookmarkStart w:id="9256" w:name="_Toc131537863"/>
      <w:bookmarkStart w:id="9257" w:name="_Toc137398070"/>
      <w:bookmarkStart w:id="9258" w:name="_Toc156576288"/>
      <w:bookmarkStart w:id="9259" w:name="_Toc176944816"/>
      <w:bookmarkStart w:id="9260" w:name="_Toc187257094"/>
      <w:r w:rsidRPr="008C3753">
        <w:t>8.2.3.4.2</w:t>
      </w:r>
      <w:r w:rsidRPr="008C3753">
        <w:tab/>
        <w:t>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61"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62" w:name="_Toc29809929"/>
      <w:bookmarkStart w:id="9263" w:name="_Toc36645314"/>
      <w:bookmarkStart w:id="9264" w:name="_Toc37272368"/>
      <w:bookmarkStart w:id="9265" w:name="_Toc45884614"/>
      <w:bookmarkStart w:id="9266" w:name="_Toc53182638"/>
      <w:bookmarkStart w:id="9267" w:name="_Toc58860382"/>
      <w:bookmarkStart w:id="9268" w:name="_Toc58862886"/>
      <w:bookmarkStart w:id="9269" w:name="_Toc61182879"/>
      <w:bookmarkStart w:id="9270" w:name="_Toc66728194"/>
      <w:bookmarkStart w:id="9271" w:name="_Toc74962013"/>
      <w:bookmarkStart w:id="9272" w:name="_Toc75242923"/>
      <w:bookmarkStart w:id="9273" w:name="_Toc76545269"/>
      <w:bookmarkStart w:id="9274" w:name="_Toc82595372"/>
      <w:bookmarkStart w:id="9275" w:name="_Toc89955403"/>
      <w:bookmarkStart w:id="9276" w:name="_Toc98773830"/>
      <w:bookmarkStart w:id="9277" w:name="_Toc106201591"/>
      <w:bookmarkStart w:id="9278" w:name="_Toc115191445"/>
      <w:bookmarkStart w:id="9279" w:name="_Toc122013285"/>
      <w:bookmarkStart w:id="9280" w:name="_Toc124156104"/>
      <w:bookmarkStart w:id="9281" w:name="_Toc131537864"/>
      <w:bookmarkStart w:id="9282" w:name="_Toc137398071"/>
      <w:bookmarkStart w:id="9283" w:name="_Toc156576289"/>
      <w:bookmarkStart w:id="9284" w:name="_Toc176944817"/>
      <w:bookmarkStart w:id="9285" w:name="_Toc187257095"/>
      <w:r w:rsidRPr="008C3753">
        <w:t>8.2.3.5</w:t>
      </w:r>
      <w:r w:rsidRPr="008C3753">
        <w:tab/>
        <w:t>Test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86" w:name="_Toc5282889"/>
      <w:bookmarkStart w:id="9287" w:name="_Toc36645315"/>
      <w:bookmarkStart w:id="9288" w:name="_Toc37272369"/>
      <w:bookmarkStart w:id="9289" w:name="_Toc45884615"/>
      <w:bookmarkStart w:id="9290" w:name="_Toc53182639"/>
      <w:bookmarkStart w:id="9291" w:name="_Toc58860383"/>
      <w:bookmarkStart w:id="9292" w:name="_Toc58862887"/>
      <w:bookmarkStart w:id="9293" w:name="_Toc61182880"/>
      <w:bookmarkStart w:id="9294" w:name="_Toc66728195"/>
      <w:bookmarkStart w:id="9295" w:name="_Toc74962014"/>
      <w:bookmarkStart w:id="9296" w:name="_Toc75242924"/>
      <w:bookmarkStart w:id="9297" w:name="_Toc76545270"/>
      <w:bookmarkStart w:id="9298" w:name="_Toc82595373"/>
      <w:bookmarkStart w:id="9299" w:name="_Toc89955404"/>
      <w:bookmarkStart w:id="9300" w:name="_Toc98773831"/>
      <w:bookmarkStart w:id="9301" w:name="_Toc106201592"/>
      <w:bookmarkStart w:id="9302" w:name="_Toc115191446"/>
      <w:bookmarkStart w:id="9303" w:name="_Toc122013286"/>
      <w:bookmarkStart w:id="9304" w:name="_Toc124156105"/>
      <w:bookmarkStart w:id="9305" w:name="_Toc131537865"/>
      <w:bookmarkStart w:id="9306" w:name="_Toc137398072"/>
      <w:bookmarkStart w:id="9307" w:name="_Toc156576290"/>
      <w:bookmarkStart w:id="9308" w:name="_Toc176944818"/>
      <w:bookmarkStart w:id="9309" w:name="_Toc187257096"/>
      <w:bookmarkStart w:id="9310" w:name="_Toc13079726"/>
      <w:bookmarkStart w:id="9311" w:name="_Toc21100132"/>
      <w:bookmarkStart w:id="9312" w:name="_Toc29809930"/>
      <w:r w:rsidRPr="008C3753">
        <w:t>8.2.4</w:t>
      </w:r>
      <w:r w:rsidRPr="008C3753">
        <w:tab/>
      </w:r>
      <w:bookmarkEnd w:id="9286"/>
      <w:r w:rsidRPr="008C3753">
        <w:t>Performance requirements for PUSCH for high speed train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5AEEAC" w14:textId="77777777" w:rsidR="00BB7778" w:rsidRPr="008C3753" w:rsidRDefault="00BB7778" w:rsidP="00BB7778">
      <w:pPr>
        <w:pStyle w:val="Heading4"/>
      </w:pPr>
      <w:bookmarkStart w:id="9313" w:name="_Toc5282890"/>
      <w:bookmarkStart w:id="9314" w:name="_Toc36645316"/>
      <w:bookmarkStart w:id="9315" w:name="_Toc37272370"/>
      <w:bookmarkStart w:id="9316" w:name="_Toc45884616"/>
      <w:bookmarkStart w:id="9317" w:name="_Toc53182640"/>
      <w:bookmarkStart w:id="9318" w:name="_Toc58860384"/>
      <w:bookmarkStart w:id="9319" w:name="_Toc58862888"/>
      <w:bookmarkStart w:id="9320" w:name="_Toc61182881"/>
      <w:bookmarkStart w:id="9321" w:name="_Toc66728196"/>
      <w:bookmarkStart w:id="9322" w:name="_Toc74962015"/>
      <w:bookmarkStart w:id="9323" w:name="_Toc75242925"/>
      <w:bookmarkStart w:id="9324" w:name="_Toc76545271"/>
      <w:bookmarkStart w:id="9325" w:name="_Toc82595374"/>
      <w:bookmarkStart w:id="9326" w:name="_Toc89955405"/>
      <w:bookmarkStart w:id="9327" w:name="_Toc98773832"/>
      <w:bookmarkStart w:id="9328" w:name="_Toc106201593"/>
      <w:bookmarkStart w:id="9329" w:name="_Toc115191447"/>
      <w:bookmarkStart w:id="9330" w:name="_Toc122013287"/>
      <w:bookmarkStart w:id="9331" w:name="_Toc124156106"/>
      <w:bookmarkStart w:id="9332" w:name="_Toc131537866"/>
      <w:bookmarkStart w:id="9333" w:name="_Toc137398073"/>
      <w:bookmarkStart w:id="9334" w:name="_Toc156576291"/>
      <w:bookmarkStart w:id="9335" w:name="_Toc176944819"/>
      <w:bookmarkStart w:id="9336" w:name="_Toc187257097"/>
      <w:r w:rsidRPr="008C3753">
        <w:t>8.2.4.1</w:t>
      </w:r>
      <w:r w:rsidRPr="008C3753">
        <w:tab/>
        <w:t>Definition and applicability</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37" w:name="_Toc5282891"/>
      <w:bookmarkStart w:id="9338" w:name="_Toc36645317"/>
      <w:bookmarkStart w:id="9339" w:name="_Toc37272371"/>
      <w:bookmarkStart w:id="9340" w:name="_Toc45884617"/>
      <w:bookmarkStart w:id="9341" w:name="_Toc53182641"/>
      <w:bookmarkStart w:id="9342" w:name="_Toc58860385"/>
      <w:bookmarkStart w:id="9343" w:name="_Toc58862889"/>
      <w:bookmarkStart w:id="9344" w:name="_Toc61182882"/>
      <w:bookmarkStart w:id="9345" w:name="_Toc66728197"/>
      <w:bookmarkStart w:id="9346" w:name="_Toc74962016"/>
      <w:bookmarkStart w:id="9347" w:name="_Toc75242926"/>
      <w:bookmarkStart w:id="9348" w:name="_Toc76545272"/>
      <w:bookmarkStart w:id="9349" w:name="_Toc82595375"/>
      <w:bookmarkStart w:id="9350" w:name="_Toc89955406"/>
      <w:bookmarkStart w:id="9351" w:name="_Toc98773833"/>
      <w:bookmarkStart w:id="9352" w:name="_Toc106201594"/>
      <w:bookmarkStart w:id="9353" w:name="_Toc115191448"/>
      <w:bookmarkStart w:id="9354" w:name="_Toc122013288"/>
      <w:bookmarkStart w:id="9355" w:name="_Toc124156107"/>
      <w:bookmarkStart w:id="9356" w:name="_Toc131537867"/>
      <w:bookmarkStart w:id="9357" w:name="_Toc137398074"/>
      <w:bookmarkStart w:id="9358" w:name="_Toc156576292"/>
      <w:bookmarkStart w:id="9359" w:name="_Toc176944820"/>
      <w:bookmarkStart w:id="9360" w:name="_Toc187257098"/>
      <w:r w:rsidRPr="008C3753">
        <w:t>8.2.4.2</w:t>
      </w:r>
      <w:r w:rsidRPr="008C3753">
        <w:tab/>
        <w:t>Minimum Requirement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61" w:name="_Toc5282892"/>
      <w:bookmarkStart w:id="9362" w:name="_Toc36645318"/>
      <w:bookmarkStart w:id="9363" w:name="_Toc37272372"/>
      <w:bookmarkStart w:id="9364" w:name="_Toc45884618"/>
      <w:bookmarkStart w:id="9365" w:name="_Toc53182642"/>
      <w:bookmarkStart w:id="9366" w:name="_Toc58860386"/>
      <w:bookmarkStart w:id="9367" w:name="_Toc58862890"/>
      <w:bookmarkStart w:id="9368" w:name="_Toc61182883"/>
      <w:bookmarkStart w:id="9369" w:name="_Toc66728198"/>
      <w:bookmarkStart w:id="9370" w:name="_Toc74962017"/>
      <w:bookmarkStart w:id="9371" w:name="_Toc75242927"/>
      <w:bookmarkStart w:id="9372" w:name="_Toc76545273"/>
      <w:bookmarkStart w:id="9373" w:name="_Toc82595376"/>
      <w:bookmarkStart w:id="9374" w:name="_Toc89955407"/>
      <w:bookmarkStart w:id="9375" w:name="_Toc98773834"/>
      <w:bookmarkStart w:id="9376" w:name="_Toc106201595"/>
      <w:bookmarkStart w:id="9377" w:name="_Toc115191449"/>
      <w:bookmarkStart w:id="9378" w:name="_Toc122013289"/>
      <w:bookmarkStart w:id="9379" w:name="_Toc124156108"/>
      <w:bookmarkStart w:id="9380" w:name="_Toc131537868"/>
      <w:bookmarkStart w:id="9381" w:name="_Toc137398075"/>
      <w:bookmarkStart w:id="9382" w:name="_Toc156576293"/>
      <w:bookmarkStart w:id="9383" w:name="_Toc176944821"/>
      <w:bookmarkStart w:id="9384" w:name="_Toc187257099"/>
      <w:r w:rsidRPr="008C3753">
        <w:t>8.2.4.3</w:t>
      </w:r>
      <w:r w:rsidRPr="008C3753">
        <w:tab/>
        <w:t>Test Purpose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85" w:name="_Toc5282893"/>
      <w:bookmarkStart w:id="9386" w:name="_Toc36645319"/>
      <w:bookmarkStart w:id="9387" w:name="_Toc37272373"/>
      <w:bookmarkStart w:id="9388" w:name="_Toc45884619"/>
      <w:bookmarkStart w:id="9389" w:name="_Toc53182643"/>
      <w:bookmarkStart w:id="9390" w:name="_Toc58860387"/>
      <w:bookmarkStart w:id="9391" w:name="_Toc58862891"/>
      <w:bookmarkStart w:id="9392" w:name="_Toc61182884"/>
      <w:bookmarkStart w:id="9393" w:name="_Toc66728199"/>
      <w:bookmarkStart w:id="9394" w:name="_Toc74962018"/>
      <w:bookmarkStart w:id="9395" w:name="_Toc75242928"/>
      <w:bookmarkStart w:id="9396" w:name="_Toc76545274"/>
      <w:bookmarkStart w:id="9397" w:name="_Toc82595377"/>
      <w:bookmarkStart w:id="9398" w:name="_Toc89955408"/>
      <w:bookmarkStart w:id="9399" w:name="_Toc98773835"/>
      <w:bookmarkStart w:id="9400" w:name="_Toc106201596"/>
      <w:bookmarkStart w:id="9401" w:name="_Toc115191450"/>
      <w:bookmarkStart w:id="9402" w:name="_Toc122013290"/>
      <w:bookmarkStart w:id="9403" w:name="_Toc124156109"/>
      <w:bookmarkStart w:id="9404" w:name="_Toc131537869"/>
      <w:bookmarkStart w:id="9405" w:name="_Toc137398076"/>
      <w:bookmarkStart w:id="9406" w:name="_Toc156576294"/>
      <w:bookmarkStart w:id="9407" w:name="_Toc176944822"/>
      <w:bookmarkStart w:id="9408" w:name="_Toc187257100"/>
      <w:r w:rsidRPr="008C3753">
        <w:t>8.2.4.4</w:t>
      </w:r>
      <w:r w:rsidRPr="008C3753">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442BBC2" w14:textId="77777777" w:rsidR="00BB7778" w:rsidRPr="008C3753" w:rsidRDefault="00BB7778" w:rsidP="00BB7778">
      <w:pPr>
        <w:pStyle w:val="Heading5"/>
      </w:pPr>
      <w:bookmarkStart w:id="9409" w:name="_Toc5282894"/>
      <w:bookmarkStart w:id="9410" w:name="_Toc36645320"/>
      <w:bookmarkStart w:id="9411" w:name="_Toc37272374"/>
      <w:bookmarkStart w:id="9412" w:name="_Toc45884620"/>
      <w:bookmarkStart w:id="9413" w:name="_Toc53182644"/>
      <w:bookmarkStart w:id="9414" w:name="_Toc58860388"/>
      <w:bookmarkStart w:id="9415" w:name="_Toc58862892"/>
      <w:bookmarkStart w:id="9416" w:name="_Toc61182885"/>
      <w:bookmarkStart w:id="9417" w:name="_Toc66728200"/>
      <w:bookmarkStart w:id="9418" w:name="_Toc74962019"/>
      <w:bookmarkStart w:id="9419" w:name="_Toc75242929"/>
      <w:bookmarkStart w:id="9420" w:name="_Toc76545275"/>
      <w:bookmarkStart w:id="9421" w:name="_Toc82595378"/>
      <w:bookmarkStart w:id="9422" w:name="_Toc89955409"/>
      <w:bookmarkStart w:id="9423" w:name="_Toc98773836"/>
      <w:bookmarkStart w:id="9424" w:name="_Toc106201597"/>
      <w:bookmarkStart w:id="9425" w:name="_Toc115191451"/>
      <w:bookmarkStart w:id="9426" w:name="_Toc122013291"/>
      <w:bookmarkStart w:id="9427" w:name="_Toc124156110"/>
      <w:bookmarkStart w:id="9428" w:name="_Toc131537870"/>
      <w:bookmarkStart w:id="9429" w:name="_Toc137398077"/>
      <w:bookmarkStart w:id="9430" w:name="_Toc156576295"/>
      <w:bookmarkStart w:id="9431" w:name="_Toc176944823"/>
      <w:bookmarkStart w:id="9432" w:name="_Toc187257101"/>
      <w:r w:rsidRPr="008C3753">
        <w:t>8.2.4.4.1</w:t>
      </w:r>
      <w:r w:rsidRPr="008C3753">
        <w:tab/>
        <w:t>Initial Conditions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33" w:name="_Toc5282895"/>
      <w:bookmarkStart w:id="9434" w:name="_Toc36645321"/>
      <w:bookmarkStart w:id="9435" w:name="_Toc37272375"/>
      <w:bookmarkStart w:id="9436" w:name="_Toc45884621"/>
      <w:bookmarkStart w:id="9437" w:name="_Toc53182645"/>
      <w:bookmarkStart w:id="9438" w:name="_Toc58860389"/>
      <w:bookmarkStart w:id="9439" w:name="_Toc58862893"/>
      <w:bookmarkStart w:id="9440" w:name="_Toc61182886"/>
      <w:bookmarkStart w:id="9441" w:name="_Toc66728201"/>
      <w:bookmarkStart w:id="9442" w:name="_Toc74962020"/>
      <w:bookmarkStart w:id="9443" w:name="_Toc75242930"/>
      <w:bookmarkStart w:id="9444" w:name="_Toc76545276"/>
      <w:bookmarkStart w:id="9445" w:name="_Toc82595379"/>
      <w:bookmarkStart w:id="9446" w:name="_Toc89955410"/>
      <w:bookmarkStart w:id="9447" w:name="_Toc98773837"/>
      <w:bookmarkStart w:id="9448" w:name="_Toc106201598"/>
      <w:bookmarkStart w:id="9449" w:name="_Toc115191452"/>
      <w:bookmarkStart w:id="9450" w:name="_Toc122013292"/>
      <w:bookmarkStart w:id="9451" w:name="_Toc124156111"/>
      <w:bookmarkStart w:id="9452" w:name="_Toc131537871"/>
      <w:bookmarkStart w:id="9453" w:name="_Toc137398078"/>
      <w:bookmarkStart w:id="9454" w:name="_Toc156576296"/>
      <w:bookmarkStart w:id="9455" w:name="_Toc176944824"/>
      <w:bookmarkStart w:id="9456" w:name="_Toc187257102"/>
      <w:r w:rsidRPr="008C3753">
        <w:t>8.2.4.4.2</w:t>
      </w:r>
      <w:r w:rsidRPr="008C3753">
        <w:tab/>
        <w:t>Procedure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57" w:name="_Toc5282896"/>
      <w:bookmarkStart w:id="9458" w:name="_Toc36645322"/>
      <w:bookmarkStart w:id="9459" w:name="_Toc37272376"/>
      <w:bookmarkStart w:id="9460" w:name="_Toc45884622"/>
      <w:bookmarkStart w:id="946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62" w:name="_Toc58860390"/>
      <w:bookmarkStart w:id="9463" w:name="_Toc58862894"/>
      <w:bookmarkStart w:id="9464" w:name="_Toc61182887"/>
      <w:bookmarkStart w:id="9465" w:name="_Toc66728202"/>
      <w:bookmarkStart w:id="9466" w:name="_Toc74962021"/>
      <w:bookmarkStart w:id="9467" w:name="_Toc75242931"/>
      <w:bookmarkStart w:id="9468" w:name="_Toc76545277"/>
      <w:bookmarkStart w:id="9469" w:name="_Toc82595380"/>
      <w:bookmarkStart w:id="9470" w:name="_Toc89955411"/>
      <w:bookmarkStart w:id="9471" w:name="_Toc98773838"/>
      <w:bookmarkStart w:id="9472" w:name="_Toc106201599"/>
      <w:bookmarkStart w:id="9473" w:name="_Toc115191453"/>
      <w:bookmarkStart w:id="9474" w:name="_Toc122013293"/>
      <w:bookmarkStart w:id="9475" w:name="_Toc124156112"/>
      <w:bookmarkStart w:id="9476" w:name="_Toc131537872"/>
      <w:bookmarkStart w:id="9477" w:name="_Toc137398079"/>
      <w:bookmarkStart w:id="9478" w:name="_Toc156576297"/>
      <w:bookmarkStart w:id="9479" w:name="_Toc176944825"/>
      <w:bookmarkStart w:id="9480" w:name="_Toc187257103"/>
      <w:r w:rsidRPr="008C3753">
        <w:t>8.2.4.5</w:t>
      </w:r>
      <w:r w:rsidRPr="008C3753">
        <w:tab/>
        <w:t>Test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81" w:name="_Toc36645323"/>
      <w:bookmarkStart w:id="9482" w:name="_Toc37272377"/>
      <w:bookmarkStart w:id="9483" w:name="_Toc45884623"/>
      <w:bookmarkEnd w:id="9310"/>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84" w:name="_Toc53182647"/>
      <w:bookmarkStart w:id="9485" w:name="_Toc58860391"/>
      <w:bookmarkStart w:id="9486" w:name="_Toc58862895"/>
      <w:bookmarkStart w:id="9487" w:name="_Toc61182888"/>
      <w:bookmarkStart w:id="9488" w:name="_Toc66728203"/>
      <w:bookmarkStart w:id="9489" w:name="_Toc74962022"/>
      <w:bookmarkStart w:id="9490" w:name="_Toc75242932"/>
      <w:bookmarkStart w:id="9491" w:name="_Toc76545278"/>
      <w:bookmarkStart w:id="9492" w:name="_Toc82595381"/>
      <w:bookmarkStart w:id="9493" w:name="_Toc89955412"/>
      <w:bookmarkStart w:id="9494" w:name="_Toc98773839"/>
      <w:bookmarkStart w:id="9495" w:name="_Toc106201600"/>
      <w:bookmarkStart w:id="9496" w:name="_Toc115191454"/>
      <w:bookmarkStart w:id="9497" w:name="_Toc122013294"/>
      <w:bookmarkStart w:id="9498" w:name="_Toc124156113"/>
      <w:bookmarkStart w:id="9499" w:name="_Toc131537873"/>
      <w:bookmarkStart w:id="9500" w:name="_Toc137398080"/>
      <w:bookmarkStart w:id="9501" w:name="_Toc156576298"/>
      <w:bookmarkStart w:id="9502" w:name="_Toc176944826"/>
      <w:bookmarkStart w:id="9503" w:name="_Toc187257104"/>
      <w:r w:rsidRPr="008C3753">
        <w:t>8.2.5</w:t>
      </w:r>
      <w:r w:rsidRPr="008C3753">
        <w:tab/>
        <w:t>Performance requirements for UL timing adjustment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3013349A" w14:textId="5CC5F65E" w:rsidR="00641109" w:rsidRPr="008C3753" w:rsidRDefault="00641109" w:rsidP="00641109">
      <w:pPr>
        <w:pStyle w:val="Heading4"/>
      </w:pPr>
      <w:bookmarkStart w:id="9504" w:name="_Toc53182648"/>
      <w:bookmarkStart w:id="9505" w:name="_Toc58860392"/>
      <w:bookmarkStart w:id="9506" w:name="_Toc58862896"/>
      <w:bookmarkStart w:id="9507" w:name="_Toc61182889"/>
      <w:bookmarkStart w:id="9508" w:name="_Toc66728204"/>
      <w:bookmarkStart w:id="9509" w:name="_Toc74962023"/>
      <w:bookmarkStart w:id="9510" w:name="_Toc75242933"/>
      <w:bookmarkStart w:id="9511" w:name="_Toc76545279"/>
      <w:bookmarkStart w:id="9512" w:name="_Toc82595382"/>
      <w:bookmarkStart w:id="9513" w:name="_Toc89955413"/>
      <w:bookmarkStart w:id="9514" w:name="_Toc98773840"/>
      <w:bookmarkStart w:id="9515" w:name="_Toc106201601"/>
      <w:bookmarkStart w:id="9516" w:name="_Toc115191455"/>
      <w:bookmarkStart w:id="9517" w:name="_Toc122013295"/>
      <w:bookmarkStart w:id="9518" w:name="_Toc124156114"/>
      <w:bookmarkStart w:id="9519" w:name="_Toc131537874"/>
      <w:bookmarkStart w:id="9520" w:name="_Toc137398081"/>
      <w:bookmarkStart w:id="9521" w:name="_Toc156576299"/>
      <w:bookmarkStart w:id="9522" w:name="_Toc176944827"/>
      <w:bookmarkStart w:id="9523" w:name="_Toc187257105"/>
      <w:r w:rsidRPr="008C3753">
        <w:t>8.2.5.1</w:t>
      </w:r>
      <w:r w:rsidRPr="008C3753">
        <w:tab/>
        <w:t>Definition and applicability</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24" w:name="_Toc53182649"/>
      <w:bookmarkStart w:id="9525" w:name="_Toc58860393"/>
      <w:bookmarkStart w:id="9526" w:name="_Toc58862897"/>
      <w:bookmarkStart w:id="9527" w:name="_Toc61182890"/>
      <w:bookmarkStart w:id="9528" w:name="_Toc66728205"/>
      <w:bookmarkStart w:id="9529" w:name="_Toc74962024"/>
      <w:bookmarkStart w:id="9530" w:name="_Toc75242934"/>
      <w:bookmarkStart w:id="9531" w:name="_Toc76545280"/>
      <w:bookmarkStart w:id="9532" w:name="_Toc82595383"/>
      <w:bookmarkStart w:id="9533" w:name="_Toc89955414"/>
      <w:bookmarkStart w:id="9534" w:name="_Toc98773841"/>
      <w:bookmarkStart w:id="9535" w:name="_Toc106201602"/>
      <w:bookmarkStart w:id="9536" w:name="_Toc115191456"/>
      <w:bookmarkStart w:id="9537" w:name="_Toc122013296"/>
      <w:bookmarkStart w:id="9538" w:name="_Toc124156115"/>
      <w:bookmarkStart w:id="9539" w:name="_Toc131537875"/>
      <w:bookmarkStart w:id="9540" w:name="_Toc137398082"/>
      <w:bookmarkStart w:id="9541" w:name="_Toc156576300"/>
      <w:bookmarkStart w:id="9542" w:name="_Toc176944828"/>
      <w:bookmarkStart w:id="9543" w:name="_Toc187257106"/>
      <w:r w:rsidRPr="008C3753">
        <w:t>8.2.5.2</w:t>
      </w:r>
      <w:r w:rsidRPr="008C3753">
        <w:tab/>
        <w:t>Minimum Requirement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44" w:name="_Toc53182650"/>
      <w:bookmarkStart w:id="9545" w:name="_Toc58860394"/>
      <w:bookmarkStart w:id="9546" w:name="_Toc58862898"/>
      <w:bookmarkStart w:id="9547" w:name="_Toc61182891"/>
      <w:bookmarkStart w:id="9548" w:name="_Toc66728206"/>
      <w:bookmarkStart w:id="9549" w:name="_Toc74962025"/>
      <w:bookmarkStart w:id="9550" w:name="_Toc75242935"/>
      <w:bookmarkStart w:id="9551" w:name="_Toc76545281"/>
      <w:bookmarkStart w:id="9552" w:name="_Toc82595384"/>
      <w:bookmarkStart w:id="9553" w:name="_Toc89955415"/>
      <w:bookmarkStart w:id="9554" w:name="_Toc98773842"/>
      <w:bookmarkStart w:id="9555" w:name="_Toc106201603"/>
      <w:bookmarkStart w:id="9556" w:name="_Toc115191457"/>
      <w:bookmarkStart w:id="9557" w:name="_Toc122013297"/>
      <w:bookmarkStart w:id="9558" w:name="_Toc124156116"/>
      <w:bookmarkStart w:id="9559" w:name="_Toc131537876"/>
      <w:bookmarkStart w:id="9560" w:name="_Toc137398083"/>
      <w:bookmarkStart w:id="9561" w:name="_Toc156576301"/>
      <w:bookmarkStart w:id="9562" w:name="_Toc176944829"/>
      <w:bookmarkStart w:id="9563" w:name="_Toc187257107"/>
      <w:r w:rsidRPr="008C3753">
        <w:t>8.2.5.3</w:t>
      </w:r>
      <w:r w:rsidRPr="008C3753">
        <w:tab/>
        <w:t>Test Purpose</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64" w:name="_Toc53182651"/>
      <w:bookmarkStart w:id="9565" w:name="_Toc58860395"/>
      <w:bookmarkStart w:id="9566" w:name="_Toc58862899"/>
      <w:bookmarkStart w:id="9567" w:name="_Toc61182892"/>
      <w:bookmarkStart w:id="9568" w:name="_Toc66728207"/>
      <w:bookmarkStart w:id="9569" w:name="_Toc74962026"/>
      <w:bookmarkStart w:id="9570" w:name="_Toc75242936"/>
      <w:bookmarkStart w:id="9571" w:name="_Toc76545282"/>
      <w:bookmarkStart w:id="9572" w:name="_Toc82595385"/>
      <w:bookmarkStart w:id="9573" w:name="_Toc89955416"/>
      <w:bookmarkStart w:id="9574" w:name="_Toc98773843"/>
      <w:bookmarkStart w:id="9575" w:name="_Toc106201604"/>
      <w:bookmarkStart w:id="9576" w:name="_Toc115191458"/>
      <w:bookmarkStart w:id="9577" w:name="_Toc122013298"/>
      <w:bookmarkStart w:id="9578" w:name="_Toc124156117"/>
      <w:bookmarkStart w:id="9579" w:name="_Toc131537877"/>
      <w:bookmarkStart w:id="9580" w:name="_Toc137398084"/>
      <w:bookmarkStart w:id="9581" w:name="_Toc156576302"/>
      <w:bookmarkStart w:id="9582" w:name="_Toc176944830"/>
      <w:bookmarkStart w:id="9583" w:name="_Toc187257108"/>
      <w:r w:rsidRPr="008C3753">
        <w:t>8.2.5.4</w:t>
      </w:r>
      <w:r w:rsidRPr="008C3753">
        <w:tab/>
        <w:t>Method of test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2C2DFA92" w14:textId="77777777" w:rsidR="00641109" w:rsidRPr="008C3753" w:rsidRDefault="00641109" w:rsidP="00243086">
      <w:pPr>
        <w:pStyle w:val="Heading5"/>
      </w:pPr>
      <w:bookmarkStart w:id="9584" w:name="_Toc53182652"/>
      <w:bookmarkStart w:id="9585" w:name="_Toc58860396"/>
      <w:bookmarkStart w:id="9586" w:name="_Toc58862900"/>
      <w:bookmarkStart w:id="9587" w:name="_Toc61182893"/>
      <w:bookmarkStart w:id="9588" w:name="_Toc66728208"/>
      <w:bookmarkStart w:id="9589" w:name="_Toc74962027"/>
      <w:bookmarkStart w:id="9590" w:name="_Toc75242937"/>
      <w:bookmarkStart w:id="9591" w:name="_Toc76545283"/>
      <w:bookmarkStart w:id="9592" w:name="_Toc82595386"/>
      <w:bookmarkStart w:id="9593" w:name="_Toc89955417"/>
      <w:bookmarkStart w:id="9594" w:name="_Toc98773844"/>
      <w:bookmarkStart w:id="9595" w:name="_Toc106201605"/>
      <w:bookmarkStart w:id="9596" w:name="_Toc115191459"/>
      <w:bookmarkStart w:id="9597" w:name="_Toc122013299"/>
      <w:bookmarkStart w:id="9598" w:name="_Toc124156118"/>
      <w:bookmarkStart w:id="9599" w:name="_Toc131537878"/>
      <w:bookmarkStart w:id="9600" w:name="_Toc137398085"/>
      <w:bookmarkStart w:id="9601" w:name="_Toc156576303"/>
      <w:bookmarkStart w:id="9602" w:name="_Toc176944831"/>
      <w:bookmarkStart w:id="9603" w:name="_Toc187257109"/>
      <w:r w:rsidRPr="008C3753">
        <w:t>8.2.5.4.1</w:t>
      </w:r>
      <w:r w:rsidRPr="008C3753">
        <w:tab/>
        <w:t>Initial Conditions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604" w:name="_Toc53182653"/>
      <w:bookmarkStart w:id="9605" w:name="_Toc58860397"/>
      <w:bookmarkStart w:id="9606" w:name="_Toc58862901"/>
      <w:bookmarkStart w:id="9607" w:name="_Toc61182894"/>
      <w:bookmarkStart w:id="9608" w:name="_Toc66728209"/>
      <w:bookmarkStart w:id="9609" w:name="_Toc74962028"/>
      <w:bookmarkStart w:id="9610" w:name="_Toc75242938"/>
      <w:bookmarkStart w:id="9611" w:name="_Toc76545284"/>
      <w:bookmarkStart w:id="9612" w:name="_Toc82595387"/>
      <w:bookmarkStart w:id="9613" w:name="_Toc89955418"/>
      <w:bookmarkStart w:id="9614" w:name="_Toc98773845"/>
      <w:bookmarkStart w:id="9615" w:name="_Toc106201606"/>
      <w:bookmarkStart w:id="9616" w:name="_Toc115191460"/>
      <w:bookmarkStart w:id="9617" w:name="_Toc122013300"/>
      <w:bookmarkStart w:id="9618" w:name="_Toc124156119"/>
      <w:bookmarkStart w:id="9619" w:name="_Toc131537879"/>
      <w:bookmarkStart w:id="9620" w:name="_Toc137398086"/>
      <w:bookmarkStart w:id="9621" w:name="_Toc156576304"/>
      <w:bookmarkStart w:id="9622" w:name="_Toc176944832"/>
      <w:bookmarkStart w:id="9623" w:name="_Toc187257110"/>
      <w:r w:rsidRPr="008C3753">
        <w:t>8.2.5.4.2</w:t>
      </w:r>
      <w:r w:rsidRPr="008C3753">
        <w:tab/>
        <w:t>Procedure</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24"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25" w:name="_Toc58860398"/>
      <w:bookmarkStart w:id="9626" w:name="_Toc58862902"/>
      <w:bookmarkStart w:id="9627" w:name="_Toc61182895"/>
      <w:bookmarkStart w:id="9628" w:name="_Toc66728210"/>
      <w:bookmarkStart w:id="9629" w:name="_Toc74962029"/>
      <w:bookmarkStart w:id="9630" w:name="_Toc75242939"/>
      <w:bookmarkStart w:id="9631" w:name="_Toc76545285"/>
      <w:bookmarkStart w:id="9632" w:name="_Toc82595388"/>
      <w:bookmarkStart w:id="9633" w:name="_Toc89955419"/>
      <w:bookmarkStart w:id="9634" w:name="_Toc98773846"/>
      <w:bookmarkStart w:id="9635" w:name="_Toc106201607"/>
      <w:bookmarkStart w:id="9636" w:name="_Toc115191461"/>
      <w:bookmarkStart w:id="9637" w:name="_Toc122013301"/>
      <w:bookmarkStart w:id="9638" w:name="_Toc124156120"/>
      <w:bookmarkStart w:id="9639" w:name="_Toc131537880"/>
      <w:bookmarkStart w:id="9640" w:name="_Toc137398087"/>
      <w:bookmarkStart w:id="9641" w:name="_Toc156576305"/>
      <w:bookmarkStart w:id="9642" w:name="_Toc176944833"/>
      <w:bookmarkStart w:id="9643" w:name="_Toc187257111"/>
      <w:r w:rsidRPr="008C3753">
        <w:t>8.2.5.5</w:t>
      </w:r>
      <w:r w:rsidRPr="008C3753">
        <w:tab/>
      </w:r>
      <w:bookmarkEnd w:id="9624"/>
      <w:r w:rsidR="00D84960" w:rsidRPr="008C3753">
        <w:t>Test Requirement for High Speed Train</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44" w:name="_Toc58860399"/>
      <w:bookmarkStart w:id="9645" w:name="_Toc58862903"/>
      <w:bookmarkStart w:id="9646" w:name="_Toc61182896"/>
      <w:bookmarkStart w:id="9647" w:name="_Toc66728211"/>
      <w:bookmarkStart w:id="9648" w:name="_Toc74962030"/>
      <w:bookmarkStart w:id="9649" w:name="_Toc75242940"/>
      <w:bookmarkStart w:id="9650" w:name="_Toc76545286"/>
      <w:bookmarkStart w:id="9651" w:name="_Toc82595389"/>
      <w:bookmarkStart w:id="9652" w:name="_Toc89955420"/>
      <w:bookmarkStart w:id="9653" w:name="_Toc98773847"/>
      <w:bookmarkStart w:id="9654" w:name="_Toc106201608"/>
      <w:bookmarkStart w:id="9655" w:name="_Toc115191462"/>
      <w:bookmarkStart w:id="9656" w:name="_Toc122013302"/>
      <w:bookmarkStart w:id="9657" w:name="_Toc124156121"/>
      <w:bookmarkStart w:id="9658" w:name="_Toc131537881"/>
      <w:bookmarkStart w:id="9659" w:name="_Toc137398088"/>
      <w:bookmarkStart w:id="9660" w:name="_Toc156576306"/>
      <w:bookmarkStart w:id="9661" w:name="_Toc176944834"/>
      <w:bookmarkStart w:id="9662" w:name="_Toc187257112"/>
      <w:r w:rsidRPr="008C3753">
        <w:t>8.2.6</w:t>
      </w:r>
      <w:r w:rsidRPr="008C3753">
        <w:tab/>
        <w:t>Performance requirements for PUSCH with 0.001% BLER</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52FED6D" w14:textId="77777777" w:rsidR="00D84960" w:rsidRPr="008C3753" w:rsidRDefault="00D84960" w:rsidP="00D84960">
      <w:pPr>
        <w:pStyle w:val="Heading4"/>
      </w:pPr>
      <w:bookmarkStart w:id="9663" w:name="_Toc58860400"/>
      <w:bookmarkStart w:id="9664" w:name="_Toc58862904"/>
      <w:bookmarkStart w:id="9665" w:name="_Toc61182897"/>
      <w:bookmarkStart w:id="9666" w:name="_Toc66728212"/>
      <w:bookmarkStart w:id="9667" w:name="_Toc74962031"/>
      <w:bookmarkStart w:id="9668" w:name="_Toc75242941"/>
      <w:bookmarkStart w:id="9669" w:name="_Toc76545287"/>
      <w:bookmarkStart w:id="9670" w:name="_Toc82595390"/>
      <w:bookmarkStart w:id="9671" w:name="_Toc89955421"/>
      <w:bookmarkStart w:id="9672" w:name="_Toc98773848"/>
      <w:bookmarkStart w:id="9673" w:name="_Toc106201609"/>
      <w:bookmarkStart w:id="9674" w:name="_Toc115191463"/>
      <w:bookmarkStart w:id="9675" w:name="_Toc122013303"/>
      <w:bookmarkStart w:id="9676" w:name="_Toc124156122"/>
      <w:bookmarkStart w:id="9677" w:name="_Toc131537882"/>
      <w:bookmarkStart w:id="9678" w:name="_Toc137398089"/>
      <w:bookmarkStart w:id="9679" w:name="_Toc156576307"/>
      <w:bookmarkStart w:id="9680" w:name="_Toc176944835"/>
      <w:bookmarkStart w:id="9681" w:name="_Toc187257113"/>
      <w:r w:rsidRPr="008C3753">
        <w:t>8.2.6.1</w:t>
      </w:r>
      <w:r w:rsidRPr="008C3753">
        <w:tab/>
        <w:t>Definition and applicability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82" w:name="_Toc58860401"/>
      <w:bookmarkStart w:id="9683" w:name="_Toc58862905"/>
      <w:bookmarkStart w:id="9684" w:name="_Toc61182898"/>
      <w:bookmarkStart w:id="9685" w:name="_Toc66728213"/>
      <w:bookmarkStart w:id="9686" w:name="_Toc74962032"/>
      <w:bookmarkStart w:id="9687" w:name="_Toc75242942"/>
      <w:bookmarkStart w:id="9688" w:name="_Toc76545288"/>
      <w:bookmarkStart w:id="9689" w:name="_Toc82595391"/>
      <w:bookmarkStart w:id="9690" w:name="_Toc89955422"/>
      <w:bookmarkStart w:id="9691" w:name="_Toc98773849"/>
      <w:bookmarkStart w:id="9692" w:name="_Toc106201610"/>
      <w:bookmarkStart w:id="9693" w:name="_Toc115191464"/>
      <w:bookmarkStart w:id="9694" w:name="_Toc122013304"/>
      <w:bookmarkStart w:id="9695" w:name="_Toc124156123"/>
      <w:bookmarkStart w:id="9696" w:name="_Toc131537883"/>
      <w:bookmarkStart w:id="9697" w:name="_Toc137398090"/>
      <w:bookmarkStart w:id="9698" w:name="_Toc156576308"/>
      <w:bookmarkStart w:id="9699" w:name="_Toc176944836"/>
      <w:bookmarkStart w:id="9700" w:name="_Toc187257114"/>
      <w:r w:rsidRPr="008C3753">
        <w:t>8.2.6.2</w:t>
      </w:r>
      <w:r w:rsidRPr="008C3753">
        <w:tab/>
        <w:t>Minimum Requirement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701" w:name="_Toc58860402"/>
      <w:bookmarkStart w:id="9702" w:name="_Toc58862906"/>
      <w:bookmarkStart w:id="9703" w:name="_Toc61182899"/>
      <w:bookmarkStart w:id="9704" w:name="_Toc66728214"/>
      <w:bookmarkStart w:id="9705" w:name="_Toc74962033"/>
      <w:bookmarkStart w:id="9706" w:name="_Toc75242943"/>
      <w:bookmarkStart w:id="9707" w:name="_Toc76545289"/>
      <w:bookmarkStart w:id="9708" w:name="_Toc82595392"/>
      <w:bookmarkStart w:id="9709" w:name="_Toc89955423"/>
      <w:bookmarkStart w:id="9710" w:name="_Toc98773850"/>
      <w:bookmarkStart w:id="9711" w:name="_Toc106201611"/>
      <w:bookmarkStart w:id="9712" w:name="_Toc115191465"/>
      <w:bookmarkStart w:id="9713" w:name="_Toc122013305"/>
      <w:bookmarkStart w:id="9714" w:name="_Toc124156124"/>
      <w:bookmarkStart w:id="9715" w:name="_Toc131537884"/>
      <w:bookmarkStart w:id="9716" w:name="_Toc137398091"/>
      <w:bookmarkStart w:id="9717" w:name="_Toc156576309"/>
      <w:bookmarkStart w:id="9718" w:name="_Toc176944837"/>
      <w:bookmarkStart w:id="9719" w:name="_Toc187257115"/>
      <w:r w:rsidRPr="008C3753">
        <w:t>8.2.6.3</w:t>
      </w:r>
      <w:r w:rsidRPr="008C3753">
        <w:tab/>
        <w:t>Test Purpose</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720" w:name="_Toc58860403"/>
      <w:bookmarkStart w:id="9721" w:name="_Toc58862907"/>
      <w:bookmarkStart w:id="9722" w:name="_Toc61182900"/>
      <w:bookmarkStart w:id="9723" w:name="_Toc66728215"/>
      <w:bookmarkStart w:id="9724" w:name="_Toc74962034"/>
      <w:bookmarkStart w:id="9725" w:name="_Toc75242944"/>
      <w:bookmarkStart w:id="9726" w:name="_Toc76545290"/>
      <w:bookmarkStart w:id="9727" w:name="_Toc82595393"/>
      <w:bookmarkStart w:id="9728" w:name="_Toc89955424"/>
      <w:bookmarkStart w:id="9729" w:name="_Toc98773851"/>
      <w:bookmarkStart w:id="9730" w:name="_Toc106201612"/>
      <w:bookmarkStart w:id="9731" w:name="_Toc115191466"/>
      <w:bookmarkStart w:id="9732" w:name="_Toc122013306"/>
      <w:bookmarkStart w:id="9733" w:name="_Toc124156125"/>
      <w:bookmarkStart w:id="9734" w:name="_Toc131537885"/>
      <w:bookmarkStart w:id="9735" w:name="_Toc137398092"/>
      <w:bookmarkStart w:id="9736" w:name="_Toc156576310"/>
      <w:bookmarkStart w:id="9737" w:name="_Toc176944838"/>
      <w:bookmarkStart w:id="9738" w:name="_Toc187257116"/>
      <w:r w:rsidRPr="008C3753">
        <w:t>8.2.6.4</w:t>
      </w:r>
      <w:r w:rsidRPr="008C3753">
        <w:tab/>
        <w:t>Method of test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43FE9A2" w14:textId="77777777" w:rsidR="00D84960" w:rsidRPr="008C3753" w:rsidRDefault="00D84960" w:rsidP="00D84960">
      <w:pPr>
        <w:pStyle w:val="Heading5"/>
      </w:pPr>
      <w:bookmarkStart w:id="9739" w:name="_Toc58860404"/>
      <w:bookmarkStart w:id="9740" w:name="_Toc58862908"/>
      <w:bookmarkStart w:id="9741" w:name="_Toc61182901"/>
      <w:bookmarkStart w:id="9742" w:name="_Toc66728216"/>
      <w:bookmarkStart w:id="9743" w:name="_Toc74962035"/>
      <w:bookmarkStart w:id="9744" w:name="_Toc75242945"/>
      <w:bookmarkStart w:id="9745" w:name="_Toc76545291"/>
      <w:bookmarkStart w:id="9746" w:name="_Toc82595394"/>
      <w:bookmarkStart w:id="9747" w:name="_Toc89955425"/>
      <w:bookmarkStart w:id="9748" w:name="_Toc98773852"/>
      <w:bookmarkStart w:id="9749" w:name="_Toc106201613"/>
      <w:bookmarkStart w:id="9750" w:name="_Toc115191467"/>
      <w:bookmarkStart w:id="9751" w:name="_Toc122013307"/>
      <w:bookmarkStart w:id="9752" w:name="_Toc124156126"/>
      <w:bookmarkStart w:id="9753" w:name="_Toc131537886"/>
      <w:bookmarkStart w:id="9754" w:name="_Toc137398093"/>
      <w:bookmarkStart w:id="9755" w:name="_Toc156576311"/>
      <w:bookmarkStart w:id="9756" w:name="_Toc176944839"/>
      <w:bookmarkStart w:id="9757" w:name="_Toc187257117"/>
      <w:r w:rsidRPr="008C3753">
        <w:t>8.2.6.4.1</w:t>
      </w:r>
      <w:r w:rsidRPr="008C3753">
        <w:tab/>
        <w:t>Initial Conditions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58" w:name="_Toc58860405"/>
      <w:bookmarkStart w:id="9759" w:name="_Toc58862909"/>
      <w:bookmarkStart w:id="9760" w:name="_Toc61182902"/>
      <w:bookmarkStart w:id="9761" w:name="_Toc66728217"/>
      <w:bookmarkStart w:id="9762" w:name="_Toc74962036"/>
      <w:bookmarkStart w:id="9763" w:name="_Toc75242946"/>
      <w:bookmarkStart w:id="9764" w:name="_Toc76545292"/>
      <w:bookmarkStart w:id="9765" w:name="_Toc82595395"/>
      <w:bookmarkStart w:id="9766" w:name="_Toc89955426"/>
      <w:bookmarkStart w:id="9767" w:name="_Toc98773853"/>
      <w:bookmarkStart w:id="9768" w:name="_Toc106201614"/>
      <w:bookmarkStart w:id="9769" w:name="_Toc115191468"/>
      <w:bookmarkStart w:id="9770" w:name="_Toc122013308"/>
      <w:bookmarkStart w:id="9771" w:name="_Toc124156127"/>
      <w:bookmarkStart w:id="9772" w:name="_Toc131537887"/>
      <w:bookmarkStart w:id="9773" w:name="_Toc137398094"/>
      <w:bookmarkStart w:id="9774" w:name="_Toc156576312"/>
      <w:bookmarkStart w:id="9775" w:name="_Toc176944840"/>
      <w:bookmarkStart w:id="9776" w:name="_Toc187257118"/>
      <w:r w:rsidRPr="008C3753">
        <w:t>8.2.6.4.2</w:t>
      </w:r>
      <w:r w:rsidRPr="008C3753">
        <w:tab/>
        <w:t>Procedure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77" w:name="_Toc58860406"/>
      <w:bookmarkStart w:id="9778" w:name="_Toc58862910"/>
      <w:bookmarkStart w:id="9779" w:name="_Toc61182903"/>
      <w:bookmarkStart w:id="9780" w:name="_Toc66728218"/>
      <w:bookmarkStart w:id="9781" w:name="_Toc74962037"/>
      <w:bookmarkStart w:id="9782" w:name="_Toc75242947"/>
      <w:bookmarkStart w:id="9783" w:name="_Toc76545293"/>
      <w:bookmarkStart w:id="9784" w:name="_Toc82595396"/>
      <w:bookmarkStart w:id="9785" w:name="_Toc89955427"/>
      <w:bookmarkStart w:id="9786" w:name="_Toc98773854"/>
      <w:bookmarkStart w:id="9787" w:name="_Toc106201615"/>
      <w:bookmarkStart w:id="9788" w:name="_Toc115191469"/>
      <w:bookmarkStart w:id="9789" w:name="_Toc122013309"/>
      <w:bookmarkStart w:id="9790" w:name="_Toc124156128"/>
      <w:bookmarkStart w:id="9791" w:name="_Toc131537888"/>
      <w:bookmarkStart w:id="9792" w:name="_Toc137398095"/>
      <w:bookmarkStart w:id="9793" w:name="_Toc156576313"/>
      <w:bookmarkStart w:id="9794" w:name="_Toc176944841"/>
      <w:bookmarkStart w:id="9795" w:name="_Toc187257119"/>
      <w:r w:rsidRPr="008C3753">
        <w:t>8.2.6.5</w:t>
      </w:r>
      <w:r w:rsidRPr="008C3753">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96" w:name="_Toc21127565"/>
      <w:bookmarkStart w:id="9797" w:name="_Toc29811774"/>
      <w:bookmarkStart w:id="9798" w:name="_Toc36817326"/>
      <w:bookmarkStart w:id="9799" w:name="_Toc37260243"/>
      <w:bookmarkStart w:id="9800" w:name="_Toc37267631"/>
      <w:bookmarkStart w:id="9801" w:name="_Toc58860407"/>
      <w:bookmarkStart w:id="9802" w:name="_Toc58862911"/>
      <w:bookmarkStart w:id="9803" w:name="_Toc61182904"/>
      <w:bookmarkStart w:id="9804" w:name="_Toc66728219"/>
      <w:bookmarkStart w:id="9805" w:name="_Toc74962038"/>
      <w:bookmarkStart w:id="9806" w:name="_Toc75242948"/>
      <w:bookmarkStart w:id="9807" w:name="_Toc76545294"/>
      <w:bookmarkStart w:id="9808" w:name="_Toc82595397"/>
      <w:bookmarkStart w:id="9809" w:name="_Toc89955428"/>
      <w:bookmarkStart w:id="9810" w:name="_Toc98773855"/>
      <w:bookmarkStart w:id="9811" w:name="_Toc106201616"/>
      <w:bookmarkStart w:id="9812" w:name="_Toc115191470"/>
      <w:bookmarkStart w:id="9813" w:name="_Toc122013310"/>
      <w:bookmarkStart w:id="9814" w:name="_Toc124156129"/>
      <w:bookmarkStart w:id="9815" w:name="_Toc131537889"/>
      <w:bookmarkStart w:id="9816" w:name="_Toc137398096"/>
      <w:bookmarkStart w:id="9817" w:name="_Toc156576314"/>
      <w:bookmarkStart w:id="9818" w:name="_Toc176944842"/>
      <w:bookmarkStart w:id="9819" w:name="_Toc187257120"/>
      <w:r w:rsidRPr="008C3753">
        <w:t>8.2.7</w:t>
      </w:r>
      <w:r w:rsidRPr="008C3753">
        <w:tab/>
        <w:t xml:space="preserve">Performance requirements for PUSCH </w:t>
      </w:r>
      <w:bookmarkEnd w:id="9796"/>
      <w:bookmarkEnd w:id="9797"/>
      <w:bookmarkEnd w:id="9798"/>
      <w:bookmarkEnd w:id="9799"/>
      <w:bookmarkEnd w:id="9800"/>
      <w:r w:rsidRPr="008C3753">
        <w:t>repetition Type A</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3CD01552" w14:textId="77777777" w:rsidR="00D84960" w:rsidRPr="008C3753" w:rsidRDefault="00D84960" w:rsidP="00D84960">
      <w:pPr>
        <w:pStyle w:val="Heading4"/>
      </w:pPr>
      <w:bookmarkStart w:id="9820" w:name="_Toc58860408"/>
      <w:bookmarkStart w:id="9821" w:name="_Toc58862912"/>
      <w:bookmarkStart w:id="9822" w:name="_Toc61182905"/>
      <w:bookmarkStart w:id="9823" w:name="_Toc66728220"/>
      <w:bookmarkStart w:id="9824" w:name="_Toc74962039"/>
      <w:bookmarkStart w:id="9825" w:name="_Toc75242949"/>
      <w:bookmarkStart w:id="9826" w:name="_Toc76545295"/>
      <w:bookmarkStart w:id="9827" w:name="_Toc82595398"/>
      <w:bookmarkStart w:id="9828" w:name="_Toc89955429"/>
      <w:bookmarkStart w:id="9829" w:name="_Toc98773856"/>
      <w:bookmarkStart w:id="9830" w:name="_Toc106201617"/>
      <w:bookmarkStart w:id="9831" w:name="_Toc115191471"/>
      <w:bookmarkStart w:id="9832" w:name="_Toc122013311"/>
      <w:bookmarkStart w:id="9833" w:name="_Toc124156130"/>
      <w:bookmarkStart w:id="9834" w:name="_Toc131537890"/>
      <w:bookmarkStart w:id="9835" w:name="_Toc137398097"/>
      <w:bookmarkStart w:id="9836" w:name="_Toc156576315"/>
      <w:bookmarkStart w:id="9837" w:name="_Toc176944843"/>
      <w:bookmarkStart w:id="9838" w:name="_Toc187257121"/>
      <w:r w:rsidRPr="008C3753">
        <w:t>8.2.7.1</w:t>
      </w:r>
      <w:r w:rsidRPr="008C3753">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39" w:name="_Toc58860409"/>
      <w:bookmarkStart w:id="9840" w:name="_Toc58862913"/>
      <w:bookmarkStart w:id="9841" w:name="_Toc61182906"/>
      <w:bookmarkStart w:id="9842" w:name="_Toc66728221"/>
      <w:bookmarkStart w:id="9843" w:name="_Toc74962040"/>
      <w:bookmarkStart w:id="9844" w:name="_Toc75242950"/>
      <w:bookmarkStart w:id="9845" w:name="_Toc76545296"/>
      <w:bookmarkStart w:id="9846" w:name="_Toc82595399"/>
      <w:bookmarkStart w:id="9847" w:name="_Toc89955430"/>
      <w:bookmarkStart w:id="9848" w:name="_Toc98773857"/>
      <w:bookmarkStart w:id="9849" w:name="_Toc106201618"/>
      <w:bookmarkStart w:id="9850" w:name="_Toc115191472"/>
      <w:bookmarkStart w:id="9851" w:name="_Toc122013312"/>
      <w:bookmarkStart w:id="9852" w:name="_Toc124156131"/>
      <w:bookmarkStart w:id="9853" w:name="_Toc131537891"/>
      <w:bookmarkStart w:id="9854" w:name="_Toc137398098"/>
      <w:bookmarkStart w:id="9855" w:name="_Toc156576316"/>
      <w:bookmarkStart w:id="9856" w:name="_Toc176944844"/>
      <w:bookmarkStart w:id="9857" w:name="_Toc187257122"/>
      <w:r w:rsidRPr="008C3753">
        <w:t>8.2.7.2</w:t>
      </w:r>
      <w:r w:rsidRPr="008C3753">
        <w:tab/>
        <w:t>Minimum Requirement</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58" w:name="_Toc58860410"/>
      <w:bookmarkStart w:id="9859" w:name="_Toc58862914"/>
      <w:bookmarkStart w:id="9860" w:name="_Toc61182907"/>
      <w:bookmarkStart w:id="9861" w:name="_Toc66728222"/>
      <w:bookmarkStart w:id="9862" w:name="_Toc74962041"/>
      <w:bookmarkStart w:id="9863" w:name="_Toc75242951"/>
      <w:bookmarkStart w:id="9864" w:name="_Toc76545297"/>
      <w:bookmarkStart w:id="9865" w:name="_Toc82595400"/>
      <w:bookmarkStart w:id="9866" w:name="_Toc89955431"/>
      <w:bookmarkStart w:id="9867" w:name="_Toc98773858"/>
      <w:bookmarkStart w:id="9868" w:name="_Toc106201619"/>
      <w:bookmarkStart w:id="9869" w:name="_Toc115191473"/>
      <w:bookmarkStart w:id="9870" w:name="_Toc122013313"/>
      <w:bookmarkStart w:id="9871" w:name="_Toc124156132"/>
      <w:bookmarkStart w:id="9872" w:name="_Toc131537892"/>
      <w:bookmarkStart w:id="9873" w:name="_Toc137398099"/>
      <w:bookmarkStart w:id="9874" w:name="_Toc156576317"/>
      <w:bookmarkStart w:id="9875" w:name="_Toc176944845"/>
      <w:bookmarkStart w:id="9876" w:name="_Toc187257123"/>
      <w:r w:rsidRPr="008C3753">
        <w:t>8.2.7.3</w:t>
      </w:r>
      <w:r w:rsidRPr="008C3753">
        <w:tab/>
        <w:t>Test Purpose</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77" w:name="_Toc58860411"/>
      <w:bookmarkStart w:id="9878" w:name="_Toc58862915"/>
      <w:bookmarkStart w:id="9879" w:name="_Toc61182908"/>
      <w:bookmarkStart w:id="9880" w:name="_Toc66728223"/>
      <w:bookmarkStart w:id="9881" w:name="_Toc74962042"/>
      <w:bookmarkStart w:id="9882" w:name="_Toc75242952"/>
      <w:bookmarkStart w:id="9883" w:name="_Toc76545298"/>
      <w:bookmarkStart w:id="9884" w:name="_Toc82595401"/>
      <w:bookmarkStart w:id="9885" w:name="_Toc89955432"/>
      <w:bookmarkStart w:id="9886" w:name="_Toc98773859"/>
      <w:bookmarkStart w:id="9887" w:name="_Toc106201620"/>
      <w:bookmarkStart w:id="9888" w:name="_Toc115191474"/>
      <w:bookmarkStart w:id="9889" w:name="_Toc122013314"/>
      <w:bookmarkStart w:id="9890" w:name="_Toc124156133"/>
      <w:bookmarkStart w:id="9891" w:name="_Toc131537893"/>
      <w:bookmarkStart w:id="9892" w:name="_Toc137398100"/>
      <w:bookmarkStart w:id="9893" w:name="_Toc156576318"/>
      <w:bookmarkStart w:id="9894" w:name="_Toc176944846"/>
      <w:bookmarkStart w:id="9895" w:name="_Toc187257124"/>
      <w:r w:rsidRPr="008C3753">
        <w:t>8.2.7.4</w:t>
      </w:r>
      <w:r w:rsidRPr="008C3753">
        <w:tab/>
        <w:t>Method of test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71EA8D26" w14:textId="77777777" w:rsidR="00D84960" w:rsidRPr="008C3753" w:rsidRDefault="00D84960" w:rsidP="00D84960">
      <w:pPr>
        <w:pStyle w:val="Heading4"/>
        <w:rPr>
          <w:sz w:val="22"/>
        </w:rPr>
      </w:pPr>
      <w:bookmarkStart w:id="9896" w:name="_Toc58860412"/>
      <w:bookmarkStart w:id="9897" w:name="_Toc58862916"/>
      <w:bookmarkStart w:id="9898" w:name="_Toc61182909"/>
      <w:bookmarkStart w:id="9899" w:name="_Toc66728224"/>
      <w:bookmarkStart w:id="9900" w:name="_Toc74962043"/>
      <w:bookmarkStart w:id="9901" w:name="_Toc75242953"/>
      <w:bookmarkStart w:id="9902" w:name="_Toc76545299"/>
      <w:bookmarkStart w:id="9903" w:name="_Toc82595402"/>
      <w:bookmarkStart w:id="9904" w:name="_Toc89955433"/>
      <w:bookmarkStart w:id="9905" w:name="_Toc98773860"/>
      <w:bookmarkStart w:id="9906" w:name="_Toc106201621"/>
      <w:bookmarkStart w:id="9907" w:name="_Toc115191475"/>
      <w:bookmarkStart w:id="9908" w:name="_Toc122013315"/>
      <w:bookmarkStart w:id="9909" w:name="_Toc124156134"/>
      <w:bookmarkStart w:id="9910" w:name="_Toc131537894"/>
      <w:bookmarkStart w:id="9911" w:name="_Toc137398101"/>
      <w:bookmarkStart w:id="9912" w:name="_Toc156576319"/>
      <w:bookmarkStart w:id="9913" w:name="_Toc176944847"/>
      <w:bookmarkStart w:id="9914" w:name="_Toc187257125"/>
      <w:r w:rsidRPr="008C3753">
        <w:rPr>
          <w:sz w:val="22"/>
        </w:rPr>
        <w:t>8.2.7.4.1</w:t>
      </w:r>
      <w:r w:rsidRPr="008C3753">
        <w:rPr>
          <w:sz w:val="22"/>
        </w:rPr>
        <w:tab/>
        <w:t>Initial Conditions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915" w:name="_Toc58860413"/>
      <w:bookmarkStart w:id="9916" w:name="_Toc58862917"/>
      <w:bookmarkStart w:id="9917" w:name="_Toc61182910"/>
      <w:bookmarkStart w:id="9918" w:name="_Toc66728225"/>
      <w:bookmarkStart w:id="9919" w:name="_Toc74962044"/>
      <w:bookmarkStart w:id="9920" w:name="_Toc75242954"/>
      <w:bookmarkStart w:id="9921" w:name="_Toc76545300"/>
      <w:bookmarkStart w:id="9922" w:name="_Toc82595403"/>
      <w:bookmarkStart w:id="9923" w:name="_Toc89955434"/>
      <w:bookmarkStart w:id="9924" w:name="_Toc98773861"/>
      <w:bookmarkStart w:id="9925" w:name="_Toc106201622"/>
      <w:bookmarkStart w:id="9926" w:name="_Toc115191476"/>
      <w:bookmarkStart w:id="9927" w:name="_Toc122013316"/>
      <w:bookmarkStart w:id="9928" w:name="_Toc124156135"/>
      <w:bookmarkStart w:id="9929" w:name="_Toc131537895"/>
      <w:bookmarkStart w:id="9930" w:name="_Toc137398102"/>
      <w:bookmarkStart w:id="9931" w:name="_Toc156576320"/>
      <w:bookmarkStart w:id="9932" w:name="_Toc176944848"/>
      <w:bookmarkStart w:id="9933" w:name="_Toc187257126"/>
      <w:r w:rsidRPr="008C3753">
        <w:rPr>
          <w:sz w:val="22"/>
        </w:rPr>
        <w:t>8.2.7.4.2</w:t>
      </w:r>
      <w:r w:rsidRPr="008C3753">
        <w:rPr>
          <w:sz w:val="22"/>
        </w:rPr>
        <w:tab/>
        <w:t>Procedure</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34" w:name="_Toc58860414"/>
      <w:bookmarkStart w:id="9935" w:name="_Toc58862918"/>
      <w:bookmarkStart w:id="9936" w:name="_Toc61182911"/>
      <w:bookmarkStart w:id="9937" w:name="_Toc66728226"/>
      <w:bookmarkStart w:id="9938" w:name="_Toc74962045"/>
      <w:bookmarkStart w:id="9939" w:name="_Toc75242955"/>
      <w:bookmarkStart w:id="9940" w:name="_Toc76545301"/>
      <w:bookmarkStart w:id="9941" w:name="_Toc82595404"/>
      <w:bookmarkStart w:id="9942" w:name="_Toc89955435"/>
      <w:bookmarkStart w:id="9943" w:name="_Toc98773862"/>
      <w:bookmarkStart w:id="9944" w:name="_Toc106201623"/>
      <w:bookmarkStart w:id="9945" w:name="_Toc115191477"/>
      <w:bookmarkStart w:id="9946" w:name="_Toc122013317"/>
      <w:bookmarkStart w:id="9947" w:name="_Toc124156136"/>
      <w:bookmarkStart w:id="9948" w:name="_Toc131537896"/>
      <w:bookmarkStart w:id="9949" w:name="_Toc137398103"/>
      <w:bookmarkStart w:id="9950" w:name="_Toc156576321"/>
      <w:bookmarkStart w:id="9951" w:name="_Toc176944849"/>
      <w:bookmarkStart w:id="9952" w:name="_Toc187257127"/>
      <w:r w:rsidRPr="008C3753">
        <w:t>8.2.7.5</w:t>
      </w:r>
      <w:r w:rsidRPr="008C3753">
        <w:tab/>
        <w:t>Test Requirement</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53" w:name="_Toc58860423"/>
      <w:bookmarkStart w:id="9954" w:name="_Toc58862927"/>
      <w:bookmarkStart w:id="9955" w:name="_Toc61182912"/>
      <w:bookmarkStart w:id="9956" w:name="_Toc66728227"/>
      <w:bookmarkStart w:id="9957" w:name="_Toc74962046"/>
      <w:bookmarkStart w:id="9958" w:name="_Toc75242956"/>
      <w:bookmarkStart w:id="9959" w:name="_Toc76545302"/>
      <w:bookmarkStart w:id="9960" w:name="_Toc82595405"/>
      <w:bookmarkStart w:id="9961" w:name="_Toc89955436"/>
      <w:bookmarkStart w:id="9962" w:name="_Toc98773863"/>
      <w:bookmarkStart w:id="9963" w:name="_Toc106201624"/>
      <w:bookmarkStart w:id="9964" w:name="_Toc115191478"/>
      <w:bookmarkStart w:id="9965" w:name="_Toc122013318"/>
      <w:bookmarkStart w:id="9966" w:name="_Toc124156137"/>
      <w:bookmarkStart w:id="9967" w:name="_Toc131537897"/>
      <w:bookmarkStart w:id="9968" w:name="_Toc137398104"/>
      <w:bookmarkStart w:id="9969" w:name="_Toc156576322"/>
      <w:bookmarkStart w:id="9970" w:name="_Toc176944850"/>
      <w:bookmarkStart w:id="9971" w:name="_Toc187257128"/>
      <w:r w:rsidRPr="008C3753">
        <w:t>8.2.8</w:t>
      </w:r>
      <w:r w:rsidRPr="008C3753">
        <w:tab/>
        <w:t>Performance requirements for PUSCH Mapping Type B with non-slot transmission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169A2063" w14:textId="77777777" w:rsidR="00D84960" w:rsidRPr="008C3753" w:rsidRDefault="00D84960" w:rsidP="00D84960">
      <w:pPr>
        <w:pStyle w:val="Heading4"/>
      </w:pPr>
      <w:bookmarkStart w:id="9972" w:name="_Toc58860424"/>
      <w:bookmarkStart w:id="9973" w:name="_Toc58862928"/>
      <w:bookmarkStart w:id="9974" w:name="_Toc61182913"/>
      <w:bookmarkStart w:id="9975" w:name="_Toc66728228"/>
      <w:bookmarkStart w:id="9976" w:name="_Toc74962047"/>
      <w:bookmarkStart w:id="9977" w:name="_Toc75242957"/>
      <w:bookmarkStart w:id="9978" w:name="_Toc76545303"/>
      <w:bookmarkStart w:id="9979" w:name="_Toc82595406"/>
      <w:bookmarkStart w:id="9980" w:name="_Toc89955437"/>
      <w:bookmarkStart w:id="9981" w:name="_Toc98773864"/>
      <w:bookmarkStart w:id="9982" w:name="_Toc106201625"/>
      <w:bookmarkStart w:id="9983" w:name="_Toc115191479"/>
      <w:bookmarkStart w:id="9984" w:name="_Toc122013319"/>
      <w:bookmarkStart w:id="9985" w:name="_Toc124156138"/>
      <w:bookmarkStart w:id="9986" w:name="_Toc131537898"/>
      <w:bookmarkStart w:id="9987" w:name="_Toc137398105"/>
      <w:bookmarkStart w:id="9988" w:name="_Toc156576323"/>
      <w:bookmarkStart w:id="9989" w:name="_Toc176944851"/>
      <w:bookmarkStart w:id="9990" w:name="_Toc187257129"/>
      <w:r w:rsidRPr="008C3753">
        <w:t>8.2.8.1</w:t>
      </w:r>
      <w:r w:rsidRPr="008C3753">
        <w:tab/>
        <w:t>Definition and applicability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91" w:name="_Toc58860425"/>
      <w:bookmarkStart w:id="9992" w:name="_Toc58862929"/>
      <w:bookmarkStart w:id="9993" w:name="_Toc61182914"/>
      <w:bookmarkStart w:id="9994" w:name="_Toc66728229"/>
      <w:bookmarkStart w:id="9995" w:name="_Toc74962048"/>
      <w:bookmarkStart w:id="9996" w:name="_Toc75242958"/>
      <w:bookmarkStart w:id="9997" w:name="_Toc76545304"/>
      <w:bookmarkStart w:id="9998" w:name="_Toc82595407"/>
      <w:bookmarkStart w:id="9999" w:name="_Toc89955438"/>
      <w:bookmarkStart w:id="10000" w:name="_Toc98773865"/>
      <w:bookmarkStart w:id="10001" w:name="_Toc106201626"/>
      <w:bookmarkStart w:id="10002" w:name="_Toc115191480"/>
      <w:bookmarkStart w:id="10003" w:name="_Toc122013320"/>
      <w:bookmarkStart w:id="10004" w:name="_Toc124156139"/>
      <w:bookmarkStart w:id="10005" w:name="_Toc131537899"/>
      <w:bookmarkStart w:id="10006" w:name="_Toc137398106"/>
      <w:bookmarkStart w:id="10007" w:name="_Toc156576324"/>
      <w:bookmarkStart w:id="10008" w:name="_Toc176944852"/>
      <w:bookmarkStart w:id="10009" w:name="_Toc187257130"/>
      <w:r w:rsidRPr="008C3753">
        <w:t>8.2.8.2</w:t>
      </w:r>
      <w:r w:rsidRPr="008C3753">
        <w:tab/>
        <w:t>Minimum Requirement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010" w:name="_Toc58860426"/>
      <w:bookmarkStart w:id="10011" w:name="_Toc58862930"/>
      <w:bookmarkStart w:id="10012" w:name="_Toc61182915"/>
      <w:bookmarkStart w:id="10013" w:name="_Toc66728230"/>
      <w:bookmarkStart w:id="10014" w:name="_Toc74962049"/>
      <w:bookmarkStart w:id="10015" w:name="_Toc75242959"/>
      <w:bookmarkStart w:id="10016" w:name="_Toc76545305"/>
      <w:bookmarkStart w:id="10017" w:name="_Toc82595408"/>
      <w:bookmarkStart w:id="10018" w:name="_Toc89955439"/>
      <w:bookmarkStart w:id="10019" w:name="_Toc98773866"/>
      <w:bookmarkStart w:id="10020" w:name="_Toc106201627"/>
      <w:bookmarkStart w:id="10021" w:name="_Toc115191481"/>
      <w:bookmarkStart w:id="10022" w:name="_Toc122013321"/>
      <w:bookmarkStart w:id="10023" w:name="_Toc124156140"/>
      <w:bookmarkStart w:id="10024" w:name="_Toc131537900"/>
      <w:bookmarkStart w:id="10025" w:name="_Toc137398107"/>
      <w:bookmarkStart w:id="10026" w:name="_Toc156576325"/>
      <w:bookmarkStart w:id="10027" w:name="_Toc176944853"/>
      <w:bookmarkStart w:id="10028" w:name="_Toc187257131"/>
      <w:r w:rsidRPr="008C3753">
        <w:t>8.2.8.3</w:t>
      </w:r>
      <w:r w:rsidRPr="008C3753">
        <w:tab/>
        <w:t>Test Purpose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29" w:name="_Toc58860427"/>
      <w:bookmarkStart w:id="10030" w:name="_Toc58862931"/>
      <w:bookmarkStart w:id="10031" w:name="_Toc61182916"/>
      <w:bookmarkStart w:id="10032" w:name="_Toc66728231"/>
      <w:bookmarkStart w:id="10033" w:name="_Toc74962050"/>
      <w:bookmarkStart w:id="10034" w:name="_Toc75242960"/>
      <w:bookmarkStart w:id="10035" w:name="_Toc76545306"/>
      <w:bookmarkStart w:id="10036" w:name="_Toc82595409"/>
      <w:bookmarkStart w:id="10037" w:name="_Toc89955440"/>
      <w:bookmarkStart w:id="10038" w:name="_Toc98773867"/>
      <w:bookmarkStart w:id="10039" w:name="_Toc106201628"/>
      <w:bookmarkStart w:id="10040" w:name="_Toc115191482"/>
      <w:bookmarkStart w:id="10041" w:name="_Toc122013322"/>
      <w:bookmarkStart w:id="10042" w:name="_Toc124156141"/>
      <w:bookmarkStart w:id="10043" w:name="_Toc131537901"/>
      <w:bookmarkStart w:id="10044" w:name="_Toc137398108"/>
      <w:bookmarkStart w:id="10045" w:name="_Toc156576326"/>
      <w:bookmarkStart w:id="10046" w:name="_Toc176944854"/>
      <w:bookmarkStart w:id="10047" w:name="_Toc187257132"/>
      <w:r w:rsidRPr="008C3753">
        <w:t>8.2.8.4</w:t>
      </w:r>
      <w:r w:rsidRPr="008C3753">
        <w:tab/>
        <w:t>Method of test</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046514F" w14:textId="77777777" w:rsidR="00D84960" w:rsidRPr="008C3753" w:rsidRDefault="00D84960" w:rsidP="00D84960">
      <w:pPr>
        <w:pStyle w:val="Heading4"/>
        <w:rPr>
          <w:sz w:val="22"/>
        </w:rPr>
      </w:pPr>
      <w:bookmarkStart w:id="10048" w:name="_Toc58860428"/>
      <w:bookmarkStart w:id="10049" w:name="_Toc58862932"/>
      <w:bookmarkStart w:id="10050" w:name="_Toc61182917"/>
      <w:bookmarkStart w:id="10051" w:name="_Toc66728232"/>
      <w:bookmarkStart w:id="10052" w:name="_Toc74962051"/>
      <w:bookmarkStart w:id="10053" w:name="_Toc75242961"/>
      <w:bookmarkStart w:id="10054" w:name="_Toc76545307"/>
      <w:bookmarkStart w:id="10055" w:name="_Toc82595410"/>
      <w:bookmarkStart w:id="10056" w:name="_Toc89955441"/>
      <w:bookmarkStart w:id="10057" w:name="_Toc98773868"/>
      <w:bookmarkStart w:id="10058" w:name="_Toc106201629"/>
      <w:bookmarkStart w:id="10059" w:name="_Toc115191483"/>
      <w:bookmarkStart w:id="10060" w:name="_Toc122013323"/>
      <w:bookmarkStart w:id="10061" w:name="_Toc124156142"/>
      <w:bookmarkStart w:id="10062" w:name="_Toc131537902"/>
      <w:bookmarkStart w:id="10063" w:name="_Toc137398109"/>
      <w:bookmarkStart w:id="10064" w:name="_Toc156576327"/>
      <w:bookmarkStart w:id="10065" w:name="_Toc176944855"/>
      <w:bookmarkStart w:id="10066" w:name="_Toc187257133"/>
      <w:r w:rsidRPr="008C3753">
        <w:rPr>
          <w:sz w:val="22"/>
        </w:rPr>
        <w:t>8.2.8.4.1</w:t>
      </w:r>
      <w:r w:rsidRPr="008C3753">
        <w:rPr>
          <w:sz w:val="22"/>
        </w:rPr>
        <w:tab/>
        <w:t>Initial Conditions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67" w:name="_Toc58860429"/>
      <w:bookmarkStart w:id="10068" w:name="_Toc58862933"/>
      <w:bookmarkStart w:id="10069" w:name="_Toc61182918"/>
      <w:bookmarkStart w:id="10070" w:name="_Toc66728233"/>
      <w:bookmarkStart w:id="10071" w:name="_Toc74962052"/>
      <w:bookmarkStart w:id="10072" w:name="_Toc75242962"/>
      <w:bookmarkStart w:id="10073" w:name="_Toc76545308"/>
      <w:bookmarkStart w:id="10074" w:name="_Toc82595411"/>
      <w:bookmarkStart w:id="10075" w:name="_Toc89955442"/>
      <w:bookmarkStart w:id="10076" w:name="_Toc98773869"/>
      <w:bookmarkStart w:id="10077" w:name="_Toc106201630"/>
      <w:bookmarkStart w:id="10078" w:name="_Toc115191484"/>
      <w:bookmarkStart w:id="10079" w:name="_Toc122013324"/>
      <w:bookmarkStart w:id="10080" w:name="_Toc124156143"/>
      <w:bookmarkStart w:id="10081" w:name="_Toc131537903"/>
      <w:bookmarkStart w:id="10082" w:name="_Toc137398110"/>
      <w:bookmarkStart w:id="10083" w:name="_Toc156576328"/>
      <w:bookmarkStart w:id="10084" w:name="_Toc176944856"/>
      <w:bookmarkStart w:id="10085" w:name="_Toc187257134"/>
      <w:r w:rsidRPr="008C3753">
        <w:rPr>
          <w:sz w:val="22"/>
        </w:rPr>
        <w:t>8.2.8.4.2</w:t>
      </w:r>
      <w:r w:rsidRPr="008C3753">
        <w:rPr>
          <w:sz w:val="22"/>
        </w:rPr>
        <w:tab/>
        <w:t>Procedure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86" w:name="_Toc58860430"/>
      <w:bookmarkStart w:id="10087" w:name="_Toc58862934"/>
      <w:bookmarkStart w:id="10088" w:name="_Toc61182919"/>
      <w:bookmarkStart w:id="10089" w:name="_Toc66728234"/>
      <w:bookmarkStart w:id="10090" w:name="_Toc74962053"/>
      <w:bookmarkStart w:id="10091" w:name="_Toc75242963"/>
      <w:bookmarkStart w:id="10092" w:name="_Toc76545309"/>
      <w:bookmarkStart w:id="10093" w:name="_Toc82595412"/>
      <w:bookmarkStart w:id="10094" w:name="_Toc89955443"/>
      <w:bookmarkStart w:id="10095" w:name="_Toc98773870"/>
      <w:bookmarkStart w:id="10096" w:name="_Toc106201631"/>
      <w:bookmarkStart w:id="10097" w:name="_Toc115191485"/>
      <w:bookmarkStart w:id="10098" w:name="_Toc122013325"/>
      <w:bookmarkStart w:id="10099" w:name="_Toc124156144"/>
      <w:bookmarkStart w:id="10100" w:name="_Toc131537904"/>
      <w:bookmarkStart w:id="10101" w:name="_Toc137398111"/>
      <w:bookmarkStart w:id="10102" w:name="_Toc156576329"/>
      <w:bookmarkStart w:id="10103" w:name="_Toc176944857"/>
      <w:bookmarkStart w:id="10104" w:name="_Toc187257135"/>
      <w:r w:rsidRPr="008C3753">
        <w:t>8.2.8.5</w:t>
      </w:r>
      <w:r w:rsidRPr="008C3753">
        <w:tab/>
        <w:t>Test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105" w:name="_Toc58860431"/>
      <w:bookmarkStart w:id="10106" w:name="_Toc58862935"/>
      <w:bookmarkStart w:id="10107" w:name="_Toc61182920"/>
      <w:bookmarkStart w:id="10108" w:name="_Toc66728235"/>
      <w:bookmarkStart w:id="10109" w:name="_Toc74962054"/>
      <w:bookmarkStart w:id="10110" w:name="_Toc75242964"/>
      <w:bookmarkStart w:id="10111" w:name="_Toc76545310"/>
      <w:bookmarkStart w:id="10112" w:name="_Toc82595413"/>
      <w:bookmarkStart w:id="10113" w:name="_Toc89955444"/>
      <w:bookmarkStart w:id="10114" w:name="_Toc98773871"/>
      <w:bookmarkStart w:id="10115" w:name="_Toc106201632"/>
      <w:bookmarkStart w:id="10116" w:name="_Toc115191486"/>
      <w:bookmarkStart w:id="10117" w:name="_Toc122013326"/>
      <w:bookmarkStart w:id="10118" w:name="_Toc124156145"/>
      <w:bookmarkStart w:id="10119" w:name="_Toc131537905"/>
      <w:bookmarkStart w:id="10120" w:name="_Toc137398112"/>
      <w:bookmarkStart w:id="10121" w:name="_Toc156576330"/>
      <w:bookmarkStart w:id="10122" w:name="_Toc176944858"/>
      <w:bookmarkStart w:id="10123" w:name="_Toc187257136"/>
      <w:r w:rsidRPr="008C3753">
        <w:t>8.2.9</w:t>
      </w:r>
      <w:r w:rsidRPr="008C3753">
        <w:tab/>
        <w:t>Performance requirements for PUSCH msgA for 2-step RA type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D623C90" w14:textId="5653A386" w:rsidR="002C65D8" w:rsidRPr="008C3753" w:rsidRDefault="002C65D8" w:rsidP="002C65D8">
      <w:pPr>
        <w:pStyle w:val="Heading4"/>
      </w:pPr>
      <w:bookmarkStart w:id="10124" w:name="_Toc58860432"/>
      <w:bookmarkStart w:id="10125" w:name="_Toc58862936"/>
      <w:bookmarkStart w:id="10126" w:name="_Toc61182921"/>
      <w:bookmarkStart w:id="10127" w:name="_Toc66728236"/>
      <w:bookmarkStart w:id="10128" w:name="_Toc74962055"/>
      <w:bookmarkStart w:id="10129" w:name="_Toc75242965"/>
      <w:bookmarkStart w:id="10130" w:name="_Toc76545311"/>
      <w:bookmarkStart w:id="10131" w:name="_Toc82595414"/>
      <w:bookmarkStart w:id="10132" w:name="_Toc89955445"/>
      <w:bookmarkStart w:id="10133" w:name="_Toc98773872"/>
      <w:bookmarkStart w:id="10134" w:name="_Toc106201633"/>
      <w:bookmarkStart w:id="10135" w:name="_Toc115191487"/>
      <w:bookmarkStart w:id="10136" w:name="_Toc122013327"/>
      <w:bookmarkStart w:id="10137" w:name="_Toc124156146"/>
      <w:bookmarkStart w:id="10138" w:name="_Toc131537906"/>
      <w:bookmarkStart w:id="10139" w:name="_Toc137398113"/>
      <w:bookmarkStart w:id="10140" w:name="_Toc156576331"/>
      <w:bookmarkStart w:id="10141" w:name="_Toc176944859"/>
      <w:bookmarkStart w:id="10142" w:name="_Toc187257137"/>
      <w:r w:rsidRPr="008C3753">
        <w:t>8.2.9.1</w:t>
      </w:r>
      <w:r w:rsidRPr="008C3753">
        <w:tab/>
        <w:t>Definition and applicability</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43" w:name="_Toc58860433"/>
      <w:bookmarkStart w:id="10144" w:name="_Toc58862937"/>
      <w:bookmarkStart w:id="10145" w:name="_Toc61182922"/>
      <w:bookmarkStart w:id="10146" w:name="_Toc66728237"/>
      <w:bookmarkStart w:id="10147" w:name="_Toc74962056"/>
      <w:bookmarkStart w:id="10148" w:name="_Toc75242966"/>
      <w:bookmarkStart w:id="10149" w:name="_Toc76545312"/>
      <w:bookmarkStart w:id="10150" w:name="_Toc82595415"/>
      <w:bookmarkStart w:id="10151" w:name="_Toc89955446"/>
      <w:bookmarkStart w:id="10152" w:name="_Toc98773873"/>
      <w:bookmarkStart w:id="10153" w:name="_Toc106201634"/>
      <w:bookmarkStart w:id="10154" w:name="_Toc115191488"/>
      <w:bookmarkStart w:id="10155" w:name="_Toc122013328"/>
      <w:bookmarkStart w:id="10156" w:name="_Toc124156147"/>
      <w:bookmarkStart w:id="10157" w:name="_Toc131537907"/>
      <w:bookmarkStart w:id="10158" w:name="_Toc137398114"/>
      <w:bookmarkStart w:id="10159" w:name="_Toc156576332"/>
      <w:bookmarkStart w:id="10160" w:name="_Toc176944860"/>
      <w:bookmarkStart w:id="10161" w:name="_Toc187257138"/>
      <w:r w:rsidRPr="008C3753">
        <w:t>8.2.9.2</w:t>
      </w:r>
      <w:r w:rsidRPr="008C3753">
        <w:tab/>
        <w:t>Minimum Requirement</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5C8081" w14:textId="2D14C6BB" w:rsidR="005B632A" w:rsidRPr="008C3753" w:rsidRDefault="005B632A" w:rsidP="005B632A">
      <w:bookmarkStart w:id="10162" w:name="_Toc58860434"/>
      <w:bookmarkStart w:id="10163" w:name="_Toc58862938"/>
      <w:bookmarkStart w:id="1016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65" w:name="_Toc66728238"/>
      <w:bookmarkStart w:id="10166" w:name="_Toc74962057"/>
      <w:bookmarkStart w:id="10167" w:name="_Toc75242967"/>
      <w:bookmarkStart w:id="10168" w:name="_Toc76545313"/>
      <w:bookmarkStart w:id="10169" w:name="_Toc82595416"/>
      <w:bookmarkStart w:id="10170" w:name="_Toc89955447"/>
      <w:bookmarkStart w:id="10171" w:name="_Toc98773874"/>
      <w:bookmarkStart w:id="10172" w:name="_Toc106201635"/>
      <w:bookmarkStart w:id="10173" w:name="_Toc115191489"/>
      <w:bookmarkStart w:id="10174" w:name="_Toc122013329"/>
      <w:bookmarkStart w:id="10175" w:name="_Toc124156148"/>
      <w:bookmarkStart w:id="10176" w:name="_Toc131537908"/>
      <w:bookmarkStart w:id="10177" w:name="_Toc137398115"/>
      <w:bookmarkStart w:id="10178" w:name="_Toc156576333"/>
      <w:bookmarkStart w:id="10179" w:name="_Toc176944861"/>
      <w:bookmarkStart w:id="10180" w:name="_Toc187257139"/>
      <w:r w:rsidRPr="008C3753">
        <w:t>8.2.9.3</w:t>
      </w:r>
      <w:r w:rsidRPr="008C3753">
        <w:tab/>
        <w:t>Test Purpose</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81" w:name="_Toc58860435"/>
      <w:bookmarkStart w:id="10182" w:name="_Toc58862939"/>
      <w:bookmarkStart w:id="10183" w:name="_Toc61182924"/>
      <w:bookmarkStart w:id="10184" w:name="_Toc66728239"/>
      <w:bookmarkStart w:id="10185" w:name="_Toc74962058"/>
      <w:bookmarkStart w:id="10186" w:name="_Toc75242968"/>
      <w:bookmarkStart w:id="10187" w:name="_Toc76545314"/>
      <w:bookmarkStart w:id="10188" w:name="_Toc82595417"/>
      <w:bookmarkStart w:id="10189" w:name="_Toc89955448"/>
      <w:bookmarkStart w:id="10190" w:name="_Toc98773875"/>
      <w:bookmarkStart w:id="10191" w:name="_Toc106201636"/>
      <w:bookmarkStart w:id="10192" w:name="_Toc115191490"/>
      <w:bookmarkStart w:id="10193" w:name="_Toc122013330"/>
      <w:bookmarkStart w:id="10194" w:name="_Toc124156149"/>
      <w:bookmarkStart w:id="10195" w:name="_Toc131537909"/>
      <w:bookmarkStart w:id="10196" w:name="_Toc137398116"/>
      <w:bookmarkStart w:id="10197" w:name="_Toc156576334"/>
      <w:bookmarkStart w:id="10198" w:name="_Toc176944862"/>
      <w:bookmarkStart w:id="10199" w:name="_Toc187257140"/>
      <w:r w:rsidRPr="008C3753">
        <w:t>8.2.9.4</w:t>
      </w:r>
      <w:r w:rsidRPr="008C3753">
        <w:tab/>
        <w:t>Method of test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726EE48D" w14:textId="04110340" w:rsidR="002C65D8" w:rsidRPr="008C3753" w:rsidRDefault="002C65D8" w:rsidP="002C65D8">
      <w:pPr>
        <w:pStyle w:val="Heading5"/>
      </w:pPr>
      <w:bookmarkStart w:id="10200" w:name="_Toc58860436"/>
      <w:bookmarkStart w:id="10201" w:name="_Toc58862940"/>
      <w:bookmarkStart w:id="10202" w:name="_Toc61182925"/>
      <w:bookmarkStart w:id="10203" w:name="_Toc66728240"/>
      <w:bookmarkStart w:id="10204" w:name="_Toc74962059"/>
      <w:bookmarkStart w:id="10205" w:name="_Toc75242969"/>
      <w:bookmarkStart w:id="10206" w:name="_Toc76545315"/>
      <w:bookmarkStart w:id="10207" w:name="_Toc82595418"/>
      <w:bookmarkStart w:id="10208" w:name="_Toc89955449"/>
      <w:bookmarkStart w:id="10209" w:name="_Toc98773876"/>
      <w:bookmarkStart w:id="10210" w:name="_Toc106201637"/>
      <w:bookmarkStart w:id="10211" w:name="_Toc115191491"/>
      <w:bookmarkStart w:id="10212" w:name="_Toc122013331"/>
      <w:bookmarkStart w:id="10213" w:name="_Toc124156150"/>
      <w:bookmarkStart w:id="10214" w:name="_Toc131537910"/>
      <w:bookmarkStart w:id="10215" w:name="_Toc137398117"/>
      <w:bookmarkStart w:id="10216" w:name="_Toc156576335"/>
      <w:bookmarkStart w:id="10217" w:name="_Toc176944863"/>
      <w:bookmarkStart w:id="10218" w:name="_Toc187257141"/>
      <w:r w:rsidRPr="008C3753">
        <w:t>8.2.9.4.1</w:t>
      </w:r>
      <w:r w:rsidRPr="008C3753">
        <w:tab/>
        <w:t>Initial Conditions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19" w:name="_Toc58860437"/>
      <w:bookmarkStart w:id="10220" w:name="_Toc58862941"/>
      <w:bookmarkStart w:id="10221" w:name="_Toc61182926"/>
      <w:bookmarkStart w:id="10222" w:name="_Toc66728241"/>
      <w:bookmarkStart w:id="10223" w:name="_Toc74962060"/>
      <w:bookmarkStart w:id="10224" w:name="_Toc75242970"/>
      <w:bookmarkStart w:id="10225" w:name="_Toc76545316"/>
      <w:bookmarkStart w:id="10226" w:name="_Toc82595419"/>
      <w:bookmarkStart w:id="10227" w:name="_Toc89955450"/>
      <w:bookmarkStart w:id="10228" w:name="_Toc98773877"/>
      <w:bookmarkStart w:id="10229" w:name="_Toc106201638"/>
      <w:bookmarkStart w:id="10230" w:name="_Toc115191492"/>
      <w:bookmarkStart w:id="10231" w:name="_Toc122013332"/>
      <w:bookmarkStart w:id="10232" w:name="_Toc124156151"/>
      <w:bookmarkStart w:id="10233" w:name="_Toc131537911"/>
      <w:bookmarkStart w:id="10234" w:name="_Toc137398118"/>
      <w:bookmarkStart w:id="10235" w:name="_Toc156576336"/>
      <w:bookmarkStart w:id="10236" w:name="_Toc176944864"/>
      <w:bookmarkStart w:id="10237" w:name="_Toc187257142"/>
      <w:r w:rsidRPr="008C3753">
        <w:t>8.2.9.4.2</w:t>
      </w:r>
      <w:r w:rsidRPr="008C3753">
        <w:tab/>
        <w:t>Procedure</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812201139"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38" w:name="_Toc58860438"/>
      <w:bookmarkStart w:id="10239" w:name="_Toc58862942"/>
      <w:bookmarkStart w:id="10240" w:name="_Toc61182927"/>
      <w:bookmarkStart w:id="10241" w:name="_Toc66728242"/>
      <w:bookmarkStart w:id="10242" w:name="_Toc74962061"/>
      <w:bookmarkStart w:id="10243" w:name="_Toc75242971"/>
      <w:bookmarkStart w:id="10244" w:name="_Toc76545317"/>
      <w:bookmarkStart w:id="10245" w:name="_Toc82595420"/>
      <w:bookmarkStart w:id="10246" w:name="_Toc89955451"/>
      <w:bookmarkStart w:id="10247" w:name="_Toc98773878"/>
      <w:bookmarkStart w:id="10248" w:name="_Toc106201639"/>
      <w:bookmarkStart w:id="10249" w:name="_Toc115191493"/>
      <w:bookmarkStart w:id="10250" w:name="_Toc122013333"/>
      <w:bookmarkStart w:id="10251" w:name="_Toc124156152"/>
      <w:bookmarkStart w:id="10252" w:name="_Toc131537912"/>
      <w:bookmarkStart w:id="10253" w:name="_Toc137398119"/>
      <w:bookmarkStart w:id="10254" w:name="_Toc156576337"/>
      <w:bookmarkStart w:id="10255" w:name="_Toc176944865"/>
      <w:bookmarkStart w:id="10256" w:name="_Toc187257143"/>
      <w:r w:rsidRPr="008C3753">
        <w:t>8.2.9.5</w:t>
      </w:r>
      <w:r w:rsidRPr="008C3753">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57" w:name="_Toc74962062"/>
      <w:bookmarkStart w:id="10258" w:name="_Toc75242972"/>
      <w:bookmarkStart w:id="10259" w:name="_Toc76545318"/>
      <w:bookmarkStart w:id="10260" w:name="_Toc82595421"/>
      <w:bookmarkStart w:id="10261" w:name="_Toc89955452"/>
      <w:bookmarkStart w:id="10262" w:name="_Toc98773879"/>
      <w:bookmarkStart w:id="10263" w:name="_Toc106201640"/>
      <w:bookmarkStart w:id="10264" w:name="_Toc115191494"/>
      <w:bookmarkStart w:id="10265" w:name="_Toc122013334"/>
      <w:bookmarkStart w:id="10266" w:name="_Toc124156153"/>
      <w:bookmarkStart w:id="10267" w:name="_Toc131537913"/>
      <w:bookmarkStart w:id="10268" w:name="_Toc137398120"/>
      <w:bookmarkStart w:id="10269" w:name="_Toc156576338"/>
      <w:bookmarkStart w:id="10270" w:name="_Toc176944866"/>
      <w:bookmarkStart w:id="10271" w:name="_Toc187257144"/>
      <w:bookmarkStart w:id="10272" w:name="_Toc61178968"/>
      <w:bookmarkStart w:id="10273" w:name="_Toc61179438"/>
      <w:r>
        <w:rPr>
          <w:rFonts w:eastAsiaTheme="minorEastAsia"/>
        </w:rPr>
        <w:t>8.2.10</w:t>
      </w:r>
      <w:r>
        <w:rPr>
          <w:rFonts w:eastAsiaTheme="minorEastAsia"/>
        </w:rPr>
        <w:tab/>
        <w:t>Requirements for interlaced PUSCH</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r>
        <w:rPr>
          <w:rFonts w:eastAsiaTheme="minorEastAsia"/>
        </w:rPr>
        <w:t xml:space="preserve"> </w:t>
      </w:r>
      <w:bookmarkEnd w:id="10272"/>
      <w:bookmarkEnd w:id="10273"/>
    </w:p>
    <w:p w14:paraId="1C411481" w14:textId="77777777" w:rsidR="00B82A7B" w:rsidRDefault="00B82A7B" w:rsidP="00B82A7B">
      <w:pPr>
        <w:pStyle w:val="Heading4"/>
        <w:rPr>
          <w:rFonts w:eastAsiaTheme="minorEastAsia"/>
        </w:rPr>
      </w:pPr>
      <w:bookmarkStart w:id="10274" w:name="_Toc74962063"/>
      <w:bookmarkStart w:id="10275" w:name="_Toc75242973"/>
      <w:bookmarkStart w:id="10276" w:name="_Toc76545319"/>
      <w:bookmarkStart w:id="10277" w:name="_Toc82595422"/>
      <w:bookmarkStart w:id="10278" w:name="_Toc89955453"/>
      <w:bookmarkStart w:id="10279" w:name="_Toc98773880"/>
      <w:bookmarkStart w:id="10280" w:name="_Toc106201641"/>
      <w:bookmarkStart w:id="10281" w:name="_Toc115191495"/>
      <w:bookmarkStart w:id="10282" w:name="_Toc122013335"/>
      <w:bookmarkStart w:id="10283" w:name="_Toc124156154"/>
      <w:bookmarkStart w:id="10284" w:name="_Toc131537914"/>
      <w:bookmarkStart w:id="10285" w:name="_Toc137398121"/>
      <w:bookmarkStart w:id="10286" w:name="_Toc156576339"/>
      <w:bookmarkStart w:id="10287" w:name="_Toc176944867"/>
      <w:bookmarkStart w:id="10288" w:name="_Toc187257145"/>
      <w:bookmarkStart w:id="10289" w:name="_Toc61178969"/>
      <w:bookmarkStart w:id="10290" w:name="_Toc61179439"/>
      <w:bookmarkStart w:id="10291" w:name="OLE_LINK64"/>
      <w:r>
        <w:rPr>
          <w:rFonts w:eastAsiaTheme="minorEastAsia"/>
        </w:rPr>
        <w:t>8.2.10.1</w:t>
      </w:r>
      <w:r>
        <w:rPr>
          <w:rFonts w:eastAsiaTheme="minorEastAsia"/>
        </w:rPr>
        <w:tab/>
        <w:t>Definition and applicability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r>
        <w:rPr>
          <w:rFonts w:eastAsiaTheme="minorEastAsia"/>
        </w:rPr>
        <w:tab/>
      </w:r>
      <w:bookmarkEnd w:id="10289"/>
      <w:bookmarkEnd w:id="10290"/>
    </w:p>
    <w:bookmarkEnd w:id="10291"/>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92" w:name="_Toc74962064"/>
      <w:bookmarkStart w:id="10293" w:name="_Toc75242974"/>
      <w:bookmarkStart w:id="10294" w:name="_Toc76545320"/>
      <w:bookmarkStart w:id="10295" w:name="_Toc82595423"/>
      <w:bookmarkStart w:id="10296" w:name="_Toc89955454"/>
      <w:bookmarkStart w:id="10297" w:name="_Toc98773881"/>
      <w:bookmarkStart w:id="10298" w:name="_Toc106201642"/>
      <w:bookmarkStart w:id="10299" w:name="_Toc115191496"/>
      <w:bookmarkStart w:id="10300" w:name="_Toc122013336"/>
      <w:bookmarkStart w:id="10301" w:name="_Toc124156155"/>
      <w:bookmarkStart w:id="10302" w:name="_Toc131537915"/>
      <w:bookmarkStart w:id="10303" w:name="_Toc137398122"/>
      <w:bookmarkStart w:id="10304" w:name="_Toc156576340"/>
      <w:bookmarkStart w:id="10305" w:name="_Toc176944868"/>
      <w:bookmarkStart w:id="10306" w:name="_Toc187257146"/>
      <w:bookmarkStart w:id="10307" w:name="OLE_LINK6"/>
      <w:r>
        <w:rPr>
          <w:rFonts w:eastAsiaTheme="minorEastAsia"/>
        </w:rPr>
        <w:t>8.2.10.2</w:t>
      </w:r>
      <w:r>
        <w:rPr>
          <w:rFonts w:eastAsiaTheme="minorEastAsia"/>
        </w:rPr>
        <w:tab/>
        <w:t>Minimum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bookmarkEnd w:id="10307"/>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08" w:name="_Toc74962065"/>
      <w:bookmarkStart w:id="10309" w:name="_Toc75242975"/>
      <w:bookmarkStart w:id="10310" w:name="_Toc76545321"/>
      <w:bookmarkStart w:id="10311" w:name="_Toc82595424"/>
      <w:bookmarkStart w:id="10312" w:name="_Toc89955455"/>
      <w:bookmarkStart w:id="10313" w:name="_Toc98773882"/>
      <w:bookmarkStart w:id="10314" w:name="_Toc106201643"/>
      <w:bookmarkStart w:id="10315" w:name="_Toc115191497"/>
      <w:bookmarkStart w:id="10316" w:name="_Toc122013337"/>
      <w:bookmarkStart w:id="10317" w:name="_Toc124156156"/>
      <w:bookmarkStart w:id="10318" w:name="_Toc131537916"/>
      <w:bookmarkStart w:id="10319" w:name="_Toc137398123"/>
      <w:bookmarkStart w:id="10320" w:name="_Toc156576341"/>
      <w:bookmarkStart w:id="10321" w:name="_Toc176944869"/>
      <w:bookmarkStart w:id="10322" w:name="_Toc187257147"/>
      <w:r>
        <w:rPr>
          <w:rFonts w:eastAsiaTheme="minorEastAsia"/>
        </w:rPr>
        <w:t>8.2.10.3</w:t>
      </w:r>
      <w:r>
        <w:rPr>
          <w:rFonts w:eastAsiaTheme="minorEastAsia"/>
        </w:rPr>
        <w:tab/>
        <w:t>Test Purpose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23" w:name="_Toc74962066"/>
      <w:bookmarkStart w:id="10324" w:name="_Toc75242976"/>
      <w:bookmarkStart w:id="10325" w:name="_Toc76545322"/>
      <w:bookmarkStart w:id="10326" w:name="_Toc82595425"/>
      <w:bookmarkStart w:id="10327" w:name="_Toc89955456"/>
      <w:bookmarkStart w:id="10328" w:name="_Toc98773883"/>
      <w:bookmarkStart w:id="10329" w:name="_Toc106201644"/>
      <w:bookmarkStart w:id="10330" w:name="_Toc115191498"/>
      <w:bookmarkStart w:id="10331" w:name="_Toc122013338"/>
      <w:bookmarkStart w:id="10332" w:name="_Toc124156157"/>
      <w:bookmarkStart w:id="10333" w:name="_Toc131537917"/>
      <w:bookmarkStart w:id="10334" w:name="_Toc137398124"/>
      <w:bookmarkStart w:id="10335" w:name="_Toc156576342"/>
      <w:bookmarkStart w:id="10336" w:name="_Toc176944870"/>
      <w:bookmarkStart w:id="10337" w:name="_Toc187257148"/>
      <w:r>
        <w:rPr>
          <w:rFonts w:eastAsiaTheme="minorEastAsia"/>
        </w:rPr>
        <w:t>8.2.10.4</w:t>
      </w:r>
      <w:r>
        <w:rPr>
          <w:rFonts w:eastAsiaTheme="minorEastAsia"/>
        </w:rPr>
        <w:tab/>
        <w:t>Method of test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789BB679" w14:textId="77777777" w:rsidR="00B82A7B" w:rsidRDefault="00B82A7B" w:rsidP="00B82A7B">
      <w:pPr>
        <w:pStyle w:val="Heading5"/>
        <w:rPr>
          <w:rFonts w:eastAsiaTheme="minorEastAsia"/>
        </w:rPr>
      </w:pPr>
      <w:bookmarkStart w:id="10338" w:name="_Toc74962067"/>
      <w:bookmarkStart w:id="10339" w:name="_Toc75242977"/>
      <w:bookmarkStart w:id="10340" w:name="_Toc76545323"/>
      <w:bookmarkStart w:id="10341" w:name="_Toc82595426"/>
      <w:bookmarkStart w:id="10342" w:name="_Toc89955457"/>
      <w:bookmarkStart w:id="10343" w:name="_Toc98773884"/>
      <w:bookmarkStart w:id="10344" w:name="_Toc106201645"/>
      <w:bookmarkStart w:id="10345" w:name="_Toc115191499"/>
      <w:bookmarkStart w:id="10346" w:name="_Toc122013339"/>
      <w:bookmarkStart w:id="10347" w:name="_Toc124156158"/>
      <w:bookmarkStart w:id="10348" w:name="_Toc131537918"/>
      <w:bookmarkStart w:id="10349" w:name="_Toc137398125"/>
      <w:bookmarkStart w:id="10350" w:name="_Toc156576343"/>
      <w:bookmarkStart w:id="10351" w:name="_Toc176944871"/>
      <w:bookmarkStart w:id="10352" w:name="_Toc187257149"/>
      <w:r>
        <w:rPr>
          <w:rFonts w:eastAsiaTheme="minorEastAsia"/>
        </w:rPr>
        <w:t>8.2.10.4.1</w:t>
      </w:r>
      <w:r>
        <w:rPr>
          <w:rFonts w:eastAsiaTheme="minorEastAsia"/>
        </w:rPr>
        <w:tab/>
        <w:t>Initial Conditions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53" w:name="_Toc74962068"/>
      <w:bookmarkStart w:id="10354" w:name="_Toc75242978"/>
      <w:bookmarkStart w:id="10355" w:name="_Toc76545324"/>
      <w:bookmarkStart w:id="10356" w:name="_Toc82595427"/>
      <w:bookmarkStart w:id="10357" w:name="_Toc89955458"/>
      <w:bookmarkStart w:id="10358" w:name="_Toc98773885"/>
      <w:bookmarkStart w:id="10359" w:name="_Toc106201646"/>
      <w:bookmarkStart w:id="10360" w:name="_Toc115191500"/>
      <w:bookmarkStart w:id="10361" w:name="_Toc122013340"/>
      <w:bookmarkStart w:id="10362" w:name="_Toc124156159"/>
      <w:bookmarkStart w:id="10363" w:name="_Toc131537919"/>
      <w:bookmarkStart w:id="10364" w:name="_Toc137398126"/>
      <w:bookmarkStart w:id="10365" w:name="_Toc156576344"/>
      <w:bookmarkStart w:id="10366" w:name="_Toc176944872"/>
      <w:bookmarkStart w:id="10367" w:name="_Toc187257150"/>
      <w:r>
        <w:rPr>
          <w:rFonts w:eastAsiaTheme="minorEastAsia"/>
        </w:rPr>
        <w:t>8.2.10.4.2</w:t>
      </w:r>
      <w:r>
        <w:rPr>
          <w:rFonts w:eastAsiaTheme="minorEastAsia"/>
        </w:rPr>
        <w:tab/>
        <w:t>Procedure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68" w:name="_Toc74962069"/>
      <w:bookmarkStart w:id="10369" w:name="_Toc75242979"/>
      <w:bookmarkStart w:id="10370" w:name="_Toc76545325"/>
      <w:bookmarkStart w:id="10371" w:name="_Toc82595428"/>
      <w:bookmarkStart w:id="10372" w:name="_Toc89955459"/>
      <w:bookmarkStart w:id="10373" w:name="_Toc98773886"/>
      <w:bookmarkStart w:id="10374" w:name="_Toc106201647"/>
      <w:bookmarkStart w:id="10375" w:name="_Toc115191501"/>
      <w:bookmarkStart w:id="10376" w:name="_Toc122013341"/>
      <w:bookmarkStart w:id="10377" w:name="_Toc124156160"/>
      <w:bookmarkStart w:id="10378" w:name="_Toc131537920"/>
      <w:bookmarkStart w:id="10379" w:name="_Toc137398127"/>
      <w:bookmarkStart w:id="10380" w:name="_Toc156576345"/>
      <w:bookmarkStart w:id="10381" w:name="_Toc176944873"/>
      <w:bookmarkStart w:id="10382" w:name="_Toc187257151"/>
      <w:r>
        <w:rPr>
          <w:rFonts w:eastAsiaTheme="minorEastAsia"/>
        </w:rPr>
        <w:t>8.2.10.5</w:t>
      </w:r>
      <w:r>
        <w:rPr>
          <w:rFonts w:eastAsiaTheme="minorEastAsia"/>
        </w:rPr>
        <w:tab/>
        <w:t>Test Requirement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83"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83"/>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84"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84"/>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85" w:name="_Toc61182500"/>
      <w:bookmarkStart w:id="10386" w:name="_Toc66782493"/>
      <w:bookmarkStart w:id="10387" w:name="_Toc74962070"/>
      <w:bookmarkStart w:id="10388" w:name="_Toc75242980"/>
      <w:bookmarkStart w:id="10389" w:name="_Toc76545326"/>
      <w:bookmarkStart w:id="10390" w:name="_Toc82595429"/>
      <w:bookmarkStart w:id="10391" w:name="_Toc89955460"/>
      <w:bookmarkStart w:id="10392" w:name="_Toc98773887"/>
      <w:bookmarkStart w:id="10393" w:name="_Toc106201648"/>
      <w:bookmarkStart w:id="10394" w:name="_Toc115191502"/>
      <w:bookmarkStart w:id="10395" w:name="_Toc122013342"/>
      <w:bookmarkStart w:id="10396" w:name="_Toc124156161"/>
      <w:bookmarkStart w:id="10397" w:name="_Toc131537921"/>
      <w:bookmarkStart w:id="10398" w:name="_Toc137398128"/>
      <w:bookmarkStart w:id="10399" w:name="_Toc156576346"/>
      <w:bookmarkStart w:id="10400" w:name="_Toc176944874"/>
      <w:bookmarkStart w:id="10401" w:name="_Toc18725715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0D869498" w14:textId="77777777" w:rsidR="00B82A7B" w:rsidRPr="008C3753" w:rsidRDefault="00B82A7B" w:rsidP="00B82A7B">
      <w:pPr>
        <w:pStyle w:val="Heading4"/>
      </w:pPr>
      <w:bookmarkStart w:id="10402" w:name="_Toc61182501"/>
      <w:bookmarkStart w:id="10403" w:name="_Toc66782494"/>
      <w:bookmarkStart w:id="10404" w:name="_Toc74962071"/>
      <w:bookmarkStart w:id="10405" w:name="_Toc75242981"/>
      <w:bookmarkStart w:id="10406" w:name="_Toc76545327"/>
      <w:bookmarkStart w:id="10407" w:name="_Toc82595430"/>
      <w:bookmarkStart w:id="10408" w:name="_Toc89955461"/>
      <w:bookmarkStart w:id="10409" w:name="_Toc98773888"/>
      <w:bookmarkStart w:id="10410" w:name="_Toc106201649"/>
      <w:bookmarkStart w:id="10411" w:name="_Toc115191503"/>
      <w:bookmarkStart w:id="10412" w:name="_Toc122013343"/>
      <w:bookmarkStart w:id="10413" w:name="_Toc124156162"/>
      <w:bookmarkStart w:id="10414" w:name="_Toc131537922"/>
      <w:bookmarkStart w:id="10415" w:name="_Toc137398129"/>
      <w:bookmarkStart w:id="10416" w:name="_Toc156576347"/>
      <w:bookmarkStart w:id="10417" w:name="_Toc176944875"/>
      <w:bookmarkStart w:id="10418" w:name="_Toc187257153"/>
      <w:r w:rsidRPr="008C3753">
        <w:t>8.2.</w:t>
      </w:r>
      <w:r>
        <w:t>11</w:t>
      </w:r>
      <w:r w:rsidRPr="008C3753">
        <w:t>.1</w:t>
      </w:r>
      <w:r w:rsidRPr="008C3753">
        <w:tab/>
        <w:t>Definition and applicability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419" w:name="_Toc61182502"/>
      <w:bookmarkStart w:id="10420" w:name="_Toc66782495"/>
      <w:bookmarkStart w:id="10421" w:name="_Toc74962072"/>
      <w:bookmarkStart w:id="10422" w:name="_Toc75242982"/>
      <w:bookmarkStart w:id="10423" w:name="_Toc76545328"/>
      <w:bookmarkStart w:id="10424" w:name="_Toc82595431"/>
      <w:bookmarkStart w:id="10425" w:name="_Toc89955462"/>
      <w:bookmarkStart w:id="10426" w:name="_Toc98773889"/>
      <w:bookmarkStart w:id="10427" w:name="_Toc106201650"/>
      <w:bookmarkStart w:id="10428" w:name="_Toc115191504"/>
      <w:bookmarkStart w:id="10429" w:name="_Toc122013344"/>
      <w:bookmarkStart w:id="10430" w:name="_Toc124156163"/>
      <w:bookmarkStart w:id="10431" w:name="_Toc131537923"/>
      <w:bookmarkStart w:id="10432" w:name="_Toc137398130"/>
      <w:bookmarkStart w:id="10433" w:name="_Toc156576348"/>
      <w:bookmarkStart w:id="10434" w:name="_Toc176944876"/>
      <w:bookmarkStart w:id="10435" w:name="_Toc187257154"/>
      <w:r w:rsidRPr="008C3753">
        <w:t>8.2.</w:t>
      </w:r>
      <w:r>
        <w:t>11</w:t>
      </w:r>
      <w:r w:rsidRPr="008C3753">
        <w:t>.2</w:t>
      </w:r>
      <w:r w:rsidRPr="008C3753">
        <w:tab/>
        <w:t>Minimum Requirements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36" w:name="_Toc61182503"/>
      <w:bookmarkStart w:id="10437" w:name="_Toc66782496"/>
      <w:bookmarkStart w:id="10438" w:name="_Toc74962073"/>
      <w:bookmarkStart w:id="10439" w:name="_Toc75242983"/>
      <w:bookmarkStart w:id="10440" w:name="_Toc76545329"/>
      <w:bookmarkStart w:id="10441" w:name="_Toc82595432"/>
      <w:bookmarkStart w:id="10442" w:name="_Toc89955463"/>
      <w:bookmarkStart w:id="10443" w:name="_Toc98773890"/>
      <w:bookmarkStart w:id="10444" w:name="_Toc106201651"/>
      <w:bookmarkStart w:id="10445" w:name="_Toc115191505"/>
      <w:bookmarkStart w:id="10446" w:name="_Toc122013345"/>
      <w:bookmarkStart w:id="10447" w:name="_Toc124156164"/>
      <w:bookmarkStart w:id="10448" w:name="_Toc131537924"/>
      <w:bookmarkStart w:id="10449" w:name="_Toc137398131"/>
      <w:bookmarkStart w:id="10450" w:name="_Toc156576349"/>
      <w:bookmarkStart w:id="10451" w:name="_Toc176944877"/>
      <w:bookmarkStart w:id="10452" w:name="_Toc187257155"/>
      <w:r w:rsidRPr="008C3753">
        <w:t>8.2.</w:t>
      </w:r>
      <w:r>
        <w:t>11</w:t>
      </w:r>
      <w:r w:rsidRPr="008C3753">
        <w:t>.3</w:t>
      </w:r>
      <w:r w:rsidRPr="008C3753">
        <w:tab/>
        <w:t>Test purpose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53" w:name="_Toc61182504"/>
      <w:bookmarkStart w:id="10454" w:name="_Toc66782497"/>
      <w:bookmarkStart w:id="10455" w:name="_Toc74962074"/>
      <w:bookmarkStart w:id="10456" w:name="_Toc75242984"/>
      <w:bookmarkStart w:id="10457" w:name="_Toc76545330"/>
      <w:bookmarkStart w:id="10458" w:name="_Toc82595433"/>
      <w:bookmarkStart w:id="10459" w:name="_Toc89955464"/>
      <w:bookmarkStart w:id="10460" w:name="_Toc98773891"/>
      <w:bookmarkStart w:id="10461" w:name="_Toc106201652"/>
      <w:bookmarkStart w:id="10462" w:name="_Toc115191506"/>
      <w:bookmarkStart w:id="10463" w:name="_Toc122013346"/>
      <w:bookmarkStart w:id="10464" w:name="_Toc124156165"/>
      <w:bookmarkStart w:id="10465" w:name="_Toc131537925"/>
      <w:bookmarkStart w:id="10466" w:name="_Toc137398132"/>
      <w:bookmarkStart w:id="10467" w:name="_Toc156576350"/>
      <w:bookmarkStart w:id="10468" w:name="_Toc176944878"/>
      <w:bookmarkStart w:id="10469" w:name="_Toc187257156"/>
      <w:r w:rsidRPr="008C3753">
        <w:t>8.2.</w:t>
      </w:r>
      <w:r>
        <w:t>11</w:t>
      </w:r>
      <w:r w:rsidRPr="008C3753">
        <w:t>.4</w:t>
      </w:r>
      <w:r w:rsidRPr="008C3753">
        <w:tab/>
        <w:t>Method of test</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AB60FFE" w14:textId="77777777" w:rsidR="00B82A7B" w:rsidRPr="008C3753" w:rsidRDefault="00B82A7B" w:rsidP="00B82A7B">
      <w:pPr>
        <w:pStyle w:val="Heading5"/>
      </w:pPr>
      <w:bookmarkStart w:id="10470" w:name="_Toc61182505"/>
      <w:bookmarkStart w:id="10471" w:name="_Toc66782498"/>
      <w:bookmarkStart w:id="10472" w:name="_Toc74962075"/>
      <w:bookmarkStart w:id="10473" w:name="_Toc75242985"/>
      <w:bookmarkStart w:id="10474" w:name="_Toc76545331"/>
      <w:bookmarkStart w:id="10475" w:name="_Toc82595434"/>
      <w:bookmarkStart w:id="10476" w:name="_Toc89955465"/>
      <w:bookmarkStart w:id="10477" w:name="_Toc98773892"/>
      <w:bookmarkStart w:id="10478" w:name="_Toc106201653"/>
      <w:bookmarkStart w:id="10479" w:name="_Toc115191507"/>
      <w:bookmarkStart w:id="10480" w:name="_Toc122013347"/>
      <w:bookmarkStart w:id="10481" w:name="_Toc124156166"/>
      <w:bookmarkStart w:id="10482" w:name="_Toc131537926"/>
      <w:bookmarkStart w:id="10483" w:name="_Toc137398133"/>
      <w:bookmarkStart w:id="10484" w:name="_Toc156576351"/>
      <w:bookmarkStart w:id="10485" w:name="_Toc176944879"/>
      <w:bookmarkStart w:id="10486" w:name="_Toc187257157"/>
      <w:r w:rsidRPr="008C3753">
        <w:t>8.2.</w:t>
      </w:r>
      <w:r>
        <w:t>11</w:t>
      </w:r>
      <w:r w:rsidRPr="008C3753">
        <w:t>.4.1</w:t>
      </w:r>
      <w:r w:rsidRPr="008C3753">
        <w:tab/>
        <w:t>Initial conditions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87" w:name="_Toc61182506"/>
      <w:bookmarkStart w:id="10488" w:name="_Toc66782499"/>
      <w:bookmarkStart w:id="10489" w:name="_Toc74962076"/>
      <w:bookmarkStart w:id="10490" w:name="_Toc75242986"/>
      <w:bookmarkStart w:id="10491" w:name="_Toc76545332"/>
      <w:bookmarkStart w:id="10492" w:name="_Toc82595435"/>
      <w:bookmarkStart w:id="10493" w:name="_Toc89955466"/>
      <w:bookmarkStart w:id="10494" w:name="_Toc98773893"/>
      <w:bookmarkStart w:id="10495" w:name="_Toc106201654"/>
      <w:bookmarkStart w:id="10496" w:name="_Toc115191508"/>
      <w:bookmarkStart w:id="10497" w:name="_Toc122013348"/>
      <w:bookmarkStart w:id="10498" w:name="_Toc124156167"/>
      <w:bookmarkStart w:id="10499" w:name="_Toc131537927"/>
      <w:bookmarkStart w:id="10500" w:name="_Toc137398134"/>
      <w:bookmarkStart w:id="10501" w:name="_Toc156576352"/>
      <w:bookmarkStart w:id="10502" w:name="_Toc176944880"/>
      <w:bookmarkStart w:id="10503" w:name="_Toc187257158"/>
      <w:r w:rsidRPr="008C3753">
        <w:t>8.2.</w:t>
      </w:r>
      <w:r>
        <w:t>11</w:t>
      </w:r>
      <w:r w:rsidRPr="008C3753">
        <w:t>.4.2</w:t>
      </w:r>
      <w:r w:rsidRPr="008C3753">
        <w:tab/>
        <w:t>Procedure</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504" w:name="_Toc61182507"/>
      <w:bookmarkStart w:id="10505" w:name="_Toc66782500"/>
      <w:bookmarkStart w:id="10506" w:name="_Toc74962077"/>
      <w:bookmarkStart w:id="10507" w:name="_Toc75242987"/>
      <w:bookmarkStart w:id="10508" w:name="_Toc76545333"/>
      <w:bookmarkStart w:id="10509" w:name="_Toc82595436"/>
      <w:bookmarkStart w:id="10510" w:name="_Toc89955467"/>
      <w:bookmarkStart w:id="10511" w:name="_Toc98773894"/>
      <w:bookmarkStart w:id="10512" w:name="_Toc106201655"/>
      <w:bookmarkStart w:id="10513" w:name="_Toc115191509"/>
      <w:bookmarkStart w:id="10514" w:name="_Toc122013349"/>
      <w:bookmarkStart w:id="10515" w:name="_Toc124156168"/>
      <w:bookmarkStart w:id="10516" w:name="_Toc131537928"/>
      <w:bookmarkStart w:id="10517" w:name="_Toc137398135"/>
      <w:bookmarkStart w:id="10518" w:name="_Toc156576353"/>
      <w:bookmarkStart w:id="10519" w:name="_Toc176944881"/>
      <w:bookmarkStart w:id="10520" w:name="_Toc187257159"/>
      <w:r w:rsidRPr="008C3753">
        <w:t>8.2.</w:t>
      </w:r>
      <w:r>
        <w:t>11</w:t>
      </w:r>
      <w:r w:rsidRPr="008C3753">
        <w:t>.5</w:t>
      </w:r>
      <w:r w:rsidRPr="008C3753">
        <w:tab/>
        <w:t>Test Requirement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521" w:name="_Toc122013350"/>
      <w:bookmarkStart w:id="10522" w:name="_Toc124156169"/>
      <w:bookmarkStart w:id="10523" w:name="_Toc131537929"/>
      <w:bookmarkStart w:id="10524" w:name="_Toc137398136"/>
      <w:bookmarkStart w:id="10525" w:name="_Toc156576354"/>
      <w:bookmarkStart w:id="10526" w:name="_Toc176944882"/>
      <w:bookmarkStart w:id="10527" w:name="_Toc187257160"/>
      <w:r w:rsidRPr="00D40C61">
        <w:t>8.2.</w:t>
      </w:r>
      <w:r>
        <w:t>12</w:t>
      </w:r>
      <w:r w:rsidRPr="00D40C61">
        <w:tab/>
        <w:t xml:space="preserve">Performance requirements for </w:t>
      </w:r>
      <w:r w:rsidRPr="00BC23E6">
        <w:t>TB processing over multi-slot PUSCH</w:t>
      </w:r>
      <w:r w:rsidRPr="00D40C61">
        <w:t xml:space="preserve"> (TBoMS)</w:t>
      </w:r>
      <w:bookmarkEnd w:id="10521"/>
      <w:bookmarkEnd w:id="10522"/>
      <w:bookmarkEnd w:id="10523"/>
      <w:bookmarkEnd w:id="10524"/>
      <w:bookmarkEnd w:id="10525"/>
      <w:bookmarkEnd w:id="10526"/>
      <w:bookmarkEnd w:id="10527"/>
    </w:p>
    <w:p w14:paraId="1D1BEF6E" w14:textId="77777777" w:rsidR="00FD11F6" w:rsidRPr="00D40C61" w:rsidRDefault="00FD11F6" w:rsidP="00FD11F6">
      <w:pPr>
        <w:pStyle w:val="Heading4"/>
      </w:pPr>
      <w:bookmarkStart w:id="10528" w:name="_Toc122013351"/>
      <w:bookmarkStart w:id="10529" w:name="_Toc124156170"/>
      <w:bookmarkStart w:id="10530" w:name="_Toc131537930"/>
      <w:bookmarkStart w:id="10531" w:name="_Toc137398137"/>
      <w:bookmarkStart w:id="10532" w:name="_Toc156576355"/>
      <w:bookmarkStart w:id="10533" w:name="_Toc176944883"/>
      <w:bookmarkStart w:id="10534" w:name="_Toc187257161"/>
      <w:r w:rsidRPr="00D40C61">
        <w:t>8.2.</w:t>
      </w:r>
      <w:r>
        <w:t>12</w:t>
      </w:r>
      <w:r w:rsidRPr="00D40C61">
        <w:t>.1</w:t>
      </w:r>
      <w:r w:rsidRPr="00D40C61">
        <w:tab/>
        <w:t>Definition and applicability</w:t>
      </w:r>
      <w:bookmarkEnd w:id="10528"/>
      <w:bookmarkEnd w:id="10529"/>
      <w:bookmarkEnd w:id="10530"/>
      <w:bookmarkEnd w:id="10531"/>
      <w:bookmarkEnd w:id="10532"/>
      <w:bookmarkEnd w:id="10533"/>
      <w:bookmarkEnd w:id="10534"/>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35" w:name="_Toc122013352"/>
      <w:bookmarkStart w:id="10536" w:name="_Toc124156171"/>
      <w:bookmarkStart w:id="10537" w:name="_Toc131537931"/>
      <w:bookmarkStart w:id="10538" w:name="_Toc137398138"/>
      <w:bookmarkStart w:id="10539" w:name="_Toc156576356"/>
      <w:bookmarkStart w:id="10540" w:name="_Toc176944884"/>
      <w:bookmarkStart w:id="10541" w:name="_Toc187257162"/>
      <w:r w:rsidRPr="00D40C61">
        <w:t>8.2.1</w:t>
      </w:r>
      <w:r>
        <w:t>2</w:t>
      </w:r>
      <w:r w:rsidRPr="00D40C61">
        <w:t>.2</w:t>
      </w:r>
      <w:r w:rsidRPr="00D40C61">
        <w:tab/>
        <w:t>Minimum Requirement</w:t>
      </w:r>
      <w:bookmarkEnd w:id="10535"/>
      <w:bookmarkEnd w:id="10536"/>
      <w:bookmarkEnd w:id="10537"/>
      <w:bookmarkEnd w:id="10538"/>
      <w:bookmarkEnd w:id="10539"/>
      <w:bookmarkEnd w:id="10540"/>
      <w:bookmarkEnd w:id="1054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42" w:name="_Toc122013353"/>
      <w:bookmarkStart w:id="10543" w:name="_Toc124156172"/>
      <w:bookmarkStart w:id="10544" w:name="_Toc131537932"/>
      <w:bookmarkStart w:id="10545" w:name="_Toc137398139"/>
      <w:bookmarkStart w:id="10546" w:name="_Toc156576357"/>
      <w:bookmarkStart w:id="10547" w:name="_Toc176944885"/>
      <w:bookmarkStart w:id="10548" w:name="_Toc187257163"/>
      <w:r w:rsidRPr="00D40C61">
        <w:t>8.2.1</w:t>
      </w:r>
      <w:r>
        <w:t>2</w:t>
      </w:r>
      <w:r w:rsidRPr="00D40C61">
        <w:t>.3</w:t>
      </w:r>
      <w:r w:rsidRPr="00D40C61">
        <w:tab/>
        <w:t>Test Purpose</w:t>
      </w:r>
      <w:bookmarkEnd w:id="10542"/>
      <w:bookmarkEnd w:id="10543"/>
      <w:bookmarkEnd w:id="10544"/>
      <w:bookmarkEnd w:id="10545"/>
      <w:bookmarkEnd w:id="10546"/>
      <w:bookmarkEnd w:id="10547"/>
      <w:bookmarkEnd w:id="10548"/>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49" w:name="_Toc122013354"/>
      <w:bookmarkStart w:id="10550" w:name="_Toc124156173"/>
      <w:bookmarkStart w:id="10551" w:name="_Toc131537933"/>
      <w:bookmarkStart w:id="10552" w:name="_Toc137398140"/>
      <w:bookmarkStart w:id="10553" w:name="_Toc156576358"/>
      <w:bookmarkStart w:id="10554" w:name="_Toc176944886"/>
      <w:bookmarkStart w:id="10555" w:name="_Toc187257164"/>
      <w:r w:rsidRPr="00D40C61">
        <w:t>8.2.1</w:t>
      </w:r>
      <w:r>
        <w:t>2</w:t>
      </w:r>
      <w:r w:rsidRPr="00D40C61">
        <w:t>.4</w:t>
      </w:r>
      <w:r w:rsidRPr="00D40C61">
        <w:tab/>
        <w:t>Method of test</w:t>
      </w:r>
      <w:bookmarkEnd w:id="10549"/>
      <w:bookmarkEnd w:id="10550"/>
      <w:bookmarkEnd w:id="10551"/>
      <w:bookmarkEnd w:id="10552"/>
      <w:bookmarkEnd w:id="10553"/>
      <w:bookmarkEnd w:id="10554"/>
      <w:bookmarkEnd w:id="10555"/>
    </w:p>
    <w:p w14:paraId="6361DA73" w14:textId="77777777" w:rsidR="00FD11F6" w:rsidRPr="00D40C61" w:rsidRDefault="00FD11F6" w:rsidP="00467257">
      <w:pPr>
        <w:pStyle w:val="Heading5"/>
      </w:pPr>
      <w:bookmarkStart w:id="10556" w:name="_Toc122013355"/>
      <w:bookmarkStart w:id="10557" w:name="_Toc124156174"/>
      <w:bookmarkStart w:id="10558" w:name="_Toc131537934"/>
      <w:bookmarkStart w:id="10559" w:name="_Toc137398141"/>
      <w:bookmarkStart w:id="10560" w:name="_Toc156576359"/>
      <w:bookmarkStart w:id="10561" w:name="_Toc176944887"/>
      <w:bookmarkStart w:id="10562" w:name="_Toc187257165"/>
      <w:r w:rsidRPr="00D40C61">
        <w:t>8.2.1</w:t>
      </w:r>
      <w:r>
        <w:t>2</w:t>
      </w:r>
      <w:r w:rsidRPr="00D40C61">
        <w:t>.4.1</w:t>
      </w:r>
      <w:r w:rsidRPr="00D40C61">
        <w:tab/>
        <w:t>Initial Conditions</w:t>
      </w:r>
      <w:bookmarkEnd w:id="10556"/>
      <w:bookmarkEnd w:id="10557"/>
      <w:bookmarkEnd w:id="10558"/>
      <w:bookmarkEnd w:id="10559"/>
      <w:bookmarkEnd w:id="10560"/>
      <w:bookmarkEnd w:id="10561"/>
      <w:bookmarkEnd w:id="10562"/>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63" w:name="_Toc122013356"/>
      <w:bookmarkStart w:id="10564" w:name="_Toc124156175"/>
      <w:bookmarkStart w:id="10565" w:name="_Toc131537935"/>
      <w:bookmarkStart w:id="10566" w:name="_Toc137398142"/>
      <w:bookmarkStart w:id="10567" w:name="_Toc156576360"/>
      <w:bookmarkStart w:id="10568" w:name="_Toc176944888"/>
      <w:bookmarkStart w:id="10569" w:name="_Toc187257166"/>
      <w:r w:rsidRPr="00D40C61">
        <w:t>8.2.1</w:t>
      </w:r>
      <w:r>
        <w:t>2</w:t>
      </w:r>
      <w:r w:rsidRPr="00D40C61">
        <w:t>.4.2</w:t>
      </w:r>
      <w:r w:rsidRPr="00D40C61">
        <w:tab/>
        <w:t>Procedure</w:t>
      </w:r>
      <w:bookmarkEnd w:id="10563"/>
      <w:bookmarkEnd w:id="10564"/>
      <w:bookmarkEnd w:id="10565"/>
      <w:bookmarkEnd w:id="10566"/>
      <w:bookmarkEnd w:id="10567"/>
      <w:bookmarkEnd w:id="10568"/>
      <w:bookmarkEnd w:id="1056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70" w:name="_Toc122013357"/>
      <w:bookmarkStart w:id="10571" w:name="_Toc124156176"/>
      <w:bookmarkStart w:id="10572" w:name="_Toc131537936"/>
      <w:bookmarkStart w:id="10573" w:name="_Toc137398143"/>
      <w:bookmarkStart w:id="10574" w:name="_Toc156576361"/>
      <w:bookmarkStart w:id="10575" w:name="_Toc176944889"/>
      <w:bookmarkStart w:id="10576" w:name="_Toc187257167"/>
      <w:r w:rsidRPr="00D40C61">
        <w:t>8.2.1</w:t>
      </w:r>
      <w:r>
        <w:t>2</w:t>
      </w:r>
      <w:r w:rsidRPr="00D40C61">
        <w:t>.5</w:t>
      </w:r>
      <w:r w:rsidRPr="00D40C61">
        <w:tab/>
        <w:t>Test Requirement</w:t>
      </w:r>
      <w:bookmarkEnd w:id="10570"/>
      <w:bookmarkEnd w:id="10571"/>
      <w:bookmarkEnd w:id="10572"/>
      <w:bookmarkEnd w:id="10573"/>
      <w:bookmarkEnd w:id="10574"/>
      <w:bookmarkEnd w:id="10575"/>
      <w:bookmarkEnd w:id="1057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01DE9231" w:rsidR="00FD11F6" w:rsidRPr="00D32475" w:rsidRDefault="00FD11F6" w:rsidP="00467257">
            <w:pPr>
              <w:pStyle w:val="TAC"/>
            </w:pPr>
            <w: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1F7E39A5"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7BB65F21" w:rsidR="00FD11F6" w:rsidRPr="00D32475" w:rsidRDefault="00FD11F6" w:rsidP="00467257">
            <w:pPr>
              <w:pStyle w:val="TAC"/>
            </w:pPr>
            <w: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FADE395"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6D412A34" w:rsidR="00FD11F6" w:rsidRPr="00D32475" w:rsidRDefault="00FD11F6" w:rsidP="00467257">
            <w:pPr>
              <w:pStyle w:val="TAC"/>
            </w:pPr>
            <w: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3E4BAD2A"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21DAEB73" w:rsidR="00FD11F6" w:rsidRPr="00D32475" w:rsidRDefault="00FD11F6" w:rsidP="00467257">
            <w:pPr>
              <w:pStyle w:val="TAC"/>
            </w:pPr>
            <w: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70DA5962"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77" w:name="_Toc122013358"/>
      <w:bookmarkStart w:id="10578" w:name="_Toc124156177"/>
      <w:bookmarkStart w:id="10579" w:name="_Toc131537937"/>
      <w:bookmarkStart w:id="10580" w:name="_Toc137398144"/>
      <w:bookmarkStart w:id="10581" w:name="_Toc156576362"/>
      <w:bookmarkStart w:id="10582" w:name="_Toc176944890"/>
      <w:bookmarkStart w:id="10583" w:name="_Toc187257168"/>
      <w:r w:rsidRPr="008C3753">
        <w:t>8.2.1</w:t>
      </w:r>
      <w:r>
        <w:t>3</w:t>
      </w:r>
      <w:r w:rsidRPr="008C3753">
        <w:tab/>
      </w:r>
      <w:r w:rsidRPr="00D04E44">
        <w:t>Performance requirements for PUSCH with DMRS bundling</w:t>
      </w:r>
      <w:bookmarkEnd w:id="10577"/>
      <w:bookmarkEnd w:id="10578"/>
      <w:bookmarkEnd w:id="10579"/>
      <w:bookmarkEnd w:id="10580"/>
      <w:bookmarkEnd w:id="10581"/>
      <w:bookmarkEnd w:id="10582"/>
      <w:bookmarkEnd w:id="10583"/>
    </w:p>
    <w:p w14:paraId="60B7CDB8" w14:textId="77777777" w:rsidR="00FD11F6" w:rsidRPr="008C3753" w:rsidRDefault="00FD11F6" w:rsidP="00A43293">
      <w:pPr>
        <w:pStyle w:val="Heading4"/>
      </w:pPr>
      <w:bookmarkStart w:id="10584" w:name="_Toc122013359"/>
      <w:bookmarkStart w:id="10585" w:name="_Toc124156178"/>
      <w:bookmarkStart w:id="10586" w:name="_Toc131537938"/>
      <w:bookmarkStart w:id="10587" w:name="_Toc137398145"/>
      <w:bookmarkStart w:id="10588" w:name="_Toc156576363"/>
      <w:bookmarkStart w:id="10589" w:name="_Toc176944891"/>
      <w:bookmarkStart w:id="10590" w:name="_Toc187257169"/>
      <w:r w:rsidRPr="008C3753">
        <w:t>8.2.1</w:t>
      </w:r>
      <w:r>
        <w:t>3</w:t>
      </w:r>
      <w:r w:rsidRPr="008C3753">
        <w:t>.1</w:t>
      </w:r>
      <w:r w:rsidRPr="008C3753">
        <w:tab/>
        <w:t>Definition and applicability</w:t>
      </w:r>
      <w:bookmarkEnd w:id="10584"/>
      <w:bookmarkEnd w:id="10585"/>
      <w:bookmarkEnd w:id="10586"/>
      <w:bookmarkEnd w:id="10587"/>
      <w:bookmarkEnd w:id="10588"/>
      <w:bookmarkEnd w:id="10589"/>
      <w:bookmarkEnd w:id="10590"/>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91" w:name="_Toc122013360"/>
      <w:bookmarkStart w:id="10592" w:name="_Toc124156179"/>
      <w:bookmarkStart w:id="10593" w:name="_Toc131537939"/>
      <w:bookmarkStart w:id="10594" w:name="_Toc137398146"/>
      <w:bookmarkStart w:id="10595" w:name="_Toc156576364"/>
      <w:bookmarkStart w:id="10596" w:name="_Toc176944892"/>
      <w:bookmarkStart w:id="10597" w:name="_Toc187257170"/>
      <w:r w:rsidRPr="008C3753">
        <w:t>8.2.1</w:t>
      </w:r>
      <w:r>
        <w:t>3</w:t>
      </w:r>
      <w:r w:rsidRPr="008C3753">
        <w:t>.2</w:t>
      </w:r>
      <w:r w:rsidRPr="008C3753">
        <w:tab/>
        <w:t>Minimum Requirement</w:t>
      </w:r>
      <w:bookmarkEnd w:id="10591"/>
      <w:bookmarkEnd w:id="10592"/>
      <w:bookmarkEnd w:id="10593"/>
      <w:bookmarkEnd w:id="10594"/>
      <w:bookmarkEnd w:id="10595"/>
      <w:bookmarkEnd w:id="10596"/>
      <w:bookmarkEnd w:id="10597"/>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98" w:name="_Toc122013361"/>
      <w:bookmarkStart w:id="10599" w:name="_Toc124156180"/>
      <w:bookmarkStart w:id="10600" w:name="_Toc131537940"/>
      <w:bookmarkStart w:id="10601" w:name="_Toc137398147"/>
      <w:bookmarkStart w:id="10602" w:name="_Toc156576365"/>
      <w:bookmarkStart w:id="10603" w:name="_Toc176944893"/>
      <w:bookmarkStart w:id="10604" w:name="_Toc187257171"/>
      <w:r w:rsidRPr="008C3753">
        <w:t>8.2.1</w:t>
      </w:r>
      <w:r>
        <w:t>3</w:t>
      </w:r>
      <w:r w:rsidRPr="008C3753">
        <w:t>.3</w:t>
      </w:r>
      <w:r w:rsidRPr="008C3753">
        <w:tab/>
        <w:t>Test Purpose</w:t>
      </w:r>
      <w:bookmarkEnd w:id="10598"/>
      <w:bookmarkEnd w:id="10599"/>
      <w:bookmarkEnd w:id="10600"/>
      <w:bookmarkEnd w:id="10601"/>
      <w:bookmarkEnd w:id="10602"/>
      <w:bookmarkEnd w:id="10603"/>
      <w:bookmarkEnd w:id="10604"/>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605" w:name="_Toc122013362"/>
      <w:bookmarkStart w:id="10606" w:name="_Toc124156181"/>
      <w:bookmarkStart w:id="10607" w:name="_Toc131537941"/>
      <w:bookmarkStart w:id="10608" w:name="_Toc137398148"/>
      <w:bookmarkStart w:id="10609" w:name="_Toc156576366"/>
      <w:bookmarkStart w:id="10610" w:name="_Toc176944894"/>
      <w:bookmarkStart w:id="10611" w:name="_Toc187257172"/>
      <w:r w:rsidRPr="008C3753">
        <w:t>8.2.1</w:t>
      </w:r>
      <w:r>
        <w:t>3</w:t>
      </w:r>
      <w:r w:rsidRPr="008C3753">
        <w:t>.4</w:t>
      </w:r>
      <w:r w:rsidRPr="008C3753">
        <w:tab/>
        <w:t>Method of test</w:t>
      </w:r>
      <w:bookmarkEnd w:id="10605"/>
      <w:bookmarkEnd w:id="10606"/>
      <w:bookmarkEnd w:id="10607"/>
      <w:bookmarkEnd w:id="10608"/>
      <w:bookmarkEnd w:id="10609"/>
      <w:bookmarkEnd w:id="10610"/>
      <w:bookmarkEnd w:id="10611"/>
    </w:p>
    <w:p w14:paraId="3EF8277B" w14:textId="77777777" w:rsidR="00FD11F6" w:rsidRPr="008C3753" w:rsidRDefault="00FD11F6" w:rsidP="00A43293">
      <w:pPr>
        <w:pStyle w:val="Heading5"/>
      </w:pPr>
      <w:bookmarkStart w:id="10612" w:name="_Toc122013363"/>
      <w:bookmarkStart w:id="10613" w:name="_Toc124156182"/>
      <w:bookmarkStart w:id="10614" w:name="_Toc131537942"/>
      <w:bookmarkStart w:id="10615" w:name="_Toc137398149"/>
      <w:bookmarkStart w:id="10616" w:name="_Toc156576367"/>
      <w:bookmarkStart w:id="10617" w:name="_Toc176944895"/>
      <w:bookmarkStart w:id="10618" w:name="_Toc187257173"/>
      <w:r w:rsidRPr="008C3753">
        <w:t>8.2.1</w:t>
      </w:r>
      <w:r>
        <w:t>3</w:t>
      </w:r>
      <w:r w:rsidRPr="008C3753">
        <w:t>.4.1</w:t>
      </w:r>
      <w:r w:rsidRPr="008C3753">
        <w:tab/>
        <w:t>Initial Conditions</w:t>
      </w:r>
      <w:bookmarkEnd w:id="10612"/>
      <w:bookmarkEnd w:id="10613"/>
      <w:bookmarkEnd w:id="10614"/>
      <w:bookmarkEnd w:id="10615"/>
      <w:bookmarkEnd w:id="10616"/>
      <w:bookmarkEnd w:id="10617"/>
      <w:bookmarkEnd w:id="10618"/>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619" w:name="_Toc122013364"/>
      <w:bookmarkStart w:id="10620" w:name="_Toc124156183"/>
      <w:bookmarkStart w:id="10621" w:name="_Toc131537943"/>
      <w:bookmarkStart w:id="10622" w:name="_Toc137398150"/>
      <w:bookmarkStart w:id="10623" w:name="_Toc156576368"/>
      <w:bookmarkStart w:id="10624" w:name="_Toc176944896"/>
      <w:bookmarkStart w:id="10625" w:name="_Toc187257174"/>
      <w:r w:rsidRPr="008C3753">
        <w:t>8.2.1</w:t>
      </w:r>
      <w:r>
        <w:t>3</w:t>
      </w:r>
      <w:r w:rsidRPr="008C3753">
        <w:t>.4.2</w:t>
      </w:r>
      <w:r w:rsidRPr="008C3753">
        <w:tab/>
        <w:t>Procedure</w:t>
      </w:r>
      <w:bookmarkEnd w:id="10619"/>
      <w:bookmarkEnd w:id="10620"/>
      <w:bookmarkEnd w:id="10621"/>
      <w:bookmarkEnd w:id="10622"/>
      <w:bookmarkEnd w:id="10623"/>
      <w:bookmarkEnd w:id="10624"/>
      <w:bookmarkEnd w:id="10625"/>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26" w:name="_Toc122013365"/>
      <w:bookmarkStart w:id="10627" w:name="_Toc124156184"/>
      <w:bookmarkStart w:id="10628" w:name="_Toc131537944"/>
      <w:bookmarkStart w:id="10629" w:name="_Toc137398151"/>
      <w:bookmarkStart w:id="10630" w:name="_Toc156576369"/>
      <w:bookmarkStart w:id="10631" w:name="_Toc176944897"/>
      <w:bookmarkStart w:id="10632" w:name="_Toc187257175"/>
      <w:r w:rsidRPr="008C3753">
        <w:t>8.2.1</w:t>
      </w:r>
      <w:r>
        <w:t>3</w:t>
      </w:r>
      <w:r w:rsidRPr="008C3753">
        <w:t>.5</w:t>
      </w:r>
      <w:r w:rsidRPr="008C3753">
        <w:tab/>
        <w:t>Test Requirement</w:t>
      </w:r>
      <w:bookmarkEnd w:id="10626"/>
      <w:bookmarkEnd w:id="10627"/>
      <w:bookmarkEnd w:id="10628"/>
      <w:bookmarkEnd w:id="10629"/>
      <w:bookmarkEnd w:id="10630"/>
      <w:bookmarkEnd w:id="10631"/>
      <w:bookmarkEnd w:id="10632"/>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10633" w:name="_Toc138882315"/>
      <w:bookmarkStart w:id="10634" w:name="_Toc176944898"/>
      <w:bookmarkStart w:id="10635" w:name="_Toc187257176"/>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10633"/>
      <w:r w:rsidRPr="007C125B">
        <w:rPr>
          <w:rFonts w:eastAsia="SimSun"/>
          <w:lang w:eastAsia="en-US"/>
        </w:rPr>
        <w:t>ATG</w:t>
      </w:r>
      <w:bookmarkEnd w:id="10634"/>
      <w:bookmarkEnd w:id="10635"/>
    </w:p>
    <w:p w14:paraId="07D6B3A9" w14:textId="5B4933A7" w:rsidR="007C125B" w:rsidRPr="007C125B" w:rsidRDefault="007C125B" w:rsidP="007C125B">
      <w:pPr>
        <w:pStyle w:val="Heading4"/>
        <w:rPr>
          <w:rFonts w:eastAsia="SimSun"/>
          <w:lang w:eastAsia="en-US"/>
        </w:rPr>
      </w:pPr>
      <w:bookmarkStart w:id="10636" w:name="_Toc138882316"/>
      <w:bookmarkStart w:id="10637" w:name="_Toc176944899"/>
      <w:bookmarkStart w:id="10638" w:name="_Toc187257177"/>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10636"/>
      <w:bookmarkEnd w:id="10637"/>
      <w:bookmarkEnd w:id="10638"/>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eastAsia="fr-FR"/>
        </w:rPr>
        <w:t xml:space="preserve"> </w:t>
      </w:r>
      <w:r w:rsidRPr="007C125B">
        <w:rPr>
          <w:rFonts w:eastAsia="SimSun"/>
          <w:lang w:eastAsia="en-US"/>
        </w:rPr>
        <w:t>The performance requirements for 1Tx defined in 8.2.1, 8.2.2 and 8.2.3 are mandatory for a BS declaring support ATG scenario.</w:t>
      </w:r>
    </w:p>
    <w:p w14:paraId="50FE33D1" w14:textId="76A2B217" w:rsidR="007C125B" w:rsidRPr="007C125B" w:rsidRDefault="00453F3C" w:rsidP="007C125B">
      <w:pPr>
        <w:overflowPunct/>
        <w:autoSpaceDE/>
        <w:autoSpaceDN/>
        <w:adjustRightInd/>
        <w:textAlignment w:val="auto"/>
        <w:rPr>
          <w:rFonts w:eastAsia="SimSun"/>
          <w:lang w:eastAsia="en-US"/>
        </w:rPr>
      </w:pPr>
      <w:r w:rsidRPr="007C125B">
        <w:t>Which specific test(s) are applicable to BS is based on the test applicability rules defined in clause 8.1.2.</w:t>
      </w:r>
      <w:r>
        <w:rPr>
          <w:rFonts w:hint="eastAsia"/>
          <w:lang w:eastAsia="zh-CN"/>
        </w:rPr>
        <w:t>11</w:t>
      </w:r>
      <w:r w:rsidRPr="007C125B">
        <w:t>.</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10639" w:name="_Toc138882317"/>
      <w:bookmarkStart w:id="10640" w:name="_Toc176944900"/>
      <w:bookmarkStart w:id="10641" w:name="_Toc187257178"/>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10639"/>
      <w:bookmarkEnd w:id="10640"/>
      <w:bookmarkEnd w:id="10641"/>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10642" w:name="_Toc138882318"/>
      <w:bookmarkStart w:id="10643" w:name="_Toc176944901"/>
      <w:bookmarkStart w:id="10644" w:name="_Toc187257179"/>
      <w:r w:rsidRPr="007C125B">
        <w:rPr>
          <w:rFonts w:eastAsia="SimSun"/>
          <w:lang w:eastAsia="en-US"/>
        </w:rPr>
        <w:t>8.2.</w:t>
      </w:r>
      <w:r>
        <w:rPr>
          <w:rFonts w:eastAsia="SimSun"/>
          <w:lang w:eastAsia="en-US"/>
        </w:rPr>
        <w:t>14</w:t>
      </w:r>
      <w:r w:rsidRPr="007C125B">
        <w:rPr>
          <w:rFonts w:eastAsia="SimSun"/>
          <w:lang w:eastAsia="en-US"/>
        </w:rPr>
        <w:t>.3</w:t>
      </w:r>
      <w:r w:rsidRPr="007C125B">
        <w:rPr>
          <w:rFonts w:eastAsia="SimSun"/>
          <w:lang w:eastAsia="en-US"/>
        </w:rPr>
        <w:tab/>
        <w:t>Test Purpose</w:t>
      </w:r>
      <w:bookmarkEnd w:id="10642"/>
      <w:bookmarkEnd w:id="10643"/>
      <w:bookmarkEnd w:id="10644"/>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10645" w:name="_Toc138882319"/>
      <w:bookmarkStart w:id="10646" w:name="_Toc176944902"/>
      <w:bookmarkStart w:id="10647" w:name="_Toc187257180"/>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10645"/>
      <w:bookmarkEnd w:id="10646"/>
      <w:bookmarkEnd w:id="10647"/>
    </w:p>
    <w:p w14:paraId="0DD87EC8" w14:textId="59D1D508" w:rsidR="007C125B" w:rsidRPr="007C125B" w:rsidRDefault="007C125B" w:rsidP="007C125B">
      <w:pPr>
        <w:pStyle w:val="Heading5"/>
        <w:rPr>
          <w:rFonts w:eastAsia="SimSun"/>
          <w:lang w:eastAsia="en-US"/>
        </w:rPr>
      </w:pPr>
      <w:bookmarkStart w:id="10648" w:name="_Toc138882320"/>
      <w:bookmarkStart w:id="10649" w:name="_Toc176944903"/>
      <w:bookmarkStart w:id="10650" w:name="_Toc187257181"/>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10648"/>
      <w:bookmarkEnd w:id="10649"/>
      <w:bookmarkEnd w:id="10650"/>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10651" w:name="_Toc138882321"/>
      <w:bookmarkStart w:id="10652" w:name="_Toc176944904"/>
      <w:bookmarkStart w:id="10653" w:name="_Toc187257182"/>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10651"/>
      <w:bookmarkEnd w:id="10652"/>
      <w:bookmarkEnd w:id="10653"/>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rPr>
        <w:t xml:space="preserve">D.5 and D.6 for </w:t>
      </w:r>
      <w:r w:rsidRPr="007C125B">
        <w:rPr>
          <w:rFonts w:eastAsia="SimSun"/>
          <w:i/>
          <w:iCs/>
        </w:rPr>
        <w:t>BS type 1-C</w:t>
      </w:r>
      <w:r w:rsidRPr="007C125B">
        <w:rPr>
          <w:rFonts w:eastAsia="SimSun"/>
        </w:rPr>
        <w:t xml:space="preserve"> and </w:t>
      </w:r>
      <w:r w:rsidRPr="007C125B">
        <w:rPr>
          <w:rFonts w:eastAsia="SimSun"/>
          <w:i/>
          <w:iCs/>
        </w:rPr>
        <w:t>type 1-H</w:t>
      </w:r>
      <w:r w:rsidRPr="007C125B">
        <w:rPr>
          <w:rFonts w:eastAsia="SimSun"/>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10654" w:name="_Toc138882322"/>
      <w:bookmarkStart w:id="10655" w:name="_Toc176944905"/>
      <w:bookmarkStart w:id="10656" w:name="_Toc187257183"/>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10654"/>
      <w:bookmarkEnd w:id="10655"/>
      <w:bookmarkEnd w:id="10656"/>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108834B0" w14:textId="77777777" w:rsidTr="00523E20">
        <w:trPr>
          <w:cantSplit/>
          <w:jc w:val="center"/>
        </w:trPr>
        <w:tc>
          <w:tcPr>
            <w:tcW w:w="533" w:type="pct"/>
            <w:tcBorders>
              <w:bottom w:val="single" w:sz="4" w:space="0" w:color="auto"/>
            </w:tcBorders>
          </w:tcPr>
          <w:p w14:paraId="227CB1BA"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24BAFEEB"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34D248C0"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023DBD41"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15920F61"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1F64A887"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73A1F491"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2730615A"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06138B25" w14:textId="77777777" w:rsidR="007C125B" w:rsidRPr="007C125B" w:rsidRDefault="007C125B" w:rsidP="00523E20">
            <w:pPr>
              <w:pStyle w:val="TAH"/>
              <w:rPr>
                <w:rFonts w:eastAsia="DengXian"/>
                <w:lang w:eastAsia="en-US"/>
              </w:rPr>
            </w:pPr>
            <w:r w:rsidRPr="007C125B">
              <w:rPr>
                <w:rFonts w:eastAsia="DengXian"/>
                <w:lang w:eastAsia="en-US"/>
              </w:rPr>
              <w:t>SNR</w:t>
            </w:r>
          </w:p>
          <w:p w14:paraId="36CDCEED"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38DBB61E" w14:textId="77777777" w:rsidTr="00523E20">
        <w:trPr>
          <w:cantSplit/>
          <w:jc w:val="center"/>
        </w:trPr>
        <w:tc>
          <w:tcPr>
            <w:tcW w:w="533" w:type="pct"/>
            <w:vMerge w:val="restart"/>
            <w:shd w:val="clear" w:color="auto" w:fill="auto"/>
          </w:tcPr>
          <w:p w14:paraId="545A0E91"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1DEDA738"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4134E151"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4B4AF54"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42B6E742"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Pr>
          <w:p w14:paraId="7DD29C39"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13C04154" w14:textId="5A9704A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-1</w:t>
            </w:r>
          </w:p>
        </w:tc>
        <w:tc>
          <w:tcPr>
            <w:tcW w:w="569" w:type="pct"/>
          </w:tcPr>
          <w:p w14:paraId="5196E87D"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2561ED5C" w14:textId="36829908" w:rsidR="00523E20" w:rsidRPr="007C125B" w:rsidRDefault="00523E20" w:rsidP="00523E20">
            <w:pPr>
              <w:pStyle w:val="TAC"/>
              <w:rPr>
                <w:rFonts w:eastAsia="DengXian"/>
                <w:lang w:eastAsia="en-US"/>
              </w:rPr>
            </w:pPr>
            <w:r w:rsidRPr="007C125B">
              <w:rPr>
                <w:rFonts w:eastAsia="DengXian"/>
              </w:rPr>
              <w:t>19.7</w:t>
            </w:r>
          </w:p>
        </w:tc>
      </w:tr>
      <w:tr w:rsidR="00523E20" w:rsidRPr="007C125B" w14:paraId="60CC98D0" w14:textId="77777777" w:rsidTr="00523E20">
        <w:trPr>
          <w:cantSplit/>
          <w:jc w:val="center"/>
        </w:trPr>
        <w:tc>
          <w:tcPr>
            <w:tcW w:w="533" w:type="pct"/>
            <w:vMerge/>
            <w:tcBorders>
              <w:bottom w:val="single" w:sz="4" w:space="0" w:color="auto"/>
            </w:tcBorders>
            <w:shd w:val="clear" w:color="auto" w:fill="auto"/>
          </w:tcPr>
          <w:p w14:paraId="5FE6729D" w14:textId="77777777" w:rsidR="00523E20" w:rsidRPr="007C125B" w:rsidRDefault="00523E20" w:rsidP="00523E2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523E20" w:rsidRPr="007C125B" w:rsidRDefault="00523E20" w:rsidP="00523E20">
            <w:pPr>
              <w:pStyle w:val="TAC"/>
              <w:rPr>
                <w:rFonts w:eastAsia="DengXian"/>
                <w:lang w:eastAsia="en-US"/>
              </w:rPr>
            </w:pPr>
          </w:p>
        </w:tc>
        <w:tc>
          <w:tcPr>
            <w:tcW w:w="414" w:type="pct"/>
            <w:tcBorders>
              <w:bottom w:val="single" w:sz="4" w:space="0" w:color="auto"/>
            </w:tcBorders>
          </w:tcPr>
          <w:p w14:paraId="5E539048" w14:textId="77777777" w:rsidR="00523E20" w:rsidRPr="007C125B" w:rsidRDefault="00523E20" w:rsidP="00523E20">
            <w:pPr>
              <w:pStyle w:val="TAC"/>
              <w:rPr>
                <w:rFonts w:eastAsia="DengXian" w:cs="Arial"/>
                <w:lang w:eastAsia="en-US"/>
              </w:rPr>
            </w:pPr>
            <w:r w:rsidRPr="007C125B">
              <w:rPr>
                <w:rFonts w:eastAsia="DengXian" w:cs="Arial"/>
                <w:lang w:eastAsia="en-US"/>
              </w:rPr>
              <w:t>Normal</w:t>
            </w:r>
          </w:p>
        </w:tc>
        <w:tc>
          <w:tcPr>
            <w:tcW w:w="780" w:type="pct"/>
            <w:tcBorders>
              <w:bottom w:val="single" w:sz="4" w:space="0" w:color="auto"/>
            </w:tcBorders>
          </w:tcPr>
          <w:p w14:paraId="46D2FA24"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26D304B5" w14:textId="77777777" w:rsidR="00523E20" w:rsidRPr="007C125B" w:rsidRDefault="00523E20" w:rsidP="00523E20">
            <w:pPr>
              <w:pStyle w:val="TAC"/>
              <w:rPr>
                <w:rFonts w:eastAsia="DengXian"/>
                <w:lang w:eastAsia="en-US"/>
              </w:rPr>
            </w:pPr>
            <w:r w:rsidRPr="007C125B">
              <w:rPr>
                <w:rFonts w:eastAsia="DengXian"/>
                <w:lang w:eastAsia="en-US"/>
              </w:rPr>
              <w:t>200</w:t>
            </w:r>
          </w:p>
        </w:tc>
        <w:tc>
          <w:tcPr>
            <w:tcW w:w="660" w:type="pct"/>
            <w:tcBorders>
              <w:bottom w:val="single" w:sz="4" w:space="0" w:color="auto"/>
            </w:tcBorders>
          </w:tcPr>
          <w:p w14:paraId="08684E20"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2489E836" w14:textId="4B3591DC"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-1</w:t>
            </w:r>
          </w:p>
        </w:tc>
        <w:tc>
          <w:tcPr>
            <w:tcW w:w="569" w:type="pct"/>
            <w:tcBorders>
              <w:bottom w:val="single" w:sz="4" w:space="0" w:color="auto"/>
            </w:tcBorders>
          </w:tcPr>
          <w:p w14:paraId="599E172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20EA8A69" w14:textId="118BDE05" w:rsidR="00523E20" w:rsidRPr="007C125B" w:rsidRDefault="00523E20" w:rsidP="00523E20">
            <w:pPr>
              <w:pStyle w:val="TAC"/>
              <w:rPr>
                <w:rFonts w:eastAsia="DengXian"/>
                <w:lang w:eastAsia="en-US"/>
              </w:rPr>
            </w:pPr>
            <w:r w:rsidRPr="007C125B">
              <w:rPr>
                <w:rFonts w:eastAsia="DengXian"/>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28"/>
        <w:gridCol w:w="1007"/>
        <w:gridCol w:w="797"/>
        <w:gridCol w:w="1502"/>
        <w:gridCol w:w="1127"/>
        <w:gridCol w:w="1271"/>
        <w:gridCol w:w="1138"/>
        <w:gridCol w:w="1096"/>
        <w:gridCol w:w="665"/>
      </w:tblGrid>
      <w:tr w:rsidR="007C125B" w:rsidRPr="007C125B" w14:paraId="331A0381" w14:textId="77777777" w:rsidTr="00523E20">
        <w:trPr>
          <w:cantSplit/>
          <w:jc w:val="center"/>
        </w:trPr>
        <w:tc>
          <w:tcPr>
            <w:tcW w:w="533" w:type="pct"/>
            <w:tcBorders>
              <w:bottom w:val="single" w:sz="4" w:space="0" w:color="auto"/>
            </w:tcBorders>
          </w:tcPr>
          <w:p w14:paraId="78FDFB37" w14:textId="77777777" w:rsidR="007C125B" w:rsidRPr="007C125B" w:rsidRDefault="007C125B" w:rsidP="00523E20">
            <w:pPr>
              <w:pStyle w:val="TAH"/>
              <w:rPr>
                <w:rFonts w:eastAsia="DengXian"/>
                <w:lang w:eastAsia="en-US"/>
              </w:rPr>
            </w:pPr>
            <w:r w:rsidRPr="007C125B">
              <w:rPr>
                <w:rFonts w:eastAsia="DengXian"/>
                <w:lang w:eastAsia="en-US"/>
              </w:rPr>
              <w:t xml:space="preserve">Number of </w:t>
            </w:r>
            <w:r w:rsidRPr="007C125B">
              <w:rPr>
                <w:rFonts w:eastAsia="DengXian"/>
              </w:rPr>
              <w:t>T</w:t>
            </w:r>
            <w:r w:rsidRPr="007C125B">
              <w:rPr>
                <w:rFonts w:eastAsia="DengXian"/>
                <w:lang w:eastAsia="en-US"/>
              </w:rPr>
              <w:t>X antennas</w:t>
            </w:r>
          </w:p>
        </w:tc>
        <w:tc>
          <w:tcPr>
            <w:tcW w:w="523" w:type="pct"/>
            <w:tcBorders>
              <w:bottom w:val="single" w:sz="4" w:space="0" w:color="auto"/>
            </w:tcBorders>
          </w:tcPr>
          <w:p w14:paraId="429B5F2C" w14:textId="77777777" w:rsidR="007C125B" w:rsidRPr="007C125B" w:rsidRDefault="007C125B" w:rsidP="00523E20">
            <w:pPr>
              <w:pStyle w:val="TAH"/>
              <w:rPr>
                <w:rFonts w:eastAsia="DengXian"/>
                <w:lang w:eastAsia="en-US"/>
              </w:rPr>
            </w:pPr>
            <w:r w:rsidRPr="007C125B">
              <w:rPr>
                <w:rFonts w:eastAsia="DengXian"/>
                <w:lang w:eastAsia="en-US"/>
              </w:rPr>
              <w:t>Number of RX antennas</w:t>
            </w:r>
          </w:p>
        </w:tc>
        <w:tc>
          <w:tcPr>
            <w:tcW w:w="414" w:type="pct"/>
          </w:tcPr>
          <w:p w14:paraId="5D9EEDEE" w14:textId="77777777" w:rsidR="007C125B" w:rsidRPr="007C125B" w:rsidRDefault="007C125B" w:rsidP="00523E20">
            <w:pPr>
              <w:pStyle w:val="TAH"/>
              <w:rPr>
                <w:rFonts w:eastAsia="DengXian"/>
                <w:lang w:eastAsia="en-US"/>
              </w:rPr>
            </w:pPr>
            <w:r w:rsidRPr="007C125B">
              <w:rPr>
                <w:rFonts w:eastAsia="DengXian"/>
                <w:lang w:eastAsia="en-US"/>
              </w:rPr>
              <w:t>Cyclic prefix</w:t>
            </w:r>
          </w:p>
        </w:tc>
        <w:tc>
          <w:tcPr>
            <w:tcW w:w="780" w:type="pct"/>
          </w:tcPr>
          <w:p w14:paraId="351AA039" w14:textId="77777777" w:rsidR="007C125B" w:rsidRPr="007C125B" w:rsidRDefault="007C125B" w:rsidP="00523E20">
            <w:pPr>
              <w:pStyle w:val="TAH"/>
              <w:rPr>
                <w:rFonts w:eastAsia="DengXian"/>
                <w:lang w:val="fr-FR" w:eastAsia="en-US"/>
              </w:rPr>
            </w:pPr>
            <w:r w:rsidRPr="007C125B">
              <w:rPr>
                <w:rFonts w:eastAsia="DengXian"/>
                <w:lang w:val="fr-FR" w:eastAsia="en-US"/>
              </w:rPr>
              <w:t>Propagation conditions and correlation matrix (annex G)</w:t>
            </w:r>
          </w:p>
        </w:tc>
        <w:tc>
          <w:tcPr>
            <w:tcW w:w="585" w:type="pct"/>
          </w:tcPr>
          <w:p w14:paraId="59817F99" w14:textId="77777777" w:rsidR="007C125B" w:rsidRPr="007C125B" w:rsidRDefault="007C125B" w:rsidP="00523E20">
            <w:pPr>
              <w:pStyle w:val="TAH"/>
              <w:rPr>
                <w:rFonts w:eastAsia="DengXian"/>
                <w:lang w:eastAsia="en-US"/>
              </w:rPr>
            </w:pPr>
            <w:r w:rsidRPr="007C125B">
              <w:rPr>
                <w:rFonts w:eastAsia="DengXian"/>
                <w:lang w:eastAsia="en-US"/>
              </w:rPr>
              <w:t>Frequency offset [Hz]</w:t>
            </w:r>
          </w:p>
        </w:tc>
        <w:tc>
          <w:tcPr>
            <w:tcW w:w="660" w:type="pct"/>
          </w:tcPr>
          <w:p w14:paraId="58090911" w14:textId="77777777" w:rsidR="007C125B" w:rsidRPr="007C125B" w:rsidRDefault="007C125B" w:rsidP="00523E20">
            <w:pPr>
              <w:pStyle w:val="TAH"/>
              <w:rPr>
                <w:rFonts w:eastAsia="DengXian"/>
                <w:lang w:eastAsia="en-US"/>
              </w:rPr>
            </w:pPr>
            <w:r w:rsidRPr="007C125B">
              <w:rPr>
                <w:rFonts w:eastAsia="DengXian"/>
                <w:lang w:eastAsia="en-US"/>
              </w:rPr>
              <w:t>Fraction of maximum throughput</w:t>
            </w:r>
          </w:p>
        </w:tc>
        <w:tc>
          <w:tcPr>
            <w:tcW w:w="591" w:type="pct"/>
          </w:tcPr>
          <w:p w14:paraId="6DADAE02" w14:textId="77777777" w:rsidR="007C125B" w:rsidRPr="007C125B" w:rsidRDefault="007C125B" w:rsidP="00523E20">
            <w:pPr>
              <w:pStyle w:val="TAH"/>
              <w:rPr>
                <w:rFonts w:eastAsia="DengXian"/>
                <w:lang w:eastAsia="en-US"/>
              </w:rPr>
            </w:pPr>
            <w:r w:rsidRPr="007C125B">
              <w:rPr>
                <w:rFonts w:eastAsia="DengXian"/>
                <w:lang w:eastAsia="en-US"/>
              </w:rPr>
              <w:t>FRC</w:t>
            </w:r>
            <w:r w:rsidRPr="007C125B">
              <w:rPr>
                <w:rFonts w:eastAsia="DengXian"/>
                <w:lang w:eastAsia="en-US"/>
              </w:rPr>
              <w:br/>
              <w:t>(annex A)</w:t>
            </w:r>
          </w:p>
        </w:tc>
        <w:tc>
          <w:tcPr>
            <w:tcW w:w="569" w:type="pct"/>
          </w:tcPr>
          <w:p w14:paraId="3AF984F4" w14:textId="77777777" w:rsidR="007C125B" w:rsidRPr="007C125B" w:rsidRDefault="007C125B" w:rsidP="00523E20">
            <w:pPr>
              <w:pStyle w:val="TAH"/>
              <w:rPr>
                <w:rFonts w:eastAsia="DengXian"/>
                <w:lang w:eastAsia="en-US"/>
              </w:rPr>
            </w:pPr>
            <w:r w:rsidRPr="007C125B">
              <w:rPr>
                <w:rFonts w:eastAsia="DengXian"/>
                <w:lang w:eastAsia="en-US"/>
              </w:rPr>
              <w:t>Additional DM-RS position</w:t>
            </w:r>
          </w:p>
        </w:tc>
        <w:tc>
          <w:tcPr>
            <w:tcW w:w="346" w:type="pct"/>
          </w:tcPr>
          <w:p w14:paraId="116E52CB" w14:textId="77777777" w:rsidR="007C125B" w:rsidRPr="007C125B" w:rsidRDefault="007C125B" w:rsidP="00523E20">
            <w:pPr>
              <w:pStyle w:val="TAH"/>
              <w:rPr>
                <w:rFonts w:eastAsia="DengXian"/>
                <w:lang w:eastAsia="en-US"/>
              </w:rPr>
            </w:pPr>
            <w:r w:rsidRPr="007C125B">
              <w:rPr>
                <w:rFonts w:eastAsia="DengXian"/>
                <w:lang w:eastAsia="en-US"/>
              </w:rPr>
              <w:t>SNR</w:t>
            </w:r>
          </w:p>
          <w:p w14:paraId="506AFA88" w14:textId="77777777" w:rsidR="007C125B" w:rsidRPr="007C125B" w:rsidRDefault="007C125B" w:rsidP="00523E20">
            <w:pPr>
              <w:pStyle w:val="TAH"/>
              <w:rPr>
                <w:rFonts w:eastAsia="DengXian"/>
                <w:lang w:eastAsia="en-US"/>
              </w:rPr>
            </w:pPr>
            <w:r w:rsidRPr="007C125B">
              <w:rPr>
                <w:rFonts w:eastAsia="DengXian"/>
                <w:lang w:eastAsia="en-US"/>
              </w:rPr>
              <w:t>(dB)</w:t>
            </w:r>
          </w:p>
        </w:tc>
      </w:tr>
      <w:tr w:rsidR="00523E20" w:rsidRPr="007C125B" w14:paraId="0B3A53E2" w14:textId="77777777" w:rsidTr="00523E20">
        <w:trPr>
          <w:cantSplit/>
          <w:jc w:val="center"/>
        </w:trPr>
        <w:tc>
          <w:tcPr>
            <w:tcW w:w="533" w:type="pct"/>
            <w:vMerge w:val="restart"/>
            <w:shd w:val="clear" w:color="auto" w:fill="auto"/>
          </w:tcPr>
          <w:p w14:paraId="08054C60" w14:textId="77777777" w:rsidR="00523E20" w:rsidRPr="007C125B" w:rsidRDefault="00523E20" w:rsidP="00523E20">
            <w:pPr>
              <w:pStyle w:val="TAC"/>
              <w:rPr>
                <w:rFonts w:eastAsia="DengXian"/>
                <w:lang w:eastAsia="en-US"/>
              </w:rPr>
            </w:pPr>
            <w:r w:rsidRPr="007C125B">
              <w:rPr>
                <w:rFonts w:eastAsia="DengXian"/>
                <w:lang w:eastAsia="en-US"/>
              </w:rPr>
              <w:t>1</w:t>
            </w:r>
          </w:p>
        </w:tc>
        <w:tc>
          <w:tcPr>
            <w:tcW w:w="523" w:type="pct"/>
            <w:vMerge w:val="restart"/>
            <w:shd w:val="clear" w:color="auto" w:fill="auto"/>
          </w:tcPr>
          <w:p w14:paraId="4E4FB08D" w14:textId="77777777" w:rsidR="00523E20" w:rsidRPr="007C125B" w:rsidRDefault="00523E20" w:rsidP="00523E20">
            <w:pPr>
              <w:pStyle w:val="TAC"/>
              <w:rPr>
                <w:rFonts w:eastAsia="DengXian"/>
                <w:lang w:eastAsia="en-US"/>
              </w:rPr>
            </w:pPr>
            <w:r w:rsidRPr="007C125B">
              <w:rPr>
                <w:rFonts w:eastAsia="DengXian"/>
                <w:lang w:eastAsia="en-US"/>
              </w:rPr>
              <w:t>2</w:t>
            </w:r>
          </w:p>
        </w:tc>
        <w:tc>
          <w:tcPr>
            <w:tcW w:w="414" w:type="pct"/>
          </w:tcPr>
          <w:p w14:paraId="6234FB78" w14:textId="77777777" w:rsidR="00523E20" w:rsidRPr="007C125B" w:rsidRDefault="00523E20" w:rsidP="00523E20">
            <w:pPr>
              <w:pStyle w:val="TAC"/>
              <w:rPr>
                <w:rFonts w:eastAsia="DengXian"/>
                <w:lang w:eastAsia="en-US"/>
              </w:rPr>
            </w:pPr>
            <w:r w:rsidRPr="007C125B">
              <w:rPr>
                <w:rFonts w:eastAsia="DengXian" w:cs="Arial"/>
                <w:lang w:eastAsia="en-US"/>
              </w:rPr>
              <w:t>Normal</w:t>
            </w:r>
          </w:p>
        </w:tc>
        <w:tc>
          <w:tcPr>
            <w:tcW w:w="780" w:type="pct"/>
          </w:tcPr>
          <w:p w14:paraId="25A01A2A" w14:textId="77777777" w:rsidR="00523E20" w:rsidRPr="007C125B" w:rsidRDefault="00523E20" w:rsidP="00523E20">
            <w:pPr>
              <w:pStyle w:val="TAC"/>
              <w:rPr>
                <w:rFonts w:eastAsia="DengXian"/>
                <w:lang w:val="fr-FR" w:eastAsia="en-US"/>
              </w:rPr>
            </w:pPr>
            <w:r w:rsidRPr="007C125B">
              <w:rPr>
                <w:rFonts w:eastAsia="DengXian"/>
                <w:lang w:eastAsia="en-US"/>
              </w:rPr>
              <w:t>AWGN</w:t>
            </w:r>
          </w:p>
        </w:tc>
        <w:tc>
          <w:tcPr>
            <w:tcW w:w="585" w:type="pct"/>
          </w:tcPr>
          <w:p w14:paraId="0A18827F"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Pr>
          <w:p w14:paraId="6952EF51"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Pr>
          <w:p w14:paraId="2DB3E492" w14:textId="3DD13158"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10</w:t>
            </w:r>
            <w:r w:rsidRPr="007C125B">
              <w:rPr>
                <w:rFonts w:eastAsia="DengXian"/>
              </w:rPr>
              <w:t>-2</w:t>
            </w:r>
          </w:p>
        </w:tc>
        <w:tc>
          <w:tcPr>
            <w:tcW w:w="569" w:type="pct"/>
          </w:tcPr>
          <w:p w14:paraId="69548F53"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Pr>
          <w:p w14:paraId="6C0B5EA2" w14:textId="5AED8EA9" w:rsidR="00523E20" w:rsidRPr="007C125B" w:rsidRDefault="00523E20" w:rsidP="00523E20">
            <w:pPr>
              <w:pStyle w:val="TAC"/>
              <w:rPr>
                <w:rFonts w:eastAsia="DengXian"/>
                <w:lang w:eastAsia="en-US"/>
              </w:rPr>
            </w:pPr>
            <w:r w:rsidRPr="007C125B">
              <w:rPr>
                <w:rFonts w:eastAsia="DengXian"/>
              </w:rPr>
              <w:t>19.3</w:t>
            </w:r>
          </w:p>
        </w:tc>
      </w:tr>
      <w:tr w:rsidR="00523E20" w:rsidRPr="007C125B" w14:paraId="5FE549FD" w14:textId="77777777" w:rsidTr="00523E20">
        <w:trPr>
          <w:cantSplit/>
          <w:jc w:val="center"/>
        </w:trPr>
        <w:tc>
          <w:tcPr>
            <w:tcW w:w="533" w:type="pct"/>
            <w:vMerge/>
            <w:tcBorders>
              <w:bottom w:val="single" w:sz="4" w:space="0" w:color="auto"/>
            </w:tcBorders>
            <w:shd w:val="clear" w:color="auto" w:fill="auto"/>
          </w:tcPr>
          <w:p w14:paraId="57B0AF49"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523E20" w:rsidRPr="007C125B" w:rsidRDefault="00523E20" w:rsidP="00523E20">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523E20" w:rsidRPr="007C125B" w:rsidRDefault="00523E20" w:rsidP="00523E20">
            <w:pPr>
              <w:pStyle w:val="TAC"/>
              <w:rPr>
                <w:rFonts w:eastAsia="DengXian"/>
                <w:lang w:eastAsia="en-US"/>
              </w:rPr>
            </w:pPr>
            <w:r w:rsidRPr="007C125B">
              <w:rPr>
                <w:rFonts w:eastAsia="DengXian"/>
                <w:lang w:eastAsia="en-US"/>
              </w:rPr>
              <w:t>Normal</w:t>
            </w:r>
          </w:p>
        </w:tc>
        <w:tc>
          <w:tcPr>
            <w:tcW w:w="780" w:type="pct"/>
            <w:tcBorders>
              <w:bottom w:val="single" w:sz="4" w:space="0" w:color="auto"/>
            </w:tcBorders>
          </w:tcPr>
          <w:p w14:paraId="15D99D5A" w14:textId="77777777" w:rsidR="00523E20" w:rsidRPr="007C125B" w:rsidRDefault="00523E20" w:rsidP="00523E20">
            <w:pPr>
              <w:pStyle w:val="TAC"/>
              <w:rPr>
                <w:rFonts w:eastAsia="DengXian"/>
                <w:lang w:eastAsia="en-US"/>
              </w:rPr>
            </w:pPr>
            <w:r w:rsidRPr="007C125B">
              <w:rPr>
                <w:rFonts w:eastAsia="DengXian"/>
                <w:lang w:eastAsia="en-US"/>
              </w:rPr>
              <w:t>AWGN</w:t>
            </w:r>
          </w:p>
        </w:tc>
        <w:tc>
          <w:tcPr>
            <w:tcW w:w="585" w:type="pct"/>
            <w:tcBorders>
              <w:bottom w:val="single" w:sz="4" w:space="0" w:color="auto"/>
            </w:tcBorders>
          </w:tcPr>
          <w:p w14:paraId="587639C5" w14:textId="77777777" w:rsidR="00523E20" w:rsidRPr="007C125B" w:rsidRDefault="00523E20" w:rsidP="00523E20">
            <w:pPr>
              <w:pStyle w:val="TAC"/>
              <w:rPr>
                <w:rFonts w:eastAsia="DengXian"/>
                <w:lang w:eastAsia="en-US"/>
              </w:rPr>
            </w:pPr>
            <w:r w:rsidRPr="007C125B">
              <w:rPr>
                <w:rFonts w:eastAsia="DengXian"/>
                <w:lang w:eastAsia="en-US"/>
              </w:rPr>
              <w:t>500</w:t>
            </w:r>
          </w:p>
        </w:tc>
        <w:tc>
          <w:tcPr>
            <w:tcW w:w="660" w:type="pct"/>
            <w:tcBorders>
              <w:bottom w:val="single" w:sz="4" w:space="0" w:color="auto"/>
            </w:tcBorders>
          </w:tcPr>
          <w:p w14:paraId="4A931D9F" w14:textId="77777777" w:rsidR="00523E20" w:rsidRPr="007C125B" w:rsidRDefault="00523E20" w:rsidP="00523E20">
            <w:pPr>
              <w:pStyle w:val="TAC"/>
              <w:rPr>
                <w:rFonts w:eastAsia="DengXian"/>
                <w:lang w:eastAsia="en-US"/>
              </w:rPr>
            </w:pPr>
            <w:r w:rsidRPr="007C125B">
              <w:rPr>
                <w:rFonts w:eastAsia="DengXian"/>
                <w:lang w:eastAsia="en-US"/>
              </w:rPr>
              <w:t>70 %</w:t>
            </w:r>
          </w:p>
        </w:tc>
        <w:tc>
          <w:tcPr>
            <w:tcW w:w="591" w:type="pct"/>
            <w:tcBorders>
              <w:bottom w:val="single" w:sz="4" w:space="0" w:color="auto"/>
            </w:tcBorders>
          </w:tcPr>
          <w:p w14:paraId="08E43B8D" w14:textId="6686E327" w:rsidR="00523E20" w:rsidRPr="007C125B" w:rsidRDefault="00523E20" w:rsidP="00523E20">
            <w:pPr>
              <w:pStyle w:val="TAC"/>
              <w:rPr>
                <w:rFonts w:eastAsia="DengXian"/>
                <w:lang w:eastAsia="en-US"/>
              </w:rPr>
            </w:pPr>
            <w:r w:rsidRPr="007C125B">
              <w:rPr>
                <w:rFonts w:eastAsia="DengXian"/>
              </w:rPr>
              <w:t>G-FR1-A</w:t>
            </w:r>
            <w:r>
              <w:rPr>
                <w:rFonts w:eastAsia="DengXian" w:hint="eastAsia"/>
                <w:lang w:eastAsia="zh-CN"/>
              </w:rPr>
              <w:t>11</w:t>
            </w:r>
            <w:r w:rsidRPr="007C125B">
              <w:rPr>
                <w:rFonts w:eastAsia="DengXian"/>
              </w:rPr>
              <w:t>-2</w:t>
            </w:r>
          </w:p>
        </w:tc>
        <w:tc>
          <w:tcPr>
            <w:tcW w:w="569" w:type="pct"/>
            <w:tcBorders>
              <w:bottom w:val="single" w:sz="4" w:space="0" w:color="auto"/>
            </w:tcBorders>
          </w:tcPr>
          <w:p w14:paraId="36CD3B15" w14:textId="77777777" w:rsidR="00523E20" w:rsidRPr="007C125B" w:rsidRDefault="00523E20" w:rsidP="00523E20">
            <w:pPr>
              <w:pStyle w:val="TAC"/>
              <w:rPr>
                <w:rFonts w:eastAsia="DengXian"/>
                <w:lang w:eastAsia="en-US"/>
              </w:rPr>
            </w:pPr>
            <w:r w:rsidRPr="007C125B">
              <w:rPr>
                <w:rFonts w:eastAsia="DengXian"/>
                <w:lang w:eastAsia="en-US"/>
              </w:rPr>
              <w:t>pos1</w:t>
            </w:r>
          </w:p>
        </w:tc>
        <w:tc>
          <w:tcPr>
            <w:tcW w:w="346" w:type="pct"/>
            <w:tcBorders>
              <w:bottom w:val="single" w:sz="4" w:space="0" w:color="auto"/>
            </w:tcBorders>
          </w:tcPr>
          <w:p w14:paraId="7A606A92" w14:textId="2AB75868" w:rsidR="00523E20" w:rsidRPr="007C125B" w:rsidRDefault="00523E20" w:rsidP="00523E20">
            <w:pPr>
              <w:pStyle w:val="TAC"/>
              <w:rPr>
                <w:rFonts w:eastAsia="DengXian"/>
                <w:lang w:eastAsia="en-US"/>
              </w:rPr>
            </w:pPr>
            <w:r w:rsidRPr="007C125B">
              <w:rPr>
                <w:rFonts w:eastAsia="DengXian"/>
              </w:rPr>
              <w:t>20.3</w:t>
            </w:r>
          </w:p>
        </w:tc>
      </w:tr>
    </w:tbl>
    <w:p w14:paraId="4A69B0FC" w14:textId="77777777" w:rsidR="007C125B" w:rsidRDefault="007C125B" w:rsidP="00B82A7B">
      <w:pPr>
        <w:rPr>
          <w:rFonts w:eastAsia="Malgun Gothic"/>
        </w:rPr>
      </w:pPr>
    </w:p>
    <w:p w14:paraId="1FCACCBF" w14:textId="77777777" w:rsidR="008E456E" w:rsidRPr="008C3753" w:rsidRDefault="008E456E" w:rsidP="008E456E">
      <w:pPr>
        <w:pStyle w:val="Heading3"/>
      </w:pPr>
      <w:bookmarkStart w:id="10657" w:name="_Toc176944906"/>
      <w:bookmarkStart w:id="10658" w:name="_Toc187257184"/>
      <w:r>
        <w:t>8.2.15</w:t>
      </w:r>
      <w:r w:rsidRPr="008C3753">
        <w:tab/>
      </w:r>
      <w:r w:rsidRPr="00D04E44">
        <w:t>Performance requirements for PUSCH with</w:t>
      </w:r>
      <w:r>
        <w:t xml:space="preserve"> enhanced</w:t>
      </w:r>
      <w:r w:rsidRPr="00D04E44">
        <w:t xml:space="preserve"> DM</w:t>
      </w:r>
      <w:r>
        <w:t>-</w:t>
      </w:r>
      <w:r w:rsidRPr="00D04E44">
        <w:t>RS</w:t>
      </w:r>
      <w:bookmarkEnd w:id="10657"/>
      <w:bookmarkEnd w:id="10658"/>
    </w:p>
    <w:p w14:paraId="421D8424" w14:textId="77777777" w:rsidR="008E456E" w:rsidRPr="008C3753" w:rsidRDefault="008E456E" w:rsidP="008E456E">
      <w:pPr>
        <w:pStyle w:val="Heading4"/>
      </w:pPr>
      <w:bookmarkStart w:id="10659" w:name="_Toc176944907"/>
      <w:bookmarkStart w:id="10660" w:name="_Toc187257185"/>
      <w:r>
        <w:t>8.2.15</w:t>
      </w:r>
      <w:r w:rsidRPr="008C3753">
        <w:t>.1</w:t>
      </w:r>
      <w:r w:rsidRPr="008C3753">
        <w:tab/>
        <w:t>Definition and applicability</w:t>
      </w:r>
      <w:bookmarkEnd w:id="10659"/>
      <w:bookmarkEnd w:id="10660"/>
    </w:p>
    <w:p w14:paraId="0163413C" w14:textId="77777777" w:rsidR="008E456E" w:rsidRPr="008C3753" w:rsidRDefault="008E456E" w:rsidP="008E456E">
      <w:r w:rsidRPr="008C3753">
        <w:t xml:space="preserve">The performance requirement of </w:t>
      </w:r>
      <w:r w:rsidRPr="00D04E44">
        <w:t>PUSCH with</w:t>
      </w:r>
      <w:r>
        <w:t xml:space="preserve"> enhanced</w:t>
      </w:r>
      <w:r w:rsidRPr="00D04E44">
        <w:t xml:space="preserve"> DM</w:t>
      </w:r>
      <w:r>
        <w:t>-</w:t>
      </w:r>
      <w:r w:rsidRPr="00D04E44">
        <w:t>RS</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8C3753" w:rsidRDefault="008E456E" w:rsidP="008E456E">
      <w:pPr>
        <w:rPr>
          <w:i/>
        </w:rPr>
      </w:pPr>
      <w:r w:rsidRPr="008C3753">
        <w:t>Which specific test(s) are applicable to BS is based on the test applicability rules defined in clause</w:t>
      </w:r>
      <w:r>
        <w:t xml:space="preserve"> 8.1.2.1.10</w:t>
      </w:r>
      <w:r w:rsidRPr="008C3753">
        <w:t>.</w:t>
      </w:r>
    </w:p>
    <w:p w14:paraId="042D0782" w14:textId="77777777" w:rsidR="008E456E" w:rsidRPr="008C3753" w:rsidRDefault="008E456E" w:rsidP="008E456E">
      <w:pPr>
        <w:pStyle w:val="Heading4"/>
      </w:pPr>
      <w:bookmarkStart w:id="10661" w:name="_Toc176944908"/>
      <w:bookmarkStart w:id="10662" w:name="_Toc187257186"/>
      <w:r>
        <w:t>8.2.15</w:t>
      </w:r>
      <w:r w:rsidRPr="008C3753">
        <w:t>.2</w:t>
      </w:r>
      <w:r w:rsidRPr="008C3753">
        <w:tab/>
        <w:t>Minimum Requirement</w:t>
      </w:r>
      <w:bookmarkEnd w:id="10661"/>
      <w:bookmarkEnd w:id="10662"/>
    </w:p>
    <w:p w14:paraId="4E85B462" w14:textId="77777777" w:rsidR="008E456E" w:rsidRPr="008C3753" w:rsidRDefault="008E456E" w:rsidP="008E456E">
      <w:r w:rsidRPr="008C3753">
        <w:t>The minimum requirement is in TS 38.104 [2] clause </w:t>
      </w:r>
      <w:r>
        <w:t>[8.2.15]</w:t>
      </w:r>
      <w:r w:rsidRPr="008C3753">
        <w:t>.</w:t>
      </w:r>
    </w:p>
    <w:p w14:paraId="7A65E93E" w14:textId="77777777" w:rsidR="008E456E" w:rsidRPr="008C3753" w:rsidRDefault="008E456E" w:rsidP="008E456E">
      <w:pPr>
        <w:pStyle w:val="Heading4"/>
      </w:pPr>
      <w:bookmarkStart w:id="10663" w:name="_Toc176944909"/>
      <w:bookmarkStart w:id="10664" w:name="_Toc187257187"/>
      <w:r>
        <w:t>8.2.15</w:t>
      </w:r>
      <w:r w:rsidRPr="008C3753">
        <w:t>.3</w:t>
      </w:r>
      <w:r w:rsidRPr="008C3753">
        <w:tab/>
        <w:t>Test Purpose</w:t>
      </w:r>
      <w:bookmarkEnd w:id="10663"/>
      <w:bookmarkEnd w:id="10664"/>
    </w:p>
    <w:p w14:paraId="32B1E0F7" w14:textId="77777777" w:rsidR="008E456E" w:rsidRPr="008C3753" w:rsidRDefault="008E456E" w:rsidP="008E456E">
      <w:r w:rsidRPr="008C3753">
        <w:t>The test shall verify the receiver's ability to achieve throughput</w:t>
      </w:r>
      <w:r>
        <w:t xml:space="preserve"> </w:t>
      </w:r>
      <w:r w:rsidRPr="008C3753">
        <w:t>under multipath fading propagation conditions for a given SNR</w:t>
      </w:r>
      <w:r>
        <w:t xml:space="preserve"> with enhanced DM-RS</w:t>
      </w:r>
      <w:r w:rsidRPr="008C3753">
        <w:t>.</w:t>
      </w:r>
    </w:p>
    <w:p w14:paraId="6D103DDE" w14:textId="77777777" w:rsidR="008E456E" w:rsidRPr="008C3753" w:rsidRDefault="008E456E" w:rsidP="008E456E">
      <w:pPr>
        <w:pStyle w:val="Heading4"/>
      </w:pPr>
      <w:bookmarkStart w:id="10665" w:name="_Toc176944910"/>
      <w:bookmarkStart w:id="10666" w:name="_Toc187257188"/>
      <w:r>
        <w:t>8.2.15</w:t>
      </w:r>
      <w:r w:rsidRPr="008C3753">
        <w:t>.4</w:t>
      </w:r>
      <w:r w:rsidRPr="008C3753">
        <w:tab/>
        <w:t>Method of test</w:t>
      </w:r>
      <w:bookmarkEnd w:id="10665"/>
      <w:bookmarkEnd w:id="10666"/>
    </w:p>
    <w:p w14:paraId="23225B32" w14:textId="77777777" w:rsidR="008E456E" w:rsidRPr="008C3753" w:rsidRDefault="008E456E" w:rsidP="008E456E">
      <w:pPr>
        <w:pStyle w:val="Heading5"/>
      </w:pPr>
      <w:bookmarkStart w:id="10667" w:name="_Toc176944911"/>
      <w:bookmarkStart w:id="10668" w:name="_Toc187257189"/>
      <w:r>
        <w:t>8.2.15</w:t>
      </w:r>
      <w:r w:rsidRPr="008C3753">
        <w:t>.4.1</w:t>
      </w:r>
      <w:r w:rsidRPr="008C3753">
        <w:tab/>
        <w:t>Initial Conditions</w:t>
      </w:r>
      <w:bookmarkEnd w:id="10667"/>
      <w:bookmarkEnd w:id="10668"/>
    </w:p>
    <w:p w14:paraId="78115637" w14:textId="77777777" w:rsidR="008E456E" w:rsidRPr="008C3753" w:rsidRDefault="008E456E" w:rsidP="008E456E">
      <w:r w:rsidRPr="008C3753">
        <w:t>Test environment:</w:t>
      </w:r>
      <w:r w:rsidRPr="008C3753">
        <w:tab/>
        <w:t>Normal, see annex B.2.</w:t>
      </w:r>
    </w:p>
    <w:p w14:paraId="4C258001" w14:textId="77777777" w:rsidR="008E456E" w:rsidRPr="008C3753" w:rsidRDefault="008E456E" w:rsidP="008E456E">
      <w:r w:rsidRPr="008C3753">
        <w:t>RF channels to be tested for single carrier:</w:t>
      </w:r>
      <w:r w:rsidRPr="008C3753">
        <w:tab/>
        <w:t>M; see clause 4.9.1.</w:t>
      </w:r>
    </w:p>
    <w:p w14:paraId="55AC824D" w14:textId="77777777" w:rsidR="008E456E" w:rsidRPr="008C3753" w:rsidRDefault="008E456E" w:rsidP="008E456E">
      <w:r w:rsidRPr="008C3753">
        <w:t>RF channels to be tested for carrier aggregation: M</w:t>
      </w:r>
      <w:r w:rsidRPr="008C3753">
        <w:rPr>
          <w:vertAlign w:val="subscript"/>
        </w:rPr>
        <w:t>BW Channel CA</w:t>
      </w:r>
      <w:r w:rsidRPr="008C3753">
        <w:t>; see clause 4.9.1.</w:t>
      </w:r>
    </w:p>
    <w:p w14:paraId="560F98F1" w14:textId="77777777" w:rsidR="008E456E" w:rsidRPr="008C3753" w:rsidRDefault="008E456E" w:rsidP="008E456E">
      <w:pPr>
        <w:pStyle w:val="Heading5"/>
      </w:pPr>
      <w:bookmarkStart w:id="10669" w:name="_Toc176944912"/>
      <w:bookmarkStart w:id="10670" w:name="_Toc187257190"/>
      <w:r>
        <w:t>8.2.15</w:t>
      </w:r>
      <w:r w:rsidRPr="008C3753">
        <w:t>.4.2</w:t>
      </w:r>
      <w:r w:rsidRPr="008C3753">
        <w:tab/>
        <w:t>Procedure</w:t>
      </w:r>
      <w:bookmarkEnd w:id="10669"/>
      <w:bookmarkEnd w:id="10670"/>
    </w:p>
    <w:p w14:paraId="2F6B2EA4" w14:textId="77777777" w:rsidR="008E456E" w:rsidRPr="008C3753" w:rsidRDefault="008E456E" w:rsidP="008E456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9224B" w14:textId="77777777" w:rsidR="008E456E" w:rsidRPr="008C3753" w:rsidRDefault="008E456E" w:rsidP="008E456E">
      <w:pPr>
        <w:pStyle w:val="B1"/>
      </w:pPr>
      <w:r w:rsidRPr="008C3753">
        <w:t>2)</w:t>
      </w:r>
      <w:r w:rsidRPr="008C3753">
        <w:tab/>
        <w:t xml:space="preserve">Adjust the AWGN generator, according to the channel bandwidth, defined in table </w:t>
      </w:r>
      <w:r>
        <w:t>8.2.15</w:t>
      </w:r>
      <w:r w:rsidRPr="008C3753">
        <w:t>.4.2-1.</w:t>
      </w:r>
    </w:p>
    <w:p w14:paraId="33D5737C" w14:textId="77777777" w:rsidR="008E456E" w:rsidRPr="008C3753" w:rsidRDefault="008E456E" w:rsidP="008E456E">
      <w:pPr>
        <w:pStyle w:val="TH"/>
        <w:rPr>
          <w:rFonts w:eastAsia="‚c‚e‚o“Á‘¾ƒSƒVƒbƒN‘Ì"/>
        </w:rPr>
      </w:pPr>
      <w:r w:rsidRPr="008C3753">
        <w:rPr>
          <w:rFonts w:eastAsia="‚c‚e‚o“Á‘¾ƒSƒVƒbƒN‘Ì"/>
        </w:rPr>
        <w:t xml:space="preserve">Table </w:t>
      </w:r>
      <w:r>
        <w:rPr>
          <w:rFonts w:eastAsia="‚c‚e‚o“Á‘¾ƒSƒVƒbƒN‘Ì"/>
        </w:rPr>
        <w:t>8.2.15</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E456E" w:rsidRPr="008C3753" w14:paraId="63F06777" w14:textId="77777777" w:rsidTr="004D61E7">
        <w:trPr>
          <w:cantSplit/>
          <w:jc w:val="center"/>
        </w:trPr>
        <w:tc>
          <w:tcPr>
            <w:tcW w:w="2406" w:type="dxa"/>
            <w:tcBorders>
              <w:bottom w:val="single" w:sz="4" w:space="0" w:color="auto"/>
            </w:tcBorders>
          </w:tcPr>
          <w:p w14:paraId="1EBC2687" w14:textId="77777777" w:rsidR="008E456E" w:rsidRPr="008C3753" w:rsidRDefault="008E456E" w:rsidP="004D61E7">
            <w:pPr>
              <w:pStyle w:val="TAH"/>
              <w:rPr>
                <w:rFonts w:eastAsia="‚c‚e‚o“Á‘¾ƒSƒVƒbƒN‘Ì"/>
              </w:rPr>
            </w:pPr>
            <w:r w:rsidRPr="008C3753">
              <w:rPr>
                <w:rFonts w:eastAsia="‚c‚e‚o“Á‘¾ƒSƒVƒbƒN‘Ì"/>
              </w:rPr>
              <w:t>Sub-carrier spacing (kHz)</w:t>
            </w:r>
          </w:p>
        </w:tc>
        <w:tc>
          <w:tcPr>
            <w:tcW w:w="2406" w:type="dxa"/>
          </w:tcPr>
          <w:p w14:paraId="331ED1A6" w14:textId="77777777" w:rsidR="008E456E" w:rsidRPr="008C3753" w:rsidRDefault="008E456E" w:rsidP="004D61E7">
            <w:pPr>
              <w:pStyle w:val="TAH"/>
              <w:rPr>
                <w:rFonts w:eastAsia="‚c‚e‚o“Á‘¾ƒSƒVƒbƒN‘Ì"/>
                <w:lang w:eastAsia="ja-JP"/>
              </w:rPr>
            </w:pPr>
            <w:r w:rsidRPr="008C3753">
              <w:rPr>
                <w:rFonts w:eastAsia="‚c‚e‚o“Á‘¾ƒSƒVƒbƒN‘Ì"/>
              </w:rPr>
              <w:t>Channel bandwidth (MHz)</w:t>
            </w:r>
          </w:p>
        </w:tc>
        <w:tc>
          <w:tcPr>
            <w:tcW w:w="2129" w:type="dxa"/>
          </w:tcPr>
          <w:p w14:paraId="405DA785" w14:textId="77777777" w:rsidR="008E456E" w:rsidRPr="008C3753" w:rsidRDefault="008E456E" w:rsidP="004D61E7">
            <w:pPr>
              <w:pStyle w:val="TAH"/>
              <w:rPr>
                <w:rFonts w:eastAsia="‚c‚e‚o“Á‘¾ƒSƒVƒbƒN‘Ì"/>
                <w:lang w:eastAsia="ja-JP"/>
              </w:rPr>
            </w:pPr>
            <w:r w:rsidRPr="008C3753">
              <w:rPr>
                <w:rFonts w:eastAsia="‚c‚e‚o“Á‘¾ƒSƒVƒbƒN‘Ì"/>
              </w:rPr>
              <w:t>AWGN power level</w:t>
            </w:r>
          </w:p>
        </w:tc>
      </w:tr>
      <w:tr w:rsidR="008E456E" w:rsidRPr="008C3753" w14:paraId="24F42CCB" w14:textId="77777777" w:rsidTr="004D61E7">
        <w:trPr>
          <w:cantSplit/>
          <w:jc w:val="center"/>
        </w:trPr>
        <w:tc>
          <w:tcPr>
            <w:tcW w:w="2406" w:type="dxa"/>
            <w:vAlign w:val="center"/>
          </w:tcPr>
          <w:p w14:paraId="18BE2B61" w14:textId="77777777" w:rsidR="008E456E" w:rsidRPr="008C3753" w:rsidRDefault="008E456E" w:rsidP="004D61E7">
            <w:pPr>
              <w:pStyle w:val="TAC"/>
            </w:pPr>
            <w:r>
              <w:rPr>
                <w:rFonts w:hint="eastAsia"/>
              </w:rPr>
              <w:t>1</w:t>
            </w:r>
            <w:r>
              <w:t>5kHz</w:t>
            </w:r>
          </w:p>
        </w:tc>
        <w:tc>
          <w:tcPr>
            <w:tcW w:w="2406" w:type="dxa"/>
            <w:tcBorders>
              <w:bottom w:val="single" w:sz="4" w:space="0" w:color="auto"/>
            </w:tcBorders>
          </w:tcPr>
          <w:p w14:paraId="5292F856" w14:textId="77777777" w:rsidR="008E456E" w:rsidRPr="008C3753" w:rsidRDefault="008E456E" w:rsidP="004D61E7">
            <w:pPr>
              <w:pStyle w:val="TAC"/>
              <w:rPr>
                <w:lang w:eastAsia="ja-JP"/>
              </w:rPr>
            </w:pPr>
            <w:r w:rsidRPr="008C3753">
              <w:rPr>
                <w:lang w:eastAsia="ja-JP"/>
              </w:rPr>
              <w:t>5</w:t>
            </w:r>
          </w:p>
        </w:tc>
        <w:tc>
          <w:tcPr>
            <w:tcW w:w="2129" w:type="dxa"/>
            <w:tcBorders>
              <w:bottom w:val="single" w:sz="4" w:space="0" w:color="auto"/>
            </w:tcBorders>
          </w:tcPr>
          <w:p w14:paraId="6B4DDBBF" w14:textId="77777777" w:rsidR="008E456E" w:rsidRPr="008C3753" w:rsidRDefault="008E456E" w:rsidP="004D61E7">
            <w:pPr>
              <w:pStyle w:val="TAC"/>
              <w:rPr>
                <w:lang w:eastAsia="ja-JP"/>
              </w:rPr>
            </w:pPr>
            <w:r w:rsidRPr="008C3753">
              <w:rPr>
                <w:lang w:eastAsia="ja-JP"/>
              </w:rPr>
              <w:t>-86.5 dBm / 4.5MHz</w:t>
            </w:r>
          </w:p>
        </w:tc>
      </w:tr>
      <w:tr w:rsidR="008E456E" w:rsidRPr="008C3753" w14:paraId="35053866" w14:textId="77777777" w:rsidTr="004D61E7">
        <w:trPr>
          <w:cantSplit/>
          <w:jc w:val="center"/>
        </w:trPr>
        <w:tc>
          <w:tcPr>
            <w:tcW w:w="2406" w:type="dxa"/>
            <w:vAlign w:val="center"/>
          </w:tcPr>
          <w:p w14:paraId="46672BB5" w14:textId="77777777" w:rsidR="008E456E" w:rsidRPr="008C3753" w:rsidRDefault="008E456E" w:rsidP="004D61E7">
            <w:pPr>
              <w:pStyle w:val="TAC"/>
            </w:pPr>
            <w:r>
              <w:rPr>
                <w:rFonts w:hint="eastAsia"/>
              </w:rPr>
              <w:t>3</w:t>
            </w:r>
            <w:r>
              <w:t>0kHz</w:t>
            </w:r>
          </w:p>
        </w:tc>
        <w:tc>
          <w:tcPr>
            <w:tcW w:w="2406" w:type="dxa"/>
            <w:tcBorders>
              <w:bottom w:val="single" w:sz="4" w:space="0" w:color="auto"/>
            </w:tcBorders>
          </w:tcPr>
          <w:p w14:paraId="7F048EEC" w14:textId="77777777" w:rsidR="008E456E" w:rsidRPr="008C3753" w:rsidRDefault="008E456E" w:rsidP="004D61E7">
            <w:pPr>
              <w:pStyle w:val="TAC"/>
            </w:pPr>
            <w:r w:rsidRPr="008C3753">
              <w:t>10</w:t>
            </w:r>
          </w:p>
        </w:tc>
        <w:tc>
          <w:tcPr>
            <w:tcW w:w="2129" w:type="dxa"/>
            <w:tcBorders>
              <w:bottom w:val="single" w:sz="4" w:space="0" w:color="auto"/>
            </w:tcBorders>
          </w:tcPr>
          <w:p w14:paraId="6CEC0192" w14:textId="77777777" w:rsidR="008E456E" w:rsidRPr="008C3753" w:rsidRDefault="008E456E" w:rsidP="004D61E7">
            <w:pPr>
              <w:pStyle w:val="TAC"/>
              <w:rPr>
                <w:lang w:eastAsia="ja-JP"/>
              </w:rPr>
            </w:pPr>
            <w:r w:rsidRPr="008C3753">
              <w:rPr>
                <w:lang w:eastAsia="ja-JP"/>
              </w:rPr>
              <w:t>-83.6 dBm / 8.64MHz</w:t>
            </w:r>
          </w:p>
        </w:tc>
      </w:tr>
      <w:tr w:rsidR="008E456E" w:rsidRPr="008C3753"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8C3753" w:rsidRDefault="008E456E" w:rsidP="004D61E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8C3753" w:rsidRDefault="008E456E" w:rsidP="008E456E"/>
    <w:p w14:paraId="3AB1C2BD" w14:textId="77777777" w:rsidR="008E456E" w:rsidRPr="008C3753" w:rsidRDefault="008E456E" w:rsidP="008E456E">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8.2.15</w:t>
      </w:r>
      <w:r w:rsidRPr="008C3753">
        <w:t>.4.2-2.</w:t>
      </w:r>
    </w:p>
    <w:p w14:paraId="50889112" w14:textId="77777777" w:rsidR="008E456E" w:rsidRPr="008C3753" w:rsidRDefault="008E456E" w:rsidP="008E456E">
      <w:pPr>
        <w:pStyle w:val="TH"/>
      </w:pPr>
      <w:r w:rsidRPr="008C3753">
        <w:t xml:space="preserve">Table </w:t>
      </w:r>
      <w:r>
        <w:t>8.2.15</w:t>
      </w:r>
      <w:r w:rsidRPr="008C3753">
        <w:t>.4.2-2: Test parameters for testing PUSCH</w:t>
      </w:r>
      <w:r>
        <w:t xml:space="preserve">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8E456E" w:rsidRPr="008C3753"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8C3753" w:rsidRDefault="008E456E" w:rsidP="004D61E7">
            <w:pPr>
              <w:pStyle w:val="TAH"/>
            </w:pPr>
            <w:r w:rsidRPr="008C3753">
              <w:t>Parameter</w:t>
            </w:r>
          </w:p>
        </w:tc>
        <w:tc>
          <w:tcPr>
            <w:tcW w:w="2502" w:type="dxa"/>
            <w:tcBorders>
              <w:top w:val="single" w:sz="4" w:space="0" w:color="auto"/>
              <w:bottom w:val="single" w:sz="4" w:space="0" w:color="auto"/>
            </w:tcBorders>
          </w:tcPr>
          <w:p w14:paraId="7AE17AA4" w14:textId="77777777" w:rsidR="008E456E" w:rsidRPr="008C3753" w:rsidRDefault="008E456E" w:rsidP="004D61E7">
            <w:pPr>
              <w:pStyle w:val="TAH"/>
            </w:pPr>
            <w:r w:rsidRPr="008C3753">
              <w:t>Value</w:t>
            </w:r>
          </w:p>
        </w:tc>
      </w:tr>
      <w:tr w:rsidR="008E456E" w:rsidRPr="008C3753"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8C3753" w:rsidRDefault="008E456E" w:rsidP="004D61E7">
            <w:pPr>
              <w:pStyle w:val="TAL"/>
            </w:pPr>
            <w:r w:rsidRPr="008C3753">
              <w:t>Transform precoding</w:t>
            </w:r>
          </w:p>
        </w:tc>
        <w:tc>
          <w:tcPr>
            <w:tcW w:w="2502" w:type="dxa"/>
            <w:tcBorders>
              <w:top w:val="single" w:sz="4" w:space="0" w:color="auto"/>
              <w:bottom w:val="single" w:sz="4" w:space="0" w:color="auto"/>
            </w:tcBorders>
          </w:tcPr>
          <w:p w14:paraId="0EEB1A02" w14:textId="77777777" w:rsidR="008E456E" w:rsidRPr="008C3753" w:rsidRDefault="008E456E" w:rsidP="004D61E7">
            <w:pPr>
              <w:pStyle w:val="TAC"/>
            </w:pPr>
            <w:r w:rsidRPr="008C3753">
              <w:t>Disabled</w:t>
            </w:r>
          </w:p>
        </w:tc>
      </w:tr>
      <w:tr w:rsidR="008E456E" w:rsidRPr="008C3753" w14:paraId="0104E327" w14:textId="77777777" w:rsidTr="004D61E7">
        <w:trPr>
          <w:cantSplit/>
          <w:jc w:val="center"/>
        </w:trPr>
        <w:tc>
          <w:tcPr>
            <w:tcW w:w="7037" w:type="dxa"/>
            <w:gridSpan w:val="2"/>
            <w:tcBorders>
              <w:top w:val="single" w:sz="4" w:space="0" w:color="auto"/>
            </w:tcBorders>
          </w:tcPr>
          <w:p w14:paraId="0B9CDD4F" w14:textId="77777777" w:rsidR="008E456E" w:rsidRPr="008C3753" w:rsidRDefault="008E456E" w:rsidP="004D61E7">
            <w:pPr>
              <w:pStyle w:val="TAL"/>
            </w:pPr>
            <w:r>
              <w:t>Example</w:t>
            </w:r>
            <w:r w:rsidRPr="008C3753">
              <w:t xml:space="preserve"> TDD UL-DL pattern (Note 1)</w:t>
            </w:r>
          </w:p>
        </w:tc>
        <w:tc>
          <w:tcPr>
            <w:tcW w:w="2502" w:type="dxa"/>
            <w:tcBorders>
              <w:top w:val="single" w:sz="4" w:space="0" w:color="auto"/>
            </w:tcBorders>
          </w:tcPr>
          <w:p w14:paraId="1BE2E7DC" w14:textId="77777777" w:rsidR="008E456E" w:rsidRPr="00FF4ECB" w:rsidRDefault="008E456E" w:rsidP="004D61E7">
            <w:pPr>
              <w:pStyle w:val="TAC"/>
              <w:rPr>
                <w:rFonts w:cs="Arial"/>
              </w:rPr>
            </w:pPr>
            <w:r w:rsidRPr="00FF4ECB">
              <w:rPr>
                <w:rFonts w:cs="Arial"/>
              </w:rPr>
              <w:t>15 kHz SCS:</w:t>
            </w:r>
          </w:p>
          <w:p w14:paraId="6AE59353" w14:textId="77777777" w:rsidR="008E456E" w:rsidRPr="00FF4ECB" w:rsidRDefault="008E456E" w:rsidP="004D61E7">
            <w:pPr>
              <w:pStyle w:val="TAC"/>
              <w:rPr>
                <w:rFonts w:cs="Arial"/>
              </w:rPr>
            </w:pPr>
            <w:r w:rsidRPr="00FF4ECB">
              <w:rPr>
                <w:rFonts w:cs="Arial"/>
              </w:rPr>
              <w:t>3D1S1U, S=10D:2G:2U</w:t>
            </w:r>
          </w:p>
          <w:p w14:paraId="0451BE08" w14:textId="77777777" w:rsidR="008E456E" w:rsidRPr="00FF4ECB" w:rsidRDefault="008E456E" w:rsidP="004D61E7">
            <w:pPr>
              <w:pStyle w:val="TAC"/>
              <w:rPr>
                <w:rFonts w:cs="Arial"/>
              </w:rPr>
            </w:pPr>
            <w:r w:rsidRPr="00FF4ECB">
              <w:rPr>
                <w:rFonts w:cs="Arial"/>
              </w:rPr>
              <w:t>30 kHz SCS:</w:t>
            </w:r>
          </w:p>
          <w:p w14:paraId="4EF3FB84" w14:textId="77777777" w:rsidR="008E456E" w:rsidRPr="008C3753" w:rsidRDefault="008E456E" w:rsidP="004D61E7">
            <w:pPr>
              <w:pStyle w:val="TAC"/>
              <w:rPr>
                <w:rFonts w:cs="Arial"/>
              </w:rPr>
            </w:pPr>
            <w:r w:rsidRPr="00FF4ECB">
              <w:rPr>
                <w:rFonts w:cs="Arial"/>
              </w:rPr>
              <w:t>7D1S2U, S=6D:4G:4U</w:t>
            </w:r>
          </w:p>
        </w:tc>
      </w:tr>
      <w:tr w:rsidR="008E456E" w:rsidRPr="008C3753"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8C3753" w:rsidRDefault="008E456E" w:rsidP="004D61E7">
            <w:pPr>
              <w:pStyle w:val="TAL"/>
            </w:pPr>
            <w:r w:rsidRPr="008C3753">
              <w:t>HARQ</w:t>
            </w:r>
          </w:p>
        </w:tc>
        <w:tc>
          <w:tcPr>
            <w:tcW w:w="3827" w:type="dxa"/>
            <w:tcBorders>
              <w:left w:val="single" w:sz="4" w:space="0" w:color="auto"/>
            </w:tcBorders>
          </w:tcPr>
          <w:p w14:paraId="789AB279" w14:textId="77777777" w:rsidR="008E456E" w:rsidRPr="008C3753" w:rsidRDefault="008E456E" w:rsidP="004D61E7">
            <w:pPr>
              <w:pStyle w:val="TAL"/>
            </w:pPr>
            <w:r w:rsidRPr="008C3753">
              <w:t>Maximum number of HARQ transmissions</w:t>
            </w:r>
          </w:p>
        </w:tc>
        <w:tc>
          <w:tcPr>
            <w:tcW w:w="2502" w:type="dxa"/>
          </w:tcPr>
          <w:p w14:paraId="61BDB4BE" w14:textId="77777777" w:rsidR="008E456E" w:rsidRPr="008C3753" w:rsidRDefault="008E456E" w:rsidP="004D61E7">
            <w:pPr>
              <w:pStyle w:val="TAC"/>
              <w:rPr>
                <w:rFonts w:cs="Arial"/>
              </w:rPr>
            </w:pPr>
            <w:r w:rsidRPr="00C5313B">
              <w:t>4</w:t>
            </w:r>
          </w:p>
        </w:tc>
      </w:tr>
      <w:tr w:rsidR="008E456E" w:rsidRPr="008C3753"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8C3753" w:rsidRDefault="008E456E" w:rsidP="004D61E7">
            <w:pPr>
              <w:pStyle w:val="TAL"/>
            </w:pPr>
          </w:p>
        </w:tc>
        <w:tc>
          <w:tcPr>
            <w:tcW w:w="3827" w:type="dxa"/>
            <w:tcBorders>
              <w:left w:val="single" w:sz="4" w:space="0" w:color="auto"/>
            </w:tcBorders>
          </w:tcPr>
          <w:p w14:paraId="16EEF7E0" w14:textId="77777777" w:rsidR="008E456E" w:rsidRPr="00333374" w:rsidRDefault="008E456E" w:rsidP="004D61E7">
            <w:pPr>
              <w:pStyle w:val="TAL"/>
            </w:pPr>
            <w:r w:rsidRPr="00333374">
              <w:t>RV sequence</w:t>
            </w:r>
          </w:p>
        </w:tc>
        <w:tc>
          <w:tcPr>
            <w:tcW w:w="2502" w:type="dxa"/>
          </w:tcPr>
          <w:p w14:paraId="68A80CA9" w14:textId="77777777" w:rsidR="008E456E" w:rsidRPr="008C3753" w:rsidRDefault="008E456E" w:rsidP="004D61E7">
            <w:pPr>
              <w:pStyle w:val="TAC"/>
              <w:rPr>
                <w:rFonts w:cs="Arial"/>
              </w:rPr>
            </w:pPr>
            <w:r w:rsidRPr="00C5313B">
              <w:t>0, 2, 3, 1</w:t>
            </w:r>
          </w:p>
        </w:tc>
      </w:tr>
      <w:tr w:rsidR="008E456E" w:rsidRPr="008C3753"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8C3753" w:rsidRDefault="008E456E" w:rsidP="004D61E7">
            <w:pPr>
              <w:pStyle w:val="TAL"/>
            </w:pPr>
            <w:r w:rsidRPr="008C3753">
              <w:t>DM-RS</w:t>
            </w:r>
          </w:p>
        </w:tc>
        <w:tc>
          <w:tcPr>
            <w:tcW w:w="3827" w:type="dxa"/>
            <w:tcBorders>
              <w:left w:val="single" w:sz="4" w:space="0" w:color="auto"/>
            </w:tcBorders>
          </w:tcPr>
          <w:p w14:paraId="6DFF1D87" w14:textId="77777777" w:rsidR="008E456E" w:rsidRPr="00333374" w:rsidRDefault="008E456E" w:rsidP="004D61E7">
            <w:pPr>
              <w:pStyle w:val="TAL"/>
            </w:pPr>
            <w:r w:rsidRPr="00333374">
              <w:t>DM-RS configuration type</w:t>
            </w:r>
          </w:p>
        </w:tc>
        <w:tc>
          <w:tcPr>
            <w:tcW w:w="2502" w:type="dxa"/>
          </w:tcPr>
          <w:p w14:paraId="6F1CC1C5" w14:textId="77777777" w:rsidR="008E456E" w:rsidRPr="00EA01F3" w:rsidRDefault="008E456E" w:rsidP="004D61E7">
            <w:pPr>
              <w:keepNext/>
              <w:keepLines/>
              <w:spacing w:after="0"/>
              <w:jc w:val="center"/>
              <w:rPr>
                <w:rFonts w:eastAsia="DengXian"/>
                <w:lang w:val="fr-FR"/>
              </w:rPr>
            </w:pPr>
            <w:r>
              <w:rPr>
                <w:rFonts w:ascii="Arial" w:eastAsia="DengXian" w:hAnsi="Arial"/>
                <w:sz w:val="18"/>
                <w:lang w:val="fr-FR"/>
              </w:rPr>
              <w:t>enhanced DM-RS type 1</w:t>
            </w:r>
          </w:p>
        </w:tc>
      </w:tr>
      <w:tr w:rsidR="008E456E" w:rsidRPr="008C3753"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8C3753" w:rsidRDefault="008E456E" w:rsidP="004D61E7">
            <w:pPr>
              <w:pStyle w:val="TAL"/>
            </w:pPr>
          </w:p>
        </w:tc>
        <w:tc>
          <w:tcPr>
            <w:tcW w:w="3827" w:type="dxa"/>
            <w:tcBorders>
              <w:left w:val="single" w:sz="4" w:space="0" w:color="auto"/>
            </w:tcBorders>
          </w:tcPr>
          <w:p w14:paraId="1EB4A5CB" w14:textId="77777777" w:rsidR="008E456E" w:rsidRPr="00333374" w:rsidRDefault="008E456E" w:rsidP="004D61E7">
            <w:pPr>
              <w:pStyle w:val="TAL"/>
            </w:pPr>
            <w:r w:rsidRPr="00333374">
              <w:t>DM-RS duration</w:t>
            </w:r>
          </w:p>
        </w:tc>
        <w:tc>
          <w:tcPr>
            <w:tcW w:w="2502" w:type="dxa"/>
          </w:tcPr>
          <w:p w14:paraId="13492641" w14:textId="77777777" w:rsidR="008E456E" w:rsidRPr="00EA01F3" w:rsidRDefault="008E456E" w:rsidP="004D61E7">
            <w:pPr>
              <w:pStyle w:val="TAC"/>
              <w:rPr>
                <w:rFonts w:cs="Arial"/>
                <w:highlight w:val="yellow"/>
              </w:rPr>
            </w:pPr>
            <w:r w:rsidRPr="00C5313B">
              <w:t>single-symbol DM-RS</w:t>
            </w:r>
          </w:p>
        </w:tc>
      </w:tr>
      <w:tr w:rsidR="008E456E" w:rsidRPr="008C3753"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8C3753" w:rsidRDefault="008E456E" w:rsidP="004D61E7">
            <w:pPr>
              <w:pStyle w:val="TAL"/>
            </w:pPr>
          </w:p>
        </w:tc>
        <w:tc>
          <w:tcPr>
            <w:tcW w:w="3827" w:type="dxa"/>
            <w:tcBorders>
              <w:left w:val="single" w:sz="4" w:space="0" w:color="auto"/>
            </w:tcBorders>
          </w:tcPr>
          <w:p w14:paraId="1FE63067" w14:textId="77777777" w:rsidR="008E456E" w:rsidRPr="00333374" w:rsidRDefault="008E456E" w:rsidP="004D61E7">
            <w:pPr>
              <w:pStyle w:val="TAL"/>
            </w:pPr>
            <w:r w:rsidRPr="00333374">
              <w:t>Additional DM-RS position</w:t>
            </w:r>
          </w:p>
        </w:tc>
        <w:tc>
          <w:tcPr>
            <w:tcW w:w="2502" w:type="dxa"/>
          </w:tcPr>
          <w:p w14:paraId="5CDBB296" w14:textId="77777777" w:rsidR="008E456E" w:rsidRPr="00EA01F3" w:rsidRDefault="008E456E" w:rsidP="004D61E7">
            <w:pPr>
              <w:pStyle w:val="TAC"/>
              <w:rPr>
                <w:rFonts w:cs="Arial"/>
                <w:highlight w:val="yellow"/>
              </w:rPr>
            </w:pPr>
            <w:r w:rsidRPr="00C5313B">
              <w:t>pos1</w:t>
            </w:r>
          </w:p>
        </w:tc>
      </w:tr>
      <w:tr w:rsidR="008E456E" w:rsidRPr="008C3753"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8C3753" w:rsidRDefault="008E456E" w:rsidP="004D61E7">
            <w:pPr>
              <w:pStyle w:val="TAL"/>
            </w:pPr>
          </w:p>
        </w:tc>
        <w:tc>
          <w:tcPr>
            <w:tcW w:w="3827" w:type="dxa"/>
            <w:tcBorders>
              <w:left w:val="single" w:sz="4" w:space="0" w:color="auto"/>
            </w:tcBorders>
          </w:tcPr>
          <w:p w14:paraId="731187D7" w14:textId="77777777" w:rsidR="008E456E" w:rsidRPr="00333374" w:rsidRDefault="008E456E" w:rsidP="004D61E7">
            <w:pPr>
              <w:pStyle w:val="TAL"/>
            </w:pPr>
            <w:r w:rsidRPr="00333374">
              <w:t>Number of DM-RS CDM group(s) without data</w:t>
            </w:r>
          </w:p>
        </w:tc>
        <w:tc>
          <w:tcPr>
            <w:tcW w:w="2502" w:type="dxa"/>
          </w:tcPr>
          <w:p w14:paraId="02953BBE" w14:textId="77777777" w:rsidR="008E456E" w:rsidRPr="00EA01F3" w:rsidRDefault="008E456E" w:rsidP="004D61E7">
            <w:pPr>
              <w:pStyle w:val="TAC"/>
              <w:rPr>
                <w:rFonts w:cs="Arial"/>
                <w:highlight w:val="yellow"/>
              </w:rPr>
            </w:pPr>
            <w:r w:rsidRPr="00C5313B">
              <w:t>2</w:t>
            </w:r>
          </w:p>
        </w:tc>
      </w:tr>
      <w:tr w:rsidR="008E456E" w:rsidRPr="008C3753"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8C3753" w:rsidRDefault="008E456E" w:rsidP="004D61E7">
            <w:pPr>
              <w:pStyle w:val="TAL"/>
            </w:pPr>
          </w:p>
        </w:tc>
        <w:tc>
          <w:tcPr>
            <w:tcW w:w="3827" w:type="dxa"/>
            <w:tcBorders>
              <w:left w:val="single" w:sz="4" w:space="0" w:color="auto"/>
            </w:tcBorders>
          </w:tcPr>
          <w:p w14:paraId="3D3B8A73" w14:textId="77777777" w:rsidR="008E456E" w:rsidRPr="00333374" w:rsidRDefault="008E456E" w:rsidP="004D61E7">
            <w:pPr>
              <w:pStyle w:val="TAL"/>
            </w:pPr>
            <w:r w:rsidRPr="00333374">
              <w:t>Ratio of PUSCH EPRE to DM-RS EPRE</w:t>
            </w:r>
          </w:p>
        </w:tc>
        <w:tc>
          <w:tcPr>
            <w:tcW w:w="2502" w:type="dxa"/>
          </w:tcPr>
          <w:p w14:paraId="303B2BA1" w14:textId="77777777" w:rsidR="008E456E" w:rsidRPr="00EA01F3" w:rsidRDefault="008E456E" w:rsidP="004D61E7">
            <w:pPr>
              <w:pStyle w:val="TAC"/>
              <w:rPr>
                <w:rFonts w:cs="Arial"/>
                <w:highlight w:val="yellow"/>
              </w:rPr>
            </w:pPr>
            <w:r w:rsidRPr="00C5313B">
              <w:t>-3 dB</w:t>
            </w:r>
          </w:p>
        </w:tc>
      </w:tr>
      <w:tr w:rsidR="008E456E" w:rsidRPr="008C3753"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8C3753" w:rsidRDefault="008E456E" w:rsidP="004D61E7">
            <w:pPr>
              <w:pStyle w:val="TAL"/>
            </w:pPr>
          </w:p>
        </w:tc>
        <w:tc>
          <w:tcPr>
            <w:tcW w:w="3827" w:type="dxa"/>
            <w:tcBorders>
              <w:left w:val="single" w:sz="4" w:space="0" w:color="auto"/>
            </w:tcBorders>
          </w:tcPr>
          <w:p w14:paraId="3A50A13E" w14:textId="77777777" w:rsidR="008E456E" w:rsidRPr="00333374" w:rsidRDefault="008E456E" w:rsidP="004D61E7">
            <w:pPr>
              <w:pStyle w:val="TAL"/>
            </w:pPr>
            <w:r w:rsidRPr="00333374">
              <w:t>DM-RS port(s)</w:t>
            </w:r>
          </w:p>
        </w:tc>
        <w:tc>
          <w:tcPr>
            <w:tcW w:w="2502" w:type="dxa"/>
          </w:tcPr>
          <w:p w14:paraId="4246ADA7" w14:textId="77777777" w:rsidR="008E456E" w:rsidRPr="00EA01F3" w:rsidRDefault="008E456E" w:rsidP="004D61E7">
            <w:pPr>
              <w:pStyle w:val="TAC"/>
              <w:rPr>
                <w:rFonts w:cs="Arial"/>
                <w:highlight w:val="yellow"/>
              </w:rPr>
            </w:pPr>
            <w:r w:rsidRPr="00C5313B">
              <w:t>{8}, {8,9}</w:t>
            </w:r>
          </w:p>
        </w:tc>
      </w:tr>
      <w:tr w:rsidR="008E456E" w:rsidRPr="008C3753"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8C3753" w:rsidRDefault="008E456E" w:rsidP="004D61E7">
            <w:pPr>
              <w:pStyle w:val="TAL"/>
            </w:pPr>
          </w:p>
        </w:tc>
        <w:tc>
          <w:tcPr>
            <w:tcW w:w="3827" w:type="dxa"/>
            <w:tcBorders>
              <w:left w:val="single" w:sz="4" w:space="0" w:color="auto"/>
            </w:tcBorders>
          </w:tcPr>
          <w:p w14:paraId="48296BAC" w14:textId="77777777" w:rsidR="008E456E" w:rsidRPr="008C3753" w:rsidRDefault="008E456E" w:rsidP="004D61E7">
            <w:pPr>
              <w:pStyle w:val="TAL"/>
            </w:pPr>
            <w:r w:rsidRPr="008C3753">
              <w:t>DM-RS sequence generation</w:t>
            </w:r>
          </w:p>
        </w:tc>
        <w:tc>
          <w:tcPr>
            <w:tcW w:w="2502" w:type="dxa"/>
          </w:tcPr>
          <w:p w14:paraId="78146F23" w14:textId="77777777" w:rsidR="008E456E" w:rsidRPr="008C3753" w:rsidRDefault="008E456E" w:rsidP="004D61E7">
            <w:pPr>
              <w:pStyle w:val="TAC"/>
              <w:rPr>
                <w:rFonts w:cs="Arial"/>
              </w:rPr>
            </w:pPr>
            <w:r w:rsidRPr="00C5313B">
              <w:t>NID0=0, nSCID =0</w:t>
            </w:r>
          </w:p>
        </w:tc>
      </w:tr>
      <w:tr w:rsidR="008E456E" w:rsidRPr="008C3753"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8C3753" w:rsidRDefault="008E456E" w:rsidP="004D61E7">
            <w:pPr>
              <w:pStyle w:val="TAL"/>
            </w:pPr>
            <w:r w:rsidRPr="008C3753">
              <w:t>Time domain resource assignment</w:t>
            </w:r>
          </w:p>
        </w:tc>
        <w:tc>
          <w:tcPr>
            <w:tcW w:w="3827" w:type="dxa"/>
            <w:tcBorders>
              <w:left w:val="single" w:sz="4" w:space="0" w:color="auto"/>
            </w:tcBorders>
          </w:tcPr>
          <w:p w14:paraId="3F17A42A" w14:textId="77777777" w:rsidR="008E456E" w:rsidRPr="008C3753" w:rsidRDefault="008E456E" w:rsidP="004D61E7">
            <w:pPr>
              <w:pStyle w:val="TAL"/>
            </w:pPr>
            <w:r w:rsidRPr="008C3753">
              <w:rPr>
                <w:rFonts w:eastAsia="Batang"/>
              </w:rPr>
              <w:t>PUSCH mapping type</w:t>
            </w:r>
          </w:p>
        </w:tc>
        <w:tc>
          <w:tcPr>
            <w:tcW w:w="2502" w:type="dxa"/>
          </w:tcPr>
          <w:p w14:paraId="0901C28B" w14:textId="77777777" w:rsidR="008E456E" w:rsidRPr="008C3753" w:rsidRDefault="008E456E" w:rsidP="004D61E7">
            <w:pPr>
              <w:pStyle w:val="TAC"/>
              <w:rPr>
                <w:rFonts w:cs="Arial"/>
              </w:rPr>
            </w:pPr>
            <w:r w:rsidRPr="008C3753">
              <w:rPr>
                <w:rFonts w:cs="Arial"/>
              </w:rPr>
              <w:t>A, B</w:t>
            </w:r>
          </w:p>
        </w:tc>
      </w:tr>
      <w:tr w:rsidR="008E456E" w:rsidRPr="008C3753"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8C3753" w:rsidRDefault="008E456E" w:rsidP="004D61E7">
            <w:pPr>
              <w:pStyle w:val="TAL"/>
            </w:pPr>
          </w:p>
        </w:tc>
        <w:tc>
          <w:tcPr>
            <w:tcW w:w="3827" w:type="dxa"/>
            <w:tcBorders>
              <w:left w:val="single" w:sz="4" w:space="0" w:color="auto"/>
            </w:tcBorders>
          </w:tcPr>
          <w:p w14:paraId="36FBDAA3" w14:textId="77777777" w:rsidR="008E456E" w:rsidRPr="008C3753" w:rsidRDefault="008E456E" w:rsidP="004D61E7">
            <w:pPr>
              <w:pStyle w:val="TAL"/>
              <w:rPr>
                <w:rFonts w:eastAsia="Batang"/>
              </w:rPr>
            </w:pPr>
            <w:r w:rsidRPr="008C3753">
              <w:t>Start symbol</w:t>
            </w:r>
          </w:p>
        </w:tc>
        <w:tc>
          <w:tcPr>
            <w:tcW w:w="2502" w:type="dxa"/>
          </w:tcPr>
          <w:p w14:paraId="76FF7B99" w14:textId="77777777" w:rsidR="008E456E" w:rsidRPr="008C3753" w:rsidRDefault="008E456E" w:rsidP="004D61E7">
            <w:pPr>
              <w:pStyle w:val="TAC"/>
              <w:rPr>
                <w:rFonts w:cs="Arial"/>
              </w:rPr>
            </w:pPr>
            <w:r w:rsidRPr="008C3753">
              <w:rPr>
                <w:rFonts w:cs="Arial"/>
              </w:rPr>
              <w:t>0</w:t>
            </w:r>
          </w:p>
        </w:tc>
      </w:tr>
      <w:tr w:rsidR="008E456E" w:rsidRPr="008C3753"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8C3753" w:rsidRDefault="008E456E" w:rsidP="004D61E7">
            <w:pPr>
              <w:pStyle w:val="TAL"/>
            </w:pPr>
          </w:p>
        </w:tc>
        <w:tc>
          <w:tcPr>
            <w:tcW w:w="3827" w:type="dxa"/>
            <w:tcBorders>
              <w:left w:val="single" w:sz="4" w:space="0" w:color="auto"/>
            </w:tcBorders>
          </w:tcPr>
          <w:p w14:paraId="1E6A2FC5" w14:textId="77777777" w:rsidR="008E456E" w:rsidRPr="008C3753" w:rsidRDefault="008E456E" w:rsidP="004D61E7">
            <w:pPr>
              <w:pStyle w:val="TAL"/>
            </w:pPr>
            <w:r w:rsidRPr="008C3753">
              <w:t>Allocation length</w:t>
            </w:r>
          </w:p>
        </w:tc>
        <w:tc>
          <w:tcPr>
            <w:tcW w:w="2502" w:type="dxa"/>
          </w:tcPr>
          <w:p w14:paraId="6AB75FAC" w14:textId="77777777" w:rsidR="008E456E" w:rsidRPr="008C3753" w:rsidRDefault="008E456E" w:rsidP="004D61E7">
            <w:pPr>
              <w:pStyle w:val="TAC"/>
              <w:rPr>
                <w:rFonts w:cs="Arial"/>
              </w:rPr>
            </w:pPr>
            <w:r w:rsidRPr="008C3753">
              <w:rPr>
                <w:rFonts w:cs="Arial"/>
              </w:rPr>
              <w:t>14</w:t>
            </w:r>
          </w:p>
        </w:tc>
      </w:tr>
      <w:tr w:rsidR="008E456E" w:rsidRPr="008C3753"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8C3753" w:rsidRDefault="008E456E" w:rsidP="004D61E7">
            <w:pPr>
              <w:pStyle w:val="TAL"/>
            </w:pPr>
            <w:r w:rsidRPr="008C3753">
              <w:t>Frequency domain resource assignment</w:t>
            </w:r>
          </w:p>
        </w:tc>
        <w:tc>
          <w:tcPr>
            <w:tcW w:w="3827" w:type="dxa"/>
            <w:tcBorders>
              <w:left w:val="single" w:sz="4" w:space="0" w:color="auto"/>
            </w:tcBorders>
          </w:tcPr>
          <w:p w14:paraId="305564F1" w14:textId="77777777" w:rsidR="008E456E" w:rsidRPr="008C3753" w:rsidRDefault="008E456E" w:rsidP="004D61E7">
            <w:pPr>
              <w:pStyle w:val="TAL"/>
            </w:pPr>
            <w:r w:rsidRPr="008C3753">
              <w:t>RB assignment</w:t>
            </w:r>
          </w:p>
        </w:tc>
        <w:tc>
          <w:tcPr>
            <w:tcW w:w="2502" w:type="dxa"/>
          </w:tcPr>
          <w:p w14:paraId="570E3B5B" w14:textId="77777777" w:rsidR="008E456E" w:rsidRPr="008C3753" w:rsidRDefault="008E456E" w:rsidP="004D61E7">
            <w:pPr>
              <w:pStyle w:val="TAC"/>
              <w:rPr>
                <w:rFonts w:cs="Arial"/>
              </w:rPr>
            </w:pPr>
            <w:r w:rsidRPr="008C3753">
              <w:rPr>
                <w:rFonts w:cs="Arial"/>
              </w:rPr>
              <w:t>Full applicable test bandwidth</w:t>
            </w:r>
          </w:p>
        </w:tc>
      </w:tr>
      <w:tr w:rsidR="008E456E" w:rsidRPr="008C3753"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8C3753" w:rsidRDefault="008E456E" w:rsidP="004D61E7">
            <w:pPr>
              <w:pStyle w:val="TAL"/>
            </w:pPr>
          </w:p>
        </w:tc>
        <w:tc>
          <w:tcPr>
            <w:tcW w:w="3827" w:type="dxa"/>
            <w:tcBorders>
              <w:left w:val="single" w:sz="4" w:space="0" w:color="auto"/>
            </w:tcBorders>
          </w:tcPr>
          <w:p w14:paraId="45FBC929" w14:textId="77777777" w:rsidR="008E456E" w:rsidRPr="008C3753" w:rsidRDefault="008E456E" w:rsidP="004D61E7">
            <w:pPr>
              <w:pStyle w:val="TAL"/>
            </w:pPr>
            <w:r w:rsidRPr="008C3753">
              <w:t>Frequency hopping</w:t>
            </w:r>
          </w:p>
        </w:tc>
        <w:tc>
          <w:tcPr>
            <w:tcW w:w="2502" w:type="dxa"/>
          </w:tcPr>
          <w:p w14:paraId="67610E5F" w14:textId="77777777" w:rsidR="008E456E" w:rsidRPr="008C3753" w:rsidRDefault="008E456E" w:rsidP="004D61E7">
            <w:pPr>
              <w:pStyle w:val="TAC"/>
              <w:rPr>
                <w:rFonts w:cs="Arial"/>
              </w:rPr>
            </w:pPr>
            <w:r w:rsidRPr="008C3753">
              <w:rPr>
                <w:rFonts w:cs="Arial"/>
              </w:rPr>
              <w:t>Disabled</w:t>
            </w:r>
          </w:p>
        </w:tc>
      </w:tr>
      <w:tr w:rsidR="008E456E" w:rsidRPr="008C3753"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8C3753" w:rsidRDefault="008E456E" w:rsidP="004D61E7">
            <w:pPr>
              <w:pStyle w:val="TAL"/>
            </w:pPr>
            <w:r w:rsidRPr="00333374">
              <w:t>TPMI index for 2Tx two-layer spatial multiplexing transmission</w:t>
            </w:r>
          </w:p>
        </w:tc>
        <w:tc>
          <w:tcPr>
            <w:tcW w:w="2502" w:type="dxa"/>
          </w:tcPr>
          <w:p w14:paraId="5E45AB10" w14:textId="77777777" w:rsidR="008E456E" w:rsidRPr="008C3753" w:rsidRDefault="008E456E" w:rsidP="004D61E7">
            <w:pPr>
              <w:pStyle w:val="TAC"/>
              <w:rPr>
                <w:rFonts w:cs="Arial"/>
              </w:rPr>
            </w:pPr>
            <w:r>
              <w:rPr>
                <w:rFonts w:cs="Arial"/>
              </w:rPr>
              <w:t>0</w:t>
            </w:r>
          </w:p>
        </w:tc>
      </w:tr>
      <w:tr w:rsidR="008E456E" w:rsidRPr="008C3753" w14:paraId="61BE6AE8" w14:textId="77777777" w:rsidTr="004D61E7">
        <w:trPr>
          <w:cantSplit/>
          <w:jc w:val="center"/>
        </w:trPr>
        <w:tc>
          <w:tcPr>
            <w:tcW w:w="7037" w:type="dxa"/>
            <w:gridSpan w:val="2"/>
          </w:tcPr>
          <w:p w14:paraId="3F6B96C4" w14:textId="77777777" w:rsidR="008E456E" w:rsidRPr="008C3753" w:rsidRDefault="008E456E" w:rsidP="004D61E7">
            <w:pPr>
              <w:pStyle w:val="TAL"/>
              <w:rPr>
                <w:rFonts w:eastAsia="Batang"/>
              </w:rPr>
            </w:pPr>
            <w:r w:rsidRPr="008C3753">
              <w:t>Code block group based PUSCH transmission</w:t>
            </w:r>
          </w:p>
        </w:tc>
        <w:tc>
          <w:tcPr>
            <w:tcW w:w="2502" w:type="dxa"/>
          </w:tcPr>
          <w:p w14:paraId="1D83BB8A" w14:textId="77777777" w:rsidR="008E456E" w:rsidRPr="008C3753" w:rsidRDefault="008E456E" w:rsidP="004D61E7">
            <w:pPr>
              <w:pStyle w:val="TAC"/>
              <w:rPr>
                <w:rFonts w:cs="Arial"/>
              </w:rPr>
            </w:pPr>
            <w:r w:rsidRPr="008C3753">
              <w:rPr>
                <w:rFonts w:cs="Arial"/>
              </w:rPr>
              <w:t>Disabled</w:t>
            </w:r>
          </w:p>
        </w:tc>
      </w:tr>
      <w:tr w:rsidR="008E456E" w:rsidRPr="008C3753" w14:paraId="78B432FA" w14:textId="77777777" w:rsidTr="004D61E7">
        <w:trPr>
          <w:cantSplit/>
          <w:jc w:val="center"/>
        </w:trPr>
        <w:tc>
          <w:tcPr>
            <w:tcW w:w="9539" w:type="dxa"/>
            <w:gridSpan w:val="3"/>
          </w:tcPr>
          <w:p w14:paraId="611834F3" w14:textId="77777777" w:rsidR="008E456E" w:rsidRPr="00BA3B3D" w:rsidRDefault="008E456E" w:rsidP="004D61E7">
            <w:pPr>
              <w:pStyle w:val="TAN"/>
            </w:pPr>
            <w:r w:rsidRPr="008C3753">
              <w:t>NOTE 1:</w:t>
            </w:r>
            <w:r w:rsidRPr="008C3753">
              <w:tab/>
            </w:r>
            <w:r w:rsidRPr="00451FD0">
              <w:t>The same requirements are applicable to FDD and TDD with different UL-DL pattern.</w:t>
            </w:r>
          </w:p>
        </w:tc>
      </w:tr>
    </w:tbl>
    <w:p w14:paraId="3414A5D2" w14:textId="77777777" w:rsidR="008E456E" w:rsidRPr="008C3753" w:rsidRDefault="008E456E" w:rsidP="008E456E"/>
    <w:p w14:paraId="172A2CA7" w14:textId="77777777" w:rsidR="008E456E" w:rsidRPr="008C3753" w:rsidRDefault="008E456E" w:rsidP="008E456E">
      <w:pPr>
        <w:pStyle w:val="B1"/>
      </w:pPr>
      <w:r w:rsidRPr="008C3753">
        <w:t>4)</w:t>
      </w:r>
      <w:r w:rsidRPr="008C3753">
        <w:tab/>
        <w:t>The multipath fading emulators shall be configured according to the corresponding channel model defined in annex G.</w:t>
      </w:r>
    </w:p>
    <w:p w14:paraId="47FFC175" w14:textId="77777777" w:rsidR="008E456E" w:rsidRPr="008C3753" w:rsidRDefault="008E456E" w:rsidP="008E456E">
      <w:pPr>
        <w:pStyle w:val="B1"/>
      </w:pPr>
      <w:r w:rsidRPr="008C3753">
        <w:t>5)</w:t>
      </w:r>
      <w:r w:rsidRPr="008C3753">
        <w:tab/>
        <w:t xml:space="preserve">Adjust the equipment so that required SNR specified in table </w:t>
      </w:r>
      <w:r>
        <w:t>8.2.15</w:t>
      </w:r>
      <w:r w:rsidRPr="008C3753">
        <w:t>.5</w:t>
      </w:r>
      <w:r>
        <w:t xml:space="preserve">-1 to </w:t>
      </w:r>
      <w:r w:rsidRPr="008C3753">
        <w:t xml:space="preserve">table </w:t>
      </w:r>
      <w:r>
        <w:t>8.2.15</w:t>
      </w:r>
      <w:r w:rsidRPr="008C3753">
        <w:t>.5</w:t>
      </w:r>
      <w:r>
        <w:t>-4</w:t>
      </w:r>
      <w:r w:rsidRPr="008C3753">
        <w:t xml:space="preserve"> is achieved at the BS input.</w:t>
      </w:r>
    </w:p>
    <w:p w14:paraId="39AD8796" w14:textId="77777777" w:rsidR="008E456E" w:rsidRPr="008C3753" w:rsidRDefault="008E456E" w:rsidP="008E456E">
      <w:pPr>
        <w:pStyle w:val="B1"/>
      </w:pPr>
      <w:r w:rsidRPr="008C3753">
        <w:t>6)</w:t>
      </w:r>
      <w:r w:rsidRPr="008C3753">
        <w:tab/>
        <w:t xml:space="preserve">For each of the reference channels in table </w:t>
      </w:r>
      <w:r>
        <w:t>8.2.15</w:t>
      </w:r>
      <w:r w:rsidRPr="008C3753">
        <w:t>.5</w:t>
      </w:r>
      <w:r>
        <w:t xml:space="preserve">-1 to </w:t>
      </w:r>
      <w:r w:rsidRPr="008C3753">
        <w:t xml:space="preserve">table </w:t>
      </w:r>
      <w:r>
        <w:t>8.2.15</w:t>
      </w:r>
      <w:r w:rsidRPr="008C3753">
        <w:t>.5</w:t>
      </w:r>
      <w:r>
        <w:t>-4</w:t>
      </w:r>
      <w:r w:rsidRPr="008C3753">
        <w:t xml:space="preserve"> applicable for the base station, measure the throughput.</w:t>
      </w:r>
    </w:p>
    <w:p w14:paraId="5137566A" w14:textId="77777777" w:rsidR="008E456E" w:rsidRPr="008C3753" w:rsidRDefault="008E456E" w:rsidP="008E456E">
      <w:pPr>
        <w:pStyle w:val="Heading4"/>
      </w:pPr>
      <w:bookmarkStart w:id="10671" w:name="_Toc176944913"/>
      <w:bookmarkStart w:id="10672" w:name="_Toc187257191"/>
      <w:r>
        <w:t>8.2.15</w:t>
      </w:r>
      <w:r w:rsidRPr="008C3753">
        <w:t>.5</w:t>
      </w:r>
      <w:r w:rsidRPr="008C3753">
        <w:tab/>
        <w:t>Test Requirement</w:t>
      </w:r>
      <w:bookmarkEnd w:id="10671"/>
      <w:bookmarkEnd w:id="10672"/>
    </w:p>
    <w:p w14:paraId="52FB00F1" w14:textId="77777777" w:rsidR="008E456E" w:rsidRPr="008C3753" w:rsidRDefault="008E456E" w:rsidP="008E456E">
      <w:r w:rsidRPr="008C3753">
        <w:t>The throughput measured according to clause </w:t>
      </w:r>
      <w:r>
        <w:t>8.2.15</w:t>
      </w:r>
      <w:r w:rsidRPr="008C3753">
        <w:t xml:space="preserve">.4.2 shall not be below the limits for the SNR levels specified in table </w:t>
      </w:r>
      <w:r>
        <w:t>8.2.15</w:t>
      </w:r>
      <w:r w:rsidRPr="008C3753">
        <w:t>.5</w:t>
      </w:r>
      <w:r>
        <w:t xml:space="preserve">-1 to </w:t>
      </w:r>
      <w:r w:rsidRPr="008C3753">
        <w:t xml:space="preserve">table </w:t>
      </w:r>
      <w:r>
        <w:t>8.2.15</w:t>
      </w:r>
      <w:r w:rsidRPr="008C3753">
        <w:t>.5</w:t>
      </w:r>
      <w:r>
        <w:t>-4</w:t>
      </w:r>
      <w:r w:rsidRPr="008C3753">
        <w:t>.</w:t>
      </w:r>
    </w:p>
    <w:p w14:paraId="35523822"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 xml:space="preserve">-1: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708D7EB3" w14:textId="77777777" w:rsidTr="004D61E7">
        <w:trPr>
          <w:cantSplit/>
          <w:jc w:val="center"/>
        </w:trPr>
        <w:tc>
          <w:tcPr>
            <w:tcW w:w="1007" w:type="dxa"/>
            <w:tcBorders>
              <w:bottom w:val="single" w:sz="4" w:space="0" w:color="auto"/>
            </w:tcBorders>
          </w:tcPr>
          <w:p w14:paraId="2E403930"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70DE9FD4"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7A68D77" w14:textId="77777777" w:rsidR="008E456E" w:rsidRPr="008C3753" w:rsidRDefault="008E456E" w:rsidP="004D61E7">
            <w:pPr>
              <w:pStyle w:val="TAH"/>
            </w:pPr>
            <w:r w:rsidRPr="008C3753">
              <w:t>Cyclic prefix</w:t>
            </w:r>
          </w:p>
        </w:tc>
        <w:tc>
          <w:tcPr>
            <w:tcW w:w="1906" w:type="dxa"/>
            <w:tcBorders>
              <w:bottom w:val="single" w:sz="4" w:space="0" w:color="auto"/>
            </w:tcBorders>
          </w:tcPr>
          <w:p w14:paraId="3B8DD50A"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B32AD0F"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7225FCC7"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365F4073"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7F3853D1" w14:textId="77777777" w:rsidR="008E456E" w:rsidRPr="008C3753" w:rsidRDefault="008E456E" w:rsidP="004D61E7">
            <w:pPr>
              <w:pStyle w:val="TAH"/>
            </w:pPr>
            <w:r w:rsidRPr="008C3753">
              <w:t>SNR</w:t>
            </w:r>
          </w:p>
          <w:p w14:paraId="2EF4632D" w14:textId="77777777" w:rsidR="008E456E" w:rsidRPr="008C3753" w:rsidRDefault="008E456E" w:rsidP="004D61E7">
            <w:pPr>
              <w:pStyle w:val="TAH"/>
            </w:pPr>
            <w:r w:rsidRPr="008C3753">
              <w:t>(dB)</w:t>
            </w:r>
          </w:p>
        </w:tc>
      </w:tr>
      <w:tr w:rsidR="008E456E" w:rsidRPr="008C3753" w14:paraId="2BA22086" w14:textId="77777777" w:rsidTr="004D61E7">
        <w:trPr>
          <w:cantSplit/>
          <w:jc w:val="center"/>
        </w:trPr>
        <w:tc>
          <w:tcPr>
            <w:tcW w:w="1007" w:type="dxa"/>
            <w:shd w:val="clear" w:color="auto" w:fill="auto"/>
          </w:tcPr>
          <w:p w14:paraId="7F42928F" w14:textId="77777777" w:rsidR="008E456E" w:rsidRPr="008C3753" w:rsidRDefault="008E456E" w:rsidP="004D61E7">
            <w:pPr>
              <w:pStyle w:val="TAC"/>
            </w:pPr>
            <w:r w:rsidRPr="008C3753">
              <w:rPr>
                <w:rFonts w:hint="eastAsia"/>
              </w:rPr>
              <w:t>1</w:t>
            </w:r>
          </w:p>
        </w:tc>
        <w:tc>
          <w:tcPr>
            <w:tcW w:w="1085" w:type="dxa"/>
            <w:shd w:val="clear" w:color="auto" w:fill="auto"/>
          </w:tcPr>
          <w:p w14:paraId="37FD69C4" w14:textId="77777777" w:rsidR="008E456E" w:rsidRPr="008C3753" w:rsidRDefault="008E456E" w:rsidP="004D61E7">
            <w:pPr>
              <w:pStyle w:val="TAC"/>
            </w:pPr>
            <w:r>
              <w:t>2</w:t>
            </w:r>
          </w:p>
        </w:tc>
        <w:tc>
          <w:tcPr>
            <w:tcW w:w="858" w:type="dxa"/>
          </w:tcPr>
          <w:p w14:paraId="0FCF5AC0" w14:textId="77777777" w:rsidR="008E456E" w:rsidRPr="008C3753" w:rsidRDefault="008E456E" w:rsidP="004D61E7">
            <w:pPr>
              <w:pStyle w:val="TAC"/>
              <w:rPr>
                <w:rFonts w:cs="Arial"/>
              </w:rPr>
            </w:pPr>
            <w:r w:rsidRPr="008C3753">
              <w:t>Normal</w:t>
            </w:r>
          </w:p>
        </w:tc>
        <w:tc>
          <w:tcPr>
            <w:tcW w:w="1906" w:type="dxa"/>
          </w:tcPr>
          <w:p w14:paraId="20D9235C" w14:textId="77777777" w:rsidR="008E456E" w:rsidRPr="008C3753" w:rsidRDefault="008E456E" w:rsidP="004D61E7">
            <w:pPr>
              <w:pStyle w:val="TAC"/>
            </w:pPr>
            <w:r w:rsidRPr="008C3753">
              <w:t>TDLC300-100 Low</w:t>
            </w:r>
          </w:p>
        </w:tc>
        <w:tc>
          <w:tcPr>
            <w:tcW w:w="1376" w:type="dxa"/>
          </w:tcPr>
          <w:p w14:paraId="452E4F52" w14:textId="77777777" w:rsidR="008E456E" w:rsidRPr="008C3753" w:rsidRDefault="008E456E" w:rsidP="004D61E7">
            <w:pPr>
              <w:pStyle w:val="TAC"/>
            </w:pPr>
            <w:r>
              <w:t>7</w:t>
            </w:r>
            <w:r w:rsidRPr="008C3753">
              <w:t>0 %</w:t>
            </w:r>
          </w:p>
        </w:tc>
        <w:tc>
          <w:tcPr>
            <w:tcW w:w="1418" w:type="dxa"/>
          </w:tcPr>
          <w:p w14:paraId="1CA5E0E5" w14:textId="77777777" w:rsidR="008E456E" w:rsidRPr="008C3753" w:rsidRDefault="008E456E" w:rsidP="004D61E7">
            <w:pPr>
              <w:pStyle w:val="TAC"/>
            </w:pPr>
            <w:r>
              <w:t>G-FR1-A4-8</w:t>
            </w:r>
          </w:p>
        </w:tc>
        <w:tc>
          <w:tcPr>
            <w:tcW w:w="1134" w:type="dxa"/>
          </w:tcPr>
          <w:p w14:paraId="22B17E72" w14:textId="77777777" w:rsidR="008E456E" w:rsidRPr="008C3753" w:rsidRDefault="008E456E" w:rsidP="004D61E7">
            <w:pPr>
              <w:pStyle w:val="TAC"/>
            </w:pPr>
            <w:r w:rsidRPr="008C3753">
              <w:t>pos1</w:t>
            </w:r>
          </w:p>
        </w:tc>
        <w:tc>
          <w:tcPr>
            <w:tcW w:w="847" w:type="dxa"/>
          </w:tcPr>
          <w:p w14:paraId="0E4C994F" w14:textId="77777777" w:rsidR="008E456E" w:rsidRPr="008C3753" w:rsidRDefault="008E456E" w:rsidP="004D61E7">
            <w:pPr>
              <w:pStyle w:val="TAC"/>
            </w:pPr>
            <w:r>
              <w:rPr>
                <w:rFonts w:eastAsiaTheme="minorEastAsia"/>
              </w:rPr>
              <w:t>10.1</w:t>
            </w:r>
          </w:p>
        </w:tc>
      </w:tr>
      <w:tr w:rsidR="008E456E" w:rsidRPr="008C3753"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DA9B23D"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6227A321" w14:textId="77777777" w:rsidR="008E456E" w:rsidRPr="008C3753" w:rsidRDefault="008E456E" w:rsidP="004D61E7">
            <w:pPr>
              <w:pStyle w:val="TAC"/>
            </w:pPr>
            <w:r w:rsidRPr="008C3753">
              <w:t>Normal</w:t>
            </w:r>
          </w:p>
        </w:tc>
        <w:tc>
          <w:tcPr>
            <w:tcW w:w="1906" w:type="dxa"/>
            <w:tcBorders>
              <w:bottom w:val="single" w:sz="4" w:space="0" w:color="auto"/>
            </w:tcBorders>
          </w:tcPr>
          <w:p w14:paraId="25AA0214" w14:textId="77777777" w:rsidR="008E456E" w:rsidRPr="008C3753" w:rsidRDefault="008E456E" w:rsidP="004D61E7">
            <w:pPr>
              <w:pStyle w:val="TAC"/>
            </w:pPr>
            <w:r w:rsidRPr="008C3753">
              <w:t>TDLC300-100 Low</w:t>
            </w:r>
          </w:p>
        </w:tc>
        <w:tc>
          <w:tcPr>
            <w:tcW w:w="1376" w:type="dxa"/>
            <w:tcBorders>
              <w:bottom w:val="single" w:sz="4" w:space="0" w:color="auto"/>
            </w:tcBorders>
          </w:tcPr>
          <w:p w14:paraId="061E91FC" w14:textId="77777777" w:rsidR="008E456E" w:rsidRDefault="008E456E" w:rsidP="004D61E7">
            <w:pPr>
              <w:pStyle w:val="TAC"/>
            </w:pPr>
            <w:r>
              <w:t>7</w:t>
            </w:r>
            <w:r w:rsidRPr="008C3753">
              <w:t>0 %</w:t>
            </w:r>
          </w:p>
        </w:tc>
        <w:tc>
          <w:tcPr>
            <w:tcW w:w="1418" w:type="dxa"/>
            <w:tcBorders>
              <w:bottom w:val="single" w:sz="4" w:space="0" w:color="auto"/>
            </w:tcBorders>
          </w:tcPr>
          <w:p w14:paraId="5DD3266B" w14:textId="77777777" w:rsidR="008E456E" w:rsidRDefault="008E456E" w:rsidP="004D61E7">
            <w:pPr>
              <w:pStyle w:val="TAC"/>
            </w:pPr>
            <w:r>
              <w:t>G-FR1-A4-22</w:t>
            </w:r>
          </w:p>
        </w:tc>
        <w:tc>
          <w:tcPr>
            <w:tcW w:w="1134" w:type="dxa"/>
            <w:tcBorders>
              <w:bottom w:val="single" w:sz="4" w:space="0" w:color="auto"/>
            </w:tcBorders>
          </w:tcPr>
          <w:p w14:paraId="0875C7B8" w14:textId="77777777" w:rsidR="008E456E" w:rsidRPr="008C3753" w:rsidRDefault="008E456E" w:rsidP="004D61E7">
            <w:pPr>
              <w:pStyle w:val="TAC"/>
            </w:pPr>
            <w:r w:rsidRPr="008C3753">
              <w:t>pos1</w:t>
            </w:r>
          </w:p>
        </w:tc>
        <w:tc>
          <w:tcPr>
            <w:tcW w:w="847" w:type="dxa"/>
            <w:tcBorders>
              <w:bottom w:val="single" w:sz="4" w:space="0" w:color="auto"/>
            </w:tcBorders>
          </w:tcPr>
          <w:p w14:paraId="297B8016" w14:textId="77777777" w:rsidR="008E456E" w:rsidRDefault="008E456E" w:rsidP="004D61E7">
            <w:pPr>
              <w:pStyle w:val="TAC"/>
              <w:rPr>
                <w:rFonts w:eastAsiaTheme="minorEastAsia"/>
              </w:rPr>
            </w:pPr>
            <w:r>
              <w:rPr>
                <w:rFonts w:eastAsiaTheme="minorEastAsia"/>
              </w:rPr>
              <w:t>18.2</w:t>
            </w:r>
          </w:p>
        </w:tc>
      </w:tr>
    </w:tbl>
    <w:p w14:paraId="150E0D68" w14:textId="77777777" w:rsidR="008E456E" w:rsidRDefault="008E456E" w:rsidP="008E456E">
      <w:pPr>
        <w:rPr>
          <w:noProof/>
        </w:rPr>
      </w:pPr>
    </w:p>
    <w:p w14:paraId="57251391" w14:textId="34D31CB5"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2</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1144426" w14:textId="77777777" w:rsidTr="004D61E7">
        <w:trPr>
          <w:cantSplit/>
          <w:jc w:val="center"/>
        </w:trPr>
        <w:tc>
          <w:tcPr>
            <w:tcW w:w="1007" w:type="dxa"/>
            <w:tcBorders>
              <w:bottom w:val="single" w:sz="4" w:space="0" w:color="auto"/>
            </w:tcBorders>
          </w:tcPr>
          <w:p w14:paraId="446C88C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12C811BD"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205D322A" w14:textId="77777777" w:rsidR="008E456E" w:rsidRPr="008C3753" w:rsidRDefault="008E456E" w:rsidP="004D61E7">
            <w:pPr>
              <w:pStyle w:val="TAH"/>
            </w:pPr>
            <w:r w:rsidRPr="008C3753">
              <w:t>Cyclic prefix</w:t>
            </w:r>
          </w:p>
        </w:tc>
        <w:tc>
          <w:tcPr>
            <w:tcW w:w="1906" w:type="dxa"/>
            <w:tcBorders>
              <w:bottom w:val="single" w:sz="4" w:space="0" w:color="auto"/>
            </w:tcBorders>
          </w:tcPr>
          <w:p w14:paraId="325A3912"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A4C29C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66EB80A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3B33379"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3CCA9AA0" w14:textId="77777777" w:rsidR="008E456E" w:rsidRPr="008C3753" w:rsidRDefault="008E456E" w:rsidP="004D61E7">
            <w:pPr>
              <w:pStyle w:val="TAH"/>
            </w:pPr>
            <w:r w:rsidRPr="008C3753">
              <w:t>SNR</w:t>
            </w:r>
          </w:p>
          <w:p w14:paraId="439AB4BB" w14:textId="77777777" w:rsidR="008E456E" w:rsidRPr="008C3753" w:rsidRDefault="008E456E" w:rsidP="004D61E7">
            <w:pPr>
              <w:pStyle w:val="TAH"/>
            </w:pPr>
            <w:r w:rsidRPr="008C3753">
              <w:t>(dB)</w:t>
            </w:r>
          </w:p>
        </w:tc>
      </w:tr>
      <w:tr w:rsidR="008E456E" w:rsidRPr="008C3753" w14:paraId="648DFABB" w14:textId="77777777" w:rsidTr="004D61E7">
        <w:trPr>
          <w:cantSplit/>
          <w:jc w:val="center"/>
        </w:trPr>
        <w:tc>
          <w:tcPr>
            <w:tcW w:w="1007" w:type="dxa"/>
            <w:shd w:val="clear" w:color="auto" w:fill="auto"/>
          </w:tcPr>
          <w:p w14:paraId="218733F5" w14:textId="77777777" w:rsidR="008E456E" w:rsidRPr="008C3753" w:rsidRDefault="008E456E" w:rsidP="004D61E7">
            <w:pPr>
              <w:pStyle w:val="TAC"/>
            </w:pPr>
            <w:r w:rsidRPr="008C3753">
              <w:rPr>
                <w:rFonts w:hint="eastAsia"/>
              </w:rPr>
              <w:t>1</w:t>
            </w:r>
          </w:p>
        </w:tc>
        <w:tc>
          <w:tcPr>
            <w:tcW w:w="1085" w:type="dxa"/>
            <w:shd w:val="clear" w:color="auto" w:fill="auto"/>
          </w:tcPr>
          <w:p w14:paraId="5AE102C9" w14:textId="77777777" w:rsidR="008E456E" w:rsidRPr="008C3753" w:rsidRDefault="008E456E" w:rsidP="004D61E7">
            <w:pPr>
              <w:pStyle w:val="TAC"/>
            </w:pPr>
            <w:r>
              <w:t>2</w:t>
            </w:r>
          </w:p>
        </w:tc>
        <w:tc>
          <w:tcPr>
            <w:tcW w:w="858" w:type="dxa"/>
          </w:tcPr>
          <w:p w14:paraId="0534CF7C" w14:textId="77777777" w:rsidR="008E456E" w:rsidRPr="008C3753" w:rsidRDefault="008E456E" w:rsidP="004D61E7">
            <w:pPr>
              <w:pStyle w:val="TAC"/>
              <w:rPr>
                <w:rFonts w:cs="Arial"/>
              </w:rPr>
            </w:pPr>
            <w:r w:rsidRPr="008C3753">
              <w:t>Normal</w:t>
            </w:r>
          </w:p>
        </w:tc>
        <w:tc>
          <w:tcPr>
            <w:tcW w:w="1906" w:type="dxa"/>
          </w:tcPr>
          <w:p w14:paraId="56088231" w14:textId="77777777" w:rsidR="008E456E" w:rsidRPr="008C3753" w:rsidRDefault="008E456E" w:rsidP="004D61E7">
            <w:pPr>
              <w:pStyle w:val="TAC"/>
            </w:pPr>
            <w:r w:rsidRPr="008C3753">
              <w:t>TDLC300-100 Low</w:t>
            </w:r>
          </w:p>
        </w:tc>
        <w:tc>
          <w:tcPr>
            <w:tcW w:w="1376" w:type="dxa"/>
          </w:tcPr>
          <w:p w14:paraId="1F7769D8" w14:textId="77777777" w:rsidR="008E456E" w:rsidRPr="008C3753" w:rsidRDefault="008E456E" w:rsidP="004D61E7">
            <w:pPr>
              <w:pStyle w:val="TAC"/>
            </w:pPr>
            <w:r>
              <w:t>7</w:t>
            </w:r>
            <w:r w:rsidRPr="008C3753">
              <w:t>0 %</w:t>
            </w:r>
          </w:p>
        </w:tc>
        <w:tc>
          <w:tcPr>
            <w:tcW w:w="1418" w:type="dxa"/>
          </w:tcPr>
          <w:p w14:paraId="4324475B" w14:textId="77777777" w:rsidR="008E456E" w:rsidRPr="008C3753" w:rsidRDefault="008E456E" w:rsidP="004D61E7">
            <w:pPr>
              <w:pStyle w:val="TAC"/>
            </w:pPr>
            <w:r w:rsidRPr="00A65802">
              <w:t>G-FR1-A4-</w:t>
            </w:r>
            <w:r>
              <w:t>11</w:t>
            </w:r>
          </w:p>
        </w:tc>
        <w:tc>
          <w:tcPr>
            <w:tcW w:w="1134" w:type="dxa"/>
          </w:tcPr>
          <w:p w14:paraId="61D23743" w14:textId="77777777" w:rsidR="008E456E" w:rsidRPr="008C3753" w:rsidRDefault="008E456E" w:rsidP="004D61E7">
            <w:pPr>
              <w:pStyle w:val="TAC"/>
            </w:pPr>
            <w:r w:rsidRPr="008C3753">
              <w:t>pos1</w:t>
            </w:r>
          </w:p>
        </w:tc>
        <w:tc>
          <w:tcPr>
            <w:tcW w:w="847" w:type="dxa"/>
          </w:tcPr>
          <w:p w14:paraId="589EF0F0" w14:textId="77777777" w:rsidR="008E456E" w:rsidRPr="008C3753" w:rsidRDefault="008E456E" w:rsidP="004D61E7">
            <w:pPr>
              <w:pStyle w:val="TAC"/>
            </w:pPr>
            <w:r>
              <w:rPr>
                <w:rFonts w:eastAsiaTheme="minorEastAsia"/>
              </w:rPr>
              <w:t>10.2</w:t>
            </w:r>
          </w:p>
        </w:tc>
      </w:tr>
      <w:tr w:rsidR="008E456E" w:rsidRPr="008C3753"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33C78E"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557B67B4" w14:textId="77777777" w:rsidR="008E456E" w:rsidRPr="008C3753" w:rsidRDefault="008E456E" w:rsidP="004D61E7">
            <w:pPr>
              <w:pStyle w:val="TAC"/>
            </w:pPr>
            <w:r w:rsidRPr="008C3753">
              <w:t>Normal</w:t>
            </w:r>
          </w:p>
        </w:tc>
        <w:tc>
          <w:tcPr>
            <w:tcW w:w="1906" w:type="dxa"/>
            <w:tcBorders>
              <w:bottom w:val="single" w:sz="4" w:space="0" w:color="auto"/>
            </w:tcBorders>
          </w:tcPr>
          <w:p w14:paraId="7A464B6A" w14:textId="77777777" w:rsidR="008E456E" w:rsidRPr="008C3753" w:rsidRDefault="008E456E" w:rsidP="004D61E7">
            <w:pPr>
              <w:pStyle w:val="TAC"/>
            </w:pPr>
            <w:r w:rsidRPr="008C3753">
              <w:t>TDLC300-100 Low</w:t>
            </w:r>
          </w:p>
        </w:tc>
        <w:tc>
          <w:tcPr>
            <w:tcW w:w="1376" w:type="dxa"/>
            <w:tcBorders>
              <w:bottom w:val="single" w:sz="4" w:space="0" w:color="auto"/>
            </w:tcBorders>
          </w:tcPr>
          <w:p w14:paraId="75C81857" w14:textId="77777777" w:rsidR="008E456E" w:rsidRDefault="008E456E" w:rsidP="004D61E7">
            <w:pPr>
              <w:pStyle w:val="TAC"/>
            </w:pPr>
            <w:r>
              <w:t>7</w:t>
            </w:r>
            <w:r w:rsidRPr="008C3753">
              <w:t>0 %</w:t>
            </w:r>
          </w:p>
        </w:tc>
        <w:tc>
          <w:tcPr>
            <w:tcW w:w="1418" w:type="dxa"/>
            <w:tcBorders>
              <w:bottom w:val="single" w:sz="4" w:space="0" w:color="auto"/>
            </w:tcBorders>
          </w:tcPr>
          <w:p w14:paraId="185AC51B" w14:textId="77777777" w:rsidR="008E456E" w:rsidRDefault="008E456E" w:rsidP="004D61E7">
            <w:pPr>
              <w:pStyle w:val="TAC"/>
            </w:pPr>
            <w:r w:rsidRPr="00A65802">
              <w:t>G-FR1-A4-2</w:t>
            </w:r>
            <w:r>
              <w:t>5</w:t>
            </w:r>
          </w:p>
        </w:tc>
        <w:tc>
          <w:tcPr>
            <w:tcW w:w="1134" w:type="dxa"/>
            <w:tcBorders>
              <w:bottom w:val="single" w:sz="4" w:space="0" w:color="auto"/>
            </w:tcBorders>
          </w:tcPr>
          <w:p w14:paraId="6D486E41" w14:textId="77777777" w:rsidR="008E456E" w:rsidRPr="008C3753" w:rsidRDefault="008E456E" w:rsidP="004D61E7">
            <w:pPr>
              <w:pStyle w:val="TAC"/>
            </w:pPr>
            <w:r w:rsidRPr="008C3753">
              <w:t>pos1</w:t>
            </w:r>
          </w:p>
        </w:tc>
        <w:tc>
          <w:tcPr>
            <w:tcW w:w="847" w:type="dxa"/>
            <w:tcBorders>
              <w:bottom w:val="single" w:sz="4" w:space="0" w:color="auto"/>
            </w:tcBorders>
          </w:tcPr>
          <w:p w14:paraId="0EBA9E77" w14:textId="77777777" w:rsidR="008E456E" w:rsidRDefault="008E456E" w:rsidP="004D61E7">
            <w:pPr>
              <w:pStyle w:val="TAC"/>
              <w:rPr>
                <w:rFonts w:eastAsiaTheme="minorEastAsia"/>
              </w:rPr>
            </w:pPr>
            <w:r>
              <w:rPr>
                <w:rFonts w:eastAsiaTheme="minorEastAsia"/>
              </w:rPr>
              <w:t>18.4</w:t>
            </w:r>
          </w:p>
        </w:tc>
      </w:tr>
    </w:tbl>
    <w:p w14:paraId="36BDE5E0" w14:textId="77777777" w:rsidR="008E456E" w:rsidRDefault="008E456E" w:rsidP="008E456E">
      <w:pPr>
        <w:rPr>
          <w:noProof/>
        </w:rPr>
      </w:pPr>
    </w:p>
    <w:p w14:paraId="2E2890A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3:</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 </w:t>
      </w:r>
      <w:r>
        <w:rPr>
          <w:rFonts w:eastAsia="Malgun Gothic"/>
        </w:rP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12C903E3" w14:textId="77777777" w:rsidTr="004D61E7">
        <w:trPr>
          <w:cantSplit/>
          <w:jc w:val="center"/>
        </w:trPr>
        <w:tc>
          <w:tcPr>
            <w:tcW w:w="1007" w:type="dxa"/>
            <w:tcBorders>
              <w:bottom w:val="single" w:sz="4" w:space="0" w:color="auto"/>
            </w:tcBorders>
          </w:tcPr>
          <w:p w14:paraId="65430F91"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58B91BE5"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0700173" w14:textId="77777777" w:rsidR="008E456E" w:rsidRPr="008C3753" w:rsidRDefault="008E456E" w:rsidP="004D61E7">
            <w:pPr>
              <w:pStyle w:val="TAH"/>
            </w:pPr>
            <w:r w:rsidRPr="008C3753">
              <w:t>Cyclic prefix</w:t>
            </w:r>
          </w:p>
        </w:tc>
        <w:tc>
          <w:tcPr>
            <w:tcW w:w="1906" w:type="dxa"/>
            <w:tcBorders>
              <w:bottom w:val="single" w:sz="4" w:space="0" w:color="auto"/>
            </w:tcBorders>
          </w:tcPr>
          <w:p w14:paraId="73F469C6"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028AB856"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1ECE61D5"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6E8BF0C2"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09A04528" w14:textId="77777777" w:rsidR="008E456E" w:rsidRPr="008C3753" w:rsidRDefault="008E456E" w:rsidP="004D61E7">
            <w:pPr>
              <w:pStyle w:val="TAH"/>
            </w:pPr>
            <w:r w:rsidRPr="008C3753">
              <w:t>SNR</w:t>
            </w:r>
          </w:p>
          <w:p w14:paraId="6489BA9D" w14:textId="77777777" w:rsidR="008E456E" w:rsidRPr="008C3753" w:rsidRDefault="008E456E" w:rsidP="004D61E7">
            <w:pPr>
              <w:pStyle w:val="TAH"/>
            </w:pPr>
            <w:r w:rsidRPr="008C3753">
              <w:t>(dB)</w:t>
            </w:r>
          </w:p>
        </w:tc>
      </w:tr>
      <w:tr w:rsidR="008E456E" w:rsidRPr="008C3753" w14:paraId="5F8AF610" w14:textId="77777777" w:rsidTr="004D61E7">
        <w:trPr>
          <w:cantSplit/>
          <w:jc w:val="center"/>
        </w:trPr>
        <w:tc>
          <w:tcPr>
            <w:tcW w:w="1007" w:type="dxa"/>
            <w:shd w:val="clear" w:color="auto" w:fill="auto"/>
          </w:tcPr>
          <w:p w14:paraId="44A6CFB1" w14:textId="77777777" w:rsidR="008E456E" w:rsidRPr="008C3753" w:rsidRDefault="008E456E" w:rsidP="004D61E7">
            <w:pPr>
              <w:pStyle w:val="TAC"/>
            </w:pPr>
            <w:r w:rsidRPr="008C3753">
              <w:rPr>
                <w:rFonts w:hint="eastAsia"/>
              </w:rPr>
              <w:t>1</w:t>
            </w:r>
          </w:p>
        </w:tc>
        <w:tc>
          <w:tcPr>
            <w:tcW w:w="1085" w:type="dxa"/>
            <w:shd w:val="clear" w:color="auto" w:fill="auto"/>
          </w:tcPr>
          <w:p w14:paraId="4E7A83EE" w14:textId="77777777" w:rsidR="008E456E" w:rsidRPr="008C3753" w:rsidRDefault="008E456E" w:rsidP="004D61E7">
            <w:pPr>
              <w:pStyle w:val="TAC"/>
            </w:pPr>
            <w:r>
              <w:t>2</w:t>
            </w:r>
          </w:p>
        </w:tc>
        <w:tc>
          <w:tcPr>
            <w:tcW w:w="858" w:type="dxa"/>
          </w:tcPr>
          <w:p w14:paraId="4D241801" w14:textId="77777777" w:rsidR="008E456E" w:rsidRPr="008C3753" w:rsidRDefault="008E456E" w:rsidP="004D61E7">
            <w:pPr>
              <w:pStyle w:val="TAC"/>
              <w:rPr>
                <w:rFonts w:cs="Arial"/>
              </w:rPr>
            </w:pPr>
            <w:r w:rsidRPr="008C3753">
              <w:t>Normal</w:t>
            </w:r>
          </w:p>
        </w:tc>
        <w:tc>
          <w:tcPr>
            <w:tcW w:w="1906" w:type="dxa"/>
          </w:tcPr>
          <w:p w14:paraId="7CB9B055" w14:textId="77777777" w:rsidR="008E456E" w:rsidRPr="008C3753" w:rsidRDefault="008E456E" w:rsidP="004D61E7">
            <w:pPr>
              <w:pStyle w:val="TAC"/>
            </w:pPr>
            <w:r w:rsidRPr="008C3753">
              <w:t>TDLC300-100 Low</w:t>
            </w:r>
          </w:p>
        </w:tc>
        <w:tc>
          <w:tcPr>
            <w:tcW w:w="1376" w:type="dxa"/>
          </w:tcPr>
          <w:p w14:paraId="7AAEA223" w14:textId="77777777" w:rsidR="008E456E" w:rsidRPr="008C3753" w:rsidRDefault="008E456E" w:rsidP="004D61E7">
            <w:pPr>
              <w:pStyle w:val="TAC"/>
            </w:pPr>
            <w:r>
              <w:t>7</w:t>
            </w:r>
            <w:r w:rsidRPr="008C3753">
              <w:t>0 %</w:t>
            </w:r>
          </w:p>
        </w:tc>
        <w:tc>
          <w:tcPr>
            <w:tcW w:w="1418" w:type="dxa"/>
          </w:tcPr>
          <w:p w14:paraId="188F2343" w14:textId="77777777" w:rsidR="008E456E" w:rsidRPr="008C3753" w:rsidRDefault="008E456E" w:rsidP="004D61E7">
            <w:pPr>
              <w:pStyle w:val="TAC"/>
            </w:pPr>
            <w:r>
              <w:t>G-FR1-A4-8</w:t>
            </w:r>
          </w:p>
        </w:tc>
        <w:tc>
          <w:tcPr>
            <w:tcW w:w="1134" w:type="dxa"/>
          </w:tcPr>
          <w:p w14:paraId="46486F45" w14:textId="77777777" w:rsidR="008E456E" w:rsidRPr="008C3753" w:rsidRDefault="008E456E" w:rsidP="004D61E7">
            <w:pPr>
              <w:pStyle w:val="TAC"/>
            </w:pPr>
            <w:r w:rsidRPr="008C3753">
              <w:t>pos1</w:t>
            </w:r>
          </w:p>
        </w:tc>
        <w:tc>
          <w:tcPr>
            <w:tcW w:w="847" w:type="dxa"/>
          </w:tcPr>
          <w:p w14:paraId="63E1912A" w14:textId="77777777" w:rsidR="008E456E" w:rsidRPr="008C3753" w:rsidRDefault="008E456E" w:rsidP="004D61E7">
            <w:pPr>
              <w:pStyle w:val="TAC"/>
            </w:pPr>
            <w:r>
              <w:rPr>
                <w:rFonts w:eastAsiaTheme="minorEastAsia"/>
              </w:rPr>
              <w:t>10.2</w:t>
            </w:r>
          </w:p>
        </w:tc>
      </w:tr>
      <w:tr w:rsidR="008E456E" w:rsidRPr="008C3753"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589D8305"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2DB83F7E" w14:textId="77777777" w:rsidR="008E456E" w:rsidRPr="008C3753" w:rsidRDefault="008E456E" w:rsidP="004D61E7">
            <w:pPr>
              <w:pStyle w:val="TAC"/>
            </w:pPr>
            <w:r w:rsidRPr="008C3753">
              <w:t>Normal</w:t>
            </w:r>
          </w:p>
        </w:tc>
        <w:tc>
          <w:tcPr>
            <w:tcW w:w="1906" w:type="dxa"/>
            <w:tcBorders>
              <w:bottom w:val="single" w:sz="4" w:space="0" w:color="auto"/>
            </w:tcBorders>
          </w:tcPr>
          <w:p w14:paraId="1068951A" w14:textId="77777777" w:rsidR="008E456E" w:rsidRPr="008C3753" w:rsidRDefault="008E456E" w:rsidP="004D61E7">
            <w:pPr>
              <w:pStyle w:val="TAC"/>
            </w:pPr>
            <w:r w:rsidRPr="008C3753">
              <w:t>TDLC300-100 Low</w:t>
            </w:r>
          </w:p>
        </w:tc>
        <w:tc>
          <w:tcPr>
            <w:tcW w:w="1376" w:type="dxa"/>
            <w:tcBorders>
              <w:bottom w:val="single" w:sz="4" w:space="0" w:color="auto"/>
            </w:tcBorders>
          </w:tcPr>
          <w:p w14:paraId="172CAF22" w14:textId="77777777" w:rsidR="008E456E" w:rsidRDefault="008E456E" w:rsidP="004D61E7">
            <w:pPr>
              <w:pStyle w:val="TAC"/>
            </w:pPr>
            <w:r>
              <w:t>7</w:t>
            </w:r>
            <w:r w:rsidRPr="008C3753">
              <w:t>0 %</w:t>
            </w:r>
          </w:p>
        </w:tc>
        <w:tc>
          <w:tcPr>
            <w:tcW w:w="1418" w:type="dxa"/>
            <w:tcBorders>
              <w:bottom w:val="single" w:sz="4" w:space="0" w:color="auto"/>
            </w:tcBorders>
          </w:tcPr>
          <w:p w14:paraId="28477708" w14:textId="77777777" w:rsidR="008E456E" w:rsidRPr="00A65802" w:rsidRDefault="008E456E" w:rsidP="004D61E7">
            <w:pPr>
              <w:pStyle w:val="TAC"/>
            </w:pPr>
            <w:r w:rsidRPr="00A65802">
              <w:t>G-FR1-A4-22</w:t>
            </w:r>
          </w:p>
        </w:tc>
        <w:tc>
          <w:tcPr>
            <w:tcW w:w="1134" w:type="dxa"/>
            <w:tcBorders>
              <w:bottom w:val="single" w:sz="4" w:space="0" w:color="auto"/>
            </w:tcBorders>
          </w:tcPr>
          <w:p w14:paraId="58AE32EA" w14:textId="77777777" w:rsidR="008E456E" w:rsidRPr="008C3753" w:rsidRDefault="008E456E" w:rsidP="004D61E7">
            <w:pPr>
              <w:pStyle w:val="TAC"/>
            </w:pPr>
            <w:r w:rsidRPr="008C3753">
              <w:t>pos1</w:t>
            </w:r>
          </w:p>
        </w:tc>
        <w:tc>
          <w:tcPr>
            <w:tcW w:w="847" w:type="dxa"/>
            <w:tcBorders>
              <w:bottom w:val="single" w:sz="4" w:space="0" w:color="auto"/>
            </w:tcBorders>
          </w:tcPr>
          <w:p w14:paraId="2DE42003" w14:textId="77777777" w:rsidR="008E456E" w:rsidRDefault="008E456E" w:rsidP="004D61E7">
            <w:pPr>
              <w:pStyle w:val="TAC"/>
              <w:rPr>
                <w:rFonts w:eastAsiaTheme="minorEastAsia"/>
              </w:rPr>
            </w:pPr>
            <w:r>
              <w:rPr>
                <w:rFonts w:eastAsiaTheme="minorEastAsia"/>
              </w:rPr>
              <w:t>18.3</w:t>
            </w:r>
          </w:p>
        </w:tc>
      </w:tr>
    </w:tbl>
    <w:p w14:paraId="3B2FC1F6" w14:textId="77777777" w:rsidR="008E456E" w:rsidRDefault="008E456E" w:rsidP="008E456E">
      <w:pPr>
        <w:rPr>
          <w:noProof/>
        </w:rPr>
      </w:pPr>
    </w:p>
    <w:p w14:paraId="3230DA0D" w14:textId="77777777" w:rsidR="008E456E" w:rsidRPr="008C3753" w:rsidRDefault="008E456E" w:rsidP="008E456E">
      <w:pPr>
        <w:pStyle w:val="TH"/>
        <w:rPr>
          <w:rFonts w:eastAsia="Malgun Gothic"/>
        </w:rPr>
      </w:pPr>
      <w:r w:rsidRPr="008C3753">
        <w:rPr>
          <w:rFonts w:eastAsia="Malgun Gothic"/>
        </w:rPr>
        <w:t xml:space="preserve">Table </w:t>
      </w:r>
      <w:r>
        <w:rPr>
          <w:rFonts w:eastAsia="Malgun Gothic"/>
        </w:rPr>
        <w:t>8.2.15.5</w:t>
      </w:r>
      <w:r w:rsidRPr="008C3753">
        <w:rPr>
          <w:rFonts w:eastAsia="Malgun Gothic"/>
        </w:rPr>
        <w:t>-</w:t>
      </w:r>
      <w:r>
        <w:rPr>
          <w:rFonts w:eastAsia="Malgun Gothic"/>
        </w:rPr>
        <w:t>4</w:t>
      </w:r>
      <w:r w:rsidRPr="008C3753">
        <w:rPr>
          <w:rFonts w:eastAsia="Malgun Gothic"/>
        </w:rPr>
        <w:t xml:space="preserve">: </w:t>
      </w:r>
      <w:r w:rsidRPr="008C3753">
        <w:rPr>
          <w:rFonts w:hint="eastAsia"/>
        </w:rPr>
        <w:t>Test</w:t>
      </w:r>
      <w:r w:rsidRPr="008C3753">
        <w:rPr>
          <w:rFonts w:eastAsia="Malgun Gothic"/>
        </w:rPr>
        <w:t xml:space="preserve"> requirements for PUSCH</w:t>
      </w:r>
      <w:r w:rsidRPr="008C3753">
        <w:rPr>
          <w:rFonts w:eastAsia="Malgun Gothic" w:hint="eastAsia"/>
        </w:rPr>
        <w:t xml:space="preserve"> with </w:t>
      </w:r>
      <w:r>
        <w:rPr>
          <w:rFonts w:eastAsia="Malgun Gothic"/>
        </w:rPr>
        <w:t>7</w:t>
      </w:r>
      <w:r w:rsidRPr="008C3753">
        <w:rPr>
          <w:rFonts w:eastAsia="Malgun Gothic" w:hint="eastAsia"/>
        </w:rPr>
        <w:t>0% of maximum throughput</w:t>
      </w:r>
      <w:r w:rsidRPr="008C3753">
        <w:rPr>
          <w:rFonts w:eastAsia="Malgun Gothic"/>
        </w:rPr>
        <w:t>,</w:t>
      </w:r>
      <w:r>
        <w:rPr>
          <w:rFonts w:eastAsia="Malgun Gothic"/>
        </w:rPr>
        <w:t xml:space="preserve"> enhanced DM-RS</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8E456E" w:rsidRPr="008C3753" w14:paraId="2387D200" w14:textId="77777777" w:rsidTr="004D61E7">
        <w:trPr>
          <w:cantSplit/>
          <w:jc w:val="center"/>
        </w:trPr>
        <w:tc>
          <w:tcPr>
            <w:tcW w:w="1007" w:type="dxa"/>
            <w:tcBorders>
              <w:bottom w:val="single" w:sz="4" w:space="0" w:color="auto"/>
            </w:tcBorders>
          </w:tcPr>
          <w:p w14:paraId="1729FCD7" w14:textId="77777777" w:rsidR="008E456E" w:rsidRPr="008C3753" w:rsidRDefault="008E456E" w:rsidP="004D61E7">
            <w:pPr>
              <w:pStyle w:val="TAH"/>
            </w:pPr>
            <w:r w:rsidRPr="008C3753">
              <w:t>Number of TX antennas</w:t>
            </w:r>
          </w:p>
        </w:tc>
        <w:tc>
          <w:tcPr>
            <w:tcW w:w="1085" w:type="dxa"/>
            <w:tcBorders>
              <w:bottom w:val="single" w:sz="4" w:space="0" w:color="auto"/>
            </w:tcBorders>
          </w:tcPr>
          <w:p w14:paraId="40D58EF6" w14:textId="77777777" w:rsidR="008E456E" w:rsidRPr="008C3753" w:rsidRDefault="008E456E" w:rsidP="004D61E7">
            <w:pPr>
              <w:pStyle w:val="TAH"/>
            </w:pPr>
            <w:r w:rsidRPr="008C3753">
              <w:t>Number of RX antennas</w:t>
            </w:r>
          </w:p>
        </w:tc>
        <w:tc>
          <w:tcPr>
            <w:tcW w:w="858" w:type="dxa"/>
            <w:tcBorders>
              <w:bottom w:val="single" w:sz="4" w:space="0" w:color="auto"/>
            </w:tcBorders>
          </w:tcPr>
          <w:p w14:paraId="5BDA3873" w14:textId="77777777" w:rsidR="008E456E" w:rsidRPr="008C3753" w:rsidRDefault="008E456E" w:rsidP="004D61E7">
            <w:pPr>
              <w:pStyle w:val="TAH"/>
            </w:pPr>
            <w:r w:rsidRPr="008C3753">
              <w:t>Cyclic prefix</w:t>
            </w:r>
          </w:p>
        </w:tc>
        <w:tc>
          <w:tcPr>
            <w:tcW w:w="1906" w:type="dxa"/>
            <w:tcBorders>
              <w:bottom w:val="single" w:sz="4" w:space="0" w:color="auto"/>
            </w:tcBorders>
          </w:tcPr>
          <w:p w14:paraId="5DB47FBF" w14:textId="77777777" w:rsidR="008E456E" w:rsidRPr="009157A1" w:rsidRDefault="008E456E" w:rsidP="004D61E7">
            <w:pPr>
              <w:pStyle w:val="TAH"/>
              <w:rPr>
                <w:lang w:val="fr-FR"/>
              </w:rPr>
            </w:pPr>
            <w:r w:rsidRPr="009157A1">
              <w:rPr>
                <w:lang w:val="fr-FR"/>
              </w:rPr>
              <w:t>Propagation conditions and correlation matrix (annex G)</w:t>
            </w:r>
          </w:p>
        </w:tc>
        <w:tc>
          <w:tcPr>
            <w:tcW w:w="1376" w:type="dxa"/>
            <w:tcBorders>
              <w:bottom w:val="single" w:sz="4" w:space="0" w:color="auto"/>
            </w:tcBorders>
          </w:tcPr>
          <w:p w14:paraId="7095B8C5" w14:textId="77777777" w:rsidR="008E456E" w:rsidRPr="008C3753" w:rsidRDefault="008E456E" w:rsidP="004D61E7">
            <w:pPr>
              <w:pStyle w:val="TAH"/>
            </w:pPr>
            <w:r w:rsidRPr="008C3753">
              <w:t>Fraction of maximum throughput</w:t>
            </w:r>
          </w:p>
        </w:tc>
        <w:tc>
          <w:tcPr>
            <w:tcW w:w="1418" w:type="dxa"/>
            <w:tcBorders>
              <w:bottom w:val="single" w:sz="4" w:space="0" w:color="auto"/>
            </w:tcBorders>
          </w:tcPr>
          <w:p w14:paraId="3ADE5D78" w14:textId="77777777" w:rsidR="008E456E" w:rsidRPr="008C3753" w:rsidRDefault="008E456E" w:rsidP="004D61E7">
            <w:pPr>
              <w:pStyle w:val="TAH"/>
            </w:pPr>
            <w:r w:rsidRPr="008C3753">
              <w:t>FRC</w:t>
            </w:r>
            <w:r w:rsidRPr="008C3753">
              <w:br/>
              <w:t>(annex A)</w:t>
            </w:r>
          </w:p>
        </w:tc>
        <w:tc>
          <w:tcPr>
            <w:tcW w:w="1134" w:type="dxa"/>
            <w:tcBorders>
              <w:bottom w:val="single" w:sz="4" w:space="0" w:color="auto"/>
            </w:tcBorders>
          </w:tcPr>
          <w:p w14:paraId="7FB4A0D4" w14:textId="77777777" w:rsidR="008E456E" w:rsidRPr="008C3753" w:rsidRDefault="008E456E" w:rsidP="004D61E7">
            <w:pPr>
              <w:pStyle w:val="TAH"/>
            </w:pPr>
            <w:r w:rsidRPr="008C3753">
              <w:t>Additional DM-RS position</w:t>
            </w:r>
          </w:p>
        </w:tc>
        <w:tc>
          <w:tcPr>
            <w:tcW w:w="847" w:type="dxa"/>
            <w:tcBorders>
              <w:bottom w:val="single" w:sz="4" w:space="0" w:color="auto"/>
            </w:tcBorders>
          </w:tcPr>
          <w:p w14:paraId="4F8AD5DB" w14:textId="77777777" w:rsidR="008E456E" w:rsidRPr="008C3753" w:rsidRDefault="008E456E" w:rsidP="004D61E7">
            <w:pPr>
              <w:pStyle w:val="TAH"/>
            </w:pPr>
            <w:r w:rsidRPr="008C3753">
              <w:t>SNR</w:t>
            </w:r>
          </w:p>
          <w:p w14:paraId="1C3B21AE" w14:textId="77777777" w:rsidR="008E456E" w:rsidRPr="008C3753" w:rsidRDefault="008E456E" w:rsidP="004D61E7">
            <w:pPr>
              <w:pStyle w:val="TAH"/>
            </w:pPr>
            <w:r w:rsidRPr="008C3753">
              <w:t>(dB)</w:t>
            </w:r>
          </w:p>
        </w:tc>
      </w:tr>
      <w:tr w:rsidR="008E456E" w:rsidRPr="008C3753" w14:paraId="7F97ECD9" w14:textId="77777777" w:rsidTr="004D61E7">
        <w:trPr>
          <w:cantSplit/>
          <w:jc w:val="center"/>
        </w:trPr>
        <w:tc>
          <w:tcPr>
            <w:tcW w:w="1007" w:type="dxa"/>
            <w:shd w:val="clear" w:color="auto" w:fill="auto"/>
          </w:tcPr>
          <w:p w14:paraId="2C900FE9" w14:textId="77777777" w:rsidR="008E456E" w:rsidRPr="008C3753" w:rsidRDefault="008E456E" w:rsidP="004D61E7">
            <w:pPr>
              <w:pStyle w:val="TAC"/>
            </w:pPr>
            <w:r w:rsidRPr="008C3753">
              <w:rPr>
                <w:rFonts w:hint="eastAsia"/>
              </w:rPr>
              <w:t>1</w:t>
            </w:r>
          </w:p>
        </w:tc>
        <w:tc>
          <w:tcPr>
            <w:tcW w:w="1085" w:type="dxa"/>
            <w:shd w:val="clear" w:color="auto" w:fill="auto"/>
          </w:tcPr>
          <w:p w14:paraId="2DBF232E" w14:textId="77777777" w:rsidR="008E456E" w:rsidRPr="008C3753" w:rsidRDefault="008E456E" w:rsidP="004D61E7">
            <w:pPr>
              <w:pStyle w:val="TAC"/>
            </w:pPr>
            <w:r>
              <w:t>2</w:t>
            </w:r>
          </w:p>
        </w:tc>
        <w:tc>
          <w:tcPr>
            <w:tcW w:w="858" w:type="dxa"/>
          </w:tcPr>
          <w:p w14:paraId="18B564C5" w14:textId="77777777" w:rsidR="008E456E" w:rsidRPr="008C3753" w:rsidRDefault="008E456E" w:rsidP="004D61E7">
            <w:pPr>
              <w:pStyle w:val="TAC"/>
              <w:rPr>
                <w:rFonts w:cs="Arial"/>
              </w:rPr>
            </w:pPr>
            <w:r w:rsidRPr="008C3753">
              <w:t>Normal</w:t>
            </w:r>
          </w:p>
        </w:tc>
        <w:tc>
          <w:tcPr>
            <w:tcW w:w="1906" w:type="dxa"/>
          </w:tcPr>
          <w:p w14:paraId="01E790DE" w14:textId="77777777" w:rsidR="008E456E" w:rsidRPr="008C3753" w:rsidRDefault="008E456E" w:rsidP="004D61E7">
            <w:pPr>
              <w:pStyle w:val="TAC"/>
            </w:pPr>
            <w:r w:rsidRPr="008C3753">
              <w:t>TDLC300-100 Low</w:t>
            </w:r>
          </w:p>
        </w:tc>
        <w:tc>
          <w:tcPr>
            <w:tcW w:w="1376" w:type="dxa"/>
          </w:tcPr>
          <w:p w14:paraId="2BAD4A13" w14:textId="77777777" w:rsidR="008E456E" w:rsidRPr="008C3753" w:rsidRDefault="008E456E" w:rsidP="004D61E7">
            <w:pPr>
              <w:pStyle w:val="TAC"/>
            </w:pPr>
            <w:r>
              <w:t>7</w:t>
            </w:r>
            <w:r w:rsidRPr="008C3753">
              <w:t>0 %</w:t>
            </w:r>
          </w:p>
        </w:tc>
        <w:tc>
          <w:tcPr>
            <w:tcW w:w="1418" w:type="dxa"/>
          </w:tcPr>
          <w:p w14:paraId="31FF81F0" w14:textId="77777777" w:rsidR="008E456E" w:rsidRPr="008C3753" w:rsidRDefault="008E456E" w:rsidP="004D61E7">
            <w:pPr>
              <w:pStyle w:val="TAC"/>
            </w:pPr>
            <w:r w:rsidRPr="00A65802">
              <w:t>G-FR1-A4-</w:t>
            </w:r>
            <w:r>
              <w:t>11</w:t>
            </w:r>
          </w:p>
        </w:tc>
        <w:tc>
          <w:tcPr>
            <w:tcW w:w="1134" w:type="dxa"/>
          </w:tcPr>
          <w:p w14:paraId="3228A629" w14:textId="77777777" w:rsidR="008E456E" w:rsidRPr="008C3753" w:rsidRDefault="008E456E" w:rsidP="004D61E7">
            <w:pPr>
              <w:pStyle w:val="TAC"/>
            </w:pPr>
            <w:r w:rsidRPr="008C3753">
              <w:t>pos1</w:t>
            </w:r>
          </w:p>
        </w:tc>
        <w:tc>
          <w:tcPr>
            <w:tcW w:w="847" w:type="dxa"/>
          </w:tcPr>
          <w:p w14:paraId="5C7B41CB" w14:textId="77777777" w:rsidR="008E456E" w:rsidRPr="008C3753" w:rsidRDefault="008E456E" w:rsidP="004D61E7">
            <w:pPr>
              <w:pStyle w:val="TAC"/>
            </w:pPr>
            <w:r>
              <w:rPr>
                <w:rFonts w:eastAsiaTheme="minorEastAsia"/>
              </w:rPr>
              <w:t>10.1</w:t>
            </w:r>
          </w:p>
        </w:tc>
      </w:tr>
      <w:tr w:rsidR="008E456E" w:rsidRPr="008C3753"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8C3753" w:rsidRDefault="008E456E" w:rsidP="004D61E7">
            <w:pPr>
              <w:pStyle w:val="TAC"/>
            </w:pPr>
            <w:r>
              <w:t>2</w:t>
            </w:r>
          </w:p>
        </w:tc>
        <w:tc>
          <w:tcPr>
            <w:tcW w:w="1085" w:type="dxa"/>
            <w:tcBorders>
              <w:bottom w:val="single" w:sz="4" w:space="0" w:color="auto"/>
            </w:tcBorders>
            <w:shd w:val="clear" w:color="auto" w:fill="auto"/>
          </w:tcPr>
          <w:p w14:paraId="25F6DDBF" w14:textId="77777777" w:rsidR="008E456E" w:rsidRPr="008C3753" w:rsidRDefault="008E456E" w:rsidP="004D61E7">
            <w:pPr>
              <w:pStyle w:val="TAC"/>
            </w:pPr>
            <w:r w:rsidRPr="008C3753">
              <w:rPr>
                <w:rFonts w:hint="eastAsia"/>
              </w:rPr>
              <w:t>2</w:t>
            </w:r>
          </w:p>
        </w:tc>
        <w:tc>
          <w:tcPr>
            <w:tcW w:w="858" w:type="dxa"/>
            <w:tcBorders>
              <w:bottom w:val="single" w:sz="4" w:space="0" w:color="auto"/>
            </w:tcBorders>
          </w:tcPr>
          <w:p w14:paraId="0AA5A42F" w14:textId="77777777" w:rsidR="008E456E" w:rsidRPr="008C3753" w:rsidRDefault="008E456E" w:rsidP="004D61E7">
            <w:pPr>
              <w:pStyle w:val="TAC"/>
            </w:pPr>
            <w:r w:rsidRPr="008C3753">
              <w:t>Normal</w:t>
            </w:r>
          </w:p>
        </w:tc>
        <w:tc>
          <w:tcPr>
            <w:tcW w:w="1906" w:type="dxa"/>
            <w:tcBorders>
              <w:bottom w:val="single" w:sz="4" w:space="0" w:color="auto"/>
            </w:tcBorders>
          </w:tcPr>
          <w:p w14:paraId="0F98679C" w14:textId="77777777" w:rsidR="008E456E" w:rsidRPr="008C3753" w:rsidRDefault="008E456E" w:rsidP="004D61E7">
            <w:pPr>
              <w:pStyle w:val="TAC"/>
            </w:pPr>
            <w:r w:rsidRPr="008C3753">
              <w:t>TDLC300-100 Low</w:t>
            </w:r>
          </w:p>
        </w:tc>
        <w:tc>
          <w:tcPr>
            <w:tcW w:w="1376" w:type="dxa"/>
            <w:tcBorders>
              <w:bottom w:val="single" w:sz="4" w:space="0" w:color="auto"/>
            </w:tcBorders>
          </w:tcPr>
          <w:p w14:paraId="64CB788D" w14:textId="77777777" w:rsidR="008E456E" w:rsidRDefault="008E456E" w:rsidP="004D61E7">
            <w:pPr>
              <w:pStyle w:val="TAC"/>
            </w:pPr>
            <w:r>
              <w:t>7</w:t>
            </w:r>
            <w:r w:rsidRPr="008C3753">
              <w:t>0 %</w:t>
            </w:r>
          </w:p>
        </w:tc>
        <w:tc>
          <w:tcPr>
            <w:tcW w:w="1418" w:type="dxa"/>
            <w:tcBorders>
              <w:bottom w:val="single" w:sz="4" w:space="0" w:color="auto"/>
            </w:tcBorders>
          </w:tcPr>
          <w:p w14:paraId="6CDCB1DB" w14:textId="77777777" w:rsidR="008E456E" w:rsidRDefault="008E456E" w:rsidP="004D61E7">
            <w:pPr>
              <w:pStyle w:val="TAC"/>
            </w:pPr>
            <w:r w:rsidRPr="00A65802">
              <w:t>G-FR1-A4-2</w:t>
            </w:r>
            <w:r>
              <w:t>5</w:t>
            </w:r>
          </w:p>
        </w:tc>
        <w:tc>
          <w:tcPr>
            <w:tcW w:w="1134" w:type="dxa"/>
            <w:tcBorders>
              <w:bottom w:val="single" w:sz="4" w:space="0" w:color="auto"/>
            </w:tcBorders>
          </w:tcPr>
          <w:p w14:paraId="69A00954" w14:textId="77777777" w:rsidR="008E456E" w:rsidRPr="008C3753" w:rsidRDefault="008E456E" w:rsidP="004D61E7">
            <w:pPr>
              <w:pStyle w:val="TAC"/>
            </w:pPr>
            <w:r w:rsidRPr="008C3753">
              <w:t>pos1</w:t>
            </w:r>
          </w:p>
        </w:tc>
        <w:tc>
          <w:tcPr>
            <w:tcW w:w="847" w:type="dxa"/>
            <w:tcBorders>
              <w:bottom w:val="single" w:sz="4" w:space="0" w:color="auto"/>
            </w:tcBorders>
          </w:tcPr>
          <w:p w14:paraId="3B92D593" w14:textId="77777777" w:rsidR="008E456E" w:rsidRDefault="008E456E" w:rsidP="004D61E7">
            <w:pPr>
              <w:pStyle w:val="TAC"/>
              <w:rPr>
                <w:rFonts w:eastAsiaTheme="minorEastAsia"/>
              </w:rPr>
            </w:pPr>
            <w:r>
              <w:rPr>
                <w:rFonts w:eastAsiaTheme="minorEastAsia"/>
              </w:rPr>
              <w:t>18.5</w:t>
            </w:r>
          </w:p>
        </w:tc>
      </w:tr>
    </w:tbl>
    <w:p w14:paraId="17BA9785" w14:textId="77777777" w:rsidR="008E456E" w:rsidRPr="008C3753" w:rsidRDefault="008E456E" w:rsidP="00B82A7B">
      <w:pPr>
        <w:rPr>
          <w:rFonts w:eastAsia="Malgun Gothic"/>
        </w:rPr>
      </w:pPr>
    </w:p>
    <w:p w14:paraId="06A025C5" w14:textId="77777777" w:rsidR="008C01E6" w:rsidRPr="008C3753" w:rsidRDefault="008C01E6" w:rsidP="008C01E6">
      <w:pPr>
        <w:pStyle w:val="Heading2"/>
      </w:pPr>
      <w:bookmarkStart w:id="10673" w:name="_Toc53182655"/>
      <w:bookmarkStart w:id="10674" w:name="_Toc58860439"/>
      <w:bookmarkStart w:id="10675" w:name="_Toc58862943"/>
      <w:bookmarkStart w:id="10676" w:name="_Toc61182928"/>
      <w:bookmarkStart w:id="10677" w:name="_Toc66728243"/>
      <w:bookmarkStart w:id="10678" w:name="_Toc74962078"/>
      <w:bookmarkStart w:id="10679" w:name="_Toc75242988"/>
      <w:bookmarkStart w:id="10680" w:name="_Toc76545334"/>
      <w:bookmarkStart w:id="10681" w:name="_Toc82595437"/>
      <w:bookmarkStart w:id="10682" w:name="_Toc89955468"/>
      <w:bookmarkStart w:id="10683" w:name="_Toc98773895"/>
      <w:bookmarkStart w:id="10684" w:name="_Toc106201656"/>
      <w:bookmarkStart w:id="10685" w:name="_Toc115191510"/>
      <w:bookmarkStart w:id="10686" w:name="_Toc122013366"/>
      <w:bookmarkStart w:id="10687" w:name="_Toc124156185"/>
      <w:bookmarkStart w:id="10688" w:name="_Toc131537945"/>
      <w:bookmarkStart w:id="10689" w:name="_Toc137398152"/>
      <w:bookmarkStart w:id="10690" w:name="_Toc156576370"/>
      <w:bookmarkStart w:id="10691" w:name="_Toc176944914"/>
      <w:bookmarkStart w:id="10692" w:name="_Toc187257192"/>
      <w:r w:rsidRPr="008C3753">
        <w:t>8.3</w:t>
      </w:r>
      <w:r w:rsidRPr="008C3753">
        <w:tab/>
        <w:t>Performance requirements for PUCCH</w:t>
      </w:r>
      <w:bookmarkEnd w:id="9311"/>
      <w:bookmarkEnd w:id="9312"/>
      <w:bookmarkEnd w:id="9481"/>
      <w:bookmarkEnd w:id="9482"/>
      <w:bookmarkEnd w:id="9483"/>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8D59968" w14:textId="77777777" w:rsidR="008C01E6" w:rsidRPr="008C3753" w:rsidRDefault="008C01E6" w:rsidP="008C01E6">
      <w:pPr>
        <w:pStyle w:val="Heading3"/>
      </w:pPr>
      <w:bookmarkStart w:id="10693" w:name="_Toc21100133"/>
      <w:bookmarkStart w:id="10694" w:name="_Toc29809931"/>
      <w:bookmarkStart w:id="10695" w:name="_Toc36645324"/>
      <w:bookmarkStart w:id="10696" w:name="_Toc37272378"/>
      <w:bookmarkStart w:id="10697" w:name="_Toc45884624"/>
      <w:bookmarkStart w:id="10698" w:name="_Toc53182656"/>
      <w:bookmarkStart w:id="10699" w:name="_Toc58860440"/>
      <w:bookmarkStart w:id="10700" w:name="_Toc58862944"/>
      <w:bookmarkStart w:id="10701" w:name="_Toc61182929"/>
      <w:bookmarkStart w:id="10702" w:name="_Toc66728244"/>
      <w:bookmarkStart w:id="10703" w:name="_Toc74962079"/>
      <w:bookmarkStart w:id="10704" w:name="_Toc75242989"/>
      <w:bookmarkStart w:id="10705" w:name="_Toc76545335"/>
      <w:bookmarkStart w:id="10706" w:name="_Toc82595438"/>
      <w:bookmarkStart w:id="10707" w:name="_Toc89955469"/>
      <w:bookmarkStart w:id="10708" w:name="_Toc98773896"/>
      <w:bookmarkStart w:id="10709" w:name="_Toc106201657"/>
      <w:bookmarkStart w:id="10710" w:name="_Toc115191511"/>
      <w:bookmarkStart w:id="10711" w:name="_Toc122013367"/>
      <w:bookmarkStart w:id="10712" w:name="_Toc124156186"/>
      <w:bookmarkStart w:id="10713" w:name="_Toc131537946"/>
      <w:bookmarkStart w:id="10714" w:name="_Toc137398153"/>
      <w:bookmarkStart w:id="10715" w:name="_Toc156576371"/>
      <w:bookmarkStart w:id="10716" w:name="_Toc176944915"/>
      <w:bookmarkStart w:id="10717" w:name="_Toc187257193"/>
      <w:r w:rsidRPr="008C3753">
        <w:t>8.3.1</w:t>
      </w:r>
      <w:r w:rsidRPr="008C3753">
        <w:tab/>
        <w:t>Performance requirements for PUCCH format 0</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56B1661" w14:textId="77777777" w:rsidR="008C01E6" w:rsidRPr="008C3753" w:rsidRDefault="008C01E6" w:rsidP="008C01E6">
      <w:pPr>
        <w:pStyle w:val="Heading4"/>
      </w:pPr>
      <w:bookmarkStart w:id="10718" w:name="_Toc21100134"/>
      <w:bookmarkStart w:id="10719" w:name="_Toc29809932"/>
      <w:bookmarkStart w:id="10720" w:name="_Toc36645325"/>
      <w:bookmarkStart w:id="10721" w:name="_Toc37272379"/>
      <w:bookmarkStart w:id="10722" w:name="_Toc45884625"/>
      <w:bookmarkStart w:id="10723" w:name="_Toc53182657"/>
      <w:bookmarkStart w:id="10724" w:name="_Toc58860441"/>
      <w:bookmarkStart w:id="10725" w:name="_Toc58862945"/>
      <w:bookmarkStart w:id="10726" w:name="_Toc61182930"/>
      <w:bookmarkStart w:id="10727" w:name="_Toc66728245"/>
      <w:bookmarkStart w:id="10728" w:name="_Toc74962080"/>
      <w:bookmarkStart w:id="10729" w:name="_Toc75242990"/>
      <w:bookmarkStart w:id="10730" w:name="_Toc76545336"/>
      <w:bookmarkStart w:id="10731" w:name="_Toc82595439"/>
      <w:bookmarkStart w:id="10732" w:name="_Toc89955470"/>
      <w:bookmarkStart w:id="10733" w:name="_Toc98773897"/>
      <w:bookmarkStart w:id="10734" w:name="_Toc106201658"/>
      <w:bookmarkStart w:id="10735" w:name="_Toc115191512"/>
      <w:bookmarkStart w:id="10736" w:name="_Toc122013368"/>
      <w:bookmarkStart w:id="10737" w:name="_Toc124156187"/>
      <w:bookmarkStart w:id="10738" w:name="_Toc131537947"/>
      <w:bookmarkStart w:id="10739" w:name="_Toc137398154"/>
      <w:bookmarkStart w:id="10740" w:name="_Toc156576372"/>
      <w:bookmarkStart w:id="10741" w:name="_Toc176944916"/>
      <w:bookmarkStart w:id="10742" w:name="_Toc187257194"/>
      <w:r w:rsidRPr="008C3753">
        <w:t>8.3.1.1</w:t>
      </w:r>
      <w:r w:rsidRPr="008C3753">
        <w:tab/>
        <w:t>Definition and applicability</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743" w:name="_Toc21100135"/>
      <w:bookmarkStart w:id="10744" w:name="_Toc29809933"/>
      <w:bookmarkStart w:id="10745" w:name="_Toc36645326"/>
      <w:bookmarkStart w:id="10746" w:name="_Toc37272380"/>
      <w:bookmarkStart w:id="10747" w:name="_Toc45884626"/>
      <w:bookmarkStart w:id="10748" w:name="_Toc53182658"/>
      <w:bookmarkStart w:id="10749" w:name="_Toc58860442"/>
      <w:bookmarkStart w:id="10750" w:name="_Toc58862946"/>
      <w:bookmarkStart w:id="10751" w:name="_Toc61182931"/>
      <w:bookmarkStart w:id="10752" w:name="_Toc66728246"/>
      <w:bookmarkStart w:id="10753" w:name="_Toc74962081"/>
      <w:bookmarkStart w:id="10754" w:name="_Toc75242991"/>
      <w:bookmarkStart w:id="10755" w:name="_Toc76545337"/>
      <w:bookmarkStart w:id="10756" w:name="_Toc82595440"/>
      <w:bookmarkStart w:id="10757" w:name="_Toc89955471"/>
      <w:bookmarkStart w:id="10758" w:name="_Toc98773898"/>
      <w:bookmarkStart w:id="10759" w:name="_Toc106201659"/>
      <w:bookmarkStart w:id="10760" w:name="_Toc115191513"/>
      <w:bookmarkStart w:id="10761" w:name="_Toc122013369"/>
      <w:bookmarkStart w:id="10762" w:name="_Toc124156188"/>
      <w:bookmarkStart w:id="10763" w:name="_Toc131537948"/>
      <w:bookmarkStart w:id="10764" w:name="_Toc137398155"/>
      <w:bookmarkStart w:id="10765" w:name="_Toc156576373"/>
      <w:bookmarkStart w:id="10766" w:name="_Toc176944917"/>
      <w:bookmarkStart w:id="10767" w:name="_Toc187257195"/>
      <w:r w:rsidRPr="008C3753">
        <w:t>8.3.1.2</w:t>
      </w:r>
      <w:r w:rsidRPr="008C3753">
        <w:tab/>
        <w:t>Minimum Requirement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68" w:name="_Toc21100136"/>
      <w:bookmarkStart w:id="10769" w:name="_Toc29809934"/>
      <w:bookmarkStart w:id="10770" w:name="_Toc36645327"/>
      <w:bookmarkStart w:id="10771" w:name="_Toc37272381"/>
      <w:bookmarkStart w:id="10772" w:name="_Toc45884627"/>
      <w:bookmarkStart w:id="10773" w:name="_Toc53182659"/>
      <w:bookmarkStart w:id="10774" w:name="_Toc58860443"/>
      <w:bookmarkStart w:id="10775" w:name="_Toc58862947"/>
      <w:bookmarkStart w:id="10776" w:name="_Toc61182932"/>
      <w:bookmarkStart w:id="10777" w:name="_Toc66728247"/>
      <w:bookmarkStart w:id="10778" w:name="_Toc74962082"/>
      <w:bookmarkStart w:id="10779" w:name="_Toc75242992"/>
      <w:bookmarkStart w:id="10780" w:name="_Toc76545338"/>
      <w:bookmarkStart w:id="10781" w:name="_Toc82595441"/>
      <w:bookmarkStart w:id="10782" w:name="_Toc89955472"/>
      <w:bookmarkStart w:id="10783" w:name="_Toc98773899"/>
      <w:bookmarkStart w:id="10784" w:name="_Toc106201660"/>
      <w:bookmarkStart w:id="10785" w:name="_Toc115191514"/>
      <w:bookmarkStart w:id="10786" w:name="_Toc122013370"/>
      <w:bookmarkStart w:id="10787" w:name="_Toc124156189"/>
      <w:bookmarkStart w:id="10788" w:name="_Toc131537949"/>
      <w:bookmarkStart w:id="10789" w:name="_Toc137398156"/>
      <w:bookmarkStart w:id="10790" w:name="_Toc156576374"/>
      <w:bookmarkStart w:id="10791" w:name="_Toc176944918"/>
      <w:bookmarkStart w:id="10792" w:name="_Toc187257196"/>
      <w:r w:rsidRPr="008C3753">
        <w:t>8.3.1.3</w:t>
      </w:r>
      <w:r w:rsidRPr="008C3753">
        <w:tab/>
        <w:t>Test purpose</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93" w:name="_Toc21100137"/>
      <w:bookmarkStart w:id="10794" w:name="_Toc29809935"/>
      <w:bookmarkStart w:id="10795" w:name="_Toc36645328"/>
      <w:bookmarkStart w:id="10796" w:name="_Toc37272382"/>
      <w:bookmarkStart w:id="10797" w:name="_Toc45884628"/>
      <w:bookmarkStart w:id="10798" w:name="_Toc53182660"/>
      <w:bookmarkStart w:id="10799" w:name="_Toc58860444"/>
      <w:bookmarkStart w:id="10800" w:name="_Toc58862948"/>
      <w:bookmarkStart w:id="10801" w:name="_Toc61182933"/>
      <w:bookmarkStart w:id="10802" w:name="_Toc66728248"/>
      <w:bookmarkStart w:id="10803" w:name="_Toc74962083"/>
      <w:bookmarkStart w:id="10804" w:name="_Toc75242993"/>
      <w:bookmarkStart w:id="10805" w:name="_Toc76545339"/>
      <w:bookmarkStart w:id="10806" w:name="_Toc82595442"/>
      <w:bookmarkStart w:id="10807" w:name="_Toc89955473"/>
      <w:bookmarkStart w:id="10808" w:name="_Toc98773900"/>
      <w:bookmarkStart w:id="10809" w:name="_Toc106201661"/>
      <w:bookmarkStart w:id="10810" w:name="_Toc115191515"/>
      <w:bookmarkStart w:id="10811" w:name="_Toc122013371"/>
      <w:bookmarkStart w:id="10812" w:name="_Toc124156190"/>
      <w:bookmarkStart w:id="10813" w:name="_Toc131537950"/>
      <w:bookmarkStart w:id="10814" w:name="_Toc137398157"/>
      <w:bookmarkStart w:id="10815" w:name="_Toc156576375"/>
      <w:bookmarkStart w:id="10816" w:name="_Toc176944919"/>
      <w:bookmarkStart w:id="10817" w:name="_Toc187257197"/>
      <w:r w:rsidRPr="008C3753">
        <w:t>8.3.1.4</w:t>
      </w:r>
      <w:r w:rsidRPr="008C3753">
        <w:tab/>
        <w:t>Method of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DBD9073" w14:textId="77777777" w:rsidR="008C01E6" w:rsidRPr="008C3753" w:rsidRDefault="008C01E6" w:rsidP="008C01E6">
      <w:pPr>
        <w:pStyle w:val="Heading5"/>
      </w:pPr>
      <w:bookmarkStart w:id="10818" w:name="_Toc21100138"/>
      <w:bookmarkStart w:id="10819" w:name="_Toc29809936"/>
      <w:bookmarkStart w:id="10820" w:name="_Toc36645329"/>
      <w:bookmarkStart w:id="10821" w:name="_Toc37272383"/>
      <w:bookmarkStart w:id="10822" w:name="_Toc45884629"/>
      <w:bookmarkStart w:id="10823" w:name="_Toc53182661"/>
      <w:bookmarkStart w:id="10824" w:name="_Toc58860445"/>
      <w:bookmarkStart w:id="10825" w:name="_Toc58862949"/>
      <w:bookmarkStart w:id="10826" w:name="_Toc61182934"/>
      <w:bookmarkStart w:id="10827" w:name="_Toc66728249"/>
      <w:bookmarkStart w:id="10828" w:name="_Toc74962084"/>
      <w:bookmarkStart w:id="10829" w:name="_Toc75242994"/>
      <w:bookmarkStart w:id="10830" w:name="_Toc76545340"/>
      <w:bookmarkStart w:id="10831" w:name="_Toc82595443"/>
      <w:bookmarkStart w:id="10832" w:name="_Toc89955474"/>
      <w:bookmarkStart w:id="10833" w:name="_Toc98773901"/>
      <w:bookmarkStart w:id="10834" w:name="_Toc106201662"/>
      <w:bookmarkStart w:id="10835" w:name="_Toc115191516"/>
      <w:bookmarkStart w:id="10836" w:name="_Toc122013372"/>
      <w:bookmarkStart w:id="10837" w:name="_Toc124156191"/>
      <w:bookmarkStart w:id="10838" w:name="_Toc131537951"/>
      <w:bookmarkStart w:id="10839" w:name="_Toc137398158"/>
      <w:bookmarkStart w:id="10840" w:name="_Toc156576376"/>
      <w:bookmarkStart w:id="10841" w:name="_Toc176944920"/>
      <w:bookmarkStart w:id="10842" w:name="_Toc187257198"/>
      <w:r w:rsidRPr="008C3753">
        <w:t>8.3.1.4.1</w:t>
      </w:r>
      <w:r w:rsidRPr="008C3753">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84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844" w:name="_Toc29809937"/>
      <w:bookmarkStart w:id="10845" w:name="_Toc36645330"/>
      <w:bookmarkStart w:id="10846" w:name="_Toc37272384"/>
      <w:bookmarkStart w:id="10847" w:name="_Toc45884630"/>
      <w:bookmarkStart w:id="10848" w:name="_Toc53182662"/>
      <w:bookmarkStart w:id="10849" w:name="_Toc58860446"/>
      <w:bookmarkStart w:id="10850" w:name="_Toc58862950"/>
      <w:bookmarkStart w:id="10851" w:name="_Toc61182935"/>
      <w:bookmarkStart w:id="10852" w:name="_Toc66728250"/>
      <w:bookmarkStart w:id="10853" w:name="_Toc74962085"/>
      <w:bookmarkStart w:id="10854" w:name="_Toc75242995"/>
      <w:bookmarkStart w:id="10855" w:name="_Toc76545341"/>
      <w:bookmarkStart w:id="10856" w:name="_Toc82595444"/>
      <w:bookmarkStart w:id="10857" w:name="_Toc89955475"/>
      <w:bookmarkStart w:id="10858" w:name="_Toc98773902"/>
      <w:bookmarkStart w:id="10859" w:name="_Toc106201663"/>
      <w:bookmarkStart w:id="10860" w:name="_Toc115191517"/>
      <w:bookmarkStart w:id="10861" w:name="_Toc122013373"/>
      <w:bookmarkStart w:id="10862" w:name="_Toc124156192"/>
      <w:bookmarkStart w:id="10863" w:name="_Toc131537952"/>
      <w:bookmarkStart w:id="10864" w:name="_Toc137398159"/>
      <w:bookmarkStart w:id="10865" w:name="_Toc156576377"/>
      <w:bookmarkStart w:id="10866" w:name="_Toc176944921"/>
      <w:bookmarkStart w:id="10867" w:name="_Toc187257199"/>
      <w:r w:rsidRPr="008C3753">
        <w:t>8.3.1.4.2</w:t>
      </w:r>
      <w:r w:rsidRPr="008C3753">
        <w:tab/>
        <w:t>Procedure</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5pt" o:ole="" fillcolor="window">
            <v:imagedata r:id="rId68" o:title=""/>
          </v:shape>
          <o:OLEObject Type="Embed" ProgID="Word.Picture.8" ShapeID="_x0000_i1056" DrawAspect="Content" ObjectID="_1812201140"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68" w:name="_Toc21100140"/>
      <w:bookmarkStart w:id="10869" w:name="_Toc29809938"/>
      <w:bookmarkStart w:id="10870" w:name="_Toc36645331"/>
      <w:bookmarkStart w:id="10871" w:name="_Toc37272385"/>
      <w:bookmarkStart w:id="10872" w:name="_Toc45884631"/>
      <w:bookmarkStart w:id="10873" w:name="_Toc53182663"/>
      <w:bookmarkStart w:id="10874" w:name="_Toc58860447"/>
      <w:bookmarkStart w:id="10875" w:name="_Toc58862951"/>
      <w:bookmarkStart w:id="10876" w:name="_Toc61182936"/>
      <w:bookmarkStart w:id="10877" w:name="_Toc66728251"/>
      <w:bookmarkStart w:id="10878" w:name="_Toc74962086"/>
      <w:bookmarkStart w:id="10879" w:name="_Toc75242996"/>
      <w:bookmarkStart w:id="10880" w:name="_Toc76545342"/>
      <w:bookmarkStart w:id="10881" w:name="_Toc82595445"/>
      <w:bookmarkStart w:id="10882" w:name="_Toc89955476"/>
      <w:bookmarkStart w:id="10883" w:name="_Toc98773903"/>
      <w:bookmarkStart w:id="10884" w:name="_Toc106201664"/>
      <w:bookmarkStart w:id="10885" w:name="_Toc115191518"/>
      <w:bookmarkStart w:id="10886" w:name="_Toc122013374"/>
      <w:bookmarkStart w:id="10887" w:name="_Toc124156193"/>
      <w:bookmarkStart w:id="10888" w:name="_Toc131537953"/>
      <w:bookmarkStart w:id="10889" w:name="_Toc137398160"/>
      <w:bookmarkStart w:id="10890" w:name="_Toc156576378"/>
      <w:bookmarkStart w:id="10891" w:name="_Toc176944922"/>
      <w:bookmarkStart w:id="10892" w:name="_Toc187257200"/>
      <w:r w:rsidRPr="008C3753">
        <w:t>8.3.1.5</w:t>
      </w:r>
      <w:r w:rsidRPr="008C3753">
        <w:tab/>
        <w:t>Test Requirement</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93" w:name="_Toc21100141"/>
      <w:bookmarkStart w:id="10894" w:name="_Toc29809939"/>
      <w:bookmarkStart w:id="10895" w:name="_Toc36645332"/>
      <w:bookmarkStart w:id="10896" w:name="_Toc37272386"/>
      <w:bookmarkStart w:id="10897" w:name="_Toc45884632"/>
      <w:bookmarkStart w:id="10898" w:name="_Toc53182664"/>
      <w:bookmarkStart w:id="10899" w:name="_Toc58860448"/>
      <w:bookmarkStart w:id="10900" w:name="_Toc58862952"/>
      <w:bookmarkStart w:id="10901" w:name="_Toc61182937"/>
      <w:bookmarkStart w:id="10902" w:name="_Toc66728252"/>
      <w:bookmarkStart w:id="10903" w:name="_Toc74962087"/>
      <w:bookmarkStart w:id="10904" w:name="_Toc75242997"/>
      <w:bookmarkStart w:id="10905" w:name="_Toc76545343"/>
      <w:bookmarkStart w:id="10906" w:name="_Toc82595446"/>
      <w:bookmarkStart w:id="10907" w:name="_Toc89955477"/>
      <w:bookmarkStart w:id="10908" w:name="_Toc98773904"/>
      <w:bookmarkStart w:id="10909" w:name="_Toc106201665"/>
      <w:bookmarkStart w:id="10910" w:name="_Toc115191519"/>
      <w:bookmarkStart w:id="10911" w:name="_Toc122013375"/>
      <w:bookmarkStart w:id="10912" w:name="_Toc124156194"/>
      <w:bookmarkStart w:id="10913" w:name="_Toc131537954"/>
      <w:bookmarkStart w:id="10914" w:name="_Toc137398161"/>
      <w:bookmarkStart w:id="10915" w:name="_Toc156576379"/>
      <w:bookmarkStart w:id="10916" w:name="_Toc176944923"/>
      <w:bookmarkStart w:id="10917" w:name="_Toc187257201"/>
      <w:r w:rsidRPr="008C3753">
        <w:t>8.3.2</w:t>
      </w:r>
      <w:r w:rsidRPr="008C3753">
        <w:tab/>
        <w:t>Performance requirements for PUCCH format 1</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7B6C4C0" w14:textId="77777777" w:rsidR="008C01E6" w:rsidRPr="008C3753" w:rsidRDefault="008C01E6" w:rsidP="008C01E6">
      <w:pPr>
        <w:pStyle w:val="Heading4"/>
      </w:pPr>
      <w:bookmarkStart w:id="10918" w:name="_Toc21100142"/>
      <w:bookmarkStart w:id="10919" w:name="_Toc29809940"/>
      <w:bookmarkStart w:id="10920" w:name="_Toc36645333"/>
      <w:bookmarkStart w:id="10921" w:name="_Toc37272387"/>
      <w:bookmarkStart w:id="10922" w:name="_Toc45884633"/>
      <w:bookmarkStart w:id="10923" w:name="_Toc53182665"/>
      <w:bookmarkStart w:id="10924" w:name="_Toc58860449"/>
      <w:bookmarkStart w:id="10925" w:name="_Toc58862953"/>
      <w:bookmarkStart w:id="10926" w:name="_Toc61182938"/>
      <w:bookmarkStart w:id="10927" w:name="_Toc66728253"/>
      <w:bookmarkStart w:id="10928" w:name="_Toc74962088"/>
      <w:bookmarkStart w:id="10929" w:name="_Toc75242998"/>
      <w:bookmarkStart w:id="10930" w:name="_Toc76545344"/>
      <w:bookmarkStart w:id="10931" w:name="_Toc82595447"/>
      <w:bookmarkStart w:id="10932" w:name="_Toc89955478"/>
      <w:bookmarkStart w:id="10933" w:name="_Toc98773905"/>
      <w:bookmarkStart w:id="10934" w:name="_Toc106201666"/>
      <w:bookmarkStart w:id="10935" w:name="_Toc115191520"/>
      <w:bookmarkStart w:id="10936" w:name="_Toc122013376"/>
      <w:bookmarkStart w:id="10937" w:name="_Toc124156195"/>
      <w:bookmarkStart w:id="10938" w:name="_Toc131537955"/>
      <w:bookmarkStart w:id="10939" w:name="_Toc137398162"/>
      <w:bookmarkStart w:id="10940" w:name="_Toc156576380"/>
      <w:bookmarkStart w:id="10941" w:name="_Toc176944924"/>
      <w:bookmarkStart w:id="10942" w:name="_Toc187257202"/>
      <w:r w:rsidRPr="008C3753">
        <w:t>8.3.2.1</w:t>
      </w:r>
      <w:r w:rsidRPr="008C3753">
        <w:tab/>
        <w:t>NACK to ACK detection</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39A6EA25" w14:textId="77777777" w:rsidR="008C01E6" w:rsidRPr="008C3753" w:rsidRDefault="008C01E6" w:rsidP="008C01E6">
      <w:pPr>
        <w:pStyle w:val="Heading5"/>
      </w:pPr>
      <w:bookmarkStart w:id="10943" w:name="_Toc21100143"/>
      <w:bookmarkStart w:id="10944" w:name="_Toc29809941"/>
      <w:bookmarkStart w:id="10945" w:name="_Toc36645334"/>
      <w:bookmarkStart w:id="10946" w:name="_Toc37272388"/>
      <w:bookmarkStart w:id="10947" w:name="_Toc45884634"/>
      <w:bookmarkStart w:id="10948" w:name="_Toc53182666"/>
      <w:bookmarkStart w:id="10949" w:name="_Toc58860450"/>
      <w:bookmarkStart w:id="10950" w:name="_Toc58862954"/>
      <w:bookmarkStart w:id="10951" w:name="_Toc61182939"/>
      <w:bookmarkStart w:id="10952" w:name="_Toc66728254"/>
      <w:bookmarkStart w:id="10953" w:name="_Toc74962089"/>
      <w:bookmarkStart w:id="10954" w:name="_Toc75242999"/>
      <w:bookmarkStart w:id="10955" w:name="_Toc76545345"/>
      <w:bookmarkStart w:id="10956" w:name="_Toc82595448"/>
      <w:bookmarkStart w:id="10957" w:name="_Toc89955479"/>
      <w:bookmarkStart w:id="10958" w:name="_Toc98773906"/>
      <w:bookmarkStart w:id="10959" w:name="_Toc106201667"/>
      <w:bookmarkStart w:id="10960" w:name="_Toc115191521"/>
      <w:bookmarkStart w:id="10961" w:name="_Toc122013377"/>
      <w:bookmarkStart w:id="10962" w:name="_Toc124156196"/>
      <w:bookmarkStart w:id="10963" w:name="_Toc131537956"/>
      <w:bookmarkStart w:id="10964" w:name="_Toc137398163"/>
      <w:bookmarkStart w:id="10965" w:name="_Toc156576381"/>
      <w:bookmarkStart w:id="10966" w:name="_Toc176944925"/>
      <w:bookmarkStart w:id="10967" w:name="_Toc187257203"/>
      <w:r w:rsidRPr="008C3753">
        <w:t>8.3.2.1.1</w:t>
      </w:r>
      <w:r w:rsidRPr="008C3753">
        <w:tab/>
        <w:t>Definition and applicability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68" w:name="_Toc21100144"/>
      <w:bookmarkStart w:id="10969" w:name="_Toc29809942"/>
      <w:bookmarkStart w:id="10970" w:name="_Toc36645335"/>
      <w:bookmarkStart w:id="10971" w:name="_Toc37272389"/>
      <w:bookmarkStart w:id="10972" w:name="_Toc45884635"/>
      <w:bookmarkStart w:id="10973" w:name="_Toc53182667"/>
      <w:bookmarkStart w:id="10974" w:name="_Toc58860451"/>
      <w:bookmarkStart w:id="10975" w:name="_Toc58862955"/>
      <w:bookmarkStart w:id="10976" w:name="_Toc61182940"/>
      <w:bookmarkStart w:id="10977" w:name="_Toc66728255"/>
      <w:bookmarkStart w:id="10978" w:name="_Toc74962090"/>
      <w:bookmarkStart w:id="10979" w:name="_Toc75243000"/>
      <w:bookmarkStart w:id="10980" w:name="_Toc76545346"/>
      <w:bookmarkStart w:id="10981" w:name="_Toc82595449"/>
      <w:bookmarkStart w:id="10982" w:name="_Toc89955480"/>
      <w:bookmarkStart w:id="10983" w:name="_Toc98773907"/>
      <w:bookmarkStart w:id="10984" w:name="_Toc106201668"/>
      <w:bookmarkStart w:id="10985" w:name="_Toc115191522"/>
      <w:bookmarkStart w:id="10986" w:name="_Toc122013378"/>
      <w:bookmarkStart w:id="10987" w:name="_Toc124156197"/>
      <w:bookmarkStart w:id="10988" w:name="_Toc131537957"/>
      <w:bookmarkStart w:id="10989" w:name="_Toc137398164"/>
      <w:bookmarkStart w:id="10990" w:name="_Toc156576382"/>
      <w:bookmarkStart w:id="10991" w:name="_Toc176944926"/>
      <w:bookmarkStart w:id="10992" w:name="_Toc187257204"/>
      <w:r w:rsidRPr="008C3753">
        <w:t>8.3.2.1.2</w:t>
      </w:r>
      <w:r w:rsidRPr="008C3753">
        <w:tab/>
        <w:t>Minimum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93" w:name="_Toc21100145"/>
      <w:bookmarkStart w:id="10994" w:name="_Toc29809943"/>
      <w:bookmarkStart w:id="10995" w:name="_Toc36645336"/>
      <w:bookmarkStart w:id="10996" w:name="_Toc37272390"/>
      <w:bookmarkStart w:id="10997" w:name="_Toc45884636"/>
      <w:bookmarkStart w:id="10998" w:name="_Toc53182668"/>
      <w:bookmarkStart w:id="10999" w:name="_Toc58860452"/>
      <w:bookmarkStart w:id="11000" w:name="_Toc58862956"/>
      <w:bookmarkStart w:id="11001" w:name="_Toc61182941"/>
      <w:bookmarkStart w:id="11002" w:name="_Toc66728256"/>
      <w:bookmarkStart w:id="11003" w:name="_Toc74962091"/>
      <w:bookmarkStart w:id="11004" w:name="_Toc75243001"/>
      <w:bookmarkStart w:id="11005" w:name="_Toc76545347"/>
      <w:bookmarkStart w:id="11006" w:name="_Toc82595450"/>
      <w:bookmarkStart w:id="11007" w:name="_Toc89955481"/>
      <w:bookmarkStart w:id="11008" w:name="_Toc98773908"/>
      <w:bookmarkStart w:id="11009" w:name="_Toc106201669"/>
      <w:bookmarkStart w:id="11010" w:name="_Toc115191523"/>
      <w:bookmarkStart w:id="11011" w:name="_Toc122013379"/>
      <w:bookmarkStart w:id="11012" w:name="_Toc124156198"/>
      <w:bookmarkStart w:id="11013" w:name="_Toc131537958"/>
      <w:bookmarkStart w:id="11014" w:name="_Toc137398165"/>
      <w:bookmarkStart w:id="11015" w:name="_Toc156576383"/>
      <w:bookmarkStart w:id="11016" w:name="_Toc176944927"/>
      <w:bookmarkStart w:id="11017" w:name="_Toc187257205"/>
      <w:r w:rsidRPr="008C3753">
        <w:t>8.3.2.1.3</w:t>
      </w:r>
      <w:r w:rsidRPr="008C3753">
        <w:tab/>
        <w:t>Test purpose</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018" w:name="_Toc21100146"/>
      <w:bookmarkStart w:id="11019" w:name="_Toc29809944"/>
      <w:bookmarkStart w:id="11020" w:name="_Toc36645337"/>
      <w:bookmarkStart w:id="11021" w:name="_Toc37272391"/>
      <w:bookmarkStart w:id="11022" w:name="_Toc45884637"/>
      <w:bookmarkStart w:id="11023" w:name="_Toc53182669"/>
      <w:bookmarkStart w:id="11024" w:name="_Toc58860453"/>
      <w:bookmarkStart w:id="11025" w:name="_Toc58862957"/>
      <w:bookmarkStart w:id="11026" w:name="_Toc61182942"/>
      <w:bookmarkStart w:id="11027" w:name="_Toc66728257"/>
      <w:bookmarkStart w:id="11028" w:name="_Toc74962092"/>
      <w:bookmarkStart w:id="11029" w:name="_Toc75243002"/>
      <w:bookmarkStart w:id="11030" w:name="_Toc76545348"/>
      <w:bookmarkStart w:id="11031" w:name="_Toc82595451"/>
      <w:bookmarkStart w:id="11032" w:name="_Toc89955482"/>
      <w:bookmarkStart w:id="11033" w:name="_Toc98773909"/>
      <w:bookmarkStart w:id="11034" w:name="_Toc106201670"/>
      <w:bookmarkStart w:id="11035" w:name="_Toc115191524"/>
      <w:bookmarkStart w:id="11036" w:name="_Toc122013380"/>
      <w:bookmarkStart w:id="11037" w:name="_Toc124156199"/>
      <w:bookmarkStart w:id="11038" w:name="_Toc131537959"/>
      <w:bookmarkStart w:id="11039" w:name="_Toc137398166"/>
      <w:bookmarkStart w:id="11040" w:name="_Toc156576384"/>
      <w:bookmarkStart w:id="11041" w:name="_Toc176944928"/>
      <w:bookmarkStart w:id="11042" w:name="_Toc187257206"/>
      <w:r w:rsidRPr="008C3753">
        <w:t>8.3.2.1.4</w:t>
      </w:r>
      <w:r w:rsidRPr="008C3753">
        <w:tab/>
        <w:t>Method of test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636B56B2" w14:textId="77777777" w:rsidR="008C01E6" w:rsidRPr="008C3753" w:rsidRDefault="008C01E6" w:rsidP="008C01E6">
      <w:pPr>
        <w:pStyle w:val="Heading6"/>
      </w:pPr>
      <w:bookmarkStart w:id="11043" w:name="_Toc21100147"/>
      <w:bookmarkStart w:id="11044" w:name="_Toc29809945"/>
      <w:bookmarkStart w:id="11045" w:name="_Toc36645338"/>
      <w:bookmarkStart w:id="11046" w:name="_Toc37272392"/>
      <w:bookmarkStart w:id="11047" w:name="_Toc45884638"/>
      <w:bookmarkStart w:id="11048" w:name="_Toc53182670"/>
      <w:bookmarkStart w:id="11049" w:name="_Toc58860454"/>
      <w:bookmarkStart w:id="11050" w:name="_Toc58862958"/>
      <w:bookmarkStart w:id="11051" w:name="_Toc61182943"/>
      <w:bookmarkStart w:id="11052" w:name="_Toc66728258"/>
      <w:bookmarkStart w:id="11053" w:name="_Toc74962093"/>
      <w:bookmarkStart w:id="11054" w:name="_Toc75243003"/>
      <w:bookmarkStart w:id="11055" w:name="_Toc76545349"/>
      <w:bookmarkStart w:id="11056" w:name="_Toc82595452"/>
      <w:bookmarkStart w:id="11057" w:name="_Toc89955483"/>
      <w:bookmarkStart w:id="11058" w:name="_Toc98773910"/>
      <w:bookmarkStart w:id="11059" w:name="_Toc106201671"/>
      <w:bookmarkStart w:id="11060" w:name="_Toc115191525"/>
      <w:bookmarkStart w:id="11061" w:name="_Toc122013381"/>
      <w:bookmarkStart w:id="11062" w:name="_Toc124156200"/>
      <w:bookmarkStart w:id="11063" w:name="_Toc131537960"/>
      <w:bookmarkStart w:id="11064" w:name="_Toc137398167"/>
      <w:bookmarkStart w:id="11065" w:name="_Toc156576385"/>
      <w:bookmarkStart w:id="11066" w:name="_Toc176944929"/>
      <w:bookmarkStart w:id="11067" w:name="_Toc187257207"/>
      <w:r w:rsidRPr="008C3753">
        <w:t>8.3.2.1.4.1</w:t>
      </w:r>
      <w:r w:rsidRPr="008C3753">
        <w:tab/>
        <w:t>Initial Conditions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6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69" w:name="_Toc29809946"/>
      <w:bookmarkStart w:id="11070" w:name="_Toc36645339"/>
      <w:bookmarkStart w:id="11071" w:name="_Toc37272393"/>
      <w:bookmarkStart w:id="11072" w:name="_Toc45884639"/>
      <w:bookmarkStart w:id="11073" w:name="_Toc53182671"/>
      <w:bookmarkStart w:id="11074" w:name="_Toc58860455"/>
      <w:bookmarkStart w:id="11075" w:name="_Toc58862959"/>
      <w:bookmarkStart w:id="11076" w:name="_Toc61182944"/>
      <w:bookmarkStart w:id="11077" w:name="_Toc66728259"/>
      <w:bookmarkStart w:id="11078" w:name="_Toc74962094"/>
      <w:bookmarkStart w:id="11079" w:name="_Toc75243004"/>
      <w:bookmarkStart w:id="11080" w:name="_Toc76545350"/>
      <w:bookmarkStart w:id="11081" w:name="_Toc82595453"/>
      <w:bookmarkStart w:id="11082" w:name="_Toc89955484"/>
      <w:bookmarkStart w:id="11083" w:name="_Toc98773911"/>
      <w:bookmarkStart w:id="11084" w:name="_Toc106201672"/>
      <w:bookmarkStart w:id="11085" w:name="_Toc115191526"/>
      <w:bookmarkStart w:id="11086" w:name="_Toc122013382"/>
      <w:bookmarkStart w:id="11087" w:name="_Toc124156201"/>
      <w:bookmarkStart w:id="11088" w:name="_Toc131537961"/>
      <w:bookmarkStart w:id="11089" w:name="_Toc137398168"/>
      <w:bookmarkStart w:id="11090" w:name="_Toc156576386"/>
      <w:bookmarkStart w:id="11091" w:name="_Toc176944930"/>
      <w:bookmarkStart w:id="11092" w:name="_Toc187257208"/>
      <w:r w:rsidRPr="008C3753">
        <w:t>8.3.2.1.4.2</w:t>
      </w:r>
      <w:r w:rsidRPr="008C3753">
        <w:tab/>
        <w:t>Procedure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93"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94" w:name="_Toc29809947"/>
      <w:bookmarkStart w:id="11095" w:name="_Toc36645340"/>
      <w:bookmarkStart w:id="11096" w:name="_Toc37272394"/>
      <w:bookmarkStart w:id="11097" w:name="_Toc45884640"/>
      <w:bookmarkStart w:id="11098" w:name="_Toc53182672"/>
      <w:bookmarkStart w:id="11099" w:name="_Toc58860456"/>
      <w:bookmarkStart w:id="11100" w:name="_Toc58862960"/>
      <w:bookmarkStart w:id="11101" w:name="_Toc61182945"/>
      <w:bookmarkStart w:id="11102" w:name="_Toc66728260"/>
      <w:bookmarkStart w:id="11103" w:name="_Toc74962095"/>
      <w:bookmarkStart w:id="11104" w:name="_Toc75243005"/>
      <w:bookmarkStart w:id="11105" w:name="_Toc76545351"/>
      <w:bookmarkStart w:id="11106" w:name="_Toc82595454"/>
      <w:bookmarkStart w:id="11107" w:name="_Toc89955485"/>
      <w:bookmarkStart w:id="11108" w:name="_Toc98773912"/>
      <w:bookmarkStart w:id="11109" w:name="_Toc106201673"/>
      <w:bookmarkStart w:id="11110" w:name="_Toc115191527"/>
      <w:bookmarkStart w:id="11111" w:name="_Toc122013383"/>
      <w:bookmarkStart w:id="11112" w:name="_Toc124156202"/>
      <w:bookmarkStart w:id="11113" w:name="_Toc131537962"/>
      <w:bookmarkStart w:id="11114" w:name="_Toc137398169"/>
      <w:bookmarkStart w:id="11115" w:name="_Toc156576387"/>
      <w:bookmarkStart w:id="11116" w:name="_Toc176944931"/>
      <w:bookmarkStart w:id="11117" w:name="_Toc187257209"/>
      <w:r w:rsidRPr="008C3753">
        <w:t>8.3.2.1.5</w:t>
      </w:r>
      <w:r w:rsidRPr="008C3753">
        <w:tab/>
        <w:t>Test Requirement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118" w:name="_Toc21100150"/>
      <w:bookmarkStart w:id="11119" w:name="_Toc29809948"/>
      <w:bookmarkStart w:id="11120" w:name="_Toc36645341"/>
      <w:bookmarkStart w:id="11121" w:name="_Toc37272395"/>
      <w:bookmarkStart w:id="11122" w:name="_Toc45884641"/>
      <w:bookmarkStart w:id="11123" w:name="_Toc53182673"/>
      <w:bookmarkStart w:id="11124" w:name="_Toc58860457"/>
      <w:bookmarkStart w:id="11125" w:name="_Toc58862961"/>
      <w:bookmarkStart w:id="11126" w:name="_Toc61182946"/>
      <w:bookmarkStart w:id="11127" w:name="_Toc66728261"/>
      <w:bookmarkStart w:id="11128" w:name="_Toc74962096"/>
      <w:bookmarkStart w:id="11129" w:name="_Toc75243006"/>
      <w:bookmarkStart w:id="11130" w:name="_Toc76545352"/>
      <w:bookmarkStart w:id="11131" w:name="_Toc82595455"/>
      <w:bookmarkStart w:id="11132" w:name="_Toc89955486"/>
      <w:bookmarkStart w:id="11133" w:name="_Toc98773913"/>
      <w:bookmarkStart w:id="11134" w:name="_Toc106201674"/>
      <w:bookmarkStart w:id="11135" w:name="_Toc115191528"/>
      <w:bookmarkStart w:id="11136" w:name="_Toc122013384"/>
      <w:bookmarkStart w:id="11137" w:name="_Toc124156203"/>
      <w:bookmarkStart w:id="11138" w:name="_Toc131537963"/>
      <w:bookmarkStart w:id="11139" w:name="_Toc137398170"/>
      <w:bookmarkStart w:id="11140" w:name="_Toc156576388"/>
      <w:bookmarkStart w:id="11141" w:name="_Toc176944932"/>
      <w:bookmarkStart w:id="11142" w:name="_Toc187257210"/>
      <w:r w:rsidRPr="008C3753">
        <w:t>8.3.2.2</w:t>
      </w:r>
      <w:r w:rsidRPr="008C3753">
        <w:tab/>
        <w:t>ACK missed detection</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A6B2CBD" w14:textId="77777777" w:rsidR="008C01E6" w:rsidRPr="008C3753" w:rsidRDefault="008C01E6" w:rsidP="008C01E6">
      <w:pPr>
        <w:pStyle w:val="Heading5"/>
      </w:pPr>
      <w:bookmarkStart w:id="11143" w:name="_Toc21100151"/>
      <w:bookmarkStart w:id="11144" w:name="_Toc29809949"/>
      <w:bookmarkStart w:id="11145" w:name="_Toc36645342"/>
      <w:bookmarkStart w:id="11146" w:name="_Toc37272396"/>
      <w:bookmarkStart w:id="11147" w:name="_Toc45884642"/>
      <w:bookmarkStart w:id="11148" w:name="_Toc53182674"/>
      <w:bookmarkStart w:id="11149" w:name="_Toc58860458"/>
      <w:bookmarkStart w:id="11150" w:name="_Toc58862962"/>
      <w:bookmarkStart w:id="11151" w:name="_Toc61182947"/>
      <w:bookmarkStart w:id="11152" w:name="_Toc66728262"/>
      <w:bookmarkStart w:id="11153" w:name="_Toc74962097"/>
      <w:bookmarkStart w:id="11154" w:name="_Toc75243007"/>
      <w:bookmarkStart w:id="11155" w:name="_Toc76545353"/>
      <w:bookmarkStart w:id="11156" w:name="_Toc82595456"/>
      <w:bookmarkStart w:id="11157" w:name="_Toc89955487"/>
      <w:bookmarkStart w:id="11158" w:name="_Toc98773914"/>
      <w:bookmarkStart w:id="11159" w:name="_Toc106201675"/>
      <w:bookmarkStart w:id="11160" w:name="_Toc115191529"/>
      <w:bookmarkStart w:id="11161" w:name="_Toc122013385"/>
      <w:bookmarkStart w:id="11162" w:name="_Toc124156204"/>
      <w:bookmarkStart w:id="11163" w:name="_Toc131537964"/>
      <w:bookmarkStart w:id="11164" w:name="_Toc137398171"/>
      <w:bookmarkStart w:id="11165" w:name="_Toc156576389"/>
      <w:bookmarkStart w:id="11166" w:name="_Toc176944933"/>
      <w:bookmarkStart w:id="11167" w:name="_Toc187257211"/>
      <w:r w:rsidRPr="008C3753">
        <w:t>8.3.2.2.1</w:t>
      </w:r>
      <w:r w:rsidRPr="008C3753">
        <w:tab/>
        <w:t>Definition and applicability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68" w:name="_Toc21100152"/>
      <w:bookmarkStart w:id="11169" w:name="_Toc29809950"/>
      <w:bookmarkStart w:id="11170" w:name="_Toc36645343"/>
      <w:bookmarkStart w:id="11171" w:name="_Toc37272397"/>
      <w:bookmarkStart w:id="11172" w:name="_Toc45884643"/>
      <w:bookmarkStart w:id="11173" w:name="_Toc53182675"/>
      <w:bookmarkStart w:id="11174" w:name="_Toc58860459"/>
      <w:bookmarkStart w:id="11175" w:name="_Toc58862963"/>
      <w:bookmarkStart w:id="11176" w:name="_Toc61182948"/>
      <w:bookmarkStart w:id="11177" w:name="_Toc66728263"/>
      <w:bookmarkStart w:id="11178" w:name="_Toc74962098"/>
      <w:bookmarkStart w:id="11179" w:name="_Toc75243008"/>
      <w:bookmarkStart w:id="11180" w:name="_Toc76545354"/>
      <w:bookmarkStart w:id="11181" w:name="_Toc82595457"/>
      <w:bookmarkStart w:id="11182" w:name="_Toc89955488"/>
      <w:bookmarkStart w:id="11183" w:name="_Toc98773915"/>
      <w:bookmarkStart w:id="11184" w:name="_Toc106201676"/>
      <w:bookmarkStart w:id="11185" w:name="_Toc115191530"/>
      <w:bookmarkStart w:id="11186" w:name="_Toc122013386"/>
      <w:bookmarkStart w:id="11187" w:name="_Toc124156205"/>
      <w:bookmarkStart w:id="11188" w:name="_Toc131537965"/>
      <w:bookmarkStart w:id="11189" w:name="_Toc137398172"/>
      <w:bookmarkStart w:id="11190" w:name="_Toc156576390"/>
      <w:bookmarkStart w:id="11191" w:name="_Toc176944934"/>
      <w:bookmarkStart w:id="11192" w:name="_Toc187257212"/>
      <w:r w:rsidRPr="008C3753">
        <w:t>8.3.2.2.2</w:t>
      </w:r>
      <w:r w:rsidRPr="008C3753">
        <w:tab/>
        <w:t>Minimum Requirement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93" w:name="_Toc21100153"/>
      <w:bookmarkStart w:id="11194" w:name="_Toc29809951"/>
      <w:bookmarkStart w:id="11195" w:name="_Toc36645344"/>
      <w:bookmarkStart w:id="11196" w:name="_Toc37272398"/>
      <w:bookmarkStart w:id="11197" w:name="_Toc45884644"/>
      <w:bookmarkStart w:id="11198" w:name="_Toc53182676"/>
      <w:bookmarkStart w:id="11199" w:name="_Toc58860460"/>
      <w:bookmarkStart w:id="11200" w:name="_Toc58862964"/>
      <w:bookmarkStart w:id="11201" w:name="_Toc61182949"/>
      <w:bookmarkStart w:id="11202" w:name="_Toc66728264"/>
      <w:bookmarkStart w:id="11203" w:name="_Toc74962099"/>
      <w:bookmarkStart w:id="11204" w:name="_Toc75243009"/>
      <w:bookmarkStart w:id="11205" w:name="_Toc76545355"/>
      <w:bookmarkStart w:id="11206" w:name="_Toc82595458"/>
      <w:bookmarkStart w:id="11207" w:name="_Toc89955489"/>
      <w:bookmarkStart w:id="11208" w:name="_Toc98773916"/>
      <w:bookmarkStart w:id="11209" w:name="_Toc106201677"/>
      <w:bookmarkStart w:id="11210" w:name="_Toc115191531"/>
      <w:bookmarkStart w:id="11211" w:name="_Toc122013387"/>
      <w:bookmarkStart w:id="11212" w:name="_Toc124156206"/>
      <w:bookmarkStart w:id="11213" w:name="_Toc131537966"/>
      <w:bookmarkStart w:id="11214" w:name="_Toc137398173"/>
      <w:bookmarkStart w:id="11215" w:name="_Toc156576391"/>
      <w:bookmarkStart w:id="11216" w:name="_Toc176944935"/>
      <w:bookmarkStart w:id="11217" w:name="_Toc187257213"/>
      <w:r w:rsidRPr="008C3753">
        <w:t>8.3.2.2.3</w:t>
      </w:r>
      <w:r w:rsidRPr="008C3753">
        <w:tab/>
        <w:t>Test purpose</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218" w:name="_Toc21100154"/>
      <w:bookmarkStart w:id="11219" w:name="_Toc29809952"/>
      <w:bookmarkStart w:id="11220" w:name="_Toc36645345"/>
      <w:bookmarkStart w:id="11221" w:name="_Toc37272399"/>
      <w:bookmarkStart w:id="11222" w:name="_Toc45884645"/>
      <w:bookmarkStart w:id="11223" w:name="_Toc53182677"/>
      <w:bookmarkStart w:id="11224" w:name="_Toc58860461"/>
      <w:bookmarkStart w:id="11225" w:name="_Toc58862965"/>
      <w:bookmarkStart w:id="11226" w:name="_Toc61182950"/>
      <w:bookmarkStart w:id="11227" w:name="_Toc66728265"/>
      <w:bookmarkStart w:id="11228" w:name="_Toc74962100"/>
      <w:bookmarkStart w:id="11229" w:name="_Toc75243010"/>
      <w:bookmarkStart w:id="11230" w:name="_Toc76545356"/>
      <w:bookmarkStart w:id="11231" w:name="_Toc82595459"/>
      <w:bookmarkStart w:id="11232" w:name="_Toc89955490"/>
      <w:bookmarkStart w:id="11233" w:name="_Toc98773917"/>
      <w:bookmarkStart w:id="11234" w:name="_Toc106201678"/>
      <w:bookmarkStart w:id="11235" w:name="_Toc115191532"/>
      <w:bookmarkStart w:id="11236" w:name="_Toc122013388"/>
      <w:bookmarkStart w:id="11237" w:name="_Toc124156207"/>
      <w:bookmarkStart w:id="11238" w:name="_Toc131537967"/>
      <w:bookmarkStart w:id="11239" w:name="_Toc137398174"/>
      <w:bookmarkStart w:id="11240" w:name="_Toc156576392"/>
      <w:bookmarkStart w:id="11241" w:name="_Toc176944936"/>
      <w:bookmarkStart w:id="11242" w:name="_Toc187257214"/>
      <w:r w:rsidRPr="008C3753">
        <w:t>8.3.2.2.4</w:t>
      </w:r>
      <w:r w:rsidRPr="008C3753">
        <w:tab/>
        <w:t>Method of test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0BA53E0" w14:textId="77777777" w:rsidR="008C01E6" w:rsidRPr="008C3753" w:rsidRDefault="008C01E6" w:rsidP="008C01E6">
      <w:pPr>
        <w:pStyle w:val="Heading6"/>
      </w:pPr>
      <w:bookmarkStart w:id="11243" w:name="_Toc21100155"/>
      <w:bookmarkStart w:id="11244" w:name="_Toc29809953"/>
      <w:bookmarkStart w:id="11245" w:name="_Toc36645346"/>
      <w:bookmarkStart w:id="11246" w:name="_Toc37272400"/>
      <w:bookmarkStart w:id="11247" w:name="_Toc45884646"/>
      <w:bookmarkStart w:id="11248" w:name="_Toc53182678"/>
      <w:bookmarkStart w:id="11249" w:name="_Toc58860462"/>
      <w:bookmarkStart w:id="11250" w:name="_Toc58862966"/>
      <w:bookmarkStart w:id="11251" w:name="_Toc61182951"/>
      <w:bookmarkStart w:id="11252" w:name="_Toc66728266"/>
      <w:bookmarkStart w:id="11253" w:name="_Toc74962101"/>
      <w:bookmarkStart w:id="11254" w:name="_Toc75243011"/>
      <w:bookmarkStart w:id="11255" w:name="_Toc76545357"/>
      <w:bookmarkStart w:id="11256" w:name="_Toc82595460"/>
      <w:bookmarkStart w:id="11257" w:name="_Toc89955491"/>
      <w:bookmarkStart w:id="11258" w:name="_Toc98773918"/>
      <w:bookmarkStart w:id="11259" w:name="_Toc106201679"/>
      <w:bookmarkStart w:id="11260" w:name="_Toc115191533"/>
      <w:bookmarkStart w:id="11261" w:name="_Toc122013389"/>
      <w:bookmarkStart w:id="11262" w:name="_Toc124156208"/>
      <w:bookmarkStart w:id="11263" w:name="_Toc131537968"/>
      <w:bookmarkStart w:id="11264" w:name="_Toc137398175"/>
      <w:bookmarkStart w:id="11265" w:name="_Toc156576393"/>
      <w:bookmarkStart w:id="11266" w:name="_Toc176944937"/>
      <w:bookmarkStart w:id="11267" w:name="_Toc187257215"/>
      <w:r w:rsidRPr="008C3753">
        <w:t>8.3.2.2.4.1</w:t>
      </w:r>
      <w:r w:rsidRPr="008C3753">
        <w:tab/>
        <w:t>Initial Conditions</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68"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69" w:name="_Toc29809954"/>
      <w:bookmarkStart w:id="11270" w:name="_Toc36645347"/>
      <w:bookmarkStart w:id="11271" w:name="_Toc37272401"/>
      <w:bookmarkStart w:id="11272" w:name="_Toc45884647"/>
      <w:bookmarkStart w:id="11273" w:name="_Toc53182679"/>
      <w:bookmarkStart w:id="11274" w:name="_Toc58860463"/>
      <w:bookmarkStart w:id="11275" w:name="_Toc58862967"/>
      <w:bookmarkStart w:id="11276" w:name="_Toc61182952"/>
      <w:bookmarkStart w:id="11277" w:name="_Toc66728267"/>
      <w:bookmarkStart w:id="11278" w:name="_Toc74962102"/>
      <w:bookmarkStart w:id="11279" w:name="_Toc75243012"/>
      <w:bookmarkStart w:id="11280" w:name="_Toc76545358"/>
      <w:bookmarkStart w:id="11281" w:name="_Toc82595461"/>
      <w:bookmarkStart w:id="11282" w:name="_Toc89955492"/>
      <w:bookmarkStart w:id="11283" w:name="_Toc98773919"/>
      <w:bookmarkStart w:id="11284" w:name="_Toc106201680"/>
      <w:bookmarkStart w:id="11285" w:name="_Toc115191534"/>
      <w:bookmarkStart w:id="11286" w:name="_Toc122013390"/>
      <w:bookmarkStart w:id="11287" w:name="_Toc124156209"/>
      <w:bookmarkStart w:id="11288" w:name="_Toc131537969"/>
      <w:bookmarkStart w:id="11289" w:name="_Toc137398176"/>
      <w:bookmarkStart w:id="11290" w:name="_Toc156576394"/>
      <w:bookmarkStart w:id="11291" w:name="_Toc176944938"/>
      <w:bookmarkStart w:id="11292" w:name="_Toc187257216"/>
      <w:r w:rsidRPr="008C3753">
        <w:t>8.3.2.2.4.2</w:t>
      </w:r>
      <w:r w:rsidRPr="008C3753">
        <w:tab/>
        <w:t>Procedure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93" w:name="_Toc21100157"/>
      <w:bookmarkStart w:id="11294" w:name="_Toc29809955"/>
      <w:bookmarkStart w:id="11295" w:name="_Toc36645348"/>
      <w:bookmarkStart w:id="11296" w:name="_Toc37272402"/>
      <w:bookmarkStart w:id="11297" w:name="_Toc45884648"/>
      <w:bookmarkStart w:id="11298" w:name="_Toc53182680"/>
      <w:bookmarkStart w:id="11299" w:name="_Toc58860464"/>
      <w:bookmarkStart w:id="11300" w:name="_Toc58862968"/>
      <w:bookmarkStart w:id="11301" w:name="_Toc61182953"/>
      <w:bookmarkStart w:id="11302" w:name="_Toc66728268"/>
      <w:bookmarkStart w:id="11303" w:name="_Toc74962103"/>
      <w:bookmarkStart w:id="11304" w:name="_Toc75243013"/>
      <w:bookmarkStart w:id="11305" w:name="_Toc76545359"/>
      <w:bookmarkStart w:id="11306" w:name="_Toc82595462"/>
      <w:bookmarkStart w:id="11307" w:name="_Toc89955493"/>
      <w:bookmarkStart w:id="11308" w:name="_Toc98773920"/>
      <w:bookmarkStart w:id="11309" w:name="_Toc106201681"/>
      <w:bookmarkStart w:id="11310" w:name="_Toc115191535"/>
      <w:bookmarkStart w:id="11311" w:name="_Toc122013391"/>
      <w:bookmarkStart w:id="11312" w:name="_Toc124156210"/>
      <w:bookmarkStart w:id="11313" w:name="_Toc131537970"/>
      <w:bookmarkStart w:id="11314" w:name="_Toc137398177"/>
      <w:bookmarkStart w:id="11315" w:name="_Toc156576395"/>
      <w:bookmarkStart w:id="11316" w:name="_Toc176944939"/>
      <w:bookmarkStart w:id="11317" w:name="_Toc187257217"/>
      <w:r w:rsidRPr="008C3753">
        <w:t>8.3.2.2.5</w:t>
      </w:r>
      <w:r w:rsidRPr="008C3753">
        <w:tab/>
        <w:t>Test Requirement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318" w:name="_Toc21100158"/>
      <w:bookmarkStart w:id="11319" w:name="_Toc29809956"/>
      <w:bookmarkStart w:id="11320" w:name="_Toc36645349"/>
      <w:bookmarkStart w:id="11321" w:name="_Toc37272403"/>
      <w:bookmarkStart w:id="11322" w:name="_Toc45884649"/>
      <w:bookmarkStart w:id="11323" w:name="_Toc53182681"/>
      <w:bookmarkStart w:id="11324" w:name="_Toc58860465"/>
      <w:bookmarkStart w:id="11325" w:name="_Toc58862969"/>
      <w:bookmarkStart w:id="11326" w:name="_Toc61182954"/>
      <w:bookmarkStart w:id="11327" w:name="_Toc66728269"/>
      <w:bookmarkStart w:id="11328" w:name="_Toc74962104"/>
      <w:bookmarkStart w:id="11329" w:name="_Toc75243014"/>
      <w:bookmarkStart w:id="11330" w:name="_Toc76545360"/>
      <w:bookmarkStart w:id="11331" w:name="_Toc82595463"/>
      <w:bookmarkStart w:id="11332" w:name="_Toc89955494"/>
      <w:bookmarkStart w:id="11333" w:name="_Toc98773921"/>
      <w:bookmarkStart w:id="11334" w:name="_Toc106201682"/>
      <w:bookmarkStart w:id="11335" w:name="_Toc115191536"/>
      <w:bookmarkStart w:id="11336" w:name="_Toc122013392"/>
      <w:bookmarkStart w:id="11337" w:name="_Toc124156211"/>
      <w:bookmarkStart w:id="11338" w:name="_Toc131537971"/>
      <w:bookmarkStart w:id="11339" w:name="_Toc137398178"/>
      <w:bookmarkStart w:id="11340" w:name="_Toc156576396"/>
      <w:bookmarkStart w:id="11341" w:name="_Toc176944940"/>
      <w:bookmarkStart w:id="11342" w:name="_Toc187257218"/>
      <w:r w:rsidRPr="008C3753">
        <w:t>8.3.3</w:t>
      </w:r>
      <w:r w:rsidRPr="008C3753">
        <w:tab/>
        <w:t>Performance requirements for PUCCH format 2</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484D2880" w14:textId="77777777" w:rsidR="008C01E6" w:rsidRPr="008C3753" w:rsidRDefault="008C01E6" w:rsidP="008C01E6">
      <w:pPr>
        <w:pStyle w:val="Heading4"/>
        <w:rPr>
          <w:rFonts w:eastAsia="SimSun"/>
        </w:rPr>
      </w:pPr>
      <w:bookmarkStart w:id="11343" w:name="_Toc21100159"/>
      <w:bookmarkStart w:id="11344" w:name="_Toc29809957"/>
      <w:bookmarkStart w:id="11345" w:name="_Toc36645350"/>
      <w:bookmarkStart w:id="11346" w:name="_Toc37272404"/>
      <w:bookmarkStart w:id="11347" w:name="_Toc45884650"/>
      <w:bookmarkStart w:id="11348" w:name="_Toc53182682"/>
      <w:bookmarkStart w:id="11349" w:name="_Toc58860466"/>
      <w:bookmarkStart w:id="11350" w:name="_Toc58862970"/>
      <w:bookmarkStart w:id="11351" w:name="_Toc61182955"/>
      <w:bookmarkStart w:id="11352" w:name="_Toc66728270"/>
      <w:bookmarkStart w:id="11353" w:name="_Toc74962105"/>
      <w:bookmarkStart w:id="11354" w:name="_Toc75243015"/>
      <w:bookmarkStart w:id="11355" w:name="_Toc76545361"/>
      <w:bookmarkStart w:id="11356" w:name="_Toc82595464"/>
      <w:bookmarkStart w:id="11357" w:name="_Toc89955495"/>
      <w:bookmarkStart w:id="11358" w:name="_Toc98773922"/>
      <w:bookmarkStart w:id="11359" w:name="_Toc106201683"/>
      <w:bookmarkStart w:id="11360" w:name="_Toc115191537"/>
      <w:bookmarkStart w:id="11361" w:name="_Toc122013393"/>
      <w:bookmarkStart w:id="11362" w:name="_Toc124156212"/>
      <w:bookmarkStart w:id="11363" w:name="_Toc131537972"/>
      <w:bookmarkStart w:id="11364" w:name="_Toc137398179"/>
      <w:bookmarkStart w:id="11365" w:name="_Toc156576397"/>
      <w:bookmarkStart w:id="11366" w:name="_Toc176944941"/>
      <w:bookmarkStart w:id="11367" w:name="_Toc187257219"/>
      <w:r w:rsidRPr="008C3753">
        <w:rPr>
          <w:rFonts w:eastAsia="SimSun"/>
        </w:rPr>
        <w:t>8.3.3.1</w:t>
      </w:r>
      <w:r w:rsidRPr="008C3753">
        <w:rPr>
          <w:rFonts w:eastAsia="SimSun"/>
        </w:rPr>
        <w:tab/>
        <w:t>ACK missed detection</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53178B2B" w14:textId="77777777" w:rsidR="008C01E6" w:rsidRPr="008C3753" w:rsidRDefault="008C01E6" w:rsidP="008C01E6">
      <w:pPr>
        <w:pStyle w:val="Heading5"/>
      </w:pPr>
      <w:bookmarkStart w:id="11368" w:name="_Toc21100160"/>
      <w:bookmarkStart w:id="11369" w:name="_Toc29809958"/>
      <w:bookmarkStart w:id="11370" w:name="_Toc36645351"/>
      <w:bookmarkStart w:id="11371" w:name="_Toc37272405"/>
      <w:bookmarkStart w:id="11372" w:name="_Toc45884651"/>
      <w:bookmarkStart w:id="11373" w:name="_Toc53182683"/>
      <w:bookmarkStart w:id="11374" w:name="_Toc58860467"/>
      <w:bookmarkStart w:id="11375" w:name="_Toc58862971"/>
      <w:bookmarkStart w:id="11376" w:name="_Toc61182956"/>
      <w:bookmarkStart w:id="11377" w:name="_Toc66728271"/>
      <w:bookmarkStart w:id="11378" w:name="_Toc74962106"/>
      <w:bookmarkStart w:id="11379" w:name="_Toc75243016"/>
      <w:bookmarkStart w:id="11380" w:name="_Toc76545362"/>
      <w:bookmarkStart w:id="11381" w:name="_Toc82595465"/>
      <w:bookmarkStart w:id="11382" w:name="_Toc89955496"/>
      <w:bookmarkStart w:id="11383" w:name="_Toc98773923"/>
      <w:bookmarkStart w:id="11384" w:name="_Toc106201684"/>
      <w:bookmarkStart w:id="11385" w:name="_Toc115191538"/>
      <w:bookmarkStart w:id="11386" w:name="_Toc122013394"/>
      <w:bookmarkStart w:id="11387" w:name="_Toc124156213"/>
      <w:bookmarkStart w:id="11388" w:name="_Toc131537973"/>
      <w:bookmarkStart w:id="11389" w:name="_Toc137398180"/>
      <w:bookmarkStart w:id="11390" w:name="_Toc156576398"/>
      <w:bookmarkStart w:id="11391" w:name="_Toc176944942"/>
      <w:bookmarkStart w:id="11392" w:name="_Toc187257220"/>
      <w:r w:rsidRPr="008C3753">
        <w:t>8.3.3.1.1</w:t>
      </w:r>
      <w:r w:rsidRPr="008C3753">
        <w:tab/>
        <w:t>Definition and applicability</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93" w:name="_Toc21100161"/>
      <w:bookmarkStart w:id="11394" w:name="_Toc29809959"/>
      <w:bookmarkStart w:id="11395" w:name="_Toc36645352"/>
      <w:bookmarkStart w:id="11396" w:name="_Toc37272406"/>
      <w:bookmarkStart w:id="11397" w:name="_Toc45884652"/>
      <w:bookmarkStart w:id="11398" w:name="_Toc53182684"/>
      <w:bookmarkStart w:id="11399" w:name="_Toc58860468"/>
      <w:bookmarkStart w:id="11400" w:name="_Toc58862972"/>
      <w:bookmarkStart w:id="11401" w:name="_Toc61182957"/>
      <w:bookmarkStart w:id="11402" w:name="_Toc66728272"/>
      <w:bookmarkStart w:id="11403" w:name="_Toc74962107"/>
      <w:bookmarkStart w:id="11404" w:name="_Toc75243017"/>
      <w:bookmarkStart w:id="11405" w:name="_Toc76545363"/>
      <w:bookmarkStart w:id="11406" w:name="_Toc82595466"/>
      <w:bookmarkStart w:id="11407" w:name="_Toc89955497"/>
      <w:bookmarkStart w:id="11408" w:name="_Toc98773924"/>
      <w:bookmarkStart w:id="11409" w:name="_Toc106201685"/>
      <w:bookmarkStart w:id="11410" w:name="_Toc115191539"/>
      <w:bookmarkStart w:id="11411" w:name="_Toc122013395"/>
      <w:bookmarkStart w:id="11412" w:name="_Toc124156214"/>
      <w:bookmarkStart w:id="11413" w:name="_Toc131537974"/>
      <w:bookmarkStart w:id="11414" w:name="_Toc137398181"/>
      <w:bookmarkStart w:id="11415" w:name="_Toc156576399"/>
      <w:bookmarkStart w:id="11416" w:name="_Toc176944943"/>
      <w:bookmarkStart w:id="11417" w:name="_Toc187257221"/>
      <w:r w:rsidRPr="008C3753">
        <w:t>8.3.3.1.2</w:t>
      </w:r>
      <w:r w:rsidRPr="008C3753">
        <w:tab/>
        <w:t>Minimum requirements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418" w:name="_Toc21100162"/>
      <w:bookmarkStart w:id="11419" w:name="_Toc29809960"/>
      <w:bookmarkStart w:id="11420" w:name="_Toc36645353"/>
      <w:bookmarkStart w:id="11421" w:name="_Toc37272407"/>
      <w:bookmarkStart w:id="11422" w:name="_Toc45884653"/>
      <w:bookmarkStart w:id="11423" w:name="_Toc53182685"/>
      <w:bookmarkStart w:id="11424" w:name="_Toc58860469"/>
      <w:bookmarkStart w:id="11425" w:name="_Toc58862973"/>
      <w:bookmarkStart w:id="11426" w:name="_Toc61182958"/>
      <w:bookmarkStart w:id="11427" w:name="_Toc66728273"/>
      <w:bookmarkStart w:id="11428" w:name="_Toc74962108"/>
      <w:bookmarkStart w:id="11429" w:name="_Toc75243018"/>
      <w:bookmarkStart w:id="11430" w:name="_Toc76545364"/>
      <w:bookmarkStart w:id="11431" w:name="_Toc82595467"/>
      <w:bookmarkStart w:id="11432" w:name="_Toc89955498"/>
      <w:bookmarkStart w:id="11433" w:name="_Toc98773925"/>
      <w:bookmarkStart w:id="11434" w:name="_Toc106201686"/>
      <w:bookmarkStart w:id="11435" w:name="_Toc115191540"/>
      <w:bookmarkStart w:id="11436" w:name="_Toc122013396"/>
      <w:bookmarkStart w:id="11437" w:name="_Toc124156215"/>
      <w:bookmarkStart w:id="11438" w:name="_Toc131537975"/>
      <w:bookmarkStart w:id="11439" w:name="_Toc137398182"/>
      <w:bookmarkStart w:id="11440" w:name="_Toc156576400"/>
      <w:bookmarkStart w:id="11441" w:name="_Toc176944944"/>
      <w:bookmarkStart w:id="11442" w:name="_Toc187257222"/>
      <w:r w:rsidRPr="008C3753">
        <w:t>8.3.3.1.3</w:t>
      </w:r>
      <w:r w:rsidRPr="008C3753">
        <w:tab/>
        <w:t>Test purpose</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443" w:name="_Toc21100163"/>
      <w:bookmarkStart w:id="11444" w:name="_Toc29809961"/>
      <w:bookmarkStart w:id="11445" w:name="_Toc36645354"/>
      <w:bookmarkStart w:id="11446" w:name="_Toc37272408"/>
      <w:bookmarkStart w:id="11447" w:name="_Toc45884654"/>
      <w:bookmarkStart w:id="11448" w:name="_Toc53182686"/>
      <w:bookmarkStart w:id="11449" w:name="_Toc58860470"/>
      <w:bookmarkStart w:id="11450" w:name="_Toc58862974"/>
      <w:bookmarkStart w:id="11451" w:name="_Toc61182959"/>
      <w:bookmarkStart w:id="11452" w:name="_Toc66728274"/>
      <w:bookmarkStart w:id="11453" w:name="_Toc74962109"/>
      <w:bookmarkStart w:id="11454" w:name="_Toc75243019"/>
      <w:bookmarkStart w:id="11455" w:name="_Toc76545365"/>
      <w:bookmarkStart w:id="11456" w:name="_Toc82595468"/>
      <w:bookmarkStart w:id="11457" w:name="_Toc89955499"/>
      <w:bookmarkStart w:id="11458" w:name="_Toc98773926"/>
      <w:bookmarkStart w:id="11459" w:name="_Toc106201687"/>
      <w:bookmarkStart w:id="11460" w:name="_Toc115191541"/>
      <w:bookmarkStart w:id="11461" w:name="_Toc122013397"/>
      <w:bookmarkStart w:id="11462" w:name="_Toc124156216"/>
      <w:bookmarkStart w:id="11463" w:name="_Toc131537976"/>
      <w:bookmarkStart w:id="11464" w:name="_Toc137398183"/>
      <w:bookmarkStart w:id="11465" w:name="_Toc156576401"/>
      <w:bookmarkStart w:id="11466" w:name="_Toc176944945"/>
      <w:bookmarkStart w:id="11467" w:name="_Toc187257223"/>
      <w:r w:rsidRPr="008C3753">
        <w:t>8.3.3.1.4</w:t>
      </w:r>
      <w:r w:rsidRPr="008C3753">
        <w:tab/>
        <w:t>Method of test</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3211619" w14:textId="77777777" w:rsidR="008C01E6" w:rsidRPr="008C3753" w:rsidRDefault="008C01E6" w:rsidP="008C01E6">
      <w:pPr>
        <w:pStyle w:val="Heading6"/>
        <w:jc w:val="both"/>
      </w:pPr>
      <w:bookmarkStart w:id="11468" w:name="_Toc21100164"/>
      <w:bookmarkStart w:id="11469" w:name="_Toc29809962"/>
      <w:bookmarkStart w:id="11470" w:name="_Toc36645355"/>
      <w:bookmarkStart w:id="11471" w:name="_Toc37272409"/>
      <w:bookmarkStart w:id="11472" w:name="_Toc45884655"/>
      <w:bookmarkStart w:id="11473" w:name="_Toc53182687"/>
      <w:bookmarkStart w:id="11474" w:name="_Toc58860471"/>
      <w:bookmarkStart w:id="11475" w:name="_Toc58862975"/>
      <w:bookmarkStart w:id="11476" w:name="_Toc61182960"/>
      <w:bookmarkStart w:id="11477" w:name="_Toc66728275"/>
      <w:bookmarkStart w:id="11478" w:name="_Toc74962110"/>
      <w:bookmarkStart w:id="11479" w:name="_Toc75243020"/>
      <w:bookmarkStart w:id="11480" w:name="_Toc76545366"/>
      <w:bookmarkStart w:id="11481" w:name="_Toc82595469"/>
      <w:bookmarkStart w:id="11482" w:name="_Toc89955500"/>
      <w:bookmarkStart w:id="11483" w:name="_Toc98773927"/>
      <w:bookmarkStart w:id="11484" w:name="_Toc106201688"/>
      <w:bookmarkStart w:id="11485" w:name="_Toc115191542"/>
      <w:bookmarkStart w:id="11486" w:name="_Toc122013398"/>
      <w:bookmarkStart w:id="11487" w:name="_Toc124156217"/>
      <w:bookmarkStart w:id="11488" w:name="_Toc131537977"/>
      <w:bookmarkStart w:id="11489" w:name="_Toc137398184"/>
      <w:bookmarkStart w:id="11490" w:name="_Toc156576402"/>
      <w:bookmarkStart w:id="11491" w:name="_Toc176944946"/>
      <w:bookmarkStart w:id="11492" w:name="_Toc187257224"/>
      <w:r w:rsidRPr="008C3753">
        <w:t>8.3.3.1.4.1</w:t>
      </w:r>
      <w:r w:rsidRPr="008C3753">
        <w:tab/>
        <w:t>Initial Condition</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58A2CEEE" w14:textId="77777777" w:rsidR="00041B4D" w:rsidRPr="008C3753" w:rsidRDefault="00041B4D" w:rsidP="00041B4D">
      <w:pPr>
        <w:rPr>
          <w:lang w:eastAsia="ko-KR"/>
        </w:rPr>
      </w:pPr>
      <w:bookmarkStart w:id="1149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94" w:name="_Toc29809963"/>
      <w:bookmarkStart w:id="11495" w:name="_Toc36645356"/>
      <w:bookmarkStart w:id="11496" w:name="_Toc37272410"/>
      <w:bookmarkStart w:id="11497" w:name="_Toc45884656"/>
      <w:bookmarkStart w:id="11498" w:name="_Toc53182688"/>
      <w:bookmarkStart w:id="11499" w:name="_Toc58860472"/>
      <w:bookmarkStart w:id="11500" w:name="_Toc58862976"/>
      <w:bookmarkStart w:id="11501" w:name="_Toc61182961"/>
      <w:bookmarkStart w:id="11502" w:name="_Toc66728276"/>
      <w:bookmarkStart w:id="11503" w:name="_Toc74962111"/>
      <w:bookmarkStart w:id="11504" w:name="_Toc75243021"/>
      <w:bookmarkStart w:id="11505" w:name="_Toc76545367"/>
      <w:bookmarkStart w:id="11506" w:name="_Toc82595470"/>
      <w:bookmarkStart w:id="11507" w:name="_Toc89955501"/>
      <w:bookmarkStart w:id="11508" w:name="_Toc98773928"/>
      <w:bookmarkStart w:id="11509" w:name="_Toc106201689"/>
      <w:bookmarkStart w:id="11510" w:name="_Toc115191543"/>
      <w:bookmarkStart w:id="11511" w:name="_Toc122013399"/>
      <w:bookmarkStart w:id="11512" w:name="_Toc124156218"/>
      <w:bookmarkStart w:id="11513" w:name="_Toc131537978"/>
      <w:bookmarkStart w:id="11514" w:name="_Toc137398185"/>
      <w:bookmarkStart w:id="11515" w:name="_Toc156576403"/>
      <w:bookmarkStart w:id="11516" w:name="_Toc176944947"/>
      <w:bookmarkStart w:id="11517" w:name="_Toc187257225"/>
      <w:r w:rsidRPr="008C3753">
        <w:t>8.3.3.1.4.2</w:t>
      </w:r>
      <w:r w:rsidRPr="008C3753">
        <w:tab/>
        <w:t>Procedure</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518" w:name="_MON_1283843391"/>
      <w:bookmarkEnd w:id="11518"/>
    </w:p>
    <w:p w14:paraId="0747A62B" w14:textId="77777777" w:rsidR="008C01E6" w:rsidRPr="008C3753" w:rsidRDefault="008C01E6" w:rsidP="008C01E6">
      <w:pPr>
        <w:pStyle w:val="TH"/>
      </w:pPr>
      <w:r w:rsidRPr="008C3753">
        <w:object w:dxaOrig="8670" w:dyaOrig="570" w14:anchorId="27B4CE7E">
          <v:shape id="_x0000_i1057" type="#_x0000_t75" style="width:6in;height:30.55pt" o:ole="" fillcolor="window">
            <v:imagedata r:id="rId68" o:title=""/>
          </v:shape>
          <o:OLEObject Type="Embed" ProgID="Word.Picture.8" ShapeID="_x0000_i1057" DrawAspect="Content" ObjectID="_1812201141"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519" w:name="_Toc21100166"/>
      <w:bookmarkStart w:id="11520" w:name="_Toc29809964"/>
      <w:bookmarkStart w:id="11521" w:name="_Toc36645357"/>
      <w:bookmarkStart w:id="11522" w:name="_Toc37272411"/>
      <w:bookmarkStart w:id="11523" w:name="_Toc45884657"/>
      <w:bookmarkStart w:id="11524" w:name="_Toc53182689"/>
      <w:bookmarkStart w:id="11525" w:name="_Toc58860473"/>
      <w:bookmarkStart w:id="11526" w:name="_Toc58862977"/>
      <w:bookmarkStart w:id="11527" w:name="_Toc61182962"/>
      <w:bookmarkStart w:id="11528" w:name="_Toc66728277"/>
      <w:bookmarkStart w:id="11529" w:name="_Toc74962112"/>
      <w:bookmarkStart w:id="11530" w:name="_Toc75243022"/>
      <w:bookmarkStart w:id="11531" w:name="_Toc76545368"/>
      <w:bookmarkStart w:id="11532" w:name="_Toc82595471"/>
      <w:bookmarkStart w:id="11533" w:name="_Toc89955502"/>
      <w:bookmarkStart w:id="11534" w:name="_Toc98773929"/>
      <w:bookmarkStart w:id="11535" w:name="_Toc106201690"/>
      <w:bookmarkStart w:id="11536" w:name="_Toc115191544"/>
      <w:bookmarkStart w:id="11537" w:name="_Toc122013400"/>
      <w:bookmarkStart w:id="11538" w:name="_Toc124156219"/>
      <w:bookmarkStart w:id="11539" w:name="_Toc131537979"/>
      <w:bookmarkStart w:id="11540" w:name="_Toc137398186"/>
      <w:bookmarkStart w:id="11541" w:name="_Toc156576404"/>
      <w:bookmarkStart w:id="11542" w:name="_Toc176944948"/>
      <w:bookmarkStart w:id="11543" w:name="_Toc187257226"/>
      <w:r w:rsidRPr="008C3753">
        <w:t>8.3.3.1.5</w:t>
      </w:r>
      <w:r w:rsidRPr="008C3753">
        <w:tab/>
        <w:t>Test requirements</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544" w:name="_Toc21100167"/>
      <w:bookmarkStart w:id="11545" w:name="_Toc29809965"/>
      <w:bookmarkStart w:id="11546" w:name="_Toc36645358"/>
      <w:bookmarkStart w:id="11547" w:name="_Toc37272412"/>
      <w:bookmarkStart w:id="11548" w:name="_Toc45884658"/>
      <w:bookmarkStart w:id="11549" w:name="_Toc53182690"/>
      <w:bookmarkStart w:id="11550" w:name="_Toc58860474"/>
      <w:bookmarkStart w:id="11551" w:name="_Toc58862978"/>
      <w:bookmarkStart w:id="11552" w:name="_Toc61182963"/>
      <w:bookmarkStart w:id="11553" w:name="_Toc66728278"/>
      <w:bookmarkStart w:id="11554" w:name="_Toc74962113"/>
      <w:bookmarkStart w:id="11555" w:name="_Toc75243023"/>
      <w:bookmarkStart w:id="11556" w:name="_Toc76545369"/>
      <w:bookmarkStart w:id="11557" w:name="_Toc82595472"/>
      <w:bookmarkStart w:id="11558" w:name="_Toc89955503"/>
      <w:bookmarkStart w:id="11559" w:name="_Toc98773930"/>
      <w:bookmarkStart w:id="11560" w:name="_Toc106201691"/>
      <w:bookmarkStart w:id="11561" w:name="_Toc115191545"/>
      <w:bookmarkStart w:id="11562" w:name="_Toc122013401"/>
      <w:bookmarkStart w:id="11563" w:name="_Toc124156220"/>
      <w:bookmarkStart w:id="11564" w:name="_Toc131537980"/>
      <w:bookmarkStart w:id="11565" w:name="_Toc137398187"/>
      <w:bookmarkStart w:id="11566" w:name="_Toc156576405"/>
      <w:bookmarkStart w:id="11567" w:name="_Toc176944949"/>
      <w:bookmarkStart w:id="11568" w:name="_Toc187257227"/>
      <w:r w:rsidRPr="008C3753">
        <w:rPr>
          <w:rFonts w:eastAsia="SimSun"/>
        </w:rPr>
        <w:t>8.3.3.2</w:t>
      </w:r>
      <w:r w:rsidRPr="008C3753">
        <w:rPr>
          <w:rFonts w:eastAsia="SimSun"/>
        </w:rPr>
        <w:tab/>
        <w:t>UCI BLER performance requirements</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E8A3A22" w14:textId="77777777" w:rsidR="008C01E6" w:rsidRPr="008C3753" w:rsidRDefault="008C01E6" w:rsidP="008C01E6">
      <w:pPr>
        <w:pStyle w:val="Heading5"/>
      </w:pPr>
      <w:bookmarkStart w:id="11569" w:name="_Toc21100168"/>
      <w:bookmarkStart w:id="11570" w:name="_Toc29809966"/>
      <w:bookmarkStart w:id="11571" w:name="_Toc36645359"/>
      <w:bookmarkStart w:id="11572" w:name="_Toc37272413"/>
      <w:bookmarkStart w:id="11573" w:name="_Toc45884659"/>
      <w:bookmarkStart w:id="11574" w:name="_Toc53182691"/>
      <w:bookmarkStart w:id="11575" w:name="_Toc58860475"/>
      <w:bookmarkStart w:id="11576" w:name="_Toc58862979"/>
      <w:bookmarkStart w:id="11577" w:name="_Toc61182964"/>
      <w:bookmarkStart w:id="11578" w:name="_Toc66728279"/>
      <w:bookmarkStart w:id="11579" w:name="_Toc74962114"/>
      <w:bookmarkStart w:id="11580" w:name="_Toc75243024"/>
      <w:bookmarkStart w:id="11581" w:name="_Toc76545370"/>
      <w:bookmarkStart w:id="11582" w:name="_Toc82595473"/>
      <w:bookmarkStart w:id="11583" w:name="_Toc89955504"/>
      <w:bookmarkStart w:id="11584" w:name="_Toc98773931"/>
      <w:bookmarkStart w:id="11585" w:name="_Toc106201692"/>
      <w:bookmarkStart w:id="11586" w:name="_Toc115191546"/>
      <w:bookmarkStart w:id="11587" w:name="_Toc122013402"/>
      <w:bookmarkStart w:id="11588" w:name="_Toc124156221"/>
      <w:bookmarkStart w:id="11589" w:name="_Toc131537981"/>
      <w:bookmarkStart w:id="11590" w:name="_Toc137398188"/>
      <w:bookmarkStart w:id="11591" w:name="_Toc156576406"/>
      <w:bookmarkStart w:id="11592" w:name="_Toc176944950"/>
      <w:bookmarkStart w:id="11593" w:name="_Toc187257228"/>
      <w:r w:rsidRPr="008C3753">
        <w:t>8.3.3.2.1</w:t>
      </w:r>
      <w:r w:rsidRPr="008C3753">
        <w:tab/>
        <w:t>Definition and applicability</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94" w:name="_Toc21100169"/>
      <w:bookmarkStart w:id="11595" w:name="_Toc29809967"/>
      <w:bookmarkStart w:id="11596" w:name="_Toc36645360"/>
      <w:bookmarkStart w:id="11597" w:name="_Toc37272414"/>
      <w:bookmarkStart w:id="11598" w:name="_Toc45884660"/>
      <w:bookmarkStart w:id="11599" w:name="_Toc53182692"/>
      <w:bookmarkStart w:id="11600" w:name="_Toc58860476"/>
      <w:bookmarkStart w:id="11601" w:name="_Toc58862980"/>
      <w:bookmarkStart w:id="11602" w:name="_Toc61182965"/>
      <w:bookmarkStart w:id="11603" w:name="_Toc66728280"/>
      <w:bookmarkStart w:id="11604" w:name="_Toc74962115"/>
      <w:bookmarkStart w:id="11605" w:name="_Toc75243025"/>
      <w:bookmarkStart w:id="11606" w:name="_Toc76545371"/>
      <w:bookmarkStart w:id="11607" w:name="_Toc82595474"/>
      <w:bookmarkStart w:id="11608" w:name="_Toc89955505"/>
      <w:bookmarkStart w:id="11609" w:name="_Toc98773932"/>
      <w:bookmarkStart w:id="11610" w:name="_Toc106201693"/>
      <w:bookmarkStart w:id="11611" w:name="_Toc115191547"/>
      <w:bookmarkStart w:id="11612" w:name="_Toc122013403"/>
      <w:bookmarkStart w:id="11613" w:name="_Toc124156222"/>
      <w:bookmarkStart w:id="11614" w:name="_Toc131537982"/>
      <w:bookmarkStart w:id="11615" w:name="_Toc137398189"/>
      <w:bookmarkStart w:id="11616" w:name="_Toc156576407"/>
      <w:bookmarkStart w:id="11617" w:name="_Toc176944951"/>
      <w:bookmarkStart w:id="11618" w:name="_Toc187257229"/>
      <w:r w:rsidRPr="008C3753">
        <w:t>8.3.3.2.2</w:t>
      </w:r>
      <w:r w:rsidRPr="008C3753">
        <w:tab/>
        <w:t>Minimum Requirement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619" w:name="_Toc21100170"/>
      <w:bookmarkStart w:id="11620" w:name="_Toc29809968"/>
      <w:bookmarkStart w:id="11621" w:name="_Toc36645361"/>
      <w:bookmarkStart w:id="11622" w:name="_Toc37272415"/>
      <w:bookmarkStart w:id="11623" w:name="_Toc45884661"/>
      <w:bookmarkStart w:id="11624" w:name="_Toc53182693"/>
      <w:bookmarkStart w:id="11625" w:name="_Toc58860477"/>
      <w:bookmarkStart w:id="11626" w:name="_Toc58862981"/>
      <w:bookmarkStart w:id="11627" w:name="_Toc61182966"/>
      <w:bookmarkStart w:id="11628" w:name="_Toc66728281"/>
      <w:bookmarkStart w:id="11629" w:name="_Toc74962116"/>
      <w:bookmarkStart w:id="11630" w:name="_Toc75243026"/>
      <w:bookmarkStart w:id="11631" w:name="_Toc76545372"/>
      <w:bookmarkStart w:id="11632" w:name="_Toc82595475"/>
      <w:bookmarkStart w:id="11633" w:name="_Toc89955506"/>
      <w:bookmarkStart w:id="11634" w:name="_Toc98773933"/>
      <w:bookmarkStart w:id="11635" w:name="_Toc106201694"/>
      <w:bookmarkStart w:id="11636" w:name="_Toc115191548"/>
      <w:bookmarkStart w:id="11637" w:name="_Toc122013404"/>
      <w:bookmarkStart w:id="11638" w:name="_Toc124156223"/>
      <w:bookmarkStart w:id="11639" w:name="_Toc131537983"/>
      <w:bookmarkStart w:id="11640" w:name="_Toc137398190"/>
      <w:bookmarkStart w:id="11641" w:name="_Toc156576408"/>
      <w:bookmarkStart w:id="11642" w:name="_Toc176944952"/>
      <w:bookmarkStart w:id="11643" w:name="_Toc187257230"/>
      <w:r w:rsidRPr="008C3753">
        <w:t>8.3.3.2.3</w:t>
      </w:r>
      <w:r w:rsidRPr="008C3753">
        <w:tab/>
        <w:t>Test purpose</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644" w:name="_Toc21100171"/>
      <w:bookmarkStart w:id="11645" w:name="_Toc29809969"/>
      <w:bookmarkStart w:id="11646" w:name="_Toc36645362"/>
      <w:bookmarkStart w:id="11647" w:name="_Toc37272416"/>
      <w:bookmarkStart w:id="11648" w:name="_Toc45884662"/>
      <w:bookmarkStart w:id="11649" w:name="_Toc53182694"/>
      <w:bookmarkStart w:id="11650" w:name="_Toc58860478"/>
      <w:bookmarkStart w:id="11651" w:name="_Toc58862982"/>
      <w:bookmarkStart w:id="11652" w:name="_Toc61182967"/>
      <w:bookmarkStart w:id="11653" w:name="_Toc66728282"/>
      <w:bookmarkStart w:id="11654" w:name="_Toc74962117"/>
      <w:bookmarkStart w:id="11655" w:name="_Toc75243027"/>
      <w:bookmarkStart w:id="11656" w:name="_Toc76545373"/>
      <w:bookmarkStart w:id="11657" w:name="_Toc82595476"/>
      <w:bookmarkStart w:id="11658" w:name="_Toc89955507"/>
      <w:bookmarkStart w:id="11659" w:name="_Toc98773934"/>
      <w:bookmarkStart w:id="11660" w:name="_Toc106201695"/>
      <w:bookmarkStart w:id="11661" w:name="_Toc115191549"/>
      <w:bookmarkStart w:id="11662" w:name="_Toc122013405"/>
      <w:bookmarkStart w:id="11663" w:name="_Toc124156224"/>
      <w:bookmarkStart w:id="11664" w:name="_Toc131537984"/>
      <w:bookmarkStart w:id="11665" w:name="_Toc137398191"/>
      <w:bookmarkStart w:id="11666" w:name="_Toc156576409"/>
      <w:bookmarkStart w:id="11667" w:name="_Toc176944953"/>
      <w:bookmarkStart w:id="11668" w:name="_Toc187257231"/>
      <w:r w:rsidRPr="008C3753">
        <w:t>8.3.3.2.4</w:t>
      </w:r>
      <w:r w:rsidRPr="008C3753">
        <w:tab/>
        <w:t>Method of test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B9688D9" w14:textId="77777777" w:rsidR="008C01E6" w:rsidRPr="008C3753" w:rsidRDefault="008C01E6" w:rsidP="008C01E6">
      <w:pPr>
        <w:pStyle w:val="Heading6"/>
        <w:jc w:val="both"/>
      </w:pPr>
      <w:bookmarkStart w:id="11669" w:name="_Toc21100172"/>
      <w:bookmarkStart w:id="11670" w:name="_Toc29809970"/>
      <w:bookmarkStart w:id="11671" w:name="_Toc36645363"/>
      <w:bookmarkStart w:id="11672" w:name="_Toc37272417"/>
      <w:bookmarkStart w:id="11673" w:name="_Toc45884663"/>
      <w:bookmarkStart w:id="11674" w:name="_Toc53182695"/>
      <w:bookmarkStart w:id="11675" w:name="_Toc58860479"/>
      <w:bookmarkStart w:id="11676" w:name="_Toc58862983"/>
      <w:bookmarkStart w:id="11677" w:name="_Toc61182968"/>
      <w:bookmarkStart w:id="11678" w:name="_Toc66728283"/>
      <w:bookmarkStart w:id="11679" w:name="_Toc74962118"/>
      <w:bookmarkStart w:id="11680" w:name="_Toc75243028"/>
      <w:bookmarkStart w:id="11681" w:name="_Toc76545374"/>
      <w:bookmarkStart w:id="11682" w:name="_Toc82595477"/>
      <w:bookmarkStart w:id="11683" w:name="_Toc89955508"/>
      <w:bookmarkStart w:id="11684" w:name="_Toc98773935"/>
      <w:bookmarkStart w:id="11685" w:name="_Toc106201696"/>
      <w:bookmarkStart w:id="11686" w:name="_Toc115191550"/>
      <w:bookmarkStart w:id="11687" w:name="_Toc122013406"/>
      <w:bookmarkStart w:id="11688" w:name="_Toc124156225"/>
      <w:bookmarkStart w:id="11689" w:name="_Toc131537985"/>
      <w:bookmarkStart w:id="11690" w:name="_Toc137398192"/>
      <w:bookmarkStart w:id="11691" w:name="_Toc156576410"/>
      <w:bookmarkStart w:id="11692" w:name="_Toc176944954"/>
      <w:bookmarkStart w:id="11693" w:name="_Toc187257232"/>
      <w:r w:rsidRPr="008C3753">
        <w:t>8.3.3.2.4.1</w:t>
      </w:r>
      <w:r w:rsidRPr="008C3753">
        <w:tab/>
        <w:t>Initial Condition</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94"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95" w:name="_Toc29809971"/>
      <w:bookmarkStart w:id="11696" w:name="_Toc36645364"/>
      <w:bookmarkStart w:id="11697" w:name="_Toc37272418"/>
      <w:bookmarkStart w:id="11698" w:name="_Toc45884664"/>
      <w:bookmarkStart w:id="11699" w:name="_Toc53182696"/>
      <w:bookmarkStart w:id="11700" w:name="_Toc58860480"/>
      <w:bookmarkStart w:id="11701" w:name="_Toc58862984"/>
      <w:bookmarkStart w:id="11702" w:name="_Toc61182969"/>
      <w:bookmarkStart w:id="11703" w:name="_Toc66728284"/>
      <w:bookmarkStart w:id="11704" w:name="_Toc74962119"/>
      <w:bookmarkStart w:id="11705" w:name="_Toc75243029"/>
      <w:bookmarkStart w:id="11706" w:name="_Toc76545375"/>
      <w:bookmarkStart w:id="11707" w:name="_Toc82595478"/>
      <w:bookmarkStart w:id="11708" w:name="_Toc89955509"/>
      <w:bookmarkStart w:id="11709" w:name="_Toc98773936"/>
      <w:bookmarkStart w:id="11710" w:name="_Toc106201697"/>
      <w:bookmarkStart w:id="11711" w:name="_Toc115191551"/>
      <w:bookmarkStart w:id="11712" w:name="_Toc122013407"/>
      <w:bookmarkStart w:id="11713" w:name="_Toc124156226"/>
      <w:bookmarkStart w:id="11714" w:name="_Toc131537986"/>
      <w:bookmarkStart w:id="11715" w:name="_Toc137398193"/>
      <w:bookmarkStart w:id="11716" w:name="_Toc156576411"/>
      <w:bookmarkStart w:id="11717" w:name="_Toc176944955"/>
      <w:bookmarkStart w:id="11718" w:name="_Toc187257233"/>
      <w:r w:rsidRPr="008C3753">
        <w:t>8.3.3.2.4.2</w:t>
      </w:r>
      <w:r w:rsidRPr="008C3753">
        <w:tab/>
        <w:t>Procedure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940635" w:rsidRPr="008C3753" w14:paraId="6FC05CF8" w14:textId="77777777" w:rsidTr="00DE3990">
        <w:trPr>
          <w:cantSplit/>
          <w:jc w:val="center"/>
        </w:trPr>
        <w:tc>
          <w:tcPr>
            <w:tcW w:w="2515" w:type="dxa"/>
            <w:vMerge w:val="restart"/>
          </w:tcPr>
          <w:p w14:paraId="7E556C06" w14:textId="77777777" w:rsidR="00940635" w:rsidRPr="008C3753" w:rsidRDefault="00940635" w:rsidP="00BF5423">
            <w:pPr>
              <w:pStyle w:val="TAC"/>
              <w:rPr>
                <w:rFonts w:eastAsia="‚c‚e‚o“Á‘¾ƒSƒVƒbƒN‘Ì"/>
              </w:rPr>
            </w:pPr>
            <w:r w:rsidRPr="008C3753">
              <w:rPr>
                <w:rFonts w:eastAsia="‚c‚e‚o“Á‘¾ƒSƒVƒbƒN‘Ì"/>
                <w:lang w:eastAsia="ja-JP"/>
              </w:rPr>
              <w:t xml:space="preserve">15 </w:t>
            </w:r>
          </w:p>
        </w:tc>
        <w:tc>
          <w:tcPr>
            <w:tcW w:w="2268" w:type="dxa"/>
          </w:tcPr>
          <w:p w14:paraId="2E1E2023" w14:textId="2201097F" w:rsidR="00940635" w:rsidRPr="008C3753" w:rsidRDefault="00940635" w:rsidP="00BF5423">
            <w:pPr>
              <w:pStyle w:val="TAC"/>
              <w:rPr>
                <w:rFonts w:eastAsia="‚c‚e‚o“Á‘¾ƒSƒVƒbƒN‘Ì"/>
              </w:rPr>
            </w:pPr>
            <w:r>
              <w:rPr>
                <w:rFonts w:cs="v5.0.0"/>
                <w:kern w:val="2"/>
                <w:szCs w:val="22"/>
                <w:lang w:val="fr-FR" w:eastAsia="ja-JP"/>
                <w14:ligatures w14:val="standardContextual"/>
              </w:rPr>
              <w:t>3</w:t>
            </w:r>
          </w:p>
        </w:tc>
        <w:tc>
          <w:tcPr>
            <w:tcW w:w="2232" w:type="dxa"/>
          </w:tcPr>
          <w:p w14:paraId="54C39F3A" w14:textId="1CD61A64" w:rsidR="00940635" w:rsidRPr="008C3753" w:rsidRDefault="00940635" w:rsidP="00BF5423">
            <w:pPr>
              <w:pStyle w:val="TAC"/>
              <w:rPr>
                <w:rFonts w:eastAsia="‚c‚e‚o“Á‘¾ƒSƒVƒbƒN‘Ì"/>
              </w:rPr>
            </w:pPr>
            <w:r>
              <w:rPr>
                <w:rFonts w:cs="v5.0.0"/>
                <w:kern w:val="2"/>
                <w:szCs w:val="22"/>
                <w:lang w:val="fr-FR" w:eastAsia="ja-JP"/>
                <w14:ligatures w14:val="standardContextual"/>
              </w:rPr>
              <w:t>-85.7 dBm / 2.7 MHz</w:t>
            </w:r>
          </w:p>
        </w:tc>
      </w:tr>
      <w:tr w:rsidR="00940635" w:rsidRPr="008C3753" w14:paraId="1278465B" w14:textId="77777777" w:rsidTr="00DE3990">
        <w:trPr>
          <w:cantSplit/>
          <w:jc w:val="center"/>
        </w:trPr>
        <w:tc>
          <w:tcPr>
            <w:tcW w:w="2515" w:type="dxa"/>
            <w:vMerge/>
          </w:tcPr>
          <w:p w14:paraId="0555547F" w14:textId="77777777" w:rsidR="00940635" w:rsidRPr="008C3753" w:rsidRDefault="00940635" w:rsidP="00407A38">
            <w:pPr>
              <w:pStyle w:val="TAC"/>
              <w:rPr>
                <w:rFonts w:eastAsia="‚c‚e‚o“Á‘¾ƒSƒVƒbƒN‘Ì"/>
                <w:lang w:eastAsia="ja-JP"/>
              </w:rPr>
            </w:pPr>
          </w:p>
        </w:tc>
        <w:tc>
          <w:tcPr>
            <w:tcW w:w="2268" w:type="dxa"/>
          </w:tcPr>
          <w:p w14:paraId="35974D2D" w14:textId="6CE234A9"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5</w:t>
            </w:r>
          </w:p>
        </w:tc>
        <w:tc>
          <w:tcPr>
            <w:tcW w:w="2232" w:type="dxa"/>
          </w:tcPr>
          <w:p w14:paraId="0878844D" w14:textId="3D0B1727" w:rsidR="00940635" w:rsidRPr="008C3753" w:rsidRDefault="00940635" w:rsidP="00407A38">
            <w:pPr>
              <w:pStyle w:val="TAC"/>
              <w:rPr>
                <w:rFonts w:cs="v5.0.0"/>
                <w:lang w:eastAsia="ja-JP"/>
              </w:rPr>
            </w:pPr>
            <w:r w:rsidRPr="00382162">
              <w:rPr>
                <w:rFonts w:cs="v5.0.0"/>
                <w:kern w:val="2"/>
                <w:szCs w:val="22"/>
                <w:lang w:val="fr-FR" w:eastAsia="ja-JP"/>
                <w14:ligatures w14:val="standardContextual"/>
              </w:rPr>
              <w:t>-83.5 dBm / 4.5 MHz</w:t>
            </w:r>
          </w:p>
        </w:tc>
      </w:tr>
      <w:tr w:rsidR="00940635" w:rsidRPr="008C3753" w14:paraId="67DC2BFA" w14:textId="77777777" w:rsidTr="00DE3990">
        <w:trPr>
          <w:cantSplit/>
          <w:jc w:val="center"/>
        </w:trPr>
        <w:tc>
          <w:tcPr>
            <w:tcW w:w="2515" w:type="dxa"/>
            <w:vMerge/>
          </w:tcPr>
          <w:p w14:paraId="41BB7B52" w14:textId="77777777" w:rsidR="00940635" w:rsidRPr="008C3753" w:rsidRDefault="00940635" w:rsidP="00D519A7">
            <w:pPr>
              <w:pStyle w:val="TAC"/>
              <w:rPr>
                <w:rFonts w:eastAsia="‚c‚e‚o“Á‘¾ƒSƒVƒbƒN‘Ì"/>
              </w:rPr>
            </w:pPr>
          </w:p>
        </w:tc>
        <w:tc>
          <w:tcPr>
            <w:tcW w:w="2268" w:type="dxa"/>
          </w:tcPr>
          <w:p w14:paraId="5076E1EA" w14:textId="06F82705" w:rsidR="00940635" w:rsidRPr="008C3753" w:rsidRDefault="00940635" w:rsidP="00D519A7">
            <w:pPr>
              <w:pStyle w:val="TAC"/>
              <w:rPr>
                <w:rFonts w:eastAsia="‚c‚e‚o“Á‘¾ƒSƒVƒbƒN‘Ì"/>
              </w:rPr>
            </w:pPr>
            <w:r w:rsidRPr="008C3753">
              <w:rPr>
                <w:rFonts w:cs="v5.0.0"/>
                <w:lang w:eastAsia="ja-JP"/>
              </w:rPr>
              <w:t>10</w:t>
            </w:r>
          </w:p>
        </w:tc>
        <w:tc>
          <w:tcPr>
            <w:tcW w:w="2232" w:type="dxa"/>
          </w:tcPr>
          <w:p w14:paraId="7BC5A1C6" w14:textId="3391E1B9" w:rsidR="00940635" w:rsidRPr="008C3753" w:rsidRDefault="00940635" w:rsidP="00D519A7">
            <w:pPr>
              <w:pStyle w:val="TAC"/>
              <w:rPr>
                <w:rFonts w:eastAsia="‚c‚e‚o“Á‘¾ƒSƒVƒbƒN‘Ì"/>
              </w:rPr>
            </w:pPr>
            <w:r w:rsidRPr="008C3753">
              <w:rPr>
                <w:rFonts w:cs="v5.0.0"/>
                <w:lang w:eastAsia="ja-JP"/>
              </w:rPr>
              <w:t>-80.3 dBm / 9.36 MHz</w:t>
            </w:r>
          </w:p>
        </w:tc>
      </w:tr>
      <w:tr w:rsidR="00940635" w:rsidRPr="008C3753" w14:paraId="640AD9AE" w14:textId="77777777" w:rsidTr="00DE3990">
        <w:trPr>
          <w:cantSplit/>
          <w:jc w:val="center"/>
        </w:trPr>
        <w:tc>
          <w:tcPr>
            <w:tcW w:w="2515" w:type="dxa"/>
            <w:vMerge/>
            <w:tcBorders>
              <w:bottom w:val="single" w:sz="4" w:space="0" w:color="auto"/>
            </w:tcBorders>
          </w:tcPr>
          <w:p w14:paraId="04900A30" w14:textId="77777777" w:rsidR="00940635" w:rsidRPr="008C3753" w:rsidRDefault="00940635" w:rsidP="00D519A7">
            <w:pPr>
              <w:pStyle w:val="TAC"/>
              <w:rPr>
                <w:rFonts w:eastAsia="‚c‚e‚o“Á‘¾ƒSƒVƒbƒN‘Ì"/>
              </w:rPr>
            </w:pPr>
          </w:p>
        </w:tc>
        <w:tc>
          <w:tcPr>
            <w:tcW w:w="2268" w:type="dxa"/>
          </w:tcPr>
          <w:p w14:paraId="24E38A49" w14:textId="0C1CC6DE" w:rsidR="00940635" w:rsidRPr="008C3753" w:rsidRDefault="00940635" w:rsidP="00D519A7">
            <w:pPr>
              <w:pStyle w:val="TAC"/>
              <w:rPr>
                <w:rFonts w:eastAsia="‚c‚e‚o“Á‘¾ƒSƒVƒbƒN‘Ì" w:cs="v5.0.0"/>
                <w:lang w:eastAsia="ja-JP"/>
              </w:rPr>
            </w:pPr>
            <w:r w:rsidRPr="008C3753">
              <w:rPr>
                <w:rFonts w:cs="v5.0.0"/>
              </w:rPr>
              <w:t>20</w:t>
            </w:r>
          </w:p>
        </w:tc>
        <w:tc>
          <w:tcPr>
            <w:tcW w:w="2232" w:type="dxa"/>
          </w:tcPr>
          <w:p w14:paraId="483CEADC" w14:textId="4626C4A5" w:rsidR="00940635" w:rsidRPr="008C3753" w:rsidRDefault="00940635"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047A0CDD"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r w:rsidR="00951CB0" w:rsidRPr="00951CB0">
              <w:rPr>
                <w:kern w:val="2"/>
                <w:szCs w:val="22"/>
                <w14:ligatures w14:val="standardContextual"/>
              </w:rPr>
              <w:t xml:space="preserve"> </w:t>
            </w:r>
            <w:r w:rsidR="00951CB0">
              <w:rPr>
                <w:kern w:val="2"/>
                <w:szCs w:val="22"/>
                <w14:ligatures w14:val="standardContextual"/>
              </w:rPr>
              <w:t>(Note 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r w:rsidR="009E0487" w:rsidRPr="008C3753" w14:paraId="45F668D9" w14:textId="77777777" w:rsidTr="000C4153">
        <w:trPr>
          <w:cantSplit/>
          <w:jc w:val="center"/>
        </w:trPr>
        <w:tc>
          <w:tcPr>
            <w:tcW w:w="7191" w:type="dxa"/>
            <w:gridSpan w:val="2"/>
          </w:tcPr>
          <w:p w14:paraId="70F6C527" w14:textId="3EBD6E70" w:rsidR="009E0487" w:rsidRPr="009E0487" w:rsidRDefault="009E0487" w:rsidP="00D519A7">
            <w:pPr>
              <w:pStyle w:val="TAC"/>
              <w:rPr>
                <w:rFonts w:cs="Arial"/>
                <w:i/>
                <w:szCs w:val="18"/>
              </w:rPr>
            </w:pPr>
            <w:r w:rsidRPr="009E0487">
              <w:rPr>
                <w:rFonts w:cs="Arial"/>
                <w:iCs/>
                <w:kern w:val="2"/>
                <w:szCs w:val="18"/>
                <w14:ligatures w14:val="standardContextual"/>
              </w:rPr>
              <w:t>Note 1 : For 3MHz channel bandwidth, the first PRB index after frequency hopping is 3.</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5pt" o:ole="" fillcolor="window">
            <v:imagedata r:id="rId71" o:title=""/>
          </v:shape>
          <o:OLEObject Type="Embed" ProgID="Word.Picture.8" ShapeID="_x0000_i1058" DrawAspect="Content" ObjectID="_1812201142"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719" w:name="_Toc21100174"/>
      <w:bookmarkStart w:id="11720" w:name="_Toc29809972"/>
      <w:bookmarkStart w:id="11721" w:name="_Toc36645365"/>
      <w:bookmarkStart w:id="11722" w:name="_Toc37272419"/>
      <w:bookmarkStart w:id="11723" w:name="_Toc45884665"/>
      <w:bookmarkStart w:id="11724" w:name="_Toc53182697"/>
      <w:bookmarkStart w:id="11725" w:name="_Toc58860481"/>
      <w:bookmarkStart w:id="11726" w:name="_Toc58862985"/>
      <w:bookmarkStart w:id="11727" w:name="_Toc61182970"/>
      <w:bookmarkStart w:id="11728" w:name="_Toc66728285"/>
      <w:bookmarkStart w:id="11729" w:name="_Toc74962120"/>
      <w:bookmarkStart w:id="11730" w:name="_Toc75243030"/>
      <w:bookmarkStart w:id="11731" w:name="_Toc76545376"/>
      <w:bookmarkStart w:id="11732" w:name="_Toc82595479"/>
      <w:bookmarkStart w:id="11733" w:name="_Toc89955510"/>
      <w:bookmarkStart w:id="11734" w:name="_Toc98773937"/>
      <w:bookmarkStart w:id="11735" w:name="_Toc106201698"/>
      <w:bookmarkStart w:id="11736" w:name="_Toc115191552"/>
      <w:bookmarkStart w:id="11737" w:name="_Toc122013408"/>
      <w:bookmarkStart w:id="11738" w:name="_Toc124156227"/>
      <w:bookmarkStart w:id="11739" w:name="_Toc131537987"/>
      <w:bookmarkStart w:id="11740" w:name="_Toc137398194"/>
      <w:bookmarkStart w:id="11741" w:name="_Toc156576412"/>
      <w:bookmarkStart w:id="11742" w:name="_Toc176944956"/>
      <w:bookmarkStart w:id="11743" w:name="_Toc187257234"/>
      <w:r w:rsidRPr="008C3753">
        <w:t>8.3.3.2.5</w:t>
      </w:r>
      <w:r w:rsidRPr="008C3753">
        <w:tab/>
        <w:t>Test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632E1D" w:rsidRPr="008C3753" w14:paraId="19E7AF8E" w14:textId="77777777" w:rsidTr="00632E1D">
        <w:trPr>
          <w:cantSplit/>
          <w:jc w:val="center"/>
        </w:trPr>
        <w:tc>
          <w:tcPr>
            <w:tcW w:w="1506" w:type="dxa"/>
            <w:tcBorders>
              <w:bottom w:val="nil"/>
            </w:tcBorders>
            <w:shd w:val="clear" w:color="auto" w:fill="auto"/>
          </w:tcPr>
          <w:p w14:paraId="41FD1985" w14:textId="77777777" w:rsidR="00632E1D" w:rsidRPr="008C3753" w:rsidRDefault="00632E1D" w:rsidP="00D519A7">
            <w:pPr>
              <w:pStyle w:val="TAH"/>
            </w:pPr>
            <w:r w:rsidRPr="008C3753">
              <w:rPr>
                <w:rFonts w:cs="Arial"/>
              </w:rPr>
              <w:t>Number of TX</w:t>
            </w:r>
          </w:p>
        </w:tc>
        <w:tc>
          <w:tcPr>
            <w:tcW w:w="1417" w:type="dxa"/>
            <w:tcBorders>
              <w:bottom w:val="nil"/>
            </w:tcBorders>
            <w:shd w:val="clear" w:color="auto" w:fill="auto"/>
          </w:tcPr>
          <w:p w14:paraId="25C8E27A" w14:textId="4FD8903C" w:rsidR="00632E1D" w:rsidRPr="008C3753" w:rsidRDefault="00632E1D"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632E1D" w:rsidRPr="008C3753" w:rsidRDefault="00632E1D"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632E1D" w:rsidRPr="008C3753" w:rsidRDefault="00632E1D" w:rsidP="00D519A7">
            <w:pPr>
              <w:pStyle w:val="TAH"/>
            </w:pPr>
            <w:r w:rsidRPr="008C3753">
              <w:t>Propagation</w:t>
            </w:r>
          </w:p>
        </w:tc>
        <w:tc>
          <w:tcPr>
            <w:tcW w:w="4908" w:type="dxa"/>
            <w:gridSpan w:val="4"/>
          </w:tcPr>
          <w:p w14:paraId="12030BC8" w14:textId="53B760C7" w:rsidR="00632E1D" w:rsidRPr="008C3753" w:rsidRDefault="00632E1D" w:rsidP="00D519A7">
            <w:pPr>
              <w:pStyle w:val="TAH"/>
            </w:pPr>
            <w:r w:rsidRPr="008C3753">
              <w:rPr>
                <w:rFonts w:cs="Arial"/>
              </w:rPr>
              <w:t>Channel bandwidth / SNR (dB)</w:t>
            </w:r>
          </w:p>
        </w:tc>
      </w:tr>
      <w:tr w:rsidR="00D076D3" w:rsidRPr="008C3753"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8C3753" w:rsidRDefault="00D076D3" w:rsidP="00D076D3">
            <w:pPr>
              <w:pStyle w:val="TAH"/>
            </w:pPr>
            <w:r w:rsidRPr="008C3753">
              <w:rPr>
                <w:rFonts w:cs="Arial"/>
              </w:rPr>
              <w:t>antennas</w:t>
            </w:r>
          </w:p>
        </w:tc>
        <w:tc>
          <w:tcPr>
            <w:tcW w:w="1417" w:type="dxa"/>
            <w:tcBorders>
              <w:top w:val="nil"/>
            </w:tcBorders>
            <w:shd w:val="clear" w:color="auto" w:fill="auto"/>
          </w:tcPr>
          <w:p w14:paraId="78AA6C1D" w14:textId="3514F5D8" w:rsidR="00D076D3" w:rsidRPr="008C3753" w:rsidRDefault="00D076D3" w:rsidP="00D076D3">
            <w:pPr>
              <w:pStyle w:val="TAH"/>
            </w:pPr>
            <w:r w:rsidRPr="008C3753">
              <w:rPr>
                <w:rFonts w:cs="Arial"/>
              </w:rPr>
              <w:t>RX antennas</w:t>
            </w:r>
          </w:p>
        </w:tc>
        <w:tc>
          <w:tcPr>
            <w:tcW w:w="1276" w:type="dxa"/>
            <w:tcBorders>
              <w:top w:val="nil"/>
            </w:tcBorders>
            <w:shd w:val="clear" w:color="auto" w:fill="auto"/>
          </w:tcPr>
          <w:p w14:paraId="3D029F3A" w14:textId="0494FF93" w:rsidR="00D076D3" w:rsidRPr="008C3753" w:rsidRDefault="00D076D3" w:rsidP="00D076D3">
            <w:pPr>
              <w:pStyle w:val="TAH"/>
            </w:pPr>
            <w:r w:rsidRPr="008C3753">
              <w:rPr>
                <w:rFonts w:cs="Arial"/>
              </w:rPr>
              <w:t>Prefix</w:t>
            </w:r>
          </w:p>
        </w:tc>
        <w:tc>
          <w:tcPr>
            <w:tcW w:w="1701" w:type="dxa"/>
            <w:tcBorders>
              <w:top w:val="nil"/>
            </w:tcBorders>
            <w:shd w:val="clear" w:color="auto" w:fill="auto"/>
          </w:tcPr>
          <w:p w14:paraId="28A3564E" w14:textId="77777777" w:rsidR="00D076D3" w:rsidRPr="008C3753" w:rsidRDefault="00D076D3" w:rsidP="00D076D3">
            <w:pPr>
              <w:pStyle w:val="TAH"/>
            </w:pPr>
            <w:r w:rsidRPr="008C3753">
              <w:t>conditions and correlation matrix (annex G)</w:t>
            </w:r>
          </w:p>
        </w:tc>
        <w:tc>
          <w:tcPr>
            <w:tcW w:w="1276" w:type="dxa"/>
          </w:tcPr>
          <w:p w14:paraId="7FCE7DDE" w14:textId="00A2AA15" w:rsidR="00D076D3" w:rsidRPr="008C3753" w:rsidRDefault="00D076D3" w:rsidP="00D076D3">
            <w:pPr>
              <w:pStyle w:val="TAH"/>
              <w:rPr>
                <w:rFonts w:cs="Arial"/>
              </w:rPr>
            </w:pPr>
            <w:r>
              <w:rPr>
                <w:rFonts w:cs="Arial"/>
                <w:kern w:val="2"/>
                <w:szCs w:val="22"/>
                <w:lang w:val="fr-FR"/>
                <w14:ligatures w14:val="standardContextual"/>
              </w:rPr>
              <w:t>3 MHz</w:t>
            </w:r>
          </w:p>
        </w:tc>
        <w:tc>
          <w:tcPr>
            <w:tcW w:w="1276" w:type="dxa"/>
          </w:tcPr>
          <w:p w14:paraId="1D32A6D6" w14:textId="338B3DCC" w:rsidR="00D076D3" w:rsidRPr="008C3753" w:rsidRDefault="00D076D3" w:rsidP="00D076D3">
            <w:pPr>
              <w:pStyle w:val="TAH"/>
            </w:pPr>
            <w:r w:rsidRPr="008C3753">
              <w:rPr>
                <w:rFonts w:cs="Arial"/>
              </w:rPr>
              <w:t>5 MHz</w:t>
            </w:r>
          </w:p>
        </w:tc>
        <w:tc>
          <w:tcPr>
            <w:tcW w:w="1134" w:type="dxa"/>
          </w:tcPr>
          <w:p w14:paraId="3B371192" w14:textId="77777777" w:rsidR="00D076D3" w:rsidRPr="008C3753" w:rsidRDefault="00D076D3" w:rsidP="00D076D3">
            <w:pPr>
              <w:pStyle w:val="TAH"/>
            </w:pPr>
            <w:r w:rsidRPr="008C3753">
              <w:rPr>
                <w:rFonts w:cs="Arial"/>
              </w:rPr>
              <w:t>10 MHz</w:t>
            </w:r>
          </w:p>
        </w:tc>
        <w:tc>
          <w:tcPr>
            <w:tcW w:w="1222" w:type="dxa"/>
          </w:tcPr>
          <w:p w14:paraId="4AA9DFDC" w14:textId="77777777" w:rsidR="00D076D3" w:rsidRPr="008C3753" w:rsidRDefault="00D076D3" w:rsidP="00D076D3">
            <w:pPr>
              <w:pStyle w:val="TAH"/>
            </w:pPr>
            <w:r w:rsidRPr="008C3753">
              <w:rPr>
                <w:rFonts w:cs="Arial"/>
              </w:rPr>
              <w:t>20 MHz</w:t>
            </w:r>
          </w:p>
        </w:tc>
      </w:tr>
      <w:tr w:rsidR="00DF6E3B" w:rsidRPr="008C3753" w14:paraId="76782EFA" w14:textId="77777777" w:rsidTr="00632E1D">
        <w:trPr>
          <w:cantSplit/>
          <w:jc w:val="center"/>
        </w:trPr>
        <w:tc>
          <w:tcPr>
            <w:tcW w:w="1506" w:type="dxa"/>
            <w:tcBorders>
              <w:bottom w:val="nil"/>
            </w:tcBorders>
            <w:shd w:val="clear" w:color="auto" w:fill="auto"/>
          </w:tcPr>
          <w:p w14:paraId="33DD773C" w14:textId="77777777" w:rsidR="00DF6E3B" w:rsidRPr="008C3753" w:rsidRDefault="00DF6E3B" w:rsidP="00DF6E3B">
            <w:pPr>
              <w:pStyle w:val="TAC"/>
            </w:pPr>
          </w:p>
        </w:tc>
        <w:tc>
          <w:tcPr>
            <w:tcW w:w="1417" w:type="dxa"/>
          </w:tcPr>
          <w:p w14:paraId="52340573" w14:textId="56BCA501" w:rsidR="00DF6E3B" w:rsidRPr="008C3753" w:rsidRDefault="00DF6E3B" w:rsidP="00DF6E3B">
            <w:pPr>
              <w:pStyle w:val="TAC"/>
            </w:pPr>
            <w:r w:rsidRPr="008C3753">
              <w:rPr>
                <w:rFonts w:cs="Arial"/>
              </w:rPr>
              <w:t>2</w:t>
            </w:r>
          </w:p>
        </w:tc>
        <w:tc>
          <w:tcPr>
            <w:tcW w:w="1276" w:type="dxa"/>
          </w:tcPr>
          <w:p w14:paraId="30C1DFA6" w14:textId="5A628B0A" w:rsidR="00DF6E3B" w:rsidRPr="008C3753" w:rsidRDefault="00DF6E3B" w:rsidP="00DF6E3B">
            <w:pPr>
              <w:pStyle w:val="TAC"/>
            </w:pPr>
            <w:r w:rsidRPr="008C3753">
              <w:rPr>
                <w:rFonts w:cs="Arial"/>
              </w:rPr>
              <w:t>Normal</w:t>
            </w:r>
          </w:p>
        </w:tc>
        <w:tc>
          <w:tcPr>
            <w:tcW w:w="1701" w:type="dxa"/>
          </w:tcPr>
          <w:p w14:paraId="18ADB91A" w14:textId="01328179"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6DABDC80" w14:textId="3A0D39E0" w:rsidR="00DF6E3B" w:rsidRPr="008C3753" w:rsidRDefault="00DF6E3B" w:rsidP="00DF6E3B">
            <w:pPr>
              <w:pStyle w:val="TAC"/>
            </w:pPr>
            <w:r>
              <w:rPr>
                <w:lang w:val="fr-FR"/>
              </w:rPr>
              <w:t>2.1</w:t>
            </w:r>
          </w:p>
        </w:tc>
        <w:tc>
          <w:tcPr>
            <w:tcW w:w="1276" w:type="dxa"/>
          </w:tcPr>
          <w:p w14:paraId="5BA2CD18" w14:textId="09466C0D" w:rsidR="00DF6E3B" w:rsidRPr="008C3753" w:rsidRDefault="00DF6E3B" w:rsidP="00DF6E3B">
            <w:pPr>
              <w:pStyle w:val="TAC"/>
            </w:pPr>
            <w:r w:rsidRPr="008C3753">
              <w:rPr>
                <w:rFonts w:cs="Arial"/>
              </w:rPr>
              <w:t>0.8</w:t>
            </w:r>
          </w:p>
        </w:tc>
        <w:tc>
          <w:tcPr>
            <w:tcW w:w="1134" w:type="dxa"/>
          </w:tcPr>
          <w:p w14:paraId="0FA309D5" w14:textId="4C19A8AC" w:rsidR="00DF6E3B" w:rsidRPr="008C3753" w:rsidRDefault="00DF6E3B" w:rsidP="00DF6E3B">
            <w:pPr>
              <w:pStyle w:val="TAC"/>
            </w:pPr>
            <w:r w:rsidRPr="008C3753">
              <w:rPr>
                <w:rFonts w:cs="Arial"/>
              </w:rPr>
              <w:t>1.4</w:t>
            </w:r>
          </w:p>
        </w:tc>
        <w:tc>
          <w:tcPr>
            <w:tcW w:w="1222" w:type="dxa"/>
          </w:tcPr>
          <w:p w14:paraId="7CBCEA5F" w14:textId="3F6CCE89" w:rsidR="00DF6E3B" w:rsidRPr="008C3753" w:rsidRDefault="00DF6E3B" w:rsidP="00DF6E3B">
            <w:pPr>
              <w:pStyle w:val="TAC"/>
            </w:pPr>
            <w:r w:rsidRPr="008C3753">
              <w:rPr>
                <w:rFonts w:cs="Arial"/>
              </w:rPr>
              <w:t>1.8</w:t>
            </w:r>
          </w:p>
        </w:tc>
      </w:tr>
      <w:tr w:rsidR="00DF6E3B" w:rsidRPr="008C3753" w14:paraId="6D89CBF4" w14:textId="77777777" w:rsidTr="00632E1D">
        <w:trPr>
          <w:cantSplit/>
          <w:jc w:val="center"/>
        </w:trPr>
        <w:tc>
          <w:tcPr>
            <w:tcW w:w="1506" w:type="dxa"/>
            <w:tcBorders>
              <w:top w:val="nil"/>
              <w:bottom w:val="nil"/>
            </w:tcBorders>
            <w:shd w:val="clear" w:color="auto" w:fill="auto"/>
          </w:tcPr>
          <w:p w14:paraId="7BAF1F62" w14:textId="77777777" w:rsidR="00DF6E3B" w:rsidRPr="008C3753" w:rsidRDefault="00DF6E3B" w:rsidP="00DF6E3B">
            <w:pPr>
              <w:pStyle w:val="TAC"/>
            </w:pPr>
            <w:r w:rsidRPr="008C3753">
              <w:rPr>
                <w:rFonts w:cs="Arial"/>
              </w:rPr>
              <w:t>1</w:t>
            </w:r>
          </w:p>
        </w:tc>
        <w:tc>
          <w:tcPr>
            <w:tcW w:w="1417" w:type="dxa"/>
          </w:tcPr>
          <w:p w14:paraId="0853E878" w14:textId="3F087801" w:rsidR="00DF6E3B" w:rsidRPr="008C3753" w:rsidRDefault="00DF6E3B" w:rsidP="00DF6E3B">
            <w:pPr>
              <w:pStyle w:val="TAC"/>
            </w:pPr>
            <w:r w:rsidRPr="008C3753">
              <w:rPr>
                <w:rFonts w:cs="Arial"/>
              </w:rPr>
              <w:t>4</w:t>
            </w:r>
          </w:p>
        </w:tc>
        <w:tc>
          <w:tcPr>
            <w:tcW w:w="1276" w:type="dxa"/>
          </w:tcPr>
          <w:p w14:paraId="1609EC6F" w14:textId="248FE31B" w:rsidR="00DF6E3B" w:rsidRPr="008C3753" w:rsidRDefault="00DF6E3B" w:rsidP="00DF6E3B">
            <w:pPr>
              <w:pStyle w:val="TAC"/>
            </w:pPr>
            <w:r w:rsidRPr="008C3753">
              <w:rPr>
                <w:rFonts w:cs="Arial"/>
              </w:rPr>
              <w:t>Normal</w:t>
            </w:r>
          </w:p>
        </w:tc>
        <w:tc>
          <w:tcPr>
            <w:tcW w:w="1701" w:type="dxa"/>
          </w:tcPr>
          <w:p w14:paraId="15C01194" w14:textId="3BE31FF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E5A42F1" w14:textId="3C509AE7" w:rsidR="00DF6E3B" w:rsidRPr="008C3753" w:rsidRDefault="00DF6E3B" w:rsidP="00DF6E3B">
            <w:pPr>
              <w:pStyle w:val="TAC"/>
            </w:pPr>
            <w:r>
              <w:rPr>
                <w:lang w:val="fr-FR"/>
              </w:rPr>
              <w:t>-2.6</w:t>
            </w:r>
          </w:p>
        </w:tc>
        <w:tc>
          <w:tcPr>
            <w:tcW w:w="1276" w:type="dxa"/>
          </w:tcPr>
          <w:p w14:paraId="046F1789" w14:textId="1CA76F01" w:rsidR="00DF6E3B" w:rsidRPr="008C3753" w:rsidRDefault="00DF6E3B" w:rsidP="00DF6E3B">
            <w:pPr>
              <w:pStyle w:val="TAC"/>
            </w:pPr>
            <w:r w:rsidRPr="008C3753">
              <w:rPr>
                <w:rFonts w:cs="Arial"/>
              </w:rPr>
              <w:t>-3.0</w:t>
            </w:r>
          </w:p>
        </w:tc>
        <w:tc>
          <w:tcPr>
            <w:tcW w:w="1134" w:type="dxa"/>
          </w:tcPr>
          <w:p w14:paraId="34E6A229" w14:textId="19E8E64B" w:rsidR="00DF6E3B" w:rsidRPr="008C3753" w:rsidRDefault="00DF6E3B" w:rsidP="00DF6E3B">
            <w:pPr>
              <w:pStyle w:val="TAC"/>
            </w:pPr>
            <w:r w:rsidRPr="008C3753">
              <w:rPr>
                <w:rFonts w:cs="Arial"/>
              </w:rPr>
              <w:t>-2.6</w:t>
            </w:r>
          </w:p>
        </w:tc>
        <w:tc>
          <w:tcPr>
            <w:tcW w:w="1222" w:type="dxa"/>
          </w:tcPr>
          <w:p w14:paraId="0EE7CC00" w14:textId="661C5A3F" w:rsidR="00DF6E3B" w:rsidRPr="008C3753" w:rsidRDefault="00DF6E3B" w:rsidP="00DF6E3B">
            <w:pPr>
              <w:pStyle w:val="TAC"/>
            </w:pPr>
            <w:r w:rsidRPr="008C3753">
              <w:rPr>
                <w:rFonts w:cs="Arial"/>
              </w:rPr>
              <w:t>-2.6</w:t>
            </w:r>
          </w:p>
        </w:tc>
      </w:tr>
      <w:tr w:rsidR="00DF6E3B" w:rsidRPr="008C3753" w14:paraId="0235BFD0" w14:textId="77777777" w:rsidTr="00632E1D">
        <w:trPr>
          <w:cantSplit/>
          <w:jc w:val="center"/>
        </w:trPr>
        <w:tc>
          <w:tcPr>
            <w:tcW w:w="1506" w:type="dxa"/>
            <w:tcBorders>
              <w:top w:val="nil"/>
            </w:tcBorders>
            <w:shd w:val="clear" w:color="auto" w:fill="auto"/>
          </w:tcPr>
          <w:p w14:paraId="5A623312" w14:textId="77777777" w:rsidR="00DF6E3B" w:rsidRPr="008C3753" w:rsidRDefault="00DF6E3B" w:rsidP="00DF6E3B">
            <w:pPr>
              <w:pStyle w:val="TAC"/>
            </w:pPr>
          </w:p>
        </w:tc>
        <w:tc>
          <w:tcPr>
            <w:tcW w:w="1417" w:type="dxa"/>
          </w:tcPr>
          <w:p w14:paraId="044E14E1" w14:textId="030910B4" w:rsidR="00DF6E3B" w:rsidRPr="008C3753" w:rsidRDefault="00DF6E3B" w:rsidP="00DF6E3B">
            <w:pPr>
              <w:pStyle w:val="TAC"/>
            </w:pPr>
            <w:r w:rsidRPr="008C3753">
              <w:rPr>
                <w:rFonts w:cs="Arial"/>
              </w:rPr>
              <w:t>8</w:t>
            </w:r>
          </w:p>
        </w:tc>
        <w:tc>
          <w:tcPr>
            <w:tcW w:w="1276" w:type="dxa"/>
          </w:tcPr>
          <w:p w14:paraId="4283BF53" w14:textId="5C91DEE7" w:rsidR="00DF6E3B" w:rsidRPr="008C3753" w:rsidRDefault="00DF6E3B" w:rsidP="00DF6E3B">
            <w:pPr>
              <w:pStyle w:val="TAC"/>
            </w:pPr>
            <w:r w:rsidRPr="008C3753">
              <w:rPr>
                <w:rFonts w:cs="Arial"/>
              </w:rPr>
              <w:t>Normal</w:t>
            </w:r>
          </w:p>
        </w:tc>
        <w:tc>
          <w:tcPr>
            <w:tcW w:w="1701" w:type="dxa"/>
          </w:tcPr>
          <w:p w14:paraId="534FA6D9" w14:textId="0A62576D" w:rsidR="00DF6E3B" w:rsidRPr="008C3753" w:rsidRDefault="00DF6E3B" w:rsidP="00DF6E3B">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1B59914" w14:textId="4BF89309" w:rsidR="00DF6E3B" w:rsidRPr="008C3753" w:rsidRDefault="00DF6E3B" w:rsidP="00DF6E3B">
            <w:pPr>
              <w:pStyle w:val="TAC"/>
            </w:pPr>
            <w:r>
              <w:rPr>
                <w:lang w:val="fr-FR"/>
              </w:rPr>
              <w:t>-6.0</w:t>
            </w:r>
          </w:p>
        </w:tc>
        <w:tc>
          <w:tcPr>
            <w:tcW w:w="1276" w:type="dxa"/>
          </w:tcPr>
          <w:p w14:paraId="31C0A88D" w14:textId="771D7F9D" w:rsidR="00DF6E3B" w:rsidRPr="008C3753" w:rsidRDefault="00DF6E3B" w:rsidP="00DF6E3B">
            <w:pPr>
              <w:pStyle w:val="TAC"/>
            </w:pPr>
            <w:r w:rsidRPr="008C3753">
              <w:rPr>
                <w:rFonts w:cs="Arial"/>
              </w:rPr>
              <w:t>-6.2</w:t>
            </w:r>
          </w:p>
        </w:tc>
        <w:tc>
          <w:tcPr>
            <w:tcW w:w="1134" w:type="dxa"/>
          </w:tcPr>
          <w:p w14:paraId="470EFB45" w14:textId="73D6E1F6" w:rsidR="00DF6E3B" w:rsidRPr="008C3753" w:rsidRDefault="00DF6E3B" w:rsidP="00DF6E3B">
            <w:pPr>
              <w:pStyle w:val="TAC"/>
            </w:pPr>
            <w:r w:rsidRPr="008C3753">
              <w:rPr>
                <w:rFonts w:cs="Arial"/>
              </w:rPr>
              <w:t>-6.</w:t>
            </w:r>
            <w:r w:rsidRPr="008C3753">
              <w:rPr>
                <w:rFonts w:cs="Arial" w:hint="eastAsia"/>
              </w:rPr>
              <w:t>1</w:t>
            </w:r>
          </w:p>
        </w:tc>
        <w:tc>
          <w:tcPr>
            <w:tcW w:w="1222" w:type="dxa"/>
          </w:tcPr>
          <w:p w14:paraId="24CA5BF0" w14:textId="57666171" w:rsidR="00DF6E3B" w:rsidRPr="008C3753" w:rsidRDefault="00DF6E3B" w:rsidP="00DF6E3B">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744" w:name="_Toc21100175"/>
      <w:bookmarkStart w:id="11745" w:name="_Toc29809973"/>
      <w:bookmarkStart w:id="11746" w:name="_Toc36645366"/>
      <w:bookmarkStart w:id="11747" w:name="_Toc37272420"/>
      <w:bookmarkStart w:id="11748" w:name="_Toc45884666"/>
      <w:bookmarkStart w:id="11749" w:name="_Toc53182698"/>
      <w:bookmarkStart w:id="11750" w:name="_Toc58860482"/>
      <w:bookmarkStart w:id="11751" w:name="_Toc58862986"/>
      <w:bookmarkStart w:id="11752" w:name="_Toc61182971"/>
      <w:bookmarkStart w:id="11753" w:name="_Toc66728286"/>
      <w:bookmarkStart w:id="11754" w:name="_Toc74962121"/>
      <w:bookmarkStart w:id="11755" w:name="_Toc75243031"/>
      <w:bookmarkStart w:id="11756" w:name="_Toc76545377"/>
      <w:bookmarkStart w:id="11757" w:name="_Toc82595480"/>
      <w:bookmarkStart w:id="11758" w:name="_Toc89955511"/>
      <w:bookmarkStart w:id="11759" w:name="_Toc98773938"/>
      <w:bookmarkStart w:id="11760" w:name="_Toc106201699"/>
      <w:bookmarkStart w:id="11761" w:name="_Toc115191553"/>
      <w:bookmarkStart w:id="11762" w:name="_Toc122013409"/>
      <w:bookmarkStart w:id="11763" w:name="_Toc124156228"/>
      <w:bookmarkStart w:id="11764" w:name="_Toc131537988"/>
      <w:bookmarkStart w:id="11765" w:name="_Toc137398195"/>
      <w:bookmarkStart w:id="11766" w:name="_Toc156576413"/>
      <w:bookmarkStart w:id="11767" w:name="_Toc176944957"/>
      <w:bookmarkStart w:id="11768" w:name="_Toc187257235"/>
      <w:r w:rsidRPr="008C3753">
        <w:t>8.3.4</w:t>
      </w:r>
      <w:r w:rsidRPr="008C3753">
        <w:tab/>
        <w:t>Performance requirements for PUCCH format 3</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19A2D22" w14:textId="77777777" w:rsidR="008C01E6" w:rsidRPr="008C3753" w:rsidRDefault="008C01E6" w:rsidP="008C01E6">
      <w:pPr>
        <w:pStyle w:val="Heading4"/>
      </w:pPr>
      <w:bookmarkStart w:id="11769" w:name="_Toc21100176"/>
      <w:bookmarkStart w:id="11770" w:name="_Toc29809974"/>
      <w:bookmarkStart w:id="11771" w:name="_Toc36645367"/>
      <w:bookmarkStart w:id="11772" w:name="_Toc37272421"/>
      <w:bookmarkStart w:id="11773" w:name="_Toc45884667"/>
      <w:bookmarkStart w:id="11774" w:name="_Toc53182699"/>
      <w:bookmarkStart w:id="11775" w:name="_Toc58860483"/>
      <w:bookmarkStart w:id="11776" w:name="_Toc58862987"/>
      <w:bookmarkStart w:id="11777" w:name="_Toc61182972"/>
      <w:bookmarkStart w:id="11778" w:name="_Toc66728287"/>
      <w:bookmarkStart w:id="11779" w:name="_Toc74962122"/>
      <w:bookmarkStart w:id="11780" w:name="_Toc75243032"/>
      <w:bookmarkStart w:id="11781" w:name="_Toc76545378"/>
      <w:bookmarkStart w:id="11782" w:name="_Toc82595481"/>
      <w:bookmarkStart w:id="11783" w:name="_Toc89955512"/>
      <w:bookmarkStart w:id="11784" w:name="_Toc98773939"/>
      <w:bookmarkStart w:id="11785" w:name="_Toc106201700"/>
      <w:bookmarkStart w:id="11786" w:name="_Toc115191554"/>
      <w:bookmarkStart w:id="11787" w:name="_Toc122013410"/>
      <w:bookmarkStart w:id="11788" w:name="_Toc124156229"/>
      <w:bookmarkStart w:id="11789" w:name="_Toc131537989"/>
      <w:bookmarkStart w:id="11790" w:name="_Toc137398196"/>
      <w:bookmarkStart w:id="11791" w:name="_Toc156576414"/>
      <w:bookmarkStart w:id="11792" w:name="_Toc176944958"/>
      <w:bookmarkStart w:id="11793" w:name="_Toc187257236"/>
      <w:r w:rsidRPr="008C3753">
        <w:t>8.3.4.1</w:t>
      </w:r>
      <w:r w:rsidRPr="008C3753">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94" w:name="_Toc21100177"/>
      <w:bookmarkStart w:id="11795" w:name="_Toc29809975"/>
      <w:bookmarkStart w:id="11796" w:name="_Toc36645368"/>
      <w:bookmarkStart w:id="11797" w:name="_Toc37272422"/>
      <w:bookmarkStart w:id="11798" w:name="_Toc45884668"/>
      <w:bookmarkStart w:id="11799" w:name="_Toc53182700"/>
      <w:bookmarkStart w:id="11800" w:name="_Toc58860484"/>
      <w:bookmarkStart w:id="11801" w:name="_Toc58862988"/>
      <w:bookmarkStart w:id="11802" w:name="_Toc61182973"/>
      <w:bookmarkStart w:id="11803" w:name="_Toc66728288"/>
      <w:bookmarkStart w:id="11804" w:name="_Toc74962123"/>
      <w:bookmarkStart w:id="11805" w:name="_Toc75243033"/>
      <w:bookmarkStart w:id="11806" w:name="_Toc76545379"/>
      <w:bookmarkStart w:id="11807" w:name="_Toc82595482"/>
      <w:bookmarkStart w:id="11808" w:name="_Toc89955513"/>
      <w:bookmarkStart w:id="11809" w:name="_Toc98773940"/>
      <w:bookmarkStart w:id="11810" w:name="_Toc106201701"/>
      <w:bookmarkStart w:id="11811" w:name="_Toc115191555"/>
      <w:bookmarkStart w:id="11812" w:name="_Toc122013411"/>
      <w:bookmarkStart w:id="11813" w:name="_Toc124156230"/>
      <w:bookmarkStart w:id="11814" w:name="_Toc131537990"/>
      <w:bookmarkStart w:id="11815" w:name="_Toc137398197"/>
      <w:bookmarkStart w:id="11816" w:name="_Toc156576415"/>
      <w:bookmarkStart w:id="11817" w:name="_Toc176944959"/>
      <w:bookmarkStart w:id="11818" w:name="_Toc187257237"/>
      <w:r w:rsidRPr="008C3753">
        <w:t>8.3.4.2</w:t>
      </w:r>
      <w:r w:rsidRPr="008C3753">
        <w:tab/>
        <w:t>Minimum requirement</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819" w:name="_Toc21100178"/>
      <w:bookmarkStart w:id="11820" w:name="_Toc29809976"/>
      <w:bookmarkStart w:id="11821" w:name="_Toc36645369"/>
      <w:bookmarkStart w:id="11822" w:name="_Toc37272423"/>
      <w:bookmarkStart w:id="11823" w:name="_Toc45884669"/>
      <w:bookmarkStart w:id="11824" w:name="_Toc53182701"/>
      <w:bookmarkStart w:id="11825" w:name="_Toc58860485"/>
      <w:bookmarkStart w:id="11826" w:name="_Toc58862989"/>
      <w:bookmarkStart w:id="11827" w:name="_Toc61182974"/>
      <w:bookmarkStart w:id="11828" w:name="_Toc66728289"/>
      <w:bookmarkStart w:id="11829" w:name="_Toc74962124"/>
      <w:bookmarkStart w:id="11830" w:name="_Toc75243034"/>
      <w:bookmarkStart w:id="11831" w:name="_Toc76545380"/>
      <w:bookmarkStart w:id="11832" w:name="_Toc82595483"/>
      <w:bookmarkStart w:id="11833" w:name="_Toc89955514"/>
      <w:bookmarkStart w:id="11834" w:name="_Toc98773941"/>
      <w:bookmarkStart w:id="11835" w:name="_Toc106201702"/>
      <w:bookmarkStart w:id="11836" w:name="_Toc115191556"/>
      <w:bookmarkStart w:id="11837" w:name="_Toc122013412"/>
      <w:bookmarkStart w:id="11838" w:name="_Toc124156231"/>
      <w:bookmarkStart w:id="11839" w:name="_Toc131537991"/>
      <w:bookmarkStart w:id="11840" w:name="_Toc137398198"/>
      <w:bookmarkStart w:id="11841" w:name="_Toc156576416"/>
      <w:bookmarkStart w:id="11842" w:name="_Toc176944960"/>
      <w:bookmarkStart w:id="11843" w:name="_Toc187257238"/>
      <w:r w:rsidRPr="008C3753">
        <w:t>8.3.4.3</w:t>
      </w:r>
      <w:r w:rsidRPr="008C3753">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844" w:name="_Toc21100179"/>
      <w:bookmarkStart w:id="11845" w:name="_Toc29809977"/>
      <w:bookmarkStart w:id="11846" w:name="_Toc36645370"/>
      <w:bookmarkStart w:id="11847" w:name="_Toc37272424"/>
      <w:bookmarkStart w:id="11848" w:name="_Toc45884670"/>
      <w:bookmarkStart w:id="11849" w:name="_Toc53182702"/>
      <w:bookmarkStart w:id="11850" w:name="_Toc58860486"/>
      <w:bookmarkStart w:id="11851" w:name="_Toc58862990"/>
      <w:bookmarkStart w:id="11852" w:name="_Toc61182975"/>
      <w:bookmarkStart w:id="11853" w:name="_Toc66728290"/>
      <w:bookmarkStart w:id="11854" w:name="_Toc74962125"/>
      <w:bookmarkStart w:id="11855" w:name="_Toc75243035"/>
      <w:bookmarkStart w:id="11856" w:name="_Toc76545381"/>
      <w:bookmarkStart w:id="11857" w:name="_Toc82595484"/>
      <w:bookmarkStart w:id="11858" w:name="_Toc89955515"/>
      <w:bookmarkStart w:id="11859" w:name="_Toc98773942"/>
      <w:bookmarkStart w:id="11860" w:name="_Toc106201703"/>
      <w:bookmarkStart w:id="11861" w:name="_Toc115191557"/>
      <w:bookmarkStart w:id="11862" w:name="_Toc122013413"/>
      <w:bookmarkStart w:id="11863" w:name="_Toc124156232"/>
      <w:bookmarkStart w:id="11864" w:name="_Toc131537992"/>
      <w:bookmarkStart w:id="11865" w:name="_Toc137398199"/>
      <w:bookmarkStart w:id="11866" w:name="_Toc156576417"/>
      <w:bookmarkStart w:id="11867" w:name="_Toc176944961"/>
      <w:bookmarkStart w:id="11868" w:name="_Toc187257239"/>
      <w:r w:rsidRPr="008C3753">
        <w:t>8.3.4.4</w:t>
      </w:r>
      <w:r w:rsidRPr="008C3753">
        <w:tab/>
        <w:t>Method of test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2F6F168A" w14:textId="77777777" w:rsidR="008C01E6" w:rsidRPr="008C3753" w:rsidRDefault="008C01E6" w:rsidP="008C01E6">
      <w:pPr>
        <w:pStyle w:val="Heading5"/>
      </w:pPr>
      <w:bookmarkStart w:id="11869" w:name="_Toc21100180"/>
      <w:bookmarkStart w:id="11870" w:name="_Toc29809978"/>
      <w:bookmarkStart w:id="11871" w:name="_Toc36645371"/>
      <w:bookmarkStart w:id="11872" w:name="_Toc37272425"/>
      <w:bookmarkStart w:id="11873" w:name="_Toc45884671"/>
      <w:bookmarkStart w:id="11874" w:name="_Toc53182703"/>
      <w:bookmarkStart w:id="11875" w:name="_Toc58860487"/>
      <w:bookmarkStart w:id="11876" w:name="_Toc58862991"/>
      <w:bookmarkStart w:id="11877" w:name="_Toc61182976"/>
      <w:bookmarkStart w:id="11878" w:name="_Toc66728291"/>
      <w:bookmarkStart w:id="11879" w:name="_Toc74962126"/>
      <w:bookmarkStart w:id="11880" w:name="_Toc75243036"/>
      <w:bookmarkStart w:id="11881" w:name="_Toc76545382"/>
      <w:bookmarkStart w:id="11882" w:name="_Toc82595485"/>
      <w:bookmarkStart w:id="11883" w:name="_Toc89955516"/>
      <w:bookmarkStart w:id="11884" w:name="_Toc98773943"/>
      <w:bookmarkStart w:id="11885" w:name="_Toc106201704"/>
      <w:bookmarkStart w:id="11886" w:name="_Toc115191558"/>
      <w:bookmarkStart w:id="11887" w:name="_Toc122013414"/>
      <w:bookmarkStart w:id="11888" w:name="_Toc124156233"/>
      <w:bookmarkStart w:id="11889" w:name="_Toc131537993"/>
      <w:bookmarkStart w:id="11890" w:name="_Toc137398200"/>
      <w:bookmarkStart w:id="11891" w:name="_Toc156576418"/>
      <w:bookmarkStart w:id="11892" w:name="_Toc176944962"/>
      <w:bookmarkStart w:id="11893" w:name="_Toc187257240"/>
      <w:r w:rsidRPr="008C3753">
        <w:t>8.3.4.4.1</w:t>
      </w:r>
      <w:r w:rsidRPr="008C3753">
        <w:tab/>
        <w:t>Initial conditions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9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95" w:name="_Toc29809979"/>
      <w:bookmarkStart w:id="11896" w:name="_Toc36645372"/>
      <w:bookmarkStart w:id="11897" w:name="_Toc37272426"/>
      <w:bookmarkStart w:id="11898" w:name="_Toc45884672"/>
      <w:bookmarkStart w:id="11899" w:name="_Toc53182704"/>
      <w:bookmarkStart w:id="11900" w:name="_Toc58860488"/>
      <w:bookmarkStart w:id="11901" w:name="_Toc58862992"/>
      <w:bookmarkStart w:id="11902" w:name="_Toc61182977"/>
      <w:bookmarkStart w:id="11903" w:name="_Toc66728292"/>
      <w:bookmarkStart w:id="11904" w:name="_Toc74962127"/>
      <w:bookmarkStart w:id="11905" w:name="_Toc75243037"/>
      <w:bookmarkStart w:id="11906" w:name="_Toc76545383"/>
      <w:bookmarkStart w:id="11907" w:name="_Toc82595486"/>
      <w:bookmarkStart w:id="11908" w:name="_Toc89955517"/>
      <w:bookmarkStart w:id="11909" w:name="_Toc98773944"/>
      <w:bookmarkStart w:id="11910" w:name="_Toc106201705"/>
      <w:bookmarkStart w:id="11911" w:name="_Toc115191559"/>
      <w:bookmarkStart w:id="11912" w:name="_Toc122013415"/>
      <w:bookmarkStart w:id="11913" w:name="_Toc124156234"/>
      <w:bookmarkStart w:id="11914" w:name="_Toc131537994"/>
      <w:bookmarkStart w:id="11915" w:name="_Toc137398201"/>
      <w:bookmarkStart w:id="11916" w:name="_Toc156576419"/>
      <w:bookmarkStart w:id="11917" w:name="_Toc176944963"/>
      <w:bookmarkStart w:id="11918" w:name="_Toc187257241"/>
      <w:r w:rsidRPr="008C3753">
        <w:t>8.3.4.4.2</w:t>
      </w:r>
      <w:r w:rsidRPr="008C3753">
        <w:tab/>
        <w:t>Procedure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919" w:name="_MON_1281253042"/>
    <w:bookmarkEnd w:id="11919"/>
    <w:p w14:paraId="5CB79E62" w14:textId="77777777" w:rsidR="008C01E6" w:rsidRPr="008C3753" w:rsidRDefault="008C01E6" w:rsidP="008C01E6">
      <w:pPr>
        <w:pStyle w:val="TH"/>
      </w:pPr>
      <w:r w:rsidRPr="008C3753">
        <w:object w:dxaOrig="8641" w:dyaOrig="541" w14:anchorId="03C444E1">
          <v:shape id="_x0000_i1059" type="#_x0000_t75" style="width:6in;height:30.55pt" o:ole="" fillcolor="window">
            <v:imagedata r:id="rId71" o:title=""/>
          </v:shape>
          <o:OLEObject Type="Embed" ProgID="Word.Picture.8" ShapeID="_x0000_i1059" DrawAspect="Content" ObjectID="_1812201143"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920" w:name="_Toc21100182"/>
      <w:bookmarkStart w:id="11921" w:name="_Toc29809980"/>
      <w:bookmarkStart w:id="11922" w:name="_Toc36645373"/>
      <w:bookmarkStart w:id="11923" w:name="_Toc37272427"/>
      <w:bookmarkStart w:id="11924" w:name="_Toc45884673"/>
      <w:bookmarkStart w:id="11925" w:name="_Toc53182705"/>
      <w:bookmarkStart w:id="11926" w:name="_Toc58860489"/>
      <w:bookmarkStart w:id="11927" w:name="_Toc58862993"/>
      <w:bookmarkStart w:id="11928" w:name="_Toc61182978"/>
      <w:bookmarkStart w:id="11929" w:name="_Toc66728293"/>
      <w:bookmarkStart w:id="11930" w:name="_Toc74962128"/>
      <w:bookmarkStart w:id="11931" w:name="_Toc75243038"/>
      <w:bookmarkStart w:id="11932" w:name="_Toc76545384"/>
      <w:bookmarkStart w:id="11933" w:name="_Toc82595487"/>
      <w:bookmarkStart w:id="11934" w:name="_Toc89955518"/>
      <w:bookmarkStart w:id="11935" w:name="_Toc98773945"/>
      <w:bookmarkStart w:id="11936" w:name="_Toc106201706"/>
      <w:bookmarkStart w:id="11937" w:name="_Toc115191560"/>
      <w:bookmarkStart w:id="11938" w:name="_Toc122013416"/>
      <w:bookmarkStart w:id="11939" w:name="_Toc124156235"/>
      <w:bookmarkStart w:id="11940" w:name="_Toc131537995"/>
      <w:bookmarkStart w:id="11941" w:name="_Toc137398202"/>
      <w:bookmarkStart w:id="11942" w:name="_Toc156576420"/>
      <w:bookmarkStart w:id="11943" w:name="_Toc176944964"/>
      <w:bookmarkStart w:id="11944" w:name="_Toc187257242"/>
      <w:r w:rsidRPr="008C3753">
        <w:t>8.3.4.5</w:t>
      </w:r>
      <w:r w:rsidRPr="008C3753">
        <w:tab/>
        <w:t>Test requirement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945" w:name="_Toc21100183"/>
      <w:bookmarkStart w:id="11946" w:name="_Toc29809981"/>
      <w:bookmarkStart w:id="11947" w:name="_Toc36645374"/>
      <w:bookmarkStart w:id="11948" w:name="_Toc37272428"/>
      <w:bookmarkStart w:id="11949" w:name="_Toc45884674"/>
      <w:bookmarkStart w:id="11950" w:name="_Toc53182706"/>
      <w:bookmarkStart w:id="11951" w:name="_Toc58860490"/>
      <w:bookmarkStart w:id="11952" w:name="_Toc58862994"/>
      <w:bookmarkStart w:id="11953" w:name="_Toc61182979"/>
      <w:bookmarkStart w:id="11954" w:name="_Toc66728294"/>
      <w:bookmarkStart w:id="11955" w:name="_Toc74962129"/>
      <w:bookmarkStart w:id="11956" w:name="_Toc75243039"/>
      <w:bookmarkStart w:id="11957" w:name="_Toc76545385"/>
      <w:bookmarkStart w:id="11958" w:name="_Toc82595488"/>
      <w:bookmarkStart w:id="11959" w:name="_Toc89955519"/>
      <w:bookmarkStart w:id="11960" w:name="_Toc98773946"/>
      <w:bookmarkStart w:id="11961" w:name="_Toc106201707"/>
      <w:bookmarkStart w:id="11962" w:name="_Toc115191561"/>
      <w:bookmarkStart w:id="11963" w:name="_Toc122013417"/>
      <w:bookmarkStart w:id="11964" w:name="_Toc124156236"/>
      <w:bookmarkStart w:id="11965" w:name="_Toc131537996"/>
      <w:bookmarkStart w:id="11966" w:name="_Toc137398203"/>
      <w:bookmarkStart w:id="11967" w:name="_Toc156576421"/>
      <w:bookmarkStart w:id="11968" w:name="_Toc176944965"/>
      <w:bookmarkStart w:id="11969" w:name="_Toc187257243"/>
      <w:r w:rsidRPr="008C3753">
        <w:t>8.3.5</w:t>
      </w:r>
      <w:r w:rsidRPr="008C3753">
        <w:tab/>
        <w:t>Performance requirements for PUCCH format 4</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A130956" w14:textId="77777777" w:rsidR="008C01E6" w:rsidRPr="008C3753" w:rsidRDefault="008C01E6" w:rsidP="008C01E6">
      <w:pPr>
        <w:pStyle w:val="Heading4"/>
      </w:pPr>
      <w:bookmarkStart w:id="11970" w:name="_Toc21100184"/>
      <w:bookmarkStart w:id="11971" w:name="_Toc29809982"/>
      <w:bookmarkStart w:id="11972" w:name="_Toc36645375"/>
      <w:bookmarkStart w:id="11973" w:name="_Toc37272429"/>
      <w:bookmarkStart w:id="11974" w:name="_Toc45884675"/>
      <w:bookmarkStart w:id="11975" w:name="_Toc53182707"/>
      <w:bookmarkStart w:id="11976" w:name="_Toc58860491"/>
      <w:bookmarkStart w:id="11977" w:name="_Toc58862995"/>
      <w:bookmarkStart w:id="11978" w:name="_Toc61182980"/>
      <w:bookmarkStart w:id="11979" w:name="_Toc66728295"/>
      <w:bookmarkStart w:id="11980" w:name="_Toc74962130"/>
      <w:bookmarkStart w:id="11981" w:name="_Toc75243040"/>
      <w:bookmarkStart w:id="11982" w:name="_Toc76545386"/>
      <w:bookmarkStart w:id="11983" w:name="_Toc82595489"/>
      <w:bookmarkStart w:id="11984" w:name="_Toc89955520"/>
      <w:bookmarkStart w:id="11985" w:name="_Toc98773947"/>
      <w:bookmarkStart w:id="11986" w:name="_Toc106201708"/>
      <w:bookmarkStart w:id="11987" w:name="_Toc115191562"/>
      <w:bookmarkStart w:id="11988" w:name="_Toc122013418"/>
      <w:bookmarkStart w:id="11989" w:name="_Toc124156237"/>
      <w:bookmarkStart w:id="11990" w:name="_Toc131537997"/>
      <w:bookmarkStart w:id="11991" w:name="_Toc137398204"/>
      <w:bookmarkStart w:id="11992" w:name="_Toc156576422"/>
      <w:bookmarkStart w:id="11993" w:name="_Toc176944966"/>
      <w:bookmarkStart w:id="11994" w:name="_Toc187257244"/>
      <w:r w:rsidRPr="008C3753">
        <w:t>8.3.5.1</w:t>
      </w:r>
      <w:r w:rsidRPr="008C3753">
        <w:tab/>
        <w:t>Definition and applicability</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95" w:name="_Toc21100185"/>
      <w:bookmarkStart w:id="11996" w:name="_Toc29809983"/>
      <w:bookmarkStart w:id="11997" w:name="_Toc36645376"/>
      <w:bookmarkStart w:id="11998" w:name="_Toc37272430"/>
      <w:bookmarkStart w:id="11999" w:name="_Toc45884676"/>
      <w:bookmarkStart w:id="12000" w:name="_Toc53182708"/>
      <w:bookmarkStart w:id="12001" w:name="_Toc58860492"/>
      <w:bookmarkStart w:id="12002" w:name="_Toc58862996"/>
      <w:bookmarkStart w:id="12003" w:name="_Toc61182981"/>
      <w:bookmarkStart w:id="12004" w:name="_Toc66728296"/>
      <w:bookmarkStart w:id="12005" w:name="_Toc74962131"/>
      <w:bookmarkStart w:id="12006" w:name="_Toc75243041"/>
      <w:bookmarkStart w:id="12007" w:name="_Toc76545387"/>
      <w:bookmarkStart w:id="12008" w:name="_Toc82595490"/>
      <w:bookmarkStart w:id="12009" w:name="_Toc89955521"/>
      <w:bookmarkStart w:id="12010" w:name="_Toc98773948"/>
      <w:bookmarkStart w:id="12011" w:name="_Toc106201709"/>
      <w:bookmarkStart w:id="12012" w:name="_Toc115191563"/>
      <w:bookmarkStart w:id="12013" w:name="_Toc122013419"/>
      <w:bookmarkStart w:id="12014" w:name="_Toc124156238"/>
      <w:bookmarkStart w:id="12015" w:name="_Toc131537998"/>
      <w:bookmarkStart w:id="12016" w:name="_Toc137398205"/>
      <w:bookmarkStart w:id="12017" w:name="_Toc156576423"/>
      <w:bookmarkStart w:id="12018" w:name="_Toc176944967"/>
      <w:bookmarkStart w:id="12019" w:name="_Toc187257245"/>
      <w:r w:rsidRPr="008C3753">
        <w:t>8.3.5.2</w:t>
      </w:r>
      <w:r w:rsidRPr="008C3753">
        <w:tab/>
        <w:t>Minimum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2020" w:name="_Toc21100186"/>
      <w:bookmarkStart w:id="12021" w:name="_Toc29809984"/>
      <w:bookmarkStart w:id="12022" w:name="_Toc36645377"/>
      <w:bookmarkStart w:id="12023" w:name="_Toc37272431"/>
      <w:bookmarkStart w:id="12024" w:name="_Toc45884677"/>
      <w:bookmarkStart w:id="12025" w:name="_Toc53182709"/>
      <w:bookmarkStart w:id="12026" w:name="_Toc58860493"/>
      <w:bookmarkStart w:id="12027" w:name="_Toc58862997"/>
      <w:bookmarkStart w:id="12028" w:name="_Toc61182982"/>
      <w:bookmarkStart w:id="12029" w:name="_Toc66728297"/>
      <w:bookmarkStart w:id="12030" w:name="_Toc74962132"/>
      <w:bookmarkStart w:id="12031" w:name="_Toc75243042"/>
      <w:bookmarkStart w:id="12032" w:name="_Toc76545388"/>
      <w:bookmarkStart w:id="12033" w:name="_Toc82595491"/>
      <w:bookmarkStart w:id="12034" w:name="_Toc89955522"/>
      <w:bookmarkStart w:id="12035" w:name="_Toc98773949"/>
      <w:bookmarkStart w:id="12036" w:name="_Toc106201710"/>
      <w:bookmarkStart w:id="12037" w:name="_Toc115191564"/>
      <w:bookmarkStart w:id="12038" w:name="_Toc122013420"/>
      <w:bookmarkStart w:id="12039" w:name="_Toc124156239"/>
      <w:bookmarkStart w:id="12040" w:name="_Toc131537999"/>
      <w:bookmarkStart w:id="12041" w:name="_Toc137398206"/>
      <w:bookmarkStart w:id="12042" w:name="_Toc156576424"/>
      <w:bookmarkStart w:id="12043" w:name="_Toc176944968"/>
      <w:bookmarkStart w:id="12044" w:name="_Toc187257246"/>
      <w:r w:rsidRPr="008C3753">
        <w:t>8.3.5.3</w:t>
      </w:r>
      <w:r w:rsidRPr="008C3753">
        <w:tab/>
        <w:t>Test purpose</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2045" w:name="_Toc21100187"/>
      <w:bookmarkStart w:id="12046" w:name="_Toc29809985"/>
      <w:bookmarkStart w:id="12047" w:name="_Toc36645378"/>
      <w:bookmarkStart w:id="12048" w:name="_Toc37272432"/>
      <w:bookmarkStart w:id="12049" w:name="_Toc45884678"/>
      <w:bookmarkStart w:id="12050" w:name="_Toc53182710"/>
      <w:bookmarkStart w:id="12051" w:name="_Toc58860494"/>
      <w:bookmarkStart w:id="12052" w:name="_Toc58862998"/>
      <w:bookmarkStart w:id="12053" w:name="_Toc61182983"/>
      <w:bookmarkStart w:id="12054" w:name="_Toc66728298"/>
      <w:bookmarkStart w:id="12055" w:name="_Toc74962133"/>
      <w:bookmarkStart w:id="12056" w:name="_Toc75243043"/>
      <w:bookmarkStart w:id="12057" w:name="_Toc76545389"/>
      <w:bookmarkStart w:id="12058" w:name="_Toc82595492"/>
      <w:bookmarkStart w:id="12059" w:name="_Toc89955523"/>
      <w:bookmarkStart w:id="12060" w:name="_Toc98773950"/>
      <w:bookmarkStart w:id="12061" w:name="_Toc106201711"/>
      <w:bookmarkStart w:id="12062" w:name="_Toc115191565"/>
      <w:bookmarkStart w:id="12063" w:name="_Toc122013421"/>
      <w:bookmarkStart w:id="12064" w:name="_Toc124156240"/>
      <w:bookmarkStart w:id="12065" w:name="_Toc131538000"/>
      <w:bookmarkStart w:id="12066" w:name="_Toc137398207"/>
      <w:bookmarkStart w:id="12067" w:name="_Toc156576425"/>
      <w:bookmarkStart w:id="12068" w:name="_Toc176944969"/>
      <w:bookmarkStart w:id="12069" w:name="_Toc187257247"/>
      <w:r w:rsidRPr="008C3753">
        <w:t>8.3.5.4</w:t>
      </w:r>
      <w:r w:rsidRPr="008C3753">
        <w:tab/>
        <w:t>Method of test</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7D30AFC" w14:textId="77777777" w:rsidR="008C01E6" w:rsidRPr="008C3753" w:rsidRDefault="008C01E6" w:rsidP="008C01E6">
      <w:pPr>
        <w:pStyle w:val="Heading5"/>
      </w:pPr>
      <w:bookmarkStart w:id="12070" w:name="_Toc21100188"/>
      <w:bookmarkStart w:id="12071" w:name="_Toc29809986"/>
      <w:bookmarkStart w:id="12072" w:name="_Toc36645379"/>
      <w:bookmarkStart w:id="12073" w:name="_Toc37272433"/>
      <w:bookmarkStart w:id="12074" w:name="_Toc45884679"/>
      <w:bookmarkStart w:id="12075" w:name="_Toc53182711"/>
      <w:bookmarkStart w:id="12076" w:name="_Toc58860495"/>
      <w:bookmarkStart w:id="12077" w:name="_Toc58862999"/>
      <w:bookmarkStart w:id="12078" w:name="_Toc61182984"/>
      <w:bookmarkStart w:id="12079" w:name="_Toc66728299"/>
      <w:bookmarkStart w:id="12080" w:name="_Toc74962134"/>
      <w:bookmarkStart w:id="12081" w:name="_Toc75243044"/>
      <w:bookmarkStart w:id="12082" w:name="_Toc76545390"/>
      <w:bookmarkStart w:id="12083" w:name="_Toc82595493"/>
      <w:bookmarkStart w:id="12084" w:name="_Toc89955524"/>
      <w:bookmarkStart w:id="12085" w:name="_Toc98773951"/>
      <w:bookmarkStart w:id="12086" w:name="_Toc106201712"/>
      <w:bookmarkStart w:id="12087" w:name="_Toc115191566"/>
      <w:bookmarkStart w:id="12088" w:name="_Toc122013422"/>
      <w:bookmarkStart w:id="12089" w:name="_Toc124156241"/>
      <w:bookmarkStart w:id="12090" w:name="_Toc131538001"/>
      <w:bookmarkStart w:id="12091" w:name="_Toc137398208"/>
      <w:bookmarkStart w:id="12092" w:name="_Toc156576426"/>
      <w:bookmarkStart w:id="12093" w:name="_Toc176944970"/>
      <w:bookmarkStart w:id="12094" w:name="_Toc187257248"/>
      <w:r w:rsidRPr="008C3753">
        <w:t>8.3.5.4.1</w:t>
      </w:r>
      <w:r w:rsidRPr="008C3753">
        <w:tab/>
        <w:t>Initial conditions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9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96" w:name="_Toc29809987"/>
      <w:bookmarkStart w:id="12097" w:name="_Toc36645380"/>
      <w:bookmarkStart w:id="12098" w:name="_Toc37272434"/>
      <w:bookmarkStart w:id="12099" w:name="_Toc45884680"/>
      <w:bookmarkStart w:id="12100" w:name="_Toc53182712"/>
      <w:bookmarkStart w:id="12101" w:name="_Toc58860496"/>
      <w:bookmarkStart w:id="12102" w:name="_Toc58863000"/>
      <w:bookmarkStart w:id="12103" w:name="_Toc61182985"/>
      <w:bookmarkStart w:id="12104" w:name="_Toc66728300"/>
      <w:bookmarkStart w:id="12105" w:name="_Toc74962135"/>
      <w:bookmarkStart w:id="12106" w:name="_Toc75243045"/>
      <w:bookmarkStart w:id="12107" w:name="_Toc76545391"/>
      <w:bookmarkStart w:id="12108" w:name="_Toc82595494"/>
      <w:bookmarkStart w:id="12109" w:name="_Toc89955525"/>
      <w:bookmarkStart w:id="12110" w:name="_Toc98773952"/>
      <w:bookmarkStart w:id="12111" w:name="_Toc106201713"/>
      <w:bookmarkStart w:id="12112" w:name="_Toc115191567"/>
      <w:bookmarkStart w:id="12113" w:name="_Toc122013423"/>
      <w:bookmarkStart w:id="12114" w:name="_Toc124156242"/>
      <w:bookmarkStart w:id="12115" w:name="_Toc131538002"/>
      <w:bookmarkStart w:id="12116" w:name="_Toc137398209"/>
      <w:bookmarkStart w:id="12117" w:name="_Toc156576427"/>
      <w:bookmarkStart w:id="12118" w:name="_Toc176944971"/>
      <w:bookmarkStart w:id="12119" w:name="_Toc187257249"/>
      <w:r w:rsidRPr="008C3753">
        <w:t>8.3.5.4.2</w:t>
      </w:r>
      <w:r w:rsidRPr="008C3753">
        <w:tab/>
        <w:t>Procedure</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20" w:name="_MON_1600797537"/>
    <w:bookmarkEnd w:id="12120"/>
    <w:p w14:paraId="757DD29E" w14:textId="77777777" w:rsidR="008C01E6" w:rsidRPr="008C3753" w:rsidRDefault="008C01E6" w:rsidP="008C01E6">
      <w:pPr>
        <w:pStyle w:val="TH"/>
      </w:pPr>
      <w:r w:rsidRPr="008C3753">
        <w:object w:dxaOrig="8641" w:dyaOrig="541" w14:anchorId="1B931A7F">
          <v:shape id="_x0000_i1060" type="#_x0000_t75" style="width:6in;height:30.1pt" o:ole="" fillcolor="window">
            <v:imagedata r:id="rId74" o:title=""/>
          </v:shape>
          <o:OLEObject Type="Embed" ProgID="Word.Picture.8" ShapeID="_x0000_i1060" DrawAspect="Content" ObjectID="_1812201144"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21" w:name="_Toc21100190"/>
      <w:bookmarkStart w:id="12122" w:name="_Toc29809988"/>
      <w:bookmarkStart w:id="12123" w:name="_Toc36645381"/>
      <w:bookmarkStart w:id="12124" w:name="_Toc37272435"/>
      <w:bookmarkStart w:id="12125" w:name="_Toc45884681"/>
      <w:bookmarkStart w:id="12126" w:name="_Toc53182713"/>
      <w:bookmarkStart w:id="12127" w:name="_Toc58860497"/>
      <w:bookmarkStart w:id="12128" w:name="_Toc58863001"/>
      <w:bookmarkStart w:id="12129" w:name="_Toc61182986"/>
      <w:bookmarkStart w:id="12130" w:name="_Toc66728301"/>
      <w:bookmarkStart w:id="12131" w:name="_Toc74962136"/>
      <w:bookmarkStart w:id="12132" w:name="_Toc75243046"/>
      <w:bookmarkStart w:id="12133" w:name="_Toc76545392"/>
      <w:bookmarkStart w:id="12134" w:name="_Toc82595495"/>
      <w:bookmarkStart w:id="12135" w:name="_Toc89955526"/>
      <w:bookmarkStart w:id="12136" w:name="_Toc98773953"/>
      <w:bookmarkStart w:id="12137" w:name="_Toc106201714"/>
      <w:bookmarkStart w:id="12138" w:name="_Toc115191568"/>
      <w:bookmarkStart w:id="12139" w:name="_Toc122013424"/>
      <w:bookmarkStart w:id="12140" w:name="_Toc124156243"/>
      <w:bookmarkStart w:id="12141" w:name="_Toc131538003"/>
      <w:bookmarkStart w:id="12142" w:name="_Toc137398210"/>
      <w:bookmarkStart w:id="12143" w:name="_Toc156576428"/>
      <w:bookmarkStart w:id="12144" w:name="_Toc176944972"/>
      <w:bookmarkStart w:id="12145" w:name="_Toc187257250"/>
      <w:r w:rsidRPr="008C3753">
        <w:t>8.3.5.5</w:t>
      </w:r>
      <w:r w:rsidRPr="008C3753">
        <w:tab/>
        <w:t>Test requirement</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46" w:name="_Toc21100191"/>
      <w:bookmarkStart w:id="12147" w:name="_Toc29809989"/>
      <w:bookmarkStart w:id="12148" w:name="_Toc36645382"/>
      <w:bookmarkStart w:id="12149" w:name="_Toc37272436"/>
      <w:bookmarkStart w:id="12150" w:name="_Toc45884682"/>
      <w:bookmarkStart w:id="12151" w:name="_Toc53182714"/>
      <w:bookmarkStart w:id="12152" w:name="_Toc58860498"/>
      <w:bookmarkStart w:id="12153" w:name="_Toc58863002"/>
      <w:bookmarkStart w:id="12154" w:name="_Toc61182987"/>
      <w:bookmarkStart w:id="12155" w:name="_Toc66728302"/>
      <w:bookmarkStart w:id="12156" w:name="_Toc74962137"/>
      <w:bookmarkStart w:id="12157" w:name="_Toc75243047"/>
      <w:bookmarkStart w:id="12158" w:name="_Toc76545393"/>
      <w:bookmarkStart w:id="12159" w:name="_Toc82595496"/>
      <w:bookmarkStart w:id="12160" w:name="_Toc89955527"/>
      <w:bookmarkStart w:id="12161" w:name="_Toc98773954"/>
      <w:bookmarkStart w:id="12162" w:name="_Toc106201715"/>
      <w:bookmarkStart w:id="12163" w:name="_Toc115191569"/>
      <w:bookmarkStart w:id="12164" w:name="_Toc122013425"/>
      <w:bookmarkStart w:id="12165" w:name="_Toc124156244"/>
      <w:bookmarkStart w:id="12166" w:name="_Toc131538004"/>
      <w:bookmarkStart w:id="12167" w:name="_Toc137398211"/>
      <w:bookmarkStart w:id="12168" w:name="_Toc156576429"/>
      <w:bookmarkStart w:id="12169" w:name="_Toc176944973"/>
      <w:bookmarkStart w:id="12170" w:name="_Toc187257251"/>
      <w:r w:rsidRPr="008C3753">
        <w:t>8.3.6</w:t>
      </w:r>
      <w:r w:rsidRPr="008C3753">
        <w:tab/>
        <w:t>Performance requirements for multi-slot PUCCH</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E625C0B" w14:textId="77777777" w:rsidR="008C01E6" w:rsidRPr="008C3753" w:rsidRDefault="008C01E6" w:rsidP="008C01E6">
      <w:pPr>
        <w:pStyle w:val="Heading4"/>
      </w:pPr>
      <w:bookmarkStart w:id="12171" w:name="_Toc21100192"/>
      <w:bookmarkStart w:id="12172" w:name="_Toc29809990"/>
      <w:bookmarkStart w:id="12173" w:name="_Toc36645383"/>
      <w:bookmarkStart w:id="12174" w:name="_Toc37272437"/>
      <w:bookmarkStart w:id="12175" w:name="_Toc45884683"/>
      <w:bookmarkStart w:id="12176" w:name="_Toc53182715"/>
      <w:bookmarkStart w:id="12177" w:name="_Toc58860499"/>
      <w:bookmarkStart w:id="12178" w:name="_Toc58863003"/>
      <w:bookmarkStart w:id="12179" w:name="_Toc61182988"/>
      <w:bookmarkStart w:id="12180" w:name="_Toc66728303"/>
      <w:bookmarkStart w:id="12181" w:name="_Toc74962138"/>
      <w:bookmarkStart w:id="12182" w:name="_Toc75243048"/>
      <w:bookmarkStart w:id="12183" w:name="_Toc76545394"/>
      <w:bookmarkStart w:id="12184" w:name="_Toc82595497"/>
      <w:bookmarkStart w:id="12185" w:name="_Toc89955528"/>
      <w:bookmarkStart w:id="12186" w:name="_Toc98773955"/>
      <w:bookmarkStart w:id="12187" w:name="_Toc106201716"/>
      <w:bookmarkStart w:id="12188" w:name="_Toc115191570"/>
      <w:bookmarkStart w:id="12189" w:name="_Toc122013426"/>
      <w:bookmarkStart w:id="12190" w:name="_Toc124156245"/>
      <w:bookmarkStart w:id="12191" w:name="_Toc131538005"/>
      <w:bookmarkStart w:id="12192" w:name="_Toc137398212"/>
      <w:bookmarkStart w:id="12193" w:name="_Toc156576430"/>
      <w:bookmarkStart w:id="12194" w:name="_Toc176944974"/>
      <w:bookmarkStart w:id="12195" w:name="_Toc187257252"/>
      <w:r w:rsidRPr="008C3753">
        <w:t>8.3.6.1</w:t>
      </w:r>
      <w:r w:rsidRPr="008C3753">
        <w:tab/>
        <w:t>Performance requirements for multi-slot PUCCH format 1</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6E71BF67" w14:textId="77777777" w:rsidR="008C01E6" w:rsidRPr="008C3753" w:rsidRDefault="008C01E6" w:rsidP="008C01E6">
      <w:pPr>
        <w:pStyle w:val="Heading5"/>
      </w:pPr>
      <w:bookmarkStart w:id="12196" w:name="_Toc21100193"/>
      <w:bookmarkStart w:id="12197" w:name="_Toc29809991"/>
      <w:bookmarkStart w:id="12198" w:name="_Toc36645384"/>
      <w:bookmarkStart w:id="12199" w:name="_Toc37272438"/>
      <w:bookmarkStart w:id="12200" w:name="_Toc45884684"/>
      <w:bookmarkStart w:id="12201" w:name="_Toc53182716"/>
      <w:bookmarkStart w:id="12202" w:name="_Toc58860500"/>
      <w:bookmarkStart w:id="12203" w:name="_Toc58863004"/>
      <w:bookmarkStart w:id="12204" w:name="_Toc61182989"/>
      <w:bookmarkStart w:id="12205" w:name="_Toc66728304"/>
      <w:bookmarkStart w:id="12206" w:name="_Toc74962139"/>
      <w:bookmarkStart w:id="12207" w:name="_Toc75243049"/>
      <w:bookmarkStart w:id="12208" w:name="_Toc76545395"/>
      <w:bookmarkStart w:id="12209" w:name="_Toc82595498"/>
      <w:bookmarkStart w:id="12210" w:name="_Toc89955529"/>
      <w:bookmarkStart w:id="12211" w:name="_Toc98773956"/>
      <w:bookmarkStart w:id="12212" w:name="_Toc106201717"/>
      <w:bookmarkStart w:id="12213" w:name="_Toc115191571"/>
      <w:bookmarkStart w:id="12214" w:name="_Toc122013427"/>
      <w:bookmarkStart w:id="12215" w:name="_Toc124156246"/>
      <w:bookmarkStart w:id="12216" w:name="_Toc131538006"/>
      <w:bookmarkStart w:id="12217" w:name="_Toc137398213"/>
      <w:bookmarkStart w:id="12218" w:name="_Toc156576431"/>
      <w:bookmarkStart w:id="12219" w:name="_Toc176944975"/>
      <w:bookmarkStart w:id="12220" w:name="_Toc187257253"/>
      <w:r w:rsidRPr="008C3753">
        <w:t>8.3.6.1.1</w:t>
      </w:r>
      <w:r w:rsidRPr="008C3753">
        <w:tab/>
        <w:t>NACK to ACK detection</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CC8C61C" w14:textId="77777777" w:rsidR="008C01E6" w:rsidRPr="008C3753" w:rsidRDefault="008C01E6" w:rsidP="008C01E6">
      <w:pPr>
        <w:pStyle w:val="Heading6"/>
      </w:pPr>
      <w:bookmarkStart w:id="12221" w:name="_Toc21100194"/>
      <w:bookmarkStart w:id="12222" w:name="_Toc29809992"/>
      <w:bookmarkStart w:id="12223" w:name="_Toc36645385"/>
      <w:bookmarkStart w:id="12224" w:name="_Toc37272439"/>
      <w:bookmarkStart w:id="12225" w:name="_Toc45884685"/>
      <w:bookmarkStart w:id="12226" w:name="_Toc53182717"/>
      <w:bookmarkStart w:id="12227" w:name="_Toc58860501"/>
      <w:bookmarkStart w:id="12228" w:name="_Toc58863005"/>
      <w:bookmarkStart w:id="12229" w:name="_Toc61182990"/>
      <w:bookmarkStart w:id="12230" w:name="_Toc66728305"/>
      <w:bookmarkStart w:id="12231" w:name="_Toc74962140"/>
      <w:bookmarkStart w:id="12232" w:name="_Toc75243050"/>
      <w:bookmarkStart w:id="12233" w:name="_Toc76545396"/>
      <w:bookmarkStart w:id="12234" w:name="_Toc82595499"/>
      <w:bookmarkStart w:id="12235" w:name="_Toc89955530"/>
      <w:bookmarkStart w:id="12236" w:name="_Toc98773957"/>
      <w:bookmarkStart w:id="12237" w:name="_Toc106201718"/>
      <w:bookmarkStart w:id="12238" w:name="_Toc115191572"/>
      <w:bookmarkStart w:id="12239" w:name="_Toc122013428"/>
      <w:bookmarkStart w:id="12240" w:name="_Toc124156247"/>
      <w:bookmarkStart w:id="12241" w:name="_Toc131538007"/>
      <w:bookmarkStart w:id="12242" w:name="_Toc137398214"/>
      <w:bookmarkStart w:id="12243" w:name="_Toc156576432"/>
      <w:bookmarkStart w:id="12244" w:name="_Toc176944976"/>
      <w:bookmarkStart w:id="12245" w:name="_Toc187257254"/>
      <w:r w:rsidRPr="008C3753">
        <w:t>8.3.6.1.1.1</w:t>
      </w:r>
      <w:r w:rsidRPr="008C3753">
        <w:tab/>
        <w:t>Definition and applicability</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4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47" w:name="_Toc29809993"/>
      <w:bookmarkStart w:id="12248" w:name="_Toc36645386"/>
      <w:bookmarkStart w:id="12249" w:name="_Toc37272440"/>
      <w:bookmarkStart w:id="12250" w:name="_Toc45884686"/>
      <w:bookmarkStart w:id="12251" w:name="_Toc53182718"/>
      <w:bookmarkStart w:id="12252" w:name="_Toc58860502"/>
      <w:bookmarkStart w:id="12253" w:name="_Toc58863006"/>
      <w:bookmarkStart w:id="12254" w:name="_Toc61182991"/>
      <w:bookmarkStart w:id="12255" w:name="_Toc66728306"/>
      <w:bookmarkStart w:id="12256" w:name="_Toc74962141"/>
      <w:bookmarkStart w:id="12257" w:name="_Toc75243051"/>
      <w:bookmarkStart w:id="12258" w:name="_Toc76545397"/>
      <w:bookmarkStart w:id="12259" w:name="_Toc82595500"/>
      <w:bookmarkStart w:id="12260" w:name="_Toc89955531"/>
      <w:bookmarkStart w:id="12261" w:name="_Toc98773958"/>
      <w:bookmarkStart w:id="12262" w:name="_Toc106201719"/>
      <w:bookmarkStart w:id="12263" w:name="_Toc115191573"/>
      <w:bookmarkStart w:id="12264" w:name="_Toc122013429"/>
      <w:bookmarkStart w:id="12265" w:name="_Toc124156248"/>
      <w:bookmarkStart w:id="12266" w:name="_Toc131538008"/>
      <w:bookmarkStart w:id="12267" w:name="_Toc137398215"/>
      <w:bookmarkStart w:id="12268" w:name="_Toc156576433"/>
      <w:bookmarkStart w:id="12269" w:name="_Toc176944977"/>
      <w:bookmarkStart w:id="12270" w:name="_Toc187257255"/>
      <w:r w:rsidRPr="008C3753">
        <w:t>8.3.6.1.1.2</w:t>
      </w:r>
      <w:r w:rsidRPr="008C3753">
        <w:tab/>
        <w:t>Minimum Requirement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71" w:name="_Toc21100196"/>
      <w:bookmarkStart w:id="12272" w:name="_Toc29809994"/>
      <w:bookmarkStart w:id="12273" w:name="_Toc36645387"/>
      <w:bookmarkStart w:id="12274" w:name="_Toc37272441"/>
      <w:bookmarkStart w:id="12275" w:name="_Toc45884687"/>
      <w:bookmarkStart w:id="12276" w:name="_Toc53182719"/>
      <w:bookmarkStart w:id="12277" w:name="_Toc58860503"/>
      <w:bookmarkStart w:id="12278" w:name="_Toc58863007"/>
      <w:bookmarkStart w:id="12279" w:name="_Toc61182992"/>
      <w:bookmarkStart w:id="12280" w:name="_Toc66728307"/>
      <w:bookmarkStart w:id="12281" w:name="_Toc74962142"/>
      <w:bookmarkStart w:id="12282" w:name="_Toc75243052"/>
      <w:bookmarkStart w:id="12283" w:name="_Toc76545398"/>
      <w:bookmarkStart w:id="12284" w:name="_Toc82595501"/>
      <w:bookmarkStart w:id="12285" w:name="_Toc89955532"/>
      <w:bookmarkStart w:id="12286" w:name="_Toc98773959"/>
      <w:bookmarkStart w:id="12287" w:name="_Toc106201720"/>
      <w:bookmarkStart w:id="12288" w:name="_Toc115191574"/>
      <w:bookmarkStart w:id="12289" w:name="_Toc122013430"/>
      <w:bookmarkStart w:id="12290" w:name="_Toc124156249"/>
      <w:bookmarkStart w:id="12291" w:name="_Toc131538009"/>
      <w:bookmarkStart w:id="12292" w:name="_Toc137398216"/>
      <w:bookmarkStart w:id="12293" w:name="_Toc156576434"/>
      <w:bookmarkStart w:id="12294" w:name="_Toc176944978"/>
      <w:bookmarkStart w:id="12295" w:name="_Toc187257256"/>
      <w:r w:rsidRPr="008C3753">
        <w:t>8.3.6.1.1.3</w:t>
      </w:r>
      <w:r w:rsidRPr="008C3753">
        <w:tab/>
        <w:t>Test purpose</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96" w:name="_Toc21100197"/>
      <w:bookmarkStart w:id="12297" w:name="_Toc29809995"/>
      <w:bookmarkStart w:id="12298" w:name="_Toc36645388"/>
      <w:bookmarkStart w:id="12299" w:name="_Toc37272442"/>
      <w:bookmarkStart w:id="12300" w:name="_Toc45884688"/>
      <w:bookmarkStart w:id="12301" w:name="_Toc53182720"/>
      <w:bookmarkStart w:id="12302" w:name="_Toc58860504"/>
      <w:bookmarkStart w:id="12303" w:name="_Toc58863008"/>
      <w:bookmarkStart w:id="12304" w:name="_Toc61182993"/>
      <w:bookmarkStart w:id="12305" w:name="_Toc66728308"/>
      <w:bookmarkStart w:id="12306" w:name="_Toc74962143"/>
      <w:bookmarkStart w:id="12307" w:name="_Toc75243053"/>
      <w:bookmarkStart w:id="12308" w:name="_Toc76545399"/>
      <w:bookmarkStart w:id="12309" w:name="_Toc82595502"/>
      <w:bookmarkStart w:id="12310" w:name="_Toc89955533"/>
      <w:bookmarkStart w:id="12311" w:name="_Toc98773960"/>
      <w:bookmarkStart w:id="12312" w:name="_Toc106201721"/>
      <w:bookmarkStart w:id="12313" w:name="_Toc115191575"/>
      <w:bookmarkStart w:id="12314" w:name="_Toc122013431"/>
      <w:bookmarkStart w:id="12315" w:name="_Toc124156250"/>
      <w:bookmarkStart w:id="12316" w:name="_Toc131538010"/>
      <w:bookmarkStart w:id="12317" w:name="_Toc137398217"/>
      <w:bookmarkStart w:id="12318" w:name="_Toc156576435"/>
      <w:bookmarkStart w:id="12319" w:name="_Toc176944979"/>
      <w:bookmarkStart w:id="12320" w:name="_Toc187257257"/>
      <w:r w:rsidRPr="008C3753">
        <w:t>8.3.6.1.1.4</w:t>
      </w:r>
      <w:r w:rsidRPr="008C3753">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AEF0CF1" w14:textId="77777777" w:rsidR="008C01E6" w:rsidRPr="008C3753" w:rsidRDefault="008C01E6" w:rsidP="008C01E6">
      <w:pPr>
        <w:pStyle w:val="Heading7"/>
      </w:pPr>
      <w:bookmarkStart w:id="12321" w:name="_Toc21100198"/>
      <w:bookmarkStart w:id="12322" w:name="_Toc29809996"/>
      <w:bookmarkStart w:id="12323" w:name="_Toc36645389"/>
      <w:bookmarkStart w:id="12324" w:name="_Toc37272443"/>
      <w:bookmarkStart w:id="12325" w:name="_Toc45884689"/>
      <w:bookmarkStart w:id="12326" w:name="_Toc53182721"/>
      <w:bookmarkStart w:id="12327" w:name="_Toc58860505"/>
      <w:bookmarkStart w:id="12328" w:name="_Toc58863009"/>
      <w:bookmarkStart w:id="12329" w:name="_Toc61182994"/>
      <w:bookmarkStart w:id="12330" w:name="_Toc66728309"/>
      <w:bookmarkStart w:id="12331" w:name="_Toc74962144"/>
      <w:bookmarkStart w:id="12332" w:name="_Toc75243054"/>
      <w:bookmarkStart w:id="12333" w:name="_Toc76545400"/>
      <w:bookmarkStart w:id="12334" w:name="_Toc82595503"/>
      <w:bookmarkStart w:id="12335" w:name="_Toc89955534"/>
      <w:bookmarkStart w:id="12336" w:name="_Toc98773961"/>
      <w:bookmarkStart w:id="12337" w:name="_Toc106201722"/>
      <w:bookmarkStart w:id="12338" w:name="_Toc115191576"/>
      <w:bookmarkStart w:id="12339" w:name="_Toc122013432"/>
      <w:bookmarkStart w:id="12340" w:name="_Toc124156251"/>
      <w:bookmarkStart w:id="12341" w:name="_Toc131538011"/>
      <w:bookmarkStart w:id="12342" w:name="_Toc137398218"/>
      <w:bookmarkStart w:id="12343" w:name="_Toc156576436"/>
      <w:bookmarkStart w:id="12344" w:name="_Toc176944980"/>
      <w:bookmarkStart w:id="12345" w:name="_Toc187257258"/>
      <w:r w:rsidRPr="008C3753">
        <w:t>8.3.6.1.1.4.1</w:t>
      </w:r>
      <w:r w:rsidRPr="008C3753">
        <w:tab/>
        <w:t>Initial conditions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34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347" w:name="_Toc29809997"/>
      <w:bookmarkStart w:id="12348" w:name="_Toc36645390"/>
      <w:bookmarkStart w:id="12349" w:name="_Toc37272444"/>
      <w:bookmarkStart w:id="12350" w:name="_Toc45884690"/>
      <w:bookmarkStart w:id="12351" w:name="_Toc53182722"/>
      <w:bookmarkStart w:id="12352" w:name="_Toc58860506"/>
      <w:bookmarkStart w:id="12353" w:name="_Toc58863010"/>
      <w:bookmarkStart w:id="12354" w:name="_Toc61182995"/>
      <w:bookmarkStart w:id="12355" w:name="_Toc66728310"/>
      <w:bookmarkStart w:id="12356" w:name="_Toc74962145"/>
      <w:bookmarkStart w:id="12357" w:name="_Toc75243055"/>
      <w:bookmarkStart w:id="12358" w:name="_Toc76545401"/>
      <w:bookmarkStart w:id="12359" w:name="_Toc82595504"/>
      <w:bookmarkStart w:id="12360" w:name="_Toc89955535"/>
      <w:bookmarkStart w:id="12361" w:name="_Toc98773962"/>
      <w:bookmarkStart w:id="12362" w:name="_Toc106201723"/>
      <w:bookmarkStart w:id="12363" w:name="_Toc115191577"/>
      <w:bookmarkStart w:id="12364" w:name="_Toc122013433"/>
      <w:bookmarkStart w:id="12365" w:name="_Toc124156252"/>
      <w:bookmarkStart w:id="12366" w:name="_Toc131538012"/>
      <w:bookmarkStart w:id="12367" w:name="_Toc137398219"/>
      <w:bookmarkStart w:id="12368" w:name="_Toc156576437"/>
      <w:bookmarkStart w:id="12369" w:name="_Toc176944981"/>
      <w:bookmarkStart w:id="12370" w:name="_Toc187257259"/>
      <w:r w:rsidRPr="008C3753">
        <w:t>8.3.6.1.1.4.2</w:t>
      </w:r>
      <w:r w:rsidRPr="008C3753">
        <w:tab/>
        <w:t>Procedure</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71"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72" w:name="_Toc29809998"/>
      <w:bookmarkStart w:id="12373" w:name="_Toc36645391"/>
      <w:bookmarkStart w:id="12374" w:name="_Toc37272445"/>
      <w:bookmarkStart w:id="12375" w:name="_Toc45884691"/>
      <w:bookmarkStart w:id="12376" w:name="_Toc53182723"/>
      <w:bookmarkStart w:id="12377" w:name="_Toc58860507"/>
      <w:bookmarkStart w:id="12378" w:name="_Toc58863011"/>
      <w:bookmarkStart w:id="12379" w:name="_Toc61182996"/>
      <w:bookmarkStart w:id="12380" w:name="_Toc66728311"/>
      <w:bookmarkStart w:id="12381" w:name="_Toc74962146"/>
      <w:bookmarkStart w:id="12382" w:name="_Toc75243056"/>
      <w:bookmarkStart w:id="12383" w:name="_Toc76545402"/>
      <w:bookmarkStart w:id="12384" w:name="_Toc82595505"/>
      <w:bookmarkStart w:id="12385" w:name="_Toc89955536"/>
      <w:bookmarkStart w:id="12386" w:name="_Toc98773963"/>
      <w:bookmarkStart w:id="12387" w:name="_Toc106201724"/>
      <w:bookmarkStart w:id="12388" w:name="_Toc115191578"/>
      <w:bookmarkStart w:id="12389" w:name="_Toc122013434"/>
      <w:bookmarkStart w:id="12390" w:name="_Toc124156253"/>
      <w:bookmarkStart w:id="12391" w:name="_Toc131538013"/>
      <w:bookmarkStart w:id="12392" w:name="_Toc137398220"/>
      <w:bookmarkStart w:id="12393" w:name="_Toc156576438"/>
      <w:bookmarkStart w:id="12394" w:name="_Toc176944982"/>
      <w:bookmarkStart w:id="12395" w:name="_Toc187257260"/>
      <w:r w:rsidRPr="008C3753">
        <w:t>8.3.6.1.1.5</w:t>
      </w:r>
      <w:r w:rsidRPr="008C3753">
        <w:tab/>
        <w:t>Test Requirement</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96" w:name="_Toc21100201"/>
      <w:bookmarkStart w:id="12397" w:name="_Toc29809999"/>
      <w:bookmarkStart w:id="12398" w:name="_Toc36645392"/>
      <w:bookmarkStart w:id="12399" w:name="_Toc37272446"/>
      <w:bookmarkStart w:id="12400" w:name="_Toc45884692"/>
      <w:bookmarkStart w:id="12401" w:name="_Toc53182724"/>
      <w:bookmarkStart w:id="12402" w:name="_Toc58860508"/>
      <w:bookmarkStart w:id="12403" w:name="_Toc58863012"/>
      <w:bookmarkStart w:id="12404" w:name="_Toc61182997"/>
      <w:bookmarkStart w:id="12405" w:name="_Toc66728312"/>
      <w:bookmarkStart w:id="12406" w:name="_Toc74962147"/>
      <w:bookmarkStart w:id="12407" w:name="_Toc75243057"/>
      <w:bookmarkStart w:id="12408" w:name="_Toc76545403"/>
      <w:bookmarkStart w:id="12409" w:name="_Toc82595506"/>
      <w:bookmarkStart w:id="12410" w:name="_Toc89955537"/>
      <w:bookmarkStart w:id="12411" w:name="_Toc98773964"/>
      <w:bookmarkStart w:id="12412" w:name="_Toc106201725"/>
      <w:bookmarkStart w:id="12413" w:name="_Toc115191579"/>
      <w:bookmarkStart w:id="12414" w:name="_Toc122013435"/>
      <w:bookmarkStart w:id="12415" w:name="_Toc124156254"/>
      <w:bookmarkStart w:id="12416" w:name="_Toc131538014"/>
      <w:bookmarkStart w:id="12417" w:name="_Toc137398221"/>
      <w:bookmarkStart w:id="12418" w:name="_Toc156576439"/>
      <w:bookmarkStart w:id="12419" w:name="_Toc176944983"/>
      <w:bookmarkStart w:id="12420" w:name="_Toc187257261"/>
      <w:r w:rsidRPr="008C3753">
        <w:t>8.3.6.1.2</w:t>
      </w:r>
      <w:r w:rsidRPr="008C3753">
        <w:tab/>
        <w:t>ACK missed detection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6B64FA12" w14:textId="77777777" w:rsidR="008C01E6" w:rsidRPr="008C3753" w:rsidRDefault="008C01E6" w:rsidP="008C01E6">
      <w:pPr>
        <w:pStyle w:val="Heading6"/>
      </w:pPr>
      <w:bookmarkStart w:id="12421" w:name="_Toc21100202"/>
      <w:bookmarkStart w:id="12422" w:name="_Toc29810000"/>
      <w:bookmarkStart w:id="12423" w:name="_Toc36645393"/>
      <w:bookmarkStart w:id="12424" w:name="_Toc37272447"/>
      <w:bookmarkStart w:id="12425" w:name="_Toc45884693"/>
      <w:bookmarkStart w:id="12426" w:name="_Toc53182725"/>
      <w:bookmarkStart w:id="12427" w:name="_Toc58860509"/>
      <w:bookmarkStart w:id="12428" w:name="_Toc58863013"/>
      <w:bookmarkStart w:id="12429" w:name="_Toc61182998"/>
      <w:bookmarkStart w:id="12430" w:name="_Toc66728313"/>
      <w:bookmarkStart w:id="12431" w:name="_Toc74962148"/>
      <w:bookmarkStart w:id="12432" w:name="_Toc75243058"/>
      <w:bookmarkStart w:id="12433" w:name="_Toc76545404"/>
      <w:bookmarkStart w:id="12434" w:name="_Toc82595507"/>
      <w:bookmarkStart w:id="12435" w:name="_Toc89955538"/>
      <w:bookmarkStart w:id="12436" w:name="_Toc98773965"/>
      <w:bookmarkStart w:id="12437" w:name="_Toc106201726"/>
      <w:bookmarkStart w:id="12438" w:name="_Toc115191580"/>
      <w:bookmarkStart w:id="12439" w:name="_Toc122013436"/>
      <w:bookmarkStart w:id="12440" w:name="_Toc124156255"/>
      <w:bookmarkStart w:id="12441" w:name="_Toc131538015"/>
      <w:bookmarkStart w:id="12442" w:name="_Toc137398222"/>
      <w:bookmarkStart w:id="12443" w:name="_Toc156576440"/>
      <w:bookmarkStart w:id="12444" w:name="_Toc176944984"/>
      <w:bookmarkStart w:id="12445" w:name="_Toc187257262"/>
      <w:r w:rsidRPr="008C3753">
        <w:t>8.3.6.1.2.1</w:t>
      </w:r>
      <w:r w:rsidRPr="008C3753">
        <w:tab/>
        <w:t>Definition and applicability</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446" w:name="_Toc21100203"/>
      <w:bookmarkStart w:id="12447" w:name="_Toc29810001"/>
      <w:bookmarkStart w:id="12448" w:name="_Toc36645394"/>
      <w:bookmarkStart w:id="12449" w:name="_Toc37272448"/>
      <w:bookmarkStart w:id="12450" w:name="_Toc45884694"/>
      <w:bookmarkStart w:id="12451" w:name="_Toc53182726"/>
      <w:bookmarkStart w:id="12452" w:name="_Toc58860510"/>
      <w:bookmarkStart w:id="12453" w:name="_Toc58863014"/>
      <w:bookmarkStart w:id="12454" w:name="_Toc61182999"/>
      <w:bookmarkStart w:id="12455" w:name="_Toc66728314"/>
      <w:bookmarkStart w:id="12456" w:name="_Toc74962149"/>
      <w:bookmarkStart w:id="12457" w:name="_Toc75243059"/>
      <w:bookmarkStart w:id="12458" w:name="_Toc76545405"/>
      <w:bookmarkStart w:id="12459" w:name="_Toc82595508"/>
      <w:bookmarkStart w:id="12460" w:name="_Toc89955539"/>
      <w:bookmarkStart w:id="12461" w:name="_Toc98773966"/>
      <w:bookmarkStart w:id="12462" w:name="_Toc106201727"/>
      <w:bookmarkStart w:id="12463" w:name="_Toc115191581"/>
      <w:bookmarkStart w:id="12464" w:name="_Toc122013437"/>
      <w:bookmarkStart w:id="12465" w:name="_Toc124156256"/>
      <w:bookmarkStart w:id="12466" w:name="_Toc131538016"/>
      <w:bookmarkStart w:id="12467" w:name="_Toc137398223"/>
      <w:bookmarkStart w:id="12468" w:name="_Toc156576441"/>
      <w:bookmarkStart w:id="12469" w:name="_Toc176944985"/>
      <w:bookmarkStart w:id="12470" w:name="_Toc187257263"/>
      <w:r w:rsidRPr="008C3753">
        <w:t>8.3.6.1.2.2</w:t>
      </w:r>
      <w:r w:rsidRPr="008C3753">
        <w:tab/>
        <w:t>Minimum Requirement</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71" w:name="_Toc21100204"/>
      <w:bookmarkStart w:id="12472" w:name="_Toc29810002"/>
      <w:bookmarkStart w:id="12473" w:name="_Toc36645395"/>
      <w:bookmarkStart w:id="12474" w:name="_Toc37272449"/>
      <w:bookmarkStart w:id="12475" w:name="_Toc45884695"/>
      <w:bookmarkStart w:id="12476" w:name="_Toc53182727"/>
      <w:bookmarkStart w:id="12477" w:name="_Toc58860511"/>
      <w:bookmarkStart w:id="12478" w:name="_Toc58863015"/>
      <w:bookmarkStart w:id="12479" w:name="_Toc61183000"/>
      <w:bookmarkStart w:id="12480" w:name="_Toc66728315"/>
      <w:bookmarkStart w:id="12481" w:name="_Toc74962150"/>
      <w:bookmarkStart w:id="12482" w:name="_Toc75243060"/>
      <w:bookmarkStart w:id="12483" w:name="_Toc76545406"/>
      <w:bookmarkStart w:id="12484" w:name="_Toc82595509"/>
      <w:bookmarkStart w:id="12485" w:name="_Toc89955540"/>
      <w:bookmarkStart w:id="12486" w:name="_Toc98773967"/>
      <w:bookmarkStart w:id="12487" w:name="_Toc106201728"/>
      <w:bookmarkStart w:id="12488" w:name="_Toc115191582"/>
      <w:bookmarkStart w:id="12489" w:name="_Toc122013438"/>
      <w:bookmarkStart w:id="12490" w:name="_Toc124156257"/>
      <w:bookmarkStart w:id="12491" w:name="_Toc131538017"/>
      <w:bookmarkStart w:id="12492" w:name="_Toc137398224"/>
      <w:bookmarkStart w:id="12493" w:name="_Toc156576442"/>
      <w:bookmarkStart w:id="12494" w:name="_Toc176944986"/>
      <w:bookmarkStart w:id="12495" w:name="_Toc187257264"/>
      <w:r w:rsidRPr="008C3753">
        <w:t>8.3.6.1.2.3</w:t>
      </w:r>
      <w:r w:rsidRPr="008C3753">
        <w:tab/>
        <w:t>Test purpose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96" w:name="_Toc21100205"/>
      <w:bookmarkStart w:id="12497" w:name="_Toc29810003"/>
      <w:bookmarkStart w:id="12498" w:name="_Toc36645396"/>
      <w:bookmarkStart w:id="12499" w:name="_Toc37272450"/>
      <w:bookmarkStart w:id="12500" w:name="_Toc45884696"/>
      <w:bookmarkStart w:id="12501" w:name="_Toc53182728"/>
      <w:bookmarkStart w:id="12502" w:name="_Toc58860512"/>
      <w:bookmarkStart w:id="12503" w:name="_Toc58863016"/>
      <w:bookmarkStart w:id="12504" w:name="_Toc61183001"/>
      <w:bookmarkStart w:id="12505" w:name="_Toc66728316"/>
      <w:bookmarkStart w:id="12506" w:name="_Toc74962151"/>
      <w:bookmarkStart w:id="12507" w:name="_Toc75243061"/>
      <w:bookmarkStart w:id="12508" w:name="_Toc76545407"/>
      <w:bookmarkStart w:id="12509" w:name="_Toc82595510"/>
      <w:bookmarkStart w:id="12510" w:name="_Toc89955541"/>
      <w:bookmarkStart w:id="12511" w:name="_Toc98773968"/>
      <w:bookmarkStart w:id="12512" w:name="_Toc106201729"/>
      <w:bookmarkStart w:id="12513" w:name="_Toc115191583"/>
      <w:bookmarkStart w:id="12514" w:name="_Toc122013439"/>
      <w:bookmarkStart w:id="12515" w:name="_Toc124156258"/>
      <w:bookmarkStart w:id="12516" w:name="_Toc131538018"/>
      <w:bookmarkStart w:id="12517" w:name="_Toc137398225"/>
      <w:bookmarkStart w:id="12518" w:name="_Toc156576443"/>
      <w:bookmarkStart w:id="12519" w:name="_Toc176944987"/>
      <w:bookmarkStart w:id="12520" w:name="_Toc187257265"/>
      <w:r w:rsidRPr="008C3753">
        <w:t>8.3.6.1.2.4</w:t>
      </w:r>
      <w:r w:rsidRPr="008C3753">
        <w:tab/>
        <w:t>Method of test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59A79C5" w14:textId="77777777" w:rsidR="008C01E6" w:rsidRPr="008C3753" w:rsidRDefault="008C01E6" w:rsidP="008C01E6">
      <w:pPr>
        <w:pStyle w:val="Heading7"/>
      </w:pPr>
      <w:bookmarkStart w:id="12521" w:name="_Toc21100206"/>
      <w:bookmarkStart w:id="12522" w:name="_Toc29810004"/>
      <w:bookmarkStart w:id="12523" w:name="_Toc36645397"/>
      <w:bookmarkStart w:id="12524" w:name="_Toc37272451"/>
      <w:bookmarkStart w:id="12525" w:name="_Toc45884697"/>
      <w:bookmarkStart w:id="12526" w:name="_Toc53182729"/>
      <w:bookmarkStart w:id="12527" w:name="_Toc58860513"/>
      <w:bookmarkStart w:id="12528" w:name="_Toc58863017"/>
      <w:bookmarkStart w:id="12529" w:name="_Toc61183002"/>
      <w:bookmarkStart w:id="12530" w:name="_Toc66728317"/>
      <w:bookmarkStart w:id="12531" w:name="_Toc74962152"/>
      <w:bookmarkStart w:id="12532" w:name="_Toc75243062"/>
      <w:bookmarkStart w:id="12533" w:name="_Toc76545408"/>
      <w:bookmarkStart w:id="12534" w:name="_Toc82595511"/>
      <w:bookmarkStart w:id="12535" w:name="_Toc89955542"/>
      <w:bookmarkStart w:id="12536" w:name="_Toc98773969"/>
      <w:bookmarkStart w:id="12537" w:name="_Toc106201730"/>
      <w:bookmarkStart w:id="12538" w:name="_Toc115191584"/>
      <w:bookmarkStart w:id="12539" w:name="_Toc122013440"/>
      <w:bookmarkStart w:id="12540" w:name="_Toc124156259"/>
      <w:bookmarkStart w:id="12541" w:name="_Toc131538019"/>
      <w:bookmarkStart w:id="12542" w:name="_Toc137398226"/>
      <w:bookmarkStart w:id="12543" w:name="_Toc156576444"/>
      <w:bookmarkStart w:id="12544" w:name="_Toc176944988"/>
      <w:bookmarkStart w:id="12545" w:name="_Toc187257266"/>
      <w:r w:rsidRPr="008C3753">
        <w:t>8.3.6.1.2.4.1</w:t>
      </w:r>
      <w:r w:rsidRPr="008C3753">
        <w:tab/>
        <w:t>Initial conditions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546"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547" w:name="_Toc29810005"/>
      <w:bookmarkStart w:id="12548" w:name="_Toc36645398"/>
      <w:bookmarkStart w:id="12549" w:name="_Toc37272452"/>
      <w:bookmarkStart w:id="12550" w:name="_Toc45884698"/>
      <w:bookmarkStart w:id="12551" w:name="_Toc53182730"/>
      <w:bookmarkStart w:id="12552" w:name="_Toc58860514"/>
      <w:bookmarkStart w:id="12553" w:name="_Toc58863018"/>
      <w:bookmarkStart w:id="12554" w:name="_Toc61183003"/>
      <w:bookmarkStart w:id="12555" w:name="_Toc66728318"/>
      <w:bookmarkStart w:id="12556" w:name="_Toc74962153"/>
      <w:bookmarkStart w:id="12557" w:name="_Toc75243063"/>
      <w:bookmarkStart w:id="12558" w:name="_Toc76545409"/>
      <w:bookmarkStart w:id="12559" w:name="_Toc82595512"/>
      <w:bookmarkStart w:id="12560" w:name="_Toc89955543"/>
      <w:bookmarkStart w:id="12561" w:name="_Toc98773970"/>
      <w:bookmarkStart w:id="12562" w:name="_Toc106201731"/>
      <w:bookmarkStart w:id="12563" w:name="_Toc115191585"/>
      <w:bookmarkStart w:id="12564" w:name="_Toc122013441"/>
      <w:bookmarkStart w:id="12565" w:name="_Toc124156260"/>
      <w:bookmarkStart w:id="12566" w:name="_Toc131538020"/>
      <w:bookmarkStart w:id="12567" w:name="_Toc137398227"/>
      <w:bookmarkStart w:id="12568" w:name="_Toc156576445"/>
      <w:bookmarkStart w:id="12569" w:name="_Toc176944989"/>
      <w:bookmarkStart w:id="12570" w:name="_Toc187257267"/>
      <w:r w:rsidRPr="008C3753">
        <w:t>8.3.6.1.2.4.2</w:t>
      </w:r>
      <w:r w:rsidRPr="008C3753">
        <w:tab/>
        <w:t>Procedure</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71" w:name="_Toc21100208"/>
      <w:bookmarkStart w:id="12572" w:name="_Toc29810006"/>
      <w:bookmarkStart w:id="12573" w:name="_Toc36645399"/>
      <w:bookmarkStart w:id="12574" w:name="_Toc37272453"/>
      <w:bookmarkStart w:id="12575" w:name="_Toc45884699"/>
      <w:bookmarkStart w:id="12576" w:name="_Toc53182731"/>
      <w:bookmarkStart w:id="12577" w:name="_Toc58860515"/>
      <w:bookmarkStart w:id="12578" w:name="_Toc58863019"/>
      <w:bookmarkStart w:id="12579" w:name="_Toc61183004"/>
      <w:bookmarkStart w:id="12580" w:name="_Toc66728319"/>
      <w:bookmarkStart w:id="12581" w:name="_Toc74962154"/>
      <w:bookmarkStart w:id="12582" w:name="_Toc75243064"/>
      <w:bookmarkStart w:id="12583" w:name="_Toc76545410"/>
      <w:bookmarkStart w:id="12584" w:name="_Toc82595513"/>
      <w:bookmarkStart w:id="12585" w:name="_Toc89955544"/>
      <w:bookmarkStart w:id="12586" w:name="_Toc98773971"/>
      <w:bookmarkStart w:id="12587" w:name="_Toc106201732"/>
      <w:bookmarkStart w:id="12588" w:name="_Toc115191586"/>
      <w:bookmarkStart w:id="12589" w:name="_Toc122013442"/>
      <w:bookmarkStart w:id="12590" w:name="_Toc124156261"/>
      <w:bookmarkStart w:id="12591" w:name="_Toc131538021"/>
      <w:bookmarkStart w:id="12592" w:name="_Toc137398228"/>
      <w:bookmarkStart w:id="12593" w:name="_Toc156576446"/>
      <w:bookmarkStart w:id="12594" w:name="_Toc176944990"/>
      <w:bookmarkStart w:id="12595" w:name="_Toc187257268"/>
      <w:r w:rsidRPr="008C3753">
        <w:t>8.3.6.1.2.5</w:t>
      </w:r>
      <w:r w:rsidRPr="008C3753">
        <w:tab/>
        <w:t>Test Requirement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96" w:name="_Toc74962155"/>
      <w:bookmarkStart w:id="12597" w:name="_Toc75243065"/>
      <w:bookmarkStart w:id="12598" w:name="_Toc76545411"/>
      <w:bookmarkStart w:id="12599" w:name="_Toc82595514"/>
      <w:bookmarkStart w:id="12600" w:name="_Toc89955545"/>
      <w:bookmarkStart w:id="12601" w:name="_Toc98773972"/>
      <w:bookmarkStart w:id="12602" w:name="_Toc106201733"/>
      <w:bookmarkStart w:id="12603" w:name="_Toc115191587"/>
      <w:bookmarkStart w:id="12604" w:name="_Toc122013443"/>
      <w:bookmarkStart w:id="12605" w:name="_Toc124156262"/>
      <w:bookmarkStart w:id="12606" w:name="_Toc131538022"/>
      <w:bookmarkStart w:id="12607" w:name="_Toc137398229"/>
      <w:bookmarkStart w:id="12608" w:name="_Toc156576447"/>
      <w:bookmarkStart w:id="12609" w:name="_Toc176944991"/>
      <w:bookmarkStart w:id="12610" w:name="_Toc187257269"/>
      <w:r>
        <w:t>8.3.7</w:t>
      </w:r>
      <w:r>
        <w:tab/>
        <w:t>Performance requirements for interlaced PUCCH format 0</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47E0F2AC" w14:textId="77777777" w:rsidR="00B82A7B" w:rsidRDefault="00B82A7B" w:rsidP="00B82A7B">
      <w:pPr>
        <w:pStyle w:val="Heading4"/>
      </w:pPr>
      <w:bookmarkStart w:id="12611" w:name="_Toc74962156"/>
      <w:bookmarkStart w:id="12612" w:name="_Toc75243066"/>
      <w:bookmarkStart w:id="12613" w:name="_Toc76545412"/>
      <w:bookmarkStart w:id="12614" w:name="_Toc82595515"/>
      <w:bookmarkStart w:id="12615" w:name="_Toc89955546"/>
      <w:bookmarkStart w:id="12616" w:name="_Toc98773973"/>
      <w:bookmarkStart w:id="12617" w:name="_Toc106201734"/>
      <w:bookmarkStart w:id="12618" w:name="_Toc115191588"/>
      <w:bookmarkStart w:id="12619" w:name="_Toc122013444"/>
      <w:bookmarkStart w:id="12620" w:name="_Toc124156263"/>
      <w:bookmarkStart w:id="12621" w:name="_Toc131538023"/>
      <w:bookmarkStart w:id="12622" w:name="_Toc137398230"/>
      <w:bookmarkStart w:id="12623" w:name="_Toc156576448"/>
      <w:bookmarkStart w:id="12624" w:name="_Toc176944992"/>
      <w:bookmarkStart w:id="12625" w:name="_Toc187257270"/>
      <w:r>
        <w:t>8.3.7.1</w:t>
      </w:r>
      <w:r>
        <w:tab/>
        <w:t>Definition and applicability</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626" w:name="_Toc74962157"/>
      <w:bookmarkStart w:id="12627" w:name="_Toc75243067"/>
      <w:bookmarkStart w:id="12628" w:name="_Toc76545413"/>
      <w:bookmarkStart w:id="12629" w:name="_Toc82595516"/>
      <w:bookmarkStart w:id="12630" w:name="_Toc89955547"/>
      <w:bookmarkStart w:id="12631" w:name="_Toc98773974"/>
      <w:bookmarkStart w:id="12632" w:name="_Toc106201735"/>
      <w:bookmarkStart w:id="12633" w:name="_Toc115191589"/>
      <w:bookmarkStart w:id="12634" w:name="_Toc122013445"/>
      <w:bookmarkStart w:id="12635" w:name="_Toc124156264"/>
      <w:bookmarkStart w:id="12636" w:name="_Toc131538024"/>
      <w:bookmarkStart w:id="12637" w:name="_Toc137398231"/>
      <w:bookmarkStart w:id="12638" w:name="_Toc156576449"/>
      <w:bookmarkStart w:id="12639" w:name="_Toc176944993"/>
      <w:bookmarkStart w:id="12640" w:name="_Toc187257271"/>
      <w:r>
        <w:t>8.3.7.2</w:t>
      </w:r>
      <w:r>
        <w:tab/>
        <w:t>Minimum Requirement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641" w:name="_Toc74962158"/>
      <w:bookmarkStart w:id="12642" w:name="_Toc75243068"/>
      <w:bookmarkStart w:id="12643" w:name="_Toc76545414"/>
      <w:bookmarkStart w:id="12644" w:name="_Toc82595517"/>
      <w:bookmarkStart w:id="12645" w:name="_Toc89955548"/>
      <w:bookmarkStart w:id="12646" w:name="_Toc98773975"/>
      <w:bookmarkStart w:id="12647" w:name="_Toc106201736"/>
      <w:bookmarkStart w:id="12648" w:name="_Toc115191590"/>
      <w:bookmarkStart w:id="12649" w:name="_Toc122013446"/>
      <w:bookmarkStart w:id="12650" w:name="_Toc124156265"/>
      <w:bookmarkStart w:id="12651" w:name="_Toc131538025"/>
      <w:bookmarkStart w:id="12652" w:name="_Toc137398232"/>
      <w:bookmarkStart w:id="12653" w:name="_Toc156576450"/>
      <w:bookmarkStart w:id="12654" w:name="_Toc176944994"/>
      <w:bookmarkStart w:id="12655" w:name="_Toc187257272"/>
      <w:r>
        <w:t>8.3.7.3</w:t>
      </w:r>
      <w:r>
        <w:tab/>
        <w:t>Test purpose</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656" w:name="_Toc74962159"/>
      <w:bookmarkStart w:id="12657" w:name="_Toc75243069"/>
      <w:bookmarkStart w:id="12658" w:name="_Toc76545415"/>
      <w:bookmarkStart w:id="12659" w:name="_Toc82595518"/>
      <w:bookmarkStart w:id="12660" w:name="_Toc89955549"/>
      <w:bookmarkStart w:id="12661" w:name="_Toc98773976"/>
      <w:bookmarkStart w:id="12662" w:name="_Toc106201737"/>
      <w:bookmarkStart w:id="12663" w:name="_Toc115191591"/>
      <w:bookmarkStart w:id="12664" w:name="_Toc122013447"/>
      <w:bookmarkStart w:id="12665" w:name="_Toc124156266"/>
      <w:bookmarkStart w:id="12666" w:name="_Toc131538026"/>
      <w:bookmarkStart w:id="12667" w:name="_Toc137398233"/>
      <w:bookmarkStart w:id="12668" w:name="_Toc156576451"/>
      <w:bookmarkStart w:id="12669" w:name="_Toc176944995"/>
      <w:bookmarkStart w:id="12670" w:name="_Toc187257273"/>
      <w:r>
        <w:t>8.3.7.4</w:t>
      </w:r>
      <w:r>
        <w:tab/>
        <w:t>Method of test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EB65667" w14:textId="77777777" w:rsidR="00B82A7B" w:rsidRDefault="00B82A7B" w:rsidP="00B82A7B">
      <w:pPr>
        <w:pStyle w:val="Heading5"/>
      </w:pPr>
      <w:bookmarkStart w:id="12671" w:name="_Toc74962160"/>
      <w:bookmarkStart w:id="12672" w:name="_Toc75243070"/>
      <w:bookmarkStart w:id="12673" w:name="_Toc76545416"/>
      <w:bookmarkStart w:id="12674" w:name="_Toc82595519"/>
      <w:bookmarkStart w:id="12675" w:name="_Toc89955550"/>
      <w:bookmarkStart w:id="12676" w:name="_Toc98773977"/>
      <w:bookmarkStart w:id="12677" w:name="_Toc106201738"/>
      <w:bookmarkStart w:id="12678" w:name="_Toc115191592"/>
      <w:bookmarkStart w:id="12679" w:name="_Toc122013448"/>
      <w:bookmarkStart w:id="12680" w:name="_Toc124156267"/>
      <w:bookmarkStart w:id="12681" w:name="_Toc131538027"/>
      <w:bookmarkStart w:id="12682" w:name="_Toc137398234"/>
      <w:bookmarkStart w:id="12683" w:name="_Toc156576452"/>
      <w:bookmarkStart w:id="12684" w:name="_Toc176944996"/>
      <w:bookmarkStart w:id="12685" w:name="_Toc187257274"/>
      <w:r>
        <w:t>8.3.7.4.1</w:t>
      </w:r>
      <w:r>
        <w:tab/>
        <w:t>Initial conditions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86" w:name="_Toc74962161"/>
      <w:bookmarkStart w:id="12687" w:name="_Toc75243071"/>
      <w:bookmarkStart w:id="12688" w:name="_Toc76545417"/>
      <w:bookmarkStart w:id="12689" w:name="_Toc82595520"/>
      <w:bookmarkStart w:id="12690" w:name="_Toc89955551"/>
      <w:bookmarkStart w:id="12691" w:name="_Toc98773978"/>
      <w:bookmarkStart w:id="12692" w:name="_Toc106201739"/>
      <w:bookmarkStart w:id="12693" w:name="_Toc115191593"/>
      <w:bookmarkStart w:id="12694" w:name="_Toc122013449"/>
      <w:bookmarkStart w:id="12695" w:name="_Toc124156268"/>
      <w:bookmarkStart w:id="12696" w:name="_Toc131538028"/>
      <w:bookmarkStart w:id="12697" w:name="_Toc137398235"/>
      <w:bookmarkStart w:id="12698" w:name="_Toc156576453"/>
      <w:bookmarkStart w:id="12699" w:name="_Toc176944997"/>
      <w:bookmarkStart w:id="12700" w:name="_Toc187257275"/>
      <w:r>
        <w:t>8.3.7.4.2</w:t>
      </w:r>
      <w:r>
        <w:tab/>
        <w:t>Procedure</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29.6pt" o:ole="" fillcolor="window">
            <v:imagedata r:id="rId68" o:title=""/>
          </v:shape>
          <o:OLEObject Type="Embed" ProgID="Word.Picture.8" ShapeID="_x0000_i1061" DrawAspect="Content" ObjectID="_1812201145"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701" w:name="_Toc74962162"/>
      <w:bookmarkStart w:id="12702" w:name="_Toc75243072"/>
      <w:bookmarkStart w:id="12703" w:name="_Toc76545418"/>
      <w:bookmarkStart w:id="12704" w:name="_Toc82595521"/>
      <w:bookmarkStart w:id="12705" w:name="_Toc89955552"/>
      <w:bookmarkStart w:id="12706" w:name="_Toc98773979"/>
      <w:bookmarkStart w:id="12707" w:name="_Toc106201740"/>
      <w:bookmarkStart w:id="12708" w:name="_Toc115191594"/>
      <w:bookmarkStart w:id="12709" w:name="_Toc122013450"/>
      <w:bookmarkStart w:id="12710" w:name="_Toc124156269"/>
      <w:bookmarkStart w:id="12711" w:name="_Toc131538029"/>
      <w:bookmarkStart w:id="12712" w:name="_Toc137398236"/>
      <w:bookmarkStart w:id="12713" w:name="_Toc156576454"/>
      <w:bookmarkStart w:id="12714" w:name="_Toc176944998"/>
      <w:bookmarkStart w:id="12715" w:name="_Toc187257276"/>
      <w:r>
        <w:t>8.3.7.5</w:t>
      </w:r>
      <w:r>
        <w:tab/>
        <w:t>Test Requirement</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716" w:name="_Toc74962163"/>
      <w:bookmarkStart w:id="12717" w:name="_Toc75243073"/>
      <w:bookmarkStart w:id="12718" w:name="_Toc76545419"/>
      <w:bookmarkStart w:id="12719" w:name="_Toc82595522"/>
      <w:bookmarkStart w:id="12720" w:name="_Toc89955553"/>
      <w:bookmarkStart w:id="12721" w:name="_Toc98773980"/>
      <w:bookmarkStart w:id="12722" w:name="_Toc106201741"/>
      <w:bookmarkStart w:id="12723" w:name="_Toc115191595"/>
      <w:bookmarkStart w:id="12724" w:name="_Toc122013451"/>
      <w:bookmarkStart w:id="12725" w:name="_Toc124156270"/>
      <w:bookmarkStart w:id="12726" w:name="_Toc131538030"/>
      <w:bookmarkStart w:id="12727" w:name="_Toc137398237"/>
      <w:bookmarkStart w:id="12728" w:name="_Toc156576455"/>
      <w:bookmarkStart w:id="12729" w:name="_Toc176944999"/>
      <w:bookmarkStart w:id="12730" w:name="_Toc187257277"/>
      <w:r>
        <w:t>8.3.8</w:t>
      </w:r>
      <w:r>
        <w:tab/>
        <w:t>Performance requirements for interlaced PUCCH format 1</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224BD5A4" w14:textId="77777777" w:rsidR="00B82A7B" w:rsidRDefault="00B82A7B" w:rsidP="00B82A7B">
      <w:pPr>
        <w:pStyle w:val="Heading4"/>
      </w:pPr>
      <w:bookmarkStart w:id="12731" w:name="_Toc74962164"/>
      <w:bookmarkStart w:id="12732" w:name="_Toc75243074"/>
      <w:bookmarkStart w:id="12733" w:name="_Toc76545420"/>
      <w:bookmarkStart w:id="12734" w:name="_Toc82595523"/>
      <w:bookmarkStart w:id="12735" w:name="_Toc89955554"/>
      <w:bookmarkStart w:id="12736" w:name="_Toc98773981"/>
      <w:bookmarkStart w:id="12737" w:name="_Toc106201742"/>
      <w:bookmarkStart w:id="12738" w:name="_Toc115191596"/>
      <w:bookmarkStart w:id="12739" w:name="_Toc122013452"/>
      <w:bookmarkStart w:id="12740" w:name="_Toc124156271"/>
      <w:bookmarkStart w:id="12741" w:name="_Toc131538031"/>
      <w:bookmarkStart w:id="12742" w:name="_Toc137398238"/>
      <w:bookmarkStart w:id="12743" w:name="_Toc156576456"/>
      <w:bookmarkStart w:id="12744" w:name="_Toc176945000"/>
      <w:bookmarkStart w:id="12745" w:name="_Toc187257278"/>
      <w:r>
        <w:t>8.3.8.1</w:t>
      </w:r>
      <w:r>
        <w:tab/>
        <w:t>NACK to ACK detection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524FC80C" w14:textId="77777777" w:rsidR="00B82A7B" w:rsidRDefault="00B82A7B" w:rsidP="00B82A7B">
      <w:pPr>
        <w:pStyle w:val="Heading5"/>
      </w:pPr>
      <w:bookmarkStart w:id="12746" w:name="_Toc74962165"/>
      <w:bookmarkStart w:id="12747" w:name="_Toc75243075"/>
      <w:bookmarkStart w:id="12748" w:name="_Toc76545421"/>
      <w:bookmarkStart w:id="12749" w:name="_Toc82595524"/>
      <w:bookmarkStart w:id="12750" w:name="_Toc89955555"/>
      <w:bookmarkStart w:id="12751" w:name="_Toc98773982"/>
      <w:bookmarkStart w:id="12752" w:name="_Toc106201743"/>
      <w:bookmarkStart w:id="12753" w:name="_Toc115191597"/>
      <w:bookmarkStart w:id="12754" w:name="_Toc122013453"/>
      <w:bookmarkStart w:id="12755" w:name="_Toc124156272"/>
      <w:bookmarkStart w:id="12756" w:name="_Toc131538032"/>
      <w:bookmarkStart w:id="12757" w:name="_Toc137398239"/>
      <w:bookmarkStart w:id="12758" w:name="_Toc156576457"/>
      <w:bookmarkStart w:id="12759" w:name="_Toc176945001"/>
      <w:bookmarkStart w:id="12760" w:name="_Toc187257279"/>
      <w:r>
        <w:t>8.3.8.1.1</w:t>
      </w:r>
      <w:r>
        <w:tab/>
        <w:t>Definition and applicability</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761" w:name="_Toc74962166"/>
      <w:bookmarkStart w:id="12762" w:name="_Toc75243076"/>
      <w:bookmarkStart w:id="12763" w:name="_Toc76545422"/>
      <w:bookmarkStart w:id="12764" w:name="_Toc82595525"/>
      <w:bookmarkStart w:id="12765" w:name="_Toc89955556"/>
      <w:bookmarkStart w:id="12766" w:name="_Toc98773983"/>
      <w:bookmarkStart w:id="12767" w:name="_Toc106201744"/>
      <w:bookmarkStart w:id="12768" w:name="_Toc115191598"/>
      <w:bookmarkStart w:id="12769" w:name="_Toc122013454"/>
      <w:bookmarkStart w:id="12770" w:name="_Toc124156273"/>
      <w:bookmarkStart w:id="12771" w:name="_Toc131538033"/>
      <w:bookmarkStart w:id="12772" w:name="_Toc137398240"/>
      <w:bookmarkStart w:id="12773" w:name="_Toc156576458"/>
      <w:bookmarkStart w:id="12774" w:name="_Toc176945002"/>
      <w:bookmarkStart w:id="12775" w:name="_Toc187257280"/>
      <w:r>
        <w:t>8.3.8.1.2</w:t>
      </w:r>
      <w:r>
        <w:tab/>
        <w:t>Minimum Requirement</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76" w:name="_Toc74962167"/>
      <w:bookmarkStart w:id="12777" w:name="_Toc75243077"/>
      <w:bookmarkStart w:id="12778" w:name="_Toc76545423"/>
      <w:bookmarkStart w:id="12779" w:name="_Toc82595526"/>
      <w:bookmarkStart w:id="12780" w:name="_Toc89955557"/>
      <w:bookmarkStart w:id="12781" w:name="_Toc98773984"/>
      <w:bookmarkStart w:id="12782" w:name="_Toc106201745"/>
      <w:bookmarkStart w:id="12783" w:name="_Toc115191599"/>
      <w:bookmarkStart w:id="12784" w:name="_Toc122013455"/>
      <w:bookmarkStart w:id="12785" w:name="_Toc124156274"/>
      <w:bookmarkStart w:id="12786" w:name="_Toc131538034"/>
      <w:bookmarkStart w:id="12787" w:name="_Toc137398241"/>
      <w:bookmarkStart w:id="12788" w:name="_Toc156576459"/>
      <w:bookmarkStart w:id="12789" w:name="_Toc176945003"/>
      <w:bookmarkStart w:id="12790" w:name="_Toc187257281"/>
      <w:r>
        <w:t>8.3.8.1.3</w:t>
      </w:r>
      <w:r>
        <w:tab/>
        <w:t>Test purpose</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91" w:name="_Toc74962168"/>
      <w:bookmarkStart w:id="12792" w:name="_Toc75243078"/>
      <w:bookmarkStart w:id="12793" w:name="_Toc76545424"/>
      <w:bookmarkStart w:id="12794" w:name="_Toc82595527"/>
      <w:bookmarkStart w:id="12795" w:name="_Toc89955558"/>
      <w:bookmarkStart w:id="12796" w:name="_Toc98773985"/>
      <w:bookmarkStart w:id="12797" w:name="_Toc106201746"/>
      <w:bookmarkStart w:id="12798" w:name="_Toc115191600"/>
      <w:bookmarkStart w:id="12799" w:name="_Toc122013456"/>
      <w:bookmarkStart w:id="12800" w:name="_Toc124156275"/>
      <w:bookmarkStart w:id="12801" w:name="_Toc131538035"/>
      <w:bookmarkStart w:id="12802" w:name="_Toc137398242"/>
      <w:bookmarkStart w:id="12803" w:name="_Toc156576460"/>
      <w:bookmarkStart w:id="12804" w:name="_Toc176945004"/>
      <w:bookmarkStart w:id="12805" w:name="_Toc187257282"/>
      <w:r>
        <w:t>8.3.8.1.4</w:t>
      </w:r>
      <w:r>
        <w:tab/>
        <w:t>Method of test</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9D7C431" w14:textId="77777777" w:rsidR="00B82A7B" w:rsidRDefault="00B82A7B" w:rsidP="00B82A7B">
      <w:pPr>
        <w:pStyle w:val="Heading6"/>
      </w:pPr>
      <w:bookmarkStart w:id="12806" w:name="_Toc74962169"/>
      <w:bookmarkStart w:id="12807" w:name="_Toc75243079"/>
      <w:bookmarkStart w:id="12808" w:name="_Toc76545425"/>
      <w:bookmarkStart w:id="12809" w:name="_Toc82595528"/>
      <w:bookmarkStart w:id="12810" w:name="_Toc89955559"/>
      <w:bookmarkStart w:id="12811" w:name="_Toc98773986"/>
      <w:bookmarkStart w:id="12812" w:name="_Toc106201747"/>
      <w:bookmarkStart w:id="12813" w:name="_Toc115191601"/>
      <w:bookmarkStart w:id="12814" w:name="_Toc122013457"/>
      <w:bookmarkStart w:id="12815" w:name="_Toc124156276"/>
      <w:bookmarkStart w:id="12816" w:name="_Toc131538036"/>
      <w:bookmarkStart w:id="12817" w:name="_Toc137398243"/>
      <w:bookmarkStart w:id="12818" w:name="_Toc156576461"/>
      <w:bookmarkStart w:id="12819" w:name="_Toc176945005"/>
      <w:bookmarkStart w:id="12820" w:name="_Toc187257283"/>
      <w:r>
        <w:t>8.3.8.1.4.1</w:t>
      </w:r>
      <w:r>
        <w:tab/>
        <w:t>Initial Conditions</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821" w:name="_Toc74962170"/>
      <w:bookmarkStart w:id="12822" w:name="_Toc75243080"/>
      <w:bookmarkStart w:id="12823" w:name="_Toc76545426"/>
      <w:bookmarkStart w:id="12824" w:name="_Toc82595529"/>
      <w:bookmarkStart w:id="12825" w:name="_Toc89955560"/>
      <w:bookmarkStart w:id="12826" w:name="_Toc98773987"/>
      <w:bookmarkStart w:id="12827" w:name="_Toc106201748"/>
      <w:bookmarkStart w:id="12828" w:name="_Toc115191602"/>
      <w:bookmarkStart w:id="12829" w:name="_Toc122013458"/>
      <w:bookmarkStart w:id="12830" w:name="_Toc124156277"/>
      <w:bookmarkStart w:id="12831" w:name="_Toc131538037"/>
      <w:bookmarkStart w:id="12832" w:name="_Toc137398244"/>
      <w:bookmarkStart w:id="12833" w:name="_Toc156576462"/>
      <w:bookmarkStart w:id="12834" w:name="_Toc176945006"/>
      <w:bookmarkStart w:id="12835" w:name="_Toc187257284"/>
      <w:r>
        <w:t>8.3.8.1.4.2</w:t>
      </w:r>
      <w:r>
        <w:tab/>
        <w:t>Procedure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836" w:name="_Toc74962171"/>
      <w:bookmarkStart w:id="12837" w:name="_Toc75243081"/>
      <w:bookmarkStart w:id="12838" w:name="_Toc76545427"/>
      <w:bookmarkStart w:id="12839" w:name="_Toc82595530"/>
      <w:bookmarkStart w:id="12840" w:name="_Toc89955561"/>
      <w:bookmarkStart w:id="12841" w:name="_Toc98773988"/>
      <w:bookmarkStart w:id="12842" w:name="_Toc106201749"/>
      <w:bookmarkStart w:id="12843" w:name="_Toc115191603"/>
      <w:bookmarkStart w:id="12844" w:name="_Toc122013459"/>
      <w:bookmarkStart w:id="12845" w:name="_Toc124156278"/>
      <w:bookmarkStart w:id="12846" w:name="_Toc131538038"/>
      <w:bookmarkStart w:id="12847" w:name="_Toc137398245"/>
      <w:bookmarkStart w:id="12848" w:name="_Toc156576463"/>
      <w:bookmarkStart w:id="12849" w:name="_Toc176945007"/>
      <w:bookmarkStart w:id="12850" w:name="_Toc187257285"/>
      <w:r>
        <w:t>8.3.8.1.5</w:t>
      </w:r>
      <w:r>
        <w:tab/>
        <w:t>Test Requirement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851" w:name="_Toc74962172"/>
      <w:bookmarkStart w:id="12852" w:name="_Toc75243082"/>
      <w:bookmarkStart w:id="12853" w:name="_Toc76545428"/>
      <w:bookmarkStart w:id="12854" w:name="_Toc82595531"/>
      <w:bookmarkStart w:id="12855" w:name="_Toc89955562"/>
      <w:bookmarkStart w:id="12856" w:name="_Toc98773989"/>
      <w:bookmarkStart w:id="12857" w:name="_Toc106201750"/>
      <w:bookmarkStart w:id="12858" w:name="_Toc115191604"/>
      <w:bookmarkStart w:id="12859" w:name="_Toc122013460"/>
      <w:bookmarkStart w:id="12860" w:name="_Toc124156279"/>
      <w:bookmarkStart w:id="12861" w:name="_Toc131538039"/>
      <w:bookmarkStart w:id="12862" w:name="_Toc137398246"/>
      <w:bookmarkStart w:id="12863" w:name="_Toc156576464"/>
      <w:bookmarkStart w:id="12864" w:name="_Toc176945008"/>
      <w:bookmarkStart w:id="12865" w:name="_Toc187257286"/>
      <w:r>
        <w:t>8.3.8.2</w:t>
      </w:r>
      <w:r>
        <w:tab/>
        <w:t>ACK missed detection</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CE6E006" w14:textId="77777777" w:rsidR="00B82A7B" w:rsidRDefault="00B82A7B" w:rsidP="00B82A7B">
      <w:pPr>
        <w:pStyle w:val="Heading5"/>
      </w:pPr>
      <w:bookmarkStart w:id="12866" w:name="_Toc74962173"/>
      <w:bookmarkStart w:id="12867" w:name="_Toc75243083"/>
      <w:bookmarkStart w:id="12868" w:name="_Toc76545429"/>
      <w:bookmarkStart w:id="12869" w:name="_Toc82595532"/>
      <w:bookmarkStart w:id="12870" w:name="_Toc89955563"/>
      <w:bookmarkStart w:id="12871" w:name="_Toc98773990"/>
      <w:bookmarkStart w:id="12872" w:name="_Toc106201751"/>
      <w:bookmarkStart w:id="12873" w:name="_Toc115191605"/>
      <w:bookmarkStart w:id="12874" w:name="_Toc122013461"/>
      <w:bookmarkStart w:id="12875" w:name="_Toc124156280"/>
      <w:bookmarkStart w:id="12876" w:name="_Toc131538040"/>
      <w:bookmarkStart w:id="12877" w:name="_Toc137398247"/>
      <w:bookmarkStart w:id="12878" w:name="_Toc156576465"/>
      <w:bookmarkStart w:id="12879" w:name="_Toc176945009"/>
      <w:bookmarkStart w:id="12880" w:name="_Toc187257287"/>
      <w:r>
        <w:t>8.3.8.2.1</w:t>
      </w:r>
      <w:r>
        <w:tab/>
        <w:t>Definition and applicability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81" w:name="_Toc74962174"/>
      <w:bookmarkStart w:id="12882" w:name="_Toc75243084"/>
      <w:bookmarkStart w:id="12883" w:name="_Toc76545430"/>
      <w:bookmarkStart w:id="12884" w:name="_Toc82595533"/>
      <w:bookmarkStart w:id="12885" w:name="_Toc89955564"/>
      <w:bookmarkStart w:id="12886" w:name="_Toc98773991"/>
      <w:bookmarkStart w:id="12887" w:name="_Toc106201752"/>
      <w:bookmarkStart w:id="12888" w:name="_Toc115191606"/>
      <w:bookmarkStart w:id="12889" w:name="_Toc122013462"/>
      <w:bookmarkStart w:id="12890" w:name="_Toc124156281"/>
      <w:bookmarkStart w:id="12891" w:name="_Toc131538041"/>
      <w:bookmarkStart w:id="12892" w:name="_Toc137398248"/>
      <w:bookmarkStart w:id="12893" w:name="_Toc156576466"/>
      <w:bookmarkStart w:id="12894" w:name="_Toc176945010"/>
      <w:bookmarkStart w:id="12895" w:name="_Toc187257288"/>
      <w:r>
        <w:t>8.3.8.2.2</w:t>
      </w:r>
      <w:r>
        <w:tab/>
        <w:t>Minimum Requirement</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96" w:name="_Toc74962175"/>
      <w:bookmarkStart w:id="12897" w:name="_Toc75243085"/>
      <w:bookmarkStart w:id="12898" w:name="_Toc76545431"/>
      <w:bookmarkStart w:id="12899" w:name="_Toc82595534"/>
      <w:bookmarkStart w:id="12900" w:name="_Toc89955565"/>
      <w:bookmarkStart w:id="12901" w:name="_Toc98773992"/>
      <w:bookmarkStart w:id="12902" w:name="_Toc106201753"/>
      <w:bookmarkStart w:id="12903" w:name="_Toc115191607"/>
      <w:bookmarkStart w:id="12904" w:name="_Toc122013463"/>
      <w:bookmarkStart w:id="12905" w:name="_Toc124156282"/>
      <w:bookmarkStart w:id="12906" w:name="_Toc131538042"/>
      <w:bookmarkStart w:id="12907" w:name="_Toc137398249"/>
      <w:bookmarkStart w:id="12908" w:name="_Toc156576467"/>
      <w:bookmarkStart w:id="12909" w:name="_Toc176945011"/>
      <w:bookmarkStart w:id="12910" w:name="_Toc187257289"/>
      <w:r>
        <w:t>8.3.8.2.3</w:t>
      </w:r>
      <w:r>
        <w:tab/>
        <w:t>Test purpose</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911" w:name="_Toc74962176"/>
      <w:bookmarkStart w:id="12912" w:name="_Toc75243086"/>
      <w:bookmarkStart w:id="12913" w:name="_Toc76545432"/>
      <w:bookmarkStart w:id="12914" w:name="_Toc82595535"/>
      <w:bookmarkStart w:id="12915" w:name="_Toc89955566"/>
      <w:bookmarkStart w:id="12916" w:name="_Toc98773993"/>
      <w:bookmarkStart w:id="12917" w:name="_Toc106201754"/>
      <w:bookmarkStart w:id="12918" w:name="_Toc115191608"/>
      <w:bookmarkStart w:id="12919" w:name="_Toc122013464"/>
      <w:bookmarkStart w:id="12920" w:name="_Toc124156283"/>
      <w:bookmarkStart w:id="12921" w:name="_Toc131538043"/>
      <w:bookmarkStart w:id="12922" w:name="_Toc137398250"/>
      <w:bookmarkStart w:id="12923" w:name="_Toc156576468"/>
      <w:bookmarkStart w:id="12924" w:name="_Toc176945012"/>
      <w:bookmarkStart w:id="12925" w:name="_Toc187257290"/>
      <w:r>
        <w:t>8.3.8.2.4</w:t>
      </w:r>
      <w:r>
        <w:tab/>
        <w:t>Method of test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2B880E7B" w14:textId="77777777" w:rsidR="00B82A7B" w:rsidRDefault="00B82A7B" w:rsidP="00B82A7B">
      <w:pPr>
        <w:pStyle w:val="Heading6"/>
      </w:pPr>
      <w:bookmarkStart w:id="12926" w:name="_Toc74962177"/>
      <w:bookmarkStart w:id="12927" w:name="_Toc75243087"/>
      <w:bookmarkStart w:id="12928" w:name="_Toc76545433"/>
      <w:bookmarkStart w:id="12929" w:name="_Toc82595536"/>
      <w:bookmarkStart w:id="12930" w:name="_Toc89955567"/>
      <w:bookmarkStart w:id="12931" w:name="_Toc98773994"/>
      <w:bookmarkStart w:id="12932" w:name="_Toc106201755"/>
      <w:bookmarkStart w:id="12933" w:name="_Toc115191609"/>
      <w:bookmarkStart w:id="12934" w:name="_Toc122013465"/>
      <w:bookmarkStart w:id="12935" w:name="_Toc124156284"/>
      <w:bookmarkStart w:id="12936" w:name="_Toc131538044"/>
      <w:bookmarkStart w:id="12937" w:name="_Toc137398251"/>
      <w:bookmarkStart w:id="12938" w:name="_Toc156576469"/>
      <w:bookmarkStart w:id="12939" w:name="_Toc176945013"/>
      <w:bookmarkStart w:id="12940" w:name="_Toc187257291"/>
      <w:r>
        <w:t>8.3.8.2.4.1</w:t>
      </w:r>
      <w:r>
        <w:tab/>
        <w:t>Initial Conditions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941" w:name="_Toc74962178"/>
      <w:bookmarkStart w:id="12942" w:name="_Toc75243088"/>
      <w:bookmarkStart w:id="12943" w:name="_Toc76545434"/>
      <w:bookmarkStart w:id="12944" w:name="_Toc82595537"/>
      <w:bookmarkStart w:id="12945" w:name="_Toc89955568"/>
      <w:bookmarkStart w:id="12946" w:name="_Toc98773995"/>
      <w:bookmarkStart w:id="12947" w:name="_Toc106201756"/>
      <w:bookmarkStart w:id="12948" w:name="_Toc115191610"/>
      <w:bookmarkStart w:id="12949" w:name="_Toc122013466"/>
      <w:bookmarkStart w:id="12950" w:name="_Toc124156285"/>
      <w:bookmarkStart w:id="12951" w:name="_Toc131538045"/>
      <w:bookmarkStart w:id="12952" w:name="_Toc137398252"/>
      <w:bookmarkStart w:id="12953" w:name="_Toc156576470"/>
      <w:bookmarkStart w:id="12954" w:name="_Toc176945014"/>
      <w:bookmarkStart w:id="12955" w:name="_Toc187257292"/>
      <w:r>
        <w:t>8.3.8.2.4.2</w:t>
      </w:r>
      <w:r>
        <w:tab/>
        <w:t>Procedure</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956" w:name="_Toc74962179"/>
      <w:bookmarkStart w:id="12957" w:name="_Toc75243089"/>
      <w:bookmarkStart w:id="12958" w:name="_Toc76545435"/>
      <w:bookmarkStart w:id="12959" w:name="_Toc82595538"/>
      <w:bookmarkStart w:id="12960" w:name="_Toc89955569"/>
      <w:bookmarkStart w:id="12961" w:name="_Toc98773996"/>
      <w:bookmarkStart w:id="12962" w:name="_Toc106201757"/>
      <w:bookmarkStart w:id="12963" w:name="_Toc115191611"/>
      <w:bookmarkStart w:id="12964" w:name="_Toc122013467"/>
      <w:bookmarkStart w:id="12965" w:name="_Toc124156286"/>
      <w:bookmarkStart w:id="12966" w:name="_Toc131538046"/>
      <w:bookmarkStart w:id="12967" w:name="_Toc137398253"/>
      <w:bookmarkStart w:id="12968" w:name="_Toc156576471"/>
      <w:bookmarkStart w:id="12969" w:name="_Toc176945015"/>
      <w:bookmarkStart w:id="12970" w:name="_Toc187257293"/>
      <w:r>
        <w:t>8.3.8.2.5</w:t>
      </w:r>
      <w:r>
        <w:tab/>
        <w:t>Test Requirement</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71" w:name="_Toc74962180"/>
      <w:bookmarkStart w:id="12972" w:name="_Toc75243090"/>
      <w:bookmarkStart w:id="12973" w:name="_Toc76545436"/>
      <w:bookmarkStart w:id="12974" w:name="_Toc82595539"/>
      <w:bookmarkStart w:id="12975" w:name="_Toc89955570"/>
      <w:bookmarkStart w:id="12976" w:name="_Toc98773997"/>
      <w:bookmarkStart w:id="12977" w:name="_Toc106201758"/>
      <w:bookmarkStart w:id="12978" w:name="_Toc115191612"/>
      <w:bookmarkStart w:id="12979" w:name="_Toc122013468"/>
      <w:bookmarkStart w:id="12980" w:name="_Toc124156287"/>
      <w:bookmarkStart w:id="12981" w:name="_Toc131538047"/>
      <w:bookmarkStart w:id="12982" w:name="_Toc137398254"/>
      <w:bookmarkStart w:id="12983" w:name="_Toc156576472"/>
      <w:bookmarkStart w:id="12984" w:name="_Toc176945016"/>
      <w:bookmarkStart w:id="12985" w:name="_Toc187257294"/>
      <w:bookmarkStart w:id="12986" w:name="_Toc21127596"/>
      <w:bookmarkStart w:id="12987" w:name="_Toc29811805"/>
      <w:bookmarkStart w:id="12988" w:name="_Toc36817357"/>
      <w:bookmarkStart w:id="12989" w:name="_Toc37260279"/>
      <w:bookmarkStart w:id="12990" w:name="_Toc37267667"/>
      <w:bookmarkStart w:id="12991" w:name="_Toc44712269"/>
      <w:bookmarkStart w:id="12992" w:name="_Toc45893582"/>
      <w:bookmarkStart w:id="12993" w:name="_Toc53178304"/>
      <w:bookmarkStart w:id="12994" w:name="_Toc53178755"/>
      <w:bookmarkStart w:id="12995" w:name="_Toc61178006"/>
      <w:bookmarkStart w:id="12996" w:name="_Toc61178478"/>
      <w:bookmarkStart w:id="12997" w:name="_Toc67916546"/>
      <w:r>
        <w:t>8.3.9</w:t>
      </w:r>
      <w:r>
        <w:tab/>
        <w:t>Performance requirements for interlaced PUCCH format 2</w:t>
      </w:r>
      <w:bookmarkStart w:id="12998" w:name="_Toc21127592"/>
      <w:bookmarkStart w:id="12999" w:name="_Toc29811801"/>
      <w:bookmarkStart w:id="13000" w:name="_Toc36817353"/>
      <w:bookmarkStart w:id="13001" w:name="_Toc37260275"/>
      <w:bookmarkStart w:id="13002" w:name="_Toc37267663"/>
      <w:bookmarkStart w:id="13003" w:name="_Toc44712265"/>
      <w:bookmarkStart w:id="13004" w:name="_Toc45893578"/>
      <w:bookmarkStart w:id="13005" w:name="_Toc53178300"/>
      <w:bookmarkStart w:id="13006" w:name="_Toc53178751"/>
      <w:bookmarkStart w:id="13007" w:name="_Toc61178002"/>
      <w:bookmarkStart w:id="13008" w:name="_Toc61178474"/>
      <w:bookmarkStart w:id="13009" w:name="_Toc67916542"/>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4C2BC909" w14:textId="06608F40" w:rsidR="00B82A7B" w:rsidRDefault="00B82A7B" w:rsidP="00B82A7B">
      <w:pPr>
        <w:pStyle w:val="Heading4"/>
      </w:pPr>
      <w:bookmarkStart w:id="13010" w:name="_Toc74962181"/>
      <w:bookmarkStart w:id="13011" w:name="_Toc75243091"/>
      <w:bookmarkStart w:id="13012" w:name="_Toc76545437"/>
      <w:bookmarkStart w:id="13013" w:name="_Toc82595540"/>
      <w:bookmarkStart w:id="13014" w:name="_Toc89955571"/>
      <w:bookmarkStart w:id="13015" w:name="_Toc98773998"/>
      <w:bookmarkStart w:id="13016" w:name="_Toc106201759"/>
      <w:bookmarkStart w:id="13017" w:name="_Toc115191613"/>
      <w:bookmarkStart w:id="13018" w:name="_Toc122013469"/>
      <w:bookmarkStart w:id="13019" w:name="_Toc124156288"/>
      <w:bookmarkStart w:id="13020" w:name="_Toc131538048"/>
      <w:bookmarkStart w:id="13021" w:name="_Toc137398255"/>
      <w:bookmarkStart w:id="13022" w:name="_Toc156576473"/>
      <w:bookmarkStart w:id="13023" w:name="_Toc176945017"/>
      <w:bookmarkStart w:id="13024" w:name="_Toc187257295"/>
      <w:r>
        <w:t>8.3.9.1</w:t>
      </w:r>
      <w:r>
        <w:tab/>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r w:rsidR="00B501C9">
        <w:t>Definition and applicability</w:t>
      </w:r>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3025" w:name="_Toc74962182"/>
      <w:bookmarkStart w:id="13026" w:name="_Toc75243092"/>
      <w:bookmarkStart w:id="13027"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3028" w:name="_Toc82595541"/>
      <w:bookmarkStart w:id="13029" w:name="_Toc89955572"/>
      <w:bookmarkStart w:id="13030" w:name="_Toc98773999"/>
      <w:bookmarkStart w:id="13031" w:name="_Toc106201760"/>
      <w:bookmarkStart w:id="13032" w:name="_Toc115191614"/>
      <w:bookmarkStart w:id="13033" w:name="_Toc122013470"/>
      <w:bookmarkStart w:id="13034" w:name="_Toc124156289"/>
      <w:bookmarkStart w:id="13035" w:name="_Toc131538049"/>
      <w:bookmarkStart w:id="13036" w:name="_Toc137398256"/>
      <w:bookmarkStart w:id="13037" w:name="_Toc156576474"/>
      <w:bookmarkStart w:id="13038" w:name="_Toc176945018"/>
      <w:bookmarkStart w:id="13039" w:name="_Toc187257296"/>
      <w:r>
        <w:t>8.3.9.2</w:t>
      </w:r>
      <w:r>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3040" w:name="_Toc66782595"/>
      <w:bookmarkStart w:id="13041" w:name="_Toc74962183"/>
      <w:bookmarkStart w:id="13042" w:name="_Toc75243093"/>
      <w:bookmarkStart w:id="13043" w:name="_Toc76545439"/>
      <w:bookmarkStart w:id="13044" w:name="_Toc82595542"/>
      <w:bookmarkStart w:id="13045" w:name="_Toc89955573"/>
      <w:bookmarkStart w:id="13046" w:name="_Toc98774000"/>
      <w:bookmarkStart w:id="13047" w:name="_Toc106201761"/>
      <w:bookmarkStart w:id="13048" w:name="_Toc115191615"/>
      <w:bookmarkStart w:id="13049" w:name="_Toc122013471"/>
      <w:bookmarkStart w:id="13050" w:name="_Toc124156290"/>
      <w:bookmarkStart w:id="13051" w:name="_Toc131538050"/>
      <w:bookmarkStart w:id="13052" w:name="_Toc137398257"/>
      <w:bookmarkStart w:id="13053" w:name="_Toc156576475"/>
      <w:bookmarkStart w:id="13054" w:name="_Toc176945019"/>
      <w:bookmarkStart w:id="13055" w:name="_Toc187257297"/>
      <w:r>
        <w:t>8.3.9.3</w:t>
      </w:r>
      <w:r>
        <w:tab/>
        <w:t>Test purpose</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3056" w:name="_Toc66782596"/>
      <w:bookmarkStart w:id="13057" w:name="_Toc74962184"/>
      <w:bookmarkStart w:id="13058" w:name="_Toc75243094"/>
      <w:bookmarkStart w:id="13059" w:name="_Toc76545440"/>
      <w:bookmarkStart w:id="13060" w:name="_Toc82595543"/>
      <w:bookmarkStart w:id="13061" w:name="_Toc89955574"/>
      <w:bookmarkStart w:id="13062" w:name="_Toc98774001"/>
      <w:bookmarkStart w:id="13063" w:name="_Toc106201762"/>
      <w:bookmarkStart w:id="13064" w:name="_Toc115191616"/>
      <w:bookmarkStart w:id="13065" w:name="_Toc122013472"/>
      <w:bookmarkStart w:id="13066" w:name="_Toc124156291"/>
      <w:bookmarkStart w:id="13067" w:name="_Toc131538051"/>
      <w:bookmarkStart w:id="13068" w:name="_Toc137398258"/>
      <w:bookmarkStart w:id="13069" w:name="_Toc156576476"/>
      <w:bookmarkStart w:id="13070" w:name="_Toc176945020"/>
      <w:bookmarkStart w:id="13071" w:name="_Toc187257298"/>
      <w:r>
        <w:t>8.3.9.4</w:t>
      </w:r>
      <w:r>
        <w:tab/>
        <w:t>Method of test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21429431" w14:textId="77777777" w:rsidR="00B82A7B" w:rsidRDefault="00B82A7B" w:rsidP="00B82A7B">
      <w:pPr>
        <w:pStyle w:val="Heading5"/>
      </w:pPr>
      <w:bookmarkStart w:id="13072" w:name="_Toc66782597"/>
      <w:bookmarkStart w:id="13073" w:name="_Toc74962185"/>
      <w:bookmarkStart w:id="13074" w:name="_Toc75243095"/>
      <w:bookmarkStart w:id="13075" w:name="_Toc76545441"/>
      <w:bookmarkStart w:id="13076" w:name="_Toc82595544"/>
      <w:bookmarkStart w:id="13077" w:name="_Toc89955575"/>
      <w:bookmarkStart w:id="13078" w:name="_Toc98774002"/>
      <w:bookmarkStart w:id="13079" w:name="_Toc106201763"/>
      <w:bookmarkStart w:id="13080" w:name="_Toc115191617"/>
      <w:bookmarkStart w:id="13081" w:name="_Toc122013473"/>
      <w:bookmarkStart w:id="13082" w:name="_Toc124156292"/>
      <w:bookmarkStart w:id="13083" w:name="_Toc131538052"/>
      <w:bookmarkStart w:id="13084" w:name="_Toc137398259"/>
      <w:bookmarkStart w:id="13085" w:name="_Toc156576477"/>
      <w:bookmarkStart w:id="13086" w:name="_Toc176945021"/>
      <w:bookmarkStart w:id="13087" w:name="_Toc187257299"/>
      <w:r>
        <w:t>8.3.9.4.1</w:t>
      </w:r>
      <w:r>
        <w:tab/>
        <w:t>Initial conditions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88" w:name="_Toc66782598"/>
      <w:bookmarkStart w:id="13089" w:name="_Toc74962186"/>
      <w:bookmarkStart w:id="13090" w:name="_Toc75243096"/>
      <w:bookmarkStart w:id="13091" w:name="_Toc76545442"/>
      <w:bookmarkStart w:id="13092" w:name="_Toc82595545"/>
      <w:bookmarkStart w:id="13093" w:name="_Toc89955576"/>
      <w:bookmarkStart w:id="13094" w:name="_Toc98774003"/>
      <w:bookmarkStart w:id="13095" w:name="_Toc106201764"/>
      <w:bookmarkStart w:id="13096" w:name="_Toc115191618"/>
      <w:bookmarkStart w:id="13097" w:name="_Toc122013474"/>
      <w:bookmarkStart w:id="13098" w:name="_Toc124156293"/>
      <w:bookmarkStart w:id="13099" w:name="_Toc131538053"/>
      <w:bookmarkStart w:id="13100" w:name="_Toc137398260"/>
      <w:bookmarkStart w:id="13101" w:name="_Toc156576478"/>
      <w:bookmarkStart w:id="13102" w:name="_Toc176945022"/>
      <w:bookmarkStart w:id="13103" w:name="_Toc187257300"/>
      <w:r>
        <w:t>8.3.9.4.2</w:t>
      </w:r>
      <w:r>
        <w:tab/>
        <w:t>Procedure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45pt" o:ole="" fillcolor="window">
            <v:imagedata r:id="rId71" o:title=""/>
          </v:shape>
          <o:OLEObject Type="Embed" ProgID="Word.Picture.8" ShapeID="_x0000_i1062" DrawAspect="Content" ObjectID="_1812201146"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104" w:name="_Toc66782599"/>
      <w:bookmarkStart w:id="13105" w:name="_Toc74962187"/>
      <w:bookmarkStart w:id="13106" w:name="_Toc75243097"/>
      <w:bookmarkStart w:id="13107" w:name="_Toc76545443"/>
      <w:bookmarkStart w:id="13108" w:name="_Toc82595546"/>
      <w:bookmarkStart w:id="13109" w:name="_Toc89955577"/>
      <w:bookmarkStart w:id="13110" w:name="_Toc98774004"/>
      <w:bookmarkStart w:id="13111" w:name="_Toc106201765"/>
      <w:bookmarkStart w:id="13112" w:name="_Toc115191619"/>
      <w:bookmarkStart w:id="13113" w:name="_Toc122013475"/>
      <w:bookmarkStart w:id="13114" w:name="_Toc124156294"/>
      <w:bookmarkStart w:id="13115" w:name="_Toc131538054"/>
      <w:bookmarkStart w:id="13116" w:name="_Toc137398261"/>
      <w:bookmarkStart w:id="13117" w:name="_Toc156576479"/>
      <w:bookmarkStart w:id="13118" w:name="_Toc176945023"/>
      <w:bookmarkStart w:id="13119" w:name="_Toc187257301"/>
      <w:r>
        <w:t>8.3.9.5</w:t>
      </w:r>
      <w:r>
        <w:tab/>
        <w:t>Test requirement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120" w:name="_Toc21127595"/>
      <w:bookmarkStart w:id="13121" w:name="_Toc29811804"/>
      <w:bookmarkStart w:id="13122" w:name="_Toc36817356"/>
      <w:bookmarkStart w:id="13123" w:name="_Toc37260278"/>
      <w:bookmarkStart w:id="13124" w:name="_Toc37267666"/>
      <w:bookmarkStart w:id="13125" w:name="_Toc44712268"/>
      <w:bookmarkStart w:id="13126" w:name="_Toc45893581"/>
      <w:bookmarkStart w:id="13127" w:name="_Toc53178303"/>
      <w:bookmarkStart w:id="13128" w:name="_Toc53178754"/>
      <w:bookmarkStart w:id="13129" w:name="_Toc61178005"/>
      <w:bookmarkStart w:id="13130" w:name="_Toc61178477"/>
      <w:bookmarkStart w:id="13131" w:name="_Toc67916545"/>
      <w:bookmarkStart w:id="13132" w:name="_Toc74962188"/>
      <w:bookmarkStart w:id="13133" w:name="_Toc75243098"/>
      <w:bookmarkStart w:id="13134" w:name="_Toc76545444"/>
      <w:bookmarkStart w:id="13135" w:name="_Toc82595547"/>
      <w:bookmarkStart w:id="13136" w:name="_Toc89955578"/>
      <w:bookmarkStart w:id="13137" w:name="_Toc98774005"/>
      <w:bookmarkStart w:id="13138" w:name="_Toc106201766"/>
      <w:bookmarkStart w:id="13139" w:name="_Toc115191620"/>
      <w:bookmarkStart w:id="13140" w:name="_Toc122013476"/>
      <w:bookmarkStart w:id="13141" w:name="_Toc124156295"/>
      <w:bookmarkStart w:id="13142" w:name="_Toc131538055"/>
      <w:bookmarkStart w:id="13143" w:name="_Toc137398262"/>
      <w:bookmarkStart w:id="13144" w:name="_Toc156576480"/>
      <w:bookmarkStart w:id="13145" w:name="_Toc176945024"/>
      <w:bookmarkStart w:id="13146" w:name="_Toc187257302"/>
      <w:r>
        <w:t>8.3.10</w:t>
      </w:r>
      <w:r>
        <w:tab/>
        <w:t>Performance requirements for interlaced PUCCH form</w:t>
      </w:r>
      <w:bookmarkEnd w:id="13120"/>
      <w:bookmarkEnd w:id="13121"/>
      <w:bookmarkEnd w:id="13122"/>
      <w:bookmarkEnd w:id="13123"/>
      <w:bookmarkEnd w:id="13124"/>
      <w:bookmarkEnd w:id="13125"/>
      <w:bookmarkEnd w:id="13126"/>
      <w:bookmarkEnd w:id="13127"/>
      <w:bookmarkEnd w:id="13128"/>
      <w:bookmarkEnd w:id="13129"/>
      <w:bookmarkEnd w:id="13130"/>
      <w:bookmarkEnd w:id="13131"/>
      <w:r>
        <w:t>at 3</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7EC72377" w14:textId="3701C2FA" w:rsidR="009E5A2A" w:rsidRDefault="00B82A7B" w:rsidP="009E5A2A">
      <w:pPr>
        <w:pStyle w:val="Heading4"/>
      </w:pPr>
      <w:bookmarkStart w:id="13147" w:name="_Toc74962189"/>
      <w:bookmarkStart w:id="13148" w:name="_Toc75243099"/>
      <w:bookmarkStart w:id="13149" w:name="_Toc76545445"/>
      <w:bookmarkStart w:id="13150" w:name="_Toc82595548"/>
      <w:bookmarkStart w:id="13151" w:name="_Toc89955579"/>
      <w:bookmarkStart w:id="13152" w:name="_Toc98774006"/>
      <w:bookmarkStart w:id="13153" w:name="_Toc106201767"/>
      <w:bookmarkStart w:id="13154" w:name="_Toc115191621"/>
      <w:bookmarkStart w:id="13155" w:name="_Toc122013477"/>
      <w:bookmarkStart w:id="13156" w:name="_Toc124156296"/>
      <w:bookmarkStart w:id="13157" w:name="_Toc131538056"/>
      <w:bookmarkStart w:id="13158" w:name="_Toc137398263"/>
      <w:bookmarkStart w:id="13159" w:name="_Toc156576481"/>
      <w:bookmarkStart w:id="13160" w:name="_Toc176945025"/>
      <w:bookmarkStart w:id="13161" w:name="_Toc187257303"/>
      <w:r>
        <w:t>8.3.10.1</w:t>
      </w:r>
      <w:r>
        <w:tab/>
      </w:r>
      <w:bookmarkEnd w:id="13147"/>
      <w:bookmarkEnd w:id="13148"/>
      <w:bookmarkEnd w:id="13149"/>
      <w:r w:rsidR="009E5A2A">
        <w:t>Definition and applicability</w:t>
      </w:r>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62" w:name="_Toc74962190"/>
      <w:bookmarkStart w:id="13163" w:name="_Toc75243100"/>
      <w:bookmarkStart w:id="13164" w:name="_Toc76545446"/>
      <w:bookmarkStart w:id="13165" w:name="_Toc82595549"/>
      <w:bookmarkStart w:id="13166" w:name="_Toc89955580"/>
      <w:bookmarkStart w:id="13167" w:name="_Toc98774007"/>
      <w:bookmarkStart w:id="13168" w:name="_Toc106201768"/>
      <w:bookmarkStart w:id="13169" w:name="_Toc115191622"/>
      <w:bookmarkStart w:id="13170" w:name="_Toc122013478"/>
      <w:bookmarkStart w:id="13171" w:name="_Toc124156297"/>
      <w:bookmarkStart w:id="13172" w:name="_Toc131538057"/>
      <w:bookmarkStart w:id="13173" w:name="_Toc137398264"/>
      <w:bookmarkStart w:id="13174" w:name="_Toc156576482"/>
      <w:bookmarkStart w:id="13175" w:name="_Toc176945026"/>
      <w:bookmarkStart w:id="13176" w:name="_Toc187257304"/>
      <w:r>
        <w:t>8.3.10.2</w:t>
      </w:r>
      <w:r>
        <w:tab/>
        <w:t>Minimum requirement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77" w:name="_Toc74962191"/>
      <w:bookmarkStart w:id="13178" w:name="_Toc75243101"/>
      <w:bookmarkStart w:id="13179" w:name="_Toc76545447"/>
      <w:bookmarkStart w:id="13180" w:name="_Toc82595550"/>
      <w:bookmarkStart w:id="13181" w:name="_Toc89955581"/>
      <w:bookmarkStart w:id="13182" w:name="_Toc98774008"/>
      <w:bookmarkStart w:id="13183" w:name="_Toc106201769"/>
      <w:bookmarkStart w:id="13184" w:name="_Toc115191623"/>
      <w:bookmarkStart w:id="13185" w:name="_Toc122013479"/>
      <w:bookmarkStart w:id="13186" w:name="_Toc124156298"/>
      <w:bookmarkStart w:id="13187" w:name="_Toc131538058"/>
      <w:bookmarkStart w:id="13188" w:name="_Toc137398265"/>
      <w:bookmarkStart w:id="13189" w:name="_Toc156576483"/>
      <w:bookmarkStart w:id="13190" w:name="_Toc176945027"/>
      <w:bookmarkStart w:id="13191" w:name="_Toc187257305"/>
      <w:r>
        <w:t>8.3.10.3</w:t>
      </w:r>
      <w:r>
        <w:tab/>
        <w:t>Test purpose</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92" w:name="_Toc74962192"/>
      <w:bookmarkStart w:id="13193" w:name="_Toc75243102"/>
      <w:bookmarkStart w:id="13194" w:name="_Toc76545448"/>
      <w:bookmarkStart w:id="13195" w:name="_Toc82595551"/>
      <w:bookmarkStart w:id="13196" w:name="_Toc89955582"/>
      <w:bookmarkStart w:id="13197" w:name="_Toc98774009"/>
      <w:bookmarkStart w:id="13198" w:name="_Toc106201770"/>
      <w:bookmarkStart w:id="13199" w:name="_Toc115191624"/>
      <w:bookmarkStart w:id="13200" w:name="_Toc122013480"/>
      <w:bookmarkStart w:id="13201" w:name="_Toc124156299"/>
      <w:bookmarkStart w:id="13202" w:name="_Toc131538059"/>
      <w:bookmarkStart w:id="13203" w:name="_Toc137398266"/>
      <w:bookmarkStart w:id="13204" w:name="_Toc156576484"/>
      <w:bookmarkStart w:id="13205" w:name="_Toc176945028"/>
      <w:bookmarkStart w:id="13206" w:name="_Toc187257306"/>
      <w:r>
        <w:t>8.3.10.4</w:t>
      </w:r>
      <w:r>
        <w:tab/>
        <w:t>Method of test</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40D0D8BF" w14:textId="77777777" w:rsidR="00B82A7B" w:rsidRDefault="00B82A7B" w:rsidP="00B82A7B">
      <w:pPr>
        <w:pStyle w:val="Heading5"/>
      </w:pPr>
      <w:bookmarkStart w:id="13207" w:name="_Toc74962193"/>
      <w:bookmarkStart w:id="13208" w:name="_Toc75243103"/>
      <w:bookmarkStart w:id="13209" w:name="_Toc76545449"/>
      <w:bookmarkStart w:id="13210" w:name="_Toc82595552"/>
      <w:bookmarkStart w:id="13211" w:name="_Toc89955583"/>
      <w:bookmarkStart w:id="13212" w:name="_Toc98774010"/>
      <w:bookmarkStart w:id="13213" w:name="_Toc106201771"/>
      <w:bookmarkStart w:id="13214" w:name="_Toc115191625"/>
      <w:bookmarkStart w:id="13215" w:name="_Toc122013481"/>
      <w:bookmarkStart w:id="13216" w:name="_Toc124156300"/>
      <w:bookmarkStart w:id="13217" w:name="_Toc131538060"/>
      <w:bookmarkStart w:id="13218" w:name="_Toc137398267"/>
      <w:bookmarkStart w:id="13219" w:name="_Toc156576485"/>
      <w:bookmarkStart w:id="13220" w:name="_Toc176945029"/>
      <w:bookmarkStart w:id="13221" w:name="_Toc187257307"/>
      <w:r>
        <w:t>8.3.10.4.1</w:t>
      </w:r>
      <w:r>
        <w:tab/>
        <w:t>Initial conditions</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222" w:name="_Toc74962194"/>
      <w:bookmarkStart w:id="13223" w:name="_Toc75243104"/>
      <w:bookmarkStart w:id="13224" w:name="_Toc76545450"/>
      <w:bookmarkStart w:id="13225" w:name="_Toc82595553"/>
      <w:bookmarkStart w:id="13226" w:name="_Toc89955584"/>
      <w:bookmarkStart w:id="13227" w:name="_Toc98774011"/>
      <w:bookmarkStart w:id="13228" w:name="_Toc106201772"/>
      <w:bookmarkStart w:id="13229" w:name="_Toc115191626"/>
      <w:bookmarkStart w:id="13230" w:name="_Toc122013482"/>
      <w:bookmarkStart w:id="13231" w:name="_Toc124156301"/>
      <w:bookmarkStart w:id="13232" w:name="_Toc131538061"/>
      <w:bookmarkStart w:id="13233" w:name="_Toc137398268"/>
      <w:bookmarkStart w:id="13234" w:name="_Toc156576486"/>
      <w:bookmarkStart w:id="13235" w:name="_Toc176945030"/>
      <w:bookmarkStart w:id="13236" w:name="_Toc187257308"/>
      <w:r>
        <w:t>8.3.10.4.2</w:t>
      </w:r>
      <w:r>
        <w:tab/>
        <w:t>Procedure</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45pt" o:ole="" fillcolor="window">
            <v:imagedata r:id="rId68" o:title=""/>
          </v:shape>
          <o:OLEObject Type="Embed" ProgID="Word.Picture.8" ShapeID="_x0000_i1063" DrawAspect="Content" ObjectID="_1812201147"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237" w:name="_Toc74962195"/>
      <w:bookmarkStart w:id="13238" w:name="_Toc75243105"/>
      <w:bookmarkStart w:id="13239" w:name="_Toc76545451"/>
      <w:bookmarkStart w:id="13240" w:name="_Toc82595554"/>
      <w:bookmarkStart w:id="13241" w:name="_Toc89955585"/>
      <w:bookmarkStart w:id="13242" w:name="_Toc98774012"/>
      <w:bookmarkStart w:id="13243" w:name="_Toc106201773"/>
      <w:bookmarkStart w:id="13244" w:name="_Toc115191627"/>
      <w:bookmarkStart w:id="13245" w:name="_Toc122013483"/>
      <w:bookmarkStart w:id="13246" w:name="_Toc124156302"/>
      <w:bookmarkStart w:id="13247" w:name="_Toc131538062"/>
      <w:bookmarkStart w:id="13248" w:name="_Toc137398269"/>
      <w:bookmarkStart w:id="13249" w:name="_Toc156576487"/>
      <w:bookmarkStart w:id="13250" w:name="_Toc176945031"/>
      <w:bookmarkStart w:id="13251" w:name="_Toc187257309"/>
      <w:r>
        <w:t>8.3.10.5</w:t>
      </w:r>
      <w:r>
        <w:tab/>
        <w:t>Test requirement</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86"/>
      <w:bookmarkEnd w:id="12987"/>
      <w:bookmarkEnd w:id="12988"/>
      <w:bookmarkEnd w:id="12989"/>
      <w:bookmarkEnd w:id="12990"/>
      <w:bookmarkEnd w:id="12991"/>
      <w:bookmarkEnd w:id="12992"/>
      <w:bookmarkEnd w:id="12993"/>
      <w:bookmarkEnd w:id="12994"/>
      <w:bookmarkEnd w:id="12995"/>
      <w:bookmarkEnd w:id="12996"/>
      <w:bookmarkEnd w:id="12997"/>
    </w:tbl>
    <w:p w14:paraId="65EF9C0B" w14:textId="2008F828" w:rsidR="00B82A7B" w:rsidRDefault="00B82A7B" w:rsidP="00D519A7"/>
    <w:p w14:paraId="6ED52B1F" w14:textId="0803B4E4" w:rsidR="00D21497" w:rsidRDefault="00D21497" w:rsidP="00D21497">
      <w:pPr>
        <w:pStyle w:val="Heading3"/>
      </w:pPr>
      <w:bookmarkStart w:id="13252" w:name="_Toc122013484"/>
      <w:bookmarkStart w:id="13253" w:name="_Toc124156303"/>
      <w:bookmarkStart w:id="13254" w:name="_Toc131538063"/>
      <w:bookmarkStart w:id="13255" w:name="_Toc137398270"/>
      <w:bookmarkStart w:id="13256" w:name="_Toc156576488"/>
      <w:bookmarkStart w:id="13257" w:name="_Toc176945032"/>
      <w:bookmarkStart w:id="13258" w:name="_Toc187257310"/>
      <w:r>
        <w:t>8.3.11</w:t>
      </w:r>
      <w:r>
        <w:tab/>
        <w:t>Performance requirements for PUCCH sub-slot based repetition format 0</w:t>
      </w:r>
      <w:bookmarkEnd w:id="13252"/>
      <w:bookmarkEnd w:id="13253"/>
      <w:bookmarkEnd w:id="13254"/>
      <w:bookmarkEnd w:id="13255"/>
      <w:bookmarkEnd w:id="13256"/>
      <w:bookmarkEnd w:id="13257"/>
      <w:bookmarkEnd w:id="13258"/>
    </w:p>
    <w:p w14:paraId="02E43449" w14:textId="77777777" w:rsidR="00D21497" w:rsidRDefault="00D21497" w:rsidP="00D21497">
      <w:pPr>
        <w:pStyle w:val="Heading4"/>
      </w:pPr>
      <w:bookmarkStart w:id="13259" w:name="_Toc122013485"/>
      <w:bookmarkStart w:id="13260" w:name="_Toc124156304"/>
      <w:bookmarkStart w:id="13261" w:name="_Toc131538064"/>
      <w:bookmarkStart w:id="13262" w:name="_Toc137398271"/>
      <w:bookmarkStart w:id="13263" w:name="_Toc156576489"/>
      <w:bookmarkStart w:id="13264" w:name="_Toc176945033"/>
      <w:bookmarkStart w:id="13265" w:name="_Toc187257311"/>
      <w:r>
        <w:t>8.3.11.1</w:t>
      </w:r>
      <w:r>
        <w:tab/>
        <w:t>Definition and applicability</w:t>
      </w:r>
      <w:bookmarkEnd w:id="13259"/>
      <w:bookmarkEnd w:id="13260"/>
      <w:bookmarkEnd w:id="13261"/>
      <w:bookmarkEnd w:id="13262"/>
      <w:bookmarkEnd w:id="13263"/>
      <w:bookmarkEnd w:id="13264"/>
      <w:bookmarkEnd w:id="13265"/>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66" w:name="_Toc122013486"/>
      <w:bookmarkStart w:id="13267" w:name="_Toc124156305"/>
      <w:bookmarkStart w:id="13268" w:name="_Toc131538065"/>
      <w:bookmarkStart w:id="13269" w:name="_Toc137398272"/>
      <w:bookmarkStart w:id="13270" w:name="_Toc156576490"/>
      <w:bookmarkStart w:id="13271" w:name="_Toc176945034"/>
      <w:bookmarkStart w:id="13272" w:name="_Toc187257312"/>
      <w:r>
        <w:t>8.3.11.2</w:t>
      </w:r>
      <w:r>
        <w:tab/>
        <w:t>Minimum Requirement</w:t>
      </w:r>
      <w:bookmarkEnd w:id="13266"/>
      <w:bookmarkEnd w:id="13267"/>
      <w:bookmarkEnd w:id="13268"/>
      <w:bookmarkEnd w:id="13269"/>
      <w:bookmarkEnd w:id="13270"/>
      <w:bookmarkEnd w:id="13271"/>
      <w:bookmarkEnd w:id="13272"/>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3273" w:name="_Toc122013487"/>
      <w:bookmarkStart w:id="13274" w:name="_Toc124156306"/>
      <w:bookmarkStart w:id="13275" w:name="_Toc131538066"/>
      <w:bookmarkStart w:id="13276" w:name="_Toc137398273"/>
      <w:bookmarkStart w:id="13277" w:name="_Toc156576491"/>
      <w:bookmarkStart w:id="13278" w:name="_Toc176945035"/>
      <w:bookmarkStart w:id="13279" w:name="_Toc187257313"/>
      <w:r>
        <w:t>8.3.11.3</w:t>
      </w:r>
      <w:r>
        <w:tab/>
        <w:t>Test purpose</w:t>
      </w:r>
      <w:bookmarkEnd w:id="13273"/>
      <w:bookmarkEnd w:id="13274"/>
      <w:bookmarkEnd w:id="13275"/>
      <w:bookmarkEnd w:id="13276"/>
      <w:bookmarkEnd w:id="13277"/>
      <w:bookmarkEnd w:id="13278"/>
      <w:bookmarkEnd w:id="13279"/>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80" w:name="_Toc122013488"/>
      <w:bookmarkStart w:id="13281" w:name="_Toc124156307"/>
      <w:bookmarkStart w:id="13282" w:name="_Toc131538067"/>
      <w:bookmarkStart w:id="13283" w:name="_Toc137398274"/>
      <w:bookmarkStart w:id="13284" w:name="_Toc156576492"/>
      <w:bookmarkStart w:id="13285" w:name="_Toc176945036"/>
      <w:bookmarkStart w:id="13286" w:name="_Toc187257314"/>
      <w:r>
        <w:t>8.3.11.4</w:t>
      </w:r>
      <w:r>
        <w:tab/>
        <w:t>Method of test</w:t>
      </w:r>
      <w:bookmarkEnd w:id="13280"/>
      <w:bookmarkEnd w:id="13281"/>
      <w:bookmarkEnd w:id="13282"/>
      <w:bookmarkEnd w:id="13283"/>
      <w:bookmarkEnd w:id="13284"/>
      <w:bookmarkEnd w:id="13285"/>
      <w:bookmarkEnd w:id="13286"/>
    </w:p>
    <w:p w14:paraId="081EBDB0" w14:textId="77777777" w:rsidR="00D21497" w:rsidRDefault="00D21497" w:rsidP="00D21497">
      <w:pPr>
        <w:pStyle w:val="Heading5"/>
      </w:pPr>
      <w:bookmarkStart w:id="13287" w:name="_Toc122013489"/>
      <w:bookmarkStart w:id="13288" w:name="_Toc124156308"/>
      <w:bookmarkStart w:id="13289" w:name="_Toc131538068"/>
      <w:bookmarkStart w:id="13290" w:name="_Toc137398275"/>
      <w:bookmarkStart w:id="13291" w:name="_Toc156576493"/>
      <w:bookmarkStart w:id="13292" w:name="_Toc176945037"/>
      <w:bookmarkStart w:id="13293" w:name="_Toc187257315"/>
      <w:r>
        <w:t>8.3.11.4.1</w:t>
      </w:r>
      <w:r>
        <w:tab/>
        <w:t>Initial conditions</w:t>
      </w:r>
      <w:bookmarkEnd w:id="13287"/>
      <w:bookmarkEnd w:id="13288"/>
      <w:bookmarkEnd w:id="13289"/>
      <w:bookmarkEnd w:id="13290"/>
      <w:bookmarkEnd w:id="13291"/>
      <w:bookmarkEnd w:id="13292"/>
      <w:bookmarkEnd w:id="13293"/>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94" w:name="_Toc122013490"/>
      <w:bookmarkStart w:id="13295" w:name="_Toc124156309"/>
      <w:bookmarkStart w:id="13296" w:name="_Toc131538069"/>
      <w:bookmarkStart w:id="13297" w:name="_Toc137398276"/>
      <w:bookmarkStart w:id="13298" w:name="_Toc156576494"/>
      <w:bookmarkStart w:id="13299" w:name="_Toc176945038"/>
      <w:bookmarkStart w:id="13300" w:name="_Toc187257316"/>
      <w:r>
        <w:t>8.3.11.4.2</w:t>
      </w:r>
      <w:r>
        <w:tab/>
        <w:t>Procedure</w:t>
      </w:r>
      <w:bookmarkEnd w:id="13294"/>
      <w:bookmarkEnd w:id="13295"/>
      <w:bookmarkEnd w:id="13296"/>
      <w:bookmarkEnd w:id="13297"/>
      <w:bookmarkEnd w:id="13298"/>
      <w:bookmarkEnd w:id="13299"/>
      <w:bookmarkEnd w:id="13300"/>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077A1C" w:rsidRDefault="00D21497" w:rsidP="002540ED">
            <w:pPr>
              <w:pStyle w:val="TAC"/>
            </w:pPr>
            <w:r w:rsidRPr="00077A1C">
              <w:t>-</w:t>
            </w:r>
            <w:r>
              <w:t>80.6</w:t>
            </w:r>
            <w:r w:rsidRPr="00077A1C">
              <w:t xml:space="preserve"> dBm / </w:t>
            </w:r>
            <w:r w:rsidR="00846604">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55pt" o:ole="" fillcolor="window">
            <v:imagedata r:id="rId68" o:title=""/>
          </v:shape>
          <o:OLEObject Type="Embed" ProgID="Word.Picture.8" ShapeID="_x0000_i1064" DrawAspect="Content" ObjectID="_1812201148"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3301" w:name="_Toc122013491"/>
      <w:bookmarkStart w:id="13302" w:name="_Toc124156310"/>
      <w:bookmarkStart w:id="13303" w:name="_Toc131538070"/>
      <w:bookmarkStart w:id="13304" w:name="_Toc137398277"/>
      <w:bookmarkStart w:id="13305" w:name="_Toc156576495"/>
      <w:bookmarkStart w:id="13306" w:name="_Toc176945039"/>
      <w:bookmarkStart w:id="13307" w:name="_Toc187257317"/>
      <w:r>
        <w:t>8.3.11.5</w:t>
      </w:r>
      <w:r>
        <w:tab/>
        <w:t>Test Requirement</w:t>
      </w:r>
      <w:bookmarkEnd w:id="13301"/>
      <w:bookmarkEnd w:id="13302"/>
      <w:bookmarkEnd w:id="13303"/>
      <w:bookmarkEnd w:id="13304"/>
      <w:bookmarkEnd w:id="13305"/>
      <w:bookmarkEnd w:id="13306"/>
      <w:bookmarkEnd w:id="13307"/>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pPr>
            <w:r w:rsidRPr="0092498C">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308" w:name="_Toc122013492"/>
      <w:bookmarkStart w:id="13309" w:name="_Toc124156311"/>
      <w:bookmarkStart w:id="13310" w:name="_Toc131538071"/>
      <w:bookmarkStart w:id="13311" w:name="_Toc137398278"/>
      <w:bookmarkStart w:id="13312" w:name="_Toc156576496"/>
      <w:bookmarkStart w:id="13313" w:name="_Toc176945040"/>
      <w:bookmarkStart w:id="13314" w:name="_Toc187257318"/>
      <w:r>
        <w:t>8.3.12</w:t>
      </w:r>
      <w:r>
        <w:tab/>
        <w:t>Performance requirements PUCCH format 1 with DM-RS bundling</w:t>
      </w:r>
      <w:bookmarkEnd w:id="13308"/>
      <w:bookmarkEnd w:id="13309"/>
      <w:bookmarkEnd w:id="13310"/>
      <w:bookmarkEnd w:id="13311"/>
      <w:bookmarkEnd w:id="13312"/>
      <w:bookmarkEnd w:id="13313"/>
      <w:bookmarkEnd w:id="13314"/>
    </w:p>
    <w:p w14:paraId="423E6099" w14:textId="77777777" w:rsidR="00EE121B" w:rsidRDefault="00EE121B" w:rsidP="00EE121B">
      <w:pPr>
        <w:pStyle w:val="Heading4"/>
      </w:pPr>
      <w:bookmarkStart w:id="13315" w:name="_Toc122013493"/>
      <w:bookmarkStart w:id="13316" w:name="_Toc124156312"/>
      <w:bookmarkStart w:id="13317" w:name="_Toc131538072"/>
      <w:bookmarkStart w:id="13318" w:name="_Toc137398279"/>
      <w:bookmarkStart w:id="13319" w:name="_Toc156576497"/>
      <w:bookmarkStart w:id="13320" w:name="_Toc176945041"/>
      <w:bookmarkStart w:id="13321" w:name="_Toc187257319"/>
      <w:r>
        <w:t>8.3.12.1</w:t>
      </w:r>
      <w:r>
        <w:tab/>
        <w:t>NACK to ACK detection</w:t>
      </w:r>
      <w:bookmarkEnd w:id="13315"/>
      <w:bookmarkEnd w:id="13316"/>
      <w:bookmarkEnd w:id="13317"/>
      <w:bookmarkEnd w:id="13318"/>
      <w:bookmarkEnd w:id="13319"/>
      <w:bookmarkEnd w:id="13320"/>
      <w:bookmarkEnd w:id="13321"/>
    </w:p>
    <w:p w14:paraId="6E0C9A28" w14:textId="77777777" w:rsidR="00EE121B" w:rsidRDefault="00EE121B" w:rsidP="00EE121B">
      <w:pPr>
        <w:pStyle w:val="Heading5"/>
      </w:pPr>
      <w:bookmarkStart w:id="13322" w:name="_Toc122013494"/>
      <w:bookmarkStart w:id="13323" w:name="_Toc124156313"/>
      <w:bookmarkStart w:id="13324" w:name="_Toc131538073"/>
      <w:bookmarkStart w:id="13325" w:name="_Toc137398280"/>
      <w:bookmarkStart w:id="13326" w:name="_Toc156576498"/>
      <w:bookmarkStart w:id="13327" w:name="_Toc176945042"/>
      <w:bookmarkStart w:id="13328" w:name="_Toc187257320"/>
      <w:r>
        <w:t>8.3.12.1.1</w:t>
      </w:r>
      <w:r>
        <w:tab/>
        <w:t>Definition and applicability</w:t>
      </w:r>
      <w:bookmarkEnd w:id="13322"/>
      <w:bookmarkEnd w:id="13323"/>
      <w:bookmarkEnd w:id="13324"/>
      <w:bookmarkEnd w:id="13325"/>
      <w:bookmarkEnd w:id="13326"/>
      <w:bookmarkEnd w:id="13327"/>
      <w:bookmarkEnd w:id="13328"/>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3329" w:name="_Toc122013495"/>
      <w:bookmarkStart w:id="13330" w:name="_Toc124156314"/>
      <w:bookmarkStart w:id="13331" w:name="_Toc131538074"/>
      <w:bookmarkStart w:id="13332" w:name="_Toc137398281"/>
      <w:bookmarkStart w:id="13333" w:name="_Toc156576499"/>
      <w:bookmarkStart w:id="13334" w:name="_Toc176945043"/>
      <w:bookmarkStart w:id="13335" w:name="_Toc187257321"/>
      <w:r>
        <w:t>8.3.12.1.2</w:t>
      </w:r>
      <w:r>
        <w:tab/>
        <w:t>Minimum Requirement</w:t>
      </w:r>
      <w:bookmarkEnd w:id="13329"/>
      <w:bookmarkEnd w:id="13330"/>
      <w:bookmarkEnd w:id="13331"/>
      <w:bookmarkEnd w:id="13332"/>
      <w:bookmarkEnd w:id="13333"/>
      <w:bookmarkEnd w:id="13334"/>
      <w:bookmarkEnd w:id="13335"/>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336" w:name="_Toc122013496"/>
      <w:bookmarkStart w:id="13337" w:name="_Toc124156315"/>
      <w:bookmarkStart w:id="13338" w:name="_Toc131538075"/>
      <w:bookmarkStart w:id="13339" w:name="_Toc137398282"/>
      <w:bookmarkStart w:id="13340" w:name="_Toc156576500"/>
      <w:bookmarkStart w:id="13341" w:name="_Toc176945044"/>
      <w:bookmarkStart w:id="13342" w:name="_Toc187257322"/>
      <w:r>
        <w:t>8.3.12.1.3</w:t>
      </w:r>
      <w:r>
        <w:tab/>
        <w:t>Test purpose</w:t>
      </w:r>
      <w:bookmarkEnd w:id="13336"/>
      <w:bookmarkEnd w:id="13337"/>
      <w:bookmarkEnd w:id="13338"/>
      <w:bookmarkEnd w:id="13339"/>
      <w:bookmarkEnd w:id="13340"/>
      <w:bookmarkEnd w:id="13341"/>
      <w:bookmarkEnd w:id="1334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343" w:name="_Toc122013497"/>
      <w:bookmarkStart w:id="13344" w:name="_Toc124156316"/>
      <w:bookmarkStart w:id="13345" w:name="_Toc131538076"/>
      <w:bookmarkStart w:id="13346" w:name="_Toc137398283"/>
      <w:bookmarkStart w:id="13347" w:name="_Toc156576501"/>
      <w:bookmarkStart w:id="13348" w:name="_Toc176945045"/>
      <w:bookmarkStart w:id="13349" w:name="_Toc187257323"/>
      <w:r>
        <w:t>8.3.12.1.4</w:t>
      </w:r>
      <w:r>
        <w:tab/>
        <w:t>Method of test</w:t>
      </w:r>
      <w:bookmarkEnd w:id="13343"/>
      <w:bookmarkEnd w:id="13344"/>
      <w:bookmarkEnd w:id="13345"/>
      <w:bookmarkEnd w:id="13346"/>
      <w:bookmarkEnd w:id="13347"/>
      <w:bookmarkEnd w:id="13348"/>
      <w:bookmarkEnd w:id="13349"/>
    </w:p>
    <w:p w14:paraId="67CB82C4" w14:textId="77777777" w:rsidR="00EE121B" w:rsidRDefault="00EE121B" w:rsidP="00EE121B">
      <w:pPr>
        <w:pStyle w:val="Heading6"/>
      </w:pPr>
      <w:bookmarkStart w:id="13350" w:name="_Toc122013498"/>
      <w:bookmarkStart w:id="13351" w:name="_Toc124156317"/>
      <w:bookmarkStart w:id="13352" w:name="_Toc131538077"/>
      <w:bookmarkStart w:id="13353" w:name="_Toc137398284"/>
      <w:bookmarkStart w:id="13354" w:name="_Toc156576502"/>
      <w:bookmarkStart w:id="13355" w:name="_Toc176945046"/>
      <w:bookmarkStart w:id="13356" w:name="_Toc187257324"/>
      <w:r>
        <w:t>8.3.12.1.4.1</w:t>
      </w:r>
      <w:r>
        <w:tab/>
        <w:t>Initial conditions</w:t>
      </w:r>
      <w:bookmarkEnd w:id="13350"/>
      <w:bookmarkEnd w:id="13351"/>
      <w:bookmarkEnd w:id="13352"/>
      <w:bookmarkEnd w:id="13353"/>
      <w:bookmarkEnd w:id="13354"/>
      <w:bookmarkEnd w:id="13355"/>
      <w:bookmarkEnd w:id="13356"/>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357" w:name="_Toc122013499"/>
      <w:bookmarkStart w:id="13358" w:name="_Toc124156318"/>
      <w:bookmarkStart w:id="13359" w:name="_Toc131538078"/>
      <w:bookmarkStart w:id="13360" w:name="_Toc137398285"/>
      <w:bookmarkStart w:id="13361" w:name="_Toc156576503"/>
      <w:bookmarkStart w:id="13362" w:name="_Toc176945047"/>
      <w:bookmarkStart w:id="13363" w:name="_Toc187257325"/>
      <w:r>
        <w:t>8.3.12.1.4.2</w:t>
      </w:r>
      <w:r>
        <w:tab/>
        <w:t>Procedure</w:t>
      </w:r>
      <w:bookmarkEnd w:id="13357"/>
      <w:bookmarkEnd w:id="13358"/>
      <w:bookmarkEnd w:id="13359"/>
      <w:bookmarkEnd w:id="13360"/>
      <w:bookmarkEnd w:id="13361"/>
      <w:bookmarkEnd w:id="13362"/>
      <w:bookmarkEnd w:id="13363"/>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64" w:name="_Hlk112170502"/>
      <w:r>
        <w:t>regular time periods that conform with the required</w:t>
      </w:r>
      <w:r>
        <w:rPr>
          <w:i/>
          <w:iCs/>
        </w:rPr>
        <w:t xml:space="preserve"> actual Time Domain Window</w:t>
      </w:r>
      <w:r>
        <w:t xml:space="preserve"> (aTDW) needed by the tests (see subclause 8.2.xxx). The </w:t>
      </w:r>
      <w:bookmarkEnd w:id="13364"/>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65" w:name="_Toc122013500"/>
      <w:bookmarkStart w:id="13366" w:name="_Toc124156319"/>
      <w:bookmarkStart w:id="13367" w:name="_Toc131538079"/>
      <w:bookmarkStart w:id="13368" w:name="_Toc137398286"/>
      <w:bookmarkStart w:id="13369" w:name="_Toc156576504"/>
      <w:bookmarkStart w:id="13370" w:name="_Toc176945048"/>
      <w:bookmarkStart w:id="13371" w:name="_Toc187257326"/>
      <w:r>
        <w:t>8.3.12.1.5</w:t>
      </w:r>
      <w:r>
        <w:tab/>
        <w:t>Test Requirement</w:t>
      </w:r>
      <w:bookmarkEnd w:id="13365"/>
      <w:bookmarkEnd w:id="13366"/>
      <w:bookmarkEnd w:id="13367"/>
      <w:bookmarkEnd w:id="13368"/>
      <w:bookmarkEnd w:id="13369"/>
      <w:bookmarkEnd w:id="13370"/>
      <w:bookmarkEnd w:id="13371"/>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72" w:name="_Toc122013501"/>
      <w:bookmarkStart w:id="13373" w:name="_Toc124156320"/>
      <w:bookmarkStart w:id="13374" w:name="_Toc131538080"/>
      <w:bookmarkStart w:id="13375" w:name="_Toc137398287"/>
      <w:bookmarkStart w:id="13376" w:name="_Toc156576505"/>
      <w:bookmarkStart w:id="13377" w:name="_Toc176945049"/>
      <w:bookmarkStart w:id="13378" w:name="_Toc187257327"/>
      <w:r>
        <w:t>8.3.12.2</w:t>
      </w:r>
      <w:r>
        <w:tab/>
        <w:t>ACK missed detection</w:t>
      </w:r>
      <w:bookmarkEnd w:id="13372"/>
      <w:bookmarkEnd w:id="13373"/>
      <w:bookmarkEnd w:id="13374"/>
      <w:bookmarkEnd w:id="13375"/>
      <w:bookmarkEnd w:id="13376"/>
      <w:bookmarkEnd w:id="13377"/>
      <w:bookmarkEnd w:id="13378"/>
    </w:p>
    <w:p w14:paraId="28ECA74E" w14:textId="77777777" w:rsidR="00EE121B" w:rsidRDefault="00EE121B" w:rsidP="00EE121B">
      <w:pPr>
        <w:pStyle w:val="Heading5"/>
      </w:pPr>
      <w:bookmarkStart w:id="13379" w:name="_Toc122013502"/>
      <w:bookmarkStart w:id="13380" w:name="_Toc124156321"/>
      <w:bookmarkStart w:id="13381" w:name="_Toc131538081"/>
      <w:bookmarkStart w:id="13382" w:name="_Toc137398288"/>
      <w:bookmarkStart w:id="13383" w:name="_Toc156576506"/>
      <w:bookmarkStart w:id="13384" w:name="_Toc176945050"/>
      <w:bookmarkStart w:id="13385" w:name="_Toc187257328"/>
      <w:r>
        <w:t>8.3.12.2.1</w:t>
      </w:r>
      <w:r>
        <w:tab/>
        <w:t>Definition and applicability</w:t>
      </w:r>
      <w:bookmarkEnd w:id="13379"/>
      <w:bookmarkEnd w:id="13380"/>
      <w:bookmarkEnd w:id="13381"/>
      <w:bookmarkEnd w:id="13382"/>
      <w:bookmarkEnd w:id="13383"/>
      <w:bookmarkEnd w:id="13384"/>
      <w:bookmarkEnd w:id="1338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86" w:name="_Toc122013503"/>
      <w:bookmarkStart w:id="13387" w:name="_Toc124156322"/>
      <w:bookmarkStart w:id="13388" w:name="_Toc131538082"/>
      <w:bookmarkStart w:id="13389" w:name="_Toc137398289"/>
      <w:bookmarkStart w:id="13390" w:name="_Toc156576507"/>
      <w:bookmarkStart w:id="13391" w:name="_Toc176945051"/>
      <w:bookmarkStart w:id="13392" w:name="_Toc187257329"/>
      <w:r>
        <w:t>8.3.12.2.2</w:t>
      </w:r>
      <w:r>
        <w:tab/>
        <w:t>Minimum Requirement</w:t>
      </w:r>
      <w:bookmarkEnd w:id="13386"/>
      <w:bookmarkEnd w:id="13387"/>
      <w:bookmarkEnd w:id="13388"/>
      <w:bookmarkEnd w:id="13389"/>
      <w:bookmarkEnd w:id="13390"/>
      <w:bookmarkEnd w:id="13391"/>
      <w:bookmarkEnd w:id="13392"/>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93" w:name="_Toc122013504"/>
      <w:bookmarkStart w:id="13394" w:name="_Toc124156323"/>
      <w:bookmarkStart w:id="13395" w:name="_Toc131538083"/>
      <w:bookmarkStart w:id="13396" w:name="_Toc137398290"/>
      <w:bookmarkStart w:id="13397" w:name="_Toc156576508"/>
      <w:bookmarkStart w:id="13398" w:name="_Toc176945052"/>
      <w:bookmarkStart w:id="13399" w:name="_Toc187257330"/>
      <w:r>
        <w:t>8.3.12.2.3</w:t>
      </w:r>
      <w:r>
        <w:tab/>
        <w:t>Test purpose</w:t>
      </w:r>
      <w:bookmarkEnd w:id="13393"/>
      <w:bookmarkEnd w:id="13394"/>
      <w:bookmarkEnd w:id="13395"/>
      <w:bookmarkEnd w:id="13396"/>
      <w:bookmarkEnd w:id="13397"/>
      <w:bookmarkEnd w:id="13398"/>
      <w:bookmarkEnd w:id="13399"/>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400" w:name="_Toc122013505"/>
      <w:bookmarkStart w:id="13401" w:name="_Toc124156324"/>
      <w:bookmarkStart w:id="13402" w:name="_Toc131538084"/>
      <w:bookmarkStart w:id="13403" w:name="_Toc137398291"/>
      <w:bookmarkStart w:id="13404" w:name="_Toc156576509"/>
      <w:bookmarkStart w:id="13405" w:name="_Toc176945053"/>
      <w:bookmarkStart w:id="13406" w:name="_Toc187257331"/>
      <w:r>
        <w:t>8.3.12.2.4</w:t>
      </w:r>
      <w:r>
        <w:tab/>
        <w:t>Method of test</w:t>
      </w:r>
      <w:bookmarkEnd w:id="13400"/>
      <w:bookmarkEnd w:id="13401"/>
      <w:bookmarkEnd w:id="13402"/>
      <w:bookmarkEnd w:id="13403"/>
      <w:bookmarkEnd w:id="13404"/>
      <w:bookmarkEnd w:id="13405"/>
      <w:bookmarkEnd w:id="13406"/>
    </w:p>
    <w:p w14:paraId="53F27064" w14:textId="77777777" w:rsidR="00EE121B" w:rsidRDefault="00EE121B" w:rsidP="00EE121B">
      <w:pPr>
        <w:pStyle w:val="Heading6"/>
      </w:pPr>
      <w:bookmarkStart w:id="13407" w:name="_Toc122013506"/>
      <w:bookmarkStart w:id="13408" w:name="_Toc124156325"/>
      <w:bookmarkStart w:id="13409" w:name="_Toc131538085"/>
      <w:bookmarkStart w:id="13410" w:name="_Toc137398292"/>
      <w:bookmarkStart w:id="13411" w:name="_Toc156576510"/>
      <w:bookmarkStart w:id="13412" w:name="_Toc176945054"/>
      <w:bookmarkStart w:id="13413" w:name="_Toc187257332"/>
      <w:r>
        <w:t>8.3.12.2.4.1</w:t>
      </w:r>
      <w:r>
        <w:tab/>
        <w:t>Initial conditions</w:t>
      </w:r>
      <w:bookmarkEnd w:id="13407"/>
      <w:bookmarkEnd w:id="13408"/>
      <w:bookmarkEnd w:id="13409"/>
      <w:bookmarkEnd w:id="13410"/>
      <w:bookmarkEnd w:id="13411"/>
      <w:bookmarkEnd w:id="13412"/>
      <w:bookmarkEnd w:id="13413"/>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414" w:name="_Toc122013507"/>
      <w:bookmarkStart w:id="13415" w:name="_Toc124156326"/>
      <w:bookmarkStart w:id="13416" w:name="_Toc131538086"/>
      <w:bookmarkStart w:id="13417" w:name="_Toc137398293"/>
      <w:bookmarkStart w:id="13418" w:name="_Toc156576511"/>
      <w:bookmarkStart w:id="13419" w:name="_Toc176945055"/>
      <w:bookmarkStart w:id="13420" w:name="_Toc187257333"/>
      <w:r>
        <w:t>8.3.12.2.4.2</w:t>
      </w:r>
      <w:r>
        <w:tab/>
        <w:t>Procedure</w:t>
      </w:r>
      <w:bookmarkEnd w:id="13414"/>
      <w:bookmarkEnd w:id="13415"/>
      <w:bookmarkEnd w:id="13416"/>
      <w:bookmarkEnd w:id="13417"/>
      <w:bookmarkEnd w:id="13418"/>
      <w:bookmarkEnd w:id="13419"/>
      <w:bookmarkEnd w:id="13420"/>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421" w:name="_Toc122013508"/>
      <w:bookmarkStart w:id="13422" w:name="_Toc124156327"/>
      <w:bookmarkStart w:id="13423" w:name="_Toc131538087"/>
      <w:bookmarkStart w:id="13424" w:name="_Toc137398294"/>
      <w:bookmarkStart w:id="13425" w:name="_Toc156576512"/>
      <w:bookmarkStart w:id="13426" w:name="_Toc176945056"/>
      <w:bookmarkStart w:id="13427" w:name="_Toc187257334"/>
      <w:r>
        <w:t>8.3.12.2.5</w:t>
      </w:r>
      <w:r>
        <w:tab/>
        <w:t>Test Requirement</w:t>
      </w:r>
      <w:bookmarkEnd w:id="13421"/>
      <w:bookmarkEnd w:id="13422"/>
      <w:bookmarkEnd w:id="13423"/>
      <w:bookmarkEnd w:id="13424"/>
      <w:bookmarkEnd w:id="13425"/>
      <w:bookmarkEnd w:id="13426"/>
      <w:bookmarkEnd w:id="13427"/>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428" w:name="_Toc122013509"/>
      <w:bookmarkStart w:id="13429" w:name="_Toc124156328"/>
      <w:bookmarkStart w:id="13430" w:name="_Toc131538088"/>
      <w:bookmarkStart w:id="13431" w:name="_Toc137398295"/>
      <w:bookmarkStart w:id="13432" w:name="_Toc156576513"/>
      <w:bookmarkStart w:id="13433" w:name="_Toc176945057"/>
      <w:bookmarkStart w:id="13434" w:name="_Toc187257335"/>
      <w:r>
        <w:t>8.3.13</w:t>
      </w:r>
      <w:r>
        <w:tab/>
        <w:t>Performance requirements for PUCCH format 3 with DM-RS bundling</w:t>
      </w:r>
      <w:bookmarkEnd w:id="13428"/>
      <w:bookmarkEnd w:id="13429"/>
      <w:bookmarkEnd w:id="13430"/>
      <w:bookmarkEnd w:id="13431"/>
      <w:bookmarkEnd w:id="13432"/>
      <w:bookmarkEnd w:id="13433"/>
      <w:bookmarkEnd w:id="13434"/>
    </w:p>
    <w:p w14:paraId="7ABEDF7F" w14:textId="77777777" w:rsidR="00EE121B" w:rsidRDefault="00EE121B" w:rsidP="00EE121B">
      <w:pPr>
        <w:pStyle w:val="Heading4"/>
      </w:pPr>
      <w:bookmarkStart w:id="13435" w:name="_Toc122013510"/>
      <w:bookmarkStart w:id="13436" w:name="_Toc124156329"/>
      <w:bookmarkStart w:id="13437" w:name="_Toc131538089"/>
      <w:bookmarkStart w:id="13438" w:name="_Toc137398296"/>
      <w:bookmarkStart w:id="13439" w:name="_Toc156576514"/>
      <w:bookmarkStart w:id="13440" w:name="_Toc176945058"/>
      <w:bookmarkStart w:id="13441" w:name="_Toc187257336"/>
      <w:r>
        <w:t>8.3.13.1</w:t>
      </w:r>
      <w:r>
        <w:tab/>
        <w:t>Definition and applicability</w:t>
      </w:r>
      <w:bookmarkEnd w:id="13435"/>
      <w:bookmarkEnd w:id="13436"/>
      <w:bookmarkEnd w:id="13437"/>
      <w:bookmarkEnd w:id="13438"/>
      <w:bookmarkEnd w:id="13439"/>
      <w:bookmarkEnd w:id="13440"/>
      <w:bookmarkEnd w:id="13441"/>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3442" w:name="_Toc122013511"/>
      <w:bookmarkStart w:id="13443" w:name="_Toc124156330"/>
      <w:bookmarkStart w:id="13444" w:name="_Toc131538090"/>
      <w:bookmarkStart w:id="13445" w:name="_Toc137398297"/>
      <w:bookmarkStart w:id="13446" w:name="_Toc156576515"/>
      <w:bookmarkStart w:id="13447" w:name="_Toc176945059"/>
      <w:bookmarkStart w:id="13448" w:name="_Toc187257337"/>
      <w:r>
        <w:t>8.3.13.2</w:t>
      </w:r>
      <w:r>
        <w:tab/>
        <w:t>Minimum requirement</w:t>
      </w:r>
      <w:bookmarkEnd w:id="13442"/>
      <w:bookmarkEnd w:id="13443"/>
      <w:bookmarkEnd w:id="13444"/>
      <w:bookmarkEnd w:id="13445"/>
      <w:bookmarkEnd w:id="13446"/>
      <w:bookmarkEnd w:id="13447"/>
      <w:bookmarkEnd w:id="13448"/>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449" w:name="_Toc122013512"/>
      <w:bookmarkStart w:id="13450" w:name="_Toc124156331"/>
      <w:bookmarkStart w:id="13451" w:name="_Toc131538091"/>
      <w:bookmarkStart w:id="13452" w:name="_Toc137398298"/>
      <w:bookmarkStart w:id="13453" w:name="_Toc156576516"/>
      <w:bookmarkStart w:id="13454" w:name="_Toc176945060"/>
      <w:bookmarkStart w:id="13455" w:name="_Toc187257338"/>
      <w:r>
        <w:t>8.3.13.3</w:t>
      </w:r>
      <w:r>
        <w:tab/>
        <w:t>Test purpose</w:t>
      </w:r>
      <w:bookmarkEnd w:id="13449"/>
      <w:bookmarkEnd w:id="13450"/>
      <w:bookmarkEnd w:id="13451"/>
      <w:bookmarkEnd w:id="13452"/>
      <w:bookmarkEnd w:id="13453"/>
      <w:bookmarkEnd w:id="13454"/>
      <w:bookmarkEnd w:id="13455"/>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456" w:name="_Toc122013513"/>
      <w:bookmarkStart w:id="13457" w:name="_Toc124156332"/>
      <w:bookmarkStart w:id="13458" w:name="_Toc131538092"/>
      <w:bookmarkStart w:id="13459" w:name="_Toc137398299"/>
      <w:bookmarkStart w:id="13460" w:name="_Toc156576517"/>
      <w:bookmarkStart w:id="13461" w:name="_Toc176945061"/>
      <w:bookmarkStart w:id="13462" w:name="_Toc187257339"/>
      <w:r>
        <w:t>8.3.13.4</w:t>
      </w:r>
      <w:r>
        <w:tab/>
        <w:t>Method of test</w:t>
      </w:r>
      <w:bookmarkEnd w:id="13456"/>
      <w:bookmarkEnd w:id="13457"/>
      <w:bookmarkEnd w:id="13458"/>
      <w:bookmarkEnd w:id="13459"/>
      <w:bookmarkEnd w:id="13460"/>
      <w:bookmarkEnd w:id="13461"/>
      <w:bookmarkEnd w:id="13462"/>
    </w:p>
    <w:p w14:paraId="47466087" w14:textId="77777777" w:rsidR="00EE121B" w:rsidRDefault="00EE121B" w:rsidP="00EE121B">
      <w:pPr>
        <w:pStyle w:val="Heading5"/>
      </w:pPr>
      <w:bookmarkStart w:id="13463" w:name="_Toc122013514"/>
      <w:bookmarkStart w:id="13464" w:name="_Toc124156333"/>
      <w:bookmarkStart w:id="13465" w:name="_Toc131538093"/>
      <w:bookmarkStart w:id="13466" w:name="_Toc137398300"/>
      <w:bookmarkStart w:id="13467" w:name="_Toc156576518"/>
      <w:bookmarkStart w:id="13468" w:name="_Toc176945062"/>
      <w:bookmarkStart w:id="13469" w:name="_Toc187257340"/>
      <w:r>
        <w:t>8.3.13.4.1</w:t>
      </w:r>
      <w:r>
        <w:tab/>
        <w:t>Initial conditions</w:t>
      </w:r>
      <w:bookmarkEnd w:id="13463"/>
      <w:bookmarkEnd w:id="13464"/>
      <w:bookmarkEnd w:id="13465"/>
      <w:bookmarkEnd w:id="13466"/>
      <w:bookmarkEnd w:id="13467"/>
      <w:bookmarkEnd w:id="13468"/>
      <w:bookmarkEnd w:id="13469"/>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70" w:name="_Toc122013515"/>
      <w:bookmarkStart w:id="13471" w:name="_Toc124156334"/>
      <w:bookmarkStart w:id="13472" w:name="_Toc131538094"/>
      <w:bookmarkStart w:id="13473" w:name="_Toc137398301"/>
      <w:bookmarkStart w:id="13474" w:name="_Toc156576519"/>
      <w:bookmarkStart w:id="13475" w:name="_Toc176945063"/>
      <w:bookmarkStart w:id="13476" w:name="_Toc187257341"/>
      <w:r>
        <w:t>8.3.13.4.2</w:t>
      </w:r>
      <w:r>
        <w:tab/>
        <w:t>Procedure</w:t>
      </w:r>
      <w:bookmarkEnd w:id="13470"/>
      <w:bookmarkEnd w:id="13471"/>
      <w:bookmarkEnd w:id="13472"/>
      <w:bookmarkEnd w:id="13473"/>
      <w:bookmarkEnd w:id="13474"/>
      <w:bookmarkEnd w:id="13475"/>
      <w:bookmarkEnd w:id="13476"/>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pPr>
            <w: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1pt" o:ole="" fillcolor="window">
            <v:imagedata r:id="rId71" o:title=""/>
          </v:shape>
          <o:OLEObject Type="Embed" ProgID="Word.Picture.8" ShapeID="_x0000_i1065" DrawAspect="Content" ObjectID="_1812201149"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77" w:name="_Toc122013516"/>
      <w:bookmarkStart w:id="13478" w:name="_Toc124156335"/>
      <w:bookmarkStart w:id="13479" w:name="_Toc131538095"/>
      <w:bookmarkStart w:id="13480" w:name="_Toc137398302"/>
      <w:bookmarkStart w:id="13481" w:name="_Toc156576520"/>
      <w:bookmarkStart w:id="13482" w:name="_Toc176945064"/>
      <w:bookmarkStart w:id="13483" w:name="_Toc187257342"/>
      <w:r>
        <w:t>8.3.13.5</w:t>
      </w:r>
      <w:r>
        <w:tab/>
        <w:t>Test requirement</w:t>
      </w:r>
      <w:bookmarkEnd w:id="13477"/>
      <w:bookmarkEnd w:id="13478"/>
      <w:bookmarkEnd w:id="13479"/>
      <w:bookmarkEnd w:id="13480"/>
      <w:bookmarkEnd w:id="13481"/>
      <w:bookmarkEnd w:id="13482"/>
      <w:bookmarkEnd w:id="1348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84" w:name="_Toc21100209"/>
      <w:bookmarkStart w:id="13485" w:name="_Toc29810007"/>
      <w:bookmarkStart w:id="13486" w:name="_Toc36645400"/>
      <w:bookmarkStart w:id="13487" w:name="_Toc37272454"/>
      <w:bookmarkStart w:id="13488" w:name="_Toc45884700"/>
      <w:bookmarkStart w:id="13489" w:name="_Toc53182732"/>
      <w:bookmarkStart w:id="13490" w:name="_Toc58860516"/>
      <w:bookmarkStart w:id="13491" w:name="_Toc58863020"/>
      <w:bookmarkStart w:id="13492" w:name="_Toc61183005"/>
      <w:bookmarkStart w:id="13493" w:name="_Toc66728320"/>
      <w:bookmarkStart w:id="13494" w:name="_Toc74962196"/>
      <w:bookmarkStart w:id="13495" w:name="_Toc75243106"/>
      <w:bookmarkStart w:id="13496" w:name="_Toc76545452"/>
      <w:bookmarkStart w:id="13497" w:name="_Toc82595555"/>
      <w:bookmarkStart w:id="13498" w:name="_Toc89955586"/>
      <w:bookmarkStart w:id="13499" w:name="_Toc98774013"/>
      <w:bookmarkStart w:id="13500" w:name="_Toc106201774"/>
      <w:bookmarkStart w:id="13501" w:name="_Toc115191628"/>
      <w:bookmarkStart w:id="13502" w:name="_Toc122013517"/>
      <w:bookmarkStart w:id="13503" w:name="_Toc124156336"/>
      <w:bookmarkStart w:id="13504" w:name="_Toc131538096"/>
      <w:bookmarkStart w:id="13505" w:name="_Toc137398303"/>
      <w:bookmarkStart w:id="13506" w:name="_Toc156576521"/>
      <w:bookmarkStart w:id="13507" w:name="_Toc176945065"/>
      <w:bookmarkStart w:id="13508" w:name="_Toc187257343"/>
      <w:r w:rsidRPr="008C3753">
        <w:t>8.4</w:t>
      </w:r>
      <w:r w:rsidRPr="008C3753">
        <w:tab/>
        <w:t>Performance requirements for PRACH</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FACACBC" w14:textId="77777777" w:rsidR="008C01E6" w:rsidRPr="008C3753" w:rsidRDefault="008C01E6" w:rsidP="008C01E6">
      <w:pPr>
        <w:pStyle w:val="Heading3"/>
      </w:pPr>
      <w:bookmarkStart w:id="13509" w:name="_Toc21100210"/>
      <w:bookmarkStart w:id="13510" w:name="_Toc29810008"/>
      <w:bookmarkStart w:id="13511" w:name="_Toc36645401"/>
      <w:bookmarkStart w:id="13512" w:name="_Toc37272455"/>
      <w:bookmarkStart w:id="13513" w:name="_Toc45884701"/>
      <w:bookmarkStart w:id="13514" w:name="_Toc53182733"/>
      <w:bookmarkStart w:id="13515" w:name="_Toc58860517"/>
      <w:bookmarkStart w:id="13516" w:name="_Toc58863021"/>
      <w:bookmarkStart w:id="13517" w:name="_Toc61183006"/>
      <w:bookmarkStart w:id="13518" w:name="_Toc66728321"/>
      <w:bookmarkStart w:id="13519" w:name="_Toc74962197"/>
      <w:bookmarkStart w:id="13520" w:name="_Toc75243107"/>
      <w:bookmarkStart w:id="13521" w:name="_Toc76545453"/>
      <w:bookmarkStart w:id="13522" w:name="_Toc82595556"/>
      <w:bookmarkStart w:id="13523" w:name="_Toc89955587"/>
      <w:bookmarkStart w:id="13524" w:name="_Toc98774014"/>
      <w:bookmarkStart w:id="13525" w:name="_Toc106201775"/>
      <w:bookmarkStart w:id="13526" w:name="_Toc115191629"/>
      <w:bookmarkStart w:id="13527" w:name="_Toc122013518"/>
      <w:bookmarkStart w:id="13528" w:name="_Toc124156337"/>
      <w:bookmarkStart w:id="13529" w:name="_Toc131538097"/>
      <w:bookmarkStart w:id="13530" w:name="_Toc137398304"/>
      <w:bookmarkStart w:id="13531" w:name="_Toc156576522"/>
      <w:bookmarkStart w:id="13532" w:name="_Toc176945066"/>
      <w:bookmarkStart w:id="13533" w:name="_Toc187257344"/>
      <w:r w:rsidRPr="008C3753">
        <w:t>8.4.1</w:t>
      </w:r>
      <w:r w:rsidRPr="008C3753">
        <w:tab/>
        <w:t>PRACH false alarm probability and missed detection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E6B72D9" w14:textId="77777777" w:rsidR="008C01E6" w:rsidRPr="008C3753" w:rsidRDefault="008C01E6" w:rsidP="008C01E6">
      <w:pPr>
        <w:pStyle w:val="Heading4"/>
      </w:pPr>
      <w:bookmarkStart w:id="13534" w:name="_Toc21100211"/>
      <w:bookmarkStart w:id="13535" w:name="_Toc29810009"/>
      <w:bookmarkStart w:id="13536" w:name="_Toc36645402"/>
      <w:bookmarkStart w:id="13537" w:name="_Toc37272456"/>
      <w:bookmarkStart w:id="13538" w:name="_Toc45884702"/>
      <w:bookmarkStart w:id="13539" w:name="_Toc53182734"/>
      <w:bookmarkStart w:id="13540" w:name="_Toc58860518"/>
      <w:bookmarkStart w:id="13541" w:name="_Toc58863022"/>
      <w:bookmarkStart w:id="13542" w:name="_Toc61183007"/>
      <w:bookmarkStart w:id="13543" w:name="_Toc66728322"/>
      <w:bookmarkStart w:id="13544" w:name="_Toc74962198"/>
      <w:bookmarkStart w:id="13545" w:name="_Toc75243108"/>
      <w:bookmarkStart w:id="13546" w:name="_Toc76545454"/>
      <w:bookmarkStart w:id="13547" w:name="_Toc82595557"/>
      <w:bookmarkStart w:id="13548" w:name="_Toc89955588"/>
      <w:bookmarkStart w:id="13549" w:name="_Toc98774015"/>
      <w:bookmarkStart w:id="13550" w:name="_Toc106201776"/>
      <w:bookmarkStart w:id="13551" w:name="_Toc115191630"/>
      <w:bookmarkStart w:id="13552" w:name="_Toc122013519"/>
      <w:bookmarkStart w:id="13553" w:name="_Toc124156338"/>
      <w:bookmarkStart w:id="13554" w:name="_Toc131538098"/>
      <w:bookmarkStart w:id="13555" w:name="_Toc137398305"/>
      <w:bookmarkStart w:id="13556" w:name="_Toc156576523"/>
      <w:bookmarkStart w:id="13557" w:name="_Toc176945067"/>
      <w:bookmarkStart w:id="13558" w:name="_Toc187257345"/>
      <w:r w:rsidRPr="008C3753">
        <w:t>8.4.1.1</w:t>
      </w:r>
      <w:r w:rsidRPr="008C3753">
        <w:tab/>
        <w:t>Definition and applicability</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559" w:name="_Toc21100213"/>
      <w:bookmarkStart w:id="13560" w:name="_Toc29810011"/>
      <w:bookmarkStart w:id="13561" w:name="_Toc36645404"/>
      <w:bookmarkStart w:id="13562" w:name="_Toc37272458"/>
      <w:bookmarkStart w:id="13563" w:name="_Toc45884704"/>
      <w:bookmarkStart w:id="13564" w:name="_Toc53182736"/>
      <w:bookmarkStart w:id="13565" w:name="_Toc58860520"/>
      <w:bookmarkStart w:id="13566" w:name="_Toc58863024"/>
      <w:bookmarkStart w:id="13567" w:name="_Toc61183009"/>
      <w:bookmarkStart w:id="13568"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AE3067" w:rsidRPr="008C3753" w14:paraId="700521EE" w14:textId="77777777" w:rsidTr="00273E9E">
        <w:trPr>
          <w:cantSplit/>
          <w:jc w:val="center"/>
        </w:trPr>
        <w:tc>
          <w:tcPr>
            <w:tcW w:w="1484" w:type="dxa"/>
            <w:tcBorders>
              <w:bottom w:val="single" w:sz="4" w:space="0" w:color="auto"/>
            </w:tcBorders>
          </w:tcPr>
          <w:p w14:paraId="69F8C52E" w14:textId="79126DA5" w:rsidR="00AE3067" w:rsidRPr="008C3753" w:rsidRDefault="00AE3067" w:rsidP="00AE3067">
            <w:pPr>
              <w:pStyle w:val="TAC"/>
              <w:rPr>
                <w:rFonts w:cs="v5.0.0"/>
              </w:rPr>
            </w:pPr>
            <w:r>
              <w:rPr>
                <w:rFonts w:cs="v5.0.0" w:hint="eastAsia"/>
                <w:lang w:eastAsia="zh-CN"/>
              </w:rPr>
              <w:t>1</w:t>
            </w:r>
          </w:p>
        </w:tc>
        <w:tc>
          <w:tcPr>
            <w:tcW w:w="1559" w:type="dxa"/>
          </w:tcPr>
          <w:p w14:paraId="07B16D3A" w14:textId="53054282" w:rsidR="00AE3067" w:rsidRPr="008C3753" w:rsidRDefault="00AE3067" w:rsidP="00AE3067">
            <w:pPr>
              <w:pStyle w:val="TAC"/>
              <w:rPr>
                <w:rFonts w:cs="v5.0.0"/>
              </w:rPr>
            </w:pPr>
            <w:r>
              <w:rPr>
                <w:rFonts w:cs="v5.0.0" w:hint="eastAsia"/>
                <w:lang w:eastAsia="zh-CN"/>
              </w:rPr>
              <w:t>1.25</w:t>
            </w:r>
          </w:p>
        </w:tc>
        <w:tc>
          <w:tcPr>
            <w:tcW w:w="1843" w:type="dxa"/>
          </w:tcPr>
          <w:p w14:paraId="3CB7F2AF" w14:textId="0BD560E7" w:rsidR="00AE3067" w:rsidRPr="008C3753" w:rsidRDefault="00AE3067" w:rsidP="00AE3067">
            <w:pPr>
              <w:pStyle w:val="TAC"/>
              <w:rPr>
                <w:rFonts w:cs="v5.0.0"/>
              </w:rPr>
            </w:pPr>
            <w:r>
              <w:rPr>
                <w:rFonts w:cs="v5.0.0" w:hint="eastAsia"/>
                <w:lang w:eastAsia="zh-CN"/>
              </w:rPr>
              <w:t>1.04 us</w:t>
            </w:r>
          </w:p>
        </w:tc>
        <w:tc>
          <w:tcPr>
            <w:tcW w:w="1739" w:type="dxa"/>
          </w:tcPr>
          <w:p w14:paraId="77E5E848" w14:textId="13F33212" w:rsidR="00AE3067" w:rsidRPr="008C3753" w:rsidRDefault="00AE3067" w:rsidP="00AE3067">
            <w:pPr>
              <w:pStyle w:val="TAC"/>
              <w:rPr>
                <w:rFonts w:cs="v5.0.0"/>
              </w:rPr>
            </w:pPr>
            <w:r>
              <w:rPr>
                <w:rFonts w:cs="v5.0.0" w:hint="eastAsia"/>
                <w:lang w:eastAsia="zh-CN"/>
              </w:rPr>
              <w:t>N/A</w:t>
            </w:r>
          </w:p>
        </w:tc>
        <w:tc>
          <w:tcPr>
            <w:tcW w:w="1739" w:type="dxa"/>
          </w:tcPr>
          <w:p w14:paraId="4A0D01A6" w14:textId="73D4A032" w:rsidR="00AE3067" w:rsidRDefault="00AE3067" w:rsidP="00AE3067">
            <w:pPr>
              <w:pStyle w:val="TAC"/>
            </w:pPr>
            <w:r>
              <w:rPr>
                <w:rFonts w:hint="eastAsia"/>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69" w:name="_Toc21100212"/>
      <w:bookmarkStart w:id="13570"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3C7471F0" w:rsidR="00541461" w:rsidRPr="008C3753" w:rsidRDefault="005B1F2F" w:rsidP="00541461">
      <w:r w:rsidRPr="008C3753">
        <w:t>Which specific test(s) are applicable to BS is based on the test applicability rules defined in clause 8.1.2. The performance requirements for high speed train (table 8.4.1. 6-1 to 8.4.1.6-4) are optional.</w:t>
      </w:r>
      <w:r>
        <w:rPr>
          <w:rFonts w:hint="eastAsia"/>
          <w:lang w:eastAsia="zh-CN"/>
        </w:rPr>
        <w:t xml:space="preserve"> </w:t>
      </w:r>
      <w:r>
        <w:rPr>
          <w:rFonts w:cs="Arial" w:hint="eastAsia"/>
          <w:lang w:eastAsia="zh-CN"/>
        </w:rPr>
        <w:t xml:space="preserve">The </w:t>
      </w:r>
      <w:r>
        <w:rPr>
          <w:rFonts w:cs="Arial"/>
          <w:lang w:eastAsia="zh-CN"/>
        </w:rPr>
        <w:t>performance</w:t>
      </w:r>
      <w:r>
        <w:rPr>
          <w:rFonts w:cs="Arial" w:hint="eastAsia"/>
          <w:lang w:eastAsia="zh-CN"/>
        </w:rPr>
        <w:t xml:space="preserve"> requirement of format 1 is optional and only for a BS declare to support HAPS scenario (see D.</w:t>
      </w:r>
      <w:r>
        <w:rPr>
          <w:rFonts w:cs="Arial"/>
          <w:lang w:eastAsia="zh-CN"/>
        </w:rPr>
        <w:t>125</w:t>
      </w:r>
      <w:r>
        <w:rPr>
          <w:rFonts w:cs="Arial" w:hint="eastAsia"/>
          <w:lang w:eastAsia="zh-CN"/>
        </w:rPr>
        <w:t xml:space="preserve"> in table 4.6-1).</w:t>
      </w:r>
    </w:p>
    <w:p w14:paraId="23C2174F" w14:textId="77777777" w:rsidR="00541461" w:rsidRPr="008C3753" w:rsidRDefault="00541461" w:rsidP="00541461">
      <w:pPr>
        <w:pStyle w:val="Heading4"/>
      </w:pPr>
      <w:bookmarkStart w:id="13571" w:name="_Toc36645403"/>
      <w:bookmarkStart w:id="13572" w:name="_Toc37272457"/>
      <w:bookmarkStart w:id="13573" w:name="_Toc45884703"/>
      <w:bookmarkStart w:id="13574" w:name="_Toc53182735"/>
      <w:bookmarkStart w:id="13575" w:name="_Toc58860519"/>
      <w:bookmarkStart w:id="13576" w:name="_Toc66782629"/>
      <w:bookmarkStart w:id="13577" w:name="_Toc74962199"/>
      <w:bookmarkStart w:id="13578" w:name="_Toc75243109"/>
      <w:bookmarkStart w:id="13579" w:name="_Toc76545455"/>
      <w:bookmarkStart w:id="13580" w:name="_Toc82595558"/>
      <w:bookmarkStart w:id="13581" w:name="_Toc89955589"/>
      <w:bookmarkStart w:id="13582" w:name="_Toc98774016"/>
      <w:bookmarkStart w:id="13583" w:name="_Toc106201777"/>
      <w:bookmarkStart w:id="13584" w:name="_Toc115191631"/>
      <w:bookmarkStart w:id="13585" w:name="_Toc122013520"/>
      <w:bookmarkStart w:id="13586" w:name="_Toc124156339"/>
      <w:bookmarkStart w:id="13587" w:name="_Toc131538099"/>
      <w:bookmarkStart w:id="13588" w:name="_Toc137398306"/>
      <w:bookmarkStart w:id="13589" w:name="_Toc156576524"/>
      <w:bookmarkStart w:id="13590" w:name="_Toc176945068"/>
      <w:bookmarkStart w:id="13591" w:name="_Toc187257346"/>
      <w:r w:rsidRPr="008C3753">
        <w:t>8.4.1.2</w:t>
      </w:r>
      <w:r w:rsidRPr="008C3753">
        <w:tab/>
        <w:t>Minimum requirement</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92" w:name="_Toc74962200"/>
      <w:bookmarkStart w:id="13593" w:name="_Toc75243110"/>
      <w:bookmarkStart w:id="13594" w:name="_Toc76545456"/>
      <w:bookmarkStart w:id="13595" w:name="_Toc82595559"/>
      <w:bookmarkStart w:id="13596" w:name="_Toc89955590"/>
      <w:bookmarkStart w:id="13597" w:name="_Toc98774017"/>
      <w:bookmarkStart w:id="13598" w:name="_Toc106201778"/>
      <w:bookmarkStart w:id="13599" w:name="_Toc115191632"/>
      <w:bookmarkStart w:id="13600" w:name="_Toc122013521"/>
      <w:bookmarkStart w:id="13601" w:name="_Toc124156340"/>
      <w:bookmarkStart w:id="13602" w:name="_Toc131538100"/>
      <w:bookmarkStart w:id="13603" w:name="_Toc137398307"/>
      <w:bookmarkStart w:id="13604" w:name="_Toc156576525"/>
      <w:bookmarkStart w:id="13605" w:name="_Toc176945069"/>
      <w:bookmarkStart w:id="13606" w:name="_Toc187257347"/>
      <w:r w:rsidRPr="008C3753">
        <w:t>8.4.1.3</w:t>
      </w:r>
      <w:r w:rsidRPr="008C3753">
        <w:tab/>
        <w:t>Test purpose</w:t>
      </w:r>
      <w:bookmarkEnd w:id="13559"/>
      <w:bookmarkEnd w:id="13560"/>
      <w:bookmarkEnd w:id="13561"/>
      <w:bookmarkEnd w:id="13562"/>
      <w:bookmarkEnd w:id="13563"/>
      <w:bookmarkEnd w:id="13564"/>
      <w:bookmarkEnd w:id="13565"/>
      <w:bookmarkEnd w:id="13566"/>
      <w:bookmarkEnd w:id="13567"/>
      <w:bookmarkEnd w:id="13568"/>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607" w:name="_Toc21100214"/>
      <w:bookmarkStart w:id="13608" w:name="_Toc29810012"/>
      <w:bookmarkStart w:id="13609" w:name="_Toc36645405"/>
      <w:bookmarkStart w:id="13610" w:name="_Toc37272459"/>
      <w:bookmarkStart w:id="13611" w:name="_Toc45884705"/>
      <w:bookmarkStart w:id="13612" w:name="_Toc53182737"/>
      <w:bookmarkStart w:id="13613" w:name="_Toc58860521"/>
      <w:bookmarkStart w:id="13614" w:name="_Toc58863025"/>
      <w:bookmarkStart w:id="13615" w:name="_Toc61183010"/>
      <w:bookmarkStart w:id="13616" w:name="_Toc66728325"/>
      <w:bookmarkStart w:id="13617" w:name="_Toc74962201"/>
      <w:bookmarkStart w:id="13618" w:name="_Toc75243111"/>
      <w:bookmarkStart w:id="13619" w:name="_Toc76545457"/>
      <w:bookmarkStart w:id="13620" w:name="_Toc82595560"/>
      <w:bookmarkStart w:id="13621" w:name="_Toc89955591"/>
      <w:bookmarkStart w:id="13622" w:name="_Toc98774018"/>
      <w:bookmarkStart w:id="13623" w:name="_Toc106201779"/>
      <w:bookmarkStart w:id="13624" w:name="_Toc115191633"/>
      <w:bookmarkStart w:id="13625" w:name="_Toc122013522"/>
      <w:bookmarkStart w:id="13626" w:name="_Toc124156341"/>
      <w:bookmarkStart w:id="13627" w:name="_Toc131538101"/>
      <w:bookmarkStart w:id="13628" w:name="_Toc137398308"/>
      <w:bookmarkStart w:id="13629" w:name="_Toc156576526"/>
      <w:bookmarkStart w:id="13630" w:name="_Toc176945070"/>
      <w:bookmarkStart w:id="13631" w:name="_Toc187257348"/>
      <w:r w:rsidRPr="008C3753">
        <w:t>8.4.1.4</w:t>
      </w:r>
      <w:r w:rsidRPr="008C3753">
        <w:tab/>
        <w:t>Method of test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B06F2F6" w14:textId="77777777" w:rsidR="008C01E6" w:rsidRPr="008C3753" w:rsidRDefault="008C01E6" w:rsidP="008C01E6">
      <w:pPr>
        <w:pStyle w:val="Heading5"/>
      </w:pPr>
      <w:bookmarkStart w:id="13632" w:name="_Toc21100215"/>
      <w:bookmarkStart w:id="13633" w:name="_Toc29810013"/>
      <w:bookmarkStart w:id="13634" w:name="_Toc36645406"/>
      <w:bookmarkStart w:id="13635" w:name="_Toc37272460"/>
      <w:bookmarkStart w:id="13636" w:name="_Toc45884706"/>
      <w:bookmarkStart w:id="13637" w:name="_Toc53182738"/>
      <w:bookmarkStart w:id="13638" w:name="_Toc58860522"/>
      <w:bookmarkStart w:id="13639" w:name="_Toc58863026"/>
      <w:bookmarkStart w:id="13640" w:name="_Toc61183011"/>
      <w:bookmarkStart w:id="13641" w:name="_Toc66728326"/>
      <w:bookmarkStart w:id="13642" w:name="_Toc74962202"/>
      <w:bookmarkStart w:id="13643" w:name="_Toc75243112"/>
      <w:bookmarkStart w:id="13644" w:name="_Toc76545458"/>
      <w:bookmarkStart w:id="13645" w:name="_Toc82595561"/>
      <w:bookmarkStart w:id="13646" w:name="_Toc89955592"/>
      <w:bookmarkStart w:id="13647" w:name="_Toc98774019"/>
      <w:bookmarkStart w:id="13648" w:name="_Toc106201780"/>
      <w:bookmarkStart w:id="13649" w:name="_Toc115191634"/>
      <w:bookmarkStart w:id="13650" w:name="_Toc122013523"/>
      <w:bookmarkStart w:id="13651" w:name="_Toc124156342"/>
      <w:bookmarkStart w:id="13652" w:name="_Toc131538102"/>
      <w:bookmarkStart w:id="13653" w:name="_Toc137398309"/>
      <w:bookmarkStart w:id="13654" w:name="_Toc156576527"/>
      <w:bookmarkStart w:id="13655" w:name="_Toc176945071"/>
      <w:bookmarkStart w:id="13656" w:name="_Toc187257349"/>
      <w:r w:rsidRPr="008C3753">
        <w:t>8.4.1.4.1</w:t>
      </w:r>
      <w:r w:rsidRPr="008C3753">
        <w:tab/>
        <w:t>Initial conditions</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657"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658" w:name="_Toc29810014"/>
      <w:bookmarkStart w:id="13659" w:name="_Toc36645407"/>
      <w:bookmarkStart w:id="13660" w:name="_Toc37272461"/>
      <w:bookmarkStart w:id="13661" w:name="_Toc45884707"/>
      <w:bookmarkStart w:id="13662" w:name="_Toc53182739"/>
      <w:bookmarkStart w:id="13663" w:name="_Toc58860523"/>
      <w:bookmarkStart w:id="13664" w:name="_Toc58863027"/>
      <w:bookmarkStart w:id="13665" w:name="_Toc61183012"/>
      <w:bookmarkStart w:id="13666" w:name="_Toc66728327"/>
      <w:bookmarkStart w:id="13667" w:name="_Toc74962203"/>
      <w:bookmarkStart w:id="13668" w:name="_Toc75243113"/>
      <w:bookmarkStart w:id="13669" w:name="_Toc76545459"/>
      <w:bookmarkStart w:id="13670" w:name="_Toc82595562"/>
      <w:bookmarkStart w:id="13671" w:name="_Toc89955593"/>
      <w:bookmarkStart w:id="13672" w:name="_Toc98774020"/>
      <w:bookmarkStart w:id="13673" w:name="_Toc106201781"/>
      <w:bookmarkStart w:id="13674" w:name="_Toc115191635"/>
      <w:bookmarkStart w:id="13675" w:name="_Toc122013524"/>
      <w:bookmarkStart w:id="13676" w:name="_Toc124156343"/>
      <w:bookmarkStart w:id="13677" w:name="_Toc131538103"/>
      <w:bookmarkStart w:id="13678" w:name="_Toc137398310"/>
      <w:bookmarkStart w:id="13679" w:name="_Toc156576528"/>
      <w:bookmarkStart w:id="13680" w:name="_Toc176945072"/>
      <w:bookmarkStart w:id="13681" w:name="_Toc187257350"/>
      <w:r w:rsidRPr="008C3753">
        <w:t>8.4.1.4.2</w:t>
      </w:r>
      <w:r w:rsidRPr="008C3753">
        <w:tab/>
        <w:t>Procedure</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82" w:name="_MON_1599395227"/>
      <w:bookmarkEnd w:id="13682"/>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83" w:name="_MON_1266106786"/>
    <w:bookmarkEnd w:id="13683"/>
    <w:p w14:paraId="6C25A379" w14:textId="77777777" w:rsidR="008C01E6" w:rsidRPr="008C3753" w:rsidRDefault="008C01E6" w:rsidP="008C01E6">
      <w:pPr>
        <w:pStyle w:val="TH"/>
      </w:pPr>
      <w:r w:rsidRPr="008C3753">
        <w:object w:dxaOrig="8641" w:dyaOrig="541" w14:anchorId="756C3ACC">
          <v:shape id="_x0000_i1066" type="#_x0000_t75" style="width:6in;height:30.1pt" o:ole="" fillcolor="window">
            <v:imagedata r:id="rId81" o:title=""/>
          </v:shape>
          <o:OLEObject Type="Embed" ProgID="Word.Picture.8" ShapeID="_x0000_i1066" DrawAspect="Content" ObjectID="_1812201150" r:id="rId82"/>
        </w:object>
      </w:r>
    </w:p>
    <w:p w14:paraId="7AFD575C" w14:textId="77777777" w:rsidR="008C01E6" w:rsidRPr="008C3753" w:rsidRDefault="008C01E6" w:rsidP="008C01E6">
      <w:pPr>
        <w:pStyle w:val="TF"/>
      </w:pPr>
      <w:r w:rsidRPr="008C3753">
        <w:t>Figure 8.4.1.4.2-1: PRACH preamble test pattern</w:t>
      </w:r>
    </w:p>
    <w:p w14:paraId="640D4EBE" w14:textId="1E7F629F" w:rsidR="008C01E6" w:rsidRPr="008C3753" w:rsidRDefault="00937E00"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Pr>
          <w:rFonts w:cs="Arial" w:hint="eastAsia"/>
          <w:lang w:eastAsia="zh-CN"/>
        </w:rPr>
        <w:t xml:space="preserve">and 1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39.9pt" o:ole="">
            <v:imagedata r:id="rId83" o:title=""/>
          </v:shape>
          <o:OLEObject Type="Embed" ProgID="Visio.Drawing.11" ShapeID="_x0000_i1067" DrawAspect="Content" ObjectID="_1812201151" r:id="rId84"/>
        </w:object>
      </w:r>
    </w:p>
    <w:p w14:paraId="32B4C64C" w14:textId="1164D347" w:rsidR="008C01E6" w:rsidRPr="008C3753" w:rsidRDefault="008C01E6" w:rsidP="008C01E6">
      <w:pPr>
        <w:pStyle w:val="TF"/>
      </w:pPr>
      <w:r w:rsidRPr="008C3753">
        <w:t xml:space="preserve">Figure 8.4.1.4.2-2: </w:t>
      </w:r>
      <w:r w:rsidR="00937E00" w:rsidRPr="008C3753">
        <w:t>Timing offset scheme for PRACH preamble format 0</w:t>
      </w:r>
      <w:r w:rsidR="00937E00">
        <w:rPr>
          <w:rFonts w:hint="eastAsia"/>
          <w:lang w:eastAsia="zh-CN"/>
        </w:rPr>
        <w:t xml:space="preserve"> and 1</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4.35pt;height:128.95pt" o:ole="">
            <v:imagedata r:id="rId85" o:title=""/>
          </v:shape>
          <o:OLEObject Type="Embed" ProgID="Visio.Drawing.11" ShapeID="_x0000_i1068" DrawAspect="Content" ObjectID="_1812201152"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84" w:name="_Toc21100217"/>
      <w:bookmarkStart w:id="13685" w:name="_Toc29810015"/>
      <w:bookmarkStart w:id="13686" w:name="_Toc36645408"/>
      <w:bookmarkStart w:id="13687" w:name="_Toc37272462"/>
      <w:bookmarkStart w:id="13688" w:name="_Toc45884708"/>
      <w:bookmarkStart w:id="13689" w:name="_Toc53182740"/>
      <w:bookmarkStart w:id="13690" w:name="_Toc58860524"/>
      <w:bookmarkStart w:id="13691" w:name="_Toc58863028"/>
      <w:bookmarkStart w:id="13692" w:name="_Toc61183013"/>
      <w:bookmarkStart w:id="13693" w:name="_Toc66728328"/>
      <w:bookmarkStart w:id="13694" w:name="_Toc74962204"/>
      <w:bookmarkStart w:id="13695" w:name="_Toc75243114"/>
      <w:bookmarkStart w:id="13696" w:name="_Toc76545460"/>
      <w:bookmarkStart w:id="13697" w:name="_Toc82595563"/>
      <w:bookmarkStart w:id="13698" w:name="_Toc89955594"/>
      <w:bookmarkStart w:id="13699" w:name="_Toc98774021"/>
      <w:bookmarkStart w:id="13700" w:name="_Toc106201782"/>
      <w:bookmarkStart w:id="13701" w:name="_Toc115191636"/>
      <w:bookmarkStart w:id="13702" w:name="_Toc122013525"/>
      <w:bookmarkStart w:id="13703" w:name="_Toc124156344"/>
      <w:bookmarkStart w:id="13704" w:name="_Toc131538104"/>
      <w:bookmarkStart w:id="13705" w:name="_Toc137398311"/>
      <w:bookmarkStart w:id="13706" w:name="_Toc156576529"/>
      <w:bookmarkStart w:id="13707" w:name="_Toc176945073"/>
      <w:bookmarkStart w:id="13708" w:name="_Toc187257351"/>
      <w:r w:rsidRPr="008C3753">
        <w:t>8.4.1.5</w:t>
      </w:r>
      <w:r w:rsidRPr="008C3753">
        <w:tab/>
        <w:t>Test requirement</w:t>
      </w:r>
      <w:bookmarkEnd w:id="13684"/>
      <w:bookmarkEnd w:id="13685"/>
      <w:bookmarkEnd w:id="13686"/>
      <w:bookmarkEnd w:id="13687"/>
      <w:r w:rsidR="00935B1F" w:rsidRPr="008C3753">
        <w:t xml:space="preserve"> for Normal Mode</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937E00" w:rsidRPr="008C3753" w14:paraId="19EFA4BC" w14:textId="77777777" w:rsidTr="00062D52">
        <w:trPr>
          <w:cantSplit/>
          <w:jc w:val="center"/>
        </w:trPr>
        <w:tc>
          <w:tcPr>
            <w:tcW w:w="1505" w:type="dxa"/>
            <w:tcBorders>
              <w:bottom w:val="nil"/>
            </w:tcBorders>
          </w:tcPr>
          <w:p w14:paraId="17A19EF4" w14:textId="77777777" w:rsidR="00937E00" w:rsidRPr="008C3753" w:rsidRDefault="00937E00" w:rsidP="00062D52">
            <w:pPr>
              <w:pStyle w:val="TAH"/>
            </w:pPr>
            <w:r w:rsidRPr="008C3753">
              <w:rPr>
                <w:rFonts w:cs="Arial"/>
              </w:rPr>
              <w:t xml:space="preserve">Number of TX </w:t>
            </w:r>
          </w:p>
        </w:tc>
        <w:tc>
          <w:tcPr>
            <w:tcW w:w="1613" w:type="dxa"/>
            <w:tcBorders>
              <w:bottom w:val="nil"/>
            </w:tcBorders>
          </w:tcPr>
          <w:p w14:paraId="2E5BA8FE" w14:textId="77777777" w:rsidR="00937E00" w:rsidRPr="008C3753" w:rsidRDefault="00937E00" w:rsidP="00062D52">
            <w:pPr>
              <w:pStyle w:val="TAH"/>
            </w:pPr>
            <w:r w:rsidRPr="008C3753">
              <w:rPr>
                <w:rFonts w:cs="Arial"/>
              </w:rPr>
              <w:t xml:space="preserve">Number of RX </w:t>
            </w:r>
          </w:p>
        </w:tc>
        <w:tc>
          <w:tcPr>
            <w:tcW w:w="2552" w:type="dxa"/>
            <w:tcBorders>
              <w:bottom w:val="nil"/>
            </w:tcBorders>
          </w:tcPr>
          <w:p w14:paraId="0D6EF483" w14:textId="77777777" w:rsidR="00937E00" w:rsidRPr="008C3753" w:rsidRDefault="00937E00" w:rsidP="00062D52">
            <w:pPr>
              <w:pStyle w:val="TAH"/>
            </w:pPr>
            <w:r w:rsidRPr="008C3753">
              <w:t xml:space="preserve">Propagation conditions </w:t>
            </w:r>
          </w:p>
        </w:tc>
        <w:tc>
          <w:tcPr>
            <w:tcW w:w="1842" w:type="dxa"/>
            <w:tcBorders>
              <w:bottom w:val="nil"/>
            </w:tcBorders>
          </w:tcPr>
          <w:p w14:paraId="74A71011" w14:textId="77777777" w:rsidR="00937E00" w:rsidRPr="008C3753" w:rsidRDefault="00937E00" w:rsidP="00062D52">
            <w:pPr>
              <w:pStyle w:val="TAH"/>
            </w:pPr>
            <w:r w:rsidRPr="008C3753">
              <w:rPr>
                <w:rFonts w:cs="Arial"/>
              </w:rPr>
              <w:t>Frequency offset</w:t>
            </w:r>
          </w:p>
        </w:tc>
        <w:tc>
          <w:tcPr>
            <w:tcW w:w="2268" w:type="dxa"/>
            <w:gridSpan w:val="2"/>
          </w:tcPr>
          <w:p w14:paraId="48204B25" w14:textId="77777777" w:rsidR="00937E00" w:rsidRPr="008C3753" w:rsidRDefault="00937E00" w:rsidP="00062D52">
            <w:pPr>
              <w:pStyle w:val="TAH"/>
              <w:rPr>
                <w:rFonts w:cs="Arial"/>
              </w:rPr>
            </w:pPr>
            <w:r w:rsidRPr="008C3753">
              <w:rPr>
                <w:rFonts w:cs="Arial"/>
              </w:rPr>
              <w:t>SNR (dB)</w:t>
            </w:r>
          </w:p>
        </w:tc>
      </w:tr>
      <w:tr w:rsidR="00937E00" w:rsidRPr="008C3753" w14:paraId="4AEF56BE" w14:textId="77777777" w:rsidTr="00062D52">
        <w:trPr>
          <w:cantSplit/>
          <w:jc w:val="center"/>
        </w:trPr>
        <w:tc>
          <w:tcPr>
            <w:tcW w:w="1505" w:type="dxa"/>
            <w:tcBorders>
              <w:top w:val="nil"/>
              <w:bottom w:val="single" w:sz="4" w:space="0" w:color="auto"/>
            </w:tcBorders>
          </w:tcPr>
          <w:p w14:paraId="198F6F0E" w14:textId="77777777" w:rsidR="00937E00" w:rsidRPr="008C3753" w:rsidRDefault="00937E00" w:rsidP="00062D52">
            <w:pPr>
              <w:pStyle w:val="TAH"/>
            </w:pPr>
            <w:r w:rsidRPr="008C3753">
              <w:rPr>
                <w:rFonts w:cs="Arial"/>
              </w:rPr>
              <w:t>antennas</w:t>
            </w:r>
          </w:p>
        </w:tc>
        <w:tc>
          <w:tcPr>
            <w:tcW w:w="1613" w:type="dxa"/>
            <w:tcBorders>
              <w:top w:val="nil"/>
              <w:bottom w:val="single" w:sz="4" w:space="0" w:color="auto"/>
            </w:tcBorders>
          </w:tcPr>
          <w:p w14:paraId="2EA42CC0" w14:textId="77777777" w:rsidR="00937E00" w:rsidRPr="008C3753" w:rsidRDefault="00937E00" w:rsidP="00062D52">
            <w:pPr>
              <w:pStyle w:val="TAH"/>
            </w:pPr>
            <w:r w:rsidRPr="008C3753">
              <w:rPr>
                <w:rFonts w:cs="Arial"/>
              </w:rPr>
              <w:t>antennas</w:t>
            </w:r>
          </w:p>
        </w:tc>
        <w:tc>
          <w:tcPr>
            <w:tcW w:w="2552" w:type="dxa"/>
            <w:tcBorders>
              <w:top w:val="nil"/>
            </w:tcBorders>
          </w:tcPr>
          <w:p w14:paraId="6B559238" w14:textId="77777777" w:rsidR="00937E00" w:rsidRPr="008C3753" w:rsidRDefault="00937E00" w:rsidP="00062D52">
            <w:pPr>
              <w:pStyle w:val="TAH"/>
            </w:pPr>
            <w:r w:rsidRPr="008C3753">
              <w:t>and correlation matrix (annex G)</w:t>
            </w:r>
          </w:p>
        </w:tc>
        <w:tc>
          <w:tcPr>
            <w:tcW w:w="1842" w:type="dxa"/>
            <w:tcBorders>
              <w:top w:val="nil"/>
            </w:tcBorders>
          </w:tcPr>
          <w:p w14:paraId="4CD771B1" w14:textId="77777777" w:rsidR="00937E00" w:rsidRPr="008C3753" w:rsidRDefault="00937E00" w:rsidP="00062D52">
            <w:pPr>
              <w:pStyle w:val="TAH"/>
            </w:pPr>
          </w:p>
        </w:tc>
        <w:tc>
          <w:tcPr>
            <w:tcW w:w="1134" w:type="dxa"/>
          </w:tcPr>
          <w:p w14:paraId="00317D2E" w14:textId="77777777" w:rsidR="00937E00" w:rsidRPr="008C3753" w:rsidRDefault="00937E00" w:rsidP="00062D52">
            <w:pPr>
              <w:pStyle w:val="TAH"/>
            </w:pPr>
            <w:r w:rsidRPr="008C3753">
              <w:rPr>
                <w:rFonts w:cs="Arial"/>
              </w:rPr>
              <w:t xml:space="preserve">Burst format </w:t>
            </w:r>
            <w:r w:rsidRPr="008C3753">
              <w:rPr>
                <w:rFonts w:cs="Arial"/>
                <w:lang w:eastAsia="ja-JP"/>
              </w:rPr>
              <w:t>0</w:t>
            </w:r>
          </w:p>
        </w:tc>
        <w:tc>
          <w:tcPr>
            <w:tcW w:w="1134" w:type="dxa"/>
          </w:tcPr>
          <w:p w14:paraId="059BF414" w14:textId="77777777" w:rsidR="00937E00" w:rsidRPr="008C3753" w:rsidRDefault="00937E00" w:rsidP="00062D52">
            <w:pPr>
              <w:pStyle w:val="TAH"/>
              <w:rPr>
                <w:rFonts w:cs="Arial"/>
                <w:lang w:eastAsia="zh-CN"/>
              </w:rPr>
            </w:pPr>
            <w:r w:rsidRPr="008C3753">
              <w:rPr>
                <w:rFonts w:cs="Arial"/>
              </w:rPr>
              <w:t xml:space="preserve">Burst format </w:t>
            </w:r>
            <w:r>
              <w:rPr>
                <w:rFonts w:cs="Arial" w:hint="eastAsia"/>
                <w:lang w:eastAsia="zh-CN"/>
              </w:rPr>
              <w:t xml:space="preserve">1 </w:t>
            </w:r>
          </w:p>
        </w:tc>
      </w:tr>
      <w:tr w:rsidR="00937E00" w:rsidRPr="008C3753" w14:paraId="507FE3E4" w14:textId="77777777" w:rsidTr="00062D52">
        <w:trPr>
          <w:cantSplit/>
          <w:jc w:val="center"/>
        </w:trPr>
        <w:tc>
          <w:tcPr>
            <w:tcW w:w="1505" w:type="dxa"/>
            <w:tcBorders>
              <w:bottom w:val="nil"/>
            </w:tcBorders>
          </w:tcPr>
          <w:p w14:paraId="5ADF9711" w14:textId="77777777" w:rsidR="00937E00" w:rsidRPr="008C3753" w:rsidRDefault="00937E00" w:rsidP="00062D52">
            <w:pPr>
              <w:pStyle w:val="TAC"/>
            </w:pPr>
            <w:r w:rsidRPr="008C3753">
              <w:rPr>
                <w:rFonts w:cs="Arial"/>
              </w:rPr>
              <w:t>1</w:t>
            </w:r>
          </w:p>
        </w:tc>
        <w:tc>
          <w:tcPr>
            <w:tcW w:w="1613" w:type="dxa"/>
            <w:tcBorders>
              <w:bottom w:val="nil"/>
            </w:tcBorders>
          </w:tcPr>
          <w:p w14:paraId="4EB34B48" w14:textId="77777777" w:rsidR="00937E00" w:rsidRPr="008C3753" w:rsidRDefault="00937E00" w:rsidP="00062D52">
            <w:pPr>
              <w:pStyle w:val="TAC"/>
            </w:pPr>
            <w:r w:rsidRPr="008C3753">
              <w:rPr>
                <w:rFonts w:cs="Arial"/>
              </w:rPr>
              <w:t>2</w:t>
            </w:r>
          </w:p>
        </w:tc>
        <w:tc>
          <w:tcPr>
            <w:tcW w:w="2552" w:type="dxa"/>
          </w:tcPr>
          <w:p w14:paraId="4F5BD668" w14:textId="77777777" w:rsidR="00937E00" w:rsidRPr="008C3753" w:rsidRDefault="00937E00" w:rsidP="00062D52">
            <w:pPr>
              <w:pStyle w:val="TAC"/>
            </w:pPr>
            <w:r w:rsidRPr="008C3753">
              <w:rPr>
                <w:rFonts w:cs="Arial"/>
              </w:rPr>
              <w:t>AWGN</w:t>
            </w:r>
          </w:p>
        </w:tc>
        <w:tc>
          <w:tcPr>
            <w:tcW w:w="1842" w:type="dxa"/>
          </w:tcPr>
          <w:p w14:paraId="113D380A" w14:textId="77777777" w:rsidR="00937E00" w:rsidRPr="008C3753" w:rsidRDefault="00937E00" w:rsidP="00062D52">
            <w:pPr>
              <w:pStyle w:val="TAC"/>
            </w:pPr>
            <w:r w:rsidRPr="008C3753">
              <w:rPr>
                <w:rFonts w:cs="Arial"/>
              </w:rPr>
              <w:t>0</w:t>
            </w:r>
          </w:p>
        </w:tc>
        <w:tc>
          <w:tcPr>
            <w:tcW w:w="1134" w:type="dxa"/>
          </w:tcPr>
          <w:p w14:paraId="749B8C74" w14:textId="77777777" w:rsidR="00937E00" w:rsidRPr="008C3753" w:rsidRDefault="00937E00" w:rsidP="00062D52">
            <w:pPr>
              <w:pStyle w:val="TAC"/>
            </w:pPr>
            <w:r w:rsidRPr="008C3753">
              <w:rPr>
                <w:rFonts w:cs="Arial"/>
              </w:rPr>
              <w:t xml:space="preserve"> -14.2</w:t>
            </w:r>
          </w:p>
        </w:tc>
        <w:tc>
          <w:tcPr>
            <w:tcW w:w="1134" w:type="dxa"/>
          </w:tcPr>
          <w:p w14:paraId="0E684085" w14:textId="77777777" w:rsidR="00937E00" w:rsidRPr="008C3753" w:rsidRDefault="00937E00" w:rsidP="00062D52">
            <w:pPr>
              <w:pStyle w:val="TAC"/>
              <w:rPr>
                <w:rFonts w:cs="Arial"/>
                <w:lang w:eastAsia="zh-CN"/>
              </w:rPr>
            </w:pPr>
            <w:r>
              <w:rPr>
                <w:rFonts w:cs="Arial" w:hint="eastAsia"/>
                <w:lang w:eastAsia="zh-CN"/>
              </w:rPr>
              <w:t>-16.2</w:t>
            </w:r>
          </w:p>
        </w:tc>
      </w:tr>
      <w:tr w:rsidR="00937E00" w:rsidRPr="008C3753" w14:paraId="095241E9" w14:textId="77777777" w:rsidTr="00062D52">
        <w:trPr>
          <w:cantSplit/>
          <w:jc w:val="center"/>
        </w:trPr>
        <w:tc>
          <w:tcPr>
            <w:tcW w:w="1505" w:type="dxa"/>
            <w:tcBorders>
              <w:top w:val="nil"/>
              <w:bottom w:val="nil"/>
            </w:tcBorders>
          </w:tcPr>
          <w:p w14:paraId="555676CC" w14:textId="77777777" w:rsidR="00937E00" w:rsidRPr="008C3753" w:rsidRDefault="00937E00" w:rsidP="00062D52">
            <w:pPr>
              <w:pStyle w:val="TAC"/>
            </w:pPr>
          </w:p>
        </w:tc>
        <w:tc>
          <w:tcPr>
            <w:tcW w:w="1613" w:type="dxa"/>
            <w:tcBorders>
              <w:top w:val="nil"/>
              <w:bottom w:val="single" w:sz="4" w:space="0" w:color="auto"/>
            </w:tcBorders>
          </w:tcPr>
          <w:p w14:paraId="71184932" w14:textId="77777777" w:rsidR="00937E00" w:rsidRPr="008C3753" w:rsidRDefault="00937E00" w:rsidP="00062D52">
            <w:pPr>
              <w:pStyle w:val="TAC"/>
            </w:pPr>
          </w:p>
        </w:tc>
        <w:tc>
          <w:tcPr>
            <w:tcW w:w="2552" w:type="dxa"/>
          </w:tcPr>
          <w:p w14:paraId="4BBD023E" w14:textId="77777777" w:rsidR="00937E00" w:rsidRPr="008C3753" w:rsidRDefault="00937E00" w:rsidP="00062D52">
            <w:pPr>
              <w:pStyle w:val="TAC"/>
            </w:pPr>
            <w:r w:rsidRPr="008C3753">
              <w:rPr>
                <w:rFonts w:cs="Arial"/>
              </w:rPr>
              <w:t>TDLC300-100 Low</w:t>
            </w:r>
          </w:p>
        </w:tc>
        <w:tc>
          <w:tcPr>
            <w:tcW w:w="1842" w:type="dxa"/>
          </w:tcPr>
          <w:p w14:paraId="2D0BE0C3" w14:textId="77777777" w:rsidR="00937E00" w:rsidRPr="008C3753" w:rsidRDefault="00937E00" w:rsidP="00062D52">
            <w:pPr>
              <w:pStyle w:val="TAC"/>
            </w:pPr>
            <w:r w:rsidRPr="008C3753">
              <w:rPr>
                <w:rFonts w:cs="Arial"/>
              </w:rPr>
              <w:t>400 Hz</w:t>
            </w:r>
            <w:r w:rsidRPr="008C3753" w:rsidDel="001B2AD9">
              <w:rPr>
                <w:rFonts w:cs="Arial"/>
              </w:rPr>
              <w:t xml:space="preserve"> </w:t>
            </w:r>
          </w:p>
        </w:tc>
        <w:tc>
          <w:tcPr>
            <w:tcW w:w="1134" w:type="dxa"/>
          </w:tcPr>
          <w:p w14:paraId="3BBA6352" w14:textId="77777777" w:rsidR="00937E00" w:rsidRPr="008C3753" w:rsidRDefault="00937E00" w:rsidP="00062D52">
            <w:pPr>
              <w:pStyle w:val="TAC"/>
            </w:pPr>
            <w:r w:rsidRPr="008C3753">
              <w:rPr>
                <w:rFonts w:cs="Arial"/>
              </w:rPr>
              <w:t>-6.0</w:t>
            </w:r>
          </w:p>
        </w:tc>
        <w:tc>
          <w:tcPr>
            <w:tcW w:w="1134" w:type="dxa"/>
          </w:tcPr>
          <w:p w14:paraId="78810964" w14:textId="77777777" w:rsidR="00937E00" w:rsidRPr="008C3753" w:rsidRDefault="00937E00" w:rsidP="00062D52">
            <w:pPr>
              <w:pStyle w:val="TAC"/>
              <w:rPr>
                <w:rFonts w:cs="Arial"/>
                <w:lang w:eastAsia="zh-CN"/>
              </w:rPr>
            </w:pPr>
            <w:r>
              <w:rPr>
                <w:rFonts w:cs="Arial" w:hint="eastAsia"/>
                <w:lang w:eastAsia="zh-CN"/>
              </w:rPr>
              <w:t>N/A</w:t>
            </w:r>
          </w:p>
        </w:tc>
      </w:tr>
      <w:tr w:rsidR="00937E00" w:rsidRPr="008C3753" w14:paraId="0336E62E" w14:textId="77777777" w:rsidTr="00062D52">
        <w:trPr>
          <w:cantSplit/>
          <w:jc w:val="center"/>
        </w:trPr>
        <w:tc>
          <w:tcPr>
            <w:tcW w:w="1505" w:type="dxa"/>
            <w:tcBorders>
              <w:top w:val="nil"/>
              <w:bottom w:val="nil"/>
            </w:tcBorders>
          </w:tcPr>
          <w:p w14:paraId="33B72F6F" w14:textId="77777777" w:rsidR="00937E00" w:rsidRPr="008C3753" w:rsidRDefault="00937E00" w:rsidP="00062D52">
            <w:pPr>
              <w:pStyle w:val="TAC"/>
            </w:pPr>
          </w:p>
        </w:tc>
        <w:tc>
          <w:tcPr>
            <w:tcW w:w="1613" w:type="dxa"/>
            <w:tcBorders>
              <w:bottom w:val="nil"/>
            </w:tcBorders>
          </w:tcPr>
          <w:p w14:paraId="15A37A1C" w14:textId="77777777" w:rsidR="00937E00" w:rsidRPr="008C3753" w:rsidRDefault="00937E00" w:rsidP="00062D52">
            <w:pPr>
              <w:pStyle w:val="TAC"/>
            </w:pPr>
            <w:r w:rsidRPr="008C3753">
              <w:rPr>
                <w:rFonts w:cs="Arial"/>
              </w:rPr>
              <w:t>4</w:t>
            </w:r>
          </w:p>
        </w:tc>
        <w:tc>
          <w:tcPr>
            <w:tcW w:w="2552" w:type="dxa"/>
          </w:tcPr>
          <w:p w14:paraId="3B905445" w14:textId="77777777" w:rsidR="00937E00" w:rsidRPr="008C3753" w:rsidRDefault="00937E00" w:rsidP="00062D52">
            <w:pPr>
              <w:pStyle w:val="TAC"/>
            </w:pPr>
            <w:r w:rsidRPr="008C3753">
              <w:rPr>
                <w:rFonts w:cs="Arial"/>
              </w:rPr>
              <w:t>AWGN</w:t>
            </w:r>
          </w:p>
        </w:tc>
        <w:tc>
          <w:tcPr>
            <w:tcW w:w="1842" w:type="dxa"/>
          </w:tcPr>
          <w:p w14:paraId="2AFDBB93" w14:textId="77777777" w:rsidR="00937E00" w:rsidRPr="008C3753" w:rsidRDefault="00937E00" w:rsidP="00062D52">
            <w:pPr>
              <w:pStyle w:val="TAC"/>
            </w:pPr>
            <w:r w:rsidRPr="008C3753">
              <w:rPr>
                <w:rFonts w:cs="Arial"/>
              </w:rPr>
              <w:t>0</w:t>
            </w:r>
          </w:p>
        </w:tc>
        <w:tc>
          <w:tcPr>
            <w:tcW w:w="1134" w:type="dxa"/>
          </w:tcPr>
          <w:p w14:paraId="6311CE71" w14:textId="77777777" w:rsidR="00937E00" w:rsidRPr="008C3753" w:rsidRDefault="00937E00" w:rsidP="00062D52">
            <w:pPr>
              <w:pStyle w:val="TAC"/>
            </w:pPr>
            <w:r w:rsidRPr="008C3753">
              <w:rPr>
                <w:rFonts w:cs="Arial"/>
              </w:rPr>
              <w:t xml:space="preserve"> -16.4</w:t>
            </w:r>
          </w:p>
        </w:tc>
        <w:tc>
          <w:tcPr>
            <w:tcW w:w="1134" w:type="dxa"/>
          </w:tcPr>
          <w:p w14:paraId="3D29AF4D" w14:textId="77777777" w:rsidR="00937E00" w:rsidRPr="008C3753" w:rsidRDefault="00937E00" w:rsidP="00062D52">
            <w:pPr>
              <w:pStyle w:val="TAC"/>
              <w:rPr>
                <w:rFonts w:cs="Arial"/>
              </w:rPr>
            </w:pPr>
            <w:r>
              <w:rPr>
                <w:rFonts w:cs="Arial" w:hint="eastAsia"/>
                <w:lang w:eastAsia="zh-CN"/>
              </w:rPr>
              <w:t>-18.5</w:t>
            </w:r>
          </w:p>
        </w:tc>
      </w:tr>
      <w:tr w:rsidR="00937E00" w:rsidRPr="008C3753" w14:paraId="26E6EDD3" w14:textId="77777777" w:rsidTr="00062D52">
        <w:trPr>
          <w:cantSplit/>
          <w:jc w:val="center"/>
        </w:trPr>
        <w:tc>
          <w:tcPr>
            <w:tcW w:w="1505" w:type="dxa"/>
            <w:tcBorders>
              <w:top w:val="nil"/>
              <w:bottom w:val="nil"/>
            </w:tcBorders>
          </w:tcPr>
          <w:p w14:paraId="6C2937F1" w14:textId="77777777" w:rsidR="00937E00" w:rsidRPr="008C3753" w:rsidRDefault="00937E00" w:rsidP="00062D52">
            <w:pPr>
              <w:pStyle w:val="TAC"/>
            </w:pPr>
          </w:p>
        </w:tc>
        <w:tc>
          <w:tcPr>
            <w:tcW w:w="1613" w:type="dxa"/>
            <w:tcBorders>
              <w:top w:val="nil"/>
              <w:bottom w:val="single" w:sz="4" w:space="0" w:color="auto"/>
            </w:tcBorders>
          </w:tcPr>
          <w:p w14:paraId="04541277" w14:textId="77777777" w:rsidR="00937E00" w:rsidRPr="008C3753" w:rsidRDefault="00937E00" w:rsidP="00062D52">
            <w:pPr>
              <w:pStyle w:val="TAC"/>
            </w:pPr>
          </w:p>
        </w:tc>
        <w:tc>
          <w:tcPr>
            <w:tcW w:w="2552" w:type="dxa"/>
          </w:tcPr>
          <w:p w14:paraId="285517A7" w14:textId="77777777" w:rsidR="00937E00" w:rsidRPr="008C3753" w:rsidRDefault="00937E00" w:rsidP="00062D52">
            <w:pPr>
              <w:pStyle w:val="TAC"/>
              <w:rPr>
                <w:rFonts w:cs="Arial"/>
              </w:rPr>
            </w:pPr>
            <w:r w:rsidRPr="008C3753">
              <w:rPr>
                <w:rFonts w:cs="Arial"/>
              </w:rPr>
              <w:t>TDLC300-100 Low</w:t>
            </w:r>
          </w:p>
        </w:tc>
        <w:tc>
          <w:tcPr>
            <w:tcW w:w="1842" w:type="dxa"/>
          </w:tcPr>
          <w:p w14:paraId="637932E3"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Pr>
          <w:p w14:paraId="3BA22AC5" w14:textId="77777777" w:rsidR="00937E00" w:rsidRPr="008C3753" w:rsidRDefault="00937E00" w:rsidP="00062D52">
            <w:pPr>
              <w:pStyle w:val="TAC"/>
              <w:rPr>
                <w:rFonts w:cs="Arial"/>
              </w:rPr>
            </w:pPr>
            <w:r w:rsidRPr="008C3753">
              <w:rPr>
                <w:rFonts w:cs="Arial"/>
              </w:rPr>
              <w:t xml:space="preserve"> -11.3</w:t>
            </w:r>
          </w:p>
        </w:tc>
        <w:tc>
          <w:tcPr>
            <w:tcW w:w="1134" w:type="dxa"/>
          </w:tcPr>
          <w:p w14:paraId="574FAE84" w14:textId="77777777" w:rsidR="00937E00" w:rsidRPr="008C3753" w:rsidRDefault="00937E00" w:rsidP="00062D52">
            <w:pPr>
              <w:pStyle w:val="TAC"/>
              <w:rPr>
                <w:rFonts w:cs="Arial"/>
              </w:rPr>
            </w:pPr>
            <w:r>
              <w:rPr>
                <w:rFonts w:cs="Arial" w:hint="eastAsia"/>
                <w:lang w:eastAsia="zh-CN"/>
              </w:rPr>
              <w:t>N/A</w:t>
            </w:r>
          </w:p>
        </w:tc>
      </w:tr>
      <w:tr w:rsidR="00937E00" w:rsidRPr="008C3753" w14:paraId="63F81D73" w14:textId="77777777" w:rsidTr="00062D52">
        <w:trPr>
          <w:cantSplit/>
          <w:jc w:val="center"/>
        </w:trPr>
        <w:tc>
          <w:tcPr>
            <w:tcW w:w="1505" w:type="dxa"/>
            <w:tcBorders>
              <w:top w:val="nil"/>
              <w:bottom w:val="nil"/>
            </w:tcBorders>
          </w:tcPr>
          <w:p w14:paraId="043E7266" w14:textId="77777777" w:rsidR="00937E00" w:rsidRPr="008C3753" w:rsidRDefault="00937E00" w:rsidP="00062D52">
            <w:pPr>
              <w:pStyle w:val="TAC"/>
            </w:pPr>
          </w:p>
        </w:tc>
        <w:tc>
          <w:tcPr>
            <w:tcW w:w="1613" w:type="dxa"/>
            <w:tcBorders>
              <w:bottom w:val="nil"/>
            </w:tcBorders>
          </w:tcPr>
          <w:p w14:paraId="6AB7761D" w14:textId="77777777" w:rsidR="00937E00" w:rsidRPr="008C3753" w:rsidRDefault="00937E00" w:rsidP="00062D52">
            <w:pPr>
              <w:pStyle w:val="TAC"/>
            </w:pPr>
            <w:r w:rsidRPr="008C3753">
              <w:rPr>
                <w:rFonts w:cs="Arial"/>
              </w:rPr>
              <w:t>8</w:t>
            </w:r>
          </w:p>
        </w:tc>
        <w:tc>
          <w:tcPr>
            <w:tcW w:w="2552" w:type="dxa"/>
          </w:tcPr>
          <w:p w14:paraId="1B3B262E" w14:textId="77777777" w:rsidR="00937E00" w:rsidRPr="008C3753" w:rsidRDefault="00937E00" w:rsidP="00062D52">
            <w:pPr>
              <w:pStyle w:val="TAC"/>
              <w:rPr>
                <w:rFonts w:cs="Arial"/>
              </w:rPr>
            </w:pPr>
            <w:r w:rsidRPr="008C3753">
              <w:rPr>
                <w:rFonts w:cs="Arial"/>
              </w:rPr>
              <w:t>AWGN</w:t>
            </w:r>
          </w:p>
        </w:tc>
        <w:tc>
          <w:tcPr>
            <w:tcW w:w="1842" w:type="dxa"/>
          </w:tcPr>
          <w:p w14:paraId="47347EEA" w14:textId="77777777" w:rsidR="00937E00" w:rsidRPr="008C3753" w:rsidRDefault="00937E00" w:rsidP="00062D52">
            <w:pPr>
              <w:pStyle w:val="TAC"/>
              <w:rPr>
                <w:rFonts w:cs="Arial"/>
              </w:rPr>
            </w:pPr>
            <w:r w:rsidRPr="008C3753">
              <w:rPr>
                <w:rFonts w:cs="Arial"/>
              </w:rPr>
              <w:t>0</w:t>
            </w:r>
          </w:p>
        </w:tc>
        <w:tc>
          <w:tcPr>
            <w:tcW w:w="1134" w:type="dxa"/>
          </w:tcPr>
          <w:p w14:paraId="43F5A66F" w14:textId="77777777" w:rsidR="00937E00" w:rsidRPr="008C3753" w:rsidRDefault="00937E00" w:rsidP="00062D52">
            <w:pPr>
              <w:pStyle w:val="TAC"/>
              <w:rPr>
                <w:rFonts w:cs="Arial"/>
              </w:rPr>
            </w:pPr>
            <w:r w:rsidRPr="008C3753">
              <w:rPr>
                <w:rFonts w:cs="Arial"/>
              </w:rPr>
              <w:t xml:space="preserve"> -18.6</w:t>
            </w:r>
          </w:p>
        </w:tc>
        <w:tc>
          <w:tcPr>
            <w:tcW w:w="1134" w:type="dxa"/>
          </w:tcPr>
          <w:p w14:paraId="41FEB87B" w14:textId="77777777" w:rsidR="00937E00" w:rsidRPr="008C3753" w:rsidRDefault="00937E00" w:rsidP="00062D52">
            <w:pPr>
              <w:pStyle w:val="TAC"/>
              <w:rPr>
                <w:rFonts w:cs="Arial"/>
              </w:rPr>
            </w:pPr>
            <w:r>
              <w:rPr>
                <w:rFonts w:cs="Arial" w:hint="eastAsia"/>
                <w:lang w:eastAsia="zh-CN"/>
              </w:rPr>
              <w:t>-21.0</w:t>
            </w:r>
          </w:p>
        </w:tc>
      </w:tr>
      <w:tr w:rsidR="00937E00" w:rsidRPr="008C3753" w14:paraId="52D1808D" w14:textId="77777777" w:rsidTr="00062D52">
        <w:trPr>
          <w:cantSplit/>
          <w:jc w:val="center"/>
        </w:trPr>
        <w:tc>
          <w:tcPr>
            <w:tcW w:w="1505" w:type="dxa"/>
            <w:tcBorders>
              <w:top w:val="nil"/>
              <w:bottom w:val="single" w:sz="4" w:space="0" w:color="auto"/>
            </w:tcBorders>
          </w:tcPr>
          <w:p w14:paraId="408EABA7" w14:textId="77777777" w:rsidR="00937E00" w:rsidRPr="008C3753" w:rsidRDefault="00937E00" w:rsidP="00062D52">
            <w:pPr>
              <w:pStyle w:val="TAC"/>
            </w:pPr>
          </w:p>
        </w:tc>
        <w:tc>
          <w:tcPr>
            <w:tcW w:w="1613" w:type="dxa"/>
            <w:tcBorders>
              <w:top w:val="nil"/>
              <w:bottom w:val="single" w:sz="4" w:space="0" w:color="auto"/>
            </w:tcBorders>
          </w:tcPr>
          <w:p w14:paraId="3C5C0E91" w14:textId="77777777" w:rsidR="00937E00" w:rsidRPr="008C3753" w:rsidRDefault="00937E00" w:rsidP="00062D52">
            <w:pPr>
              <w:pStyle w:val="TAC"/>
            </w:pPr>
          </w:p>
        </w:tc>
        <w:tc>
          <w:tcPr>
            <w:tcW w:w="2552" w:type="dxa"/>
            <w:tcBorders>
              <w:bottom w:val="single" w:sz="4" w:space="0" w:color="auto"/>
            </w:tcBorders>
          </w:tcPr>
          <w:p w14:paraId="32A7B5E8" w14:textId="77777777" w:rsidR="00937E00" w:rsidRPr="008C3753" w:rsidRDefault="00937E00" w:rsidP="00062D52">
            <w:pPr>
              <w:pStyle w:val="TAC"/>
              <w:rPr>
                <w:rFonts w:cs="Arial"/>
              </w:rPr>
            </w:pPr>
            <w:r w:rsidRPr="008C3753">
              <w:rPr>
                <w:rFonts w:cs="Arial"/>
              </w:rPr>
              <w:t>TDLC300-100 Low</w:t>
            </w:r>
          </w:p>
        </w:tc>
        <w:tc>
          <w:tcPr>
            <w:tcW w:w="1842" w:type="dxa"/>
            <w:tcBorders>
              <w:bottom w:val="single" w:sz="4" w:space="0" w:color="auto"/>
            </w:tcBorders>
          </w:tcPr>
          <w:p w14:paraId="66FA47F7" w14:textId="77777777" w:rsidR="00937E00" w:rsidRPr="008C3753" w:rsidRDefault="00937E00" w:rsidP="00062D52">
            <w:pPr>
              <w:pStyle w:val="TAC"/>
              <w:rPr>
                <w:rFonts w:cs="Arial"/>
              </w:rPr>
            </w:pPr>
            <w:r w:rsidRPr="008C3753">
              <w:rPr>
                <w:rFonts w:cs="Arial"/>
              </w:rPr>
              <w:t>400 Hz</w:t>
            </w:r>
            <w:r w:rsidRPr="008C3753" w:rsidDel="001B2AD9">
              <w:rPr>
                <w:rFonts w:cs="Arial"/>
              </w:rPr>
              <w:t xml:space="preserve"> </w:t>
            </w:r>
          </w:p>
        </w:tc>
        <w:tc>
          <w:tcPr>
            <w:tcW w:w="1134" w:type="dxa"/>
            <w:tcBorders>
              <w:bottom w:val="single" w:sz="4" w:space="0" w:color="auto"/>
            </w:tcBorders>
          </w:tcPr>
          <w:p w14:paraId="2AA7C1E6" w14:textId="77777777" w:rsidR="00937E00" w:rsidRPr="008C3753" w:rsidRDefault="00937E00" w:rsidP="00062D52">
            <w:pPr>
              <w:pStyle w:val="TAC"/>
              <w:rPr>
                <w:rFonts w:cs="Arial"/>
              </w:rPr>
            </w:pPr>
            <w:r w:rsidRPr="008C3753">
              <w:rPr>
                <w:rFonts w:cs="Arial"/>
              </w:rPr>
              <w:t xml:space="preserve"> -15.2</w:t>
            </w:r>
          </w:p>
        </w:tc>
        <w:tc>
          <w:tcPr>
            <w:tcW w:w="1134" w:type="dxa"/>
            <w:tcBorders>
              <w:bottom w:val="single" w:sz="4" w:space="0" w:color="auto"/>
            </w:tcBorders>
          </w:tcPr>
          <w:p w14:paraId="00C64F01" w14:textId="77777777" w:rsidR="00937E00" w:rsidRPr="008C3753" w:rsidRDefault="00937E00" w:rsidP="00062D52">
            <w:pPr>
              <w:pStyle w:val="TAC"/>
              <w:rPr>
                <w:rFonts w:cs="Arial"/>
              </w:rPr>
            </w:pPr>
            <w:r>
              <w:rPr>
                <w:rFonts w:cs="Arial" w:hint="eastAsia"/>
                <w:lang w:eastAsia="zh-CN"/>
              </w:rPr>
              <w:t>N/A</w:t>
            </w:r>
          </w:p>
        </w:tc>
      </w:tr>
    </w:tbl>
    <w:p w14:paraId="4A3D7AFD" w14:textId="77777777" w:rsidR="00937E00" w:rsidRPr="008C3753" w:rsidRDefault="00937E00" w:rsidP="00937E00"/>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709" w:name="_Toc45884709"/>
    </w:p>
    <w:p w14:paraId="6314F79E" w14:textId="77777777" w:rsidR="0063624E" w:rsidRPr="008C3753" w:rsidRDefault="0063624E" w:rsidP="00DA2FC1">
      <w:pPr>
        <w:pStyle w:val="Heading4"/>
      </w:pPr>
      <w:bookmarkStart w:id="13710" w:name="_Toc53182741"/>
      <w:bookmarkStart w:id="13711" w:name="_Toc58860525"/>
      <w:bookmarkStart w:id="13712" w:name="_Toc58863029"/>
      <w:bookmarkStart w:id="13713" w:name="_Toc61183014"/>
      <w:bookmarkStart w:id="13714" w:name="_Toc66728329"/>
      <w:bookmarkStart w:id="13715" w:name="_Toc74962205"/>
      <w:bookmarkStart w:id="13716" w:name="_Toc75243115"/>
      <w:bookmarkStart w:id="13717" w:name="_Toc76545461"/>
      <w:bookmarkStart w:id="13718" w:name="_Toc82595564"/>
      <w:bookmarkStart w:id="13719" w:name="_Toc89955595"/>
      <w:bookmarkStart w:id="13720" w:name="_Toc98774022"/>
      <w:bookmarkStart w:id="13721" w:name="_Toc106201783"/>
      <w:bookmarkStart w:id="13722" w:name="_Toc115191637"/>
      <w:bookmarkStart w:id="13723" w:name="_Toc122013526"/>
      <w:bookmarkStart w:id="13724" w:name="_Toc124156345"/>
      <w:bookmarkStart w:id="13725" w:name="_Toc131538105"/>
      <w:bookmarkStart w:id="13726" w:name="_Toc137398312"/>
      <w:bookmarkStart w:id="13727" w:name="_Toc156576530"/>
      <w:bookmarkStart w:id="13728" w:name="_Toc176945074"/>
      <w:bookmarkStart w:id="13729" w:name="_Toc187257352"/>
      <w:r w:rsidRPr="008C3753">
        <w:t>8.4.1.6</w:t>
      </w:r>
      <w:r w:rsidRPr="008C3753">
        <w:tab/>
        <w:t>Test requirement for high speed train</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730" w:name="_Toc74962206"/>
      <w:bookmarkStart w:id="13731" w:name="_Toc75243116"/>
      <w:bookmarkStart w:id="13732" w:name="_Toc76545462"/>
      <w:bookmarkStart w:id="13733" w:name="_Toc82595565"/>
      <w:bookmarkStart w:id="13734" w:name="_Toc89955596"/>
      <w:bookmarkStart w:id="13735" w:name="_Toc98774023"/>
      <w:bookmarkStart w:id="13736" w:name="_Toc106201784"/>
      <w:bookmarkStart w:id="13737" w:name="_Toc115191638"/>
      <w:bookmarkStart w:id="13738" w:name="_Toc122013527"/>
      <w:bookmarkStart w:id="13739" w:name="_Toc124156346"/>
      <w:bookmarkStart w:id="13740" w:name="_Toc131538106"/>
      <w:bookmarkStart w:id="13741" w:name="_Toc137398313"/>
      <w:bookmarkStart w:id="13742" w:name="_Toc156576531"/>
      <w:bookmarkStart w:id="13743" w:name="_Toc176945075"/>
      <w:bookmarkStart w:id="13744" w:name="_Toc18725735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745" w:name="_Toc21100218"/>
      <w:bookmarkStart w:id="13746" w:name="_Toc29810016"/>
      <w:bookmarkStart w:id="13747" w:name="_Toc36645409"/>
      <w:bookmarkStart w:id="13748" w:name="_Toc37272463"/>
      <w:bookmarkStart w:id="13749" w:name="_Toc45884710"/>
      <w:r w:rsidRPr="008C3753">
        <w:br w:type="page"/>
      </w:r>
    </w:p>
    <w:p w14:paraId="7F46FA03" w14:textId="22E00D45" w:rsidR="00065F15" w:rsidRPr="008C3753" w:rsidRDefault="00065F15" w:rsidP="002073AF">
      <w:pPr>
        <w:pStyle w:val="Heading8"/>
      </w:pPr>
      <w:bookmarkStart w:id="13750" w:name="_Toc53182742"/>
      <w:bookmarkStart w:id="13751" w:name="_Toc58860526"/>
      <w:bookmarkStart w:id="13752" w:name="_Toc58863030"/>
      <w:bookmarkStart w:id="13753" w:name="_Toc61183015"/>
      <w:bookmarkStart w:id="13754" w:name="_Toc66728330"/>
      <w:bookmarkStart w:id="13755" w:name="_Toc74962207"/>
      <w:bookmarkStart w:id="13756" w:name="_Toc75243117"/>
      <w:bookmarkStart w:id="13757" w:name="_Toc76545463"/>
      <w:bookmarkStart w:id="13758" w:name="_Toc82595566"/>
      <w:bookmarkStart w:id="13759" w:name="_Toc89955597"/>
      <w:bookmarkStart w:id="13760" w:name="_Toc98774024"/>
      <w:bookmarkStart w:id="13761" w:name="_Toc106201785"/>
      <w:bookmarkStart w:id="13762" w:name="_Toc115191639"/>
      <w:bookmarkStart w:id="13763" w:name="_Toc122013528"/>
      <w:bookmarkStart w:id="13764" w:name="_Toc124156347"/>
      <w:bookmarkStart w:id="13765" w:name="_Toc131538107"/>
      <w:bookmarkStart w:id="13766" w:name="_Toc137398314"/>
      <w:bookmarkStart w:id="13767" w:name="_Toc156576532"/>
      <w:bookmarkStart w:id="13768" w:name="_Toc176945076"/>
      <w:bookmarkStart w:id="13769" w:name="_Toc187257354"/>
      <w:r w:rsidRPr="008C3753">
        <w:t>Annex A (normative):</w:t>
      </w:r>
      <w:r w:rsidRPr="008C3753">
        <w:br/>
        <w:t>Reference measurement channels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C7658EF" w14:textId="1122A0D7" w:rsidR="002D6208" w:rsidRPr="008C3753" w:rsidRDefault="002D6208" w:rsidP="002D6208">
      <w:pPr>
        <w:pStyle w:val="Heading1"/>
      </w:pPr>
      <w:bookmarkStart w:id="13770" w:name="_Toc21100219"/>
      <w:bookmarkStart w:id="13771" w:name="_Toc29810017"/>
      <w:bookmarkStart w:id="13772" w:name="_Toc36645410"/>
      <w:bookmarkStart w:id="13773" w:name="_Toc37272464"/>
      <w:bookmarkStart w:id="13774" w:name="_Toc45884711"/>
      <w:bookmarkStart w:id="13775" w:name="_Toc53182743"/>
      <w:bookmarkStart w:id="13776" w:name="_Toc58860527"/>
      <w:bookmarkStart w:id="13777" w:name="_Toc58863031"/>
      <w:bookmarkStart w:id="13778" w:name="_Toc61183016"/>
      <w:bookmarkStart w:id="13779" w:name="_Toc66728331"/>
      <w:bookmarkStart w:id="13780" w:name="_Toc74962208"/>
      <w:bookmarkStart w:id="13781" w:name="_Toc75243118"/>
      <w:bookmarkStart w:id="13782" w:name="_Toc76545464"/>
      <w:bookmarkStart w:id="13783" w:name="_Toc82595567"/>
      <w:bookmarkStart w:id="13784" w:name="_Toc89955598"/>
      <w:bookmarkStart w:id="13785" w:name="_Toc98774025"/>
      <w:bookmarkStart w:id="13786" w:name="_Toc106201786"/>
      <w:bookmarkStart w:id="13787" w:name="_Toc115191640"/>
      <w:bookmarkStart w:id="13788" w:name="_Toc122013529"/>
      <w:bookmarkStart w:id="13789" w:name="_Toc124156348"/>
      <w:bookmarkStart w:id="13790" w:name="_Toc131538108"/>
      <w:bookmarkStart w:id="13791" w:name="_Toc137398315"/>
      <w:bookmarkStart w:id="13792" w:name="_Toc156576533"/>
      <w:bookmarkStart w:id="13793" w:name="_Toc176945077"/>
      <w:bookmarkStart w:id="13794" w:name="_Toc187257355"/>
      <w:bookmarkStart w:id="13795"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p>
    <w:p w14:paraId="6372B579" w14:textId="1FC699B9" w:rsidR="00177EED" w:rsidRDefault="00177EED" w:rsidP="00177EED">
      <w:bookmarkStart w:id="13796" w:name="_Toc21100220"/>
      <w:bookmarkStart w:id="13797"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lang w:val="fr-FR"/>
              </w:rPr>
              <w:t>G-FR1-A1-</w:t>
            </w:r>
            <w:r w:rsidRPr="005079CE">
              <w:rPr>
                <w:rFonts w:ascii="Arial" w:hAnsi="Arial" w:cs="Arial" w:hint="eastAsia"/>
                <w:b/>
                <w:sz w:val="18"/>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rPr>
            </w:pPr>
            <w:r w:rsidRPr="005079CE">
              <w:rPr>
                <w:rFonts w:ascii="Arial" w:eastAsia="SimSun" w:hAnsi="Arial" w:cs="Arial" w:hint="eastAsia"/>
                <w:kern w:val="2"/>
                <w:sz w:val="18"/>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4.1pt;height:11.4pt" o:ole="">
                  <v:imagedata r:id="rId87" o:title=""/>
                </v:shape>
                <o:OLEObject Type="Embed" ProgID="Equation.3" ShapeID="_x0000_i1069" DrawAspect="Content" ObjectID="_1812201153" r:id="rId88"/>
              </w:object>
            </w:r>
            <w:r>
              <w:rPr>
                <w:rFonts w:hint="eastAsia"/>
              </w:rPr>
              <w:t xml:space="preserve">= 2, </w:t>
            </w:r>
            <w:r>
              <w:object w:dxaOrig="120" w:dyaOrig="240" w14:anchorId="25DE343B">
                <v:shape id="_x0000_i1070" type="#_x0000_t75" style="width:4.1pt;height:11.4pt" o:ole="">
                  <v:imagedata r:id="rId89" o:title=""/>
                </v:shape>
                <o:OLEObject Type="Embed" ProgID="Equation.3" ShapeID="_x0000_i1070" DrawAspect="Content" ObjectID="_1812201154"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4pt;height:11.4pt" o:ole="">
                  <v:imagedata r:id="rId91" o:title=""/>
                </v:shape>
                <o:OLEObject Type="Embed" ProgID="Equation.DSMT4" ShapeID="_x0000_i1071" DrawAspect="Content" ObjectID="_1812201155"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98" w:name="_Toc36645411"/>
      <w:bookmarkStart w:id="13799" w:name="_Toc37272465"/>
      <w:bookmarkStart w:id="13800" w:name="_Toc45884712"/>
      <w:bookmarkStart w:id="13801" w:name="_Toc53182744"/>
      <w:bookmarkStart w:id="13802" w:name="_Toc58860528"/>
      <w:bookmarkStart w:id="13803" w:name="_Toc58863032"/>
      <w:bookmarkStart w:id="13804" w:name="_Toc61183017"/>
      <w:bookmarkStart w:id="13805" w:name="_Toc66728332"/>
      <w:bookmarkStart w:id="13806" w:name="_Toc74962209"/>
      <w:bookmarkStart w:id="13807" w:name="_Toc75243119"/>
      <w:bookmarkStart w:id="13808" w:name="_Toc76545465"/>
      <w:bookmarkStart w:id="13809" w:name="_Toc82595568"/>
      <w:bookmarkStart w:id="13810" w:name="_Toc89955599"/>
      <w:bookmarkStart w:id="13811" w:name="_Toc98774026"/>
      <w:bookmarkStart w:id="13812" w:name="_Toc106201787"/>
      <w:bookmarkStart w:id="13813" w:name="_Toc115191641"/>
      <w:bookmarkStart w:id="13814" w:name="_Toc122013530"/>
      <w:bookmarkStart w:id="13815" w:name="_Toc124156349"/>
      <w:bookmarkStart w:id="13816" w:name="_Toc131538109"/>
      <w:bookmarkStart w:id="13817" w:name="_Toc137398316"/>
      <w:bookmarkStart w:id="13818" w:name="_Toc156576534"/>
      <w:bookmarkStart w:id="13819" w:name="_Toc176945078"/>
      <w:bookmarkStart w:id="13820" w:name="_Toc187257356"/>
      <w:r w:rsidRPr="008C3753">
        <w:t>A.2</w:t>
      </w:r>
      <w:r w:rsidRPr="008C3753">
        <w:tab/>
        <w:t>Fixed Reference Channels for dynamic range (16QAM, R=2/3)</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hint="eastAsia"/>
                <w:sz w:val="18"/>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821" w:name="_Toc21100221"/>
      <w:bookmarkStart w:id="13822" w:name="_Toc29810019"/>
      <w:bookmarkStart w:id="13823" w:name="_Toc36645412"/>
      <w:bookmarkStart w:id="13824" w:name="_Toc37272466"/>
      <w:bookmarkStart w:id="13825" w:name="_Toc45884713"/>
      <w:bookmarkStart w:id="13826" w:name="_Toc53182745"/>
      <w:bookmarkStart w:id="13827" w:name="_Toc58860529"/>
      <w:bookmarkStart w:id="13828" w:name="_Toc58863033"/>
      <w:bookmarkStart w:id="13829" w:name="_Toc61183018"/>
      <w:bookmarkStart w:id="13830" w:name="_Toc66728333"/>
      <w:bookmarkStart w:id="13831" w:name="_Toc74962210"/>
      <w:bookmarkStart w:id="13832" w:name="_Toc75243120"/>
      <w:bookmarkStart w:id="13833" w:name="_Toc76545466"/>
      <w:bookmarkStart w:id="13834" w:name="_Toc82595569"/>
      <w:bookmarkStart w:id="13835" w:name="_Toc89955600"/>
      <w:bookmarkStart w:id="13836" w:name="_Toc98774027"/>
      <w:bookmarkStart w:id="13837" w:name="_Toc106201788"/>
      <w:bookmarkStart w:id="13838" w:name="_Toc115191642"/>
      <w:bookmarkStart w:id="13839" w:name="_Toc122013531"/>
      <w:bookmarkStart w:id="13840" w:name="_Toc124156350"/>
      <w:bookmarkStart w:id="13841" w:name="_Toc131538110"/>
      <w:bookmarkStart w:id="13842" w:name="_Toc137398317"/>
      <w:bookmarkStart w:id="13843" w:name="_Toc156576535"/>
      <w:bookmarkStart w:id="13844" w:name="_Toc176945079"/>
      <w:bookmarkStart w:id="13845" w:name="_Toc187257357"/>
      <w:bookmarkEnd w:id="13795"/>
      <w:r w:rsidRPr="008C3753">
        <w:t>A.3</w:t>
      </w:r>
      <w:r w:rsidRPr="008C3753">
        <w:tab/>
        <w:t>Fixed Reference Channels for performance requirements (QPSK, R=193/1024)</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32D8F33A" w14:textId="2D103B88" w:rsidR="000A0D8B" w:rsidRPr="008C3753" w:rsidRDefault="000A0D8B" w:rsidP="000A0D8B">
      <w:r w:rsidRPr="008C3753">
        <w:t>The parameters for the reference measurement channels are specified in table A.3-2, table A.3-2A, table A.3-4</w:t>
      </w:r>
      <w:r w:rsidR="003646AC">
        <w:t>.</w:t>
      </w:r>
      <w:r w:rsidRPr="008C3753">
        <w:t xml:space="preserve"> table A.3-6</w:t>
      </w:r>
      <w:r w:rsidR="00676234">
        <w:t xml:space="preserve"> and table A.3-8</w:t>
      </w:r>
      <w:r w:rsidRPr="008C3753">
        <w:t xml:space="preserve">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3BF13C8A" w14:textId="77777777" w:rsidR="00027403" w:rsidRDefault="007030C1" w:rsidP="00027403">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02242C52" w14:textId="30AC3B52" w:rsidR="00B54AB6" w:rsidRDefault="00027403" w:rsidP="00027403">
      <w:pPr>
        <w:pStyle w:val="B1"/>
      </w:pPr>
      <w:r>
        <w:t>-</w:t>
      </w:r>
      <w:r>
        <w:tab/>
        <w:t xml:space="preserve">FRC parameters are specified in table A.3-8 for FR1 PUSCH with transform precoding enabled, </w:t>
      </w:r>
      <w:r>
        <w:rPr>
          <w:rFonts w:eastAsia="DengXian"/>
        </w:rPr>
        <w:t>a</w:t>
      </w:r>
      <w:r>
        <w:t>dditional DM-RS position</w:t>
      </w:r>
      <w:r>
        <w:rPr>
          <w:rFonts w:eastAsia="DengXian"/>
        </w:rPr>
        <w:t xml:space="preserve"> = pos1</w:t>
      </w:r>
      <w:r>
        <w:t xml:space="preserve"> and 4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0461A" w:rsidRPr="008C3753" w14:paraId="05509F69" w14:textId="017F93DD" w:rsidTr="00695F6E">
        <w:trPr>
          <w:cantSplit/>
          <w:jc w:val="center"/>
        </w:trPr>
        <w:tc>
          <w:tcPr>
            <w:tcW w:w="3288" w:type="dxa"/>
          </w:tcPr>
          <w:p w14:paraId="6F16943F"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10A0B9F0"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3F0B5068" w:rsidR="0060461A" w:rsidRPr="008C3753" w:rsidRDefault="0060461A" w:rsidP="0060461A">
            <w:pPr>
              <w:pStyle w:val="TAC"/>
            </w:pPr>
            <w:r w:rsidRPr="00B90A76">
              <w:rPr>
                <w:rFonts w:cs="Arial"/>
                <w:lang w:eastAsia="ja-JP"/>
              </w:rPr>
              <w:t>3300</w:t>
            </w:r>
          </w:p>
        </w:tc>
        <w:tc>
          <w:tcPr>
            <w:tcW w:w="1585" w:type="dxa"/>
          </w:tcPr>
          <w:p w14:paraId="16B3A86A" w14:textId="66A4A519" w:rsidR="0060461A" w:rsidRPr="008C3753" w:rsidRDefault="0060461A" w:rsidP="0060461A">
            <w:pPr>
              <w:pStyle w:val="TAC"/>
            </w:pPr>
            <w:r w:rsidRPr="008C3753">
              <w:t>13992</w:t>
            </w:r>
          </w:p>
        </w:tc>
        <w:tc>
          <w:tcPr>
            <w:tcW w:w="1585" w:type="dxa"/>
          </w:tcPr>
          <w:p w14:paraId="165835B1" w14:textId="368C4461" w:rsidR="0060461A" w:rsidRPr="008C3753" w:rsidRDefault="0060461A" w:rsidP="0060461A">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46"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46"/>
    </w:tbl>
    <w:p w14:paraId="1E487149" w14:textId="77777777" w:rsidR="00B52299" w:rsidRDefault="00B52299" w:rsidP="00B52299">
      <w:pPr>
        <w:pStyle w:val="TH"/>
      </w:pPr>
    </w:p>
    <w:p w14:paraId="75881718" w14:textId="3F93A5B2" w:rsidR="00B52299" w:rsidRDefault="00B52299" w:rsidP="00B52299">
      <w:pPr>
        <w:pStyle w:val="TH"/>
      </w:pPr>
      <w:r>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B52299"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Default="00B5229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Default="00B52299" w:rsidP="004D61E7">
            <w:pPr>
              <w:pStyle w:val="TAH"/>
            </w:pPr>
            <w:r>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Default="00B52299" w:rsidP="004D61E7">
            <w:pPr>
              <w:pStyle w:val="TAH"/>
            </w:pPr>
            <w:r>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Default="00B52299" w:rsidP="004D61E7">
            <w:pPr>
              <w:pStyle w:val="TAH"/>
            </w:pPr>
            <w:r>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Default="00B52299" w:rsidP="004D61E7">
            <w:pPr>
              <w:pStyle w:val="TAH"/>
            </w:pPr>
            <w:r>
              <w:t>G-FR1-A3-42</w:t>
            </w:r>
          </w:p>
        </w:tc>
      </w:tr>
      <w:tr w:rsidR="00B52299"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Default="00B5229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Default="00B5229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Default="00B5229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Default="00B5229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Default="00B52299" w:rsidP="004D61E7">
            <w:pPr>
              <w:pStyle w:val="TAC"/>
            </w:pPr>
            <w:r>
              <w:t>30</w:t>
            </w:r>
          </w:p>
        </w:tc>
      </w:tr>
      <w:tr w:rsidR="00B52299"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Default="00B5229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Default="00B52299"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Default="00B5229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Default="00B52299" w:rsidP="004D61E7">
            <w:pPr>
              <w:pStyle w:val="TAC"/>
            </w:pPr>
            <w:r>
              <w:t>273</w:t>
            </w:r>
          </w:p>
        </w:tc>
      </w:tr>
      <w:tr w:rsidR="00B52299"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Default="00B5229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Default="00B5229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Default="00B5229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Default="00B52299" w:rsidP="004D61E7">
            <w:pPr>
              <w:pStyle w:val="TAC"/>
            </w:pPr>
            <w:r>
              <w:t>12</w:t>
            </w:r>
          </w:p>
        </w:tc>
      </w:tr>
      <w:tr w:rsidR="00B52299"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Default="00B5229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Default="00B52299" w:rsidP="004D61E7">
            <w:pPr>
              <w:pStyle w:val="TAC"/>
            </w:pPr>
            <w:r>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Default="00B52299" w:rsidP="004D61E7">
            <w:pPr>
              <w:pStyle w:val="TAC"/>
            </w:pPr>
            <w:r>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Default="00B52299" w:rsidP="004D61E7">
            <w:pPr>
              <w:pStyle w:val="TAC"/>
            </w:pPr>
            <w:r>
              <w:t>QPSK</w:t>
            </w:r>
          </w:p>
        </w:tc>
      </w:tr>
      <w:tr w:rsidR="00B52299"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Default="00B5229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Default="00B52299" w:rsidP="004D61E7">
            <w:pPr>
              <w:pStyle w:val="TAC"/>
            </w:pPr>
            <w:r>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Default="00B52299" w:rsidP="004D61E7">
            <w:pPr>
              <w:pStyle w:val="TAC"/>
            </w:pPr>
            <w:r>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Default="00B52299" w:rsidP="004D61E7">
            <w:pPr>
              <w:pStyle w:val="TAC"/>
            </w:pPr>
            <w:r>
              <w:t>193/1024</w:t>
            </w:r>
          </w:p>
        </w:tc>
      </w:tr>
      <w:tr w:rsidR="00B52299"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Default="00B5229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Default="00B52299" w:rsidP="004D61E7">
            <w:pPr>
              <w:pStyle w:val="TAC"/>
            </w:pPr>
            <w:r>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Default="00B52299" w:rsidP="004D61E7">
            <w:pPr>
              <w:pStyle w:val="TAC"/>
            </w:pPr>
            <w:r>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Default="00B52299" w:rsidP="004D61E7">
            <w:pPr>
              <w:pStyle w:val="TAC"/>
            </w:pPr>
            <w:r>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Default="00B52299" w:rsidP="004D61E7">
            <w:pPr>
              <w:pStyle w:val="TAC"/>
            </w:pPr>
            <w:r>
              <w:t>59496</w:t>
            </w:r>
          </w:p>
        </w:tc>
      </w:tr>
      <w:tr w:rsidR="00B52299"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Default="00B5229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Default="00B52299" w:rsidP="004D61E7">
            <w:pPr>
              <w:pStyle w:val="TAC"/>
            </w:pPr>
            <w:r>
              <w:t>24</w:t>
            </w:r>
          </w:p>
        </w:tc>
      </w:tr>
      <w:tr w:rsidR="00B52299"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Default="00B5229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Default="00B5229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Default="00B5229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Default="00B52299" w:rsidP="004D61E7">
            <w:pPr>
              <w:pStyle w:val="TAC"/>
            </w:pPr>
            <w:r>
              <w:t>24</w:t>
            </w:r>
          </w:p>
        </w:tc>
      </w:tr>
      <w:tr w:rsidR="00B52299"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Default="00B5229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Default="00B52299" w:rsidP="004D61E7">
            <w:pPr>
              <w:pStyle w:val="TAC"/>
            </w:pPr>
            <w:r>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Default="00B52299" w:rsidP="004D61E7">
            <w:pPr>
              <w:pStyle w:val="TAC"/>
            </w:pPr>
            <w:r>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Default="00B52299" w:rsidP="004D61E7">
            <w:pPr>
              <w:pStyle w:val="TAC"/>
            </w:pPr>
            <w:r>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Default="00B52299" w:rsidP="004D61E7">
            <w:pPr>
              <w:pStyle w:val="TAC"/>
            </w:pPr>
            <w:r>
              <w:t>16</w:t>
            </w:r>
          </w:p>
        </w:tc>
      </w:tr>
      <w:tr w:rsidR="00B52299"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Default="00B5229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Default="00B52299" w:rsidP="004D61E7">
            <w:pPr>
              <w:pStyle w:val="TAC"/>
            </w:pPr>
            <w:r>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Default="00B52299" w:rsidP="004D61E7">
            <w:pPr>
              <w:pStyle w:val="TAC"/>
            </w:pPr>
            <w:r>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Default="00B52299" w:rsidP="004D61E7">
            <w:pPr>
              <w:pStyle w:val="TAC"/>
            </w:pPr>
            <w:r>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Default="00B52299" w:rsidP="004D61E7">
            <w:pPr>
              <w:pStyle w:val="TAC"/>
            </w:pPr>
            <w:r>
              <w:t>3744</w:t>
            </w:r>
          </w:p>
        </w:tc>
      </w:tr>
      <w:tr w:rsidR="00B52299"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Default="00B5229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Default="00B52299" w:rsidP="004D61E7">
            <w:pPr>
              <w:pStyle w:val="TAC"/>
            </w:pPr>
            <w:r>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Default="00B52299" w:rsidP="004D61E7">
            <w:pPr>
              <w:pStyle w:val="TAC"/>
            </w:pPr>
            <w:r>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Default="00B52299" w:rsidP="004D61E7">
            <w:pPr>
              <w:pStyle w:val="TAC"/>
            </w:pPr>
            <w:r>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Default="00B52299" w:rsidP="004D61E7">
            <w:pPr>
              <w:pStyle w:val="TAC"/>
            </w:pPr>
            <w:r>
              <w:t>314496</w:t>
            </w:r>
          </w:p>
        </w:tc>
      </w:tr>
      <w:tr w:rsidR="00B52299"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Default="00B5229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Default="00B52299"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Default="00B5229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Default="00B52299"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Default="00B52299" w:rsidP="004D61E7">
            <w:pPr>
              <w:pStyle w:val="TAC"/>
            </w:pPr>
            <w:r>
              <w:t>157248</w:t>
            </w:r>
          </w:p>
        </w:tc>
      </w:tr>
      <w:tr w:rsidR="00B52299"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Default="00B52299"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513B8EA8" w14:textId="77777777" w:rsidR="00B52299" w:rsidRDefault="00B5229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47" w:name="_Toc58860530"/>
      <w:bookmarkStart w:id="13848" w:name="_Toc58863034"/>
      <w:bookmarkStart w:id="13849" w:name="_Toc61183019"/>
      <w:bookmarkStart w:id="13850" w:name="_Toc66728334"/>
      <w:bookmarkStart w:id="13851" w:name="_Toc74962211"/>
      <w:bookmarkStart w:id="13852" w:name="_Toc75243121"/>
      <w:bookmarkStart w:id="13853" w:name="_Toc76545467"/>
      <w:bookmarkStart w:id="13854" w:name="_Toc82595570"/>
      <w:bookmarkStart w:id="13855" w:name="_Toc89955601"/>
      <w:bookmarkStart w:id="13856" w:name="_Toc98774028"/>
      <w:bookmarkStart w:id="13857" w:name="_Toc106201789"/>
      <w:bookmarkStart w:id="13858" w:name="_Toc115191643"/>
      <w:bookmarkStart w:id="13859" w:name="_Toc122013532"/>
      <w:bookmarkStart w:id="13860" w:name="_Toc124156351"/>
      <w:bookmarkStart w:id="13861" w:name="_Toc131538111"/>
      <w:bookmarkStart w:id="13862" w:name="_Toc137398318"/>
      <w:bookmarkStart w:id="13863" w:name="_Toc156576536"/>
      <w:bookmarkStart w:id="13864" w:name="_Toc176945080"/>
      <w:bookmarkStart w:id="13865" w:name="_Toc187257358"/>
      <w:r w:rsidRPr="008C3753">
        <w:t>A.3A</w:t>
      </w:r>
      <w:r w:rsidRPr="008C3753">
        <w:tab/>
        <w:t>Fixed Reference Channels for performance requirements (QPSK, R=99/1024)</w:t>
      </w:r>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66" w:name="_Toc58860531"/>
      <w:bookmarkStart w:id="13867" w:name="_Toc58863035"/>
      <w:bookmarkStart w:id="13868" w:name="_Toc61183020"/>
      <w:bookmarkStart w:id="13869" w:name="_Toc66728335"/>
      <w:bookmarkStart w:id="13870" w:name="_Toc74962212"/>
      <w:bookmarkStart w:id="13871" w:name="_Toc75243122"/>
      <w:bookmarkStart w:id="13872" w:name="_Toc76545468"/>
      <w:bookmarkStart w:id="13873" w:name="_Toc82595571"/>
      <w:bookmarkStart w:id="13874" w:name="_Toc89955602"/>
      <w:bookmarkStart w:id="13875" w:name="_Toc98774029"/>
      <w:bookmarkStart w:id="13876" w:name="_Toc106201790"/>
      <w:bookmarkStart w:id="13877" w:name="_Toc115191644"/>
      <w:bookmarkStart w:id="13878" w:name="_Toc122013533"/>
      <w:bookmarkStart w:id="13879" w:name="_Toc124156352"/>
      <w:bookmarkStart w:id="13880" w:name="_Toc131538112"/>
      <w:bookmarkStart w:id="13881" w:name="_Toc137398319"/>
      <w:bookmarkStart w:id="13882" w:name="_Toc156576537"/>
      <w:bookmarkStart w:id="13883" w:name="_Toc176945081"/>
      <w:bookmarkStart w:id="13884" w:name="_Toc187257359"/>
      <w:r w:rsidRPr="008C3753">
        <w:t>A.3B</w:t>
      </w:r>
      <w:r w:rsidRPr="008C3753">
        <w:tab/>
        <w:t>Fixed Reference Channels for performance requirements (QPSK, R=308/1024)</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t>-</w:t>
      </w:r>
      <w:r w:rsidRPr="001234B7">
        <w:tab/>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t>-</w:t>
      </w:r>
      <w:r w:rsidRPr="001234B7">
        <w:tab/>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85" w:name="_Toc21100222"/>
      <w:bookmarkStart w:id="13886" w:name="_Toc29810020"/>
      <w:bookmarkStart w:id="13887" w:name="_Toc36645413"/>
      <w:bookmarkStart w:id="13888" w:name="_Toc37272467"/>
      <w:bookmarkStart w:id="13889" w:name="_Toc45884714"/>
      <w:bookmarkStart w:id="13890" w:name="_Toc53182746"/>
      <w:bookmarkStart w:id="13891" w:name="_Toc58860532"/>
      <w:bookmarkStart w:id="13892" w:name="_Toc58863036"/>
      <w:bookmarkStart w:id="13893" w:name="_Toc61183021"/>
      <w:bookmarkStart w:id="13894" w:name="_Toc66728336"/>
      <w:bookmarkStart w:id="13895" w:name="_Toc74962213"/>
      <w:bookmarkStart w:id="13896" w:name="_Toc75243123"/>
      <w:bookmarkStart w:id="13897" w:name="_Toc76545469"/>
      <w:bookmarkStart w:id="13898" w:name="_Toc82595572"/>
      <w:bookmarkStart w:id="13899" w:name="_Toc89955603"/>
      <w:bookmarkStart w:id="13900" w:name="_Toc98774030"/>
      <w:bookmarkStart w:id="13901" w:name="_Toc106201791"/>
      <w:bookmarkStart w:id="13902" w:name="_Toc115191645"/>
      <w:bookmarkStart w:id="13903" w:name="_Toc122013534"/>
      <w:bookmarkStart w:id="13904" w:name="_Toc124156353"/>
      <w:bookmarkStart w:id="13905" w:name="_Toc131538113"/>
      <w:bookmarkStart w:id="13906" w:name="_Toc137398320"/>
      <w:bookmarkStart w:id="13907" w:name="_Toc156576538"/>
      <w:bookmarkStart w:id="13908" w:name="_Toc176945082"/>
      <w:bookmarkStart w:id="13909" w:name="_Toc187257360"/>
      <w:r w:rsidRPr="008C3753">
        <w:t>A.4</w:t>
      </w:r>
      <w:r w:rsidRPr="008C3753">
        <w:tab/>
        <w:t>Fixed Reference Channels for performance requirements (16QAM, R=658/1024)</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0461A" w:rsidRPr="008C3753" w14:paraId="5E1B71F8" w14:textId="0DE99279" w:rsidTr="00FA4C66">
        <w:trPr>
          <w:cantSplit/>
          <w:jc w:val="center"/>
        </w:trPr>
        <w:tc>
          <w:tcPr>
            <w:tcW w:w="3288" w:type="dxa"/>
          </w:tcPr>
          <w:p w14:paraId="3DF696E5" w14:textId="77777777" w:rsidR="0060461A" w:rsidRPr="008C3753" w:rsidRDefault="0060461A" w:rsidP="0060461A">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0109E463" w:rsidR="0060461A" w:rsidRPr="008C3753" w:rsidRDefault="0060461A" w:rsidP="0060461A">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675B686F" w:rsidR="0060461A" w:rsidRPr="008C3753" w:rsidRDefault="0060461A" w:rsidP="0060461A">
            <w:pPr>
              <w:pStyle w:val="TAC"/>
            </w:pPr>
            <w:r w:rsidRPr="002F4F0C">
              <w:rPr>
                <w:rFonts w:cs="Arial"/>
                <w:lang w:eastAsia="ja-JP"/>
              </w:rPr>
              <w:t>3300</w:t>
            </w:r>
          </w:p>
        </w:tc>
        <w:tc>
          <w:tcPr>
            <w:tcW w:w="1585" w:type="dxa"/>
          </w:tcPr>
          <w:p w14:paraId="1925E6FF" w14:textId="737F7D47" w:rsidR="0060461A" w:rsidRPr="008C3753" w:rsidRDefault="0060461A" w:rsidP="0060461A">
            <w:pPr>
              <w:pStyle w:val="TAC"/>
            </w:pPr>
            <w:r w:rsidRPr="008C3753">
              <w:t>13992</w:t>
            </w:r>
          </w:p>
        </w:tc>
        <w:tc>
          <w:tcPr>
            <w:tcW w:w="1585" w:type="dxa"/>
          </w:tcPr>
          <w:p w14:paraId="54A4DBFC" w14:textId="57F9BCA6" w:rsidR="0060461A" w:rsidRPr="008C3753" w:rsidRDefault="0060461A" w:rsidP="0060461A">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910" w:name="_Toc21100223"/>
      <w:bookmarkStart w:id="13911" w:name="_Toc29810021"/>
      <w:bookmarkStart w:id="13912" w:name="_Toc36645414"/>
      <w:bookmarkStart w:id="13913" w:name="_Toc37272468"/>
      <w:bookmarkStart w:id="13914" w:name="_Toc45884715"/>
      <w:bookmarkStart w:id="13915" w:name="_Toc53182747"/>
      <w:bookmarkStart w:id="13916" w:name="_Toc58860533"/>
      <w:bookmarkStart w:id="13917" w:name="_Toc58863037"/>
      <w:bookmarkStart w:id="13918" w:name="_Toc61183022"/>
      <w:bookmarkStart w:id="13919" w:name="_Toc66728337"/>
      <w:bookmarkStart w:id="13920" w:name="_Toc74962214"/>
      <w:bookmarkStart w:id="13921" w:name="_Toc75243124"/>
      <w:bookmarkStart w:id="13922" w:name="_Toc76545470"/>
      <w:bookmarkStart w:id="13923" w:name="_Toc82595573"/>
      <w:bookmarkStart w:id="13924" w:name="_Toc89955604"/>
      <w:bookmarkStart w:id="13925" w:name="_Toc98774031"/>
      <w:bookmarkStart w:id="13926" w:name="_Toc106201792"/>
      <w:bookmarkStart w:id="13927" w:name="_Toc115191646"/>
      <w:bookmarkStart w:id="13928" w:name="_Toc122013535"/>
      <w:bookmarkStart w:id="13929" w:name="_Toc124156354"/>
      <w:bookmarkStart w:id="13930" w:name="_Toc131538114"/>
      <w:bookmarkStart w:id="13931" w:name="_Toc137398321"/>
      <w:bookmarkStart w:id="13932" w:name="_Toc156576539"/>
      <w:bookmarkStart w:id="13933" w:name="_Toc176945083"/>
      <w:bookmarkStart w:id="13934" w:name="_Toc187257361"/>
      <w:r w:rsidRPr="008C3753">
        <w:t>A.5</w:t>
      </w:r>
      <w:r w:rsidRPr="008C3753">
        <w:tab/>
        <w:t>Fixed Reference Channels for performance requirements (64QAM, R=567/1024)</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58711BC6" w:rsidR="000C3005" w:rsidRDefault="00713798" w:rsidP="00713798">
      <w:pPr>
        <w:pStyle w:val="B1"/>
      </w:pPr>
      <w:bookmarkStart w:id="13935" w:name="MCCQCTEMPBM_00000044"/>
      <w:r>
        <w:t>-</w:t>
      </w:r>
      <w:r>
        <w:tab/>
      </w:r>
      <w:r w:rsidR="000C3005" w:rsidRPr="00F95B02">
        <w:t xml:space="preserve">FRC parameters are specified in table A.5-2 for FR1 PUSCH with transform precoding disabled, </w:t>
      </w:r>
      <w:r w:rsidR="000C3005" w:rsidRPr="00F95B02">
        <w:rPr>
          <w:i/>
        </w:rPr>
        <w:t>Additional DM-RS position = pos1</w:t>
      </w:r>
      <w:r w:rsidR="000C3005" w:rsidRPr="00F95B02">
        <w:t xml:space="preserve"> and 1 transmission layer.</w:t>
      </w:r>
    </w:p>
    <w:p w14:paraId="6245F469" w14:textId="77777777" w:rsidR="000C3005" w:rsidRPr="00F95B02" w:rsidRDefault="000C3005" w:rsidP="00713798">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bookmarkEnd w:id="13935"/>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F95DE4" w14:paraId="35A36280"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F95DE4" w:rsidRDefault="00F95DE4" w:rsidP="00F95DE4">
            <w:pPr>
              <w:pStyle w:val="TAC"/>
            </w:pPr>
            <w:r>
              <w:t>Code block CRC size (bits)</w:t>
            </w:r>
          </w:p>
        </w:tc>
        <w:tc>
          <w:tcPr>
            <w:tcW w:w="1070" w:type="dxa"/>
            <w:hideMark/>
          </w:tcPr>
          <w:p w14:paraId="7E011AA5" w14:textId="3301323C" w:rsidR="00F95DE4" w:rsidRDefault="00F95DE4" w:rsidP="00F95DE4">
            <w:pPr>
              <w:pStyle w:val="TAC"/>
            </w:pPr>
            <w:r>
              <w:rPr>
                <w:lang w:eastAsia="zh-CN"/>
              </w:rPr>
              <w:t>-</w:t>
            </w:r>
          </w:p>
        </w:tc>
        <w:tc>
          <w:tcPr>
            <w:tcW w:w="1071" w:type="dxa"/>
            <w:hideMark/>
          </w:tcPr>
          <w:p w14:paraId="0B6826C1" w14:textId="4FF0FAD1" w:rsidR="00F95DE4" w:rsidRDefault="00F95DE4" w:rsidP="00F95DE4">
            <w:pPr>
              <w:pStyle w:val="TAC"/>
            </w:pPr>
            <w:r>
              <w:rPr>
                <w:lang w:eastAsia="zh-CN"/>
              </w:rPr>
              <w:t>-</w:t>
            </w:r>
          </w:p>
        </w:tc>
      </w:tr>
      <w:tr w:rsidR="00F95DE4" w14:paraId="7D3C055C"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F95DE4" w:rsidRDefault="00F95DE4" w:rsidP="00F95DE4">
            <w:pPr>
              <w:pStyle w:val="TAC"/>
            </w:pPr>
            <w:r>
              <w:t>Number of code blocks - C</w:t>
            </w:r>
          </w:p>
        </w:tc>
        <w:tc>
          <w:tcPr>
            <w:tcW w:w="1070" w:type="dxa"/>
            <w:vAlign w:val="center"/>
            <w:hideMark/>
          </w:tcPr>
          <w:p w14:paraId="1101DB9E" w14:textId="2A838384" w:rsidR="00F95DE4" w:rsidRDefault="00F95DE4" w:rsidP="00F95DE4">
            <w:pPr>
              <w:pStyle w:val="TAC"/>
            </w:pPr>
            <w:r>
              <w:rPr>
                <w:rFonts w:hint="eastAsia"/>
                <w:lang w:eastAsia="zh-CN"/>
              </w:rPr>
              <w:t>1</w:t>
            </w:r>
          </w:p>
        </w:tc>
        <w:tc>
          <w:tcPr>
            <w:tcW w:w="1071" w:type="dxa"/>
            <w:vAlign w:val="center"/>
            <w:hideMark/>
          </w:tcPr>
          <w:p w14:paraId="0F52F98B" w14:textId="00E7F7D3" w:rsidR="00F95DE4" w:rsidRDefault="00F95DE4" w:rsidP="00F95DE4">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936" w:name="_Toc21100224"/>
      <w:bookmarkStart w:id="13937" w:name="_Toc29810022"/>
      <w:bookmarkStart w:id="13938" w:name="_Toc36645415"/>
      <w:bookmarkStart w:id="13939" w:name="_Toc37272469"/>
      <w:bookmarkStart w:id="13940" w:name="_Toc45884716"/>
      <w:bookmarkStart w:id="13941" w:name="_Toc53182748"/>
      <w:bookmarkStart w:id="13942" w:name="_Toc58860534"/>
      <w:bookmarkStart w:id="13943" w:name="_Toc58863038"/>
      <w:bookmarkStart w:id="13944" w:name="_Toc61183023"/>
      <w:bookmarkStart w:id="13945" w:name="_Toc66728338"/>
      <w:bookmarkStart w:id="13946" w:name="_Toc74962215"/>
      <w:bookmarkStart w:id="13947" w:name="_Toc75243125"/>
      <w:bookmarkStart w:id="13948" w:name="_Toc76545471"/>
      <w:bookmarkStart w:id="13949" w:name="_Toc82595574"/>
      <w:bookmarkStart w:id="13950" w:name="_Toc89955605"/>
      <w:bookmarkStart w:id="13951" w:name="_Toc98774032"/>
      <w:bookmarkStart w:id="13952" w:name="_Toc106201793"/>
      <w:bookmarkStart w:id="13953" w:name="_Toc115191647"/>
      <w:bookmarkStart w:id="13954" w:name="_Toc122013536"/>
      <w:bookmarkStart w:id="13955" w:name="_Toc124156355"/>
      <w:bookmarkStart w:id="13956" w:name="_Toc131538115"/>
      <w:bookmarkStart w:id="13957" w:name="_Toc137398322"/>
      <w:bookmarkStart w:id="13958" w:name="_Toc156576540"/>
      <w:bookmarkStart w:id="13959" w:name="_Toc176945084"/>
      <w:bookmarkStart w:id="13960" w:name="_Toc187257362"/>
      <w:r w:rsidRPr="008C3753">
        <w:t>A.6</w:t>
      </w:r>
      <w:r w:rsidRPr="008C3753">
        <w:tab/>
        <w:t xml:space="preserve">PRACH </w:t>
      </w:r>
      <w:r w:rsidR="00847B47" w:rsidRPr="008C3753">
        <w:t>t</w:t>
      </w:r>
      <w:r w:rsidRPr="008C3753">
        <w:t>est preambles</w:t>
      </w:r>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937E00" w:rsidRPr="008C3753" w14:paraId="043DE8DF" w14:textId="77777777" w:rsidTr="00062D52">
        <w:trPr>
          <w:cantSplit/>
          <w:jc w:val="center"/>
        </w:trPr>
        <w:tc>
          <w:tcPr>
            <w:tcW w:w="1413" w:type="dxa"/>
          </w:tcPr>
          <w:p w14:paraId="5195FB59" w14:textId="77777777" w:rsidR="00937E00" w:rsidRPr="008C3753" w:rsidRDefault="00937E00" w:rsidP="00062D52">
            <w:pPr>
              <w:pStyle w:val="TAH"/>
            </w:pPr>
            <w:r w:rsidRPr="008C3753">
              <w:t>Burst format</w:t>
            </w:r>
          </w:p>
        </w:tc>
        <w:tc>
          <w:tcPr>
            <w:tcW w:w="1276" w:type="dxa"/>
          </w:tcPr>
          <w:p w14:paraId="01D85FC6" w14:textId="77777777" w:rsidR="00937E00" w:rsidRPr="008C3753" w:rsidRDefault="00937E00" w:rsidP="00062D52">
            <w:pPr>
              <w:pStyle w:val="TAH"/>
            </w:pPr>
            <w:r w:rsidRPr="008C3753">
              <w:rPr>
                <w:szCs w:val="16"/>
              </w:rPr>
              <w:t>SCS (kHz)</w:t>
            </w:r>
          </w:p>
        </w:tc>
        <w:tc>
          <w:tcPr>
            <w:tcW w:w="850" w:type="dxa"/>
          </w:tcPr>
          <w:p w14:paraId="64DEEB9F" w14:textId="77777777" w:rsidR="00937E00" w:rsidRPr="008C3753" w:rsidRDefault="00937E00" w:rsidP="00062D52">
            <w:pPr>
              <w:pStyle w:val="TAH"/>
            </w:pPr>
            <w:r w:rsidRPr="008C3753">
              <w:t>Ncs</w:t>
            </w:r>
          </w:p>
        </w:tc>
        <w:tc>
          <w:tcPr>
            <w:tcW w:w="2126" w:type="dxa"/>
          </w:tcPr>
          <w:p w14:paraId="5702118C" w14:textId="77777777" w:rsidR="00937E00" w:rsidRPr="008C3753" w:rsidRDefault="00937E00" w:rsidP="00062D52">
            <w:pPr>
              <w:pStyle w:val="TAH"/>
            </w:pPr>
            <w:r w:rsidRPr="008C3753">
              <w:t>Logical sequence index</w:t>
            </w:r>
          </w:p>
        </w:tc>
        <w:tc>
          <w:tcPr>
            <w:tcW w:w="851" w:type="dxa"/>
          </w:tcPr>
          <w:p w14:paraId="05681017" w14:textId="77777777" w:rsidR="00937E00" w:rsidRPr="008C3753" w:rsidRDefault="00937E00" w:rsidP="00062D52">
            <w:pPr>
              <w:pStyle w:val="TAH"/>
            </w:pPr>
            <w:r w:rsidRPr="008C3753">
              <w:t>v</w:t>
            </w:r>
          </w:p>
        </w:tc>
      </w:tr>
      <w:tr w:rsidR="00937E00" w:rsidRPr="008C3753" w14:paraId="2286A938" w14:textId="77777777" w:rsidTr="00062D52">
        <w:trPr>
          <w:cantSplit/>
          <w:jc w:val="center"/>
        </w:trPr>
        <w:tc>
          <w:tcPr>
            <w:tcW w:w="1413" w:type="dxa"/>
            <w:tcBorders>
              <w:bottom w:val="single" w:sz="4" w:space="0" w:color="auto"/>
            </w:tcBorders>
          </w:tcPr>
          <w:p w14:paraId="561B746C" w14:textId="77777777" w:rsidR="00937E00" w:rsidRPr="008C3753" w:rsidRDefault="00937E00" w:rsidP="00062D52">
            <w:pPr>
              <w:pStyle w:val="TAC"/>
            </w:pPr>
            <w:r w:rsidRPr="008C3753">
              <w:t>0</w:t>
            </w:r>
          </w:p>
        </w:tc>
        <w:tc>
          <w:tcPr>
            <w:tcW w:w="1276" w:type="dxa"/>
          </w:tcPr>
          <w:p w14:paraId="764E4306" w14:textId="77777777" w:rsidR="00937E00" w:rsidRPr="008C3753" w:rsidRDefault="00937E00" w:rsidP="00062D52">
            <w:pPr>
              <w:pStyle w:val="TAC"/>
            </w:pPr>
            <w:r w:rsidRPr="008C3753">
              <w:t>1.25</w:t>
            </w:r>
          </w:p>
        </w:tc>
        <w:tc>
          <w:tcPr>
            <w:tcW w:w="850" w:type="dxa"/>
          </w:tcPr>
          <w:p w14:paraId="336E3DAF" w14:textId="77777777" w:rsidR="00937E00" w:rsidRPr="008C3753" w:rsidRDefault="00937E00" w:rsidP="00062D52">
            <w:pPr>
              <w:pStyle w:val="TAC"/>
            </w:pPr>
            <w:r w:rsidRPr="008C3753">
              <w:t>13</w:t>
            </w:r>
          </w:p>
        </w:tc>
        <w:tc>
          <w:tcPr>
            <w:tcW w:w="2126" w:type="dxa"/>
          </w:tcPr>
          <w:p w14:paraId="274129D5" w14:textId="77777777" w:rsidR="00937E00" w:rsidRPr="008C3753" w:rsidRDefault="00937E00" w:rsidP="00062D52">
            <w:pPr>
              <w:pStyle w:val="TAC"/>
            </w:pPr>
            <w:r w:rsidRPr="008C3753">
              <w:t>22</w:t>
            </w:r>
          </w:p>
        </w:tc>
        <w:tc>
          <w:tcPr>
            <w:tcW w:w="851" w:type="dxa"/>
          </w:tcPr>
          <w:p w14:paraId="09EEA042" w14:textId="77777777" w:rsidR="00937E00" w:rsidRPr="008C3753" w:rsidRDefault="00937E00" w:rsidP="00062D52">
            <w:pPr>
              <w:pStyle w:val="TAC"/>
            </w:pPr>
            <w:r w:rsidRPr="008C3753">
              <w:t>32</w:t>
            </w:r>
          </w:p>
        </w:tc>
      </w:tr>
      <w:tr w:rsidR="00937E00" w:rsidRPr="008C3753" w14:paraId="65E97518" w14:textId="77777777" w:rsidTr="00062D52">
        <w:trPr>
          <w:cantSplit/>
          <w:jc w:val="center"/>
        </w:trPr>
        <w:tc>
          <w:tcPr>
            <w:tcW w:w="1413" w:type="dxa"/>
            <w:tcBorders>
              <w:bottom w:val="single" w:sz="4" w:space="0" w:color="auto"/>
            </w:tcBorders>
          </w:tcPr>
          <w:p w14:paraId="23168763" w14:textId="77777777" w:rsidR="00937E00" w:rsidRPr="008C3753" w:rsidRDefault="00937E00" w:rsidP="00062D52">
            <w:pPr>
              <w:pStyle w:val="TAC"/>
              <w:rPr>
                <w:lang w:eastAsia="zh-CN"/>
              </w:rPr>
            </w:pPr>
            <w:r>
              <w:rPr>
                <w:rFonts w:hint="eastAsia"/>
                <w:lang w:eastAsia="zh-CN"/>
              </w:rPr>
              <w:t>1</w:t>
            </w:r>
          </w:p>
        </w:tc>
        <w:tc>
          <w:tcPr>
            <w:tcW w:w="1276" w:type="dxa"/>
          </w:tcPr>
          <w:p w14:paraId="3254A3BA" w14:textId="77777777" w:rsidR="00937E00" w:rsidRPr="008C3753" w:rsidRDefault="00937E00" w:rsidP="00062D52">
            <w:pPr>
              <w:pStyle w:val="TAC"/>
              <w:rPr>
                <w:lang w:eastAsia="zh-CN"/>
              </w:rPr>
            </w:pPr>
            <w:r>
              <w:rPr>
                <w:rFonts w:hint="eastAsia"/>
                <w:lang w:eastAsia="zh-CN"/>
              </w:rPr>
              <w:t>1.25</w:t>
            </w:r>
          </w:p>
        </w:tc>
        <w:tc>
          <w:tcPr>
            <w:tcW w:w="850" w:type="dxa"/>
          </w:tcPr>
          <w:p w14:paraId="7419EA56" w14:textId="77777777" w:rsidR="00937E00" w:rsidRPr="008C3753" w:rsidRDefault="00937E00" w:rsidP="00062D52">
            <w:pPr>
              <w:pStyle w:val="TAC"/>
              <w:rPr>
                <w:lang w:eastAsia="zh-CN"/>
              </w:rPr>
            </w:pPr>
            <w:r>
              <w:rPr>
                <w:rFonts w:hint="eastAsia"/>
                <w:lang w:eastAsia="zh-CN"/>
              </w:rPr>
              <w:t>0</w:t>
            </w:r>
          </w:p>
        </w:tc>
        <w:tc>
          <w:tcPr>
            <w:tcW w:w="2126" w:type="dxa"/>
          </w:tcPr>
          <w:p w14:paraId="213FE84B" w14:textId="77777777" w:rsidR="00937E00" w:rsidRPr="008C3753" w:rsidRDefault="00937E00" w:rsidP="00062D52">
            <w:pPr>
              <w:pStyle w:val="TAC"/>
              <w:rPr>
                <w:lang w:eastAsia="zh-CN"/>
              </w:rPr>
            </w:pPr>
            <w:r>
              <w:rPr>
                <w:rFonts w:hint="eastAsia"/>
                <w:lang w:eastAsia="zh-CN"/>
              </w:rPr>
              <w:t>22</w:t>
            </w:r>
          </w:p>
        </w:tc>
        <w:tc>
          <w:tcPr>
            <w:tcW w:w="851" w:type="dxa"/>
          </w:tcPr>
          <w:p w14:paraId="2BBF533F" w14:textId="77777777" w:rsidR="00937E00" w:rsidRPr="008C3753" w:rsidRDefault="00937E00" w:rsidP="00062D52">
            <w:pPr>
              <w:pStyle w:val="TAC"/>
              <w:rPr>
                <w:lang w:eastAsia="zh-CN"/>
              </w:rPr>
            </w:pPr>
            <w:r>
              <w:rPr>
                <w:rFonts w:hint="eastAsia"/>
                <w:lang w:eastAsia="zh-CN"/>
              </w:rPr>
              <w:t>0</w:t>
            </w:r>
          </w:p>
        </w:tc>
      </w:tr>
      <w:tr w:rsidR="00937E00" w:rsidRPr="008C3753" w14:paraId="3C4E0A70" w14:textId="77777777" w:rsidTr="00062D52">
        <w:trPr>
          <w:cantSplit/>
          <w:jc w:val="center"/>
        </w:trPr>
        <w:tc>
          <w:tcPr>
            <w:tcW w:w="1413" w:type="dxa"/>
            <w:tcBorders>
              <w:bottom w:val="nil"/>
            </w:tcBorders>
            <w:shd w:val="clear" w:color="auto" w:fill="auto"/>
          </w:tcPr>
          <w:p w14:paraId="483E186C" w14:textId="77777777" w:rsidR="00937E00" w:rsidRPr="008C3753" w:rsidRDefault="00937E00" w:rsidP="00062D52">
            <w:pPr>
              <w:pStyle w:val="TAC"/>
            </w:pPr>
            <w:r w:rsidRPr="008C3753">
              <w:rPr>
                <w:rFonts w:cs="Arial"/>
              </w:rPr>
              <w:t xml:space="preserve">A1, A2, A3, </w:t>
            </w:r>
          </w:p>
        </w:tc>
        <w:tc>
          <w:tcPr>
            <w:tcW w:w="1276" w:type="dxa"/>
          </w:tcPr>
          <w:p w14:paraId="113BC6FF" w14:textId="77777777" w:rsidR="00937E00" w:rsidRPr="008C3753" w:rsidRDefault="00937E00" w:rsidP="00062D52">
            <w:pPr>
              <w:pStyle w:val="TAC"/>
            </w:pPr>
            <w:r w:rsidRPr="008C3753">
              <w:t>15</w:t>
            </w:r>
          </w:p>
        </w:tc>
        <w:tc>
          <w:tcPr>
            <w:tcW w:w="850" w:type="dxa"/>
          </w:tcPr>
          <w:p w14:paraId="3D4DDD5C" w14:textId="77777777" w:rsidR="00937E00" w:rsidRPr="008C3753" w:rsidRDefault="00937E00" w:rsidP="00062D52">
            <w:pPr>
              <w:pStyle w:val="TAC"/>
            </w:pPr>
            <w:r w:rsidRPr="008C3753">
              <w:t>23</w:t>
            </w:r>
          </w:p>
        </w:tc>
        <w:tc>
          <w:tcPr>
            <w:tcW w:w="2126" w:type="dxa"/>
          </w:tcPr>
          <w:p w14:paraId="6F31D927" w14:textId="77777777" w:rsidR="00937E00" w:rsidRPr="008C3753" w:rsidRDefault="00937E00" w:rsidP="00062D52">
            <w:pPr>
              <w:pStyle w:val="TAC"/>
            </w:pPr>
            <w:r w:rsidRPr="008C3753">
              <w:t>0</w:t>
            </w:r>
          </w:p>
        </w:tc>
        <w:tc>
          <w:tcPr>
            <w:tcW w:w="851" w:type="dxa"/>
          </w:tcPr>
          <w:p w14:paraId="666498FD" w14:textId="77777777" w:rsidR="00937E00" w:rsidRPr="008C3753" w:rsidRDefault="00937E00" w:rsidP="00062D52">
            <w:pPr>
              <w:pStyle w:val="TAC"/>
            </w:pPr>
            <w:r w:rsidRPr="008C3753">
              <w:t>0</w:t>
            </w:r>
          </w:p>
        </w:tc>
      </w:tr>
      <w:tr w:rsidR="00937E00" w:rsidRPr="008C3753" w14:paraId="72A29C23" w14:textId="77777777" w:rsidTr="00062D52">
        <w:trPr>
          <w:cantSplit/>
          <w:jc w:val="center"/>
        </w:trPr>
        <w:tc>
          <w:tcPr>
            <w:tcW w:w="1413" w:type="dxa"/>
            <w:tcBorders>
              <w:top w:val="nil"/>
            </w:tcBorders>
            <w:shd w:val="clear" w:color="auto" w:fill="auto"/>
          </w:tcPr>
          <w:p w14:paraId="18F32D14" w14:textId="77777777" w:rsidR="00937E00" w:rsidRPr="008C3753" w:rsidRDefault="00937E00" w:rsidP="00062D52">
            <w:pPr>
              <w:pStyle w:val="TAC"/>
            </w:pPr>
            <w:r w:rsidRPr="008C3753">
              <w:rPr>
                <w:rFonts w:cs="Arial"/>
              </w:rPr>
              <w:t>B4, C0, C2</w:t>
            </w:r>
          </w:p>
        </w:tc>
        <w:tc>
          <w:tcPr>
            <w:tcW w:w="1276" w:type="dxa"/>
          </w:tcPr>
          <w:p w14:paraId="44150932" w14:textId="77777777" w:rsidR="00937E00" w:rsidRPr="008C3753" w:rsidRDefault="00937E00" w:rsidP="00062D52">
            <w:pPr>
              <w:pStyle w:val="TAC"/>
            </w:pPr>
            <w:r w:rsidRPr="008C3753">
              <w:t>30</w:t>
            </w:r>
          </w:p>
        </w:tc>
        <w:tc>
          <w:tcPr>
            <w:tcW w:w="850" w:type="dxa"/>
          </w:tcPr>
          <w:p w14:paraId="760E8E17" w14:textId="77777777" w:rsidR="00937E00" w:rsidRPr="008C3753" w:rsidRDefault="00937E00" w:rsidP="00062D52">
            <w:pPr>
              <w:pStyle w:val="TAC"/>
            </w:pPr>
            <w:r w:rsidRPr="008C3753">
              <w:t>46</w:t>
            </w:r>
          </w:p>
        </w:tc>
        <w:tc>
          <w:tcPr>
            <w:tcW w:w="2126" w:type="dxa"/>
          </w:tcPr>
          <w:p w14:paraId="276DFAC6" w14:textId="77777777" w:rsidR="00937E00" w:rsidRPr="008C3753" w:rsidRDefault="00937E00" w:rsidP="00062D52">
            <w:pPr>
              <w:pStyle w:val="TAC"/>
            </w:pPr>
            <w:r w:rsidRPr="008C3753">
              <w:t>0</w:t>
            </w:r>
          </w:p>
        </w:tc>
        <w:tc>
          <w:tcPr>
            <w:tcW w:w="851" w:type="dxa"/>
          </w:tcPr>
          <w:p w14:paraId="413A3F7E" w14:textId="77777777" w:rsidR="00937E00" w:rsidRPr="008C3753" w:rsidRDefault="00937E00" w:rsidP="00062D52">
            <w:pPr>
              <w:pStyle w:val="TAC"/>
            </w:pPr>
            <w:r w:rsidRPr="008C3753">
              <w:t>0</w:t>
            </w:r>
          </w:p>
        </w:tc>
      </w:tr>
    </w:tbl>
    <w:p w14:paraId="634CE2F9" w14:textId="77777777" w:rsidR="00937E00" w:rsidRPr="008C3753" w:rsidRDefault="00937E00" w:rsidP="00937E00"/>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61" w:name="_Toc58860535"/>
      <w:bookmarkStart w:id="13962" w:name="_Toc58863039"/>
      <w:bookmarkStart w:id="13963" w:name="_Toc61183024"/>
      <w:bookmarkStart w:id="13964" w:name="_Toc66728339"/>
      <w:bookmarkStart w:id="13965" w:name="_Toc74962216"/>
      <w:bookmarkStart w:id="13966" w:name="_Toc75243126"/>
      <w:bookmarkStart w:id="13967" w:name="_Toc76545472"/>
      <w:bookmarkStart w:id="13968" w:name="_Toc82595575"/>
      <w:bookmarkStart w:id="13969" w:name="_Toc89955606"/>
      <w:bookmarkStart w:id="13970" w:name="_Toc98774033"/>
      <w:bookmarkStart w:id="13971" w:name="_Toc106201794"/>
      <w:bookmarkStart w:id="13972" w:name="_Toc115191648"/>
      <w:bookmarkStart w:id="13973" w:name="_Toc122013537"/>
      <w:bookmarkStart w:id="13974" w:name="_Toc124156356"/>
      <w:bookmarkStart w:id="13975" w:name="_Toc131538116"/>
      <w:bookmarkStart w:id="13976" w:name="_Toc137398323"/>
      <w:bookmarkStart w:id="13977" w:name="_Toc156576541"/>
      <w:bookmarkStart w:id="13978" w:name="_Toc176945085"/>
      <w:bookmarkStart w:id="13979" w:name="_Toc187257363"/>
      <w:r w:rsidRPr="008C3753">
        <w:t>A.7</w:t>
      </w:r>
      <w:r w:rsidRPr="008C3753">
        <w:tab/>
        <w:t>Fixed Reference Channels for performance requirements (QPSK, R=157/1024)</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0B041B1F" w14:textId="231972B5" w:rsidR="006C0468" w:rsidRDefault="006C0468" w:rsidP="006C0468">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8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80"/>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81" w:name="_Toc21127809"/>
      <w:bookmarkStart w:id="13982" w:name="_Toc29812018"/>
      <w:bookmarkStart w:id="13983" w:name="_Toc36817570"/>
      <w:bookmarkStart w:id="13984" w:name="_Toc37260493"/>
      <w:bookmarkStart w:id="13985" w:name="_Toc37267881"/>
      <w:bookmarkStart w:id="13986" w:name="_Toc44712488"/>
      <w:bookmarkStart w:id="13987" w:name="_Toc45893800"/>
      <w:bookmarkStart w:id="13988" w:name="_Toc53178506"/>
      <w:bookmarkStart w:id="13989" w:name="_Toc53178957"/>
      <w:bookmarkStart w:id="13990" w:name="_Toc61179204"/>
      <w:bookmarkStart w:id="13991" w:name="_Toc61179674"/>
      <w:bookmarkStart w:id="13992" w:name="_Toc67916976"/>
      <w:bookmarkStart w:id="13993" w:name="_Toc74663597"/>
      <w:bookmarkStart w:id="13994" w:name="_Toc82622140"/>
      <w:bookmarkStart w:id="13995" w:name="_Toc90422987"/>
      <w:bookmarkStart w:id="13996" w:name="_Toc98774034"/>
      <w:bookmarkStart w:id="13997" w:name="_Toc106201795"/>
      <w:bookmarkStart w:id="13998" w:name="_Toc115191649"/>
      <w:bookmarkStart w:id="13999" w:name="_Toc122013538"/>
      <w:bookmarkStart w:id="14000" w:name="_Toc124156357"/>
      <w:bookmarkStart w:id="14001" w:name="_Toc131538117"/>
      <w:bookmarkStart w:id="14002" w:name="_Toc137398324"/>
      <w:bookmarkStart w:id="14003" w:name="_Toc156576542"/>
      <w:bookmarkStart w:id="14004" w:name="_Toc176945086"/>
      <w:bookmarkStart w:id="14005" w:name="_Toc187257364"/>
      <w:r w:rsidRPr="00F95B02">
        <w:t>A.</w:t>
      </w:r>
      <w:r>
        <w:t>8</w:t>
      </w:r>
      <w:r w:rsidRPr="00F95B02">
        <w:tab/>
        <w:t>Fixed Reference Channels for performance requirements (</w:t>
      </w:r>
      <w:r>
        <w:t>256QAM, R=682.5</w:t>
      </w:r>
      <w:r w:rsidRPr="00F95B02">
        <w:t>/1024)</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2AFD3730" w14:textId="77777777" w:rsidR="00721EFD" w:rsidRDefault="00721EFD" w:rsidP="00721EFD">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4006" w:name="_Toc137398325"/>
      <w:bookmarkStart w:id="14007" w:name="_Toc156576543"/>
      <w:bookmarkStart w:id="14008" w:name="_Toc176945087"/>
      <w:bookmarkStart w:id="14009" w:name="_Toc187257365"/>
      <w:r w:rsidRPr="00F95B02">
        <w:t>A.</w:t>
      </w:r>
      <w:r>
        <w:t>9</w:t>
      </w:r>
      <w:r w:rsidRPr="00F95B02">
        <w:tab/>
        <w:t>Fixed Reference Channels for performance requirements (</w:t>
      </w:r>
      <w:r>
        <w:t>16QAM, R=434</w:t>
      </w:r>
      <w:r w:rsidRPr="00F95B02">
        <w:t>/1024)</w:t>
      </w:r>
      <w:bookmarkEnd w:id="14006"/>
      <w:bookmarkEnd w:id="14007"/>
      <w:bookmarkEnd w:id="14008"/>
      <w:bookmarkEnd w:id="14009"/>
    </w:p>
    <w:p w14:paraId="6592683D" w14:textId="71500641" w:rsidR="00AF1C86" w:rsidRDefault="001C06BA" w:rsidP="00AF1C86">
      <w:r>
        <w:rPr>
          <w:lang w:eastAsia="ja-JP"/>
        </w:rPr>
        <w:t>Note:</w:t>
      </w:r>
      <w:r>
        <w:rPr>
          <w:lang w:eastAsia="ja-JP"/>
        </w:rPr>
        <w:tab/>
        <w:t xml:space="preserve">Different FRC numbers are assigned in </w:t>
      </w:r>
      <w:r>
        <w:t xml:space="preserve">TS 38.104 [2] </w:t>
      </w:r>
      <w:r>
        <w:rPr>
          <w:lang w:eastAsia="ja-JP"/>
        </w:rPr>
        <w:t xml:space="preserve">for the </w:t>
      </w:r>
      <w:r>
        <w:t>FRCs in this annex.</w:t>
      </w:r>
      <w:r w:rsidR="00AF1C86">
        <w:t>The parameters for the reference measurement channels are specified in table A.9A-1 for FR1 PUSCH performance requirements:</w:t>
      </w:r>
    </w:p>
    <w:p w14:paraId="3CB5EACA" w14:textId="77777777" w:rsidR="00AF1C86" w:rsidRDefault="00AF1C86" w:rsidP="00AF1C86">
      <w:pPr>
        <w:pStyle w:val="B1"/>
      </w:pPr>
      <w:r>
        <w:t>-</w:t>
      </w:r>
      <w:r>
        <w:tab/>
        <w:t xml:space="preserve">FRC parameters are specified in table A.9-1 for FR1 PUSCH with transform precoding disabled, </w:t>
      </w:r>
      <w:r>
        <w:rPr>
          <w:rFonts w:eastAsia="DengXian"/>
        </w:rPr>
        <w:t>a</w:t>
      </w:r>
      <w:r>
        <w:t>dditional DM-RS position</w:t>
      </w:r>
      <w:r>
        <w:rPr>
          <w:rFonts w:eastAsia="DengXian"/>
        </w:rPr>
        <w:t xml:space="preserve"> = pos1</w:t>
      </w:r>
      <w:r>
        <w:t xml:space="preserve"> and 4 transmission layer.</w:t>
      </w:r>
    </w:p>
    <w:p w14:paraId="29FD202D" w14:textId="77777777" w:rsidR="00AF1C86" w:rsidRDefault="00AF1C86" w:rsidP="00AF1C86">
      <w:pPr>
        <w:pStyle w:val="TH"/>
      </w:pPr>
      <w:r>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AF1C86"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Default="00AF1C86"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Default="00AF1C86" w:rsidP="004D61E7">
            <w:pPr>
              <w:pStyle w:val="TAH"/>
            </w:pPr>
            <w:r>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Default="00AF1C86" w:rsidP="004D61E7">
            <w:pPr>
              <w:pStyle w:val="TAH"/>
            </w:pPr>
            <w:r>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Default="00AF1C86" w:rsidP="004D61E7">
            <w:pPr>
              <w:pStyle w:val="TAH"/>
            </w:pPr>
            <w:r>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Default="00AF1C86" w:rsidP="004D61E7">
            <w:pPr>
              <w:pStyle w:val="TAH"/>
            </w:pPr>
            <w:r>
              <w:t>G-FR1-A9-4</w:t>
            </w:r>
          </w:p>
        </w:tc>
      </w:tr>
      <w:tr w:rsidR="00AF1C86"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Default="00AF1C86"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Default="00AF1C86"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Default="00AF1C86"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Default="00AF1C86"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Default="00AF1C86" w:rsidP="004D61E7">
            <w:pPr>
              <w:pStyle w:val="TAC"/>
            </w:pPr>
            <w:r>
              <w:t>30</w:t>
            </w:r>
          </w:p>
        </w:tc>
      </w:tr>
      <w:tr w:rsidR="00AF1C86"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Default="00AF1C86"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Default="00AF1C86" w:rsidP="004D61E7">
            <w:pPr>
              <w:pStyle w:val="TAC"/>
            </w:pPr>
            <w:r>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Default="00AF1C86"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Default="00AF1C86" w:rsidP="004D61E7">
            <w:pPr>
              <w:pStyle w:val="TAC"/>
            </w:pPr>
            <w:r>
              <w:t>273</w:t>
            </w:r>
          </w:p>
        </w:tc>
      </w:tr>
      <w:tr w:rsidR="00AF1C86"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Default="00AF1C86"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Default="00AF1C86"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Default="00AF1C86"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Default="00AF1C86" w:rsidP="004D61E7">
            <w:pPr>
              <w:pStyle w:val="TAC"/>
            </w:pPr>
            <w:r>
              <w:t>12</w:t>
            </w:r>
          </w:p>
        </w:tc>
      </w:tr>
      <w:tr w:rsidR="00AF1C86"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Default="00AF1C86"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Default="00AF1C86" w:rsidP="004D61E7">
            <w:pPr>
              <w:pStyle w:val="TAC"/>
            </w:pPr>
            <w:r>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Default="00AF1C86" w:rsidP="004D61E7">
            <w:pPr>
              <w:pStyle w:val="TAC"/>
            </w:pPr>
            <w:r>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Default="00AF1C86" w:rsidP="004D61E7">
            <w:pPr>
              <w:pStyle w:val="TAC"/>
            </w:pPr>
            <w:r>
              <w:t>16QAM</w:t>
            </w:r>
          </w:p>
        </w:tc>
      </w:tr>
      <w:tr w:rsidR="00AF1C86"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Default="00AF1C86"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Default="00AF1C86" w:rsidP="004D61E7">
            <w:pPr>
              <w:pStyle w:val="TAC"/>
            </w:pPr>
            <w:r>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Default="00AF1C86" w:rsidP="004D61E7">
            <w:pPr>
              <w:pStyle w:val="TAC"/>
            </w:pPr>
            <w:r>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Default="00AF1C86" w:rsidP="004D61E7">
            <w:pPr>
              <w:pStyle w:val="TAC"/>
            </w:pPr>
            <w:r>
              <w:t>434/1024</w:t>
            </w:r>
          </w:p>
        </w:tc>
      </w:tr>
      <w:tr w:rsidR="00AF1C86"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Default="00AF1C86"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Default="00AF1C86" w:rsidP="004D61E7">
            <w:pPr>
              <w:pStyle w:val="TAC"/>
            </w:pPr>
            <w:r>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Default="00AF1C86" w:rsidP="004D61E7">
            <w:pPr>
              <w:pStyle w:val="TAC"/>
            </w:pPr>
            <w:r>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Default="00AF1C86" w:rsidP="004D61E7">
            <w:pPr>
              <w:pStyle w:val="TAC"/>
            </w:pPr>
            <w:r>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Default="00AF1C86" w:rsidP="004D61E7">
            <w:pPr>
              <w:pStyle w:val="TAC"/>
            </w:pPr>
            <w:r>
              <w:t>270576</w:t>
            </w:r>
          </w:p>
        </w:tc>
      </w:tr>
      <w:tr w:rsidR="00AF1C86"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Default="00AF1C86"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Default="00AF1C86" w:rsidP="004D61E7">
            <w:pPr>
              <w:pStyle w:val="TAC"/>
            </w:pPr>
            <w:r>
              <w:t>24</w:t>
            </w:r>
          </w:p>
        </w:tc>
      </w:tr>
      <w:tr w:rsidR="00AF1C86"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Default="00AF1C86"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Default="00AF1C86"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Default="00AF1C86"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Default="00AF1C86" w:rsidP="004D61E7">
            <w:pPr>
              <w:pStyle w:val="TAC"/>
            </w:pPr>
            <w:r>
              <w:t>24</w:t>
            </w:r>
          </w:p>
        </w:tc>
      </w:tr>
      <w:tr w:rsidR="00AF1C86"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Default="00AF1C86"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Default="00AF1C86" w:rsidP="004D61E7">
            <w:pPr>
              <w:pStyle w:val="TAC"/>
            </w:pPr>
            <w:r>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Default="00AF1C86" w:rsidP="004D61E7">
            <w:pPr>
              <w:pStyle w:val="TAC"/>
            </w:pPr>
            <w:r>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Default="00AF1C86" w:rsidP="004D61E7">
            <w:pPr>
              <w:pStyle w:val="TAC"/>
            </w:pPr>
            <w:r>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Default="00AF1C86" w:rsidP="004D61E7">
            <w:pPr>
              <w:pStyle w:val="TAC"/>
            </w:pPr>
            <w:r>
              <w:t>33</w:t>
            </w:r>
          </w:p>
        </w:tc>
      </w:tr>
      <w:tr w:rsidR="00AF1C86"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Default="00AF1C86"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Default="00AF1C86"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Default="00AF1C86"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Default="00AF1C86" w:rsidP="004D61E7">
            <w:pPr>
              <w:pStyle w:val="TAC"/>
            </w:pPr>
            <w:r>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Default="00AF1C86" w:rsidP="004D61E7">
            <w:pPr>
              <w:pStyle w:val="TAC"/>
            </w:pPr>
            <w:r>
              <w:t>8224</w:t>
            </w:r>
          </w:p>
        </w:tc>
      </w:tr>
      <w:tr w:rsidR="00AF1C86"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Default="00AF1C86"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Default="00AF1C86" w:rsidP="004D61E7">
            <w:pPr>
              <w:pStyle w:val="TAC"/>
            </w:pPr>
            <w:r>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Default="00AF1C86" w:rsidP="004D61E7">
            <w:pPr>
              <w:pStyle w:val="TAC"/>
            </w:pPr>
            <w:r>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Default="00AF1C86" w:rsidP="004D61E7">
            <w:pPr>
              <w:pStyle w:val="TAC"/>
            </w:pPr>
            <w:r>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Default="00AF1C86" w:rsidP="004D61E7">
            <w:pPr>
              <w:pStyle w:val="TAC"/>
            </w:pPr>
            <w:r>
              <w:t>628992</w:t>
            </w:r>
          </w:p>
        </w:tc>
      </w:tr>
      <w:tr w:rsidR="00AF1C86"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Default="00AF1C86"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Default="00AF1C86" w:rsidP="004D61E7">
            <w:pPr>
              <w:pStyle w:val="TAC"/>
            </w:pPr>
            <w:r>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Default="00AF1C86"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Default="00AF1C86" w:rsidP="004D61E7">
            <w:pPr>
              <w:pStyle w:val="TAC"/>
            </w:pPr>
            <w:r>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Default="00AF1C86" w:rsidP="004D61E7">
            <w:pPr>
              <w:pStyle w:val="TAC"/>
            </w:pPr>
            <w:r>
              <w:t>157248</w:t>
            </w:r>
          </w:p>
        </w:tc>
      </w:tr>
      <w:tr w:rsidR="00AF1C86"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Default="00AF1C86" w:rsidP="004D61E7">
            <w:pPr>
              <w:pStyle w:val="TAN"/>
            </w:pPr>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49F47AB3" w14:textId="77777777" w:rsidR="00AF1C86" w:rsidRDefault="00AF1C86"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tbl>
    <w:p w14:paraId="6D97760A" w14:textId="77777777" w:rsidR="00AF1C86" w:rsidRDefault="00AF1C86" w:rsidP="00AF1C86"/>
    <w:p w14:paraId="4E7A292C" w14:textId="33E4F46E" w:rsidR="007C125B" w:rsidRPr="007C125B" w:rsidRDefault="007C125B" w:rsidP="007C125B">
      <w:pPr>
        <w:pStyle w:val="Heading1"/>
        <w:rPr>
          <w:rFonts w:eastAsia="SimSun"/>
          <w:lang w:eastAsia="en-US"/>
        </w:rPr>
      </w:pPr>
      <w:bookmarkStart w:id="14010" w:name="_Toc176945088"/>
      <w:bookmarkStart w:id="14011" w:name="_Toc187257366"/>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bookmarkEnd w:id="14010"/>
      <w:bookmarkEnd w:id="14011"/>
    </w:p>
    <w:p w14:paraId="0C737F98" w14:textId="77777777" w:rsidR="00827239" w:rsidRDefault="00827239" w:rsidP="0082723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3F8A5C72" w14:textId="2B057C04"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7C125B" w:rsidRPr="007C125B" w14:paraId="6CEC11A2" w14:textId="77777777" w:rsidTr="00392A2D">
        <w:trPr>
          <w:jc w:val="center"/>
        </w:trPr>
        <w:tc>
          <w:tcPr>
            <w:tcW w:w="2700" w:type="dxa"/>
          </w:tcPr>
          <w:p w14:paraId="39C425D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w:t>
            </w:r>
            <w:r w:rsidRPr="007C125B">
              <w:rPr>
                <w:rFonts w:ascii="Arial" w:eastAsia="SimSun" w:hAnsi="Arial"/>
                <w:b/>
                <w:sz w:val="18"/>
                <w:lang w:eastAsia="en-US"/>
              </w:rPr>
              <w:t>Y</w:t>
            </w:r>
            <w:r w:rsidRPr="007C125B">
              <w:rPr>
                <w:rFonts w:ascii="Arial" w:eastAsia="SimSun" w:hAnsi="Arial"/>
                <w:b/>
                <w:sz w:val="18"/>
              </w:rPr>
              <w:t>-1</w:t>
            </w:r>
          </w:p>
        </w:tc>
        <w:tc>
          <w:tcPr>
            <w:tcW w:w="1440" w:type="dxa"/>
          </w:tcPr>
          <w:p w14:paraId="6398832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G-FR1-AY-2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bookmarkStart w:id="14012" w:name="_Toc176945089"/>
      <w:bookmarkStart w:id="14013" w:name="_Toc187257367"/>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bookmarkEnd w:id="14012"/>
      <w:bookmarkEnd w:id="14013"/>
    </w:p>
    <w:p w14:paraId="0D143156" w14:textId="5E7BAD53" w:rsidR="00BD48D8" w:rsidRDefault="00BD48D8" w:rsidP="00BD48D8">
      <w:pPr>
        <w:pStyle w:val="NO"/>
        <w:rPr>
          <w:rFonts w:eastAsia="SimSun"/>
          <w:lang w:eastAsia="en-US"/>
        </w:rPr>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7F749FE2" w14:textId="142290A8"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7C125B" w:rsidRPr="007C125B" w14:paraId="5C62AEE8" w14:textId="77777777" w:rsidTr="00392A2D">
        <w:trPr>
          <w:jc w:val="center"/>
        </w:trPr>
        <w:tc>
          <w:tcPr>
            <w:tcW w:w="2790" w:type="dxa"/>
          </w:tcPr>
          <w:p w14:paraId="6F12A0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G-FR1-AZ-1</w:t>
            </w:r>
          </w:p>
        </w:tc>
        <w:tc>
          <w:tcPr>
            <w:tcW w:w="1440" w:type="dxa"/>
          </w:tcPr>
          <w:p w14:paraId="680329A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468F27AC" w14:textId="77777777" w:rsidR="00DB4819" w:rsidRDefault="00DB4819" w:rsidP="00DB4819">
      <w:pPr>
        <w:pStyle w:val="Heading1"/>
      </w:pPr>
      <w:bookmarkStart w:id="14014" w:name="_Toc176945090"/>
      <w:bookmarkStart w:id="14015" w:name="_Toc187257368"/>
      <w:bookmarkStart w:id="14016" w:name="_Hlk164705738"/>
      <w:r>
        <w:t>A.12</w:t>
      </w:r>
      <w:r>
        <w:tab/>
        <w:t>Fixed Reference Channels for performance requirements (64QAM, R=438/1024)</w:t>
      </w:r>
      <w:bookmarkEnd w:id="14014"/>
      <w:bookmarkEnd w:id="14015"/>
    </w:p>
    <w:p w14:paraId="7CF1DF1A" w14:textId="77777777" w:rsidR="00DB4819" w:rsidRPr="00252CC4" w:rsidRDefault="00DB4819" w:rsidP="00DB4819">
      <w:pPr>
        <w:pStyle w:val="NO"/>
      </w:pPr>
      <w:r>
        <w:rPr>
          <w:color w:val="008080"/>
          <w:u w:val="single"/>
          <w:lang w:eastAsia="ja-JP"/>
        </w:rPr>
        <w:t>Note:</w:t>
      </w:r>
      <w:r>
        <w:rPr>
          <w:color w:val="008080"/>
          <w:u w:val="single"/>
          <w:lang w:eastAsia="ja-JP"/>
        </w:rPr>
        <w:tab/>
        <w:t xml:space="preserve">Different FRC numbers are assigned in </w:t>
      </w:r>
      <w:r>
        <w:t xml:space="preserve">TS 38.104 [2] and TS 38.141-2 [3] </w:t>
      </w:r>
      <w:r>
        <w:rPr>
          <w:color w:val="008080"/>
          <w:u w:val="single"/>
          <w:lang w:eastAsia="ja-JP"/>
        </w:rPr>
        <w:t xml:space="preserve">for the </w:t>
      </w:r>
      <w:r>
        <w:t>FRCs in this annex.</w:t>
      </w:r>
    </w:p>
    <w:p w14:paraId="6608DEAE" w14:textId="77777777" w:rsidR="00DB4819" w:rsidRDefault="00DB4819" w:rsidP="00DB4819">
      <w:r>
        <w:t>The parameters for the reference measurement channels are specified in table A.12A-1 for FR1 PUSCH performance requirements:</w:t>
      </w:r>
    </w:p>
    <w:p w14:paraId="7D53AB53" w14:textId="77777777" w:rsidR="00DB4819" w:rsidRDefault="00DB4819" w:rsidP="00DB4819">
      <w:pPr>
        <w:pStyle w:val="B1"/>
      </w:pPr>
      <w:r>
        <w:t>-</w:t>
      </w:r>
      <w:r>
        <w:tab/>
        <w:t xml:space="preserve">FRC parameters are specified in table A.12-1 for FR1 PUSCH with transform precoding disabled, </w:t>
      </w:r>
      <w:r>
        <w:rPr>
          <w:rFonts w:eastAsia="DengXian"/>
        </w:rPr>
        <w:t>a</w:t>
      </w:r>
      <w:r>
        <w:t>dditional DM-RS position</w:t>
      </w:r>
      <w:r>
        <w:rPr>
          <w:rFonts w:eastAsia="DengXian"/>
        </w:rPr>
        <w:t xml:space="preserve"> = pos1</w:t>
      </w:r>
      <w:r>
        <w:t xml:space="preserve"> and 4 transmission layer.</w:t>
      </w:r>
    </w:p>
    <w:p w14:paraId="0DE0817F" w14:textId="77777777" w:rsidR="00DB4819" w:rsidRDefault="00DB4819" w:rsidP="00DB4819">
      <w:pPr>
        <w:pStyle w:val="TH"/>
      </w:pPr>
      <w:r>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DB4819"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Default="00DB4819" w:rsidP="004D61E7">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Default="00DB4819" w:rsidP="004D61E7">
            <w:pPr>
              <w:pStyle w:val="TAH"/>
            </w:pPr>
            <w:r>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Default="00DB4819" w:rsidP="004D61E7">
            <w:pPr>
              <w:pStyle w:val="TAH"/>
            </w:pPr>
            <w:r>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Default="00DB4819" w:rsidP="004D61E7">
            <w:pPr>
              <w:pStyle w:val="TAH"/>
            </w:pPr>
            <w:r>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Default="00DB4819" w:rsidP="004D61E7">
            <w:pPr>
              <w:pStyle w:val="TAH"/>
            </w:pPr>
            <w:r>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Default="00DB4819" w:rsidP="004D61E7">
            <w:pPr>
              <w:pStyle w:val="TAH"/>
            </w:pPr>
            <w:r>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Default="00DB4819" w:rsidP="004D61E7">
            <w:pPr>
              <w:pStyle w:val="TAH"/>
            </w:pPr>
            <w:r>
              <w:t>G-FR1-A12-6</w:t>
            </w:r>
          </w:p>
        </w:tc>
      </w:tr>
      <w:tr w:rsidR="00DB4819"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Default="00DB4819" w:rsidP="004D61E7">
            <w:pPr>
              <w:pStyle w:val="TAC"/>
            </w:pPr>
            <w:r>
              <w:t xml:space="preserve">Subcarrier spacing </w:t>
            </w:r>
            <w:r>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Default="00DB4819" w:rsidP="004D61E7">
            <w:pPr>
              <w:pStyle w:val="TAC"/>
            </w:pPr>
            <w:r>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Default="00DB4819" w:rsidP="004D61E7">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Default="00DB4819" w:rsidP="004D61E7">
            <w:pPr>
              <w:pStyle w:val="TAC"/>
            </w:pPr>
            <w:r>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Default="00DB4819" w:rsidP="004D61E7">
            <w:pPr>
              <w:pStyle w:val="TAC"/>
            </w:pPr>
            <w:r>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Default="00DB4819" w:rsidP="004D61E7">
            <w:pPr>
              <w:pStyle w:val="TAC"/>
            </w:pPr>
            <w:r>
              <w:t>30</w:t>
            </w:r>
          </w:p>
        </w:tc>
      </w:tr>
      <w:tr w:rsidR="00DB4819"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Default="00DB4819" w:rsidP="004D61E7">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Default="00DB4819" w:rsidP="004D61E7">
            <w:pPr>
              <w:pStyle w:val="TAC"/>
            </w:pPr>
            <w:r>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Default="00DB4819" w:rsidP="004D61E7">
            <w:pPr>
              <w:pStyle w:val="TAC"/>
            </w:pPr>
            <w:r>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Default="00DB4819" w:rsidP="004D61E7">
            <w:pPr>
              <w:pStyle w:val="TAC"/>
            </w:pPr>
            <w:r>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Default="00DB4819" w:rsidP="004D61E7">
            <w:pPr>
              <w:pStyle w:val="TAC"/>
            </w:pPr>
            <w:r>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Default="00DB4819" w:rsidP="004D61E7">
            <w:pPr>
              <w:pStyle w:val="TAC"/>
            </w:pPr>
            <w:r>
              <w:t>273</w:t>
            </w:r>
          </w:p>
        </w:tc>
      </w:tr>
      <w:tr w:rsidR="00DB4819"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Default="00DB4819" w:rsidP="004D61E7">
            <w:pPr>
              <w:pStyle w:val="TAC"/>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Default="00DB4819" w:rsidP="004D61E7">
            <w:pPr>
              <w:pStyle w:val="TAC"/>
            </w:pPr>
            <w:r>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Default="00DB4819" w:rsidP="004D61E7">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Default="00DB4819" w:rsidP="004D61E7">
            <w:pPr>
              <w:pStyle w:val="TAC"/>
            </w:pPr>
            <w:r>
              <w:t>12</w:t>
            </w:r>
          </w:p>
        </w:tc>
      </w:tr>
      <w:tr w:rsidR="00DB4819"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Default="00DB4819" w:rsidP="004D61E7">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Default="00DB4819" w:rsidP="004D61E7">
            <w:pPr>
              <w:pStyle w:val="TAC"/>
            </w:pPr>
            <w:r>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Default="00DB4819" w:rsidP="004D61E7">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Default="00DB4819" w:rsidP="004D61E7">
            <w:pPr>
              <w:pStyle w:val="TAC"/>
            </w:pPr>
            <w:r>
              <w:t>64QAM</w:t>
            </w:r>
          </w:p>
        </w:tc>
      </w:tr>
      <w:tr w:rsidR="00DB4819"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Default="00DB4819" w:rsidP="004D61E7">
            <w:pPr>
              <w:pStyle w:val="TAC"/>
            </w:pPr>
            <w:r>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Default="00DB4819" w:rsidP="004D61E7">
            <w:pPr>
              <w:pStyle w:val="TAC"/>
            </w:pPr>
            <w:r>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Default="00DB4819" w:rsidP="004D61E7">
            <w:pPr>
              <w:pStyle w:val="TAC"/>
            </w:pPr>
            <w:r>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Default="00DB4819" w:rsidP="004D61E7">
            <w:pPr>
              <w:pStyle w:val="TAC"/>
            </w:pPr>
            <w:r>
              <w:t>438/1024</w:t>
            </w:r>
          </w:p>
        </w:tc>
      </w:tr>
      <w:tr w:rsidR="00DB4819"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Default="00DB4819" w:rsidP="004D61E7">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Default="00DB4819" w:rsidP="004D61E7">
            <w:pPr>
              <w:pStyle w:val="TAC"/>
            </w:pPr>
            <w:r>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Default="00DB4819" w:rsidP="004D61E7">
            <w:pPr>
              <w:pStyle w:val="TAC"/>
            </w:pPr>
            <w:r>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Default="00DB4819" w:rsidP="004D61E7">
            <w:pPr>
              <w:pStyle w:val="TAC"/>
            </w:pPr>
            <w:r>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Default="00DB4819" w:rsidP="004D61E7">
            <w:pPr>
              <w:pStyle w:val="TAC"/>
            </w:pPr>
            <w:r>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Default="00DB4819" w:rsidP="004D61E7">
            <w:pPr>
              <w:pStyle w:val="TAC"/>
            </w:pPr>
            <w:r>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Default="00DB4819" w:rsidP="004D61E7">
            <w:pPr>
              <w:pStyle w:val="TAC"/>
            </w:pPr>
            <w:r>
              <w:t>401640</w:t>
            </w:r>
          </w:p>
        </w:tc>
      </w:tr>
      <w:tr w:rsidR="00DB4819"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Default="00DB4819" w:rsidP="004D61E7">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Default="00DB4819" w:rsidP="004D61E7">
            <w:pPr>
              <w:pStyle w:val="TAC"/>
            </w:pPr>
            <w:r>
              <w:t>24</w:t>
            </w:r>
          </w:p>
        </w:tc>
      </w:tr>
      <w:tr w:rsidR="00DB4819"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Default="00DB4819" w:rsidP="004D61E7">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Default="00DB4819" w:rsidP="004D61E7">
            <w:pPr>
              <w:pStyle w:val="TAC"/>
            </w:pPr>
            <w:r>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Default="00DB4819" w:rsidP="004D61E7">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Default="00DB4819" w:rsidP="004D61E7">
            <w:pPr>
              <w:pStyle w:val="TAC"/>
            </w:pPr>
            <w:r>
              <w:t>24</w:t>
            </w:r>
          </w:p>
        </w:tc>
      </w:tr>
      <w:tr w:rsidR="00DB4819"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Default="00DB4819" w:rsidP="004D61E7">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Default="00DB4819" w:rsidP="004D61E7">
            <w:pPr>
              <w:pStyle w:val="TAC"/>
            </w:pPr>
            <w:r>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Default="00DB4819" w:rsidP="004D61E7">
            <w:pPr>
              <w:pStyle w:val="TAC"/>
            </w:pPr>
            <w:r>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Default="00DB4819" w:rsidP="004D61E7">
            <w:pPr>
              <w:pStyle w:val="TAC"/>
            </w:pPr>
            <w:r>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Default="00DB4819" w:rsidP="004D61E7">
            <w:pPr>
              <w:pStyle w:val="TAC"/>
            </w:pPr>
            <w:r>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Default="00DB4819" w:rsidP="004D61E7">
            <w:pPr>
              <w:pStyle w:val="TAC"/>
            </w:pPr>
            <w:r>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Default="00DB4819" w:rsidP="004D61E7">
            <w:pPr>
              <w:pStyle w:val="TAC"/>
            </w:pPr>
            <w:r>
              <w:t>48</w:t>
            </w:r>
          </w:p>
        </w:tc>
      </w:tr>
      <w:tr w:rsidR="00DB4819"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Default="00DB4819" w:rsidP="004D61E7">
            <w:pPr>
              <w:pStyle w:val="TAC"/>
            </w:pPr>
            <w:r>
              <w:t xml:space="preserve">Code block size </w:t>
            </w:r>
            <w:r>
              <w:rPr>
                <w:rFonts w:eastAsia="Malgun Gothic" w:cs="Arial"/>
              </w:rPr>
              <w:t xml:space="preserve">including CRC </w:t>
            </w:r>
            <w:r>
              <w:t xml:space="preserve">(bits) </w:t>
            </w:r>
            <w:r>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Default="00DB4819" w:rsidP="004D61E7">
            <w:pPr>
              <w:pStyle w:val="TAC"/>
            </w:pPr>
            <w:r>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Default="00DB4819" w:rsidP="004D61E7">
            <w:pPr>
              <w:pStyle w:val="TAC"/>
            </w:pPr>
            <w:r>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Default="00DB4819" w:rsidP="004D61E7">
            <w:pPr>
              <w:pStyle w:val="TAC"/>
            </w:pPr>
            <w:r>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Default="00DB4819" w:rsidP="004D61E7">
            <w:pPr>
              <w:pStyle w:val="TAC"/>
            </w:pPr>
            <w:r>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Default="00DB4819" w:rsidP="004D61E7">
            <w:pPr>
              <w:pStyle w:val="TAC"/>
            </w:pPr>
            <w:r>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Default="00DB4819" w:rsidP="004D61E7">
            <w:pPr>
              <w:pStyle w:val="TAC"/>
            </w:pPr>
            <w:r>
              <w:t>8392</w:t>
            </w:r>
          </w:p>
        </w:tc>
      </w:tr>
      <w:tr w:rsidR="00DB4819"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Default="00DB4819" w:rsidP="004D61E7">
            <w:pPr>
              <w:pStyle w:val="TAC"/>
            </w:pPr>
            <w:r>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Default="00DB4819" w:rsidP="004D61E7">
            <w:pPr>
              <w:pStyle w:val="TAC"/>
            </w:pPr>
            <w:r>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Default="00DB4819" w:rsidP="004D61E7">
            <w:pPr>
              <w:pStyle w:val="TAC"/>
            </w:pPr>
            <w:r>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Default="00DB4819" w:rsidP="004D61E7">
            <w:pPr>
              <w:pStyle w:val="TAC"/>
            </w:pPr>
            <w:r>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Default="00DB4819" w:rsidP="004D61E7">
            <w:pPr>
              <w:pStyle w:val="TAC"/>
            </w:pPr>
            <w:r>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Default="00DB4819" w:rsidP="004D61E7">
            <w:pPr>
              <w:pStyle w:val="TAC"/>
            </w:pPr>
            <w:r>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Default="00DB4819" w:rsidP="004D61E7">
            <w:pPr>
              <w:pStyle w:val="TAC"/>
            </w:pPr>
            <w:r>
              <w:t>943488</w:t>
            </w:r>
          </w:p>
        </w:tc>
      </w:tr>
      <w:tr w:rsidR="00DB4819"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Default="00DB4819" w:rsidP="004D61E7">
            <w:pPr>
              <w:pStyle w:val="TAC"/>
            </w:pPr>
            <w:r>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Default="00DB4819" w:rsidP="004D61E7">
            <w:pPr>
              <w:pStyle w:val="TAC"/>
            </w:pPr>
            <w:r>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Default="00DB4819" w:rsidP="004D61E7">
            <w:pPr>
              <w:pStyle w:val="TAC"/>
            </w:pPr>
            <w:r>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Default="00DB4819" w:rsidP="004D61E7">
            <w:pPr>
              <w:pStyle w:val="TAC"/>
            </w:pPr>
            <w:r>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Default="00DB4819" w:rsidP="004D61E7">
            <w:pPr>
              <w:pStyle w:val="TAC"/>
            </w:pPr>
            <w:r>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Default="00DB4819" w:rsidP="004D61E7">
            <w:pPr>
              <w:pStyle w:val="TAC"/>
            </w:pPr>
            <w:r>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Default="00DB4819" w:rsidP="004D61E7">
            <w:pPr>
              <w:pStyle w:val="TAC"/>
            </w:pPr>
            <w:r>
              <w:t>157248</w:t>
            </w:r>
          </w:p>
        </w:tc>
      </w:tr>
      <w:tr w:rsidR="00DB4819"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Default="00DB4819" w:rsidP="004D61E7">
            <w:pPr>
              <w:pStyle w:val="TAN"/>
            </w:pPr>
            <w:bookmarkStart w:id="14017" w:name="_Hlk135825483"/>
            <w:r>
              <w:t>NOTE 1:</w:t>
            </w:r>
            <w:r>
              <w:tab/>
              <w:t xml:space="preserve">DM-RS configuration type = 1 with DM-RS duration = single-symbol DM-RS and the number of DM-RS CDM groups without data is 2, </w:t>
            </w:r>
            <w:r>
              <w:rPr>
                <w:rFonts w:eastAsia="DengXian"/>
              </w:rPr>
              <w:t>a</w:t>
            </w:r>
            <w:r>
              <w:t>dditional DM-RS position</w:t>
            </w:r>
            <w:r>
              <w:rPr>
                <w:rFonts w:eastAsia="DengXian"/>
              </w:rPr>
              <w:t xml:space="preserve"> = pos1</w:t>
            </w:r>
            <w:r>
              <w:t xml:space="preserve">, </w:t>
            </w:r>
            <w:r>
              <w:rPr>
                <w:i/>
              </w:rPr>
              <w:t>l</w:t>
            </w:r>
            <w:r>
              <w:rPr>
                <w:i/>
                <w:vertAlign w:val="subscript"/>
              </w:rPr>
              <w:t xml:space="preserve">0 </w:t>
            </w:r>
            <w:r>
              <w:t xml:space="preserve">= 2 and </w:t>
            </w:r>
            <w:r>
              <w:rPr>
                <w:i/>
              </w:rPr>
              <w:t xml:space="preserve">l </w:t>
            </w:r>
            <w:r>
              <w:t xml:space="preserve">= 11 for PUSCH mapping type A, </w:t>
            </w:r>
            <w:r>
              <w:rPr>
                <w:i/>
              </w:rPr>
              <w:t>l</w:t>
            </w:r>
            <w:r>
              <w:rPr>
                <w:i/>
                <w:vertAlign w:val="subscript"/>
              </w:rPr>
              <w:t xml:space="preserve">0 </w:t>
            </w:r>
            <w:r>
              <w:t xml:space="preserve">= 0 and </w:t>
            </w:r>
            <w:r>
              <w:rPr>
                <w:i/>
              </w:rPr>
              <w:t xml:space="preserve">l </w:t>
            </w:r>
            <w:r>
              <w:t>= 10 for PUSCH mapping type B as per table 6.4.1.1.3-3 of TS 38.211 [17].</w:t>
            </w:r>
          </w:p>
          <w:p w14:paraId="0A275B3D" w14:textId="77777777" w:rsidR="00DB4819" w:rsidRDefault="00DB4819" w:rsidP="004D61E7">
            <w:pPr>
              <w:pStyle w:val="TAC"/>
              <w:jc w:val="left"/>
            </w:pPr>
            <w:r>
              <w:t>NOTE 2:</w:t>
            </w:r>
            <w:r>
              <w:tab/>
            </w:r>
            <w:r>
              <w:rPr>
                <w:rFonts w:cs="Arial"/>
              </w:rPr>
              <w:t xml:space="preserve">Code block size including CRC (bits) equals to </w:t>
            </w:r>
            <w:r>
              <w:rPr>
                <w:rFonts w:cs="Arial"/>
                <w:i/>
              </w:rPr>
              <w:t>K'</w:t>
            </w:r>
            <w:r>
              <w:t xml:space="preserve"> in clause 5.2.2 of TS 38.212 [16].</w:t>
            </w:r>
          </w:p>
        </w:tc>
      </w:tr>
      <w:bookmarkEnd w:id="14016"/>
      <w:bookmarkEnd w:id="14017"/>
    </w:tbl>
    <w:p w14:paraId="1E8C3070" w14:textId="77777777" w:rsidR="00DB4819" w:rsidRDefault="00DB4819" w:rsidP="00DB4819">
      <w:pPr>
        <w:rPr>
          <w:noProof/>
          <w:color w:val="FF0000"/>
        </w:rPr>
      </w:pPr>
    </w:p>
    <w:p w14:paraId="032AF9CE" w14:textId="77777777" w:rsidR="00DB4819" w:rsidRDefault="00DB4819" w:rsidP="00DB4819">
      <w:pPr>
        <w:pStyle w:val="Heading1"/>
        <w:rPr>
          <w:rFonts w:eastAsia="DengXian"/>
        </w:rPr>
      </w:pPr>
      <w:bookmarkStart w:id="14018" w:name="_Toc123717924"/>
      <w:bookmarkStart w:id="14019" w:name="_Toc107419670"/>
      <w:bookmarkStart w:id="14020" w:name="_Toc146958280"/>
      <w:bookmarkStart w:id="14021" w:name="_Toc138838017"/>
      <w:bookmarkStart w:id="14022" w:name="_Toc124266904"/>
      <w:bookmarkStart w:id="14023" w:name="_Toc123049429"/>
      <w:bookmarkStart w:id="14024" w:name="_Toc131741261"/>
      <w:bookmarkStart w:id="14025" w:name="_Toc123054821"/>
      <w:bookmarkStart w:id="14026" w:name="_Toc123052352"/>
      <w:bookmarkStart w:id="14027" w:name="_Toc107312086"/>
      <w:bookmarkStart w:id="14028" w:name="_Toc131596263"/>
      <w:bookmarkStart w:id="14029" w:name="_Toc131766795"/>
      <w:bookmarkStart w:id="14030" w:name="_Toc106783194"/>
      <w:bookmarkStart w:id="14031" w:name="_Toc115186580"/>
      <w:bookmarkStart w:id="14032" w:name="_Toc124157500"/>
      <w:bookmarkStart w:id="14033" w:name="_Toc114255900"/>
      <w:bookmarkStart w:id="14034" w:name="_Toc107475307"/>
      <w:bookmarkStart w:id="14035" w:name="_Toc176945091"/>
      <w:bookmarkStart w:id="14036" w:name="_Toc187257369"/>
      <w:r>
        <w:rPr>
          <w:rFonts w:eastAsia="DengXian"/>
        </w:rPr>
        <w:t>A.13</w:t>
      </w:r>
      <w:r>
        <w:rPr>
          <w:rFonts w:eastAsia="DengXian"/>
        </w:rPr>
        <w:tab/>
        <w:t>Fixed Reference Channels for performance requirements (</w:t>
      </w:r>
      <w:r>
        <w:rPr>
          <w:rFonts w:eastAsia="DengXian"/>
          <w:lang w:val="en-US"/>
        </w:rPr>
        <w:t>64</w:t>
      </w:r>
      <w:r>
        <w:rPr>
          <w:rFonts w:eastAsia="DengXian"/>
        </w:rPr>
        <w:t>QAM, R=</w:t>
      </w:r>
      <w:r>
        <w:t>517</w:t>
      </w:r>
      <w:r>
        <w:rPr>
          <w:rFonts w:eastAsia="DengXian"/>
        </w:rPr>
        <w:t>/1024)</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2BE0165" w14:textId="77777777" w:rsidR="00DB4819" w:rsidRPr="00252CC4" w:rsidRDefault="00DB4819" w:rsidP="00DB4819">
      <w:r>
        <w:t>Fixed Reference Channels for performance requirements (64QAM, R=517/1024) is not used in this specification.</w:t>
      </w:r>
    </w:p>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4037" w:name="_Toc21100225"/>
      <w:bookmarkStart w:id="14038" w:name="_Toc29810023"/>
      <w:bookmarkStart w:id="14039" w:name="_Toc36645416"/>
      <w:bookmarkStart w:id="14040" w:name="_Toc37272470"/>
      <w:bookmarkStart w:id="14041" w:name="_Toc45884717"/>
      <w:r w:rsidRPr="008C3753">
        <w:br w:type="page"/>
      </w:r>
    </w:p>
    <w:p w14:paraId="7FA711F5" w14:textId="10B51032" w:rsidR="00EB0004" w:rsidRPr="008C3753" w:rsidRDefault="00EB0004" w:rsidP="00EB0004">
      <w:pPr>
        <w:pStyle w:val="Heading8"/>
      </w:pPr>
      <w:bookmarkStart w:id="14042" w:name="_Toc53182749"/>
      <w:bookmarkStart w:id="14043" w:name="_Toc58860536"/>
      <w:bookmarkStart w:id="14044" w:name="_Toc58863040"/>
      <w:bookmarkStart w:id="14045" w:name="_Toc61183025"/>
      <w:bookmarkStart w:id="14046" w:name="_Toc66728340"/>
      <w:bookmarkStart w:id="14047" w:name="_Toc74962217"/>
      <w:bookmarkStart w:id="14048" w:name="_Toc75243127"/>
      <w:bookmarkStart w:id="14049" w:name="_Toc76545473"/>
      <w:bookmarkStart w:id="14050" w:name="_Toc82595576"/>
      <w:bookmarkStart w:id="14051" w:name="_Toc89955607"/>
      <w:bookmarkStart w:id="14052" w:name="_Toc98774035"/>
      <w:bookmarkStart w:id="14053" w:name="_Toc106201796"/>
      <w:bookmarkStart w:id="14054" w:name="_Toc115191650"/>
      <w:bookmarkStart w:id="14055" w:name="_Toc122013539"/>
      <w:bookmarkStart w:id="14056" w:name="_Toc124156358"/>
      <w:bookmarkStart w:id="14057" w:name="_Toc131538118"/>
      <w:bookmarkStart w:id="14058" w:name="_Toc137398326"/>
      <w:bookmarkStart w:id="14059" w:name="_Toc156576544"/>
      <w:bookmarkStart w:id="14060" w:name="_Toc176945092"/>
      <w:bookmarkStart w:id="14061" w:name="_Toc187257370"/>
      <w:r w:rsidRPr="008C3753">
        <w:t>Annex B</w:t>
      </w:r>
      <w:r w:rsidR="000B6A4F" w:rsidRPr="008C3753">
        <w:t xml:space="preserve"> (</w:t>
      </w:r>
      <w:r w:rsidRPr="008C3753">
        <w:t>normative):</w:t>
      </w:r>
      <w:r w:rsidRPr="008C3753">
        <w:br/>
      </w:r>
      <w:r w:rsidR="009031A2" w:rsidRPr="008C3753">
        <w:t>Environmental requirements for the BS equipment</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7F01146A" w14:textId="5F295149" w:rsidR="00A639C7" w:rsidRPr="008C3753" w:rsidRDefault="00A639C7" w:rsidP="0071353E">
      <w:pPr>
        <w:pStyle w:val="Heading1"/>
      </w:pPr>
      <w:bookmarkStart w:id="14062" w:name="_Toc21100226"/>
      <w:bookmarkStart w:id="14063" w:name="_Toc29810024"/>
      <w:bookmarkStart w:id="14064" w:name="_Toc36645417"/>
      <w:bookmarkStart w:id="14065" w:name="_Toc37272471"/>
      <w:bookmarkStart w:id="14066" w:name="_Toc45884718"/>
      <w:bookmarkStart w:id="14067" w:name="_Toc53182750"/>
      <w:bookmarkStart w:id="14068" w:name="_Toc58860537"/>
      <w:bookmarkStart w:id="14069" w:name="_Toc58863041"/>
      <w:bookmarkStart w:id="14070" w:name="_Toc61183026"/>
      <w:bookmarkStart w:id="14071" w:name="_Toc66728341"/>
      <w:bookmarkStart w:id="14072" w:name="_Toc74962218"/>
      <w:bookmarkStart w:id="14073" w:name="_Toc75243128"/>
      <w:bookmarkStart w:id="14074" w:name="_Toc76545474"/>
      <w:bookmarkStart w:id="14075" w:name="_Toc82595577"/>
      <w:bookmarkStart w:id="14076" w:name="_Toc89955608"/>
      <w:bookmarkStart w:id="14077" w:name="_Toc98774036"/>
      <w:bookmarkStart w:id="14078" w:name="_Toc106201797"/>
      <w:bookmarkStart w:id="14079" w:name="_Toc115191651"/>
      <w:bookmarkStart w:id="14080" w:name="_Toc122013540"/>
      <w:bookmarkStart w:id="14081" w:name="_Toc124156359"/>
      <w:bookmarkStart w:id="14082" w:name="_Toc131538119"/>
      <w:bookmarkStart w:id="14083" w:name="_Toc137398327"/>
      <w:bookmarkStart w:id="14084" w:name="_Toc156576545"/>
      <w:bookmarkStart w:id="14085" w:name="_Toc176945093"/>
      <w:bookmarkStart w:id="14086" w:name="_Toc187257371"/>
      <w:r w:rsidRPr="008C3753">
        <w:t>B.1</w:t>
      </w:r>
      <w:r w:rsidR="0071353E" w:rsidRPr="008C3753">
        <w:tab/>
      </w:r>
      <w:r w:rsidRPr="008C3753">
        <w:t>General</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87" w:name="_Toc21100227"/>
      <w:bookmarkStart w:id="14088" w:name="_Toc29810025"/>
      <w:bookmarkStart w:id="14089" w:name="_Toc36645418"/>
      <w:bookmarkStart w:id="14090" w:name="_Toc37272472"/>
      <w:bookmarkStart w:id="14091" w:name="_Toc45884719"/>
      <w:bookmarkStart w:id="14092" w:name="_Toc53182751"/>
      <w:bookmarkStart w:id="14093" w:name="_Toc58860538"/>
      <w:bookmarkStart w:id="14094" w:name="_Toc58863042"/>
      <w:bookmarkStart w:id="14095" w:name="_Toc61183027"/>
      <w:bookmarkStart w:id="14096" w:name="_Toc66728342"/>
      <w:bookmarkStart w:id="14097" w:name="_Toc74962219"/>
      <w:bookmarkStart w:id="14098" w:name="_Toc75243129"/>
      <w:bookmarkStart w:id="14099" w:name="_Toc76545475"/>
      <w:bookmarkStart w:id="14100" w:name="_Toc82595578"/>
      <w:bookmarkStart w:id="14101" w:name="_Toc89955609"/>
      <w:bookmarkStart w:id="14102" w:name="_Toc98774037"/>
      <w:bookmarkStart w:id="14103" w:name="_Toc106201798"/>
      <w:bookmarkStart w:id="14104" w:name="_Toc115191652"/>
      <w:bookmarkStart w:id="14105" w:name="_Toc122013541"/>
      <w:bookmarkStart w:id="14106" w:name="_Toc124156360"/>
      <w:bookmarkStart w:id="14107" w:name="_Toc131538120"/>
      <w:bookmarkStart w:id="14108" w:name="_Toc137398328"/>
      <w:bookmarkStart w:id="14109" w:name="_Toc156576546"/>
      <w:bookmarkStart w:id="14110" w:name="_Toc176945094"/>
      <w:bookmarkStart w:id="14111" w:name="_Toc187257372"/>
      <w:r w:rsidRPr="008C3753">
        <w:t>B.2</w:t>
      </w:r>
      <w:r w:rsidR="0071353E" w:rsidRPr="008C3753">
        <w:tab/>
      </w:r>
      <w:r w:rsidRPr="008C3753">
        <w:t>Normal test environment</w:t>
      </w:r>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112" w:name="_Toc21100228"/>
      <w:bookmarkStart w:id="14113" w:name="_Toc29810026"/>
      <w:bookmarkStart w:id="14114" w:name="_Toc36645419"/>
      <w:bookmarkStart w:id="14115" w:name="_Toc37272473"/>
      <w:bookmarkStart w:id="14116" w:name="_Toc45884720"/>
      <w:bookmarkStart w:id="14117" w:name="_Toc53182752"/>
      <w:bookmarkStart w:id="14118" w:name="_Toc58860539"/>
      <w:bookmarkStart w:id="14119" w:name="_Toc58863043"/>
      <w:bookmarkStart w:id="14120" w:name="_Toc61183028"/>
      <w:bookmarkStart w:id="14121" w:name="_Toc66728343"/>
      <w:bookmarkStart w:id="14122" w:name="_Toc74962220"/>
      <w:bookmarkStart w:id="14123" w:name="_Toc75243130"/>
      <w:bookmarkStart w:id="14124" w:name="_Toc76545476"/>
      <w:bookmarkStart w:id="14125" w:name="_Toc82595579"/>
      <w:bookmarkStart w:id="14126" w:name="_Toc89955610"/>
      <w:bookmarkStart w:id="14127" w:name="_Toc98774038"/>
      <w:bookmarkStart w:id="14128" w:name="_Toc106201799"/>
      <w:bookmarkStart w:id="14129" w:name="_Toc115191653"/>
      <w:bookmarkStart w:id="14130" w:name="_Toc122013542"/>
      <w:bookmarkStart w:id="14131" w:name="_Toc124156361"/>
      <w:bookmarkStart w:id="14132" w:name="_Toc131538121"/>
      <w:bookmarkStart w:id="14133" w:name="_Toc137398329"/>
      <w:bookmarkStart w:id="14134" w:name="_Toc156576547"/>
      <w:bookmarkStart w:id="14135" w:name="_Toc176945095"/>
      <w:bookmarkStart w:id="14136" w:name="_Toc187257373"/>
      <w:r w:rsidRPr="008C3753">
        <w:t>B.3</w:t>
      </w:r>
      <w:r w:rsidR="0071353E" w:rsidRPr="008C3753">
        <w:tab/>
      </w:r>
      <w:r w:rsidRPr="008C3753">
        <w:t>Extreme test environment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137" w:name="_Toc21100229"/>
      <w:bookmarkStart w:id="14138" w:name="_Toc29810027"/>
      <w:bookmarkStart w:id="14139" w:name="_Toc36645420"/>
      <w:bookmarkStart w:id="14140" w:name="_Toc37272474"/>
      <w:bookmarkStart w:id="14141" w:name="_Toc45884721"/>
      <w:bookmarkStart w:id="14142" w:name="_Toc53182753"/>
      <w:bookmarkStart w:id="14143" w:name="_Toc58860540"/>
      <w:bookmarkStart w:id="14144" w:name="_Toc58863044"/>
      <w:bookmarkStart w:id="14145" w:name="_Toc61183029"/>
      <w:bookmarkStart w:id="14146" w:name="_Toc66728344"/>
      <w:bookmarkStart w:id="14147" w:name="_Toc74962221"/>
      <w:bookmarkStart w:id="14148" w:name="_Toc75243131"/>
      <w:bookmarkStart w:id="14149" w:name="_Toc76545477"/>
      <w:bookmarkStart w:id="14150" w:name="_Toc82595580"/>
      <w:bookmarkStart w:id="14151" w:name="_Toc89955611"/>
      <w:bookmarkStart w:id="14152" w:name="_Toc98774039"/>
      <w:bookmarkStart w:id="14153" w:name="_Toc106201800"/>
      <w:bookmarkStart w:id="14154" w:name="_Toc115191654"/>
      <w:bookmarkStart w:id="14155" w:name="_Toc122013543"/>
      <w:bookmarkStart w:id="14156" w:name="_Toc124156362"/>
      <w:bookmarkStart w:id="14157" w:name="_Toc131538122"/>
      <w:bookmarkStart w:id="14158" w:name="_Toc137398330"/>
      <w:bookmarkStart w:id="14159" w:name="_Toc156576548"/>
      <w:bookmarkStart w:id="14160" w:name="_Toc176945096"/>
      <w:bookmarkStart w:id="14161" w:name="_Toc187257374"/>
      <w:r w:rsidRPr="008C3753">
        <w:t>B.3.1</w:t>
      </w:r>
      <w:r w:rsidR="004C0570" w:rsidRPr="008C3753">
        <w:tab/>
      </w:r>
      <w:r w:rsidRPr="008C3753">
        <w:t>Extreme temperature</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162" w:name="_Toc21100230"/>
      <w:bookmarkStart w:id="14163" w:name="_Toc29810028"/>
      <w:bookmarkStart w:id="14164" w:name="_Toc36645421"/>
      <w:bookmarkStart w:id="14165" w:name="_Toc37272475"/>
      <w:bookmarkStart w:id="14166" w:name="_Toc45884722"/>
      <w:bookmarkStart w:id="14167" w:name="_Toc53182754"/>
      <w:bookmarkStart w:id="14168" w:name="_Toc58860541"/>
      <w:bookmarkStart w:id="14169" w:name="_Toc58863045"/>
      <w:bookmarkStart w:id="14170" w:name="_Toc61183030"/>
      <w:bookmarkStart w:id="14171" w:name="_Toc66728345"/>
      <w:bookmarkStart w:id="14172" w:name="_Toc74962222"/>
      <w:bookmarkStart w:id="14173" w:name="_Toc75243132"/>
      <w:bookmarkStart w:id="14174" w:name="_Toc76545478"/>
      <w:bookmarkStart w:id="14175" w:name="_Toc82595581"/>
      <w:bookmarkStart w:id="14176" w:name="_Toc89955612"/>
      <w:bookmarkStart w:id="14177" w:name="_Toc98774040"/>
      <w:bookmarkStart w:id="14178" w:name="_Toc106201801"/>
      <w:bookmarkStart w:id="14179" w:name="_Toc115191655"/>
      <w:bookmarkStart w:id="14180" w:name="_Toc122013544"/>
      <w:bookmarkStart w:id="14181" w:name="_Toc124156363"/>
      <w:bookmarkStart w:id="14182" w:name="_Toc131538123"/>
      <w:bookmarkStart w:id="14183" w:name="_Toc137398331"/>
      <w:bookmarkStart w:id="14184" w:name="_Toc156576549"/>
      <w:bookmarkStart w:id="14185" w:name="_Toc176945097"/>
      <w:bookmarkStart w:id="14186" w:name="_Toc187257375"/>
      <w:r w:rsidRPr="008C3753">
        <w:t>B.4</w:t>
      </w:r>
      <w:r w:rsidR="0071353E" w:rsidRPr="008C3753">
        <w:tab/>
      </w:r>
      <w:r w:rsidRPr="008C3753">
        <w:t>Vibration</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87" w:name="_Toc21100231"/>
      <w:bookmarkStart w:id="14188" w:name="_Toc29810029"/>
      <w:bookmarkStart w:id="14189" w:name="_Toc36645422"/>
      <w:bookmarkStart w:id="14190" w:name="_Toc37272476"/>
      <w:bookmarkStart w:id="14191" w:name="_Toc45884723"/>
      <w:bookmarkStart w:id="14192" w:name="_Toc53182755"/>
      <w:bookmarkStart w:id="14193" w:name="_Toc58860542"/>
      <w:bookmarkStart w:id="14194" w:name="_Toc58863046"/>
      <w:bookmarkStart w:id="14195" w:name="_Toc61183031"/>
      <w:bookmarkStart w:id="14196" w:name="_Toc66728346"/>
      <w:bookmarkStart w:id="14197" w:name="_Toc74962223"/>
      <w:bookmarkStart w:id="14198" w:name="_Toc75243133"/>
      <w:bookmarkStart w:id="14199" w:name="_Toc76545479"/>
      <w:bookmarkStart w:id="14200" w:name="_Toc82595582"/>
      <w:bookmarkStart w:id="14201" w:name="_Toc89955613"/>
      <w:bookmarkStart w:id="14202" w:name="_Toc98774041"/>
      <w:bookmarkStart w:id="14203" w:name="_Toc106201802"/>
      <w:bookmarkStart w:id="14204" w:name="_Toc115191656"/>
      <w:bookmarkStart w:id="14205" w:name="_Toc122013545"/>
      <w:bookmarkStart w:id="14206" w:name="_Toc124156364"/>
      <w:bookmarkStart w:id="14207" w:name="_Toc131538124"/>
      <w:bookmarkStart w:id="14208" w:name="_Toc137398332"/>
      <w:bookmarkStart w:id="14209" w:name="_Toc156576550"/>
      <w:bookmarkStart w:id="14210" w:name="_Toc176945098"/>
      <w:bookmarkStart w:id="14211" w:name="_Toc187257376"/>
      <w:r w:rsidRPr="008C3753">
        <w:t>B.5</w:t>
      </w:r>
      <w:r w:rsidR="0071353E" w:rsidRPr="008C3753">
        <w:tab/>
      </w:r>
      <w:r w:rsidRPr="008C3753">
        <w:t>Power supply</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212" w:name="_Toc21100232"/>
      <w:bookmarkStart w:id="14213" w:name="_Toc29810030"/>
      <w:bookmarkStart w:id="14214" w:name="_Toc36645423"/>
      <w:bookmarkStart w:id="14215" w:name="_Toc37272477"/>
      <w:bookmarkStart w:id="14216" w:name="_Toc45884724"/>
      <w:bookmarkStart w:id="14217" w:name="_Toc53182756"/>
      <w:bookmarkStart w:id="14218" w:name="_Toc58860543"/>
      <w:bookmarkStart w:id="14219" w:name="_Toc58863047"/>
      <w:bookmarkStart w:id="14220" w:name="_Toc61183032"/>
      <w:bookmarkStart w:id="14221" w:name="_Toc66728347"/>
      <w:bookmarkStart w:id="14222" w:name="_Toc74962224"/>
      <w:bookmarkStart w:id="14223" w:name="_Toc75243134"/>
      <w:bookmarkStart w:id="14224" w:name="_Toc76545480"/>
      <w:bookmarkStart w:id="14225" w:name="_Toc82595583"/>
      <w:bookmarkStart w:id="14226" w:name="_Toc89955614"/>
      <w:bookmarkStart w:id="14227" w:name="_Toc98774042"/>
      <w:bookmarkStart w:id="14228" w:name="_Toc106201803"/>
      <w:bookmarkStart w:id="14229" w:name="_Toc115191657"/>
      <w:bookmarkStart w:id="14230" w:name="_Toc122013546"/>
      <w:bookmarkStart w:id="14231" w:name="_Toc124156365"/>
      <w:bookmarkStart w:id="14232" w:name="_Toc131538125"/>
      <w:bookmarkStart w:id="14233" w:name="_Toc137398333"/>
      <w:bookmarkStart w:id="14234" w:name="_Toc156576551"/>
      <w:bookmarkStart w:id="14235" w:name="_Toc176945099"/>
      <w:bookmarkStart w:id="14236" w:name="_Toc187257377"/>
      <w:r w:rsidRPr="008C3753">
        <w:rPr>
          <w:lang w:eastAsia="sv-SE"/>
        </w:rPr>
        <w:t>B.6</w:t>
      </w:r>
      <w:r w:rsidR="0071353E" w:rsidRPr="008C3753">
        <w:rPr>
          <w:lang w:eastAsia="sv-SE"/>
        </w:rPr>
        <w:tab/>
      </w:r>
      <w:r w:rsidRPr="008C3753">
        <w:rPr>
          <w:lang w:eastAsia="sv-SE"/>
        </w:rPr>
        <w:t>Measurement of test environments</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237" w:name="_Toc21100233"/>
      <w:bookmarkStart w:id="14238" w:name="_Toc29810031"/>
      <w:bookmarkStart w:id="14239" w:name="_Toc36645424"/>
      <w:bookmarkStart w:id="14240" w:name="_Toc37272478"/>
      <w:bookmarkStart w:id="14241" w:name="_Toc45884725"/>
      <w:bookmarkStart w:id="14242" w:name="_Toc53182757"/>
      <w:bookmarkStart w:id="14243" w:name="_Toc58860544"/>
      <w:bookmarkStart w:id="14244" w:name="_Toc58863048"/>
      <w:bookmarkStart w:id="14245" w:name="_Toc61183033"/>
      <w:bookmarkStart w:id="14246" w:name="_Toc66728348"/>
      <w:bookmarkStart w:id="14247" w:name="_Toc74962225"/>
      <w:bookmarkStart w:id="14248" w:name="_Toc75243135"/>
      <w:bookmarkStart w:id="14249" w:name="_Toc76545481"/>
      <w:bookmarkStart w:id="14250" w:name="_Toc82595584"/>
      <w:bookmarkStart w:id="14251" w:name="_Toc89955615"/>
      <w:bookmarkStart w:id="14252" w:name="_Toc98774043"/>
      <w:bookmarkStart w:id="14253" w:name="_Toc106201804"/>
      <w:bookmarkStart w:id="14254" w:name="_Toc115191658"/>
      <w:bookmarkStart w:id="14255" w:name="_Toc122013547"/>
      <w:bookmarkStart w:id="14256" w:name="_Toc124156366"/>
      <w:bookmarkStart w:id="14257" w:name="_Toc131538126"/>
      <w:bookmarkStart w:id="14258" w:name="_Toc137398334"/>
      <w:bookmarkStart w:id="14259" w:name="_Toc156576552"/>
      <w:bookmarkStart w:id="14260" w:name="_Toc176945100"/>
      <w:bookmarkStart w:id="14261" w:name="_Toc187257378"/>
      <w:r w:rsidRPr="008C3753">
        <w:t>Annex C (informative):</w:t>
      </w:r>
      <w:r w:rsidRPr="008C3753">
        <w:br/>
      </w:r>
      <w:r w:rsidR="000C671E" w:rsidRPr="008C3753">
        <w:t>Test tolerances and derivation of test requirements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49FE0E2B" w14:textId="79EE971F" w:rsidR="00FA5734" w:rsidRPr="008C3753" w:rsidDel="00D44AE4" w:rsidRDefault="00FA5734" w:rsidP="0071353E">
      <w:pPr>
        <w:pStyle w:val="Heading1"/>
      </w:pPr>
      <w:bookmarkStart w:id="14262" w:name="_Toc21100234"/>
      <w:bookmarkStart w:id="14263" w:name="_Toc29810032"/>
      <w:bookmarkStart w:id="14264" w:name="_Toc36645425"/>
      <w:bookmarkStart w:id="14265" w:name="_Toc37272479"/>
      <w:bookmarkStart w:id="14266" w:name="_Toc45884726"/>
      <w:bookmarkStart w:id="14267" w:name="_Toc53182758"/>
      <w:bookmarkStart w:id="14268" w:name="_Toc58860545"/>
      <w:bookmarkStart w:id="14269" w:name="_Toc58863049"/>
      <w:bookmarkStart w:id="14270" w:name="_Toc61183034"/>
      <w:bookmarkStart w:id="14271" w:name="_Toc66728349"/>
      <w:bookmarkStart w:id="14272" w:name="_Toc74962226"/>
      <w:bookmarkStart w:id="14273" w:name="_Toc75243136"/>
      <w:bookmarkStart w:id="14274" w:name="_Toc76545482"/>
      <w:bookmarkStart w:id="14275" w:name="_Toc82595585"/>
      <w:bookmarkStart w:id="14276" w:name="_Toc89955616"/>
      <w:bookmarkStart w:id="14277" w:name="_Toc98774044"/>
      <w:bookmarkStart w:id="14278" w:name="_Toc106201805"/>
      <w:bookmarkStart w:id="14279" w:name="_Toc115191659"/>
      <w:bookmarkStart w:id="14280" w:name="_Toc122013548"/>
      <w:bookmarkStart w:id="14281" w:name="_Toc124156367"/>
      <w:bookmarkStart w:id="14282" w:name="_Toc131538127"/>
      <w:bookmarkStart w:id="14283" w:name="_Toc137398335"/>
      <w:bookmarkStart w:id="14284" w:name="_Toc156576553"/>
      <w:bookmarkStart w:id="14285" w:name="_Toc176945101"/>
      <w:bookmarkStart w:id="14286" w:name="_Toc187257379"/>
      <w:r w:rsidRPr="008C3753" w:rsidDel="00D44AE4">
        <w:t>C.1</w:t>
      </w:r>
      <w:r w:rsidR="0071353E" w:rsidRPr="008C3753" w:rsidDel="00D44AE4">
        <w:tab/>
      </w:r>
      <w:r w:rsidRPr="008C3753" w:rsidDel="00D44AE4">
        <w:rPr>
          <w:lang w:eastAsia="sv-SE"/>
        </w:rPr>
        <w:t>Measurement of t</w:t>
      </w:r>
      <w:r w:rsidRPr="008C3753" w:rsidDel="00D44AE4">
        <w:t>ransmitter</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4287" w:name="OLE_LINK129"/>
            <w:bookmarkStart w:id="14288"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4287"/>
            <w:bookmarkEnd w:id="14288"/>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4289" w:name="_Toc21100235"/>
      <w:bookmarkStart w:id="14290" w:name="_Toc29810033"/>
      <w:bookmarkStart w:id="14291" w:name="_Toc36645426"/>
      <w:bookmarkStart w:id="14292" w:name="_Toc37272480"/>
      <w:bookmarkStart w:id="14293" w:name="_Toc45884727"/>
      <w:bookmarkStart w:id="14294" w:name="_Toc53182759"/>
      <w:bookmarkStart w:id="14295" w:name="_Toc58860546"/>
      <w:bookmarkStart w:id="14296" w:name="_Toc58863050"/>
      <w:bookmarkStart w:id="14297" w:name="_Toc61183035"/>
      <w:bookmarkStart w:id="14298" w:name="_Toc66728350"/>
      <w:bookmarkStart w:id="14299" w:name="_Toc74962227"/>
      <w:bookmarkStart w:id="14300" w:name="_Toc75243137"/>
      <w:bookmarkStart w:id="14301" w:name="_Toc76545483"/>
      <w:bookmarkStart w:id="14302" w:name="_Toc82595586"/>
      <w:bookmarkStart w:id="14303" w:name="_Toc89955617"/>
      <w:bookmarkStart w:id="14304" w:name="_Toc98774045"/>
      <w:bookmarkStart w:id="14305" w:name="_Toc106201806"/>
      <w:bookmarkStart w:id="14306" w:name="_Toc115191660"/>
      <w:bookmarkStart w:id="14307" w:name="_Toc122013549"/>
      <w:bookmarkStart w:id="14308" w:name="_Toc124156368"/>
      <w:bookmarkStart w:id="14309" w:name="_Toc131538128"/>
      <w:bookmarkStart w:id="14310" w:name="_Toc137398336"/>
      <w:bookmarkStart w:id="14311" w:name="_Toc156576554"/>
      <w:bookmarkStart w:id="14312" w:name="_Toc176945102"/>
      <w:bookmarkStart w:id="14313" w:name="_Toc187257380"/>
      <w:r w:rsidRPr="008C3753">
        <w:t>C.2</w:t>
      </w:r>
      <w:r w:rsidR="0071353E" w:rsidRPr="008C3753">
        <w:tab/>
      </w:r>
      <w:r w:rsidRPr="008C3753">
        <w:rPr>
          <w:lang w:eastAsia="sv-SE"/>
        </w:rPr>
        <w:t>Measurement of receiv</w:t>
      </w:r>
      <w:r w:rsidRPr="008C3753">
        <w:t>er</w:t>
      </w:r>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314" w:name="_Toc21100236"/>
      <w:bookmarkStart w:id="14315" w:name="_Toc29810034"/>
      <w:bookmarkStart w:id="14316" w:name="_Toc36645427"/>
      <w:bookmarkStart w:id="14317" w:name="_Toc37272481"/>
      <w:bookmarkStart w:id="14318" w:name="_Toc45884728"/>
      <w:bookmarkStart w:id="14319" w:name="_Toc53182760"/>
      <w:bookmarkStart w:id="14320" w:name="_Toc58860547"/>
      <w:bookmarkStart w:id="14321" w:name="_Toc58863051"/>
      <w:bookmarkStart w:id="14322" w:name="_Toc61183036"/>
      <w:bookmarkStart w:id="14323" w:name="_Toc66728351"/>
      <w:bookmarkStart w:id="14324" w:name="_Toc74962228"/>
      <w:bookmarkStart w:id="14325" w:name="_Toc75243138"/>
      <w:bookmarkStart w:id="14326" w:name="_Toc76545484"/>
      <w:bookmarkStart w:id="14327" w:name="_Toc82595587"/>
      <w:bookmarkStart w:id="14328" w:name="_Toc89955618"/>
      <w:bookmarkStart w:id="14329" w:name="_Toc98774046"/>
      <w:bookmarkStart w:id="14330" w:name="_Toc106201807"/>
      <w:bookmarkStart w:id="14331" w:name="_Toc115191661"/>
      <w:bookmarkStart w:id="14332" w:name="_Toc122013550"/>
      <w:bookmarkStart w:id="14333" w:name="_Toc124156369"/>
      <w:bookmarkStart w:id="14334" w:name="_Toc131538129"/>
      <w:bookmarkStart w:id="14335" w:name="_Toc137398337"/>
      <w:bookmarkStart w:id="14336" w:name="_Toc156576555"/>
      <w:bookmarkStart w:id="14337" w:name="_Toc176945103"/>
      <w:bookmarkStart w:id="14338" w:name="_Toc187257381"/>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7E55E4">
        <w:trPr>
          <w:cantSplit/>
          <w:jc w:val="center"/>
        </w:trPr>
        <w:tc>
          <w:tcPr>
            <w:tcW w:w="1989" w:type="dxa"/>
            <w:tcBorders>
              <w:bottom w:val="single" w:sz="4" w:space="0" w:color="auto"/>
            </w:tcBorders>
          </w:tcPr>
          <w:p w14:paraId="5EF96A98" w14:textId="77777777" w:rsidR="00C11CA2" w:rsidRPr="008C3753" w:rsidRDefault="00C11CA2" w:rsidP="00A2231A">
            <w:pPr>
              <w:pStyle w:val="TAH"/>
            </w:pPr>
            <w:r w:rsidRPr="008C3753">
              <w:t xml:space="preserve">Test </w:t>
            </w:r>
          </w:p>
        </w:tc>
        <w:tc>
          <w:tcPr>
            <w:tcW w:w="2410" w:type="dxa"/>
            <w:tcBorders>
              <w:bottom w:val="single" w:sz="4" w:space="0" w:color="auto"/>
            </w:tcBorders>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Borders>
              <w:bottom w:val="single" w:sz="4" w:space="0" w:color="auto"/>
            </w:tcBorders>
          </w:tcPr>
          <w:p w14:paraId="0F66A0CF" w14:textId="77777777" w:rsidR="00C11CA2" w:rsidRPr="008C3753" w:rsidRDefault="00C11CA2" w:rsidP="00A2231A">
            <w:pPr>
              <w:pStyle w:val="TAH"/>
            </w:pPr>
            <w:r w:rsidRPr="008C3753">
              <w:t>Test Tolerance</w:t>
            </w:r>
            <w:r w:rsidRPr="008C3753">
              <w:br/>
              <w:t>(TT)</w:t>
            </w:r>
          </w:p>
        </w:tc>
        <w:tc>
          <w:tcPr>
            <w:tcW w:w="2551" w:type="dxa"/>
            <w:tcBorders>
              <w:bottom w:val="single" w:sz="4" w:space="0" w:color="auto"/>
            </w:tcBorders>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Borders>
              <w:top w:val="single" w:sz="4" w:space="0" w:color="auto"/>
              <w:bottom w:val="single" w:sz="4" w:space="0" w:color="auto"/>
            </w:tcBorders>
          </w:tcPr>
          <w:p w14:paraId="66BBE173" w14:textId="77777777" w:rsidR="00C11CA2" w:rsidRPr="008C3753" w:rsidRDefault="00C11CA2">
            <w:pPr>
              <w:pStyle w:val="TAL"/>
            </w:pPr>
            <w:r w:rsidRPr="008C3753">
              <w:rPr>
                <w:lang w:eastAsia="ja-JP"/>
              </w:rPr>
              <w:t>SNRs as specified</w:t>
            </w:r>
          </w:p>
        </w:tc>
        <w:tc>
          <w:tcPr>
            <w:tcW w:w="2835" w:type="dxa"/>
            <w:tcBorders>
              <w:top w:val="single" w:sz="4" w:space="0" w:color="auto"/>
              <w:bottom w:val="single" w:sz="4" w:space="0" w:color="auto"/>
            </w:tcBorders>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326E4EDB" w14:textId="77777777" w:rsidR="00C11CA2"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p w14:paraId="29F90743" w14:textId="451ED1B4" w:rsidR="00F01BC2" w:rsidRPr="008C3753" w:rsidRDefault="00F01BC2">
            <w:pPr>
              <w:pStyle w:val="TAL"/>
            </w:pPr>
            <w:r>
              <w:t>1.0</w:t>
            </w:r>
            <w:r w:rsidR="007E55E4">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7E55E4">
        <w:trPr>
          <w:cantSplit/>
          <w:jc w:val="center"/>
        </w:trPr>
        <w:tc>
          <w:tcPr>
            <w:tcW w:w="1989" w:type="dxa"/>
            <w:tcBorders>
              <w:top w:val="single" w:sz="4" w:space="0" w:color="auto"/>
            </w:tcBorders>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Borders>
              <w:top w:val="single" w:sz="4" w:space="0" w:color="auto"/>
            </w:tcBorders>
          </w:tcPr>
          <w:p w14:paraId="09647BD7" w14:textId="77777777" w:rsidR="00C11CA2" w:rsidRPr="008C3753" w:rsidRDefault="00C11CA2">
            <w:pPr>
              <w:pStyle w:val="TAL"/>
            </w:pPr>
            <w:r w:rsidRPr="008C3753">
              <w:rPr>
                <w:lang w:eastAsia="ja-JP"/>
              </w:rPr>
              <w:t>SNRs as specified</w:t>
            </w:r>
          </w:p>
        </w:tc>
        <w:tc>
          <w:tcPr>
            <w:tcW w:w="2835" w:type="dxa"/>
            <w:tcBorders>
              <w:top w:val="single" w:sz="4" w:space="0" w:color="auto"/>
            </w:tcBorders>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Borders>
              <w:top w:val="single" w:sz="4" w:space="0" w:color="auto"/>
            </w:tcBorders>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523E20" w:rsidRPr="008C3753"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Default="00523E20" w:rsidP="00523E20">
            <w:pPr>
              <w:pStyle w:val="TAL"/>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8C3753" w:rsidRDefault="00523E20" w:rsidP="00523E2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771909DC" w:rsidR="00523E20" w:rsidRDefault="00523E20" w:rsidP="00523E20">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8C3753" w:rsidRDefault="00523E20" w:rsidP="00523E20">
            <w:pPr>
              <w:pStyle w:val="TAL"/>
              <w:rPr>
                <w:rFonts w:cs="v4.2.0"/>
              </w:rPr>
            </w:pPr>
            <w:r w:rsidRPr="008C3753">
              <w:rPr>
                <w:rFonts w:cs="v4.2.0"/>
              </w:rPr>
              <w:t>Formula: SNR + TT</w:t>
            </w:r>
          </w:p>
          <w:p w14:paraId="6E3922C8" w14:textId="038B5ED2" w:rsidR="00523E20" w:rsidRPr="008C3753" w:rsidRDefault="00523E20" w:rsidP="00523E20">
            <w:pPr>
              <w:pStyle w:val="TAL"/>
              <w:rPr>
                <w:rFonts w:cs="v4.2.0"/>
              </w:rPr>
            </w:pPr>
            <w:r w:rsidRPr="008C3753">
              <w:rPr>
                <w:rFonts w:cs="v4.2.0"/>
              </w:rPr>
              <w:t>T-put limit unchanged</w:t>
            </w:r>
          </w:p>
        </w:tc>
      </w:tr>
      <w:tr w:rsidR="00E27607" w:rsidRPr="008C3753"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8C3753" w:rsidRDefault="00E27607" w:rsidP="00E27607">
            <w:pPr>
              <w:pStyle w:val="TAL"/>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8C3753" w:rsidRDefault="00E27607" w:rsidP="00E27607">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8C3753" w:rsidRDefault="00E27607" w:rsidP="00E27607">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8C3753" w:rsidRDefault="00E27607" w:rsidP="00E27607">
            <w:pPr>
              <w:pStyle w:val="TAL"/>
              <w:rPr>
                <w:rFonts w:cs="v4.2.0"/>
              </w:rPr>
            </w:pPr>
            <w:r w:rsidRPr="008C3753">
              <w:rPr>
                <w:rFonts w:cs="v4.2.0"/>
              </w:rPr>
              <w:t>Formula: SNR + TT</w:t>
            </w:r>
          </w:p>
          <w:p w14:paraId="628F6DBD" w14:textId="3E3AB37F" w:rsidR="00E27607" w:rsidRPr="008C3753" w:rsidRDefault="00E27607" w:rsidP="00E27607">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339" w:name="_Toc21100237"/>
      <w:bookmarkStart w:id="14340" w:name="_Toc29810035"/>
      <w:bookmarkStart w:id="14341" w:name="_Toc36645428"/>
      <w:bookmarkStart w:id="14342" w:name="_Toc37272482"/>
      <w:bookmarkStart w:id="14343" w:name="_Toc45884729"/>
      <w:r w:rsidRPr="008C3753">
        <w:br w:type="page"/>
      </w:r>
    </w:p>
    <w:p w14:paraId="486AF0F3" w14:textId="589A14A8" w:rsidR="00EB0004" w:rsidRPr="008C3753" w:rsidRDefault="00EB0004" w:rsidP="00EB0004">
      <w:pPr>
        <w:pStyle w:val="Heading8"/>
      </w:pPr>
      <w:bookmarkStart w:id="14344" w:name="_Toc53182761"/>
      <w:bookmarkStart w:id="14345" w:name="_Toc58860548"/>
      <w:bookmarkStart w:id="14346" w:name="_Toc58863052"/>
      <w:bookmarkStart w:id="14347" w:name="_Toc61183037"/>
      <w:bookmarkStart w:id="14348" w:name="_Toc66728352"/>
      <w:bookmarkStart w:id="14349" w:name="_Toc74962229"/>
      <w:bookmarkStart w:id="14350" w:name="_Toc75243139"/>
      <w:bookmarkStart w:id="14351" w:name="_Toc76545485"/>
      <w:bookmarkStart w:id="14352" w:name="_Toc82595588"/>
      <w:bookmarkStart w:id="14353" w:name="_Toc89955619"/>
      <w:bookmarkStart w:id="14354" w:name="_Toc98774047"/>
      <w:bookmarkStart w:id="14355" w:name="_Toc106201808"/>
      <w:bookmarkStart w:id="14356" w:name="_Toc115191662"/>
      <w:bookmarkStart w:id="14357" w:name="_Toc122013551"/>
      <w:bookmarkStart w:id="14358" w:name="_Toc124156370"/>
      <w:bookmarkStart w:id="14359" w:name="_Toc131538130"/>
      <w:bookmarkStart w:id="14360" w:name="_Toc137398338"/>
      <w:bookmarkStart w:id="14361" w:name="_Toc156576556"/>
      <w:bookmarkStart w:id="14362" w:name="_Toc176945104"/>
      <w:bookmarkStart w:id="14363" w:name="_Toc187257382"/>
      <w:r w:rsidRPr="008C3753">
        <w:t>Annex D (informative):</w:t>
      </w:r>
      <w:r w:rsidRPr="008C3753">
        <w:br/>
      </w:r>
      <w:r w:rsidR="00153C24" w:rsidRPr="008C3753">
        <w:t>Measurement system set-up</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p>
    <w:p w14:paraId="3F0AA529" w14:textId="7DD2388C" w:rsidR="00CD5402" w:rsidRPr="008C3753" w:rsidRDefault="00CD5402" w:rsidP="00CD5402">
      <w:pPr>
        <w:pStyle w:val="Heading1"/>
        <w:rPr>
          <w:rFonts w:cs="v4.2.0"/>
        </w:rPr>
      </w:pPr>
      <w:bookmarkStart w:id="14364" w:name="_Toc21100238"/>
      <w:bookmarkStart w:id="14365" w:name="_Toc29810036"/>
      <w:bookmarkStart w:id="14366" w:name="_Toc36645429"/>
      <w:bookmarkStart w:id="14367" w:name="_Toc37272483"/>
      <w:bookmarkStart w:id="14368" w:name="_Toc45884730"/>
      <w:bookmarkStart w:id="14369" w:name="_Toc53182762"/>
      <w:bookmarkStart w:id="14370" w:name="_Toc58860549"/>
      <w:bookmarkStart w:id="14371" w:name="_Toc58863053"/>
      <w:bookmarkStart w:id="14372" w:name="_Toc61183038"/>
      <w:bookmarkStart w:id="14373" w:name="_Toc66728353"/>
      <w:bookmarkStart w:id="14374" w:name="_Toc74962230"/>
      <w:bookmarkStart w:id="14375" w:name="_Toc75243140"/>
      <w:bookmarkStart w:id="14376" w:name="_Toc76545486"/>
      <w:bookmarkStart w:id="14377" w:name="_Toc82595589"/>
      <w:bookmarkStart w:id="14378" w:name="_Toc89955620"/>
      <w:bookmarkStart w:id="14379" w:name="_Toc98774048"/>
      <w:bookmarkStart w:id="14380" w:name="_Toc106201809"/>
      <w:bookmarkStart w:id="14381" w:name="_Toc115191663"/>
      <w:bookmarkStart w:id="14382" w:name="_Toc122013552"/>
      <w:bookmarkStart w:id="14383" w:name="_Toc124156371"/>
      <w:bookmarkStart w:id="14384" w:name="_Toc131538131"/>
      <w:bookmarkStart w:id="14385" w:name="_Toc137398339"/>
      <w:bookmarkStart w:id="14386" w:name="_Toc156576557"/>
      <w:bookmarkStart w:id="14387" w:name="_Toc176945105"/>
      <w:bookmarkStart w:id="14388" w:name="_Toc187257383"/>
      <w:r w:rsidRPr="008C3753">
        <w:rPr>
          <w:rFonts w:cs="v4.2.0"/>
        </w:rPr>
        <w:t>D.1</w:t>
      </w:r>
      <w:r w:rsidRPr="008C3753">
        <w:rPr>
          <w:rFonts w:cs="v4.2.0"/>
        </w:rPr>
        <w:tab/>
      </w:r>
      <w:r w:rsidRPr="008C3753">
        <w:rPr>
          <w:i/>
        </w:rPr>
        <w:t>BS type 1-C</w:t>
      </w:r>
      <w:r w:rsidRPr="008C3753">
        <w:rPr>
          <w:rFonts w:cs="v4.2.0"/>
        </w:rPr>
        <w:t xml:space="preserve"> transmitter</w:t>
      </w:r>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166EDDAE" w14:textId="2451ED97" w:rsidR="00CD5402" w:rsidRPr="008C3753" w:rsidRDefault="00CD5402" w:rsidP="00CD5402">
      <w:pPr>
        <w:pStyle w:val="Heading2"/>
      </w:pPr>
      <w:bookmarkStart w:id="14389" w:name="_Toc21100239"/>
      <w:bookmarkStart w:id="14390" w:name="_Toc29810037"/>
      <w:bookmarkStart w:id="14391" w:name="_Toc36645430"/>
      <w:bookmarkStart w:id="14392" w:name="_Toc37272484"/>
      <w:bookmarkStart w:id="14393" w:name="_Toc45884731"/>
      <w:bookmarkStart w:id="14394" w:name="_Toc53182763"/>
      <w:bookmarkStart w:id="14395" w:name="_Toc58860550"/>
      <w:bookmarkStart w:id="14396" w:name="_Toc58863054"/>
      <w:bookmarkStart w:id="14397" w:name="_Toc61183039"/>
      <w:bookmarkStart w:id="14398" w:name="_Toc66728354"/>
      <w:bookmarkStart w:id="14399" w:name="_Toc74962231"/>
      <w:bookmarkStart w:id="14400" w:name="_Toc75243141"/>
      <w:bookmarkStart w:id="14401" w:name="_Toc76545487"/>
      <w:bookmarkStart w:id="14402" w:name="_Toc82595590"/>
      <w:bookmarkStart w:id="14403" w:name="_Toc89955621"/>
      <w:bookmarkStart w:id="14404" w:name="_Toc98774049"/>
      <w:bookmarkStart w:id="14405" w:name="_Toc106201810"/>
      <w:bookmarkStart w:id="14406" w:name="_Toc115191664"/>
      <w:bookmarkStart w:id="14407" w:name="_Toc122013553"/>
      <w:bookmarkStart w:id="14408" w:name="_Toc124156372"/>
      <w:bookmarkStart w:id="14409" w:name="_Toc131538132"/>
      <w:bookmarkStart w:id="14410" w:name="_Toc137398340"/>
      <w:bookmarkStart w:id="14411" w:name="_Toc156576558"/>
      <w:bookmarkStart w:id="14412" w:name="_Toc176945106"/>
      <w:bookmarkStart w:id="14413" w:name="_Toc18725738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bookmarkStart w:id="14414" w:name="_MON_1520062327"/>
    <w:bookmarkEnd w:id="14414"/>
    <w:p w14:paraId="363B1023" w14:textId="77777777" w:rsidR="00CD5402" w:rsidRPr="008C3753" w:rsidRDefault="00CD5402" w:rsidP="00CD5402">
      <w:pPr>
        <w:pStyle w:val="TH"/>
      </w:pPr>
      <w:r w:rsidRPr="008C3753">
        <w:object w:dxaOrig="7060" w:dyaOrig="1968" w14:anchorId="15629546">
          <v:shape id="_x0000_i1072" type="#_x0000_t75" style="width:308.95pt;height:87.95pt" o:ole="">
            <v:imagedata r:id="rId93" o:title=""/>
          </v:shape>
          <o:OLEObject Type="Embed" ProgID="Word.Picture.8" ShapeID="_x0000_i1072" DrawAspect="Content" ObjectID="_1812201156"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415" w:name="_Toc21100240"/>
      <w:bookmarkStart w:id="14416" w:name="_Toc29810038"/>
      <w:bookmarkStart w:id="14417" w:name="_Toc36645431"/>
      <w:bookmarkStart w:id="14418" w:name="_Toc37272485"/>
      <w:bookmarkStart w:id="14419" w:name="_Toc45884732"/>
      <w:bookmarkStart w:id="14420" w:name="_Toc53182764"/>
      <w:bookmarkStart w:id="14421" w:name="_Toc58860551"/>
      <w:bookmarkStart w:id="14422" w:name="_Toc58863055"/>
      <w:bookmarkStart w:id="14423" w:name="_Toc61183040"/>
      <w:bookmarkStart w:id="14424" w:name="_Toc66728355"/>
      <w:bookmarkStart w:id="14425" w:name="_Toc74962232"/>
      <w:bookmarkStart w:id="14426" w:name="_Toc75243142"/>
      <w:bookmarkStart w:id="14427" w:name="_Toc76545488"/>
      <w:bookmarkStart w:id="14428" w:name="_Toc82595591"/>
      <w:bookmarkStart w:id="14429" w:name="_Toc89955622"/>
      <w:bookmarkStart w:id="14430" w:name="_Toc98774050"/>
      <w:bookmarkStart w:id="14431" w:name="_Toc106201811"/>
      <w:bookmarkStart w:id="14432" w:name="_Toc115191665"/>
      <w:bookmarkStart w:id="14433" w:name="_Toc122013554"/>
      <w:bookmarkStart w:id="14434" w:name="_Toc124156373"/>
      <w:bookmarkStart w:id="14435" w:name="_Toc131538133"/>
      <w:bookmarkStart w:id="14436" w:name="_Toc137398341"/>
      <w:bookmarkStart w:id="14437" w:name="_Toc156576559"/>
      <w:bookmarkStart w:id="14438" w:name="_Toc176945107"/>
      <w:bookmarkStart w:id="14439" w:name="_Toc187257385"/>
      <w:r w:rsidRPr="008C3753">
        <w:t>D.1.2</w:t>
      </w:r>
      <w:r w:rsidRPr="008C3753">
        <w:tab/>
        <w:t>Transmitter intermodulation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4B6FEB41" w14:textId="77777777" w:rsidR="00CD5402" w:rsidRPr="008C3753" w:rsidRDefault="00CD5402" w:rsidP="00CD5402"/>
    <w:bookmarkStart w:id="14440" w:name="_MON_1276619799"/>
    <w:bookmarkEnd w:id="14440"/>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4pt;height:200.5pt" o:ole="" fillcolor="window">
            <v:imagedata r:id="rId95" o:title=""/>
          </v:shape>
          <o:OLEObject Type="Embed" ProgID="Word.Picture.8" ShapeID="_x0000_i1073" DrawAspect="Content" ObjectID="_1812201157"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441" w:name="_Toc21100241"/>
      <w:bookmarkStart w:id="14442" w:name="_Toc29810039"/>
      <w:bookmarkStart w:id="14443" w:name="_Toc36645432"/>
      <w:bookmarkStart w:id="14444" w:name="_Toc37272486"/>
      <w:bookmarkStart w:id="14445" w:name="_Toc45884733"/>
      <w:bookmarkStart w:id="14446" w:name="_Toc53182765"/>
      <w:bookmarkStart w:id="14447" w:name="_Toc58860552"/>
      <w:bookmarkStart w:id="14448" w:name="_Toc58863056"/>
      <w:bookmarkStart w:id="14449" w:name="_Toc61183041"/>
      <w:bookmarkStart w:id="14450" w:name="_Toc66728356"/>
      <w:bookmarkStart w:id="14451" w:name="_Toc74962233"/>
      <w:bookmarkStart w:id="14452" w:name="_Toc75243143"/>
      <w:bookmarkStart w:id="14453" w:name="_Toc76545489"/>
      <w:bookmarkStart w:id="14454" w:name="_Toc82595592"/>
      <w:bookmarkStart w:id="14455" w:name="_Toc89955623"/>
      <w:bookmarkStart w:id="14456" w:name="_Toc98774051"/>
      <w:bookmarkStart w:id="14457" w:name="_Toc106201812"/>
      <w:bookmarkStart w:id="14458" w:name="_Toc115191666"/>
      <w:bookmarkStart w:id="14459" w:name="_Toc122013555"/>
      <w:bookmarkStart w:id="14460" w:name="_Toc124156374"/>
      <w:bookmarkStart w:id="14461" w:name="_Toc131538134"/>
      <w:bookmarkStart w:id="14462" w:name="_Toc137398342"/>
      <w:bookmarkStart w:id="14463" w:name="_Toc156576560"/>
      <w:bookmarkStart w:id="14464" w:name="_Toc176945108"/>
      <w:bookmarkStart w:id="14465" w:name="_Toc187257386"/>
      <w:r w:rsidRPr="008C3753">
        <w:t>D.1.3</w:t>
      </w:r>
      <w:r w:rsidRPr="008C3753">
        <w:tab/>
        <w:t xml:space="preserve">Time alignment error for </w:t>
      </w:r>
      <w:r w:rsidRPr="008C3753">
        <w:rPr>
          <w:i/>
        </w:rPr>
        <w:t>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615039267"/>
    <w:bookmarkEnd w:id="14466"/>
    <w:p w14:paraId="2F26F12D" w14:textId="771D73C6" w:rsidR="00545A94" w:rsidRPr="008C3753" w:rsidRDefault="00545A94" w:rsidP="00CD5402">
      <w:pPr>
        <w:pStyle w:val="TH"/>
      </w:pPr>
      <w:r w:rsidRPr="008C3753">
        <w:object w:dxaOrig="9265" w:dyaOrig="4212" w14:anchorId="47BDF8EA">
          <v:shape id="_x0000_i1074" type="#_x0000_t75" style="width:460.7pt;height:205.95pt" o:ole="">
            <v:imagedata r:id="rId97" o:title=""/>
          </v:shape>
          <o:OLEObject Type="Embed" ProgID="Word.Picture.8" ShapeID="_x0000_i1074" DrawAspect="Content" ObjectID="_1812201158"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467" w:name="_Toc21100242"/>
      <w:bookmarkStart w:id="14468" w:name="_Toc29810040"/>
      <w:bookmarkStart w:id="14469" w:name="_Toc36645433"/>
      <w:bookmarkStart w:id="14470" w:name="_Toc37272487"/>
      <w:bookmarkStart w:id="14471" w:name="_Toc45884734"/>
      <w:bookmarkStart w:id="14472" w:name="_Toc53182766"/>
      <w:bookmarkStart w:id="14473" w:name="_Toc58860553"/>
      <w:bookmarkStart w:id="14474" w:name="_Toc58863057"/>
      <w:bookmarkStart w:id="14475" w:name="_Toc61183042"/>
      <w:bookmarkStart w:id="14476" w:name="_Toc66728357"/>
      <w:bookmarkStart w:id="14477" w:name="_Toc74962234"/>
      <w:bookmarkStart w:id="14478" w:name="_Toc75243144"/>
      <w:bookmarkStart w:id="14479" w:name="_Toc76545490"/>
      <w:bookmarkStart w:id="14480" w:name="_Toc82595593"/>
      <w:bookmarkStart w:id="14481" w:name="_Toc89955624"/>
      <w:bookmarkStart w:id="14482" w:name="_Toc98774052"/>
      <w:bookmarkStart w:id="14483" w:name="_Toc106201813"/>
      <w:bookmarkStart w:id="14484" w:name="_Toc115191667"/>
      <w:bookmarkStart w:id="14485" w:name="_Toc122013556"/>
      <w:bookmarkStart w:id="14486" w:name="_Toc124156375"/>
      <w:bookmarkStart w:id="14487" w:name="_Toc131538135"/>
      <w:bookmarkStart w:id="14488" w:name="_Toc137398343"/>
      <w:bookmarkStart w:id="14489" w:name="_Toc156576561"/>
      <w:bookmarkStart w:id="14490" w:name="_Toc176945109"/>
      <w:bookmarkStart w:id="14491" w:name="_Toc187257387"/>
      <w:r w:rsidRPr="008C3753">
        <w:t>D.2</w:t>
      </w:r>
      <w:r w:rsidRPr="008C3753">
        <w:tab/>
        <w:t xml:space="preserve">BS type 1-C </w:t>
      </w:r>
      <w:r w:rsidR="00506C97" w:rsidRPr="008C3753">
        <w:t>r</w:t>
      </w:r>
      <w:r w:rsidRPr="008C3753">
        <w:t>eceiver</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39C13044" w14:textId="77777777" w:rsidR="00CD5402" w:rsidRPr="008C3753" w:rsidRDefault="00CD5402" w:rsidP="00CD5402">
      <w:pPr>
        <w:pStyle w:val="Heading2"/>
      </w:pPr>
      <w:bookmarkStart w:id="14492" w:name="_Ref469079239"/>
      <w:bookmarkStart w:id="14493" w:name="_Toc21100243"/>
      <w:bookmarkStart w:id="14494" w:name="_Toc29810041"/>
      <w:bookmarkStart w:id="14495" w:name="_Toc36645434"/>
      <w:bookmarkStart w:id="14496" w:name="_Toc37272488"/>
      <w:bookmarkStart w:id="14497" w:name="_Toc45884735"/>
      <w:bookmarkStart w:id="14498" w:name="_Toc53182767"/>
      <w:bookmarkStart w:id="14499" w:name="_Toc58860554"/>
      <w:bookmarkStart w:id="14500" w:name="_Toc58863058"/>
      <w:bookmarkStart w:id="14501" w:name="_Toc61183043"/>
      <w:bookmarkStart w:id="14502" w:name="_Toc66728358"/>
      <w:bookmarkStart w:id="14503" w:name="_Toc74962235"/>
      <w:bookmarkStart w:id="14504" w:name="_Toc75243145"/>
      <w:bookmarkStart w:id="14505" w:name="_Toc76545491"/>
      <w:bookmarkStart w:id="14506" w:name="_Toc82595594"/>
      <w:bookmarkStart w:id="14507" w:name="_Toc89955625"/>
      <w:bookmarkStart w:id="14508" w:name="_Toc98774053"/>
      <w:bookmarkStart w:id="14509" w:name="_Toc106201814"/>
      <w:bookmarkStart w:id="14510" w:name="_Toc115191668"/>
      <w:bookmarkStart w:id="14511" w:name="_Toc122013557"/>
      <w:bookmarkStart w:id="14512" w:name="_Toc124156376"/>
      <w:bookmarkStart w:id="14513" w:name="_Toc131538136"/>
      <w:bookmarkStart w:id="14514" w:name="_Toc137398344"/>
      <w:bookmarkStart w:id="14515" w:name="_Toc156576562"/>
      <w:bookmarkStart w:id="14516" w:name="_Toc176945110"/>
      <w:bookmarkStart w:id="14517" w:name="_Toc187257388"/>
      <w:r w:rsidRPr="008C3753">
        <w:t>D.2.1</w:t>
      </w:r>
      <w:r w:rsidRPr="008C3753">
        <w:tab/>
        <w:t>Reference sensitivity level</w:t>
      </w:r>
      <w:bookmarkEnd w:id="14492"/>
      <w:r w:rsidRPr="008C3753">
        <w:t xml:space="preserve"> for BS type 1-C</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bookmarkStart w:id="14518" w:name="_MON_1520071938"/>
    <w:bookmarkEnd w:id="14518"/>
    <w:p w14:paraId="43656710" w14:textId="77777777" w:rsidR="00CD5402" w:rsidRPr="008C3753" w:rsidRDefault="00CD5402" w:rsidP="00CD5402">
      <w:pPr>
        <w:pStyle w:val="TH"/>
      </w:pPr>
      <w:r w:rsidRPr="008C3753">
        <w:object w:dxaOrig="8860" w:dyaOrig="5080" w14:anchorId="5612F579">
          <v:shape id="_x0000_i1075" type="#_x0000_t75" style="width:381.4pt;height:226.05pt" o:ole="">
            <v:imagedata r:id="rId99" o:title=""/>
          </v:shape>
          <o:OLEObject Type="Embed" ProgID="Word.Picture.8" ShapeID="_x0000_i1075" DrawAspect="Content" ObjectID="_1812201159"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519" w:name="_Toc21100244"/>
      <w:bookmarkStart w:id="14520" w:name="_Toc29810042"/>
      <w:bookmarkStart w:id="14521" w:name="_Toc36645435"/>
      <w:bookmarkStart w:id="14522" w:name="_Toc37272489"/>
      <w:bookmarkStart w:id="14523" w:name="_Toc45884736"/>
      <w:bookmarkStart w:id="14524" w:name="_Toc53182768"/>
      <w:bookmarkStart w:id="14525" w:name="_Toc58860555"/>
      <w:bookmarkStart w:id="14526" w:name="_Toc58863059"/>
      <w:bookmarkStart w:id="14527" w:name="_Toc61183044"/>
      <w:bookmarkStart w:id="14528" w:name="_Toc66728359"/>
      <w:bookmarkStart w:id="14529" w:name="_Toc74962236"/>
      <w:bookmarkStart w:id="14530" w:name="_Toc75243146"/>
      <w:bookmarkStart w:id="14531" w:name="_Toc76545492"/>
      <w:bookmarkStart w:id="14532" w:name="_Toc82595595"/>
      <w:bookmarkStart w:id="14533" w:name="_Toc89955626"/>
      <w:bookmarkStart w:id="14534" w:name="_Toc98774054"/>
      <w:bookmarkStart w:id="14535" w:name="_Toc106201815"/>
      <w:bookmarkStart w:id="14536" w:name="_Toc115191669"/>
      <w:bookmarkStart w:id="14537" w:name="_Toc122013558"/>
      <w:bookmarkStart w:id="14538" w:name="_Toc124156377"/>
      <w:bookmarkStart w:id="14539" w:name="_Toc131538137"/>
      <w:bookmarkStart w:id="14540" w:name="_Toc137398345"/>
      <w:bookmarkStart w:id="14541" w:name="_Toc156576563"/>
      <w:bookmarkStart w:id="14542" w:name="_Toc176945111"/>
      <w:bookmarkStart w:id="14543" w:name="_Toc187257389"/>
      <w:r w:rsidRPr="008C3753">
        <w:t>D.2.2</w:t>
      </w:r>
      <w:r w:rsidRPr="008C3753">
        <w:tab/>
        <w:t>Dynamic range for BS type 1-C</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bookmarkStart w:id="14544" w:name="_MON_1261994495"/>
    <w:bookmarkStart w:id="14545" w:name="_MON_1261995440"/>
    <w:bookmarkStart w:id="14546" w:name="_MON_1276619979"/>
    <w:bookmarkEnd w:id="14544"/>
    <w:bookmarkEnd w:id="14545"/>
    <w:bookmarkEnd w:id="14546"/>
    <w:bookmarkStart w:id="14547" w:name="_MON_1015844876"/>
    <w:bookmarkEnd w:id="1454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5pt" o:ole="" fillcolor="window">
            <v:imagedata r:id="rId101" o:title="" cropright="9724f"/>
          </v:shape>
          <o:OLEObject Type="Embed" ProgID="Word.Picture.8" ShapeID="_x0000_i1076" DrawAspect="Content" ObjectID="_1812201160"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548" w:name="_Toc21100245"/>
      <w:bookmarkStart w:id="14549" w:name="_Toc29810043"/>
      <w:bookmarkStart w:id="14550" w:name="_Toc36645436"/>
      <w:bookmarkStart w:id="14551" w:name="_Toc37272490"/>
      <w:bookmarkStart w:id="14552" w:name="_Toc45884737"/>
      <w:bookmarkStart w:id="14553" w:name="_Toc53182769"/>
      <w:bookmarkStart w:id="14554" w:name="_Toc58860556"/>
      <w:bookmarkStart w:id="14555" w:name="_Toc58863060"/>
      <w:bookmarkStart w:id="14556" w:name="_Toc61183045"/>
      <w:bookmarkStart w:id="14557" w:name="_Toc66728360"/>
      <w:bookmarkStart w:id="14558" w:name="_Toc74962237"/>
      <w:bookmarkStart w:id="14559" w:name="_Toc75243147"/>
      <w:bookmarkStart w:id="14560" w:name="_Toc76545493"/>
      <w:bookmarkStart w:id="14561" w:name="_Toc82595596"/>
      <w:bookmarkStart w:id="14562" w:name="_Toc89955627"/>
      <w:bookmarkStart w:id="14563" w:name="_Toc98774055"/>
      <w:bookmarkStart w:id="14564" w:name="_Toc106201816"/>
      <w:bookmarkStart w:id="14565" w:name="_Toc115191670"/>
      <w:bookmarkStart w:id="14566" w:name="_Toc122013559"/>
      <w:bookmarkStart w:id="14567" w:name="_Toc124156378"/>
      <w:bookmarkStart w:id="14568" w:name="_Toc131538138"/>
      <w:bookmarkStart w:id="14569" w:name="_Toc137398346"/>
      <w:bookmarkStart w:id="14570" w:name="_Toc156576564"/>
      <w:bookmarkStart w:id="14571" w:name="_Toc176945112"/>
      <w:bookmarkStart w:id="14572" w:name="_Toc187257390"/>
      <w:r w:rsidRPr="008C3753">
        <w:t>D.2.3</w:t>
      </w:r>
      <w:r w:rsidRPr="008C3753">
        <w:tab/>
        <w:t>In-channel selectivity for BS type 1-C</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p>
    <w:bookmarkStart w:id="14573" w:name="_MON_1276620239"/>
    <w:bookmarkStart w:id="14574" w:name="_MON_1290342986"/>
    <w:bookmarkStart w:id="14575" w:name="_MON_1266917164"/>
    <w:bookmarkStart w:id="14576" w:name="_MON_1276620081"/>
    <w:bookmarkEnd w:id="14573"/>
    <w:bookmarkEnd w:id="14574"/>
    <w:bookmarkEnd w:id="14575"/>
    <w:bookmarkEnd w:id="14576"/>
    <w:bookmarkStart w:id="14577" w:name="_MON_1276620167"/>
    <w:bookmarkEnd w:id="1457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5pt" o:ole="" fillcolor="window">
            <v:imagedata r:id="rId103" o:title="" cropright="9724f"/>
          </v:shape>
          <o:OLEObject Type="Embed" ProgID="Word.Picture.8" ShapeID="_x0000_i1077" DrawAspect="Content" ObjectID="_1812201161"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78" w:name="_Toc21100246"/>
      <w:bookmarkStart w:id="14579" w:name="_Toc29810044"/>
      <w:bookmarkStart w:id="14580" w:name="_Toc36645437"/>
      <w:bookmarkStart w:id="14581" w:name="_Toc37272491"/>
      <w:bookmarkStart w:id="14582" w:name="_Toc45884738"/>
      <w:bookmarkStart w:id="14583" w:name="_Toc53182770"/>
      <w:bookmarkStart w:id="14584" w:name="_Toc58860557"/>
      <w:bookmarkStart w:id="14585" w:name="_Toc58863061"/>
      <w:bookmarkStart w:id="14586" w:name="_Toc61183046"/>
      <w:bookmarkStart w:id="14587" w:name="_Toc66728361"/>
      <w:bookmarkStart w:id="14588" w:name="_Toc74962238"/>
      <w:bookmarkStart w:id="14589" w:name="_Toc75243148"/>
      <w:bookmarkStart w:id="14590" w:name="_Toc76545494"/>
      <w:bookmarkStart w:id="14591" w:name="_Toc82595597"/>
      <w:bookmarkStart w:id="14592" w:name="_Toc89955628"/>
      <w:bookmarkStart w:id="14593" w:name="_Toc98774056"/>
      <w:bookmarkStart w:id="14594" w:name="_Toc106201817"/>
      <w:bookmarkStart w:id="14595" w:name="_Toc115191671"/>
      <w:bookmarkStart w:id="14596" w:name="_Toc122013560"/>
      <w:bookmarkStart w:id="14597" w:name="_Toc124156379"/>
      <w:bookmarkStart w:id="14598" w:name="_Toc131538139"/>
      <w:bookmarkStart w:id="14599" w:name="_Toc137398347"/>
      <w:bookmarkStart w:id="14600" w:name="_Toc156576565"/>
      <w:bookmarkStart w:id="14601" w:name="_Toc176945113"/>
      <w:bookmarkStart w:id="14602" w:name="_Toc187257391"/>
      <w:r w:rsidRPr="008C3753">
        <w:t>D.2.4</w:t>
      </w:r>
      <w:r w:rsidRPr="008C3753">
        <w:tab/>
        <w:t>Adjacent Channel Selectivity (ACS) and narrowband blocking for BS type 1-C</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4AC9848E" w14:textId="425BFF8C" w:rsidR="009F2E4D" w:rsidRPr="008C3753" w:rsidRDefault="009F2E4D" w:rsidP="00CB14A5">
      <w:pPr>
        <w:pStyle w:val="TH"/>
      </w:pPr>
      <w:r w:rsidRPr="008C3753">
        <w:object w:dxaOrig="9351" w:dyaOrig="3025" w14:anchorId="024C78F8">
          <v:shape id="_x0000_i1078" type="#_x0000_t75" style="width:468.45pt;height:148.1pt" o:ole="">
            <v:imagedata r:id="rId105" o:title=""/>
          </v:shape>
          <o:OLEObject Type="Embed" ProgID="Word.Picture.8" ShapeID="_x0000_i1078" DrawAspect="Content" ObjectID="_1812201162"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603" w:name="_Toc21100247"/>
      <w:bookmarkStart w:id="14604" w:name="_Toc29810045"/>
      <w:bookmarkStart w:id="14605" w:name="_Toc36645438"/>
      <w:bookmarkStart w:id="14606" w:name="_Toc37272492"/>
      <w:bookmarkStart w:id="14607" w:name="_Toc45884739"/>
      <w:bookmarkStart w:id="14608" w:name="_Toc53182771"/>
      <w:bookmarkStart w:id="14609" w:name="_Toc58860558"/>
      <w:bookmarkStart w:id="14610" w:name="_Toc58863062"/>
      <w:bookmarkStart w:id="14611" w:name="_Toc61183047"/>
      <w:bookmarkStart w:id="14612" w:name="_Toc66728362"/>
      <w:bookmarkStart w:id="14613" w:name="_Toc74962239"/>
      <w:bookmarkStart w:id="14614" w:name="_Toc75243149"/>
      <w:bookmarkStart w:id="14615" w:name="_Toc76545495"/>
      <w:bookmarkStart w:id="14616" w:name="_Toc82595598"/>
      <w:bookmarkStart w:id="14617" w:name="_Toc89955629"/>
      <w:bookmarkStart w:id="14618" w:name="_Toc98774057"/>
      <w:bookmarkStart w:id="14619" w:name="_Toc106201818"/>
      <w:bookmarkStart w:id="14620" w:name="_Toc115191672"/>
      <w:bookmarkStart w:id="14621" w:name="_Toc122013561"/>
      <w:bookmarkStart w:id="14622" w:name="_Toc124156380"/>
      <w:bookmarkStart w:id="14623" w:name="_Toc131538140"/>
      <w:bookmarkStart w:id="14624" w:name="_Toc137398348"/>
      <w:bookmarkStart w:id="14625" w:name="_Toc156576566"/>
      <w:bookmarkStart w:id="14626" w:name="_Toc176945114"/>
      <w:bookmarkStart w:id="14627" w:name="_Toc187257392"/>
      <w:r w:rsidRPr="008C3753">
        <w:rPr>
          <w:rFonts w:cs="v4.2.0"/>
        </w:rPr>
        <w:t>D.2.5</w:t>
      </w:r>
      <w:r w:rsidRPr="008C3753">
        <w:rPr>
          <w:rFonts w:cs="v4.2.0"/>
        </w:rPr>
        <w:tab/>
        <w:t xml:space="preserve">Blocking characteristics for </w:t>
      </w:r>
      <w:r w:rsidRPr="008C3753">
        <w:t>BS type 1-C</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bookmarkStart w:id="14628" w:name="_MON_1520073045"/>
    <w:bookmarkEnd w:id="14628"/>
    <w:p w14:paraId="600C0A4E" w14:textId="77777777" w:rsidR="00CD5402" w:rsidRPr="008C3753" w:rsidRDefault="00CD5402" w:rsidP="00CD5402">
      <w:pPr>
        <w:pStyle w:val="TH"/>
      </w:pPr>
      <w:r w:rsidRPr="008C3753">
        <w:object w:dxaOrig="10772" w:dyaOrig="2293" w14:anchorId="6BCDBF7E">
          <v:shape id="_x0000_i1079" type="#_x0000_t75" style="width:468pt;height:101.6pt" o:ole="">
            <v:imagedata r:id="rId107" o:title=""/>
          </v:shape>
          <o:OLEObject Type="Embed" ProgID="Word.Picture.8" ShapeID="_x0000_i1079" DrawAspect="Content" ObjectID="_1812201163"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629" w:name="_Toc21100248"/>
      <w:bookmarkStart w:id="14630" w:name="_Toc29810046"/>
      <w:bookmarkStart w:id="14631" w:name="_Toc36645439"/>
      <w:bookmarkStart w:id="14632" w:name="_Toc37272493"/>
      <w:bookmarkStart w:id="14633" w:name="_Toc45884740"/>
      <w:bookmarkStart w:id="14634" w:name="_Toc53182772"/>
      <w:bookmarkStart w:id="14635" w:name="_Toc58860559"/>
      <w:bookmarkStart w:id="14636" w:name="_Toc58863063"/>
      <w:bookmarkStart w:id="14637" w:name="_Toc61183048"/>
      <w:bookmarkStart w:id="14638" w:name="_Toc66728363"/>
      <w:bookmarkStart w:id="14639" w:name="_Toc74962240"/>
      <w:bookmarkStart w:id="14640" w:name="_Toc75243150"/>
      <w:bookmarkStart w:id="14641" w:name="_Toc76545496"/>
      <w:bookmarkStart w:id="14642" w:name="_Toc82595599"/>
      <w:bookmarkStart w:id="14643" w:name="_Toc89955630"/>
      <w:bookmarkStart w:id="14644" w:name="_Toc98774058"/>
      <w:bookmarkStart w:id="14645" w:name="_Toc106201819"/>
      <w:bookmarkStart w:id="14646" w:name="_Toc115191673"/>
      <w:bookmarkStart w:id="14647" w:name="_Toc122013562"/>
      <w:bookmarkStart w:id="14648" w:name="_Toc124156381"/>
      <w:bookmarkStart w:id="14649" w:name="_Toc131538141"/>
      <w:bookmarkStart w:id="14650" w:name="_Toc137398349"/>
      <w:bookmarkStart w:id="14651" w:name="_Toc156576567"/>
      <w:bookmarkStart w:id="14652" w:name="_Toc176945115"/>
      <w:bookmarkStart w:id="14653" w:name="_Toc187257393"/>
      <w:r w:rsidRPr="008C3753">
        <w:rPr>
          <w:rFonts w:cs="v4.2.0"/>
        </w:rPr>
        <w:t>D.2.6</w:t>
      </w:r>
      <w:r w:rsidRPr="008C3753">
        <w:rPr>
          <w:rFonts w:cs="v4.2.0"/>
        </w:rPr>
        <w:tab/>
        <w:t xml:space="preserve">Receiver spurious emission for </w:t>
      </w:r>
      <w:r w:rsidRPr="008C3753">
        <w:t>BS type 1-C</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bookmarkStart w:id="14654" w:name="_MON_1520072535"/>
    <w:bookmarkEnd w:id="14654"/>
    <w:p w14:paraId="64086BE4" w14:textId="77777777" w:rsidR="00CD5402" w:rsidRPr="008C3753" w:rsidRDefault="00CD5402" w:rsidP="00CD5402">
      <w:pPr>
        <w:pStyle w:val="TH"/>
      </w:pPr>
      <w:r w:rsidRPr="008C3753">
        <w:object w:dxaOrig="8212" w:dyaOrig="5800" w14:anchorId="4F382B0D">
          <v:shape id="_x0000_i1080" type="#_x0000_t75" style="width:5in;height:252.45pt" o:ole="">
            <v:imagedata r:id="rId109" o:title=""/>
          </v:shape>
          <o:OLEObject Type="Embed" ProgID="Word.Picture.8" ShapeID="_x0000_i1080" DrawAspect="Content" ObjectID="_1812201164"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655" w:name="_Toc21100249"/>
      <w:bookmarkStart w:id="14656" w:name="_Toc29810047"/>
      <w:bookmarkStart w:id="14657" w:name="_Toc36645440"/>
      <w:bookmarkStart w:id="14658" w:name="_Toc37272494"/>
      <w:bookmarkStart w:id="14659" w:name="_Toc45884741"/>
      <w:bookmarkStart w:id="14660" w:name="_Toc53182773"/>
      <w:bookmarkStart w:id="14661" w:name="_Toc58860560"/>
      <w:bookmarkStart w:id="14662" w:name="_Toc58863064"/>
      <w:bookmarkStart w:id="14663" w:name="_Toc61183049"/>
      <w:bookmarkStart w:id="14664" w:name="_Toc66728364"/>
      <w:bookmarkStart w:id="14665" w:name="_Toc74962241"/>
      <w:bookmarkStart w:id="14666" w:name="_Toc75243151"/>
      <w:bookmarkStart w:id="14667" w:name="_Toc76545497"/>
      <w:bookmarkStart w:id="14668" w:name="_Toc82595600"/>
      <w:bookmarkStart w:id="14669" w:name="_Toc89955631"/>
      <w:bookmarkStart w:id="14670" w:name="_Toc98774059"/>
      <w:bookmarkStart w:id="14671" w:name="_Toc106201820"/>
      <w:bookmarkStart w:id="14672" w:name="_Toc115191674"/>
      <w:bookmarkStart w:id="14673" w:name="_Toc122013563"/>
      <w:bookmarkStart w:id="14674" w:name="_Toc124156382"/>
      <w:bookmarkStart w:id="14675" w:name="_Toc131538142"/>
      <w:bookmarkStart w:id="14676" w:name="_Toc137398350"/>
      <w:bookmarkStart w:id="14677" w:name="_Toc156576568"/>
      <w:bookmarkStart w:id="14678" w:name="_Toc176945116"/>
      <w:bookmarkStart w:id="14679" w:name="_Toc187257394"/>
      <w:r w:rsidRPr="008C3753">
        <w:rPr>
          <w:rFonts w:cs="v4.2.0"/>
        </w:rPr>
        <w:t>D.2.7</w:t>
      </w:r>
      <w:r w:rsidRPr="008C3753">
        <w:rPr>
          <w:rFonts w:cs="v4.2.0"/>
        </w:rPr>
        <w:tab/>
        <w:t xml:space="preserve">Intermodulation characteristics for </w:t>
      </w:r>
      <w:r w:rsidRPr="008C3753">
        <w:t>BS type 1-C</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bookmarkStart w:id="14680" w:name="_MON_1596456732"/>
    <w:bookmarkEnd w:id="14680"/>
    <w:p w14:paraId="103B098C" w14:textId="77777777" w:rsidR="00CD5402" w:rsidRPr="008C3753" w:rsidRDefault="00CD5402" w:rsidP="00CD5402">
      <w:pPr>
        <w:pStyle w:val="TH"/>
      </w:pPr>
      <w:r w:rsidRPr="008C3753">
        <w:object w:dxaOrig="7204" w:dyaOrig="5393" w14:anchorId="38D86951">
          <v:shape id="_x0000_i1081" type="#_x0000_t75" style="width:6in;height:200.05pt" o:ole="">
            <v:imagedata r:id="rId111" o:title="" croptop="16816f" cropbottom="24691f" cropleft="14937f" cropright="11094f"/>
          </v:shape>
          <o:OLEObject Type="Embed" ProgID="PowerPoint.Show.8" ShapeID="_x0000_i1081" DrawAspect="Content" ObjectID="_1812201165"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81" w:name="_MON_1276619826"/>
      <w:bookmarkStart w:id="14682" w:name="_MON_1276619896"/>
      <w:bookmarkStart w:id="14683" w:name="_MON_1276619915"/>
      <w:bookmarkStart w:id="14684" w:name="_MON_1270642148"/>
      <w:bookmarkStart w:id="14685" w:name="_MON_1270642157"/>
      <w:bookmarkStart w:id="14686" w:name="_MON_1270642221"/>
      <w:bookmarkStart w:id="14687" w:name="_MON_1270642233"/>
      <w:bookmarkStart w:id="14688" w:name="_MON_1270642247"/>
      <w:bookmarkStart w:id="14689" w:name="_MON_1270896627"/>
      <w:bookmarkEnd w:id="14681"/>
      <w:bookmarkEnd w:id="14682"/>
      <w:bookmarkEnd w:id="14683"/>
      <w:bookmarkEnd w:id="14684"/>
      <w:bookmarkEnd w:id="14685"/>
      <w:bookmarkEnd w:id="14686"/>
      <w:bookmarkEnd w:id="14687"/>
      <w:bookmarkEnd w:id="14688"/>
      <w:bookmarkEnd w:id="14689"/>
    </w:p>
    <w:p w14:paraId="7FD5CB2C" w14:textId="3D69A0ED" w:rsidR="00CD5402" w:rsidRPr="008C3753" w:rsidRDefault="00CD5402" w:rsidP="00CD5402">
      <w:pPr>
        <w:pStyle w:val="Heading1"/>
      </w:pPr>
      <w:bookmarkStart w:id="14690" w:name="_Toc21100250"/>
      <w:bookmarkStart w:id="14691" w:name="_Toc29810048"/>
      <w:bookmarkStart w:id="14692" w:name="_Toc36645441"/>
      <w:bookmarkStart w:id="14693" w:name="_Toc37272495"/>
      <w:bookmarkStart w:id="14694" w:name="_Toc45884742"/>
      <w:bookmarkStart w:id="14695" w:name="_Toc53182774"/>
      <w:bookmarkStart w:id="14696" w:name="_Toc58860561"/>
      <w:bookmarkStart w:id="14697" w:name="_Toc58863065"/>
      <w:bookmarkStart w:id="14698" w:name="_Toc61183050"/>
      <w:bookmarkStart w:id="14699" w:name="_Toc66728365"/>
      <w:bookmarkStart w:id="14700" w:name="_Toc74962242"/>
      <w:bookmarkStart w:id="14701" w:name="_Toc75243152"/>
      <w:bookmarkStart w:id="14702" w:name="_Toc76545498"/>
      <w:bookmarkStart w:id="14703" w:name="_Toc82595601"/>
      <w:bookmarkStart w:id="14704" w:name="_Toc89955632"/>
      <w:bookmarkStart w:id="14705" w:name="_Toc98774060"/>
      <w:bookmarkStart w:id="14706" w:name="_Toc106201821"/>
      <w:bookmarkStart w:id="14707" w:name="_Toc115191675"/>
      <w:bookmarkStart w:id="14708" w:name="_Toc122013564"/>
      <w:bookmarkStart w:id="14709" w:name="_Toc124156383"/>
      <w:bookmarkStart w:id="14710" w:name="_Toc131538143"/>
      <w:bookmarkStart w:id="14711" w:name="_Toc137398351"/>
      <w:bookmarkStart w:id="14712" w:name="_Toc156576569"/>
      <w:bookmarkStart w:id="14713" w:name="_Toc176945117"/>
      <w:bookmarkStart w:id="14714" w:name="_Toc187257395"/>
      <w:r w:rsidRPr="008C3753">
        <w:t>D.3</w:t>
      </w:r>
      <w:r w:rsidRPr="008C3753">
        <w:tab/>
      </w:r>
      <w:r w:rsidRPr="008C3753">
        <w:rPr>
          <w:i/>
        </w:rPr>
        <w:t>BS type 1-H</w:t>
      </w:r>
      <w:r w:rsidRPr="008C3753">
        <w:t xml:space="preserve"> </w:t>
      </w:r>
      <w:r w:rsidR="00506C97" w:rsidRPr="008C3753">
        <w:t>t</w:t>
      </w:r>
      <w:r w:rsidRPr="008C3753">
        <w:t>ransmitter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47E04A4D" w14:textId="34A889B3" w:rsidR="00CD5402" w:rsidRPr="008C3753" w:rsidRDefault="00CD5402" w:rsidP="00CD5402">
      <w:pPr>
        <w:pStyle w:val="Heading2"/>
      </w:pPr>
      <w:bookmarkStart w:id="14715" w:name="_Toc21100251"/>
      <w:bookmarkStart w:id="14716" w:name="_Toc29810049"/>
      <w:bookmarkStart w:id="14717" w:name="_Toc36645442"/>
      <w:bookmarkStart w:id="14718" w:name="_Toc37272496"/>
      <w:bookmarkStart w:id="14719" w:name="_Toc45884743"/>
      <w:bookmarkStart w:id="14720" w:name="_Toc53182775"/>
      <w:bookmarkStart w:id="14721" w:name="_Toc58860562"/>
      <w:bookmarkStart w:id="14722" w:name="_Toc58863066"/>
      <w:bookmarkStart w:id="14723" w:name="_Toc61183051"/>
      <w:bookmarkStart w:id="14724" w:name="_Toc66728366"/>
      <w:bookmarkStart w:id="14725" w:name="_Toc74962243"/>
      <w:bookmarkStart w:id="14726" w:name="_Toc75243153"/>
      <w:bookmarkStart w:id="14727" w:name="_Toc76545499"/>
      <w:bookmarkStart w:id="14728" w:name="_Toc82595602"/>
      <w:bookmarkStart w:id="14729" w:name="_Toc89955633"/>
      <w:bookmarkStart w:id="14730" w:name="_Toc98774061"/>
      <w:bookmarkStart w:id="14731" w:name="_Toc106201822"/>
      <w:bookmarkStart w:id="14732" w:name="_Toc115191676"/>
      <w:bookmarkStart w:id="14733" w:name="_Toc122013565"/>
      <w:bookmarkStart w:id="14734" w:name="_Toc124156384"/>
      <w:bookmarkStart w:id="14735" w:name="_Toc131538144"/>
      <w:bookmarkStart w:id="14736" w:name="_Toc137398352"/>
      <w:bookmarkStart w:id="14737" w:name="_Toc156576570"/>
      <w:bookmarkStart w:id="14738" w:name="_Toc176945118"/>
      <w:bookmarkStart w:id="14739" w:name="_Toc18725739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40" w:name="_MON_1596456578"/>
    <w:bookmarkEnd w:id="14740"/>
    <w:p w14:paraId="553CF68E" w14:textId="77777777" w:rsidR="00CD5402" w:rsidRPr="008C3753" w:rsidRDefault="00CD5402" w:rsidP="00CD5402">
      <w:pPr>
        <w:pStyle w:val="TH"/>
      </w:pPr>
      <w:r w:rsidRPr="008C3753">
        <w:object w:dxaOrig="9265" w:dyaOrig="4212" w14:anchorId="614D08DD">
          <v:shape id="_x0000_i1082" type="#_x0000_t75" style="width:460.7pt;height:205.95pt" o:ole="">
            <v:imagedata r:id="rId113" o:title=""/>
          </v:shape>
          <o:OLEObject Type="Embed" ProgID="Word.Picture.8" ShapeID="_x0000_i1082" DrawAspect="Content" ObjectID="_1812201166"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41" w:name="_MON_1537739997"/>
    <w:bookmarkEnd w:id="14741"/>
    <w:p w14:paraId="00124834" w14:textId="77777777" w:rsidR="00CD5402" w:rsidRPr="008C3753" w:rsidRDefault="00CD5402" w:rsidP="00CD5402">
      <w:pPr>
        <w:pStyle w:val="TH"/>
      </w:pPr>
      <w:r w:rsidRPr="008C3753">
        <w:object w:dxaOrig="9265" w:dyaOrig="4212" w14:anchorId="6359E837">
          <v:shape id="_x0000_i1083" type="#_x0000_t75" style="width:460.7pt;height:205.95pt" o:ole="">
            <v:imagedata r:id="rId115" o:title=""/>
          </v:shape>
          <o:OLEObject Type="Embed" ProgID="Word.Picture.8" ShapeID="_x0000_i1083" DrawAspect="Content" ObjectID="_1812201167"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42" w:name="_Toc21100252"/>
      <w:bookmarkStart w:id="14743" w:name="_Toc29810050"/>
      <w:bookmarkStart w:id="14744" w:name="_Toc36645443"/>
      <w:bookmarkStart w:id="14745" w:name="_Toc37272497"/>
      <w:bookmarkStart w:id="14746" w:name="_Toc45884744"/>
      <w:bookmarkStart w:id="14747" w:name="_Toc53182776"/>
      <w:bookmarkStart w:id="14748" w:name="_Toc58860563"/>
      <w:bookmarkStart w:id="14749" w:name="_Toc58863067"/>
      <w:bookmarkStart w:id="14750" w:name="_Toc61183052"/>
      <w:bookmarkStart w:id="14751" w:name="_Toc66728367"/>
      <w:bookmarkStart w:id="14752" w:name="_Toc74962244"/>
      <w:bookmarkStart w:id="14753" w:name="_Toc75243154"/>
      <w:bookmarkStart w:id="14754" w:name="_Toc76545500"/>
      <w:bookmarkStart w:id="14755" w:name="_Toc82595603"/>
      <w:bookmarkStart w:id="14756" w:name="_Toc89955634"/>
      <w:bookmarkStart w:id="14757" w:name="_Toc98774062"/>
      <w:bookmarkStart w:id="14758" w:name="_Toc106201823"/>
      <w:bookmarkStart w:id="14759" w:name="_Toc115191677"/>
      <w:bookmarkStart w:id="14760" w:name="_Toc122013566"/>
      <w:bookmarkStart w:id="14761" w:name="_Toc124156385"/>
      <w:bookmarkStart w:id="14762" w:name="_Toc131538145"/>
      <w:bookmarkStart w:id="14763" w:name="_Toc137398353"/>
      <w:bookmarkStart w:id="14764" w:name="_Toc156576571"/>
      <w:bookmarkStart w:id="14765" w:name="_Toc176945119"/>
      <w:bookmarkStart w:id="14766" w:name="_Toc187257397"/>
      <w:r w:rsidRPr="008C3753">
        <w:t>D.3.2</w:t>
      </w:r>
      <w:r w:rsidRPr="008C3753">
        <w:tab/>
        <w:t>Transmitter intermodulation for BS type 1-H</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bookmarkStart w:id="14767" w:name="_MON_1537740021"/>
    <w:bookmarkEnd w:id="14767"/>
    <w:p w14:paraId="76921F9E" w14:textId="6E856CE2" w:rsidR="00CB14A5" w:rsidRPr="008C3753" w:rsidRDefault="00CB14A5" w:rsidP="00CB14A5">
      <w:pPr>
        <w:pStyle w:val="TH"/>
      </w:pPr>
      <w:r w:rsidRPr="008C3753">
        <w:object w:dxaOrig="9835" w:dyaOrig="3882" w14:anchorId="29D5ACFC">
          <v:shape id="_x0000_i1084" type="#_x0000_t75" style="width:482.6pt;height:195.95pt" o:ole="">
            <v:imagedata r:id="rId117" o:title=""/>
          </v:shape>
          <o:OLEObject Type="Embed" ProgID="Word.Picture.8" ShapeID="_x0000_i1084" DrawAspect="Content" ObjectID="_1812201168"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68" w:name="_Toc21100253"/>
      <w:bookmarkStart w:id="14769" w:name="_Toc29810051"/>
      <w:bookmarkStart w:id="14770" w:name="_Toc36645444"/>
      <w:bookmarkStart w:id="14771" w:name="_Toc37272498"/>
      <w:bookmarkStart w:id="14772" w:name="_Toc45884745"/>
      <w:bookmarkStart w:id="14773" w:name="_Toc53182777"/>
      <w:bookmarkStart w:id="14774" w:name="_Toc58860564"/>
      <w:bookmarkStart w:id="14775" w:name="_Toc58863068"/>
      <w:bookmarkStart w:id="14776" w:name="_Toc61183053"/>
      <w:bookmarkStart w:id="14777" w:name="_Toc66728368"/>
      <w:bookmarkStart w:id="14778" w:name="_Toc74962245"/>
      <w:bookmarkStart w:id="14779" w:name="_Toc75243155"/>
      <w:bookmarkStart w:id="14780" w:name="_Toc76545501"/>
      <w:bookmarkStart w:id="14781" w:name="_Toc82595604"/>
      <w:bookmarkStart w:id="14782" w:name="_Toc89955635"/>
      <w:bookmarkStart w:id="14783" w:name="_Toc98774063"/>
      <w:bookmarkStart w:id="14784" w:name="_Toc106201824"/>
      <w:bookmarkStart w:id="14785" w:name="_Toc115191678"/>
      <w:bookmarkStart w:id="14786" w:name="_Toc122013567"/>
      <w:bookmarkStart w:id="14787" w:name="_Toc124156386"/>
      <w:bookmarkStart w:id="14788" w:name="_Toc131538146"/>
      <w:bookmarkStart w:id="14789" w:name="_Toc137398354"/>
      <w:bookmarkStart w:id="14790" w:name="_Toc156576572"/>
      <w:bookmarkStart w:id="14791" w:name="_Toc176945120"/>
      <w:bookmarkStart w:id="14792" w:name="_Toc187257398"/>
      <w:r w:rsidRPr="008C3753">
        <w:t>D.3.3</w:t>
      </w:r>
      <w:r w:rsidRPr="008C3753">
        <w:tab/>
        <w:t>Transmitter spurious emissions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93" w:name="_MON_1550912725"/>
    <w:bookmarkEnd w:id="14793"/>
    <w:p w14:paraId="12039D7B" w14:textId="77777777" w:rsidR="00CD5402" w:rsidRPr="008C3753" w:rsidRDefault="00CD5402" w:rsidP="00CD5402">
      <w:pPr>
        <w:pStyle w:val="TH"/>
      </w:pPr>
      <w:r w:rsidRPr="008C3753">
        <w:object w:dxaOrig="9265" w:dyaOrig="4212" w14:anchorId="0F71D232">
          <v:shape id="_x0000_i1085" type="#_x0000_t75" style="width:460.7pt;height:205.95pt" o:ole="">
            <v:imagedata r:id="rId119" o:title=""/>
          </v:shape>
          <o:OLEObject Type="Embed" ProgID="Word.Picture.8" ShapeID="_x0000_i1085" DrawAspect="Content" ObjectID="_1812201169" r:id="rId120"/>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94" w:name="_MON_1550912890"/>
    <w:bookmarkEnd w:id="14794"/>
    <w:p w14:paraId="082A8A30" w14:textId="77777777" w:rsidR="00CD5402" w:rsidRPr="008C3753" w:rsidRDefault="00CD5402" w:rsidP="00CD5402">
      <w:pPr>
        <w:pStyle w:val="TH"/>
      </w:pPr>
      <w:r w:rsidRPr="008C3753">
        <w:object w:dxaOrig="9265" w:dyaOrig="4212" w14:anchorId="1C997220">
          <v:shape id="_x0000_i1086" type="#_x0000_t75" style="width:460.7pt;height:205.95pt" o:ole="">
            <v:imagedata r:id="rId121" o:title=""/>
          </v:shape>
          <o:OLEObject Type="Embed" ProgID="Word.Picture.8" ShapeID="_x0000_i1086" DrawAspect="Content" ObjectID="_1812201170"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95" w:name="_Toc21100254"/>
      <w:bookmarkStart w:id="14796" w:name="_Toc29810052"/>
      <w:bookmarkStart w:id="14797" w:name="_Toc36645445"/>
      <w:bookmarkStart w:id="14798" w:name="_Toc37272499"/>
      <w:bookmarkStart w:id="14799" w:name="_Toc45884746"/>
      <w:bookmarkStart w:id="14800" w:name="_Toc53182778"/>
      <w:bookmarkStart w:id="14801" w:name="_Toc58860565"/>
      <w:bookmarkStart w:id="14802" w:name="_Toc58863069"/>
      <w:bookmarkStart w:id="14803" w:name="_Toc61183054"/>
      <w:bookmarkStart w:id="14804" w:name="_Toc66728369"/>
      <w:bookmarkStart w:id="14805" w:name="_Toc74962246"/>
      <w:bookmarkStart w:id="14806" w:name="_Toc75243156"/>
      <w:bookmarkStart w:id="14807" w:name="_Toc76545502"/>
      <w:bookmarkStart w:id="14808" w:name="_Toc82595605"/>
      <w:bookmarkStart w:id="14809" w:name="_Toc89955636"/>
      <w:bookmarkStart w:id="14810" w:name="_Toc98774064"/>
      <w:bookmarkStart w:id="14811" w:name="_Toc106201825"/>
      <w:bookmarkStart w:id="14812" w:name="_Toc115191679"/>
      <w:bookmarkStart w:id="14813" w:name="_Toc122013568"/>
      <w:bookmarkStart w:id="14814" w:name="_Toc124156387"/>
      <w:bookmarkStart w:id="14815" w:name="_Toc131538147"/>
      <w:bookmarkStart w:id="14816" w:name="_Toc137398355"/>
      <w:bookmarkStart w:id="14817" w:name="_Toc156576573"/>
      <w:bookmarkStart w:id="14818" w:name="_Toc176945121"/>
      <w:bookmarkStart w:id="14819" w:name="_Toc187257399"/>
      <w:r w:rsidRPr="008C3753">
        <w:t>D.3.4</w:t>
      </w:r>
      <w:r w:rsidRPr="008C3753">
        <w:tab/>
        <w:t xml:space="preserve">Time alignment error for </w:t>
      </w:r>
      <w:r w:rsidRPr="008C3753">
        <w:rPr>
          <w:i/>
        </w:rPr>
        <w:t>BS type 1-H</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bookmarkStart w:id="14820" w:name="_MON_1615037765"/>
    <w:bookmarkEnd w:id="14820"/>
    <w:p w14:paraId="1DD89867" w14:textId="77777777" w:rsidR="00545A94" w:rsidRPr="008C3753" w:rsidRDefault="00545A94" w:rsidP="00545A94">
      <w:pPr>
        <w:pStyle w:val="TH"/>
      </w:pPr>
      <w:r w:rsidRPr="008C3753">
        <w:object w:dxaOrig="9265" w:dyaOrig="4212" w14:anchorId="51CF5772">
          <v:shape id="_x0000_i1087" type="#_x0000_t75" style="width:460.7pt;height:205.95pt" o:ole="">
            <v:imagedata r:id="rId123" o:title=""/>
          </v:shape>
          <o:OLEObject Type="Embed" ProgID="Word.Picture.8" ShapeID="_x0000_i1087" DrawAspect="Content" ObjectID="_1812201171"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21" w:name="_Toc21100255"/>
      <w:bookmarkStart w:id="14822" w:name="_Toc29810053"/>
      <w:bookmarkStart w:id="14823" w:name="_Toc36645446"/>
      <w:bookmarkStart w:id="14824" w:name="_Toc37272500"/>
      <w:bookmarkStart w:id="14825" w:name="_Toc45884747"/>
      <w:bookmarkStart w:id="14826" w:name="_Toc53182779"/>
      <w:bookmarkStart w:id="14827" w:name="_Toc58860566"/>
      <w:bookmarkStart w:id="14828" w:name="_Toc58863070"/>
      <w:bookmarkStart w:id="14829" w:name="_Toc61183055"/>
      <w:bookmarkStart w:id="14830" w:name="_Toc66728370"/>
      <w:bookmarkStart w:id="14831" w:name="_Toc74962247"/>
      <w:bookmarkStart w:id="14832" w:name="_Toc75243157"/>
      <w:bookmarkStart w:id="14833" w:name="_Toc76545503"/>
      <w:bookmarkStart w:id="14834" w:name="_Toc82595606"/>
      <w:bookmarkStart w:id="14835" w:name="_Toc89955637"/>
      <w:bookmarkStart w:id="14836" w:name="_Toc98774065"/>
      <w:bookmarkStart w:id="14837" w:name="_Toc106201826"/>
      <w:bookmarkStart w:id="14838" w:name="_Toc115191680"/>
      <w:bookmarkStart w:id="14839" w:name="_Toc122013569"/>
      <w:bookmarkStart w:id="14840" w:name="_Toc124156388"/>
      <w:bookmarkStart w:id="14841" w:name="_Toc131538148"/>
      <w:bookmarkStart w:id="14842" w:name="_Toc137398356"/>
      <w:bookmarkStart w:id="14843" w:name="_Toc156576574"/>
      <w:bookmarkStart w:id="14844" w:name="_Toc176945122"/>
      <w:bookmarkStart w:id="14845" w:name="_Toc187257400"/>
      <w:r w:rsidRPr="008C3753">
        <w:t>D.4</w:t>
      </w:r>
      <w:r w:rsidRPr="008C3753">
        <w:tab/>
        <w:t xml:space="preserve">BS type 1-H </w:t>
      </w:r>
      <w:r w:rsidR="00506C97" w:rsidRPr="008C3753">
        <w:t>r</w:t>
      </w:r>
      <w:r w:rsidRPr="008C3753">
        <w:t>eceiver</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1D3405BB" w14:textId="77777777" w:rsidR="00CD5402" w:rsidRPr="008C3753" w:rsidRDefault="00CD5402" w:rsidP="00CD5402">
      <w:pPr>
        <w:pStyle w:val="Heading2"/>
      </w:pPr>
      <w:bookmarkStart w:id="14846" w:name="_Toc21100256"/>
      <w:bookmarkStart w:id="14847" w:name="_Toc29810054"/>
      <w:bookmarkStart w:id="14848" w:name="_Toc36645447"/>
      <w:bookmarkStart w:id="14849" w:name="_Toc37272501"/>
      <w:bookmarkStart w:id="14850" w:name="_Toc45884748"/>
      <w:bookmarkStart w:id="14851" w:name="_Toc53182780"/>
      <w:bookmarkStart w:id="14852" w:name="_Toc58860567"/>
      <w:bookmarkStart w:id="14853" w:name="_Toc58863071"/>
      <w:bookmarkStart w:id="14854" w:name="_Toc61183056"/>
      <w:bookmarkStart w:id="14855" w:name="_Toc66728371"/>
      <w:bookmarkStart w:id="14856" w:name="_Toc74962248"/>
      <w:bookmarkStart w:id="14857" w:name="_Toc75243158"/>
      <w:bookmarkStart w:id="14858" w:name="_Toc76545504"/>
      <w:bookmarkStart w:id="14859" w:name="_Toc82595607"/>
      <w:bookmarkStart w:id="14860" w:name="_Toc89955638"/>
      <w:bookmarkStart w:id="14861" w:name="_Toc98774066"/>
      <w:bookmarkStart w:id="14862" w:name="_Toc106201827"/>
      <w:bookmarkStart w:id="14863" w:name="_Toc115191681"/>
      <w:bookmarkStart w:id="14864" w:name="_Toc122013570"/>
      <w:bookmarkStart w:id="14865" w:name="_Toc124156389"/>
      <w:bookmarkStart w:id="14866" w:name="_Toc131538149"/>
      <w:bookmarkStart w:id="14867" w:name="_Toc137398357"/>
      <w:bookmarkStart w:id="14868" w:name="_Toc156576575"/>
      <w:bookmarkStart w:id="14869" w:name="_Toc176945123"/>
      <w:bookmarkStart w:id="14870" w:name="_Toc187257401"/>
      <w:r w:rsidRPr="008C3753">
        <w:t>D.4.1</w:t>
      </w:r>
      <w:r w:rsidRPr="008C3753">
        <w:tab/>
        <w:t>Reference sensitivity level for BS type 1-H</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bookmarkStart w:id="14871" w:name="_MON_1537740134"/>
    <w:bookmarkEnd w:id="14871"/>
    <w:p w14:paraId="6FCC9CD7" w14:textId="77777777" w:rsidR="00CD5402" w:rsidRPr="008C3753" w:rsidRDefault="00CD5402" w:rsidP="00CD5402">
      <w:pPr>
        <w:pStyle w:val="TH"/>
      </w:pPr>
      <w:r w:rsidRPr="008C3753">
        <w:object w:dxaOrig="9265" w:dyaOrig="4212" w14:anchorId="45BC04AD">
          <v:shape id="_x0000_i1088" type="#_x0000_t75" style="width:460.7pt;height:205.95pt" o:ole="">
            <v:imagedata r:id="rId125" o:title=""/>
          </v:shape>
          <o:OLEObject Type="Embed" ProgID="Word.Picture.8" ShapeID="_x0000_i1088" DrawAspect="Content" ObjectID="_1812201172"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72" w:name="_Toc21100257"/>
      <w:bookmarkStart w:id="14873" w:name="_Toc29810055"/>
      <w:bookmarkStart w:id="14874" w:name="_Toc36645448"/>
      <w:bookmarkStart w:id="14875" w:name="_Toc37272502"/>
      <w:bookmarkStart w:id="14876" w:name="_Toc45884749"/>
      <w:bookmarkStart w:id="14877" w:name="_Toc53182781"/>
      <w:bookmarkStart w:id="14878" w:name="_Toc58860568"/>
      <w:bookmarkStart w:id="14879" w:name="_Toc58863072"/>
      <w:bookmarkStart w:id="14880" w:name="_Toc61183057"/>
      <w:bookmarkStart w:id="14881" w:name="_Toc66728372"/>
      <w:bookmarkStart w:id="14882" w:name="_Toc74962249"/>
      <w:bookmarkStart w:id="14883" w:name="_Toc75243159"/>
      <w:bookmarkStart w:id="14884" w:name="_Toc76545505"/>
      <w:bookmarkStart w:id="14885" w:name="_Toc82595608"/>
      <w:bookmarkStart w:id="14886" w:name="_Toc89955639"/>
      <w:bookmarkStart w:id="14887" w:name="_Toc98774067"/>
      <w:bookmarkStart w:id="14888" w:name="_Toc106201828"/>
      <w:bookmarkStart w:id="14889" w:name="_Toc115191682"/>
      <w:bookmarkStart w:id="14890" w:name="_Toc122013571"/>
      <w:bookmarkStart w:id="14891" w:name="_Toc124156390"/>
      <w:bookmarkStart w:id="14892" w:name="_Toc131538150"/>
      <w:bookmarkStart w:id="14893" w:name="_Toc137398358"/>
      <w:bookmarkStart w:id="14894" w:name="_Toc156576576"/>
      <w:bookmarkStart w:id="14895" w:name="_Toc176945124"/>
      <w:bookmarkStart w:id="14896" w:name="_Toc187257402"/>
      <w:r w:rsidRPr="008C3753">
        <w:t>D.4</w:t>
      </w:r>
      <w:r w:rsidR="00506C97" w:rsidRPr="008C3753">
        <w:t>.2</w:t>
      </w:r>
      <w:r w:rsidR="00506C97" w:rsidRPr="008C3753">
        <w:tab/>
        <w:t>Receiver dynamic r</w:t>
      </w:r>
      <w:r w:rsidRPr="008C3753">
        <w:t>ange for BS type 1-H</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bookmarkStart w:id="14897" w:name="_MON_1537740143"/>
    <w:bookmarkEnd w:id="14897"/>
    <w:p w14:paraId="7D2E0987" w14:textId="77777777" w:rsidR="00CD5402" w:rsidRPr="008C3753" w:rsidRDefault="00CD5402" w:rsidP="00CD5402">
      <w:pPr>
        <w:pStyle w:val="TH"/>
      </w:pPr>
      <w:r w:rsidRPr="008C3753">
        <w:object w:dxaOrig="9265" w:dyaOrig="4212" w14:anchorId="590C2C86">
          <v:shape id="_x0000_i1089" type="#_x0000_t75" style="width:460.7pt;height:205.95pt" o:ole="">
            <v:imagedata r:id="rId127" o:title=""/>
          </v:shape>
          <o:OLEObject Type="Embed" ProgID="Word.Picture.8" ShapeID="_x0000_i1089" DrawAspect="Content" ObjectID="_1812201173"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98" w:name="_Toc21100258"/>
      <w:bookmarkStart w:id="14899" w:name="_Toc29810056"/>
      <w:bookmarkStart w:id="14900" w:name="_Toc36645449"/>
      <w:bookmarkStart w:id="14901" w:name="_Toc37272503"/>
      <w:bookmarkStart w:id="14902" w:name="_Toc45884750"/>
      <w:bookmarkStart w:id="14903" w:name="_Toc53182782"/>
      <w:bookmarkStart w:id="14904" w:name="_Toc58860569"/>
      <w:bookmarkStart w:id="14905" w:name="_Toc58863073"/>
      <w:bookmarkStart w:id="14906" w:name="_Toc61183058"/>
      <w:bookmarkStart w:id="14907" w:name="_Toc66728373"/>
      <w:bookmarkStart w:id="14908" w:name="_Toc74962250"/>
      <w:bookmarkStart w:id="14909" w:name="_Toc75243160"/>
      <w:bookmarkStart w:id="14910" w:name="_Toc76545506"/>
      <w:bookmarkStart w:id="14911" w:name="_Toc82595609"/>
      <w:bookmarkStart w:id="14912" w:name="_Toc89955640"/>
      <w:bookmarkStart w:id="14913" w:name="_Toc98774068"/>
      <w:bookmarkStart w:id="14914" w:name="_Toc106201829"/>
      <w:bookmarkStart w:id="14915" w:name="_Toc115191683"/>
      <w:bookmarkStart w:id="14916" w:name="_Toc122013572"/>
      <w:bookmarkStart w:id="14917" w:name="_Toc124156391"/>
      <w:bookmarkStart w:id="14918" w:name="_Toc131538151"/>
      <w:bookmarkStart w:id="14919" w:name="_Toc137398359"/>
      <w:bookmarkStart w:id="14920" w:name="_Toc156576577"/>
      <w:bookmarkStart w:id="14921" w:name="_Toc176945125"/>
      <w:bookmarkStart w:id="14922" w:name="_Toc187257403"/>
      <w:r w:rsidRPr="008C3753">
        <w:t>D.4</w:t>
      </w:r>
      <w:r w:rsidR="00506C97" w:rsidRPr="008C3753">
        <w:t>.3</w:t>
      </w:r>
      <w:r w:rsidR="00506C97" w:rsidRPr="008C3753">
        <w:tab/>
        <w:t>Receiver a</w:t>
      </w:r>
      <w:r w:rsidRPr="008C3753">
        <w:t>djacent channel selectivity and narrowband blocking for BS type 1-H</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bookmarkStart w:id="14923" w:name="_MON_1537740159"/>
    <w:bookmarkEnd w:id="14923"/>
    <w:p w14:paraId="21C2625E" w14:textId="77777777" w:rsidR="00CD5402" w:rsidRPr="008C3753" w:rsidRDefault="00CD5402" w:rsidP="00CD5402">
      <w:pPr>
        <w:pStyle w:val="TH"/>
      </w:pPr>
      <w:r w:rsidRPr="008C3753">
        <w:object w:dxaOrig="9265" w:dyaOrig="4212" w14:anchorId="4314FC0D">
          <v:shape id="_x0000_i1090" type="#_x0000_t75" style="width:460.7pt;height:205.95pt" o:ole="">
            <v:imagedata r:id="rId129" o:title=""/>
          </v:shape>
          <o:OLEObject Type="Embed" ProgID="Word.Picture.8" ShapeID="_x0000_i1090" DrawAspect="Content" ObjectID="_1812201174"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924" w:name="_Toc21100259"/>
      <w:bookmarkStart w:id="14925" w:name="_Toc29810057"/>
      <w:bookmarkStart w:id="14926" w:name="_Toc36645450"/>
      <w:bookmarkStart w:id="14927" w:name="_Toc37272504"/>
      <w:bookmarkStart w:id="14928" w:name="_Toc45884751"/>
      <w:bookmarkStart w:id="14929" w:name="_Toc53182783"/>
      <w:bookmarkStart w:id="14930" w:name="_Toc58860570"/>
      <w:bookmarkStart w:id="14931" w:name="_Toc58863074"/>
      <w:bookmarkStart w:id="14932" w:name="_Toc61183059"/>
      <w:bookmarkStart w:id="14933" w:name="_Toc66728374"/>
      <w:bookmarkStart w:id="14934" w:name="_Toc74962251"/>
      <w:bookmarkStart w:id="14935" w:name="_Toc75243161"/>
      <w:bookmarkStart w:id="14936" w:name="_Toc76545507"/>
      <w:bookmarkStart w:id="14937" w:name="_Toc82595610"/>
      <w:bookmarkStart w:id="14938" w:name="_Toc89955641"/>
      <w:bookmarkStart w:id="14939" w:name="_Toc98774069"/>
      <w:bookmarkStart w:id="14940" w:name="_Toc106201830"/>
      <w:bookmarkStart w:id="14941" w:name="_Toc115191684"/>
      <w:bookmarkStart w:id="14942" w:name="_Toc122013573"/>
      <w:bookmarkStart w:id="14943" w:name="_Toc124156392"/>
      <w:bookmarkStart w:id="14944" w:name="_Toc131538152"/>
      <w:bookmarkStart w:id="14945" w:name="_Toc137398360"/>
      <w:bookmarkStart w:id="14946" w:name="_Toc156576578"/>
      <w:bookmarkStart w:id="14947" w:name="_Toc176945126"/>
      <w:bookmarkStart w:id="14948" w:name="_Toc187257404"/>
      <w:r w:rsidRPr="008C3753">
        <w:t>D.4.4</w:t>
      </w:r>
      <w:r w:rsidRPr="008C3753">
        <w:tab/>
        <w:t>Receiver spurious emissions</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949" w:name="_MON_1537740184"/>
    <w:bookmarkEnd w:id="14949"/>
    <w:p w14:paraId="58AA73BA" w14:textId="77777777" w:rsidR="00CD5402" w:rsidRPr="008C3753" w:rsidRDefault="00CD5402" w:rsidP="00CD5402">
      <w:pPr>
        <w:pStyle w:val="TH"/>
      </w:pPr>
      <w:r w:rsidRPr="008C3753">
        <w:object w:dxaOrig="9265" w:dyaOrig="4212" w14:anchorId="171663BB">
          <v:shape id="_x0000_i1091" type="#_x0000_t75" style="width:460.7pt;height:205.95pt" o:ole="">
            <v:imagedata r:id="rId131" o:title=""/>
          </v:shape>
          <o:OLEObject Type="Embed" ProgID="Word.Picture.8" ShapeID="_x0000_i1091" DrawAspect="Content" ObjectID="_1812201175"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950" w:name="_MON_1537740200"/>
    <w:bookmarkEnd w:id="14950"/>
    <w:p w14:paraId="49970599" w14:textId="77777777" w:rsidR="00CD5402" w:rsidRPr="008C3753" w:rsidRDefault="00CD5402" w:rsidP="00CD5402">
      <w:pPr>
        <w:pStyle w:val="TH"/>
      </w:pPr>
      <w:r w:rsidRPr="008C3753">
        <w:object w:dxaOrig="9265" w:dyaOrig="4212" w14:anchorId="50FCAAB7">
          <v:shape id="_x0000_i1092" type="#_x0000_t75" style="width:460.7pt;height:205.95pt" o:ole="">
            <v:imagedata r:id="rId133" o:title=""/>
          </v:shape>
          <o:OLEObject Type="Embed" ProgID="Word.Picture.8" ShapeID="_x0000_i1092" DrawAspect="Content" ObjectID="_1812201176"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951" w:name="_Toc21100260"/>
      <w:bookmarkStart w:id="14952" w:name="_Toc29810058"/>
      <w:bookmarkStart w:id="14953" w:name="_Toc36645451"/>
      <w:bookmarkStart w:id="14954" w:name="_Toc37272505"/>
      <w:bookmarkStart w:id="14955" w:name="_Toc45884752"/>
      <w:bookmarkStart w:id="14956" w:name="_Toc53182784"/>
      <w:bookmarkStart w:id="14957" w:name="_Toc58860571"/>
      <w:bookmarkStart w:id="14958" w:name="_Toc58863075"/>
      <w:bookmarkStart w:id="14959" w:name="_Toc61183060"/>
      <w:bookmarkStart w:id="14960" w:name="_Toc66728375"/>
      <w:bookmarkStart w:id="14961" w:name="_Toc74962252"/>
      <w:bookmarkStart w:id="14962" w:name="_Toc75243162"/>
      <w:bookmarkStart w:id="14963" w:name="_Toc76545508"/>
      <w:bookmarkStart w:id="14964" w:name="_Toc82595611"/>
      <w:bookmarkStart w:id="14965" w:name="_Toc89955642"/>
      <w:bookmarkStart w:id="14966" w:name="_Toc98774070"/>
      <w:bookmarkStart w:id="14967" w:name="_Toc106201831"/>
      <w:bookmarkStart w:id="14968" w:name="_Toc115191685"/>
      <w:bookmarkStart w:id="14969" w:name="_Toc122013574"/>
      <w:bookmarkStart w:id="14970" w:name="_Toc124156393"/>
      <w:bookmarkStart w:id="14971" w:name="_Toc131538153"/>
      <w:bookmarkStart w:id="14972" w:name="_Toc137398361"/>
      <w:bookmarkStart w:id="14973" w:name="_Toc156576579"/>
      <w:bookmarkStart w:id="14974" w:name="_Toc176945127"/>
      <w:bookmarkStart w:id="14975" w:name="_Toc187257405"/>
      <w:r w:rsidRPr="008C3753">
        <w:t>D.4.5</w:t>
      </w:r>
      <w:r w:rsidRPr="008C3753">
        <w:tab/>
        <w:t>Receiver In-channel selectivity for BS type 1-H</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p>
    <w:bookmarkStart w:id="14976" w:name="_MON_1537740211"/>
    <w:bookmarkEnd w:id="14976"/>
    <w:p w14:paraId="6273072D" w14:textId="77777777" w:rsidR="00CD5402" w:rsidRPr="008C3753" w:rsidRDefault="00CD5402" w:rsidP="00CD5402">
      <w:pPr>
        <w:pStyle w:val="TH"/>
      </w:pPr>
      <w:r w:rsidRPr="008C3753">
        <w:object w:dxaOrig="9265" w:dyaOrig="4212" w14:anchorId="082E07A6">
          <v:shape id="_x0000_i1093" type="#_x0000_t75" style="width:460.7pt;height:205.95pt" o:ole="">
            <v:imagedata r:id="rId135" o:title=""/>
          </v:shape>
          <o:OLEObject Type="Embed" ProgID="Word.Picture.8" ShapeID="_x0000_i1093" DrawAspect="Content" ObjectID="_1812201177"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977" w:name="_Toc21100261"/>
      <w:bookmarkStart w:id="14978" w:name="_Toc29810059"/>
      <w:bookmarkStart w:id="14979" w:name="_Toc36645452"/>
      <w:bookmarkStart w:id="14980" w:name="_Toc37272506"/>
      <w:bookmarkStart w:id="14981" w:name="_Toc45884753"/>
      <w:bookmarkStart w:id="14982" w:name="_Toc53182785"/>
      <w:bookmarkStart w:id="14983" w:name="_Toc58860572"/>
      <w:bookmarkStart w:id="14984" w:name="_Toc58863076"/>
      <w:bookmarkStart w:id="14985" w:name="_Toc61183061"/>
      <w:bookmarkStart w:id="14986" w:name="_Toc66728376"/>
      <w:bookmarkStart w:id="14987" w:name="_Toc74962253"/>
      <w:bookmarkStart w:id="14988" w:name="_Toc75243163"/>
      <w:bookmarkStart w:id="14989" w:name="_Toc76545509"/>
      <w:bookmarkStart w:id="14990" w:name="_Toc82595612"/>
      <w:bookmarkStart w:id="14991" w:name="_Toc89955643"/>
      <w:bookmarkStart w:id="14992" w:name="_Toc98774071"/>
      <w:bookmarkStart w:id="14993" w:name="_Toc106201832"/>
      <w:bookmarkStart w:id="14994" w:name="_Toc115191686"/>
      <w:bookmarkStart w:id="14995" w:name="_Toc122013575"/>
      <w:bookmarkStart w:id="14996" w:name="_Toc124156394"/>
      <w:bookmarkStart w:id="14997" w:name="_Toc131538154"/>
      <w:bookmarkStart w:id="14998" w:name="_Toc137398362"/>
      <w:bookmarkStart w:id="14999" w:name="_Toc156576580"/>
      <w:bookmarkStart w:id="15000" w:name="_Toc176945128"/>
      <w:bookmarkStart w:id="15001" w:name="_Toc187257406"/>
      <w:r w:rsidRPr="008C3753">
        <w:t>D.4</w:t>
      </w:r>
      <w:r w:rsidR="00506C97" w:rsidRPr="008C3753">
        <w:t>.6</w:t>
      </w:r>
      <w:r w:rsidR="00506C97" w:rsidRPr="008C3753">
        <w:tab/>
        <w:t>Receiver i</w:t>
      </w:r>
      <w:r w:rsidRPr="008C3753">
        <w:t>ntermodulation for BS type 1-H</w:t>
      </w:r>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bookmarkStart w:id="15002" w:name="_MON_1537740246"/>
    <w:bookmarkEnd w:id="15002"/>
    <w:p w14:paraId="0DB914B1" w14:textId="600D2D05" w:rsidR="009F2E4D" w:rsidRPr="008C3753" w:rsidRDefault="009F2E4D" w:rsidP="004B09C2">
      <w:pPr>
        <w:pStyle w:val="TH"/>
      </w:pPr>
      <w:r w:rsidRPr="008C3753">
        <w:object w:dxaOrig="10175" w:dyaOrig="4212" w14:anchorId="68E8249F">
          <v:shape id="_x0000_i1094" type="#_x0000_t75" style="width:477.55pt;height:200.5pt" o:ole="">
            <v:imagedata r:id="rId137" o:title=""/>
          </v:shape>
          <o:OLEObject Type="Embed" ProgID="Word.Picture.8" ShapeID="_x0000_i1094" DrawAspect="Content" ObjectID="_1812201178"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003" w:name="_Toc21100262"/>
      <w:bookmarkStart w:id="15004" w:name="_Toc29810060"/>
      <w:bookmarkStart w:id="15005" w:name="_Toc36645453"/>
      <w:bookmarkStart w:id="15006" w:name="_Toc37272507"/>
      <w:bookmarkStart w:id="15007" w:name="_Toc45884754"/>
      <w:bookmarkStart w:id="15008" w:name="_Toc53182786"/>
      <w:bookmarkStart w:id="15009" w:name="_Toc58860573"/>
      <w:bookmarkStart w:id="15010" w:name="_Toc58863077"/>
      <w:bookmarkStart w:id="15011" w:name="_Toc61183062"/>
      <w:bookmarkStart w:id="15012" w:name="_Toc66728377"/>
      <w:bookmarkStart w:id="15013" w:name="_Toc74962254"/>
      <w:bookmarkStart w:id="15014" w:name="_Toc75243164"/>
      <w:bookmarkStart w:id="15015" w:name="_Toc76545510"/>
      <w:bookmarkStart w:id="15016" w:name="_Toc82595613"/>
      <w:bookmarkStart w:id="15017" w:name="_Toc89955644"/>
      <w:bookmarkStart w:id="15018" w:name="_Toc98774072"/>
      <w:bookmarkStart w:id="15019" w:name="_Toc106201833"/>
      <w:bookmarkStart w:id="15020" w:name="_Toc115191687"/>
      <w:bookmarkStart w:id="15021" w:name="_Toc122013576"/>
      <w:bookmarkStart w:id="15022" w:name="_Toc124156395"/>
      <w:bookmarkStart w:id="15023" w:name="_Toc131538155"/>
      <w:bookmarkStart w:id="15024" w:name="_Toc137398363"/>
      <w:bookmarkStart w:id="15025" w:name="_Toc156576581"/>
      <w:bookmarkStart w:id="15026" w:name="_Toc176945129"/>
      <w:bookmarkStart w:id="15027" w:name="_Toc187257407"/>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1C69D274" w14:textId="643E69E6" w:rsidR="00C11CA2" w:rsidRPr="008C3753" w:rsidRDefault="00C11CA2" w:rsidP="00FF4D7E">
      <w:pPr>
        <w:pStyle w:val="Heading2"/>
        <w:rPr>
          <w:rFonts w:cs="v4.2.0"/>
        </w:rPr>
      </w:pPr>
      <w:bookmarkStart w:id="15028" w:name="_Toc21100263"/>
      <w:bookmarkStart w:id="15029" w:name="_Toc29810061"/>
      <w:bookmarkStart w:id="15030" w:name="_Toc36645454"/>
      <w:bookmarkStart w:id="15031" w:name="_Toc37272508"/>
      <w:bookmarkStart w:id="15032" w:name="_Toc45884755"/>
      <w:bookmarkStart w:id="15033" w:name="_Toc53182787"/>
      <w:bookmarkStart w:id="15034" w:name="_Toc58860574"/>
      <w:bookmarkStart w:id="15035" w:name="_Toc58863078"/>
      <w:bookmarkStart w:id="15036" w:name="_Toc61183063"/>
      <w:bookmarkStart w:id="15037" w:name="_Toc66728378"/>
      <w:bookmarkStart w:id="15038" w:name="_Toc74962255"/>
      <w:bookmarkStart w:id="15039" w:name="_Toc75243165"/>
      <w:bookmarkStart w:id="15040" w:name="_Toc76545511"/>
      <w:bookmarkStart w:id="15041" w:name="_Toc82595614"/>
      <w:bookmarkStart w:id="15042" w:name="_Toc89955645"/>
      <w:bookmarkStart w:id="15043" w:name="_Toc98774073"/>
      <w:bookmarkStart w:id="15044" w:name="_Toc106201834"/>
      <w:bookmarkStart w:id="15045" w:name="_Toc115191688"/>
      <w:bookmarkStart w:id="15046" w:name="_Toc122013577"/>
      <w:bookmarkStart w:id="15047" w:name="_Toc124156396"/>
      <w:bookmarkStart w:id="15048" w:name="_Toc131538156"/>
      <w:bookmarkStart w:id="15049" w:name="_Toc137398364"/>
      <w:bookmarkStart w:id="15050" w:name="_Toc156576582"/>
      <w:bookmarkStart w:id="15051" w:name="_Toc176945130"/>
      <w:bookmarkStart w:id="15052" w:name="_Toc187257408"/>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028"/>
      <w:bookmarkEnd w:id="15029"/>
      <w:bookmarkEnd w:id="15030"/>
      <w:bookmarkEnd w:id="15031"/>
      <w:r w:rsidR="002C0E41" w:rsidRPr="008C3753">
        <w:rPr>
          <w:rFonts w:cs="v4.2.0"/>
        </w:rPr>
        <w:t xml:space="preserve"> and for high speed condition</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132E5730" w14:textId="3E6CF91A" w:rsidR="009F2E4D" w:rsidRPr="008C3753" w:rsidRDefault="009F2E4D" w:rsidP="00CB14A5">
      <w:pPr>
        <w:pStyle w:val="TH"/>
      </w:pPr>
      <w:r w:rsidRPr="008C3753">
        <w:object w:dxaOrig="9051" w:dyaOrig="4997" w14:anchorId="3C5E92B1">
          <v:shape id="_x0000_i1095" type="#_x0000_t75" style="width:454.8pt;height:246.55pt" o:ole="">
            <v:imagedata r:id="rId139" o:title=""/>
          </v:shape>
          <o:OLEObject Type="Embed" ProgID="Word.Picture.8" ShapeID="_x0000_i1095" DrawAspect="Content" ObjectID="_1812201179"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5053" w:name="_Toc21100264"/>
      <w:bookmarkStart w:id="15054" w:name="_Toc29810062"/>
      <w:bookmarkStart w:id="15055" w:name="_Toc36645455"/>
      <w:bookmarkStart w:id="15056" w:name="_Toc37272509"/>
      <w:bookmarkStart w:id="15057" w:name="_Toc45884756"/>
      <w:bookmarkStart w:id="15058" w:name="_Toc53182788"/>
      <w:bookmarkStart w:id="15059" w:name="_Toc58860575"/>
      <w:bookmarkStart w:id="15060" w:name="_Toc58863079"/>
      <w:bookmarkStart w:id="15061" w:name="_Toc61183064"/>
      <w:bookmarkStart w:id="15062" w:name="_Toc66728379"/>
      <w:bookmarkStart w:id="15063" w:name="_Toc74962256"/>
      <w:bookmarkStart w:id="15064" w:name="_Toc75243166"/>
      <w:bookmarkStart w:id="15065" w:name="_Toc76545512"/>
      <w:bookmarkStart w:id="15066" w:name="_Toc82595615"/>
      <w:bookmarkStart w:id="15067" w:name="_Toc89955646"/>
      <w:bookmarkStart w:id="15068" w:name="_Toc98774074"/>
      <w:bookmarkStart w:id="15069" w:name="_Toc106201835"/>
      <w:bookmarkStart w:id="15070" w:name="_Toc115191689"/>
      <w:bookmarkStart w:id="15071" w:name="_Toc122013578"/>
      <w:bookmarkStart w:id="15072" w:name="_Toc124156397"/>
      <w:bookmarkStart w:id="15073" w:name="_Toc131538157"/>
      <w:bookmarkStart w:id="15074" w:name="_Toc137398365"/>
      <w:bookmarkStart w:id="15075" w:name="_Toc156576583"/>
      <w:bookmarkStart w:id="15076" w:name="_Toc176945131"/>
      <w:bookmarkStart w:id="15077" w:name="_Toc187257409"/>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36BFF540" w14:textId="77777777" w:rsidR="00C11CA2" w:rsidRPr="008C3753" w:rsidRDefault="00000000" w:rsidP="00DA1892">
      <w:pPr>
        <w:pStyle w:val="TH"/>
        <w:rPr>
          <w:rFonts w:cs="v4.2.0"/>
        </w:rPr>
      </w:pPr>
      <w:bookmarkStart w:id="15078" w:name="_MON_1180174481"/>
      <w:bookmarkStart w:id="15079" w:name="_MON_1180175254"/>
      <w:bookmarkStart w:id="15080" w:name="_MON_1180175305"/>
      <w:bookmarkStart w:id="15081" w:name="_MON_1180175695"/>
      <w:bookmarkStart w:id="15082" w:name="_MON_1218308676"/>
      <w:bookmarkStart w:id="15083" w:name="_MON_1218308838"/>
      <w:bookmarkStart w:id="15084" w:name="_MON_1218308864"/>
      <w:bookmarkStart w:id="15085" w:name="_MON_1218308886"/>
      <w:bookmarkStart w:id="15086" w:name="_MON_1218308897"/>
      <w:bookmarkStart w:id="15087" w:name="_MON_1365598117"/>
      <w:bookmarkStart w:id="15088" w:name="_MON_1365598721"/>
      <w:bookmarkStart w:id="15089" w:name="_MON_1365600215"/>
      <w:bookmarkStart w:id="15090" w:name="_MON_1365600479"/>
      <w:bookmarkStart w:id="15091" w:name="_MON_1365601705"/>
      <w:bookmarkStart w:id="15092" w:name="_MON_1365601809"/>
      <w:bookmarkStart w:id="15093" w:name="_MON_1365601861"/>
      <w:bookmarkStart w:id="15094" w:name="_MON_1365925904"/>
      <w:bookmarkStart w:id="15095" w:name="_MON_1365926050"/>
      <w:bookmarkStart w:id="15096" w:name="_MON_1365926146"/>
      <w:bookmarkStart w:id="15097" w:name="_MON_1366701587"/>
      <w:bookmarkStart w:id="15098" w:name="_MON_1366701703"/>
      <w:bookmarkStart w:id="15099" w:name="_MON_1366702004"/>
      <w:bookmarkStart w:id="15100" w:name="_MON_1366702049"/>
      <w:bookmarkStart w:id="15101" w:name="_MON_1366702183"/>
      <w:bookmarkStart w:id="15102" w:name="_MON_1366702250"/>
      <w:bookmarkStart w:id="15103" w:name="_MON_1366702407"/>
      <w:bookmarkStart w:id="15104" w:name="_MON_1366702459"/>
      <w:bookmarkStart w:id="15105" w:name="_MON_1366702485"/>
      <w:bookmarkStart w:id="15106" w:name="_MON_1366702543"/>
      <w:bookmarkStart w:id="15107" w:name="_MON_1366702738"/>
      <w:bookmarkStart w:id="15108" w:name="_MON_1366702897"/>
      <w:bookmarkStart w:id="15109" w:name="_MON_1366703086"/>
      <w:bookmarkStart w:id="15110" w:name="_MON_1366703135"/>
      <w:bookmarkStart w:id="15111" w:name="_MON_1366703221"/>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r>
        <w:pict w14:anchorId="57BCB9BC">
          <v:shape id="_x0000_i1096" type="#_x0000_t75" style="width:453.85pt;height:252.4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6EE1E4A7" w14:textId="25C4A3F0" w:rsidR="00294A89" w:rsidRDefault="00294A89" w:rsidP="00294A89">
      <w:pPr>
        <w:pStyle w:val="Heading2"/>
        <w:rPr>
          <w:rFonts w:cs="v4.2.0"/>
        </w:rPr>
      </w:pPr>
      <w:bookmarkStart w:id="15112" w:name="_Toc176945132"/>
      <w:bookmarkStart w:id="15113" w:name="_Toc187257410"/>
      <w:bookmarkStart w:id="15114" w:name="_Toc21100265"/>
      <w:bookmarkStart w:id="15115" w:name="_Toc29810063"/>
      <w:bookmarkStart w:id="15116" w:name="_Toc36645456"/>
      <w:bookmarkStart w:id="15117" w:name="_Toc37272510"/>
      <w:bookmarkStart w:id="15118" w:name="_Toc45884757"/>
      <w:bookmarkStart w:id="15119" w:name="_Toc53182789"/>
      <w:bookmarkStart w:id="15120" w:name="_Toc58860576"/>
      <w:bookmarkStart w:id="15121" w:name="_Toc58863080"/>
      <w:bookmarkStart w:id="15122" w:name="_Toc61183065"/>
      <w:bookmarkStart w:id="15123" w:name="_Toc66728380"/>
      <w:bookmarkStart w:id="15124" w:name="_Toc74962257"/>
      <w:bookmarkStart w:id="15125" w:name="_Toc75243167"/>
      <w:bookmarkStart w:id="15126" w:name="_Toc76545513"/>
      <w:bookmarkStart w:id="15127" w:name="_Toc82595616"/>
      <w:bookmarkStart w:id="15128" w:name="_Toc89955647"/>
      <w:bookmarkStart w:id="15129" w:name="_Toc98774075"/>
      <w:bookmarkStart w:id="15130" w:name="_Toc106201836"/>
      <w:bookmarkStart w:id="15131" w:name="_Toc115191690"/>
      <w:bookmarkStart w:id="15132" w:name="_Toc122013579"/>
      <w:bookmarkStart w:id="15133" w:name="_Toc124156398"/>
      <w:bookmarkStart w:id="15134" w:name="_Toc131538158"/>
      <w:bookmarkStart w:id="15135" w:name="_Toc137398366"/>
      <w:bookmarkStart w:id="15136" w:name="_Toc156576584"/>
      <w:r w:rsidRPr="008C3753">
        <w:rPr>
          <w:rFonts w:cs="v4.2.0"/>
        </w:rPr>
        <w:t>D.5.2</w:t>
      </w:r>
      <w:r>
        <w:rPr>
          <w:rFonts w:cs="v4.2.0"/>
        </w:rPr>
        <w:t>A</w:t>
      </w:r>
      <w:r w:rsidRPr="008C3753">
        <w:rPr>
          <w:rFonts w:cs="v4.2.0"/>
        </w:rPr>
        <w:tab/>
      </w:r>
      <w:r w:rsidRPr="008C3753">
        <w:t xml:space="preserve">Performance requirements for PUSCH transmission on </w:t>
      </w:r>
      <w:r>
        <w:t>four</w:t>
      </w:r>
      <w:r w:rsidRPr="008C3753">
        <w:t xml:space="preserve"> antenna ports </w:t>
      </w:r>
      <w:r w:rsidRPr="008C3753">
        <w:rPr>
          <w:rFonts w:cs="v4.2.0"/>
        </w:rPr>
        <w:t>in multipath fading conditions</w:t>
      </w:r>
      <w:bookmarkEnd w:id="15112"/>
      <w:bookmarkEnd w:id="15113"/>
    </w:p>
    <w:p w14:paraId="73F0C861" w14:textId="0903B921" w:rsidR="00C11CA2" w:rsidRPr="008C3753" w:rsidRDefault="00C11CA2" w:rsidP="00FF4D7E">
      <w:pPr>
        <w:pStyle w:val="Heading2"/>
        <w:rPr>
          <w:rFonts w:cs="v4.2.0"/>
        </w:rPr>
      </w:pPr>
      <w:bookmarkStart w:id="15137" w:name="_Toc176945133"/>
      <w:bookmarkStart w:id="15138" w:name="_Toc187257411"/>
      <w:r w:rsidRPr="008C3753">
        <w:rPr>
          <w:rFonts w:cs="v4.2.0"/>
        </w:rPr>
        <w:t>D.5.3</w:t>
      </w:r>
      <w:r w:rsidRPr="008C3753">
        <w:rPr>
          <w:rFonts w:cs="v4.2.0"/>
        </w:rPr>
        <w:tab/>
      </w:r>
      <w:bookmarkEnd w:id="15114"/>
      <w:bookmarkEnd w:id="15115"/>
      <w:bookmarkEnd w:id="15116"/>
      <w:bookmarkEnd w:id="15117"/>
      <w:bookmarkEnd w:id="15118"/>
      <w:bookmarkEnd w:id="15119"/>
      <w:r w:rsidR="00D84960" w:rsidRPr="008C3753">
        <w:t xml:space="preserve">Performance requirements for PUSCH and PRACH </w:t>
      </w:r>
      <w:r w:rsidR="00D84960" w:rsidRPr="008C3753">
        <w:rPr>
          <w:rFonts w:cs="v4.2.0"/>
        </w:rPr>
        <w:t>in static conditions</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p>
    <w:bookmarkStart w:id="15139" w:name="_MON_1662802664"/>
    <w:bookmarkEnd w:id="15139"/>
    <w:p w14:paraId="408AF010" w14:textId="7E14A65E" w:rsidR="00641109" w:rsidRPr="008C3753" w:rsidRDefault="00641109" w:rsidP="00641109">
      <w:pPr>
        <w:pStyle w:val="TH"/>
      </w:pPr>
      <w:r w:rsidRPr="008C3753">
        <w:object w:dxaOrig="7341" w:dyaOrig="3332" w14:anchorId="3D73DB0F">
          <v:shape id="_x0000_i1097" type="#_x0000_t75" style="width:365pt;height:164.5pt" o:ole="">
            <v:imagedata r:id="rId142" o:title=""/>
          </v:shape>
          <o:OLEObject Type="Embed" ProgID="Word.Picture.8" ShapeID="_x0000_i1097" DrawAspect="Content" ObjectID="_1812201180" r:id="rId143"/>
        </w:object>
      </w:r>
    </w:p>
    <w:p w14:paraId="6BA9186A" w14:textId="77777777" w:rsidR="00D84960" w:rsidRPr="008C3753" w:rsidRDefault="00D84960" w:rsidP="00D84960">
      <w:pPr>
        <w:pStyle w:val="TF"/>
        <w:rPr>
          <w:rFonts w:cs="v4.2.0"/>
        </w:rPr>
      </w:pPr>
      <w:bookmarkStart w:id="15140" w:name="_Toc53182790"/>
      <w:bookmarkStart w:id="15141" w:name="_Toc21100266"/>
      <w:bookmarkStart w:id="15142" w:name="_Toc29810064"/>
      <w:bookmarkStart w:id="15143" w:name="_Toc36645457"/>
      <w:bookmarkStart w:id="15144" w:name="_Toc37272511"/>
      <w:bookmarkStart w:id="1514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146" w:name="_Toc58860577"/>
      <w:bookmarkStart w:id="15147" w:name="_Toc58863081"/>
      <w:bookmarkStart w:id="15148" w:name="_Toc61183066"/>
      <w:bookmarkStart w:id="15149" w:name="_Toc66728381"/>
      <w:bookmarkStart w:id="15150" w:name="_Toc74962258"/>
      <w:bookmarkStart w:id="15151" w:name="_Toc75243168"/>
      <w:bookmarkStart w:id="15152" w:name="_Toc76545514"/>
      <w:bookmarkStart w:id="15153" w:name="_Toc82595617"/>
      <w:bookmarkStart w:id="15154" w:name="_Toc89955648"/>
      <w:bookmarkStart w:id="15155" w:name="_Toc98774076"/>
      <w:bookmarkStart w:id="15156" w:name="_Toc106201837"/>
      <w:bookmarkStart w:id="15157" w:name="_Toc115191691"/>
      <w:bookmarkStart w:id="15158" w:name="_Toc122013580"/>
      <w:bookmarkStart w:id="15159" w:name="_Toc124156399"/>
      <w:bookmarkStart w:id="15160" w:name="_Toc131538159"/>
      <w:bookmarkStart w:id="15161" w:name="_Toc137398367"/>
      <w:bookmarkStart w:id="15162" w:name="_Toc156576585"/>
      <w:bookmarkStart w:id="15163" w:name="_Toc176945134"/>
      <w:bookmarkStart w:id="15164" w:name="_Toc187257412"/>
      <w:r w:rsidRPr="008C3753">
        <w:rPr>
          <w:rFonts w:cs="v4.2.0"/>
        </w:rPr>
        <w:t>D.5.4</w:t>
      </w:r>
      <w:r w:rsidRPr="008C3753">
        <w:rPr>
          <w:rFonts w:cs="v4.2.0"/>
        </w:rPr>
        <w:tab/>
      </w:r>
      <w:r w:rsidRPr="008C3753">
        <w:t>Performance requirements for UL timing adjustment</w:t>
      </w:r>
      <w:bookmarkEnd w:id="15140"/>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26FC735E" w14:textId="2ED8C28B" w:rsidR="00641109" w:rsidRPr="008C3753" w:rsidRDefault="00641109" w:rsidP="00CB14A5">
      <w:pPr>
        <w:pStyle w:val="TH"/>
      </w:pPr>
      <w:r w:rsidRPr="008C3753">
        <w:object w:dxaOrig="8716" w:dyaOrig="4504" w14:anchorId="243F2F0B">
          <v:shape id="_x0000_i1098" type="#_x0000_t75" style="width:437.45pt;height:226.05pt" o:ole="">
            <v:imagedata r:id="rId144" o:title=""/>
          </v:shape>
          <o:OLEObject Type="Embed" ProgID="Word.Picture.8" ShapeID="_x0000_i1098" DrawAspect="Content" ObjectID="_1812201181"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165" w:name="_Toc53182791"/>
      <w:bookmarkStart w:id="15166" w:name="_Toc58860578"/>
      <w:bookmarkStart w:id="15167" w:name="_Toc58863082"/>
      <w:bookmarkStart w:id="15168" w:name="_Toc61183067"/>
      <w:bookmarkStart w:id="15169" w:name="_Toc66728382"/>
      <w:bookmarkStart w:id="15170" w:name="_Toc74962259"/>
      <w:bookmarkStart w:id="15171" w:name="_Toc75243169"/>
      <w:bookmarkStart w:id="15172" w:name="_Toc76545515"/>
      <w:bookmarkStart w:id="15173" w:name="_Toc82595618"/>
      <w:bookmarkStart w:id="15174" w:name="_Toc89955649"/>
      <w:bookmarkStart w:id="15175" w:name="_Toc98774077"/>
      <w:bookmarkStart w:id="15176" w:name="_Toc106201838"/>
      <w:bookmarkStart w:id="15177" w:name="_Toc115191692"/>
      <w:bookmarkStart w:id="15178" w:name="_Toc122013581"/>
      <w:bookmarkStart w:id="15179" w:name="_Toc124156400"/>
      <w:bookmarkStart w:id="15180" w:name="_Toc131538160"/>
      <w:bookmarkStart w:id="15181" w:name="_Toc137398368"/>
      <w:bookmarkStart w:id="15182" w:name="_Toc156576586"/>
      <w:bookmarkStart w:id="15183" w:name="_Toc176945135"/>
      <w:bookmarkStart w:id="15184" w:name="_Toc187257413"/>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141"/>
      <w:bookmarkEnd w:id="15142"/>
      <w:bookmarkEnd w:id="15143"/>
      <w:bookmarkEnd w:id="15144"/>
      <w:bookmarkEnd w:id="15145"/>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0DAEB736" w14:textId="1D656880" w:rsidR="00F86EC6" w:rsidRPr="008C3753" w:rsidRDefault="00F86EC6" w:rsidP="00F86EC6">
      <w:pPr>
        <w:pStyle w:val="Heading2"/>
        <w:rPr>
          <w:rFonts w:cs="v4.2.0"/>
        </w:rPr>
      </w:pPr>
      <w:bookmarkStart w:id="15185" w:name="_Toc21100267"/>
      <w:bookmarkStart w:id="15186" w:name="_Toc29810065"/>
      <w:bookmarkStart w:id="15187" w:name="_Toc36645458"/>
      <w:bookmarkStart w:id="15188" w:name="_Toc37272512"/>
      <w:bookmarkStart w:id="15189" w:name="_Toc45884759"/>
      <w:bookmarkStart w:id="15190" w:name="_Toc53182792"/>
      <w:bookmarkStart w:id="15191" w:name="_Toc58860579"/>
      <w:bookmarkStart w:id="15192" w:name="_Toc58863083"/>
      <w:bookmarkStart w:id="15193" w:name="_Toc61183068"/>
      <w:bookmarkStart w:id="15194" w:name="_Toc66728383"/>
      <w:bookmarkStart w:id="15195" w:name="_Toc74962260"/>
      <w:bookmarkStart w:id="15196" w:name="_Toc75243170"/>
      <w:bookmarkStart w:id="15197" w:name="_Toc76545516"/>
      <w:bookmarkStart w:id="15198" w:name="_Toc82595619"/>
      <w:bookmarkStart w:id="15199" w:name="_Toc89955650"/>
      <w:bookmarkStart w:id="15200" w:name="_Toc98774078"/>
      <w:bookmarkStart w:id="15201" w:name="_Toc106201839"/>
      <w:bookmarkStart w:id="15202" w:name="_Toc115191693"/>
      <w:bookmarkStart w:id="15203" w:name="_Toc122013582"/>
      <w:bookmarkStart w:id="15204" w:name="_Toc124156401"/>
      <w:bookmarkStart w:id="15205" w:name="_Toc131538161"/>
      <w:bookmarkStart w:id="15206" w:name="_Toc137398369"/>
      <w:bookmarkStart w:id="15207" w:name="_Toc156576587"/>
      <w:bookmarkStart w:id="15208" w:name="_Toc176945136"/>
      <w:bookmarkStart w:id="15209" w:name="_Toc187257414"/>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85"/>
      <w:bookmarkEnd w:id="15186"/>
      <w:bookmarkEnd w:id="15187"/>
      <w:bookmarkEnd w:id="15188"/>
      <w:r w:rsidR="00761026" w:rsidRPr="008C3753">
        <w:rPr>
          <w:rFonts w:cs="v4.2.0"/>
        </w:rPr>
        <w:t xml:space="preserve"> and for high speed condition</w:t>
      </w:r>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02B741E7" w14:textId="77777777" w:rsidR="00F86EC6" w:rsidRPr="008C3753" w:rsidRDefault="00F86EC6" w:rsidP="00DA1892">
      <w:pPr>
        <w:pStyle w:val="TH"/>
      </w:pPr>
      <w:r w:rsidRPr="008C3753">
        <w:object w:dxaOrig="9265" w:dyaOrig="4212" w14:anchorId="18A57586">
          <v:shape id="_x0000_i1099" type="#_x0000_t75" style="width:460.7pt;height:205.95pt" o:ole="">
            <v:imagedata r:id="rId146" o:title=""/>
          </v:shape>
          <o:OLEObject Type="Embed" ProgID="Word.Picture.8" ShapeID="_x0000_i1099" DrawAspect="Content" ObjectID="_1812201182"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210" w:name="_Toc21100268"/>
      <w:bookmarkStart w:id="15211" w:name="_Toc29810066"/>
      <w:bookmarkStart w:id="15212" w:name="_Toc36645459"/>
      <w:bookmarkStart w:id="15213" w:name="_Toc37272513"/>
      <w:bookmarkStart w:id="15214" w:name="_Toc45884760"/>
      <w:bookmarkStart w:id="15215" w:name="_Toc53182793"/>
      <w:bookmarkStart w:id="15216" w:name="_Toc58860580"/>
      <w:bookmarkStart w:id="15217" w:name="_Toc58863084"/>
      <w:bookmarkStart w:id="15218" w:name="_Toc61183069"/>
      <w:bookmarkStart w:id="15219" w:name="_Toc66728384"/>
      <w:bookmarkStart w:id="15220" w:name="_Toc74962261"/>
      <w:bookmarkStart w:id="15221" w:name="_Toc75243171"/>
      <w:bookmarkStart w:id="15222" w:name="_Toc76545517"/>
      <w:bookmarkStart w:id="15223" w:name="_Toc82595620"/>
      <w:bookmarkStart w:id="15224" w:name="_Toc89955651"/>
      <w:bookmarkStart w:id="15225" w:name="_Toc98774079"/>
      <w:bookmarkStart w:id="15226" w:name="_Toc106201840"/>
      <w:bookmarkStart w:id="15227" w:name="_Toc115191694"/>
      <w:bookmarkStart w:id="15228" w:name="_Toc122013583"/>
      <w:bookmarkStart w:id="15229" w:name="_Toc124156402"/>
      <w:bookmarkStart w:id="15230" w:name="_Toc131538162"/>
      <w:bookmarkStart w:id="15231" w:name="_Toc137398370"/>
      <w:bookmarkStart w:id="15232" w:name="_Toc156576588"/>
      <w:bookmarkStart w:id="15233" w:name="_Toc176945137"/>
      <w:bookmarkStart w:id="15234" w:name="_Toc187257415"/>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bookmarkStart w:id="15235" w:name="_MON_1602074320"/>
    <w:bookmarkEnd w:id="15235"/>
    <w:p w14:paraId="1CE6B2C5" w14:textId="77777777" w:rsidR="00F86EC6" w:rsidRPr="008C3753" w:rsidRDefault="00F86EC6" w:rsidP="00DA1892">
      <w:pPr>
        <w:pStyle w:val="TH"/>
      </w:pPr>
      <w:r w:rsidRPr="008C3753">
        <w:object w:dxaOrig="9265" w:dyaOrig="4212" w14:anchorId="1E9A5A17">
          <v:shape id="_x0000_i1100" type="#_x0000_t75" style="width:460.7pt;height:205.95pt" o:ole="">
            <v:imagedata r:id="rId148" o:title=""/>
          </v:shape>
          <o:OLEObject Type="Embed" ProgID="Word.Picture.8" ShapeID="_x0000_i1100" DrawAspect="Content" ObjectID="_1812201183"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64D7D133" w14:textId="41A12EF3" w:rsidR="008A640E" w:rsidRPr="002222E0" w:rsidRDefault="008A640E" w:rsidP="002222E0">
      <w:pPr>
        <w:pStyle w:val="Heading2"/>
        <w:overflowPunct/>
        <w:autoSpaceDE/>
        <w:autoSpaceDN/>
        <w:adjustRightInd/>
        <w:textAlignment w:val="auto"/>
        <w:rPr>
          <w:rFonts w:eastAsia="SimSun" w:cs="v4.2.0"/>
          <w:lang w:eastAsia="en-US"/>
        </w:rPr>
      </w:pPr>
      <w:bookmarkStart w:id="15236" w:name="_Toc176945138"/>
      <w:bookmarkStart w:id="15237" w:name="_Toc187257416"/>
      <w:bookmarkStart w:id="15238" w:name="_Toc21100269"/>
      <w:bookmarkStart w:id="15239" w:name="_Toc29810067"/>
      <w:bookmarkStart w:id="15240" w:name="_Toc36645460"/>
      <w:bookmarkStart w:id="15241" w:name="_Toc37272514"/>
      <w:bookmarkStart w:id="15242" w:name="_Toc45884761"/>
      <w:bookmarkStart w:id="15243" w:name="_Toc53182794"/>
      <w:bookmarkStart w:id="15244" w:name="_Toc58860581"/>
      <w:bookmarkStart w:id="15245" w:name="_Toc58863085"/>
      <w:bookmarkStart w:id="15246" w:name="_Toc61183070"/>
      <w:bookmarkStart w:id="15247" w:name="_Toc66728385"/>
      <w:bookmarkStart w:id="15248" w:name="_Toc74962262"/>
      <w:bookmarkStart w:id="15249" w:name="_Toc75243172"/>
      <w:bookmarkStart w:id="15250" w:name="_Toc76545518"/>
      <w:bookmarkStart w:id="15251" w:name="_Toc82595621"/>
      <w:bookmarkStart w:id="15252" w:name="_Toc89955652"/>
      <w:bookmarkStart w:id="15253" w:name="_Toc98774080"/>
      <w:bookmarkStart w:id="15254" w:name="_Toc106201841"/>
      <w:bookmarkStart w:id="15255" w:name="_Toc115191695"/>
      <w:bookmarkStart w:id="15256" w:name="_Toc122013584"/>
      <w:bookmarkStart w:id="15257" w:name="_Toc124156403"/>
      <w:bookmarkStart w:id="15258" w:name="_Toc131538163"/>
      <w:bookmarkStart w:id="15259" w:name="_Toc137398371"/>
      <w:bookmarkStart w:id="15260" w:name="_Toc156576589"/>
      <w:r w:rsidRPr="002222E0">
        <w:rPr>
          <w:rFonts w:eastAsia="SimSun" w:cs="v4.2.0"/>
          <w:lang w:eastAsia="en-US"/>
        </w:rPr>
        <w:t>D.6.2A</w:t>
      </w:r>
      <w:r w:rsidRPr="002222E0">
        <w:rPr>
          <w:rFonts w:eastAsia="SimSun" w:cs="v4.2.0"/>
          <w:lang w:eastAsia="en-US"/>
        </w:rPr>
        <w:tab/>
        <w:t>Performance requirements for PUSCH transmission on four antenna ports in multipath fading conditions</w:t>
      </w:r>
      <w:bookmarkEnd w:id="15236"/>
      <w:bookmarkEnd w:id="15237"/>
    </w:p>
    <w:p w14:paraId="105B182B" w14:textId="1543CB38" w:rsidR="00F86EC6" w:rsidRPr="008C3753" w:rsidRDefault="00F86EC6" w:rsidP="00FF4D7E">
      <w:pPr>
        <w:pStyle w:val="Heading2"/>
        <w:rPr>
          <w:rFonts w:cs="v4.2.0"/>
        </w:rPr>
      </w:pPr>
      <w:bookmarkStart w:id="15261" w:name="_Toc176945139"/>
      <w:bookmarkStart w:id="15262" w:name="_Toc187257417"/>
      <w:r w:rsidRPr="008C3753">
        <w:rPr>
          <w:rFonts w:cs="v4.2.0"/>
        </w:rPr>
        <w:t>D.6.3</w:t>
      </w:r>
      <w:r w:rsidRPr="008C3753">
        <w:rPr>
          <w:rFonts w:cs="v4.2.0"/>
        </w:rPr>
        <w:tab/>
      </w:r>
      <w:bookmarkEnd w:id="15238"/>
      <w:bookmarkEnd w:id="15239"/>
      <w:bookmarkEnd w:id="15240"/>
      <w:bookmarkEnd w:id="15241"/>
      <w:bookmarkEnd w:id="15242"/>
      <w:bookmarkEnd w:id="15243"/>
      <w:r w:rsidR="00D84960" w:rsidRPr="008C3753">
        <w:t xml:space="preserve">Performance requirements for PUSCH and PRACH </w:t>
      </w:r>
      <w:r w:rsidR="00D84960" w:rsidRPr="008C3753">
        <w:rPr>
          <w:rFonts w:cs="v4.2.0"/>
        </w:rPr>
        <w:t>in static conditions</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bookmarkStart w:id="15263" w:name="_MON_1602076000"/>
    <w:bookmarkEnd w:id="15263"/>
    <w:p w14:paraId="11BAE87D" w14:textId="77777777" w:rsidR="00F86EC6" w:rsidRPr="008C3753" w:rsidRDefault="00F86EC6" w:rsidP="00DA1892">
      <w:pPr>
        <w:pStyle w:val="TH"/>
      </w:pPr>
      <w:r w:rsidRPr="008C3753">
        <w:object w:dxaOrig="9265" w:dyaOrig="4212" w14:anchorId="227EF7FA">
          <v:shape id="_x0000_i1101" type="#_x0000_t75" style="width:460.7pt;height:205.95pt" o:ole="">
            <v:imagedata r:id="rId150" o:title=""/>
          </v:shape>
          <o:OLEObject Type="Embed" ProgID="Word.Picture.8" ShapeID="_x0000_i1101" DrawAspect="Content" ObjectID="_1812201184"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264" w:name="_Toc53182795"/>
      <w:bookmarkStart w:id="15265" w:name="_Toc58860582"/>
      <w:bookmarkStart w:id="15266" w:name="_Toc58863086"/>
      <w:bookmarkStart w:id="15267" w:name="_Toc61183071"/>
      <w:bookmarkStart w:id="15268" w:name="_Toc66728386"/>
      <w:bookmarkStart w:id="15269" w:name="_Toc74962263"/>
      <w:bookmarkStart w:id="15270" w:name="_Toc75243173"/>
      <w:bookmarkStart w:id="15271" w:name="_Toc76545519"/>
      <w:bookmarkStart w:id="15272" w:name="_Toc82595622"/>
      <w:bookmarkStart w:id="15273" w:name="_Toc89955653"/>
      <w:bookmarkStart w:id="15274" w:name="_Toc98774081"/>
      <w:bookmarkStart w:id="15275" w:name="_Toc106201842"/>
      <w:bookmarkStart w:id="15276" w:name="_Toc115191696"/>
      <w:bookmarkStart w:id="15277" w:name="_Toc122013585"/>
      <w:bookmarkStart w:id="15278" w:name="_Toc124156404"/>
      <w:bookmarkStart w:id="15279" w:name="_Toc131538164"/>
      <w:bookmarkStart w:id="15280" w:name="_Toc137398372"/>
      <w:bookmarkStart w:id="15281" w:name="_Toc156576590"/>
      <w:bookmarkStart w:id="15282" w:name="_Toc176945140"/>
      <w:bookmarkStart w:id="15283" w:name="_Toc187257418"/>
      <w:r w:rsidRPr="008C3753">
        <w:rPr>
          <w:rFonts w:cs="v4.2.0"/>
        </w:rPr>
        <w:t>D.6.4</w:t>
      </w:r>
      <w:r w:rsidRPr="008C3753">
        <w:rPr>
          <w:rFonts w:cs="v4.2.0"/>
        </w:rPr>
        <w:tab/>
        <w:t>Performance requirements for UL timing adjustment</w:t>
      </w:r>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bookmarkStart w:id="15284" w:name="_MON_1662802810"/>
    <w:bookmarkEnd w:id="15284"/>
    <w:p w14:paraId="13414A2B" w14:textId="78C2569C" w:rsidR="00641109" w:rsidRPr="008C3753" w:rsidRDefault="00641109" w:rsidP="00641109">
      <w:pPr>
        <w:pStyle w:val="TH"/>
      </w:pPr>
      <w:r w:rsidRPr="008C3753">
        <w:object w:dxaOrig="9265" w:dyaOrig="4533" w14:anchorId="730583CD">
          <v:shape id="_x0000_i1102" type="#_x0000_t75" style="width:460.7pt;height:221.45pt" o:ole="">
            <v:imagedata r:id="rId152" o:title=""/>
          </v:shape>
          <o:OLEObject Type="Embed" ProgID="Word.Picture.8" ShapeID="_x0000_i1102" DrawAspect="Content" ObjectID="_1812201185"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85" w:name="_Toc21100270"/>
      <w:bookmarkStart w:id="15286" w:name="_Toc29810068"/>
      <w:bookmarkStart w:id="15287" w:name="_Toc36645461"/>
      <w:bookmarkStart w:id="15288" w:name="_Toc37272515"/>
      <w:bookmarkStart w:id="15289" w:name="_Toc45884762"/>
      <w:bookmarkStart w:id="15290" w:name="_Toc53182796"/>
      <w:bookmarkStart w:id="15291" w:name="_Toc58860583"/>
      <w:bookmarkStart w:id="15292" w:name="_Toc58863087"/>
      <w:bookmarkStart w:id="15293" w:name="_Toc61183072"/>
      <w:bookmarkStart w:id="15294" w:name="_Toc66728387"/>
      <w:bookmarkStart w:id="15295" w:name="_Toc74962264"/>
      <w:bookmarkStart w:id="15296" w:name="_Toc75243174"/>
      <w:bookmarkStart w:id="15297" w:name="_Toc76545520"/>
      <w:bookmarkStart w:id="15298" w:name="_Toc82595623"/>
      <w:bookmarkStart w:id="15299" w:name="_Toc89955654"/>
      <w:bookmarkStart w:id="15300" w:name="_Toc98774082"/>
      <w:bookmarkStart w:id="15301" w:name="_Toc106201843"/>
      <w:bookmarkStart w:id="15302" w:name="_Toc115191697"/>
      <w:bookmarkStart w:id="15303" w:name="_Toc122013586"/>
      <w:bookmarkStart w:id="15304" w:name="_Toc124156405"/>
      <w:bookmarkStart w:id="15305" w:name="_Toc131538165"/>
      <w:bookmarkStart w:id="15306" w:name="_Toc137398373"/>
      <w:bookmarkStart w:id="15307" w:name="_Toc156576591"/>
      <w:bookmarkStart w:id="15308" w:name="_Toc176945141"/>
      <w:bookmarkStart w:id="15309" w:name="_Toc187257419"/>
      <w:r w:rsidRPr="008C3753">
        <w:t>Annex E (normative):</w:t>
      </w:r>
      <w:r w:rsidR="00B40D60" w:rsidRPr="008C3753">
        <w:t xml:space="preserve"> </w:t>
      </w:r>
      <w:r w:rsidRPr="008C3753">
        <w:br/>
        <w:t>Characteristics of interfering signals</w:t>
      </w:r>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310" w:name="_Toc21100271"/>
      <w:bookmarkStart w:id="15311" w:name="_Toc29810069"/>
      <w:bookmarkStart w:id="15312" w:name="_Toc36645462"/>
      <w:bookmarkStart w:id="15313" w:name="_Toc37272516"/>
      <w:bookmarkStart w:id="15314" w:name="_Toc45884763"/>
      <w:bookmarkStart w:id="15315" w:name="_Toc53182797"/>
      <w:bookmarkStart w:id="15316" w:name="_Toc58860584"/>
      <w:bookmarkStart w:id="15317" w:name="_Toc58863088"/>
      <w:bookmarkStart w:id="15318" w:name="_Toc61183073"/>
      <w:bookmarkStart w:id="15319" w:name="_Toc66728388"/>
      <w:bookmarkStart w:id="15320" w:name="_Toc74962265"/>
      <w:bookmarkStart w:id="15321" w:name="_Toc75243175"/>
      <w:bookmarkStart w:id="15322" w:name="_Toc76545521"/>
      <w:bookmarkStart w:id="15323" w:name="_Toc82595624"/>
      <w:bookmarkStart w:id="15324" w:name="_Toc89955655"/>
      <w:bookmarkStart w:id="15325" w:name="_Toc98774083"/>
      <w:bookmarkStart w:id="15326" w:name="_Toc106201844"/>
      <w:bookmarkStart w:id="15327" w:name="_Toc115191698"/>
      <w:bookmarkStart w:id="15328" w:name="_Toc122013587"/>
      <w:bookmarkStart w:id="15329" w:name="_Toc124156406"/>
      <w:bookmarkStart w:id="15330" w:name="_Toc131538166"/>
      <w:bookmarkStart w:id="15331" w:name="_Toc137398374"/>
      <w:bookmarkStart w:id="15332" w:name="_Toc156576592"/>
      <w:bookmarkStart w:id="15333" w:name="_Toc176945142"/>
      <w:bookmarkStart w:id="15334" w:name="_Toc187257420"/>
      <w:r w:rsidRPr="008C3753">
        <w:t>Annex F (normative):</w:t>
      </w:r>
      <w:r w:rsidRPr="008C3753">
        <w:br/>
      </w:r>
      <w:r w:rsidR="00FD58C2" w:rsidRPr="008C3753">
        <w:t>Void</w:t>
      </w:r>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335" w:name="_Toc21100272"/>
      <w:bookmarkStart w:id="15336" w:name="_Toc29810070"/>
      <w:bookmarkStart w:id="15337" w:name="_Toc36645463"/>
      <w:bookmarkStart w:id="15338" w:name="_Toc37272517"/>
      <w:bookmarkStart w:id="15339" w:name="_Toc45884764"/>
      <w:bookmarkStart w:id="15340" w:name="_Toc53182798"/>
      <w:bookmarkStart w:id="15341" w:name="_Toc58860585"/>
      <w:bookmarkStart w:id="15342" w:name="_Toc58863089"/>
      <w:bookmarkStart w:id="15343" w:name="_Toc61183074"/>
      <w:bookmarkStart w:id="15344" w:name="_Toc66728389"/>
      <w:bookmarkStart w:id="15345" w:name="_Toc74962266"/>
      <w:bookmarkStart w:id="15346" w:name="_Toc75243176"/>
      <w:bookmarkStart w:id="15347" w:name="_Toc76545522"/>
      <w:bookmarkStart w:id="15348" w:name="_Toc82595625"/>
      <w:bookmarkStart w:id="15349" w:name="_Toc89955656"/>
      <w:bookmarkStart w:id="15350" w:name="_Toc98774084"/>
      <w:bookmarkStart w:id="15351" w:name="_Toc106201845"/>
      <w:bookmarkStart w:id="15352" w:name="_Toc115191699"/>
      <w:bookmarkStart w:id="15353" w:name="_Toc122013588"/>
      <w:bookmarkStart w:id="15354" w:name="_Toc124156407"/>
      <w:bookmarkStart w:id="15355" w:name="_Toc131538167"/>
      <w:bookmarkStart w:id="15356" w:name="_Toc137398375"/>
      <w:bookmarkStart w:id="15357" w:name="_Toc156576593"/>
      <w:bookmarkStart w:id="15358" w:name="_Toc176945143"/>
      <w:bookmarkStart w:id="15359" w:name="_Toc187257421"/>
      <w:r w:rsidRPr="008C3753">
        <w:t>Annex G (normative):</w:t>
      </w:r>
      <w:r w:rsidRPr="008C3753">
        <w:br/>
        <w:t>Propagation conditions</w:t>
      </w:r>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4157BBCC" w14:textId="68BA99A6" w:rsidR="00814282" w:rsidRPr="008C3753" w:rsidRDefault="00814282" w:rsidP="00A94738"/>
    <w:p w14:paraId="2693A4B3" w14:textId="1523032B" w:rsidR="00B86583" w:rsidRPr="008C3753" w:rsidRDefault="00B86583" w:rsidP="00FF4D7E">
      <w:pPr>
        <w:pStyle w:val="Heading1"/>
      </w:pPr>
      <w:bookmarkStart w:id="15360" w:name="_Toc21100273"/>
      <w:bookmarkStart w:id="15361" w:name="_Toc29810071"/>
      <w:bookmarkStart w:id="15362" w:name="_Toc36645464"/>
      <w:bookmarkStart w:id="15363" w:name="_Toc37272518"/>
      <w:bookmarkStart w:id="15364" w:name="_Toc45884765"/>
      <w:bookmarkStart w:id="15365" w:name="_Toc53182799"/>
      <w:bookmarkStart w:id="15366" w:name="_Toc58860586"/>
      <w:bookmarkStart w:id="15367" w:name="_Toc58863090"/>
      <w:bookmarkStart w:id="15368" w:name="_Toc61183075"/>
      <w:bookmarkStart w:id="15369" w:name="_Toc66728390"/>
      <w:bookmarkStart w:id="15370" w:name="_Toc74962267"/>
      <w:bookmarkStart w:id="15371" w:name="_Toc75243177"/>
      <w:bookmarkStart w:id="15372" w:name="_Toc76545523"/>
      <w:bookmarkStart w:id="15373" w:name="_Toc82595626"/>
      <w:bookmarkStart w:id="15374" w:name="_Toc89955657"/>
      <w:bookmarkStart w:id="15375" w:name="_Toc98774085"/>
      <w:bookmarkStart w:id="15376" w:name="_Toc106201846"/>
      <w:bookmarkStart w:id="15377" w:name="_Toc115191700"/>
      <w:bookmarkStart w:id="15378" w:name="_Toc122013589"/>
      <w:bookmarkStart w:id="15379" w:name="_Toc124156408"/>
      <w:bookmarkStart w:id="15380" w:name="_Toc131538168"/>
      <w:bookmarkStart w:id="15381" w:name="_Toc137398376"/>
      <w:bookmarkStart w:id="15382" w:name="_Toc156576594"/>
      <w:bookmarkStart w:id="15383" w:name="_Toc176945144"/>
      <w:bookmarkStart w:id="15384" w:name="_Toc187257422"/>
      <w:r w:rsidRPr="008C3753">
        <w:t>G.1</w:t>
      </w:r>
      <w:r w:rsidRPr="008C3753">
        <w:tab/>
        <w:t>Static propagation condition</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85" w:name="_Toc21100274"/>
      <w:bookmarkStart w:id="15386" w:name="_Toc29810072"/>
      <w:bookmarkStart w:id="15387" w:name="_Toc36645465"/>
      <w:bookmarkStart w:id="15388" w:name="_Toc37272519"/>
      <w:bookmarkStart w:id="15389" w:name="_Toc45884766"/>
      <w:bookmarkStart w:id="15390" w:name="_Toc53182800"/>
      <w:bookmarkStart w:id="15391" w:name="_Toc58860587"/>
      <w:bookmarkStart w:id="15392" w:name="_Toc58863091"/>
      <w:bookmarkStart w:id="15393" w:name="_Toc61183076"/>
      <w:bookmarkStart w:id="15394" w:name="_Toc66728391"/>
      <w:bookmarkStart w:id="15395" w:name="_Toc74962268"/>
      <w:bookmarkStart w:id="15396" w:name="_Toc75243178"/>
      <w:bookmarkStart w:id="15397" w:name="_Toc76545524"/>
      <w:bookmarkStart w:id="15398" w:name="_Toc82595627"/>
      <w:bookmarkStart w:id="15399" w:name="_Toc89955658"/>
      <w:bookmarkStart w:id="15400" w:name="_Toc98774086"/>
      <w:bookmarkStart w:id="15401" w:name="_Toc106201847"/>
      <w:bookmarkStart w:id="15402" w:name="_Toc115191701"/>
      <w:bookmarkStart w:id="15403" w:name="_Toc122013590"/>
      <w:bookmarkStart w:id="15404" w:name="_Toc124156409"/>
      <w:bookmarkStart w:id="15405" w:name="_Toc131538169"/>
      <w:bookmarkStart w:id="15406" w:name="_Toc137398377"/>
      <w:bookmarkStart w:id="15407" w:name="_Toc156576595"/>
      <w:bookmarkStart w:id="15408" w:name="_Toc176945145"/>
      <w:bookmarkStart w:id="15409" w:name="_Toc187257423"/>
      <w:r w:rsidRPr="008C3753">
        <w:t>G.2</w:t>
      </w:r>
      <w:r w:rsidRPr="008C3753">
        <w:tab/>
        <w:t>Multi-path fading propagation conditions</w:t>
      </w:r>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410" w:name="_Toc21100275"/>
      <w:bookmarkStart w:id="15411" w:name="_Toc29810073"/>
      <w:bookmarkStart w:id="15412" w:name="_Toc36645466"/>
      <w:bookmarkStart w:id="15413" w:name="_Toc37272520"/>
      <w:bookmarkStart w:id="15414" w:name="_Toc45884767"/>
      <w:bookmarkStart w:id="15415" w:name="_Toc53182801"/>
      <w:bookmarkStart w:id="15416" w:name="_Toc58860588"/>
      <w:bookmarkStart w:id="15417" w:name="_Toc58863092"/>
      <w:bookmarkStart w:id="15418" w:name="_Toc61183077"/>
      <w:bookmarkStart w:id="15419" w:name="_Toc66728392"/>
      <w:bookmarkStart w:id="15420" w:name="_Toc74962269"/>
      <w:bookmarkStart w:id="15421" w:name="_Toc75243179"/>
      <w:bookmarkStart w:id="15422" w:name="_Toc76545525"/>
      <w:bookmarkStart w:id="15423" w:name="_Toc82595628"/>
      <w:bookmarkStart w:id="15424" w:name="_Toc89955659"/>
      <w:bookmarkStart w:id="15425" w:name="_Toc98774087"/>
      <w:bookmarkStart w:id="15426" w:name="_Toc106201848"/>
      <w:bookmarkStart w:id="15427" w:name="_Toc115191702"/>
      <w:bookmarkStart w:id="15428" w:name="_Toc122013591"/>
      <w:bookmarkStart w:id="15429" w:name="_Toc124156410"/>
      <w:bookmarkStart w:id="15430" w:name="_Toc131538170"/>
      <w:bookmarkStart w:id="15431" w:name="_Toc137398378"/>
      <w:bookmarkStart w:id="15432" w:name="_Toc156576596"/>
      <w:bookmarkStart w:id="15433" w:name="_Toc176945146"/>
      <w:bookmarkStart w:id="15434" w:name="_Toc187257424"/>
      <w:r w:rsidRPr="008C3753">
        <w:t>G.2.1</w:t>
      </w:r>
      <w:r w:rsidRPr="008C3753">
        <w:tab/>
        <w:t>Delay profiles</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435" w:name="_Toc21100276"/>
      <w:bookmarkStart w:id="15436" w:name="_Toc29810074"/>
      <w:bookmarkStart w:id="15437" w:name="_Toc36645467"/>
      <w:bookmarkStart w:id="15438" w:name="_Toc37272521"/>
      <w:bookmarkStart w:id="15439" w:name="_Toc45884768"/>
      <w:bookmarkStart w:id="15440" w:name="_Toc53182802"/>
      <w:bookmarkStart w:id="15441" w:name="_Toc58860589"/>
      <w:bookmarkStart w:id="15442" w:name="_Toc58863093"/>
      <w:bookmarkStart w:id="15443" w:name="_Toc61183078"/>
      <w:bookmarkStart w:id="15444" w:name="_Toc66728393"/>
      <w:bookmarkStart w:id="15445" w:name="_Toc74962270"/>
      <w:bookmarkStart w:id="15446" w:name="_Toc75243180"/>
      <w:bookmarkStart w:id="15447" w:name="_Toc76545526"/>
      <w:bookmarkStart w:id="15448" w:name="_Toc82595629"/>
      <w:bookmarkStart w:id="15449" w:name="_Toc89955660"/>
      <w:bookmarkStart w:id="15450" w:name="_Toc98774088"/>
      <w:bookmarkStart w:id="15451" w:name="_Toc106201849"/>
      <w:bookmarkStart w:id="15452" w:name="_Toc115191703"/>
      <w:bookmarkStart w:id="15453" w:name="_Toc122013592"/>
      <w:bookmarkStart w:id="15454" w:name="_Toc124156411"/>
      <w:bookmarkStart w:id="15455" w:name="_Toc131538171"/>
      <w:bookmarkStart w:id="15456" w:name="_Toc137398379"/>
      <w:bookmarkStart w:id="15457" w:name="_Toc156576597"/>
      <w:bookmarkStart w:id="15458" w:name="_Toc176945147"/>
      <w:bookmarkStart w:id="15459" w:name="_Toc187257425"/>
      <w:r w:rsidRPr="008C3753">
        <w:t>G.2.1.1</w:t>
      </w:r>
      <w:r w:rsidRPr="008C3753">
        <w:tab/>
        <w:t>Delay profiles for FR1</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460" w:name="_Toc21100277"/>
      <w:bookmarkStart w:id="15461" w:name="_Toc29810075"/>
      <w:bookmarkStart w:id="15462" w:name="_Toc36645468"/>
      <w:bookmarkStart w:id="15463" w:name="_Toc37272522"/>
      <w:bookmarkStart w:id="15464" w:name="_Toc45884769"/>
      <w:bookmarkStart w:id="15465" w:name="_Toc53182803"/>
      <w:bookmarkStart w:id="15466" w:name="_Toc58860590"/>
      <w:bookmarkStart w:id="15467" w:name="_Toc58863094"/>
      <w:bookmarkStart w:id="15468" w:name="_Toc61183079"/>
      <w:bookmarkStart w:id="15469" w:name="_Toc66728394"/>
      <w:bookmarkStart w:id="15470" w:name="_Toc74962271"/>
      <w:bookmarkStart w:id="15471" w:name="_Toc75243181"/>
      <w:bookmarkStart w:id="15472" w:name="_Toc76545527"/>
      <w:bookmarkStart w:id="15473" w:name="_Toc82595630"/>
      <w:bookmarkStart w:id="15474" w:name="_Toc89955661"/>
      <w:bookmarkStart w:id="15475" w:name="_Toc98774089"/>
      <w:bookmarkStart w:id="15476" w:name="_Toc106201850"/>
      <w:bookmarkStart w:id="15477" w:name="_Toc115191704"/>
      <w:bookmarkStart w:id="15478" w:name="_Toc122013593"/>
      <w:bookmarkStart w:id="15479" w:name="_Toc124156412"/>
      <w:bookmarkStart w:id="15480" w:name="_Toc131538172"/>
      <w:bookmarkStart w:id="15481" w:name="_Toc137398380"/>
      <w:bookmarkStart w:id="15482" w:name="_Toc156576598"/>
      <w:bookmarkStart w:id="15483" w:name="_Toc176945148"/>
      <w:bookmarkStart w:id="15484" w:name="_Toc187257426"/>
      <w:r w:rsidRPr="008C3753">
        <w:t>G</w:t>
      </w:r>
      <w:r w:rsidR="00B86583" w:rsidRPr="008C3753">
        <w:t>.2.2</w:t>
      </w:r>
      <w:r w:rsidR="00B86583" w:rsidRPr="008C3753">
        <w:tab/>
        <w:t>Combinations of channel model parameters</w:t>
      </w:r>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85" w:name="_Toc21100278"/>
      <w:bookmarkStart w:id="15486" w:name="_Toc29810076"/>
      <w:bookmarkStart w:id="15487" w:name="_Toc36645469"/>
      <w:bookmarkStart w:id="15488" w:name="_Toc37272523"/>
      <w:bookmarkStart w:id="15489" w:name="_Toc45884770"/>
      <w:bookmarkStart w:id="15490"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91" w:name="_Toc58860591"/>
      <w:bookmarkStart w:id="15492" w:name="_Toc58863095"/>
      <w:bookmarkStart w:id="15493" w:name="_Toc61183080"/>
      <w:bookmarkStart w:id="15494" w:name="_Toc66728395"/>
      <w:bookmarkStart w:id="15495" w:name="_Toc74962272"/>
      <w:bookmarkStart w:id="15496" w:name="_Toc75243182"/>
      <w:bookmarkStart w:id="15497" w:name="_Toc76545528"/>
      <w:bookmarkStart w:id="15498" w:name="_Toc82595631"/>
      <w:bookmarkStart w:id="15499" w:name="_Toc89955662"/>
      <w:bookmarkStart w:id="15500" w:name="_Toc98774090"/>
      <w:bookmarkStart w:id="15501" w:name="_Toc106201851"/>
      <w:bookmarkStart w:id="15502" w:name="_Toc115191705"/>
      <w:bookmarkStart w:id="15503" w:name="_Toc122013594"/>
      <w:bookmarkStart w:id="15504" w:name="_Toc124156413"/>
      <w:bookmarkStart w:id="15505" w:name="_Toc131538173"/>
      <w:bookmarkStart w:id="15506" w:name="_Toc137398381"/>
      <w:bookmarkStart w:id="15507" w:name="_Toc156576599"/>
      <w:bookmarkStart w:id="15508" w:name="_Toc176945149"/>
      <w:bookmarkStart w:id="15509" w:name="_Toc187257427"/>
      <w:r w:rsidRPr="008C3753">
        <w:t>G</w:t>
      </w:r>
      <w:r w:rsidR="00B86583" w:rsidRPr="008C3753">
        <w:t>.2.3</w:t>
      </w:r>
      <w:r w:rsidRPr="008C3753">
        <w:tab/>
        <w:t>MIMO channel correlation m</w:t>
      </w:r>
      <w:r w:rsidR="00B86583" w:rsidRPr="008C3753">
        <w:t>atrices</w:t>
      </w:r>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510" w:name="_Toc21100279"/>
      <w:bookmarkStart w:id="15511" w:name="_Toc29810077"/>
      <w:bookmarkStart w:id="15512" w:name="_Toc36645470"/>
      <w:bookmarkStart w:id="15513" w:name="_Toc37272524"/>
      <w:bookmarkStart w:id="15514" w:name="_Toc45884771"/>
      <w:bookmarkStart w:id="15515" w:name="_Toc53182805"/>
      <w:bookmarkStart w:id="15516" w:name="_Toc58860592"/>
      <w:bookmarkStart w:id="15517" w:name="_Toc58863096"/>
      <w:bookmarkStart w:id="15518" w:name="_Toc61183081"/>
      <w:bookmarkStart w:id="15519" w:name="_Toc66728396"/>
      <w:bookmarkStart w:id="15520" w:name="_Toc74962273"/>
      <w:bookmarkStart w:id="15521" w:name="_Toc75243183"/>
      <w:bookmarkStart w:id="15522" w:name="_Toc76545529"/>
      <w:bookmarkStart w:id="15523" w:name="_Toc82595632"/>
      <w:bookmarkStart w:id="15524" w:name="_Toc89955663"/>
      <w:bookmarkStart w:id="15525" w:name="_Toc98774091"/>
      <w:bookmarkStart w:id="15526" w:name="_Toc106201852"/>
      <w:bookmarkStart w:id="15527" w:name="_Toc115191706"/>
      <w:bookmarkStart w:id="15528" w:name="_Toc122013595"/>
      <w:bookmarkStart w:id="15529" w:name="_Toc124156414"/>
      <w:bookmarkStart w:id="15530" w:name="_Toc131538174"/>
      <w:bookmarkStart w:id="15531" w:name="_Toc137398382"/>
      <w:bookmarkStart w:id="15532" w:name="_Toc156576600"/>
      <w:bookmarkStart w:id="15533" w:name="_Toc176945150"/>
      <w:bookmarkStart w:id="15534" w:name="_Toc187257428"/>
      <w:r w:rsidRPr="008C3753">
        <w:t>G</w:t>
      </w:r>
      <w:r w:rsidR="00B86583" w:rsidRPr="008C3753">
        <w:t>.2.3.1</w:t>
      </w:r>
      <w:r w:rsidR="00B86583" w:rsidRPr="008C3753">
        <w:tab/>
      </w:r>
      <w:r w:rsidRPr="008C3753">
        <w:t>MIMO correlation m</w:t>
      </w:r>
      <w:r w:rsidR="00B86583" w:rsidRPr="008C3753">
        <w:t>atrices using Uniform Linear Array</w:t>
      </w:r>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535" w:name="_Toc21100280"/>
      <w:bookmarkStart w:id="15536" w:name="_Toc29810078"/>
      <w:bookmarkStart w:id="15537" w:name="_Toc36645471"/>
      <w:bookmarkStart w:id="15538" w:name="_Toc37272525"/>
      <w:bookmarkStart w:id="15539" w:name="_Toc45884772"/>
      <w:bookmarkStart w:id="15540" w:name="_Toc53182806"/>
      <w:bookmarkStart w:id="15541" w:name="_Toc58860593"/>
      <w:bookmarkStart w:id="15542" w:name="_Toc58863097"/>
      <w:bookmarkStart w:id="15543" w:name="_Toc61183082"/>
      <w:bookmarkStart w:id="15544" w:name="_Toc66728397"/>
      <w:bookmarkStart w:id="15545" w:name="_Toc74962274"/>
      <w:bookmarkStart w:id="15546" w:name="_Toc75243184"/>
      <w:bookmarkStart w:id="15547" w:name="_Toc76545530"/>
      <w:bookmarkStart w:id="15548" w:name="_Toc82595633"/>
      <w:bookmarkStart w:id="15549" w:name="_Toc89955664"/>
      <w:bookmarkStart w:id="15550" w:name="_Toc98774092"/>
      <w:bookmarkStart w:id="15551" w:name="_Toc106201853"/>
      <w:bookmarkStart w:id="15552" w:name="_Toc115191707"/>
      <w:bookmarkStart w:id="15553" w:name="_Toc122013596"/>
      <w:bookmarkStart w:id="15554" w:name="_Toc124156415"/>
      <w:bookmarkStart w:id="15555" w:name="_Toc131538175"/>
      <w:bookmarkStart w:id="15556" w:name="_Toc137398383"/>
      <w:bookmarkStart w:id="15557" w:name="_Toc156576601"/>
      <w:bookmarkStart w:id="15558" w:name="_Toc176945151"/>
      <w:bookmarkStart w:id="15559" w:name="_Toc187257429"/>
      <w:r w:rsidRPr="008C3753">
        <w:rPr>
          <w:lang w:eastAsia="ko-KR"/>
        </w:rPr>
        <w:t>G.2.3.1.1</w:t>
      </w:r>
      <w:r w:rsidRPr="008C3753">
        <w:rPr>
          <w:lang w:eastAsia="ko-KR"/>
        </w:rPr>
        <w:tab/>
        <w:t>Definition of MIMO correlation m</w:t>
      </w:r>
      <w:r w:rsidR="00B86583" w:rsidRPr="008C3753">
        <w:rPr>
          <w:lang w:eastAsia="ko-KR"/>
        </w:rPr>
        <w:t>atrices</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3" type="#_x0000_t75" style="width:282.55pt;height:159.95pt" o:ole="">
                  <v:imagedata r:id="rId157" o:title=""/>
                </v:shape>
                <o:OLEObject Type="Embed" ProgID="Equation.DSMT4" ShapeID="_x0000_i1103" DrawAspect="Content" ObjectID="_1812201186"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45pt;height:15.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45pt;height:36.4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5pt;height:77.4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1.85pt;height:21.8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1.85pt;height:21.8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4pt;height:36.4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1pt;height:67.9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45pt;height:67.9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1pt;height:67.9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1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1.85pt;height:15.5pt">
            <v:imagedata r:id="rId169" o:title=""/>
          </v:shape>
        </w:pict>
      </w:r>
      <w:r w:rsidRPr="008C3753">
        <w:t xml:space="preserve"> and </w:t>
      </w:r>
      <w:r w:rsidR="00000000">
        <w:rPr>
          <w:position w:val="-14"/>
        </w:rPr>
        <w:pict w14:anchorId="63E38027">
          <v:shape id="_x0000_i1115" type="#_x0000_t75" style="width:30.1pt;height:21.85pt">
            <v:imagedata r:id="rId170" o:title=""/>
          </v:shape>
        </w:pict>
      </w:r>
      <w:r w:rsidRPr="008C3753">
        <w:t>according to</w:t>
      </w:r>
      <w:r w:rsidR="00000000">
        <w:rPr>
          <w:rFonts w:ascii="Arial" w:hAnsi="Arial" w:cs="Arial"/>
          <w:b/>
          <w:position w:val="-14"/>
          <w:sz w:val="28"/>
          <w:szCs w:val="28"/>
        </w:rPr>
        <w:pict w14:anchorId="29B84484">
          <v:shape id="_x0000_i1116" type="#_x0000_t75" style="width:77.45pt;height:15.5pt">
            <v:imagedata r:id="rId171" o:title=""/>
          </v:shape>
        </w:pict>
      </w:r>
      <w:r w:rsidRPr="008C3753">
        <w:t>.</w:t>
      </w:r>
    </w:p>
    <w:p w14:paraId="003F07F8" w14:textId="77131EBD" w:rsidR="00B86583" w:rsidRPr="008C3753" w:rsidRDefault="00227FE2" w:rsidP="00FF4D7E">
      <w:pPr>
        <w:pStyle w:val="Heading4"/>
        <w:rPr>
          <w:lang w:eastAsia="ko-KR"/>
        </w:rPr>
      </w:pPr>
      <w:bookmarkStart w:id="15560" w:name="_Toc21100281"/>
      <w:bookmarkStart w:id="15561" w:name="_Toc29810079"/>
      <w:bookmarkStart w:id="15562" w:name="_Toc36645472"/>
      <w:bookmarkStart w:id="15563" w:name="_Toc37272526"/>
      <w:bookmarkStart w:id="15564" w:name="_Toc45884773"/>
      <w:bookmarkStart w:id="15565" w:name="_Toc53182807"/>
      <w:bookmarkStart w:id="15566" w:name="_Toc58860594"/>
      <w:bookmarkStart w:id="15567" w:name="_Toc58863098"/>
      <w:bookmarkStart w:id="15568" w:name="_Toc61183083"/>
      <w:bookmarkStart w:id="15569" w:name="_Toc66728398"/>
      <w:bookmarkStart w:id="15570" w:name="_Toc74962275"/>
      <w:bookmarkStart w:id="15571" w:name="_Toc75243185"/>
      <w:bookmarkStart w:id="15572" w:name="_Toc76545531"/>
      <w:bookmarkStart w:id="15573" w:name="_Toc82595634"/>
      <w:bookmarkStart w:id="15574" w:name="_Toc89955665"/>
      <w:bookmarkStart w:id="15575" w:name="_Toc98774093"/>
      <w:bookmarkStart w:id="15576" w:name="_Toc106201854"/>
      <w:bookmarkStart w:id="15577" w:name="_Toc115191708"/>
      <w:bookmarkStart w:id="15578" w:name="_Toc122013597"/>
      <w:bookmarkStart w:id="15579" w:name="_Toc124156416"/>
      <w:bookmarkStart w:id="15580" w:name="_Toc131538176"/>
      <w:bookmarkStart w:id="15581" w:name="_Toc137398384"/>
      <w:bookmarkStart w:id="15582" w:name="_Toc156576602"/>
      <w:bookmarkStart w:id="15583" w:name="_Toc176945152"/>
      <w:bookmarkStart w:id="15584" w:name="_Toc187257430"/>
      <w:r w:rsidRPr="008C3753">
        <w:rPr>
          <w:lang w:eastAsia="ko-KR"/>
        </w:rPr>
        <w:t>G.2.3.1.2</w:t>
      </w:r>
      <w:r w:rsidRPr="008C3753">
        <w:rPr>
          <w:lang w:eastAsia="ko-KR"/>
        </w:rPr>
        <w:tab/>
        <w:t>MIMO correlation matrices at high, medium and low l</w:t>
      </w:r>
      <w:r w:rsidR="00B86583" w:rsidRPr="008C3753">
        <w:rPr>
          <w:lang w:eastAsia="ko-KR"/>
        </w:rPr>
        <w:t>evel</w:t>
      </w:r>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1.8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1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1pt;height:56.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9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4pt;height:186.4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45pt;height:36.4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5pt;height:77.4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9pt;height:149.4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5" type="#_x0000_t75" style="width:41.9pt;height:15.5pt" o:ole="">
                  <v:imagedata r:id="rId180" o:title=""/>
                </v:shape>
                <o:OLEObject Type="Embed" ProgID="Equation.3" ShapeID="_x0000_i1125" DrawAspect="Content" ObjectID="_1812201187"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6" type="#_x0000_t75" style="width:41.9pt;height:15.5pt" o:ole="">
                  <v:imagedata r:id="rId182" o:title=""/>
                </v:shape>
                <o:OLEObject Type="Embed" ProgID="Equation.3" ShapeID="_x0000_i1126" DrawAspect="Content" ObjectID="_1812201188"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9pt;height:15.5pt" o:ole="">
                  <v:imagedata r:id="rId184" o:title=""/>
                </v:shape>
                <o:OLEObject Type="Embed" ProgID="Equation.3" ShapeID="_x0000_i1127" DrawAspect="Content" ObjectID="_1812201189"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8" type="#_x0000_t75" style="width:41.9pt;height:15.5pt" o:ole="">
                  <v:imagedata r:id="rId182" o:title=""/>
                </v:shape>
                <o:OLEObject Type="Embed" ProgID="Equation.3" ShapeID="_x0000_i1128" DrawAspect="Content" ObjectID="_1812201190"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9" type="#_x0000_t75" style="width:41.9pt;height:15.5pt" o:ole="">
                  <v:imagedata r:id="rId184" o:title=""/>
                </v:shape>
                <o:OLEObject Type="Embed" ProgID="Equation.3" ShapeID="_x0000_i1129" DrawAspect="Content" ObjectID="_1812201191"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30" type="#_x0000_t75" style="width:41.9pt;height:15.5pt" o:ole="">
                  <v:imagedata r:id="rId188" o:title=""/>
                </v:shape>
                <o:OLEObject Type="Embed" ProgID="Equation.3" ShapeID="_x0000_i1130" DrawAspect="Content" ObjectID="_1812201192"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1" type="#_x0000_t75" style="width:41.9pt;height:15.5pt" o:ole="">
                  <v:imagedata r:id="rId188" o:title=""/>
                </v:shape>
                <o:OLEObject Type="Embed" ProgID="Equation.3" ShapeID="_x0000_i1131" DrawAspect="Content" ObjectID="_1812201193"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5pt;height:15.5pt">
            <v:imagedata r:id="rId191" o:title=""/>
          </v:shape>
        </w:pict>
      </w:r>
      <w:r w:rsidR="00B86583" w:rsidRPr="008C3753">
        <w:t xml:space="preserve"> is a </w:t>
      </w:r>
      <w:r w:rsidR="00000000">
        <w:rPr>
          <w:position w:val="-6"/>
        </w:rPr>
        <w:pict w14:anchorId="5658C143">
          <v:shape id="_x0000_i1133" type="#_x0000_t75" style="width:30.1pt;height:15.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85" w:name="_Toc21100282"/>
      <w:bookmarkStart w:id="15586" w:name="_Toc29810080"/>
      <w:bookmarkStart w:id="15587" w:name="_Toc36645473"/>
      <w:bookmarkStart w:id="15588" w:name="_Toc37272527"/>
      <w:bookmarkStart w:id="15589" w:name="_Toc45884774"/>
      <w:bookmarkStart w:id="15590" w:name="_Toc53182808"/>
      <w:bookmarkStart w:id="15591" w:name="_Toc58860595"/>
      <w:bookmarkStart w:id="15592" w:name="_Toc58863099"/>
      <w:bookmarkStart w:id="15593" w:name="_Toc61183084"/>
      <w:bookmarkStart w:id="15594" w:name="_Toc66728399"/>
      <w:bookmarkStart w:id="15595" w:name="_Toc74962276"/>
      <w:bookmarkStart w:id="15596" w:name="_Toc75243186"/>
      <w:bookmarkStart w:id="15597" w:name="_Toc76545532"/>
      <w:bookmarkStart w:id="15598" w:name="_Toc82595635"/>
      <w:bookmarkStart w:id="15599" w:name="_Toc89955666"/>
      <w:bookmarkStart w:id="15600" w:name="_Toc98774094"/>
      <w:bookmarkStart w:id="15601" w:name="_Toc106201855"/>
      <w:bookmarkStart w:id="15602" w:name="_Toc115191709"/>
      <w:bookmarkStart w:id="15603" w:name="_Toc122013598"/>
      <w:bookmarkStart w:id="15604" w:name="_Toc124156417"/>
      <w:bookmarkStart w:id="15605" w:name="_Toc131538177"/>
      <w:bookmarkStart w:id="15606" w:name="_Toc137398385"/>
      <w:bookmarkStart w:id="15607" w:name="_Toc156576603"/>
      <w:bookmarkStart w:id="15608" w:name="_Toc176945153"/>
      <w:bookmarkStart w:id="15609" w:name="_Toc187257431"/>
      <w:r w:rsidRPr="008C3753">
        <w:t>G</w:t>
      </w:r>
      <w:r w:rsidR="00B86583" w:rsidRPr="008C3753">
        <w:t>.2.3</w:t>
      </w:r>
      <w:r w:rsidRPr="008C3753">
        <w:t>.2</w:t>
      </w:r>
      <w:r w:rsidRPr="008C3753">
        <w:tab/>
        <w:t>Multi-a</w:t>
      </w:r>
      <w:r w:rsidR="00B86583" w:rsidRPr="008C3753">
        <w:t>ntenna channel models using cross polarized antennas</w:t>
      </w:r>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610" w:name="_Toc21100283"/>
      <w:bookmarkStart w:id="15611" w:name="_Toc29810081"/>
      <w:bookmarkStart w:id="15612" w:name="_Toc36645474"/>
      <w:bookmarkStart w:id="15613" w:name="_Toc37272528"/>
      <w:bookmarkStart w:id="15614" w:name="_Toc45884775"/>
      <w:bookmarkStart w:id="15615" w:name="_Toc53182809"/>
      <w:bookmarkStart w:id="15616" w:name="_Toc58860596"/>
      <w:bookmarkStart w:id="15617" w:name="_Toc58863100"/>
      <w:bookmarkStart w:id="15618" w:name="_Toc61183085"/>
      <w:bookmarkStart w:id="15619" w:name="_Toc66728400"/>
      <w:bookmarkStart w:id="15620" w:name="_Toc74962277"/>
      <w:bookmarkStart w:id="15621" w:name="_Toc75243187"/>
      <w:bookmarkStart w:id="15622" w:name="_Toc76545533"/>
      <w:bookmarkStart w:id="15623" w:name="_Toc82595636"/>
      <w:bookmarkStart w:id="15624" w:name="_Toc89955667"/>
      <w:bookmarkStart w:id="15625" w:name="_Toc98774095"/>
      <w:bookmarkStart w:id="15626" w:name="_Toc106201856"/>
      <w:bookmarkStart w:id="15627" w:name="_Toc115191710"/>
      <w:bookmarkStart w:id="15628" w:name="_Toc122013599"/>
      <w:bookmarkStart w:id="15629" w:name="_Toc124156418"/>
      <w:bookmarkStart w:id="15630" w:name="_Toc131538178"/>
      <w:bookmarkStart w:id="15631" w:name="_Toc137398386"/>
      <w:bookmarkStart w:id="15632" w:name="_Toc156576604"/>
      <w:bookmarkStart w:id="15633" w:name="_Toc176945154"/>
      <w:bookmarkStart w:id="15634" w:name="_Toc187257432"/>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9pt;height:15.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1pt;height:21.8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1.85pt;height:15.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5pt;height:15.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4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45pt;height:67.9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5pt;height:15.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9pt;height:52.4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5pt;height:15.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5pt;height:15.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5pt;height:15.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5pt;height:15.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635" w:name="_Toc21100284"/>
      <w:bookmarkStart w:id="15636" w:name="_Toc29810082"/>
      <w:bookmarkStart w:id="15637" w:name="_Toc36645475"/>
      <w:bookmarkStart w:id="15638" w:name="_Toc37272529"/>
      <w:bookmarkStart w:id="15639" w:name="_Toc45884776"/>
      <w:bookmarkStart w:id="15640" w:name="_Toc53182810"/>
      <w:bookmarkStart w:id="15641" w:name="_Toc58860597"/>
      <w:bookmarkStart w:id="15642" w:name="_Toc58863101"/>
      <w:bookmarkStart w:id="15643" w:name="_Toc61183086"/>
      <w:bookmarkStart w:id="15644" w:name="_Toc66728401"/>
      <w:bookmarkStart w:id="15645" w:name="_Toc74962278"/>
      <w:bookmarkStart w:id="15646" w:name="_Toc75243188"/>
      <w:bookmarkStart w:id="15647" w:name="_Toc76545534"/>
      <w:bookmarkStart w:id="15648" w:name="_Toc82595637"/>
      <w:bookmarkStart w:id="15649" w:name="_Toc89955668"/>
      <w:bookmarkStart w:id="15650" w:name="_Toc98774096"/>
      <w:bookmarkStart w:id="15651" w:name="_Toc106201857"/>
      <w:bookmarkStart w:id="15652" w:name="_Toc115191711"/>
      <w:bookmarkStart w:id="15653" w:name="_Toc122013600"/>
      <w:bookmarkStart w:id="15654" w:name="_Toc124156419"/>
      <w:bookmarkStart w:id="15655" w:name="_Toc131538179"/>
      <w:bookmarkStart w:id="15656" w:name="_Toc137398387"/>
      <w:bookmarkStart w:id="15657" w:name="_Toc156576605"/>
      <w:bookmarkStart w:id="15658" w:name="_Toc176945155"/>
      <w:bookmarkStart w:id="15659" w:name="_Toc187257433"/>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p>
    <w:p w14:paraId="224563A4" w14:textId="45F50DB9" w:rsidR="00B86583" w:rsidRPr="008C3753" w:rsidRDefault="00227FE2" w:rsidP="004E26B8">
      <w:pPr>
        <w:pStyle w:val="Heading5"/>
      </w:pPr>
      <w:bookmarkStart w:id="15660" w:name="_Toc21100285"/>
      <w:bookmarkStart w:id="15661" w:name="_Toc29810083"/>
      <w:bookmarkStart w:id="15662" w:name="_Toc36645476"/>
      <w:bookmarkStart w:id="15663" w:name="_Toc37272530"/>
      <w:bookmarkStart w:id="15664" w:name="_Toc45884777"/>
      <w:bookmarkStart w:id="15665" w:name="_Toc53182811"/>
      <w:bookmarkStart w:id="15666" w:name="_Toc58860598"/>
      <w:bookmarkStart w:id="15667" w:name="_Toc58863102"/>
      <w:bookmarkStart w:id="15668" w:name="_Toc61183087"/>
      <w:bookmarkStart w:id="15669" w:name="_Toc66728402"/>
      <w:bookmarkStart w:id="15670" w:name="_Toc74962279"/>
      <w:bookmarkStart w:id="15671" w:name="_Toc75243189"/>
      <w:bookmarkStart w:id="15672" w:name="_Toc76545535"/>
      <w:bookmarkStart w:id="15673" w:name="_Toc82595638"/>
      <w:bookmarkStart w:id="15674" w:name="_Toc89955669"/>
      <w:bookmarkStart w:id="15675" w:name="_Toc98774097"/>
      <w:bookmarkStart w:id="15676" w:name="_Toc106201858"/>
      <w:bookmarkStart w:id="15677" w:name="_Toc115191712"/>
      <w:bookmarkStart w:id="15678" w:name="_Toc122013601"/>
      <w:bookmarkStart w:id="15679" w:name="_Toc124156420"/>
      <w:bookmarkStart w:id="15680" w:name="_Toc131538180"/>
      <w:bookmarkStart w:id="15681" w:name="_Toc137398388"/>
      <w:bookmarkStart w:id="15682" w:name="_Toc156576606"/>
      <w:bookmarkStart w:id="15683" w:name="_Toc176945156"/>
      <w:bookmarkStart w:id="15684" w:name="_Toc187257434"/>
      <w:r w:rsidRPr="008C3753">
        <w:t>G</w:t>
      </w:r>
      <w:r w:rsidR="00B86583" w:rsidRPr="008C3753">
        <w:t>.2.3.2.2.1</w:t>
      </w:r>
      <w:r w:rsidR="0071353E" w:rsidRPr="008C3753">
        <w:tab/>
      </w:r>
      <w:r w:rsidRPr="008C3753">
        <w:t>Spatial correlation m</w:t>
      </w:r>
      <w:r w:rsidR="00B86583" w:rsidRPr="008C3753">
        <w:t>atrices at UE side</w:t>
      </w:r>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45pt;height:15.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45pt;height:15.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45pt">
            <v:imagedata r:id="rId205" o:title=""/>
          </v:shape>
        </w:pict>
      </w:r>
      <w:r w:rsidRPr="008C3753">
        <w:rPr>
          <w:szCs w:val="21"/>
        </w:rPr>
        <w:t>.</w:t>
      </w:r>
    </w:p>
    <w:p w14:paraId="161BAA14" w14:textId="4D2A43E1" w:rsidR="00B86583" w:rsidRPr="008C3753" w:rsidRDefault="00227FE2" w:rsidP="004E26B8">
      <w:pPr>
        <w:pStyle w:val="Heading5"/>
      </w:pPr>
      <w:bookmarkStart w:id="15685" w:name="_Toc21100286"/>
      <w:bookmarkStart w:id="15686" w:name="_Toc29810084"/>
      <w:bookmarkStart w:id="15687" w:name="_Toc36645477"/>
      <w:bookmarkStart w:id="15688" w:name="_Toc37272531"/>
      <w:bookmarkStart w:id="15689" w:name="_Toc45884778"/>
      <w:bookmarkStart w:id="15690" w:name="_Toc53182812"/>
      <w:bookmarkStart w:id="15691" w:name="_Toc58860599"/>
      <w:bookmarkStart w:id="15692" w:name="_Toc58863103"/>
      <w:bookmarkStart w:id="15693" w:name="_Toc61183088"/>
      <w:bookmarkStart w:id="15694" w:name="_Toc66728403"/>
      <w:bookmarkStart w:id="15695" w:name="_Toc74962280"/>
      <w:bookmarkStart w:id="15696" w:name="_Toc75243190"/>
      <w:bookmarkStart w:id="15697" w:name="_Toc76545536"/>
      <w:bookmarkStart w:id="15698" w:name="_Toc82595639"/>
      <w:bookmarkStart w:id="15699" w:name="_Toc89955670"/>
      <w:bookmarkStart w:id="15700" w:name="_Toc98774098"/>
      <w:bookmarkStart w:id="15701" w:name="_Toc106201859"/>
      <w:bookmarkStart w:id="15702" w:name="_Toc115191713"/>
      <w:bookmarkStart w:id="15703" w:name="_Toc122013602"/>
      <w:bookmarkStart w:id="15704" w:name="_Toc124156421"/>
      <w:bookmarkStart w:id="15705" w:name="_Toc131538181"/>
      <w:bookmarkStart w:id="15706" w:name="_Toc137398389"/>
      <w:bookmarkStart w:id="15707" w:name="_Toc156576607"/>
      <w:bookmarkStart w:id="15708" w:name="_Toc176945157"/>
      <w:bookmarkStart w:id="15709" w:name="_Toc187257435"/>
      <w:r w:rsidRPr="008C3753">
        <w:t>G</w:t>
      </w:r>
      <w:r w:rsidR="00B86583" w:rsidRPr="008C3753">
        <w:t>.2.3.2.2.2</w:t>
      </w:r>
      <w:r w:rsidR="00B86583" w:rsidRPr="008C3753">
        <w:tab/>
        <w:t>S</w:t>
      </w:r>
      <w:r w:rsidRPr="008C3753">
        <w:t>patial correlation m</w:t>
      </w:r>
      <w:r w:rsidR="00B86583" w:rsidRPr="008C3753">
        <w:t>atrices at gNB side</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4pt;height:21.85pt">
            <v:imagedata r:id="rId206"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45pt;height:36.4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45pt">
            <v:imagedata r:id="rId208" o:title=""/>
          </v:shape>
        </w:pict>
      </w:r>
      <w:r w:rsidRPr="008C3753">
        <w:t>.</w:t>
      </w:r>
    </w:p>
    <w:p w14:paraId="69BA6C1A" w14:textId="4E38ACB8" w:rsidR="00B86583" w:rsidRPr="008C3753" w:rsidRDefault="00227FE2" w:rsidP="004E26B8">
      <w:pPr>
        <w:pStyle w:val="Heading4"/>
        <w:rPr>
          <w:lang w:eastAsia="ko-KR"/>
        </w:rPr>
      </w:pPr>
      <w:bookmarkStart w:id="15710" w:name="_Toc21100287"/>
      <w:bookmarkStart w:id="15711" w:name="_Toc29810085"/>
      <w:bookmarkStart w:id="15712" w:name="_Toc36645478"/>
      <w:bookmarkStart w:id="15713" w:name="_Toc37272532"/>
      <w:bookmarkStart w:id="15714" w:name="_Toc45884779"/>
      <w:bookmarkStart w:id="15715" w:name="_Toc53182813"/>
      <w:bookmarkStart w:id="15716" w:name="_Toc58860600"/>
      <w:bookmarkStart w:id="15717" w:name="_Toc58863104"/>
      <w:bookmarkStart w:id="15718" w:name="_Toc61183089"/>
      <w:bookmarkStart w:id="15719" w:name="_Toc66728404"/>
      <w:bookmarkStart w:id="15720" w:name="_Toc74962281"/>
      <w:bookmarkStart w:id="15721" w:name="_Toc75243191"/>
      <w:bookmarkStart w:id="15722" w:name="_Toc76545537"/>
      <w:bookmarkStart w:id="15723" w:name="_Toc82595640"/>
      <w:bookmarkStart w:id="15724" w:name="_Toc89955671"/>
      <w:bookmarkStart w:id="15725" w:name="_Toc98774099"/>
      <w:bookmarkStart w:id="15726" w:name="_Toc106201860"/>
      <w:bookmarkStart w:id="15727" w:name="_Toc115191714"/>
      <w:bookmarkStart w:id="15728" w:name="_Toc122013603"/>
      <w:bookmarkStart w:id="15729" w:name="_Toc124156422"/>
      <w:bookmarkStart w:id="15730" w:name="_Toc131538182"/>
      <w:bookmarkStart w:id="15731" w:name="_Toc137398390"/>
      <w:bookmarkStart w:id="15732" w:name="_Toc156576608"/>
      <w:bookmarkStart w:id="15733" w:name="_Toc176945158"/>
      <w:bookmarkStart w:id="15734" w:name="_Toc187257436"/>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45pt;height:15.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4pt;height:15.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735" w:name="_Toc526265526"/>
      <w:bookmarkStart w:id="15736" w:name="_Toc36645479"/>
      <w:bookmarkStart w:id="15737" w:name="_Toc37272533"/>
      <w:bookmarkStart w:id="15738" w:name="_Toc45884780"/>
      <w:bookmarkStart w:id="15739" w:name="_Toc53182814"/>
      <w:bookmarkStart w:id="15740" w:name="_Toc58860601"/>
      <w:bookmarkStart w:id="15741" w:name="_Toc58863105"/>
      <w:bookmarkStart w:id="15742" w:name="_Toc61183090"/>
      <w:bookmarkStart w:id="15743" w:name="_Toc66728405"/>
      <w:bookmarkStart w:id="15744" w:name="_Toc74962282"/>
      <w:bookmarkStart w:id="15745" w:name="_Toc75243192"/>
      <w:bookmarkStart w:id="15746" w:name="_Toc76545538"/>
      <w:bookmarkStart w:id="15747" w:name="_Toc82595641"/>
      <w:bookmarkStart w:id="15748" w:name="_Toc89955672"/>
      <w:bookmarkStart w:id="15749" w:name="_Toc98774100"/>
      <w:bookmarkStart w:id="15750" w:name="_Toc106201861"/>
      <w:bookmarkStart w:id="15751" w:name="_Toc115191715"/>
      <w:bookmarkStart w:id="15752" w:name="_Toc122013604"/>
      <w:bookmarkStart w:id="15753" w:name="_Toc124156423"/>
      <w:bookmarkStart w:id="15754" w:name="_Toc131538183"/>
      <w:bookmarkStart w:id="15755" w:name="_Toc137398391"/>
      <w:bookmarkStart w:id="15756" w:name="_Toc156576609"/>
      <w:bookmarkStart w:id="15757" w:name="_Toc176945159"/>
      <w:bookmarkStart w:id="15758" w:name="_Toc187257437"/>
      <w:r w:rsidRPr="008C3753">
        <w:t>G.3</w:t>
      </w:r>
      <w:r w:rsidRPr="008C3753">
        <w:tab/>
        <w:t>High speed train condition</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5pt;height:21.85pt" o:ole="">
            <v:imagedata r:id="rId213" o:title=""/>
          </v:shape>
          <o:OLEObject Type="Embed" ProgID="Equation.3" ShapeID="_x0000_i1154" DrawAspect="Content" ObjectID="_1812201194"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5pt;height:15.5pt" o:ole="">
            <v:imagedata r:id="rId215" o:title=""/>
          </v:shape>
          <o:OLEObject Type="Embed" ProgID="Equation.3" ShapeID="_x0000_i1155" DrawAspect="Content" ObjectID="_1812201195" r:id="rId216"/>
        </w:object>
      </w:r>
      <w:r w:rsidRPr="008C3753">
        <w:t xml:space="preserve"> is the Doppler shift and </w:t>
      </w:r>
      <w:r w:rsidRPr="008C3753">
        <w:rPr>
          <w:position w:val="-10"/>
        </w:rPr>
        <w:object w:dxaOrig="279" w:dyaOrig="300" w14:anchorId="7F63C90B">
          <v:shape id="_x0000_i1156" type="#_x0000_t75" style="width:15.5pt;height:15.5pt" o:ole="">
            <v:imagedata r:id="rId217" o:title=""/>
          </v:shape>
          <o:OLEObject Type="Embed" ProgID="Equation.3" ShapeID="_x0000_i1156" DrawAspect="Content" ObjectID="_1812201196" r:id="rId218"/>
        </w:object>
      </w:r>
      <w:r w:rsidRPr="008C3753">
        <w:t xml:space="preserve"> is the maximum Doppler frequency. The cosine of angle </w:t>
      </w:r>
      <w:r w:rsidRPr="008C3753">
        <w:rPr>
          <w:position w:val="-10"/>
        </w:rPr>
        <w:object w:dxaOrig="360" w:dyaOrig="300" w14:anchorId="32249DA3">
          <v:shape id="_x0000_i1157" type="#_x0000_t75" style="width:21.85pt;height:15.5pt" o:ole="">
            <v:imagedata r:id="rId219" o:title=""/>
          </v:shape>
          <o:OLEObject Type="Embed" ProgID="Equation.3" ShapeID="_x0000_i1157" DrawAspect="Content" ObjectID="_1812201197"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59.95pt;height:47.4pt" o:ole="">
            <v:imagedata r:id="rId221" o:title=""/>
          </v:shape>
          <o:OLEObject Type="Embed" ProgID="Equation.3" ShapeID="_x0000_i1158" DrawAspect="Content" ObjectID="_1812201198" r:id="rId222"/>
        </w:object>
      </w:r>
      <w:r w:rsidRPr="008C3753">
        <w:t xml:space="preserve">, </w:t>
      </w:r>
      <w:r w:rsidRPr="008C3753">
        <w:rPr>
          <w:position w:val="-10"/>
        </w:rPr>
        <w:object w:dxaOrig="1080" w:dyaOrig="300" w14:anchorId="094D8074">
          <v:shape id="_x0000_i1159" type="#_x0000_t75" style="width:67.9pt;height:19.6pt" o:ole="">
            <v:imagedata r:id="rId223" o:title=""/>
          </v:shape>
          <o:OLEObject Type="Embed" ProgID="Equation.3" ShapeID="_x0000_i1159" DrawAspect="Content" ObjectID="_1812201199"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5pt;height:46.5pt" o:ole="">
            <v:imagedata r:id="rId225" o:title=""/>
          </v:shape>
          <o:OLEObject Type="Embed" ProgID="Equation.3" ShapeID="_x0000_i1160" DrawAspect="Content" ObjectID="_1812201200" r:id="rId226"/>
        </w:object>
      </w:r>
      <w:r w:rsidRPr="008C3753">
        <w:t xml:space="preserve">, </w:t>
      </w:r>
      <w:r w:rsidRPr="008C3753">
        <w:rPr>
          <w:position w:val="-10"/>
        </w:rPr>
        <w:object w:dxaOrig="1200" w:dyaOrig="279" w14:anchorId="6FE5F2F3">
          <v:shape id="_x0000_i1161" type="#_x0000_t75" style="width:93.85pt;height:19.6pt" o:ole="">
            <v:imagedata r:id="rId227" o:title=""/>
          </v:shape>
          <o:OLEObject Type="Embed" ProgID="Equation.3" ShapeID="_x0000_i1161" DrawAspect="Content" ObjectID="_1812201201"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05pt;height:19.6pt" o:ole="">
            <v:imagedata r:id="rId229" o:title=""/>
          </v:shape>
          <o:OLEObject Type="Embed" ProgID="Equation.3" ShapeID="_x0000_i1162" DrawAspect="Content" ObjectID="_1812201202" r:id="rId230"/>
        </w:object>
      </w:r>
      <w:r w:rsidRPr="008C3753">
        <w:t xml:space="preserve">, </w:t>
      </w:r>
      <w:r w:rsidRPr="008C3753">
        <w:rPr>
          <w:position w:val="-12"/>
        </w:rPr>
        <w:object w:dxaOrig="1020" w:dyaOrig="360" w14:anchorId="7D20DA27">
          <v:shape id="_x0000_i1163" type="#_x0000_t75" style="width:67.9pt;height:21.85pt" o:ole="">
            <v:imagedata r:id="rId231" o:title=""/>
          </v:shape>
          <o:OLEObject Type="Embed" ProgID="Equation.3" ShapeID="_x0000_i1163" DrawAspect="Content" ObjectID="_1812201203"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29.6pt;height:15.5pt" o:ole="">
            <v:imagedata r:id="rId233" o:title=""/>
          </v:shape>
          <o:OLEObject Type="Embed" ProgID="Equation.3" ShapeID="_x0000_i1164" DrawAspect="Content" ObjectID="_1812201204" r:id="rId234"/>
        </w:object>
      </w:r>
      <w:r w:rsidRPr="008C3753">
        <w:t xml:space="preserve"> is the initial distance of the train from BS, and </w:t>
      </w:r>
      <w:r w:rsidRPr="008C3753">
        <w:rPr>
          <w:position w:val="-10"/>
        </w:rPr>
        <w:object w:dxaOrig="460" w:dyaOrig="300" w14:anchorId="63FFC1FA">
          <v:shape id="_x0000_i1165" type="#_x0000_t75" style="width:25.5pt;height:15.5pt" o:ole="">
            <v:imagedata r:id="rId235" o:title=""/>
          </v:shape>
          <o:OLEObject Type="Embed" ProgID="Equation.3" ShapeID="_x0000_i1165" DrawAspect="Content" ObjectID="_1812201205"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05pt;height:10.05pt" o:ole="">
            <v:imagedata r:id="rId237" o:title=""/>
          </v:shape>
          <o:OLEObject Type="Embed" ProgID="Equation.DSMT4" ShapeID="_x0000_i1166" DrawAspect="Content" ObjectID="_1812201206"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1pt;height:15.5pt" o:ole="">
            <v:imagedata r:id="rId239" o:title=""/>
          </v:shape>
          <o:OLEObject Type="Embed" ProgID="Equation.3" ShapeID="_x0000_i1167" DrawAspect="Content" ObjectID="_1812201207"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759" w:name="_Hlk31126588"/>
      <w:r w:rsidRPr="008C3753">
        <w:t>for UE velocity 350 km/h</w:t>
      </w:r>
      <w:bookmarkEnd w:id="15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5pt;height:21.85pt" o:ole="">
                  <v:imagedata r:id="rId241" o:title=""/>
                </v:shape>
                <o:OLEObject Type="Embed" ProgID="Equation.3" ShapeID="_x0000_i1168" DrawAspect="Content" ObjectID="_1812201208"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5pt;height:15.5pt" o:ole="">
                  <v:imagedata r:id="rId235" o:title=""/>
                </v:shape>
                <o:OLEObject Type="Embed" ProgID="Equation.3" ShapeID="_x0000_i1169" DrawAspect="Content" ObjectID="_1812201209"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05pt;height:10.05pt" o:ole="">
                  <v:imagedata r:id="rId237" o:title=""/>
                </v:shape>
                <o:OLEObject Type="Embed" ProgID="Equation.DSMT4" ShapeID="_x0000_i1170" DrawAspect="Content" ObjectID="_1812201210"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5pt;height:15.5pt" o:ole="">
                  <v:imagedata r:id="rId245" o:title=""/>
                </v:shape>
                <o:OLEObject Type="Embed" ProgID="Equation.3" ShapeID="_x0000_i1171" DrawAspect="Content" ObjectID="_1812201211"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5pt;height:21.85pt" o:ole="">
                  <v:imagedata r:id="rId241" o:title=""/>
                </v:shape>
                <o:OLEObject Type="Embed" ProgID="Equation.3" ShapeID="_x0000_i1172" DrawAspect="Content" ObjectID="_1812201212"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5pt;height:15.5pt" o:ole="">
                  <v:imagedata r:id="rId235" o:title=""/>
                </v:shape>
                <o:OLEObject Type="Embed" ProgID="Equation.3" ShapeID="_x0000_i1173" DrawAspect="Content" ObjectID="_1812201213"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45pt;height:5.45pt" o:ole="">
                  <v:imagedata r:id="rId249" o:title=""/>
                </v:shape>
                <o:OLEObject Type="Embed" ProgID="Equation.3" ShapeID="_x0000_i1174" DrawAspect="Content" ObjectID="_1812201214"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5pt;height:15.5pt" o:ole="">
                  <v:imagedata r:id="rId245" o:title=""/>
                </v:shape>
                <o:OLEObject Type="Embed" ProgID="Equation.3" ShapeID="_x0000_i1175" DrawAspect="Content" ObjectID="_1812201215"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9pt" o:ole="">
            <v:imagedata r:id="rId252" o:title=""/>
          </v:shape>
          <o:OLEObject Type="Embed" ProgID="Word.Picture.8" ShapeID="_x0000_i1176" DrawAspect="Content" ObjectID="_1812201216" r:id="rId253"/>
        </w:object>
      </w:r>
    </w:p>
    <w:p w14:paraId="126989AC" w14:textId="7C66D043" w:rsidR="000A0D8B" w:rsidRPr="008C3753" w:rsidRDefault="000A0D8B" w:rsidP="000A0D8B">
      <w:pPr>
        <w:pStyle w:val="TF"/>
      </w:pPr>
      <w:r w:rsidRPr="008C3753">
        <w:t>Figure G.3-1: Doppler shift trajectory for scenario 1-NR350 (15 kHz SCS)</w:t>
      </w:r>
    </w:p>
    <w:bookmarkStart w:id="15760" w:name="_MON_1662823748"/>
    <w:bookmarkEnd w:id="15760"/>
    <w:p w14:paraId="5FFEBE45" w14:textId="51792597" w:rsidR="007E48A0" w:rsidRPr="008C3753" w:rsidRDefault="007E48A0" w:rsidP="007E48A0">
      <w:pPr>
        <w:pStyle w:val="TH"/>
      </w:pPr>
      <w:r w:rsidRPr="008C3753">
        <w:object w:dxaOrig="7171" w:dyaOrig="3731" w14:anchorId="586619F5">
          <v:shape id="_x0000_i1177" type="#_x0000_t75" style="width:5in;height:185.9pt" o:ole="">
            <v:imagedata r:id="rId254" o:title=""/>
          </v:shape>
          <o:OLEObject Type="Embed" ProgID="Word.Picture.8" ShapeID="_x0000_i1177" DrawAspect="Content" ObjectID="_1812201217" r:id="rId255"/>
        </w:object>
      </w:r>
    </w:p>
    <w:p w14:paraId="54279688" w14:textId="77777777" w:rsidR="000A0D8B" w:rsidRPr="008C3753" w:rsidRDefault="000A0D8B" w:rsidP="000A0D8B">
      <w:pPr>
        <w:pStyle w:val="TF"/>
      </w:pPr>
      <w:r w:rsidRPr="008C3753">
        <w:t>Figure G.3-2: Doppler shift trajectory for scenario 3-NR350 (15 kHz SCS)</w:t>
      </w:r>
    </w:p>
    <w:bookmarkStart w:id="15761" w:name="_MON_1662823802"/>
    <w:bookmarkEnd w:id="15761"/>
    <w:p w14:paraId="5E102653" w14:textId="75B0BE87" w:rsidR="007E48A0" w:rsidRPr="008C3753" w:rsidRDefault="007E48A0" w:rsidP="007E48A0">
      <w:pPr>
        <w:pStyle w:val="TH"/>
      </w:pPr>
      <w:r w:rsidRPr="008C3753">
        <w:object w:dxaOrig="7171" w:dyaOrig="3731" w14:anchorId="2FDA2026">
          <v:shape id="_x0000_i1178" type="#_x0000_t75" style="width:5in;height:185.9pt" o:ole="">
            <v:imagedata r:id="rId256" o:title=""/>
          </v:shape>
          <o:OLEObject Type="Embed" ProgID="Word.Picture.8" ShapeID="_x0000_i1178" DrawAspect="Content" ObjectID="_1812201218" r:id="rId257"/>
        </w:object>
      </w:r>
    </w:p>
    <w:p w14:paraId="2B4C733A" w14:textId="77777777" w:rsidR="000A0D8B" w:rsidRPr="008C3753" w:rsidRDefault="000A0D8B" w:rsidP="000A0D8B">
      <w:pPr>
        <w:pStyle w:val="TF"/>
      </w:pPr>
      <w:r w:rsidRPr="008C3753">
        <w:t>Figure G.3-3: Doppler shift trajectory for scenario 1-NR350 (30 kHz SCS)</w:t>
      </w:r>
    </w:p>
    <w:bookmarkStart w:id="15762" w:name="_MON_1662823849"/>
    <w:bookmarkEnd w:id="15762"/>
    <w:p w14:paraId="2A822AD9" w14:textId="40FAF0F7" w:rsidR="007E48A0" w:rsidRPr="008C3753" w:rsidRDefault="00062DCB" w:rsidP="007E48A0">
      <w:pPr>
        <w:pStyle w:val="TH"/>
      </w:pPr>
      <w:r w:rsidRPr="008C3753">
        <w:object w:dxaOrig="7171" w:dyaOrig="3735" w14:anchorId="62BDE835">
          <v:shape id="_x0000_i1179" type="#_x0000_t75" style="width:5in;height:185.9pt" o:ole="">
            <v:imagedata r:id="rId258" o:title=""/>
          </v:shape>
          <o:OLEObject Type="Embed" ProgID="Word.Picture.8" ShapeID="_x0000_i1179" DrawAspect="Content" ObjectID="_1812201219" r:id="rId259"/>
        </w:object>
      </w:r>
    </w:p>
    <w:p w14:paraId="2507413A" w14:textId="77777777" w:rsidR="000A0D8B" w:rsidRPr="008C3753" w:rsidRDefault="000A0D8B" w:rsidP="000A0D8B">
      <w:pPr>
        <w:pStyle w:val="TF"/>
      </w:pPr>
      <w:r w:rsidRPr="008C3753">
        <w:t>Figure G.3-4: Doppler shift trajectory for scenario 3-NR350 (30 kHz SCS)</w:t>
      </w:r>
    </w:p>
    <w:bookmarkStart w:id="15763" w:name="_MON_1662823890"/>
    <w:bookmarkEnd w:id="15763"/>
    <w:p w14:paraId="070B8F2F" w14:textId="202FCECD" w:rsidR="00062DCB" w:rsidRPr="008C3753" w:rsidRDefault="00062DCB" w:rsidP="00062DCB">
      <w:pPr>
        <w:pStyle w:val="TH"/>
      </w:pPr>
      <w:r w:rsidRPr="008C3753">
        <w:object w:dxaOrig="7174" w:dyaOrig="3735" w14:anchorId="0D8A2073">
          <v:shape id="_x0000_i1180" type="#_x0000_t75" style="width:5in;height:185.9pt" o:ole="">
            <v:imagedata r:id="rId260" o:title=""/>
          </v:shape>
          <o:OLEObject Type="Embed" ProgID="Word.Picture.8" ShapeID="_x0000_i1180" DrawAspect="Content" ObjectID="_1812201220" r:id="rId261"/>
        </w:object>
      </w:r>
    </w:p>
    <w:p w14:paraId="2D72CCEF" w14:textId="77777777" w:rsidR="00510FDA" w:rsidRPr="008C3753" w:rsidRDefault="00510FDA" w:rsidP="00510FDA">
      <w:pPr>
        <w:pStyle w:val="TF"/>
      </w:pPr>
      <w:r w:rsidRPr="008C3753">
        <w:t>Figure G.3-5: Doppler shift trajectory for scenario 1-NR500 (15 kHz SCS)</w:t>
      </w:r>
    </w:p>
    <w:bookmarkStart w:id="15764" w:name="_MON_1662823931"/>
    <w:bookmarkEnd w:id="15764"/>
    <w:p w14:paraId="395AE5DD" w14:textId="1D5124A9" w:rsidR="00062DCB" w:rsidRPr="008C3753" w:rsidRDefault="00062DCB" w:rsidP="00062DCB">
      <w:pPr>
        <w:pStyle w:val="TH"/>
      </w:pPr>
      <w:r w:rsidRPr="008C3753">
        <w:object w:dxaOrig="7171" w:dyaOrig="3735" w14:anchorId="579990F5">
          <v:shape id="_x0000_i1181" type="#_x0000_t75" style="width:5in;height:185.9pt" o:ole="">
            <v:imagedata r:id="rId262" o:title=""/>
          </v:shape>
          <o:OLEObject Type="Embed" ProgID="Word.Picture.8" ShapeID="_x0000_i1181" DrawAspect="Content" ObjectID="_1812201221" r:id="rId263"/>
        </w:object>
      </w:r>
    </w:p>
    <w:p w14:paraId="3FBBB8F0" w14:textId="77777777" w:rsidR="00510FDA" w:rsidRPr="008C3753" w:rsidRDefault="00510FDA" w:rsidP="00510FDA">
      <w:pPr>
        <w:pStyle w:val="TF"/>
      </w:pPr>
      <w:r w:rsidRPr="008C3753">
        <w:t>Figure G.3-6: Doppler shift trajectory for scenario 3-NR500 (15 kHz SCS)</w:t>
      </w:r>
    </w:p>
    <w:bookmarkStart w:id="15765" w:name="_MON_1662823970"/>
    <w:bookmarkEnd w:id="15765"/>
    <w:p w14:paraId="3D689814" w14:textId="18D91AEA" w:rsidR="00062DCB" w:rsidRPr="008C3753" w:rsidRDefault="00062DCB" w:rsidP="00062DCB">
      <w:pPr>
        <w:pStyle w:val="TH"/>
      </w:pPr>
      <w:r w:rsidRPr="008C3753">
        <w:object w:dxaOrig="7171" w:dyaOrig="3735" w14:anchorId="6DBE6D00">
          <v:shape id="_x0000_i1182" type="#_x0000_t75" style="width:5in;height:185.9pt" o:ole="">
            <v:imagedata r:id="rId264" o:title=""/>
          </v:shape>
          <o:OLEObject Type="Embed" ProgID="Word.Picture.8" ShapeID="_x0000_i1182" DrawAspect="Content" ObjectID="_1812201222" r:id="rId265"/>
        </w:object>
      </w:r>
    </w:p>
    <w:p w14:paraId="0E584A4C" w14:textId="77777777" w:rsidR="00510FDA" w:rsidRPr="008C3753" w:rsidRDefault="00510FDA" w:rsidP="00510FDA">
      <w:pPr>
        <w:pStyle w:val="TF"/>
      </w:pPr>
      <w:r w:rsidRPr="008C3753">
        <w:t>Figure G.3-7: Doppler shift trajectory for scenario 1-NR500 (30 kHz SCS)</w:t>
      </w:r>
    </w:p>
    <w:bookmarkStart w:id="15766" w:name="_MON_1662824004"/>
    <w:bookmarkEnd w:id="15766"/>
    <w:p w14:paraId="438B5731" w14:textId="119BB8F9" w:rsidR="00062DCB" w:rsidRPr="008C3753" w:rsidRDefault="00062DCB" w:rsidP="00062DCB">
      <w:pPr>
        <w:pStyle w:val="TH"/>
      </w:pPr>
      <w:r w:rsidRPr="008C3753">
        <w:object w:dxaOrig="7171" w:dyaOrig="3735" w14:anchorId="7FFDB811">
          <v:shape id="_x0000_i1183" type="#_x0000_t75" style="width:5in;height:185.9pt" o:ole="">
            <v:imagedata r:id="rId266" o:title=""/>
          </v:shape>
          <o:OLEObject Type="Embed" ProgID="Word.Picture.8" ShapeID="_x0000_i1183" DrawAspect="Content" ObjectID="_1812201223"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767" w:name="_Toc53182815"/>
      <w:bookmarkStart w:id="15768" w:name="_Toc58860602"/>
      <w:bookmarkStart w:id="15769" w:name="_Toc58863106"/>
      <w:bookmarkStart w:id="15770" w:name="_Toc61183091"/>
      <w:bookmarkStart w:id="15771" w:name="_Toc66728406"/>
      <w:bookmarkStart w:id="15772" w:name="_Toc74962283"/>
      <w:bookmarkStart w:id="15773" w:name="_Toc75243193"/>
      <w:bookmarkStart w:id="15774" w:name="_Toc76545539"/>
      <w:bookmarkStart w:id="15775" w:name="_Toc82595642"/>
      <w:bookmarkStart w:id="15776" w:name="_Toc89955673"/>
      <w:bookmarkStart w:id="15777" w:name="_Toc98774101"/>
      <w:bookmarkStart w:id="15778" w:name="_Toc106201862"/>
      <w:bookmarkStart w:id="15779" w:name="_Toc115191716"/>
      <w:bookmarkStart w:id="15780" w:name="_Toc122013605"/>
      <w:bookmarkStart w:id="15781" w:name="_Toc124156424"/>
      <w:bookmarkStart w:id="15782" w:name="_Toc131538184"/>
      <w:bookmarkStart w:id="15783" w:name="_Toc137398392"/>
      <w:bookmarkStart w:id="15784" w:name="_Toc156576610"/>
      <w:bookmarkStart w:id="15785" w:name="_Toc176945160"/>
      <w:bookmarkStart w:id="15786" w:name="_Toc187257438"/>
      <w:r w:rsidRPr="008C3753">
        <w:t>G.4</w:t>
      </w:r>
      <w:r w:rsidRPr="008C3753">
        <w:tab/>
        <w:t>Moving propagation conditions</w:t>
      </w:r>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4pt;height:114.4pt" o:ole="">
            <v:imagedata r:id="rId268" o:title=""/>
          </v:shape>
          <o:OLEObject Type="Embed" ProgID="Word.Picture.8" ShapeID="_x0000_i1184" DrawAspect="Content" ObjectID="_1812201224"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6.6pt;height:30.1pt" o:ole="">
            <v:imagedata r:id="rId270" o:title=""/>
          </v:shape>
          <o:OLEObject Type="Embed" ProgID="Equation.3" ShapeID="_x0000_i1185" DrawAspect="Content" ObjectID="_1812201225"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87" w:name="_Toc21100288"/>
      <w:bookmarkStart w:id="15788" w:name="_Toc29810086"/>
      <w:bookmarkStart w:id="15789" w:name="_Toc36645480"/>
      <w:bookmarkStart w:id="15790" w:name="_Toc37272534"/>
      <w:bookmarkStart w:id="15791" w:name="_Toc45884781"/>
      <w:bookmarkStart w:id="15792" w:name="_Toc53182816"/>
      <w:bookmarkStart w:id="15793" w:name="_Toc58860603"/>
      <w:bookmarkStart w:id="15794" w:name="_Toc58863107"/>
      <w:bookmarkStart w:id="15795" w:name="_Toc61183092"/>
      <w:bookmarkStart w:id="15796" w:name="_Toc66728407"/>
      <w:bookmarkStart w:id="15797" w:name="_Toc74962284"/>
      <w:bookmarkStart w:id="15798" w:name="_Toc75243194"/>
      <w:bookmarkStart w:id="15799" w:name="_Toc76545540"/>
      <w:bookmarkStart w:id="15800" w:name="_Toc82595643"/>
      <w:bookmarkStart w:id="15801" w:name="_Toc89955674"/>
      <w:bookmarkStart w:id="15802" w:name="_Toc98774102"/>
      <w:bookmarkStart w:id="15803" w:name="_Toc106201863"/>
      <w:bookmarkStart w:id="15804" w:name="_Toc115191717"/>
      <w:bookmarkStart w:id="15805" w:name="_Toc122013606"/>
      <w:bookmarkStart w:id="15806" w:name="_Toc124156425"/>
      <w:bookmarkStart w:id="15807" w:name="_Toc131538185"/>
      <w:bookmarkStart w:id="15808" w:name="_Toc137398393"/>
      <w:bookmarkStart w:id="15809" w:name="_Toc156576611"/>
      <w:bookmarkStart w:id="15810" w:name="_Toc176945161"/>
      <w:bookmarkStart w:id="15811" w:name="_Toc187257439"/>
      <w:r w:rsidRPr="008C3753">
        <w:t>Annex H (normative):</w:t>
      </w:r>
      <w:r w:rsidRPr="008C3753">
        <w:br/>
        <w:t>In-channel TX tests</w:t>
      </w:r>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410D27A0" w14:textId="26EFE7BF" w:rsidR="00FD58C2" w:rsidRPr="008C3753" w:rsidRDefault="00FD58C2" w:rsidP="00FD58C2">
      <w:pPr>
        <w:pStyle w:val="Heading1"/>
      </w:pPr>
      <w:bookmarkStart w:id="15812" w:name="_Toc21100289"/>
      <w:bookmarkStart w:id="15813" w:name="_Toc29810087"/>
      <w:bookmarkStart w:id="15814" w:name="_Toc36645481"/>
      <w:bookmarkStart w:id="15815" w:name="_Toc37272535"/>
      <w:bookmarkStart w:id="15816" w:name="_Toc45884782"/>
      <w:bookmarkStart w:id="15817" w:name="_Toc53182817"/>
      <w:bookmarkStart w:id="15818" w:name="_Toc58860604"/>
      <w:bookmarkStart w:id="15819" w:name="_Toc58863108"/>
      <w:bookmarkStart w:id="15820" w:name="_Toc61183093"/>
      <w:bookmarkStart w:id="15821" w:name="_Toc66728408"/>
      <w:bookmarkStart w:id="15822" w:name="_Toc74962285"/>
      <w:bookmarkStart w:id="15823" w:name="_Toc75243195"/>
      <w:bookmarkStart w:id="15824" w:name="_Toc76545541"/>
      <w:bookmarkStart w:id="15825" w:name="_Toc82595644"/>
      <w:bookmarkStart w:id="15826" w:name="_Toc89955675"/>
      <w:bookmarkStart w:id="15827" w:name="_Toc98774103"/>
      <w:bookmarkStart w:id="15828" w:name="_Toc106201864"/>
      <w:bookmarkStart w:id="15829" w:name="_Toc115191718"/>
      <w:bookmarkStart w:id="15830" w:name="_Toc122013607"/>
      <w:bookmarkStart w:id="15831" w:name="_Toc124156426"/>
      <w:bookmarkStart w:id="15832" w:name="_Toc131538186"/>
      <w:bookmarkStart w:id="15833" w:name="_Toc137398394"/>
      <w:bookmarkStart w:id="15834" w:name="_Toc156576612"/>
      <w:bookmarkStart w:id="15835" w:name="_Toc176945162"/>
      <w:bookmarkStart w:id="15836" w:name="_Toc187257440"/>
      <w:r w:rsidRPr="008C3753">
        <w:t>H.1</w:t>
      </w:r>
      <w:r w:rsidRPr="008C3753">
        <w:tab/>
        <w:t>General</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837" w:name="_Toc21100290"/>
      <w:bookmarkStart w:id="15838" w:name="_Toc29810088"/>
      <w:bookmarkStart w:id="15839" w:name="_Toc36645482"/>
      <w:bookmarkStart w:id="15840" w:name="_Toc37272536"/>
      <w:bookmarkStart w:id="15841" w:name="_Toc45884783"/>
      <w:bookmarkStart w:id="15842" w:name="_Toc53182818"/>
      <w:bookmarkStart w:id="15843" w:name="_Toc58860605"/>
      <w:bookmarkStart w:id="15844" w:name="_Toc58863109"/>
      <w:bookmarkStart w:id="15845" w:name="_Toc61183094"/>
      <w:bookmarkStart w:id="15846" w:name="_Toc66728409"/>
      <w:bookmarkStart w:id="15847" w:name="_Toc74962286"/>
      <w:bookmarkStart w:id="15848" w:name="_Toc75243196"/>
      <w:bookmarkStart w:id="15849" w:name="_Toc76545542"/>
      <w:bookmarkStart w:id="15850" w:name="_Toc82595645"/>
      <w:bookmarkStart w:id="15851" w:name="_Toc89955676"/>
      <w:bookmarkStart w:id="15852" w:name="_Toc98774104"/>
      <w:bookmarkStart w:id="15853" w:name="_Toc106201865"/>
      <w:bookmarkStart w:id="15854" w:name="_Toc115191719"/>
      <w:bookmarkStart w:id="15855" w:name="_Toc122013608"/>
      <w:bookmarkStart w:id="15856" w:name="_Toc124156427"/>
      <w:bookmarkStart w:id="15857" w:name="_Toc131538187"/>
      <w:bookmarkStart w:id="15858" w:name="_Toc137398395"/>
      <w:bookmarkStart w:id="15859" w:name="_Toc156576613"/>
      <w:bookmarkStart w:id="15860" w:name="_Toc176945163"/>
      <w:bookmarkStart w:id="15861" w:name="_Toc187257441"/>
      <w:r w:rsidRPr="008C3753">
        <w:t>H.2</w:t>
      </w:r>
      <w:r w:rsidRPr="008C3753">
        <w:tab/>
        <w:t>Basic principles</w:t>
      </w:r>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862" w:name="_Toc21100291"/>
      <w:bookmarkStart w:id="15863" w:name="_Toc29810089"/>
      <w:bookmarkStart w:id="15864" w:name="_Toc36645483"/>
      <w:bookmarkStart w:id="15865" w:name="_Toc37272537"/>
      <w:bookmarkStart w:id="15866" w:name="_Toc45884784"/>
      <w:bookmarkStart w:id="15867" w:name="_Toc53182819"/>
      <w:bookmarkStart w:id="15868" w:name="_Toc58860606"/>
      <w:bookmarkStart w:id="15869" w:name="_Toc58863110"/>
      <w:bookmarkStart w:id="15870" w:name="_Toc61183095"/>
      <w:bookmarkStart w:id="15871" w:name="_Toc66728410"/>
      <w:bookmarkStart w:id="15872" w:name="_Toc74962287"/>
      <w:bookmarkStart w:id="15873" w:name="_Toc75243197"/>
      <w:bookmarkStart w:id="15874" w:name="_Toc76545543"/>
      <w:bookmarkStart w:id="15875" w:name="_Toc82595646"/>
      <w:bookmarkStart w:id="15876" w:name="_Toc89955677"/>
      <w:bookmarkStart w:id="15877" w:name="_Toc98774105"/>
      <w:bookmarkStart w:id="15878" w:name="_Toc106201866"/>
      <w:bookmarkStart w:id="15879" w:name="_Toc115191720"/>
      <w:bookmarkStart w:id="15880" w:name="_Toc122013609"/>
      <w:bookmarkStart w:id="15881" w:name="_Toc124156428"/>
      <w:bookmarkStart w:id="15882" w:name="_Toc131538188"/>
      <w:bookmarkStart w:id="15883" w:name="_Toc137398396"/>
      <w:bookmarkStart w:id="15884" w:name="_Toc156576614"/>
      <w:bookmarkStart w:id="15885" w:name="_Toc176945164"/>
      <w:bookmarkStart w:id="15886" w:name="_Toc187257442"/>
      <w:r w:rsidRPr="008C3753">
        <w:t>H.2.1</w:t>
      </w:r>
      <w:r w:rsidRPr="008C3753">
        <w:tab/>
        <w:t>Output signal of the TX under test</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87" w:name="_Toc21100292"/>
      <w:bookmarkStart w:id="15888" w:name="_Toc29810090"/>
      <w:bookmarkStart w:id="15889" w:name="_Toc36645484"/>
      <w:bookmarkStart w:id="15890" w:name="_Toc37272538"/>
      <w:bookmarkStart w:id="15891" w:name="_Toc45884785"/>
      <w:bookmarkStart w:id="15892" w:name="_Toc53182820"/>
      <w:bookmarkStart w:id="15893" w:name="_Toc58860607"/>
      <w:bookmarkStart w:id="15894" w:name="_Toc58863111"/>
      <w:bookmarkStart w:id="15895" w:name="_Toc61183096"/>
      <w:bookmarkStart w:id="15896" w:name="_Toc66728411"/>
      <w:bookmarkStart w:id="15897" w:name="_Toc74962288"/>
      <w:bookmarkStart w:id="15898" w:name="_Toc75243198"/>
      <w:bookmarkStart w:id="15899" w:name="_Toc76545544"/>
      <w:bookmarkStart w:id="15900" w:name="_Toc82595647"/>
      <w:bookmarkStart w:id="15901" w:name="_Toc89955678"/>
      <w:bookmarkStart w:id="15902" w:name="_Toc98774106"/>
      <w:bookmarkStart w:id="15903" w:name="_Toc106201867"/>
      <w:bookmarkStart w:id="15904" w:name="_Toc115191721"/>
      <w:bookmarkStart w:id="15905" w:name="_Toc122013610"/>
      <w:bookmarkStart w:id="15906" w:name="_Toc124156429"/>
      <w:bookmarkStart w:id="15907" w:name="_Toc131538189"/>
      <w:bookmarkStart w:id="15908" w:name="_Toc137398397"/>
      <w:bookmarkStart w:id="15909" w:name="_Toc156576615"/>
      <w:bookmarkStart w:id="15910" w:name="_Toc176945165"/>
      <w:bookmarkStart w:id="15911" w:name="_Toc187257443"/>
      <w:r w:rsidRPr="008C3753">
        <w:t>H.2.2</w:t>
      </w:r>
      <w:r w:rsidRPr="008C3753">
        <w:tab/>
        <w:t>Ideal signal</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12" w:name="_Toc21100293"/>
      <w:bookmarkStart w:id="15913" w:name="_Toc29810091"/>
      <w:bookmarkStart w:id="15914" w:name="_Toc36645485"/>
      <w:bookmarkStart w:id="15915" w:name="_Toc37272539"/>
      <w:bookmarkStart w:id="15916" w:name="_Toc45884786"/>
      <w:bookmarkStart w:id="15917" w:name="_Toc53182821"/>
      <w:bookmarkStart w:id="15918" w:name="_Toc58860608"/>
      <w:bookmarkStart w:id="15919" w:name="_Toc58863112"/>
      <w:bookmarkStart w:id="15920" w:name="_Toc61183097"/>
      <w:bookmarkStart w:id="15921" w:name="_Toc66728412"/>
      <w:bookmarkStart w:id="15922" w:name="_Toc74962289"/>
      <w:bookmarkStart w:id="15923" w:name="_Toc75243199"/>
      <w:bookmarkStart w:id="15924" w:name="_Toc76545545"/>
      <w:bookmarkStart w:id="15925" w:name="_Toc82595648"/>
      <w:bookmarkStart w:id="15926" w:name="_Toc89955679"/>
      <w:bookmarkStart w:id="15927" w:name="_Toc98774107"/>
      <w:bookmarkStart w:id="15928" w:name="_Toc106201868"/>
      <w:bookmarkStart w:id="15929" w:name="_Toc115191722"/>
      <w:bookmarkStart w:id="15930" w:name="_Toc122013611"/>
      <w:bookmarkStart w:id="15931" w:name="_Toc124156430"/>
      <w:bookmarkStart w:id="15932" w:name="_Toc131538190"/>
      <w:bookmarkStart w:id="15933" w:name="_Toc137398398"/>
      <w:bookmarkStart w:id="15934" w:name="_Toc156576616"/>
      <w:bookmarkStart w:id="15935" w:name="_Toc176945166"/>
      <w:bookmarkStart w:id="15936" w:name="_Toc187257444"/>
      <w:r w:rsidRPr="008C3753">
        <w:t>H.2.3</w:t>
      </w:r>
      <w:r w:rsidRPr="008C3753">
        <w:tab/>
        <w:t>Measurement results</w:t>
      </w:r>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937" w:name="_Toc21100294"/>
      <w:bookmarkStart w:id="15938" w:name="_Toc29810092"/>
      <w:bookmarkStart w:id="15939" w:name="_Toc36645486"/>
      <w:bookmarkStart w:id="15940" w:name="_Toc37272540"/>
      <w:bookmarkStart w:id="15941" w:name="_Toc45884787"/>
      <w:bookmarkStart w:id="15942" w:name="_Toc53182822"/>
      <w:bookmarkStart w:id="15943" w:name="_Toc58860609"/>
      <w:bookmarkStart w:id="15944" w:name="_Toc58863113"/>
      <w:bookmarkStart w:id="15945" w:name="_Toc61183098"/>
      <w:bookmarkStart w:id="15946" w:name="_Toc66728413"/>
      <w:bookmarkStart w:id="15947" w:name="_Toc74962290"/>
      <w:bookmarkStart w:id="15948" w:name="_Toc75243200"/>
      <w:bookmarkStart w:id="15949" w:name="_Toc76545546"/>
      <w:bookmarkStart w:id="15950" w:name="_Toc82595649"/>
      <w:bookmarkStart w:id="15951" w:name="_Toc89955680"/>
      <w:bookmarkStart w:id="15952" w:name="_Toc98774108"/>
      <w:bookmarkStart w:id="15953" w:name="_Toc106201869"/>
      <w:bookmarkStart w:id="15954" w:name="_Toc115191723"/>
      <w:bookmarkStart w:id="15955" w:name="_Toc122013612"/>
      <w:bookmarkStart w:id="15956" w:name="_Toc124156431"/>
      <w:bookmarkStart w:id="15957" w:name="_Toc131538191"/>
      <w:bookmarkStart w:id="15958" w:name="_Toc137398399"/>
      <w:bookmarkStart w:id="15959" w:name="_Toc156576617"/>
      <w:bookmarkStart w:id="15960" w:name="_Toc176945167"/>
      <w:bookmarkStart w:id="15961" w:name="_Toc187257445"/>
      <w:r w:rsidRPr="008C3753">
        <w:t>H.2.4</w:t>
      </w:r>
      <w:r w:rsidRPr="008C3753">
        <w:tab/>
        <w:t>Measurement points</w:t>
      </w:r>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1pt" o:ole="">
            <v:imagedata r:id="rId272" o:title=""/>
          </v:shape>
          <o:OLEObject Type="Embed" ProgID="Word.Picture.8" ShapeID="_x0000_i1186" DrawAspect="Content" ObjectID="_1812201226"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962" w:name="_Toc21100295"/>
      <w:bookmarkStart w:id="15963" w:name="_Toc29810093"/>
      <w:bookmarkStart w:id="15964" w:name="_Toc36645487"/>
      <w:bookmarkStart w:id="15965" w:name="_Toc37272541"/>
      <w:bookmarkStart w:id="15966" w:name="_Toc45884788"/>
      <w:bookmarkStart w:id="15967" w:name="_Toc53182823"/>
      <w:bookmarkStart w:id="15968" w:name="_Toc58860610"/>
      <w:bookmarkStart w:id="15969" w:name="_Toc58863114"/>
      <w:bookmarkStart w:id="15970" w:name="_Toc61183099"/>
      <w:bookmarkStart w:id="15971" w:name="_Toc66728414"/>
      <w:bookmarkStart w:id="15972" w:name="_Toc74962291"/>
      <w:bookmarkStart w:id="15973" w:name="_Toc75243201"/>
      <w:bookmarkStart w:id="15974" w:name="_Toc76545547"/>
      <w:bookmarkStart w:id="15975" w:name="_Toc82595650"/>
      <w:bookmarkStart w:id="15976" w:name="_Toc89955681"/>
      <w:bookmarkStart w:id="15977" w:name="_Toc98774109"/>
      <w:bookmarkStart w:id="15978" w:name="_Toc106201870"/>
      <w:bookmarkStart w:id="15979" w:name="_Toc115191724"/>
      <w:bookmarkStart w:id="15980" w:name="_Toc122013613"/>
      <w:bookmarkStart w:id="15981" w:name="_Toc124156432"/>
      <w:bookmarkStart w:id="15982" w:name="_Toc131538192"/>
      <w:bookmarkStart w:id="15983" w:name="_Toc137398400"/>
      <w:bookmarkStart w:id="15984" w:name="_Toc156576618"/>
      <w:bookmarkStart w:id="15985" w:name="_Toc176945168"/>
      <w:bookmarkStart w:id="15986" w:name="_Toc187257446"/>
      <w:r w:rsidRPr="008C3753">
        <w:t>H.3</w:t>
      </w:r>
      <w:r w:rsidRPr="008C3753">
        <w:tab/>
        <w:t>Pre-FFT minimization process</w:t>
      </w:r>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87" w:name="_Toc21100296"/>
      <w:bookmarkStart w:id="15988" w:name="_Toc29810094"/>
      <w:bookmarkStart w:id="15989" w:name="_Toc36645488"/>
      <w:bookmarkStart w:id="15990" w:name="_Toc37272542"/>
      <w:bookmarkStart w:id="15991" w:name="_Toc45884789"/>
      <w:bookmarkStart w:id="15992" w:name="_Toc53182824"/>
      <w:bookmarkStart w:id="15993" w:name="_Toc58860611"/>
      <w:bookmarkStart w:id="15994" w:name="_Toc58863115"/>
      <w:bookmarkStart w:id="15995" w:name="_Toc61183100"/>
      <w:bookmarkStart w:id="15996" w:name="_Toc66728415"/>
      <w:bookmarkStart w:id="15997" w:name="_Toc74962292"/>
      <w:bookmarkStart w:id="15998" w:name="_Toc75243202"/>
      <w:bookmarkStart w:id="15999" w:name="_Toc76545548"/>
      <w:bookmarkStart w:id="16000" w:name="_Toc82595651"/>
      <w:bookmarkStart w:id="16001" w:name="_Toc89955682"/>
      <w:bookmarkStart w:id="16002" w:name="_Toc98774110"/>
      <w:bookmarkStart w:id="16003" w:name="_Toc106201871"/>
      <w:bookmarkStart w:id="16004" w:name="_Toc115191725"/>
      <w:bookmarkStart w:id="16005" w:name="_Toc122013614"/>
      <w:bookmarkStart w:id="16006" w:name="_Toc124156433"/>
      <w:bookmarkStart w:id="16007" w:name="_Toc131538193"/>
      <w:bookmarkStart w:id="16008" w:name="_Toc137398401"/>
      <w:bookmarkStart w:id="16009" w:name="_Toc156576619"/>
      <w:bookmarkStart w:id="16010" w:name="_Toc176945169"/>
      <w:bookmarkStart w:id="16011" w:name="_Toc187257447"/>
      <w:r w:rsidRPr="008C3753">
        <w:t>H.4</w:t>
      </w:r>
      <w:r w:rsidRPr="008C3753">
        <w:tab/>
        <w:t>Timing of the FFT window</w:t>
      </w:r>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12" w:name="_Toc21100297"/>
      <w:bookmarkStart w:id="16013" w:name="_Toc29810095"/>
      <w:bookmarkStart w:id="16014" w:name="_Toc36645489"/>
      <w:bookmarkStart w:id="16015" w:name="_Toc37272543"/>
      <w:bookmarkStart w:id="16016" w:name="_Toc45884790"/>
      <w:bookmarkStart w:id="16017" w:name="_Toc53182825"/>
      <w:bookmarkStart w:id="16018" w:name="_Toc58860612"/>
      <w:bookmarkStart w:id="16019" w:name="_Toc58863116"/>
      <w:bookmarkStart w:id="16020" w:name="_Toc61183101"/>
      <w:bookmarkStart w:id="16021" w:name="_Toc66728416"/>
      <w:bookmarkStart w:id="16022" w:name="_Toc74962293"/>
      <w:bookmarkStart w:id="16023" w:name="_Toc75243203"/>
      <w:bookmarkStart w:id="16024" w:name="_Toc76545549"/>
      <w:bookmarkStart w:id="16025" w:name="_Toc82595652"/>
      <w:bookmarkStart w:id="16026" w:name="_Toc89955683"/>
      <w:bookmarkStart w:id="16027" w:name="_Toc98774111"/>
      <w:bookmarkStart w:id="16028" w:name="_Toc106201872"/>
      <w:bookmarkStart w:id="16029" w:name="_Toc115191726"/>
      <w:bookmarkStart w:id="16030" w:name="_Toc122013615"/>
      <w:bookmarkStart w:id="16031" w:name="_Toc124156434"/>
      <w:bookmarkStart w:id="16032" w:name="_Toc131538194"/>
      <w:bookmarkStart w:id="16033" w:name="_Toc137398402"/>
      <w:bookmarkStart w:id="16034" w:name="_Toc156576620"/>
      <w:bookmarkStart w:id="16035" w:name="_Toc176945170"/>
      <w:bookmarkStart w:id="16036" w:name="_Toc187257448"/>
      <w:r w:rsidRPr="008C3753">
        <w:t>H.5</w:t>
      </w:r>
      <w:r w:rsidRPr="008C3753">
        <w:tab/>
        <w:t>Resource element TX power</w:t>
      </w:r>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37" w:name="_Toc21100298"/>
      <w:bookmarkStart w:id="16038" w:name="_Toc29810096"/>
      <w:bookmarkStart w:id="16039" w:name="_Toc36645490"/>
      <w:bookmarkStart w:id="16040" w:name="_Toc37272544"/>
      <w:bookmarkStart w:id="16041" w:name="_Toc45884791"/>
      <w:bookmarkStart w:id="16042" w:name="_Toc53182826"/>
      <w:bookmarkStart w:id="16043" w:name="_Toc58860613"/>
      <w:bookmarkStart w:id="16044" w:name="_Toc58863117"/>
      <w:bookmarkStart w:id="16045" w:name="_Toc61183102"/>
      <w:bookmarkStart w:id="16046" w:name="_Toc66728417"/>
      <w:bookmarkStart w:id="16047" w:name="_Toc74962294"/>
      <w:bookmarkStart w:id="16048" w:name="_Toc75243204"/>
      <w:bookmarkStart w:id="16049" w:name="_Toc76545550"/>
      <w:bookmarkStart w:id="16050" w:name="_Toc82595653"/>
      <w:bookmarkStart w:id="16051" w:name="_Toc89955684"/>
      <w:bookmarkStart w:id="16052" w:name="_Toc98774112"/>
      <w:bookmarkStart w:id="16053" w:name="_Toc106201873"/>
      <w:bookmarkStart w:id="16054" w:name="_Toc115191727"/>
      <w:bookmarkStart w:id="16055" w:name="_Toc122013616"/>
      <w:bookmarkStart w:id="16056" w:name="_Toc124156435"/>
      <w:bookmarkStart w:id="16057" w:name="_Toc131538195"/>
      <w:bookmarkStart w:id="16058" w:name="_Toc137398403"/>
      <w:bookmarkStart w:id="16059" w:name="_Toc156576621"/>
      <w:bookmarkStart w:id="16060" w:name="_Toc176945171"/>
      <w:bookmarkStart w:id="16061" w:name="_Toc187257449"/>
      <w:r w:rsidRPr="008C3753">
        <w:t>H.6</w:t>
      </w:r>
      <w:r w:rsidRPr="008C3753">
        <w:tab/>
        <w:t>Post-FFT equalisation</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6pt;height:365.45pt" o:ole="">
            <v:imagedata r:id="rId274" o:title=""/>
          </v:shape>
          <o:OLEObject Type="Embed" ProgID="Word.Picture.8" ShapeID="_x0000_i1187" DrawAspect="Content" ObjectID="_1812201227"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62" w:name="_Toc21100299"/>
      <w:bookmarkStart w:id="16063" w:name="_Toc29810097"/>
      <w:bookmarkStart w:id="16064" w:name="_Toc36645491"/>
      <w:bookmarkStart w:id="16065" w:name="_Toc37272545"/>
      <w:bookmarkStart w:id="16066" w:name="_Toc45884792"/>
      <w:bookmarkStart w:id="16067" w:name="_Toc53182827"/>
      <w:bookmarkStart w:id="16068" w:name="_Toc58860614"/>
      <w:bookmarkStart w:id="16069" w:name="_Toc58863118"/>
      <w:bookmarkStart w:id="16070" w:name="_Toc61183103"/>
      <w:bookmarkStart w:id="16071" w:name="_Toc66728418"/>
      <w:bookmarkStart w:id="16072" w:name="_Toc74962295"/>
      <w:bookmarkStart w:id="16073" w:name="_Toc75243205"/>
      <w:bookmarkStart w:id="16074" w:name="_Toc76545551"/>
      <w:bookmarkStart w:id="16075" w:name="_Toc82595654"/>
      <w:bookmarkStart w:id="16076" w:name="_Toc89955685"/>
      <w:bookmarkStart w:id="16077" w:name="_Toc98774113"/>
      <w:bookmarkStart w:id="16078" w:name="_Toc106201874"/>
      <w:bookmarkStart w:id="16079" w:name="_Toc115191728"/>
      <w:bookmarkStart w:id="16080" w:name="_Toc122013617"/>
      <w:bookmarkStart w:id="16081" w:name="_Toc124156436"/>
      <w:bookmarkStart w:id="16082" w:name="_Toc131538196"/>
      <w:bookmarkStart w:id="16083" w:name="_Toc137398404"/>
      <w:bookmarkStart w:id="16084" w:name="_Toc156576622"/>
      <w:bookmarkStart w:id="16085" w:name="_Toc176945172"/>
      <w:bookmarkStart w:id="16086" w:name="_Toc187257450"/>
      <w:r w:rsidRPr="008C3753">
        <w:t>H.7</w:t>
      </w:r>
      <w:r w:rsidRPr="008C3753">
        <w:tab/>
        <w:t>EVM</w:t>
      </w:r>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125A0D1C" w14:textId="77777777" w:rsidR="003E78C5" w:rsidRPr="008C3753" w:rsidRDefault="003E78C5" w:rsidP="0054676D">
      <w:pPr>
        <w:pStyle w:val="Heading3"/>
        <w:rPr>
          <w:rFonts w:eastAsia="Osaka"/>
        </w:rPr>
      </w:pPr>
      <w:bookmarkStart w:id="16087" w:name="_Toc29810098"/>
      <w:bookmarkStart w:id="16088" w:name="_Toc36645492"/>
      <w:bookmarkStart w:id="16089" w:name="_Toc37272546"/>
      <w:bookmarkStart w:id="16090" w:name="_Toc45884793"/>
      <w:bookmarkStart w:id="16091" w:name="_Toc53182828"/>
      <w:bookmarkStart w:id="16092" w:name="_Toc58860615"/>
      <w:bookmarkStart w:id="16093" w:name="_Toc58863119"/>
      <w:bookmarkStart w:id="16094" w:name="_Toc61183104"/>
      <w:bookmarkStart w:id="16095" w:name="_Toc66728419"/>
      <w:bookmarkStart w:id="16096" w:name="_Toc74962296"/>
      <w:bookmarkStart w:id="16097" w:name="_Toc75243206"/>
      <w:bookmarkStart w:id="16098" w:name="_Toc76545552"/>
      <w:bookmarkStart w:id="16099" w:name="_Toc82595655"/>
      <w:bookmarkStart w:id="16100" w:name="_Toc89955686"/>
      <w:bookmarkStart w:id="16101" w:name="_Toc98774114"/>
      <w:bookmarkStart w:id="16102" w:name="_Toc106201875"/>
      <w:bookmarkStart w:id="16103" w:name="_Toc115191729"/>
      <w:bookmarkStart w:id="16104" w:name="_Toc122013618"/>
      <w:bookmarkStart w:id="16105" w:name="_Toc124156437"/>
      <w:bookmarkStart w:id="16106" w:name="_Toc131538197"/>
      <w:bookmarkStart w:id="16107" w:name="_Toc137398405"/>
      <w:bookmarkStart w:id="16108" w:name="_Toc156576623"/>
      <w:bookmarkStart w:id="16109" w:name="_Toc176945173"/>
      <w:bookmarkStart w:id="16110" w:name="_Toc187257451"/>
      <w:r w:rsidRPr="008C3753">
        <w:rPr>
          <w:rFonts w:eastAsia="Osaka"/>
        </w:rPr>
        <w:t>H.7.0</w:t>
      </w:r>
      <w:r w:rsidRPr="008C3753">
        <w:rPr>
          <w:rFonts w:eastAsia="Osaka"/>
        </w:rPr>
        <w:tab/>
        <w:t>General</w:t>
      </w:r>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111" w:name="_Toc21100300"/>
      <w:bookmarkStart w:id="16112" w:name="_Toc29810099"/>
      <w:bookmarkStart w:id="16113" w:name="_Toc36645493"/>
      <w:bookmarkStart w:id="16114" w:name="_Toc37272547"/>
      <w:bookmarkStart w:id="16115" w:name="_Toc45884794"/>
      <w:bookmarkStart w:id="16116" w:name="_Toc53182829"/>
      <w:bookmarkStart w:id="16117" w:name="_Toc58860616"/>
      <w:bookmarkStart w:id="16118" w:name="_Toc58863120"/>
      <w:bookmarkStart w:id="16119" w:name="_Toc61183105"/>
      <w:bookmarkStart w:id="16120" w:name="_Toc66728420"/>
      <w:bookmarkStart w:id="16121" w:name="_Toc74962297"/>
      <w:bookmarkStart w:id="16122" w:name="_Toc75243207"/>
      <w:bookmarkStart w:id="16123" w:name="_Toc76545553"/>
      <w:bookmarkStart w:id="16124" w:name="_Toc82595656"/>
      <w:bookmarkStart w:id="16125" w:name="_Toc89955687"/>
      <w:bookmarkStart w:id="16126" w:name="_Toc98774115"/>
      <w:bookmarkStart w:id="16127" w:name="_Toc106201876"/>
      <w:bookmarkStart w:id="16128" w:name="_Toc115191730"/>
      <w:bookmarkStart w:id="16129" w:name="_Toc122013619"/>
      <w:bookmarkStart w:id="16130" w:name="_Toc124156438"/>
      <w:bookmarkStart w:id="16131" w:name="_Toc131538198"/>
      <w:bookmarkStart w:id="16132" w:name="_Toc137398406"/>
      <w:bookmarkStart w:id="16133" w:name="_Toc156576624"/>
      <w:bookmarkStart w:id="16134" w:name="_Toc176945174"/>
      <w:bookmarkStart w:id="16135" w:name="_Toc187257452"/>
      <w:r w:rsidRPr="008C3753">
        <w:t>H.7.1</w:t>
      </w:r>
      <w:r w:rsidRPr="008C3753">
        <w:tab/>
        <w:t>Averaged EVM (FDD)</w:t>
      </w:r>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136" w:name="_Toc21100301"/>
      <w:bookmarkStart w:id="16137" w:name="_Toc29810100"/>
      <w:bookmarkStart w:id="16138" w:name="_Toc36645494"/>
      <w:bookmarkStart w:id="16139" w:name="_Toc37272548"/>
      <w:bookmarkStart w:id="16140" w:name="_Toc45884795"/>
      <w:bookmarkStart w:id="16141" w:name="_Toc53182830"/>
      <w:bookmarkStart w:id="16142" w:name="_Toc58860617"/>
      <w:bookmarkStart w:id="16143" w:name="_Toc58863121"/>
      <w:bookmarkStart w:id="16144" w:name="_Toc61183106"/>
      <w:bookmarkStart w:id="16145" w:name="_Toc66728421"/>
      <w:bookmarkStart w:id="16146" w:name="_Toc74962298"/>
      <w:bookmarkStart w:id="16147" w:name="_Toc75243208"/>
      <w:bookmarkStart w:id="16148" w:name="_Toc76545554"/>
      <w:bookmarkStart w:id="16149" w:name="_Toc82595657"/>
      <w:bookmarkStart w:id="16150" w:name="_Toc89955688"/>
      <w:bookmarkStart w:id="16151" w:name="_Toc98774116"/>
      <w:bookmarkStart w:id="16152" w:name="_Toc106201877"/>
      <w:bookmarkStart w:id="16153" w:name="_Toc115191731"/>
      <w:bookmarkStart w:id="16154" w:name="_Toc122013620"/>
      <w:bookmarkStart w:id="16155" w:name="_Toc124156439"/>
      <w:bookmarkStart w:id="16156" w:name="_Toc131538199"/>
      <w:bookmarkStart w:id="16157" w:name="_Toc137398407"/>
      <w:bookmarkStart w:id="16158" w:name="_Toc156576625"/>
      <w:bookmarkStart w:id="16159" w:name="_Toc176945175"/>
      <w:bookmarkStart w:id="16160" w:name="_Toc187257453"/>
      <w:r w:rsidRPr="008C3753">
        <w:t>H.7.2</w:t>
      </w:r>
      <w:r w:rsidRPr="008C3753">
        <w:tab/>
        <w:t>Averaged EVM (TDD)</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61" w:name="_Toc58860618"/>
      <w:bookmarkStart w:id="16162" w:name="_Toc58863122"/>
      <w:bookmarkStart w:id="16163" w:name="_Toc61183107"/>
      <w:bookmarkStart w:id="16164" w:name="_Toc66728422"/>
      <w:bookmarkStart w:id="16165" w:name="_Toc74962299"/>
      <w:bookmarkStart w:id="16166" w:name="_Toc75243209"/>
      <w:bookmarkStart w:id="16167" w:name="_Toc76545555"/>
      <w:bookmarkStart w:id="16168" w:name="_Toc82595658"/>
      <w:bookmarkStart w:id="16169" w:name="_Toc89955689"/>
      <w:bookmarkStart w:id="16170" w:name="_Toc98774117"/>
      <w:bookmarkStart w:id="16171" w:name="_Toc106201878"/>
      <w:bookmarkStart w:id="16172" w:name="_Toc115191732"/>
      <w:bookmarkStart w:id="16173" w:name="_Toc122013621"/>
      <w:bookmarkStart w:id="16174" w:name="_Toc124156440"/>
      <w:bookmarkStart w:id="16175" w:name="_Toc131538200"/>
      <w:bookmarkStart w:id="16176" w:name="_Toc137398408"/>
      <w:bookmarkStart w:id="16177" w:name="_Toc156576626"/>
      <w:bookmarkStart w:id="16178" w:name="_Toc176945176"/>
      <w:bookmarkStart w:id="16179" w:name="_Toc187257454"/>
      <w:r w:rsidRPr="008C3753">
        <w:rPr>
          <w:noProof/>
        </w:rPr>
        <w:t>Annex I (normative):</w:t>
      </w:r>
      <w:r w:rsidRPr="008C3753">
        <w:rPr>
          <w:noProof/>
        </w:rPr>
        <w:br/>
        <w:t>General rules for statistical testing</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p>
    <w:p w14:paraId="26BA0882" w14:textId="77777777" w:rsidR="00D84960" w:rsidRPr="008C3753" w:rsidRDefault="00D84960" w:rsidP="00D84960">
      <w:pPr>
        <w:pStyle w:val="Heading1"/>
      </w:pPr>
      <w:bookmarkStart w:id="16180" w:name="_Toc58860619"/>
      <w:bookmarkStart w:id="16181" w:name="_Toc58863123"/>
      <w:bookmarkStart w:id="16182" w:name="_Toc61183108"/>
      <w:bookmarkStart w:id="16183" w:name="_Toc66728423"/>
      <w:bookmarkStart w:id="16184" w:name="_Toc74962300"/>
      <w:bookmarkStart w:id="16185" w:name="_Toc75243210"/>
      <w:bookmarkStart w:id="16186" w:name="_Toc76545556"/>
      <w:bookmarkStart w:id="16187" w:name="_Toc82595659"/>
      <w:bookmarkStart w:id="16188" w:name="_Toc89955690"/>
      <w:bookmarkStart w:id="16189" w:name="_Toc98774118"/>
      <w:bookmarkStart w:id="16190" w:name="_Toc106201879"/>
      <w:bookmarkStart w:id="16191" w:name="_Toc115191733"/>
      <w:bookmarkStart w:id="16192" w:name="_Toc122013622"/>
      <w:bookmarkStart w:id="16193" w:name="_Toc124156441"/>
      <w:bookmarkStart w:id="16194" w:name="_Toc131538201"/>
      <w:bookmarkStart w:id="16195" w:name="_Toc137398409"/>
      <w:bookmarkStart w:id="16196" w:name="_Toc156576627"/>
      <w:bookmarkStart w:id="16197" w:name="_Toc176945177"/>
      <w:bookmarkStart w:id="16198" w:name="_Toc187257455"/>
      <w:r w:rsidRPr="008C3753">
        <w:t>I.1</w:t>
      </w:r>
      <w:r w:rsidRPr="008C3753">
        <w:tab/>
        <w:t>Testing methodology of PUSCH performance requirements with 0.001% BLER</w:t>
      </w:r>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p>
    <w:p w14:paraId="49E529CF" w14:textId="77777777" w:rsidR="00D84960" w:rsidRPr="008C3753" w:rsidRDefault="00D84960" w:rsidP="00D84960">
      <w:pPr>
        <w:pStyle w:val="Heading2"/>
      </w:pPr>
      <w:bookmarkStart w:id="16199" w:name="_Toc58860620"/>
      <w:bookmarkStart w:id="16200" w:name="_Toc58863124"/>
      <w:bookmarkStart w:id="16201" w:name="_Toc61183109"/>
      <w:bookmarkStart w:id="16202" w:name="_Toc66728424"/>
      <w:bookmarkStart w:id="16203" w:name="_Toc74962301"/>
      <w:bookmarkStart w:id="16204" w:name="_Toc75243211"/>
      <w:bookmarkStart w:id="16205" w:name="_Toc76545557"/>
      <w:bookmarkStart w:id="16206" w:name="_Toc82595660"/>
      <w:bookmarkStart w:id="16207" w:name="_Toc89955691"/>
      <w:bookmarkStart w:id="16208" w:name="_Toc98774119"/>
      <w:bookmarkStart w:id="16209" w:name="_Toc106201880"/>
      <w:bookmarkStart w:id="16210" w:name="_Toc115191734"/>
      <w:bookmarkStart w:id="16211" w:name="_Toc122013623"/>
      <w:bookmarkStart w:id="16212" w:name="_Toc124156442"/>
      <w:bookmarkStart w:id="16213" w:name="_Toc131538202"/>
      <w:bookmarkStart w:id="16214" w:name="_Toc137398410"/>
      <w:bookmarkStart w:id="16215" w:name="_Toc156576628"/>
      <w:bookmarkStart w:id="16216" w:name="_Toc176945178"/>
      <w:bookmarkStart w:id="16217" w:name="_Toc187257456"/>
      <w:r w:rsidRPr="008C3753">
        <w:t>I.1.1</w:t>
      </w:r>
      <w:r w:rsidRPr="008C3753">
        <w:tab/>
        <w:t>General</w:t>
      </w:r>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218" w:name="_Toc58860621"/>
      <w:bookmarkStart w:id="16219" w:name="_Toc58863125"/>
      <w:bookmarkStart w:id="16220" w:name="_Toc61183110"/>
      <w:bookmarkStart w:id="16221" w:name="_Toc66728425"/>
      <w:bookmarkStart w:id="16222" w:name="_Toc74962302"/>
      <w:bookmarkStart w:id="16223" w:name="_Toc75243212"/>
      <w:bookmarkStart w:id="16224" w:name="_Toc76545558"/>
      <w:bookmarkStart w:id="16225" w:name="_Toc82595661"/>
      <w:bookmarkStart w:id="16226" w:name="_Toc89955692"/>
      <w:bookmarkStart w:id="16227" w:name="_Toc98774120"/>
      <w:bookmarkStart w:id="16228" w:name="_Toc106201881"/>
      <w:bookmarkStart w:id="16229" w:name="_Toc115191735"/>
      <w:bookmarkStart w:id="16230" w:name="_Toc122013624"/>
      <w:bookmarkStart w:id="16231" w:name="_Toc124156443"/>
      <w:bookmarkStart w:id="16232" w:name="_Toc131538203"/>
      <w:bookmarkStart w:id="16233" w:name="_Toc137398411"/>
      <w:bookmarkStart w:id="16234" w:name="_Toc156576629"/>
      <w:bookmarkStart w:id="16235" w:name="_Toc176945179"/>
      <w:bookmarkStart w:id="16236" w:name="_Toc187257457"/>
      <w:r w:rsidRPr="008C3753">
        <w:t>I.1.2</w:t>
      </w:r>
      <w:r w:rsidRPr="008C3753">
        <w:tab/>
        <w:t>Numerical definition of the pass-fail limits for testing PUSCH 0.001% BLER</w:t>
      </w:r>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237" w:name="_Toc58860622"/>
      <w:bookmarkStart w:id="16238" w:name="_Toc58863126"/>
      <w:bookmarkStart w:id="16239" w:name="_Toc61183111"/>
      <w:bookmarkStart w:id="16240" w:name="_Toc66728426"/>
      <w:bookmarkStart w:id="16241" w:name="_Toc74962303"/>
      <w:bookmarkStart w:id="16242" w:name="_Toc75243213"/>
      <w:bookmarkStart w:id="16243" w:name="_Toc76545559"/>
      <w:bookmarkStart w:id="16244" w:name="_Toc82595662"/>
      <w:bookmarkStart w:id="16245" w:name="_Toc89955693"/>
      <w:bookmarkStart w:id="16246" w:name="_Toc98774121"/>
      <w:bookmarkStart w:id="16247" w:name="_Toc106201882"/>
      <w:bookmarkStart w:id="16248" w:name="_Toc115191736"/>
      <w:bookmarkStart w:id="16249" w:name="_Toc122013625"/>
      <w:bookmarkStart w:id="16250" w:name="_Toc124156444"/>
      <w:bookmarkStart w:id="16251" w:name="_Toc131538204"/>
      <w:bookmarkStart w:id="16252" w:name="_Toc137398412"/>
      <w:bookmarkStart w:id="16253" w:name="_Toc156576630"/>
      <w:bookmarkStart w:id="16254" w:name="_Toc176945180"/>
      <w:bookmarkStart w:id="16255" w:name="_Toc187257458"/>
      <w:r w:rsidRPr="008C3753">
        <w:t>I.1.3</w:t>
      </w:r>
      <w:r w:rsidRPr="008C3753">
        <w:tab/>
        <w:t>Theory to derive the early pass/fail limits in I.1.2 (informative)</w:t>
      </w:r>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p>
    <w:p w14:paraId="1C9D2DC5" w14:textId="77777777" w:rsidR="00D84960" w:rsidRPr="008C3753" w:rsidRDefault="00D84960" w:rsidP="00D84960">
      <w:pPr>
        <w:pStyle w:val="EditorsNote"/>
      </w:pPr>
      <w:bookmarkStart w:id="1625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257" w:name="_Toc58860623"/>
      <w:bookmarkStart w:id="16258" w:name="_Toc58863127"/>
      <w:bookmarkStart w:id="16259" w:name="_Toc61183112"/>
      <w:bookmarkStart w:id="16260" w:name="_Toc66728427"/>
      <w:bookmarkStart w:id="16261" w:name="_Toc74962304"/>
      <w:bookmarkStart w:id="16262" w:name="_Toc75243214"/>
      <w:bookmarkStart w:id="16263" w:name="_Toc76545560"/>
      <w:bookmarkStart w:id="16264" w:name="_Toc82595663"/>
      <w:bookmarkStart w:id="16265" w:name="_Toc89955694"/>
      <w:bookmarkStart w:id="16266" w:name="_Toc98774122"/>
      <w:bookmarkStart w:id="16267" w:name="_Toc106201883"/>
      <w:bookmarkStart w:id="16268" w:name="_Toc115191737"/>
      <w:bookmarkStart w:id="16269" w:name="_Toc122013626"/>
      <w:bookmarkStart w:id="16270" w:name="_Toc124156445"/>
      <w:bookmarkStart w:id="16271" w:name="_Toc131538205"/>
      <w:bookmarkStart w:id="16272" w:name="_Toc137398413"/>
      <w:bookmarkStart w:id="16273" w:name="_Toc156576631"/>
      <w:bookmarkStart w:id="16274" w:name="_Toc176945181"/>
      <w:bookmarkStart w:id="16275" w:name="_Toc187257459"/>
      <w:bookmarkEnd w:id="16256"/>
      <w:r w:rsidRPr="008C3753">
        <w:t>I.1.3.1</w:t>
      </w:r>
      <w:r w:rsidRPr="008C3753">
        <w:tab/>
        <w:t>Numerical definition of the pass-fail limits for testing PUSCH 0.001% BLER</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276" w:name="_Toc58860624"/>
      <w:bookmarkStart w:id="16277" w:name="_Toc58863128"/>
      <w:bookmarkStart w:id="16278" w:name="_Toc61183113"/>
      <w:bookmarkStart w:id="16279" w:name="_Toc66728428"/>
      <w:bookmarkStart w:id="16280" w:name="_Toc74962305"/>
      <w:bookmarkStart w:id="16281" w:name="_Toc75243215"/>
      <w:bookmarkStart w:id="16282" w:name="_Toc76545561"/>
      <w:bookmarkStart w:id="16283" w:name="_Toc82595664"/>
      <w:bookmarkStart w:id="16284" w:name="_Toc89955695"/>
      <w:bookmarkStart w:id="16285" w:name="_Toc98774123"/>
      <w:bookmarkStart w:id="16286" w:name="_Toc106201884"/>
      <w:bookmarkStart w:id="16287" w:name="_Toc115191738"/>
      <w:bookmarkStart w:id="16288" w:name="_Toc122013627"/>
      <w:bookmarkStart w:id="16289" w:name="_Toc124156446"/>
      <w:bookmarkStart w:id="16290" w:name="_Toc131538206"/>
      <w:bookmarkStart w:id="16291" w:name="_Toc137398414"/>
      <w:bookmarkStart w:id="16292" w:name="_Toc156576632"/>
      <w:bookmarkStart w:id="16293" w:name="_Toc176945182"/>
      <w:bookmarkStart w:id="16294" w:name="_Toc187257460"/>
      <w:r w:rsidRPr="008C3753">
        <w:t>I.1.3.2</w:t>
      </w:r>
      <w:r w:rsidRPr="008C3753">
        <w:tab/>
        <w:t>Simulation to derive the pass-fail limits for testing PUSCH 0.001% BLER</w:t>
      </w:r>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5pt;height:97.5pt" o:ole="">
            <v:imagedata r:id="rId276" o:title=""/>
          </v:shape>
          <o:OLEObject Type="Embed" ProgID="Equation.DSMT4" ShapeID="_x0000_i1188" DrawAspect="Content" ObjectID="_1812201228"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95" w:name="_Toc21100302"/>
      <w:bookmarkStart w:id="16296" w:name="_Toc29810101"/>
      <w:bookmarkStart w:id="16297" w:name="_Toc36645495"/>
      <w:bookmarkStart w:id="16298" w:name="_Toc37272549"/>
      <w:bookmarkStart w:id="16299" w:name="_Toc45884796"/>
      <w:bookmarkStart w:id="16300" w:name="_Toc53182831"/>
      <w:bookmarkStart w:id="16301" w:name="_Toc58860625"/>
      <w:bookmarkStart w:id="16302" w:name="_Toc58863129"/>
      <w:bookmarkStart w:id="16303" w:name="_Toc61183114"/>
      <w:bookmarkStart w:id="16304" w:name="_Toc66728429"/>
      <w:bookmarkStart w:id="16305" w:name="_Toc74962306"/>
      <w:bookmarkStart w:id="16306" w:name="_Toc75243216"/>
      <w:bookmarkStart w:id="16307" w:name="_Toc76545562"/>
      <w:bookmarkStart w:id="16308" w:name="_Toc82595665"/>
      <w:bookmarkStart w:id="16309" w:name="_Toc89955696"/>
      <w:bookmarkStart w:id="16310" w:name="_Toc98774124"/>
      <w:bookmarkStart w:id="16311" w:name="_Toc106201885"/>
      <w:bookmarkStart w:id="16312" w:name="_Toc115191739"/>
      <w:bookmarkStart w:id="16313" w:name="_Toc122013628"/>
      <w:bookmarkStart w:id="16314" w:name="_Toc124156447"/>
      <w:bookmarkStart w:id="16315" w:name="_Toc131538207"/>
      <w:bookmarkStart w:id="16316" w:name="_Toc137398415"/>
      <w:bookmarkStart w:id="16317" w:name="_Toc156576633"/>
      <w:bookmarkStart w:id="16318" w:name="_Toc176945183"/>
      <w:bookmarkStart w:id="16319" w:name="_Toc187257461"/>
      <w:r w:rsidRPr="008C3753">
        <w:t xml:space="preserve">Annex </w:t>
      </w:r>
      <w:r w:rsidR="00D84960" w:rsidRPr="008C3753">
        <w:t>J</w:t>
      </w:r>
      <w:r w:rsidRPr="008C3753">
        <w:t xml:space="preserve"> (informative):</w:t>
      </w:r>
      <w:r w:rsidRPr="008C3753">
        <w:br/>
        <w:t>Change history</w:t>
      </w:r>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80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r w:rsidR="00B55BC7" w:rsidRPr="008C3753"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Default="00B55BC7" w:rsidP="00B55BC7">
            <w:pPr>
              <w:pStyle w:val="TAL"/>
              <w:keepNext w:val="0"/>
              <w:rPr>
                <w:rFonts w:cs="Arial"/>
                <w:sz w:val="16"/>
                <w:szCs w:val="16"/>
              </w:rPr>
            </w:pPr>
            <w:r>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Default="00B55BC7" w:rsidP="00B55BC7">
            <w:pPr>
              <w:pStyle w:val="TAL"/>
              <w:keepNext w:val="0"/>
              <w:rPr>
                <w:rFonts w:cs="Arial"/>
                <w:sz w:val="16"/>
                <w:szCs w:val="16"/>
              </w:rPr>
            </w:pPr>
            <w:r>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Default="00B55BC7" w:rsidP="00B55BC7">
            <w:pPr>
              <w:pStyle w:val="TAC"/>
              <w:keepNext w:val="0"/>
              <w:rPr>
                <w:sz w:val="16"/>
                <w:szCs w:val="16"/>
              </w:rPr>
            </w:pPr>
            <w:r>
              <w:rPr>
                <w:sz w:val="16"/>
                <w:szCs w:val="16"/>
              </w:rPr>
              <w:t>18.6.0</w:t>
            </w:r>
          </w:p>
        </w:tc>
      </w:tr>
      <w:tr w:rsidR="00B55BC7" w:rsidRPr="008C3753"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Default="00B55BC7" w:rsidP="00B55BC7">
            <w:pPr>
              <w:pStyle w:val="TAL"/>
              <w:keepNext w:val="0"/>
              <w:rPr>
                <w:rFonts w:cs="Arial"/>
                <w:sz w:val="16"/>
                <w:szCs w:val="16"/>
              </w:rPr>
            </w:pPr>
            <w:r>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Default="00B55BC7" w:rsidP="00B55BC7">
            <w:pPr>
              <w:pStyle w:val="TAL"/>
              <w:keepNext w:val="0"/>
              <w:rPr>
                <w:rFonts w:cs="Arial"/>
                <w:sz w:val="16"/>
                <w:szCs w:val="16"/>
              </w:rPr>
            </w:pPr>
            <w:r>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Default="00B55BC7" w:rsidP="00B55BC7">
            <w:pPr>
              <w:pStyle w:val="TAC"/>
              <w:keepNext w:val="0"/>
              <w:rPr>
                <w:sz w:val="16"/>
                <w:szCs w:val="16"/>
              </w:rPr>
            </w:pPr>
            <w:r>
              <w:rPr>
                <w:sz w:val="16"/>
                <w:szCs w:val="16"/>
              </w:rPr>
              <w:t>18.6.0</w:t>
            </w:r>
          </w:p>
        </w:tc>
      </w:tr>
      <w:tr w:rsidR="00B55BC7" w:rsidRPr="008C3753"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Default="00B55BC7" w:rsidP="00B55BC7">
            <w:pPr>
              <w:pStyle w:val="TAL"/>
              <w:keepNext w:val="0"/>
              <w:rPr>
                <w:rFonts w:cs="Arial"/>
                <w:sz w:val="16"/>
                <w:szCs w:val="16"/>
              </w:rPr>
            </w:pPr>
            <w:r>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Default="00B55BC7" w:rsidP="00B55BC7">
            <w:pPr>
              <w:pStyle w:val="TAL"/>
              <w:keepNext w:val="0"/>
              <w:rPr>
                <w:rFonts w:cs="Arial"/>
                <w:sz w:val="16"/>
                <w:szCs w:val="16"/>
              </w:rPr>
            </w:pPr>
            <w:r>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Default="00B55BC7" w:rsidP="00B55BC7">
            <w:pPr>
              <w:pStyle w:val="TAC"/>
              <w:keepNext w:val="0"/>
              <w:rPr>
                <w:sz w:val="16"/>
                <w:szCs w:val="16"/>
              </w:rPr>
            </w:pPr>
            <w:r>
              <w:rPr>
                <w:sz w:val="16"/>
                <w:szCs w:val="16"/>
              </w:rPr>
              <w:t>18.6.0</w:t>
            </w:r>
          </w:p>
        </w:tc>
      </w:tr>
      <w:tr w:rsidR="00B55BC7" w:rsidRPr="008C3753"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2B2F7F" w:rsidRDefault="00B55BC7" w:rsidP="00B55BC7">
            <w:pPr>
              <w:pStyle w:val="TAC"/>
              <w:keepNext w:val="0"/>
              <w:rPr>
                <w:rFonts w:cs="Arial"/>
                <w:sz w:val="16"/>
                <w:szCs w:val="16"/>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Default="00B55BC7" w:rsidP="00B55BC7">
            <w:pPr>
              <w:pStyle w:val="TAL"/>
              <w:keepNext w:val="0"/>
              <w:rPr>
                <w:rFonts w:cs="Arial"/>
                <w:sz w:val="16"/>
                <w:szCs w:val="16"/>
              </w:rPr>
            </w:pPr>
            <w:r>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Default="00B55BC7" w:rsidP="00B55BC7">
            <w:pPr>
              <w:pStyle w:val="TAL"/>
              <w:keepNext w:val="0"/>
              <w:rPr>
                <w:rFonts w:cs="Arial"/>
                <w:sz w:val="16"/>
                <w:szCs w:val="16"/>
              </w:rPr>
            </w:pPr>
            <w:r>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Default="00B55BC7" w:rsidP="00B55BC7">
            <w:pPr>
              <w:pStyle w:val="TAC"/>
              <w:keepNext w:val="0"/>
              <w:rPr>
                <w:sz w:val="16"/>
                <w:szCs w:val="16"/>
              </w:rPr>
            </w:pPr>
            <w:r>
              <w:rPr>
                <w:sz w:val="16"/>
                <w:szCs w:val="16"/>
              </w:rPr>
              <w:t>18.6.0</w:t>
            </w:r>
          </w:p>
        </w:tc>
      </w:tr>
      <w:tr w:rsidR="00B55BC7" w:rsidRPr="008C3753"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2B2F7F" w:rsidRDefault="00B55BC7" w:rsidP="00B55BC7">
            <w:pPr>
              <w:pStyle w:val="TAC"/>
              <w:keepNext w:val="0"/>
              <w:rPr>
                <w:rFonts w:cs="Arial"/>
                <w:sz w:val="16"/>
                <w:szCs w:val="16"/>
              </w:rPr>
            </w:pPr>
            <w:r>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Default="00B55BC7" w:rsidP="00B55BC7">
            <w:pPr>
              <w:pStyle w:val="TAL"/>
              <w:keepNext w:val="0"/>
              <w:rPr>
                <w:rFonts w:cs="Arial"/>
                <w:sz w:val="16"/>
                <w:szCs w:val="16"/>
              </w:rPr>
            </w:pPr>
            <w:r>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Default="00B55BC7" w:rsidP="00B55BC7">
            <w:pPr>
              <w:pStyle w:val="TAL"/>
              <w:keepNext w:val="0"/>
              <w:rPr>
                <w:rFonts w:cs="Arial"/>
                <w:sz w:val="16"/>
                <w:szCs w:val="16"/>
              </w:rPr>
            </w:pPr>
            <w:r>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Default="00B55BC7" w:rsidP="00B55BC7">
            <w:pPr>
              <w:pStyle w:val="TAC"/>
              <w:keepNext w:val="0"/>
              <w:rPr>
                <w:sz w:val="16"/>
                <w:szCs w:val="16"/>
              </w:rPr>
            </w:pPr>
            <w:r>
              <w:rPr>
                <w:sz w:val="16"/>
                <w:szCs w:val="16"/>
              </w:rPr>
              <w:t>18.6.0</w:t>
            </w:r>
          </w:p>
        </w:tc>
      </w:tr>
      <w:tr w:rsidR="00B55BC7" w:rsidRPr="008C3753"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2B2F7F" w:rsidRDefault="00B55BC7" w:rsidP="00B55BC7">
            <w:pPr>
              <w:pStyle w:val="TAC"/>
              <w:keepNext w:val="0"/>
              <w:rPr>
                <w:rFonts w:cs="Arial"/>
                <w:sz w:val="16"/>
                <w:szCs w:val="16"/>
              </w:rPr>
            </w:pPr>
            <w:r>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Default="00B55BC7" w:rsidP="00B55BC7">
            <w:pPr>
              <w:pStyle w:val="TAL"/>
              <w:keepNext w:val="0"/>
              <w:rPr>
                <w:rFonts w:cs="Arial"/>
                <w:sz w:val="16"/>
                <w:szCs w:val="16"/>
              </w:rPr>
            </w:pPr>
            <w:r>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Default="00B55BC7" w:rsidP="00B55BC7">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Default="00B55BC7" w:rsidP="00B55BC7">
            <w:pPr>
              <w:pStyle w:val="TAL"/>
              <w:keepNext w:val="0"/>
              <w:rPr>
                <w:rFonts w:cs="Arial"/>
                <w:sz w:val="16"/>
                <w:szCs w:val="16"/>
              </w:rPr>
            </w:pPr>
            <w:r>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Default="00B55BC7" w:rsidP="00B55BC7">
            <w:pPr>
              <w:pStyle w:val="TAC"/>
              <w:keepNext w:val="0"/>
              <w:rPr>
                <w:sz w:val="16"/>
                <w:szCs w:val="16"/>
              </w:rPr>
            </w:pPr>
            <w:r>
              <w:rPr>
                <w:sz w:val="16"/>
                <w:szCs w:val="16"/>
              </w:rPr>
              <w:t>18.6.0</w:t>
            </w:r>
          </w:p>
        </w:tc>
      </w:tr>
      <w:tr w:rsidR="00B55BC7" w:rsidRPr="008C3753"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Default="00B55BC7" w:rsidP="00B55BC7">
            <w:pPr>
              <w:pStyle w:val="TAL"/>
              <w:keepNext w:val="0"/>
              <w:rPr>
                <w:rFonts w:cs="Arial"/>
                <w:sz w:val="16"/>
                <w:szCs w:val="16"/>
              </w:rPr>
            </w:pPr>
            <w:r>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Default="00B55BC7" w:rsidP="00B55BC7">
            <w:pPr>
              <w:pStyle w:val="TAC"/>
              <w:keepNext w:val="0"/>
              <w:rPr>
                <w:rFonts w:cs="Arial"/>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Default="00B55BC7" w:rsidP="00B55BC7">
            <w:pPr>
              <w:pStyle w:val="TAL"/>
              <w:keepNext w:val="0"/>
              <w:rPr>
                <w:rFonts w:cs="Arial"/>
                <w:sz w:val="16"/>
                <w:szCs w:val="16"/>
              </w:rPr>
            </w:pPr>
            <w:r>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Default="00B55BC7" w:rsidP="00B55BC7">
            <w:pPr>
              <w:pStyle w:val="TAC"/>
              <w:keepNext w:val="0"/>
              <w:rPr>
                <w:sz w:val="16"/>
                <w:szCs w:val="16"/>
              </w:rPr>
            </w:pPr>
            <w:r>
              <w:rPr>
                <w:sz w:val="16"/>
                <w:szCs w:val="16"/>
              </w:rPr>
              <w:t>18.6.0</w:t>
            </w:r>
          </w:p>
        </w:tc>
      </w:tr>
      <w:tr w:rsidR="00B55BC7" w:rsidRPr="008C3753"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2B2F7F" w:rsidRDefault="00B55BC7" w:rsidP="00B55BC7">
            <w:pPr>
              <w:pStyle w:val="TAC"/>
              <w:keepNext w:val="0"/>
              <w:rPr>
                <w:rFonts w:cs="Arial"/>
                <w:sz w:val="16"/>
                <w:szCs w:val="16"/>
              </w:rPr>
            </w:pPr>
            <w:r>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Default="00B55BC7" w:rsidP="00B55BC7">
            <w:pPr>
              <w:pStyle w:val="TAL"/>
              <w:keepNext w:val="0"/>
              <w:rPr>
                <w:rFonts w:cs="Arial"/>
                <w:sz w:val="16"/>
                <w:szCs w:val="16"/>
              </w:rPr>
            </w:pPr>
            <w:r>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Default="00B55BC7" w:rsidP="00B55BC7">
            <w:pPr>
              <w:pStyle w:val="TAL"/>
              <w:keepNext w:val="0"/>
              <w:rPr>
                <w:rFonts w:cs="Arial"/>
                <w:sz w:val="16"/>
                <w:szCs w:val="16"/>
              </w:rPr>
            </w:pPr>
            <w:r>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Default="00B55BC7" w:rsidP="00B55BC7">
            <w:pPr>
              <w:pStyle w:val="TAC"/>
              <w:keepNext w:val="0"/>
              <w:rPr>
                <w:sz w:val="16"/>
                <w:szCs w:val="16"/>
              </w:rPr>
            </w:pPr>
            <w:r>
              <w:rPr>
                <w:sz w:val="16"/>
                <w:szCs w:val="16"/>
              </w:rPr>
              <w:t>18.6.0</w:t>
            </w:r>
          </w:p>
        </w:tc>
      </w:tr>
      <w:tr w:rsidR="00B55BC7" w:rsidRPr="008C3753"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2B2F7F" w:rsidRDefault="00B55BC7" w:rsidP="00B55BC7">
            <w:pPr>
              <w:pStyle w:val="TAC"/>
              <w:keepNext w:val="0"/>
              <w:rPr>
                <w:rFonts w:cs="Arial"/>
                <w:sz w:val="16"/>
                <w:szCs w:val="16"/>
              </w:rPr>
            </w:pPr>
            <w:r>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Default="00B55BC7" w:rsidP="00B55BC7">
            <w:pPr>
              <w:pStyle w:val="TAL"/>
              <w:keepNext w:val="0"/>
              <w:rPr>
                <w:rFonts w:cs="Arial"/>
                <w:sz w:val="16"/>
                <w:szCs w:val="16"/>
              </w:rPr>
            </w:pPr>
            <w:r>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Default="00B55BC7" w:rsidP="00B55BC7">
            <w:pPr>
              <w:pStyle w:val="TAL"/>
              <w:keepNext w:val="0"/>
              <w:rPr>
                <w:rFonts w:cs="Arial"/>
                <w:sz w:val="16"/>
                <w:szCs w:val="16"/>
              </w:rPr>
            </w:pPr>
            <w:r>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Default="00B55BC7" w:rsidP="00B55BC7">
            <w:pPr>
              <w:pStyle w:val="TAC"/>
              <w:keepNext w:val="0"/>
              <w:rPr>
                <w:sz w:val="16"/>
                <w:szCs w:val="16"/>
              </w:rPr>
            </w:pPr>
            <w:r>
              <w:rPr>
                <w:sz w:val="16"/>
                <w:szCs w:val="16"/>
              </w:rPr>
              <w:t>18.6.0</w:t>
            </w:r>
          </w:p>
        </w:tc>
      </w:tr>
      <w:tr w:rsidR="00B55BC7" w:rsidRPr="008C3753"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2B2F7F" w:rsidRDefault="00B55BC7" w:rsidP="00B55BC7">
            <w:pPr>
              <w:pStyle w:val="TAC"/>
              <w:keepNext w:val="0"/>
              <w:rPr>
                <w:rFonts w:cs="Arial"/>
                <w:sz w:val="16"/>
                <w:szCs w:val="16"/>
              </w:rPr>
            </w:pPr>
            <w:r>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Default="00B55BC7" w:rsidP="00B55BC7">
            <w:pPr>
              <w:pStyle w:val="TAL"/>
              <w:keepNext w:val="0"/>
              <w:rPr>
                <w:rFonts w:cs="Arial"/>
                <w:sz w:val="16"/>
                <w:szCs w:val="16"/>
              </w:rPr>
            </w:pPr>
            <w:r>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Default="00B55BC7" w:rsidP="00B55BC7">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Default="00B55BC7" w:rsidP="00B55BC7">
            <w:pPr>
              <w:pStyle w:val="TAL"/>
              <w:keepNext w:val="0"/>
              <w:rPr>
                <w:rFonts w:cs="Arial"/>
                <w:sz w:val="16"/>
                <w:szCs w:val="16"/>
              </w:rPr>
            </w:pPr>
            <w:r>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Default="00B55BC7" w:rsidP="00B55BC7">
            <w:pPr>
              <w:pStyle w:val="TAC"/>
              <w:keepNext w:val="0"/>
              <w:rPr>
                <w:sz w:val="16"/>
                <w:szCs w:val="16"/>
              </w:rPr>
            </w:pPr>
            <w:r>
              <w:rPr>
                <w:sz w:val="16"/>
                <w:szCs w:val="16"/>
              </w:rPr>
              <w:t>18.6.0</w:t>
            </w:r>
          </w:p>
        </w:tc>
      </w:tr>
      <w:tr w:rsidR="00B55BC7" w:rsidRPr="008C3753"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Default="00B55BC7" w:rsidP="00B55BC7">
            <w:pPr>
              <w:pStyle w:val="TAC"/>
              <w:keepNext w:val="0"/>
              <w:rPr>
                <w:sz w:val="16"/>
                <w:szCs w:val="16"/>
              </w:rPr>
            </w:pPr>
            <w:r>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Default="00B55BC7" w:rsidP="00B55BC7">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2B2F7F" w:rsidRDefault="00B55BC7" w:rsidP="00B55BC7">
            <w:pPr>
              <w:pStyle w:val="TAC"/>
              <w:keepNext w:val="0"/>
              <w:rPr>
                <w:rFonts w:cs="Arial"/>
                <w:sz w:val="16"/>
                <w:szCs w:val="16"/>
              </w:rPr>
            </w:pPr>
            <w:r>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Default="00B55BC7" w:rsidP="00B55BC7">
            <w:pPr>
              <w:pStyle w:val="TAL"/>
              <w:keepNext w:val="0"/>
              <w:rPr>
                <w:rFonts w:cs="Arial"/>
                <w:sz w:val="16"/>
                <w:szCs w:val="16"/>
              </w:rPr>
            </w:pPr>
            <w:r>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Default="00B55BC7" w:rsidP="00B55BC7">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Default="00B55BC7" w:rsidP="00B55BC7">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Default="00B55BC7" w:rsidP="00B55BC7">
            <w:pPr>
              <w:pStyle w:val="TAL"/>
              <w:keepNext w:val="0"/>
              <w:rPr>
                <w:rFonts w:cs="Arial"/>
                <w:sz w:val="16"/>
                <w:szCs w:val="16"/>
              </w:rPr>
            </w:pPr>
            <w:r>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Default="00B55BC7" w:rsidP="00B55BC7">
            <w:pPr>
              <w:pStyle w:val="TAC"/>
              <w:keepNext w:val="0"/>
              <w:rPr>
                <w:sz w:val="16"/>
                <w:szCs w:val="16"/>
              </w:rPr>
            </w:pPr>
            <w:r>
              <w:rPr>
                <w:sz w:val="16"/>
                <w:szCs w:val="16"/>
              </w:rPr>
              <w:t>18.6.0</w:t>
            </w:r>
          </w:p>
        </w:tc>
      </w:tr>
      <w:tr w:rsidR="00BB63E5" w:rsidRPr="008C3753"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BB63E5" w:rsidRDefault="00BB63E5" w:rsidP="00BB63E5">
            <w:pPr>
              <w:pStyle w:val="TAC"/>
              <w:keepNext w:val="0"/>
              <w:rPr>
                <w:rFonts w:cs="Arial"/>
                <w:sz w:val="16"/>
                <w:szCs w:val="16"/>
              </w:rPr>
            </w:pPr>
            <w:r w:rsidRPr="00BB63E5">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BB63E5" w:rsidRDefault="00BB63E5" w:rsidP="00BB63E5">
            <w:pPr>
              <w:pStyle w:val="TAC"/>
              <w:rPr>
                <w:rFonts w:cs="Arial"/>
                <w:sz w:val="16"/>
                <w:szCs w:val="16"/>
              </w:rPr>
            </w:pPr>
            <w:r w:rsidRPr="00BB63E5">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BB63E5" w:rsidRDefault="00BB63E5" w:rsidP="00BB63E5">
            <w:pPr>
              <w:pStyle w:val="TAL"/>
              <w:keepNext w:val="0"/>
              <w:rPr>
                <w:rFonts w:cs="Arial"/>
                <w:sz w:val="16"/>
                <w:szCs w:val="16"/>
              </w:rPr>
            </w:pPr>
            <w:r w:rsidRPr="00BB63E5">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Default="00BB63E5" w:rsidP="00BB63E5">
            <w:pPr>
              <w:pStyle w:val="TAC"/>
              <w:keepNext w:val="0"/>
              <w:rPr>
                <w:sz w:val="16"/>
                <w:szCs w:val="16"/>
              </w:rPr>
            </w:pPr>
            <w:r>
              <w:rPr>
                <w:sz w:val="16"/>
                <w:szCs w:val="16"/>
              </w:rPr>
              <w:t>18.7.0</w:t>
            </w:r>
          </w:p>
        </w:tc>
      </w:tr>
      <w:tr w:rsidR="00BB63E5" w:rsidRPr="008C3753"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BB63E5" w:rsidRDefault="00BB63E5" w:rsidP="00BB63E5">
            <w:pPr>
              <w:pStyle w:val="TAC"/>
              <w:keepNext w:val="0"/>
              <w:rPr>
                <w:rFonts w:cs="Arial"/>
                <w:sz w:val="16"/>
                <w:szCs w:val="16"/>
              </w:rPr>
            </w:pPr>
            <w:r w:rsidRPr="00BB63E5">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BB63E5" w:rsidRDefault="00BB63E5" w:rsidP="00BB63E5">
            <w:pPr>
              <w:pStyle w:val="TAC"/>
              <w:rPr>
                <w:rFonts w:cs="Arial"/>
                <w:sz w:val="16"/>
                <w:szCs w:val="16"/>
              </w:rPr>
            </w:pPr>
            <w:r w:rsidRPr="00BB63E5">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BB63E5" w:rsidRDefault="00BB63E5" w:rsidP="00BB63E5">
            <w:pPr>
              <w:pStyle w:val="TAC"/>
              <w:rPr>
                <w:rFonts w:cs="Arial"/>
                <w:sz w:val="16"/>
                <w:szCs w:val="16"/>
              </w:rPr>
            </w:pPr>
            <w:r w:rsidRPr="00BB63E5">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BB63E5" w:rsidRDefault="00BB63E5" w:rsidP="00BB63E5">
            <w:pPr>
              <w:pStyle w:val="TAL"/>
              <w:keepNext w:val="0"/>
              <w:rPr>
                <w:rFonts w:cs="Arial"/>
                <w:sz w:val="16"/>
                <w:szCs w:val="16"/>
              </w:rPr>
            </w:pPr>
            <w:r w:rsidRPr="00BB63E5">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Default="00BB63E5" w:rsidP="00BB63E5">
            <w:pPr>
              <w:pStyle w:val="TAC"/>
              <w:keepNext w:val="0"/>
              <w:rPr>
                <w:sz w:val="16"/>
                <w:szCs w:val="16"/>
              </w:rPr>
            </w:pPr>
            <w:r w:rsidRPr="0041316E">
              <w:rPr>
                <w:sz w:val="16"/>
                <w:szCs w:val="16"/>
              </w:rPr>
              <w:t>18.7.0</w:t>
            </w:r>
          </w:p>
        </w:tc>
      </w:tr>
      <w:tr w:rsidR="00BB63E5" w:rsidRPr="008C3753"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BB63E5" w:rsidRDefault="00BB63E5" w:rsidP="00BB63E5">
            <w:pPr>
              <w:pStyle w:val="TAC"/>
              <w:keepNext w:val="0"/>
              <w:rPr>
                <w:rFonts w:cs="Arial"/>
                <w:sz w:val="16"/>
                <w:szCs w:val="16"/>
              </w:rPr>
            </w:pPr>
            <w:r w:rsidRPr="00BB63E5">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BB63E5" w:rsidRDefault="00BB63E5" w:rsidP="00BB63E5">
            <w:pPr>
              <w:pStyle w:val="TAC"/>
              <w:rPr>
                <w:rFonts w:cs="Arial"/>
                <w:sz w:val="16"/>
                <w:szCs w:val="16"/>
              </w:rPr>
            </w:pPr>
            <w:r w:rsidRPr="00BB63E5">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BB63E5" w:rsidRDefault="00BB63E5" w:rsidP="00BB63E5">
            <w:pPr>
              <w:pStyle w:val="TAL"/>
              <w:keepNext w:val="0"/>
              <w:rPr>
                <w:rFonts w:cs="Arial"/>
                <w:sz w:val="16"/>
                <w:szCs w:val="16"/>
              </w:rPr>
            </w:pPr>
            <w:r w:rsidRPr="00BB63E5">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Default="00BB63E5" w:rsidP="00BB63E5">
            <w:pPr>
              <w:pStyle w:val="TAC"/>
              <w:keepNext w:val="0"/>
              <w:rPr>
                <w:sz w:val="16"/>
                <w:szCs w:val="16"/>
              </w:rPr>
            </w:pPr>
            <w:r w:rsidRPr="0041316E">
              <w:rPr>
                <w:sz w:val="16"/>
                <w:szCs w:val="16"/>
              </w:rPr>
              <w:t>18.7.0</w:t>
            </w:r>
          </w:p>
        </w:tc>
      </w:tr>
      <w:tr w:rsidR="00BB63E5" w:rsidRPr="008C3753"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BB63E5" w:rsidRDefault="00BB63E5" w:rsidP="00BB63E5">
            <w:pPr>
              <w:pStyle w:val="TAC"/>
              <w:keepNext w:val="0"/>
              <w:rPr>
                <w:rFonts w:cs="Arial"/>
                <w:sz w:val="16"/>
                <w:szCs w:val="16"/>
              </w:rPr>
            </w:pPr>
            <w:r w:rsidRPr="00BB63E5">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BB63E5" w:rsidRDefault="00BB63E5" w:rsidP="00BB63E5">
            <w:pPr>
              <w:pStyle w:val="TAC"/>
              <w:rPr>
                <w:rFonts w:cs="Arial"/>
                <w:sz w:val="16"/>
                <w:szCs w:val="16"/>
              </w:rPr>
            </w:pPr>
            <w:r w:rsidRPr="00BB63E5">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BB63E5" w:rsidRDefault="00BB63E5" w:rsidP="00BB63E5">
            <w:pPr>
              <w:pStyle w:val="TAL"/>
              <w:keepNext w:val="0"/>
              <w:rPr>
                <w:rFonts w:cs="Arial"/>
                <w:sz w:val="16"/>
                <w:szCs w:val="16"/>
              </w:rPr>
            </w:pPr>
            <w:r w:rsidRPr="00BB63E5">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Default="00BB63E5" w:rsidP="00BB63E5">
            <w:pPr>
              <w:pStyle w:val="TAC"/>
              <w:keepNext w:val="0"/>
              <w:rPr>
                <w:sz w:val="16"/>
                <w:szCs w:val="16"/>
              </w:rPr>
            </w:pPr>
            <w:r w:rsidRPr="0041316E">
              <w:rPr>
                <w:sz w:val="16"/>
                <w:szCs w:val="16"/>
              </w:rPr>
              <w:t>18.7.0</w:t>
            </w:r>
          </w:p>
        </w:tc>
      </w:tr>
      <w:tr w:rsidR="00BB63E5" w:rsidRPr="008C3753"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BB63E5" w:rsidRDefault="00BB63E5" w:rsidP="00BB63E5">
            <w:pPr>
              <w:pStyle w:val="TAC"/>
              <w:rPr>
                <w:rFonts w:cs="Arial"/>
                <w:sz w:val="16"/>
                <w:szCs w:val="16"/>
              </w:rPr>
            </w:pPr>
            <w:r w:rsidRPr="00BB63E5">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BB63E5" w:rsidRDefault="00BB63E5" w:rsidP="00BB63E5">
            <w:pPr>
              <w:pStyle w:val="TAL"/>
              <w:keepNext w:val="0"/>
              <w:rPr>
                <w:rFonts w:cs="Arial"/>
                <w:sz w:val="16"/>
                <w:szCs w:val="16"/>
              </w:rPr>
            </w:pPr>
            <w:r w:rsidRPr="00BB63E5">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Default="00BB63E5" w:rsidP="00BB63E5">
            <w:pPr>
              <w:pStyle w:val="TAC"/>
              <w:keepNext w:val="0"/>
              <w:rPr>
                <w:sz w:val="16"/>
                <w:szCs w:val="16"/>
              </w:rPr>
            </w:pPr>
            <w:r w:rsidRPr="0041316E">
              <w:rPr>
                <w:sz w:val="16"/>
                <w:szCs w:val="16"/>
              </w:rPr>
              <w:t>18.7.0</w:t>
            </w:r>
          </w:p>
        </w:tc>
      </w:tr>
      <w:tr w:rsidR="00BB63E5" w:rsidRPr="008C3753"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BB63E5" w:rsidRDefault="00BB63E5" w:rsidP="00BB63E5">
            <w:pPr>
              <w:pStyle w:val="TAC"/>
              <w:keepNext w:val="0"/>
              <w:rPr>
                <w:rFonts w:cs="Arial"/>
                <w:sz w:val="16"/>
                <w:szCs w:val="16"/>
              </w:rPr>
            </w:pPr>
            <w:r w:rsidRPr="00BB63E5">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BB63E5" w:rsidRDefault="00BB63E5" w:rsidP="00BB63E5">
            <w:pPr>
              <w:pStyle w:val="TAC"/>
              <w:rPr>
                <w:rFonts w:cs="Arial"/>
                <w:sz w:val="16"/>
                <w:szCs w:val="16"/>
              </w:rPr>
            </w:pPr>
            <w:r w:rsidRPr="00BB63E5">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BB63E5" w:rsidRDefault="00BB63E5" w:rsidP="00BB63E5">
            <w:pPr>
              <w:pStyle w:val="TAC"/>
              <w:rPr>
                <w:rFonts w:cs="Arial"/>
                <w:sz w:val="16"/>
                <w:szCs w:val="16"/>
              </w:rPr>
            </w:pPr>
            <w:r w:rsidRPr="00BB63E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BB63E5" w:rsidRDefault="00BB63E5" w:rsidP="00BB63E5">
            <w:pPr>
              <w:pStyle w:val="TAL"/>
              <w:keepNext w:val="0"/>
              <w:rPr>
                <w:rFonts w:cs="Arial"/>
                <w:sz w:val="16"/>
                <w:szCs w:val="16"/>
              </w:rPr>
            </w:pPr>
            <w:r w:rsidRPr="00BB63E5">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Default="00BB63E5" w:rsidP="00BB63E5">
            <w:pPr>
              <w:pStyle w:val="TAC"/>
              <w:keepNext w:val="0"/>
              <w:rPr>
                <w:sz w:val="16"/>
                <w:szCs w:val="16"/>
              </w:rPr>
            </w:pPr>
            <w:r w:rsidRPr="0041316E">
              <w:rPr>
                <w:sz w:val="16"/>
                <w:szCs w:val="16"/>
              </w:rPr>
              <w:t>18.7.0</w:t>
            </w:r>
          </w:p>
        </w:tc>
      </w:tr>
      <w:tr w:rsidR="00BB63E5" w:rsidRPr="008C3753"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BB63E5" w:rsidRDefault="00BB63E5" w:rsidP="00BB63E5">
            <w:pPr>
              <w:pStyle w:val="TAC"/>
              <w:keepNext w:val="0"/>
              <w:rPr>
                <w:rFonts w:cs="Arial"/>
                <w:sz w:val="16"/>
                <w:szCs w:val="16"/>
              </w:rPr>
            </w:pPr>
            <w:r w:rsidRPr="00BB63E5">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BB63E5" w:rsidRDefault="00BB63E5" w:rsidP="00BB63E5">
            <w:pPr>
              <w:pStyle w:val="TAC"/>
              <w:rPr>
                <w:rFonts w:cs="Arial"/>
                <w:sz w:val="16"/>
                <w:szCs w:val="16"/>
              </w:rPr>
            </w:pPr>
            <w:r w:rsidRPr="00BB63E5">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BB63E5" w:rsidRDefault="00BB63E5" w:rsidP="00BB63E5">
            <w:pPr>
              <w:pStyle w:val="TAL"/>
              <w:keepNext w:val="0"/>
              <w:rPr>
                <w:rFonts w:cs="Arial"/>
                <w:sz w:val="16"/>
                <w:szCs w:val="16"/>
              </w:rPr>
            </w:pPr>
            <w:r w:rsidRPr="00BB63E5">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Default="00BB63E5" w:rsidP="00BB63E5">
            <w:pPr>
              <w:pStyle w:val="TAC"/>
              <w:keepNext w:val="0"/>
              <w:rPr>
                <w:sz w:val="16"/>
                <w:szCs w:val="16"/>
              </w:rPr>
            </w:pPr>
            <w:r w:rsidRPr="0041316E">
              <w:rPr>
                <w:sz w:val="16"/>
                <w:szCs w:val="16"/>
              </w:rPr>
              <w:t>18.7.0</w:t>
            </w:r>
          </w:p>
        </w:tc>
      </w:tr>
      <w:tr w:rsidR="00BB63E5" w:rsidRPr="008C3753"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BB63E5" w:rsidRDefault="00BB63E5" w:rsidP="00BB63E5">
            <w:pPr>
              <w:pStyle w:val="TAC"/>
              <w:keepNext w:val="0"/>
              <w:rPr>
                <w:rFonts w:cs="Arial"/>
                <w:sz w:val="16"/>
                <w:szCs w:val="16"/>
              </w:rPr>
            </w:pPr>
            <w:r w:rsidRPr="00BB63E5">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BB63E5" w:rsidRDefault="00BB63E5" w:rsidP="00BB63E5">
            <w:pPr>
              <w:pStyle w:val="TAC"/>
              <w:rPr>
                <w:rFonts w:cs="Arial"/>
                <w:sz w:val="16"/>
                <w:szCs w:val="16"/>
              </w:rPr>
            </w:pPr>
            <w:r w:rsidRPr="00BB63E5">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BB63E5" w:rsidRDefault="00BB63E5" w:rsidP="00BB63E5">
            <w:pPr>
              <w:pStyle w:val="TAL"/>
              <w:keepNext w:val="0"/>
              <w:rPr>
                <w:rFonts w:cs="Arial"/>
                <w:sz w:val="16"/>
                <w:szCs w:val="16"/>
              </w:rPr>
            </w:pPr>
            <w:r w:rsidRPr="00BB63E5">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Default="00BB63E5" w:rsidP="00BB63E5">
            <w:pPr>
              <w:pStyle w:val="TAC"/>
              <w:keepNext w:val="0"/>
              <w:rPr>
                <w:sz w:val="16"/>
                <w:szCs w:val="16"/>
              </w:rPr>
            </w:pPr>
            <w:r w:rsidRPr="0041316E">
              <w:rPr>
                <w:sz w:val="16"/>
                <w:szCs w:val="16"/>
              </w:rPr>
              <w:t>18.7.0</w:t>
            </w:r>
          </w:p>
        </w:tc>
      </w:tr>
      <w:tr w:rsidR="00BB63E5" w:rsidRPr="008C3753"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BB63E5" w:rsidRDefault="00BB63E5" w:rsidP="00BB63E5">
            <w:pPr>
              <w:pStyle w:val="TAC"/>
              <w:keepNext w:val="0"/>
              <w:rPr>
                <w:rFonts w:cs="Arial"/>
                <w:sz w:val="16"/>
                <w:szCs w:val="16"/>
              </w:rPr>
            </w:pPr>
            <w:r w:rsidRPr="00BB63E5">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BB63E5" w:rsidRDefault="00BB63E5" w:rsidP="00BB63E5">
            <w:pPr>
              <w:pStyle w:val="TAC"/>
              <w:rPr>
                <w:rFonts w:cs="Arial"/>
                <w:sz w:val="16"/>
                <w:szCs w:val="16"/>
              </w:rPr>
            </w:pPr>
            <w:r w:rsidRPr="00BB63E5">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BB63E5" w:rsidRDefault="00BB63E5" w:rsidP="00BB63E5">
            <w:pPr>
              <w:pStyle w:val="TAC"/>
              <w:rPr>
                <w:rFonts w:cs="Arial"/>
                <w:sz w:val="16"/>
                <w:szCs w:val="16"/>
              </w:rPr>
            </w:pPr>
            <w:r w:rsidRPr="00BB63E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BB63E5" w:rsidRDefault="00BB63E5" w:rsidP="00BB63E5">
            <w:pPr>
              <w:pStyle w:val="TAC"/>
              <w:rPr>
                <w:rFonts w:cs="Arial"/>
                <w:sz w:val="16"/>
                <w:szCs w:val="16"/>
              </w:rPr>
            </w:pPr>
            <w:r w:rsidRPr="00BB63E5">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BB63E5" w:rsidRDefault="00BB63E5" w:rsidP="00BB63E5">
            <w:pPr>
              <w:pStyle w:val="TAL"/>
              <w:keepNext w:val="0"/>
              <w:rPr>
                <w:rFonts w:cs="Arial"/>
                <w:sz w:val="16"/>
                <w:szCs w:val="16"/>
              </w:rPr>
            </w:pPr>
            <w:r w:rsidRPr="00BB63E5">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Default="00BB63E5" w:rsidP="00BB63E5">
            <w:pPr>
              <w:pStyle w:val="TAC"/>
              <w:keepNext w:val="0"/>
              <w:rPr>
                <w:sz w:val="16"/>
                <w:szCs w:val="16"/>
              </w:rPr>
            </w:pPr>
            <w:r w:rsidRPr="0041316E">
              <w:rPr>
                <w:sz w:val="16"/>
                <w:szCs w:val="16"/>
              </w:rPr>
              <w:t>18.7.0</w:t>
            </w:r>
          </w:p>
        </w:tc>
      </w:tr>
      <w:tr w:rsidR="00BB63E5" w:rsidRPr="008C3753"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Default="00BB63E5" w:rsidP="00BB63E5">
            <w:pPr>
              <w:pStyle w:val="TAC"/>
              <w:keepNext w:val="0"/>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Default="00BB63E5" w:rsidP="00BB63E5">
            <w:pPr>
              <w:pStyle w:val="TAC"/>
              <w:keepNext w:val="0"/>
              <w:rPr>
                <w:sz w:val="16"/>
                <w:szCs w:val="16"/>
              </w:rPr>
            </w:pPr>
            <w:r>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BB63E5" w:rsidRDefault="00BB63E5" w:rsidP="00BB63E5">
            <w:pPr>
              <w:pStyle w:val="TAC"/>
              <w:keepNext w:val="0"/>
              <w:rPr>
                <w:rFonts w:cs="Arial"/>
                <w:sz w:val="16"/>
                <w:szCs w:val="16"/>
              </w:rPr>
            </w:pPr>
            <w:r w:rsidRPr="00BB63E5">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BB63E5" w:rsidRDefault="00BB63E5" w:rsidP="00BB63E5">
            <w:pPr>
              <w:pStyle w:val="TAC"/>
              <w:rPr>
                <w:rFonts w:cs="Arial"/>
                <w:sz w:val="16"/>
                <w:szCs w:val="16"/>
              </w:rPr>
            </w:pPr>
            <w:r w:rsidRPr="00BB63E5">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BB63E5"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BB63E5" w:rsidRDefault="00BB63E5" w:rsidP="00BB63E5">
            <w:pPr>
              <w:pStyle w:val="TAC"/>
              <w:rPr>
                <w:rFonts w:cs="Arial"/>
                <w:sz w:val="16"/>
                <w:szCs w:val="16"/>
              </w:rPr>
            </w:pPr>
            <w:r w:rsidRPr="00BB63E5">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BB63E5" w:rsidRDefault="00BB63E5" w:rsidP="00BB63E5">
            <w:pPr>
              <w:pStyle w:val="TAL"/>
              <w:keepNext w:val="0"/>
              <w:rPr>
                <w:rFonts w:cs="Arial"/>
                <w:sz w:val="16"/>
                <w:szCs w:val="16"/>
              </w:rPr>
            </w:pPr>
            <w:r w:rsidRPr="00BB63E5">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Default="00BB63E5" w:rsidP="00BB63E5">
            <w:pPr>
              <w:pStyle w:val="TAC"/>
              <w:keepNext w:val="0"/>
              <w:rPr>
                <w:sz w:val="16"/>
                <w:szCs w:val="16"/>
              </w:rPr>
            </w:pPr>
            <w:r w:rsidRPr="0041316E">
              <w:rPr>
                <w:sz w:val="16"/>
                <w:szCs w:val="16"/>
              </w:rPr>
              <w:t>18.7.0</w:t>
            </w:r>
          </w:p>
        </w:tc>
      </w:tr>
      <w:tr w:rsidR="00B060B8" w:rsidRPr="008C3753"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Default="00B060B8" w:rsidP="00B060B8">
            <w:pPr>
              <w:pStyle w:val="TAC"/>
              <w:keepNext w:val="0"/>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Default="00B060B8" w:rsidP="00B060B8">
            <w:pPr>
              <w:pStyle w:val="TAC"/>
              <w:keepNext w:val="0"/>
              <w:rPr>
                <w:sz w:val="16"/>
                <w:szCs w:val="16"/>
              </w:rPr>
            </w:pPr>
            <w:r>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BB63E5" w:rsidRDefault="00B060B8" w:rsidP="00B060B8">
            <w:pPr>
              <w:pStyle w:val="TAC"/>
              <w:keepNext w:val="0"/>
              <w:rPr>
                <w:sz w:val="16"/>
                <w:szCs w:val="16"/>
              </w:rPr>
            </w:pPr>
            <w:r w:rsidRPr="00B060B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B060B8" w:rsidRDefault="00B060B8" w:rsidP="00B060B8">
            <w:pPr>
              <w:pStyle w:val="TAC"/>
              <w:rPr>
                <w:sz w:val="16"/>
                <w:szCs w:val="16"/>
              </w:rPr>
            </w:pPr>
            <w:r w:rsidRPr="00B060B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B060B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B060B8" w:rsidRDefault="00B060B8" w:rsidP="00B060B8">
            <w:pPr>
              <w:pStyle w:val="TAC"/>
              <w:rPr>
                <w:sz w:val="16"/>
                <w:szCs w:val="16"/>
              </w:rPr>
            </w:pPr>
            <w:r w:rsidRPr="00B060B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BB63E5" w:rsidRDefault="00B060B8" w:rsidP="00B060B8">
            <w:pPr>
              <w:pStyle w:val="TAL"/>
              <w:keepNext w:val="0"/>
              <w:rPr>
                <w:sz w:val="16"/>
                <w:szCs w:val="16"/>
              </w:rPr>
            </w:pPr>
            <w:r w:rsidRPr="00B060B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41316E" w:rsidRDefault="00B060B8" w:rsidP="00B060B8">
            <w:pPr>
              <w:pStyle w:val="TAC"/>
              <w:keepNext w:val="0"/>
              <w:rPr>
                <w:sz w:val="16"/>
                <w:szCs w:val="16"/>
              </w:rPr>
            </w:pPr>
            <w:r>
              <w:rPr>
                <w:sz w:val="16"/>
                <w:szCs w:val="16"/>
              </w:rPr>
              <w:t>18.8.0</w:t>
            </w:r>
          </w:p>
        </w:tc>
      </w:tr>
      <w:tr w:rsidR="001F74AF" w:rsidRPr="008C3753"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1F74AF" w:rsidRDefault="001F74AF" w:rsidP="001F74AF">
            <w:pPr>
              <w:pStyle w:val="TAC"/>
              <w:keepNext w:val="0"/>
              <w:rPr>
                <w:sz w:val="16"/>
                <w:szCs w:val="16"/>
              </w:rPr>
            </w:pPr>
            <w:r w:rsidRPr="001F74AF">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1F74AF" w:rsidRDefault="001F74AF" w:rsidP="001F74AF">
            <w:pPr>
              <w:pStyle w:val="TAC"/>
              <w:rPr>
                <w:sz w:val="16"/>
                <w:szCs w:val="16"/>
              </w:rPr>
            </w:pPr>
            <w:r w:rsidRPr="001F74AF">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1F74AF" w:rsidRDefault="001F74AF" w:rsidP="001F74AF">
            <w:pPr>
              <w:pStyle w:val="TAL"/>
              <w:keepNext w:val="0"/>
              <w:rPr>
                <w:sz w:val="16"/>
                <w:szCs w:val="16"/>
              </w:rPr>
            </w:pPr>
            <w:r w:rsidRPr="001F74AF">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Default="001F74AF" w:rsidP="001F74AF">
            <w:pPr>
              <w:pStyle w:val="TAC"/>
              <w:keepNext w:val="0"/>
              <w:rPr>
                <w:sz w:val="16"/>
                <w:szCs w:val="16"/>
              </w:rPr>
            </w:pPr>
            <w:r>
              <w:rPr>
                <w:sz w:val="16"/>
                <w:szCs w:val="16"/>
              </w:rPr>
              <w:t>18.9.0</w:t>
            </w:r>
          </w:p>
        </w:tc>
      </w:tr>
      <w:tr w:rsidR="001F74AF" w:rsidRPr="008C3753"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1F74AF" w:rsidRDefault="001F74AF" w:rsidP="001F74AF">
            <w:pPr>
              <w:pStyle w:val="TAC"/>
              <w:keepNext w:val="0"/>
              <w:rPr>
                <w:sz w:val="16"/>
                <w:szCs w:val="16"/>
              </w:rPr>
            </w:pPr>
            <w:r w:rsidRPr="001F74AF">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1F74AF" w:rsidRDefault="001F74AF" w:rsidP="001F74AF">
            <w:pPr>
              <w:pStyle w:val="TAC"/>
              <w:rPr>
                <w:sz w:val="16"/>
                <w:szCs w:val="16"/>
              </w:rPr>
            </w:pPr>
            <w:r w:rsidRPr="001F74AF">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1F74AF" w:rsidRDefault="001F74AF" w:rsidP="001F74AF">
            <w:pPr>
              <w:pStyle w:val="TAL"/>
              <w:keepNext w:val="0"/>
              <w:rPr>
                <w:sz w:val="16"/>
                <w:szCs w:val="16"/>
              </w:rPr>
            </w:pPr>
            <w:r w:rsidRPr="001F74AF">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Default="001F74AF" w:rsidP="001F74AF">
            <w:pPr>
              <w:pStyle w:val="TAC"/>
              <w:keepNext w:val="0"/>
              <w:rPr>
                <w:sz w:val="16"/>
                <w:szCs w:val="16"/>
              </w:rPr>
            </w:pPr>
            <w:r>
              <w:rPr>
                <w:sz w:val="16"/>
                <w:szCs w:val="16"/>
              </w:rPr>
              <w:t>18.9.0</w:t>
            </w:r>
          </w:p>
        </w:tc>
      </w:tr>
      <w:tr w:rsidR="001F74AF" w:rsidRPr="008C3753"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1F74AF" w:rsidRDefault="001F74AF" w:rsidP="001F74AF">
            <w:pPr>
              <w:pStyle w:val="TAC"/>
              <w:rPr>
                <w:sz w:val="16"/>
                <w:szCs w:val="16"/>
              </w:rPr>
            </w:pPr>
            <w:r w:rsidRPr="001F74AF">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1F74AF" w:rsidRDefault="001F74AF" w:rsidP="001F74AF">
            <w:pPr>
              <w:pStyle w:val="TAL"/>
              <w:keepNext w:val="0"/>
              <w:rPr>
                <w:sz w:val="16"/>
                <w:szCs w:val="16"/>
              </w:rPr>
            </w:pPr>
            <w:r w:rsidRPr="001F74AF">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Default="001F74AF" w:rsidP="001F74AF">
            <w:pPr>
              <w:pStyle w:val="TAC"/>
              <w:keepNext w:val="0"/>
              <w:rPr>
                <w:sz w:val="16"/>
                <w:szCs w:val="16"/>
              </w:rPr>
            </w:pPr>
            <w:r>
              <w:rPr>
                <w:sz w:val="16"/>
                <w:szCs w:val="16"/>
              </w:rPr>
              <w:t>18.9.0</w:t>
            </w:r>
          </w:p>
        </w:tc>
      </w:tr>
      <w:tr w:rsidR="001F74AF" w:rsidRPr="008C3753"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1F74AF" w:rsidRDefault="001F74AF" w:rsidP="001F74AF">
            <w:pPr>
              <w:pStyle w:val="TAC"/>
              <w:keepNext w:val="0"/>
              <w:rPr>
                <w:sz w:val="16"/>
                <w:szCs w:val="16"/>
              </w:rPr>
            </w:pPr>
            <w:r w:rsidRPr="001F74AF">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1F74AF" w:rsidRDefault="001F74AF" w:rsidP="001F74AF">
            <w:pPr>
              <w:pStyle w:val="TAC"/>
              <w:rPr>
                <w:sz w:val="16"/>
                <w:szCs w:val="16"/>
              </w:rPr>
            </w:pPr>
            <w:r w:rsidRPr="001F74AF">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1F74AF" w:rsidRDefault="001F74AF" w:rsidP="001F74AF">
            <w:pPr>
              <w:pStyle w:val="TAL"/>
              <w:keepNext w:val="0"/>
              <w:rPr>
                <w:sz w:val="16"/>
                <w:szCs w:val="16"/>
              </w:rPr>
            </w:pPr>
            <w:r w:rsidRPr="001F74AF">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Default="001F74AF" w:rsidP="001F74AF">
            <w:pPr>
              <w:pStyle w:val="TAC"/>
              <w:keepNext w:val="0"/>
              <w:rPr>
                <w:sz w:val="16"/>
                <w:szCs w:val="16"/>
              </w:rPr>
            </w:pPr>
            <w:r>
              <w:rPr>
                <w:sz w:val="16"/>
                <w:szCs w:val="16"/>
              </w:rPr>
              <w:t>18.9.0</w:t>
            </w:r>
          </w:p>
        </w:tc>
      </w:tr>
      <w:tr w:rsidR="001F74AF" w:rsidRPr="008C3753"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1F74AF" w:rsidRDefault="001F74AF" w:rsidP="001F74AF">
            <w:pPr>
              <w:pStyle w:val="TAC"/>
              <w:keepNext w:val="0"/>
              <w:rPr>
                <w:sz w:val="16"/>
                <w:szCs w:val="16"/>
              </w:rPr>
            </w:pPr>
            <w:r w:rsidRPr="001F74AF">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1F74AF" w:rsidRDefault="001F74AF" w:rsidP="001F74AF">
            <w:pPr>
              <w:pStyle w:val="TAC"/>
              <w:rPr>
                <w:sz w:val="16"/>
                <w:szCs w:val="16"/>
              </w:rPr>
            </w:pPr>
            <w:r w:rsidRPr="001F74AF">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1F74AF"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1F74AF" w:rsidRDefault="001F74AF" w:rsidP="001F74AF">
            <w:pPr>
              <w:pStyle w:val="TAC"/>
              <w:rPr>
                <w:sz w:val="16"/>
                <w:szCs w:val="16"/>
              </w:rPr>
            </w:pPr>
            <w:r w:rsidRPr="001F74AF">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1F74AF" w:rsidRDefault="001F74AF" w:rsidP="001F74AF">
            <w:pPr>
              <w:pStyle w:val="TAL"/>
              <w:keepNext w:val="0"/>
              <w:rPr>
                <w:sz w:val="16"/>
                <w:szCs w:val="16"/>
              </w:rPr>
            </w:pPr>
            <w:r w:rsidRPr="001F74AF">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Default="001F74AF" w:rsidP="001F74AF">
            <w:pPr>
              <w:pStyle w:val="TAC"/>
              <w:keepNext w:val="0"/>
              <w:rPr>
                <w:sz w:val="16"/>
                <w:szCs w:val="16"/>
              </w:rPr>
            </w:pPr>
            <w:r>
              <w:rPr>
                <w:sz w:val="16"/>
                <w:szCs w:val="16"/>
              </w:rPr>
              <w:t>18.9.0</w:t>
            </w:r>
          </w:p>
        </w:tc>
      </w:tr>
      <w:tr w:rsidR="001F74AF" w:rsidRPr="008C3753"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Default="001F74AF" w:rsidP="001F74AF">
            <w:pPr>
              <w:pStyle w:val="TAC"/>
              <w:keepNext w:val="0"/>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Default="001F74AF" w:rsidP="001F74AF">
            <w:pPr>
              <w:pStyle w:val="TAC"/>
              <w:keepNext w:val="0"/>
              <w:rPr>
                <w:sz w:val="16"/>
                <w:szCs w:val="16"/>
              </w:rPr>
            </w:pPr>
            <w:r>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1F74AF" w:rsidRDefault="001F74AF" w:rsidP="001F74AF">
            <w:pPr>
              <w:pStyle w:val="TAC"/>
              <w:keepNext w:val="0"/>
              <w:rPr>
                <w:sz w:val="16"/>
                <w:szCs w:val="16"/>
              </w:rPr>
            </w:pPr>
            <w:r w:rsidRPr="001F74AF">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1F74AF" w:rsidRDefault="001F74AF" w:rsidP="001F74AF">
            <w:pPr>
              <w:pStyle w:val="TAC"/>
              <w:rPr>
                <w:sz w:val="16"/>
                <w:szCs w:val="16"/>
              </w:rPr>
            </w:pPr>
            <w:r w:rsidRPr="001F74AF">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1F74AF" w:rsidRDefault="001F74AF" w:rsidP="001F74AF">
            <w:pPr>
              <w:pStyle w:val="TAC"/>
              <w:rPr>
                <w:rFonts w:cs="Arial"/>
                <w:sz w:val="16"/>
                <w:szCs w:val="16"/>
              </w:rPr>
            </w:pPr>
            <w:r w:rsidRPr="001F74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1F74AF" w:rsidRDefault="001F74AF" w:rsidP="001F74AF">
            <w:pPr>
              <w:pStyle w:val="TAC"/>
              <w:rPr>
                <w:sz w:val="16"/>
                <w:szCs w:val="16"/>
              </w:rPr>
            </w:pPr>
            <w:r w:rsidRPr="001F74AF">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1F74AF" w:rsidRDefault="001F74AF" w:rsidP="001F74AF">
            <w:pPr>
              <w:pStyle w:val="TAL"/>
              <w:keepNext w:val="0"/>
              <w:rPr>
                <w:sz w:val="16"/>
                <w:szCs w:val="16"/>
              </w:rPr>
            </w:pPr>
            <w:r w:rsidRPr="001F74AF">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Default="001F74AF" w:rsidP="001F74AF">
            <w:pPr>
              <w:pStyle w:val="TAC"/>
              <w:keepNext w:val="0"/>
              <w:rPr>
                <w:sz w:val="16"/>
                <w:szCs w:val="16"/>
              </w:rPr>
            </w:pPr>
            <w:r>
              <w:rPr>
                <w:sz w:val="16"/>
                <w:szCs w:val="16"/>
              </w:rPr>
              <w:t>18.9.0</w:t>
            </w:r>
          </w:p>
        </w:tc>
      </w:tr>
      <w:tr w:rsidR="006110FD" w:rsidRPr="008C3753" w14:paraId="3E39AB75"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F8D15" w14:textId="6A6EACF1"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774479F" w14:textId="315A029B"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EC8318" w14:textId="0B54C0CE" w:rsidR="006110FD" w:rsidRPr="006110FD" w:rsidRDefault="006110FD" w:rsidP="006110FD">
            <w:pPr>
              <w:pStyle w:val="TAC"/>
              <w:keepNext w:val="0"/>
              <w:rPr>
                <w:sz w:val="16"/>
                <w:szCs w:val="16"/>
              </w:rPr>
            </w:pPr>
            <w:r w:rsidRPr="006110FD">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DEB83" w14:textId="23B299E9" w:rsidR="006110FD" w:rsidRPr="006110FD" w:rsidRDefault="006110FD" w:rsidP="006110FD">
            <w:pPr>
              <w:pStyle w:val="TAC"/>
              <w:rPr>
                <w:sz w:val="16"/>
                <w:szCs w:val="16"/>
              </w:rPr>
            </w:pPr>
            <w:r w:rsidRPr="006110FD">
              <w:rPr>
                <w:sz w:val="16"/>
                <w:szCs w:val="16"/>
              </w:rPr>
              <w:t>0501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0D87D"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DA00" w14:textId="15C7506C"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B90FA63" w14:textId="2D358E92" w:rsidR="006110FD" w:rsidRPr="006110FD" w:rsidRDefault="006110FD" w:rsidP="006110FD">
            <w:pPr>
              <w:pStyle w:val="TAL"/>
              <w:keepNext w:val="0"/>
              <w:rPr>
                <w:sz w:val="16"/>
                <w:szCs w:val="16"/>
              </w:rPr>
            </w:pPr>
            <w:r w:rsidRPr="006110FD">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25DEA" w14:textId="207DBF6F" w:rsidR="006110FD" w:rsidRDefault="006110FD" w:rsidP="006110FD">
            <w:pPr>
              <w:pStyle w:val="TAC"/>
              <w:keepNext w:val="0"/>
              <w:rPr>
                <w:sz w:val="16"/>
                <w:szCs w:val="16"/>
              </w:rPr>
            </w:pPr>
            <w:r>
              <w:rPr>
                <w:sz w:val="16"/>
                <w:szCs w:val="16"/>
              </w:rPr>
              <w:t>18.10.0</w:t>
            </w:r>
          </w:p>
        </w:tc>
      </w:tr>
      <w:tr w:rsidR="006110FD" w:rsidRPr="008C3753" w14:paraId="0BE4B0E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8B" w14:textId="40650AE8" w:rsidR="006110FD" w:rsidRDefault="006110FD" w:rsidP="006110FD">
            <w:pPr>
              <w:pStyle w:val="TAC"/>
              <w:keepNext w:val="0"/>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5F5785E" w14:textId="7F603DB8" w:rsidR="006110FD" w:rsidRDefault="006110FD" w:rsidP="006110FD">
            <w:pPr>
              <w:pStyle w:val="TAC"/>
              <w:keepNext w:val="0"/>
              <w:rPr>
                <w:sz w:val="16"/>
                <w:szCs w:val="16"/>
              </w:rPr>
            </w:pPr>
            <w:r>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78511" w14:textId="4D755EC0" w:rsidR="006110FD" w:rsidRPr="006110FD" w:rsidRDefault="006110FD" w:rsidP="006110FD">
            <w:pPr>
              <w:pStyle w:val="TAC"/>
              <w:keepNext w:val="0"/>
              <w:rPr>
                <w:sz w:val="16"/>
                <w:szCs w:val="16"/>
              </w:rPr>
            </w:pPr>
            <w:r w:rsidRPr="006110FD">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8ABA0" w14:textId="1A64EB5F" w:rsidR="006110FD" w:rsidRPr="006110FD" w:rsidRDefault="006110FD" w:rsidP="006110FD">
            <w:pPr>
              <w:pStyle w:val="TAC"/>
              <w:rPr>
                <w:sz w:val="16"/>
                <w:szCs w:val="16"/>
              </w:rPr>
            </w:pPr>
            <w:r w:rsidRPr="006110FD">
              <w:rPr>
                <w:sz w:val="16"/>
                <w:szCs w:val="16"/>
              </w:rPr>
              <w:t>0504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BCF9C9" w14:textId="77777777" w:rsidR="006110FD" w:rsidRPr="006110FD"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53A3" w14:textId="2CA64E77" w:rsidR="006110FD" w:rsidRPr="006110FD" w:rsidRDefault="006110FD" w:rsidP="006110FD">
            <w:pPr>
              <w:pStyle w:val="TAC"/>
              <w:rPr>
                <w:sz w:val="16"/>
                <w:szCs w:val="16"/>
              </w:rPr>
            </w:pPr>
            <w:r w:rsidRPr="006110FD">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E04FDC" w14:textId="7AAB39B9" w:rsidR="006110FD" w:rsidRPr="006110FD" w:rsidRDefault="006110FD" w:rsidP="006110FD">
            <w:pPr>
              <w:pStyle w:val="TAL"/>
              <w:keepNext w:val="0"/>
              <w:rPr>
                <w:sz w:val="16"/>
                <w:szCs w:val="16"/>
              </w:rPr>
            </w:pPr>
            <w:r w:rsidRPr="006110FD">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74E1" w14:textId="64EB028C" w:rsidR="006110FD" w:rsidRDefault="006110FD" w:rsidP="006110FD">
            <w:pPr>
              <w:pStyle w:val="TAC"/>
              <w:keepNext w:val="0"/>
              <w:rPr>
                <w:sz w:val="16"/>
                <w:szCs w:val="16"/>
              </w:rPr>
            </w:pPr>
            <w:r>
              <w:rPr>
                <w:sz w:val="16"/>
                <w:szCs w:val="16"/>
              </w:rPr>
              <w:t>18.10.0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2846A6" w14:textId="77777777" w:rsidR="004030FE" w:rsidRDefault="004030FE">
      <w:r>
        <w:separator/>
      </w:r>
    </w:p>
  </w:endnote>
  <w:endnote w:type="continuationSeparator" w:id="0">
    <w:p w14:paraId="762C0214" w14:textId="77777777" w:rsidR="004030FE" w:rsidRDefault="00403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E80A5D" w14:textId="77777777" w:rsidR="004030FE" w:rsidRDefault="004030FE">
      <w:r>
        <w:separator/>
      </w:r>
    </w:p>
  </w:footnote>
  <w:footnote w:type="continuationSeparator" w:id="0">
    <w:p w14:paraId="181C35B8" w14:textId="77777777" w:rsidR="004030FE" w:rsidRDefault="004030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34953770"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4E03">
      <w:rPr>
        <w:rFonts w:ascii="Arial" w:hAnsi="Arial" w:cs="Arial"/>
        <w:b/>
        <w:noProof/>
        <w:sz w:val="18"/>
        <w:szCs w:val="18"/>
      </w:rPr>
      <w:t>3GPP TS 38.141-1 V18.910.0 (2025-0306)</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43032AF"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4E03">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530A"/>
    <w:rsid w:val="000057B5"/>
    <w:rsid w:val="00006E5F"/>
    <w:rsid w:val="000076D0"/>
    <w:rsid w:val="0001180F"/>
    <w:rsid w:val="000127B0"/>
    <w:rsid w:val="00013C26"/>
    <w:rsid w:val="00013E12"/>
    <w:rsid w:val="00014681"/>
    <w:rsid w:val="00015C7B"/>
    <w:rsid w:val="00016B78"/>
    <w:rsid w:val="00016F5B"/>
    <w:rsid w:val="000201E9"/>
    <w:rsid w:val="00021597"/>
    <w:rsid w:val="00021D88"/>
    <w:rsid w:val="00023D11"/>
    <w:rsid w:val="000242E9"/>
    <w:rsid w:val="00025566"/>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3005"/>
    <w:rsid w:val="000C465F"/>
    <w:rsid w:val="000C4992"/>
    <w:rsid w:val="000C5B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0AB4"/>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37F"/>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34D3"/>
    <w:rsid w:val="00203CB3"/>
    <w:rsid w:val="00203E58"/>
    <w:rsid w:val="002066A3"/>
    <w:rsid w:val="002073AF"/>
    <w:rsid w:val="00207C66"/>
    <w:rsid w:val="00210B12"/>
    <w:rsid w:val="002129E9"/>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A5B"/>
    <w:rsid w:val="00317F7D"/>
    <w:rsid w:val="00317FAE"/>
    <w:rsid w:val="003200AA"/>
    <w:rsid w:val="0032146F"/>
    <w:rsid w:val="003217C9"/>
    <w:rsid w:val="00323303"/>
    <w:rsid w:val="003239FB"/>
    <w:rsid w:val="00324929"/>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5FCD"/>
    <w:rsid w:val="00376901"/>
    <w:rsid w:val="00376C3F"/>
    <w:rsid w:val="0037751A"/>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D7A"/>
    <w:rsid w:val="003B22C3"/>
    <w:rsid w:val="003B4ABC"/>
    <w:rsid w:val="003B6A23"/>
    <w:rsid w:val="003C1C44"/>
    <w:rsid w:val="003C25D9"/>
    <w:rsid w:val="003C264B"/>
    <w:rsid w:val="003C27AE"/>
    <w:rsid w:val="003C3971"/>
    <w:rsid w:val="003C3CE4"/>
    <w:rsid w:val="003C5595"/>
    <w:rsid w:val="003C5CF2"/>
    <w:rsid w:val="003C6BBE"/>
    <w:rsid w:val="003C7553"/>
    <w:rsid w:val="003C7ADF"/>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5A4"/>
    <w:rsid w:val="00402754"/>
    <w:rsid w:val="00402D67"/>
    <w:rsid w:val="00402FBD"/>
    <w:rsid w:val="004030FE"/>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11A"/>
    <w:rsid w:val="0060461A"/>
    <w:rsid w:val="0060479C"/>
    <w:rsid w:val="00606C93"/>
    <w:rsid w:val="00606EDC"/>
    <w:rsid w:val="00610844"/>
    <w:rsid w:val="006110FD"/>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D8D"/>
    <w:rsid w:val="00806F4E"/>
    <w:rsid w:val="008074D7"/>
    <w:rsid w:val="008105C8"/>
    <w:rsid w:val="00812858"/>
    <w:rsid w:val="00812AE5"/>
    <w:rsid w:val="00814282"/>
    <w:rsid w:val="00815FA4"/>
    <w:rsid w:val="00820BEE"/>
    <w:rsid w:val="00820CCD"/>
    <w:rsid w:val="008213CE"/>
    <w:rsid w:val="00821DCB"/>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2F6F"/>
    <w:rsid w:val="008941D7"/>
    <w:rsid w:val="00894CEA"/>
    <w:rsid w:val="00894E03"/>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0487"/>
    <w:rsid w:val="009E5069"/>
    <w:rsid w:val="009E54A8"/>
    <w:rsid w:val="009E5A2A"/>
    <w:rsid w:val="009E5F1C"/>
    <w:rsid w:val="009E6A5E"/>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1AFE"/>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4D87"/>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21B0"/>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0CD6"/>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5A4"/>
    <w:rsid w:val="00ED3396"/>
    <w:rsid w:val="00ED3A1D"/>
    <w:rsid w:val="00ED3E6B"/>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DE4"/>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D7544"/>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rsid w:val="007A4F7D"/>
    <w:rPr>
      <w:b/>
    </w:rPr>
  </w:style>
  <w:style w:type="paragraph" w:customStyle="1" w:styleId="TAC">
    <w:name w:val="TAC"/>
    <w:basedOn w:val="TAL"/>
    <w:link w:val="TACChar"/>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1194</TotalTime>
  <Pages>3</Pages>
  <Words>132691</Words>
  <Characters>756340</Characters>
  <Application>Microsoft Office Word</Application>
  <DocSecurity>0</DocSecurity>
  <Lines>6302</Lines>
  <Paragraphs>1774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887257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Carolyn Taylor</cp:lastModifiedBy>
  <cp:revision>462</cp:revision>
  <dcterms:created xsi:type="dcterms:W3CDTF">2022-04-01T08:58:00Z</dcterms:created>
  <dcterms:modified xsi:type="dcterms:W3CDTF">2025-06-23T14:23:00Z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