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5583C5" w14:textId="77777777" w:rsidTr="005E4BB2">
        <w:tc>
          <w:tcPr>
            <w:tcW w:w="10423" w:type="dxa"/>
            <w:gridSpan w:val="2"/>
            <w:shd w:val="clear" w:color="auto" w:fill="auto"/>
          </w:tcPr>
          <w:p w14:paraId="15B3E353" w14:textId="1CA9851C" w:rsidR="00322BB6" w:rsidRDefault="00322BB6" w:rsidP="00322BB6">
            <w:pPr>
              <w:pStyle w:val="ZA"/>
              <w:framePr w:w="0" w:hRule="auto" w:wrap="auto" w:vAnchor="margin" w:hAnchor="text" w:yAlign="inline"/>
            </w:pPr>
            <w:bookmarkStart w:id="0" w:name="page1"/>
            <w:r>
              <w:rPr>
                <w:sz w:val="64"/>
              </w:rPr>
              <w:t xml:space="preserve">3GPP TS 31.122 </w:t>
            </w:r>
            <w:r>
              <w:t>V</w:t>
            </w:r>
            <w:r w:rsidR="0015435F">
              <w:t>18.4.0</w:t>
            </w:r>
            <w:r>
              <w:t xml:space="preserve"> </w:t>
            </w:r>
            <w:r>
              <w:rPr>
                <w:sz w:val="32"/>
              </w:rPr>
              <w:t>(</w:t>
            </w:r>
            <w:r w:rsidR="0015435F">
              <w:rPr>
                <w:sz w:val="32"/>
              </w:rPr>
              <w:t>2025-06</w:t>
            </w:r>
            <w:r>
              <w:rPr>
                <w:sz w:val="32"/>
              </w:rPr>
              <w:t>)</w:t>
            </w:r>
          </w:p>
          <w:p w14:paraId="31249ADB" w14:textId="77777777" w:rsidR="004F0988" w:rsidRDefault="004F0988" w:rsidP="00133525">
            <w:pPr>
              <w:pStyle w:val="ZA"/>
              <w:framePr w:w="0" w:hRule="auto" w:wrap="auto" w:vAnchor="margin" w:hAnchor="text" w:yAlign="inline"/>
            </w:pPr>
          </w:p>
        </w:tc>
      </w:tr>
      <w:tr w:rsidR="004F0988" w14:paraId="6D49F95A" w14:textId="77777777" w:rsidTr="005E4BB2">
        <w:trPr>
          <w:trHeight w:hRule="exact" w:val="1134"/>
        </w:trPr>
        <w:tc>
          <w:tcPr>
            <w:tcW w:w="10423" w:type="dxa"/>
            <w:gridSpan w:val="2"/>
            <w:shd w:val="clear" w:color="auto" w:fill="auto"/>
          </w:tcPr>
          <w:p w14:paraId="3FAD0FF5" w14:textId="77777777"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14:paraId="584D8174" w14:textId="77777777" w:rsidTr="005E4BB2">
        <w:trPr>
          <w:trHeight w:hRule="exact" w:val="3686"/>
        </w:trPr>
        <w:tc>
          <w:tcPr>
            <w:tcW w:w="10423" w:type="dxa"/>
            <w:gridSpan w:val="2"/>
            <w:shd w:val="clear" w:color="auto" w:fill="auto"/>
          </w:tcPr>
          <w:p w14:paraId="49EFD93F" w14:textId="77777777" w:rsidR="004F0988" w:rsidRPr="004D3578" w:rsidRDefault="004F0988" w:rsidP="00133525">
            <w:pPr>
              <w:pStyle w:val="ZT"/>
              <w:framePr w:wrap="auto" w:hAnchor="text" w:yAlign="inline"/>
            </w:pPr>
            <w:r w:rsidRPr="004D3578">
              <w:t>3rd Generation Partnership Project;</w:t>
            </w:r>
          </w:p>
          <w:p w14:paraId="116E20EE" w14:textId="77777777" w:rsidR="00322BB6" w:rsidRDefault="00322BB6" w:rsidP="00322BB6">
            <w:pPr>
              <w:pStyle w:val="ZT"/>
              <w:framePr w:wrap="auto" w:hAnchor="text" w:yAlign="inline"/>
            </w:pPr>
            <w:r>
              <w:t>Technical Specification Group Core Network and Terminals;</w:t>
            </w:r>
          </w:p>
          <w:p w14:paraId="48F1F22C" w14:textId="77777777" w:rsidR="00322BB6" w:rsidRDefault="00322BB6" w:rsidP="00322BB6">
            <w:pPr>
              <w:pStyle w:val="ZT"/>
              <w:framePr w:wrap="auto" w:hAnchor="text" w:yAlign="inline"/>
            </w:pPr>
            <w:r>
              <w:t>Universal Subscriber Identity Module (USIM)</w:t>
            </w:r>
          </w:p>
          <w:p w14:paraId="04E4662B" w14:textId="77777777" w:rsidR="00322BB6" w:rsidRDefault="00322BB6" w:rsidP="00322BB6">
            <w:pPr>
              <w:pStyle w:val="ZT"/>
              <w:framePr w:wrap="auto" w:hAnchor="text" w:yAlign="inline"/>
            </w:pPr>
            <w:r>
              <w:t>conformance test specification</w:t>
            </w:r>
          </w:p>
          <w:p w14:paraId="49302D7A" w14:textId="5FA87ACD" w:rsidR="004F0988" w:rsidRPr="00133525" w:rsidRDefault="00322BB6" w:rsidP="00322BB6">
            <w:pPr>
              <w:pStyle w:val="ZT"/>
              <w:framePr w:wrap="auto" w:hAnchor="text" w:yAlign="inline"/>
              <w:rPr>
                <w:i/>
                <w:sz w:val="28"/>
              </w:rPr>
            </w:pPr>
            <w:r>
              <w:t>(</w:t>
            </w:r>
            <w:r>
              <w:rPr>
                <w:rStyle w:val="ZGSM"/>
              </w:rPr>
              <w:t>Release</w:t>
            </w:r>
            <w:r w:rsidR="00141655">
              <w:rPr>
                <w:rStyle w:val="ZGSM"/>
              </w:rPr>
              <w:t xml:space="preserve"> 1</w:t>
            </w:r>
            <w:r w:rsidR="00873714">
              <w:rPr>
                <w:rStyle w:val="ZGSM"/>
              </w:rPr>
              <w:t>8</w:t>
            </w:r>
            <w:r>
              <w:t>)</w:t>
            </w:r>
          </w:p>
        </w:tc>
      </w:tr>
      <w:tr w:rsidR="00BF128E" w14:paraId="3E4943E2" w14:textId="77777777" w:rsidTr="005E4BB2">
        <w:tc>
          <w:tcPr>
            <w:tcW w:w="10423" w:type="dxa"/>
            <w:gridSpan w:val="2"/>
            <w:shd w:val="clear" w:color="auto" w:fill="auto"/>
          </w:tcPr>
          <w:p w14:paraId="306C1A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63F50A1A" w14:textId="77777777" w:rsidTr="005E4BB2">
        <w:trPr>
          <w:trHeight w:hRule="exact" w:val="1531"/>
        </w:trPr>
        <w:tc>
          <w:tcPr>
            <w:tcW w:w="4883" w:type="dxa"/>
            <w:shd w:val="clear" w:color="auto" w:fill="auto"/>
          </w:tcPr>
          <w:p w14:paraId="1BBDFC70" w14:textId="7C688636" w:rsidR="00C074DD" w:rsidRPr="00133525" w:rsidRDefault="00873714" w:rsidP="00C074DD">
            <w:pPr>
              <w:rPr>
                <w:i/>
              </w:rPr>
            </w:pPr>
            <w:r w:rsidRPr="00873714">
              <w:rPr>
                <w:i/>
              </w:rPr>
              <w:object w:dxaOrig="2026" w:dyaOrig="1251" w14:anchorId="612FA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09942892" r:id="rId10"/>
              </w:object>
            </w:r>
          </w:p>
        </w:tc>
        <w:tc>
          <w:tcPr>
            <w:tcW w:w="5540" w:type="dxa"/>
            <w:shd w:val="clear" w:color="auto" w:fill="auto"/>
          </w:tcPr>
          <w:p w14:paraId="628A052A" w14:textId="77777777" w:rsidR="00C074DD" w:rsidRDefault="00000000" w:rsidP="00C074DD">
            <w:pPr>
              <w:jc w:val="right"/>
            </w:pPr>
            <w:r>
              <w:pict w14:anchorId="652D6339">
                <v:shape id="_x0000_i1026" type="#_x0000_t75" style="width:128.5pt;height:74pt">
                  <v:imagedata r:id="rId11" o:title="3GPP-logo_web"/>
                </v:shape>
              </w:pict>
            </w:r>
          </w:p>
        </w:tc>
      </w:tr>
      <w:tr w:rsidR="00C074DD" w14:paraId="47F1AC4F" w14:textId="77777777" w:rsidTr="005E4BB2">
        <w:trPr>
          <w:trHeight w:hRule="exact" w:val="5783"/>
        </w:trPr>
        <w:tc>
          <w:tcPr>
            <w:tcW w:w="10423" w:type="dxa"/>
            <w:gridSpan w:val="2"/>
            <w:shd w:val="clear" w:color="auto" w:fill="auto"/>
          </w:tcPr>
          <w:p w14:paraId="4A916C39" w14:textId="77777777" w:rsidR="00C074DD" w:rsidRPr="00322BB6" w:rsidRDefault="00C074DD" w:rsidP="00C074DD">
            <w:pPr>
              <w:pStyle w:val="Guidance"/>
              <w:rPr>
                <w:b/>
                <w:color w:val="auto"/>
              </w:rPr>
            </w:pPr>
          </w:p>
        </w:tc>
      </w:tr>
      <w:tr w:rsidR="00C074DD" w14:paraId="1C54C9EE" w14:textId="77777777" w:rsidTr="005E4BB2">
        <w:trPr>
          <w:cantSplit/>
          <w:trHeight w:hRule="exact" w:val="964"/>
        </w:trPr>
        <w:tc>
          <w:tcPr>
            <w:tcW w:w="10423" w:type="dxa"/>
            <w:gridSpan w:val="2"/>
            <w:shd w:val="clear" w:color="auto" w:fill="auto"/>
          </w:tcPr>
          <w:p w14:paraId="1D6C383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BB5E7A1" w14:textId="77777777" w:rsidR="00C074DD" w:rsidRPr="004D3578" w:rsidRDefault="00C074DD" w:rsidP="00C074DD">
            <w:pPr>
              <w:pStyle w:val="ZV"/>
              <w:framePr w:w="0" w:wrap="auto" w:vAnchor="margin" w:hAnchor="text" w:yAlign="inline"/>
            </w:pPr>
          </w:p>
          <w:p w14:paraId="6C83EE2B" w14:textId="77777777" w:rsidR="00C074DD" w:rsidRPr="00133525" w:rsidRDefault="00C074DD" w:rsidP="00C074DD">
            <w:pPr>
              <w:rPr>
                <w:sz w:val="16"/>
              </w:rPr>
            </w:pPr>
          </w:p>
        </w:tc>
      </w:tr>
      <w:bookmarkEnd w:id="0"/>
    </w:tbl>
    <w:p w14:paraId="7BD36EEC" w14:textId="77777777" w:rsidR="00080512" w:rsidRPr="004D3578" w:rsidRDefault="00080512">
      <w:pPr>
        <w:sectPr w:rsidR="00080512" w:rsidRPr="004D3578" w:rsidSect="00B81D4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EA99F9" w14:textId="77777777" w:rsidTr="00133525">
        <w:trPr>
          <w:trHeight w:hRule="exact" w:val="5670"/>
        </w:trPr>
        <w:tc>
          <w:tcPr>
            <w:tcW w:w="10423" w:type="dxa"/>
            <w:shd w:val="clear" w:color="auto" w:fill="auto"/>
          </w:tcPr>
          <w:p w14:paraId="79534E2A" w14:textId="77777777" w:rsidR="00E16509" w:rsidRDefault="00E16509" w:rsidP="00E16509">
            <w:pPr>
              <w:pStyle w:val="Guidance"/>
            </w:pPr>
            <w:bookmarkStart w:id="4" w:name="page2"/>
          </w:p>
        </w:tc>
      </w:tr>
      <w:tr w:rsidR="00E16509" w14:paraId="20FB20B0" w14:textId="77777777" w:rsidTr="00C074DD">
        <w:trPr>
          <w:trHeight w:hRule="exact" w:val="5387"/>
        </w:trPr>
        <w:tc>
          <w:tcPr>
            <w:tcW w:w="10423" w:type="dxa"/>
            <w:shd w:val="clear" w:color="auto" w:fill="auto"/>
          </w:tcPr>
          <w:p w14:paraId="42218A8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BCCF354" w14:textId="77777777" w:rsidR="00E16509" w:rsidRPr="004D3578" w:rsidRDefault="00E16509" w:rsidP="00133525">
            <w:pPr>
              <w:pStyle w:val="FP"/>
              <w:pBdr>
                <w:bottom w:val="single" w:sz="6" w:space="1" w:color="auto"/>
              </w:pBdr>
              <w:ind w:left="2835" w:right="2835"/>
              <w:jc w:val="center"/>
            </w:pPr>
            <w:r w:rsidRPr="004D3578">
              <w:t>Postal address</w:t>
            </w:r>
          </w:p>
          <w:p w14:paraId="209FA885" w14:textId="77777777" w:rsidR="00E16509" w:rsidRPr="00133525" w:rsidRDefault="00E16509" w:rsidP="00133525">
            <w:pPr>
              <w:pStyle w:val="FP"/>
              <w:ind w:left="2835" w:right="2835"/>
              <w:jc w:val="center"/>
              <w:rPr>
                <w:rFonts w:ascii="Arial" w:hAnsi="Arial"/>
                <w:sz w:val="18"/>
              </w:rPr>
            </w:pPr>
          </w:p>
          <w:p w14:paraId="2810C95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08CB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785E0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F809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A1C8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041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FF8E1A" w14:textId="77777777" w:rsidR="00E16509" w:rsidRDefault="00E16509" w:rsidP="00133525"/>
        </w:tc>
      </w:tr>
      <w:tr w:rsidR="00E16509" w14:paraId="3180725A" w14:textId="77777777" w:rsidTr="00C074DD">
        <w:tc>
          <w:tcPr>
            <w:tcW w:w="10423" w:type="dxa"/>
            <w:shd w:val="clear" w:color="auto" w:fill="auto"/>
            <w:vAlign w:val="bottom"/>
          </w:tcPr>
          <w:p w14:paraId="5D21BDF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2821F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1077FC" w14:textId="77777777" w:rsidR="00E16509" w:rsidRPr="004D3578" w:rsidRDefault="00E16509" w:rsidP="00133525">
            <w:pPr>
              <w:pStyle w:val="FP"/>
              <w:jc w:val="center"/>
              <w:rPr>
                <w:noProof/>
              </w:rPr>
            </w:pPr>
          </w:p>
          <w:p w14:paraId="63D7B5C4" w14:textId="5900CFDC" w:rsidR="00E16509" w:rsidRPr="00133525" w:rsidRDefault="00E16509" w:rsidP="00133525">
            <w:pPr>
              <w:pStyle w:val="FP"/>
              <w:jc w:val="center"/>
              <w:rPr>
                <w:noProof/>
                <w:sz w:val="18"/>
              </w:rPr>
            </w:pPr>
            <w:r w:rsidRPr="00133525">
              <w:rPr>
                <w:noProof/>
                <w:sz w:val="18"/>
              </w:rPr>
              <w:t>©</w:t>
            </w:r>
            <w:r w:rsidR="00141655">
              <w:rPr>
                <w:noProof/>
                <w:sz w:val="18"/>
              </w:rPr>
              <w:t xml:space="preserve"> 202</w:t>
            </w:r>
            <w:r w:rsidR="00B369BB">
              <w:rPr>
                <w:noProof/>
                <w:sz w:val="18"/>
              </w:rPr>
              <w:t>5</w:t>
            </w:r>
            <w:r w:rsidRPr="00133525">
              <w:rPr>
                <w:noProof/>
                <w:sz w:val="18"/>
              </w:rPr>
              <w:t>, 3GPP Organizational Partners (ARIB, ATIS, CCSA, ETSI, TSDSI, TTA, TTC).</w:t>
            </w:r>
            <w:bookmarkStart w:id="7" w:name="copyrightaddon"/>
            <w:bookmarkEnd w:id="7"/>
          </w:p>
          <w:p w14:paraId="65651B62" w14:textId="77777777" w:rsidR="00E16509" w:rsidRPr="00133525" w:rsidRDefault="00E16509" w:rsidP="00133525">
            <w:pPr>
              <w:pStyle w:val="FP"/>
              <w:jc w:val="center"/>
              <w:rPr>
                <w:noProof/>
                <w:sz w:val="18"/>
              </w:rPr>
            </w:pPr>
            <w:r w:rsidRPr="00133525">
              <w:rPr>
                <w:noProof/>
                <w:sz w:val="18"/>
              </w:rPr>
              <w:t>All rights reserved.</w:t>
            </w:r>
          </w:p>
          <w:p w14:paraId="72D8701D" w14:textId="77777777" w:rsidR="00E16509" w:rsidRPr="00133525" w:rsidRDefault="00E16509" w:rsidP="00E16509">
            <w:pPr>
              <w:pStyle w:val="FP"/>
              <w:rPr>
                <w:noProof/>
                <w:sz w:val="18"/>
              </w:rPr>
            </w:pPr>
          </w:p>
          <w:p w14:paraId="74520F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3720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DAFD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8438635" w14:textId="77777777" w:rsidR="00E16509" w:rsidRDefault="00E16509" w:rsidP="00133525"/>
        </w:tc>
      </w:tr>
      <w:bookmarkEnd w:id="4"/>
    </w:tbl>
    <w:p w14:paraId="27AFAB08" w14:textId="77777777" w:rsidR="00080512" w:rsidRPr="004D3578" w:rsidRDefault="00080512">
      <w:pPr>
        <w:pStyle w:val="TT"/>
      </w:pPr>
      <w:r w:rsidRPr="004D3578">
        <w:br w:type="page"/>
      </w:r>
      <w:bookmarkStart w:id="8" w:name="tableOfContents"/>
      <w:bookmarkEnd w:id="8"/>
      <w:r w:rsidRPr="004D3578">
        <w:lastRenderedPageBreak/>
        <w:t>Contents</w:t>
      </w:r>
    </w:p>
    <w:p w14:paraId="5711CD41" w14:textId="29A11AF3" w:rsidR="00D65ABB" w:rsidRDefault="00B965FB">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D65ABB">
        <w:rPr>
          <w:noProof/>
        </w:rPr>
        <w:t>Foreword</w:t>
      </w:r>
      <w:r w:rsidR="00D65ABB">
        <w:rPr>
          <w:noProof/>
        </w:rPr>
        <w:tab/>
      </w:r>
      <w:r w:rsidR="00D65ABB">
        <w:rPr>
          <w:noProof/>
        </w:rPr>
        <w:fldChar w:fldCharType="begin" w:fldLock="1"/>
      </w:r>
      <w:r w:rsidR="00D65ABB">
        <w:rPr>
          <w:noProof/>
        </w:rPr>
        <w:instrText xml:space="preserve"> PAGEREF _Toc199329894 \h </w:instrText>
      </w:r>
      <w:r w:rsidR="00D65ABB">
        <w:rPr>
          <w:noProof/>
        </w:rPr>
      </w:r>
      <w:r w:rsidR="00D65ABB">
        <w:rPr>
          <w:noProof/>
        </w:rPr>
        <w:fldChar w:fldCharType="separate"/>
      </w:r>
      <w:r w:rsidR="00D65ABB">
        <w:rPr>
          <w:noProof/>
        </w:rPr>
        <w:t>5</w:t>
      </w:r>
      <w:r w:rsidR="00D65ABB">
        <w:rPr>
          <w:noProof/>
        </w:rPr>
        <w:fldChar w:fldCharType="end"/>
      </w:r>
    </w:p>
    <w:p w14:paraId="60FC1EFD" w14:textId="0DD6E84E" w:rsidR="00D65ABB" w:rsidRDefault="00D65ABB">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_Toc199329895 \h </w:instrText>
      </w:r>
      <w:r>
        <w:rPr>
          <w:noProof/>
        </w:rPr>
      </w:r>
      <w:r>
        <w:rPr>
          <w:noProof/>
        </w:rPr>
        <w:fldChar w:fldCharType="separate"/>
      </w:r>
      <w:r>
        <w:rPr>
          <w:noProof/>
        </w:rPr>
        <w:t>6</w:t>
      </w:r>
      <w:r>
        <w:rPr>
          <w:noProof/>
        </w:rPr>
        <w:fldChar w:fldCharType="end"/>
      </w:r>
    </w:p>
    <w:p w14:paraId="433DAAB9" w14:textId="3D7AC584" w:rsidR="00D65ABB" w:rsidRDefault="00D65ABB">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Normative References</w:t>
      </w:r>
      <w:r>
        <w:rPr>
          <w:noProof/>
        </w:rPr>
        <w:tab/>
      </w:r>
      <w:r>
        <w:rPr>
          <w:noProof/>
        </w:rPr>
        <w:fldChar w:fldCharType="begin" w:fldLock="1"/>
      </w:r>
      <w:r>
        <w:rPr>
          <w:noProof/>
        </w:rPr>
        <w:instrText xml:space="preserve"> PAGEREF _Toc199329896 \h </w:instrText>
      </w:r>
      <w:r>
        <w:rPr>
          <w:noProof/>
        </w:rPr>
      </w:r>
      <w:r>
        <w:rPr>
          <w:noProof/>
        </w:rPr>
        <w:fldChar w:fldCharType="separate"/>
      </w:r>
      <w:r>
        <w:rPr>
          <w:noProof/>
        </w:rPr>
        <w:t>6</w:t>
      </w:r>
      <w:r>
        <w:rPr>
          <w:noProof/>
        </w:rPr>
        <w:fldChar w:fldCharType="end"/>
      </w:r>
    </w:p>
    <w:p w14:paraId="2FCB5ABE" w14:textId="28E6FBD9" w:rsidR="00D65ABB" w:rsidRDefault="00D65ABB">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abbreviations and coding</w:t>
      </w:r>
      <w:r>
        <w:rPr>
          <w:noProof/>
        </w:rPr>
        <w:tab/>
      </w:r>
      <w:r>
        <w:rPr>
          <w:noProof/>
        </w:rPr>
        <w:fldChar w:fldCharType="begin" w:fldLock="1"/>
      </w:r>
      <w:r>
        <w:rPr>
          <w:noProof/>
        </w:rPr>
        <w:instrText xml:space="preserve"> PAGEREF _Toc199329897 \h </w:instrText>
      </w:r>
      <w:r>
        <w:rPr>
          <w:noProof/>
        </w:rPr>
      </w:r>
      <w:r>
        <w:rPr>
          <w:noProof/>
        </w:rPr>
        <w:fldChar w:fldCharType="separate"/>
      </w:r>
      <w:r>
        <w:rPr>
          <w:noProof/>
        </w:rPr>
        <w:t>7</w:t>
      </w:r>
      <w:r>
        <w:rPr>
          <w:noProof/>
        </w:rPr>
        <w:fldChar w:fldCharType="end"/>
      </w:r>
    </w:p>
    <w:p w14:paraId="2764F534" w14:textId="7A81A0D7" w:rsidR="00D65ABB" w:rsidRDefault="00D65ABB">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_Toc199329898 \h </w:instrText>
      </w:r>
      <w:r>
        <w:rPr>
          <w:noProof/>
        </w:rPr>
      </w:r>
      <w:r>
        <w:rPr>
          <w:noProof/>
        </w:rPr>
        <w:fldChar w:fldCharType="separate"/>
      </w:r>
      <w:r>
        <w:rPr>
          <w:noProof/>
        </w:rPr>
        <w:t>7</w:t>
      </w:r>
      <w:r>
        <w:rPr>
          <w:noProof/>
        </w:rPr>
        <w:fldChar w:fldCharType="end"/>
      </w:r>
    </w:p>
    <w:p w14:paraId="671F9EFC" w14:textId="4DE34455" w:rsidR="00D65ABB" w:rsidRDefault="00D65ABB">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_Toc199329899 \h </w:instrText>
      </w:r>
      <w:r>
        <w:rPr>
          <w:noProof/>
        </w:rPr>
      </w:r>
      <w:r>
        <w:rPr>
          <w:noProof/>
        </w:rPr>
        <w:fldChar w:fldCharType="separate"/>
      </w:r>
      <w:r>
        <w:rPr>
          <w:noProof/>
        </w:rPr>
        <w:t>7</w:t>
      </w:r>
      <w:r>
        <w:rPr>
          <w:noProof/>
        </w:rPr>
        <w:fldChar w:fldCharType="end"/>
      </w:r>
    </w:p>
    <w:p w14:paraId="4323143F" w14:textId="6423B6E7" w:rsidR="00D65ABB" w:rsidRDefault="00D65ABB">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_Toc199329900 \h </w:instrText>
      </w:r>
      <w:r>
        <w:rPr>
          <w:noProof/>
        </w:rPr>
      </w:r>
      <w:r>
        <w:rPr>
          <w:noProof/>
        </w:rPr>
        <w:fldChar w:fldCharType="separate"/>
      </w:r>
      <w:r>
        <w:rPr>
          <w:noProof/>
        </w:rPr>
        <w:t>7</w:t>
      </w:r>
      <w:r>
        <w:rPr>
          <w:noProof/>
        </w:rPr>
        <w:fldChar w:fldCharType="end"/>
      </w:r>
    </w:p>
    <w:p w14:paraId="33CC818A" w14:textId="0E1CB6DE" w:rsidR="00D65ABB" w:rsidRDefault="00D65ABB">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Coding Conventions</w:t>
      </w:r>
      <w:r>
        <w:rPr>
          <w:noProof/>
        </w:rPr>
        <w:tab/>
      </w:r>
      <w:r>
        <w:rPr>
          <w:noProof/>
        </w:rPr>
        <w:fldChar w:fldCharType="begin" w:fldLock="1"/>
      </w:r>
      <w:r>
        <w:rPr>
          <w:noProof/>
        </w:rPr>
        <w:instrText xml:space="preserve"> PAGEREF _Toc199329901 \h </w:instrText>
      </w:r>
      <w:r>
        <w:rPr>
          <w:noProof/>
        </w:rPr>
      </w:r>
      <w:r>
        <w:rPr>
          <w:noProof/>
        </w:rPr>
        <w:fldChar w:fldCharType="separate"/>
      </w:r>
      <w:r>
        <w:rPr>
          <w:noProof/>
        </w:rPr>
        <w:t>8</w:t>
      </w:r>
      <w:r>
        <w:rPr>
          <w:noProof/>
        </w:rPr>
        <w:fldChar w:fldCharType="end"/>
      </w:r>
    </w:p>
    <w:p w14:paraId="47925E01" w14:textId="4C77DC51" w:rsidR="00D65ABB" w:rsidRDefault="00D65ABB">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_Toc199329902 \h </w:instrText>
      </w:r>
      <w:r>
        <w:rPr>
          <w:noProof/>
        </w:rPr>
      </w:r>
      <w:r>
        <w:rPr>
          <w:noProof/>
        </w:rPr>
        <w:fldChar w:fldCharType="separate"/>
      </w:r>
      <w:r>
        <w:rPr>
          <w:noProof/>
        </w:rPr>
        <w:t>8</w:t>
      </w:r>
      <w:r>
        <w:rPr>
          <w:noProof/>
        </w:rPr>
        <w:fldChar w:fldCharType="end"/>
      </w:r>
    </w:p>
    <w:p w14:paraId="552D2228" w14:textId="1C5A4337" w:rsidR="00D65ABB" w:rsidRDefault="00D65ABB">
      <w:pPr>
        <w:pStyle w:val="TOC3"/>
        <w:rPr>
          <w:rFonts w:ascii="Calibri" w:hAnsi="Calibri"/>
          <w:noProof/>
          <w:kern w:val="2"/>
          <w:sz w:val="24"/>
          <w:szCs w:val="24"/>
          <w:lang w:eastAsia="en-GB"/>
        </w:rPr>
      </w:pPr>
      <w:r>
        <w:rPr>
          <w:noProof/>
        </w:rPr>
        <w:t>3.5.1</w:t>
      </w:r>
      <w:r>
        <w:rPr>
          <w:rFonts w:ascii="Calibri" w:hAnsi="Calibri"/>
          <w:noProof/>
          <w:kern w:val="2"/>
          <w:sz w:val="24"/>
          <w:szCs w:val="24"/>
          <w:lang w:eastAsia="en-GB"/>
        </w:rPr>
        <w:tab/>
      </w:r>
      <w:r>
        <w:rPr>
          <w:noProof/>
        </w:rPr>
        <w:t>Applicability of the present document</w:t>
      </w:r>
      <w:r>
        <w:rPr>
          <w:noProof/>
        </w:rPr>
        <w:tab/>
      </w:r>
      <w:r>
        <w:rPr>
          <w:noProof/>
        </w:rPr>
        <w:fldChar w:fldCharType="begin" w:fldLock="1"/>
      </w:r>
      <w:r>
        <w:rPr>
          <w:noProof/>
        </w:rPr>
        <w:instrText xml:space="preserve"> PAGEREF _Toc199329903 \h </w:instrText>
      </w:r>
      <w:r>
        <w:rPr>
          <w:noProof/>
        </w:rPr>
      </w:r>
      <w:r>
        <w:rPr>
          <w:noProof/>
        </w:rPr>
        <w:fldChar w:fldCharType="separate"/>
      </w:r>
      <w:r>
        <w:rPr>
          <w:noProof/>
        </w:rPr>
        <w:t>8</w:t>
      </w:r>
      <w:r>
        <w:rPr>
          <w:noProof/>
        </w:rPr>
        <w:fldChar w:fldCharType="end"/>
      </w:r>
    </w:p>
    <w:p w14:paraId="3F84318C" w14:textId="1FCF1079" w:rsidR="00D65ABB" w:rsidRDefault="00D65ABB">
      <w:pPr>
        <w:pStyle w:val="TOC3"/>
        <w:rPr>
          <w:rFonts w:ascii="Calibri" w:hAnsi="Calibri"/>
          <w:noProof/>
          <w:kern w:val="2"/>
          <w:sz w:val="24"/>
          <w:szCs w:val="24"/>
          <w:lang w:eastAsia="en-GB"/>
        </w:rPr>
      </w:pPr>
      <w:r>
        <w:rPr>
          <w:noProof/>
        </w:rPr>
        <w:t>3.5.2</w:t>
      </w:r>
      <w:r>
        <w:rPr>
          <w:rFonts w:ascii="Calibri" w:hAnsi="Calibri"/>
          <w:noProof/>
          <w:kern w:val="2"/>
          <w:sz w:val="24"/>
          <w:szCs w:val="24"/>
          <w:lang w:eastAsia="en-GB"/>
        </w:rPr>
        <w:tab/>
      </w:r>
      <w:r>
        <w:rPr>
          <w:noProof/>
        </w:rPr>
        <w:t>Applicability to the UICC</w:t>
      </w:r>
      <w:r>
        <w:rPr>
          <w:noProof/>
        </w:rPr>
        <w:tab/>
      </w:r>
      <w:r>
        <w:rPr>
          <w:noProof/>
        </w:rPr>
        <w:fldChar w:fldCharType="begin" w:fldLock="1"/>
      </w:r>
      <w:r>
        <w:rPr>
          <w:noProof/>
        </w:rPr>
        <w:instrText xml:space="preserve"> PAGEREF _Toc199329904 \h </w:instrText>
      </w:r>
      <w:r>
        <w:rPr>
          <w:noProof/>
        </w:rPr>
      </w:r>
      <w:r>
        <w:rPr>
          <w:noProof/>
        </w:rPr>
        <w:fldChar w:fldCharType="separate"/>
      </w:r>
      <w:r>
        <w:rPr>
          <w:noProof/>
        </w:rPr>
        <w:t>8</w:t>
      </w:r>
      <w:r>
        <w:rPr>
          <w:noProof/>
        </w:rPr>
        <w:fldChar w:fldCharType="end"/>
      </w:r>
    </w:p>
    <w:p w14:paraId="4D6D999B" w14:textId="117E927B" w:rsidR="00D65ABB" w:rsidRDefault="00D65ABB">
      <w:pPr>
        <w:pStyle w:val="TOC3"/>
        <w:rPr>
          <w:rFonts w:ascii="Calibri" w:hAnsi="Calibri"/>
          <w:noProof/>
          <w:kern w:val="2"/>
          <w:sz w:val="24"/>
          <w:szCs w:val="24"/>
          <w:lang w:eastAsia="en-GB"/>
        </w:rPr>
      </w:pPr>
      <w:r>
        <w:rPr>
          <w:noProof/>
        </w:rPr>
        <w:t>3.5.3</w:t>
      </w:r>
      <w:r>
        <w:rPr>
          <w:rFonts w:ascii="Calibri" w:hAnsi="Calibri"/>
          <w:noProof/>
          <w:kern w:val="2"/>
          <w:sz w:val="24"/>
          <w:szCs w:val="24"/>
          <w:lang w:eastAsia="en-GB"/>
        </w:rPr>
        <w:tab/>
      </w:r>
      <w:r>
        <w:rPr>
          <w:noProof/>
        </w:rPr>
        <w:t>Applicability of the individual tests</w:t>
      </w:r>
      <w:r>
        <w:rPr>
          <w:noProof/>
        </w:rPr>
        <w:tab/>
      </w:r>
      <w:r>
        <w:rPr>
          <w:noProof/>
        </w:rPr>
        <w:fldChar w:fldCharType="begin" w:fldLock="1"/>
      </w:r>
      <w:r>
        <w:rPr>
          <w:noProof/>
        </w:rPr>
        <w:instrText xml:space="preserve"> PAGEREF _Toc199329905 \h </w:instrText>
      </w:r>
      <w:r>
        <w:rPr>
          <w:noProof/>
        </w:rPr>
      </w:r>
      <w:r>
        <w:rPr>
          <w:noProof/>
        </w:rPr>
        <w:fldChar w:fldCharType="separate"/>
      </w:r>
      <w:r>
        <w:rPr>
          <w:noProof/>
        </w:rPr>
        <w:t>8</w:t>
      </w:r>
      <w:r>
        <w:rPr>
          <w:noProof/>
        </w:rPr>
        <w:fldChar w:fldCharType="end"/>
      </w:r>
    </w:p>
    <w:p w14:paraId="00AAAFAC" w14:textId="7E1AF136" w:rsidR="00D65ABB" w:rsidRDefault="00D65ABB">
      <w:pPr>
        <w:pStyle w:val="TOC3"/>
        <w:rPr>
          <w:rFonts w:ascii="Calibri" w:hAnsi="Calibri"/>
          <w:noProof/>
          <w:kern w:val="2"/>
          <w:sz w:val="24"/>
          <w:szCs w:val="24"/>
          <w:lang w:eastAsia="en-GB"/>
        </w:rPr>
      </w:pPr>
      <w:r>
        <w:rPr>
          <w:noProof/>
        </w:rPr>
        <w:t>3.5.4</w:t>
      </w:r>
      <w:r>
        <w:rPr>
          <w:rFonts w:ascii="Calibri" w:hAnsi="Calibri"/>
          <w:noProof/>
          <w:kern w:val="2"/>
          <w:sz w:val="24"/>
          <w:szCs w:val="24"/>
          <w:lang w:eastAsia="en-GB"/>
        </w:rPr>
        <w:tab/>
      </w:r>
      <w:r>
        <w:rPr>
          <w:noProof/>
        </w:rPr>
        <w:t>Applicability of conformance requirements</w:t>
      </w:r>
      <w:r>
        <w:rPr>
          <w:noProof/>
        </w:rPr>
        <w:tab/>
      </w:r>
      <w:r>
        <w:rPr>
          <w:noProof/>
        </w:rPr>
        <w:fldChar w:fldCharType="begin" w:fldLock="1"/>
      </w:r>
      <w:r>
        <w:rPr>
          <w:noProof/>
        </w:rPr>
        <w:instrText xml:space="preserve"> PAGEREF _Toc199329906 \h </w:instrText>
      </w:r>
      <w:r>
        <w:rPr>
          <w:noProof/>
        </w:rPr>
      </w:r>
      <w:r>
        <w:rPr>
          <w:noProof/>
        </w:rPr>
        <w:fldChar w:fldCharType="separate"/>
      </w:r>
      <w:r>
        <w:rPr>
          <w:noProof/>
        </w:rPr>
        <w:t>8</w:t>
      </w:r>
      <w:r>
        <w:rPr>
          <w:noProof/>
        </w:rPr>
        <w:fldChar w:fldCharType="end"/>
      </w:r>
    </w:p>
    <w:p w14:paraId="2F21FD3A" w14:textId="789E7246" w:rsidR="00D65ABB" w:rsidRDefault="00D65ABB">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Table of optional features</w:t>
      </w:r>
      <w:r>
        <w:rPr>
          <w:noProof/>
        </w:rPr>
        <w:tab/>
      </w:r>
      <w:r>
        <w:rPr>
          <w:noProof/>
        </w:rPr>
        <w:fldChar w:fldCharType="begin" w:fldLock="1"/>
      </w:r>
      <w:r>
        <w:rPr>
          <w:noProof/>
        </w:rPr>
        <w:instrText xml:space="preserve"> PAGEREF _Toc199329907 \h </w:instrText>
      </w:r>
      <w:r>
        <w:rPr>
          <w:noProof/>
        </w:rPr>
      </w:r>
      <w:r>
        <w:rPr>
          <w:noProof/>
        </w:rPr>
        <w:fldChar w:fldCharType="separate"/>
      </w:r>
      <w:r>
        <w:rPr>
          <w:noProof/>
        </w:rPr>
        <w:t>9</w:t>
      </w:r>
      <w:r>
        <w:rPr>
          <w:noProof/>
        </w:rPr>
        <w:fldChar w:fldCharType="end"/>
      </w:r>
    </w:p>
    <w:p w14:paraId="45FC6633" w14:textId="7AAB7544" w:rsidR="00D65ABB" w:rsidRDefault="00D65ABB">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Applicability table</w:t>
      </w:r>
      <w:r>
        <w:rPr>
          <w:noProof/>
        </w:rPr>
        <w:tab/>
      </w:r>
      <w:r>
        <w:rPr>
          <w:noProof/>
        </w:rPr>
        <w:fldChar w:fldCharType="begin" w:fldLock="1"/>
      </w:r>
      <w:r>
        <w:rPr>
          <w:noProof/>
        </w:rPr>
        <w:instrText xml:space="preserve"> PAGEREF _Toc199329908 \h </w:instrText>
      </w:r>
      <w:r>
        <w:rPr>
          <w:noProof/>
        </w:rPr>
      </w:r>
      <w:r>
        <w:rPr>
          <w:noProof/>
        </w:rPr>
        <w:fldChar w:fldCharType="separate"/>
      </w:r>
      <w:r>
        <w:rPr>
          <w:noProof/>
        </w:rPr>
        <w:t>11</w:t>
      </w:r>
      <w:r>
        <w:rPr>
          <w:noProof/>
        </w:rPr>
        <w:fldChar w:fldCharType="end"/>
      </w:r>
    </w:p>
    <w:p w14:paraId="7EE9867B" w14:textId="3A0BE7D3" w:rsidR="00D65ABB" w:rsidRDefault="00D65ABB">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Test environment</w:t>
      </w:r>
      <w:r>
        <w:rPr>
          <w:noProof/>
        </w:rPr>
        <w:tab/>
      </w:r>
      <w:r>
        <w:rPr>
          <w:noProof/>
        </w:rPr>
        <w:fldChar w:fldCharType="begin" w:fldLock="1"/>
      </w:r>
      <w:r>
        <w:rPr>
          <w:noProof/>
        </w:rPr>
        <w:instrText xml:space="preserve"> PAGEREF _Toc199329909 \h </w:instrText>
      </w:r>
      <w:r>
        <w:rPr>
          <w:noProof/>
        </w:rPr>
      </w:r>
      <w:r>
        <w:rPr>
          <w:noProof/>
        </w:rPr>
        <w:fldChar w:fldCharType="separate"/>
      </w:r>
      <w:r>
        <w:rPr>
          <w:noProof/>
        </w:rPr>
        <w:t>12</w:t>
      </w:r>
      <w:r>
        <w:rPr>
          <w:noProof/>
        </w:rPr>
        <w:fldChar w:fldCharType="end"/>
      </w:r>
    </w:p>
    <w:p w14:paraId="5FD91E02" w14:textId="7BD88002" w:rsidR="00D65ABB" w:rsidRDefault="00D65ABB">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Test equipment</w:t>
      </w:r>
      <w:r>
        <w:rPr>
          <w:noProof/>
        </w:rPr>
        <w:tab/>
      </w:r>
      <w:r>
        <w:rPr>
          <w:noProof/>
        </w:rPr>
        <w:fldChar w:fldCharType="begin" w:fldLock="1"/>
      </w:r>
      <w:r>
        <w:rPr>
          <w:noProof/>
        </w:rPr>
        <w:instrText xml:space="preserve"> PAGEREF _Toc199329910 \h </w:instrText>
      </w:r>
      <w:r>
        <w:rPr>
          <w:noProof/>
        </w:rPr>
      </w:r>
      <w:r>
        <w:rPr>
          <w:noProof/>
        </w:rPr>
        <w:fldChar w:fldCharType="separate"/>
      </w:r>
      <w:r>
        <w:rPr>
          <w:noProof/>
        </w:rPr>
        <w:t>12</w:t>
      </w:r>
      <w:r>
        <w:rPr>
          <w:noProof/>
        </w:rPr>
        <w:fldChar w:fldCharType="end"/>
      </w:r>
    </w:p>
    <w:p w14:paraId="27612059" w14:textId="5AE73085" w:rsidR="00D65ABB" w:rsidRDefault="00D65ABB">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ME simulator</w:t>
      </w:r>
      <w:r>
        <w:rPr>
          <w:noProof/>
        </w:rPr>
        <w:tab/>
      </w:r>
      <w:r>
        <w:rPr>
          <w:noProof/>
        </w:rPr>
        <w:fldChar w:fldCharType="begin" w:fldLock="1"/>
      </w:r>
      <w:r>
        <w:rPr>
          <w:noProof/>
        </w:rPr>
        <w:instrText xml:space="preserve"> PAGEREF _Toc199329911 \h </w:instrText>
      </w:r>
      <w:r>
        <w:rPr>
          <w:noProof/>
        </w:rPr>
      </w:r>
      <w:r>
        <w:rPr>
          <w:noProof/>
        </w:rPr>
        <w:fldChar w:fldCharType="separate"/>
      </w:r>
      <w:r>
        <w:rPr>
          <w:noProof/>
        </w:rPr>
        <w:t>12</w:t>
      </w:r>
      <w:r>
        <w:rPr>
          <w:noProof/>
        </w:rPr>
        <w:fldChar w:fldCharType="end"/>
      </w:r>
    </w:p>
    <w:p w14:paraId="5422C634" w14:textId="0B681E70" w:rsidR="00D65ABB" w:rsidRDefault="00D65ABB">
      <w:pPr>
        <w:pStyle w:val="TOC3"/>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Signal generation device</w:t>
      </w:r>
      <w:r>
        <w:rPr>
          <w:noProof/>
        </w:rPr>
        <w:tab/>
      </w:r>
      <w:r>
        <w:rPr>
          <w:noProof/>
        </w:rPr>
        <w:fldChar w:fldCharType="begin" w:fldLock="1"/>
      </w:r>
      <w:r>
        <w:rPr>
          <w:noProof/>
        </w:rPr>
        <w:instrText xml:space="preserve"> PAGEREF _Toc199329912 \h </w:instrText>
      </w:r>
      <w:r>
        <w:rPr>
          <w:noProof/>
        </w:rPr>
      </w:r>
      <w:r>
        <w:rPr>
          <w:noProof/>
        </w:rPr>
        <w:fldChar w:fldCharType="separate"/>
      </w:r>
      <w:r>
        <w:rPr>
          <w:noProof/>
        </w:rPr>
        <w:t>12</w:t>
      </w:r>
      <w:r>
        <w:rPr>
          <w:noProof/>
        </w:rPr>
        <w:fldChar w:fldCharType="end"/>
      </w:r>
    </w:p>
    <w:p w14:paraId="551AAADB" w14:textId="22306678" w:rsidR="00D65ABB" w:rsidRDefault="00D65ABB">
      <w:pPr>
        <w:pStyle w:val="TOC4"/>
        <w:rPr>
          <w:rFonts w:ascii="Calibri" w:hAnsi="Calibri"/>
          <w:noProof/>
          <w:kern w:val="2"/>
          <w:sz w:val="24"/>
          <w:szCs w:val="24"/>
          <w:lang w:eastAsia="en-GB"/>
        </w:rPr>
      </w:pPr>
      <w:r>
        <w:rPr>
          <w:noProof/>
        </w:rPr>
        <w:t>4.1.2.1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_Toc199329913 \h </w:instrText>
      </w:r>
      <w:r>
        <w:rPr>
          <w:noProof/>
        </w:rPr>
      </w:r>
      <w:r>
        <w:rPr>
          <w:noProof/>
        </w:rPr>
        <w:fldChar w:fldCharType="separate"/>
      </w:r>
      <w:r>
        <w:rPr>
          <w:noProof/>
        </w:rPr>
        <w:t>12</w:t>
      </w:r>
      <w:r>
        <w:rPr>
          <w:noProof/>
        </w:rPr>
        <w:fldChar w:fldCharType="end"/>
      </w:r>
    </w:p>
    <w:p w14:paraId="7B1977F6" w14:textId="70713C02" w:rsidR="00D65ABB" w:rsidRDefault="00D65ABB">
      <w:pPr>
        <w:pStyle w:val="TOC4"/>
        <w:rPr>
          <w:rFonts w:ascii="Calibri" w:hAnsi="Calibri"/>
          <w:noProof/>
          <w:kern w:val="2"/>
          <w:sz w:val="24"/>
          <w:szCs w:val="24"/>
          <w:lang w:eastAsia="en-GB"/>
        </w:rPr>
      </w:pPr>
      <w:r>
        <w:rPr>
          <w:noProof/>
        </w:rPr>
        <w:t>4.1.2.2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_Toc199329914 \h </w:instrText>
      </w:r>
      <w:r>
        <w:rPr>
          <w:noProof/>
        </w:rPr>
      </w:r>
      <w:r>
        <w:rPr>
          <w:noProof/>
        </w:rPr>
        <w:fldChar w:fldCharType="separate"/>
      </w:r>
      <w:r>
        <w:rPr>
          <w:noProof/>
        </w:rPr>
        <w:t>12</w:t>
      </w:r>
      <w:r>
        <w:rPr>
          <w:noProof/>
        </w:rPr>
        <w:fldChar w:fldCharType="end"/>
      </w:r>
    </w:p>
    <w:p w14:paraId="1B1C017F" w14:textId="6C4CAAB1" w:rsidR="00D65ABB" w:rsidRDefault="00D65ABB">
      <w:pPr>
        <w:pStyle w:val="TOC4"/>
        <w:rPr>
          <w:rFonts w:ascii="Calibri" w:hAnsi="Calibri"/>
          <w:noProof/>
          <w:kern w:val="2"/>
          <w:sz w:val="24"/>
          <w:szCs w:val="24"/>
          <w:lang w:eastAsia="en-GB"/>
        </w:rPr>
      </w:pPr>
      <w:r>
        <w:rPr>
          <w:noProof/>
        </w:rPr>
        <w:t>4.1.2.3</w:t>
      </w:r>
      <w:r>
        <w:rPr>
          <w:rFonts w:ascii="Calibri" w:hAnsi="Calibri"/>
          <w:noProof/>
          <w:kern w:val="2"/>
          <w:sz w:val="24"/>
          <w:szCs w:val="24"/>
          <w:lang w:eastAsia="en-GB"/>
        </w:rPr>
        <w:tab/>
      </w:r>
      <w:r>
        <w:rPr>
          <w:noProof/>
        </w:rPr>
        <w:t>CLK</w:t>
      </w:r>
      <w:r>
        <w:rPr>
          <w:noProof/>
        </w:rPr>
        <w:tab/>
      </w:r>
      <w:r>
        <w:rPr>
          <w:noProof/>
        </w:rPr>
        <w:fldChar w:fldCharType="begin" w:fldLock="1"/>
      </w:r>
      <w:r>
        <w:rPr>
          <w:noProof/>
        </w:rPr>
        <w:instrText xml:space="preserve"> PAGEREF _Toc199329915 \h </w:instrText>
      </w:r>
      <w:r>
        <w:rPr>
          <w:noProof/>
        </w:rPr>
      </w:r>
      <w:r>
        <w:rPr>
          <w:noProof/>
        </w:rPr>
        <w:fldChar w:fldCharType="separate"/>
      </w:r>
      <w:r>
        <w:rPr>
          <w:noProof/>
        </w:rPr>
        <w:t>12</w:t>
      </w:r>
      <w:r>
        <w:rPr>
          <w:noProof/>
        </w:rPr>
        <w:fldChar w:fldCharType="end"/>
      </w:r>
    </w:p>
    <w:p w14:paraId="1C72129F" w14:textId="69F7A2BC" w:rsidR="00D65ABB" w:rsidRDefault="00D65ABB">
      <w:pPr>
        <w:pStyle w:val="TOC4"/>
        <w:rPr>
          <w:rFonts w:ascii="Calibri" w:hAnsi="Calibri"/>
          <w:noProof/>
          <w:kern w:val="2"/>
          <w:sz w:val="24"/>
          <w:szCs w:val="24"/>
          <w:lang w:eastAsia="en-GB"/>
        </w:rPr>
      </w:pPr>
      <w:r>
        <w:rPr>
          <w:noProof/>
        </w:rPr>
        <w:t>4.1.2.4</w:t>
      </w:r>
      <w:r>
        <w:rPr>
          <w:rFonts w:ascii="Calibri" w:hAnsi="Calibri"/>
          <w:noProof/>
          <w:kern w:val="2"/>
          <w:sz w:val="24"/>
          <w:szCs w:val="24"/>
          <w:lang w:eastAsia="en-GB"/>
        </w:rPr>
        <w:tab/>
      </w:r>
      <w:r>
        <w:rPr>
          <w:noProof/>
        </w:rPr>
        <w:t>I/O</w:t>
      </w:r>
      <w:r>
        <w:rPr>
          <w:noProof/>
        </w:rPr>
        <w:tab/>
      </w:r>
      <w:r>
        <w:rPr>
          <w:noProof/>
        </w:rPr>
        <w:fldChar w:fldCharType="begin" w:fldLock="1"/>
      </w:r>
      <w:r>
        <w:rPr>
          <w:noProof/>
        </w:rPr>
        <w:instrText xml:space="preserve"> PAGEREF _Toc199329916 \h </w:instrText>
      </w:r>
      <w:r>
        <w:rPr>
          <w:noProof/>
        </w:rPr>
      </w:r>
      <w:r>
        <w:rPr>
          <w:noProof/>
        </w:rPr>
        <w:fldChar w:fldCharType="separate"/>
      </w:r>
      <w:r>
        <w:rPr>
          <w:noProof/>
        </w:rPr>
        <w:t>12</w:t>
      </w:r>
      <w:r>
        <w:rPr>
          <w:noProof/>
        </w:rPr>
        <w:fldChar w:fldCharType="end"/>
      </w:r>
    </w:p>
    <w:p w14:paraId="5F411B0D" w14:textId="66CDDCEE" w:rsidR="00D65ABB" w:rsidRDefault="00D65ABB">
      <w:pPr>
        <w:pStyle w:val="TOC3"/>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Precision force-inducing contacting device</w:t>
      </w:r>
      <w:r>
        <w:rPr>
          <w:noProof/>
        </w:rPr>
        <w:tab/>
      </w:r>
      <w:r>
        <w:rPr>
          <w:noProof/>
        </w:rPr>
        <w:fldChar w:fldCharType="begin" w:fldLock="1"/>
      </w:r>
      <w:r>
        <w:rPr>
          <w:noProof/>
        </w:rPr>
        <w:instrText xml:space="preserve"> PAGEREF _Toc199329917 \h </w:instrText>
      </w:r>
      <w:r>
        <w:rPr>
          <w:noProof/>
        </w:rPr>
      </w:r>
      <w:r>
        <w:rPr>
          <w:noProof/>
        </w:rPr>
        <w:fldChar w:fldCharType="separate"/>
      </w:r>
      <w:r>
        <w:rPr>
          <w:noProof/>
        </w:rPr>
        <w:t>12</w:t>
      </w:r>
      <w:r>
        <w:rPr>
          <w:noProof/>
        </w:rPr>
        <w:fldChar w:fldCharType="end"/>
      </w:r>
    </w:p>
    <w:p w14:paraId="5FB7B1E4" w14:textId="11B4FB01" w:rsidR="00D65ABB" w:rsidRDefault="00D65ABB">
      <w:pPr>
        <w:pStyle w:val="TOC3"/>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Temperature controllable environment</w:t>
      </w:r>
      <w:r>
        <w:rPr>
          <w:noProof/>
        </w:rPr>
        <w:tab/>
      </w:r>
      <w:r>
        <w:rPr>
          <w:noProof/>
        </w:rPr>
        <w:fldChar w:fldCharType="begin" w:fldLock="1"/>
      </w:r>
      <w:r>
        <w:rPr>
          <w:noProof/>
        </w:rPr>
        <w:instrText xml:space="preserve"> PAGEREF _Toc199329918 \h </w:instrText>
      </w:r>
      <w:r>
        <w:rPr>
          <w:noProof/>
        </w:rPr>
      </w:r>
      <w:r>
        <w:rPr>
          <w:noProof/>
        </w:rPr>
        <w:fldChar w:fldCharType="separate"/>
      </w:r>
      <w:r>
        <w:rPr>
          <w:noProof/>
        </w:rPr>
        <w:t>12</w:t>
      </w:r>
      <w:r>
        <w:rPr>
          <w:noProof/>
        </w:rPr>
        <w:fldChar w:fldCharType="end"/>
      </w:r>
    </w:p>
    <w:p w14:paraId="25304E72" w14:textId="21255A1F" w:rsidR="00D65ABB" w:rsidRDefault="00D65ABB">
      <w:pPr>
        <w:pStyle w:val="TOC3"/>
        <w:rPr>
          <w:rFonts w:ascii="Calibri" w:hAnsi="Calibri"/>
          <w:noProof/>
          <w:kern w:val="2"/>
          <w:sz w:val="24"/>
          <w:szCs w:val="24"/>
          <w:lang w:eastAsia="en-GB"/>
        </w:rPr>
      </w:pPr>
      <w:r>
        <w:rPr>
          <w:noProof/>
        </w:rPr>
        <w:t>4.1.5</w:t>
      </w:r>
      <w:r>
        <w:rPr>
          <w:rFonts w:ascii="Calibri" w:hAnsi="Calibri"/>
          <w:noProof/>
          <w:kern w:val="2"/>
          <w:sz w:val="24"/>
          <w:szCs w:val="24"/>
          <w:lang w:eastAsia="en-GB"/>
        </w:rPr>
        <w:tab/>
      </w:r>
      <w:r>
        <w:rPr>
          <w:noProof/>
        </w:rPr>
        <w:t>Temperature measuring device</w:t>
      </w:r>
      <w:r>
        <w:rPr>
          <w:noProof/>
        </w:rPr>
        <w:tab/>
      </w:r>
      <w:r>
        <w:rPr>
          <w:noProof/>
        </w:rPr>
        <w:fldChar w:fldCharType="begin" w:fldLock="1"/>
      </w:r>
      <w:r>
        <w:rPr>
          <w:noProof/>
        </w:rPr>
        <w:instrText xml:space="preserve"> PAGEREF _Toc199329919 \h </w:instrText>
      </w:r>
      <w:r>
        <w:rPr>
          <w:noProof/>
        </w:rPr>
      </w:r>
      <w:r>
        <w:rPr>
          <w:noProof/>
        </w:rPr>
        <w:fldChar w:fldCharType="separate"/>
      </w:r>
      <w:r>
        <w:rPr>
          <w:noProof/>
        </w:rPr>
        <w:t>13</w:t>
      </w:r>
      <w:r>
        <w:rPr>
          <w:noProof/>
        </w:rPr>
        <w:fldChar w:fldCharType="end"/>
      </w:r>
    </w:p>
    <w:p w14:paraId="493E445B" w14:textId="40E07D3E" w:rsidR="00D65ABB" w:rsidRDefault="00D65ABB">
      <w:pPr>
        <w:pStyle w:val="TOC3"/>
        <w:rPr>
          <w:rFonts w:ascii="Calibri" w:hAnsi="Calibri"/>
          <w:noProof/>
          <w:kern w:val="2"/>
          <w:sz w:val="24"/>
          <w:szCs w:val="24"/>
          <w:lang w:eastAsia="en-GB"/>
        </w:rPr>
      </w:pPr>
      <w:r>
        <w:rPr>
          <w:noProof/>
        </w:rPr>
        <w:t>4.1.6</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_Toc199329920 \h </w:instrText>
      </w:r>
      <w:r>
        <w:rPr>
          <w:noProof/>
        </w:rPr>
      </w:r>
      <w:r>
        <w:rPr>
          <w:noProof/>
        </w:rPr>
        <w:fldChar w:fldCharType="separate"/>
      </w:r>
      <w:r>
        <w:rPr>
          <w:noProof/>
        </w:rPr>
        <w:t>13</w:t>
      </w:r>
      <w:r>
        <w:rPr>
          <w:noProof/>
        </w:rPr>
        <w:fldChar w:fldCharType="end"/>
      </w:r>
    </w:p>
    <w:p w14:paraId="74D121D6" w14:textId="04532BC7" w:rsidR="00D65ABB" w:rsidRDefault="00D65ABB">
      <w:pPr>
        <w:pStyle w:val="TOC3"/>
        <w:rPr>
          <w:rFonts w:ascii="Calibri" w:hAnsi="Calibri"/>
          <w:noProof/>
          <w:kern w:val="2"/>
          <w:sz w:val="24"/>
          <w:szCs w:val="24"/>
          <w:lang w:eastAsia="en-GB"/>
        </w:rPr>
      </w:pPr>
      <w:r>
        <w:rPr>
          <w:noProof/>
        </w:rPr>
        <w:t>4.1.7</w:t>
      </w:r>
      <w:r>
        <w:rPr>
          <w:rFonts w:ascii="Calibri" w:hAnsi="Calibri"/>
          <w:noProof/>
          <w:kern w:val="2"/>
          <w:sz w:val="24"/>
          <w:szCs w:val="24"/>
          <w:lang w:eastAsia="en-GB"/>
        </w:rPr>
        <w:tab/>
      </w:r>
      <w:r>
        <w:rPr>
          <w:noProof/>
        </w:rPr>
        <w:t>Precision measuring device</w:t>
      </w:r>
      <w:r>
        <w:rPr>
          <w:noProof/>
        </w:rPr>
        <w:tab/>
      </w:r>
      <w:r>
        <w:rPr>
          <w:noProof/>
        </w:rPr>
        <w:fldChar w:fldCharType="begin" w:fldLock="1"/>
      </w:r>
      <w:r>
        <w:rPr>
          <w:noProof/>
        </w:rPr>
        <w:instrText xml:space="preserve"> PAGEREF _Toc199329921 \h </w:instrText>
      </w:r>
      <w:r>
        <w:rPr>
          <w:noProof/>
        </w:rPr>
      </w:r>
      <w:r>
        <w:rPr>
          <w:noProof/>
        </w:rPr>
        <w:fldChar w:fldCharType="separate"/>
      </w:r>
      <w:r>
        <w:rPr>
          <w:noProof/>
        </w:rPr>
        <w:t>13</w:t>
      </w:r>
      <w:r>
        <w:rPr>
          <w:noProof/>
        </w:rPr>
        <w:fldChar w:fldCharType="end"/>
      </w:r>
    </w:p>
    <w:p w14:paraId="160BF339" w14:textId="20A57E51" w:rsidR="00D65ABB" w:rsidRDefault="00D65ABB">
      <w:pPr>
        <w:pStyle w:val="TOC3"/>
        <w:rPr>
          <w:rFonts w:ascii="Calibri" w:hAnsi="Calibri"/>
          <w:noProof/>
          <w:kern w:val="2"/>
          <w:sz w:val="24"/>
          <w:szCs w:val="24"/>
          <w:lang w:eastAsia="en-GB"/>
        </w:rPr>
      </w:pPr>
      <w:r>
        <w:rPr>
          <w:noProof/>
        </w:rPr>
        <w:t>4.1.8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_Toc199329922 \h </w:instrText>
      </w:r>
      <w:r>
        <w:rPr>
          <w:noProof/>
        </w:rPr>
      </w:r>
      <w:r>
        <w:rPr>
          <w:noProof/>
        </w:rPr>
        <w:fldChar w:fldCharType="separate"/>
      </w:r>
      <w:r>
        <w:rPr>
          <w:noProof/>
        </w:rPr>
        <w:t>13</w:t>
      </w:r>
      <w:r>
        <w:rPr>
          <w:noProof/>
        </w:rPr>
        <w:fldChar w:fldCharType="end"/>
      </w:r>
    </w:p>
    <w:p w14:paraId="637E9B82" w14:textId="708F1D06" w:rsidR="00D65ABB" w:rsidRDefault="00D65ABB">
      <w:pPr>
        <w:pStyle w:val="TOC3"/>
        <w:rPr>
          <w:rFonts w:ascii="Calibri" w:hAnsi="Calibri"/>
          <w:noProof/>
          <w:kern w:val="2"/>
          <w:sz w:val="24"/>
          <w:szCs w:val="24"/>
          <w:lang w:eastAsia="en-GB"/>
        </w:rPr>
      </w:pPr>
      <w:r>
        <w:rPr>
          <w:noProof/>
        </w:rPr>
        <w:t>4.1.9</w:t>
      </w:r>
      <w:r>
        <w:rPr>
          <w:rFonts w:ascii="Calibri" w:hAnsi="Calibri"/>
          <w:noProof/>
          <w:kern w:val="2"/>
          <w:sz w:val="24"/>
          <w:szCs w:val="24"/>
          <w:lang w:eastAsia="en-GB"/>
        </w:rPr>
        <w:tab/>
      </w:r>
      <w:r>
        <w:rPr>
          <w:noProof/>
        </w:rPr>
        <w:t>Timing Measurements on contact I/O</w:t>
      </w:r>
      <w:r>
        <w:rPr>
          <w:noProof/>
        </w:rPr>
        <w:tab/>
      </w:r>
      <w:r>
        <w:rPr>
          <w:noProof/>
        </w:rPr>
        <w:fldChar w:fldCharType="begin" w:fldLock="1"/>
      </w:r>
      <w:r>
        <w:rPr>
          <w:noProof/>
        </w:rPr>
        <w:instrText xml:space="preserve"> PAGEREF _Toc199329923 \h </w:instrText>
      </w:r>
      <w:r>
        <w:rPr>
          <w:noProof/>
        </w:rPr>
      </w:r>
      <w:r>
        <w:rPr>
          <w:noProof/>
        </w:rPr>
        <w:fldChar w:fldCharType="separate"/>
      </w:r>
      <w:r>
        <w:rPr>
          <w:noProof/>
        </w:rPr>
        <w:t>13</w:t>
      </w:r>
      <w:r>
        <w:rPr>
          <w:noProof/>
        </w:rPr>
        <w:fldChar w:fldCharType="end"/>
      </w:r>
    </w:p>
    <w:p w14:paraId="0B20C736" w14:textId="04CDAA70" w:rsidR="00D65ABB" w:rsidRDefault="00D65ABB">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IUT default conditions</w:t>
      </w:r>
      <w:r>
        <w:rPr>
          <w:noProof/>
        </w:rPr>
        <w:tab/>
      </w:r>
      <w:r>
        <w:rPr>
          <w:noProof/>
        </w:rPr>
        <w:fldChar w:fldCharType="begin" w:fldLock="1"/>
      </w:r>
      <w:r>
        <w:rPr>
          <w:noProof/>
        </w:rPr>
        <w:instrText xml:space="preserve"> PAGEREF _Toc199329924 \h </w:instrText>
      </w:r>
      <w:r>
        <w:rPr>
          <w:noProof/>
        </w:rPr>
      </w:r>
      <w:r>
        <w:rPr>
          <w:noProof/>
        </w:rPr>
        <w:fldChar w:fldCharType="separate"/>
      </w:r>
      <w:r>
        <w:rPr>
          <w:noProof/>
        </w:rPr>
        <w:t>13</w:t>
      </w:r>
      <w:r>
        <w:rPr>
          <w:noProof/>
        </w:rPr>
        <w:fldChar w:fldCharType="end"/>
      </w:r>
    </w:p>
    <w:p w14:paraId="03871533" w14:textId="3AAB3F93" w:rsidR="00D65ABB" w:rsidRDefault="00D65ABB">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Default data formatting</w:t>
      </w:r>
      <w:r>
        <w:rPr>
          <w:noProof/>
        </w:rPr>
        <w:tab/>
      </w:r>
      <w:r>
        <w:rPr>
          <w:noProof/>
        </w:rPr>
        <w:fldChar w:fldCharType="begin" w:fldLock="1"/>
      </w:r>
      <w:r>
        <w:rPr>
          <w:noProof/>
        </w:rPr>
        <w:instrText xml:space="preserve"> PAGEREF _Toc199329925 \h </w:instrText>
      </w:r>
      <w:r>
        <w:rPr>
          <w:noProof/>
        </w:rPr>
      </w:r>
      <w:r>
        <w:rPr>
          <w:noProof/>
        </w:rPr>
        <w:fldChar w:fldCharType="separate"/>
      </w:r>
      <w:r>
        <w:rPr>
          <w:noProof/>
        </w:rPr>
        <w:t>13</w:t>
      </w:r>
      <w:r>
        <w:rPr>
          <w:noProof/>
        </w:rPr>
        <w:fldChar w:fldCharType="end"/>
      </w:r>
    </w:p>
    <w:p w14:paraId="7044E9F1" w14:textId="2724EB18" w:rsidR="00D65ABB" w:rsidRDefault="00D65ABB">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Test definition and applicability</w:t>
      </w:r>
      <w:r>
        <w:rPr>
          <w:noProof/>
        </w:rPr>
        <w:tab/>
      </w:r>
      <w:r>
        <w:rPr>
          <w:noProof/>
        </w:rPr>
        <w:fldChar w:fldCharType="begin" w:fldLock="1"/>
      </w:r>
      <w:r>
        <w:rPr>
          <w:noProof/>
        </w:rPr>
        <w:instrText xml:space="preserve"> PAGEREF _Toc199329926 \h </w:instrText>
      </w:r>
      <w:r>
        <w:rPr>
          <w:noProof/>
        </w:rPr>
      </w:r>
      <w:r>
        <w:rPr>
          <w:noProof/>
        </w:rPr>
        <w:fldChar w:fldCharType="separate"/>
      </w:r>
      <w:r>
        <w:rPr>
          <w:noProof/>
        </w:rPr>
        <w:t>13</w:t>
      </w:r>
      <w:r>
        <w:rPr>
          <w:noProof/>
        </w:rPr>
        <w:fldChar w:fldCharType="end"/>
      </w:r>
    </w:p>
    <w:p w14:paraId="1ECFA708" w14:textId="526BADD5" w:rsidR="00D65ABB" w:rsidRDefault="00D65ABB">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Initial conditions</w:t>
      </w:r>
      <w:r>
        <w:rPr>
          <w:noProof/>
        </w:rPr>
        <w:tab/>
      </w:r>
      <w:r>
        <w:rPr>
          <w:noProof/>
        </w:rPr>
        <w:fldChar w:fldCharType="begin" w:fldLock="1"/>
      </w:r>
      <w:r>
        <w:rPr>
          <w:noProof/>
        </w:rPr>
        <w:instrText xml:space="preserve"> PAGEREF _Toc199329927 \h </w:instrText>
      </w:r>
      <w:r>
        <w:rPr>
          <w:noProof/>
        </w:rPr>
      </w:r>
      <w:r>
        <w:rPr>
          <w:noProof/>
        </w:rPr>
        <w:fldChar w:fldCharType="separate"/>
      </w:r>
      <w:r>
        <w:rPr>
          <w:noProof/>
        </w:rPr>
        <w:t>14</w:t>
      </w:r>
      <w:r>
        <w:rPr>
          <w:noProof/>
        </w:rPr>
        <w:fldChar w:fldCharType="end"/>
      </w:r>
    </w:p>
    <w:p w14:paraId="1F47A7B7" w14:textId="461DA93F" w:rsidR="00D65ABB" w:rsidRDefault="00D65ABB">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Test procedure</w:t>
      </w:r>
      <w:r>
        <w:rPr>
          <w:noProof/>
        </w:rPr>
        <w:tab/>
      </w:r>
      <w:r>
        <w:rPr>
          <w:noProof/>
        </w:rPr>
        <w:fldChar w:fldCharType="begin" w:fldLock="1"/>
      </w:r>
      <w:r>
        <w:rPr>
          <w:noProof/>
        </w:rPr>
        <w:instrText xml:space="preserve"> PAGEREF _Toc199329928 \h </w:instrText>
      </w:r>
      <w:r>
        <w:rPr>
          <w:noProof/>
        </w:rPr>
      </w:r>
      <w:r>
        <w:rPr>
          <w:noProof/>
        </w:rPr>
        <w:fldChar w:fldCharType="separate"/>
      </w:r>
      <w:r>
        <w:rPr>
          <w:noProof/>
        </w:rPr>
        <w:t>15</w:t>
      </w:r>
      <w:r>
        <w:rPr>
          <w:noProof/>
        </w:rPr>
        <w:fldChar w:fldCharType="end"/>
      </w:r>
    </w:p>
    <w:p w14:paraId="1AF9C7BD" w14:textId="2CC5EABE" w:rsidR="00D65ABB" w:rsidRDefault="00D65ABB">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Test requirement</w:t>
      </w:r>
      <w:r>
        <w:rPr>
          <w:noProof/>
        </w:rPr>
        <w:tab/>
      </w:r>
      <w:r>
        <w:rPr>
          <w:noProof/>
        </w:rPr>
        <w:fldChar w:fldCharType="begin" w:fldLock="1"/>
      </w:r>
      <w:r>
        <w:rPr>
          <w:noProof/>
        </w:rPr>
        <w:instrText xml:space="preserve"> PAGEREF _Toc199329929 \h </w:instrText>
      </w:r>
      <w:r>
        <w:rPr>
          <w:noProof/>
        </w:rPr>
      </w:r>
      <w:r>
        <w:rPr>
          <w:noProof/>
        </w:rPr>
        <w:fldChar w:fldCharType="separate"/>
      </w:r>
      <w:r>
        <w:rPr>
          <w:noProof/>
        </w:rPr>
        <w:t>16</w:t>
      </w:r>
      <w:r>
        <w:rPr>
          <w:noProof/>
        </w:rPr>
        <w:fldChar w:fldCharType="end"/>
      </w:r>
    </w:p>
    <w:p w14:paraId="7B70503C" w14:textId="18A21770" w:rsidR="00D65ABB" w:rsidRDefault="00D65ABB">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_Toc199329930 \h </w:instrText>
      </w:r>
      <w:r>
        <w:rPr>
          <w:noProof/>
        </w:rPr>
      </w:r>
      <w:r>
        <w:rPr>
          <w:noProof/>
        </w:rPr>
        <w:fldChar w:fldCharType="separate"/>
      </w:r>
      <w:r>
        <w:rPr>
          <w:noProof/>
        </w:rPr>
        <w:t>16</w:t>
      </w:r>
      <w:r>
        <w:rPr>
          <w:noProof/>
        </w:rPr>
        <w:fldChar w:fldCharType="end"/>
      </w:r>
    </w:p>
    <w:p w14:paraId="1EC2FEF1" w14:textId="6038B20A" w:rsidR="00D65ABB" w:rsidRDefault="00D65ABB">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Test Procedure (TS 102.221)</w:t>
      </w:r>
      <w:r>
        <w:rPr>
          <w:noProof/>
        </w:rPr>
        <w:tab/>
      </w:r>
      <w:r>
        <w:rPr>
          <w:noProof/>
        </w:rPr>
        <w:fldChar w:fldCharType="begin" w:fldLock="1"/>
      </w:r>
      <w:r>
        <w:rPr>
          <w:noProof/>
        </w:rPr>
        <w:instrText xml:space="preserve"> PAGEREF _Toc199329931 \h </w:instrText>
      </w:r>
      <w:r>
        <w:rPr>
          <w:noProof/>
        </w:rPr>
      </w:r>
      <w:r>
        <w:rPr>
          <w:noProof/>
        </w:rPr>
        <w:fldChar w:fldCharType="separate"/>
      </w:r>
      <w:r>
        <w:rPr>
          <w:noProof/>
        </w:rPr>
        <w:t>16</w:t>
      </w:r>
      <w:r>
        <w:rPr>
          <w:noProof/>
        </w:rPr>
        <w:fldChar w:fldCharType="end"/>
      </w:r>
    </w:p>
    <w:p w14:paraId="39BB21D1" w14:textId="2E324AFC" w:rsidR="00D65ABB" w:rsidRDefault="00D65ABB">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Test Procedure (31.102)</w:t>
      </w:r>
      <w:r>
        <w:rPr>
          <w:noProof/>
        </w:rPr>
        <w:tab/>
      </w:r>
      <w:r>
        <w:rPr>
          <w:noProof/>
        </w:rPr>
        <w:fldChar w:fldCharType="begin" w:fldLock="1"/>
      </w:r>
      <w:r>
        <w:rPr>
          <w:noProof/>
        </w:rPr>
        <w:instrText xml:space="preserve"> PAGEREF _Toc199329932 \h </w:instrText>
      </w:r>
      <w:r>
        <w:rPr>
          <w:noProof/>
        </w:rPr>
      </w:r>
      <w:r>
        <w:rPr>
          <w:noProof/>
        </w:rPr>
        <w:fldChar w:fldCharType="separate"/>
      </w:r>
      <w:r>
        <w:rPr>
          <w:noProof/>
        </w:rPr>
        <w:t>17</w:t>
      </w:r>
      <w:r>
        <w:rPr>
          <w:noProof/>
        </w:rPr>
        <w:fldChar w:fldCharType="end"/>
      </w:r>
    </w:p>
    <w:p w14:paraId="5B0D2697" w14:textId="44D8BC66" w:rsidR="00D65ABB" w:rsidRDefault="00D65ABB">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Contents of the Elementary Files (EF)</w:t>
      </w:r>
      <w:r>
        <w:rPr>
          <w:noProof/>
        </w:rPr>
        <w:tab/>
      </w:r>
      <w:r>
        <w:rPr>
          <w:noProof/>
        </w:rPr>
        <w:fldChar w:fldCharType="begin" w:fldLock="1"/>
      </w:r>
      <w:r>
        <w:rPr>
          <w:noProof/>
        </w:rPr>
        <w:instrText xml:space="preserve"> PAGEREF _Toc199329933 \h </w:instrText>
      </w:r>
      <w:r>
        <w:rPr>
          <w:noProof/>
        </w:rPr>
      </w:r>
      <w:r>
        <w:rPr>
          <w:noProof/>
        </w:rPr>
        <w:fldChar w:fldCharType="separate"/>
      </w:r>
      <w:r>
        <w:rPr>
          <w:noProof/>
        </w:rPr>
        <w:t>17</w:t>
      </w:r>
      <w:r>
        <w:rPr>
          <w:noProof/>
        </w:rPr>
        <w:fldChar w:fldCharType="end"/>
      </w:r>
    </w:p>
    <w:p w14:paraId="228E5CA1" w14:textId="26F3BD9E" w:rsidR="00D65ABB" w:rsidRDefault="00D65ABB">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_Toc199329934 \h </w:instrText>
      </w:r>
      <w:r>
        <w:rPr>
          <w:noProof/>
        </w:rPr>
      </w:r>
      <w:r>
        <w:rPr>
          <w:noProof/>
        </w:rPr>
        <w:fldChar w:fldCharType="separate"/>
      </w:r>
      <w:r>
        <w:rPr>
          <w:noProof/>
        </w:rPr>
        <w:t>17</w:t>
      </w:r>
      <w:r>
        <w:rPr>
          <w:noProof/>
        </w:rPr>
        <w:fldChar w:fldCharType="end"/>
      </w:r>
    </w:p>
    <w:p w14:paraId="4A8443EF" w14:textId="6D9F404A" w:rsidR="00D65ABB" w:rsidRDefault="00D65ABB">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_Toc199329935 \h </w:instrText>
      </w:r>
      <w:r>
        <w:rPr>
          <w:noProof/>
        </w:rPr>
      </w:r>
      <w:r>
        <w:rPr>
          <w:noProof/>
        </w:rPr>
        <w:fldChar w:fldCharType="separate"/>
      </w:r>
      <w:r>
        <w:rPr>
          <w:noProof/>
        </w:rPr>
        <w:t>17</w:t>
      </w:r>
      <w:r>
        <w:rPr>
          <w:noProof/>
        </w:rPr>
        <w:fldChar w:fldCharType="end"/>
      </w:r>
    </w:p>
    <w:p w14:paraId="4F2F118C" w14:textId="6E50DC82" w:rsidR="00D65ABB" w:rsidRDefault="00D65ABB">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_Toc199329936 \h </w:instrText>
      </w:r>
      <w:r>
        <w:rPr>
          <w:noProof/>
        </w:rPr>
      </w:r>
      <w:r>
        <w:rPr>
          <w:noProof/>
        </w:rPr>
        <w:fldChar w:fldCharType="separate"/>
      </w:r>
      <w:r>
        <w:rPr>
          <w:noProof/>
        </w:rPr>
        <w:t>17</w:t>
      </w:r>
      <w:r>
        <w:rPr>
          <w:noProof/>
        </w:rPr>
        <w:fldChar w:fldCharType="end"/>
      </w:r>
    </w:p>
    <w:p w14:paraId="5BC10D03" w14:textId="09D8A296" w:rsidR="00D65ABB" w:rsidRDefault="00D65ABB">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_Toc199329937 \h </w:instrText>
      </w:r>
      <w:r>
        <w:rPr>
          <w:noProof/>
        </w:rPr>
      </w:r>
      <w:r>
        <w:rPr>
          <w:noProof/>
        </w:rPr>
        <w:fldChar w:fldCharType="separate"/>
      </w:r>
      <w:r>
        <w:rPr>
          <w:noProof/>
        </w:rPr>
        <w:t>18</w:t>
      </w:r>
      <w:r>
        <w:rPr>
          <w:noProof/>
        </w:rPr>
        <w:fldChar w:fldCharType="end"/>
      </w:r>
    </w:p>
    <w:p w14:paraId="181D0E2C" w14:textId="68B4FDE6" w:rsidR="00D65ABB" w:rsidRDefault="00D65ABB">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Security features</w:t>
      </w:r>
      <w:r>
        <w:rPr>
          <w:noProof/>
        </w:rPr>
        <w:tab/>
      </w:r>
      <w:r>
        <w:rPr>
          <w:noProof/>
        </w:rPr>
        <w:fldChar w:fldCharType="begin" w:fldLock="1"/>
      </w:r>
      <w:r>
        <w:rPr>
          <w:noProof/>
        </w:rPr>
        <w:instrText xml:space="preserve"> PAGEREF _Toc199329938 \h </w:instrText>
      </w:r>
      <w:r>
        <w:rPr>
          <w:noProof/>
        </w:rPr>
      </w:r>
      <w:r>
        <w:rPr>
          <w:noProof/>
        </w:rPr>
        <w:fldChar w:fldCharType="separate"/>
      </w:r>
      <w:r>
        <w:rPr>
          <w:noProof/>
        </w:rPr>
        <w:t>21</w:t>
      </w:r>
      <w:r>
        <w:rPr>
          <w:noProof/>
        </w:rPr>
        <w:fldChar w:fldCharType="end"/>
      </w:r>
    </w:p>
    <w:p w14:paraId="2DB57EE9" w14:textId="151ADEB4" w:rsidR="00D65ABB" w:rsidRDefault="00D65ABB">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_Toc199329939 \h </w:instrText>
      </w:r>
      <w:r>
        <w:rPr>
          <w:noProof/>
        </w:rPr>
      </w:r>
      <w:r>
        <w:rPr>
          <w:noProof/>
        </w:rPr>
        <w:fldChar w:fldCharType="separate"/>
      </w:r>
      <w:r>
        <w:rPr>
          <w:noProof/>
        </w:rPr>
        <w:t>21</w:t>
      </w:r>
      <w:r>
        <w:rPr>
          <w:noProof/>
        </w:rPr>
        <w:fldChar w:fldCharType="end"/>
      </w:r>
    </w:p>
    <w:p w14:paraId="26D26AB7" w14:textId="01C65822" w:rsidR="00D65ABB" w:rsidRDefault="00D65ABB">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_Toc199329940 \h </w:instrText>
      </w:r>
      <w:r>
        <w:rPr>
          <w:noProof/>
        </w:rPr>
      </w:r>
      <w:r>
        <w:rPr>
          <w:noProof/>
        </w:rPr>
        <w:fldChar w:fldCharType="separate"/>
      </w:r>
      <w:r>
        <w:rPr>
          <w:noProof/>
        </w:rPr>
        <w:t>21</w:t>
      </w:r>
      <w:r>
        <w:rPr>
          <w:noProof/>
        </w:rPr>
        <w:fldChar w:fldCharType="end"/>
      </w:r>
    </w:p>
    <w:p w14:paraId="7154BF8D" w14:textId="1824BD0F" w:rsidR="00D65ABB" w:rsidRDefault="00D65ABB">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_Toc199329941 \h </w:instrText>
      </w:r>
      <w:r>
        <w:rPr>
          <w:noProof/>
        </w:rPr>
      </w:r>
      <w:r>
        <w:rPr>
          <w:noProof/>
        </w:rPr>
        <w:fldChar w:fldCharType="separate"/>
      </w:r>
      <w:r>
        <w:rPr>
          <w:noProof/>
        </w:rPr>
        <w:t>21</w:t>
      </w:r>
      <w:r>
        <w:rPr>
          <w:noProof/>
        </w:rPr>
        <w:fldChar w:fldCharType="end"/>
      </w:r>
    </w:p>
    <w:p w14:paraId="5B457297" w14:textId="25AE23C0" w:rsidR="00D65ABB" w:rsidRDefault="00D65ABB">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_Toc199329942 \h </w:instrText>
      </w:r>
      <w:r>
        <w:rPr>
          <w:noProof/>
        </w:rPr>
      </w:r>
      <w:r>
        <w:rPr>
          <w:noProof/>
        </w:rPr>
        <w:fldChar w:fldCharType="separate"/>
      </w:r>
      <w:r>
        <w:rPr>
          <w:noProof/>
        </w:rPr>
        <w:t>21</w:t>
      </w:r>
      <w:r>
        <w:rPr>
          <w:noProof/>
        </w:rPr>
        <w:fldChar w:fldCharType="end"/>
      </w:r>
    </w:p>
    <w:p w14:paraId="1249FA21" w14:textId="2575834A" w:rsidR="00D65ABB" w:rsidRDefault="00D65ABB">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USIM commands</w:t>
      </w:r>
      <w:r>
        <w:rPr>
          <w:noProof/>
        </w:rPr>
        <w:tab/>
      </w:r>
      <w:r>
        <w:rPr>
          <w:noProof/>
        </w:rPr>
        <w:fldChar w:fldCharType="begin" w:fldLock="1"/>
      </w:r>
      <w:r>
        <w:rPr>
          <w:noProof/>
        </w:rPr>
        <w:instrText xml:space="preserve"> PAGEREF _Toc199329943 \h </w:instrText>
      </w:r>
      <w:r>
        <w:rPr>
          <w:noProof/>
        </w:rPr>
      </w:r>
      <w:r>
        <w:rPr>
          <w:noProof/>
        </w:rPr>
        <w:fldChar w:fldCharType="separate"/>
      </w:r>
      <w:r>
        <w:rPr>
          <w:noProof/>
        </w:rPr>
        <w:t>21</w:t>
      </w:r>
      <w:r>
        <w:rPr>
          <w:noProof/>
        </w:rPr>
        <w:fldChar w:fldCharType="end"/>
      </w:r>
    </w:p>
    <w:p w14:paraId="3B0D6D59" w14:textId="54CFD760" w:rsidR="00D65ABB" w:rsidRDefault="00D65ABB">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AUTHENTICATE</w:t>
      </w:r>
      <w:r>
        <w:rPr>
          <w:noProof/>
        </w:rPr>
        <w:tab/>
      </w:r>
      <w:r>
        <w:rPr>
          <w:noProof/>
        </w:rPr>
        <w:fldChar w:fldCharType="begin" w:fldLock="1"/>
      </w:r>
      <w:r>
        <w:rPr>
          <w:noProof/>
        </w:rPr>
        <w:instrText xml:space="preserve"> PAGEREF _Toc199329944 \h </w:instrText>
      </w:r>
      <w:r>
        <w:rPr>
          <w:noProof/>
        </w:rPr>
      </w:r>
      <w:r>
        <w:rPr>
          <w:noProof/>
        </w:rPr>
        <w:fldChar w:fldCharType="separate"/>
      </w:r>
      <w:r>
        <w:rPr>
          <w:noProof/>
        </w:rPr>
        <w:t>21</w:t>
      </w:r>
      <w:r>
        <w:rPr>
          <w:noProof/>
        </w:rPr>
        <w:fldChar w:fldCharType="end"/>
      </w:r>
    </w:p>
    <w:p w14:paraId="0D28D35D" w14:textId="3CC8EBC4" w:rsidR="00D65ABB" w:rsidRDefault="00D65ABB">
      <w:pPr>
        <w:pStyle w:val="TOC4"/>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_Toc199329945 \h </w:instrText>
      </w:r>
      <w:r>
        <w:rPr>
          <w:noProof/>
        </w:rPr>
      </w:r>
      <w:r>
        <w:rPr>
          <w:noProof/>
        </w:rPr>
        <w:fldChar w:fldCharType="separate"/>
      </w:r>
      <w:r>
        <w:rPr>
          <w:noProof/>
        </w:rPr>
        <w:t>21</w:t>
      </w:r>
      <w:r>
        <w:rPr>
          <w:noProof/>
        </w:rPr>
        <w:fldChar w:fldCharType="end"/>
      </w:r>
    </w:p>
    <w:p w14:paraId="72415D11" w14:textId="7ED0F542" w:rsidR="00D65ABB" w:rsidRDefault="00D65ABB">
      <w:pPr>
        <w:pStyle w:val="TOC4"/>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_Toc199329946 \h </w:instrText>
      </w:r>
      <w:r>
        <w:rPr>
          <w:noProof/>
        </w:rPr>
      </w:r>
      <w:r>
        <w:rPr>
          <w:noProof/>
        </w:rPr>
        <w:fldChar w:fldCharType="separate"/>
      </w:r>
      <w:r>
        <w:rPr>
          <w:noProof/>
        </w:rPr>
        <w:t>22</w:t>
      </w:r>
      <w:r>
        <w:rPr>
          <w:noProof/>
        </w:rPr>
        <w:fldChar w:fldCharType="end"/>
      </w:r>
    </w:p>
    <w:p w14:paraId="509C3D8D" w14:textId="79DEBEF9" w:rsidR="00D65ABB" w:rsidRDefault="00D65ABB">
      <w:pPr>
        <w:pStyle w:val="TOC4"/>
        <w:rPr>
          <w:rFonts w:ascii="Calibri" w:hAnsi="Calibri"/>
          <w:noProof/>
          <w:kern w:val="2"/>
          <w:sz w:val="24"/>
          <w:szCs w:val="24"/>
          <w:lang w:eastAsia="en-GB"/>
        </w:rPr>
      </w:pPr>
      <w:r>
        <w:rPr>
          <w:noProof/>
        </w:rPr>
        <w:lastRenderedPageBreak/>
        <w:t>7.3.1.3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_Toc199329947 \h </w:instrText>
      </w:r>
      <w:r>
        <w:rPr>
          <w:noProof/>
        </w:rPr>
      </w:r>
      <w:r>
        <w:rPr>
          <w:noProof/>
        </w:rPr>
        <w:fldChar w:fldCharType="separate"/>
      </w:r>
      <w:r>
        <w:rPr>
          <w:noProof/>
        </w:rPr>
        <w:t>22</w:t>
      </w:r>
      <w:r>
        <w:rPr>
          <w:noProof/>
        </w:rPr>
        <w:fldChar w:fldCharType="end"/>
      </w:r>
    </w:p>
    <w:p w14:paraId="14F2251D" w14:textId="38FAA2E4" w:rsidR="00D65ABB" w:rsidRDefault="00D65ABB">
      <w:pPr>
        <w:pStyle w:val="TOC4"/>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_Toc199329948 \h </w:instrText>
      </w:r>
      <w:r>
        <w:rPr>
          <w:noProof/>
        </w:rPr>
      </w:r>
      <w:r>
        <w:rPr>
          <w:noProof/>
        </w:rPr>
        <w:fldChar w:fldCharType="separate"/>
      </w:r>
      <w:r>
        <w:rPr>
          <w:noProof/>
        </w:rPr>
        <w:t>22</w:t>
      </w:r>
      <w:r>
        <w:rPr>
          <w:noProof/>
        </w:rPr>
        <w:fldChar w:fldCharType="end"/>
      </w:r>
    </w:p>
    <w:p w14:paraId="288689AD" w14:textId="3E3F72CE" w:rsidR="00D65ABB" w:rsidRDefault="00D65ABB">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Status Conditions Returned by the USIM</w:t>
      </w:r>
      <w:r>
        <w:rPr>
          <w:noProof/>
        </w:rPr>
        <w:tab/>
      </w:r>
      <w:r>
        <w:rPr>
          <w:noProof/>
        </w:rPr>
        <w:fldChar w:fldCharType="begin" w:fldLock="1"/>
      </w:r>
      <w:r>
        <w:rPr>
          <w:noProof/>
        </w:rPr>
        <w:instrText xml:space="preserve"> PAGEREF _Toc199329949 \h </w:instrText>
      </w:r>
      <w:r>
        <w:rPr>
          <w:noProof/>
        </w:rPr>
      </w:r>
      <w:r>
        <w:rPr>
          <w:noProof/>
        </w:rPr>
        <w:fldChar w:fldCharType="separate"/>
      </w:r>
      <w:r>
        <w:rPr>
          <w:noProof/>
        </w:rPr>
        <w:t>23</w:t>
      </w:r>
      <w:r>
        <w:rPr>
          <w:noProof/>
        </w:rPr>
        <w:fldChar w:fldCharType="end"/>
      </w:r>
    </w:p>
    <w:p w14:paraId="4C5C77E8" w14:textId="4F96446E" w:rsidR="00D65ABB" w:rsidRDefault="00D65ABB">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sidRPr="002915AE">
        <w:rPr>
          <w:noProof/>
          <w:lang w:val="en-US"/>
        </w:rPr>
        <w:t>Security management</w:t>
      </w:r>
      <w:r>
        <w:rPr>
          <w:noProof/>
        </w:rPr>
        <w:tab/>
      </w:r>
      <w:r>
        <w:rPr>
          <w:noProof/>
        </w:rPr>
        <w:fldChar w:fldCharType="begin" w:fldLock="1"/>
      </w:r>
      <w:r>
        <w:rPr>
          <w:noProof/>
        </w:rPr>
        <w:instrText xml:space="preserve"> PAGEREF _Toc199329950 \h </w:instrText>
      </w:r>
      <w:r>
        <w:rPr>
          <w:noProof/>
        </w:rPr>
      </w:r>
      <w:r>
        <w:rPr>
          <w:noProof/>
        </w:rPr>
        <w:fldChar w:fldCharType="separate"/>
      </w:r>
      <w:r>
        <w:rPr>
          <w:noProof/>
        </w:rPr>
        <w:t>23</w:t>
      </w:r>
      <w:r>
        <w:rPr>
          <w:noProof/>
        </w:rPr>
        <w:fldChar w:fldCharType="end"/>
      </w:r>
    </w:p>
    <w:p w14:paraId="1270D2C1" w14:textId="759DAA74" w:rsidR="00D65ABB" w:rsidRDefault="00D65ABB">
      <w:pPr>
        <w:pStyle w:val="TOC5"/>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_Toc199329951 \h </w:instrText>
      </w:r>
      <w:r>
        <w:rPr>
          <w:noProof/>
        </w:rPr>
      </w:r>
      <w:r>
        <w:rPr>
          <w:noProof/>
        </w:rPr>
        <w:fldChar w:fldCharType="separate"/>
      </w:r>
      <w:r>
        <w:rPr>
          <w:noProof/>
        </w:rPr>
        <w:t>23</w:t>
      </w:r>
      <w:r>
        <w:rPr>
          <w:noProof/>
        </w:rPr>
        <w:fldChar w:fldCharType="end"/>
      </w:r>
    </w:p>
    <w:p w14:paraId="0D51F6EE" w14:textId="367C97CC" w:rsidR="00D65ABB" w:rsidRDefault="00D65ABB">
      <w:pPr>
        <w:pStyle w:val="TOC5"/>
        <w:rPr>
          <w:rFonts w:ascii="Calibri" w:hAnsi="Calibri"/>
          <w:noProof/>
          <w:kern w:val="2"/>
          <w:sz w:val="24"/>
          <w:szCs w:val="24"/>
          <w:lang w:eastAsia="en-GB"/>
        </w:rPr>
      </w:pPr>
      <w:r>
        <w:rPr>
          <w:noProof/>
        </w:rPr>
        <w:t>7.3.2.1.2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_Toc199329952 \h </w:instrText>
      </w:r>
      <w:r>
        <w:rPr>
          <w:noProof/>
        </w:rPr>
      </w:r>
      <w:r>
        <w:rPr>
          <w:noProof/>
        </w:rPr>
        <w:fldChar w:fldCharType="separate"/>
      </w:r>
      <w:r>
        <w:rPr>
          <w:noProof/>
        </w:rPr>
        <w:t>23</w:t>
      </w:r>
      <w:r>
        <w:rPr>
          <w:noProof/>
        </w:rPr>
        <w:fldChar w:fldCharType="end"/>
      </w:r>
    </w:p>
    <w:p w14:paraId="1C7AC083" w14:textId="6A38757A" w:rsidR="00D65ABB" w:rsidRDefault="00D65ABB">
      <w:pPr>
        <w:pStyle w:val="TOC5"/>
        <w:rPr>
          <w:rFonts w:ascii="Calibri" w:hAnsi="Calibri"/>
          <w:noProof/>
          <w:kern w:val="2"/>
          <w:sz w:val="24"/>
          <w:szCs w:val="24"/>
          <w:lang w:eastAsia="en-GB"/>
        </w:rPr>
      </w:pPr>
      <w:r>
        <w:rPr>
          <w:noProof/>
        </w:rPr>
        <w:t>7.3.2.1.3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_Toc199329953 \h </w:instrText>
      </w:r>
      <w:r>
        <w:rPr>
          <w:noProof/>
        </w:rPr>
      </w:r>
      <w:r>
        <w:rPr>
          <w:noProof/>
        </w:rPr>
        <w:fldChar w:fldCharType="separate"/>
      </w:r>
      <w:r>
        <w:rPr>
          <w:noProof/>
        </w:rPr>
        <w:t>23</w:t>
      </w:r>
      <w:r>
        <w:rPr>
          <w:noProof/>
        </w:rPr>
        <w:fldChar w:fldCharType="end"/>
      </w:r>
    </w:p>
    <w:p w14:paraId="2C380FF9" w14:textId="08469817" w:rsidR="00D65ABB" w:rsidRDefault="00D65ABB">
      <w:pPr>
        <w:pStyle w:val="TOC5"/>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_Toc199329954 \h </w:instrText>
      </w:r>
      <w:r>
        <w:rPr>
          <w:noProof/>
        </w:rPr>
      </w:r>
      <w:r>
        <w:rPr>
          <w:noProof/>
        </w:rPr>
        <w:fldChar w:fldCharType="separate"/>
      </w:r>
      <w:r>
        <w:rPr>
          <w:noProof/>
        </w:rPr>
        <w:t>23</w:t>
      </w:r>
      <w:r>
        <w:rPr>
          <w:noProof/>
        </w:rPr>
        <w:fldChar w:fldCharType="end"/>
      </w:r>
    </w:p>
    <w:p w14:paraId="7DC987A3" w14:textId="19FCBFEE" w:rsidR="00D65ABB" w:rsidRDefault="00D65ABB">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Status Words of the Commands</w:t>
      </w:r>
      <w:r>
        <w:rPr>
          <w:noProof/>
        </w:rPr>
        <w:tab/>
      </w:r>
      <w:r>
        <w:rPr>
          <w:noProof/>
        </w:rPr>
        <w:fldChar w:fldCharType="begin" w:fldLock="1"/>
      </w:r>
      <w:r>
        <w:rPr>
          <w:noProof/>
        </w:rPr>
        <w:instrText xml:space="preserve"> PAGEREF _Toc199329955 \h </w:instrText>
      </w:r>
      <w:r>
        <w:rPr>
          <w:noProof/>
        </w:rPr>
      </w:r>
      <w:r>
        <w:rPr>
          <w:noProof/>
        </w:rPr>
        <w:fldChar w:fldCharType="separate"/>
      </w:r>
      <w:r>
        <w:rPr>
          <w:noProof/>
        </w:rPr>
        <w:t>23</w:t>
      </w:r>
      <w:r>
        <w:rPr>
          <w:noProof/>
        </w:rPr>
        <w:fldChar w:fldCharType="end"/>
      </w:r>
    </w:p>
    <w:p w14:paraId="376583A8" w14:textId="5D3F7953" w:rsidR="00D65ABB" w:rsidRDefault="00D65ABB">
      <w:pPr>
        <w:pStyle w:val="TOC5"/>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_Toc199329956 \h </w:instrText>
      </w:r>
      <w:r>
        <w:rPr>
          <w:noProof/>
        </w:rPr>
      </w:r>
      <w:r>
        <w:rPr>
          <w:noProof/>
        </w:rPr>
        <w:fldChar w:fldCharType="separate"/>
      </w:r>
      <w:r>
        <w:rPr>
          <w:noProof/>
        </w:rPr>
        <w:t>23</w:t>
      </w:r>
      <w:r>
        <w:rPr>
          <w:noProof/>
        </w:rPr>
        <w:fldChar w:fldCharType="end"/>
      </w:r>
    </w:p>
    <w:p w14:paraId="4C789F38" w14:textId="69257356" w:rsidR="00D65ABB" w:rsidRDefault="00D65ABB">
      <w:pPr>
        <w:pStyle w:val="TOC5"/>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_Toc199329957 \h </w:instrText>
      </w:r>
      <w:r>
        <w:rPr>
          <w:noProof/>
        </w:rPr>
      </w:r>
      <w:r>
        <w:rPr>
          <w:noProof/>
        </w:rPr>
        <w:fldChar w:fldCharType="separate"/>
      </w:r>
      <w:r>
        <w:rPr>
          <w:noProof/>
        </w:rPr>
        <w:t>24</w:t>
      </w:r>
      <w:r>
        <w:rPr>
          <w:noProof/>
        </w:rPr>
        <w:fldChar w:fldCharType="end"/>
      </w:r>
    </w:p>
    <w:p w14:paraId="4A81035B" w14:textId="0A043C7C" w:rsidR="00D65ABB" w:rsidRDefault="00D65ABB">
      <w:pPr>
        <w:pStyle w:val="TOC5"/>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_Toc199329958 \h </w:instrText>
      </w:r>
      <w:r>
        <w:rPr>
          <w:noProof/>
        </w:rPr>
      </w:r>
      <w:r>
        <w:rPr>
          <w:noProof/>
        </w:rPr>
        <w:fldChar w:fldCharType="separate"/>
      </w:r>
      <w:r>
        <w:rPr>
          <w:noProof/>
        </w:rPr>
        <w:t>24</w:t>
      </w:r>
      <w:r>
        <w:rPr>
          <w:noProof/>
        </w:rPr>
        <w:fldChar w:fldCharType="end"/>
      </w:r>
    </w:p>
    <w:p w14:paraId="526A95FF" w14:textId="43464D97" w:rsidR="00D65ABB" w:rsidRDefault="00D65ABB">
      <w:pPr>
        <w:pStyle w:val="TOC5"/>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_Toc199329959 \h </w:instrText>
      </w:r>
      <w:r>
        <w:rPr>
          <w:noProof/>
        </w:rPr>
      </w:r>
      <w:r>
        <w:rPr>
          <w:noProof/>
        </w:rPr>
        <w:fldChar w:fldCharType="separate"/>
      </w:r>
      <w:r>
        <w:rPr>
          <w:noProof/>
        </w:rPr>
        <w:t>24</w:t>
      </w:r>
      <w:r>
        <w:rPr>
          <w:noProof/>
        </w:rPr>
        <w:fldChar w:fldCharType="end"/>
      </w:r>
    </w:p>
    <w:p w14:paraId="5E092C9B" w14:textId="012B7428" w:rsidR="00D65ABB" w:rsidRDefault="00D65ABB">
      <w:pPr>
        <w:pStyle w:val="TOC3"/>
        <w:rPr>
          <w:rFonts w:ascii="Calibri" w:hAnsi="Calibri"/>
          <w:noProof/>
          <w:kern w:val="2"/>
          <w:sz w:val="24"/>
          <w:szCs w:val="24"/>
          <w:lang w:eastAsia="en-GB"/>
        </w:rPr>
      </w:pPr>
      <w:r>
        <w:rPr>
          <w:noProof/>
        </w:rPr>
        <w:t>7.3.</w:t>
      </w:r>
      <w:r>
        <w:rPr>
          <w:noProof/>
          <w:lang w:eastAsia="zh-CN"/>
        </w:rPr>
        <w:t>3</w:t>
      </w:r>
      <w:r>
        <w:rPr>
          <w:rFonts w:ascii="Calibri" w:hAnsi="Calibri"/>
          <w:noProof/>
          <w:kern w:val="2"/>
          <w:sz w:val="24"/>
          <w:szCs w:val="24"/>
          <w:lang w:eastAsia="en-GB"/>
        </w:rPr>
        <w:tab/>
      </w:r>
      <w:r>
        <w:rPr>
          <w:noProof/>
        </w:rPr>
        <w:t>GET IDENTITY</w:t>
      </w:r>
      <w:r>
        <w:rPr>
          <w:noProof/>
        </w:rPr>
        <w:tab/>
      </w:r>
      <w:r>
        <w:rPr>
          <w:noProof/>
        </w:rPr>
        <w:fldChar w:fldCharType="begin" w:fldLock="1"/>
      </w:r>
      <w:r>
        <w:rPr>
          <w:noProof/>
        </w:rPr>
        <w:instrText xml:space="preserve"> PAGEREF _Toc199329960 \h </w:instrText>
      </w:r>
      <w:r>
        <w:rPr>
          <w:noProof/>
        </w:rPr>
      </w:r>
      <w:r>
        <w:rPr>
          <w:noProof/>
        </w:rPr>
        <w:fldChar w:fldCharType="separate"/>
      </w:r>
      <w:r>
        <w:rPr>
          <w:noProof/>
        </w:rPr>
        <w:t>24</w:t>
      </w:r>
      <w:r>
        <w:rPr>
          <w:noProof/>
        </w:rPr>
        <w:fldChar w:fldCharType="end"/>
      </w:r>
    </w:p>
    <w:p w14:paraId="21010F67" w14:textId="7452451A" w:rsidR="00D65ABB" w:rsidRDefault="00D65ABB">
      <w:pPr>
        <w:pStyle w:val="TOC4"/>
        <w:rPr>
          <w:rFonts w:ascii="Calibri" w:hAnsi="Calibri"/>
          <w:noProof/>
          <w:kern w:val="2"/>
          <w:sz w:val="24"/>
          <w:szCs w:val="24"/>
          <w:lang w:eastAsia="en-GB"/>
        </w:rPr>
      </w:pPr>
      <w:r>
        <w:rPr>
          <w:noProof/>
        </w:rPr>
        <w:t>7.3.</w:t>
      </w:r>
      <w:r>
        <w:rPr>
          <w:noProof/>
          <w:lang w:eastAsia="zh-CN"/>
        </w:rPr>
        <w:t>3</w:t>
      </w:r>
      <w:r>
        <w:rPr>
          <w:noProof/>
        </w:rPr>
        <w:t>.1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_Toc199329961 \h </w:instrText>
      </w:r>
      <w:r>
        <w:rPr>
          <w:noProof/>
        </w:rPr>
      </w:r>
      <w:r>
        <w:rPr>
          <w:noProof/>
        </w:rPr>
        <w:fldChar w:fldCharType="separate"/>
      </w:r>
      <w:r>
        <w:rPr>
          <w:noProof/>
        </w:rPr>
        <w:t>24</w:t>
      </w:r>
      <w:r>
        <w:rPr>
          <w:noProof/>
        </w:rPr>
        <w:fldChar w:fldCharType="end"/>
      </w:r>
    </w:p>
    <w:p w14:paraId="40B894C5" w14:textId="7941EA7F" w:rsidR="00D65ABB" w:rsidRDefault="00D65ABB">
      <w:pPr>
        <w:pStyle w:val="TOC4"/>
        <w:rPr>
          <w:rFonts w:ascii="Calibri" w:hAnsi="Calibri"/>
          <w:noProof/>
          <w:kern w:val="2"/>
          <w:sz w:val="24"/>
          <w:szCs w:val="24"/>
          <w:lang w:eastAsia="en-GB"/>
        </w:rPr>
      </w:pPr>
      <w:r>
        <w:rPr>
          <w:noProof/>
        </w:rPr>
        <w:t>7.3.</w:t>
      </w:r>
      <w:r>
        <w:rPr>
          <w:noProof/>
          <w:lang w:eastAsia="zh-CN"/>
        </w:rPr>
        <w:t>3</w:t>
      </w:r>
      <w:r>
        <w:rPr>
          <w:noProof/>
        </w:rPr>
        <w:t>.2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_Toc199329962 \h </w:instrText>
      </w:r>
      <w:r>
        <w:rPr>
          <w:noProof/>
        </w:rPr>
      </w:r>
      <w:r>
        <w:rPr>
          <w:noProof/>
        </w:rPr>
        <w:fldChar w:fldCharType="separate"/>
      </w:r>
      <w:r>
        <w:rPr>
          <w:noProof/>
        </w:rPr>
        <w:t>24</w:t>
      </w:r>
      <w:r>
        <w:rPr>
          <w:noProof/>
        </w:rPr>
        <w:fldChar w:fldCharType="end"/>
      </w:r>
    </w:p>
    <w:p w14:paraId="043025CF" w14:textId="37F602A1" w:rsidR="00D65ABB" w:rsidRDefault="00D65ABB">
      <w:pPr>
        <w:pStyle w:val="TOC4"/>
        <w:rPr>
          <w:rFonts w:ascii="Calibri" w:hAnsi="Calibri"/>
          <w:noProof/>
          <w:kern w:val="2"/>
          <w:sz w:val="24"/>
          <w:szCs w:val="24"/>
          <w:lang w:eastAsia="en-GB"/>
        </w:rPr>
      </w:pPr>
      <w:r>
        <w:rPr>
          <w:noProof/>
        </w:rPr>
        <w:t>7.3.</w:t>
      </w:r>
      <w:r>
        <w:rPr>
          <w:noProof/>
          <w:lang w:eastAsia="zh-CN"/>
        </w:rPr>
        <w:t>3</w:t>
      </w:r>
      <w:r>
        <w:rPr>
          <w:noProof/>
        </w:rPr>
        <w:t>.3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_Toc199329963 \h </w:instrText>
      </w:r>
      <w:r>
        <w:rPr>
          <w:noProof/>
        </w:rPr>
      </w:r>
      <w:r>
        <w:rPr>
          <w:noProof/>
        </w:rPr>
        <w:fldChar w:fldCharType="separate"/>
      </w:r>
      <w:r>
        <w:rPr>
          <w:noProof/>
        </w:rPr>
        <w:t>24</w:t>
      </w:r>
      <w:r>
        <w:rPr>
          <w:noProof/>
        </w:rPr>
        <w:fldChar w:fldCharType="end"/>
      </w:r>
    </w:p>
    <w:p w14:paraId="46271A51" w14:textId="508AF033" w:rsidR="00D65ABB" w:rsidRDefault="00D65ABB">
      <w:pPr>
        <w:pStyle w:val="TOC4"/>
        <w:rPr>
          <w:rFonts w:ascii="Calibri" w:hAnsi="Calibri"/>
          <w:noProof/>
          <w:kern w:val="2"/>
          <w:sz w:val="24"/>
          <w:szCs w:val="24"/>
          <w:lang w:eastAsia="en-GB"/>
        </w:rPr>
      </w:pPr>
      <w:r>
        <w:rPr>
          <w:noProof/>
        </w:rPr>
        <w:t>7.3.</w:t>
      </w:r>
      <w:r>
        <w:rPr>
          <w:noProof/>
          <w:lang w:eastAsia="zh-CN"/>
        </w:rPr>
        <w:t>3</w:t>
      </w:r>
      <w:r>
        <w:rPr>
          <w:noProof/>
        </w:rPr>
        <w:t>.4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_Toc199329964 \h </w:instrText>
      </w:r>
      <w:r>
        <w:rPr>
          <w:noProof/>
        </w:rPr>
      </w:r>
      <w:r>
        <w:rPr>
          <w:noProof/>
        </w:rPr>
        <w:fldChar w:fldCharType="separate"/>
      </w:r>
      <w:r>
        <w:rPr>
          <w:noProof/>
        </w:rPr>
        <w:t>25</w:t>
      </w:r>
      <w:r>
        <w:rPr>
          <w:noProof/>
        </w:rPr>
        <w:fldChar w:fldCharType="end"/>
      </w:r>
    </w:p>
    <w:p w14:paraId="65295E08" w14:textId="32179C66" w:rsidR="00D65ABB" w:rsidRDefault="00D65ABB">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_Toc199329965 \h </w:instrText>
      </w:r>
      <w:r>
        <w:rPr>
          <w:noProof/>
        </w:rPr>
      </w:r>
      <w:r>
        <w:rPr>
          <w:noProof/>
        </w:rPr>
        <w:fldChar w:fldCharType="separate"/>
      </w:r>
      <w:r>
        <w:rPr>
          <w:noProof/>
        </w:rPr>
        <w:t>27</w:t>
      </w:r>
      <w:r>
        <w:rPr>
          <w:noProof/>
        </w:rPr>
        <w:fldChar w:fldCharType="end"/>
      </w:r>
    </w:p>
    <w:p w14:paraId="7F09331E" w14:textId="6D304D66" w:rsidR="00D65ABB" w:rsidRDefault="00D65ABB">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Test Procedure (31.101)</w:t>
      </w:r>
      <w:r>
        <w:rPr>
          <w:noProof/>
        </w:rPr>
        <w:tab/>
      </w:r>
      <w:r>
        <w:rPr>
          <w:noProof/>
        </w:rPr>
        <w:fldChar w:fldCharType="begin" w:fldLock="1"/>
      </w:r>
      <w:r>
        <w:rPr>
          <w:noProof/>
        </w:rPr>
        <w:instrText xml:space="preserve"> PAGEREF _Toc199329966 \h </w:instrText>
      </w:r>
      <w:r>
        <w:rPr>
          <w:noProof/>
        </w:rPr>
      </w:r>
      <w:r>
        <w:rPr>
          <w:noProof/>
        </w:rPr>
        <w:fldChar w:fldCharType="separate"/>
      </w:r>
      <w:r>
        <w:rPr>
          <w:noProof/>
        </w:rPr>
        <w:t>27</w:t>
      </w:r>
      <w:r>
        <w:rPr>
          <w:noProof/>
        </w:rPr>
        <w:fldChar w:fldCharType="end"/>
      </w:r>
    </w:p>
    <w:p w14:paraId="1EFAFA6A" w14:textId="3D10D442" w:rsidR="00D65ABB" w:rsidRDefault="00D65ABB">
      <w:pPr>
        <w:pStyle w:val="TOC2"/>
        <w:rPr>
          <w:rFonts w:ascii="Calibri" w:hAnsi="Calibri"/>
          <w:noProof/>
          <w:kern w:val="2"/>
          <w:sz w:val="24"/>
          <w:szCs w:val="24"/>
          <w:lang w:eastAsia="en-GB"/>
        </w:rPr>
      </w:pPr>
      <w:r w:rsidRPr="002915AE">
        <w:rPr>
          <w:noProof/>
          <w:lang w:val="en-US"/>
        </w:rPr>
        <w:t>8.1</w:t>
      </w:r>
      <w:r>
        <w:rPr>
          <w:rFonts w:ascii="Calibri" w:hAnsi="Calibri"/>
          <w:noProof/>
          <w:kern w:val="2"/>
          <w:sz w:val="24"/>
          <w:szCs w:val="24"/>
          <w:lang w:eastAsia="en-GB"/>
        </w:rPr>
        <w:tab/>
      </w:r>
      <w:r>
        <w:rPr>
          <w:noProof/>
        </w:rPr>
        <w:t>General 3GPP platform requirements</w:t>
      </w:r>
      <w:r>
        <w:rPr>
          <w:noProof/>
        </w:rPr>
        <w:tab/>
      </w:r>
      <w:r>
        <w:rPr>
          <w:noProof/>
        </w:rPr>
        <w:fldChar w:fldCharType="begin" w:fldLock="1"/>
      </w:r>
      <w:r>
        <w:rPr>
          <w:noProof/>
        </w:rPr>
        <w:instrText xml:space="preserve"> PAGEREF _Toc199329967 \h </w:instrText>
      </w:r>
      <w:r>
        <w:rPr>
          <w:noProof/>
        </w:rPr>
      </w:r>
      <w:r>
        <w:rPr>
          <w:noProof/>
        </w:rPr>
        <w:fldChar w:fldCharType="separate"/>
      </w:r>
      <w:r>
        <w:rPr>
          <w:noProof/>
        </w:rPr>
        <w:t>28</w:t>
      </w:r>
      <w:r>
        <w:rPr>
          <w:noProof/>
        </w:rPr>
        <w:fldChar w:fldCharType="end"/>
      </w:r>
    </w:p>
    <w:p w14:paraId="1D65795F" w14:textId="1466E1C8" w:rsidR="00D65ABB" w:rsidRDefault="00D65ABB">
      <w:pPr>
        <w:pStyle w:val="TOC3"/>
        <w:rPr>
          <w:rFonts w:ascii="Calibri" w:hAnsi="Calibri"/>
          <w:noProof/>
          <w:kern w:val="2"/>
          <w:sz w:val="24"/>
          <w:szCs w:val="24"/>
          <w:lang w:eastAsia="en-GB"/>
        </w:rPr>
      </w:pPr>
      <w:r>
        <w:rPr>
          <w:noProof/>
        </w:rPr>
        <w:t>8.1.1</w:t>
      </w:r>
      <w:r>
        <w:rPr>
          <w:rFonts w:ascii="Calibri" w:hAnsi="Calibri"/>
          <w:noProof/>
          <w:kern w:val="2"/>
          <w:sz w:val="24"/>
          <w:szCs w:val="24"/>
          <w:lang w:eastAsia="en-GB"/>
        </w:rPr>
        <w:tab/>
      </w:r>
      <w:r>
        <w:rPr>
          <w:noProof/>
        </w:rPr>
        <w:t>GSM/USIM application interaction and restrictions</w:t>
      </w:r>
      <w:r>
        <w:rPr>
          <w:noProof/>
        </w:rPr>
        <w:tab/>
      </w:r>
      <w:r>
        <w:rPr>
          <w:noProof/>
        </w:rPr>
        <w:fldChar w:fldCharType="begin" w:fldLock="1"/>
      </w:r>
      <w:r>
        <w:rPr>
          <w:noProof/>
        </w:rPr>
        <w:instrText xml:space="preserve"> PAGEREF _Toc199329968 \h </w:instrText>
      </w:r>
      <w:r>
        <w:rPr>
          <w:noProof/>
        </w:rPr>
      </w:r>
      <w:r>
        <w:rPr>
          <w:noProof/>
        </w:rPr>
        <w:fldChar w:fldCharType="separate"/>
      </w:r>
      <w:r>
        <w:rPr>
          <w:noProof/>
        </w:rPr>
        <w:t>28</w:t>
      </w:r>
      <w:r>
        <w:rPr>
          <w:noProof/>
        </w:rPr>
        <w:fldChar w:fldCharType="end"/>
      </w:r>
    </w:p>
    <w:p w14:paraId="58EDE237" w14:textId="5C0CEB95" w:rsidR="00D65ABB" w:rsidRDefault="00D65ABB">
      <w:pPr>
        <w:pStyle w:val="TOC4"/>
        <w:rPr>
          <w:rFonts w:ascii="Calibri" w:hAnsi="Calibri"/>
          <w:noProof/>
          <w:kern w:val="2"/>
          <w:sz w:val="24"/>
          <w:szCs w:val="24"/>
          <w:lang w:eastAsia="en-GB"/>
        </w:rPr>
      </w:pPr>
      <w:r>
        <w:rPr>
          <w:noProof/>
        </w:rPr>
        <w:t>8.1.1.1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_Toc199329969 \h </w:instrText>
      </w:r>
      <w:r>
        <w:rPr>
          <w:noProof/>
        </w:rPr>
      </w:r>
      <w:r>
        <w:rPr>
          <w:noProof/>
        </w:rPr>
        <w:fldChar w:fldCharType="separate"/>
      </w:r>
      <w:r>
        <w:rPr>
          <w:noProof/>
        </w:rPr>
        <w:t>28</w:t>
      </w:r>
      <w:r>
        <w:rPr>
          <w:noProof/>
        </w:rPr>
        <w:fldChar w:fldCharType="end"/>
      </w:r>
    </w:p>
    <w:p w14:paraId="390C345E" w14:textId="00D69BA5" w:rsidR="00D65ABB" w:rsidRDefault="00D65ABB">
      <w:pPr>
        <w:pStyle w:val="TOC4"/>
        <w:rPr>
          <w:rFonts w:ascii="Calibri" w:hAnsi="Calibri"/>
          <w:noProof/>
          <w:kern w:val="2"/>
          <w:sz w:val="24"/>
          <w:szCs w:val="24"/>
          <w:lang w:eastAsia="en-GB"/>
        </w:rPr>
      </w:pPr>
      <w:r>
        <w:rPr>
          <w:noProof/>
        </w:rPr>
        <w:t>8.1.1.2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_Toc199329970 \h </w:instrText>
      </w:r>
      <w:r>
        <w:rPr>
          <w:noProof/>
        </w:rPr>
      </w:r>
      <w:r>
        <w:rPr>
          <w:noProof/>
        </w:rPr>
        <w:fldChar w:fldCharType="separate"/>
      </w:r>
      <w:r>
        <w:rPr>
          <w:noProof/>
        </w:rPr>
        <w:t>28</w:t>
      </w:r>
      <w:r>
        <w:rPr>
          <w:noProof/>
        </w:rPr>
        <w:fldChar w:fldCharType="end"/>
      </w:r>
    </w:p>
    <w:p w14:paraId="2441D291" w14:textId="4D07B273" w:rsidR="00D65ABB" w:rsidRDefault="00D65ABB">
      <w:pPr>
        <w:pStyle w:val="TOC4"/>
        <w:rPr>
          <w:rFonts w:ascii="Calibri" w:hAnsi="Calibri"/>
          <w:noProof/>
          <w:kern w:val="2"/>
          <w:sz w:val="24"/>
          <w:szCs w:val="24"/>
          <w:lang w:eastAsia="en-GB"/>
        </w:rPr>
      </w:pPr>
      <w:r>
        <w:rPr>
          <w:noProof/>
        </w:rPr>
        <w:t>8.1.1.3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_Toc199329971 \h </w:instrText>
      </w:r>
      <w:r>
        <w:rPr>
          <w:noProof/>
        </w:rPr>
      </w:r>
      <w:r>
        <w:rPr>
          <w:noProof/>
        </w:rPr>
        <w:fldChar w:fldCharType="separate"/>
      </w:r>
      <w:r>
        <w:rPr>
          <w:noProof/>
        </w:rPr>
        <w:t>28</w:t>
      </w:r>
      <w:r>
        <w:rPr>
          <w:noProof/>
        </w:rPr>
        <w:fldChar w:fldCharType="end"/>
      </w:r>
    </w:p>
    <w:p w14:paraId="0C37C50B" w14:textId="627F7624" w:rsidR="00D65ABB" w:rsidRDefault="00D65ABB">
      <w:pPr>
        <w:pStyle w:val="TOC4"/>
        <w:rPr>
          <w:rFonts w:ascii="Calibri" w:hAnsi="Calibri"/>
          <w:noProof/>
          <w:kern w:val="2"/>
          <w:sz w:val="24"/>
          <w:szCs w:val="24"/>
          <w:lang w:eastAsia="en-GB"/>
        </w:rPr>
      </w:pPr>
      <w:r>
        <w:rPr>
          <w:noProof/>
        </w:rPr>
        <w:t>8.1.1.4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_Toc199329972 \h </w:instrText>
      </w:r>
      <w:r>
        <w:rPr>
          <w:noProof/>
        </w:rPr>
      </w:r>
      <w:r>
        <w:rPr>
          <w:noProof/>
        </w:rPr>
        <w:fldChar w:fldCharType="separate"/>
      </w:r>
      <w:r>
        <w:rPr>
          <w:noProof/>
        </w:rPr>
        <w:t>28</w:t>
      </w:r>
      <w:r>
        <w:rPr>
          <w:noProof/>
        </w:rPr>
        <w:fldChar w:fldCharType="end"/>
      </w:r>
    </w:p>
    <w:p w14:paraId="528EEB98" w14:textId="0349245F" w:rsidR="00D65ABB" w:rsidRDefault="00D65ABB">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Physical and logical characteristics</w:t>
      </w:r>
      <w:r>
        <w:rPr>
          <w:noProof/>
        </w:rPr>
        <w:tab/>
      </w:r>
      <w:r>
        <w:rPr>
          <w:noProof/>
        </w:rPr>
        <w:fldChar w:fldCharType="begin" w:fldLock="1"/>
      </w:r>
      <w:r>
        <w:rPr>
          <w:noProof/>
        </w:rPr>
        <w:instrText xml:space="preserve"> PAGEREF _Toc199329973 \h </w:instrText>
      </w:r>
      <w:r>
        <w:rPr>
          <w:noProof/>
        </w:rPr>
      </w:r>
      <w:r>
        <w:rPr>
          <w:noProof/>
        </w:rPr>
        <w:fldChar w:fldCharType="separate"/>
      </w:r>
      <w:r>
        <w:rPr>
          <w:noProof/>
        </w:rPr>
        <w:t>28</w:t>
      </w:r>
      <w:r>
        <w:rPr>
          <w:noProof/>
        </w:rPr>
        <w:fldChar w:fldCharType="end"/>
      </w:r>
    </w:p>
    <w:p w14:paraId="4FF113B0" w14:textId="40B50D53" w:rsidR="00D65ABB" w:rsidRDefault="00D65ABB">
      <w:pPr>
        <w:pStyle w:val="TOC3"/>
        <w:rPr>
          <w:rFonts w:ascii="Calibri" w:hAnsi="Calibri"/>
          <w:noProof/>
          <w:kern w:val="2"/>
          <w:sz w:val="24"/>
          <w:szCs w:val="24"/>
          <w:lang w:eastAsia="en-GB"/>
        </w:rPr>
      </w:pPr>
      <w:r>
        <w:rPr>
          <w:noProof/>
        </w:rPr>
        <w:t>8.2.1</w:t>
      </w:r>
      <w:r>
        <w:rPr>
          <w:rFonts w:ascii="Calibri" w:hAnsi="Calibri"/>
          <w:noProof/>
          <w:kern w:val="2"/>
          <w:sz w:val="24"/>
          <w:szCs w:val="24"/>
          <w:lang w:eastAsia="en-GB"/>
        </w:rPr>
        <w:tab/>
      </w:r>
      <w:r>
        <w:rPr>
          <w:noProof/>
        </w:rPr>
        <w:t>Transmission speed</w:t>
      </w:r>
      <w:r>
        <w:rPr>
          <w:noProof/>
        </w:rPr>
        <w:tab/>
      </w:r>
      <w:r>
        <w:rPr>
          <w:noProof/>
        </w:rPr>
        <w:fldChar w:fldCharType="begin" w:fldLock="1"/>
      </w:r>
      <w:r>
        <w:rPr>
          <w:noProof/>
        </w:rPr>
        <w:instrText xml:space="preserve"> PAGEREF _Toc199329974 \h </w:instrText>
      </w:r>
      <w:r>
        <w:rPr>
          <w:noProof/>
        </w:rPr>
      </w:r>
      <w:r>
        <w:rPr>
          <w:noProof/>
        </w:rPr>
        <w:fldChar w:fldCharType="separate"/>
      </w:r>
      <w:r>
        <w:rPr>
          <w:noProof/>
        </w:rPr>
        <w:t>28</w:t>
      </w:r>
      <w:r>
        <w:rPr>
          <w:noProof/>
        </w:rPr>
        <w:fldChar w:fldCharType="end"/>
      </w:r>
    </w:p>
    <w:p w14:paraId="6E8D2F3C" w14:textId="4FEEF48C" w:rsidR="00D65ABB" w:rsidRDefault="00D65ABB">
      <w:pPr>
        <w:pStyle w:val="TOC4"/>
        <w:rPr>
          <w:rFonts w:ascii="Calibri" w:hAnsi="Calibri"/>
          <w:noProof/>
          <w:kern w:val="2"/>
          <w:sz w:val="24"/>
          <w:szCs w:val="24"/>
          <w:lang w:eastAsia="en-GB"/>
        </w:rPr>
      </w:pPr>
      <w:r>
        <w:rPr>
          <w:noProof/>
        </w:rPr>
        <w:t>8.2.1.1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_Toc199329975 \h </w:instrText>
      </w:r>
      <w:r>
        <w:rPr>
          <w:noProof/>
        </w:rPr>
      </w:r>
      <w:r>
        <w:rPr>
          <w:noProof/>
        </w:rPr>
        <w:fldChar w:fldCharType="separate"/>
      </w:r>
      <w:r>
        <w:rPr>
          <w:noProof/>
        </w:rPr>
        <w:t>28</w:t>
      </w:r>
      <w:r>
        <w:rPr>
          <w:noProof/>
        </w:rPr>
        <w:fldChar w:fldCharType="end"/>
      </w:r>
    </w:p>
    <w:p w14:paraId="395A0B01" w14:textId="3224440F" w:rsidR="00D65ABB" w:rsidRDefault="00D65ABB">
      <w:pPr>
        <w:pStyle w:val="TOC4"/>
        <w:rPr>
          <w:rFonts w:ascii="Calibri" w:hAnsi="Calibri"/>
          <w:noProof/>
          <w:kern w:val="2"/>
          <w:sz w:val="24"/>
          <w:szCs w:val="24"/>
          <w:lang w:eastAsia="en-GB"/>
        </w:rPr>
      </w:pPr>
      <w:r>
        <w:rPr>
          <w:noProof/>
        </w:rPr>
        <w:t>8.2.1.2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_Toc199329976 \h </w:instrText>
      </w:r>
      <w:r>
        <w:rPr>
          <w:noProof/>
        </w:rPr>
      </w:r>
      <w:r>
        <w:rPr>
          <w:noProof/>
        </w:rPr>
        <w:fldChar w:fldCharType="separate"/>
      </w:r>
      <w:r>
        <w:rPr>
          <w:noProof/>
        </w:rPr>
        <w:t>28</w:t>
      </w:r>
      <w:r>
        <w:rPr>
          <w:noProof/>
        </w:rPr>
        <w:fldChar w:fldCharType="end"/>
      </w:r>
    </w:p>
    <w:p w14:paraId="4E650918" w14:textId="53233B1F" w:rsidR="00D65ABB" w:rsidRDefault="00D65ABB">
      <w:pPr>
        <w:pStyle w:val="TOC4"/>
        <w:rPr>
          <w:rFonts w:ascii="Calibri" w:hAnsi="Calibri"/>
          <w:noProof/>
          <w:kern w:val="2"/>
          <w:sz w:val="24"/>
          <w:szCs w:val="24"/>
          <w:lang w:eastAsia="en-GB"/>
        </w:rPr>
      </w:pPr>
      <w:r>
        <w:rPr>
          <w:noProof/>
        </w:rPr>
        <w:t>8.2.1.3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_Toc199329977 \h </w:instrText>
      </w:r>
      <w:r>
        <w:rPr>
          <w:noProof/>
        </w:rPr>
      </w:r>
      <w:r>
        <w:rPr>
          <w:noProof/>
        </w:rPr>
        <w:fldChar w:fldCharType="separate"/>
      </w:r>
      <w:r>
        <w:rPr>
          <w:noProof/>
        </w:rPr>
        <w:t>29</w:t>
      </w:r>
      <w:r>
        <w:rPr>
          <w:noProof/>
        </w:rPr>
        <w:fldChar w:fldCharType="end"/>
      </w:r>
    </w:p>
    <w:p w14:paraId="151AAE7F" w14:textId="201F3E09" w:rsidR="00D65ABB" w:rsidRDefault="00D65ABB">
      <w:pPr>
        <w:pStyle w:val="TOC4"/>
        <w:rPr>
          <w:rFonts w:ascii="Calibri" w:hAnsi="Calibri"/>
          <w:noProof/>
          <w:kern w:val="2"/>
          <w:sz w:val="24"/>
          <w:szCs w:val="24"/>
          <w:lang w:eastAsia="en-GB"/>
        </w:rPr>
      </w:pPr>
      <w:r>
        <w:rPr>
          <w:noProof/>
        </w:rPr>
        <w:t>8.2.1.4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_Toc199329978 \h </w:instrText>
      </w:r>
      <w:r>
        <w:rPr>
          <w:noProof/>
        </w:rPr>
      </w:r>
      <w:r>
        <w:rPr>
          <w:noProof/>
        </w:rPr>
        <w:fldChar w:fldCharType="separate"/>
      </w:r>
      <w:r>
        <w:rPr>
          <w:noProof/>
        </w:rPr>
        <w:t>29</w:t>
      </w:r>
      <w:r>
        <w:rPr>
          <w:noProof/>
        </w:rPr>
        <w:fldChar w:fldCharType="end"/>
      </w:r>
    </w:p>
    <w:p w14:paraId="3BA4EA45" w14:textId="7D38DA76" w:rsidR="00D65ABB" w:rsidRDefault="00D65ABB">
      <w:pPr>
        <w:pStyle w:val="TOC3"/>
        <w:rPr>
          <w:rFonts w:ascii="Calibri" w:hAnsi="Calibri"/>
          <w:noProof/>
          <w:kern w:val="2"/>
          <w:sz w:val="24"/>
          <w:szCs w:val="24"/>
          <w:lang w:eastAsia="en-GB"/>
        </w:rPr>
      </w:pPr>
      <w:r>
        <w:rPr>
          <w:noProof/>
        </w:rPr>
        <w:t>8.2.2</w:t>
      </w:r>
      <w:r>
        <w:rPr>
          <w:rFonts w:ascii="Calibri" w:hAnsi="Calibri"/>
          <w:noProof/>
          <w:kern w:val="2"/>
          <w:sz w:val="24"/>
          <w:szCs w:val="24"/>
          <w:lang w:eastAsia="en-GB"/>
        </w:rPr>
        <w:tab/>
      </w:r>
      <w:r>
        <w:rPr>
          <w:noProof/>
        </w:rPr>
        <w:t>Voltage classes</w:t>
      </w:r>
      <w:r>
        <w:rPr>
          <w:noProof/>
        </w:rPr>
        <w:tab/>
      </w:r>
      <w:r>
        <w:rPr>
          <w:noProof/>
        </w:rPr>
        <w:fldChar w:fldCharType="begin" w:fldLock="1"/>
      </w:r>
      <w:r>
        <w:rPr>
          <w:noProof/>
        </w:rPr>
        <w:instrText xml:space="preserve"> PAGEREF _Toc199329979 \h </w:instrText>
      </w:r>
      <w:r>
        <w:rPr>
          <w:noProof/>
        </w:rPr>
      </w:r>
      <w:r>
        <w:rPr>
          <w:noProof/>
        </w:rPr>
        <w:fldChar w:fldCharType="separate"/>
      </w:r>
      <w:r>
        <w:rPr>
          <w:noProof/>
        </w:rPr>
        <w:t>29</w:t>
      </w:r>
      <w:r>
        <w:rPr>
          <w:noProof/>
        </w:rPr>
        <w:fldChar w:fldCharType="end"/>
      </w:r>
    </w:p>
    <w:p w14:paraId="40BC3262" w14:textId="5562CE13" w:rsidR="00D65ABB" w:rsidRDefault="00D65ABB">
      <w:pPr>
        <w:pStyle w:val="TOC4"/>
        <w:rPr>
          <w:rFonts w:ascii="Calibri" w:hAnsi="Calibri"/>
          <w:noProof/>
          <w:kern w:val="2"/>
          <w:sz w:val="24"/>
          <w:szCs w:val="24"/>
          <w:lang w:eastAsia="en-GB"/>
        </w:rPr>
      </w:pPr>
      <w:r>
        <w:rPr>
          <w:noProof/>
        </w:rPr>
        <w:t>8.2.2.1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_Toc199329980 \h </w:instrText>
      </w:r>
      <w:r>
        <w:rPr>
          <w:noProof/>
        </w:rPr>
      </w:r>
      <w:r>
        <w:rPr>
          <w:noProof/>
        </w:rPr>
        <w:fldChar w:fldCharType="separate"/>
      </w:r>
      <w:r>
        <w:rPr>
          <w:noProof/>
        </w:rPr>
        <w:t>29</w:t>
      </w:r>
      <w:r>
        <w:rPr>
          <w:noProof/>
        </w:rPr>
        <w:fldChar w:fldCharType="end"/>
      </w:r>
    </w:p>
    <w:p w14:paraId="0EE5A0DD" w14:textId="55F17F2E" w:rsidR="00D65ABB" w:rsidRDefault="00D65ABB">
      <w:pPr>
        <w:pStyle w:val="TOC4"/>
        <w:rPr>
          <w:rFonts w:ascii="Calibri" w:hAnsi="Calibri"/>
          <w:noProof/>
          <w:kern w:val="2"/>
          <w:sz w:val="24"/>
          <w:szCs w:val="24"/>
          <w:lang w:eastAsia="en-GB"/>
        </w:rPr>
      </w:pPr>
      <w:r>
        <w:rPr>
          <w:noProof/>
        </w:rPr>
        <w:t>8.2.2.2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_Toc199329981 \h </w:instrText>
      </w:r>
      <w:r>
        <w:rPr>
          <w:noProof/>
        </w:rPr>
      </w:r>
      <w:r>
        <w:rPr>
          <w:noProof/>
        </w:rPr>
        <w:fldChar w:fldCharType="separate"/>
      </w:r>
      <w:r>
        <w:rPr>
          <w:noProof/>
        </w:rPr>
        <w:t>29</w:t>
      </w:r>
      <w:r>
        <w:rPr>
          <w:noProof/>
        </w:rPr>
        <w:fldChar w:fldCharType="end"/>
      </w:r>
    </w:p>
    <w:p w14:paraId="1A58E7CC" w14:textId="02CA960D" w:rsidR="00D65ABB" w:rsidRDefault="00D65ABB">
      <w:pPr>
        <w:pStyle w:val="TOC4"/>
        <w:rPr>
          <w:rFonts w:ascii="Calibri" w:hAnsi="Calibri"/>
          <w:noProof/>
          <w:kern w:val="2"/>
          <w:sz w:val="24"/>
          <w:szCs w:val="24"/>
          <w:lang w:eastAsia="en-GB"/>
        </w:rPr>
      </w:pPr>
      <w:r>
        <w:rPr>
          <w:noProof/>
        </w:rPr>
        <w:t>8.2.2.3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_Toc199329982 \h </w:instrText>
      </w:r>
      <w:r>
        <w:rPr>
          <w:noProof/>
        </w:rPr>
      </w:r>
      <w:r>
        <w:rPr>
          <w:noProof/>
        </w:rPr>
        <w:fldChar w:fldCharType="separate"/>
      </w:r>
      <w:r>
        <w:rPr>
          <w:noProof/>
        </w:rPr>
        <w:t>29</w:t>
      </w:r>
      <w:r>
        <w:rPr>
          <w:noProof/>
        </w:rPr>
        <w:fldChar w:fldCharType="end"/>
      </w:r>
    </w:p>
    <w:p w14:paraId="5FC148B6" w14:textId="18A49C36" w:rsidR="00D65ABB" w:rsidRDefault="00D65ABB">
      <w:pPr>
        <w:pStyle w:val="TOC4"/>
        <w:rPr>
          <w:rFonts w:ascii="Calibri" w:hAnsi="Calibri"/>
          <w:noProof/>
          <w:kern w:val="2"/>
          <w:sz w:val="24"/>
          <w:szCs w:val="24"/>
          <w:lang w:eastAsia="en-GB"/>
        </w:rPr>
      </w:pPr>
      <w:r>
        <w:rPr>
          <w:noProof/>
        </w:rPr>
        <w:t>8.2.2.4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_Toc199329983 \h </w:instrText>
      </w:r>
      <w:r>
        <w:rPr>
          <w:noProof/>
        </w:rPr>
      </w:r>
      <w:r>
        <w:rPr>
          <w:noProof/>
        </w:rPr>
        <w:fldChar w:fldCharType="separate"/>
      </w:r>
      <w:r>
        <w:rPr>
          <w:noProof/>
        </w:rPr>
        <w:t>29</w:t>
      </w:r>
      <w:r>
        <w:rPr>
          <w:noProof/>
        </w:rPr>
        <w:fldChar w:fldCharType="end"/>
      </w:r>
    </w:p>
    <w:p w14:paraId="150F5286" w14:textId="1ABA6F79" w:rsidR="00D65ABB" w:rsidRDefault="00D65ABB">
      <w:pPr>
        <w:pStyle w:val="TOC3"/>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File Control Parameters (FCP)</w:t>
      </w:r>
      <w:r>
        <w:rPr>
          <w:noProof/>
        </w:rPr>
        <w:tab/>
      </w:r>
      <w:r>
        <w:rPr>
          <w:noProof/>
        </w:rPr>
        <w:fldChar w:fldCharType="begin" w:fldLock="1"/>
      </w:r>
      <w:r>
        <w:rPr>
          <w:noProof/>
        </w:rPr>
        <w:instrText xml:space="preserve"> PAGEREF _Toc199329984 \h </w:instrText>
      </w:r>
      <w:r>
        <w:rPr>
          <w:noProof/>
        </w:rPr>
      </w:r>
      <w:r>
        <w:rPr>
          <w:noProof/>
        </w:rPr>
        <w:fldChar w:fldCharType="separate"/>
      </w:r>
      <w:r>
        <w:rPr>
          <w:noProof/>
        </w:rPr>
        <w:t>30</w:t>
      </w:r>
      <w:r>
        <w:rPr>
          <w:noProof/>
        </w:rPr>
        <w:fldChar w:fldCharType="end"/>
      </w:r>
    </w:p>
    <w:p w14:paraId="07DDA172" w14:textId="33161D42" w:rsidR="00D65ABB" w:rsidRDefault="00D65ABB">
      <w:pPr>
        <w:pStyle w:val="TOC4"/>
        <w:rPr>
          <w:rFonts w:ascii="Calibri" w:hAnsi="Calibri"/>
          <w:noProof/>
          <w:kern w:val="2"/>
          <w:sz w:val="24"/>
          <w:szCs w:val="24"/>
          <w:lang w:eastAsia="en-GB"/>
        </w:rPr>
      </w:pPr>
      <w:r>
        <w:rPr>
          <w:noProof/>
        </w:rPr>
        <w:t>8.2.3.1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_Toc199329985 \h </w:instrText>
      </w:r>
      <w:r>
        <w:rPr>
          <w:noProof/>
        </w:rPr>
      </w:r>
      <w:r>
        <w:rPr>
          <w:noProof/>
        </w:rPr>
        <w:fldChar w:fldCharType="separate"/>
      </w:r>
      <w:r>
        <w:rPr>
          <w:noProof/>
        </w:rPr>
        <w:t>30</w:t>
      </w:r>
      <w:r>
        <w:rPr>
          <w:noProof/>
        </w:rPr>
        <w:fldChar w:fldCharType="end"/>
      </w:r>
    </w:p>
    <w:p w14:paraId="5C873FD2" w14:textId="793D6F7D" w:rsidR="00D65ABB" w:rsidRDefault="00D65ABB">
      <w:pPr>
        <w:pStyle w:val="TOC4"/>
        <w:rPr>
          <w:rFonts w:ascii="Calibri" w:hAnsi="Calibri"/>
          <w:noProof/>
          <w:kern w:val="2"/>
          <w:sz w:val="24"/>
          <w:szCs w:val="24"/>
          <w:lang w:eastAsia="en-GB"/>
        </w:rPr>
      </w:pPr>
      <w:r>
        <w:rPr>
          <w:noProof/>
        </w:rPr>
        <w:t>8.2.3.2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_Toc199329986 \h </w:instrText>
      </w:r>
      <w:r>
        <w:rPr>
          <w:noProof/>
        </w:rPr>
      </w:r>
      <w:r>
        <w:rPr>
          <w:noProof/>
        </w:rPr>
        <w:fldChar w:fldCharType="separate"/>
      </w:r>
      <w:r>
        <w:rPr>
          <w:noProof/>
        </w:rPr>
        <w:t>30</w:t>
      </w:r>
      <w:r>
        <w:rPr>
          <w:noProof/>
        </w:rPr>
        <w:fldChar w:fldCharType="end"/>
      </w:r>
    </w:p>
    <w:p w14:paraId="4BA837FA" w14:textId="5CA9325E" w:rsidR="00D65ABB" w:rsidRDefault="00D65ABB">
      <w:pPr>
        <w:pStyle w:val="TOC4"/>
        <w:rPr>
          <w:rFonts w:ascii="Calibri" w:hAnsi="Calibri"/>
          <w:noProof/>
          <w:kern w:val="2"/>
          <w:sz w:val="24"/>
          <w:szCs w:val="24"/>
          <w:lang w:eastAsia="en-GB"/>
        </w:rPr>
      </w:pPr>
      <w:r>
        <w:rPr>
          <w:noProof/>
        </w:rPr>
        <w:t>8.2.3.3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_Toc199329987 \h </w:instrText>
      </w:r>
      <w:r>
        <w:rPr>
          <w:noProof/>
        </w:rPr>
      </w:r>
      <w:r>
        <w:rPr>
          <w:noProof/>
        </w:rPr>
        <w:fldChar w:fldCharType="separate"/>
      </w:r>
      <w:r>
        <w:rPr>
          <w:noProof/>
        </w:rPr>
        <w:t>30</w:t>
      </w:r>
      <w:r>
        <w:rPr>
          <w:noProof/>
        </w:rPr>
        <w:fldChar w:fldCharType="end"/>
      </w:r>
    </w:p>
    <w:p w14:paraId="0F783FC0" w14:textId="23DB79F1" w:rsidR="00D65ABB" w:rsidRDefault="00D65ABB">
      <w:pPr>
        <w:pStyle w:val="TOC4"/>
        <w:rPr>
          <w:rFonts w:ascii="Calibri" w:hAnsi="Calibri"/>
          <w:noProof/>
          <w:kern w:val="2"/>
          <w:sz w:val="24"/>
          <w:szCs w:val="24"/>
          <w:lang w:eastAsia="en-GB"/>
        </w:rPr>
      </w:pPr>
      <w:r>
        <w:rPr>
          <w:noProof/>
        </w:rPr>
        <w:t>8.2.3.4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_Toc199329988 \h </w:instrText>
      </w:r>
      <w:r>
        <w:rPr>
          <w:noProof/>
        </w:rPr>
      </w:r>
      <w:r>
        <w:rPr>
          <w:noProof/>
        </w:rPr>
        <w:fldChar w:fldCharType="separate"/>
      </w:r>
      <w:r>
        <w:rPr>
          <w:noProof/>
        </w:rPr>
        <w:t>30</w:t>
      </w:r>
      <w:r>
        <w:rPr>
          <w:noProof/>
        </w:rPr>
        <w:fldChar w:fldCharType="end"/>
      </w:r>
    </w:p>
    <w:p w14:paraId="133258A2" w14:textId="6686D63F" w:rsidR="00D65ABB" w:rsidRDefault="00D65ABB">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User verification and file access conditions</w:t>
      </w:r>
      <w:r>
        <w:rPr>
          <w:noProof/>
        </w:rPr>
        <w:tab/>
      </w:r>
      <w:r>
        <w:rPr>
          <w:noProof/>
        </w:rPr>
        <w:fldChar w:fldCharType="begin" w:fldLock="1"/>
      </w:r>
      <w:r>
        <w:rPr>
          <w:noProof/>
        </w:rPr>
        <w:instrText xml:space="preserve"> PAGEREF _Toc199329989 \h </w:instrText>
      </w:r>
      <w:r>
        <w:rPr>
          <w:noProof/>
        </w:rPr>
      </w:r>
      <w:r>
        <w:rPr>
          <w:noProof/>
        </w:rPr>
        <w:fldChar w:fldCharType="separate"/>
      </w:r>
      <w:r>
        <w:rPr>
          <w:noProof/>
        </w:rPr>
        <w:t>30</w:t>
      </w:r>
      <w:r>
        <w:rPr>
          <w:noProof/>
        </w:rPr>
        <w:fldChar w:fldCharType="end"/>
      </w:r>
    </w:p>
    <w:p w14:paraId="0D7EF4F4" w14:textId="5C7ECA42" w:rsidR="00D65ABB" w:rsidRDefault="00D65ABB">
      <w:pPr>
        <w:pStyle w:val="TOC3"/>
        <w:rPr>
          <w:rFonts w:ascii="Calibri" w:hAnsi="Calibri"/>
          <w:noProof/>
          <w:kern w:val="2"/>
          <w:sz w:val="24"/>
          <w:szCs w:val="24"/>
          <w:lang w:eastAsia="en-GB"/>
        </w:rPr>
      </w:pPr>
      <w:r>
        <w:rPr>
          <w:noProof/>
        </w:rPr>
        <w:t>8.3.1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_Toc199329990 \h </w:instrText>
      </w:r>
      <w:r>
        <w:rPr>
          <w:noProof/>
        </w:rPr>
      </w:r>
      <w:r>
        <w:rPr>
          <w:noProof/>
        </w:rPr>
        <w:fldChar w:fldCharType="separate"/>
      </w:r>
      <w:r>
        <w:rPr>
          <w:noProof/>
        </w:rPr>
        <w:t>30</w:t>
      </w:r>
      <w:r>
        <w:rPr>
          <w:noProof/>
        </w:rPr>
        <w:fldChar w:fldCharType="end"/>
      </w:r>
    </w:p>
    <w:p w14:paraId="5A87EDA9" w14:textId="49A5C259" w:rsidR="00D65ABB" w:rsidRDefault="00D65ABB">
      <w:pPr>
        <w:pStyle w:val="TOC3"/>
        <w:rPr>
          <w:rFonts w:ascii="Calibri" w:hAnsi="Calibri"/>
          <w:noProof/>
          <w:kern w:val="2"/>
          <w:sz w:val="24"/>
          <w:szCs w:val="24"/>
          <w:lang w:eastAsia="en-GB"/>
        </w:rPr>
      </w:pPr>
      <w:r>
        <w:rPr>
          <w:noProof/>
        </w:rPr>
        <w:t>8.3.2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_Toc199329991 \h </w:instrText>
      </w:r>
      <w:r>
        <w:rPr>
          <w:noProof/>
        </w:rPr>
      </w:r>
      <w:r>
        <w:rPr>
          <w:noProof/>
        </w:rPr>
        <w:fldChar w:fldCharType="separate"/>
      </w:r>
      <w:r>
        <w:rPr>
          <w:noProof/>
        </w:rPr>
        <w:t>30</w:t>
      </w:r>
      <w:r>
        <w:rPr>
          <w:noProof/>
        </w:rPr>
        <w:fldChar w:fldCharType="end"/>
      </w:r>
    </w:p>
    <w:p w14:paraId="2BB54F00" w14:textId="01F52B54" w:rsidR="00D65ABB" w:rsidRDefault="00D65ABB">
      <w:pPr>
        <w:pStyle w:val="TOC3"/>
        <w:rPr>
          <w:rFonts w:ascii="Calibri" w:hAnsi="Calibri"/>
          <w:noProof/>
          <w:kern w:val="2"/>
          <w:sz w:val="24"/>
          <w:szCs w:val="24"/>
          <w:lang w:eastAsia="en-GB"/>
        </w:rPr>
      </w:pPr>
      <w:r>
        <w:rPr>
          <w:noProof/>
        </w:rPr>
        <w:t>8.3.3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_Toc199329992 \h </w:instrText>
      </w:r>
      <w:r>
        <w:rPr>
          <w:noProof/>
        </w:rPr>
      </w:r>
      <w:r>
        <w:rPr>
          <w:noProof/>
        </w:rPr>
        <w:fldChar w:fldCharType="separate"/>
      </w:r>
      <w:r>
        <w:rPr>
          <w:noProof/>
        </w:rPr>
        <w:t>31</w:t>
      </w:r>
      <w:r>
        <w:rPr>
          <w:noProof/>
        </w:rPr>
        <w:fldChar w:fldCharType="end"/>
      </w:r>
    </w:p>
    <w:p w14:paraId="65A48E56" w14:textId="60041138" w:rsidR="00D65ABB" w:rsidRDefault="00D65ABB">
      <w:pPr>
        <w:pStyle w:val="TOC3"/>
        <w:rPr>
          <w:rFonts w:ascii="Calibri" w:hAnsi="Calibri"/>
          <w:noProof/>
          <w:kern w:val="2"/>
          <w:sz w:val="24"/>
          <w:szCs w:val="24"/>
          <w:lang w:eastAsia="en-GB"/>
        </w:rPr>
      </w:pPr>
      <w:r>
        <w:rPr>
          <w:noProof/>
        </w:rPr>
        <w:t>8.3.4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_Toc199329993 \h </w:instrText>
      </w:r>
      <w:r>
        <w:rPr>
          <w:noProof/>
        </w:rPr>
      </w:r>
      <w:r>
        <w:rPr>
          <w:noProof/>
        </w:rPr>
        <w:fldChar w:fldCharType="separate"/>
      </w:r>
      <w:r>
        <w:rPr>
          <w:noProof/>
        </w:rPr>
        <w:t>31</w:t>
      </w:r>
      <w:r>
        <w:rPr>
          <w:noProof/>
        </w:rPr>
        <w:fldChar w:fldCharType="end"/>
      </w:r>
    </w:p>
    <w:p w14:paraId="74F56330" w14:textId="77796D93" w:rsidR="00D65ABB" w:rsidRDefault="00D65ABB">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Files</w:t>
      </w:r>
      <w:r>
        <w:rPr>
          <w:noProof/>
        </w:rPr>
        <w:tab/>
      </w:r>
      <w:r>
        <w:rPr>
          <w:noProof/>
        </w:rPr>
        <w:fldChar w:fldCharType="begin" w:fldLock="1"/>
      </w:r>
      <w:r>
        <w:rPr>
          <w:noProof/>
        </w:rPr>
        <w:instrText xml:space="preserve"> PAGEREF _Toc199329994 \h </w:instrText>
      </w:r>
      <w:r>
        <w:rPr>
          <w:noProof/>
        </w:rPr>
      </w:r>
      <w:r>
        <w:rPr>
          <w:noProof/>
        </w:rPr>
        <w:fldChar w:fldCharType="separate"/>
      </w:r>
      <w:r>
        <w:rPr>
          <w:noProof/>
        </w:rPr>
        <w:t>31</w:t>
      </w:r>
      <w:r>
        <w:rPr>
          <w:noProof/>
        </w:rPr>
        <w:fldChar w:fldCharType="end"/>
      </w:r>
    </w:p>
    <w:p w14:paraId="04EB2280" w14:textId="75D12D5E" w:rsidR="00D65ABB" w:rsidRDefault="00D65ABB">
      <w:pPr>
        <w:pStyle w:val="TOC3"/>
        <w:rPr>
          <w:rFonts w:ascii="Calibri" w:hAnsi="Calibri"/>
          <w:noProof/>
          <w:kern w:val="2"/>
          <w:sz w:val="24"/>
          <w:szCs w:val="24"/>
          <w:lang w:eastAsia="en-GB"/>
        </w:rPr>
      </w:pPr>
      <w:r>
        <w:rPr>
          <w:noProof/>
        </w:rPr>
        <w:t>8.4.1</w:t>
      </w:r>
      <w:r>
        <w:rPr>
          <w:rFonts w:ascii="Calibri" w:hAnsi="Calibri"/>
          <w:noProof/>
          <w:kern w:val="2"/>
          <w:sz w:val="24"/>
          <w:szCs w:val="24"/>
          <w:lang w:eastAsia="en-GB"/>
        </w:rPr>
        <w:tab/>
      </w:r>
      <w:r>
        <w:rPr>
          <w:noProof/>
        </w:rPr>
        <w:t>Contents of the EFs at the MF level</w:t>
      </w:r>
      <w:r>
        <w:rPr>
          <w:noProof/>
        </w:rPr>
        <w:tab/>
      </w:r>
      <w:r>
        <w:rPr>
          <w:noProof/>
        </w:rPr>
        <w:fldChar w:fldCharType="begin" w:fldLock="1"/>
      </w:r>
      <w:r>
        <w:rPr>
          <w:noProof/>
        </w:rPr>
        <w:instrText xml:space="preserve"> PAGEREF _Toc199329995 \h </w:instrText>
      </w:r>
      <w:r>
        <w:rPr>
          <w:noProof/>
        </w:rPr>
      </w:r>
      <w:r>
        <w:rPr>
          <w:noProof/>
        </w:rPr>
        <w:fldChar w:fldCharType="separate"/>
      </w:r>
      <w:r>
        <w:rPr>
          <w:noProof/>
        </w:rPr>
        <w:t>31</w:t>
      </w:r>
      <w:r>
        <w:rPr>
          <w:noProof/>
        </w:rPr>
        <w:fldChar w:fldCharType="end"/>
      </w:r>
    </w:p>
    <w:p w14:paraId="4B9737EE" w14:textId="7FB1B2EA" w:rsidR="00D65ABB" w:rsidRDefault="00D65ABB">
      <w:pPr>
        <w:pStyle w:val="TOC4"/>
        <w:rPr>
          <w:rFonts w:ascii="Calibri" w:hAnsi="Calibri"/>
          <w:noProof/>
          <w:kern w:val="2"/>
          <w:sz w:val="24"/>
          <w:szCs w:val="24"/>
          <w:lang w:eastAsia="en-GB"/>
        </w:rPr>
      </w:pPr>
      <w:r>
        <w:rPr>
          <w:noProof/>
        </w:rPr>
        <w:t>8.4.1.1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_Toc199329996 \h </w:instrText>
      </w:r>
      <w:r>
        <w:rPr>
          <w:noProof/>
        </w:rPr>
      </w:r>
      <w:r>
        <w:rPr>
          <w:noProof/>
        </w:rPr>
        <w:fldChar w:fldCharType="separate"/>
      </w:r>
      <w:r>
        <w:rPr>
          <w:noProof/>
        </w:rPr>
        <w:t>31</w:t>
      </w:r>
      <w:r>
        <w:rPr>
          <w:noProof/>
        </w:rPr>
        <w:fldChar w:fldCharType="end"/>
      </w:r>
    </w:p>
    <w:p w14:paraId="03497E7B" w14:textId="5F7F1502" w:rsidR="00D65ABB" w:rsidRDefault="00D65ABB">
      <w:pPr>
        <w:pStyle w:val="TOC4"/>
        <w:rPr>
          <w:rFonts w:ascii="Calibri" w:hAnsi="Calibri"/>
          <w:noProof/>
          <w:kern w:val="2"/>
          <w:sz w:val="24"/>
          <w:szCs w:val="24"/>
          <w:lang w:eastAsia="en-GB"/>
        </w:rPr>
      </w:pPr>
      <w:r>
        <w:rPr>
          <w:noProof/>
        </w:rPr>
        <w:t>8.4.1.2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_Toc199329997 \h </w:instrText>
      </w:r>
      <w:r>
        <w:rPr>
          <w:noProof/>
        </w:rPr>
      </w:r>
      <w:r>
        <w:rPr>
          <w:noProof/>
        </w:rPr>
        <w:fldChar w:fldCharType="separate"/>
      </w:r>
      <w:r>
        <w:rPr>
          <w:noProof/>
        </w:rPr>
        <w:t>31</w:t>
      </w:r>
      <w:r>
        <w:rPr>
          <w:noProof/>
        </w:rPr>
        <w:fldChar w:fldCharType="end"/>
      </w:r>
    </w:p>
    <w:p w14:paraId="3585E011" w14:textId="6E59C610" w:rsidR="00D65ABB" w:rsidRDefault="00D65ABB">
      <w:pPr>
        <w:pStyle w:val="TOC4"/>
        <w:rPr>
          <w:rFonts w:ascii="Calibri" w:hAnsi="Calibri"/>
          <w:noProof/>
          <w:kern w:val="2"/>
          <w:sz w:val="24"/>
          <w:szCs w:val="24"/>
          <w:lang w:eastAsia="en-GB"/>
        </w:rPr>
      </w:pPr>
      <w:r>
        <w:rPr>
          <w:noProof/>
        </w:rPr>
        <w:t>8.4.1.3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_Toc199329998 \h </w:instrText>
      </w:r>
      <w:r>
        <w:rPr>
          <w:noProof/>
        </w:rPr>
      </w:r>
      <w:r>
        <w:rPr>
          <w:noProof/>
        </w:rPr>
        <w:fldChar w:fldCharType="separate"/>
      </w:r>
      <w:r>
        <w:rPr>
          <w:noProof/>
        </w:rPr>
        <w:t>32</w:t>
      </w:r>
      <w:r>
        <w:rPr>
          <w:noProof/>
        </w:rPr>
        <w:fldChar w:fldCharType="end"/>
      </w:r>
    </w:p>
    <w:p w14:paraId="6BF1CC89" w14:textId="484D836C" w:rsidR="00D65ABB" w:rsidRDefault="00D65ABB">
      <w:pPr>
        <w:pStyle w:val="TOC4"/>
        <w:rPr>
          <w:rFonts w:ascii="Calibri" w:hAnsi="Calibri"/>
          <w:noProof/>
          <w:kern w:val="2"/>
          <w:sz w:val="24"/>
          <w:szCs w:val="24"/>
          <w:lang w:eastAsia="en-GB"/>
        </w:rPr>
      </w:pPr>
      <w:r>
        <w:rPr>
          <w:noProof/>
        </w:rPr>
        <w:t>8.4.1.4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_Toc199329999 \h </w:instrText>
      </w:r>
      <w:r>
        <w:rPr>
          <w:noProof/>
        </w:rPr>
      </w:r>
      <w:r>
        <w:rPr>
          <w:noProof/>
        </w:rPr>
        <w:fldChar w:fldCharType="separate"/>
      </w:r>
      <w:r>
        <w:rPr>
          <w:noProof/>
        </w:rPr>
        <w:t>32</w:t>
      </w:r>
      <w:r>
        <w:rPr>
          <w:noProof/>
        </w:rPr>
        <w:fldChar w:fldCharType="end"/>
      </w:r>
    </w:p>
    <w:p w14:paraId="364084E1" w14:textId="43B66A1E" w:rsidR="00D65ABB" w:rsidRDefault="00D65ABB">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_Toc199330000 \h </w:instrText>
      </w:r>
      <w:r>
        <w:rPr>
          <w:noProof/>
        </w:rPr>
      </w:r>
      <w:r>
        <w:rPr>
          <w:noProof/>
        </w:rPr>
        <w:fldChar w:fldCharType="separate"/>
      </w:r>
      <w:r>
        <w:rPr>
          <w:noProof/>
        </w:rPr>
        <w:t>33</w:t>
      </w:r>
      <w:r>
        <w:rPr>
          <w:noProof/>
        </w:rPr>
        <w:fldChar w:fldCharType="end"/>
      </w:r>
    </w:p>
    <w:p w14:paraId="155ED4EC" w14:textId="64366ECC" w:rsidR="00080512" w:rsidRPr="004D3578" w:rsidRDefault="00B965FB">
      <w:r>
        <w:rPr>
          <w:noProof/>
          <w:sz w:val="22"/>
        </w:rPr>
        <w:fldChar w:fldCharType="end"/>
      </w:r>
    </w:p>
    <w:p w14:paraId="721B3068" w14:textId="77777777" w:rsidR="00080512" w:rsidRDefault="00080512" w:rsidP="00322BB6">
      <w:pPr>
        <w:pStyle w:val="Heading1"/>
      </w:pPr>
      <w:r w:rsidRPr="004D3578">
        <w:br w:type="page"/>
      </w:r>
      <w:bookmarkStart w:id="9" w:name="foreword"/>
      <w:bookmarkStart w:id="10" w:name="_Toc2086433"/>
      <w:bookmarkStart w:id="11" w:name="_Toc44962270"/>
      <w:bookmarkStart w:id="12" w:name="_Toc51832163"/>
      <w:bookmarkStart w:id="13" w:name="_Toc199329894"/>
      <w:bookmarkEnd w:id="9"/>
      <w:r w:rsidRPr="004D3578">
        <w:lastRenderedPageBreak/>
        <w:t>Foreword</w:t>
      </w:r>
      <w:bookmarkEnd w:id="10"/>
      <w:bookmarkEnd w:id="11"/>
      <w:bookmarkEnd w:id="12"/>
      <w:bookmarkEnd w:id="13"/>
    </w:p>
    <w:p w14:paraId="181CFB59" w14:textId="77777777" w:rsidR="00080512" w:rsidRPr="004D3578" w:rsidRDefault="00080512">
      <w:r w:rsidRPr="004D3578">
        <w:t xml:space="preserve">This Technical </w:t>
      </w:r>
      <w:bookmarkStart w:id="14" w:name="spectype3"/>
      <w:r w:rsidRPr="00322BB6">
        <w:t>Specification</w:t>
      </w:r>
      <w:bookmarkEnd w:id="14"/>
      <w:r w:rsidRPr="004D3578">
        <w:t xml:space="preserve"> has been produced by the 3</w:t>
      </w:r>
      <w:r w:rsidR="00F04712">
        <w:t>rd</w:t>
      </w:r>
      <w:r w:rsidRPr="004D3578">
        <w:t xml:space="preserve"> Generation Partnership Project (3GPP).</w:t>
      </w:r>
    </w:p>
    <w:p w14:paraId="2AE338A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016F21" w14:textId="77777777" w:rsidR="00080512" w:rsidRPr="004D3578" w:rsidRDefault="00080512">
      <w:pPr>
        <w:pStyle w:val="B10"/>
      </w:pPr>
      <w:r w:rsidRPr="004D3578">
        <w:t>Version x.y.z</w:t>
      </w:r>
    </w:p>
    <w:p w14:paraId="5411269E" w14:textId="77777777" w:rsidR="00080512" w:rsidRPr="004D3578" w:rsidRDefault="00080512">
      <w:pPr>
        <w:pStyle w:val="B10"/>
      </w:pPr>
      <w:r w:rsidRPr="004D3578">
        <w:t>where:</w:t>
      </w:r>
    </w:p>
    <w:p w14:paraId="31036F3D" w14:textId="77777777" w:rsidR="00080512" w:rsidRPr="004D3578" w:rsidRDefault="00080512">
      <w:pPr>
        <w:pStyle w:val="B2"/>
      </w:pPr>
      <w:r w:rsidRPr="004D3578">
        <w:t>x</w:t>
      </w:r>
      <w:r w:rsidRPr="004D3578">
        <w:tab/>
        <w:t>the first digit:</w:t>
      </w:r>
    </w:p>
    <w:p w14:paraId="6BCF49F4" w14:textId="77777777" w:rsidR="00080512" w:rsidRPr="004D3578" w:rsidRDefault="00080512">
      <w:pPr>
        <w:pStyle w:val="B3"/>
      </w:pPr>
      <w:r w:rsidRPr="004D3578">
        <w:t>1</w:t>
      </w:r>
      <w:r w:rsidRPr="004D3578">
        <w:tab/>
        <w:t>presented to TSG for information;</w:t>
      </w:r>
    </w:p>
    <w:p w14:paraId="0A550AD5" w14:textId="77777777" w:rsidR="00080512" w:rsidRPr="004D3578" w:rsidRDefault="00080512">
      <w:pPr>
        <w:pStyle w:val="B3"/>
      </w:pPr>
      <w:r w:rsidRPr="004D3578">
        <w:t>2</w:t>
      </w:r>
      <w:r w:rsidRPr="004D3578">
        <w:tab/>
        <w:t>presented to TSG for approval;</w:t>
      </w:r>
    </w:p>
    <w:p w14:paraId="7B8D4426" w14:textId="77777777" w:rsidR="00080512" w:rsidRPr="004D3578" w:rsidRDefault="00080512">
      <w:pPr>
        <w:pStyle w:val="B3"/>
      </w:pPr>
      <w:r w:rsidRPr="004D3578">
        <w:t>3</w:t>
      </w:r>
      <w:r w:rsidRPr="004D3578">
        <w:tab/>
        <w:t>or greater indicates TSG approved document under change control.</w:t>
      </w:r>
    </w:p>
    <w:p w14:paraId="757C5D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1D5B2A" w14:textId="77777777" w:rsidR="00080512" w:rsidRDefault="00080512">
      <w:pPr>
        <w:pStyle w:val="B2"/>
      </w:pPr>
      <w:r w:rsidRPr="004D3578">
        <w:t>z</w:t>
      </w:r>
      <w:r w:rsidRPr="004D3578">
        <w:tab/>
        <w:t>the third digit is incremented when editorial only changes have been incorporated in the document.</w:t>
      </w:r>
    </w:p>
    <w:p w14:paraId="643F209D" w14:textId="77777777" w:rsidR="008C384C" w:rsidRDefault="008C384C" w:rsidP="008C384C">
      <w:r>
        <w:t xml:space="preserve">In </w:t>
      </w:r>
      <w:r w:rsidR="0074026F">
        <w:t>the present</w:t>
      </w:r>
      <w:r>
        <w:t xml:space="preserve"> document, modal verbs have the following meanings:</w:t>
      </w:r>
    </w:p>
    <w:p w14:paraId="64D31660" w14:textId="77777777" w:rsidR="008C384C" w:rsidRDefault="008C384C" w:rsidP="00774DA4">
      <w:pPr>
        <w:pStyle w:val="EX"/>
      </w:pPr>
      <w:r w:rsidRPr="008C384C">
        <w:rPr>
          <w:b/>
        </w:rPr>
        <w:t>shall</w:t>
      </w:r>
      <w:r w:rsidR="000348EC">
        <w:tab/>
      </w:r>
      <w:r>
        <w:t>indicates a mandatory requirement to do something</w:t>
      </w:r>
    </w:p>
    <w:p w14:paraId="110E5DEF" w14:textId="77777777" w:rsidR="008C384C" w:rsidRDefault="008C384C" w:rsidP="00774DA4">
      <w:pPr>
        <w:pStyle w:val="EX"/>
      </w:pPr>
      <w:r w:rsidRPr="008C384C">
        <w:rPr>
          <w:b/>
        </w:rPr>
        <w:t>shall not</w:t>
      </w:r>
      <w:r>
        <w:tab/>
        <w:t>indicates an interdiction (</w:t>
      </w:r>
      <w:r w:rsidR="001F1132">
        <w:t>prohibition</w:t>
      </w:r>
      <w:r>
        <w:t>) to do something</w:t>
      </w:r>
    </w:p>
    <w:p w14:paraId="6F36535E" w14:textId="77777777" w:rsidR="00BA19ED" w:rsidRPr="004D3578" w:rsidRDefault="00BA19ED" w:rsidP="00A27486">
      <w:r>
        <w:t>The constructions "shall" and "shall not" are confined to the context of normative provisions, and do not appear in Technical Reports.</w:t>
      </w:r>
    </w:p>
    <w:p w14:paraId="12292A2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43988D" w14:textId="77777777" w:rsidR="008C384C" w:rsidRDefault="008C384C" w:rsidP="00774DA4">
      <w:pPr>
        <w:pStyle w:val="EX"/>
      </w:pPr>
      <w:r w:rsidRPr="008C384C">
        <w:rPr>
          <w:b/>
        </w:rPr>
        <w:t>should</w:t>
      </w:r>
      <w:r w:rsidR="000348EC">
        <w:tab/>
      </w:r>
      <w:r>
        <w:t>indicates a recommendation to do something</w:t>
      </w:r>
    </w:p>
    <w:p w14:paraId="4C402666" w14:textId="77777777" w:rsidR="008C384C" w:rsidRDefault="008C384C" w:rsidP="00774DA4">
      <w:pPr>
        <w:pStyle w:val="EX"/>
      </w:pPr>
      <w:r w:rsidRPr="008C384C">
        <w:rPr>
          <w:b/>
        </w:rPr>
        <w:t>should not</w:t>
      </w:r>
      <w:r>
        <w:tab/>
        <w:t>indicates a recommendation not to do something</w:t>
      </w:r>
    </w:p>
    <w:p w14:paraId="540DF457" w14:textId="77777777" w:rsidR="008C384C" w:rsidRDefault="008C384C" w:rsidP="00774DA4">
      <w:pPr>
        <w:pStyle w:val="EX"/>
      </w:pPr>
      <w:r w:rsidRPr="00774DA4">
        <w:rPr>
          <w:b/>
        </w:rPr>
        <w:t>may</w:t>
      </w:r>
      <w:r w:rsidR="000348EC">
        <w:tab/>
      </w:r>
      <w:r>
        <w:t>indicates permission to do something</w:t>
      </w:r>
    </w:p>
    <w:p w14:paraId="36638CEA" w14:textId="77777777" w:rsidR="008C384C" w:rsidRDefault="008C384C" w:rsidP="00774DA4">
      <w:pPr>
        <w:pStyle w:val="EX"/>
      </w:pPr>
      <w:r w:rsidRPr="00774DA4">
        <w:rPr>
          <w:b/>
        </w:rPr>
        <w:t>need not</w:t>
      </w:r>
      <w:r>
        <w:tab/>
        <w:t>indicates permission not to do something</w:t>
      </w:r>
    </w:p>
    <w:p w14:paraId="2421C8A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1B4167" w14:textId="77777777" w:rsidR="008C384C" w:rsidRDefault="008C384C" w:rsidP="00774DA4">
      <w:pPr>
        <w:pStyle w:val="EX"/>
      </w:pPr>
      <w:r w:rsidRPr="00774DA4">
        <w:rPr>
          <w:b/>
        </w:rPr>
        <w:t>can</w:t>
      </w:r>
      <w:r w:rsidR="000348EC">
        <w:tab/>
      </w:r>
      <w:r>
        <w:t>indicates</w:t>
      </w:r>
      <w:r w:rsidR="00774DA4">
        <w:t xml:space="preserve"> that something is possible</w:t>
      </w:r>
    </w:p>
    <w:p w14:paraId="13A8CFA2" w14:textId="77777777" w:rsidR="00774DA4" w:rsidRDefault="00774DA4" w:rsidP="00774DA4">
      <w:pPr>
        <w:pStyle w:val="EX"/>
      </w:pPr>
      <w:r w:rsidRPr="00774DA4">
        <w:rPr>
          <w:b/>
        </w:rPr>
        <w:t>cannot</w:t>
      </w:r>
      <w:r w:rsidR="000348EC">
        <w:tab/>
      </w:r>
      <w:r>
        <w:t>indicates that something is impossible</w:t>
      </w:r>
    </w:p>
    <w:p w14:paraId="4E322A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9D25B6" w14:textId="77777777"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CADA8" w14:textId="77777777"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5EC74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106A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C349D4" w14:textId="77777777" w:rsidR="001F1132" w:rsidRDefault="001F1132" w:rsidP="001F1132">
      <w:r>
        <w:t>In addition:</w:t>
      </w:r>
    </w:p>
    <w:p w14:paraId="42F4108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82ABB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6BAB09" w14:textId="77777777" w:rsidR="00774DA4" w:rsidRPr="004D3578" w:rsidRDefault="00647114" w:rsidP="00A27486">
      <w:r>
        <w:t>The constructions "is" and "is not" do not indicate requirements.</w:t>
      </w:r>
    </w:p>
    <w:p w14:paraId="5F8D3290" w14:textId="77777777" w:rsidR="00322BB6" w:rsidRDefault="00322BB6" w:rsidP="00322BB6">
      <w:pPr>
        <w:pStyle w:val="Heading1"/>
      </w:pPr>
      <w:bookmarkStart w:id="15" w:name="introduction"/>
      <w:bookmarkStart w:id="16" w:name="_Toc11051467"/>
      <w:bookmarkStart w:id="17" w:name="_Toc44962271"/>
      <w:bookmarkStart w:id="18" w:name="_Toc51832164"/>
      <w:bookmarkStart w:id="19" w:name="_Toc199329895"/>
      <w:bookmarkEnd w:id="15"/>
      <w:r>
        <w:t>1</w:t>
      </w:r>
      <w:r>
        <w:tab/>
        <w:t>Scope</w:t>
      </w:r>
      <w:bookmarkEnd w:id="16"/>
      <w:bookmarkEnd w:id="17"/>
      <w:bookmarkEnd w:id="18"/>
      <w:bookmarkEnd w:id="19"/>
    </w:p>
    <w:p w14:paraId="0C3479AA" w14:textId="77777777" w:rsidR="0015435F" w:rsidRDefault="00322BB6" w:rsidP="0015435F">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14:paraId="46D9A44A" w14:textId="542C2ED2" w:rsidR="00322BB6" w:rsidRDefault="0015435F" w:rsidP="0015435F">
      <w:r>
        <w:t>The present document is valid for testing USIM implemented according to 3GPP Release 99, or any later Release.</w:t>
      </w:r>
    </w:p>
    <w:p w14:paraId="26808CE4" w14:textId="77777777" w:rsidR="00322BB6" w:rsidRDefault="00322BB6" w:rsidP="00322BB6">
      <w:pPr>
        <w:pStyle w:val="Heading1"/>
      </w:pPr>
      <w:bookmarkStart w:id="20" w:name="_Toc11051468"/>
      <w:bookmarkStart w:id="21" w:name="_Toc44962272"/>
      <w:bookmarkStart w:id="22" w:name="_Toc51832165"/>
      <w:bookmarkStart w:id="23" w:name="_Toc199329896"/>
      <w:r>
        <w:t>2</w:t>
      </w:r>
      <w:r>
        <w:tab/>
        <w:t>Normative References</w:t>
      </w:r>
      <w:bookmarkEnd w:id="20"/>
      <w:bookmarkEnd w:id="21"/>
      <w:bookmarkEnd w:id="22"/>
      <w:bookmarkEnd w:id="23"/>
    </w:p>
    <w:p w14:paraId="2CA9D0C9" w14:textId="77777777" w:rsidR="00322BB6" w:rsidRDefault="00322BB6" w:rsidP="00322BB6">
      <w:r>
        <w:t>The following documents contain provisions, which through reference in this text, constitute provisions of the present document.</w:t>
      </w:r>
    </w:p>
    <w:p w14:paraId="09BB6D37" w14:textId="77777777" w:rsidR="00322BB6" w:rsidRDefault="00322BB6" w:rsidP="00322BB6">
      <w:pPr>
        <w:pStyle w:val="B10"/>
      </w:pPr>
      <w:r>
        <w:t>-</w:t>
      </w:r>
      <w:r>
        <w:tab/>
        <w:t>References are either specific (identified by date of publication, edition number, version number, etc.) or non</w:t>
      </w:r>
      <w:r>
        <w:noBreakHyphen/>
        <w:t>specific.</w:t>
      </w:r>
    </w:p>
    <w:p w14:paraId="76598150" w14:textId="77777777" w:rsidR="00322BB6" w:rsidRDefault="00322BB6" w:rsidP="00322BB6">
      <w:pPr>
        <w:pStyle w:val="B10"/>
      </w:pPr>
      <w:r>
        <w:t>-</w:t>
      </w:r>
      <w:r>
        <w:tab/>
        <w:t>For a specific reference, subsequent revisions do not apply.</w:t>
      </w:r>
    </w:p>
    <w:p w14:paraId="62C2CBF4" w14:textId="77777777" w:rsidR="00322BB6" w:rsidRDefault="00322BB6" w:rsidP="00322BB6">
      <w:pPr>
        <w:pStyle w:val="B10"/>
      </w:pPr>
      <w:r>
        <w:t>-</w:t>
      </w:r>
      <w:r>
        <w:tab/>
        <w:t>For a non-specific reference to a non-3GPP document, the latest version applies.</w:t>
      </w:r>
    </w:p>
    <w:p w14:paraId="66172D13" w14:textId="77777777" w:rsidR="00322BB6" w:rsidRDefault="00322BB6" w:rsidP="00322BB6">
      <w:pPr>
        <w:pStyle w:val="B10"/>
      </w:pPr>
      <w:r>
        <w:t>-</w:t>
      </w:r>
      <w:r>
        <w:tab/>
        <w:t>For a non-specific reference to a 3GPP document, the latest version in the same release as the implementation release of the UICC under test applies.</w:t>
      </w:r>
    </w:p>
    <w:p w14:paraId="22291F26" w14:textId="77777777" w:rsidR="00B965FB" w:rsidRPr="003F0C71" w:rsidRDefault="00B965FB" w:rsidP="00B965FB">
      <w:pPr>
        <w:keepLines/>
        <w:ind w:left="1702" w:hanging="1418"/>
      </w:pPr>
      <w:r w:rsidRPr="003F0C71">
        <w:t>[</w:t>
      </w:r>
      <w:bookmarkStart w:id="24" w:name="TS31101"/>
      <w:r w:rsidRPr="003F0C71">
        <w:rPr>
          <w:noProof/>
        </w:rPr>
        <w:t>1</w:t>
      </w:r>
      <w:bookmarkEnd w:id="24"/>
      <w:r w:rsidRPr="003F0C71">
        <w:t>]</w:t>
      </w:r>
      <w:r w:rsidRPr="003F0C71">
        <w:tab/>
        <w:t>ETSI TS 102</w:t>
      </w:r>
      <w:r>
        <w:t> </w:t>
      </w:r>
      <w:r w:rsidRPr="003F0C71">
        <w:t>221: "</w:t>
      </w:r>
      <w:r w:rsidRPr="003F0C71">
        <w:rPr>
          <w:rFonts w:hint="eastAsia"/>
        </w:rPr>
        <w:t>UICC-Terminal Interface; Physical and Logical Characteristics</w:t>
      </w:r>
      <w:r w:rsidRPr="003F0C71">
        <w:t>".</w:t>
      </w:r>
    </w:p>
    <w:p w14:paraId="1E9CC834" w14:textId="77777777" w:rsidR="00B965FB" w:rsidRPr="003F0C71" w:rsidRDefault="00B965FB" w:rsidP="00B965FB">
      <w:pPr>
        <w:keepLines/>
        <w:ind w:left="1702" w:hanging="1418"/>
      </w:pPr>
      <w:r w:rsidRPr="003F0C71">
        <w:t>[</w:t>
      </w:r>
      <w:bookmarkStart w:id="25" w:name="TS31101O"/>
      <w:r w:rsidRPr="003F0C71">
        <w:rPr>
          <w:noProof/>
        </w:rPr>
        <w:t>2</w:t>
      </w:r>
      <w:bookmarkEnd w:id="25"/>
      <w:r w:rsidRPr="003F0C71">
        <w:t>]</w:t>
      </w:r>
      <w:r w:rsidRPr="003F0C71">
        <w:tab/>
        <w:t>3GPP TS 31.101: "</w:t>
      </w:r>
      <w:r w:rsidRPr="003F0C71">
        <w:rPr>
          <w:rFonts w:hint="eastAsia"/>
        </w:rPr>
        <w:t>UICC-Terminal Interface; Physical and Logical Characteristics</w:t>
      </w:r>
      <w:r w:rsidRPr="003F0C71">
        <w:t>".</w:t>
      </w:r>
    </w:p>
    <w:p w14:paraId="7FB92CBB" w14:textId="77777777" w:rsidR="00B965FB" w:rsidRPr="003F0C71" w:rsidRDefault="00B965FB" w:rsidP="00B965FB">
      <w:pPr>
        <w:keepLines/>
        <w:ind w:left="1702" w:hanging="1418"/>
      </w:pPr>
      <w:r w:rsidRPr="003F0C71">
        <w:t>[</w:t>
      </w:r>
      <w:bookmarkStart w:id="26" w:name="TS31102"/>
      <w:r w:rsidRPr="003F0C71">
        <w:rPr>
          <w:noProof/>
        </w:rPr>
        <w:t>3</w:t>
      </w:r>
      <w:bookmarkEnd w:id="26"/>
      <w:r w:rsidRPr="003F0C71">
        <w:t>]</w:t>
      </w:r>
      <w:r w:rsidRPr="003F0C71">
        <w:tab/>
        <w:t>3GPP TS 31.102: "Characteristics of the USIM application".</w:t>
      </w:r>
    </w:p>
    <w:p w14:paraId="7DF60AD3" w14:textId="77777777" w:rsidR="00B965FB" w:rsidRPr="003F0C71" w:rsidRDefault="00B965FB" w:rsidP="00B965FB">
      <w:pPr>
        <w:keepLines/>
        <w:ind w:left="1702" w:hanging="1418"/>
      </w:pPr>
      <w:r w:rsidRPr="003F0C71">
        <w:t>[</w:t>
      </w:r>
      <w:bookmarkStart w:id="27" w:name="ISO78161"/>
      <w:r w:rsidRPr="003F0C71">
        <w:rPr>
          <w:noProof/>
        </w:rPr>
        <w:t>4</w:t>
      </w:r>
      <w:bookmarkEnd w:id="27"/>
      <w:r w:rsidRPr="003F0C71">
        <w:t>]</w:t>
      </w:r>
      <w:r w:rsidRPr="003F0C71">
        <w:tab/>
        <w:t>ISO/IEC 7816</w:t>
      </w:r>
      <w:r w:rsidRPr="003F0C71">
        <w:noBreakHyphen/>
        <w:t xml:space="preserve">1: "Identification cards </w:t>
      </w:r>
      <w:r w:rsidRPr="003F0C71">
        <w:noBreakHyphen/>
        <w:t xml:space="preserve"> Integrated circuit(s) cards with contacts, Part 1: Physical characteristics".</w:t>
      </w:r>
    </w:p>
    <w:p w14:paraId="630A3B75" w14:textId="77777777" w:rsidR="00B965FB" w:rsidRPr="003F0C71" w:rsidRDefault="00B965FB" w:rsidP="00B965FB">
      <w:pPr>
        <w:keepLines/>
        <w:ind w:left="1702" w:hanging="1418"/>
      </w:pPr>
      <w:r w:rsidRPr="003F0C71">
        <w:t>[</w:t>
      </w:r>
      <w:bookmarkStart w:id="28" w:name="ISO78162"/>
      <w:r w:rsidRPr="003F0C71">
        <w:rPr>
          <w:noProof/>
        </w:rPr>
        <w:t>5</w:t>
      </w:r>
      <w:bookmarkEnd w:id="28"/>
      <w:r w:rsidRPr="003F0C71">
        <w:t>]</w:t>
      </w:r>
      <w:r w:rsidRPr="003F0C71">
        <w:tab/>
        <w:t>ISO/IEC 7816</w:t>
      </w:r>
      <w:r w:rsidRPr="003F0C71">
        <w:noBreakHyphen/>
        <w:t xml:space="preserve">2: "Identification cards </w:t>
      </w:r>
      <w:r w:rsidRPr="003F0C71">
        <w:noBreakHyphen/>
        <w:t xml:space="preserve"> Integrated circuit cards - Part 2: Card with contacts - Dimensions and locations of the contacts".</w:t>
      </w:r>
    </w:p>
    <w:p w14:paraId="1A97EC9F" w14:textId="77777777" w:rsidR="00B965FB" w:rsidRPr="003F0C71" w:rsidRDefault="00B965FB" w:rsidP="00B965FB">
      <w:pPr>
        <w:keepLines/>
        <w:ind w:left="1702" w:hanging="1418"/>
      </w:pPr>
      <w:r w:rsidRPr="003F0C71">
        <w:t>[</w:t>
      </w:r>
      <w:bookmarkStart w:id="29" w:name="ISO78163"/>
      <w:r w:rsidRPr="003F0C71">
        <w:rPr>
          <w:noProof/>
        </w:rPr>
        <w:t>6</w:t>
      </w:r>
      <w:bookmarkEnd w:id="29"/>
      <w:r w:rsidRPr="003F0C71">
        <w:t>]</w:t>
      </w:r>
      <w:r w:rsidRPr="003F0C71">
        <w:tab/>
        <w:t>ISO/IEC 7816</w:t>
      </w:r>
      <w:r w:rsidRPr="003F0C71">
        <w:noBreakHyphen/>
        <w:t xml:space="preserve">3: "Identification cards </w:t>
      </w:r>
      <w:r w:rsidRPr="003F0C71">
        <w:noBreakHyphen/>
        <w:t xml:space="preserve"> Integrated circuit(s) cards with contacts, Part 3: Electronic signals and transmission protocols".</w:t>
      </w:r>
    </w:p>
    <w:p w14:paraId="515D3F91" w14:textId="77777777" w:rsidR="00B965FB" w:rsidRPr="003F0C71" w:rsidRDefault="00B965FB" w:rsidP="00B965FB">
      <w:pPr>
        <w:keepLines/>
        <w:ind w:left="1702" w:hanging="1418"/>
      </w:pPr>
      <w:r w:rsidRPr="003F0C71">
        <w:t>[</w:t>
      </w:r>
      <w:bookmarkStart w:id="30" w:name="ISO78164"/>
      <w:r w:rsidRPr="003F0C71">
        <w:rPr>
          <w:noProof/>
        </w:rPr>
        <w:t>7</w:t>
      </w:r>
      <w:bookmarkEnd w:id="30"/>
      <w:r w:rsidRPr="003F0C71">
        <w:t>]</w:t>
      </w:r>
      <w:r w:rsidRPr="003F0C71">
        <w:tab/>
        <w:t>ISO/IEC 7816</w:t>
      </w:r>
      <w:r w:rsidRPr="003F0C71">
        <w:noBreakHyphen/>
        <w:t xml:space="preserve">4: "Identification cards </w:t>
      </w:r>
      <w:r w:rsidRPr="003F0C71">
        <w:noBreakHyphen/>
        <w:t xml:space="preserve"> Integrated circuit cards - Part 4: Organization, security and commands for interchange".</w:t>
      </w:r>
    </w:p>
    <w:p w14:paraId="015C732C" w14:textId="77777777" w:rsidR="00B965FB" w:rsidRPr="003F0C71" w:rsidRDefault="00B965FB" w:rsidP="00B965FB">
      <w:pPr>
        <w:keepLines/>
        <w:ind w:left="1702" w:hanging="1418"/>
      </w:pPr>
      <w:r w:rsidRPr="003F0C71">
        <w:t>[</w:t>
      </w:r>
      <w:bookmarkStart w:id="31" w:name="ISO78165"/>
      <w:r w:rsidRPr="003F0C71">
        <w:rPr>
          <w:noProof/>
        </w:rPr>
        <w:t>8</w:t>
      </w:r>
      <w:bookmarkEnd w:id="31"/>
      <w:r w:rsidRPr="003F0C71">
        <w:t>]</w:t>
      </w:r>
      <w:r w:rsidRPr="003F0C71">
        <w:tab/>
        <w:t>Void</w:t>
      </w:r>
    </w:p>
    <w:p w14:paraId="52BB1C20" w14:textId="77777777" w:rsidR="00B965FB" w:rsidRPr="003F0C71" w:rsidRDefault="00B965FB" w:rsidP="00B965FB">
      <w:pPr>
        <w:keepLines/>
        <w:ind w:left="1702" w:hanging="1418"/>
      </w:pPr>
      <w:r w:rsidRPr="003F0C71">
        <w:t>[</w:t>
      </w:r>
      <w:bookmarkStart w:id="32" w:name="ISO78166"/>
      <w:r w:rsidRPr="003F0C71">
        <w:rPr>
          <w:noProof/>
        </w:rPr>
        <w:t>9</w:t>
      </w:r>
      <w:bookmarkEnd w:id="32"/>
      <w:r w:rsidRPr="003F0C71">
        <w:t>]</w:t>
      </w:r>
      <w:r w:rsidRPr="003F0C71">
        <w:tab/>
        <w:t>Void</w:t>
      </w:r>
    </w:p>
    <w:p w14:paraId="6F32D9DB" w14:textId="77777777" w:rsidR="00B965FB" w:rsidRPr="003F0C71" w:rsidRDefault="00B965FB" w:rsidP="00B965FB">
      <w:pPr>
        <w:keepLines/>
        <w:ind w:left="1702" w:hanging="1418"/>
      </w:pPr>
      <w:r w:rsidRPr="003F0C71">
        <w:t>[</w:t>
      </w:r>
      <w:bookmarkStart w:id="33" w:name="ISO78168"/>
      <w:r w:rsidRPr="003F0C71">
        <w:rPr>
          <w:noProof/>
        </w:rPr>
        <w:t>10</w:t>
      </w:r>
      <w:bookmarkEnd w:id="33"/>
      <w:r w:rsidRPr="003F0C71">
        <w:t>]</w:t>
      </w:r>
      <w:r w:rsidRPr="003F0C71">
        <w:tab/>
        <w:t>Void</w:t>
      </w:r>
    </w:p>
    <w:p w14:paraId="0CDC90E3" w14:textId="77777777" w:rsidR="00B965FB" w:rsidRPr="003F0C71" w:rsidRDefault="00B965FB" w:rsidP="00B965FB">
      <w:pPr>
        <w:keepLines/>
        <w:ind w:left="1702" w:hanging="1418"/>
      </w:pPr>
      <w:r w:rsidRPr="003F0C71">
        <w:t>[</w:t>
      </w:r>
      <w:bookmarkStart w:id="34" w:name="ISO78169"/>
      <w:r w:rsidRPr="003F0C71">
        <w:rPr>
          <w:noProof/>
        </w:rPr>
        <w:t>11</w:t>
      </w:r>
      <w:bookmarkEnd w:id="34"/>
      <w:r w:rsidRPr="003F0C71">
        <w:t>]</w:t>
      </w:r>
      <w:r w:rsidRPr="003F0C71">
        <w:tab/>
        <w:t>Void</w:t>
      </w:r>
    </w:p>
    <w:p w14:paraId="04AEFE5B" w14:textId="77777777" w:rsidR="00B965FB" w:rsidRPr="003F0C71" w:rsidRDefault="00B965FB" w:rsidP="00B965FB">
      <w:pPr>
        <w:keepLines/>
        <w:ind w:left="1702" w:hanging="1418"/>
      </w:pPr>
      <w:r w:rsidRPr="003F0C71">
        <w:t>[</w:t>
      </w:r>
      <w:bookmarkStart w:id="35" w:name="ISO78111"/>
      <w:r w:rsidRPr="003F0C71">
        <w:rPr>
          <w:noProof/>
        </w:rPr>
        <w:t>12</w:t>
      </w:r>
      <w:bookmarkEnd w:id="35"/>
      <w:r w:rsidRPr="003F0C71">
        <w:t>]</w:t>
      </w:r>
      <w:r w:rsidRPr="003F0C71">
        <w:tab/>
        <w:t>ISO/IEC</w:t>
      </w:r>
      <w:r>
        <w:t> </w:t>
      </w:r>
      <w:r w:rsidRPr="003F0C71">
        <w:t>7811</w:t>
      </w:r>
      <w:r w:rsidRPr="003F0C71">
        <w:noBreakHyphen/>
        <w:t>1: "Identification cards - Recording technique - Part 1: Embossing"</w:t>
      </w:r>
    </w:p>
    <w:p w14:paraId="48608AC7" w14:textId="77777777" w:rsidR="00B965FB" w:rsidRPr="003F0C71" w:rsidRDefault="00B965FB" w:rsidP="00B965FB">
      <w:pPr>
        <w:keepLines/>
        <w:ind w:left="1702" w:hanging="1418"/>
      </w:pPr>
      <w:r w:rsidRPr="003F0C71">
        <w:t>[</w:t>
      </w:r>
      <w:bookmarkStart w:id="36" w:name="ISO78113"/>
      <w:r w:rsidRPr="003F0C71">
        <w:rPr>
          <w:noProof/>
        </w:rPr>
        <w:t>13</w:t>
      </w:r>
      <w:bookmarkEnd w:id="36"/>
      <w:r w:rsidRPr="003F0C71">
        <w:t>]</w:t>
      </w:r>
      <w:r w:rsidRPr="003F0C71">
        <w:tab/>
        <w:t>Void</w:t>
      </w:r>
    </w:p>
    <w:p w14:paraId="3AB8C418" w14:textId="77777777" w:rsidR="00B965FB" w:rsidRPr="003F0C71" w:rsidRDefault="00B965FB" w:rsidP="00B965FB">
      <w:pPr>
        <w:keepLines/>
        <w:ind w:left="1702" w:hanging="1418"/>
      </w:pPr>
      <w:r w:rsidRPr="003F0C71">
        <w:lastRenderedPageBreak/>
        <w:t>[</w:t>
      </w:r>
      <w:bookmarkStart w:id="37" w:name="GSM1111"/>
      <w:r w:rsidRPr="003F0C71">
        <w:rPr>
          <w:noProof/>
        </w:rPr>
        <w:t>14</w:t>
      </w:r>
      <w:bookmarkEnd w:id="37"/>
      <w:r w:rsidRPr="003F0C71">
        <w:t>]</w:t>
      </w:r>
      <w:r w:rsidRPr="003F0C71">
        <w:tab/>
        <w:t>3GPP</w:t>
      </w:r>
      <w:r>
        <w:t> </w:t>
      </w:r>
      <w:r w:rsidRPr="003F0C71">
        <w:t>TS 11.11: "Digital cellular telecommunications system (Phase 2+); Specification of the Subscriber Identity Module - Mobile Equipment (SIM - ME) interface".</w:t>
      </w:r>
    </w:p>
    <w:p w14:paraId="5D47915A" w14:textId="77777777" w:rsidR="00B965FB" w:rsidRPr="003F0C71" w:rsidRDefault="00B965FB" w:rsidP="00B965FB">
      <w:pPr>
        <w:keepLines/>
        <w:ind w:left="1702" w:hanging="1418"/>
      </w:pPr>
      <w:r w:rsidRPr="003F0C71">
        <w:t>[15]</w:t>
      </w:r>
      <w:r w:rsidRPr="003F0C71">
        <w:tab/>
        <w:t>ETSI</w:t>
      </w:r>
      <w:r>
        <w:t> </w:t>
      </w:r>
      <w:r w:rsidRPr="003F0C71">
        <w:t>TS</w:t>
      </w:r>
      <w:r>
        <w:t> </w:t>
      </w:r>
      <w:r w:rsidRPr="003F0C71">
        <w:t>101 220: "Smart cards; ETSI numbering system for telecommunication application providers".</w:t>
      </w:r>
    </w:p>
    <w:p w14:paraId="1DA01239" w14:textId="77777777" w:rsidR="00B965FB" w:rsidRPr="003F0C71" w:rsidRDefault="00B965FB" w:rsidP="00B965FB">
      <w:pPr>
        <w:keepLines/>
        <w:ind w:left="1702" w:hanging="1418"/>
      </w:pPr>
      <w:r w:rsidRPr="003F0C71">
        <w:t>[</w:t>
      </w:r>
      <w:r w:rsidRPr="003F0C71">
        <w:rPr>
          <w:noProof/>
        </w:rPr>
        <w:t>16</w:t>
      </w:r>
      <w:r w:rsidRPr="003F0C71">
        <w:t>]</w:t>
      </w:r>
      <w:r w:rsidRPr="003F0C71">
        <w:tab/>
        <w:t>ETSI TS 102 221 Release 99: "</w:t>
      </w:r>
      <w:r w:rsidRPr="003F0C71">
        <w:rPr>
          <w:rFonts w:hint="eastAsia"/>
        </w:rPr>
        <w:t>UICC-Terminal Interface; Physical and Logical Characteristics</w:t>
      </w:r>
      <w:r w:rsidRPr="003F0C71">
        <w:t>".</w:t>
      </w:r>
    </w:p>
    <w:p w14:paraId="20E7D719" w14:textId="77777777" w:rsidR="00B965FB" w:rsidRPr="003F0C71" w:rsidRDefault="00B965FB" w:rsidP="00B965FB">
      <w:pPr>
        <w:keepLines/>
        <w:ind w:left="1702" w:hanging="1418"/>
      </w:pPr>
      <w:r w:rsidRPr="003F0C71">
        <w:t>[</w:t>
      </w:r>
      <w:r w:rsidRPr="003F0C71">
        <w:rPr>
          <w:noProof/>
        </w:rPr>
        <w:t>17</w:t>
      </w:r>
      <w:r w:rsidRPr="003F0C71">
        <w:t>]</w:t>
      </w:r>
      <w:r w:rsidRPr="003F0C71">
        <w:tab/>
        <w:t>ETSI TS 102 221 Release 4: "</w:t>
      </w:r>
      <w:r w:rsidRPr="003F0C71">
        <w:rPr>
          <w:rFonts w:hint="eastAsia"/>
        </w:rPr>
        <w:t>UICC-Terminal Interface; Physical and Logical Characteristics</w:t>
      </w:r>
      <w:r w:rsidRPr="003F0C71">
        <w:t>".</w:t>
      </w:r>
    </w:p>
    <w:p w14:paraId="79338B02" w14:textId="77777777" w:rsidR="00B965FB" w:rsidRPr="003F0C71" w:rsidRDefault="00B965FB" w:rsidP="00B965FB">
      <w:pPr>
        <w:keepLines/>
        <w:ind w:left="1702" w:hanging="1418"/>
      </w:pPr>
      <w:r w:rsidRPr="003F0C71">
        <w:t>[</w:t>
      </w:r>
      <w:r w:rsidRPr="003F0C71">
        <w:rPr>
          <w:noProof/>
        </w:rPr>
        <w:t>18</w:t>
      </w:r>
      <w:r w:rsidRPr="003F0C71">
        <w:t>]</w:t>
      </w:r>
      <w:r w:rsidRPr="003F0C71">
        <w:tab/>
        <w:t>ETSI TS 102 221 Release 5: "</w:t>
      </w:r>
      <w:r w:rsidRPr="003F0C71">
        <w:rPr>
          <w:rFonts w:hint="eastAsia"/>
        </w:rPr>
        <w:t>UICC-Terminal Interface; Physical and Logical Characteristics</w:t>
      </w:r>
      <w:r w:rsidRPr="003F0C71">
        <w:t>".</w:t>
      </w:r>
    </w:p>
    <w:p w14:paraId="4968BD05" w14:textId="77777777" w:rsidR="00B965FB" w:rsidRPr="003F0C71" w:rsidRDefault="00B965FB" w:rsidP="00B965FB">
      <w:pPr>
        <w:keepLines/>
        <w:ind w:left="1702" w:hanging="1418"/>
      </w:pPr>
      <w:r w:rsidRPr="003F0C71">
        <w:t xml:space="preserve"> [19]</w:t>
      </w:r>
      <w:r w:rsidRPr="003F0C71">
        <w:tab/>
        <w:t>ISO/IEC 9646</w:t>
      </w:r>
      <w:r w:rsidRPr="003F0C71">
        <w:noBreakHyphen/>
        <w:t>7 (1995): "Information technology - Open Systems Interconnection - Conformance testing methodology and framework - Part 7: Implementation Conformance Statements".</w:t>
      </w:r>
    </w:p>
    <w:p w14:paraId="0399E232" w14:textId="3530C3D9" w:rsidR="00C67207" w:rsidRDefault="00B965FB" w:rsidP="00C67207">
      <w:pPr>
        <w:keepLines/>
        <w:ind w:left="1702" w:hanging="1418"/>
      </w:pPr>
      <w:r w:rsidRPr="003F0C71">
        <w:t>[20]</w:t>
      </w:r>
      <w:r w:rsidRPr="003F0C71">
        <w:tab/>
      </w:r>
      <w:r w:rsidR="00C67207" w:rsidRPr="00FC74A1">
        <w:t>ETSI TS 102 230-2 v1</w:t>
      </w:r>
      <w:r w:rsidR="00C67207">
        <w:t>7</w:t>
      </w:r>
      <w:r w:rsidR="00C67207" w:rsidRPr="00FC74A1">
        <w:t>.0</w:t>
      </w:r>
      <w:r w:rsidR="00C67207">
        <w:t>3</w:t>
      </w:r>
      <w:r w:rsidR="00C67207" w:rsidRPr="00FC74A1">
        <w:t>.0</w:t>
      </w:r>
      <w:r w:rsidR="00C67207">
        <w:t>0</w:t>
      </w:r>
      <w:r w:rsidR="00C67207" w:rsidRPr="00FC74A1">
        <w:t>: "UICC-Terminal interface; Physical, electrical and logical test specification; Part 2: UICC features".</w:t>
      </w:r>
    </w:p>
    <w:p w14:paraId="522834DE" w14:textId="67E04CFA" w:rsidR="00322BB6" w:rsidRDefault="00C67207" w:rsidP="00C67207">
      <w:pPr>
        <w:keepLines/>
        <w:ind w:left="1702" w:hanging="1418"/>
      </w:pPr>
      <w:r w:rsidRPr="00FC74A1">
        <w:t>[</w:t>
      </w:r>
      <w:r>
        <w:t>21</w:t>
      </w:r>
      <w:r w:rsidRPr="00FC74A1">
        <w:t>]</w:t>
      </w:r>
      <w:r>
        <w:tab/>
      </w:r>
      <w:r w:rsidRPr="00FC74A1">
        <w:t>3GPP TS </w:t>
      </w:r>
      <w:r>
        <w:t xml:space="preserve">21.111 version 18.0.0: </w:t>
      </w:r>
      <w:r w:rsidRPr="00FC74A1">
        <w:t>"</w:t>
      </w:r>
      <w:r>
        <w:t>USIM and IC card requirements</w:t>
      </w:r>
      <w:r w:rsidRPr="00FC74A1">
        <w:t>".</w:t>
      </w:r>
    </w:p>
    <w:p w14:paraId="6B81107F" w14:textId="77777777" w:rsidR="00322BB6" w:rsidRDefault="00322BB6" w:rsidP="00322BB6">
      <w:pPr>
        <w:pStyle w:val="Heading1"/>
      </w:pPr>
      <w:bookmarkStart w:id="38" w:name="_Toc11051469"/>
      <w:bookmarkStart w:id="39" w:name="_Toc44962273"/>
      <w:bookmarkStart w:id="40" w:name="_Toc51832166"/>
      <w:bookmarkStart w:id="41" w:name="_Toc199329897"/>
      <w:r>
        <w:t>3</w:t>
      </w:r>
      <w:r>
        <w:tab/>
        <w:t>Definitions, symbols, abbreviations and coding</w:t>
      </w:r>
      <w:bookmarkEnd w:id="38"/>
      <w:bookmarkEnd w:id="39"/>
      <w:bookmarkEnd w:id="40"/>
      <w:bookmarkEnd w:id="41"/>
    </w:p>
    <w:p w14:paraId="5162CEE6" w14:textId="77777777" w:rsidR="00322BB6" w:rsidRDefault="00322BB6" w:rsidP="00322BB6">
      <w:pPr>
        <w:pStyle w:val="Heading2"/>
      </w:pPr>
      <w:bookmarkStart w:id="42" w:name="_Toc11051470"/>
      <w:bookmarkStart w:id="43" w:name="_Toc44962274"/>
      <w:bookmarkStart w:id="44" w:name="_Toc51832167"/>
      <w:bookmarkStart w:id="45" w:name="_Toc199329898"/>
      <w:r>
        <w:t>3.1</w:t>
      </w:r>
      <w:r>
        <w:tab/>
        <w:t>Definitions</w:t>
      </w:r>
      <w:bookmarkEnd w:id="42"/>
      <w:bookmarkEnd w:id="43"/>
      <w:bookmarkEnd w:id="44"/>
      <w:bookmarkEnd w:id="45"/>
    </w:p>
    <w:p w14:paraId="56A823A5" w14:textId="77777777"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p>
    <w:p w14:paraId="0B6C65D5" w14:textId="77777777"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14:paraId="588B5DA4" w14:textId="77777777" w:rsidR="00322BB6" w:rsidRDefault="00322BB6" w:rsidP="00322BB6">
      <w:r>
        <w:rPr>
          <w:b/>
        </w:rPr>
        <w:t>ICS proforma:</w:t>
      </w:r>
      <w:r>
        <w:t xml:space="preserve"> A document, in the form of a questionnaire, which when completed for an implementation or system becomes an ICS.</w:t>
      </w:r>
    </w:p>
    <w:p w14:paraId="75943E6E" w14:textId="77777777" w:rsidR="00322BB6" w:rsidRDefault="00322BB6" w:rsidP="00322BB6">
      <w:pPr>
        <w:pStyle w:val="Heading2"/>
      </w:pPr>
      <w:bookmarkStart w:id="46" w:name="_Toc11051471"/>
      <w:bookmarkStart w:id="47" w:name="_Toc44962275"/>
      <w:bookmarkStart w:id="48" w:name="_Toc51832168"/>
      <w:bookmarkStart w:id="49" w:name="_Toc199329899"/>
      <w:r>
        <w:t>3.2</w:t>
      </w:r>
      <w:r>
        <w:tab/>
        <w:t>Symbols</w:t>
      </w:r>
      <w:bookmarkEnd w:id="46"/>
      <w:bookmarkEnd w:id="47"/>
      <w:bookmarkEnd w:id="48"/>
      <w:bookmarkEnd w:id="49"/>
    </w:p>
    <w:p w14:paraId="532C0AB4" w14:textId="77777777" w:rsidR="00322BB6" w:rsidRDefault="00322BB6" w:rsidP="00322BB6">
      <w:r>
        <w:t>For the purposes of the present document, the following symbols apply:</w:t>
      </w:r>
    </w:p>
    <w:p w14:paraId="5BA38843" w14:textId="77777777" w:rsidR="00322BB6" w:rsidRDefault="00322BB6" w:rsidP="00322BB6">
      <w:pPr>
        <w:pStyle w:val="EW"/>
      </w:pPr>
      <w:r>
        <w:t>t</w:t>
      </w:r>
      <w:r>
        <w:rPr>
          <w:vertAlign w:val="subscript"/>
        </w:rPr>
        <w:t>F</w:t>
      </w:r>
      <w:r>
        <w:tab/>
        <w:t>fall time</w:t>
      </w:r>
    </w:p>
    <w:p w14:paraId="2BAF4942" w14:textId="77777777" w:rsidR="00322BB6" w:rsidRDefault="00322BB6" w:rsidP="00322BB6">
      <w:pPr>
        <w:pStyle w:val="EW"/>
      </w:pPr>
      <w:r>
        <w:t>t</w:t>
      </w:r>
      <w:r>
        <w:rPr>
          <w:vertAlign w:val="subscript"/>
        </w:rPr>
        <w:t>R</w:t>
      </w:r>
      <w:r>
        <w:tab/>
        <w:t>rise time</w:t>
      </w:r>
    </w:p>
    <w:p w14:paraId="7E9A376C" w14:textId="77777777" w:rsidR="00322BB6" w:rsidRDefault="00322BB6" w:rsidP="00322BB6">
      <w:pPr>
        <w:pStyle w:val="EW"/>
      </w:pPr>
      <w:r>
        <w:t>V</w:t>
      </w:r>
      <w:r>
        <w:rPr>
          <w:vertAlign w:val="subscript"/>
        </w:rPr>
        <w:t>IH</w:t>
      </w:r>
      <w:r>
        <w:tab/>
        <w:t>Input Voltage (high)</w:t>
      </w:r>
    </w:p>
    <w:p w14:paraId="7D4D3140" w14:textId="77777777" w:rsidR="00322BB6" w:rsidRDefault="00322BB6" w:rsidP="00322BB6">
      <w:pPr>
        <w:pStyle w:val="EW"/>
      </w:pPr>
      <w:r>
        <w:t>V</w:t>
      </w:r>
      <w:r>
        <w:rPr>
          <w:vertAlign w:val="subscript"/>
        </w:rPr>
        <w:t>IL</w:t>
      </w:r>
      <w:r>
        <w:tab/>
        <w:t>Input Voltage (low)</w:t>
      </w:r>
    </w:p>
    <w:p w14:paraId="156770BE" w14:textId="77777777" w:rsidR="00322BB6" w:rsidRDefault="00322BB6" w:rsidP="00322BB6">
      <w:pPr>
        <w:pStyle w:val="EW"/>
      </w:pPr>
      <w:r>
        <w:t>V</w:t>
      </w:r>
      <w:r>
        <w:rPr>
          <w:vertAlign w:val="subscript"/>
        </w:rPr>
        <w:t>OH</w:t>
      </w:r>
      <w:r>
        <w:tab/>
        <w:t>Output Voltage (high)</w:t>
      </w:r>
    </w:p>
    <w:p w14:paraId="3C5CF2AE" w14:textId="77777777" w:rsidR="00322BB6" w:rsidRDefault="00322BB6" w:rsidP="00322BB6">
      <w:pPr>
        <w:pStyle w:val="EX"/>
      </w:pPr>
      <w:r>
        <w:t>V</w:t>
      </w:r>
      <w:r>
        <w:rPr>
          <w:vertAlign w:val="subscript"/>
        </w:rPr>
        <w:t>OL</w:t>
      </w:r>
      <w:r>
        <w:tab/>
        <w:t>Output Voltage (low)</w:t>
      </w:r>
    </w:p>
    <w:p w14:paraId="54D6C5E4" w14:textId="77777777" w:rsidR="00322BB6" w:rsidRDefault="00322BB6" w:rsidP="00322BB6">
      <w:pPr>
        <w:pStyle w:val="Heading2"/>
      </w:pPr>
      <w:bookmarkStart w:id="50" w:name="_Toc11051472"/>
      <w:bookmarkStart w:id="51" w:name="_Toc44962276"/>
      <w:bookmarkStart w:id="52" w:name="_Toc51832169"/>
      <w:bookmarkStart w:id="53" w:name="_Toc199329900"/>
      <w:r>
        <w:t>3.3</w:t>
      </w:r>
      <w:r>
        <w:tab/>
        <w:t>Abbreviations</w:t>
      </w:r>
      <w:bookmarkEnd w:id="50"/>
      <w:bookmarkEnd w:id="51"/>
      <w:bookmarkEnd w:id="52"/>
      <w:bookmarkEnd w:id="53"/>
    </w:p>
    <w:p w14:paraId="4E729D02" w14:textId="77777777" w:rsidR="00322BB6" w:rsidRDefault="00322BB6" w:rsidP="00322BB6">
      <w:r>
        <w:t>For the purposes of the present document, the following abbreviations apply:</w:t>
      </w:r>
    </w:p>
    <w:p w14:paraId="1DFE461F" w14:textId="77777777" w:rsidR="00322BB6" w:rsidRDefault="00322BB6" w:rsidP="00322BB6">
      <w:pPr>
        <w:pStyle w:val="EW"/>
      </w:pPr>
      <w:r>
        <w:t>CRn</w:t>
      </w:r>
      <w:r>
        <w:tab/>
        <w:t>Conformance Requirement 'n'</w:t>
      </w:r>
    </w:p>
    <w:p w14:paraId="3ED4D86C" w14:textId="77777777" w:rsidR="00322BB6" w:rsidRDefault="00322BB6" w:rsidP="00322BB6">
      <w:pPr>
        <w:pStyle w:val="EW"/>
      </w:pPr>
      <w:r>
        <w:rPr>
          <w:rFonts w:hint="eastAsia"/>
        </w:rPr>
        <w:t>IUT</w:t>
      </w:r>
      <w:r>
        <w:rPr>
          <w:rFonts w:hint="eastAsia"/>
        </w:rPr>
        <w:tab/>
      </w:r>
      <w:r>
        <w:t>Implementation Under Test</w:t>
      </w:r>
    </w:p>
    <w:p w14:paraId="067F73D1" w14:textId="77777777" w:rsidR="00322BB6" w:rsidRDefault="00322BB6" w:rsidP="00322BB6">
      <w:pPr>
        <w:pStyle w:val="EW"/>
      </w:pPr>
      <w:r>
        <w:t>ME</w:t>
      </w:r>
      <w:r>
        <w:tab/>
      </w:r>
      <w:smartTag w:uri="urn:schemas-microsoft-com:office:smarttags" w:element="place">
        <w:r>
          <w:t>Mobile</w:t>
        </w:r>
      </w:smartTag>
      <w:r>
        <w:t xml:space="preserve"> Equipment</w:t>
      </w:r>
    </w:p>
    <w:p w14:paraId="628ABE77" w14:textId="77777777" w:rsidR="00322BB6" w:rsidRDefault="00322BB6" w:rsidP="00322BB6">
      <w:pPr>
        <w:pStyle w:val="EW"/>
      </w:pPr>
      <w:r>
        <w:t>TS</w:t>
      </w:r>
      <w:r>
        <w:tab/>
        <w:t>Test Specification</w:t>
      </w:r>
    </w:p>
    <w:p w14:paraId="7FB9B524" w14:textId="77777777" w:rsidR="00322BB6" w:rsidRDefault="00322BB6" w:rsidP="00322BB6">
      <w:pPr>
        <w:pStyle w:val="EW"/>
        <w:rPr>
          <w:snapToGrid w:val="0"/>
        </w:rPr>
      </w:pPr>
      <w:r>
        <w:t>UICC</w:t>
      </w:r>
      <w:r>
        <w:tab/>
      </w:r>
      <w:r>
        <w:rPr>
          <w:snapToGrid w:val="0"/>
        </w:rPr>
        <w:t>Universal Integrated Circuit Card</w:t>
      </w:r>
    </w:p>
    <w:p w14:paraId="12672516" w14:textId="77777777" w:rsidR="00322BB6" w:rsidRDefault="00322BB6" w:rsidP="00322BB6">
      <w:pPr>
        <w:pStyle w:val="EW"/>
      </w:pPr>
      <w:r>
        <w:t>USIM</w:t>
      </w:r>
      <w:r>
        <w:tab/>
        <w:t>Universal Subscriber Identity Module</w:t>
      </w:r>
    </w:p>
    <w:p w14:paraId="1A066BFA" w14:textId="77777777" w:rsidR="00322BB6" w:rsidRDefault="00322BB6" w:rsidP="00322BB6">
      <w:pPr>
        <w:pStyle w:val="EW"/>
      </w:pPr>
    </w:p>
    <w:p w14:paraId="03690507" w14:textId="77777777" w:rsidR="00322BB6" w:rsidRDefault="00322BB6" w:rsidP="00322BB6">
      <w:pPr>
        <w:pStyle w:val="Heading2"/>
      </w:pPr>
      <w:bookmarkStart w:id="54" w:name="_Toc11051473"/>
      <w:bookmarkStart w:id="55" w:name="_Toc44962277"/>
      <w:bookmarkStart w:id="56" w:name="_Toc51832170"/>
      <w:bookmarkStart w:id="57" w:name="_Toc199329901"/>
      <w:r>
        <w:lastRenderedPageBreak/>
        <w:t>3.4</w:t>
      </w:r>
      <w:r>
        <w:tab/>
        <w:t>Coding Conventions</w:t>
      </w:r>
      <w:bookmarkEnd w:id="54"/>
      <w:bookmarkEnd w:id="55"/>
      <w:bookmarkEnd w:id="56"/>
      <w:bookmarkEnd w:id="57"/>
    </w:p>
    <w:p w14:paraId="6EF2A1A6" w14:textId="77777777" w:rsidR="00322BB6" w:rsidRDefault="00322BB6" w:rsidP="00322BB6">
      <w:r>
        <w:t>The following coding conventions apply to the present document:</w:t>
      </w:r>
    </w:p>
    <w:p w14:paraId="6D3061C7" w14:textId="77777777" w:rsidR="00322BB6" w:rsidRDefault="00322BB6" w:rsidP="00322BB6">
      <w:r>
        <w:t>All lengths are presented in bytes, unless otherwise stated. Each byte is represented by bit b8 to b1, where b8 is the most significant bit (MSB) and b1 is the least significant bit (LSB). In each representation, the leftmost bit is the MSB.</w:t>
      </w:r>
    </w:p>
    <w:p w14:paraId="7423EE86" w14:textId="77777777" w:rsidR="00322BB6" w:rsidRDefault="00322BB6" w:rsidP="00322BB6">
      <w:pPr>
        <w:pStyle w:val="Heading2"/>
      </w:pPr>
      <w:bookmarkStart w:id="58" w:name="_Toc11051474"/>
      <w:bookmarkStart w:id="59" w:name="_Toc44962278"/>
      <w:bookmarkStart w:id="60" w:name="_Toc51832171"/>
      <w:bookmarkStart w:id="61" w:name="_Toc199329902"/>
      <w:r>
        <w:t>3.5</w:t>
      </w:r>
      <w:r>
        <w:tab/>
        <w:t>Applicability</w:t>
      </w:r>
      <w:bookmarkEnd w:id="58"/>
      <w:bookmarkEnd w:id="59"/>
      <w:bookmarkEnd w:id="60"/>
      <w:bookmarkEnd w:id="61"/>
    </w:p>
    <w:p w14:paraId="218285CA" w14:textId="77777777" w:rsidR="00322BB6" w:rsidRDefault="00322BB6" w:rsidP="00085F05">
      <w:pPr>
        <w:pStyle w:val="Heading3"/>
      </w:pPr>
      <w:bookmarkStart w:id="62" w:name="_Toc11051475"/>
      <w:bookmarkStart w:id="63" w:name="_Toc44962279"/>
      <w:bookmarkStart w:id="64" w:name="_Toc51832172"/>
      <w:bookmarkStart w:id="65" w:name="_Toc199329903"/>
      <w:r>
        <w:t>3.5.1</w:t>
      </w:r>
      <w:r>
        <w:tab/>
        <w:t>Applicability of the present document</w:t>
      </w:r>
      <w:bookmarkEnd w:id="62"/>
      <w:bookmarkEnd w:id="63"/>
      <w:bookmarkEnd w:id="64"/>
      <w:bookmarkEnd w:id="65"/>
    </w:p>
    <w:p w14:paraId="27535AA5" w14:textId="77777777" w:rsidR="00322BB6" w:rsidRDefault="00322BB6" w:rsidP="00322BB6">
      <w:r>
        <w:t>The present document applies to a UICC which supports one or more USIMs.</w:t>
      </w:r>
    </w:p>
    <w:p w14:paraId="43C931A0" w14:textId="77777777" w:rsidR="00322BB6" w:rsidRDefault="00322BB6" w:rsidP="00085F05">
      <w:pPr>
        <w:pStyle w:val="Heading3"/>
      </w:pPr>
      <w:bookmarkStart w:id="66" w:name="_Toc11051476"/>
      <w:bookmarkStart w:id="67" w:name="_Toc44962280"/>
      <w:bookmarkStart w:id="68" w:name="_Toc51832173"/>
      <w:bookmarkStart w:id="69" w:name="_Toc199329904"/>
      <w:r>
        <w:t>3.5.2</w:t>
      </w:r>
      <w:r>
        <w:tab/>
        <w:t>Applicability to the UICC</w:t>
      </w:r>
      <w:bookmarkEnd w:id="66"/>
      <w:bookmarkEnd w:id="67"/>
      <w:bookmarkEnd w:id="68"/>
      <w:bookmarkEnd w:id="69"/>
    </w:p>
    <w:p w14:paraId="18819E1F" w14:textId="77777777" w:rsidR="00322BB6" w:rsidRDefault="00322BB6" w:rsidP="00322BB6">
      <w:r>
        <w:t>The applicability to a UICC supporting one or more USIMs is specified in table B.1, unless otherwise specified in the specific clause.</w:t>
      </w:r>
    </w:p>
    <w:p w14:paraId="3F9BBA51" w14:textId="77777777" w:rsidR="00322BB6" w:rsidRDefault="00322BB6" w:rsidP="00085F05">
      <w:pPr>
        <w:pStyle w:val="Heading3"/>
      </w:pPr>
      <w:bookmarkStart w:id="70" w:name="_Toc11051477"/>
      <w:bookmarkStart w:id="71" w:name="_Toc44962281"/>
      <w:bookmarkStart w:id="72" w:name="_Toc51832174"/>
      <w:bookmarkStart w:id="73" w:name="_Toc199329905"/>
      <w:r>
        <w:t>3.5.3</w:t>
      </w:r>
      <w:r>
        <w:tab/>
        <w:t>Applicability of the individual tests</w:t>
      </w:r>
      <w:bookmarkEnd w:id="70"/>
      <w:bookmarkEnd w:id="71"/>
      <w:bookmarkEnd w:id="72"/>
      <w:bookmarkEnd w:id="73"/>
    </w:p>
    <w:p w14:paraId="544791F6" w14:textId="77777777"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14:paraId="58B770B8" w14:textId="77777777" w:rsidR="00322BB6" w:rsidRDefault="00322BB6" w:rsidP="00322BB6">
      <w:r>
        <w:t>The "Release XY UICC" columns shows the status of the entries as follows:</w:t>
      </w:r>
    </w:p>
    <w:p w14:paraId="106C2155" w14:textId="77777777" w:rsidR="00322BB6" w:rsidRDefault="00322BB6" w:rsidP="00322BB6">
      <w:r>
        <w:t>The following notations, defined in ISO/IEC 9646</w:t>
      </w:r>
      <w:r>
        <w:noBreakHyphen/>
        <w:t>7 [19], are used for the status column:</w:t>
      </w:r>
    </w:p>
    <w:p w14:paraId="1F476F3B" w14:textId="77777777" w:rsidR="00322BB6" w:rsidRDefault="00322BB6" w:rsidP="00322BB6">
      <w:pPr>
        <w:pStyle w:val="EX"/>
      </w:pPr>
      <w:r>
        <w:t>M</w:t>
      </w:r>
      <w:r>
        <w:tab/>
        <w:t>mandatory - the capability is required to be supported.</w:t>
      </w:r>
    </w:p>
    <w:p w14:paraId="1282EA80" w14:textId="77777777" w:rsidR="00322BB6" w:rsidRDefault="00322BB6" w:rsidP="00322BB6">
      <w:pPr>
        <w:pStyle w:val="EX"/>
      </w:pPr>
      <w:r>
        <w:t>O</w:t>
      </w:r>
      <w:r>
        <w:tab/>
        <w:t>optional - the capability may be supported or not.</w:t>
      </w:r>
    </w:p>
    <w:p w14:paraId="436AEF97" w14:textId="77777777" w:rsidR="00322BB6" w:rsidRDefault="00322BB6" w:rsidP="00322BB6">
      <w:pPr>
        <w:pStyle w:val="EX"/>
      </w:pPr>
      <w:r>
        <w:t>N/A</w:t>
      </w:r>
      <w:r>
        <w:tab/>
        <w:t>not applicable - in the given context, it is impossible to use the capability.</w:t>
      </w:r>
    </w:p>
    <w:p w14:paraId="78764B72" w14:textId="77777777" w:rsidR="00322BB6" w:rsidRDefault="00322BB6" w:rsidP="00322BB6">
      <w:pPr>
        <w:pStyle w:val="EX"/>
      </w:pPr>
      <w:r>
        <w:t>X</w:t>
      </w:r>
      <w:r>
        <w:tab/>
        <w:t>prohibited (excluded) - there is a requirement not to use this capability in the given context.</w:t>
      </w:r>
    </w:p>
    <w:p w14:paraId="6D393B37" w14:textId="77777777" w:rsidR="00322BB6" w:rsidRDefault="00322BB6" w:rsidP="00322BB6">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14:paraId="47A18EE9" w14:textId="77777777" w:rsidR="00322BB6" w:rsidRDefault="00322BB6" w:rsidP="00322BB6">
      <w:pPr>
        <w:pStyle w:val="EX"/>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1BF46A12" w14:textId="77777777" w:rsidR="00322BB6" w:rsidRDefault="00322BB6" w:rsidP="00085F05">
      <w:r>
        <w:t>References to items</w:t>
      </w:r>
    </w:p>
    <w:p w14:paraId="0A95FDD3" w14:textId="77777777"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7372D7E" w14:textId="77777777" w:rsidR="00322BB6" w:rsidRDefault="00322BB6" w:rsidP="00322BB6">
      <w:pPr>
        <w:pStyle w:val="EX"/>
        <w:keepNext/>
      </w:pPr>
      <w:r>
        <w:t>EXAMPLE:</w:t>
      </w:r>
      <w:r>
        <w:tab/>
        <w:t>A.1/4 is the reference to the answer of item 4 in table A.1.</w:t>
      </w:r>
    </w:p>
    <w:p w14:paraId="5AD90A32" w14:textId="77777777" w:rsidR="00322BB6" w:rsidRDefault="00322BB6" w:rsidP="00322BB6">
      <w:pPr>
        <w:pStyle w:val="Heading3"/>
      </w:pPr>
      <w:bookmarkStart w:id="74" w:name="_Toc11051478"/>
      <w:bookmarkStart w:id="75" w:name="_Toc44962282"/>
      <w:bookmarkStart w:id="76" w:name="_Toc51832175"/>
      <w:bookmarkStart w:id="77" w:name="_Toc199329906"/>
      <w:r>
        <w:t>3.5.4</w:t>
      </w:r>
      <w:r>
        <w:tab/>
        <w:t>Applicability of conformance requirements</w:t>
      </w:r>
      <w:bookmarkEnd w:id="74"/>
      <w:bookmarkEnd w:id="75"/>
      <w:bookmarkEnd w:id="76"/>
      <w:bookmarkEnd w:id="77"/>
    </w:p>
    <w:p w14:paraId="53690EAF" w14:textId="77777777" w:rsidR="00322BB6" w:rsidRDefault="00322BB6" w:rsidP="00322BB6">
      <w:r>
        <w:t>All conformance requirements are annotated with their applicability. This clause defines the notation used.</w:t>
      </w:r>
    </w:p>
    <w:p w14:paraId="00652658" w14:textId="77777777" w:rsidR="00322BB6" w:rsidRDefault="00322BB6" w:rsidP="00322BB6">
      <w:r>
        <w:t>The basic notation is as follows:</w:t>
      </w:r>
    </w:p>
    <w:p w14:paraId="437CBE7B" w14:textId="77777777" w:rsidR="00322BB6" w:rsidRDefault="00322BB6" w:rsidP="00322BB6">
      <w:pPr>
        <w:ind w:firstLine="284"/>
      </w:pPr>
      <w:r>
        <w:t>(DefinedRelease) ReleaseRange: Options</w:t>
      </w:r>
    </w:p>
    <w:p w14:paraId="23A45D96" w14:textId="77777777" w:rsidR="00322BB6" w:rsidRDefault="00322BB6" w:rsidP="00322BB6">
      <w:r>
        <w:lastRenderedPageBreak/>
        <w:t>The components of the notation are as follows:</w:t>
      </w:r>
    </w:p>
    <w:p w14:paraId="73A710BE"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14:paraId="18B2D1C1" w14:textId="77777777" w:rsidTr="00225FD6">
        <w:tc>
          <w:tcPr>
            <w:tcW w:w="0" w:type="auto"/>
          </w:tcPr>
          <w:p w14:paraId="6B3A2D46" w14:textId="77777777" w:rsidR="00322BB6" w:rsidRPr="00992C8F" w:rsidRDefault="00322BB6" w:rsidP="00225FD6">
            <w:pPr>
              <w:pStyle w:val="TAC"/>
              <w:jc w:val="left"/>
              <w:rPr>
                <w:b/>
              </w:rPr>
            </w:pPr>
            <w:r w:rsidRPr="00992C8F">
              <w:rPr>
                <w:b/>
              </w:rPr>
              <w:t>Component</w:t>
            </w:r>
          </w:p>
        </w:tc>
        <w:tc>
          <w:tcPr>
            <w:tcW w:w="4718" w:type="dxa"/>
          </w:tcPr>
          <w:p w14:paraId="31E7D822" w14:textId="77777777" w:rsidR="00322BB6" w:rsidRPr="00992C8F" w:rsidRDefault="00322BB6" w:rsidP="00225FD6">
            <w:pPr>
              <w:pStyle w:val="TAC"/>
              <w:jc w:val="left"/>
              <w:rPr>
                <w:b/>
              </w:rPr>
            </w:pPr>
            <w:r w:rsidRPr="00992C8F">
              <w:rPr>
                <w:b/>
              </w:rPr>
              <w:t>Content</w:t>
            </w:r>
          </w:p>
        </w:tc>
        <w:tc>
          <w:tcPr>
            <w:tcW w:w="1761" w:type="dxa"/>
          </w:tcPr>
          <w:p w14:paraId="265B5404" w14:textId="77777777" w:rsidR="00322BB6" w:rsidRPr="00992C8F" w:rsidRDefault="00322BB6" w:rsidP="00225FD6">
            <w:pPr>
              <w:pStyle w:val="TAC"/>
              <w:jc w:val="left"/>
              <w:rPr>
                <w:b/>
              </w:rPr>
            </w:pPr>
            <w:r w:rsidRPr="00992C8F">
              <w:rPr>
                <w:b/>
              </w:rPr>
              <w:t>Example content</w:t>
            </w:r>
          </w:p>
        </w:tc>
      </w:tr>
      <w:tr w:rsidR="00322BB6" w:rsidRPr="00475C29" w14:paraId="52451665" w14:textId="77777777" w:rsidTr="00225FD6">
        <w:tc>
          <w:tcPr>
            <w:tcW w:w="0" w:type="auto"/>
          </w:tcPr>
          <w:p w14:paraId="1F25AAB6" w14:textId="77777777" w:rsidR="00322BB6" w:rsidRPr="00475C29" w:rsidRDefault="00322BB6" w:rsidP="00225FD6">
            <w:pPr>
              <w:pStyle w:val="TAC"/>
              <w:jc w:val="left"/>
            </w:pPr>
            <w:r w:rsidRPr="00475C29">
              <w:t>DefinedRelease</w:t>
            </w:r>
          </w:p>
        </w:tc>
        <w:tc>
          <w:tcPr>
            <w:tcW w:w="4718" w:type="dxa"/>
          </w:tcPr>
          <w:p w14:paraId="0312DA8B" w14:textId="77777777" w:rsidR="00322BB6" w:rsidRDefault="00322BB6" w:rsidP="00225FD6">
            <w:pPr>
              <w:pStyle w:val="TAC"/>
              <w:jc w:val="left"/>
            </w:pPr>
            <w:r>
              <w:t>Contains a single release.</w:t>
            </w:r>
          </w:p>
          <w:p w14:paraId="0556B27C" w14:textId="77777777" w:rsidR="00322BB6" w:rsidRDefault="00322BB6" w:rsidP="00225FD6">
            <w:pPr>
              <w:pStyle w:val="TAC"/>
              <w:jc w:val="left"/>
            </w:pPr>
            <w:r>
              <w:t>Optional (along with the surrounding parentheses).</w:t>
            </w:r>
          </w:p>
          <w:p w14:paraId="6A09E410" w14:textId="77777777" w:rsidR="00322BB6" w:rsidRDefault="00322BB6" w:rsidP="00225FD6">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14:paraId="187F204F" w14:textId="77777777" w:rsidR="00322BB6" w:rsidRPr="00475C29" w:rsidRDefault="00322BB6" w:rsidP="00225FD6">
            <w:pPr>
              <w:pStyle w:val="TAC"/>
              <w:jc w:val="left"/>
            </w:pPr>
            <w:r>
              <w:t>If absent, this indicates that the conformance requirement was introduced in the first release contained in ReleaseRange.</w:t>
            </w:r>
          </w:p>
        </w:tc>
        <w:tc>
          <w:tcPr>
            <w:tcW w:w="1761" w:type="dxa"/>
          </w:tcPr>
          <w:p w14:paraId="60072D78" w14:textId="77777777" w:rsidR="00322BB6" w:rsidRDefault="00322BB6" w:rsidP="00225FD6">
            <w:pPr>
              <w:pStyle w:val="TAC"/>
              <w:jc w:val="left"/>
            </w:pPr>
            <w:r>
              <w:t>R99</w:t>
            </w:r>
          </w:p>
          <w:p w14:paraId="0E684C55" w14:textId="77777777" w:rsidR="00322BB6" w:rsidRDefault="00322BB6" w:rsidP="00225FD6">
            <w:pPr>
              <w:pStyle w:val="TAC"/>
              <w:jc w:val="left"/>
            </w:pPr>
            <w:r>
              <w:t>Rel-6</w:t>
            </w:r>
          </w:p>
        </w:tc>
      </w:tr>
      <w:tr w:rsidR="00322BB6" w:rsidRPr="00475C29" w14:paraId="2D616CE4" w14:textId="77777777" w:rsidTr="00225FD6">
        <w:tc>
          <w:tcPr>
            <w:tcW w:w="0" w:type="auto"/>
          </w:tcPr>
          <w:p w14:paraId="3F78FF67" w14:textId="77777777" w:rsidR="00322BB6" w:rsidRPr="00475C29" w:rsidRDefault="00322BB6" w:rsidP="00225FD6">
            <w:pPr>
              <w:pStyle w:val="TAC"/>
              <w:jc w:val="left"/>
            </w:pPr>
            <w:r>
              <w:t>ReleaseRange</w:t>
            </w:r>
          </w:p>
        </w:tc>
        <w:tc>
          <w:tcPr>
            <w:tcW w:w="4718" w:type="dxa"/>
          </w:tcPr>
          <w:p w14:paraId="1FEADCAD" w14:textId="77777777" w:rsidR="00322BB6" w:rsidRDefault="00322BB6" w:rsidP="00225FD6">
            <w:pPr>
              <w:pStyle w:val="TAC"/>
              <w:jc w:val="left"/>
            </w:pPr>
            <w:r>
              <w:t>Contains a single release or a range of releases. An ellipsis (…) in the right-hand part indicates the current release of this document.</w:t>
            </w:r>
          </w:p>
          <w:p w14:paraId="10208C8D" w14:textId="77777777" w:rsidR="00322BB6" w:rsidRDefault="00322BB6" w:rsidP="00225FD6">
            <w:pPr>
              <w:pStyle w:val="TAC"/>
              <w:jc w:val="left"/>
            </w:pPr>
            <w:r>
              <w:t>Optional; but at least one of ReleaseRange and Options must be present.</w:t>
            </w:r>
          </w:p>
          <w:p w14:paraId="4BBCBD70" w14:textId="77777777" w:rsidR="00322BB6" w:rsidRDefault="00322BB6" w:rsidP="00225FD6">
            <w:pPr>
              <w:pStyle w:val="TAC"/>
              <w:jc w:val="left"/>
            </w:pPr>
            <w:r>
              <w:t>If present, it indicates the range of releases for which the conformance requirement is tested.</w:t>
            </w:r>
          </w:p>
          <w:p w14:paraId="22BC3EB7" w14:textId="77777777" w:rsidR="00322BB6" w:rsidRDefault="00322BB6" w:rsidP="00225FD6">
            <w:pPr>
              <w:pStyle w:val="TAC"/>
              <w:jc w:val="left"/>
            </w:pPr>
            <w:r>
              <w:t>If absent, it is equivalent to "R99 - …".</w:t>
            </w:r>
          </w:p>
        </w:tc>
        <w:tc>
          <w:tcPr>
            <w:tcW w:w="1761" w:type="dxa"/>
          </w:tcPr>
          <w:p w14:paraId="2ABEC1D5" w14:textId="77777777" w:rsidR="00322BB6" w:rsidRDefault="00322BB6" w:rsidP="00225FD6">
            <w:pPr>
              <w:pStyle w:val="TAC"/>
              <w:jc w:val="left"/>
            </w:pPr>
            <w:r>
              <w:t>R99</w:t>
            </w:r>
          </w:p>
          <w:p w14:paraId="731EC990" w14:textId="77777777" w:rsidR="00322BB6" w:rsidRDefault="00322BB6" w:rsidP="00225FD6">
            <w:pPr>
              <w:pStyle w:val="TAC"/>
              <w:jc w:val="left"/>
            </w:pPr>
            <w:r>
              <w:t>R99 - Rel-5</w:t>
            </w:r>
          </w:p>
          <w:p w14:paraId="7F279A8F" w14:textId="77777777" w:rsidR="00322BB6" w:rsidRDefault="00322BB6" w:rsidP="00225FD6">
            <w:pPr>
              <w:pStyle w:val="TAC"/>
              <w:jc w:val="left"/>
            </w:pPr>
            <w:r>
              <w:t>Rel-6 - …</w:t>
            </w:r>
          </w:p>
        </w:tc>
      </w:tr>
      <w:tr w:rsidR="00322BB6" w:rsidRPr="00475C29" w14:paraId="0B42CD14" w14:textId="77777777" w:rsidTr="00225FD6">
        <w:tc>
          <w:tcPr>
            <w:tcW w:w="0" w:type="auto"/>
          </w:tcPr>
          <w:p w14:paraId="0D9B33EF" w14:textId="77777777" w:rsidR="00322BB6" w:rsidRDefault="00322BB6" w:rsidP="00225FD6">
            <w:pPr>
              <w:pStyle w:val="TAC"/>
              <w:jc w:val="left"/>
            </w:pPr>
            <w:r>
              <w:t>Options</w:t>
            </w:r>
          </w:p>
        </w:tc>
        <w:tc>
          <w:tcPr>
            <w:tcW w:w="4718" w:type="dxa"/>
          </w:tcPr>
          <w:p w14:paraId="162407C8" w14:textId="77777777" w:rsidR="00322BB6" w:rsidRDefault="00322BB6" w:rsidP="00225FD6">
            <w:pPr>
              <w:pStyle w:val="TAC"/>
              <w:jc w:val="left"/>
            </w:pPr>
            <w:r>
              <w:t>A comma-separated list containing at least one of the options in table A.1.</w:t>
            </w:r>
          </w:p>
          <w:p w14:paraId="7F4B40B8" w14:textId="77777777" w:rsidR="00322BB6" w:rsidRDefault="00322BB6" w:rsidP="00225FD6">
            <w:pPr>
              <w:pStyle w:val="TAC"/>
              <w:jc w:val="left"/>
            </w:pPr>
            <w:r>
              <w:t>Optional (along with the preceding colon); but at least one of ReleaseRange and Options must be present.</w:t>
            </w:r>
          </w:p>
          <w:p w14:paraId="04FED479" w14:textId="77777777" w:rsidR="00322BB6" w:rsidRDefault="00322BB6" w:rsidP="00225FD6">
            <w:pPr>
              <w:pStyle w:val="TAC"/>
              <w:jc w:val="left"/>
            </w:pPr>
            <w:r>
              <w:t>If present, this indicates that the conformance requirement is only applicable to UICCs supporting all of the specified options.</w:t>
            </w:r>
          </w:p>
          <w:p w14:paraId="3F29E2B9" w14:textId="77777777" w:rsidR="00322BB6" w:rsidRDefault="00322BB6" w:rsidP="00225FD6">
            <w:pPr>
              <w:pStyle w:val="TAC"/>
              <w:jc w:val="left"/>
            </w:pPr>
            <w:r>
              <w:t>If absent, this indicates that the conformance requirement applies to all UICCs.</w:t>
            </w:r>
          </w:p>
        </w:tc>
        <w:tc>
          <w:tcPr>
            <w:tcW w:w="1761" w:type="dxa"/>
          </w:tcPr>
          <w:p w14:paraId="44EBB8F6" w14:textId="77777777" w:rsidR="00322BB6" w:rsidRDefault="00322BB6" w:rsidP="00225FD6">
            <w:pPr>
              <w:pStyle w:val="TAC"/>
              <w:jc w:val="left"/>
            </w:pPr>
            <w:r>
              <w:t>O_LOG_CHANS</w:t>
            </w:r>
          </w:p>
          <w:p w14:paraId="22238278" w14:textId="77777777" w:rsidR="00322BB6" w:rsidRDefault="00322BB6" w:rsidP="00225FD6">
            <w:pPr>
              <w:pStyle w:val="TAC"/>
              <w:jc w:val="left"/>
            </w:pPr>
          </w:p>
          <w:p w14:paraId="47510BE9" w14:textId="77777777" w:rsidR="00322BB6" w:rsidRDefault="00322BB6" w:rsidP="00225FD6">
            <w:pPr>
              <w:pStyle w:val="TAC"/>
              <w:jc w:val="left"/>
            </w:pPr>
            <w:r>
              <w:t>O_LOG_CHANS, O_SHAREABLE</w:t>
            </w:r>
          </w:p>
        </w:tc>
      </w:tr>
    </w:tbl>
    <w:p w14:paraId="1CC22D2B" w14:textId="77777777" w:rsidR="00322BB6" w:rsidRDefault="00322BB6" w:rsidP="00322BB6">
      <w:pPr>
        <w:pStyle w:val="FP"/>
      </w:pPr>
    </w:p>
    <w:p w14:paraId="604B873D" w14:textId="77777777" w:rsidR="00322BB6" w:rsidRDefault="00322BB6" w:rsidP="00322BB6">
      <w:r>
        <w:t>An additional shortcut notation for "R99 - …" is specified: "M". This indicates that the conformance requirement is mandatory for all UICCs of all releases.</w:t>
      </w:r>
    </w:p>
    <w:p w14:paraId="4C9006FA" w14:textId="77777777" w:rsidR="00322BB6" w:rsidRDefault="00322BB6" w:rsidP="00322BB6">
      <w:r>
        <w:t>Examples of the notation are as follows:</w:t>
      </w:r>
    </w:p>
    <w:p w14:paraId="4C687A2A"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14:paraId="0293F0BD" w14:textId="77777777" w:rsidTr="00225FD6">
        <w:trPr>
          <w:cantSplit/>
          <w:tblHeader/>
        </w:trPr>
        <w:tc>
          <w:tcPr>
            <w:tcW w:w="2421" w:type="dxa"/>
          </w:tcPr>
          <w:p w14:paraId="5F2372D3" w14:textId="77777777" w:rsidR="00322BB6" w:rsidRPr="00992C8F" w:rsidRDefault="00322BB6" w:rsidP="00225FD6">
            <w:pPr>
              <w:pStyle w:val="TAC"/>
              <w:jc w:val="left"/>
              <w:rPr>
                <w:b/>
              </w:rPr>
            </w:pPr>
            <w:r w:rsidRPr="00992C8F">
              <w:rPr>
                <w:b/>
              </w:rPr>
              <w:t>Example</w:t>
            </w:r>
          </w:p>
        </w:tc>
        <w:tc>
          <w:tcPr>
            <w:tcW w:w="5541" w:type="dxa"/>
          </w:tcPr>
          <w:p w14:paraId="6DF8F31F" w14:textId="77777777" w:rsidR="00322BB6" w:rsidRPr="00992C8F" w:rsidRDefault="00322BB6" w:rsidP="00225FD6">
            <w:pPr>
              <w:pStyle w:val="TAC"/>
              <w:jc w:val="left"/>
              <w:rPr>
                <w:b/>
              </w:rPr>
            </w:pPr>
            <w:r w:rsidRPr="00992C8F">
              <w:rPr>
                <w:b/>
              </w:rPr>
              <w:t>Meaning</w:t>
            </w:r>
          </w:p>
        </w:tc>
      </w:tr>
      <w:tr w:rsidR="00322BB6" w:rsidRPr="00992C8F" w14:paraId="29E0C47B" w14:textId="77777777" w:rsidTr="00225FD6">
        <w:trPr>
          <w:cantSplit/>
        </w:trPr>
        <w:tc>
          <w:tcPr>
            <w:tcW w:w="2421" w:type="dxa"/>
          </w:tcPr>
          <w:p w14:paraId="00873B89" w14:textId="77777777" w:rsidR="00322BB6" w:rsidRDefault="00322BB6" w:rsidP="00225FD6">
            <w:pPr>
              <w:pStyle w:val="TAC"/>
              <w:jc w:val="left"/>
            </w:pPr>
            <w:r>
              <w:t>(Rel-4) Rel-6 – …: O_LOG_CHANS</w:t>
            </w:r>
          </w:p>
        </w:tc>
        <w:tc>
          <w:tcPr>
            <w:tcW w:w="5541" w:type="dxa"/>
          </w:tcPr>
          <w:p w14:paraId="5F03A513" w14:textId="77777777" w:rsidR="00322BB6" w:rsidRDefault="00322BB6" w:rsidP="00225FD6">
            <w:pPr>
              <w:pStyle w:val="TAC"/>
              <w:jc w:val="left"/>
            </w:pPr>
            <w:r>
              <w:t>Conformance requirement introduced in Rel-4, but not tested until Rel-6, where it is only applicable if O_LOG_CHANS is supported.</w:t>
            </w:r>
          </w:p>
        </w:tc>
      </w:tr>
      <w:tr w:rsidR="00322BB6" w:rsidRPr="00475C29" w14:paraId="416484C8" w14:textId="77777777" w:rsidTr="00225FD6">
        <w:trPr>
          <w:cantSplit/>
        </w:trPr>
        <w:tc>
          <w:tcPr>
            <w:tcW w:w="2421" w:type="dxa"/>
          </w:tcPr>
          <w:p w14:paraId="2EDE6FB6" w14:textId="77777777" w:rsidR="00322BB6" w:rsidRDefault="00322BB6" w:rsidP="00225FD6">
            <w:pPr>
              <w:pStyle w:val="TAC"/>
              <w:jc w:val="left"/>
            </w:pPr>
            <w:r>
              <w:t>(Rel-4) Rel-6 – …: O_LOG_CHANS, O_SHAREABLE</w:t>
            </w:r>
          </w:p>
        </w:tc>
        <w:tc>
          <w:tcPr>
            <w:tcW w:w="5541" w:type="dxa"/>
          </w:tcPr>
          <w:p w14:paraId="26706878" w14:textId="77777777" w:rsidR="00322BB6" w:rsidRDefault="00322BB6" w:rsidP="00225FD6">
            <w:pPr>
              <w:pStyle w:val="TAC"/>
              <w:jc w:val="left"/>
            </w:pPr>
            <w:r>
              <w:t>Conformance requirement introduced in Rel-4, but not tested until Rel-6, where it is only applicable if O_LOG_CHANS and O_SHAREABLE are supported.</w:t>
            </w:r>
          </w:p>
        </w:tc>
      </w:tr>
      <w:tr w:rsidR="00322BB6" w:rsidRPr="00992C8F" w14:paraId="718CF40E" w14:textId="77777777" w:rsidTr="00225FD6">
        <w:trPr>
          <w:cantSplit/>
        </w:trPr>
        <w:tc>
          <w:tcPr>
            <w:tcW w:w="2421" w:type="dxa"/>
          </w:tcPr>
          <w:p w14:paraId="4846C78B" w14:textId="77777777" w:rsidR="00322BB6" w:rsidRDefault="00322BB6" w:rsidP="00225FD6">
            <w:pPr>
              <w:pStyle w:val="TAC"/>
              <w:jc w:val="left"/>
            </w:pPr>
            <w:r>
              <w:t>Rel-6 – …: O_LOG_CHANS</w:t>
            </w:r>
          </w:p>
        </w:tc>
        <w:tc>
          <w:tcPr>
            <w:tcW w:w="5541" w:type="dxa"/>
          </w:tcPr>
          <w:p w14:paraId="5E6205FF" w14:textId="77777777" w:rsidR="00322BB6" w:rsidRDefault="00322BB6" w:rsidP="00225FD6">
            <w:pPr>
              <w:pStyle w:val="TAC"/>
              <w:jc w:val="left"/>
            </w:pPr>
            <w:r>
              <w:t>Conformance requirement introduced in Rel-6, where it is only applicable if O_LOG_CHANS is supported.</w:t>
            </w:r>
          </w:p>
        </w:tc>
      </w:tr>
      <w:tr w:rsidR="00322BB6" w:rsidRPr="00475C29" w14:paraId="5F966502" w14:textId="77777777" w:rsidTr="00225FD6">
        <w:trPr>
          <w:cantSplit/>
        </w:trPr>
        <w:tc>
          <w:tcPr>
            <w:tcW w:w="2421" w:type="dxa"/>
          </w:tcPr>
          <w:p w14:paraId="477BB6EB" w14:textId="77777777" w:rsidR="00322BB6" w:rsidRDefault="00322BB6" w:rsidP="00225FD6">
            <w:pPr>
              <w:pStyle w:val="TAC"/>
              <w:jc w:val="left"/>
            </w:pPr>
            <w:r>
              <w:t>Rel-6 – …: O_LOG_CHANS, O_SHAREABLE</w:t>
            </w:r>
          </w:p>
        </w:tc>
        <w:tc>
          <w:tcPr>
            <w:tcW w:w="5541" w:type="dxa"/>
          </w:tcPr>
          <w:p w14:paraId="70253CB2" w14:textId="77777777" w:rsidR="00322BB6" w:rsidRDefault="00322BB6" w:rsidP="00225FD6">
            <w:pPr>
              <w:pStyle w:val="TAC"/>
              <w:jc w:val="left"/>
            </w:pPr>
            <w:r>
              <w:t>Conformance requirement introduced in Rel-6, where it is only applicable if O_LOG_CHANS and O_SHAREABLE are supported.</w:t>
            </w:r>
          </w:p>
        </w:tc>
      </w:tr>
      <w:tr w:rsidR="00322BB6" w:rsidRPr="00475C29" w14:paraId="3C12D5FC" w14:textId="77777777" w:rsidTr="00225FD6">
        <w:trPr>
          <w:cantSplit/>
        </w:trPr>
        <w:tc>
          <w:tcPr>
            <w:tcW w:w="2421" w:type="dxa"/>
          </w:tcPr>
          <w:p w14:paraId="27ADF0BE" w14:textId="77777777" w:rsidR="00322BB6" w:rsidRDefault="00322BB6" w:rsidP="00225FD6">
            <w:pPr>
              <w:pStyle w:val="TAC"/>
              <w:jc w:val="left"/>
            </w:pPr>
            <w:r>
              <w:t>R99 - Rel-5</w:t>
            </w:r>
          </w:p>
        </w:tc>
        <w:tc>
          <w:tcPr>
            <w:tcW w:w="5541" w:type="dxa"/>
          </w:tcPr>
          <w:p w14:paraId="56F97BE5" w14:textId="77777777" w:rsidR="00322BB6" w:rsidRDefault="00322BB6" w:rsidP="00225FD6">
            <w:pPr>
              <w:pStyle w:val="TAC"/>
              <w:jc w:val="left"/>
            </w:pPr>
            <w:r>
              <w:t>Mandatory for all UICCs from R99 to Rel-5.</w:t>
            </w:r>
          </w:p>
        </w:tc>
      </w:tr>
      <w:tr w:rsidR="00322BB6" w:rsidRPr="00475C29" w14:paraId="1F60D2CF" w14:textId="77777777" w:rsidTr="00225FD6">
        <w:trPr>
          <w:cantSplit/>
        </w:trPr>
        <w:tc>
          <w:tcPr>
            <w:tcW w:w="2421" w:type="dxa"/>
          </w:tcPr>
          <w:p w14:paraId="39A7FD90" w14:textId="77777777" w:rsidR="00322BB6" w:rsidRDefault="00322BB6" w:rsidP="00225FD6">
            <w:pPr>
              <w:pStyle w:val="TAC"/>
              <w:jc w:val="left"/>
            </w:pPr>
            <w:r>
              <w:t>Rel-6 - …</w:t>
            </w:r>
          </w:p>
        </w:tc>
        <w:tc>
          <w:tcPr>
            <w:tcW w:w="5541" w:type="dxa"/>
          </w:tcPr>
          <w:p w14:paraId="7CB74F0E" w14:textId="77777777" w:rsidR="00322BB6" w:rsidRDefault="00322BB6" w:rsidP="00225FD6">
            <w:pPr>
              <w:pStyle w:val="TAC"/>
              <w:jc w:val="left"/>
            </w:pPr>
            <w:r>
              <w:t>Mandatory for all UICCs from all releases up to and including the current release of this document.</w:t>
            </w:r>
          </w:p>
        </w:tc>
      </w:tr>
      <w:tr w:rsidR="00322BB6" w:rsidRPr="00475C29" w14:paraId="67251E77" w14:textId="77777777" w:rsidTr="00225FD6">
        <w:trPr>
          <w:cantSplit/>
        </w:trPr>
        <w:tc>
          <w:tcPr>
            <w:tcW w:w="2421" w:type="dxa"/>
          </w:tcPr>
          <w:p w14:paraId="60841974" w14:textId="77777777" w:rsidR="00322BB6" w:rsidRDefault="00322BB6" w:rsidP="00225FD6">
            <w:pPr>
              <w:pStyle w:val="TAC"/>
              <w:jc w:val="left"/>
            </w:pPr>
            <w:r>
              <w:t>O_MONO_APP</w:t>
            </w:r>
          </w:p>
        </w:tc>
        <w:tc>
          <w:tcPr>
            <w:tcW w:w="5541" w:type="dxa"/>
          </w:tcPr>
          <w:p w14:paraId="46D15134" w14:textId="77777777" w:rsidR="00322BB6" w:rsidRDefault="00322BB6" w:rsidP="00225FD6">
            <w:pPr>
              <w:pStyle w:val="TAC"/>
              <w:jc w:val="left"/>
            </w:pPr>
            <w:r>
              <w:t>Applies to all releases, but only applicable if O_MONO_APP is supported by the UICC.</w:t>
            </w:r>
          </w:p>
        </w:tc>
      </w:tr>
      <w:tr w:rsidR="00322BB6" w:rsidRPr="00475C29" w14:paraId="618EEEB9" w14:textId="77777777" w:rsidTr="00225FD6">
        <w:trPr>
          <w:cantSplit/>
        </w:trPr>
        <w:tc>
          <w:tcPr>
            <w:tcW w:w="2421" w:type="dxa"/>
          </w:tcPr>
          <w:p w14:paraId="160EAE9F" w14:textId="77777777" w:rsidR="00322BB6" w:rsidRDefault="00322BB6" w:rsidP="00225FD6">
            <w:pPr>
              <w:pStyle w:val="TAC"/>
              <w:jc w:val="left"/>
            </w:pPr>
            <w:r>
              <w:t>M</w:t>
            </w:r>
          </w:p>
        </w:tc>
        <w:tc>
          <w:tcPr>
            <w:tcW w:w="5541" w:type="dxa"/>
          </w:tcPr>
          <w:p w14:paraId="4C4DD91C" w14:textId="77777777" w:rsidR="00322BB6" w:rsidRDefault="00322BB6" w:rsidP="00225FD6">
            <w:pPr>
              <w:pStyle w:val="TAC"/>
              <w:jc w:val="left"/>
            </w:pPr>
            <w:r>
              <w:t>Mandatory for all releases; equivalent to "R99 - …".</w:t>
            </w:r>
          </w:p>
        </w:tc>
      </w:tr>
    </w:tbl>
    <w:p w14:paraId="43690A18" w14:textId="77777777" w:rsidR="00322BB6" w:rsidRDefault="00322BB6" w:rsidP="00322BB6">
      <w:pPr>
        <w:pStyle w:val="FP"/>
      </w:pPr>
    </w:p>
    <w:p w14:paraId="2FB52139" w14:textId="77777777" w:rsidR="00322BB6" w:rsidRDefault="00322BB6" w:rsidP="00322BB6">
      <w:pPr>
        <w:pStyle w:val="Heading2"/>
        <w:tabs>
          <w:tab w:val="left" w:pos="1140"/>
        </w:tabs>
        <w:ind w:left="1140" w:hanging="1140"/>
      </w:pPr>
      <w:bookmarkStart w:id="78" w:name="_Toc11051479"/>
      <w:bookmarkStart w:id="79" w:name="_Toc44962283"/>
      <w:bookmarkStart w:id="80" w:name="_Toc51832176"/>
      <w:bookmarkStart w:id="81" w:name="_Toc199329907"/>
      <w:r>
        <w:t>3.6</w:t>
      </w:r>
      <w:r>
        <w:tab/>
        <w:t>Table of optional features</w:t>
      </w:r>
      <w:bookmarkEnd w:id="78"/>
      <w:bookmarkEnd w:id="79"/>
      <w:bookmarkEnd w:id="80"/>
      <w:bookmarkEnd w:id="81"/>
    </w:p>
    <w:p w14:paraId="52C84DC4" w14:textId="77777777" w:rsidR="00322BB6" w:rsidRDefault="00322BB6" w:rsidP="00322BB6">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695C2BAC" w14:textId="77777777" w:rsidR="00322BB6" w:rsidRDefault="00322BB6" w:rsidP="00322BB6">
      <w:r>
        <w:t>The "Option defined in Releases" column indicates the releases of the relevant core specification(s) in which the option is defined.</w:t>
      </w:r>
    </w:p>
    <w:p w14:paraId="10044CAA" w14:textId="77777777" w:rsidR="00322BB6" w:rsidRDefault="00322BB6" w:rsidP="00322BB6">
      <w:r>
        <w:t>The supplier of the implementation shall state the support of possible options in table A.1.</w:t>
      </w:r>
    </w:p>
    <w:p w14:paraId="0FFDCDCF" w14:textId="77777777" w:rsidR="00322BB6" w:rsidRPr="00936DA5" w:rsidRDefault="00322BB6" w:rsidP="00322BB6">
      <w:r>
        <w:lastRenderedPageBreak/>
        <w:t xml:space="preserve">A supplier may choose to use a single UICC and reconfigure it as required for each test; or may choose to use a number of UICCs which are based on the same platform but are configured differently. </w:t>
      </w:r>
      <w:r w:rsidRPr="00936DA5">
        <w:t xml:space="preserve">The </w:t>
      </w:r>
      <w:r>
        <w:t xml:space="preserve">supplier </w:t>
      </w:r>
      <w:r w:rsidRPr="00936DA5">
        <w:t xml:space="preserve">shall state the chosen solution and in </w:t>
      </w:r>
      <w:r>
        <w:t xml:space="preserve">the </w:t>
      </w:r>
      <w:r w:rsidRPr="00936DA5">
        <w:t>latter case shall confirm usage of identical platforms.</w:t>
      </w:r>
    </w:p>
    <w:p w14:paraId="16CD2C95" w14:textId="77777777" w:rsidR="00322BB6" w:rsidRDefault="00322BB6" w:rsidP="00322BB6">
      <w:pPr>
        <w:pStyle w:val="TH"/>
      </w:pPr>
      <w: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322BB6" w14:paraId="179767A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8341450" w14:textId="77777777" w:rsidR="00322BB6" w:rsidRDefault="00322BB6" w:rsidP="00225FD6">
            <w:pPr>
              <w:pStyle w:val="TAH"/>
              <w:jc w:val="left"/>
            </w:pPr>
            <w:r>
              <w:t>Option</w:t>
            </w:r>
          </w:p>
        </w:tc>
        <w:tc>
          <w:tcPr>
            <w:tcW w:w="635" w:type="dxa"/>
            <w:tcBorders>
              <w:top w:val="single" w:sz="6" w:space="0" w:color="auto"/>
              <w:left w:val="single" w:sz="6" w:space="0" w:color="auto"/>
              <w:bottom w:val="single" w:sz="6" w:space="0" w:color="auto"/>
              <w:right w:val="single" w:sz="6" w:space="0" w:color="auto"/>
            </w:tcBorders>
          </w:tcPr>
          <w:p w14:paraId="60FC2624" w14:textId="77777777" w:rsidR="00322BB6" w:rsidRDefault="00322BB6" w:rsidP="00225FD6">
            <w:pPr>
              <w:pStyle w:val="TAH"/>
            </w:pPr>
            <w:r>
              <w:t>Status</w:t>
            </w:r>
          </w:p>
        </w:tc>
        <w:tc>
          <w:tcPr>
            <w:tcW w:w="1858" w:type="dxa"/>
            <w:tcBorders>
              <w:top w:val="single" w:sz="6" w:space="0" w:color="auto"/>
              <w:left w:val="single" w:sz="6" w:space="0" w:color="auto"/>
              <w:bottom w:val="single" w:sz="6" w:space="0" w:color="auto"/>
              <w:right w:val="single" w:sz="6" w:space="0" w:color="auto"/>
            </w:tcBorders>
          </w:tcPr>
          <w:p w14:paraId="44500E31" w14:textId="77777777" w:rsidR="00322BB6" w:rsidRDefault="00322BB6" w:rsidP="00225FD6">
            <w:pPr>
              <w:pStyle w:val="TAH"/>
            </w:pPr>
            <w:r>
              <w:t>Option defined in Releases</w:t>
            </w:r>
          </w:p>
        </w:tc>
        <w:tc>
          <w:tcPr>
            <w:tcW w:w="774" w:type="dxa"/>
            <w:tcBorders>
              <w:top w:val="single" w:sz="6" w:space="0" w:color="auto"/>
              <w:left w:val="single" w:sz="6" w:space="0" w:color="auto"/>
              <w:bottom w:val="single" w:sz="6" w:space="0" w:color="auto"/>
              <w:right w:val="single" w:sz="6" w:space="0" w:color="auto"/>
            </w:tcBorders>
          </w:tcPr>
          <w:p w14:paraId="4E3D42D8" w14:textId="77777777" w:rsidR="00322BB6" w:rsidRDefault="00322BB6" w:rsidP="00225FD6">
            <w:pPr>
              <w:pStyle w:val="TAH"/>
            </w:pPr>
            <w:r>
              <w:t>Support</w:t>
            </w:r>
          </w:p>
        </w:tc>
        <w:tc>
          <w:tcPr>
            <w:tcW w:w="1905" w:type="dxa"/>
            <w:tcBorders>
              <w:top w:val="single" w:sz="6" w:space="0" w:color="auto"/>
              <w:left w:val="single" w:sz="6" w:space="0" w:color="auto"/>
              <w:bottom w:val="single" w:sz="6" w:space="0" w:color="auto"/>
              <w:right w:val="single" w:sz="6" w:space="0" w:color="auto"/>
            </w:tcBorders>
          </w:tcPr>
          <w:p w14:paraId="1F3A3887" w14:textId="77777777" w:rsidR="00322BB6" w:rsidRDefault="00322BB6" w:rsidP="00225FD6">
            <w:pPr>
              <w:pStyle w:val="TAH"/>
            </w:pPr>
            <w:r>
              <w:t>Mnemonic</w:t>
            </w:r>
          </w:p>
        </w:tc>
      </w:tr>
      <w:tr w:rsidR="00322BB6" w14:paraId="03D1BF8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66FB4D4" w14:textId="77777777" w:rsidR="00322BB6" w:rsidRDefault="00322BB6" w:rsidP="00225FD6">
            <w:pPr>
              <w:pStyle w:val="TAH"/>
              <w:jc w:val="left"/>
              <w:rPr>
                <w:b w:val="0"/>
                <w:bCs/>
              </w:rPr>
            </w:pPr>
            <w:r>
              <w:rPr>
                <w:b w:val="0"/>
                <w:bCs/>
              </w:rPr>
              <w:t>ID-1 UICC</w:t>
            </w:r>
          </w:p>
        </w:tc>
        <w:tc>
          <w:tcPr>
            <w:tcW w:w="635" w:type="dxa"/>
            <w:tcBorders>
              <w:top w:val="single" w:sz="6" w:space="0" w:color="auto"/>
              <w:left w:val="single" w:sz="6" w:space="0" w:color="auto"/>
              <w:bottom w:val="single" w:sz="6" w:space="0" w:color="auto"/>
              <w:right w:val="single" w:sz="6" w:space="0" w:color="auto"/>
            </w:tcBorders>
          </w:tcPr>
          <w:p w14:paraId="2678EFF9" w14:textId="77777777" w:rsidR="00322BB6" w:rsidRDefault="00322BB6" w:rsidP="00225FD6">
            <w:pPr>
              <w:pStyle w:val="TAH"/>
              <w:rPr>
                <w:b w:val="0"/>
                <w:bCs/>
              </w:rPr>
            </w:pPr>
            <w:r>
              <w:rPr>
                <w:b w:val="0"/>
              </w:rPr>
              <w:t>O.1</w:t>
            </w:r>
          </w:p>
        </w:tc>
        <w:tc>
          <w:tcPr>
            <w:tcW w:w="1858" w:type="dxa"/>
            <w:tcBorders>
              <w:top w:val="single" w:sz="6" w:space="0" w:color="auto"/>
              <w:left w:val="single" w:sz="6" w:space="0" w:color="auto"/>
              <w:bottom w:val="single" w:sz="6" w:space="0" w:color="auto"/>
              <w:right w:val="single" w:sz="6" w:space="0" w:color="auto"/>
            </w:tcBorders>
          </w:tcPr>
          <w:p w14:paraId="089AFDD3"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D083D60" w14:textId="77777777" w:rsidR="00322BB6" w:rsidRDefault="00322BB6" w:rsidP="00225FD6">
            <w:pPr>
              <w:pStyle w:val="TAC"/>
              <w:rPr>
                <w:b/>
              </w:rPr>
            </w:pPr>
          </w:p>
        </w:tc>
        <w:tc>
          <w:tcPr>
            <w:tcW w:w="1905" w:type="dxa"/>
            <w:tcBorders>
              <w:top w:val="single" w:sz="6" w:space="0" w:color="auto"/>
              <w:left w:val="single" w:sz="6" w:space="0" w:color="auto"/>
              <w:bottom w:val="single" w:sz="6" w:space="0" w:color="auto"/>
              <w:right w:val="single" w:sz="6" w:space="0" w:color="auto"/>
            </w:tcBorders>
          </w:tcPr>
          <w:p w14:paraId="00276EC9" w14:textId="77777777" w:rsidR="00322BB6" w:rsidRDefault="00322BB6" w:rsidP="00225FD6">
            <w:pPr>
              <w:pStyle w:val="TAH"/>
              <w:rPr>
                <w:b w:val="0"/>
                <w:bCs/>
              </w:rPr>
            </w:pPr>
            <w:r>
              <w:rPr>
                <w:b w:val="0"/>
              </w:rPr>
              <w:t>O_ID1_UICC</w:t>
            </w:r>
          </w:p>
        </w:tc>
      </w:tr>
      <w:tr w:rsidR="00322BB6" w14:paraId="29A7C381"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20AC9155" w14:textId="77777777" w:rsidR="00322BB6" w:rsidRDefault="00322BB6" w:rsidP="00225FD6">
            <w:pPr>
              <w:pStyle w:val="TAH"/>
              <w:jc w:val="left"/>
              <w:rPr>
                <w:b w:val="0"/>
                <w:bCs/>
              </w:rPr>
            </w:pPr>
            <w:r>
              <w:rPr>
                <w:b w:val="0"/>
                <w:bCs/>
              </w:rPr>
              <w:t>Plug-in UICC</w:t>
            </w:r>
          </w:p>
        </w:tc>
        <w:tc>
          <w:tcPr>
            <w:tcW w:w="635" w:type="dxa"/>
            <w:tcBorders>
              <w:top w:val="nil"/>
              <w:left w:val="single" w:sz="6" w:space="0" w:color="auto"/>
              <w:bottom w:val="single" w:sz="6" w:space="0" w:color="auto"/>
              <w:right w:val="single" w:sz="6" w:space="0" w:color="auto"/>
            </w:tcBorders>
          </w:tcPr>
          <w:p w14:paraId="17502716"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78F822EF" w14:textId="77777777" w:rsidR="00322BB6" w:rsidRDefault="00322BB6" w:rsidP="00225FD6">
            <w:pPr>
              <w:pStyle w:val="TAC"/>
            </w:pPr>
            <w:r>
              <w:t>R99</w:t>
            </w:r>
          </w:p>
        </w:tc>
        <w:tc>
          <w:tcPr>
            <w:tcW w:w="774" w:type="dxa"/>
            <w:tcBorders>
              <w:top w:val="nil"/>
              <w:left w:val="single" w:sz="6" w:space="0" w:color="auto"/>
              <w:bottom w:val="single" w:sz="6" w:space="0" w:color="auto"/>
              <w:right w:val="single" w:sz="6" w:space="0" w:color="auto"/>
            </w:tcBorders>
          </w:tcPr>
          <w:p w14:paraId="62612C43"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44EBEB1E" w14:textId="77777777" w:rsidR="00322BB6" w:rsidRDefault="00322BB6" w:rsidP="00225FD6">
            <w:pPr>
              <w:pStyle w:val="TAH"/>
              <w:rPr>
                <w:b w:val="0"/>
                <w:bCs/>
              </w:rPr>
            </w:pPr>
            <w:r>
              <w:rPr>
                <w:b w:val="0"/>
              </w:rPr>
              <w:t>O_PLUG_IN_UICC</w:t>
            </w:r>
          </w:p>
        </w:tc>
      </w:tr>
      <w:tr w:rsidR="00322BB6" w14:paraId="0F686D6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403EB08" w14:textId="77777777" w:rsidR="00322BB6" w:rsidRDefault="00322BB6" w:rsidP="00225FD6">
            <w:pPr>
              <w:pStyle w:val="TALChar"/>
            </w:pPr>
            <w: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14:paraId="455C4A1A"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0093AA2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BF26FE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EBCE34A" w14:textId="77777777" w:rsidR="00322BB6" w:rsidRDefault="00322BB6" w:rsidP="00225FD6">
            <w:pPr>
              <w:pStyle w:val="TAC"/>
            </w:pPr>
            <w:r>
              <w:t>O_TYPE_1</w:t>
            </w:r>
          </w:p>
        </w:tc>
      </w:tr>
      <w:tr w:rsidR="00322BB6" w14:paraId="5A91850D"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43A6C0D" w14:textId="77777777" w:rsidR="00322BB6" w:rsidRDefault="00322BB6" w:rsidP="00225FD6">
            <w:pPr>
              <w:pStyle w:val="TALChar"/>
            </w:pPr>
            <w: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14:paraId="405001D2"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5862999F"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9AC5BC7"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449B42A" w14:textId="77777777" w:rsidR="00322BB6" w:rsidRDefault="00322BB6" w:rsidP="00225FD6">
            <w:pPr>
              <w:pStyle w:val="TAC"/>
            </w:pPr>
            <w:r>
              <w:t>O_TYPE_2</w:t>
            </w:r>
          </w:p>
        </w:tc>
      </w:tr>
      <w:tr w:rsidR="00322BB6" w14:paraId="730A335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BAA1CBD" w14:textId="77777777" w:rsidR="00322BB6" w:rsidRDefault="00322BB6" w:rsidP="00225FD6">
            <w:pPr>
              <w:pStyle w:val="TALChar"/>
            </w:pPr>
            <w:r>
              <w:t>T=0</w:t>
            </w:r>
          </w:p>
        </w:tc>
        <w:tc>
          <w:tcPr>
            <w:tcW w:w="635" w:type="dxa"/>
            <w:tcBorders>
              <w:top w:val="single" w:sz="6" w:space="0" w:color="auto"/>
              <w:left w:val="single" w:sz="6" w:space="0" w:color="auto"/>
              <w:bottom w:val="single" w:sz="6" w:space="0" w:color="auto"/>
              <w:right w:val="single" w:sz="6" w:space="0" w:color="auto"/>
            </w:tcBorders>
          </w:tcPr>
          <w:p w14:paraId="681D5068"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47A28624"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100DD2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9322033" w14:textId="77777777" w:rsidR="00322BB6" w:rsidRDefault="00322BB6" w:rsidP="00225FD6">
            <w:pPr>
              <w:pStyle w:val="TAC"/>
            </w:pPr>
            <w:r>
              <w:t>O_T0</w:t>
            </w:r>
          </w:p>
        </w:tc>
      </w:tr>
      <w:tr w:rsidR="00322BB6" w14:paraId="7B46396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6960A99B" w14:textId="77777777" w:rsidR="00322BB6" w:rsidRDefault="00322BB6" w:rsidP="00225FD6">
            <w:pPr>
              <w:pStyle w:val="TALChar"/>
            </w:pPr>
            <w:r>
              <w:t>T=1</w:t>
            </w:r>
          </w:p>
        </w:tc>
        <w:tc>
          <w:tcPr>
            <w:tcW w:w="635" w:type="dxa"/>
            <w:tcBorders>
              <w:top w:val="single" w:sz="6" w:space="0" w:color="auto"/>
              <w:left w:val="single" w:sz="6" w:space="0" w:color="auto"/>
              <w:bottom w:val="single" w:sz="6" w:space="0" w:color="auto"/>
              <w:right w:val="single" w:sz="6" w:space="0" w:color="auto"/>
            </w:tcBorders>
          </w:tcPr>
          <w:p w14:paraId="3C579C37"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0810BBF5"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5074E8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45CE83E" w14:textId="77777777" w:rsidR="00322BB6" w:rsidRDefault="00322BB6" w:rsidP="00225FD6">
            <w:pPr>
              <w:pStyle w:val="TAC"/>
            </w:pPr>
            <w:r>
              <w:t>O_T1</w:t>
            </w:r>
          </w:p>
        </w:tc>
      </w:tr>
      <w:tr w:rsidR="00322BB6" w14:paraId="7433730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0155566" w14:textId="77777777" w:rsidR="00322BB6" w:rsidRDefault="00322BB6" w:rsidP="00225FD6">
            <w:pPr>
              <w:pStyle w:val="TALChar"/>
            </w:pPr>
            <w:r>
              <w:t>Mono application UICC</w:t>
            </w:r>
          </w:p>
        </w:tc>
        <w:tc>
          <w:tcPr>
            <w:tcW w:w="635" w:type="dxa"/>
            <w:tcBorders>
              <w:top w:val="single" w:sz="6" w:space="0" w:color="auto"/>
              <w:left w:val="single" w:sz="6" w:space="0" w:color="auto"/>
              <w:bottom w:val="single" w:sz="6" w:space="0" w:color="auto"/>
              <w:right w:val="single" w:sz="6" w:space="0" w:color="auto"/>
            </w:tcBorders>
          </w:tcPr>
          <w:p w14:paraId="5D7A0564"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D2DB747"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DDCF27D"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04F7B21" w14:textId="77777777" w:rsidR="00322BB6" w:rsidRDefault="00322BB6" w:rsidP="00225FD6">
            <w:pPr>
              <w:pStyle w:val="TAC"/>
            </w:pPr>
            <w:r>
              <w:t>O_MONO_APP</w:t>
            </w:r>
          </w:p>
        </w:tc>
      </w:tr>
      <w:tr w:rsidR="00322BB6" w14:paraId="28EA35D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4D0F622" w14:textId="77777777" w:rsidR="00322BB6" w:rsidRDefault="00322BB6" w:rsidP="00225FD6">
            <w:pPr>
              <w:pStyle w:val="TALChar"/>
            </w:pPr>
            <w:r>
              <w:t>Multi-application UICC</w:t>
            </w:r>
          </w:p>
        </w:tc>
        <w:tc>
          <w:tcPr>
            <w:tcW w:w="635" w:type="dxa"/>
            <w:tcBorders>
              <w:top w:val="single" w:sz="6" w:space="0" w:color="auto"/>
              <w:left w:val="single" w:sz="6" w:space="0" w:color="auto"/>
              <w:bottom w:val="single" w:sz="6" w:space="0" w:color="auto"/>
              <w:right w:val="single" w:sz="6" w:space="0" w:color="auto"/>
            </w:tcBorders>
          </w:tcPr>
          <w:p w14:paraId="0F7F7CDA"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8E56C7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47F170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AA4374D" w14:textId="77777777" w:rsidR="00322BB6" w:rsidRDefault="00322BB6" w:rsidP="00225FD6">
            <w:pPr>
              <w:pStyle w:val="TAC"/>
            </w:pPr>
            <w:r>
              <w:t>O_MULTI_APP</w:t>
            </w:r>
          </w:p>
        </w:tc>
      </w:tr>
      <w:tr w:rsidR="00322BB6" w14:paraId="1C78B626"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C1FC9FA" w14:textId="77777777" w:rsidR="00322BB6" w:rsidRDefault="00322BB6" w:rsidP="00225FD6">
            <w:pPr>
              <w:pStyle w:val="TALChar"/>
            </w:pPr>
            <w:r>
              <w:t>Single verification capable UICC</w:t>
            </w:r>
          </w:p>
        </w:tc>
        <w:tc>
          <w:tcPr>
            <w:tcW w:w="635" w:type="dxa"/>
            <w:tcBorders>
              <w:top w:val="single" w:sz="6" w:space="0" w:color="auto"/>
              <w:left w:val="single" w:sz="6" w:space="0" w:color="auto"/>
              <w:bottom w:val="single" w:sz="6" w:space="0" w:color="auto"/>
              <w:right w:val="single" w:sz="6" w:space="0" w:color="auto"/>
            </w:tcBorders>
          </w:tcPr>
          <w:p w14:paraId="2A944BFF"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163436C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6C2537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AD585BE" w14:textId="77777777" w:rsidR="00322BB6" w:rsidRDefault="00322BB6" w:rsidP="00225FD6">
            <w:pPr>
              <w:pStyle w:val="TAC"/>
            </w:pPr>
            <w:r>
              <w:t>O_SINGLE_VER</w:t>
            </w:r>
          </w:p>
        </w:tc>
      </w:tr>
      <w:tr w:rsidR="00322BB6" w14:paraId="3D036B50"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DF0877A" w14:textId="77777777" w:rsidR="00322BB6" w:rsidRDefault="00322BB6" w:rsidP="00225FD6">
            <w:pPr>
              <w:pStyle w:val="TALChar"/>
            </w:pPr>
            <w:r>
              <w:t>Multi-verification capable UICC</w:t>
            </w:r>
          </w:p>
        </w:tc>
        <w:tc>
          <w:tcPr>
            <w:tcW w:w="635" w:type="dxa"/>
            <w:tcBorders>
              <w:top w:val="single" w:sz="6" w:space="0" w:color="auto"/>
              <w:left w:val="single" w:sz="6" w:space="0" w:color="auto"/>
              <w:bottom w:val="single" w:sz="6" w:space="0" w:color="auto"/>
              <w:right w:val="single" w:sz="6" w:space="0" w:color="auto"/>
            </w:tcBorders>
          </w:tcPr>
          <w:p w14:paraId="6F8A2B95"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22B6F24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F79976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6B37103" w14:textId="77777777" w:rsidR="00322BB6" w:rsidRDefault="00322BB6" w:rsidP="00225FD6">
            <w:pPr>
              <w:pStyle w:val="TAC"/>
            </w:pPr>
            <w:r>
              <w:t>O_MULTI_VER</w:t>
            </w:r>
          </w:p>
        </w:tc>
      </w:tr>
      <w:tr w:rsidR="00322BB6" w14:paraId="45AC545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738B321" w14:textId="77777777" w:rsidR="00322BB6" w:rsidRDefault="00322BB6" w:rsidP="00225FD6">
            <w:pPr>
              <w:pStyle w:val="TALChar"/>
            </w:pPr>
            <w: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14:paraId="653CD55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69D29C4A"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4FC2A99C"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79F1A0A2" w14:textId="77777777" w:rsidR="00322BB6" w:rsidRDefault="00322BB6" w:rsidP="00225FD6">
            <w:pPr>
              <w:pStyle w:val="TAC"/>
            </w:pPr>
            <w:r>
              <w:t>O_LOG_CHANS</w:t>
            </w:r>
          </w:p>
        </w:tc>
      </w:tr>
      <w:tr w:rsidR="00322BB6" w14:paraId="55CD14E7"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F2BB629" w14:textId="77777777" w:rsidR="00322BB6" w:rsidRDefault="00322BB6" w:rsidP="00225FD6">
            <w:pPr>
              <w:pStyle w:val="TALChar"/>
            </w:pPr>
            <w: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14:paraId="4AF8441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1584613"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285111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5ED25B9" w14:textId="77777777" w:rsidR="00322BB6" w:rsidRDefault="00322BB6" w:rsidP="00225FD6">
            <w:pPr>
              <w:pStyle w:val="TAC"/>
            </w:pPr>
            <w:r>
              <w:t>O_LOG_CHANS_34</w:t>
            </w:r>
          </w:p>
        </w:tc>
      </w:tr>
      <w:tr w:rsidR="00322BB6" w14:paraId="779B102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7A7D4EF" w14:textId="77777777" w:rsidR="00322BB6" w:rsidRDefault="00322BB6" w:rsidP="00225FD6">
            <w:pPr>
              <w:pStyle w:val="TALChar"/>
            </w:pPr>
            <w:r>
              <w:t>Shareable files</w:t>
            </w:r>
          </w:p>
        </w:tc>
        <w:tc>
          <w:tcPr>
            <w:tcW w:w="635" w:type="dxa"/>
            <w:tcBorders>
              <w:top w:val="single" w:sz="6" w:space="0" w:color="auto"/>
              <w:left w:val="single" w:sz="6" w:space="0" w:color="auto"/>
              <w:bottom w:val="single" w:sz="6" w:space="0" w:color="auto"/>
              <w:right w:val="single" w:sz="6" w:space="0" w:color="auto"/>
            </w:tcBorders>
          </w:tcPr>
          <w:p w14:paraId="3CA0A7B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A4E2D74"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432BA8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92A5210" w14:textId="77777777" w:rsidR="00322BB6" w:rsidRDefault="00322BB6" w:rsidP="00225FD6">
            <w:pPr>
              <w:pStyle w:val="TAC"/>
            </w:pPr>
            <w:r>
              <w:t>O_SHAREABLE</w:t>
            </w:r>
          </w:p>
        </w:tc>
      </w:tr>
      <w:tr w:rsidR="00322BB6" w14:paraId="443FCE5C"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2C83217" w14:textId="77777777" w:rsidR="00322BB6" w:rsidRDefault="00322BB6" w:rsidP="00225FD6">
            <w:pPr>
              <w:pStyle w:val="TALChar"/>
            </w:pPr>
            <w:r>
              <w:t>Non-shareable files</w:t>
            </w:r>
          </w:p>
        </w:tc>
        <w:tc>
          <w:tcPr>
            <w:tcW w:w="635" w:type="dxa"/>
            <w:tcBorders>
              <w:top w:val="single" w:sz="6" w:space="0" w:color="auto"/>
              <w:left w:val="single" w:sz="6" w:space="0" w:color="auto"/>
              <w:bottom w:val="single" w:sz="6" w:space="0" w:color="auto"/>
              <w:right w:val="single" w:sz="6" w:space="0" w:color="auto"/>
            </w:tcBorders>
          </w:tcPr>
          <w:p w14:paraId="253668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356056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0618FC0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78995AD" w14:textId="77777777" w:rsidR="00322BB6" w:rsidRDefault="00322BB6" w:rsidP="00225FD6">
            <w:pPr>
              <w:pStyle w:val="TAC"/>
            </w:pPr>
            <w:r>
              <w:t>O_NON_SHAREABLE</w:t>
            </w:r>
          </w:p>
        </w:tc>
      </w:tr>
      <w:tr w:rsidR="00322BB6" w14:paraId="5F5CD41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DC8852" w14:textId="77777777" w:rsidR="00322BB6" w:rsidRDefault="00322BB6" w:rsidP="00225FD6">
            <w:pPr>
              <w:pStyle w:val="TALChar"/>
            </w:pPr>
            <w:r>
              <w:t>GET CHALLENGE</w:t>
            </w:r>
          </w:p>
        </w:tc>
        <w:tc>
          <w:tcPr>
            <w:tcW w:w="635" w:type="dxa"/>
            <w:tcBorders>
              <w:top w:val="single" w:sz="6" w:space="0" w:color="auto"/>
              <w:left w:val="single" w:sz="6" w:space="0" w:color="auto"/>
              <w:bottom w:val="single" w:sz="6" w:space="0" w:color="auto"/>
              <w:right w:val="single" w:sz="6" w:space="0" w:color="auto"/>
            </w:tcBorders>
          </w:tcPr>
          <w:p w14:paraId="4D669704"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3BC5D8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1C5BEA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D465CA5" w14:textId="77777777" w:rsidR="00322BB6" w:rsidRDefault="00322BB6" w:rsidP="00225FD6">
            <w:pPr>
              <w:pStyle w:val="TAC"/>
            </w:pPr>
            <w:r>
              <w:t>O_GET_CHALLENGE</w:t>
            </w:r>
          </w:p>
        </w:tc>
      </w:tr>
      <w:tr w:rsidR="00322BB6" w14:paraId="70A7529E"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074198BB" w14:textId="77777777" w:rsidR="00322BB6" w:rsidRDefault="00322BB6" w:rsidP="00225FD6">
            <w:pPr>
              <w:pStyle w:val="TAH"/>
              <w:jc w:val="left"/>
              <w:rPr>
                <w:b w:val="0"/>
                <w:bCs/>
              </w:rPr>
            </w:pPr>
            <w:r>
              <w:rPr>
                <w:b w:val="0"/>
                <w:bCs/>
              </w:rPr>
              <w:t>Mini-UICC</w:t>
            </w:r>
          </w:p>
        </w:tc>
        <w:tc>
          <w:tcPr>
            <w:tcW w:w="635" w:type="dxa"/>
            <w:tcBorders>
              <w:top w:val="nil"/>
              <w:left w:val="single" w:sz="6" w:space="0" w:color="auto"/>
              <w:bottom w:val="single" w:sz="6" w:space="0" w:color="auto"/>
              <w:right w:val="single" w:sz="6" w:space="0" w:color="auto"/>
            </w:tcBorders>
          </w:tcPr>
          <w:p w14:paraId="7A8CE2A5"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09DFD44C" w14:textId="77777777" w:rsidR="00322BB6" w:rsidRDefault="00322BB6" w:rsidP="00225FD6">
            <w:pPr>
              <w:pStyle w:val="TAC"/>
            </w:pPr>
            <w:r>
              <w:t>Rel-6</w:t>
            </w:r>
          </w:p>
        </w:tc>
        <w:tc>
          <w:tcPr>
            <w:tcW w:w="774" w:type="dxa"/>
            <w:tcBorders>
              <w:top w:val="nil"/>
              <w:left w:val="single" w:sz="6" w:space="0" w:color="auto"/>
              <w:bottom w:val="single" w:sz="6" w:space="0" w:color="auto"/>
              <w:right w:val="single" w:sz="6" w:space="0" w:color="auto"/>
            </w:tcBorders>
          </w:tcPr>
          <w:p w14:paraId="6AE020ED"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335C2294" w14:textId="77777777" w:rsidR="00322BB6" w:rsidRDefault="00322BB6" w:rsidP="00225FD6">
            <w:pPr>
              <w:pStyle w:val="TAH"/>
              <w:rPr>
                <w:b w:val="0"/>
                <w:bCs/>
              </w:rPr>
            </w:pPr>
            <w:r>
              <w:rPr>
                <w:b w:val="0"/>
              </w:rPr>
              <w:t>O_MINI_UICC</w:t>
            </w:r>
          </w:p>
        </w:tc>
      </w:tr>
      <w:tr w:rsidR="00322BB6" w14:paraId="4A0EF019"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1962D8" w14:textId="77777777" w:rsidR="00322BB6" w:rsidRDefault="00322BB6" w:rsidP="00225FD6">
            <w:pPr>
              <w:pStyle w:val="TALChar"/>
            </w:pPr>
            <w:r>
              <w:t>(F, D) = (512, 64)</w:t>
            </w:r>
          </w:p>
        </w:tc>
        <w:tc>
          <w:tcPr>
            <w:tcW w:w="635" w:type="dxa"/>
            <w:tcBorders>
              <w:top w:val="single" w:sz="6" w:space="0" w:color="auto"/>
              <w:left w:val="single" w:sz="6" w:space="0" w:color="auto"/>
              <w:bottom w:val="single" w:sz="6" w:space="0" w:color="auto"/>
              <w:right w:val="single" w:sz="6" w:space="0" w:color="auto"/>
            </w:tcBorders>
          </w:tcPr>
          <w:p w14:paraId="0EF1E498"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0DB52D0"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2904ED3A"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D0D80B2" w14:textId="77777777" w:rsidR="00322BB6" w:rsidRDefault="00322BB6" w:rsidP="00225FD6">
            <w:pPr>
              <w:pStyle w:val="TAC"/>
            </w:pPr>
            <w:r>
              <w:t>O_F_D_512_64</w:t>
            </w:r>
          </w:p>
        </w:tc>
      </w:tr>
      <w:tr w:rsidR="00322BB6" w14:paraId="085C0CAA"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A1DDB34" w14:textId="77777777" w:rsidR="00322BB6" w:rsidRDefault="00322BB6" w:rsidP="00225FD6">
            <w:pPr>
              <w:pStyle w:val="TALChar"/>
            </w:pPr>
            <w:r>
              <w:t>Low impedance drivers</w:t>
            </w:r>
          </w:p>
        </w:tc>
        <w:tc>
          <w:tcPr>
            <w:tcW w:w="635" w:type="dxa"/>
            <w:tcBorders>
              <w:top w:val="single" w:sz="6" w:space="0" w:color="auto"/>
              <w:left w:val="single" w:sz="6" w:space="0" w:color="auto"/>
              <w:bottom w:val="single" w:sz="6" w:space="0" w:color="auto"/>
              <w:right w:val="single" w:sz="6" w:space="0" w:color="auto"/>
            </w:tcBorders>
          </w:tcPr>
          <w:p w14:paraId="266F37DA"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13BE777F"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0CFAF9B0"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3499168" w14:textId="77777777" w:rsidR="00322BB6" w:rsidRDefault="00322BB6" w:rsidP="00225FD6">
            <w:pPr>
              <w:pStyle w:val="TAC"/>
            </w:pPr>
            <w:r>
              <w:t>O_LOW_IMPEDANCE</w:t>
            </w:r>
          </w:p>
        </w:tc>
      </w:tr>
      <w:tr w:rsidR="00322BB6" w14:paraId="7E6A22DF"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E5E8CFB" w14:textId="77777777" w:rsidR="00322BB6" w:rsidRDefault="00322BB6" w:rsidP="00225FD6">
            <w:pPr>
              <w:pStyle w:val="TALChar"/>
            </w:pPr>
            <w:r>
              <w:t>BER-TLV structure EFs</w:t>
            </w:r>
          </w:p>
        </w:tc>
        <w:tc>
          <w:tcPr>
            <w:tcW w:w="635" w:type="dxa"/>
            <w:tcBorders>
              <w:top w:val="single" w:sz="6" w:space="0" w:color="auto"/>
              <w:left w:val="single" w:sz="6" w:space="0" w:color="auto"/>
              <w:bottom w:val="single" w:sz="6" w:space="0" w:color="auto"/>
              <w:right w:val="single" w:sz="6" w:space="0" w:color="auto"/>
            </w:tcBorders>
          </w:tcPr>
          <w:p w14:paraId="1C534E01"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42E44784"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4A9873E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5A38D22" w14:textId="77777777" w:rsidR="00322BB6" w:rsidRDefault="00322BB6" w:rsidP="00225FD6">
            <w:pPr>
              <w:pStyle w:val="TAC"/>
            </w:pPr>
            <w:r>
              <w:t>O_BER_TLV_FILES</w:t>
            </w:r>
          </w:p>
        </w:tc>
      </w:tr>
      <w:tr w:rsidR="00322BB6" w14:paraId="6C5F9641"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8C8B6D4" w14:textId="77777777" w:rsidR="00322BB6" w:rsidRDefault="00322BB6" w:rsidP="00225FD6">
            <w:pPr>
              <w:pStyle w:val="TALChar"/>
            </w:pPr>
            <w:r w:rsidRPr="00166A23">
              <w:t xml:space="preserve">GET IDENTITY </w:t>
            </w:r>
            <w:r>
              <w:t>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14:paraId="571AB9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74D74EC" w14:textId="77777777" w:rsidR="00322BB6" w:rsidRDefault="00322BB6" w:rsidP="00225FD6">
            <w:pPr>
              <w:pStyle w:val="TAC"/>
            </w:pPr>
            <w:r>
              <w:t>Rel-15</w:t>
            </w:r>
          </w:p>
        </w:tc>
        <w:tc>
          <w:tcPr>
            <w:tcW w:w="774" w:type="dxa"/>
            <w:tcBorders>
              <w:top w:val="single" w:sz="6" w:space="0" w:color="auto"/>
              <w:left w:val="single" w:sz="6" w:space="0" w:color="auto"/>
              <w:bottom w:val="single" w:sz="6" w:space="0" w:color="auto"/>
              <w:right w:val="single" w:sz="6" w:space="0" w:color="auto"/>
            </w:tcBorders>
          </w:tcPr>
          <w:p w14:paraId="318B50A3"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8A13AF5" w14:textId="77777777" w:rsidR="00322BB6" w:rsidRDefault="00322BB6" w:rsidP="00225FD6">
            <w:pPr>
              <w:pStyle w:val="TAC"/>
            </w:pPr>
            <w:r>
              <w:rPr>
                <w:snapToGrid w:val="0"/>
              </w:rPr>
              <w:t>O_</w:t>
            </w:r>
            <w:r w:rsidRPr="00166A23">
              <w:rPr>
                <w:snapToGrid w:val="0"/>
              </w:rPr>
              <w:t>GET IDENTITY</w:t>
            </w:r>
            <w:r>
              <w:rPr>
                <w:snapToGrid w:val="0"/>
              </w:rPr>
              <w:t>_SUCI</w:t>
            </w:r>
          </w:p>
        </w:tc>
      </w:tr>
      <w:tr w:rsidR="00B47CC8" w14:paraId="5EE1F879"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6516E7EC" w14:textId="4B439B6E" w:rsidR="00B47CC8" w:rsidRPr="00166A23" w:rsidRDefault="00B47CC8" w:rsidP="00B47CC8">
            <w:pPr>
              <w:pStyle w:val="TALChar"/>
            </w:pPr>
            <w:r>
              <w:t>USIM supporting non-IMSI SUPI type</w:t>
            </w:r>
          </w:p>
        </w:tc>
        <w:tc>
          <w:tcPr>
            <w:tcW w:w="635" w:type="dxa"/>
            <w:tcBorders>
              <w:top w:val="single" w:sz="6" w:space="0" w:color="auto"/>
              <w:left w:val="single" w:sz="6" w:space="0" w:color="auto"/>
              <w:bottom w:val="single" w:sz="6" w:space="0" w:color="auto"/>
              <w:right w:val="single" w:sz="6" w:space="0" w:color="auto"/>
            </w:tcBorders>
          </w:tcPr>
          <w:p w14:paraId="3ACC4198" w14:textId="7BAE98CF" w:rsidR="00B47CC8" w:rsidRDefault="00B47CC8" w:rsidP="00B47CC8">
            <w:pPr>
              <w:pStyle w:val="TAC"/>
            </w:pPr>
            <w:r>
              <w:rPr>
                <w:rFonts w:eastAsia="SimSun" w:hint="eastAsia"/>
                <w:lang w:val="en-US" w:eastAsia="zh-CN"/>
              </w:rPr>
              <w:t>O</w:t>
            </w:r>
          </w:p>
        </w:tc>
        <w:tc>
          <w:tcPr>
            <w:tcW w:w="1858" w:type="dxa"/>
            <w:tcBorders>
              <w:top w:val="single" w:sz="6" w:space="0" w:color="auto"/>
              <w:left w:val="single" w:sz="6" w:space="0" w:color="auto"/>
              <w:bottom w:val="single" w:sz="6" w:space="0" w:color="auto"/>
              <w:right w:val="single" w:sz="6" w:space="0" w:color="auto"/>
            </w:tcBorders>
          </w:tcPr>
          <w:p w14:paraId="48FD3D88" w14:textId="742949D6" w:rsidR="00B47CC8" w:rsidRDefault="00B47CC8" w:rsidP="00B47CC8">
            <w:pPr>
              <w:pStyle w:val="TAC"/>
            </w:pPr>
            <w:r>
              <w:rPr>
                <w:rFonts w:eastAsia="DengXian"/>
              </w:rPr>
              <w:t>Rel-1</w:t>
            </w:r>
            <w:r>
              <w:rPr>
                <w:rFonts w:eastAsia="DengXian" w:hint="eastAsia"/>
                <w:lang w:eastAsia="zh-CN"/>
              </w:rPr>
              <w:t>6</w:t>
            </w:r>
          </w:p>
        </w:tc>
        <w:tc>
          <w:tcPr>
            <w:tcW w:w="774" w:type="dxa"/>
            <w:tcBorders>
              <w:top w:val="single" w:sz="6" w:space="0" w:color="auto"/>
              <w:left w:val="single" w:sz="6" w:space="0" w:color="auto"/>
              <w:bottom w:val="single" w:sz="6" w:space="0" w:color="auto"/>
              <w:right w:val="single" w:sz="6" w:space="0" w:color="auto"/>
            </w:tcBorders>
          </w:tcPr>
          <w:p w14:paraId="362E7807" w14:textId="77777777" w:rsidR="00B47CC8" w:rsidRDefault="00B47CC8" w:rsidP="00B47CC8">
            <w:pPr>
              <w:pStyle w:val="TAC"/>
            </w:pPr>
          </w:p>
        </w:tc>
        <w:tc>
          <w:tcPr>
            <w:tcW w:w="1905" w:type="dxa"/>
            <w:tcBorders>
              <w:top w:val="single" w:sz="6" w:space="0" w:color="auto"/>
              <w:left w:val="single" w:sz="6" w:space="0" w:color="auto"/>
              <w:bottom w:val="single" w:sz="6" w:space="0" w:color="auto"/>
              <w:right w:val="single" w:sz="6" w:space="0" w:color="auto"/>
            </w:tcBorders>
          </w:tcPr>
          <w:p w14:paraId="2FBF746B" w14:textId="6F0294B2" w:rsidR="00B47CC8" w:rsidRDefault="00B47CC8" w:rsidP="00B47CC8">
            <w:pPr>
              <w:pStyle w:val="TAC"/>
              <w:rPr>
                <w:snapToGrid w:val="0"/>
              </w:rPr>
            </w:pPr>
            <w:r>
              <w:rPr>
                <w:rFonts w:eastAsia="DengXian"/>
                <w:snapToGrid w:val="0"/>
              </w:rPr>
              <w:t>O_NON_IMSI_</w:t>
            </w:r>
            <w:r>
              <w:rPr>
                <w:rFonts w:eastAsia="DengXian" w:hint="eastAsia"/>
                <w:snapToGrid w:val="0"/>
                <w:lang w:eastAsia="zh-CN"/>
              </w:rPr>
              <w:t>SUP</w:t>
            </w:r>
            <w:r>
              <w:rPr>
                <w:rFonts w:eastAsia="DengXian"/>
                <w:snapToGrid w:val="0"/>
                <w:lang w:eastAsia="zh-CN"/>
              </w:rPr>
              <w:t>I</w:t>
            </w:r>
          </w:p>
        </w:tc>
      </w:tr>
      <w:tr w:rsidR="0071002A" w14:paraId="6CB0612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97ADF90" w14:textId="37BDA7E8" w:rsidR="0071002A" w:rsidRDefault="0071002A" w:rsidP="0071002A">
            <w:pPr>
              <w:pStyle w:val="TALChar"/>
            </w:pPr>
            <w:r>
              <w:t>Non Removable UICC</w:t>
            </w:r>
          </w:p>
        </w:tc>
        <w:tc>
          <w:tcPr>
            <w:tcW w:w="635" w:type="dxa"/>
            <w:tcBorders>
              <w:top w:val="single" w:sz="6" w:space="0" w:color="auto"/>
              <w:left w:val="single" w:sz="6" w:space="0" w:color="auto"/>
              <w:bottom w:val="single" w:sz="6" w:space="0" w:color="auto"/>
              <w:right w:val="single" w:sz="6" w:space="0" w:color="auto"/>
            </w:tcBorders>
          </w:tcPr>
          <w:p w14:paraId="79DF8CDF" w14:textId="01DF4108" w:rsidR="0071002A" w:rsidRDefault="0071002A" w:rsidP="0071002A">
            <w:pPr>
              <w:pStyle w:val="TAC"/>
              <w:rPr>
                <w:rFonts w:eastAsia="SimSun"/>
                <w:lang w:val="en-US" w:eastAsia="zh-CN"/>
              </w:rPr>
            </w:pPr>
            <w:r>
              <w:rPr>
                <w:rFonts w:eastAsia="SimSun" w:hint="eastAsia"/>
                <w:lang w:val="en-US" w:eastAsia="zh-CN"/>
              </w:rPr>
              <w:t>O</w:t>
            </w:r>
          </w:p>
        </w:tc>
        <w:tc>
          <w:tcPr>
            <w:tcW w:w="1858" w:type="dxa"/>
            <w:tcBorders>
              <w:top w:val="single" w:sz="6" w:space="0" w:color="auto"/>
              <w:left w:val="single" w:sz="6" w:space="0" w:color="auto"/>
              <w:bottom w:val="single" w:sz="6" w:space="0" w:color="auto"/>
              <w:right w:val="single" w:sz="6" w:space="0" w:color="auto"/>
            </w:tcBorders>
          </w:tcPr>
          <w:p w14:paraId="102C4711" w14:textId="6CCE89E6" w:rsidR="0071002A" w:rsidRDefault="0071002A" w:rsidP="0071002A">
            <w:pPr>
              <w:pStyle w:val="TAC"/>
              <w:rPr>
                <w:rFonts w:eastAsia="DengXian"/>
              </w:rPr>
            </w:pPr>
            <w:r>
              <w:rPr>
                <w:rFonts w:eastAsia="DengXian"/>
              </w:rPr>
              <w:t>Rel-18</w:t>
            </w:r>
          </w:p>
        </w:tc>
        <w:tc>
          <w:tcPr>
            <w:tcW w:w="774" w:type="dxa"/>
            <w:tcBorders>
              <w:top w:val="single" w:sz="6" w:space="0" w:color="auto"/>
              <w:left w:val="single" w:sz="6" w:space="0" w:color="auto"/>
              <w:bottom w:val="single" w:sz="6" w:space="0" w:color="auto"/>
              <w:right w:val="single" w:sz="6" w:space="0" w:color="auto"/>
            </w:tcBorders>
          </w:tcPr>
          <w:p w14:paraId="0DAF1AFD" w14:textId="77777777" w:rsidR="0071002A" w:rsidRDefault="0071002A" w:rsidP="0071002A">
            <w:pPr>
              <w:pStyle w:val="TAC"/>
            </w:pPr>
          </w:p>
        </w:tc>
        <w:tc>
          <w:tcPr>
            <w:tcW w:w="1905" w:type="dxa"/>
            <w:tcBorders>
              <w:top w:val="single" w:sz="6" w:space="0" w:color="auto"/>
              <w:left w:val="single" w:sz="6" w:space="0" w:color="auto"/>
              <w:bottom w:val="single" w:sz="6" w:space="0" w:color="auto"/>
              <w:right w:val="single" w:sz="6" w:space="0" w:color="auto"/>
            </w:tcBorders>
          </w:tcPr>
          <w:p w14:paraId="11AB1E26" w14:textId="4A8D2D06" w:rsidR="0071002A" w:rsidRDefault="0071002A" w:rsidP="0071002A">
            <w:pPr>
              <w:pStyle w:val="TAC"/>
              <w:rPr>
                <w:rFonts w:eastAsia="DengXian"/>
                <w:snapToGrid w:val="0"/>
              </w:rPr>
            </w:pPr>
            <w:r>
              <w:rPr>
                <w:rFonts w:cs="Arial"/>
                <w:snapToGrid w:val="0"/>
                <w:szCs w:val="18"/>
              </w:rPr>
              <w:t>O_NON-REMOVABLE_UICC</w:t>
            </w:r>
          </w:p>
        </w:tc>
      </w:tr>
    </w:tbl>
    <w:p w14:paraId="611762FC" w14:textId="77777777" w:rsidR="00322BB6" w:rsidRDefault="00322BB6" w:rsidP="00085F05">
      <w:pPr>
        <w:sectPr w:rsidR="00322BB6" w:rsidSect="00B81D45">
          <w:headerReference w:type="default" r:id="rId12"/>
          <w:footerReference w:type="default" r:id="rId13"/>
          <w:footnotePr>
            <w:numRestart w:val="eachSect"/>
          </w:footnotePr>
          <w:pgSz w:w="11907" w:h="16840" w:code="9"/>
          <w:pgMar w:top="1416" w:right="1133" w:bottom="1133" w:left="1133" w:header="850" w:footer="340" w:gutter="0"/>
          <w:cols w:space="720"/>
        </w:sectPr>
      </w:pPr>
    </w:p>
    <w:p w14:paraId="593D477F" w14:textId="77777777" w:rsidR="00322BB6" w:rsidRDefault="00322BB6" w:rsidP="00322BB6">
      <w:pPr>
        <w:pStyle w:val="Heading2"/>
      </w:pPr>
      <w:bookmarkStart w:id="82" w:name="_Toc11051480"/>
      <w:bookmarkStart w:id="83" w:name="_Toc44962284"/>
      <w:bookmarkStart w:id="84" w:name="_Toc51832177"/>
      <w:bookmarkStart w:id="85" w:name="_Toc199329908"/>
      <w:r>
        <w:lastRenderedPageBreak/>
        <w:t>3.7</w:t>
      </w:r>
      <w:r>
        <w:tab/>
        <w:t>Applicability table</w:t>
      </w:r>
      <w:bookmarkEnd w:id="82"/>
      <w:bookmarkEnd w:id="83"/>
      <w:bookmarkEnd w:id="84"/>
      <w:bookmarkEnd w:id="85"/>
    </w:p>
    <w:p w14:paraId="4E933273" w14:textId="77777777" w:rsidR="00C67207" w:rsidRDefault="00C67207" w:rsidP="00C67207">
      <w:pPr>
        <w:pStyle w:val="TH"/>
      </w:pPr>
      <w:r w:rsidRPr="00FC74A1">
        <w:t>Table B.1: Applicability of tests</w:t>
      </w:r>
    </w:p>
    <w:tbl>
      <w:tblPr>
        <w:tblW w:w="10004" w:type="dxa"/>
        <w:tblInd w:w="-289" w:type="dxa"/>
        <w:tblLayout w:type="fixed"/>
        <w:tblCellMar>
          <w:left w:w="57" w:type="dxa"/>
          <w:right w:w="57" w:type="dxa"/>
        </w:tblCellMar>
        <w:tblLook w:val="04A0" w:firstRow="1" w:lastRow="0" w:firstColumn="1" w:lastColumn="0" w:noHBand="0" w:noVBand="1"/>
      </w:tblPr>
      <w:tblGrid>
        <w:gridCol w:w="794"/>
        <w:gridCol w:w="2730"/>
        <w:gridCol w:w="1080"/>
        <w:gridCol w:w="1080"/>
        <w:gridCol w:w="1080"/>
        <w:gridCol w:w="990"/>
        <w:gridCol w:w="1260"/>
        <w:gridCol w:w="990"/>
      </w:tblGrid>
      <w:tr w:rsidR="00C67207" w:rsidRPr="0087442F" w14:paraId="4B7F14F5" w14:textId="77777777" w:rsidTr="00C67207">
        <w:trPr>
          <w:trHeight w:val="288"/>
        </w:trPr>
        <w:tc>
          <w:tcPr>
            <w:tcW w:w="794" w:type="dxa"/>
            <w:tcBorders>
              <w:top w:val="single" w:sz="4" w:space="0" w:color="FFFFFF"/>
              <w:left w:val="single" w:sz="4" w:space="0" w:color="FFFFFF"/>
              <w:bottom w:val="single" w:sz="4" w:space="0" w:color="auto"/>
              <w:right w:val="single" w:sz="4" w:space="0" w:color="FFFFFF"/>
            </w:tcBorders>
            <w:shd w:val="clear" w:color="auto" w:fill="000000"/>
            <w:vAlign w:val="center"/>
            <w:hideMark/>
          </w:tcPr>
          <w:p w14:paraId="59462791" w14:textId="77777777" w:rsidR="00C67207" w:rsidRPr="00C67207" w:rsidRDefault="00C67207" w:rsidP="00440B33">
            <w:pPr>
              <w:pStyle w:val="TAH"/>
              <w:rPr>
                <w:color w:val="FFFFFF"/>
              </w:rPr>
            </w:pPr>
            <w:bookmarkStart w:id="86" w:name="MCCQCTEMPBM_00000057"/>
            <w:r w:rsidRPr="00C67207">
              <w:rPr>
                <w:color w:val="FFFFFF"/>
              </w:rPr>
              <w:t>Test#</w:t>
            </w:r>
          </w:p>
        </w:tc>
        <w:tc>
          <w:tcPr>
            <w:tcW w:w="273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7368C61B" w14:textId="77777777" w:rsidR="00C67207" w:rsidRPr="00C67207" w:rsidRDefault="00C67207" w:rsidP="00440B33">
            <w:pPr>
              <w:pStyle w:val="TAH"/>
              <w:rPr>
                <w:color w:val="FFFFFF"/>
              </w:rPr>
            </w:pPr>
            <w:r w:rsidRPr="00C67207">
              <w:rPr>
                <w:color w:val="FFFFFF"/>
              </w:rPr>
              <w:t>Title</w:t>
            </w:r>
          </w:p>
        </w:tc>
        <w:tc>
          <w:tcPr>
            <w:tcW w:w="1080" w:type="dxa"/>
            <w:tcBorders>
              <w:top w:val="single" w:sz="4" w:space="0" w:color="FFFFFF"/>
              <w:left w:val="single" w:sz="4" w:space="0" w:color="FFFFFF"/>
              <w:bottom w:val="single" w:sz="4" w:space="0" w:color="auto"/>
              <w:right w:val="single" w:sz="4" w:space="0" w:color="FFFFFF"/>
            </w:tcBorders>
            <w:shd w:val="clear" w:color="auto" w:fill="000000"/>
          </w:tcPr>
          <w:p w14:paraId="1584F13F" w14:textId="77777777" w:rsidR="00C67207" w:rsidRPr="00C67207" w:rsidRDefault="00C67207" w:rsidP="00440B33">
            <w:pPr>
              <w:pStyle w:val="TAH"/>
              <w:rPr>
                <w:color w:val="FFFFFF"/>
              </w:rPr>
            </w:pPr>
          </w:p>
          <w:p w14:paraId="2827C60B" w14:textId="77777777" w:rsidR="00C67207" w:rsidRPr="00C67207" w:rsidRDefault="00C67207" w:rsidP="00440B33">
            <w:pPr>
              <w:pStyle w:val="TAH"/>
              <w:rPr>
                <w:color w:val="FFFFFF"/>
              </w:rPr>
            </w:pPr>
            <w:r w:rsidRPr="00C67207">
              <w:rPr>
                <w:color w:val="FFFFFF"/>
              </w:rPr>
              <w:t>Test Procedure</w:t>
            </w:r>
          </w:p>
        </w:tc>
        <w:tc>
          <w:tcPr>
            <w:tcW w:w="1080" w:type="dxa"/>
            <w:tcBorders>
              <w:top w:val="single" w:sz="4" w:space="0" w:color="FFFFFF"/>
              <w:left w:val="single" w:sz="4" w:space="0" w:color="FFFFFF"/>
              <w:bottom w:val="single" w:sz="4" w:space="0" w:color="auto"/>
              <w:right w:val="single" w:sz="4" w:space="0" w:color="FFFFFF"/>
            </w:tcBorders>
            <w:shd w:val="clear" w:color="auto" w:fill="000000"/>
            <w:vAlign w:val="center"/>
          </w:tcPr>
          <w:p w14:paraId="18E56AC4" w14:textId="77777777" w:rsidR="00C67207" w:rsidRPr="00C67207" w:rsidRDefault="00C67207" w:rsidP="00440B33">
            <w:pPr>
              <w:pStyle w:val="TAH"/>
              <w:rPr>
                <w:color w:val="FFFFFF"/>
              </w:rPr>
            </w:pPr>
            <w:r w:rsidRPr="00C67207">
              <w:rPr>
                <w:color w:val="FFFFFF"/>
              </w:rPr>
              <w:t>Tested features defined in Release</w:t>
            </w:r>
          </w:p>
        </w:tc>
        <w:tc>
          <w:tcPr>
            <w:tcW w:w="108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343DA1B8" w14:textId="77777777" w:rsidR="00C67207" w:rsidRPr="00C67207" w:rsidRDefault="00C67207" w:rsidP="00440B33">
            <w:pPr>
              <w:pStyle w:val="TAH"/>
              <w:rPr>
                <w:color w:val="FFFFFF"/>
              </w:rPr>
            </w:pPr>
            <w:r w:rsidRPr="00C67207">
              <w:rPr>
                <w:color w:val="FFFFFF"/>
              </w:rPr>
              <w:t>from Rel</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3B71D261" w14:textId="77777777" w:rsidR="00C67207" w:rsidRPr="00C67207" w:rsidRDefault="00C67207" w:rsidP="00440B33">
            <w:pPr>
              <w:pStyle w:val="TAH"/>
              <w:rPr>
                <w:color w:val="FFFFFF"/>
              </w:rPr>
            </w:pPr>
            <w:r w:rsidRPr="00C67207">
              <w:rPr>
                <w:color w:val="FFFFFF"/>
              </w:rPr>
              <w:t xml:space="preserve">up to Rel </w:t>
            </w:r>
            <w:r w:rsidRPr="00C67207">
              <w:rPr>
                <w:rFonts w:ascii="Arial Narrow" w:hAnsi="Arial Narrow"/>
                <w:color w:val="FFFFFF"/>
              </w:rPr>
              <w:t>(see NOTE)</w:t>
            </w:r>
          </w:p>
        </w:tc>
        <w:tc>
          <w:tcPr>
            <w:tcW w:w="126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18A0B878" w14:textId="77777777" w:rsidR="00C67207" w:rsidRPr="00C67207" w:rsidRDefault="00C67207" w:rsidP="00440B33">
            <w:pPr>
              <w:pStyle w:val="TAH"/>
              <w:rPr>
                <w:color w:val="FFFFFF"/>
              </w:rPr>
            </w:pPr>
            <w:r w:rsidRPr="00C67207">
              <w:rPr>
                <w:color w:val="FFFFFF"/>
              </w:rPr>
              <w:t>Applicability</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68D19647" w14:textId="77777777" w:rsidR="00C67207" w:rsidRPr="00C67207" w:rsidRDefault="00C67207" w:rsidP="00440B33">
            <w:pPr>
              <w:spacing w:after="0"/>
              <w:rPr>
                <w:rFonts w:ascii="Arial" w:hAnsi="Arial" w:cs="Arial"/>
                <w:b/>
                <w:bCs/>
                <w:color w:val="FFFFFF"/>
                <w:sz w:val="18"/>
                <w:szCs w:val="18"/>
                <w:lang w:eastAsia="de-DE"/>
              </w:rPr>
            </w:pPr>
            <w:r w:rsidRPr="00C67207">
              <w:rPr>
                <w:rFonts w:ascii="Arial" w:hAnsi="Arial" w:cs="Arial"/>
                <w:b/>
                <w:bCs/>
                <w:color w:val="FFFFFF"/>
                <w:sz w:val="18"/>
                <w:szCs w:val="18"/>
                <w:lang w:eastAsia="de-DE"/>
              </w:rPr>
              <w:t>Support</w:t>
            </w:r>
          </w:p>
        </w:tc>
      </w:tr>
      <w:tr w:rsidR="00C67207" w:rsidRPr="002C1B58" w14:paraId="64315B77" w14:textId="77777777" w:rsidTr="00C67207">
        <w:trPr>
          <w:trHeight w:val="20"/>
        </w:trPr>
        <w:tc>
          <w:tcPr>
            <w:tcW w:w="794" w:type="dxa"/>
            <w:tcBorders>
              <w:top w:val="single" w:sz="4" w:space="0" w:color="auto"/>
              <w:left w:val="single" w:sz="4" w:space="0" w:color="auto"/>
              <w:bottom w:val="single" w:sz="4" w:space="0" w:color="auto"/>
              <w:right w:val="nil"/>
            </w:tcBorders>
            <w:shd w:val="clear" w:color="auto" w:fill="D9D9D9"/>
            <w:noWrap/>
            <w:hideMark/>
          </w:tcPr>
          <w:p w14:paraId="6553DBCF" w14:textId="77777777" w:rsidR="00C67207" w:rsidRPr="002C1B58" w:rsidRDefault="00C67207" w:rsidP="00440B33">
            <w:pPr>
              <w:spacing w:after="0"/>
              <w:rPr>
                <w:rFonts w:ascii="Arial" w:hAnsi="Arial" w:cs="Arial"/>
                <w:sz w:val="18"/>
                <w:szCs w:val="18"/>
                <w:lang w:eastAsia="de-DE"/>
              </w:rPr>
            </w:pPr>
          </w:p>
        </w:tc>
        <w:tc>
          <w:tcPr>
            <w:tcW w:w="2730" w:type="dxa"/>
            <w:tcBorders>
              <w:top w:val="single" w:sz="4" w:space="0" w:color="auto"/>
              <w:left w:val="nil"/>
              <w:bottom w:val="single" w:sz="4" w:space="0" w:color="auto"/>
              <w:right w:val="nil"/>
            </w:tcBorders>
            <w:shd w:val="clear" w:color="auto" w:fill="D9D9D9"/>
            <w:hideMark/>
          </w:tcPr>
          <w:p w14:paraId="5D24881D" w14:textId="77777777" w:rsidR="00C67207" w:rsidRPr="002C1B58" w:rsidRDefault="00C67207" w:rsidP="00440B33">
            <w:pPr>
              <w:spacing w:after="0"/>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5D869A4C" w14:textId="77777777" w:rsidR="00C67207" w:rsidRPr="002C1B58" w:rsidRDefault="00C67207" w:rsidP="00440B33">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0FDA46AE" w14:textId="77777777" w:rsidR="00C67207" w:rsidRPr="002C1B58" w:rsidRDefault="00C67207" w:rsidP="00440B33">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noWrap/>
            <w:vAlign w:val="center"/>
            <w:hideMark/>
          </w:tcPr>
          <w:p w14:paraId="43D6385C" w14:textId="77777777" w:rsidR="00C67207" w:rsidRPr="002C1B58" w:rsidRDefault="00C67207" w:rsidP="00440B33">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nil"/>
            </w:tcBorders>
            <w:shd w:val="clear" w:color="auto" w:fill="D9D9D9"/>
            <w:noWrap/>
            <w:vAlign w:val="center"/>
            <w:hideMark/>
          </w:tcPr>
          <w:p w14:paraId="0C3CEF47" w14:textId="77777777" w:rsidR="00C67207" w:rsidRPr="002C1B58" w:rsidRDefault="00C67207" w:rsidP="00440B33">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60" w:type="dxa"/>
            <w:tcBorders>
              <w:top w:val="single" w:sz="4" w:space="0" w:color="auto"/>
              <w:left w:val="nil"/>
              <w:bottom w:val="single" w:sz="4" w:space="0" w:color="auto"/>
              <w:right w:val="nil"/>
            </w:tcBorders>
            <w:shd w:val="clear" w:color="auto" w:fill="D9D9D9"/>
            <w:noWrap/>
            <w:vAlign w:val="center"/>
            <w:hideMark/>
          </w:tcPr>
          <w:p w14:paraId="18B41FB5" w14:textId="77777777" w:rsidR="00C67207" w:rsidRPr="002C1B58" w:rsidRDefault="00C67207" w:rsidP="00440B33">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single" w:sz="4" w:space="0" w:color="auto"/>
            </w:tcBorders>
            <w:shd w:val="clear" w:color="auto" w:fill="D9D9D9"/>
            <w:noWrap/>
            <w:vAlign w:val="center"/>
            <w:hideMark/>
          </w:tcPr>
          <w:p w14:paraId="51311CF9" w14:textId="77777777" w:rsidR="00C67207" w:rsidRPr="002C1B58" w:rsidRDefault="00C67207" w:rsidP="00440B33">
            <w:pPr>
              <w:spacing w:after="0"/>
              <w:rPr>
                <w:rFonts w:ascii="Arial" w:hAnsi="Arial" w:cs="Arial"/>
                <w:sz w:val="18"/>
                <w:szCs w:val="18"/>
                <w:lang w:eastAsia="de-DE"/>
              </w:rPr>
            </w:pPr>
            <w:r w:rsidRPr="002C1B58">
              <w:rPr>
                <w:rFonts w:ascii="Arial" w:hAnsi="Arial" w:cs="Arial"/>
                <w:sz w:val="18"/>
                <w:szCs w:val="18"/>
                <w:lang w:eastAsia="de-DE"/>
              </w:rPr>
              <w:t> </w:t>
            </w:r>
          </w:p>
        </w:tc>
      </w:tr>
      <w:tr w:rsidR="00C67207" w:rsidRPr="00F5446D" w14:paraId="69F4B496" w14:textId="77777777" w:rsidTr="00C67207">
        <w:trPr>
          <w:trHeight w:val="166"/>
        </w:trPr>
        <w:tc>
          <w:tcPr>
            <w:tcW w:w="794" w:type="dxa"/>
            <w:vMerge w:val="restart"/>
            <w:tcBorders>
              <w:left w:val="single" w:sz="4" w:space="0" w:color="auto"/>
              <w:right w:val="single" w:sz="4" w:space="0" w:color="auto"/>
            </w:tcBorders>
            <w:shd w:val="clear" w:color="auto" w:fill="FFFFFF"/>
            <w:noWrap/>
            <w:hideMark/>
          </w:tcPr>
          <w:p w14:paraId="548ECA5B"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sz w:val="18"/>
              </w:rPr>
              <w:t>7.1</w:t>
            </w:r>
          </w:p>
        </w:tc>
        <w:tc>
          <w:tcPr>
            <w:tcW w:w="2730" w:type="dxa"/>
            <w:vMerge w:val="restart"/>
            <w:tcBorders>
              <w:left w:val="single" w:sz="4" w:space="0" w:color="auto"/>
              <w:right w:val="single" w:sz="4" w:space="0" w:color="auto"/>
            </w:tcBorders>
            <w:shd w:val="clear" w:color="auto" w:fill="FFFFFF"/>
            <w:hideMark/>
          </w:tcPr>
          <w:p w14:paraId="04F5F501"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bCs/>
                <w:sz w:val="18"/>
              </w:rPr>
              <w:t>Contents of the Elementary Files (EF)</w:t>
            </w:r>
          </w:p>
        </w:tc>
        <w:tc>
          <w:tcPr>
            <w:tcW w:w="1080" w:type="dxa"/>
            <w:tcBorders>
              <w:left w:val="single" w:sz="4" w:space="0" w:color="auto"/>
              <w:bottom w:val="single" w:sz="4" w:space="0" w:color="auto"/>
              <w:right w:val="single" w:sz="4" w:space="0" w:color="auto"/>
            </w:tcBorders>
            <w:shd w:val="clear" w:color="auto" w:fill="FFFFFF"/>
          </w:tcPr>
          <w:p w14:paraId="6AC4E91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left w:val="single" w:sz="4" w:space="0" w:color="auto"/>
              <w:bottom w:val="single" w:sz="4" w:space="0" w:color="auto"/>
              <w:right w:val="single" w:sz="4" w:space="0" w:color="auto"/>
            </w:tcBorders>
            <w:shd w:val="clear" w:color="auto" w:fill="FFFFFF"/>
          </w:tcPr>
          <w:p w14:paraId="1F2E6335"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left w:val="single" w:sz="4" w:space="0" w:color="auto"/>
              <w:bottom w:val="single" w:sz="4" w:space="0" w:color="auto"/>
              <w:right w:val="single" w:sz="4" w:space="0" w:color="auto"/>
            </w:tcBorders>
            <w:shd w:val="clear" w:color="auto" w:fill="FFFFFF"/>
            <w:noWrap/>
            <w:vAlign w:val="center"/>
            <w:hideMark/>
          </w:tcPr>
          <w:p w14:paraId="51A0B1E8"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R6</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1CD60054"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left w:val="single" w:sz="4" w:space="0" w:color="auto"/>
              <w:bottom w:val="single" w:sz="4" w:space="0" w:color="auto"/>
              <w:right w:val="single" w:sz="4" w:space="0" w:color="auto"/>
            </w:tcBorders>
            <w:shd w:val="clear" w:color="auto" w:fill="FFFFFF"/>
            <w:noWrap/>
            <w:vAlign w:val="center"/>
            <w:hideMark/>
          </w:tcPr>
          <w:p w14:paraId="58D75155"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57581A45"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0AF8E050" w14:textId="77777777" w:rsidTr="00C67207">
        <w:trPr>
          <w:trHeight w:val="20"/>
        </w:trPr>
        <w:tc>
          <w:tcPr>
            <w:tcW w:w="794" w:type="dxa"/>
            <w:vMerge/>
            <w:tcBorders>
              <w:left w:val="single" w:sz="4" w:space="0" w:color="auto"/>
              <w:right w:val="single" w:sz="4" w:space="0" w:color="auto"/>
            </w:tcBorders>
            <w:shd w:val="clear" w:color="auto" w:fill="FFFFFF"/>
            <w:noWrap/>
            <w:vAlign w:val="center"/>
          </w:tcPr>
          <w:p w14:paraId="6BC0D16E" w14:textId="77777777" w:rsidR="00C67207" w:rsidRDefault="00C67207" w:rsidP="00440B33">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5F2F5B3A"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36CB9A0F"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right w:val="single" w:sz="4" w:space="0" w:color="auto"/>
            </w:tcBorders>
            <w:shd w:val="clear" w:color="auto" w:fill="FFFFFF"/>
          </w:tcPr>
          <w:p w14:paraId="3BE2110F"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B53D98"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08E58E"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 5</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5B63A8"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right w:val="single" w:sz="4" w:space="0" w:color="auto"/>
            </w:tcBorders>
            <w:shd w:val="clear" w:color="auto" w:fill="FFFFFF"/>
            <w:noWrap/>
            <w:vAlign w:val="center"/>
          </w:tcPr>
          <w:p w14:paraId="730B1386"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9DC78DF" w14:textId="77777777" w:rsidTr="00C67207">
        <w:trPr>
          <w:trHeight w:val="20"/>
        </w:trPr>
        <w:tc>
          <w:tcPr>
            <w:tcW w:w="794" w:type="dxa"/>
            <w:vMerge/>
            <w:tcBorders>
              <w:left w:val="single" w:sz="4" w:space="0" w:color="auto"/>
              <w:right w:val="single" w:sz="4" w:space="0" w:color="auto"/>
            </w:tcBorders>
            <w:shd w:val="clear" w:color="auto" w:fill="FFFFFF"/>
            <w:noWrap/>
            <w:vAlign w:val="center"/>
          </w:tcPr>
          <w:p w14:paraId="08C20E72" w14:textId="77777777" w:rsidR="00C67207" w:rsidRDefault="00C67207" w:rsidP="00440B33">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17B0D36E"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75ABD649"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3</w:t>
            </w:r>
          </w:p>
        </w:tc>
        <w:tc>
          <w:tcPr>
            <w:tcW w:w="1080" w:type="dxa"/>
            <w:tcBorders>
              <w:top w:val="single" w:sz="4" w:space="0" w:color="auto"/>
              <w:left w:val="single" w:sz="4" w:space="0" w:color="auto"/>
              <w:right w:val="single" w:sz="4" w:space="0" w:color="auto"/>
            </w:tcBorders>
            <w:shd w:val="clear" w:color="auto" w:fill="FFFFFF"/>
          </w:tcPr>
          <w:p w14:paraId="5C48989E"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13C70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C74B61"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A3C166"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C025</w:t>
            </w:r>
          </w:p>
        </w:tc>
        <w:tc>
          <w:tcPr>
            <w:tcW w:w="990" w:type="dxa"/>
            <w:tcBorders>
              <w:top w:val="single" w:sz="4" w:space="0" w:color="auto"/>
              <w:left w:val="single" w:sz="4" w:space="0" w:color="auto"/>
              <w:right w:val="single" w:sz="4" w:space="0" w:color="auto"/>
            </w:tcBorders>
            <w:shd w:val="clear" w:color="auto" w:fill="FFFFFF"/>
            <w:noWrap/>
            <w:vAlign w:val="center"/>
          </w:tcPr>
          <w:p w14:paraId="1E3F34E2"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04DBDC73" w14:textId="77777777" w:rsidTr="00C67207">
        <w:trPr>
          <w:trHeight w:val="20"/>
        </w:trPr>
        <w:tc>
          <w:tcPr>
            <w:tcW w:w="794" w:type="dxa"/>
            <w:vMerge/>
            <w:tcBorders>
              <w:left w:val="single" w:sz="4" w:space="0" w:color="auto"/>
              <w:right w:val="single" w:sz="4" w:space="0" w:color="auto"/>
            </w:tcBorders>
            <w:shd w:val="clear" w:color="auto" w:fill="FFFFFF"/>
            <w:noWrap/>
            <w:vAlign w:val="center"/>
          </w:tcPr>
          <w:p w14:paraId="1A15FAC0" w14:textId="77777777" w:rsidR="00C67207" w:rsidRDefault="00C67207" w:rsidP="00440B33">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5841556A"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5D76B02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4</w:t>
            </w:r>
          </w:p>
        </w:tc>
        <w:tc>
          <w:tcPr>
            <w:tcW w:w="1080" w:type="dxa"/>
            <w:tcBorders>
              <w:top w:val="single" w:sz="4" w:space="0" w:color="auto"/>
              <w:left w:val="single" w:sz="4" w:space="0" w:color="auto"/>
              <w:right w:val="single" w:sz="4" w:space="0" w:color="auto"/>
            </w:tcBorders>
            <w:shd w:val="clear" w:color="auto" w:fill="FFFFFF"/>
          </w:tcPr>
          <w:p w14:paraId="2D50B08B"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919F50"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99793B"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CCBCFA" w14:textId="50CECB0A" w:rsidR="00C67207" w:rsidRPr="00F5446D" w:rsidRDefault="00B369BB"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C026</w:t>
            </w:r>
          </w:p>
        </w:tc>
        <w:tc>
          <w:tcPr>
            <w:tcW w:w="990" w:type="dxa"/>
            <w:tcBorders>
              <w:top w:val="single" w:sz="4" w:space="0" w:color="auto"/>
              <w:left w:val="single" w:sz="4" w:space="0" w:color="auto"/>
              <w:right w:val="single" w:sz="4" w:space="0" w:color="auto"/>
            </w:tcBorders>
            <w:shd w:val="clear" w:color="auto" w:fill="FFFFFF"/>
            <w:noWrap/>
            <w:vAlign w:val="center"/>
          </w:tcPr>
          <w:p w14:paraId="077A9612"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554AA4DA" w14:textId="77777777" w:rsidTr="00C67207">
        <w:trPr>
          <w:trHeight w:val="20"/>
        </w:trPr>
        <w:tc>
          <w:tcPr>
            <w:tcW w:w="794" w:type="dxa"/>
            <w:tcBorders>
              <w:top w:val="single" w:sz="4" w:space="0" w:color="auto"/>
              <w:left w:val="single" w:sz="4" w:space="0" w:color="auto"/>
              <w:right w:val="single" w:sz="4" w:space="0" w:color="auto"/>
            </w:tcBorders>
            <w:shd w:val="clear" w:color="auto" w:fill="FFFFFF"/>
            <w:noWrap/>
            <w:vAlign w:val="center"/>
            <w:hideMark/>
          </w:tcPr>
          <w:p w14:paraId="01A4EC31" w14:textId="77777777" w:rsidR="00C67207" w:rsidRPr="00F5446D" w:rsidRDefault="00C67207" w:rsidP="00440B33">
            <w:pPr>
              <w:spacing w:after="0"/>
              <w:rPr>
                <w:rFonts w:ascii="Arial" w:hAnsi="Arial" w:cs="Arial"/>
                <w:color w:val="000000"/>
                <w:sz w:val="18"/>
                <w:szCs w:val="18"/>
                <w:lang w:eastAsia="de-DE"/>
              </w:rPr>
            </w:pPr>
            <w:r>
              <w:rPr>
                <w:rFonts w:ascii="Arial" w:hAnsi="Arial" w:cs="Arial"/>
                <w:color w:val="000000"/>
                <w:sz w:val="18"/>
                <w:szCs w:val="18"/>
                <w:lang w:eastAsia="de-DE"/>
              </w:rPr>
              <w:t>7.2</w:t>
            </w:r>
          </w:p>
        </w:tc>
        <w:tc>
          <w:tcPr>
            <w:tcW w:w="2730" w:type="dxa"/>
            <w:tcBorders>
              <w:top w:val="single" w:sz="4" w:space="0" w:color="auto"/>
              <w:left w:val="single" w:sz="4" w:space="0" w:color="auto"/>
              <w:right w:val="single" w:sz="4" w:space="0" w:color="auto"/>
            </w:tcBorders>
            <w:shd w:val="clear" w:color="auto" w:fill="FFFFFF"/>
            <w:hideMark/>
          </w:tcPr>
          <w:p w14:paraId="2F05C10F" w14:textId="77777777" w:rsidR="00C67207" w:rsidRPr="00F5446D" w:rsidRDefault="00C67207" w:rsidP="00440B33">
            <w:pPr>
              <w:spacing w:after="0"/>
              <w:rPr>
                <w:rFonts w:ascii="Arial" w:hAnsi="Arial" w:cs="Arial"/>
                <w:color w:val="000000"/>
                <w:sz w:val="18"/>
                <w:szCs w:val="18"/>
                <w:lang w:val="en-US" w:eastAsia="de-DE"/>
              </w:rPr>
            </w:pPr>
            <w:r w:rsidRPr="00FC74A1">
              <w:rPr>
                <w:rFonts w:ascii="Arial" w:hAnsi="Arial"/>
                <w:bCs/>
                <w:sz w:val="18"/>
              </w:rPr>
              <w:t>Security features</w:t>
            </w:r>
          </w:p>
        </w:tc>
        <w:tc>
          <w:tcPr>
            <w:tcW w:w="1080" w:type="dxa"/>
            <w:tcBorders>
              <w:top w:val="single" w:sz="4" w:space="0" w:color="auto"/>
              <w:left w:val="single" w:sz="4" w:space="0" w:color="auto"/>
              <w:right w:val="single" w:sz="4" w:space="0" w:color="auto"/>
            </w:tcBorders>
            <w:shd w:val="clear" w:color="auto" w:fill="FFFFFF"/>
          </w:tcPr>
          <w:p w14:paraId="0ACC2B34"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right w:val="single" w:sz="4" w:space="0" w:color="auto"/>
            </w:tcBorders>
            <w:shd w:val="clear" w:color="auto" w:fill="FFFFFF"/>
            <w:vAlign w:val="center"/>
          </w:tcPr>
          <w:p w14:paraId="55A22532"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79D34E"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AC3B4B"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6B6B8F"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right w:val="single" w:sz="4" w:space="0" w:color="auto"/>
            </w:tcBorders>
            <w:shd w:val="clear" w:color="auto" w:fill="FFFFFF"/>
            <w:noWrap/>
            <w:vAlign w:val="center"/>
            <w:hideMark/>
          </w:tcPr>
          <w:p w14:paraId="5A0A3972"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C808437"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2BA32241"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sz w:val="18"/>
              </w:rPr>
              <w:t>7.3.1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2C65D009" w14:textId="77777777" w:rsidR="00C67207" w:rsidRPr="00F5446D" w:rsidRDefault="00C67207" w:rsidP="00440B33">
            <w:pPr>
              <w:spacing w:after="0"/>
              <w:rPr>
                <w:rFonts w:ascii="Arial" w:hAnsi="Arial" w:cs="Arial"/>
                <w:color w:val="000000"/>
                <w:sz w:val="18"/>
                <w:szCs w:val="18"/>
                <w:lang w:val="en-US" w:eastAsia="de-DE"/>
              </w:rPr>
            </w:pPr>
            <w:r w:rsidRPr="00FC74A1">
              <w:rPr>
                <w:rFonts w:ascii="Arial" w:hAnsi="Arial"/>
                <w:bCs/>
                <w:sz w:val="18"/>
              </w:rPr>
              <w:t>AUTHENTICATE</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8EABA7E"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0149B7"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75D86F"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FCE3D5"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BD1D1F"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1317B0"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05A49C6"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695D248B"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sz w:val="18"/>
              </w:rPr>
              <w:t>7.3.2.1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354FDE5C" w14:textId="77777777" w:rsidR="00C67207" w:rsidRPr="00F5446D" w:rsidRDefault="00C67207" w:rsidP="00440B33">
            <w:pPr>
              <w:spacing w:after="0"/>
              <w:rPr>
                <w:rFonts w:ascii="Arial" w:hAnsi="Arial" w:cs="Arial"/>
                <w:color w:val="000000"/>
                <w:sz w:val="18"/>
                <w:szCs w:val="18"/>
                <w:lang w:val="en-US" w:eastAsia="de-DE"/>
              </w:rPr>
            </w:pPr>
            <w:r w:rsidRPr="00FC74A1">
              <w:rPr>
                <w:rFonts w:ascii="Arial" w:hAnsi="Arial"/>
                <w:bCs/>
                <w:sz w:val="18"/>
              </w:rPr>
              <w:t>Security management</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123E8C"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AF65381"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EE631E"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5D34E9"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C3C5A1"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819C68"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3303AC6"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CD24D8"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sz w:val="18"/>
              </w:rPr>
              <w:t>7.3.2.2</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230B4C4F" w14:textId="77777777" w:rsidR="00C67207" w:rsidRPr="00F5446D" w:rsidRDefault="00C67207" w:rsidP="00440B33">
            <w:pPr>
              <w:spacing w:after="0"/>
              <w:rPr>
                <w:rFonts w:ascii="Arial" w:hAnsi="Arial" w:cs="Arial"/>
                <w:color w:val="000000"/>
                <w:sz w:val="18"/>
                <w:szCs w:val="18"/>
                <w:lang w:val="en-US" w:eastAsia="de-DE"/>
              </w:rPr>
            </w:pPr>
            <w:r w:rsidRPr="00FC74A1">
              <w:rPr>
                <w:rFonts w:ascii="Arial" w:hAnsi="Arial"/>
                <w:bCs/>
                <w:sz w:val="18"/>
              </w:rPr>
              <w:t>Status Words of the Commands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7B4460"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FAC9E7" w14:textId="77777777" w:rsidR="00C67207" w:rsidRPr="00F5446D" w:rsidRDefault="00C67207" w:rsidP="00440B33">
            <w:pPr>
              <w:spacing w:after="0"/>
              <w:jc w:val="center"/>
              <w:rPr>
                <w:rFonts w:ascii="Arial" w:hAnsi="Arial" w:cs="Arial"/>
                <w:color w:val="000000"/>
                <w:sz w:val="18"/>
                <w:szCs w:val="18"/>
                <w:lang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207124" w14:textId="77777777" w:rsidR="00C67207" w:rsidRPr="00F5446D" w:rsidRDefault="00C67207" w:rsidP="00440B33">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A16431"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8D9E38" w14:textId="77777777" w:rsidR="00C67207" w:rsidRPr="00F5446D" w:rsidRDefault="00C67207" w:rsidP="00440B33">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FB8BD4"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F6A401D"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4BBA50" w14:textId="77777777" w:rsidR="00C67207" w:rsidRPr="00FC74A1" w:rsidRDefault="00C67207" w:rsidP="00440B33">
            <w:pPr>
              <w:spacing w:after="0"/>
              <w:rPr>
                <w:rFonts w:ascii="Arial" w:hAnsi="Arial"/>
                <w:sz w:val="18"/>
              </w:rPr>
            </w:pPr>
            <w:r>
              <w:rPr>
                <w:rFonts w:ascii="Arial" w:hAnsi="Arial"/>
                <w:sz w:val="18"/>
              </w:rPr>
              <w:t>7.3.3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2037569F" w14:textId="77777777" w:rsidR="00C67207" w:rsidRPr="00FC74A1" w:rsidRDefault="00C67207" w:rsidP="00440B33">
            <w:pPr>
              <w:spacing w:after="0"/>
              <w:rPr>
                <w:rFonts w:ascii="Arial" w:hAnsi="Arial"/>
                <w:bCs/>
                <w:sz w:val="18"/>
              </w:rPr>
            </w:pPr>
            <w:r w:rsidRPr="00FC74A1">
              <w:rPr>
                <w:rFonts w:ascii="Arial" w:hAnsi="Arial"/>
                <w:bCs/>
                <w:sz w:val="18"/>
              </w:rPr>
              <w:t>GET IDENTITY</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602D726"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60487ED"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DF4EA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D89E41"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3BF1B0"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B3D11F"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29F45F3B"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2A9F08" w14:textId="77777777" w:rsidR="00C67207" w:rsidRDefault="00C67207" w:rsidP="00440B33">
            <w:pPr>
              <w:spacing w:after="0"/>
              <w:rPr>
                <w:rFonts w:ascii="Arial" w:hAnsi="Arial"/>
                <w:sz w:val="18"/>
              </w:rPr>
            </w:pPr>
            <w:r w:rsidRPr="00FC74A1">
              <w:rPr>
                <w:rFonts w:ascii="Arial" w:hAnsi="Arial"/>
                <w:sz w:val="18"/>
              </w:rPr>
              <w:t>8.1.1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023D18B" w14:textId="77777777" w:rsidR="00C67207" w:rsidRPr="00FC74A1" w:rsidRDefault="00C67207" w:rsidP="00440B33">
            <w:pPr>
              <w:spacing w:after="0"/>
              <w:rPr>
                <w:rFonts w:ascii="Arial" w:hAnsi="Arial"/>
                <w:bCs/>
                <w:sz w:val="18"/>
              </w:rPr>
            </w:pPr>
            <w:r w:rsidRPr="00FC74A1">
              <w:rPr>
                <w:rFonts w:ascii="Arial" w:hAnsi="Arial"/>
                <w:bCs/>
                <w:sz w:val="18"/>
              </w:rPr>
              <w:t>GSM/USIM application interaction and restrictions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92AA0F5"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6D9A3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C2073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9AF37D"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7BD296"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4A859B"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641C7EE0" w14:textId="77777777" w:rsidTr="00C67207">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1EF61EB2" w14:textId="77777777" w:rsidR="00C67207" w:rsidRPr="00FC74A1" w:rsidRDefault="00C67207" w:rsidP="00440B33">
            <w:pPr>
              <w:spacing w:after="0"/>
              <w:rPr>
                <w:rFonts w:ascii="Arial" w:hAnsi="Arial"/>
                <w:sz w:val="18"/>
              </w:rPr>
            </w:pPr>
            <w:r>
              <w:rPr>
                <w:rFonts w:ascii="Arial" w:hAnsi="Arial"/>
                <w:sz w:val="18"/>
              </w:rPr>
              <w:t>8.2.1</w:t>
            </w:r>
          </w:p>
        </w:tc>
        <w:tc>
          <w:tcPr>
            <w:tcW w:w="2730" w:type="dxa"/>
            <w:vMerge w:val="restart"/>
            <w:tcBorders>
              <w:top w:val="single" w:sz="4" w:space="0" w:color="auto"/>
              <w:left w:val="single" w:sz="4" w:space="0" w:color="auto"/>
              <w:right w:val="single" w:sz="4" w:space="0" w:color="auto"/>
            </w:tcBorders>
            <w:shd w:val="clear" w:color="auto" w:fill="FFFFFF"/>
          </w:tcPr>
          <w:p w14:paraId="63045858" w14:textId="77777777" w:rsidR="00C67207" w:rsidRPr="00FC74A1" w:rsidRDefault="00C67207" w:rsidP="00440B33">
            <w:pPr>
              <w:spacing w:after="0"/>
              <w:rPr>
                <w:rFonts w:ascii="Arial" w:hAnsi="Arial"/>
                <w:bCs/>
                <w:sz w:val="18"/>
              </w:rPr>
            </w:pPr>
            <w:r w:rsidRPr="00FC74A1">
              <w:rPr>
                <w:rFonts w:ascii="Arial" w:hAnsi="Arial"/>
                <w:bCs/>
                <w:sz w:val="18"/>
              </w:rPr>
              <w:t>Transmission speed</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BE2553"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AAB691"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2ADB9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367CD5"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5FB678"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C006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E7F130"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1DBC122F" w14:textId="77777777" w:rsidTr="00C67207">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343C394F" w14:textId="77777777" w:rsidR="00C67207" w:rsidRDefault="00C67207" w:rsidP="00440B33">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056F4EB0"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2A7840"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A53FF92"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807974"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C022D1"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04974D"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C007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2D239D"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0A0B7ADE"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1255BD" w14:textId="77777777" w:rsidR="00C67207" w:rsidRDefault="00C67207" w:rsidP="00440B33">
            <w:pPr>
              <w:spacing w:after="0"/>
              <w:rPr>
                <w:rFonts w:ascii="Arial" w:hAnsi="Arial"/>
                <w:sz w:val="18"/>
              </w:rPr>
            </w:pPr>
            <w:r>
              <w:rPr>
                <w:rFonts w:ascii="Arial" w:hAnsi="Arial"/>
                <w:sz w:val="18"/>
              </w:rPr>
              <w:t>8.2.2</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01700423" w14:textId="77777777" w:rsidR="00C67207" w:rsidRPr="00FC74A1" w:rsidRDefault="00C67207" w:rsidP="00440B33">
            <w:pPr>
              <w:spacing w:after="0"/>
              <w:rPr>
                <w:rFonts w:ascii="Arial" w:hAnsi="Arial"/>
                <w:bCs/>
                <w:sz w:val="18"/>
              </w:rPr>
            </w:pPr>
            <w:r w:rsidRPr="00FC74A1">
              <w:rPr>
                <w:rFonts w:ascii="Arial" w:hAnsi="Arial"/>
                <w:bCs/>
                <w:sz w:val="18"/>
              </w:rPr>
              <w:t>Voltage classes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15B6956"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AE4F20A"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26613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6C774A"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29128C" w14:textId="60D05408" w:rsidR="00C67207" w:rsidRPr="00F5446D" w:rsidRDefault="005A3C78"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C027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B95555"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28DC3583"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755A15" w14:textId="77777777" w:rsidR="00C67207" w:rsidRDefault="00C67207" w:rsidP="00440B33">
            <w:pPr>
              <w:spacing w:after="0"/>
              <w:rPr>
                <w:rFonts w:ascii="Arial" w:hAnsi="Arial"/>
                <w:sz w:val="18"/>
              </w:rPr>
            </w:pPr>
            <w:r>
              <w:rPr>
                <w:rFonts w:ascii="Arial" w:hAnsi="Arial"/>
                <w:sz w:val="18"/>
              </w:rPr>
              <w:t>8.2.3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320DC3C0" w14:textId="77777777" w:rsidR="00C67207" w:rsidRPr="00FC74A1" w:rsidRDefault="00C67207" w:rsidP="00440B33">
            <w:pPr>
              <w:spacing w:after="0"/>
              <w:rPr>
                <w:rFonts w:ascii="Arial" w:hAnsi="Arial"/>
                <w:bCs/>
                <w:sz w:val="18"/>
              </w:rPr>
            </w:pPr>
            <w:r w:rsidRPr="00FC74A1">
              <w:rPr>
                <w:rFonts w:ascii="Arial" w:hAnsi="Arial"/>
                <w:bCs/>
                <w:sz w:val="18"/>
              </w:rPr>
              <w:t>File Control Parameters (FCP)</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51B7AC9"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42494A"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024E4E"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830FE7"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05FDA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E045A3"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1CAEAF42" w14:textId="77777777" w:rsidTr="00C67207">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22FDBE61" w14:textId="77777777" w:rsidR="00C67207" w:rsidRDefault="00C67207" w:rsidP="00440B33">
            <w:pPr>
              <w:spacing w:after="0"/>
              <w:rPr>
                <w:rFonts w:ascii="Arial" w:hAnsi="Arial"/>
                <w:sz w:val="18"/>
              </w:rPr>
            </w:pPr>
            <w:r>
              <w:rPr>
                <w:rFonts w:ascii="Arial" w:hAnsi="Arial"/>
                <w:sz w:val="18"/>
              </w:rPr>
              <w:t>8.3</w:t>
            </w:r>
          </w:p>
        </w:tc>
        <w:tc>
          <w:tcPr>
            <w:tcW w:w="2730" w:type="dxa"/>
            <w:vMerge w:val="restart"/>
            <w:tcBorders>
              <w:top w:val="single" w:sz="4" w:space="0" w:color="auto"/>
              <w:left w:val="single" w:sz="4" w:space="0" w:color="auto"/>
              <w:right w:val="single" w:sz="4" w:space="0" w:color="auto"/>
            </w:tcBorders>
            <w:shd w:val="clear" w:color="auto" w:fill="FFFFFF"/>
          </w:tcPr>
          <w:p w14:paraId="7B7D5644" w14:textId="77777777" w:rsidR="00C67207" w:rsidRPr="00FC74A1" w:rsidRDefault="00C67207" w:rsidP="00440B33">
            <w:pPr>
              <w:spacing w:after="0"/>
              <w:rPr>
                <w:rFonts w:ascii="Arial" w:hAnsi="Arial"/>
                <w:bCs/>
                <w:sz w:val="18"/>
              </w:rPr>
            </w:pPr>
            <w:r w:rsidRPr="00FC74A1">
              <w:rPr>
                <w:rFonts w:ascii="Arial" w:hAnsi="Arial"/>
                <w:bCs/>
                <w:sz w:val="18"/>
              </w:rPr>
              <w:t>User verification and file access conditions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637667"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CC1FF19"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6425F9"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11644C"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41A335"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1EFBCE"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4A2F5567" w14:textId="77777777" w:rsidTr="00C67207">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74862AE6" w14:textId="77777777" w:rsidR="00C67207" w:rsidRDefault="00C67207" w:rsidP="00440B33">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5A28C089"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86F3D7B"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E967F3D"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9BFBAF"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134F15"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CD7852"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8DDB9F"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2879BD3C"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EC26D0" w14:textId="77777777" w:rsidR="00C67207" w:rsidRDefault="00C67207" w:rsidP="00440B33">
            <w:pPr>
              <w:spacing w:after="0"/>
              <w:rPr>
                <w:rFonts w:ascii="Arial" w:hAnsi="Arial"/>
                <w:sz w:val="18"/>
              </w:rPr>
            </w:pPr>
            <w:r>
              <w:rPr>
                <w:rFonts w:ascii="Arial" w:hAnsi="Arial"/>
                <w:sz w:val="18"/>
              </w:rPr>
              <w:t>8.4.1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299BD99" w14:textId="77777777" w:rsidR="00C67207" w:rsidRPr="00FC74A1" w:rsidRDefault="00C67207" w:rsidP="00440B33">
            <w:pPr>
              <w:spacing w:after="0"/>
              <w:rPr>
                <w:rFonts w:ascii="Arial" w:hAnsi="Arial"/>
                <w:bCs/>
                <w:sz w:val="18"/>
              </w:rPr>
            </w:pPr>
            <w:r w:rsidRPr="00FC74A1">
              <w:rPr>
                <w:rFonts w:ascii="Arial" w:hAnsi="Arial"/>
                <w:bCs/>
                <w:sz w:val="18"/>
              </w:rPr>
              <w:t>Contents of the EFs at the MF level</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F0B6DBA"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7D3591"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7CA99C"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838669"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C8419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88F05C"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579347A0" w14:textId="77777777" w:rsidTr="00C67207">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615D6908" w14:textId="3277C2F9" w:rsidR="00C67207" w:rsidRPr="00F5446D" w:rsidRDefault="00C67207" w:rsidP="00B369BB">
            <w:pPr>
              <w:pStyle w:val="TAN"/>
              <w:rPr>
                <w:lang w:eastAsia="de-DE"/>
              </w:rPr>
            </w:pPr>
            <w:r>
              <w:rPr>
                <w:lang w:eastAsia="de-DE"/>
              </w:rPr>
              <w:t>NOTE:</w:t>
            </w:r>
            <w:r w:rsidR="00B369BB">
              <w:tab/>
            </w:r>
            <w:r>
              <w:rPr>
                <w:lang w:eastAsia="de-DE"/>
              </w:rPr>
              <w:t>Blank entries indica</w:t>
            </w:r>
            <w:r w:rsidRPr="00185558">
              <w:rPr>
                <w:lang w:eastAsia="de-DE"/>
              </w:rPr>
              <w:t>t</w:t>
            </w:r>
            <w:r>
              <w:rPr>
                <w:lang w:eastAsia="de-DE"/>
              </w:rPr>
              <w:t>e</w:t>
            </w:r>
            <w:r w:rsidRPr="00185558">
              <w:rPr>
                <w:lang w:eastAsia="de-DE"/>
              </w:rPr>
              <w:t xml:space="preserve"> the </w:t>
            </w:r>
            <w:r>
              <w:rPr>
                <w:lang w:eastAsia="de-DE"/>
              </w:rPr>
              <w:t xml:space="preserve">latest </w:t>
            </w:r>
            <w:r w:rsidRPr="00185558">
              <w:rPr>
                <w:lang w:eastAsia="de-DE"/>
              </w:rPr>
              <w:t xml:space="preserve">valid </w:t>
            </w:r>
            <w:r>
              <w:rPr>
                <w:lang w:eastAsia="de-DE"/>
              </w:rPr>
              <w:t>release at the time of publication of this specification.</w:t>
            </w:r>
          </w:p>
        </w:tc>
      </w:tr>
      <w:tr w:rsidR="00C67207" w:rsidRPr="00F5446D" w14:paraId="54459708" w14:textId="77777777" w:rsidTr="00C67207">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1D0636EE" w14:textId="77777777" w:rsidR="0015435F" w:rsidRPr="004C6E1C" w:rsidRDefault="0015435F" w:rsidP="0015435F">
            <w:pPr>
              <w:spacing w:after="0"/>
              <w:rPr>
                <w:rFonts w:ascii="Arial" w:hAnsi="Arial" w:cs="Arial"/>
                <w:color w:val="000000"/>
                <w:sz w:val="18"/>
                <w:szCs w:val="18"/>
                <w:lang w:eastAsia="de-DE"/>
              </w:rPr>
            </w:pPr>
            <w:r w:rsidRPr="004C6E1C">
              <w:rPr>
                <w:rFonts w:ascii="Arial" w:hAnsi="Arial" w:cs="Arial"/>
                <w:color w:val="000000"/>
                <w:sz w:val="18"/>
                <w:szCs w:val="18"/>
                <w:lang w:eastAsia="de-DE"/>
              </w:rPr>
              <w:t>C001</w:t>
            </w:r>
            <w:r>
              <w:rPr>
                <w:rFonts w:ascii="Arial" w:hAnsi="Arial" w:cs="Arial"/>
                <w:color w:val="000000"/>
                <w:sz w:val="18"/>
                <w:szCs w:val="18"/>
                <w:lang w:eastAsia="de-DE"/>
              </w:rPr>
              <w:t xml:space="preserve"> -</w:t>
            </w:r>
            <w:r w:rsidRPr="004C6E1C">
              <w:rPr>
                <w:rFonts w:ascii="Arial" w:hAnsi="Arial" w:cs="Arial"/>
                <w:color w:val="000000"/>
                <w:sz w:val="18"/>
                <w:szCs w:val="18"/>
                <w:lang w:eastAsia="de-DE"/>
              </w:rPr>
              <w:t xml:space="preserve"> C005</w:t>
            </w:r>
            <w:r w:rsidRPr="004C6E1C">
              <w:rPr>
                <w:rFonts w:ascii="Arial" w:hAnsi="Arial" w:cs="Arial"/>
                <w:color w:val="000000"/>
                <w:sz w:val="18"/>
                <w:szCs w:val="18"/>
                <w:lang w:eastAsia="de-DE"/>
              </w:rPr>
              <w:tab/>
              <w:t>void</w:t>
            </w:r>
          </w:p>
          <w:p w14:paraId="15D2E2E4" w14:textId="77777777" w:rsidR="0015435F" w:rsidRPr="004C6E1C" w:rsidRDefault="0015435F" w:rsidP="0015435F">
            <w:pPr>
              <w:spacing w:after="0"/>
              <w:rPr>
                <w:rFonts w:ascii="Arial" w:hAnsi="Arial" w:cs="Arial"/>
                <w:color w:val="000000"/>
                <w:sz w:val="18"/>
                <w:szCs w:val="18"/>
                <w:lang w:eastAsia="de-DE"/>
              </w:rPr>
            </w:pPr>
            <w:r w:rsidRPr="004C6E1C">
              <w:rPr>
                <w:rFonts w:ascii="Arial" w:hAnsi="Arial" w:cs="Arial"/>
                <w:color w:val="000000"/>
                <w:sz w:val="18"/>
                <w:szCs w:val="18"/>
                <w:lang w:eastAsia="de-DE"/>
              </w:rPr>
              <w:t>C006</w:t>
            </w:r>
            <w:r w:rsidRPr="004C6E1C">
              <w:rPr>
                <w:rFonts w:ascii="Arial" w:hAnsi="Arial" w:cs="Arial"/>
                <w:color w:val="000000"/>
                <w:sz w:val="18"/>
                <w:szCs w:val="18"/>
                <w:lang w:eastAsia="de-DE"/>
              </w:rPr>
              <w:tab/>
              <w:t>IF O_T0 THEN M ELSE N/A</w:t>
            </w:r>
          </w:p>
          <w:p w14:paraId="5656F528" w14:textId="77777777" w:rsidR="0015435F" w:rsidRPr="004C6E1C" w:rsidRDefault="0015435F" w:rsidP="0015435F">
            <w:pPr>
              <w:spacing w:after="0"/>
              <w:rPr>
                <w:rFonts w:ascii="Arial" w:hAnsi="Arial" w:cs="Arial"/>
                <w:color w:val="000000"/>
                <w:sz w:val="18"/>
                <w:szCs w:val="18"/>
                <w:lang w:eastAsia="de-DE"/>
              </w:rPr>
            </w:pPr>
            <w:r w:rsidRPr="004C6E1C">
              <w:rPr>
                <w:rFonts w:ascii="Arial" w:hAnsi="Arial" w:cs="Arial"/>
                <w:color w:val="000000"/>
                <w:sz w:val="18"/>
                <w:szCs w:val="18"/>
                <w:lang w:eastAsia="de-DE"/>
              </w:rPr>
              <w:t>C007</w:t>
            </w:r>
            <w:r w:rsidRPr="004C6E1C">
              <w:rPr>
                <w:rFonts w:ascii="Arial" w:hAnsi="Arial" w:cs="Arial"/>
                <w:color w:val="000000"/>
                <w:sz w:val="18"/>
                <w:szCs w:val="18"/>
                <w:lang w:eastAsia="de-DE"/>
              </w:rPr>
              <w:tab/>
              <w:t>IF O_T1 THEN M ELSE N/A</w:t>
            </w:r>
          </w:p>
          <w:p w14:paraId="6107EAF0" w14:textId="77777777" w:rsidR="0015435F" w:rsidRPr="004C6E1C" w:rsidRDefault="0015435F" w:rsidP="0015435F">
            <w:pPr>
              <w:spacing w:after="0"/>
              <w:rPr>
                <w:rFonts w:ascii="Arial" w:hAnsi="Arial" w:cs="Arial"/>
                <w:color w:val="000000"/>
                <w:sz w:val="18"/>
                <w:szCs w:val="18"/>
                <w:lang w:eastAsia="de-DE"/>
              </w:rPr>
            </w:pPr>
            <w:r w:rsidRPr="004C6E1C">
              <w:rPr>
                <w:rFonts w:ascii="Arial" w:hAnsi="Arial" w:cs="Arial"/>
                <w:color w:val="000000"/>
                <w:sz w:val="18"/>
                <w:szCs w:val="18"/>
                <w:lang w:eastAsia="de-DE"/>
              </w:rPr>
              <w:t>C008</w:t>
            </w:r>
            <w:r>
              <w:rPr>
                <w:rFonts w:ascii="Arial" w:hAnsi="Arial" w:cs="Arial"/>
                <w:color w:val="000000"/>
                <w:sz w:val="18"/>
                <w:szCs w:val="18"/>
                <w:lang w:eastAsia="de-DE"/>
              </w:rPr>
              <w:t xml:space="preserve"> -</w:t>
            </w:r>
            <w:r w:rsidRPr="004C6E1C">
              <w:rPr>
                <w:rFonts w:ascii="Arial" w:hAnsi="Arial" w:cs="Arial"/>
                <w:color w:val="000000"/>
                <w:sz w:val="18"/>
                <w:szCs w:val="18"/>
                <w:lang w:eastAsia="de-DE"/>
              </w:rPr>
              <w:t xml:space="preserve"> C015</w:t>
            </w:r>
            <w:r w:rsidRPr="004C6E1C">
              <w:rPr>
                <w:rFonts w:ascii="Arial" w:hAnsi="Arial" w:cs="Arial"/>
                <w:color w:val="000000"/>
                <w:sz w:val="18"/>
                <w:szCs w:val="18"/>
                <w:lang w:eastAsia="de-DE"/>
              </w:rPr>
              <w:tab/>
              <w:t>void</w:t>
            </w:r>
          </w:p>
          <w:p w14:paraId="11FA4A4E" w14:textId="77777777" w:rsidR="0015435F" w:rsidRPr="004C6E1C" w:rsidRDefault="0015435F" w:rsidP="0015435F">
            <w:pPr>
              <w:spacing w:after="0"/>
              <w:rPr>
                <w:rFonts w:ascii="Arial" w:hAnsi="Arial" w:cs="Arial"/>
                <w:color w:val="000000"/>
                <w:sz w:val="18"/>
                <w:szCs w:val="18"/>
                <w:lang w:eastAsia="de-DE"/>
              </w:rPr>
            </w:pPr>
            <w:r w:rsidRPr="004C6E1C">
              <w:rPr>
                <w:rFonts w:ascii="Arial" w:hAnsi="Arial" w:cs="Arial"/>
                <w:color w:val="000000"/>
                <w:sz w:val="18"/>
                <w:szCs w:val="18"/>
                <w:lang w:eastAsia="de-DE"/>
              </w:rPr>
              <w:t>C016</w:t>
            </w:r>
            <w:r w:rsidRPr="004C6E1C">
              <w:rPr>
                <w:rFonts w:ascii="Arial" w:hAnsi="Arial" w:cs="Arial"/>
                <w:color w:val="000000"/>
                <w:sz w:val="18"/>
                <w:szCs w:val="18"/>
                <w:lang w:eastAsia="de-DE"/>
              </w:rPr>
              <w:tab/>
              <w:t>IF O_MULTI_VER THEN M ELSE N/A</w:t>
            </w:r>
          </w:p>
          <w:p w14:paraId="4A013AA6" w14:textId="77777777" w:rsidR="0015435F" w:rsidRPr="004C6E1C" w:rsidRDefault="0015435F" w:rsidP="0015435F">
            <w:pPr>
              <w:spacing w:after="0"/>
              <w:rPr>
                <w:rFonts w:ascii="Arial" w:hAnsi="Arial" w:cs="Arial"/>
                <w:color w:val="000000"/>
                <w:sz w:val="18"/>
                <w:szCs w:val="18"/>
                <w:lang w:eastAsia="de-DE"/>
              </w:rPr>
            </w:pPr>
            <w:r w:rsidRPr="004C6E1C">
              <w:rPr>
                <w:rFonts w:ascii="Arial" w:hAnsi="Arial" w:cs="Arial"/>
                <w:color w:val="000000"/>
                <w:sz w:val="18"/>
                <w:szCs w:val="18"/>
                <w:lang w:eastAsia="de-DE"/>
              </w:rPr>
              <w:t>C017</w:t>
            </w:r>
            <w:r w:rsidRPr="004C6E1C">
              <w:rPr>
                <w:rFonts w:ascii="Arial" w:hAnsi="Arial" w:cs="Arial"/>
                <w:color w:val="000000"/>
                <w:sz w:val="18"/>
                <w:szCs w:val="18"/>
                <w:lang w:eastAsia="de-DE"/>
              </w:rPr>
              <w:tab/>
              <w:t>IF O_SINGLE_VER THEN M ELSE N/A</w:t>
            </w:r>
          </w:p>
          <w:p w14:paraId="2C33C181" w14:textId="77777777" w:rsidR="0015435F" w:rsidRPr="004C6E1C" w:rsidRDefault="0015435F" w:rsidP="0015435F">
            <w:pPr>
              <w:spacing w:after="0"/>
              <w:rPr>
                <w:rFonts w:ascii="Arial" w:hAnsi="Arial" w:cs="Arial"/>
                <w:color w:val="000000"/>
                <w:sz w:val="18"/>
                <w:szCs w:val="18"/>
                <w:lang w:eastAsia="de-DE"/>
              </w:rPr>
            </w:pPr>
            <w:r w:rsidRPr="004C6E1C">
              <w:rPr>
                <w:rFonts w:ascii="Arial" w:hAnsi="Arial" w:cs="Arial"/>
                <w:color w:val="000000"/>
                <w:sz w:val="18"/>
                <w:szCs w:val="18"/>
                <w:lang w:eastAsia="de-DE"/>
              </w:rPr>
              <w:t>C018</w:t>
            </w:r>
            <w:r>
              <w:rPr>
                <w:rFonts w:ascii="Arial" w:hAnsi="Arial" w:cs="Arial"/>
                <w:color w:val="000000"/>
                <w:sz w:val="18"/>
                <w:szCs w:val="18"/>
                <w:lang w:eastAsia="de-DE"/>
              </w:rPr>
              <w:t xml:space="preserve"> - </w:t>
            </w:r>
            <w:r w:rsidRPr="004C6E1C">
              <w:rPr>
                <w:rFonts w:ascii="Arial" w:hAnsi="Arial" w:cs="Arial"/>
                <w:color w:val="000000"/>
                <w:sz w:val="18"/>
                <w:szCs w:val="18"/>
                <w:lang w:eastAsia="de-DE"/>
              </w:rPr>
              <w:t>C023</w:t>
            </w:r>
            <w:r w:rsidRPr="004C6E1C">
              <w:rPr>
                <w:rFonts w:ascii="Arial" w:hAnsi="Arial" w:cs="Arial"/>
                <w:color w:val="000000"/>
                <w:sz w:val="18"/>
                <w:szCs w:val="18"/>
                <w:lang w:eastAsia="de-DE"/>
              </w:rPr>
              <w:tab/>
              <w:t>void</w:t>
            </w:r>
          </w:p>
          <w:p w14:paraId="587671ED" w14:textId="77777777" w:rsidR="0015435F" w:rsidRPr="004C6E1C" w:rsidRDefault="0015435F" w:rsidP="0015435F">
            <w:pPr>
              <w:spacing w:after="0"/>
              <w:rPr>
                <w:rFonts w:ascii="Arial" w:hAnsi="Arial" w:cs="Arial"/>
                <w:color w:val="000000"/>
                <w:sz w:val="18"/>
                <w:szCs w:val="18"/>
                <w:lang w:eastAsia="de-DE"/>
              </w:rPr>
            </w:pPr>
            <w:r w:rsidRPr="004C6E1C">
              <w:rPr>
                <w:rFonts w:ascii="Arial" w:hAnsi="Arial" w:cs="Arial"/>
                <w:color w:val="000000"/>
                <w:sz w:val="18"/>
                <w:szCs w:val="18"/>
                <w:lang w:eastAsia="de-DE"/>
              </w:rPr>
              <w:t>C024</w:t>
            </w:r>
            <w:r w:rsidRPr="004C6E1C">
              <w:rPr>
                <w:rFonts w:ascii="Arial" w:hAnsi="Arial" w:cs="Arial"/>
                <w:color w:val="000000"/>
                <w:sz w:val="18"/>
                <w:szCs w:val="18"/>
                <w:lang w:eastAsia="de-DE"/>
              </w:rPr>
              <w:tab/>
              <w:t>IF O_GET IDENTITY_SUCI THEN M ELSE N/A</w:t>
            </w:r>
          </w:p>
          <w:p w14:paraId="52FD6C5C" w14:textId="77777777" w:rsidR="0015435F" w:rsidRPr="004C6E1C" w:rsidRDefault="0015435F" w:rsidP="0015435F">
            <w:pPr>
              <w:spacing w:after="0"/>
              <w:rPr>
                <w:rFonts w:ascii="Arial" w:hAnsi="Arial" w:cs="Arial"/>
                <w:color w:val="000000"/>
                <w:sz w:val="18"/>
                <w:szCs w:val="18"/>
                <w:lang w:eastAsia="de-DE"/>
              </w:rPr>
            </w:pPr>
            <w:r w:rsidRPr="004C6E1C">
              <w:rPr>
                <w:rFonts w:ascii="Arial" w:hAnsi="Arial" w:cs="Arial"/>
                <w:color w:val="000000"/>
                <w:sz w:val="18"/>
                <w:szCs w:val="18"/>
                <w:lang w:eastAsia="de-DE"/>
              </w:rPr>
              <w:t>C025</w:t>
            </w:r>
            <w:r w:rsidRPr="004C6E1C">
              <w:rPr>
                <w:rFonts w:ascii="Arial" w:hAnsi="Arial" w:cs="Arial"/>
                <w:color w:val="000000"/>
                <w:sz w:val="18"/>
                <w:szCs w:val="18"/>
                <w:lang w:eastAsia="de-DE"/>
              </w:rPr>
              <w:tab/>
              <w:t>IF (NOT O_NON_IMSI_SUPI) THEN M ELSE N/A</w:t>
            </w:r>
          </w:p>
          <w:p w14:paraId="5F32E867" w14:textId="77777777" w:rsidR="0015435F" w:rsidRPr="004C6E1C" w:rsidRDefault="0015435F" w:rsidP="0015435F">
            <w:pPr>
              <w:spacing w:after="0"/>
              <w:rPr>
                <w:rFonts w:ascii="Arial" w:hAnsi="Arial" w:cs="Arial"/>
                <w:color w:val="000000"/>
                <w:sz w:val="18"/>
                <w:szCs w:val="18"/>
                <w:lang w:eastAsia="de-DE"/>
              </w:rPr>
            </w:pPr>
            <w:r w:rsidRPr="004C6E1C">
              <w:rPr>
                <w:rFonts w:ascii="Arial" w:hAnsi="Arial" w:cs="Arial"/>
                <w:color w:val="000000"/>
                <w:sz w:val="18"/>
                <w:szCs w:val="18"/>
                <w:lang w:eastAsia="de-DE"/>
              </w:rPr>
              <w:t>C026</w:t>
            </w:r>
            <w:r w:rsidRPr="004C6E1C">
              <w:rPr>
                <w:rFonts w:ascii="Arial" w:hAnsi="Arial" w:cs="Arial"/>
                <w:color w:val="000000"/>
                <w:sz w:val="18"/>
                <w:szCs w:val="18"/>
                <w:lang w:eastAsia="de-DE"/>
              </w:rPr>
              <w:tab/>
              <w:t>IF O_NON_IMSI_SUPI THEN M ELSE N/A</w:t>
            </w:r>
          </w:p>
          <w:p w14:paraId="6AF50173" w14:textId="3F0A8F3C" w:rsidR="00C67207" w:rsidRPr="00FD2718" w:rsidRDefault="0015435F" w:rsidP="0015435F">
            <w:pPr>
              <w:pStyle w:val="TAL"/>
              <w:pBdr>
                <w:bottom w:val="single" w:sz="4" w:space="1" w:color="auto"/>
              </w:pBdr>
              <w:rPr>
                <w:rFonts w:cs="Arial"/>
                <w:snapToGrid w:val="0"/>
                <w:szCs w:val="18"/>
              </w:rPr>
            </w:pPr>
            <w:r w:rsidRPr="004C6E1C">
              <w:rPr>
                <w:rFonts w:cs="Arial"/>
                <w:color w:val="000000"/>
                <w:szCs w:val="18"/>
                <w:lang w:eastAsia="de-DE"/>
              </w:rPr>
              <w:t>C027</w:t>
            </w:r>
            <w:r w:rsidRPr="004C6E1C">
              <w:rPr>
                <w:rFonts w:cs="Arial"/>
                <w:color w:val="000000"/>
                <w:szCs w:val="18"/>
                <w:lang w:eastAsia="de-DE"/>
              </w:rPr>
              <w:tab/>
              <w:t>IF (NOT O_NON-REMOVABLE_UICC) THEN M ELSE N/A</w:t>
            </w:r>
          </w:p>
        </w:tc>
      </w:tr>
      <w:bookmarkEnd w:id="86"/>
    </w:tbl>
    <w:p w14:paraId="530000A9" w14:textId="77777777" w:rsidR="00322BB6" w:rsidRDefault="00322BB6" w:rsidP="00085F05">
      <w:pPr>
        <w:sectPr w:rsidR="00322BB6" w:rsidSect="00C67207">
          <w:headerReference w:type="even" r:id="rId14"/>
          <w:footnotePr>
            <w:numRestart w:val="eachSect"/>
          </w:footnotePr>
          <w:pgSz w:w="11907" w:h="16840" w:code="9"/>
          <w:pgMar w:top="1418" w:right="1134" w:bottom="1134" w:left="1134" w:header="851" w:footer="340" w:gutter="0"/>
          <w:cols w:space="720"/>
        </w:sectPr>
      </w:pPr>
    </w:p>
    <w:p w14:paraId="42262571" w14:textId="77777777" w:rsidR="00322BB6" w:rsidRDefault="00322BB6" w:rsidP="00322BB6">
      <w:pPr>
        <w:pStyle w:val="Heading1"/>
      </w:pPr>
      <w:bookmarkStart w:id="87" w:name="_Toc11051481"/>
      <w:bookmarkStart w:id="88" w:name="_Toc44962285"/>
      <w:bookmarkStart w:id="89" w:name="_Toc51832178"/>
      <w:bookmarkStart w:id="90" w:name="_Toc199329909"/>
      <w:r>
        <w:lastRenderedPageBreak/>
        <w:t>4</w:t>
      </w:r>
      <w:r>
        <w:tab/>
        <w:t>Test environment</w:t>
      </w:r>
      <w:bookmarkEnd w:id="87"/>
      <w:bookmarkEnd w:id="88"/>
      <w:bookmarkEnd w:id="89"/>
      <w:bookmarkEnd w:id="90"/>
    </w:p>
    <w:p w14:paraId="4C7735EB" w14:textId="77777777" w:rsidR="00322BB6" w:rsidRDefault="00322BB6" w:rsidP="00322BB6">
      <w:r>
        <w:t>This clause specifies several requirements which shall be met, and a number of rules which shall be adhered to before testing can proceed.</w:t>
      </w:r>
    </w:p>
    <w:p w14:paraId="145C585B" w14:textId="77777777" w:rsidR="00322BB6" w:rsidRDefault="00322BB6" w:rsidP="00322BB6">
      <w:pPr>
        <w:pStyle w:val="Heading2"/>
      </w:pPr>
      <w:bookmarkStart w:id="91" w:name="_Toc11051482"/>
      <w:bookmarkStart w:id="92" w:name="_Toc44962286"/>
      <w:bookmarkStart w:id="93" w:name="_Toc51832179"/>
      <w:bookmarkStart w:id="94" w:name="_Toc199329910"/>
      <w:r>
        <w:t>4.1</w:t>
      </w:r>
      <w:r>
        <w:tab/>
        <w:t>Test equipment</w:t>
      </w:r>
      <w:bookmarkEnd w:id="91"/>
      <w:bookmarkEnd w:id="92"/>
      <w:bookmarkEnd w:id="93"/>
      <w:bookmarkEnd w:id="94"/>
    </w:p>
    <w:p w14:paraId="35B668AF" w14:textId="77777777" w:rsidR="00322BB6" w:rsidRDefault="00322BB6" w:rsidP="00322BB6">
      <w:r>
        <w:t xml:space="preserve">This </w:t>
      </w:r>
      <w:r w:rsidR="000348EC">
        <w:t>clause</w:t>
      </w:r>
      <w:r>
        <w:t xml:space="preserve"> recommends a minimum specification for each of the items of test equipment referenced in the tests.</w:t>
      </w:r>
    </w:p>
    <w:p w14:paraId="31DAE24F" w14:textId="77777777" w:rsidR="00322BB6" w:rsidRDefault="00322BB6" w:rsidP="00322BB6">
      <w:pPr>
        <w:pStyle w:val="Heading3"/>
      </w:pPr>
      <w:bookmarkStart w:id="95" w:name="_Toc11051483"/>
      <w:bookmarkStart w:id="96" w:name="_Toc44962287"/>
      <w:bookmarkStart w:id="97" w:name="_Toc51832180"/>
      <w:bookmarkStart w:id="98" w:name="_Toc199329911"/>
      <w:r>
        <w:t>4.1.1</w:t>
      </w:r>
      <w:r>
        <w:tab/>
        <w:t>ME simulator</w:t>
      </w:r>
      <w:bookmarkEnd w:id="95"/>
      <w:bookmarkEnd w:id="96"/>
      <w:bookmarkEnd w:id="97"/>
      <w:bookmarkEnd w:id="98"/>
    </w:p>
    <w:p w14:paraId="3528B748" w14:textId="77777777"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14:paraId="760C230A" w14:textId="77777777" w:rsidR="00322BB6" w:rsidRDefault="00322BB6" w:rsidP="00322BB6">
      <w:r>
        <w:t>The ME simulator shall be able to support clock stop modes.</w:t>
      </w:r>
    </w:p>
    <w:p w14:paraId="4AA92753" w14:textId="77777777" w:rsidR="00322BB6" w:rsidRDefault="00322BB6" w:rsidP="00322BB6">
      <w:r>
        <w:t xml:space="preserve">The ME simulator shall be able to accept an external clock signal to drive CLK (contact C3) of the </w:t>
      </w:r>
      <w:r>
        <w:rPr>
          <w:rFonts w:hint="eastAsia"/>
        </w:rPr>
        <w:t>UICC</w:t>
      </w:r>
      <w:r>
        <w:t>.</w:t>
      </w:r>
    </w:p>
    <w:p w14:paraId="56567C2F" w14:textId="77777777" w:rsidR="00322BB6" w:rsidRDefault="00322BB6" w:rsidP="00322BB6">
      <w:r>
        <w:t xml:space="preserve">It shall be possible to access all the </w:t>
      </w:r>
      <w:r>
        <w:rPr>
          <w:rFonts w:hint="eastAsia"/>
        </w:rPr>
        <w:t>UICC</w:t>
      </w:r>
      <w:r>
        <w:t xml:space="preserve"> contacts either directly or through test points.</w:t>
      </w:r>
    </w:p>
    <w:p w14:paraId="4EE6F988" w14:textId="77777777" w:rsidR="00322BB6" w:rsidRDefault="00322BB6" w:rsidP="00322BB6">
      <w:pPr>
        <w:pStyle w:val="Heading3"/>
      </w:pPr>
      <w:bookmarkStart w:id="99" w:name="_Toc11051484"/>
      <w:bookmarkStart w:id="100" w:name="_Toc44962288"/>
      <w:bookmarkStart w:id="101" w:name="_Toc51832181"/>
      <w:bookmarkStart w:id="102" w:name="_Toc199329912"/>
      <w:r>
        <w:t>4.1.2</w:t>
      </w:r>
      <w:r>
        <w:tab/>
        <w:t>Signal generation device</w:t>
      </w:r>
      <w:bookmarkEnd w:id="99"/>
      <w:bookmarkEnd w:id="100"/>
      <w:bookmarkEnd w:id="101"/>
      <w:bookmarkEnd w:id="102"/>
    </w:p>
    <w:p w14:paraId="0DFFA3D0" w14:textId="09F4FE14" w:rsidR="00322BB6" w:rsidRDefault="00322BB6" w:rsidP="00322BB6">
      <w:pPr>
        <w:pStyle w:val="Heading4"/>
      </w:pPr>
      <w:bookmarkStart w:id="103" w:name="_Toc11051485"/>
      <w:bookmarkStart w:id="104" w:name="_Toc44962289"/>
      <w:bookmarkStart w:id="105" w:name="_Toc51832182"/>
      <w:bookmarkStart w:id="106" w:name="_Toc199329913"/>
      <w:r>
        <w:t>4.1.2.1</w:t>
      </w:r>
      <w:r>
        <w:tab/>
      </w:r>
      <w:bookmarkEnd w:id="103"/>
      <w:bookmarkEnd w:id="104"/>
      <w:bookmarkEnd w:id="105"/>
      <w:r w:rsidR="00110A65">
        <w:t>Void</w:t>
      </w:r>
      <w:bookmarkEnd w:id="106"/>
    </w:p>
    <w:p w14:paraId="724DE32B" w14:textId="060D0174" w:rsidR="00322BB6" w:rsidRDefault="00322BB6" w:rsidP="00322BB6">
      <w:pPr>
        <w:pStyle w:val="Heading4"/>
      </w:pPr>
      <w:bookmarkStart w:id="107" w:name="_Toc11051486"/>
      <w:bookmarkStart w:id="108" w:name="_Toc44962290"/>
      <w:bookmarkStart w:id="109" w:name="_Toc51832183"/>
      <w:bookmarkStart w:id="110" w:name="_Toc199329914"/>
      <w:r>
        <w:t>4.1.2.2</w:t>
      </w:r>
      <w:r>
        <w:tab/>
      </w:r>
      <w:r w:rsidR="00110A65">
        <w:t>Void</w:t>
      </w:r>
      <w:bookmarkEnd w:id="107"/>
      <w:bookmarkEnd w:id="108"/>
      <w:bookmarkEnd w:id="109"/>
      <w:bookmarkEnd w:id="110"/>
    </w:p>
    <w:p w14:paraId="5FE95C3A" w14:textId="3199E91C" w:rsidR="00322BB6" w:rsidRDefault="00322BB6" w:rsidP="00322BB6">
      <w:pPr>
        <w:pStyle w:val="Heading4"/>
      </w:pPr>
      <w:bookmarkStart w:id="111" w:name="_Toc11051487"/>
      <w:bookmarkStart w:id="112" w:name="_Toc44962291"/>
      <w:bookmarkStart w:id="113" w:name="_Toc51832184"/>
      <w:bookmarkStart w:id="114" w:name="_Toc199329915"/>
      <w:r>
        <w:t>4.1.2.3</w:t>
      </w:r>
      <w:r>
        <w:tab/>
        <w:t>CLK</w:t>
      </w:r>
      <w:bookmarkEnd w:id="111"/>
      <w:bookmarkEnd w:id="112"/>
      <w:bookmarkEnd w:id="113"/>
      <w:bookmarkEnd w:id="114"/>
    </w:p>
    <w:p w14:paraId="63AC0BE3" w14:textId="4A7E7833" w:rsidR="00322BB6" w:rsidRDefault="00322BB6" w:rsidP="00110A65">
      <w:r>
        <w:t xml:space="preserve">This item of equipment shall be able to generate square wave signals for the clock on the </w:t>
      </w:r>
      <w:r>
        <w:rPr>
          <w:rFonts w:hint="eastAsia"/>
        </w:rPr>
        <w:t>UICC</w:t>
      </w:r>
      <w:r>
        <w:t>, any of which can be a single-shot or continuous signal, in the range 1 MHz to 5 MHz.</w:t>
      </w:r>
    </w:p>
    <w:p w14:paraId="5A50ED90" w14:textId="77777777" w:rsidR="00322BB6" w:rsidRDefault="00322BB6" w:rsidP="00322BB6">
      <w:r>
        <w:t>It shall also provide control over the following parameters:</w:t>
      </w:r>
    </w:p>
    <w:p w14:paraId="6DB68EF1" w14:textId="77777777"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14:paraId="0F96A765" w14:textId="77777777" w:rsidR="00322BB6" w:rsidRDefault="00322BB6" w:rsidP="00322BB6">
      <w:pPr>
        <w:pStyle w:val="Heading4"/>
      </w:pPr>
      <w:bookmarkStart w:id="115" w:name="_Toc11051488"/>
      <w:bookmarkStart w:id="116" w:name="_Toc44962292"/>
      <w:bookmarkStart w:id="117" w:name="_Toc51832185"/>
      <w:bookmarkStart w:id="118" w:name="_Toc199329916"/>
      <w:r>
        <w:t>4.1.2.4</w:t>
      </w:r>
      <w:r>
        <w:tab/>
        <w:t>I/O</w:t>
      </w:r>
      <w:bookmarkEnd w:id="115"/>
      <w:bookmarkEnd w:id="116"/>
      <w:bookmarkEnd w:id="117"/>
      <w:bookmarkEnd w:id="118"/>
    </w:p>
    <w:p w14:paraId="21A07A47" w14:textId="77777777" w:rsidR="00322BB6" w:rsidRDefault="00322BB6" w:rsidP="00322BB6">
      <w:r>
        <w:t xml:space="preserve">The equipment shall be able to generate I/O-Signals according to </w:t>
      </w:r>
      <w:r>
        <w:rPr>
          <w:rFonts w:hint="eastAsia"/>
        </w:rPr>
        <w:t>TS 102.221 [</w:t>
      </w:r>
      <w:r>
        <w:rPr>
          <w:noProof/>
        </w:rPr>
        <w:t>1</w:t>
      </w:r>
      <w:r>
        <w:t>]</w:t>
      </w:r>
    </w:p>
    <w:p w14:paraId="0968A9DC" w14:textId="77777777" w:rsidR="00322BB6" w:rsidRDefault="00322BB6" w:rsidP="00322BB6">
      <w:r>
        <w:t xml:space="preserve">The timing of the bitstream (jitter, guardtime, etu-value, etc.) on the I/O-Line shall be programmable with an accuracy of </w:t>
      </w:r>
      <w:r>
        <w:sym w:font="Symbol" w:char="F0A3"/>
      </w:r>
      <w:r>
        <w:t xml:space="preserve"> 0,01 etu or 2 clk-cycles whichever is the worst.</w:t>
      </w:r>
    </w:p>
    <w:p w14:paraId="0F49126D" w14:textId="77777777" w:rsidR="00322BB6" w:rsidRDefault="00322BB6" w:rsidP="00322BB6">
      <w:pPr>
        <w:pStyle w:val="Heading3"/>
      </w:pPr>
      <w:bookmarkStart w:id="119" w:name="_Toc11051489"/>
      <w:bookmarkStart w:id="120" w:name="_Toc44962293"/>
      <w:bookmarkStart w:id="121" w:name="_Toc51832186"/>
      <w:bookmarkStart w:id="122" w:name="_Toc199329917"/>
      <w:r>
        <w:t>4.1.3</w:t>
      </w:r>
      <w:r>
        <w:tab/>
        <w:t>Precision force-inducing contacting device</w:t>
      </w:r>
      <w:bookmarkEnd w:id="119"/>
      <w:bookmarkEnd w:id="120"/>
      <w:bookmarkEnd w:id="121"/>
      <w:bookmarkEnd w:id="122"/>
    </w:p>
    <w:p w14:paraId="0154873D" w14:textId="77777777"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14:paraId="22D4E603" w14:textId="77777777" w:rsidR="00322BB6" w:rsidRDefault="00322BB6" w:rsidP="00322BB6">
      <w:pPr>
        <w:pStyle w:val="Heading3"/>
      </w:pPr>
      <w:bookmarkStart w:id="123" w:name="_Toc11051490"/>
      <w:bookmarkStart w:id="124" w:name="_Toc44962294"/>
      <w:bookmarkStart w:id="125" w:name="_Toc51832187"/>
      <w:bookmarkStart w:id="126" w:name="_Toc199329918"/>
      <w:r>
        <w:t>4.1.4</w:t>
      </w:r>
      <w:r>
        <w:tab/>
        <w:t>Temperature controllable environment</w:t>
      </w:r>
      <w:bookmarkEnd w:id="123"/>
      <w:bookmarkEnd w:id="124"/>
      <w:bookmarkEnd w:id="125"/>
      <w:bookmarkEnd w:id="126"/>
    </w:p>
    <w:p w14:paraId="5C88B311" w14:textId="77777777"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14:paraId="034A7E71" w14:textId="77777777" w:rsidR="00322BB6" w:rsidRDefault="00322BB6" w:rsidP="00322BB6">
      <w:pPr>
        <w:pStyle w:val="Heading3"/>
      </w:pPr>
      <w:bookmarkStart w:id="127" w:name="_Toc11051491"/>
      <w:bookmarkStart w:id="128" w:name="_Toc44962295"/>
      <w:bookmarkStart w:id="129" w:name="_Toc51832188"/>
      <w:bookmarkStart w:id="130" w:name="_Toc199329919"/>
      <w:r>
        <w:lastRenderedPageBreak/>
        <w:t>4.1.5</w:t>
      </w:r>
      <w:r>
        <w:tab/>
        <w:t>Temperature measuring device</w:t>
      </w:r>
      <w:bookmarkEnd w:id="127"/>
      <w:bookmarkEnd w:id="128"/>
      <w:bookmarkEnd w:id="129"/>
      <w:bookmarkEnd w:id="130"/>
    </w:p>
    <w:p w14:paraId="5BE15605" w14:textId="77777777"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14:paraId="6EADD4A8" w14:textId="07363D30" w:rsidR="00322BB6" w:rsidRDefault="00322BB6" w:rsidP="00322BB6">
      <w:pPr>
        <w:pStyle w:val="Heading3"/>
      </w:pPr>
      <w:bookmarkStart w:id="131" w:name="_Toc11051492"/>
      <w:bookmarkStart w:id="132" w:name="_Toc44962296"/>
      <w:bookmarkStart w:id="133" w:name="_Toc51832189"/>
      <w:bookmarkStart w:id="134" w:name="_Toc199329920"/>
      <w:r>
        <w:t>4.1.6</w:t>
      </w:r>
      <w:r>
        <w:tab/>
        <w:t>V</w:t>
      </w:r>
      <w:bookmarkEnd w:id="131"/>
      <w:bookmarkEnd w:id="132"/>
      <w:bookmarkEnd w:id="133"/>
      <w:r w:rsidR="00110A65">
        <w:t>oid</w:t>
      </w:r>
      <w:bookmarkEnd w:id="134"/>
    </w:p>
    <w:p w14:paraId="0B53D487" w14:textId="77777777" w:rsidR="00322BB6" w:rsidRDefault="00322BB6" w:rsidP="00322BB6">
      <w:pPr>
        <w:pStyle w:val="Heading3"/>
      </w:pPr>
      <w:bookmarkStart w:id="135" w:name="_Toc11051493"/>
      <w:bookmarkStart w:id="136" w:name="_Toc44962297"/>
      <w:bookmarkStart w:id="137" w:name="_Toc51832190"/>
      <w:bookmarkStart w:id="138" w:name="_Toc199329921"/>
      <w:r>
        <w:t>4.1.7</w:t>
      </w:r>
      <w:r>
        <w:tab/>
        <w:t>Precision measuring device</w:t>
      </w:r>
      <w:bookmarkEnd w:id="135"/>
      <w:bookmarkEnd w:id="136"/>
      <w:bookmarkEnd w:id="137"/>
      <w:bookmarkEnd w:id="138"/>
    </w:p>
    <w:p w14:paraId="2A0D0614" w14:textId="77777777" w:rsidR="00322BB6" w:rsidRDefault="00322BB6" w:rsidP="00322BB6">
      <w:r>
        <w:t>This item of equipment shall be able to measure both linear and radius of curvature dimensions to an accuracy of 0,01 mm.</w:t>
      </w:r>
    </w:p>
    <w:p w14:paraId="50AEE83C" w14:textId="1C284C60" w:rsidR="00322BB6" w:rsidRDefault="00322BB6" w:rsidP="00322BB6">
      <w:pPr>
        <w:pStyle w:val="Heading3"/>
      </w:pPr>
      <w:bookmarkStart w:id="139" w:name="_Toc11051494"/>
      <w:bookmarkStart w:id="140" w:name="_Toc44962298"/>
      <w:bookmarkStart w:id="141" w:name="_Toc51832191"/>
      <w:bookmarkStart w:id="142" w:name="_Toc199329922"/>
      <w:r>
        <w:t>4.1.8</w:t>
      </w:r>
      <w:r>
        <w:tab/>
      </w:r>
      <w:bookmarkEnd w:id="139"/>
      <w:bookmarkEnd w:id="140"/>
      <w:bookmarkEnd w:id="141"/>
      <w:r w:rsidR="00110A65">
        <w:t>Void</w:t>
      </w:r>
      <w:bookmarkEnd w:id="142"/>
    </w:p>
    <w:p w14:paraId="689C870F" w14:textId="77777777" w:rsidR="00322BB6" w:rsidRDefault="00322BB6" w:rsidP="00322BB6">
      <w:pPr>
        <w:pStyle w:val="Heading3"/>
      </w:pPr>
      <w:bookmarkStart w:id="143" w:name="_Toc11051495"/>
      <w:bookmarkStart w:id="144" w:name="_Toc44962299"/>
      <w:bookmarkStart w:id="145" w:name="_Toc51832192"/>
      <w:bookmarkStart w:id="146" w:name="_Toc199329923"/>
      <w:r>
        <w:t>4.1.9</w:t>
      </w:r>
      <w:r>
        <w:tab/>
        <w:t>Timing Measurements on contact I/O</w:t>
      </w:r>
      <w:bookmarkEnd w:id="143"/>
      <w:bookmarkEnd w:id="144"/>
      <w:bookmarkEnd w:id="145"/>
      <w:bookmarkEnd w:id="146"/>
    </w:p>
    <w:p w14:paraId="57F644BB" w14:textId="77777777" w:rsidR="00322BB6" w:rsidRDefault="00322BB6" w:rsidP="00322BB6">
      <w:r>
        <w:t xml:space="preserve">To verify the timing of the I/O transmission from the </w:t>
      </w:r>
      <w:r>
        <w:rPr>
          <w:rFonts w:hint="eastAsia"/>
        </w:rPr>
        <w:t>UICC</w:t>
      </w:r>
      <w:r>
        <w:t xml:space="preserve">, the ME simulator shall be able to measure the I/O-Bit-Timing in clk-cycles with an accuracy of </w:t>
      </w:r>
      <w:r>
        <w:sym w:font="Symbol" w:char="F0A3"/>
      </w:r>
      <w:r>
        <w:t xml:space="preserve"> 0,01 etu or 2 clk-cycles whichever is the worst.</w:t>
      </w:r>
    </w:p>
    <w:p w14:paraId="1DB7A48F" w14:textId="77777777" w:rsidR="00322BB6" w:rsidRDefault="00322BB6" w:rsidP="00322BB6">
      <w:pPr>
        <w:pStyle w:val="Heading2"/>
      </w:pPr>
      <w:bookmarkStart w:id="147" w:name="_Toc11051496"/>
      <w:bookmarkStart w:id="148" w:name="_Toc44962300"/>
      <w:bookmarkStart w:id="149" w:name="_Toc51832193"/>
      <w:bookmarkStart w:id="150" w:name="_Toc199329924"/>
      <w:r>
        <w:t>4.2</w:t>
      </w:r>
      <w:r>
        <w:tab/>
        <w:t>IUT default conditions</w:t>
      </w:r>
      <w:bookmarkEnd w:id="147"/>
      <w:bookmarkEnd w:id="148"/>
      <w:bookmarkEnd w:id="149"/>
      <w:bookmarkEnd w:id="150"/>
    </w:p>
    <w:p w14:paraId="2930C7A2" w14:textId="77777777" w:rsidR="00322BB6" w:rsidRDefault="00322BB6" w:rsidP="00322BB6">
      <w:r>
        <w:t>Unless otherwise stated, the following is default:</w:t>
      </w:r>
    </w:p>
    <w:p w14:paraId="4F6768D8" w14:textId="77777777" w:rsidR="00322BB6" w:rsidRDefault="00322BB6" w:rsidP="00322BB6">
      <w:pPr>
        <w:pStyle w:val="B10"/>
      </w:pPr>
      <w:r>
        <w:t>-</w:t>
      </w:r>
      <w:r>
        <w:tab/>
        <w:t>The voltage level for Vcc (contact C1) shall be set to 3,0 V.</w:t>
      </w:r>
    </w:p>
    <w:p w14:paraId="4D2DFBE3" w14:textId="77777777" w:rsidR="00322BB6" w:rsidRDefault="00322BB6" w:rsidP="00322BB6">
      <w:pPr>
        <w:pStyle w:val="B10"/>
      </w:pPr>
      <w:r>
        <w:t>-</w:t>
      </w:r>
      <w:r>
        <w:tab/>
        <w:t>The voltage levels for CLK (contact C3) shall be set to 0 V and 3,0 V for low and high respectively.</w:t>
      </w:r>
    </w:p>
    <w:p w14:paraId="78251000" w14:textId="77777777" w:rsidR="00322BB6" w:rsidRDefault="00322BB6" w:rsidP="00322BB6">
      <w:pPr>
        <w:pStyle w:val="B10"/>
      </w:pPr>
      <w:r>
        <w:t>-</w:t>
      </w:r>
      <w:r>
        <w:tab/>
        <w:t>The clock frequency CLK (contact C3) shall be set to 5 MHz with duty cycle 50 %.</w:t>
      </w:r>
    </w:p>
    <w:p w14:paraId="7AD77954" w14:textId="77777777"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14:paraId="3756752A" w14:textId="77777777"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14:paraId="0AD9AA99" w14:textId="77777777" w:rsidR="00322BB6" w:rsidRDefault="00322BB6" w:rsidP="00322BB6">
      <w:pPr>
        <w:pStyle w:val="B10"/>
      </w:pPr>
      <w:r>
        <w:rPr>
          <w:rFonts w:hint="eastAsia"/>
        </w:rPr>
        <w:t>-</w:t>
      </w:r>
      <w:r>
        <w:rPr>
          <w:rFonts w:hint="eastAsia"/>
        </w:rPr>
        <w:tab/>
        <w:t>A Universal PIN on the UICC shall be enabled, if IUT is a multi-verification capable UICC.</w:t>
      </w:r>
    </w:p>
    <w:p w14:paraId="5B7256FE" w14:textId="77777777" w:rsidR="00322BB6" w:rsidRDefault="00322BB6" w:rsidP="00322BB6">
      <w:pPr>
        <w:pStyle w:val="Heading2"/>
      </w:pPr>
      <w:bookmarkStart w:id="151" w:name="_Toc11051497"/>
      <w:bookmarkStart w:id="152" w:name="_Toc44962301"/>
      <w:bookmarkStart w:id="153" w:name="_Toc51832194"/>
      <w:bookmarkStart w:id="154" w:name="_Toc199329925"/>
      <w:r>
        <w:t>4.3</w:t>
      </w:r>
      <w:r>
        <w:tab/>
        <w:t>Default data formatting</w:t>
      </w:r>
      <w:bookmarkEnd w:id="151"/>
      <w:bookmarkEnd w:id="152"/>
      <w:bookmarkEnd w:id="153"/>
      <w:bookmarkEnd w:id="154"/>
    </w:p>
    <w:p w14:paraId="4C803CF1" w14:textId="77777777" w:rsidR="00322BB6" w:rsidRDefault="00322BB6" w:rsidP="00322BB6">
      <w:r>
        <w:t>All numeric data enclosed in single quotes (' ') in this document are hexadecimal data.</w:t>
      </w:r>
    </w:p>
    <w:p w14:paraId="6EAECE40" w14:textId="77777777" w:rsidR="00322BB6" w:rsidRDefault="00322BB6" w:rsidP="00322BB6">
      <w:r>
        <w:t>Where 'X' is used in place of a hexadecimal digit, X ranges from '0' to 'F'. For example, the data '6X' ranges from '60' to '6F' inclusive.</w:t>
      </w:r>
    </w:p>
    <w:p w14:paraId="432B723F" w14:textId="77777777" w:rsidR="00322BB6" w:rsidRDefault="00322BB6" w:rsidP="00322BB6">
      <w:r>
        <w:t>Where data is expressed as a group of bytes, it shall be in the following format: 'XX XX XX... XX', indicating first byte, second byte, third byte etc. in that order.</w:t>
      </w:r>
    </w:p>
    <w:p w14:paraId="74CAC49C" w14:textId="77777777" w:rsidR="00322BB6" w:rsidRDefault="00322BB6" w:rsidP="00322BB6">
      <w:r>
        <w:t>A string of digits shall be formatted with a continuous string of numeric data and enclosed with single quotes.  For example, the string 'XXXXXXXX' where X ranges from 0 to 9 inclusive.</w:t>
      </w:r>
    </w:p>
    <w:p w14:paraId="21E579D4" w14:textId="77777777" w:rsidR="00322BB6" w:rsidRDefault="00322BB6" w:rsidP="00322BB6">
      <w:pPr>
        <w:pStyle w:val="Heading2"/>
        <w:ind w:left="0" w:firstLine="0"/>
      </w:pPr>
      <w:bookmarkStart w:id="155" w:name="_Toc11051498"/>
      <w:bookmarkStart w:id="156" w:name="_Toc44962302"/>
      <w:bookmarkStart w:id="157" w:name="_Toc51832195"/>
      <w:bookmarkStart w:id="158" w:name="_Toc199329926"/>
      <w:r>
        <w:t>4.4</w:t>
      </w:r>
      <w:r>
        <w:tab/>
        <w:t>Test definition and applicability</w:t>
      </w:r>
      <w:bookmarkEnd w:id="155"/>
      <w:bookmarkEnd w:id="156"/>
      <w:bookmarkEnd w:id="157"/>
      <w:bookmarkEnd w:id="158"/>
    </w:p>
    <w:p w14:paraId="7B7F75E1" w14:textId="77777777" w:rsidR="00322BB6" w:rsidRDefault="00322BB6" w:rsidP="00322BB6">
      <w:r>
        <w:t>The following statements are applicable to the test definition and applicability clause for all test purposes contained within the present document:</w:t>
      </w:r>
    </w:p>
    <w:p w14:paraId="63DA3DF5" w14:textId="77777777" w:rsidR="00322BB6" w:rsidRDefault="00322BB6" w:rsidP="00322BB6">
      <w:pPr>
        <w:pStyle w:val="B10"/>
      </w:pPr>
      <w:r>
        <w:t>-</w:t>
      </w:r>
      <w:r>
        <w:tab/>
        <w:t xml:space="preserve">Unless otherwise stated, tests apply to both plug-in and ID-1 </w:t>
      </w:r>
      <w:r>
        <w:rPr>
          <w:rFonts w:hint="eastAsia"/>
        </w:rPr>
        <w:t>UICC</w:t>
      </w:r>
      <w:r>
        <w:t xml:space="preserve"> cards.</w:t>
      </w:r>
    </w:p>
    <w:p w14:paraId="4687DEB5" w14:textId="77777777"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14:paraId="6577A583" w14:textId="77777777" w:rsidR="00322BB6" w:rsidRDefault="00322BB6" w:rsidP="00322BB6">
      <w:pPr>
        <w:pStyle w:val="B10"/>
      </w:pPr>
      <w:r>
        <w:rPr>
          <w:rFonts w:hint="eastAsia"/>
        </w:rPr>
        <w:lastRenderedPageBreak/>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14:paraId="3A1571AD" w14:textId="77777777"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14:paraId="63B6C094" w14:textId="77777777" w:rsidR="00322BB6" w:rsidRDefault="00322BB6" w:rsidP="00322BB6">
      <w:pPr>
        <w:pStyle w:val="Heading2"/>
      </w:pPr>
      <w:bookmarkStart w:id="159" w:name="_Toc11051499"/>
      <w:bookmarkStart w:id="160" w:name="_Toc44962303"/>
      <w:bookmarkStart w:id="161" w:name="_Toc51832196"/>
      <w:bookmarkStart w:id="162" w:name="_Toc199329927"/>
      <w:r>
        <w:t>4.5</w:t>
      </w:r>
      <w:r>
        <w:tab/>
        <w:t>Initial conditions</w:t>
      </w:r>
      <w:bookmarkEnd w:id="159"/>
      <w:bookmarkEnd w:id="160"/>
      <w:bookmarkEnd w:id="161"/>
      <w:bookmarkEnd w:id="162"/>
    </w:p>
    <w:p w14:paraId="7506D996" w14:textId="77777777" w:rsidR="00322BB6" w:rsidRDefault="00322BB6" w:rsidP="00322BB6">
      <w:r>
        <w:rPr>
          <w:rFonts w:hint="eastAsia"/>
        </w:rPr>
        <w:t>Unless otherwise stated, all the PINs used in the test procedures shall be initially enabled.</w:t>
      </w:r>
    </w:p>
    <w:p w14:paraId="22D637F2" w14:textId="77777777"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14:paraId="0F2CFA7C" w14:textId="77777777" w:rsidR="00322BB6" w:rsidRDefault="00322BB6" w:rsidP="00322BB6">
      <w:pPr>
        <w:rPr>
          <w:lang w:val="en-US"/>
        </w:rPr>
      </w:pPr>
      <w:r>
        <w:rPr>
          <w:lang w:val="en-US"/>
        </w:rPr>
        <w:t>Unless otherwise stated, all the EFs used in the test procedure shall be activated.</w:t>
      </w:r>
    </w:p>
    <w:p w14:paraId="4B922A08" w14:textId="77777777"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14:paraId="3C607CD4" w14:textId="77777777" w:rsidTr="00225FD6">
        <w:trPr>
          <w:cantSplit/>
        </w:trPr>
        <w:tc>
          <w:tcPr>
            <w:tcW w:w="270" w:type="dxa"/>
            <w:tcBorders>
              <w:top w:val="single" w:sz="4" w:space="0" w:color="auto"/>
              <w:left w:val="single" w:sz="4" w:space="0" w:color="auto"/>
            </w:tcBorders>
          </w:tcPr>
          <w:p w14:paraId="41635D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14:paraId="1C09ED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14:paraId="43E74A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14:paraId="1B1605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36DD04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809DF4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14:paraId="0DC887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14:paraId="610252D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14:paraId="31312E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6D25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0E3CBB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AEDD6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21555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61CD4E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14:paraId="1C5A4D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14:paraId="4F4C47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E2E36C2" w14:textId="77777777" w:rsidTr="00225FD6">
        <w:trPr>
          <w:cantSplit/>
        </w:trPr>
        <w:tc>
          <w:tcPr>
            <w:tcW w:w="270" w:type="dxa"/>
            <w:tcBorders>
              <w:left w:val="single" w:sz="4" w:space="0" w:color="auto"/>
            </w:tcBorders>
          </w:tcPr>
          <w:p w14:paraId="5CA19D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2D5BD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4A29F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826D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4FBAE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67239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37064C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14:paraId="07B590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5B81E9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E902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0E67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AA8B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C6B1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F8C72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A0D78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1E661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42B90C8" w14:textId="77777777" w:rsidTr="00225FD6">
        <w:trPr>
          <w:cantSplit/>
        </w:trPr>
        <w:tc>
          <w:tcPr>
            <w:tcW w:w="270" w:type="dxa"/>
            <w:tcBorders>
              <w:left w:val="single" w:sz="4" w:space="0" w:color="auto"/>
            </w:tcBorders>
          </w:tcPr>
          <w:p w14:paraId="2DF78E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D14B0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DC40B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509318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CBDB9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8AB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24DF0B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14:paraId="1BD948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79B8B8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E87F5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DD64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86C23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7AA33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78E5D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B959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4B28B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AE68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DE5F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B51977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F4B763" w14:textId="77777777" w:rsidTr="00225FD6">
        <w:trPr>
          <w:cantSplit/>
        </w:trPr>
        <w:tc>
          <w:tcPr>
            <w:tcW w:w="270" w:type="dxa"/>
            <w:tcBorders>
              <w:left w:val="single" w:sz="4" w:space="0" w:color="auto"/>
            </w:tcBorders>
          </w:tcPr>
          <w:p w14:paraId="265E34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71014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0EF9AB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B2F50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13979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07E2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A7AB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14:paraId="01805B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345149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D8C5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A85D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507C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5F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8C52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A45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39B14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5C68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107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DF899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53276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533D4C3" w14:textId="77777777" w:rsidTr="00225FD6">
        <w:trPr>
          <w:cantSplit/>
        </w:trPr>
        <w:tc>
          <w:tcPr>
            <w:tcW w:w="270" w:type="dxa"/>
            <w:tcBorders>
              <w:left w:val="single" w:sz="4" w:space="0" w:color="auto"/>
            </w:tcBorders>
          </w:tcPr>
          <w:p w14:paraId="562C41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AE28A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FF8D1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77CDF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CA071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3540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0A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14:paraId="3122CC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14:paraId="1EFE71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242C2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2D9C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4EDD4E1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1B0A48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487CA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188341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7E7958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040AF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CA5EDD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4A165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EC5C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C114A34" w14:textId="77777777" w:rsidTr="00225FD6">
        <w:trPr>
          <w:cantSplit/>
        </w:trPr>
        <w:tc>
          <w:tcPr>
            <w:tcW w:w="270" w:type="dxa"/>
            <w:tcBorders>
              <w:left w:val="single" w:sz="4" w:space="0" w:color="auto"/>
            </w:tcBorders>
          </w:tcPr>
          <w:p w14:paraId="10763C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22F9A1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14:paraId="5DBD4A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14:paraId="41DB83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14:paraId="1D44D6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74EE74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7B08ED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14:paraId="207C2D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56D72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14:paraId="163C91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14:paraId="2C93B7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9EF63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DB2F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6C6D9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870C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F109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20347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2D44C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57F86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857D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46DAD46" w14:textId="77777777" w:rsidTr="00225FD6">
        <w:trPr>
          <w:cantSplit/>
        </w:trPr>
        <w:tc>
          <w:tcPr>
            <w:tcW w:w="270" w:type="dxa"/>
            <w:tcBorders>
              <w:left w:val="single" w:sz="4" w:space="0" w:color="auto"/>
            </w:tcBorders>
          </w:tcPr>
          <w:p w14:paraId="2E5882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14:paraId="148ECD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14:paraId="455F67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800C9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EBE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F30DB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14:paraId="406677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36002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14:paraId="3FA887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14:paraId="3F74A9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79A227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14:paraId="5CC251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14:paraId="25AF4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511ACC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0C25E2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7388D5" w14:textId="77777777" w:rsidTr="00225FD6">
        <w:trPr>
          <w:cantSplit/>
        </w:trPr>
        <w:tc>
          <w:tcPr>
            <w:tcW w:w="270" w:type="dxa"/>
            <w:tcBorders>
              <w:left w:val="single" w:sz="4" w:space="0" w:color="auto"/>
            </w:tcBorders>
          </w:tcPr>
          <w:p w14:paraId="1E9D19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14:paraId="0BDC40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14:paraId="1BA5FDB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4A03967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6B15C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5D31D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14:paraId="5B469F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3F5E61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14:paraId="22D8D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14:paraId="74CCDB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14:paraId="721E80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14:paraId="172AC6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14:paraId="5F1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3E0794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43E000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4278F2" w14:textId="77777777" w:rsidTr="00225FD6">
        <w:trPr>
          <w:cantSplit/>
        </w:trPr>
        <w:tc>
          <w:tcPr>
            <w:tcW w:w="270" w:type="dxa"/>
            <w:tcBorders>
              <w:left w:val="single" w:sz="4" w:space="0" w:color="auto"/>
            </w:tcBorders>
          </w:tcPr>
          <w:p w14:paraId="0254F5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105FAE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14:paraId="41C87A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3227E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D51FD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D870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F592E5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B543C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79A162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5623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6966E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0A25A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4531B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43D7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BA39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F35EF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AAFC256" w14:textId="77777777" w:rsidTr="00225FD6">
        <w:trPr>
          <w:cantSplit/>
        </w:trPr>
        <w:tc>
          <w:tcPr>
            <w:tcW w:w="270" w:type="dxa"/>
            <w:tcBorders>
              <w:left w:val="single" w:sz="4" w:space="0" w:color="auto"/>
            </w:tcBorders>
          </w:tcPr>
          <w:p w14:paraId="28269C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C51AA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14:paraId="13FCDA2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14:paraId="6649C4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705A8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F2652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2C32AA7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2EC2EB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6CBBE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4AAB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A4CB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52DD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E61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351AF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FB664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33360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106A93F" w14:textId="77777777" w:rsidTr="00225FD6">
        <w:trPr>
          <w:cantSplit/>
        </w:trPr>
        <w:tc>
          <w:tcPr>
            <w:tcW w:w="270" w:type="dxa"/>
            <w:tcBorders>
              <w:left w:val="single" w:sz="4" w:space="0" w:color="auto"/>
            </w:tcBorders>
          </w:tcPr>
          <w:p w14:paraId="03BF2B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7EAC6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D6F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5273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6C74CD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7FE14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14:paraId="495AE0E4"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14:paraId="3E727347"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14:paraId="47BD4C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14:paraId="442F7E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20E2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9D5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4FB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874EA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60C03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BB0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0673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E8E37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1A83BF7" w14:textId="77777777" w:rsidTr="00225FD6">
        <w:trPr>
          <w:cantSplit/>
        </w:trPr>
        <w:tc>
          <w:tcPr>
            <w:tcW w:w="270" w:type="dxa"/>
            <w:tcBorders>
              <w:left w:val="single" w:sz="4" w:space="0" w:color="auto"/>
            </w:tcBorders>
          </w:tcPr>
          <w:p w14:paraId="6797A2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435B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6070B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743D6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08A8A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DF43C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DC836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14:paraId="34DADA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4B0E0F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14:paraId="75855E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8993D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DBA5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A702B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C4B44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3E876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CAE9C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2EBE035" w14:textId="77777777" w:rsidTr="00225FD6">
        <w:trPr>
          <w:cantSplit/>
        </w:trPr>
        <w:tc>
          <w:tcPr>
            <w:tcW w:w="270" w:type="dxa"/>
            <w:tcBorders>
              <w:left w:val="single" w:sz="4" w:space="0" w:color="auto"/>
            </w:tcBorders>
          </w:tcPr>
          <w:p w14:paraId="2E1119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0F9A7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A2EC3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94D7B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C79B02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3688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4CE703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14:paraId="557D5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43C3E0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14:paraId="4C8870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956B4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E679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82703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BC9E0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AC05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4F64A3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8C78A59" w14:textId="77777777" w:rsidTr="00225FD6">
        <w:trPr>
          <w:cantSplit/>
        </w:trPr>
        <w:tc>
          <w:tcPr>
            <w:tcW w:w="270" w:type="dxa"/>
            <w:tcBorders>
              <w:left w:val="single" w:sz="4" w:space="0" w:color="auto"/>
            </w:tcBorders>
          </w:tcPr>
          <w:p w14:paraId="0E054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B5DDA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AA103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E0A9C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2814E2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42EFA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594A4565"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11552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A088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46EEA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2E96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C5C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ECF8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FD84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67DE56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7A8FB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F37981" w14:textId="77777777" w:rsidTr="00225FD6">
        <w:trPr>
          <w:cantSplit/>
        </w:trPr>
        <w:tc>
          <w:tcPr>
            <w:tcW w:w="270" w:type="dxa"/>
            <w:tcBorders>
              <w:left w:val="single" w:sz="4" w:space="0" w:color="auto"/>
            </w:tcBorders>
          </w:tcPr>
          <w:p w14:paraId="6A1333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DA3E8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42C22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7C3322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50D25C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1321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93CDF1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5F480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69B700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C9340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81C31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9B3E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4C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B44655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9F0C0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41E7E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9F2895A" w14:textId="77777777" w:rsidTr="00225FD6">
        <w:trPr>
          <w:cantSplit/>
        </w:trPr>
        <w:tc>
          <w:tcPr>
            <w:tcW w:w="270" w:type="dxa"/>
            <w:tcBorders>
              <w:left w:val="single" w:sz="4" w:space="0" w:color="auto"/>
            </w:tcBorders>
          </w:tcPr>
          <w:p w14:paraId="27892D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4A6F0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237812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074E8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016ED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A9CB2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870D936"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C49D1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46E775D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89F7C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96D00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5BFDD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CA5B8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920F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7A6D7B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51AA3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8A95141" w14:textId="77777777" w:rsidTr="00225FD6">
        <w:trPr>
          <w:cantSplit/>
        </w:trPr>
        <w:tc>
          <w:tcPr>
            <w:tcW w:w="270" w:type="dxa"/>
            <w:tcBorders>
              <w:left w:val="single" w:sz="4" w:space="0" w:color="auto"/>
            </w:tcBorders>
          </w:tcPr>
          <w:p w14:paraId="688C2E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14:paraId="64E627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14:paraId="6C8A8A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9E884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83A10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68942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C5F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1D80C6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04DC5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9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387A2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579881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265C2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4D9F56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0F251C3" w14:textId="77777777" w:rsidTr="00225FD6">
        <w:trPr>
          <w:cantSplit/>
        </w:trPr>
        <w:tc>
          <w:tcPr>
            <w:tcW w:w="270" w:type="dxa"/>
            <w:tcBorders>
              <w:left w:val="single" w:sz="4" w:space="0" w:color="auto"/>
            </w:tcBorders>
          </w:tcPr>
          <w:p w14:paraId="129F11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14:paraId="7B7770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3033E6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22265E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CAC457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7F15A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2E3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347395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129D9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D8641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2961E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41718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521E3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00E55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D17059B" w14:textId="77777777" w:rsidTr="00225FD6">
        <w:trPr>
          <w:cantSplit/>
        </w:trPr>
        <w:tc>
          <w:tcPr>
            <w:tcW w:w="270" w:type="dxa"/>
            <w:tcBorders>
              <w:left w:val="single" w:sz="4" w:space="0" w:color="auto"/>
            </w:tcBorders>
          </w:tcPr>
          <w:p w14:paraId="6B376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14:paraId="474D34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7DF03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19B90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7FCD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A4908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ECE0D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14:paraId="31F0DB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00135C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1E0C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6F4F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E9875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9D0308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2E237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B6EA9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F7335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1DBD1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1226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6C2F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95A02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31F251A" w14:textId="77777777" w:rsidTr="00225FD6">
        <w:tc>
          <w:tcPr>
            <w:tcW w:w="270" w:type="dxa"/>
            <w:tcBorders>
              <w:left w:val="single" w:sz="4" w:space="0" w:color="auto"/>
            </w:tcBorders>
          </w:tcPr>
          <w:p w14:paraId="773F10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955EA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0014FF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14:paraId="408BE3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1939D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71CB4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1353E4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14605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1DD7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3E758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D297C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8DD6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B7A9F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47EE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49709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16036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C80D349" w14:textId="77777777" w:rsidTr="00225FD6">
        <w:trPr>
          <w:cantSplit/>
        </w:trPr>
        <w:tc>
          <w:tcPr>
            <w:tcW w:w="270" w:type="dxa"/>
            <w:tcBorders>
              <w:left w:val="single" w:sz="4" w:space="0" w:color="auto"/>
            </w:tcBorders>
          </w:tcPr>
          <w:p w14:paraId="1CDF39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ADC2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7033B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1217BD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14:paraId="33DF93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3316A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BF62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2DBF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C292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427E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0CE7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D114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054D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722F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71A470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0052C81" w14:textId="77777777" w:rsidTr="00225FD6">
        <w:trPr>
          <w:cantSplit/>
        </w:trPr>
        <w:tc>
          <w:tcPr>
            <w:tcW w:w="270" w:type="dxa"/>
            <w:tcBorders>
              <w:left w:val="single" w:sz="4" w:space="0" w:color="auto"/>
            </w:tcBorders>
          </w:tcPr>
          <w:p w14:paraId="053674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1AA2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9E905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3B8DDA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14:paraId="4C0485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484EB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A48E0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D5E2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6D973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4E4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03805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04409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D3A56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20C74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2E7C1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2000DC2" w14:textId="77777777" w:rsidTr="00225FD6">
        <w:tc>
          <w:tcPr>
            <w:tcW w:w="270" w:type="dxa"/>
            <w:tcBorders>
              <w:left w:val="single" w:sz="4" w:space="0" w:color="auto"/>
            </w:tcBorders>
          </w:tcPr>
          <w:p w14:paraId="518915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31BD0E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2D2964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800E8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5F58E7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786648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6FA89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4681E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65D9A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35ACE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DBF5B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7DE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75F07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39D5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6204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C4D06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3AEEB33" w14:textId="77777777" w:rsidTr="00225FD6">
        <w:trPr>
          <w:cantSplit/>
        </w:trPr>
        <w:tc>
          <w:tcPr>
            <w:tcW w:w="270" w:type="dxa"/>
            <w:tcBorders>
              <w:left w:val="single" w:sz="4" w:space="0" w:color="auto"/>
            </w:tcBorders>
          </w:tcPr>
          <w:p w14:paraId="671CA5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104A5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A5AFA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F3F5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4D1C8B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14:paraId="5B2302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14:paraId="692F7D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14:paraId="5DED15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B6DD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135BE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CDAE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9BCD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A31C1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1CFA7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566E5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D2E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1F3D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83B954E" w14:textId="77777777" w:rsidTr="00225FD6">
        <w:trPr>
          <w:cantSplit/>
        </w:trPr>
        <w:tc>
          <w:tcPr>
            <w:tcW w:w="270" w:type="dxa"/>
            <w:tcBorders>
              <w:left w:val="single" w:sz="4" w:space="0" w:color="auto"/>
            </w:tcBorders>
          </w:tcPr>
          <w:p w14:paraId="0881BA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34C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2023E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14:paraId="5B1CF0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14:paraId="004B1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14:paraId="5BA79EF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14:paraId="488B89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1BA6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BDF4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15999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56997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EE519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0C9A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C87540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EB09B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96D4C6" w14:textId="77777777" w:rsidTr="00225FD6">
        <w:trPr>
          <w:cantSplit/>
        </w:trPr>
        <w:tc>
          <w:tcPr>
            <w:tcW w:w="270" w:type="dxa"/>
            <w:tcBorders>
              <w:left w:val="single" w:sz="4" w:space="0" w:color="auto"/>
            </w:tcBorders>
          </w:tcPr>
          <w:p w14:paraId="30DBAF2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DB08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BD518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14:paraId="491656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14:paraId="78FC7F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14:paraId="09BD27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14:paraId="38A0B8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CB76A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92E6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EA9C7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51D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88547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1B7A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3006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E87D2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A1B76AF" w14:textId="77777777" w:rsidTr="00225FD6">
        <w:tc>
          <w:tcPr>
            <w:tcW w:w="270" w:type="dxa"/>
            <w:tcBorders>
              <w:left w:val="single" w:sz="4" w:space="0" w:color="auto"/>
            </w:tcBorders>
          </w:tcPr>
          <w:p w14:paraId="446D94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3" w:name="MCCQCTEMPBM_00000048"/>
          </w:p>
        </w:tc>
        <w:tc>
          <w:tcPr>
            <w:tcW w:w="567" w:type="dxa"/>
            <w:gridSpan w:val="2"/>
          </w:tcPr>
          <w:p w14:paraId="3ADD8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14:paraId="600912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70DB0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4345D3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8C3C3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3927A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4082D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6774D0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9D264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7637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E1843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3F4DF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436EF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85B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C35E1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B4C9B67" w14:textId="77777777" w:rsidTr="00225FD6">
        <w:trPr>
          <w:cantSplit/>
        </w:trPr>
        <w:tc>
          <w:tcPr>
            <w:tcW w:w="270" w:type="dxa"/>
            <w:tcBorders>
              <w:left w:val="single" w:sz="4" w:space="0" w:color="auto"/>
            </w:tcBorders>
          </w:tcPr>
          <w:p w14:paraId="5AA4C6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4" w:name="MCCQCTEMPBM_00000049"/>
            <w:bookmarkEnd w:id="163"/>
          </w:p>
        </w:tc>
        <w:tc>
          <w:tcPr>
            <w:tcW w:w="567" w:type="dxa"/>
            <w:gridSpan w:val="2"/>
          </w:tcPr>
          <w:p w14:paraId="7E5F2B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0C57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088F3E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7A5CFD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8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70B4A3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14:paraId="5CE48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5AA17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960C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148C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51F5C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F4EE1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02574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7F3B6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BB048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64E0C0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1D4417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8486E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BAEB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14:paraId="36F18A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bookmarkEnd w:id="164"/>
      <w:tr w:rsidR="00322BB6" w14:paraId="501128BD" w14:textId="77777777" w:rsidTr="00225FD6">
        <w:tc>
          <w:tcPr>
            <w:tcW w:w="270" w:type="dxa"/>
            <w:tcBorders>
              <w:left w:val="single" w:sz="4" w:space="0" w:color="auto"/>
            </w:tcBorders>
          </w:tcPr>
          <w:p w14:paraId="74F2BD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F6DCC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5254A1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13C50E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09CB5F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5A1AD6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14:paraId="52B671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C2F90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gridSpan w:val="2"/>
            <w:tcBorders>
              <w:left w:val="nil"/>
            </w:tcBorders>
          </w:tcPr>
          <w:p w14:paraId="07C1D4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1F818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c>
          <w:tcPr>
            <w:tcW w:w="255" w:type="dxa"/>
            <w:gridSpan w:val="2"/>
            <w:tcBorders>
              <w:left w:val="nil"/>
            </w:tcBorders>
          </w:tcPr>
          <w:p w14:paraId="15D2C4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51D29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14:paraId="184F9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3FB92A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14:paraId="3DAA79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E36BAEC" w14:textId="77777777" w:rsidTr="00225FD6">
        <w:tc>
          <w:tcPr>
            <w:tcW w:w="270" w:type="dxa"/>
            <w:tcBorders>
              <w:left w:val="single" w:sz="4" w:space="0" w:color="auto"/>
            </w:tcBorders>
          </w:tcPr>
          <w:p w14:paraId="3D54A9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E37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D6B9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0CA1C3C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14:paraId="34DFD9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AB045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14:paraId="276461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10800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14:paraId="3B13E6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7168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14:paraId="6AB059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A602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14:paraId="263A57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274B9D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14:paraId="1AE13E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DE40A5C" w14:textId="77777777" w:rsidTr="00225FD6">
        <w:tc>
          <w:tcPr>
            <w:tcW w:w="270" w:type="dxa"/>
            <w:tcBorders>
              <w:left w:val="single" w:sz="4" w:space="0" w:color="auto"/>
            </w:tcBorders>
          </w:tcPr>
          <w:p w14:paraId="24ADC0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5" w:name="MCCQCTEMPBM_00000050"/>
          </w:p>
        </w:tc>
        <w:tc>
          <w:tcPr>
            <w:tcW w:w="567" w:type="dxa"/>
            <w:gridSpan w:val="2"/>
          </w:tcPr>
          <w:p w14:paraId="38BF0D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7E4B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C241A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02A39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EDBE6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52354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77D57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9CF4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65663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446F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B74DF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D9EDA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2354C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1B407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2875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817A61F" w14:textId="77777777" w:rsidTr="00225FD6">
        <w:trPr>
          <w:cantSplit/>
        </w:trPr>
        <w:tc>
          <w:tcPr>
            <w:tcW w:w="270" w:type="dxa"/>
            <w:tcBorders>
              <w:left w:val="single" w:sz="4" w:space="0" w:color="auto"/>
            </w:tcBorders>
          </w:tcPr>
          <w:p w14:paraId="606E53D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6" w:name="MCCQCTEMPBM_00000051"/>
            <w:bookmarkEnd w:id="165"/>
          </w:p>
        </w:tc>
        <w:tc>
          <w:tcPr>
            <w:tcW w:w="567" w:type="dxa"/>
            <w:gridSpan w:val="2"/>
          </w:tcPr>
          <w:p w14:paraId="039473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130CD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7857D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D357C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802CD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4E9169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3B887B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7DEF67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46494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B3B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6244E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19F24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DF71D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451C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2731F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259944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03F855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8E6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98039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71CD4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bookmarkEnd w:id="166"/>
      <w:tr w:rsidR="00322BB6" w14:paraId="60A1E908" w14:textId="77777777" w:rsidTr="00225FD6">
        <w:tc>
          <w:tcPr>
            <w:tcW w:w="270" w:type="dxa"/>
            <w:tcBorders>
              <w:left w:val="single" w:sz="4" w:space="0" w:color="auto"/>
            </w:tcBorders>
          </w:tcPr>
          <w:p w14:paraId="7E4CD2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43CC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0A94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09B5EC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14:paraId="2332B9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6C02D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14:paraId="442F5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685F2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14:paraId="3BBEA4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1BBEE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14:paraId="05F761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E75FC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14:paraId="0F6E18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0DA293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14:paraId="30EF1F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8A1C8CA" w14:textId="77777777" w:rsidTr="00225FD6">
        <w:tc>
          <w:tcPr>
            <w:tcW w:w="270" w:type="dxa"/>
            <w:tcBorders>
              <w:left w:val="single" w:sz="4" w:space="0" w:color="auto"/>
            </w:tcBorders>
          </w:tcPr>
          <w:p w14:paraId="3E75C1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8983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7491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271166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14:paraId="619E18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92866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14:paraId="6DE87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9BDE0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14:paraId="5447515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F0956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14:paraId="343B93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6C90B4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14:paraId="06683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665675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14:paraId="1DEFEE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036A958" w14:textId="77777777" w:rsidTr="00225FD6">
        <w:tc>
          <w:tcPr>
            <w:tcW w:w="270" w:type="dxa"/>
            <w:tcBorders>
              <w:left w:val="single" w:sz="4" w:space="0" w:color="auto"/>
            </w:tcBorders>
          </w:tcPr>
          <w:p w14:paraId="11A0B9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7" w:name="MCCQCTEMPBM_00000052"/>
          </w:p>
        </w:tc>
        <w:tc>
          <w:tcPr>
            <w:tcW w:w="567" w:type="dxa"/>
            <w:gridSpan w:val="2"/>
          </w:tcPr>
          <w:p w14:paraId="5DF3DF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6FCA87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7CAB23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234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5CC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F495A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C1375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18FE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ABF2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4846A1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6E75C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4DC6F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7BC18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5F834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DF8E3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BD28497" w14:textId="77777777" w:rsidTr="00225FD6">
        <w:trPr>
          <w:cantSplit/>
        </w:trPr>
        <w:tc>
          <w:tcPr>
            <w:tcW w:w="270" w:type="dxa"/>
            <w:tcBorders>
              <w:left w:val="single" w:sz="4" w:space="0" w:color="auto"/>
            </w:tcBorders>
          </w:tcPr>
          <w:p w14:paraId="0C0B70E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8" w:name="MCCQCTEMPBM_00000053"/>
            <w:bookmarkEnd w:id="167"/>
          </w:p>
        </w:tc>
        <w:tc>
          <w:tcPr>
            <w:tcW w:w="567" w:type="dxa"/>
            <w:gridSpan w:val="2"/>
          </w:tcPr>
          <w:p w14:paraId="2DF749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2C1F55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5EDE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2369D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3432F7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223B87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60BCEB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4AA4D7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0DC4B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4B0A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E0DB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050B4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3333D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C8A5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7F892D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14:paraId="4C9122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76D856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48639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0C5243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AEDB2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bookmarkEnd w:id="168"/>
      <w:tr w:rsidR="00322BB6" w14:paraId="2D2A0237" w14:textId="77777777" w:rsidTr="00225FD6">
        <w:tc>
          <w:tcPr>
            <w:tcW w:w="270" w:type="dxa"/>
            <w:tcBorders>
              <w:left w:val="single" w:sz="4" w:space="0" w:color="auto"/>
            </w:tcBorders>
          </w:tcPr>
          <w:p w14:paraId="76355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9CE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779E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5AE8BB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14:paraId="2D7BCD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0195D3E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14:paraId="6BEE3F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E142A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14:paraId="56BE68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1ABE6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14:paraId="1AA7C3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14:paraId="30FEEF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14:paraId="3F3203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14:paraId="7CCB85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14:paraId="26D0A3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14:paraId="5720CCB0" w14:textId="77777777" w:rsidTr="00225FD6">
        <w:tc>
          <w:tcPr>
            <w:tcW w:w="270" w:type="dxa"/>
            <w:tcBorders>
              <w:left w:val="single" w:sz="4" w:space="0" w:color="auto"/>
            </w:tcBorders>
          </w:tcPr>
          <w:p w14:paraId="3FA3B7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14:paraId="06CA04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14:paraId="0F0BF8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14:paraId="59590D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14:paraId="48787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516E3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14:paraId="0C1D2F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6C17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14:paraId="5677A2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690B6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14:paraId="38AE58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139280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14:paraId="766AC6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7960E5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14:paraId="155AC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6EA2B2" w14:textId="77777777" w:rsidTr="00225FD6">
        <w:tc>
          <w:tcPr>
            <w:tcW w:w="270" w:type="dxa"/>
            <w:tcBorders>
              <w:left w:val="single" w:sz="4" w:space="0" w:color="auto"/>
            </w:tcBorders>
          </w:tcPr>
          <w:p w14:paraId="20596A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9" w:name="MCCQCTEMPBM_00000054"/>
          </w:p>
        </w:tc>
        <w:tc>
          <w:tcPr>
            <w:tcW w:w="567" w:type="dxa"/>
            <w:gridSpan w:val="2"/>
          </w:tcPr>
          <w:p w14:paraId="216440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14:paraId="1E100C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68B869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5B2CDD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78FF2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86804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716F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FC0DB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BBD0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438112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F810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894D2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5D46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5380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F7D92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4D56CF" w14:textId="77777777" w:rsidTr="00225FD6">
        <w:trPr>
          <w:cantSplit/>
        </w:trPr>
        <w:tc>
          <w:tcPr>
            <w:tcW w:w="270" w:type="dxa"/>
            <w:tcBorders>
              <w:left w:val="single" w:sz="4" w:space="0" w:color="auto"/>
            </w:tcBorders>
          </w:tcPr>
          <w:p w14:paraId="126464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70" w:name="MCCQCTEMPBM_00000055"/>
            <w:bookmarkEnd w:id="169"/>
          </w:p>
        </w:tc>
        <w:tc>
          <w:tcPr>
            <w:tcW w:w="567" w:type="dxa"/>
            <w:gridSpan w:val="2"/>
          </w:tcPr>
          <w:p w14:paraId="3077FF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14:paraId="0689B9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C8C71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62EA1B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A34AB4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19B2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192824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340FE2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06E9D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A30E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205CD2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4144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A1BED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F4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8EE1C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47901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12E68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708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34092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bookmarkEnd w:id="170"/>
      <w:tr w:rsidR="00322BB6" w14:paraId="16A0B652" w14:textId="77777777" w:rsidTr="00225FD6">
        <w:tc>
          <w:tcPr>
            <w:tcW w:w="270" w:type="dxa"/>
            <w:tcBorders>
              <w:left w:val="single" w:sz="4" w:space="0" w:color="auto"/>
            </w:tcBorders>
          </w:tcPr>
          <w:p w14:paraId="15081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2ADE1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13B29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449211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14:paraId="32B6CD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29E5F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14:paraId="762A45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4EC3A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gridSpan w:val="2"/>
            <w:tcBorders>
              <w:left w:val="nil"/>
            </w:tcBorders>
          </w:tcPr>
          <w:p w14:paraId="433376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84357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14:paraId="3A9250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A2390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1594C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C9B9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AE88E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1143DB7" w14:textId="77777777" w:rsidTr="00225FD6">
        <w:tc>
          <w:tcPr>
            <w:tcW w:w="270" w:type="dxa"/>
            <w:tcBorders>
              <w:left w:val="single" w:sz="4" w:space="0" w:color="auto"/>
            </w:tcBorders>
          </w:tcPr>
          <w:p w14:paraId="2E7F1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5710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024A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48CBC5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14:paraId="4C56F9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3FB174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14:paraId="15C14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32BE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14:paraId="410F5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3E55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14:paraId="43649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05C451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87E6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3AE7A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7A7F2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DFB6261" w14:textId="77777777" w:rsidTr="00225FD6">
        <w:tc>
          <w:tcPr>
            <w:tcW w:w="270" w:type="dxa"/>
            <w:tcBorders>
              <w:left w:val="single" w:sz="4" w:space="0" w:color="auto"/>
              <w:bottom w:val="single" w:sz="4" w:space="0" w:color="auto"/>
            </w:tcBorders>
          </w:tcPr>
          <w:p w14:paraId="30908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71" w:name="MCCQCTEMPBM_00000056"/>
          </w:p>
        </w:tc>
        <w:tc>
          <w:tcPr>
            <w:tcW w:w="567" w:type="dxa"/>
            <w:gridSpan w:val="2"/>
            <w:tcBorders>
              <w:bottom w:val="single" w:sz="4" w:space="0" w:color="auto"/>
            </w:tcBorders>
          </w:tcPr>
          <w:p w14:paraId="32D44E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14:paraId="15D2F3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8C194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156622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A40E4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767AF0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6567E23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5D5E4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4113B4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241C39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9D150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14:paraId="1DFA8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14:paraId="2E5E3A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6FF326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14:paraId="5E249F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bookmarkEnd w:id="171"/>
    </w:tbl>
    <w:p w14:paraId="6FFA05B1" w14:textId="77777777" w:rsidR="00322BB6" w:rsidRDefault="00322BB6" w:rsidP="00322BB6">
      <w:pPr>
        <w:pStyle w:val="FP"/>
      </w:pPr>
    </w:p>
    <w:p w14:paraId="65B94B10" w14:textId="77777777" w:rsidR="00322BB6" w:rsidRDefault="00322BB6" w:rsidP="00322BB6">
      <w:pPr>
        <w:pStyle w:val="TF"/>
        <w:outlineLvl w:val="0"/>
      </w:pPr>
      <w:r>
        <w:t>Figure 1: File identifiers and directory structures of UICC</w:t>
      </w:r>
    </w:p>
    <w:p w14:paraId="10819715" w14:textId="77777777" w:rsidR="00322BB6" w:rsidRDefault="00322BB6" w:rsidP="00322BB6">
      <w:r>
        <w:t>The initial conditions for some of the EFs are given in the followings:</w:t>
      </w:r>
    </w:p>
    <w:p w14:paraId="568DB42E" w14:textId="77777777" w:rsidR="00322BB6" w:rsidRDefault="00322BB6" w:rsidP="00322BB6">
      <w:pPr>
        <w:pStyle w:val="B10"/>
        <w:ind w:left="284" w:firstLine="0"/>
      </w:pPr>
      <w:r>
        <w:t>-</w:t>
      </w:r>
      <w:r>
        <w:tab/>
        <w:t>PIN shall be set to '00000000'.</w:t>
      </w:r>
    </w:p>
    <w:p w14:paraId="1546215B" w14:textId="77777777" w:rsidR="00322BB6" w:rsidRDefault="00322BB6" w:rsidP="00322BB6">
      <w:pPr>
        <w:pStyle w:val="B10"/>
        <w:ind w:left="284" w:firstLine="0"/>
      </w:pPr>
      <w:r>
        <w:lastRenderedPageBreak/>
        <w:t>-</w:t>
      </w:r>
      <w:r>
        <w:tab/>
        <w:t>PIN</w:t>
      </w:r>
      <w:r>
        <w:rPr>
          <w:rFonts w:hint="eastAsia"/>
        </w:rPr>
        <w:t>2</w:t>
      </w:r>
      <w:r>
        <w:t xml:space="preserve"> shall be set to '</w:t>
      </w:r>
      <w:r>
        <w:rPr>
          <w:rFonts w:hint="eastAsia"/>
        </w:rPr>
        <w:t>11111111</w:t>
      </w:r>
      <w:r>
        <w:t>'.</w:t>
      </w:r>
    </w:p>
    <w:p w14:paraId="3E7A4EF7" w14:textId="77777777" w:rsidR="00322BB6" w:rsidRDefault="00322BB6" w:rsidP="00322BB6">
      <w:pPr>
        <w:pStyle w:val="B10"/>
        <w:ind w:left="284" w:firstLine="0"/>
      </w:pPr>
      <w:r>
        <w:t>-</w:t>
      </w:r>
      <w:r>
        <w:tab/>
        <w:t>Universal PIN shall be set to '</w:t>
      </w:r>
      <w:r>
        <w:rPr>
          <w:rFonts w:hint="eastAsia"/>
        </w:rPr>
        <w:t>22222222</w:t>
      </w:r>
      <w:r>
        <w:t>', if supported.</w:t>
      </w:r>
    </w:p>
    <w:p w14:paraId="75342854" w14:textId="77777777" w:rsidR="00322BB6" w:rsidRDefault="00322BB6" w:rsidP="00322BB6">
      <w:pPr>
        <w:pStyle w:val="B10"/>
        <w:ind w:left="284" w:firstLine="0"/>
      </w:pPr>
      <w:r>
        <w:t>-</w:t>
      </w:r>
      <w:r>
        <w:tab/>
        <w:t>EF</w:t>
      </w:r>
      <w:r>
        <w:rPr>
          <w:vertAlign w:val="subscript"/>
        </w:rPr>
        <w:t>FPLMN</w:t>
      </w:r>
      <w:r>
        <w:t xml:space="preserve"> shall contain the data string: '55 AA 0F 00 F0 FF 00 F0 FF 00 F0 FF'.</w:t>
      </w:r>
    </w:p>
    <w:p w14:paraId="6CFC0D1B" w14:textId="77777777"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14:paraId="1C8FC8E9" w14:textId="77777777" w:rsidR="00322BB6" w:rsidRDefault="00322BB6" w:rsidP="00322BB6">
      <w:pPr>
        <w:pStyle w:val="B10"/>
      </w:pPr>
      <w:r>
        <w:t>-</w:t>
      </w:r>
      <w:r>
        <w:tab/>
        <w:t>The records in EF</w:t>
      </w:r>
      <w:r>
        <w:rPr>
          <w:vertAlign w:val="subscript"/>
        </w:rPr>
        <w:t>SMS</w:t>
      </w:r>
      <w:r>
        <w:t xml:space="preserve"> shall contain the following data for the first 20 bytes:</w:t>
      </w:r>
    </w:p>
    <w:p w14:paraId="531B4F1C"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14:paraId="0FD06A8A" w14:textId="77777777" w:rsidTr="00225FD6">
        <w:trPr>
          <w:jc w:val="center"/>
        </w:trPr>
        <w:tc>
          <w:tcPr>
            <w:tcW w:w="1283" w:type="dxa"/>
          </w:tcPr>
          <w:p w14:paraId="59B6D56A"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14:paraId="56262118"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14:paraId="464B23CF" w14:textId="77777777" w:rsidTr="00225FD6">
        <w:trPr>
          <w:jc w:val="center"/>
        </w:trPr>
        <w:tc>
          <w:tcPr>
            <w:tcW w:w="1283" w:type="dxa"/>
          </w:tcPr>
          <w:p w14:paraId="4993FB49"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14:paraId="4D1C007A"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14:paraId="44AED2DD" w14:textId="77777777" w:rsidTr="00225FD6">
        <w:trPr>
          <w:jc w:val="center"/>
        </w:trPr>
        <w:tc>
          <w:tcPr>
            <w:tcW w:w="1283" w:type="dxa"/>
          </w:tcPr>
          <w:p w14:paraId="4BA98DB9"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14:paraId="42AEBDA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14:paraId="140031A7" w14:textId="77777777" w:rsidTr="00225FD6">
        <w:trPr>
          <w:jc w:val="center"/>
        </w:trPr>
        <w:tc>
          <w:tcPr>
            <w:tcW w:w="1283" w:type="dxa"/>
          </w:tcPr>
          <w:p w14:paraId="01DC334B" w14:textId="77777777" w:rsidR="00322BB6" w:rsidRDefault="00322BB6" w:rsidP="00225FD6">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14:paraId="77A870E6"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14:paraId="667D9514" w14:textId="77777777" w:rsidR="00322BB6" w:rsidRDefault="00322BB6" w:rsidP="00322BB6">
      <w:pPr>
        <w:pStyle w:val="B10"/>
        <w:ind w:firstLine="0"/>
      </w:pPr>
      <w:r>
        <w:t xml:space="preserve">The data for the remainder of these </w:t>
      </w:r>
      <w:r>
        <w:rPr>
          <w:rFonts w:hint="eastAsia"/>
        </w:rPr>
        <w:t>four</w:t>
      </w:r>
      <w:r>
        <w:t xml:space="preserve"> records and for all other records shall be 'FF'.</w:t>
      </w:r>
    </w:p>
    <w:p w14:paraId="7ACD100E" w14:textId="77777777" w:rsidR="00322BB6" w:rsidRDefault="00322BB6" w:rsidP="00322BB6">
      <w:pPr>
        <w:pStyle w:val="B10"/>
      </w:pPr>
      <w:r>
        <w:t>-</w:t>
      </w:r>
      <w:r>
        <w:tab/>
        <w:t>The records in EF</w:t>
      </w:r>
      <w:r>
        <w:rPr>
          <w:vertAlign w:val="subscript"/>
        </w:rPr>
        <w:t>FDN</w:t>
      </w:r>
      <w:r>
        <w:t xml:space="preserve"> shall contain the following data for the first 10 byt</w:t>
      </w:r>
      <w:r w:rsidRPr="008B4F05">
        <w:t>es</w:t>
      </w:r>
      <w:r>
        <w:t>:</w:t>
      </w:r>
    </w:p>
    <w:p w14:paraId="27EDE99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14:paraId="378A44E6" w14:textId="77777777" w:rsidTr="00225FD6">
        <w:trPr>
          <w:jc w:val="center"/>
        </w:trPr>
        <w:tc>
          <w:tcPr>
            <w:tcW w:w="1283" w:type="dxa"/>
          </w:tcPr>
          <w:p w14:paraId="6D270D1C" w14:textId="77777777" w:rsidR="00322BB6" w:rsidRDefault="00322BB6" w:rsidP="00225FD6">
            <w:pPr>
              <w:pStyle w:val="TAL"/>
              <w:rPr>
                <w:rFonts w:ascii="Courier New" w:hAnsi="Courier New"/>
                <w:b/>
              </w:rPr>
            </w:pPr>
            <w:r>
              <w:rPr>
                <w:rFonts w:ascii="Courier New" w:hAnsi="Courier New" w:hint="eastAsia"/>
                <w:b/>
              </w:rPr>
              <w:t>1st record</w:t>
            </w:r>
          </w:p>
        </w:tc>
        <w:tc>
          <w:tcPr>
            <w:tcW w:w="6795" w:type="dxa"/>
          </w:tcPr>
          <w:p w14:paraId="0E2EE16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14:paraId="465ED467" w14:textId="77777777" w:rsidTr="00225FD6">
        <w:trPr>
          <w:jc w:val="center"/>
        </w:trPr>
        <w:tc>
          <w:tcPr>
            <w:tcW w:w="1283" w:type="dxa"/>
          </w:tcPr>
          <w:p w14:paraId="4E81F788" w14:textId="77777777" w:rsidR="00322BB6" w:rsidRDefault="00322BB6" w:rsidP="00225FD6">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14:paraId="6B01FD4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14:paraId="0570C5D2" w14:textId="77777777" w:rsidTr="00225FD6">
        <w:trPr>
          <w:jc w:val="center"/>
        </w:trPr>
        <w:tc>
          <w:tcPr>
            <w:tcW w:w="1283" w:type="dxa"/>
          </w:tcPr>
          <w:p w14:paraId="3F074910" w14:textId="77777777" w:rsidR="00322BB6" w:rsidRDefault="00322BB6" w:rsidP="00225FD6">
            <w:pPr>
              <w:pStyle w:val="TAL"/>
              <w:rPr>
                <w:rFonts w:ascii="Courier New" w:hAnsi="Courier New"/>
                <w:b/>
              </w:rPr>
            </w:pPr>
            <w:r>
              <w:rPr>
                <w:rFonts w:ascii="Courier New" w:hAnsi="Courier New" w:hint="eastAsia"/>
                <w:b/>
              </w:rPr>
              <w:t>3rd record</w:t>
            </w:r>
          </w:p>
        </w:tc>
        <w:tc>
          <w:tcPr>
            <w:tcW w:w="6795" w:type="dxa"/>
          </w:tcPr>
          <w:p w14:paraId="158AB5E5"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14:paraId="02585059" w14:textId="77777777" w:rsidTr="00225FD6">
        <w:trPr>
          <w:jc w:val="center"/>
        </w:trPr>
        <w:tc>
          <w:tcPr>
            <w:tcW w:w="1283" w:type="dxa"/>
          </w:tcPr>
          <w:p w14:paraId="5261C289" w14:textId="77777777" w:rsidR="00322BB6" w:rsidRDefault="00322BB6" w:rsidP="00225FD6">
            <w:pPr>
              <w:pStyle w:val="TAL"/>
              <w:rPr>
                <w:rFonts w:ascii="Courier New" w:hAnsi="Courier New"/>
                <w:b/>
              </w:rPr>
            </w:pPr>
            <w:r>
              <w:rPr>
                <w:rFonts w:ascii="Courier New" w:hAnsi="Courier New" w:hint="eastAsia"/>
                <w:b/>
              </w:rPr>
              <w:t>4th record</w:t>
            </w:r>
          </w:p>
        </w:tc>
        <w:tc>
          <w:tcPr>
            <w:tcW w:w="6795" w:type="dxa"/>
          </w:tcPr>
          <w:p w14:paraId="0B70D2EC"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14:paraId="110F2B0B" w14:textId="77777777"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14:paraId="0DF30E22" w14:textId="77777777" w:rsidR="00322BB6" w:rsidRDefault="00322BB6" w:rsidP="00322BB6">
      <w:pPr>
        <w:pStyle w:val="B10"/>
      </w:pPr>
      <w:r>
        <w:t>-</w:t>
      </w:r>
      <w:r>
        <w:tab/>
        <w:t>The records in EF</w:t>
      </w:r>
      <w:r>
        <w:rPr>
          <w:vertAlign w:val="subscript"/>
        </w:rPr>
        <w:t>CCP2</w:t>
      </w:r>
      <w:r>
        <w:t xml:space="preserve"> shall contain the following data:</w:t>
      </w:r>
    </w:p>
    <w:p w14:paraId="4071DD42"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14:paraId="5961285F" w14:textId="77777777" w:rsidTr="00225FD6">
        <w:trPr>
          <w:jc w:val="center"/>
        </w:trPr>
        <w:tc>
          <w:tcPr>
            <w:tcW w:w="1963" w:type="dxa"/>
          </w:tcPr>
          <w:p w14:paraId="6B41FB93"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14:paraId="5D5D24FF" w14:textId="77777777" w:rsidR="00322BB6" w:rsidRDefault="00322BB6" w:rsidP="00225FD6">
            <w:pPr>
              <w:pStyle w:val="TAL"/>
              <w:rPr>
                <w:rFonts w:ascii="Courier New" w:hAnsi="Courier New"/>
              </w:rPr>
            </w:pPr>
            <w:r>
              <w:rPr>
                <w:rFonts w:ascii="Courier New" w:hAnsi="Courier New"/>
              </w:rPr>
              <w:t>'10 11 12 13 14 15 16 17 18 19 1A 1B 1C 1D 1E'</w:t>
            </w:r>
          </w:p>
        </w:tc>
      </w:tr>
      <w:tr w:rsidR="00322BB6" w14:paraId="6DA08C99" w14:textId="77777777" w:rsidTr="00225FD6">
        <w:trPr>
          <w:jc w:val="center"/>
        </w:trPr>
        <w:tc>
          <w:tcPr>
            <w:tcW w:w="1963" w:type="dxa"/>
          </w:tcPr>
          <w:p w14:paraId="7F56A743"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14:paraId="3A5BC4FA" w14:textId="77777777" w:rsidR="00322BB6" w:rsidRDefault="00322BB6" w:rsidP="00225FD6">
            <w:pPr>
              <w:pStyle w:val="TAL"/>
            </w:pPr>
            <w:r>
              <w:rPr>
                <w:rFonts w:ascii="Courier New" w:hAnsi="Courier New"/>
              </w:rPr>
              <w:t>'20 21 22 23 24 25 26 27 28 29 2A 2B 2C 2D 2E'</w:t>
            </w:r>
          </w:p>
        </w:tc>
      </w:tr>
      <w:tr w:rsidR="00322BB6" w:rsidRPr="00D56011" w14:paraId="02D81066" w14:textId="77777777" w:rsidTr="00225FD6">
        <w:trPr>
          <w:jc w:val="center"/>
        </w:trPr>
        <w:tc>
          <w:tcPr>
            <w:tcW w:w="1963" w:type="dxa"/>
          </w:tcPr>
          <w:p w14:paraId="433ECB5C"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14:paraId="5B0C52F9" w14:textId="77777777" w:rsidR="00322BB6" w:rsidRPr="00D56011" w:rsidRDefault="00322BB6" w:rsidP="00225FD6">
            <w:pPr>
              <w:pStyle w:val="TAL"/>
              <w:rPr>
                <w:lang w:val="pt-BR"/>
              </w:rPr>
            </w:pPr>
            <w:r w:rsidRPr="00D56011">
              <w:rPr>
                <w:rFonts w:ascii="Courier New" w:hAnsi="Courier New"/>
                <w:lang w:val="pt-BR"/>
              </w:rPr>
              <w:t>'E0 E1 E2 E3 E4 E5 E6 E7 E8 E9 EA EB EC ED EE'</w:t>
            </w:r>
          </w:p>
        </w:tc>
      </w:tr>
      <w:tr w:rsidR="00322BB6" w14:paraId="5AADF420" w14:textId="77777777" w:rsidTr="00225FD6">
        <w:trPr>
          <w:jc w:val="center"/>
        </w:trPr>
        <w:tc>
          <w:tcPr>
            <w:tcW w:w="1963" w:type="dxa"/>
          </w:tcPr>
          <w:p w14:paraId="35F9C8C9" w14:textId="77777777" w:rsidR="00322BB6" w:rsidRDefault="00322BB6" w:rsidP="00225FD6">
            <w:pPr>
              <w:pStyle w:val="TAL"/>
              <w:rPr>
                <w:rFonts w:ascii="Courier New" w:hAnsi="Courier New"/>
                <w:b/>
              </w:rPr>
            </w:pPr>
            <w:r>
              <w:rPr>
                <w:rFonts w:ascii="Courier New" w:hAnsi="Courier New" w:hint="eastAsia"/>
                <w:b/>
              </w:rPr>
              <w:t>Last record</w:t>
            </w:r>
          </w:p>
        </w:tc>
        <w:tc>
          <w:tcPr>
            <w:tcW w:w="6120" w:type="dxa"/>
          </w:tcPr>
          <w:p w14:paraId="4A98958C" w14:textId="77777777" w:rsidR="00322BB6" w:rsidRDefault="00322BB6" w:rsidP="00225FD6">
            <w:pPr>
              <w:pStyle w:val="TAL"/>
            </w:pPr>
            <w:r>
              <w:rPr>
                <w:rFonts w:ascii="Courier New" w:hAnsi="Courier New"/>
              </w:rPr>
              <w:t>'F0 F1 F2 F3 F4 F5 F6 F7 F8 F9 FA FB FC FD FE'</w:t>
            </w:r>
          </w:p>
        </w:tc>
      </w:tr>
    </w:tbl>
    <w:p w14:paraId="5E7B486A" w14:textId="77777777"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14:paraId="3A95EDB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131E62B0" w14:textId="77777777" w:rsidTr="00225FD6">
        <w:trPr>
          <w:jc w:val="center"/>
        </w:trPr>
        <w:tc>
          <w:tcPr>
            <w:tcW w:w="1283" w:type="dxa"/>
          </w:tcPr>
          <w:p w14:paraId="24CD4BD7"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14:paraId="72E34015" w14:textId="77777777" w:rsidR="00322BB6" w:rsidRDefault="00322BB6" w:rsidP="00225FD6">
            <w:pPr>
              <w:pStyle w:val="TAL"/>
              <w:rPr>
                <w:rFonts w:ascii="Courier New" w:hAnsi="Courier New"/>
              </w:rPr>
            </w:pPr>
            <w:r>
              <w:rPr>
                <w:rFonts w:ascii="Courier New" w:hAnsi="Courier New"/>
              </w:rPr>
              <w:t>'00 00 01'(last updated record)</w:t>
            </w:r>
          </w:p>
        </w:tc>
      </w:tr>
      <w:tr w:rsidR="00322BB6" w14:paraId="43A3E223" w14:textId="77777777" w:rsidTr="00225FD6">
        <w:trPr>
          <w:jc w:val="center"/>
        </w:trPr>
        <w:tc>
          <w:tcPr>
            <w:tcW w:w="1283" w:type="dxa"/>
          </w:tcPr>
          <w:p w14:paraId="0FBCB390"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55414293" w14:textId="77777777" w:rsidR="00322BB6" w:rsidRDefault="00322BB6" w:rsidP="00225FD6">
            <w:pPr>
              <w:pStyle w:val="TAL"/>
              <w:rPr>
                <w:rFonts w:ascii="Courier New" w:hAnsi="Courier New"/>
              </w:rPr>
            </w:pPr>
            <w:r>
              <w:rPr>
                <w:rFonts w:ascii="Courier New" w:hAnsi="Courier New"/>
              </w:rPr>
              <w:t>'00 00 02'</w:t>
            </w:r>
          </w:p>
        </w:tc>
      </w:tr>
      <w:tr w:rsidR="00322BB6" w14:paraId="772FC677" w14:textId="77777777" w:rsidTr="00225FD6">
        <w:trPr>
          <w:jc w:val="center"/>
        </w:trPr>
        <w:tc>
          <w:tcPr>
            <w:tcW w:w="1283" w:type="dxa"/>
          </w:tcPr>
          <w:p w14:paraId="01271F4D"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54E8847E" w14:textId="77777777" w:rsidR="00322BB6" w:rsidRDefault="00322BB6" w:rsidP="00225FD6">
            <w:pPr>
              <w:pStyle w:val="TAL"/>
              <w:rPr>
                <w:rFonts w:ascii="Courier New" w:hAnsi="Courier New"/>
              </w:rPr>
            </w:pPr>
            <w:r>
              <w:rPr>
                <w:rFonts w:ascii="Courier New" w:hAnsi="Courier New"/>
              </w:rPr>
              <w:t>'00 00 03'</w:t>
            </w:r>
          </w:p>
        </w:tc>
      </w:tr>
      <w:tr w:rsidR="00322BB6" w14:paraId="5BB628DB" w14:textId="77777777" w:rsidTr="00225FD6">
        <w:trPr>
          <w:jc w:val="center"/>
        </w:trPr>
        <w:tc>
          <w:tcPr>
            <w:tcW w:w="1283" w:type="dxa"/>
          </w:tcPr>
          <w:p w14:paraId="7EDDAFB9" w14:textId="77777777" w:rsidR="00322BB6" w:rsidRDefault="00322BB6" w:rsidP="00225FD6">
            <w:pPr>
              <w:pStyle w:val="TAL"/>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19AB4D03" w14:textId="77777777" w:rsidR="00322BB6" w:rsidRDefault="00322BB6" w:rsidP="00225FD6">
            <w:pPr>
              <w:pStyle w:val="TAL"/>
              <w:rPr>
                <w:rFonts w:ascii="Courier New" w:hAnsi="Courier New"/>
              </w:rPr>
            </w:pPr>
            <w:r>
              <w:rPr>
                <w:rFonts w:ascii="Courier New" w:hAnsi="Courier New"/>
              </w:rPr>
              <w:t>'00 00' followed by byte value X (first updated record)</w:t>
            </w:r>
          </w:p>
        </w:tc>
      </w:tr>
    </w:tbl>
    <w:p w14:paraId="764A3F4F" w14:textId="77777777"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14:paraId="196BAD2B"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49827C88" w14:textId="77777777" w:rsidTr="00225FD6">
        <w:trPr>
          <w:jc w:val="center"/>
        </w:trPr>
        <w:tc>
          <w:tcPr>
            <w:tcW w:w="1283" w:type="dxa"/>
          </w:tcPr>
          <w:p w14:paraId="52DEFAA6"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14:paraId="4F429CB4"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14:paraId="64058873" w14:textId="77777777" w:rsidTr="00225FD6">
        <w:trPr>
          <w:jc w:val="center"/>
        </w:trPr>
        <w:tc>
          <w:tcPr>
            <w:tcW w:w="1283" w:type="dxa"/>
          </w:tcPr>
          <w:p w14:paraId="2DF050C3" w14:textId="77777777" w:rsidR="00322BB6" w:rsidRDefault="00322BB6" w:rsidP="00225FD6">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77571D22"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14:paraId="2FAD5F73" w14:textId="77777777" w:rsidTr="00225FD6">
        <w:trPr>
          <w:jc w:val="center"/>
        </w:trPr>
        <w:tc>
          <w:tcPr>
            <w:tcW w:w="1283" w:type="dxa"/>
          </w:tcPr>
          <w:p w14:paraId="4350A195"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0753A9FF"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14:paraId="0A41BB60" w14:textId="77777777" w:rsidTr="00225FD6">
        <w:trPr>
          <w:jc w:val="center"/>
        </w:trPr>
        <w:tc>
          <w:tcPr>
            <w:tcW w:w="1283" w:type="dxa"/>
          </w:tcPr>
          <w:p w14:paraId="29338104" w14:textId="77777777" w:rsidR="00322BB6" w:rsidRDefault="00322BB6" w:rsidP="00225FD6">
            <w:pPr>
              <w:pStyle w:val="TAL"/>
              <w:tabs>
                <w:tab w:val="left" w:pos="256"/>
              </w:tabs>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37E93FCF" w14:textId="77777777" w:rsidR="00322BB6" w:rsidRDefault="00322BB6" w:rsidP="00225FD6">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14:paraId="16BDF6D1" w14:textId="77777777"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14:paraId="10B27876"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14:paraId="67FAAD96" w14:textId="77777777" w:rsidTr="00225FD6">
        <w:trPr>
          <w:jc w:val="center"/>
        </w:trPr>
        <w:tc>
          <w:tcPr>
            <w:tcW w:w="2059" w:type="dxa"/>
          </w:tcPr>
          <w:p w14:paraId="29C3F3C0" w14:textId="77777777" w:rsidR="00322BB6" w:rsidRDefault="00322BB6" w:rsidP="00225FD6">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14:paraId="5D6ADF05" w14:textId="77777777" w:rsidR="00322BB6" w:rsidRDefault="00322BB6" w:rsidP="00225FD6">
            <w:pPr>
              <w:pStyle w:val="TAL"/>
              <w:rPr>
                <w:rFonts w:ascii="Courier New" w:hAnsi="Courier New"/>
              </w:rPr>
            </w:pPr>
            <w:r>
              <w:rPr>
                <w:rFonts w:ascii="Courier New" w:hAnsi="Courier New"/>
              </w:rPr>
              <w:t>'21 F2 FF 54 45 53 54 00'</w:t>
            </w:r>
          </w:p>
        </w:tc>
      </w:tr>
      <w:tr w:rsidR="00322BB6" w14:paraId="104C58B6" w14:textId="77777777" w:rsidTr="00225FD6">
        <w:trPr>
          <w:jc w:val="center"/>
        </w:trPr>
        <w:tc>
          <w:tcPr>
            <w:tcW w:w="2059" w:type="dxa"/>
          </w:tcPr>
          <w:p w14:paraId="16E24D7A" w14:textId="77777777" w:rsidR="00322BB6" w:rsidRDefault="00322BB6" w:rsidP="00225FD6">
            <w:pPr>
              <w:pStyle w:val="TAL"/>
              <w:tabs>
                <w:tab w:val="left" w:pos="256"/>
              </w:tabs>
              <w:rPr>
                <w:rFonts w:ascii="Courier New" w:hAnsi="Courier New"/>
                <w:b/>
              </w:rPr>
            </w:pPr>
            <w:r>
              <w:rPr>
                <w:rFonts w:ascii="Courier New" w:hAnsi="Courier New"/>
                <w:b/>
              </w:rPr>
              <w:t>All other records</w:t>
            </w:r>
          </w:p>
        </w:tc>
        <w:tc>
          <w:tcPr>
            <w:tcW w:w="6030" w:type="dxa"/>
          </w:tcPr>
          <w:p w14:paraId="02C31013" w14:textId="77777777" w:rsidR="00322BB6" w:rsidRDefault="00322BB6" w:rsidP="00225FD6">
            <w:pPr>
              <w:pStyle w:val="TAL"/>
              <w:rPr>
                <w:rFonts w:ascii="Courier New" w:hAnsi="Courier New"/>
              </w:rPr>
            </w:pPr>
            <w:r>
              <w:rPr>
                <w:rFonts w:ascii="Courier New" w:hAnsi="Courier New"/>
              </w:rPr>
              <w:t>'FF FF FF FF FF FF FF 00'</w:t>
            </w:r>
          </w:p>
        </w:tc>
      </w:tr>
    </w:tbl>
    <w:p w14:paraId="5BF3ED40" w14:textId="77777777" w:rsidR="00322BB6" w:rsidRDefault="00322BB6" w:rsidP="00322BB6"/>
    <w:p w14:paraId="37E18465" w14:textId="77777777" w:rsidR="00322BB6" w:rsidRDefault="00322BB6" w:rsidP="00322BB6">
      <w:pPr>
        <w:pStyle w:val="Heading2"/>
      </w:pPr>
      <w:bookmarkStart w:id="172" w:name="_Toc11051500"/>
      <w:bookmarkStart w:id="173" w:name="_Toc44962304"/>
      <w:bookmarkStart w:id="174" w:name="_Toc51832197"/>
      <w:bookmarkStart w:id="175" w:name="_Toc199329928"/>
      <w:r>
        <w:t>4.6</w:t>
      </w:r>
      <w:r>
        <w:tab/>
        <w:t>Test procedure</w:t>
      </w:r>
      <w:bookmarkEnd w:id="172"/>
      <w:bookmarkEnd w:id="173"/>
      <w:bookmarkEnd w:id="174"/>
      <w:bookmarkEnd w:id="175"/>
    </w:p>
    <w:p w14:paraId="61A0EFDB" w14:textId="77777777" w:rsidR="00322BB6" w:rsidRDefault="00322BB6" w:rsidP="00322BB6">
      <w:r>
        <w:t>The following statements are applicable to the test procedure clause for all test purposes contained within the present document:</w:t>
      </w:r>
    </w:p>
    <w:p w14:paraId="761E843D" w14:textId="77777777" w:rsidR="00322BB6" w:rsidRDefault="00322BB6" w:rsidP="00322BB6">
      <w:pPr>
        <w:pStyle w:val="B10"/>
      </w:pPr>
      <w:r>
        <w:t>-</w:t>
      </w:r>
      <w:r>
        <w:tab/>
        <w:t>Unless otherwise stated, all steps within the test procedure shall be carried out in order.</w:t>
      </w:r>
    </w:p>
    <w:p w14:paraId="0BC416A5" w14:textId="77777777" w:rsidR="00322BB6" w:rsidRDefault="00322BB6" w:rsidP="00322BB6">
      <w:pPr>
        <w:pStyle w:val="B10"/>
      </w:pPr>
      <w:r>
        <w:t>-</w:t>
      </w:r>
      <w:r>
        <w:tab/>
        <w:t>Unless otherwise stated, all test procedures shall be applicable to both T = 0 and T = 1 protocols.</w:t>
      </w:r>
    </w:p>
    <w:p w14:paraId="7CA55C6E" w14:textId="77777777"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14:paraId="6ED7D368" w14:textId="77777777" w:rsidR="00322BB6" w:rsidRDefault="00322BB6" w:rsidP="00322BB6">
      <w:pPr>
        <w:pStyle w:val="B10"/>
      </w:pPr>
      <w:r>
        <w:lastRenderedPageBreak/>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14:paraId="68D628E7" w14:textId="77777777" w:rsidR="00322BB6" w:rsidRDefault="00322BB6" w:rsidP="00322BB6">
      <w:pPr>
        <w:pStyle w:val="B10"/>
      </w:pPr>
      <w:r>
        <w:t>-</w:t>
      </w:r>
      <w:r>
        <w:tab/>
        <w:t>Unless otherwise stated, the offset for all READ BINARY and UPDATE BINARY commands sent by the ME simulator is to be '00 00'.</w:t>
      </w:r>
    </w:p>
    <w:p w14:paraId="7AEC03F3" w14:textId="77777777"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14:paraId="4B607FE8" w14:textId="77777777"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14:paraId="5017C038" w14:textId="77777777"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14:paraId="3A36157C" w14:textId="77777777" w:rsidR="00322BB6" w:rsidRDefault="00322BB6" w:rsidP="00322BB6">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14:paraId="47E31A87" w14:textId="77777777"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14:paraId="6E7D76C5" w14:textId="77777777"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14:paraId="5E425994" w14:textId="77777777" w:rsidR="00322BB6" w:rsidRDefault="00322BB6" w:rsidP="00322BB6">
      <w:pPr>
        <w:pStyle w:val="B10"/>
      </w:pPr>
      <w:r>
        <w:t>-</w:t>
      </w:r>
      <w:r>
        <w:tab/>
        <w:t>Unless otherwise stated, all SET DATA commands sent to the UICC shall be with P2 indicating "current EF"</w:t>
      </w:r>
      <w:r w:rsidRPr="001A6EFD">
        <w:t>.</w:t>
      </w:r>
    </w:p>
    <w:p w14:paraId="32735FE7" w14:textId="77777777" w:rsidR="00322BB6" w:rsidRDefault="00322BB6" w:rsidP="00322BB6">
      <w:pPr>
        <w:pStyle w:val="B10"/>
      </w:pPr>
      <w:r>
        <w:t>-</w:t>
      </w:r>
      <w:r>
        <w:tab/>
        <w:t>Unless otherwise stated, all SET DATA commands sent to the UICC shall be sent with the maximum amount of data possible according to the data object being transmitted.</w:t>
      </w:r>
    </w:p>
    <w:p w14:paraId="0F32F24B" w14:textId="77777777" w:rsidR="00322BB6" w:rsidRDefault="00322BB6" w:rsidP="00322BB6">
      <w:pPr>
        <w:pStyle w:val="Heading2"/>
      </w:pPr>
      <w:bookmarkStart w:id="176" w:name="_Toc11051501"/>
      <w:bookmarkStart w:id="177" w:name="_Toc44962305"/>
      <w:bookmarkStart w:id="178" w:name="_Toc51832198"/>
      <w:bookmarkStart w:id="179" w:name="_Toc199329929"/>
      <w:r>
        <w:t>4.7</w:t>
      </w:r>
      <w:r>
        <w:tab/>
        <w:t>Test requirement</w:t>
      </w:r>
      <w:bookmarkEnd w:id="176"/>
      <w:bookmarkEnd w:id="177"/>
      <w:bookmarkEnd w:id="178"/>
      <w:bookmarkEnd w:id="179"/>
    </w:p>
    <w:p w14:paraId="3085E4C3" w14:textId="77777777"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14:paraId="1BA5EB8D" w14:textId="77777777" w:rsidR="00322BB6" w:rsidRDefault="00322BB6" w:rsidP="00322BB6">
      <w:pPr>
        <w:pStyle w:val="Heading1"/>
      </w:pPr>
      <w:bookmarkStart w:id="180" w:name="_Toc11051502"/>
      <w:bookmarkStart w:id="181" w:name="_Toc44962306"/>
      <w:bookmarkStart w:id="182" w:name="_Toc51832199"/>
      <w:bookmarkStart w:id="183" w:name="_Toc199329930"/>
      <w:r>
        <w:t>5</w:t>
      </w:r>
      <w:r>
        <w:tab/>
        <w:t>Void</w:t>
      </w:r>
      <w:bookmarkEnd w:id="180"/>
      <w:bookmarkEnd w:id="181"/>
      <w:bookmarkEnd w:id="182"/>
      <w:bookmarkEnd w:id="183"/>
    </w:p>
    <w:p w14:paraId="474A4A7A" w14:textId="77777777" w:rsidR="00322BB6" w:rsidRPr="00A45F5E" w:rsidRDefault="00322BB6" w:rsidP="00322BB6"/>
    <w:p w14:paraId="08180463" w14:textId="77777777" w:rsidR="00322BB6" w:rsidRDefault="00322BB6" w:rsidP="00322BB6">
      <w:pPr>
        <w:pStyle w:val="Heading1"/>
      </w:pPr>
      <w:bookmarkStart w:id="184" w:name="_Toc11051503"/>
      <w:bookmarkStart w:id="185" w:name="_Toc44962307"/>
      <w:bookmarkStart w:id="186" w:name="_Toc51832200"/>
      <w:bookmarkStart w:id="187" w:name="_Toc199329931"/>
      <w:r>
        <w:t>6</w:t>
      </w:r>
      <w:r>
        <w:tab/>
        <w:t xml:space="preserve">Test </w:t>
      </w:r>
      <w:r>
        <w:rPr>
          <w:rFonts w:hint="eastAsia"/>
        </w:rPr>
        <w:t>Procedure</w:t>
      </w:r>
      <w:r>
        <w:t xml:space="preserve"> </w:t>
      </w:r>
      <w:r>
        <w:rPr>
          <w:rFonts w:hint="eastAsia"/>
        </w:rPr>
        <w:t>(TS 102.221)</w:t>
      </w:r>
      <w:bookmarkEnd w:id="184"/>
      <w:bookmarkEnd w:id="185"/>
      <w:bookmarkEnd w:id="186"/>
      <w:bookmarkEnd w:id="187"/>
    </w:p>
    <w:p w14:paraId="1C6D0A2E" w14:textId="77777777"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14:paraId="1E2C53BD" w14:textId="77777777" w:rsidR="00322BB6" w:rsidRDefault="00322BB6" w:rsidP="00322BB6">
      <w:pPr>
        <w:pStyle w:val="B10"/>
        <w:ind w:left="0" w:firstLine="0"/>
      </w:pPr>
      <w:r>
        <w:rPr>
          <w:rFonts w:hint="eastAsia"/>
        </w:rPr>
        <w:tab/>
        <w:t>-</w:t>
      </w:r>
      <w:r>
        <w:rPr>
          <w:rFonts w:hint="eastAsia"/>
        </w:rPr>
        <w:tab/>
        <w:t>Physical characteristics</w:t>
      </w:r>
    </w:p>
    <w:p w14:paraId="25954903" w14:textId="77777777" w:rsidR="00322BB6" w:rsidRDefault="00322BB6" w:rsidP="00322BB6">
      <w:pPr>
        <w:pStyle w:val="B10"/>
        <w:ind w:left="0" w:firstLine="0"/>
      </w:pPr>
      <w:r>
        <w:rPr>
          <w:rFonts w:hint="eastAsia"/>
        </w:rPr>
        <w:tab/>
        <w:t>-</w:t>
      </w:r>
      <w:r>
        <w:rPr>
          <w:rFonts w:hint="eastAsia"/>
        </w:rPr>
        <w:tab/>
        <w:t>Electrical specifications of the UICC - Terminal interface</w:t>
      </w:r>
    </w:p>
    <w:p w14:paraId="6B1EB946" w14:textId="77777777" w:rsidR="00322BB6" w:rsidRDefault="00322BB6" w:rsidP="00322BB6">
      <w:pPr>
        <w:pStyle w:val="B10"/>
        <w:ind w:left="0" w:firstLine="0"/>
      </w:pPr>
      <w:r>
        <w:rPr>
          <w:rFonts w:hint="eastAsia"/>
        </w:rPr>
        <w:tab/>
        <w:t>-</w:t>
      </w:r>
      <w:r>
        <w:rPr>
          <w:rFonts w:hint="eastAsia"/>
        </w:rPr>
        <w:tab/>
        <w:t>Initial communication establishment procedure</w:t>
      </w:r>
    </w:p>
    <w:p w14:paraId="14B6B3AF" w14:textId="77777777" w:rsidR="00322BB6" w:rsidRDefault="00322BB6" w:rsidP="00322BB6">
      <w:pPr>
        <w:pStyle w:val="B10"/>
        <w:ind w:left="0" w:firstLine="0"/>
      </w:pPr>
      <w:r>
        <w:rPr>
          <w:rFonts w:hint="eastAsia"/>
        </w:rPr>
        <w:tab/>
        <w:t>-</w:t>
      </w:r>
      <w:r>
        <w:rPr>
          <w:rFonts w:hint="eastAsia"/>
        </w:rPr>
        <w:tab/>
        <w:t>Transmission protocol</w:t>
      </w:r>
      <w:r>
        <w:t>s</w:t>
      </w:r>
    </w:p>
    <w:p w14:paraId="401800CA" w14:textId="77777777" w:rsidR="00322BB6" w:rsidRDefault="00322BB6" w:rsidP="00322BB6">
      <w:pPr>
        <w:pStyle w:val="B10"/>
        <w:ind w:left="0" w:firstLine="0"/>
      </w:pPr>
      <w:r>
        <w:rPr>
          <w:rFonts w:hint="eastAsia"/>
        </w:rPr>
        <w:tab/>
        <w:t>-</w:t>
      </w:r>
      <w:r>
        <w:rPr>
          <w:rFonts w:hint="eastAsia"/>
        </w:rPr>
        <w:tab/>
        <w:t>Application and File structure</w:t>
      </w:r>
    </w:p>
    <w:p w14:paraId="73E31268" w14:textId="77777777" w:rsidR="00322BB6" w:rsidRDefault="00322BB6" w:rsidP="00322BB6">
      <w:pPr>
        <w:pStyle w:val="B10"/>
        <w:ind w:left="0" w:firstLine="0"/>
      </w:pPr>
      <w:r>
        <w:rPr>
          <w:rFonts w:hint="eastAsia"/>
        </w:rPr>
        <w:tab/>
        <w:t>-</w:t>
      </w:r>
      <w:r>
        <w:rPr>
          <w:rFonts w:hint="eastAsia"/>
        </w:rPr>
        <w:tab/>
        <w:t>Security features</w:t>
      </w:r>
    </w:p>
    <w:p w14:paraId="6946157E" w14:textId="77777777" w:rsidR="00322BB6" w:rsidRDefault="00322BB6" w:rsidP="00322BB6">
      <w:pPr>
        <w:pStyle w:val="B10"/>
        <w:ind w:left="0" w:firstLine="0"/>
      </w:pPr>
      <w:r>
        <w:rPr>
          <w:rFonts w:hint="eastAsia"/>
        </w:rPr>
        <w:tab/>
        <w:t>-</w:t>
      </w:r>
      <w:r>
        <w:rPr>
          <w:rFonts w:hint="eastAsia"/>
        </w:rPr>
        <w:tab/>
        <w:t>Structure of commands and responses</w:t>
      </w:r>
    </w:p>
    <w:p w14:paraId="40B36A66" w14:textId="77777777" w:rsidR="00322BB6" w:rsidRDefault="00322BB6" w:rsidP="00322BB6">
      <w:pPr>
        <w:pStyle w:val="B10"/>
        <w:ind w:left="0" w:firstLine="0"/>
      </w:pPr>
      <w:r>
        <w:rPr>
          <w:rFonts w:hint="eastAsia"/>
        </w:rPr>
        <w:tab/>
        <w:t>-</w:t>
      </w:r>
      <w:r>
        <w:rPr>
          <w:rFonts w:hint="eastAsia"/>
        </w:rPr>
        <w:tab/>
        <w:t>Commands</w:t>
      </w:r>
    </w:p>
    <w:p w14:paraId="3E05ACE9" w14:textId="77777777" w:rsidR="00322BB6" w:rsidRDefault="00322BB6" w:rsidP="00322BB6">
      <w:pPr>
        <w:pStyle w:val="B10"/>
        <w:ind w:left="0" w:firstLine="0"/>
      </w:pPr>
      <w:r>
        <w:rPr>
          <w:rFonts w:hint="eastAsia"/>
        </w:rPr>
        <w:lastRenderedPageBreak/>
        <w:tab/>
        <w:t>-</w:t>
      </w:r>
      <w:r>
        <w:rPr>
          <w:rFonts w:hint="eastAsia"/>
        </w:rPr>
        <w:tab/>
        <w:t>Transmission Oriented Commands</w:t>
      </w:r>
    </w:p>
    <w:p w14:paraId="7AC74906" w14:textId="77777777" w:rsidR="00322BB6" w:rsidRDefault="00322BB6" w:rsidP="00322BB6">
      <w:pPr>
        <w:pStyle w:val="B10"/>
        <w:ind w:left="0" w:firstLine="0"/>
      </w:pPr>
      <w:r>
        <w:rPr>
          <w:rFonts w:hint="eastAsia"/>
        </w:rPr>
        <w:tab/>
        <w:t>-</w:t>
      </w:r>
      <w:r>
        <w:rPr>
          <w:rFonts w:hint="eastAsia"/>
        </w:rPr>
        <w:tab/>
        <w:t>Application independent files</w:t>
      </w:r>
    </w:p>
    <w:p w14:paraId="4FEDAE6A" w14:textId="3FF5ECE8" w:rsidR="007404A6" w:rsidRDefault="00110A65" w:rsidP="007404A6">
      <w:bookmarkStart w:id="188" w:name="_Toc11051514"/>
      <w:bookmarkStart w:id="189" w:name="_Toc44962318"/>
      <w:r>
        <w:t xml:space="preserve">Tests against </w:t>
      </w:r>
      <w:r>
        <w:rPr>
          <w:rFonts w:hint="eastAsia"/>
        </w:rPr>
        <w:t>TS 102.221 [</w:t>
      </w:r>
      <w:r>
        <w:rPr>
          <w:noProof/>
        </w:rPr>
        <w:t>1</w:t>
      </w:r>
      <w:r>
        <w:rPr>
          <w:rFonts w:hint="eastAsia"/>
        </w:rPr>
        <w:t>]</w:t>
      </w:r>
      <w:r>
        <w:t xml:space="preserve"> are defined in </w:t>
      </w:r>
      <w:r w:rsidR="00322BB6">
        <w:t>ETSI TS 102 230 - 2 [20].</w:t>
      </w:r>
    </w:p>
    <w:p w14:paraId="6C49065A" w14:textId="77777777" w:rsidR="00322BB6" w:rsidRDefault="00322BB6" w:rsidP="00322BB6">
      <w:pPr>
        <w:pStyle w:val="Heading1"/>
      </w:pPr>
      <w:bookmarkStart w:id="190" w:name="_Toc51832211"/>
      <w:bookmarkStart w:id="191" w:name="_Toc199329932"/>
      <w:r>
        <w:rPr>
          <w:rFonts w:hint="eastAsia"/>
        </w:rPr>
        <w:t>7</w:t>
      </w:r>
      <w:r>
        <w:tab/>
        <w:t xml:space="preserve">Test </w:t>
      </w:r>
      <w:r>
        <w:rPr>
          <w:rFonts w:hint="eastAsia"/>
        </w:rPr>
        <w:t>Procedure</w:t>
      </w:r>
      <w:r>
        <w:t xml:space="preserve"> </w:t>
      </w:r>
      <w:r>
        <w:rPr>
          <w:rFonts w:hint="eastAsia"/>
        </w:rPr>
        <w:t>(31.102)</w:t>
      </w:r>
      <w:bookmarkEnd w:id="188"/>
      <w:bookmarkEnd w:id="189"/>
      <w:bookmarkEnd w:id="190"/>
      <w:bookmarkEnd w:id="191"/>
    </w:p>
    <w:p w14:paraId="48858F79" w14:textId="77777777"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14:paraId="46DDFAA2" w14:textId="77777777" w:rsidR="00322BB6" w:rsidRDefault="00322BB6" w:rsidP="00322BB6">
      <w:r>
        <w:rPr>
          <w:rFonts w:hint="eastAsia"/>
        </w:rPr>
        <w:tab/>
        <w:t>-</w:t>
      </w:r>
      <w:r>
        <w:rPr>
          <w:rFonts w:hint="eastAsia"/>
        </w:rPr>
        <w:tab/>
        <w:t>Contents of the Elementary Files</w:t>
      </w:r>
    </w:p>
    <w:p w14:paraId="4CE50559" w14:textId="77777777" w:rsidR="00322BB6" w:rsidRDefault="00322BB6" w:rsidP="00322BB6">
      <w:r>
        <w:rPr>
          <w:rFonts w:hint="eastAsia"/>
        </w:rPr>
        <w:tab/>
        <w:t>-</w:t>
      </w:r>
      <w:r>
        <w:rPr>
          <w:rFonts w:hint="eastAsia"/>
        </w:rPr>
        <w:tab/>
        <w:t>Security Features supported by USIM</w:t>
      </w:r>
    </w:p>
    <w:p w14:paraId="090B01C6" w14:textId="77777777" w:rsidR="00322BB6" w:rsidRDefault="00322BB6" w:rsidP="00322BB6">
      <w:r>
        <w:rPr>
          <w:rFonts w:hint="eastAsia"/>
        </w:rPr>
        <w:tab/>
        <w:t>-</w:t>
      </w:r>
      <w:r>
        <w:rPr>
          <w:rFonts w:hint="eastAsia"/>
        </w:rPr>
        <w:tab/>
        <w:t>USIM commands</w:t>
      </w:r>
      <w:r>
        <w:t>.</w:t>
      </w:r>
    </w:p>
    <w:p w14:paraId="064FC5A0" w14:textId="77777777" w:rsidR="00322BB6" w:rsidRDefault="00322BB6" w:rsidP="00322BB6">
      <w:pPr>
        <w:pStyle w:val="Heading2"/>
      </w:pPr>
      <w:bookmarkStart w:id="192" w:name="_Toc11051515"/>
      <w:bookmarkStart w:id="193" w:name="_Toc44962319"/>
      <w:bookmarkStart w:id="194" w:name="_Toc51832212"/>
      <w:bookmarkStart w:id="195" w:name="_Toc199329933"/>
      <w:r>
        <w:rPr>
          <w:rFonts w:hint="eastAsia"/>
        </w:rPr>
        <w:t>7.1</w:t>
      </w:r>
      <w:r>
        <w:tab/>
        <w:t>Contents of the Elementary Files (EF)</w:t>
      </w:r>
      <w:bookmarkEnd w:id="192"/>
      <w:bookmarkEnd w:id="193"/>
      <w:bookmarkEnd w:id="194"/>
      <w:bookmarkEnd w:id="195"/>
    </w:p>
    <w:p w14:paraId="3D5D438C" w14:textId="77777777"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14:paraId="3DF52315" w14:textId="77777777" w:rsidR="00322BB6" w:rsidRDefault="00322BB6" w:rsidP="00322BB6">
      <w:pPr>
        <w:pStyle w:val="Heading3"/>
      </w:pPr>
      <w:bookmarkStart w:id="196" w:name="_Toc11051516"/>
      <w:bookmarkStart w:id="197" w:name="_Toc44962320"/>
      <w:bookmarkStart w:id="198" w:name="_Toc51832213"/>
      <w:bookmarkStart w:id="199" w:name="_Toc199329934"/>
      <w:r>
        <w:rPr>
          <w:rFonts w:hint="eastAsia"/>
        </w:rPr>
        <w:t>7.1.1</w:t>
      </w:r>
      <w:r>
        <w:tab/>
        <w:t>Definition and applicability</w:t>
      </w:r>
      <w:bookmarkEnd w:id="196"/>
      <w:bookmarkEnd w:id="197"/>
      <w:bookmarkEnd w:id="198"/>
      <w:bookmarkEnd w:id="199"/>
    </w:p>
    <w:p w14:paraId="004FB293" w14:textId="77777777" w:rsidR="00322BB6" w:rsidRDefault="00322BB6" w:rsidP="00322BB6">
      <w:r>
        <w:t>See clause 3.5.3.</w:t>
      </w:r>
    </w:p>
    <w:p w14:paraId="0C8271FE" w14:textId="77777777" w:rsidR="00322BB6" w:rsidRDefault="00322BB6" w:rsidP="00322BB6">
      <w:pPr>
        <w:pStyle w:val="Heading3"/>
      </w:pPr>
      <w:bookmarkStart w:id="200" w:name="_Toc11051517"/>
      <w:bookmarkStart w:id="201" w:name="_Toc44962321"/>
      <w:bookmarkStart w:id="202" w:name="_Toc51832214"/>
      <w:bookmarkStart w:id="203" w:name="_Toc199329935"/>
      <w:r>
        <w:rPr>
          <w:rFonts w:hint="eastAsia"/>
        </w:rPr>
        <w:t>7.1.2</w:t>
      </w:r>
      <w:r>
        <w:tab/>
        <w:t>Conformance requirement</w:t>
      </w:r>
      <w:bookmarkEnd w:id="200"/>
      <w:bookmarkEnd w:id="201"/>
      <w:bookmarkEnd w:id="202"/>
      <w:bookmarkEnd w:id="203"/>
    </w:p>
    <w:p w14:paraId="035BE6C9" w14:textId="77777777" w:rsidR="00322BB6" w:rsidRDefault="00322BB6" w:rsidP="00322BB6">
      <w:pPr>
        <w:pStyle w:val="B10"/>
      </w:pPr>
      <w:r>
        <w:t>The following conformance requirements refer to the tables for each EF in T</w:t>
      </w:r>
      <w:r>
        <w:rPr>
          <w:rFonts w:hint="eastAsia"/>
        </w:rPr>
        <w:t>S 31.102 [</w:t>
      </w:r>
      <w:r>
        <w:rPr>
          <w:noProof/>
        </w:rPr>
        <w:t>3</w:t>
      </w:r>
      <w:r>
        <w:rPr>
          <w:rFonts w:hint="eastAsia"/>
        </w:rPr>
        <w:t>], clause 4.</w:t>
      </w:r>
    </w:p>
    <w:p w14:paraId="77B14FC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823"/>
        <w:gridCol w:w="1068"/>
      </w:tblGrid>
      <w:tr w:rsidR="00322BB6" w14:paraId="54304669" w14:textId="77777777" w:rsidTr="00225FD6">
        <w:trPr>
          <w:cantSplit/>
        </w:trPr>
        <w:tc>
          <w:tcPr>
            <w:tcW w:w="0" w:type="auto"/>
          </w:tcPr>
          <w:p w14:paraId="684E5AAA" w14:textId="77777777" w:rsidR="00322BB6" w:rsidRDefault="00322BB6" w:rsidP="00225FD6">
            <w:pPr>
              <w:pStyle w:val="FP"/>
              <w:jc w:val="center"/>
            </w:pPr>
            <w:r>
              <w:t>CR1</w:t>
            </w:r>
          </w:p>
        </w:tc>
        <w:tc>
          <w:tcPr>
            <w:tcW w:w="0" w:type="auto"/>
          </w:tcPr>
          <w:p w14:paraId="20F908BF" w14:textId="77777777" w:rsidR="00322BB6" w:rsidRDefault="00322BB6" w:rsidP="00225FD6">
            <w:pPr>
              <w:pStyle w:val="FP"/>
            </w:pPr>
            <w:r>
              <w:t>Each existing EF shall be selectable under the respective DF using the identifier given in the table for that EF.</w:t>
            </w:r>
          </w:p>
        </w:tc>
        <w:tc>
          <w:tcPr>
            <w:tcW w:w="0" w:type="auto"/>
          </w:tcPr>
          <w:p w14:paraId="0CD14AD3" w14:textId="77777777" w:rsidR="00322BB6" w:rsidRDefault="00322BB6" w:rsidP="00225FD6">
            <w:pPr>
              <w:pStyle w:val="FP"/>
              <w:jc w:val="center"/>
            </w:pPr>
            <w:r>
              <w:t>M</w:t>
            </w:r>
          </w:p>
        </w:tc>
      </w:tr>
      <w:tr w:rsidR="00322BB6" w14:paraId="3E956AAD" w14:textId="77777777" w:rsidTr="00225FD6">
        <w:trPr>
          <w:cantSplit/>
        </w:trPr>
        <w:tc>
          <w:tcPr>
            <w:tcW w:w="0" w:type="auto"/>
          </w:tcPr>
          <w:p w14:paraId="5B0A081A" w14:textId="77777777" w:rsidR="00322BB6" w:rsidRDefault="00322BB6" w:rsidP="00225FD6">
            <w:pPr>
              <w:pStyle w:val="FP"/>
              <w:jc w:val="center"/>
            </w:pPr>
            <w:r>
              <w:t>CR2</w:t>
            </w:r>
          </w:p>
        </w:tc>
        <w:tc>
          <w:tcPr>
            <w:tcW w:w="0" w:type="auto"/>
          </w:tcPr>
          <w:p w14:paraId="2AE5C51B" w14:textId="77777777" w:rsidR="00322BB6" w:rsidRDefault="00322BB6" w:rsidP="00225FD6">
            <w:pPr>
              <w:pStyle w:val="FP"/>
            </w:pPr>
            <w:r>
              <w:t xml:space="preserve">All mandatory EFs shall exist on the </w:t>
            </w:r>
            <w:r>
              <w:rPr>
                <w:rFonts w:hint="eastAsia"/>
              </w:rPr>
              <w:t>UICC</w:t>
            </w:r>
            <w:r>
              <w:t>.</w:t>
            </w:r>
          </w:p>
        </w:tc>
        <w:tc>
          <w:tcPr>
            <w:tcW w:w="0" w:type="auto"/>
          </w:tcPr>
          <w:p w14:paraId="4BC779B8" w14:textId="77777777" w:rsidR="00322BB6" w:rsidRDefault="00322BB6" w:rsidP="00225FD6">
            <w:pPr>
              <w:pStyle w:val="FP"/>
              <w:jc w:val="center"/>
            </w:pPr>
            <w:r>
              <w:t>M</w:t>
            </w:r>
          </w:p>
        </w:tc>
      </w:tr>
      <w:tr w:rsidR="00322BB6" w14:paraId="635B6BD9" w14:textId="77777777" w:rsidTr="00225FD6">
        <w:trPr>
          <w:cantSplit/>
        </w:trPr>
        <w:tc>
          <w:tcPr>
            <w:tcW w:w="0" w:type="auto"/>
          </w:tcPr>
          <w:p w14:paraId="052A38BB" w14:textId="77777777" w:rsidR="00322BB6" w:rsidRDefault="00322BB6" w:rsidP="00225FD6">
            <w:pPr>
              <w:pStyle w:val="FP"/>
              <w:jc w:val="center"/>
            </w:pPr>
            <w:r>
              <w:t>CR3</w:t>
            </w:r>
          </w:p>
        </w:tc>
        <w:tc>
          <w:tcPr>
            <w:tcW w:w="0" w:type="auto"/>
          </w:tcPr>
          <w:p w14:paraId="3FCF1528" w14:textId="77777777" w:rsidR="00322BB6" w:rsidRDefault="00322BB6" w:rsidP="00225FD6">
            <w:pPr>
              <w:pStyle w:val="FP"/>
            </w:pPr>
            <w:r>
              <w:t>The identifier of the EF shall be that given in the table for that EF.</w:t>
            </w:r>
          </w:p>
        </w:tc>
        <w:tc>
          <w:tcPr>
            <w:tcW w:w="0" w:type="auto"/>
          </w:tcPr>
          <w:p w14:paraId="066B745B" w14:textId="77777777" w:rsidR="00322BB6" w:rsidRDefault="00322BB6" w:rsidP="00225FD6">
            <w:pPr>
              <w:pStyle w:val="FP"/>
              <w:jc w:val="center"/>
            </w:pPr>
            <w:r>
              <w:t>M</w:t>
            </w:r>
          </w:p>
        </w:tc>
      </w:tr>
      <w:tr w:rsidR="00322BB6" w14:paraId="66CB9338" w14:textId="77777777" w:rsidTr="00225FD6">
        <w:trPr>
          <w:cantSplit/>
        </w:trPr>
        <w:tc>
          <w:tcPr>
            <w:tcW w:w="0" w:type="auto"/>
          </w:tcPr>
          <w:p w14:paraId="454544CA" w14:textId="77777777" w:rsidR="00322BB6" w:rsidRDefault="00322BB6" w:rsidP="00225FD6">
            <w:pPr>
              <w:pStyle w:val="FP"/>
              <w:jc w:val="center"/>
            </w:pPr>
            <w:r>
              <w:t>CR4</w:t>
            </w:r>
          </w:p>
        </w:tc>
        <w:tc>
          <w:tcPr>
            <w:tcW w:w="0" w:type="auto"/>
          </w:tcPr>
          <w:p w14:paraId="0D6CD4E0" w14:textId="77777777" w:rsidR="00322BB6" w:rsidRDefault="00322BB6" w:rsidP="00225FD6">
            <w:pPr>
              <w:pStyle w:val="FP"/>
            </w:pPr>
            <w:r>
              <w:t>The type and structure of the EF shall be that given in the table for that EF.</w:t>
            </w:r>
          </w:p>
        </w:tc>
        <w:tc>
          <w:tcPr>
            <w:tcW w:w="0" w:type="auto"/>
          </w:tcPr>
          <w:p w14:paraId="232F4089" w14:textId="77777777" w:rsidR="00322BB6" w:rsidRDefault="00322BB6" w:rsidP="00225FD6">
            <w:pPr>
              <w:pStyle w:val="FP"/>
              <w:jc w:val="center"/>
            </w:pPr>
            <w:r>
              <w:t>M</w:t>
            </w:r>
          </w:p>
        </w:tc>
      </w:tr>
      <w:tr w:rsidR="00322BB6" w14:paraId="23777C36" w14:textId="77777777" w:rsidTr="00225FD6">
        <w:trPr>
          <w:cantSplit/>
        </w:trPr>
        <w:tc>
          <w:tcPr>
            <w:tcW w:w="0" w:type="auto"/>
          </w:tcPr>
          <w:p w14:paraId="2ADBC82D" w14:textId="77777777" w:rsidR="00322BB6" w:rsidRDefault="00322BB6" w:rsidP="00225FD6">
            <w:pPr>
              <w:pStyle w:val="FP"/>
              <w:jc w:val="center"/>
            </w:pPr>
            <w:r>
              <w:t>CR5</w:t>
            </w:r>
          </w:p>
        </w:tc>
        <w:tc>
          <w:tcPr>
            <w:tcW w:w="0" w:type="auto"/>
          </w:tcPr>
          <w:p w14:paraId="4C9B315A" w14:textId="77777777" w:rsidR="00322BB6" w:rsidRDefault="00322BB6" w:rsidP="00225FD6">
            <w:pPr>
              <w:pStyle w:val="FP"/>
            </w:pPr>
            <w:r>
              <w:t>The file size shall be at least that given in the table for that EF.</w:t>
            </w:r>
          </w:p>
        </w:tc>
        <w:tc>
          <w:tcPr>
            <w:tcW w:w="0" w:type="auto"/>
          </w:tcPr>
          <w:p w14:paraId="78C11CB6" w14:textId="77777777" w:rsidR="00322BB6" w:rsidRDefault="00322BB6" w:rsidP="00225FD6">
            <w:pPr>
              <w:pStyle w:val="FP"/>
              <w:jc w:val="center"/>
            </w:pPr>
            <w:r>
              <w:t>M</w:t>
            </w:r>
          </w:p>
        </w:tc>
      </w:tr>
      <w:tr w:rsidR="00322BB6" w14:paraId="3552FE8E" w14:textId="77777777" w:rsidTr="00225FD6">
        <w:trPr>
          <w:cantSplit/>
        </w:trPr>
        <w:tc>
          <w:tcPr>
            <w:tcW w:w="0" w:type="auto"/>
          </w:tcPr>
          <w:p w14:paraId="39E4F477" w14:textId="77777777" w:rsidR="00322BB6" w:rsidRDefault="00322BB6" w:rsidP="00225FD6">
            <w:pPr>
              <w:pStyle w:val="FP"/>
              <w:jc w:val="center"/>
            </w:pPr>
            <w:r>
              <w:rPr>
                <w:rFonts w:hint="eastAsia"/>
              </w:rPr>
              <w:t>CR6</w:t>
            </w:r>
          </w:p>
        </w:tc>
        <w:tc>
          <w:tcPr>
            <w:tcW w:w="0" w:type="auto"/>
          </w:tcPr>
          <w:p w14:paraId="1F8352B2" w14:textId="77777777" w:rsidR="00322BB6" w:rsidRDefault="00322BB6" w:rsidP="00225FD6">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14:paraId="0C084BDC" w14:textId="77777777" w:rsidR="00322BB6" w:rsidRDefault="00322BB6" w:rsidP="00225FD6">
            <w:pPr>
              <w:pStyle w:val="FP"/>
              <w:jc w:val="center"/>
            </w:pPr>
            <w:r>
              <w:t>M</w:t>
            </w:r>
          </w:p>
        </w:tc>
      </w:tr>
      <w:tr w:rsidR="00322BB6" w14:paraId="0C17043C" w14:textId="77777777" w:rsidTr="00225FD6">
        <w:trPr>
          <w:cantSplit/>
        </w:trPr>
        <w:tc>
          <w:tcPr>
            <w:tcW w:w="0" w:type="auto"/>
          </w:tcPr>
          <w:p w14:paraId="4BFC59F0" w14:textId="77777777" w:rsidR="00322BB6" w:rsidRDefault="00322BB6" w:rsidP="00225FD6">
            <w:pPr>
              <w:pStyle w:val="FP"/>
              <w:jc w:val="center"/>
            </w:pPr>
            <w:r>
              <w:rPr>
                <w:rFonts w:hint="eastAsia"/>
              </w:rPr>
              <w:t>CR7</w:t>
            </w:r>
          </w:p>
        </w:tc>
        <w:tc>
          <w:tcPr>
            <w:tcW w:w="0" w:type="auto"/>
          </w:tcPr>
          <w:p w14:paraId="2B13298D"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14:paraId="192DC624" w14:textId="77777777" w:rsidR="00322BB6" w:rsidRDefault="00322BB6" w:rsidP="00225FD6">
            <w:pPr>
              <w:pStyle w:val="FP"/>
              <w:jc w:val="center"/>
            </w:pPr>
            <w:r>
              <w:t>(R99) Rel-6 - …</w:t>
            </w:r>
          </w:p>
        </w:tc>
      </w:tr>
      <w:tr w:rsidR="00322BB6" w14:paraId="5E09B630" w14:textId="77777777" w:rsidTr="00225FD6">
        <w:trPr>
          <w:cantSplit/>
        </w:trPr>
        <w:tc>
          <w:tcPr>
            <w:tcW w:w="0" w:type="auto"/>
          </w:tcPr>
          <w:p w14:paraId="6A0A2B44" w14:textId="77777777" w:rsidR="00322BB6" w:rsidRDefault="00322BB6" w:rsidP="00225FD6">
            <w:pPr>
              <w:pStyle w:val="FP"/>
              <w:jc w:val="center"/>
            </w:pPr>
            <w:r>
              <w:rPr>
                <w:rFonts w:hint="eastAsia"/>
              </w:rPr>
              <w:t>CR8</w:t>
            </w:r>
          </w:p>
        </w:tc>
        <w:tc>
          <w:tcPr>
            <w:tcW w:w="0" w:type="auto"/>
          </w:tcPr>
          <w:p w14:paraId="232AB5C2" w14:textId="77777777" w:rsidR="00322BB6" w:rsidRDefault="00322BB6" w:rsidP="00225FD6">
            <w:pPr>
              <w:pStyle w:val="FP"/>
            </w:pPr>
            <w:r>
              <w:t>The access conditions shall be those given in the table for that EF.</w:t>
            </w:r>
          </w:p>
        </w:tc>
        <w:tc>
          <w:tcPr>
            <w:tcW w:w="0" w:type="auto"/>
          </w:tcPr>
          <w:p w14:paraId="388B9617" w14:textId="77777777" w:rsidR="00322BB6" w:rsidRDefault="00322BB6" w:rsidP="00225FD6">
            <w:pPr>
              <w:pStyle w:val="FP"/>
              <w:jc w:val="center"/>
            </w:pPr>
            <w:r>
              <w:t>M</w:t>
            </w:r>
          </w:p>
        </w:tc>
      </w:tr>
      <w:tr w:rsidR="00322BB6" w14:paraId="7C2BDFFE" w14:textId="77777777" w:rsidTr="00225FD6">
        <w:trPr>
          <w:cantSplit/>
        </w:trPr>
        <w:tc>
          <w:tcPr>
            <w:tcW w:w="0" w:type="auto"/>
          </w:tcPr>
          <w:p w14:paraId="359F345E" w14:textId="77777777" w:rsidR="00322BB6" w:rsidRDefault="00322BB6" w:rsidP="00225FD6">
            <w:pPr>
              <w:pStyle w:val="FP"/>
              <w:jc w:val="center"/>
            </w:pPr>
            <w:r>
              <w:t>CR9</w:t>
            </w:r>
          </w:p>
        </w:tc>
        <w:tc>
          <w:tcPr>
            <w:tcW w:w="0" w:type="auto"/>
          </w:tcPr>
          <w:p w14:paraId="37A8C753" w14:textId="77777777" w:rsidR="00322BB6" w:rsidRDefault="00322BB6" w:rsidP="00225FD6">
            <w:pPr>
              <w:pStyle w:val="FP"/>
            </w:pPr>
            <w:r>
              <w:t>If no SFI is indicated in the table for the EF, the EF shall not have an SFI.</w:t>
            </w:r>
          </w:p>
        </w:tc>
        <w:tc>
          <w:tcPr>
            <w:tcW w:w="0" w:type="auto"/>
          </w:tcPr>
          <w:p w14:paraId="60F39870" w14:textId="77777777" w:rsidR="00322BB6" w:rsidRDefault="00322BB6" w:rsidP="00225FD6">
            <w:pPr>
              <w:pStyle w:val="FP"/>
              <w:jc w:val="center"/>
            </w:pPr>
            <w:r>
              <w:t>(R99) Rel-6 - …</w:t>
            </w:r>
          </w:p>
        </w:tc>
      </w:tr>
      <w:tr w:rsidR="00322BB6" w14:paraId="3391DBBE" w14:textId="77777777" w:rsidTr="00225FD6">
        <w:trPr>
          <w:cantSplit/>
        </w:trPr>
        <w:tc>
          <w:tcPr>
            <w:tcW w:w="0" w:type="auto"/>
          </w:tcPr>
          <w:p w14:paraId="3A3D1546" w14:textId="77777777" w:rsidR="00322BB6" w:rsidRDefault="00322BB6" w:rsidP="00225FD6">
            <w:pPr>
              <w:pStyle w:val="FP"/>
              <w:jc w:val="center"/>
            </w:pPr>
            <w:r>
              <w:t>CR10</w:t>
            </w:r>
          </w:p>
        </w:tc>
        <w:tc>
          <w:tcPr>
            <w:tcW w:w="0" w:type="auto"/>
          </w:tcPr>
          <w:p w14:paraId="5465FDF6"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14:paraId="67CCB6E8" w14:textId="77777777" w:rsidR="00322BB6" w:rsidRDefault="00322BB6" w:rsidP="00225FD6">
            <w:pPr>
              <w:pStyle w:val="FP"/>
              <w:jc w:val="center"/>
            </w:pPr>
            <w:r>
              <w:t>M</w:t>
            </w:r>
          </w:p>
        </w:tc>
      </w:tr>
      <w:tr w:rsidR="00B47CC8" w14:paraId="46C9FFE6" w14:textId="77777777" w:rsidTr="00225FD6">
        <w:trPr>
          <w:cantSplit/>
        </w:trPr>
        <w:tc>
          <w:tcPr>
            <w:tcW w:w="0" w:type="auto"/>
          </w:tcPr>
          <w:p w14:paraId="7C5CDAD7" w14:textId="4B646104" w:rsidR="00B47CC8" w:rsidRDefault="00B47CC8" w:rsidP="00B47CC8">
            <w:pPr>
              <w:pStyle w:val="FP"/>
              <w:jc w:val="center"/>
            </w:pPr>
            <w:r>
              <w:rPr>
                <w:rFonts w:hint="eastAsia"/>
                <w:lang w:eastAsia="zh-CN"/>
              </w:rPr>
              <w:t>CR11</w:t>
            </w:r>
          </w:p>
        </w:tc>
        <w:tc>
          <w:tcPr>
            <w:tcW w:w="0" w:type="auto"/>
          </w:tcPr>
          <w:p w14:paraId="11446FB5" w14:textId="64EAA2BA" w:rsidR="00B47CC8" w:rsidRDefault="00B47CC8" w:rsidP="00B47CC8">
            <w:pPr>
              <w:pStyle w:val="FP"/>
            </w:pPr>
            <w:r>
              <w:t>If USIM supporting non-IMSI SUPI type service n°130 is "available", EF</w:t>
            </w:r>
            <w:r>
              <w:rPr>
                <w:vertAlign w:val="subscript"/>
              </w:rPr>
              <w:t>SUPI_NAI</w:t>
            </w:r>
            <w:r>
              <w:t xml:space="preserve"> shall be present</w:t>
            </w:r>
            <w:r>
              <w:rPr>
                <w:rFonts w:hint="eastAsia"/>
                <w:lang w:eastAsia="zh-CN"/>
              </w:rPr>
              <w:t>,</w:t>
            </w:r>
            <w:r>
              <w:rPr>
                <w:lang w:eastAsia="zh-CN"/>
              </w:rPr>
              <w:t xml:space="preserve"> </w:t>
            </w:r>
            <w:r>
              <w:rPr>
                <w:lang w:val="en-US"/>
              </w:rPr>
              <w:t>EF</w:t>
            </w:r>
            <w:r>
              <w:rPr>
                <w:vertAlign w:val="subscript"/>
                <w:lang w:val="en-US"/>
              </w:rPr>
              <w:t>IMSI</w:t>
            </w:r>
            <w:r>
              <w:t xml:space="preserve"> shall not be available</w:t>
            </w:r>
            <w:r>
              <w:rPr>
                <w:rFonts w:hint="eastAsia"/>
                <w:lang w:eastAsia="zh-CN"/>
              </w:rPr>
              <w:t xml:space="preserve"> </w:t>
            </w:r>
            <w:bookmarkStart w:id="204" w:name="OLE_LINK23"/>
            <w:bookmarkStart w:id="205" w:name="OLE_LINK24"/>
            <w:r>
              <w:t xml:space="preserve">and the length of the MNC in the IMSI </w:t>
            </w:r>
            <w:r>
              <w:rPr>
                <w:lang w:eastAsia="zh-CN"/>
              </w:rPr>
              <w:t xml:space="preserve">coded in </w:t>
            </w:r>
            <w:r>
              <w:t>EF</w:t>
            </w:r>
            <w:r>
              <w:rPr>
                <w:rFonts w:hint="eastAsia"/>
                <w:vertAlign w:val="subscript"/>
                <w:lang w:eastAsia="zh-CN"/>
              </w:rPr>
              <w:t>AD</w:t>
            </w:r>
            <w:r>
              <w:rPr>
                <w:lang w:eastAsia="zh-CN"/>
              </w:rPr>
              <w:t xml:space="preserve"> shall be set to 0</w:t>
            </w:r>
            <w:bookmarkEnd w:id="204"/>
            <w:bookmarkEnd w:id="205"/>
            <w:r>
              <w:rPr>
                <w:rFonts w:hint="eastAsia"/>
                <w:lang w:eastAsia="zh-CN"/>
              </w:rPr>
              <w:t>.</w:t>
            </w:r>
          </w:p>
        </w:tc>
        <w:tc>
          <w:tcPr>
            <w:tcW w:w="0" w:type="auto"/>
          </w:tcPr>
          <w:p w14:paraId="097E2123" w14:textId="1871B654" w:rsidR="00B47CC8" w:rsidRDefault="00B47CC8" w:rsidP="00B47CC8">
            <w:pPr>
              <w:pStyle w:val="FP"/>
              <w:jc w:val="center"/>
            </w:pPr>
            <w:r>
              <w:rPr>
                <w:rFonts w:hint="eastAsia"/>
                <w:lang w:eastAsia="zh-CN"/>
              </w:rPr>
              <w:t>Rel-16-</w:t>
            </w:r>
            <w:r>
              <w:rPr>
                <w:lang w:eastAsia="zh-CN"/>
              </w:rPr>
              <w:t>…</w:t>
            </w:r>
          </w:p>
        </w:tc>
      </w:tr>
      <w:tr w:rsidR="00B47CC8" w14:paraId="0728E811" w14:textId="77777777" w:rsidTr="00225FD6">
        <w:trPr>
          <w:cantSplit/>
        </w:trPr>
        <w:tc>
          <w:tcPr>
            <w:tcW w:w="0" w:type="auto"/>
          </w:tcPr>
          <w:p w14:paraId="4E6AFFA2" w14:textId="5D6C788D" w:rsidR="00B47CC8" w:rsidRDefault="00B47CC8" w:rsidP="00B47CC8">
            <w:pPr>
              <w:pStyle w:val="FP"/>
              <w:jc w:val="center"/>
            </w:pPr>
            <w:r>
              <w:rPr>
                <w:rFonts w:hint="eastAsia"/>
              </w:rPr>
              <w:t>CR1</w:t>
            </w:r>
            <w:r>
              <w:rPr>
                <w:rFonts w:eastAsia="SimSun" w:hint="eastAsia"/>
                <w:lang w:val="en-US" w:eastAsia="zh-CN"/>
              </w:rPr>
              <w:t>2</w:t>
            </w:r>
          </w:p>
        </w:tc>
        <w:tc>
          <w:tcPr>
            <w:tcW w:w="0" w:type="auto"/>
          </w:tcPr>
          <w:p w14:paraId="79DDC4F6" w14:textId="2559905E" w:rsidR="00B47CC8" w:rsidRDefault="00B47CC8" w:rsidP="00B47CC8">
            <w:pPr>
              <w:pStyle w:val="FP"/>
            </w:pPr>
            <w:r>
              <w:t>If IMSI based USIM service n°130 is "not available", EF</w:t>
            </w:r>
            <w:r>
              <w:rPr>
                <w:vertAlign w:val="subscript"/>
              </w:rPr>
              <w:t>SUPI_NAI</w:t>
            </w:r>
            <w:r>
              <w:t xml:space="preserve"> shall not be present</w:t>
            </w:r>
            <w:r>
              <w:rPr>
                <w:rFonts w:hint="eastAsia"/>
                <w:lang w:eastAsia="zh-CN"/>
              </w:rPr>
              <w:t>,</w:t>
            </w:r>
            <w:r>
              <w:rPr>
                <w:lang w:val="en-US"/>
              </w:rPr>
              <w:t xml:space="preserve"> EF</w:t>
            </w:r>
            <w:r>
              <w:rPr>
                <w:vertAlign w:val="subscript"/>
                <w:lang w:val="en-US"/>
              </w:rPr>
              <w:t>IMSI</w:t>
            </w:r>
            <w:r>
              <w:t xml:space="preserve"> shall be available</w:t>
            </w:r>
            <w:r>
              <w:rPr>
                <w:rFonts w:hint="eastAsia"/>
                <w:lang w:eastAsia="zh-CN"/>
              </w:rPr>
              <w:t xml:space="preserve"> </w:t>
            </w:r>
            <w:r>
              <w:t xml:space="preserve">and the length of the MNC in the IMSI </w:t>
            </w:r>
            <w:r>
              <w:rPr>
                <w:rFonts w:hint="eastAsia"/>
                <w:lang w:eastAsia="zh-CN"/>
              </w:rPr>
              <w:t>shall be</w:t>
            </w:r>
            <w:r>
              <w:t xml:space="preserve"> </w:t>
            </w:r>
            <w:r>
              <w:rPr>
                <w:lang w:eastAsia="zh-CN"/>
              </w:rPr>
              <w:t>identical</w:t>
            </w:r>
            <w:r>
              <w:rPr>
                <w:rFonts w:hint="eastAsia"/>
                <w:lang w:eastAsia="zh-CN"/>
              </w:rPr>
              <w:t xml:space="preserve"> to the </w:t>
            </w:r>
            <w:r>
              <w:t>value coded in EF</w:t>
            </w:r>
            <w:r>
              <w:rPr>
                <w:rFonts w:hint="eastAsia"/>
                <w:vertAlign w:val="subscript"/>
                <w:lang w:eastAsia="zh-CN"/>
              </w:rPr>
              <w:t>AD</w:t>
            </w:r>
            <w:r>
              <w:rPr>
                <w:rFonts w:hint="eastAsia"/>
                <w:lang w:eastAsia="zh-CN"/>
              </w:rPr>
              <w:t>.</w:t>
            </w:r>
            <w:r>
              <w:t xml:space="preserve"> </w:t>
            </w:r>
          </w:p>
        </w:tc>
        <w:tc>
          <w:tcPr>
            <w:tcW w:w="0" w:type="auto"/>
          </w:tcPr>
          <w:p w14:paraId="4BDA0CC6" w14:textId="78042323" w:rsidR="00B47CC8" w:rsidRDefault="00B47CC8" w:rsidP="00B47CC8">
            <w:pPr>
              <w:pStyle w:val="FP"/>
              <w:jc w:val="center"/>
            </w:pPr>
            <w:r>
              <w:rPr>
                <w:rFonts w:hint="eastAsia"/>
                <w:lang w:eastAsia="zh-CN"/>
              </w:rPr>
              <w:t>Rel-16-</w:t>
            </w:r>
            <w:r>
              <w:rPr>
                <w:lang w:eastAsia="zh-CN"/>
              </w:rPr>
              <w:t>…</w:t>
            </w:r>
          </w:p>
        </w:tc>
      </w:tr>
    </w:tbl>
    <w:p w14:paraId="7DA7CC5B" w14:textId="77777777" w:rsidR="00322BB6" w:rsidRDefault="00322BB6" w:rsidP="00322BB6">
      <w:r>
        <w:t>Reference: T</w:t>
      </w:r>
      <w:r>
        <w:rPr>
          <w:rFonts w:hint="eastAsia"/>
        </w:rPr>
        <w:t>S 31.102 [</w:t>
      </w:r>
      <w:r>
        <w:rPr>
          <w:noProof/>
        </w:rPr>
        <w:t>3</w:t>
      </w:r>
      <w:r>
        <w:rPr>
          <w:rFonts w:hint="eastAsia"/>
        </w:rPr>
        <w:t>], clause 4.</w:t>
      </w:r>
    </w:p>
    <w:p w14:paraId="2957B213" w14:textId="77777777" w:rsidR="00322BB6" w:rsidRDefault="00322BB6" w:rsidP="00322BB6">
      <w:pPr>
        <w:pStyle w:val="Heading3"/>
      </w:pPr>
      <w:bookmarkStart w:id="206" w:name="_Toc11051518"/>
      <w:bookmarkStart w:id="207" w:name="_Toc44962322"/>
      <w:bookmarkStart w:id="208" w:name="_Toc51832215"/>
      <w:bookmarkStart w:id="209" w:name="_Toc199329936"/>
      <w:r>
        <w:rPr>
          <w:rFonts w:hint="eastAsia"/>
        </w:rPr>
        <w:t>7.1</w:t>
      </w:r>
      <w:r>
        <w:t>.3</w:t>
      </w:r>
      <w:r>
        <w:tab/>
        <w:t>Test purpose</w:t>
      </w:r>
      <w:bookmarkEnd w:id="206"/>
      <w:bookmarkEnd w:id="207"/>
      <w:bookmarkEnd w:id="208"/>
      <w:bookmarkEnd w:id="209"/>
    </w:p>
    <w:p w14:paraId="245755DA" w14:textId="77777777" w:rsidR="00322BB6" w:rsidRDefault="00322BB6" w:rsidP="00322BB6">
      <w:r>
        <w:t>To verify that the UICC conforms to the above requirements.</w:t>
      </w:r>
    </w:p>
    <w:p w14:paraId="45854298" w14:textId="77777777"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14:paraId="2458961D" w14:textId="77777777" w:rsidR="00322BB6" w:rsidRDefault="00322BB6" w:rsidP="00322BB6">
      <w:pPr>
        <w:pStyle w:val="Heading3"/>
      </w:pPr>
      <w:bookmarkStart w:id="210" w:name="_Toc11051519"/>
      <w:bookmarkStart w:id="211" w:name="_Toc44962323"/>
      <w:bookmarkStart w:id="212" w:name="_Toc51832216"/>
      <w:bookmarkStart w:id="213" w:name="_Toc199329937"/>
      <w:r>
        <w:rPr>
          <w:rFonts w:hint="eastAsia"/>
        </w:rPr>
        <w:lastRenderedPageBreak/>
        <w:t>7.1</w:t>
      </w:r>
      <w:r>
        <w:t>.4</w:t>
      </w:r>
      <w:r>
        <w:tab/>
        <w:t>Method of test</w:t>
      </w:r>
      <w:bookmarkEnd w:id="210"/>
      <w:bookmarkEnd w:id="211"/>
      <w:bookmarkEnd w:id="212"/>
      <w:bookmarkEnd w:id="213"/>
    </w:p>
    <w:p w14:paraId="5DACA36F" w14:textId="77777777" w:rsidR="00B47CC8" w:rsidRDefault="00B47CC8" w:rsidP="00B47CC8">
      <w:pPr>
        <w:rPr>
          <w:rFonts w:eastAsia="SimSun"/>
          <w:b/>
          <w:bCs/>
          <w:lang w:val="en-US" w:eastAsia="zh-CN"/>
        </w:rPr>
      </w:pPr>
      <w:r>
        <w:rPr>
          <w:b/>
          <w:bCs/>
        </w:rPr>
        <w:t>Initial conditions</w:t>
      </w:r>
      <w:r>
        <w:rPr>
          <w:rFonts w:eastAsia="SimSun" w:hint="eastAsia"/>
          <w:b/>
          <w:bCs/>
          <w:lang w:val="en-US" w:eastAsia="zh-CN"/>
        </w:rPr>
        <w:t xml:space="preserve"> 1</w:t>
      </w:r>
    </w:p>
    <w:p w14:paraId="56EA11DE" w14:textId="77777777" w:rsidR="00322BB6" w:rsidRDefault="00322BB6" w:rsidP="00322BB6">
      <w:pPr>
        <w:pStyle w:val="B10"/>
      </w:pPr>
      <w:r>
        <w:t>1)</w:t>
      </w:r>
      <w:r>
        <w:tab/>
        <w:t>The UICC shall be connected to a ME simulator.</w:t>
      </w:r>
    </w:p>
    <w:p w14:paraId="6CBC4D95" w14:textId="77777777" w:rsidR="00322BB6" w:rsidRPr="007404A6" w:rsidRDefault="00322BB6" w:rsidP="007404A6">
      <w:pPr>
        <w:rPr>
          <w:b/>
          <w:bCs/>
        </w:rPr>
      </w:pPr>
      <w:r w:rsidRPr="007404A6">
        <w:rPr>
          <w:b/>
          <w:bCs/>
        </w:rPr>
        <w:t>Test procedure 1</w:t>
      </w:r>
    </w:p>
    <w:p w14:paraId="0EF94877" w14:textId="77777777" w:rsidR="00322BB6" w:rsidRDefault="00322BB6" w:rsidP="00322BB6">
      <w:pPr>
        <w:pStyle w:val="B10"/>
      </w:pPr>
      <w:r>
        <w:t>a)</w:t>
      </w:r>
      <w:r>
        <w:tab/>
        <w:t>The ME simulator shall reset the UICC.</w:t>
      </w:r>
    </w:p>
    <w:p w14:paraId="0C5DB01C"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0139E277" w14:textId="77777777" w:rsidR="00322BB6" w:rsidRDefault="00322BB6" w:rsidP="00322BB6">
      <w:pPr>
        <w:pStyle w:val="B2"/>
        <w:ind w:left="540" w:firstLine="27"/>
      </w:pPr>
      <w:r>
        <w:tab/>
      </w:r>
      <w:r>
        <w:rPr>
          <w:i/>
        </w:rPr>
        <w:t>The status condition returned by the UICC shall be SW1 = '90', SW2 = '00' - normal ending of the command [CR1].</w:t>
      </w:r>
    </w:p>
    <w:p w14:paraId="24B19CDD"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4CDB9584" w14:textId="77777777" w:rsidR="00322BB6" w:rsidRDefault="00322BB6" w:rsidP="00322BB6">
      <w:pPr>
        <w:pStyle w:val="B2"/>
        <w:ind w:left="540" w:firstLine="27"/>
      </w:pPr>
      <w:r>
        <w:tab/>
      </w:r>
      <w:r>
        <w:rPr>
          <w:i/>
        </w:rPr>
        <w:t>The status condition returned by the UICC shall be SW1 = '90', SW2 = '00' - normal ending of the command [CR1, CR2].</w:t>
      </w:r>
    </w:p>
    <w:p w14:paraId="1F03B605" w14:textId="77777777" w:rsidR="00322BB6" w:rsidRDefault="00322BB6" w:rsidP="00322BB6">
      <w:pPr>
        <w:pStyle w:val="B2"/>
        <w:rPr>
          <w:i/>
        </w:rPr>
      </w:pPr>
      <w:r>
        <w:rPr>
          <w:i/>
        </w:rPr>
        <w:t>The following shall be true of the response data:</w:t>
      </w:r>
    </w:p>
    <w:p w14:paraId="6C6A9D81" w14:textId="77777777" w:rsidR="00322BB6" w:rsidRDefault="00322BB6" w:rsidP="00322BB6">
      <w:pPr>
        <w:pStyle w:val="B2"/>
        <w:rPr>
          <w:i/>
        </w:rPr>
      </w:pPr>
      <w:r>
        <w:rPr>
          <w:i/>
        </w:rPr>
        <w:t>-</w:t>
      </w:r>
      <w:r>
        <w:rPr>
          <w:i/>
        </w:rPr>
        <w:tab/>
        <w:t>TLV DO with tag '83' shall indicate the identifier of the file selected [CR3];</w:t>
      </w:r>
    </w:p>
    <w:p w14:paraId="512946D6" w14:textId="77777777" w:rsidR="00322BB6" w:rsidRDefault="00322BB6" w:rsidP="00322BB6">
      <w:pPr>
        <w:pStyle w:val="B2"/>
        <w:rPr>
          <w:i/>
        </w:rPr>
      </w:pPr>
      <w:r>
        <w:rPr>
          <w:i/>
        </w:rPr>
        <w:t>-</w:t>
      </w:r>
      <w:r>
        <w:rPr>
          <w:i/>
        </w:rPr>
        <w:tab/>
        <w:t>TLV DO with tag '82' shall not be '38' and '78' indicating EF [CR4];</w:t>
      </w:r>
    </w:p>
    <w:p w14:paraId="378F6C04"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142F9AFD"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0159A4F8"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671A7564"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7D16591D"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14:paraId="5D65A665"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14:paraId="1FAD4A15" w14:textId="77777777" w:rsidR="00322BB6" w:rsidRDefault="00322BB6" w:rsidP="00322BB6">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14:paraId="55FFD5DA" w14:textId="77777777" w:rsidR="00322BB6" w:rsidRDefault="00322BB6" w:rsidP="00322BB6">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14:paraId="52BBFE4F"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11180F0B" w14:textId="77777777" w:rsidR="00322BB6" w:rsidRDefault="00322BB6" w:rsidP="00322BB6">
      <w:pPr>
        <w:pStyle w:val="B10"/>
      </w:pPr>
      <w:r>
        <w:t>d)</w:t>
      </w:r>
      <w:r>
        <w:tab/>
        <w:t>Steps a) to c) shall be repeated for the remaining mandatory EFs clause 4 of TS 31.102 [</w:t>
      </w:r>
      <w:r>
        <w:rPr>
          <w:noProof/>
        </w:rPr>
        <w:t>3</w:t>
      </w:r>
      <w:r>
        <w:t>].</w:t>
      </w:r>
    </w:p>
    <w:p w14:paraId="6305D383" w14:textId="77777777" w:rsidR="00322BB6" w:rsidRDefault="00322BB6" w:rsidP="00322BB6">
      <w:pPr>
        <w:pStyle w:val="B10"/>
      </w:pPr>
      <w:r>
        <w:t>e)</w:t>
      </w:r>
      <w:r>
        <w:tab/>
        <w:t>Steps a) to c) shall be repeated for the existing optional EFs clause 4 of TS 31.102 [</w:t>
      </w:r>
      <w:r>
        <w:rPr>
          <w:noProof/>
        </w:rPr>
        <w:t>3</w:t>
      </w:r>
      <w:r>
        <w:t>].</w:t>
      </w:r>
    </w:p>
    <w:p w14:paraId="761C1A34" w14:textId="77777777" w:rsidR="00B369BB" w:rsidRDefault="00B369BB" w:rsidP="00B369BB">
      <w:pPr>
        <w:rPr>
          <w:rFonts w:eastAsia="SimSun"/>
          <w:b/>
          <w:bCs/>
          <w:lang w:val="en-US" w:eastAsia="zh-CN"/>
        </w:rPr>
      </w:pPr>
      <w:r>
        <w:rPr>
          <w:b/>
          <w:bCs/>
        </w:rPr>
        <w:t>Initial conditions</w:t>
      </w:r>
      <w:r>
        <w:rPr>
          <w:rFonts w:eastAsia="SimSun" w:hint="eastAsia"/>
          <w:b/>
          <w:bCs/>
          <w:lang w:val="en-US" w:eastAsia="zh-CN"/>
        </w:rPr>
        <w:t xml:space="preserve"> </w:t>
      </w:r>
      <w:r>
        <w:rPr>
          <w:rFonts w:eastAsia="SimSun"/>
          <w:b/>
          <w:bCs/>
          <w:lang w:val="en-US" w:eastAsia="zh-CN"/>
        </w:rPr>
        <w:t>2</w:t>
      </w:r>
    </w:p>
    <w:p w14:paraId="2F263680" w14:textId="77777777" w:rsidR="00B369BB" w:rsidRDefault="00B369BB" w:rsidP="00B369BB">
      <w:pPr>
        <w:pStyle w:val="B10"/>
      </w:pPr>
      <w:r>
        <w:lastRenderedPageBreak/>
        <w:t>1)</w:t>
      </w:r>
      <w:r>
        <w:tab/>
        <w:t>The UICC shall be connected to a ME simulator.</w:t>
      </w:r>
    </w:p>
    <w:p w14:paraId="71904378" w14:textId="77777777" w:rsidR="00322BB6" w:rsidRPr="007404A6" w:rsidRDefault="00322BB6" w:rsidP="007404A6">
      <w:pPr>
        <w:rPr>
          <w:b/>
          <w:bCs/>
        </w:rPr>
      </w:pPr>
      <w:r w:rsidRPr="007404A6">
        <w:rPr>
          <w:b/>
          <w:bCs/>
        </w:rPr>
        <w:t>Test procedure 2</w:t>
      </w:r>
    </w:p>
    <w:p w14:paraId="46794E9A" w14:textId="77777777" w:rsidR="00322BB6" w:rsidRDefault="00322BB6" w:rsidP="00322BB6">
      <w:pPr>
        <w:pStyle w:val="B10"/>
      </w:pPr>
      <w:r>
        <w:t>a)</w:t>
      </w:r>
      <w:r>
        <w:tab/>
        <w:t>The ME simulator shall reset the UICC.</w:t>
      </w:r>
    </w:p>
    <w:p w14:paraId="36C93519"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6006E10A" w14:textId="77777777" w:rsidR="00322BB6" w:rsidRDefault="00322BB6" w:rsidP="00322BB6">
      <w:pPr>
        <w:pStyle w:val="B2"/>
        <w:ind w:left="540" w:firstLine="27"/>
      </w:pPr>
      <w:r>
        <w:tab/>
      </w:r>
      <w:r>
        <w:rPr>
          <w:i/>
        </w:rPr>
        <w:t>The status condition returned by the UICC shall be SW1 = '90', SW2 = '00' - normal ending of the command [CR1].</w:t>
      </w:r>
    </w:p>
    <w:p w14:paraId="02F41820"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694E2EC8" w14:textId="77777777" w:rsidR="00322BB6" w:rsidRDefault="00322BB6" w:rsidP="00322BB6">
      <w:pPr>
        <w:pStyle w:val="B2"/>
        <w:ind w:left="540" w:firstLine="27"/>
      </w:pPr>
      <w:r>
        <w:tab/>
      </w:r>
      <w:r>
        <w:rPr>
          <w:i/>
        </w:rPr>
        <w:t>The status condition returned by the UICC shall be SW1 = '90', SW2 = '00' - normal ending of the command [CR1, CR2].</w:t>
      </w:r>
    </w:p>
    <w:p w14:paraId="7765A079" w14:textId="77777777" w:rsidR="00322BB6" w:rsidRDefault="00322BB6" w:rsidP="00322BB6">
      <w:pPr>
        <w:pStyle w:val="B2"/>
        <w:rPr>
          <w:i/>
        </w:rPr>
      </w:pPr>
      <w:r>
        <w:rPr>
          <w:i/>
        </w:rPr>
        <w:t>The following shall be true of the response data:</w:t>
      </w:r>
    </w:p>
    <w:p w14:paraId="10CA2F6E" w14:textId="77777777" w:rsidR="00322BB6" w:rsidRDefault="00322BB6" w:rsidP="00322BB6">
      <w:pPr>
        <w:pStyle w:val="B2"/>
        <w:rPr>
          <w:i/>
        </w:rPr>
      </w:pPr>
      <w:r>
        <w:rPr>
          <w:i/>
        </w:rPr>
        <w:t>-</w:t>
      </w:r>
      <w:r>
        <w:rPr>
          <w:i/>
        </w:rPr>
        <w:tab/>
        <w:t>TLV DO with tag '83' shall indicate the identifier of the file selected [CR3];</w:t>
      </w:r>
    </w:p>
    <w:p w14:paraId="378A50F9" w14:textId="77777777" w:rsidR="00322BB6" w:rsidRDefault="00322BB6" w:rsidP="00322BB6">
      <w:pPr>
        <w:pStyle w:val="B2"/>
        <w:rPr>
          <w:i/>
        </w:rPr>
      </w:pPr>
      <w:r>
        <w:rPr>
          <w:i/>
        </w:rPr>
        <w:t>-</w:t>
      </w:r>
      <w:r>
        <w:rPr>
          <w:i/>
        </w:rPr>
        <w:tab/>
        <w:t>TLV DO with tag '82' shall not be '38' and '78' indicating EF [CR4];</w:t>
      </w:r>
    </w:p>
    <w:p w14:paraId="50513B45"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575BA599"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71ECCF1F"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24D2D1B9"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46C46A9E" w14:textId="77777777" w:rsidR="00322BB6" w:rsidRDefault="00322BB6" w:rsidP="00322BB6">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14:paraId="783B0304"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0AEFA592" w14:textId="77777777" w:rsidR="00322BB6" w:rsidRDefault="00322BB6" w:rsidP="00322BB6">
      <w:pPr>
        <w:pStyle w:val="B10"/>
      </w:pPr>
      <w:r>
        <w:t>d)</w:t>
      </w:r>
      <w:r>
        <w:tab/>
        <w:t>Steps a) to c) shall be repeated for the remaining mandatory EFs clause 4 of TS 31.102 [</w:t>
      </w:r>
      <w:r>
        <w:rPr>
          <w:noProof/>
        </w:rPr>
        <w:t>3</w:t>
      </w:r>
      <w:r>
        <w:t>].</w:t>
      </w:r>
    </w:p>
    <w:p w14:paraId="26AF81EC" w14:textId="77777777" w:rsidR="00322BB6" w:rsidRDefault="00322BB6" w:rsidP="00322BB6">
      <w:pPr>
        <w:pStyle w:val="B10"/>
      </w:pPr>
      <w:r>
        <w:t>e)</w:t>
      </w:r>
      <w:r>
        <w:tab/>
        <w:t>Steps a) to c) shall be repeated for the existing optional EFs clause 4 of TS 31.102 [</w:t>
      </w:r>
      <w:r>
        <w:rPr>
          <w:noProof/>
        </w:rPr>
        <w:t>3</w:t>
      </w:r>
      <w:r>
        <w:t>].</w:t>
      </w:r>
    </w:p>
    <w:p w14:paraId="32C5CA6A" w14:textId="7624466D" w:rsidR="00B47CC8" w:rsidRDefault="00B47CC8" w:rsidP="00B47CC8">
      <w:pPr>
        <w:rPr>
          <w:b/>
          <w:bCs/>
          <w:lang w:eastAsia="zh-CN"/>
        </w:rPr>
      </w:pPr>
      <w:bookmarkStart w:id="214" w:name="OLE_LINK7"/>
      <w:bookmarkStart w:id="215" w:name="OLE_LINK6"/>
      <w:r>
        <w:rPr>
          <w:b/>
          <w:bCs/>
        </w:rPr>
        <w:t>Initial conditions</w:t>
      </w:r>
      <w:r>
        <w:rPr>
          <w:rFonts w:hint="eastAsia"/>
          <w:b/>
          <w:bCs/>
          <w:lang w:eastAsia="zh-CN"/>
        </w:rPr>
        <w:t xml:space="preserve"> </w:t>
      </w:r>
      <w:r w:rsidR="00B369BB">
        <w:rPr>
          <w:b/>
          <w:bCs/>
          <w:lang w:eastAsia="zh-CN"/>
        </w:rPr>
        <w:t>3</w:t>
      </w:r>
    </w:p>
    <w:bookmarkEnd w:id="214"/>
    <w:bookmarkEnd w:id="215"/>
    <w:p w14:paraId="68F3017F" w14:textId="77777777" w:rsidR="00B47CC8" w:rsidRDefault="00B47CC8" w:rsidP="00B47CC8">
      <w:pPr>
        <w:pStyle w:val="B10"/>
      </w:pPr>
      <w:r>
        <w:t>1)</w:t>
      </w:r>
      <w:r>
        <w:tab/>
        <w:t>The UICC shall be connected to a ME simulator.</w:t>
      </w:r>
    </w:p>
    <w:p w14:paraId="4D8D5FCB" w14:textId="77777777" w:rsidR="00B47CC8" w:rsidRDefault="00B47CC8" w:rsidP="00B47CC8">
      <w:pPr>
        <w:pStyle w:val="B10"/>
      </w:pPr>
      <w:r>
        <w:t>2)</w:t>
      </w:r>
      <w:r>
        <w:tab/>
        <w:t>The ME simulator shall reset the UIC</w:t>
      </w:r>
      <w:r>
        <w:rPr>
          <w:rFonts w:hint="eastAsia"/>
          <w:lang w:eastAsia="zh-CN"/>
        </w:rPr>
        <w:t>C.</w:t>
      </w:r>
    </w:p>
    <w:p w14:paraId="43A0D5D9" w14:textId="77777777" w:rsidR="00B47CC8" w:rsidRDefault="00B47CC8" w:rsidP="00B47CC8">
      <w:pPr>
        <w:pStyle w:val="B10"/>
      </w:pPr>
      <w:r>
        <w:t>3)</w:t>
      </w:r>
      <w:r>
        <w:tab/>
      </w:r>
      <w:r>
        <w:rPr>
          <w:lang w:eastAsia="zh-CN"/>
        </w:rPr>
        <w:t xml:space="preserve">The ME simulator selects a </w:t>
      </w:r>
      <w:r>
        <w:t>Rel-16 or upwards</w:t>
      </w:r>
      <w:r>
        <w:rPr>
          <w:lang w:eastAsia="zh-CN"/>
        </w:rPr>
        <w:t xml:space="preserve"> </w:t>
      </w:r>
      <w:r>
        <w:t>IMSI based USIM in accordance to Annex N of TS 31.102 [3]; Service n°</w:t>
      </w:r>
      <w:r>
        <w:rPr>
          <w:rFonts w:hint="eastAsia"/>
          <w:lang w:eastAsia="zh-CN"/>
        </w:rPr>
        <w:t>130</w:t>
      </w:r>
      <w:r>
        <w:t xml:space="preserve"> </w:t>
      </w:r>
      <w:r>
        <w:rPr>
          <w:rFonts w:hint="eastAsia"/>
          <w:lang w:eastAsia="zh-CN"/>
        </w:rPr>
        <w:t xml:space="preserve">shall be </w:t>
      </w:r>
      <w:r>
        <w:t>"not available"</w:t>
      </w:r>
      <w:r>
        <w:rPr>
          <w:rFonts w:hint="eastAsia"/>
          <w:lang w:eastAsia="zh-CN"/>
        </w:rPr>
        <w:t xml:space="preserve"> in the USIM.</w:t>
      </w:r>
    </w:p>
    <w:p w14:paraId="0C38BD47" w14:textId="77777777" w:rsidR="00B47CC8" w:rsidRDefault="00B47CC8" w:rsidP="00B47CC8">
      <w:pPr>
        <w:rPr>
          <w:b/>
          <w:bCs/>
          <w:lang w:val="en-US" w:eastAsia="zh-CN"/>
        </w:rPr>
      </w:pPr>
      <w:r>
        <w:rPr>
          <w:b/>
          <w:bCs/>
          <w:lang w:val="en-US"/>
        </w:rPr>
        <w:t xml:space="preserve">Test procedure </w:t>
      </w:r>
      <w:r>
        <w:rPr>
          <w:b/>
          <w:bCs/>
          <w:lang w:val="en-US" w:eastAsia="zh-CN"/>
        </w:rPr>
        <w:t>3</w:t>
      </w:r>
    </w:p>
    <w:p w14:paraId="77C1FF4B" w14:textId="77777777" w:rsidR="00B47CC8" w:rsidRDefault="00B47CC8" w:rsidP="00B47CC8">
      <w:pPr>
        <w:pStyle w:val="B10"/>
      </w:pPr>
      <w:r>
        <w:t>a)</w:t>
      </w:r>
      <w:r>
        <w:tab/>
        <w:t xml:space="preserve">The ME simulator shall send a SELECT command to the UICC to select </w:t>
      </w:r>
      <w:r>
        <w:rPr>
          <w:lang w:val="en-US"/>
        </w:rPr>
        <w:t>EF</w:t>
      </w:r>
      <w:r>
        <w:rPr>
          <w:vertAlign w:val="subscript"/>
          <w:lang w:val="en-US"/>
        </w:rPr>
        <w:t>IMSI</w:t>
      </w:r>
      <w:r>
        <w:t>.</w:t>
      </w:r>
    </w:p>
    <w:p w14:paraId="686BCA6B" w14:textId="77777777" w:rsidR="00B47CC8" w:rsidRDefault="00B47CC8" w:rsidP="00B47CC8">
      <w:pPr>
        <w:ind w:left="851" w:hanging="284"/>
        <w:rPr>
          <w:i/>
        </w:rPr>
      </w:pPr>
      <w:r>
        <w:tab/>
      </w:r>
      <w:r>
        <w:rPr>
          <w:i/>
        </w:rPr>
        <w:t>The status condition returned by the UICC shall be SW1 = '90', SW2 = '00' - normal ending of the command [CR1, CR2].</w:t>
      </w:r>
    </w:p>
    <w:p w14:paraId="0A41538D" w14:textId="77777777" w:rsidR="00B47CC8" w:rsidRDefault="00B47CC8" w:rsidP="00B47CC8">
      <w:pPr>
        <w:pStyle w:val="B2"/>
        <w:rPr>
          <w:i/>
        </w:rPr>
      </w:pPr>
      <w:r>
        <w:rPr>
          <w:i/>
        </w:rPr>
        <w:t>The following shall be true of the response data:</w:t>
      </w:r>
    </w:p>
    <w:p w14:paraId="072EF230" w14:textId="77777777" w:rsidR="00B47CC8" w:rsidRDefault="00B47CC8" w:rsidP="00B47CC8">
      <w:pPr>
        <w:pStyle w:val="B2"/>
        <w:rPr>
          <w:i/>
        </w:rPr>
      </w:pPr>
      <w:r>
        <w:rPr>
          <w:i/>
        </w:rPr>
        <w:t>-</w:t>
      </w:r>
      <w:r>
        <w:rPr>
          <w:i/>
        </w:rPr>
        <w:tab/>
        <w:t>TLV DO with tag '83' shall indicate the identifier of the file selected [CR3];</w:t>
      </w:r>
    </w:p>
    <w:p w14:paraId="2F0DC420" w14:textId="77777777" w:rsidR="00B47CC8" w:rsidRDefault="00B47CC8" w:rsidP="00B47CC8">
      <w:pPr>
        <w:pStyle w:val="B2"/>
        <w:rPr>
          <w:i/>
        </w:rPr>
      </w:pPr>
      <w:r>
        <w:rPr>
          <w:i/>
        </w:rPr>
        <w:lastRenderedPageBreak/>
        <w:t>-</w:t>
      </w:r>
      <w:r>
        <w:rPr>
          <w:i/>
        </w:rPr>
        <w:tab/>
        <w:t>TLV DO with tag '82' shall not be '38' and '78' indicating EF [CR4];</w:t>
      </w:r>
    </w:p>
    <w:p w14:paraId="3E29CB4E" w14:textId="77777777" w:rsidR="00B47CC8" w:rsidRDefault="00B47CC8" w:rsidP="00B47CC8">
      <w:pPr>
        <w:pStyle w:val="B2"/>
        <w:rPr>
          <w:i/>
        </w:rPr>
      </w:pPr>
      <w:r>
        <w:rPr>
          <w:i/>
        </w:rPr>
        <w:t>-</w:t>
      </w:r>
      <w:r>
        <w:rPr>
          <w:i/>
        </w:rPr>
        <w:tab/>
        <w:t>TLV DO with tag '82' shall indicate the structure given in the table for the file in clause 4 of TS 31.102 [3] [CR4];</w:t>
      </w:r>
    </w:p>
    <w:p w14:paraId="64693458" w14:textId="77777777" w:rsidR="00B47CC8" w:rsidRDefault="00B47CC8" w:rsidP="00B47CC8">
      <w:pPr>
        <w:pStyle w:val="B2"/>
        <w:rPr>
          <w:i/>
        </w:rPr>
      </w:pPr>
      <w:r>
        <w:rPr>
          <w:i/>
        </w:rPr>
        <w:t>-</w:t>
      </w:r>
      <w:r>
        <w:rPr>
          <w:i/>
        </w:rPr>
        <w:tab/>
        <w:t>TLV DO with tag '80' shall be at least the minimum file size given in the table for the file in clause 4 of TS 31.102 [3] [CR5];</w:t>
      </w:r>
    </w:p>
    <w:p w14:paraId="3309F8F9" w14:textId="77777777" w:rsidR="00B47CC8" w:rsidRDefault="00B47CC8" w:rsidP="00B47CC8">
      <w:pPr>
        <w:pStyle w:val="B2"/>
        <w:rPr>
          <w:i/>
        </w:rPr>
      </w:pPr>
      <w:r>
        <w:rPr>
          <w:i/>
        </w:rPr>
        <w:t>-</w:t>
      </w:r>
      <w:r>
        <w:rPr>
          <w:i/>
        </w:rPr>
        <w:tab/>
        <w:t>TLV DO with tag '88'shall be present with the SFI value: '07' [CR6, CR7];</w:t>
      </w:r>
    </w:p>
    <w:p w14:paraId="20A13C9B" w14:textId="77777777" w:rsidR="00B47CC8" w:rsidRDefault="00B47CC8" w:rsidP="00B47CC8">
      <w:pPr>
        <w:pStyle w:val="B2"/>
      </w:pPr>
      <w:r>
        <w:rPr>
          <w:i/>
        </w:rPr>
        <w:t>-</w:t>
      </w:r>
      <w:r>
        <w:rPr>
          <w:i/>
        </w:rPr>
        <w:tab/>
        <w:t>TLV DO with tag '86' or '8B' or '8C' or 'AB' shall indicate the access conditions given in the table for the file in clause 4 of TS 31.102 [3] [CR8].</w:t>
      </w:r>
      <w:r>
        <w:rPr>
          <w:i/>
        </w:rPr>
        <w:br/>
      </w:r>
      <w:r>
        <w:t>Note: if the access conditions indicate referenced security, the referenced record in the EF</w:t>
      </w:r>
      <w:r>
        <w:rPr>
          <w:vertAlign w:val="subscript"/>
        </w:rPr>
        <w:t>ARR</w:t>
      </w:r>
      <w:r>
        <w:t xml:space="preserve"> may be read at this point if necessary. </w:t>
      </w:r>
    </w:p>
    <w:p w14:paraId="649EB91C" w14:textId="77777777" w:rsidR="00B47CC8" w:rsidRDefault="00B47CC8" w:rsidP="00B47CC8">
      <w:pPr>
        <w:pStyle w:val="B10"/>
      </w:pPr>
      <w:r>
        <w:rPr>
          <w:lang w:eastAsia="zh-CN"/>
        </w:rPr>
        <w:t>b</w:t>
      </w:r>
      <w:r>
        <w:t>)</w:t>
      </w:r>
      <w:r>
        <w:tab/>
        <w:t>The ME simulator shall send a SELECT command to the UICC to select DF</w:t>
      </w:r>
      <w:r>
        <w:rPr>
          <w:vertAlign w:val="subscript"/>
        </w:rPr>
        <w:t>5GS</w:t>
      </w:r>
      <w:r>
        <w:t>.</w:t>
      </w:r>
    </w:p>
    <w:p w14:paraId="383046DB" w14:textId="77777777" w:rsidR="00B47CC8" w:rsidRDefault="00B47CC8" w:rsidP="00B47CC8">
      <w:pPr>
        <w:pStyle w:val="B2"/>
        <w:ind w:left="567" w:firstLine="0"/>
      </w:pPr>
      <w:r>
        <w:rPr>
          <w:i/>
        </w:rPr>
        <w:t>The status condition returned by the UICC shall be SW1 = '90', SW2 = '00' - normal ending of the command [CR1]].</w:t>
      </w:r>
    </w:p>
    <w:p w14:paraId="2F1B17AD" w14:textId="77777777" w:rsidR="00B47CC8" w:rsidRDefault="00B47CC8" w:rsidP="00B47CC8">
      <w:pPr>
        <w:pStyle w:val="B10"/>
      </w:pPr>
      <w:r>
        <w:rPr>
          <w:lang w:eastAsia="zh-CN"/>
        </w:rPr>
        <w:t>c</w:t>
      </w:r>
      <w:r>
        <w:t>)</w:t>
      </w:r>
      <w:r>
        <w:tab/>
        <w:t>The ME simulator shall send a SELECT command to the UICC to select EF</w:t>
      </w:r>
      <w:r>
        <w:rPr>
          <w:vertAlign w:val="subscript"/>
        </w:rPr>
        <w:t>SUPI_NAI</w:t>
      </w:r>
      <w:r>
        <w:t>.</w:t>
      </w:r>
    </w:p>
    <w:p w14:paraId="3D6812B4" w14:textId="77777777" w:rsidR="00B47CC8" w:rsidRDefault="00B47CC8" w:rsidP="00B47CC8">
      <w:pPr>
        <w:pStyle w:val="B2"/>
        <w:ind w:left="567" w:firstLine="0"/>
        <w:rPr>
          <w:lang w:eastAsia="zh-CN"/>
        </w:rPr>
      </w:pPr>
      <w:r>
        <w:rPr>
          <w:i/>
        </w:rPr>
        <w:t>The status condition returned by the UICC shall be SW1 = '</w:t>
      </w:r>
      <w:r>
        <w:rPr>
          <w:i/>
          <w:lang w:eastAsia="zh-CN"/>
        </w:rPr>
        <w:t>6A</w:t>
      </w:r>
      <w:r>
        <w:rPr>
          <w:i/>
        </w:rPr>
        <w:t>', SW2 = '</w:t>
      </w:r>
      <w:r>
        <w:rPr>
          <w:i/>
          <w:lang w:eastAsia="zh-CN"/>
        </w:rPr>
        <w:t>82</w:t>
      </w:r>
      <w:r>
        <w:rPr>
          <w:i/>
        </w:rPr>
        <w:t>' - File not found [CR</w:t>
      </w:r>
      <w:r>
        <w:rPr>
          <w:i/>
          <w:lang w:eastAsia="zh-CN"/>
        </w:rPr>
        <w:t>11</w:t>
      </w:r>
      <w:r>
        <w:rPr>
          <w:i/>
        </w:rPr>
        <w:t>].</w:t>
      </w:r>
    </w:p>
    <w:p w14:paraId="5CA24879" w14:textId="2FB2BD27" w:rsidR="00B47CC8" w:rsidRDefault="00B47CC8" w:rsidP="00B47CC8">
      <w:pPr>
        <w:keepNext/>
        <w:rPr>
          <w:b/>
          <w:bCs/>
          <w:lang w:eastAsia="zh-CN"/>
        </w:rPr>
      </w:pPr>
      <w:r>
        <w:rPr>
          <w:b/>
          <w:bCs/>
        </w:rPr>
        <w:t>Initial conditions</w:t>
      </w:r>
      <w:r>
        <w:rPr>
          <w:rFonts w:hint="eastAsia"/>
          <w:b/>
          <w:bCs/>
          <w:lang w:eastAsia="zh-CN"/>
        </w:rPr>
        <w:t xml:space="preserve"> </w:t>
      </w:r>
      <w:r w:rsidR="00B369BB">
        <w:rPr>
          <w:b/>
          <w:bCs/>
          <w:lang w:eastAsia="zh-CN"/>
        </w:rPr>
        <w:t>4</w:t>
      </w:r>
    </w:p>
    <w:p w14:paraId="58C335ED" w14:textId="77777777" w:rsidR="00B47CC8" w:rsidRDefault="00B47CC8" w:rsidP="00B47CC8">
      <w:pPr>
        <w:pStyle w:val="B10"/>
      </w:pPr>
      <w:r>
        <w:t>1)</w:t>
      </w:r>
      <w:r>
        <w:tab/>
        <w:t>The UICC shall be connected to a ME simulator.</w:t>
      </w:r>
    </w:p>
    <w:p w14:paraId="53F8BB7C" w14:textId="77777777" w:rsidR="00B47CC8" w:rsidRDefault="00B47CC8" w:rsidP="00B47CC8">
      <w:pPr>
        <w:pStyle w:val="B10"/>
        <w:rPr>
          <w:lang w:eastAsia="zh-CN"/>
        </w:rPr>
      </w:pPr>
      <w:r>
        <w:t>2)</w:t>
      </w:r>
      <w:r>
        <w:tab/>
      </w:r>
      <w:r>
        <w:rPr>
          <w:lang w:val="en-US" w:eastAsia="zh-CN"/>
        </w:rPr>
        <w:t>The AID provided in EF</w:t>
      </w:r>
      <w:r>
        <w:rPr>
          <w:vertAlign w:val="subscript"/>
          <w:lang w:val="en-US" w:eastAsia="zh-CN"/>
        </w:rPr>
        <w:t>DIR</w:t>
      </w:r>
      <w:r>
        <w:rPr>
          <w:lang w:val="en-US" w:eastAsia="zh-CN"/>
        </w:rPr>
        <w:t xml:space="preserve"> has a PIX coding as defined in Annex O of 3GPP TS 31.101 [2].</w:t>
      </w:r>
    </w:p>
    <w:p w14:paraId="083D5D97" w14:textId="77777777" w:rsidR="00B47CC8" w:rsidRDefault="00B47CC8" w:rsidP="00B47CC8">
      <w:pPr>
        <w:pStyle w:val="B10"/>
      </w:pPr>
      <w:r>
        <w:t>3)</w:t>
      </w:r>
      <w:r>
        <w:tab/>
        <w:t>The ME simulator shall reset the UICC.</w:t>
      </w:r>
    </w:p>
    <w:p w14:paraId="353C1FA8" w14:textId="77777777" w:rsidR="00B47CC8" w:rsidRDefault="00B47CC8" w:rsidP="00B47CC8">
      <w:pPr>
        <w:pStyle w:val="B10"/>
        <w:rPr>
          <w:lang w:eastAsia="zh-CN"/>
        </w:rPr>
      </w:pPr>
      <w:r>
        <w:t>4)</w:t>
      </w:r>
      <w:r>
        <w:tab/>
      </w:r>
      <w:r>
        <w:rPr>
          <w:lang w:eastAsia="zh-CN"/>
        </w:rPr>
        <w:t xml:space="preserve">The selected USIM is a </w:t>
      </w:r>
      <w:r>
        <w:t>Rel-16 or upwards</w:t>
      </w:r>
      <w:r>
        <w:rPr>
          <w:lang w:eastAsia="zh-CN"/>
        </w:rPr>
        <w:t xml:space="preserve"> </w:t>
      </w:r>
      <w:r>
        <w:t>USIM supporting non-IMSI SUPI Type in accordance to Annex N of TS 31.102; Service n°</w:t>
      </w:r>
      <w:r>
        <w:rPr>
          <w:rFonts w:hint="eastAsia"/>
          <w:lang w:eastAsia="zh-CN"/>
        </w:rPr>
        <w:t>130</w:t>
      </w:r>
      <w:r>
        <w:t xml:space="preserve"> </w:t>
      </w:r>
      <w:r>
        <w:rPr>
          <w:rFonts w:hint="eastAsia"/>
          <w:lang w:eastAsia="zh-CN"/>
        </w:rPr>
        <w:t xml:space="preserve">shall be </w:t>
      </w:r>
      <w:r>
        <w:t>"available"</w:t>
      </w:r>
      <w:r>
        <w:rPr>
          <w:rFonts w:hint="eastAsia"/>
          <w:lang w:eastAsia="zh-CN"/>
        </w:rPr>
        <w:t xml:space="preserve"> in the USIM.</w:t>
      </w:r>
    </w:p>
    <w:p w14:paraId="5E97338A" w14:textId="77777777" w:rsidR="00B47CC8" w:rsidRDefault="00B47CC8" w:rsidP="00B47CC8">
      <w:pPr>
        <w:rPr>
          <w:b/>
          <w:bCs/>
          <w:lang w:val="en-US" w:eastAsia="zh-CN"/>
        </w:rPr>
      </w:pPr>
      <w:r>
        <w:rPr>
          <w:b/>
          <w:bCs/>
          <w:lang w:val="en-US"/>
        </w:rPr>
        <w:t xml:space="preserve">Test procedure </w:t>
      </w:r>
      <w:r>
        <w:rPr>
          <w:b/>
          <w:bCs/>
          <w:lang w:val="en-US" w:eastAsia="zh-CN"/>
        </w:rPr>
        <w:t>4</w:t>
      </w:r>
    </w:p>
    <w:p w14:paraId="69A12838" w14:textId="77777777" w:rsidR="00B47CC8" w:rsidRDefault="00B47CC8" w:rsidP="00B47CC8">
      <w:pPr>
        <w:pStyle w:val="B10"/>
      </w:pPr>
      <w:r>
        <w:rPr>
          <w:rFonts w:hint="eastAsia"/>
          <w:lang w:eastAsia="zh-CN"/>
        </w:rPr>
        <w:t>a</w:t>
      </w:r>
      <w:r>
        <w:t>)</w:t>
      </w:r>
      <w:r>
        <w:tab/>
        <w:t xml:space="preserve">The ME simulator shall send a SELECT command to the UICC to select </w:t>
      </w:r>
      <w:r>
        <w:rPr>
          <w:lang w:val="en-US"/>
        </w:rPr>
        <w:t>EF</w:t>
      </w:r>
      <w:r>
        <w:rPr>
          <w:vertAlign w:val="subscript"/>
          <w:lang w:val="en-US"/>
        </w:rPr>
        <w:t>IMSI</w:t>
      </w:r>
      <w:r>
        <w:t>.</w:t>
      </w:r>
    </w:p>
    <w:p w14:paraId="6690EC8B" w14:textId="77777777" w:rsidR="00B47CC8" w:rsidRDefault="00B47CC8" w:rsidP="00B47CC8">
      <w:pPr>
        <w:pStyle w:val="B2"/>
        <w:ind w:left="567" w:firstLine="0"/>
        <w:rPr>
          <w:i/>
          <w:lang w:eastAsia="zh-CN"/>
        </w:rPr>
      </w:pPr>
      <w:r>
        <w:rPr>
          <w:i/>
        </w:rPr>
        <w:t>The status condition returned by the UICC shall be SW1 = '</w:t>
      </w:r>
      <w:r>
        <w:rPr>
          <w:rFonts w:hint="eastAsia"/>
          <w:i/>
          <w:lang w:eastAsia="zh-CN"/>
        </w:rPr>
        <w:t>6A</w:t>
      </w:r>
      <w:r>
        <w:rPr>
          <w:i/>
        </w:rPr>
        <w:t>', SW2 = '</w:t>
      </w:r>
      <w:r>
        <w:rPr>
          <w:rFonts w:hint="eastAsia"/>
          <w:i/>
          <w:lang w:eastAsia="zh-CN"/>
        </w:rPr>
        <w:t>82</w:t>
      </w:r>
      <w:r>
        <w:rPr>
          <w:i/>
        </w:rPr>
        <w:t xml:space="preserve">' - File not found </w:t>
      </w:r>
      <w:r>
        <w:rPr>
          <w:rFonts w:hint="eastAsia"/>
          <w:i/>
          <w:lang w:eastAsia="zh-CN"/>
        </w:rPr>
        <w:t xml:space="preserve">and </w:t>
      </w:r>
      <w:r>
        <w:rPr>
          <w:i/>
        </w:rPr>
        <w:t xml:space="preserve">the length of the MNC in the IMSI </w:t>
      </w:r>
      <w:r>
        <w:rPr>
          <w:i/>
          <w:lang w:eastAsia="zh-CN"/>
        </w:rPr>
        <w:t xml:space="preserve">coded in </w:t>
      </w:r>
      <w:r>
        <w:rPr>
          <w:i/>
        </w:rPr>
        <w:t>EF</w:t>
      </w:r>
      <w:r>
        <w:rPr>
          <w:rFonts w:hint="eastAsia"/>
          <w:i/>
          <w:vertAlign w:val="subscript"/>
          <w:lang w:eastAsia="zh-CN"/>
        </w:rPr>
        <w:t>AD</w:t>
      </w:r>
      <w:r>
        <w:rPr>
          <w:i/>
          <w:lang w:eastAsia="zh-CN"/>
        </w:rPr>
        <w:t xml:space="preserve"> shall be set to 0</w:t>
      </w:r>
      <w:r>
        <w:rPr>
          <w:i/>
        </w:rPr>
        <w:t xml:space="preserve"> [CR</w:t>
      </w:r>
      <w:r>
        <w:rPr>
          <w:rFonts w:hint="eastAsia"/>
          <w:i/>
          <w:lang w:eastAsia="zh-CN"/>
        </w:rPr>
        <w:t>11</w:t>
      </w:r>
      <w:r>
        <w:rPr>
          <w:i/>
        </w:rPr>
        <w:t>].</w:t>
      </w:r>
    </w:p>
    <w:p w14:paraId="60CF8888" w14:textId="77777777" w:rsidR="00B47CC8" w:rsidRDefault="00B47CC8" w:rsidP="00B47CC8">
      <w:pPr>
        <w:pStyle w:val="B10"/>
      </w:pPr>
      <w:r>
        <w:rPr>
          <w:rFonts w:hint="eastAsia"/>
          <w:lang w:eastAsia="zh-CN"/>
        </w:rPr>
        <w:t>b</w:t>
      </w:r>
      <w:r>
        <w:t>)</w:t>
      </w:r>
      <w:r>
        <w:tab/>
        <w:t>The ME simulator shall send a SELECT command to the UICC to select DF</w:t>
      </w:r>
      <w:r>
        <w:rPr>
          <w:vertAlign w:val="subscript"/>
        </w:rPr>
        <w:t>5GS</w:t>
      </w:r>
      <w:r>
        <w:t>.</w:t>
      </w:r>
    </w:p>
    <w:p w14:paraId="14B5A2CC" w14:textId="77777777" w:rsidR="00B47CC8" w:rsidRDefault="00B47CC8" w:rsidP="00B47CC8">
      <w:pPr>
        <w:pStyle w:val="B2"/>
        <w:ind w:left="540" w:firstLine="27"/>
      </w:pPr>
      <w:r>
        <w:rPr>
          <w:i/>
        </w:rPr>
        <w:t>The status condition returned by the UICC shall be SW1 = '90', SW2 = '00' - normal ending of the command [CR1].</w:t>
      </w:r>
    </w:p>
    <w:p w14:paraId="17333A56" w14:textId="77777777" w:rsidR="00B47CC8" w:rsidRDefault="00B47CC8" w:rsidP="00B47CC8">
      <w:pPr>
        <w:pStyle w:val="B10"/>
      </w:pPr>
      <w:r>
        <w:rPr>
          <w:rFonts w:hint="eastAsia"/>
          <w:lang w:eastAsia="zh-CN"/>
        </w:rPr>
        <w:t>c</w:t>
      </w:r>
      <w:r>
        <w:t>)</w:t>
      </w:r>
      <w:r>
        <w:tab/>
        <w:t xml:space="preserve">The ME simulator shall send a SELECT command to the UICC to select </w:t>
      </w:r>
      <w:bookmarkStart w:id="216" w:name="OLE_LINK3"/>
      <w:bookmarkStart w:id="217" w:name="OLE_LINK2"/>
      <w:r>
        <w:t>EF</w:t>
      </w:r>
      <w:r>
        <w:rPr>
          <w:vertAlign w:val="subscript"/>
        </w:rPr>
        <w:t>SUPI_NAI</w:t>
      </w:r>
      <w:bookmarkEnd w:id="216"/>
      <w:bookmarkEnd w:id="217"/>
      <w:r>
        <w:t>.</w:t>
      </w:r>
    </w:p>
    <w:p w14:paraId="2351C0FF" w14:textId="5150FF36" w:rsidR="00B47CC8" w:rsidRDefault="00B47CC8" w:rsidP="00B47CC8">
      <w:pPr>
        <w:pStyle w:val="B2"/>
        <w:rPr>
          <w:i/>
        </w:rPr>
      </w:pPr>
      <w:r>
        <w:rPr>
          <w:i/>
        </w:rPr>
        <w:t xml:space="preserve">The status condition returned by the UICC shall be SW1 = '90', SW2 = '00' - normal ending of the command [CR1, </w:t>
      </w:r>
      <w:r>
        <w:rPr>
          <w:rFonts w:hint="eastAsia"/>
          <w:i/>
          <w:lang w:eastAsia="zh-CN"/>
        </w:rPr>
        <w:t>CR11</w:t>
      </w:r>
      <w:r>
        <w:rPr>
          <w:i/>
        </w:rPr>
        <w:t>].</w:t>
      </w:r>
      <w:r w:rsidR="00B369BB">
        <w:rPr>
          <w:i/>
        </w:rPr>
        <w:t xml:space="preserve"> </w:t>
      </w:r>
      <w:r>
        <w:rPr>
          <w:i/>
        </w:rPr>
        <w:t>The following shall be true of the response data:</w:t>
      </w:r>
    </w:p>
    <w:p w14:paraId="1265C29E" w14:textId="77777777" w:rsidR="00B47CC8" w:rsidRDefault="00B47CC8" w:rsidP="00B47CC8">
      <w:pPr>
        <w:pStyle w:val="B2"/>
        <w:rPr>
          <w:i/>
        </w:rPr>
      </w:pPr>
      <w:r>
        <w:rPr>
          <w:i/>
        </w:rPr>
        <w:t>-</w:t>
      </w:r>
      <w:r>
        <w:rPr>
          <w:i/>
        </w:rPr>
        <w:tab/>
        <w:t>TLV DO with tag '83' shall indicate the identifier of the file selected [CR3];</w:t>
      </w:r>
    </w:p>
    <w:p w14:paraId="64E7E1EA" w14:textId="77777777" w:rsidR="00B47CC8" w:rsidRDefault="00B47CC8" w:rsidP="00B47CC8">
      <w:pPr>
        <w:pStyle w:val="B2"/>
        <w:rPr>
          <w:i/>
        </w:rPr>
      </w:pPr>
      <w:r>
        <w:rPr>
          <w:i/>
        </w:rPr>
        <w:t>-</w:t>
      </w:r>
      <w:r>
        <w:rPr>
          <w:i/>
        </w:rPr>
        <w:tab/>
        <w:t>TLV DO with tag '82' shall not be '38' and '78' indicating EF [CR4];</w:t>
      </w:r>
    </w:p>
    <w:p w14:paraId="2ED2C8E4" w14:textId="77777777" w:rsidR="00B47CC8" w:rsidRDefault="00B47CC8" w:rsidP="00B47CC8">
      <w:pPr>
        <w:pStyle w:val="B2"/>
        <w:rPr>
          <w:i/>
        </w:rPr>
      </w:pPr>
      <w:r>
        <w:rPr>
          <w:i/>
        </w:rPr>
        <w:t>-</w:t>
      </w:r>
      <w:r>
        <w:rPr>
          <w:i/>
        </w:rPr>
        <w:tab/>
        <w:t>TLV DO with tag '82' shall indicate the structure given in the table for the file in clause 4 of TS 31.102 [3] [CR4];</w:t>
      </w:r>
    </w:p>
    <w:p w14:paraId="6771A878" w14:textId="77777777" w:rsidR="00B47CC8" w:rsidRDefault="00B47CC8" w:rsidP="00B47CC8">
      <w:pPr>
        <w:pStyle w:val="B2"/>
        <w:rPr>
          <w:i/>
        </w:rPr>
      </w:pPr>
      <w:r>
        <w:rPr>
          <w:i/>
        </w:rPr>
        <w:t>-</w:t>
      </w:r>
      <w:r>
        <w:rPr>
          <w:i/>
        </w:rPr>
        <w:tab/>
        <w:t>TLV DO with tag '80' shall be at least the minimum file size given in the table for the file in clause 4 of TS 31.102 [3] [CR5];</w:t>
      </w:r>
    </w:p>
    <w:p w14:paraId="0E58F50A" w14:textId="77777777" w:rsidR="00B47CC8" w:rsidRDefault="00B47CC8" w:rsidP="00B47CC8">
      <w:pPr>
        <w:pStyle w:val="B2"/>
        <w:rPr>
          <w:i/>
        </w:rPr>
      </w:pPr>
      <w:r>
        <w:rPr>
          <w:i/>
        </w:rPr>
        <w:t>-</w:t>
      </w:r>
      <w:r>
        <w:rPr>
          <w:i/>
        </w:rPr>
        <w:tab/>
        <w:t xml:space="preserve">TLV DO with tag '88'shall </w:t>
      </w:r>
      <w:r>
        <w:rPr>
          <w:rFonts w:hint="eastAsia"/>
          <w:i/>
          <w:lang w:eastAsia="zh-CN"/>
        </w:rPr>
        <w:t>be</w:t>
      </w:r>
      <w:r>
        <w:rPr>
          <w:i/>
        </w:rPr>
        <w:t>be present with the SFI value: '09' [CR6, CR7];</w:t>
      </w:r>
    </w:p>
    <w:p w14:paraId="4B5E389A" w14:textId="5EC02C61" w:rsidR="00B47CC8" w:rsidRDefault="00B47CC8" w:rsidP="00B47CC8">
      <w:pPr>
        <w:pStyle w:val="B2"/>
        <w:rPr>
          <w:lang w:eastAsia="zh-CN"/>
        </w:rPr>
      </w:pPr>
      <w:r>
        <w:rPr>
          <w:i/>
        </w:rPr>
        <w:t>-</w:t>
      </w:r>
      <w:r>
        <w:rPr>
          <w:i/>
        </w:rPr>
        <w:tab/>
        <w:t>TLV DO with tag '86' or '8B' or '8C' or 'AB' shall indicate the access conditions given in the table for the file in clause 4 of TS 31.102 [3] [CR8].</w:t>
      </w:r>
      <w:r>
        <w:rPr>
          <w:i/>
        </w:rPr>
        <w:br/>
      </w:r>
      <w:r>
        <w:lastRenderedPageBreak/>
        <w:t>Note: if the access conditions indicate referenced security, the referenced record in the EF</w:t>
      </w:r>
      <w:r>
        <w:rPr>
          <w:vertAlign w:val="subscript"/>
        </w:rPr>
        <w:t>ARR</w:t>
      </w:r>
      <w:r>
        <w:t xml:space="preserve"> may be read at this point if necessary.</w:t>
      </w:r>
    </w:p>
    <w:p w14:paraId="3617F0D5" w14:textId="77777777" w:rsidR="00322BB6" w:rsidRDefault="00322BB6" w:rsidP="00322BB6">
      <w:pPr>
        <w:pStyle w:val="Heading2"/>
      </w:pPr>
      <w:bookmarkStart w:id="218" w:name="_Toc11051520"/>
      <w:bookmarkStart w:id="219" w:name="_Toc44962324"/>
      <w:bookmarkStart w:id="220" w:name="_Toc51832217"/>
      <w:bookmarkStart w:id="221" w:name="_Toc199329938"/>
      <w:r>
        <w:rPr>
          <w:rFonts w:hint="eastAsia"/>
        </w:rPr>
        <w:t>7.2</w:t>
      </w:r>
      <w:r>
        <w:rPr>
          <w:rFonts w:hint="eastAsia"/>
        </w:rPr>
        <w:tab/>
        <w:t>Security features</w:t>
      </w:r>
      <w:bookmarkEnd w:id="218"/>
      <w:bookmarkEnd w:id="219"/>
      <w:bookmarkEnd w:id="220"/>
      <w:bookmarkEnd w:id="221"/>
    </w:p>
    <w:p w14:paraId="4F7EFAC3" w14:textId="77777777" w:rsidR="00322BB6" w:rsidRDefault="00322BB6" w:rsidP="00322BB6">
      <w:pPr>
        <w:pStyle w:val="Heading3"/>
      </w:pPr>
      <w:bookmarkStart w:id="222" w:name="_Toc11051521"/>
      <w:bookmarkStart w:id="223" w:name="_Toc44962325"/>
      <w:bookmarkStart w:id="224" w:name="_Toc51832218"/>
      <w:bookmarkStart w:id="225" w:name="_Toc199329939"/>
      <w:r>
        <w:rPr>
          <w:rFonts w:hint="eastAsia"/>
        </w:rPr>
        <w:t>7.2</w:t>
      </w:r>
      <w:r>
        <w:t>.1</w:t>
      </w:r>
      <w:r>
        <w:tab/>
        <w:t>Definition and applicability</w:t>
      </w:r>
      <w:bookmarkEnd w:id="222"/>
      <w:bookmarkEnd w:id="223"/>
      <w:bookmarkEnd w:id="224"/>
      <w:bookmarkEnd w:id="225"/>
    </w:p>
    <w:p w14:paraId="5566ED72" w14:textId="77777777" w:rsidR="00322BB6" w:rsidRDefault="00322BB6" w:rsidP="00322BB6">
      <w:r>
        <w:t>See clause 3.5.3.</w:t>
      </w:r>
    </w:p>
    <w:p w14:paraId="68B009C0" w14:textId="77777777" w:rsidR="00322BB6" w:rsidRDefault="00322BB6" w:rsidP="00322BB6">
      <w:pPr>
        <w:pStyle w:val="Heading3"/>
      </w:pPr>
      <w:bookmarkStart w:id="226" w:name="_Toc11051522"/>
      <w:bookmarkStart w:id="227" w:name="_Toc44962326"/>
      <w:bookmarkStart w:id="228" w:name="_Toc51832219"/>
      <w:bookmarkStart w:id="229" w:name="_Toc199329940"/>
      <w:r>
        <w:rPr>
          <w:rFonts w:hint="eastAsia"/>
        </w:rPr>
        <w:t>7.</w:t>
      </w:r>
      <w:r>
        <w:t>2.2</w:t>
      </w:r>
      <w:r>
        <w:tab/>
        <w:t>Conformance requirement</w:t>
      </w:r>
      <w:bookmarkEnd w:id="226"/>
      <w:bookmarkEnd w:id="227"/>
      <w:bookmarkEnd w:id="228"/>
      <w:bookmarkEnd w:id="229"/>
    </w:p>
    <w:p w14:paraId="4472F4B3"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14:paraId="538E8F4F" w14:textId="77777777" w:rsidTr="00225FD6">
        <w:trPr>
          <w:cantSplit/>
        </w:trPr>
        <w:tc>
          <w:tcPr>
            <w:tcW w:w="0" w:type="auto"/>
          </w:tcPr>
          <w:p w14:paraId="09224ABA" w14:textId="77777777" w:rsidR="00322BB6" w:rsidRDefault="00322BB6" w:rsidP="00225FD6">
            <w:pPr>
              <w:pStyle w:val="FP"/>
              <w:jc w:val="center"/>
            </w:pPr>
            <w:r>
              <w:rPr>
                <w:rFonts w:hint="eastAsia"/>
              </w:rPr>
              <w:t>CR1</w:t>
            </w:r>
          </w:p>
        </w:tc>
        <w:tc>
          <w:tcPr>
            <w:tcW w:w="0" w:type="auto"/>
          </w:tcPr>
          <w:p w14:paraId="039970EE" w14:textId="77777777" w:rsidR="00322BB6" w:rsidRDefault="00322BB6" w:rsidP="00225FD6">
            <w:pPr>
              <w:pStyle w:val="FP"/>
            </w:pPr>
            <w:r>
              <w:t>The USIM application shall use a global key reference  as PIN and a local key reference as PIN2.</w:t>
            </w:r>
          </w:p>
        </w:tc>
        <w:tc>
          <w:tcPr>
            <w:tcW w:w="0" w:type="auto"/>
          </w:tcPr>
          <w:p w14:paraId="308E0625" w14:textId="77777777" w:rsidR="00322BB6" w:rsidRDefault="00322BB6" w:rsidP="00225FD6">
            <w:pPr>
              <w:pStyle w:val="FP"/>
              <w:jc w:val="center"/>
            </w:pPr>
            <w:r>
              <w:t>M</w:t>
            </w:r>
          </w:p>
        </w:tc>
      </w:tr>
      <w:tr w:rsidR="00322BB6" w14:paraId="22AFEDED" w14:textId="77777777" w:rsidTr="00225FD6">
        <w:trPr>
          <w:cantSplit/>
        </w:trPr>
        <w:tc>
          <w:tcPr>
            <w:tcW w:w="0" w:type="auto"/>
          </w:tcPr>
          <w:p w14:paraId="1F1CA9AF" w14:textId="77777777" w:rsidR="00322BB6" w:rsidRDefault="00322BB6" w:rsidP="00225FD6">
            <w:pPr>
              <w:pStyle w:val="FP"/>
              <w:jc w:val="center"/>
            </w:pPr>
            <w:r>
              <w:rPr>
                <w:rFonts w:hint="eastAsia"/>
              </w:rPr>
              <w:t>CR2</w:t>
            </w:r>
          </w:p>
        </w:tc>
        <w:tc>
          <w:tcPr>
            <w:tcW w:w="0" w:type="auto"/>
          </w:tcPr>
          <w:p w14:paraId="29A66C34" w14:textId="77777777" w:rsidR="00322BB6" w:rsidRDefault="00322BB6" w:rsidP="00225FD6">
            <w:pPr>
              <w:pStyle w:val="FP"/>
            </w:pPr>
            <w:r>
              <w:t>Access with PIN2 shall be limited to the ADF (USIM).</w:t>
            </w:r>
          </w:p>
        </w:tc>
        <w:tc>
          <w:tcPr>
            <w:tcW w:w="0" w:type="auto"/>
          </w:tcPr>
          <w:p w14:paraId="7091C142" w14:textId="77777777" w:rsidR="00322BB6" w:rsidRDefault="00322BB6" w:rsidP="00225FD6">
            <w:pPr>
              <w:pStyle w:val="FP"/>
              <w:jc w:val="center"/>
            </w:pPr>
            <w:r>
              <w:t>M</w:t>
            </w:r>
          </w:p>
        </w:tc>
      </w:tr>
      <w:tr w:rsidR="00322BB6" w14:paraId="2E5F31D4" w14:textId="77777777" w:rsidTr="00225FD6">
        <w:trPr>
          <w:cantSplit/>
        </w:trPr>
        <w:tc>
          <w:tcPr>
            <w:tcW w:w="0" w:type="auto"/>
          </w:tcPr>
          <w:p w14:paraId="524754C5" w14:textId="77777777" w:rsidR="00322BB6" w:rsidRDefault="00322BB6" w:rsidP="00225FD6">
            <w:pPr>
              <w:pStyle w:val="FP"/>
              <w:jc w:val="center"/>
            </w:pPr>
            <w:r>
              <w:rPr>
                <w:rFonts w:hint="eastAsia"/>
              </w:rPr>
              <w:t>CR3</w:t>
            </w:r>
          </w:p>
        </w:tc>
        <w:tc>
          <w:tcPr>
            <w:tcW w:w="0" w:type="auto"/>
          </w:tcPr>
          <w:p w14:paraId="158BE1D6" w14:textId="77777777" w:rsidR="00322BB6" w:rsidRDefault="00322BB6" w:rsidP="00225FD6">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14:paraId="3263812C" w14:textId="77777777" w:rsidR="00322BB6" w:rsidRDefault="00322BB6" w:rsidP="00225FD6">
            <w:pPr>
              <w:pStyle w:val="FP"/>
              <w:jc w:val="center"/>
            </w:pPr>
            <w:r>
              <w:t>O_MULTI_VER</w:t>
            </w:r>
          </w:p>
        </w:tc>
      </w:tr>
      <w:tr w:rsidR="00322BB6" w14:paraId="5B94FA28" w14:textId="77777777" w:rsidTr="00225FD6">
        <w:trPr>
          <w:cantSplit/>
        </w:trPr>
        <w:tc>
          <w:tcPr>
            <w:tcW w:w="0" w:type="auto"/>
          </w:tcPr>
          <w:p w14:paraId="15075860" w14:textId="77777777" w:rsidR="00322BB6" w:rsidRDefault="00322BB6" w:rsidP="00225FD6">
            <w:pPr>
              <w:pStyle w:val="FP"/>
              <w:jc w:val="center"/>
            </w:pPr>
            <w:r>
              <w:rPr>
                <w:rFonts w:hint="eastAsia"/>
              </w:rPr>
              <w:t>CR4</w:t>
            </w:r>
          </w:p>
        </w:tc>
        <w:tc>
          <w:tcPr>
            <w:tcW w:w="0" w:type="auto"/>
          </w:tcPr>
          <w:p w14:paraId="55D623DB" w14:textId="77777777" w:rsidR="00322BB6" w:rsidRDefault="00322BB6" w:rsidP="00225FD6">
            <w:pPr>
              <w:pStyle w:val="FP"/>
            </w:pPr>
            <w:r>
              <w:t>Void</w:t>
            </w:r>
          </w:p>
        </w:tc>
        <w:tc>
          <w:tcPr>
            <w:tcW w:w="0" w:type="auto"/>
          </w:tcPr>
          <w:p w14:paraId="132A5F41" w14:textId="77777777" w:rsidR="00322BB6" w:rsidRDefault="00322BB6" w:rsidP="00225FD6">
            <w:pPr>
              <w:pStyle w:val="FP"/>
              <w:jc w:val="center"/>
            </w:pPr>
            <w:r w:rsidRPr="006A06DA">
              <w:t>N/A</w:t>
            </w:r>
          </w:p>
        </w:tc>
      </w:tr>
      <w:tr w:rsidR="00322BB6" w14:paraId="226EBB1B" w14:textId="77777777" w:rsidTr="00225FD6">
        <w:trPr>
          <w:cantSplit/>
        </w:trPr>
        <w:tc>
          <w:tcPr>
            <w:tcW w:w="0" w:type="auto"/>
          </w:tcPr>
          <w:p w14:paraId="7D4DBD8C" w14:textId="77777777" w:rsidR="00322BB6" w:rsidRDefault="00322BB6" w:rsidP="00225FD6">
            <w:pPr>
              <w:pStyle w:val="FP"/>
              <w:jc w:val="center"/>
            </w:pPr>
            <w:r>
              <w:rPr>
                <w:rFonts w:hint="eastAsia"/>
              </w:rPr>
              <w:t>CR5</w:t>
            </w:r>
          </w:p>
        </w:tc>
        <w:tc>
          <w:tcPr>
            <w:tcW w:w="0" w:type="auto"/>
          </w:tcPr>
          <w:p w14:paraId="2A6DAF14" w14:textId="77777777" w:rsidR="00322BB6" w:rsidRDefault="00322BB6" w:rsidP="00225FD6">
            <w:pPr>
              <w:pStyle w:val="FP"/>
            </w:pPr>
            <w:r>
              <w:t>Void</w:t>
            </w:r>
          </w:p>
        </w:tc>
        <w:tc>
          <w:tcPr>
            <w:tcW w:w="0" w:type="auto"/>
          </w:tcPr>
          <w:p w14:paraId="4CE2589F" w14:textId="77777777" w:rsidR="00322BB6" w:rsidRDefault="00322BB6" w:rsidP="00225FD6">
            <w:pPr>
              <w:pStyle w:val="FP"/>
              <w:jc w:val="center"/>
            </w:pPr>
            <w:r w:rsidRPr="006A06DA">
              <w:t>N/A</w:t>
            </w:r>
          </w:p>
        </w:tc>
      </w:tr>
      <w:tr w:rsidR="00322BB6" w14:paraId="1FDBEA54" w14:textId="77777777" w:rsidTr="00225FD6">
        <w:trPr>
          <w:cantSplit/>
        </w:trPr>
        <w:tc>
          <w:tcPr>
            <w:tcW w:w="0" w:type="auto"/>
          </w:tcPr>
          <w:p w14:paraId="0D0CD181" w14:textId="77777777" w:rsidR="00322BB6" w:rsidRDefault="00322BB6" w:rsidP="00225FD6">
            <w:pPr>
              <w:pStyle w:val="FP"/>
              <w:jc w:val="center"/>
            </w:pPr>
            <w:r>
              <w:rPr>
                <w:rFonts w:hint="eastAsia"/>
              </w:rPr>
              <w:t>CR6</w:t>
            </w:r>
          </w:p>
        </w:tc>
        <w:tc>
          <w:tcPr>
            <w:tcW w:w="0" w:type="auto"/>
          </w:tcPr>
          <w:p w14:paraId="3FCDFB69" w14:textId="77777777" w:rsidR="00322BB6" w:rsidRDefault="00322BB6" w:rsidP="00225FD6">
            <w:pPr>
              <w:pStyle w:val="FP"/>
            </w:pPr>
            <w:r>
              <w:t>Void</w:t>
            </w:r>
          </w:p>
        </w:tc>
        <w:tc>
          <w:tcPr>
            <w:tcW w:w="0" w:type="auto"/>
          </w:tcPr>
          <w:p w14:paraId="5C32B1CD" w14:textId="77777777" w:rsidR="00322BB6" w:rsidRDefault="00322BB6" w:rsidP="00225FD6">
            <w:pPr>
              <w:pStyle w:val="FP"/>
              <w:jc w:val="center"/>
            </w:pPr>
            <w:r w:rsidRPr="006A06DA">
              <w:t>N/A</w:t>
            </w:r>
          </w:p>
        </w:tc>
      </w:tr>
      <w:tr w:rsidR="00322BB6" w14:paraId="7A0A7A40" w14:textId="77777777" w:rsidTr="00225FD6">
        <w:trPr>
          <w:cantSplit/>
        </w:trPr>
        <w:tc>
          <w:tcPr>
            <w:tcW w:w="0" w:type="auto"/>
          </w:tcPr>
          <w:p w14:paraId="52B95EB9" w14:textId="77777777" w:rsidR="00322BB6" w:rsidRDefault="00322BB6" w:rsidP="00225FD6">
            <w:pPr>
              <w:pStyle w:val="FP"/>
              <w:jc w:val="center"/>
            </w:pPr>
            <w:r>
              <w:rPr>
                <w:rFonts w:hint="eastAsia"/>
              </w:rPr>
              <w:t>CR7</w:t>
            </w:r>
          </w:p>
        </w:tc>
        <w:tc>
          <w:tcPr>
            <w:tcW w:w="0" w:type="auto"/>
          </w:tcPr>
          <w:p w14:paraId="2C73C09E" w14:textId="77777777" w:rsidR="00322BB6" w:rsidRDefault="00322BB6" w:rsidP="00225FD6">
            <w:pPr>
              <w:pStyle w:val="FP"/>
            </w:pPr>
            <w:r>
              <w:t>Void</w:t>
            </w:r>
          </w:p>
        </w:tc>
        <w:tc>
          <w:tcPr>
            <w:tcW w:w="0" w:type="auto"/>
          </w:tcPr>
          <w:p w14:paraId="6FB125F7" w14:textId="77777777" w:rsidR="00322BB6" w:rsidRDefault="00322BB6" w:rsidP="00225FD6">
            <w:pPr>
              <w:pStyle w:val="FP"/>
              <w:jc w:val="center"/>
            </w:pPr>
            <w:r w:rsidRPr="006A06DA">
              <w:t>N/A</w:t>
            </w:r>
          </w:p>
        </w:tc>
      </w:tr>
      <w:tr w:rsidR="00322BB6" w14:paraId="40C7942F" w14:textId="77777777" w:rsidTr="00225FD6">
        <w:trPr>
          <w:cantSplit/>
        </w:trPr>
        <w:tc>
          <w:tcPr>
            <w:tcW w:w="0" w:type="auto"/>
          </w:tcPr>
          <w:p w14:paraId="7F00DD76" w14:textId="77777777" w:rsidR="00322BB6" w:rsidRDefault="00322BB6" w:rsidP="00225FD6">
            <w:pPr>
              <w:pStyle w:val="FP"/>
              <w:jc w:val="center"/>
            </w:pPr>
            <w:r>
              <w:t>CR8</w:t>
            </w:r>
          </w:p>
        </w:tc>
        <w:tc>
          <w:tcPr>
            <w:tcW w:w="0" w:type="auto"/>
          </w:tcPr>
          <w:p w14:paraId="5F3CED94" w14:textId="77777777" w:rsidR="00322BB6" w:rsidRDefault="00322BB6" w:rsidP="00225FD6">
            <w:pPr>
              <w:pStyle w:val="FP"/>
            </w:pPr>
            <w:r>
              <w:t>For access to DF</w:t>
            </w:r>
            <w:r>
              <w:rPr>
                <w:vertAlign w:val="subscript"/>
              </w:rPr>
              <w:t>TELECOM</w:t>
            </w:r>
            <w:r>
              <w:t xml:space="preserve"> the PIN shall be verified.</w:t>
            </w:r>
          </w:p>
        </w:tc>
        <w:tc>
          <w:tcPr>
            <w:tcW w:w="0" w:type="auto"/>
          </w:tcPr>
          <w:p w14:paraId="3F732E64" w14:textId="77777777" w:rsidR="00322BB6" w:rsidRDefault="00322BB6" w:rsidP="00225FD6">
            <w:pPr>
              <w:pStyle w:val="FP"/>
              <w:jc w:val="center"/>
            </w:pPr>
            <w:r>
              <w:t>M</w:t>
            </w:r>
          </w:p>
        </w:tc>
      </w:tr>
    </w:tbl>
    <w:p w14:paraId="438CB175"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6</w:t>
      </w:r>
      <w:r>
        <w:t>.4.</w:t>
      </w:r>
    </w:p>
    <w:p w14:paraId="07809BF1" w14:textId="77777777" w:rsidR="00322BB6" w:rsidRDefault="00322BB6" w:rsidP="00322BB6">
      <w:pPr>
        <w:pStyle w:val="Heading3"/>
      </w:pPr>
      <w:bookmarkStart w:id="230" w:name="_Toc11051523"/>
      <w:bookmarkStart w:id="231" w:name="_Toc44962327"/>
      <w:bookmarkStart w:id="232" w:name="_Toc51832220"/>
      <w:bookmarkStart w:id="233" w:name="_Toc199329941"/>
      <w:r>
        <w:rPr>
          <w:rFonts w:hint="eastAsia"/>
        </w:rPr>
        <w:t>7</w:t>
      </w:r>
      <w:r>
        <w:t>.2.3</w:t>
      </w:r>
      <w:r>
        <w:tab/>
        <w:t>Test purpose</w:t>
      </w:r>
      <w:bookmarkEnd w:id="230"/>
      <w:bookmarkEnd w:id="231"/>
      <w:bookmarkEnd w:id="232"/>
      <w:bookmarkEnd w:id="233"/>
    </w:p>
    <w:p w14:paraId="6BEB1622" w14:textId="77777777" w:rsidR="00322BB6" w:rsidRDefault="00322BB6" w:rsidP="00322BB6">
      <w:r>
        <w:t>To verify that the U</w:t>
      </w:r>
      <w:r>
        <w:rPr>
          <w:rFonts w:hint="eastAsia"/>
        </w:rPr>
        <w:t>ICC</w:t>
      </w:r>
      <w:r>
        <w:t xml:space="preserve"> conforms to the above requirements.</w:t>
      </w:r>
    </w:p>
    <w:p w14:paraId="34BD0F49" w14:textId="77777777" w:rsidR="00322BB6" w:rsidRDefault="00322BB6" w:rsidP="00322BB6">
      <w:pPr>
        <w:pStyle w:val="NO"/>
      </w:pPr>
      <w:r>
        <w:rPr>
          <w:rFonts w:hint="eastAsia"/>
        </w:rPr>
        <w:t>NOTE</w:t>
      </w:r>
      <w:r>
        <w:t xml:space="preserve"> 1</w:t>
      </w:r>
      <w:r>
        <w:rPr>
          <w:rFonts w:hint="eastAsia"/>
        </w:rPr>
        <w:t>:</w:t>
      </w:r>
      <w:r>
        <w:rPr>
          <w:rFonts w:hint="eastAsia"/>
        </w:rPr>
        <w:tab/>
        <w:t>CR1</w:t>
      </w:r>
      <w:r>
        <w:t>, CR2 are</w:t>
      </w:r>
      <w:r>
        <w:rPr>
          <w:rFonts w:hint="eastAsia"/>
        </w:rPr>
        <w:t xml:space="preserve"> tested in the </w:t>
      </w:r>
      <w:r w:rsidR="000348EC">
        <w:t>clause</w:t>
      </w:r>
      <w:r>
        <w:rPr>
          <w:rFonts w:hint="eastAsia"/>
        </w:rPr>
        <w:t xml:space="preserve"> 6.6.4.</w:t>
      </w:r>
    </w:p>
    <w:p w14:paraId="540043F4" w14:textId="77777777"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14:paraId="293BB8B7" w14:textId="77777777" w:rsidR="00322BB6" w:rsidRDefault="00322BB6" w:rsidP="00322BB6">
      <w:pPr>
        <w:pStyle w:val="Heading3"/>
      </w:pPr>
      <w:bookmarkStart w:id="234" w:name="_Toc11051524"/>
      <w:bookmarkStart w:id="235" w:name="_Toc44962328"/>
      <w:bookmarkStart w:id="236" w:name="_Toc51832221"/>
      <w:bookmarkStart w:id="237" w:name="_Toc199329942"/>
      <w:r>
        <w:rPr>
          <w:rFonts w:hint="eastAsia"/>
        </w:rPr>
        <w:t>7.</w:t>
      </w:r>
      <w:r>
        <w:t>2.4</w:t>
      </w:r>
      <w:r>
        <w:tab/>
        <w:t>Method of test</w:t>
      </w:r>
      <w:bookmarkEnd w:id="234"/>
      <w:bookmarkEnd w:id="235"/>
      <w:bookmarkEnd w:id="236"/>
      <w:bookmarkEnd w:id="237"/>
    </w:p>
    <w:p w14:paraId="732A0C7C" w14:textId="77777777" w:rsidR="00322BB6" w:rsidRDefault="00322BB6" w:rsidP="00322BB6">
      <w:r>
        <w:t>No test procedure is currently required for a single verification capable UICC.</w:t>
      </w:r>
    </w:p>
    <w:p w14:paraId="2F2DE03E" w14:textId="77777777" w:rsidR="00322BB6" w:rsidRDefault="00322BB6" w:rsidP="00322BB6">
      <w:pPr>
        <w:pStyle w:val="RecCCITT"/>
        <w:keepLines w:val="0"/>
      </w:pPr>
      <w:r>
        <w:t>Initial conditions</w:t>
      </w:r>
    </w:p>
    <w:p w14:paraId="0E007348" w14:textId="77777777" w:rsidR="00322BB6" w:rsidRDefault="000348EC" w:rsidP="000348EC">
      <w:pPr>
        <w:pStyle w:val="B10"/>
      </w:pPr>
      <w:r>
        <w:t>1)</w:t>
      </w:r>
      <w:r>
        <w:tab/>
      </w:r>
      <w:r w:rsidR="00322BB6">
        <w:t>The UICC shall be connected to a ME simulator.</w:t>
      </w:r>
    </w:p>
    <w:p w14:paraId="425352F2" w14:textId="77777777" w:rsidR="00322BB6" w:rsidRPr="007404A6" w:rsidRDefault="00322BB6" w:rsidP="007404A6">
      <w:pPr>
        <w:rPr>
          <w:b/>
          <w:bCs/>
        </w:rPr>
      </w:pPr>
      <w:r w:rsidRPr="007404A6">
        <w:rPr>
          <w:b/>
          <w:bCs/>
        </w:rPr>
        <w:t>Test procedure 1</w:t>
      </w:r>
    </w:p>
    <w:p w14:paraId="11A1D3D3" w14:textId="77777777" w:rsidR="00322BB6" w:rsidRDefault="000348EC" w:rsidP="000348EC">
      <w:pPr>
        <w:pStyle w:val="B10"/>
      </w:pPr>
      <w:r>
        <w:t>a)</w:t>
      </w:r>
      <w:r>
        <w:tab/>
      </w:r>
      <w:r w:rsidR="00322BB6">
        <w:t xml:space="preserve">The ME simulator shall reset the </w:t>
      </w:r>
      <w:r w:rsidR="00322BB6">
        <w:rPr>
          <w:rFonts w:hint="eastAsia"/>
        </w:rPr>
        <w:t>UICC</w:t>
      </w:r>
      <w:r w:rsidR="00322BB6">
        <w:t>.</w:t>
      </w:r>
    </w:p>
    <w:p w14:paraId="08480B31" w14:textId="77777777" w:rsidR="00322BB6" w:rsidRDefault="000348EC" w:rsidP="000348EC">
      <w:pPr>
        <w:pStyle w:val="B10"/>
      </w:pPr>
      <w:r>
        <w:t>b)</w:t>
      </w:r>
      <w:r>
        <w:tab/>
      </w:r>
      <w:r w:rsidR="00322BB6">
        <w:t>The ME simulator shall send a SELECT command to the</w:t>
      </w:r>
      <w:r w:rsidR="00322BB6">
        <w:rPr>
          <w:rFonts w:hint="eastAsia"/>
        </w:rPr>
        <w:t xml:space="preserve"> UICC to select</w:t>
      </w:r>
      <w:r w:rsidR="00322BB6">
        <w:t xml:space="preserve"> and activate USIM application.</w:t>
      </w:r>
    </w:p>
    <w:p w14:paraId="4EE1F97E" w14:textId="77777777" w:rsidR="00322BB6" w:rsidRPr="000348EC" w:rsidRDefault="00322BB6" w:rsidP="000348EC">
      <w:pPr>
        <w:pStyle w:val="B2"/>
        <w:rPr>
          <w:i/>
          <w:iCs/>
        </w:rPr>
      </w:pPr>
      <w:r w:rsidRPr="000348EC">
        <w:rPr>
          <w:i/>
          <w:iCs/>
        </w:rPr>
        <w:t>The following shall be true of the response data:</w:t>
      </w:r>
    </w:p>
    <w:p w14:paraId="4E2D346F" w14:textId="77777777"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 [CR3];</w:t>
      </w:r>
    </w:p>
    <w:p w14:paraId="3741621D" w14:textId="77777777" w:rsidR="00322BB6" w:rsidRDefault="00322BB6" w:rsidP="00322BB6">
      <w:pPr>
        <w:pStyle w:val="Heading2"/>
      </w:pPr>
      <w:bookmarkStart w:id="238" w:name="_Toc11051525"/>
      <w:bookmarkStart w:id="239" w:name="_Toc44962329"/>
      <w:bookmarkStart w:id="240" w:name="_Toc51832222"/>
      <w:bookmarkStart w:id="241" w:name="_Toc199329943"/>
      <w:r>
        <w:rPr>
          <w:rFonts w:hint="eastAsia"/>
        </w:rPr>
        <w:t>7.3</w:t>
      </w:r>
      <w:r>
        <w:rPr>
          <w:rFonts w:hint="eastAsia"/>
        </w:rPr>
        <w:tab/>
        <w:t>USIM commands</w:t>
      </w:r>
      <w:bookmarkEnd w:id="238"/>
      <w:bookmarkEnd w:id="239"/>
      <w:bookmarkEnd w:id="240"/>
      <w:bookmarkEnd w:id="241"/>
    </w:p>
    <w:p w14:paraId="625DB991" w14:textId="77777777" w:rsidR="00322BB6" w:rsidRDefault="00322BB6" w:rsidP="00322BB6">
      <w:pPr>
        <w:pStyle w:val="Heading3"/>
      </w:pPr>
      <w:bookmarkStart w:id="242" w:name="_Toc11051526"/>
      <w:bookmarkStart w:id="243" w:name="_Toc44962330"/>
      <w:bookmarkStart w:id="244" w:name="_Toc51832223"/>
      <w:bookmarkStart w:id="245" w:name="_Toc199329944"/>
      <w:r>
        <w:rPr>
          <w:rFonts w:hint="eastAsia"/>
        </w:rPr>
        <w:t>7.3.1</w:t>
      </w:r>
      <w:r>
        <w:tab/>
      </w:r>
      <w:r>
        <w:rPr>
          <w:rFonts w:hint="eastAsia"/>
        </w:rPr>
        <w:t>AUTHENTICATE</w:t>
      </w:r>
      <w:bookmarkEnd w:id="242"/>
      <w:bookmarkEnd w:id="243"/>
      <w:bookmarkEnd w:id="244"/>
      <w:bookmarkEnd w:id="245"/>
    </w:p>
    <w:p w14:paraId="40A4D102" w14:textId="77777777" w:rsidR="00322BB6" w:rsidRDefault="00322BB6" w:rsidP="00322BB6">
      <w:pPr>
        <w:pStyle w:val="Heading4"/>
      </w:pPr>
      <w:bookmarkStart w:id="246" w:name="_Toc11051527"/>
      <w:bookmarkStart w:id="247" w:name="_Toc44962331"/>
      <w:bookmarkStart w:id="248" w:name="_Toc51832224"/>
      <w:bookmarkStart w:id="249" w:name="_Toc199329945"/>
      <w:r>
        <w:rPr>
          <w:rFonts w:hint="eastAsia"/>
        </w:rPr>
        <w:t>7.3.1.</w:t>
      </w:r>
      <w:r>
        <w:t>1</w:t>
      </w:r>
      <w:r>
        <w:tab/>
        <w:t>Definition and applicability</w:t>
      </w:r>
      <w:bookmarkEnd w:id="246"/>
      <w:bookmarkEnd w:id="247"/>
      <w:bookmarkEnd w:id="248"/>
      <w:bookmarkEnd w:id="249"/>
    </w:p>
    <w:p w14:paraId="0DF311B2" w14:textId="77777777" w:rsidR="00322BB6" w:rsidRDefault="00322BB6" w:rsidP="00322BB6">
      <w:r>
        <w:t>See clause 3.5.3.</w:t>
      </w:r>
    </w:p>
    <w:p w14:paraId="40FA9695" w14:textId="77777777" w:rsidR="00322BB6" w:rsidRDefault="00322BB6" w:rsidP="00322BB6">
      <w:pPr>
        <w:pStyle w:val="Heading4"/>
      </w:pPr>
      <w:bookmarkStart w:id="250" w:name="_Toc11051528"/>
      <w:bookmarkStart w:id="251" w:name="_Toc44962332"/>
      <w:bookmarkStart w:id="252" w:name="_Toc51832225"/>
      <w:bookmarkStart w:id="253" w:name="_Toc199329946"/>
      <w:r>
        <w:rPr>
          <w:rFonts w:hint="eastAsia"/>
        </w:rPr>
        <w:lastRenderedPageBreak/>
        <w:t>7.3.1</w:t>
      </w:r>
      <w:r>
        <w:t>.2</w:t>
      </w:r>
      <w:r>
        <w:tab/>
        <w:t>Conformance requirement</w:t>
      </w:r>
      <w:bookmarkEnd w:id="250"/>
      <w:bookmarkEnd w:id="251"/>
      <w:bookmarkEnd w:id="252"/>
      <w:bookmarkEnd w:id="253"/>
    </w:p>
    <w:p w14:paraId="686F9F74"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39C3FD9F" w14:textId="77777777" w:rsidTr="00225FD6">
        <w:trPr>
          <w:cantSplit/>
        </w:trPr>
        <w:tc>
          <w:tcPr>
            <w:tcW w:w="0" w:type="auto"/>
          </w:tcPr>
          <w:p w14:paraId="1D45105E" w14:textId="77777777" w:rsidR="00322BB6" w:rsidRDefault="00322BB6" w:rsidP="00225FD6">
            <w:pPr>
              <w:pStyle w:val="FP"/>
              <w:jc w:val="center"/>
            </w:pPr>
            <w:r>
              <w:t>CR1</w:t>
            </w:r>
          </w:p>
        </w:tc>
        <w:tc>
          <w:tcPr>
            <w:tcW w:w="0" w:type="auto"/>
          </w:tcPr>
          <w:p w14:paraId="7D9196D9" w14:textId="77777777" w:rsidR="00322BB6" w:rsidRDefault="00322BB6" w:rsidP="00225FD6">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14:paraId="55550595" w14:textId="77777777" w:rsidR="00322BB6" w:rsidRDefault="00322BB6" w:rsidP="00225FD6">
            <w:pPr>
              <w:pStyle w:val="FP"/>
              <w:jc w:val="center"/>
            </w:pPr>
            <w:r>
              <w:t>M</w:t>
            </w:r>
          </w:p>
        </w:tc>
      </w:tr>
      <w:tr w:rsidR="00322BB6" w14:paraId="489E1A86" w14:textId="77777777" w:rsidTr="00225FD6">
        <w:trPr>
          <w:cantSplit/>
        </w:trPr>
        <w:tc>
          <w:tcPr>
            <w:tcW w:w="0" w:type="auto"/>
          </w:tcPr>
          <w:p w14:paraId="2EE58418" w14:textId="77777777" w:rsidR="00322BB6" w:rsidRDefault="00322BB6" w:rsidP="00225FD6">
            <w:pPr>
              <w:pStyle w:val="FP"/>
              <w:jc w:val="center"/>
            </w:pPr>
            <w:r>
              <w:t>CR2</w:t>
            </w:r>
          </w:p>
        </w:tc>
        <w:tc>
          <w:tcPr>
            <w:tcW w:w="0" w:type="auto"/>
          </w:tcPr>
          <w:p w14:paraId="36096390" w14:textId="77777777" w:rsidR="00322BB6" w:rsidRDefault="00322BB6" w:rsidP="00225FD6">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14:paraId="213D52CC" w14:textId="77777777" w:rsidR="00322BB6" w:rsidRDefault="00322BB6" w:rsidP="00225FD6">
            <w:pPr>
              <w:pStyle w:val="FP"/>
              <w:jc w:val="center"/>
            </w:pPr>
            <w:r>
              <w:t>M</w:t>
            </w:r>
          </w:p>
        </w:tc>
      </w:tr>
      <w:tr w:rsidR="00322BB6" w14:paraId="172215FB" w14:textId="77777777" w:rsidTr="00225FD6">
        <w:trPr>
          <w:cantSplit/>
        </w:trPr>
        <w:tc>
          <w:tcPr>
            <w:tcW w:w="0" w:type="auto"/>
          </w:tcPr>
          <w:p w14:paraId="746C6C48" w14:textId="77777777" w:rsidR="00322BB6" w:rsidRDefault="00322BB6" w:rsidP="00225FD6">
            <w:pPr>
              <w:pStyle w:val="FP"/>
              <w:jc w:val="center"/>
            </w:pPr>
            <w:r>
              <w:rPr>
                <w:rFonts w:hint="eastAsia"/>
              </w:rPr>
              <w:t>CR3</w:t>
            </w:r>
          </w:p>
        </w:tc>
        <w:tc>
          <w:tcPr>
            <w:tcW w:w="0" w:type="auto"/>
          </w:tcPr>
          <w:p w14:paraId="7E82EBAE" w14:textId="77777777" w:rsidR="00322BB6" w:rsidRDefault="00322BB6" w:rsidP="00225FD6">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14:paraId="7F987735" w14:textId="77777777" w:rsidR="00322BB6" w:rsidRDefault="00322BB6" w:rsidP="00225FD6">
            <w:pPr>
              <w:pStyle w:val="FP"/>
              <w:jc w:val="center"/>
            </w:pPr>
            <w:r>
              <w:t>M</w:t>
            </w:r>
          </w:p>
        </w:tc>
      </w:tr>
      <w:tr w:rsidR="00322BB6" w14:paraId="430D9ACC" w14:textId="77777777" w:rsidTr="00225FD6">
        <w:trPr>
          <w:cantSplit/>
        </w:trPr>
        <w:tc>
          <w:tcPr>
            <w:tcW w:w="0" w:type="auto"/>
          </w:tcPr>
          <w:p w14:paraId="11B1FD0D" w14:textId="77777777" w:rsidR="00322BB6" w:rsidRDefault="00322BB6" w:rsidP="00225FD6">
            <w:pPr>
              <w:pStyle w:val="FP"/>
              <w:jc w:val="center"/>
            </w:pPr>
            <w:r>
              <w:t>CR4</w:t>
            </w:r>
          </w:p>
        </w:tc>
        <w:tc>
          <w:tcPr>
            <w:tcW w:w="0" w:type="auto"/>
          </w:tcPr>
          <w:p w14:paraId="74459E68"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14:paraId="2DDAEEF3" w14:textId="77777777" w:rsidR="00322BB6" w:rsidRDefault="00322BB6" w:rsidP="00225FD6">
            <w:pPr>
              <w:pStyle w:val="FP"/>
              <w:jc w:val="center"/>
            </w:pPr>
            <w:r>
              <w:t>M</w:t>
            </w:r>
          </w:p>
        </w:tc>
      </w:tr>
      <w:tr w:rsidR="00322BB6" w14:paraId="348E8AD3" w14:textId="77777777" w:rsidTr="00225FD6">
        <w:trPr>
          <w:cantSplit/>
        </w:trPr>
        <w:tc>
          <w:tcPr>
            <w:tcW w:w="0" w:type="auto"/>
          </w:tcPr>
          <w:p w14:paraId="7BF858A0" w14:textId="77777777" w:rsidR="00322BB6" w:rsidRDefault="00322BB6" w:rsidP="00225FD6">
            <w:pPr>
              <w:pStyle w:val="FP"/>
              <w:jc w:val="center"/>
            </w:pPr>
            <w:r>
              <w:t>CR5</w:t>
            </w:r>
          </w:p>
        </w:tc>
        <w:tc>
          <w:tcPr>
            <w:tcW w:w="0" w:type="auto"/>
          </w:tcPr>
          <w:p w14:paraId="016CEE23" w14:textId="77777777" w:rsidR="00322BB6" w:rsidRDefault="00322BB6" w:rsidP="00225FD6">
            <w:pPr>
              <w:pStyle w:val="FP"/>
            </w:pPr>
            <w:r>
              <w:t>The function shall not be executable unless a successful PIN verification procedure has been performed.</w:t>
            </w:r>
          </w:p>
        </w:tc>
        <w:tc>
          <w:tcPr>
            <w:tcW w:w="0" w:type="auto"/>
          </w:tcPr>
          <w:p w14:paraId="4AF85981" w14:textId="77777777" w:rsidR="00322BB6" w:rsidRDefault="00322BB6" w:rsidP="00225FD6">
            <w:pPr>
              <w:pStyle w:val="FP"/>
              <w:jc w:val="center"/>
            </w:pPr>
            <w:r>
              <w:t>M</w:t>
            </w:r>
          </w:p>
        </w:tc>
      </w:tr>
      <w:tr w:rsidR="00322BB6" w14:paraId="7E771BBA" w14:textId="77777777" w:rsidTr="00225FD6">
        <w:trPr>
          <w:cantSplit/>
        </w:trPr>
        <w:tc>
          <w:tcPr>
            <w:tcW w:w="0" w:type="auto"/>
          </w:tcPr>
          <w:p w14:paraId="5B70813D" w14:textId="77777777" w:rsidR="00322BB6" w:rsidRDefault="00322BB6" w:rsidP="00225FD6">
            <w:pPr>
              <w:pStyle w:val="FP"/>
              <w:jc w:val="center"/>
            </w:pPr>
            <w:r>
              <w:rPr>
                <w:rFonts w:hint="eastAsia"/>
              </w:rPr>
              <w:t>CR6</w:t>
            </w:r>
          </w:p>
        </w:tc>
        <w:tc>
          <w:tcPr>
            <w:tcW w:w="0" w:type="auto"/>
          </w:tcPr>
          <w:p w14:paraId="061AF108" w14:textId="77777777" w:rsidR="00322BB6" w:rsidRDefault="00322BB6" w:rsidP="00225FD6">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14:paraId="529D7AA6" w14:textId="77777777" w:rsidR="00322BB6" w:rsidRDefault="00322BB6" w:rsidP="00225FD6">
            <w:pPr>
              <w:pStyle w:val="FP"/>
              <w:jc w:val="center"/>
            </w:pPr>
            <w:r>
              <w:t>M</w:t>
            </w:r>
          </w:p>
        </w:tc>
      </w:tr>
      <w:tr w:rsidR="00322BB6" w14:paraId="13C3EC71" w14:textId="77777777" w:rsidTr="00225FD6">
        <w:trPr>
          <w:cantSplit/>
        </w:trPr>
        <w:tc>
          <w:tcPr>
            <w:tcW w:w="0" w:type="auto"/>
          </w:tcPr>
          <w:p w14:paraId="3A6F9E37" w14:textId="77777777" w:rsidR="00322BB6" w:rsidRDefault="00322BB6" w:rsidP="00225FD6">
            <w:pPr>
              <w:pStyle w:val="FP"/>
              <w:jc w:val="center"/>
            </w:pPr>
            <w:r>
              <w:rPr>
                <w:rFonts w:hint="eastAsia"/>
              </w:rPr>
              <w:t>CR7</w:t>
            </w:r>
          </w:p>
        </w:tc>
        <w:tc>
          <w:tcPr>
            <w:tcW w:w="0" w:type="auto"/>
          </w:tcPr>
          <w:p w14:paraId="67157055" w14:textId="77777777" w:rsidR="00322BB6" w:rsidRDefault="00322BB6" w:rsidP="00225FD6">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14:paraId="3C834A3D" w14:textId="77777777" w:rsidR="00322BB6" w:rsidRDefault="00322BB6" w:rsidP="00225FD6">
            <w:pPr>
              <w:pStyle w:val="FP"/>
              <w:jc w:val="center"/>
            </w:pPr>
            <w:r>
              <w:t>M</w:t>
            </w:r>
          </w:p>
        </w:tc>
      </w:tr>
    </w:tbl>
    <w:p w14:paraId="5E525C34"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7.1</w:t>
      </w:r>
      <w:r>
        <w:t>.</w:t>
      </w:r>
    </w:p>
    <w:p w14:paraId="18A816BA" w14:textId="77777777" w:rsidR="00322BB6" w:rsidRDefault="00322BB6" w:rsidP="00322BB6">
      <w:pPr>
        <w:pStyle w:val="Heading4"/>
      </w:pPr>
      <w:bookmarkStart w:id="254" w:name="_Toc11051529"/>
      <w:bookmarkStart w:id="255" w:name="_Toc44962333"/>
      <w:bookmarkStart w:id="256" w:name="_Toc51832226"/>
      <w:bookmarkStart w:id="257" w:name="_Toc199329947"/>
      <w:r>
        <w:rPr>
          <w:rFonts w:hint="eastAsia"/>
        </w:rPr>
        <w:t>7.3.1</w:t>
      </w:r>
      <w:r>
        <w:t>.3</w:t>
      </w:r>
      <w:r>
        <w:tab/>
        <w:t>Test purpose</w:t>
      </w:r>
      <w:bookmarkEnd w:id="254"/>
      <w:bookmarkEnd w:id="255"/>
      <w:bookmarkEnd w:id="256"/>
      <w:bookmarkEnd w:id="257"/>
    </w:p>
    <w:p w14:paraId="037C9D43" w14:textId="77777777" w:rsidR="00322BB6" w:rsidRDefault="00322BB6" w:rsidP="00322BB6">
      <w:r>
        <w:t>To verify that the U</w:t>
      </w:r>
      <w:r>
        <w:rPr>
          <w:rFonts w:hint="eastAsia"/>
        </w:rPr>
        <w:t>ICC</w:t>
      </w:r>
      <w:r>
        <w:t xml:space="preserve"> conforms to the above requirements.</w:t>
      </w:r>
    </w:p>
    <w:p w14:paraId="5EA9D5F3" w14:textId="77777777" w:rsidR="00322BB6" w:rsidRDefault="00322BB6" w:rsidP="00322BB6">
      <w:pPr>
        <w:pStyle w:val="Heading4"/>
      </w:pPr>
      <w:bookmarkStart w:id="258" w:name="_Toc11051530"/>
      <w:bookmarkStart w:id="259" w:name="_Toc44962334"/>
      <w:bookmarkStart w:id="260" w:name="_Toc51832227"/>
      <w:bookmarkStart w:id="261" w:name="_Toc199329948"/>
      <w:r>
        <w:rPr>
          <w:rFonts w:hint="eastAsia"/>
        </w:rPr>
        <w:t>7.3.1</w:t>
      </w:r>
      <w:r>
        <w:t>.4</w:t>
      </w:r>
      <w:r>
        <w:tab/>
        <w:t>Method of test</w:t>
      </w:r>
      <w:bookmarkEnd w:id="258"/>
      <w:bookmarkEnd w:id="259"/>
      <w:bookmarkEnd w:id="260"/>
      <w:bookmarkEnd w:id="261"/>
    </w:p>
    <w:p w14:paraId="3481B77A" w14:textId="77777777" w:rsidR="00322BB6" w:rsidRPr="007404A6" w:rsidRDefault="00322BB6" w:rsidP="007404A6">
      <w:pPr>
        <w:rPr>
          <w:b/>
          <w:bCs/>
        </w:rPr>
      </w:pPr>
      <w:r w:rsidRPr="007404A6">
        <w:rPr>
          <w:b/>
          <w:bCs/>
        </w:rPr>
        <w:t>Initial conditions</w:t>
      </w:r>
    </w:p>
    <w:p w14:paraId="6F6881E2" w14:textId="77777777" w:rsidR="00322BB6" w:rsidRDefault="00322BB6" w:rsidP="00322BB6">
      <w:pPr>
        <w:pStyle w:val="B10"/>
      </w:pPr>
      <w:r>
        <w:t>1)</w:t>
      </w:r>
      <w:r>
        <w:tab/>
        <w:t>The UICC shall be connected to a ME simulator.</w:t>
      </w:r>
    </w:p>
    <w:p w14:paraId="174BAEA5" w14:textId="77777777" w:rsidR="00322BB6" w:rsidRPr="007404A6" w:rsidRDefault="00322BB6" w:rsidP="007404A6">
      <w:pPr>
        <w:rPr>
          <w:b/>
          <w:bCs/>
        </w:rPr>
      </w:pPr>
      <w:r w:rsidRPr="007404A6">
        <w:rPr>
          <w:b/>
          <w:bCs/>
        </w:rPr>
        <w:t>Test procedure 1</w:t>
      </w:r>
    </w:p>
    <w:p w14:paraId="4D77A703" w14:textId="77777777" w:rsidR="00322BB6" w:rsidRDefault="000348EC" w:rsidP="000348EC">
      <w:pPr>
        <w:pStyle w:val="B10"/>
      </w:pPr>
      <w:r>
        <w:t>a)</w:t>
      </w:r>
      <w:r>
        <w:tab/>
      </w:r>
      <w:r w:rsidR="00322BB6">
        <w:t>The ME simulator shall reset the U</w:t>
      </w:r>
      <w:r w:rsidR="00322BB6">
        <w:rPr>
          <w:rFonts w:hint="eastAsia"/>
        </w:rPr>
        <w:t>ICC</w:t>
      </w:r>
      <w:r w:rsidR="00322BB6">
        <w:t>.</w:t>
      </w:r>
    </w:p>
    <w:p w14:paraId="024F0B57" w14:textId="77777777" w:rsidR="00322BB6" w:rsidRDefault="000348EC" w:rsidP="000348EC">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D72B5A4" w14:textId="77777777" w:rsidR="00322BB6" w:rsidRDefault="000348EC" w:rsidP="000348EC">
      <w:pPr>
        <w:pStyle w:val="B10"/>
      </w:pPr>
      <w:r>
        <w:t>c)</w:t>
      </w:r>
      <w:r>
        <w:tab/>
      </w:r>
      <w:r w:rsidR="00322BB6">
        <w:t>The ME simulator shall send a</w:t>
      </w:r>
      <w:r w:rsidR="00322BB6">
        <w:rPr>
          <w:rFonts w:hint="eastAsia"/>
        </w:rPr>
        <w:t>n</w:t>
      </w:r>
      <w:r w:rsidR="00322BB6">
        <w:t xml:space="preserve"> AUTHENTICATE command to the U</w:t>
      </w:r>
      <w:r w:rsidR="00322BB6">
        <w:rPr>
          <w:rFonts w:hint="eastAsia"/>
        </w:rPr>
        <w:t>ICC.</w:t>
      </w:r>
    </w:p>
    <w:p w14:paraId="24AF0E6D" w14:textId="77777777"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 [CR</w:t>
      </w:r>
      <w:r w:rsidRPr="000348EC">
        <w:rPr>
          <w:rFonts w:hint="eastAsia"/>
          <w:i/>
          <w:iCs/>
        </w:rPr>
        <w:t>5</w:t>
      </w:r>
      <w:r w:rsidRPr="000348EC">
        <w:rPr>
          <w:i/>
          <w:iCs/>
        </w:rPr>
        <w:t>].</w:t>
      </w:r>
    </w:p>
    <w:p w14:paraId="6AC93EC4" w14:textId="77777777" w:rsidR="00322BB6" w:rsidRDefault="000348EC" w:rsidP="000348EC">
      <w:pPr>
        <w:pStyle w:val="B10"/>
      </w:pPr>
      <w:r>
        <w:t>d)</w:t>
      </w:r>
      <w:r>
        <w:tab/>
      </w:r>
      <w:r w:rsidR="00322BB6">
        <w:t>The ME simulator shall reset the U</w:t>
      </w:r>
      <w:r w:rsidR="00322BB6">
        <w:rPr>
          <w:rFonts w:hint="eastAsia"/>
        </w:rPr>
        <w:t>ICC</w:t>
      </w:r>
      <w:r w:rsidR="00322BB6">
        <w:t>.</w:t>
      </w:r>
    </w:p>
    <w:p w14:paraId="4579D6DF" w14:textId="77777777" w:rsidR="00322BB6" w:rsidRDefault="000348EC" w:rsidP="000348EC">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E34F19D" w14:textId="77777777" w:rsidR="00322BB6" w:rsidRDefault="000348EC" w:rsidP="000348EC">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0026149E" w14:textId="77777777" w:rsidR="00322BB6" w:rsidRDefault="000348EC" w:rsidP="000348EC">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FF1992F" w14:textId="77777777" w:rsidR="00322BB6" w:rsidRDefault="000348EC" w:rsidP="000348EC">
      <w:pPr>
        <w:pStyle w:val="B10"/>
      </w:pPr>
      <w:r>
        <w:t>h)</w:t>
      </w:r>
      <w:r>
        <w:tab/>
      </w:r>
      <w:r w:rsidR="00322BB6">
        <w:t>The ME simulator shall send a</w:t>
      </w:r>
      <w:r w:rsidR="00322BB6">
        <w:rPr>
          <w:rFonts w:hint="eastAsia"/>
        </w:rPr>
        <w:t>n</w:t>
      </w:r>
      <w:r w:rsidR="00322BB6">
        <w:t xml:space="preserve"> AUTHENTICATE command to the UICC.</w:t>
      </w:r>
    </w:p>
    <w:p w14:paraId="028E8B3A" w14:textId="77777777" w:rsidR="00322BB6" w:rsidRPr="000348EC" w:rsidRDefault="00322BB6" w:rsidP="000348EC">
      <w:pPr>
        <w:pStyle w:val="B2"/>
        <w:rPr>
          <w:i/>
          <w:iCs/>
        </w:rPr>
      </w:pPr>
      <w:r w:rsidRPr="000348EC">
        <w:rPr>
          <w:i/>
          <w:iCs/>
        </w:rPr>
        <w:t>The command</w:t>
      </w:r>
      <w:r w:rsidRPr="000348EC">
        <w:rPr>
          <w:rFonts w:hint="eastAsia"/>
          <w:i/>
          <w:iCs/>
        </w:rPr>
        <w:t xml:space="preserve"> shall be aborted [CR4].</w:t>
      </w:r>
    </w:p>
    <w:p w14:paraId="317FE831" w14:textId="77777777" w:rsidR="00322BB6" w:rsidRDefault="000348EC" w:rsidP="000348EC">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2FB7B85" w14:textId="77777777" w:rsidR="00322BB6" w:rsidRDefault="000348EC" w:rsidP="000348EC">
      <w:pPr>
        <w:pStyle w:val="B10"/>
      </w:pPr>
      <w:r>
        <w:t>j)</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14:paraId="54BE4E05" w14:textId="77777777" w:rsidR="00322BB6" w:rsidRPr="000348EC" w:rsidRDefault="00322BB6" w:rsidP="000348EC">
      <w:pPr>
        <w:pStyle w:val="B2"/>
        <w:rPr>
          <w:i/>
          <w:iCs/>
        </w:rPr>
      </w:pPr>
      <w:r w:rsidRPr="000348EC">
        <w:rPr>
          <w:i/>
          <w:iCs/>
        </w:rPr>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 [CR</w:t>
      </w:r>
      <w:r w:rsidRPr="000348EC">
        <w:rPr>
          <w:rFonts w:hint="eastAsia"/>
          <w:i/>
          <w:iCs/>
        </w:rPr>
        <w:t>6</w:t>
      </w:r>
      <w:r w:rsidRPr="000348EC">
        <w:rPr>
          <w:i/>
          <w:iCs/>
        </w:rPr>
        <w:t>].</w:t>
      </w:r>
    </w:p>
    <w:p w14:paraId="23C3F234" w14:textId="77777777" w:rsidR="00322BB6" w:rsidRDefault="000348EC" w:rsidP="000348EC">
      <w:pPr>
        <w:pStyle w:val="B10"/>
      </w:pPr>
      <w:r>
        <w:t>k)</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14:paraId="2F2F8D4F"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14:paraId="4E4CD010" w14:textId="77777777" w:rsidR="00322BB6" w:rsidRDefault="000348EC" w:rsidP="000348EC">
      <w:pPr>
        <w:pStyle w:val="B10"/>
      </w:pPr>
      <w:r>
        <w:t>l)</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14:paraId="73D6D0C6" w14:textId="77777777" w:rsidR="00322BB6" w:rsidRDefault="00322BB6" w:rsidP="00322BB6">
      <w:pPr>
        <w:pStyle w:val="B2"/>
        <w:ind w:left="540" w:firstLine="27"/>
      </w:pPr>
      <w:r>
        <w:rPr>
          <w:rFonts w:hint="eastAsia"/>
          <w:i/>
        </w:rPr>
        <w:lastRenderedPageBreak/>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 [CR1</w:t>
      </w:r>
      <w:r>
        <w:rPr>
          <w:rFonts w:hint="eastAsia"/>
          <w:i/>
        </w:rPr>
        <w:t>,</w:t>
      </w:r>
      <w:r>
        <w:rPr>
          <w:i/>
        </w:rPr>
        <w:t xml:space="preserve"> CR</w:t>
      </w:r>
      <w:r>
        <w:rPr>
          <w:rFonts w:hint="eastAsia"/>
          <w:i/>
        </w:rPr>
        <w:t>3</w:t>
      </w:r>
      <w:r>
        <w:rPr>
          <w:i/>
        </w:rPr>
        <w:t>].</w:t>
      </w:r>
    </w:p>
    <w:p w14:paraId="13142967" w14:textId="77777777" w:rsidR="00322BB6" w:rsidRDefault="000348EC" w:rsidP="000348EC">
      <w:pPr>
        <w:pStyle w:val="B10"/>
      </w:pPr>
      <w:r>
        <w:t>m)</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14:paraId="0785166F"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 [CR1</w:t>
      </w:r>
      <w:r>
        <w:rPr>
          <w:rFonts w:hint="eastAsia"/>
          <w:i/>
        </w:rPr>
        <w:t>,</w:t>
      </w:r>
      <w:r>
        <w:rPr>
          <w:i/>
        </w:rPr>
        <w:t xml:space="preserve"> CR</w:t>
      </w:r>
      <w:r>
        <w:rPr>
          <w:rFonts w:hint="eastAsia"/>
          <w:i/>
        </w:rPr>
        <w:t>2</w:t>
      </w:r>
      <w:r>
        <w:rPr>
          <w:i/>
        </w:rPr>
        <w:t>].</w:t>
      </w:r>
    </w:p>
    <w:p w14:paraId="17BA54C7" w14:textId="77777777" w:rsidR="00322BB6" w:rsidRDefault="00322BB6" w:rsidP="00322BB6">
      <w:pPr>
        <w:pStyle w:val="Heading3"/>
      </w:pPr>
      <w:bookmarkStart w:id="262" w:name="_Toc11051531"/>
      <w:bookmarkStart w:id="263" w:name="_Toc44962335"/>
      <w:bookmarkStart w:id="264" w:name="_Toc51832228"/>
      <w:bookmarkStart w:id="265" w:name="_Toc199329949"/>
      <w:r>
        <w:rPr>
          <w:rFonts w:hint="eastAsia"/>
        </w:rPr>
        <w:t>7.3.2</w:t>
      </w:r>
      <w:r>
        <w:rPr>
          <w:rFonts w:hint="eastAsia"/>
        </w:rPr>
        <w:tab/>
      </w:r>
      <w:r>
        <w:t>Status Conditions Returned by the USIM</w:t>
      </w:r>
      <w:bookmarkEnd w:id="262"/>
      <w:bookmarkEnd w:id="263"/>
      <w:bookmarkEnd w:id="264"/>
      <w:bookmarkEnd w:id="265"/>
    </w:p>
    <w:p w14:paraId="62530F76" w14:textId="77777777" w:rsidR="00322BB6" w:rsidRDefault="00322BB6" w:rsidP="00322BB6">
      <w:pPr>
        <w:pStyle w:val="Heading4"/>
      </w:pPr>
      <w:bookmarkStart w:id="266" w:name="_Toc11051532"/>
      <w:bookmarkStart w:id="267" w:name="_Toc44962336"/>
      <w:bookmarkStart w:id="268" w:name="_Toc51832229"/>
      <w:bookmarkStart w:id="269" w:name="_Toc199329950"/>
      <w:r>
        <w:rPr>
          <w:rFonts w:hint="eastAsia"/>
        </w:rPr>
        <w:t>7.3.2.1</w:t>
      </w:r>
      <w:r>
        <w:tab/>
      </w:r>
      <w:r>
        <w:rPr>
          <w:lang w:val="en-US"/>
        </w:rPr>
        <w:t>Security management</w:t>
      </w:r>
      <w:bookmarkEnd w:id="266"/>
      <w:bookmarkEnd w:id="267"/>
      <w:bookmarkEnd w:id="268"/>
      <w:bookmarkEnd w:id="269"/>
    </w:p>
    <w:p w14:paraId="27851269" w14:textId="77777777" w:rsidR="00322BB6" w:rsidRDefault="00322BB6" w:rsidP="00322BB6">
      <w:pPr>
        <w:pStyle w:val="Heading5"/>
      </w:pPr>
      <w:bookmarkStart w:id="270" w:name="_Toc11051533"/>
      <w:bookmarkStart w:id="271" w:name="_Toc44962337"/>
      <w:bookmarkStart w:id="272" w:name="_Toc51832230"/>
      <w:bookmarkStart w:id="273" w:name="_Toc199329951"/>
      <w:r>
        <w:rPr>
          <w:rFonts w:hint="eastAsia"/>
        </w:rPr>
        <w:t>7.3.2.1.</w:t>
      </w:r>
      <w:r>
        <w:t>1</w:t>
      </w:r>
      <w:r>
        <w:tab/>
        <w:t>Definition and applicability</w:t>
      </w:r>
      <w:bookmarkEnd w:id="270"/>
      <w:bookmarkEnd w:id="271"/>
      <w:bookmarkEnd w:id="272"/>
      <w:bookmarkEnd w:id="273"/>
    </w:p>
    <w:p w14:paraId="3720193E" w14:textId="77777777" w:rsidR="00322BB6" w:rsidRDefault="00322BB6" w:rsidP="00322BB6">
      <w:r>
        <w:t>See clause 3.5.3.</w:t>
      </w:r>
    </w:p>
    <w:p w14:paraId="657523DB" w14:textId="77777777" w:rsidR="00322BB6" w:rsidRDefault="00322BB6" w:rsidP="00322BB6">
      <w:pPr>
        <w:pStyle w:val="Heading5"/>
      </w:pPr>
      <w:bookmarkStart w:id="274" w:name="_Toc11051534"/>
      <w:bookmarkStart w:id="275" w:name="_Toc44962338"/>
      <w:bookmarkStart w:id="276" w:name="_Toc51832231"/>
      <w:bookmarkStart w:id="277" w:name="_Toc199329952"/>
      <w:r>
        <w:rPr>
          <w:rFonts w:hint="eastAsia"/>
        </w:rPr>
        <w:t>7.3.2.1.2</w:t>
      </w:r>
      <w:r>
        <w:tab/>
        <w:t>Conformance requirement</w:t>
      </w:r>
      <w:bookmarkEnd w:id="274"/>
      <w:bookmarkEnd w:id="275"/>
      <w:bookmarkEnd w:id="276"/>
      <w:bookmarkEnd w:id="277"/>
    </w:p>
    <w:p w14:paraId="59ED7B92"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509359F4" w14:textId="77777777" w:rsidTr="00225FD6">
        <w:trPr>
          <w:cantSplit/>
        </w:trPr>
        <w:tc>
          <w:tcPr>
            <w:tcW w:w="0" w:type="auto"/>
          </w:tcPr>
          <w:p w14:paraId="06AA8947" w14:textId="77777777" w:rsidR="00322BB6" w:rsidRDefault="00322BB6" w:rsidP="00225FD6">
            <w:pPr>
              <w:pStyle w:val="FP"/>
              <w:jc w:val="center"/>
            </w:pPr>
            <w:r>
              <w:t>CR</w:t>
            </w:r>
            <w:r>
              <w:rPr>
                <w:rFonts w:hint="eastAsia"/>
              </w:rPr>
              <w:t>1</w:t>
            </w:r>
          </w:p>
        </w:tc>
        <w:tc>
          <w:tcPr>
            <w:tcW w:w="0" w:type="auto"/>
          </w:tcPr>
          <w:p w14:paraId="57611839" w14:textId="77777777" w:rsidR="00322BB6" w:rsidRDefault="00322BB6" w:rsidP="00225FD6">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14:paraId="42EB1BB9" w14:textId="77777777" w:rsidR="00322BB6" w:rsidRDefault="00322BB6" w:rsidP="00225FD6">
            <w:pPr>
              <w:pStyle w:val="FP"/>
              <w:jc w:val="center"/>
            </w:pPr>
            <w:r>
              <w:t>M</w:t>
            </w:r>
          </w:p>
        </w:tc>
      </w:tr>
    </w:tbl>
    <w:p w14:paraId="3FEEC600" w14:textId="77777777" w:rsidR="00322BB6" w:rsidRDefault="00322BB6" w:rsidP="00322BB6">
      <w:r>
        <w:t>Reference: T</w:t>
      </w:r>
      <w:r>
        <w:rPr>
          <w:rFonts w:hint="eastAsia"/>
        </w:rPr>
        <w:t>S 31.102 [</w:t>
      </w:r>
      <w:r>
        <w:rPr>
          <w:noProof/>
        </w:rPr>
        <w:t>3</w:t>
      </w:r>
      <w:r>
        <w:rPr>
          <w:rFonts w:hint="eastAsia"/>
        </w:rPr>
        <w:t xml:space="preserve">], </w:t>
      </w:r>
      <w:r w:rsidR="000348EC">
        <w:rPr>
          <w:rFonts w:hint="eastAsia"/>
        </w:rPr>
        <w:t>clause</w:t>
      </w:r>
      <w:r>
        <w:rPr>
          <w:rFonts w:hint="eastAsia"/>
        </w:rPr>
        <w:t xml:space="preserve"> 7.3</w:t>
      </w:r>
      <w:r>
        <w:t>.1.</w:t>
      </w:r>
    </w:p>
    <w:p w14:paraId="462EB81B" w14:textId="77777777" w:rsidR="00322BB6" w:rsidRDefault="00322BB6" w:rsidP="00322BB6">
      <w:pPr>
        <w:pStyle w:val="Heading5"/>
      </w:pPr>
      <w:bookmarkStart w:id="278" w:name="_Toc11051535"/>
      <w:bookmarkStart w:id="279" w:name="_Toc44962339"/>
      <w:bookmarkStart w:id="280" w:name="_Toc51832232"/>
      <w:bookmarkStart w:id="281" w:name="_Toc199329953"/>
      <w:r>
        <w:rPr>
          <w:rFonts w:hint="eastAsia"/>
        </w:rPr>
        <w:t>7.3.2.1.3</w:t>
      </w:r>
      <w:r>
        <w:tab/>
        <w:t>Test purpose</w:t>
      </w:r>
      <w:bookmarkEnd w:id="278"/>
      <w:bookmarkEnd w:id="279"/>
      <w:bookmarkEnd w:id="280"/>
      <w:bookmarkEnd w:id="281"/>
    </w:p>
    <w:p w14:paraId="0959AFF0" w14:textId="77777777" w:rsidR="00322BB6" w:rsidRDefault="00322BB6" w:rsidP="00322BB6">
      <w:r>
        <w:t xml:space="preserve">To verify that the </w:t>
      </w:r>
      <w:r>
        <w:rPr>
          <w:rFonts w:hint="eastAsia"/>
        </w:rPr>
        <w:t>UICC</w:t>
      </w:r>
      <w:r>
        <w:t xml:space="preserve"> conforms to the above requirements when issuing SW1 and SW2 status words.</w:t>
      </w:r>
    </w:p>
    <w:p w14:paraId="50BF52A4" w14:textId="77777777" w:rsidR="00322BB6" w:rsidRDefault="00322BB6" w:rsidP="00322BB6">
      <w:pPr>
        <w:pStyle w:val="Heading5"/>
      </w:pPr>
      <w:bookmarkStart w:id="282" w:name="_Toc11051536"/>
      <w:bookmarkStart w:id="283" w:name="_Toc44962340"/>
      <w:bookmarkStart w:id="284" w:name="_Toc51832233"/>
      <w:bookmarkStart w:id="285" w:name="_Toc199329954"/>
      <w:r>
        <w:rPr>
          <w:rFonts w:hint="eastAsia"/>
        </w:rPr>
        <w:t>7.3.2.1.4</w:t>
      </w:r>
      <w:r>
        <w:tab/>
        <w:t>Method of test</w:t>
      </w:r>
      <w:bookmarkEnd w:id="282"/>
      <w:bookmarkEnd w:id="283"/>
      <w:bookmarkEnd w:id="284"/>
      <w:bookmarkEnd w:id="285"/>
    </w:p>
    <w:p w14:paraId="56D25038" w14:textId="77777777" w:rsidR="00322BB6" w:rsidRPr="007404A6" w:rsidRDefault="00322BB6" w:rsidP="007404A6">
      <w:pPr>
        <w:rPr>
          <w:b/>
          <w:bCs/>
        </w:rPr>
      </w:pPr>
      <w:r w:rsidRPr="007404A6">
        <w:rPr>
          <w:b/>
          <w:bCs/>
        </w:rPr>
        <w:t>Initial conditions</w:t>
      </w:r>
    </w:p>
    <w:p w14:paraId="5D5C4ABC" w14:textId="77777777" w:rsidR="00322BB6" w:rsidRDefault="00322BB6" w:rsidP="00322BB6">
      <w:pPr>
        <w:pStyle w:val="B10"/>
      </w:pPr>
      <w:r>
        <w:t>1)</w:t>
      </w:r>
      <w:r>
        <w:tab/>
        <w:t>The UICC shall be connected to a ME simulator.</w:t>
      </w:r>
    </w:p>
    <w:p w14:paraId="38ABF8B2" w14:textId="77777777" w:rsidR="00322BB6" w:rsidRPr="007404A6" w:rsidRDefault="00322BB6" w:rsidP="007404A6">
      <w:pPr>
        <w:rPr>
          <w:b/>
          <w:bCs/>
        </w:rPr>
      </w:pPr>
      <w:r w:rsidRPr="007404A6">
        <w:rPr>
          <w:b/>
          <w:bCs/>
        </w:rPr>
        <w:t>Test procedure 1</w:t>
      </w:r>
    </w:p>
    <w:p w14:paraId="38709BCE" w14:textId="77777777" w:rsidR="00322BB6" w:rsidRDefault="00322BB6" w:rsidP="00322BB6">
      <w:pPr>
        <w:pStyle w:val="B10"/>
      </w:pPr>
      <w:r>
        <w:t>a)</w:t>
      </w:r>
      <w:r>
        <w:tab/>
        <w:t>The ME simulator shall reset the U</w:t>
      </w:r>
      <w:r>
        <w:rPr>
          <w:rFonts w:hint="eastAsia"/>
        </w:rPr>
        <w:t>ICC</w:t>
      </w:r>
      <w:r>
        <w:t>.</w:t>
      </w:r>
    </w:p>
    <w:p w14:paraId="53161131" w14:textId="77777777"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14:paraId="109E5919" w14:textId="77777777"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14:paraId="25CCD4D2" w14:textId="77777777" w:rsidR="00322BB6" w:rsidRDefault="00322BB6" w:rsidP="00322BB6">
      <w:pPr>
        <w:pStyle w:val="B10"/>
      </w:pPr>
      <w:r>
        <w:t>d)</w:t>
      </w:r>
      <w:r>
        <w:tab/>
        <w:t xml:space="preserve">The ME simulator shall send an AUTHENTICATE command to the UICC with </w:t>
      </w:r>
      <w:r>
        <w:rPr>
          <w:rFonts w:hint="eastAsia"/>
        </w:rPr>
        <w:t>incorrect MAC.</w:t>
      </w:r>
    </w:p>
    <w:p w14:paraId="3E0D53BB" w14:textId="77777777" w:rsidR="00322BB6" w:rsidRDefault="00322BB6" w:rsidP="00322BB6">
      <w:pPr>
        <w:pStyle w:val="B2"/>
        <w:ind w:left="540" w:firstLine="27"/>
      </w:pPr>
      <w:r>
        <w:rPr>
          <w:i/>
        </w:rPr>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14:paraId="205205CD" w14:textId="77777777"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14:paraId="05B54D49"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14:paraId="1762ABC2" w14:textId="77777777" w:rsidR="00322BB6" w:rsidRDefault="00322BB6" w:rsidP="00322BB6">
      <w:pPr>
        <w:pStyle w:val="Heading4"/>
      </w:pPr>
      <w:bookmarkStart w:id="286" w:name="_Toc11051537"/>
      <w:bookmarkStart w:id="287" w:name="_Toc44962341"/>
      <w:bookmarkStart w:id="288" w:name="_Toc51832234"/>
      <w:bookmarkStart w:id="289" w:name="_Toc199329955"/>
      <w:r>
        <w:rPr>
          <w:rFonts w:hint="eastAsia"/>
        </w:rPr>
        <w:t>7.3.2.2</w:t>
      </w:r>
      <w:r>
        <w:tab/>
        <w:t>Status Words of the Commands</w:t>
      </w:r>
      <w:bookmarkEnd w:id="286"/>
      <w:bookmarkEnd w:id="287"/>
      <w:bookmarkEnd w:id="288"/>
      <w:bookmarkEnd w:id="289"/>
    </w:p>
    <w:p w14:paraId="3F63FAD5" w14:textId="77777777" w:rsidR="00322BB6" w:rsidRDefault="00322BB6" w:rsidP="00322BB6">
      <w:pPr>
        <w:pStyle w:val="Heading5"/>
      </w:pPr>
      <w:bookmarkStart w:id="290" w:name="_Toc11051538"/>
      <w:bookmarkStart w:id="291" w:name="_Toc44962342"/>
      <w:bookmarkStart w:id="292" w:name="_Toc51832235"/>
      <w:bookmarkStart w:id="293" w:name="_Toc199329956"/>
      <w:r>
        <w:rPr>
          <w:rFonts w:hint="eastAsia"/>
        </w:rPr>
        <w:t>7.3.2.2.1</w:t>
      </w:r>
      <w:r>
        <w:tab/>
        <w:t>Definition and applicability</w:t>
      </w:r>
      <w:bookmarkEnd w:id="290"/>
      <w:bookmarkEnd w:id="291"/>
      <w:bookmarkEnd w:id="292"/>
      <w:bookmarkEnd w:id="293"/>
    </w:p>
    <w:p w14:paraId="799A908C" w14:textId="77777777" w:rsidR="00322BB6" w:rsidRDefault="00322BB6" w:rsidP="00322BB6">
      <w:r>
        <w:t>See clause 3.5.3.</w:t>
      </w:r>
    </w:p>
    <w:p w14:paraId="39A83C87" w14:textId="77777777" w:rsidR="00322BB6" w:rsidRDefault="00322BB6" w:rsidP="00322BB6">
      <w:pPr>
        <w:pStyle w:val="Heading5"/>
      </w:pPr>
      <w:bookmarkStart w:id="294" w:name="_Toc11051539"/>
      <w:bookmarkStart w:id="295" w:name="_Toc44962343"/>
      <w:bookmarkStart w:id="296" w:name="_Toc51832236"/>
      <w:bookmarkStart w:id="297" w:name="_Toc199329957"/>
      <w:r>
        <w:rPr>
          <w:rFonts w:hint="eastAsia"/>
        </w:rPr>
        <w:lastRenderedPageBreak/>
        <w:t>7.3.2.2.2</w:t>
      </w:r>
      <w:r>
        <w:tab/>
        <w:t>Conformance requirement</w:t>
      </w:r>
      <w:bookmarkEnd w:id="294"/>
      <w:bookmarkEnd w:id="295"/>
      <w:bookmarkEnd w:id="296"/>
      <w:bookmarkEnd w:id="297"/>
    </w:p>
    <w:p w14:paraId="0626CFA7"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134B567D" w14:textId="77777777" w:rsidTr="00225FD6">
        <w:trPr>
          <w:cantSplit/>
        </w:trPr>
        <w:tc>
          <w:tcPr>
            <w:tcW w:w="0" w:type="auto"/>
          </w:tcPr>
          <w:p w14:paraId="19F8ED85" w14:textId="77777777" w:rsidR="00322BB6" w:rsidRDefault="00322BB6" w:rsidP="00225FD6">
            <w:pPr>
              <w:pStyle w:val="FP"/>
              <w:jc w:val="center"/>
            </w:pPr>
            <w:r>
              <w:t>CR1</w:t>
            </w:r>
          </w:p>
        </w:tc>
        <w:tc>
          <w:tcPr>
            <w:tcW w:w="0" w:type="auto"/>
          </w:tcPr>
          <w:p w14:paraId="7DBCD577" w14:textId="77777777" w:rsidR="00322BB6" w:rsidRDefault="00322BB6" w:rsidP="00225FD6">
            <w:pPr>
              <w:pStyle w:val="FP"/>
            </w:pPr>
            <w:r>
              <w:t>Table in T</w:t>
            </w:r>
            <w:r>
              <w:rPr>
                <w:rFonts w:hint="eastAsia"/>
              </w:rPr>
              <w:t>S 31.102 [</w:t>
            </w:r>
            <w:r>
              <w:rPr>
                <w:noProof/>
              </w:rPr>
              <w:t>3</w:t>
            </w:r>
            <w:r>
              <w:t xml:space="preserve">], </w:t>
            </w:r>
            <w:r w:rsidR="000348EC">
              <w:t>clause</w:t>
            </w:r>
            <w:r>
              <w:t xml:space="preserv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14:paraId="50562161" w14:textId="77777777" w:rsidR="00322BB6" w:rsidRDefault="00322BB6" w:rsidP="00225FD6">
            <w:pPr>
              <w:pStyle w:val="FP"/>
              <w:jc w:val="center"/>
            </w:pPr>
            <w:r>
              <w:t>M</w:t>
            </w:r>
          </w:p>
        </w:tc>
      </w:tr>
    </w:tbl>
    <w:p w14:paraId="4C41C17E"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7.3.2</w:t>
      </w:r>
      <w:r>
        <w:t>.</w:t>
      </w:r>
    </w:p>
    <w:p w14:paraId="11A8CE93" w14:textId="77777777" w:rsidR="00322BB6" w:rsidRDefault="00322BB6" w:rsidP="00322BB6">
      <w:pPr>
        <w:pStyle w:val="Heading5"/>
      </w:pPr>
      <w:bookmarkStart w:id="298" w:name="_Toc11051540"/>
      <w:bookmarkStart w:id="299" w:name="_Toc44962344"/>
      <w:bookmarkStart w:id="300" w:name="_Toc51832237"/>
      <w:bookmarkStart w:id="301" w:name="_Toc199329958"/>
      <w:r>
        <w:rPr>
          <w:rFonts w:hint="eastAsia"/>
        </w:rPr>
        <w:t>7.3.2.2.3</w:t>
      </w:r>
      <w:r>
        <w:tab/>
        <w:t>Test purpose</w:t>
      </w:r>
      <w:bookmarkEnd w:id="298"/>
      <w:bookmarkEnd w:id="299"/>
      <w:bookmarkEnd w:id="300"/>
      <w:bookmarkEnd w:id="301"/>
    </w:p>
    <w:p w14:paraId="1409A20A" w14:textId="77777777" w:rsidR="00322BB6" w:rsidRDefault="00322BB6" w:rsidP="00322BB6">
      <w:r>
        <w:t xml:space="preserve">To verify for each command that the </w:t>
      </w:r>
      <w:r>
        <w:rPr>
          <w:rFonts w:hint="eastAsia"/>
        </w:rPr>
        <w:t>UICC</w:t>
      </w:r>
      <w:r>
        <w:t xml:space="preserve"> will only generate the allowed status conditions.</w:t>
      </w:r>
    </w:p>
    <w:p w14:paraId="509A1BCB" w14:textId="77777777"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14:paraId="4329237F" w14:textId="77777777" w:rsidR="00322BB6" w:rsidRDefault="00322BB6" w:rsidP="00322BB6">
      <w:pPr>
        <w:pStyle w:val="Heading5"/>
      </w:pPr>
      <w:bookmarkStart w:id="302" w:name="_Toc11051541"/>
      <w:bookmarkStart w:id="303" w:name="_Toc44962345"/>
      <w:bookmarkStart w:id="304" w:name="_Toc51832238"/>
      <w:bookmarkStart w:id="305" w:name="_Toc199329959"/>
      <w:r>
        <w:rPr>
          <w:rFonts w:hint="eastAsia"/>
        </w:rPr>
        <w:t>7.3.2.2.4</w:t>
      </w:r>
      <w:r>
        <w:tab/>
        <w:t>Method of test</w:t>
      </w:r>
      <w:bookmarkEnd w:id="302"/>
      <w:bookmarkEnd w:id="303"/>
      <w:bookmarkEnd w:id="304"/>
      <w:bookmarkEnd w:id="305"/>
    </w:p>
    <w:p w14:paraId="1C43966E" w14:textId="77777777" w:rsidR="00322BB6" w:rsidRPr="007404A6" w:rsidRDefault="00322BB6" w:rsidP="007404A6">
      <w:pPr>
        <w:rPr>
          <w:b/>
          <w:bCs/>
        </w:rPr>
      </w:pPr>
      <w:r w:rsidRPr="007404A6">
        <w:rPr>
          <w:b/>
          <w:bCs/>
        </w:rPr>
        <w:t>Initial conditions</w:t>
      </w:r>
    </w:p>
    <w:p w14:paraId="67EEC4E3" w14:textId="77777777" w:rsidR="00322BB6" w:rsidRDefault="00322BB6" w:rsidP="007404A6">
      <w:r>
        <w:rPr>
          <w:rFonts w:hint="eastAsia"/>
        </w:rPr>
        <w:t>N/A</w:t>
      </w:r>
    </w:p>
    <w:p w14:paraId="4E042AE1" w14:textId="77777777" w:rsidR="00322BB6" w:rsidRPr="007404A6" w:rsidRDefault="00322BB6" w:rsidP="007404A6">
      <w:pPr>
        <w:rPr>
          <w:b/>
          <w:bCs/>
        </w:rPr>
      </w:pPr>
      <w:r w:rsidRPr="007404A6">
        <w:rPr>
          <w:b/>
          <w:bCs/>
        </w:rPr>
        <w:t>Test procedure</w:t>
      </w:r>
    </w:p>
    <w:p w14:paraId="10EDE198" w14:textId="77777777" w:rsidR="00322BB6" w:rsidRDefault="00322BB6" w:rsidP="007404A6">
      <w:r>
        <w:rPr>
          <w:rFonts w:hint="eastAsia"/>
        </w:rPr>
        <w:t>N/A</w:t>
      </w:r>
    </w:p>
    <w:p w14:paraId="10F42E42" w14:textId="77777777" w:rsidR="00322BB6" w:rsidRDefault="00322BB6" w:rsidP="00322BB6">
      <w:pPr>
        <w:pStyle w:val="Heading3"/>
      </w:pPr>
      <w:bookmarkStart w:id="306" w:name="_Toc11051542"/>
      <w:bookmarkStart w:id="307" w:name="_Toc44962346"/>
      <w:bookmarkStart w:id="308" w:name="_Toc51832239"/>
      <w:bookmarkStart w:id="309" w:name="_Toc199329960"/>
      <w:r>
        <w:rPr>
          <w:rFonts w:hint="eastAsia"/>
        </w:rPr>
        <w:t>7.3.</w:t>
      </w:r>
      <w:r>
        <w:rPr>
          <w:rFonts w:hint="eastAsia"/>
          <w:lang w:eastAsia="zh-CN"/>
        </w:rPr>
        <w:t>3</w:t>
      </w:r>
      <w:r>
        <w:tab/>
        <w:t>GET IDENTITY</w:t>
      </w:r>
      <w:bookmarkEnd w:id="306"/>
      <w:bookmarkEnd w:id="307"/>
      <w:bookmarkEnd w:id="308"/>
      <w:bookmarkEnd w:id="309"/>
    </w:p>
    <w:p w14:paraId="029F49A3" w14:textId="77777777" w:rsidR="00322BB6" w:rsidRDefault="00322BB6" w:rsidP="00322BB6">
      <w:pPr>
        <w:pStyle w:val="Heading4"/>
      </w:pPr>
      <w:bookmarkStart w:id="310" w:name="_Toc11051543"/>
      <w:bookmarkStart w:id="311" w:name="_Toc44962347"/>
      <w:bookmarkStart w:id="312" w:name="_Toc51832240"/>
      <w:bookmarkStart w:id="313" w:name="_Toc199329961"/>
      <w:r>
        <w:rPr>
          <w:rFonts w:hint="eastAsia"/>
        </w:rPr>
        <w:t>7.3.</w:t>
      </w:r>
      <w:r>
        <w:rPr>
          <w:rFonts w:hint="eastAsia"/>
          <w:lang w:eastAsia="zh-CN"/>
        </w:rPr>
        <w:t>3</w:t>
      </w:r>
      <w:r>
        <w:rPr>
          <w:rFonts w:hint="eastAsia"/>
        </w:rPr>
        <w:t>.</w:t>
      </w:r>
      <w:r>
        <w:t>1</w:t>
      </w:r>
      <w:r>
        <w:tab/>
        <w:t>Definition and applicability</w:t>
      </w:r>
      <w:bookmarkEnd w:id="310"/>
      <w:bookmarkEnd w:id="311"/>
      <w:bookmarkEnd w:id="312"/>
      <w:bookmarkEnd w:id="313"/>
    </w:p>
    <w:p w14:paraId="33D89369" w14:textId="77777777" w:rsidR="00322BB6" w:rsidRDefault="00322BB6" w:rsidP="00322BB6">
      <w:r>
        <w:t>See clause 3.5.3.</w:t>
      </w:r>
    </w:p>
    <w:p w14:paraId="169BE889" w14:textId="77777777" w:rsidR="00322BB6" w:rsidRDefault="00322BB6" w:rsidP="00322BB6">
      <w:pPr>
        <w:pStyle w:val="Heading4"/>
      </w:pPr>
      <w:bookmarkStart w:id="314" w:name="_Toc11051544"/>
      <w:bookmarkStart w:id="315" w:name="_Toc44962348"/>
      <w:bookmarkStart w:id="316" w:name="_Toc51832241"/>
      <w:bookmarkStart w:id="317" w:name="_Toc199329962"/>
      <w:r>
        <w:rPr>
          <w:rFonts w:hint="eastAsia"/>
        </w:rPr>
        <w:t>7.3.</w:t>
      </w:r>
      <w:r>
        <w:rPr>
          <w:rFonts w:hint="eastAsia"/>
          <w:lang w:eastAsia="zh-CN"/>
        </w:rPr>
        <w:t>3</w:t>
      </w:r>
      <w:r>
        <w:t>.2</w:t>
      </w:r>
      <w:r>
        <w:tab/>
        <w:t>Conformance requirement</w:t>
      </w:r>
      <w:bookmarkEnd w:id="314"/>
      <w:bookmarkEnd w:id="315"/>
      <w:bookmarkEnd w:id="316"/>
      <w:bookmarkEnd w:id="317"/>
    </w:p>
    <w:p w14:paraId="76347B8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14:paraId="74F19103" w14:textId="77777777" w:rsidTr="00225FD6">
        <w:trPr>
          <w:cantSplit/>
        </w:trPr>
        <w:tc>
          <w:tcPr>
            <w:tcW w:w="705" w:type="dxa"/>
          </w:tcPr>
          <w:p w14:paraId="5673C6E1" w14:textId="77777777" w:rsidR="00322BB6" w:rsidRDefault="00322BB6" w:rsidP="00225FD6">
            <w:pPr>
              <w:pStyle w:val="FP"/>
              <w:jc w:val="center"/>
            </w:pPr>
            <w:r>
              <w:t>CR1</w:t>
            </w:r>
          </w:p>
        </w:tc>
        <w:tc>
          <w:tcPr>
            <w:tcW w:w="8247" w:type="dxa"/>
          </w:tcPr>
          <w:p w14:paraId="32A181AD" w14:textId="77777777" w:rsidR="00322BB6" w:rsidRDefault="00322BB6" w:rsidP="00225FD6">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78F89ED0" w14:textId="77777777" w:rsidR="00322BB6" w:rsidRDefault="00322BB6" w:rsidP="00225FD6">
            <w:pPr>
              <w:pStyle w:val="FP"/>
              <w:jc w:val="center"/>
            </w:pPr>
            <w:r>
              <w:t>M</w:t>
            </w:r>
          </w:p>
        </w:tc>
      </w:tr>
      <w:tr w:rsidR="00322BB6" w14:paraId="74FF5BFC" w14:textId="77777777" w:rsidTr="00225FD6">
        <w:trPr>
          <w:cantSplit/>
        </w:trPr>
        <w:tc>
          <w:tcPr>
            <w:tcW w:w="705" w:type="dxa"/>
          </w:tcPr>
          <w:p w14:paraId="72551F3E" w14:textId="77777777" w:rsidR="00322BB6" w:rsidRDefault="00322BB6" w:rsidP="00225FD6">
            <w:pPr>
              <w:pStyle w:val="FP"/>
              <w:jc w:val="center"/>
            </w:pPr>
            <w:r>
              <w:t>CR2</w:t>
            </w:r>
          </w:p>
        </w:tc>
        <w:tc>
          <w:tcPr>
            <w:tcW w:w="8247" w:type="dxa"/>
          </w:tcPr>
          <w:p w14:paraId="469C70CE"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7AA05C3C" w14:textId="77777777" w:rsidR="00322BB6" w:rsidRDefault="00322BB6" w:rsidP="00225FD6">
            <w:pPr>
              <w:pStyle w:val="FP"/>
              <w:jc w:val="center"/>
            </w:pPr>
            <w:r>
              <w:t>M</w:t>
            </w:r>
          </w:p>
        </w:tc>
      </w:tr>
      <w:tr w:rsidR="00322BB6" w14:paraId="3F48F096" w14:textId="77777777" w:rsidTr="00225FD6">
        <w:trPr>
          <w:cantSplit/>
        </w:trPr>
        <w:tc>
          <w:tcPr>
            <w:tcW w:w="705" w:type="dxa"/>
          </w:tcPr>
          <w:p w14:paraId="0378CBDC" w14:textId="77777777" w:rsidR="00322BB6" w:rsidRDefault="00322BB6" w:rsidP="00225FD6">
            <w:pPr>
              <w:pStyle w:val="FP"/>
              <w:jc w:val="center"/>
            </w:pPr>
            <w:r>
              <w:rPr>
                <w:rFonts w:hint="eastAsia"/>
              </w:rPr>
              <w:t>CR3</w:t>
            </w:r>
          </w:p>
        </w:tc>
        <w:tc>
          <w:tcPr>
            <w:tcW w:w="8247" w:type="dxa"/>
          </w:tcPr>
          <w:p w14:paraId="4C316D65" w14:textId="77777777" w:rsidR="00322BB6" w:rsidRDefault="00322BB6" w:rsidP="00225FD6">
            <w:pPr>
              <w:pStyle w:val="FP"/>
            </w:pPr>
            <w:r>
              <w:t>The function shall not be executable unless a successful PIN verification procedure has been performed.</w:t>
            </w:r>
          </w:p>
        </w:tc>
        <w:tc>
          <w:tcPr>
            <w:tcW w:w="394" w:type="dxa"/>
          </w:tcPr>
          <w:p w14:paraId="1F3E978E" w14:textId="77777777" w:rsidR="00322BB6" w:rsidRDefault="00322BB6" w:rsidP="00225FD6">
            <w:pPr>
              <w:pStyle w:val="FP"/>
              <w:jc w:val="center"/>
              <w:rPr>
                <w:lang w:eastAsia="zh-CN"/>
              </w:rPr>
            </w:pPr>
            <w:r>
              <w:rPr>
                <w:rFonts w:hint="eastAsia"/>
                <w:lang w:eastAsia="zh-CN"/>
              </w:rPr>
              <w:t>M</w:t>
            </w:r>
          </w:p>
        </w:tc>
      </w:tr>
      <w:tr w:rsidR="00322BB6" w14:paraId="0D583242" w14:textId="77777777" w:rsidTr="00225FD6">
        <w:trPr>
          <w:cantSplit/>
        </w:trPr>
        <w:tc>
          <w:tcPr>
            <w:tcW w:w="705" w:type="dxa"/>
          </w:tcPr>
          <w:p w14:paraId="6C4287B3" w14:textId="77777777" w:rsidR="00322BB6" w:rsidRDefault="00322BB6" w:rsidP="00225FD6">
            <w:pPr>
              <w:pStyle w:val="FP"/>
              <w:jc w:val="center"/>
            </w:pPr>
            <w:r>
              <w:t>CR4</w:t>
            </w:r>
          </w:p>
        </w:tc>
        <w:tc>
          <w:tcPr>
            <w:tcW w:w="8247" w:type="dxa"/>
          </w:tcPr>
          <w:p w14:paraId="4F5CDCBB" w14:textId="77777777" w:rsidR="00322BB6" w:rsidRDefault="00322BB6" w:rsidP="00225FD6">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388CD1C5" w14:textId="77777777" w:rsidR="00322BB6" w:rsidRDefault="00322BB6" w:rsidP="00225FD6">
            <w:pPr>
              <w:pStyle w:val="FP"/>
              <w:jc w:val="center"/>
            </w:pPr>
            <w:r>
              <w:t>M</w:t>
            </w:r>
          </w:p>
        </w:tc>
      </w:tr>
      <w:tr w:rsidR="00322BB6" w14:paraId="03E2EBD4" w14:textId="77777777" w:rsidTr="00225FD6">
        <w:trPr>
          <w:cantSplit/>
        </w:trPr>
        <w:tc>
          <w:tcPr>
            <w:tcW w:w="705" w:type="dxa"/>
          </w:tcPr>
          <w:p w14:paraId="0B8CD097" w14:textId="77777777" w:rsidR="00322BB6" w:rsidRDefault="00322BB6" w:rsidP="00225FD6">
            <w:pPr>
              <w:pStyle w:val="FP"/>
              <w:jc w:val="center"/>
            </w:pPr>
            <w:r>
              <w:t>CR5</w:t>
            </w:r>
          </w:p>
        </w:tc>
        <w:tc>
          <w:tcPr>
            <w:tcW w:w="8247" w:type="dxa"/>
          </w:tcPr>
          <w:p w14:paraId="342AF6B1" w14:textId="77777777" w:rsidR="00322BB6" w:rsidRDefault="00322BB6" w:rsidP="00225FD6">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14:paraId="6F46A2DD" w14:textId="77777777" w:rsidR="00322BB6" w:rsidRDefault="00322BB6" w:rsidP="00225FD6">
            <w:pPr>
              <w:pStyle w:val="FP"/>
              <w:jc w:val="center"/>
            </w:pPr>
            <w:r>
              <w:t>M</w:t>
            </w:r>
          </w:p>
        </w:tc>
      </w:tr>
      <w:tr w:rsidR="00322BB6" w14:paraId="4B25EADE" w14:textId="77777777" w:rsidTr="00225FD6">
        <w:trPr>
          <w:cantSplit/>
        </w:trPr>
        <w:tc>
          <w:tcPr>
            <w:tcW w:w="705" w:type="dxa"/>
          </w:tcPr>
          <w:p w14:paraId="337DDB17" w14:textId="77777777" w:rsidR="00322BB6" w:rsidRDefault="00322BB6" w:rsidP="00225FD6">
            <w:pPr>
              <w:pStyle w:val="FP"/>
              <w:jc w:val="center"/>
              <w:rPr>
                <w:lang w:eastAsia="zh-CN"/>
              </w:rPr>
            </w:pPr>
            <w:r>
              <w:rPr>
                <w:rFonts w:hint="eastAsia"/>
                <w:lang w:eastAsia="zh-CN"/>
              </w:rPr>
              <w:t>CR6</w:t>
            </w:r>
          </w:p>
        </w:tc>
        <w:tc>
          <w:tcPr>
            <w:tcW w:w="8247" w:type="dxa"/>
          </w:tcPr>
          <w:p w14:paraId="7E4AC83C" w14:textId="77777777" w:rsidR="00322BB6" w:rsidRDefault="00322BB6" w:rsidP="00225FD6">
            <w:pPr>
              <w:spacing w:after="0"/>
            </w:pPr>
            <w:r>
              <w:t>If the home network public key is not provisioned in the USIM, the SUCI shall be calculated using the null-scheme irrespective of the protection scheme stored in the USIM.</w:t>
            </w:r>
          </w:p>
        </w:tc>
        <w:tc>
          <w:tcPr>
            <w:tcW w:w="394" w:type="dxa"/>
          </w:tcPr>
          <w:p w14:paraId="15F09F8F" w14:textId="77777777" w:rsidR="00322BB6" w:rsidRDefault="00322BB6" w:rsidP="00225FD6">
            <w:pPr>
              <w:pStyle w:val="FP"/>
              <w:jc w:val="center"/>
            </w:pPr>
            <w:r>
              <w:t>M</w:t>
            </w:r>
          </w:p>
        </w:tc>
      </w:tr>
      <w:tr w:rsidR="00322BB6" w14:paraId="184DA4BD" w14:textId="77777777" w:rsidTr="00225FD6">
        <w:trPr>
          <w:cantSplit/>
        </w:trPr>
        <w:tc>
          <w:tcPr>
            <w:tcW w:w="705" w:type="dxa"/>
          </w:tcPr>
          <w:p w14:paraId="08B03027" w14:textId="77777777" w:rsidR="00322BB6" w:rsidRDefault="00322BB6" w:rsidP="00225FD6">
            <w:pPr>
              <w:pStyle w:val="FP"/>
              <w:jc w:val="center"/>
              <w:rPr>
                <w:lang w:eastAsia="zh-CN"/>
              </w:rPr>
            </w:pPr>
            <w:r>
              <w:rPr>
                <w:rFonts w:hint="eastAsia"/>
                <w:lang w:eastAsia="zh-CN"/>
              </w:rPr>
              <w:t>CR7</w:t>
            </w:r>
          </w:p>
        </w:tc>
        <w:tc>
          <w:tcPr>
            <w:tcW w:w="8247" w:type="dxa"/>
          </w:tcPr>
          <w:p w14:paraId="6A33F20D" w14:textId="77777777" w:rsidR="00322BB6" w:rsidRDefault="00322BB6" w:rsidP="00225FD6">
            <w:pPr>
              <w:spacing w:after="0"/>
            </w:pPr>
            <w:r>
              <w:t>If SUCI context is supported and:</w:t>
            </w:r>
          </w:p>
          <w:p w14:paraId="65D9CB2A" w14:textId="77777777" w:rsidR="00322BB6" w:rsidRPr="00100E72" w:rsidRDefault="00322BB6" w:rsidP="00225FD6">
            <w:pPr>
              <w:spacing w:after="0"/>
            </w:pPr>
            <w:r>
              <w:t>-</w:t>
            </w:r>
            <w:r>
              <w:tab/>
              <w:t>Service n°124 is not "available" or</w:t>
            </w:r>
            <w:r w:rsidRPr="00100E72">
              <w:t>:</w:t>
            </w:r>
          </w:p>
          <w:p w14:paraId="6F54006B" w14:textId="77777777" w:rsidR="00322BB6" w:rsidRDefault="00322BB6" w:rsidP="00225FD6">
            <w:pPr>
              <w:spacing w:after="0"/>
            </w:pPr>
            <w:r>
              <w:t>-</w:t>
            </w:r>
            <w:r>
              <w:tab/>
              <w:t>"SUCI calculation is to be performed by the ME" (i.e. Service n°124 is "available", and Service n°125 is not "available")</w:t>
            </w:r>
          </w:p>
          <w:p w14:paraId="04A0F3DF" w14:textId="77777777" w:rsidR="00322BB6" w:rsidRPr="00100E72" w:rsidRDefault="00322BB6" w:rsidP="00225FD6">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2DB8742D" w14:textId="77777777" w:rsidR="00322BB6" w:rsidRDefault="00322BB6" w:rsidP="00225FD6">
            <w:pPr>
              <w:pStyle w:val="FP"/>
              <w:jc w:val="center"/>
              <w:rPr>
                <w:lang w:eastAsia="zh-CN"/>
              </w:rPr>
            </w:pPr>
            <w:r>
              <w:rPr>
                <w:rFonts w:hint="eastAsia"/>
                <w:lang w:eastAsia="zh-CN"/>
              </w:rPr>
              <w:t>M</w:t>
            </w:r>
          </w:p>
        </w:tc>
      </w:tr>
    </w:tbl>
    <w:p w14:paraId="75B59796"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w:t>
      </w:r>
      <w:r>
        <w:rPr>
          <w:rFonts w:hint="eastAsia"/>
          <w:lang w:eastAsia="zh-CN"/>
        </w:rPr>
        <w:t>5</w:t>
      </w:r>
      <w:r>
        <w:t>.</w:t>
      </w:r>
    </w:p>
    <w:p w14:paraId="528546C8" w14:textId="77777777" w:rsidR="00322BB6" w:rsidRDefault="00322BB6" w:rsidP="00322BB6">
      <w:pPr>
        <w:pStyle w:val="Heading4"/>
      </w:pPr>
      <w:bookmarkStart w:id="318" w:name="_Toc11051545"/>
      <w:bookmarkStart w:id="319" w:name="_Toc44962349"/>
      <w:bookmarkStart w:id="320" w:name="_Toc51832242"/>
      <w:bookmarkStart w:id="321" w:name="_Toc199329963"/>
      <w:r>
        <w:rPr>
          <w:rFonts w:hint="eastAsia"/>
        </w:rPr>
        <w:t>7.3.</w:t>
      </w:r>
      <w:r>
        <w:rPr>
          <w:rFonts w:hint="eastAsia"/>
          <w:lang w:eastAsia="zh-CN"/>
        </w:rPr>
        <w:t>3</w:t>
      </w:r>
      <w:r>
        <w:t>.3</w:t>
      </w:r>
      <w:r>
        <w:tab/>
        <w:t>Test purpose</w:t>
      </w:r>
      <w:bookmarkEnd w:id="318"/>
      <w:bookmarkEnd w:id="319"/>
      <w:bookmarkEnd w:id="320"/>
      <w:bookmarkEnd w:id="321"/>
    </w:p>
    <w:p w14:paraId="5DF95912" w14:textId="77777777" w:rsidR="00322BB6" w:rsidRDefault="00322BB6" w:rsidP="00322BB6">
      <w:r>
        <w:t>To verify that the U</w:t>
      </w:r>
      <w:r>
        <w:rPr>
          <w:rFonts w:hint="eastAsia"/>
        </w:rPr>
        <w:t>ICC</w:t>
      </w:r>
      <w:r>
        <w:t xml:space="preserve"> conforms to the above requirements.</w:t>
      </w:r>
    </w:p>
    <w:p w14:paraId="41DAEF64" w14:textId="77777777" w:rsidR="00322BB6" w:rsidRDefault="00322BB6" w:rsidP="00322BB6">
      <w:pPr>
        <w:pStyle w:val="Heading4"/>
      </w:pPr>
      <w:bookmarkStart w:id="322" w:name="_Toc11051546"/>
      <w:bookmarkStart w:id="323" w:name="_Toc44962350"/>
      <w:bookmarkStart w:id="324" w:name="_Toc51832243"/>
      <w:bookmarkStart w:id="325" w:name="_Toc199329964"/>
      <w:r>
        <w:rPr>
          <w:rFonts w:hint="eastAsia"/>
        </w:rPr>
        <w:lastRenderedPageBreak/>
        <w:t>7.3.</w:t>
      </w:r>
      <w:r>
        <w:rPr>
          <w:rFonts w:hint="eastAsia"/>
          <w:lang w:eastAsia="zh-CN"/>
        </w:rPr>
        <w:t>3</w:t>
      </w:r>
      <w:r>
        <w:t>.4</w:t>
      </w:r>
      <w:r>
        <w:tab/>
        <w:t>Method of test</w:t>
      </w:r>
      <w:bookmarkEnd w:id="322"/>
      <w:bookmarkEnd w:id="323"/>
      <w:bookmarkEnd w:id="324"/>
      <w:bookmarkEnd w:id="325"/>
    </w:p>
    <w:p w14:paraId="071E9FBB"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1</w:t>
      </w:r>
    </w:p>
    <w:p w14:paraId="2DDA5808" w14:textId="77777777" w:rsidR="006527B3" w:rsidRDefault="006527B3" w:rsidP="006527B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2C6FEE32" w14:textId="77777777" w:rsidR="006527B3" w:rsidRPr="005A1DC3" w:rsidRDefault="006527B3" w:rsidP="006527B3">
      <w:pPr>
        <w:pStyle w:val="B10"/>
        <w:rPr>
          <w:lang w:eastAsia="zh-CN"/>
        </w:rPr>
      </w:pPr>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5D11ABFC" w14:textId="77777777" w:rsidR="006527B3" w:rsidRPr="005A1DC3" w:rsidRDefault="006527B3" w:rsidP="006527B3">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14:paraId="09FFC8C1" w14:textId="77777777" w:rsidR="006527B3" w:rsidRDefault="006527B3" w:rsidP="006527B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34C53E4D" w14:textId="77777777" w:rsidR="006527B3" w:rsidRPr="007404A6" w:rsidRDefault="006527B3" w:rsidP="006527B3">
      <w:pPr>
        <w:rPr>
          <w:b/>
          <w:bCs/>
          <w:lang w:eastAsia="zh-CN"/>
        </w:rPr>
      </w:pPr>
      <w:r w:rsidRPr="007404A6">
        <w:rPr>
          <w:b/>
          <w:bCs/>
        </w:rPr>
        <w:t>Test procedure 1</w:t>
      </w:r>
    </w:p>
    <w:p w14:paraId="0DF3CD91" w14:textId="77777777" w:rsidR="006527B3" w:rsidRDefault="006527B3" w:rsidP="006527B3">
      <w:pPr>
        <w:pStyle w:val="B10"/>
      </w:pPr>
      <w:r>
        <w:t>a)</w:t>
      </w:r>
      <w:r>
        <w:tab/>
        <w:t>The ME simulator shall reset the U</w:t>
      </w:r>
      <w:r>
        <w:rPr>
          <w:rFonts w:hint="eastAsia"/>
        </w:rPr>
        <w:t>ICC</w:t>
      </w:r>
      <w:r>
        <w:t>.</w:t>
      </w:r>
    </w:p>
    <w:p w14:paraId="5D21F2FD" w14:textId="77777777" w:rsidR="006527B3" w:rsidRDefault="006527B3" w:rsidP="006527B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7A73C067" w14:textId="77777777" w:rsidR="006527B3" w:rsidRDefault="006527B3" w:rsidP="006527B3">
      <w:pPr>
        <w:pStyle w:val="B10"/>
      </w:pPr>
      <w:r>
        <w:t>c)</w:t>
      </w:r>
      <w:r>
        <w:tab/>
        <w:t>The ME simulator shall send a</w:t>
      </w:r>
      <w:r w:rsidRPr="005C25AA">
        <w:t xml:space="preserve"> GET IDENTITY</w:t>
      </w:r>
      <w:r>
        <w:t xml:space="preserve"> command to the U</w:t>
      </w:r>
      <w:r>
        <w:rPr>
          <w:rFonts w:hint="eastAsia"/>
        </w:rPr>
        <w:t>ICC.</w:t>
      </w:r>
    </w:p>
    <w:p w14:paraId="06ABB77A" w14:textId="40373C80" w:rsidR="006527B3" w:rsidRPr="00C44228" w:rsidRDefault="006527B3" w:rsidP="006527B3">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4AA82B7" w14:textId="77777777" w:rsidR="006527B3" w:rsidRDefault="006527B3" w:rsidP="006527B3">
      <w:pPr>
        <w:pStyle w:val="B10"/>
      </w:pPr>
      <w:r>
        <w:t>d)</w:t>
      </w:r>
      <w:r>
        <w:tab/>
        <w:t>The ME simulator shall reset the U</w:t>
      </w:r>
      <w:r>
        <w:rPr>
          <w:rFonts w:hint="eastAsia"/>
        </w:rPr>
        <w:t>ICC</w:t>
      </w:r>
      <w:r>
        <w:t>.</w:t>
      </w:r>
    </w:p>
    <w:p w14:paraId="5E03AB7B"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DD6668C"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528F309"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7F006281"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4CCFDE95" w14:textId="77777777" w:rsidR="00322BB6" w:rsidRDefault="00322BB6" w:rsidP="005A1DC3">
      <w:pPr>
        <w:pStyle w:val="B10"/>
      </w:pPr>
      <w:r>
        <w:rPr>
          <w:i/>
        </w:rPr>
        <w:t>The command</w:t>
      </w:r>
      <w:r>
        <w:rPr>
          <w:rFonts w:hint="eastAsia"/>
          <w:i/>
        </w:rPr>
        <w:t xml:space="preserve"> shall be aborted [CR</w:t>
      </w:r>
      <w:r>
        <w:rPr>
          <w:rFonts w:hint="eastAsia"/>
          <w:i/>
          <w:lang w:eastAsia="zh-CN"/>
        </w:rPr>
        <w:t>2</w:t>
      </w:r>
      <w:r>
        <w:rPr>
          <w:rFonts w:hint="eastAsia"/>
          <w:i/>
        </w:rPr>
        <w:t>].</w:t>
      </w:r>
    </w:p>
    <w:p w14:paraId="5D9ACD5F"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6C5AE26"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38B6AC37"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2F98D9A"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4ABA1BB2"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60C551D4" w14:textId="77777777" w:rsidR="00322BB6" w:rsidRPr="0050419B" w:rsidRDefault="00322BB6" w:rsidP="00322BB6">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0CE12DE0" w14:textId="77777777" w:rsidR="005A1DC3" w:rsidRPr="007404A6" w:rsidRDefault="005A1DC3" w:rsidP="007404A6">
      <w:pPr>
        <w:rPr>
          <w:b/>
          <w:bCs/>
          <w:lang w:eastAsia="zh-CN"/>
        </w:rPr>
      </w:pPr>
      <w:r w:rsidRPr="007404A6">
        <w:rPr>
          <w:b/>
          <w:bCs/>
        </w:rPr>
        <w:t>Initial conditions</w:t>
      </w:r>
      <w:r w:rsidRPr="007404A6">
        <w:rPr>
          <w:rFonts w:hint="eastAsia"/>
          <w:b/>
          <w:bCs/>
          <w:lang w:eastAsia="zh-CN"/>
        </w:rPr>
        <w:t xml:space="preserve"> 2</w:t>
      </w:r>
    </w:p>
    <w:p w14:paraId="35A9A784" w14:textId="77777777" w:rsidR="005A1DC3" w:rsidRDefault="005A1DC3" w:rsidP="005A1DC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488C552F" w14:textId="77777777" w:rsidR="005A1DC3" w:rsidRPr="005A1DC3" w:rsidRDefault="005A1DC3" w:rsidP="005A1DC3">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4AACCAEF" w14:textId="77777777" w:rsidR="005A1DC3" w:rsidRPr="005A1DC3" w:rsidRDefault="005A1DC3" w:rsidP="005A1DC3">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61F20B03" w14:textId="77777777"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1D9D6A47" w14:textId="77777777" w:rsidR="005A1DC3" w:rsidRPr="007404A6" w:rsidRDefault="005A1DC3" w:rsidP="007404A6">
      <w:pPr>
        <w:rPr>
          <w:b/>
          <w:bCs/>
          <w:lang w:eastAsia="zh-CN"/>
        </w:rPr>
      </w:pPr>
      <w:r w:rsidRPr="007404A6">
        <w:rPr>
          <w:b/>
          <w:bCs/>
        </w:rPr>
        <w:t xml:space="preserve">Test procedure </w:t>
      </w:r>
      <w:r w:rsidRPr="007404A6">
        <w:rPr>
          <w:rFonts w:hint="eastAsia"/>
          <w:b/>
          <w:bCs/>
          <w:lang w:eastAsia="zh-CN"/>
        </w:rPr>
        <w:t>2</w:t>
      </w:r>
    </w:p>
    <w:p w14:paraId="3B02E6C2" w14:textId="77777777" w:rsidR="005A1DC3" w:rsidRDefault="005A1DC3" w:rsidP="005A1DC3">
      <w:pPr>
        <w:pStyle w:val="B10"/>
      </w:pPr>
      <w:r>
        <w:t>a)</w:t>
      </w:r>
      <w:r>
        <w:tab/>
        <w:t>The ME simulator shall reset the U</w:t>
      </w:r>
      <w:r>
        <w:rPr>
          <w:rFonts w:hint="eastAsia"/>
        </w:rPr>
        <w:t>ICC</w:t>
      </w:r>
      <w:r>
        <w:t>.</w:t>
      </w:r>
    </w:p>
    <w:p w14:paraId="795B6675" w14:textId="77777777" w:rsidR="005A1DC3" w:rsidRDefault="005A1DC3" w:rsidP="005A1DC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4276895F" w14:textId="77777777" w:rsidR="005A1DC3" w:rsidRDefault="005A1DC3" w:rsidP="005A1DC3">
      <w:pPr>
        <w:pStyle w:val="B10"/>
      </w:pPr>
      <w:r>
        <w:t>c)</w:t>
      </w:r>
      <w:r>
        <w:tab/>
        <w:t>The ME simulator shall send a</w:t>
      </w:r>
      <w:r w:rsidRPr="005C25AA">
        <w:t xml:space="preserve"> GET IDENTITY</w:t>
      </w:r>
      <w:r>
        <w:t xml:space="preserve"> command to the U</w:t>
      </w:r>
      <w:r>
        <w:rPr>
          <w:rFonts w:hint="eastAsia"/>
        </w:rPr>
        <w:t>ICC.</w:t>
      </w:r>
    </w:p>
    <w:p w14:paraId="5880C685" w14:textId="77777777" w:rsidR="005A1DC3" w:rsidRDefault="005A1DC3" w:rsidP="005A1DC3">
      <w:pPr>
        <w:pStyle w:val="B2"/>
      </w:pPr>
      <w:r>
        <w:rPr>
          <w:i/>
        </w:rPr>
        <w:lastRenderedPageBreak/>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5F4CC151" w14:textId="77777777" w:rsidR="005A1DC3" w:rsidRDefault="005A1DC3" w:rsidP="005A1DC3">
      <w:pPr>
        <w:pStyle w:val="B10"/>
      </w:pPr>
      <w:r>
        <w:t>d)</w:t>
      </w:r>
      <w:r>
        <w:tab/>
        <w:t>The ME simulator shall reset the U</w:t>
      </w:r>
      <w:r>
        <w:rPr>
          <w:rFonts w:hint="eastAsia"/>
        </w:rPr>
        <w:t>ICC</w:t>
      </w:r>
      <w:r>
        <w:t>.</w:t>
      </w:r>
    </w:p>
    <w:p w14:paraId="1EA13AF0" w14:textId="77777777" w:rsidR="005A1DC3" w:rsidRDefault="005A1DC3" w:rsidP="005A1DC3">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2A5EBBFE" w14:textId="77777777" w:rsidR="005A1DC3" w:rsidRDefault="005A1DC3" w:rsidP="005A1DC3">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0F5EB899" w14:textId="77777777" w:rsidR="005A1DC3" w:rsidRDefault="005A1DC3" w:rsidP="005A1DC3">
      <w:pPr>
        <w:pStyle w:val="B10"/>
      </w:pPr>
      <w:r>
        <w:t>g)</w:t>
      </w:r>
      <w:r>
        <w:tab/>
        <w:t>The ME simulator shall send a SELECT command to the U</w:t>
      </w:r>
      <w:r>
        <w:rPr>
          <w:rFonts w:hint="eastAsia"/>
        </w:rPr>
        <w:t>ICC</w:t>
      </w:r>
      <w:r>
        <w:t xml:space="preserve"> to select </w:t>
      </w:r>
      <w:r>
        <w:rPr>
          <w:rFonts w:hint="eastAsia"/>
        </w:rPr>
        <w:t>the MF.</w:t>
      </w:r>
    </w:p>
    <w:p w14:paraId="3FDC7756" w14:textId="77777777" w:rsidR="005A1DC3" w:rsidRDefault="005A1DC3" w:rsidP="005A1DC3">
      <w:pPr>
        <w:pStyle w:val="B10"/>
      </w:pPr>
      <w:r>
        <w:t>h)</w:t>
      </w:r>
      <w:r>
        <w:tab/>
        <w:t xml:space="preserve">The ME simulator shall send a </w:t>
      </w:r>
      <w:r w:rsidRPr="005C25AA">
        <w:t>GET IDENTITY</w:t>
      </w:r>
      <w:r>
        <w:t xml:space="preserve"> command to the UICC.</w:t>
      </w:r>
    </w:p>
    <w:p w14:paraId="07DAE919" w14:textId="77777777" w:rsidR="005A1DC3" w:rsidRDefault="005A1DC3" w:rsidP="005A1DC3">
      <w:pPr>
        <w:pStyle w:val="B2"/>
      </w:pPr>
      <w:r>
        <w:rPr>
          <w:i/>
        </w:rPr>
        <w:t>The command</w:t>
      </w:r>
      <w:r>
        <w:rPr>
          <w:rFonts w:hint="eastAsia"/>
          <w:i/>
        </w:rPr>
        <w:t xml:space="preserve"> shall be aborted [CR</w:t>
      </w:r>
      <w:r>
        <w:rPr>
          <w:rFonts w:hint="eastAsia"/>
          <w:i/>
          <w:lang w:eastAsia="zh-CN"/>
        </w:rPr>
        <w:t>2</w:t>
      </w:r>
      <w:r>
        <w:rPr>
          <w:rFonts w:hint="eastAsia"/>
          <w:i/>
        </w:rPr>
        <w:t>].</w:t>
      </w:r>
    </w:p>
    <w:p w14:paraId="742D292A" w14:textId="77777777" w:rsidR="005A1DC3" w:rsidRDefault="005A1DC3" w:rsidP="005A1DC3">
      <w:pPr>
        <w:pStyle w:val="B10"/>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03911C3C" w14:textId="77777777" w:rsidR="005A1DC3" w:rsidRDefault="005A1DC3" w:rsidP="005A1DC3">
      <w:pPr>
        <w:pStyle w:val="B10"/>
      </w:pPr>
      <w:r>
        <w:t>j)</w:t>
      </w:r>
      <w:r>
        <w:tab/>
        <w:t xml:space="preserve">The ME simulator shall send a </w:t>
      </w:r>
      <w:r w:rsidRPr="005C25AA">
        <w:t>GET IDENTITY</w:t>
      </w:r>
      <w:r>
        <w:t xml:space="preserve"> command to the UICC with </w:t>
      </w:r>
      <w:r>
        <w:rPr>
          <w:rFonts w:hint="eastAsia"/>
        </w:rPr>
        <w:t>correct data.</w:t>
      </w:r>
    </w:p>
    <w:p w14:paraId="70F4D387"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7B63E8E9" w14:textId="77777777" w:rsidR="005A1DC3" w:rsidRDefault="005A1DC3" w:rsidP="005A1DC3">
      <w:pPr>
        <w:pStyle w:val="B10"/>
      </w:pPr>
      <w:r>
        <w:t>k)</w:t>
      </w:r>
      <w:r>
        <w:tab/>
        <w:t xml:space="preserve">The ME simulator shall send a </w:t>
      </w:r>
      <w:r w:rsidRPr="005C25AA">
        <w:t>GET IDENTITY</w:t>
      </w:r>
      <w:r>
        <w:t xml:space="preserve"> command to the UICC with </w:t>
      </w:r>
      <w:r>
        <w:rPr>
          <w:rFonts w:hint="eastAsia"/>
        </w:rPr>
        <w:t>correct data.</w:t>
      </w:r>
    </w:p>
    <w:p w14:paraId="42EB310C"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3C583AF" w14:textId="77777777" w:rsidR="005A1DC3" w:rsidRPr="005A1DC3" w:rsidRDefault="005A1DC3" w:rsidP="005A1DC3">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5B59A0BF"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3</w:t>
      </w:r>
    </w:p>
    <w:p w14:paraId="1878A6DE" w14:textId="77777777"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67A64034" w14:textId="77777777" w:rsidR="00322BB6"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 xml:space="preserve">he home network public key is </w:t>
      </w:r>
      <w:r w:rsidR="005A1DC3">
        <w:rPr>
          <w:rFonts w:hint="eastAsia"/>
          <w:lang w:eastAsia="zh-CN"/>
        </w:rPr>
        <w:t xml:space="preserve">not </w:t>
      </w:r>
      <w:r w:rsidR="005A1DC3">
        <w:t>provisioned</w:t>
      </w:r>
      <w:r w:rsidR="005A1DC3" w:rsidRPr="005A1DC3">
        <w:rPr>
          <w:rFonts w:hint="eastAsia"/>
          <w:lang w:eastAsia="zh-CN"/>
        </w:rPr>
        <w:t xml:space="preserve">, or null-scheme </w:t>
      </w:r>
      <w:r w:rsidR="005A1DC3">
        <w:t xml:space="preserve">is configured to be used </w:t>
      </w:r>
      <w:r w:rsidR="005A1DC3" w:rsidRPr="005A1DC3">
        <w:rPr>
          <w:rFonts w:hint="eastAsia"/>
          <w:lang w:eastAsia="zh-CN"/>
        </w:rPr>
        <w:t>in the USIM</w:t>
      </w:r>
      <w:r w:rsidR="005A1DC3">
        <w:rPr>
          <w:rFonts w:hint="eastAsia"/>
          <w:lang w:eastAsia="zh-CN"/>
        </w:rPr>
        <w:t>.</w:t>
      </w:r>
    </w:p>
    <w:p w14:paraId="6FF9F583" w14:textId="77777777" w:rsidR="00322BB6" w:rsidRDefault="00322BB6" w:rsidP="005A1DC3">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634C8EA2"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3</w:t>
      </w:r>
    </w:p>
    <w:p w14:paraId="0B08DA5C"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6DADB869"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3C888ECD" w14:textId="77777777"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14:paraId="5DDB35A6" w14:textId="77777777"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3DA5FFB7"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244FE43A"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7F34942"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B4E27B1"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0558C6A"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CF8938E"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5741684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034A66C1"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5854B05C"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43FEA6BF"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4FB864"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5C61A759" w14:textId="77777777" w:rsidR="00322BB6" w:rsidRPr="0050419B" w:rsidRDefault="00322BB6" w:rsidP="00322BB6">
      <w:pPr>
        <w:pStyle w:val="B2"/>
        <w:ind w:left="540" w:firstLine="27"/>
        <w:rPr>
          <w:lang w:eastAsia="zh-CN"/>
        </w:rPr>
      </w:pPr>
      <w:r>
        <w:rPr>
          <w:rFonts w:hint="eastAsia"/>
          <w:i/>
          <w:lang w:eastAsia="zh-CN"/>
        </w:rPr>
        <w:lastRenderedPageBreak/>
        <w:t>The data shall be the same with j)</w:t>
      </w:r>
      <w:r>
        <w:rPr>
          <w:i/>
        </w:rPr>
        <w:t xml:space="preserve"> [CR</w:t>
      </w:r>
      <w:r>
        <w:rPr>
          <w:rFonts w:hint="eastAsia"/>
          <w:i/>
          <w:lang w:eastAsia="zh-CN"/>
        </w:rPr>
        <w:t>5</w:t>
      </w:r>
      <w:r>
        <w:rPr>
          <w:i/>
        </w:rPr>
        <w:t>]</w:t>
      </w:r>
      <w:r>
        <w:rPr>
          <w:rFonts w:hint="eastAsia"/>
          <w:i/>
          <w:lang w:eastAsia="zh-CN"/>
        </w:rPr>
        <w:t>.</w:t>
      </w:r>
    </w:p>
    <w:p w14:paraId="295DE510"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4</w:t>
      </w:r>
    </w:p>
    <w:p w14:paraId="12296797" w14:textId="77777777" w:rsidR="00322BB6" w:rsidRDefault="00322BB6" w:rsidP="00322BB6">
      <w:pPr>
        <w:pStyle w:val="B10"/>
        <w:rPr>
          <w:lang w:eastAsia="zh-CN"/>
        </w:rPr>
      </w:pPr>
      <w:r>
        <w:t>1)</w:t>
      </w:r>
      <w:r w:rsidR="005A1DC3">
        <w:rPr>
          <w:lang w:eastAsia="zh-CN"/>
        </w:rPr>
        <w:tab/>
      </w:r>
      <w:r w:rsidR="005A1DC3">
        <w:t xml:space="preserve">Service n°124 </w:t>
      </w:r>
      <w:r w:rsidR="005A1DC3">
        <w:rPr>
          <w:rFonts w:hint="eastAsia"/>
          <w:lang w:eastAsia="zh-CN"/>
        </w:rPr>
        <w:t>is</w:t>
      </w:r>
      <w:r w:rsidR="005A1DC3">
        <w:t xml:space="preserve"> </w:t>
      </w:r>
      <w:r w:rsidR="005A1DC3" w:rsidRPr="005A1DC3">
        <w:rPr>
          <w:rFonts w:hint="eastAsia"/>
          <w:lang w:eastAsia="zh-CN"/>
        </w:rPr>
        <w:t xml:space="preserve">not </w:t>
      </w:r>
      <w:r w:rsidR="005A1DC3">
        <w:t>"available"</w:t>
      </w:r>
      <w:r w:rsidR="005A1DC3">
        <w:rPr>
          <w:rFonts w:hint="eastAsia"/>
          <w:lang w:eastAsia="zh-CN"/>
        </w:rPr>
        <w:t xml:space="preserve"> in the USIM, or </w:t>
      </w:r>
      <w:r w:rsidR="005A1DC3">
        <w:t>Service n°124 is "available", and Service n°125 is not "available"</w:t>
      </w:r>
      <w:r w:rsidR="005A1DC3">
        <w:rPr>
          <w:rFonts w:hint="eastAsia"/>
          <w:lang w:eastAsia="zh-CN"/>
        </w:rPr>
        <w:t xml:space="preserve"> in the USIM.</w:t>
      </w:r>
    </w:p>
    <w:p w14:paraId="5977B7FD" w14:textId="77777777" w:rsidR="00322BB6" w:rsidRDefault="00322BB6" w:rsidP="00322BB6">
      <w:pPr>
        <w:pStyle w:val="B10"/>
        <w:rPr>
          <w:lang w:eastAsia="zh-CN"/>
        </w:rPr>
      </w:pPr>
      <w:r>
        <w:rPr>
          <w:rFonts w:hint="eastAsia"/>
          <w:lang w:eastAsia="zh-CN"/>
        </w:rPr>
        <w:t>2</w:t>
      </w:r>
      <w:r>
        <w:t>)</w:t>
      </w:r>
      <w:r w:rsidR="005A1DC3">
        <w:rPr>
          <w:lang w:eastAsia="zh-CN"/>
        </w:rPr>
        <w:tab/>
      </w:r>
      <w:r>
        <w:rPr>
          <w:rFonts w:hint="eastAsia"/>
          <w:lang w:eastAsia="zh-CN"/>
        </w:rPr>
        <w:t>T</w:t>
      </w:r>
      <w:r>
        <w:t>he home network public key is provisioned in the USIM</w:t>
      </w:r>
      <w:r>
        <w:rPr>
          <w:rFonts w:hint="eastAsia"/>
          <w:lang w:eastAsia="zh-CN"/>
        </w:rPr>
        <w:t>.</w:t>
      </w:r>
    </w:p>
    <w:p w14:paraId="60DA3E39" w14:textId="77777777" w:rsidR="00322BB6" w:rsidRDefault="00322BB6" w:rsidP="00322BB6">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2F91FE54"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4</w:t>
      </w:r>
    </w:p>
    <w:p w14:paraId="0ED6AC64"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5CA043EE"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624EE64" w14:textId="77777777" w:rsidR="006527B3" w:rsidRDefault="006527B3" w:rsidP="006527B3">
      <w:pPr>
        <w:pStyle w:val="B10"/>
      </w:pPr>
      <w:r>
        <w:t>c)</w:t>
      </w:r>
      <w:r>
        <w:tab/>
        <w:t>The ME simulator shall send a</w:t>
      </w:r>
      <w:r w:rsidRPr="005C25AA">
        <w:t xml:space="preserve"> GET IDENTITY</w:t>
      </w:r>
      <w:r>
        <w:t xml:space="preserve"> command to the U</w:t>
      </w:r>
      <w:r>
        <w:rPr>
          <w:rFonts w:hint="eastAsia"/>
        </w:rPr>
        <w:t>ICC.</w:t>
      </w:r>
    </w:p>
    <w:p w14:paraId="11DA5F5A" w14:textId="77777777" w:rsidR="006527B3" w:rsidRDefault="006527B3" w:rsidP="006527B3">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188BE31" w14:textId="77777777" w:rsidR="006527B3" w:rsidRDefault="006527B3" w:rsidP="006527B3">
      <w:pPr>
        <w:pStyle w:val="B10"/>
      </w:pPr>
      <w:r>
        <w:t>d)</w:t>
      </w:r>
      <w:r>
        <w:tab/>
        <w:t>The ME simulator shall reset the U</w:t>
      </w:r>
      <w:r>
        <w:rPr>
          <w:rFonts w:hint="eastAsia"/>
        </w:rPr>
        <w:t>ICC</w:t>
      </w:r>
      <w:r>
        <w:t>.</w:t>
      </w:r>
    </w:p>
    <w:p w14:paraId="37C6D8B2"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273F296"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152E611A"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2F4FD88B"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5332BE2"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3727395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76CFC04E"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115A4A" w14:textId="77777777" w:rsidR="00322BB6" w:rsidRDefault="00322BB6" w:rsidP="00322BB6">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03C1765E" w14:textId="77777777" w:rsidR="00322BB6" w:rsidRDefault="00322BB6" w:rsidP="00322BB6">
      <w:pPr>
        <w:pStyle w:val="Heading2"/>
      </w:pPr>
      <w:bookmarkStart w:id="326" w:name="_Toc11051547"/>
      <w:bookmarkStart w:id="327" w:name="_Toc44962351"/>
      <w:bookmarkStart w:id="328" w:name="_Toc51832244"/>
      <w:bookmarkStart w:id="329" w:name="_Toc199329965"/>
      <w:r>
        <w:rPr>
          <w:rFonts w:hint="eastAsia"/>
        </w:rPr>
        <w:t>7.4</w:t>
      </w:r>
      <w:r>
        <w:rPr>
          <w:rFonts w:hint="eastAsia"/>
        </w:rPr>
        <w:tab/>
      </w:r>
      <w:r>
        <w:t>Void</w:t>
      </w:r>
      <w:bookmarkEnd w:id="326"/>
      <w:bookmarkEnd w:id="327"/>
      <w:bookmarkEnd w:id="328"/>
      <w:bookmarkEnd w:id="329"/>
    </w:p>
    <w:p w14:paraId="2FE6B171" w14:textId="77777777" w:rsidR="00322BB6" w:rsidRDefault="00322BB6" w:rsidP="00322BB6">
      <w:pPr>
        <w:pStyle w:val="Heading1"/>
      </w:pPr>
      <w:bookmarkStart w:id="330" w:name="_Toc11051548"/>
      <w:bookmarkStart w:id="331" w:name="_Toc44962352"/>
      <w:bookmarkStart w:id="332" w:name="_Toc51832245"/>
      <w:bookmarkStart w:id="333" w:name="_Toc199329966"/>
      <w:r>
        <w:t>8</w:t>
      </w:r>
      <w:r>
        <w:tab/>
        <w:t xml:space="preserve">Test </w:t>
      </w:r>
      <w:r>
        <w:rPr>
          <w:rFonts w:hint="eastAsia"/>
        </w:rPr>
        <w:t>Procedure</w:t>
      </w:r>
      <w:r>
        <w:t xml:space="preserve"> </w:t>
      </w:r>
      <w:r>
        <w:rPr>
          <w:rFonts w:hint="eastAsia"/>
        </w:rPr>
        <w:t>(31.10</w:t>
      </w:r>
      <w:r>
        <w:t>1</w:t>
      </w:r>
      <w:r>
        <w:rPr>
          <w:rFonts w:hint="eastAsia"/>
        </w:rPr>
        <w:t>)</w:t>
      </w:r>
      <w:bookmarkEnd w:id="330"/>
      <w:bookmarkEnd w:id="331"/>
      <w:bookmarkEnd w:id="332"/>
      <w:bookmarkEnd w:id="333"/>
    </w:p>
    <w:p w14:paraId="403205DB" w14:textId="77777777" w:rsidR="00322BB6" w:rsidRDefault="00322BB6" w:rsidP="00322BB6">
      <w:r>
        <w:rPr>
          <w:rFonts w:hint="eastAsia"/>
        </w:rPr>
        <w:t>This clause details each of the tests in each of the test groups within the Test Group T</w:t>
      </w:r>
      <w:r w:rsidR="007404A6">
        <w:t>s </w:t>
      </w:r>
      <w:r>
        <w:rPr>
          <w:rFonts w:hint="eastAsia"/>
        </w:rPr>
        <w:t>31.10</w:t>
      </w:r>
      <w:r>
        <w:t>1</w:t>
      </w:r>
      <w:r w:rsidR="007404A6">
        <w:t> [2]</w:t>
      </w:r>
      <w:r>
        <w:rPr>
          <w:rFonts w:hint="eastAsia"/>
        </w:rPr>
        <w:t xml:space="preserve">. This test suite allows testing of the IUT against </w:t>
      </w:r>
      <w:r>
        <w:t>the</w:t>
      </w:r>
      <w:r>
        <w:rPr>
          <w:rFonts w:hint="eastAsia"/>
        </w:rPr>
        <w:t xml:space="preserve"> base specification with respect to:</w:t>
      </w:r>
    </w:p>
    <w:p w14:paraId="5A17792D" w14:textId="77777777" w:rsidR="00322BB6" w:rsidRDefault="00322BB6" w:rsidP="00322BB6">
      <w:r>
        <w:rPr>
          <w:rFonts w:hint="eastAsia"/>
        </w:rPr>
        <w:tab/>
        <w:t>-</w:t>
      </w:r>
      <w:r>
        <w:rPr>
          <w:rFonts w:hint="eastAsia"/>
        </w:rPr>
        <w:tab/>
      </w:r>
      <w:r>
        <w:t>General 3GPP platform requirements</w:t>
      </w:r>
    </w:p>
    <w:p w14:paraId="51908C49" w14:textId="77777777" w:rsidR="00322BB6" w:rsidRDefault="00322BB6" w:rsidP="00322BB6">
      <w:r>
        <w:rPr>
          <w:rFonts w:hint="eastAsia"/>
        </w:rPr>
        <w:tab/>
        <w:t>-</w:t>
      </w:r>
      <w:r>
        <w:rPr>
          <w:rFonts w:hint="eastAsia"/>
        </w:rPr>
        <w:tab/>
      </w:r>
      <w:r>
        <w:t>Physical and logical characteristics</w:t>
      </w:r>
    </w:p>
    <w:p w14:paraId="3162BDAA" w14:textId="77777777" w:rsidR="00322BB6" w:rsidRDefault="00322BB6" w:rsidP="00322BB6">
      <w:r>
        <w:rPr>
          <w:rFonts w:hint="eastAsia"/>
        </w:rPr>
        <w:tab/>
        <w:t>-</w:t>
      </w:r>
      <w:r>
        <w:rPr>
          <w:rFonts w:hint="eastAsia"/>
        </w:rPr>
        <w:tab/>
      </w:r>
      <w:r>
        <w:t>User verification and file access conditions</w:t>
      </w:r>
    </w:p>
    <w:p w14:paraId="3412E0E0" w14:textId="77777777" w:rsidR="00322BB6" w:rsidRDefault="00322BB6" w:rsidP="00322BB6">
      <w:r>
        <w:rPr>
          <w:rFonts w:hint="eastAsia"/>
        </w:rPr>
        <w:tab/>
        <w:t>-</w:t>
      </w:r>
      <w:r>
        <w:rPr>
          <w:rFonts w:hint="eastAsia"/>
        </w:rPr>
        <w:tab/>
      </w:r>
      <w:r>
        <w:t>Files.</w:t>
      </w:r>
    </w:p>
    <w:p w14:paraId="5349BB1B" w14:textId="77777777" w:rsidR="00322BB6" w:rsidRDefault="00322BB6" w:rsidP="00322BB6">
      <w:pPr>
        <w:pStyle w:val="Heading2"/>
      </w:pPr>
      <w:bookmarkStart w:id="334" w:name="_Toc11051549"/>
      <w:bookmarkStart w:id="335" w:name="_Toc44962353"/>
      <w:bookmarkStart w:id="336" w:name="_Toc51832246"/>
      <w:bookmarkStart w:id="337" w:name="_Toc199329967"/>
      <w:r>
        <w:rPr>
          <w:lang w:val="en-US"/>
        </w:rPr>
        <w:lastRenderedPageBreak/>
        <w:t>8.1</w:t>
      </w:r>
      <w:r>
        <w:rPr>
          <w:lang w:val="en-US"/>
        </w:rPr>
        <w:tab/>
      </w:r>
      <w:r>
        <w:t>General 3GPP platform requirements</w:t>
      </w:r>
      <w:bookmarkEnd w:id="334"/>
      <w:bookmarkEnd w:id="335"/>
      <w:bookmarkEnd w:id="336"/>
      <w:bookmarkEnd w:id="337"/>
    </w:p>
    <w:p w14:paraId="4E9BCA75" w14:textId="77777777" w:rsidR="00322BB6" w:rsidRDefault="00322BB6" w:rsidP="00322BB6">
      <w:pPr>
        <w:pStyle w:val="Heading3"/>
      </w:pPr>
      <w:bookmarkStart w:id="338" w:name="_Toc11051550"/>
      <w:bookmarkStart w:id="339" w:name="_Toc44962354"/>
      <w:bookmarkStart w:id="340" w:name="_Toc51832247"/>
      <w:bookmarkStart w:id="341" w:name="_Toc199329968"/>
      <w:r>
        <w:rPr>
          <w:rFonts w:hint="eastAsia"/>
        </w:rPr>
        <w:t>8.1.1</w:t>
      </w:r>
      <w:r>
        <w:rPr>
          <w:rFonts w:hint="eastAsia"/>
        </w:rPr>
        <w:tab/>
      </w:r>
      <w:r>
        <w:t>GSM/USIM application interaction and restrictions</w:t>
      </w:r>
      <w:bookmarkEnd w:id="338"/>
      <w:bookmarkEnd w:id="339"/>
      <w:bookmarkEnd w:id="340"/>
      <w:bookmarkEnd w:id="341"/>
    </w:p>
    <w:p w14:paraId="49B2C791" w14:textId="77777777" w:rsidR="00322BB6" w:rsidRDefault="00322BB6" w:rsidP="00322BB6">
      <w:pPr>
        <w:pStyle w:val="Heading4"/>
      </w:pPr>
      <w:bookmarkStart w:id="342" w:name="_Toc11051551"/>
      <w:bookmarkStart w:id="343" w:name="_Toc44962355"/>
      <w:bookmarkStart w:id="344" w:name="_Toc51832248"/>
      <w:bookmarkStart w:id="345" w:name="_Toc199329969"/>
      <w:r>
        <w:rPr>
          <w:rFonts w:hint="eastAsia"/>
        </w:rPr>
        <w:t>8.1.1.1</w:t>
      </w:r>
      <w:r>
        <w:tab/>
        <w:t>Definition and applicability</w:t>
      </w:r>
      <w:bookmarkEnd w:id="342"/>
      <w:bookmarkEnd w:id="343"/>
      <w:bookmarkEnd w:id="344"/>
      <w:bookmarkEnd w:id="345"/>
    </w:p>
    <w:p w14:paraId="6A9ED014" w14:textId="77777777" w:rsidR="00322BB6" w:rsidRDefault="00322BB6" w:rsidP="00322BB6">
      <w:r>
        <w:t>See clause 3.5.3.</w:t>
      </w:r>
    </w:p>
    <w:p w14:paraId="69A17744" w14:textId="77777777" w:rsidR="00322BB6" w:rsidRDefault="00322BB6" w:rsidP="00322BB6">
      <w:pPr>
        <w:pStyle w:val="Heading4"/>
      </w:pPr>
      <w:bookmarkStart w:id="346" w:name="_Toc11051552"/>
      <w:bookmarkStart w:id="347" w:name="_Toc44962356"/>
      <w:bookmarkStart w:id="348" w:name="_Toc51832249"/>
      <w:bookmarkStart w:id="349" w:name="_Toc199329970"/>
      <w:r>
        <w:rPr>
          <w:rFonts w:hint="eastAsia"/>
        </w:rPr>
        <w:t>8.1.1.2</w:t>
      </w:r>
      <w:r>
        <w:tab/>
        <w:t>Conformance requirement</w:t>
      </w:r>
      <w:bookmarkEnd w:id="346"/>
      <w:bookmarkEnd w:id="347"/>
      <w:bookmarkEnd w:id="348"/>
      <w:bookmarkEnd w:id="349"/>
    </w:p>
    <w:p w14:paraId="72694A09"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14:paraId="4C605019" w14:textId="77777777" w:rsidTr="00225FD6">
        <w:trPr>
          <w:cantSplit/>
        </w:trPr>
        <w:tc>
          <w:tcPr>
            <w:tcW w:w="0" w:type="auto"/>
          </w:tcPr>
          <w:p w14:paraId="4C4A2F68" w14:textId="77777777" w:rsidR="00322BB6" w:rsidRDefault="00322BB6" w:rsidP="00225FD6">
            <w:pPr>
              <w:pStyle w:val="FP"/>
              <w:jc w:val="center"/>
            </w:pPr>
            <w:r>
              <w:rPr>
                <w:rFonts w:hint="eastAsia"/>
              </w:rPr>
              <w:t>CR1</w:t>
            </w:r>
          </w:p>
        </w:tc>
        <w:tc>
          <w:tcPr>
            <w:tcW w:w="0" w:type="auto"/>
          </w:tcPr>
          <w:p w14:paraId="55099799" w14:textId="77777777" w:rsidR="00322BB6" w:rsidRDefault="00322BB6" w:rsidP="00225FD6">
            <w:pPr>
              <w:pStyle w:val="FP"/>
            </w:pPr>
            <w:r>
              <w:t>Activation of a USIM session shall exclude the activation of a GSM session.</w:t>
            </w:r>
          </w:p>
        </w:tc>
        <w:tc>
          <w:tcPr>
            <w:tcW w:w="0" w:type="auto"/>
          </w:tcPr>
          <w:p w14:paraId="6C09BB38" w14:textId="77777777" w:rsidR="00322BB6" w:rsidRDefault="00322BB6" w:rsidP="00225FD6">
            <w:pPr>
              <w:pStyle w:val="FP"/>
              <w:jc w:val="center"/>
            </w:pPr>
            <w:r>
              <w:t>Rel-6 - …</w:t>
            </w:r>
          </w:p>
        </w:tc>
      </w:tr>
      <w:tr w:rsidR="00322BB6" w14:paraId="667B7539" w14:textId="77777777" w:rsidTr="00225FD6">
        <w:trPr>
          <w:cantSplit/>
        </w:trPr>
        <w:tc>
          <w:tcPr>
            <w:tcW w:w="0" w:type="auto"/>
          </w:tcPr>
          <w:p w14:paraId="25EDB98F" w14:textId="77777777" w:rsidR="00322BB6" w:rsidRDefault="00322BB6" w:rsidP="00225FD6">
            <w:pPr>
              <w:pStyle w:val="FP"/>
              <w:jc w:val="center"/>
            </w:pPr>
            <w:r>
              <w:rPr>
                <w:rFonts w:hint="eastAsia"/>
              </w:rPr>
              <w:t>CR2</w:t>
            </w:r>
          </w:p>
        </w:tc>
        <w:tc>
          <w:tcPr>
            <w:tcW w:w="0" w:type="auto"/>
          </w:tcPr>
          <w:p w14:paraId="2BF45AB3" w14:textId="77777777" w:rsidR="00322BB6" w:rsidRDefault="00322BB6" w:rsidP="00225FD6">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14:paraId="58483DE6" w14:textId="77777777" w:rsidR="00322BB6" w:rsidRDefault="00322BB6" w:rsidP="00225FD6">
            <w:pPr>
              <w:pStyle w:val="FP"/>
              <w:jc w:val="center"/>
            </w:pPr>
            <w:r>
              <w:t>Rel-6 - …</w:t>
            </w:r>
          </w:p>
        </w:tc>
      </w:tr>
      <w:tr w:rsidR="00322BB6" w14:paraId="2727D1B2" w14:textId="77777777" w:rsidTr="00225FD6">
        <w:trPr>
          <w:cantSplit/>
        </w:trPr>
        <w:tc>
          <w:tcPr>
            <w:tcW w:w="0" w:type="auto"/>
          </w:tcPr>
          <w:p w14:paraId="294CEF4A" w14:textId="77777777" w:rsidR="00322BB6" w:rsidRDefault="00322BB6" w:rsidP="00225FD6">
            <w:pPr>
              <w:pStyle w:val="FP"/>
              <w:jc w:val="center"/>
            </w:pPr>
            <w:r>
              <w:rPr>
                <w:rFonts w:hint="eastAsia"/>
              </w:rPr>
              <w:t>CR3</w:t>
            </w:r>
          </w:p>
        </w:tc>
        <w:tc>
          <w:tcPr>
            <w:tcW w:w="0" w:type="auto"/>
          </w:tcPr>
          <w:p w14:paraId="0784ACB9" w14:textId="77777777" w:rsidR="00322BB6" w:rsidRDefault="00322BB6" w:rsidP="00225FD6">
            <w:pPr>
              <w:pStyle w:val="FP"/>
            </w:pPr>
            <w:r>
              <w:rPr>
                <w:rFonts w:hint="eastAsia"/>
              </w:rPr>
              <w:t>A</w:t>
            </w:r>
            <w:r>
              <w:t>ctivation of a GSM session shall exclude the activation of a USIM session.</w:t>
            </w:r>
          </w:p>
        </w:tc>
        <w:tc>
          <w:tcPr>
            <w:tcW w:w="0" w:type="auto"/>
          </w:tcPr>
          <w:p w14:paraId="07E2E996" w14:textId="77777777" w:rsidR="00322BB6" w:rsidRDefault="00322BB6" w:rsidP="00225FD6">
            <w:pPr>
              <w:pStyle w:val="FP"/>
              <w:jc w:val="center"/>
            </w:pPr>
            <w:r>
              <w:t>Rel-6 - …</w:t>
            </w:r>
          </w:p>
        </w:tc>
      </w:tr>
    </w:tbl>
    <w:p w14:paraId="3DA467F7" w14:textId="77777777"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348EC">
        <w:t>clause</w:t>
      </w:r>
      <w:r>
        <w:t xml:space="preserve"> 4.1.</w:t>
      </w:r>
    </w:p>
    <w:p w14:paraId="67354173" w14:textId="77777777" w:rsidR="00322BB6" w:rsidRDefault="00322BB6" w:rsidP="00322BB6">
      <w:pPr>
        <w:pStyle w:val="Heading4"/>
      </w:pPr>
      <w:bookmarkStart w:id="350" w:name="_Toc11051553"/>
      <w:bookmarkStart w:id="351" w:name="_Toc44962357"/>
      <w:bookmarkStart w:id="352" w:name="_Toc51832250"/>
      <w:bookmarkStart w:id="353" w:name="_Toc199329971"/>
      <w:r>
        <w:rPr>
          <w:rFonts w:hint="eastAsia"/>
        </w:rPr>
        <w:t>8.1.1.3</w:t>
      </w:r>
      <w:r>
        <w:tab/>
        <w:t>Test purpose</w:t>
      </w:r>
      <w:bookmarkEnd w:id="350"/>
      <w:bookmarkEnd w:id="351"/>
      <w:bookmarkEnd w:id="352"/>
      <w:bookmarkEnd w:id="353"/>
    </w:p>
    <w:p w14:paraId="011CC700" w14:textId="77777777" w:rsidR="00322BB6" w:rsidRDefault="00322BB6" w:rsidP="00322BB6">
      <w:r>
        <w:t>To verify that the UICC conforms to the above requirements.</w:t>
      </w:r>
    </w:p>
    <w:p w14:paraId="480B05E5" w14:textId="77777777" w:rsidR="00322BB6" w:rsidRDefault="00322BB6" w:rsidP="00322BB6">
      <w:pPr>
        <w:pStyle w:val="NO"/>
      </w:pPr>
      <w:r>
        <w:rPr>
          <w:rFonts w:hint="eastAsia"/>
        </w:rPr>
        <w:t>NOTE:</w:t>
      </w:r>
      <w:r>
        <w:rPr>
          <w:rFonts w:hint="eastAsia"/>
        </w:rPr>
        <w:tab/>
        <w:t>CR3 is not tested as it is out of the scope of the present document.</w:t>
      </w:r>
    </w:p>
    <w:p w14:paraId="69EDF330" w14:textId="77777777" w:rsidR="00322BB6" w:rsidRDefault="00322BB6" w:rsidP="00322BB6">
      <w:pPr>
        <w:pStyle w:val="Heading4"/>
      </w:pPr>
      <w:bookmarkStart w:id="354" w:name="_Toc11051554"/>
      <w:bookmarkStart w:id="355" w:name="_Toc44962358"/>
      <w:bookmarkStart w:id="356" w:name="_Toc51832251"/>
      <w:bookmarkStart w:id="357" w:name="_Toc199329972"/>
      <w:r>
        <w:rPr>
          <w:rFonts w:hint="eastAsia"/>
        </w:rPr>
        <w:t>8.1.1.4</w:t>
      </w:r>
      <w:r>
        <w:tab/>
        <w:t>Method of test</w:t>
      </w:r>
      <w:bookmarkEnd w:id="354"/>
      <w:bookmarkEnd w:id="355"/>
      <w:bookmarkEnd w:id="356"/>
      <w:bookmarkEnd w:id="357"/>
    </w:p>
    <w:p w14:paraId="68976B4D" w14:textId="77777777" w:rsidR="00322BB6" w:rsidRPr="007404A6" w:rsidRDefault="00322BB6" w:rsidP="007404A6">
      <w:pPr>
        <w:rPr>
          <w:b/>
          <w:bCs/>
        </w:rPr>
      </w:pPr>
      <w:r w:rsidRPr="007404A6">
        <w:rPr>
          <w:b/>
          <w:bCs/>
        </w:rPr>
        <w:t>Initial conditions</w:t>
      </w:r>
    </w:p>
    <w:p w14:paraId="13FC5446" w14:textId="77777777" w:rsidR="00322BB6" w:rsidRDefault="00322BB6" w:rsidP="00322BB6">
      <w:pPr>
        <w:pStyle w:val="B10"/>
      </w:pPr>
      <w:r>
        <w:t>1)</w:t>
      </w:r>
      <w:r>
        <w:tab/>
        <w:t>The UICC shall be connected to a ME simulator.</w:t>
      </w:r>
    </w:p>
    <w:p w14:paraId="5239B91A" w14:textId="77777777" w:rsidR="00322BB6" w:rsidRPr="007404A6" w:rsidRDefault="00322BB6" w:rsidP="007404A6">
      <w:pPr>
        <w:rPr>
          <w:b/>
          <w:bCs/>
        </w:rPr>
      </w:pPr>
      <w:r w:rsidRPr="007404A6">
        <w:rPr>
          <w:b/>
          <w:bCs/>
        </w:rPr>
        <w:t>Test procedure 1</w:t>
      </w:r>
    </w:p>
    <w:p w14:paraId="0B7EF2B7" w14:textId="77777777" w:rsidR="00322BB6" w:rsidRDefault="00322BB6" w:rsidP="00322BB6">
      <w:pPr>
        <w:pStyle w:val="B10"/>
      </w:pPr>
      <w:r>
        <w:t>a)</w:t>
      </w:r>
      <w:r>
        <w:tab/>
        <w:t>The ME simulator shall reset the UICC.</w:t>
      </w:r>
    </w:p>
    <w:p w14:paraId="203208E9" w14:textId="77777777" w:rsidR="00322BB6" w:rsidRDefault="00322BB6" w:rsidP="00322BB6">
      <w:pPr>
        <w:pStyle w:val="B10"/>
      </w:pPr>
      <w:r>
        <w:t>b)</w:t>
      </w:r>
      <w:r>
        <w:tab/>
        <w:t>The ME simulator shall send a SELECT command to the UICC to select and activate USIM application</w:t>
      </w:r>
      <w:r>
        <w:rPr>
          <w:rFonts w:hint="eastAsia"/>
        </w:rPr>
        <w:t>.</w:t>
      </w:r>
    </w:p>
    <w:p w14:paraId="3A8C8F7D" w14:textId="77777777" w:rsidR="00322BB6" w:rsidRDefault="00322BB6" w:rsidP="00322BB6">
      <w:pPr>
        <w:pStyle w:val="B10"/>
      </w:pPr>
      <w:r>
        <w:t>c)</w:t>
      </w:r>
      <w:r>
        <w:tab/>
        <w:t>The ME simulator shall send a STATUS command with 'A0' as the class byte.</w:t>
      </w:r>
    </w:p>
    <w:p w14:paraId="3D6974C5" w14:textId="77777777" w:rsidR="00322BB6" w:rsidRDefault="00322BB6" w:rsidP="00322BB6">
      <w:pPr>
        <w:pStyle w:val="B2"/>
        <w:ind w:left="540" w:firstLine="27"/>
        <w:rPr>
          <w:i/>
        </w:rPr>
      </w:pPr>
      <w:r>
        <w:rPr>
          <w:i/>
        </w:rPr>
        <w:tab/>
        <w:t>The status condition returned by the UICC shall be SW1 = '6E', SW2 = '00' – class not supported [CR1, CR2].</w:t>
      </w:r>
    </w:p>
    <w:p w14:paraId="11B1728D" w14:textId="77777777" w:rsidR="00322BB6" w:rsidRDefault="00322BB6" w:rsidP="00322BB6">
      <w:pPr>
        <w:pStyle w:val="B10"/>
      </w:pPr>
      <w:r>
        <w:t>d)</w:t>
      </w:r>
      <w:r>
        <w:tab/>
        <w:t>The ME simulator shall send a STATUS command with '80' as the class byte.</w:t>
      </w:r>
    </w:p>
    <w:p w14:paraId="5F843B8D" w14:textId="77777777" w:rsidR="00322BB6" w:rsidRDefault="00322BB6" w:rsidP="00322BB6">
      <w:pPr>
        <w:pStyle w:val="B2"/>
        <w:ind w:left="540" w:firstLine="27"/>
      </w:pPr>
      <w:r>
        <w:rPr>
          <w:i/>
        </w:rPr>
        <w:tab/>
        <w:t>The status condition returned by the UICC shall be SW1 = '90', SW2 = '00' – normal ending of a command [CR1].</w:t>
      </w:r>
    </w:p>
    <w:p w14:paraId="6EED7021" w14:textId="77777777" w:rsidR="00322BB6" w:rsidRDefault="00322BB6" w:rsidP="00322BB6">
      <w:pPr>
        <w:pStyle w:val="Heading2"/>
      </w:pPr>
      <w:bookmarkStart w:id="358" w:name="_Toc11051555"/>
      <w:bookmarkStart w:id="359" w:name="_Toc44962359"/>
      <w:bookmarkStart w:id="360" w:name="_Toc51832252"/>
      <w:bookmarkStart w:id="361" w:name="_Toc199329973"/>
      <w:r>
        <w:t>8.2</w:t>
      </w:r>
      <w:r>
        <w:tab/>
        <w:t>Physical and logical characteristics</w:t>
      </w:r>
      <w:bookmarkEnd w:id="358"/>
      <w:bookmarkEnd w:id="359"/>
      <w:bookmarkEnd w:id="360"/>
      <w:bookmarkEnd w:id="361"/>
    </w:p>
    <w:p w14:paraId="25F38F03" w14:textId="77777777" w:rsidR="00322BB6" w:rsidRDefault="00322BB6" w:rsidP="00322BB6">
      <w:pPr>
        <w:pStyle w:val="Heading3"/>
      </w:pPr>
      <w:bookmarkStart w:id="362" w:name="_Toc11051556"/>
      <w:bookmarkStart w:id="363" w:name="_Toc44962360"/>
      <w:bookmarkStart w:id="364" w:name="_Toc51832253"/>
      <w:bookmarkStart w:id="365" w:name="_Toc199329974"/>
      <w:r>
        <w:t>8.2.1</w:t>
      </w:r>
      <w:r>
        <w:tab/>
        <w:t>Transmission speed</w:t>
      </w:r>
      <w:bookmarkEnd w:id="362"/>
      <w:bookmarkEnd w:id="363"/>
      <w:bookmarkEnd w:id="364"/>
      <w:bookmarkEnd w:id="365"/>
    </w:p>
    <w:p w14:paraId="0BC224A9" w14:textId="77777777" w:rsidR="00322BB6" w:rsidRDefault="00322BB6" w:rsidP="00322BB6">
      <w:pPr>
        <w:pStyle w:val="Heading4"/>
      </w:pPr>
      <w:bookmarkStart w:id="366" w:name="_Toc11051557"/>
      <w:bookmarkStart w:id="367" w:name="_Toc44962361"/>
      <w:bookmarkStart w:id="368" w:name="_Toc51832254"/>
      <w:bookmarkStart w:id="369" w:name="_Toc199329975"/>
      <w:r>
        <w:t>8.2.1</w:t>
      </w:r>
      <w:r>
        <w:rPr>
          <w:rFonts w:hint="eastAsia"/>
        </w:rPr>
        <w:t>.1</w:t>
      </w:r>
      <w:r>
        <w:tab/>
        <w:t>Definition and applicability</w:t>
      </w:r>
      <w:bookmarkEnd w:id="366"/>
      <w:bookmarkEnd w:id="367"/>
      <w:bookmarkEnd w:id="368"/>
      <w:bookmarkEnd w:id="369"/>
    </w:p>
    <w:p w14:paraId="32050E35" w14:textId="77777777" w:rsidR="00322BB6" w:rsidRDefault="00322BB6" w:rsidP="00322BB6">
      <w:r>
        <w:t>See clause 3.5.3.</w:t>
      </w:r>
    </w:p>
    <w:p w14:paraId="06FEE48B" w14:textId="77777777" w:rsidR="00322BB6" w:rsidRDefault="00322BB6" w:rsidP="00322BB6">
      <w:pPr>
        <w:pStyle w:val="Heading4"/>
      </w:pPr>
      <w:bookmarkStart w:id="370" w:name="_Toc11051558"/>
      <w:bookmarkStart w:id="371" w:name="_Toc44962362"/>
      <w:bookmarkStart w:id="372" w:name="_Toc51832255"/>
      <w:bookmarkStart w:id="373" w:name="_Toc199329976"/>
      <w:r>
        <w:t>8.2.1.2</w:t>
      </w:r>
      <w:r>
        <w:tab/>
        <w:t>Conformance requirement</w:t>
      </w:r>
      <w:bookmarkEnd w:id="370"/>
      <w:bookmarkEnd w:id="371"/>
      <w:bookmarkEnd w:id="372"/>
      <w:bookmarkEnd w:id="373"/>
    </w:p>
    <w:p w14:paraId="7B926170"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14:paraId="0B9667D0" w14:textId="77777777" w:rsidTr="00225FD6">
        <w:trPr>
          <w:cantSplit/>
        </w:trPr>
        <w:tc>
          <w:tcPr>
            <w:tcW w:w="0" w:type="auto"/>
          </w:tcPr>
          <w:p w14:paraId="39B107B0" w14:textId="77777777" w:rsidR="00322BB6" w:rsidRDefault="00322BB6" w:rsidP="00225FD6">
            <w:pPr>
              <w:pStyle w:val="FP"/>
              <w:jc w:val="center"/>
            </w:pPr>
            <w:r>
              <w:rPr>
                <w:rFonts w:hint="eastAsia"/>
              </w:rPr>
              <w:t>CR1</w:t>
            </w:r>
          </w:p>
        </w:tc>
        <w:tc>
          <w:tcPr>
            <w:tcW w:w="0" w:type="auto"/>
          </w:tcPr>
          <w:p w14:paraId="5780CA78" w14:textId="77777777" w:rsidR="00322BB6" w:rsidRDefault="00322BB6" w:rsidP="00225FD6">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14:paraId="02E44E24" w14:textId="77777777" w:rsidR="00322BB6" w:rsidRPr="0008118B" w:rsidRDefault="00322BB6" w:rsidP="00225FD6">
            <w:pPr>
              <w:pStyle w:val="FP"/>
              <w:jc w:val="center"/>
            </w:pPr>
            <w:r w:rsidRPr="0008118B">
              <w:t>Rel-6 - …</w:t>
            </w:r>
          </w:p>
        </w:tc>
      </w:tr>
    </w:tbl>
    <w:p w14:paraId="24195AE7" w14:textId="77777777" w:rsidR="00322BB6" w:rsidRDefault="00322BB6" w:rsidP="00322BB6">
      <w:r>
        <w:t xml:space="preserve">Reference: </w:t>
      </w:r>
      <w:r>
        <w:rPr>
          <w:rFonts w:hint="eastAsia"/>
        </w:rPr>
        <w:t>TS </w:t>
      </w:r>
      <w:r>
        <w:t>31.101</w:t>
      </w:r>
      <w:r w:rsidR="007404A6">
        <w:t> [2]</w:t>
      </w:r>
      <w:r>
        <w:t xml:space="preserve">, </w:t>
      </w:r>
      <w:r w:rsidR="000348EC">
        <w:t>clause</w:t>
      </w:r>
      <w:r>
        <w:t xml:space="preserve"> 5.1.</w:t>
      </w:r>
    </w:p>
    <w:p w14:paraId="7BC10D32" w14:textId="77777777" w:rsidR="00322BB6" w:rsidRDefault="00322BB6" w:rsidP="00322BB6">
      <w:pPr>
        <w:pStyle w:val="Heading4"/>
      </w:pPr>
      <w:bookmarkStart w:id="374" w:name="_Toc11051559"/>
      <w:bookmarkStart w:id="375" w:name="_Toc44962363"/>
      <w:bookmarkStart w:id="376" w:name="_Toc51832256"/>
      <w:bookmarkStart w:id="377" w:name="_Toc199329977"/>
      <w:r>
        <w:lastRenderedPageBreak/>
        <w:t>8.2.1</w:t>
      </w:r>
      <w:r>
        <w:rPr>
          <w:rFonts w:hint="eastAsia"/>
        </w:rPr>
        <w:t>.3</w:t>
      </w:r>
      <w:r>
        <w:tab/>
        <w:t>Test purpose</w:t>
      </w:r>
      <w:bookmarkEnd w:id="374"/>
      <w:bookmarkEnd w:id="375"/>
      <w:bookmarkEnd w:id="376"/>
      <w:bookmarkEnd w:id="377"/>
    </w:p>
    <w:p w14:paraId="38243E73" w14:textId="77777777" w:rsidR="00322BB6" w:rsidRDefault="00322BB6" w:rsidP="00322BB6">
      <w:r>
        <w:t xml:space="preserve">To verify that the </w:t>
      </w:r>
      <w:r>
        <w:rPr>
          <w:rFonts w:hint="eastAsia"/>
        </w:rPr>
        <w:t>UICC</w:t>
      </w:r>
      <w:r>
        <w:t xml:space="preserve"> conforms to the above requirements.</w:t>
      </w:r>
    </w:p>
    <w:p w14:paraId="617C86A2" w14:textId="77777777" w:rsidR="00322BB6" w:rsidRDefault="00322BB6" w:rsidP="00322BB6">
      <w:pPr>
        <w:pStyle w:val="Heading4"/>
      </w:pPr>
      <w:bookmarkStart w:id="378" w:name="_Toc11051560"/>
      <w:bookmarkStart w:id="379" w:name="_Toc44962364"/>
      <w:bookmarkStart w:id="380" w:name="_Toc51832257"/>
      <w:bookmarkStart w:id="381" w:name="_Toc199329978"/>
      <w:r>
        <w:t>8.2.1</w:t>
      </w:r>
      <w:r>
        <w:rPr>
          <w:rFonts w:hint="eastAsia"/>
        </w:rPr>
        <w:t>.4</w:t>
      </w:r>
      <w:r>
        <w:tab/>
        <w:t>Method of test</w:t>
      </w:r>
      <w:bookmarkEnd w:id="378"/>
      <w:bookmarkEnd w:id="379"/>
      <w:bookmarkEnd w:id="380"/>
      <w:bookmarkEnd w:id="381"/>
    </w:p>
    <w:p w14:paraId="0145F249" w14:textId="77777777" w:rsidR="00322BB6" w:rsidRPr="007404A6" w:rsidRDefault="00322BB6" w:rsidP="007404A6">
      <w:pPr>
        <w:rPr>
          <w:b/>
          <w:bCs/>
        </w:rPr>
      </w:pPr>
      <w:r w:rsidRPr="007404A6">
        <w:rPr>
          <w:b/>
          <w:bCs/>
        </w:rPr>
        <w:t>Initial conditions</w:t>
      </w:r>
    </w:p>
    <w:p w14:paraId="736C908A" w14:textId="77777777" w:rsidR="00322BB6" w:rsidRDefault="00322BB6" w:rsidP="00322BB6">
      <w:pPr>
        <w:pStyle w:val="B10"/>
      </w:pPr>
      <w:r>
        <w:t>1)</w:t>
      </w:r>
      <w:r>
        <w:tab/>
        <w:t>The UICC shall be connected to a ME simulator.</w:t>
      </w:r>
    </w:p>
    <w:p w14:paraId="26F1FCEA" w14:textId="77777777" w:rsidR="00322BB6" w:rsidRPr="007404A6" w:rsidRDefault="00322BB6" w:rsidP="007404A6">
      <w:pPr>
        <w:rPr>
          <w:b/>
          <w:bCs/>
        </w:rPr>
      </w:pPr>
      <w:r w:rsidRPr="007404A6">
        <w:rPr>
          <w:b/>
          <w:bCs/>
        </w:rPr>
        <w:t>Test Procedure 1</w:t>
      </w:r>
    </w:p>
    <w:p w14:paraId="2C8068E9" w14:textId="77777777" w:rsidR="00322BB6" w:rsidRDefault="00322BB6" w:rsidP="00322BB6">
      <w:pPr>
        <w:pStyle w:val="B10"/>
      </w:pPr>
      <w:r>
        <w:t>a)</w:t>
      </w:r>
      <w:r>
        <w:tab/>
        <w:t xml:space="preserve">The ME simulator shall cold reset the </w:t>
      </w:r>
      <w:r>
        <w:rPr>
          <w:rFonts w:hint="eastAsia"/>
        </w:rPr>
        <w:t>UICC</w:t>
      </w:r>
      <w:r>
        <w:t>.</w:t>
      </w:r>
    </w:p>
    <w:p w14:paraId="55458C8F"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682E2296"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4CF1D020"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73CA2A39"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2DC2BB4D" w14:textId="77777777" w:rsidR="00322BB6" w:rsidRPr="007404A6" w:rsidRDefault="00322BB6" w:rsidP="007404A6">
      <w:pPr>
        <w:rPr>
          <w:b/>
          <w:bCs/>
        </w:rPr>
      </w:pPr>
      <w:r w:rsidRPr="007404A6">
        <w:rPr>
          <w:b/>
          <w:bCs/>
        </w:rPr>
        <w:t>Test Procedure 2</w:t>
      </w:r>
    </w:p>
    <w:p w14:paraId="229856B6" w14:textId="77777777" w:rsidR="00322BB6" w:rsidRDefault="00322BB6" w:rsidP="00322BB6">
      <w:pPr>
        <w:pStyle w:val="B10"/>
      </w:pPr>
      <w:r>
        <w:t>a)</w:t>
      </w:r>
      <w:r>
        <w:tab/>
        <w:t xml:space="preserve">The ME simulator shall cold reset the </w:t>
      </w:r>
      <w:r>
        <w:rPr>
          <w:rFonts w:hint="eastAsia"/>
        </w:rPr>
        <w:t>UICC</w:t>
      </w:r>
      <w:r>
        <w:t>.</w:t>
      </w:r>
    </w:p>
    <w:p w14:paraId="49434082"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340EA480"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30C9A435"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42AD59B3"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0F56F6B5" w14:textId="77777777" w:rsidR="00322BB6" w:rsidRDefault="00322BB6" w:rsidP="00322BB6">
      <w:pPr>
        <w:pStyle w:val="Heading3"/>
      </w:pPr>
      <w:bookmarkStart w:id="382" w:name="_Toc11051561"/>
      <w:bookmarkStart w:id="383" w:name="_Toc44962365"/>
      <w:bookmarkStart w:id="384" w:name="_Toc51832258"/>
      <w:bookmarkStart w:id="385" w:name="_Toc199329979"/>
      <w:r>
        <w:rPr>
          <w:rFonts w:hint="eastAsia"/>
        </w:rPr>
        <w:t>8.2.2</w:t>
      </w:r>
      <w:r>
        <w:tab/>
      </w:r>
      <w:r>
        <w:rPr>
          <w:rFonts w:hint="eastAsia"/>
        </w:rPr>
        <w:t>Voltage classes</w:t>
      </w:r>
      <w:bookmarkEnd w:id="382"/>
      <w:bookmarkEnd w:id="383"/>
      <w:bookmarkEnd w:id="384"/>
      <w:bookmarkEnd w:id="385"/>
    </w:p>
    <w:p w14:paraId="16432698" w14:textId="77777777" w:rsidR="00322BB6" w:rsidRDefault="00322BB6" w:rsidP="00322BB6">
      <w:pPr>
        <w:pStyle w:val="Heading4"/>
      </w:pPr>
      <w:bookmarkStart w:id="386" w:name="_Toc11051562"/>
      <w:bookmarkStart w:id="387" w:name="_Toc44962366"/>
      <w:bookmarkStart w:id="388" w:name="_Toc51832259"/>
      <w:bookmarkStart w:id="389" w:name="_Toc199329980"/>
      <w:r>
        <w:rPr>
          <w:rFonts w:hint="eastAsia"/>
        </w:rPr>
        <w:t>8.2.2.</w:t>
      </w:r>
      <w:r>
        <w:t>1</w:t>
      </w:r>
      <w:r>
        <w:tab/>
        <w:t>Definition and applicability</w:t>
      </w:r>
      <w:bookmarkEnd w:id="386"/>
      <w:bookmarkEnd w:id="387"/>
      <w:bookmarkEnd w:id="388"/>
      <w:bookmarkEnd w:id="389"/>
    </w:p>
    <w:p w14:paraId="292C4879" w14:textId="77777777" w:rsidR="00322BB6" w:rsidRDefault="00322BB6" w:rsidP="00322BB6">
      <w:r>
        <w:t>See clause 3.5.3.</w:t>
      </w:r>
    </w:p>
    <w:p w14:paraId="22E506BA" w14:textId="77777777" w:rsidR="00322BB6" w:rsidRDefault="00322BB6" w:rsidP="00322BB6">
      <w:pPr>
        <w:pStyle w:val="Heading4"/>
      </w:pPr>
      <w:bookmarkStart w:id="390" w:name="_Toc11051563"/>
      <w:bookmarkStart w:id="391" w:name="_Toc44962367"/>
      <w:bookmarkStart w:id="392" w:name="_Toc51832260"/>
      <w:bookmarkStart w:id="393" w:name="_Toc199329981"/>
      <w:r>
        <w:rPr>
          <w:rFonts w:hint="eastAsia"/>
        </w:rPr>
        <w:t>8.2.2</w:t>
      </w:r>
      <w:r>
        <w:t>.2</w:t>
      </w:r>
      <w:r>
        <w:tab/>
        <w:t>Conformance requirement</w:t>
      </w:r>
      <w:bookmarkEnd w:id="390"/>
      <w:bookmarkEnd w:id="391"/>
      <w:bookmarkEnd w:id="392"/>
      <w:bookmarkEnd w:id="393"/>
    </w:p>
    <w:p w14:paraId="473FCCF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14:paraId="5772812A" w14:textId="77777777" w:rsidTr="00225FD6">
        <w:trPr>
          <w:cantSplit/>
        </w:trPr>
        <w:tc>
          <w:tcPr>
            <w:tcW w:w="0" w:type="auto"/>
          </w:tcPr>
          <w:p w14:paraId="75A6C677" w14:textId="77777777" w:rsidR="00322BB6" w:rsidRDefault="00322BB6" w:rsidP="00225FD6">
            <w:pPr>
              <w:pStyle w:val="FP"/>
              <w:jc w:val="center"/>
            </w:pPr>
            <w:r>
              <w:t>CR1</w:t>
            </w:r>
          </w:p>
        </w:tc>
        <w:tc>
          <w:tcPr>
            <w:tcW w:w="0" w:type="auto"/>
          </w:tcPr>
          <w:p w14:paraId="1A18BFEA" w14:textId="77777777" w:rsidR="00322BB6" w:rsidRDefault="00322BB6" w:rsidP="00225FD6">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14:paraId="42873113" w14:textId="77777777" w:rsidR="00322BB6" w:rsidRDefault="00322BB6" w:rsidP="00225FD6">
            <w:pPr>
              <w:pStyle w:val="FP"/>
              <w:jc w:val="center"/>
            </w:pPr>
            <w:r w:rsidRPr="0008118B">
              <w:t>Rel-6 - …</w:t>
            </w:r>
          </w:p>
        </w:tc>
      </w:tr>
      <w:tr w:rsidR="00322BB6" w14:paraId="3AE406D4" w14:textId="77777777" w:rsidTr="00225FD6">
        <w:trPr>
          <w:cantSplit/>
        </w:trPr>
        <w:tc>
          <w:tcPr>
            <w:tcW w:w="0" w:type="auto"/>
          </w:tcPr>
          <w:p w14:paraId="5ED20B3D" w14:textId="77777777" w:rsidR="00322BB6" w:rsidRDefault="00322BB6" w:rsidP="00225FD6">
            <w:pPr>
              <w:pStyle w:val="FP"/>
              <w:jc w:val="center"/>
            </w:pPr>
            <w:r>
              <w:t>CR2</w:t>
            </w:r>
          </w:p>
        </w:tc>
        <w:tc>
          <w:tcPr>
            <w:tcW w:w="0" w:type="auto"/>
          </w:tcPr>
          <w:p w14:paraId="3B05FAFA" w14:textId="77777777" w:rsidR="00322BB6" w:rsidRDefault="00322BB6" w:rsidP="00225FD6">
            <w:pPr>
              <w:pStyle w:val="FP"/>
            </w:pPr>
            <w:r>
              <w:rPr>
                <w:rFonts w:hint="eastAsia"/>
              </w:rPr>
              <w:t>If the UICC supports more than two classes, they shall all be consecutive, e.g. ABC.</w:t>
            </w:r>
          </w:p>
        </w:tc>
        <w:tc>
          <w:tcPr>
            <w:tcW w:w="0" w:type="auto"/>
          </w:tcPr>
          <w:p w14:paraId="6F7A1E29" w14:textId="77777777" w:rsidR="00322BB6" w:rsidRDefault="00322BB6" w:rsidP="00225FD6">
            <w:pPr>
              <w:pStyle w:val="FP"/>
              <w:jc w:val="center"/>
            </w:pPr>
            <w:r w:rsidRPr="0008118B">
              <w:t>Rel-6 - …</w:t>
            </w:r>
          </w:p>
        </w:tc>
      </w:tr>
    </w:tbl>
    <w:p w14:paraId="58E6B746"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5.2.</w:t>
      </w:r>
    </w:p>
    <w:p w14:paraId="2611E47A" w14:textId="77777777" w:rsidR="00322BB6" w:rsidRDefault="00322BB6" w:rsidP="00322BB6">
      <w:pPr>
        <w:pStyle w:val="Heading4"/>
      </w:pPr>
      <w:bookmarkStart w:id="394" w:name="_Toc11051564"/>
      <w:bookmarkStart w:id="395" w:name="_Toc44962368"/>
      <w:bookmarkStart w:id="396" w:name="_Toc51832261"/>
      <w:bookmarkStart w:id="397" w:name="_Toc199329982"/>
      <w:r>
        <w:rPr>
          <w:rFonts w:hint="eastAsia"/>
        </w:rPr>
        <w:t>8.2.2</w:t>
      </w:r>
      <w:r>
        <w:t>.3</w:t>
      </w:r>
      <w:r>
        <w:tab/>
        <w:t>Test purpose</w:t>
      </w:r>
      <w:bookmarkEnd w:id="394"/>
      <w:bookmarkEnd w:id="395"/>
      <w:bookmarkEnd w:id="396"/>
      <w:bookmarkEnd w:id="397"/>
    </w:p>
    <w:p w14:paraId="1776F351" w14:textId="77777777" w:rsidR="00322BB6" w:rsidRDefault="00322BB6" w:rsidP="00322BB6">
      <w:r>
        <w:t>To verify that the U</w:t>
      </w:r>
      <w:r>
        <w:rPr>
          <w:rFonts w:hint="eastAsia"/>
        </w:rPr>
        <w:t>ICC</w:t>
      </w:r>
      <w:r>
        <w:t xml:space="preserve"> conforms to the above requirements.</w:t>
      </w:r>
    </w:p>
    <w:p w14:paraId="4961197B" w14:textId="77777777" w:rsidR="00322BB6" w:rsidRDefault="00322BB6" w:rsidP="00322BB6">
      <w:pPr>
        <w:pStyle w:val="Heading4"/>
      </w:pPr>
      <w:bookmarkStart w:id="398" w:name="_Toc11051565"/>
      <w:bookmarkStart w:id="399" w:name="_Toc44962369"/>
      <w:bookmarkStart w:id="400" w:name="_Toc51832262"/>
      <w:bookmarkStart w:id="401" w:name="_Toc199329983"/>
      <w:r>
        <w:rPr>
          <w:rFonts w:hint="eastAsia"/>
        </w:rPr>
        <w:t>8.2.2</w:t>
      </w:r>
      <w:r>
        <w:t>.4</w:t>
      </w:r>
      <w:r>
        <w:tab/>
        <w:t>Method of test</w:t>
      </w:r>
      <w:bookmarkEnd w:id="398"/>
      <w:bookmarkEnd w:id="399"/>
      <w:bookmarkEnd w:id="400"/>
      <w:bookmarkEnd w:id="401"/>
    </w:p>
    <w:p w14:paraId="2D1B6039" w14:textId="77777777" w:rsidR="00322BB6" w:rsidRPr="007404A6" w:rsidRDefault="00322BB6" w:rsidP="007404A6">
      <w:pPr>
        <w:rPr>
          <w:b/>
          <w:bCs/>
        </w:rPr>
      </w:pPr>
      <w:r w:rsidRPr="007404A6">
        <w:rPr>
          <w:b/>
          <w:bCs/>
        </w:rPr>
        <w:t>Initial conditions</w:t>
      </w:r>
    </w:p>
    <w:p w14:paraId="0E472AB3" w14:textId="77777777" w:rsidR="00322BB6" w:rsidRDefault="00322BB6" w:rsidP="00322BB6">
      <w:pPr>
        <w:pStyle w:val="B10"/>
      </w:pPr>
      <w:r>
        <w:t>1)</w:t>
      </w:r>
      <w:r>
        <w:tab/>
        <w:t>The UICC shall be connected to a ME simulator.</w:t>
      </w:r>
    </w:p>
    <w:p w14:paraId="432405BD" w14:textId="77777777" w:rsidR="00C67207" w:rsidRPr="007404A6" w:rsidRDefault="00C67207" w:rsidP="00C67207">
      <w:pPr>
        <w:rPr>
          <w:b/>
          <w:bCs/>
        </w:rPr>
      </w:pPr>
      <w:bookmarkStart w:id="402" w:name="_Toc11051566"/>
      <w:bookmarkStart w:id="403" w:name="_Toc44962370"/>
      <w:bookmarkStart w:id="404" w:name="_Toc51832263"/>
      <w:r w:rsidRPr="007404A6">
        <w:rPr>
          <w:b/>
          <w:bCs/>
        </w:rPr>
        <w:t>Test procedure 1</w:t>
      </w:r>
    </w:p>
    <w:p w14:paraId="57FD0DE8" w14:textId="77777777" w:rsidR="00C67207" w:rsidRDefault="00C67207" w:rsidP="00C67207">
      <w:pPr>
        <w:pStyle w:val="B10"/>
      </w:pPr>
      <w:r>
        <w:t>a)</w:t>
      </w:r>
      <w:r>
        <w:tab/>
        <w:t xml:space="preserve">The ME simulator shall reset the </w:t>
      </w:r>
      <w:r>
        <w:rPr>
          <w:rFonts w:hint="eastAsia"/>
        </w:rPr>
        <w:t>UICC</w:t>
      </w:r>
      <w:r>
        <w:t>.</w:t>
      </w:r>
    </w:p>
    <w:p w14:paraId="220B6CDA" w14:textId="77777777" w:rsidR="00C67207" w:rsidRDefault="00C67207" w:rsidP="00C67207">
      <w:pPr>
        <w:pStyle w:val="B2"/>
        <w:ind w:left="540" w:firstLine="27"/>
        <w:rPr>
          <w:i/>
        </w:rPr>
      </w:pPr>
      <w:r>
        <w:rPr>
          <w:i/>
        </w:rPr>
        <w:tab/>
        <w:t xml:space="preserve">The </w:t>
      </w:r>
      <w:r>
        <w:rPr>
          <w:rFonts w:hint="eastAsia"/>
          <w:i/>
        </w:rPr>
        <w:t>UICC</w:t>
      </w:r>
      <w:r>
        <w:rPr>
          <w:i/>
        </w:rPr>
        <w:t xml:space="preserve"> shall send the ATR sequence.</w:t>
      </w:r>
    </w:p>
    <w:p w14:paraId="2B5BAC6E" w14:textId="6610C904" w:rsidR="00C67207" w:rsidRDefault="00C67207" w:rsidP="00C67207">
      <w:pPr>
        <w:pStyle w:val="B2"/>
        <w:ind w:left="540" w:firstLine="27"/>
        <w:rPr>
          <w:i/>
        </w:rPr>
      </w:pPr>
      <w:r>
        <w:rPr>
          <w:i/>
        </w:rPr>
        <w:lastRenderedPageBreak/>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r>
        <w:rPr>
          <w:i/>
        </w:rPr>
        <w:t>i)</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r>
        <w:rPr>
          <w:i/>
        </w:rPr>
        <w:t>i </w:t>
      </w:r>
      <w:r>
        <w:rPr>
          <w:rFonts w:hint="eastAsia"/>
          <w:i/>
        </w:rPr>
        <w:t>&gt;</w:t>
      </w:r>
      <w:r>
        <w:rPr>
          <w:i/>
        </w:rPr>
        <w:t> </w:t>
      </w:r>
      <w:r>
        <w:rPr>
          <w:rFonts w:hint="eastAsia"/>
          <w:i/>
        </w:rPr>
        <w:t xml:space="preserve">2) shall exist and </w:t>
      </w:r>
      <w:r>
        <w:rPr>
          <w:i/>
        </w:rPr>
        <w:t xml:space="preserve">indicate </w:t>
      </w:r>
      <w:r>
        <w:rPr>
          <w:rFonts w:hint="eastAsia"/>
          <w:i/>
        </w:rPr>
        <w:t>one of the following values:</w:t>
      </w:r>
    </w:p>
    <w:p w14:paraId="76F2CB81" w14:textId="77777777" w:rsidR="00C67207" w:rsidRPr="00FC74A1" w:rsidRDefault="00C67207" w:rsidP="00C67207">
      <w:pPr>
        <w:pStyle w:val="B2"/>
        <w:ind w:left="256" w:firstLine="284"/>
        <w:rPr>
          <w:i/>
        </w:rPr>
      </w:pPr>
      <w:r w:rsidRPr="00FC74A1">
        <w:rPr>
          <w:i/>
        </w:rPr>
        <w:t>-</w:t>
      </w:r>
      <w:r w:rsidRPr="00FC74A1">
        <w:rPr>
          <w:i/>
        </w:rPr>
        <w:tab/>
        <w:t>'</w:t>
      </w:r>
      <w:r w:rsidRPr="00FC74A1">
        <w:rPr>
          <w:rFonts w:hint="eastAsia"/>
          <w:i/>
        </w:rPr>
        <w:t>03</w:t>
      </w:r>
      <w:r w:rsidRPr="00FC74A1">
        <w:rPr>
          <w:i/>
        </w:rPr>
        <w:t>'</w:t>
      </w:r>
      <w:r w:rsidRPr="00FC74A1">
        <w:rPr>
          <w:rFonts w:hint="eastAsia"/>
          <w:i/>
        </w:rPr>
        <w:t xml:space="preserve">, </w:t>
      </w:r>
      <w:r w:rsidRPr="00FC74A1">
        <w:rPr>
          <w:i/>
        </w:rPr>
        <w:t>'</w:t>
      </w:r>
      <w:r w:rsidRPr="00FC74A1">
        <w:rPr>
          <w:rFonts w:hint="eastAsia"/>
          <w:i/>
        </w:rPr>
        <w:t>06</w:t>
      </w:r>
      <w:r w:rsidRPr="00FC74A1">
        <w:rPr>
          <w:i/>
        </w:rPr>
        <w:t>'</w:t>
      </w:r>
      <w:r w:rsidRPr="00FC74A1">
        <w:rPr>
          <w:rFonts w:hint="eastAsia"/>
          <w:i/>
        </w:rPr>
        <w:t xml:space="preserve">, </w:t>
      </w:r>
      <w:r w:rsidRPr="00FC74A1">
        <w:rPr>
          <w:i/>
        </w:rPr>
        <w:t>'</w:t>
      </w:r>
      <w:r w:rsidRPr="00FC74A1">
        <w:rPr>
          <w:rFonts w:hint="eastAsia"/>
          <w:i/>
        </w:rPr>
        <w:t>07</w:t>
      </w:r>
      <w:r w:rsidRPr="00FC74A1">
        <w:rPr>
          <w:i/>
        </w:rPr>
        <w:t>'</w:t>
      </w:r>
      <w:r w:rsidRPr="00FC74A1">
        <w:rPr>
          <w:rFonts w:hint="eastAsia"/>
          <w:i/>
        </w:rPr>
        <w:t xml:space="preserve"> [CR1, CR2].</w:t>
      </w:r>
    </w:p>
    <w:p w14:paraId="3485EEAC" w14:textId="77777777" w:rsidR="00322BB6" w:rsidRDefault="00322BB6" w:rsidP="00322BB6">
      <w:pPr>
        <w:pStyle w:val="Heading3"/>
      </w:pPr>
      <w:bookmarkStart w:id="405" w:name="_Toc199329984"/>
      <w:r>
        <w:rPr>
          <w:rFonts w:hint="eastAsia"/>
        </w:rPr>
        <w:t>8.2.3</w:t>
      </w:r>
      <w:r>
        <w:tab/>
        <w:t>File Control Parameters (FCP)</w:t>
      </w:r>
      <w:bookmarkEnd w:id="402"/>
      <w:bookmarkEnd w:id="403"/>
      <w:bookmarkEnd w:id="404"/>
      <w:bookmarkEnd w:id="405"/>
    </w:p>
    <w:p w14:paraId="11220671" w14:textId="77777777" w:rsidR="00322BB6" w:rsidRDefault="00322BB6" w:rsidP="00322BB6">
      <w:pPr>
        <w:pStyle w:val="Heading4"/>
      </w:pPr>
      <w:bookmarkStart w:id="406" w:name="_Toc11051567"/>
      <w:bookmarkStart w:id="407" w:name="_Toc44962371"/>
      <w:bookmarkStart w:id="408" w:name="_Toc51832264"/>
      <w:bookmarkStart w:id="409" w:name="_Toc199329985"/>
      <w:r>
        <w:rPr>
          <w:rFonts w:hint="eastAsia"/>
        </w:rPr>
        <w:t>8.2.3.</w:t>
      </w:r>
      <w:r>
        <w:t>1</w:t>
      </w:r>
      <w:r>
        <w:tab/>
        <w:t>Definition and applicability</w:t>
      </w:r>
      <w:bookmarkEnd w:id="406"/>
      <w:bookmarkEnd w:id="407"/>
      <w:bookmarkEnd w:id="408"/>
      <w:bookmarkEnd w:id="409"/>
    </w:p>
    <w:p w14:paraId="615DDB3D" w14:textId="77777777" w:rsidR="00322BB6" w:rsidRDefault="00322BB6" w:rsidP="00322BB6">
      <w:r>
        <w:t>See clause 3.5.3.</w:t>
      </w:r>
    </w:p>
    <w:p w14:paraId="68B0AA38" w14:textId="77777777" w:rsidR="00322BB6" w:rsidRDefault="00322BB6" w:rsidP="00322BB6">
      <w:pPr>
        <w:pStyle w:val="Heading4"/>
      </w:pPr>
      <w:bookmarkStart w:id="410" w:name="_Toc11051568"/>
      <w:bookmarkStart w:id="411" w:name="_Toc44962372"/>
      <w:bookmarkStart w:id="412" w:name="_Toc51832265"/>
      <w:bookmarkStart w:id="413" w:name="_Toc199329986"/>
      <w:r>
        <w:rPr>
          <w:rFonts w:hint="eastAsia"/>
        </w:rPr>
        <w:t>8.2.3</w:t>
      </w:r>
      <w:r>
        <w:t>.2</w:t>
      </w:r>
      <w:r>
        <w:tab/>
        <w:t>Conformance requirement</w:t>
      </w:r>
      <w:bookmarkEnd w:id="410"/>
      <w:bookmarkEnd w:id="411"/>
      <w:bookmarkEnd w:id="412"/>
      <w:bookmarkEnd w:id="413"/>
    </w:p>
    <w:p w14:paraId="5C7F183C"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14:paraId="12246B85" w14:textId="77777777" w:rsidTr="00225FD6">
        <w:trPr>
          <w:cantSplit/>
        </w:trPr>
        <w:tc>
          <w:tcPr>
            <w:tcW w:w="0" w:type="auto"/>
          </w:tcPr>
          <w:p w14:paraId="12D1933C" w14:textId="77777777" w:rsidR="00322BB6" w:rsidRDefault="00322BB6" w:rsidP="00225FD6">
            <w:pPr>
              <w:pStyle w:val="FP"/>
              <w:jc w:val="center"/>
            </w:pPr>
            <w:r>
              <w:t>CR1</w:t>
            </w:r>
          </w:p>
        </w:tc>
        <w:tc>
          <w:tcPr>
            <w:tcW w:w="0" w:type="auto"/>
          </w:tcPr>
          <w:p w14:paraId="0D0A2BAF" w14:textId="77777777" w:rsidR="00322BB6" w:rsidRDefault="00322BB6" w:rsidP="00225FD6">
            <w:pPr>
              <w:pStyle w:val="FP"/>
            </w:pPr>
            <w:r>
              <w:t>The value indicated in the Minimum application clock frequency object shall not exceed 3 MHz, corresponding to '1E'.</w:t>
            </w:r>
          </w:p>
        </w:tc>
        <w:tc>
          <w:tcPr>
            <w:tcW w:w="0" w:type="auto"/>
          </w:tcPr>
          <w:p w14:paraId="5A3A859B" w14:textId="77777777" w:rsidR="00322BB6" w:rsidRDefault="00322BB6" w:rsidP="00225FD6">
            <w:pPr>
              <w:pStyle w:val="FP"/>
              <w:jc w:val="center"/>
            </w:pPr>
            <w:r w:rsidRPr="0008118B">
              <w:t>Rel-6 - …</w:t>
            </w:r>
          </w:p>
        </w:tc>
      </w:tr>
    </w:tbl>
    <w:p w14:paraId="1A3D897D"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5.3.</w:t>
      </w:r>
    </w:p>
    <w:p w14:paraId="45D02E6B" w14:textId="77777777" w:rsidR="00322BB6" w:rsidRDefault="00322BB6" w:rsidP="00322BB6">
      <w:pPr>
        <w:pStyle w:val="Heading4"/>
      </w:pPr>
      <w:bookmarkStart w:id="414" w:name="_Toc11051569"/>
      <w:bookmarkStart w:id="415" w:name="_Toc44962373"/>
      <w:bookmarkStart w:id="416" w:name="_Toc51832266"/>
      <w:bookmarkStart w:id="417" w:name="_Toc199329987"/>
      <w:r>
        <w:rPr>
          <w:rFonts w:hint="eastAsia"/>
        </w:rPr>
        <w:t>8.2.3</w:t>
      </w:r>
      <w:r>
        <w:t>.3</w:t>
      </w:r>
      <w:r>
        <w:tab/>
        <w:t>Test purpose</w:t>
      </w:r>
      <w:bookmarkEnd w:id="414"/>
      <w:bookmarkEnd w:id="415"/>
      <w:bookmarkEnd w:id="416"/>
      <w:bookmarkEnd w:id="417"/>
    </w:p>
    <w:p w14:paraId="5E918693" w14:textId="77777777" w:rsidR="00322BB6" w:rsidRDefault="00322BB6" w:rsidP="00322BB6">
      <w:r>
        <w:t>To verify that the U</w:t>
      </w:r>
      <w:r>
        <w:rPr>
          <w:rFonts w:hint="eastAsia"/>
        </w:rPr>
        <w:t>ICC</w:t>
      </w:r>
      <w:r>
        <w:t xml:space="preserve"> conforms to the above requirements.</w:t>
      </w:r>
    </w:p>
    <w:p w14:paraId="0FE4AF17" w14:textId="77777777" w:rsidR="00322BB6" w:rsidRDefault="00322BB6" w:rsidP="00322BB6">
      <w:pPr>
        <w:pStyle w:val="Heading4"/>
      </w:pPr>
      <w:bookmarkStart w:id="418" w:name="_Toc11051570"/>
      <w:bookmarkStart w:id="419" w:name="_Toc44962374"/>
      <w:bookmarkStart w:id="420" w:name="_Toc51832267"/>
      <w:bookmarkStart w:id="421" w:name="_Toc199329988"/>
      <w:r>
        <w:rPr>
          <w:rFonts w:hint="eastAsia"/>
        </w:rPr>
        <w:t>8.2.3</w:t>
      </w:r>
      <w:r>
        <w:t>.4</w:t>
      </w:r>
      <w:r>
        <w:tab/>
        <w:t>Method of test</w:t>
      </w:r>
      <w:bookmarkEnd w:id="418"/>
      <w:bookmarkEnd w:id="419"/>
      <w:bookmarkEnd w:id="420"/>
      <w:bookmarkEnd w:id="421"/>
    </w:p>
    <w:p w14:paraId="531DB83B" w14:textId="77777777" w:rsidR="00322BB6" w:rsidRPr="007404A6" w:rsidRDefault="00322BB6" w:rsidP="007404A6">
      <w:pPr>
        <w:rPr>
          <w:b/>
          <w:bCs/>
        </w:rPr>
      </w:pPr>
      <w:r w:rsidRPr="007404A6">
        <w:rPr>
          <w:b/>
          <w:bCs/>
        </w:rPr>
        <w:t>Initial conditions</w:t>
      </w:r>
    </w:p>
    <w:p w14:paraId="36319616" w14:textId="77777777" w:rsidR="00322BB6" w:rsidRDefault="00322BB6" w:rsidP="00322BB6">
      <w:pPr>
        <w:pStyle w:val="B10"/>
      </w:pPr>
      <w:r>
        <w:t>1)</w:t>
      </w:r>
      <w:r>
        <w:tab/>
        <w:t>The UICC shall be connected to a ME simulator.</w:t>
      </w:r>
    </w:p>
    <w:p w14:paraId="27579DFD" w14:textId="77777777" w:rsidR="00322BB6" w:rsidRPr="007404A6" w:rsidRDefault="00322BB6" w:rsidP="007404A6">
      <w:pPr>
        <w:rPr>
          <w:b/>
          <w:bCs/>
        </w:rPr>
      </w:pPr>
      <w:r w:rsidRPr="007404A6">
        <w:rPr>
          <w:b/>
          <w:bCs/>
        </w:rPr>
        <w:t>Test procedure 1</w:t>
      </w:r>
    </w:p>
    <w:p w14:paraId="6754BE23" w14:textId="77777777" w:rsidR="00322BB6" w:rsidRDefault="00322BB6" w:rsidP="00322BB6">
      <w:pPr>
        <w:pStyle w:val="B10"/>
        <w:ind w:left="0" w:firstLine="284"/>
      </w:pPr>
      <w:r>
        <w:t>a)</w:t>
      </w:r>
      <w:r>
        <w:tab/>
        <w:t xml:space="preserve">The ME simulator shall reset the </w:t>
      </w:r>
      <w:r>
        <w:rPr>
          <w:rFonts w:hint="eastAsia"/>
        </w:rPr>
        <w:t>UICC</w:t>
      </w:r>
      <w:r>
        <w:t>.</w:t>
      </w:r>
    </w:p>
    <w:p w14:paraId="390F2CA4" w14:textId="77777777"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14:paraId="163066F3" w14:textId="77777777"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14:paraId="59EA23CF" w14:textId="77777777" w:rsidR="00322BB6" w:rsidRDefault="00322BB6" w:rsidP="00322BB6">
      <w:pPr>
        <w:pStyle w:val="B2"/>
        <w:rPr>
          <w:i/>
        </w:rPr>
      </w:pPr>
      <w:r>
        <w:rPr>
          <w:i/>
        </w:rPr>
        <w:t>If the returned FCP contains the Proprietary Information object (Tag 'A5') and the Proprietary Information object contains the Minimum application clock frequency object (Tag '82') then:</w:t>
      </w:r>
    </w:p>
    <w:p w14:paraId="066CAA7F" w14:textId="77777777" w:rsidR="00322BB6" w:rsidRDefault="00322BB6" w:rsidP="00322BB6">
      <w:pPr>
        <w:pStyle w:val="B2"/>
        <w:rPr>
          <w:i/>
        </w:rPr>
      </w:pPr>
      <w:r>
        <w:rPr>
          <w:i/>
        </w:rPr>
        <w:t>-</w:t>
      </w:r>
      <w:r>
        <w:rPr>
          <w:i/>
        </w:rPr>
        <w:tab/>
        <w:t>The Application minimum clock frequency value shall not exceed '1E', which corresponds to 3 MHz. [CR1]</w:t>
      </w:r>
    </w:p>
    <w:p w14:paraId="11D58C00" w14:textId="77777777" w:rsidR="00322BB6" w:rsidRDefault="00322BB6" w:rsidP="00322BB6">
      <w:pPr>
        <w:pStyle w:val="Heading2"/>
      </w:pPr>
      <w:bookmarkStart w:id="422" w:name="_Toc11051571"/>
      <w:bookmarkStart w:id="423" w:name="_Toc44962375"/>
      <w:bookmarkStart w:id="424" w:name="_Toc51832268"/>
      <w:bookmarkStart w:id="425" w:name="_Toc199329989"/>
      <w:r>
        <w:t>8.3</w:t>
      </w:r>
      <w:r>
        <w:tab/>
        <w:t>User verification and file access conditions</w:t>
      </w:r>
      <w:bookmarkEnd w:id="422"/>
      <w:bookmarkEnd w:id="423"/>
      <w:bookmarkEnd w:id="424"/>
      <w:bookmarkEnd w:id="425"/>
    </w:p>
    <w:p w14:paraId="4868A8E0" w14:textId="77777777" w:rsidR="00322BB6" w:rsidRDefault="00322BB6" w:rsidP="00322BB6">
      <w:pPr>
        <w:pStyle w:val="Heading3"/>
      </w:pPr>
      <w:bookmarkStart w:id="426" w:name="_Toc11051572"/>
      <w:bookmarkStart w:id="427" w:name="_Toc44962376"/>
      <w:bookmarkStart w:id="428" w:name="_Toc51832269"/>
      <w:bookmarkStart w:id="429" w:name="_Toc199329990"/>
      <w:r>
        <w:t>8.3.1</w:t>
      </w:r>
      <w:r>
        <w:tab/>
        <w:t>Definition and applicability</w:t>
      </w:r>
      <w:bookmarkEnd w:id="426"/>
      <w:bookmarkEnd w:id="427"/>
      <w:bookmarkEnd w:id="428"/>
      <w:bookmarkEnd w:id="429"/>
    </w:p>
    <w:p w14:paraId="72238126" w14:textId="77777777" w:rsidR="00322BB6" w:rsidRDefault="00322BB6" w:rsidP="00322BB6">
      <w:r>
        <w:t>See clause 3.5.3.</w:t>
      </w:r>
    </w:p>
    <w:p w14:paraId="571E7E99" w14:textId="77777777" w:rsidR="00322BB6" w:rsidRDefault="00322BB6" w:rsidP="00322BB6">
      <w:pPr>
        <w:pStyle w:val="Heading3"/>
      </w:pPr>
      <w:bookmarkStart w:id="430" w:name="_Toc11051573"/>
      <w:bookmarkStart w:id="431" w:name="_Toc44962377"/>
      <w:bookmarkStart w:id="432" w:name="_Toc51832270"/>
      <w:bookmarkStart w:id="433" w:name="_Toc199329991"/>
      <w:r>
        <w:t>8.3.2</w:t>
      </w:r>
      <w:r>
        <w:tab/>
        <w:t>Conformance requirement</w:t>
      </w:r>
      <w:bookmarkEnd w:id="430"/>
      <w:bookmarkEnd w:id="431"/>
      <w:bookmarkEnd w:id="432"/>
      <w:bookmarkEnd w:id="433"/>
    </w:p>
    <w:p w14:paraId="47EB8DB8"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14:paraId="3B8C9559" w14:textId="77777777" w:rsidTr="00225FD6">
        <w:trPr>
          <w:cantSplit/>
        </w:trPr>
        <w:tc>
          <w:tcPr>
            <w:tcW w:w="0" w:type="auto"/>
          </w:tcPr>
          <w:p w14:paraId="32A8B964" w14:textId="77777777" w:rsidR="00322BB6" w:rsidRDefault="00322BB6" w:rsidP="00225FD6">
            <w:pPr>
              <w:pStyle w:val="FP"/>
              <w:jc w:val="center"/>
            </w:pPr>
            <w:r>
              <w:rPr>
                <w:rFonts w:hint="eastAsia"/>
              </w:rPr>
              <w:t>CR</w:t>
            </w:r>
            <w:r>
              <w:t>1</w:t>
            </w:r>
          </w:p>
        </w:tc>
        <w:tc>
          <w:tcPr>
            <w:tcW w:w="0" w:type="auto"/>
          </w:tcPr>
          <w:p w14:paraId="0DDCFA3D" w14:textId="77777777" w:rsidR="00322BB6" w:rsidRDefault="00322BB6" w:rsidP="00225FD6">
            <w:pPr>
              <w:pStyle w:val="FP"/>
            </w:pPr>
            <w:r>
              <w:t>Every file related to a 3GPP application shall have a reference to an access rule stored in EF</w:t>
            </w:r>
            <w:r>
              <w:rPr>
                <w:vertAlign w:val="subscript"/>
              </w:rPr>
              <w:t>ARR</w:t>
            </w:r>
            <w:r>
              <w:t>.</w:t>
            </w:r>
          </w:p>
        </w:tc>
        <w:tc>
          <w:tcPr>
            <w:tcW w:w="0" w:type="auto"/>
          </w:tcPr>
          <w:p w14:paraId="71789F85" w14:textId="77777777" w:rsidR="00322BB6" w:rsidRDefault="00322BB6" w:rsidP="00225FD6">
            <w:pPr>
              <w:pStyle w:val="FP"/>
              <w:jc w:val="center"/>
            </w:pPr>
            <w:r w:rsidRPr="00BC126B">
              <w:t>Rel-6 - …</w:t>
            </w:r>
          </w:p>
        </w:tc>
      </w:tr>
      <w:tr w:rsidR="00322BB6" w14:paraId="0BCDBCBE" w14:textId="77777777" w:rsidTr="00225FD6">
        <w:trPr>
          <w:cantSplit/>
        </w:trPr>
        <w:tc>
          <w:tcPr>
            <w:tcW w:w="0" w:type="auto"/>
          </w:tcPr>
          <w:p w14:paraId="1B4A3DB1" w14:textId="77777777" w:rsidR="00322BB6" w:rsidRDefault="00322BB6" w:rsidP="00225FD6">
            <w:pPr>
              <w:pStyle w:val="FP"/>
              <w:jc w:val="center"/>
            </w:pPr>
            <w:r>
              <w:rPr>
                <w:rFonts w:hint="eastAsia"/>
              </w:rPr>
              <w:t>CR</w:t>
            </w:r>
            <w:r>
              <w:t>2</w:t>
            </w:r>
          </w:p>
        </w:tc>
        <w:tc>
          <w:tcPr>
            <w:tcW w:w="0" w:type="auto"/>
          </w:tcPr>
          <w:p w14:paraId="0A2D7849" w14:textId="77777777" w:rsidR="00322BB6" w:rsidRDefault="00322BB6" w:rsidP="00225FD6">
            <w:pPr>
              <w:pStyle w:val="FP"/>
            </w:pPr>
            <w:r>
              <w:t>A multi-verification capable UICC holding a 3GPP application shall support the referenced format using SEID as defined in TS 102 221 [1].</w:t>
            </w:r>
          </w:p>
        </w:tc>
        <w:tc>
          <w:tcPr>
            <w:tcW w:w="0" w:type="auto"/>
          </w:tcPr>
          <w:p w14:paraId="0D6C38DA" w14:textId="77777777" w:rsidR="00322BB6" w:rsidRPr="0008118B" w:rsidRDefault="00322BB6" w:rsidP="00225FD6">
            <w:pPr>
              <w:pStyle w:val="FP"/>
              <w:jc w:val="center"/>
            </w:pPr>
            <w:r w:rsidRPr="00BC126B">
              <w:t>Rel-6 - …</w:t>
            </w:r>
            <w:r>
              <w:t xml:space="preserve">: </w:t>
            </w:r>
            <w:r w:rsidRPr="0008118B">
              <w:t>O_MULTI_VER</w:t>
            </w:r>
          </w:p>
        </w:tc>
      </w:tr>
      <w:tr w:rsidR="00322BB6" w14:paraId="6C2F89BF" w14:textId="77777777" w:rsidTr="00225FD6">
        <w:trPr>
          <w:cantSplit/>
        </w:trPr>
        <w:tc>
          <w:tcPr>
            <w:tcW w:w="0" w:type="auto"/>
          </w:tcPr>
          <w:p w14:paraId="6ECE8BAE" w14:textId="77777777" w:rsidR="00322BB6" w:rsidRDefault="00322BB6" w:rsidP="00225FD6">
            <w:pPr>
              <w:pStyle w:val="FP"/>
              <w:jc w:val="center"/>
            </w:pPr>
            <w:r>
              <w:rPr>
                <w:rFonts w:hint="eastAsia"/>
              </w:rPr>
              <w:t>CR</w:t>
            </w:r>
            <w:r>
              <w:t>3</w:t>
            </w:r>
          </w:p>
        </w:tc>
        <w:tc>
          <w:tcPr>
            <w:tcW w:w="0" w:type="auto"/>
          </w:tcPr>
          <w:p w14:paraId="04D17712" w14:textId="77777777" w:rsidR="00322BB6" w:rsidRDefault="00322BB6" w:rsidP="00225FD6">
            <w:pPr>
              <w:pStyle w:val="FP"/>
            </w:pPr>
            <w:r>
              <w:t>A 3GPP application residing on a multi-verification capable UICC shall support the replacement of its application PIN with the Universal PIN, key reference '11', as defined in TS 102 221 [1].</w:t>
            </w:r>
          </w:p>
        </w:tc>
        <w:tc>
          <w:tcPr>
            <w:tcW w:w="0" w:type="auto"/>
          </w:tcPr>
          <w:p w14:paraId="72D18D88" w14:textId="77777777" w:rsidR="00322BB6" w:rsidRPr="0008118B" w:rsidRDefault="00322BB6" w:rsidP="00225FD6">
            <w:pPr>
              <w:pStyle w:val="FP"/>
              <w:jc w:val="center"/>
            </w:pPr>
            <w:r w:rsidRPr="00BC126B">
              <w:t>Rel-6 - …</w:t>
            </w:r>
            <w:r>
              <w:t xml:space="preserve">: </w:t>
            </w:r>
            <w:r w:rsidRPr="0008118B">
              <w:t>O_MULTI_VER</w:t>
            </w:r>
          </w:p>
        </w:tc>
      </w:tr>
      <w:tr w:rsidR="00322BB6" w14:paraId="7D6AEC32" w14:textId="77777777" w:rsidTr="00225FD6">
        <w:trPr>
          <w:cantSplit/>
        </w:trPr>
        <w:tc>
          <w:tcPr>
            <w:tcW w:w="0" w:type="auto"/>
          </w:tcPr>
          <w:p w14:paraId="76C46197" w14:textId="77777777" w:rsidR="00322BB6" w:rsidRDefault="00322BB6" w:rsidP="00225FD6">
            <w:pPr>
              <w:pStyle w:val="FP"/>
              <w:jc w:val="center"/>
            </w:pPr>
            <w:r>
              <w:t>CR4</w:t>
            </w:r>
          </w:p>
        </w:tc>
        <w:tc>
          <w:tcPr>
            <w:tcW w:w="0" w:type="auto"/>
          </w:tcPr>
          <w:p w14:paraId="66E0CBC6" w14:textId="77777777" w:rsidR="00322BB6" w:rsidRDefault="00322BB6" w:rsidP="00225FD6">
            <w:pPr>
              <w:pStyle w:val="FP"/>
            </w:pPr>
            <w:r>
              <w:t>Only the Universal PIN is allowed as a replacement.</w:t>
            </w:r>
          </w:p>
        </w:tc>
        <w:tc>
          <w:tcPr>
            <w:tcW w:w="0" w:type="auto"/>
          </w:tcPr>
          <w:p w14:paraId="58F656C0" w14:textId="77777777" w:rsidR="00322BB6" w:rsidRPr="0008118B" w:rsidRDefault="00322BB6" w:rsidP="00225FD6">
            <w:pPr>
              <w:pStyle w:val="FP"/>
              <w:jc w:val="center"/>
            </w:pPr>
            <w:r w:rsidRPr="00BC126B">
              <w:t>Rel-6 - …</w:t>
            </w:r>
            <w:r>
              <w:t xml:space="preserve">: </w:t>
            </w:r>
            <w:r w:rsidRPr="0008118B">
              <w:t>O_MULTI_VER</w:t>
            </w:r>
          </w:p>
        </w:tc>
      </w:tr>
    </w:tbl>
    <w:p w14:paraId="09F44250" w14:textId="77777777" w:rsidR="00322BB6" w:rsidRDefault="00322BB6" w:rsidP="00322BB6">
      <w:r>
        <w:lastRenderedPageBreak/>
        <w:t xml:space="preserve">Reference: </w:t>
      </w:r>
      <w:r>
        <w:rPr>
          <w:rFonts w:hint="eastAsia"/>
        </w:rPr>
        <w:t>TS 31.10</w:t>
      </w:r>
      <w:r>
        <w:t>1</w:t>
      </w:r>
      <w:r>
        <w:rPr>
          <w:rFonts w:hint="eastAsia"/>
        </w:rPr>
        <w:t> [</w:t>
      </w:r>
      <w:r>
        <w:t>2</w:t>
      </w:r>
      <w:r>
        <w:rPr>
          <w:rFonts w:hint="eastAsia"/>
        </w:rPr>
        <w:t>]</w:t>
      </w:r>
      <w:r>
        <w:t xml:space="preserve">, </w:t>
      </w:r>
      <w:r w:rsidR="000348EC">
        <w:t>clause</w:t>
      </w:r>
      <w:r>
        <w:t xml:space="preserve"> 7.</w:t>
      </w:r>
    </w:p>
    <w:p w14:paraId="7AA0AC2F" w14:textId="77777777" w:rsidR="00322BB6" w:rsidRDefault="00322BB6" w:rsidP="00322BB6">
      <w:pPr>
        <w:pStyle w:val="Heading3"/>
      </w:pPr>
      <w:bookmarkStart w:id="434" w:name="_Toc11051574"/>
      <w:bookmarkStart w:id="435" w:name="_Toc44962378"/>
      <w:bookmarkStart w:id="436" w:name="_Toc51832271"/>
      <w:bookmarkStart w:id="437" w:name="_Toc199329992"/>
      <w:r>
        <w:t>8.3.3</w:t>
      </w:r>
      <w:r>
        <w:tab/>
        <w:t>Test purpose</w:t>
      </w:r>
      <w:bookmarkEnd w:id="434"/>
      <w:bookmarkEnd w:id="435"/>
      <w:bookmarkEnd w:id="436"/>
      <w:bookmarkEnd w:id="437"/>
    </w:p>
    <w:p w14:paraId="00FA7EF7" w14:textId="77777777" w:rsidR="00322BB6" w:rsidRDefault="00322BB6" w:rsidP="00322BB6">
      <w:r>
        <w:t>To verify that the U</w:t>
      </w:r>
      <w:r>
        <w:rPr>
          <w:rFonts w:hint="eastAsia"/>
        </w:rPr>
        <w:t>ICC</w:t>
      </w:r>
      <w:r>
        <w:t xml:space="preserve"> conforms to the above requirements.</w:t>
      </w:r>
    </w:p>
    <w:p w14:paraId="24E56ED2" w14:textId="77777777"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348EC">
        <w:t>clause</w:t>
      </w:r>
      <w:r>
        <w:rPr>
          <w:rFonts w:hint="eastAsia"/>
        </w:rPr>
        <w:t xml:space="preserve"> 6.6.</w:t>
      </w:r>
      <w:r>
        <w:t>3</w:t>
      </w:r>
      <w:r>
        <w:rPr>
          <w:rFonts w:hint="eastAsia"/>
        </w:rPr>
        <w:t>.</w:t>
      </w:r>
    </w:p>
    <w:p w14:paraId="10D944C3" w14:textId="77777777"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14:paraId="7A2F9CFA" w14:textId="77777777" w:rsidR="00322BB6" w:rsidRDefault="00322BB6" w:rsidP="00322BB6">
      <w:pPr>
        <w:pStyle w:val="Heading3"/>
      </w:pPr>
      <w:bookmarkStart w:id="438" w:name="_Toc11051575"/>
      <w:bookmarkStart w:id="439" w:name="_Toc44962379"/>
      <w:bookmarkStart w:id="440" w:name="_Toc51832272"/>
      <w:bookmarkStart w:id="441" w:name="_Toc199329993"/>
      <w:r>
        <w:t>8.3.4</w:t>
      </w:r>
      <w:r>
        <w:tab/>
        <w:t>Method of test</w:t>
      </w:r>
      <w:bookmarkEnd w:id="438"/>
      <w:bookmarkEnd w:id="439"/>
      <w:bookmarkEnd w:id="440"/>
      <w:bookmarkEnd w:id="441"/>
    </w:p>
    <w:p w14:paraId="0FA62ADB" w14:textId="77777777" w:rsidR="00322BB6" w:rsidRDefault="00322BB6" w:rsidP="00322BB6">
      <w:pPr>
        <w:pStyle w:val="RecCCITT"/>
        <w:keepLines w:val="0"/>
      </w:pPr>
      <w:r>
        <w:t>Initial conditions</w:t>
      </w:r>
    </w:p>
    <w:p w14:paraId="74C6D15F" w14:textId="77777777" w:rsidR="00322BB6" w:rsidRDefault="00322BB6" w:rsidP="00322BB6">
      <w:pPr>
        <w:pStyle w:val="B10"/>
        <w:ind w:left="284" w:firstLine="0"/>
      </w:pPr>
      <w:r>
        <w:t>1)</w:t>
      </w:r>
      <w:r>
        <w:tab/>
        <w:t>The UICC shall be connected to a ME simulator.</w:t>
      </w:r>
    </w:p>
    <w:p w14:paraId="0A5B2419" w14:textId="77777777" w:rsidR="00322BB6" w:rsidRPr="007404A6" w:rsidRDefault="00322BB6" w:rsidP="007404A6">
      <w:pPr>
        <w:rPr>
          <w:b/>
          <w:bCs/>
        </w:rPr>
      </w:pPr>
      <w:r w:rsidRPr="007404A6">
        <w:rPr>
          <w:b/>
          <w:bCs/>
        </w:rPr>
        <w:t>Test procedure 1</w:t>
      </w:r>
    </w:p>
    <w:p w14:paraId="65848CDA" w14:textId="77777777" w:rsidR="00322BB6" w:rsidRDefault="00322BB6" w:rsidP="00322BB6">
      <w:pPr>
        <w:pStyle w:val="B10"/>
      </w:pPr>
      <w:r>
        <w:t>a)</w:t>
      </w:r>
      <w:r>
        <w:tab/>
        <w:t xml:space="preserve">The ME simulator shall reset the </w:t>
      </w:r>
      <w:r>
        <w:rPr>
          <w:rFonts w:hint="eastAsia"/>
        </w:rPr>
        <w:t>UICC</w:t>
      </w:r>
      <w:r>
        <w:t>.</w:t>
      </w:r>
    </w:p>
    <w:p w14:paraId="291C62C2"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410584F8" w14:textId="77777777" w:rsidR="00322BB6" w:rsidRDefault="00322BB6" w:rsidP="00322BB6">
      <w:pPr>
        <w:pStyle w:val="B10"/>
      </w:pPr>
      <w:r>
        <w:t>c)</w:t>
      </w:r>
      <w:r>
        <w:tab/>
        <w:t>The ME simulator shall send a SELECT command to the UICC to select the first EF in the USIM application.</w:t>
      </w:r>
    </w:p>
    <w:p w14:paraId="0BCAE56E" w14:textId="77777777" w:rsidR="00322BB6" w:rsidRDefault="00322BB6" w:rsidP="00322BB6">
      <w:pPr>
        <w:pStyle w:val="B2"/>
        <w:ind w:left="568" w:firstLine="0"/>
        <w:rPr>
          <w:i/>
        </w:rPr>
      </w:pPr>
      <w:r>
        <w:rPr>
          <w:i/>
        </w:rPr>
        <w:t>The response data shall contain the TLV DO with with tag '8B' indicating Referenced Security Attributes and shall contain the file ID and EF</w:t>
      </w:r>
      <w:r>
        <w:rPr>
          <w:i/>
          <w:vertAlign w:val="subscript"/>
        </w:rPr>
        <w:t>ARR</w:t>
      </w:r>
      <w:r>
        <w:rPr>
          <w:i/>
        </w:rPr>
        <w:t xml:space="preserve"> record numbers for SEID = 0 and SEID = 1 [CR1, CR2].</w:t>
      </w:r>
    </w:p>
    <w:p w14:paraId="01D05D72" w14:textId="77777777" w:rsidR="00322BB6" w:rsidRDefault="00322BB6" w:rsidP="00322BB6">
      <w:pPr>
        <w:pStyle w:val="B10"/>
        <w:ind w:left="284" w:firstLine="0"/>
      </w:pPr>
      <w:r>
        <w:t>d)</w:t>
      </w:r>
      <w:r>
        <w:tab/>
        <w:t>Step c) shall be repeated for all the EFs under the selected USIM in the UICC.</w:t>
      </w:r>
    </w:p>
    <w:p w14:paraId="319D7F89" w14:textId="77777777" w:rsidR="00322BB6" w:rsidRPr="007404A6" w:rsidRDefault="00322BB6" w:rsidP="007404A6">
      <w:pPr>
        <w:rPr>
          <w:b/>
          <w:bCs/>
        </w:rPr>
      </w:pPr>
      <w:r w:rsidRPr="007404A6">
        <w:rPr>
          <w:b/>
          <w:bCs/>
        </w:rPr>
        <w:t>Test procedure 2</w:t>
      </w:r>
    </w:p>
    <w:p w14:paraId="02326931" w14:textId="77777777" w:rsidR="00322BB6" w:rsidRDefault="00322BB6" w:rsidP="00322BB6">
      <w:pPr>
        <w:pStyle w:val="B10"/>
      </w:pPr>
      <w:r>
        <w:t>a)</w:t>
      </w:r>
      <w:r>
        <w:tab/>
        <w:t xml:space="preserve">The ME simulator shall reset the </w:t>
      </w:r>
      <w:r>
        <w:rPr>
          <w:rFonts w:hint="eastAsia"/>
        </w:rPr>
        <w:t>UICC</w:t>
      </w:r>
      <w:r>
        <w:t>.</w:t>
      </w:r>
    </w:p>
    <w:p w14:paraId="62FA2CAE"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3290EBAD" w14:textId="77777777" w:rsidR="00322BB6" w:rsidRDefault="00322BB6" w:rsidP="00322BB6">
      <w:pPr>
        <w:pStyle w:val="B10"/>
      </w:pPr>
      <w:r>
        <w:t>c)</w:t>
      </w:r>
      <w:r>
        <w:tab/>
        <w:t>The ME simulator shall send a SELECT command to the UICC to select the first EF in the USIM application.</w:t>
      </w:r>
    </w:p>
    <w:p w14:paraId="7CAE1BDE" w14:textId="77777777" w:rsidR="00322BB6" w:rsidRDefault="00322BB6" w:rsidP="00322BB6">
      <w:pPr>
        <w:pStyle w:val="B2"/>
        <w:ind w:left="568" w:firstLine="0"/>
        <w:rPr>
          <w:i/>
        </w:rPr>
      </w:pPr>
      <w:r>
        <w:rPr>
          <w:i/>
        </w:rPr>
        <w:t>The response data shall contain the TLV DO with with tag '8B' indicating Referenced Security Attributes [CR1].</w:t>
      </w:r>
    </w:p>
    <w:p w14:paraId="3E70138D" w14:textId="77777777" w:rsidR="00322BB6" w:rsidRDefault="00322BB6" w:rsidP="00322BB6">
      <w:pPr>
        <w:pStyle w:val="B10"/>
        <w:ind w:left="284" w:firstLine="0"/>
      </w:pPr>
      <w:r>
        <w:t>d)</w:t>
      </w:r>
      <w:r>
        <w:tab/>
        <w:t>Step c) shall be repeated for all the EFs under the selected USIM in the UICC.</w:t>
      </w:r>
    </w:p>
    <w:p w14:paraId="6CAAE475" w14:textId="77777777" w:rsidR="00322BB6" w:rsidRDefault="00322BB6" w:rsidP="00322BB6">
      <w:pPr>
        <w:pStyle w:val="Heading2"/>
      </w:pPr>
      <w:bookmarkStart w:id="442" w:name="_Toc11051576"/>
      <w:bookmarkStart w:id="443" w:name="_Toc44962380"/>
      <w:bookmarkStart w:id="444" w:name="_Toc51832273"/>
      <w:bookmarkStart w:id="445" w:name="_Toc199329994"/>
      <w:r>
        <w:t>8.4</w:t>
      </w:r>
      <w:r>
        <w:tab/>
        <w:t>Files</w:t>
      </w:r>
      <w:bookmarkEnd w:id="442"/>
      <w:bookmarkEnd w:id="443"/>
      <w:bookmarkEnd w:id="444"/>
      <w:bookmarkEnd w:id="445"/>
    </w:p>
    <w:p w14:paraId="730B4D58" w14:textId="77777777" w:rsidR="00322BB6" w:rsidRDefault="00322BB6" w:rsidP="00322BB6">
      <w:pPr>
        <w:pStyle w:val="Heading3"/>
      </w:pPr>
      <w:bookmarkStart w:id="446" w:name="_Toc11051577"/>
      <w:bookmarkStart w:id="447" w:name="_Toc44962381"/>
      <w:bookmarkStart w:id="448" w:name="_Toc51832274"/>
      <w:bookmarkStart w:id="449" w:name="_Toc199329995"/>
      <w:r>
        <w:t>8.4.1</w:t>
      </w:r>
      <w:r>
        <w:tab/>
        <w:t>Contents of the EFs at the MF level</w:t>
      </w:r>
      <w:bookmarkEnd w:id="446"/>
      <w:bookmarkEnd w:id="447"/>
      <w:bookmarkEnd w:id="448"/>
      <w:bookmarkEnd w:id="449"/>
    </w:p>
    <w:p w14:paraId="13A31817" w14:textId="77777777" w:rsidR="00322BB6" w:rsidRDefault="00322BB6" w:rsidP="00322BB6">
      <w:pPr>
        <w:pStyle w:val="Heading4"/>
      </w:pPr>
      <w:bookmarkStart w:id="450" w:name="_Toc11051578"/>
      <w:bookmarkStart w:id="451" w:name="_Toc44962382"/>
      <w:bookmarkStart w:id="452" w:name="_Toc51832275"/>
      <w:bookmarkStart w:id="453" w:name="_Toc199329996"/>
      <w:r>
        <w:t>8.4.1.1</w:t>
      </w:r>
      <w:r>
        <w:tab/>
        <w:t>Definition and applicability</w:t>
      </w:r>
      <w:bookmarkEnd w:id="450"/>
      <w:bookmarkEnd w:id="451"/>
      <w:bookmarkEnd w:id="452"/>
      <w:bookmarkEnd w:id="453"/>
    </w:p>
    <w:p w14:paraId="72DFEC37" w14:textId="77777777" w:rsidR="00322BB6" w:rsidRDefault="00322BB6" w:rsidP="00322BB6">
      <w:r>
        <w:t>See clause 3.5.3.</w:t>
      </w:r>
    </w:p>
    <w:p w14:paraId="1375ED39" w14:textId="77777777" w:rsidR="00322BB6" w:rsidRDefault="00322BB6" w:rsidP="00322BB6">
      <w:pPr>
        <w:pStyle w:val="Heading4"/>
      </w:pPr>
      <w:bookmarkStart w:id="454" w:name="_Toc11051579"/>
      <w:bookmarkStart w:id="455" w:name="_Toc44962383"/>
      <w:bookmarkStart w:id="456" w:name="_Toc51832276"/>
      <w:bookmarkStart w:id="457" w:name="_Toc199329997"/>
      <w:r>
        <w:rPr>
          <w:rFonts w:hint="eastAsia"/>
        </w:rPr>
        <w:t>8.4.1.2</w:t>
      </w:r>
      <w:r>
        <w:tab/>
        <w:t>Conformance requirement</w:t>
      </w:r>
      <w:bookmarkEnd w:id="454"/>
      <w:bookmarkEnd w:id="455"/>
      <w:bookmarkEnd w:id="456"/>
      <w:bookmarkEnd w:id="457"/>
    </w:p>
    <w:p w14:paraId="2E1A6545"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14:paraId="20678E71" w14:textId="77777777" w:rsidTr="00225FD6">
        <w:trPr>
          <w:cantSplit/>
        </w:trPr>
        <w:tc>
          <w:tcPr>
            <w:tcW w:w="0" w:type="auto"/>
          </w:tcPr>
          <w:p w14:paraId="45ABDF6F" w14:textId="77777777" w:rsidR="00322BB6" w:rsidRDefault="00322BB6" w:rsidP="00225FD6">
            <w:pPr>
              <w:pStyle w:val="FP"/>
              <w:jc w:val="center"/>
            </w:pPr>
            <w:r>
              <w:t>CR1</w:t>
            </w:r>
          </w:p>
        </w:tc>
        <w:tc>
          <w:tcPr>
            <w:tcW w:w="0" w:type="auto"/>
          </w:tcPr>
          <w:p w14:paraId="6DA77738" w14:textId="77777777" w:rsidR="00322BB6" w:rsidRDefault="00322BB6" w:rsidP="00225FD6">
            <w:pPr>
              <w:pStyle w:val="FP"/>
            </w:pPr>
            <w:r>
              <w:t>EF</w:t>
            </w:r>
            <w:r>
              <w:rPr>
                <w:vertAlign w:val="subscript"/>
              </w:rPr>
              <w:t>ARR</w:t>
            </w:r>
            <w:r>
              <w:t xml:space="preserve"> under MF is mandatory.</w:t>
            </w:r>
          </w:p>
        </w:tc>
        <w:tc>
          <w:tcPr>
            <w:tcW w:w="0" w:type="auto"/>
          </w:tcPr>
          <w:p w14:paraId="4C958DA3" w14:textId="77777777" w:rsidR="00322BB6" w:rsidRDefault="00322BB6" w:rsidP="00225FD6">
            <w:pPr>
              <w:pStyle w:val="FP"/>
              <w:jc w:val="center"/>
            </w:pPr>
            <w:r w:rsidRPr="002430DC">
              <w:t>Rel-6 - …</w:t>
            </w:r>
          </w:p>
        </w:tc>
      </w:tr>
      <w:tr w:rsidR="00322BB6" w14:paraId="0ABB02FA" w14:textId="77777777" w:rsidTr="00225FD6">
        <w:trPr>
          <w:cantSplit/>
        </w:trPr>
        <w:tc>
          <w:tcPr>
            <w:tcW w:w="0" w:type="auto"/>
          </w:tcPr>
          <w:p w14:paraId="3FD051ED" w14:textId="77777777" w:rsidR="00322BB6" w:rsidRDefault="00322BB6" w:rsidP="00225FD6">
            <w:pPr>
              <w:pStyle w:val="FP"/>
              <w:jc w:val="center"/>
            </w:pPr>
            <w:r>
              <w:t>CR2</w:t>
            </w:r>
          </w:p>
        </w:tc>
        <w:tc>
          <w:tcPr>
            <w:tcW w:w="0" w:type="auto"/>
          </w:tcPr>
          <w:p w14:paraId="35E3D8E0" w14:textId="77777777" w:rsidR="00322BB6" w:rsidRDefault="00322BB6" w:rsidP="00225FD6">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14:paraId="0103D2CF" w14:textId="77777777" w:rsidR="00322BB6" w:rsidRDefault="00322BB6" w:rsidP="00225FD6">
            <w:pPr>
              <w:pStyle w:val="FP"/>
              <w:jc w:val="center"/>
            </w:pPr>
            <w:r w:rsidRPr="002430DC">
              <w:t>Rel-6 - …</w:t>
            </w:r>
          </w:p>
        </w:tc>
      </w:tr>
      <w:tr w:rsidR="00322BB6" w14:paraId="3EF26491" w14:textId="77777777" w:rsidTr="00225FD6">
        <w:trPr>
          <w:cantSplit/>
        </w:trPr>
        <w:tc>
          <w:tcPr>
            <w:tcW w:w="0" w:type="auto"/>
          </w:tcPr>
          <w:p w14:paraId="436DF801" w14:textId="77777777" w:rsidR="00322BB6" w:rsidRDefault="00322BB6" w:rsidP="00225FD6">
            <w:pPr>
              <w:pStyle w:val="FP"/>
              <w:jc w:val="center"/>
            </w:pPr>
            <w:r>
              <w:t>CR3</w:t>
            </w:r>
          </w:p>
        </w:tc>
        <w:tc>
          <w:tcPr>
            <w:tcW w:w="0" w:type="auto"/>
          </w:tcPr>
          <w:p w14:paraId="6CD012C5" w14:textId="77777777" w:rsidR="00322BB6" w:rsidRDefault="00322BB6" w:rsidP="00225FD6">
            <w:pPr>
              <w:pStyle w:val="FP"/>
            </w:pPr>
            <w:r>
              <w:t>EF</w:t>
            </w:r>
            <w:r>
              <w:rPr>
                <w:vertAlign w:val="subscript"/>
              </w:rPr>
              <w:t>DIR</w:t>
            </w:r>
            <w:r>
              <w:t xml:space="preserve"> entries for 3GPP applications shall not contain a path object for application selection.</w:t>
            </w:r>
          </w:p>
        </w:tc>
        <w:tc>
          <w:tcPr>
            <w:tcW w:w="0" w:type="auto"/>
          </w:tcPr>
          <w:p w14:paraId="056CEDFB" w14:textId="77777777" w:rsidR="00322BB6" w:rsidRDefault="00322BB6" w:rsidP="00225FD6">
            <w:pPr>
              <w:pStyle w:val="FP"/>
              <w:jc w:val="center"/>
            </w:pPr>
            <w:r w:rsidRPr="002430DC">
              <w:t>Rel-6 - …</w:t>
            </w:r>
          </w:p>
        </w:tc>
      </w:tr>
    </w:tbl>
    <w:p w14:paraId="7408D2DC" w14:textId="77777777"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348EC">
        <w:t>clause</w:t>
      </w:r>
      <w:r>
        <w:t xml:space="preserve"> </w:t>
      </w:r>
      <w:r>
        <w:rPr>
          <w:rFonts w:hint="eastAsia"/>
        </w:rPr>
        <w:t>8.1.</w:t>
      </w:r>
    </w:p>
    <w:p w14:paraId="118E2701" w14:textId="77777777" w:rsidR="00322BB6" w:rsidRDefault="00322BB6" w:rsidP="00322BB6">
      <w:pPr>
        <w:pStyle w:val="Heading4"/>
      </w:pPr>
      <w:bookmarkStart w:id="458" w:name="_Toc11051580"/>
      <w:bookmarkStart w:id="459" w:name="_Toc44962384"/>
      <w:bookmarkStart w:id="460" w:name="_Toc51832277"/>
      <w:bookmarkStart w:id="461" w:name="_Toc199329998"/>
      <w:r>
        <w:rPr>
          <w:rFonts w:hint="eastAsia"/>
        </w:rPr>
        <w:lastRenderedPageBreak/>
        <w:t>8.4.1.3</w:t>
      </w:r>
      <w:r>
        <w:tab/>
        <w:t>Test purpose</w:t>
      </w:r>
      <w:bookmarkEnd w:id="458"/>
      <w:bookmarkEnd w:id="459"/>
      <w:bookmarkEnd w:id="460"/>
      <w:bookmarkEnd w:id="461"/>
    </w:p>
    <w:p w14:paraId="157B0631" w14:textId="77777777" w:rsidR="00322BB6" w:rsidRDefault="00322BB6" w:rsidP="00322BB6">
      <w:r>
        <w:t>To verify that the Elementary Files within the UICC application structure conform to the above requirements.</w:t>
      </w:r>
    </w:p>
    <w:p w14:paraId="2BA93B73" w14:textId="77777777" w:rsidR="00322BB6" w:rsidRDefault="00322BB6" w:rsidP="00322BB6">
      <w:pPr>
        <w:pStyle w:val="Heading4"/>
      </w:pPr>
      <w:bookmarkStart w:id="462" w:name="_Toc11051581"/>
      <w:bookmarkStart w:id="463" w:name="_Toc44962385"/>
      <w:bookmarkStart w:id="464" w:name="_Toc51832278"/>
      <w:bookmarkStart w:id="465" w:name="_Toc199329999"/>
      <w:r>
        <w:rPr>
          <w:rFonts w:hint="eastAsia"/>
        </w:rPr>
        <w:t>8.4.1.4</w:t>
      </w:r>
      <w:r>
        <w:tab/>
        <w:t>Method of test</w:t>
      </w:r>
      <w:bookmarkEnd w:id="462"/>
      <w:bookmarkEnd w:id="463"/>
      <w:bookmarkEnd w:id="464"/>
      <w:bookmarkEnd w:id="465"/>
    </w:p>
    <w:p w14:paraId="165A86B8" w14:textId="77777777" w:rsidR="00322BB6" w:rsidRPr="007404A6" w:rsidRDefault="00322BB6" w:rsidP="007404A6">
      <w:pPr>
        <w:rPr>
          <w:b/>
          <w:bCs/>
        </w:rPr>
      </w:pPr>
      <w:r w:rsidRPr="007404A6">
        <w:rPr>
          <w:b/>
          <w:bCs/>
        </w:rPr>
        <w:t>Initial conditions</w:t>
      </w:r>
    </w:p>
    <w:p w14:paraId="29EEEF73" w14:textId="77777777" w:rsidR="00322BB6" w:rsidRDefault="00322BB6" w:rsidP="00322BB6">
      <w:pPr>
        <w:pStyle w:val="B10"/>
      </w:pPr>
      <w:r>
        <w:t>1)</w:t>
      </w:r>
      <w:r>
        <w:tab/>
        <w:t>The UICC shall be connected to a ME simulator.</w:t>
      </w:r>
    </w:p>
    <w:p w14:paraId="4E64E7DE" w14:textId="77777777" w:rsidR="00322BB6" w:rsidRPr="007404A6" w:rsidRDefault="00322BB6" w:rsidP="007404A6">
      <w:pPr>
        <w:rPr>
          <w:b/>
          <w:bCs/>
        </w:rPr>
      </w:pPr>
      <w:r w:rsidRPr="007404A6">
        <w:rPr>
          <w:b/>
          <w:bCs/>
        </w:rPr>
        <w:t>Test procedure 1</w:t>
      </w:r>
    </w:p>
    <w:p w14:paraId="1020085E" w14:textId="77777777" w:rsidR="00322BB6" w:rsidRDefault="00322BB6" w:rsidP="00322BB6">
      <w:pPr>
        <w:pStyle w:val="B10"/>
      </w:pPr>
      <w:r>
        <w:t>a)</w:t>
      </w:r>
      <w:r>
        <w:tab/>
        <w:t>The ME simulator shall reset the UICC.</w:t>
      </w:r>
    </w:p>
    <w:p w14:paraId="37EDB406" w14:textId="77777777" w:rsidR="00322BB6" w:rsidRDefault="00322BB6" w:rsidP="00322BB6">
      <w:pPr>
        <w:pStyle w:val="B10"/>
      </w:pPr>
      <w:r>
        <w:t>b)</w:t>
      </w:r>
      <w:r>
        <w:tab/>
        <w:t>The ME simulator shall send a SELECT command to the UICC to select EF</w:t>
      </w:r>
      <w:r>
        <w:rPr>
          <w:vertAlign w:val="subscript"/>
        </w:rPr>
        <w:t>ARR</w:t>
      </w:r>
      <w:r>
        <w:t>.</w:t>
      </w:r>
    </w:p>
    <w:p w14:paraId="352014A9" w14:textId="77777777" w:rsidR="00322BB6" w:rsidRDefault="00322BB6" w:rsidP="00322BB6">
      <w:pPr>
        <w:pStyle w:val="B2"/>
        <w:ind w:left="540" w:firstLine="27"/>
      </w:pPr>
      <w:r>
        <w:rPr>
          <w:i/>
        </w:rPr>
        <w:tab/>
        <w:t>The status condition returned by the UICC shall be SW1 = '90', SW2 = '00' – normal ending of the command [CR1].</w:t>
      </w:r>
    </w:p>
    <w:p w14:paraId="2AC56000" w14:textId="77777777" w:rsidR="00322BB6" w:rsidRDefault="00322BB6" w:rsidP="00322BB6">
      <w:pPr>
        <w:pStyle w:val="B10"/>
      </w:pPr>
      <w:r>
        <w:t>c)</w:t>
      </w:r>
      <w:r>
        <w:tab/>
        <w:t>The ME simulator shall send a SELECT command to the UICC to select EF</w:t>
      </w:r>
      <w:r>
        <w:rPr>
          <w:vertAlign w:val="subscript"/>
        </w:rPr>
        <w:t>DIR</w:t>
      </w:r>
      <w:r>
        <w:t>.</w:t>
      </w:r>
    </w:p>
    <w:p w14:paraId="7100BA36" w14:textId="77777777" w:rsidR="00322BB6" w:rsidRDefault="00322BB6" w:rsidP="00322BB6">
      <w:pPr>
        <w:pStyle w:val="B10"/>
      </w:pPr>
      <w:r>
        <w:t>d)</w:t>
      </w:r>
      <w:r>
        <w:tab/>
        <w:t>Step e) shall be repeated for each record in EF</w:t>
      </w:r>
      <w:r>
        <w:rPr>
          <w:vertAlign w:val="subscript"/>
        </w:rPr>
        <w:t>DIR</w:t>
      </w:r>
      <w:r>
        <w:t>.</w:t>
      </w:r>
    </w:p>
    <w:p w14:paraId="43F49E21" w14:textId="77777777" w:rsidR="00322BB6" w:rsidRDefault="00322BB6" w:rsidP="00322BB6">
      <w:pPr>
        <w:pStyle w:val="B10"/>
      </w:pPr>
      <w:r>
        <w:t>e)</w:t>
      </w:r>
      <w:r>
        <w:tab/>
      </w:r>
      <w:r>
        <w:rPr>
          <w:rFonts w:hint="eastAsia"/>
        </w:rPr>
        <w:t>The ME simulator shall send a READ RECORD command with NEXT mode to the UICC.</w:t>
      </w:r>
    </w:p>
    <w:p w14:paraId="1A634337" w14:textId="77777777"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14:paraId="6D1645AE" w14:textId="77777777" w:rsidR="00322BB6" w:rsidRDefault="00322BB6" w:rsidP="00322BB6">
      <w:pPr>
        <w:pStyle w:val="B2"/>
        <w:ind w:left="540" w:firstLine="27"/>
        <w:rPr>
          <w:i/>
        </w:rPr>
      </w:pPr>
      <w:r>
        <w:rPr>
          <w:i/>
        </w:rPr>
        <w:tab/>
        <w:t>-</w:t>
      </w:r>
      <w:r>
        <w:rPr>
          <w:i/>
        </w:rPr>
        <w:tab/>
        <w:t>the Application Label shall be present [CR2];</w:t>
      </w:r>
    </w:p>
    <w:p w14:paraId="0A7C26F7" w14:textId="77777777" w:rsidR="00322BB6" w:rsidRDefault="00322BB6" w:rsidP="00322BB6">
      <w:pPr>
        <w:pStyle w:val="B2"/>
        <w:ind w:left="540" w:firstLine="27"/>
        <w:rPr>
          <w:i/>
        </w:rPr>
      </w:pPr>
      <w:r>
        <w:rPr>
          <w:i/>
        </w:rPr>
        <w:tab/>
        <w:t>-</w:t>
      </w:r>
      <w:r>
        <w:rPr>
          <w:i/>
        </w:rPr>
        <w:tab/>
        <w:t>a File Reference (tag '51') TLV DO shall not be present [CR3].</w:t>
      </w:r>
    </w:p>
    <w:p w14:paraId="57EF83DB" w14:textId="31DFD5F8" w:rsidR="00322BB6" w:rsidRDefault="00322BB6" w:rsidP="00322BB6">
      <w:pPr>
        <w:pStyle w:val="Heading8"/>
        <w:tabs>
          <w:tab w:val="left" w:pos="720"/>
        </w:tabs>
      </w:pPr>
      <w:bookmarkStart w:id="466" w:name="historyclause"/>
      <w:r>
        <w:br w:type="page"/>
      </w:r>
      <w:bookmarkStart w:id="467" w:name="_Toc11051582"/>
      <w:bookmarkStart w:id="468" w:name="_Toc44962386"/>
      <w:bookmarkStart w:id="469" w:name="_Toc51832279"/>
      <w:bookmarkStart w:id="470" w:name="_Toc199330000"/>
      <w:r>
        <w:lastRenderedPageBreak/>
        <w:t>Annex A (</w:t>
      </w:r>
      <w:smartTag w:uri="urn:schemas-microsoft-com:office:smarttags" w:element="PersonName">
        <w:r>
          <w:t>info</w:t>
        </w:r>
      </w:smartTag>
      <w:r>
        <w:t>rmative):</w:t>
      </w:r>
      <w:r>
        <w:br/>
        <w:t>Change history</w:t>
      </w:r>
      <w:bookmarkEnd w:id="467"/>
      <w:bookmarkEnd w:id="468"/>
      <w:bookmarkEnd w:id="469"/>
      <w:bookmarkEnd w:id="470"/>
    </w:p>
    <w:p w14:paraId="25FA9E2B" w14:textId="77777777" w:rsidR="0052327B" w:rsidRPr="00235394" w:rsidRDefault="0052327B" w:rsidP="005232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2327B" w:rsidRPr="00235394" w14:paraId="067E46C3" w14:textId="77777777" w:rsidTr="00EB2FF6">
        <w:trPr>
          <w:cantSplit/>
        </w:trPr>
        <w:tc>
          <w:tcPr>
            <w:tcW w:w="9639" w:type="dxa"/>
            <w:gridSpan w:val="8"/>
            <w:tcBorders>
              <w:bottom w:val="nil"/>
            </w:tcBorders>
            <w:shd w:val="solid" w:color="FFFFFF" w:fill="auto"/>
          </w:tcPr>
          <w:p w14:paraId="1A92A2DA" w14:textId="77777777" w:rsidR="0052327B" w:rsidRPr="00235394" w:rsidRDefault="0052327B" w:rsidP="00EB2FF6">
            <w:pPr>
              <w:pStyle w:val="TAL"/>
              <w:jc w:val="center"/>
              <w:rPr>
                <w:b/>
                <w:sz w:val="16"/>
              </w:rPr>
            </w:pPr>
            <w:r w:rsidRPr="00235394">
              <w:rPr>
                <w:b/>
              </w:rPr>
              <w:t>Change history</w:t>
            </w:r>
          </w:p>
        </w:tc>
      </w:tr>
      <w:tr w:rsidR="0052327B" w:rsidRPr="00235394" w14:paraId="4B7AB3ED" w14:textId="77777777" w:rsidTr="00C67207">
        <w:tc>
          <w:tcPr>
            <w:tcW w:w="800" w:type="dxa"/>
            <w:tcBorders>
              <w:bottom w:val="single" w:sz="4" w:space="0" w:color="auto"/>
            </w:tcBorders>
            <w:shd w:val="pct10" w:color="auto" w:fill="FFFFFF"/>
          </w:tcPr>
          <w:p w14:paraId="356D57D8" w14:textId="77777777" w:rsidR="0052327B" w:rsidRPr="00235394" w:rsidRDefault="0052327B" w:rsidP="00EB2FF6">
            <w:pPr>
              <w:pStyle w:val="TAL"/>
              <w:rPr>
                <w:b/>
                <w:sz w:val="16"/>
              </w:rPr>
            </w:pPr>
            <w:r w:rsidRPr="00235394">
              <w:rPr>
                <w:b/>
                <w:sz w:val="16"/>
              </w:rPr>
              <w:t>Date</w:t>
            </w:r>
          </w:p>
        </w:tc>
        <w:tc>
          <w:tcPr>
            <w:tcW w:w="800" w:type="dxa"/>
            <w:tcBorders>
              <w:bottom w:val="single" w:sz="4" w:space="0" w:color="auto"/>
            </w:tcBorders>
            <w:shd w:val="pct10" w:color="auto" w:fill="FFFFFF"/>
          </w:tcPr>
          <w:p w14:paraId="3ECFCB5E" w14:textId="77777777" w:rsidR="0052327B" w:rsidRPr="00235394" w:rsidRDefault="0052327B" w:rsidP="00EB2FF6">
            <w:pPr>
              <w:pStyle w:val="TAL"/>
              <w:rPr>
                <w:b/>
                <w:sz w:val="16"/>
              </w:rPr>
            </w:pPr>
            <w:r>
              <w:rPr>
                <w:b/>
                <w:sz w:val="16"/>
              </w:rPr>
              <w:t>Meeting</w:t>
            </w:r>
          </w:p>
        </w:tc>
        <w:tc>
          <w:tcPr>
            <w:tcW w:w="1094" w:type="dxa"/>
            <w:tcBorders>
              <w:bottom w:val="single" w:sz="4" w:space="0" w:color="auto"/>
            </w:tcBorders>
            <w:shd w:val="pct10" w:color="auto" w:fill="FFFFFF"/>
          </w:tcPr>
          <w:p w14:paraId="44B99D14" w14:textId="77777777" w:rsidR="0052327B" w:rsidRPr="00235394" w:rsidRDefault="0052327B" w:rsidP="00EB2FF6">
            <w:pPr>
              <w:pStyle w:val="TAL"/>
              <w:rPr>
                <w:b/>
                <w:sz w:val="16"/>
              </w:rPr>
            </w:pPr>
            <w:r w:rsidRPr="00235394">
              <w:rPr>
                <w:b/>
                <w:sz w:val="16"/>
              </w:rPr>
              <w:t>TDoc</w:t>
            </w:r>
          </w:p>
        </w:tc>
        <w:tc>
          <w:tcPr>
            <w:tcW w:w="567" w:type="dxa"/>
            <w:tcBorders>
              <w:bottom w:val="single" w:sz="4" w:space="0" w:color="auto"/>
            </w:tcBorders>
            <w:shd w:val="pct10" w:color="auto" w:fill="FFFFFF"/>
          </w:tcPr>
          <w:p w14:paraId="1FCBF07E" w14:textId="77777777" w:rsidR="0052327B" w:rsidRPr="00235394" w:rsidRDefault="0052327B" w:rsidP="00EB2FF6">
            <w:pPr>
              <w:pStyle w:val="TAL"/>
              <w:rPr>
                <w:b/>
                <w:sz w:val="16"/>
              </w:rPr>
            </w:pPr>
            <w:r w:rsidRPr="00235394">
              <w:rPr>
                <w:b/>
                <w:sz w:val="16"/>
              </w:rPr>
              <w:t>CR</w:t>
            </w:r>
          </w:p>
        </w:tc>
        <w:tc>
          <w:tcPr>
            <w:tcW w:w="283" w:type="dxa"/>
            <w:tcBorders>
              <w:bottom w:val="single" w:sz="4" w:space="0" w:color="auto"/>
            </w:tcBorders>
            <w:shd w:val="pct10" w:color="auto" w:fill="FFFFFF"/>
          </w:tcPr>
          <w:p w14:paraId="6DD5DEA6" w14:textId="77777777" w:rsidR="0052327B" w:rsidRPr="00235394" w:rsidRDefault="0052327B" w:rsidP="00EB2FF6">
            <w:pPr>
              <w:pStyle w:val="TAL"/>
              <w:rPr>
                <w:b/>
                <w:sz w:val="16"/>
              </w:rPr>
            </w:pPr>
            <w:r w:rsidRPr="00235394">
              <w:rPr>
                <w:b/>
                <w:sz w:val="16"/>
              </w:rPr>
              <w:t>Rev</w:t>
            </w:r>
          </w:p>
        </w:tc>
        <w:tc>
          <w:tcPr>
            <w:tcW w:w="425" w:type="dxa"/>
            <w:tcBorders>
              <w:bottom w:val="single" w:sz="4" w:space="0" w:color="auto"/>
            </w:tcBorders>
            <w:shd w:val="pct10" w:color="auto" w:fill="FFFFFF"/>
          </w:tcPr>
          <w:p w14:paraId="40CB6E15" w14:textId="77777777" w:rsidR="0052327B" w:rsidRPr="00235394" w:rsidRDefault="0052327B" w:rsidP="00EB2FF6">
            <w:pPr>
              <w:pStyle w:val="TAL"/>
              <w:rPr>
                <w:b/>
                <w:sz w:val="16"/>
              </w:rPr>
            </w:pPr>
            <w:r>
              <w:rPr>
                <w:b/>
                <w:sz w:val="16"/>
              </w:rPr>
              <w:t>Cat</w:t>
            </w:r>
          </w:p>
        </w:tc>
        <w:tc>
          <w:tcPr>
            <w:tcW w:w="4962" w:type="dxa"/>
            <w:tcBorders>
              <w:bottom w:val="single" w:sz="4" w:space="0" w:color="auto"/>
            </w:tcBorders>
            <w:shd w:val="pct10" w:color="auto" w:fill="FFFFFF"/>
          </w:tcPr>
          <w:p w14:paraId="574AE522" w14:textId="77777777" w:rsidR="0052327B" w:rsidRPr="00235394" w:rsidRDefault="0052327B" w:rsidP="00EB2FF6">
            <w:pPr>
              <w:pStyle w:val="TAL"/>
              <w:rPr>
                <w:b/>
                <w:sz w:val="16"/>
              </w:rPr>
            </w:pPr>
            <w:r w:rsidRPr="00235394">
              <w:rPr>
                <w:b/>
                <w:sz w:val="16"/>
              </w:rPr>
              <w:t>Subject/Comment</w:t>
            </w:r>
          </w:p>
        </w:tc>
        <w:tc>
          <w:tcPr>
            <w:tcW w:w="708" w:type="dxa"/>
            <w:tcBorders>
              <w:bottom w:val="single" w:sz="4" w:space="0" w:color="auto"/>
            </w:tcBorders>
            <w:shd w:val="pct10" w:color="auto" w:fill="FFFFFF"/>
          </w:tcPr>
          <w:p w14:paraId="6F452A75" w14:textId="77777777" w:rsidR="0052327B" w:rsidRPr="00235394" w:rsidRDefault="0052327B" w:rsidP="00EB2FF6">
            <w:pPr>
              <w:pStyle w:val="TAL"/>
              <w:rPr>
                <w:b/>
                <w:sz w:val="16"/>
              </w:rPr>
            </w:pPr>
            <w:r w:rsidRPr="00235394">
              <w:rPr>
                <w:b/>
                <w:sz w:val="16"/>
              </w:rPr>
              <w:t>New</w:t>
            </w:r>
            <w:r>
              <w:rPr>
                <w:b/>
                <w:sz w:val="16"/>
              </w:rPr>
              <w:t xml:space="preserve"> version</w:t>
            </w:r>
          </w:p>
        </w:tc>
      </w:tr>
      <w:tr w:rsidR="0052327B" w:rsidRPr="006B0D02" w14:paraId="02A1EC4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D557AD1" w14:textId="1E34301A" w:rsidR="0052327B" w:rsidRPr="006B0D02" w:rsidRDefault="0052327B" w:rsidP="0052327B">
            <w:pPr>
              <w:pStyle w:val="TAC"/>
              <w:rPr>
                <w:sz w:val="16"/>
                <w:szCs w:val="16"/>
              </w:rPr>
            </w:pPr>
            <w:r>
              <w:rPr>
                <w:sz w:val="16"/>
              </w:rPr>
              <w:t>2000-12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57719" w14:textId="5326091C" w:rsidR="0052327B" w:rsidRPr="006B0D02" w:rsidRDefault="0052327B" w:rsidP="0052327B">
            <w:pPr>
              <w:pStyle w:val="TAC"/>
              <w:rPr>
                <w:sz w:val="16"/>
                <w:szCs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C562" w14:textId="75384714" w:rsidR="0052327B" w:rsidRPr="006B0D02" w:rsidRDefault="0052327B" w:rsidP="0052327B">
            <w:pPr>
              <w:pStyle w:val="TAC"/>
              <w:rPr>
                <w:sz w:val="16"/>
                <w:szCs w:val="16"/>
              </w:rPr>
            </w:pPr>
            <w:r>
              <w:rPr>
                <w:sz w:val="16"/>
              </w:rPr>
              <w:t>TP-000206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F2F7E" w14:textId="0B0BD2F0" w:rsidR="0052327B" w:rsidRPr="006B0D02" w:rsidRDefault="0052327B" w:rsidP="0052327B">
            <w:pPr>
              <w:pStyle w:val="TAL"/>
              <w:rPr>
                <w:sz w:val="16"/>
                <w:szCs w:val="16"/>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1DEE62" w14:textId="5FA800A6" w:rsidR="0052327B" w:rsidRPr="006B0D02" w:rsidRDefault="0052327B" w:rsidP="0052327B">
            <w:pPr>
              <w:pStyle w:val="TAR"/>
              <w:rPr>
                <w:sz w:val="16"/>
                <w:szCs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EF7F2" w14:textId="4B2DDABD" w:rsidR="0052327B" w:rsidRPr="006B0D02" w:rsidRDefault="0052327B" w:rsidP="0052327B">
            <w:pPr>
              <w:pStyle w:val="TAC"/>
              <w:rPr>
                <w:sz w:val="16"/>
                <w:szCs w:val="16"/>
              </w:rPr>
            </w:pPr>
            <w:r>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8AF0A8" w14:textId="392D56DB" w:rsidR="0052327B" w:rsidRPr="006B0D02" w:rsidRDefault="0052327B" w:rsidP="0052327B">
            <w:pPr>
              <w:pStyle w:val="TAL"/>
              <w:rPr>
                <w:sz w:val="16"/>
                <w:szCs w:val="16"/>
              </w:rPr>
            </w:pPr>
            <w:r>
              <w:rPr>
                <w:snapToGrid w:val="0"/>
                <w:sz w:val="16"/>
                <w:szCs w:val="16"/>
                <w:lang w:val="en-AU"/>
              </w:rPr>
              <w:t>Final draft was approved at TSG-T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F2CAE" w14:textId="1B69F35E" w:rsidR="0052327B" w:rsidRPr="007D6048" w:rsidRDefault="0052327B" w:rsidP="0052327B">
            <w:pPr>
              <w:pStyle w:val="TAC"/>
              <w:rPr>
                <w:sz w:val="16"/>
                <w:szCs w:val="16"/>
              </w:rPr>
            </w:pPr>
            <w:r>
              <w:rPr>
                <w:sz w:val="16"/>
              </w:rPr>
              <w:t>3.0.0</w:t>
            </w:r>
          </w:p>
        </w:tc>
      </w:tr>
      <w:tr w:rsidR="0052327B" w:rsidRPr="006B0D02" w14:paraId="3ACA88A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74211E1" w14:textId="06E9DD78" w:rsidR="0052327B" w:rsidRDefault="0052327B" w:rsidP="0052327B">
            <w:pPr>
              <w:pStyle w:val="TAC"/>
              <w:rPr>
                <w:sz w:val="16"/>
              </w:rPr>
            </w:pPr>
            <w:r>
              <w:rPr>
                <w:sz w:val="16"/>
              </w:rPr>
              <w:t>2001-12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4B104" w14:textId="54E1F3CC" w:rsidR="0052327B" w:rsidRDefault="0052327B" w:rsidP="0052327B">
            <w:pPr>
              <w:pStyle w:val="TAC"/>
              <w:rPr>
                <w:sz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7BCD9" w14:textId="7B52C394" w:rsidR="0052327B" w:rsidRDefault="0052327B" w:rsidP="0052327B">
            <w:pPr>
              <w:pStyle w:val="TAC"/>
              <w:rPr>
                <w:sz w:val="16"/>
              </w:rPr>
            </w:pPr>
            <w:r>
              <w:rPr>
                <w:sz w:val="16"/>
              </w:rPr>
              <w:t>TP-010247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494DD" w14:textId="3126093D" w:rsidR="0052327B" w:rsidRDefault="0052327B" w:rsidP="0052327B">
            <w:pPr>
              <w:pStyle w:val="TAL"/>
              <w:rPr>
                <w:snapToGrid w:val="0"/>
                <w:sz w:val="16"/>
                <w:lang w:val="en-AU"/>
              </w:rPr>
            </w:pPr>
            <w:r>
              <w:rPr>
                <w:snapToGrid w:val="0"/>
                <w:sz w:val="16"/>
                <w:lang w:val="en-AU"/>
              </w:rPr>
              <w:t>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9FDFCB" w14:textId="1B3D4866"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92BD1" w14:textId="190F1F5D"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2A5D3" w14:textId="7432F000" w:rsidR="0052327B" w:rsidRDefault="0052327B" w:rsidP="0052327B">
            <w:pPr>
              <w:pStyle w:val="TAL"/>
              <w:rPr>
                <w:snapToGrid w:val="0"/>
                <w:sz w:val="16"/>
                <w:szCs w:val="16"/>
                <w:lang w:val="en-AU"/>
              </w:rPr>
            </w:pPr>
            <w:r>
              <w:rPr>
                <w:sz w:val="16"/>
                <w:szCs w:val="16"/>
                <w:lang w:val="en-US"/>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D072A2" w14:textId="612E1933" w:rsidR="0052327B" w:rsidRDefault="0052327B" w:rsidP="0052327B">
            <w:pPr>
              <w:pStyle w:val="TAC"/>
              <w:rPr>
                <w:sz w:val="16"/>
              </w:rPr>
            </w:pPr>
            <w:r>
              <w:rPr>
                <w:sz w:val="16"/>
              </w:rPr>
              <w:t>3.1.0</w:t>
            </w:r>
          </w:p>
        </w:tc>
      </w:tr>
      <w:tr w:rsidR="0052327B" w:rsidRPr="006B0D02" w14:paraId="4F0995F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35C8AC4" w14:textId="3DCC31B3" w:rsidR="0052327B" w:rsidRDefault="0052327B" w:rsidP="0052327B">
            <w:pPr>
              <w:pStyle w:val="TAC"/>
              <w:rPr>
                <w:sz w:val="16"/>
              </w:rPr>
            </w:pPr>
            <w:r>
              <w:rPr>
                <w:sz w:val="16"/>
              </w:rPr>
              <w:t>2001-12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444EAE" w14:textId="5D9B869A" w:rsidR="0052327B" w:rsidRDefault="0052327B" w:rsidP="0052327B">
            <w:pPr>
              <w:pStyle w:val="TAC"/>
              <w:rPr>
                <w:sz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8B3C02" w14:textId="3287B556" w:rsidR="0052327B" w:rsidRDefault="0052327B" w:rsidP="0052327B">
            <w:pPr>
              <w:pStyle w:val="TAC"/>
              <w:rPr>
                <w:sz w:val="16"/>
              </w:rPr>
            </w:pPr>
            <w:r>
              <w:rPr>
                <w:sz w:val="16"/>
              </w:rPr>
              <w:t>TP-010247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89E78D" w14:textId="1B447398" w:rsidR="0052327B" w:rsidRDefault="0052327B" w:rsidP="0052327B">
            <w:pPr>
              <w:pStyle w:val="TAL"/>
              <w:rPr>
                <w:snapToGrid w:val="0"/>
                <w:sz w:val="16"/>
                <w:lang w:val="en-AU"/>
              </w:rPr>
            </w:pPr>
            <w:r>
              <w:rPr>
                <w:snapToGrid w:val="0"/>
                <w:sz w:val="16"/>
                <w:lang w:val="en-AU"/>
              </w:rPr>
              <w:t>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84E95C" w14:textId="2C134F68"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93FCC" w14:textId="7BDA23AA"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132A0" w14:textId="7A973D9F" w:rsidR="0052327B" w:rsidRDefault="0052327B" w:rsidP="0052327B">
            <w:pPr>
              <w:pStyle w:val="TAL"/>
              <w:rPr>
                <w:sz w:val="16"/>
                <w:szCs w:val="16"/>
                <w:lang w:val="en-US"/>
              </w:rPr>
            </w:pPr>
            <w:r>
              <w:rPr>
                <w:sz w:val="16"/>
                <w:szCs w:val="16"/>
                <w:lang w:val="en-US"/>
              </w:rPr>
              <w:t>Change test for TLV DO with tag '82' and '83'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002D6" w14:textId="1723E930" w:rsidR="0052327B" w:rsidRDefault="0052327B" w:rsidP="0052327B">
            <w:pPr>
              <w:pStyle w:val="TAC"/>
              <w:rPr>
                <w:sz w:val="16"/>
              </w:rPr>
            </w:pPr>
            <w:r>
              <w:rPr>
                <w:sz w:val="16"/>
              </w:rPr>
              <w:t>3.1.0</w:t>
            </w:r>
          </w:p>
        </w:tc>
      </w:tr>
      <w:tr w:rsidR="0052327B" w:rsidRPr="006B0D02" w14:paraId="67A7A71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1F6B7E6" w14:textId="25C2BDC2" w:rsidR="0052327B" w:rsidRDefault="0052327B" w:rsidP="0052327B">
            <w:pPr>
              <w:pStyle w:val="TAC"/>
              <w:rPr>
                <w:sz w:val="16"/>
              </w:rPr>
            </w:pPr>
            <w:r>
              <w:rPr>
                <w:sz w:val="16"/>
              </w:rPr>
              <w:t>2002-03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F9AA26" w14:textId="3AF6741F" w:rsidR="0052327B" w:rsidRDefault="0052327B" w:rsidP="0052327B">
            <w:pPr>
              <w:pStyle w:val="TAC"/>
              <w:rPr>
                <w:sz w:val="16"/>
              </w:rPr>
            </w:pPr>
            <w:r>
              <w:rPr>
                <w:sz w:val="16"/>
              </w:rPr>
              <w:t>TP-15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016B78" w14:textId="1BD1AF64" w:rsidR="0052327B" w:rsidRDefault="0052327B" w:rsidP="0052327B">
            <w:pPr>
              <w:pStyle w:val="TAC"/>
              <w:rPr>
                <w:sz w:val="16"/>
              </w:rPr>
            </w:pPr>
            <w:r>
              <w:rPr>
                <w:sz w:val="16"/>
              </w:rPr>
              <w:t>TP-020067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4A826" w14:textId="564258E8" w:rsidR="0052327B" w:rsidRDefault="0052327B" w:rsidP="0052327B">
            <w:pPr>
              <w:pStyle w:val="TAL"/>
              <w:rPr>
                <w:snapToGrid w:val="0"/>
                <w:sz w:val="16"/>
                <w:lang w:val="en-AU"/>
              </w:rPr>
            </w:pPr>
            <w:r>
              <w:rPr>
                <w:snapToGrid w:val="0"/>
                <w:sz w:val="16"/>
                <w:lang w:val="en-AU"/>
              </w:rPr>
              <w:t>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36D36" w14:textId="4A59A45B"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154F4" w14:textId="6C031C5C"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551884" w14:textId="4E63E570" w:rsidR="0052327B" w:rsidRDefault="0052327B" w:rsidP="0052327B">
            <w:pPr>
              <w:pStyle w:val="TAL"/>
              <w:rPr>
                <w:sz w:val="16"/>
                <w:szCs w:val="16"/>
                <w:lang w:val="en-US"/>
              </w:rPr>
            </w:pPr>
            <w:r>
              <w:rPr>
                <w:sz w:val="16"/>
                <w:szCs w:val="16"/>
              </w:rPr>
              <w:t>Removal of an invalid transfer protocol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A4DCF" w14:textId="6965E8CE" w:rsidR="0052327B" w:rsidRDefault="0052327B" w:rsidP="0052327B">
            <w:pPr>
              <w:pStyle w:val="TAC"/>
              <w:rPr>
                <w:sz w:val="16"/>
              </w:rPr>
            </w:pPr>
            <w:r>
              <w:rPr>
                <w:sz w:val="16"/>
              </w:rPr>
              <w:t>3.2.0</w:t>
            </w:r>
          </w:p>
        </w:tc>
      </w:tr>
      <w:tr w:rsidR="0052327B" w:rsidRPr="006B0D02" w14:paraId="60C29F7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D529C9D" w14:textId="256C5F57" w:rsidR="0052327B" w:rsidRDefault="0052327B" w:rsidP="0052327B">
            <w:pPr>
              <w:pStyle w:val="TAC"/>
              <w:rPr>
                <w:sz w:val="16"/>
              </w:rPr>
            </w:pPr>
            <w:r>
              <w:rPr>
                <w:sz w:val="16"/>
              </w:rPr>
              <w:t>2002-03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EEFF3" w14:textId="49924E8B" w:rsidR="0052327B" w:rsidRDefault="0052327B" w:rsidP="0052327B">
            <w:pPr>
              <w:pStyle w:val="TAC"/>
              <w:rPr>
                <w:sz w:val="16"/>
              </w:rPr>
            </w:pPr>
            <w:r>
              <w:rPr>
                <w:sz w:val="16"/>
              </w:rPr>
              <w:t>TP-15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5830F7" w14:textId="0CDBFE58" w:rsidR="0052327B" w:rsidRDefault="0052327B" w:rsidP="0052327B">
            <w:pPr>
              <w:pStyle w:val="TAC"/>
              <w:rPr>
                <w:sz w:val="16"/>
              </w:rPr>
            </w:pPr>
            <w:r>
              <w:rPr>
                <w:sz w:val="16"/>
              </w:rPr>
              <w:t>TP-020067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B5EF3" w14:textId="6EB93342" w:rsidR="0052327B" w:rsidRDefault="0052327B" w:rsidP="0052327B">
            <w:pPr>
              <w:pStyle w:val="TAL"/>
              <w:rPr>
                <w:snapToGrid w:val="0"/>
                <w:sz w:val="16"/>
                <w:lang w:val="en-AU"/>
              </w:rPr>
            </w:pPr>
            <w:r>
              <w:rPr>
                <w:snapToGrid w:val="0"/>
                <w:sz w:val="16"/>
                <w:lang w:val="en-AU"/>
              </w:rPr>
              <w:t>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568DB5" w14:textId="51F05B2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73525" w14:textId="0CE57123"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0E7E7E" w14:textId="59320542" w:rsidR="0052327B" w:rsidRDefault="0052327B" w:rsidP="0052327B">
            <w:pPr>
              <w:pStyle w:val="TAL"/>
              <w:rPr>
                <w:sz w:val="16"/>
                <w:szCs w:val="16"/>
              </w:rPr>
            </w:pPr>
            <w:r>
              <w:rPr>
                <w:sz w:val="16"/>
                <w:szCs w:val="16"/>
                <w:lang w:val="en-US"/>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78E80" w14:textId="6F00A1FF" w:rsidR="0052327B" w:rsidRDefault="0052327B" w:rsidP="0052327B">
            <w:pPr>
              <w:pStyle w:val="TAC"/>
              <w:rPr>
                <w:sz w:val="16"/>
              </w:rPr>
            </w:pPr>
            <w:r>
              <w:rPr>
                <w:sz w:val="16"/>
              </w:rPr>
              <w:t>3.2.0</w:t>
            </w:r>
          </w:p>
        </w:tc>
      </w:tr>
      <w:tr w:rsidR="0052327B" w:rsidRPr="006B0D02" w14:paraId="53AD342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0D6FC46" w14:textId="36B765C9" w:rsidR="0052327B" w:rsidRDefault="0052327B" w:rsidP="0052327B">
            <w:pPr>
              <w:pStyle w:val="TAC"/>
              <w:rPr>
                <w:sz w:val="16"/>
              </w:rPr>
            </w:pPr>
            <w:r>
              <w:rPr>
                <w:sz w:val="16"/>
              </w:rPr>
              <w:t>2002-06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90EBB" w14:textId="34C895C7" w:rsidR="0052327B" w:rsidRDefault="0052327B" w:rsidP="0052327B">
            <w:pPr>
              <w:pStyle w:val="TAC"/>
              <w:rPr>
                <w:sz w:val="16"/>
              </w:rPr>
            </w:pPr>
            <w:r>
              <w:rPr>
                <w:sz w:val="16"/>
              </w:rPr>
              <w:t>TP-16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6D4CE" w14:textId="0E26D142" w:rsidR="0052327B" w:rsidRDefault="0052327B" w:rsidP="0052327B">
            <w:pPr>
              <w:pStyle w:val="TAC"/>
              <w:rPr>
                <w:sz w:val="16"/>
              </w:rPr>
            </w:pPr>
            <w:r>
              <w:rPr>
                <w:sz w:val="16"/>
              </w:rPr>
              <w:t>TP-020118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EB783" w14:textId="02367BEA" w:rsidR="0052327B" w:rsidRDefault="0052327B" w:rsidP="0052327B">
            <w:pPr>
              <w:pStyle w:val="TAL"/>
              <w:rPr>
                <w:snapToGrid w:val="0"/>
                <w:sz w:val="16"/>
                <w:lang w:val="en-AU"/>
              </w:rPr>
            </w:pPr>
            <w:r>
              <w:rPr>
                <w:snapToGrid w:val="0"/>
                <w:sz w:val="16"/>
                <w:lang w:val="en-AU"/>
              </w:rPr>
              <w:t>007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2CA72" w14:textId="7F3C768D"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D578C" w14:textId="4D9D086B"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747CE2" w14:textId="1C58D1C2" w:rsidR="0052327B" w:rsidRDefault="0052327B" w:rsidP="0052327B">
            <w:pPr>
              <w:pStyle w:val="TAL"/>
              <w:rPr>
                <w:sz w:val="16"/>
                <w:szCs w:val="16"/>
                <w:lang w:val="en-US"/>
              </w:rPr>
            </w:pPr>
            <w:r>
              <w:rPr>
                <w:sz w:val="16"/>
                <w:szCs w:val="16"/>
                <w:lang w:val="en-US"/>
              </w:rPr>
              <w:t>General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7E0F0" w14:textId="1673ADA3" w:rsidR="0052327B" w:rsidRDefault="0052327B" w:rsidP="0052327B">
            <w:pPr>
              <w:pStyle w:val="TAC"/>
              <w:rPr>
                <w:sz w:val="16"/>
              </w:rPr>
            </w:pPr>
            <w:r>
              <w:rPr>
                <w:sz w:val="16"/>
              </w:rPr>
              <w:t>3.3.0</w:t>
            </w:r>
          </w:p>
        </w:tc>
      </w:tr>
      <w:tr w:rsidR="0052327B" w:rsidRPr="006B0D02" w14:paraId="2DC3F0C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68D6060" w14:textId="50F94E66" w:rsidR="0052327B" w:rsidRDefault="0052327B" w:rsidP="0052327B">
            <w:pPr>
              <w:pStyle w:val="TAC"/>
              <w:rPr>
                <w:sz w:val="16"/>
              </w:rPr>
            </w:pPr>
            <w:r>
              <w:rPr>
                <w:sz w:val="16"/>
              </w:rPr>
              <w:t>2002-06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6F753" w14:textId="074170CE" w:rsidR="0052327B" w:rsidRDefault="0052327B" w:rsidP="0052327B">
            <w:pPr>
              <w:pStyle w:val="TAC"/>
              <w:rPr>
                <w:sz w:val="16"/>
              </w:rPr>
            </w:pPr>
            <w:r>
              <w:rPr>
                <w:sz w:val="16"/>
              </w:rPr>
              <w:t>TP-16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B0AB0" w14:textId="749148D4" w:rsidR="0052327B" w:rsidRDefault="0052327B" w:rsidP="0052327B">
            <w:pPr>
              <w:pStyle w:val="TAC"/>
              <w:rPr>
                <w:sz w:val="16"/>
              </w:rPr>
            </w:pPr>
            <w:r>
              <w:rPr>
                <w:sz w:val="16"/>
              </w:rPr>
              <w:t>TP-020118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5CC1E" w14:textId="04A3DD7D" w:rsidR="0052327B" w:rsidRDefault="0052327B" w:rsidP="0052327B">
            <w:pPr>
              <w:pStyle w:val="TAL"/>
              <w:rPr>
                <w:snapToGrid w:val="0"/>
                <w:sz w:val="16"/>
                <w:lang w:val="en-AU"/>
              </w:rPr>
            </w:pPr>
            <w:r>
              <w:rPr>
                <w:snapToGrid w:val="0"/>
                <w:sz w:val="16"/>
                <w:lang w:val="en-AU"/>
              </w:rPr>
              <w:t>008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446DFF" w14:textId="1D74AA4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C93F8" w14:textId="1FB428AD"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05841D" w14:textId="5D893D01" w:rsidR="0052327B" w:rsidRDefault="0052327B" w:rsidP="0052327B">
            <w:pPr>
              <w:pStyle w:val="TAL"/>
              <w:rPr>
                <w:sz w:val="16"/>
                <w:szCs w:val="16"/>
                <w:lang w:val="en-US"/>
              </w:rPr>
            </w:pPr>
            <w:r>
              <w:rPr>
                <w:sz w:val="16"/>
                <w:szCs w:val="16"/>
                <w:lang w:val="en-US"/>
              </w:rPr>
              <w:t>Removal of test for use of procedure byte '61xx' for case 2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9F90A" w14:textId="74F62621" w:rsidR="0052327B" w:rsidRDefault="0052327B" w:rsidP="0052327B">
            <w:pPr>
              <w:pStyle w:val="TAC"/>
              <w:rPr>
                <w:sz w:val="16"/>
              </w:rPr>
            </w:pPr>
            <w:r>
              <w:rPr>
                <w:sz w:val="16"/>
              </w:rPr>
              <w:t>3.3.0</w:t>
            </w:r>
          </w:p>
        </w:tc>
      </w:tr>
      <w:tr w:rsidR="0052327B" w:rsidRPr="006B0D02" w14:paraId="799451E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6385DBA" w14:textId="4A1837E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70A28D" w14:textId="1E24AEE6"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18F056" w14:textId="00566036"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8E97C" w14:textId="0CB5A301" w:rsidR="0052327B" w:rsidRDefault="0052327B" w:rsidP="0052327B">
            <w:pPr>
              <w:pStyle w:val="TAL"/>
              <w:rPr>
                <w:snapToGrid w:val="0"/>
                <w:sz w:val="16"/>
                <w:lang w:val="en-AU"/>
              </w:rPr>
            </w:pPr>
            <w:r>
              <w:rPr>
                <w:snapToGrid w:val="0"/>
                <w:sz w:val="16"/>
                <w:lang w:val="en-AU"/>
              </w:rP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B21682" w14:textId="2F3B175C"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6589B" w14:textId="08FBFCE8"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523B48" w14:textId="4622085D" w:rsidR="0052327B" w:rsidRDefault="0052327B" w:rsidP="0052327B">
            <w:pPr>
              <w:pStyle w:val="TAL"/>
              <w:rPr>
                <w:sz w:val="16"/>
                <w:szCs w:val="16"/>
                <w:lang w:val="en-US"/>
              </w:rPr>
            </w:pPr>
            <w:r>
              <w:rPr>
                <w:sz w:val="16"/>
                <w:szCs w:val="16"/>
                <w:lang w:val="en-US"/>
              </w:rPr>
              <w:t>Expected remainder of returned data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8EE21" w14:textId="22A7C332" w:rsidR="0052327B" w:rsidRDefault="0052327B" w:rsidP="0052327B">
            <w:pPr>
              <w:pStyle w:val="TAC"/>
              <w:rPr>
                <w:sz w:val="16"/>
              </w:rPr>
            </w:pPr>
            <w:r>
              <w:rPr>
                <w:sz w:val="16"/>
              </w:rPr>
              <w:t>3.4.0</w:t>
            </w:r>
          </w:p>
        </w:tc>
      </w:tr>
      <w:tr w:rsidR="0052327B" w:rsidRPr="006B0D02" w14:paraId="1CECDD6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A041C1" w14:textId="45F6353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76A11" w14:textId="1163A046"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D1006" w14:textId="3608607E"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CAE24" w14:textId="7A6A8B0D" w:rsidR="0052327B" w:rsidRDefault="0052327B" w:rsidP="0052327B">
            <w:pPr>
              <w:pStyle w:val="TAL"/>
              <w:rPr>
                <w:snapToGrid w:val="0"/>
                <w:sz w:val="16"/>
                <w:lang w:val="en-AU"/>
              </w:rPr>
            </w:pPr>
            <w:r>
              <w:rPr>
                <w:snapToGrid w:val="0"/>
                <w:sz w:val="16"/>
                <w:lang w:val="en-AU"/>
              </w:rPr>
              <w:t>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116D93" w14:textId="6465644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579B7" w14:textId="20C53A62"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3B4F1B" w14:textId="495D90BA" w:rsidR="0052327B" w:rsidRDefault="0052327B" w:rsidP="0052327B">
            <w:pPr>
              <w:pStyle w:val="TAL"/>
              <w:rPr>
                <w:sz w:val="16"/>
                <w:szCs w:val="16"/>
                <w:lang w:val="en-US"/>
              </w:rPr>
            </w:pPr>
            <w:r>
              <w:rPr>
                <w:sz w:val="16"/>
                <w:szCs w:val="16"/>
                <w:lang w:val="en-US"/>
              </w:rPr>
              <w:t>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66851" w14:textId="25860238" w:rsidR="0052327B" w:rsidRDefault="0052327B" w:rsidP="0052327B">
            <w:pPr>
              <w:pStyle w:val="TAC"/>
              <w:rPr>
                <w:sz w:val="16"/>
              </w:rPr>
            </w:pPr>
            <w:r>
              <w:rPr>
                <w:sz w:val="16"/>
              </w:rPr>
              <w:t>3.4.0</w:t>
            </w:r>
          </w:p>
        </w:tc>
      </w:tr>
      <w:tr w:rsidR="0052327B" w:rsidRPr="006B0D02" w14:paraId="6BF4C55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FDCA199" w14:textId="28434A73"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7040" w14:textId="388BE3B0"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F4941" w14:textId="69AA9C78"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9FBC9" w14:textId="51419703" w:rsidR="0052327B" w:rsidRDefault="0052327B" w:rsidP="0052327B">
            <w:pPr>
              <w:pStyle w:val="TAL"/>
              <w:rPr>
                <w:snapToGrid w:val="0"/>
                <w:sz w:val="16"/>
                <w:lang w:val="en-AU"/>
              </w:rPr>
            </w:pPr>
            <w:r>
              <w:rPr>
                <w:snapToGrid w:val="0"/>
                <w:sz w:val="16"/>
                <w:lang w:val="en-AU"/>
              </w:rPr>
              <w:t>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FD1834" w14:textId="5C4B2BC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62FA0" w14:textId="4ADA4089"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DD177" w14:textId="31EAB52B" w:rsidR="0052327B" w:rsidRDefault="0052327B" w:rsidP="0052327B">
            <w:pPr>
              <w:pStyle w:val="TAL"/>
              <w:rPr>
                <w:sz w:val="16"/>
                <w:szCs w:val="16"/>
                <w:lang w:val="en-US"/>
              </w:rPr>
            </w:pPr>
            <w:r>
              <w:rPr>
                <w:sz w:val="16"/>
                <w:szCs w:val="16"/>
                <w:lang w:val="en-US"/>
              </w:rPr>
              <w:t>Correction of error in read binary test case for T=0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97406" w14:textId="1434ED98" w:rsidR="0052327B" w:rsidRDefault="0052327B" w:rsidP="0052327B">
            <w:pPr>
              <w:pStyle w:val="TAC"/>
              <w:rPr>
                <w:sz w:val="16"/>
              </w:rPr>
            </w:pPr>
            <w:r>
              <w:rPr>
                <w:sz w:val="16"/>
              </w:rPr>
              <w:t>3.4.0</w:t>
            </w:r>
          </w:p>
        </w:tc>
      </w:tr>
      <w:tr w:rsidR="0052327B" w:rsidRPr="006B0D02" w14:paraId="1E96C22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B86D050" w14:textId="18A2699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27AE9" w14:textId="29B8CA00"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61FB36" w14:textId="312A322D"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F13CB" w14:textId="3AD3A976" w:rsidR="0052327B" w:rsidRDefault="0052327B" w:rsidP="0052327B">
            <w:pPr>
              <w:pStyle w:val="TAL"/>
              <w:rPr>
                <w:snapToGrid w:val="0"/>
                <w:sz w:val="16"/>
                <w:lang w:val="en-AU"/>
              </w:rPr>
            </w:pPr>
            <w:r>
              <w:rPr>
                <w:snapToGrid w:val="0"/>
                <w:sz w:val="16"/>
                <w:lang w:val="en-AU"/>
              </w:rPr>
              <w:t>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D73009" w14:textId="6518E7C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A8238" w14:textId="0780F4A5"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42539F" w14:textId="7936239F" w:rsidR="0052327B" w:rsidRDefault="0052327B" w:rsidP="0052327B">
            <w:pPr>
              <w:pStyle w:val="TAL"/>
              <w:rPr>
                <w:sz w:val="16"/>
                <w:szCs w:val="16"/>
                <w:lang w:val="en-US"/>
              </w:rPr>
            </w:pPr>
            <w:r>
              <w:rPr>
                <w:sz w:val="16"/>
                <w:szCs w:val="16"/>
                <w:lang w:val="en-US"/>
              </w:rPr>
              <w:t>Alignment of conformance requirement due to CR 088 on TS 102 221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EB3DC" w14:textId="2D01881E" w:rsidR="0052327B" w:rsidRDefault="0052327B" w:rsidP="0052327B">
            <w:pPr>
              <w:pStyle w:val="TAC"/>
              <w:rPr>
                <w:sz w:val="16"/>
              </w:rPr>
            </w:pPr>
            <w:r>
              <w:rPr>
                <w:sz w:val="16"/>
              </w:rPr>
              <w:t>3.4.0</w:t>
            </w:r>
          </w:p>
        </w:tc>
      </w:tr>
      <w:tr w:rsidR="0052327B" w:rsidRPr="006B0D02" w14:paraId="29D0C18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8027D4A" w14:textId="489CBD85"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D5885" w14:textId="401F659E"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9E1F3" w14:textId="0F8A311F"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ADF607" w14:textId="438B3A1E" w:rsidR="0052327B" w:rsidRDefault="0052327B" w:rsidP="0052327B">
            <w:pPr>
              <w:pStyle w:val="TAL"/>
              <w:rPr>
                <w:snapToGrid w:val="0"/>
                <w:sz w:val="16"/>
                <w:lang w:val="en-AU"/>
              </w:rPr>
            </w:pPr>
            <w:r>
              <w:rPr>
                <w:snapToGrid w:val="0"/>
                <w:sz w:val="16"/>
                <w:lang w:val="en-AU"/>
              </w:rPr>
              <w:t>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C440B5" w14:textId="4F417228"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35B9C" w14:textId="1CC53988"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0E5341" w14:textId="553CD771" w:rsidR="0052327B" w:rsidRDefault="0052327B" w:rsidP="0052327B">
            <w:pPr>
              <w:pStyle w:val="TAL"/>
              <w:rPr>
                <w:sz w:val="16"/>
                <w:szCs w:val="16"/>
                <w:lang w:val="en-US"/>
              </w:rPr>
            </w:pPr>
            <w:r>
              <w:rPr>
                <w:sz w:val="16"/>
                <w:szCs w:val="16"/>
                <w:lang w:val="en-US"/>
              </w:rPr>
              <w:t>Correction of case 3/case 4 command tests in case of wrong P1-P2.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CA774" w14:textId="1A21FD5E" w:rsidR="0052327B" w:rsidRDefault="0052327B" w:rsidP="0052327B">
            <w:pPr>
              <w:pStyle w:val="TAC"/>
              <w:rPr>
                <w:sz w:val="16"/>
              </w:rPr>
            </w:pPr>
            <w:r>
              <w:rPr>
                <w:sz w:val="16"/>
              </w:rPr>
              <w:t>3.4.0</w:t>
            </w:r>
          </w:p>
        </w:tc>
      </w:tr>
      <w:tr w:rsidR="0052327B" w:rsidRPr="006B0D02" w14:paraId="54F5D96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9B18CA5" w14:textId="76A2F11A" w:rsidR="0052327B" w:rsidRDefault="0052327B" w:rsidP="0052327B">
            <w:pPr>
              <w:pStyle w:val="TAC"/>
              <w:rPr>
                <w:sz w:val="16"/>
              </w:rPr>
            </w:pPr>
            <w:r>
              <w:rPr>
                <w:sz w:val="16"/>
              </w:rPr>
              <w:t>2002-12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D6571" w14:textId="64086FB9" w:rsidR="0052327B" w:rsidRDefault="0052327B" w:rsidP="0052327B">
            <w:pPr>
              <w:pStyle w:val="TAC"/>
              <w:rPr>
                <w:sz w:val="16"/>
              </w:rPr>
            </w:pPr>
            <w:r>
              <w:rPr>
                <w:sz w:val="16"/>
              </w:rPr>
              <w:t>TP-18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D96F2D" w14:textId="32B30105" w:rsidR="0052327B" w:rsidRDefault="0052327B" w:rsidP="0052327B">
            <w:pPr>
              <w:pStyle w:val="TAC"/>
              <w:rPr>
                <w:sz w:val="16"/>
              </w:rPr>
            </w:pPr>
            <w:r>
              <w:rPr>
                <w:sz w:val="16"/>
              </w:rPr>
              <w:t>TP-020287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AE3FF" w14:textId="183AFD7A" w:rsidR="0052327B" w:rsidRDefault="0052327B" w:rsidP="0052327B">
            <w:pPr>
              <w:pStyle w:val="TAL"/>
              <w:rPr>
                <w:snapToGrid w:val="0"/>
                <w:sz w:val="16"/>
                <w:lang w:val="en-AU"/>
              </w:rPr>
            </w:pPr>
            <w:r>
              <w:rPr>
                <w:snapToGrid w:val="0"/>
                <w:sz w:val="16"/>
                <w:lang w:val="en-AU"/>
              </w:rPr>
              <w:t>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596E87" w14:textId="2A1AF0F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F00F" w14:textId="6699E2D4"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934012" w14:textId="389FCF55" w:rsidR="0052327B" w:rsidRDefault="0052327B" w:rsidP="0052327B">
            <w:pPr>
              <w:pStyle w:val="TAL"/>
              <w:rPr>
                <w:sz w:val="16"/>
                <w:szCs w:val="16"/>
                <w:lang w:val="en-US"/>
              </w:rPr>
            </w:pPr>
            <w:r>
              <w:rPr>
                <w:snapToGrid w:val="0"/>
                <w:sz w:val="16"/>
                <w:szCs w:val="16"/>
                <w:lang w:val="en-AU"/>
              </w:rPr>
              <w:t>Correction of test of Read Record on Linear Fixed EF and T=1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DDD76" w14:textId="65E1D46E" w:rsidR="0052327B" w:rsidRDefault="0052327B" w:rsidP="0052327B">
            <w:pPr>
              <w:pStyle w:val="TAC"/>
              <w:rPr>
                <w:sz w:val="16"/>
              </w:rPr>
            </w:pPr>
            <w:r>
              <w:rPr>
                <w:sz w:val="16"/>
              </w:rPr>
              <w:t>3.5.0</w:t>
            </w:r>
          </w:p>
        </w:tc>
      </w:tr>
      <w:tr w:rsidR="0052327B" w:rsidRPr="006B0D02" w14:paraId="04C3366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F13FA3D" w14:textId="500B989D" w:rsidR="0052327B" w:rsidRDefault="0052327B" w:rsidP="0052327B">
            <w:pPr>
              <w:pStyle w:val="TAC"/>
              <w:rPr>
                <w:sz w:val="16"/>
              </w:rPr>
            </w:pPr>
            <w:r>
              <w:rPr>
                <w:sz w:val="16"/>
              </w:rPr>
              <w:t>2003-03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F880" w14:textId="67EA8E88" w:rsidR="0052327B" w:rsidRDefault="0052327B" w:rsidP="0052327B">
            <w:pPr>
              <w:pStyle w:val="TAC"/>
              <w:rPr>
                <w:sz w:val="16"/>
              </w:rPr>
            </w:pPr>
            <w:r>
              <w:rPr>
                <w:sz w:val="16"/>
              </w:rPr>
              <w:t>TP-19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10BCF" w14:textId="2C6AECE5" w:rsidR="0052327B" w:rsidRDefault="0052327B" w:rsidP="0052327B">
            <w:pPr>
              <w:pStyle w:val="TAC"/>
              <w:rPr>
                <w:sz w:val="16"/>
              </w:rPr>
            </w:pPr>
            <w:r>
              <w:rPr>
                <w:sz w:val="16"/>
              </w:rPr>
              <w:t>TP-030029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EDEB6" w14:textId="1D0EDFD7" w:rsidR="0052327B" w:rsidRDefault="0052327B" w:rsidP="0052327B">
            <w:pPr>
              <w:pStyle w:val="TAL"/>
              <w:rPr>
                <w:snapToGrid w:val="0"/>
                <w:sz w:val="16"/>
                <w:lang w:val="en-AU"/>
              </w:rPr>
            </w:pPr>
            <w:r>
              <w:rPr>
                <w:snapToGrid w:val="0"/>
                <w:sz w:val="16"/>
                <w:lang w:val="en-AU"/>
              </w:rPr>
              <w:t>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B2D624" w14:textId="5EADFBFE"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DFDBE" w14:textId="53A924A7"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8C339F" w14:textId="1AEFEB4B" w:rsidR="0052327B" w:rsidRDefault="0052327B" w:rsidP="0052327B">
            <w:pPr>
              <w:pStyle w:val="TAL"/>
              <w:rPr>
                <w:snapToGrid w:val="0"/>
                <w:sz w:val="16"/>
                <w:szCs w:val="16"/>
                <w:lang w:val="en-AU"/>
              </w:rPr>
            </w:pPr>
            <w:r>
              <w:rPr>
                <w:snapToGrid w:val="0"/>
                <w:sz w:val="16"/>
                <w:szCs w:val="16"/>
                <w:lang w:val="en-AU"/>
              </w:rPr>
              <w:t>Correction to the returned FCP of the SELECT and the STATUS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52D2F" w14:textId="012260CF" w:rsidR="0052327B" w:rsidRDefault="0052327B" w:rsidP="0052327B">
            <w:pPr>
              <w:pStyle w:val="TAC"/>
              <w:rPr>
                <w:sz w:val="16"/>
              </w:rPr>
            </w:pPr>
            <w:r>
              <w:rPr>
                <w:sz w:val="16"/>
              </w:rPr>
              <w:t>3.6.0</w:t>
            </w:r>
          </w:p>
        </w:tc>
      </w:tr>
      <w:tr w:rsidR="0052327B" w:rsidRPr="006B0D02" w14:paraId="489F58C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CF64BAD" w14:textId="241D0596" w:rsidR="0052327B" w:rsidRDefault="0052327B" w:rsidP="0052327B">
            <w:pPr>
              <w:pStyle w:val="TAC"/>
              <w:rPr>
                <w:sz w:val="16"/>
              </w:rPr>
            </w:pPr>
            <w:r>
              <w:rPr>
                <w:sz w:val="16"/>
              </w:rPr>
              <w:t>2003-12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1EAC9" w14:textId="086C0FAE" w:rsidR="0052327B" w:rsidRDefault="0052327B" w:rsidP="0052327B">
            <w:pPr>
              <w:pStyle w:val="TAC"/>
              <w:rPr>
                <w:sz w:val="16"/>
              </w:rPr>
            </w:pPr>
            <w:r>
              <w:rPr>
                <w:sz w:val="16"/>
              </w:rPr>
              <w:t>TP-22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91109" w14:textId="34A244ED" w:rsidR="0052327B" w:rsidRDefault="0052327B" w:rsidP="0052327B">
            <w:pPr>
              <w:pStyle w:val="TAC"/>
              <w:rPr>
                <w:sz w:val="16"/>
              </w:rPr>
            </w:pPr>
            <w:r>
              <w:rPr>
                <w:sz w:val="16"/>
              </w:rPr>
              <w:t>TP-030256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F7563" w14:textId="503B1336" w:rsidR="0052327B" w:rsidRDefault="0052327B" w:rsidP="0052327B">
            <w:pPr>
              <w:pStyle w:val="TAL"/>
              <w:rPr>
                <w:snapToGrid w:val="0"/>
                <w:sz w:val="16"/>
                <w:lang w:val="en-AU"/>
              </w:rPr>
            </w:pPr>
            <w:r>
              <w:rPr>
                <w:snapToGrid w:val="0"/>
                <w:sz w:val="16"/>
                <w:lang w:val="en-AU"/>
              </w:rPr>
              <w:t>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773F1E" w14:textId="055CD3AA"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D27F5" w14:textId="5530DA74" w:rsidR="0052327B" w:rsidRDefault="0052327B" w:rsidP="0052327B">
            <w:pPr>
              <w:pStyle w:val="TAC"/>
              <w:rPr>
                <w:snapToGrid w:val="0"/>
                <w:sz w:val="16"/>
                <w:lang w:val="en-AU"/>
              </w:rPr>
            </w:pPr>
            <w:r>
              <w:rPr>
                <w:snapToGrid w:val="0"/>
                <w:sz w:val="16"/>
                <w:lang w:val="en-AU"/>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B2B57A" w14:textId="4E3968BC" w:rsidR="0052327B" w:rsidRDefault="0052327B" w:rsidP="0052327B">
            <w:pPr>
              <w:pStyle w:val="TAL"/>
              <w:rPr>
                <w:snapToGrid w:val="0"/>
                <w:sz w:val="16"/>
                <w:szCs w:val="16"/>
                <w:lang w:val="en-AU"/>
              </w:rPr>
            </w:pPr>
            <w:r>
              <w:rPr>
                <w:snapToGrid w:val="0"/>
                <w:sz w:val="16"/>
                <w:szCs w:val="16"/>
                <w:lang w:val="en-AU"/>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CA22" w14:textId="0B73D0E9" w:rsidR="0052327B" w:rsidRDefault="0052327B" w:rsidP="0052327B">
            <w:pPr>
              <w:pStyle w:val="TAC"/>
              <w:rPr>
                <w:sz w:val="16"/>
              </w:rPr>
            </w:pPr>
            <w:r>
              <w:rPr>
                <w:sz w:val="16"/>
              </w:rPr>
              <w:t>3.7.0</w:t>
            </w:r>
          </w:p>
        </w:tc>
      </w:tr>
      <w:tr w:rsidR="0052327B" w:rsidRPr="006B0D02" w14:paraId="238CCF1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DBDD1AA" w14:textId="6BF277A8" w:rsidR="0052327B" w:rsidRDefault="0052327B" w:rsidP="0052327B">
            <w:pPr>
              <w:pStyle w:val="TAC"/>
              <w:rPr>
                <w:sz w:val="16"/>
              </w:rPr>
            </w:pPr>
            <w:r>
              <w:rPr>
                <w:sz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14744" w14:textId="4FE545FE" w:rsidR="0052327B" w:rsidRDefault="0052327B" w:rsidP="0052327B">
            <w:pPr>
              <w:pStyle w:val="TAC"/>
              <w:rPr>
                <w:sz w:val="16"/>
              </w:rPr>
            </w:pPr>
            <w:r>
              <w:rPr>
                <w:sz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7D3BE" w14:textId="29BAF2B9" w:rsidR="0052327B" w:rsidRDefault="0052327B" w:rsidP="0052327B">
            <w:pPr>
              <w:pStyle w:val="TAC"/>
              <w:rPr>
                <w:sz w:val="16"/>
              </w:rPr>
            </w:pPr>
            <w:r>
              <w:rPr>
                <w:sz w:val="16"/>
              </w:rPr>
              <w:t>TP-040264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30A45" w14:textId="03FE67B2" w:rsidR="0052327B" w:rsidRDefault="0052327B" w:rsidP="0052327B">
            <w:pPr>
              <w:pStyle w:val="TAL"/>
              <w:rPr>
                <w:snapToGrid w:val="0"/>
                <w:sz w:val="16"/>
                <w:lang w:val="en-AU"/>
              </w:rPr>
            </w:pPr>
            <w:r>
              <w:rPr>
                <w:snapToGrid w:val="0"/>
                <w:sz w:val="16"/>
                <w:lang w:val="en-AU"/>
              </w:rPr>
              <w:t>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DE8A3" w14:textId="51DCCBE3"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27A73" w14:textId="1E86B476"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206154" w14:textId="30C5C30C" w:rsidR="0052327B" w:rsidRDefault="0052327B" w:rsidP="0052327B">
            <w:pPr>
              <w:pStyle w:val="TAL"/>
              <w:rPr>
                <w:snapToGrid w:val="0"/>
                <w:sz w:val="16"/>
                <w:szCs w:val="16"/>
                <w:lang w:val="en-AU"/>
              </w:rPr>
            </w:pPr>
            <w:r>
              <w:rPr>
                <w:noProof/>
                <w:sz w:val="16"/>
                <w:szCs w:val="16"/>
              </w:rPr>
              <w:t>Correction of non specific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274EF" w14:textId="2DD87555" w:rsidR="0052327B" w:rsidRDefault="0052327B" w:rsidP="0052327B">
            <w:pPr>
              <w:pStyle w:val="TAC"/>
              <w:rPr>
                <w:sz w:val="16"/>
              </w:rPr>
            </w:pPr>
            <w:r>
              <w:rPr>
                <w:sz w:val="16"/>
              </w:rPr>
              <w:t>3.8.0</w:t>
            </w:r>
          </w:p>
        </w:tc>
      </w:tr>
      <w:tr w:rsidR="0052327B" w:rsidRPr="006B0D02" w14:paraId="02D9B6C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BC030DE" w14:textId="75469915" w:rsidR="0052327B" w:rsidRDefault="0052327B" w:rsidP="0052327B">
            <w:pPr>
              <w:pStyle w:val="TAC"/>
              <w:rPr>
                <w:sz w:val="16"/>
              </w:rPr>
            </w:pPr>
            <w:r>
              <w:rPr>
                <w:sz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637A" w14:textId="306BA6D4" w:rsidR="0052327B" w:rsidRDefault="0052327B" w:rsidP="0052327B">
            <w:pPr>
              <w:pStyle w:val="TAC"/>
              <w:rPr>
                <w:sz w:val="16"/>
              </w:rPr>
            </w:pPr>
            <w:r>
              <w:rPr>
                <w:sz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82D51" w14:textId="2CEBE8A9" w:rsidR="0052327B" w:rsidRDefault="0052327B" w:rsidP="0052327B">
            <w:pPr>
              <w:pStyle w:val="TAC"/>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F48C8" w14:textId="71496678" w:rsidR="0052327B" w:rsidRDefault="0052327B" w:rsidP="0052327B">
            <w:pPr>
              <w:pStyle w:val="TAL"/>
              <w:rPr>
                <w:snapToGrid w:val="0"/>
                <w:sz w:val="16"/>
                <w:lang w:val="en-AU"/>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07D7A7" w14:textId="27ED09F3"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907F1" w14:textId="77777777" w:rsidR="0052327B" w:rsidRDefault="0052327B" w:rsidP="0052327B">
            <w:pPr>
              <w:pStyle w:val="TAC"/>
              <w:rPr>
                <w:snapToGrid w:val="0"/>
                <w:sz w:val="16"/>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E2A66E" w14:textId="4BA36899" w:rsidR="0052327B" w:rsidRDefault="0052327B" w:rsidP="0052327B">
            <w:pPr>
              <w:pStyle w:val="TAL"/>
              <w:rPr>
                <w:noProof/>
                <w:sz w:val="16"/>
                <w:szCs w:val="16"/>
              </w:rPr>
            </w:pPr>
            <w:r>
              <w:rPr>
                <w:noProof/>
                <w:sz w:val="16"/>
                <w:szCs w:val="16"/>
              </w:rPr>
              <w:t>Upgrade to Rel-4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7A9CC" w14:textId="56F08DB2" w:rsidR="0052327B" w:rsidRDefault="0052327B" w:rsidP="0052327B">
            <w:pPr>
              <w:pStyle w:val="TAC"/>
              <w:rPr>
                <w:sz w:val="16"/>
              </w:rPr>
            </w:pPr>
            <w:r>
              <w:rPr>
                <w:sz w:val="16"/>
              </w:rPr>
              <w:t>4.0.0</w:t>
            </w:r>
          </w:p>
        </w:tc>
      </w:tr>
      <w:tr w:rsidR="0052327B" w:rsidRPr="006B0D02" w14:paraId="4DAA1E0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4A11D7B" w14:textId="124E9324" w:rsidR="0052327B" w:rsidRDefault="0052327B" w:rsidP="0052327B">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4A2FE" w14:textId="6B6F8013" w:rsidR="0052327B" w:rsidRDefault="0052327B" w:rsidP="0052327B">
            <w:pPr>
              <w:pStyle w:val="TAC"/>
              <w:rPr>
                <w:sz w:val="16"/>
              </w:rPr>
            </w:pPr>
            <w:r>
              <w:rPr>
                <w:sz w:val="16"/>
              </w:rP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DC3AA" w14:textId="2F915B5B" w:rsidR="0052327B" w:rsidRDefault="0052327B" w:rsidP="0052327B">
            <w:pPr>
              <w:pStyle w:val="TAC"/>
              <w:rPr>
                <w:sz w:val="16"/>
              </w:rPr>
            </w:pPr>
            <w:r>
              <w:rPr>
                <w:sz w:val="16"/>
              </w:rPr>
              <w:t>CP-050136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81EFB" w14:textId="766A6EAC" w:rsidR="0052327B" w:rsidRDefault="0052327B" w:rsidP="0052327B">
            <w:pPr>
              <w:pStyle w:val="TAL"/>
              <w:rPr>
                <w:snapToGrid w:val="0"/>
                <w:sz w:val="16"/>
                <w:lang w:val="en-AU"/>
              </w:rPr>
            </w:pPr>
            <w:r>
              <w:rPr>
                <w:snapToGrid w:val="0"/>
                <w:sz w:val="16"/>
                <w:lang w:val="en-AU"/>
              </w:rP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F9754D" w14:textId="6C24BAA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5D6F2" w14:textId="5819E11A" w:rsidR="0052327B" w:rsidRDefault="0052327B" w:rsidP="0052327B">
            <w:pPr>
              <w:pStyle w:val="TAC"/>
              <w:rPr>
                <w:snapToGrid w:val="0"/>
                <w:sz w:val="16"/>
                <w:lang w:val="en-AU"/>
              </w:rPr>
            </w:pPr>
            <w:r>
              <w:rPr>
                <w:snapToGrid w:val="0"/>
                <w:sz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4092A" w14:textId="73DD7816" w:rsidR="0052327B" w:rsidRDefault="0052327B" w:rsidP="0052327B">
            <w:pPr>
              <w:pStyle w:val="TAL"/>
              <w:rPr>
                <w:noProof/>
                <w:sz w:val="16"/>
                <w:szCs w:val="16"/>
              </w:rPr>
            </w:pPr>
            <w:r>
              <w:rPr>
                <w:noProof/>
                <w:sz w:val="16"/>
                <w:szCs w:val="16"/>
              </w:rPr>
              <w:t>Correction of ISO/IEC 7816 Series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03E7D" w14:textId="1254D570" w:rsidR="0052327B" w:rsidRDefault="0052327B" w:rsidP="0052327B">
            <w:pPr>
              <w:pStyle w:val="TAC"/>
              <w:rPr>
                <w:sz w:val="16"/>
              </w:rPr>
            </w:pPr>
            <w:r>
              <w:rPr>
                <w:sz w:val="16"/>
              </w:rPr>
              <w:t>4.1.0</w:t>
            </w:r>
          </w:p>
        </w:tc>
      </w:tr>
      <w:tr w:rsidR="0052327B" w:rsidRPr="006B0D02" w14:paraId="5438517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A97333C" w14:textId="0F9A04B2" w:rsidR="0052327B" w:rsidRDefault="0052327B" w:rsidP="0052327B">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954B74" w14:textId="22B2D890" w:rsidR="0052327B" w:rsidRDefault="0052327B" w:rsidP="0052327B">
            <w:pPr>
              <w:pStyle w:val="TAC"/>
              <w:rPr>
                <w:sz w:val="16"/>
              </w:rPr>
            </w:pPr>
            <w:r>
              <w:rPr>
                <w:sz w:val="16"/>
              </w:rP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7C85FE" w14:textId="422AD31F" w:rsidR="0052327B" w:rsidRDefault="0052327B" w:rsidP="0052327B">
            <w:pPr>
              <w:pStyle w:val="TAC"/>
              <w:rPr>
                <w:sz w:val="16"/>
              </w:rPr>
            </w:pPr>
            <w:r>
              <w:rPr>
                <w:sz w:val="16"/>
              </w:rPr>
              <w:t>CP-050136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D4DD8" w14:textId="7FF218AF" w:rsidR="0052327B" w:rsidRDefault="0052327B" w:rsidP="0052327B">
            <w:pPr>
              <w:pStyle w:val="TAL"/>
              <w:rPr>
                <w:snapToGrid w:val="0"/>
                <w:sz w:val="16"/>
                <w:lang w:val="en-AU"/>
              </w:rPr>
            </w:pPr>
            <w:r>
              <w:rPr>
                <w:snapToGrid w:val="0"/>
                <w:sz w:val="16"/>
                <w:lang w:val="en-AU"/>
              </w:rP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1038E1" w14:textId="05A9FC4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2C84F" w14:textId="653F9EEF" w:rsidR="0052327B" w:rsidRDefault="0052327B" w:rsidP="0052327B">
            <w:pPr>
              <w:pStyle w:val="TAC"/>
              <w:rPr>
                <w:snapToGrid w:val="0"/>
                <w:sz w:val="16"/>
                <w:lang w:val="en-AU"/>
              </w:rPr>
            </w:pPr>
            <w:r>
              <w:rPr>
                <w:snapToGrid w:val="0"/>
                <w:sz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AB5DDC" w14:textId="54C115AF" w:rsidR="0052327B" w:rsidRDefault="0052327B" w:rsidP="0052327B">
            <w:pPr>
              <w:pStyle w:val="TAL"/>
              <w:rPr>
                <w:noProof/>
                <w:sz w:val="16"/>
                <w:szCs w:val="16"/>
              </w:rPr>
            </w:pPr>
            <w:r>
              <w:rPr>
                <w:noProof/>
                <w:sz w:val="16"/>
                <w:szCs w:val="16"/>
              </w:rPr>
              <w:t>ISO/IEC 7811 Series Revision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8E9F" w14:textId="0E69B2C5" w:rsidR="0052327B" w:rsidRDefault="0052327B" w:rsidP="0052327B">
            <w:pPr>
              <w:pStyle w:val="TAC"/>
              <w:rPr>
                <w:sz w:val="16"/>
              </w:rPr>
            </w:pPr>
            <w:r>
              <w:rPr>
                <w:sz w:val="16"/>
              </w:rPr>
              <w:t>4.1.0</w:t>
            </w:r>
          </w:p>
        </w:tc>
      </w:tr>
      <w:tr w:rsidR="0052327B" w:rsidRPr="006B0D02" w14:paraId="4323BB4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004C9FA" w14:textId="4CD3D846" w:rsidR="0052327B" w:rsidRDefault="0052327B" w:rsidP="0052327B">
            <w:pPr>
              <w:pStyle w:val="TAC"/>
              <w:rPr>
                <w:sz w:val="16"/>
              </w:rPr>
            </w:pPr>
            <w:r>
              <w:rPr>
                <w:sz w:val="16"/>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5422E" w14:textId="761CD496" w:rsidR="0052327B" w:rsidRDefault="0052327B" w:rsidP="0052327B">
            <w:pPr>
              <w:pStyle w:val="TAC"/>
              <w:rPr>
                <w:sz w:val="16"/>
              </w:rPr>
            </w:pPr>
            <w:r>
              <w:rPr>
                <w:sz w:val="16"/>
              </w:rP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8A7B2" w14:textId="4B14728E" w:rsidR="0052327B" w:rsidRDefault="0052327B" w:rsidP="0052327B">
            <w:pPr>
              <w:pStyle w:val="TAC"/>
              <w:rPr>
                <w:sz w:val="16"/>
              </w:rPr>
            </w:pPr>
            <w:r>
              <w:rPr>
                <w:sz w:val="16"/>
              </w:rPr>
              <w:t>CP-050337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607FF" w14:textId="6A7B995C" w:rsidR="0052327B" w:rsidRDefault="0052327B" w:rsidP="0052327B">
            <w:pPr>
              <w:pStyle w:val="TAL"/>
              <w:rPr>
                <w:snapToGrid w:val="0"/>
                <w:sz w:val="16"/>
                <w:lang w:val="en-AU"/>
              </w:rPr>
            </w:pPr>
            <w:r>
              <w:rPr>
                <w:snapToGrid w:val="0"/>
                <w:sz w:val="16"/>
                <w:lang w:val="en-AU"/>
              </w:rPr>
              <w:t>021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D7B2E" w14:textId="22B74E38"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B80BC" w14:textId="6D406E1E"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F66ACA" w14:textId="5BCD6271" w:rsidR="0052327B" w:rsidRDefault="0052327B" w:rsidP="0052327B">
            <w:pPr>
              <w:pStyle w:val="TAL"/>
              <w:rPr>
                <w:noProof/>
                <w:sz w:val="16"/>
                <w:szCs w:val="16"/>
              </w:rPr>
            </w:pPr>
            <w:r>
              <w:rPr>
                <w:noProof/>
                <w:sz w:val="16"/>
                <w:szCs w:val="16"/>
              </w:rPr>
              <w:t>CR to TS 31.122, Release 4: Creation of a Release 6 Version of TS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B8D98" w14:textId="71467877" w:rsidR="0052327B" w:rsidRDefault="0052327B" w:rsidP="0052327B">
            <w:pPr>
              <w:pStyle w:val="TAC"/>
              <w:rPr>
                <w:sz w:val="16"/>
              </w:rPr>
            </w:pPr>
            <w:r>
              <w:rPr>
                <w:sz w:val="16"/>
              </w:rPr>
              <w:t>6.0.0</w:t>
            </w:r>
          </w:p>
        </w:tc>
      </w:tr>
      <w:tr w:rsidR="0052327B" w:rsidRPr="006B0D02" w14:paraId="5B37FD6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00BAD85" w14:textId="0E00D4D3" w:rsidR="0052327B" w:rsidRDefault="0052327B" w:rsidP="0052327B">
            <w:pPr>
              <w:pStyle w:val="TAC"/>
              <w:rPr>
                <w:sz w:val="16"/>
              </w:rPr>
            </w:pPr>
            <w:r>
              <w:rPr>
                <w:sz w:val="16"/>
              </w:rPr>
              <w:t>2006-03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CC3DA" w14:textId="50F160EB" w:rsidR="0052327B" w:rsidRDefault="0052327B" w:rsidP="0052327B">
            <w:pPr>
              <w:pStyle w:val="TAC"/>
              <w:rPr>
                <w:sz w:val="16"/>
              </w:rPr>
            </w:pPr>
            <w:r>
              <w:rPr>
                <w:sz w:val="16"/>
              </w:rP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2317B" w14:textId="571FEF09" w:rsidR="0052327B" w:rsidRDefault="0052327B" w:rsidP="0052327B">
            <w:pPr>
              <w:pStyle w:val="TAC"/>
              <w:rPr>
                <w:sz w:val="16"/>
              </w:rPr>
            </w:pPr>
            <w:r>
              <w:rPr>
                <w:sz w:val="16"/>
              </w:rPr>
              <w:t>CP-060158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F0E066" w14:textId="7F221A09" w:rsidR="0052327B" w:rsidRDefault="0052327B" w:rsidP="0052327B">
            <w:pPr>
              <w:pStyle w:val="TAL"/>
              <w:rPr>
                <w:snapToGrid w:val="0"/>
                <w:sz w:val="16"/>
                <w:lang w:val="en-AU"/>
              </w:rPr>
            </w:pPr>
            <w:r>
              <w:rPr>
                <w:snapToGrid w:val="0"/>
                <w:sz w:val="16"/>
                <w:lang w:val="en-AU"/>
              </w:rPr>
              <w:t>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DD830A" w14:textId="5A4DCF7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91C9B" w14:textId="761C0BC6" w:rsidR="0052327B" w:rsidRDefault="0052327B" w:rsidP="0052327B">
            <w:pPr>
              <w:pStyle w:val="TAC"/>
              <w:rPr>
                <w:snapToGrid w:val="0"/>
                <w:sz w:val="16"/>
                <w:lang w:val="en-AU"/>
              </w:rPr>
            </w:pPr>
            <w:r w:rsidRPr="00AF6954">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B3776" w14:textId="2CFC9016" w:rsidR="0052327B" w:rsidRDefault="0052327B" w:rsidP="0052327B">
            <w:pPr>
              <w:pStyle w:val="TAL"/>
              <w:rPr>
                <w:noProof/>
                <w:sz w:val="16"/>
                <w:szCs w:val="16"/>
              </w:rPr>
            </w:pPr>
            <w:r>
              <w:rPr>
                <w:noProof/>
                <w:sz w:val="16"/>
                <w:szCs w:val="16"/>
              </w:rPr>
              <w:t>Essential Corrections to many test cases, which would cause the USIM to fail essential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B527A" w14:textId="703057DB" w:rsidR="0052327B" w:rsidRDefault="0052327B" w:rsidP="0052327B">
            <w:pPr>
              <w:pStyle w:val="TAC"/>
              <w:rPr>
                <w:sz w:val="16"/>
              </w:rPr>
            </w:pPr>
            <w:r>
              <w:rPr>
                <w:sz w:val="16"/>
              </w:rPr>
              <w:t>6.1.0</w:t>
            </w:r>
          </w:p>
        </w:tc>
      </w:tr>
      <w:tr w:rsidR="0052327B" w:rsidRPr="006B0D02" w14:paraId="171D91D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21B72D" w14:textId="6470ECCC"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D07A7" w14:textId="5B394C70"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9B3E06" w14:textId="403647F8"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75A66" w14:textId="7D73C26B" w:rsidR="0052327B" w:rsidRDefault="0052327B" w:rsidP="0052327B">
            <w:pPr>
              <w:pStyle w:val="TAL"/>
              <w:rPr>
                <w:snapToGrid w:val="0"/>
                <w:sz w:val="16"/>
                <w:lang w:val="en-AU"/>
              </w:rPr>
            </w:pPr>
            <w:r>
              <w:rPr>
                <w:snapToGrid w:val="0"/>
                <w:sz w:val="16"/>
                <w:lang w:val="en-AU"/>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43E7C7" w14:textId="5CF66E18"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8659" w14:textId="74EA65DC" w:rsidR="0052327B" w:rsidRPr="00AF6954"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1E1FE" w14:textId="5F528C46" w:rsidR="0052327B" w:rsidRDefault="0052327B" w:rsidP="0052327B">
            <w:pPr>
              <w:pStyle w:val="TAL"/>
              <w:rPr>
                <w:noProof/>
                <w:sz w:val="16"/>
                <w:szCs w:val="16"/>
              </w:rPr>
            </w:pPr>
            <w:r>
              <w:rPr>
                <w:noProof/>
                <w:sz w:val="16"/>
                <w:szCs w:val="16"/>
              </w:rPr>
              <w:t>Updates to Physical characteristics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7A90F" w14:textId="7CDC543C" w:rsidR="0052327B" w:rsidRDefault="0052327B" w:rsidP="0052327B">
            <w:pPr>
              <w:pStyle w:val="TAC"/>
              <w:rPr>
                <w:sz w:val="16"/>
              </w:rPr>
            </w:pPr>
            <w:r>
              <w:rPr>
                <w:sz w:val="16"/>
              </w:rPr>
              <w:t>6.2.0</w:t>
            </w:r>
          </w:p>
        </w:tc>
      </w:tr>
      <w:tr w:rsidR="0052327B" w:rsidRPr="006B0D02" w14:paraId="1BA374D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8E891BB" w14:textId="68C6A8CF"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B6BCE" w14:textId="2846F055"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D39280" w14:textId="447EAC45"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84271" w14:textId="4AA3A02B" w:rsidR="0052327B" w:rsidRDefault="0052327B" w:rsidP="0052327B">
            <w:pPr>
              <w:pStyle w:val="TAL"/>
              <w:rPr>
                <w:snapToGrid w:val="0"/>
                <w:sz w:val="16"/>
                <w:lang w:val="en-AU"/>
              </w:rPr>
            </w:pPr>
            <w:r>
              <w:rPr>
                <w:snapToGrid w:val="0"/>
                <w:sz w:val="16"/>
                <w:lang w:val="en-AU"/>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09D253" w14:textId="024467F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D69BDC" w14:textId="1554459F"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261B5E" w14:textId="5CFF99A9" w:rsidR="0052327B" w:rsidRDefault="0052327B" w:rsidP="0052327B">
            <w:pPr>
              <w:pStyle w:val="TAL"/>
              <w:rPr>
                <w:noProof/>
                <w:sz w:val="16"/>
                <w:szCs w:val="16"/>
              </w:rPr>
            </w:pPr>
            <w:r>
              <w:rPr>
                <w:noProof/>
                <w:sz w:val="16"/>
                <w:szCs w:val="16"/>
              </w:rPr>
              <w:t>Updates based on changes to 31.102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4B3D2" w14:textId="54B6E260" w:rsidR="0052327B" w:rsidRDefault="0052327B" w:rsidP="0052327B">
            <w:pPr>
              <w:pStyle w:val="TAC"/>
              <w:rPr>
                <w:sz w:val="16"/>
              </w:rPr>
            </w:pPr>
            <w:r>
              <w:rPr>
                <w:sz w:val="16"/>
              </w:rPr>
              <w:t>6.2.0</w:t>
            </w:r>
          </w:p>
        </w:tc>
      </w:tr>
      <w:tr w:rsidR="0052327B" w:rsidRPr="006B0D02" w14:paraId="7670D5C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AE4C421" w14:textId="61C677D4"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4E874" w14:textId="15EFEAF1"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6620A" w14:textId="3014DABF"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BE072" w14:textId="2B1897E5" w:rsidR="0052327B" w:rsidRDefault="0052327B" w:rsidP="0052327B">
            <w:pPr>
              <w:pStyle w:val="TAL"/>
              <w:rPr>
                <w:snapToGrid w:val="0"/>
                <w:sz w:val="16"/>
                <w:lang w:val="en-AU"/>
              </w:rPr>
            </w:pPr>
            <w:r>
              <w:rPr>
                <w:snapToGrid w:val="0"/>
                <w:sz w:val="16"/>
                <w:lang w:val="en-AU"/>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1E1B7B" w14:textId="6988031B"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0FBA6" w14:textId="21EC17A0"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92F175" w14:textId="79530F6B" w:rsidR="0052327B" w:rsidRDefault="0052327B" w:rsidP="0052327B">
            <w:pPr>
              <w:pStyle w:val="TAL"/>
              <w:rPr>
                <w:noProof/>
                <w:sz w:val="16"/>
                <w:szCs w:val="16"/>
              </w:rPr>
            </w:pPr>
            <w:r>
              <w:rPr>
                <w:noProof/>
                <w:sz w:val="16"/>
                <w:szCs w:val="16"/>
              </w:rPr>
              <w:t>Updates to Protocol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613C3" w14:textId="028361DA" w:rsidR="0052327B" w:rsidRDefault="0052327B" w:rsidP="0052327B">
            <w:pPr>
              <w:pStyle w:val="TAC"/>
              <w:rPr>
                <w:sz w:val="16"/>
              </w:rPr>
            </w:pPr>
            <w:r>
              <w:rPr>
                <w:sz w:val="16"/>
              </w:rPr>
              <w:t>6.2.0</w:t>
            </w:r>
          </w:p>
        </w:tc>
      </w:tr>
      <w:tr w:rsidR="0052327B" w:rsidRPr="006B0D02" w14:paraId="3FFBF6C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F1C515F" w14:textId="4037E84B"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A812D" w14:textId="3BD76C93"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A891D" w14:textId="526D0962"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B21B5" w14:textId="3C0DE778" w:rsidR="0052327B" w:rsidRDefault="0052327B" w:rsidP="0052327B">
            <w:pPr>
              <w:pStyle w:val="TAL"/>
              <w:rPr>
                <w:snapToGrid w:val="0"/>
                <w:sz w:val="16"/>
                <w:lang w:val="en-AU"/>
              </w:rPr>
            </w:pPr>
            <w:r>
              <w:rPr>
                <w:snapToGrid w:val="0"/>
                <w:sz w:val="16"/>
                <w:lang w:val="en-AU"/>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69067A" w14:textId="7C75AB86"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5B79" w14:textId="4942381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041331" w14:textId="0C6E2F9C" w:rsidR="0052327B" w:rsidRDefault="0052327B" w:rsidP="0052327B">
            <w:pPr>
              <w:pStyle w:val="TAL"/>
              <w:rPr>
                <w:noProof/>
                <w:sz w:val="16"/>
                <w:szCs w:val="16"/>
              </w:rPr>
            </w:pPr>
            <w:r>
              <w:rPr>
                <w:noProof/>
                <w:sz w:val="16"/>
                <w:szCs w:val="16"/>
              </w:rPr>
              <w:t>Refinement of tests for shareable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0F74C" w14:textId="7A252D10" w:rsidR="0052327B" w:rsidRDefault="0052327B" w:rsidP="0052327B">
            <w:pPr>
              <w:pStyle w:val="TAC"/>
              <w:rPr>
                <w:sz w:val="16"/>
              </w:rPr>
            </w:pPr>
            <w:r>
              <w:rPr>
                <w:sz w:val="16"/>
              </w:rPr>
              <w:t>6.2.0</w:t>
            </w:r>
          </w:p>
        </w:tc>
      </w:tr>
      <w:tr w:rsidR="0052327B" w:rsidRPr="006B0D02" w14:paraId="14A37F3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99E68D0" w14:textId="5F54FE02"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7BF65" w14:textId="5AA16B11"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E63246" w14:textId="7D954AEE"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38431" w14:textId="636891E8" w:rsidR="0052327B" w:rsidRDefault="0052327B" w:rsidP="0052327B">
            <w:pPr>
              <w:pStyle w:val="TAL"/>
              <w:rPr>
                <w:snapToGrid w:val="0"/>
                <w:sz w:val="16"/>
                <w:lang w:val="en-AU"/>
              </w:rPr>
            </w:pPr>
            <w:r>
              <w:rPr>
                <w:snapToGrid w:val="0"/>
                <w:sz w:val="16"/>
                <w:lang w:val="en-AU"/>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9320B1" w14:textId="3DB25E74"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1ECA" w14:textId="7EDE5490"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5BE1DC" w14:textId="325F2302" w:rsidR="0052327B" w:rsidRDefault="0052327B" w:rsidP="0052327B">
            <w:pPr>
              <w:pStyle w:val="TAL"/>
              <w:rPr>
                <w:noProof/>
                <w:sz w:val="16"/>
                <w:szCs w:val="16"/>
              </w:rPr>
            </w:pPr>
            <w:r>
              <w:rPr>
                <w:noProof/>
                <w:sz w:val="16"/>
                <w:szCs w:val="16"/>
              </w:rPr>
              <w:t>Removal of Test Groups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46A6C" w14:textId="06CEBF99" w:rsidR="0052327B" w:rsidRDefault="0052327B" w:rsidP="0052327B">
            <w:pPr>
              <w:pStyle w:val="TAC"/>
              <w:rPr>
                <w:sz w:val="16"/>
              </w:rPr>
            </w:pPr>
            <w:r>
              <w:rPr>
                <w:sz w:val="16"/>
              </w:rPr>
              <w:t>6.2.0</w:t>
            </w:r>
          </w:p>
        </w:tc>
      </w:tr>
      <w:tr w:rsidR="0052327B" w:rsidRPr="006B0D02" w14:paraId="598FB78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83A1E63" w14:textId="79805C54"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C9BB8" w14:textId="4C62FBC0"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EE74B" w14:textId="0C60CAB2"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BEF0D" w14:textId="784CCF40" w:rsidR="0052327B" w:rsidRDefault="0052327B" w:rsidP="0052327B">
            <w:pPr>
              <w:pStyle w:val="TAL"/>
              <w:rPr>
                <w:snapToGrid w:val="0"/>
                <w:sz w:val="16"/>
                <w:lang w:val="en-AU"/>
              </w:rPr>
            </w:pPr>
            <w:r>
              <w:rPr>
                <w:snapToGrid w:val="0"/>
                <w:sz w:val="16"/>
                <w:lang w:val="en-AU"/>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EEB884" w14:textId="35B7BA1E"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5DEC" w14:textId="646BF21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04E287" w14:textId="1C32D9A9" w:rsidR="0052327B" w:rsidRDefault="0052327B" w:rsidP="0052327B">
            <w:pPr>
              <w:pStyle w:val="TAL"/>
              <w:rPr>
                <w:noProof/>
                <w:sz w:val="16"/>
                <w:szCs w:val="16"/>
              </w:rPr>
            </w:pPr>
            <w:r>
              <w:rPr>
                <w:noProof/>
                <w:sz w:val="16"/>
                <w:szCs w:val="16"/>
              </w:rPr>
              <w:t>Addition of tests for current file after application session 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32CF0" w14:textId="65D4ED8D" w:rsidR="0052327B" w:rsidRDefault="0052327B" w:rsidP="0052327B">
            <w:pPr>
              <w:pStyle w:val="TAC"/>
              <w:rPr>
                <w:sz w:val="16"/>
              </w:rPr>
            </w:pPr>
            <w:r>
              <w:rPr>
                <w:sz w:val="16"/>
              </w:rPr>
              <w:t>6.2.0</w:t>
            </w:r>
          </w:p>
        </w:tc>
      </w:tr>
      <w:tr w:rsidR="0052327B" w:rsidRPr="006B0D02" w14:paraId="2598A70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90F98C2" w14:textId="6C4DA950"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433E7" w14:textId="7A654B1C"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7EE34" w14:textId="1AFF647D"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9E6BB" w14:textId="52BED7DD" w:rsidR="0052327B" w:rsidRDefault="0052327B" w:rsidP="0052327B">
            <w:pPr>
              <w:pStyle w:val="TAL"/>
              <w:rPr>
                <w:snapToGrid w:val="0"/>
                <w:sz w:val="16"/>
                <w:lang w:val="en-AU"/>
              </w:rPr>
            </w:pPr>
            <w:r>
              <w:rPr>
                <w:snapToGrid w:val="0"/>
                <w:sz w:val="16"/>
                <w:lang w:val="en-AU"/>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45635B" w14:textId="7E6C2BEC" w:rsidR="0052327B" w:rsidRDefault="0052327B" w:rsidP="0052327B">
            <w:pPr>
              <w:pStyle w:val="TAR"/>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18895" w14:textId="16DDF97E"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E16C89" w14:textId="5CB91AE2" w:rsidR="0052327B" w:rsidRDefault="0052327B" w:rsidP="0052327B">
            <w:pPr>
              <w:pStyle w:val="TAL"/>
              <w:rPr>
                <w:noProof/>
                <w:sz w:val="16"/>
                <w:szCs w:val="16"/>
              </w:rPr>
            </w:pPr>
            <w:r>
              <w:rPr>
                <w:noProof/>
                <w:sz w:val="16"/>
                <w:szCs w:val="16"/>
              </w:rPr>
              <w:t>Addition of tests for 31.101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D8448" w14:textId="44492E36" w:rsidR="0052327B" w:rsidRDefault="0052327B" w:rsidP="0052327B">
            <w:pPr>
              <w:pStyle w:val="TAC"/>
              <w:rPr>
                <w:sz w:val="16"/>
              </w:rPr>
            </w:pPr>
            <w:r>
              <w:rPr>
                <w:sz w:val="16"/>
              </w:rPr>
              <w:t>6.2.0</w:t>
            </w:r>
          </w:p>
        </w:tc>
      </w:tr>
      <w:tr w:rsidR="0052327B" w:rsidRPr="006B0D02" w14:paraId="0742D9C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DCA6E73" w14:textId="2AA8B913" w:rsidR="0052327B" w:rsidRDefault="0052327B" w:rsidP="0052327B">
            <w:pPr>
              <w:pStyle w:val="TAC"/>
              <w:rPr>
                <w:sz w:val="16"/>
              </w:rPr>
            </w:pPr>
            <w:r>
              <w:rPr>
                <w:sz w:val="16"/>
              </w:rPr>
              <w:t>2006-11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C1309" w14:textId="25D0E053" w:rsidR="0052327B" w:rsidRDefault="0052327B" w:rsidP="0052327B">
            <w:pPr>
              <w:pStyle w:val="TAC"/>
              <w:rPr>
                <w:sz w:val="16"/>
              </w:rPr>
            </w:pPr>
            <w:r>
              <w:rPr>
                <w:sz w:val="16"/>
              </w:rPr>
              <w:t>CT-34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31145" w14:textId="593AA27F" w:rsidR="0052327B" w:rsidRDefault="0052327B" w:rsidP="0052327B">
            <w:pPr>
              <w:pStyle w:val="TAC"/>
              <w:rPr>
                <w:sz w:val="16"/>
              </w:rPr>
            </w:pPr>
            <w:r>
              <w:rPr>
                <w:sz w:val="16"/>
              </w:rPr>
              <w:t>CP-060726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A451A" w14:textId="3978D3E1" w:rsidR="0052327B" w:rsidRDefault="0052327B" w:rsidP="0052327B">
            <w:pPr>
              <w:pStyle w:val="TAL"/>
              <w:rPr>
                <w:snapToGrid w:val="0"/>
                <w:sz w:val="16"/>
                <w:lang w:val="en-AU"/>
              </w:rPr>
            </w:pPr>
            <w:r>
              <w:rPr>
                <w:snapToGrid w:val="0"/>
                <w:sz w:val="16"/>
                <w:lang w:val="en-AU"/>
              </w:rPr>
              <w:t>0028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9E9C3" w14:textId="6B652E3C" w:rsidR="0052327B" w:rsidRDefault="0052327B" w:rsidP="0052327B">
            <w:pPr>
              <w:pStyle w:val="TAR"/>
              <w:rPr>
                <w:sz w:val="16"/>
              </w:rPr>
            </w:pPr>
            <w:r>
              <w:rPr>
                <w:sz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9A63A" w14:textId="23ABA949"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2A9E04" w14:textId="0B8A282B" w:rsidR="0052327B" w:rsidRDefault="0052327B" w:rsidP="0052327B">
            <w:pPr>
              <w:pStyle w:val="TAL"/>
              <w:rPr>
                <w:noProof/>
                <w:sz w:val="16"/>
                <w:szCs w:val="16"/>
              </w:rPr>
            </w:pPr>
            <w:r>
              <w:rPr>
                <w:noProof/>
                <w:sz w:val="16"/>
                <w:szCs w:val="16"/>
              </w:rPr>
              <w:t>Addition of tests for BER-TLV structure files and Data Oriented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CD9F8" w14:textId="4E33BA82" w:rsidR="0052327B" w:rsidRDefault="0052327B" w:rsidP="0052327B">
            <w:pPr>
              <w:pStyle w:val="TAC"/>
              <w:rPr>
                <w:sz w:val="16"/>
              </w:rPr>
            </w:pPr>
            <w:r>
              <w:rPr>
                <w:sz w:val="16"/>
              </w:rPr>
              <w:t>6.3.0</w:t>
            </w:r>
          </w:p>
        </w:tc>
      </w:tr>
      <w:tr w:rsidR="0052327B" w:rsidRPr="006B0D02" w14:paraId="15587AC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5EFFB2E" w14:textId="7E6AC662" w:rsidR="0052327B" w:rsidRDefault="0052327B" w:rsidP="0052327B">
            <w:pPr>
              <w:pStyle w:val="TAC"/>
              <w:rPr>
                <w:sz w:val="16"/>
              </w:rPr>
            </w:pPr>
            <w:r>
              <w:rPr>
                <w:sz w:val="16"/>
              </w:rPr>
              <w:t>2006-11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41890" w14:textId="6149903D" w:rsidR="0052327B" w:rsidRDefault="0052327B" w:rsidP="0052327B">
            <w:pPr>
              <w:pStyle w:val="TAC"/>
              <w:rPr>
                <w:sz w:val="16"/>
              </w:rPr>
            </w:pPr>
            <w:r>
              <w:rPr>
                <w:sz w:val="16"/>
              </w:rPr>
              <w:t>CT-34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F01BC" w14:textId="5E2F7110" w:rsidR="0052327B" w:rsidRDefault="0052327B" w:rsidP="0052327B">
            <w:pPr>
              <w:pStyle w:val="TAC"/>
              <w:rPr>
                <w:sz w:val="16"/>
              </w:rPr>
            </w:pPr>
            <w:r>
              <w:rPr>
                <w:sz w:val="16"/>
              </w:rPr>
              <w:t>CP-060726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276B2" w14:textId="5D116B25" w:rsidR="0052327B" w:rsidRDefault="0052327B" w:rsidP="0052327B">
            <w:pPr>
              <w:pStyle w:val="TAL"/>
              <w:rPr>
                <w:snapToGrid w:val="0"/>
                <w:sz w:val="16"/>
                <w:lang w:val="en-AU"/>
              </w:rPr>
            </w:pPr>
            <w:r>
              <w:rPr>
                <w:snapToGrid w:val="0"/>
                <w:sz w:val="16"/>
                <w:lang w:val="en-AU"/>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F045A1" w14:textId="00485FB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C2FD1" w14:textId="738C607E"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B3485C" w14:textId="6B5EB563" w:rsidR="0052327B" w:rsidRDefault="0052327B" w:rsidP="0052327B">
            <w:pPr>
              <w:pStyle w:val="TAL"/>
              <w:rPr>
                <w:noProof/>
                <w:sz w:val="16"/>
                <w:szCs w:val="16"/>
              </w:rPr>
            </w:pPr>
            <w:r>
              <w:rPr>
                <w:noProof/>
                <w:sz w:val="16"/>
                <w:szCs w:val="16"/>
              </w:rPr>
              <w:t>Addition of tests for (F, D) = (512, 64) and introduction of Test Cases related to Low Impedance Drivers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BA653" w14:textId="2B6189AF" w:rsidR="0052327B" w:rsidRDefault="0052327B" w:rsidP="0052327B">
            <w:pPr>
              <w:pStyle w:val="TAC"/>
              <w:rPr>
                <w:sz w:val="16"/>
              </w:rPr>
            </w:pPr>
            <w:r>
              <w:rPr>
                <w:sz w:val="16"/>
              </w:rPr>
              <w:t>6.3.0</w:t>
            </w:r>
          </w:p>
        </w:tc>
      </w:tr>
      <w:tr w:rsidR="0052327B" w:rsidRPr="006B0D02" w14:paraId="682A1A00"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EFDA0AC" w14:textId="3234653E" w:rsidR="0052327B" w:rsidRDefault="0052327B" w:rsidP="0052327B">
            <w:pPr>
              <w:pStyle w:val="TAC"/>
              <w:rPr>
                <w:sz w:val="16"/>
              </w:rPr>
            </w:pPr>
            <w:r>
              <w:rPr>
                <w:sz w:val="16"/>
              </w:rPr>
              <w:t>2007-03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9F452" w14:textId="1F1CBCF0" w:rsidR="0052327B" w:rsidRDefault="0052327B" w:rsidP="0052327B">
            <w:pPr>
              <w:pStyle w:val="TAC"/>
              <w:rPr>
                <w:sz w:val="16"/>
              </w:rPr>
            </w:pPr>
            <w:r>
              <w:rPr>
                <w:sz w:val="16"/>
              </w:rPr>
              <w:t>CT-35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EE826" w14:textId="2C890C9E" w:rsidR="0052327B" w:rsidRDefault="0052327B" w:rsidP="0052327B">
            <w:pPr>
              <w:pStyle w:val="TAC"/>
              <w:rPr>
                <w:sz w:val="16"/>
              </w:rPr>
            </w:pPr>
            <w:r>
              <w:rPr>
                <w:sz w:val="16"/>
              </w:rPr>
              <w:t>CP-070061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4CC508" w14:textId="20B5E38A" w:rsidR="0052327B" w:rsidRDefault="0052327B" w:rsidP="0052327B">
            <w:pPr>
              <w:pStyle w:val="TAL"/>
              <w:rPr>
                <w:snapToGrid w:val="0"/>
                <w:sz w:val="16"/>
                <w:lang w:val="en-AU"/>
              </w:rPr>
            </w:pPr>
            <w:r>
              <w:rPr>
                <w:snapToGrid w:val="0"/>
                <w:sz w:val="16"/>
                <w:lang w:val="en-AU"/>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2FABD5" w14:textId="7CE6EC50"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FE1BE" w14:textId="4204A855"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E42E48" w14:textId="47BA94AD" w:rsidR="0052327B" w:rsidRDefault="0052327B" w:rsidP="0052327B">
            <w:pPr>
              <w:pStyle w:val="TAL"/>
              <w:rPr>
                <w:noProof/>
                <w:sz w:val="16"/>
                <w:szCs w:val="16"/>
              </w:rPr>
            </w:pPr>
            <w:r>
              <w:rPr>
                <w:noProof/>
                <w:sz w:val="16"/>
                <w:szCs w:val="16"/>
              </w:rPr>
              <w:t>Creation of combined R99 – Rel-6 version, by addition of applicability tables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06E73" w14:textId="5BE69BD8" w:rsidR="0052327B" w:rsidRDefault="0052327B" w:rsidP="0052327B">
            <w:pPr>
              <w:pStyle w:val="TAC"/>
              <w:rPr>
                <w:sz w:val="16"/>
              </w:rPr>
            </w:pPr>
            <w:r>
              <w:rPr>
                <w:sz w:val="16"/>
              </w:rPr>
              <w:t>6.4.0</w:t>
            </w:r>
          </w:p>
        </w:tc>
      </w:tr>
      <w:tr w:rsidR="0052327B" w:rsidRPr="006B0D02" w14:paraId="64E3322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9C34944" w14:textId="7B08FDC0" w:rsidR="0052327B" w:rsidRDefault="0052327B" w:rsidP="0052327B">
            <w:pPr>
              <w:pStyle w:val="TAC"/>
              <w:rPr>
                <w:sz w:val="16"/>
              </w:rPr>
            </w:pPr>
            <w:r>
              <w:rPr>
                <w:sz w:val="16"/>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E7BD7" w14:textId="22FBB64C" w:rsidR="0052327B" w:rsidRDefault="0052327B" w:rsidP="0052327B">
            <w:pPr>
              <w:pStyle w:val="TAC"/>
              <w:rPr>
                <w:sz w:val="16"/>
              </w:rPr>
            </w:pPr>
            <w:r>
              <w:rPr>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419B2F" w14:textId="2D8D4BB7" w:rsidR="0052327B" w:rsidRDefault="0052327B" w:rsidP="0052327B">
            <w:pPr>
              <w:pStyle w:val="TAC"/>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16C4" w14:textId="209E779C" w:rsidR="0052327B" w:rsidRDefault="0052327B" w:rsidP="0052327B">
            <w:pPr>
              <w:pStyle w:val="TAL"/>
              <w:rPr>
                <w:snapToGrid w:val="0"/>
                <w:sz w:val="16"/>
                <w:lang w:val="en-AU"/>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53BFC" w14:textId="7A5F642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6B2A21" w14:textId="38911244" w:rsidR="0052327B" w:rsidRDefault="0052327B" w:rsidP="0052327B">
            <w:pPr>
              <w:pStyle w:val="TAC"/>
              <w:rPr>
                <w:noProof/>
                <w:sz w:val="16"/>
                <w:szCs w:val="16"/>
              </w:rPr>
            </w:pPr>
            <w:r>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3C304A" w14:textId="3076913F" w:rsidR="0052327B" w:rsidRDefault="0052327B" w:rsidP="0052327B">
            <w:pPr>
              <w:pStyle w:val="TAL"/>
              <w:rPr>
                <w:noProof/>
                <w:sz w:val="16"/>
                <w:szCs w:val="16"/>
              </w:rPr>
            </w:pPr>
            <w:r>
              <w:rPr>
                <w:noProof/>
                <w:sz w:val="16"/>
                <w:szCs w:val="16"/>
              </w:rPr>
              <w:t>Update to Rel-7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59432" w14:textId="4FAEEFDC" w:rsidR="0052327B" w:rsidRDefault="0052327B" w:rsidP="0052327B">
            <w:pPr>
              <w:pStyle w:val="TAC"/>
              <w:rPr>
                <w:sz w:val="16"/>
              </w:rPr>
            </w:pPr>
            <w:r>
              <w:rPr>
                <w:sz w:val="16"/>
              </w:rPr>
              <w:t>7.0.0</w:t>
            </w:r>
          </w:p>
        </w:tc>
      </w:tr>
      <w:tr w:rsidR="0052327B" w:rsidRPr="006B0D02" w14:paraId="3F21DC4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EFADC95" w14:textId="110C4A04"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CF27C" w14:textId="1F80341A"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F34EB" w14:textId="145B8936"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E0C37" w14:textId="16ABA633" w:rsidR="0052327B" w:rsidRDefault="0052327B" w:rsidP="0052327B">
            <w:pPr>
              <w:pStyle w:val="TAL"/>
              <w:rPr>
                <w:snapToGrid w:val="0"/>
                <w:sz w:val="16"/>
                <w:lang w:val="en-AU"/>
              </w:rPr>
            </w:pPr>
            <w:r>
              <w:rPr>
                <w:snapToGrid w:val="0"/>
                <w:sz w:val="16"/>
                <w:lang w:val="en-AU"/>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676296" w14:textId="5213B43D"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DEEB5" w14:textId="58F66D76"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FB63E8" w14:textId="00D237E4" w:rsidR="0052327B" w:rsidRDefault="0052327B" w:rsidP="0052327B">
            <w:pPr>
              <w:pStyle w:val="TAL"/>
              <w:rPr>
                <w:noProof/>
                <w:sz w:val="16"/>
                <w:szCs w:val="16"/>
              </w:rPr>
            </w:pPr>
            <w:r>
              <w:rPr>
                <w:noProof/>
                <w:sz w:val="16"/>
                <w:szCs w:val="16"/>
              </w:rPr>
              <w:t>Addition of applicability column for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48010" w14:textId="1BB6C826" w:rsidR="0052327B" w:rsidRDefault="0052327B" w:rsidP="0052327B">
            <w:pPr>
              <w:pStyle w:val="TAC"/>
              <w:rPr>
                <w:sz w:val="16"/>
              </w:rPr>
            </w:pPr>
            <w:r>
              <w:rPr>
                <w:sz w:val="16"/>
              </w:rPr>
              <w:t>7.1.0</w:t>
            </w:r>
          </w:p>
        </w:tc>
      </w:tr>
      <w:tr w:rsidR="0052327B" w:rsidRPr="006B0D02" w14:paraId="1B53BA9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704A696" w14:textId="762AE8D5"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7AAE0" w14:textId="67331E60"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319CE" w14:textId="2F213167"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1EA25" w14:textId="2770FECE" w:rsidR="0052327B" w:rsidRDefault="0052327B" w:rsidP="0052327B">
            <w:pPr>
              <w:pStyle w:val="TAL"/>
              <w:rPr>
                <w:snapToGrid w:val="0"/>
                <w:sz w:val="16"/>
                <w:lang w:val="en-AU"/>
              </w:rPr>
            </w:pPr>
            <w:r>
              <w:rPr>
                <w:snapToGrid w:val="0"/>
                <w:sz w:val="16"/>
                <w:lang w:val="en-AU"/>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608661" w14:textId="34EBFC2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FF129" w14:textId="5C3448EA"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A37508" w14:textId="5CDE2B6C" w:rsidR="0052327B" w:rsidRDefault="0052327B" w:rsidP="0052327B">
            <w:pPr>
              <w:pStyle w:val="TAL"/>
              <w:rPr>
                <w:noProof/>
                <w:sz w:val="16"/>
                <w:szCs w:val="16"/>
              </w:rPr>
            </w:pPr>
            <w:r>
              <w:rPr>
                <w:noProof/>
                <w:sz w:val="16"/>
                <w:szCs w:val="16"/>
              </w:rPr>
              <w:t>Essential corrections to various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CD8428" w14:textId="5234B616" w:rsidR="0052327B" w:rsidRDefault="0052327B" w:rsidP="0052327B">
            <w:pPr>
              <w:pStyle w:val="TAC"/>
              <w:rPr>
                <w:sz w:val="16"/>
              </w:rPr>
            </w:pPr>
            <w:r>
              <w:rPr>
                <w:sz w:val="16"/>
              </w:rPr>
              <w:t>7.1.0</w:t>
            </w:r>
          </w:p>
        </w:tc>
      </w:tr>
      <w:tr w:rsidR="0052327B" w:rsidRPr="006B0D02" w14:paraId="7311578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93F0ADB" w14:textId="7B582EBB"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47C8" w14:textId="0105C7D4"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7D6D" w14:textId="55CFC849"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E9A29" w14:textId="1F43822C" w:rsidR="0052327B" w:rsidRDefault="0052327B" w:rsidP="0052327B">
            <w:pPr>
              <w:pStyle w:val="TAL"/>
              <w:rPr>
                <w:snapToGrid w:val="0"/>
                <w:sz w:val="16"/>
                <w:lang w:val="en-AU"/>
              </w:rPr>
            </w:pPr>
            <w:r>
              <w:rPr>
                <w:snapToGrid w:val="0"/>
                <w:sz w:val="16"/>
                <w:lang w:val="en-AU"/>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2CEF63" w14:textId="7BE59544"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8704C" w14:textId="319C5641"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28EA73" w14:textId="55A5BB87" w:rsidR="0052327B" w:rsidRDefault="0052327B" w:rsidP="0052327B">
            <w:pPr>
              <w:pStyle w:val="TAL"/>
              <w:rPr>
                <w:noProof/>
                <w:sz w:val="16"/>
                <w:szCs w:val="16"/>
              </w:rPr>
            </w:pPr>
            <w:r>
              <w:rPr>
                <w:noProof/>
                <w:sz w:val="16"/>
                <w:szCs w:val="16"/>
              </w:rPr>
              <w:t>Correction to test for Reservation of file IDs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72BA0" w14:textId="5218018F" w:rsidR="0052327B" w:rsidRDefault="0052327B" w:rsidP="0052327B">
            <w:pPr>
              <w:pStyle w:val="TAC"/>
              <w:rPr>
                <w:sz w:val="16"/>
              </w:rPr>
            </w:pPr>
            <w:r>
              <w:rPr>
                <w:sz w:val="16"/>
              </w:rPr>
              <w:t>7.1.0</w:t>
            </w:r>
          </w:p>
        </w:tc>
      </w:tr>
      <w:tr w:rsidR="0052327B" w:rsidRPr="006B0D02" w14:paraId="2D52698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34E6A81" w14:textId="4DA77945"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8BB59" w14:textId="2CE4375D"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7E8B3" w14:textId="4A2CC8D2"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6EAAE" w14:textId="3320F88E" w:rsidR="0052327B" w:rsidRDefault="0052327B" w:rsidP="0052327B">
            <w:pPr>
              <w:pStyle w:val="TAL"/>
              <w:rPr>
                <w:snapToGrid w:val="0"/>
                <w:sz w:val="16"/>
                <w:lang w:val="en-AU"/>
              </w:rPr>
            </w:pPr>
            <w:r>
              <w:rPr>
                <w:snapToGrid w:val="0"/>
                <w:sz w:val="16"/>
                <w:lang w:val="en-AU"/>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A5E2EA" w14:textId="12EC386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EEC59" w14:textId="0B3B9E15"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DD4CB" w14:textId="092C51FE" w:rsidR="0052327B" w:rsidRDefault="0052327B" w:rsidP="0052327B">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94E01" w14:textId="04521FE5" w:rsidR="0052327B" w:rsidRDefault="0052327B" w:rsidP="0052327B">
            <w:pPr>
              <w:pStyle w:val="TAC"/>
              <w:rPr>
                <w:sz w:val="16"/>
              </w:rPr>
            </w:pPr>
            <w:r>
              <w:rPr>
                <w:sz w:val="16"/>
              </w:rPr>
              <w:t>7.1.0</w:t>
            </w:r>
          </w:p>
        </w:tc>
      </w:tr>
      <w:tr w:rsidR="0052327B" w:rsidRPr="006B0D02" w14:paraId="10C9A86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B436B75" w14:textId="234E2D5E"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E4F34" w14:textId="092F4099"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166B7" w14:textId="74CDF210"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E58BE" w14:textId="1BCC50C4" w:rsidR="0052327B" w:rsidRDefault="0052327B" w:rsidP="0052327B">
            <w:pPr>
              <w:pStyle w:val="TAL"/>
              <w:rPr>
                <w:snapToGrid w:val="0"/>
                <w:sz w:val="16"/>
                <w:lang w:val="en-AU"/>
              </w:rPr>
            </w:pPr>
            <w:r>
              <w:rPr>
                <w:snapToGrid w:val="0"/>
                <w:sz w:val="16"/>
                <w:lang w:val="en-AU"/>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5F37D5" w14:textId="084339E9"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DB2CE" w14:textId="161156CB"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F16D2B" w14:textId="323B7799" w:rsidR="0052327B" w:rsidRDefault="0052327B" w:rsidP="0052327B">
            <w:pPr>
              <w:pStyle w:val="TAL"/>
              <w:rPr>
                <w:noProof/>
                <w:sz w:val="16"/>
                <w:szCs w:val="16"/>
              </w:rPr>
            </w:pPr>
            <w:r>
              <w:rPr>
                <w:noProof/>
                <w:sz w:val="16"/>
                <w:szCs w:val="16"/>
              </w:rPr>
              <w:t>Essential correction of FCP content in test 6.8.1.2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F5C66B" w14:textId="2E67F7DC" w:rsidR="0052327B" w:rsidRDefault="0052327B" w:rsidP="0052327B">
            <w:pPr>
              <w:pStyle w:val="TAC"/>
              <w:rPr>
                <w:sz w:val="16"/>
              </w:rPr>
            </w:pPr>
            <w:r>
              <w:rPr>
                <w:sz w:val="16"/>
              </w:rPr>
              <w:t>7.1.0</w:t>
            </w:r>
          </w:p>
        </w:tc>
      </w:tr>
      <w:tr w:rsidR="0052327B" w:rsidRPr="006B0D02" w14:paraId="625F42D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FEC0487" w14:textId="7B95199C" w:rsidR="0052327B" w:rsidRDefault="0052327B" w:rsidP="0052327B">
            <w:pPr>
              <w:pStyle w:val="TAC"/>
              <w:rPr>
                <w:sz w:val="16"/>
              </w:rPr>
            </w:pPr>
            <w:r>
              <w:rPr>
                <w:sz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768703" w14:textId="22047A26" w:rsidR="0052327B" w:rsidRDefault="0052327B" w:rsidP="0052327B">
            <w:pPr>
              <w:pStyle w:val="TAC"/>
              <w:rPr>
                <w:sz w:val="16"/>
              </w:rPr>
            </w:pPr>
            <w:r>
              <w:rPr>
                <w:sz w:val="16"/>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63B01"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2890E"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40A2F1"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7F4FB"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3E1D91" w14:textId="20CEBCAD" w:rsidR="0052327B" w:rsidRDefault="0052327B" w:rsidP="0052327B">
            <w:pPr>
              <w:pStyle w:val="TAL"/>
              <w:rPr>
                <w:noProof/>
                <w:sz w:val="16"/>
                <w:szCs w:val="16"/>
              </w:rPr>
            </w:pPr>
            <w:r>
              <w:rPr>
                <w:noProof/>
                <w:sz w:val="16"/>
                <w:szCs w:val="16"/>
              </w:rPr>
              <w:t>Upgraded without technical change to Rel-8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014275" w14:textId="36290D84" w:rsidR="0052327B" w:rsidRDefault="0052327B" w:rsidP="0052327B">
            <w:pPr>
              <w:pStyle w:val="TAC"/>
              <w:rPr>
                <w:sz w:val="16"/>
              </w:rPr>
            </w:pPr>
            <w:r>
              <w:rPr>
                <w:sz w:val="16"/>
              </w:rPr>
              <w:t>8.0.0</w:t>
            </w:r>
          </w:p>
        </w:tc>
      </w:tr>
      <w:tr w:rsidR="0052327B" w:rsidRPr="006B0D02" w14:paraId="5004598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A96D7CF" w14:textId="51EAC57D" w:rsidR="0052327B" w:rsidRDefault="0052327B" w:rsidP="0052327B">
            <w:pPr>
              <w:pStyle w:val="TAC"/>
              <w:rPr>
                <w:sz w:val="16"/>
              </w:rPr>
            </w:pPr>
            <w:r>
              <w:rPr>
                <w:sz w:val="16"/>
              </w:rPr>
              <w:t>2009-04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E20799" w14:textId="77777777" w:rsidR="0052327B" w:rsidRDefault="0052327B" w:rsidP="0052327B">
            <w:pPr>
              <w:pStyle w:val="TAC"/>
              <w:rPr>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A6BE5"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1A1EEF"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21A27F"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3BCBA"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4BF633" w14:textId="36A73084" w:rsidR="0052327B" w:rsidRDefault="0052327B" w:rsidP="0052327B">
            <w:pPr>
              <w:pStyle w:val="TAL"/>
              <w:rPr>
                <w:noProof/>
                <w:sz w:val="16"/>
                <w:szCs w:val="16"/>
              </w:rPr>
            </w:pPr>
            <w:r>
              <w:rPr>
                <w:noProof/>
                <w:sz w:val="16"/>
                <w:szCs w:val="16"/>
              </w:rPr>
              <w:t>Update history box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0D912" w14:textId="46FD0534" w:rsidR="0052327B" w:rsidRDefault="0052327B" w:rsidP="0052327B">
            <w:pPr>
              <w:pStyle w:val="TAC"/>
              <w:rPr>
                <w:sz w:val="16"/>
              </w:rPr>
            </w:pPr>
            <w:r>
              <w:rPr>
                <w:sz w:val="16"/>
              </w:rPr>
              <w:t>8.0.1</w:t>
            </w:r>
          </w:p>
        </w:tc>
      </w:tr>
      <w:tr w:rsidR="0052327B" w:rsidRPr="006B0D02" w14:paraId="5F7CDB1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9FD0CF" w14:textId="53EF27E0" w:rsidR="0052327B" w:rsidRDefault="0052327B" w:rsidP="0052327B">
            <w:pPr>
              <w:pStyle w:val="TAC"/>
              <w:rPr>
                <w:sz w:val="16"/>
              </w:rPr>
            </w:pPr>
            <w:r>
              <w:rPr>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A7628" w14:textId="18D9A0A2" w:rsidR="0052327B" w:rsidRDefault="0052327B" w:rsidP="0052327B">
            <w:pPr>
              <w:pStyle w:val="TAC"/>
              <w:rPr>
                <w:sz w:val="16"/>
              </w:rPr>
            </w:pPr>
            <w:r>
              <w:rPr>
                <w:sz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3B805"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76956"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00FA0F"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5E7FD"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21CD3F" w14:textId="6FF41BAC" w:rsidR="0052327B" w:rsidRDefault="0052327B" w:rsidP="0052327B">
            <w:pPr>
              <w:pStyle w:val="TAL"/>
              <w:rPr>
                <w:noProof/>
                <w:sz w:val="16"/>
                <w:szCs w:val="16"/>
              </w:rPr>
            </w:pPr>
            <w:r>
              <w:rPr>
                <w:noProof/>
                <w:sz w:val="16"/>
                <w:szCs w:val="16"/>
              </w:rPr>
              <w:t>Upgraded without technical change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BB8C9" w14:textId="02D697DD" w:rsidR="0052327B" w:rsidRDefault="0052327B" w:rsidP="0052327B">
            <w:pPr>
              <w:pStyle w:val="TAC"/>
              <w:rPr>
                <w:sz w:val="16"/>
              </w:rPr>
            </w:pPr>
            <w:r>
              <w:rPr>
                <w:sz w:val="16"/>
              </w:rPr>
              <w:t>9.0.0</w:t>
            </w:r>
          </w:p>
        </w:tc>
      </w:tr>
      <w:tr w:rsidR="0052327B" w:rsidRPr="006B0D02" w14:paraId="62ACF77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13344FA" w14:textId="209DCD79" w:rsidR="0052327B" w:rsidRDefault="0052327B" w:rsidP="0052327B">
            <w:pPr>
              <w:pStyle w:val="TAC"/>
              <w:rPr>
                <w:sz w:val="16"/>
              </w:rPr>
            </w:pPr>
            <w:r>
              <w:rPr>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9E198" w14:textId="60E05480" w:rsidR="0052327B" w:rsidRDefault="0052327B" w:rsidP="0052327B">
            <w:pPr>
              <w:pStyle w:val="TAC"/>
              <w:rPr>
                <w:sz w:val="16"/>
              </w:rPr>
            </w:pPr>
            <w:r>
              <w:rPr>
                <w:sz w:val="16"/>
              </w:rPr>
              <w:t>CT-49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05597" w14:textId="19169F86" w:rsidR="0052327B" w:rsidRDefault="0052327B" w:rsidP="0052327B">
            <w:pPr>
              <w:pStyle w:val="TAC"/>
              <w:rPr>
                <w:sz w:val="16"/>
              </w:rPr>
            </w:pPr>
            <w:r>
              <w:rPr>
                <w:sz w:val="16"/>
              </w:rPr>
              <w:t>CP-100588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0713C" w14:textId="13F2962C" w:rsidR="0052327B" w:rsidRDefault="0052327B" w:rsidP="0052327B">
            <w:pPr>
              <w:pStyle w:val="TAL"/>
              <w:rPr>
                <w:snapToGrid w:val="0"/>
                <w:sz w:val="16"/>
                <w:lang w:val="en-AU"/>
              </w:rPr>
            </w:pPr>
            <w:r>
              <w:rPr>
                <w:snapToGrid w:val="0"/>
                <w:sz w:val="16"/>
                <w:lang w:val="en-AU"/>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E4F845" w14:textId="5C77DC3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53101" w14:textId="7D47253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05C735" w14:textId="2D6B4131" w:rsidR="0052327B" w:rsidRDefault="0052327B" w:rsidP="0052327B">
            <w:pPr>
              <w:pStyle w:val="TAL"/>
              <w:rPr>
                <w:noProof/>
                <w:sz w:val="16"/>
                <w:szCs w:val="16"/>
              </w:rPr>
            </w:pPr>
            <w:r w:rsidRPr="008B4F05">
              <w:rPr>
                <w:noProof/>
                <w:sz w:val="16"/>
                <w:szCs w:val="16"/>
              </w:rPr>
              <w:t>Essential correction of SET DATA, Delete Tag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81FE8" w14:textId="06B0ADAD" w:rsidR="0052327B" w:rsidRDefault="0052327B" w:rsidP="0052327B">
            <w:pPr>
              <w:pStyle w:val="TAC"/>
              <w:rPr>
                <w:sz w:val="16"/>
              </w:rPr>
            </w:pPr>
            <w:r>
              <w:rPr>
                <w:sz w:val="16"/>
              </w:rPr>
              <w:t>9.1.0</w:t>
            </w:r>
          </w:p>
        </w:tc>
      </w:tr>
      <w:tr w:rsidR="0052327B" w:rsidRPr="006B0D02" w14:paraId="61AB22D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20CE0E4" w14:textId="7D63D94E" w:rsidR="0052327B" w:rsidRDefault="0052327B" w:rsidP="0052327B">
            <w:pPr>
              <w:pStyle w:val="TAC"/>
              <w:rPr>
                <w:sz w:val="16"/>
              </w:rPr>
            </w:pPr>
            <w:r>
              <w:rPr>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C4A12" w14:textId="7A9491AC" w:rsidR="0052327B" w:rsidRDefault="0052327B" w:rsidP="0052327B">
            <w:pPr>
              <w:pStyle w:val="TAC"/>
              <w:rPr>
                <w:sz w:val="16"/>
              </w:rPr>
            </w:pPr>
            <w:r>
              <w:rPr>
                <w:sz w:val="16"/>
              </w:rP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253B4" w14:textId="30A57BEE" w:rsidR="0052327B" w:rsidRDefault="0052327B" w:rsidP="0052327B">
            <w:pPr>
              <w:pStyle w:val="TAC"/>
              <w:rPr>
                <w:sz w:val="16"/>
              </w:rPr>
            </w:pPr>
            <w:r>
              <w:rPr>
                <w:sz w:val="16"/>
              </w:rPr>
              <w:t>CP-100832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61FEF2" w14:textId="57902A75" w:rsidR="0052327B" w:rsidRDefault="0052327B" w:rsidP="0052327B">
            <w:pPr>
              <w:pStyle w:val="TAL"/>
              <w:rPr>
                <w:snapToGrid w:val="0"/>
                <w:sz w:val="16"/>
                <w:lang w:val="en-AU"/>
              </w:rPr>
            </w:pPr>
            <w:r>
              <w:rPr>
                <w:snapToGrid w:val="0"/>
                <w:sz w:val="16"/>
                <w:lang w:val="en-AU"/>
              </w:rPr>
              <w:t>0050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7E92F5" w14:textId="50B9B1E7"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8A363" w14:textId="7EEADE3B"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00D378" w14:textId="135C6C2E" w:rsidR="0052327B" w:rsidRPr="008B4F05" w:rsidRDefault="0052327B" w:rsidP="0052327B">
            <w:pPr>
              <w:pStyle w:val="TAL"/>
              <w:rPr>
                <w:noProof/>
                <w:sz w:val="16"/>
                <w:szCs w:val="16"/>
              </w:rPr>
            </w:pPr>
            <w:r w:rsidRPr="00DE47B0">
              <w:rPr>
                <w:noProof/>
                <w:sz w:val="16"/>
                <w:szCs w:val="16"/>
              </w:rPr>
              <w:t>Correction to RETRIEVE DATA test sequence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9FE1" w14:textId="5BAEE62B" w:rsidR="0052327B" w:rsidRDefault="0052327B" w:rsidP="0052327B">
            <w:pPr>
              <w:pStyle w:val="TAC"/>
              <w:rPr>
                <w:sz w:val="16"/>
              </w:rPr>
            </w:pPr>
            <w:r>
              <w:rPr>
                <w:sz w:val="16"/>
              </w:rPr>
              <w:t>9.2.0</w:t>
            </w:r>
          </w:p>
        </w:tc>
      </w:tr>
      <w:tr w:rsidR="0052327B" w:rsidRPr="006B0D02" w14:paraId="654F7A0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738F994" w14:textId="350A83DE" w:rsidR="0052327B" w:rsidRDefault="0052327B" w:rsidP="0052327B">
            <w:pPr>
              <w:pStyle w:val="TAC"/>
              <w:rPr>
                <w:sz w:val="16"/>
              </w:rPr>
            </w:pPr>
            <w:r>
              <w:rPr>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B96E8" w14:textId="6F719D22" w:rsidR="0052327B" w:rsidRDefault="0052327B" w:rsidP="0052327B">
            <w:pPr>
              <w:pStyle w:val="TAC"/>
              <w:rPr>
                <w:sz w:val="16"/>
              </w:rPr>
            </w:pPr>
            <w:r>
              <w:rPr>
                <w:sz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0A97"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0132"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E2B9CE"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BF26"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F7C7D5" w14:textId="74A6181C" w:rsidR="0052327B" w:rsidRPr="00DE47B0" w:rsidRDefault="0052327B" w:rsidP="0052327B">
            <w:pPr>
              <w:pStyle w:val="TAL"/>
              <w:rPr>
                <w:noProof/>
                <w:sz w:val="16"/>
                <w:szCs w:val="16"/>
              </w:rPr>
            </w:pPr>
            <w:r>
              <w:rPr>
                <w:noProof/>
                <w:sz w:val="16"/>
                <w:szCs w:val="16"/>
              </w:rPr>
              <w:t>Upgraded without technical change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BA049A" w14:textId="22F7E6A1" w:rsidR="0052327B" w:rsidRDefault="0052327B" w:rsidP="0052327B">
            <w:pPr>
              <w:pStyle w:val="TAC"/>
              <w:rPr>
                <w:sz w:val="16"/>
              </w:rPr>
            </w:pPr>
            <w:r>
              <w:rPr>
                <w:sz w:val="16"/>
              </w:rPr>
              <w:t>10.0.0</w:t>
            </w:r>
          </w:p>
        </w:tc>
      </w:tr>
      <w:tr w:rsidR="0052327B" w:rsidRPr="006B0D02" w14:paraId="3F7A365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5E3BB94" w14:textId="4E83F283" w:rsidR="0052327B" w:rsidRDefault="0052327B" w:rsidP="0052327B">
            <w:pPr>
              <w:pStyle w:val="TAC"/>
              <w:rPr>
                <w:sz w:val="16"/>
              </w:rPr>
            </w:pPr>
            <w:r w:rsidRPr="0052327B">
              <w:rPr>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FF661" w14:textId="36FB60EF" w:rsidR="0052327B" w:rsidRDefault="0052327B" w:rsidP="0052327B">
            <w:pPr>
              <w:pStyle w:val="TAC"/>
              <w:rPr>
                <w:sz w:val="16"/>
              </w:rPr>
            </w:pPr>
            <w:r w:rsidRPr="0052327B">
              <w:rPr>
                <w:sz w:val="16"/>
              </w:rPr>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BCA5F"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F5DE6"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23405"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27A23"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B44DC8" w14:textId="64C28664" w:rsidR="0052327B" w:rsidRDefault="0052327B" w:rsidP="0052327B">
            <w:pPr>
              <w:pStyle w:val="TAL"/>
              <w:rPr>
                <w:noProof/>
                <w:sz w:val="16"/>
                <w:szCs w:val="16"/>
              </w:rPr>
            </w:pPr>
            <w:r w:rsidRPr="0052327B">
              <w:rPr>
                <w:noProof/>
                <w:sz w:val="16"/>
                <w:szCs w:val="16"/>
              </w:rPr>
              <w:t>Upgraded without technical change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8CCEB" w14:textId="15AA94CE" w:rsidR="0052327B" w:rsidRDefault="0052327B" w:rsidP="0052327B">
            <w:pPr>
              <w:pStyle w:val="TAC"/>
              <w:rPr>
                <w:sz w:val="16"/>
              </w:rPr>
            </w:pPr>
            <w:r w:rsidRPr="0052327B">
              <w:rPr>
                <w:sz w:val="16"/>
              </w:rPr>
              <w:t>11.0.0</w:t>
            </w:r>
          </w:p>
        </w:tc>
      </w:tr>
      <w:tr w:rsidR="0052327B" w:rsidRPr="006B0D02" w14:paraId="2494926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A9476F3" w14:textId="72C11151" w:rsidR="0052327B" w:rsidRPr="0052327B" w:rsidRDefault="0052327B" w:rsidP="0052327B">
            <w:pPr>
              <w:pStyle w:val="TAC"/>
              <w:rPr>
                <w:sz w:val="16"/>
              </w:rPr>
            </w:pPr>
            <w:r w:rsidRPr="0052327B">
              <w:rPr>
                <w:noProof/>
                <w:sz w:val="16"/>
                <w:szCs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4549F" w14:textId="73C24E74" w:rsidR="0052327B" w:rsidRPr="0052327B" w:rsidRDefault="0052327B" w:rsidP="0052327B">
            <w:pPr>
              <w:pStyle w:val="TAC"/>
              <w:rPr>
                <w:sz w:val="16"/>
              </w:rPr>
            </w:pPr>
            <w:r w:rsidRPr="0052327B">
              <w:rPr>
                <w:noProof/>
                <w:sz w:val="16"/>
                <w:szCs w:val="16"/>
              </w:rPr>
              <w:t>CT-60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137B" w14:textId="0048A611" w:rsidR="0052327B" w:rsidRDefault="0052327B" w:rsidP="0052327B">
            <w:pPr>
              <w:pStyle w:val="TAC"/>
              <w:rPr>
                <w:sz w:val="16"/>
              </w:rPr>
            </w:pPr>
            <w:r w:rsidRPr="0052327B">
              <w:rPr>
                <w:noProof/>
                <w:sz w:val="16"/>
                <w:szCs w:val="16"/>
              </w:rPr>
              <w:t>CP-130369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B269B" w14:textId="7E177944" w:rsidR="0052327B" w:rsidRDefault="0052327B" w:rsidP="0052327B">
            <w:pPr>
              <w:pStyle w:val="TAL"/>
              <w:rPr>
                <w:snapToGrid w:val="0"/>
                <w:sz w:val="16"/>
                <w:lang w:val="en-AU"/>
              </w:rPr>
            </w:pPr>
            <w:r w:rsidRPr="0052327B">
              <w:rPr>
                <w:noProof/>
                <w:sz w:val="16"/>
                <w:szCs w:val="16"/>
              </w:rPr>
              <w:t>0051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4E8BF" w14:textId="65943484" w:rsidR="0052327B" w:rsidRDefault="0052327B" w:rsidP="0052327B">
            <w:pPr>
              <w:pStyle w:val="TAR"/>
              <w:rPr>
                <w:sz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1922C" w14:textId="01AF9C20" w:rsid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A170F6" w14:textId="490527E1" w:rsidR="0052327B" w:rsidRPr="0052327B" w:rsidRDefault="0052327B" w:rsidP="0052327B">
            <w:pPr>
              <w:pStyle w:val="TAL"/>
              <w:rPr>
                <w:noProof/>
                <w:sz w:val="16"/>
                <w:szCs w:val="16"/>
              </w:rPr>
            </w:pPr>
            <w:r w:rsidRPr="0052327B">
              <w:rPr>
                <w:noProof/>
                <w:sz w:val="16"/>
                <w:szCs w:val="16"/>
              </w:rPr>
              <w:t>Correction of a misleading note for threshold measurements on contact C3 (CLK).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75214" w14:textId="65D7BBAE" w:rsidR="0052327B" w:rsidRPr="0052327B" w:rsidRDefault="0052327B" w:rsidP="0052327B">
            <w:pPr>
              <w:pStyle w:val="TAC"/>
              <w:rPr>
                <w:sz w:val="16"/>
              </w:rPr>
            </w:pPr>
            <w:r w:rsidRPr="0052327B">
              <w:rPr>
                <w:noProof/>
                <w:sz w:val="16"/>
                <w:szCs w:val="16"/>
              </w:rPr>
              <w:t>11.1.0</w:t>
            </w:r>
          </w:p>
        </w:tc>
      </w:tr>
      <w:tr w:rsidR="0052327B" w:rsidRPr="006B0D02" w14:paraId="015DD79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39C9F09" w14:textId="08247195" w:rsidR="0052327B" w:rsidRPr="0052327B" w:rsidRDefault="0052327B" w:rsidP="0052327B">
            <w:pPr>
              <w:pStyle w:val="TAC"/>
              <w:rPr>
                <w:noProof/>
                <w:sz w:val="16"/>
                <w:szCs w:val="16"/>
              </w:rPr>
            </w:pPr>
            <w:r w:rsidRPr="0052327B">
              <w:rPr>
                <w:noProof/>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DD4D8" w14:textId="79261DAB" w:rsidR="0052327B" w:rsidRPr="0052327B" w:rsidRDefault="0052327B" w:rsidP="0052327B">
            <w:pPr>
              <w:pStyle w:val="TAC"/>
              <w:rPr>
                <w:noProof/>
                <w:sz w:val="16"/>
                <w:szCs w:val="16"/>
              </w:rPr>
            </w:pPr>
            <w:r w:rsidRPr="0052327B">
              <w:rPr>
                <w:noProof/>
                <w:sz w:val="16"/>
                <w:szCs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B1B44" w14:textId="77777777" w:rsidR="0052327B" w:rsidRPr="0052327B" w:rsidRDefault="0052327B" w:rsidP="0052327B">
            <w:pPr>
              <w:pStyle w:val="TAC"/>
              <w:rPr>
                <w:noProof/>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CD67"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1D01F" w14:textId="77777777" w:rsidR="0052327B" w:rsidRPr="0052327B" w:rsidRDefault="0052327B" w:rsidP="0052327B">
            <w:pPr>
              <w:pStyle w:val="TAR"/>
              <w:rPr>
                <w:noProof/>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9F7B8" w14:textId="77777777" w:rsidR="0052327B" w:rsidRP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315277" w14:textId="464D2BD5" w:rsidR="0052327B" w:rsidRPr="0052327B" w:rsidRDefault="0052327B" w:rsidP="0052327B">
            <w:pPr>
              <w:pStyle w:val="TAL"/>
              <w:rPr>
                <w:noProof/>
                <w:sz w:val="16"/>
                <w:szCs w:val="16"/>
              </w:rPr>
            </w:pPr>
            <w:r w:rsidRPr="0052327B">
              <w:rPr>
                <w:noProof/>
                <w:sz w:val="16"/>
                <w:szCs w:val="16"/>
              </w:rPr>
              <w:t>Upgraded without technical change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58C8D" w14:textId="1997729B" w:rsidR="0052327B" w:rsidRPr="0052327B" w:rsidRDefault="0052327B" w:rsidP="0052327B">
            <w:pPr>
              <w:pStyle w:val="TAC"/>
              <w:rPr>
                <w:noProof/>
                <w:sz w:val="16"/>
                <w:szCs w:val="16"/>
              </w:rPr>
            </w:pPr>
            <w:r w:rsidRPr="0052327B">
              <w:rPr>
                <w:noProof/>
                <w:sz w:val="16"/>
                <w:szCs w:val="16"/>
              </w:rPr>
              <w:t>12.0.0</w:t>
            </w:r>
          </w:p>
        </w:tc>
      </w:tr>
      <w:tr w:rsidR="0052327B" w:rsidRPr="006B0D02" w14:paraId="3BB8DB3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F4C" w14:textId="3DBF11D1" w:rsidR="0052327B" w:rsidRPr="0052327B" w:rsidRDefault="0052327B" w:rsidP="0052327B">
            <w:pPr>
              <w:pStyle w:val="TAC"/>
              <w:rPr>
                <w:noProof/>
                <w:sz w:val="16"/>
                <w:szCs w:val="16"/>
              </w:rPr>
            </w:pPr>
            <w:r w:rsidRPr="0052327B">
              <w:rPr>
                <w:noProof/>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F4EFB" w14:textId="661B5F48" w:rsidR="0052327B" w:rsidRPr="0052327B" w:rsidRDefault="0052327B" w:rsidP="0052327B">
            <w:pPr>
              <w:pStyle w:val="TAC"/>
              <w:rPr>
                <w:noProof/>
                <w:sz w:val="16"/>
                <w:szCs w:val="16"/>
              </w:rPr>
            </w:pPr>
            <w:r w:rsidRPr="0052327B">
              <w:rPr>
                <w:noProof/>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5F45D" w14:textId="43233DA0" w:rsidR="0052327B" w:rsidRPr="0052327B" w:rsidRDefault="0052327B" w:rsidP="0052327B">
            <w:pPr>
              <w:pStyle w:val="TAC"/>
              <w:rPr>
                <w:noProof/>
                <w:sz w:val="16"/>
                <w:szCs w:val="16"/>
              </w:rPr>
            </w:pPr>
            <w:r w:rsidRPr="0052327B">
              <w:rPr>
                <w:noProof/>
                <w:sz w:val="16"/>
                <w:szCs w:val="16"/>
              </w:rPr>
              <w:t>CP-150828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4CF6" w14:textId="39FFEF41" w:rsidR="0052327B" w:rsidRPr="0052327B" w:rsidRDefault="0052327B" w:rsidP="0052327B">
            <w:pPr>
              <w:pStyle w:val="TAL"/>
              <w:rPr>
                <w:noProof/>
                <w:sz w:val="16"/>
                <w:szCs w:val="16"/>
              </w:rPr>
            </w:pPr>
            <w:r w:rsidRPr="0052327B">
              <w:rPr>
                <w:noProof/>
                <w:sz w:val="16"/>
                <w:szCs w:val="16"/>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411D2F" w14:textId="2A8A5912" w:rsidR="0052327B" w:rsidRPr="0052327B" w:rsidRDefault="0052327B" w:rsidP="0052327B">
            <w:pPr>
              <w:pStyle w:val="TAR"/>
              <w:rPr>
                <w:noProof/>
                <w:sz w:val="16"/>
                <w:szCs w:val="16"/>
              </w:rPr>
            </w:pPr>
            <w:r w:rsidRPr="0052327B">
              <w:rPr>
                <w:noProof/>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9672B" w14:textId="1887D3D2"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C7DE52" w14:textId="2DD5CF52" w:rsidR="0052327B" w:rsidRPr="0052327B" w:rsidRDefault="0052327B" w:rsidP="0052327B">
            <w:pPr>
              <w:pStyle w:val="TAL"/>
              <w:rPr>
                <w:noProof/>
                <w:sz w:val="16"/>
                <w:szCs w:val="16"/>
              </w:rPr>
            </w:pPr>
            <w:r w:rsidRPr="0052327B">
              <w:rPr>
                <w:noProof/>
                <w:sz w:val="16"/>
                <w:szCs w:val="16"/>
              </w:rPr>
              <w:t>Specify the status condition returned  if search pattern can not be found in any of the records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A8D9CF" w14:textId="7E7F40D2" w:rsidR="0052327B" w:rsidRPr="0052327B" w:rsidRDefault="0052327B" w:rsidP="0052327B">
            <w:pPr>
              <w:pStyle w:val="TAC"/>
              <w:rPr>
                <w:noProof/>
                <w:sz w:val="16"/>
                <w:szCs w:val="16"/>
              </w:rPr>
            </w:pPr>
            <w:r w:rsidRPr="0052327B">
              <w:rPr>
                <w:noProof/>
                <w:sz w:val="16"/>
                <w:szCs w:val="16"/>
              </w:rPr>
              <w:t>13.0.0</w:t>
            </w:r>
          </w:p>
        </w:tc>
      </w:tr>
      <w:tr w:rsidR="0052327B" w:rsidRPr="006B0D02" w14:paraId="7190A73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8F5C6B5" w14:textId="556B6A67" w:rsidR="0052327B" w:rsidRPr="0052327B" w:rsidRDefault="0052327B" w:rsidP="0052327B">
            <w:pPr>
              <w:pStyle w:val="TAC"/>
              <w:rPr>
                <w:noProof/>
                <w:sz w:val="16"/>
                <w:szCs w:val="16"/>
              </w:rPr>
            </w:pPr>
            <w:r w:rsidRPr="0052327B">
              <w:rPr>
                <w:noProof/>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4DB60" w14:textId="14DDDCA5" w:rsidR="0052327B" w:rsidRPr="0052327B" w:rsidRDefault="0052327B" w:rsidP="0052327B">
            <w:pPr>
              <w:pStyle w:val="TAC"/>
              <w:rPr>
                <w:noProof/>
                <w:sz w:val="16"/>
                <w:szCs w:val="16"/>
              </w:rPr>
            </w:pPr>
            <w:r w:rsidRPr="0052327B">
              <w:rPr>
                <w:noProof/>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0F8F9" w14:textId="1E6656A6"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8C2F1E" w14:textId="5716D454"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85063" w14:textId="21DC72EF"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0D289" w14:textId="2131FB31" w:rsidR="0052327B" w:rsidRPr="0052327B" w:rsidRDefault="0052327B" w:rsidP="0052327B">
            <w:pPr>
              <w:pStyle w:val="TAC"/>
              <w:rPr>
                <w:noProof/>
                <w:sz w:val="16"/>
                <w:szCs w:val="16"/>
              </w:rPr>
            </w:pPr>
            <w:r w:rsidRPr="0052327B">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09B341" w14:textId="157E3B67" w:rsidR="0052327B" w:rsidRPr="0052327B" w:rsidRDefault="0052327B" w:rsidP="0052327B">
            <w:pPr>
              <w:pStyle w:val="TAL"/>
              <w:rPr>
                <w:noProof/>
                <w:sz w:val="16"/>
                <w:szCs w:val="16"/>
              </w:rPr>
            </w:pPr>
            <w:r w:rsidRPr="0052327B">
              <w:rPr>
                <w:noProof/>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E8426" w14:textId="26B9A587" w:rsidR="0052327B" w:rsidRPr="0052327B" w:rsidRDefault="0052327B" w:rsidP="0052327B">
            <w:pPr>
              <w:pStyle w:val="TAC"/>
              <w:rPr>
                <w:noProof/>
                <w:sz w:val="16"/>
                <w:szCs w:val="16"/>
              </w:rPr>
            </w:pPr>
            <w:r w:rsidRPr="0052327B">
              <w:rPr>
                <w:noProof/>
                <w:sz w:val="16"/>
                <w:szCs w:val="16"/>
              </w:rPr>
              <w:t>14.0.0</w:t>
            </w:r>
          </w:p>
        </w:tc>
      </w:tr>
      <w:tr w:rsidR="0052327B" w:rsidRPr="006B0D02" w14:paraId="3BA05C8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D522B3B" w14:textId="120ADBEC" w:rsidR="0052327B" w:rsidRPr="0052327B" w:rsidRDefault="0052327B" w:rsidP="0052327B">
            <w:pPr>
              <w:pStyle w:val="TAC"/>
              <w:rPr>
                <w:noProof/>
                <w:sz w:val="16"/>
                <w:szCs w:val="16"/>
              </w:rPr>
            </w:pPr>
            <w:r w:rsidRPr="0052327B">
              <w:rPr>
                <w:noProof/>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15B97" w14:textId="45A3B2A4" w:rsidR="0052327B" w:rsidRPr="0052327B" w:rsidRDefault="0052327B" w:rsidP="0052327B">
            <w:pPr>
              <w:pStyle w:val="TAC"/>
              <w:rPr>
                <w:noProof/>
                <w:sz w:val="16"/>
                <w:szCs w:val="16"/>
              </w:rPr>
            </w:pPr>
            <w:r w:rsidRPr="0052327B">
              <w:rPr>
                <w:noProof/>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36B94" w14:textId="3409297A" w:rsidR="0052327B" w:rsidRPr="0052327B" w:rsidRDefault="0052327B" w:rsidP="0052327B">
            <w:pPr>
              <w:pStyle w:val="TAC"/>
              <w:rPr>
                <w:noProof/>
                <w:sz w:val="16"/>
                <w:szCs w:val="16"/>
              </w:rPr>
            </w:pPr>
            <w:r w:rsidRPr="0052327B">
              <w:rPr>
                <w:noProof/>
                <w:sz w:val="16"/>
                <w:szCs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2B754" w14:textId="5E88F660" w:rsidR="0052327B" w:rsidRPr="0052327B" w:rsidRDefault="0052327B" w:rsidP="0052327B">
            <w:pPr>
              <w:pStyle w:val="TAL"/>
              <w:rPr>
                <w:noProof/>
                <w:sz w:val="16"/>
                <w:szCs w:val="16"/>
              </w:rPr>
            </w:pPr>
            <w:r w:rsidRPr="0052327B">
              <w:rPr>
                <w:noProof/>
                <w:sz w:val="16"/>
                <w:szCs w:val="16"/>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2FCB96" w14:textId="47609E89"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20A91" w14:textId="60AEC98E"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7C24AE" w14:textId="2C7739FC" w:rsidR="0052327B" w:rsidRPr="0052327B" w:rsidRDefault="0052327B" w:rsidP="0052327B">
            <w:pPr>
              <w:pStyle w:val="TAL"/>
              <w:rPr>
                <w:noProof/>
                <w:sz w:val="16"/>
                <w:szCs w:val="16"/>
              </w:rPr>
            </w:pPr>
            <w:r w:rsidRPr="0052327B">
              <w:rPr>
                <w:noProof/>
                <w:sz w:val="16"/>
                <w:szCs w:val="16"/>
              </w:rPr>
              <w:t>Remove platform related testcases from 31.122 as they are added to ETSI specification 102.230-2.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81667" w14:textId="74F83383" w:rsidR="0052327B" w:rsidRPr="0052327B" w:rsidRDefault="0052327B" w:rsidP="0052327B">
            <w:pPr>
              <w:pStyle w:val="TAC"/>
              <w:rPr>
                <w:noProof/>
                <w:sz w:val="16"/>
                <w:szCs w:val="16"/>
              </w:rPr>
            </w:pPr>
            <w:r w:rsidRPr="0052327B">
              <w:rPr>
                <w:noProof/>
                <w:sz w:val="16"/>
                <w:szCs w:val="16"/>
              </w:rPr>
              <w:t>15.0.0</w:t>
            </w:r>
          </w:p>
        </w:tc>
      </w:tr>
      <w:tr w:rsidR="0052327B" w:rsidRPr="006B0D02" w14:paraId="556C27B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6460047" w14:textId="313C5D8A" w:rsidR="0052327B" w:rsidRPr="0052327B" w:rsidRDefault="0052327B" w:rsidP="0052327B">
            <w:pPr>
              <w:pStyle w:val="TAC"/>
              <w:rPr>
                <w:noProof/>
                <w:sz w:val="16"/>
                <w:szCs w:val="16"/>
              </w:rPr>
            </w:pPr>
            <w:r w:rsidRPr="0052327B">
              <w:rPr>
                <w:noProof/>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56AFB" w14:textId="73DD4A9A" w:rsidR="0052327B" w:rsidRPr="0052327B" w:rsidRDefault="0052327B" w:rsidP="0052327B">
            <w:pPr>
              <w:pStyle w:val="TAC"/>
              <w:rPr>
                <w:noProof/>
                <w:sz w:val="16"/>
                <w:szCs w:val="16"/>
              </w:rPr>
            </w:pPr>
            <w:r w:rsidRPr="0052327B">
              <w:rPr>
                <w:noProof/>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5C1BA" w14:textId="0B83DD20" w:rsidR="0052327B" w:rsidRPr="0052327B" w:rsidRDefault="0052327B" w:rsidP="0052327B">
            <w:pPr>
              <w:pStyle w:val="TAC"/>
              <w:rPr>
                <w:noProof/>
                <w:sz w:val="16"/>
                <w:szCs w:val="16"/>
              </w:rPr>
            </w:pPr>
            <w:r w:rsidRPr="0052327B">
              <w:rPr>
                <w:noProof/>
                <w:sz w:val="16"/>
                <w:szCs w:val="16"/>
              </w:rPr>
              <w:t>CP-191015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5CC4C"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3B3D47" w14:textId="5CC6CCBF"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A9313" w14:textId="51A99719"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D92848" w14:textId="72168082" w:rsidR="0052327B" w:rsidRPr="0052327B" w:rsidRDefault="0052327B" w:rsidP="0052327B">
            <w:pPr>
              <w:pStyle w:val="TAL"/>
              <w:rPr>
                <w:noProof/>
                <w:sz w:val="16"/>
                <w:szCs w:val="16"/>
              </w:rPr>
            </w:pPr>
            <w:r w:rsidRPr="0052327B">
              <w:rPr>
                <w:noProof/>
                <w:sz w:val="16"/>
                <w:szCs w:val="16"/>
              </w:rPr>
              <w:t>Add missing Rel-8 onwards applicability in the applicability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B06AE" w14:textId="644CE0AD" w:rsidR="0052327B" w:rsidRPr="0052327B" w:rsidRDefault="0052327B" w:rsidP="0052327B">
            <w:pPr>
              <w:pStyle w:val="TAC"/>
              <w:rPr>
                <w:noProof/>
                <w:sz w:val="16"/>
                <w:szCs w:val="16"/>
              </w:rPr>
            </w:pPr>
            <w:r w:rsidRPr="0052327B">
              <w:rPr>
                <w:noProof/>
                <w:sz w:val="16"/>
                <w:szCs w:val="16"/>
              </w:rPr>
              <w:t>15.1.0</w:t>
            </w:r>
          </w:p>
        </w:tc>
      </w:tr>
      <w:tr w:rsidR="0052327B" w:rsidRPr="006B0D02" w14:paraId="26F3438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0978F92" w14:textId="5D739259" w:rsidR="0052327B" w:rsidRPr="0052327B" w:rsidRDefault="0052327B" w:rsidP="0052327B">
            <w:pPr>
              <w:pStyle w:val="TAC"/>
              <w:rPr>
                <w:noProof/>
                <w:sz w:val="16"/>
                <w:szCs w:val="16"/>
              </w:rPr>
            </w:pPr>
            <w:r w:rsidRPr="0052327B">
              <w:rPr>
                <w:noProof/>
                <w:sz w:val="16"/>
                <w:szCs w:val="16"/>
              </w:rPr>
              <w:lastRenderedPageBreak/>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BB406" w14:textId="35C25286" w:rsidR="0052327B" w:rsidRPr="0052327B" w:rsidRDefault="0052327B" w:rsidP="0052327B">
            <w:pPr>
              <w:pStyle w:val="TAC"/>
              <w:rPr>
                <w:noProof/>
                <w:sz w:val="16"/>
                <w:szCs w:val="16"/>
              </w:rPr>
            </w:pPr>
            <w:r w:rsidRPr="0052327B">
              <w:rPr>
                <w:noProof/>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17CF" w14:textId="7AE4B19F" w:rsidR="0052327B" w:rsidRPr="0052327B" w:rsidRDefault="0052327B" w:rsidP="0052327B">
            <w:pPr>
              <w:pStyle w:val="TAC"/>
              <w:rPr>
                <w:noProof/>
                <w:sz w:val="16"/>
                <w:szCs w:val="16"/>
              </w:rPr>
            </w:pPr>
            <w:r w:rsidRPr="0052327B">
              <w:rPr>
                <w:noProof/>
                <w:sz w:val="16"/>
                <w:szCs w:val="16"/>
              </w:rPr>
              <w:t>CP-191019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C1A92"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04199F" w14:textId="327F23E3" w:rsidR="0052327B" w:rsidRPr="0052327B" w:rsidRDefault="0052327B" w:rsidP="0052327B">
            <w:pPr>
              <w:pStyle w:val="TAR"/>
              <w:rPr>
                <w:noProof/>
                <w:sz w:val="16"/>
                <w:szCs w:val="16"/>
              </w:rPr>
            </w:pPr>
            <w:r w:rsidRPr="0052327B">
              <w:rPr>
                <w:noProof/>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57C6A6" w14:textId="52909082" w:rsidR="0052327B" w:rsidRPr="0052327B" w:rsidRDefault="0052327B" w:rsidP="0052327B">
            <w:pPr>
              <w:pStyle w:val="TAC"/>
              <w:rPr>
                <w:noProof/>
                <w:sz w:val="16"/>
                <w:szCs w:val="16"/>
              </w:rPr>
            </w:pPr>
            <w:r w:rsidRPr="0052327B">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6C98A2" w14:textId="0F04AB4A" w:rsidR="0052327B" w:rsidRPr="0052327B" w:rsidRDefault="0052327B" w:rsidP="0052327B">
            <w:pPr>
              <w:pStyle w:val="TAL"/>
              <w:rPr>
                <w:noProof/>
                <w:sz w:val="16"/>
                <w:szCs w:val="16"/>
              </w:rPr>
            </w:pPr>
            <w:r w:rsidRPr="0052327B">
              <w:rPr>
                <w:noProof/>
                <w:sz w:val="16"/>
                <w:szCs w:val="16"/>
              </w:rPr>
              <w:t>Extend the scope of 31.122 to cover USIM Command GET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85FE3" w14:textId="412BE41D" w:rsidR="0052327B" w:rsidRPr="0052327B" w:rsidRDefault="0052327B" w:rsidP="0052327B">
            <w:pPr>
              <w:pStyle w:val="TAC"/>
              <w:rPr>
                <w:noProof/>
                <w:sz w:val="16"/>
                <w:szCs w:val="16"/>
              </w:rPr>
            </w:pPr>
            <w:r w:rsidRPr="0052327B">
              <w:rPr>
                <w:noProof/>
                <w:sz w:val="16"/>
                <w:szCs w:val="16"/>
              </w:rPr>
              <w:t>15.1.0</w:t>
            </w:r>
          </w:p>
        </w:tc>
      </w:tr>
      <w:tr w:rsidR="0052327B" w:rsidRPr="006B0D02" w14:paraId="488826F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CF7FD52" w14:textId="2A4BFCB8" w:rsidR="0052327B" w:rsidRPr="0052327B" w:rsidRDefault="0052327B" w:rsidP="0052327B">
            <w:pPr>
              <w:pStyle w:val="TAC"/>
              <w:rPr>
                <w:noProof/>
                <w:sz w:val="16"/>
                <w:szCs w:val="16"/>
              </w:rPr>
            </w:pPr>
            <w:r w:rsidRPr="0052327B">
              <w:rPr>
                <w:noProof/>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BDFF24" w14:textId="402AE5A7" w:rsidR="0052327B" w:rsidRPr="0052327B" w:rsidRDefault="0052327B" w:rsidP="0052327B">
            <w:pPr>
              <w:pStyle w:val="TAC"/>
              <w:rPr>
                <w:noProof/>
                <w:sz w:val="16"/>
                <w:szCs w:val="16"/>
              </w:rPr>
            </w:pPr>
            <w:r w:rsidRPr="0052327B">
              <w:rPr>
                <w:noProof/>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1E570" w14:textId="48B90418" w:rsidR="0052327B" w:rsidRPr="0052327B" w:rsidRDefault="0052327B" w:rsidP="0052327B">
            <w:pPr>
              <w:pStyle w:val="TAC"/>
              <w:rPr>
                <w:noProof/>
                <w:sz w:val="16"/>
                <w:szCs w:val="16"/>
              </w:rPr>
            </w:pPr>
            <w:r w:rsidRPr="0052327B">
              <w:rPr>
                <w:noProof/>
                <w:sz w:val="16"/>
                <w:szCs w:val="16"/>
              </w:rPr>
              <w:t>CP-201150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BDFF7" w14:textId="7CDEF10B" w:rsidR="0052327B" w:rsidRPr="0052327B" w:rsidRDefault="0052327B" w:rsidP="0052327B">
            <w:pPr>
              <w:pStyle w:val="TAL"/>
              <w:rPr>
                <w:noProof/>
                <w:sz w:val="16"/>
                <w:szCs w:val="16"/>
              </w:rPr>
            </w:pPr>
            <w:r w:rsidRPr="0052327B">
              <w:rPr>
                <w:noProof/>
                <w:sz w:val="16"/>
                <w:szCs w:val="16"/>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CBDE52" w14:textId="0FD23B85"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CD697" w14:textId="0F420EFF" w:rsidR="0052327B" w:rsidRPr="0052327B" w:rsidRDefault="0052327B" w:rsidP="0052327B">
            <w:pPr>
              <w:pStyle w:val="TAC"/>
              <w:rPr>
                <w:noProof/>
                <w:sz w:val="16"/>
                <w:szCs w:val="16"/>
              </w:rPr>
            </w:pPr>
            <w:r w:rsidRPr="0052327B">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6140C9" w14:textId="74461085" w:rsidR="0052327B" w:rsidRPr="0052327B" w:rsidRDefault="0052327B" w:rsidP="0052327B">
            <w:pPr>
              <w:pStyle w:val="TAL"/>
              <w:rPr>
                <w:noProof/>
                <w:sz w:val="16"/>
                <w:szCs w:val="16"/>
              </w:rPr>
            </w:pPr>
            <w:r w:rsidRPr="0052327B">
              <w:rPr>
                <w:rFonts w:hint="eastAsia"/>
                <w:noProof/>
                <w:sz w:val="16"/>
                <w:szCs w:val="16"/>
              </w:rPr>
              <w:t>Update test case of 7.3.3 GET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F485E" w14:textId="3EF4ADE3" w:rsidR="0052327B" w:rsidRPr="0052327B" w:rsidRDefault="0052327B" w:rsidP="0052327B">
            <w:pPr>
              <w:pStyle w:val="TAC"/>
              <w:rPr>
                <w:noProof/>
                <w:sz w:val="16"/>
                <w:szCs w:val="16"/>
              </w:rPr>
            </w:pPr>
            <w:r w:rsidRPr="0052327B">
              <w:rPr>
                <w:noProof/>
                <w:sz w:val="16"/>
                <w:szCs w:val="16"/>
              </w:rPr>
              <w:t>15.2.0</w:t>
            </w:r>
          </w:p>
        </w:tc>
      </w:tr>
      <w:tr w:rsidR="0052327B" w:rsidRPr="006B0D02" w14:paraId="34A5ECD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CF6E805" w14:textId="5C7AFAB8" w:rsidR="0052327B" w:rsidRPr="0052327B" w:rsidRDefault="0052327B" w:rsidP="0052327B">
            <w:pPr>
              <w:pStyle w:val="TAC"/>
              <w:rPr>
                <w:noProof/>
                <w:sz w:val="16"/>
                <w:szCs w:val="16"/>
              </w:rPr>
            </w:pPr>
            <w:r w:rsidRPr="0052327B">
              <w:rPr>
                <w:noProof/>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00B3D" w14:textId="74F15B27" w:rsidR="0052327B" w:rsidRPr="0052327B" w:rsidRDefault="0052327B" w:rsidP="0052327B">
            <w:pPr>
              <w:pStyle w:val="TAC"/>
              <w:rPr>
                <w:noProof/>
                <w:sz w:val="16"/>
                <w:szCs w:val="16"/>
              </w:rPr>
            </w:pPr>
            <w:r w:rsidRPr="0052327B">
              <w:rPr>
                <w:noProof/>
                <w:sz w:val="16"/>
                <w:szCs w:val="16"/>
              </w:rPr>
              <w:t>SA-89e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C1413" w14:textId="6A42E01A"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0B12D7" w14:textId="229C25E1"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DE9832" w14:textId="5B65F9CF"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AB0D" w14:textId="722D6891" w:rsidR="0052327B" w:rsidRPr="0052327B" w:rsidRDefault="0052327B" w:rsidP="0052327B">
            <w:pPr>
              <w:pStyle w:val="TAC"/>
              <w:rPr>
                <w:noProof/>
                <w:sz w:val="16"/>
                <w:szCs w:val="16"/>
              </w:rPr>
            </w:pPr>
            <w:r w:rsidRPr="0052327B">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8BF959" w14:textId="531171DE" w:rsidR="0052327B" w:rsidRPr="0052327B" w:rsidRDefault="0052327B" w:rsidP="0052327B">
            <w:pPr>
              <w:pStyle w:val="TAL"/>
              <w:rPr>
                <w:noProof/>
                <w:sz w:val="16"/>
                <w:szCs w:val="16"/>
              </w:rPr>
            </w:pPr>
            <w:r w:rsidRPr="0052327B">
              <w:rPr>
                <w:noProof/>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9AD31" w14:textId="5F4A40C4" w:rsidR="0052327B" w:rsidRPr="0052327B" w:rsidRDefault="0052327B" w:rsidP="0052327B">
            <w:pPr>
              <w:pStyle w:val="TAC"/>
              <w:rPr>
                <w:noProof/>
                <w:sz w:val="16"/>
                <w:szCs w:val="16"/>
              </w:rPr>
            </w:pPr>
            <w:r w:rsidRPr="0052327B">
              <w:rPr>
                <w:noProof/>
                <w:sz w:val="16"/>
                <w:szCs w:val="16"/>
              </w:rPr>
              <w:t>16.0.0</w:t>
            </w:r>
          </w:p>
        </w:tc>
      </w:tr>
      <w:tr w:rsidR="0052327B" w:rsidRPr="006B0D02" w14:paraId="0053857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57F2DEC" w14:textId="1F33D031" w:rsidR="0052327B" w:rsidRPr="0052327B" w:rsidRDefault="0052327B" w:rsidP="0052327B">
            <w:pPr>
              <w:pStyle w:val="TAC"/>
              <w:rPr>
                <w:noProof/>
                <w:sz w:val="16"/>
                <w:szCs w:val="16"/>
              </w:rPr>
            </w:pPr>
            <w:r w:rsidRPr="0052327B">
              <w:rPr>
                <w:noProof/>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18170" w14:textId="21C6B6DB" w:rsidR="0052327B" w:rsidRPr="0052327B" w:rsidRDefault="0052327B" w:rsidP="0052327B">
            <w:pPr>
              <w:pStyle w:val="TAC"/>
              <w:rPr>
                <w:noProof/>
                <w:sz w:val="16"/>
                <w:szCs w:val="16"/>
              </w:rPr>
            </w:pPr>
            <w:r w:rsidRPr="0052327B">
              <w:rPr>
                <w:noProof/>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F8332" w14:textId="5F61A342" w:rsidR="0052327B" w:rsidRPr="0052327B" w:rsidRDefault="0052327B" w:rsidP="0052327B">
            <w:pPr>
              <w:pStyle w:val="TAC"/>
              <w:rPr>
                <w:noProof/>
                <w:sz w:val="16"/>
                <w:szCs w:val="16"/>
              </w:rPr>
            </w:pPr>
            <w:r w:rsidRPr="0052327B">
              <w:rPr>
                <w:noProof/>
                <w:sz w:val="16"/>
                <w:szCs w:val="16"/>
              </w:rPr>
              <w:t>CP-202130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790960" w14:textId="3FC1018E" w:rsidR="0052327B" w:rsidRPr="0052327B" w:rsidRDefault="0052327B" w:rsidP="0052327B">
            <w:pPr>
              <w:pStyle w:val="TAL"/>
              <w:rPr>
                <w:noProof/>
                <w:sz w:val="16"/>
                <w:szCs w:val="16"/>
              </w:rPr>
            </w:pPr>
            <w:r w:rsidRPr="0052327B">
              <w:rPr>
                <w:noProof/>
                <w:sz w:val="16"/>
                <w:szCs w:val="16"/>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699D96" w14:textId="6A65719C"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F6B1E" w14:textId="50C46362" w:rsidR="0052327B" w:rsidRPr="0052327B" w:rsidRDefault="0052327B" w:rsidP="0052327B">
            <w:pPr>
              <w:pStyle w:val="TAC"/>
              <w:rPr>
                <w:noProof/>
                <w:sz w:val="16"/>
                <w:szCs w:val="16"/>
              </w:rPr>
            </w:pPr>
            <w:r w:rsidRPr="0052327B">
              <w:rPr>
                <w:noProof/>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4D3FD5" w14:textId="19258E28" w:rsidR="0052327B" w:rsidRPr="0052327B" w:rsidRDefault="0052327B" w:rsidP="0052327B">
            <w:pPr>
              <w:pStyle w:val="TAL"/>
              <w:rPr>
                <w:noProof/>
                <w:sz w:val="16"/>
                <w:szCs w:val="16"/>
              </w:rPr>
            </w:pPr>
            <w:r w:rsidRPr="0052327B">
              <w:rPr>
                <w:noProof/>
                <w:sz w:val="16"/>
                <w:szCs w:val="16"/>
              </w:rPr>
              <w:t>Update of spec.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6915D" w14:textId="50CB490E" w:rsidR="0052327B" w:rsidRPr="0052327B" w:rsidRDefault="0052327B" w:rsidP="0052327B">
            <w:pPr>
              <w:pStyle w:val="TAC"/>
              <w:rPr>
                <w:noProof/>
                <w:sz w:val="16"/>
                <w:szCs w:val="16"/>
              </w:rPr>
            </w:pPr>
            <w:r w:rsidRPr="0052327B">
              <w:rPr>
                <w:noProof/>
                <w:sz w:val="16"/>
                <w:szCs w:val="16"/>
              </w:rPr>
              <w:t>16.1.0</w:t>
            </w:r>
          </w:p>
        </w:tc>
      </w:tr>
      <w:tr w:rsidR="0052327B" w:rsidRPr="006B0D02" w14:paraId="55A3F89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5C29C0C" w14:textId="0E84E62B" w:rsidR="0052327B" w:rsidRPr="0052327B" w:rsidRDefault="0052327B" w:rsidP="0052327B">
            <w:pPr>
              <w:pStyle w:val="TAC"/>
              <w:rPr>
                <w:noProof/>
                <w:sz w:val="16"/>
                <w:szCs w:val="16"/>
              </w:rPr>
            </w:pPr>
            <w:r w:rsidRPr="0052327B">
              <w:rPr>
                <w:noProof/>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96B87" w14:textId="1B7EB845" w:rsidR="0052327B" w:rsidRPr="0052327B" w:rsidRDefault="0052327B" w:rsidP="0052327B">
            <w:pPr>
              <w:pStyle w:val="TAC"/>
              <w:rPr>
                <w:noProof/>
                <w:sz w:val="16"/>
                <w:szCs w:val="16"/>
              </w:rPr>
            </w:pPr>
            <w:r w:rsidRPr="0052327B">
              <w:rPr>
                <w:noProof/>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D47E" w14:textId="676FEED4" w:rsidR="0052327B" w:rsidRPr="0052327B" w:rsidRDefault="0052327B" w:rsidP="0052327B">
            <w:pPr>
              <w:pStyle w:val="TAC"/>
              <w:rPr>
                <w:noProof/>
                <w:sz w:val="16"/>
                <w:szCs w:val="16"/>
              </w:rPr>
            </w:pPr>
            <w:r w:rsidRPr="0052327B">
              <w:rPr>
                <w:noProof/>
                <w:sz w:val="16"/>
                <w:szCs w:val="16"/>
              </w:rPr>
              <w:t>CP-203093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A8CF6" w14:textId="4C2A2AF5" w:rsidR="0052327B" w:rsidRPr="0052327B" w:rsidRDefault="0052327B" w:rsidP="0052327B">
            <w:pPr>
              <w:pStyle w:val="TAL"/>
              <w:rPr>
                <w:noProof/>
                <w:sz w:val="16"/>
                <w:szCs w:val="16"/>
              </w:rPr>
            </w:pPr>
            <w:r w:rsidRPr="0052327B">
              <w:rPr>
                <w:noProof/>
                <w:sz w:val="16"/>
                <w:szCs w:val="16"/>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BE9321" w14:textId="08BEE115"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4A0E" w14:textId="1DCDA192"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8D899" w14:textId="74BC27B1" w:rsidR="0052327B" w:rsidRPr="0052327B" w:rsidRDefault="0052327B" w:rsidP="0052327B">
            <w:pPr>
              <w:pStyle w:val="TAL"/>
              <w:rPr>
                <w:noProof/>
                <w:sz w:val="16"/>
                <w:szCs w:val="16"/>
              </w:rPr>
            </w:pPr>
            <w:r w:rsidRPr="0052327B">
              <w:rPr>
                <w:noProof/>
                <w:sz w:val="16"/>
                <w:szCs w:val="16"/>
              </w:rPr>
              <w:fldChar w:fldCharType="begin"/>
            </w:r>
            <w:r w:rsidRPr="0052327B">
              <w:rPr>
                <w:noProof/>
                <w:sz w:val="16"/>
                <w:szCs w:val="16"/>
              </w:rPr>
              <w:instrText xml:space="preserve"> DOCPROPERTY  CrTitle  \* MERGEFORMAT </w:instrText>
            </w:r>
            <w:r w:rsidRPr="0052327B">
              <w:rPr>
                <w:noProof/>
                <w:sz w:val="16"/>
                <w:szCs w:val="16"/>
              </w:rPr>
              <w:fldChar w:fldCharType="separate"/>
            </w:r>
            <w:r w:rsidRPr="0052327B">
              <w:rPr>
                <w:noProof/>
                <w:sz w:val="16"/>
                <w:szCs w:val="16"/>
              </w:rPr>
              <w:t>Correction of a reference to ETSI TS 102 230-2</w:t>
            </w:r>
            <w:r w:rsidRPr="0052327B">
              <w:rPr>
                <w:noProof/>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336F" w14:textId="714BA058" w:rsidR="0052327B" w:rsidRPr="0052327B" w:rsidRDefault="0052327B" w:rsidP="0052327B">
            <w:pPr>
              <w:pStyle w:val="TAC"/>
              <w:rPr>
                <w:noProof/>
                <w:sz w:val="16"/>
                <w:szCs w:val="16"/>
              </w:rPr>
            </w:pPr>
            <w:r w:rsidRPr="0052327B">
              <w:rPr>
                <w:noProof/>
                <w:sz w:val="16"/>
                <w:szCs w:val="16"/>
              </w:rPr>
              <w:t>16.2.0</w:t>
            </w:r>
          </w:p>
        </w:tc>
      </w:tr>
      <w:tr w:rsidR="0052327B" w:rsidRPr="006B0D02" w14:paraId="53B5789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A97D6AC" w14:textId="73E0DAAD" w:rsidR="0052327B" w:rsidRPr="0052327B" w:rsidRDefault="0052327B" w:rsidP="0052327B">
            <w:pPr>
              <w:pStyle w:val="TAC"/>
              <w:rPr>
                <w:noProof/>
                <w:sz w:val="16"/>
                <w:szCs w:val="16"/>
              </w:rPr>
            </w:pPr>
            <w:r w:rsidRPr="0052327B">
              <w:rPr>
                <w:noProof/>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37C4C" w14:textId="14320F2B" w:rsidR="0052327B" w:rsidRPr="0052327B" w:rsidRDefault="0052327B" w:rsidP="0052327B">
            <w:pPr>
              <w:pStyle w:val="TAC"/>
              <w:rPr>
                <w:noProof/>
                <w:sz w:val="16"/>
                <w:szCs w:val="16"/>
              </w:rPr>
            </w:pPr>
            <w:r w:rsidRPr="0052327B">
              <w:rPr>
                <w:noProof/>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4342B" w14:textId="5F7CA2E3" w:rsidR="0052327B" w:rsidRPr="0052327B" w:rsidRDefault="0052327B" w:rsidP="0052327B">
            <w:pPr>
              <w:pStyle w:val="TAC"/>
              <w:rPr>
                <w:noProof/>
                <w:sz w:val="16"/>
                <w:szCs w:val="16"/>
              </w:rPr>
            </w:pPr>
            <w:r w:rsidRPr="0052327B">
              <w:rPr>
                <w:noProof/>
                <w:sz w:val="16"/>
                <w:szCs w:val="16"/>
              </w:rPr>
              <w:t>CP-211099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2372E" w14:textId="4B81B621" w:rsidR="0052327B" w:rsidRPr="0052327B" w:rsidRDefault="0052327B" w:rsidP="0052327B">
            <w:pPr>
              <w:pStyle w:val="TAL"/>
              <w:rPr>
                <w:noProof/>
                <w:sz w:val="16"/>
                <w:szCs w:val="16"/>
              </w:rPr>
            </w:pPr>
            <w:r w:rsidRPr="0052327B">
              <w:rPr>
                <w:noProof/>
                <w:sz w:val="16"/>
                <w:szCs w:val="16"/>
              </w:rPr>
              <w:t>0070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2BA639" w14:textId="4A34FDC2"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48943" w14:textId="6DF7D949"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629DCB" w14:textId="5857AF3E" w:rsidR="0052327B" w:rsidRPr="0052327B" w:rsidRDefault="0052327B" w:rsidP="0052327B">
            <w:pPr>
              <w:pStyle w:val="TAL"/>
              <w:rPr>
                <w:noProof/>
                <w:sz w:val="16"/>
                <w:szCs w:val="16"/>
              </w:rPr>
            </w:pPr>
            <w:r w:rsidRPr="0052327B">
              <w:rPr>
                <w:noProof/>
                <w:sz w:val="16"/>
                <w:szCs w:val="16"/>
              </w:rPr>
              <w:t>Correction of test case 7.3.3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C2F0B" w14:textId="36EAC2C1" w:rsidR="0052327B" w:rsidRPr="0052327B" w:rsidRDefault="0052327B" w:rsidP="0052327B">
            <w:pPr>
              <w:pStyle w:val="TAC"/>
              <w:rPr>
                <w:noProof/>
                <w:sz w:val="16"/>
                <w:szCs w:val="16"/>
              </w:rPr>
            </w:pPr>
            <w:r w:rsidRPr="0052327B">
              <w:rPr>
                <w:noProof/>
                <w:sz w:val="16"/>
                <w:szCs w:val="16"/>
              </w:rPr>
              <w:t>16.3.0</w:t>
            </w:r>
          </w:p>
        </w:tc>
      </w:tr>
      <w:tr w:rsidR="0052327B" w:rsidRPr="006B0D02" w14:paraId="7122AFD0"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1D97D6C" w14:textId="5ABFB52C" w:rsidR="0052327B" w:rsidRPr="0052327B" w:rsidRDefault="0052327B" w:rsidP="0052327B">
            <w:pPr>
              <w:pStyle w:val="TAC"/>
              <w:rPr>
                <w:noProof/>
                <w:sz w:val="16"/>
                <w:szCs w:val="16"/>
              </w:rPr>
            </w:pPr>
            <w:r w:rsidRPr="0052327B">
              <w:rPr>
                <w:noProof/>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D7FDC" w14:textId="07964782" w:rsidR="0052327B" w:rsidRPr="0052327B" w:rsidRDefault="0052327B" w:rsidP="0052327B">
            <w:pPr>
              <w:pStyle w:val="TAC"/>
              <w:rPr>
                <w:noProof/>
                <w:sz w:val="16"/>
                <w:szCs w:val="16"/>
              </w:rPr>
            </w:pPr>
            <w:r w:rsidRPr="0052327B">
              <w:rPr>
                <w:noProof/>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EFCC7" w14:textId="2B41F6A2"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440AD" w14:textId="1C9F655E"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31F348" w14:textId="2A0089B0"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EE11B" w14:textId="77777777" w:rsidR="0052327B" w:rsidRP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1E9B61" w14:textId="71AEE3CD" w:rsidR="0052327B" w:rsidRPr="0052327B" w:rsidRDefault="0052327B" w:rsidP="0052327B">
            <w:pPr>
              <w:pStyle w:val="TAL"/>
              <w:rPr>
                <w:noProof/>
                <w:sz w:val="16"/>
                <w:szCs w:val="16"/>
              </w:rPr>
            </w:pPr>
            <w:r w:rsidRPr="0052327B">
              <w:rPr>
                <w:noProof/>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BB886" w14:textId="5D661885" w:rsidR="0052327B" w:rsidRPr="0052327B" w:rsidRDefault="0052327B" w:rsidP="0052327B">
            <w:pPr>
              <w:pStyle w:val="TAC"/>
              <w:rPr>
                <w:noProof/>
                <w:sz w:val="16"/>
                <w:szCs w:val="16"/>
              </w:rPr>
            </w:pPr>
            <w:r w:rsidRPr="0052327B">
              <w:rPr>
                <w:noProof/>
                <w:sz w:val="16"/>
                <w:szCs w:val="16"/>
              </w:rPr>
              <w:t>17.0.0</w:t>
            </w:r>
          </w:p>
        </w:tc>
      </w:tr>
      <w:tr w:rsidR="00AB28B5" w:rsidRPr="006B0D02" w14:paraId="707293E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4EB350B" w14:textId="3A7688A1" w:rsidR="00AB28B5" w:rsidRPr="0052327B" w:rsidRDefault="00AB28B5" w:rsidP="0052327B">
            <w:pPr>
              <w:pStyle w:val="TAC"/>
              <w:rPr>
                <w:noProof/>
                <w:sz w:val="16"/>
                <w:szCs w:val="16"/>
              </w:rPr>
            </w:pPr>
            <w:r>
              <w:rPr>
                <w:noProof/>
                <w:sz w:val="16"/>
                <w:szCs w:val="16"/>
              </w:rPr>
              <w:t>2022-0</w:t>
            </w:r>
            <w:r w:rsidR="00110A65">
              <w:rPr>
                <w:noProof/>
                <w:sz w:val="16"/>
                <w:szCs w:val="16"/>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EDEE1" w14:textId="6E9890FD" w:rsidR="00AB28B5" w:rsidRPr="0052327B" w:rsidRDefault="00AB28B5" w:rsidP="0052327B">
            <w:pPr>
              <w:pStyle w:val="TAC"/>
              <w:rPr>
                <w:noProof/>
                <w:sz w:val="16"/>
                <w:szCs w:val="16"/>
              </w:rPr>
            </w:pPr>
            <w:r w:rsidRPr="0052327B">
              <w:rPr>
                <w:noProof/>
                <w:sz w:val="16"/>
                <w:szCs w:val="16"/>
              </w:rPr>
              <w:t>CT#9</w:t>
            </w:r>
            <w:r>
              <w:rPr>
                <w:noProof/>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94F8F" w14:textId="42C3F08A" w:rsidR="00AB28B5" w:rsidRPr="0052327B" w:rsidRDefault="00AB28B5" w:rsidP="0052327B">
            <w:pPr>
              <w:pStyle w:val="TAC"/>
              <w:rPr>
                <w:noProof/>
                <w:sz w:val="16"/>
                <w:szCs w:val="16"/>
              </w:rPr>
            </w:pPr>
            <w:r>
              <w:rPr>
                <w:noProof/>
                <w:sz w:val="16"/>
                <w:szCs w:val="16"/>
              </w:rPr>
              <w:t>CP-221171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DD121" w14:textId="4699D8E9" w:rsidR="00AB28B5" w:rsidRPr="0052327B" w:rsidRDefault="00AB28B5" w:rsidP="0052327B">
            <w:pPr>
              <w:pStyle w:val="TAL"/>
              <w:rPr>
                <w:noProof/>
                <w:sz w:val="16"/>
                <w:szCs w:val="16"/>
              </w:rPr>
            </w:pPr>
            <w:r>
              <w:rPr>
                <w:noProof/>
                <w:sz w:val="16"/>
                <w:szCs w:val="16"/>
              </w:rPr>
              <w:t>0073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9CB0F5" w14:textId="3F49E1E8" w:rsidR="00AB28B5" w:rsidRPr="0052327B" w:rsidRDefault="00AB28B5" w:rsidP="0052327B">
            <w:pPr>
              <w:pStyle w:val="TAR"/>
              <w:rPr>
                <w:noProof/>
                <w:sz w:val="16"/>
                <w:szCs w:val="16"/>
              </w:rPr>
            </w:pPr>
            <w:r>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D9C44" w14:textId="106C5C06" w:rsidR="00AB28B5" w:rsidRPr="0052327B" w:rsidRDefault="00AB28B5" w:rsidP="0052327B">
            <w:pPr>
              <w:pStyle w:val="TAC"/>
              <w:rPr>
                <w:noProof/>
                <w:sz w:val="16"/>
                <w:szCs w:val="16"/>
              </w:rPr>
            </w:pPr>
            <w:r>
              <w:rPr>
                <w:noProof/>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A0C0E2" w14:textId="7C9BF1E6" w:rsidR="00AB28B5" w:rsidRPr="0052327B" w:rsidRDefault="00AB28B5" w:rsidP="0052327B">
            <w:pPr>
              <w:pStyle w:val="TAL"/>
              <w:rPr>
                <w:noProof/>
                <w:sz w:val="16"/>
                <w:szCs w:val="16"/>
              </w:rPr>
            </w:pPr>
            <w:r>
              <w:rPr>
                <w:noProof/>
                <w:sz w:val="16"/>
                <w:szCs w:val="16"/>
              </w:rPr>
              <w:t>Correction of the Applicability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47253" w14:textId="120A78CF" w:rsidR="00AB28B5" w:rsidRPr="0052327B" w:rsidRDefault="00AB28B5" w:rsidP="0052327B">
            <w:pPr>
              <w:pStyle w:val="TAC"/>
              <w:rPr>
                <w:noProof/>
                <w:sz w:val="16"/>
                <w:szCs w:val="16"/>
              </w:rPr>
            </w:pPr>
            <w:r>
              <w:rPr>
                <w:noProof/>
                <w:sz w:val="16"/>
                <w:szCs w:val="16"/>
              </w:rPr>
              <w:t>17.1.0</w:t>
            </w:r>
          </w:p>
        </w:tc>
      </w:tr>
      <w:tr w:rsidR="00110A65" w:rsidRPr="006B0D02" w14:paraId="17F26D1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D12B63C" w14:textId="2C522D5B" w:rsidR="00110A65" w:rsidRDefault="00110A65" w:rsidP="0052327B">
            <w:pPr>
              <w:pStyle w:val="TAC"/>
              <w:rPr>
                <w:noProof/>
                <w:sz w:val="16"/>
                <w:szCs w:val="16"/>
              </w:rPr>
            </w:pPr>
            <w:r>
              <w:rPr>
                <w:noProof/>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D412" w14:textId="1E7EEF86" w:rsidR="00110A65" w:rsidRPr="0052327B" w:rsidRDefault="00110A65" w:rsidP="0052327B">
            <w:pPr>
              <w:pStyle w:val="TAC"/>
              <w:rPr>
                <w:noProof/>
                <w:sz w:val="16"/>
                <w:szCs w:val="16"/>
              </w:rPr>
            </w:pPr>
            <w:r>
              <w:rPr>
                <w:noProof/>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579D4" w14:textId="00F7A726" w:rsidR="00110A65" w:rsidRDefault="00110A65" w:rsidP="0052327B">
            <w:pPr>
              <w:pStyle w:val="TAC"/>
              <w:rPr>
                <w:noProof/>
                <w:sz w:val="16"/>
                <w:szCs w:val="16"/>
              </w:rPr>
            </w:pPr>
            <w:r>
              <w:rPr>
                <w:noProof/>
                <w:sz w:val="16"/>
                <w:szCs w:val="16"/>
              </w:rPr>
              <w:t>CP-221171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F71D7" w14:textId="39B3D575" w:rsidR="00110A65" w:rsidRDefault="00110A65" w:rsidP="0052327B">
            <w:pPr>
              <w:pStyle w:val="TAL"/>
              <w:rPr>
                <w:noProof/>
                <w:sz w:val="16"/>
                <w:szCs w:val="16"/>
              </w:rPr>
            </w:pPr>
            <w:r>
              <w:rPr>
                <w:noProof/>
                <w:sz w:val="16"/>
                <w:szCs w:val="16"/>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F04F1" w14:textId="7553B670" w:rsidR="00110A65" w:rsidRDefault="00110A65"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D8877" w14:textId="17B71FEB" w:rsidR="00110A65" w:rsidRDefault="00110A65"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78FAE6" w14:textId="0C7CB2AB" w:rsidR="00110A65" w:rsidRDefault="00110A65" w:rsidP="0052327B">
            <w:pPr>
              <w:pStyle w:val="TAL"/>
              <w:rPr>
                <w:noProof/>
                <w:sz w:val="16"/>
                <w:szCs w:val="16"/>
              </w:rPr>
            </w:pPr>
            <w:r>
              <w:rPr>
                <w:noProof/>
                <w:sz w:val="16"/>
                <w:szCs w:val="16"/>
              </w:rPr>
              <w:t>Simplification of TS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E0FD6" w14:textId="2077B5DE" w:rsidR="00110A65" w:rsidRDefault="00110A65" w:rsidP="0052327B">
            <w:pPr>
              <w:pStyle w:val="TAC"/>
              <w:rPr>
                <w:noProof/>
                <w:sz w:val="16"/>
                <w:szCs w:val="16"/>
              </w:rPr>
            </w:pPr>
            <w:r>
              <w:rPr>
                <w:noProof/>
                <w:sz w:val="16"/>
                <w:szCs w:val="16"/>
              </w:rPr>
              <w:t>17.1.0</w:t>
            </w:r>
          </w:p>
        </w:tc>
      </w:tr>
      <w:tr w:rsidR="006527B3" w:rsidRPr="006B0D02" w14:paraId="501F8D78"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E35909C" w14:textId="7B5DCB9C" w:rsidR="006527B3" w:rsidRDefault="006527B3" w:rsidP="0052327B">
            <w:pPr>
              <w:pStyle w:val="TAC"/>
              <w:rPr>
                <w:noProof/>
                <w:sz w:val="16"/>
                <w:szCs w:val="16"/>
              </w:rPr>
            </w:pPr>
            <w:r>
              <w:rPr>
                <w:noProof/>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99FCB" w14:textId="59A94021" w:rsidR="006527B3" w:rsidRDefault="006527B3" w:rsidP="0052327B">
            <w:pPr>
              <w:pStyle w:val="TAC"/>
              <w:rPr>
                <w:noProof/>
                <w:sz w:val="16"/>
                <w:szCs w:val="16"/>
              </w:rPr>
            </w:pPr>
            <w:r>
              <w:rPr>
                <w:noProof/>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3F09B" w14:textId="36293A9F" w:rsidR="006527B3" w:rsidRDefault="006527B3" w:rsidP="0052327B">
            <w:pPr>
              <w:pStyle w:val="TAC"/>
              <w:rPr>
                <w:noProof/>
                <w:sz w:val="16"/>
                <w:szCs w:val="16"/>
              </w:rPr>
            </w:pPr>
            <w:r>
              <w:rPr>
                <w:noProof/>
                <w:sz w:val="16"/>
                <w:szCs w:val="16"/>
              </w:rPr>
              <w:t>CP-231103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25D8D" w14:textId="4B85A87B" w:rsidR="006527B3" w:rsidRDefault="006527B3" w:rsidP="0052327B">
            <w:pPr>
              <w:pStyle w:val="TAL"/>
              <w:rPr>
                <w:noProof/>
                <w:sz w:val="16"/>
                <w:szCs w:val="16"/>
              </w:rPr>
            </w:pPr>
            <w:r>
              <w:rPr>
                <w:noProof/>
                <w:sz w:val="16"/>
                <w:szCs w:val="16"/>
              </w:rPr>
              <w:t>0075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BABA3" w14:textId="69D0E5BD" w:rsidR="006527B3" w:rsidRDefault="006527B3"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455A5" w14:textId="43213617" w:rsidR="006527B3" w:rsidRDefault="006527B3"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367515" w14:textId="5CACCF31" w:rsidR="006527B3" w:rsidRDefault="006527B3" w:rsidP="0052327B">
            <w:pPr>
              <w:pStyle w:val="TAL"/>
              <w:rPr>
                <w:noProof/>
                <w:sz w:val="16"/>
                <w:szCs w:val="16"/>
              </w:rPr>
            </w:pPr>
            <w:r>
              <w:rPr>
                <w:noProof/>
                <w:sz w:val="16"/>
                <w:szCs w:val="16"/>
              </w:rPr>
              <w:t>Correction of the applicability table B.1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366DCF" w14:textId="68A543F3" w:rsidR="006527B3" w:rsidRDefault="006527B3" w:rsidP="0052327B">
            <w:pPr>
              <w:pStyle w:val="TAC"/>
              <w:rPr>
                <w:noProof/>
                <w:sz w:val="16"/>
                <w:szCs w:val="16"/>
              </w:rPr>
            </w:pPr>
            <w:r>
              <w:rPr>
                <w:noProof/>
                <w:sz w:val="16"/>
                <w:szCs w:val="16"/>
              </w:rPr>
              <w:t>17.2.0</w:t>
            </w:r>
          </w:p>
        </w:tc>
      </w:tr>
      <w:tr w:rsidR="006527B3" w:rsidRPr="006B0D02" w14:paraId="69C43D7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0749424" w14:textId="0A64DA24" w:rsidR="006527B3" w:rsidRDefault="006527B3" w:rsidP="0052327B">
            <w:pPr>
              <w:pStyle w:val="TAC"/>
              <w:rPr>
                <w:noProof/>
                <w:sz w:val="16"/>
                <w:szCs w:val="16"/>
              </w:rPr>
            </w:pPr>
            <w:r>
              <w:rPr>
                <w:noProof/>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3F967" w14:textId="5F6ED57A" w:rsidR="006527B3" w:rsidRDefault="006527B3" w:rsidP="0052327B">
            <w:pPr>
              <w:pStyle w:val="TAC"/>
              <w:rPr>
                <w:noProof/>
                <w:sz w:val="16"/>
                <w:szCs w:val="16"/>
              </w:rPr>
            </w:pPr>
            <w:r>
              <w:rPr>
                <w:noProof/>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3B378" w14:textId="7D0348D9" w:rsidR="006527B3" w:rsidRDefault="006527B3" w:rsidP="0052327B">
            <w:pPr>
              <w:pStyle w:val="TAC"/>
              <w:rPr>
                <w:noProof/>
                <w:sz w:val="16"/>
                <w:szCs w:val="16"/>
              </w:rPr>
            </w:pPr>
            <w:r>
              <w:rPr>
                <w:noProof/>
                <w:sz w:val="16"/>
                <w:szCs w:val="16"/>
              </w:rPr>
              <w:t>CP-231103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8CE46" w14:textId="11B5CB65" w:rsidR="006527B3" w:rsidRDefault="006527B3" w:rsidP="0052327B">
            <w:pPr>
              <w:pStyle w:val="TAL"/>
              <w:rPr>
                <w:noProof/>
                <w:sz w:val="16"/>
                <w:szCs w:val="16"/>
              </w:rPr>
            </w:pPr>
            <w:r>
              <w:rPr>
                <w:noProof/>
                <w:sz w:val="16"/>
                <w:szCs w:val="16"/>
              </w:rPr>
              <w:t>0076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3E1870" w14:textId="2C32E5E7" w:rsidR="006527B3" w:rsidRDefault="006527B3"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C65B2" w14:textId="27A05D18" w:rsidR="006527B3" w:rsidRDefault="006527B3"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160B72" w14:textId="40330CD4" w:rsidR="006527B3" w:rsidRDefault="006527B3" w:rsidP="0052327B">
            <w:pPr>
              <w:pStyle w:val="TAL"/>
              <w:rPr>
                <w:noProof/>
                <w:sz w:val="16"/>
                <w:szCs w:val="16"/>
              </w:rPr>
            </w:pPr>
            <w:r>
              <w:rPr>
                <w:noProof/>
                <w:sz w:val="16"/>
                <w:szCs w:val="16"/>
              </w:rPr>
              <w:t>Correction of test 7.3.3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1ED95" w14:textId="1029BE85" w:rsidR="006527B3" w:rsidRDefault="006527B3" w:rsidP="0052327B">
            <w:pPr>
              <w:pStyle w:val="TAC"/>
              <w:rPr>
                <w:noProof/>
                <w:sz w:val="16"/>
                <w:szCs w:val="16"/>
              </w:rPr>
            </w:pPr>
            <w:r>
              <w:rPr>
                <w:noProof/>
                <w:sz w:val="16"/>
                <w:szCs w:val="16"/>
              </w:rPr>
              <w:t>17.2.0</w:t>
            </w:r>
          </w:p>
        </w:tc>
      </w:tr>
      <w:tr w:rsidR="00B47CC8" w:rsidRPr="006B0D02" w14:paraId="3BF5BD3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EF0ED2C" w14:textId="5E454747" w:rsidR="00B47CC8" w:rsidRDefault="00B47CC8" w:rsidP="0052327B">
            <w:pPr>
              <w:pStyle w:val="TAC"/>
              <w:rPr>
                <w:noProof/>
                <w:sz w:val="16"/>
                <w:szCs w:val="16"/>
              </w:rPr>
            </w:pPr>
            <w:r>
              <w:rPr>
                <w:noProof/>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78F79" w14:textId="4C7F9231" w:rsidR="00B47CC8" w:rsidRDefault="00B47CC8" w:rsidP="0052327B">
            <w:pPr>
              <w:pStyle w:val="TAC"/>
              <w:rPr>
                <w:noProof/>
                <w:sz w:val="16"/>
                <w:szCs w:val="16"/>
              </w:rPr>
            </w:pPr>
            <w:r>
              <w:rPr>
                <w:noProof/>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7CA4F" w14:textId="67DF6DAE" w:rsidR="00B47CC8" w:rsidRDefault="00B47CC8" w:rsidP="0052327B">
            <w:pPr>
              <w:pStyle w:val="TAC"/>
              <w:rPr>
                <w:noProof/>
                <w:sz w:val="16"/>
                <w:szCs w:val="16"/>
              </w:rPr>
            </w:pPr>
            <w:r>
              <w:rPr>
                <w:noProof/>
                <w:sz w:val="16"/>
                <w:szCs w:val="16"/>
              </w:rPr>
              <w:t>CP-232138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78F8C3" w14:textId="7B2CDC01" w:rsidR="00B47CC8" w:rsidRDefault="00B47CC8" w:rsidP="0052327B">
            <w:pPr>
              <w:pStyle w:val="TAL"/>
              <w:rPr>
                <w:noProof/>
                <w:sz w:val="16"/>
                <w:szCs w:val="16"/>
              </w:rPr>
            </w:pPr>
            <w:r>
              <w:rPr>
                <w:noProof/>
                <w:sz w:val="16"/>
                <w:szCs w:val="16"/>
              </w:rPr>
              <w:t>0078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C364C" w14:textId="5A1B430A" w:rsidR="00B47CC8" w:rsidRDefault="00B47CC8"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BC9D7" w14:textId="71D9678C" w:rsidR="00B47CC8" w:rsidRDefault="00B47CC8" w:rsidP="0052327B">
            <w:pPr>
              <w:pStyle w:val="TAC"/>
              <w:rPr>
                <w:noProof/>
                <w:sz w:val="16"/>
                <w:szCs w:val="16"/>
              </w:rPr>
            </w:pPr>
            <w:r>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AB1AD7" w14:textId="3B7DF291" w:rsidR="00B47CC8" w:rsidRDefault="00B47CC8" w:rsidP="0052327B">
            <w:pPr>
              <w:pStyle w:val="TAL"/>
              <w:rPr>
                <w:noProof/>
                <w:sz w:val="16"/>
                <w:szCs w:val="16"/>
              </w:rPr>
            </w:pPr>
            <w:r>
              <w:rPr>
                <w:noProof/>
                <w:sz w:val="16"/>
                <w:szCs w:val="16"/>
              </w:rPr>
              <w:t xml:space="preserve">Update the TC of Contents of the Elementary Files in 31.122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18CDC" w14:textId="057D4CA0" w:rsidR="00B47CC8" w:rsidRDefault="00B47CC8" w:rsidP="0052327B">
            <w:pPr>
              <w:pStyle w:val="TAC"/>
              <w:rPr>
                <w:noProof/>
                <w:sz w:val="16"/>
                <w:szCs w:val="16"/>
              </w:rPr>
            </w:pPr>
            <w:r>
              <w:rPr>
                <w:noProof/>
                <w:sz w:val="16"/>
                <w:szCs w:val="16"/>
              </w:rPr>
              <w:t>17.3.0</w:t>
            </w:r>
          </w:p>
        </w:tc>
      </w:tr>
      <w:tr w:rsidR="00873714" w:rsidRPr="006B0D02" w14:paraId="287F1FB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DF79DD9" w14:textId="3A2F6FFB" w:rsidR="00873714" w:rsidRDefault="00873714" w:rsidP="00873714">
            <w:pPr>
              <w:pStyle w:val="TAC"/>
              <w:rPr>
                <w:noProof/>
                <w:sz w:val="16"/>
                <w:szCs w:val="16"/>
              </w:rPr>
            </w:pPr>
            <w:r w:rsidRPr="0052327B">
              <w:rPr>
                <w:noProof/>
                <w:sz w:val="16"/>
                <w:szCs w:val="16"/>
              </w:rPr>
              <w:t>202</w:t>
            </w:r>
            <w:r>
              <w:rPr>
                <w:noProof/>
                <w:sz w:val="16"/>
                <w:szCs w:val="16"/>
              </w:rPr>
              <w:t>4</w:t>
            </w:r>
            <w:r w:rsidRPr="0052327B">
              <w:rPr>
                <w:noProof/>
                <w:sz w:val="16"/>
                <w:szCs w:val="16"/>
              </w:rPr>
              <w:t>-0</w:t>
            </w:r>
            <w:r>
              <w:rPr>
                <w:noProof/>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F67AB" w14:textId="21888891" w:rsidR="00873714" w:rsidRDefault="00873714" w:rsidP="00873714">
            <w:pPr>
              <w:pStyle w:val="TAC"/>
              <w:rPr>
                <w:noProof/>
                <w:sz w:val="16"/>
                <w:szCs w:val="16"/>
              </w:rPr>
            </w:pPr>
            <w:r w:rsidRPr="0052327B">
              <w:rPr>
                <w:noProof/>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90327" w14:textId="0DEBD6C1" w:rsidR="00873714" w:rsidRDefault="00873714" w:rsidP="00873714">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EF12" w14:textId="2B9A66CF" w:rsidR="00873714" w:rsidRDefault="00873714" w:rsidP="00873714">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2261C6" w14:textId="5D66CB9E" w:rsidR="00873714" w:rsidRDefault="00873714" w:rsidP="00873714">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DD9C6" w14:textId="77777777" w:rsidR="00873714" w:rsidRDefault="00873714" w:rsidP="00873714">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684989" w14:textId="45F26351" w:rsidR="00873714" w:rsidRDefault="00873714" w:rsidP="00873714">
            <w:pPr>
              <w:pStyle w:val="TAL"/>
              <w:rPr>
                <w:noProof/>
                <w:sz w:val="16"/>
                <w:szCs w:val="16"/>
              </w:rPr>
            </w:pPr>
            <w:r w:rsidRPr="0052327B">
              <w:rPr>
                <w:noProof/>
                <w:sz w:val="16"/>
                <w:szCs w:val="16"/>
              </w:rPr>
              <w:t>Update to Rel-1</w:t>
            </w:r>
            <w:r>
              <w:rPr>
                <w:noProof/>
                <w:sz w:val="16"/>
                <w:szCs w:val="16"/>
              </w:rPr>
              <w:t>8</w:t>
            </w:r>
            <w:r w:rsidRPr="0052327B">
              <w:rPr>
                <w:noProof/>
                <w:sz w:val="16"/>
                <w:szCs w:val="16"/>
              </w:rPr>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9E6FC" w14:textId="4D337F72" w:rsidR="00873714" w:rsidRDefault="00873714" w:rsidP="00873714">
            <w:pPr>
              <w:pStyle w:val="TAC"/>
              <w:rPr>
                <w:noProof/>
                <w:sz w:val="16"/>
                <w:szCs w:val="16"/>
              </w:rPr>
            </w:pPr>
            <w:r w:rsidRPr="0052327B">
              <w:rPr>
                <w:noProof/>
                <w:sz w:val="16"/>
                <w:szCs w:val="16"/>
              </w:rPr>
              <w:t>1</w:t>
            </w:r>
            <w:r>
              <w:rPr>
                <w:noProof/>
                <w:sz w:val="16"/>
                <w:szCs w:val="16"/>
              </w:rPr>
              <w:t>8</w:t>
            </w:r>
            <w:r w:rsidRPr="0052327B">
              <w:rPr>
                <w:noProof/>
                <w:sz w:val="16"/>
                <w:szCs w:val="16"/>
              </w:rPr>
              <w:t>.0.0</w:t>
            </w:r>
          </w:p>
        </w:tc>
      </w:tr>
      <w:tr w:rsidR="00C67207" w:rsidRPr="006B0D02" w14:paraId="2402C07C"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7462C253" w14:textId="37BD6EA7" w:rsidR="00C67207" w:rsidRPr="0052327B" w:rsidRDefault="00C67207" w:rsidP="00C67207">
            <w:pPr>
              <w:pStyle w:val="TAC"/>
              <w:rPr>
                <w:noProof/>
                <w:sz w:val="16"/>
                <w:szCs w:val="16"/>
              </w:rPr>
            </w:pPr>
            <w:r>
              <w:rPr>
                <w:noProof/>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5D1B5" w14:textId="1A043138" w:rsidR="00C67207" w:rsidRPr="0052327B" w:rsidRDefault="00C67207" w:rsidP="00C67207">
            <w:pPr>
              <w:pStyle w:val="TAC"/>
              <w:rPr>
                <w:noProof/>
                <w:sz w:val="16"/>
                <w:szCs w:val="16"/>
              </w:rPr>
            </w:pPr>
            <w:r>
              <w:rPr>
                <w:noProof/>
                <w:sz w:val="16"/>
                <w:szCs w:val="16"/>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AC16E" w14:textId="2496B900" w:rsidR="00C67207" w:rsidRPr="0052327B" w:rsidRDefault="00C67207" w:rsidP="00C67207">
            <w:pPr>
              <w:pStyle w:val="TAC"/>
              <w:rPr>
                <w:noProof/>
                <w:sz w:val="16"/>
                <w:szCs w:val="16"/>
              </w:rPr>
            </w:pPr>
            <w:r>
              <w:rPr>
                <w:noProof/>
                <w:sz w:val="16"/>
                <w:szCs w:val="16"/>
              </w:rPr>
              <w:t>CP-242086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AAB670A" w14:textId="7075E328" w:rsidR="00C67207" w:rsidRPr="0052327B" w:rsidRDefault="00C67207" w:rsidP="00C67207">
            <w:pPr>
              <w:pStyle w:val="TAL"/>
              <w:rPr>
                <w:noProof/>
                <w:sz w:val="16"/>
                <w:szCs w:val="16"/>
              </w:rPr>
            </w:pPr>
            <w:r>
              <w:rPr>
                <w:rFonts w:cs="Arial"/>
                <w:sz w:val="16"/>
                <w:szCs w:val="16"/>
              </w:rPr>
              <w:t>0080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C9CA873" w14:textId="511BAE1D" w:rsidR="00C67207" w:rsidRPr="0052327B" w:rsidRDefault="00C67207" w:rsidP="00C67207">
            <w:pPr>
              <w:pStyle w:val="TAR"/>
              <w:rPr>
                <w:noProof/>
                <w:sz w:val="16"/>
                <w:szCs w:val="16"/>
              </w:rPr>
            </w:pPr>
            <w:r>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717FF" w14:textId="74AD21D5" w:rsidR="00C67207" w:rsidRDefault="00C67207" w:rsidP="00C67207">
            <w:pPr>
              <w:pStyle w:val="TAC"/>
              <w:rPr>
                <w:noProof/>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26071C6" w14:textId="7EC98E11" w:rsidR="00C67207" w:rsidRPr="0052327B" w:rsidRDefault="00C67207" w:rsidP="00C67207">
            <w:pPr>
              <w:pStyle w:val="TAL"/>
              <w:rPr>
                <w:noProof/>
                <w:sz w:val="16"/>
                <w:szCs w:val="16"/>
              </w:rPr>
            </w:pPr>
            <w:r>
              <w:rPr>
                <w:rFonts w:cs="Arial"/>
                <w:sz w:val="16"/>
                <w:szCs w:val="16"/>
              </w:rPr>
              <w:t>Changing the format of the Applicability table - 31.122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96E21" w14:textId="3076A03E" w:rsidR="00C67207" w:rsidRPr="0052327B" w:rsidRDefault="00C67207" w:rsidP="00C67207">
            <w:pPr>
              <w:pStyle w:val="TAC"/>
              <w:rPr>
                <w:noProof/>
                <w:sz w:val="16"/>
                <w:szCs w:val="16"/>
              </w:rPr>
            </w:pPr>
            <w:r>
              <w:rPr>
                <w:noProof/>
                <w:sz w:val="16"/>
                <w:szCs w:val="16"/>
              </w:rPr>
              <w:t>18.1.0</w:t>
            </w:r>
          </w:p>
        </w:tc>
      </w:tr>
      <w:tr w:rsidR="00C67207" w:rsidRPr="006B0D02" w14:paraId="7F9C0C90"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189F0D05" w14:textId="6540592A" w:rsidR="00C67207" w:rsidRPr="0052327B" w:rsidRDefault="00C67207" w:rsidP="00C67207">
            <w:pPr>
              <w:pStyle w:val="TAC"/>
              <w:rPr>
                <w:noProof/>
                <w:sz w:val="16"/>
                <w:szCs w:val="16"/>
              </w:rPr>
            </w:pPr>
            <w:r>
              <w:rPr>
                <w:noProof/>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34698" w14:textId="70A9985D" w:rsidR="00C67207" w:rsidRPr="0052327B" w:rsidRDefault="00C67207" w:rsidP="00C67207">
            <w:pPr>
              <w:pStyle w:val="TAC"/>
              <w:rPr>
                <w:noProof/>
                <w:sz w:val="16"/>
                <w:szCs w:val="16"/>
              </w:rPr>
            </w:pPr>
            <w:r>
              <w:rPr>
                <w:noProof/>
                <w:sz w:val="16"/>
                <w:szCs w:val="16"/>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77FD86" w14:textId="35472E82" w:rsidR="00C67207" w:rsidRPr="0052327B" w:rsidRDefault="00C67207" w:rsidP="00C67207">
            <w:pPr>
              <w:pStyle w:val="TAC"/>
              <w:rPr>
                <w:noProof/>
                <w:sz w:val="16"/>
                <w:szCs w:val="16"/>
              </w:rPr>
            </w:pPr>
            <w:r>
              <w:rPr>
                <w:noProof/>
                <w:sz w:val="16"/>
                <w:szCs w:val="16"/>
              </w:rPr>
              <w:t>CP-242086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5E263" w14:textId="30F7D999" w:rsidR="00C67207" w:rsidRPr="0052327B" w:rsidRDefault="00C67207" w:rsidP="00C67207">
            <w:pPr>
              <w:pStyle w:val="TAL"/>
              <w:rPr>
                <w:noProof/>
                <w:sz w:val="16"/>
                <w:szCs w:val="16"/>
              </w:rPr>
            </w:pPr>
            <w:r>
              <w:rPr>
                <w:rFonts w:cs="Arial"/>
                <w:sz w:val="16"/>
                <w:szCs w:val="16"/>
              </w:rPr>
              <w:t>0079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80AA83D" w14:textId="2F6387BE" w:rsidR="00C67207" w:rsidRPr="0052327B" w:rsidRDefault="00C67207" w:rsidP="00C67207">
            <w:pPr>
              <w:pStyle w:val="TAR"/>
              <w:rPr>
                <w:noProof/>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E4EF72" w14:textId="185B509A" w:rsidR="00C67207" w:rsidRDefault="00C67207" w:rsidP="00C67207">
            <w:pPr>
              <w:pStyle w:val="TAC"/>
              <w:rPr>
                <w:noProof/>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8C2C699" w14:textId="155C13FF" w:rsidR="00C67207" w:rsidRPr="0052327B" w:rsidRDefault="00C67207" w:rsidP="00C67207">
            <w:pPr>
              <w:pStyle w:val="TAL"/>
              <w:rPr>
                <w:noProof/>
                <w:sz w:val="16"/>
                <w:szCs w:val="16"/>
              </w:rPr>
            </w:pPr>
            <w:r>
              <w:rPr>
                <w:rFonts w:cs="Arial"/>
                <w:sz w:val="16"/>
                <w:szCs w:val="16"/>
              </w:rPr>
              <w:t>Add support of Rel-18 and Class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9C1C9" w14:textId="06CFFB7C" w:rsidR="00C67207" w:rsidRPr="0052327B" w:rsidRDefault="00C67207" w:rsidP="00C67207">
            <w:pPr>
              <w:pStyle w:val="TAC"/>
              <w:rPr>
                <w:noProof/>
                <w:sz w:val="16"/>
                <w:szCs w:val="16"/>
              </w:rPr>
            </w:pPr>
            <w:r>
              <w:rPr>
                <w:noProof/>
                <w:sz w:val="16"/>
                <w:szCs w:val="16"/>
              </w:rPr>
              <w:t>18.1.0</w:t>
            </w:r>
          </w:p>
        </w:tc>
      </w:tr>
      <w:tr w:rsidR="00473B1B" w:rsidRPr="006B0D02" w14:paraId="00129199"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0A16EA81" w14:textId="31A7062B" w:rsidR="00473B1B" w:rsidRDefault="00473B1B" w:rsidP="00C67207">
            <w:pPr>
              <w:pStyle w:val="TAC"/>
              <w:rPr>
                <w:noProof/>
                <w:sz w:val="16"/>
                <w:szCs w:val="16"/>
              </w:rPr>
            </w:pPr>
            <w:r>
              <w:rPr>
                <w:noProof/>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F1342" w14:textId="443562C4" w:rsidR="00473B1B" w:rsidRDefault="00473B1B" w:rsidP="00C67207">
            <w:pPr>
              <w:pStyle w:val="TAC"/>
              <w:rPr>
                <w:noProof/>
                <w:sz w:val="16"/>
                <w:szCs w:val="16"/>
              </w:rPr>
            </w:pPr>
            <w:r>
              <w:rPr>
                <w:noProof/>
                <w:sz w:val="16"/>
                <w:szCs w:val="16"/>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28DE4" w14:textId="0D67A191" w:rsidR="00473B1B" w:rsidRDefault="00473B1B" w:rsidP="00C67207">
            <w:pPr>
              <w:pStyle w:val="TAC"/>
              <w:rPr>
                <w:noProof/>
                <w:sz w:val="16"/>
                <w:szCs w:val="16"/>
              </w:rPr>
            </w:pPr>
            <w:r>
              <w:rPr>
                <w:noProof/>
                <w:sz w:val="16"/>
                <w:szCs w:val="16"/>
              </w:rPr>
              <w:t>CP-243152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E0A1F2B" w14:textId="4EE2B585" w:rsidR="00473B1B" w:rsidRDefault="00473B1B" w:rsidP="00C67207">
            <w:pPr>
              <w:pStyle w:val="TAL"/>
              <w:rPr>
                <w:rFonts w:cs="Arial"/>
                <w:sz w:val="16"/>
                <w:szCs w:val="16"/>
              </w:rPr>
            </w:pPr>
            <w:r>
              <w:rPr>
                <w:rFonts w:cs="Arial"/>
                <w:sz w:val="16"/>
                <w:szCs w:val="16"/>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55AAF6E" w14:textId="6A5A8136" w:rsidR="00473B1B" w:rsidRDefault="00473B1B"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08DDB6" w14:textId="2D1BE2EA" w:rsidR="00473B1B" w:rsidRDefault="00473B1B" w:rsidP="00C67207">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62E654A" w14:textId="76DC071B" w:rsidR="00473B1B" w:rsidRPr="00553BA2" w:rsidRDefault="00553BA2" w:rsidP="00553BA2">
            <w:pPr>
              <w:spacing w:after="0"/>
              <w:rPr>
                <w:rFonts w:ascii="Arial" w:hAnsi="Arial" w:cs="Arial"/>
                <w:sz w:val="16"/>
                <w:szCs w:val="16"/>
                <w:lang w:eastAsia="en-GB"/>
              </w:rPr>
            </w:pPr>
            <w:r>
              <w:rPr>
                <w:rFonts w:ascii="Arial" w:hAnsi="Arial" w:cs="Arial"/>
                <w:sz w:val="16"/>
                <w:szCs w:val="16"/>
              </w:rPr>
              <w:t>Correction to table of optional feature and applicability table - 31_122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07704" w14:textId="6B332BD6" w:rsidR="00473B1B" w:rsidRDefault="00473B1B" w:rsidP="00C67207">
            <w:pPr>
              <w:pStyle w:val="TAC"/>
              <w:rPr>
                <w:noProof/>
                <w:sz w:val="16"/>
                <w:szCs w:val="16"/>
              </w:rPr>
            </w:pPr>
            <w:r>
              <w:rPr>
                <w:noProof/>
                <w:sz w:val="16"/>
                <w:szCs w:val="16"/>
              </w:rPr>
              <w:t>18.2.0</w:t>
            </w:r>
          </w:p>
        </w:tc>
      </w:tr>
      <w:tr w:rsidR="00B369BB" w:rsidRPr="006B0D02" w14:paraId="7266585D"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24BA4429" w14:textId="5B58D8B3" w:rsidR="00B369BB" w:rsidRDefault="00B369BB" w:rsidP="00C67207">
            <w:pPr>
              <w:pStyle w:val="TAC"/>
              <w:rPr>
                <w:noProof/>
                <w:sz w:val="16"/>
                <w:szCs w:val="16"/>
              </w:rPr>
            </w:pPr>
            <w:r>
              <w:rPr>
                <w:noProof/>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B13D" w14:textId="7A7E4109" w:rsidR="00B369BB" w:rsidRDefault="00B369BB" w:rsidP="00C67207">
            <w:pPr>
              <w:pStyle w:val="TAC"/>
              <w:rPr>
                <w:noProof/>
                <w:sz w:val="16"/>
                <w:szCs w:val="16"/>
              </w:rPr>
            </w:pPr>
            <w:r>
              <w:rPr>
                <w:noProof/>
                <w:sz w:val="16"/>
                <w:szCs w:val="16"/>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D2A8E" w14:textId="2E51FFBE" w:rsidR="00B369BB" w:rsidRDefault="00B369BB" w:rsidP="00C67207">
            <w:pPr>
              <w:pStyle w:val="TAC"/>
              <w:rPr>
                <w:noProof/>
                <w:sz w:val="16"/>
                <w:szCs w:val="16"/>
              </w:rPr>
            </w:pPr>
            <w:r>
              <w:rPr>
                <w:noProof/>
                <w:sz w:val="16"/>
                <w:szCs w:val="16"/>
              </w:rPr>
              <w:t>CP-250066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5668AD" w14:textId="5891F9B1" w:rsidR="00B369BB" w:rsidRDefault="00B369BB" w:rsidP="00C67207">
            <w:pPr>
              <w:pStyle w:val="TAL"/>
              <w:rPr>
                <w:rFonts w:cs="Arial"/>
                <w:sz w:val="16"/>
                <w:szCs w:val="16"/>
              </w:rPr>
            </w:pPr>
            <w:r>
              <w:rPr>
                <w:rFonts w:cs="Arial"/>
                <w:sz w:val="16"/>
                <w:szCs w:val="16"/>
              </w:rPr>
              <w:t>0082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4FA5538" w14:textId="7324EC37" w:rsidR="00B369BB" w:rsidRDefault="00B369BB"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2A40ACE" w14:textId="6A86EFEA" w:rsidR="00B369BB" w:rsidRDefault="00B369BB" w:rsidP="00C67207">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A3F42EC" w14:textId="55AEE09D" w:rsidR="00B369BB" w:rsidRDefault="00B369BB" w:rsidP="00553BA2">
            <w:pPr>
              <w:spacing w:after="0"/>
              <w:rPr>
                <w:rFonts w:ascii="Arial" w:hAnsi="Arial" w:cs="Arial"/>
                <w:sz w:val="16"/>
                <w:szCs w:val="16"/>
              </w:rPr>
            </w:pPr>
            <w:r>
              <w:rPr>
                <w:rFonts w:ascii="Arial" w:hAnsi="Arial" w:cs="Arial"/>
                <w:sz w:val="16"/>
                <w:szCs w:val="16"/>
              </w:rPr>
              <w:t xml:space="preserve">TC 7.1 related corrections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73984" w14:textId="30EBC37F" w:rsidR="00B369BB" w:rsidRDefault="00B369BB" w:rsidP="00C67207">
            <w:pPr>
              <w:pStyle w:val="TAC"/>
              <w:rPr>
                <w:noProof/>
                <w:sz w:val="16"/>
                <w:szCs w:val="16"/>
              </w:rPr>
            </w:pPr>
            <w:r>
              <w:rPr>
                <w:noProof/>
                <w:sz w:val="16"/>
                <w:szCs w:val="16"/>
              </w:rPr>
              <w:t>18.3.0</w:t>
            </w:r>
          </w:p>
        </w:tc>
      </w:tr>
      <w:tr w:rsidR="0015435F" w:rsidRPr="006B0D02" w14:paraId="0ABD0AA4"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57AC1887" w14:textId="114DF173" w:rsidR="0015435F" w:rsidRDefault="0015435F" w:rsidP="00C67207">
            <w:pPr>
              <w:pStyle w:val="TAC"/>
              <w:rPr>
                <w:noProof/>
                <w:sz w:val="16"/>
                <w:szCs w:val="16"/>
              </w:rPr>
            </w:pPr>
            <w:r>
              <w:rPr>
                <w:noProof/>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5CB17" w14:textId="76348145" w:rsidR="0015435F" w:rsidRDefault="0015435F" w:rsidP="00C67207">
            <w:pPr>
              <w:pStyle w:val="TAC"/>
              <w:rPr>
                <w:noProof/>
                <w:sz w:val="16"/>
                <w:szCs w:val="16"/>
              </w:rPr>
            </w:pPr>
            <w:r>
              <w:rPr>
                <w:noProof/>
                <w:sz w:val="16"/>
                <w:szCs w:val="16"/>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CEE1" w14:textId="1A220261" w:rsidR="0015435F" w:rsidRDefault="0015435F" w:rsidP="00C67207">
            <w:pPr>
              <w:pStyle w:val="TAC"/>
              <w:rPr>
                <w:noProof/>
                <w:sz w:val="16"/>
                <w:szCs w:val="16"/>
              </w:rPr>
            </w:pPr>
            <w:r>
              <w:rPr>
                <w:noProof/>
                <w:sz w:val="16"/>
                <w:szCs w:val="16"/>
              </w:rPr>
              <w:t>CP-251027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956F2" w14:textId="5750329F" w:rsidR="0015435F" w:rsidRDefault="0015435F" w:rsidP="00C67207">
            <w:pPr>
              <w:pStyle w:val="TAL"/>
              <w:rPr>
                <w:rFonts w:cs="Arial"/>
                <w:sz w:val="16"/>
                <w:szCs w:val="16"/>
              </w:rPr>
            </w:pPr>
            <w:r>
              <w:rPr>
                <w:rFonts w:cs="Arial"/>
                <w:sz w:val="16"/>
                <w:szCs w:val="16"/>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669558A" w14:textId="3AB2CFA9" w:rsidR="0015435F" w:rsidRDefault="0015435F"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033786" w14:textId="78D54E53" w:rsidR="0015435F" w:rsidRDefault="0015435F" w:rsidP="00C67207">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075BF7C" w14:textId="2A2AAE61" w:rsidR="0015435F" w:rsidRDefault="0015435F" w:rsidP="00553BA2">
            <w:pPr>
              <w:spacing w:after="0"/>
              <w:rPr>
                <w:rFonts w:ascii="Arial" w:hAnsi="Arial" w:cs="Arial"/>
                <w:sz w:val="16"/>
                <w:szCs w:val="16"/>
              </w:rPr>
            </w:pPr>
            <w:r>
              <w:rPr>
                <w:rFonts w:ascii="Arial" w:hAnsi="Arial" w:cs="Arial"/>
                <w:sz w:val="16"/>
                <w:szCs w:val="16"/>
              </w:rPr>
              <w:t>31.122-Updating the scope of Rel 18 specification to cover all prior Releases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FCD8A" w14:textId="42708C31" w:rsidR="0015435F" w:rsidRDefault="0015435F" w:rsidP="00C67207">
            <w:pPr>
              <w:pStyle w:val="TAC"/>
              <w:rPr>
                <w:noProof/>
                <w:sz w:val="16"/>
                <w:szCs w:val="16"/>
              </w:rPr>
            </w:pPr>
            <w:r>
              <w:rPr>
                <w:noProof/>
                <w:sz w:val="16"/>
                <w:szCs w:val="16"/>
              </w:rPr>
              <w:t>18.4.0</w:t>
            </w:r>
          </w:p>
        </w:tc>
      </w:tr>
      <w:bookmarkEnd w:id="466"/>
    </w:tbl>
    <w:p w14:paraId="18F203D6" w14:textId="77777777" w:rsidR="0052327B" w:rsidRPr="00235394" w:rsidRDefault="0052327B" w:rsidP="0052327B"/>
    <w:sectPr w:rsidR="0052327B"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CDA44" w14:textId="77777777" w:rsidR="00EF2AE9" w:rsidRDefault="00EF2AE9">
      <w:r>
        <w:separator/>
      </w:r>
    </w:p>
  </w:endnote>
  <w:endnote w:type="continuationSeparator" w:id="0">
    <w:p w14:paraId="550A7537" w14:textId="77777777" w:rsidR="00EF2AE9" w:rsidRDefault="00EF2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E831" w14:textId="77777777" w:rsidR="00225FD6" w:rsidRDefault="00225FD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DFF0" w14:textId="77777777"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9182E" w14:textId="77777777" w:rsidR="00EF2AE9" w:rsidRDefault="00EF2AE9">
      <w:r>
        <w:separator/>
      </w:r>
    </w:p>
  </w:footnote>
  <w:footnote w:type="continuationSeparator" w:id="0">
    <w:p w14:paraId="3710AAB1" w14:textId="77777777" w:rsidR="00EF2AE9" w:rsidRDefault="00EF2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3B464" w14:textId="3AEC8E4A" w:rsidR="00225FD6" w:rsidRDefault="00225FD6">
    <w:pPr>
      <w:pStyle w:val="Header"/>
      <w:framePr w:wrap="auto" w:vAnchor="text" w:hAnchor="margin" w:y="1"/>
      <w:widowControl/>
    </w:pPr>
    <w:r>
      <w:fldChar w:fldCharType="begin"/>
    </w:r>
    <w:r>
      <w:instrText xml:space="preserve">STYLEREF ZGSM </w:instrText>
    </w:r>
    <w:r>
      <w:fldChar w:fldCharType="separate"/>
    </w:r>
    <w:r w:rsidR="00D65ABB">
      <w:rPr>
        <w:noProof/>
      </w:rPr>
      <w:t>Release 18</w:t>
    </w:r>
    <w:r>
      <w:fldChar w:fldCharType="end"/>
    </w:r>
  </w:p>
  <w:p w14:paraId="08FC3D18" w14:textId="5751E3D0" w:rsidR="00225FD6" w:rsidRDefault="00225FD6">
    <w:pPr>
      <w:pStyle w:val="Header"/>
      <w:framePr w:wrap="auto" w:vAnchor="text" w:hAnchor="margin" w:xAlign="right" w:y="1"/>
      <w:widowControl/>
    </w:pPr>
    <w:r>
      <w:fldChar w:fldCharType="begin"/>
    </w:r>
    <w:r>
      <w:instrText xml:space="preserve">STYLEREF ZA </w:instrText>
    </w:r>
    <w:r>
      <w:fldChar w:fldCharType="end"/>
    </w:r>
  </w:p>
  <w:p w14:paraId="4FC07040" w14:textId="77777777" w:rsidR="00225FD6" w:rsidRDefault="00225FD6">
    <w:pPr>
      <w:pStyle w:val="Header"/>
      <w:framePr w:wrap="auto" w:vAnchor="text" w:hAnchor="margin" w:xAlign="center" w:y="1"/>
      <w:widowControl/>
    </w:pPr>
    <w:r>
      <w:fldChar w:fldCharType="begin"/>
    </w:r>
    <w:r>
      <w:instrText xml:space="preserve">PAGE </w:instrText>
    </w:r>
    <w:r>
      <w:fldChar w:fldCharType="separate"/>
    </w:r>
    <w:r>
      <w:t>34</w:t>
    </w:r>
    <w:r>
      <w:fldChar w:fldCharType="end"/>
    </w:r>
  </w:p>
  <w:p w14:paraId="249F1960" w14:textId="77777777" w:rsidR="00225FD6" w:rsidRDefault="00225F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BB017" w14:textId="77777777" w:rsidR="00C67207" w:rsidRDefault="00C6720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7EC78" w14:textId="6A7E949E"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778FEF" w14:textId="77777777"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9A396" w14:textId="662CAE38"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5ABB">
      <w:rPr>
        <w:rFonts w:ascii="Arial" w:hAnsi="Arial" w:cs="Arial"/>
        <w:b/>
        <w:noProof/>
        <w:sz w:val="18"/>
        <w:szCs w:val="18"/>
      </w:rPr>
      <w:t>Release 18</w:t>
    </w:r>
    <w:r>
      <w:rPr>
        <w:rFonts w:ascii="Arial" w:hAnsi="Arial" w:cs="Arial"/>
        <w:b/>
        <w:sz w:val="18"/>
        <w:szCs w:val="18"/>
      </w:rPr>
      <w:fldChar w:fldCharType="end"/>
    </w:r>
  </w:p>
  <w:p w14:paraId="7D656A36" w14:textId="77777777"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2A55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8EE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6"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7"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9"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4"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5"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16cid:durableId="1655065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15000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8086825">
    <w:abstractNumId w:val="4"/>
  </w:num>
  <w:num w:numId="4" w16cid:durableId="328483962">
    <w:abstractNumId w:val="12"/>
  </w:num>
  <w:num w:numId="5" w16cid:durableId="1750079250">
    <w:abstractNumId w:val="5"/>
  </w:num>
  <w:num w:numId="6" w16cid:durableId="1160736202">
    <w:abstractNumId w:val="13"/>
  </w:num>
  <w:num w:numId="7" w16cid:durableId="748500212">
    <w:abstractNumId w:val="9"/>
  </w:num>
  <w:num w:numId="8" w16cid:durableId="391195484">
    <w:abstractNumId w:val="8"/>
  </w:num>
  <w:num w:numId="9" w16cid:durableId="834610297">
    <w:abstractNumId w:val="6"/>
  </w:num>
  <w:num w:numId="10" w16cid:durableId="1250504948">
    <w:abstractNumId w:val="15"/>
  </w:num>
  <w:num w:numId="11" w16cid:durableId="623661679">
    <w:abstractNumId w:val="14"/>
  </w:num>
  <w:num w:numId="12" w16cid:durableId="1855151985">
    <w:abstractNumId w:val="10"/>
  </w:num>
  <w:num w:numId="13" w16cid:durableId="1325284697">
    <w:abstractNumId w:val="2"/>
  </w:num>
  <w:num w:numId="14" w16cid:durableId="1301497698">
    <w:abstractNumId w:val="7"/>
  </w:num>
  <w:num w:numId="15" w16cid:durableId="1887985581">
    <w:abstractNumId w:val="11"/>
  </w:num>
  <w:num w:numId="16" w16cid:durableId="194118625">
    <w:abstractNumId w:val="16"/>
  </w:num>
  <w:num w:numId="17" w16cid:durableId="1879465368">
    <w:abstractNumId w:val="1"/>
  </w:num>
  <w:num w:numId="18" w16cid:durableId="177235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A54"/>
    <w:rsid w:val="00033397"/>
    <w:rsid w:val="000348EC"/>
    <w:rsid w:val="00040095"/>
    <w:rsid w:val="00040254"/>
    <w:rsid w:val="0004370E"/>
    <w:rsid w:val="00051834"/>
    <w:rsid w:val="00054A22"/>
    <w:rsid w:val="00062023"/>
    <w:rsid w:val="000655A6"/>
    <w:rsid w:val="00080512"/>
    <w:rsid w:val="00085F05"/>
    <w:rsid w:val="000C47C3"/>
    <w:rsid w:val="000D58AB"/>
    <w:rsid w:val="00110A65"/>
    <w:rsid w:val="00133525"/>
    <w:rsid w:val="00141655"/>
    <w:rsid w:val="0015435F"/>
    <w:rsid w:val="00157FDA"/>
    <w:rsid w:val="001A4C42"/>
    <w:rsid w:val="001A7420"/>
    <w:rsid w:val="001B6637"/>
    <w:rsid w:val="001C21C3"/>
    <w:rsid w:val="001D02C2"/>
    <w:rsid w:val="001F0C1D"/>
    <w:rsid w:val="001F1132"/>
    <w:rsid w:val="001F168B"/>
    <w:rsid w:val="00225FD6"/>
    <w:rsid w:val="002347A2"/>
    <w:rsid w:val="002675F0"/>
    <w:rsid w:val="002B6339"/>
    <w:rsid w:val="002E00EE"/>
    <w:rsid w:val="003172DC"/>
    <w:rsid w:val="00322BB6"/>
    <w:rsid w:val="0035462D"/>
    <w:rsid w:val="003765B8"/>
    <w:rsid w:val="003C26B7"/>
    <w:rsid w:val="003C3971"/>
    <w:rsid w:val="00423334"/>
    <w:rsid w:val="004345EC"/>
    <w:rsid w:val="00465515"/>
    <w:rsid w:val="00473B1B"/>
    <w:rsid w:val="004D3578"/>
    <w:rsid w:val="004E213A"/>
    <w:rsid w:val="004F0988"/>
    <w:rsid w:val="004F3340"/>
    <w:rsid w:val="0052327B"/>
    <w:rsid w:val="00530FD4"/>
    <w:rsid w:val="0053388B"/>
    <w:rsid w:val="00535773"/>
    <w:rsid w:val="00543E6C"/>
    <w:rsid w:val="00553BA2"/>
    <w:rsid w:val="00565087"/>
    <w:rsid w:val="00597B11"/>
    <w:rsid w:val="005A1DC3"/>
    <w:rsid w:val="005A3C78"/>
    <w:rsid w:val="005D2E01"/>
    <w:rsid w:val="005D7526"/>
    <w:rsid w:val="005E4BB2"/>
    <w:rsid w:val="005F0C30"/>
    <w:rsid w:val="00602AEA"/>
    <w:rsid w:val="00614FDF"/>
    <w:rsid w:val="0063543D"/>
    <w:rsid w:val="00647114"/>
    <w:rsid w:val="006527B3"/>
    <w:rsid w:val="006A323F"/>
    <w:rsid w:val="006B30D0"/>
    <w:rsid w:val="006B4489"/>
    <w:rsid w:val="006C3D95"/>
    <w:rsid w:val="006E5C86"/>
    <w:rsid w:val="00701116"/>
    <w:rsid w:val="0071002A"/>
    <w:rsid w:val="00713C44"/>
    <w:rsid w:val="00734A5B"/>
    <w:rsid w:val="0074026F"/>
    <w:rsid w:val="007404A6"/>
    <w:rsid w:val="007429F6"/>
    <w:rsid w:val="00744E76"/>
    <w:rsid w:val="00774DA4"/>
    <w:rsid w:val="00781F0F"/>
    <w:rsid w:val="007B600E"/>
    <w:rsid w:val="007C1AC5"/>
    <w:rsid w:val="007E603D"/>
    <w:rsid w:val="007F0F4A"/>
    <w:rsid w:val="008028A4"/>
    <w:rsid w:val="00830747"/>
    <w:rsid w:val="00873714"/>
    <w:rsid w:val="008768CA"/>
    <w:rsid w:val="008C384C"/>
    <w:rsid w:val="0090271F"/>
    <w:rsid w:val="00902E23"/>
    <w:rsid w:val="00904214"/>
    <w:rsid w:val="009114D7"/>
    <w:rsid w:val="00913277"/>
    <w:rsid w:val="0091348E"/>
    <w:rsid w:val="00917CCB"/>
    <w:rsid w:val="00921095"/>
    <w:rsid w:val="00927E2D"/>
    <w:rsid w:val="00942EC2"/>
    <w:rsid w:val="009F37B7"/>
    <w:rsid w:val="00A10F02"/>
    <w:rsid w:val="00A164B4"/>
    <w:rsid w:val="00A26956"/>
    <w:rsid w:val="00A27486"/>
    <w:rsid w:val="00A44B83"/>
    <w:rsid w:val="00A53724"/>
    <w:rsid w:val="00A56066"/>
    <w:rsid w:val="00A73129"/>
    <w:rsid w:val="00A82346"/>
    <w:rsid w:val="00A92BA1"/>
    <w:rsid w:val="00AB28B5"/>
    <w:rsid w:val="00AC003D"/>
    <w:rsid w:val="00AC6BC6"/>
    <w:rsid w:val="00AE3E2B"/>
    <w:rsid w:val="00AE65E2"/>
    <w:rsid w:val="00B15449"/>
    <w:rsid w:val="00B369BB"/>
    <w:rsid w:val="00B47CC8"/>
    <w:rsid w:val="00B81D45"/>
    <w:rsid w:val="00B86668"/>
    <w:rsid w:val="00B93086"/>
    <w:rsid w:val="00B965FB"/>
    <w:rsid w:val="00BA19ED"/>
    <w:rsid w:val="00BA4B8D"/>
    <w:rsid w:val="00BC0F7D"/>
    <w:rsid w:val="00BD7D31"/>
    <w:rsid w:val="00BE3255"/>
    <w:rsid w:val="00BF128E"/>
    <w:rsid w:val="00C074DD"/>
    <w:rsid w:val="00C1496A"/>
    <w:rsid w:val="00C33079"/>
    <w:rsid w:val="00C45231"/>
    <w:rsid w:val="00C67207"/>
    <w:rsid w:val="00C72833"/>
    <w:rsid w:val="00C80F1D"/>
    <w:rsid w:val="00C93F40"/>
    <w:rsid w:val="00CA3D0C"/>
    <w:rsid w:val="00CD0F54"/>
    <w:rsid w:val="00D57972"/>
    <w:rsid w:val="00D65ABB"/>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2AE9"/>
    <w:rsid w:val="00F025A2"/>
    <w:rsid w:val="00F04712"/>
    <w:rsid w:val="00F13360"/>
    <w:rsid w:val="00F22EC7"/>
    <w:rsid w:val="00F325C8"/>
    <w:rsid w:val="00F653B8"/>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65D4C3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322BB6"/>
    <w:rPr>
      <w:rFonts w:ascii="Courier New" w:hAnsi="Courier New"/>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sz w:val="18"/>
      <w:lang w:eastAsia="ja-JP"/>
    </w:rPr>
  </w:style>
  <w:style w:type="character" w:customStyle="1" w:styleId="TACCar">
    <w:name w:val="TAC Car"/>
    <w:link w:val="TAC"/>
    <w:rsid w:val="00322BB6"/>
    <w:rPr>
      <w:rFonts w:ascii="Arial" w:hAnsi="Arial"/>
      <w:sz w:val="18"/>
      <w:lang w:eastAsia="en-US"/>
    </w:rPr>
  </w:style>
  <w:style w:type="character" w:customStyle="1" w:styleId="TAHCar">
    <w:name w:val="TAH Car"/>
    <w:link w:val="TAH"/>
    <w:qFormat/>
    <w:rsid w:val="00322BB6"/>
    <w:rPr>
      <w:rFonts w:ascii="Arial" w:hAnsi="Arial"/>
      <w:b/>
      <w:sz w:val="18"/>
      <w:lang w:eastAsia="en-US"/>
    </w:rPr>
  </w:style>
  <w:style w:type="character" w:customStyle="1" w:styleId="THChar">
    <w:name w:val="TH Char"/>
    <w:link w:val="TH"/>
    <w:qFormat/>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qFormat/>
    <w:rsid w:val="00322BB6"/>
    <w:rPr>
      <w:lang w:eastAsia="en-US"/>
    </w:rPr>
  </w:style>
  <w:style w:type="character" w:customStyle="1" w:styleId="B2Char">
    <w:name w:val="B2 Char"/>
    <w:link w:val="B2"/>
    <w:qFormat/>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322BB6"/>
    <w:rPr>
      <w:lang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322BB6"/>
    <w:rPr>
      <w:lang w:val="x-none"/>
    </w:rPr>
  </w:style>
  <w:style w:type="paragraph" w:customStyle="1" w:styleId="Default">
    <w:name w:val="Default"/>
    <w:rsid w:val="00322BB6"/>
    <w:pPr>
      <w:autoSpaceDE w:val="0"/>
      <w:autoSpaceDN w:val="0"/>
      <w:adjustRightInd w:val="0"/>
    </w:pPr>
    <w:rPr>
      <w:color w:val="000000"/>
      <w:sz w:val="24"/>
      <w:szCs w:val="24"/>
      <w:lang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character" w:customStyle="1" w:styleId="TANChar">
    <w:name w:val="TAN Char"/>
    <w:link w:val="TAN"/>
    <w:qFormat/>
    <w:rsid w:val="006527B3"/>
    <w:rPr>
      <w:rFonts w:ascii="Arial" w:hAnsi="Arial"/>
      <w:sz w:val="18"/>
      <w:lang w:eastAsia="en-US"/>
    </w:rPr>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1655"/>
  </w:style>
  <w:style w:type="paragraph" w:styleId="BlockText">
    <w:name w:val="Block Text"/>
    <w:basedOn w:val="Normal"/>
    <w:rsid w:val="00141655"/>
    <w:pPr>
      <w:spacing w:after="120"/>
      <w:ind w:left="1440" w:right="1440"/>
    </w:pPr>
  </w:style>
  <w:style w:type="paragraph" w:styleId="BodyText3">
    <w:name w:val="Body Text 3"/>
    <w:basedOn w:val="Normal"/>
    <w:link w:val="BodyText3Char"/>
    <w:rsid w:val="00141655"/>
    <w:pPr>
      <w:spacing w:after="120"/>
    </w:pPr>
    <w:rPr>
      <w:sz w:val="16"/>
      <w:szCs w:val="16"/>
    </w:rPr>
  </w:style>
  <w:style w:type="character" w:customStyle="1" w:styleId="BodyText3Char">
    <w:name w:val="Body Text 3 Char"/>
    <w:link w:val="BodyText3"/>
    <w:rsid w:val="00141655"/>
    <w:rPr>
      <w:sz w:val="16"/>
      <w:szCs w:val="16"/>
      <w:lang w:eastAsia="en-US"/>
    </w:rPr>
  </w:style>
  <w:style w:type="paragraph" w:styleId="BodyTextFirstIndent">
    <w:name w:val="Body Text First Indent"/>
    <w:basedOn w:val="BodyText"/>
    <w:link w:val="BodyTextFirstIndentChar"/>
    <w:rsid w:val="00141655"/>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141655"/>
    <w:rPr>
      <w:lang w:eastAsia="en-US"/>
    </w:rPr>
  </w:style>
  <w:style w:type="paragraph" w:styleId="BodyTextFirstIndent2">
    <w:name w:val="Body Text First Indent 2"/>
    <w:basedOn w:val="BodyTextIndent"/>
    <w:link w:val="BodyTextFirstIndent2Char"/>
    <w:rsid w:val="00141655"/>
    <w:pPr>
      <w:overflowPunct/>
      <w:autoSpaceDE/>
      <w:autoSpaceDN/>
      <w:adjustRightInd/>
      <w:spacing w:after="120"/>
      <w:ind w:left="283" w:firstLine="210"/>
      <w:jc w:val="left"/>
      <w:textAlignment w:val="auto"/>
    </w:pPr>
    <w:rPr>
      <w:rFonts w:eastAsia="Times New Roman"/>
      <w:lang w:eastAsia="en-US"/>
    </w:rPr>
  </w:style>
  <w:style w:type="character" w:customStyle="1" w:styleId="BodyTextFirstIndent2Char">
    <w:name w:val="Body Text First Indent 2 Char"/>
    <w:link w:val="BodyTextFirstIndent2"/>
    <w:rsid w:val="00141655"/>
    <w:rPr>
      <w:lang w:eastAsia="en-US"/>
    </w:rPr>
  </w:style>
  <w:style w:type="paragraph" w:styleId="Closing">
    <w:name w:val="Closing"/>
    <w:basedOn w:val="Normal"/>
    <w:link w:val="ClosingChar"/>
    <w:rsid w:val="00141655"/>
    <w:pPr>
      <w:ind w:left="4252"/>
    </w:pPr>
  </w:style>
  <w:style w:type="character" w:customStyle="1" w:styleId="ClosingChar">
    <w:name w:val="Closing Char"/>
    <w:link w:val="Closing"/>
    <w:rsid w:val="00141655"/>
    <w:rPr>
      <w:lang w:eastAsia="en-US"/>
    </w:rPr>
  </w:style>
  <w:style w:type="paragraph" w:styleId="Date">
    <w:name w:val="Date"/>
    <w:basedOn w:val="Normal"/>
    <w:next w:val="Normal"/>
    <w:link w:val="DateChar"/>
    <w:rsid w:val="00141655"/>
  </w:style>
  <w:style w:type="character" w:customStyle="1" w:styleId="DateChar">
    <w:name w:val="Date Char"/>
    <w:link w:val="Date"/>
    <w:rsid w:val="00141655"/>
    <w:rPr>
      <w:lang w:eastAsia="en-US"/>
    </w:rPr>
  </w:style>
  <w:style w:type="paragraph" w:styleId="E-mailSignature">
    <w:name w:val="E-mail Signature"/>
    <w:basedOn w:val="Normal"/>
    <w:link w:val="E-mailSignatureChar"/>
    <w:rsid w:val="00141655"/>
  </w:style>
  <w:style w:type="character" w:customStyle="1" w:styleId="E-mailSignatureChar">
    <w:name w:val="E-mail Signature Char"/>
    <w:link w:val="E-mailSignature"/>
    <w:rsid w:val="00141655"/>
    <w:rPr>
      <w:lang w:eastAsia="en-US"/>
    </w:rPr>
  </w:style>
  <w:style w:type="paragraph" w:styleId="EndnoteText">
    <w:name w:val="endnote text"/>
    <w:basedOn w:val="Normal"/>
    <w:link w:val="EndnoteTextChar"/>
    <w:rsid w:val="00141655"/>
  </w:style>
  <w:style w:type="character" w:customStyle="1" w:styleId="EndnoteTextChar">
    <w:name w:val="Endnote Text Char"/>
    <w:link w:val="EndnoteText"/>
    <w:rsid w:val="00141655"/>
    <w:rPr>
      <w:lang w:eastAsia="en-US"/>
    </w:rPr>
  </w:style>
  <w:style w:type="paragraph" w:styleId="EnvelopeAddress">
    <w:name w:val="envelope address"/>
    <w:basedOn w:val="Normal"/>
    <w:rsid w:val="001416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1655"/>
    <w:rPr>
      <w:rFonts w:ascii="Calibri Light" w:hAnsi="Calibri Light"/>
    </w:rPr>
  </w:style>
  <w:style w:type="paragraph" w:styleId="HTMLAddress">
    <w:name w:val="HTML Address"/>
    <w:basedOn w:val="Normal"/>
    <w:link w:val="HTMLAddressChar"/>
    <w:rsid w:val="00141655"/>
    <w:rPr>
      <w:i/>
      <w:iCs/>
    </w:rPr>
  </w:style>
  <w:style w:type="character" w:customStyle="1" w:styleId="HTMLAddressChar">
    <w:name w:val="HTML Address Char"/>
    <w:link w:val="HTMLAddress"/>
    <w:rsid w:val="00141655"/>
    <w:rPr>
      <w:i/>
      <w:iCs/>
      <w:lang w:eastAsia="en-US"/>
    </w:rPr>
  </w:style>
  <w:style w:type="paragraph" w:styleId="HTMLPreformatted">
    <w:name w:val="HTML Preformatted"/>
    <w:basedOn w:val="Normal"/>
    <w:link w:val="HTMLPreformattedChar"/>
    <w:rsid w:val="00141655"/>
    <w:rPr>
      <w:rFonts w:ascii="Courier New" w:hAnsi="Courier New" w:cs="Courier New"/>
    </w:rPr>
  </w:style>
  <w:style w:type="character" w:customStyle="1" w:styleId="HTMLPreformattedChar">
    <w:name w:val="HTML Preformatted Char"/>
    <w:link w:val="HTMLPreformatted"/>
    <w:rsid w:val="00141655"/>
    <w:rPr>
      <w:rFonts w:ascii="Courier New" w:hAnsi="Courier New" w:cs="Courier New"/>
      <w:lang w:eastAsia="en-US"/>
    </w:rPr>
  </w:style>
  <w:style w:type="paragraph" w:styleId="Index3">
    <w:name w:val="index 3"/>
    <w:basedOn w:val="Normal"/>
    <w:next w:val="Normal"/>
    <w:rsid w:val="00141655"/>
    <w:pPr>
      <w:ind w:left="600" w:hanging="200"/>
    </w:pPr>
  </w:style>
  <w:style w:type="paragraph" w:styleId="Index4">
    <w:name w:val="index 4"/>
    <w:basedOn w:val="Normal"/>
    <w:next w:val="Normal"/>
    <w:rsid w:val="00141655"/>
    <w:pPr>
      <w:ind w:left="800" w:hanging="200"/>
    </w:pPr>
  </w:style>
  <w:style w:type="paragraph" w:styleId="Index5">
    <w:name w:val="index 5"/>
    <w:basedOn w:val="Normal"/>
    <w:next w:val="Normal"/>
    <w:rsid w:val="00141655"/>
    <w:pPr>
      <w:ind w:left="1000" w:hanging="200"/>
    </w:pPr>
  </w:style>
  <w:style w:type="paragraph" w:styleId="Index6">
    <w:name w:val="index 6"/>
    <w:basedOn w:val="Normal"/>
    <w:next w:val="Normal"/>
    <w:rsid w:val="00141655"/>
    <w:pPr>
      <w:ind w:left="1200" w:hanging="200"/>
    </w:pPr>
  </w:style>
  <w:style w:type="paragraph" w:styleId="Index7">
    <w:name w:val="index 7"/>
    <w:basedOn w:val="Normal"/>
    <w:next w:val="Normal"/>
    <w:rsid w:val="00141655"/>
    <w:pPr>
      <w:ind w:left="1400" w:hanging="200"/>
    </w:pPr>
  </w:style>
  <w:style w:type="paragraph" w:styleId="Index8">
    <w:name w:val="index 8"/>
    <w:basedOn w:val="Normal"/>
    <w:next w:val="Normal"/>
    <w:rsid w:val="00141655"/>
    <w:pPr>
      <w:ind w:left="1600" w:hanging="200"/>
    </w:pPr>
  </w:style>
  <w:style w:type="paragraph" w:styleId="Index9">
    <w:name w:val="index 9"/>
    <w:basedOn w:val="Normal"/>
    <w:next w:val="Normal"/>
    <w:rsid w:val="00141655"/>
    <w:pPr>
      <w:ind w:left="1800" w:hanging="200"/>
    </w:pPr>
  </w:style>
  <w:style w:type="paragraph" w:styleId="IntenseQuote">
    <w:name w:val="Intense Quote"/>
    <w:basedOn w:val="Normal"/>
    <w:next w:val="Normal"/>
    <w:link w:val="IntenseQuoteChar"/>
    <w:uiPriority w:val="30"/>
    <w:qFormat/>
    <w:rsid w:val="001416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1655"/>
    <w:rPr>
      <w:i/>
      <w:iCs/>
      <w:color w:val="4472C4"/>
      <w:lang w:eastAsia="en-US"/>
    </w:rPr>
  </w:style>
  <w:style w:type="paragraph" w:styleId="ListContinue">
    <w:name w:val="List Continue"/>
    <w:basedOn w:val="Normal"/>
    <w:rsid w:val="00141655"/>
    <w:pPr>
      <w:spacing w:after="120"/>
      <w:ind w:left="283"/>
      <w:contextualSpacing/>
    </w:pPr>
  </w:style>
  <w:style w:type="paragraph" w:styleId="ListContinue2">
    <w:name w:val="List Continue 2"/>
    <w:basedOn w:val="Normal"/>
    <w:rsid w:val="00141655"/>
    <w:pPr>
      <w:spacing w:after="120"/>
      <w:ind w:left="566"/>
      <w:contextualSpacing/>
    </w:pPr>
  </w:style>
  <w:style w:type="paragraph" w:styleId="ListContinue3">
    <w:name w:val="List Continue 3"/>
    <w:basedOn w:val="Normal"/>
    <w:rsid w:val="00141655"/>
    <w:pPr>
      <w:spacing w:after="120"/>
      <w:ind w:left="849"/>
      <w:contextualSpacing/>
    </w:pPr>
  </w:style>
  <w:style w:type="paragraph" w:styleId="ListContinue4">
    <w:name w:val="List Continue 4"/>
    <w:basedOn w:val="Normal"/>
    <w:rsid w:val="00141655"/>
    <w:pPr>
      <w:spacing w:after="120"/>
      <w:ind w:left="1132"/>
      <w:contextualSpacing/>
    </w:pPr>
  </w:style>
  <w:style w:type="paragraph" w:styleId="ListContinue5">
    <w:name w:val="List Continue 5"/>
    <w:basedOn w:val="Normal"/>
    <w:rsid w:val="00141655"/>
    <w:pPr>
      <w:spacing w:after="120"/>
      <w:ind w:left="1415"/>
      <w:contextualSpacing/>
    </w:pPr>
  </w:style>
  <w:style w:type="paragraph" w:styleId="ListNumber4">
    <w:name w:val="List Number 4"/>
    <w:basedOn w:val="Normal"/>
    <w:rsid w:val="00141655"/>
    <w:pPr>
      <w:numPr>
        <w:numId w:val="17"/>
      </w:numPr>
      <w:contextualSpacing/>
    </w:pPr>
  </w:style>
  <w:style w:type="paragraph" w:styleId="ListNumber5">
    <w:name w:val="List Number 5"/>
    <w:basedOn w:val="Normal"/>
    <w:rsid w:val="00141655"/>
    <w:pPr>
      <w:numPr>
        <w:numId w:val="18"/>
      </w:numPr>
      <w:contextualSpacing/>
    </w:pPr>
  </w:style>
  <w:style w:type="paragraph" w:styleId="ListParagraph">
    <w:name w:val="List Paragraph"/>
    <w:basedOn w:val="Normal"/>
    <w:uiPriority w:val="34"/>
    <w:qFormat/>
    <w:rsid w:val="00141655"/>
    <w:pPr>
      <w:ind w:left="720"/>
    </w:pPr>
  </w:style>
  <w:style w:type="paragraph" w:styleId="MacroText">
    <w:name w:val="macro"/>
    <w:link w:val="MacroTextChar"/>
    <w:rsid w:val="001416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41655"/>
    <w:rPr>
      <w:rFonts w:ascii="Courier New" w:hAnsi="Courier New" w:cs="Courier New"/>
      <w:lang w:eastAsia="en-US"/>
    </w:rPr>
  </w:style>
  <w:style w:type="paragraph" w:styleId="MessageHeader">
    <w:name w:val="Message Header"/>
    <w:basedOn w:val="Normal"/>
    <w:link w:val="MessageHeaderChar"/>
    <w:rsid w:val="001416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1655"/>
    <w:rPr>
      <w:rFonts w:ascii="Calibri Light" w:hAnsi="Calibri Light"/>
      <w:sz w:val="24"/>
      <w:szCs w:val="24"/>
      <w:shd w:val="pct20" w:color="auto" w:fill="auto"/>
      <w:lang w:eastAsia="en-US"/>
    </w:rPr>
  </w:style>
  <w:style w:type="paragraph" w:styleId="NoSpacing">
    <w:name w:val="No Spacing"/>
    <w:uiPriority w:val="1"/>
    <w:qFormat/>
    <w:rsid w:val="00141655"/>
    <w:rPr>
      <w:lang w:eastAsia="en-US"/>
    </w:rPr>
  </w:style>
  <w:style w:type="paragraph" w:styleId="NoteHeading">
    <w:name w:val="Note Heading"/>
    <w:basedOn w:val="Normal"/>
    <w:next w:val="Normal"/>
    <w:link w:val="NoteHeadingChar"/>
    <w:rsid w:val="00141655"/>
  </w:style>
  <w:style w:type="character" w:customStyle="1" w:styleId="NoteHeadingChar">
    <w:name w:val="Note Heading Char"/>
    <w:link w:val="NoteHeading"/>
    <w:rsid w:val="00141655"/>
    <w:rPr>
      <w:lang w:eastAsia="en-US"/>
    </w:rPr>
  </w:style>
  <w:style w:type="paragraph" w:styleId="Quote">
    <w:name w:val="Quote"/>
    <w:basedOn w:val="Normal"/>
    <w:next w:val="Normal"/>
    <w:link w:val="QuoteChar"/>
    <w:uiPriority w:val="29"/>
    <w:qFormat/>
    <w:rsid w:val="00141655"/>
    <w:pPr>
      <w:spacing w:before="200" w:after="160"/>
      <w:ind w:left="864" w:right="864"/>
      <w:jc w:val="center"/>
    </w:pPr>
    <w:rPr>
      <w:i/>
      <w:iCs/>
      <w:color w:val="404040"/>
    </w:rPr>
  </w:style>
  <w:style w:type="character" w:customStyle="1" w:styleId="QuoteChar">
    <w:name w:val="Quote Char"/>
    <w:link w:val="Quote"/>
    <w:uiPriority w:val="29"/>
    <w:rsid w:val="00141655"/>
    <w:rPr>
      <w:i/>
      <w:iCs/>
      <w:color w:val="404040"/>
      <w:lang w:eastAsia="en-US"/>
    </w:rPr>
  </w:style>
  <w:style w:type="paragraph" w:styleId="Salutation">
    <w:name w:val="Salutation"/>
    <w:basedOn w:val="Normal"/>
    <w:next w:val="Normal"/>
    <w:link w:val="SalutationChar"/>
    <w:rsid w:val="00141655"/>
  </w:style>
  <w:style w:type="character" w:customStyle="1" w:styleId="SalutationChar">
    <w:name w:val="Salutation Char"/>
    <w:link w:val="Salutation"/>
    <w:rsid w:val="00141655"/>
    <w:rPr>
      <w:lang w:eastAsia="en-US"/>
    </w:rPr>
  </w:style>
  <w:style w:type="paragraph" w:styleId="Signature">
    <w:name w:val="Signature"/>
    <w:basedOn w:val="Normal"/>
    <w:link w:val="SignatureChar"/>
    <w:rsid w:val="00141655"/>
    <w:pPr>
      <w:ind w:left="4252"/>
    </w:pPr>
  </w:style>
  <w:style w:type="character" w:customStyle="1" w:styleId="SignatureChar">
    <w:name w:val="Signature Char"/>
    <w:link w:val="Signature"/>
    <w:rsid w:val="00141655"/>
    <w:rPr>
      <w:lang w:eastAsia="en-US"/>
    </w:rPr>
  </w:style>
  <w:style w:type="paragraph" w:styleId="Subtitle">
    <w:name w:val="Subtitle"/>
    <w:basedOn w:val="Normal"/>
    <w:next w:val="Normal"/>
    <w:link w:val="SubtitleChar"/>
    <w:qFormat/>
    <w:rsid w:val="00141655"/>
    <w:pPr>
      <w:spacing w:after="60"/>
      <w:jc w:val="center"/>
      <w:outlineLvl w:val="1"/>
    </w:pPr>
    <w:rPr>
      <w:rFonts w:ascii="Calibri Light" w:hAnsi="Calibri Light"/>
      <w:sz w:val="24"/>
      <w:szCs w:val="24"/>
    </w:rPr>
  </w:style>
  <w:style w:type="character" w:customStyle="1" w:styleId="SubtitleChar">
    <w:name w:val="Subtitle Char"/>
    <w:link w:val="Subtitle"/>
    <w:rsid w:val="00141655"/>
    <w:rPr>
      <w:rFonts w:ascii="Calibri Light" w:hAnsi="Calibri Light"/>
      <w:sz w:val="24"/>
      <w:szCs w:val="24"/>
      <w:lang w:eastAsia="en-US"/>
    </w:rPr>
  </w:style>
  <w:style w:type="paragraph" w:styleId="TableofAuthorities">
    <w:name w:val="table of authorities"/>
    <w:basedOn w:val="Normal"/>
    <w:next w:val="Normal"/>
    <w:rsid w:val="00141655"/>
    <w:pPr>
      <w:ind w:left="200" w:hanging="200"/>
    </w:pPr>
  </w:style>
  <w:style w:type="paragraph" w:styleId="TableofFigures">
    <w:name w:val="table of figures"/>
    <w:basedOn w:val="Normal"/>
    <w:next w:val="Normal"/>
    <w:rsid w:val="00141655"/>
  </w:style>
  <w:style w:type="paragraph" w:styleId="Title">
    <w:name w:val="Title"/>
    <w:basedOn w:val="Normal"/>
    <w:next w:val="Normal"/>
    <w:link w:val="TitleChar"/>
    <w:qFormat/>
    <w:rsid w:val="001416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1655"/>
    <w:rPr>
      <w:rFonts w:ascii="Calibri Light" w:hAnsi="Calibri Light"/>
      <w:b/>
      <w:bCs/>
      <w:kern w:val="28"/>
      <w:sz w:val="32"/>
      <w:szCs w:val="32"/>
      <w:lang w:eastAsia="en-US"/>
    </w:rPr>
  </w:style>
  <w:style w:type="paragraph" w:styleId="TOAHeading">
    <w:name w:val="toa heading"/>
    <w:basedOn w:val="Normal"/>
    <w:next w:val="Normal"/>
    <w:rsid w:val="001416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16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527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06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Pages>
  <Words>11242</Words>
  <Characters>64081</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31.122_CR0085_(Rel-18)_TEI18</cp:lastModifiedBy>
  <cp:revision>27</cp:revision>
  <cp:lastPrinted>2019-02-25T14:05:00Z</cp:lastPrinted>
  <dcterms:created xsi:type="dcterms:W3CDTF">2022-04-01T14:13:00Z</dcterms:created>
  <dcterms:modified xsi:type="dcterms:W3CDTF">2025-05-28T11:08:00Z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31.122%Rel-18%-%31.122%Rel-18%001%31.122%Rel-18%004%31.122%Rel-18%005%31.122%Rel-18%006%31.122%Rel-18%007%31.122%Rel-18%008%31.122%Rel-18%009%31.122%Rel-18%010%31.122%Rel-18%011%31.122%Rel-18%012%31.122%Rel-18%013%31.122%Rel-18%014%31.122%Rel-18%015%31.12</vt:lpwstr>
  </property>
  <property fmtid="{D5CDD505-2E9C-101B-9397-08002B2CF9AE}" pid="3" name="MCCCRsImpl1">
    <vt:lpwstr>2%Rel-18%016%31.122%Rel-18%017%31.122%Rel-18%-%31.122%Rel-18%018%31.122%Rel-18%020%31.122%Rel-18%021%31.122%Rel-18%022%31.122%Rel-18%0023%31.122%Rel-18%0032%31.122%Rel-18%0026%31.122%Rel-18%0031%31.122%Rel-18%0027%31.122%Rel-18%0029%31.122%Rel-18%0030%31.</vt:lpwstr>
  </property>
  <property fmtid="{D5CDD505-2E9C-101B-9397-08002B2CF9AE}" pid="4" name="MCCCRsImpl2">
    <vt:lpwstr>122%Rel-18%0028%31.122%Rel-18%0029%31.122%Rel-18%0036%31.122%Rel-18%-%31.122%Rel-18%0037%31.122%Rel-18%0039%31.122%Rel-18%0040%31.122%Rel-18%0041%31.122%Rel-18%0046%31.122%Rel-18%%31.122%Rel-18%%31.122%Rel-18%%31.122%Rel-18%0049%31.122%Rel-18%0050%31.122%</vt:lpwstr>
  </property>
  <property fmtid="{D5CDD505-2E9C-101B-9397-08002B2CF9AE}" pid="5" name="MCCCRsImpl3">
    <vt:lpwstr>%Rel-18%0073%31.122%Rel-18%0074%31.122%Rel-18%0075%31.122%Rel-18%0076%31.122%Rel-18%0078%31.122%Rel-18%-%31.122%Rel-18%0080%31.122%Rel-18%0079%31.122%Rel-18%0081%31.122%Rel-18%0082%31.122%Rel-18%0085%</vt:lpwstr>
  </property>
</Properties>
</file>