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yy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CE4B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5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F56200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F56200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F56200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F56200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F56200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F56200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F56200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F56200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F56200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F56200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F56200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F56200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F56200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F56200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F56200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F56200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F56200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F56200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F56200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F56200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F56200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F56200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F56200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F56200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F56200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377A" w14:textId="77777777" w:rsidR="00036D65" w:rsidRDefault="00036D65">
      <w:r>
        <w:separator/>
      </w:r>
    </w:p>
  </w:endnote>
  <w:endnote w:type="continuationSeparator" w:id="0">
    <w:p w14:paraId="495CCA0F" w14:textId="77777777" w:rsidR="00036D65" w:rsidRDefault="0003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7C19" w14:textId="77777777" w:rsidR="00CE4B95" w:rsidRDefault="00CE4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6E641DCC" w:rsidR="00C168B2" w:rsidRDefault="0087298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95D0" w14:textId="77777777" w:rsidR="00CE4B95" w:rsidRDefault="00CE4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D7C97" w14:textId="77777777" w:rsidR="00036D65" w:rsidRDefault="00036D65">
      <w:r>
        <w:separator/>
      </w:r>
    </w:p>
  </w:footnote>
  <w:footnote w:type="continuationSeparator" w:id="0">
    <w:p w14:paraId="1575F759" w14:textId="77777777" w:rsidR="00036D65" w:rsidRDefault="0003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08BD" w14:textId="77777777" w:rsidR="00CE4B95" w:rsidRDefault="00CE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6F0B6419" w:rsidR="00C168B2" w:rsidRDefault="0087298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V18.3.0 (2025-06)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1D33788C" w:rsidR="00C168B2" w:rsidRDefault="0087298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0AC97" w14:textId="77777777" w:rsidR="00CE4B95" w:rsidRDefault="00CE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2980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76312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E4B95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51E9"/>
    <w:rsid w:val="00E9681A"/>
    <w:rsid w:val="00EA05E5"/>
    <w:rsid w:val="00EA15B0"/>
    <w:rsid w:val="00EA5EA7"/>
    <w:rsid w:val="00EC09B5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14</Pages>
  <Words>6903</Words>
  <Characters>39350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46161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31.130_CR0105R1_(Rel-18)_GBA_U_APIs</cp:lastModifiedBy>
  <cp:revision>44</cp:revision>
  <cp:lastPrinted>2019-02-25T14:05:00Z</cp:lastPrinted>
  <dcterms:created xsi:type="dcterms:W3CDTF">2023-09-22T16:56:00Z</dcterms:created>
  <dcterms:modified xsi:type="dcterms:W3CDTF">2025-06-12T12:25:00Z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