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265F6B83" w14:textId="77777777" w:rsidR="001B4C39" w:rsidRPr="00C438F0" w:rsidRDefault="001B4C39" w:rsidP="001B4C39">
      <w:pPr>
        <w:pStyle w:val="Heading1"/>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C438F0">
        <w:t>4A</w:t>
      </w:r>
      <w:r w:rsidRPr="00C438F0">
        <w:tab/>
        <w:t>Default values for NG-SS and UE configurations</w:t>
      </w:r>
    </w:p>
    <w:p w14:paraId="35AC4740" w14:textId="77777777" w:rsidR="001B4C39" w:rsidRPr="00C438F0" w:rsidRDefault="001B4C39" w:rsidP="001B4C39">
      <w:pPr>
        <w:pStyle w:val="Heading2"/>
      </w:pPr>
      <w:r w:rsidRPr="00C438F0">
        <w:t>4A.1</w:t>
      </w:r>
      <w:r w:rsidRPr="00C438F0">
        <w:tab/>
        <w:t>Default NG-SS and UE configuration for different usage settings</w:t>
      </w:r>
    </w:p>
    <w:p w14:paraId="2D3620BE" w14:textId="77777777" w:rsidR="001B4C39" w:rsidRPr="00C438F0" w:rsidRDefault="001B4C39" w:rsidP="001B4C39">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1092DF3C" w14:textId="77777777" w:rsidR="001B4C39" w:rsidRPr="00C438F0" w:rsidRDefault="001B4C39" w:rsidP="001B4C39">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6D8ABBD7" w14:textId="77777777" w:rsidR="001B4C39" w:rsidRPr="00C438F0" w:rsidRDefault="001B4C39" w:rsidP="001B4C39">
      <w:r w:rsidRPr="00C438F0">
        <w:rPr>
          <w:lang w:eastAsia="ja-JP"/>
        </w:rPr>
        <w:t xml:space="preserve">Depending on the optional feature pc_ue_usage_voice_centric as defined in clause 3.7 test system shall switch the test case behaviour to 'voice centric' or 'data centric'. </w:t>
      </w:r>
    </w:p>
    <w:p w14:paraId="7E550609" w14:textId="77777777" w:rsidR="001B4C39" w:rsidRPr="00C438F0" w:rsidRDefault="001B4C39" w:rsidP="001B4C39">
      <w:pPr>
        <w:pStyle w:val="Heading3"/>
      </w:pPr>
      <w:r w:rsidRPr="00C438F0">
        <w:t>4A.2</w:t>
      </w:r>
      <w:r w:rsidRPr="00C438F0">
        <w:tab/>
        <w:t>Default NG-SS configuration for 3GPP access with IMS service</w:t>
      </w:r>
    </w:p>
    <w:p w14:paraId="1ED58CDE" w14:textId="77777777" w:rsidR="001B4C39" w:rsidRPr="00C438F0" w:rsidRDefault="001B4C39" w:rsidP="001B4C39">
      <w:pPr>
        <w:pStyle w:val="Heading3"/>
        <w:rPr>
          <w:sz w:val="24"/>
          <w:szCs w:val="24"/>
        </w:rPr>
      </w:pPr>
      <w:r w:rsidRPr="00C438F0">
        <w:rPr>
          <w:sz w:val="24"/>
          <w:szCs w:val="24"/>
        </w:rPr>
        <w:t>4A.2.1</w:t>
      </w:r>
      <w:r w:rsidRPr="00C438F0">
        <w:rPr>
          <w:sz w:val="24"/>
          <w:szCs w:val="24"/>
        </w:rPr>
        <w:tab/>
        <w:t>Default NG-SS configuration for IMS Registration support</w:t>
      </w:r>
    </w:p>
    <w:p w14:paraId="0189F565" w14:textId="77777777" w:rsidR="001B4C39" w:rsidRPr="00C438F0" w:rsidRDefault="001B4C39" w:rsidP="001B4C39">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2497E7E1" w14:textId="77777777" w:rsidR="001B4C39" w:rsidRPr="00C438F0" w:rsidRDefault="001B4C39" w:rsidP="001B4C39">
      <w:pPr>
        <w:pStyle w:val="B1"/>
        <w:numPr>
          <w:ilvl w:val="0"/>
          <w:numId w:val="17"/>
        </w:numPr>
      </w:pPr>
      <w:r w:rsidRPr="00C438F0">
        <w:t>NG-SS is listening to SIP default port 5060 for both UDP and TCP protocols.</w:t>
      </w:r>
    </w:p>
    <w:p w14:paraId="72A76174" w14:textId="77777777" w:rsidR="001B4C39" w:rsidRPr="00C438F0" w:rsidRDefault="001B4C39" w:rsidP="001B4C39">
      <w:pPr>
        <w:pStyle w:val="B1"/>
        <w:numPr>
          <w:ilvl w:val="0"/>
          <w:numId w:val="17"/>
        </w:numPr>
      </w:pPr>
      <w:r w:rsidRPr="00C438F0">
        <w:t>NG-SS is able to perform IMS AKA authentication for the IMPI, according to 3GPP TS 33.203 [xx] clause 6.1.</w:t>
      </w:r>
    </w:p>
    <w:p w14:paraId="1A5285C2" w14:textId="77777777" w:rsidR="001B4C39" w:rsidRPr="00C438F0" w:rsidRDefault="001B4C39" w:rsidP="001B4C39">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6AE220D7" w14:textId="77777777" w:rsidR="001B4C39" w:rsidRPr="00C438F0" w:rsidRDefault="001B4C39" w:rsidP="001B4C39">
      <w:pPr>
        <w:pStyle w:val="Heading3"/>
        <w:rPr>
          <w:sz w:val="24"/>
          <w:szCs w:val="24"/>
        </w:rPr>
      </w:pPr>
      <w:r w:rsidRPr="00C438F0">
        <w:rPr>
          <w:sz w:val="24"/>
          <w:szCs w:val="24"/>
        </w:rPr>
        <w:t>4A.2.2</w:t>
      </w:r>
      <w:r w:rsidRPr="00C438F0">
        <w:rPr>
          <w:sz w:val="24"/>
          <w:szCs w:val="24"/>
        </w:rPr>
        <w:tab/>
        <w:t>Default NG-SS configuration for PS voice support</w:t>
      </w:r>
    </w:p>
    <w:p w14:paraId="0012CF3F" w14:textId="77777777" w:rsidR="001B4C39" w:rsidRPr="00C438F0" w:rsidRDefault="001B4C39" w:rsidP="001B4C39">
      <w:r w:rsidRPr="00C438F0">
        <w:t>Following parameters apply to all the 5G test cases in voice centric usage.</w:t>
      </w:r>
    </w:p>
    <w:p w14:paraId="6CA5502B" w14:textId="77777777" w:rsidR="001B4C39" w:rsidRPr="00C438F0" w:rsidRDefault="001B4C39" w:rsidP="001B4C39">
      <w:pPr>
        <w:pStyle w:val="B1"/>
        <w:numPr>
          <w:ilvl w:val="0"/>
          <w:numId w:val="17"/>
        </w:numPr>
      </w:pPr>
      <w:r w:rsidRPr="00C438F0">
        <w:t>5GS network feature support element includes 'IMS voice over PS session over 3GPP access indicator' (IMS-VoPS-3GPP) in the REGISTRATION ACCEPT.</w:t>
      </w:r>
    </w:p>
    <w:p w14:paraId="1D0168E0" w14:textId="77777777" w:rsidR="001B4C39" w:rsidRPr="00C438F0" w:rsidRDefault="001B4C39" w:rsidP="001B4C39">
      <w:pPr>
        <w:pStyle w:val="Heading3"/>
      </w:pPr>
      <w:r w:rsidRPr="00C438F0">
        <w:lastRenderedPageBreak/>
        <w:t>4A.3</w:t>
      </w:r>
      <w:r w:rsidRPr="00C438F0">
        <w:tab/>
        <w:t>Default NG-SS procedure for 5G Registration on 3GPP access with IMS service</w:t>
      </w:r>
    </w:p>
    <w:p w14:paraId="5A21262D" w14:textId="77777777" w:rsidR="001B4C39" w:rsidRPr="00C438F0" w:rsidRDefault="001B4C39" w:rsidP="001B4C39">
      <w:r w:rsidRPr="00C438F0">
        <w:t xml:space="preserve">The NG-SS and UE shall perform 5G Registration procedure and IMS SIP Registration procedure as per the generic procedure defined in this clause. </w:t>
      </w:r>
    </w:p>
    <w:p w14:paraId="44C26D28" w14:textId="77777777" w:rsidR="001B4C39" w:rsidRPr="00C438F0" w:rsidRDefault="001B4C39" w:rsidP="001B4C39">
      <w:r w:rsidRPr="00C438F0">
        <w:t>5G-NR generic procedure for 5G Registration on 3GPP access with IMS service defined in Annex Z.1 shall be the default procedure for 5G Registration on 3GPP access with IMS service.</w:t>
      </w:r>
    </w:p>
    <w:p w14:paraId="71E26514" w14:textId="77777777" w:rsidR="001B4C39" w:rsidRPr="00C438F0" w:rsidRDefault="001B4C39" w:rsidP="001B4C39">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154CB065" w14:textId="77777777" w:rsidR="001B4C39" w:rsidRPr="00C438F0" w:rsidRDefault="001B4C39" w:rsidP="001B4C39">
      <w:pPr>
        <w:pStyle w:val="Heading3"/>
      </w:pPr>
      <w:r w:rsidRPr="00C438F0">
        <w:t>4A.4</w:t>
      </w:r>
      <w:r w:rsidRPr="00C438F0">
        <w:tab/>
        <w:t>Default UE configuration for IMS service</w:t>
      </w:r>
    </w:p>
    <w:p w14:paraId="3A17DD8C" w14:textId="77777777" w:rsidR="001B4C39" w:rsidRPr="00C438F0" w:rsidRDefault="001B4C39" w:rsidP="001B4C39">
      <w:r w:rsidRPr="00C438F0">
        <w:t xml:space="preserve">UE shall be configured with the DNN type as 'ims' and DNN as IMS. </w:t>
      </w:r>
    </w:p>
    <w:p w14:paraId="409B08F2" w14:textId="77777777" w:rsidR="001B4C39" w:rsidRDefault="001B4C39" w:rsidP="001B4C39">
      <w:r w:rsidRPr="00C438F0">
        <w:t>IMS private user identity, Home Network Domain Name, IMS public user identity, and P-CSCF Address required for IMS SIP Registration shall be configured in the 5G-NR ISIM-UICC as defined in clause 4.13.</w:t>
      </w:r>
    </w:p>
    <w:p w14:paraId="1552EDEA" w14:textId="77777777" w:rsidR="00BD7469" w:rsidRPr="00943D4C" w:rsidRDefault="00BD7469" w:rsidP="00BD7469">
      <w:pPr>
        <w:pStyle w:val="Heading2"/>
      </w:pPr>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43774CA1" w:rsidR="000D66A4" w:rsidRDefault="000D66A4" w:rsidP="000D66A4">
      <w:pPr>
        <w:keepLines/>
        <w:tabs>
          <w:tab w:val="left" w:pos="4678"/>
        </w:tabs>
        <w:spacing w:after="0"/>
        <w:ind w:left="1702" w:hanging="1418"/>
      </w:pPr>
      <w:r>
        <w:tab/>
      </w:r>
      <w:r w:rsidR="001D1B57">
        <w:t>ngKSI</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15D5C25" w:rsidR="000D66A4" w:rsidRDefault="000D66A4" w:rsidP="000D66A4">
      <w:pPr>
        <w:keepLines/>
        <w:tabs>
          <w:tab w:val="left" w:pos="4678"/>
        </w:tabs>
        <w:spacing w:after="0"/>
        <w:ind w:left="1702" w:hanging="1418"/>
      </w:pPr>
      <w:r>
        <w:lastRenderedPageBreak/>
        <w:tab/>
      </w:r>
      <w:r w:rsidR="001D1B57">
        <w:t>ngKSI</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27040120" w:rsidR="005B7895" w:rsidRDefault="005B7895" w:rsidP="005B7895">
      <w:pPr>
        <w:keepLines/>
        <w:tabs>
          <w:tab w:val="left" w:pos="4678"/>
        </w:tabs>
        <w:spacing w:after="0"/>
        <w:ind w:left="1702" w:hanging="1418"/>
      </w:pPr>
      <w:r>
        <w:tab/>
      </w:r>
      <w:r w:rsidR="001D1B57">
        <w:t>ngKSI</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206D5575" w:rsidR="005B7895" w:rsidRDefault="005B7895" w:rsidP="005B7895">
      <w:pPr>
        <w:keepLines/>
        <w:tabs>
          <w:tab w:val="left" w:pos="4678"/>
        </w:tabs>
        <w:spacing w:after="0"/>
        <w:ind w:left="1702" w:hanging="1418"/>
      </w:pPr>
      <w:r>
        <w:tab/>
      </w:r>
      <w:r w:rsidR="001D1B57">
        <w:t>ngKSI</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504979CE" w:rsidR="005B7895" w:rsidRDefault="005B7895" w:rsidP="005B7895">
      <w:pPr>
        <w:keepLines/>
        <w:tabs>
          <w:tab w:val="left" w:pos="4678"/>
        </w:tabs>
        <w:spacing w:after="0"/>
        <w:ind w:left="1702" w:hanging="1418"/>
      </w:pPr>
      <w:r>
        <w:tab/>
        <w:t>PLMN</w:t>
      </w:r>
      <w:r w:rsidR="001D1B57">
        <w:t xml:space="preserve"> identifier</w:t>
      </w:r>
      <w:r>
        <w:t>:</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2D6A95E2" w:rsidR="005B7895" w:rsidRDefault="005B7895" w:rsidP="005B7895">
      <w:pPr>
        <w:keepLines/>
        <w:tabs>
          <w:tab w:val="left" w:pos="4678"/>
        </w:tabs>
        <w:spacing w:after="0"/>
        <w:ind w:left="1702" w:hanging="1418"/>
      </w:pPr>
      <w:r>
        <w:tab/>
      </w:r>
      <w:r w:rsidR="001D1B57">
        <w:t>ngKSI</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05B11F48" w:rsidR="005B7895" w:rsidRDefault="005B7895" w:rsidP="005B7895">
      <w:pPr>
        <w:keepLines/>
        <w:tabs>
          <w:tab w:val="left" w:pos="4678"/>
        </w:tabs>
        <w:spacing w:after="0"/>
        <w:ind w:left="1702" w:hanging="1418"/>
      </w:pPr>
      <w:r>
        <w:tab/>
      </w:r>
      <w:r w:rsidR="001D1B57">
        <w:t>ngKSI</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6A9224B8" w:rsidR="005B7895" w:rsidRDefault="005B7895" w:rsidP="005B7895">
      <w:pPr>
        <w:keepLines/>
        <w:tabs>
          <w:tab w:val="left" w:pos="4678"/>
        </w:tabs>
        <w:spacing w:after="0"/>
        <w:ind w:left="1702" w:hanging="1418"/>
      </w:pPr>
      <w:r>
        <w:tab/>
        <w:t>PLMN</w:t>
      </w:r>
      <w:r w:rsidR="001D1B57">
        <w:t xml:space="preserve"> identifier</w:t>
      </w:r>
      <w:r>
        <w:t>:</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lastRenderedPageBreak/>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lastRenderedPageBreak/>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5D26E52" w14:textId="77777777" w:rsidR="002305BC" w:rsidRDefault="002305BC" w:rsidP="002305BC">
      <w:pPr>
        <w:pStyle w:val="B3"/>
        <w:ind w:left="284" w:firstLine="284"/>
      </w:pPr>
      <w:r w:rsidRPr="00CA217D">
        <w:t>SOR-CMCI rule 1</w:t>
      </w:r>
      <w:r>
        <w:t>:</w:t>
      </w:r>
    </w:p>
    <w:p w14:paraId="74DEF728" w14:textId="77777777" w:rsidR="002305BC" w:rsidRDefault="002305BC" w:rsidP="002305BC">
      <w:pPr>
        <w:keepLines/>
        <w:tabs>
          <w:tab w:val="left" w:pos="4678"/>
        </w:tabs>
        <w:spacing w:after="0"/>
        <w:ind w:left="1702" w:hanging="1418"/>
      </w:pPr>
      <w:r>
        <w:tab/>
      </w:r>
      <w:r w:rsidRPr="0060225E">
        <w:t>Tsor-cm timer value</w:t>
      </w:r>
      <w:r>
        <w:t>:</w:t>
      </w:r>
      <w:r>
        <w:tab/>
      </w:r>
      <w:r>
        <w:rPr>
          <w:lang w:eastAsia="fr-FR"/>
        </w:rPr>
        <w:t>'</w:t>
      </w:r>
      <w:r w:rsidRPr="00CA4BFF">
        <w:t>00100</w:t>
      </w:r>
      <w:r>
        <w:t>1</w:t>
      </w:r>
      <w:r w:rsidRPr="00CA4BFF">
        <w:t>01</w:t>
      </w:r>
      <w:r>
        <w:rPr>
          <w:lang w:eastAsia="fr-FR"/>
        </w:rPr>
        <w:t>'</w:t>
      </w:r>
      <w:r>
        <w:t xml:space="preserve"> (5 minutes)</w:t>
      </w:r>
    </w:p>
    <w:p w14:paraId="28BCC2A7" w14:textId="77777777" w:rsidR="002305BC" w:rsidRDefault="002305BC" w:rsidP="002305BC">
      <w:pPr>
        <w:keepLines/>
        <w:tabs>
          <w:tab w:val="left" w:pos="4678"/>
        </w:tabs>
        <w:spacing w:after="0"/>
        <w:ind w:left="1702" w:hanging="1418"/>
      </w:pPr>
      <w:r>
        <w:tab/>
      </w:r>
      <w:r w:rsidRPr="007F2770">
        <w:t>Criterion type</w:t>
      </w:r>
      <w:r>
        <w:t>:</w:t>
      </w:r>
      <w:r>
        <w:tab/>
      </w:r>
      <w:bookmarkStart w:id="797" w:name="_Hlk72966105"/>
      <w:r w:rsidRPr="007F2770">
        <w:t>match all</w:t>
      </w:r>
      <w:bookmarkEnd w:id="797"/>
    </w:p>
    <w:p w14:paraId="6C8443BA" w14:textId="77777777" w:rsidR="002305BC" w:rsidRDefault="002305BC" w:rsidP="002305BC">
      <w:pPr>
        <w:keepLines/>
        <w:tabs>
          <w:tab w:val="left" w:pos="4678"/>
        </w:tabs>
        <w:spacing w:after="0"/>
        <w:ind w:left="1702" w:hanging="1418"/>
      </w:pPr>
      <w:r>
        <w:tab/>
      </w:r>
      <w:r w:rsidRPr="007F2770">
        <w:t>Criterion value</w:t>
      </w:r>
      <w:r>
        <w:t>:</w:t>
      </w:r>
      <w:r>
        <w:tab/>
      </w:r>
      <w:bookmarkStart w:id="798" w:name="_Hlk181785297"/>
      <w:r>
        <w:t>empty (zero octet lenght)</w:t>
      </w:r>
      <w:bookmarkEnd w:id="798"/>
    </w:p>
    <w:p w14:paraId="29272637" w14:textId="77777777" w:rsidR="002305BC" w:rsidRDefault="002305BC" w:rsidP="002305BC">
      <w:pPr>
        <w:keepLines/>
        <w:tabs>
          <w:tab w:val="left" w:pos="4678"/>
        </w:tabs>
        <w:spacing w:after="0"/>
        <w:ind w:left="1702" w:hanging="1418"/>
      </w:pPr>
    </w:p>
    <w:p w14:paraId="5DF1D855" w14:textId="77777777" w:rsidR="002305BC" w:rsidRPr="005162D3" w:rsidRDefault="002305BC" w:rsidP="002305B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305BC" w:rsidRPr="005162D3" w14:paraId="04992EBD" w14:textId="77777777" w:rsidTr="00EF1776">
        <w:tc>
          <w:tcPr>
            <w:tcW w:w="959" w:type="dxa"/>
            <w:tcBorders>
              <w:top w:val="single" w:sz="4" w:space="0" w:color="auto"/>
              <w:left w:val="single" w:sz="4" w:space="0" w:color="auto"/>
              <w:bottom w:val="single" w:sz="4" w:space="0" w:color="auto"/>
              <w:right w:val="single" w:sz="4" w:space="0" w:color="auto"/>
            </w:tcBorders>
          </w:tcPr>
          <w:p w14:paraId="2205123E" w14:textId="77777777" w:rsidR="002305BC" w:rsidRPr="00E22C80" w:rsidRDefault="002305BC" w:rsidP="00EF1776">
            <w:pPr>
              <w:keepNext/>
              <w:keepLines/>
              <w:spacing w:after="0"/>
              <w:rPr>
                <w:rFonts w:ascii="Arial" w:hAnsi="Arial"/>
                <w:sz w:val="18"/>
              </w:rPr>
            </w:pPr>
            <w:r w:rsidRPr="00E22C80">
              <w:rPr>
                <w:rFonts w:ascii="Arial" w:hAnsi="Arial"/>
                <w:sz w:val="18"/>
              </w:rPr>
              <w:lastRenderedPageBreak/>
              <w:t>Byte</w:t>
            </w:r>
          </w:p>
        </w:tc>
        <w:tc>
          <w:tcPr>
            <w:tcW w:w="717" w:type="dxa"/>
            <w:tcBorders>
              <w:top w:val="single" w:sz="4" w:space="0" w:color="auto"/>
              <w:left w:val="single" w:sz="4" w:space="0" w:color="auto"/>
              <w:bottom w:val="single" w:sz="4" w:space="0" w:color="auto"/>
              <w:right w:val="single" w:sz="4" w:space="0" w:color="auto"/>
            </w:tcBorders>
          </w:tcPr>
          <w:p w14:paraId="37999470" w14:textId="77777777" w:rsidR="002305BC" w:rsidRPr="00E22C80" w:rsidRDefault="002305BC" w:rsidP="00EF1776">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19E06435" w14:textId="77777777" w:rsidR="002305BC" w:rsidRPr="00E22C80" w:rsidRDefault="002305BC" w:rsidP="00EF1776">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5070FEB9" w14:textId="77777777" w:rsidR="002305BC" w:rsidRPr="00E22C80" w:rsidRDefault="002305BC" w:rsidP="00EF1776">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9E8E543" w14:textId="77777777" w:rsidR="002305BC" w:rsidRPr="00E22C80" w:rsidRDefault="002305BC" w:rsidP="00EF1776">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16AFFDF4" w14:textId="77777777" w:rsidR="002305BC" w:rsidRPr="00E22C80" w:rsidRDefault="002305BC" w:rsidP="00EF1776">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8AE3F78" w14:textId="77777777" w:rsidR="002305BC" w:rsidRPr="00E22C80" w:rsidRDefault="002305BC" w:rsidP="00EF1776">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FC5E9E3" w14:textId="77777777" w:rsidR="002305BC" w:rsidRPr="00E22C80" w:rsidRDefault="002305BC" w:rsidP="00EF1776">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6AA76B7" w14:textId="77777777" w:rsidR="002305BC" w:rsidRPr="00E22C80" w:rsidRDefault="002305BC" w:rsidP="00EF1776">
            <w:pPr>
              <w:keepNext/>
              <w:keepLines/>
              <w:spacing w:after="0"/>
              <w:rPr>
                <w:rFonts w:ascii="Arial" w:hAnsi="Arial"/>
                <w:b/>
                <w:sz w:val="18"/>
              </w:rPr>
            </w:pPr>
            <w:r w:rsidRPr="00E22C80">
              <w:rPr>
                <w:rFonts w:ascii="Arial" w:hAnsi="Arial"/>
                <w:b/>
                <w:sz w:val="18"/>
              </w:rPr>
              <w:t>B8</w:t>
            </w:r>
          </w:p>
        </w:tc>
      </w:tr>
      <w:tr w:rsidR="002305BC" w:rsidRPr="005162D3" w14:paraId="118EEE95" w14:textId="77777777" w:rsidTr="00EF1776">
        <w:tc>
          <w:tcPr>
            <w:tcW w:w="959" w:type="dxa"/>
            <w:tcBorders>
              <w:top w:val="single" w:sz="4" w:space="0" w:color="auto"/>
              <w:left w:val="single" w:sz="4" w:space="0" w:color="auto"/>
              <w:bottom w:val="single" w:sz="4" w:space="0" w:color="auto"/>
              <w:right w:val="single" w:sz="4" w:space="0" w:color="auto"/>
            </w:tcBorders>
          </w:tcPr>
          <w:p w14:paraId="03A2BDA3" w14:textId="77777777" w:rsidR="002305BC" w:rsidRPr="00E22C80" w:rsidRDefault="002305BC" w:rsidP="00EF1776">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551D9CE" w14:textId="77777777" w:rsidR="002305BC" w:rsidRPr="00E22C80" w:rsidRDefault="002305BC" w:rsidP="00EF1776">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01D612C" w14:textId="77777777" w:rsidR="002305BC" w:rsidRPr="00E22C80" w:rsidRDefault="002305BC" w:rsidP="00EF1776">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02258458" w14:textId="77777777" w:rsidR="002305BC" w:rsidRPr="00E22C80" w:rsidRDefault="002305BC" w:rsidP="00EF1776">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7452CFA7" w14:textId="77777777" w:rsidR="002305BC" w:rsidRPr="00E22C80" w:rsidRDefault="002305BC" w:rsidP="00EF1776">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27F51DE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1894EFC" w14:textId="77777777" w:rsidR="002305BC" w:rsidRPr="00E22C80" w:rsidRDefault="002305BC" w:rsidP="00EF1776">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0BA7DD23"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DB350C"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6920CBA0" w14:textId="77777777" w:rsidTr="00EF1776">
        <w:tc>
          <w:tcPr>
            <w:tcW w:w="959" w:type="dxa"/>
            <w:tcBorders>
              <w:top w:val="single" w:sz="4" w:space="0" w:color="auto"/>
              <w:left w:val="nil"/>
              <w:bottom w:val="nil"/>
              <w:right w:val="single" w:sz="4" w:space="0" w:color="auto"/>
            </w:tcBorders>
          </w:tcPr>
          <w:p w14:paraId="3363846D"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DC0937" w14:textId="77777777" w:rsidR="002305BC" w:rsidRPr="00E22C80" w:rsidRDefault="002305BC" w:rsidP="00EF1776">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35A3EA0" w14:textId="77777777" w:rsidR="002305BC" w:rsidRPr="00E22C80" w:rsidRDefault="002305BC" w:rsidP="00EF1776">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08214A15" w14:textId="77777777" w:rsidR="002305BC" w:rsidRPr="00E22C80" w:rsidRDefault="002305BC" w:rsidP="00EF1776">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0023C5D3" w14:textId="77777777" w:rsidR="002305BC" w:rsidRPr="00E22C80" w:rsidRDefault="002305BC" w:rsidP="00EF1776">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7768D9FC" w14:textId="77777777" w:rsidR="002305BC" w:rsidRPr="00E22C80" w:rsidRDefault="002305BC" w:rsidP="00EF1776">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0C7F8A71" w14:textId="77777777" w:rsidR="002305BC" w:rsidRPr="00E22C80" w:rsidRDefault="002305BC" w:rsidP="00EF1776">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3EED683" w14:textId="77777777" w:rsidR="002305BC" w:rsidRPr="00E22C80" w:rsidRDefault="002305BC" w:rsidP="00EF1776">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CA821AD" w14:textId="77777777" w:rsidR="002305BC" w:rsidRPr="00E22C80" w:rsidRDefault="002305BC" w:rsidP="00EF1776">
            <w:pPr>
              <w:keepNext/>
              <w:keepLines/>
              <w:spacing w:after="0"/>
              <w:rPr>
                <w:rFonts w:ascii="Arial" w:hAnsi="Arial"/>
                <w:b/>
                <w:sz w:val="18"/>
              </w:rPr>
            </w:pPr>
            <w:r w:rsidRPr="00E22C80">
              <w:rPr>
                <w:rFonts w:ascii="Arial" w:hAnsi="Arial"/>
                <w:b/>
                <w:sz w:val="18"/>
              </w:rPr>
              <w:t>B16</w:t>
            </w:r>
          </w:p>
        </w:tc>
      </w:tr>
      <w:tr w:rsidR="002305BC" w:rsidRPr="005162D3" w14:paraId="422932C5" w14:textId="77777777" w:rsidTr="00EF1776">
        <w:tc>
          <w:tcPr>
            <w:tcW w:w="959" w:type="dxa"/>
            <w:tcBorders>
              <w:top w:val="nil"/>
              <w:left w:val="nil"/>
              <w:bottom w:val="nil"/>
              <w:right w:val="single" w:sz="4" w:space="0" w:color="auto"/>
            </w:tcBorders>
          </w:tcPr>
          <w:p w14:paraId="2A30BAE7"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7EFA79"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45BC387"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F690E80"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C5E130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0CB4CE"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28124C5"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F6C5CA1"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2A55C5"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1D7FE998" w14:textId="77777777" w:rsidTr="00EF1776">
        <w:tc>
          <w:tcPr>
            <w:tcW w:w="959" w:type="dxa"/>
            <w:tcBorders>
              <w:top w:val="nil"/>
              <w:left w:val="nil"/>
              <w:bottom w:val="nil"/>
              <w:right w:val="single" w:sz="4" w:space="0" w:color="auto"/>
            </w:tcBorders>
          </w:tcPr>
          <w:p w14:paraId="418D7EFE"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4D9E6D" w14:textId="77777777" w:rsidR="002305BC" w:rsidRPr="00E22C80" w:rsidRDefault="002305BC" w:rsidP="00EF1776">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8C3B8BA" w14:textId="77777777" w:rsidR="002305BC" w:rsidRPr="00E22C80" w:rsidRDefault="002305BC" w:rsidP="00EF1776">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7929E9A" w14:textId="77777777" w:rsidR="002305BC" w:rsidRPr="00E22C80" w:rsidRDefault="002305BC" w:rsidP="00EF1776">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EDB2422" w14:textId="77777777" w:rsidR="002305BC" w:rsidRPr="00E22C80" w:rsidRDefault="002305BC" w:rsidP="00EF1776">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805E9F1" w14:textId="77777777" w:rsidR="002305BC" w:rsidRPr="00E22C80" w:rsidRDefault="002305BC" w:rsidP="00EF1776">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5ECA83A" w14:textId="77777777" w:rsidR="002305BC" w:rsidRPr="00E22C80" w:rsidRDefault="002305BC" w:rsidP="00EF1776">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2FEA592" w14:textId="77777777" w:rsidR="002305BC" w:rsidRPr="00E22C80" w:rsidRDefault="002305BC" w:rsidP="00EF1776">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E22861D" w14:textId="77777777" w:rsidR="002305BC" w:rsidRPr="00E22C80" w:rsidRDefault="002305BC" w:rsidP="00EF1776">
            <w:pPr>
              <w:keepNext/>
              <w:keepLines/>
              <w:spacing w:after="0"/>
              <w:rPr>
                <w:rFonts w:ascii="Arial" w:hAnsi="Arial"/>
                <w:b/>
                <w:sz w:val="18"/>
              </w:rPr>
            </w:pPr>
            <w:r w:rsidRPr="00E22C80">
              <w:rPr>
                <w:rFonts w:ascii="Arial" w:hAnsi="Arial"/>
                <w:b/>
                <w:sz w:val="18"/>
              </w:rPr>
              <w:t>B24</w:t>
            </w:r>
          </w:p>
        </w:tc>
      </w:tr>
      <w:tr w:rsidR="002305BC" w:rsidRPr="00E22C80" w14:paraId="06BD35F9" w14:textId="77777777" w:rsidTr="00EF1776">
        <w:tc>
          <w:tcPr>
            <w:tcW w:w="959" w:type="dxa"/>
            <w:tcBorders>
              <w:top w:val="nil"/>
              <w:left w:val="nil"/>
              <w:bottom w:val="nil"/>
              <w:right w:val="single" w:sz="4" w:space="0" w:color="auto"/>
            </w:tcBorders>
          </w:tcPr>
          <w:p w14:paraId="4F3124A4"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5778CD"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5C2266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448977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E7535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6449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334AD2"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6CA49E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9832208"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42153547" w14:textId="77777777" w:rsidTr="00EF1776">
        <w:tc>
          <w:tcPr>
            <w:tcW w:w="959" w:type="dxa"/>
            <w:tcBorders>
              <w:top w:val="nil"/>
              <w:left w:val="nil"/>
              <w:bottom w:val="nil"/>
              <w:right w:val="single" w:sz="4" w:space="0" w:color="auto"/>
            </w:tcBorders>
          </w:tcPr>
          <w:p w14:paraId="23CC3340"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D6F504" w14:textId="77777777" w:rsidR="002305BC" w:rsidRPr="00E22C80" w:rsidRDefault="002305BC" w:rsidP="00EF1776">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0828155" w14:textId="77777777" w:rsidR="002305BC" w:rsidRPr="00E22C80" w:rsidRDefault="002305BC" w:rsidP="00EF1776">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9A85C7E" w14:textId="77777777" w:rsidR="002305BC" w:rsidRPr="00E22C80" w:rsidRDefault="002305BC" w:rsidP="00EF1776">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6AF1139B" w14:textId="77777777" w:rsidR="002305BC" w:rsidRPr="00E22C80" w:rsidRDefault="002305BC" w:rsidP="00EF1776">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3D8A063D"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31E1F69"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65A7E366"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4CB9B64" w14:textId="77777777" w:rsidR="002305BC" w:rsidRPr="00E22C80" w:rsidRDefault="002305BC" w:rsidP="00EF1776">
            <w:pPr>
              <w:keepNext/>
              <w:keepLines/>
              <w:spacing w:after="0"/>
              <w:rPr>
                <w:rFonts w:ascii="Arial" w:hAnsi="Arial"/>
                <w:b/>
                <w:sz w:val="18"/>
              </w:rPr>
            </w:pPr>
          </w:p>
        </w:tc>
      </w:tr>
      <w:tr w:rsidR="002305BC" w:rsidRPr="005162D3" w14:paraId="12978B1E" w14:textId="77777777" w:rsidTr="00EF1776">
        <w:tc>
          <w:tcPr>
            <w:tcW w:w="959" w:type="dxa"/>
            <w:tcBorders>
              <w:top w:val="nil"/>
              <w:left w:val="nil"/>
              <w:bottom w:val="nil"/>
              <w:right w:val="single" w:sz="4" w:space="0" w:color="auto"/>
            </w:tcBorders>
          </w:tcPr>
          <w:p w14:paraId="42A9B8A3"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D28E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B5BCD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19748A"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98D17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50A7808A"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44FB1994"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70112EBC"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5E3AD8AF" w14:textId="77777777" w:rsidR="002305BC" w:rsidRPr="00E22C80" w:rsidRDefault="002305BC" w:rsidP="00EF1776">
            <w:pPr>
              <w:keepNext/>
              <w:keepLines/>
              <w:spacing w:after="0"/>
              <w:rPr>
                <w:rFonts w:ascii="Arial" w:hAnsi="Arial"/>
                <w:b/>
                <w:sz w:val="18"/>
              </w:rPr>
            </w:pPr>
          </w:p>
        </w:tc>
      </w:tr>
    </w:tbl>
    <w:p w14:paraId="55D38CCB" w14:textId="77777777" w:rsidR="002305BC" w:rsidRDefault="002305BC" w:rsidP="001B4C39">
      <w:pPr>
        <w:rPr>
          <w:lang w:eastAsia="zh-CN"/>
        </w:rPr>
      </w:pPr>
    </w:p>
    <w:p w14:paraId="18697E7F" w14:textId="15C48022" w:rsidR="00E77DA0" w:rsidRDefault="00E77DA0" w:rsidP="00E77DA0">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2269B51" w14:textId="77777777" w:rsidR="00E77DA0" w:rsidRDefault="00E77DA0" w:rsidP="00E77DA0">
      <w:pPr>
        <w:keepLines/>
        <w:spacing w:after="0"/>
        <w:ind w:left="1702" w:hanging="1418"/>
      </w:pPr>
      <w:r w:rsidRPr="00D534B7">
        <w:t>Logically:</w:t>
      </w:r>
    </w:p>
    <w:p w14:paraId="3E212959" w14:textId="77777777" w:rsidR="00E77DA0" w:rsidRPr="00D534B7" w:rsidRDefault="00E77DA0" w:rsidP="00E77DA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193C1AA5" w14:textId="77777777" w:rsidR="00E77DA0" w:rsidRPr="000D2AEB" w:rsidRDefault="00E77DA0" w:rsidP="00E77DA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E77DA0" w:rsidRPr="000D2AEB" w14:paraId="38EAE443" w14:textId="77777777" w:rsidTr="00FB146D">
        <w:tc>
          <w:tcPr>
            <w:tcW w:w="996" w:type="dxa"/>
            <w:tcMar>
              <w:left w:w="85" w:type="dxa"/>
            </w:tcMar>
          </w:tcPr>
          <w:p w14:paraId="31D6E137" w14:textId="77777777" w:rsidR="00E77DA0" w:rsidRPr="000D2AEB" w:rsidRDefault="00E77DA0" w:rsidP="00FB146D">
            <w:pPr>
              <w:pStyle w:val="TAL"/>
              <w:rPr>
                <w:b/>
                <w:bCs/>
              </w:rPr>
            </w:pPr>
            <w:r w:rsidRPr="000D2AEB">
              <w:rPr>
                <w:b/>
                <w:bCs/>
              </w:rPr>
              <w:t>Byte</w:t>
            </w:r>
          </w:p>
        </w:tc>
        <w:tc>
          <w:tcPr>
            <w:tcW w:w="810" w:type="dxa"/>
          </w:tcPr>
          <w:p w14:paraId="1B8ADA71" w14:textId="77777777" w:rsidR="00E77DA0" w:rsidRPr="000D2AEB" w:rsidRDefault="00E77DA0" w:rsidP="00FB146D">
            <w:pPr>
              <w:pStyle w:val="TAC"/>
              <w:rPr>
                <w:b/>
                <w:bCs/>
              </w:rPr>
            </w:pPr>
            <w:r w:rsidRPr="000D2AEB">
              <w:rPr>
                <w:b/>
                <w:bCs/>
              </w:rPr>
              <w:t>B1</w:t>
            </w:r>
          </w:p>
        </w:tc>
      </w:tr>
      <w:tr w:rsidR="00E77DA0" w:rsidRPr="005162D3" w14:paraId="1CABA4D2" w14:textId="77777777" w:rsidTr="00FB146D">
        <w:tc>
          <w:tcPr>
            <w:tcW w:w="996" w:type="dxa"/>
            <w:tcMar>
              <w:left w:w="85" w:type="dxa"/>
            </w:tcMar>
          </w:tcPr>
          <w:p w14:paraId="2643B58F" w14:textId="77777777" w:rsidR="00E77DA0" w:rsidRPr="005162D3" w:rsidRDefault="00E77DA0"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E98F2EA" w14:textId="77777777" w:rsidR="00E77DA0" w:rsidRPr="005162D3" w:rsidRDefault="00E77DA0" w:rsidP="00FB146D">
            <w:pPr>
              <w:pStyle w:val="TAC"/>
            </w:pPr>
            <w:r w:rsidRPr="005162D3">
              <w:rPr>
                <w:rFonts w:cs="Arial"/>
                <w:color w:val="000000"/>
                <w:szCs w:val="18"/>
              </w:rPr>
              <w:t>0</w:t>
            </w:r>
            <w:r>
              <w:rPr>
                <w:rFonts w:cs="Arial"/>
                <w:color w:val="000000"/>
                <w:szCs w:val="18"/>
              </w:rPr>
              <w:t>0</w:t>
            </w:r>
          </w:p>
        </w:tc>
      </w:tr>
    </w:tbl>
    <w:p w14:paraId="65A224C5" w14:textId="77777777" w:rsidR="00E77DA0" w:rsidRDefault="00E77DA0"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lastRenderedPageBreak/>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Default="001B4C39" w:rsidP="00DF4FF8"/>
    <w:p w14:paraId="52879CC2" w14:textId="2F61E2E5" w:rsidR="00DF4FF8" w:rsidRPr="0037731E" w:rsidRDefault="00DF4FF8" w:rsidP="00DF4FF8">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3795A1FB" w14:textId="77777777" w:rsidR="00DF4FF8" w:rsidRDefault="00DF4FF8" w:rsidP="00DF4FF8">
      <w:pPr>
        <w:ind w:left="568" w:hanging="284"/>
      </w:pPr>
      <w:r>
        <w:t>Logically:</w:t>
      </w:r>
    </w:p>
    <w:p w14:paraId="0273FC6B" w14:textId="77777777" w:rsidR="00DF4FF8" w:rsidRDefault="00DF4FF8" w:rsidP="00DF4FF8">
      <w:pPr>
        <w:pStyle w:val="EW"/>
        <w:overflowPunct w:val="0"/>
        <w:autoSpaceDE w:val="0"/>
        <w:autoSpaceDN w:val="0"/>
        <w:adjustRightInd w:val="0"/>
        <w:ind w:hanging="1134"/>
        <w:textAlignment w:val="baseline"/>
        <w:rPr>
          <w:lang w:eastAsia="en-GB"/>
        </w:rPr>
      </w:pPr>
      <w:r>
        <w:rPr>
          <w:lang w:eastAsia="en-GB"/>
        </w:rPr>
        <w:t>Record 1:</w:t>
      </w:r>
      <w:r>
        <w:rPr>
          <w:lang w:eastAsia="en-GB"/>
        </w:rPr>
        <w:tab/>
      </w:r>
      <w:r>
        <w:rPr>
          <w:lang w:eastAsia="en-GB"/>
        </w:rPr>
        <w:tab/>
      </w:r>
    </w:p>
    <w:p w14:paraId="36A74D5E" w14:textId="77777777" w:rsidR="00DF4FF8" w:rsidRPr="000C6CF5" w:rsidRDefault="00DF4FF8" w:rsidP="00DF4FF8">
      <w:pPr>
        <w:pStyle w:val="EW"/>
        <w:overflowPunct w:val="0"/>
        <w:autoSpaceDE w:val="0"/>
        <w:autoSpaceDN w:val="0"/>
        <w:adjustRightInd w:val="0"/>
        <w:ind w:hanging="851"/>
        <w:textAlignment w:val="baseline"/>
        <w:rPr>
          <w:lang w:eastAsia="en-GB"/>
        </w:rPr>
      </w:pPr>
      <w:r w:rsidRPr="000C6CF5">
        <w:rPr>
          <w:lang w:eastAsia="en-GB"/>
        </w:rPr>
        <w:t>S-NSSAI:</w:t>
      </w:r>
      <w:r w:rsidRPr="000C6CF5">
        <w:rPr>
          <w:lang w:eastAsia="en-GB"/>
        </w:rPr>
        <w:tab/>
      </w:r>
      <w:r>
        <w:rPr>
          <w:lang w:eastAsia="en-GB"/>
        </w:rPr>
        <w:t>empty</w:t>
      </w:r>
    </w:p>
    <w:p w14:paraId="4B4FE757" w14:textId="77777777" w:rsidR="00DF4FF8" w:rsidRDefault="00DF4FF8" w:rsidP="00DF4FF8">
      <w:pPr>
        <w:pStyle w:val="EW"/>
        <w:overflowPunct w:val="0"/>
        <w:autoSpaceDE w:val="0"/>
        <w:autoSpaceDN w:val="0"/>
        <w:adjustRightInd w:val="0"/>
        <w:ind w:hanging="851"/>
        <w:textAlignment w:val="baseline"/>
        <w:rPr>
          <w:lang w:eastAsia="en-GB"/>
        </w:rPr>
      </w:pPr>
      <w:r>
        <w:rPr>
          <w:lang w:eastAsia="en-GB"/>
        </w:rPr>
        <w:t>Authentication status: empty</w:t>
      </w:r>
    </w:p>
    <w:p w14:paraId="536ADD6E" w14:textId="77777777" w:rsidR="00DF4FF8" w:rsidRPr="000C6CF5" w:rsidRDefault="00DF4FF8" w:rsidP="00DF4FF8">
      <w:pPr>
        <w:pStyle w:val="EW"/>
        <w:overflowPunct w:val="0"/>
        <w:autoSpaceDE w:val="0"/>
        <w:autoSpaceDN w:val="0"/>
        <w:adjustRightInd w:val="0"/>
        <w:ind w:hanging="851"/>
        <w:textAlignment w:val="baseline"/>
        <w:rPr>
          <w:lang w:eastAsia="en-GB"/>
        </w:rPr>
      </w:pPr>
    </w:p>
    <w:p w14:paraId="45BDA339" w14:textId="77777777" w:rsidR="00DF4FF8" w:rsidRDefault="00DF4FF8" w:rsidP="00DF4FF8">
      <w:pPr>
        <w:ind w:left="852" w:hanging="284"/>
      </w:pPr>
      <w:r>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21E8A1E4"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172B8884"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C20FC60"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187EF992"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5A3911E8"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5A70D024"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34EDCD45" w14:textId="77777777" w:rsidR="00DF4FF8" w:rsidRPr="00DA1A14" w:rsidRDefault="00DF4FF8" w:rsidP="003326CC">
            <w:pPr>
              <w:pStyle w:val="TAC"/>
              <w:rPr>
                <w:b/>
                <w:bCs/>
              </w:rPr>
            </w:pPr>
            <w:r w:rsidRPr="00DA1A14">
              <w:rPr>
                <w:b/>
                <w:bCs/>
              </w:rPr>
              <w:t>B5</w:t>
            </w:r>
          </w:p>
        </w:tc>
      </w:tr>
      <w:tr w:rsidR="00DF4FF8" w:rsidRPr="00DA1A14" w14:paraId="3B756D9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49768CA"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F9BF9BA"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4DC84796"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76F1871"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C095D74"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E52D9AC"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22FAB026" w14:textId="77777777" w:rsidR="00DF4FF8" w:rsidRPr="00DA1A14" w:rsidRDefault="00DF4FF8" w:rsidP="00DF4FF8">
      <w:pPr>
        <w:pStyle w:val="EW"/>
        <w:overflowPunct w:val="0"/>
        <w:autoSpaceDE w:val="0"/>
        <w:autoSpaceDN w:val="0"/>
        <w:adjustRightInd w:val="0"/>
        <w:ind w:hanging="1134"/>
        <w:textAlignment w:val="baseline"/>
        <w:rPr>
          <w:lang w:eastAsia="en-GB"/>
        </w:rPr>
      </w:pPr>
    </w:p>
    <w:p w14:paraId="0644574F" w14:textId="77777777" w:rsidR="00DF4FF8" w:rsidRPr="00DA1A14" w:rsidRDefault="00DF4FF8" w:rsidP="00DF4FF8">
      <w:pPr>
        <w:pStyle w:val="EW"/>
        <w:overflowPunct w:val="0"/>
        <w:autoSpaceDE w:val="0"/>
        <w:autoSpaceDN w:val="0"/>
        <w:adjustRightInd w:val="0"/>
        <w:ind w:hanging="1134"/>
        <w:textAlignment w:val="baseline"/>
        <w:rPr>
          <w:lang w:eastAsia="en-GB"/>
        </w:rPr>
      </w:pPr>
      <w:r w:rsidRPr="00DA1A14">
        <w:rPr>
          <w:lang w:eastAsia="en-GB"/>
        </w:rPr>
        <w:t>Record 2:</w:t>
      </w:r>
      <w:r w:rsidRPr="00DA1A14">
        <w:rPr>
          <w:lang w:eastAsia="en-GB"/>
        </w:rPr>
        <w:tab/>
      </w:r>
      <w:r w:rsidRPr="00DA1A14">
        <w:rPr>
          <w:lang w:eastAsia="en-GB"/>
        </w:rPr>
        <w:tab/>
      </w:r>
    </w:p>
    <w:p w14:paraId="06D61957"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S-NSSAI:</w:t>
      </w:r>
      <w:r w:rsidRPr="00DA1A14">
        <w:rPr>
          <w:lang w:eastAsia="en-GB"/>
        </w:rPr>
        <w:tab/>
        <w:t>empty</w:t>
      </w:r>
    </w:p>
    <w:p w14:paraId="5E96D574"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Authentication status: empty</w:t>
      </w:r>
    </w:p>
    <w:p w14:paraId="5B879B7B" w14:textId="77777777" w:rsidR="00DF4FF8" w:rsidRPr="00DA1A14" w:rsidRDefault="00DF4FF8" w:rsidP="00DF4FF8">
      <w:pPr>
        <w:pStyle w:val="EW"/>
        <w:overflowPunct w:val="0"/>
        <w:autoSpaceDE w:val="0"/>
        <w:autoSpaceDN w:val="0"/>
        <w:adjustRightInd w:val="0"/>
        <w:ind w:hanging="851"/>
        <w:textAlignment w:val="baseline"/>
        <w:rPr>
          <w:lang w:eastAsia="en-GB"/>
        </w:rPr>
      </w:pPr>
    </w:p>
    <w:p w14:paraId="7C649D70" w14:textId="77777777" w:rsidR="00DF4FF8" w:rsidRPr="00DA1A14" w:rsidRDefault="00DF4FF8" w:rsidP="00DF4FF8">
      <w:pPr>
        <w:ind w:left="852" w:hanging="284"/>
      </w:pPr>
      <w:r w:rsidRPr="00DA1A14">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442F953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3AF8D723"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7622085"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0A86811C"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6513CD23"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43B199DF"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0F68D7E8" w14:textId="77777777" w:rsidR="00DF4FF8" w:rsidRPr="00DA1A14" w:rsidRDefault="00DF4FF8" w:rsidP="003326CC">
            <w:pPr>
              <w:pStyle w:val="TAC"/>
              <w:rPr>
                <w:b/>
                <w:bCs/>
              </w:rPr>
            </w:pPr>
            <w:r w:rsidRPr="00DA1A14">
              <w:rPr>
                <w:b/>
                <w:bCs/>
              </w:rPr>
              <w:t>B5</w:t>
            </w:r>
          </w:p>
        </w:tc>
      </w:tr>
      <w:tr w:rsidR="00DF4FF8" w:rsidRPr="0064354F" w14:paraId="50B45EB9"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07CC9E1"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7E59A795"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07F003B"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3338B013"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0C79E2C"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50BCC96"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454A6814" w14:textId="77777777" w:rsidR="00DF4FF8" w:rsidRPr="005162D3" w:rsidRDefault="00DF4FF8" w:rsidP="00DF4FF8"/>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lastRenderedPageBreak/>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Pr="005162D3" w:rsidRDefault="00123928" w:rsidP="001B4C39">
      <w:pPr>
        <w:rPr>
          <w:lang w:eastAsia="zh-CN"/>
        </w:rPr>
      </w:pPr>
    </w:p>
    <w:sectPr w:rsidR="00123928" w:rsidRPr="005162D3" w:rsidSect="00EF3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4258" w14:textId="77777777" w:rsidR="006E1F43" w:rsidRDefault="006E1F43">
      <w:r>
        <w:separator/>
      </w:r>
    </w:p>
  </w:endnote>
  <w:endnote w:type="continuationSeparator" w:id="0">
    <w:p w14:paraId="033FF000" w14:textId="77777777" w:rsidR="006E1F43" w:rsidRDefault="006E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B94F" w14:textId="77777777" w:rsidR="00CE5BC7" w:rsidRDefault="00CE5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3741611" w:rsidR="00C168B2" w:rsidRDefault="008D18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DB92" w14:textId="77777777" w:rsidR="00CE5BC7" w:rsidRDefault="00CE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898D" w14:textId="77777777" w:rsidR="006E1F43" w:rsidRDefault="006E1F43">
      <w:r>
        <w:separator/>
      </w:r>
    </w:p>
  </w:footnote>
  <w:footnote w:type="continuationSeparator" w:id="0">
    <w:p w14:paraId="4E91B1FF" w14:textId="77777777" w:rsidR="006E1F43" w:rsidRDefault="006E1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3D3D" w14:textId="77777777" w:rsidR="00CE5BC7" w:rsidRDefault="00CE5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6D5E848" w:rsidR="00C168B2" w:rsidRDefault="008D189A">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792632C" w:rsidR="00C168B2" w:rsidRDefault="008D189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23E0" w14:textId="77777777" w:rsidR="00CE5BC7" w:rsidRDefault="00CE5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52215"/>
    <w:rsid w:val="00161D62"/>
    <w:rsid w:val="001652AD"/>
    <w:rsid w:val="00172E32"/>
    <w:rsid w:val="00173F4E"/>
    <w:rsid w:val="0018242A"/>
    <w:rsid w:val="00190B8A"/>
    <w:rsid w:val="001937FB"/>
    <w:rsid w:val="001A4C42"/>
    <w:rsid w:val="001A5437"/>
    <w:rsid w:val="001A7420"/>
    <w:rsid w:val="001B4C39"/>
    <w:rsid w:val="001B6637"/>
    <w:rsid w:val="001C21C3"/>
    <w:rsid w:val="001D02C2"/>
    <w:rsid w:val="001D16B2"/>
    <w:rsid w:val="001D1B57"/>
    <w:rsid w:val="001D2655"/>
    <w:rsid w:val="001D5389"/>
    <w:rsid w:val="001D5739"/>
    <w:rsid w:val="001D6147"/>
    <w:rsid w:val="001D6D32"/>
    <w:rsid w:val="001D7D7E"/>
    <w:rsid w:val="001E3EBC"/>
    <w:rsid w:val="001F0C1D"/>
    <w:rsid w:val="001F1132"/>
    <w:rsid w:val="001F168B"/>
    <w:rsid w:val="001F5BA0"/>
    <w:rsid w:val="0020222A"/>
    <w:rsid w:val="002305BC"/>
    <w:rsid w:val="002347A2"/>
    <w:rsid w:val="002415CD"/>
    <w:rsid w:val="002527C9"/>
    <w:rsid w:val="00266719"/>
    <w:rsid w:val="002675F0"/>
    <w:rsid w:val="00270980"/>
    <w:rsid w:val="00274A0B"/>
    <w:rsid w:val="002A65B1"/>
    <w:rsid w:val="002B585E"/>
    <w:rsid w:val="002B6339"/>
    <w:rsid w:val="002E00EE"/>
    <w:rsid w:val="0030210F"/>
    <w:rsid w:val="003027C7"/>
    <w:rsid w:val="0030455D"/>
    <w:rsid w:val="003172DC"/>
    <w:rsid w:val="00341726"/>
    <w:rsid w:val="0035462D"/>
    <w:rsid w:val="00355D00"/>
    <w:rsid w:val="0035637F"/>
    <w:rsid w:val="00362EC7"/>
    <w:rsid w:val="00372304"/>
    <w:rsid w:val="003754B2"/>
    <w:rsid w:val="003765B8"/>
    <w:rsid w:val="0038019C"/>
    <w:rsid w:val="0038398C"/>
    <w:rsid w:val="003879A9"/>
    <w:rsid w:val="00397669"/>
    <w:rsid w:val="003A3430"/>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2745"/>
    <w:rsid w:val="004B32E6"/>
    <w:rsid w:val="004C57B9"/>
    <w:rsid w:val="004C643C"/>
    <w:rsid w:val="004D3578"/>
    <w:rsid w:val="004D5299"/>
    <w:rsid w:val="004E213A"/>
    <w:rsid w:val="004F0988"/>
    <w:rsid w:val="004F143B"/>
    <w:rsid w:val="004F3340"/>
    <w:rsid w:val="00500A88"/>
    <w:rsid w:val="00516526"/>
    <w:rsid w:val="00517741"/>
    <w:rsid w:val="00524E79"/>
    <w:rsid w:val="0053388B"/>
    <w:rsid w:val="00534775"/>
    <w:rsid w:val="00535773"/>
    <w:rsid w:val="005365C6"/>
    <w:rsid w:val="005412DA"/>
    <w:rsid w:val="00543E6C"/>
    <w:rsid w:val="00565087"/>
    <w:rsid w:val="00574DF6"/>
    <w:rsid w:val="00581AE6"/>
    <w:rsid w:val="00584F49"/>
    <w:rsid w:val="00587958"/>
    <w:rsid w:val="00597B11"/>
    <w:rsid w:val="005A0983"/>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1F43"/>
    <w:rsid w:val="006E2C96"/>
    <w:rsid w:val="006E3A79"/>
    <w:rsid w:val="006E5C86"/>
    <w:rsid w:val="006F06ED"/>
    <w:rsid w:val="006F728E"/>
    <w:rsid w:val="00701116"/>
    <w:rsid w:val="00702E92"/>
    <w:rsid w:val="00706EE1"/>
    <w:rsid w:val="00712113"/>
    <w:rsid w:val="00713C44"/>
    <w:rsid w:val="0071499D"/>
    <w:rsid w:val="007155A4"/>
    <w:rsid w:val="007315C9"/>
    <w:rsid w:val="00733857"/>
    <w:rsid w:val="0073407C"/>
    <w:rsid w:val="00734A5B"/>
    <w:rsid w:val="0074026F"/>
    <w:rsid w:val="007423BC"/>
    <w:rsid w:val="007429F6"/>
    <w:rsid w:val="00744E76"/>
    <w:rsid w:val="0075181E"/>
    <w:rsid w:val="0076069A"/>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436DC"/>
    <w:rsid w:val="008474D5"/>
    <w:rsid w:val="00852C4C"/>
    <w:rsid w:val="00861161"/>
    <w:rsid w:val="00870FBA"/>
    <w:rsid w:val="00874508"/>
    <w:rsid w:val="008768CA"/>
    <w:rsid w:val="00877BBD"/>
    <w:rsid w:val="008809E4"/>
    <w:rsid w:val="008917C5"/>
    <w:rsid w:val="00896716"/>
    <w:rsid w:val="008A3BC9"/>
    <w:rsid w:val="008B4894"/>
    <w:rsid w:val="008C384C"/>
    <w:rsid w:val="008C3AC0"/>
    <w:rsid w:val="008D189A"/>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66776"/>
    <w:rsid w:val="00974627"/>
    <w:rsid w:val="00990981"/>
    <w:rsid w:val="00990FC2"/>
    <w:rsid w:val="00992AE7"/>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4E7A"/>
    <w:rsid w:val="00BA0A96"/>
    <w:rsid w:val="00BA19ED"/>
    <w:rsid w:val="00BA2CCA"/>
    <w:rsid w:val="00BA4B8D"/>
    <w:rsid w:val="00BB7183"/>
    <w:rsid w:val="00BC02FE"/>
    <w:rsid w:val="00BC0F7D"/>
    <w:rsid w:val="00BD0521"/>
    <w:rsid w:val="00BD0DA2"/>
    <w:rsid w:val="00BD7469"/>
    <w:rsid w:val="00BD7649"/>
    <w:rsid w:val="00BD7D31"/>
    <w:rsid w:val="00BE3255"/>
    <w:rsid w:val="00BE45BA"/>
    <w:rsid w:val="00BF128E"/>
    <w:rsid w:val="00C03D51"/>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7F00"/>
    <w:rsid w:val="00C93F40"/>
    <w:rsid w:val="00CA3D0C"/>
    <w:rsid w:val="00CA74C5"/>
    <w:rsid w:val="00CB15F9"/>
    <w:rsid w:val="00CE5BC7"/>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4FF8"/>
    <w:rsid w:val="00DF62CD"/>
    <w:rsid w:val="00E01D2F"/>
    <w:rsid w:val="00E14867"/>
    <w:rsid w:val="00E14B45"/>
    <w:rsid w:val="00E16509"/>
    <w:rsid w:val="00E20B53"/>
    <w:rsid w:val="00E36543"/>
    <w:rsid w:val="00E44582"/>
    <w:rsid w:val="00E458A0"/>
    <w:rsid w:val="00E54022"/>
    <w:rsid w:val="00E77645"/>
    <w:rsid w:val="00E77DA0"/>
    <w:rsid w:val="00E90E72"/>
    <w:rsid w:val="00E93C03"/>
    <w:rsid w:val="00E951E9"/>
    <w:rsid w:val="00E9681A"/>
    <w:rsid w:val="00EA15B0"/>
    <w:rsid w:val="00EA5EA7"/>
    <w:rsid w:val="00EC4A25"/>
    <w:rsid w:val="00ED15EE"/>
    <w:rsid w:val="00ED3E6E"/>
    <w:rsid w:val="00ED6DCA"/>
    <w:rsid w:val="00ED76E4"/>
    <w:rsid w:val="00EF3F7C"/>
    <w:rsid w:val="00F025A2"/>
    <w:rsid w:val="00F04712"/>
    <w:rsid w:val="00F11B8B"/>
    <w:rsid w:val="00F13360"/>
    <w:rsid w:val="00F14FD0"/>
    <w:rsid w:val="00F22EC7"/>
    <w:rsid w:val="00F26758"/>
    <w:rsid w:val="00F325C8"/>
    <w:rsid w:val="00F336F9"/>
    <w:rsid w:val="00F3608D"/>
    <w:rsid w:val="00F408EC"/>
    <w:rsid w:val="00F4792E"/>
    <w:rsid w:val="00F54414"/>
    <w:rsid w:val="00F56200"/>
    <w:rsid w:val="00F61DE1"/>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45</Pages>
  <Words>10659</Words>
  <Characters>60759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54</cp:revision>
  <cp:lastPrinted>2019-02-25T14:05:00Z</cp:lastPrinted>
  <dcterms:created xsi:type="dcterms:W3CDTF">2023-09-25T06:52:00Z</dcterms:created>
  <dcterms:modified xsi:type="dcterms:W3CDTF">2025-06-12T12:24:00Z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