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85pt" o:ole="">
            <v:imagedata r:id="rId10" o:title=""/>
          </v:shape>
          <o:OLEObject Type="Embed" ProgID="Word.Picture.8" ShapeID="_x0000_i1025" DrawAspect="Content" ObjectID="_1811585893"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1pt;height:82.7pt" o:ole="">
            <v:imagedata r:id="rId12" o:title=""/>
          </v:shape>
          <o:OLEObject Type="Embed" ProgID="Word.Picture.8" ShapeID="_x0000_i1026" DrawAspect="Content" ObjectID="_1811585894"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맑은 고딕"/>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lastRenderedPageBreak/>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lastRenderedPageBreak/>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pt;height:154.35pt" o:ole="">
            <v:imagedata r:id="rId14" o:title="" croptop="2567f" cropbottom="9168f" cropleft="1389f" cropright="11086f"/>
          </v:shape>
          <o:OLEObject Type="Embed" ProgID="Visio.Drawing.11" ShapeID="_x0000_i1027" DrawAspect="Content" ObjectID="_1811585895"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pPr>
        <w:pStyle w:val="Heading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pPr>
        <w:pStyle w:val="Heading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pPr>
        <w:pStyle w:val="Heading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25pt" o:ole="">
            <v:imagedata r:id="rId16" o:title="" croptop="2567f" cropbottom="9168f" cropleft="1389f" cropright="11086f"/>
          </v:shape>
          <o:OLEObject Type="Embed" ProgID="Visio.Drawing.11" ShapeID="_x0000_i1028" DrawAspect="Content" ObjectID="_1811585896"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pPr>
        <w:pStyle w:val="Heading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pPr>
        <w:pStyle w:val="Heading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pt;height:150.4pt" o:ole="">
            <v:imagedata r:id="rId18" o:title="" croptop="2567f" cropbottom="9168f" cropleft="1389f" cropright="11086f"/>
          </v:shape>
          <o:OLEObject Type="Embed" ProgID="Visio.Drawing.11" ShapeID="_x0000_i1029" DrawAspect="Content" ObjectID="_1811585897"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pPr>
        <w:pStyle w:val="Heading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pPr>
        <w:pStyle w:val="Heading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50060D">
      <w:pPr>
        <w:pStyle w:val="Heading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맑은 고딕"/>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맑은 고딕"/>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맑은 고딕"/>
              </w:rPr>
            </w:pPr>
            <w:r>
              <w:rPr>
                <w:rFonts w:eastAsia="맑은 고딕"/>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맑은 고딕"/>
              </w:rPr>
            </w:pPr>
            <w:r>
              <w:rPr>
                <w:rFonts w:eastAsia="맑은 고딕"/>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맑은 고딕"/>
              </w:rPr>
            </w:pPr>
            <w:r w:rsidRPr="00DF1E06">
              <w:rPr>
                <w:rFonts w:eastAsia="맑은 고딕"/>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맑은 고딕"/>
              </w:rPr>
            </w:pPr>
            <w:r>
              <w:rPr>
                <w:rFonts w:eastAsia="맑은 고딕"/>
              </w:rPr>
              <w:t>1</w:t>
            </w:r>
            <w:r w:rsidRPr="00DF1E06">
              <w:rPr>
                <w:rFonts w:eastAsia="맑은 고딕"/>
              </w:rPr>
              <w:t>..</w:t>
            </w:r>
            <w:r>
              <w:rPr>
                <w:rFonts w:eastAsia="맑은 고딕"/>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35pt;height:146.85pt" o:ole="">
            <v:imagedata r:id="rId20" o:title="" croptop="2567f" cropbottom="9168f" cropleft="1389f" cropright="11086f"/>
          </v:shape>
          <o:OLEObject Type="Embed" ProgID="Visio.Drawing.11" ShapeID="_x0000_i1030" DrawAspect="Content" ObjectID="_1811585898"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pPr>
        <w:pStyle w:val="Heading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pPr>
        <w:pStyle w:val="Heading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0"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05pt;height:144.35pt" o:ole="">
            <v:imagedata r:id="rId22" o:title="" croptop="2567f" cropbottom="9168f" cropleft="1389f" cropright="11086f"/>
          </v:shape>
          <o:OLEObject Type="Embed" ProgID="Visio.Drawing.11" ShapeID="_x0000_i1031" DrawAspect="Content" ObjectID="_1811585899"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pPr>
        <w:pStyle w:val="Heading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pPr>
        <w:pStyle w:val="Heading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19"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05pt;height:144.35pt" o:ole="">
            <v:imagedata r:id="rId24" o:title="" croptop="2567f" cropbottom="9168f" cropleft="1389f" cropright="11086f"/>
          </v:shape>
          <o:OLEObject Type="Embed" ProgID="Visio.Drawing.11" ShapeID="_x0000_i1032" DrawAspect="Content" ObjectID="_1811585900"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pPr>
        <w:pStyle w:val="Heading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pPr>
        <w:pStyle w:val="Heading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pt;height:154.35pt" o:ole="">
            <v:imagedata r:id="rId26" o:title="" croptop="2567f" cropbottom="9168f" cropleft="1389f" cropright="11086f"/>
          </v:shape>
          <o:OLEObject Type="Embed" ProgID="Visio.Drawing.11" ShapeID="_x0000_i1033" DrawAspect="Content" ObjectID="_1811585901"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pPr>
        <w:pStyle w:val="Heading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pPr>
        <w:pStyle w:val="Heading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pt;height:154.35pt" o:ole="">
            <v:imagedata r:id="rId28" o:title="" croptop="2567f" cropbottom="9168f" cropleft="1389f" cropright="11086f"/>
          </v:shape>
          <o:OLEObject Type="Embed" ProgID="Visio.Drawing.11" ShapeID="_x0000_i1034" DrawAspect="Content" ObjectID="_1811585902"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pPr>
        <w:pStyle w:val="Heading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pPr>
        <w:pStyle w:val="Heading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2"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25pt" o:ole="">
            <v:imagedata r:id="rId30" o:title="" croptop="2567f" cropbottom="25220f" cropleft="1389f" cropright="23416f"/>
          </v:shape>
          <o:OLEObject Type="Embed" ProgID="Visio.Drawing.11" ShapeID="_x0000_i1035" DrawAspect="Content" ObjectID="_1811585903"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Heading5"/>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8"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Heading4"/>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Heading3"/>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Heading4"/>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4pt;height:243.45pt" o:ole="">
            <v:imagedata r:id="rId34" o:title=""/>
          </v:shape>
          <o:OLEObject Type="Embed" ProgID="Visio.Drawing.15" ShapeID="_x0000_i1036" DrawAspect="Content" ObjectID="_1811585904"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Heading4"/>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Heading5"/>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pPr>
        <w:pStyle w:val="Heading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Heading5"/>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pPr>
        <w:pStyle w:val="Heading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Heading5"/>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0955C4">
      <w:pPr>
        <w:pStyle w:val="Heading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Heading5"/>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0955C4">
      <w:pPr>
        <w:pStyle w:val="Heading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Heading4"/>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Heading5"/>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0955C4">
      <w:pPr>
        <w:pStyle w:val="Heading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Heading5"/>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0955C4">
      <w:pPr>
        <w:pStyle w:val="Heading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Heading3"/>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Heading4"/>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Heading5"/>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Heading5"/>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Heading5"/>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Heading5"/>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Heading5"/>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Heading5"/>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Heading5"/>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w:t>
            </w:r>
            <w:r w:rsidR="00744415">
              <w:rPr>
                <w:rFonts w:eastAsia="맑은 고딕"/>
              </w:rPr>
              <w:t>provided configuration</w:t>
            </w:r>
            <w:r>
              <w:rPr>
                <w:rFonts w:eastAsia="맑은 고딕"/>
              </w:rPr>
              <w:t xml:space="preserve"> parameters apply</w:t>
            </w:r>
            <w:r w:rsidR="00744415">
              <w:rPr>
                <w:rFonts w:eastAsia="맑은 고딕"/>
              </w:rPr>
              <w:t xml:space="preserve"> to the N6 interface</w:t>
            </w:r>
            <w:r>
              <w:rPr>
                <w:rFonts w:eastAsia="맑은 고딕"/>
              </w:rPr>
              <w:t>.</w:t>
            </w:r>
          </w:p>
          <w:p w14:paraId="566D52C4" w14:textId="77777777" w:rsidR="00744415" w:rsidRDefault="00744415" w:rsidP="00744415">
            <w:pPr>
              <w:pStyle w:val="TAL"/>
              <w:rPr>
                <w:rFonts w:eastAsia="맑은 고딕"/>
              </w:rPr>
            </w:pPr>
          </w:p>
          <w:p w14:paraId="3B0D097D" w14:textId="378D21CF" w:rsidR="00744415" w:rsidRDefault="00744415" w:rsidP="00744415">
            <w:pPr>
              <w:pStyle w:val="TAL"/>
            </w:pPr>
            <w:r>
              <w:t xml:space="preserve">The presence of this attribute with the value </w:t>
            </w:r>
            <w:r w:rsidRPr="00C8321B">
              <w:rPr>
                <w:rFonts w:eastAsia="맑은 고딕"/>
              </w:rPr>
              <w:t>"</w:t>
            </w:r>
            <w:r>
              <w:t>false</w:t>
            </w:r>
            <w:r w:rsidRPr="00C8321B">
              <w:rPr>
                <w:rFonts w:eastAsia="맑은 고딕"/>
              </w:rPr>
              <w:t>"</w:t>
            </w:r>
            <w:r>
              <w:t xml:space="preserve"> shall be prohibited.</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맑은 고딕"/>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맑은 고딕"/>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Heading5"/>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Heading5"/>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Heading5"/>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Heading5"/>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Heading5"/>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맑은 고딕"/>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맑은 고딕"/>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맑은 고딕"/>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Heading5"/>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Heading4"/>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Heading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Heading3"/>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Heading4"/>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pt;height:154.35pt" o:ole="">
            <v:imagedata r:id="rId36" o:title="" croptop="2567f" cropbottom="9168f" cropleft="1389f" cropright="11086f"/>
          </v:shape>
          <o:OLEObject Type="Embed" ProgID="Visio.Drawing.11" ShapeID="_x0000_i1037" DrawAspect="Content" ObjectID="_1811585905"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Heading4"/>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Heading5"/>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pPr>
        <w:pStyle w:val="Heading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Heading5"/>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pPr>
        <w:pStyle w:val="Heading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Heading4"/>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맑은 고딕"/>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Heading5"/>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Heading5"/>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Heading4"/>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Heading3"/>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Heading4"/>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pt;height:279.8pt" o:ole="">
            <v:imagedata r:id="rId38" o:title=""/>
          </v:shape>
          <o:OLEObject Type="Embed" ProgID="Visio.Drawing.15" ShapeID="_x0000_i1038" DrawAspect="Content" ObjectID="_1811585906"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Heading4"/>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Heading5"/>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D74FD5">
      <w:pPr>
        <w:pStyle w:val="Heading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Heading5"/>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D74FD5">
      <w:pPr>
        <w:pStyle w:val="Heading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2" w:name="_Toc152158830"/>
      <w:bookmarkStart w:id="8783" w:name="_Toc168570993"/>
      <w:bookmarkStart w:id="8784" w:name="_Toc169773034"/>
      <w:r w:rsidRPr="008B1C02">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Heading5"/>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D74FD5">
      <w:pPr>
        <w:pStyle w:val="Heading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Heading4"/>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Heading5"/>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CC45C4">
      <w:pPr>
        <w:pStyle w:val="Heading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Heading4"/>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Heading5"/>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Heading5"/>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Heading5"/>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Heading4"/>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Heading3"/>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Heading4"/>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pt;height:154.35pt" o:ole="">
            <v:imagedata r:id="rId40" o:title="" croptop="2567f" cropbottom="9168f" cropleft="1389f" cropright="11086f"/>
          </v:shape>
          <o:OLEObject Type="Embed" ProgID="Visio.Drawing.11" ShapeID="_x0000_i1039" DrawAspect="Content" ObjectID="_1811585907"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Heading4"/>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Heading5"/>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AA5070">
      <w:pPr>
        <w:pStyle w:val="Heading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Heading5"/>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AA5070">
      <w:pPr>
        <w:pStyle w:val="Heading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Heading4"/>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Heading5"/>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Heading4"/>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Heading5"/>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Heading5"/>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Heading3"/>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Heading4"/>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Heading3"/>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Heading4"/>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pt;height:178.2pt" o:ole="">
            <v:imagedata r:id="rId42" o:title=""/>
          </v:shape>
          <o:OLEObject Type="Embed" ProgID="Visio.Drawing.15" ShapeID="_x0000_i1040" DrawAspect="Content" ObjectID="_1811585908"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Heading5"/>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Heading5"/>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Heading4"/>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Heading5"/>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70B05">
      <w:pPr>
        <w:pStyle w:val="Heading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Heading4"/>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Heading5"/>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Heading5"/>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Heading5"/>
        <w:rPr>
          <w:rFonts w:eastAsia="DengXian"/>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7"/>
      <w:bookmarkEnd w:id="9538"/>
      <w:bookmarkEnd w:id="9539"/>
      <w:r>
        <w:rPr>
          <w:rFonts w:eastAsia="DengXian"/>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Heading4"/>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Heading3"/>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Heading4"/>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05pt" o:ole="">
            <v:imagedata r:id="rId44" o:title=""/>
          </v:shape>
          <o:OLEObject Type="Embed" ProgID="Visio.Drawing.15" ShapeID="_x0000_i1041" DrawAspect="Content" ObjectID="_1811585909"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Heading4"/>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Heading5"/>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CB6352">
      <w:pPr>
        <w:pStyle w:val="Heading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Heading5"/>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CB6352">
      <w:pPr>
        <w:pStyle w:val="Heading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Heading5"/>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CB6352">
      <w:pPr>
        <w:pStyle w:val="Heading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Heading5"/>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CB6352">
      <w:pPr>
        <w:pStyle w:val="Heading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Heading5"/>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486786">
      <w:pPr>
        <w:pStyle w:val="Heading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Heading5"/>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486786">
      <w:pPr>
        <w:pStyle w:val="Heading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Heading4"/>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Heading5"/>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B41DCA">
      <w:pPr>
        <w:pStyle w:val="Heading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Heading4"/>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Heading5"/>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Heading5"/>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1"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Heading4"/>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Heading3"/>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Heading4"/>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05pt;height:156.1pt" o:ole="">
            <v:imagedata r:id="rId46" o:title=""/>
          </v:shape>
          <o:OLEObject Type="Embed" ProgID="Visio.Drawing.15" ShapeID="_x0000_i1042" DrawAspect="Content" ObjectID="_1811585910"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Heading4"/>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Heading5"/>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82887">
      <w:pPr>
        <w:pStyle w:val="Heading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lastRenderedPageBreak/>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Heading5"/>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82887">
      <w:pPr>
        <w:pStyle w:val="Heading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Heading4"/>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pt" o:ole="">
            <v:imagedata r:id="rId48" o:title="" cropbottom="7081f" cropright="4734f"/>
          </v:shape>
          <o:OLEObject Type="Embed" ProgID="Visio.Drawing.15" ShapeID="_x0000_i1043" DrawAspect="Content" ObjectID="_1811585911"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Heading5"/>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Heading4"/>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Heading5"/>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Heading5"/>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7"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Heading4"/>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Heading3"/>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Heading4"/>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15pt;height:209.6pt" o:ole="">
            <v:imagedata r:id="rId50" o:title=""/>
          </v:shape>
          <o:OLEObject Type="Embed" ProgID="Visio.Drawing.15" ShapeID="_x0000_i1044" DrawAspect="Content" ObjectID="_1811585912"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Heading5"/>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C1368E">
      <w:pPr>
        <w:pStyle w:val="Heading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C1368E">
      <w:pPr>
        <w:pStyle w:val="Heading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C1368E">
      <w:pPr>
        <w:pStyle w:val="Heading7"/>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Heading5"/>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C1368E">
      <w:pPr>
        <w:pStyle w:val="Heading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Heading4"/>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Heading5"/>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B64E9C">
      <w:pPr>
        <w:pStyle w:val="Heading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Heading3"/>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Heading4"/>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Heading5"/>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Heading5"/>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Heading4"/>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Heading3"/>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Heading4"/>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15pt;height:240.95pt" o:ole="">
            <v:imagedata r:id="rId52" o:title=""/>
          </v:shape>
          <o:OLEObject Type="Embed" ProgID="Visio.Drawing.15" ShapeID="_x0000_i1045" DrawAspect="Content" ObjectID="_1811585913"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Heading5"/>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B701D1">
      <w:pPr>
        <w:pStyle w:val="Heading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Heading4"/>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Heading5"/>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B701D1">
      <w:pPr>
        <w:pStyle w:val="Heading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Heading4"/>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6"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Heading3"/>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Heading4"/>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Heading3"/>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Heading4"/>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4.3pt;height:286.95pt" o:ole="">
            <v:imagedata r:id="rId54" o:title=""/>
          </v:shape>
          <o:OLEObject Type="Embed" ProgID="Visio.Drawing.15" ShapeID="_x0000_i1046" DrawAspect="Content" ObjectID="_1811585914"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Heading5"/>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BF099E">
      <w:pPr>
        <w:pStyle w:val="Heading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Heading5"/>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EC71C4">
      <w:pPr>
        <w:pStyle w:val="Heading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BF099E">
      <w:pPr>
        <w:pStyle w:val="Heading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Heading5"/>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BF099E">
      <w:pPr>
        <w:pStyle w:val="Heading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Heading5"/>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BF099E">
      <w:pPr>
        <w:pStyle w:val="Heading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Heading4"/>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59"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Heading3"/>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Heading4"/>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Heading3"/>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Heading4"/>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5pt;height:166.8pt" o:ole="">
            <v:imagedata r:id="rId56" o:title=""/>
          </v:shape>
          <o:OLEObject Type="Embed" ProgID="Word.Document.8" ShapeID="_x0000_i1047" DrawAspect="Content" ObjectID="_1811585915"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Heading5"/>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A33A5C">
      <w:pPr>
        <w:pStyle w:val="Heading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Heading5"/>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A33A5C">
      <w:pPr>
        <w:pStyle w:val="Heading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Heading4"/>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8pt;height:170.4pt" o:ole="">
            <v:imagedata r:id="rId58" o:title=""/>
          </v:shape>
          <o:OLEObject Type="Embed" ProgID="Visio.Drawing.15" ShapeID="_x0000_i1048" DrawAspect="Content" ObjectID="_1811585916"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Heading5"/>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Heading4"/>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Heading4"/>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Heading5"/>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Heading5"/>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Heading4"/>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Heading3"/>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Heading4"/>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05pt" o:ole="">
            <v:imagedata r:id="rId60" o:title=""/>
          </v:shape>
          <o:OLEObject Type="Embed" ProgID="Visio.Drawing.15" ShapeID="_x0000_i1049" DrawAspect="Content" ObjectID="_1811585917"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Heading5"/>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D656FB">
      <w:pPr>
        <w:pStyle w:val="Heading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Heading5"/>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D656FB">
      <w:pPr>
        <w:pStyle w:val="Heading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Heading4"/>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Heading5"/>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Heading5"/>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7"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8" w:name="MCCQCTEMPBM_00000244"/>
            <w:bookmarkEnd w:id="11937"/>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Heading4"/>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Heading3"/>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Heading4"/>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pt;height:243.1pt" o:ole="">
            <v:imagedata r:id="rId62" o:title=""/>
          </v:shape>
          <o:OLEObject Type="Embed" ProgID="Visio.Drawing.11" ShapeID="_x0000_i1050" DrawAspect="Content" ObjectID="_1811585918"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Heading5"/>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B22E6F">
      <w:pPr>
        <w:pStyle w:val="Heading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Heading5"/>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B22E6F">
      <w:pPr>
        <w:pStyle w:val="Heading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lastRenderedPageBreak/>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lastRenderedPageBreak/>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Heading5"/>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B22E6F">
      <w:pPr>
        <w:pStyle w:val="Heading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Heading5"/>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B22E6F">
      <w:pPr>
        <w:pStyle w:val="Heading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Heading4"/>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Heading5"/>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B22E6F">
      <w:pPr>
        <w:pStyle w:val="Heading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Heading3"/>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Heading4"/>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Heading5"/>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Heading5"/>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Heading3"/>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Heading4"/>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Heading3"/>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Heading4"/>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05pt;height:149.7pt" o:ole="">
            <v:imagedata r:id="rId64" o:title=""/>
          </v:shape>
          <o:OLEObject Type="Embed" ProgID="Visio.Drawing.15" ShapeID="_x0000_i1051" DrawAspect="Content" ObjectID="_1811585919"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Heading5"/>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C81D33">
      <w:pPr>
        <w:pStyle w:val="Heading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Heading5"/>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C81D33">
      <w:pPr>
        <w:pStyle w:val="Heading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Heading4"/>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Heading5"/>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C81D33">
      <w:pPr>
        <w:pStyle w:val="Heading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Heading3"/>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Heading4"/>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Heading5"/>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Heading5"/>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Heading3"/>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Heading3"/>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Heading4"/>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Heading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Heading3"/>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Heading4"/>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5pt;height:169.65pt" o:ole="">
            <v:imagedata r:id="rId66" o:title=""/>
          </v:shape>
          <o:OLEObject Type="Embed" ProgID="Word.Document.8" ShapeID="_x0000_i1052" DrawAspect="Content" ObjectID="_1811585920"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Heading5"/>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D74FD5">
      <w:pPr>
        <w:pStyle w:val="Heading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Heading5"/>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D74FD5">
      <w:pPr>
        <w:pStyle w:val="Heading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Heading4"/>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Heading5"/>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Heading4"/>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Heading5"/>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Heading5"/>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6" w:name="_Toc168571537"/>
      <w:bookmarkStart w:id="12877" w:name="_Toc169773597"/>
      <w:r w:rsidRPr="001C0C6F">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Heading5"/>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Heading5"/>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Heading5"/>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Heading4"/>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Heading4"/>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9pt;height:155.05pt" o:ole="">
            <v:imagedata r:id="rId68" o:title="" croptop="2567f" cropbottom="9168f" cropleft="1389f" cropright="11086f"/>
          </v:shape>
          <o:OLEObject Type="Embed" ProgID="Visio.Drawing.11" ShapeID="_x0000_i1053" DrawAspect="Content" ObjectID="_1811585921"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Heading5"/>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Heading5"/>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193A10">
      <w:pPr>
        <w:pStyle w:val="Heading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193A10">
      <w:pPr>
        <w:pStyle w:val="Heading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Heading5"/>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193A10">
      <w:pPr>
        <w:pStyle w:val="Heading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193A10">
      <w:pPr>
        <w:pStyle w:val="Heading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Heading4"/>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Heading5"/>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193A10">
      <w:pPr>
        <w:pStyle w:val="Heading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Heading3"/>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Heading4"/>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Heading5"/>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Heading4"/>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Heading5"/>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Heading4"/>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Heading3"/>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Heading4"/>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5pt;height:223.5pt" o:ole="">
            <v:imagedata r:id="rId70" o:title=""/>
          </v:shape>
          <o:OLEObject Type="Embed" ProgID="Word.Document.8" ShapeID="_x0000_i1054" DrawAspect="Content" ObjectID="_1811585922"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Heading5"/>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A46716">
      <w:pPr>
        <w:pStyle w:val="Heading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A46716">
      <w:pPr>
        <w:pStyle w:val="Heading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Heading5"/>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A46716">
      <w:pPr>
        <w:pStyle w:val="Heading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A46716">
      <w:pPr>
        <w:pStyle w:val="Heading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A46716">
      <w:pPr>
        <w:pStyle w:val="Heading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Heading4"/>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Heading5"/>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A46716">
      <w:pPr>
        <w:pStyle w:val="Heading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Heading4"/>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Heading4"/>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Heading5"/>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Heading5"/>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Heading4"/>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Heading3"/>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Heading4"/>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55pt;height:223.5pt" o:ole="">
            <v:imagedata r:id="rId72" o:title=""/>
          </v:shape>
          <o:OLEObject Type="Embed" ProgID="Word.Document.8" ShapeID="_x0000_i1055" DrawAspect="Content" ObjectID="_1811585923"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Heading5"/>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A10F57">
      <w:pPr>
        <w:pStyle w:val="Heading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Heading5"/>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A10F57">
      <w:pPr>
        <w:pStyle w:val="Heading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Heading4"/>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Heading5"/>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Heading5"/>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Heading5"/>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Heading4"/>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Heading3"/>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Heading4"/>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0.85pt;height:156.1pt" o:ole="">
            <v:imagedata r:id="rId74" o:title=""/>
          </v:shape>
          <o:OLEObject Type="Embed" ProgID="Word.Document.8" ShapeID="_x0000_i1056" DrawAspect="Content" ObjectID="_1811585924"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Heading5"/>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14700B">
      <w:pPr>
        <w:pStyle w:val="Heading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Heading5"/>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14700B">
      <w:pPr>
        <w:pStyle w:val="Heading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Heading4"/>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Heading5"/>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Heading5"/>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Heading4"/>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Heading3"/>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Heading4"/>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55pt;height:156.1pt" o:ole="">
            <v:imagedata r:id="rId76" o:title=""/>
          </v:shape>
          <o:OLEObject Type="Embed" ProgID="Word.Document.8" ShapeID="_x0000_i1057" DrawAspect="Content" ObjectID="_1811585925"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Heading5"/>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F620E0">
      <w:pPr>
        <w:pStyle w:val="Heading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Heading5"/>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F620E0">
      <w:pPr>
        <w:pStyle w:val="Heading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Heading4"/>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Heading5"/>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Heading5"/>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Heading4"/>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Heading3"/>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Heading4"/>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25pt" o:ole="">
            <v:imagedata r:id="rId78" o:title=""/>
          </v:shape>
          <o:OLEObject Type="Embed" ProgID="Word.Document.8" ShapeID="_x0000_i1058" DrawAspect="Content" ObjectID="_1811585926"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Heading5"/>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Heading4"/>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Heading5"/>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Heading5"/>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Heading4"/>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Heading3"/>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Heading4"/>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1pt;height:223.5pt" o:ole="">
            <v:imagedata r:id="rId80" o:title=""/>
          </v:shape>
          <o:OLEObject Type="Embed" ProgID="Word.Document.8" ShapeID="_x0000_i1059" DrawAspect="Content" ObjectID="_1811585927"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Heading5"/>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EC71C4">
      <w:pPr>
        <w:pStyle w:val="Heading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EC71C4">
      <w:pPr>
        <w:pStyle w:val="Heading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Heading5"/>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EC71C4">
      <w:pPr>
        <w:pStyle w:val="Heading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EC71C4">
      <w:pPr>
        <w:pStyle w:val="Heading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Heading4"/>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5.9pt" o:ole="">
            <v:imagedata r:id="rId82" o:title="" cropbottom="7081f" cropright="4734f"/>
          </v:shape>
          <o:OLEObject Type="Embed" ProgID="Visio.Drawing.15" ShapeID="_x0000_i1060" DrawAspect="Content" ObjectID="_1811585928"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Heading5"/>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Heading4"/>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Heading4"/>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Heading5"/>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맑은 고딕"/>
              </w:rPr>
              <w:t>ecsAuthMethods</w:t>
            </w:r>
          </w:p>
        </w:tc>
        <w:tc>
          <w:tcPr>
            <w:tcW w:w="1701" w:type="dxa"/>
            <w:gridSpan w:val="2"/>
          </w:tcPr>
          <w:p w14:paraId="3B775D71" w14:textId="77777777" w:rsidR="00245EF3" w:rsidRPr="00131CE1" w:rsidRDefault="00245EF3" w:rsidP="00744415">
            <w:pPr>
              <w:pStyle w:val="TAL"/>
            </w:pPr>
            <w:r>
              <w:rPr>
                <w:rFonts w:eastAsia="맑은 고딕"/>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맑은 고딕"/>
              </w:rPr>
              <w:t>O</w:t>
            </w:r>
          </w:p>
        </w:tc>
        <w:tc>
          <w:tcPr>
            <w:tcW w:w="1134" w:type="dxa"/>
            <w:gridSpan w:val="2"/>
          </w:tcPr>
          <w:p w14:paraId="1173E7A3" w14:textId="77777777" w:rsidR="00245EF3" w:rsidRPr="00131CE1" w:rsidRDefault="00245EF3" w:rsidP="00744415">
            <w:pPr>
              <w:pStyle w:val="TAL"/>
              <w:jc w:val="center"/>
            </w:pPr>
            <w:r>
              <w:rPr>
                <w:rFonts w:eastAsia="맑은 고딕"/>
              </w:rPr>
              <w:t>1</w:t>
            </w:r>
            <w:r w:rsidRPr="00DF1E06">
              <w:rPr>
                <w:rFonts w:eastAsia="맑은 고딕"/>
              </w:rPr>
              <w:t>..</w:t>
            </w:r>
            <w:r>
              <w:rPr>
                <w:rFonts w:eastAsia="맑은 고딕"/>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맑은 고딕"/>
              </w:rPr>
            </w:pPr>
            <w:r>
              <w:rPr>
                <w:rFonts w:eastAsia="맑은 고딕"/>
              </w:rPr>
              <w:t>ecsAuthMethods</w:t>
            </w:r>
          </w:p>
        </w:tc>
        <w:tc>
          <w:tcPr>
            <w:tcW w:w="1701" w:type="dxa"/>
            <w:gridSpan w:val="2"/>
          </w:tcPr>
          <w:p w14:paraId="6D393A00" w14:textId="77777777" w:rsidR="00245EF3" w:rsidRPr="00131CE1" w:rsidRDefault="00245EF3" w:rsidP="00744415">
            <w:pPr>
              <w:pStyle w:val="TAL"/>
              <w:rPr>
                <w:rFonts w:eastAsia="맑은 고딕"/>
              </w:rPr>
            </w:pPr>
            <w:r>
              <w:rPr>
                <w:rFonts w:eastAsia="맑은 고딕"/>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맑은 고딕"/>
              </w:rPr>
              <w:t>O</w:t>
            </w:r>
          </w:p>
        </w:tc>
        <w:tc>
          <w:tcPr>
            <w:tcW w:w="1134" w:type="dxa"/>
            <w:gridSpan w:val="2"/>
          </w:tcPr>
          <w:p w14:paraId="23159782" w14:textId="77777777" w:rsidR="00245EF3" w:rsidRPr="00131CE1" w:rsidRDefault="00245EF3" w:rsidP="00744415">
            <w:pPr>
              <w:pStyle w:val="TAL"/>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Heading5"/>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Heading4"/>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Heading3"/>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Heading4"/>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6.1pt" o:ole="">
            <v:imagedata r:id="rId84" o:title=""/>
          </v:shape>
          <o:OLEObject Type="Embed" ProgID="Word.Document.8" ShapeID="_x0000_i1061" DrawAspect="Content" ObjectID="_1811585929"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Heading5"/>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C07F5F">
      <w:pPr>
        <w:pStyle w:val="Heading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Heading5"/>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C07F5F">
      <w:pPr>
        <w:pStyle w:val="Heading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Heading4"/>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Heading5"/>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Heading5"/>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Heading4"/>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Heading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988DB" w14:textId="77777777" w:rsidR="00110F76" w:rsidRDefault="00110F76">
      <w:r>
        <w:separator/>
      </w:r>
    </w:p>
  </w:endnote>
  <w:endnote w:type="continuationSeparator" w:id="0">
    <w:p w14:paraId="5808E285" w14:textId="77777777" w:rsidR="00110F76" w:rsidRDefault="00110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760DC" w14:textId="77777777" w:rsidR="005477C0" w:rsidRDefault="005477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7F931F72" w:rsidR="00CE063C" w:rsidRDefault="005477C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1CED9" w14:textId="77777777" w:rsidR="005477C0" w:rsidRDefault="005477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EBD8B" w14:textId="77777777" w:rsidR="00110F76" w:rsidRDefault="00110F76">
      <w:r>
        <w:separator/>
      </w:r>
    </w:p>
  </w:footnote>
  <w:footnote w:type="continuationSeparator" w:id="0">
    <w:p w14:paraId="4CF74BD5" w14:textId="77777777" w:rsidR="00110F76" w:rsidRDefault="00110F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92C4B" w14:textId="77777777" w:rsidR="005477C0" w:rsidRDefault="005477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3218E252" w:rsidR="00CE063C" w:rsidRDefault="005477C0"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V18.10.0 (2025-06)</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7DBCFF1C" w:rsidR="00CE063C" w:rsidRDefault="005477C0"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57ED3" w14:textId="77777777" w:rsidR="005477C0" w:rsidRDefault="005477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48946253">
    <w:abstractNumId w:val="4"/>
  </w:num>
  <w:num w:numId="2" w16cid:durableId="689063928">
    <w:abstractNumId w:val="3"/>
  </w:num>
  <w:num w:numId="3" w16cid:durableId="36901276">
    <w:abstractNumId w:val="2"/>
  </w:num>
  <w:num w:numId="4" w16cid:durableId="963849768">
    <w:abstractNumId w:val="1"/>
  </w:num>
  <w:num w:numId="5" w16cid:durableId="599333244">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4C741-73F3-4F3B-9F00-A30AA51AB0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598</Pages>
  <Words>196753</Words>
  <Characters>1121494</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1315616</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4</cp:revision>
  <cp:lastPrinted>2014-03-14T12:41:00Z</cp:lastPrinted>
  <dcterms:created xsi:type="dcterms:W3CDTF">2025-05-30T12:32:00Z</dcterms:created>
  <dcterms:modified xsi:type="dcterms:W3CDTF">2025-06-16T11:13:00Z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