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386F39E7"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745779">
              <w:t>18.5.0</w:t>
            </w:r>
            <w:bookmarkEnd w:id="3"/>
            <w:r w:rsidRPr="00826514">
              <w:t xml:space="preserve"> </w:t>
            </w:r>
            <w:r w:rsidRPr="00826514">
              <w:rPr>
                <w:sz w:val="32"/>
              </w:rPr>
              <w:t>(</w:t>
            </w:r>
            <w:bookmarkStart w:id="4" w:name="issueDate"/>
            <w:r w:rsidR="00745779">
              <w:rPr>
                <w:sz w:val="32"/>
              </w:rPr>
              <w:t>2025-06</w:t>
            </w:r>
            <w:bookmarkEnd w:id="4"/>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6758B4" w:rsidRDefault="00630443" w:rsidP="00630443">
            <w:pPr>
              <w:pStyle w:val="ZT"/>
              <w:framePr w:wrap="auto" w:hAnchor="text" w:yAlign="inline"/>
              <w:rPr>
                <w:rStyle w:val="ZGSM"/>
              </w:rPr>
            </w:pPr>
            <w:r w:rsidRPr="006758B4">
              <w:rPr>
                <w:rStyle w:val="ZGSM"/>
              </w:rPr>
              <w:t xml:space="preserve">(Release </w:t>
            </w:r>
            <w:bookmarkStart w:id="7" w:name="specRelease"/>
            <w:r w:rsidRPr="006758B4">
              <w:rPr>
                <w:rStyle w:val="ZGSM"/>
              </w:rPr>
              <w:t>1</w:t>
            </w:r>
            <w:bookmarkEnd w:id="7"/>
            <w:r w:rsidR="0021452D" w:rsidRPr="006758B4">
              <w:rPr>
                <w:rStyle w:val="ZGSM"/>
              </w:rPr>
              <w:t>8</w:t>
            </w:r>
            <w:r w:rsidRPr="006758B4">
              <w:rPr>
                <w:rStyle w:val="ZGSM"/>
              </w:rPr>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13E747D6" w:rsidR="00E16509" w:rsidRPr="00826514" w:rsidRDefault="00E16509" w:rsidP="00133525">
            <w:pPr>
              <w:pStyle w:val="FP"/>
              <w:jc w:val="center"/>
              <w:rPr>
                <w:noProof/>
                <w:sz w:val="18"/>
              </w:rPr>
            </w:pPr>
            <w:r w:rsidRPr="00826514">
              <w:rPr>
                <w:noProof/>
                <w:sz w:val="18"/>
              </w:rPr>
              <w:t xml:space="preserve">© </w:t>
            </w:r>
            <w:r w:rsidR="00DF14FD" w:rsidRPr="00826514">
              <w:rPr>
                <w:noProof/>
                <w:sz w:val="18"/>
              </w:rPr>
              <w:t>202</w:t>
            </w:r>
            <w:r w:rsidR="00DF14FD">
              <w:rPr>
                <w:rFonts w:hint="eastAsia"/>
                <w:noProof/>
                <w:sz w:val="18"/>
                <w:lang w:eastAsia="ko-KR"/>
              </w:rPr>
              <w:t>5</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7164BF9B" w14:textId="62C5FC27" w:rsidR="00D60EEC"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D60EEC">
        <w:rPr>
          <w:noProof/>
        </w:rPr>
        <w:t>Foreword</w:t>
      </w:r>
      <w:r w:rsidR="00D60EEC">
        <w:rPr>
          <w:noProof/>
        </w:rPr>
        <w:tab/>
      </w:r>
      <w:r w:rsidR="00D60EEC">
        <w:rPr>
          <w:noProof/>
        </w:rPr>
        <w:fldChar w:fldCharType="begin" w:fldLock="1"/>
      </w:r>
      <w:r w:rsidR="00D60EEC">
        <w:rPr>
          <w:noProof/>
        </w:rPr>
        <w:instrText xml:space="preserve"> PAGEREF _Toc193393273 \h </w:instrText>
      </w:r>
      <w:r w:rsidR="00D60EEC">
        <w:rPr>
          <w:noProof/>
        </w:rPr>
      </w:r>
      <w:r w:rsidR="00D60EEC">
        <w:rPr>
          <w:noProof/>
        </w:rPr>
        <w:fldChar w:fldCharType="separate"/>
      </w:r>
      <w:r w:rsidR="00D60EEC">
        <w:rPr>
          <w:noProof/>
        </w:rPr>
        <w:t>7</w:t>
      </w:r>
      <w:r w:rsidR="00D60EEC">
        <w:rPr>
          <w:noProof/>
        </w:rPr>
        <w:fldChar w:fldCharType="end"/>
      </w:r>
    </w:p>
    <w:p w14:paraId="41179425" w14:textId="107B0A26" w:rsidR="00D60EEC" w:rsidRDefault="00D60EE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8</w:t>
      </w:r>
      <w:r>
        <w:rPr>
          <w:noProof/>
        </w:rPr>
        <w:fldChar w:fldCharType="end"/>
      </w:r>
    </w:p>
    <w:p w14:paraId="409B2C94" w14:textId="68BB03AF" w:rsidR="00D60EEC" w:rsidRDefault="00D60EE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8</w:t>
      </w:r>
      <w:r>
        <w:rPr>
          <w:noProof/>
        </w:rPr>
        <w:fldChar w:fldCharType="end"/>
      </w:r>
    </w:p>
    <w:p w14:paraId="1C09FB24" w14:textId="58DCBB77" w:rsidR="00D60EEC" w:rsidRDefault="00D60EE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9</w:t>
      </w:r>
      <w:r>
        <w:rPr>
          <w:noProof/>
        </w:rPr>
        <w:fldChar w:fldCharType="end"/>
      </w:r>
    </w:p>
    <w:p w14:paraId="45F45198" w14:textId="153A2AC6" w:rsidR="00D60EEC" w:rsidRDefault="00D60EE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9</w:t>
      </w:r>
      <w:r>
        <w:rPr>
          <w:noProof/>
        </w:rPr>
        <w:fldChar w:fldCharType="end"/>
      </w:r>
    </w:p>
    <w:p w14:paraId="48EB12EE" w14:textId="510FB150" w:rsidR="00D60EEC" w:rsidRDefault="00D60EE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10</w:t>
      </w:r>
      <w:r>
        <w:rPr>
          <w:noProof/>
        </w:rPr>
        <w:fldChar w:fldCharType="end"/>
      </w:r>
    </w:p>
    <w:p w14:paraId="7D41FEB6" w14:textId="2FF6038D" w:rsidR="00D60EEC" w:rsidRDefault="00D60EE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10</w:t>
      </w:r>
      <w:r>
        <w:rPr>
          <w:noProof/>
        </w:rPr>
        <w:fldChar w:fldCharType="end"/>
      </w:r>
    </w:p>
    <w:p w14:paraId="67D58C8B" w14:textId="64D586DC" w:rsidR="00D60EEC" w:rsidRDefault="00D60EE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10</w:t>
      </w:r>
      <w:r>
        <w:rPr>
          <w:noProof/>
        </w:rPr>
        <w:fldChar w:fldCharType="end"/>
      </w:r>
    </w:p>
    <w:p w14:paraId="067D973A" w14:textId="241AC035"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5.1</w:t>
      </w:r>
      <w:r>
        <w:rPr>
          <w:rFonts w:asciiTheme="minorHAnsi" w:hAnsiTheme="minorHAnsi" w:cstheme="minorBidi"/>
          <w:noProof/>
          <w:kern w:val="2"/>
          <w:sz w:val="24"/>
          <w:szCs w:val="24"/>
          <w:lang w:eastAsia="en-GB"/>
          <w14:ligatures w14:val="standardContextual"/>
        </w:rPr>
        <w:tab/>
      </w:r>
      <w:r w:rsidRPr="00517714">
        <w:rPr>
          <w:noProof/>
          <w:lang w:val="en-US"/>
        </w:rPr>
        <w:t>SEAL group management client (SGM-C)</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10</w:t>
      </w:r>
      <w:r>
        <w:rPr>
          <w:noProof/>
        </w:rPr>
        <w:fldChar w:fldCharType="end"/>
      </w:r>
    </w:p>
    <w:p w14:paraId="1B1F40AC" w14:textId="6E701A31"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5.2</w:t>
      </w:r>
      <w:r>
        <w:rPr>
          <w:rFonts w:asciiTheme="minorHAnsi" w:hAnsiTheme="minorHAnsi" w:cstheme="minorBidi"/>
          <w:noProof/>
          <w:kern w:val="2"/>
          <w:sz w:val="24"/>
          <w:szCs w:val="24"/>
          <w:lang w:eastAsia="en-GB"/>
          <w14:ligatures w14:val="standardContextual"/>
        </w:rPr>
        <w:tab/>
      </w:r>
      <w:r w:rsidRPr="00517714">
        <w:rPr>
          <w:noProof/>
          <w:lang w:val="en-US"/>
        </w:rPr>
        <w:t>SEAL group management server (SGM-S)</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11</w:t>
      </w:r>
      <w:r>
        <w:rPr>
          <w:noProof/>
        </w:rPr>
        <w:fldChar w:fldCharType="end"/>
      </w:r>
    </w:p>
    <w:p w14:paraId="1900CD98" w14:textId="749E54E4" w:rsidR="00D60EEC" w:rsidRDefault="00D60EE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12</w:t>
      </w:r>
      <w:r>
        <w:rPr>
          <w:noProof/>
        </w:rPr>
        <w:fldChar w:fldCharType="end"/>
      </w:r>
    </w:p>
    <w:p w14:paraId="4EDC0228" w14:textId="21F90EF1" w:rsidR="00D60EEC" w:rsidRDefault="00D60EEC">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12</w:t>
      </w:r>
      <w:r>
        <w:rPr>
          <w:noProof/>
        </w:rPr>
        <w:fldChar w:fldCharType="end"/>
      </w:r>
    </w:p>
    <w:p w14:paraId="694B8C60" w14:textId="1B2FC765" w:rsidR="00D60EEC" w:rsidRDefault="00D60EEC">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12</w:t>
      </w:r>
      <w:r>
        <w:rPr>
          <w:noProof/>
        </w:rPr>
        <w:fldChar w:fldCharType="end"/>
      </w:r>
    </w:p>
    <w:p w14:paraId="12552288" w14:textId="6E3CC8AA" w:rsidR="00D60EEC" w:rsidRDefault="00D60EEC">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12</w:t>
      </w:r>
      <w:r>
        <w:rPr>
          <w:noProof/>
        </w:rPr>
        <w:fldChar w:fldCharType="end"/>
      </w:r>
    </w:p>
    <w:p w14:paraId="671A8535" w14:textId="5733B1DF" w:rsidR="00D60EEC" w:rsidRDefault="00D60EEC">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12</w:t>
      </w:r>
      <w:r>
        <w:rPr>
          <w:noProof/>
        </w:rPr>
        <w:fldChar w:fldCharType="end"/>
      </w:r>
    </w:p>
    <w:p w14:paraId="7F753F3B" w14:textId="5679BF91" w:rsidR="00D60EEC" w:rsidRDefault="00D60EEC">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12</w:t>
      </w:r>
      <w:r>
        <w:rPr>
          <w:noProof/>
        </w:rPr>
        <w:fldChar w:fldCharType="end"/>
      </w:r>
    </w:p>
    <w:p w14:paraId="5007B9BC" w14:textId="11A1B120" w:rsidR="00D60EEC" w:rsidRDefault="00D60EEC">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12</w:t>
      </w:r>
      <w:r>
        <w:rPr>
          <w:noProof/>
        </w:rPr>
        <w:fldChar w:fldCharType="end"/>
      </w:r>
    </w:p>
    <w:p w14:paraId="536D5283" w14:textId="1A0D6A4D" w:rsidR="00D60EEC" w:rsidRDefault="00D60EEC">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517714">
        <w:rPr>
          <w:rFonts w:cs="Arial"/>
          <w:noProof/>
        </w:rPr>
        <w:t>procedure</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13</w:t>
      </w:r>
      <w:r>
        <w:rPr>
          <w:noProof/>
        </w:rPr>
        <w:fldChar w:fldCharType="end"/>
      </w:r>
    </w:p>
    <w:p w14:paraId="2403570A" w14:textId="5C4F2B8B"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6.2.2.1</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HTTP procedure</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13</w:t>
      </w:r>
      <w:r>
        <w:rPr>
          <w:noProof/>
        </w:rPr>
        <w:fldChar w:fldCharType="end"/>
      </w:r>
    </w:p>
    <w:p w14:paraId="2F2EE03E" w14:textId="0BF4102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14</w:t>
      </w:r>
      <w:r>
        <w:rPr>
          <w:noProof/>
        </w:rPr>
        <w:fldChar w:fldCharType="end"/>
      </w:r>
    </w:p>
    <w:p w14:paraId="345D7A8C" w14:textId="0A35DEC2"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6.2.2.3</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HTTP procedure</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14</w:t>
      </w:r>
      <w:r>
        <w:rPr>
          <w:noProof/>
        </w:rPr>
        <w:fldChar w:fldCharType="end"/>
      </w:r>
    </w:p>
    <w:p w14:paraId="01332667" w14:textId="1C96F499"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6.2.2.4</w:t>
      </w:r>
      <w:r>
        <w:rPr>
          <w:rFonts w:asciiTheme="minorHAnsi" w:hAnsiTheme="minorHAnsi" w:cstheme="minorBidi"/>
          <w:noProof/>
          <w:kern w:val="2"/>
          <w:sz w:val="24"/>
          <w:szCs w:val="24"/>
          <w:lang w:eastAsia="en-GB"/>
          <w14:ligatures w14:val="standardContextual"/>
        </w:rPr>
        <w:tab/>
      </w:r>
      <w:r w:rsidRPr="00517714">
        <w:rPr>
          <w:noProof/>
          <w:lang w:val="en-US"/>
        </w:rPr>
        <w:t xml:space="preserve">SGM </w:t>
      </w:r>
      <w:r>
        <w:rPr>
          <w:noProof/>
        </w:rPr>
        <w:t>client CoAP procedure</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14</w:t>
      </w:r>
      <w:r>
        <w:rPr>
          <w:noProof/>
        </w:rPr>
        <w:fldChar w:fldCharType="end"/>
      </w:r>
    </w:p>
    <w:p w14:paraId="2254F338" w14:textId="323D4151" w:rsidR="00D60EEC" w:rsidRDefault="00D60EEC">
      <w:pPr>
        <w:pStyle w:val="TOC4"/>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14</w:t>
      </w:r>
      <w:r>
        <w:rPr>
          <w:noProof/>
        </w:rPr>
        <w:fldChar w:fldCharType="end"/>
      </w:r>
    </w:p>
    <w:p w14:paraId="30036EDB" w14:textId="57AC3E93"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6.2.2.5</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15</w:t>
      </w:r>
      <w:r>
        <w:rPr>
          <w:noProof/>
        </w:rPr>
        <w:fldChar w:fldCharType="end"/>
      </w:r>
    </w:p>
    <w:p w14:paraId="0EC09FCA" w14:textId="3F2894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6.2.2.6</w:t>
      </w:r>
      <w:r>
        <w:rPr>
          <w:rFonts w:asciiTheme="minorHAnsi" w:hAnsiTheme="minorHAnsi" w:cstheme="minorBidi"/>
          <w:noProof/>
          <w:kern w:val="2"/>
          <w:sz w:val="24"/>
          <w:szCs w:val="24"/>
          <w:lang w:eastAsia="en-GB"/>
          <w14:ligatures w14:val="standardContextual"/>
        </w:rPr>
        <w:tab/>
      </w:r>
      <w:r w:rsidRPr="00517714">
        <w:rPr>
          <w:noProof/>
          <w:lang w:val="en-US"/>
        </w:rPr>
        <w:t>Group member SGM client CoAP procedure</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15</w:t>
      </w:r>
      <w:r>
        <w:rPr>
          <w:noProof/>
        </w:rPr>
        <w:fldChar w:fldCharType="end"/>
      </w:r>
    </w:p>
    <w:p w14:paraId="0EBECA83" w14:textId="0570A4FE" w:rsidR="00D60EEC" w:rsidRDefault="00D60EEC">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517714">
        <w:rPr>
          <w:rFonts w:cs="Arial"/>
          <w:noProof/>
        </w:rPr>
        <w:t>procedure</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15</w:t>
      </w:r>
      <w:r>
        <w:rPr>
          <w:noProof/>
        </w:rPr>
        <w:fldChar w:fldCharType="end"/>
      </w:r>
    </w:p>
    <w:p w14:paraId="486BAF4F" w14:textId="5DD2052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15</w:t>
      </w:r>
      <w:r>
        <w:rPr>
          <w:noProof/>
        </w:rPr>
        <w:fldChar w:fldCharType="end"/>
      </w:r>
    </w:p>
    <w:p w14:paraId="6631563B" w14:textId="5D1FCB4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16</w:t>
      </w:r>
      <w:r>
        <w:rPr>
          <w:noProof/>
        </w:rPr>
        <w:fldChar w:fldCharType="end"/>
      </w:r>
    </w:p>
    <w:p w14:paraId="0DC60694" w14:textId="2457436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16</w:t>
      </w:r>
      <w:r>
        <w:rPr>
          <w:noProof/>
        </w:rPr>
        <w:fldChar w:fldCharType="end"/>
      </w:r>
    </w:p>
    <w:p w14:paraId="00F719E3" w14:textId="01E71085"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6.2.3.4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16</w:t>
      </w:r>
      <w:r>
        <w:rPr>
          <w:noProof/>
        </w:rPr>
        <w:fldChar w:fldCharType="end"/>
      </w:r>
    </w:p>
    <w:p w14:paraId="22A8BCD5" w14:textId="6E0CFAA8" w:rsidR="00D60EEC" w:rsidRDefault="00D60EEC">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517714">
        <w:rPr>
          <w:rFonts w:cs="Arial"/>
          <w:noProof/>
        </w:rPr>
        <w:t>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16</w:t>
      </w:r>
      <w:r>
        <w:rPr>
          <w:noProof/>
        </w:rPr>
        <w:fldChar w:fldCharType="end"/>
      </w:r>
    </w:p>
    <w:p w14:paraId="3E610707" w14:textId="1430EA1E"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16</w:t>
      </w:r>
      <w:r>
        <w:rPr>
          <w:noProof/>
        </w:rPr>
        <w:fldChar w:fldCharType="end"/>
      </w:r>
    </w:p>
    <w:p w14:paraId="2B57801B" w14:textId="3D801B56"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17</w:t>
      </w:r>
      <w:r>
        <w:rPr>
          <w:noProof/>
        </w:rPr>
        <w:fldChar w:fldCharType="end"/>
      </w:r>
    </w:p>
    <w:p w14:paraId="56DA64D3" w14:textId="608828B1"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17</w:t>
      </w:r>
      <w:r>
        <w:rPr>
          <w:noProof/>
        </w:rPr>
        <w:fldChar w:fldCharType="end"/>
      </w:r>
    </w:p>
    <w:p w14:paraId="135AC467" w14:textId="0555FFD4"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6.2.4.4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17</w:t>
      </w:r>
      <w:r>
        <w:rPr>
          <w:noProof/>
        </w:rPr>
        <w:fldChar w:fldCharType="end"/>
      </w:r>
    </w:p>
    <w:p w14:paraId="1C2D5D6A" w14:textId="16B4B91E" w:rsidR="00D60EEC" w:rsidRDefault="00D60EEC">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517714">
        <w:rPr>
          <w:rFonts w:cs="Arial"/>
          <w:noProof/>
        </w:rPr>
        <w:t>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18</w:t>
      </w:r>
      <w:r>
        <w:rPr>
          <w:noProof/>
        </w:rPr>
        <w:fldChar w:fldCharType="end"/>
      </w:r>
    </w:p>
    <w:p w14:paraId="1365759D" w14:textId="76548C0F"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6.2.5.1</w:t>
      </w:r>
      <w:r>
        <w:rPr>
          <w:rFonts w:asciiTheme="minorHAnsi" w:hAnsiTheme="minorHAnsi" w:cstheme="minorBidi"/>
          <w:noProof/>
          <w:kern w:val="2"/>
          <w:sz w:val="24"/>
          <w:szCs w:val="24"/>
          <w:lang w:eastAsia="en-GB"/>
          <w14:ligatures w14:val="standardContextual"/>
        </w:rPr>
        <w:tab/>
      </w:r>
      <w:r w:rsidRPr="00517714">
        <w:rPr>
          <w:noProof/>
          <w:lang w:val="en-US"/>
        </w:rPr>
        <w:t>Update group configuration</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18</w:t>
      </w:r>
      <w:r>
        <w:rPr>
          <w:noProof/>
        </w:rPr>
        <w:fldChar w:fldCharType="end"/>
      </w:r>
    </w:p>
    <w:p w14:paraId="365DD42A" w14:textId="472E6C50"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18</w:t>
      </w:r>
      <w:r>
        <w:rPr>
          <w:noProof/>
        </w:rPr>
        <w:fldChar w:fldCharType="end"/>
      </w:r>
    </w:p>
    <w:p w14:paraId="48A117B7" w14:textId="60D3559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19</w:t>
      </w:r>
      <w:r>
        <w:rPr>
          <w:noProof/>
        </w:rPr>
        <w:fldChar w:fldCharType="end"/>
      </w:r>
    </w:p>
    <w:p w14:paraId="671793C1" w14:textId="139E18A1"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19</w:t>
      </w:r>
      <w:r>
        <w:rPr>
          <w:noProof/>
        </w:rPr>
        <w:fldChar w:fldCharType="end"/>
      </w:r>
    </w:p>
    <w:p w14:paraId="0E8C4FDF" w14:textId="73058DE8"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6.2.5.1.4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20</w:t>
      </w:r>
      <w:r>
        <w:rPr>
          <w:noProof/>
        </w:rPr>
        <w:fldChar w:fldCharType="end"/>
      </w:r>
    </w:p>
    <w:p w14:paraId="37E0E20C" w14:textId="297D816C"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6.2.5.2</w:t>
      </w:r>
      <w:r>
        <w:rPr>
          <w:rFonts w:asciiTheme="minorHAnsi" w:hAnsiTheme="minorHAnsi" w:cstheme="minorBidi"/>
          <w:noProof/>
          <w:kern w:val="2"/>
          <w:sz w:val="24"/>
          <w:szCs w:val="24"/>
          <w:lang w:eastAsia="en-GB"/>
          <w14:ligatures w14:val="standardContextual"/>
        </w:rPr>
        <w:tab/>
      </w:r>
      <w:r w:rsidRPr="00517714">
        <w:rPr>
          <w:noProof/>
          <w:lang w:val="en-US"/>
        </w:rPr>
        <w:t>Retrieve group document</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20</w:t>
      </w:r>
      <w:r>
        <w:rPr>
          <w:noProof/>
        </w:rPr>
        <w:fldChar w:fldCharType="end"/>
      </w:r>
    </w:p>
    <w:p w14:paraId="494CBD80" w14:textId="5FA91F4E"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20</w:t>
      </w:r>
      <w:r>
        <w:rPr>
          <w:noProof/>
        </w:rPr>
        <w:fldChar w:fldCharType="end"/>
      </w:r>
    </w:p>
    <w:p w14:paraId="200EBADB" w14:textId="2A5629E5"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6.2.5.2.2</w:t>
      </w:r>
      <w:r>
        <w:rPr>
          <w:rFonts w:asciiTheme="minorHAnsi" w:hAnsiTheme="minorHAnsi" w:cstheme="minorBidi"/>
          <w:noProof/>
          <w:kern w:val="2"/>
          <w:sz w:val="24"/>
          <w:szCs w:val="24"/>
          <w:lang w:eastAsia="en-GB"/>
          <w14:ligatures w14:val="standardContextual"/>
        </w:rPr>
        <w:tab/>
      </w:r>
      <w:r w:rsidRPr="00517714">
        <w:rPr>
          <w:noProof/>
          <w:lang w:val="en-US"/>
        </w:rPr>
        <w:t>SGM server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20</w:t>
      </w:r>
      <w:r>
        <w:rPr>
          <w:noProof/>
        </w:rPr>
        <w:fldChar w:fldCharType="end"/>
      </w:r>
    </w:p>
    <w:p w14:paraId="702337DA" w14:textId="0D1617FC"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6.2.5.2.3</w:t>
      </w:r>
      <w:r>
        <w:rPr>
          <w:rFonts w:asciiTheme="minorHAnsi" w:hAnsiTheme="minorHAnsi" w:cstheme="minorBidi"/>
          <w:noProof/>
          <w:kern w:val="2"/>
          <w:sz w:val="24"/>
          <w:szCs w:val="24"/>
          <w:lang w:eastAsia="en-GB"/>
          <w14:ligatures w14:val="standardContextual"/>
        </w:rPr>
        <w:tab/>
      </w:r>
      <w:r w:rsidRPr="00517714">
        <w:rPr>
          <w:noProof/>
          <w:lang w:val="en-US"/>
        </w:rPr>
        <w:t>SGM client CoAP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21</w:t>
      </w:r>
      <w:r>
        <w:rPr>
          <w:noProof/>
        </w:rPr>
        <w:fldChar w:fldCharType="end"/>
      </w:r>
    </w:p>
    <w:p w14:paraId="12228D4D" w14:textId="40CBA074"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6.2.5.2.4</w:t>
      </w:r>
      <w:r>
        <w:rPr>
          <w:rFonts w:asciiTheme="minorHAnsi" w:hAnsiTheme="minorHAnsi" w:cstheme="minorBidi"/>
          <w:noProof/>
          <w:kern w:val="2"/>
          <w:sz w:val="24"/>
          <w:szCs w:val="24"/>
          <w:lang w:eastAsia="en-GB"/>
          <w14:ligatures w14:val="standardContextual"/>
        </w:rPr>
        <w:tab/>
      </w:r>
      <w:r w:rsidRPr="00517714">
        <w:rPr>
          <w:noProof/>
          <w:lang w:val="en-US"/>
        </w:rPr>
        <w:t>SGM server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21</w:t>
      </w:r>
      <w:r>
        <w:rPr>
          <w:noProof/>
        </w:rPr>
        <w:fldChar w:fldCharType="end"/>
      </w:r>
    </w:p>
    <w:p w14:paraId="5293740D" w14:textId="3D154149" w:rsidR="00D60EEC" w:rsidRDefault="00D60EEC">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517714">
        <w:rPr>
          <w:rFonts w:cs="Arial"/>
          <w:noProof/>
        </w:rPr>
        <w:t>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21</w:t>
      </w:r>
      <w:r>
        <w:rPr>
          <w:noProof/>
        </w:rPr>
        <w:fldChar w:fldCharType="end"/>
      </w:r>
    </w:p>
    <w:p w14:paraId="7DD7EF96" w14:textId="0561D5B2" w:rsidR="00D60EEC" w:rsidRDefault="00D60EEC">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21</w:t>
      </w:r>
      <w:r>
        <w:rPr>
          <w:noProof/>
        </w:rPr>
        <w:fldChar w:fldCharType="end"/>
      </w:r>
    </w:p>
    <w:p w14:paraId="600F37AA" w14:textId="24F00D12" w:rsidR="00D60EEC" w:rsidRDefault="00D60EEC">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22</w:t>
      </w:r>
      <w:r>
        <w:rPr>
          <w:noProof/>
        </w:rPr>
        <w:fldChar w:fldCharType="end"/>
      </w:r>
    </w:p>
    <w:p w14:paraId="42D75D6F" w14:textId="40C95898" w:rsidR="00D60EEC" w:rsidRDefault="00D60EEC">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22</w:t>
      </w:r>
      <w:r>
        <w:rPr>
          <w:noProof/>
        </w:rPr>
        <w:fldChar w:fldCharType="end"/>
      </w:r>
    </w:p>
    <w:p w14:paraId="5B283BA5" w14:textId="363F0368" w:rsidR="00D60EEC" w:rsidRDefault="00D60EEC">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22</w:t>
      </w:r>
      <w:r>
        <w:rPr>
          <w:noProof/>
        </w:rPr>
        <w:fldChar w:fldCharType="end"/>
      </w:r>
    </w:p>
    <w:p w14:paraId="31851E5B" w14:textId="30EBEF80" w:rsidR="00D60EEC" w:rsidRDefault="00D60EEC">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517714">
        <w:rPr>
          <w:rFonts w:cs="Arial"/>
          <w:noProof/>
        </w:rPr>
        <w:t>procedure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22</w:t>
      </w:r>
      <w:r>
        <w:rPr>
          <w:noProof/>
        </w:rPr>
        <w:fldChar w:fldCharType="end"/>
      </w:r>
    </w:p>
    <w:p w14:paraId="5AEA54BC" w14:textId="4DAE9A07" w:rsidR="00D60EEC" w:rsidRDefault="00D60EEC">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22</w:t>
      </w:r>
      <w:r>
        <w:rPr>
          <w:noProof/>
        </w:rPr>
        <w:fldChar w:fldCharType="end"/>
      </w:r>
    </w:p>
    <w:p w14:paraId="6AC19BAB" w14:textId="17E1D514" w:rsidR="00D60EEC" w:rsidRDefault="00D60EEC">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22</w:t>
      </w:r>
      <w:r>
        <w:rPr>
          <w:noProof/>
        </w:rPr>
        <w:fldChar w:fldCharType="end"/>
      </w:r>
    </w:p>
    <w:p w14:paraId="207DD420" w14:textId="5F499C45"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22</w:t>
      </w:r>
      <w:r>
        <w:rPr>
          <w:noProof/>
        </w:rPr>
        <w:fldChar w:fldCharType="end"/>
      </w:r>
    </w:p>
    <w:p w14:paraId="163FA3C6" w14:textId="25694002" w:rsidR="00D60EEC" w:rsidRDefault="00D60EEC">
      <w:pPr>
        <w:pStyle w:val="TOC5"/>
        <w:rPr>
          <w:rFonts w:asciiTheme="minorHAnsi" w:hAnsiTheme="minorHAnsi" w:cstheme="minorBidi"/>
          <w:noProof/>
          <w:kern w:val="2"/>
          <w:sz w:val="24"/>
          <w:szCs w:val="24"/>
          <w:lang w:eastAsia="en-GB"/>
          <w14:ligatures w14:val="standardContextual"/>
        </w:rPr>
      </w:pPr>
      <w:r>
        <w:rPr>
          <w:noProof/>
        </w:rPr>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23</w:t>
      </w:r>
      <w:r>
        <w:rPr>
          <w:noProof/>
        </w:rPr>
        <w:fldChar w:fldCharType="end"/>
      </w:r>
    </w:p>
    <w:p w14:paraId="227A95BC" w14:textId="6C26BB65" w:rsidR="00D60EEC" w:rsidRDefault="00D60EEC">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23</w:t>
      </w:r>
      <w:r>
        <w:rPr>
          <w:noProof/>
        </w:rPr>
        <w:fldChar w:fldCharType="end"/>
      </w:r>
    </w:p>
    <w:p w14:paraId="53CF069E" w14:textId="68A7E60F" w:rsidR="00D60EEC" w:rsidRDefault="00D60EEC">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23</w:t>
      </w:r>
      <w:r>
        <w:rPr>
          <w:noProof/>
        </w:rPr>
        <w:fldChar w:fldCharType="end"/>
      </w:r>
    </w:p>
    <w:p w14:paraId="483DB384" w14:textId="33E323E3" w:rsidR="00D60EEC" w:rsidRDefault="00D60EEC">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23</w:t>
      </w:r>
      <w:r>
        <w:rPr>
          <w:noProof/>
        </w:rPr>
        <w:fldChar w:fldCharType="end"/>
      </w:r>
    </w:p>
    <w:p w14:paraId="021C99D0" w14:textId="0A098398" w:rsidR="00D60EEC" w:rsidRDefault="00D60EEC">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24</w:t>
      </w:r>
      <w:r>
        <w:rPr>
          <w:noProof/>
        </w:rPr>
        <w:fldChar w:fldCharType="end"/>
      </w:r>
    </w:p>
    <w:p w14:paraId="1E455F49" w14:textId="27FFD701" w:rsidR="00D60EEC" w:rsidRDefault="00D60EEC">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24</w:t>
      </w:r>
      <w:r>
        <w:rPr>
          <w:noProof/>
        </w:rPr>
        <w:fldChar w:fldCharType="end"/>
      </w:r>
    </w:p>
    <w:p w14:paraId="66653921" w14:textId="7D1DE085" w:rsidR="00D60EEC" w:rsidRDefault="00D60EEC">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25</w:t>
      </w:r>
      <w:r>
        <w:rPr>
          <w:noProof/>
        </w:rPr>
        <w:fldChar w:fldCharType="end"/>
      </w:r>
    </w:p>
    <w:p w14:paraId="544D8E04" w14:textId="2C759A58" w:rsidR="00D60EEC" w:rsidRDefault="00D60EEC">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25</w:t>
      </w:r>
      <w:r>
        <w:rPr>
          <w:noProof/>
        </w:rPr>
        <w:fldChar w:fldCharType="end"/>
      </w:r>
    </w:p>
    <w:p w14:paraId="3E4DFFED" w14:textId="3AD296A7" w:rsidR="00D60EEC" w:rsidRDefault="00D60EEC">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25</w:t>
      </w:r>
      <w:r>
        <w:rPr>
          <w:noProof/>
        </w:rPr>
        <w:fldChar w:fldCharType="end"/>
      </w:r>
    </w:p>
    <w:p w14:paraId="51600415" w14:textId="091E1804" w:rsidR="00D60EEC" w:rsidRDefault="00D60EEC">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25</w:t>
      </w:r>
      <w:r>
        <w:rPr>
          <w:noProof/>
        </w:rPr>
        <w:fldChar w:fldCharType="end"/>
      </w:r>
    </w:p>
    <w:p w14:paraId="6B89836D" w14:textId="790B0DFF" w:rsidR="00D60EEC" w:rsidRDefault="00D60EEC">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26</w:t>
      </w:r>
      <w:r>
        <w:rPr>
          <w:noProof/>
        </w:rPr>
        <w:fldChar w:fldCharType="end"/>
      </w:r>
    </w:p>
    <w:p w14:paraId="1583D8B9" w14:textId="79AC87D5" w:rsidR="00D60EEC" w:rsidRDefault="00D60EEC">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26</w:t>
      </w:r>
      <w:r>
        <w:rPr>
          <w:noProof/>
        </w:rPr>
        <w:fldChar w:fldCharType="end"/>
      </w:r>
    </w:p>
    <w:p w14:paraId="7E1DE8E0" w14:textId="370A7D2F" w:rsidR="00D60EEC" w:rsidRDefault="00D60EEC">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26</w:t>
      </w:r>
      <w:r>
        <w:rPr>
          <w:noProof/>
        </w:rPr>
        <w:fldChar w:fldCharType="end"/>
      </w:r>
    </w:p>
    <w:p w14:paraId="5C7BD801" w14:textId="63B55C42" w:rsidR="00D60EEC" w:rsidRDefault="00D60EEC">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26</w:t>
      </w:r>
      <w:r>
        <w:rPr>
          <w:noProof/>
        </w:rPr>
        <w:fldChar w:fldCharType="end"/>
      </w:r>
    </w:p>
    <w:p w14:paraId="161A774E" w14:textId="3BE4154C" w:rsidR="00D60EEC" w:rsidRDefault="00D60EEC">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517714">
        <w:rPr>
          <w:rFonts w:cs="Arial"/>
          <w:noProof/>
        </w:rPr>
        <w:t>procedure</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27</w:t>
      </w:r>
      <w:r>
        <w:rPr>
          <w:noProof/>
        </w:rPr>
        <w:fldChar w:fldCharType="end"/>
      </w:r>
    </w:p>
    <w:p w14:paraId="105FB61E" w14:textId="385BA6AD" w:rsidR="00D60EEC" w:rsidRDefault="00D60EEC">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27</w:t>
      </w:r>
      <w:r>
        <w:rPr>
          <w:noProof/>
        </w:rPr>
        <w:fldChar w:fldCharType="end"/>
      </w:r>
    </w:p>
    <w:p w14:paraId="42DA5B04" w14:textId="161BE29A" w:rsidR="00D60EEC" w:rsidRDefault="00D60EEC">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27</w:t>
      </w:r>
      <w:r>
        <w:rPr>
          <w:noProof/>
        </w:rPr>
        <w:fldChar w:fldCharType="end"/>
      </w:r>
    </w:p>
    <w:p w14:paraId="4DE2722F" w14:textId="176E912B" w:rsidR="00D60EEC" w:rsidRDefault="00D60EEC">
      <w:pPr>
        <w:pStyle w:val="TOC6"/>
        <w:rPr>
          <w:rFonts w:asciiTheme="minorHAnsi" w:hAnsiTheme="minorHAnsi" w:cstheme="minorBidi"/>
          <w:noProof/>
          <w:kern w:val="2"/>
          <w:sz w:val="24"/>
          <w:szCs w:val="24"/>
          <w:lang w:eastAsia="en-GB"/>
          <w14:ligatures w14:val="standardContextual"/>
        </w:rPr>
      </w:pPr>
      <w:r>
        <w:rPr>
          <w:noProof/>
        </w:rPr>
        <w:t>6.2.8.1.1.1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27</w:t>
      </w:r>
      <w:r>
        <w:rPr>
          <w:noProof/>
        </w:rPr>
        <w:fldChar w:fldCharType="end"/>
      </w:r>
    </w:p>
    <w:p w14:paraId="034344BA" w14:textId="4F56DEF8" w:rsidR="00D60EEC" w:rsidRDefault="00D60EEC">
      <w:pPr>
        <w:pStyle w:val="TOC6"/>
        <w:rPr>
          <w:rFonts w:asciiTheme="minorHAnsi" w:hAnsiTheme="minorHAnsi" w:cstheme="minorBidi"/>
          <w:noProof/>
          <w:kern w:val="2"/>
          <w:sz w:val="24"/>
          <w:szCs w:val="24"/>
          <w:lang w:eastAsia="en-GB"/>
          <w14:ligatures w14:val="standardContextual"/>
        </w:rPr>
      </w:pPr>
      <w:r>
        <w:rPr>
          <w:noProof/>
        </w:rPr>
        <w:t>6.2.8.1.1.3</w:t>
      </w:r>
      <w:r>
        <w:rPr>
          <w:rFonts w:asciiTheme="minorHAnsi" w:hAnsiTheme="minorHAnsi" w:cstheme="minorBidi"/>
          <w:noProof/>
          <w:kern w:val="2"/>
          <w:sz w:val="24"/>
          <w:szCs w:val="24"/>
          <w:lang w:eastAsia="en-GB"/>
          <w14:ligatures w14:val="standardContextual"/>
        </w:rPr>
        <w:tab/>
      </w:r>
      <w:r>
        <w:rPr>
          <w:noProof/>
        </w:rPr>
        <w:t>Modify subscription</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28</w:t>
      </w:r>
      <w:r>
        <w:rPr>
          <w:noProof/>
        </w:rPr>
        <w:fldChar w:fldCharType="end"/>
      </w:r>
    </w:p>
    <w:p w14:paraId="46B04A45" w14:textId="08C3F50E" w:rsidR="00D60EEC" w:rsidRDefault="00D60EEC">
      <w:pPr>
        <w:pStyle w:val="TOC6"/>
        <w:rPr>
          <w:rFonts w:asciiTheme="minorHAnsi" w:hAnsiTheme="minorHAnsi" w:cstheme="minorBidi"/>
          <w:noProof/>
          <w:kern w:val="2"/>
          <w:sz w:val="24"/>
          <w:szCs w:val="24"/>
          <w:lang w:eastAsia="en-GB"/>
          <w14:ligatures w14:val="standardContextual"/>
        </w:rPr>
      </w:pPr>
      <w:r>
        <w:rPr>
          <w:noProof/>
        </w:rPr>
        <w:t>6.2.8.1.1.4</w:t>
      </w:r>
      <w:r>
        <w:rPr>
          <w:rFonts w:asciiTheme="minorHAnsi" w:hAnsiTheme="minorHAnsi" w:cstheme="minorBidi"/>
          <w:noProof/>
          <w:kern w:val="2"/>
          <w:sz w:val="24"/>
          <w:szCs w:val="24"/>
          <w:lang w:eastAsia="en-GB"/>
          <w14:ligatures w14:val="standardContextual"/>
        </w:rPr>
        <w:tab/>
      </w:r>
      <w:r>
        <w:rPr>
          <w:noProof/>
        </w:rPr>
        <w:t>Delete subscription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28</w:t>
      </w:r>
      <w:r>
        <w:rPr>
          <w:noProof/>
        </w:rPr>
        <w:fldChar w:fldCharType="end"/>
      </w:r>
    </w:p>
    <w:p w14:paraId="741E0378" w14:textId="6FC04790" w:rsidR="00D60EEC" w:rsidRDefault="00D60EEC">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28</w:t>
      </w:r>
      <w:r>
        <w:rPr>
          <w:noProof/>
        </w:rPr>
        <w:fldChar w:fldCharType="end"/>
      </w:r>
    </w:p>
    <w:p w14:paraId="3E781199" w14:textId="15307B5A" w:rsidR="00D60EEC" w:rsidRDefault="00D60EEC">
      <w:pPr>
        <w:pStyle w:val="TOC6"/>
        <w:rPr>
          <w:rFonts w:asciiTheme="minorHAnsi" w:hAnsiTheme="minorHAnsi" w:cstheme="minorBidi"/>
          <w:noProof/>
          <w:kern w:val="2"/>
          <w:sz w:val="24"/>
          <w:szCs w:val="24"/>
          <w:lang w:eastAsia="en-GB"/>
          <w14:ligatures w14:val="standardContextual"/>
        </w:rPr>
      </w:pPr>
      <w:r>
        <w:rPr>
          <w:noProof/>
        </w:rPr>
        <w:t>6.2.8.1.2.1</w:t>
      </w:r>
      <w:r>
        <w:rPr>
          <w:rFonts w:asciiTheme="minorHAnsi" w:hAnsiTheme="minorHAnsi" w:cstheme="minorBidi"/>
          <w:noProof/>
          <w:kern w:val="2"/>
          <w:sz w:val="24"/>
          <w:szCs w:val="24"/>
          <w:lang w:eastAsia="en-GB"/>
          <w14:ligatures w14:val="standardContextual"/>
        </w:rPr>
        <w:tab/>
      </w:r>
      <w:r>
        <w:rPr>
          <w:noProof/>
        </w:rPr>
        <w:t>Creating subscription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28</w:t>
      </w:r>
      <w:r>
        <w:rPr>
          <w:noProof/>
        </w:rPr>
        <w:fldChar w:fldCharType="end"/>
      </w:r>
    </w:p>
    <w:p w14:paraId="1F47EFED" w14:textId="19EE0164" w:rsidR="00D60EEC" w:rsidRDefault="00D60EEC">
      <w:pPr>
        <w:pStyle w:val="TOC6"/>
        <w:rPr>
          <w:rFonts w:asciiTheme="minorHAnsi" w:hAnsiTheme="minorHAnsi" w:cstheme="minorBidi"/>
          <w:noProof/>
          <w:kern w:val="2"/>
          <w:sz w:val="24"/>
          <w:szCs w:val="24"/>
          <w:lang w:eastAsia="en-GB"/>
          <w14:ligatures w14:val="standardContextual"/>
        </w:rPr>
      </w:pPr>
      <w:r>
        <w:rPr>
          <w:noProof/>
        </w:rPr>
        <w:t>6.2.8.1.2.2</w:t>
      </w:r>
      <w:r>
        <w:rPr>
          <w:rFonts w:asciiTheme="minorHAnsi"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29</w:t>
      </w:r>
      <w:r>
        <w:rPr>
          <w:noProof/>
        </w:rPr>
        <w:fldChar w:fldCharType="end"/>
      </w:r>
    </w:p>
    <w:p w14:paraId="25CC2CAB" w14:textId="3EB57549"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6.2.8.1.3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30</w:t>
      </w:r>
      <w:r>
        <w:rPr>
          <w:noProof/>
        </w:rPr>
        <w:fldChar w:fldCharType="end"/>
      </w:r>
    </w:p>
    <w:p w14:paraId="24DA603C" w14:textId="44CD266C"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6.2.8.1.3.1</w:t>
      </w:r>
      <w:r>
        <w:rPr>
          <w:rFonts w:asciiTheme="minorHAnsi" w:hAnsiTheme="minorHAnsi" w:cstheme="minorBidi"/>
          <w:noProof/>
          <w:kern w:val="2"/>
          <w:sz w:val="24"/>
          <w:szCs w:val="24"/>
          <w:lang w:eastAsia="en-GB"/>
          <w14:ligatures w14:val="standardContextual"/>
        </w:rPr>
        <w:tab/>
      </w:r>
      <w:r w:rsidRPr="00517714">
        <w:rPr>
          <w:noProof/>
          <w:lang w:val="en-US"/>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30</w:t>
      </w:r>
      <w:r>
        <w:rPr>
          <w:noProof/>
        </w:rPr>
        <w:fldChar w:fldCharType="end"/>
      </w:r>
    </w:p>
    <w:p w14:paraId="68AA958B" w14:textId="4C5A4A34" w:rsidR="00D60EEC" w:rsidRDefault="00D60EEC">
      <w:pPr>
        <w:pStyle w:val="TOC6"/>
        <w:rPr>
          <w:rFonts w:asciiTheme="minorHAnsi" w:hAnsiTheme="minorHAnsi" w:cstheme="minorBidi"/>
          <w:noProof/>
          <w:kern w:val="2"/>
          <w:sz w:val="24"/>
          <w:szCs w:val="24"/>
          <w:lang w:eastAsia="en-GB"/>
          <w14:ligatures w14:val="standardContextual"/>
        </w:rPr>
      </w:pPr>
      <w:r>
        <w:rPr>
          <w:noProof/>
        </w:rPr>
        <w:t>6.2.8.1.3.2</w:t>
      </w:r>
      <w:r>
        <w:rPr>
          <w:rFonts w:asciiTheme="minorHAnsi" w:hAnsiTheme="minorHAnsi" w:cstheme="minorBidi"/>
          <w:noProof/>
          <w:kern w:val="2"/>
          <w:sz w:val="24"/>
          <w:szCs w:val="24"/>
          <w:lang w:eastAsia="en-GB"/>
          <w14:ligatures w14:val="standardContextual"/>
        </w:rPr>
        <w:tab/>
      </w:r>
      <w:r>
        <w:rPr>
          <w:noProof/>
        </w:rPr>
        <w:t>Create a subscription</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30</w:t>
      </w:r>
      <w:r>
        <w:rPr>
          <w:noProof/>
        </w:rPr>
        <w:fldChar w:fldCharType="end"/>
      </w:r>
    </w:p>
    <w:p w14:paraId="7337D4BA" w14:textId="6711B9AD" w:rsidR="00D60EEC" w:rsidRDefault="00D60EEC">
      <w:pPr>
        <w:pStyle w:val="TOC6"/>
        <w:rPr>
          <w:rFonts w:asciiTheme="minorHAnsi" w:hAnsiTheme="minorHAnsi" w:cstheme="minorBidi"/>
          <w:noProof/>
          <w:kern w:val="2"/>
          <w:sz w:val="24"/>
          <w:szCs w:val="24"/>
          <w:lang w:eastAsia="en-GB"/>
          <w14:ligatures w14:val="standardContextual"/>
        </w:rPr>
      </w:pPr>
      <w:r w:rsidRPr="00517714">
        <w:rPr>
          <w:noProof/>
          <w:lang w:val="en-US"/>
        </w:rPr>
        <w:t>6.2.8.1.3.3</w:t>
      </w:r>
      <w:r>
        <w:rPr>
          <w:rFonts w:asciiTheme="minorHAnsi" w:hAnsiTheme="minorHAnsi" w:cstheme="minorBidi"/>
          <w:noProof/>
          <w:kern w:val="2"/>
          <w:sz w:val="24"/>
          <w:szCs w:val="24"/>
          <w:lang w:eastAsia="en-GB"/>
          <w14:ligatures w14:val="standardContextual"/>
        </w:rPr>
        <w:tab/>
      </w:r>
      <w:r w:rsidRPr="00517714">
        <w:rPr>
          <w:noProof/>
          <w:lang w:val="en-US"/>
        </w:rPr>
        <w:t>Delete a subscription</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30</w:t>
      </w:r>
      <w:r>
        <w:rPr>
          <w:noProof/>
        </w:rPr>
        <w:fldChar w:fldCharType="end"/>
      </w:r>
    </w:p>
    <w:p w14:paraId="3FE8DE9A" w14:textId="0EC335F2" w:rsidR="00D60EEC" w:rsidRDefault="00D60EEC">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31</w:t>
      </w:r>
      <w:r>
        <w:rPr>
          <w:noProof/>
        </w:rPr>
        <w:fldChar w:fldCharType="end"/>
      </w:r>
    </w:p>
    <w:p w14:paraId="63B09DAC" w14:textId="53564DCD" w:rsidR="00D60EEC" w:rsidRDefault="00D60EEC">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31</w:t>
      </w:r>
      <w:r>
        <w:rPr>
          <w:noProof/>
        </w:rPr>
        <w:fldChar w:fldCharType="end"/>
      </w:r>
    </w:p>
    <w:p w14:paraId="099DC6A0" w14:textId="2ED3091E" w:rsidR="00D60EEC" w:rsidRDefault="00D60EEC">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31</w:t>
      </w:r>
      <w:r>
        <w:rPr>
          <w:noProof/>
        </w:rPr>
        <w:fldChar w:fldCharType="end"/>
      </w:r>
    </w:p>
    <w:p w14:paraId="04D99443" w14:textId="29037679" w:rsidR="00D60EEC" w:rsidRDefault="00D60EEC">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31</w:t>
      </w:r>
      <w:r>
        <w:rPr>
          <w:noProof/>
        </w:rPr>
        <w:fldChar w:fldCharType="end"/>
      </w:r>
    </w:p>
    <w:p w14:paraId="2A19814B" w14:textId="631E2FF4" w:rsidR="00D60EEC" w:rsidRDefault="00D60EEC">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31</w:t>
      </w:r>
      <w:r>
        <w:rPr>
          <w:noProof/>
        </w:rPr>
        <w:fldChar w:fldCharType="end"/>
      </w:r>
    </w:p>
    <w:p w14:paraId="2F81E181" w14:textId="10060204" w:rsidR="00D60EEC" w:rsidRDefault="00D60EEC">
      <w:pPr>
        <w:pStyle w:val="TOC6"/>
        <w:rPr>
          <w:rFonts w:asciiTheme="minorHAnsi" w:hAnsiTheme="minorHAnsi" w:cstheme="minorBidi"/>
          <w:noProof/>
          <w:kern w:val="2"/>
          <w:sz w:val="24"/>
          <w:szCs w:val="24"/>
          <w:lang w:eastAsia="en-GB"/>
          <w14:ligatures w14:val="standardContextual"/>
        </w:rPr>
      </w:pPr>
      <w:r>
        <w:rPr>
          <w:noProof/>
        </w:rPr>
        <w:t>6.2.8.2.2.1</w:t>
      </w:r>
      <w:r>
        <w:rPr>
          <w:rFonts w:asciiTheme="minorHAnsi" w:hAnsiTheme="minorHAnsi" w:cstheme="minorBidi"/>
          <w:noProof/>
          <w:kern w:val="2"/>
          <w:sz w:val="24"/>
          <w:szCs w:val="24"/>
          <w:lang w:eastAsia="en-GB"/>
          <w14:ligatures w14:val="standardContextual"/>
        </w:rPr>
        <w:tab/>
      </w:r>
      <w:r>
        <w:rPr>
          <w:noProof/>
        </w:rPr>
        <w:t>Receiving group modify notification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31</w:t>
      </w:r>
      <w:r>
        <w:rPr>
          <w:noProof/>
        </w:rPr>
        <w:fldChar w:fldCharType="end"/>
      </w:r>
    </w:p>
    <w:p w14:paraId="24B4E1BD" w14:textId="377AA368" w:rsidR="00D60EEC" w:rsidRDefault="00D60EEC">
      <w:pPr>
        <w:pStyle w:val="TOC6"/>
        <w:rPr>
          <w:rFonts w:asciiTheme="minorHAnsi" w:hAnsiTheme="minorHAnsi" w:cstheme="minorBidi"/>
          <w:noProof/>
          <w:kern w:val="2"/>
          <w:sz w:val="24"/>
          <w:szCs w:val="24"/>
          <w:lang w:eastAsia="en-GB"/>
          <w14:ligatures w14:val="standardContextual"/>
        </w:rPr>
      </w:pPr>
      <w:r>
        <w:rPr>
          <w:noProof/>
        </w:rPr>
        <w:t>6.2.8.2.2.2</w:t>
      </w:r>
      <w:r>
        <w:rPr>
          <w:rFonts w:asciiTheme="minorHAnsi" w:hAnsiTheme="minorHAnsi" w:cstheme="minorBidi"/>
          <w:noProof/>
          <w:kern w:val="2"/>
          <w:sz w:val="24"/>
          <w:szCs w:val="24"/>
          <w:lang w:eastAsia="en-GB"/>
          <w14:ligatures w14:val="standardContextual"/>
        </w:rPr>
        <w:tab/>
      </w:r>
      <w:r>
        <w:rPr>
          <w:noProof/>
        </w:rPr>
        <w:t>Sending group modify notification</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31</w:t>
      </w:r>
      <w:r>
        <w:rPr>
          <w:noProof/>
        </w:rPr>
        <w:fldChar w:fldCharType="end"/>
      </w:r>
    </w:p>
    <w:p w14:paraId="4A44DB43" w14:textId="69B82DFA"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3</w:t>
      </w:r>
      <w:r>
        <w:rPr>
          <w:rFonts w:asciiTheme="minorHAnsi" w:hAnsiTheme="minorHAnsi" w:cstheme="minorBidi"/>
          <w:noProof/>
          <w:kern w:val="2"/>
          <w:sz w:val="24"/>
          <w:szCs w:val="24"/>
          <w:lang w:eastAsia="en-GB"/>
          <w14:ligatures w14:val="standardContextual"/>
        </w:rPr>
        <w:tab/>
      </w:r>
      <w:r>
        <w:rPr>
          <w:noProof/>
        </w:rPr>
        <w:t xml:space="preserve">Receiving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32</w:t>
      </w:r>
      <w:r>
        <w:rPr>
          <w:noProof/>
        </w:rPr>
        <w:fldChar w:fldCharType="end"/>
      </w:r>
    </w:p>
    <w:p w14:paraId="4E9C7DBE" w14:textId="37ABC9D0" w:rsidR="00D60EEC" w:rsidRDefault="00D60EEC">
      <w:pPr>
        <w:pStyle w:val="TOC6"/>
        <w:rPr>
          <w:rFonts w:asciiTheme="minorHAnsi" w:hAnsiTheme="minorHAnsi" w:cstheme="minorBidi"/>
          <w:noProof/>
          <w:kern w:val="2"/>
          <w:sz w:val="24"/>
          <w:szCs w:val="24"/>
          <w:lang w:eastAsia="en-GB"/>
          <w14:ligatures w14:val="standardContextual"/>
        </w:rPr>
      </w:pPr>
      <w:r>
        <w:rPr>
          <w:noProof/>
        </w:rPr>
        <w:t>6.2.8.2.2.</w:t>
      </w:r>
      <w:r w:rsidRPr="00517714">
        <w:rPr>
          <w:rFonts w:eastAsia="SimSun"/>
          <w:noProof/>
          <w:lang w:val="en-US" w:eastAsia="zh-CN"/>
        </w:rPr>
        <w:t>4</w:t>
      </w:r>
      <w:r>
        <w:rPr>
          <w:rFonts w:asciiTheme="minorHAnsi" w:hAnsiTheme="minorHAnsi" w:cstheme="minorBidi"/>
          <w:noProof/>
          <w:kern w:val="2"/>
          <w:sz w:val="24"/>
          <w:szCs w:val="24"/>
          <w:lang w:eastAsia="en-GB"/>
          <w14:ligatures w14:val="standardContextual"/>
        </w:rPr>
        <w:tab/>
      </w:r>
      <w:r>
        <w:rPr>
          <w:noProof/>
        </w:rPr>
        <w:t xml:space="preserve">Sending 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32</w:t>
      </w:r>
      <w:r>
        <w:rPr>
          <w:noProof/>
        </w:rPr>
        <w:fldChar w:fldCharType="end"/>
      </w:r>
    </w:p>
    <w:p w14:paraId="6490CB25" w14:textId="0D3698DF" w:rsidR="00D60EEC" w:rsidRDefault="00D60EEC">
      <w:pPr>
        <w:pStyle w:val="TOC5"/>
        <w:rPr>
          <w:rFonts w:asciiTheme="minorHAnsi" w:hAnsiTheme="minorHAnsi" w:cstheme="minorBidi"/>
          <w:noProof/>
          <w:kern w:val="2"/>
          <w:sz w:val="24"/>
          <w:szCs w:val="24"/>
          <w:lang w:eastAsia="en-GB"/>
          <w14:ligatures w14:val="standardContextual"/>
        </w:rPr>
      </w:pPr>
      <w:r w:rsidRPr="00517714">
        <w:rPr>
          <w:noProof/>
          <w:lang w:val="en-US"/>
        </w:rPr>
        <w:t>6.2.8.2.3</w:t>
      </w:r>
      <w:r>
        <w:rPr>
          <w:rFonts w:asciiTheme="minorHAnsi" w:hAnsiTheme="minorHAnsi" w:cstheme="minorBidi"/>
          <w:noProof/>
          <w:kern w:val="2"/>
          <w:sz w:val="24"/>
          <w:szCs w:val="24"/>
          <w:lang w:eastAsia="en-GB"/>
          <w14:ligatures w14:val="standardContextual"/>
        </w:rPr>
        <w:tab/>
      </w:r>
      <w:r w:rsidRPr="00517714">
        <w:rPr>
          <w:noProof/>
          <w:lang w:val="en-US"/>
        </w:rPr>
        <w:t>CoAP based procedures</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32</w:t>
      </w:r>
      <w:r>
        <w:rPr>
          <w:noProof/>
        </w:rPr>
        <w:fldChar w:fldCharType="end"/>
      </w:r>
    </w:p>
    <w:p w14:paraId="21CE4494" w14:textId="4940B3EA" w:rsidR="00D60EEC" w:rsidRDefault="00D60EEC">
      <w:pPr>
        <w:pStyle w:val="TOC6"/>
        <w:rPr>
          <w:rFonts w:asciiTheme="minorHAnsi" w:hAnsiTheme="minorHAnsi" w:cstheme="minorBidi"/>
          <w:noProof/>
          <w:kern w:val="2"/>
          <w:sz w:val="24"/>
          <w:szCs w:val="24"/>
          <w:lang w:eastAsia="en-GB"/>
          <w14:ligatures w14:val="standardContextual"/>
        </w:rPr>
      </w:pPr>
      <w:r>
        <w:rPr>
          <w:noProof/>
        </w:rPr>
        <w:t>6.2.8.2.3.1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32</w:t>
      </w:r>
      <w:r>
        <w:rPr>
          <w:noProof/>
        </w:rPr>
        <w:fldChar w:fldCharType="end"/>
      </w:r>
    </w:p>
    <w:p w14:paraId="01299818" w14:textId="1E46E78E" w:rsidR="00D60EEC" w:rsidRDefault="00D60EEC">
      <w:pPr>
        <w:pStyle w:val="TOC6"/>
        <w:rPr>
          <w:rFonts w:asciiTheme="minorHAnsi" w:hAnsiTheme="minorHAnsi" w:cstheme="minorBidi"/>
          <w:noProof/>
          <w:kern w:val="2"/>
          <w:sz w:val="24"/>
          <w:szCs w:val="24"/>
          <w:lang w:eastAsia="en-GB"/>
          <w14:ligatures w14:val="standardContextual"/>
        </w:rPr>
      </w:pPr>
      <w:r>
        <w:rPr>
          <w:noProof/>
        </w:rPr>
        <w:t>6.2.8.2.3.2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32</w:t>
      </w:r>
      <w:r>
        <w:rPr>
          <w:noProof/>
        </w:rPr>
        <w:fldChar w:fldCharType="end"/>
      </w:r>
    </w:p>
    <w:p w14:paraId="33BC7848" w14:textId="6C2D2DE3" w:rsidR="00D60EEC" w:rsidRDefault="00D60EEC">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32</w:t>
      </w:r>
      <w:r>
        <w:rPr>
          <w:noProof/>
        </w:rPr>
        <w:fldChar w:fldCharType="end"/>
      </w:r>
    </w:p>
    <w:p w14:paraId="605F3866" w14:textId="1EC24C07" w:rsidR="00D60EEC" w:rsidRDefault="00D60EEC">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32</w:t>
      </w:r>
      <w:r>
        <w:rPr>
          <w:noProof/>
        </w:rPr>
        <w:fldChar w:fldCharType="end"/>
      </w:r>
    </w:p>
    <w:p w14:paraId="40038905" w14:textId="6A8229EF" w:rsidR="00D60EEC" w:rsidRDefault="00D60EEC">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33</w:t>
      </w:r>
      <w:r>
        <w:rPr>
          <w:noProof/>
        </w:rPr>
        <w:fldChar w:fldCharType="end"/>
      </w:r>
    </w:p>
    <w:p w14:paraId="62AC4C72" w14:textId="683F8AF2" w:rsidR="00D60EEC" w:rsidRDefault="00D60EEC">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33</w:t>
      </w:r>
      <w:r>
        <w:rPr>
          <w:noProof/>
        </w:rPr>
        <w:fldChar w:fldCharType="end"/>
      </w:r>
    </w:p>
    <w:p w14:paraId="06FDA422" w14:textId="45774942" w:rsidR="00D60EEC" w:rsidRDefault="00D60EEC">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33</w:t>
      </w:r>
      <w:r>
        <w:rPr>
          <w:noProof/>
        </w:rPr>
        <w:fldChar w:fldCharType="end"/>
      </w:r>
    </w:p>
    <w:p w14:paraId="4B8E6359" w14:textId="3117464F" w:rsidR="00D60EEC" w:rsidRDefault="00D60EEC">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517714">
        <w:rPr>
          <w:rFonts w:cs="Arial"/>
          <w:noProof/>
        </w:rPr>
        <w:t>procedure</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34</w:t>
      </w:r>
      <w:r>
        <w:rPr>
          <w:noProof/>
        </w:rPr>
        <w:fldChar w:fldCharType="end"/>
      </w:r>
    </w:p>
    <w:p w14:paraId="3086339C" w14:textId="6CBDCB07" w:rsidR="00D60EEC" w:rsidRDefault="00D60EEC">
      <w:pPr>
        <w:pStyle w:val="TOC4"/>
        <w:rPr>
          <w:rFonts w:asciiTheme="minorHAnsi" w:hAnsiTheme="minorHAnsi" w:cstheme="minorBidi"/>
          <w:noProof/>
          <w:kern w:val="2"/>
          <w:sz w:val="24"/>
          <w:szCs w:val="24"/>
          <w:lang w:eastAsia="en-GB"/>
          <w14:ligatures w14:val="standardContextual"/>
        </w:rPr>
      </w:pPr>
      <w:r w:rsidRPr="00517714">
        <w:rPr>
          <w:noProof/>
          <w:lang w:val="en-US"/>
        </w:rPr>
        <w:t>6.2.10.1</w:t>
      </w:r>
      <w:r>
        <w:rPr>
          <w:rFonts w:asciiTheme="minorHAnsi" w:hAnsiTheme="minorHAnsi" w:cstheme="minorBidi"/>
          <w:noProof/>
          <w:kern w:val="2"/>
          <w:sz w:val="24"/>
          <w:szCs w:val="24"/>
          <w:lang w:eastAsia="en-GB"/>
          <w14:ligatures w14:val="standardContextual"/>
        </w:rPr>
        <w:tab/>
      </w:r>
      <w:r w:rsidRPr="00517714">
        <w:rPr>
          <w:noProof/>
          <w:lang w:val="en-US"/>
        </w:rPr>
        <w:t>SGM client HTTP procedure</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34</w:t>
      </w:r>
      <w:r>
        <w:rPr>
          <w:noProof/>
        </w:rPr>
        <w:fldChar w:fldCharType="end"/>
      </w:r>
    </w:p>
    <w:p w14:paraId="2776BF31" w14:textId="7088E4D7" w:rsidR="00D60EEC" w:rsidRDefault="00D60EEC">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34</w:t>
      </w:r>
      <w:r>
        <w:rPr>
          <w:noProof/>
        </w:rPr>
        <w:fldChar w:fldCharType="end"/>
      </w:r>
    </w:p>
    <w:p w14:paraId="11917446" w14:textId="16594495" w:rsidR="00D60EEC" w:rsidRDefault="00D60EEC">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34</w:t>
      </w:r>
      <w:r>
        <w:rPr>
          <w:noProof/>
        </w:rPr>
        <w:fldChar w:fldCharType="end"/>
      </w:r>
    </w:p>
    <w:p w14:paraId="1426611F" w14:textId="1CCF419B" w:rsidR="00D60EEC" w:rsidRDefault="00D60EEC">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35</w:t>
      </w:r>
      <w:r>
        <w:rPr>
          <w:noProof/>
        </w:rPr>
        <w:fldChar w:fldCharType="end"/>
      </w:r>
    </w:p>
    <w:p w14:paraId="1F68A4E0" w14:textId="445171CE" w:rsidR="00D60EEC" w:rsidRDefault="00D60EEC">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35</w:t>
      </w:r>
      <w:r>
        <w:rPr>
          <w:noProof/>
        </w:rPr>
        <w:fldChar w:fldCharType="end"/>
      </w:r>
    </w:p>
    <w:p w14:paraId="0C89EB36" w14:textId="6CA53E34"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35</w:t>
      </w:r>
      <w:r>
        <w:rPr>
          <w:noProof/>
        </w:rPr>
        <w:fldChar w:fldCharType="end"/>
      </w:r>
    </w:p>
    <w:p w14:paraId="2211352F" w14:textId="1306A529"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35</w:t>
      </w:r>
      <w:r>
        <w:rPr>
          <w:noProof/>
        </w:rPr>
        <w:fldChar w:fldCharType="end"/>
      </w:r>
    </w:p>
    <w:p w14:paraId="09321941" w14:textId="55C054B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36</w:t>
      </w:r>
      <w:r>
        <w:rPr>
          <w:noProof/>
        </w:rPr>
        <w:fldChar w:fldCharType="end"/>
      </w:r>
    </w:p>
    <w:p w14:paraId="61FF8989" w14:textId="7D3A507B"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36</w:t>
      </w:r>
      <w:r>
        <w:rPr>
          <w:noProof/>
        </w:rPr>
        <w:fldChar w:fldCharType="end"/>
      </w:r>
    </w:p>
    <w:p w14:paraId="234C2C15" w14:textId="521E7713" w:rsidR="00D60EEC" w:rsidRDefault="00D60EEC">
      <w:pPr>
        <w:pStyle w:val="TOC3"/>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rFonts w:asciiTheme="minorHAnsi" w:hAnsiTheme="minorHAnsi" w:cstheme="minorBidi"/>
          <w:noProof/>
          <w:kern w:val="2"/>
          <w:sz w:val="24"/>
          <w:szCs w:val="24"/>
          <w:lang w:eastAsia="en-GB"/>
          <w14:ligatures w14:val="standardContextual"/>
        </w:rPr>
        <w:tab/>
      </w:r>
      <w:r w:rsidRPr="00517714">
        <w:rPr>
          <w:rFonts w:eastAsia="SimSun"/>
          <w:noProof/>
          <w:lang w:val="en-US" w:eastAsia="zh-CN"/>
        </w:rPr>
        <w:t>Group deletion procedure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36</w:t>
      </w:r>
      <w:r>
        <w:rPr>
          <w:noProof/>
        </w:rPr>
        <w:fldChar w:fldCharType="end"/>
      </w:r>
    </w:p>
    <w:p w14:paraId="3C43D6E7" w14:textId="10CC3038"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36</w:t>
      </w:r>
      <w:r>
        <w:rPr>
          <w:noProof/>
        </w:rPr>
        <w:fldChar w:fldCharType="end"/>
      </w:r>
    </w:p>
    <w:p w14:paraId="11983B61" w14:textId="5379D57E"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37</w:t>
      </w:r>
      <w:r>
        <w:rPr>
          <w:noProof/>
        </w:rPr>
        <w:fldChar w:fldCharType="end"/>
      </w:r>
    </w:p>
    <w:p w14:paraId="182ABB74" w14:textId="0C32D5C9"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37</w:t>
      </w:r>
      <w:r>
        <w:rPr>
          <w:noProof/>
        </w:rPr>
        <w:fldChar w:fldCharType="end"/>
      </w:r>
    </w:p>
    <w:p w14:paraId="3A6601FF" w14:textId="45FDD4AC" w:rsidR="00D60EEC" w:rsidRDefault="00D60EEC">
      <w:pPr>
        <w:pStyle w:val="TOC4"/>
        <w:rPr>
          <w:rFonts w:asciiTheme="minorHAnsi" w:hAnsiTheme="minorHAnsi" w:cstheme="minorBidi"/>
          <w:noProof/>
          <w:kern w:val="2"/>
          <w:sz w:val="24"/>
          <w:szCs w:val="24"/>
          <w:lang w:eastAsia="en-GB"/>
          <w14:ligatures w14:val="standardContextual"/>
        </w:rPr>
      </w:pPr>
      <w:r>
        <w:rPr>
          <w:noProof/>
        </w:rPr>
        <w:t>6.2.</w:t>
      </w:r>
      <w:r w:rsidRPr="00517714">
        <w:rPr>
          <w:rFonts w:eastAsia="SimSun"/>
          <w:noProof/>
          <w:lang w:val="en-US" w:eastAsia="zh-CN"/>
        </w:rPr>
        <w:t>12</w:t>
      </w:r>
      <w:r>
        <w:rPr>
          <w:noProof/>
        </w:rPr>
        <w:t>.4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37</w:t>
      </w:r>
      <w:r>
        <w:rPr>
          <w:noProof/>
        </w:rPr>
        <w:fldChar w:fldCharType="end"/>
      </w:r>
    </w:p>
    <w:p w14:paraId="76675798" w14:textId="42796262" w:rsidR="00D60EEC" w:rsidRDefault="00D60EEC">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38</w:t>
      </w:r>
      <w:r>
        <w:rPr>
          <w:noProof/>
        </w:rPr>
        <w:fldChar w:fldCharType="end"/>
      </w:r>
    </w:p>
    <w:p w14:paraId="759858C1" w14:textId="1E932743" w:rsidR="00D60EEC" w:rsidRDefault="00D60EEC">
      <w:pPr>
        <w:pStyle w:val="TOC1"/>
        <w:rPr>
          <w:rFonts w:asciiTheme="minorHAnsi" w:hAnsiTheme="minorHAnsi" w:cstheme="minorBidi"/>
          <w:noProof/>
          <w:kern w:val="2"/>
          <w:sz w:val="24"/>
          <w:szCs w:val="24"/>
          <w:lang w:eastAsia="en-GB"/>
          <w14:ligatures w14:val="standardContextual"/>
        </w:rPr>
      </w:pPr>
      <w:r>
        <w:rPr>
          <w:noProof/>
        </w:rPr>
        <w:lastRenderedPageBreak/>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38</w:t>
      </w:r>
      <w:r>
        <w:rPr>
          <w:noProof/>
        </w:rPr>
        <w:fldChar w:fldCharType="end"/>
      </w:r>
    </w:p>
    <w:p w14:paraId="7091CBBD" w14:textId="4501A14A" w:rsidR="00D60EEC" w:rsidRDefault="00D60EE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38</w:t>
      </w:r>
      <w:r>
        <w:rPr>
          <w:noProof/>
        </w:rPr>
        <w:fldChar w:fldCharType="end"/>
      </w:r>
    </w:p>
    <w:p w14:paraId="2441F398" w14:textId="57424BA4" w:rsidR="00D60EEC" w:rsidRDefault="00D60EE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38</w:t>
      </w:r>
      <w:r>
        <w:rPr>
          <w:noProof/>
        </w:rPr>
        <w:fldChar w:fldCharType="end"/>
      </w:r>
    </w:p>
    <w:p w14:paraId="112AD148" w14:textId="39FB74A1" w:rsidR="00D60EEC" w:rsidRDefault="00D60EEC">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_Toc193393391 \h </w:instrText>
      </w:r>
      <w:r>
        <w:rPr>
          <w:noProof/>
        </w:rPr>
      </w:r>
      <w:r>
        <w:rPr>
          <w:noProof/>
        </w:rPr>
        <w:fldChar w:fldCharType="separate"/>
      </w:r>
      <w:r>
        <w:rPr>
          <w:noProof/>
        </w:rPr>
        <w:t>38</w:t>
      </w:r>
      <w:r>
        <w:rPr>
          <w:noProof/>
        </w:rPr>
        <w:fldChar w:fldCharType="end"/>
      </w:r>
    </w:p>
    <w:p w14:paraId="32AB8070" w14:textId="45787CF8" w:rsidR="00D60EEC" w:rsidRDefault="00D60EEC">
      <w:pPr>
        <w:pStyle w:val="TOC2"/>
        <w:rPr>
          <w:rFonts w:asciiTheme="minorHAnsi" w:hAnsiTheme="minorHAnsi" w:cstheme="minorBidi"/>
          <w:noProof/>
          <w:kern w:val="2"/>
          <w:sz w:val="24"/>
          <w:szCs w:val="24"/>
          <w:lang w:eastAsia="en-GB"/>
          <w14:ligatures w14:val="standardContextual"/>
        </w:rPr>
      </w:pPr>
      <w:r w:rsidRPr="00517714">
        <w:rPr>
          <w:noProof/>
          <w:lang w:val="en-US"/>
        </w:rPr>
        <w:t>7.4</w:t>
      </w:r>
      <w:r>
        <w:rPr>
          <w:rFonts w:asciiTheme="minorHAnsi" w:hAnsiTheme="minorHAnsi" w:cstheme="minorBidi"/>
          <w:noProof/>
          <w:kern w:val="2"/>
          <w:sz w:val="24"/>
          <w:szCs w:val="24"/>
          <w:lang w:eastAsia="en-GB"/>
          <w14:ligatures w14:val="standardContextual"/>
        </w:rPr>
        <w:tab/>
      </w:r>
      <w:r w:rsidRPr="00517714">
        <w:rPr>
          <w:noProof/>
          <w:lang w:val="en-US"/>
        </w:rPr>
        <w:t>XML Schema</w:t>
      </w:r>
      <w:r>
        <w:rPr>
          <w:noProof/>
        </w:rPr>
        <w:tab/>
      </w:r>
      <w:r>
        <w:rPr>
          <w:noProof/>
        </w:rPr>
        <w:fldChar w:fldCharType="begin" w:fldLock="1"/>
      </w:r>
      <w:r>
        <w:rPr>
          <w:noProof/>
        </w:rPr>
        <w:instrText xml:space="preserve"> PAGEREF _Toc193393392 \h </w:instrText>
      </w:r>
      <w:r>
        <w:rPr>
          <w:noProof/>
        </w:rPr>
      </w:r>
      <w:r>
        <w:rPr>
          <w:noProof/>
        </w:rPr>
        <w:fldChar w:fldCharType="separate"/>
      </w:r>
      <w:r>
        <w:rPr>
          <w:noProof/>
        </w:rPr>
        <w:t>38</w:t>
      </w:r>
      <w:r>
        <w:rPr>
          <w:noProof/>
        </w:rPr>
        <w:fldChar w:fldCharType="end"/>
      </w:r>
    </w:p>
    <w:p w14:paraId="786B14E3" w14:textId="7BA97120" w:rsidR="00D60EEC" w:rsidRDefault="00D60EEC">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_Toc193393393 \h </w:instrText>
      </w:r>
      <w:r>
        <w:rPr>
          <w:noProof/>
        </w:rPr>
      </w:r>
      <w:r>
        <w:rPr>
          <w:noProof/>
        </w:rPr>
        <w:fldChar w:fldCharType="separate"/>
      </w:r>
      <w:r>
        <w:rPr>
          <w:noProof/>
        </w:rPr>
        <w:t>38</w:t>
      </w:r>
      <w:r>
        <w:rPr>
          <w:noProof/>
        </w:rPr>
        <w:fldChar w:fldCharType="end"/>
      </w:r>
    </w:p>
    <w:p w14:paraId="3F0D3E41" w14:textId="18A54B31" w:rsidR="00D60EEC" w:rsidRDefault="00D60EEC">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_Toc193393394 \h </w:instrText>
      </w:r>
      <w:r>
        <w:rPr>
          <w:noProof/>
        </w:rPr>
      </w:r>
      <w:r>
        <w:rPr>
          <w:noProof/>
        </w:rPr>
        <w:fldChar w:fldCharType="separate"/>
      </w:r>
      <w:r>
        <w:rPr>
          <w:noProof/>
        </w:rPr>
        <w:t>39</w:t>
      </w:r>
      <w:r>
        <w:rPr>
          <w:noProof/>
        </w:rPr>
        <w:fldChar w:fldCharType="end"/>
      </w:r>
    </w:p>
    <w:p w14:paraId="7A1A0BC4" w14:textId="71575096" w:rsidR="00D60EEC" w:rsidRDefault="00D60EEC">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_Toc193393395 \h </w:instrText>
      </w:r>
      <w:r>
        <w:rPr>
          <w:noProof/>
        </w:rPr>
      </w:r>
      <w:r>
        <w:rPr>
          <w:noProof/>
        </w:rPr>
        <w:fldChar w:fldCharType="separate"/>
      </w:r>
      <w:r>
        <w:rPr>
          <w:noProof/>
        </w:rPr>
        <w:t>40</w:t>
      </w:r>
      <w:r>
        <w:rPr>
          <w:noProof/>
        </w:rPr>
        <w:fldChar w:fldCharType="end"/>
      </w:r>
    </w:p>
    <w:p w14:paraId="54425B55" w14:textId="06EEA22D" w:rsidR="00D60EEC" w:rsidRDefault="00D60EEC">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_Toc193393396 \h </w:instrText>
      </w:r>
      <w:r>
        <w:rPr>
          <w:noProof/>
        </w:rPr>
      </w:r>
      <w:r>
        <w:rPr>
          <w:noProof/>
        </w:rPr>
        <w:fldChar w:fldCharType="separate"/>
      </w:r>
      <w:r>
        <w:rPr>
          <w:noProof/>
        </w:rPr>
        <w:t>40</w:t>
      </w:r>
      <w:r>
        <w:rPr>
          <w:noProof/>
        </w:rPr>
        <w:fldChar w:fldCharType="end"/>
      </w:r>
    </w:p>
    <w:p w14:paraId="10B6B2E9" w14:textId="78095C83" w:rsidR="00D60EEC" w:rsidRDefault="00D60EEC">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_Toc193393397 \h </w:instrText>
      </w:r>
      <w:r>
        <w:rPr>
          <w:noProof/>
        </w:rPr>
      </w:r>
      <w:r>
        <w:rPr>
          <w:noProof/>
        </w:rPr>
        <w:fldChar w:fldCharType="separate"/>
      </w:r>
      <w:r>
        <w:rPr>
          <w:noProof/>
        </w:rPr>
        <w:t>40</w:t>
      </w:r>
      <w:r>
        <w:rPr>
          <w:noProof/>
        </w:rPr>
        <w:fldChar w:fldCharType="end"/>
      </w:r>
    </w:p>
    <w:p w14:paraId="4BFA3EC1" w14:textId="1BD1DF49"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_Toc193393398 \h </w:instrText>
      </w:r>
      <w:r>
        <w:rPr>
          <w:noProof/>
        </w:rPr>
      </w:r>
      <w:r>
        <w:rPr>
          <w:noProof/>
        </w:rPr>
        <w:fldChar w:fldCharType="separate"/>
      </w:r>
      <w:r>
        <w:rPr>
          <w:noProof/>
        </w:rPr>
        <w:t>43</w:t>
      </w:r>
      <w:r>
        <w:rPr>
          <w:noProof/>
        </w:rPr>
        <w:fldChar w:fldCharType="end"/>
      </w:r>
    </w:p>
    <w:p w14:paraId="5A464F19" w14:textId="0A8EC87F" w:rsidR="00D60EEC" w:rsidRDefault="00D60EE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_Toc193393399 \h </w:instrText>
      </w:r>
      <w:r>
        <w:rPr>
          <w:noProof/>
        </w:rPr>
      </w:r>
      <w:r>
        <w:rPr>
          <w:noProof/>
        </w:rPr>
        <w:fldChar w:fldCharType="separate"/>
      </w:r>
      <w:r>
        <w:rPr>
          <w:noProof/>
        </w:rPr>
        <w:t>43</w:t>
      </w:r>
      <w:r>
        <w:rPr>
          <w:noProof/>
        </w:rPr>
        <w:fldChar w:fldCharType="end"/>
      </w:r>
    </w:p>
    <w:p w14:paraId="56555BE1" w14:textId="7423E3F5" w:rsidR="00D60EEC" w:rsidRDefault="00D60EEC">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_Toc193393400 \h </w:instrText>
      </w:r>
      <w:r>
        <w:rPr>
          <w:noProof/>
        </w:rPr>
      </w:r>
      <w:r>
        <w:rPr>
          <w:noProof/>
        </w:rPr>
        <w:fldChar w:fldCharType="separate"/>
      </w:r>
      <w:r>
        <w:rPr>
          <w:noProof/>
        </w:rPr>
        <w:t>43</w:t>
      </w:r>
      <w:r>
        <w:rPr>
          <w:noProof/>
        </w:rPr>
        <w:fldChar w:fldCharType="end"/>
      </w:r>
    </w:p>
    <w:p w14:paraId="23B2B2DD" w14:textId="76CA2781" w:rsidR="00D60EEC" w:rsidRDefault="00D60EEC">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_Toc193393401 \h </w:instrText>
      </w:r>
      <w:r>
        <w:rPr>
          <w:noProof/>
        </w:rPr>
      </w:r>
      <w:r>
        <w:rPr>
          <w:noProof/>
        </w:rPr>
        <w:fldChar w:fldCharType="separate"/>
      </w:r>
      <w:r>
        <w:rPr>
          <w:noProof/>
        </w:rPr>
        <w:t>43</w:t>
      </w:r>
      <w:r>
        <w:rPr>
          <w:noProof/>
        </w:rPr>
        <w:fldChar w:fldCharType="end"/>
      </w:r>
    </w:p>
    <w:p w14:paraId="19847FE2" w14:textId="1C109C1D" w:rsidR="00D60EEC" w:rsidRDefault="00D60EEC">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_Toc193393402 \h </w:instrText>
      </w:r>
      <w:r>
        <w:rPr>
          <w:noProof/>
        </w:rPr>
      </w:r>
      <w:r>
        <w:rPr>
          <w:noProof/>
        </w:rPr>
        <w:fldChar w:fldCharType="separate"/>
      </w:r>
      <w:r>
        <w:rPr>
          <w:noProof/>
        </w:rPr>
        <w:t>43</w:t>
      </w:r>
      <w:r>
        <w:rPr>
          <w:noProof/>
        </w:rPr>
        <w:fldChar w:fldCharType="end"/>
      </w:r>
    </w:p>
    <w:p w14:paraId="0B2AD267" w14:textId="15BCEA5F" w:rsidR="00D60EEC" w:rsidRDefault="00D60EE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_Toc193393403 \h </w:instrText>
      </w:r>
      <w:r>
        <w:rPr>
          <w:noProof/>
        </w:rPr>
      </w:r>
      <w:r>
        <w:rPr>
          <w:noProof/>
        </w:rPr>
        <w:fldChar w:fldCharType="separate"/>
      </w:r>
      <w:r>
        <w:rPr>
          <w:noProof/>
        </w:rPr>
        <w:t>44</w:t>
      </w:r>
      <w:r>
        <w:rPr>
          <w:noProof/>
        </w:rPr>
        <w:fldChar w:fldCharType="end"/>
      </w:r>
    </w:p>
    <w:p w14:paraId="04D66FF8" w14:textId="69653D18" w:rsidR="00D60EEC" w:rsidRDefault="00D60EE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_Toc193393404 \h </w:instrText>
      </w:r>
      <w:r>
        <w:rPr>
          <w:noProof/>
        </w:rPr>
      </w:r>
      <w:r>
        <w:rPr>
          <w:noProof/>
        </w:rPr>
        <w:fldChar w:fldCharType="separate"/>
      </w:r>
      <w:r>
        <w:rPr>
          <w:noProof/>
        </w:rPr>
        <w:t>44</w:t>
      </w:r>
      <w:r>
        <w:rPr>
          <w:noProof/>
        </w:rPr>
        <w:fldChar w:fldCharType="end"/>
      </w:r>
    </w:p>
    <w:p w14:paraId="31923990" w14:textId="5BB373FF" w:rsidR="00D60EEC" w:rsidRDefault="00D60EE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_Toc193393405 \h </w:instrText>
      </w:r>
      <w:r>
        <w:rPr>
          <w:noProof/>
        </w:rPr>
      </w:r>
      <w:r>
        <w:rPr>
          <w:noProof/>
        </w:rPr>
        <w:fldChar w:fldCharType="separate"/>
      </w:r>
      <w:r>
        <w:rPr>
          <w:noProof/>
        </w:rPr>
        <w:t>44</w:t>
      </w:r>
      <w:r>
        <w:rPr>
          <w:noProof/>
        </w:rPr>
        <w:fldChar w:fldCharType="end"/>
      </w:r>
    </w:p>
    <w:p w14:paraId="51B71331" w14:textId="421AA4D9" w:rsidR="00D60EEC" w:rsidRDefault="00D60EEC">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_Toc193393406 \h </w:instrText>
      </w:r>
      <w:r>
        <w:rPr>
          <w:noProof/>
        </w:rPr>
      </w:r>
      <w:r>
        <w:rPr>
          <w:noProof/>
        </w:rPr>
        <w:fldChar w:fldCharType="separate"/>
      </w:r>
      <w:r>
        <w:rPr>
          <w:noProof/>
        </w:rPr>
        <w:t>44</w:t>
      </w:r>
      <w:r>
        <w:rPr>
          <w:noProof/>
        </w:rPr>
        <w:fldChar w:fldCharType="end"/>
      </w:r>
    </w:p>
    <w:p w14:paraId="77681C62" w14:textId="1F6CD0BD" w:rsidR="00D60EEC" w:rsidRDefault="00D60EEC">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_Toc193393407 \h </w:instrText>
      </w:r>
      <w:r>
        <w:rPr>
          <w:noProof/>
        </w:rPr>
      </w:r>
      <w:r>
        <w:rPr>
          <w:noProof/>
        </w:rPr>
        <w:fldChar w:fldCharType="separate"/>
      </w:r>
      <w:r>
        <w:rPr>
          <w:noProof/>
        </w:rPr>
        <w:t>44</w:t>
      </w:r>
      <w:r>
        <w:rPr>
          <w:noProof/>
        </w:rPr>
        <w:fldChar w:fldCharType="end"/>
      </w:r>
    </w:p>
    <w:p w14:paraId="7015D6C8" w14:textId="6C32E261" w:rsidR="00D60EEC" w:rsidRDefault="00D60EEC">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_Toc193393408 \h </w:instrText>
      </w:r>
      <w:r>
        <w:rPr>
          <w:noProof/>
        </w:rPr>
      </w:r>
      <w:r>
        <w:rPr>
          <w:noProof/>
        </w:rPr>
        <w:fldChar w:fldCharType="separate"/>
      </w:r>
      <w:r>
        <w:rPr>
          <w:noProof/>
        </w:rPr>
        <w:t>44</w:t>
      </w:r>
      <w:r>
        <w:rPr>
          <w:noProof/>
        </w:rPr>
        <w:fldChar w:fldCharType="end"/>
      </w:r>
    </w:p>
    <w:p w14:paraId="10DDA82D" w14:textId="2E20C990"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_Toc193393409 \h </w:instrText>
      </w:r>
      <w:r>
        <w:rPr>
          <w:noProof/>
        </w:rPr>
      </w:r>
      <w:r>
        <w:rPr>
          <w:noProof/>
        </w:rPr>
        <w:fldChar w:fldCharType="separate"/>
      </w:r>
      <w:r>
        <w:rPr>
          <w:noProof/>
        </w:rPr>
        <w:t>45</w:t>
      </w:r>
      <w:r>
        <w:rPr>
          <w:noProof/>
        </w:rPr>
        <w:fldChar w:fldCharType="end"/>
      </w:r>
    </w:p>
    <w:p w14:paraId="22898105" w14:textId="24E8C06F" w:rsidR="00D60EEC" w:rsidRDefault="00D60EE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_Toc193393410 \h </w:instrText>
      </w:r>
      <w:r>
        <w:rPr>
          <w:noProof/>
        </w:rPr>
      </w:r>
      <w:r>
        <w:rPr>
          <w:noProof/>
        </w:rPr>
        <w:fldChar w:fldCharType="separate"/>
      </w:r>
      <w:r>
        <w:rPr>
          <w:noProof/>
        </w:rPr>
        <w:t>45</w:t>
      </w:r>
      <w:r>
        <w:rPr>
          <w:noProof/>
        </w:rPr>
        <w:fldChar w:fldCharType="end"/>
      </w:r>
    </w:p>
    <w:p w14:paraId="102758EA" w14:textId="3C859D58" w:rsidR="00D60EEC" w:rsidRDefault="00D60EEC">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_Toc193393411 \h </w:instrText>
      </w:r>
      <w:r>
        <w:rPr>
          <w:noProof/>
        </w:rPr>
      </w:r>
      <w:r>
        <w:rPr>
          <w:noProof/>
        </w:rPr>
        <w:fldChar w:fldCharType="separate"/>
      </w:r>
      <w:r>
        <w:rPr>
          <w:noProof/>
        </w:rPr>
        <w:t>45</w:t>
      </w:r>
      <w:r>
        <w:rPr>
          <w:noProof/>
        </w:rPr>
        <w:fldChar w:fldCharType="end"/>
      </w:r>
    </w:p>
    <w:p w14:paraId="508AB00B" w14:textId="1F71D5CB"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_Toc193393412 \h </w:instrText>
      </w:r>
      <w:r>
        <w:rPr>
          <w:noProof/>
        </w:rPr>
      </w:r>
      <w:r>
        <w:rPr>
          <w:noProof/>
        </w:rPr>
        <w:fldChar w:fldCharType="separate"/>
      </w:r>
      <w:r>
        <w:rPr>
          <w:noProof/>
        </w:rPr>
        <w:t>46</w:t>
      </w:r>
      <w:r>
        <w:rPr>
          <w:noProof/>
        </w:rPr>
        <w:fldChar w:fldCharType="end"/>
      </w:r>
    </w:p>
    <w:p w14:paraId="7390882F" w14:textId="5DD5BB63" w:rsidR="00D60EEC" w:rsidRDefault="00D60EEC">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_Toc193393413 \h </w:instrText>
      </w:r>
      <w:r>
        <w:rPr>
          <w:noProof/>
        </w:rPr>
      </w:r>
      <w:r>
        <w:rPr>
          <w:noProof/>
        </w:rPr>
        <w:fldChar w:fldCharType="separate"/>
      </w:r>
      <w:r>
        <w:rPr>
          <w:noProof/>
        </w:rPr>
        <w:t>46</w:t>
      </w:r>
      <w:r>
        <w:rPr>
          <w:noProof/>
        </w:rPr>
        <w:fldChar w:fldCharType="end"/>
      </w:r>
    </w:p>
    <w:p w14:paraId="0AC56C63" w14:textId="593CF0F6" w:rsidR="00D60EEC" w:rsidRDefault="00D60EEC">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_Toc193393414 \h </w:instrText>
      </w:r>
      <w:r>
        <w:rPr>
          <w:noProof/>
        </w:rPr>
      </w:r>
      <w:r>
        <w:rPr>
          <w:noProof/>
        </w:rPr>
        <w:fldChar w:fldCharType="separate"/>
      </w:r>
      <w:r>
        <w:rPr>
          <w:noProof/>
        </w:rPr>
        <w:t>46</w:t>
      </w:r>
      <w:r>
        <w:rPr>
          <w:noProof/>
        </w:rPr>
        <w:fldChar w:fldCharType="end"/>
      </w:r>
    </w:p>
    <w:p w14:paraId="52DBC870" w14:textId="54CA900A" w:rsidR="00D60EEC" w:rsidRDefault="00D60EEC">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_Toc193393415 \h </w:instrText>
      </w:r>
      <w:r>
        <w:rPr>
          <w:noProof/>
        </w:rPr>
      </w:r>
      <w:r>
        <w:rPr>
          <w:noProof/>
        </w:rPr>
        <w:fldChar w:fldCharType="separate"/>
      </w:r>
      <w:r>
        <w:rPr>
          <w:noProof/>
        </w:rPr>
        <w:t>46</w:t>
      </w:r>
      <w:r>
        <w:rPr>
          <w:noProof/>
        </w:rPr>
        <w:fldChar w:fldCharType="end"/>
      </w:r>
    </w:p>
    <w:p w14:paraId="54A54C8C" w14:textId="5499CCB9" w:rsidR="00D60EEC" w:rsidRDefault="00D60EEC">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_Toc193393416 \h </w:instrText>
      </w:r>
      <w:r>
        <w:rPr>
          <w:noProof/>
        </w:rPr>
      </w:r>
      <w:r>
        <w:rPr>
          <w:noProof/>
        </w:rPr>
        <w:fldChar w:fldCharType="separate"/>
      </w:r>
      <w:r>
        <w:rPr>
          <w:noProof/>
        </w:rPr>
        <w:t>47</w:t>
      </w:r>
      <w:r>
        <w:rPr>
          <w:noProof/>
        </w:rPr>
        <w:fldChar w:fldCharType="end"/>
      </w:r>
    </w:p>
    <w:p w14:paraId="64768B39" w14:textId="7B06615A" w:rsidR="00D60EEC" w:rsidRDefault="00D60EEC">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_Toc193393417 \h </w:instrText>
      </w:r>
      <w:r>
        <w:rPr>
          <w:noProof/>
        </w:rPr>
      </w:r>
      <w:r>
        <w:rPr>
          <w:noProof/>
        </w:rPr>
        <w:fldChar w:fldCharType="separate"/>
      </w:r>
      <w:r>
        <w:rPr>
          <w:noProof/>
        </w:rPr>
        <w:t>47</w:t>
      </w:r>
      <w:r>
        <w:rPr>
          <w:noProof/>
        </w:rPr>
        <w:fldChar w:fldCharType="end"/>
      </w:r>
    </w:p>
    <w:p w14:paraId="32C7E6EB" w14:textId="23756386" w:rsidR="00D60EEC" w:rsidRDefault="00D60EEC">
      <w:pPr>
        <w:pStyle w:val="TOC1"/>
        <w:rPr>
          <w:rFonts w:asciiTheme="minorHAnsi" w:hAnsiTheme="minorHAnsi" w:cstheme="minorBidi"/>
          <w:noProof/>
          <w:kern w:val="2"/>
          <w:sz w:val="24"/>
          <w:szCs w:val="24"/>
          <w:lang w:eastAsia="en-GB"/>
          <w14:ligatures w14:val="standardContextual"/>
        </w:rPr>
      </w:pPr>
      <w:r>
        <w:rPr>
          <w:noProof/>
        </w:rPr>
        <w:t>B.</w:t>
      </w:r>
      <w:r w:rsidRPr="00517714">
        <w:rPr>
          <w:rFonts w:eastAsia="SimSun"/>
          <w:noProof/>
          <w:lang w:val="en-US" w:eastAsia="zh-CN"/>
        </w:rPr>
        <w:t>6</w:t>
      </w:r>
      <w:r>
        <w:rPr>
          <w:rFonts w:asciiTheme="minorHAnsi" w:hAnsiTheme="minorHAnsi" w:cstheme="minorBidi"/>
          <w:noProof/>
          <w:kern w:val="2"/>
          <w:sz w:val="24"/>
          <w:szCs w:val="24"/>
          <w:lang w:eastAsia="en-GB"/>
          <w14:ligatures w14:val="standardContextual"/>
        </w:rPr>
        <w:tab/>
      </w:r>
      <w:r>
        <w:rPr>
          <w:noProof/>
        </w:rPr>
        <w:t xml:space="preserve">Group </w:t>
      </w:r>
      <w:r w:rsidRPr="00517714">
        <w:rPr>
          <w:rFonts w:eastAsia="SimSun"/>
          <w:noProof/>
          <w:lang w:val="en-US" w:eastAsia="zh-CN"/>
        </w:rPr>
        <w:t>deletion</w:t>
      </w:r>
      <w:r>
        <w:rPr>
          <w:noProof/>
        </w:rPr>
        <w:t xml:space="preserve"> notification</w:t>
      </w:r>
      <w:r>
        <w:rPr>
          <w:noProof/>
        </w:rPr>
        <w:tab/>
      </w:r>
      <w:r>
        <w:rPr>
          <w:noProof/>
        </w:rPr>
        <w:fldChar w:fldCharType="begin" w:fldLock="1"/>
      </w:r>
      <w:r>
        <w:rPr>
          <w:noProof/>
        </w:rPr>
        <w:instrText xml:space="preserve"> PAGEREF _Toc193393418 \h </w:instrText>
      </w:r>
      <w:r>
        <w:rPr>
          <w:noProof/>
        </w:rPr>
      </w:r>
      <w:r>
        <w:rPr>
          <w:noProof/>
        </w:rPr>
        <w:fldChar w:fldCharType="separate"/>
      </w:r>
      <w:r>
        <w:rPr>
          <w:noProof/>
        </w:rPr>
        <w:t>47</w:t>
      </w:r>
      <w:r>
        <w:rPr>
          <w:noProof/>
        </w:rPr>
        <w:fldChar w:fldCharType="end"/>
      </w:r>
    </w:p>
    <w:p w14:paraId="39F29DB6" w14:textId="0930F765"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_Toc193393419 \h </w:instrText>
      </w:r>
      <w:r>
        <w:rPr>
          <w:noProof/>
        </w:rPr>
      </w:r>
      <w:r>
        <w:rPr>
          <w:noProof/>
        </w:rPr>
        <w:fldChar w:fldCharType="separate"/>
      </w:r>
      <w:r>
        <w:rPr>
          <w:noProof/>
        </w:rPr>
        <w:t>48</w:t>
      </w:r>
      <w:r>
        <w:rPr>
          <w:noProof/>
        </w:rPr>
        <w:fldChar w:fldCharType="end"/>
      </w:r>
    </w:p>
    <w:p w14:paraId="2B992EE1" w14:textId="5AC7EA1A" w:rsidR="00D60EEC" w:rsidRDefault="00D60EEC">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_Toc193393420 \h </w:instrText>
      </w:r>
      <w:r>
        <w:rPr>
          <w:noProof/>
        </w:rPr>
      </w:r>
      <w:r>
        <w:rPr>
          <w:noProof/>
        </w:rPr>
        <w:fldChar w:fldCharType="separate"/>
      </w:r>
      <w:r>
        <w:rPr>
          <w:noProof/>
        </w:rPr>
        <w:t>48</w:t>
      </w:r>
      <w:r>
        <w:rPr>
          <w:noProof/>
        </w:rPr>
        <w:fldChar w:fldCharType="end"/>
      </w:r>
    </w:p>
    <w:p w14:paraId="2EA82676" w14:textId="4A9DB2FE" w:rsidR="00D60EEC" w:rsidRDefault="00D60EEC">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_Toc193393421 \h </w:instrText>
      </w:r>
      <w:r>
        <w:rPr>
          <w:noProof/>
        </w:rPr>
      </w:r>
      <w:r>
        <w:rPr>
          <w:noProof/>
        </w:rPr>
        <w:fldChar w:fldCharType="separate"/>
      </w:r>
      <w:r>
        <w:rPr>
          <w:noProof/>
        </w:rPr>
        <w:t>48</w:t>
      </w:r>
      <w:r>
        <w:rPr>
          <w:noProof/>
        </w:rPr>
        <w:fldChar w:fldCharType="end"/>
      </w:r>
    </w:p>
    <w:p w14:paraId="03D8439A" w14:textId="7220D594" w:rsidR="00D60EEC" w:rsidRPr="00745779" w:rsidRDefault="00D60EEC">
      <w:pPr>
        <w:pStyle w:val="TOC2"/>
        <w:rPr>
          <w:rFonts w:asciiTheme="minorHAnsi" w:hAnsiTheme="minorHAnsi" w:cstheme="minorBidi"/>
          <w:noProof/>
          <w:kern w:val="2"/>
          <w:sz w:val="24"/>
          <w:szCs w:val="24"/>
          <w:lang w:val="fr-FR" w:eastAsia="en-GB"/>
          <w14:ligatures w14:val="standardContextual"/>
        </w:rPr>
      </w:pPr>
      <w:r w:rsidRPr="00517714">
        <w:rPr>
          <w:noProof/>
          <w:lang w:val="fr-FR"/>
        </w:rPr>
        <w:t>C.2.1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SU_GroupManagement API</w:t>
      </w:r>
      <w:r w:rsidRPr="00745779">
        <w:rPr>
          <w:noProof/>
          <w:lang w:val="fr-FR"/>
        </w:rPr>
        <w:tab/>
      </w:r>
      <w:r>
        <w:rPr>
          <w:noProof/>
        </w:rPr>
        <w:fldChar w:fldCharType="begin" w:fldLock="1"/>
      </w:r>
      <w:r w:rsidRPr="00745779">
        <w:rPr>
          <w:noProof/>
          <w:lang w:val="fr-FR"/>
        </w:rPr>
        <w:instrText xml:space="preserve"> PAGEREF _Toc193393422 \h </w:instrText>
      </w:r>
      <w:r>
        <w:rPr>
          <w:noProof/>
        </w:rPr>
      </w:r>
      <w:r>
        <w:rPr>
          <w:noProof/>
        </w:rPr>
        <w:fldChar w:fldCharType="separate"/>
      </w:r>
      <w:r w:rsidRPr="00745779">
        <w:rPr>
          <w:noProof/>
          <w:lang w:val="fr-FR"/>
        </w:rPr>
        <w:t>48</w:t>
      </w:r>
      <w:r>
        <w:rPr>
          <w:noProof/>
        </w:rPr>
        <w:fldChar w:fldCharType="end"/>
      </w:r>
    </w:p>
    <w:p w14:paraId="1AA63068" w14:textId="3B57B14F" w:rsidR="00D60EEC" w:rsidRPr="00745779" w:rsidRDefault="00D60EEC">
      <w:pPr>
        <w:pStyle w:val="TOC3"/>
        <w:rPr>
          <w:rFonts w:asciiTheme="minorHAnsi" w:hAnsiTheme="minorHAnsi" w:cstheme="minorBidi"/>
          <w:noProof/>
          <w:kern w:val="2"/>
          <w:sz w:val="24"/>
          <w:szCs w:val="24"/>
          <w:lang w:val="fr-FR" w:eastAsia="en-GB"/>
          <w14:ligatures w14:val="standardContextual"/>
        </w:rPr>
      </w:pPr>
      <w:r w:rsidRPr="00517714">
        <w:rPr>
          <w:noProof/>
          <w:lang w:val="fr-FR"/>
        </w:rPr>
        <w:t>C.2.1.1</w:t>
      </w:r>
      <w:r w:rsidRPr="00745779">
        <w:rPr>
          <w:rFonts w:asciiTheme="minorHAnsi" w:hAnsiTheme="minorHAnsi" w:cstheme="minorBidi"/>
          <w:noProof/>
          <w:kern w:val="2"/>
          <w:sz w:val="24"/>
          <w:szCs w:val="24"/>
          <w:lang w:val="fr-FR" w:eastAsia="en-GB"/>
          <w14:ligatures w14:val="standardContextual"/>
        </w:rPr>
        <w:tab/>
      </w:r>
      <w:r w:rsidRPr="00517714">
        <w:rPr>
          <w:noProof/>
          <w:lang w:val="fr-FR"/>
        </w:rPr>
        <w:t>API URI</w:t>
      </w:r>
      <w:r w:rsidRPr="00745779">
        <w:rPr>
          <w:noProof/>
          <w:lang w:val="fr-FR"/>
        </w:rPr>
        <w:tab/>
      </w:r>
      <w:r>
        <w:rPr>
          <w:noProof/>
        </w:rPr>
        <w:fldChar w:fldCharType="begin" w:fldLock="1"/>
      </w:r>
      <w:r w:rsidRPr="00745779">
        <w:rPr>
          <w:noProof/>
          <w:lang w:val="fr-FR"/>
        </w:rPr>
        <w:instrText xml:space="preserve"> PAGEREF _Toc193393423 \h </w:instrText>
      </w:r>
      <w:r>
        <w:rPr>
          <w:noProof/>
        </w:rPr>
      </w:r>
      <w:r>
        <w:rPr>
          <w:noProof/>
        </w:rPr>
        <w:fldChar w:fldCharType="separate"/>
      </w:r>
      <w:r w:rsidRPr="00745779">
        <w:rPr>
          <w:noProof/>
          <w:lang w:val="fr-FR"/>
        </w:rPr>
        <w:t>48</w:t>
      </w:r>
      <w:r>
        <w:rPr>
          <w:noProof/>
        </w:rPr>
        <w:fldChar w:fldCharType="end"/>
      </w:r>
    </w:p>
    <w:p w14:paraId="749BC7DD" w14:textId="38193F19" w:rsidR="00D60EEC" w:rsidRDefault="00D60EEC">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49</w:t>
      </w:r>
      <w:r>
        <w:rPr>
          <w:noProof/>
        </w:rPr>
        <w:fldChar w:fldCharType="end"/>
      </w:r>
    </w:p>
    <w:p w14:paraId="174F716F" w14:textId="28DD61A8" w:rsidR="00D60EEC" w:rsidRDefault="00D60EEC">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49</w:t>
      </w:r>
      <w:r>
        <w:rPr>
          <w:noProof/>
        </w:rPr>
        <w:fldChar w:fldCharType="end"/>
      </w:r>
    </w:p>
    <w:p w14:paraId="5DBF6472" w14:textId="50B11A8E" w:rsidR="00D60EEC" w:rsidRDefault="00D60EEC">
      <w:pPr>
        <w:pStyle w:val="TOC4"/>
        <w:rPr>
          <w:rFonts w:asciiTheme="minorHAnsi" w:hAnsiTheme="minorHAnsi" w:cstheme="minorBidi"/>
          <w:noProof/>
          <w:kern w:val="2"/>
          <w:sz w:val="24"/>
          <w:szCs w:val="24"/>
          <w:lang w:eastAsia="en-GB"/>
          <w14:ligatures w14:val="standardContextual"/>
        </w:rPr>
      </w:pPr>
      <w:r w:rsidRPr="00745779">
        <w:rPr>
          <w:noProof/>
        </w:rPr>
        <w:t>C.2.1.2.2</w:t>
      </w:r>
      <w:r>
        <w:rPr>
          <w:rFonts w:asciiTheme="minorHAnsi" w:hAnsiTheme="minorHAnsi" w:cstheme="minorBidi"/>
          <w:noProof/>
          <w:kern w:val="2"/>
          <w:sz w:val="24"/>
          <w:szCs w:val="24"/>
          <w:lang w:eastAsia="en-GB"/>
          <w14:ligatures w14:val="standardContextual"/>
        </w:rPr>
        <w:tab/>
      </w:r>
      <w:r w:rsidRPr="00745779">
        <w:rPr>
          <w:noProof/>
        </w:rPr>
        <w:t>Resource: VAL Group Documents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50</w:t>
      </w:r>
      <w:r>
        <w:rPr>
          <w:noProof/>
        </w:rPr>
        <w:fldChar w:fldCharType="end"/>
      </w:r>
    </w:p>
    <w:p w14:paraId="127D614D" w14:textId="1B480CAF" w:rsidR="00D60EEC" w:rsidRDefault="00D60EEC">
      <w:pPr>
        <w:pStyle w:val="TOC5"/>
        <w:rPr>
          <w:rFonts w:asciiTheme="minorHAnsi" w:hAnsiTheme="minorHAnsi" w:cstheme="minorBidi"/>
          <w:noProof/>
          <w:kern w:val="2"/>
          <w:sz w:val="24"/>
          <w:szCs w:val="24"/>
          <w:lang w:eastAsia="en-GB"/>
          <w14:ligatures w14:val="standardContextual"/>
        </w:rPr>
      </w:pPr>
      <w:r w:rsidRPr="00745779">
        <w:rPr>
          <w:noProof/>
        </w:rPr>
        <w:t>C.2.1.2.2.1</w:t>
      </w:r>
      <w:r>
        <w:rPr>
          <w:rFonts w:asciiTheme="minorHAnsi" w:hAnsiTheme="minorHAnsi" w:cstheme="minorBidi"/>
          <w:noProof/>
          <w:kern w:val="2"/>
          <w:sz w:val="24"/>
          <w:szCs w:val="24"/>
          <w:lang w:eastAsia="en-GB"/>
          <w14:ligatures w14:val="standardContextual"/>
        </w:rPr>
        <w:tab/>
      </w:r>
      <w:r w:rsidRPr="00745779">
        <w:rPr>
          <w:noProof/>
        </w:rPr>
        <w:t>Description</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50</w:t>
      </w:r>
      <w:r>
        <w:rPr>
          <w:noProof/>
        </w:rPr>
        <w:fldChar w:fldCharType="end"/>
      </w:r>
    </w:p>
    <w:p w14:paraId="6F0A926C" w14:textId="3F9D2E72" w:rsidR="00D60EEC" w:rsidRDefault="00D60EEC">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50</w:t>
      </w:r>
      <w:r>
        <w:rPr>
          <w:noProof/>
        </w:rPr>
        <w:fldChar w:fldCharType="end"/>
      </w:r>
    </w:p>
    <w:p w14:paraId="03A03612" w14:textId="49A8C7A6" w:rsidR="00D60EEC" w:rsidRDefault="00D60EEC">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51</w:t>
      </w:r>
      <w:r>
        <w:rPr>
          <w:noProof/>
        </w:rPr>
        <w:fldChar w:fldCharType="end"/>
      </w:r>
    </w:p>
    <w:p w14:paraId="3446F554" w14:textId="780697B3" w:rsidR="00D60EEC" w:rsidRDefault="00D60EEC">
      <w:pPr>
        <w:pStyle w:val="TOC6"/>
        <w:rPr>
          <w:rFonts w:asciiTheme="minorHAnsi" w:hAnsiTheme="minorHAnsi" w:cstheme="minorBidi"/>
          <w:noProof/>
          <w:kern w:val="2"/>
          <w:sz w:val="24"/>
          <w:szCs w:val="24"/>
          <w:lang w:eastAsia="en-GB"/>
          <w14:ligatures w14:val="standardContextual"/>
        </w:rPr>
      </w:pPr>
      <w:r>
        <w:rPr>
          <w:noProof/>
        </w:rPr>
        <w:t>C.2.1.2.2.3.1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51</w:t>
      </w:r>
      <w:r>
        <w:rPr>
          <w:noProof/>
        </w:rPr>
        <w:fldChar w:fldCharType="end"/>
      </w:r>
    </w:p>
    <w:p w14:paraId="213E787A" w14:textId="3646FB42" w:rsidR="00D60EEC" w:rsidRDefault="00D60EEC">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52</w:t>
      </w:r>
      <w:r>
        <w:rPr>
          <w:noProof/>
        </w:rPr>
        <w:fldChar w:fldCharType="end"/>
      </w:r>
    </w:p>
    <w:p w14:paraId="74A09571" w14:textId="4BFCECE1" w:rsidR="00D60EEC" w:rsidRDefault="00D60EEC">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52</w:t>
      </w:r>
      <w:r>
        <w:rPr>
          <w:noProof/>
        </w:rPr>
        <w:fldChar w:fldCharType="end"/>
      </w:r>
    </w:p>
    <w:p w14:paraId="4F9207EF" w14:textId="6DBA4B8E" w:rsidR="00D60EEC" w:rsidRDefault="00D60EEC">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52</w:t>
      </w:r>
      <w:r>
        <w:rPr>
          <w:noProof/>
        </w:rPr>
        <w:fldChar w:fldCharType="end"/>
      </w:r>
    </w:p>
    <w:p w14:paraId="30474DA4" w14:textId="167DE5B8" w:rsidR="00D60EEC" w:rsidRDefault="00D60EEC">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53</w:t>
      </w:r>
      <w:r>
        <w:rPr>
          <w:noProof/>
        </w:rPr>
        <w:fldChar w:fldCharType="end"/>
      </w:r>
    </w:p>
    <w:p w14:paraId="3A7A630C" w14:textId="4CC30519" w:rsidR="00D60EEC" w:rsidRDefault="00D60EEC">
      <w:pPr>
        <w:pStyle w:val="TOC6"/>
        <w:rPr>
          <w:rFonts w:asciiTheme="minorHAnsi" w:hAnsiTheme="minorHAnsi" w:cstheme="minorBidi"/>
          <w:noProof/>
          <w:kern w:val="2"/>
          <w:sz w:val="24"/>
          <w:szCs w:val="24"/>
          <w:lang w:eastAsia="en-GB"/>
          <w14:ligatures w14:val="standardContextual"/>
        </w:rPr>
      </w:pPr>
      <w:r>
        <w:rPr>
          <w:noProof/>
        </w:rPr>
        <w:t>C.2.1.2.3.3.1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53</w:t>
      </w:r>
      <w:r>
        <w:rPr>
          <w:noProof/>
        </w:rPr>
        <w:fldChar w:fldCharType="end"/>
      </w:r>
    </w:p>
    <w:p w14:paraId="04368E5E" w14:textId="4DFDD86D" w:rsidR="00D60EEC" w:rsidRDefault="00D60EEC">
      <w:pPr>
        <w:pStyle w:val="TOC6"/>
        <w:rPr>
          <w:rFonts w:asciiTheme="minorHAnsi" w:hAnsiTheme="minorHAnsi" w:cstheme="minorBidi"/>
          <w:noProof/>
          <w:kern w:val="2"/>
          <w:sz w:val="24"/>
          <w:szCs w:val="24"/>
          <w:lang w:eastAsia="en-GB"/>
          <w14:ligatures w14:val="standardContextual"/>
        </w:rPr>
      </w:pPr>
      <w:r>
        <w:rPr>
          <w:noProof/>
        </w:rPr>
        <w:t>C.2.1.2.3.3.2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54</w:t>
      </w:r>
      <w:r>
        <w:rPr>
          <w:noProof/>
        </w:rPr>
        <w:fldChar w:fldCharType="end"/>
      </w:r>
    </w:p>
    <w:p w14:paraId="3C0058CE" w14:textId="3A83F874" w:rsidR="00D60EEC" w:rsidRDefault="00D60EEC">
      <w:pPr>
        <w:pStyle w:val="TOC6"/>
        <w:rPr>
          <w:rFonts w:asciiTheme="minorHAnsi" w:hAnsiTheme="minorHAnsi" w:cstheme="minorBidi"/>
          <w:noProof/>
          <w:kern w:val="2"/>
          <w:sz w:val="24"/>
          <w:szCs w:val="24"/>
          <w:lang w:eastAsia="en-GB"/>
          <w14:ligatures w14:val="standardContextual"/>
        </w:rPr>
      </w:pPr>
      <w:r>
        <w:rPr>
          <w:noProof/>
        </w:rPr>
        <w:t>C.2.1.2.3.3.3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54</w:t>
      </w:r>
      <w:r>
        <w:rPr>
          <w:noProof/>
        </w:rPr>
        <w:fldChar w:fldCharType="end"/>
      </w:r>
    </w:p>
    <w:p w14:paraId="745BBA90" w14:textId="0534061D" w:rsidR="00D60EEC" w:rsidRDefault="00D60EEC">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54</w:t>
      </w:r>
      <w:r>
        <w:rPr>
          <w:noProof/>
        </w:rPr>
        <w:fldChar w:fldCharType="end"/>
      </w:r>
    </w:p>
    <w:p w14:paraId="7E111D72" w14:textId="68568DF4" w:rsidR="00D60EEC" w:rsidRDefault="00D60EEC">
      <w:pPr>
        <w:pStyle w:val="TOC5"/>
        <w:rPr>
          <w:rFonts w:asciiTheme="minorHAnsi" w:hAnsiTheme="minorHAnsi" w:cstheme="minorBidi"/>
          <w:noProof/>
          <w:kern w:val="2"/>
          <w:sz w:val="24"/>
          <w:szCs w:val="24"/>
          <w:lang w:eastAsia="en-GB"/>
          <w14:ligatures w14:val="standardContextual"/>
        </w:rPr>
      </w:pPr>
      <w:r>
        <w:rPr>
          <w:noProof/>
        </w:rPr>
        <w:lastRenderedPageBreak/>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54</w:t>
      </w:r>
      <w:r>
        <w:rPr>
          <w:noProof/>
        </w:rPr>
        <w:fldChar w:fldCharType="end"/>
      </w:r>
    </w:p>
    <w:p w14:paraId="71A3976C" w14:textId="64462715" w:rsidR="00D60EEC" w:rsidRDefault="00D60EEC">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54</w:t>
      </w:r>
      <w:r>
        <w:rPr>
          <w:noProof/>
        </w:rPr>
        <w:fldChar w:fldCharType="end"/>
      </w:r>
    </w:p>
    <w:p w14:paraId="2BF4F190" w14:textId="6928FE41" w:rsidR="00D60EEC" w:rsidRDefault="00D60EEC">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55</w:t>
      </w:r>
      <w:r>
        <w:rPr>
          <w:noProof/>
        </w:rPr>
        <w:fldChar w:fldCharType="end"/>
      </w:r>
    </w:p>
    <w:p w14:paraId="6EE3E75E" w14:textId="65B0CB07" w:rsidR="00D60EEC" w:rsidRDefault="00D60EEC">
      <w:pPr>
        <w:pStyle w:val="TOC6"/>
        <w:rPr>
          <w:rFonts w:asciiTheme="minorHAnsi" w:hAnsiTheme="minorHAnsi" w:cstheme="minorBidi"/>
          <w:noProof/>
          <w:kern w:val="2"/>
          <w:sz w:val="24"/>
          <w:szCs w:val="24"/>
          <w:lang w:eastAsia="en-GB"/>
          <w14:ligatures w14:val="standardContextual"/>
        </w:rPr>
      </w:pPr>
      <w:r>
        <w:rPr>
          <w:noProof/>
        </w:rPr>
        <w:t>C.2.1.2.4.3.1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55</w:t>
      </w:r>
      <w:r>
        <w:rPr>
          <w:noProof/>
        </w:rPr>
        <w:fldChar w:fldCharType="end"/>
      </w:r>
    </w:p>
    <w:p w14:paraId="382FFAFC" w14:textId="3E7DEE1A" w:rsidR="00D60EEC" w:rsidRDefault="00D60EEC">
      <w:pPr>
        <w:pStyle w:val="TOC6"/>
        <w:rPr>
          <w:rFonts w:asciiTheme="minorHAnsi" w:hAnsiTheme="minorHAnsi" w:cstheme="minorBidi"/>
          <w:noProof/>
          <w:kern w:val="2"/>
          <w:sz w:val="24"/>
          <w:szCs w:val="24"/>
          <w:lang w:eastAsia="en-GB"/>
          <w14:ligatures w14:val="standardContextual"/>
        </w:rPr>
      </w:pPr>
      <w:r>
        <w:rPr>
          <w:noProof/>
        </w:rPr>
        <w:t>C.2.1.2.4.3.2</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55</w:t>
      </w:r>
      <w:r>
        <w:rPr>
          <w:noProof/>
        </w:rPr>
        <w:fldChar w:fldCharType="end"/>
      </w:r>
    </w:p>
    <w:p w14:paraId="23BC5683" w14:textId="4C9AED77" w:rsidR="00D60EEC" w:rsidRDefault="00D60EEC">
      <w:pPr>
        <w:pStyle w:val="TOC6"/>
        <w:rPr>
          <w:rFonts w:asciiTheme="minorHAnsi" w:hAnsiTheme="minorHAnsi" w:cstheme="minorBidi"/>
          <w:noProof/>
          <w:kern w:val="2"/>
          <w:sz w:val="24"/>
          <w:szCs w:val="24"/>
          <w:lang w:eastAsia="en-GB"/>
          <w14:ligatures w14:val="standardContextual"/>
        </w:rPr>
      </w:pPr>
      <w:r>
        <w:rPr>
          <w:noProof/>
        </w:rPr>
        <w:t>C.2.1.2.4.3.3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56</w:t>
      </w:r>
      <w:r>
        <w:rPr>
          <w:noProof/>
        </w:rPr>
        <w:fldChar w:fldCharType="end"/>
      </w:r>
    </w:p>
    <w:p w14:paraId="0B4FA594" w14:textId="47A71377" w:rsidR="00D60EEC" w:rsidRDefault="00D60EEC">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56</w:t>
      </w:r>
      <w:r>
        <w:rPr>
          <w:noProof/>
        </w:rPr>
        <w:fldChar w:fldCharType="end"/>
      </w:r>
    </w:p>
    <w:p w14:paraId="098FC4E8" w14:textId="07D66B12" w:rsidR="00D60EEC" w:rsidRDefault="00D60EEC">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56</w:t>
      </w:r>
      <w:r>
        <w:rPr>
          <w:noProof/>
        </w:rPr>
        <w:fldChar w:fldCharType="end"/>
      </w:r>
    </w:p>
    <w:p w14:paraId="6B81BD37" w14:textId="4096CBBA" w:rsidR="00D60EEC" w:rsidRDefault="00D60EEC">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57</w:t>
      </w:r>
      <w:r>
        <w:rPr>
          <w:noProof/>
        </w:rPr>
        <w:fldChar w:fldCharType="end"/>
      </w:r>
    </w:p>
    <w:p w14:paraId="6B44C503" w14:textId="633674C7"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C.2.1.3.2.1</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Introduction</w:t>
      </w:r>
      <w:r w:rsidRPr="00745779">
        <w:rPr>
          <w:noProof/>
          <w:lang w:val="fr-FR"/>
        </w:rPr>
        <w:tab/>
      </w:r>
      <w:r>
        <w:rPr>
          <w:noProof/>
        </w:rPr>
        <w:fldChar w:fldCharType="begin" w:fldLock="1"/>
      </w:r>
      <w:r w:rsidRPr="00745779">
        <w:rPr>
          <w:noProof/>
          <w:lang w:val="fr-FR"/>
        </w:rPr>
        <w:instrText xml:space="preserve"> PAGEREF _Toc193393448 \h </w:instrText>
      </w:r>
      <w:r>
        <w:rPr>
          <w:noProof/>
        </w:rPr>
      </w:r>
      <w:r>
        <w:rPr>
          <w:noProof/>
        </w:rPr>
        <w:fldChar w:fldCharType="separate"/>
      </w:r>
      <w:r w:rsidRPr="00745779">
        <w:rPr>
          <w:noProof/>
          <w:lang w:val="fr-FR"/>
        </w:rPr>
        <w:t>57</w:t>
      </w:r>
      <w:r>
        <w:rPr>
          <w:noProof/>
        </w:rPr>
        <w:fldChar w:fldCharType="end"/>
      </w:r>
    </w:p>
    <w:p w14:paraId="484702CB" w14:textId="2929372D" w:rsidR="00D60EEC" w:rsidRPr="00745779" w:rsidRDefault="00D60EEC">
      <w:pPr>
        <w:pStyle w:val="TOC5"/>
        <w:rPr>
          <w:rFonts w:asciiTheme="minorHAnsi" w:hAnsiTheme="minorHAnsi" w:cstheme="minorBidi"/>
          <w:noProof/>
          <w:kern w:val="2"/>
          <w:sz w:val="24"/>
          <w:szCs w:val="24"/>
          <w:lang w:val="fr-FR" w:eastAsia="en-GB"/>
          <w14:ligatures w14:val="standardContextual"/>
        </w:rPr>
      </w:pPr>
      <w:r w:rsidRPr="00745779">
        <w:rPr>
          <w:noProof/>
          <w:lang w:val="fr-FR"/>
        </w:rPr>
        <w:t>C.2.1.3.2.2</w:t>
      </w:r>
      <w:r w:rsidRPr="00745779">
        <w:rPr>
          <w:rFonts w:asciiTheme="minorHAnsi" w:hAnsiTheme="minorHAnsi" w:cstheme="minorBidi"/>
          <w:noProof/>
          <w:kern w:val="2"/>
          <w:sz w:val="24"/>
          <w:szCs w:val="24"/>
          <w:lang w:val="fr-FR" w:eastAsia="en-GB"/>
          <w14:ligatures w14:val="standardContextual"/>
        </w:rPr>
        <w:tab/>
      </w:r>
      <w:r w:rsidRPr="00745779">
        <w:rPr>
          <w:noProof/>
          <w:lang w:val="fr-FR"/>
        </w:rPr>
        <w:t>Type: VALGroupDocument</w:t>
      </w:r>
      <w:r w:rsidRPr="00745779">
        <w:rPr>
          <w:noProof/>
          <w:lang w:val="fr-FR"/>
        </w:rPr>
        <w:tab/>
      </w:r>
      <w:r>
        <w:rPr>
          <w:noProof/>
        </w:rPr>
        <w:fldChar w:fldCharType="begin" w:fldLock="1"/>
      </w:r>
      <w:r w:rsidRPr="00745779">
        <w:rPr>
          <w:noProof/>
          <w:lang w:val="fr-FR"/>
        </w:rPr>
        <w:instrText xml:space="preserve"> PAGEREF _Toc193393449 \h </w:instrText>
      </w:r>
      <w:r>
        <w:rPr>
          <w:noProof/>
        </w:rPr>
      </w:r>
      <w:r>
        <w:rPr>
          <w:noProof/>
        </w:rPr>
        <w:fldChar w:fldCharType="separate"/>
      </w:r>
      <w:r w:rsidRPr="00745779">
        <w:rPr>
          <w:noProof/>
          <w:lang w:val="fr-FR"/>
        </w:rPr>
        <w:t>57</w:t>
      </w:r>
      <w:r>
        <w:rPr>
          <w:noProof/>
        </w:rPr>
        <w:fldChar w:fldCharType="end"/>
      </w:r>
    </w:p>
    <w:p w14:paraId="67430594" w14:textId="1E8C71AF" w:rsidR="00D60EEC" w:rsidRDefault="00D60EEC">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58</w:t>
      </w:r>
      <w:r>
        <w:rPr>
          <w:noProof/>
        </w:rPr>
        <w:fldChar w:fldCharType="end"/>
      </w:r>
    </w:p>
    <w:p w14:paraId="1139E4D2" w14:textId="7E1961A7" w:rsidR="00D60EEC" w:rsidRDefault="00D60EEC">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58</w:t>
      </w:r>
      <w:r>
        <w:rPr>
          <w:noProof/>
        </w:rPr>
        <w:fldChar w:fldCharType="end"/>
      </w:r>
    </w:p>
    <w:p w14:paraId="750C0EE6" w14:textId="627B8AAE" w:rsidR="00D60EEC" w:rsidRDefault="00D60EEC">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58</w:t>
      </w:r>
      <w:r>
        <w:rPr>
          <w:noProof/>
        </w:rPr>
        <w:fldChar w:fldCharType="end"/>
      </w:r>
    </w:p>
    <w:p w14:paraId="6AA479C0" w14:textId="6AD80E47" w:rsidR="00D60EEC" w:rsidRDefault="00D60EEC">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59</w:t>
      </w:r>
      <w:r>
        <w:rPr>
          <w:noProof/>
        </w:rPr>
        <w:fldChar w:fldCharType="end"/>
      </w:r>
    </w:p>
    <w:p w14:paraId="42DF9FAE" w14:textId="0A57D80D" w:rsidR="00D60EEC" w:rsidRDefault="00D60EEC">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59</w:t>
      </w:r>
      <w:r>
        <w:rPr>
          <w:noProof/>
        </w:rPr>
        <w:fldChar w:fldCharType="end"/>
      </w:r>
    </w:p>
    <w:p w14:paraId="17FDA364" w14:textId="4479CF27" w:rsidR="00D60EEC" w:rsidRDefault="00D60EEC">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59</w:t>
      </w:r>
      <w:r>
        <w:rPr>
          <w:noProof/>
        </w:rPr>
        <w:fldChar w:fldCharType="end"/>
      </w:r>
    </w:p>
    <w:p w14:paraId="7871EA3F" w14:textId="2A833291" w:rsidR="00D60EEC" w:rsidRDefault="00D60EEC">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59</w:t>
      </w:r>
      <w:r>
        <w:rPr>
          <w:noProof/>
        </w:rPr>
        <w:fldChar w:fldCharType="end"/>
      </w:r>
    </w:p>
    <w:p w14:paraId="4534788F" w14:textId="6AE61315" w:rsidR="00D60EEC" w:rsidRDefault="00D60EEC">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59</w:t>
      </w:r>
      <w:r>
        <w:rPr>
          <w:noProof/>
        </w:rPr>
        <w:fldChar w:fldCharType="end"/>
      </w:r>
    </w:p>
    <w:p w14:paraId="0901E197" w14:textId="5789A2D0" w:rsidR="00D60EEC" w:rsidRDefault="00D60EEC">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59</w:t>
      </w:r>
      <w:r>
        <w:rPr>
          <w:noProof/>
        </w:rPr>
        <w:fldChar w:fldCharType="end"/>
      </w:r>
    </w:p>
    <w:p w14:paraId="283816F4" w14:textId="7E2FABEF" w:rsidR="00D60EEC" w:rsidRDefault="00D60EEC">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60</w:t>
      </w:r>
      <w:r>
        <w:rPr>
          <w:noProof/>
        </w:rPr>
        <w:fldChar w:fldCharType="end"/>
      </w:r>
    </w:p>
    <w:p w14:paraId="0AD551DB" w14:textId="414BA542"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60</w:t>
      </w:r>
      <w:r>
        <w:rPr>
          <w:noProof/>
        </w:rPr>
        <w:fldChar w:fldCharType="end"/>
      </w:r>
    </w:p>
    <w:p w14:paraId="34B1EF6A" w14:textId="36AD1E5E" w:rsidR="00D60EEC" w:rsidRDefault="00D60EEC">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60</w:t>
      </w:r>
      <w:r>
        <w:rPr>
          <w:noProof/>
        </w:rPr>
        <w:fldChar w:fldCharType="end"/>
      </w:r>
    </w:p>
    <w:p w14:paraId="293A7978" w14:textId="2A43A081" w:rsidR="00D60EEC" w:rsidRDefault="00D60EEC">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61</w:t>
      </w:r>
      <w:r>
        <w:rPr>
          <w:noProof/>
        </w:rPr>
        <w:fldChar w:fldCharType="end"/>
      </w:r>
    </w:p>
    <w:p w14:paraId="4352C0C4" w14:textId="222F8239" w:rsidR="00D60EEC" w:rsidRDefault="00D60EEC">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61</w:t>
      </w:r>
      <w:r>
        <w:rPr>
          <w:noProof/>
        </w:rPr>
        <w:fldChar w:fldCharType="end"/>
      </w:r>
    </w:p>
    <w:p w14:paraId="58BA06AE" w14:textId="381A5CC3" w:rsidR="00D60EEC" w:rsidRDefault="00D60EEC">
      <w:pPr>
        <w:pStyle w:val="TOC3"/>
        <w:rPr>
          <w:rFonts w:asciiTheme="minorHAnsi" w:hAnsiTheme="minorHAnsi" w:cstheme="minorBidi"/>
          <w:noProof/>
          <w:kern w:val="2"/>
          <w:sz w:val="24"/>
          <w:szCs w:val="24"/>
          <w:lang w:eastAsia="en-GB"/>
          <w14:ligatures w14:val="standardContextual"/>
        </w:rPr>
      </w:pPr>
      <w:r>
        <w:rPr>
          <w:noProof/>
        </w:rPr>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62</w:t>
      </w:r>
      <w:r>
        <w:rPr>
          <w:noProof/>
        </w:rPr>
        <w:fldChar w:fldCharType="end"/>
      </w:r>
    </w:p>
    <w:p w14:paraId="739F1521" w14:textId="3E47DEB4" w:rsidR="00D60EEC" w:rsidRDefault="00D60EEC">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64</w:t>
      </w:r>
      <w:r>
        <w:rPr>
          <w:noProof/>
        </w:rPr>
        <w:fldChar w:fldCharType="end"/>
      </w:r>
    </w:p>
    <w:p w14:paraId="0B9E3498" w14:textId="38FA7D9D"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5" w:name="_CRForeword"/>
      <w:bookmarkEnd w:id="15"/>
      <w:r w:rsidRPr="00826514">
        <w:br w:type="page"/>
      </w:r>
      <w:bookmarkStart w:id="16" w:name="foreword"/>
      <w:bookmarkStart w:id="17" w:name="_Toc193393273"/>
      <w:bookmarkEnd w:id="16"/>
      <w:r w:rsidRPr="00826514">
        <w:lastRenderedPageBreak/>
        <w:t>Foreword</w:t>
      </w:r>
      <w:bookmarkEnd w:id="17"/>
    </w:p>
    <w:p w14:paraId="2511FBFA" w14:textId="66CF054E" w:rsidR="00080512" w:rsidRPr="00826514" w:rsidRDefault="00080512">
      <w:r w:rsidRPr="00826514">
        <w:t xml:space="preserve">This Technical </w:t>
      </w:r>
      <w:bookmarkStart w:id="18" w:name="spectype3"/>
      <w:r w:rsidRPr="00826514">
        <w:t>Specification</w:t>
      </w:r>
      <w:bookmarkEnd w:id="18"/>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93393274"/>
      <w:bookmarkEnd w:id="19"/>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193393275"/>
      <w:bookmarkEnd w:id="31"/>
      <w:bookmarkEnd w:id="32"/>
      <w:r w:rsidRPr="00826514">
        <w:t>2</w:t>
      </w:r>
      <w:r w:rsidRPr="0082651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745779" w:rsidRDefault="00630443" w:rsidP="00630443">
      <w:pPr>
        <w:pStyle w:val="EX"/>
        <w:rPr>
          <w:lang w:val="sv-SE"/>
        </w:rPr>
      </w:pPr>
      <w:r w:rsidRPr="00745779">
        <w:rPr>
          <w:lang w:val="sv-SE"/>
        </w:rPr>
        <w:t>[9]</w:t>
      </w:r>
      <w:r w:rsidRPr="00745779">
        <w:rPr>
          <w:lang w:val="sv-SE"/>
        </w:rPr>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2E0C338E" w:rsidR="001F109A" w:rsidRPr="00826514" w:rsidRDefault="001F109A" w:rsidP="00630443">
      <w:pPr>
        <w:pStyle w:val="EX"/>
      </w:pPr>
      <w:r w:rsidRPr="00E11B0C">
        <w:t>[</w:t>
      </w:r>
      <w:r w:rsidR="00A65069">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501DB2A2" w:rsidR="00517BE3" w:rsidRPr="00826514" w:rsidRDefault="008729C5" w:rsidP="00517BE3">
      <w:pPr>
        <w:pStyle w:val="EX"/>
      </w:pPr>
      <w:r w:rsidRPr="00826514">
        <w:t>[22]</w:t>
      </w:r>
      <w:r w:rsidR="00517BE3" w:rsidRPr="00826514">
        <w:tab/>
      </w:r>
      <w:r w:rsidR="008719BF">
        <w:t>void</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193393276"/>
      <w:bookmarkEnd w:id="49"/>
      <w:r w:rsidRPr="00826514">
        <w:t>3</w:t>
      </w:r>
      <w:r w:rsidRPr="0082651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82651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193393277"/>
      <w:bookmarkEnd w:id="55"/>
      <w:r w:rsidRPr="00826514">
        <w:t>3.1</w:t>
      </w:r>
      <w:r w:rsidRPr="00826514">
        <w:tab/>
        <w:t>Terms</w:t>
      </w:r>
      <w:bookmarkEnd w:id="56"/>
      <w:bookmarkEnd w:id="57"/>
      <w:bookmarkEnd w:id="58"/>
      <w:bookmarkEnd w:id="59"/>
      <w:bookmarkEnd w:id="60"/>
      <w:bookmarkEnd w:id="61"/>
      <w:bookmarkEnd w:id="62"/>
      <w:bookmarkEnd w:id="63"/>
      <w:bookmarkEnd w:id="64"/>
      <w:bookmarkEnd w:id="65"/>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745779" w:rsidRDefault="00630443" w:rsidP="00630443">
      <w:pPr>
        <w:pStyle w:val="EW"/>
        <w:rPr>
          <w:b/>
          <w:bCs/>
          <w:lang w:val="sv-SE" w:eastAsia="zh-CN"/>
        </w:rPr>
      </w:pPr>
      <w:r w:rsidRPr="00745779">
        <w:rPr>
          <w:b/>
          <w:bCs/>
          <w:lang w:val="sv-SE" w:eastAsia="zh-CN"/>
        </w:rPr>
        <w:t>VAL group</w:t>
      </w:r>
    </w:p>
    <w:p w14:paraId="35823669" w14:textId="77777777" w:rsidR="00630443" w:rsidRPr="00745779" w:rsidRDefault="00630443" w:rsidP="00630443">
      <w:pPr>
        <w:pStyle w:val="EW"/>
        <w:rPr>
          <w:b/>
          <w:bCs/>
          <w:lang w:val="sv-SE" w:eastAsia="zh-CN"/>
        </w:rPr>
      </w:pPr>
      <w:r w:rsidRPr="00745779">
        <w:rPr>
          <w:b/>
          <w:bCs/>
          <w:lang w:val="sv-SE" w:eastAsia="zh-CN"/>
        </w:rPr>
        <w:t>VAL group member</w:t>
      </w:r>
    </w:p>
    <w:p w14:paraId="5F6E34CE" w14:textId="77777777" w:rsidR="00630443" w:rsidRPr="00745779" w:rsidRDefault="00630443" w:rsidP="00630443">
      <w:pPr>
        <w:pStyle w:val="EW"/>
        <w:rPr>
          <w:b/>
          <w:bCs/>
          <w:lang w:val="sv-SE" w:eastAsia="zh-CN"/>
        </w:rPr>
      </w:pPr>
      <w:r w:rsidRPr="00745779">
        <w:rPr>
          <w:b/>
          <w:bCs/>
          <w:lang w:val="sv-SE" w:eastAsia="zh-CN"/>
        </w:rPr>
        <w:t xml:space="preserve">VAL server </w:t>
      </w:r>
    </w:p>
    <w:p w14:paraId="21ECBACC" w14:textId="77777777" w:rsidR="00630443" w:rsidRPr="00745779" w:rsidRDefault="00630443" w:rsidP="00630443">
      <w:pPr>
        <w:pStyle w:val="EW"/>
        <w:rPr>
          <w:b/>
          <w:bCs/>
          <w:lang w:val="sv-SE" w:eastAsia="zh-CN"/>
        </w:rPr>
      </w:pPr>
      <w:r w:rsidRPr="00745779">
        <w:rPr>
          <w:b/>
          <w:bCs/>
          <w:lang w:val="sv-SE" w:eastAsia="zh-CN"/>
        </w:rPr>
        <w:t>VAL service</w:t>
      </w:r>
    </w:p>
    <w:p w14:paraId="11C6F689" w14:textId="77777777" w:rsidR="00630443" w:rsidRPr="00745779" w:rsidRDefault="00630443" w:rsidP="00630443">
      <w:pPr>
        <w:pStyle w:val="EW"/>
        <w:rPr>
          <w:b/>
          <w:bCs/>
          <w:lang w:val="sv-SE" w:eastAsia="zh-CN"/>
        </w:rPr>
      </w:pPr>
      <w:r w:rsidRPr="00745779">
        <w:rPr>
          <w:b/>
          <w:bCs/>
          <w:lang w:val="sv-SE"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193393278"/>
      <w:bookmarkEnd w:id="66"/>
      <w:r w:rsidRPr="00826514">
        <w:lastRenderedPageBreak/>
        <w:t>3.2</w:t>
      </w:r>
      <w:r w:rsidRPr="0082651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193393279"/>
      <w:bookmarkEnd w:id="77"/>
      <w:r w:rsidRPr="00826514">
        <w:t>4</w:t>
      </w:r>
      <w:r w:rsidRPr="0082651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193393280"/>
      <w:bookmarkEnd w:id="88"/>
      <w:r w:rsidRPr="00826514">
        <w:t>5</w:t>
      </w:r>
      <w:r w:rsidRPr="0082651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826514" w:rsidRDefault="00630443" w:rsidP="00630443">
      <w:pPr>
        <w:pStyle w:val="Heading2"/>
        <w:rPr>
          <w:noProof/>
          <w:lang w:val="en-US"/>
        </w:rPr>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193393281"/>
      <w:bookmarkEnd w:id="99"/>
      <w:r w:rsidRPr="00826514">
        <w:rPr>
          <w:noProof/>
          <w:lang w:val="en-US"/>
        </w:rPr>
        <w:t>5.1</w:t>
      </w:r>
      <w:r w:rsidRPr="00826514">
        <w:rPr>
          <w:noProof/>
          <w:lang w:val="en-US"/>
        </w:rPr>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82651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9" w:name="_CR5_2"/>
      <w:bookmarkStart w:id="120" w:name="_Toc193393282"/>
      <w:bookmarkEnd w:id="119"/>
      <w:r w:rsidRPr="00826514">
        <w:rPr>
          <w:noProof/>
          <w:lang w:val="en-US"/>
        </w:rPr>
        <w:t>5.2</w:t>
      </w:r>
      <w:r w:rsidRPr="00826514">
        <w:rPr>
          <w:noProof/>
          <w:lang w:val="en-US"/>
        </w:rPr>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82651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30" w:name="_CR6"/>
      <w:bookmarkStart w:id="131" w:name="_Toc193393283"/>
      <w:bookmarkEnd w:id="130"/>
      <w:r w:rsidRPr="00826514">
        <w:t>6</w:t>
      </w:r>
      <w:r w:rsidRPr="0082651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82651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193393284"/>
      <w:bookmarkEnd w:id="132"/>
      <w:r w:rsidRPr="00826514">
        <w:t>6.1</w:t>
      </w:r>
      <w:r w:rsidRPr="0082651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82651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193393285"/>
      <w:bookmarkEnd w:id="143"/>
      <w:r w:rsidRPr="00826514">
        <w:t>6.2</w:t>
      </w:r>
      <w:r w:rsidRPr="0082651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82651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193393286"/>
      <w:bookmarkEnd w:id="154"/>
      <w:r w:rsidRPr="00826514">
        <w:t>6.2.1</w:t>
      </w:r>
      <w:r w:rsidRPr="0082651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82651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193393287"/>
      <w:bookmarkEnd w:id="165"/>
      <w:r w:rsidRPr="00826514">
        <w:t>6.2.1.1</w:t>
      </w:r>
      <w:r w:rsidRPr="0082651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6" w:name="_CR6_2_1_2"/>
      <w:bookmarkStart w:id="177" w:name="_Toc193393288"/>
      <w:bookmarkEnd w:id="176"/>
      <w:r w:rsidRPr="00826514">
        <w:t>6.2.1.2</w:t>
      </w:r>
      <w:r w:rsidRPr="00826514">
        <w:tab/>
        <w:t>Boot up procedure</w:t>
      </w:r>
      <w:bookmarkEnd w:id="177"/>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8" w:name="_CR6_2_1_3"/>
      <w:bookmarkStart w:id="179" w:name="_Toc193393289"/>
      <w:bookmarkEnd w:id="178"/>
      <w:r w:rsidRPr="00826514">
        <w:t>6.2.1.3</w:t>
      </w:r>
      <w:r w:rsidRPr="00826514">
        <w:tab/>
        <w:t>Authenticated identity in CoAP request</w:t>
      </w:r>
      <w:bookmarkEnd w:id="179"/>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193393290"/>
      <w:bookmarkEnd w:id="180"/>
      <w:r w:rsidRPr="00826514">
        <w:lastRenderedPageBreak/>
        <w:t>6.2.2</w:t>
      </w:r>
      <w:r w:rsidRPr="00826514">
        <w:tab/>
        <w:t xml:space="preserve">Group creation </w:t>
      </w:r>
      <w:r w:rsidRPr="0082651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82651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193393291"/>
      <w:bookmarkEnd w:id="191"/>
      <w:r w:rsidRPr="00826514">
        <w:rPr>
          <w:noProof/>
          <w:lang w:val="en-US"/>
        </w:rPr>
        <w:t>6.2.2.1</w:t>
      </w:r>
      <w:r w:rsidRPr="00826514">
        <w:rPr>
          <w:noProof/>
          <w:lang w:val="en-US"/>
        </w:rPr>
        <w:tab/>
        <w:t xml:space="preserve">SGM </w:t>
      </w:r>
      <w:r w:rsidRPr="00826514">
        <w:t>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9" w:name="_CR6_2_2_2"/>
      <w:bookmarkStart w:id="210" w:name="_Toc193393292"/>
      <w:bookmarkEnd w:id="202"/>
      <w:bookmarkEnd w:id="203"/>
      <w:bookmarkEnd w:id="204"/>
      <w:bookmarkEnd w:id="205"/>
      <w:bookmarkEnd w:id="206"/>
      <w:bookmarkEnd w:id="207"/>
      <w:bookmarkEnd w:id="208"/>
      <w:bookmarkEnd w:id="209"/>
      <w:r w:rsidRPr="00826514">
        <w:rPr>
          <w:noProof/>
          <w:lang w:val="en-US"/>
        </w:rPr>
        <w:lastRenderedPageBreak/>
        <w:t>6.2.2.2</w:t>
      </w:r>
      <w:r w:rsidRPr="00826514">
        <w:rPr>
          <w:noProof/>
          <w:lang w:val="en-US"/>
        </w:rPr>
        <w:tab/>
        <w:t>SGM server HTTP procedure</w:t>
      </w:r>
      <w:bookmarkEnd w:id="21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8" w:name="_CR6_2_2_3"/>
      <w:bookmarkStart w:id="219" w:name="_Toc193393293"/>
      <w:bookmarkEnd w:id="218"/>
      <w:r w:rsidRPr="00826514">
        <w:rPr>
          <w:noProof/>
          <w:lang w:val="en-US"/>
        </w:rPr>
        <w:t>6.2.2.3</w:t>
      </w:r>
      <w:r w:rsidRPr="00826514">
        <w:rPr>
          <w:noProof/>
          <w:lang w:val="en-US"/>
        </w:rPr>
        <w:tab/>
        <w:t>Group member SGM client HTTP procedure</w:t>
      </w:r>
      <w:bookmarkEnd w:id="219"/>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20" w:name="_Toc193393294"/>
      <w:r w:rsidRPr="00826514">
        <w:rPr>
          <w:noProof/>
          <w:lang w:val="en-US"/>
        </w:rPr>
        <w:t>6.2.2.4</w:t>
      </w:r>
      <w:r w:rsidRPr="00826514">
        <w:rPr>
          <w:noProof/>
          <w:lang w:val="en-US"/>
        </w:rPr>
        <w:tab/>
        <w:t xml:space="preserve">SGM </w:t>
      </w:r>
      <w:r w:rsidRPr="00826514">
        <w:t>client CoAP procedure</w:t>
      </w:r>
      <w:bookmarkEnd w:id="220"/>
    </w:p>
    <w:p w14:paraId="46FAAB66" w14:textId="77777777" w:rsidR="00C51477" w:rsidRPr="00344860" w:rsidRDefault="00C51477" w:rsidP="00C51477">
      <w:pPr>
        <w:pStyle w:val="Heading4"/>
      </w:pPr>
      <w:bookmarkStart w:id="221" w:name="_CR6_2_2_4"/>
      <w:bookmarkStart w:id="222" w:name="_Toc193393295"/>
      <w:bookmarkEnd w:id="221"/>
      <w:r w:rsidRPr="00344860">
        <w:t>6.2.2.4</w:t>
      </w:r>
      <w:r w:rsidRPr="00344860">
        <w:tab/>
        <w:t>SGM client CoAP procedure</w:t>
      </w:r>
      <w:bookmarkEnd w:id="222"/>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23" w:name="_CR6_2_2_5"/>
      <w:bookmarkStart w:id="224" w:name="_Toc193393296"/>
      <w:bookmarkEnd w:id="223"/>
      <w:r w:rsidRPr="00826514">
        <w:rPr>
          <w:noProof/>
          <w:lang w:val="en-US"/>
        </w:rPr>
        <w:t>6.2.2.5</w:t>
      </w:r>
      <w:r w:rsidRPr="00826514">
        <w:rPr>
          <w:noProof/>
          <w:lang w:val="en-US"/>
        </w:rPr>
        <w:tab/>
        <w:t>SGM server CoAP procedure</w:t>
      </w:r>
      <w:bookmarkEnd w:id="224"/>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5" w:name="_CR6_2_2_6"/>
      <w:bookmarkStart w:id="226" w:name="_Toc193393297"/>
      <w:bookmarkEnd w:id="225"/>
      <w:r w:rsidRPr="00826514">
        <w:rPr>
          <w:noProof/>
          <w:lang w:val="en-US"/>
        </w:rPr>
        <w:t>6.2.2.6</w:t>
      </w:r>
      <w:r w:rsidRPr="00826514">
        <w:rPr>
          <w:noProof/>
          <w:lang w:val="en-US"/>
        </w:rPr>
        <w:tab/>
        <w:t>Group member SGM client CoAP procedure</w:t>
      </w:r>
      <w:bookmarkEnd w:id="226"/>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7" w:name="_CR6_2_3"/>
      <w:bookmarkStart w:id="228" w:name="_Toc58513661"/>
      <w:bookmarkStart w:id="229" w:name="_Toc92304728"/>
      <w:bookmarkStart w:id="230" w:name="_Toc193393298"/>
      <w:bookmarkEnd w:id="227"/>
      <w:r w:rsidRPr="00826514">
        <w:t>6.2.3</w:t>
      </w:r>
      <w:r w:rsidRPr="00826514">
        <w:tab/>
        <w:t xml:space="preserve">Group information query </w:t>
      </w:r>
      <w:r w:rsidRPr="00826514">
        <w:rPr>
          <w:rFonts w:cs="Arial"/>
        </w:rPr>
        <w:t>procedure</w:t>
      </w:r>
      <w:bookmarkEnd w:id="211"/>
      <w:bookmarkEnd w:id="212"/>
      <w:bookmarkEnd w:id="213"/>
      <w:bookmarkEnd w:id="214"/>
      <w:bookmarkEnd w:id="215"/>
      <w:bookmarkEnd w:id="216"/>
      <w:bookmarkEnd w:id="217"/>
      <w:bookmarkEnd w:id="228"/>
      <w:bookmarkEnd w:id="229"/>
      <w:bookmarkEnd w:id="230"/>
    </w:p>
    <w:p w14:paraId="3DAEFC2D" w14:textId="635883EB" w:rsidR="00E21971" w:rsidRPr="00826514" w:rsidRDefault="00E21971" w:rsidP="00E21971">
      <w:pPr>
        <w:pStyle w:val="Heading4"/>
      </w:pPr>
      <w:bookmarkStart w:id="231" w:name="_CR6_2_3_1"/>
      <w:bookmarkStart w:id="232" w:name="_Toc25305677"/>
      <w:bookmarkStart w:id="233" w:name="_Toc26190253"/>
      <w:bookmarkStart w:id="234" w:name="_Toc26190846"/>
      <w:bookmarkStart w:id="235" w:name="_Toc34062150"/>
      <w:bookmarkStart w:id="236" w:name="_Toc34394591"/>
      <w:bookmarkStart w:id="237" w:name="_Toc45274395"/>
      <w:bookmarkStart w:id="238" w:name="_Toc51932934"/>
      <w:bookmarkStart w:id="239" w:name="_Toc58513662"/>
      <w:bookmarkStart w:id="240" w:name="_Toc92304729"/>
      <w:bookmarkStart w:id="241" w:name="_Toc193393299"/>
      <w:bookmarkEnd w:id="231"/>
      <w:r w:rsidRPr="00826514">
        <w:rPr>
          <w:noProof/>
          <w:lang w:val="en-US"/>
        </w:rPr>
        <w:t>6.2.3.1</w:t>
      </w:r>
      <w:r w:rsidRPr="00826514">
        <w:rPr>
          <w:noProof/>
          <w:lang w:val="en-US"/>
        </w:rPr>
        <w:tab/>
        <w:t>SGM client HTTP procedure</w:t>
      </w:r>
      <w:bookmarkEnd w:id="232"/>
      <w:bookmarkEnd w:id="233"/>
      <w:bookmarkEnd w:id="234"/>
      <w:bookmarkEnd w:id="235"/>
      <w:bookmarkEnd w:id="236"/>
      <w:bookmarkEnd w:id="237"/>
      <w:bookmarkEnd w:id="238"/>
      <w:bookmarkEnd w:id="239"/>
      <w:bookmarkEnd w:id="240"/>
      <w:bookmarkEnd w:id="241"/>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42" w:name="_CR6_2_3_2"/>
      <w:bookmarkStart w:id="243" w:name="_Toc193393300"/>
      <w:bookmarkEnd w:id="242"/>
      <w:r w:rsidRPr="00826514">
        <w:rPr>
          <w:noProof/>
          <w:lang w:val="en-US"/>
        </w:rPr>
        <w:t>6.2.3.2</w:t>
      </w:r>
      <w:r w:rsidRPr="00826514">
        <w:rPr>
          <w:noProof/>
          <w:lang w:val="en-US"/>
        </w:rPr>
        <w:tab/>
        <w:t>SGM server HTTP procedure</w:t>
      </w:r>
      <w:bookmarkEnd w:id="243"/>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4" w:name="_CR6_2_3_3"/>
      <w:bookmarkStart w:id="245" w:name="_Toc193393301"/>
      <w:bookmarkEnd w:id="244"/>
      <w:r w:rsidRPr="00826514">
        <w:rPr>
          <w:noProof/>
          <w:lang w:val="en-US"/>
        </w:rPr>
        <w:t>6.2.3.3</w:t>
      </w:r>
      <w:r w:rsidRPr="00826514">
        <w:rPr>
          <w:noProof/>
          <w:lang w:val="en-US"/>
        </w:rPr>
        <w:tab/>
        <w:t>SGM client CoAP procedure</w:t>
      </w:r>
      <w:bookmarkEnd w:id="245"/>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6" w:name="_CR6_2_3_4"/>
      <w:bookmarkStart w:id="247" w:name="_Toc193393302"/>
      <w:bookmarkEnd w:id="246"/>
      <w:r w:rsidRPr="00826514">
        <w:rPr>
          <w:noProof/>
          <w:lang w:val="en-US"/>
        </w:rPr>
        <w:t>6.2.3.4</w:t>
      </w:r>
      <w:r w:rsidRPr="00826514">
        <w:rPr>
          <w:noProof/>
          <w:lang w:val="en-US"/>
        </w:rPr>
        <w:tab/>
        <w:t>SGM server CoAP procedure</w:t>
      </w:r>
      <w:bookmarkEnd w:id="24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8" w:name="_CR6_2_4"/>
      <w:bookmarkStart w:id="249" w:name="_Toc25305679"/>
      <w:bookmarkStart w:id="250" w:name="_Toc26190255"/>
      <w:bookmarkStart w:id="251" w:name="_Toc26190848"/>
      <w:bookmarkStart w:id="252" w:name="_Toc34062152"/>
      <w:bookmarkStart w:id="253" w:name="_Toc34394593"/>
      <w:bookmarkStart w:id="254" w:name="_Toc45274397"/>
      <w:bookmarkStart w:id="255" w:name="_Toc51932936"/>
      <w:bookmarkStart w:id="256" w:name="_Toc58513664"/>
      <w:bookmarkStart w:id="257" w:name="_Toc92304731"/>
      <w:bookmarkStart w:id="258" w:name="_Toc193393303"/>
      <w:bookmarkEnd w:id="248"/>
      <w:r w:rsidRPr="00826514">
        <w:t>6.2.4</w:t>
      </w:r>
      <w:r w:rsidRPr="00826514">
        <w:tab/>
        <w:t xml:space="preserve">Group membership </w:t>
      </w:r>
      <w:r w:rsidRPr="00826514">
        <w:rPr>
          <w:rFonts w:cs="Arial"/>
        </w:rPr>
        <w:t>procedure</w:t>
      </w:r>
      <w:bookmarkEnd w:id="249"/>
      <w:bookmarkEnd w:id="250"/>
      <w:bookmarkEnd w:id="251"/>
      <w:bookmarkEnd w:id="252"/>
      <w:bookmarkEnd w:id="253"/>
      <w:bookmarkEnd w:id="254"/>
      <w:bookmarkEnd w:id="255"/>
      <w:bookmarkEnd w:id="256"/>
      <w:bookmarkEnd w:id="257"/>
      <w:bookmarkEnd w:id="258"/>
    </w:p>
    <w:p w14:paraId="3225F485" w14:textId="2D3F00E6" w:rsidR="00E21971" w:rsidRPr="00826514" w:rsidRDefault="00E21971" w:rsidP="00E21971">
      <w:pPr>
        <w:pStyle w:val="Heading4"/>
      </w:pPr>
      <w:bookmarkStart w:id="259" w:name="_CR6_2_4_1"/>
      <w:bookmarkStart w:id="260" w:name="_Toc25305680"/>
      <w:bookmarkStart w:id="261" w:name="_Toc26190256"/>
      <w:bookmarkStart w:id="262" w:name="_Toc26190849"/>
      <w:bookmarkStart w:id="263" w:name="_Toc34062153"/>
      <w:bookmarkStart w:id="264" w:name="_Toc34394594"/>
      <w:bookmarkStart w:id="265" w:name="_Toc45274398"/>
      <w:bookmarkStart w:id="266" w:name="_Toc51932937"/>
      <w:bookmarkStart w:id="267" w:name="_Toc58513665"/>
      <w:bookmarkStart w:id="268" w:name="_Toc92304732"/>
      <w:bookmarkStart w:id="269" w:name="_Toc193393304"/>
      <w:bookmarkEnd w:id="259"/>
      <w:r w:rsidRPr="00826514">
        <w:rPr>
          <w:noProof/>
          <w:lang w:val="en-US"/>
        </w:rPr>
        <w:t>6.2.4.1</w:t>
      </w:r>
      <w:r w:rsidRPr="00826514">
        <w:rPr>
          <w:noProof/>
          <w:lang w:val="en-US"/>
        </w:rPr>
        <w:tab/>
        <w:t>SGM client HTTP procedure</w:t>
      </w:r>
      <w:bookmarkEnd w:id="260"/>
      <w:bookmarkEnd w:id="261"/>
      <w:bookmarkEnd w:id="262"/>
      <w:bookmarkEnd w:id="263"/>
      <w:bookmarkEnd w:id="264"/>
      <w:bookmarkEnd w:id="265"/>
      <w:bookmarkEnd w:id="266"/>
      <w:bookmarkEnd w:id="267"/>
      <w:bookmarkEnd w:id="268"/>
      <w:bookmarkEnd w:id="269"/>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70" w:name="_CR6_2_4_2"/>
      <w:bookmarkStart w:id="271" w:name="_Toc193393305"/>
      <w:bookmarkEnd w:id="270"/>
      <w:r w:rsidRPr="00826514">
        <w:rPr>
          <w:noProof/>
          <w:lang w:val="en-US"/>
        </w:rPr>
        <w:t>6.2.4.2</w:t>
      </w:r>
      <w:r w:rsidRPr="00826514">
        <w:rPr>
          <w:noProof/>
          <w:lang w:val="en-US"/>
        </w:rPr>
        <w:tab/>
        <w:t>SGM server HTTP procedure</w:t>
      </w:r>
      <w:bookmarkEnd w:id="271"/>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72" w:name="_Toc25305682"/>
      <w:bookmarkStart w:id="273" w:name="_Toc26190258"/>
      <w:bookmarkStart w:id="274" w:name="_Toc26190851"/>
      <w:bookmarkStart w:id="275" w:name="_Toc34062155"/>
      <w:bookmarkStart w:id="276" w:name="_Toc34394596"/>
      <w:bookmarkStart w:id="277" w:name="_Toc45274400"/>
      <w:bookmarkStart w:id="278"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9" w:name="_CR6_2_4_3"/>
      <w:bookmarkStart w:id="280" w:name="_Toc193393306"/>
      <w:bookmarkEnd w:id="279"/>
      <w:r w:rsidRPr="00826514">
        <w:rPr>
          <w:noProof/>
          <w:lang w:val="en-US"/>
        </w:rPr>
        <w:t>6.2.4.3</w:t>
      </w:r>
      <w:r w:rsidRPr="00826514">
        <w:rPr>
          <w:noProof/>
          <w:lang w:val="en-US"/>
        </w:rPr>
        <w:tab/>
        <w:t>SGM client CoAP procedure</w:t>
      </w:r>
      <w:bookmarkEnd w:id="280"/>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81" w:name="_CR6_2_4_4"/>
      <w:bookmarkStart w:id="282" w:name="_Toc193393307"/>
      <w:bookmarkEnd w:id="281"/>
      <w:r w:rsidRPr="00826514">
        <w:rPr>
          <w:noProof/>
          <w:lang w:val="en-US"/>
        </w:rPr>
        <w:t>6.2.4.4</w:t>
      </w:r>
      <w:r w:rsidRPr="00826514">
        <w:rPr>
          <w:noProof/>
          <w:lang w:val="en-US"/>
        </w:rPr>
        <w:tab/>
        <w:t>SGM server CoAP procedure</w:t>
      </w:r>
      <w:bookmarkEnd w:id="282"/>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3" w:name="_CR6_2_5"/>
      <w:bookmarkStart w:id="284" w:name="_Toc58513667"/>
      <w:bookmarkStart w:id="285" w:name="_Toc92304734"/>
      <w:bookmarkStart w:id="286" w:name="_Toc193393308"/>
      <w:bookmarkEnd w:id="283"/>
      <w:r w:rsidRPr="00826514">
        <w:t>6.2.5</w:t>
      </w:r>
      <w:r w:rsidRPr="00826514">
        <w:tab/>
        <w:t xml:space="preserve">Group configuration management </w:t>
      </w:r>
      <w:r w:rsidRPr="00826514">
        <w:rPr>
          <w:rFonts w:cs="Arial"/>
        </w:rPr>
        <w:t>procedure</w:t>
      </w:r>
      <w:bookmarkEnd w:id="272"/>
      <w:bookmarkEnd w:id="273"/>
      <w:bookmarkEnd w:id="274"/>
      <w:bookmarkEnd w:id="275"/>
      <w:bookmarkEnd w:id="276"/>
      <w:bookmarkEnd w:id="277"/>
      <w:bookmarkEnd w:id="278"/>
      <w:bookmarkEnd w:id="284"/>
      <w:bookmarkEnd w:id="285"/>
      <w:bookmarkEnd w:id="286"/>
    </w:p>
    <w:p w14:paraId="792B057B" w14:textId="77777777" w:rsidR="00630443" w:rsidRPr="00826514" w:rsidRDefault="00630443" w:rsidP="00630443">
      <w:pPr>
        <w:pStyle w:val="Heading4"/>
      </w:pPr>
      <w:bookmarkStart w:id="287" w:name="_CR6_2_5_1"/>
      <w:bookmarkStart w:id="288" w:name="_Toc25305683"/>
      <w:bookmarkStart w:id="289" w:name="_Toc26190259"/>
      <w:bookmarkStart w:id="290" w:name="_Toc26190852"/>
      <w:bookmarkStart w:id="291" w:name="_Toc34062156"/>
      <w:bookmarkStart w:id="292" w:name="_Toc34394597"/>
      <w:bookmarkStart w:id="293" w:name="_Toc45274401"/>
      <w:bookmarkStart w:id="294" w:name="_Toc51932940"/>
      <w:bookmarkStart w:id="295" w:name="_Toc58513668"/>
      <w:bookmarkStart w:id="296" w:name="_Toc92304735"/>
      <w:bookmarkStart w:id="297" w:name="_Toc193393309"/>
      <w:bookmarkEnd w:id="287"/>
      <w:r w:rsidRPr="00826514">
        <w:rPr>
          <w:noProof/>
          <w:lang w:val="en-US"/>
        </w:rPr>
        <w:t>6.2.5.1</w:t>
      </w:r>
      <w:r w:rsidRPr="00826514">
        <w:rPr>
          <w:noProof/>
          <w:lang w:val="en-US"/>
        </w:rPr>
        <w:tab/>
        <w:t>Update group configuration</w:t>
      </w:r>
      <w:bookmarkEnd w:id="288"/>
      <w:bookmarkEnd w:id="289"/>
      <w:bookmarkEnd w:id="290"/>
      <w:bookmarkEnd w:id="291"/>
      <w:bookmarkEnd w:id="292"/>
      <w:bookmarkEnd w:id="293"/>
      <w:bookmarkEnd w:id="294"/>
      <w:bookmarkEnd w:id="295"/>
      <w:bookmarkEnd w:id="296"/>
      <w:bookmarkEnd w:id="297"/>
    </w:p>
    <w:p w14:paraId="63676E68" w14:textId="51446C11" w:rsidR="00E21971" w:rsidRPr="00826514" w:rsidRDefault="00E21971" w:rsidP="00E21971">
      <w:pPr>
        <w:pStyle w:val="Heading5"/>
        <w:rPr>
          <w:noProof/>
          <w:lang w:val="en-US"/>
        </w:rPr>
      </w:pPr>
      <w:bookmarkStart w:id="298" w:name="_CR6_2_5_1_1"/>
      <w:bookmarkStart w:id="299" w:name="_Toc25305684"/>
      <w:bookmarkStart w:id="300" w:name="_Toc26190260"/>
      <w:bookmarkStart w:id="301" w:name="_Toc26190853"/>
      <w:bookmarkStart w:id="302" w:name="_Toc34062157"/>
      <w:bookmarkStart w:id="303" w:name="_Toc34394598"/>
      <w:bookmarkStart w:id="304" w:name="_Toc45274402"/>
      <w:bookmarkStart w:id="305" w:name="_Toc51932941"/>
      <w:bookmarkStart w:id="306" w:name="_Toc58513669"/>
      <w:bookmarkStart w:id="307" w:name="_Toc92304736"/>
      <w:bookmarkStart w:id="308" w:name="_Toc193393310"/>
      <w:bookmarkEnd w:id="298"/>
      <w:r w:rsidRPr="00826514">
        <w:rPr>
          <w:noProof/>
          <w:lang w:val="en-US"/>
        </w:rPr>
        <w:t>6.2.5.1.1</w:t>
      </w:r>
      <w:r w:rsidRPr="00826514">
        <w:rPr>
          <w:noProof/>
          <w:lang w:val="en-US"/>
        </w:rPr>
        <w:tab/>
        <w:t>SGM client HTTP procedure</w:t>
      </w:r>
      <w:bookmarkEnd w:id="299"/>
      <w:bookmarkEnd w:id="300"/>
      <w:bookmarkEnd w:id="301"/>
      <w:bookmarkEnd w:id="302"/>
      <w:bookmarkEnd w:id="303"/>
      <w:bookmarkEnd w:id="304"/>
      <w:bookmarkEnd w:id="305"/>
      <w:bookmarkEnd w:id="306"/>
      <w:bookmarkEnd w:id="307"/>
      <w:bookmarkEnd w:id="308"/>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309" w:name="_CR6_2_5_1_2"/>
      <w:bookmarkStart w:id="310" w:name="_Toc193393311"/>
      <w:bookmarkEnd w:id="309"/>
      <w:r w:rsidRPr="00826514">
        <w:rPr>
          <w:noProof/>
          <w:lang w:val="en-US"/>
        </w:rPr>
        <w:lastRenderedPageBreak/>
        <w:t>6.2.5.1.2</w:t>
      </w:r>
      <w:r w:rsidRPr="00826514">
        <w:rPr>
          <w:noProof/>
          <w:lang w:val="en-US"/>
        </w:rPr>
        <w:tab/>
        <w:t>SGM server HTTP procedure</w:t>
      </w:r>
      <w:bookmarkEnd w:id="310"/>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11" w:name="_CR6_2_5_1_3"/>
      <w:bookmarkStart w:id="312" w:name="_Toc193393312"/>
      <w:bookmarkEnd w:id="311"/>
      <w:r w:rsidRPr="00826514">
        <w:rPr>
          <w:noProof/>
          <w:lang w:val="en-US"/>
        </w:rPr>
        <w:t>6.2.5.1.3</w:t>
      </w:r>
      <w:r w:rsidRPr="00826514">
        <w:rPr>
          <w:noProof/>
          <w:lang w:val="en-US"/>
        </w:rPr>
        <w:tab/>
        <w:t>SGM client CoAP procedure</w:t>
      </w:r>
      <w:bookmarkEnd w:id="31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3" w:name="_CR6_2_5_1_4"/>
      <w:bookmarkStart w:id="314" w:name="_Toc193393313"/>
      <w:bookmarkEnd w:id="313"/>
      <w:r w:rsidRPr="00826514">
        <w:rPr>
          <w:noProof/>
          <w:lang w:val="en-US"/>
        </w:rPr>
        <w:t>6.2.5.1.4</w:t>
      </w:r>
      <w:r w:rsidRPr="00826514">
        <w:rPr>
          <w:noProof/>
          <w:lang w:val="en-US"/>
        </w:rPr>
        <w:tab/>
        <w:t>SGM server CoAP procedure</w:t>
      </w:r>
      <w:bookmarkEnd w:id="314"/>
    </w:p>
    <w:p w14:paraId="2FB96DB6" w14:textId="2284BFCC" w:rsidR="00094E84" w:rsidRPr="006C65FE" w:rsidRDefault="00094E84" w:rsidP="00094E84">
      <w:pPr>
        <w:rPr>
          <w:lang w:val="en-US"/>
        </w:rPr>
      </w:pPr>
      <w:bookmarkStart w:id="315" w:name="_Toc25305686"/>
      <w:bookmarkStart w:id="316" w:name="_Toc26190262"/>
      <w:bookmarkStart w:id="317" w:name="_Toc26190855"/>
      <w:bookmarkStart w:id="318" w:name="_Toc34062159"/>
      <w:bookmarkStart w:id="319" w:name="_Toc34394600"/>
      <w:bookmarkStart w:id="320" w:name="_Toc45274404"/>
      <w:bookmarkStart w:id="321" w:name="_Toc51932943"/>
      <w:bookmarkStart w:id="322" w:name="_Toc58513671"/>
      <w:bookmarkStart w:id="32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4" w:name="_CR6_2_5_2"/>
      <w:bookmarkStart w:id="325" w:name="_Toc193393314"/>
      <w:bookmarkEnd w:id="324"/>
      <w:r w:rsidRPr="00826514">
        <w:rPr>
          <w:noProof/>
          <w:lang w:val="en-US"/>
        </w:rPr>
        <w:t>6.2.5.2</w:t>
      </w:r>
      <w:r w:rsidRPr="00826514">
        <w:rPr>
          <w:noProof/>
          <w:lang w:val="en-US"/>
        </w:rPr>
        <w:tab/>
        <w:t>Retrieve group document</w:t>
      </w:r>
      <w:bookmarkEnd w:id="315"/>
      <w:bookmarkEnd w:id="316"/>
      <w:bookmarkEnd w:id="317"/>
      <w:bookmarkEnd w:id="318"/>
      <w:bookmarkEnd w:id="319"/>
      <w:bookmarkEnd w:id="320"/>
      <w:bookmarkEnd w:id="321"/>
      <w:bookmarkEnd w:id="322"/>
      <w:bookmarkEnd w:id="323"/>
      <w:bookmarkEnd w:id="325"/>
    </w:p>
    <w:p w14:paraId="0987C271" w14:textId="024FC74D" w:rsidR="00E21971" w:rsidRPr="00826514" w:rsidRDefault="00E21971" w:rsidP="00E21971">
      <w:pPr>
        <w:pStyle w:val="Heading5"/>
        <w:rPr>
          <w:noProof/>
          <w:lang w:val="en-US"/>
        </w:rPr>
      </w:pPr>
      <w:bookmarkStart w:id="326" w:name="_CR6_2_5_2_1"/>
      <w:bookmarkStart w:id="327" w:name="_Toc193393315"/>
      <w:bookmarkEnd w:id="326"/>
      <w:r w:rsidRPr="00826514">
        <w:rPr>
          <w:noProof/>
          <w:lang w:val="en-US"/>
        </w:rPr>
        <w:t>6.2.5.2.1</w:t>
      </w:r>
      <w:r w:rsidRPr="00826514">
        <w:rPr>
          <w:noProof/>
          <w:lang w:val="en-US"/>
        </w:rPr>
        <w:tab/>
        <w:t>SGM client HTTP procedure</w:t>
      </w:r>
      <w:bookmarkEnd w:id="327"/>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8" w:name="_CR6_2_5_2_2"/>
      <w:bookmarkStart w:id="329" w:name="_Toc193393316"/>
      <w:bookmarkEnd w:id="328"/>
      <w:r w:rsidRPr="00826514">
        <w:rPr>
          <w:noProof/>
          <w:lang w:val="en-US"/>
        </w:rPr>
        <w:t>6.2.5.2.2</w:t>
      </w:r>
      <w:r w:rsidRPr="00826514">
        <w:rPr>
          <w:noProof/>
          <w:lang w:val="en-US"/>
        </w:rPr>
        <w:tab/>
        <w:t>SGM server HTTP procedure</w:t>
      </w:r>
      <w:bookmarkEnd w:id="329"/>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30" w:name="_CR6_2_5_2_3"/>
      <w:bookmarkStart w:id="331" w:name="_Toc193393317"/>
      <w:bookmarkEnd w:id="330"/>
      <w:r w:rsidRPr="00826514">
        <w:rPr>
          <w:noProof/>
          <w:lang w:val="en-US"/>
        </w:rPr>
        <w:lastRenderedPageBreak/>
        <w:t>6.2.5.2.3</w:t>
      </w:r>
      <w:r w:rsidRPr="00826514">
        <w:rPr>
          <w:noProof/>
          <w:lang w:val="en-US"/>
        </w:rPr>
        <w:tab/>
        <w:t>SGM client CoAP procedure</w:t>
      </w:r>
      <w:bookmarkEnd w:id="331"/>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32" w:name="_CR6_2_5_2_4"/>
      <w:bookmarkStart w:id="333" w:name="_Toc193393318"/>
      <w:bookmarkEnd w:id="332"/>
      <w:r w:rsidRPr="00826514">
        <w:rPr>
          <w:noProof/>
          <w:lang w:val="en-US"/>
        </w:rPr>
        <w:t>6.2.5.2.4</w:t>
      </w:r>
      <w:r w:rsidRPr="00826514">
        <w:rPr>
          <w:noProof/>
          <w:lang w:val="en-US"/>
        </w:rPr>
        <w:tab/>
        <w:t>SGM server CoAP procedure</w:t>
      </w:r>
      <w:bookmarkEnd w:id="333"/>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4" w:name="_CR6_2_6"/>
      <w:bookmarkStart w:id="335" w:name="_Toc25305689"/>
      <w:bookmarkStart w:id="336" w:name="_Toc26190265"/>
      <w:bookmarkStart w:id="337" w:name="_Toc26190858"/>
      <w:bookmarkStart w:id="338" w:name="_Toc34062162"/>
      <w:bookmarkStart w:id="339" w:name="_Toc34394603"/>
      <w:bookmarkStart w:id="340" w:name="_Toc45274407"/>
      <w:bookmarkStart w:id="341" w:name="_Toc51932946"/>
      <w:bookmarkStart w:id="342" w:name="_Toc58513674"/>
      <w:bookmarkStart w:id="343" w:name="_Toc92304741"/>
      <w:bookmarkStart w:id="344" w:name="_Toc193393319"/>
      <w:bookmarkEnd w:id="334"/>
      <w:r w:rsidRPr="00826514">
        <w:t>6.2.6</w:t>
      </w:r>
      <w:r w:rsidRPr="00826514">
        <w:tab/>
        <w:t xml:space="preserve">Location-based group creation </w:t>
      </w:r>
      <w:r w:rsidRPr="00826514">
        <w:rPr>
          <w:rFonts w:cs="Arial"/>
        </w:rPr>
        <w:t>procedure</w:t>
      </w:r>
      <w:bookmarkEnd w:id="335"/>
      <w:bookmarkEnd w:id="336"/>
      <w:bookmarkEnd w:id="337"/>
      <w:bookmarkEnd w:id="338"/>
      <w:bookmarkEnd w:id="339"/>
      <w:bookmarkEnd w:id="340"/>
      <w:bookmarkEnd w:id="341"/>
      <w:bookmarkEnd w:id="342"/>
      <w:bookmarkEnd w:id="343"/>
      <w:bookmarkEnd w:id="344"/>
    </w:p>
    <w:p w14:paraId="78FCA6D4" w14:textId="08DC0CF6" w:rsidR="00E21971" w:rsidRPr="00826514" w:rsidRDefault="00E21971" w:rsidP="00E21971">
      <w:pPr>
        <w:pStyle w:val="Heading4"/>
      </w:pPr>
      <w:bookmarkStart w:id="345" w:name="_CR6_2_6_1"/>
      <w:bookmarkStart w:id="346" w:name="_Toc34062163"/>
      <w:bookmarkStart w:id="347" w:name="_Toc34394604"/>
      <w:bookmarkStart w:id="348" w:name="_Toc45274408"/>
      <w:bookmarkStart w:id="349" w:name="_Toc51932947"/>
      <w:bookmarkStart w:id="350" w:name="_Toc58513675"/>
      <w:bookmarkStart w:id="351" w:name="_Toc92304742"/>
      <w:bookmarkStart w:id="352" w:name="_Toc193393320"/>
      <w:bookmarkEnd w:id="345"/>
      <w:r w:rsidRPr="00826514">
        <w:t>6.2.6.1</w:t>
      </w:r>
      <w:r w:rsidRPr="00826514">
        <w:tab/>
        <w:t>SGM client HTTP procedure</w:t>
      </w:r>
      <w:bookmarkEnd w:id="346"/>
      <w:bookmarkEnd w:id="347"/>
      <w:bookmarkEnd w:id="348"/>
      <w:bookmarkEnd w:id="349"/>
      <w:bookmarkEnd w:id="350"/>
      <w:bookmarkEnd w:id="351"/>
      <w:bookmarkEnd w:id="352"/>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3" w:name="_CR6_2_6_2"/>
      <w:bookmarkStart w:id="354" w:name="_Toc193393321"/>
      <w:bookmarkEnd w:id="353"/>
      <w:r w:rsidRPr="00826514">
        <w:t>6.2.6.2</w:t>
      </w:r>
      <w:r w:rsidRPr="00826514">
        <w:tab/>
        <w:t>SGM server HTTP procedure</w:t>
      </w:r>
      <w:bookmarkEnd w:id="354"/>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A65069">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5" w:name="_CR6_2_6_3"/>
      <w:bookmarkStart w:id="356" w:name="_Toc193393322"/>
      <w:bookmarkEnd w:id="355"/>
      <w:r w:rsidRPr="00826514">
        <w:t>6.2.6.3</w:t>
      </w:r>
      <w:r w:rsidRPr="00826514">
        <w:tab/>
        <w:t>SGM client CoAP procedure</w:t>
      </w:r>
      <w:bookmarkEnd w:id="35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7" w:name="_CR6_2_6_4"/>
      <w:bookmarkStart w:id="358" w:name="_Toc193393323"/>
      <w:bookmarkEnd w:id="357"/>
      <w:r w:rsidRPr="00826514">
        <w:t>6.2.6.4</w:t>
      </w:r>
      <w:r w:rsidRPr="00826514">
        <w:tab/>
        <w:t>SGM server CoAP procedure</w:t>
      </w:r>
      <w:bookmarkEnd w:id="358"/>
    </w:p>
    <w:p w14:paraId="4D610CC1" w14:textId="77777777" w:rsidR="00FB370C" w:rsidRDefault="00FB370C" w:rsidP="00FB370C">
      <w:bookmarkStart w:id="359" w:name="_Toc25305690"/>
      <w:bookmarkStart w:id="360" w:name="_Toc26190266"/>
      <w:bookmarkStart w:id="361" w:name="_Toc26190859"/>
      <w:bookmarkStart w:id="362" w:name="_Toc34062165"/>
      <w:bookmarkStart w:id="363" w:name="_Toc34394606"/>
      <w:bookmarkStart w:id="364" w:name="_Toc45274410"/>
      <w:bookmarkStart w:id="365" w:name="_Toc51932949"/>
      <w:bookmarkStart w:id="366" w:name="_Toc58513677"/>
      <w:bookmarkStart w:id="36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0CD18D0E"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A65069">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8" w:name="_CR6_2_7"/>
      <w:bookmarkStart w:id="369" w:name="_Toc193393324"/>
      <w:bookmarkEnd w:id="368"/>
      <w:r w:rsidRPr="00826514">
        <w:t>6.2.7</w:t>
      </w:r>
      <w:r w:rsidRPr="00826514">
        <w:tab/>
        <w:t xml:space="preserve">Group announcement and join </w:t>
      </w:r>
      <w:r w:rsidRPr="00826514">
        <w:rPr>
          <w:rFonts w:cs="Arial"/>
        </w:rPr>
        <w:t>procedure</w:t>
      </w:r>
      <w:bookmarkEnd w:id="359"/>
      <w:bookmarkEnd w:id="360"/>
      <w:bookmarkEnd w:id="361"/>
      <w:bookmarkEnd w:id="362"/>
      <w:bookmarkEnd w:id="363"/>
      <w:bookmarkEnd w:id="364"/>
      <w:bookmarkEnd w:id="365"/>
      <w:bookmarkEnd w:id="366"/>
      <w:bookmarkEnd w:id="367"/>
      <w:bookmarkEnd w:id="369"/>
    </w:p>
    <w:p w14:paraId="0E38BE75" w14:textId="77777777" w:rsidR="00630443" w:rsidRPr="00826514" w:rsidRDefault="00630443" w:rsidP="00630443">
      <w:pPr>
        <w:pStyle w:val="Heading4"/>
      </w:pPr>
      <w:bookmarkStart w:id="370" w:name="_CR6_2_7_1"/>
      <w:bookmarkStart w:id="371" w:name="_Toc34062166"/>
      <w:bookmarkStart w:id="372" w:name="_Toc34394607"/>
      <w:bookmarkStart w:id="373" w:name="_Toc45274411"/>
      <w:bookmarkStart w:id="374" w:name="_Toc51932950"/>
      <w:bookmarkStart w:id="375" w:name="_Toc58513678"/>
      <w:bookmarkStart w:id="376" w:name="_Toc92304745"/>
      <w:bookmarkStart w:id="377" w:name="_Toc193393325"/>
      <w:bookmarkEnd w:id="370"/>
      <w:r w:rsidRPr="00826514">
        <w:t>6.2.7.1</w:t>
      </w:r>
      <w:r w:rsidRPr="00826514">
        <w:tab/>
        <w:t>General</w:t>
      </w:r>
      <w:bookmarkEnd w:id="371"/>
      <w:bookmarkEnd w:id="372"/>
      <w:bookmarkEnd w:id="373"/>
      <w:bookmarkEnd w:id="374"/>
      <w:bookmarkEnd w:id="375"/>
      <w:bookmarkEnd w:id="376"/>
      <w:bookmarkEnd w:id="377"/>
    </w:p>
    <w:p w14:paraId="2992CF0D" w14:textId="6EE278C8" w:rsidR="00E219AA" w:rsidRPr="00826514" w:rsidRDefault="00E219AA" w:rsidP="00E219AA">
      <w:bookmarkStart w:id="378" w:name="_Toc34062167"/>
      <w:bookmarkStart w:id="379" w:name="_Toc34394608"/>
      <w:bookmarkStart w:id="380" w:name="_Toc45274412"/>
      <w:bookmarkStart w:id="381" w:name="_Toc51932951"/>
      <w:bookmarkStart w:id="382" w:name="_Toc58513679"/>
      <w:bookmarkStart w:id="383"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4" w:name="_CR6_2_7_2"/>
      <w:bookmarkStart w:id="385" w:name="_Toc193393326"/>
      <w:bookmarkStart w:id="386" w:name="_Toc34062168"/>
      <w:bookmarkStart w:id="387" w:name="_Toc34394609"/>
      <w:bookmarkStart w:id="388" w:name="_Toc45274413"/>
      <w:bookmarkStart w:id="389" w:name="_Toc51932952"/>
      <w:bookmarkStart w:id="390" w:name="_Toc58513680"/>
      <w:bookmarkStart w:id="391" w:name="_Toc92304747"/>
      <w:bookmarkEnd w:id="378"/>
      <w:bookmarkEnd w:id="379"/>
      <w:bookmarkEnd w:id="380"/>
      <w:bookmarkEnd w:id="381"/>
      <w:bookmarkEnd w:id="382"/>
      <w:bookmarkEnd w:id="383"/>
      <w:bookmarkEnd w:id="384"/>
      <w:r w:rsidRPr="00826514">
        <w:t>6.2.7.2</w:t>
      </w:r>
      <w:r w:rsidRPr="00826514">
        <w:tab/>
        <w:t>SGM client HTTP procedure</w:t>
      </w:r>
      <w:bookmarkEnd w:id="385"/>
    </w:p>
    <w:p w14:paraId="57463A34" w14:textId="77777777" w:rsidR="00630443" w:rsidRPr="00826514" w:rsidRDefault="00630443" w:rsidP="00630443">
      <w:pPr>
        <w:pStyle w:val="Heading5"/>
      </w:pPr>
      <w:bookmarkStart w:id="392" w:name="_CR6_2_7_2_1"/>
      <w:bookmarkStart w:id="393" w:name="_Toc193393327"/>
      <w:bookmarkEnd w:id="392"/>
      <w:r w:rsidRPr="00826514">
        <w:t>6.2.7.2.1</w:t>
      </w:r>
      <w:r w:rsidRPr="00826514">
        <w:tab/>
        <w:t>Receiving group announcement notification</w:t>
      </w:r>
      <w:bookmarkEnd w:id="386"/>
      <w:bookmarkEnd w:id="387"/>
      <w:bookmarkEnd w:id="388"/>
      <w:bookmarkEnd w:id="389"/>
      <w:bookmarkEnd w:id="390"/>
      <w:bookmarkEnd w:id="391"/>
      <w:bookmarkEnd w:id="393"/>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4" w:name="_CR6_2_7_2_2"/>
      <w:bookmarkStart w:id="395" w:name="_Toc34062169"/>
      <w:bookmarkStart w:id="396" w:name="_Toc34394610"/>
      <w:bookmarkStart w:id="397" w:name="_Toc45274414"/>
      <w:bookmarkStart w:id="398" w:name="_Toc51932953"/>
      <w:bookmarkStart w:id="399" w:name="_Toc58513681"/>
      <w:bookmarkStart w:id="400" w:name="_Toc92304748"/>
      <w:bookmarkStart w:id="401" w:name="_Toc193393328"/>
      <w:bookmarkEnd w:id="394"/>
      <w:r w:rsidRPr="00826514">
        <w:t>6.2.7.2.2</w:t>
      </w:r>
      <w:r w:rsidRPr="00826514">
        <w:tab/>
        <w:t>Sending group registration request</w:t>
      </w:r>
      <w:bookmarkEnd w:id="395"/>
      <w:bookmarkEnd w:id="396"/>
      <w:bookmarkEnd w:id="397"/>
      <w:bookmarkEnd w:id="398"/>
      <w:bookmarkEnd w:id="399"/>
      <w:bookmarkEnd w:id="400"/>
      <w:bookmarkEnd w:id="401"/>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02" w:name="_CR6_2_7_2_3"/>
      <w:bookmarkStart w:id="403" w:name="_Toc58513682"/>
      <w:bookmarkStart w:id="404" w:name="_Toc92304749"/>
      <w:bookmarkStart w:id="405" w:name="_Toc193393329"/>
      <w:bookmarkStart w:id="406" w:name="_Toc34062170"/>
      <w:bookmarkStart w:id="407" w:name="_Toc34394611"/>
      <w:bookmarkStart w:id="408" w:name="_Toc45274415"/>
      <w:bookmarkStart w:id="409" w:name="_Toc51932954"/>
      <w:bookmarkEnd w:id="402"/>
      <w:r w:rsidRPr="00826514">
        <w:t>6.2.7.2.3</w:t>
      </w:r>
      <w:r w:rsidRPr="00826514">
        <w:tab/>
        <w:t>Receiving group identity list notification</w:t>
      </w:r>
      <w:bookmarkEnd w:id="403"/>
      <w:bookmarkEnd w:id="404"/>
      <w:bookmarkEnd w:id="405"/>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10" w:name="_CR6_2_7_3"/>
      <w:bookmarkStart w:id="411" w:name="_Toc193393330"/>
      <w:bookmarkStart w:id="412" w:name="_Toc34062171"/>
      <w:bookmarkStart w:id="413" w:name="_Toc34394612"/>
      <w:bookmarkStart w:id="414" w:name="_Toc45274416"/>
      <w:bookmarkStart w:id="415" w:name="_Toc51932955"/>
      <w:bookmarkStart w:id="416" w:name="_Toc58513684"/>
      <w:bookmarkStart w:id="417" w:name="_Toc92304751"/>
      <w:bookmarkEnd w:id="406"/>
      <w:bookmarkEnd w:id="407"/>
      <w:bookmarkEnd w:id="408"/>
      <w:bookmarkEnd w:id="409"/>
      <w:bookmarkEnd w:id="410"/>
      <w:r w:rsidRPr="00826514">
        <w:t>6.2.7.3</w:t>
      </w:r>
      <w:r w:rsidRPr="00826514">
        <w:tab/>
        <w:t>SGM server HTTP procedure</w:t>
      </w:r>
      <w:bookmarkEnd w:id="411"/>
    </w:p>
    <w:p w14:paraId="27F9DF7F" w14:textId="77777777" w:rsidR="00630443" w:rsidRPr="00826514" w:rsidRDefault="00630443" w:rsidP="00630443">
      <w:pPr>
        <w:pStyle w:val="Heading5"/>
      </w:pPr>
      <w:bookmarkStart w:id="418" w:name="_CR6_2_7_3_1"/>
      <w:bookmarkStart w:id="419" w:name="_Toc193393331"/>
      <w:bookmarkEnd w:id="418"/>
      <w:r w:rsidRPr="00826514">
        <w:t>6.2.7.3.1</w:t>
      </w:r>
      <w:r w:rsidRPr="00826514">
        <w:tab/>
        <w:t>Sending group announcement notification</w:t>
      </w:r>
      <w:bookmarkEnd w:id="412"/>
      <w:bookmarkEnd w:id="413"/>
      <w:bookmarkEnd w:id="414"/>
      <w:bookmarkEnd w:id="415"/>
      <w:bookmarkEnd w:id="416"/>
      <w:bookmarkEnd w:id="417"/>
      <w:bookmarkEnd w:id="419"/>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20" w:name="_CR6_2_7_3_2"/>
      <w:bookmarkStart w:id="421" w:name="_Toc34062172"/>
      <w:bookmarkStart w:id="422" w:name="_Toc34394613"/>
      <w:bookmarkStart w:id="423" w:name="_Toc45274417"/>
      <w:bookmarkStart w:id="424" w:name="_Toc51932956"/>
      <w:bookmarkStart w:id="425" w:name="_Toc58513685"/>
      <w:bookmarkStart w:id="426" w:name="_Toc92304752"/>
      <w:bookmarkStart w:id="427" w:name="_Toc193393332"/>
      <w:bookmarkEnd w:id="420"/>
      <w:r w:rsidRPr="00826514">
        <w:t>6.2.7.3.2</w:t>
      </w:r>
      <w:r w:rsidRPr="00826514">
        <w:tab/>
        <w:t>Receiving group registration request</w:t>
      </w:r>
      <w:bookmarkEnd w:id="421"/>
      <w:bookmarkEnd w:id="422"/>
      <w:bookmarkEnd w:id="423"/>
      <w:bookmarkEnd w:id="424"/>
      <w:bookmarkEnd w:id="425"/>
      <w:bookmarkEnd w:id="426"/>
      <w:bookmarkEnd w:id="42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8" w:name="_CR6_2_7_3_3"/>
      <w:bookmarkStart w:id="429" w:name="_Toc58513686"/>
      <w:bookmarkStart w:id="430" w:name="_Toc92304753"/>
      <w:bookmarkStart w:id="431" w:name="_Toc193393333"/>
      <w:bookmarkStart w:id="432" w:name="_Toc25305691"/>
      <w:bookmarkStart w:id="433" w:name="_Toc26190267"/>
      <w:bookmarkStart w:id="434" w:name="_Toc26190860"/>
      <w:bookmarkStart w:id="435" w:name="_Toc34062173"/>
      <w:bookmarkStart w:id="436" w:name="_Toc34394614"/>
      <w:bookmarkStart w:id="437" w:name="_Toc45274418"/>
      <w:bookmarkStart w:id="438" w:name="_Toc51932957"/>
      <w:bookmarkEnd w:id="428"/>
      <w:r w:rsidRPr="00826514">
        <w:t>6.2.7.3.3</w:t>
      </w:r>
      <w:r w:rsidRPr="00826514">
        <w:tab/>
        <w:t>Sending group identity list notification</w:t>
      </w:r>
      <w:bookmarkEnd w:id="429"/>
      <w:bookmarkEnd w:id="430"/>
      <w:bookmarkEnd w:id="431"/>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9" w:name="_CR6_2_7_4"/>
      <w:bookmarkStart w:id="440" w:name="_Toc193393334"/>
      <w:bookmarkEnd w:id="439"/>
      <w:r w:rsidRPr="00826514">
        <w:lastRenderedPageBreak/>
        <w:t>6.2.7.4</w:t>
      </w:r>
      <w:r w:rsidRPr="00826514">
        <w:tab/>
        <w:t>SGM client CoAP procedure</w:t>
      </w:r>
      <w:bookmarkEnd w:id="440"/>
    </w:p>
    <w:p w14:paraId="451B8049" w14:textId="70F8F4FE" w:rsidR="00E219AA" w:rsidRPr="00826514" w:rsidRDefault="00E219AA" w:rsidP="00E219AA">
      <w:pPr>
        <w:pStyle w:val="Heading5"/>
      </w:pPr>
      <w:bookmarkStart w:id="441" w:name="_CR6_2_7_4_1"/>
      <w:bookmarkStart w:id="442" w:name="_Toc193393335"/>
      <w:bookmarkEnd w:id="441"/>
      <w:r w:rsidRPr="00826514">
        <w:t>6.2.7.4.1</w:t>
      </w:r>
      <w:r w:rsidRPr="00826514">
        <w:tab/>
        <w:t>Subscribing to and receiving group announcement notification</w:t>
      </w:r>
      <w:bookmarkEnd w:id="442"/>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3" w:name="_CR6_2_7_4_2"/>
      <w:bookmarkStart w:id="444" w:name="_Toc193393336"/>
      <w:bookmarkEnd w:id="443"/>
      <w:r w:rsidRPr="00826514">
        <w:t>6.2.7.4.2</w:t>
      </w:r>
      <w:r w:rsidRPr="00826514">
        <w:tab/>
        <w:t>Sending group registration request</w:t>
      </w:r>
      <w:bookmarkEnd w:id="444"/>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5" w:name="_CR6_2_7_4_3"/>
      <w:bookmarkStart w:id="446" w:name="_Toc193393337"/>
      <w:bookmarkEnd w:id="445"/>
      <w:r w:rsidRPr="00826514">
        <w:t>6.2.7.4.3</w:t>
      </w:r>
      <w:r w:rsidRPr="00826514">
        <w:tab/>
        <w:t>Subscribing to and receiving group identity list notification</w:t>
      </w:r>
      <w:bookmarkEnd w:id="446"/>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7" w:name="_CR6_2_7_5"/>
      <w:bookmarkStart w:id="448" w:name="_Toc193393338"/>
      <w:bookmarkEnd w:id="447"/>
      <w:r w:rsidRPr="00826514">
        <w:t>6.2.7.5</w:t>
      </w:r>
      <w:r w:rsidRPr="00826514">
        <w:tab/>
        <w:t>SGM server CoAP procedure</w:t>
      </w:r>
      <w:bookmarkEnd w:id="448"/>
    </w:p>
    <w:p w14:paraId="20FA2D7C" w14:textId="611F047A" w:rsidR="00E219AA" w:rsidRPr="00826514" w:rsidRDefault="00E219AA" w:rsidP="00E219AA">
      <w:pPr>
        <w:pStyle w:val="Heading5"/>
        <w:rPr>
          <w:lang w:val="en-US"/>
        </w:rPr>
      </w:pPr>
      <w:bookmarkStart w:id="449" w:name="_CR6_2_7_5_1"/>
      <w:bookmarkStart w:id="450" w:name="_Toc193393339"/>
      <w:bookmarkEnd w:id="449"/>
      <w:r w:rsidRPr="00826514">
        <w:t>6.2.7.5.1</w:t>
      </w:r>
      <w:r w:rsidRPr="00826514">
        <w:tab/>
        <w:t>Receiving group announcement subscription</w:t>
      </w:r>
      <w:bookmarkEnd w:id="450"/>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51" w:name="_CR6_2_7_5_2"/>
      <w:bookmarkStart w:id="452" w:name="_Toc193393340"/>
      <w:bookmarkEnd w:id="451"/>
      <w:r w:rsidRPr="00826514">
        <w:t>6.2.7.5.2</w:t>
      </w:r>
      <w:r w:rsidRPr="00826514">
        <w:tab/>
        <w:t>Sending group announcement notification</w:t>
      </w:r>
      <w:bookmarkEnd w:id="452"/>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3" w:name="_CR6_2_7_5_3"/>
      <w:bookmarkStart w:id="454" w:name="_Toc193393341"/>
      <w:bookmarkStart w:id="455" w:name="_Toc58513687"/>
      <w:bookmarkStart w:id="456" w:name="_Toc92304754"/>
      <w:bookmarkEnd w:id="453"/>
      <w:r w:rsidRPr="00826514">
        <w:t>6.2.7.5.3</w:t>
      </w:r>
      <w:r w:rsidRPr="00826514">
        <w:tab/>
      </w:r>
      <w:r>
        <w:t>Receiving subscription request and s</w:t>
      </w:r>
      <w:r w:rsidRPr="00826514">
        <w:t>ending group identity list notification</w:t>
      </w:r>
      <w:bookmarkEnd w:id="454"/>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7" w:name="_CR6_2_8"/>
      <w:bookmarkStart w:id="458" w:name="_Toc193393342"/>
      <w:bookmarkEnd w:id="457"/>
      <w:r w:rsidRPr="00826514">
        <w:t>6.2.8</w:t>
      </w:r>
      <w:r w:rsidRPr="00826514">
        <w:tab/>
        <w:t xml:space="preserve">Group subscription and notification </w:t>
      </w:r>
      <w:r w:rsidRPr="00826514">
        <w:rPr>
          <w:rFonts w:cs="Arial"/>
        </w:rPr>
        <w:t>procedure</w:t>
      </w:r>
      <w:bookmarkEnd w:id="432"/>
      <w:bookmarkEnd w:id="433"/>
      <w:bookmarkEnd w:id="434"/>
      <w:bookmarkEnd w:id="435"/>
      <w:bookmarkEnd w:id="436"/>
      <w:bookmarkEnd w:id="437"/>
      <w:bookmarkEnd w:id="438"/>
      <w:bookmarkEnd w:id="455"/>
      <w:bookmarkEnd w:id="456"/>
      <w:bookmarkEnd w:id="458"/>
    </w:p>
    <w:p w14:paraId="7C2FCDCF" w14:textId="77777777" w:rsidR="00630443" w:rsidRPr="00826514" w:rsidRDefault="00630443" w:rsidP="00630443">
      <w:pPr>
        <w:pStyle w:val="Heading4"/>
      </w:pPr>
      <w:bookmarkStart w:id="459" w:name="_CR6_2_8_1"/>
      <w:bookmarkStart w:id="460" w:name="_Toc34062174"/>
      <w:bookmarkStart w:id="461" w:name="_Toc34394615"/>
      <w:bookmarkStart w:id="462" w:name="_Toc45274419"/>
      <w:bookmarkStart w:id="463" w:name="_Toc51932958"/>
      <w:bookmarkStart w:id="464" w:name="_Toc58513688"/>
      <w:bookmarkStart w:id="465" w:name="_Toc92304755"/>
      <w:bookmarkStart w:id="466" w:name="_Toc193393343"/>
      <w:bookmarkEnd w:id="459"/>
      <w:r w:rsidRPr="00826514">
        <w:t>6.2.8.1</w:t>
      </w:r>
      <w:r w:rsidRPr="00826514">
        <w:tab/>
        <w:t>Management of group events subscription</w:t>
      </w:r>
      <w:bookmarkEnd w:id="460"/>
      <w:bookmarkEnd w:id="461"/>
      <w:bookmarkEnd w:id="462"/>
      <w:bookmarkEnd w:id="463"/>
      <w:bookmarkEnd w:id="464"/>
      <w:bookmarkEnd w:id="465"/>
      <w:bookmarkEnd w:id="466"/>
    </w:p>
    <w:p w14:paraId="50F7800D" w14:textId="77777777" w:rsidR="00630443" w:rsidRPr="00826514" w:rsidRDefault="00630443" w:rsidP="00630443">
      <w:pPr>
        <w:pStyle w:val="Heading5"/>
      </w:pPr>
      <w:bookmarkStart w:id="467" w:name="_CR6_2_8_1_1"/>
      <w:bookmarkStart w:id="468" w:name="_Toc34062175"/>
      <w:bookmarkStart w:id="469" w:name="_Toc34394616"/>
      <w:bookmarkStart w:id="470" w:name="_Toc45274420"/>
      <w:bookmarkStart w:id="471" w:name="_Toc51932959"/>
      <w:bookmarkStart w:id="472" w:name="_Toc58513689"/>
      <w:bookmarkStart w:id="473" w:name="_Toc92304756"/>
      <w:bookmarkStart w:id="474" w:name="_Toc193393344"/>
      <w:bookmarkEnd w:id="467"/>
      <w:r w:rsidRPr="00826514">
        <w:t>6.2.8.1.1</w:t>
      </w:r>
      <w:r w:rsidRPr="00826514">
        <w:tab/>
        <w:t>SIP based procedures</w:t>
      </w:r>
      <w:bookmarkEnd w:id="468"/>
      <w:bookmarkEnd w:id="469"/>
      <w:bookmarkEnd w:id="470"/>
      <w:bookmarkEnd w:id="471"/>
      <w:bookmarkEnd w:id="472"/>
      <w:bookmarkEnd w:id="473"/>
      <w:bookmarkEnd w:id="474"/>
    </w:p>
    <w:p w14:paraId="41F84452" w14:textId="77777777" w:rsidR="00630443" w:rsidRPr="00826514" w:rsidRDefault="00630443" w:rsidP="00084C37">
      <w:pPr>
        <w:pStyle w:val="Heading6"/>
      </w:pPr>
      <w:bookmarkStart w:id="475" w:name="_CR6_2_8_1_1_1"/>
      <w:bookmarkStart w:id="476" w:name="_Toc193393345"/>
      <w:bookmarkStart w:id="477" w:name="_Toc34062176"/>
      <w:bookmarkStart w:id="478" w:name="_Toc34394617"/>
      <w:bookmarkEnd w:id="475"/>
      <w:r w:rsidRPr="00826514">
        <w:t>6.2.8.1.1.1</w:t>
      </w:r>
      <w:r w:rsidRPr="00826514">
        <w:tab/>
        <w:t>General</w:t>
      </w:r>
      <w:bookmarkEnd w:id="476"/>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9" w:name="_CR6_2_8_1_1_2"/>
      <w:r w:rsidRPr="00826514">
        <w:t>6.2.8.1.1.2</w:t>
      </w:r>
      <w:r w:rsidRPr="00826514">
        <w:tab/>
        <w:t>Create subscription</w:t>
      </w:r>
    </w:p>
    <w:bookmarkEnd w:id="479"/>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80" w:name="_CR6_2_8_1_1_3"/>
      <w:bookmarkStart w:id="481" w:name="_Toc193393346"/>
      <w:bookmarkEnd w:id="480"/>
      <w:r w:rsidRPr="00826514">
        <w:t>6.2.8.1.1.3</w:t>
      </w:r>
      <w:r w:rsidRPr="00826514">
        <w:tab/>
        <w:t>Modify subscription</w:t>
      </w:r>
      <w:bookmarkEnd w:id="481"/>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82" w:name="_CR6_2_8_1_1_4"/>
      <w:bookmarkStart w:id="483" w:name="_Toc193393347"/>
      <w:bookmarkEnd w:id="482"/>
      <w:r w:rsidRPr="00826514">
        <w:t>6.2.8.1.1.4</w:t>
      </w:r>
      <w:r w:rsidRPr="00826514">
        <w:tab/>
        <w:t>Delete subscription</w:t>
      </w:r>
      <w:bookmarkEnd w:id="483"/>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84" w:name="_CR6_2_8_1_2"/>
      <w:bookmarkStart w:id="485" w:name="_Toc45274421"/>
      <w:bookmarkStart w:id="486" w:name="_Toc51932960"/>
      <w:bookmarkStart w:id="487" w:name="_Toc58513690"/>
      <w:bookmarkStart w:id="488" w:name="_Toc92304757"/>
      <w:bookmarkStart w:id="489" w:name="_Toc193393348"/>
      <w:bookmarkEnd w:id="484"/>
      <w:r w:rsidRPr="00826514">
        <w:t>6.2.8.1.2</w:t>
      </w:r>
      <w:r w:rsidRPr="00826514">
        <w:tab/>
        <w:t>HTTP based procedures</w:t>
      </w:r>
      <w:bookmarkEnd w:id="477"/>
      <w:bookmarkEnd w:id="478"/>
      <w:bookmarkEnd w:id="485"/>
      <w:bookmarkEnd w:id="486"/>
      <w:bookmarkEnd w:id="487"/>
      <w:bookmarkEnd w:id="488"/>
      <w:bookmarkEnd w:id="489"/>
    </w:p>
    <w:p w14:paraId="691AC528" w14:textId="5BC6A99A" w:rsidR="00630443" w:rsidRPr="00826514" w:rsidRDefault="00630443" w:rsidP="00084C37">
      <w:pPr>
        <w:pStyle w:val="Heading6"/>
      </w:pPr>
      <w:bookmarkStart w:id="490" w:name="_CR6_2_8_1_2_1"/>
      <w:bookmarkStart w:id="491" w:name="_Toc34062177"/>
      <w:bookmarkStart w:id="492" w:name="_Toc34394618"/>
      <w:bookmarkStart w:id="493" w:name="_Toc193393349"/>
      <w:bookmarkEnd w:id="490"/>
      <w:r w:rsidRPr="00826514">
        <w:t>6.2.8.1.2.1</w:t>
      </w:r>
      <w:r w:rsidRPr="00826514">
        <w:tab/>
        <w:t>Creating subscription</w:t>
      </w:r>
      <w:bookmarkEnd w:id="491"/>
      <w:bookmarkEnd w:id="492"/>
      <w:bookmarkEnd w:id="493"/>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94" w:name="_CR6_2_8_1_2_2"/>
      <w:bookmarkStart w:id="495" w:name="_Toc34062180"/>
      <w:bookmarkStart w:id="496" w:name="_Toc34394621"/>
      <w:bookmarkStart w:id="497" w:name="_Toc193393350"/>
      <w:bookmarkEnd w:id="494"/>
      <w:r w:rsidRPr="00826514">
        <w:t>6.2.8.1.2.2</w:t>
      </w:r>
      <w:r w:rsidRPr="00826514">
        <w:tab/>
        <w:t>Modify a subscription</w:t>
      </w:r>
      <w:bookmarkEnd w:id="495"/>
      <w:bookmarkEnd w:id="496"/>
      <w:bookmarkEnd w:id="497"/>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8" w:name="_Toc34062183"/>
      <w:bookmarkStart w:id="499" w:name="_Toc34394624"/>
      <w:bookmarkStart w:id="500" w:name="_CR6_2_8_1_2_3"/>
      <w:r w:rsidRPr="00826514">
        <w:t>6.2.8.1.2.3</w:t>
      </w:r>
      <w:r w:rsidRPr="00826514">
        <w:tab/>
        <w:t>Delete a subscription</w:t>
      </w:r>
      <w:bookmarkEnd w:id="498"/>
      <w:bookmarkEnd w:id="499"/>
    </w:p>
    <w:bookmarkEnd w:id="500"/>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501" w:name="_CR6_2_8_1_3"/>
      <w:bookmarkStart w:id="502" w:name="_Toc193393351"/>
      <w:bookmarkEnd w:id="501"/>
      <w:r w:rsidRPr="00826514">
        <w:rPr>
          <w:lang w:val="en-US"/>
        </w:rPr>
        <w:t>6.2.8.1.3</w:t>
      </w:r>
      <w:r w:rsidRPr="00826514">
        <w:rPr>
          <w:lang w:val="en-US"/>
        </w:rPr>
        <w:tab/>
        <w:t>CoAP based procedures</w:t>
      </w:r>
      <w:bookmarkEnd w:id="502"/>
    </w:p>
    <w:p w14:paraId="639305D1" w14:textId="2E0072F2" w:rsidR="00E21971" w:rsidRPr="00826514" w:rsidRDefault="00E21971" w:rsidP="008729C5">
      <w:pPr>
        <w:pStyle w:val="Heading6"/>
        <w:ind w:left="0" w:firstLine="0"/>
        <w:rPr>
          <w:lang w:val="en-US"/>
        </w:rPr>
      </w:pPr>
      <w:bookmarkStart w:id="503" w:name="_CR6_2_8_1_3_1"/>
      <w:bookmarkStart w:id="504" w:name="_Toc193393352"/>
      <w:bookmarkEnd w:id="503"/>
      <w:r w:rsidRPr="00826514">
        <w:rPr>
          <w:lang w:val="en-US"/>
        </w:rPr>
        <w:t>6.2.8.1.3.1</w:t>
      </w:r>
      <w:r w:rsidRPr="00826514">
        <w:rPr>
          <w:lang w:val="en-US"/>
        </w:rPr>
        <w:tab/>
        <w:t>General</w:t>
      </w:r>
      <w:bookmarkEnd w:id="504"/>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505" w:name="_CR6_2_8_1_3_2"/>
      <w:bookmarkStart w:id="506" w:name="_Toc193393353"/>
      <w:bookmarkEnd w:id="505"/>
      <w:r w:rsidRPr="00084C37">
        <w:t>6.2.8.1.3.2</w:t>
      </w:r>
      <w:r w:rsidRPr="00084C37">
        <w:tab/>
        <w:t>Create a subscription</w:t>
      </w:r>
      <w:bookmarkEnd w:id="506"/>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507" w:name="_CR6_2_8_1_3_3"/>
      <w:bookmarkStart w:id="508" w:name="_Toc193393354"/>
      <w:bookmarkEnd w:id="507"/>
      <w:r w:rsidRPr="00826514">
        <w:rPr>
          <w:lang w:val="en-US"/>
        </w:rPr>
        <w:t>6.2.8.1.3.3</w:t>
      </w:r>
      <w:r w:rsidRPr="00826514">
        <w:rPr>
          <w:lang w:val="en-US"/>
        </w:rPr>
        <w:tab/>
        <w:t>Delete a subscription</w:t>
      </w:r>
      <w:bookmarkEnd w:id="508"/>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509" w:name="_Toc34062186"/>
      <w:bookmarkStart w:id="510" w:name="_Toc34394627"/>
      <w:bookmarkStart w:id="511" w:name="_Toc45274422"/>
      <w:bookmarkStart w:id="512" w:name="_Toc51932961"/>
      <w:bookmarkStart w:id="513" w:name="_Toc58513691"/>
      <w:bookmarkStart w:id="514"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15" w:name="_CR6_2_8_2"/>
      <w:bookmarkStart w:id="516" w:name="_Toc193393355"/>
      <w:bookmarkEnd w:id="515"/>
      <w:r w:rsidRPr="00826514">
        <w:t>6.2.8.2</w:t>
      </w:r>
      <w:r w:rsidRPr="00826514">
        <w:tab/>
        <w:t>Notifications</w:t>
      </w:r>
      <w:bookmarkEnd w:id="509"/>
      <w:bookmarkEnd w:id="510"/>
      <w:bookmarkEnd w:id="511"/>
      <w:bookmarkEnd w:id="512"/>
      <w:bookmarkEnd w:id="513"/>
      <w:bookmarkEnd w:id="514"/>
      <w:bookmarkEnd w:id="516"/>
    </w:p>
    <w:p w14:paraId="4CAE2FB9" w14:textId="77777777" w:rsidR="00630443" w:rsidRPr="00826514" w:rsidRDefault="00630443" w:rsidP="00630443">
      <w:pPr>
        <w:pStyle w:val="Heading5"/>
      </w:pPr>
      <w:bookmarkStart w:id="517" w:name="_CR6_2_8_2_1"/>
      <w:bookmarkStart w:id="518" w:name="_Toc34062187"/>
      <w:bookmarkStart w:id="519" w:name="_Toc34394628"/>
      <w:bookmarkStart w:id="520" w:name="_Toc45274423"/>
      <w:bookmarkStart w:id="521" w:name="_Toc51932962"/>
      <w:bookmarkStart w:id="522" w:name="_Toc58513692"/>
      <w:bookmarkStart w:id="523" w:name="_Toc92304759"/>
      <w:bookmarkStart w:id="524" w:name="_Toc193393356"/>
      <w:bookmarkEnd w:id="517"/>
      <w:r w:rsidRPr="00826514">
        <w:t>6.2.8.2.1</w:t>
      </w:r>
      <w:r w:rsidRPr="00826514">
        <w:tab/>
        <w:t>SIP based procedures</w:t>
      </w:r>
      <w:bookmarkEnd w:id="518"/>
      <w:bookmarkEnd w:id="519"/>
      <w:bookmarkEnd w:id="520"/>
      <w:bookmarkEnd w:id="521"/>
      <w:bookmarkEnd w:id="522"/>
      <w:bookmarkEnd w:id="523"/>
      <w:bookmarkEnd w:id="524"/>
    </w:p>
    <w:p w14:paraId="516999FB" w14:textId="77777777" w:rsidR="00630443" w:rsidRPr="00826514" w:rsidRDefault="00630443" w:rsidP="00630443">
      <w:pPr>
        <w:pStyle w:val="Heading6"/>
        <w:numPr>
          <w:ilvl w:val="5"/>
          <w:numId w:val="0"/>
        </w:numPr>
        <w:ind w:left="1152" w:hanging="432"/>
      </w:pPr>
      <w:bookmarkStart w:id="525" w:name="_CR6_2_8_2_1_1"/>
      <w:bookmarkStart w:id="526" w:name="_Toc45274424"/>
      <w:bookmarkStart w:id="527" w:name="_Toc51932963"/>
      <w:bookmarkStart w:id="528" w:name="_Toc58513693"/>
      <w:bookmarkStart w:id="529" w:name="_Toc92304760"/>
      <w:bookmarkStart w:id="530" w:name="_Toc193393357"/>
      <w:bookmarkStart w:id="531" w:name="_Toc34062188"/>
      <w:bookmarkStart w:id="532" w:name="_Toc34394629"/>
      <w:bookmarkEnd w:id="525"/>
      <w:r w:rsidRPr="00826514">
        <w:t>6.2.8.2.1.1</w:t>
      </w:r>
      <w:r w:rsidRPr="00826514">
        <w:tab/>
        <w:t>Client procedure</w:t>
      </w:r>
      <w:bookmarkEnd w:id="526"/>
      <w:bookmarkEnd w:id="527"/>
      <w:bookmarkEnd w:id="528"/>
      <w:bookmarkEnd w:id="529"/>
      <w:bookmarkEnd w:id="53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533" w:name="_CR6_2_8_2_1_2"/>
      <w:bookmarkStart w:id="534" w:name="_Toc45274425"/>
      <w:bookmarkStart w:id="535" w:name="_Toc51932964"/>
      <w:bookmarkStart w:id="536" w:name="_Toc58513694"/>
      <w:bookmarkStart w:id="537" w:name="_Toc92304761"/>
      <w:bookmarkStart w:id="538" w:name="_Toc193393358"/>
      <w:bookmarkEnd w:id="533"/>
      <w:r w:rsidRPr="00826514">
        <w:t>6.2.8.2.1.2</w:t>
      </w:r>
      <w:r w:rsidRPr="00826514">
        <w:tab/>
        <w:t>Server procedure</w:t>
      </w:r>
      <w:bookmarkEnd w:id="534"/>
      <w:bookmarkEnd w:id="535"/>
      <w:bookmarkEnd w:id="536"/>
      <w:bookmarkEnd w:id="537"/>
      <w:bookmarkEnd w:id="538"/>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9" w:name="_CR6_2_8_2_2"/>
      <w:bookmarkStart w:id="540" w:name="_Toc45274426"/>
      <w:bookmarkStart w:id="541" w:name="_Toc51932965"/>
      <w:bookmarkStart w:id="542" w:name="_Toc58513695"/>
      <w:bookmarkStart w:id="543" w:name="_Toc92304762"/>
      <w:bookmarkStart w:id="544" w:name="_Toc193393359"/>
      <w:bookmarkEnd w:id="539"/>
      <w:r w:rsidRPr="00826514">
        <w:t>6.2.8.2.2</w:t>
      </w:r>
      <w:r w:rsidRPr="00826514">
        <w:tab/>
        <w:t>HTTP based procedures</w:t>
      </w:r>
      <w:bookmarkEnd w:id="531"/>
      <w:bookmarkEnd w:id="532"/>
      <w:bookmarkEnd w:id="540"/>
      <w:bookmarkEnd w:id="541"/>
      <w:bookmarkEnd w:id="542"/>
      <w:bookmarkEnd w:id="543"/>
      <w:bookmarkEnd w:id="544"/>
    </w:p>
    <w:p w14:paraId="623D268C" w14:textId="77777777" w:rsidR="00630443" w:rsidRPr="00826514" w:rsidRDefault="00630443" w:rsidP="00084C37">
      <w:pPr>
        <w:pStyle w:val="Heading6"/>
      </w:pPr>
      <w:bookmarkStart w:id="545" w:name="_CR6_2_8_2_2_1"/>
      <w:bookmarkStart w:id="546" w:name="_Toc34062189"/>
      <w:bookmarkStart w:id="547" w:name="_Toc34394630"/>
      <w:bookmarkStart w:id="548" w:name="_Toc193393360"/>
      <w:bookmarkEnd w:id="545"/>
      <w:r w:rsidRPr="00826514">
        <w:t>6.2.8.2.2.1</w:t>
      </w:r>
      <w:r w:rsidRPr="00826514">
        <w:tab/>
        <w:t>Receiving group modify notification</w:t>
      </w:r>
      <w:bookmarkEnd w:id="546"/>
      <w:bookmarkEnd w:id="547"/>
      <w:bookmarkEnd w:id="548"/>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549" w:name="_CR6_2_8_2_2_2"/>
      <w:bookmarkStart w:id="550" w:name="_Toc34062191"/>
      <w:bookmarkStart w:id="551" w:name="_Toc34394632"/>
      <w:bookmarkStart w:id="552" w:name="_Toc193393361"/>
      <w:bookmarkEnd w:id="549"/>
      <w:r w:rsidRPr="00826514">
        <w:t>6.2.8.2.2.2</w:t>
      </w:r>
      <w:r w:rsidRPr="00826514">
        <w:tab/>
        <w:t>Sending group modify notification</w:t>
      </w:r>
      <w:bookmarkEnd w:id="550"/>
      <w:bookmarkEnd w:id="551"/>
      <w:bookmarkEnd w:id="55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Default="00630443" w:rsidP="00630443">
      <w:pPr>
        <w:pStyle w:val="B1"/>
      </w:pPr>
      <w:r w:rsidRPr="00826514">
        <w:t>c)</w:t>
      </w:r>
      <w:r w:rsidRPr="00826514">
        <w:tab/>
        <w:t>shall sent the HTTP POST request towards SGM-C.</w:t>
      </w:r>
    </w:p>
    <w:p w14:paraId="1302C330" w14:textId="20527A4F" w:rsidR="008D5BAE" w:rsidRDefault="008D5BAE" w:rsidP="008D5BAE">
      <w:pPr>
        <w:pStyle w:val="Heading6"/>
      </w:pPr>
      <w:bookmarkStart w:id="553" w:name="_CR6_2_8_2_2_3"/>
      <w:bookmarkStart w:id="554" w:name="_Toc193393362"/>
      <w:bookmarkEnd w:id="553"/>
      <w:r>
        <w:lastRenderedPageBreak/>
        <w:t>6.2.8.2.2.</w:t>
      </w:r>
      <w:r>
        <w:rPr>
          <w:rFonts w:eastAsia="SimSun"/>
          <w:lang w:val="en-US" w:eastAsia="zh-CN"/>
        </w:rPr>
        <w:t>3</w:t>
      </w:r>
      <w:r>
        <w:tab/>
        <w:t xml:space="preserve">Receiving group </w:t>
      </w:r>
      <w:r>
        <w:rPr>
          <w:rFonts w:eastAsia="SimSun" w:hint="eastAsia"/>
          <w:lang w:val="en-US" w:eastAsia="zh-CN"/>
        </w:rPr>
        <w:t>deletion</w:t>
      </w:r>
      <w:r>
        <w:t xml:space="preserve"> notification</w:t>
      </w:r>
      <w:bookmarkEnd w:id="554"/>
    </w:p>
    <w:p w14:paraId="6C06B52B" w14:textId="77777777" w:rsidR="008D5BAE" w:rsidRDefault="008D5BAE" w:rsidP="008D5BAE">
      <w:r>
        <w:t>Upon receiving an HTTP POST request over a callback URI which was given to the SGM-S at time of group events subscription, the SGM-C:</w:t>
      </w:r>
    </w:p>
    <w:p w14:paraId="58611D51" w14:textId="77777777" w:rsidR="008D5BAE" w:rsidRDefault="008D5BAE" w:rsidP="008D5BAE">
      <w:pPr>
        <w:pStyle w:val="B1"/>
        <w:rPr>
          <w:rFonts w:eastAsia="SimSun"/>
          <w:lang w:eastAsia="zh-CN"/>
        </w:rPr>
      </w:pPr>
      <w:r>
        <w:t>a)</w:t>
      </w:r>
      <w:r>
        <w:tab/>
        <w:t>shall match subscription identity received in the "Identity" parameter of the HTTP POST request with the locally stored identity of the subscription. If subscription identity is not valid</w:t>
      </w:r>
      <w:r>
        <w:rPr>
          <w:rFonts w:eastAsia="SimSun" w:hint="eastAsia"/>
          <w:lang w:val="en-US" w:eastAsia="zh-CN"/>
        </w:rPr>
        <w:t>,</w:t>
      </w:r>
      <w:r>
        <w:t xml:space="preserve"> then</w:t>
      </w:r>
      <w:r>
        <w:rPr>
          <w:rFonts w:eastAsia="SimSun" w:hint="eastAsia"/>
          <w:lang w:val="en-US" w:eastAsia="zh-CN"/>
        </w:rPr>
        <w:t>:</w:t>
      </w:r>
    </w:p>
    <w:p w14:paraId="20AE9F71" w14:textId="77777777" w:rsidR="008D5BAE" w:rsidRDefault="008D5BAE" w:rsidP="008D5BAE">
      <w:pPr>
        <w:pStyle w:val="B2"/>
      </w:pPr>
      <w:r>
        <w:t>1) shall send an HTTP 406 (Not Acceptable) response and skip rest of the steps;</w:t>
      </w:r>
    </w:p>
    <w:p w14:paraId="662784EB" w14:textId="77777777" w:rsidR="008D5BAE" w:rsidRDefault="008D5BAE" w:rsidP="008D5BAE">
      <w:pPr>
        <w:pStyle w:val="B1"/>
      </w:pPr>
      <w:r>
        <w:t>b)</w:t>
      </w:r>
      <w:r>
        <w:tab/>
        <w:t>shall send an HTTP 200 (OK); and</w:t>
      </w:r>
    </w:p>
    <w:p w14:paraId="15232788" w14:textId="77777777" w:rsidR="008D5BAE" w:rsidRDefault="008D5BAE" w:rsidP="008D5BAE">
      <w:pPr>
        <w:pStyle w:val="B1"/>
      </w:pPr>
      <w:r>
        <w:t>c)</w:t>
      </w:r>
      <w:r>
        <w:tab/>
        <w:t>if "Event" parameter is set to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 xml:space="preserve">, shall notify the VAL user about </w:t>
      </w:r>
      <w:r>
        <w:rPr>
          <w:rFonts w:eastAsia="SimSun" w:hint="eastAsia"/>
          <w:lang w:val="en-US" w:eastAsia="zh-CN"/>
        </w:rPr>
        <w:t>deletion</w:t>
      </w:r>
      <w:r>
        <w:t xml:space="preserve"> of group with group-ID. </w:t>
      </w:r>
    </w:p>
    <w:p w14:paraId="00B03F10" w14:textId="77777777" w:rsidR="008D5BAE" w:rsidRDefault="008D5BAE" w:rsidP="008D5BAE">
      <w:r>
        <w:rPr>
          <w:rFonts w:eastAsia="SimSun" w:hint="eastAsia"/>
          <w:lang w:val="en-US" w:eastAsia="zh-CN"/>
        </w:rPr>
        <w:t>T</w:t>
      </w:r>
      <w:r>
        <w:t xml:space="preserve">he SGM-C </w:t>
      </w:r>
      <w:r>
        <w:rPr>
          <w:rFonts w:eastAsia="SimSun" w:hint="eastAsia"/>
          <w:lang w:val="en-US" w:eastAsia="zh-CN"/>
        </w:rPr>
        <w:t>shall</w:t>
      </w:r>
      <w:r>
        <w:t xml:space="preserve"> also </w:t>
      </w:r>
      <w:r>
        <w:rPr>
          <w:rFonts w:eastAsia="SimSun" w:hint="eastAsia"/>
          <w:lang w:val="en-US" w:eastAsia="zh-CN"/>
        </w:rPr>
        <w:t>delete</w:t>
      </w:r>
      <w:r>
        <w:t xml:space="preserve"> the </w:t>
      </w:r>
      <w:r>
        <w:rPr>
          <w:rFonts w:eastAsia="SimSun" w:hint="eastAsia"/>
          <w:lang w:val="en-US" w:eastAsia="zh-CN"/>
        </w:rPr>
        <w:t xml:space="preserve">any local stored </w:t>
      </w:r>
      <w:r>
        <w:t>group document identified by group ID</w:t>
      </w:r>
      <w:r>
        <w:rPr>
          <w:lang w:val="en-US"/>
        </w:rPr>
        <w:t>.</w:t>
      </w:r>
    </w:p>
    <w:p w14:paraId="046FF433" w14:textId="03CC251E" w:rsidR="008D5BAE" w:rsidRDefault="008D5BAE" w:rsidP="008D5BAE">
      <w:pPr>
        <w:pStyle w:val="Heading6"/>
      </w:pPr>
      <w:bookmarkStart w:id="555" w:name="_CR6_2_8_2_2_4"/>
      <w:bookmarkStart w:id="556" w:name="_Toc193393363"/>
      <w:bookmarkEnd w:id="555"/>
      <w:r>
        <w:t>6.2.8.2.2.</w:t>
      </w:r>
      <w:r>
        <w:rPr>
          <w:rFonts w:eastAsia="SimSun"/>
          <w:lang w:val="en-US" w:eastAsia="zh-CN"/>
        </w:rPr>
        <w:t>4</w:t>
      </w:r>
      <w:r>
        <w:tab/>
        <w:t xml:space="preserve">Sending group </w:t>
      </w:r>
      <w:r>
        <w:rPr>
          <w:rFonts w:eastAsia="SimSun" w:hint="eastAsia"/>
          <w:lang w:val="en-US" w:eastAsia="zh-CN"/>
        </w:rPr>
        <w:t>deletion</w:t>
      </w:r>
      <w:r>
        <w:t xml:space="preserve"> notification</w:t>
      </w:r>
      <w:bookmarkEnd w:id="556"/>
    </w:p>
    <w:p w14:paraId="55F80286" w14:textId="77777777" w:rsidR="008D5BAE" w:rsidRDefault="008D5BAE" w:rsidP="008D5BAE">
      <w:r>
        <w:t>To send the group modification notification to the SGM-C, the SGM-S:</w:t>
      </w:r>
    </w:p>
    <w:p w14:paraId="2685A448" w14:textId="77777777" w:rsidR="008D5BAE" w:rsidRDefault="008D5BAE" w:rsidP="008D5BAE">
      <w:pPr>
        <w:pStyle w:val="B1"/>
      </w:pPr>
      <w:r>
        <w:t>a)</w:t>
      </w:r>
      <w:r>
        <w:tab/>
        <w:t>shall check whether valid group events subscription exists for event SUBSCRIBE_GROUP_</w:t>
      </w:r>
      <w:r>
        <w:rPr>
          <w:rFonts w:eastAsia="SimSun" w:hint="eastAsia"/>
          <w:lang w:val="en-US" w:eastAsia="zh-CN"/>
        </w:rPr>
        <w:t>DELETION</w:t>
      </w:r>
      <w:r>
        <w:t xml:space="preserve"> (0x0</w:t>
      </w:r>
      <w:r>
        <w:rPr>
          <w:rFonts w:eastAsia="SimSun" w:hint="eastAsia"/>
          <w:lang w:val="en-US" w:eastAsia="zh-CN"/>
        </w:rPr>
        <w:t>5</w:t>
      </w:r>
      <w:r>
        <w:t>) as defined in clause A.1.2 or not; if valid subscription does not exists then skip rest of the steps;</w:t>
      </w:r>
    </w:p>
    <w:p w14:paraId="6FFC3153" w14:textId="77777777" w:rsidR="008D5BAE" w:rsidRDefault="008D5BAE" w:rsidP="008D5BAE">
      <w:pPr>
        <w:pStyle w:val="B1"/>
      </w:pPr>
      <w:r>
        <w:t>b)</w:t>
      </w:r>
      <w:r>
        <w:tab/>
        <w:t>shall generate an HTTP POST message to notify group announcement. In the HTTP POST message:</w:t>
      </w:r>
    </w:p>
    <w:p w14:paraId="38FD2ED2" w14:textId="77777777" w:rsidR="008D5BAE" w:rsidRDefault="008D5BAE" w:rsidP="008D5BAE">
      <w:pPr>
        <w:pStyle w:val="B2"/>
      </w:pPr>
      <w:r>
        <w:t>1)</w:t>
      </w:r>
      <w:r>
        <w:tab/>
        <w:t>shall set request URI to the callback URI received at the time of creating subscription;</w:t>
      </w:r>
    </w:p>
    <w:p w14:paraId="63F9F6E5" w14:textId="77777777" w:rsidR="008D5BAE" w:rsidRDefault="008D5BAE" w:rsidP="008D5BAE">
      <w:pPr>
        <w:pStyle w:val="B2"/>
      </w:pPr>
      <w:r>
        <w:t>2)</w:t>
      </w:r>
      <w:r>
        <w:tab/>
        <w:t xml:space="preserve">shall set </w:t>
      </w:r>
      <w:r>
        <w:rPr>
          <w:rFonts w:eastAsia="Courier New"/>
        </w:rPr>
        <w:t>Content-Type</w:t>
      </w:r>
      <w:r>
        <w:t xml:space="preserve"> header to "</w:t>
      </w:r>
      <w:r>
        <w:rPr>
          <w:rFonts w:eastAsia="Courier New"/>
        </w:rPr>
        <w:t>application/json</w:t>
      </w:r>
      <w:r>
        <w:t>"; and</w:t>
      </w:r>
    </w:p>
    <w:p w14:paraId="07818969" w14:textId="77777777" w:rsidR="008D5BAE" w:rsidRDefault="008D5BAE" w:rsidP="008D5BAE">
      <w:pPr>
        <w:pStyle w:val="B2"/>
      </w:pPr>
      <w:r>
        <w:t>3)</w:t>
      </w:r>
      <w:r>
        <w:tab/>
        <w:t>shall include an HTTP request entity-body with the parameters specified in clause B.</w:t>
      </w:r>
      <w:r>
        <w:rPr>
          <w:rFonts w:eastAsia="SimSun" w:hint="eastAsia"/>
          <w:lang w:val="en-US" w:eastAsia="zh-CN"/>
        </w:rPr>
        <w:t>x</w:t>
      </w:r>
      <w:r>
        <w:t xml:space="preserve"> serialized into a JavaScript Object Notation (JSON) structure; and</w:t>
      </w:r>
    </w:p>
    <w:p w14:paraId="61D5F53C" w14:textId="3B9509B2" w:rsidR="008D5BAE" w:rsidRPr="00826514" w:rsidRDefault="008D5BAE" w:rsidP="00630443">
      <w:pPr>
        <w:pStyle w:val="B1"/>
      </w:pPr>
      <w:r>
        <w:t>c)</w:t>
      </w:r>
      <w:r>
        <w:tab/>
        <w:t>shall sent the HTTP POST request towards SGM-C.</w:t>
      </w:r>
    </w:p>
    <w:p w14:paraId="1F28D9DC" w14:textId="6A7DCC95" w:rsidR="00E21971" w:rsidRPr="00826514" w:rsidRDefault="00E21971" w:rsidP="008729C5">
      <w:pPr>
        <w:pStyle w:val="Heading5"/>
        <w:rPr>
          <w:lang w:val="en-US"/>
        </w:rPr>
      </w:pPr>
      <w:bookmarkStart w:id="557" w:name="_CR6_2_8_2_3"/>
      <w:bookmarkStart w:id="558" w:name="_Toc193393364"/>
      <w:bookmarkEnd w:id="557"/>
      <w:r w:rsidRPr="00826514">
        <w:rPr>
          <w:lang w:val="en-US"/>
        </w:rPr>
        <w:t>6.2.8.2.3</w:t>
      </w:r>
      <w:r w:rsidRPr="00826514">
        <w:rPr>
          <w:lang w:val="en-US"/>
        </w:rPr>
        <w:tab/>
        <w:t>CoAP based procedures</w:t>
      </w:r>
      <w:bookmarkEnd w:id="558"/>
    </w:p>
    <w:p w14:paraId="7D3A7DB2" w14:textId="6F8546B1" w:rsidR="00E21971" w:rsidRPr="00084C37" w:rsidRDefault="00E21971" w:rsidP="00084C37">
      <w:pPr>
        <w:pStyle w:val="Heading6"/>
      </w:pPr>
      <w:bookmarkStart w:id="559" w:name="_CR6_2_8_2_3_1"/>
      <w:bookmarkStart w:id="560" w:name="_Toc193393365"/>
      <w:bookmarkEnd w:id="559"/>
      <w:r w:rsidRPr="00084C37">
        <w:t>6.2.8.2.3.1</w:t>
      </w:r>
      <w:r w:rsidRPr="00084C37">
        <w:tab/>
        <w:t>Client procedure</w:t>
      </w:r>
      <w:bookmarkEnd w:id="560"/>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561" w:name="_CR6_2_8_2_3_2"/>
      <w:bookmarkStart w:id="562" w:name="_Toc193393366"/>
      <w:bookmarkEnd w:id="561"/>
      <w:r w:rsidRPr="00084C37">
        <w:t>6.2.8.2.3.2</w:t>
      </w:r>
      <w:r w:rsidRPr="00084C37">
        <w:tab/>
        <w:t>Server procedure</w:t>
      </w:r>
      <w:bookmarkEnd w:id="562"/>
    </w:p>
    <w:p w14:paraId="31B7DFE3" w14:textId="08CA1247" w:rsidR="00730267" w:rsidRDefault="00730267" w:rsidP="00730267">
      <w:r>
        <w:rPr>
          <w:lang w:val="en-US"/>
        </w:rPr>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Pr>
          <w:rFonts w:eastAsia="SimSun" w:hint="eastAsia"/>
          <w:lang w:val="en-US" w:eastAsia="zh-CN"/>
        </w:rPr>
        <w:t>deleted</w:t>
      </w:r>
      <w:r>
        <w:rPr>
          <w:lang w:val="en-US"/>
        </w:rPr>
        <w:t xml:space="preserve">, the SGM-S shall send a CoAP </w:t>
      </w:r>
      <w:r>
        <w:rPr>
          <w:rFonts w:hint="eastAsia"/>
          <w:lang w:val="en-US"/>
        </w:rPr>
        <w:t xml:space="preserve">4.04 </w:t>
      </w:r>
      <w:r>
        <w:rPr>
          <w:rFonts w:eastAsia="SimSun" w:hint="eastAsia"/>
          <w:lang w:val="en-US" w:eastAsia="zh-CN"/>
        </w:rPr>
        <w:t>(</w:t>
      </w:r>
      <w:r>
        <w:rPr>
          <w:rFonts w:hint="eastAsia"/>
          <w:lang w:val="en-US"/>
        </w:rPr>
        <w:t>Not Found</w:t>
      </w:r>
      <w:r>
        <w:rPr>
          <w:rFonts w:eastAsia="SimSun" w:hint="eastAsia"/>
          <w:lang w:val="en-US" w:eastAsia="zh-CN"/>
        </w:rPr>
        <w:t>)</w:t>
      </w:r>
      <w:r>
        <w:rPr>
          <w:lang w:val="en-US"/>
        </w:rPr>
        <w:t xml:space="preserve"> response to SGM-C</w:t>
      </w:r>
      <w:r>
        <w:rPr>
          <w:rFonts w:eastAsia="SimSun" w:hint="eastAsia"/>
          <w:lang w:val="en-US" w:eastAsia="zh-CN"/>
        </w:rPr>
        <w:t xml:space="preserve"> </w:t>
      </w:r>
      <w:r>
        <w:rPr>
          <w:lang w:val="en-US"/>
        </w:rPr>
        <w:t>according to IETF RFC 7641 [17]</w:t>
      </w:r>
      <w:r>
        <w:rPr>
          <w:rFonts w:eastAsia="SimSun" w:hint="eastAsia"/>
          <w:lang w:val="en-US" w:eastAsia="zh-CN"/>
        </w:rPr>
        <w:t xml:space="preserve">. </w:t>
      </w:r>
      <w:r>
        <w:rPr>
          <w:lang w:val="en-US"/>
        </w:rPr>
        <w:t>The Content-Format specified in a</w:t>
      </w:r>
      <w:r>
        <w:rPr>
          <w:rFonts w:eastAsia="SimSun"/>
          <w:lang w:val="en-US" w:eastAsia="zh-CN"/>
        </w:rPr>
        <w:t xml:space="preserve"> </w:t>
      </w:r>
      <w:r w:rsidRPr="002330A4">
        <w:t>2.xx notification</w:t>
      </w:r>
      <w:r>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63" w:name="_CR6_2_9"/>
      <w:bookmarkStart w:id="564" w:name="_Toc34062193"/>
      <w:bookmarkStart w:id="565" w:name="_Toc34394634"/>
      <w:bookmarkStart w:id="566" w:name="_Toc45274427"/>
      <w:bookmarkStart w:id="567" w:name="_Toc51932966"/>
      <w:bookmarkStart w:id="568" w:name="_Toc58513696"/>
      <w:bookmarkStart w:id="569" w:name="_Toc92304763"/>
      <w:bookmarkStart w:id="570" w:name="_Toc193393367"/>
      <w:bookmarkStart w:id="571" w:name="_Toc25305693"/>
      <w:bookmarkStart w:id="572" w:name="_Toc26190269"/>
      <w:bookmarkStart w:id="573" w:name="_Toc26190862"/>
      <w:bookmarkEnd w:id="563"/>
      <w:r w:rsidRPr="00826514">
        <w:t>6.2.9</w:t>
      </w:r>
      <w:r w:rsidRPr="00826514">
        <w:tab/>
        <w:t>Group member leave</w:t>
      </w:r>
      <w:bookmarkEnd w:id="564"/>
      <w:bookmarkEnd w:id="565"/>
      <w:bookmarkEnd w:id="566"/>
      <w:bookmarkEnd w:id="567"/>
      <w:bookmarkEnd w:id="568"/>
      <w:bookmarkEnd w:id="569"/>
      <w:bookmarkEnd w:id="570"/>
    </w:p>
    <w:p w14:paraId="60428FCF" w14:textId="12E3AB79" w:rsidR="00E21971" w:rsidRPr="00826514" w:rsidRDefault="00E21971" w:rsidP="00E21971">
      <w:pPr>
        <w:pStyle w:val="Heading4"/>
      </w:pPr>
      <w:bookmarkStart w:id="574" w:name="_CR6_2_9_1"/>
      <w:bookmarkStart w:id="575" w:name="_Toc34062194"/>
      <w:bookmarkStart w:id="576" w:name="_Toc34394635"/>
      <w:bookmarkStart w:id="577" w:name="_Toc45274428"/>
      <w:bookmarkStart w:id="578" w:name="_Toc51932967"/>
      <w:bookmarkStart w:id="579" w:name="_Toc58513697"/>
      <w:bookmarkStart w:id="580" w:name="_Toc92304764"/>
      <w:bookmarkStart w:id="581" w:name="_Toc193393368"/>
      <w:bookmarkEnd w:id="574"/>
      <w:r w:rsidRPr="00826514">
        <w:t>6.2.9.1</w:t>
      </w:r>
      <w:r w:rsidRPr="00826514">
        <w:tab/>
        <w:t>SGM client HTTP procedure</w:t>
      </w:r>
      <w:bookmarkEnd w:id="575"/>
      <w:bookmarkEnd w:id="576"/>
      <w:bookmarkEnd w:id="577"/>
      <w:bookmarkEnd w:id="578"/>
      <w:bookmarkEnd w:id="579"/>
      <w:bookmarkEnd w:id="580"/>
      <w:bookmarkEnd w:id="581"/>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82" w:name="_CR6_2_9_2"/>
      <w:bookmarkStart w:id="583" w:name="_Toc193393369"/>
      <w:bookmarkEnd w:id="582"/>
      <w:r w:rsidRPr="00826514">
        <w:t>6.2.9.2</w:t>
      </w:r>
      <w:r w:rsidRPr="00826514">
        <w:tab/>
        <w:t>SGM server HTTP procedure</w:t>
      </w:r>
      <w:bookmarkEnd w:id="5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84" w:name="_CR6_2_9_3"/>
      <w:bookmarkStart w:id="585" w:name="_Toc193393370"/>
      <w:bookmarkEnd w:id="584"/>
      <w:r w:rsidRPr="00826514">
        <w:t>6.2.9.3</w:t>
      </w:r>
      <w:r w:rsidRPr="00826514">
        <w:tab/>
        <w:t>SGM client CoAP procedure</w:t>
      </w:r>
      <w:bookmarkEnd w:id="585"/>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86" w:name="_CR6_2_9_4"/>
      <w:bookmarkStart w:id="587" w:name="_Toc193393371"/>
      <w:bookmarkEnd w:id="586"/>
      <w:r w:rsidRPr="00826514">
        <w:t>6.2.9.4</w:t>
      </w:r>
      <w:r w:rsidRPr="00826514">
        <w:tab/>
        <w:t>SGM server CoAP procedure</w:t>
      </w:r>
      <w:bookmarkEnd w:id="58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88" w:name="_CR6_2_10"/>
      <w:bookmarkStart w:id="589" w:name="_Toc92304766"/>
      <w:bookmarkStart w:id="590" w:name="_Toc193393372"/>
      <w:bookmarkEnd w:id="588"/>
      <w:r w:rsidRPr="00826514">
        <w:t>6.2.10</w:t>
      </w:r>
      <w:r w:rsidRPr="00826514">
        <w:tab/>
        <w:t xml:space="preserve">Group list fetch </w:t>
      </w:r>
      <w:r w:rsidRPr="00826514">
        <w:rPr>
          <w:rFonts w:cs="Arial"/>
        </w:rPr>
        <w:t>procedure</w:t>
      </w:r>
      <w:bookmarkEnd w:id="589"/>
      <w:bookmarkEnd w:id="590"/>
    </w:p>
    <w:p w14:paraId="6339DE35" w14:textId="32449060" w:rsidR="00E21971" w:rsidRPr="00826514" w:rsidRDefault="00E21971" w:rsidP="00E21971">
      <w:pPr>
        <w:pStyle w:val="Heading4"/>
        <w:rPr>
          <w:noProof/>
          <w:lang w:val="en-US"/>
        </w:rPr>
      </w:pPr>
      <w:bookmarkStart w:id="591" w:name="_CR6_2_10_1"/>
      <w:bookmarkStart w:id="592" w:name="_Toc92304767"/>
      <w:bookmarkStart w:id="593" w:name="_Toc193393373"/>
      <w:bookmarkEnd w:id="591"/>
      <w:r w:rsidRPr="00826514">
        <w:rPr>
          <w:noProof/>
          <w:lang w:val="en-US"/>
        </w:rPr>
        <w:t>6.2.10.1</w:t>
      </w:r>
      <w:r w:rsidRPr="00826514">
        <w:rPr>
          <w:noProof/>
          <w:lang w:val="en-US"/>
        </w:rPr>
        <w:tab/>
        <w:t>SGM client HTTP procedure</w:t>
      </w:r>
      <w:bookmarkEnd w:id="592"/>
      <w:bookmarkEnd w:id="593"/>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94" w:name="_CR6_2_10_2"/>
      <w:bookmarkStart w:id="595" w:name="_Toc193393374"/>
      <w:bookmarkEnd w:id="594"/>
      <w:r w:rsidRPr="00826514">
        <w:t>6.2.10.2</w:t>
      </w:r>
      <w:r w:rsidRPr="00826514">
        <w:tab/>
        <w:t>SGM server HTTP procedure</w:t>
      </w:r>
      <w:bookmarkEnd w:id="595"/>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96" w:name="_CR6_2_10_3"/>
      <w:bookmarkStart w:id="597" w:name="_Toc193393375"/>
      <w:bookmarkEnd w:id="596"/>
      <w:r w:rsidRPr="00826514">
        <w:t>6.2.10.3</w:t>
      </w:r>
      <w:r w:rsidRPr="00826514">
        <w:tab/>
        <w:t>SGM client CoAP procedure</w:t>
      </w:r>
      <w:bookmarkEnd w:id="597"/>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lastRenderedPageBreak/>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98" w:name="_CR6_2_10_4"/>
      <w:bookmarkStart w:id="599" w:name="_Toc193393376"/>
      <w:bookmarkEnd w:id="598"/>
      <w:r w:rsidRPr="00826514">
        <w:t>6.2.10.4</w:t>
      </w:r>
      <w:r w:rsidRPr="00826514">
        <w:tab/>
        <w:t>SGM server CoAP procedure</w:t>
      </w:r>
      <w:bookmarkEnd w:id="599"/>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600" w:name="_CR6_2_11"/>
      <w:bookmarkStart w:id="601" w:name="_Toc193393377"/>
      <w:bookmarkEnd w:id="600"/>
      <w:r w:rsidRPr="00826514">
        <w:rPr>
          <w:lang w:eastAsia="zh-CN"/>
        </w:rPr>
        <w:t>6.2.11</w:t>
      </w:r>
      <w:r w:rsidRPr="00826514">
        <w:rPr>
          <w:lang w:eastAsia="zh-CN"/>
        </w:rPr>
        <w:tab/>
        <w:t>Temporary groups procedure</w:t>
      </w:r>
      <w:bookmarkEnd w:id="601"/>
    </w:p>
    <w:p w14:paraId="162C15AF" w14:textId="3D4928F8" w:rsidR="006E1377" w:rsidRPr="00826514" w:rsidRDefault="006E1377" w:rsidP="008729C5">
      <w:pPr>
        <w:pStyle w:val="Heading4"/>
        <w:rPr>
          <w:lang w:eastAsia="zh-CN"/>
        </w:rPr>
      </w:pPr>
      <w:bookmarkStart w:id="602" w:name="_CR6_2_11_1"/>
      <w:bookmarkStart w:id="603" w:name="_Toc193393378"/>
      <w:bookmarkEnd w:id="602"/>
      <w:r w:rsidRPr="00826514">
        <w:rPr>
          <w:lang w:eastAsia="zh-CN"/>
        </w:rPr>
        <w:t>6.2.11.1</w:t>
      </w:r>
      <w:r w:rsidRPr="00826514">
        <w:rPr>
          <w:lang w:eastAsia="zh-CN"/>
        </w:rPr>
        <w:tab/>
        <w:t>SGM client HTTP procedure</w:t>
      </w:r>
      <w:bookmarkEnd w:id="603"/>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604" w:name="_CR6_2_11_2"/>
      <w:bookmarkStart w:id="605" w:name="_Toc193393379"/>
      <w:bookmarkEnd w:id="60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60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lastRenderedPageBreak/>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606" w:name="_CR6_2_11_3"/>
      <w:bookmarkStart w:id="607" w:name="_Toc193393380"/>
      <w:bookmarkEnd w:id="606"/>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607"/>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608" w:name="_CR6_2_11_4"/>
      <w:bookmarkStart w:id="609" w:name="_Toc193393381"/>
      <w:bookmarkEnd w:id="608"/>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60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6211613B" w14:textId="003BE9FD" w:rsidR="00730267" w:rsidRDefault="00730267" w:rsidP="00730267">
      <w:pPr>
        <w:pStyle w:val="Heading3"/>
        <w:rPr>
          <w:lang w:val="en-US"/>
        </w:rPr>
      </w:pPr>
      <w:bookmarkStart w:id="610" w:name="_CR6_2_12"/>
      <w:bookmarkStart w:id="611" w:name="_Toc193393382"/>
      <w:bookmarkEnd w:id="610"/>
      <w:r>
        <w:t>6.2.</w:t>
      </w:r>
      <w:r>
        <w:rPr>
          <w:rFonts w:eastAsia="SimSun"/>
          <w:lang w:val="en-US" w:eastAsia="zh-CN"/>
        </w:rPr>
        <w:t>12</w:t>
      </w:r>
      <w:r>
        <w:tab/>
      </w:r>
      <w:r>
        <w:rPr>
          <w:rFonts w:eastAsia="SimSun"/>
          <w:lang w:val="en-US" w:eastAsia="zh-CN"/>
        </w:rPr>
        <w:t>Group deletion</w:t>
      </w:r>
      <w:r>
        <w:rPr>
          <w:rFonts w:eastAsia="SimSun" w:hint="eastAsia"/>
          <w:lang w:val="en-US" w:eastAsia="zh-CN"/>
        </w:rPr>
        <w:t xml:space="preserve"> procedure</w:t>
      </w:r>
      <w:bookmarkEnd w:id="611"/>
    </w:p>
    <w:p w14:paraId="4FCBFD69" w14:textId="6E19ED90" w:rsidR="00730267" w:rsidRDefault="00730267" w:rsidP="00730267">
      <w:pPr>
        <w:pStyle w:val="Heading4"/>
      </w:pPr>
      <w:bookmarkStart w:id="612" w:name="_CR6_2_12_1"/>
      <w:bookmarkStart w:id="613" w:name="_Toc193393383"/>
      <w:bookmarkEnd w:id="612"/>
      <w:r>
        <w:t>6.2.</w:t>
      </w:r>
      <w:r>
        <w:rPr>
          <w:rFonts w:eastAsia="SimSun"/>
          <w:lang w:val="en-US" w:eastAsia="zh-CN"/>
        </w:rPr>
        <w:t>12</w:t>
      </w:r>
      <w:r>
        <w:t>.1</w:t>
      </w:r>
      <w:r>
        <w:tab/>
        <w:t>SGM client HTTP procedure</w:t>
      </w:r>
      <w:bookmarkEnd w:id="613"/>
    </w:p>
    <w:p w14:paraId="5FC581FB" w14:textId="77777777" w:rsidR="00730267" w:rsidRDefault="00730267" w:rsidP="00730267">
      <w:pPr>
        <w:rPr>
          <w:lang w:eastAsia="zh-CN"/>
        </w:rPr>
      </w:pPr>
      <w:r>
        <w:t>Upon receiving a request from the VAL user</w:t>
      </w:r>
      <w:r>
        <w:rPr>
          <w:lang w:eastAsia="zh-CN"/>
        </w:rPr>
        <w:t xml:space="preserve"> to </w:t>
      </w:r>
      <w:r>
        <w:rPr>
          <w:rFonts w:hint="eastAsia"/>
          <w:lang w:val="en-US" w:eastAsia="zh-CN"/>
        </w:rPr>
        <w:t>delete a</w:t>
      </w:r>
      <w:r>
        <w:rPr>
          <w:lang w:eastAsia="zh-CN"/>
        </w:rPr>
        <w:t xml:space="preserve"> group, the SGM-C shall generate an HTTP </w:t>
      </w:r>
      <w:r>
        <w:rPr>
          <w:rFonts w:hint="eastAsia"/>
          <w:lang w:val="en-US" w:eastAsia="zh-CN"/>
        </w:rPr>
        <w:t>DELETE</w:t>
      </w:r>
      <w:r>
        <w:rPr>
          <w:lang w:eastAsia="zh-CN"/>
        </w:rPr>
        <w:t xml:space="preserve"> request. In the HTTP </w:t>
      </w:r>
      <w:r>
        <w:rPr>
          <w:rFonts w:hint="eastAsia"/>
          <w:lang w:val="en-US" w:eastAsia="zh-CN"/>
        </w:rPr>
        <w:t>DELETE</w:t>
      </w:r>
      <w:r>
        <w:rPr>
          <w:lang w:eastAsia="zh-CN"/>
        </w:rPr>
        <w:t xml:space="preserve"> request:</w:t>
      </w:r>
    </w:p>
    <w:p w14:paraId="3718560C" w14:textId="77777777" w:rsidR="00730267" w:rsidRDefault="00730267" w:rsidP="00730267">
      <w:pPr>
        <w:pStyle w:val="B1"/>
      </w:pPr>
      <w:r>
        <w:rPr>
          <w:lang w:eastAsia="zh-CN"/>
        </w:rPr>
        <w:t>a)</w:t>
      </w:r>
      <w:r>
        <w:rPr>
          <w:lang w:eastAsia="zh-CN"/>
        </w:rPr>
        <w:tab/>
        <w:t>shall set the Request-URI to</w:t>
      </w:r>
      <w:r>
        <w:t xml:space="preserve"> a XCAP URI identifying </w:t>
      </w:r>
      <w:r>
        <w:rPr>
          <w:rFonts w:eastAsia="SimSun" w:hint="eastAsia"/>
          <w:lang w:val="en-US" w:eastAsia="zh-CN"/>
        </w:rPr>
        <w:t>the</w:t>
      </w:r>
      <w:r>
        <w:t xml:space="preserve"> XML document to be </w:t>
      </w:r>
      <w:r>
        <w:rPr>
          <w:rFonts w:eastAsia="SimSun" w:hint="eastAsia"/>
          <w:lang w:val="en-US" w:eastAsia="zh-CN"/>
        </w:rPr>
        <w:t>deleted</w:t>
      </w:r>
      <w:r>
        <w:t>. In the Request-URI:</w:t>
      </w:r>
    </w:p>
    <w:p w14:paraId="3BA9D85C" w14:textId="77777777" w:rsidR="00730267" w:rsidRDefault="00730267" w:rsidP="00730267">
      <w:pPr>
        <w:pStyle w:val="B2"/>
      </w:pPr>
      <w:r>
        <w:t>1)</w:t>
      </w:r>
      <w:r>
        <w:tab/>
        <w:t>the "XCAP Root" is set to the URI of the SGM-S;</w:t>
      </w:r>
    </w:p>
    <w:p w14:paraId="7DDE1EA1" w14:textId="77777777" w:rsidR="00730267" w:rsidRDefault="00730267" w:rsidP="00730267">
      <w:pPr>
        <w:pStyle w:val="B2"/>
      </w:pPr>
      <w:r>
        <w:t>2)</w:t>
      </w:r>
      <w:r>
        <w:tab/>
      </w:r>
      <w:r>
        <w:rPr>
          <w:lang w:eastAsia="zh-CN"/>
        </w:rPr>
        <w:t xml:space="preserve">the </w:t>
      </w:r>
      <w:r>
        <w:t>"auid" is set to specific VAL service identity; and</w:t>
      </w:r>
    </w:p>
    <w:p w14:paraId="4D4A0531" w14:textId="77777777" w:rsidR="00730267" w:rsidRDefault="00730267" w:rsidP="00730267">
      <w:pPr>
        <w:pStyle w:val="B2"/>
        <w:rPr>
          <w:rFonts w:eastAsia="SimSun"/>
          <w:lang w:val="en-US" w:eastAsia="zh-CN"/>
        </w:rPr>
      </w:pPr>
      <w:r>
        <w:t>3)</w:t>
      </w:r>
      <w:r>
        <w:tab/>
        <w:t>the document selector is set to a document URI pointing to a group document addressed by a group ID;</w:t>
      </w:r>
      <w:r>
        <w:rPr>
          <w:rFonts w:eastAsia="SimSun" w:hint="eastAsia"/>
          <w:lang w:val="en-US" w:eastAsia="zh-CN"/>
        </w:rPr>
        <w:t xml:space="preserve"> and</w:t>
      </w:r>
    </w:p>
    <w:p w14:paraId="2BB608A3" w14:textId="77777777" w:rsidR="00730267" w:rsidRDefault="00730267" w:rsidP="00730267">
      <w:pPr>
        <w:pStyle w:val="B1"/>
        <w:rPr>
          <w:rFonts w:eastAsia="SimSun"/>
          <w:lang w:eastAsia="zh-CN"/>
        </w:rPr>
      </w:pPr>
      <w:r>
        <w:lastRenderedPageBreak/>
        <w:t>b)</w:t>
      </w:r>
      <w:r>
        <w:tab/>
        <w:t>shall include an Authorization header field with the "Bearer" authentication scheme set to an access token of the "bearer" token type as specified in IETF RFC 6750 [6]</w:t>
      </w:r>
      <w:r>
        <w:rPr>
          <w:rFonts w:eastAsia="SimSun" w:hint="eastAsia"/>
          <w:lang w:val="en-US" w:eastAsia="zh-CN"/>
        </w:rPr>
        <w:t>.</w:t>
      </w:r>
    </w:p>
    <w:p w14:paraId="017614E8" w14:textId="77777777" w:rsidR="00730267" w:rsidRDefault="00730267" w:rsidP="00730267">
      <w:r>
        <w:t xml:space="preserve">Upon receiving an HTTP 200 (OK), the SGM-C shall notify the VAL user about successful group </w:t>
      </w:r>
      <w:r>
        <w:rPr>
          <w:rFonts w:eastAsia="SimSun" w:hint="eastAsia"/>
          <w:lang w:val="en-US" w:eastAsia="zh-CN"/>
        </w:rPr>
        <w:t>deletion</w:t>
      </w:r>
      <w:r>
        <w:t>.</w:t>
      </w:r>
    </w:p>
    <w:p w14:paraId="2A0CCAE5" w14:textId="6065B4F8" w:rsidR="00730267" w:rsidRDefault="00730267" w:rsidP="00730267">
      <w:pPr>
        <w:pStyle w:val="Heading4"/>
      </w:pPr>
      <w:bookmarkStart w:id="614" w:name="_CR6_2_12_2"/>
      <w:bookmarkStart w:id="615" w:name="_Toc193393384"/>
      <w:bookmarkEnd w:id="614"/>
      <w:r>
        <w:t>6.2.</w:t>
      </w:r>
      <w:r>
        <w:rPr>
          <w:rFonts w:eastAsia="SimSun"/>
          <w:lang w:val="en-US" w:eastAsia="zh-CN"/>
        </w:rPr>
        <w:t>12</w:t>
      </w:r>
      <w:r>
        <w:t>.2</w:t>
      </w:r>
      <w:r>
        <w:tab/>
        <w:t>SGM server HTTP procedure</w:t>
      </w:r>
      <w:bookmarkEnd w:id="615"/>
    </w:p>
    <w:p w14:paraId="47D07907" w14:textId="77777777" w:rsidR="00730267" w:rsidRDefault="00730267" w:rsidP="00730267">
      <w:r>
        <w:rPr>
          <w:lang w:eastAsia="zh-CN"/>
        </w:rPr>
        <w:t xml:space="preserve">Upon reception of an HTTP </w:t>
      </w:r>
      <w:r>
        <w:rPr>
          <w:rFonts w:hint="eastAsia"/>
          <w:lang w:val="en-US" w:eastAsia="zh-CN"/>
        </w:rPr>
        <w:t>DELETE</w:t>
      </w:r>
      <w:r>
        <w:rPr>
          <w:lang w:eastAsia="zh-CN"/>
        </w:rPr>
        <w:t xml:space="preserve"> request</w:t>
      </w:r>
      <w:r>
        <w:t xml:space="preserve"> where the Request-URI of the </w:t>
      </w:r>
      <w:r>
        <w:rPr>
          <w:lang w:eastAsia="zh-CN"/>
        </w:rPr>
        <w:t xml:space="preserve">HTTP </w:t>
      </w:r>
      <w:r>
        <w:rPr>
          <w:rFonts w:hint="eastAsia"/>
          <w:lang w:val="en-US" w:eastAsia="zh-CN"/>
        </w:rPr>
        <w:t>DELETE</w:t>
      </w:r>
      <w:r>
        <w:t xml:space="preserve"> request identifies an XML document as specified in clause 7, the SGM-S:</w:t>
      </w:r>
    </w:p>
    <w:p w14:paraId="23BFCB9D" w14:textId="77777777" w:rsidR="00730267" w:rsidRDefault="00730267" w:rsidP="00730267">
      <w:pPr>
        <w:pStyle w:val="B1"/>
      </w:pPr>
      <w:r>
        <w:t>a)</w:t>
      </w:r>
      <w:r>
        <w:tab/>
        <w:t xml:space="preserve">shall determine the identity of the sender of the received HTTP </w:t>
      </w:r>
      <w:r>
        <w:rPr>
          <w:rFonts w:eastAsia="SimSun" w:hint="eastAsia"/>
          <w:lang w:val="en-US" w:eastAsia="zh-CN"/>
        </w:rPr>
        <w:t>DELETE</w:t>
      </w:r>
      <w:r>
        <w:t xml:space="preserve"> request as specified in clause 6.2.1.1, and:</w:t>
      </w:r>
    </w:p>
    <w:p w14:paraId="0FF2FB8A" w14:textId="77777777" w:rsidR="00730267" w:rsidRDefault="00730267" w:rsidP="00730267">
      <w:pPr>
        <w:pStyle w:val="B2"/>
      </w:pPr>
      <w:r>
        <w:t>1)</w:t>
      </w:r>
      <w:r>
        <w:tab/>
        <w:t xml:space="preserve">if the identity of the sender of the received HTTP </w:t>
      </w:r>
      <w:r>
        <w:rPr>
          <w:rFonts w:eastAsia="SimSun" w:hint="eastAsia"/>
          <w:lang w:val="en-US" w:eastAsia="zh-CN"/>
        </w:rPr>
        <w:t>DELETE</w:t>
      </w:r>
      <w:r>
        <w:t xml:space="preserve"> request is not authorized to </w:t>
      </w:r>
      <w:r>
        <w:rPr>
          <w:rFonts w:eastAsia="SimSun" w:hint="eastAsia"/>
          <w:lang w:val="en-US" w:eastAsia="zh-CN"/>
        </w:rPr>
        <w:t>delete</w:t>
      </w:r>
      <w:r>
        <w:t xml:space="preserve"> the group document, shall respond with a HTTP 403 (Forbidden) response to the HTTP </w:t>
      </w:r>
      <w:r>
        <w:rPr>
          <w:rFonts w:eastAsia="SimSun" w:hint="eastAsia"/>
          <w:lang w:val="en-US" w:eastAsia="zh-CN"/>
        </w:rPr>
        <w:t>DELETE</w:t>
      </w:r>
      <w:r>
        <w:t xml:space="preserve"> request and skip rest of the steps; and</w:t>
      </w:r>
    </w:p>
    <w:p w14:paraId="77A884C4" w14:textId="77777777" w:rsidR="00730267" w:rsidRDefault="00730267" w:rsidP="00730267">
      <w:pPr>
        <w:pStyle w:val="B1"/>
        <w:rPr>
          <w:lang w:val="en-US"/>
        </w:rPr>
      </w:pPr>
      <w:r>
        <w:t>b)</w:t>
      </w:r>
      <w:r>
        <w:tab/>
        <w:t xml:space="preserve">shall support </w:t>
      </w:r>
      <w:r>
        <w:rPr>
          <w:rFonts w:eastAsia="SimSun" w:hint="eastAsia"/>
          <w:lang w:val="en-US" w:eastAsia="zh-CN"/>
        </w:rPr>
        <w:t>deleting</w:t>
      </w:r>
      <w:r>
        <w:t xml:space="preserve"> </w:t>
      </w:r>
      <w:r>
        <w:rPr>
          <w:rFonts w:eastAsia="SimSun" w:hint="eastAsia"/>
          <w:lang w:val="en-US" w:eastAsia="zh-CN"/>
        </w:rPr>
        <w:t>the</w:t>
      </w:r>
      <w:r>
        <w:t xml:space="preserve"> XML document according to procedures specified in IETF RFC 4825 [3] "</w:t>
      </w:r>
      <w:r>
        <w:rPr>
          <w:rFonts w:eastAsia="SimSun" w:hint="eastAsia"/>
          <w:i/>
          <w:lang w:val="en-US" w:eastAsia="zh-CN"/>
        </w:rPr>
        <w:t>DELETE</w:t>
      </w:r>
      <w:r>
        <w:rPr>
          <w:i/>
        </w:rPr>
        <w:t xml:space="preserve"> Handling</w:t>
      </w:r>
      <w:r>
        <w:t>".</w:t>
      </w:r>
    </w:p>
    <w:p w14:paraId="16FA56C8" w14:textId="53EBDE3D" w:rsidR="00730267" w:rsidRDefault="00730267" w:rsidP="00730267">
      <w:r>
        <w:t xml:space="preserve">Upon successful </w:t>
      </w:r>
      <w:r>
        <w:rPr>
          <w:rFonts w:eastAsia="SimSun"/>
          <w:lang w:val="en-US" w:eastAsia="zh-CN"/>
        </w:rPr>
        <w:t>deletion</w:t>
      </w:r>
      <w:r>
        <w:t xml:space="preserve"> of the group, the SGM-S shall notify</w:t>
      </w:r>
      <w:r>
        <w:rPr>
          <w:rFonts w:hint="eastAsia"/>
          <w:lang w:val="en-US" w:eastAsia="zh-CN"/>
        </w:rPr>
        <w:t xml:space="preserve"> all </w:t>
      </w:r>
      <w:r>
        <w:t xml:space="preserve">group members about the group </w:t>
      </w:r>
      <w:r>
        <w:rPr>
          <w:rFonts w:eastAsia="SimSun"/>
          <w:lang w:val="en-US" w:eastAsia="zh-CN"/>
        </w:rPr>
        <w:t>deletion</w:t>
      </w:r>
      <w:r>
        <w:rPr>
          <w:rFonts w:eastAsia="SimSun" w:hint="eastAsia"/>
          <w:lang w:val="en-US" w:eastAsia="zh-CN"/>
        </w:rPr>
        <w:t>,</w:t>
      </w:r>
      <w:r>
        <w:t xml:space="preserve"> by following the procedure specified in clause 6.2.8.2.2.</w:t>
      </w:r>
      <w:r w:rsidR="002330A4">
        <w:rPr>
          <w:rFonts w:eastAsia="SimSun"/>
          <w:lang w:val="en-US" w:eastAsia="zh-CN"/>
        </w:rPr>
        <w:t>4</w:t>
      </w:r>
      <w:r>
        <w:t xml:space="preserve">. In the group </w:t>
      </w:r>
      <w:r>
        <w:rPr>
          <w:rFonts w:eastAsia="SimSun" w:hint="eastAsia"/>
          <w:lang w:val="en-US" w:eastAsia="zh-CN"/>
        </w:rPr>
        <w:t>deletion</w:t>
      </w:r>
      <w:r>
        <w:t xml:space="preserve"> notification, the SGM-S shall set the Event parameter to the value SUBSCRIBE_GROUP_</w:t>
      </w:r>
      <w:r>
        <w:rPr>
          <w:rFonts w:eastAsia="SimSun" w:hint="eastAsia"/>
          <w:lang w:val="en-US" w:eastAsia="zh-CN"/>
        </w:rPr>
        <w:t>DELETION</w:t>
      </w:r>
      <w:r>
        <w:t xml:space="preserve"> (0x0</w:t>
      </w:r>
      <w:r>
        <w:rPr>
          <w:rFonts w:eastAsia="SimSun" w:hint="eastAsia"/>
          <w:lang w:val="en-US" w:eastAsia="zh-CN"/>
        </w:rPr>
        <w:t>5</w:t>
      </w:r>
      <w:r>
        <w:t>) as specified in clause B.</w:t>
      </w:r>
      <w:r>
        <w:rPr>
          <w:rFonts w:eastAsia="SimSun" w:hint="eastAsia"/>
          <w:lang w:val="en-US" w:eastAsia="zh-CN"/>
        </w:rPr>
        <w:t>x</w:t>
      </w:r>
      <w:r>
        <w:t>.</w:t>
      </w:r>
    </w:p>
    <w:p w14:paraId="1CDFE8A3" w14:textId="0A7203B1" w:rsidR="00730267" w:rsidRDefault="00730267" w:rsidP="00730267">
      <w:pPr>
        <w:pStyle w:val="Heading4"/>
      </w:pPr>
      <w:bookmarkStart w:id="616" w:name="_CR6_2_12_3"/>
      <w:bookmarkStart w:id="617" w:name="_Toc193393385"/>
      <w:bookmarkEnd w:id="616"/>
      <w:r>
        <w:t>6.2.</w:t>
      </w:r>
      <w:r>
        <w:rPr>
          <w:rFonts w:eastAsia="SimSun"/>
          <w:lang w:val="en-US" w:eastAsia="zh-CN"/>
        </w:rPr>
        <w:t>12</w:t>
      </w:r>
      <w:r>
        <w:t>.3</w:t>
      </w:r>
      <w:r>
        <w:tab/>
        <w:t>SGM client CoAP procedure</w:t>
      </w:r>
      <w:bookmarkEnd w:id="617"/>
    </w:p>
    <w:p w14:paraId="54EC6E9C" w14:textId="77777777" w:rsidR="00730267" w:rsidRDefault="00730267" w:rsidP="00730267">
      <w:r>
        <w:t xml:space="preserve">Upon receiving request from VAL user to </w:t>
      </w:r>
      <w:r>
        <w:rPr>
          <w:rFonts w:hint="eastAsia"/>
          <w:lang w:val="en-US" w:eastAsia="zh-CN"/>
        </w:rPr>
        <w:t>delete a</w:t>
      </w:r>
      <w:r>
        <w:rPr>
          <w:lang w:eastAsia="zh-CN"/>
        </w:rPr>
        <w:t xml:space="preserve"> group</w:t>
      </w:r>
      <w:r>
        <w:t xml:space="preserve">, the SGM-C shall send a CoAP </w:t>
      </w:r>
      <w:r>
        <w:rPr>
          <w:lang w:val="en-US"/>
        </w:rPr>
        <w:t>DELETE</w:t>
      </w:r>
      <w:r>
        <w:t xml:space="preserve"> request to the SGM-S. In the CoAP </w:t>
      </w:r>
      <w:r>
        <w:rPr>
          <w:lang w:val="en-US"/>
        </w:rPr>
        <w:t>DELETE</w:t>
      </w:r>
      <w:r>
        <w:t xml:space="preserve"> request, the SGM-C:</w:t>
      </w:r>
    </w:p>
    <w:p w14:paraId="0D5C35C2" w14:textId="77777777" w:rsidR="00730267" w:rsidRDefault="00730267" w:rsidP="00730267">
      <w:pPr>
        <w:pStyle w:val="B1"/>
      </w:pPr>
      <w:r>
        <w:t>a)</w:t>
      </w:r>
      <w:r>
        <w:tab/>
        <w:t xml:space="preserve">shall set the CoAP URI identifying the individual VAL group document to be </w:t>
      </w:r>
      <w:r>
        <w:rPr>
          <w:rFonts w:eastAsia="SimSun" w:hint="eastAsia"/>
          <w:lang w:val="en-US" w:eastAsia="zh-CN"/>
        </w:rPr>
        <w:t>deleted</w:t>
      </w:r>
      <w:r>
        <w:t xml:space="preserve"> according to the resource definition in clause C.2.1.2.3.2:</w:t>
      </w:r>
    </w:p>
    <w:p w14:paraId="25871A36" w14:textId="77777777" w:rsidR="00730267" w:rsidRDefault="00730267" w:rsidP="00730267">
      <w:pPr>
        <w:pStyle w:val="B2"/>
      </w:pPr>
      <w:r>
        <w:t>1)</w:t>
      </w:r>
      <w:r>
        <w:tab/>
        <w:t>the "</w:t>
      </w:r>
      <w:r>
        <w:rPr>
          <w:lang w:val="en-US"/>
        </w:rPr>
        <w:t>api</w:t>
      </w:r>
      <w:r>
        <w:t>Root" is set to the SGM-S</w:t>
      </w:r>
      <w:r>
        <w:rPr>
          <w:lang w:val="en-US"/>
        </w:rPr>
        <w:t xml:space="preserve"> URI; and</w:t>
      </w:r>
    </w:p>
    <w:p w14:paraId="4B054F13" w14:textId="77777777" w:rsidR="00730267" w:rsidRDefault="00730267" w:rsidP="00730267">
      <w:pPr>
        <w:pStyle w:val="B2"/>
        <w:rPr>
          <w:rFonts w:eastAsia="SimSun"/>
          <w:lang w:val="en-US" w:eastAsia="zh-CN"/>
        </w:rPr>
      </w:pPr>
      <w:r>
        <w:t>2)</w:t>
      </w:r>
      <w:r>
        <w:tab/>
      </w:r>
      <w:r>
        <w:rPr>
          <w:lang w:val="en-US"/>
        </w:rPr>
        <w:t xml:space="preserve">the </w:t>
      </w:r>
      <w:r>
        <w:t>"</w:t>
      </w:r>
      <w:r>
        <w:rPr>
          <w:lang w:val="en-US"/>
        </w:rPr>
        <w:t>groupDocId</w:t>
      </w:r>
      <w:r>
        <w:t>"</w:t>
      </w:r>
      <w:r>
        <w:rPr>
          <w:lang w:val="en-US"/>
        </w:rPr>
        <w:t xml:space="preserve"> </w:t>
      </w:r>
      <w:r>
        <w:t>to point to the VAL group document;</w:t>
      </w:r>
      <w:r>
        <w:rPr>
          <w:rFonts w:eastAsia="SimSun" w:hint="eastAsia"/>
          <w:lang w:val="en-US" w:eastAsia="zh-CN"/>
        </w:rPr>
        <w:t xml:space="preserve"> and</w:t>
      </w:r>
    </w:p>
    <w:p w14:paraId="25B7745B" w14:textId="77777777" w:rsidR="00730267" w:rsidRDefault="00730267" w:rsidP="00730267">
      <w:pPr>
        <w:pStyle w:val="B1"/>
      </w:pPr>
      <w:r>
        <w:rPr>
          <w:lang w:val="en-US"/>
        </w:rPr>
        <w:t>b)</w:t>
      </w:r>
      <w:r>
        <w:rPr>
          <w:lang w:val="en-US"/>
        </w:rPr>
        <w:tab/>
      </w:r>
      <w:r>
        <w:t xml:space="preserve">shall </w:t>
      </w:r>
      <w:r>
        <w:rPr>
          <w:lang w:val="en-US"/>
        </w:rPr>
        <w:t>send the request protected with the relevant ACE profile (OSCORE profile or DTLS profile) as described in 3GPP TS 24.547 [5]</w:t>
      </w:r>
      <w:r>
        <w:t>.</w:t>
      </w:r>
    </w:p>
    <w:p w14:paraId="09F7827B" w14:textId="77777777" w:rsidR="00730267" w:rsidRDefault="00730267" w:rsidP="00730267">
      <w:r>
        <w:t xml:space="preserve">Upon receiving a </w:t>
      </w:r>
      <w:r>
        <w:rPr>
          <w:rFonts w:eastAsia="SimSun" w:hint="eastAsia"/>
          <w:lang w:val="en-US" w:eastAsia="zh-CN"/>
        </w:rPr>
        <w:t xml:space="preserve">CoAP </w:t>
      </w:r>
      <w:r>
        <w:rPr>
          <w:rFonts w:hint="eastAsia"/>
        </w:rPr>
        <w:t xml:space="preserve">2.02 </w:t>
      </w:r>
      <w:r>
        <w:rPr>
          <w:rFonts w:eastAsia="SimSun" w:hint="eastAsia"/>
          <w:lang w:val="en-US" w:eastAsia="zh-CN"/>
        </w:rPr>
        <w:t>(</w:t>
      </w:r>
      <w:r>
        <w:rPr>
          <w:rFonts w:hint="eastAsia"/>
        </w:rPr>
        <w:t>Deleted</w:t>
      </w:r>
      <w:r>
        <w:rPr>
          <w:rFonts w:eastAsia="SimSun" w:hint="eastAsia"/>
          <w:lang w:val="en-US" w:eastAsia="zh-CN"/>
        </w:rPr>
        <w:t>)</w:t>
      </w:r>
      <w:r>
        <w:t xml:space="preserve"> response, the SGM-C shall notify the VAL user about successful group </w:t>
      </w:r>
      <w:r>
        <w:rPr>
          <w:rFonts w:eastAsia="SimSun" w:hint="eastAsia"/>
          <w:lang w:val="en-US" w:eastAsia="zh-CN"/>
        </w:rPr>
        <w:t>deletion</w:t>
      </w:r>
      <w:r>
        <w:t xml:space="preserve">. </w:t>
      </w:r>
      <w:r>
        <w:rPr>
          <w:rFonts w:eastAsia="SimSun" w:hint="eastAsia"/>
          <w:lang w:val="en-US" w:eastAsia="zh-CN"/>
        </w:rPr>
        <w:t>I</w:t>
      </w:r>
      <w:r>
        <w:t xml:space="preserve">f subscription to this group is already created, then the SGM-C shall delete that subscription as specified in clause 6.2.8.1.3.3. </w:t>
      </w:r>
    </w:p>
    <w:p w14:paraId="77555DBB" w14:textId="2D4B5D30" w:rsidR="00730267" w:rsidRDefault="00730267" w:rsidP="00730267">
      <w:pPr>
        <w:pStyle w:val="Heading4"/>
      </w:pPr>
      <w:bookmarkStart w:id="618" w:name="_CR6_2_12_4"/>
      <w:bookmarkStart w:id="619" w:name="_Toc193393386"/>
      <w:bookmarkEnd w:id="618"/>
      <w:r>
        <w:t>6.2.</w:t>
      </w:r>
      <w:r>
        <w:rPr>
          <w:rFonts w:eastAsia="SimSun"/>
          <w:lang w:val="en-US" w:eastAsia="zh-CN"/>
        </w:rPr>
        <w:t>12</w:t>
      </w:r>
      <w:r>
        <w:t>.4</w:t>
      </w:r>
      <w:r>
        <w:tab/>
        <w:t>SGM server CoAP procedure</w:t>
      </w:r>
      <w:bookmarkEnd w:id="619"/>
    </w:p>
    <w:p w14:paraId="20F9BFDA" w14:textId="77777777" w:rsidR="00730267" w:rsidRDefault="00730267" w:rsidP="00730267">
      <w:pPr>
        <w:rPr>
          <w:lang w:val="en-US"/>
        </w:rPr>
      </w:pPr>
      <w:r>
        <w:rPr>
          <w:lang w:val="en-US"/>
        </w:rPr>
        <w:t xml:space="preserve">Upon reception of an CoAP DELETE request where the CoAP URI of the request identifies </w:t>
      </w:r>
      <w:r>
        <w:t xml:space="preserve">individual VAL group document to be </w:t>
      </w:r>
      <w:r>
        <w:rPr>
          <w:rFonts w:eastAsia="SimSun" w:hint="eastAsia"/>
          <w:lang w:val="en-US" w:eastAsia="zh-CN"/>
        </w:rPr>
        <w:t>deleted</w:t>
      </w:r>
      <w:r>
        <w:t xml:space="preserve"> according to the resource definition in clause C.2.1.2.3.2</w:t>
      </w:r>
      <w:r>
        <w:rPr>
          <w:lang w:val="en-US"/>
        </w:rPr>
        <w:t>, the SGM-S:</w:t>
      </w:r>
    </w:p>
    <w:p w14:paraId="2841DDD9" w14:textId="77777777" w:rsidR="00730267" w:rsidRDefault="00730267" w:rsidP="00730267">
      <w:pPr>
        <w:pStyle w:val="B1"/>
        <w:rPr>
          <w:lang w:val="en-US"/>
        </w:rPr>
      </w:pPr>
      <w:r>
        <w:rPr>
          <w:lang w:val="en-US"/>
        </w:rPr>
        <w:t>a)</w:t>
      </w:r>
      <w:r>
        <w:rPr>
          <w:lang w:val="en-US"/>
        </w:rPr>
        <w:tab/>
        <w:t>shall determine the identity of the sender of the received CoAP DELETE request as specified in clause 6.2.1.3, and:</w:t>
      </w:r>
    </w:p>
    <w:p w14:paraId="01E88489" w14:textId="77777777" w:rsidR="00730267" w:rsidRDefault="00730267" w:rsidP="00730267">
      <w:pPr>
        <w:pStyle w:val="B2"/>
        <w:rPr>
          <w:lang w:val="en-US"/>
        </w:rPr>
      </w:pPr>
      <w:r>
        <w:rPr>
          <w:lang w:val="en-US"/>
        </w:rPr>
        <w:t>1)</w:t>
      </w:r>
      <w:r>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Default="00730267" w:rsidP="00730267">
      <w:pPr>
        <w:pStyle w:val="B1"/>
        <w:rPr>
          <w:lang w:val="en-US"/>
        </w:rPr>
      </w:pPr>
      <w:r>
        <w:rPr>
          <w:lang w:val="en-US"/>
        </w:rPr>
        <w:t>b)</w:t>
      </w:r>
      <w:r>
        <w:rPr>
          <w:lang w:val="en-US"/>
        </w:rPr>
        <w:tab/>
        <w:t>shall support handling an CoAP DELETE request from a SGM-C according to procedures specified in IETF RFC 7252  [15];</w:t>
      </w:r>
    </w:p>
    <w:p w14:paraId="079E3035" w14:textId="77777777" w:rsidR="00730267" w:rsidRDefault="00730267" w:rsidP="00730267">
      <w:pPr>
        <w:pStyle w:val="B1"/>
        <w:rPr>
          <w:rFonts w:eastAsia="SimSun"/>
          <w:lang w:val="en-US" w:eastAsia="zh-CN"/>
        </w:rPr>
      </w:pPr>
      <w:r>
        <w:rPr>
          <w:lang w:val="en-US"/>
        </w:rPr>
        <w:t>c)</w:t>
      </w:r>
      <w:r>
        <w:rPr>
          <w:lang w:val="en-US"/>
        </w:rPr>
        <w:tab/>
        <w:t xml:space="preserve">shall delete the </w:t>
      </w:r>
      <w:r>
        <w:t>individual VAL group document</w:t>
      </w:r>
      <w:r>
        <w:rPr>
          <w:lang w:val="en-US"/>
        </w:rPr>
        <w:t xml:space="preserve"> pointed at by the CoAP URI</w:t>
      </w:r>
      <w:r>
        <w:rPr>
          <w:rFonts w:eastAsia="SimSun" w:hint="eastAsia"/>
          <w:lang w:val="en-US" w:eastAsia="zh-CN"/>
        </w:rPr>
        <w:t>; and</w:t>
      </w:r>
    </w:p>
    <w:p w14:paraId="5AAC09DD" w14:textId="77777777" w:rsidR="00730267" w:rsidRDefault="00730267" w:rsidP="00730267">
      <w:pPr>
        <w:pStyle w:val="B1"/>
        <w:rPr>
          <w:rFonts w:eastAsia="SimSun"/>
          <w:lang w:val="en-US" w:eastAsia="zh-CN"/>
        </w:rPr>
      </w:pPr>
      <w:r>
        <w:rPr>
          <w:lang w:val="en-US" w:eastAsia="zh-CN"/>
        </w:rPr>
        <w:t>d)</w:t>
      </w:r>
      <w:r>
        <w:rPr>
          <w:lang w:val="en-US" w:eastAsia="zh-CN"/>
        </w:rPr>
        <w:tab/>
        <w:t xml:space="preserve">shall </w:t>
      </w:r>
      <w:r>
        <w:rPr>
          <w:lang w:val="en-US"/>
        </w:rPr>
        <w:t>de</w:t>
      </w:r>
      <w:r>
        <w:rPr>
          <w:rFonts w:eastAsia="SimSun" w:hint="eastAsia"/>
          <w:lang w:val="en-US" w:eastAsia="zh-CN"/>
        </w:rPr>
        <w:t>-</w:t>
      </w:r>
      <w:r>
        <w:rPr>
          <w:lang w:val="en-US"/>
        </w:rPr>
        <w:t xml:space="preserve">register </w:t>
      </w:r>
      <w:r>
        <w:rPr>
          <w:rFonts w:eastAsia="SimSun" w:hint="eastAsia"/>
          <w:lang w:val="en-US" w:eastAsia="zh-CN"/>
        </w:rPr>
        <w:t xml:space="preserve">all </w:t>
      </w:r>
      <w:r>
        <w:rPr>
          <w:lang w:val="en-US"/>
        </w:rPr>
        <w:t xml:space="preserve">the </w:t>
      </w:r>
      <w:r>
        <w:t>group members</w:t>
      </w:r>
      <w:r>
        <w:rPr>
          <w:lang w:val="en-US"/>
        </w:rPr>
        <w:t xml:space="preserve"> as observer</w:t>
      </w:r>
      <w:r>
        <w:rPr>
          <w:rFonts w:eastAsia="SimSun" w:hint="eastAsia"/>
          <w:lang w:val="en-US" w:eastAsia="zh-CN"/>
        </w:rPr>
        <w:t>s</w:t>
      </w:r>
      <w:r>
        <w:rPr>
          <w:lang w:val="en-US"/>
        </w:rPr>
        <w:t xml:space="preserve"> </w:t>
      </w:r>
      <w:r>
        <w:rPr>
          <w:rFonts w:eastAsia="SimSun" w:hint="eastAsia"/>
          <w:lang w:val="en-US" w:eastAsia="zh-CN"/>
        </w:rPr>
        <w:t xml:space="preserve">of the resource </w:t>
      </w:r>
      <w:r>
        <w:rPr>
          <w:lang w:val="en-US"/>
        </w:rPr>
        <w:t>as per IETF</w:t>
      </w:r>
      <w:r>
        <w:rPr>
          <w:sz w:val="18"/>
          <w:szCs w:val="18"/>
          <w:lang w:val="en-US"/>
        </w:rPr>
        <w:t> </w:t>
      </w:r>
      <w:r>
        <w:rPr>
          <w:lang w:val="en-US"/>
        </w:rPr>
        <w:t>RFC 7641 [17]</w:t>
      </w:r>
      <w:r>
        <w:rPr>
          <w:rFonts w:eastAsia="SimSun" w:hint="eastAsia"/>
          <w:lang w:val="en-US" w:eastAsia="zh-CN"/>
        </w:rPr>
        <w:t>.</w:t>
      </w:r>
    </w:p>
    <w:p w14:paraId="00B882F7" w14:textId="120D7F37" w:rsidR="00730267" w:rsidRPr="00826514" w:rsidRDefault="00730267" w:rsidP="002330A4">
      <w:r>
        <w:lastRenderedPageBreak/>
        <w:t xml:space="preserve">Upon successful </w:t>
      </w:r>
      <w:r>
        <w:rPr>
          <w:rFonts w:eastAsia="SimSun" w:hint="eastAsia"/>
          <w:lang w:val="en-US" w:eastAsia="zh-CN"/>
        </w:rPr>
        <w:t>deletion</w:t>
      </w:r>
      <w:r>
        <w:t xml:space="preserve"> of the group, the SGM-S shall notify all group members about the group </w:t>
      </w:r>
      <w:r>
        <w:rPr>
          <w:rFonts w:eastAsia="SimSun" w:hint="eastAsia"/>
          <w:lang w:val="en-US" w:eastAsia="zh-CN"/>
        </w:rPr>
        <w:t>deletion</w:t>
      </w:r>
      <w:r>
        <w:t xml:space="preserve"> by following the procedure specified in clause 6.2.8.2.3.2. In the notification, the SGM-S shall send the modified VAL group document.</w:t>
      </w:r>
    </w:p>
    <w:p w14:paraId="5CD0DDA5" w14:textId="77777777" w:rsidR="00630443" w:rsidRPr="00826514" w:rsidRDefault="00630443" w:rsidP="00630443">
      <w:pPr>
        <w:pStyle w:val="Heading2"/>
      </w:pPr>
      <w:bookmarkStart w:id="620" w:name="_CR6_3"/>
      <w:bookmarkStart w:id="621" w:name="_Toc34062196"/>
      <w:bookmarkStart w:id="622" w:name="_Toc34394637"/>
      <w:bookmarkStart w:id="623" w:name="_Toc45274430"/>
      <w:bookmarkStart w:id="624" w:name="_Toc51932969"/>
      <w:bookmarkStart w:id="625" w:name="_Toc58513699"/>
      <w:bookmarkStart w:id="626" w:name="_Toc92304769"/>
      <w:bookmarkStart w:id="627" w:name="_Toc193393387"/>
      <w:bookmarkEnd w:id="620"/>
      <w:r w:rsidRPr="00826514">
        <w:t>6.3</w:t>
      </w:r>
      <w:r w:rsidRPr="00826514">
        <w:tab/>
        <w:t>Off-network procedures</w:t>
      </w:r>
      <w:bookmarkEnd w:id="571"/>
      <w:bookmarkEnd w:id="572"/>
      <w:bookmarkEnd w:id="573"/>
      <w:bookmarkEnd w:id="621"/>
      <w:bookmarkEnd w:id="622"/>
      <w:bookmarkEnd w:id="623"/>
      <w:bookmarkEnd w:id="624"/>
      <w:bookmarkEnd w:id="625"/>
      <w:bookmarkEnd w:id="626"/>
      <w:bookmarkEnd w:id="627"/>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28" w:name="_CR7"/>
      <w:bookmarkStart w:id="629" w:name="_Toc25305694"/>
      <w:bookmarkStart w:id="630" w:name="_Toc26190270"/>
      <w:bookmarkStart w:id="631" w:name="_Toc26190863"/>
      <w:bookmarkStart w:id="632" w:name="_Toc34062197"/>
      <w:bookmarkStart w:id="633" w:name="_Toc34394638"/>
      <w:bookmarkStart w:id="634" w:name="_Toc45274431"/>
      <w:bookmarkStart w:id="635" w:name="_Toc51932970"/>
      <w:bookmarkStart w:id="636" w:name="_Toc58513700"/>
      <w:bookmarkStart w:id="637" w:name="_Toc92304770"/>
      <w:bookmarkStart w:id="638" w:name="_Toc193393388"/>
      <w:bookmarkEnd w:id="628"/>
      <w:r w:rsidRPr="00826514">
        <w:t>7</w:t>
      </w:r>
      <w:r w:rsidRPr="00826514">
        <w:tab/>
        <w:t>Coding</w:t>
      </w:r>
      <w:bookmarkEnd w:id="629"/>
      <w:bookmarkEnd w:id="630"/>
      <w:bookmarkEnd w:id="631"/>
      <w:bookmarkEnd w:id="632"/>
      <w:bookmarkEnd w:id="633"/>
      <w:bookmarkEnd w:id="634"/>
      <w:bookmarkEnd w:id="635"/>
      <w:bookmarkEnd w:id="636"/>
      <w:bookmarkEnd w:id="637"/>
      <w:bookmarkEnd w:id="638"/>
    </w:p>
    <w:p w14:paraId="1A1C7FDC" w14:textId="77777777" w:rsidR="00630443" w:rsidRPr="00826514" w:rsidRDefault="00630443" w:rsidP="00630443">
      <w:pPr>
        <w:pStyle w:val="Heading2"/>
        <w:rPr>
          <w:noProof/>
        </w:rPr>
      </w:pPr>
      <w:bookmarkStart w:id="639" w:name="_CR7_1"/>
      <w:bookmarkStart w:id="640" w:name="_Toc25305695"/>
      <w:bookmarkStart w:id="641" w:name="_Toc26190271"/>
      <w:bookmarkStart w:id="642" w:name="_Toc26190864"/>
      <w:bookmarkStart w:id="643" w:name="_Toc34062198"/>
      <w:bookmarkStart w:id="644" w:name="_Toc34394639"/>
      <w:bookmarkStart w:id="645" w:name="_Toc45274432"/>
      <w:bookmarkStart w:id="646" w:name="_Toc51932971"/>
      <w:bookmarkStart w:id="647" w:name="_Toc58513701"/>
      <w:bookmarkStart w:id="648" w:name="_Toc92304771"/>
      <w:bookmarkStart w:id="649" w:name="_Toc193393389"/>
      <w:bookmarkEnd w:id="639"/>
      <w:r w:rsidRPr="00826514">
        <w:rPr>
          <w:noProof/>
        </w:rPr>
        <w:t>7.1</w:t>
      </w:r>
      <w:r w:rsidRPr="00826514">
        <w:rPr>
          <w:noProof/>
        </w:rPr>
        <w:tab/>
        <w:t>General</w:t>
      </w:r>
      <w:bookmarkEnd w:id="640"/>
      <w:bookmarkEnd w:id="641"/>
      <w:bookmarkEnd w:id="642"/>
      <w:bookmarkEnd w:id="643"/>
      <w:bookmarkEnd w:id="644"/>
      <w:bookmarkEnd w:id="645"/>
      <w:bookmarkEnd w:id="646"/>
      <w:bookmarkEnd w:id="647"/>
      <w:bookmarkEnd w:id="648"/>
      <w:bookmarkEnd w:id="649"/>
    </w:p>
    <w:p w14:paraId="5261D211" w14:textId="77777777" w:rsidR="00630443" w:rsidRPr="00826514" w:rsidRDefault="00630443" w:rsidP="00630443">
      <w:pPr>
        <w:pStyle w:val="Heading2"/>
      </w:pPr>
      <w:bookmarkStart w:id="650" w:name="_CR7_2"/>
      <w:bookmarkStart w:id="651" w:name="_Toc25305696"/>
      <w:bookmarkStart w:id="652" w:name="_Toc26190272"/>
      <w:bookmarkStart w:id="653" w:name="_Toc26190865"/>
      <w:bookmarkStart w:id="654" w:name="_Toc34062199"/>
      <w:bookmarkStart w:id="655" w:name="_Toc34394640"/>
      <w:bookmarkStart w:id="656" w:name="_Toc45274433"/>
      <w:bookmarkStart w:id="657" w:name="_Toc51932972"/>
      <w:bookmarkStart w:id="658" w:name="_Toc58513702"/>
      <w:bookmarkStart w:id="659" w:name="_Toc92304772"/>
      <w:bookmarkStart w:id="660" w:name="_Toc193393390"/>
      <w:bookmarkEnd w:id="650"/>
      <w:r w:rsidRPr="00826514">
        <w:t>7.2</w:t>
      </w:r>
      <w:r w:rsidRPr="00826514">
        <w:tab/>
        <w:t>Application unique ID</w:t>
      </w:r>
      <w:bookmarkEnd w:id="651"/>
      <w:bookmarkEnd w:id="652"/>
      <w:bookmarkEnd w:id="653"/>
      <w:bookmarkEnd w:id="654"/>
      <w:bookmarkEnd w:id="655"/>
      <w:bookmarkEnd w:id="656"/>
      <w:bookmarkEnd w:id="657"/>
      <w:bookmarkEnd w:id="658"/>
      <w:bookmarkEnd w:id="659"/>
      <w:bookmarkEnd w:id="660"/>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61" w:name="_CR7_3"/>
      <w:bookmarkStart w:id="662" w:name="_Toc25305697"/>
      <w:bookmarkStart w:id="663" w:name="_Toc26190273"/>
      <w:bookmarkStart w:id="664" w:name="_Toc26190866"/>
      <w:bookmarkStart w:id="665" w:name="_Toc34062200"/>
      <w:bookmarkStart w:id="666" w:name="_Toc34394641"/>
      <w:bookmarkStart w:id="667" w:name="_Toc45274434"/>
      <w:bookmarkStart w:id="668" w:name="_Toc51932973"/>
      <w:bookmarkStart w:id="669" w:name="_Toc58513703"/>
      <w:bookmarkStart w:id="670" w:name="_Toc92304773"/>
      <w:bookmarkStart w:id="671" w:name="_Toc193393391"/>
      <w:bookmarkEnd w:id="661"/>
      <w:r w:rsidRPr="00826514">
        <w:rPr>
          <w:noProof/>
        </w:rPr>
        <w:t>7.3</w:t>
      </w:r>
      <w:r w:rsidRPr="00826514">
        <w:rPr>
          <w:noProof/>
        </w:rPr>
        <w:tab/>
        <w:t>Data structure</w:t>
      </w:r>
      <w:bookmarkEnd w:id="662"/>
      <w:bookmarkEnd w:id="663"/>
      <w:bookmarkEnd w:id="664"/>
      <w:bookmarkEnd w:id="665"/>
      <w:bookmarkEnd w:id="666"/>
      <w:bookmarkEnd w:id="667"/>
      <w:bookmarkEnd w:id="668"/>
      <w:bookmarkEnd w:id="669"/>
      <w:bookmarkEnd w:id="670"/>
      <w:bookmarkEnd w:id="671"/>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72" w:name="_CR7_4"/>
      <w:bookmarkStart w:id="673" w:name="_Toc25305698"/>
      <w:bookmarkStart w:id="674" w:name="_Toc26190274"/>
      <w:bookmarkStart w:id="675" w:name="_Toc26190867"/>
      <w:bookmarkStart w:id="676" w:name="_Toc34062201"/>
      <w:bookmarkStart w:id="677" w:name="_Toc34394642"/>
      <w:bookmarkStart w:id="678" w:name="_Toc45274435"/>
      <w:bookmarkStart w:id="679" w:name="_Toc51932974"/>
      <w:bookmarkStart w:id="680" w:name="_Toc58513704"/>
      <w:bookmarkStart w:id="681" w:name="_Toc92304774"/>
      <w:bookmarkStart w:id="682" w:name="_Toc193393392"/>
      <w:bookmarkEnd w:id="672"/>
      <w:r w:rsidRPr="00826514">
        <w:rPr>
          <w:lang w:val="en-US"/>
        </w:rPr>
        <w:t>7.4</w:t>
      </w:r>
      <w:r w:rsidRPr="00826514">
        <w:rPr>
          <w:lang w:val="en-US"/>
        </w:rPr>
        <w:tab/>
        <w:t>XML Schema</w:t>
      </w:r>
      <w:bookmarkEnd w:id="673"/>
      <w:bookmarkEnd w:id="674"/>
      <w:bookmarkEnd w:id="675"/>
      <w:bookmarkEnd w:id="676"/>
      <w:bookmarkEnd w:id="677"/>
      <w:bookmarkEnd w:id="678"/>
      <w:bookmarkEnd w:id="679"/>
      <w:bookmarkEnd w:id="680"/>
      <w:bookmarkEnd w:id="681"/>
      <w:bookmarkEnd w:id="682"/>
    </w:p>
    <w:p w14:paraId="4426D1A7" w14:textId="77777777" w:rsidR="00630443" w:rsidRPr="00826514" w:rsidRDefault="00630443" w:rsidP="00630443">
      <w:pPr>
        <w:pStyle w:val="Heading3"/>
      </w:pPr>
      <w:bookmarkStart w:id="683" w:name="_CR7_4_1"/>
      <w:bookmarkStart w:id="684" w:name="_Toc34062202"/>
      <w:bookmarkStart w:id="685" w:name="_Toc34394643"/>
      <w:bookmarkStart w:id="686" w:name="_Toc45274436"/>
      <w:bookmarkStart w:id="687" w:name="_Toc51932975"/>
      <w:bookmarkStart w:id="688" w:name="_Toc58513705"/>
      <w:bookmarkStart w:id="689" w:name="_Toc92304775"/>
      <w:bookmarkStart w:id="690" w:name="_Toc193393393"/>
      <w:bookmarkEnd w:id="683"/>
      <w:r w:rsidRPr="00826514">
        <w:t>7.4.1</w:t>
      </w:r>
      <w:r w:rsidRPr="00826514">
        <w:tab/>
        <w:t>General</w:t>
      </w:r>
      <w:bookmarkEnd w:id="684"/>
      <w:bookmarkEnd w:id="685"/>
      <w:bookmarkEnd w:id="686"/>
      <w:bookmarkEnd w:id="687"/>
      <w:bookmarkEnd w:id="688"/>
      <w:bookmarkEnd w:id="689"/>
      <w:bookmarkEnd w:id="690"/>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91" w:name="_CR7_4_2"/>
      <w:bookmarkStart w:id="692" w:name="_Toc193393394"/>
      <w:bookmarkStart w:id="693" w:name="_Toc59205358"/>
      <w:bookmarkStart w:id="694" w:name="_Toc34062203"/>
      <w:bookmarkStart w:id="695" w:name="_Toc34394644"/>
      <w:bookmarkStart w:id="696" w:name="_Toc45274437"/>
      <w:bookmarkStart w:id="697" w:name="_Toc51932976"/>
      <w:bookmarkStart w:id="698" w:name="_Toc58513706"/>
      <w:bookmarkStart w:id="699" w:name="_Toc92304776"/>
      <w:bookmarkEnd w:id="691"/>
      <w:r w:rsidRPr="00826514">
        <w:lastRenderedPageBreak/>
        <w:t>7.4.2</w:t>
      </w:r>
      <w:r w:rsidRPr="00826514">
        <w:tab/>
        <w:t>XML schema for SEAL group document specific extension</w:t>
      </w:r>
      <w:bookmarkEnd w:id="692"/>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153672D2" w14:textId="1B681192" w:rsidR="00745779" w:rsidRPr="00826514" w:rsidRDefault="00745779" w:rsidP="006226E9">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1C16689C" w14:textId="77777777" w:rsidR="00745779" w:rsidRPr="00826514" w:rsidRDefault="00745779" w:rsidP="006226E9">
      <w:pPr>
        <w:pStyle w:val="PL"/>
        <w:ind w:left="384" w:hanging="384"/>
        <w:rPr>
          <w:rFonts w:eastAsia="SimSun"/>
        </w:rPr>
      </w:pP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3BC15DC0" w:rsidR="006226E9" w:rsidRPr="00826514" w:rsidRDefault="00745779" w:rsidP="006226E9">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Default="006226E9" w:rsidP="006226E9">
      <w:pPr>
        <w:pStyle w:val="PL"/>
        <w:ind w:left="384" w:hanging="384"/>
        <w:rPr>
          <w:rFonts w:eastAsia="SimSun"/>
        </w:rPr>
      </w:pPr>
      <w:r w:rsidRPr="00826514">
        <w:rPr>
          <w:rFonts w:eastAsia="SimSun"/>
        </w:rPr>
        <w:t xml:space="preserve">  &lt;/xs:complexType&gt;</w:t>
      </w:r>
    </w:p>
    <w:p w14:paraId="3153BC07" w14:textId="77777777" w:rsidR="00745779" w:rsidRPr="00826514" w:rsidRDefault="00745779" w:rsidP="00745779">
      <w:pPr>
        <w:pStyle w:val="PL"/>
        <w:ind w:left="384" w:hanging="384"/>
        <w:rPr>
          <w:rFonts w:eastAsia="SimSun"/>
        </w:rPr>
      </w:pPr>
    </w:p>
    <w:p w14:paraId="746123D8" w14:textId="77777777" w:rsidR="00745779" w:rsidRPr="0034573A" w:rsidRDefault="00745779" w:rsidP="00745779">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DA9045D" w14:textId="77777777" w:rsidR="00745779" w:rsidRDefault="00745779" w:rsidP="00745779">
      <w:pPr>
        <w:pStyle w:val="PL"/>
      </w:pPr>
      <w:r>
        <w:t xml:space="preserve">  </w:t>
      </w:r>
      <w:r>
        <w:rPr>
          <w:rFonts w:eastAsia="SimSun"/>
        </w:rPr>
        <w:t xml:space="preserve">    </w:t>
      </w:r>
      <w:r>
        <w:t>&lt;xs:element name="</w:t>
      </w:r>
      <w:r w:rsidRPr="00826514">
        <w:rPr>
          <w:rFonts w:eastAsia="SimSun"/>
        </w:rPr>
        <w:t>external-group-id" type="xs:string"/&gt;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Default="006226E9" w:rsidP="006226E9">
      <w:pPr>
        <w:pStyle w:val="PL"/>
        <w:ind w:left="384" w:hanging="384"/>
        <w:rPr>
          <w:rFonts w:eastAsia="SimSun"/>
        </w:rPr>
      </w:pPr>
      <w:r w:rsidRPr="00826514">
        <w:rPr>
          <w:rFonts w:eastAsia="SimSun"/>
        </w:rPr>
        <w:t xml:space="preserve">  &lt;/xs:simpleType&gt;</w:t>
      </w:r>
    </w:p>
    <w:p w14:paraId="44744835" w14:textId="77777777" w:rsidR="00745779" w:rsidRPr="00826514" w:rsidRDefault="00745779" w:rsidP="006226E9">
      <w:pPr>
        <w:pStyle w:val="PL"/>
        <w:ind w:left="384" w:hanging="384"/>
        <w:rPr>
          <w:rFonts w:eastAsia="SimSun"/>
        </w:rPr>
      </w:pP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Default="006226E9" w:rsidP="006226E9">
      <w:pPr>
        <w:pStyle w:val="PL"/>
        <w:ind w:left="384" w:hanging="384"/>
        <w:rPr>
          <w:rFonts w:eastAsia="SimSun"/>
        </w:rPr>
      </w:pPr>
      <w:r w:rsidRPr="00826514">
        <w:rPr>
          <w:rFonts w:eastAsia="SimSun"/>
        </w:rPr>
        <w:t xml:space="preserve">  &lt;/xs:simpleType&gt;</w:t>
      </w:r>
    </w:p>
    <w:p w14:paraId="50B13336" w14:textId="77777777" w:rsidR="00745779" w:rsidRPr="00826514" w:rsidRDefault="00745779" w:rsidP="006226E9">
      <w:pPr>
        <w:pStyle w:val="PL"/>
        <w:ind w:left="384" w:hanging="384"/>
        <w:rPr>
          <w:rFonts w:eastAsia="SimSun"/>
        </w:rPr>
      </w:pP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43677C9D" w:rsidR="006226E9" w:rsidRPr="00826514" w:rsidRDefault="006226E9" w:rsidP="006226E9">
      <w:pPr>
        <w:pStyle w:val="PL"/>
        <w:ind w:left="384" w:hanging="384"/>
        <w:rPr>
          <w:rFonts w:eastAsia="SimSun"/>
        </w:rPr>
      </w:pPr>
      <w:r w:rsidRPr="00826514">
        <w:rPr>
          <w:rFonts w:eastAsia="SimSun"/>
        </w:rPr>
        <w:t xml:space="preserve">        &lt;xs:element name="service</w:t>
      </w:r>
      <w:r w:rsidR="003A0D9F">
        <w:rPr>
          <w:rFonts w:eastAsia="SimSun"/>
        </w:rPr>
        <w:t>-t</w:t>
      </w:r>
      <w:r w:rsidRPr="00826514">
        <w:rPr>
          <w:rFonts w:eastAsia="SimSun"/>
        </w:rPr>
        <w:t xml:space="preserve">ype" </w:t>
      </w:r>
      <w:r w:rsidR="003A0D9F" w:rsidRPr="00C85BDD">
        <w:rPr>
          <w:rFonts w:eastAsia="SimSun"/>
        </w:rPr>
        <w:t>type="xs:string"</w:t>
      </w:r>
      <w:r w:rsidR="003A0D9F">
        <w:rPr>
          <w:rFonts w:eastAsia="SimSun"/>
        </w:rPr>
        <w:t xml:space="preserve"> </w:t>
      </w:r>
      <w:r w:rsidRPr="00826514">
        <w:rPr>
          <w:rFonts w:eastAsia="SimSun"/>
        </w:rPr>
        <w:t>minOccurs="0" maxOccurs="unbounded"&gt;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4246740"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r w:rsidR="003A0D9F">
        <w:rPr>
          <w:rFonts w:eastAsia="SimSun"/>
        </w:rPr>
        <w:t>-t</w:t>
      </w:r>
      <w:r w:rsidRPr="00BC4B9E">
        <w:rPr>
          <w:rFonts w:eastAsia="SimSun"/>
        </w:rPr>
        <w: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8E643E" w:rsidRDefault="006226E9" w:rsidP="006226E9">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E643E">
        <w:rPr>
          <w:rFonts w:eastAsia="SimSun"/>
          <w:lang w:val="fr-FR"/>
        </w:rPr>
        <w:t>&lt;/xs:unique&gt;</w:t>
      </w:r>
    </w:p>
    <w:p w14:paraId="1826CD0F" w14:textId="77777777" w:rsidR="006226E9" w:rsidRPr="008E643E" w:rsidRDefault="006226E9" w:rsidP="006226E9">
      <w:pPr>
        <w:pStyle w:val="PL"/>
        <w:rPr>
          <w:rFonts w:eastAsia="SimSun"/>
          <w:lang w:val="fr-FR"/>
        </w:rPr>
      </w:pPr>
      <w:r w:rsidRPr="008E643E">
        <w:rPr>
          <w:rFonts w:eastAsia="SimSun"/>
          <w:lang w:val="fr-FR"/>
        </w:rPr>
        <w:t xml:space="preserve">        &lt;/xs:element&gt;</w:t>
      </w:r>
    </w:p>
    <w:p w14:paraId="23956795" w14:textId="77777777" w:rsidR="006226E9" w:rsidRPr="008E643E" w:rsidRDefault="006226E9" w:rsidP="006226E9">
      <w:pPr>
        <w:pStyle w:val="PL"/>
        <w:ind w:left="384" w:hanging="384"/>
        <w:rPr>
          <w:rFonts w:eastAsia="SimSun"/>
          <w:lang w:val="fr-FR"/>
        </w:rPr>
      </w:pPr>
      <w:r w:rsidRPr="008E643E">
        <w:rPr>
          <w:rFonts w:eastAsia="SimSun"/>
          <w:lang w:val="fr-FR"/>
        </w:rPr>
        <w:t xml:space="preserve">    &lt;/xs:sequence&gt;</w:t>
      </w:r>
    </w:p>
    <w:p w14:paraId="2ADDC2D8" w14:textId="77777777" w:rsidR="006226E9" w:rsidRPr="00826514" w:rsidRDefault="006226E9" w:rsidP="006226E9">
      <w:pPr>
        <w:pStyle w:val="PL"/>
        <w:ind w:left="384" w:hanging="384"/>
        <w:rPr>
          <w:rFonts w:eastAsia="SimSun"/>
        </w:rPr>
      </w:pPr>
      <w:r w:rsidRPr="008E643E">
        <w:rPr>
          <w:rFonts w:eastAsia="SimSun"/>
          <w:lang w:val="fr-FR"/>
        </w:rPr>
        <w:lastRenderedPageBreak/>
        <w:t xml:space="preserve">  </w:t>
      </w:r>
      <w:r w:rsidRPr="00826514">
        <w:rPr>
          <w:rFonts w:eastAsia="SimSun"/>
        </w:rPr>
        <w:t>&lt;/xs:complexType&gt;</w:t>
      </w:r>
    </w:p>
    <w:p w14:paraId="061BBDEC" w14:textId="77777777" w:rsidR="00745779" w:rsidRDefault="00745779" w:rsidP="00745779">
      <w:pPr>
        <w:pStyle w:val="PL"/>
        <w:ind w:left="384" w:hanging="384"/>
        <w:rPr>
          <w:rFonts w:eastAsia="SimSun"/>
        </w:rPr>
      </w:pPr>
    </w:p>
    <w:p w14:paraId="7151B38A" w14:textId="77777777" w:rsidR="00745779" w:rsidRPr="00F63965" w:rsidRDefault="00745779" w:rsidP="00745779">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6661B24B" w14:textId="77777777" w:rsidR="00745779" w:rsidRPr="00F63965" w:rsidRDefault="00745779" w:rsidP="00745779">
      <w:pPr>
        <w:pStyle w:val="PL"/>
        <w:ind w:left="384" w:hanging="384"/>
      </w:pPr>
      <w:r w:rsidRPr="00F63965">
        <w:t xml:space="preserve">  &lt;xs:complexType name="anyExtType"&gt;</w:t>
      </w:r>
    </w:p>
    <w:p w14:paraId="4D01DD42" w14:textId="77777777" w:rsidR="00745779" w:rsidRPr="00F63965" w:rsidRDefault="00745779" w:rsidP="00745779">
      <w:pPr>
        <w:pStyle w:val="PL"/>
        <w:ind w:left="384" w:hanging="384"/>
        <w:rPr>
          <w:lang w:val="de-DE"/>
        </w:rPr>
      </w:pPr>
      <w:r w:rsidRPr="00F63965">
        <w:t xml:space="preserve">    </w:t>
      </w:r>
      <w:r w:rsidRPr="00F63965">
        <w:rPr>
          <w:lang w:val="de-DE"/>
        </w:rPr>
        <w:t>&lt;xs:sequence&gt;</w:t>
      </w:r>
    </w:p>
    <w:p w14:paraId="5B920A09" w14:textId="77777777" w:rsidR="00745779" w:rsidRPr="00F63965" w:rsidRDefault="00745779" w:rsidP="00745779">
      <w:pPr>
        <w:pStyle w:val="PL"/>
        <w:ind w:left="384" w:hanging="384"/>
        <w:rPr>
          <w:lang w:val="cs-CZ"/>
        </w:rPr>
      </w:pPr>
      <w:r w:rsidRPr="00F63965">
        <w:t xml:space="preserve">      &lt;xs:any namespace="##any" processContents="lax" minOccurs="0" maxOccurs="unbounded"/&gt;</w:t>
      </w:r>
    </w:p>
    <w:p w14:paraId="0C97EC0A" w14:textId="77777777" w:rsidR="00745779" w:rsidRPr="00F63965" w:rsidRDefault="00745779" w:rsidP="00745779">
      <w:pPr>
        <w:pStyle w:val="PL"/>
        <w:ind w:left="384" w:hanging="384"/>
      </w:pPr>
      <w:r w:rsidRPr="00F63965">
        <w:t xml:space="preserve">    &lt;/xs:sequence&gt;</w:t>
      </w:r>
    </w:p>
    <w:p w14:paraId="3B46FD45" w14:textId="77777777" w:rsidR="00745779" w:rsidRPr="00F63965" w:rsidRDefault="00745779" w:rsidP="00745779">
      <w:pPr>
        <w:pStyle w:val="PL"/>
        <w:ind w:left="384" w:hanging="384"/>
      </w:pPr>
      <w:r w:rsidRPr="00F63965">
        <w:t xml:space="preserve">  &lt;/xs:complexType&gt;</w:t>
      </w:r>
    </w:p>
    <w:p w14:paraId="639DC192" w14:textId="77777777" w:rsidR="00745779" w:rsidRPr="00826514" w:rsidRDefault="00745779" w:rsidP="006226E9">
      <w:pPr>
        <w:pStyle w:val="PL"/>
        <w:ind w:left="384" w:hanging="384"/>
        <w:rPr>
          <w:rFonts w:eastAsia="SimSun"/>
        </w:rPr>
      </w:pP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700" w:name="_CR7_5"/>
      <w:bookmarkStart w:id="701" w:name="_Toc25305699"/>
      <w:bookmarkStart w:id="702" w:name="_Toc26190275"/>
      <w:bookmarkStart w:id="703" w:name="_Toc26190868"/>
      <w:bookmarkStart w:id="704" w:name="_Toc34062204"/>
      <w:bookmarkStart w:id="705" w:name="_Toc34394645"/>
      <w:bookmarkStart w:id="706" w:name="_Toc45274438"/>
      <w:bookmarkStart w:id="707" w:name="_Toc51932977"/>
      <w:bookmarkStart w:id="708" w:name="_Toc58513707"/>
      <w:bookmarkStart w:id="709" w:name="_Toc92304777"/>
      <w:bookmarkStart w:id="710" w:name="_Toc193393395"/>
      <w:bookmarkEnd w:id="693"/>
      <w:bookmarkEnd w:id="694"/>
      <w:bookmarkEnd w:id="695"/>
      <w:bookmarkEnd w:id="696"/>
      <w:bookmarkEnd w:id="697"/>
      <w:bookmarkEnd w:id="698"/>
      <w:bookmarkEnd w:id="699"/>
      <w:bookmarkEnd w:id="700"/>
      <w:r w:rsidRPr="00826514">
        <w:rPr>
          <w:noProof/>
        </w:rPr>
        <w:t>7.5</w:t>
      </w:r>
      <w:r w:rsidRPr="00826514">
        <w:rPr>
          <w:noProof/>
        </w:rPr>
        <w:tab/>
        <w:t>Semantics</w:t>
      </w:r>
      <w:bookmarkEnd w:id="701"/>
      <w:bookmarkEnd w:id="702"/>
      <w:bookmarkEnd w:id="703"/>
      <w:bookmarkEnd w:id="704"/>
      <w:bookmarkEnd w:id="705"/>
      <w:bookmarkEnd w:id="706"/>
      <w:bookmarkEnd w:id="707"/>
      <w:bookmarkEnd w:id="708"/>
      <w:bookmarkEnd w:id="709"/>
      <w:bookmarkEnd w:id="710"/>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3E323B86" w:rsidR="00630443" w:rsidRDefault="00630443" w:rsidP="00630443">
      <w:pPr>
        <w:rPr>
          <w:lang w:val="en-US" w:eastAsia="zh-CN"/>
        </w:rPr>
      </w:pPr>
      <w:r w:rsidRPr="00826514">
        <w:t>The &lt;</w:t>
      </w:r>
      <w:r w:rsidRPr="00826514">
        <w:rPr>
          <w:rFonts w:eastAsia="SimSun"/>
        </w:rPr>
        <w:t xml:space="preserve">val-service-id&gt; child element of a &lt;common&gt; element </w:t>
      </w:r>
      <w:r w:rsidRPr="00826514">
        <w:t>of a &lt;list-service&gt; element shall indicate the service supported by the group.</w:t>
      </w:r>
      <w:r w:rsidR="003A0D9F">
        <w:t xml:space="preserve"> The &lt;</w:t>
      </w:r>
      <w:r w:rsidR="003A0D9F" w:rsidRPr="00960DD0">
        <w:rPr>
          <w:rFonts w:eastAsia="SimSun"/>
        </w:rPr>
        <w:t>val-service</w:t>
      </w:r>
      <w:r w:rsidR="003A0D9F">
        <w:rPr>
          <w:rFonts w:eastAsia="SimSun"/>
        </w:rPr>
        <w:t xml:space="preserve">-id&gt; </w:t>
      </w:r>
      <w:r w:rsidR="003A0D9F">
        <w:t>contains the following sub-elements</w:t>
      </w:r>
      <w:r w:rsidR="003A0D9F">
        <w:rPr>
          <w:lang w:eastAsia="zh-CN"/>
        </w:rPr>
        <w:t xml:space="preserve"> see table</w:t>
      </w:r>
      <w:r w:rsidR="003A0D9F">
        <w:rPr>
          <w:lang w:val="en-US" w:eastAsia="zh-CN"/>
        </w:rPr>
        <w:t> 7.5-1:</w:t>
      </w:r>
    </w:p>
    <w:p w14:paraId="6D6E80AD" w14:textId="77777777" w:rsidR="003A0D9F" w:rsidRDefault="003A0D9F" w:rsidP="003A0D9F">
      <w:pPr>
        <w:pStyle w:val="B1"/>
        <w:rPr>
          <w:lang w:eastAsia="zh-CN"/>
        </w:rPr>
      </w:pPr>
      <w:r>
        <w:rPr>
          <w:lang w:eastAsia="zh-CN"/>
        </w:rPr>
        <w:t>a</w:t>
      </w:r>
      <w:r>
        <w:t>)</w:t>
      </w:r>
      <w:r>
        <w:tab/>
        <w:t>&lt;</w:t>
      </w:r>
      <w:bookmarkStart w:id="711" w:name="OLE_LINK17"/>
      <w:r>
        <w:t>service-type</w:t>
      </w:r>
      <w:bookmarkEnd w:id="711"/>
      <w:r>
        <w:rPr>
          <w:lang w:eastAsia="zh-CN"/>
        </w:rPr>
        <w:t>&gt;, a mandatory element indicating the type of service. This element shall be a string. Table</w:t>
      </w:r>
      <w:r>
        <w:rPr>
          <w:lang w:val="en-US" w:eastAsia="zh-CN"/>
        </w:rPr>
        <w:t xml:space="preserve"> 7.5-1 </w:t>
      </w:r>
      <w:r>
        <w:rPr>
          <w:lang w:eastAsia="zh-CN"/>
        </w:rPr>
        <w:t>provides the type of service.</w:t>
      </w:r>
    </w:p>
    <w:p w14:paraId="434B55E6" w14:textId="77777777" w:rsidR="003A0D9F" w:rsidRDefault="003A0D9F" w:rsidP="003A0D9F">
      <w:pPr>
        <w:pStyle w:val="TH"/>
        <w:rPr>
          <w:lang w:eastAsia="zh-CN"/>
        </w:rPr>
      </w:pPr>
      <w:bookmarkStart w:id="712" w:name="_CRTable7_51"/>
      <w:r>
        <w:rPr>
          <w:noProof/>
        </w:rPr>
        <w:t>Table </w:t>
      </w:r>
      <w:bookmarkEnd w:id="712"/>
      <w:r>
        <w:rPr>
          <w:noProof/>
          <w:lang w:eastAsia="zh-CN"/>
        </w:rPr>
        <w:t>7</w:t>
      </w:r>
      <w:r>
        <w:rPr>
          <w:noProof/>
        </w:rPr>
        <w:t>.5</w:t>
      </w:r>
      <w:r>
        <w:t>-1: Service-type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3A0D9F" w14:paraId="72FF89FA" w14:textId="77777777" w:rsidTr="00046C9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C2B2582" w14:textId="77777777" w:rsidR="003A0D9F" w:rsidRDefault="003A0D9F" w:rsidP="00046C9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4AB49B" w14:textId="77777777" w:rsidR="003A0D9F" w:rsidRDefault="003A0D9F" w:rsidP="00046C94">
            <w:pPr>
              <w:pStyle w:val="TAH"/>
              <w:rPr>
                <w:rFonts w:cs="Arial"/>
                <w:szCs w:val="18"/>
                <w:lang w:eastAsia="fr-FR"/>
              </w:rPr>
            </w:pPr>
            <w:r>
              <w:rPr>
                <w:rFonts w:cs="Arial"/>
                <w:szCs w:val="18"/>
                <w:lang w:eastAsia="fr-FR"/>
              </w:rPr>
              <w:t>Description</w:t>
            </w:r>
          </w:p>
        </w:tc>
      </w:tr>
      <w:tr w:rsidR="003A0D9F" w14:paraId="0B4CD49B"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505D3CB2" w14:textId="77777777" w:rsidR="003A0D9F" w:rsidRDefault="003A0D9F" w:rsidP="00046C94">
            <w:pPr>
              <w:pStyle w:val="TAL"/>
              <w:rPr>
                <w:lang w:val="sv-SE" w:eastAsia="fr-FR"/>
              </w:rPr>
            </w:pPr>
            <w:r>
              <w:rPr>
                <w:lang w:val="sv-SE"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23EE62B1" w14:textId="77777777" w:rsidR="003A0D9F" w:rsidRDefault="003A0D9F" w:rsidP="00046C94">
            <w:pPr>
              <w:pStyle w:val="TAL"/>
              <w:rPr>
                <w:rFonts w:cs="Arial"/>
                <w:szCs w:val="18"/>
                <w:lang w:val="en-US" w:eastAsia="fr-FR"/>
              </w:rPr>
            </w:pPr>
            <w:r>
              <w:rPr>
                <w:lang w:eastAsia="zh-CN"/>
              </w:rPr>
              <w:t>Indicates V2X services.</w:t>
            </w:r>
          </w:p>
        </w:tc>
      </w:tr>
      <w:tr w:rsidR="003A0D9F" w14:paraId="196D48B8" w14:textId="77777777" w:rsidTr="00046C94">
        <w:tc>
          <w:tcPr>
            <w:tcW w:w="3190" w:type="pct"/>
            <w:tcBorders>
              <w:top w:val="single" w:sz="4" w:space="0" w:color="auto"/>
              <w:left w:val="single" w:sz="4" w:space="0" w:color="auto"/>
              <w:bottom w:val="single" w:sz="4" w:space="0" w:color="auto"/>
              <w:right w:val="single" w:sz="4" w:space="0" w:color="auto"/>
            </w:tcBorders>
          </w:tcPr>
          <w:p w14:paraId="1D84E98B" w14:textId="77777777" w:rsidR="003A0D9F" w:rsidRDefault="003A0D9F" w:rsidP="00046C94">
            <w:pPr>
              <w:pStyle w:val="TAL"/>
              <w:rPr>
                <w:lang w:val="sv-SE" w:eastAsia="fr-FR"/>
              </w:rPr>
            </w:pPr>
            <w:r>
              <w:rPr>
                <w:lang w:val="sv-SE" w:eastAsia="fr-FR"/>
              </w:rPr>
              <w:t>UAS</w:t>
            </w:r>
          </w:p>
        </w:tc>
        <w:tc>
          <w:tcPr>
            <w:tcW w:w="1810" w:type="pct"/>
            <w:tcBorders>
              <w:top w:val="single" w:sz="4" w:space="0" w:color="auto"/>
              <w:left w:val="single" w:sz="4" w:space="0" w:color="auto"/>
              <w:bottom w:val="single" w:sz="4" w:space="0" w:color="auto"/>
              <w:right w:val="single" w:sz="4" w:space="0" w:color="auto"/>
            </w:tcBorders>
          </w:tcPr>
          <w:p w14:paraId="0F004BEC" w14:textId="77777777" w:rsidR="003A0D9F" w:rsidRDefault="003A0D9F" w:rsidP="00046C94">
            <w:pPr>
              <w:pStyle w:val="TAL"/>
              <w:rPr>
                <w:lang w:eastAsia="zh-CN"/>
              </w:rPr>
            </w:pPr>
            <w:r>
              <w:rPr>
                <w:lang w:eastAsia="zh-CN"/>
              </w:rPr>
              <w:t>Indicates UAS services.</w:t>
            </w:r>
          </w:p>
        </w:tc>
      </w:tr>
      <w:tr w:rsidR="003A0D9F" w14:paraId="16ACA862" w14:textId="77777777" w:rsidTr="00046C94">
        <w:tc>
          <w:tcPr>
            <w:tcW w:w="3190" w:type="pct"/>
            <w:tcBorders>
              <w:top w:val="single" w:sz="4" w:space="0" w:color="auto"/>
              <w:left w:val="single" w:sz="4" w:space="0" w:color="auto"/>
              <w:bottom w:val="single" w:sz="4" w:space="0" w:color="auto"/>
              <w:right w:val="single" w:sz="4" w:space="0" w:color="auto"/>
            </w:tcBorders>
          </w:tcPr>
          <w:p w14:paraId="108B863A" w14:textId="77777777" w:rsidR="003A0D9F" w:rsidRDefault="003A0D9F" w:rsidP="00046C94">
            <w:pPr>
              <w:pStyle w:val="TAL"/>
              <w:rPr>
                <w:lang w:val="sv-SE" w:eastAsia="fr-FR"/>
              </w:rPr>
            </w:pPr>
            <w:r>
              <w:rPr>
                <w:lang w:val="sv-SE" w:eastAsia="fr-FR"/>
              </w:rPr>
              <w:t>MSGin5G</w:t>
            </w:r>
          </w:p>
        </w:tc>
        <w:tc>
          <w:tcPr>
            <w:tcW w:w="1810" w:type="pct"/>
            <w:tcBorders>
              <w:top w:val="single" w:sz="4" w:space="0" w:color="auto"/>
              <w:left w:val="single" w:sz="4" w:space="0" w:color="auto"/>
              <w:bottom w:val="single" w:sz="4" w:space="0" w:color="auto"/>
              <w:right w:val="single" w:sz="4" w:space="0" w:color="auto"/>
            </w:tcBorders>
          </w:tcPr>
          <w:p w14:paraId="53A90834" w14:textId="77777777" w:rsidR="003A0D9F" w:rsidRDefault="003A0D9F" w:rsidP="00046C94">
            <w:pPr>
              <w:pStyle w:val="TAL"/>
              <w:rPr>
                <w:lang w:eastAsia="zh-CN"/>
              </w:rPr>
            </w:pPr>
            <w:r>
              <w:rPr>
                <w:lang w:eastAsia="zh-CN"/>
              </w:rPr>
              <w:t>Indicates MSGin5G services.</w:t>
            </w:r>
          </w:p>
        </w:tc>
      </w:tr>
      <w:tr w:rsidR="003A0D9F" w14:paraId="189EAE3A" w14:textId="77777777" w:rsidTr="00046C94">
        <w:tc>
          <w:tcPr>
            <w:tcW w:w="3190" w:type="pct"/>
            <w:tcBorders>
              <w:top w:val="single" w:sz="4" w:space="0" w:color="auto"/>
              <w:left w:val="single" w:sz="4" w:space="0" w:color="auto"/>
              <w:bottom w:val="single" w:sz="4" w:space="0" w:color="auto"/>
              <w:right w:val="single" w:sz="4" w:space="0" w:color="auto"/>
            </w:tcBorders>
            <w:hideMark/>
          </w:tcPr>
          <w:p w14:paraId="78C463E2" w14:textId="77777777" w:rsidR="003A0D9F" w:rsidRDefault="003A0D9F" w:rsidP="00046C94">
            <w:pPr>
              <w:pStyle w:val="TAL"/>
              <w:rPr>
                <w:lang w:eastAsia="fr-FR"/>
              </w:rPr>
            </w:pPr>
            <w:r>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2138BC5B" w14:textId="77777777" w:rsidR="003A0D9F" w:rsidRDefault="003A0D9F" w:rsidP="00046C94">
            <w:pPr>
              <w:pStyle w:val="TAL"/>
              <w:rPr>
                <w:rFonts w:cs="Arial"/>
                <w:szCs w:val="18"/>
                <w:lang w:eastAsia="fr-FR"/>
              </w:rPr>
            </w:pPr>
            <w:r>
              <w:rPr>
                <w:rFonts w:cs="Arial"/>
                <w:szCs w:val="18"/>
                <w:lang w:eastAsia="zh-CN"/>
              </w:rPr>
              <w:t>Indicates any other service than the ones already defined.</w:t>
            </w:r>
          </w:p>
        </w:tc>
      </w:tr>
      <w:tr w:rsidR="003A0D9F" w14:paraId="6C80D662" w14:textId="77777777" w:rsidTr="00046C94">
        <w:tc>
          <w:tcPr>
            <w:tcW w:w="5000" w:type="pct"/>
            <w:gridSpan w:val="2"/>
            <w:tcBorders>
              <w:top w:val="single" w:sz="4" w:space="0" w:color="auto"/>
              <w:left w:val="single" w:sz="4" w:space="0" w:color="auto"/>
              <w:bottom w:val="single" w:sz="4" w:space="0" w:color="auto"/>
              <w:right w:val="single" w:sz="4" w:space="0" w:color="auto"/>
            </w:tcBorders>
            <w:hideMark/>
          </w:tcPr>
          <w:p w14:paraId="1A8E9F45" w14:textId="77777777" w:rsidR="003A0D9F" w:rsidRDefault="003A0D9F" w:rsidP="00046C94">
            <w:pPr>
              <w:pStyle w:val="TAL"/>
              <w:rPr>
                <w:rFonts w:cs="Arial"/>
                <w:szCs w:val="18"/>
                <w:lang w:eastAsia="zh-CN"/>
              </w:rPr>
            </w:pPr>
            <w:r>
              <w:rPr>
                <w:rFonts w:cs="Arial"/>
                <w:szCs w:val="18"/>
                <w:lang w:eastAsia="zh-CN"/>
              </w:rPr>
              <w:t>Other values shall be ignored.</w:t>
            </w:r>
          </w:p>
        </w:tc>
      </w:tr>
    </w:tbl>
    <w:p w14:paraId="1FDF2DA7" w14:textId="77777777" w:rsidR="003A0D9F" w:rsidRPr="00826514" w:rsidRDefault="003A0D9F" w:rsidP="00630443"/>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0850FB" w14:textId="65A99108" w:rsidR="00745779" w:rsidRPr="00826514" w:rsidRDefault="00745779" w:rsidP="00630443">
      <w:r>
        <w:rPr>
          <w:lang w:val="en-US"/>
        </w:rPr>
        <w:t xml:space="preserve">The </w:t>
      </w:r>
      <w:r w:rsidRPr="00FF3E46">
        <w:rPr>
          <w:lang w:val="en-US"/>
        </w:rPr>
        <w:t xml:space="preserve">&lt;anyExt&gt; element contains elements defined by future versions of </w:t>
      </w:r>
      <w:r w:rsidRPr="00FF3E46">
        <w:t>the present</w:t>
      </w:r>
      <w:r w:rsidRPr="00FF3E46">
        <w:rPr>
          <w:lang w:val="en-US"/>
        </w:rPr>
        <w:t xml:space="preserve"> document.</w:t>
      </w:r>
    </w:p>
    <w:p w14:paraId="15ABA421" w14:textId="77777777" w:rsidR="00630443" w:rsidRPr="00826514" w:rsidRDefault="00630443" w:rsidP="00630443">
      <w:pPr>
        <w:pStyle w:val="Heading2"/>
      </w:pPr>
      <w:bookmarkStart w:id="713" w:name="_CR7_6"/>
      <w:bookmarkStart w:id="714" w:name="_Toc25305700"/>
      <w:bookmarkStart w:id="715" w:name="_Toc26190276"/>
      <w:bookmarkStart w:id="716" w:name="_Toc26190869"/>
      <w:bookmarkStart w:id="717" w:name="_Toc34062205"/>
      <w:bookmarkStart w:id="718" w:name="_Toc34394646"/>
      <w:bookmarkStart w:id="719" w:name="_Toc45274439"/>
      <w:bookmarkStart w:id="720" w:name="_Toc51932978"/>
      <w:bookmarkStart w:id="721" w:name="_Toc58513708"/>
      <w:bookmarkStart w:id="722" w:name="_Toc92304778"/>
      <w:bookmarkStart w:id="723" w:name="_Toc193393396"/>
      <w:bookmarkEnd w:id="713"/>
      <w:r w:rsidRPr="00826514">
        <w:lastRenderedPageBreak/>
        <w:t>7.6</w:t>
      </w:r>
      <w:r w:rsidRPr="00826514">
        <w:tab/>
        <w:t>MIME type</w:t>
      </w:r>
      <w:bookmarkEnd w:id="714"/>
      <w:bookmarkEnd w:id="715"/>
      <w:bookmarkEnd w:id="716"/>
      <w:bookmarkEnd w:id="717"/>
      <w:bookmarkEnd w:id="718"/>
      <w:bookmarkEnd w:id="719"/>
      <w:bookmarkEnd w:id="720"/>
      <w:bookmarkEnd w:id="721"/>
      <w:bookmarkEnd w:id="722"/>
      <w:bookmarkEnd w:id="723"/>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24" w:name="_CR7_7"/>
      <w:bookmarkStart w:id="725" w:name="_Toc25305701"/>
      <w:bookmarkStart w:id="726" w:name="_Toc26190277"/>
      <w:bookmarkStart w:id="727" w:name="_Toc26190870"/>
      <w:bookmarkStart w:id="728" w:name="_Toc34062206"/>
      <w:bookmarkStart w:id="729" w:name="_Toc34394647"/>
      <w:bookmarkStart w:id="730" w:name="_Toc45274440"/>
      <w:bookmarkStart w:id="731" w:name="_Toc51932979"/>
      <w:bookmarkStart w:id="732" w:name="_Toc58513709"/>
      <w:bookmarkStart w:id="733" w:name="_Toc92304779"/>
      <w:bookmarkStart w:id="734" w:name="_Toc193393397"/>
      <w:bookmarkEnd w:id="724"/>
      <w:r w:rsidRPr="00826514">
        <w:t>7.7</w:t>
      </w:r>
      <w:r w:rsidRPr="00826514">
        <w:tab/>
        <w:t>IANA registration template</w:t>
      </w:r>
      <w:bookmarkEnd w:id="725"/>
      <w:bookmarkEnd w:id="726"/>
      <w:bookmarkEnd w:id="727"/>
      <w:bookmarkEnd w:id="728"/>
      <w:bookmarkEnd w:id="729"/>
      <w:bookmarkEnd w:id="730"/>
      <w:bookmarkEnd w:id="731"/>
      <w:bookmarkEnd w:id="732"/>
      <w:bookmarkEnd w:id="733"/>
      <w:bookmarkEnd w:id="734"/>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35" w:name="MCCQCTEMPBM_00000026"/>
      <w:bookmarkStart w:id="736" w:name="MCCQCTEMPBM_00000034"/>
      <w:r w:rsidRPr="00826514">
        <w:t xml:space="preserve"> section </w:t>
      </w:r>
      <w:bookmarkEnd w:id="735"/>
      <w:bookmarkEnd w:id="736"/>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37" w:name="MCCQCTEMPBM_00000027"/>
      <w:bookmarkStart w:id="738" w:name="MCCQCTEMPBM_00000035"/>
      <w:r w:rsidRPr="00826514">
        <w:t xml:space="preserve"> section </w:t>
      </w:r>
      <w:bookmarkEnd w:id="737"/>
      <w:bookmarkEnd w:id="738"/>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739" w:name="MCCQCTEMPBM_00000028"/>
      <w:bookmarkStart w:id="740" w:name="MCCQCTEMPBM_00000036"/>
      <w:r w:rsidRPr="00826514">
        <w:rPr>
          <w:rFonts w:eastAsia="PMingLiU"/>
        </w:rPr>
        <w:t xml:space="preserve"> section </w:t>
      </w:r>
      <w:bookmarkEnd w:id="739"/>
      <w:bookmarkEnd w:id="740"/>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lastRenderedPageBreak/>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41" w:name="MCCQCTEMPBM_00000029"/>
      <w:r w:rsidRPr="00826514">
        <w:t xml:space="preserve"> section </w:t>
      </w:r>
      <w:bookmarkEnd w:id="741"/>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42" w:name="_CRAnnexAnormative"/>
      <w:bookmarkStart w:id="743" w:name="_Toc34062207"/>
      <w:bookmarkStart w:id="744" w:name="_Toc34394648"/>
      <w:bookmarkStart w:id="745" w:name="_Toc45274441"/>
      <w:bookmarkStart w:id="746" w:name="_Toc51932980"/>
      <w:bookmarkStart w:id="747" w:name="_Toc58513710"/>
      <w:bookmarkStart w:id="748" w:name="_Toc92304780"/>
      <w:bookmarkStart w:id="749" w:name="_Toc193393398"/>
      <w:bookmarkEnd w:id="742"/>
      <w:r w:rsidRPr="00826514">
        <w:lastRenderedPageBreak/>
        <w:t>Annex A (normative):</w:t>
      </w:r>
      <w:r w:rsidRPr="00826514">
        <w:br/>
        <w:t>Parameters for different operations</w:t>
      </w:r>
      <w:bookmarkEnd w:id="743"/>
      <w:bookmarkEnd w:id="744"/>
      <w:bookmarkEnd w:id="745"/>
      <w:bookmarkEnd w:id="746"/>
      <w:bookmarkEnd w:id="747"/>
      <w:bookmarkEnd w:id="748"/>
      <w:bookmarkEnd w:id="749"/>
    </w:p>
    <w:p w14:paraId="213EB96A" w14:textId="77777777" w:rsidR="00630443" w:rsidRPr="00826514" w:rsidRDefault="00630443" w:rsidP="00630443">
      <w:pPr>
        <w:pStyle w:val="Heading1"/>
      </w:pPr>
      <w:bookmarkStart w:id="750" w:name="_CRA_1"/>
      <w:bookmarkStart w:id="751" w:name="_Toc34062208"/>
      <w:bookmarkStart w:id="752" w:name="_Toc34394649"/>
      <w:bookmarkStart w:id="753" w:name="_Toc45274442"/>
      <w:bookmarkStart w:id="754" w:name="_Toc51932981"/>
      <w:bookmarkStart w:id="755" w:name="_Toc58513711"/>
      <w:bookmarkStart w:id="756" w:name="_Toc92304781"/>
      <w:bookmarkStart w:id="757" w:name="_Toc193393399"/>
      <w:bookmarkEnd w:id="750"/>
      <w:r w:rsidRPr="00826514">
        <w:t>A.1</w:t>
      </w:r>
      <w:r w:rsidRPr="00826514">
        <w:tab/>
        <w:t>Creating group events subscription</w:t>
      </w:r>
      <w:bookmarkEnd w:id="751"/>
      <w:bookmarkEnd w:id="752"/>
      <w:bookmarkEnd w:id="753"/>
      <w:bookmarkEnd w:id="754"/>
      <w:bookmarkEnd w:id="755"/>
      <w:bookmarkEnd w:id="756"/>
      <w:bookmarkEnd w:id="757"/>
    </w:p>
    <w:p w14:paraId="7E5BD924" w14:textId="77777777" w:rsidR="00630443" w:rsidRPr="00826514" w:rsidRDefault="00630443" w:rsidP="00630443">
      <w:pPr>
        <w:pStyle w:val="Heading2"/>
      </w:pPr>
      <w:bookmarkStart w:id="758" w:name="_CRA_1_1"/>
      <w:bookmarkStart w:id="759" w:name="_Toc34062209"/>
      <w:bookmarkStart w:id="760" w:name="_Toc34394650"/>
      <w:bookmarkStart w:id="761" w:name="_Toc45274443"/>
      <w:bookmarkStart w:id="762" w:name="_Toc51932982"/>
      <w:bookmarkStart w:id="763" w:name="_Toc58513712"/>
      <w:bookmarkStart w:id="764" w:name="_Toc92304782"/>
      <w:bookmarkStart w:id="765" w:name="_Toc193393400"/>
      <w:bookmarkEnd w:id="758"/>
      <w:r w:rsidRPr="00826514">
        <w:t>A.1.1</w:t>
      </w:r>
      <w:r w:rsidRPr="00826514">
        <w:tab/>
        <w:t>General</w:t>
      </w:r>
      <w:bookmarkEnd w:id="759"/>
      <w:bookmarkEnd w:id="760"/>
      <w:bookmarkEnd w:id="761"/>
      <w:bookmarkEnd w:id="762"/>
      <w:bookmarkEnd w:id="763"/>
      <w:bookmarkEnd w:id="764"/>
      <w:bookmarkEnd w:id="765"/>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66" w:name="_CRA_1_2"/>
      <w:bookmarkStart w:id="767" w:name="_Toc34062210"/>
      <w:bookmarkStart w:id="768" w:name="_Toc34394651"/>
      <w:bookmarkStart w:id="769" w:name="_Toc45274444"/>
      <w:bookmarkStart w:id="770" w:name="_Toc51932983"/>
      <w:bookmarkStart w:id="771" w:name="_Toc58513713"/>
      <w:bookmarkStart w:id="772" w:name="_Toc92304783"/>
      <w:bookmarkStart w:id="773" w:name="_Toc193393401"/>
      <w:bookmarkEnd w:id="766"/>
      <w:r w:rsidRPr="00826514">
        <w:t>A.1.2</w:t>
      </w:r>
      <w:r w:rsidRPr="00826514">
        <w:tab/>
        <w:t>Client side parameters</w:t>
      </w:r>
      <w:bookmarkEnd w:id="767"/>
      <w:bookmarkEnd w:id="768"/>
      <w:bookmarkEnd w:id="769"/>
      <w:bookmarkEnd w:id="770"/>
      <w:bookmarkEnd w:id="771"/>
      <w:bookmarkEnd w:id="772"/>
      <w:bookmarkEnd w:id="773"/>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bookmarkStart w:id="774" w:name="_CRTableA_1_21"/>
      <w:r w:rsidRPr="00826514">
        <w:t xml:space="preserve">Table </w:t>
      </w:r>
      <w:bookmarkEnd w:id="774"/>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75" w:name="_CRTableA_1_22"/>
      <w:r w:rsidRPr="00826514">
        <w:t xml:space="preserve">Table </w:t>
      </w:r>
      <w:bookmarkEnd w:id="775"/>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0302A69E" w14:textId="77777777" w:rsidR="004A5C95" w:rsidRDefault="004A5C95" w:rsidP="004A5C95">
            <w:pPr>
              <w:pStyle w:val="TAL"/>
            </w:pPr>
            <w:r>
              <w:t>REQUIRED. Represents the type of notification which client requires. This specification defines following type of notifications:</w:t>
            </w:r>
          </w:p>
          <w:p w14:paraId="17BEBE2A" w14:textId="77777777" w:rsidR="004A5C95" w:rsidRDefault="004A5C95" w:rsidP="004A5C95">
            <w:pPr>
              <w:pStyle w:val="TAL"/>
            </w:pPr>
            <w:r>
              <w:t>- 0x01: SUBSCRIBE_GROUP_ANNOUNCEMENT</w:t>
            </w:r>
          </w:p>
          <w:p w14:paraId="0B91FEAC" w14:textId="77777777" w:rsidR="004A5C95" w:rsidRDefault="004A5C95" w:rsidP="004A5C95">
            <w:pPr>
              <w:pStyle w:val="TAL"/>
            </w:pPr>
            <w:r>
              <w:t>- 0x02: SUBSCRIBE_GROUP_MODIFICATION</w:t>
            </w:r>
          </w:p>
          <w:p w14:paraId="7AE3B372" w14:textId="77777777" w:rsidR="004A5C95" w:rsidRDefault="004A5C95" w:rsidP="004A5C95">
            <w:pPr>
              <w:pStyle w:val="TAL"/>
              <w:rPr>
                <w:rFonts w:eastAsia="SimSun"/>
                <w:lang w:val="en-US" w:eastAsia="zh-CN"/>
              </w:rPr>
            </w:pPr>
            <w:r>
              <w:rPr>
                <w:rFonts w:eastAsia="SimSun" w:hint="eastAsia"/>
                <w:lang w:val="en-US" w:eastAsia="zh-CN"/>
              </w:rPr>
              <w:t xml:space="preserve">- </w:t>
            </w:r>
            <w:r>
              <w:t>0x0</w:t>
            </w:r>
            <w:r>
              <w:rPr>
                <w:rFonts w:eastAsia="SimSun" w:hint="eastAsia"/>
                <w:lang w:val="en-US" w:eastAsia="zh-CN"/>
              </w:rPr>
              <w:t>4</w:t>
            </w:r>
            <w:r>
              <w:t>: SUBSCRIBE_GROUP_IDENTITY_LIST</w:t>
            </w:r>
          </w:p>
          <w:p w14:paraId="32FA5390" w14:textId="53835E0D" w:rsidR="00630443" w:rsidRPr="00826514" w:rsidRDefault="004A5C95" w:rsidP="00D55F26">
            <w:pPr>
              <w:pStyle w:val="TAL"/>
            </w:pPr>
            <w:r>
              <w:rPr>
                <w:rFonts w:eastAsia="SimSun" w:hint="eastAsia"/>
                <w:lang w:val="en-US" w:eastAsia="zh-CN"/>
              </w:rPr>
              <w:t xml:space="preserve">- 0x05: </w:t>
            </w:r>
            <w:r>
              <w:t>SUBSCRIBE_GROUP_</w:t>
            </w:r>
            <w:r>
              <w:rPr>
                <w:rFonts w:eastAsia="SimSun" w:hint="eastAsia"/>
                <w:lang w:val="en-US" w:eastAsia="zh-CN"/>
              </w:rPr>
              <w:t>DELETION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76" w:name="_CRA_1_3"/>
      <w:bookmarkStart w:id="777" w:name="_Toc34062211"/>
      <w:bookmarkStart w:id="778" w:name="_Toc34394652"/>
      <w:bookmarkStart w:id="779" w:name="_Toc45274445"/>
      <w:bookmarkStart w:id="780" w:name="_Toc51932984"/>
      <w:bookmarkStart w:id="781" w:name="_Toc58513714"/>
      <w:bookmarkStart w:id="782" w:name="_Toc92304784"/>
      <w:bookmarkStart w:id="783" w:name="_Toc193393402"/>
      <w:bookmarkEnd w:id="776"/>
      <w:r w:rsidRPr="00826514">
        <w:t>A.1.3</w:t>
      </w:r>
      <w:r w:rsidRPr="00826514">
        <w:tab/>
        <w:t>Server side parameters</w:t>
      </w:r>
      <w:bookmarkEnd w:id="777"/>
      <w:bookmarkEnd w:id="778"/>
      <w:bookmarkEnd w:id="779"/>
      <w:bookmarkEnd w:id="780"/>
      <w:bookmarkEnd w:id="781"/>
      <w:bookmarkEnd w:id="782"/>
      <w:bookmarkEnd w:id="78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84" w:name="_CRTableA_1_31"/>
      <w:r w:rsidRPr="00826514">
        <w:t xml:space="preserve">Table </w:t>
      </w:r>
      <w:bookmarkEnd w:id="784"/>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85" w:name="_CRA_2"/>
      <w:bookmarkStart w:id="786" w:name="_Toc92304785"/>
      <w:bookmarkStart w:id="787" w:name="_Toc193393403"/>
      <w:bookmarkEnd w:id="785"/>
      <w:r w:rsidRPr="00826514">
        <w:lastRenderedPageBreak/>
        <w:t>A.2</w:t>
      </w:r>
      <w:r w:rsidRPr="00826514">
        <w:tab/>
        <w:t>Group registration (join) operation</w:t>
      </w:r>
      <w:bookmarkEnd w:id="786"/>
      <w:bookmarkEnd w:id="787"/>
    </w:p>
    <w:p w14:paraId="4E8F8F9E" w14:textId="77777777" w:rsidR="00630443" w:rsidRPr="00826514" w:rsidRDefault="00630443" w:rsidP="00630443">
      <w:pPr>
        <w:pStyle w:val="Heading2"/>
      </w:pPr>
      <w:bookmarkStart w:id="788" w:name="_CRA_2_1"/>
      <w:bookmarkStart w:id="789" w:name="_Toc92304786"/>
      <w:bookmarkStart w:id="790" w:name="_Toc193393404"/>
      <w:bookmarkEnd w:id="788"/>
      <w:r w:rsidRPr="00826514">
        <w:t>A.2.1</w:t>
      </w:r>
      <w:r w:rsidRPr="00826514">
        <w:tab/>
        <w:t>Client side parameters</w:t>
      </w:r>
      <w:bookmarkEnd w:id="789"/>
      <w:bookmarkEnd w:id="790"/>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91" w:name="_CRTableA_2_11"/>
      <w:r w:rsidRPr="00826514">
        <w:t xml:space="preserve">Table </w:t>
      </w:r>
      <w:bookmarkEnd w:id="791"/>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92" w:name="_CRTableA_2_12"/>
      <w:r w:rsidRPr="00826514">
        <w:t xml:space="preserve">Table </w:t>
      </w:r>
      <w:bookmarkEnd w:id="792"/>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93" w:name="_CRA_3"/>
      <w:bookmarkStart w:id="794" w:name="_Toc92304787"/>
      <w:bookmarkStart w:id="795" w:name="_Toc193393405"/>
      <w:bookmarkEnd w:id="793"/>
      <w:r w:rsidRPr="00826514">
        <w:t>A.3</w:t>
      </w:r>
      <w:r w:rsidRPr="00826514">
        <w:tab/>
        <w:t>Creating group events subscription</w:t>
      </w:r>
      <w:bookmarkEnd w:id="794"/>
      <w:bookmarkEnd w:id="795"/>
    </w:p>
    <w:p w14:paraId="1C859B27" w14:textId="77777777" w:rsidR="00630443" w:rsidRPr="00826514" w:rsidRDefault="00630443" w:rsidP="00630443">
      <w:pPr>
        <w:pStyle w:val="Heading2"/>
      </w:pPr>
      <w:bookmarkStart w:id="796" w:name="_CRA_3_1"/>
      <w:bookmarkStart w:id="797" w:name="_Toc92304788"/>
      <w:bookmarkStart w:id="798" w:name="_Toc193393406"/>
      <w:bookmarkEnd w:id="796"/>
      <w:r w:rsidRPr="00826514">
        <w:t>A.3.1</w:t>
      </w:r>
      <w:r w:rsidRPr="00826514">
        <w:tab/>
        <w:t>General</w:t>
      </w:r>
      <w:bookmarkEnd w:id="797"/>
      <w:bookmarkEnd w:id="798"/>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99" w:name="_CRA_3_2"/>
      <w:bookmarkStart w:id="800" w:name="_Toc92304789"/>
      <w:bookmarkStart w:id="801" w:name="_Toc193393407"/>
      <w:bookmarkEnd w:id="799"/>
      <w:r w:rsidRPr="00826514">
        <w:t>A.3.2</w:t>
      </w:r>
      <w:r w:rsidRPr="00826514">
        <w:tab/>
        <w:t>Client side parameters</w:t>
      </w:r>
      <w:bookmarkEnd w:id="800"/>
      <w:bookmarkEnd w:id="801"/>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bookmarkStart w:id="802" w:name="_CRTableA_3_21"/>
      <w:r w:rsidRPr="00826514">
        <w:t xml:space="preserve">Table </w:t>
      </w:r>
      <w:bookmarkEnd w:id="802"/>
      <w:r w:rsidRPr="00826514">
        <w:t>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803" w:name="_CRA_3_3"/>
      <w:bookmarkStart w:id="804" w:name="_Toc92304790"/>
      <w:bookmarkStart w:id="805" w:name="_Toc193393408"/>
      <w:bookmarkEnd w:id="803"/>
      <w:r w:rsidRPr="00826514">
        <w:t>A.3.3</w:t>
      </w:r>
      <w:r w:rsidRPr="00826514">
        <w:tab/>
        <w:t>Server side parameters</w:t>
      </w:r>
      <w:bookmarkEnd w:id="804"/>
      <w:bookmarkEnd w:id="80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806" w:name="_CRTableA_3_31"/>
      <w:r w:rsidRPr="00826514">
        <w:lastRenderedPageBreak/>
        <w:t xml:space="preserve">Table </w:t>
      </w:r>
      <w:bookmarkEnd w:id="806"/>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807" w:name="_CRA_4"/>
      <w:bookmarkStart w:id="808" w:name="_Toc193393409"/>
      <w:bookmarkStart w:id="809" w:name="MCCQCTEMPBM_00000038"/>
      <w:bookmarkEnd w:id="807"/>
      <w:r w:rsidRPr="00826514">
        <w:rPr>
          <w:lang w:eastAsia="zh-CN"/>
        </w:rPr>
        <w:t>A.4</w:t>
      </w:r>
      <w:r w:rsidRPr="00826514">
        <w:rPr>
          <w:lang w:eastAsia="zh-CN"/>
        </w:rPr>
        <w:tab/>
        <w:t>Temporary groups</w:t>
      </w:r>
      <w:bookmarkEnd w:id="808"/>
    </w:p>
    <w:p w14:paraId="301480DA" w14:textId="4ADADDF9" w:rsidR="006E1377" w:rsidRPr="00826514" w:rsidRDefault="006E1377" w:rsidP="004E647B">
      <w:pPr>
        <w:pStyle w:val="Heading2"/>
        <w:rPr>
          <w:lang w:eastAsia="zh-CN"/>
        </w:rPr>
      </w:pPr>
      <w:bookmarkStart w:id="810" w:name="_CRA_4_1"/>
      <w:bookmarkStart w:id="811" w:name="_Toc193393410"/>
      <w:bookmarkStart w:id="812" w:name="MCCQCTEMPBM_00000039"/>
      <w:bookmarkEnd w:id="809"/>
      <w:bookmarkEnd w:id="810"/>
      <w:r w:rsidRPr="00826514">
        <w:rPr>
          <w:lang w:eastAsia="zh-CN"/>
        </w:rPr>
        <w:t>A.4.1</w:t>
      </w:r>
      <w:r w:rsidRPr="00826514">
        <w:rPr>
          <w:lang w:eastAsia="zh-CN"/>
        </w:rPr>
        <w:tab/>
        <w:t>Client side parameters</w:t>
      </w:r>
      <w:bookmarkEnd w:id="811"/>
    </w:p>
    <w:bookmarkEnd w:id="812"/>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813" w:name="_CRTableA_4_11"/>
      <w:r w:rsidRPr="00826514">
        <w:rPr>
          <w:rFonts w:eastAsia="DengXian"/>
          <w:lang w:eastAsia="en-GB"/>
        </w:rPr>
        <w:t xml:space="preserve">Table </w:t>
      </w:r>
      <w:bookmarkEnd w:id="813"/>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814" w:name="_CRA_4_2"/>
      <w:bookmarkStart w:id="815" w:name="_Toc193393411"/>
      <w:bookmarkStart w:id="816" w:name="MCCQCTEMPBM_00000040"/>
      <w:bookmarkEnd w:id="814"/>
      <w:r w:rsidRPr="00826514">
        <w:t>A.4.2</w:t>
      </w:r>
      <w:r w:rsidRPr="00826514">
        <w:tab/>
      </w:r>
      <w:r w:rsidRPr="00826514">
        <w:rPr>
          <w:rFonts w:hint="eastAsia"/>
          <w:lang w:eastAsia="zh-CN"/>
        </w:rPr>
        <w:t>Server</w:t>
      </w:r>
      <w:r w:rsidRPr="00826514">
        <w:t xml:space="preserve"> side parameters</w:t>
      </w:r>
      <w:bookmarkEnd w:id="815"/>
    </w:p>
    <w:bookmarkEnd w:id="816"/>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817" w:name="_CRTableA_4_21"/>
      <w:r w:rsidRPr="00826514">
        <w:rPr>
          <w:rFonts w:eastAsia="DengXian"/>
          <w:lang w:eastAsia="en-GB"/>
        </w:rPr>
        <w:t xml:space="preserve">Table </w:t>
      </w:r>
      <w:bookmarkEnd w:id="817"/>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818" w:name="_CRAnnexBnormative"/>
      <w:bookmarkStart w:id="819" w:name="_Toc34062212"/>
      <w:bookmarkStart w:id="820" w:name="_Toc34394653"/>
      <w:bookmarkStart w:id="821" w:name="_Toc45274446"/>
      <w:bookmarkStart w:id="822" w:name="_Toc51932985"/>
      <w:bookmarkStart w:id="823" w:name="_Toc58513715"/>
      <w:bookmarkStart w:id="824" w:name="_Toc92304791"/>
      <w:bookmarkStart w:id="825" w:name="_Toc193393412"/>
      <w:bookmarkEnd w:id="818"/>
      <w:r w:rsidRPr="00826514">
        <w:lastRenderedPageBreak/>
        <w:t>Annex B (normative):</w:t>
      </w:r>
      <w:r w:rsidRPr="00826514">
        <w:br/>
        <w:t>Parameters for notifications</w:t>
      </w:r>
      <w:bookmarkEnd w:id="819"/>
      <w:bookmarkEnd w:id="820"/>
      <w:bookmarkEnd w:id="821"/>
      <w:bookmarkEnd w:id="822"/>
      <w:bookmarkEnd w:id="823"/>
      <w:bookmarkEnd w:id="824"/>
      <w:bookmarkEnd w:id="825"/>
    </w:p>
    <w:p w14:paraId="7DF2BF8F" w14:textId="77777777" w:rsidR="00630443" w:rsidRPr="00826514" w:rsidRDefault="00630443" w:rsidP="00630443">
      <w:pPr>
        <w:pStyle w:val="Heading1"/>
      </w:pPr>
      <w:bookmarkStart w:id="826" w:name="_CRB_1"/>
      <w:bookmarkStart w:id="827" w:name="_Toc34062213"/>
      <w:bookmarkStart w:id="828" w:name="_Toc34394654"/>
      <w:bookmarkStart w:id="829" w:name="_Toc45274447"/>
      <w:bookmarkStart w:id="830" w:name="_Toc51932986"/>
      <w:bookmarkStart w:id="831" w:name="_Toc58513716"/>
      <w:bookmarkStart w:id="832" w:name="_Toc92304792"/>
      <w:bookmarkStart w:id="833" w:name="_Toc193393413"/>
      <w:bookmarkEnd w:id="826"/>
      <w:r w:rsidRPr="00826514">
        <w:t>B.1</w:t>
      </w:r>
      <w:r w:rsidRPr="00826514">
        <w:tab/>
        <w:t>General</w:t>
      </w:r>
      <w:bookmarkEnd w:id="827"/>
      <w:bookmarkEnd w:id="828"/>
      <w:bookmarkEnd w:id="829"/>
      <w:bookmarkEnd w:id="830"/>
      <w:bookmarkEnd w:id="831"/>
      <w:bookmarkEnd w:id="832"/>
      <w:bookmarkEnd w:id="83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34" w:name="_CRB_2"/>
      <w:bookmarkStart w:id="835" w:name="_Toc34062214"/>
      <w:bookmarkStart w:id="836" w:name="_Toc34394655"/>
      <w:bookmarkStart w:id="837" w:name="_Toc45274448"/>
      <w:bookmarkStart w:id="838" w:name="_Toc51932987"/>
      <w:bookmarkStart w:id="839" w:name="_Toc58513717"/>
      <w:bookmarkStart w:id="840" w:name="_Toc92304793"/>
      <w:bookmarkStart w:id="841" w:name="_Toc193393414"/>
      <w:bookmarkEnd w:id="834"/>
      <w:r w:rsidRPr="00826514">
        <w:t>B.2</w:t>
      </w:r>
      <w:r w:rsidRPr="00826514">
        <w:tab/>
        <w:t>Group announcement notification</w:t>
      </w:r>
      <w:bookmarkEnd w:id="835"/>
      <w:bookmarkEnd w:id="836"/>
      <w:bookmarkEnd w:id="837"/>
      <w:bookmarkEnd w:id="838"/>
      <w:bookmarkEnd w:id="839"/>
      <w:bookmarkEnd w:id="840"/>
      <w:bookmarkEnd w:id="841"/>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42" w:name="_CRTableB_21"/>
      <w:r w:rsidRPr="00826514">
        <w:t xml:space="preserve">Table </w:t>
      </w:r>
      <w:bookmarkEnd w:id="842"/>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43" w:name="_CRTableB_22"/>
      <w:r w:rsidRPr="00826514">
        <w:t xml:space="preserve">Table </w:t>
      </w:r>
      <w:bookmarkEnd w:id="843"/>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44" w:name="_CRB_3"/>
      <w:bookmarkStart w:id="845" w:name="_Toc34062215"/>
      <w:bookmarkStart w:id="846" w:name="_Toc34394656"/>
      <w:bookmarkStart w:id="847" w:name="_Toc45274449"/>
      <w:bookmarkStart w:id="848" w:name="_Toc51932988"/>
      <w:bookmarkStart w:id="849" w:name="_Toc58513718"/>
      <w:bookmarkStart w:id="850" w:name="_Toc92304794"/>
      <w:bookmarkStart w:id="851" w:name="_Toc193393415"/>
      <w:bookmarkEnd w:id="844"/>
      <w:r w:rsidRPr="00826514">
        <w:t>B.3</w:t>
      </w:r>
      <w:r w:rsidRPr="00826514">
        <w:tab/>
        <w:t>Group modify notification</w:t>
      </w:r>
      <w:bookmarkEnd w:id="845"/>
      <w:bookmarkEnd w:id="846"/>
      <w:bookmarkEnd w:id="847"/>
      <w:bookmarkEnd w:id="848"/>
      <w:bookmarkEnd w:id="849"/>
      <w:bookmarkEnd w:id="850"/>
      <w:bookmarkEnd w:id="851"/>
    </w:p>
    <w:p w14:paraId="574C6B6F" w14:textId="72856983" w:rsidR="00630443" w:rsidRPr="00826514" w:rsidRDefault="00630443" w:rsidP="00630443">
      <w:r w:rsidRPr="00826514">
        <w:t xml:space="preserve">The SGM-S shall convey the following parameters while sending </w:t>
      </w:r>
      <w:bookmarkStart w:id="852" w:name="_Hlk131311858"/>
      <w:r w:rsidR="00691D3E">
        <w:t>group modify</w:t>
      </w:r>
      <w:bookmarkEnd w:id="852"/>
      <w:r w:rsidRPr="00826514">
        <w:t>notification to SGM-C.</w:t>
      </w:r>
    </w:p>
    <w:p w14:paraId="29C26C06" w14:textId="032DB497" w:rsidR="00630443" w:rsidRPr="00826514" w:rsidRDefault="00630443" w:rsidP="00630443">
      <w:pPr>
        <w:pStyle w:val="TH"/>
      </w:pPr>
      <w:bookmarkStart w:id="853" w:name="_CRTableB_31"/>
      <w:r w:rsidRPr="00826514">
        <w:lastRenderedPageBreak/>
        <w:t xml:space="preserve">Table </w:t>
      </w:r>
      <w:bookmarkEnd w:id="853"/>
      <w:r w:rsidRPr="00826514">
        <w:t xml:space="preserve">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54" w:name="_CRB_4"/>
      <w:bookmarkStart w:id="855" w:name="_Toc58513719"/>
      <w:bookmarkStart w:id="856" w:name="_Toc92304795"/>
      <w:bookmarkStart w:id="857" w:name="_Toc193393416"/>
      <w:bookmarkEnd w:id="854"/>
      <w:r w:rsidRPr="00826514">
        <w:t>B.4</w:t>
      </w:r>
      <w:r w:rsidRPr="00826514">
        <w:tab/>
        <w:t>Group Identity List notification</w:t>
      </w:r>
      <w:bookmarkEnd w:id="855"/>
      <w:bookmarkEnd w:id="856"/>
      <w:bookmarkEnd w:id="857"/>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58" w:name="_CRTableB_41"/>
      <w:r w:rsidRPr="00826514">
        <w:t xml:space="preserve">Table </w:t>
      </w:r>
      <w:bookmarkEnd w:id="858"/>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59" w:name="_CRB_5"/>
      <w:bookmarkStart w:id="860" w:name="_Toc193393417"/>
      <w:bookmarkStart w:id="861" w:name="MCCQCTEMPBM_00000041"/>
      <w:bookmarkEnd w:id="859"/>
      <w:r w:rsidRPr="00826514">
        <w:rPr>
          <w:lang w:eastAsia="zh-CN"/>
        </w:rPr>
        <w:t>B.5</w:t>
      </w:r>
      <w:r w:rsidRPr="00826514">
        <w:rPr>
          <w:lang w:eastAsia="zh-CN"/>
        </w:rPr>
        <w:tab/>
        <w:t>Temporary group formation notification</w:t>
      </w:r>
      <w:bookmarkEnd w:id="860"/>
    </w:p>
    <w:bookmarkEnd w:id="861"/>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62" w:name="_CRTableB_51"/>
      <w:r w:rsidRPr="00826514">
        <w:rPr>
          <w:rFonts w:eastAsia="DengXian"/>
          <w:lang w:eastAsia="en-GB"/>
        </w:rPr>
        <w:t xml:space="preserve">Table </w:t>
      </w:r>
      <w:bookmarkEnd w:id="862"/>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123BF878" w14:textId="14586CE7" w:rsidR="004A5C95" w:rsidRDefault="004A5C95" w:rsidP="004A5C95">
      <w:pPr>
        <w:pStyle w:val="Heading1"/>
      </w:pPr>
      <w:bookmarkStart w:id="863" w:name="_CRB_6"/>
      <w:bookmarkStart w:id="864" w:name="_Toc193393418"/>
      <w:bookmarkEnd w:id="863"/>
      <w:r>
        <w:t>B.</w:t>
      </w:r>
      <w:r>
        <w:rPr>
          <w:rFonts w:eastAsia="SimSun"/>
          <w:lang w:val="en-US" w:eastAsia="zh-CN"/>
        </w:rPr>
        <w:t>6</w:t>
      </w:r>
      <w:r>
        <w:tab/>
        <w:t xml:space="preserve">Group </w:t>
      </w:r>
      <w:r>
        <w:rPr>
          <w:rFonts w:eastAsia="SimSun" w:hint="eastAsia"/>
          <w:lang w:val="en-US" w:eastAsia="zh-CN"/>
        </w:rPr>
        <w:t>deletion</w:t>
      </w:r>
      <w:r>
        <w:t xml:space="preserve"> notification</w:t>
      </w:r>
      <w:bookmarkEnd w:id="864"/>
    </w:p>
    <w:p w14:paraId="21B7CBDE" w14:textId="77777777" w:rsidR="004A5C95" w:rsidRDefault="004A5C95" w:rsidP="004A5C95">
      <w:r>
        <w:t xml:space="preserve">The SGM-S shall convey the following parameters while sending group </w:t>
      </w:r>
      <w:r>
        <w:rPr>
          <w:rFonts w:eastAsia="SimSun" w:hint="eastAsia"/>
          <w:lang w:val="en-US" w:eastAsia="zh-CN"/>
        </w:rPr>
        <w:t>deletion</w:t>
      </w:r>
      <w:r>
        <w:t xml:space="preserve"> notification to SGM-C.</w:t>
      </w:r>
    </w:p>
    <w:p w14:paraId="2314C6F0" w14:textId="3028D52F" w:rsidR="004A5C95" w:rsidRDefault="004A5C95" w:rsidP="004A5C95">
      <w:pPr>
        <w:pStyle w:val="TH"/>
      </w:pPr>
      <w:bookmarkStart w:id="865" w:name="_CRTableB_61"/>
      <w:r>
        <w:lastRenderedPageBreak/>
        <w:t xml:space="preserve">Table </w:t>
      </w:r>
      <w:bookmarkEnd w:id="865"/>
      <w:r>
        <w:t>B.</w:t>
      </w:r>
      <w:r>
        <w:rPr>
          <w:rFonts w:eastAsia="SimSun"/>
          <w:lang w:val="en-US" w:eastAsia="zh-CN"/>
        </w:rPr>
        <w:t>6</w:t>
      </w:r>
      <w:r>
        <w:t xml:space="preserve">-1: Parameters for group </w:t>
      </w:r>
      <w:r>
        <w:rPr>
          <w:rFonts w:eastAsia="SimSun" w:hint="eastAsia"/>
          <w:lang w:val="en-US" w:eastAsia="zh-CN"/>
        </w:rPr>
        <w:t>deletion</w:t>
      </w:r>
      <w:r>
        <w:t xml:space="preserv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A5C95" w14:paraId="5BEBEA02" w14:textId="77777777" w:rsidTr="00450DF3">
        <w:trPr>
          <w:jc w:val="center"/>
        </w:trPr>
        <w:tc>
          <w:tcPr>
            <w:tcW w:w="1101" w:type="dxa"/>
            <w:shd w:val="clear" w:color="auto" w:fill="auto"/>
          </w:tcPr>
          <w:p w14:paraId="6F209D02" w14:textId="77777777" w:rsidR="004A5C95" w:rsidRDefault="004A5C95" w:rsidP="00450DF3">
            <w:pPr>
              <w:pStyle w:val="TAH"/>
            </w:pPr>
            <w:r>
              <w:t>Parameter</w:t>
            </w:r>
          </w:p>
        </w:tc>
        <w:tc>
          <w:tcPr>
            <w:tcW w:w="6804" w:type="dxa"/>
            <w:shd w:val="clear" w:color="auto" w:fill="auto"/>
          </w:tcPr>
          <w:p w14:paraId="51343BEE" w14:textId="77777777" w:rsidR="004A5C95" w:rsidRDefault="004A5C95" w:rsidP="00450DF3">
            <w:pPr>
              <w:pStyle w:val="TAH"/>
            </w:pPr>
            <w:r>
              <w:t>Description</w:t>
            </w:r>
          </w:p>
        </w:tc>
      </w:tr>
      <w:tr w:rsidR="004A5C95" w14:paraId="035D4AF7" w14:textId="77777777" w:rsidTr="00450DF3">
        <w:trPr>
          <w:jc w:val="center"/>
        </w:trPr>
        <w:tc>
          <w:tcPr>
            <w:tcW w:w="1101" w:type="dxa"/>
            <w:shd w:val="clear" w:color="auto" w:fill="auto"/>
          </w:tcPr>
          <w:p w14:paraId="047D32AF" w14:textId="77777777" w:rsidR="004A5C95" w:rsidRDefault="004A5C95" w:rsidP="00450DF3">
            <w:pPr>
              <w:pStyle w:val="TAL"/>
              <w:tabs>
                <w:tab w:val="left" w:pos="5454"/>
              </w:tabs>
            </w:pPr>
            <w:r>
              <w:t>Identity</w:t>
            </w:r>
          </w:p>
        </w:tc>
        <w:tc>
          <w:tcPr>
            <w:tcW w:w="6804" w:type="dxa"/>
            <w:shd w:val="clear" w:color="auto" w:fill="auto"/>
          </w:tcPr>
          <w:p w14:paraId="520E22E3" w14:textId="77777777" w:rsidR="004A5C95" w:rsidRDefault="004A5C95" w:rsidP="00450DF3">
            <w:pPr>
              <w:pStyle w:val="TAL"/>
              <w:tabs>
                <w:tab w:val="left" w:pos="5454"/>
              </w:tabs>
            </w:pPr>
            <w:r>
              <w:t xml:space="preserve">REQUIRED. A unique string representing notification channel identity. </w:t>
            </w:r>
          </w:p>
        </w:tc>
      </w:tr>
      <w:tr w:rsidR="004A5C95" w14:paraId="0080479E" w14:textId="77777777" w:rsidTr="00450DF3">
        <w:trPr>
          <w:jc w:val="center"/>
        </w:trPr>
        <w:tc>
          <w:tcPr>
            <w:tcW w:w="1101" w:type="dxa"/>
            <w:shd w:val="clear" w:color="auto" w:fill="auto"/>
          </w:tcPr>
          <w:p w14:paraId="2D1199CF" w14:textId="77777777" w:rsidR="004A5C95" w:rsidRDefault="004A5C95" w:rsidP="00450DF3">
            <w:pPr>
              <w:pStyle w:val="TAL"/>
              <w:tabs>
                <w:tab w:val="left" w:pos="5454"/>
              </w:tabs>
            </w:pPr>
            <w:r>
              <w:t>Event</w:t>
            </w:r>
          </w:p>
        </w:tc>
        <w:tc>
          <w:tcPr>
            <w:tcW w:w="6804" w:type="dxa"/>
            <w:shd w:val="clear" w:color="auto" w:fill="auto"/>
          </w:tcPr>
          <w:p w14:paraId="174656E5" w14:textId="77777777" w:rsidR="004A5C95" w:rsidRDefault="004A5C95" w:rsidP="00450DF3">
            <w:pPr>
              <w:pStyle w:val="TAL"/>
              <w:tabs>
                <w:tab w:val="left" w:pos="5454"/>
              </w:tabs>
            </w:pPr>
            <w:r>
              <w:t>REQUIRED. Shall be set to SUBSCRIBE_GROUP_</w:t>
            </w:r>
            <w:r>
              <w:rPr>
                <w:rFonts w:eastAsia="SimSun" w:hint="eastAsia"/>
                <w:lang w:val="en-US" w:eastAsia="zh-CN"/>
              </w:rPr>
              <w:t>DELETION</w:t>
            </w:r>
            <w:r>
              <w:t xml:space="preserve"> (0x0</w:t>
            </w:r>
            <w:r>
              <w:rPr>
                <w:rFonts w:eastAsia="SimSun" w:hint="eastAsia"/>
                <w:lang w:val="en-US" w:eastAsia="zh-CN"/>
              </w:rPr>
              <w:t>5</w:t>
            </w:r>
            <w:r>
              <w:t>) as specified in table A.1.2-2.</w:t>
            </w:r>
          </w:p>
        </w:tc>
      </w:tr>
      <w:tr w:rsidR="004A5C95" w14:paraId="5D61D9C9" w14:textId="77777777" w:rsidTr="00450DF3">
        <w:trPr>
          <w:jc w:val="center"/>
        </w:trPr>
        <w:tc>
          <w:tcPr>
            <w:tcW w:w="1101" w:type="dxa"/>
            <w:shd w:val="clear" w:color="auto" w:fill="auto"/>
          </w:tcPr>
          <w:p w14:paraId="54482342" w14:textId="77777777" w:rsidR="004A5C95" w:rsidRDefault="004A5C95" w:rsidP="00450DF3">
            <w:pPr>
              <w:pStyle w:val="TAL"/>
              <w:tabs>
                <w:tab w:val="left" w:pos="5454"/>
              </w:tabs>
              <w:rPr>
                <w:rStyle w:val="B1Char"/>
              </w:rPr>
            </w:pPr>
            <w:r>
              <w:rPr>
                <w:rStyle w:val="B1Char"/>
              </w:rPr>
              <w:t>GroupID</w:t>
            </w:r>
          </w:p>
        </w:tc>
        <w:tc>
          <w:tcPr>
            <w:tcW w:w="6804" w:type="dxa"/>
            <w:shd w:val="clear" w:color="auto" w:fill="auto"/>
          </w:tcPr>
          <w:p w14:paraId="6E7D70EB" w14:textId="77777777" w:rsidR="004A5C95" w:rsidRDefault="004A5C95" w:rsidP="00450DF3">
            <w:pPr>
              <w:pStyle w:val="TAL"/>
              <w:tabs>
                <w:tab w:val="left" w:pos="5454"/>
              </w:tabs>
            </w:pPr>
            <w:r>
              <w:t>REQUIRED. An URI that represent a VAL group identity</w:t>
            </w:r>
          </w:p>
        </w:tc>
      </w:tr>
      <w:tr w:rsidR="004A5C95" w14:paraId="77975E0D" w14:textId="77777777" w:rsidTr="00450DF3">
        <w:trPr>
          <w:jc w:val="center"/>
        </w:trPr>
        <w:tc>
          <w:tcPr>
            <w:tcW w:w="1101" w:type="dxa"/>
            <w:shd w:val="clear" w:color="auto" w:fill="auto"/>
          </w:tcPr>
          <w:p w14:paraId="0DECDBF3" w14:textId="77777777" w:rsidR="004A5C95" w:rsidRDefault="004A5C95" w:rsidP="00450DF3">
            <w:pPr>
              <w:pStyle w:val="TAL"/>
              <w:tabs>
                <w:tab w:val="left" w:pos="5454"/>
              </w:tabs>
              <w:rPr>
                <w:rStyle w:val="B1Char"/>
                <w:rFonts w:eastAsia="SimSun"/>
                <w:lang w:val="en-US" w:eastAsia="zh-CN"/>
              </w:rPr>
            </w:pPr>
            <w:r>
              <w:rPr>
                <w:rStyle w:val="B1Char"/>
                <w:rFonts w:eastAsia="SimSun" w:hint="eastAsia"/>
                <w:lang w:val="en-US" w:eastAsia="zh-CN"/>
              </w:rPr>
              <w:t>DeletionReason</w:t>
            </w:r>
          </w:p>
        </w:tc>
        <w:tc>
          <w:tcPr>
            <w:tcW w:w="6804" w:type="dxa"/>
            <w:shd w:val="clear" w:color="auto" w:fill="auto"/>
          </w:tcPr>
          <w:p w14:paraId="52BEAA48" w14:textId="77777777" w:rsidR="004A5C95" w:rsidRDefault="004A5C95" w:rsidP="00450DF3">
            <w:pPr>
              <w:pStyle w:val="TAL"/>
              <w:tabs>
                <w:tab w:val="left" w:pos="5454"/>
              </w:tabs>
            </w:pPr>
            <w:r>
              <w:t>OPTIONAL. A string representing the</w:t>
            </w:r>
            <w:r>
              <w:rPr>
                <w:rFonts w:eastAsia="SimSun" w:hint="eastAsia"/>
                <w:lang w:val="en-US" w:eastAsia="zh-CN"/>
              </w:rPr>
              <w:t xml:space="preserve"> reason of the deletion</w:t>
            </w:r>
            <w:r>
              <w:t xml:space="preserve"> for the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66" w:name="_CRAnnexCnormative"/>
      <w:bookmarkStart w:id="867" w:name="_Toc193393419"/>
      <w:bookmarkEnd w:id="866"/>
      <w:r w:rsidRPr="00826514">
        <w:t>Annex C (normative):</w:t>
      </w:r>
      <w:r w:rsidRPr="00826514">
        <w:br/>
        <w:t>CoAP resource representation and encoding</w:t>
      </w:r>
      <w:bookmarkEnd w:id="867"/>
    </w:p>
    <w:p w14:paraId="1627030F" w14:textId="2BB599A9" w:rsidR="00517BE3" w:rsidRPr="00826514" w:rsidRDefault="00517BE3" w:rsidP="00517BE3">
      <w:pPr>
        <w:pStyle w:val="Heading1"/>
      </w:pPr>
      <w:bookmarkStart w:id="868" w:name="_CRC_1"/>
      <w:bookmarkStart w:id="869" w:name="_Toc193393420"/>
      <w:bookmarkEnd w:id="868"/>
      <w:r w:rsidRPr="00826514">
        <w:t>C.1</w:t>
      </w:r>
      <w:r w:rsidRPr="00826514">
        <w:tab/>
        <w:t>General</w:t>
      </w:r>
      <w:bookmarkEnd w:id="869"/>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70" w:name="_CRC_2"/>
      <w:bookmarkStart w:id="871" w:name="_Toc193393421"/>
      <w:bookmarkEnd w:id="870"/>
      <w:r w:rsidRPr="00826514">
        <w:t>C.2</w:t>
      </w:r>
      <w:r w:rsidRPr="00826514">
        <w:tab/>
        <w:t>Resource representation and APIs for group management</w:t>
      </w:r>
      <w:bookmarkEnd w:id="871"/>
    </w:p>
    <w:p w14:paraId="3C2B28A8" w14:textId="15AB90AE" w:rsidR="00517BE3" w:rsidRPr="00B160FB" w:rsidRDefault="00517BE3" w:rsidP="00517BE3">
      <w:pPr>
        <w:pStyle w:val="Heading2"/>
        <w:rPr>
          <w:lang w:val="fr-FR"/>
        </w:rPr>
      </w:pPr>
      <w:bookmarkStart w:id="872" w:name="_CRC_2_1"/>
      <w:bookmarkStart w:id="873" w:name="_Toc24868548"/>
      <w:bookmarkStart w:id="874" w:name="_Toc34154056"/>
      <w:bookmarkStart w:id="875" w:name="_Toc36041000"/>
      <w:bookmarkStart w:id="876" w:name="_Toc36041313"/>
      <w:bookmarkStart w:id="877" w:name="_Toc43196555"/>
      <w:bookmarkStart w:id="878" w:name="_Toc43481325"/>
      <w:bookmarkStart w:id="879" w:name="_Toc45134602"/>
      <w:bookmarkStart w:id="880" w:name="_Toc51189134"/>
      <w:bookmarkStart w:id="881" w:name="_Toc51763810"/>
      <w:bookmarkStart w:id="882" w:name="_Toc57206042"/>
      <w:bookmarkStart w:id="883" w:name="_Toc59019383"/>
      <w:bookmarkStart w:id="884" w:name="_Toc193393422"/>
      <w:bookmarkEnd w:id="872"/>
      <w:r w:rsidRPr="00B160FB">
        <w:rPr>
          <w:lang w:val="fr-FR"/>
        </w:rPr>
        <w:t>C.2.1</w:t>
      </w:r>
      <w:r w:rsidRPr="00B160FB">
        <w:rPr>
          <w:lang w:val="fr-FR"/>
        </w:rPr>
        <w:tab/>
        <w:t>SU_GroupManagement API</w:t>
      </w:r>
      <w:bookmarkEnd w:id="873"/>
      <w:bookmarkEnd w:id="874"/>
      <w:bookmarkEnd w:id="875"/>
      <w:bookmarkEnd w:id="876"/>
      <w:bookmarkEnd w:id="877"/>
      <w:bookmarkEnd w:id="878"/>
      <w:bookmarkEnd w:id="879"/>
      <w:bookmarkEnd w:id="880"/>
      <w:bookmarkEnd w:id="881"/>
      <w:bookmarkEnd w:id="882"/>
      <w:bookmarkEnd w:id="883"/>
      <w:bookmarkEnd w:id="884"/>
    </w:p>
    <w:p w14:paraId="5EC39B4F" w14:textId="664FA40E" w:rsidR="00517BE3" w:rsidRPr="00B160FB" w:rsidRDefault="00517BE3" w:rsidP="00517BE3">
      <w:pPr>
        <w:pStyle w:val="Heading3"/>
        <w:rPr>
          <w:lang w:val="fr-FR"/>
        </w:rPr>
      </w:pPr>
      <w:bookmarkStart w:id="885" w:name="_CRC_2_1_1"/>
      <w:bookmarkStart w:id="886" w:name="_Toc24868549"/>
      <w:bookmarkStart w:id="887" w:name="_Toc34154057"/>
      <w:bookmarkStart w:id="888" w:name="_Toc36041001"/>
      <w:bookmarkStart w:id="889" w:name="_Toc36041314"/>
      <w:bookmarkStart w:id="890" w:name="_Toc43196556"/>
      <w:bookmarkStart w:id="891" w:name="_Toc43481326"/>
      <w:bookmarkStart w:id="892" w:name="_Toc45134603"/>
      <w:bookmarkStart w:id="893" w:name="_Toc51189135"/>
      <w:bookmarkStart w:id="894" w:name="_Toc51763811"/>
      <w:bookmarkStart w:id="895" w:name="_Toc57206043"/>
      <w:bookmarkStart w:id="896" w:name="_Toc59019384"/>
      <w:bookmarkStart w:id="897" w:name="_Toc193393423"/>
      <w:bookmarkEnd w:id="885"/>
      <w:r w:rsidRPr="00B160FB">
        <w:rPr>
          <w:lang w:val="fr-FR"/>
        </w:rPr>
        <w:t>C.2.1.1</w:t>
      </w:r>
      <w:r w:rsidRPr="00B160FB">
        <w:rPr>
          <w:lang w:val="fr-FR"/>
        </w:rPr>
        <w:tab/>
        <w:t>API URI</w:t>
      </w:r>
      <w:bookmarkEnd w:id="886"/>
      <w:bookmarkEnd w:id="887"/>
      <w:bookmarkEnd w:id="888"/>
      <w:bookmarkEnd w:id="889"/>
      <w:bookmarkEnd w:id="890"/>
      <w:bookmarkEnd w:id="891"/>
      <w:bookmarkEnd w:id="892"/>
      <w:bookmarkEnd w:id="893"/>
      <w:bookmarkEnd w:id="894"/>
      <w:bookmarkEnd w:id="895"/>
      <w:bookmarkEnd w:id="896"/>
      <w:bookmarkEnd w:id="897"/>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898" w:name="_CRC_2_1_2"/>
      <w:bookmarkStart w:id="899" w:name="_Toc24868550"/>
      <w:bookmarkStart w:id="900" w:name="_Toc34154058"/>
      <w:bookmarkStart w:id="901" w:name="_Toc36041002"/>
      <w:bookmarkStart w:id="902" w:name="_Toc36041315"/>
      <w:bookmarkStart w:id="903" w:name="_Toc43196557"/>
      <w:bookmarkStart w:id="904" w:name="_Toc43481327"/>
      <w:bookmarkStart w:id="905" w:name="_Toc45134604"/>
      <w:bookmarkStart w:id="906" w:name="_Toc51189136"/>
      <w:bookmarkStart w:id="907" w:name="_Toc51763812"/>
      <w:bookmarkStart w:id="908" w:name="_Toc57206044"/>
      <w:bookmarkStart w:id="909" w:name="_Toc59019385"/>
      <w:bookmarkStart w:id="910" w:name="_Toc193393424"/>
      <w:bookmarkEnd w:id="898"/>
      <w:r w:rsidRPr="00826514">
        <w:lastRenderedPageBreak/>
        <w:t>C.2.1.2</w:t>
      </w:r>
      <w:r w:rsidRPr="00826514">
        <w:tab/>
        <w:t>Resources</w:t>
      </w:r>
      <w:bookmarkEnd w:id="899"/>
      <w:bookmarkEnd w:id="900"/>
      <w:bookmarkEnd w:id="901"/>
      <w:bookmarkEnd w:id="902"/>
      <w:bookmarkEnd w:id="903"/>
      <w:bookmarkEnd w:id="904"/>
      <w:bookmarkEnd w:id="905"/>
      <w:bookmarkEnd w:id="906"/>
      <w:bookmarkEnd w:id="907"/>
      <w:bookmarkEnd w:id="908"/>
      <w:bookmarkEnd w:id="909"/>
      <w:bookmarkEnd w:id="910"/>
    </w:p>
    <w:p w14:paraId="0E50C5AB" w14:textId="5BE46EF1" w:rsidR="00517BE3" w:rsidRPr="00826514" w:rsidRDefault="00517BE3" w:rsidP="00517BE3">
      <w:pPr>
        <w:pStyle w:val="Heading4"/>
      </w:pPr>
      <w:bookmarkStart w:id="911" w:name="_CRC_2_1_2_1"/>
      <w:bookmarkStart w:id="912" w:name="_Toc24868551"/>
      <w:bookmarkStart w:id="913" w:name="_Toc34154059"/>
      <w:bookmarkStart w:id="914" w:name="_Toc36041003"/>
      <w:bookmarkStart w:id="915" w:name="_Toc36041316"/>
      <w:bookmarkStart w:id="916" w:name="_Toc43196558"/>
      <w:bookmarkStart w:id="917" w:name="_Toc43481328"/>
      <w:bookmarkStart w:id="918" w:name="_Toc45134605"/>
      <w:bookmarkStart w:id="919" w:name="_Toc51189137"/>
      <w:bookmarkStart w:id="920" w:name="_Toc51763813"/>
      <w:bookmarkStart w:id="921" w:name="_Toc57206045"/>
      <w:bookmarkStart w:id="922" w:name="_Toc59019386"/>
      <w:bookmarkStart w:id="923" w:name="_Toc193393425"/>
      <w:bookmarkEnd w:id="911"/>
      <w:r w:rsidRPr="00826514">
        <w:t>C.2.1.2.1</w:t>
      </w:r>
      <w:r w:rsidRPr="00826514">
        <w:tab/>
        <w:t>Overview</w:t>
      </w:r>
      <w:bookmarkEnd w:id="912"/>
      <w:bookmarkEnd w:id="913"/>
      <w:bookmarkEnd w:id="914"/>
      <w:bookmarkEnd w:id="915"/>
      <w:bookmarkEnd w:id="916"/>
      <w:bookmarkEnd w:id="917"/>
      <w:bookmarkEnd w:id="918"/>
      <w:bookmarkEnd w:id="919"/>
      <w:bookmarkEnd w:id="920"/>
      <w:bookmarkEnd w:id="921"/>
      <w:bookmarkEnd w:id="922"/>
      <w:bookmarkEnd w:id="923"/>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5pt" o:ole="">
            <v:imagedata r:id="rId11" o:title=""/>
          </v:shape>
          <o:OLEObject Type="Embed" ProgID="Visio.Drawing.15" ShapeID="_x0000_i1025" DrawAspect="Content" ObjectID="_1812891133" r:id="rId12"/>
        </w:object>
      </w:r>
    </w:p>
    <w:p w14:paraId="0057C91D" w14:textId="0ECA3BA9" w:rsidR="00517BE3" w:rsidRPr="00826514" w:rsidRDefault="00517BE3" w:rsidP="00517BE3">
      <w:pPr>
        <w:pStyle w:val="TF"/>
      </w:pPr>
      <w:bookmarkStart w:id="924" w:name="_CRFigureC_2_1_2_11"/>
      <w:r w:rsidRPr="00826514">
        <w:t xml:space="preserve">Figure </w:t>
      </w:r>
      <w:bookmarkEnd w:id="924"/>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925" w:name="_CRTableC_2_1_2_11"/>
      <w:r w:rsidRPr="00826514">
        <w:lastRenderedPageBreak/>
        <w:t>Table </w:t>
      </w:r>
      <w:bookmarkEnd w:id="925"/>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92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926"/>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927" w:name="_CRC_2_1_2_2"/>
      <w:bookmarkStart w:id="928" w:name="_Toc24868552"/>
      <w:bookmarkStart w:id="929" w:name="_Toc34154060"/>
      <w:bookmarkStart w:id="930" w:name="_Toc36041004"/>
      <w:bookmarkStart w:id="931" w:name="_Toc36041317"/>
      <w:bookmarkStart w:id="932" w:name="_Toc43196559"/>
      <w:bookmarkStart w:id="933" w:name="_Toc43481329"/>
      <w:bookmarkStart w:id="934" w:name="_Toc45134606"/>
      <w:bookmarkStart w:id="935" w:name="_Toc51189138"/>
      <w:bookmarkStart w:id="936" w:name="_Toc51763814"/>
      <w:bookmarkStart w:id="937" w:name="_Toc57206046"/>
      <w:bookmarkStart w:id="938" w:name="_Toc59019387"/>
      <w:bookmarkStart w:id="939" w:name="_Toc193393426"/>
      <w:bookmarkEnd w:id="927"/>
      <w:r w:rsidRPr="00B160FB">
        <w:rPr>
          <w:lang w:val="fr-FR"/>
        </w:rPr>
        <w:t>C.2.1.2.2</w:t>
      </w:r>
      <w:r w:rsidRPr="00B160FB">
        <w:rPr>
          <w:lang w:val="fr-FR"/>
        </w:rPr>
        <w:tab/>
        <w:t>Resource: VAL Group Documents</w:t>
      </w:r>
      <w:bookmarkEnd w:id="928"/>
      <w:bookmarkEnd w:id="929"/>
      <w:bookmarkEnd w:id="930"/>
      <w:bookmarkEnd w:id="931"/>
      <w:bookmarkEnd w:id="932"/>
      <w:bookmarkEnd w:id="933"/>
      <w:bookmarkEnd w:id="934"/>
      <w:bookmarkEnd w:id="935"/>
      <w:bookmarkEnd w:id="936"/>
      <w:bookmarkEnd w:id="937"/>
      <w:bookmarkEnd w:id="938"/>
      <w:bookmarkEnd w:id="939"/>
    </w:p>
    <w:p w14:paraId="278B5591" w14:textId="0F6576F6" w:rsidR="00517BE3" w:rsidRPr="00B160FB" w:rsidRDefault="00517BE3" w:rsidP="00517BE3">
      <w:pPr>
        <w:pStyle w:val="Heading5"/>
        <w:rPr>
          <w:lang w:val="fr-FR"/>
        </w:rPr>
      </w:pPr>
      <w:bookmarkStart w:id="940" w:name="_CRC_2_1_2_2_1"/>
      <w:bookmarkStart w:id="941" w:name="_Toc24868553"/>
      <w:bookmarkStart w:id="942" w:name="_Toc34154061"/>
      <w:bookmarkStart w:id="943" w:name="_Toc36041005"/>
      <w:bookmarkStart w:id="944" w:name="_Toc36041318"/>
      <w:bookmarkStart w:id="945" w:name="_Toc43196560"/>
      <w:bookmarkStart w:id="946" w:name="_Toc43481330"/>
      <w:bookmarkStart w:id="947" w:name="_Toc45134607"/>
      <w:bookmarkStart w:id="948" w:name="_Toc51189139"/>
      <w:bookmarkStart w:id="949" w:name="_Toc51763815"/>
      <w:bookmarkStart w:id="950" w:name="_Toc57206047"/>
      <w:bookmarkStart w:id="951" w:name="_Toc59019388"/>
      <w:bookmarkStart w:id="952" w:name="_Toc193393427"/>
      <w:bookmarkEnd w:id="940"/>
      <w:r w:rsidRPr="00B160FB">
        <w:rPr>
          <w:lang w:val="fr-FR"/>
        </w:rPr>
        <w:t>C.2.1.2.2.1</w:t>
      </w:r>
      <w:r w:rsidRPr="00B160FB">
        <w:rPr>
          <w:lang w:val="fr-FR"/>
        </w:rPr>
        <w:tab/>
        <w:t>Description</w:t>
      </w:r>
      <w:bookmarkEnd w:id="941"/>
      <w:bookmarkEnd w:id="942"/>
      <w:bookmarkEnd w:id="943"/>
      <w:bookmarkEnd w:id="944"/>
      <w:bookmarkEnd w:id="945"/>
      <w:bookmarkEnd w:id="946"/>
      <w:bookmarkEnd w:id="947"/>
      <w:bookmarkEnd w:id="948"/>
      <w:bookmarkEnd w:id="949"/>
      <w:bookmarkEnd w:id="950"/>
      <w:bookmarkEnd w:id="951"/>
      <w:bookmarkEnd w:id="952"/>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745779" w:rsidRDefault="00517BE3" w:rsidP="00517BE3">
      <w:pPr>
        <w:pStyle w:val="Heading5"/>
        <w:rPr>
          <w:lang w:val="fr-FR"/>
        </w:rPr>
      </w:pPr>
      <w:bookmarkStart w:id="953" w:name="_CRC_2_1_2_2_2"/>
      <w:bookmarkStart w:id="954" w:name="_Toc24868554"/>
      <w:bookmarkStart w:id="955" w:name="_Toc34154062"/>
      <w:bookmarkStart w:id="956" w:name="_Toc36041006"/>
      <w:bookmarkStart w:id="957" w:name="_Toc36041319"/>
      <w:bookmarkStart w:id="958" w:name="_Toc43196561"/>
      <w:bookmarkStart w:id="959" w:name="_Toc43481331"/>
      <w:bookmarkStart w:id="960" w:name="_Toc45134608"/>
      <w:bookmarkStart w:id="961" w:name="_Toc51189140"/>
      <w:bookmarkStart w:id="962" w:name="_Toc51763816"/>
      <w:bookmarkStart w:id="963" w:name="_Toc57206048"/>
      <w:bookmarkStart w:id="964" w:name="_Toc59019389"/>
      <w:bookmarkStart w:id="965" w:name="_Toc193393428"/>
      <w:bookmarkEnd w:id="953"/>
      <w:r w:rsidRPr="00745779">
        <w:rPr>
          <w:lang w:val="fr-FR"/>
        </w:rPr>
        <w:t>C.2.1.2.2.2</w:t>
      </w:r>
      <w:r w:rsidRPr="00745779">
        <w:rPr>
          <w:lang w:val="fr-FR"/>
        </w:rPr>
        <w:tab/>
        <w:t>Resource Definition</w:t>
      </w:r>
      <w:bookmarkEnd w:id="954"/>
      <w:bookmarkEnd w:id="955"/>
      <w:bookmarkEnd w:id="956"/>
      <w:bookmarkEnd w:id="957"/>
      <w:bookmarkEnd w:id="958"/>
      <w:bookmarkEnd w:id="959"/>
      <w:bookmarkEnd w:id="960"/>
      <w:bookmarkEnd w:id="961"/>
      <w:bookmarkEnd w:id="962"/>
      <w:bookmarkEnd w:id="963"/>
      <w:bookmarkEnd w:id="964"/>
      <w:bookmarkEnd w:id="965"/>
    </w:p>
    <w:p w14:paraId="262C5A89"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w:t>
      </w:r>
    </w:p>
    <w:p w14:paraId="0E9A09F2" w14:textId="305F33A9"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p>
    <w:p w14:paraId="467C4A07" w14:textId="7E733589" w:rsidR="00517BE3" w:rsidRPr="00826514" w:rsidRDefault="00517BE3" w:rsidP="00517BE3">
      <w:pPr>
        <w:pStyle w:val="TH"/>
        <w:rPr>
          <w:rFonts w:cs="Arial"/>
        </w:rPr>
      </w:pPr>
      <w:bookmarkStart w:id="966" w:name="_CRTableC_2_1_2_2_21"/>
      <w:r w:rsidRPr="00826514">
        <w:t xml:space="preserve">Table </w:t>
      </w:r>
      <w:bookmarkEnd w:id="966"/>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67" w:name="_CRC_2_1_2_2_3"/>
      <w:bookmarkStart w:id="968" w:name="_Toc24868555"/>
      <w:bookmarkStart w:id="969" w:name="_Toc34154063"/>
      <w:bookmarkStart w:id="970" w:name="_Toc36041007"/>
      <w:bookmarkStart w:id="971" w:name="_Toc36041320"/>
      <w:bookmarkStart w:id="972" w:name="_Toc43196562"/>
      <w:bookmarkStart w:id="973" w:name="_Toc43481332"/>
      <w:bookmarkStart w:id="974" w:name="_Toc45134609"/>
      <w:bookmarkStart w:id="975" w:name="_Toc51189141"/>
      <w:bookmarkStart w:id="976" w:name="_Toc51763817"/>
      <w:bookmarkStart w:id="977" w:name="_Toc57206049"/>
      <w:bookmarkStart w:id="978" w:name="_Toc59019390"/>
      <w:bookmarkStart w:id="979" w:name="_Toc193393429"/>
      <w:bookmarkEnd w:id="967"/>
      <w:r w:rsidRPr="00826514">
        <w:lastRenderedPageBreak/>
        <w:t>C.2.1.2.2.3</w:t>
      </w:r>
      <w:r w:rsidRPr="00826514">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p>
    <w:p w14:paraId="1C78EB95" w14:textId="5219011A" w:rsidR="00517BE3" w:rsidRPr="00826514" w:rsidRDefault="00517BE3" w:rsidP="00084C37">
      <w:pPr>
        <w:pStyle w:val="Heading6"/>
      </w:pPr>
      <w:bookmarkStart w:id="980" w:name="_CRC_2_1_2_2_3_1"/>
      <w:bookmarkStart w:id="981" w:name="_Toc24868556"/>
      <w:bookmarkStart w:id="982" w:name="_Toc34154064"/>
      <w:bookmarkStart w:id="983" w:name="_Toc36041008"/>
      <w:bookmarkStart w:id="984" w:name="_Toc36041321"/>
      <w:bookmarkStart w:id="985" w:name="_Toc43196563"/>
      <w:bookmarkStart w:id="986" w:name="_Toc43481333"/>
      <w:bookmarkStart w:id="987" w:name="_Toc45134610"/>
      <w:bookmarkStart w:id="988" w:name="_Toc51189142"/>
      <w:bookmarkStart w:id="989" w:name="_Toc51763818"/>
      <w:bookmarkStart w:id="990" w:name="_Toc57206050"/>
      <w:bookmarkStart w:id="991" w:name="_Toc59019391"/>
      <w:bookmarkStart w:id="992" w:name="_Toc193393430"/>
      <w:bookmarkEnd w:id="980"/>
      <w:r w:rsidRPr="00826514">
        <w:t>C.2.1.2.2.3.1</w:t>
      </w:r>
      <w:r w:rsidRPr="00826514">
        <w:tab/>
        <w:t>POST</w:t>
      </w:r>
      <w:bookmarkEnd w:id="981"/>
      <w:bookmarkEnd w:id="982"/>
      <w:bookmarkEnd w:id="983"/>
      <w:bookmarkEnd w:id="984"/>
      <w:bookmarkEnd w:id="985"/>
      <w:bookmarkEnd w:id="986"/>
      <w:bookmarkEnd w:id="987"/>
      <w:bookmarkEnd w:id="988"/>
      <w:bookmarkEnd w:id="989"/>
      <w:bookmarkEnd w:id="990"/>
      <w:bookmarkEnd w:id="991"/>
      <w:bookmarkEnd w:id="992"/>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93" w:name="_CRTableC_2_1_2_2_3_11"/>
      <w:r w:rsidRPr="00826514">
        <w:t xml:space="preserve">Table </w:t>
      </w:r>
      <w:bookmarkEnd w:id="993"/>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94" w:name="_CRTableC_2_1_2_2_3_12"/>
      <w:r w:rsidRPr="00826514">
        <w:t xml:space="preserve">Table </w:t>
      </w:r>
      <w:bookmarkEnd w:id="994"/>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95" w:name="_CRTableC_2_1_2_2_3_13"/>
      <w:r w:rsidRPr="00826514">
        <w:t>Table</w:t>
      </w:r>
      <w:r w:rsidRPr="00826514">
        <w:rPr>
          <w:noProof/>
        </w:rPr>
        <w:t> </w:t>
      </w:r>
      <w:bookmarkEnd w:id="995"/>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96" w:name="_Toc43196564"/>
      <w:bookmarkStart w:id="997" w:name="_Toc43481334"/>
      <w:bookmarkStart w:id="998" w:name="_Toc45134611"/>
      <w:bookmarkStart w:id="999" w:name="_Toc51189143"/>
      <w:bookmarkStart w:id="1000" w:name="_Toc51763819"/>
      <w:bookmarkStart w:id="1001" w:name="_Toc57206051"/>
      <w:bookmarkStart w:id="1002" w:name="_Toc59019392"/>
      <w:bookmarkStart w:id="1003" w:name="_CRC_2_1_2_2_3_2"/>
      <w:r w:rsidRPr="00826514">
        <w:t>C.2.1.2.2.3.2</w:t>
      </w:r>
      <w:r w:rsidRPr="00826514">
        <w:tab/>
        <w:t>GET</w:t>
      </w:r>
      <w:bookmarkEnd w:id="996"/>
      <w:bookmarkEnd w:id="997"/>
      <w:bookmarkEnd w:id="998"/>
      <w:bookmarkEnd w:id="999"/>
      <w:bookmarkEnd w:id="1000"/>
      <w:bookmarkEnd w:id="1001"/>
      <w:bookmarkEnd w:id="1002"/>
    </w:p>
    <w:bookmarkEnd w:id="1003"/>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6029A41E"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p>
    <w:p w14:paraId="7ADCE910" w14:textId="6ABD098D" w:rsidR="00517BE3" w:rsidRPr="00826514" w:rsidRDefault="00517BE3" w:rsidP="00517BE3">
      <w:pPr>
        <w:pStyle w:val="TH"/>
        <w:rPr>
          <w:rFonts w:cs="Arial"/>
        </w:rPr>
      </w:pPr>
      <w:bookmarkStart w:id="1004" w:name="_CRTableC_2_1_2_2_3_21"/>
      <w:r w:rsidRPr="00826514">
        <w:t xml:space="preserve">Table </w:t>
      </w:r>
      <w:bookmarkEnd w:id="1004"/>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1005" w:name="_CRTableC_2_1_2_2_3_22"/>
      <w:r w:rsidRPr="00826514">
        <w:lastRenderedPageBreak/>
        <w:t>Table</w:t>
      </w:r>
      <w:r w:rsidRPr="00826514">
        <w:rPr>
          <w:noProof/>
        </w:rPr>
        <w:t> </w:t>
      </w:r>
      <w:bookmarkEnd w:id="1005"/>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bookmarkStart w:id="1006" w:name="_CRTableC_2_1_2_2_3_23"/>
      <w:r w:rsidRPr="00826514">
        <w:t xml:space="preserve">Table </w:t>
      </w:r>
      <w:bookmarkEnd w:id="1006"/>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1007" w:name="_CRTableC_2_1_2_2_3_24"/>
      <w:r w:rsidRPr="00826514">
        <w:t>Table</w:t>
      </w:r>
      <w:r w:rsidRPr="00826514">
        <w:rPr>
          <w:noProof/>
        </w:rPr>
        <w:t> </w:t>
      </w:r>
      <w:bookmarkEnd w:id="1007"/>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008" w:name="_CRC_2_1_2_3"/>
      <w:bookmarkStart w:id="1009" w:name="_Toc24868558"/>
      <w:bookmarkStart w:id="1010" w:name="_Toc34154066"/>
      <w:bookmarkStart w:id="1011" w:name="_Toc36041010"/>
      <w:bookmarkStart w:id="1012" w:name="_Toc36041323"/>
      <w:bookmarkStart w:id="1013" w:name="_Toc43196566"/>
      <w:bookmarkStart w:id="1014" w:name="_Toc43481336"/>
      <w:bookmarkStart w:id="1015" w:name="_Toc45134613"/>
      <w:bookmarkStart w:id="1016" w:name="_Toc51189145"/>
      <w:bookmarkStart w:id="1017" w:name="_Toc51763821"/>
      <w:bookmarkStart w:id="1018" w:name="_Toc57206053"/>
      <w:bookmarkStart w:id="1019" w:name="_Toc59019394"/>
      <w:bookmarkStart w:id="1020" w:name="_Toc193393431"/>
      <w:bookmarkEnd w:id="1008"/>
      <w:r w:rsidRPr="00826514">
        <w:t>C.2.1.2.3</w:t>
      </w:r>
      <w:r w:rsidRPr="00826514">
        <w:tab/>
        <w:t>Resource: Individual VAL Group Document</w:t>
      </w:r>
      <w:bookmarkEnd w:id="1009"/>
      <w:bookmarkEnd w:id="1010"/>
      <w:bookmarkEnd w:id="1011"/>
      <w:bookmarkEnd w:id="1012"/>
      <w:bookmarkEnd w:id="1013"/>
      <w:bookmarkEnd w:id="1014"/>
      <w:bookmarkEnd w:id="1015"/>
      <w:bookmarkEnd w:id="1016"/>
      <w:bookmarkEnd w:id="1017"/>
      <w:bookmarkEnd w:id="1018"/>
      <w:bookmarkEnd w:id="1019"/>
      <w:bookmarkEnd w:id="1020"/>
    </w:p>
    <w:p w14:paraId="0F2B6A57" w14:textId="09EA77E9" w:rsidR="00517BE3" w:rsidRPr="00826514" w:rsidRDefault="00517BE3" w:rsidP="00517BE3">
      <w:pPr>
        <w:pStyle w:val="Heading5"/>
      </w:pPr>
      <w:bookmarkStart w:id="1021" w:name="_CRC_2_1_2_3_1"/>
      <w:bookmarkStart w:id="1022" w:name="_Toc24868559"/>
      <w:bookmarkStart w:id="1023" w:name="_Toc34154067"/>
      <w:bookmarkStart w:id="1024" w:name="_Toc36041011"/>
      <w:bookmarkStart w:id="1025" w:name="_Toc36041324"/>
      <w:bookmarkStart w:id="1026" w:name="_Toc43196567"/>
      <w:bookmarkStart w:id="1027" w:name="_Toc43481337"/>
      <w:bookmarkStart w:id="1028" w:name="_Toc45134614"/>
      <w:bookmarkStart w:id="1029" w:name="_Toc51189146"/>
      <w:bookmarkStart w:id="1030" w:name="_Toc51763822"/>
      <w:bookmarkStart w:id="1031" w:name="_Toc57206054"/>
      <w:bookmarkStart w:id="1032" w:name="_Toc59019395"/>
      <w:bookmarkStart w:id="1033" w:name="_Toc193393432"/>
      <w:bookmarkEnd w:id="1021"/>
      <w:r w:rsidRPr="00826514">
        <w:t>C.2.1.2.3.1</w:t>
      </w:r>
      <w:r w:rsidRPr="00826514">
        <w:tab/>
        <w:t>Description</w:t>
      </w:r>
      <w:bookmarkEnd w:id="1022"/>
      <w:bookmarkEnd w:id="1023"/>
      <w:bookmarkEnd w:id="1024"/>
      <w:bookmarkEnd w:id="1025"/>
      <w:bookmarkEnd w:id="1026"/>
      <w:bookmarkEnd w:id="1027"/>
      <w:bookmarkEnd w:id="1028"/>
      <w:bookmarkEnd w:id="1029"/>
      <w:bookmarkEnd w:id="1030"/>
      <w:bookmarkEnd w:id="1031"/>
      <w:bookmarkEnd w:id="1032"/>
      <w:bookmarkEnd w:id="1033"/>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745779" w:rsidRDefault="00517BE3" w:rsidP="00517BE3">
      <w:pPr>
        <w:pStyle w:val="Heading5"/>
        <w:rPr>
          <w:lang w:val="fr-FR"/>
        </w:rPr>
      </w:pPr>
      <w:bookmarkStart w:id="1034" w:name="_CRC_2_1_2_3_2"/>
      <w:bookmarkStart w:id="1035" w:name="_Toc24868560"/>
      <w:bookmarkStart w:id="1036" w:name="_Toc34154068"/>
      <w:bookmarkStart w:id="1037" w:name="_Toc36041012"/>
      <w:bookmarkStart w:id="1038" w:name="_Toc36041325"/>
      <w:bookmarkStart w:id="1039" w:name="_Toc43196568"/>
      <w:bookmarkStart w:id="1040" w:name="_Toc43481338"/>
      <w:bookmarkStart w:id="1041" w:name="_Toc45134615"/>
      <w:bookmarkStart w:id="1042" w:name="_Toc51189147"/>
      <w:bookmarkStart w:id="1043" w:name="_Toc51763823"/>
      <w:bookmarkStart w:id="1044" w:name="_Toc57206055"/>
      <w:bookmarkStart w:id="1045" w:name="_Toc59019396"/>
      <w:bookmarkStart w:id="1046" w:name="_Toc193393433"/>
      <w:bookmarkEnd w:id="1034"/>
      <w:r w:rsidRPr="00745779">
        <w:rPr>
          <w:lang w:val="fr-FR"/>
        </w:rPr>
        <w:t>C.2.1.2.3.2</w:t>
      </w:r>
      <w:r w:rsidRPr="00745779">
        <w:rPr>
          <w:lang w:val="fr-FR"/>
        </w:rPr>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p>
    <w:p w14:paraId="510C6A42" w14:textId="77777777" w:rsidR="00517BE3" w:rsidRPr="00745779" w:rsidRDefault="00517BE3" w:rsidP="00517BE3">
      <w:pPr>
        <w:rPr>
          <w:lang w:val="fr-FR" w:eastAsia="zh-CN"/>
        </w:rPr>
      </w:pPr>
      <w:r w:rsidRPr="00745779">
        <w:rPr>
          <w:lang w:val="fr-FR" w:eastAsia="zh-CN"/>
        </w:rPr>
        <w:t xml:space="preserve">Resource URI: </w:t>
      </w:r>
      <w:r w:rsidRPr="00745779">
        <w:rPr>
          <w:b/>
          <w:lang w:val="fr-FR"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47" w:name="_CRC_2_1_2_3_3"/>
      <w:bookmarkStart w:id="1048" w:name="_Toc24868561"/>
      <w:bookmarkStart w:id="1049" w:name="_Toc34154069"/>
      <w:bookmarkStart w:id="1050" w:name="_Toc36041013"/>
      <w:bookmarkStart w:id="1051" w:name="_Toc36041326"/>
      <w:bookmarkStart w:id="1052" w:name="_Toc43196569"/>
      <w:bookmarkStart w:id="1053" w:name="_Toc43481339"/>
      <w:bookmarkStart w:id="1054" w:name="_Toc45134616"/>
      <w:bookmarkStart w:id="1055" w:name="_Toc51189148"/>
      <w:bookmarkStart w:id="1056" w:name="_Toc51763824"/>
      <w:bookmarkStart w:id="1057" w:name="_Toc57206056"/>
      <w:bookmarkStart w:id="1058" w:name="_Toc59019397"/>
      <w:bookmarkStart w:id="1059" w:name="_Toc193393434"/>
      <w:bookmarkEnd w:id="1047"/>
      <w:r w:rsidRPr="00826514">
        <w:lastRenderedPageBreak/>
        <w:t>C.2.1.2.3.3</w:t>
      </w:r>
      <w:r w:rsidRPr="00826514">
        <w:tab/>
        <w:t>Resource Standard Methods</w:t>
      </w:r>
      <w:bookmarkEnd w:id="1048"/>
      <w:bookmarkEnd w:id="1049"/>
      <w:bookmarkEnd w:id="1050"/>
      <w:bookmarkEnd w:id="1051"/>
      <w:bookmarkEnd w:id="1052"/>
      <w:bookmarkEnd w:id="1053"/>
      <w:bookmarkEnd w:id="1054"/>
      <w:bookmarkEnd w:id="1055"/>
      <w:bookmarkEnd w:id="1056"/>
      <w:bookmarkEnd w:id="1057"/>
      <w:bookmarkEnd w:id="1058"/>
      <w:bookmarkEnd w:id="1059"/>
    </w:p>
    <w:p w14:paraId="1D2437F7" w14:textId="77777777" w:rsidR="003C2BBC" w:rsidRPr="00344860" w:rsidRDefault="003C2BBC" w:rsidP="00084C37">
      <w:pPr>
        <w:pStyle w:val="Heading6"/>
      </w:pPr>
      <w:bookmarkStart w:id="1060" w:name="_CRC_2_1_2_3_3_1"/>
      <w:bookmarkStart w:id="1061" w:name="_Toc193393435"/>
      <w:bookmarkStart w:id="1062" w:name="_Toc24868562"/>
      <w:bookmarkStart w:id="1063" w:name="_Toc34154070"/>
      <w:bookmarkStart w:id="1064" w:name="_Toc36041014"/>
      <w:bookmarkStart w:id="1065" w:name="_Toc36041327"/>
      <w:bookmarkStart w:id="1066" w:name="_Toc43196570"/>
      <w:bookmarkStart w:id="1067" w:name="_Toc43481340"/>
      <w:bookmarkStart w:id="1068" w:name="_Toc45134617"/>
      <w:bookmarkStart w:id="1069" w:name="_Toc51189149"/>
      <w:bookmarkStart w:id="1070" w:name="_Toc51763825"/>
      <w:bookmarkStart w:id="1071" w:name="_Toc57206057"/>
      <w:bookmarkStart w:id="1072" w:name="_Toc59019398"/>
      <w:bookmarkEnd w:id="1060"/>
      <w:r w:rsidRPr="00344860">
        <w:t>C.2.1.2.3.3.1</w:t>
      </w:r>
      <w:r w:rsidRPr="00344860">
        <w:tab/>
        <w:t>GET</w:t>
      </w:r>
      <w:bookmarkEnd w:id="1061"/>
    </w:p>
    <w:bookmarkEnd w:id="1062"/>
    <w:bookmarkEnd w:id="1063"/>
    <w:bookmarkEnd w:id="1064"/>
    <w:bookmarkEnd w:id="1065"/>
    <w:bookmarkEnd w:id="1066"/>
    <w:bookmarkEnd w:id="1067"/>
    <w:bookmarkEnd w:id="1068"/>
    <w:bookmarkEnd w:id="1069"/>
    <w:bookmarkEnd w:id="1070"/>
    <w:bookmarkEnd w:id="1071"/>
    <w:bookmarkEnd w:id="1072"/>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bookmarkStart w:id="1073" w:name="_CRThismethodshallsupporttheURIquerypar"/>
      <w:r w:rsidR="00E8304B" w:rsidRPr="00523AFE">
        <w:rPr>
          <w:rFonts w:ascii="Times New Roman" w:hAnsi="Times New Roman"/>
          <w:b w:val="0"/>
        </w:rPr>
        <w:t>table </w:t>
      </w:r>
      <w:bookmarkEnd w:id="1073"/>
      <w:r w:rsidR="00E8304B" w:rsidRPr="00523AFE">
        <w:rPr>
          <w:rFonts w:ascii="Times New Roman" w:hAnsi="Times New Roman"/>
          <w:b w:val="0"/>
        </w:rPr>
        <w:t>C.2.1.2.3.3.1-1.</w:t>
      </w:r>
    </w:p>
    <w:p w14:paraId="0E5AA77A" w14:textId="77777777" w:rsidR="00094E84" w:rsidRPr="00826514" w:rsidRDefault="00094E84" w:rsidP="00094E84">
      <w:pPr>
        <w:pStyle w:val="TH"/>
        <w:rPr>
          <w:rFonts w:cs="Arial"/>
        </w:rPr>
      </w:pPr>
      <w:bookmarkStart w:id="1074" w:name="_CRTableC_2_1_2_3_3_11"/>
      <w:bookmarkStart w:id="1075" w:name="_Toc24868563"/>
      <w:bookmarkStart w:id="1076" w:name="_Toc34154071"/>
      <w:bookmarkStart w:id="1077" w:name="_Toc36041015"/>
      <w:bookmarkStart w:id="1078" w:name="_Toc36041328"/>
      <w:bookmarkStart w:id="1079" w:name="_Toc43196571"/>
      <w:bookmarkStart w:id="1080" w:name="_Toc43481341"/>
      <w:bookmarkStart w:id="1081" w:name="_Toc45134618"/>
      <w:bookmarkStart w:id="1082" w:name="_Toc51189150"/>
      <w:bookmarkStart w:id="1083" w:name="_Toc51763826"/>
      <w:bookmarkStart w:id="1084" w:name="_Toc57206058"/>
      <w:bookmarkStart w:id="1085" w:name="_Toc59019399"/>
      <w:r w:rsidRPr="00826514">
        <w:t xml:space="preserve">Table </w:t>
      </w:r>
      <w:bookmarkEnd w:id="1074"/>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86" w:name="_CRTableC_2_1_2_3_3_12"/>
      <w:r w:rsidRPr="00826514">
        <w:t>Table</w:t>
      </w:r>
      <w:r w:rsidRPr="00826514">
        <w:rPr>
          <w:noProof/>
        </w:rPr>
        <w:t> </w:t>
      </w:r>
      <w:bookmarkEnd w:id="1086"/>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87" w:name="_CRTableC_2_1_2_3_3_13"/>
      <w:r w:rsidRPr="00826514">
        <w:t xml:space="preserve">Table </w:t>
      </w:r>
      <w:bookmarkEnd w:id="1087"/>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88" w:name="_CRTableC_2_1_2_3_3_14"/>
      <w:r w:rsidRPr="00826514">
        <w:t>Table</w:t>
      </w:r>
      <w:r w:rsidRPr="00826514">
        <w:rPr>
          <w:noProof/>
        </w:rPr>
        <w:t> </w:t>
      </w:r>
      <w:bookmarkEnd w:id="1088"/>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1089" w:name="_CRC_2_1_2_3_3_2"/>
      <w:bookmarkStart w:id="1090" w:name="_Toc193393436"/>
      <w:bookmarkEnd w:id="1089"/>
      <w:r w:rsidRPr="00826514">
        <w:lastRenderedPageBreak/>
        <w:t>C.2.1.2.3.3.2</w:t>
      </w:r>
      <w:r w:rsidRPr="00826514">
        <w:tab/>
        <w:t>PUT</w:t>
      </w:r>
      <w:bookmarkEnd w:id="1075"/>
      <w:bookmarkEnd w:id="1076"/>
      <w:bookmarkEnd w:id="1077"/>
      <w:bookmarkEnd w:id="1078"/>
      <w:bookmarkEnd w:id="1079"/>
      <w:bookmarkEnd w:id="1080"/>
      <w:bookmarkEnd w:id="1081"/>
      <w:bookmarkEnd w:id="1082"/>
      <w:bookmarkEnd w:id="1083"/>
      <w:bookmarkEnd w:id="1084"/>
      <w:bookmarkEnd w:id="1085"/>
      <w:bookmarkEnd w:id="1090"/>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91" w:name="_CRTableC_2_1_2_3_3_21"/>
      <w:r w:rsidRPr="00826514">
        <w:t xml:space="preserve">Table </w:t>
      </w:r>
      <w:bookmarkEnd w:id="1091"/>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92" w:name="_CRTableC_2_1_2_3_3_22"/>
      <w:r w:rsidRPr="00826514">
        <w:t xml:space="preserve">Table </w:t>
      </w:r>
      <w:bookmarkEnd w:id="1092"/>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1093" w:name="_CRC_2_1_2_3_3_3"/>
      <w:bookmarkStart w:id="1094" w:name="_Toc34154072"/>
      <w:bookmarkStart w:id="1095" w:name="_Toc36041016"/>
      <w:bookmarkStart w:id="1096" w:name="_Toc36041329"/>
      <w:bookmarkStart w:id="1097" w:name="_Toc43196572"/>
      <w:bookmarkStart w:id="1098" w:name="_Toc43481342"/>
      <w:bookmarkStart w:id="1099" w:name="_Toc45134619"/>
      <w:bookmarkStart w:id="1100" w:name="_Toc51189151"/>
      <w:bookmarkStart w:id="1101" w:name="_Toc51763827"/>
      <w:bookmarkStart w:id="1102" w:name="_Toc57206059"/>
      <w:bookmarkStart w:id="1103" w:name="_Toc59019400"/>
      <w:bookmarkStart w:id="1104" w:name="_Toc193393437"/>
      <w:bookmarkEnd w:id="1093"/>
      <w:r w:rsidRPr="00826514">
        <w:t>C.2.1.2.3.3.3</w:t>
      </w:r>
      <w:r w:rsidRPr="00826514">
        <w:tab/>
        <w:t>DELETE</w:t>
      </w:r>
      <w:bookmarkEnd w:id="1094"/>
      <w:bookmarkEnd w:id="1095"/>
      <w:bookmarkEnd w:id="1096"/>
      <w:bookmarkEnd w:id="1097"/>
      <w:bookmarkEnd w:id="1098"/>
      <w:bookmarkEnd w:id="1099"/>
      <w:bookmarkEnd w:id="1100"/>
      <w:bookmarkEnd w:id="1101"/>
      <w:bookmarkEnd w:id="1102"/>
      <w:bookmarkEnd w:id="1103"/>
      <w:bookmarkEnd w:id="1104"/>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105" w:name="_CRTableC_2_1_2_3_3_31"/>
      <w:r w:rsidRPr="00826514">
        <w:t xml:space="preserve">Table </w:t>
      </w:r>
      <w:bookmarkEnd w:id="1105"/>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106" w:name="MCCQCTEMPBM_00000042"/>
    </w:p>
    <w:p w14:paraId="78C512A3" w14:textId="03B00721" w:rsidR="00517BE3" w:rsidRPr="00826514" w:rsidRDefault="00517BE3" w:rsidP="00517BE3">
      <w:pPr>
        <w:pStyle w:val="Heading4"/>
      </w:pPr>
      <w:bookmarkStart w:id="1107" w:name="_CRC_2_1_2_4"/>
      <w:bookmarkStart w:id="1108" w:name="_Toc193393438"/>
      <w:bookmarkEnd w:id="1106"/>
      <w:bookmarkEnd w:id="1107"/>
      <w:r w:rsidRPr="00826514">
        <w:t>C.2.1.2.4</w:t>
      </w:r>
      <w:r w:rsidRPr="00826514">
        <w:tab/>
        <w:t>Resource: Individual VAL Group Member</w:t>
      </w:r>
      <w:bookmarkEnd w:id="1108"/>
    </w:p>
    <w:p w14:paraId="3B68FDDD" w14:textId="28D000D9" w:rsidR="00517BE3" w:rsidRPr="00826514" w:rsidRDefault="00517BE3" w:rsidP="00517BE3">
      <w:pPr>
        <w:pStyle w:val="Heading5"/>
      </w:pPr>
      <w:bookmarkStart w:id="1109" w:name="_CRC_2_1_2_4_1"/>
      <w:bookmarkStart w:id="1110" w:name="_Toc193393439"/>
      <w:bookmarkEnd w:id="1109"/>
      <w:r w:rsidRPr="00826514">
        <w:t>C.2.1.2.4.1</w:t>
      </w:r>
      <w:r w:rsidRPr="00826514">
        <w:tab/>
        <w:t>Description</w:t>
      </w:r>
      <w:bookmarkEnd w:id="1110"/>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111" w:name="_CRC_2_1_2_4_2"/>
      <w:bookmarkStart w:id="1112" w:name="_Toc193393440"/>
      <w:bookmarkEnd w:id="1111"/>
      <w:r w:rsidRPr="00826514">
        <w:t>C.2.1.2.4.2</w:t>
      </w:r>
      <w:r w:rsidRPr="00826514">
        <w:tab/>
        <w:t>Resource Definition</w:t>
      </w:r>
      <w:bookmarkEnd w:id="1112"/>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bookmarkStart w:id="1113" w:name="_CRTableC_2_1_2_3_21"/>
      <w:r w:rsidRPr="00826514">
        <w:t xml:space="preserve">Table </w:t>
      </w:r>
      <w:bookmarkEnd w:id="1113"/>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114" w:name="_CRC_2_1_2_4_3"/>
      <w:bookmarkStart w:id="1115" w:name="_Toc193393441"/>
      <w:bookmarkEnd w:id="1114"/>
      <w:r w:rsidRPr="00826514">
        <w:lastRenderedPageBreak/>
        <w:t>C.2.1.2.4.3</w:t>
      </w:r>
      <w:r w:rsidRPr="00826514">
        <w:tab/>
        <w:t>Resource Standard Methods</w:t>
      </w:r>
      <w:bookmarkEnd w:id="1115"/>
    </w:p>
    <w:p w14:paraId="048959A9" w14:textId="297BC5C1" w:rsidR="00517BE3" w:rsidRPr="00826514" w:rsidRDefault="00517BE3" w:rsidP="00084C37">
      <w:pPr>
        <w:pStyle w:val="Heading6"/>
      </w:pPr>
      <w:bookmarkStart w:id="1116" w:name="_CRC_2_1_2_4_3_1"/>
      <w:bookmarkStart w:id="1117" w:name="_Toc193393442"/>
      <w:bookmarkEnd w:id="1116"/>
      <w:r w:rsidRPr="00826514">
        <w:t>C.2.1.2.4.3.1</w:t>
      </w:r>
      <w:r w:rsidRPr="00826514">
        <w:tab/>
        <w:t>GET</w:t>
      </w:r>
      <w:bookmarkEnd w:id="1117"/>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118" w:name="_CRTableC_2_1_2_4_3_11"/>
      <w:r w:rsidRPr="00826514">
        <w:t>Table</w:t>
      </w:r>
      <w:r w:rsidRPr="00826514">
        <w:rPr>
          <w:noProof/>
        </w:rPr>
        <w:t> </w:t>
      </w:r>
      <w:bookmarkEnd w:id="1118"/>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119" w:name="_CRTableC_2_1_2_4_3_12"/>
      <w:r w:rsidRPr="00826514">
        <w:t xml:space="preserve">Table </w:t>
      </w:r>
      <w:bookmarkEnd w:id="1119"/>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120" w:name="_CRTableC_2_1_2_4_3_14"/>
      <w:r w:rsidRPr="00826514">
        <w:t>Table</w:t>
      </w:r>
      <w:r w:rsidRPr="00826514">
        <w:rPr>
          <w:noProof/>
        </w:rPr>
        <w:t> </w:t>
      </w:r>
      <w:bookmarkEnd w:id="1120"/>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1121" w:name="_CRC_2_1_2_4_3_2"/>
      <w:bookmarkStart w:id="1122" w:name="_Toc193393443"/>
      <w:bookmarkEnd w:id="1121"/>
      <w:r w:rsidRPr="00826514">
        <w:t>C.2.1.2.4.3.2</w:t>
      </w:r>
      <w:r w:rsidRPr="00826514">
        <w:tab/>
        <w:t>PUT</w:t>
      </w:r>
      <w:bookmarkEnd w:id="1122"/>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123" w:name="_CRTableC_2_1_2_4_3_21"/>
      <w:r w:rsidRPr="00826514">
        <w:t xml:space="preserve">Table </w:t>
      </w:r>
      <w:bookmarkEnd w:id="1123"/>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124" w:name="_CRTableC_2_1_2_4_3_22"/>
      <w:r w:rsidRPr="00826514">
        <w:t xml:space="preserve">Table </w:t>
      </w:r>
      <w:bookmarkEnd w:id="1124"/>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1125" w:name="_CRC_2_1_2_4_3_3"/>
      <w:bookmarkStart w:id="1126" w:name="_Toc193393444"/>
      <w:bookmarkEnd w:id="1125"/>
      <w:r w:rsidRPr="00826514">
        <w:lastRenderedPageBreak/>
        <w:t>C.2.1.2.4.3.3</w:t>
      </w:r>
      <w:r w:rsidRPr="00826514">
        <w:tab/>
        <w:t>DELETE</w:t>
      </w:r>
      <w:bookmarkEnd w:id="1126"/>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127" w:name="_CRTableC_2_1_2_4_3_31"/>
      <w:r w:rsidRPr="00826514">
        <w:t xml:space="preserve">Table </w:t>
      </w:r>
      <w:bookmarkEnd w:id="1127"/>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128" w:name="_CRC_2_1_3"/>
      <w:bookmarkStart w:id="1129" w:name="_Toc24868570"/>
      <w:bookmarkStart w:id="1130" w:name="_Toc34154075"/>
      <w:bookmarkStart w:id="1131" w:name="_Toc36041019"/>
      <w:bookmarkStart w:id="1132" w:name="_Toc36041332"/>
      <w:bookmarkStart w:id="1133" w:name="_Toc43196575"/>
      <w:bookmarkStart w:id="1134" w:name="_Toc43481345"/>
      <w:bookmarkStart w:id="1135" w:name="_Toc45134622"/>
      <w:bookmarkStart w:id="1136" w:name="_Toc51189154"/>
      <w:bookmarkStart w:id="1137" w:name="_Toc51763830"/>
      <w:bookmarkStart w:id="1138" w:name="_Toc57206062"/>
      <w:bookmarkStart w:id="1139" w:name="_Toc59019403"/>
      <w:bookmarkStart w:id="1140" w:name="_Toc193393445"/>
      <w:bookmarkEnd w:id="1128"/>
      <w:r w:rsidRPr="00826514">
        <w:t>C.2.1.3</w:t>
      </w:r>
      <w:r w:rsidRPr="00826514">
        <w:tab/>
        <w:t>Data Model</w:t>
      </w:r>
      <w:bookmarkEnd w:id="1129"/>
      <w:bookmarkEnd w:id="1130"/>
      <w:bookmarkEnd w:id="1131"/>
      <w:bookmarkEnd w:id="1132"/>
      <w:bookmarkEnd w:id="1133"/>
      <w:bookmarkEnd w:id="1134"/>
      <w:bookmarkEnd w:id="1135"/>
      <w:bookmarkEnd w:id="1136"/>
      <w:bookmarkEnd w:id="1137"/>
      <w:bookmarkEnd w:id="1138"/>
      <w:bookmarkEnd w:id="1139"/>
      <w:bookmarkEnd w:id="1140"/>
    </w:p>
    <w:p w14:paraId="7CBDE788" w14:textId="135C3ECB" w:rsidR="00517BE3" w:rsidRPr="00826514" w:rsidRDefault="00517BE3" w:rsidP="00517BE3">
      <w:pPr>
        <w:pStyle w:val="Heading4"/>
      </w:pPr>
      <w:bookmarkStart w:id="1141" w:name="_CRC_2_1_3_1"/>
      <w:bookmarkStart w:id="1142" w:name="_Toc24868571"/>
      <w:bookmarkStart w:id="1143" w:name="_Toc34154076"/>
      <w:bookmarkStart w:id="1144" w:name="_Toc36041020"/>
      <w:bookmarkStart w:id="1145" w:name="_Toc36041333"/>
      <w:bookmarkStart w:id="1146" w:name="_Toc43196576"/>
      <w:bookmarkStart w:id="1147" w:name="_Toc43481346"/>
      <w:bookmarkStart w:id="1148" w:name="_Toc45134623"/>
      <w:bookmarkStart w:id="1149" w:name="_Toc51189155"/>
      <w:bookmarkStart w:id="1150" w:name="_Toc51763831"/>
      <w:bookmarkStart w:id="1151" w:name="_Toc57206063"/>
      <w:bookmarkStart w:id="1152" w:name="_Toc59019404"/>
      <w:bookmarkStart w:id="1153" w:name="_Toc193393446"/>
      <w:bookmarkEnd w:id="1141"/>
      <w:r w:rsidRPr="00826514">
        <w:t>C.2.1.3.1</w:t>
      </w:r>
      <w:r w:rsidRPr="00826514">
        <w:tab/>
        <w:t>General</w:t>
      </w:r>
      <w:bookmarkEnd w:id="1142"/>
      <w:bookmarkEnd w:id="1143"/>
      <w:bookmarkEnd w:id="1144"/>
      <w:bookmarkEnd w:id="1145"/>
      <w:bookmarkEnd w:id="1146"/>
      <w:bookmarkEnd w:id="1147"/>
      <w:bookmarkEnd w:id="1148"/>
      <w:bookmarkEnd w:id="1149"/>
      <w:bookmarkEnd w:id="1150"/>
      <w:bookmarkEnd w:id="1151"/>
      <w:bookmarkEnd w:id="1152"/>
      <w:bookmarkEnd w:id="1153"/>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54" w:name="_CRTableC_2_1_3_11"/>
      <w:r w:rsidRPr="00826514">
        <w:t>Table </w:t>
      </w:r>
      <w:bookmarkEnd w:id="1154"/>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bookmarkStart w:id="1155" w:name="_CRTableC_2_1_3_12"/>
      <w:r w:rsidRPr="00344860">
        <w:t>Table </w:t>
      </w:r>
      <w:bookmarkEnd w:id="1155"/>
      <w:r w:rsidRPr="00344860">
        <w:t>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1156"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1156"/>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57" w:name="_CRC_2_1_3_2"/>
      <w:bookmarkStart w:id="1158" w:name="_Toc24868572"/>
      <w:bookmarkStart w:id="1159" w:name="_Toc34154077"/>
      <w:bookmarkStart w:id="1160" w:name="_Toc36041021"/>
      <w:bookmarkStart w:id="1161" w:name="_Toc36041334"/>
      <w:bookmarkStart w:id="1162" w:name="_Toc43196577"/>
      <w:bookmarkStart w:id="1163" w:name="_Toc43481347"/>
      <w:bookmarkStart w:id="1164" w:name="_Toc45134624"/>
      <w:bookmarkStart w:id="1165" w:name="_Toc51189156"/>
      <w:bookmarkStart w:id="1166" w:name="_Toc51763832"/>
      <w:bookmarkStart w:id="1167" w:name="_Toc57206064"/>
      <w:bookmarkStart w:id="1168" w:name="_Toc59019405"/>
      <w:bookmarkStart w:id="1169" w:name="_Toc193393447"/>
      <w:bookmarkEnd w:id="1157"/>
      <w:r w:rsidRPr="00826514">
        <w:lastRenderedPageBreak/>
        <w:t>C.2.1.3.2</w:t>
      </w:r>
      <w:r w:rsidRPr="00826514">
        <w:tab/>
        <w:t>Structured data types</w:t>
      </w:r>
      <w:bookmarkEnd w:id="1158"/>
      <w:bookmarkEnd w:id="1159"/>
      <w:bookmarkEnd w:id="1160"/>
      <w:bookmarkEnd w:id="1161"/>
      <w:bookmarkEnd w:id="1162"/>
      <w:bookmarkEnd w:id="1163"/>
      <w:bookmarkEnd w:id="1164"/>
      <w:bookmarkEnd w:id="1165"/>
      <w:bookmarkEnd w:id="1166"/>
      <w:bookmarkEnd w:id="1167"/>
      <w:bookmarkEnd w:id="1168"/>
      <w:bookmarkEnd w:id="1169"/>
    </w:p>
    <w:p w14:paraId="7672E3AB" w14:textId="57A89C52" w:rsidR="00517BE3" w:rsidRPr="00826514" w:rsidRDefault="00517BE3" w:rsidP="00517BE3">
      <w:pPr>
        <w:pStyle w:val="Heading5"/>
      </w:pPr>
      <w:bookmarkStart w:id="1170" w:name="_CRC_2_1_3_2_1"/>
      <w:bookmarkStart w:id="1171" w:name="_Toc24868573"/>
      <w:bookmarkStart w:id="1172" w:name="_Toc34154078"/>
      <w:bookmarkStart w:id="1173" w:name="_Toc36041022"/>
      <w:bookmarkStart w:id="1174" w:name="_Toc36041335"/>
      <w:bookmarkStart w:id="1175" w:name="_Toc43196578"/>
      <w:bookmarkStart w:id="1176" w:name="_Toc43481348"/>
      <w:bookmarkStart w:id="1177" w:name="_Toc45134625"/>
      <w:bookmarkStart w:id="1178" w:name="_Toc51189157"/>
      <w:bookmarkStart w:id="1179" w:name="_Toc51763833"/>
      <w:bookmarkStart w:id="1180" w:name="_Toc57206065"/>
      <w:bookmarkStart w:id="1181" w:name="_Toc59019406"/>
      <w:bookmarkStart w:id="1182" w:name="_Toc193393448"/>
      <w:bookmarkEnd w:id="1170"/>
      <w:r w:rsidRPr="00826514">
        <w:t>C.2.1.3.2.1</w:t>
      </w:r>
      <w:r w:rsidRPr="00826514">
        <w:tab/>
        <w:t>Introduction</w:t>
      </w:r>
      <w:bookmarkEnd w:id="1171"/>
      <w:bookmarkEnd w:id="1172"/>
      <w:bookmarkEnd w:id="1173"/>
      <w:bookmarkEnd w:id="1174"/>
      <w:bookmarkEnd w:id="1175"/>
      <w:bookmarkEnd w:id="1176"/>
      <w:bookmarkEnd w:id="1177"/>
      <w:bookmarkEnd w:id="1178"/>
      <w:bookmarkEnd w:id="1179"/>
      <w:bookmarkEnd w:id="1180"/>
      <w:bookmarkEnd w:id="1181"/>
      <w:bookmarkEnd w:id="1182"/>
    </w:p>
    <w:p w14:paraId="3094FCA6" w14:textId="47667ECE" w:rsidR="00517BE3" w:rsidRPr="00745779" w:rsidRDefault="00517BE3" w:rsidP="00517BE3">
      <w:pPr>
        <w:pStyle w:val="Heading5"/>
        <w:rPr>
          <w:lang w:val="fr-FR"/>
        </w:rPr>
      </w:pPr>
      <w:bookmarkStart w:id="1183" w:name="_CRC_2_1_3_2_2"/>
      <w:bookmarkStart w:id="1184" w:name="_Toc24868574"/>
      <w:bookmarkStart w:id="1185" w:name="_Toc34154079"/>
      <w:bookmarkStart w:id="1186" w:name="_Toc36041023"/>
      <w:bookmarkStart w:id="1187" w:name="_Toc36041336"/>
      <w:bookmarkStart w:id="1188" w:name="_Toc43196579"/>
      <w:bookmarkStart w:id="1189" w:name="_Toc43481349"/>
      <w:bookmarkStart w:id="1190" w:name="_Toc45134626"/>
      <w:bookmarkStart w:id="1191" w:name="_Toc51189158"/>
      <w:bookmarkStart w:id="1192" w:name="_Toc51763834"/>
      <w:bookmarkStart w:id="1193" w:name="_Toc57206066"/>
      <w:bookmarkStart w:id="1194" w:name="_Toc59019407"/>
      <w:bookmarkStart w:id="1195" w:name="_Toc193393449"/>
      <w:bookmarkEnd w:id="1183"/>
      <w:r w:rsidRPr="00745779">
        <w:rPr>
          <w:lang w:val="fr-FR"/>
        </w:rPr>
        <w:t>C.2.1.3.2.2</w:t>
      </w:r>
      <w:r w:rsidRPr="00745779">
        <w:rPr>
          <w:lang w:val="fr-FR"/>
        </w:rPr>
        <w:tab/>
        <w:t>Type: VALGroupDocument</w:t>
      </w:r>
      <w:bookmarkEnd w:id="1184"/>
      <w:bookmarkEnd w:id="1185"/>
      <w:bookmarkEnd w:id="1186"/>
      <w:bookmarkEnd w:id="1187"/>
      <w:bookmarkEnd w:id="1188"/>
      <w:bookmarkEnd w:id="1189"/>
      <w:bookmarkEnd w:id="1190"/>
      <w:bookmarkEnd w:id="1191"/>
      <w:bookmarkEnd w:id="1192"/>
      <w:bookmarkEnd w:id="1193"/>
      <w:bookmarkEnd w:id="1194"/>
      <w:bookmarkEnd w:id="1195"/>
    </w:p>
    <w:p w14:paraId="5EAD4AF0" w14:textId="6773BA54" w:rsidR="00517BE3" w:rsidRPr="00745779" w:rsidRDefault="00517BE3" w:rsidP="00517BE3">
      <w:pPr>
        <w:pStyle w:val="TH"/>
        <w:rPr>
          <w:lang w:val="fr-FR"/>
        </w:rPr>
      </w:pPr>
      <w:bookmarkStart w:id="1196" w:name="_CRTableC_2_1_3_2_21"/>
      <w:r w:rsidRPr="00745779">
        <w:rPr>
          <w:noProof/>
          <w:lang w:val="fr-FR"/>
        </w:rPr>
        <w:t>Table </w:t>
      </w:r>
      <w:bookmarkEnd w:id="1196"/>
      <w:r w:rsidRPr="00745779">
        <w:rPr>
          <w:noProof/>
          <w:lang w:val="fr-FR"/>
        </w:rPr>
        <w:t>C.2.1.3.2.2</w:t>
      </w:r>
      <w:r w:rsidRPr="00745779">
        <w:rPr>
          <w:lang w:val="fr-FR"/>
        </w:rPr>
        <w:t xml:space="preserve">-1: </w:t>
      </w:r>
      <w:r w:rsidRPr="00745779">
        <w:rPr>
          <w:noProof/>
          <w:lang w:val="fr-FR"/>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97" w:name="_CRC_2_1_3_2_3"/>
      <w:bookmarkStart w:id="1198" w:name="_Toc193393450"/>
      <w:bookmarkStart w:id="1199" w:name="_Toc24868575"/>
      <w:bookmarkStart w:id="1200" w:name="_Toc34154080"/>
      <w:bookmarkStart w:id="1201" w:name="_Toc36041024"/>
      <w:bookmarkStart w:id="1202" w:name="_Toc36041337"/>
      <w:bookmarkStart w:id="1203" w:name="_Toc43196580"/>
      <w:bookmarkStart w:id="1204" w:name="_Toc43481350"/>
      <w:bookmarkStart w:id="1205" w:name="_Toc45134627"/>
      <w:bookmarkStart w:id="1206" w:name="_Toc51189159"/>
      <w:bookmarkStart w:id="1207" w:name="_Toc51763835"/>
      <w:bookmarkStart w:id="1208" w:name="_Toc57206067"/>
      <w:bookmarkStart w:id="1209" w:name="_Toc59019408"/>
      <w:bookmarkEnd w:id="1197"/>
      <w:r w:rsidRPr="00826514">
        <w:lastRenderedPageBreak/>
        <w:t>C.2.1.3.2.3</w:t>
      </w:r>
      <w:r w:rsidRPr="00826514">
        <w:tab/>
        <w:t>Type: GroupMember</w:t>
      </w:r>
      <w:bookmarkEnd w:id="1198"/>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210" w:name="_CRC_2_1_3_2_4"/>
      <w:bookmarkStart w:id="1211" w:name="_Toc193393451"/>
      <w:bookmarkEnd w:id="1210"/>
      <w:r w:rsidRPr="00826514">
        <w:t>C.2.1.3.2.4</w:t>
      </w:r>
      <w:r w:rsidRPr="00826514">
        <w:tab/>
        <w:t>Type: MembershipState</w:t>
      </w:r>
      <w:bookmarkEnd w:id="1211"/>
    </w:p>
    <w:p w14:paraId="161760C7" w14:textId="620F3F2B" w:rsidR="00517BE3" w:rsidRPr="00826514" w:rsidRDefault="00517BE3" w:rsidP="00517BE3">
      <w:pPr>
        <w:pStyle w:val="TH"/>
      </w:pPr>
      <w:bookmarkStart w:id="1212" w:name="_CRTableC_2_1_3_2_31"/>
      <w:r w:rsidRPr="00826514">
        <w:rPr>
          <w:noProof/>
        </w:rPr>
        <w:t>Table </w:t>
      </w:r>
      <w:bookmarkEnd w:id="1212"/>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213" w:name="_CRC_2_1_3_2_5"/>
      <w:bookmarkStart w:id="1214" w:name="_Toc193393452"/>
      <w:bookmarkEnd w:id="1213"/>
      <w:r w:rsidRPr="00826514">
        <w:t>C.2.1.3.2.5</w:t>
      </w:r>
      <w:r w:rsidRPr="00826514">
        <w:tab/>
        <w:t>Type: MessageFilter</w:t>
      </w:r>
      <w:bookmarkEnd w:id="1214"/>
    </w:p>
    <w:p w14:paraId="2FFC3AA8" w14:textId="3D4150B4" w:rsidR="00517BE3" w:rsidRPr="00826514" w:rsidRDefault="00517BE3" w:rsidP="00517BE3">
      <w:pPr>
        <w:pStyle w:val="TH"/>
        <w:rPr>
          <w:rFonts w:eastAsia="MS Mincho"/>
        </w:rPr>
      </w:pPr>
      <w:bookmarkStart w:id="1215" w:name="_CRTableC_2_1_3_2_51"/>
      <w:r w:rsidRPr="00826514">
        <w:rPr>
          <w:rFonts w:eastAsia="MS Mincho"/>
        </w:rPr>
        <w:t>Table </w:t>
      </w:r>
      <w:bookmarkEnd w:id="1215"/>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216" w:name="_CRC_2_1_3_3"/>
      <w:bookmarkStart w:id="1217" w:name="_Toc193393453"/>
      <w:bookmarkEnd w:id="1216"/>
      <w:r w:rsidRPr="00826514">
        <w:lastRenderedPageBreak/>
        <w:t>C.2.1.3.3</w:t>
      </w:r>
      <w:r w:rsidRPr="00826514">
        <w:tab/>
        <w:t>Simple data types and enumerations</w:t>
      </w:r>
      <w:bookmarkEnd w:id="1199"/>
      <w:bookmarkEnd w:id="1200"/>
      <w:bookmarkEnd w:id="1201"/>
      <w:bookmarkEnd w:id="1202"/>
      <w:bookmarkEnd w:id="1203"/>
      <w:bookmarkEnd w:id="1204"/>
      <w:bookmarkEnd w:id="1205"/>
      <w:bookmarkEnd w:id="1206"/>
      <w:bookmarkEnd w:id="1207"/>
      <w:bookmarkEnd w:id="1208"/>
      <w:bookmarkEnd w:id="1209"/>
      <w:bookmarkEnd w:id="1217"/>
    </w:p>
    <w:p w14:paraId="68ECA2BE" w14:textId="5A3CF9E0" w:rsidR="00517BE3" w:rsidRPr="00826514" w:rsidRDefault="00517BE3" w:rsidP="00517BE3">
      <w:pPr>
        <w:pStyle w:val="Heading5"/>
      </w:pPr>
      <w:bookmarkStart w:id="1218" w:name="_CRC_2_1_3_3_1"/>
      <w:bookmarkStart w:id="1219" w:name="_Toc193393454"/>
      <w:bookmarkStart w:id="1220" w:name="_Toc24868576"/>
      <w:bookmarkStart w:id="1221" w:name="_Toc34154081"/>
      <w:bookmarkStart w:id="1222" w:name="_Toc36041025"/>
      <w:bookmarkStart w:id="1223" w:name="_Toc36041338"/>
      <w:bookmarkStart w:id="1224" w:name="_Toc43196581"/>
      <w:bookmarkStart w:id="1225" w:name="_Toc43481351"/>
      <w:bookmarkStart w:id="1226" w:name="_Toc45134628"/>
      <w:bookmarkStart w:id="1227" w:name="_Toc51189160"/>
      <w:bookmarkStart w:id="1228" w:name="_Toc51763836"/>
      <w:bookmarkStart w:id="1229" w:name="_Toc57206068"/>
      <w:bookmarkStart w:id="1230" w:name="_Toc59019409"/>
      <w:bookmarkEnd w:id="1218"/>
      <w:r w:rsidRPr="00826514">
        <w:t>C.2.1.3.3.1</w:t>
      </w:r>
      <w:r w:rsidRPr="00826514">
        <w:tab/>
        <w:t>Simple data types</w:t>
      </w:r>
      <w:bookmarkEnd w:id="1219"/>
    </w:p>
    <w:p w14:paraId="592C3028" w14:textId="165B9169" w:rsidR="00517BE3" w:rsidRPr="00826514" w:rsidRDefault="00517BE3" w:rsidP="00517BE3">
      <w:pPr>
        <w:pStyle w:val="TH"/>
        <w:spacing w:before="120"/>
      </w:pPr>
      <w:bookmarkStart w:id="1231" w:name="_CRTableC_2_1_3_3_11Simpledatatypes"/>
      <w:r w:rsidRPr="00826514">
        <w:t>Table </w:t>
      </w:r>
      <w:bookmarkEnd w:id="1231"/>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232" w:name="_CRC_2_1_3_3_2"/>
      <w:bookmarkStart w:id="1233" w:name="_Toc193393455"/>
      <w:bookmarkEnd w:id="1232"/>
      <w:r w:rsidRPr="00826514">
        <w:t>C.2.1.3.3.2</w:t>
      </w:r>
      <w:r w:rsidRPr="00826514">
        <w:tab/>
        <w:t>Enumeration: MembershipType</w:t>
      </w:r>
      <w:bookmarkEnd w:id="1233"/>
    </w:p>
    <w:p w14:paraId="2178A9DA" w14:textId="77777777" w:rsidR="006C2CD4" w:rsidRPr="00344860" w:rsidRDefault="006C2CD4" w:rsidP="006C2CD4">
      <w:pPr>
        <w:pStyle w:val="TH"/>
      </w:pPr>
      <w:bookmarkStart w:id="1234" w:name="_CRTableC_2_1_3_3_21"/>
      <w:r w:rsidRPr="00344860">
        <w:t>Table </w:t>
      </w:r>
      <w:bookmarkEnd w:id="1234"/>
      <w:r w:rsidRPr="00344860">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1235" w:name="_CRC_2_1_3_3_3"/>
      <w:bookmarkStart w:id="1236" w:name="_Toc193393456"/>
      <w:bookmarkEnd w:id="1235"/>
      <w:r>
        <w:t>C.2.1.3.3.3</w:t>
      </w:r>
      <w:r>
        <w:tab/>
        <w:t>Enumeration: GroupCategory</w:t>
      </w:r>
      <w:bookmarkEnd w:id="1236"/>
    </w:p>
    <w:p w14:paraId="31D35F2D" w14:textId="09F252B3" w:rsidR="00C355AC" w:rsidRDefault="00C355AC" w:rsidP="00C355AC">
      <w:pPr>
        <w:pStyle w:val="TH"/>
      </w:pPr>
      <w:bookmarkStart w:id="1237" w:name="_CRTableC_2_1_3_3_31"/>
      <w:r>
        <w:t>Table </w:t>
      </w:r>
      <w:bookmarkEnd w:id="1237"/>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38" w:name="_CRC_2_1_3_3_4"/>
      <w:bookmarkStart w:id="1239" w:name="_Toc193393457"/>
      <w:bookmarkEnd w:id="1238"/>
      <w:r w:rsidRPr="00826514">
        <w:t>C.2.1.3.3.</w:t>
      </w:r>
      <w:r w:rsidR="00C355AC">
        <w:t>4</w:t>
      </w:r>
      <w:r w:rsidRPr="00826514">
        <w:tab/>
        <w:t>Enumeration: Com5GLanType</w:t>
      </w:r>
      <w:bookmarkEnd w:id="1239"/>
    </w:p>
    <w:p w14:paraId="2F6A723E" w14:textId="77777777" w:rsidR="00DD1F39" w:rsidRPr="00344860" w:rsidRDefault="00DD1F39" w:rsidP="00DD1F39">
      <w:pPr>
        <w:pStyle w:val="TH"/>
      </w:pPr>
      <w:bookmarkStart w:id="1240" w:name="_CRTableC_2_1_3_3_41"/>
      <w:r w:rsidRPr="00344860">
        <w:t>Table </w:t>
      </w:r>
      <w:bookmarkEnd w:id="1240"/>
      <w:r w:rsidRPr="00344860">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1241" w:name="_CRC_2_1_4"/>
      <w:bookmarkStart w:id="1242" w:name="_Toc193393458"/>
      <w:bookmarkEnd w:id="1241"/>
      <w:r w:rsidRPr="00826514">
        <w:t>C.2.1.4</w:t>
      </w:r>
      <w:r w:rsidRPr="00826514">
        <w:tab/>
        <w:t>Error Handling</w:t>
      </w:r>
      <w:bookmarkEnd w:id="1220"/>
      <w:bookmarkEnd w:id="1221"/>
      <w:bookmarkEnd w:id="1222"/>
      <w:bookmarkEnd w:id="1223"/>
      <w:bookmarkEnd w:id="1224"/>
      <w:bookmarkEnd w:id="1225"/>
      <w:bookmarkEnd w:id="1226"/>
      <w:bookmarkEnd w:id="1227"/>
      <w:bookmarkEnd w:id="1228"/>
      <w:bookmarkEnd w:id="1229"/>
      <w:bookmarkEnd w:id="1230"/>
      <w:bookmarkEnd w:id="1242"/>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1243" w:name="_CRC_2_1_5"/>
      <w:bookmarkStart w:id="1244" w:name="_Toc193393459"/>
      <w:bookmarkEnd w:id="1243"/>
      <w:r w:rsidRPr="00826514">
        <w:lastRenderedPageBreak/>
        <w:t>C.2.1.5</w:t>
      </w:r>
      <w:r w:rsidRPr="00826514">
        <w:tab/>
        <w:t>CDDL Specification</w:t>
      </w:r>
      <w:bookmarkEnd w:id="1244"/>
    </w:p>
    <w:p w14:paraId="13FB71A0" w14:textId="6D38AA7E" w:rsidR="00517BE3" w:rsidRPr="00826514" w:rsidRDefault="00517BE3" w:rsidP="00517BE3">
      <w:pPr>
        <w:pStyle w:val="Heading4"/>
        <w:rPr>
          <w:lang w:eastAsia="zh-CN"/>
        </w:rPr>
      </w:pPr>
      <w:bookmarkStart w:id="1245" w:name="_CRC_2_1_5_1"/>
      <w:bookmarkStart w:id="1246" w:name="_Toc193393460"/>
      <w:bookmarkEnd w:id="1245"/>
      <w:r w:rsidRPr="00826514">
        <w:rPr>
          <w:lang w:eastAsia="zh-CN"/>
        </w:rPr>
        <w:t>C.2.1.5.1</w:t>
      </w:r>
      <w:r w:rsidRPr="00826514">
        <w:rPr>
          <w:lang w:eastAsia="zh-CN"/>
        </w:rPr>
        <w:tab/>
        <w:t>Introduction</w:t>
      </w:r>
      <w:bookmarkEnd w:id="1246"/>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1247" w:name="_CRC_2_1_5_2"/>
      <w:bookmarkStart w:id="1248" w:name="_Toc193393461"/>
      <w:bookmarkEnd w:id="1247"/>
      <w:r w:rsidRPr="00344860">
        <w:rPr>
          <w:lang w:eastAsia="zh-CN"/>
        </w:rPr>
        <w:t>C.2.1.5.2</w:t>
      </w:r>
      <w:r w:rsidRPr="00344860">
        <w:rPr>
          <w:lang w:eastAsia="zh-CN"/>
        </w:rPr>
        <w:tab/>
        <w:t>CDDL document</w:t>
      </w:r>
      <w:bookmarkEnd w:id="1248"/>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1249" w:name="_CRC_2_1_6"/>
      <w:bookmarkStart w:id="1250" w:name="_Toc193393462"/>
      <w:bookmarkEnd w:id="1249"/>
      <w:r w:rsidRPr="00826514">
        <w:rPr>
          <w:noProof/>
        </w:rPr>
        <w:t>C.2.1.6</w:t>
      </w:r>
      <w:r w:rsidRPr="00826514">
        <w:rPr>
          <w:noProof/>
        </w:rPr>
        <w:tab/>
        <w:t>Media Type</w:t>
      </w:r>
      <w:bookmarkEnd w:id="1250"/>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56CE81AA" w14:textId="19AB16A1" w:rsidR="00517BE3" w:rsidRPr="00826514" w:rsidRDefault="00517BE3" w:rsidP="008E643E">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51" w:name="_CRC_2_1_7"/>
      <w:bookmarkStart w:id="1252" w:name="_Toc193393463"/>
      <w:bookmarkEnd w:id="1251"/>
      <w:r w:rsidRPr="00826514">
        <w:rPr>
          <w:noProof/>
        </w:rPr>
        <w:t>C.2.1.7</w:t>
      </w:r>
      <w:r w:rsidRPr="00826514">
        <w:rPr>
          <w:noProof/>
        </w:rPr>
        <w:tab/>
        <w:t>Media Type registration for application/vnd.3gpp.seal-</w:t>
      </w:r>
      <w:r w:rsidRPr="00826514">
        <w:t>group-doc</w:t>
      </w:r>
      <w:r w:rsidRPr="00826514">
        <w:rPr>
          <w:noProof/>
        </w:rPr>
        <w:t>+cbor</w:t>
      </w:r>
      <w:bookmarkEnd w:id="1252"/>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lastRenderedPageBreak/>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53" w:name="_CRC_2_1_8"/>
      <w:bookmarkStart w:id="1254" w:name="_Toc193393464"/>
      <w:bookmarkEnd w:id="1253"/>
      <w:r w:rsidRPr="00826514">
        <w:rPr>
          <w:noProof/>
        </w:rPr>
        <w:t>C.2.1.8</w:t>
      </w:r>
      <w:r w:rsidRPr="00826514">
        <w:rPr>
          <w:noProof/>
        </w:rPr>
        <w:tab/>
        <w:t>Media Type registration for application/vnd.3gpp.seal-</w:t>
      </w:r>
      <w:r w:rsidRPr="00826514">
        <w:t>group-member-info</w:t>
      </w:r>
      <w:r w:rsidRPr="00826514">
        <w:rPr>
          <w:noProof/>
        </w:rPr>
        <w:t>+cbor</w:t>
      </w:r>
      <w:bookmarkEnd w:id="1254"/>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lastRenderedPageBreak/>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55" w:name="clause4"/>
      <w:bookmarkStart w:id="1256" w:name="_CRAnnexDinformative"/>
      <w:bookmarkStart w:id="1257" w:name="_Toc25305702"/>
      <w:bookmarkStart w:id="1258" w:name="_Toc26190278"/>
      <w:bookmarkStart w:id="1259" w:name="_Toc26190871"/>
      <w:bookmarkStart w:id="1260" w:name="_Toc34062216"/>
      <w:bookmarkStart w:id="1261" w:name="_Toc34394657"/>
      <w:bookmarkStart w:id="1262" w:name="_Toc45274450"/>
      <w:bookmarkStart w:id="1263" w:name="_Toc51932989"/>
      <w:bookmarkStart w:id="1264" w:name="_Toc58513720"/>
      <w:bookmarkStart w:id="1265" w:name="_Toc92304796"/>
      <w:bookmarkStart w:id="1266" w:name="_Toc193393465"/>
      <w:bookmarkEnd w:id="1255"/>
      <w:bookmarkEnd w:id="1256"/>
      <w:r w:rsidRPr="00826514">
        <w:lastRenderedPageBreak/>
        <w:t xml:space="preserve">Annex </w:t>
      </w:r>
      <w:r w:rsidR="00517BE3" w:rsidRPr="00826514">
        <w:t>D</w:t>
      </w:r>
      <w:r w:rsidRPr="00826514">
        <w:t xml:space="preserve"> (informative):</w:t>
      </w:r>
      <w:r w:rsidRPr="00826514">
        <w:br/>
        <w:t>Change history</w:t>
      </w:r>
      <w:bookmarkStart w:id="1267" w:name="historyclause"/>
      <w:bookmarkEnd w:id="1257"/>
      <w:bookmarkEnd w:id="1258"/>
      <w:bookmarkEnd w:id="1259"/>
      <w:bookmarkEnd w:id="1260"/>
      <w:bookmarkEnd w:id="1261"/>
      <w:bookmarkEnd w:id="1262"/>
      <w:bookmarkEnd w:id="1263"/>
      <w:bookmarkEnd w:id="1264"/>
      <w:bookmarkEnd w:id="1265"/>
      <w:bookmarkEnd w:id="1266"/>
      <w:bookmarkEnd w:id="12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8D5BAE">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lastRenderedPageBreak/>
              <w:t>Change history</w:t>
            </w:r>
          </w:p>
        </w:tc>
      </w:tr>
      <w:tr w:rsidR="00630443" w:rsidRPr="00826514" w14:paraId="3E444EA5" w14:textId="77777777" w:rsidTr="008D5BAE">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8D5BAE">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8D5BAE">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8D5BAE">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8D5BAE">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8D5BAE">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8D5BAE">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8D5BAE">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8D5BAE">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8D5BAE">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8D5BAE">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8D5BAE">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8D5BAE">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8D5BAE">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EB5F17" w:rsidP="00E11B0C">
            <w:pPr>
              <w:spacing w:after="0"/>
              <w:jc w:val="center"/>
              <w:rPr>
                <w:rFonts w:cs="Arial"/>
                <w:sz w:val="16"/>
                <w:szCs w:val="16"/>
                <w:lang w:eastAsia="en-GB"/>
              </w:rPr>
            </w:pPr>
            <w:hyperlink r:id="rId13"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EB5F17" w:rsidP="00311033">
            <w:pPr>
              <w:spacing w:after="0"/>
              <w:jc w:val="center"/>
              <w:rPr>
                <w:rFonts w:ascii="Arial" w:hAnsi="Arial" w:cs="Arial"/>
                <w:sz w:val="16"/>
                <w:szCs w:val="16"/>
                <w:lang w:eastAsia="en-GB"/>
              </w:rPr>
            </w:pPr>
            <w:hyperlink r:id="rId14"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EB5F17" w:rsidP="00311033">
            <w:pPr>
              <w:spacing w:after="0"/>
              <w:jc w:val="center"/>
              <w:rPr>
                <w:rFonts w:ascii="Arial" w:hAnsi="Arial" w:cs="Arial"/>
                <w:sz w:val="16"/>
                <w:szCs w:val="16"/>
                <w:lang w:eastAsia="en-GB"/>
              </w:rPr>
            </w:pPr>
            <w:hyperlink r:id="rId15"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EB5F17" w:rsidP="00311033">
            <w:pPr>
              <w:spacing w:after="0"/>
              <w:jc w:val="center"/>
              <w:rPr>
                <w:rFonts w:ascii="Arial" w:hAnsi="Arial" w:cs="Arial"/>
                <w:sz w:val="16"/>
                <w:szCs w:val="16"/>
                <w:lang w:eastAsia="en-GB"/>
              </w:rPr>
            </w:pPr>
            <w:hyperlink r:id="rId16"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r w:rsidR="007A3B3F" w:rsidRPr="00305C6C"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2F4BBA" w:rsidRDefault="007A3B3F"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2F4BBA" w:rsidRDefault="007A3B3F"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9F12CF" w:rsidRDefault="007A3B3F" w:rsidP="00311033">
            <w:pPr>
              <w:spacing w:after="0"/>
              <w:jc w:val="center"/>
              <w:rPr>
                <w:rFonts w:ascii="Arial" w:hAnsi="Arial" w:cs="Arial"/>
                <w:sz w:val="16"/>
                <w:szCs w:val="16"/>
                <w:lang w:eastAsia="en-GB"/>
              </w:rPr>
            </w:pPr>
            <w:r>
              <w:rPr>
                <w:rFonts w:ascii="Arial" w:hAnsi="Arial"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2F4BBA" w:rsidRDefault="007A3B3F" w:rsidP="007247C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2F4BBA" w:rsidRDefault="007A3B3F" w:rsidP="007247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2F4BBA" w:rsidRDefault="007A3B3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2F4BBA" w:rsidRDefault="007A3B3F" w:rsidP="007247C7">
            <w:pPr>
              <w:pStyle w:val="TAL"/>
              <w:rPr>
                <w:sz w:val="16"/>
                <w:szCs w:val="16"/>
              </w:rPr>
            </w:pPr>
            <w:r>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2F4BBA" w:rsidRDefault="007A3B3F" w:rsidP="007247C7">
            <w:pPr>
              <w:pStyle w:val="TAC"/>
              <w:rPr>
                <w:sz w:val="16"/>
                <w:szCs w:val="16"/>
              </w:rPr>
            </w:pPr>
            <w:r>
              <w:rPr>
                <w:sz w:val="16"/>
                <w:szCs w:val="16"/>
              </w:rPr>
              <w:t>18.1.0</w:t>
            </w:r>
          </w:p>
        </w:tc>
      </w:tr>
      <w:tr w:rsidR="008D5BAE" w:rsidRPr="00305C6C"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Default="008D5BAE" w:rsidP="007247C7">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Default="008D5BAE" w:rsidP="007247C7">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Default="008D5BAE" w:rsidP="00311033">
            <w:pPr>
              <w:spacing w:after="0"/>
              <w:jc w:val="center"/>
              <w:rPr>
                <w:rFonts w:ascii="Arial" w:hAnsi="Arial" w:cs="Arial"/>
                <w:sz w:val="16"/>
                <w:szCs w:val="16"/>
                <w:lang w:eastAsia="en-GB"/>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Default="008D5BAE" w:rsidP="007247C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Default="008D5BAE"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Default="008D5BAE" w:rsidP="007247C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Default="008D5BAE" w:rsidP="007247C7">
            <w:pPr>
              <w:pStyle w:val="TAL"/>
              <w:rPr>
                <w:sz w:val="16"/>
                <w:szCs w:val="16"/>
              </w:rPr>
            </w:pPr>
            <w:r>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Default="008D5BAE" w:rsidP="007247C7">
            <w:pPr>
              <w:pStyle w:val="TAC"/>
              <w:rPr>
                <w:sz w:val="16"/>
                <w:szCs w:val="16"/>
              </w:rPr>
            </w:pPr>
            <w:r>
              <w:rPr>
                <w:sz w:val="16"/>
                <w:szCs w:val="16"/>
              </w:rPr>
              <w:t>18.2.0</w:t>
            </w:r>
          </w:p>
        </w:tc>
      </w:tr>
      <w:tr w:rsidR="008719BF" w:rsidRPr="00305C6C"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E643E" w:rsidRDefault="00EB5F17" w:rsidP="008719BF">
            <w:pPr>
              <w:spacing w:after="0"/>
              <w:jc w:val="center"/>
              <w:rPr>
                <w:rStyle w:val="Hyperlink"/>
                <w:color w:val="auto"/>
                <w:u w:val="none"/>
              </w:rPr>
            </w:pPr>
            <w:hyperlink r:id="rId17"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Default="008719BF" w:rsidP="007247C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Default="008719BF"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Default="008719BF"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Default="008719BF" w:rsidP="007247C7">
            <w:pPr>
              <w:pStyle w:val="TAL"/>
              <w:rPr>
                <w:sz w:val="16"/>
                <w:szCs w:val="16"/>
              </w:rPr>
            </w:pPr>
            <w:r>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Default="008719BF" w:rsidP="007247C7">
            <w:pPr>
              <w:pStyle w:val="TAC"/>
              <w:rPr>
                <w:sz w:val="16"/>
                <w:szCs w:val="16"/>
              </w:rPr>
            </w:pPr>
            <w:r>
              <w:rPr>
                <w:sz w:val="16"/>
                <w:szCs w:val="16"/>
              </w:rPr>
              <w:t>18.3.0</w:t>
            </w:r>
          </w:p>
        </w:tc>
      </w:tr>
      <w:tr w:rsidR="008719BF" w:rsidRPr="00305C6C"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Default="008719BF"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Default="008719BF"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E643E" w:rsidRDefault="00EB5F17" w:rsidP="008719BF">
            <w:pPr>
              <w:spacing w:after="0"/>
              <w:jc w:val="center"/>
              <w:rPr>
                <w:rStyle w:val="Hyperlink"/>
                <w:color w:val="auto"/>
                <w:u w:val="none"/>
              </w:rPr>
            </w:pPr>
            <w:hyperlink r:id="rId18" w:history="1">
              <w:r w:rsidR="008719BF" w:rsidRPr="008E643E">
                <w:rPr>
                  <w:rStyle w:val="Hyperlink"/>
                  <w:rFonts w:ascii="Arial" w:hAnsi="Arial"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Default="008719BF" w:rsidP="007247C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Default="008719BF"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Default="008719BF"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Default="008719BF"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Default="008719BF" w:rsidP="007247C7">
            <w:pPr>
              <w:pStyle w:val="TAC"/>
              <w:rPr>
                <w:sz w:val="16"/>
                <w:szCs w:val="16"/>
              </w:rPr>
            </w:pPr>
            <w:r>
              <w:rPr>
                <w:sz w:val="16"/>
                <w:szCs w:val="16"/>
              </w:rPr>
              <w:t>18.3.0</w:t>
            </w:r>
          </w:p>
        </w:tc>
      </w:tr>
      <w:tr w:rsidR="00DF14FD" w:rsidRPr="00305C6C"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Default="00DF14FD" w:rsidP="00DF14FD">
            <w:pPr>
              <w:pStyle w:val="TAC"/>
              <w:rPr>
                <w:sz w:val="16"/>
                <w:szCs w:val="16"/>
                <w:lang w:eastAsia="ko-KR"/>
              </w:rPr>
            </w:pPr>
            <w:r w:rsidRPr="00DF14FD">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Default="00DF14FD" w:rsidP="00DF14FD">
            <w:pPr>
              <w:pStyle w:val="TAC"/>
              <w:rPr>
                <w:sz w:val="16"/>
                <w:szCs w:val="16"/>
              </w:rPr>
            </w:pPr>
            <w:r w:rsidRPr="00DF14FD">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Default="00DF14FD" w:rsidP="00DF14FD">
            <w:pPr>
              <w:spacing w:after="0"/>
              <w:jc w:val="center"/>
            </w:pPr>
            <w:r w:rsidRPr="00DF14FD">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Default="00DF14FD" w:rsidP="00DF14FD">
            <w:pPr>
              <w:pStyle w:val="TAL"/>
              <w:rPr>
                <w:sz w:val="16"/>
                <w:szCs w:val="16"/>
              </w:rPr>
            </w:pPr>
            <w:r w:rsidRPr="00DF14FD">
              <w:rPr>
                <w:rFonts w:eastAsia="Times New Roman"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Default="00DF14FD" w:rsidP="00DF14FD">
            <w:pPr>
              <w:pStyle w:val="TAR"/>
              <w:rPr>
                <w:sz w:val="16"/>
                <w:szCs w:val="16"/>
              </w:rPr>
            </w:pPr>
            <w:r w:rsidRPr="00DF14FD">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Default="00DF14FD" w:rsidP="00DF14FD">
            <w:pPr>
              <w:pStyle w:val="TAC"/>
              <w:rPr>
                <w:sz w:val="16"/>
                <w:szCs w:val="16"/>
              </w:rPr>
            </w:pPr>
            <w:r w:rsidRPr="00DF14FD">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Default="00DF14FD" w:rsidP="00DF14FD">
            <w:pPr>
              <w:pStyle w:val="TAL"/>
              <w:rPr>
                <w:sz w:val="16"/>
                <w:szCs w:val="16"/>
              </w:rPr>
            </w:pPr>
            <w:r w:rsidRPr="00DF14FD">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Default="00DF14FD" w:rsidP="00DF14FD">
            <w:pPr>
              <w:pStyle w:val="TAC"/>
              <w:rPr>
                <w:sz w:val="16"/>
                <w:szCs w:val="16"/>
              </w:rPr>
            </w:pPr>
            <w:r w:rsidRPr="00DF14FD">
              <w:rPr>
                <w:rFonts w:eastAsia="Times New Roman" w:cs="Arial"/>
                <w:sz w:val="16"/>
                <w:szCs w:val="16"/>
                <w:lang w:eastAsia="ko-KR"/>
              </w:rPr>
              <w:t>18.4.0</w:t>
            </w:r>
          </w:p>
        </w:tc>
      </w:tr>
      <w:tr w:rsidR="00745779" w:rsidRPr="00305C6C" w14:paraId="4EDFB0D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6713599" w14:textId="769143F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22112" w14:textId="3DEA06BE"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9E5B" w14:textId="21C359F6" w:rsidR="00745779" w:rsidRPr="00745779" w:rsidRDefault="00745779" w:rsidP="00745779">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FBC7" w14:textId="56118BF3"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5B84A" w14:textId="7A32DCD0" w:rsidR="00745779" w:rsidRPr="00DF14FD" w:rsidRDefault="00745779"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BD529" w14:textId="0C4E1B37"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5D69" w14:textId="2B76C601" w:rsidR="00745779" w:rsidRPr="00DF14FD" w:rsidRDefault="00745779" w:rsidP="00DF14FD">
            <w:pPr>
              <w:pStyle w:val="TAL"/>
              <w:rPr>
                <w:rFonts w:eastAsia="Times New Roman" w:cs="Arial"/>
                <w:sz w:val="16"/>
                <w:szCs w:val="16"/>
                <w:lang w:eastAsia="ko-KR"/>
              </w:rPr>
            </w:pPr>
            <w:r>
              <w:rPr>
                <w:rFonts w:eastAsia="Times New Roman"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564FA" w14:textId="0696D09C" w:rsidR="00745779" w:rsidRPr="00DF14FD" w:rsidRDefault="00745779" w:rsidP="00DF14FD">
            <w:pPr>
              <w:pStyle w:val="TAC"/>
              <w:rPr>
                <w:rFonts w:eastAsia="Times New Roman" w:cs="Arial"/>
                <w:sz w:val="16"/>
                <w:szCs w:val="16"/>
                <w:lang w:eastAsia="ko-KR"/>
              </w:rPr>
            </w:pPr>
            <w:r>
              <w:rPr>
                <w:rFonts w:eastAsia="Times New Roman" w:cs="Arial"/>
                <w:sz w:val="16"/>
                <w:szCs w:val="16"/>
                <w:lang w:eastAsia="ko-KR"/>
              </w:rPr>
              <w:t>18.5.0</w:t>
            </w:r>
          </w:p>
        </w:tc>
      </w:tr>
      <w:tr w:rsidR="003A0D9F" w:rsidRPr="00305C6C" w14:paraId="37040BC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698090" w14:textId="3144751C" w:rsidR="003A0D9F" w:rsidRDefault="003A0D9F" w:rsidP="00DF14FD">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60E60" w14:textId="5C151DB3" w:rsidR="003A0D9F" w:rsidRDefault="003A0D9F" w:rsidP="00DF14FD">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284E" w14:textId="0F72B789" w:rsidR="003A0D9F" w:rsidRDefault="003A0D9F" w:rsidP="003A0D9F">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A1115B" w14:textId="31213AD0" w:rsidR="003A0D9F" w:rsidRDefault="003A0D9F" w:rsidP="00DF14FD">
            <w:pPr>
              <w:pStyle w:val="TAL"/>
              <w:rPr>
                <w:rFonts w:eastAsia="Times New Roman" w:cs="Arial"/>
                <w:sz w:val="16"/>
                <w:szCs w:val="16"/>
                <w:lang w:eastAsia="ko-KR"/>
              </w:rPr>
            </w:pPr>
            <w:r>
              <w:rPr>
                <w:rFonts w:eastAsia="Times New Roman"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B72" w14:textId="62DA0EC8" w:rsidR="003A0D9F" w:rsidRDefault="003A0D9F" w:rsidP="00DF14FD">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37E6A" w14:textId="62760AF6" w:rsidR="003A0D9F" w:rsidRDefault="003A0D9F" w:rsidP="00DF14FD">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54C3F" w14:textId="658F6651" w:rsidR="003A0D9F" w:rsidRDefault="003A0D9F" w:rsidP="00DF14FD">
            <w:pPr>
              <w:pStyle w:val="TAL"/>
              <w:rPr>
                <w:rFonts w:eastAsia="Times New Roman" w:cs="Arial"/>
                <w:sz w:val="16"/>
                <w:szCs w:val="16"/>
                <w:lang w:eastAsia="ko-KR"/>
              </w:rPr>
            </w:pPr>
            <w:r>
              <w:rPr>
                <w:rFonts w:eastAsia="Times New Roman" w:cs="Arial"/>
                <w:sz w:val="16"/>
                <w:szCs w:val="16"/>
                <w:lang w:eastAsia="ko-KR"/>
              </w:rPr>
              <w:t>Correction to the &lt;val-service-id&gt;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AFF61" w14:textId="4955214B" w:rsidR="003A0D9F" w:rsidRDefault="003A0D9F" w:rsidP="00DF14FD">
            <w:pPr>
              <w:pStyle w:val="TAC"/>
              <w:rPr>
                <w:rFonts w:eastAsia="Times New Roman" w:cs="Arial"/>
                <w:sz w:val="16"/>
                <w:szCs w:val="16"/>
                <w:lang w:eastAsia="ko-KR"/>
              </w:rPr>
            </w:pPr>
            <w:r>
              <w:rPr>
                <w:rFonts w:eastAsia="Times New Roman" w:cs="Arial"/>
                <w:sz w:val="16"/>
                <w:szCs w:val="16"/>
                <w:lang w:eastAsia="ko-KR"/>
              </w:rPr>
              <w:t>18.5.0</w:t>
            </w:r>
          </w:p>
        </w:tc>
      </w:tr>
    </w:tbl>
    <w:p w14:paraId="4F9381D4" w14:textId="77777777" w:rsidR="00DF14FD" w:rsidRDefault="00DF14FD" w:rsidP="00630443"/>
    <w:sectPr w:rsidR="00DF14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7969" w14:textId="77777777" w:rsidR="00617537" w:rsidRDefault="00617537">
      <w:r>
        <w:separator/>
      </w:r>
    </w:p>
  </w:endnote>
  <w:endnote w:type="continuationSeparator" w:id="0">
    <w:p w14:paraId="3D368DC7" w14:textId="77777777" w:rsidR="00617537" w:rsidRDefault="0061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4DDE" w14:textId="77777777" w:rsidR="00617537" w:rsidRDefault="00617537">
      <w:r>
        <w:separator/>
      </w:r>
    </w:p>
  </w:footnote>
  <w:footnote w:type="continuationSeparator" w:id="0">
    <w:p w14:paraId="7DD9251F" w14:textId="77777777" w:rsidR="00617537" w:rsidRDefault="0061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EB03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F17">
      <w:rPr>
        <w:rFonts w:ascii="Arial" w:hAnsi="Arial" w:cs="Arial"/>
        <w:b/>
        <w:noProof/>
        <w:sz w:val="18"/>
        <w:szCs w:val="18"/>
      </w:rPr>
      <w:t>3GPP TS 24.544 V18.5.0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5792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F1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87C14"/>
    <w:rsid w:val="00193280"/>
    <w:rsid w:val="001A4C42"/>
    <w:rsid w:val="001A7420"/>
    <w:rsid w:val="001B6637"/>
    <w:rsid w:val="001C21C3"/>
    <w:rsid w:val="001C4617"/>
    <w:rsid w:val="001D02C2"/>
    <w:rsid w:val="001D29EB"/>
    <w:rsid w:val="001F0C1D"/>
    <w:rsid w:val="001F109A"/>
    <w:rsid w:val="001F1132"/>
    <w:rsid w:val="001F168B"/>
    <w:rsid w:val="0021452D"/>
    <w:rsid w:val="002330A4"/>
    <w:rsid w:val="002347A2"/>
    <w:rsid w:val="00242A48"/>
    <w:rsid w:val="00243087"/>
    <w:rsid w:val="00243ED7"/>
    <w:rsid w:val="00262CC3"/>
    <w:rsid w:val="00264002"/>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46146"/>
    <w:rsid w:val="0035462D"/>
    <w:rsid w:val="00356555"/>
    <w:rsid w:val="00366F68"/>
    <w:rsid w:val="00367F12"/>
    <w:rsid w:val="003749DF"/>
    <w:rsid w:val="003765B8"/>
    <w:rsid w:val="00393A1E"/>
    <w:rsid w:val="00395A3B"/>
    <w:rsid w:val="003A0D9F"/>
    <w:rsid w:val="003B4689"/>
    <w:rsid w:val="003B4E36"/>
    <w:rsid w:val="003B6DA1"/>
    <w:rsid w:val="003C2BBC"/>
    <w:rsid w:val="003C3971"/>
    <w:rsid w:val="003D6D1C"/>
    <w:rsid w:val="003D7A0F"/>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4856"/>
    <w:rsid w:val="00535773"/>
    <w:rsid w:val="00536F5E"/>
    <w:rsid w:val="00540721"/>
    <w:rsid w:val="00541197"/>
    <w:rsid w:val="00543E6C"/>
    <w:rsid w:val="0054580E"/>
    <w:rsid w:val="005608D0"/>
    <w:rsid w:val="00565087"/>
    <w:rsid w:val="00573617"/>
    <w:rsid w:val="00573A27"/>
    <w:rsid w:val="00597B11"/>
    <w:rsid w:val="005B3EC8"/>
    <w:rsid w:val="005D05E6"/>
    <w:rsid w:val="005D2E01"/>
    <w:rsid w:val="005D7526"/>
    <w:rsid w:val="005E4BB2"/>
    <w:rsid w:val="005F788A"/>
    <w:rsid w:val="00602AEA"/>
    <w:rsid w:val="00613E61"/>
    <w:rsid w:val="00614FDF"/>
    <w:rsid w:val="00617537"/>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45779"/>
    <w:rsid w:val="00750DE3"/>
    <w:rsid w:val="00753C0C"/>
    <w:rsid w:val="00765EA3"/>
    <w:rsid w:val="007713AC"/>
    <w:rsid w:val="00772957"/>
    <w:rsid w:val="00774DA4"/>
    <w:rsid w:val="00781F0F"/>
    <w:rsid w:val="007A3B3F"/>
    <w:rsid w:val="007B4184"/>
    <w:rsid w:val="007B600E"/>
    <w:rsid w:val="007C72BF"/>
    <w:rsid w:val="007D63E0"/>
    <w:rsid w:val="007F0F4A"/>
    <w:rsid w:val="008028A4"/>
    <w:rsid w:val="00816EC3"/>
    <w:rsid w:val="008245A8"/>
    <w:rsid w:val="00826514"/>
    <w:rsid w:val="00830747"/>
    <w:rsid w:val="00830AD1"/>
    <w:rsid w:val="00837E42"/>
    <w:rsid w:val="008419CE"/>
    <w:rsid w:val="0084392A"/>
    <w:rsid w:val="00844EBD"/>
    <w:rsid w:val="008524DC"/>
    <w:rsid w:val="008622BF"/>
    <w:rsid w:val="008719BF"/>
    <w:rsid w:val="008729C5"/>
    <w:rsid w:val="008768CA"/>
    <w:rsid w:val="0087693D"/>
    <w:rsid w:val="0088798D"/>
    <w:rsid w:val="00890F78"/>
    <w:rsid w:val="0089790A"/>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E1D9D"/>
    <w:rsid w:val="009F12CF"/>
    <w:rsid w:val="009F37B7"/>
    <w:rsid w:val="009F607C"/>
    <w:rsid w:val="009F7534"/>
    <w:rsid w:val="00A10F02"/>
    <w:rsid w:val="00A164B4"/>
    <w:rsid w:val="00A26956"/>
    <w:rsid w:val="00A27486"/>
    <w:rsid w:val="00A36B21"/>
    <w:rsid w:val="00A4614A"/>
    <w:rsid w:val="00A53724"/>
    <w:rsid w:val="00A56066"/>
    <w:rsid w:val="00A631B7"/>
    <w:rsid w:val="00A64689"/>
    <w:rsid w:val="00A6506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072A3"/>
    <w:rsid w:val="00B12949"/>
    <w:rsid w:val="00B139E6"/>
    <w:rsid w:val="00B15449"/>
    <w:rsid w:val="00B160FB"/>
    <w:rsid w:val="00B21349"/>
    <w:rsid w:val="00B447F4"/>
    <w:rsid w:val="00B54A92"/>
    <w:rsid w:val="00B56ACA"/>
    <w:rsid w:val="00B73CCE"/>
    <w:rsid w:val="00B760B6"/>
    <w:rsid w:val="00B76373"/>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0EEC"/>
    <w:rsid w:val="00D675A9"/>
    <w:rsid w:val="00D71C52"/>
    <w:rsid w:val="00D738D6"/>
    <w:rsid w:val="00D755EB"/>
    <w:rsid w:val="00D76048"/>
    <w:rsid w:val="00D82E6F"/>
    <w:rsid w:val="00D87E00"/>
    <w:rsid w:val="00D9134D"/>
    <w:rsid w:val="00D92EF8"/>
    <w:rsid w:val="00D96FAD"/>
    <w:rsid w:val="00DA7A03"/>
    <w:rsid w:val="00DB1818"/>
    <w:rsid w:val="00DB1DFA"/>
    <w:rsid w:val="00DC17E9"/>
    <w:rsid w:val="00DC309B"/>
    <w:rsid w:val="00DC4DA2"/>
    <w:rsid w:val="00DD1F39"/>
    <w:rsid w:val="00DD4C17"/>
    <w:rsid w:val="00DD74A5"/>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77645"/>
    <w:rsid w:val="00E8304B"/>
    <w:rsid w:val="00EA10FB"/>
    <w:rsid w:val="00EA15B0"/>
    <w:rsid w:val="00EA5086"/>
    <w:rsid w:val="00EA5EA7"/>
    <w:rsid w:val="00EA7E32"/>
    <w:rsid w:val="00EB1596"/>
    <w:rsid w:val="00EB16AE"/>
    <w:rsid w:val="00EB21AD"/>
    <w:rsid w:val="00EB5F17"/>
    <w:rsid w:val="00EC2A69"/>
    <w:rsid w:val="00EC3B1D"/>
    <w:rsid w:val="00EC4A25"/>
    <w:rsid w:val="00EE0BD7"/>
    <w:rsid w:val="00EE0F0C"/>
    <w:rsid w:val="00EE2AF2"/>
    <w:rsid w:val="00EF608C"/>
    <w:rsid w:val="00F025A2"/>
    <w:rsid w:val="00F04712"/>
    <w:rsid w:val="00F13360"/>
    <w:rsid w:val="00F1486E"/>
    <w:rsid w:val="00F22EC7"/>
    <w:rsid w:val="00F325C8"/>
    <w:rsid w:val="00F35FE2"/>
    <w:rsid w:val="00F53FA1"/>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qFormat/>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380902346">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856697478">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65</Pages>
  <Words>23907</Words>
  <Characters>136271</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159859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2025-06-29T15:40:00Z</dcterms:created>
  <dcterms:modified xsi:type="dcterms:W3CDTF">2025-07-01T14:06:00Z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