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1B8B76B4"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025F29" w:rsidRPr="009377D2">
              <w:t>V1</w:t>
            </w:r>
            <w:r w:rsidR="00025F29">
              <w:t>9</w:t>
            </w:r>
            <w:r w:rsidRPr="009377D2">
              <w:t>.</w:t>
            </w:r>
            <w:r w:rsidR="00025F29">
              <w:t>0</w:t>
            </w:r>
            <w:r w:rsidRPr="009377D2">
              <w:t>.</w:t>
            </w:r>
            <w:bookmarkEnd w:id="4"/>
            <w:r w:rsidRPr="009377D2">
              <w:t xml:space="preserve">0 </w:t>
            </w:r>
            <w:r w:rsidRPr="009377D2">
              <w:rPr>
                <w:sz w:val="32"/>
              </w:rPr>
              <w:t>(</w:t>
            </w:r>
            <w:bookmarkStart w:id="5" w:name="issueDate"/>
            <w:r w:rsidR="003B5705" w:rsidRPr="009377D2">
              <w:rPr>
                <w:sz w:val="32"/>
              </w:rPr>
              <w:t>202</w:t>
            </w:r>
            <w:r w:rsidR="003B5705">
              <w:rPr>
                <w:sz w:val="32"/>
              </w:rPr>
              <w:t>5</w:t>
            </w:r>
            <w:r w:rsidRPr="009377D2">
              <w:rPr>
                <w:sz w:val="32"/>
              </w:rPr>
              <w:t>-</w:t>
            </w:r>
            <w:bookmarkEnd w:id="5"/>
            <w:r w:rsidR="003B5705">
              <w:rPr>
                <w:sz w:val="32"/>
              </w:rPr>
              <w:t>03</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 xml:space="preserve">3rd Generation Partnership </w:t>
            </w:r>
            <w:proofErr w:type="gramStart"/>
            <w:r w:rsidRPr="009377D2">
              <w:t>Project;</w:t>
            </w:r>
            <w:proofErr w:type="gramEnd"/>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 xml:space="preserve">Radio Access </w:t>
            </w:r>
            <w:proofErr w:type="gramStart"/>
            <w:r w:rsidRPr="009377D2">
              <w:t>Network;</w:t>
            </w:r>
            <w:proofErr w:type="gramEnd"/>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04CB999F"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DE4AB4">
              <w:rPr>
                <w:rStyle w:val="ZGSM"/>
              </w:rPr>
              <w:t>19</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8" o:title=""/>
                </v:shape>
                <o:OLEObject Type="Embed" ProgID="Word.Picture.8" ShapeID="_x0000_i1025" DrawAspect="Content" ObjectID="_1804698184"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6F23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61FDAE88" w:rsidR="00C02FB9" w:rsidRPr="00133525" w:rsidRDefault="00C02FB9" w:rsidP="003D7DAA">
            <w:pPr>
              <w:pStyle w:val="FP"/>
              <w:jc w:val="center"/>
              <w:rPr>
                <w:noProof/>
                <w:sz w:val="18"/>
              </w:rPr>
            </w:pPr>
            <w:r w:rsidRPr="002C05B2">
              <w:rPr>
                <w:noProof/>
                <w:sz w:val="18"/>
              </w:rPr>
              <w:t xml:space="preserve">© </w:t>
            </w:r>
            <w:r w:rsidR="003B5705" w:rsidRPr="002C05B2">
              <w:rPr>
                <w:noProof/>
                <w:sz w:val="18"/>
              </w:rPr>
              <w:t>202</w:t>
            </w:r>
            <w:r w:rsidR="003B5705">
              <w:rPr>
                <w:noProof/>
                <w:sz w:val="18"/>
              </w:rPr>
              <w:t>5</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7A951514" w14:textId="16C63B42" w:rsidR="00CE3BBC" w:rsidRDefault="00CE3BBC">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_Toc171510902 \h </w:instrText>
      </w:r>
      <w:r>
        <w:fldChar w:fldCharType="separate"/>
      </w:r>
      <w:r>
        <w:t>5</w:t>
      </w:r>
      <w:r>
        <w:fldChar w:fldCharType="end"/>
      </w:r>
    </w:p>
    <w:p w14:paraId="4456A2DE" w14:textId="6538C56F" w:rsidR="00CE3BBC" w:rsidRDefault="00CE3BB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_Toc171510903 \h </w:instrText>
      </w:r>
      <w:r>
        <w:fldChar w:fldCharType="separate"/>
      </w:r>
      <w:r>
        <w:t>6</w:t>
      </w:r>
      <w:r>
        <w:fldChar w:fldCharType="end"/>
      </w:r>
    </w:p>
    <w:p w14:paraId="4AB2E934" w14:textId="5ED3213E" w:rsidR="00CE3BBC" w:rsidRDefault="00CE3BB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_Toc171510904 \h </w:instrText>
      </w:r>
      <w:r>
        <w:fldChar w:fldCharType="separate"/>
      </w:r>
      <w:r>
        <w:t>6</w:t>
      </w:r>
      <w:r>
        <w:fldChar w:fldCharType="end"/>
      </w:r>
    </w:p>
    <w:p w14:paraId="4CA93F77" w14:textId="058958BB" w:rsidR="00CE3BBC" w:rsidRDefault="00CE3BB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_Toc171510905 \h </w:instrText>
      </w:r>
      <w:r>
        <w:fldChar w:fldCharType="separate"/>
      </w:r>
      <w:r>
        <w:t>7</w:t>
      </w:r>
      <w:r>
        <w:fldChar w:fldCharType="end"/>
      </w:r>
    </w:p>
    <w:p w14:paraId="13F48E53" w14:textId="60EB2C6A" w:rsidR="00CE3BBC" w:rsidRDefault="00CE3BB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_Toc171510906 \h </w:instrText>
      </w:r>
      <w:r>
        <w:fldChar w:fldCharType="separate"/>
      </w:r>
      <w:r>
        <w:t>7</w:t>
      </w:r>
      <w:r>
        <w:fldChar w:fldCharType="end"/>
      </w:r>
    </w:p>
    <w:p w14:paraId="2804D4AE" w14:textId="1645433A" w:rsidR="00CE3BBC" w:rsidRDefault="00CE3BB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_Toc171510907 \h </w:instrText>
      </w:r>
      <w:r>
        <w:fldChar w:fldCharType="separate"/>
      </w:r>
      <w:r>
        <w:t>7</w:t>
      </w:r>
      <w:r>
        <w:fldChar w:fldCharType="end"/>
      </w:r>
    </w:p>
    <w:p w14:paraId="5C5FD879" w14:textId="24A55E2E" w:rsidR="00CE3BBC" w:rsidRDefault="00CE3BB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_Toc171510908 \h </w:instrText>
      </w:r>
      <w:r>
        <w:fldChar w:fldCharType="separate"/>
      </w:r>
      <w:r>
        <w:t>7</w:t>
      </w:r>
      <w:r>
        <w:fldChar w:fldCharType="end"/>
      </w:r>
    </w:p>
    <w:p w14:paraId="64007BD0" w14:textId="448820E8" w:rsidR="00CE3BBC" w:rsidRDefault="00CE3BBC">
      <w:pPr>
        <w:pStyle w:val="TOC1"/>
        <w:rPr>
          <w:rFonts w:asciiTheme="minorHAnsi" w:eastAsiaTheme="minorEastAsia" w:hAnsiTheme="minorHAnsi" w:cstheme="minorBidi"/>
          <w:kern w:val="2"/>
          <w:sz w:val="24"/>
          <w:szCs w:val="24"/>
          <w14:ligatures w14:val="standardContextual"/>
        </w:rPr>
      </w:pPr>
      <w:r>
        <w:t>3A</w:t>
      </w:r>
      <w:r>
        <w:rPr>
          <w:rFonts w:asciiTheme="minorHAnsi" w:eastAsiaTheme="minorEastAsia" w:hAnsiTheme="minorHAnsi" w:cstheme="minorBidi"/>
          <w:kern w:val="2"/>
          <w:sz w:val="24"/>
          <w:szCs w:val="24"/>
          <w14:ligatures w14:val="standardContextual"/>
        </w:rPr>
        <w:tab/>
      </w:r>
      <w:r>
        <w:t>Release independent features</w:t>
      </w:r>
      <w:r>
        <w:tab/>
      </w:r>
      <w:r>
        <w:fldChar w:fldCharType="begin"/>
      </w:r>
      <w:r>
        <w:instrText xml:space="preserve"> PAGEREF _Toc171510909 \h </w:instrText>
      </w:r>
      <w:r>
        <w:fldChar w:fldCharType="separate"/>
      </w:r>
      <w:r>
        <w:t>7</w:t>
      </w:r>
      <w:r>
        <w:fldChar w:fldCharType="end"/>
      </w:r>
    </w:p>
    <w:p w14:paraId="019ABCF3" w14:textId="6842DA51"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3A.0</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r>
      <w:r>
        <w:instrText xml:space="preserve"> PAGEREF _Toc171510910 \h </w:instrText>
      </w:r>
      <w:r>
        <w:fldChar w:fldCharType="separate"/>
      </w:r>
      <w:r>
        <w:t>7</w:t>
      </w:r>
      <w:r>
        <w:fldChar w:fldCharType="end"/>
      </w:r>
    </w:p>
    <w:p w14:paraId="284F5659" w14:textId="486584C6" w:rsidR="00CE3BBC" w:rsidRDefault="00CE3BBC">
      <w:pPr>
        <w:pStyle w:val="TOC2"/>
        <w:rPr>
          <w:rFonts w:asciiTheme="minorHAnsi" w:eastAsiaTheme="minorEastAsia" w:hAnsiTheme="minorHAnsi" w:cstheme="minorBidi"/>
          <w:kern w:val="2"/>
          <w:sz w:val="24"/>
          <w:szCs w:val="24"/>
          <w14:ligatures w14:val="standardContextual"/>
        </w:rPr>
      </w:pPr>
      <w:r>
        <w:t>3A.1</w:t>
      </w:r>
      <w:r>
        <w:rPr>
          <w:rFonts w:asciiTheme="minorHAnsi" w:eastAsiaTheme="minorEastAsia" w:hAnsiTheme="minorHAnsi" w:cstheme="minorBidi"/>
          <w:kern w:val="2"/>
          <w:sz w:val="24"/>
          <w:szCs w:val="24"/>
          <w14:ligatures w14:val="standardContextual"/>
        </w:rPr>
        <w:tab/>
      </w:r>
      <w:r>
        <w:t>Additional E-UTRA operating bands</w:t>
      </w:r>
      <w:r>
        <w:tab/>
      </w:r>
      <w:r>
        <w:fldChar w:fldCharType="begin"/>
      </w:r>
      <w:r>
        <w:instrText xml:space="preserve"> PAGEREF _Toc171510911 \h </w:instrText>
      </w:r>
      <w:r>
        <w:fldChar w:fldCharType="separate"/>
      </w:r>
      <w:r>
        <w:t>8</w:t>
      </w:r>
      <w:r>
        <w:fldChar w:fldCharType="end"/>
      </w:r>
    </w:p>
    <w:p w14:paraId="06B06449" w14:textId="50D63213" w:rsidR="00CE3BBC" w:rsidRDefault="00CE3BBC">
      <w:pPr>
        <w:pStyle w:val="TOC2"/>
        <w:rPr>
          <w:rFonts w:asciiTheme="minorHAnsi" w:eastAsiaTheme="minorEastAsia" w:hAnsiTheme="minorHAnsi" w:cstheme="minorBidi"/>
          <w:kern w:val="2"/>
          <w:sz w:val="24"/>
          <w:szCs w:val="24"/>
          <w14:ligatures w14:val="standardContextual"/>
        </w:rPr>
      </w:pPr>
      <w:r>
        <w:t>3A.2</w:t>
      </w:r>
      <w:r>
        <w:rPr>
          <w:rFonts w:asciiTheme="minorHAnsi" w:eastAsiaTheme="minorEastAsia" w:hAnsiTheme="minorHAnsi" w:cstheme="minorBidi"/>
          <w:kern w:val="2"/>
          <w:sz w:val="24"/>
          <w:szCs w:val="24"/>
          <w14:ligatures w14:val="standardContextual"/>
        </w:rPr>
        <w:tab/>
      </w:r>
      <w:r>
        <w:t>Additional E-UTRA CA configurations</w:t>
      </w:r>
      <w:r>
        <w:tab/>
      </w:r>
      <w:r>
        <w:fldChar w:fldCharType="begin"/>
      </w:r>
      <w:r>
        <w:instrText xml:space="preserve"> PAGEREF _Toc171510912 \h </w:instrText>
      </w:r>
      <w:r>
        <w:fldChar w:fldCharType="separate"/>
      </w:r>
      <w:r>
        <w:t>8</w:t>
      </w:r>
      <w:r>
        <w:fldChar w:fldCharType="end"/>
      </w:r>
    </w:p>
    <w:p w14:paraId="3803FC3B" w14:textId="23C1411C" w:rsidR="00CE3BBC" w:rsidRDefault="00CE3BBC">
      <w:pPr>
        <w:pStyle w:val="TOC2"/>
        <w:rPr>
          <w:rFonts w:asciiTheme="minorHAnsi" w:eastAsiaTheme="minorEastAsia" w:hAnsiTheme="minorHAnsi" w:cstheme="minorBidi"/>
          <w:kern w:val="2"/>
          <w:sz w:val="24"/>
          <w:szCs w:val="24"/>
          <w14:ligatures w14:val="standardContextual"/>
        </w:rPr>
      </w:pPr>
      <w:r>
        <w:t>3A.3</w:t>
      </w:r>
      <w:r>
        <w:rPr>
          <w:rFonts w:asciiTheme="minorHAnsi" w:eastAsiaTheme="minorEastAsia" w:hAnsiTheme="minorHAnsi" w:cstheme="minorBidi"/>
          <w:kern w:val="2"/>
          <w:sz w:val="24"/>
          <w:szCs w:val="24"/>
          <w14:ligatures w14:val="standardContextual"/>
        </w:rPr>
        <w:tab/>
      </w:r>
      <w:r>
        <w:t>Additional operating bands and/or CA configurations for specific features</w:t>
      </w:r>
      <w:r>
        <w:tab/>
      </w:r>
      <w:r>
        <w:fldChar w:fldCharType="begin"/>
      </w:r>
      <w:r>
        <w:instrText xml:space="preserve"> PAGEREF _Toc171510913 \h </w:instrText>
      </w:r>
      <w:r>
        <w:fldChar w:fldCharType="separate"/>
      </w:r>
      <w:r>
        <w:t>12</w:t>
      </w:r>
      <w:r>
        <w:fldChar w:fldCharType="end"/>
      </w:r>
    </w:p>
    <w:p w14:paraId="0BF02C01" w14:textId="6AC15B66" w:rsidR="00CE3BBC" w:rsidRDefault="00CE3BBC">
      <w:pPr>
        <w:pStyle w:val="TOC2"/>
        <w:rPr>
          <w:rFonts w:asciiTheme="minorHAnsi" w:eastAsiaTheme="minorEastAsia" w:hAnsiTheme="minorHAnsi" w:cstheme="minorBidi"/>
          <w:kern w:val="2"/>
          <w:sz w:val="24"/>
          <w:szCs w:val="24"/>
          <w14:ligatures w14:val="standardContextual"/>
        </w:rPr>
      </w:pPr>
      <w:r>
        <w:t>3A.4</w:t>
      </w:r>
      <w:r>
        <w:rPr>
          <w:rFonts w:asciiTheme="minorHAnsi" w:eastAsiaTheme="minorEastAsia" w:hAnsiTheme="minorHAnsi" w:cstheme="minorBidi"/>
          <w:kern w:val="2"/>
          <w:sz w:val="24"/>
          <w:szCs w:val="24"/>
          <w14:ligatures w14:val="standardContextual"/>
        </w:rPr>
        <w:tab/>
      </w:r>
      <w:r>
        <w:t>Other release independent features</w:t>
      </w:r>
      <w:r>
        <w:tab/>
      </w:r>
      <w:r>
        <w:fldChar w:fldCharType="begin"/>
      </w:r>
      <w:r>
        <w:instrText xml:space="preserve"> PAGEREF _Toc171510914 \h </w:instrText>
      </w:r>
      <w:r>
        <w:fldChar w:fldCharType="separate"/>
      </w:r>
      <w:r>
        <w:t>15</w:t>
      </w:r>
      <w:r>
        <w:fldChar w:fldCharType="end"/>
      </w:r>
    </w:p>
    <w:p w14:paraId="17D4E5F4" w14:textId="644E0A94" w:rsidR="00CE3BBC" w:rsidRDefault="00CE3BBC">
      <w:pPr>
        <w:pStyle w:val="TOC1"/>
        <w:tabs>
          <w:tab w:val="left" w:pos="1134"/>
        </w:tabs>
        <w:rPr>
          <w:rFonts w:asciiTheme="minorHAnsi" w:eastAsiaTheme="minorEastAsia" w:hAnsiTheme="minorHAnsi" w:cstheme="minorBidi"/>
          <w:kern w:val="2"/>
          <w:sz w:val="24"/>
          <w:szCs w:val="24"/>
          <w14:ligatures w14:val="standardContextual"/>
        </w:rPr>
      </w:pPr>
      <w:r>
        <w:t>4 – 292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_Toc171510915 \h </w:instrText>
      </w:r>
      <w:r>
        <w:fldChar w:fldCharType="separate"/>
      </w:r>
      <w:r>
        <w:t>17</w:t>
      </w:r>
      <w:r>
        <w:fldChar w:fldCharType="end"/>
      </w:r>
    </w:p>
    <w:p w14:paraId="5D866EF9" w14:textId="2C4AF0FD"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A (informative) : </w:t>
      </w:r>
      <w:r w:rsidRPr="009B7F17">
        <w:rPr>
          <w:rFonts w:cs="v5.0.0"/>
          <w:lang w:val="en-US"/>
        </w:rPr>
        <w:t>F</w:t>
      </w:r>
      <w:r>
        <w:t>requency arrangement for overlapping operating bands</w:t>
      </w:r>
      <w:r>
        <w:tab/>
      </w:r>
      <w:r>
        <w:fldChar w:fldCharType="begin"/>
      </w:r>
      <w:r>
        <w:instrText xml:space="preserve"> PAGEREF _Toc171510916 \h </w:instrText>
      </w:r>
      <w:r>
        <w:fldChar w:fldCharType="separate"/>
      </w:r>
      <w:r>
        <w:t>18</w:t>
      </w:r>
      <w:r>
        <w:fldChar w:fldCharType="end"/>
      </w:r>
    </w:p>
    <w:p w14:paraId="095C1C2E" w14:textId="51AB31CB"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B (normative): </w:t>
      </w:r>
      <w:r w:rsidRPr="009B7F17">
        <w:rPr>
          <w:rFonts w:cs="v5.0.0"/>
          <w:lang w:val="en-US"/>
        </w:rPr>
        <w:t>Common Requirements for bands or CA</w:t>
      </w:r>
      <w:r>
        <w:tab/>
      </w:r>
      <w:r>
        <w:fldChar w:fldCharType="begin"/>
      </w:r>
      <w:r>
        <w:instrText xml:space="preserve"> PAGEREF _Toc171510917 \h </w:instrText>
      </w:r>
      <w:r>
        <w:fldChar w:fldCharType="separate"/>
      </w:r>
      <w:r>
        <w:t>19</w:t>
      </w:r>
      <w:r>
        <w:fldChar w:fldCharType="end"/>
      </w:r>
    </w:p>
    <w:p w14:paraId="2DB1BC65" w14:textId="356C8ED7" w:rsidR="00CE3BBC" w:rsidRDefault="00CE3BB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Purpose of annex</w:t>
      </w:r>
      <w:r>
        <w:tab/>
      </w:r>
      <w:r>
        <w:fldChar w:fldCharType="begin"/>
      </w:r>
      <w:r>
        <w:instrText xml:space="preserve"> PAGEREF _Toc171510918 \h </w:instrText>
      </w:r>
      <w:r>
        <w:fldChar w:fldCharType="separate"/>
      </w:r>
      <w:r>
        <w:t>19</w:t>
      </w:r>
      <w:r>
        <w:fldChar w:fldCharType="end"/>
      </w:r>
    </w:p>
    <w:p w14:paraId="16954490" w14:textId="2D6BF5A9" w:rsidR="00CE3BBC" w:rsidRDefault="00CE3BB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_Toc171510919 \h </w:instrText>
      </w:r>
      <w:r>
        <w:fldChar w:fldCharType="separate"/>
      </w:r>
      <w:r>
        <w:t>19</w:t>
      </w:r>
      <w:r>
        <w:fldChar w:fldCharType="end"/>
      </w:r>
    </w:p>
    <w:p w14:paraId="777401EE" w14:textId="526439D5" w:rsidR="00CE3BBC" w:rsidRDefault="00CE3BBC">
      <w:pPr>
        <w:pStyle w:val="TOC2"/>
        <w:rPr>
          <w:rFonts w:asciiTheme="minorHAnsi" w:eastAsiaTheme="minorEastAsia" w:hAnsiTheme="minorHAnsi" w:cstheme="minorBidi"/>
          <w:kern w:val="2"/>
          <w:sz w:val="24"/>
          <w:szCs w:val="24"/>
          <w14:ligatures w14:val="standardContextual"/>
        </w:rPr>
      </w:pPr>
      <w:r>
        <w:t>B.2.1</w:t>
      </w:r>
      <w:r>
        <w:rPr>
          <w:rFonts w:asciiTheme="minorHAnsi" w:eastAsiaTheme="minorEastAsia" w:hAnsiTheme="minorHAnsi" w:cstheme="minorBidi"/>
          <w:kern w:val="2"/>
          <w:sz w:val="24"/>
          <w:szCs w:val="24"/>
          <w14:ligatures w14:val="standardContextual"/>
        </w:rPr>
        <w:tab/>
      </w:r>
      <w:r>
        <w:t>Common RRM requirements for a release independent band</w:t>
      </w:r>
      <w:r>
        <w:tab/>
      </w:r>
      <w:r>
        <w:fldChar w:fldCharType="begin"/>
      </w:r>
      <w:r>
        <w:instrText xml:space="preserve"> PAGEREF _Toc171510920 \h </w:instrText>
      </w:r>
      <w:r>
        <w:fldChar w:fldCharType="separate"/>
      </w:r>
      <w:r>
        <w:t>19</w:t>
      </w:r>
      <w:r>
        <w:fldChar w:fldCharType="end"/>
      </w:r>
    </w:p>
    <w:p w14:paraId="387AFB73" w14:textId="3E417918" w:rsidR="00CE3BBC" w:rsidRDefault="00CE3BBC">
      <w:pPr>
        <w:pStyle w:val="TOC2"/>
        <w:rPr>
          <w:rFonts w:asciiTheme="minorHAnsi" w:eastAsiaTheme="minorEastAsia" w:hAnsiTheme="minorHAnsi" w:cstheme="minorBidi"/>
          <w:kern w:val="2"/>
          <w:sz w:val="24"/>
          <w:szCs w:val="24"/>
          <w14:ligatures w14:val="standardContextual"/>
        </w:rPr>
      </w:pPr>
      <w:r>
        <w:t>B.2.2</w:t>
      </w:r>
      <w:r>
        <w:rPr>
          <w:rFonts w:asciiTheme="minorHAnsi" w:eastAsiaTheme="minorEastAsia" w:hAnsiTheme="minorHAnsi" w:cstheme="minorBidi"/>
          <w:kern w:val="2"/>
          <w:sz w:val="24"/>
          <w:szCs w:val="24"/>
          <w14:ligatures w14:val="standardContextual"/>
        </w:rPr>
        <w:tab/>
      </w:r>
      <w:r>
        <w:t>Common RRM requirements for an intra-band contiguous CA configuration</w:t>
      </w:r>
      <w:r>
        <w:tab/>
      </w:r>
      <w:r>
        <w:fldChar w:fldCharType="begin"/>
      </w:r>
      <w:r>
        <w:instrText xml:space="preserve"> PAGEREF _Toc171510921 \h </w:instrText>
      </w:r>
      <w:r>
        <w:fldChar w:fldCharType="separate"/>
      </w:r>
      <w:r>
        <w:t>20</w:t>
      </w:r>
      <w:r>
        <w:fldChar w:fldCharType="end"/>
      </w:r>
    </w:p>
    <w:p w14:paraId="610D4B82" w14:textId="4831696D" w:rsidR="00CE3BBC" w:rsidRDefault="00CE3BBC">
      <w:pPr>
        <w:pStyle w:val="TOC2"/>
        <w:rPr>
          <w:rFonts w:asciiTheme="minorHAnsi" w:eastAsiaTheme="minorEastAsia" w:hAnsiTheme="minorHAnsi" w:cstheme="minorBidi"/>
          <w:kern w:val="2"/>
          <w:sz w:val="24"/>
          <w:szCs w:val="24"/>
          <w14:ligatures w14:val="standardContextual"/>
        </w:rPr>
      </w:pPr>
      <w:r>
        <w:t>B.2.3</w:t>
      </w:r>
      <w:r>
        <w:rPr>
          <w:rFonts w:asciiTheme="minorHAnsi" w:eastAsiaTheme="minorEastAsia" w:hAnsiTheme="minorHAnsi" w:cstheme="minorBidi"/>
          <w:kern w:val="2"/>
          <w:sz w:val="24"/>
          <w:szCs w:val="24"/>
          <w14:ligatures w14:val="standardContextual"/>
        </w:rPr>
        <w:tab/>
      </w:r>
      <w:r>
        <w:t xml:space="preserve">Common RRM requirements for an intra-band non-contiguous CA </w:t>
      </w:r>
      <w:r w:rsidRPr="009B7F17">
        <w:rPr>
          <w:rFonts w:eastAsia="Malgun Gothic"/>
        </w:rPr>
        <w:t>with single uplink</w:t>
      </w:r>
      <w:r>
        <w:t xml:space="preserve"> configuration</w:t>
      </w:r>
      <w:r>
        <w:tab/>
      </w:r>
      <w:r>
        <w:fldChar w:fldCharType="begin"/>
      </w:r>
      <w:r>
        <w:instrText xml:space="preserve"> PAGEREF _Toc171510922 \h </w:instrText>
      </w:r>
      <w:r>
        <w:fldChar w:fldCharType="separate"/>
      </w:r>
      <w:r>
        <w:t>21</w:t>
      </w:r>
      <w:r>
        <w:fldChar w:fldCharType="end"/>
      </w:r>
    </w:p>
    <w:p w14:paraId="5616A72C" w14:textId="1CF48E9D" w:rsidR="00CE3BBC" w:rsidRDefault="00CE3BBC">
      <w:pPr>
        <w:pStyle w:val="TOC2"/>
        <w:rPr>
          <w:rFonts w:asciiTheme="minorHAnsi" w:eastAsiaTheme="minorEastAsia" w:hAnsiTheme="minorHAnsi" w:cstheme="minorBidi"/>
          <w:kern w:val="2"/>
          <w:sz w:val="24"/>
          <w:szCs w:val="24"/>
          <w14:ligatures w14:val="standardContextual"/>
        </w:rPr>
      </w:pPr>
      <w:r>
        <w:t>B.2.4</w:t>
      </w:r>
      <w:r>
        <w:rPr>
          <w:rFonts w:asciiTheme="minorHAnsi" w:eastAsiaTheme="minorEastAsia" w:hAnsiTheme="minorHAnsi" w:cstheme="minorBidi"/>
          <w:kern w:val="2"/>
          <w:sz w:val="24"/>
          <w:szCs w:val="24"/>
          <w14:ligatures w14:val="standardContextual"/>
        </w:rPr>
        <w:tab/>
      </w:r>
      <w:r>
        <w:t>Common RRM requirements for an inter-band CA</w:t>
      </w:r>
      <w:r w:rsidRPr="009B7F17">
        <w:rPr>
          <w:rFonts w:eastAsia="Malgun Gothic"/>
        </w:rPr>
        <w:t xml:space="preserve"> with single uplink</w:t>
      </w:r>
      <w:r>
        <w:t xml:space="preserve"> configuration</w:t>
      </w:r>
      <w:r>
        <w:tab/>
      </w:r>
      <w:r>
        <w:fldChar w:fldCharType="begin"/>
      </w:r>
      <w:r>
        <w:instrText xml:space="preserve"> PAGEREF _Toc171510923 \h </w:instrText>
      </w:r>
      <w:r>
        <w:fldChar w:fldCharType="separate"/>
      </w:r>
      <w:r>
        <w:t>22</w:t>
      </w:r>
      <w:r>
        <w:fldChar w:fldCharType="end"/>
      </w:r>
    </w:p>
    <w:p w14:paraId="3E1820DF" w14:textId="096FFAD4"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5</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with dual uplink</w:t>
      </w:r>
      <w:r>
        <w:t xml:space="preserve"> configuration</w:t>
      </w:r>
      <w:r>
        <w:tab/>
      </w:r>
      <w:r>
        <w:fldChar w:fldCharType="begin"/>
      </w:r>
      <w:r>
        <w:instrText xml:space="preserve"> PAGEREF _Toc171510924 \h </w:instrText>
      </w:r>
      <w:r>
        <w:fldChar w:fldCharType="separate"/>
      </w:r>
      <w:r>
        <w:t>22</w:t>
      </w:r>
      <w:r>
        <w:fldChar w:fldCharType="end"/>
      </w:r>
    </w:p>
    <w:p w14:paraId="3EB1D557" w14:textId="2CA4521B"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6</w:t>
      </w:r>
      <w:r>
        <w:rPr>
          <w:rFonts w:asciiTheme="minorHAnsi" w:eastAsiaTheme="minorEastAsia" w:hAnsiTheme="minorHAnsi" w:cstheme="minorBidi"/>
          <w:kern w:val="2"/>
          <w:sz w:val="24"/>
          <w:szCs w:val="24"/>
          <w14:ligatures w14:val="standardContextual"/>
        </w:rPr>
        <w:tab/>
      </w:r>
      <w:r>
        <w:t xml:space="preserve">Common RRM requirements for an intra-band </w:t>
      </w:r>
      <w:r w:rsidRPr="009B7F17">
        <w:rPr>
          <w:lang w:val="en-US"/>
        </w:rPr>
        <w:t xml:space="preserve">non-contiguous </w:t>
      </w:r>
      <w:r>
        <w:t xml:space="preserve">CA </w:t>
      </w:r>
      <w:r w:rsidRPr="009B7F17">
        <w:rPr>
          <w:rFonts w:eastAsia="Malgun Gothic"/>
        </w:rPr>
        <w:t>with dual uplink</w:t>
      </w:r>
      <w:r>
        <w:t xml:space="preserve"> configuration</w:t>
      </w:r>
      <w:r>
        <w:tab/>
      </w:r>
      <w:r>
        <w:fldChar w:fldCharType="begin"/>
      </w:r>
      <w:r>
        <w:instrText xml:space="preserve"> PAGEREF _Toc171510925 \h </w:instrText>
      </w:r>
      <w:r>
        <w:fldChar w:fldCharType="separate"/>
      </w:r>
      <w:r>
        <w:t>23</w:t>
      </w:r>
      <w:r>
        <w:fldChar w:fldCharType="end"/>
      </w:r>
    </w:p>
    <w:p w14:paraId="47524BA3" w14:textId="1D756AA5"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7</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 xml:space="preserve">with </w:t>
      </w:r>
      <w:r>
        <w:rPr>
          <w:lang w:eastAsia="zh-CN"/>
        </w:rPr>
        <w:t>three</w:t>
      </w:r>
      <w:r w:rsidRPr="009B7F17">
        <w:rPr>
          <w:rFonts w:eastAsia="Malgun Gothic"/>
        </w:rPr>
        <w:t xml:space="preserve"> uplink</w:t>
      </w:r>
      <w:r>
        <w:t xml:space="preserve"> configuration</w:t>
      </w:r>
      <w:r>
        <w:tab/>
      </w:r>
      <w:r>
        <w:fldChar w:fldCharType="begin"/>
      </w:r>
      <w:r>
        <w:instrText xml:space="preserve"> PAGEREF _Toc171510926 \h </w:instrText>
      </w:r>
      <w:r>
        <w:fldChar w:fldCharType="separate"/>
      </w:r>
      <w:r>
        <w:t>24</w:t>
      </w:r>
      <w:r>
        <w:fldChar w:fldCharType="end"/>
      </w:r>
    </w:p>
    <w:p w14:paraId="3B2C8EAC" w14:textId="23B263ED" w:rsidR="00CE3BBC" w:rsidRDefault="00CE3BBC">
      <w:pPr>
        <w:pStyle w:val="TOC2"/>
        <w:rPr>
          <w:rFonts w:asciiTheme="minorHAnsi" w:eastAsiaTheme="minorEastAsia" w:hAnsiTheme="minorHAnsi" w:cstheme="minorBidi"/>
          <w:kern w:val="2"/>
          <w:sz w:val="24"/>
          <w:szCs w:val="24"/>
          <w14:ligatures w14:val="standardContextual"/>
        </w:rPr>
      </w:pPr>
      <w:r>
        <w:t>B.2.8</w:t>
      </w:r>
      <w:r>
        <w:rPr>
          <w:rFonts w:asciiTheme="minorHAnsi" w:eastAsiaTheme="minorEastAsia" w:hAnsiTheme="minorHAnsi" w:cstheme="minorBidi"/>
          <w:kern w:val="2"/>
          <w:sz w:val="24"/>
          <w:szCs w:val="24"/>
          <w14:ligatures w14:val="standardContextual"/>
        </w:rPr>
        <w:tab/>
      </w:r>
      <w:r>
        <w:t>Common RRM requirements for operating bands for UE category NB1</w:t>
      </w:r>
      <w:r>
        <w:tab/>
      </w:r>
      <w:r>
        <w:fldChar w:fldCharType="begin"/>
      </w:r>
      <w:r>
        <w:instrText xml:space="preserve"> PAGEREF _Toc171510927 \h </w:instrText>
      </w:r>
      <w:r>
        <w:fldChar w:fldCharType="separate"/>
      </w:r>
      <w:r>
        <w:t>24</w:t>
      </w:r>
      <w:r>
        <w:fldChar w:fldCharType="end"/>
      </w:r>
    </w:p>
    <w:p w14:paraId="376A29E3" w14:textId="2FD77B4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9</w:t>
      </w:r>
      <w:r>
        <w:rPr>
          <w:rFonts w:asciiTheme="minorHAnsi" w:eastAsiaTheme="minorEastAsia" w:hAnsiTheme="minorHAnsi" w:cstheme="minorBidi"/>
          <w:kern w:val="2"/>
          <w:sz w:val="24"/>
          <w:szCs w:val="24"/>
          <w14:ligatures w14:val="standardContextual"/>
        </w:rPr>
        <w:tab/>
      </w:r>
      <w:r>
        <w:t>Common RRM requirements for operating bands for UE category 0</w:t>
      </w:r>
      <w:r>
        <w:tab/>
      </w:r>
      <w:r>
        <w:fldChar w:fldCharType="begin"/>
      </w:r>
      <w:r>
        <w:instrText xml:space="preserve"> PAGEREF _Toc171510928 \h </w:instrText>
      </w:r>
      <w:r>
        <w:fldChar w:fldCharType="separate"/>
      </w:r>
      <w:r>
        <w:t>24</w:t>
      </w:r>
      <w:r>
        <w:fldChar w:fldCharType="end"/>
      </w:r>
    </w:p>
    <w:p w14:paraId="7ED5B54A" w14:textId="7FF9633D"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10</w:t>
      </w:r>
      <w:r>
        <w:rPr>
          <w:rFonts w:asciiTheme="minorHAnsi" w:eastAsiaTheme="minorEastAsia" w:hAnsiTheme="minorHAnsi" w:cstheme="minorBidi"/>
          <w:kern w:val="2"/>
          <w:sz w:val="24"/>
          <w:szCs w:val="24"/>
          <w14:ligatures w14:val="standardContextual"/>
        </w:rPr>
        <w:tab/>
      </w:r>
      <w:r>
        <w:t>Common RRM requirements for operating bands for UE category M1</w:t>
      </w:r>
      <w:r>
        <w:tab/>
      </w:r>
      <w:r>
        <w:fldChar w:fldCharType="begin"/>
      </w:r>
      <w:r>
        <w:instrText xml:space="preserve"> PAGEREF _Toc171510929 \h </w:instrText>
      </w:r>
      <w:r>
        <w:fldChar w:fldCharType="separate"/>
      </w:r>
      <w:r>
        <w:t>25</w:t>
      </w:r>
      <w:r>
        <w:fldChar w:fldCharType="end"/>
      </w:r>
    </w:p>
    <w:p w14:paraId="6798D131" w14:textId="3DE9D92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11</w:t>
      </w:r>
      <w:r>
        <w:rPr>
          <w:rFonts w:asciiTheme="minorHAnsi" w:eastAsiaTheme="minorEastAsia" w:hAnsiTheme="minorHAnsi" w:cstheme="minorBidi"/>
          <w:kern w:val="2"/>
          <w:sz w:val="24"/>
          <w:szCs w:val="24"/>
          <w14:ligatures w14:val="standardContextual"/>
        </w:rPr>
        <w:tab/>
      </w:r>
      <w:r>
        <w:t>Common RRM requirements for operating bands for UE category M2</w:t>
      </w:r>
      <w:r>
        <w:tab/>
      </w:r>
      <w:r>
        <w:fldChar w:fldCharType="begin"/>
      </w:r>
      <w:r>
        <w:instrText xml:space="preserve"> PAGEREF _Toc171510930 \h </w:instrText>
      </w:r>
      <w:r>
        <w:fldChar w:fldCharType="separate"/>
      </w:r>
      <w:r>
        <w:t>25</w:t>
      </w:r>
      <w:r>
        <w:fldChar w:fldCharType="end"/>
      </w:r>
    </w:p>
    <w:p w14:paraId="6C9E21A2" w14:textId="5363B052" w:rsidR="00CE3BBC" w:rsidRDefault="00CE3BBC">
      <w:pPr>
        <w:pStyle w:val="TOC2"/>
        <w:rPr>
          <w:rFonts w:asciiTheme="minorHAnsi" w:eastAsiaTheme="minorEastAsia" w:hAnsiTheme="minorHAnsi" w:cstheme="minorBidi"/>
          <w:kern w:val="2"/>
          <w:sz w:val="24"/>
          <w:szCs w:val="24"/>
          <w14:ligatures w14:val="standardContextual"/>
        </w:rPr>
      </w:pPr>
      <w:r>
        <w:t>B.2.12</w:t>
      </w:r>
      <w:r>
        <w:rPr>
          <w:rFonts w:asciiTheme="minorHAnsi" w:eastAsiaTheme="minorEastAsia" w:hAnsiTheme="minorHAnsi" w:cstheme="minorBidi"/>
          <w:kern w:val="2"/>
          <w:sz w:val="24"/>
          <w:szCs w:val="24"/>
          <w14:ligatures w14:val="standardContextual"/>
        </w:rPr>
        <w:tab/>
      </w:r>
      <w:r>
        <w:t>Common RRM requirements for operating bands for UE category NB2</w:t>
      </w:r>
      <w:r>
        <w:tab/>
      </w:r>
      <w:r>
        <w:fldChar w:fldCharType="begin"/>
      </w:r>
      <w:r>
        <w:instrText xml:space="preserve"> PAGEREF _Toc171510931 \h </w:instrText>
      </w:r>
      <w:r>
        <w:fldChar w:fldCharType="separate"/>
      </w:r>
      <w:r>
        <w:t>26</w:t>
      </w:r>
      <w:r>
        <w:fldChar w:fldCharType="end"/>
      </w:r>
    </w:p>
    <w:p w14:paraId="097D4615" w14:textId="5110C1D4" w:rsidR="00CE3BBC" w:rsidRDefault="00CE3BBC">
      <w:pPr>
        <w:pStyle w:val="TOC2"/>
        <w:rPr>
          <w:rFonts w:asciiTheme="minorHAnsi" w:eastAsiaTheme="minorEastAsia" w:hAnsiTheme="minorHAnsi" w:cstheme="minorBidi"/>
          <w:kern w:val="2"/>
          <w:sz w:val="24"/>
          <w:szCs w:val="24"/>
          <w14:ligatures w14:val="standardContextual"/>
        </w:rPr>
      </w:pPr>
      <w:r>
        <w:t>B.2.13</w:t>
      </w:r>
      <w:r>
        <w:rPr>
          <w:rFonts w:asciiTheme="minorHAnsi" w:eastAsiaTheme="minorEastAsia" w:hAnsiTheme="minorHAnsi" w:cstheme="minorBidi"/>
          <w:kern w:val="2"/>
          <w:sz w:val="24"/>
          <w:szCs w:val="24"/>
          <w14:ligatures w14:val="standardContextual"/>
        </w:rPr>
        <w:tab/>
      </w:r>
      <w:r>
        <w:t>Common RRM requirements for operating bands for LTE-based V2X Communication</w:t>
      </w:r>
      <w:r>
        <w:tab/>
      </w:r>
      <w:r>
        <w:fldChar w:fldCharType="begin"/>
      </w:r>
      <w:r>
        <w:instrText xml:space="preserve"> PAGEREF _Toc171510932 \h </w:instrText>
      </w:r>
      <w:r>
        <w:fldChar w:fldCharType="separate"/>
      </w:r>
      <w:r>
        <w:t>26</w:t>
      </w:r>
      <w:r>
        <w:fldChar w:fldCharType="end"/>
      </w:r>
    </w:p>
    <w:p w14:paraId="25F63B6B" w14:textId="2BF70E8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B.2.14</w:t>
      </w:r>
      <w:r>
        <w:rPr>
          <w:rFonts w:asciiTheme="minorHAnsi" w:eastAsiaTheme="minorEastAsia" w:hAnsiTheme="minorHAnsi" w:cstheme="minorBidi"/>
          <w:kern w:val="2"/>
          <w:sz w:val="24"/>
          <w:szCs w:val="24"/>
          <w14:ligatures w14:val="standardContextual"/>
        </w:rPr>
        <w:tab/>
      </w:r>
      <w:r>
        <w:rPr>
          <w:lang w:eastAsia="ja-JP"/>
        </w:rPr>
        <w:t xml:space="preserve">Common RRM requirements for an inter-band CA </w:t>
      </w:r>
      <w:r w:rsidRPr="009B7F17">
        <w:rPr>
          <w:rFonts w:eastAsia="Malgun Gothic"/>
          <w:lang w:eastAsia="ja-JP"/>
        </w:rPr>
        <w:t xml:space="preserve">with </w:t>
      </w:r>
      <w:r>
        <w:rPr>
          <w:lang w:eastAsia="ja-JP"/>
        </w:rPr>
        <w:t>four</w:t>
      </w:r>
      <w:r w:rsidRPr="009B7F17">
        <w:rPr>
          <w:rFonts w:eastAsia="Malgun Gothic"/>
          <w:lang w:eastAsia="ja-JP"/>
        </w:rPr>
        <w:t xml:space="preserve"> uplink</w:t>
      </w:r>
      <w:r>
        <w:rPr>
          <w:lang w:eastAsia="ja-JP"/>
        </w:rPr>
        <w:t xml:space="preserve"> configuration</w:t>
      </w:r>
      <w:r>
        <w:tab/>
      </w:r>
      <w:r>
        <w:fldChar w:fldCharType="begin"/>
      </w:r>
      <w:r>
        <w:instrText xml:space="preserve"> PAGEREF _Toc171510933 \h </w:instrText>
      </w:r>
      <w:r>
        <w:fldChar w:fldCharType="separate"/>
      </w:r>
      <w:r>
        <w:t>27</w:t>
      </w:r>
      <w:r>
        <w:fldChar w:fldCharType="end"/>
      </w:r>
    </w:p>
    <w:p w14:paraId="72523CA7" w14:textId="0F3F77B1"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15</w:t>
      </w:r>
      <w:r>
        <w:rPr>
          <w:rFonts w:asciiTheme="minorHAnsi" w:eastAsiaTheme="minorEastAsia" w:hAnsiTheme="minorHAnsi" w:cstheme="minorBidi"/>
          <w:kern w:val="2"/>
          <w:sz w:val="24"/>
          <w:szCs w:val="24"/>
          <w14:ligatures w14:val="standardContextual"/>
        </w:rPr>
        <w:tab/>
      </w:r>
      <w:r>
        <w:t xml:space="preserve">Common RRM requirements for operating bands for UE category </w:t>
      </w:r>
      <w:r>
        <w:rPr>
          <w:lang w:eastAsia="zh-CN"/>
        </w:rPr>
        <w:t>1bis</w:t>
      </w:r>
      <w:r>
        <w:tab/>
      </w:r>
      <w:r>
        <w:fldChar w:fldCharType="begin"/>
      </w:r>
      <w:r>
        <w:instrText xml:space="preserve"> PAGEREF _Toc171510934 \h </w:instrText>
      </w:r>
      <w:r>
        <w:fldChar w:fldCharType="separate"/>
      </w:r>
      <w:r>
        <w:t>27</w:t>
      </w:r>
      <w:r>
        <w:fldChar w:fldCharType="end"/>
      </w:r>
    </w:p>
    <w:p w14:paraId="57EDC921" w14:textId="1586B609" w:rsidR="00CE3BBC" w:rsidRDefault="00CE3BBC">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Common UE performance requirements</w:t>
      </w:r>
      <w:r>
        <w:tab/>
      </w:r>
      <w:r>
        <w:fldChar w:fldCharType="begin"/>
      </w:r>
      <w:r>
        <w:instrText xml:space="preserve"> PAGEREF _Toc171510935 \h </w:instrText>
      </w:r>
      <w:r>
        <w:fldChar w:fldCharType="separate"/>
      </w:r>
      <w:r>
        <w:t>28</w:t>
      </w:r>
      <w:r>
        <w:fldChar w:fldCharType="end"/>
      </w:r>
    </w:p>
    <w:p w14:paraId="5849D792" w14:textId="1CF0006A" w:rsidR="00CE3BBC" w:rsidRDefault="00CE3BBC">
      <w:pPr>
        <w:pStyle w:val="TOC2"/>
        <w:rPr>
          <w:rFonts w:asciiTheme="minorHAnsi" w:eastAsiaTheme="minorEastAsia" w:hAnsiTheme="minorHAnsi" w:cstheme="minorBidi"/>
          <w:kern w:val="2"/>
          <w:sz w:val="24"/>
          <w:szCs w:val="24"/>
          <w14:ligatures w14:val="standardContextual"/>
        </w:rPr>
      </w:pPr>
      <w:r>
        <w:t>B.3.1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_Toc171510936 \h </w:instrText>
      </w:r>
      <w:r>
        <w:fldChar w:fldCharType="separate"/>
      </w:r>
      <w:r>
        <w:t>28</w:t>
      </w:r>
      <w:r>
        <w:fldChar w:fldCharType="end"/>
      </w:r>
    </w:p>
    <w:p w14:paraId="23DFDB0D" w14:textId="03E3C0F2" w:rsidR="00CE3BBC" w:rsidRDefault="00CE3BBC">
      <w:pPr>
        <w:pStyle w:val="TOC2"/>
        <w:rPr>
          <w:rFonts w:asciiTheme="minorHAnsi" w:eastAsiaTheme="minorEastAsia" w:hAnsiTheme="minorHAnsi" w:cstheme="minorBidi"/>
          <w:kern w:val="2"/>
          <w:sz w:val="24"/>
          <w:szCs w:val="24"/>
          <w14:ligatures w14:val="standardContextual"/>
        </w:rPr>
      </w:pPr>
      <w:r>
        <w:t>B.3.2</w:t>
      </w:r>
      <w:r>
        <w:rPr>
          <w:rFonts w:asciiTheme="minorHAnsi" w:eastAsiaTheme="minorEastAsia" w:hAnsiTheme="minorHAnsi" w:cstheme="minorBidi"/>
          <w:kern w:val="2"/>
          <w:sz w:val="24"/>
          <w:szCs w:val="24"/>
          <w14:ligatures w14:val="standardContextual"/>
        </w:rPr>
        <w:tab/>
      </w:r>
      <w:r>
        <w:t>Common UE performance requirements and tests for different CA configurations and combination sets</w:t>
      </w:r>
      <w:r>
        <w:tab/>
      </w:r>
      <w:r>
        <w:fldChar w:fldCharType="begin"/>
      </w:r>
      <w:r>
        <w:instrText xml:space="preserve"> PAGEREF _Toc171510937 \h </w:instrText>
      </w:r>
      <w:r>
        <w:fldChar w:fldCharType="separate"/>
      </w:r>
      <w:r>
        <w:t>28</w:t>
      </w:r>
      <w:r>
        <w:fldChar w:fldCharType="end"/>
      </w:r>
    </w:p>
    <w:p w14:paraId="5DE3417C" w14:textId="4C6C735B" w:rsidR="00CE3BBC" w:rsidRDefault="00CE3BBC">
      <w:pPr>
        <w:pStyle w:val="TOC2"/>
        <w:rPr>
          <w:rFonts w:asciiTheme="minorHAnsi" w:eastAsiaTheme="minorEastAsia" w:hAnsiTheme="minorHAnsi" w:cstheme="minorBidi"/>
          <w:kern w:val="2"/>
          <w:sz w:val="24"/>
          <w:szCs w:val="24"/>
          <w14:ligatures w14:val="standardContextual"/>
        </w:rPr>
      </w:pPr>
      <w:r>
        <w:t>B.3.3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_Toc171510938 \h </w:instrText>
      </w:r>
      <w:r>
        <w:fldChar w:fldCharType="separate"/>
      </w:r>
      <w:r>
        <w:t>29</w:t>
      </w:r>
      <w:r>
        <w:fldChar w:fldCharType="end"/>
      </w:r>
    </w:p>
    <w:p w14:paraId="725421FD" w14:textId="05D2BE55" w:rsidR="00CE3BBC" w:rsidRDefault="00CE3BBC">
      <w:pPr>
        <w:pStyle w:val="TOC2"/>
        <w:rPr>
          <w:rFonts w:asciiTheme="minorHAnsi" w:eastAsiaTheme="minorEastAsia" w:hAnsiTheme="minorHAnsi" w:cstheme="minorBidi"/>
          <w:kern w:val="2"/>
          <w:sz w:val="24"/>
          <w:szCs w:val="24"/>
          <w14:ligatures w14:val="standardContextual"/>
        </w:rPr>
      </w:pPr>
      <w:r>
        <w:t>B.3.4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_Toc171510939 \h </w:instrText>
      </w:r>
      <w:r>
        <w:fldChar w:fldCharType="separate"/>
      </w:r>
      <w:r>
        <w:t>29</w:t>
      </w:r>
      <w:r>
        <w:fldChar w:fldCharType="end"/>
      </w:r>
    </w:p>
    <w:p w14:paraId="20A8CEFD" w14:textId="0C162F1A" w:rsidR="00CE3BBC" w:rsidRDefault="00CE3BBC">
      <w:pPr>
        <w:pStyle w:val="TOC2"/>
        <w:rPr>
          <w:rFonts w:asciiTheme="minorHAnsi" w:eastAsiaTheme="minorEastAsia" w:hAnsiTheme="minorHAnsi" w:cstheme="minorBidi"/>
          <w:kern w:val="2"/>
          <w:sz w:val="24"/>
          <w:szCs w:val="24"/>
          <w14:ligatures w14:val="standardContextual"/>
        </w:rPr>
      </w:pPr>
      <w:r>
        <w:t>B.3.5</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0</w:t>
      </w:r>
      <w:r>
        <w:tab/>
      </w:r>
      <w:r>
        <w:fldChar w:fldCharType="begin"/>
      </w:r>
      <w:r>
        <w:instrText xml:space="preserve"> PAGEREF _Toc171510940 \h </w:instrText>
      </w:r>
      <w:r>
        <w:fldChar w:fldCharType="separate"/>
      </w:r>
      <w:r>
        <w:t>29</w:t>
      </w:r>
      <w:r>
        <w:fldChar w:fldCharType="end"/>
      </w:r>
    </w:p>
    <w:p w14:paraId="07197EEE" w14:textId="0E593320" w:rsidR="00CE3BBC" w:rsidRDefault="00CE3BBC">
      <w:pPr>
        <w:pStyle w:val="TOC2"/>
        <w:rPr>
          <w:rFonts w:asciiTheme="minorHAnsi" w:eastAsiaTheme="minorEastAsia" w:hAnsiTheme="minorHAnsi" w:cstheme="minorBidi"/>
          <w:kern w:val="2"/>
          <w:sz w:val="24"/>
          <w:szCs w:val="24"/>
          <w14:ligatures w14:val="standardContextual"/>
        </w:rPr>
      </w:pPr>
      <w:r>
        <w:t>B.3.6</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M1</w:t>
      </w:r>
      <w:r w:rsidRPr="009B7F17">
        <w:rPr>
          <w:lang w:val="en-US"/>
        </w:rPr>
        <w:t xml:space="preserve"> and M2</w:t>
      </w:r>
      <w:r>
        <w:tab/>
      </w:r>
      <w:r>
        <w:fldChar w:fldCharType="begin"/>
      </w:r>
      <w:r>
        <w:instrText xml:space="preserve"> PAGEREF _Toc171510941 \h </w:instrText>
      </w:r>
      <w:r>
        <w:fldChar w:fldCharType="separate"/>
      </w:r>
      <w:r>
        <w:t>30</w:t>
      </w:r>
      <w:r>
        <w:fldChar w:fldCharType="end"/>
      </w:r>
    </w:p>
    <w:p w14:paraId="78271AB8" w14:textId="69FE024A" w:rsidR="00CE3BBC" w:rsidRDefault="00CE3BBC">
      <w:pPr>
        <w:pStyle w:val="TOC2"/>
        <w:rPr>
          <w:rFonts w:asciiTheme="minorHAnsi" w:eastAsiaTheme="minorEastAsia" w:hAnsiTheme="minorHAnsi" w:cstheme="minorBidi"/>
          <w:kern w:val="2"/>
          <w:sz w:val="24"/>
          <w:szCs w:val="24"/>
          <w14:ligatures w14:val="standardContextual"/>
        </w:rPr>
      </w:pPr>
      <w:r>
        <w:t>B.3.7</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_Toc171510942 \h </w:instrText>
      </w:r>
      <w:r>
        <w:fldChar w:fldCharType="separate"/>
      </w:r>
      <w:r>
        <w:t>30</w:t>
      </w:r>
      <w:r>
        <w:fldChar w:fldCharType="end"/>
      </w:r>
    </w:p>
    <w:p w14:paraId="0F38EFC5" w14:textId="3C486D16" w:rsidR="00CE3BBC" w:rsidRDefault="00CE3BBC">
      <w:pPr>
        <w:pStyle w:val="TOC2"/>
        <w:rPr>
          <w:rFonts w:asciiTheme="minorHAnsi" w:eastAsiaTheme="minorEastAsia" w:hAnsiTheme="minorHAnsi" w:cstheme="minorBidi"/>
          <w:kern w:val="2"/>
          <w:sz w:val="24"/>
          <w:szCs w:val="24"/>
          <w14:ligatures w14:val="standardContextual"/>
        </w:rPr>
      </w:pPr>
      <w:r>
        <w:t>B.3.</w:t>
      </w:r>
      <w:r>
        <w:rPr>
          <w:lang w:eastAsia="zh-CN"/>
        </w:rPr>
        <w:t>8</w:t>
      </w:r>
      <w:r>
        <w:rPr>
          <w:rFonts w:asciiTheme="minorHAnsi" w:eastAsiaTheme="minorEastAsia" w:hAnsiTheme="minorHAnsi" w:cstheme="minorBidi"/>
          <w:kern w:val="2"/>
          <w:sz w:val="24"/>
          <w:szCs w:val="24"/>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_Toc171510943 \h </w:instrText>
      </w:r>
      <w:r>
        <w:fldChar w:fldCharType="separate"/>
      </w:r>
      <w:r>
        <w:t>30</w:t>
      </w:r>
      <w:r>
        <w:fldChar w:fldCharType="end"/>
      </w:r>
    </w:p>
    <w:p w14:paraId="165313D6" w14:textId="0D62FDD7" w:rsidR="00CE3BBC" w:rsidRDefault="00CE3BBC">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_Toc171510944 \h </w:instrText>
      </w:r>
      <w:r>
        <w:fldChar w:fldCharType="separate"/>
      </w:r>
      <w:r>
        <w:t>30</w:t>
      </w:r>
      <w:r>
        <w:fldChar w:fldCharType="end"/>
      </w:r>
    </w:p>
    <w:p w14:paraId="0C2CC639" w14:textId="0CE3C14F"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 release independent band</w:t>
      </w:r>
      <w:r>
        <w:tab/>
      </w:r>
      <w:r>
        <w:fldChar w:fldCharType="begin"/>
      </w:r>
      <w:r>
        <w:instrText xml:space="preserve"> PAGEREF _Toc171510945 \h </w:instrText>
      </w:r>
      <w:r>
        <w:fldChar w:fldCharType="separate"/>
      </w:r>
      <w:r>
        <w:t>30</w:t>
      </w:r>
      <w:r>
        <w:fldChar w:fldCharType="end"/>
      </w:r>
    </w:p>
    <w:p w14:paraId="2CBD2524" w14:textId="37B5D37E"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an intra-band contiguous CA configuration</w:t>
      </w:r>
      <w:r>
        <w:tab/>
      </w:r>
      <w:r>
        <w:fldChar w:fldCharType="begin"/>
      </w:r>
      <w:r>
        <w:instrText xml:space="preserve"> PAGEREF _Toc171510946 \h </w:instrText>
      </w:r>
      <w:r>
        <w:fldChar w:fldCharType="separate"/>
      </w:r>
      <w:r>
        <w:t>31</w:t>
      </w:r>
      <w:r>
        <w:fldChar w:fldCharType="end"/>
      </w:r>
    </w:p>
    <w:p w14:paraId="6F46A4E6" w14:textId="5BB86B42"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.3</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single uplink</w:t>
      </w:r>
      <w:r w:rsidRPr="009B7F17">
        <w:rPr>
          <w:rFonts w:ascii="Batang" w:eastAsia="Batang" w:hAnsi="Batang" w:cs="Batang"/>
        </w:rPr>
        <w:t xml:space="preserve"> </w:t>
      </w:r>
      <w:r>
        <w:t>inter-band CA configuration</w:t>
      </w:r>
      <w:r>
        <w:tab/>
      </w:r>
      <w:r>
        <w:fldChar w:fldCharType="begin"/>
      </w:r>
      <w:r>
        <w:instrText xml:space="preserve"> PAGEREF _Toc171510947 \h </w:instrText>
      </w:r>
      <w:r>
        <w:fldChar w:fldCharType="separate"/>
      </w:r>
      <w:r>
        <w:t>32</w:t>
      </w:r>
      <w:r>
        <w:fldChar w:fldCharType="end"/>
      </w:r>
    </w:p>
    <w:p w14:paraId="04310F0F" w14:textId="5F26BD78"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inter-band CA configuration</w:t>
      </w:r>
      <w:r w:rsidRPr="009B7F17">
        <w:rPr>
          <w:lang w:val="en-US"/>
        </w:rPr>
        <w:t xml:space="preserve"> </w:t>
      </w:r>
      <w:r>
        <w:t>including an operating band without uplink band</w:t>
      </w:r>
      <w:r>
        <w:tab/>
      </w:r>
      <w:r>
        <w:fldChar w:fldCharType="begin"/>
      </w:r>
      <w:r>
        <w:instrText xml:space="preserve"> PAGEREF _Toc171510948 \h </w:instrText>
      </w:r>
      <w:r>
        <w:fldChar w:fldCharType="separate"/>
      </w:r>
      <w:r>
        <w:t>33</w:t>
      </w:r>
      <w:r>
        <w:fldChar w:fldCharType="end"/>
      </w:r>
    </w:p>
    <w:p w14:paraId="691B5D88" w14:textId="10074191"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5</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w:t>
      </w:r>
      <w:r w:rsidRPr="009B7F17">
        <w:rPr>
          <w:lang w:val="en-US"/>
        </w:rPr>
        <w:t xml:space="preserve"> </w:t>
      </w:r>
      <w:r>
        <w:t xml:space="preserve">single uplink intra-band </w:t>
      </w:r>
      <w:r w:rsidRPr="009B7F17">
        <w:rPr>
          <w:lang w:val="en-US"/>
        </w:rPr>
        <w:t>non-</w:t>
      </w:r>
      <w:r>
        <w:t>contiguous CA configuration</w:t>
      </w:r>
      <w:r>
        <w:tab/>
      </w:r>
      <w:r>
        <w:fldChar w:fldCharType="begin"/>
      </w:r>
      <w:r>
        <w:instrText xml:space="preserve"> PAGEREF _Toc171510949 \h </w:instrText>
      </w:r>
      <w:r>
        <w:fldChar w:fldCharType="separate"/>
      </w:r>
      <w:r>
        <w:t>33</w:t>
      </w:r>
      <w:r>
        <w:fldChar w:fldCharType="end"/>
      </w:r>
    </w:p>
    <w:p w14:paraId="59E01541" w14:textId="0D6D528B"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6</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int</w:t>
      </w:r>
      <w:r w:rsidRPr="009B7F17">
        <w:rPr>
          <w:rFonts w:eastAsia="Malgun Gothic"/>
        </w:rPr>
        <w:t>e</w:t>
      </w:r>
      <w:r>
        <w:t>r-band CA configuration</w:t>
      </w:r>
      <w:r>
        <w:tab/>
      </w:r>
      <w:r>
        <w:fldChar w:fldCharType="begin"/>
      </w:r>
      <w:r>
        <w:instrText xml:space="preserve"> PAGEREF _Toc171510950 \h </w:instrText>
      </w:r>
      <w:r>
        <w:fldChar w:fldCharType="separate"/>
      </w:r>
      <w:r>
        <w:t>34</w:t>
      </w:r>
      <w:r>
        <w:fldChar w:fldCharType="end"/>
      </w:r>
    </w:p>
    <w:p w14:paraId="049C3935" w14:textId="50958C84" w:rsidR="00CE3BBC" w:rsidRDefault="00CE3BBC">
      <w:pPr>
        <w:pStyle w:val="TOC2"/>
        <w:rPr>
          <w:rFonts w:asciiTheme="minorHAnsi" w:eastAsiaTheme="minorEastAsia" w:hAnsiTheme="minorHAnsi" w:cstheme="minorBidi"/>
          <w:kern w:val="2"/>
          <w:sz w:val="24"/>
          <w:szCs w:val="24"/>
          <w14:ligatures w14:val="standardContextual"/>
        </w:rPr>
      </w:pPr>
      <w:r>
        <w:lastRenderedPageBreak/>
        <w:t>B.</w:t>
      </w:r>
      <w:r w:rsidRPr="009B7F17">
        <w:rPr>
          <w:lang w:val="en-US"/>
        </w:rPr>
        <w:t>4</w:t>
      </w:r>
      <w:r>
        <w:t>.</w:t>
      </w:r>
      <w:r w:rsidRPr="009B7F17">
        <w:rPr>
          <w:rFonts w:eastAsia="Malgun Gothic"/>
          <w:lang w:val="en-US"/>
        </w:rPr>
        <w:t>7</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 xml:space="preserve">intra-band </w:t>
      </w:r>
      <w:r w:rsidRPr="009B7F17">
        <w:rPr>
          <w:lang w:val="en-US"/>
        </w:rPr>
        <w:t xml:space="preserve">non-contiguous </w:t>
      </w:r>
      <w:r>
        <w:t>CA configuration</w:t>
      </w:r>
      <w:r>
        <w:tab/>
      </w:r>
      <w:r>
        <w:fldChar w:fldCharType="begin"/>
      </w:r>
      <w:r>
        <w:instrText xml:space="preserve"> PAGEREF _Toc171510951 \h </w:instrText>
      </w:r>
      <w:r>
        <w:fldChar w:fldCharType="separate"/>
      </w:r>
      <w:r>
        <w:t>34</w:t>
      </w:r>
      <w:r>
        <w:fldChar w:fldCharType="end"/>
      </w:r>
    </w:p>
    <w:p w14:paraId="784B4A84" w14:textId="58C30654"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eastAsia="zh-CN"/>
        </w:rPr>
        <w:t>8</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Pr>
          <w:lang w:eastAsia="zh-CN"/>
        </w:rPr>
        <w:t>three</w:t>
      </w:r>
      <w:r w:rsidRPr="009B7F17">
        <w:rPr>
          <w:rFonts w:eastAsia="Malgun Gothic"/>
        </w:rPr>
        <w:t xml:space="preserve"> uplink </w:t>
      </w:r>
      <w:r>
        <w:t>int</w:t>
      </w:r>
      <w:r w:rsidRPr="009B7F17">
        <w:rPr>
          <w:rFonts w:eastAsia="Malgun Gothic"/>
        </w:rPr>
        <w:t>e</w:t>
      </w:r>
      <w:r>
        <w:t>r-band CA configuration</w:t>
      </w:r>
      <w:r>
        <w:tab/>
      </w:r>
      <w:r>
        <w:fldChar w:fldCharType="begin"/>
      </w:r>
      <w:r>
        <w:instrText xml:space="preserve"> PAGEREF _Toc171510952 \h </w:instrText>
      </w:r>
      <w:r>
        <w:fldChar w:fldCharType="separate"/>
      </w:r>
      <w:r>
        <w:t>35</w:t>
      </w:r>
      <w:r>
        <w:fldChar w:fldCharType="end"/>
      </w:r>
    </w:p>
    <w:p w14:paraId="7B76A6DB" w14:textId="6080C47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.9</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Pr>
          <w:lang w:eastAsia="zh-CN"/>
        </w:rPr>
        <w:t>UE category NB1 and NB2</w:t>
      </w:r>
      <w:r>
        <w:tab/>
      </w:r>
      <w:r>
        <w:fldChar w:fldCharType="begin"/>
      </w:r>
      <w:r>
        <w:instrText xml:space="preserve"> PAGEREF _Toc171510953 \h </w:instrText>
      </w:r>
      <w:r>
        <w:fldChar w:fldCharType="separate"/>
      </w:r>
      <w:r>
        <w:t>36</w:t>
      </w:r>
      <w:r>
        <w:fldChar w:fldCharType="end"/>
      </w:r>
    </w:p>
    <w:p w14:paraId="11EC17F9" w14:textId="66B5A2D7"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10</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0</w:t>
      </w:r>
      <w:r>
        <w:tab/>
      </w:r>
      <w:r>
        <w:fldChar w:fldCharType="begin"/>
      </w:r>
      <w:r>
        <w:instrText xml:space="preserve"> PAGEREF _Toc171510954 \h </w:instrText>
      </w:r>
      <w:r>
        <w:fldChar w:fldCharType="separate"/>
      </w:r>
      <w:r>
        <w:t>36</w:t>
      </w:r>
      <w:r>
        <w:fldChar w:fldCharType="end"/>
      </w:r>
    </w:p>
    <w:p w14:paraId="29605B0A" w14:textId="1126608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M1 and M2</w:t>
      </w:r>
      <w:r>
        <w:tab/>
      </w:r>
      <w:r>
        <w:fldChar w:fldCharType="begin"/>
      </w:r>
      <w:r>
        <w:instrText xml:space="preserve"> PAGEREF _Toc171510955 \h </w:instrText>
      </w:r>
      <w:r>
        <w:fldChar w:fldCharType="separate"/>
      </w:r>
      <w:r>
        <w:t>36</w:t>
      </w:r>
      <w:r>
        <w:fldChar w:fldCharType="end"/>
      </w:r>
    </w:p>
    <w:p w14:paraId="70914F38" w14:textId="58EA325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12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operating bands for LTE-based V2X operation</w:t>
      </w:r>
      <w:r>
        <w:tab/>
      </w:r>
      <w:r>
        <w:fldChar w:fldCharType="begin"/>
      </w:r>
      <w:r>
        <w:instrText xml:space="preserve"> PAGEREF _Toc171510956 \h </w:instrText>
      </w:r>
      <w:r>
        <w:fldChar w:fldCharType="separate"/>
      </w:r>
      <w:r>
        <w:t>37</w:t>
      </w:r>
      <w:r>
        <w:fldChar w:fldCharType="end"/>
      </w:r>
    </w:p>
    <w:p w14:paraId="11990737" w14:textId="4F2C7ED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w:t>
      </w:r>
      <w:r w:rsidRPr="009B7F17">
        <w:rPr>
          <w:lang w:val="en-US" w:eastAsia="ja-JP"/>
        </w:rPr>
        <w:t>4</w:t>
      </w:r>
      <w:r>
        <w:rPr>
          <w:lang w:eastAsia="ja-JP"/>
        </w:rPr>
        <w:t>.</w:t>
      </w:r>
      <w:r w:rsidRPr="009B7F17">
        <w:rPr>
          <w:lang w:val="en-US" w:eastAsia="ja-JP"/>
        </w:rPr>
        <w:t>13</w:t>
      </w:r>
      <w:r>
        <w:rPr>
          <w:rFonts w:asciiTheme="minorHAnsi" w:eastAsiaTheme="minorEastAsia" w:hAnsiTheme="minorHAnsi" w:cstheme="minorBidi"/>
          <w:kern w:val="2"/>
          <w:sz w:val="24"/>
          <w:szCs w:val="24"/>
          <w14:ligatures w14:val="standardContextual"/>
        </w:rPr>
        <w:tab/>
      </w:r>
      <w:r>
        <w:rPr>
          <w:lang w:eastAsia="ja-JP"/>
        </w:rPr>
        <w:t xml:space="preserve">Common </w:t>
      </w:r>
      <w:r w:rsidRPr="009B7F17">
        <w:rPr>
          <w:lang w:val="en-US" w:eastAsia="ja-JP"/>
        </w:rPr>
        <w:t xml:space="preserve">UE RF </w:t>
      </w:r>
      <w:r>
        <w:rPr>
          <w:lang w:eastAsia="ja-JP"/>
        </w:rPr>
        <w:t>requirements for four</w:t>
      </w:r>
      <w:r w:rsidRPr="009B7F17">
        <w:rPr>
          <w:rFonts w:eastAsia="Malgun Gothic"/>
          <w:lang w:eastAsia="ja-JP"/>
        </w:rPr>
        <w:t xml:space="preserve"> uplink </w:t>
      </w:r>
      <w:r>
        <w:rPr>
          <w:lang w:eastAsia="ja-JP"/>
        </w:rPr>
        <w:t>int</w:t>
      </w:r>
      <w:r w:rsidRPr="009B7F17">
        <w:rPr>
          <w:rFonts w:eastAsia="Malgun Gothic"/>
          <w:lang w:eastAsia="ja-JP"/>
        </w:rPr>
        <w:t>e</w:t>
      </w:r>
      <w:r>
        <w:rPr>
          <w:lang w:eastAsia="ja-JP"/>
        </w:rPr>
        <w:t>r-band CA configuration</w:t>
      </w:r>
      <w:r>
        <w:tab/>
      </w:r>
      <w:r>
        <w:fldChar w:fldCharType="begin"/>
      </w:r>
      <w:r>
        <w:instrText xml:space="preserve"> PAGEREF _Toc171510957 \h </w:instrText>
      </w:r>
      <w:r>
        <w:fldChar w:fldCharType="separate"/>
      </w:r>
      <w:r>
        <w:t>38</w:t>
      </w:r>
      <w:r>
        <w:fldChar w:fldCharType="end"/>
      </w:r>
    </w:p>
    <w:p w14:paraId="36B683CD" w14:textId="2B03879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w:t>
      </w:r>
      <w:r w:rsidRPr="009B7F17">
        <w:rPr>
          <w:lang w:val="en-US" w:eastAsia="zh-CN"/>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 xml:space="preserve">UE category </w:t>
      </w:r>
      <w:r>
        <w:rPr>
          <w:lang w:eastAsia="zh-CN"/>
        </w:rPr>
        <w:t>1bis</w:t>
      </w:r>
      <w:r>
        <w:tab/>
      </w:r>
      <w:r>
        <w:fldChar w:fldCharType="begin"/>
      </w:r>
      <w:r>
        <w:instrText xml:space="preserve"> PAGEREF _Toc171510958 \h </w:instrText>
      </w:r>
      <w:r>
        <w:fldChar w:fldCharType="separate"/>
      </w:r>
      <w:r>
        <w:t>39</w:t>
      </w:r>
      <w:r>
        <w:fldChar w:fldCharType="end"/>
      </w:r>
    </w:p>
    <w:p w14:paraId="12EB1981" w14:textId="5D665C06"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C (normative): </w:t>
      </w:r>
      <w:r w:rsidRPr="009B7F17">
        <w:rPr>
          <w:rFonts w:cs="v5.0.0"/>
          <w:lang w:val="en-US"/>
        </w:rPr>
        <w:t>Common Requirements for 4Rx</w:t>
      </w:r>
      <w:r>
        <w:tab/>
      </w:r>
      <w:r>
        <w:fldChar w:fldCharType="begin"/>
      </w:r>
      <w:r>
        <w:instrText xml:space="preserve"> PAGEREF _Toc171510959 \h </w:instrText>
      </w:r>
      <w:r>
        <w:fldChar w:fldCharType="separate"/>
      </w:r>
      <w:r>
        <w:t>40</w:t>
      </w:r>
      <w:r>
        <w:fldChar w:fldCharType="end"/>
      </w:r>
    </w:p>
    <w:p w14:paraId="603E2F05" w14:textId="0FEA0EE1" w:rsidR="00CE3BBC" w:rsidRDefault="00CE3BB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_Toc171510960 \h </w:instrText>
      </w:r>
      <w:r>
        <w:fldChar w:fldCharType="separate"/>
      </w:r>
      <w:r>
        <w:t>40</w:t>
      </w:r>
      <w:r>
        <w:fldChar w:fldCharType="end"/>
      </w:r>
    </w:p>
    <w:p w14:paraId="4C9EC5C2" w14:textId="0E746C54" w:rsidR="00CE3BBC" w:rsidRDefault="00CE3BB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_Toc171510961 \h </w:instrText>
      </w:r>
      <w:r>
        <w:fldChar w:fldCharType="separate"/>
      </w:r>
      <w:r>
        <w:t>40</w:t>
      </w:r>
      <w:r>
        <w:fldChar w:fldCharType="end"/>
      </w:r>
    </w:p>
    <w:p w14:paraId="02156F62" w14:textId="1F3C3B99"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Annex D (normative): Common Requirements for performance enhancements for high speed scenario</w:t>
      </w:r>
      <w:r>
        <w:tab/>
      </w:r>
      <w:r>
        <w:fldChar w:fldCharType="begin"/>
      </w:r>
      <w:r>
        <w:instrText xml:space="preserve"> PAGEREF _Toc171510962 \h </w:instrText>
      </w:r>
      <w:r>
        <w:fldChar w:fldCharType="separate"/>
      </w:r>
      <w:r>
        <w:t>42</w:t>
      </w:r>
      <w:r>
        <w:fldChar w:fldCharType="end"/>
      </w:r>
    </w:p>
    <w:p w14:paraId="0B5EB628" w14:textId="6FB65405" w:rsidR="00CE3BBC" w:rsidRDefault="00CE3BB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 xml:space="preserve">Common RRM requirements for </w:t>
      </w:r>
      <w:r w:rsidRPr="009B7F17">
        <w:rPr>
          <w:rFonts w:cs="v5.0.0"/>
          <w:lang w:val="en-US"/>
        </w:rPr>
        <w:t>performance enhancements for high speed scenario</w:t>
      </w:r>
      <w:r>
        <w:tab/>
      </w:r>
      <w:r>
        <w:fldChar w:fldCharType="begin"/>
      </w:r>
      <w:r>
        <w:instrText xml:space="preserve"> PAGEREF _Toc171510963 \h </w:instrText>
      </w:r>
      <w:r>
        <w:fldChar w:fldCharType="separate"/>
      </w:r>
      <w:r>
        <w:t>42</w:t>
      </w:r>
      <w:r>
        <w:fldChar w:fldCharType="end"/>
      </w:r>
    </w:p>
    <w:p w14:paraId="4B7ECECF" w14:textId="36E68A69" w:rsidR="00CE3BBC" w:rsidRDefault="00CE3BB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Common UE demodulation requirements for performance enhancements for high speed scenario</w:t>
      </w:r>
      <w:r>
        <w:tab/>
      </w:r>
      <w:r>
        <w:fldChar w:fldCharType="begin"/>
      </w:r>
      <w:r>
        <w:instrText xml:space="preserve"> PAGEREF _Toc171510964 \h </w:instrText>
      </w:r>
      <w:r>
        <w:fldChar w:fldCharType="separate"/>
      </w:r>
      <w:r>
        <w:t>42</w:t>
      </w:r>
      <w:r>
        <w:fldChar w:fldCharType="end"/>
      </w:r>
    </w:p>
    <w:p w14:paraId="5AD0C776" w14:textId="58847438"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E (normative): </w:t>
      </w:r>
      <w:r w:rsidRPr="009B7F17">
        <w:rPr>
          <w:rFonts w:cs="v5.0.0"/>
          <w:lang w:val="en-US"/>
        </w:rPr>
        <w:t>Common Requirements for 8Rx</w:t>
      </w:r>
      <w:r>
        <w:tab/>
      </w:r>
      <w:r>
        <w:fldChar w:fldCharType="begin"/>
      </w:r>
      <w:r>
        <w:instrText xml:space="preserve"> PAGEREF _Toc171510965 \h </w:instrText>
      </w:r>
      <w:r>
        <w:fldChar w:fldCharType="separate"/>
      </w:r>
      <w:r>
        <w:t>43</w:t>
      </w:r>
      <w:r>
        <w:fldChar w:fldCharType="end"/>
      </w:r>
    </w:p>
    <w:p w14:paraId="1680D67B" w14:textId="228DC421" w:rsidR="00CE3BBC" w:rsidRDefault="00CE3BBC">
      <w:pPr>
        <w:pStyle w:val="TOC1"/>
        <w:rPr>
          <w:rFonts w:asciiTheme="minorHAnsi" w:eastAsiaTheme="minorEastAsia" w:hAnsiTheme="minorHAnsi" w:cstheme="minorBidi"/>
          <w:kern w:val="2"/>
          <w:sz w:val="24"/>
          <w:szCs w:val="24"/>
          <w14:ligatures w14:val="standardContextual"/>
        </w:rPr>
      </w:pPr>
      <w:r>
        <w:rPr>
          <w:lang w:eastAsia="zh-CN"/>
        </w:rPr>
        <w:t xml:space="preserve">E.1 </w:t>
      </w:r>
      <w:r>
        <w:t>Common UE RF requirements</w:t>
      </w:r>
      <w:r>
        <w:tab/>
      </w:r>
      <w:r>
        <w:fldChar w:fldCharType="begin"/>
      </w:r>
      <w:r>
        <w:instrText xml:space="preserve"> PAGEREF _Toc171510966 \h </w:instrText>
      </w:r>
      <w:r>
        <w:fldChar w:fldCharType="separate"/>
      </w:r>
      <w:r>
        <w:t>43</w:t>
      </w:r>
      <w:r>
        <w:fldChar w:fldCharType="end"/>
      </w:r>
    </w:p>
    <w:p w14:paraId="67B0F3A3" w14:textId="179FCDDF" w:rsidR="00CE3BBC" w:rsidRDefault="00CE3BBC">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_Toc171510967 \h </w:instrText>
      </w:r>
      <w:r>
        <w:fldChar w:fldCharType="separate"/>
      </w:r>
      <w:r>
        <w:t>43</w:t>
      </w:r>
      <w:r>
        <w:fldChar w:fldCharType="end"/>
      </w:r>
    </w:p>
    <w:p w14:paraId="0A7FB4F2" w14:textId="14C8B7CD" w:rsidR="00CE3BBC" w:rsidRDefault="00CE3BBC">
      <w:pPr>
        <w:pStyle w:val="TOC8"/>
        <w:rPr>
          <w:rFonts w:asciiTheme="minorHAnsi" w:eastAsiaTheme="minorEastAsia" w:hAnsiTheme="minorHAnsi" w:cstheme="minorBidi"/>
          <w:b w:val="0"/>
          <w:kern w:val="2"/>
          <w:sz w:val="24"/>
          <w:szCs w:val="24"/>
          <w14:ligatures w14:val="standardContextual"/>
        </w:rPr>
      </w:pPr>
      <w:r>
        <w:t>Annex F (normative): Common requirements for NB-IoT or eMTC operation over NTN</w:t>
      </w:r>
      <w:r>
        <w:tab/>
      </w:r>
      <w:r>
        <w:fldChar w:fldCharType="begin"/>
      </w:r>
      <w:r>
        <w:instrText xml:space="preserve"> PAGEREF _Toc171510968 \h </w:instrText>
      </w:r>
      <w:r>
        <w:fldChar w:fldCharType="separate"/>
      </w:r>
      <w:r>
        <w:t>43</w:t>
      </w:r>
      <w:r>
        <w:fldChar w:fldCharType="end"/>
      </w:r>
    </w:p>
    <w:p w14:paraId="604D5DA3" w14:textId="202B8775" w:rsidR="00CE3BBC" w:rsidRDefault="00CE3BBC">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_Toc171510969 \h </w:instrText>
      </w:r>
      <w:r>
        <w:fldChar w:fldCharType="separate"/>
      </w:r>
      <w:r>
        <w:t>43</w:t>
      </w:r>
      <w:r>
        <w:fldChar w:fldCharType="end"/>
      </w:r>
    </w:p>
    <w:p w14:paraId="130E1920" w14:textId="750E55B5" w:rsidR="00CE3BBC" w:rsidRDefault="00CE3BBC">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_Toc171510970 \h </w:instrText>
      </w:r>
      <w:r>
        <w:fldChar w:fldCharType="separate"/>
      </w:r>
      <w:r>
        <w:t>44</w:t>
      </w:r>
      <w:r>
        <w:fldChar w:fldCharType="end"/>
      </w:r>
    </w:p>
    <w:p w14:paraId="1EE68B1D" w14:textId="4A5F72EF" w:rsidR="00CE3BBC" w:rsidRDefault="00CE3BBC">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Common UE Demodulation requirements</w:t>
      </w:r>
      <w:r>
        <w:tab/>
      </w:r>
      <w:r>
        <w:fldChar w:fldCharType="begin"/>
      </w:r>
      <w:r>
        <w:instrText xml:space="preserve"> PAGEREF _Toc171510971 \h </w:instrText>
      </w:r>
      <w:r>
        <w:fldChar w:fldCharType="separate"/>
      </w:r>
      <w:r>
        <w:t>45</w:t>
      </w:r>
      <w:r>
        <w:fldChar w:fldCharType="end"/>
      </w:r>
    </w:p>
    <w:p w14:paraId="0D738AA4" w14:textId="46A712D2"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G (informative): </w:t>
      </w:r>
      <w:r w:rsidRPr="009B7F17">
        <w:rPr>
          <w:rFonts w:cs="v5.0.0"/>
          <w:lang w:val="en-US"/>
        </w:rPr>
        <w:t>Change history</w:t>
      </w:r>
      <w:r>
        <w:tab/>
      </w:r>
      <w:r>
        <w:fldChar w:fldCharType="begin"/>
      </w:r>
      <w:r>
        <w:instrText xml:space="preserve"> PAGEREF _Toc171510972 \h </w:instrText>
      </w:r>
      <w:r>
        <w:fldChar w:fldCharType="separate"/>
      </w:r>
      <w:r>
        <w:t>47</w:t>
      </w:r>
      <w:r>
        <w:fldChar w:fldCharType="end"/>
      </w:r>
    </w:p>
    <w:p w14:paraId="01A88694" w14:textId="249A6469" w:rsidR="000E604C" w:rsidRPr="00E070C4" w:rsidRDefault="00CE3BBC"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bookmarkStart w:id="25" w:name="_Toc145069427"/>
      <w:bookmarkStart w:id="26" w:name="_Toc155195015"/>
      <w:bookmarkStart w:id="27" w:name="_Toc161918819"/>
      <w:bookmarkStart w:id="28" w:name="_Toc163211833"/>
      <w:bookmarkStart w:id="29" w:name="_Toc169794869"/>
      <w:bookmarkStart w:id="30" w:name="_Toc171510902"/>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31" w:name="_Toc21093288"/>
      <w:bookmarkStart w:id="32" w:name="_Toc29761836"/>
      <w:bookmarkStart w:id="33" w:name="_Toc45833854"/>
      <w:bookmarkStart w:id="34" w:name="_Toc82890588"/>
      <w:bookmarkStart w:id="35" w:name="_Toc122508437"/>
      <w:bookmarkStart w:id="36" w:name="_Toc123216509"/>
      <w:bookmarkStart w:id="37" w:name="_Toc124184120"/>
      <w:bookmarkStart w:id="38" w:name="_Toc124184190"/>
      <w:bookmarkStart w:id="39" w:name="_Toc130588546"/>
      <w:bookmarkStart w:id="40" w:name="_Toc137236634"/>
      <w:bookmarkStart w:id="41" w:name="_Toc138892406"/>
      <w:bookmarkStart w:id="42" w:name="_Toc145069428"/>
      <w:bookmarkStart w:id="43" w:name="_Toc155195016"/>
      <w:bookmarkStart w:id="44" w:name="_Toc161918820"/>
      <w:bookmarkStart w:id="45" w:name="_Toc163211834"/>
      <w:bookmarkStart w:id="46" w:name="_Toc169794870"/>
      <w:bookmarkStart w:id="47" w:name="_Toc171510903"/>
      <w:r w:rsidRPr="00E070C4">
        <w:lastRenderedPageBreak/>
        <w:t>1</w:t>
      </w:r>
      <w:r w:rsidRPr="00E070C4">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D7080E2" w14:textId="068F4E3A" w:rsidR="00712D6F" w:rsidRPr="00E070C4" w:rsidRDefault="00712D6F" w:rsidP="00712D6F">
      <w:bookmarkStart w:id="48" w:name="_Toc21093289"/>
      <w:bookmarkStart w:id="49" w:name="_Toc29761837"/>
      <w:bookmarkStart w:id="50" w:name="_Toc45833855"/>
      <w:bookmarkStart w:id="51" w:name="_Toc82890589"/>
      <w:r w:rsidRPr="00E070C4">
        <w:t xml:space="preserve">The present document specifies requirements for </w:t>
      </w:r>
      <w:r w:rsidR="00613519">
        <w:t xml:space="preserve">Rel-18 </w:t>
      </w:r>
      <w:r w:rsidRPr="00E070C4">
        <w:t>UEs supporting release independent features like:</w:t>
      </w:r>
    </w:p>
    <w:p w14:paraId="64E3A3DE" w14:textId="42B8C57C" w:rsidR="00613519" w:rsidRDefault="00613519" w:rsidP="00613519">
      <w:pPr>
        <w:pStyle w:val="B1"/>
      </w:pPr>
      <w:r>
        <w:t>-</w:t>
      </w:r>
      <w:r>
        <w:tab/>
        <w:t xml:space="preserve">additional E-UTRA operating frequency bands on top of Rel-18 of </w:t>
      </w:r>
      <w:r>
        <w:rPr>
          <w:lang w:val="en-US"/>
        </w:rPr>
        <w:t>TS 36.101 [2], TS 36.102 [6] and TS 36.133 [3]</w:t>
      </w:r>
      <w:r>
        <w:t>;</w:t>
      </w:r>
    </w:p>
    <w:p w14:paraId="15533F4C" w14:textId="457D0BA6" w:rsidR="00712D6F" w:rsidRPr="00E070C4" w:rsidRDefault="00613519" w:rsidP="00613519">
      <w:pPr>
        <w:pStyle w:val="B1"/>
      </w:pPr>
      <w:r>
        <w:t>-</w:t>
      </w:r>
      <w:r>
        <w:tab/>
        <w:t xml:space="preserve">additional E-UTRA CA configurations (intra-band/inter-band) on top of Rel-18 of </w:t>
      </w:r>
      <w:r>
        <w:rPr>
          <w:lang w:val="en-US"/>
        </w:rPr>
        <w:t>TS 36.101 [2] and TS 36.133 [3]</w:t>
      </w:r>
      <w:r>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52" w:name="_Toc122508438"/>
      <w:bookmarkStart w:id="53" w:name="_Toc123216510"/>
      <w:bookmarkStart w:id="54" w:name="_Toc124184121"/>
      <w:bookmarkStart w:id="55" w:name="_Toc124184191"/>
      <w:bookmarkStart w:id="56" w:name="_Toc130588547"/>
      <w:bookmarkStart w:id="57" w:name="_Toc137236635"/>
      <w:bookmarkStart w:id="58" w:name="_Toc138892407"/>
      <w:bookmarkStart w:id="59" w:name="_Toc145069429"/>
      <w:bookmarkStart w:id="60" w:name="_Toc155195017"/>
      <w:bookmarkStart w:id="61" w:name="_Toc161918821"/>
      <w:bookmarkStart w:id="62" w:name="_Toc163211835"/>
      <w:bookmarkStart w:id="63" w:name="_Toc169794871"/>
      <w:bookmarkStart w:id="64" w:name="_Toc171510904"/>
      <w:r w:rsidRPr="00E070C4">
        <w:t>2</w:t>
      </w:r>
      <w:r w:rsidR="008472F5" w:rsidRPr="00E070C4">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65" w:name="_Toc21093290"/>
      <w:bookmarkStart w:id="66" w:name="_Toc29761838"/>
      <w:bookmarkStart w:id="67" w:name="_Toc45833856"/>
      <w:bookmarkStart w:id="68" w:name="_Toc82890590"/>
      <w:bookmarkStart w:id="69" w:name="_Toc122508439"/>
      <w:bookmarkStart w:id="70" w:name="_Toc123216511"/>
      <w:bookmarkStart w:id="71" w:name="_Toc124184122"/>
      <w:bookmarkStart w:id="72" w:name="_Toc124184192"/>
      <w:bookmarkStart w:id="73" w:name="_Toc130588548"/>
      <w:bookmarkStart w:id="74" w:name="_Toc137236636"/>
      <w:bookmarkStart w:id="75" w:name="_Toc138892408"/>
      <w:bookmarkStart w:id="76" w:name="_Toc145069430"/>
      <w:bookmarkStart w:id="77" w:name="_Toc155195018"/>
      <w:bookmarkStart w:id="78" w:name="_Toc161918822"/>
      <w:bookmarkStart w:id="79" w:name="_Toc163211836"/>
      <w:bookmarkStart w:id="80" w:name="_Toc169794872"/>
      <w:bookmarkStart w:id="81" w:name="_Toc171510905"/>
      <w:r w:rsidRPr="00E070C4">
        <w:lastRenderedPageBreak/>
        <w:t>3</w:t>
      </w:r>
      <w:r w:rsidR="008472F5" w:rsidRPr="00E070C4">
        <w:tab/>
      </w:r>
      <w:r w:rsidRPr="00E070C4">
        <w:t xml:space="preserve">Definitions and </w:t>
      </w:r>
      <w:r w:rsidR="00170693" w:rsidRPr="00E070C4">
        <w:t>a</w:t>
      </w:r>
      <w:r w:rsidR="008472F5" w:rsidRPr="00E070C4">
        <w:t>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1A886B3" w14:textId="77777777" w:rsidR="00FB4889" w:rsidRPr="00E070C4" w:rsidRDefault="00FB4889" w:rsidP="00FF5C47">
      <w:pPr>
        <w:pStyle w:val="Heading2"/>
      </w:pPr>
      <w:bookmarkStart w:id="82" w:name="_Toc21093291"/>
      <w:bookmarkStart w:id="83" w:name="_Toc29761839"/>
      <w:bookmarkStart w:id="84" w:name="_Toc45833857"/>
      <w:bookmarkStart w:id="85" w:name="_Toc82890591"/>
      <w:bookmarkStart w:id="86" w:name="_Toc122508440"/>
      <w:bookmarkStart w:id="87" w:name="_Toc123216512"/>
      <w:bookmarkStart w:id="88" w:name="_Toc124184123"/>
      <w:bookmarkStart w:id="89" w:name="_Toc124184193"/>
      <w:bookmarkStart w:id="90" w:name="_Toc130588549"/>
      <w:bookmarkStart w:id="91" w:name="_Toc137236637"/>
      <w:bookmarkStart w:id="92" w:name="_Toc138892409"/>
      <w:bookmarkStart w:id="93" w:name="_Toc145069431"/>
      <w:bookmarkStart w:id="94" w:name="_Toc155195019"/>
      <w:bookmarkStart w:id="95" w:name="_Toc161918823"/>
      <w:bookmarkStart w:id="96" w:name="_Toc163211837"/>
      <w:bookmarkStart w:id="97" w:name="_Toc169794873"/>
      <w:bookmarkStart w:id="98" w:name="_Toc171510906"/>
      <w:r w:rsidRPr="00E070C4">
        <w:t>3.1</w:t>
      </w:r>
      <w:r w:rsidRPr="00E070C4">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99" w:name="_Toc21093292"/>
      <w:bookmarkStart w:id="100" w:name="_Toc29761840"/>
      <w:bookmarkStart w:id="101" w:name="_Toc45833858"/>
      <w:bookmarkStart w:id="102" w:name="_Toc82890592"/>
      <w:bookmarkStart w:id="103" w:name="_Toc122508441"/>
      <w:bookmarkStart w:id="104" w:name="_Toc123216513"/>
      <w:bookmarkStart w:id="105" w:name="_Toc124184124"/>
      <w:bookmarkStart w:id="106" w:name="_Toc124184194"/>
      <w:bookmarkStart w:id="107" w:name="_Toc130588550"/>
      <w:bookmarkStart w:id="108" w:name="_Toc137236638"/>
      <w:bookmarkStart w:id="109" w:name="_Toc138892410"/>
      <w:bookmarkStart w:id="110" w:name="_Toc145069432"/>
      <w:bookmarkStart w:id="111" w:name="_Toc155195020"/>
      <w:bookmarkStart w:id="112" w:name="_Toc161918824"/>
      <w:bookmarkStart w:id="113" w:name="_Toc163211838"/>
      <w:bookmarkStart w:id="114" w:name="_Toc169794874"/>
      <w:bookmarkStart w:id="115" w:name="_Toc171510907"/>
      <w:r w:rsidRPr="00E070C4">
        <w:t>3.2</w:t>
      </w:r>
      <w:r w:rsidRPr="00E070C4">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116" w:name="_Toc21093293"/>
      <w:bookmarkStart w:id="117" w:name="_Toc29761841"/>
      <w:bookmarkStart w:id="118" w:name="_Toc45833859"/>
      <w:bookmarkStart w:id="119" w:name="_Toc82890593"/>
      <w:bookmarkStart w:id="120" w:name="_Toc122508442"/>
      <w:bookmarkStart w:id="121" w:name="_Toc123216514"/>
      <w:bookmarkStart w:id="122" w:name="_Toc124184125"/>
      <w:bookmarkStart w:id="123" w:name="_Toc124184195"/>
      <w:bookmarkStart w:id="124" w:name="_Toc130588551"/>
      <w:bookmarkStart w:id="125" w:name="_Toc137236639"/>
      <w:bookmarkStart w:id="126" w:name="_Toc138892411"/>
      <w:bookmarkStart w:id="127" w:name="_Toc145069433"/>
      <w:bookmarkStart w:id="128" w:name="_Toc155195021"/>
      <w:bookmarkStart w:id="129" w:name="_Toc161918825"/>
      <w:bookmarkStart w:id="130" w:name="_Toc163211839"/>
      <w:bookmarkStart w:id="131" w:name="_Toc169794875"/>
      <w:bookmarkStart w:id="132" w:name="_Toc171510908"/>
      <w:r w:rsidRPr="00E070C4">
        <w:t>3.3</w:t>
      </w:r>
      <w:r w:rsidRPr="00E070C4">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1A886C6" w14:textId="77777777" w:rsidR="00170693" w:rsidRPr="00E070C4" w:rsidRDefault="00170693" w:rsidP="00170693">
      <w:pPr>
        <w:keepNext/>
      </w:pPr>
      <w:r w:rsidRPr="00E070C4">
        <w:t>For the purposes of the present document, the following symbols apply:</w:t>
      </w:r>
    </w:p>
    <w:p w14:paraId="01A886C7" w14:textId="4ACE99E1" w:rsidR="00170693" w:rsidRPr="00E070C4" w:rsidRDefault="00A858FE" w:rsidP="00170693">
      <w:pPr>
        <w:pStyle w:val="EW"/>
      </w:pPr>
      <w:r>
        <w:t>N</w:t>
      </w:r>
      <w:r>
        <w:tab/>
        <w:t xml:space="preserve">Release in which a feature is introduced into </w:t>
      </w:r>
      <w:r>
        <w:rPr>
          <w:lang w:val="en-US"/>
        </w:rPr>
        <w:t>TS 36.101 [2] or TS 36.133 [3]</w:t>
      </w:r>
      <w:r>
        <w:rPr>
          <w:rFonts w:hint="eastAsia"/>
          <w:lang w:val="en-US" w:eastAsia="zh-TW"/>
        </w:rPr>
        <w:t xml:space="preserve"> or TS 36.102 [6]</w:t>
      </w:r>
    </w:p>
    <w:p w14:paraId="01A886C8" w14:textId="77777777" w:rsidR="00170693" w:rsidRDefault="00170693" w:rsidP="00170693">
      <w:pPr>
        <w:pStyle w:val="EW"/>
      </w:pPr>
      <w:r w:rsidRPr="00E070C4">
        <w:t>M</w:t>
      </w:r>
      <w:r w:rsidRPr="00E070C4">
        <w:tab/>
        <w:t>Release from which onwards (including release M) a feature is release independent</w:t>
      </w:r>
    </w:p>
    <w:p w14:paraId="56F254B1" w14:textId="691DA0FF" w:rsidR="00E66F1D" w:rsidRPr="00E070C4" w:rsidRDefault="00E66F1D" w:rsidP="00170693">
      <w:pPr>
        <w:pStyle w:val="EW"/>
      </w:pPr>
      <w:r w:rsidRPr="001D4B23">
        <w:t>P</w:t>
      </w:r>
      <w:r>
        <w:tab/>
      </w:r>
      <w:r w:rsidRPr="001D4B23">
        <w:t>Represent the present release of this specification</w:t>
      </w:r>
    </w:p>
    <w:p w14:paraId="01A886C9" w14:textId="77777777" w:rsidR="000E604C" w:rsidRPr="00E070C4" w:rsidRDefault="000E604C" w:rsidP="000E604C">
      <w:pPr>
        <w:pStyle w:val="Heading1"/>
      </w:pPr>
      <w:bookmarkStart w:id="133" w:name="_Toc21093294"/>
      <w:bookmarkStart w:id="134" w:name="_Toc29761842"/>
      <w:bookmarkStart w:id="135" w:name="_Toc45833860"/>
      <w:bookmarkStart w:id="136" w:name="_Toc82890594"/>
      <w:bookmarkStart w:id="137" w:name="_Toc122508443"/>
      <w:bookmarkStart w:id="138" w:name="_Toc123216515"/>
      <w:bookmarkStart w:id="139" w:name="_Toc124184126"/>
      <w:bookmarkStart w:id="140" w:name="_Toc124184196"/>
      <w:bookmarkStart w:id="141" w:name="_Toc130588552"/>
      <w:bookmarkStart w:id="142" w:name="_Toc137236640"/>
      <w:bookmarkStart w:id="143" w:name="_Toc138892412"/>
      <w:bookmarkStart w:id="144" w:name="_Toc145069434"/>
      <w:bookmarkStart w:id="145" w:name="_Toc155195022"/>
      <w:bookmarkStart w:id="146" w:name="_Toc161918826"/>
      <w:bookmarkStart w:id="147" w:name="_Toc163211840"/>
      <w:bookmarkStart w:id="148" w:name="_Toc169794876"/>
      <w:bookmarkStart w:id="149" w:name="_Toc171510909"/>
      <w:r w:rsidRPr="00E070C4">
        <w:t>3</w:t>
      </w:r>
      <w:r w:rsidRPr="00E070C4">
        <w:rPr>
          <w:rFonts w:hint="eastAsia"/>
        </w:rPr>
        <w:t>A</w:t>
      </w:r>
      <w:r w:rsidRPr="00E070C4">
        <w:tab/>
      </w:r>
      <w:r w:rsidR="00170693" w:rsidRPr="00E070C4">
        <w:t>Release independent features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1A886CA" w14:textId="77777777" w:rsidR="00170693" w:rsidRPr="00E070C4" w:rsidRDefault="00170693" w:rsidP="00170693">
      <w:pPr>
        <w:pStyle w:val="Heading2"/>
        <w:rPr>
          <w:lang w:eastAsia="ja-JP"/>
        </w:rPr>
      </w:pPr>
      <w:bookmarkStart w:id="150" w:name="_Toc21093295"/>
      <w:bookmarkStart w:id="151" w:name="_Toc29761843"/>
      <w:bookmarkStart w:id="152" w:name="_Toc45833861"/>
      <w:bookmarkStart w:id="153" w:name="_Toc82890595"/>
      <w:bookmarkStart w:id="154" w:name="_Toc122508444"/>
      <w:bookmarkStart w:id="155" w:name="_Toc123216516"/>
      <w:bookmarkStart w:id="156" w:name="_Toc124184127"/>
      <w:bookmarkStart w:id="157" w:name="_Toc124184197"/>
      <w:bookmarkStart w:id="158" w:name="_Toc130588553"/>
      <w:bookmarkStart w:id="159" w:name="_Toc137236641"/>
      <w:bookmarkStart w:id="160" w:name="_Toc138892413"/>
      <w:bookmarkStart w:id="161" w:name="_Toc145069435"/>
      <w:bookmarkStart w:id="162" w:name="_Toc155195023"/>
      <w:bookmarkStart w:id="163" w:name="_Toc161918827"/>
      <w:bookmarkStart w:id="164" w:name="_Toc163211841"/>
      <w:bookmarkStart w:id="165" w:name="_Toc169794877"/>
      <w:bookmarkStart w:id="166" w:name="_Toc171510910"/>
      <w:r w:rsidRPr="00E070C4">
        <w:rPr>
          <w:lang w:eastAsia="ja-JP"/>
        </w:rPr>
        <w:t>3A.0</w:t>
      </w:r>
      <w:r w:rsidRPr="00E070C4">
        <w:rPr>
          <w:lang w:eastAsia="ja-JP"/>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5DA09E54" w:rsidR="00170693" w:rsidRPr="00E070C4" w:rsidRDefault="00A858FE" w:rsidP="00170693">
      <w:pPr>
        <w:pStyle w:val="B1"/>
      </w:pPr>
      <w:r w:rsidRPr="00E070C4">
        <w:t>-</w:t>
      </w:r>
      <w:r w:rsidRPr="00E070C4">
        <w:tab/>
        <w:t xml:space="preserve">it is "introduced" in a release N, i.e. TS 36.101 [2] </w:t>
      </w:r>
      <w:r>
        <w:rPr>
          <w:rFonts w:hint="eastAsia"/>
          <w:lang w:eastAsia="zh-TW"/>
        </w:rPr>
        <w:t>or</w:t>
      </w:r>
      <w:r w:rsidRPr="00E070C4">
        <w:t xml:space="preserve"> TS 36.133 [3] </w:t>
      </w:r>
      <w:r>
        <w:rPr>
          <w:rFonts w:hint="eastAsia"/>
          <w:lang w:val="en-US" w:eastAsia="zh-TW"/>
        </w:rPr>
        <w:t xml:space="preserve">or TS 36.102 [6] </w:t>
      </w:r>
      <w:r w:rsidRPr="00E070C4">
        <w:t>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Default="00170693" w:rsidP="00170693">
      <w:r w:rsidRPr="00E070C4">
        <w:t>The applicable UE Categories are specified in TS 36.306 [4] according to the release to which the UE conforms.</w:t>
      </w:r>
    </w:p>
    <w:p w14:paraId="1DFBA315" w14:textId="77777777" w:rsidR="00A858FE" w:rsidRPr="00371AF5" w:rsidRDefault="00A858FE" w:rsidP="00A858FE">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w:t>
      </w:r>
      <w:r>
        <w:rPr>
          <w:lang w:val="en-US" w:eastAsia="zh-TW"/>
        </w:rPr>
        <w:t>duced into TS 3</w:t>
      </w:r>
      <w:r>
        <w:rPr>
          <w:rFonts w:hint="eastAsia"/>
          <w:lang w:val="en-US" w:eastAsia="zh-TW"/>
        </w:rPr>
        <w:t>6</w:t>
      </w:r>
      <w:r>
        <w:rPr>
          <w:lang w:val="en-US" w:eastAsia="zh-TW"/>
        </w:rPr>
        <w:t>.101 [2-5] or TS 3</w:t>
      </w:r>
      <w:r>
        <w:rPr>
          <w:rFonts w:hint="eastAsia"/>
          <w:lang w:val="en-US" w:eastAsia="zh-TW"/>
        </w:rPr>
        <w:t>6</w:t>
      </w:r>
      <w:r w:rsidRPr="00371AF5">
        <w:rPr>
          <w:lang w:val="en-US" w:eastAsia="zh-TW"/>
        </w:rPr>
        <w:t>.133 [</w:t>
      </w:r>
      <w:r>
        <w:rPr>
          <w:rFonts w:hint="eastAsia"/>
          <w:lang w:val="en-US" w:eastAsia="zh-TW"/>
        </w:rPr>
        <w:t>3</w:t>
      </w:r>
      <w:r w:rsidRPr="00371AF5">
        <w:rPr>
          <w:lang w:val="en-US" w:eastAsia="zh-TW"/>
        </w:rPr>
        <w:t>]</w:t>
      </w:r>
      <w:r>
        <w:rPr>
          <w:rFonts w:hint="eastAsia"/>
          <w:lang w:val="en-US" w:eastAsia="zh-TW"/>
        </w:rPr>
        <w:t xml:space="preserve"> or TS 36.102 [6]</w:t>
      </w:r>
      <w:r w:rsidRPr="00371AF5">
        <w:rPr>
          <w:lang w:val="en-US" w:eastAsia="zh-TW"/>
        </w:rPr>
        <w:t>. And the common UE requirements tables are also specified from “release N” in the annexes, starting from annex B.</w:t>
      </w:r>
    </w:p>
    <w:p w14:paraId="291A04BA" w14:textId="59AC17BF" w:rsidR="00A858FE" w:rsidRPr="00E070C4" w:rsidRDefault="00A858FE" w:rsidP="00A858FE">
      <w:pPr>
        <w:pStyle w:val="NW"/>
        <w:rPr>
          <w:lang w:eastAsia="ja-JP"/>
        </w:rPr>
      </w:pPr>
      <w:r w:rsidRPr="00D448DE">
        <w:rPr>
          <w:rStyle w:val="EditorsNoteChar"/>
          <w:color w:val="0D0D0D" w:themeColor="text1" w:themeTint="F2"/>
        </w:rPr>
        <w:t xml:space="preserve">Editor’s </w:t>
      </w:r>
      <w:r>
        <w:rPr>
          <w:rStyle w:val="EditorsNoteChar"/>
          <w:rFonts w:hint="eastAsia"/>
          <w:color w:val="0D0D0D" w:themeColor="text1" w:themeTint="F2"/>
          <w:lang w:eastAsia="zh-TW"/>
        </w:rPr>
        <w:t>note</w:t>
      </w:r>
      <w:r w:rsidRPr="00D448DE">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01A886D1" w14:textId="77777777" w:rsidR="006E1CBE" w:rsidRPr="00E070C4" w:rsidRDefault="006E1CBE" w:rsidP="00033EC6">
      <w:pPr>
        <w:pStyle w:val="Heading2"/>
      </w:pPr>
      <w:bookmarkStart w:id="167" w:name="_Toc21093296"/>
      <w:bookmarkStart w:id="168" w:name="_Toc29761844"/>
      <w:bookmarkStart w:id="169" w:name="_Toc45833862"/>
      <w:bookmarkStart w:id="170" w:name="_Toc82890596"/>
      <w:bookmarkStart w:id="171" w:name="_Toc122508445"/>
      <w:bookmarkStart w:id="172" w:name="_Toc123216517"/>
      <w:bookmarkStart w:id="173" w:name="_Toc124184128"/>
      <w:bookmarkStart w:id="174" w:name="_Toc124184198"/>
      <w:bookmarkStart w:id="175" w:name="_Toc130588554"/>
      <w:bookmarkStart w:id="176" w:name="_Toc137236642"/>
      <w:bookmarkStart w:id="177" w:name="_Toc138892414"/>
      <w:bookmarkStart w:id="178" w:name="_Toc145069436"/>
      <w:bookmarkStart w:id="179" w:name="_Toc155195024"/>
      <w:bookmarkStart w:id="180" w:name="_Toc161918828"/>
      <w:bookmarkStart w:id="181" w:name="_Toc163211842"/>
      <w:bookmarkStart w:id="182" w:name="_Toc169794878"/>
      <w:bookmarkStart w:id="183" w:name="_Toc171510911"/>
      <w:r w:rsidRPr="00E070C4">
        <w:t>3</w:t>
      </w:r>
      <w:r w:rsidRPr="00E070C4">
        <w:rPr>
          <w:rFonts w:hint="eastAsia"/>
        </w:rPr>
        <w:t>A</w:t>
      </w:r>
      <w:r w:rsidRPr="00E070C4">
        <w:t>.1</w:t>
      </w:r>
      <w:r w:rsidRPr="00E070C4">
        <w:tab/>
      </w:r>
      <w:r w:rsidR="00170693" w:rsidRPr="00E070C4">
        <w:t>Additional E-UTRA o</w:t>
      </w:r>
      <w:r w:rsidRPr="00E070C4">
        <w:t>perating bands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28AFE15" w14:textId="6E3FD63E" w:rsidR="00E73698" w:rsidRDefault="000905B5" w:rsidP="00E73698">
      <w:r w:rsidRPr="00E070C4">
        <w:t xml:space="preserve">Requirements for additional E-UTRA operating bands </w:t>
      </w:r>
      <w:r>
        <w:t>of</w:t>
      </w:r>
      <w:r w:rsidRPr="00E070C4">
        <w:t xml:space="preserve"> TS 36.101 </w:t>
      </w:r>
      <w:r>
        <w:t>Rel-P</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2A825074" w:rsidR="00170693" w:rsidRPr="00E070C4" w:rsidRDefault="008E12DF" w:rsidP="00E45E9E">
            <w:pPr>
              <w:pStyle w:val="TAL"/>
              <w:rPr>
                <w:lang w:eastAsia="en-US"/>
              </w:rPr>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84" w:name="_Toc21093297"/>
      <w:bookmarkStart w:id="185" w:name="_Toc29761845"/>
      <w:bookmarkStart w:id="186" w:name="_Toc45833863"/>
      <w:bookmarkStart w:id="187" w:name="_Toc82890597"/>
      <w:bookmarkStart w:id="188" w:name="_Toc122508446"/>
      <w:bookmarkStart w:id="189" w:name="_Toc123216518"/>
      <w:bookmarkStart w:id="190" w:name="_Toc124184129"/>
      <w:bookmarkStart w:id="191" w:name="_Toc124184199"/>
      <w:bookmarkStart w:id="192" w:name="_Toc130588555"/>
      <w:bookmarkStart w:id="193" w:name="_Toc137236643"/>
      <w:bookmarkStart w:id="194" w:name="_Toc138892415"/>
      <w:bookmarkStart w:id="195" w:name="_Toc145069437"/>
      <w:bookmarkStart w:id="196" w:name="_Toc155195025"/>
      <w:bookmarkStart w:id="197" w:name="_Toc161918829"/>
      <w:bookmarkStart w:id="198" w:name="_Toc163211843"/>
      <w:bookmarkStart w:id="199" w:name="_Toc169794879"/>
      <w:bookmarkStart w:id="200" w:name="_Toc171510912"/>
      <w:r w:rsidRPr="00E070C4">
        <w:t>3A.2</w:t>
      </w:r>
      <w:r w:rsidRPr="00E070C4">
        <w:tab/>
        <w:t>Additional E-UTRA CA configurations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0C88489" w14:textId="6A5F2027" w:rsidR="00E73698" w:rsidRPr="00E070C4" w:rsidRDefault="000905B5" w:rsidP="00E73698">
      <w:r w:rsidRPr="00E070C4">
        <w:t xml:space="preserve">Requirements for additional E-UTRA CA configurations </w:t>
      </w:r>
      <w:r>
        <w:t>of</w:t>
      </w:r>
      <w:r w:rsidRPr="00E070C4">
        <w:t xml:space="preserve"> TS 36.101 </w:t>
      </w:r>
      <w:r>
        <w:t>Rel-P</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1B6C207" w:rsidR="006E1CBE" w:rsidRPr="00E070C4" w:rsidRDefault="009F458F" w:rsidP="006E1CBE">
      <w:pPr>
        <w:pStyle w:val="TH"/>
      </w:pPr>
      <w:r w:rsidRPr="00E070C4">
        <w:lastRenderedPageBreak/>
        <w:t>Table 3A.2-2: Inter-band CA</w:t>
      </w:r>
      <w:r>
        <w:t xml:space="preserve"> </w:t>
      </w:r>
      <w:r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201" w:name="_Toc21093298"/>
      <w:bookmarkStart w:id="202" w:name="_Toc29761846"/>
      <w:bookmarkStart w:id="203" w:name="_Toc45833864"/>
      <w:bookmarkStart w:id="204" w:name="_Toc82890598"/>
      <w:bookmarkStart w:id="205" w:name="_Toc122508447"/>
      <w:bookmarkStart w:id="206" w:name="_Toc123216519"/>
      <w:bookmarkStart w:id="207" w:name="_Toc124184130"/>
      <w:bookmarkStart w:id="208" w:name="_Toc124184200"/>
      <w:bookmarkStart w:id="209" w:name="_Toc130588556"/>
      <w:bookmarkStart w:id="210" w:name="_Toc137236644"/>
      <w:bookmarkStart w:id="211" w:name="_Toc138892416"/>
      <w:bookmarkStart w:id="212" w:name="_Toc145069438"/>
      <w:bookmarkStart w:id="213" w:name="_Toc155195026"/>
      <w:bookmarkStart w:id="214" w:name="_Toc161918830"/>
      <w:bookmarkStart w:id="215" w:name="_Toc163211844"/>
      <w:bookmarkStart w:id="216" w:name="_Toc169794880"/>
      <w:bookmarkStart w:id="217" w:name="_Toc171510913"/>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332F5EC" w14:textId="5E6163FD" w:rsidR="00E73698" w:rsidRPr="00E070C4" w:rsidRDefault="00AB0529"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Rel-P</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218" w:name="_Toc21093299"/>
      <w:bookmarkStart w:id="219" w:name="_Toc29761847"/>
      <w:bookmarkStart w:id="220" w:name="_Toc45833865"/>
      <w:bookmarkStart w:id="221" w:name="_Toc82890599"/>
      <w:bookmarkStart w:id="222" w:name="_Toc122508448"/>
      <w:bookmarkStart w:id="223" w:name="_Toc123216520"/>
      <w:bookmarkStart w:id="224" w:name="_Toc124184131"/>
      <w:bookmarkStart w:id="225" w:name="_Toc124184201"/>
      <w:bookmarkStart w:id="226" w:name="_Toc130588557"/>
      <w:bookmarkStart w:id="227" w:name="_Toc137236645"/>
      <w:bookmarkStart w:id="228" w:name="_Toc138892417"/>
      <w:bookmarkStart w:id="229" w:name="_Toc145069439"/>
      <w:bookmarkStart w:id="230" w:name="_Toc155195027"/>
      <w:bookmarkStart w:id="231" w:name="_Toc161918831"/>
      <w:bookmarkStart w:id="232" w:name="_Toc163211845"/>
      <w:bookmarkStart w:id="233" w:name="_Toc169794881"/>
      <w:bookmarkStart w:id="234" w:name="_Toc171510914"/>
      <w:r w:rsidRPr="00E070C4">
        <w:t>3A.4</w:t>
      </w:r>
      <w:r w:rsidRPr="00E070C4">
        <w:tab/>
        <w:t>Other release independent features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2EA32E5" w14:textId="23BC1927" w:rsidR="00E73698" w:rsidRPr="00E070C4" w:rsidRDefault="00AB0529" w:rsidP="00E73698">
      <w:r w:rsidRPr="00E070C4">
        <w:t>This clause covers requirements for a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966BDB5"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NB-IoT standalone operation over NTN</w:t>
            </w:r>
            <w:r>
              <w:rPr>
                <w:rFonts w:ascii="Arial" w:hAnsi="Arial" w:cs="Arial"/>
                <w:sz w:val="18"/>
                <w:szCs w:val="18"/>
              </w:rPr>
              <w:t xml:space="preserve"> with bands specified in Rel-18 TS 36.102.</w:t>
            </w:r>
          </w:p>
          <w:p w14:paraId="5FD8DE88" w14:textId="7588AECE" w:rsidR="00C258B2" w:rsidRPr="00E070C4" w:rsidRDefault="007A22EA" w:rsidP="007A22EA">
            <w:pPr>
              <w:pStyle w:val="TAL"/>
              <w:rPr>
                <w:lang w:eastAsia="en-US"/>
              </w:rPr>
            </w:pPr>
            <w:r w:rsidRPr="00C03C4E">
              <w:rPr>
                <w:rFonts w:cs="Arial"/>
                <w:szCs w:val="18"/>
              </w:rPr>
              <w:t>See tables F.1-1, F.2-1, F.3-1.</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E002622"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eMTC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24345384" w14:textId="36C3ADD6" w:rsidR="00C258B2" w:rsidRPr="00E070C4" w:rsidRDefault="007A22EA" w:rsidP="007A22EA">
            <w:pPr>
              <w:pStyle w:val="TAL"/>
              <w:rPr>
                <w:lang w:eastAsia="en-US"/>
              </w:rPr>
            </w:pPr>
            <w:r w:rsidRPr="00C03C4E">
              <w:rPr>
                <w:rFonts w:cs="Arial"/>
                <w:szCs w:val="18"/>
              </w:rPr>
              <w:t>See tables F.1-2, F.2-2, F.3-2.</w:t>
            </w:r>
          </w:p>
        </w:tc>
      </w:tr>
      <w:tr w:rsidR="00F60F86" w:rsidRPr="00E070C4" w14:paraId="05789841" w14:textId="77777777" w:rsidTr="00E45E9E">
        <w:tc>
          <w:tcPr>
            <w:tcW w:w="1843" w:type="dxa"/>
            <w:shd w:val="clear" w:color="auto" w:fill="auto"/>
          </w:tcPr>
          <w:p w14:paraId="2EFD1481" w14:textId="55C794B4" w:rsidR="00F60F86" w:rsidRPr="009E55B8" w:rsidRDefault="00F60F86" w:rsidP="00F60F86">
            <w:pPr>
              <w:pStyle w:val="TAC"/>
              <w:jc w:val="left"/>
              <w:rPr>
                <w:rFonts w:cs="Arial"/>
                <w:szCs w:val="18"/>
              </w:rPr>
            </w:pPr>
            <w:r>
              <w:rPr>
                <w:rFonts w:cs="Arial"/>
                <w:szCs w:val="18"/>
              </w:rPr>
              <w:t xml:space="preserve">RF requirements for flexible Tx-Rx spacing NB-IoT operation over NTN </w:t>
            </w:r>
          </w:p>
        </w:tc>
        <w:tc>
          <w:tcPr>
            <w:tcW w:w="1418" w:type="dxa"/>
            <w:shd w:val="clear" w:color="auto" w:fill="auto"/>
            <w:tcMar>
              <w:left w:w="28" w:type="dxa"/>
              <w:right w:w="28" w:type="dxa"/>
            </w:tcMar>
          </w:tcPr>
          <w:p w14:paraId="3E0860A5" w14:textId="64A0AB15" w:rsidR="00F60F86" w:rsidRPr="009E55B8" w:rsidRDefault="00F60F86" w:rsidP="00F60F86">
            <w:pPr>
              <w:pStyle w:val="TAC"/>
              <w:rPr>
                <w:rFonts w:cs="Arial"/>
                <w:szCs w:val="18"/>
              </w:rPr>
            </w:pPr>
            <w:r>
              <w:rPr>
                <w:rFonts w:cs="Arial"/>
                <w:szCs w:val="18"/>
              </w:rPr>
              <w:t>Rel-18</w:t>
            </w:r>
          </w:p>
        </w:tc>
        <w:tc>
          <w:tcPr>
            <w:tcW w:w="2409" w:type="dxa"/>
          </w:tcPr>
          <w:p w14:paraId="6270743A" w14:textId="02D041D7"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5.4B.3, 7.1 and 7.3B </w:t>
            </w:r>
            <w:r w:rsidRPr="009519C0">
              <w:rPr>
                <w:rFonts w:ascii="Arial" w:hAnsi="Arial" w:cs="Arial"/>
                <w:sz w:val="18"/>
                <w:szCs w:val="18"/>
              </w:rPr>
              <w:t>specified in TS 36.102 Rel-P [6]</w:t>
            </w:r>
          </w:p>
        </w:tc>
        <w:tc>
          <w:tcPr>
            <w:tcW w:w="4304" w:type="dxa"/>
          </w:tcPr>
          <w:p w14:paraId="0F27D08E" w14:textId="6252CDAD" w:rsidR="00F60F86" w:rsidRPr="00C03C4E" w:rsidRDefault="00F60F86" w:rsidP="00912D9A">
            <w:pPr>
              <w:keepNext/>
              <w:keepLines/>
              <w:spacing w:after="0"/>
              <w:rPr>
                <w:rFonts w:ascii="Arial" w:hAnsi="Arial" w:cs="Arial"/>
                <w:sz w:val="18"/>
                <w:szCs w:val="18"/>
              </w:rPr>
            </w:pPr>
            <w:r w:rsidRPr="00B12122">
              <w:rPr>
                <w:rFonts w:ascii="Arial" w:hAnsi="Arial" w:cs="Arial"/>
                <w:sz w:val="18"/>
                <w:szCs w:val="18"/>
              </w:rPr>
              <w:t>Maintenance of Rel-18 WI LTE_NBIoT_eMTC_NTN_req added test points for flexible Tx-Rx spacing. Rel-17 UEs are only subject to requirements with default Tx-Rx spacing.</w:t>
            </w:r>
          </w:p>
        </w:tc>
      </w:tr>
      <w:tr w:rsidR="00F60F86" w:rsidRPr="00E070C4" w14:paraId="5A8DC6C5" w14:textId="77777777" w:rsidTr="00E45E9E">
        <w:tc>
          <w:tcPr>
            <w:tcW w:w="1843" w:type="dxa"/>
            <w:shd w:val="clear" w:color="auto" w:fill="auto"/>
          </w:tcPr>
          <w:p w14:paraId="3D88E7B5" w14:textId="2F7EA928" w:rsidR="00F60F86" w:rsidRPr="009E55B8" w:rsidRDefault="00F60F86" w:rsidP="00F60F86">
            <w:pPr>
              <w:pStyle w:val="TAC"/>
              <w:jc w:val="left"/>
              <w:rPr>
                <w:rFonts w:cs="Arial"/>
                <w:szCs w:val="18"/>
              </w:rPr>
            </w:pPr>
            <w:r>
              <w:rPr>
                <w:rFonts w:cs="Arial"/>
                <w:szCs w:val="18"/>
              </w:rPr>
              <w:t xml:space="preserve">RF requirements for flexible Tx-Rx spacing for eMTC operation over NTN </w:t>
            </w:r>
          </w:p>
        </w:tc>
        <w:tc>
          <w:tcPr>
            <w:tcW w:w="1418" w:type="dxa"/>
            <w:shd w:val="clear" w:color="auto" w:fill="auto"/>
            <w:tcMar>
              <w:left w:w="28" w:type="dxa"/>
              <w:right w:w="28" w:type="dxa"/>
            </w:tcMar>
          </w:tcPr>
          <w:p w14:paraId="482DD469" w14:textId="292C3129" w:rsidR="00F60F86" w:rsidRPr="009E55B8" w:rsidRDefault="00F60F86" w:rsidP="00F60F86">
            <w:pPr>
              <w:pStyle w:val="TAC"/>
              <w:rPr>
                <w:rFonts w:cs="Arial"/>
                <w:szCs w:val="18"/>
              </w:rPr>
            </w:pPr>
            <w:r>
              <w:rPr>
                <w:rFonts w:cs="Arial"/>
                <w:szCs w:val="18"/>
              </w:rPr>
              <w:t>Rel-18</w:t>
            </w:r>
          </w:p>
        </w:tc>
        <w:tc>
          <w:tcPr>
            <w:tcW w:w="2409" w:type="dxa"/>
          </w:tcPr>
          <w:p w14:paraId="213A88D4" w14:textId="1F66AC44"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5.4A.3, 7.1 and 7.3A </w:t>
            </w:r>
            <w:r w:rsidRPr="009519C0">
              <w:rPr>
                <w:rFonts w:ascii="Arial" w:hAnsi="Arial" w:cs="Arial"/>
                <w:sz w:val="18"/>
                <w:szCs w:val="18"/>
              </w:rPr>
              <w:t>specified in TS 36.102 Rel-P [6]</w:t>
            </w:r>
          </w:p>
        </w:tc>
        <w:tc>
          <w:tcPr>
            <w:tcW w:w="4304" w:type="dxa"/>
          </w:tcPr>
          <w:p w14:paraId="5D9FE7D5" w14:textId="335974C0" w:rsidR="00F60F86" w:rsidRPr="00C03C4E" w:rsidRDefault="00F60F86" w:rsidP="00912D9A">
            <w:pPr>
              <w:keepNext/>
              <w:keepLines/>
              <w:spacing w:after="0"/>
              <w:rPr>
                <w:rFonts w:ascii="Arial" w:hAnsi="Arial" w:cs="Arial"/>
                <w:sz w:val="18"/>
                <w:szCs w:val="18"/>
              </w:rPr>
            </w:pPr>
            <w:r w:rsidRPr="0059353B">
              <w:rPr>
                <w:rFonts w:ascii="Arial" w:hAnsi="Arial" w:cs="Arial"/>
                <w:sz w:val="18"/>
                <w:szCs w:val="18"/>
              </w:rPr>
              <w:t>Maintenance of Rel-18 WI LTE_NBIoT_eMTC_NTN_req added test points for flexible Tx-Rx spacing. Rel-17 UEs are only subject to requirements with default Tx-Rx spacing.</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235" w:name="_Toc21093300"/>
      <w:bookmarkStart w:id="236" w:name="_Toc29761848"/>
      <w:bookmarkStart w:id="237" w:name="_Toc45833866"/>
      <w:bookmarkStart w:id="238" w:name="_Toc82890600"/>
      <w:bookmarkStart w:id="239" w:name="_Toc122508449"/>
      <w:bookmarkStart w:id="240" w:name="_Toc123216521"/>
      <w:bookmarkStart w:id="241" w:name="_Toc124184132"/>
      <w:bookmarkStart w:id="242" w:name="_Toc124184202"/>
      <w:bookmarkStart w:id="243" w:name="_Toc130588558"/>
      <w:bookmarkStart w:id="244" w:name="_Toc137236646"/>
      <w:bookmarkStart w:id="245" w:name="_Toc138892418"/>
      <w:bookmarkStart w:id="246" w:name="_Toc145069440"/>
      <w:bookmarkStart w:id="247" w:name="_Toc155195028"/>
      <w:bookmarkStart w:id="248" w:name="_Toc161918832"/>
      <w:bookmarkStart w:id="249" w:name="_Toc163211846"/>
      <w:bookmarkStart w:id="250" w:name="_Toc169794882"/>
      <w:bookmarkStart w:id="251" w:name="_Toc171510915"/>
      <w:r w:rsidRPr="00581190">
        <w:t>4</w:t>
      </w:r>
      <w:r w:rsidR="006E1CBE" w:rsidRPr="00581190">
        <w:t xml:space="preserve"> – 292</w:t>
      </w:r>
      <w:r w:rsidR="008472F5" w:rsidRPr="00581190">
        <w:tab/>
      </w:r>
      <w:r w:rsidR="004252E9" w:rsidRPr="00581190">
        <w:t>Void</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52" w:name="_Toc21093301"/>
      <w:bookmarkStart w:id="253" w:name="_Toc29761849"/>
      <w:bookmarkStart w:id="254" w:name="_Toc45833867"/>
      <w:bookmarkStart w:id="255" w:name="_Toc82890601"/>
      <w:bookmarkStart w:id="256" w:name="_Toc122508450"/>
      <w:bookmarkStart w:id="257" w:name="_Toc123216522"/>
      <w:bookmarkStart w:id="258" w:name="_Toc124184133"/>
      <w:bookmarkStart w:id="259" w:name="_Toc124184203"/>
      <w:bookmarkStart w:id="260" w:name="_Toc130588559"/>
      <w:bookmarkStart w:id="261" w:name="_Toc137236647"/>
      <w:bookmarkStart w:id="262" w:name="_Toc138892419"/>
      <w:bookmarkStart w:id="263" w:name="_Toc145069441"/>
      <w:bookmarkStart w:id="264" w:name="_Toc155195029"/>
      <w:bookmarkStart w:id="265" w:name="_Toc161918833"/>
      <w:bookmarkStart w:id="266" w:name="_Toc163211847"/>
      <w:bookmarkStart w:id="267" w:name="_Toc169794883"/>
      <w:bookmarkStart w:id="268" w:name="_Toc171510916"/>
      <w:r w:rsidRPr="00E070C4">
        <w:rPr>
          <w:lang w:val="en-US"/>
        </w:rPr>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52C7BD30" w:rsidR="00DC6206" w:rsidRPr="00E070C4" w:rsidRDefault="00100B3C" w:rsidP="00DC6206">
      <w:r w:rsidRPr="00E070C4">
        <w:t xml:space="preserve">The overlapping bands, independent of release, which may be indicated in a cell are shown in Table A-1 for applicable E-UTRA bands. The DL EARFCN and UL EARFCN are derived according to TS 36.101 </w:t>
      </w:r>
      <w:r>
        <w:t>Rel-P</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F60F86" w:rsidRPr="00E070C4" w14:paraId="654985A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2182491" w14:textId="77777777" w:rsidR="00F60F86" w:rsidRPr="00E070C4" w:rsidRDefault="00F60F86" w:rsidP="008C46A5">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233FD4CD" w14:textId="77777777" w:rsidR="00F60F86" w:rsidRPr="00E070C4" w:rsidRDefault="00F60F86" w:rsidP="008C46A5">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62D37557" w14:textId="77777777" w:rsidR="00F60F86" w:rsidRPr="00E070C4" w:rsidRDefault="00F60F86" w:rsidP="008C46A5">
            <w:pPr>
              <w:pStyle w:val="TAH"/>
              <w:rPr>
                <w:rFonts w:cs="Arial"/>
              </w:rPr>
            </w:pPr>
            <w:r w:rsidRPr="00E070C4">
              <w:rPr>
                <w:rFonts w:cs="Arial"/>
              </w:rPr>
              <w:t>Duplex Mode</w:t>
            </w:r>
          </w:p>
        </w:tc>
      </w:tr>
      <w:tr w:rsidR="00F60F86" w:rsidRPr="00E070C4" w14:paraId="483DDE3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098A1CB" w14:textId="77777777" w:rsidR="00F60F86" w:rsidRPr="00E070C4" w:rsidRDefault="00F60F86" w:rsidP="008C46A5">
            <w:pPr>
              <w:pStyle w:val="TAC"/>
              <w:rPr>
                <w:rFonts w:cs="Arial"/>
              </w:rPr>
            </w:pPr>
            <w:r>
              <w:rPr>
                <w:rFonts w:cs="Arial"/>
              </w:rPr>
              <w:t>1</w:t>
            </w:r>
          </w:p>
        </w:tc>
        <w:tc>
          <w:tcPr>
            <w:tcW w:w="3131" w:type="dxa"/>
            <w:tcBorders>
              <w:top w:val="single" w:sz="4" w:space="0" w:color="auto"/>
              <w:left w:val="single" w:sz="4" w:space="0" w:color="auto"/>
              <w:bottom w:val="single" w:sz="4" w:space="0" w:color="auto"/>
              <w:right w:val="single" w:sz="4" w:space="0" w:color="auto"/>
            </w:tcBorders>
          </w:tcPr>
          <w:p w14:paraId="0A83D1F3" w14:textId="77777777" w:rsidR="00F60F86" w:rsidRPr="00E070C4" w:rsidRDefault="00F60F86" w:rsidP="008C46A5">
            <w:pPr>
              <w:pStyle w:val="TAC"/>
              <w:rPr>
                <w:rFonts w:cs="Arial"/>
              </w:rPr>
            </w:pPr>
            <w:r>
              <w:rPr>
                <w:rFonts w:cs="Arial"/>
              </w:rPr>
              <w:t>65</w:t>
            </w:r>
          </w:p>
        </w:tc>
        <w:tc>
          <w:tcPr>
            <w:tcW w:w="900" w:type="dxa"/>
            <w:tcBorders>
              <w:top w:val="single" w:sz="4" w:space="0" w:color="auto"/>
              <w:left w:val="single" w:sz="4" w:space="0" w:color="auto"/>
              <w:bottom w:val="single" w:sz="4" w:space="0" w:color="auto"/>
              <w:right w:val="single" w:sz="4" w:space="0" w:color="auto"/>
            </w:tcBorders>
          </w:tcPr>
          <w:p w14:paraId="7E1A0BA6" w14:textId="77777777" w:rsidR="00F60F86" w:rsidRPr="00E070C4" w:rsidRDefault="00F60F86" w:rsidP="008C46A5">
            <w:pPr>
              <w:pStyle w:val="TAC"/>
              <w:rPr>
                <w:rFonts w:cs="Arial"/>
              </w:rPr>
            </w:pPr>
            <w:r>
              <w:rPr>
                <w:rFonts w:cs="Arial"/>
              </w:rPr>
              <w:t>FDD</w:t>
            </w:r>
          </w:p>
        </w:tc>
      </w:tr>
      <w:tr w:rsidR="00F60F86" w:rsidRPr="00E070C4" w14:paraId="76EF68F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837240" w14:textId="77777777" w:rsidR="00F60F86" w:rsidRPr="00E070C4" w:rsidRDefault="00F60F86" w:rsidP="008C46A5">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35C2BB8C" w14:textId="77777777" w:rsidR="00F60F86" w:rsidRPr="00E070C4" w:rsidRDefault="00F60F86" w:rsidP="008C46A5">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0AA1A97A" w14:textId="77777777" w:rsidR="00F60F86" w:rsidRPr="00E070C4" w:rsidRDefault="00F60F86" w:rsidP="008C46A5">
            <w:pPr>
              <w:pStyle w:val="TAC"/>
              <w:rPr>
                <w:rFonts w:cs="Arial"/>
              </w:rPr>
            </w:pPr>
            <w:r w:rsidRPr="00E070C4">
              <w:rPr>
                <w:rFonts w:cs="Arial"/>
              </w:rPr>
              <w:t>FDD</w:t>
            </w:r>
          </w:p>
        </w:tc>
      </w:tr>
      <w:tr w:rsidR="00F60F86" w:rsidRPr="00E070C4" w14:paraId="69F6865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99A95AF" w14:textId="77777777" w:rsidR="00F60F86" w:rsidRPr="00E070C4" w:rsidRDefault="00F60F86" w:rsidP="008C46A5">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1A6D3F35" w14:textId="3B5136C3" w:rsidR="00F60F86" w:rsidRPr="00E070C4" w:rsidRDefault="00995D66" w:rsidP="008C46A5">
            <w:pPr>
              <w:pStyle w:val="TAC"/>
              <w:rPr>
                <w:rFonts w:cs="Arial"/>
              </w:rPr>
            </w:pPr>
            <w:r w:rsidRPr="00E070C4">
              <w:rPr>
                <w:rFonts w:cs="Arial"/>
                <w:lang w:eastAsia="en-US"/>
              </w:rPr>
              <w:t>9</w:t>
            </w:r>
            <w:r>
              <w:rPr>
                <w:rFonts w:cs="Arial"/>
                <w:lang w:eastAsia="en-US"/>
              </w:rPr>
              <w:t>, 111</w:t>
            </w:r>
          </w:p>
        </w:tc>
        <w:tc>
          <w:tcPr>
            <w:tcW w:w="900" w:type="dxa"/>
            <w:tcBorders>
              <w:top w:val="single" w:sz="4" w:space="0" w:color="auto"/>
              <w:left w:val="single" w:sz="4" w:space="0" w:color="auto"/>
              <w:bottom w:val="single" w:sz="4" w:space="0" w:color="auto"/>
              <w:right w:val="single" w:sz="4" w:space="0" w:color="auto"/>
            </w:tcBorders>
          </w:tcPr>
          <w:p w14:paraId="6C1E858E" w14:textId="77777777" w:rsidR="00F60F86" w:rsidRPr="00E070C4" w:rsidRDefault="00F60F86" w:rsidP="008C46A5">
            <w:pPr>
              <w:pStyle w:val="TAC"/>
              <w:rPr>
                <w:rFonts w:cs="Arial"/>
              </w:rPr>
            </w:pPr>
            <w:r w:rsidRPr="00E070C4">
              <w:rPr>
                <w:rFonts w:cs="Arial"/>
              </w:rPr>
              <w:t>FDD</w:t>
            </w:r>
          </w:p>
        </w:tc>
      </w:tr>
      <w:tr w:rsidR="00F60F86" w:rsidRPr="00E070C4" w14:paraId="6D1DAD0A"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18D2EF2" w14:textId="77777777" w:rsidR="00F60F86" w:rsidRPr="00E070C4" w:rsidRDefault="00F60F86" w:rsidP="008C46A5">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104EC43F" w14:textId="77777777" w:rsidR="00F60F86" w:rsidRPr="00E070C4" w:rsidRDefault="00F60F86" w:rsidP="008C46A5">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38CB5F8E" w14:textId="77777777" w:rsidR="00F60F86" w:rsidRPr="00E070C4" w:rsidRDefault="00F60F86" w:rsidP="008C46A5">
            <w:pPr>
              <w:pStyle w:val="TAC"/>
              <w:rPr>
                <w:rFonts w:cs="Arial"/>
              </w:rPr>
            </w:pPr>
            <w:r w:rsidRPr="00E070C4">
              <w:rPr>
                <w:rFonts w:cs="Arial"/>
              </w:rPr>
              <w:t>FDD</w:t>
            </w:r>
          </w:p>
        </w:tc>
      </w:tr>
      <w:tr w:rsidR="00F60F86" w:rsidRPr="00E070C4" w14:paraId="0756900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6844C66" w14:textId="77777777" w:rsidR="00F60F86" w:rsidRPr="00E070C4" w:rsidRDefault="00F60F86" w:rsidP="008C46A5">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C73B0F5" w14:textId="77777777" w:rsidR="00F60F86" w:rsidRPr="00E070C4" w:rsidRDefault="00F60F86" w:rsidP="008C46A5">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3D5880EB" w14:textId="77777777" w:rsidR="00F60F86" w:rsidRPr="00E070C4" w:rsidRDefault="00F60F86" w:rsidP="008C46A5">
            <w:pPr>
              <w:pStyle w:val="TAC"/>
              <w:rPr>
                <w:rFonts w:cs="Arial"/>
              </w:rPr>
            </w:pPr>
            <w:r w:rsidRPr="00E070C4">
              <w:rPr>
                <w:rFonts w:cs="Arial"/>
              </w:rPr>
              <w:t>FDD</w:t>
            </w:r>
          </w:p>
        </w:tc>
      </w:tr>
      <w:tr w:rsidR="00F60F86" w:rsidRPr="00E070C4" w14:paraId="5A201FE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EDF985C" w14:textId="77777777" w:rsidR="00F60F86" w:rsidRPr="00E070C4" w:rsidRDefault="00F60F86" w:rsidP="008C46A5">
            <w:pPr>
              <w:pStyle w:val="TAC"/>
              <w:rPr>
                <w:rFonts w:cs="Arial"/>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02E4D007" w14:textId="77777777" w:rsidR="00F60F86" w:rsidRPr="00E070C4" w:rsidRDefault="00F60F86" w:rsidP="008C46A5">
            <w:pPr>
              <w:pStyle w:val="TAC"/>
              <w:rPr>
                <w:rFonts w:cs="Arial"/>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1F0D3E6A" w14:textId="77777777" w:rsidR="00F60F86" w:rsidRPr="00E070C4" w:rsidRDefault="00F60F86" w:rsidP="008C46A5">
            <w:pPr>
              <w:pStyle w:val="TAC"/>
              <w:rPr>
                <w:rFonts w:cs="Arial"/>
              </w:rPr>
            </w:pPr>
            <w:r>
              <w:rPr>
                <w:rFonts w:cs="Arial"/>
              </w:rPr>
              <w:t>FDD</w:t>
            </w:r>
          </w:p>
        </w:tc>
      </w:tr>
      <w:tr w:rsidR="00F60F86" w:rsidRPr="00E070C4" w14:paraId="0A7D78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D73F480" w14:textId="77777777" w:rsidR="00F60F86" w:rsidRPr="00E070C4" w:rsidRDefault="00F60F86" w:rsidP="008C46A5">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04778C59" w14:textId="77777777" w:rsidR="00F60F86" w:rsidRPr="00E070C4" w:rsidRDefault="00F60F86" w:rsidP="008C46A5">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794FEE7F" w14:textId="77777777" w:rsidR="00F60F86" w:rsidRPr="00E070C4" w:rsidRDefault="00F60F86" w:rsidP="008C46A5">
            <w:pPr>
              <w:pStyle w:val="TAC"/>
              <w:rPr>
                <w:rFonts w:cs="Arial"/>
              </w:rPr>
            </w:pPr>
            <w:r w:rsidRPr="00E070C4">
              <w:rPr>
                <w:rFonts w:cs="Arial"/>
              </w:rPr>
              <w:t>FDD</w:t>
            </w:r>
          </w:p>
        </w:tc>
      </w:tr>
      <w:tr w:rsidR="00F60F86" w:rsidRPr="00E070C4" w14:paraId="6FB8AB3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A92CADF" w14:textId="77777777" w:rsidR="00F60F86" w:rsidRPr="00E070C4" w:rsidRDefault="00F60F86" w:rsidP="008C46A5">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3C7D87E8" w14:textId="77777777" w:rsidR="00F60F86" w:rsidRPr="00E070C4" w:rsidRDefault="00F60F86" w:rsidP="008C46A5">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36D3A048" w14:textId="77777777" w:rsidR="00F60F86" w:rsidRPr="00E070C4" w:rsidRDefault="00F60F86" w:rsidP="008C46A5">
            <w:pPr>
              <w:pStyle w:val="TAC"/>
              <w:rPr>
                <w:rFonts w:cs="Arial"/>
              </w:rPr>
            </w:pPr>
            <w:r w:rsidRPr="00E070C4">
              <w:rPr>
                <w:rFonts w:cs="Arial"/>
              </w:rPr>
              <w:t>FDD</w:t>
            </w:r>
          </w:p>
        </w:tc>
      </w:tr>
      <w:tr w:rsidR="00F60F86" w:rsidRPr="00E070C4" w14:paraId="70B7DDA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A8C6A1E" w14:textId="77777777" w:rsidR="00F60F86" w:rsidRPr="00E070C4" w:rsidRDefault="00F60F86" w:rsidP="008C46A5">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17CFC95B" w14:textId="77777777" w:rsidR="00F60F86" w:rsidRPr="00E070C4" w:rsidRDefault="00F60F86" w:rsidP="008C46A5">
            <w:pPr>
              <w:pStyle w:val="TAC"/>
              <w:rPr>
                <w:rFonts w:cs="Arial"/>
              </w:rPr>
            </w:pPr>
            <w:r w:rsidRPr="00E070C4">
              <w:rPr>
                <w:rFonts w:cs="Arial"/>
              </w:rPr>
              <w:t>17</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96C7457" w14:textId="77777777" w:rsidR="00F60F86" w:rsidRPr="00E070C4" w:rsidRDefault="00F60F86" w:rsidP="008C46A5">
            <w:pPr>
              <w:pStyle w:val="TAC"/>
              <w:rPr>
                <w:rFonts w:cs="Arial"/>
              </w:rPr>
            </w:pPr>
            <w:r w:rsidRPr="00E070C4">
              <w:rPr>
                <w:rFonts w:cs="Arial"/>
              </w:rPr>
              <w:t>FDD</w:t>
            </w:r>
          </w:p>
        </w:tc>
      </w:tr>
      <w:tr w:rsidR="00F60F86" w:rsidRPr="00E070C4" w14:paraId="163BD0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8BE7A40" w14:textId="77777777" w:rsidR="00F60F86" w:rsidRPr="00E070C4" w:rsidRDefault="00F60F86" w:rsidP="008C46A5">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1E64C065" w14:textId="77777777" w:rsidR="00F60F86" w:rsidRPr="00E070C4" w:rsidRDefault="00F60F86" w:rsidP="008C46A5">
            <w:pPr>
              <w:pStyle w:val="TAC"/>
              <w:rPr>
                <w:rFonts w:cs="Arial"/>
              </w:rPr>
            </w:pPr>
            <w:r w:rsidRPr="00E070C4">
              <w:rPr>
                <w:rFonts w:cs="Arial"/>
              </w:rPr>
              <w:t>12</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A359FB0" w14:textId="77777777" w:rsidR="00F60F86" w:rsidRPr="00E070C4" w:rsidRDefault="00F60F86" w:rsidP="008C46A5">
            <w:pPr>
              <w:pStyle w:val="TAC"/>
              <w:rPr>
                <w:rFonts w:cs="Arial"/>
              </w:rPr>
            </w:pPr>
            <w:r w:rsidRPr="00E070C4">
              <w:rPr>
                <w:rFonts w:cs="Arial"/>
              </w:rPr>
              <w:t>FDD</w:t>
            </w:r>
          </w:p>
        </w:tc>
      </w:tr>
      <w:tr w:rsidR="00F60F86" w:rsidRPr="00E070C4" w14:paraId="6234BFE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FC8BBC1" w14:textId="77777777" w:rsidR="00F60F86" w:rsidRPr="00E070C4" w:rsidRDefault="00F60F86" w:rsidP="008C46A5">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22D78C32" w14:textId="77777777" w:rsidR="00F60F86" w:rsidRPr="00E070C4" w:rsidRDefault="00F60F86" w:rsidP="008C46A5">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422A0CAA" w14:textId="77777777" w:rsidR="00F60F86" w:rsidRPr="00E070C4" w:rsidRDefault="00F60F86" w:rsidP="008C46A5">
            <w:pPr>
              <w:pStyle w:val="TAC"/>
              <w:rPr>
                <w:rFonts w:cs="Arial"/>
              </w:rPr>
            </w:pPr>
            <w:r w:rsidRPr="00E070C4">
              <w:rPr>
                <w:rFonts w:cs="Arial"/>
              </w:rPr>
              <w:t>FDD</w:t>
            </w:r>
          </w:p>
        </w:tc>
      </w:tr>
      <w:tr w:rsidR="00F60F86" w:rsidRPr="00E070C4" w14:paraId="3C95A00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CB3F610" w14:textId="77777777" w:rsidR="00F60F86" w:rsidRPr="00E070C4" w:rsidRDefault="00F60F86" w:rsidP="008C46A5">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3EF38D2B" w14:textId="77777777" w:rsidR="00F60F86" w:rsidRPr="00E070C4" w:rsidRDefault="00F60F86" w:rsidP="008C46A5">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207B7DCB" w14:textId="77777777" w:rsidR="00F60F86" w:rsidRPr="00E070C4" w:rsidRDefault="00F60F86" w:rsidP="008C46A5">
            <w:pPr>
              <w:pStyle w:val="TAC"/>
              <w:rPr>
                <w:rFonts w:cs="Arial"/>
              </w:rPr>
            </w:pPr>
            <w:r w:rsidRPr="00E070C4">
              <w:rPr>
                <w:rFonts w:cs="Arial"/>
              </w:rPr>
              <w:t>FDD</w:t>
            </w:r>
          </w:p>
        </w:tc>
      </w:tr>
      <w:tr w:rsidR="00F60F86" w:rsidRPr="00E070C4" w14:paraId="77A2FB9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329DB41" w14:textId="77777777" w:rsidR="00F60F86" w:rsidRPr="00E070C4" w:rsidRDefault="00F60F86" w:rsidP="008C46A5">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07CD1FDD" w14:textId="77777777" w:rsidR="00F60F86" w:rsidRPr="00E070C4" w:rsidRDefault="00F60F86" w:rsidP="008C46A5">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634C0D31" w14:textId="77777777" w:rsidR="00F60F86" w:rsidRPr="00E070C4" w:rsidRDefault="00F60F86" w:rsidP="008C46A5">
            <w:pPr>
              <w:pStyle w:val="TAC"/>
              <w:rPr>
                <w:rFonts w:cs="Arial"/>
              </w:rPr>
            </w:pPr>
            <w:r w:rsidRPr="00E070C4">
              <w:rPr>
                <w:rFonts w:cs="Arial"/>
              </w:rPr>
              <w:t>FDD</w:t>
            </w:r>
          </w:p>
        </w:tc>
      </w:tr>
      <w:tr w:rsidR="00F60F86" w:rsidRPr="00E070C4" w14:paraId="393BFBF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29A0A06" w14:textId="77777777" w:rsidR="00F60F86" w:rsidRPr="00E070C4" w:rsidRDefault="00F60F86" w:rsidP="008C46A5">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2A7F56EE" w14:textId="77777777" w:rsidR="00F60F86" w:rsidRPr="00E070C4" w:rsidRDefault="00F60F86" w:rsidP="008C46A5">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7236BEA0" w14:textId="77777777" w:rsidR="00F60F86" w:rsidRPr="00E070C4" w:rsidRDefault="00F60F86" w:rsidP="008C46A5">
            <w:pPr>
              <w:pStyle w:val="TAC"/>
              <w:rPr>
                <w:rFonts w:cs="Arial"/>
              </w:rPr>
            </w:pPr>
            <w:r w:rsidRPr="00E070C4">
              <w:rPr>
                <w:rFonts w:cs="Arial"/>
              </w:rPr>
              <w:t>FDD</w:t>
            </w:r>
          </w:p>
        </w:tc>
      </w:tr>
      <w:tr w:rsidR="00F60F86" w:rsidRPr="00E070C4" w14:paraId="15CDE428"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3EAFC3" w14:textId="77777777" w:rsidR="00F60F86" w:rsidRPr="00E070C4" w:rsidRDefault="00F60F86" w:rsidP="008C46A5">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78E9B509" w14:textId="77777777" w:rsidR="00F60F86" w:rsidRPr="00E070C4" w:rsidRDefault="00F60F86" w:rsidP="008C46A5">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38D31B5F" w14:textId="77777777" w:rsidR="00F60F86" w:rsidRPr="00E070C4" w:rsidRDefault="00F60F86" w:rsidP="008C46A5">
            <w:pPr>
              <w:pStyle w:val="TAC"/>
              <w:rPr>
                <w:rFonts w:cs="Arial"/>
              </w:rPr>
            </w:pPr>
            <w:r w:rsidRPr="00E070C4">
              <w:rPr>
                <w:rFonts w:cs="Arial"/>
              </w:rPr>
              <w:t>FDD</w:t>
            </w:r>
          </w:p>
        </w:tc>
      </w:tr>
      <w:tr w:rsidR="00F60F86" w:rsidRPr="00E070C4" w14:paraId="22E64D4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6B68170" w14:textId="77777777" w:rsidR="00F60F86" w:rsidRPr="00E070C4" w:rsidRDefault="00F60F86" w:rsidP="008C46A5">
            <w:pPr>
              <w:pStyle w:val="TAC"/>
              <w:rPr>
                <w:rFonts w:cs="Arial"/>
              </w:rPr>
            </w:pPr>
            <w:r>
              <w:rPr>
                <w:rFonts w:cs="Arial"/>
              </w:rPr>
              <w:t>28</w:t>
            </w:r>
          </w:p>
        </w:tc>
        <w:tc>
          <w:tcPr>
            <w:tcW w:w="3131" w:type="dxa"/>
            <w:tcBorders>
              <w:top w:val="single" w:sz="4" w:space="0" w:color="auto"/>
              <w:left w:val="single" w:sz="4" w:space="0" w:color="auto"/>
              <w:bottom w:val="single" w:sz="4" w:space="0" w:color="auto"/>
              <w:right w:val="single" w:sz="4" w:space="0" w:color="auto"/>
            </w:tcBorders>
          </w:tcPr>
          <w:p w14:paraId="72907449" w14:textId="77777777" w:rsidR="00F60F86" w:rsidRPr="00E070C4" w:rsidRDefault="00F60F86" w:rsidP="008C46A5">
            <w:pPr>
              <w:pStyle w:val="TAC"/>
              <w:rPr>
                <w:rFonts w:cs="Arial"/>
              </w:rPr>
            </w:pPr>
            <w:r>
              <w:rPr>
                <w:rFonts w:cs="Arial"/>
              </w:rPr>
              <w:t>68</w:t>
            </w:r>
          </w:p>
        </w:tc>
        <w:tc>
          <w:tcPr>
            <w:tcW w:w="900" w:type="dxa"/>
            <w:tcBorders>
              <w:top w:val="single" w:sz="4" w:space="0" w:color="auto"/>
              <w:left w:val="single" w:sz="4" w:space="0" w:color="auto"/>
              <w:bottom w:val="single" w:sz="4" w:space="0" w:color="auto"/>
              <w:right w:val="single" w:sz="4" w:space="0" w:color="auto"/>
            </w:tcBorders>
          </w:tcPr>
          <w:p w14:paraId="2ACA031E" w14:textId="77777777" w:rsidR="00F60F86" w:rsidRPr="00E070C4" w:rsidRDefault="00F60F86" w:rsidP="008C46A5">
            <w:pPr>
              <w:pStyle w:val="TAC"/>
              <w:rPr>
                <w:rFonts w:cs="Arial"/>
              </w:rPr>
            </w:pPr>
            <w:r w:rsidRPr="00E070C4">
              <w:rPr>
                <w:rFonts w:cs="Arial"/>
              </w:rPr>
              <w:t>FDD</w:t>
            </w:r>
          </w:p>
        </w:tc>
      </w:tr>
      <w:tr w:rsidR="00F60F86" w:rsidRPr="00E070C4" w14:paraId="7A8A752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82F32D2" w14:textId="77777777" w:rsidR="00F60F86" w:rsidRDefault="00F60F86" w:rsidP="008C46A5">
            <w:pPr>
              <w:pStyle w:val="TAC"/>
              <w:rPr>
                <w:rFonts w:cs="Arial"/>
              </w:rPr>
            </w:pPr>
            <w:r>
              <w:rPr>
                <w:rFonts w:cs="Arial"/>
              </w:rPr>
              <w:t>31</w:t>
            </w:r>
          </w:p>
        </w:tc>
        <w:tc>
          <w:tcPr>
            <w:tcW w:w="3131" w:type="dxa"/>
            <w:tcBorders>
              <w:top w:val="single" w:sz="4" w:space="0" w:color="auto"/>
              <w:left w:val="single" w:sz="4" w:space="0" w:color="auto"/>
              <w:bottom w:val="single" w:sz="4" w:space="0" w:color="auto"/>
              <w:right w:val="single" w:sz="4" w:space="0" w:color="auto"/>
            </w:tcBorders>
          </w:tcPr>
          <w:p w14:paraId="45BD8B90" w14:textId="77777777" w:rsidR="00F60F86" w:rsidRDefault="00F60F86" w:rsidP="008C46A5">
            <w:pPr>
              <w:pStyle w:val="TAC"/>
              <w:rPr>
                <w:rFonts w:cs="Arial"/>
              </w:rPr>
            </w:pPr>
            <w:r>
              <w:rPr>
                <w:rFonts w:cs="Arial"/>
              </w:rPr>
              <w:t>72</w:t>
            </w:r>
          </w:p>
        </w:tc>
        <w:tc>
          <w:tcPr>
            <w:tcW w:w="900" w:type="dxa"/>
            <w:tcBorders>
              <w:top w:val="single" w:sz="4" w:space="0" w:color="auto"/>
              <w:left w:val="single" w:sz="4" w:space="0" w:color="auto"/>
              <w:bottom w:val="single" w:sz="4" w:space="0" w:color="auto"/>
              <w:right w:val="single" w:sz="4" w:space="0" w:color="auto"/>
            </w:tcBorders>
          </w:tcPr>
          <w:p w14:paraId="139FF519" w14:textId="77777777" w:rsidR="00F60F86" w:rsidRPr="00E070C4" w:rsidRDefault="00F60F86" w:rsidP="008C46A5">
            <w:pPr>
              <w:pStyle w:val="TAC"/>
              <w:rPr>
                <w:rFonts w:cs="Arial"/>
              </w:rPr>
            </w:pPr>
            <w:r>
              <w:rPr>
                <w:rFonts w:cs="Arial"/>
              </w:rPr>
              <w:t>FDD</w:t>
            </w:r>
          </w:p>
        </w:tc>
      </w:tr>
      <w:tr w:rsidR="00F60F86" w:rsidRPr="00E070C4" w14:paraId="7AB3441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CBC63E8" w14:textId="77777777" w:rsidR="00F60F86" w:rsidRPr="00E070C4" w:rsidRDefault="00F60F86" w:rsidP="008C46A5">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52518AEE" w14:textId="77777777" w:rsidR="00F60F86" w:rsidRPr="00E070C4" w:rsidRDefault="00F60F86" w:rsidP="008C46A5">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1D4BA986" w14:textId="77777777" w:rsidR="00F60F86" w:rsidRPr="00E070C4" w:rsidRDefault="00F60F86" w:rsidP="008C46A5">
            <w:pPr>
              <w:pStyle w:val="TAC"/>
              <w:rPr>
                <w:rFonts w:cs="Arial"/>
              </w:rPr>
            </w:pPr>
            <w:r w:rsidRPr="00E070C4">
              <w:rPr>
                <w:rFonts w:cs="Arial"/>
              </w:rPr>
              <w:t>TDD</w:t>
            </w:r>
          </w:p>
        </w:tc>
      </w:tr>
      <w:tr w:rsidR="00F60F86" w:rsidRPr="00E070C4" w14:paraId="4908B34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A47C1A1" w14:textId="77777777" w:rsidR="00F60F86" w:rsidRPr="00E070C4" w:rsidRDefault="00F60F86" w:rsidP="008C46A5">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3DDC1BD3" w14:textId="77777777" w:rsidR="00F60F86" w:rsidRPr="00E070C4" w:rsidRDefault="00F60F86" w:rsidP="008C46A5">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40243B6E" w14:textId="77777777" w:rsidR="00F60F86" w:rsidRPr="00E070C4" w:rsidRDefault="00F60F86" w:rsidP="008C46A5">
            <w:pPr>
              <w:pStyle w:val="TAC"/>
              <w:rPr>
                <w:rFonts w:cs="Arial"/>
              </w:rPr>
            </w:pPr>
            <w:r w:rsidRPr="00E070C4">
              <w:rPr>
                <w:rFonts w:cs="Arial"/>
              </w:rPr>
              <w:t>TDD</w:t>
            </w:r>
          </w:p>
        </w:tc>
      </w:tr>
      <w:tr w:rsidR="00F60F86" w:rsidRPr="00E070C4" w14:paraId="70C9789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DD21C67" w14:textId="77777777" w:rsidR="00F60F86" w:rsidRPr="00E070C4" w:rsidRDefault="00F60F86" w:rsidP="008C46A5">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098A06B" w14:textId="77777777" w:rsidR="00F60F86" w:rsidRPr="00E070C4" w:rsidRDefault="00F60F86" w:rsidP="008C46A5">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6A4EEC3B" w14:textId="77777777" w:rsidR="00F60F86" w:rsidRPr="00E070C4" w:rsidRDefault="00F60F86" w:rsidP="008C46A5">
            <w:pPr>
              <w:pStyle w:val="TAC"/>
              <w:rPr>
                <w:rFonts w:cs="Arial"/>
              </w:rPr>
            </w:pPr>
            <w:r w:rsidRPr="00E070C4">
              <w:rPr>
                <w:rFonts w:cs="Arial"/>
              </w:rPr>
              <w:t>TDD</w:t>
            </w:r>
          </w:p>
        </w:tc>
      </w:tr>
      <w:tr w:rsidR="00F60F86" w:rsidRPr="00E070C4" w14:paraId="72A6015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C23F492" w14:textId="77777777" w:rsidR="00F60F86" w:rsidRPr="00E070C4" w:rsidRDefault="00F60F86" w:rsidP="008C46A5">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0A6A7C67" w14:textId="77777777" w:rsidR="00F60F86" w:rsidRPr="00E070C4" w:rsidRDefault="00F60F86" w:rsidP="008C46A5">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32333C88" w14:textId="77777777" w:rsidR="00F60F86" w:rsidRPr="00E070C4" w:rsidRDefault="00F60F86" w:rsidP="008C46A5">
            <w:pPr>
              <w:pStyle w:val="TAC"/>
              <w:rPr>
                <w:rFonts w:cs="Arial"/>
              </w:rPr>
            </w:pPr>
            <w:r w:rsidRPr="00E070C4">
              <w:rPr>
                <w:rFonts w:cs="Arial"/>
              </w:rPr>
              <w:t>TDD</w:t>
            </w:r>
          </w:p>
        </w:tc>
      </w:tr>
      <w:tr w:rsidR="00F60F86" w:rsidRPr="00E070C4" w14:paraId="58CE85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58DB7C6" w14:textId="77777777" w:rsidR="00F60F86" w:rsidRPr="00E070C4" w:rsidRDefault="00F60F86" w:rsidP="008C46A5">
            <w:pPr>
              <w:pStyle w:val="TAC"/>
              <w:rPr>
                <w:rFonts w:cs="Arial"/>
              </w:rPr>
            </w:pPr>
            <w:r>
              <w:rPr>
                <w:rFonts w:cs="Arial"/>
              </w:rPr>
              <w:t>46</w:t>
            </w:r>
          </w:p>
        </w:tc>
        <w:tc>
          <w:tcPr>
            <w:tcW w:w="3131" w:type="dxa"/>
            <w:tcBorders>
              <w:top w:val="single" w:sz="4" w:space="0" w:color="auto"/>
              <w:left w:val="single" w:sz="4" w:space="0" w:color="auto"/>
              <w:bottom w:val="single" w:sz="4" w:space="0" w:color="auto"/>
              <w:right w:val="single" w:sz="4" w:space="0" w:color="auto"/>
            </w:tcBorders>
          </w:tcPr>
          <w:p w14:paraId="08D0130E" w14:textId="77777777" w:rsidR="00F60F86" w:rsidRPr="00E070C4" w:rsidRDefault="00F60F86" w:rsidP="008C46A5">
            <w:pPr>
              <w:pStyle w:val="TAC"/>
              <w:rPr>
                <w:rFonts w:cs="Arial"/>
              </w:rPr>
            </w:pPr>
            <w:r>
              <w:rPr>
                <w:rFonts w:cs="Arial"/>
              </w:rPr>
              <w:t>47</w:t>
            </w:r>
          </w:p>
        </w:tc>
        <w:tc>
          <w:tcPr>
            <w:tcW w:w="900" w:type="dxa"/>
            <w:tcBorders>
              <w:top w:val="single" w:sz="4" w:space="0" w:color="auto"/>
              <w:left w:val="single" w:sz="4" w:space="0" w:color="auto"/>
              <w:bottom w:val="single" w:sz="4" w:space="0" w:color="auto"/>
              <w:right w:val="single" w:sz="4" w:space="0" w:color="auto"/>
            </w:tcBorders>
          </w:tcPr>
          <w:p w14:paraId="3177B7AF" w14:textId="77777777" w:rsidR="00F60F86" w:rsidRPr="00E070C4" w:rsidRDefault="00F60F86" w:rsidP="008C46A5">
            <w:pPr>
              <w:pStyle w:val="TAC"/>
              <w:rPr>
                <w:rFonts w:cs="Arial"/>
              </w:rPr>
            </w:pPr>
            <w:r w:rsidRPr="00E070C4">
              <w:rPr>
                <w:rFonts w:cs="Arial"/>
              </w:rPr>
              <w:t>TDD</w:t>
            </w:r>
          </w:p>
        </w:tc>
      </w:tr>
      <w:tr w:rsidR="00F60F86" w:rsidRPr="00E070C4" w14:paraId="3AE3512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5F298ED" w14:textId="77777777" w:rsidR="00F60F86" w:rsidRPr="00E070C4" w:rsidRDefault="00F60F86" w:rsidP="008C46A5">
            <w:pPr>
              <w:pStyle w:val="TAC"/>
              <w:rPr>
                <w:rFonts w:cs="Arial"/>
              </w:rPr>
            </w:pPr>
            <w:r>
              <w:rPr>
                <w:rFonts w:cs="Arial"/>
              </w:rPr>
              <w:t>47</w:t>
            </w:r>
          </w:p>
        </w:tc>
        <w:tc>
          <w:tcPr>
            <w:tcW w:w="3131" w:type="dxa"/>
            <w:tcBorders>
              <w:top w:val="single" w:sz="4" w:space="0" w:color="auto"/>
              <w:left w:val="single" w:sz="4" w:space="0" w:color="auto"/>
              <w:bottom w:val="single" w:sz="4" w:space="0" w:color="auto"/>
              <w:right w:val="single" w:sz="4" w:space="0" w:color="auto"/>
            </w:tcBorders>
          </w:tcPr>
          <w:p w14:paraId="46E17891" w14:textId="77777777" w:rsidR="00F60F86" w:rsidRPr="00E070C4" w:rsidRDefault="00F60F86" w:rsidP="008C46A5">
            <w:pPr>
              <w:pStyle w:val="TAC"/>
              <w:rPr>
                <w:rFonts w:cs="Arial"/>
              </w:rPr>
            </w:pPr>
            <w:r>
              <w:rPr>
                <w:rFonts w:cs="Arial"/>
              </w:rPr>
              <w:t>46</w:t>
            </w:r>
          </w:p>
        </w:tc>
        <w:tc>
          <w:tcPr>
            <w:tcW w:w="900" w:type="dxa"/>
            <w:tcBorders>
              <w:top w:val="single" w:sz="4" w:space="0" w:color="auto"/>
              <w:left w:val="single" w:sz="4" w:space="0" w:color="auto"/>
              <w:bottom w:val="single" w:sz="4" w:space="0" w:color="auto"/>
              <w:right w:val="single" w:sz="4" w:space="0" w:color="auto"/>
            </w:tcBorders>
          </w:tcPr>
          <w:p w14:paraId="52DB1C8E" w14:textId="77777777" w:rsidR="00F60F86" w:rsidRPr="00E070C4" w:rsidRDefault="00F60F86" w:rsidP="008C46A5">
            <w:pPr>
              <w:pStyle w:val="TAC"/>
              <w:rPr>
                <w:rFonts w:cs="Arial"/>
              </w:rPr>
            </w:pPr>
            <w:r w:rsidRPr="00E070C4">
              <w:rPr>
                <w:rFonts w:cs="Arial"/>
              </w:rPr>
              <w:t>TDD</w:t>
            </w:r>
          </w:p>
        </w:tc>
      </w:tr>
      <w:tr w:rsidR="00F60F86" w:rsidRPr="00E070C4" w14:paraId="0F97702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DADD9CE" w14:textId="77777777" w:rsidR="00F60F86" w:rsidRDefault="00F60F86" w:rsidP="008C46A5">
            <w:pPr>
              <w:pStyle w:val="TAC"/>
              <w:rPr>
                <w:rFonts w:cs="Arial"/>
              </w:rPr>
            </w:pPr>
            <w:r>
              <w:rPr>
                <w:rFonts w:cs="Arial"/>
              </w:rPr>
              <w:t>48</w:t>
            </w:r>
          </w:p>
        </w:tc>
        <w:tc>
          <w:tcPr>
            <w:tcW w:w="3131" w:type="dxa"/>
            <w:tcBorders>
              <w:top w:val="single" w:sz="4" w:space="0" w:color="auto"/>
              <w:left w:val="single" w:sz="4" w:space="0" w:color="auto"/>
              <w:bottom w:val="single" w:sz="4" w:space="0" w:color="auto"/>
              <w:right w:val="single" w:sz="4" w:space="0" w:color="auto"/>
            </w:tcBorders>
          </w:tcPr>
          <w:p w14:paraId="51897EFD" w14:textId="77777777" w:rsidR="00F60F86" w:rsidRDefault="00F60F86" w:rsidP="008C46A5">
            <w:pPr>
              <w:pStyle w:val="TAC"/>
              <w:rPr>
                <w:rFonts w:cs="Arial"/>
              </w:rPr>
            </w:pPr>
            <w:r>
              <w:rPr>
                <w:rFonts w:cs="Arial"/>
              </w:rPr>
              <w:t>49</w:t>
            </w:r>
          </w:p>
        </w:tc>
        <w:tc>
          <w:tcPr>
            <w:tcW w:w="900" w:type="dxa"/>
            <w:tcBorders>
              <w:top w:val="single" w:sz="4" w:space="0" w:color="auto"/>
              <w:left w:val="single" w:sz="4" w:space="0" w:color="auto"/>
              <w:bottom w:val="single" w:sz="4" w:space="0" w:color="auto"/>
              <w:right w:val="single" w:sz="4" w:space="0" w:color="auto"/>
            </w:tcBorders>
          </w:tcPr>
          <w:p w14:paraId="22D990DF" w14:textId="77777777" w:rsidR="00F60F86" w:rsidRPr="00E070C4" w:rsidRDefault="00F60F86" w:rsidP="008C46A5">
            <w:pPr>
              <w:pStyle w:val="TAC"/>
              <w:rPr>
                <w:rFonts w:cs="Arial"/>
              </w:rPr>
            </w:pPr>
            <w:r w:rsidRPr="00E070C4">
              <w:rPr>
                <w:rFonts w:cs="Arial"/>
              </w:rPr>
              <w:t>TDD</w:t>
            </w:r>
          </w:p>
        </w:tc>
      </w:tr>
      <w:tr w:rsidR="00F60F86" w:rsidRPr="00E070C4" w14:paraId="205C4FD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FB5C03D" w14:textId="77777777" w:rsidR="00F60F86" w:rsidRDefault="00F60F86" w:rsidP="008C46A5">
            <w:pPr>
              <w:pStyle w:val="TAC"/>
              <w:rPr>
                <w:rFonts w:cs="Arial"/>
              </w:rPr>
            </w:pPr>
            <w:r>
              <w:rPr>
                <w:rFonts w:cs="Arial"/>
              </w:rPr>
              <w:t>49</w:t>
            </w:r>
          </w:p>
        </w:tc>
        <w:tc>
          <w:tcPr>
            <w:tcW w:w="3131" w:type="dxa"/>
            <w:tcBorders>
              <w:top w:val="single" w:sz="4" w:space="0" w:color="auto"/>
              <w:left w:val="single" w:sz="4" w:space="0" w:color="auto"/>
              <w:bottom w:val="single" w:sz="4" w:space="0" w:color="auto"/>
              <w:right w:val="single" w:sz="4" w:space="0" w:color="auto"/>
            </w:tcBorders>
          </w:tcPr>
          <w:p w14:paraId="3A9CAF9D" w14:textId="77777777" w:rsidR="00F60F86" w:rsidRDefault="00F60F86" w:rsidP="008C46A5">
            <w:pPr>
              <w:pStyle w:val="TAC"/>
              <w:rPr>
                <w:rFonts w:cs="Arial"/>
              </w:rPr>
            </w:pPr>
            <w:r>
              <w:rPr>
                <w:rFonts w:cs="Arial"/>
              </w:rPr>
              <w:t>48</w:t>
            </w:r>
          </w:p>
        </w:tc>
        <w:tc>
          <w:tcPr>
            <w:tcW w:w="900" w:type="dxa"/>
            <w:tcBorders>
              <w:top w:val="single" w:sz="4" w:space="0" w:color="auto"/>
              <w:left w:val="single" w:sz="4" w:space="0" w:color="auto"/>
              <w:bottom w:val="single" w:sz="4" w:space="0" w:color="auto"/>
              <w:right w:val="single" w:sz="4" w:space="0" w:color="auto"/>
            </w:tcBorders>
          </w:tcPr>
          <w:p w14:paraId="2809F081" w14:textId="77777777" w:rsidR="00F60F86" w:rsidRPr="00E070C4" w:rsidRDefault="00F60F86" w:rsidP="008C46A5">
            <w:pPr>
              <w:pStyle w:val="TAC"/>
              <w:rPr>
                <w:rFonts w:cs="Arial"/>
              </w:rPr>
            </w:pPr>
            <w:r w:rsidRPr="00E070C4">
              <w:rPr>
                <w:rFonts w:cs="Arial"/>
              </w:rPr>
              <w:t>TDD</w:t>
            </w:r>
          </w:p>
        </w:tc>
      </w:tr>
      <w:tr w:rsidR="00F60F86" w:rsidRPr="00E070C4" w14:paraId="25F17897"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070CAAC" w14:textId="77777777" w:rsidR="00F60F86" w:rsidRDefault="00F60F86" w:rsidP="008C46A5">
            <w:pPr>
              <w:pStyle w:val="TAC"/>
              <w:rPr>
                <w:rFonts w:cs="Arial"/>
              </w:rPr>
            </w:pPr>
            <w:r>
              <w:rPr>
                <w:rFonts w:cs="Arial"/>
              </w:rPr>
              <w:t>68</w:t>
            </w:r>
          </w:p>
        </w:tc>
        <w:tc>
          <w:tcPr>
            <w:tcW w:w="3131" w:type="dxa"/>
            <w:tcBorders>
              <w:top w:val="single" w:sz="4" w:space="0" w:color="auto"/>
              <w:left w:val="single" w:sz="4" w:space="0" w:color="auto"/>
              <w:bottom w:val="single" w:sz="4" w:space="0" w:color="auto"/>
              <w:right w:val="single" w:sz="4" w:space="0" w:color="auto"/>
            </w:tcBorders>
          </w:tcPr>
          <w:p w14:paraId="521BE5DA" w14:textId="77777777" w:rsidR="00F60F86" w:rsidRDefault="00F60F86" w:rsidP="008C46A5">
            <w:pPr>
              <w:pStyle w:val="TAC"/>
              <w:rPr>
                <w:rFonts w:cs="Arial"/>
              </w:rPr>
            </w:pPr>
            <w:r>
              <w:rPr>
                <w:rFonts w:cs="Arial"/>
              </w:rPr>
              <w:t>28</w:t>
            </w:r>
          </w:p>
        </w:tc>
        <w:tc>
          <w:tcPr>
            <w:tcW w:w="900" w:type="dxa"/>
            <w:tcBorders>
              <w:top w:val="single" w:sz="4" w:space="0" w:color="auto"/>
              <w:left w:val="single" w:sz="4" w:space="0" w:color="auto"/>
              <w:bottom w:val="single" w:sz="4" w:space="0" w:color="auto"/>
              <w:right w:val="single" w:sz="4" w:space="0" w:color="auto"/>
            </w:tcBorders>
          </w:tcPr>
          <w:p w14:paraId="134DACF9" w14:textId="77777777" w:rsidR="00F60F86" w:rsidRPr="00E070C4" w:rsidRDefault="00F60F86" w:rsidP="008C46A5">
            <w:pPr>
              <w:pStyle w:val="TAC"/>
              <w:rPr>
                <w:rFonts w:cs="Arial"/>
              </w:rPr>
            </w:pPr>
            <w:r>
              <w:rPr>
                <w:rFonts w:cs="Arial"/>
              </w:rPr>
              <w:t>FDD</w:t>
            </w:r>
          </w:p>
        </w:tc>
      </w:tr>
      <w:tr w:rsidR="00F60F86" w:rsidRPr="00E070C4" w14:paraId="18C477A9"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BAC122C" w14:textId="77777777" w:rsidR="00F60F86" w:rsidRDefault="00F60F86" w:rsidP="008C46A5">
            <w:pPr>
              <w:pStyle w:val="TAC"/>
              <w:rPr>
                <w:rFonts w:cs="Arial"/>
              </w:rPr>
            </w:pPr>
            <w:r>
              <w:rPr>
                <w:rFonts w:cs="Arial"/>
              </w:rPr>
              <w:t>72</w:t>
            </w:r>
          </w:p>
        </w:tc>
        <w:tc>
          <w:tcPr>
            <w:tcW w:w="3131" w:type="dxa"/>
            <w:tcBorders>
              <w:top w:val="single" w:sz="4" w:space="0" w:color="auto"/>
              <w:left w:val="single" w:sz="4" w:space="0" w:color="auto"/>
              <w:bottom w:val="single" w:sz="4" w:space="0" w:color="auto"/>
              <w:right w:val="single" w:sz="4" w:space="0" w:color="auto"/>
            </w:tcBorders>
          </w:tcPr>
          <w:p w14:paraId="5341E93E" w14:textId="77777777" w:rsidR="00F60F86" w:rsidRDefault="00F60F86" w:rsidP="008C46A5">
            <w:pPr>
              <w:pStyle w:val="TAC"/>
              <w:rPr>
                <w:rFonts w:cs="Arial"/>
              </w:rPr>
            </w:pPr>
            <w:r>
              <w:rPr>
                <w:rFonts w:cs="Arial"/>
              </w:rPr>
              <w:t>31</w:t>
            </w:r>
          </w:p>
        </w:tc>
        <w:tc>
          <w:tcPr>
            <w:tcW w:w="900" w:type="dxa"/>
            <w:tcBorders>
              <w:top w:val="single" w:sz="4" w:space="0" w:color="auto"/>
              <w:left w:val="single" w:sz="4" w:space="0" w:color="auto"/>
              <w:bottom w:val="single" w:sz="4" w:space="0" w:color="auto"/>
              <w:right w:val="single" w:sz="4" w:space="0" w:color="auto"/>
            </w:tcBorders>
          </w:tcPr>
          <w:p w14:paraId="229DBF66" w14:textId="77777777" w:rsidR="00F60F86" w:rsidRDefault="00F60F86" w:rsidP="008C46A5">
            <w:pPr>
              <w:pStyle w:val="TAC"/>
              <w:rPr>
                <w:rFonts w:cs="Arial"/>
              </w:rPr>
            </w:pPr>
            <w:r>
              <w:rPr>
                <w:rFonts w:cs="Arial"/>
              </w:rPr>
              <w:t>FDD</w:t>
            </w:r>
          </w:p>
        </w:tc>
      </w:tr>
      <w:tr w:rsidR="00F60F86" w:rsidRPr="00E070C4" w14:paraId="2664E98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42F4C6F" w14:textId="77777777" w:rsidR="00F60F86" w:rsidRPr="00E070C4" w:rsidRDefault="00F60F86" w:rsidP="008C46A5">
            <w:pPr>
              <w:pStyle w:val="TAC"/>
              <w:rPr>
                <w:rFonts w:cs="Arial"/>
              </w:rPr>
            </w:pPr>
            <w:r>
              <w:rPr>
                <w:rFonts w:cs="Arial"/>
              </w:rPr>
              <w:t>85</w:t>
            </w:r>
          </w:p>
        </w:tc>
        <w:tc>
          <w:tcPr>
            <w:tcW w:w="3131" w:type="dxa"/>
            <w:tcBorders>
              <w:top w:val="single" w:sz="4" w:space="0" w:color="auto"/>
              <w:left w:val="single" w:sz="4" w:space="0" w:color="auto"/>
              <w:bottom w:val="single" w:sz="4" w:space="0" w:color="auto"/>
              <w:right w:val="single" w:sz="4" w:space="0" w:color="auto"/>
            </w:tcBorders>
          </w:tcPr>
          <w:p w14:paraId="65942772" w14:textId="77777777" w:rsidR="00F60F86" w:rsidRPr="00E070C4" w:rsidRDefault="00F60F86" w:rsidP="008C46A5">
            <w:pPr>
              <w:pStyle w:val="TAC"/>
              <w:rPr>
                <w:rFonts w:cs="Arial"/>
              </w:rPr>
            </w:pPr>
            <w:r>
              <w:rPr>
                <w:rFonts w:cs="Arial"/>
              </w:rPr>
              <w:t>12, 17</w:t>
            </w:r>
          </w:p>
        </w:tc>
        <w:tc>
          <w:tcPr>
            <w:tcW w:w="900" w:type="dxa"/>
            <w:tcBorders>
              <w:top w:val="single" w:sz="4" w:space="0" w:color="auto"/>
              <w:left w:val="single" w:sz="4" w:space="0" w:color="auto"/>
              <w:bottom w:val="single" w:sz="4" w:space="0" w:color="auto"/>
              <w:right w:val="single" w:sz="4" w:space="0" w:color="auto"/>
            </w:tcBorders>
          </w:tcPr>
          <w:p w14:paraId="7FBA3A8B" w14:textId="77777777" w:rsidR="00F60F86" w:rsidRPr="00E070C4" w:rsidRDefault="00F60F86" w:rsidP="008C46A5">
            <w:pPr>
              <w:pStyle w:val="TAC"/>
              <w:rPr>
                <w:rFonts w:cs="Arial"/>
              </w:rPr>
            </w:pPr>
            <w:r>
              <w:rPr>
                <w:rFonts w:cs="Arial"/>
              </w:rPr>
              <w:t>FDD</w:t>
            </w:r>
          </w:p>
        </w:tc>
      </w:tr>
      <w:tr w:rsidR="00F60F86" w:rsidRPr="00E070C4" w14:paraId="0892F42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606DDD" w14:textId="77777777" w:rsidR="00F60F86" w:rsidRPr="00E070C4" w:rsidRDefault="00F60F86" w:rsidP="008C46A5">
            <w:pPr>
              <w:pStyle w:val="TAC"/>
              <w:rPr>
                <w:rFonts w:cs="Arial"/>
              </w:rPr>
            </w:pPr>
            <w:r>
              <w:rPr>
                <w:rFonts w:cs="Arial"/>
              </w:rPr>
              <w:t>87</w:t>
            </w:r>
          </w:p>
        </w:tc>
        <w:tc>
          <w:tcPr>
            <w:tcW w:w="3131" w:type="dxa"/>
            <w:tcBorders>
              <w:top w:val="single" w:sz="4" w:space="0" w:color="auto"/>
              <w:left w:val="single" w:sz="4" w:space="0" w:color="auto"/>
              <w:bottom w:val="single" w:sz="4" w:space="0" w:color="auto"/>
              <w:right w:val="single" w:sz="4" w:space="0" w:color="auto"/>
            </w:tcBorders>
          </w:tcPr>
          <w:p w14:paraId="76636E21" w14:textId="77777777" w:rsidR="00F60F86" w:rsidRPr="00E070C4" w:rsidRDefault="00F60F86" w:rsidP="008C46A5">
            <w:pPr>
              <w:pStyle w:val="TAC"/>
              <w:rPr>
                <w:rFonts w:cs="Arial"/>
              </w:rPr>
            </w:pPr>
            <w:r>
              <w:rPr>
                <w:rFonts w:cs="Arial"/>
              </w:rPr>
              <w:t>88</w:t>
            </w:r>
          </w:p>
        </w:tc>
        <w:tc>
          <w:tcPr>
            <w:tcW w:w="900" w:type="dxa"/>
            <w:tcBorders>
              <w:top w:val="single" w:sz="4" w:space="0" w:color="auto"/>
              <w:left w:val="single" w:sz="4" w:space="0" w:color="auto"/>
              <w:bottom w:val="single" w:sz="4" w:space="0" w:color="auto"/>
              <w:right w:val="single" w:sz="4" w:space="0" w:color="auto"/>
            </w:tcBorders>
          </w:tcPr>
          <w:p w14:paraId="5F84E6B1" w14:textId="77777777" w:rsidR="00F60F86" w:rsidRPr="00E070C4" w:rsidRDefault="00F60F86" w:rsidP="008C46A5">
            <w:pPr>
              <w:pStyle w:val="TAC"/>
              <w:rPr>
                <w:rFonts w:cs="Arial"/>
              </w:rPr>
            </w:pPr>
            <w:r w:rsidRPr="00E070C4">
              <w:rPr>
                <w:rFonts w:cs="Arial"/>
              </w:rPr>
              <w:t>FDD</w:t>
            </w:r>
          </w:p>
        </w:tc>
      </w:tr>
      <w:tr w:rsidR="00F60F86" w:rsidRPr="00E070C4" w14:paraId="06DC839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ACA268" w14:textId="77777777" w:rsidR="00F60F86" w:rsidRPr="00E070C4" w:rsidRDefault="00F60F86" w:rsidP="008C46A5">
            <w:pPr>
              <w:pStyle w:val="TAC"/>
              <w:rPr>
                <w:rFonts w:cs="Arial"/>
              </w:rPr>
            </w:pPr>
            <w:r>
              <w:rPr>
                <w:rFonts w:cs="Arial"/>
              </w:rPr>
              <w:t>88</w:t>
            </w:r>
          </w:p>
        </w:tc>
        <w:tc>
          <w:tcPr>
            <w:tcW w:w="3131" w:type="dxa"/>
            <w:tcBorders>
              <w:top w:val="single" w:sz="4" w:space="0" w:color="auto"/>
              <w:left w:val="single" w:sz="4" w:space="0" w:color="auto"/>
              <w:bottom w:val="single" w:sz="4" w:space="0" w:color="auto"/>
              <w:right w:val="single" w:sz="4" w:space="0" w:color="auto"/>
            </w:tcBorders>
          </w:tcPr>
          <w:p w14:paraId="61DF3264" w14:textId="77777777" w:rsidR="00F60F86" w:rsidRPr="00E070C4" w:rsidRDefault="00F60F86" w:rsidP="008C46A5">
            <w:pPr>
              <w:pStyle w:val="TAC"/>
              <w:rPr>
                <w:rFonts w:cs="Arial"/>
              </w:rPr>
            </w:pPr>
            <w:r>
              <w:rPr>
                <w:rFonts w:cs="Arial"/>
              </w:rPr>
              <w:t>87</w:t>
            </w:r>
          </w:p>
        </w:tc>
        <w:tc>
          <w:tcPr>
            <w:tcW w:w="900" w:type="dxa"/>
            <w:tcBorders>
              <w:top w:val="single" w:sz="4" w:space="0" w:color="auto"/>
              <w:left w:val="single" w:sz="4" w:space="0" w:color="auto"/>
              <w:bottom w:val="single" w:sz="4" w:space="0" w:color="auto"/>
              <w:right w:val="single" w:sz="4" w:space="0" w:color="auto"/>
            </w:tcBorders>
          </w:tcPr>
          <w:p w14:paraId="4A9D1286" w14:textId="77777777" w:rsidR="00F60F86" w:rsidRPr="00E070C4" w:rsidRDefault="00F60F86" w:rsidP="008C46A5">
            <w:pPr>
              <w:pStyle w:val="TAC"/>
              <w:rPr>
                <w:rFonts w:cs="Arial"/>
              </w:rPr>
            </w:pPr>
            <w:r>
              <w:rPr>
                <w:rFonts w:cs="Arial"/>
              </w:rPr>
              <w:t>FDD</w:t>
            </w:r>
          </w:p>
        </w:tc>
      </w:tr>
      <w:tr w:rsidR="00F60F86" w:rsidRPr="00E070C4" w14:paraId="0EECB8E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4B1C4D9" w14:textId="77777777" w:rsidR="00F60F86" w:rsidRPr="00E070C4" w:rsidRDefault="00F60F86" w:rsidP="008C46A5">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42D9961E" w14:textId="77777777" w:rsidR="00F60F86" w:rsidRPr="00E070C4" w:rsidRDefault="00F60F86" w:rsidP="008C46A5">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3060DC35" w14:textId="77777777" w:rsidR="00F60F86" w:rsidRPr="00E070C4" w:rsidRDefault="00F60F86" w:rsidP="008C46A5">
            <w:pPr>
              <w:pStyle w:val="TAC"/>
              <w:rPr>
                <w:rFonts w:cs="Arial"/>
              </w:rPr>
            </w:pPr>
            <w:r w:rsidRPr="00E070C4">
              <w:rPr>
                <w:rFonts w:cs="Arial"/>
              </w:rPr>
              <w:t>FDD</w:t>
            </w:r>
          </w:p>
        </w:tc>
      </w:tr>
      <w:tr w:rsidR="00F60F86" w:rsidRPr="00E070C4" w14:paraId="5B54A22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A7DE24A" w14:textId="77777777" w:rsidR="00F60F86" w:rsidRPr="00E070C4" w:rsidRDefault="00F60F86" w:rsidP="008C46A5">
            <w:pPr>
              <w:pStyle w:val="TAC"/>
              <w:rPr>
                <w:rFonts w:cs="Arial"/>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3A5EF418" w14:textId="77777777" w:rsidR="00F60F86" w:rsidRPr="00E070C4" w:rsidRDefault="00F60F86" w:rsidP="008C46A5">
            <w:pPr>
              <w:pStyle w:val="TAC"/>
              <w:rPr>
                <w:rFonts w:cs="Arial"/>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67C713EF" w14:textId="77777777" w:rsidR="00F60F86" w:rsidRPr="00E070C4" w:rsidRDefault="00F60F86" w:rsidP="008C46A5">
            <w:pPr>
              <w:pStyle w:val="TAC"/>
              <w:rPr>
                <w:rFonts w:cs="Arial"/>
              </w:rPr>
            </w:pPr>
            <w:r>
              <w:rPr>
                <w:rFonts w:cs="Arial"/>
              </w:rPr>
              <w:t>FDD</w:t>
            </w:r>
          </w:p>
        </w:tc>
      </w:tr>
      <w:tr w:rsidR="00995D66" w:rsidRPr="00E070C4" w14:paraId="359FE93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A906A2" w14:textId="7B6A3CC9" w:rsidR="00995D66" w:rsidRDefault="00995D66" w:rsidP="00995D66">
            <w:pPr>
              <w:pStyle w:val="TAC"/>
              <w:rPr>
                <w:rFonts w:cs="Arial"/>
              </w:rPr>
            </w:pPr>
            <w:r>
              <w:rPr>
                <w:rFonts w:cs="Arial"/>
              </w:rPr>
              <w:t>111</w:t>
            </w:r>
          </w:p>
        </w:tc>
        <w:tc>
          <w:tcPr>
            <w:tcW w:w="3131" w:type="dxa"/>
            <w:tcBorders>
              <w:top w:val="single" w:sz="4" w:space="0" w:color="auto"/>
              <w:left w:val="single" w:sz="4" w:space="0" w:color="auto"/>
              <w:bottom w:val="single" w:sz="4" w:space="0" w:color="auto"/>
              <w:right w:val="single" w:sz="4" w:space="0" w:color="auto"/>
            </w:tcBorders>
          </w:tcPr>
          <w:p w14:paraId="68705D86" w14:textId="35AAF3C4" w:rsidR="00995D66" w:rsidRDefault="00995D66" w:rsidP="00995D66">
            <w:pPr>
              <w:pStyle w:val="TAC"/>
              <w:rPr>
                <w:rFonts w:cs="Arial"/>
              </w:rPr>
            </w:pPr>
            <w:r>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39C0D45E" w14:textId="7A566CB5" w:rsidR="00995D66" w:rsidRDefault="00995D66" w:rsidP="00995D66">
            <w:pPr>
              <w:pStyle w:val="TAC"/>
              <w:rPr>
                <w:rFonts w:cs="Arial"/>
              </w:rPr>
            </w:pPr>
            <w:r>
              <w:rPr>
                <w:rFonts w:cs="Arial"/>
              </w:rPr>
              <w:t>FDD</w:t>
            </w:r>
          </w:p>
        </w:tc>
      </w:tr>
    </w:tbl>
    <w:p w14:paraId="58DD5BFA" w14:textId="77777777" w:rsidR="00F60F86" w:rsidRPr="00E070C4" w:rsidRDefault="00F60F86" w:rsidP="00F60F86"/>
    <w:p w14:paraId="01A88901" w14:textId="77777777" w:rsidR="003579B0" w:rsidRPr="00E070C4" w:rsidRDefault="004D5DCA" w:rsidP="004D5DCA">
      <w:pPr>
        <w:pStyle w:val="Heading8"/>
        <w:rPr>
          <w:rFonts w:cs="v5.0.0"/>
          <w:lang w:val="en-US"/>
        </w:rPr>
      </w:pPr>
      <w:r w:rsidRPr="00E070C4">
        <w:br w:type="page"/>
      </w:r>
      <w:bookmarkStart w:id="269" w:name="_Toc21093302"/>
      <w:bookmarkStart w:id="270" w:name="_Toc29761850"/>
      <w:bookmarkStart w:id="271" w:name="_Toc45833868"/>
      <w:bookmarkStart w:id="272" w:name="_Toc82890602"/>
      <w:bookmarkStart w:id="273" w:name="_Toc122508451"/>
      <w:bookmarkStart w:id="274" w:name="_Toc123216523"/>
      <w:bookmarkStart w:id="275" w:name="_Toc124184134"/>
      <w:bookmarkStart w:id="276" w:name="_Toc124184204"/>
      <w:bookmarkStart w:id="277" w:name="_Toc130588560"/>
      <w:bookmarkStart w:id="278" w:name="_Toc137236648"/>
      <w:bookmarkStart w:id="279" w:name="_Toc138892420"/>
      <w:bookmarkStart w:id="280" w:name="_Toc145069442"/>
      <w:bookmarkStart w:id="281" w:name="_Toc155195030"/>
      <w:bookmarkStart w:id="282" w:name="_Toc161918834"/>
      <w:bookmarkStart w:id="283" w:name="_Toc163211848"/>
      <w:bookmarkStart w:id="284" w:name="_Toc169794884"/>
      <w:bookmarkStart w:id="285" w:name="_Toc171510917"/>
      <w:r w:rsidRPr="00E070C4">
        <w:rPr>
          <w:lang w:val="en-US"/>
        </w:rPr>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86" w:name="_Toc21093303"/>
      <w:bookmarkStart w:id="287" w:name="_Toc29761851"/>
      <w:bookmarkStart w:id="288" w:name="_Toc45833869"/>
      <w:bookmarkStart w:id="289" w:name="_Toc82890603"/>
      <w:bookmarkStart w:id="290" w:name="_Toc122508452"/>
      <w:bookmarkStart w:id="291" w:name="_Toc123216524"/>
      <w:bookmarkStart w:id="292" w:name="_Toc124184135"/>
      <w:bookmarkStart w:id="293" w:name="_Toc124184205"/>
      <w:bookmarkStart w:id="294" w:name="_Toc130588561"/>
      <w:bookmarkStart w:id="295" w:name="_Toc137236649"/>
      <w:bookmarkStart w:id="296" w:name="_Toc138892421"/>
      <w:bookmarkStart w:id="297" w:name="_Toc145069443"/>
      <w:bookmarkStart w:id="298" w:name="_Toc155195031"/>
      <w:bookmarkStart w:id="299" w:name="_Toc161918835"/>
      <w:bookmarkStart w:id="300" w:name="_Toc163211849"/>
      <w:bookmarkStart w:id="301" w:name="_Toc169794885"/>
      <w:bookmarkStart w:id="302" w:name="_Toc171510918"/>
      <w:r w:rsidRPr="00E070C4">
        <w:t>B.1</w:t>
      </w:r>
      <w:r w:rsidRPr="00E070C4">
        <w:tab/>
        <w:t>Purpose of annex</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303" w:name="_Toc21093304"/>
      <w:bookmarkStart w:id="304" w:name="_Toc29761852"/>
      <w:bookmarkStart w:id="305" w:name="_Toc45833870"/>
      <w:bookmarkStart w:id="306" w:name="_Toc82890604"/>
      <w:bookmarkStart w:id="307" w:name="_Toc122508453"/>
      <w:bookmarkStart w:id="308" w:name="_Toc123216525"/>
      <w:bookmarkStart w:id="309" w:name="_Toc124184136"/>
      <w:bookmarkStart w:id="310" w:name="_Toc124184206"/>
      <w:bookmarkStart w:id="311" w:name="_Toc130588562"/>
      <w:bookmarkStart w:id="312" w:name="_Toc137236650"/>
      <w:bookmarkStart w:id="313" w:name="_Toc138892422"/>
      <w:bookmarkStart w:id="314" w:name="_Toc145069444"/>
      <w:bookmarkStart w:id="315" w:name="_Toc155195032"/>
      <w:bookmarkStart w:id="316" w:name="_Toc161918836"/>
      <w:bookmarkStart w:id="317" w:name="_Toc163211850"/>
      <w:bookmarkStart w:id="318" w:name="_Toc169794886"/>
      <w:bookmarkStart w:id="319" w:name="_Toc171510919"/>
      <w:r w:rsidRPr="00E070C4">
        <w:t>B.2</w:t>
      </w:r>
      <w:r w:rsidRPr="00E070C4">
        <w:tab/>
        <w:t>Common RRM 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1A88906" w14:textId="77777777" w:rsidR="004D5DCA" w:rsidRPr="00E070C4" w:rsidRDefault="004D5DCA" w:rsidP="004D5DCA">
      <w:pPr>
        <w:pStyle w:val="Heading2"/>
      </w:pPr>
      <w:bookmarkStart w:id="320" w:name="_Toc21093305"/>
      <w:bookmarkStart w:id="321" w:name="_Toc29761853"/>
      <w:bookmarkStart w:id="322" w:name="_Toc45833871"/>
      <w:bookmarkStart w:id="323" w:name="_Toc82890605"/>
      <w:bookmarkStart w:id="324" w:name="_Toc122508454"/>
      <w:bookmarkStart w:id="325" w:name="_Toc123216526"/>
      <w:bookmarkStart w:id="326" w:name="_Toc124184137"/>
      <w:bookmarkStart w:id="327" w:name="_Toc124184207"/>
      <w:bookmarkStart w:id="328" w:name="_Toc130588563"/>
      <w:bookmarkStart w:id="329" w:name="_Toc137236651"/>
      <w:bookmarkStart w:id="330" w:name="_Toc138892423"/>
      <w:bookmarkStart w:id="331" w:name="_Toc145069445"/>
      <w:bookmarkStart w:id="332" w:name="_Toc155195033"/>
      <w:bookmarkStart w:id="333" w:name="_Toc161918837"/>
      <w:bookmarkStart w:id="334" w:name="_Toc163211851"/>
      <w:bookmarkStart w:id="335" w:name="_Toc169794887"/>
      <w:bookmarkStart w:id="336" w:name="_Toc171510920"/>
      <w:r w:rsidRPr="00E070C4">
        <w:t>B.2.1</w:t>
      </w:r>
      <w:r w:rsidRPr="00E070C4">
        <w:tab/>
        <w:t xml:space="preserve">Common RRM requirements for a </w:t>
      </w:r>
      <w:r w:rsidR="00145B83" w:rsidRPr="00E070C4">
        <w:t xml:space="preserve">release independent </w:t>
      </w:r>
      <w:r w:rsidRPr="00E070C4">
        <w:t>band</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1670998" w14:textId="05E7A388" w:rsidR="00DC6206" w:rsidRPr="00E070C4" w:rsidRDefault="00100B3C" w:rsidP="00DC6206">
      <w:r w:rsidRPr="00E070C4">
        <w:t xml:space="preserve">The requirements and test cases listed in Table B.2.1-1 are specified in TS 36.133 </w:t>
      </w:r>
      <w:r>
        <w:t>Rel-P</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337" w:name="_Toc21093306"/>
      <w:bookmarkStart w:id="338" w:name="_Toc29761854"/>
      <w:bookmarkStart w:id="339" w:name="_Toc45833872"/>
      <w:bookmarkStart w:id="340" w:name="_Toc82890606"/>
      <w:bookmarkStart w:id="341" w:name="_Toc122508455"/>
      <w:bookmarkStart w:id="342" w:name="_Toc123216527"/>
      <w:bookmarkStart w:id="343" w:name="_Toc124184138"/>
      <w:bookmarkStart w:id="344" w:name="_Toc124184208"/>
      <w:bookmarkStart w:id="345" w:name="_Toc130588564"/>
      <w:bookmarkStart w:id="346" w:name="_Toc137236652"/>
      <w:bookmarkStart w:id="347" w:name="_Toc138892424"/>
      <w:bookmarkStart w:id="348" w:name="_Toc145069446"/>
      <w:bookmarkStart w:id="349" w:name="_Toc155195034"/>
      <w:bookmarkStart w:id="350" w:name="_Toc161918838"/>
      <w:bookmarkStart w:id="351" w:name="_Toc163211852"/>
      <w:bookmarkStart w:id="352" w:name="_Toc169794888"/>
      <w:bookmarkStart w:id="353" w:name="_Toc171510921"/>
      <w:r w:rsidRPr="00E070C4">
        <w:t>B.2.2</w:t>
      </w:r>
      <w:r w:rsidRPr="00E070C4">
        <w:tab/>
        <w:t>Common RRM requirements for an intra-band contiguous CA configuration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1A88943" w14:textId="5945C95C" w:rsidR="004D5DCA" w:rsidRPr="00E070C4" w:rsidRDefault="00100B3C" w:rsidP="004D5DCA">
      <w:r w:rsidRPr="00E070C4">
        <w:t xml:space="preserve">The requirements and test cases listed in Table B.2.2-1 are specified in TS 36.133 </w:t>
      </w:r>
      <w:r>
        <w:t>Rel-P</w:t>
      </w:r>
      <w:r w:rsidRPr="00E070C4">
        <w:t xml:space="preserve"> [3].</w:t>
      </w:r>
    </w:p>
    <w:p w14:paraId="01A88944" w14:textId="77777777" w:rsidR="004D5DCA" w:rsidRPr="00E070C4" w:rsidRDefault="004D5DCA" w:rsidP="004D5DCA">
      <w:pPr>
        <w:pStyle w:val="TH"/>
      </w:pPr>
      <w:r w:rsidRPr="00E070C4">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54" w:name="_Toc21093307"/>
      <w:bookmarkStart w:id="355" w:name="_Toc29761855"/>
      <w:bookmarkStart w:id="356" w:name="_Toc45833873"/>
      <w:bookmarkStart w:id="357" w:name="_Toc82890607"/>
      <w:bookmarkStart w:id="358" w:name="_Toc122508456"/>
      <w:bookmarkStart w:id="359" w:name="_Toc123216528"/>
      <w:bookmarkStart w:id="360" w:name="_Toc124184139"/>
      <w:bookmarkStart w:id="361" w:name="_Toc124184209"/>
      <w:bookmarkStart w:id="362" w:name="_Toc130588565"/>
      <w:bookmarkStart w:id="363" w:name="_Toc137236653"/>
      <w:bookmarkStart w:id="364" w:name="_Toc138892425"/>
      <w:bookmarkStart w:id="365" w:name="_Toc145069447"/>
      <w:bookmarkStart w:id="366" w:name="_Toc155195035"/>
      <w:bookmarkStart w:id="367" w:name="_Toc161918839"/>
      <w:bookmarkStart w:id="368" w:name="_Toc163211853"/>
      <w:bookmarkStart w:id="369" w:name="_Toc169794889"/>
      <w:bookmarkStart w:id="370" w:name="_Toc171510922"/>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BF69488" w14:textId="2ED8DBB7" w:rsidR="00DC6206" w:rsidRPr="00E070C4" w:rsidRDefault="00100B3C" w:rsidP="00DC6206">
      <w:r w:rsidRPr="00E070C4">
        <w:t xml:space="preserve">The requirements and test cases listed in Table B.2.3-1 are specified in TS 36.133 </w:t>
      </w:r>
      <w:r>
        <w:t>Rel-P</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71" w:name="_Toc21093308"/>
      <w:bookmarkStart w:id="372" w:name="_Toc29761856"/>
      <w:bookmarkStart w:id="373" w:name="_Toc45833874"/>
      <w:bookmarkStart w:id="374" w:name="_Toc82890608"/>
      <w:bookmarkStart w:id="375" w:name="_Toc122508457"/>
      <w:bookmarkStart w:id="376" w:name="_Toc123216529"/>
      <w:bookmarkStart w:id="377" w:name="_Toc124184140"/>
      <w:bookmarkStart w:id="378" w:name="_Toc124184210"/>
      <w:bookmarkStart w:id="379" w:name="_Toc130588566"/>
      <w:bookmarkStart w:id="380" w:name="_Toc137236654"/>
      <w:bookmarkStart w:id="381" w:name="_Toc138892426"/>
      <w:bookmarkStart w:id="382" w:name="_Toc145069448"/>
      <w:bookmarkStart w:id="383" w:name="_Toc155195036"/>
      <w:bookmarkStart w:id="384" w:name="_Toc161918840"/>
      <w:bookmarkStart w:id="385" w:name="_Toc163211854"/>
      <w:bookmarkStart w:id="386" w:name="_Toc169794890"/>
      <w:bookmarkStart w:id="387" w:name="_Toc171510923"/>
      <w:r w:rsidRPr="00E070C4">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A6E0B40" w14:textId="51EEF499" w:rsidR="00DC6206" w:rsidRPr="00E070C4" w:rsidRDefault="00100B3C" w:rsidP="00DC6206">
      <w:r w:rsidRPr="00E070C4">
        <w:t xml:space="preserve">The requirements and test cases listed in Table B.2.4-1 are specified in TS 36.133 </w:t>
      </w:r>
      <w:r>
        <w:t>Rel-P</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88" w:name="_Toc21093309"/>
      <w:bookmarkStart w:id="389" w:name="_Toc29761857"/>
      <w:bookmarkStart w:id="390" w:name="_Toc45833875"/>
      <w:bookmarkStart w:id="391" w:name="_Toc82890609"/>
      <w:bookmarkStart w:id="392" w:name="_Toc122508458"/>
      <w:bookmarkStart w:id="393" w:name="_Toc123216530"/>
      <w:bookmarkStart w:id="394" w:name="_Toc124184141"/>
      <w:bookmarkStart w:id="395" w:name="_Toc124184211"/>
      <w:bookmarkStart w:id="396" w:name="_Toc130588567"/>
      <w:bookmarkStart w:id="397" w:name="_Toc137236655"/>
      <w:bookmarkStart w:id="398" w:name="_Toc138892427"/>
      <w:bookmarkStart w:id="399" w:name="_Toc145069449"/>
      <w:bookmarkStart w:id="400" w:name="_Toc155195037"/>
      <w:bookmarkStart w:id="401" w:name="_Toc161918841"/>
      <w:bookmarkStart w:id="402" w:name="_Toc163211855"/>
      <w:bookmarkStart w:id="403" w:name="_Toc169794891"/>
      <w:bookmarkStart w:id="404" w:name="_Toc171510924"/>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1A889CD" w14:textId="56B37314" w:rsidR="00C531F1" w:rsidRPr="00E070C4" w:rsidRDefault="00100B3C" w:rsidP="00C531F1">
      <w:r w:rsidRPr="00E070C4">
        <w:t>The requirements and test cases listed in Table B.2.</w:t>
      </w:r>
      <w:r w:rsidRPr="00E070C4">
        <w:rPr>
          <w:rFonts w:eastAsia="Malgun Gothic" w:hint="eastAsia"/>
        </w:rPr>
        <w:t>5</w:t>
      </w:r>
      <w:r w:rsidRPr="00E070C4">
        <w:t xml:space="preserve">-1 are specified in TS 36.133 </w:t>
      </w:r>
      <w:r>
        <w:t>Rel-P</w:t>
      </w:r>
      <w:r w:rsidRPr="00E070C4">
        <w:t xml:space="preserve"> [3].</w:t>
      </w:r>
    </w:p>
    <w:p w14:paraId="01A889CE" w14:textId="77777777" w:rsidR="00C531F1" w:rsidRPr="00E070C4" w:rsidRDefault="00C531F1" w:rsidP="00C531F1">
      <w:pPr>
        <w:pStyle w:val="TH"/>
      </w:pPr>
      <w:r w:rsidRPr="00E070C4">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05" w:name="_Toc21093310"/>
      <w:bookmarkStart w:id="406" w:name="_Toc29761858"/>
      <w:bookmarkStart w:id="407" w:name="_Toc45833876"/>
      <w:bookmarkStart w:id="408" w:name="_Toc82890610"/>
      <w:bookmarkStart w:id="409" w:name="_Toc122508459"/>
      <w:bookmarkStart w:id="410" w:name="_Toc123216531"/>
      <w:bookmarkStart w:id="411" w:name="_Toc124184142"/>
      <w:bookmarkStart w:id="412" w:name="_Toc124184212"/>
      <w:bookmarkStart w:id="413" w:name="_Toc130588568"/>
      <w:bookmarkStart w:id="414" w:name="_Toc137236656"/>
      <w:bookmarkStart w:id="415" w:name="_Toc138892428"/>
      <w:bookmarkStart w:id="416" w:name="_Toc145069450"/>
      <w:bookmarkStart w:id="417" w:name="_Toc155195038"/>
      <w:bookmarkStart w:id="418" w:name="_Toc161918842"/>
      <w:bookmarkStart w:id="419" w:name="_Toc163211856"/>
      <w:bookmarkStart w:id="420" w:name="_Toc169794892"/>
      <w:bookmarkStart w:id="421" w:name="_Toc171510925"/>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2D0C8AC" w14:textId="4351DFB9" w:rsidR="00204384" w:rsidRPr="00E070C4" w:rsidRDefault="00100B3C" w:rsidP="00C531F1">
      <w:r w:rsidRPr="00E070C4">
        <w:t>The requirements and test cases listed in Table B.2.</w:t>
      </w:r>
      <w:r w:rsidRPr="00E070C4">
        <w:rPr>
          <w:rFonts w:eastAsia="Malgun Gothic"/>
        </w:rPr>
        <w:t>6</w:t>
      </w:r>
      <w:r w:rsidRPr="00E070C4">
        <w:t xml:space="preserve">-1 are specified in TS 36.133 </w:t>
      </w:r>
      <w:r>
        <w:t>Rel-P</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22" w:name="_Toc21093311"/>
      <w:bookmarkStart w:id="423" w:name="_Toc29761859"/>
      <w:bookmarkStart w:id="424" w:name="_Toc45833877"/>
      <w:bookmarkStart w:id="425" w:name="_Toc82890611"/>
      <w:bookmarkStart w:id="426" w:name="_Toc122508460"/>
      <w:bookmarkStart w:id="427" w:name="_Toc123216532"/>
      <w:bookmarkStart w:id="428" w:name="_Toc124184143"/>
      <w:bookmarkStart w:id="429" w:name="_Toc124184213"/>
      <w:bookmarkStart w:id="430" w:name="_Toc130588569"/>
      <w:bookmarkStart w:id="431" w:name="_Toc137236657"/>
      <w:bookmarkStart w:id="432" w:name="_Toc138892429"/>
      <w:bookmarkStart w:id="433" w:name="_Toc145069451"/>
      <w:bookmarkStart w:id="434" w:name="_Toc155195039"/>
      <w:bookmarkStart w:id="435" w:name="_Toc161918843"/>
      <w:bookmarkStart w:id="436" w:name="_Toc163211857"/>
      <w:bookmarkStart w:id="437" w:name="_Toc169794893"/>
      <w:bookmarkStart w:id="438" w:name="_Toc171510926"/>
      <w:r w:rsidRPr="00E070C4">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09EB883" w14:textId="6739CF80" w:rsidR="00204384" w:rsidRPr="00E070C4" w:rsidRDefault="001F0F62" w:rsidP="006C43AE">
      <w:r w:rsidRPr="00E070C4">
        <w:t>The requirements and test cases listed in Table B.2.</w:t>
      </w:r>
      <w:r w:rsidRPr="00E070C4">
        <w:rPr>
          <w:rFonts w:hint="eastAsia"/>
          <w:lang w:eastAsia="zh-CN"/>
        </w:rPr>
        <w:t>7</w:t>
      </w:r>
      <w:r w:rsidRPr="00E070C4">
        <w:t xml:space="preserve">-1 are specified in TS 36.133 </w:t>
      </w:r>
      <w:r>
        <w:t>Rel-P</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439" w:name="_Toc21093312"/>
      <w:bookmarkStart w:id="440" w:name="_Toc29761860"/>
      <w:bookmarkStart w:id="441" w:name="_Toc45833878"/>
      <w:bookmarkStart w:id="442" w:name="_Toc82890612"/>
      <w:bookmarkStart w:id="443" w:name="_Toc122508461"/>
      <w:bookmarkStart w:id="444" w:name="_Toc123216533"/>
      <w:bookmarkStart w:id="445" w:name="_Toc124184144"/>
      <w:bookmarkStart w:id="446" w:name="_Toc124184214"/>
      <w:bookmarkStart w:id="447" w:name="_Toc130588570"/>
      <w:bookmarkStart w:id="448" w:name="_Toc137236658"/>
      <w:bookmarkStart w:id="449" w:name="_Toc138892430"/>
      <w:bookmarkStart w:id="450" w:name="_Toc145069452"/>
      <w:bookmarkStart w:id="451" w:name="_Toc155195040"/>
      <w:bookmarkStart w:id="452" w:name="_Toc161918844"/>
      <w:bookmarkStart w:id="453" w:name="_Toc163211858"/>
      <w:bookmarkStart w:id="454" w:name="_Toc169794894"/>
      <w:bookmarkStart w:id="455" w:name="_Toc171510927"/>
      <w:r w:rsidRPr="00E070C4">
        <w:t>B.2.8</w:t>
      </w:r>
      <w:r w:rsidRPr="00E070C4">
        <w:tab/>
        <w:t xml:space="preserve">Common RRM requirements for </w:t>
      </w:r>
      <w:r w:rsidR="00794667" w:rsidRPr="00E070C4">
        <w:t xml:space="preserve">operating bands for </w:t>
      </w:r>
      <w:r w:rsidRPr="00E070C4">
        <w:t>UE category NB1</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0337AC5" w14:textId="5F65A2AD" w:rsidR="00D236C0" w:rsidRPr="00E070C4" w:rsidRDefault="001F0F62" w:rsidP="00370914">
      <w:r w:rsidRPr="00E070C4">
        <w:t xml:space="preserve">The requirements and test cases listed in Table B.2.8-1 are specified in TS 36.133 </w:t>
      </w:r>
      <w:r>
        <w:t>Rel-P</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456" w:name="_Toc21093313"/>
      <w:bookmarkStart w:id="457" w:name="_Toc29761861"/>
      <w:bookmarkStart w:id="458" w:name="_Toc45833879"/>
      <w:bookmarkStart w:id="459" w:name="_Toc82890613"/>
      <w:bookmarkStart w:id="460" w:name="_Toc122508462"/>
      <w:bookmarkStart w:id="461" w:name="_Toc123216534"/>
      <w:bookmarkStart w:id="462" w:name="_Toc124184145"/>
      <w:bookmarkStart w:id="463" w:name="_Toc124184215"/>
      <w:bookmarkStart w:id="464" w:name="_Toc130588571"/>
      <w:bookmarkStart w:id="465" w:name="_Toc137236659"/>
      <w:bookmarkStart w:id="466" w:name="_Toc138892431"/>
      <w:bookmarkStart w:id="467" w:name="_Toc145069453"/>
      <w:bookmarkStart w:id="468" w:name="_Toc155195041"/>
      <w:bookmarkStart w:id="469" w:name="_Toc161918845"/>
      <w:bookmarkStart w:id="470" w:name="_Toc163211859"/>
      <w:bookmarkStart w:id="471" w:name="_Toc169794895"/>
      <w:bookmarkStart w:id="472" w:name="_Toc171510928"/>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976B887" w14:textId="654AB034" w:rsidR="00D236C0" w:rsidRPr="00E070C4" w:rsidRDefault="001F0F62" w:rsidP="00D236C0">
      <w:r w:rsidRPr="00E070C4">
        <w:t>The requirements and test cases listed in Table B.2.</w:t>
      </w:r>
      <w:r w:rsidRPr="00E070C4">
        <w:rPr>
          <w:lang w:eastAsia="zh-CN"/>
        </w:rPr>
        <w:t>9</w:t>
      </w:r>
      <w:r w:rsidRPr="00E070C4">
        <w:t xml:space="preserve">-1 are specified in TS 36.133 </w:t>
      </w:r>
      <w:r>
        <w:t>Rel-P</w:t>
      </w:r>
      <w:r w:rsidRPr="00E070C4">
        <w:t xml:space="preserve"> [3].</w:t>
      </w:r>
    </w:p>
    <w:p w14:paraId="01A88A73" w14:textId="77777777" w:rsidR="00362504" w:rsidRPr="00E070C4" w:rsidRDefault="00362504" w:rsidP="00794667">
      <w:pPr>
        <w:pStyle w:val="TH"/>
      </w:pPr>
      <w:r w:rsidRPr="00E070C4">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473" w:name="_Toc21093314"/>
      <w:bookmarkStart w:id="474" w:name="_Toc29761862"/>
      <w:bookmarkStart w:id="475" w:name="_Toc45833880"/>
      <w:bookmarkStart w:id="476" w:name="_Toc82890614"/>
      <w:bookmarkStart w:id="477" w:name="_Toc122508463"/>
      <w:bookmarkStart w:id="478" w:name="_Toc123216535"/>
      <w:bookmarkStart w:id="479" w:name="_Toc124184146"/>
      <w:bookmarkStart w:id="480" w:name="_Toc124184216"/>
      <w:bookmarkStart w:id="481" w:name="_Toc130588572"/>
      <w:bookmarkStart w:id="482" w:name="_Toc137236660"/>
      <w:bookmarkStart w:id="483" w:name="_Toc138892432"/>
      <w:bookmarkStart w:id="484" w:name="_Toc145069454"/>
      <w:bookmarkStart w:id="485" w:name="_Toc155195042"/>
      <w:bookmarkStart w:id="486" w:name="_Toc161918846"/>
      <w:bookmarkStart w:id="487" w:name="_Toc163211860"/>
      <w:bookmarkStart w:id="488" w:name="_Toc169794896"/>
      <w:bookmarkStart w:id="489" w:name="_Toc171510929"/>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1A88A82" w14:textId="684D5335" w:rsidR="00362504" w:rsidRPr="00E070C4" w:rsidRDefault="001F0F62" w:rsidP="00362504">
      <w:r w:rsidRPr="00E070C4">
        <w:t>The requirements and test cases listed in Table B.2.</w:t>
      </w:r>
      <w:r w:rsidRPr="00E070C4">
        <w:rPr>
          <w:lang w:eastAsia="zh-CN"/>
        </w:rPr>
        <w:t>10</w:t>
      </w:r>
      <w:r w:rsidRPr="00E070C4">
        <w:t xml:space="preserve">-1 are specified in TS 36.133 </w:t>
      </w:r>
      <w:r>
        <w:t>Rel-P</w:t>
      </w:r>
      <w:r w:rsidRPr="00E070C4">
        <w:t xml:space="preserve"> [3].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490" w:name="_Toc21093315"/>
      <w:bookmarkStart w:id="491" w:name="_Toc29761863"/>
      <w:bookmarkStart w:id="492" w:name="_Toc45833881"/>
      <w:bookmarkStart w:id="493" w:name="_Toc82890615"/>
      <w:bookmarkStart w:id="494" w:name="_Toc122508464"/>
      <w:bookmarkStart w:id="495" w:name="_Toc123216536"/>
      <w:bookmarkStart w:id="496" w:name="_Toc124184147"/>
      <w:bookmarkStart w:id="497" w:name="_Toc124184217"/>
      <w:bookmarkStart w:id="498" w:name="_Toc130588573"/>
      <w:bookmarkStart w:id="499" w:name="_Toc137236661"/>
      <w:bookmarkStart w:id="500" w:name="_Toc138892433"/>
      <w:bookmarkStart w:id="501" w:name="_Toc145069455"/>
      <w:bookmarkStart w:id="502" w:name="_Toc155195043"/>
      <w:bookmarkStart w:id="503" w:name="_Toc161918847"/>
      <w:bookmarkStart w:id="504" w:name="_Toc163211861"/>
      <w:bookmarkStart w:id="505" w:name="_Toc169794897"/>
      <w:bookmarkStart w:id="506" w:name="_Toc171510930"/>
      <w:r w:rsidRPr="00E070C4">
        <w:t>B.2.</w:t>
      </w:r>
      <w:r w:rsidRPr="00E070C4">
        <w:rPr>
          <w:lang w:eastAsia="zh-CN"/>
        </w:rPr>
        <w:t>11</w:t>
      </w:r>
      <w:r w:rsidRPr="00E070C4">
        <w:tab/>
        <w:t>Common RRM requirements for operating bands for UE category M2</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478FF21" w14:textId="10367730" w:rsidR="00D236C0" w:rsidRPr="00E070C4" w:rsidRDefault="001F0F62" w:rsidP="00D236C0">
      <w:bookmarkStart w:id="507" w:name="_Hlk493091534"/>
      <w:r w:rsidRPr="00E070C4">
        <w:t>The requirements and test cases listed in Table B.2.</w:t>
      </w:r>
      <w:r w:rsidRPr="00E070C4">
        <w:rPr>
          <w:lang w:eastAsia="zh-CN"/>
        </w:rPr>
        <w:t>11</w:t>
      </w:r>
      <w:r w:rsidRPr="00E070C4">
        <w:t xml:space="preserve">-1 are specified in TS 36.133 </w:t>
      </w:r>
      <w:r>
        <w:t>Rel-P</w:t>
      </w:r>
      <w:r w:rsidRPr="00E070C4">
        <w:t xml:space="preserve"> [3].</w:t>
      </w:r>
    </w:p>
    <w:p w14:paraId="01A88AAE" w14:textId="77777777" w:rsidR="00662920" w:rsidRPr="00E070C4" w:rsidRDefault="00662920" w:rsidP="00662920">
      <w:pPr>
        <w:pStyle w:val="TH"/>
      </w:pPr>
      <w:r w:rsidRPr="00E070C4">
        <w:t>Table B.2.</w:t>
      </w:r>
      <w:r w:rsidRPr="00E070C4">
        <w:rPr>
          <w:lang w:eastAsia="zh-CN"/>
        </w:rPr>
        <w:t>11</w:t>
      </w:r>
      <w:r w:rsidRPr="00E070C4">
        <w:t>-1</w:t>
      </w:r>
      <w:bookmarkEnd w:id="507"/>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508" w:name="_Toc21093316"/>
      <w:bookmarkStart w:id="509" w:name="_Toc29761864"/>
      <w:bookmarkStart w:id="510" w:name="_Toc45833882"/>
      <w:bookmarkStart w:id="511" w:name="_Toc82890616"/>
      <w:bookmarkStart w:id="512" w:name="_Toc122508465"/>
      <w:bookmarkStart w:id="513" w:name="_Toc123216537"/>
      <w:bookmarkStart w:id="514" w:name="_Toc124184148"/>
      <w:bookmarkStart w:id="515" w:name="_Toc124184218"/>
      <w:bookmarkStart w:id="516" w:name="_Toc130588574"/>
      <w:bookmarkStart w:id="517" w:name="_Toc137236662"/>
      <w:bookmarkStart w:id="518" w:name="_Toc138892434"/>
      <w:bookmarkStart w:id="519" w:name="_Toc145069456"/>
      <w:bookmarkStart w:id="520" w:name="_Toc155195044"/>
      <w:bookmarkStart w:id="521" w:name="_Toc161918848"/>
      <w:bookmarkStart w:id="522" w:name="_Toc163211862"/>
      <w:bookmarkStart w:id="523" w:name="_Toc169794898"/>
      <w:bookmarkStart w:id="524" w:name="_Toc171510931"/>
      <w:r w:rsidRPr="00E070C4">
        <w:t>B.2.12</w:t>
      </w:r>
      <w:r w:rsidRPr="00E070C4">
        <w:tab/>
        <w:t>Common RRM requirements for operating bands for UE category NB2</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57E3DAF" w14:textId="6C77D360" w:rsidR="004717D7" w:rsidRPr="00E070C4" w:rsidRDefault="001F0F62" w:rsidP="004717D7">
      <w:r w:rsidRPr="00E070C4">
        <w:t xml:space="preserve">The requirements and test cases listed in Table B.2.12-1 are specified in TS 36.133 </w:t>
      </w:r>
      <w:r>
        <w:t>Rel-P</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525" w:name="_Toc21093317"/>
      <w:bookmarkStart w:id="526" w:name="_Toc29761865"/>
      <w:bookmarkStart w:id="527" w:name="_Toc45833883"/>
      <w:bookmarkStart w:id="528" w:name="_Toc82890617"/>
      <w:bookmarkStart w:id="529" w:name="_Toc122508466"/>
      <w:bookmarkStart w:id="530" w:name="_Toc123216538"/>
      <w:bookmarkStart w:id="531" w:name="_Toc124184149"/>
      <w:bookmarkStart w:id="532" w:name="_Toc124184219"/>
      <w:bookmarkStart w:id="533" w:name="_Toc130588575"/>
      <w:bookmarkStart w:id="534" w:name="_Toc137236663"/>
      <w:bookmarkStart w:id="535" w:name="_Toc138892435"/>
      <w:bookmarkStart w:id="536" w:name="_Toc145069457"/>
      <w:bookmarkStart w:id="537" w:name="_Toc155195045"/>
      <w:bookmarkStart w:id="538" w:name="_Toc161918849"/>
      <w:bookmarkStart w:id="539" w:name="_Toc163211863"/>
      <w:bookmarkStart w:id="540" w:name="_Toc169794899"/>
      <w:bookmarkStart w:id="541" w:name="_Toc171510932"/>
      <w:r w:rsidRPr="00E070C4">
        <w:t>B.2.13</w:t>
      </w:r>
      <w:r w:rsidR="00936A57" w:rsidRPr="00E070C4">
        <w:tab/>
        <w:t>Common RRM requirements for operating bands for LTE-based V2X Communication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D417F41" w14:textId="0400A85D" w:rsidR="004717D7" w:rsidRPr="00E070C4" w:rsidRDefault="001F0F62" w:rsidP="004717D7">
      <w:r w:rsidRPr="00E070C4">
        <w:t xml:space="preserve">The requirements and test cases listed in Table B.2.13-1 are specified in TS 36.133 </w:t>
      </w:r>
      <w:r>
        <w:t>Rel-P</w:t>
      </w:r>
      <w:r w:rsidRPr="00E070C4">
        <w:t xml:space="preserve"> [3].</w:t>
      </w:r>
    </w:p>
    <w:p w14:paraId="01A88B15" w14:textId="77777777" w:rsidR="00936A57" w:rsidRPr="00E070C4" w:rsidRDefault="00936A57" w:rsidP="00936A57">
      <w:pPr>
        <w:pStyle w:val="TH"/>
      </w:pPr>
      <w:r w:rsidRPr="00E070C4">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542" w:name="_Toc21093318"/>
      <w:bookmarkStart w:id="543" w:name="_Toc29761866"/>
      <w:bookmarkStart w:id="544" w:name="_Toc45833884"/>
      <w:bookmarkStart w:id="545" w:name="_Toc82890618"/>
      <w:bookmarkStart w:id="546" w:name="_Toc122508467"/>
      <w:bookmarkStart w:id="547" w:name="_Toc123216539"/>
      <w:bookmarkStart w:id="548" w:name="_Toc124184150"/>
      <w:bookmarkStart w:id="549" w:name="_Toc124184220"/>
      <w:bookmarkStart w:id="550" w:name="_Toc130588576"/>
      <w:bookmarkStart w:id="551" w:name="_Toc137236664"/>
      <w:bookmarkStart w:id="552" w:name="_Toc138892436"/>
      <w:bookmarkStart w:id="553" w:name="_Toc145069458"/>
      <w:bookmarkStart w:id="554" w:name="_Toc155195046"/>
      <w:bookmarkStart w:id="555" w:name="_Toc161918850"/>
      <w:bookmarkStart w:id="556" w:name="_Toc163211864"/>
      <w:bookmarkStart w:id="557" w:name="_Toc169794900"/>
      <w:bookmarkStart w:id="558" w:name="_Toc171510933"/>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E7E25B4" w14:textId="6FFA091F" w:rsidR="004717D7" w:rsidRPr="00E070C4" w:rsidRDefault="001F0F62" w:rsidP="004717D7">
      <w:r w:rsidRPr="00E070C4">
        <w:t>The requirements and test cases listed in Table B.2.</w:t>
      </w:r>
      <w:r w:rsidRPr="00E070C4">
        <w:rPr>
          <w:lang w:eastAsia="ja-JP"/>
        </w:rPr>
        <w:t>14</w:t>
      </w:r>
      <w:r w:rsidRPr="00E070C4">
        <w:t xml:space="preserve">-1 are specified in TS 36.133 </w:t>
      </w:r>
      <w:r>
        <w:t>Rel-P</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559" w:name="_Toc29761867"/>
      <w:bookmarkStart w:id="560" w:name="_Toc45833885"/>
      <w:bookmarkStart w:id="561" w:name="_Toc82890619"/>
      <w:bookmarkStart w:id="562" w:name="_Toc122508468"/>
      <w:bookmarkStart w:id="563" w:name="_Toc123216540"/>
      <w:bookmarkStart w:id="564" w:name="_Toc124184151"/>
      <w:bookmarkStart w:id="565" w:name="_Toc124184221"/>
      <w:bookmarkStart w:id="566" w:name="_Toc130588577"/>
      <w:bookmarkStart w:id="567" w:name="_Toc137236665"/>
      <w:bookmarkStart w:id="568" w:name="_Toc138892437"/>
      <w:bookmarkStart w:id="569" w:name="_Toc145069459"/>
      <w:bookmarkStart w:id="570" w:name="_Toc155195047"/>
      <w:bookmarkStart w:id="571" w:name="_Toc161918851"/>
      <w:bookmarkStart w:id="572" w:name="_Toc163211865"/>
      <w:bookmarkStart w:id="573" w:name="_Toc169794901"/>
      <w:bookmarkStart w:id="574" w:name="_Toc171510934"/>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9CC5B4A" w14:textId="1F077BBD" w:rsidR="004717D7" w:rsidRPr="00E070C4" w:rsidRDefault="001F0F62" w:rsidP="004717D7">
      <w:r w:rsidRPr="00E070C4">
        <w:t>The requirements and test cases listed in Table B.2.</w:t>
      </w:r>
      <w:r>
        <w:rPr>
          <w:rFonts w:hint="eastAsia"/>
          <w:lang w:eastAsia="zh-CN"/>
        </w:rPr>
        <w:t>15</w:t>
      </w:r>
      <w:r w:rsidRPr="00E070C4">
        <w:t xml:space="preserve">-1 are specified in TS 36.133 </w:t>
      </w:r>
      <w:r>
        <w:t>Rel-P</w:t>
      </w:r>
      <w:r w:rsidRPr="00E070C4">
        <w:t xml:space="preserve"> [3].</w:t>
      </w:r>
    </w:p>
    <w:p w14:paraId="01A88B59" w14:textId="77777777" w:rsidR="00483134" w:rsidRPr="000B31FE" w:rsidRDefault="00483134" w:rsidP="00483134">
      <w:pPr>
        <w:pStyle w:val="TH"/>
        <w:rPr>
          <w:lang w:eastAsia="zh-CN"/>
        </w:rPr>
      </w:pPr>
      <w:r w:rsidRPr="00E070C4">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575" w:name="_Toc21093319"/>
      <w:bookmarkStart w:id="576" w:name="_Toc29761868"/>
      <w:bookmarkStart w:id="577" w:name="_Toc45833886"/>
      <w:bookmarkStart w:id="578" w:name="_Toc82890620"/>
      <w:bookmarkStart w:id="579" w:name="_Toc122508469"/>
      <w:bookmarkStart w:id="580" w:name="_Toc123216541"/>
      <w:bookmarkStart w:id="581" w:name="_Toc124184152"/>
      <w:bookmarkStart w:id="582" w:name="_Toc124184222"/>
      <w:bookmarkStart w:id="583" w:name="_Toc130588578"/>
      <w:bookmarkStart w:id="584" w:name="_Toc137236666"/>
      <w:bookmarkStart w:id="585" w:name="_Toc138892438"/>
      <w:bookmarkStart w:id="586" w:name="_Toc145069460"/>
      <w:bookmarkStart w:id="587" w:name="_Toc155195048"/>
      <w:bookmarkStart w:id="588" w:name="_Toc161918852"/>
      <w:bookmarkStart w:id="589" w:name="_Toc163211866"/>
      <w:bookmarkStart w:id="590" w:name="_Toc169794902"/>
      <w:bookmarkStart w:id="591" w:name="_Toc171510935"/>
      <w:r w:rsidRPr="00E070C4">
        <w:t>B.3</w:t>
      </w:r>
      <w:r w:rsidRPr="00E070C4">
        <w:tab/>
        <w:t>Common UE performance requirements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1A88B74" w14:textId="77777777" w:rsidR="00053771" w:rsidRPr="00E070C4" w:rsidRDefault="00053771" w:rsidP="00C423A2">
      <w:pPr>
        <w:pStyle w:val="Heading2"/>
      </w:pPr>
      <w:bookmarkStart w:id="592" w:name="_Toc21093320"/>
      <w:bookmarkStart w:id="593" w:name="_Toc29761869"/>
      <w:bookmarkStart w:id="594" w:name="_Toc45833887"/>
      <w:bookmarkStart w:id="595" w:name="_Toc82890621"/>
      <w:bookmarkStart w:id="596" w:name="_Toc122508470"/>
      <w:bookmarkStart w:id="597" w:name="_Toc123216542"/>
      <w:bookmarkStart w:id="598" w:name="_Toc124184153"/>
      <w:bookmarkStart w:id="599" w:name="_Toc124184223"/>
      <w:bookmarkStart w:id="600" w:name="_Toc130588579"/>
      <w:bookmarkStart w:id="601" w:name="_Toc137236667"/>
      <w:bookmarkStart w:id="602" w:name="_Toc138892439"/>
      <w:bookmarkStart w:id="603" w:name="_Toc145069461"/>
      <w:bookmarkStart w:id="604" w:name="_Toc155195049"/>
      <w:bookmarkStart w:id="605" w:name="_Toc161918853"/>
      <w:bookmarkStart w:id="606" w:name="_Toc163211867"/>
      <w:bookmarkStart w:id="607" w:name="_Toc169794903"/>
      <w:bookmarkStart w:id="608" w:name="_Toc171510936"/>
      <w:r w:rsidRPr="00E070C4">
        <w:t>B.3.1</w:t>
      </w:r>
      <w:r w:rsidRPr="00E070C4">
        <w:tab/>
      </w:r>
      <w:r w:rsidR="00C423A2" w:rsidRPr="00E070C4">
        <w:t>Void</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1A88B75" w14:textId="77777777" w:rsidR="00053771" w:rsidRPr="00E070C4" w:rsidRDefault="00053771" w:rsidP="00053771">
      <w:pPr>
        <w:pStyle w:val="Heading2"/>
      </w:pPr>
      <w:bookmarkStart w:id="609" w:name="_Toc21093321"/>
      <w:bookmarkStart w:id="610" w:name="_Toc29761870"/>
      <w:bookmarkStart w:id="611" w:name="_Toc45833888"/>
      <w:bookmarkStart w:id="612" w:name="_Toc82890622"/>
      <w:bookmarkStart w:id="613" w:name="_Toc122508471"/>
      <w:bookmarkStart w:id="614" w:name="_Toc123216543"/>
      <w:bookmarkStart w:id="615" w:name="_Toc124184154"/>
      <w:bookmarkStart w:id="616" w:name="_Toc124184224"/>
      <w:bookmarkStart w:id="617" w:name="_Toc130588580"/>
      <w:bookmarkStart w:id="618" w:name="_Toc137236668"/>
      <w:bookmarkStart w:id="619" w:name="_Toc138892440"/>
      <w:bookmarkStart w:id="620" w:name="_Toc145069462"/>
      <w:bookmarkStart w:id="621" w:name="_Toc155195050"/>
      <w:bookmarkStart w:id="622" w:name="_Toc161918854"/>
      <w:bookmarkStart w:id="623" w:name="_Toc163211868"/>
      <w:bookmarkStart w:id="624" w:name="_Toc169794904"/>
      <w:bookmarkStart w:id="625" w:name="_Toc171510937"/>
      <w:r w:rsidRPr="00E070C4">
        <w:t>B.3.2</w:t>
      </w:r>
      <w:r w:rsidRPr="00E070C4">
        <w:tab/>
        <w:t xml:space="preserve">Common UE performance requirements and tests for </w:t>
      </w:r>
      <w:r w:rsidR="00C423A2" w:rsidRPr="00E070C4">
        <w:t>different CA configurations and combination sets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3A6AFE8" w14:textId="03EB7523" w:rsidR="00241A89" w:rsidRPr="00E070C4" w:rsidRDefault="001F0F62" w:rsidP="00241A89">
      <w:r w:rsidRPr="00E070C4">
        <w:t xml:space="preserve">The requirements and test cases listed in Table B.3.2-1 are specified in TS 36.101 </w:t>
      </w:r>
      <w:r>
        <w:t>Rel-P</w:t>
      </w:r>
      <w:r w:rsidRPr="00E070C4">
        <w:t xml:space="preserve"> [2].</w:t>
      </w:r>
    </w:p>
    <w:p w14:paraId="01A88B77" w14:textId="77777777" w:rsidR="00053771" w:rsidRPr="00E070C4" w:rsidRDefault="00053771" w:rsidP="00C423A2">
      <w:pPr>
        <w:pStyle w:val="TH"/>
      </w:pPr>
      <w:r w:rsidRPr="00E070C4">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626" w:name="_Toc21093322"/>
      <w:bookmarkStart w:id="627" w:name="_Toc29761871"/>
      <w:bookmarkStart w:id="628" w:name="_Toc45833889"/>
      <w:bookmarkStart w:id="629" w:name="_Toc82890623"/>
      <w:bookmarkStart w:id="630" w:name="_Toc122508472"/>
      <w:bookmarkStart w:id="631" w:name="_Toc123216544"/>
      <w:bookmarkStart w:id="632" w:name="_Toc124184155"/>
      <w:bookmarkStart w:id="633" w:name="_Toc124184225"/>
      <w:bookmarkStart w:id="634" w:name="_Toc130588581"/>
      <w:bookmarkStart w:id="635" w:name="_Toc137236669"/>
      <w:bookmarkStart w:id="636" w:name="_Toc138892441"/>
      <w:bookmarkStart w:id="637" w:name="_Toc145069463"/>
      <w:bookmarkStart w:id="638" w:name="_Toc155195051"/>
      <w:bookmarkStart w:id="639" w:name="_Toc161918855"/>
      <w:bookmarkStart w:id="640" w:name="_Toc163211869"/>
      <w:bookmarkStart w:id="641" w:name="_Toc169794905"/>
      <w:bookmarkStart w:id="642" w:name="_Toc171510938"/>
      <w:r w:rsidRPr="00E070C4">
        <w:t>B.3.3</w:t>
      </w:r>
      <w:r w:rsidRPr="00E070C4">
        <w:tab/>
      </w:r>
      <w:r w:rsidR="00C423A2" w:rsidRPr="00E070C4">
        <w:t>Void</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1A88BC8" w14:textId="77777777" w:rsidR="00053771" w:rsidRPr="00E070C4" w:rsidRDefault="00053771" w:rsidP="00C423A2">
      <w:pPr>
        <w:pStyle w:val="Heading2"/>
      </w:pPr>
      <w:bookmarkStart w:id="643" w:name="_Toc21093323"/>
      <w:bookmarkStart w:id="644" w:name="_Toc29761872"/>
      <w:bookmarkStart w:id="645" w:name="_Toc45833890"/>
      <w:bookmarkStart w:id="646" w:name="_Toc82890624"/>
      <w:bookmarkStart w:id="647" w:name="_Toc122508473"/>
      <w:bookmarkStart w:id="648" w:name="_Toc123216545"/>
      <w:bookmarkStart w:id="649" w:name="_Toc124184156"/>
      <w:bookmarkStart w:id="650" w:name="_Toc124184226"/>
      <w:bookmarkStart w:id="651" w:name="_Toc130588582"/>
      <w:bookmarkStart w:id="652" w:name="_Toc137236670"/>
      <w:bookmarkStart w:id="653" w:name="_Toc138892442"/>
      <w:bookmarkStart w:id="654" w:name="_Toc145069464"/>
      <w:bookmarkStart w:id="655" w:name="_Toc155195052"/>
      <w:bookmarkStart w:id="656" w:name="_Toc161918856"/>
      <w:bookmarkStart w:id="657" w:name="_Toc163211870"/>
      <w:bookmarkStart w:id="658" w:name="_Toc169794906"/>
      <w:bookmarkStart w:id="659" w:name="_Toc171510939"/>
      <w:r w:rsidRPr="00E070C4">
        <w:t>B.3.4</w:t>
      </w:r>
      <w:r w:rsidRPr="00E070C4">
        <w:tab/>
      </w:r>
      <w:r w:rsidR="00C423A2" w:rsidRPr="00E070C4">
        <w:t>Void</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1A88BC9" w14:textId="77777777" w:rsidR="00362504" w:rsidRPr="00E070C4" w:rsidRDefault="00370914" w:rsidP="00362504">
      <w:pPr>
        <w:pStyle w:val="Heading2"/>
      </w:pPr>
      <w:bookmarkStart w:id="660" w:name="_Toc21093324"/>
      <w:bookmarkStart w:id="661" w:name="_Toc29761873"/>
      <w:bookmarkStart w:id="662" w:name="_Toc45833891"/>
      <w:bookmarkStart w:id="663" w:name="_Toc82890625"/>
      <w:bookmarkStart w:id="664" w:name="_Toc122508474"/>
      <w:bookmarkStart w:id="665" w:name="_Toc123216546"/>
      <w:bookmarkStart w:id="666" w:name="_Toc124184157"/>
      <w:bookmarkStart w:id="667" w:name="_Toc124184227"/>
      <w:bookmarkStart w:id="668" w:name="_Toc130588583"/>
      <w:bookmarkStart w:id="669" w:name="_Toc137236671"/>
      <w:bookmarkStart w:id="670" w:name="_Toc138892443"/>
      <w:bookmarkStart w:id="671" w:name="_Toc145069465"/>
      <w:bookmarkStart w:id="672" w:name="_Toc155195053"/>
      <w:bookmarkStart w:id="673" w:name="_Toc161918857"/>
      <w:bookmarkStart w:id="674" w:name="_Toc163211871"/>
      <w:bookmarkStart w:id="675" w:name="_Toc169794907"/>
      <w:bookmarkStart w:id="676" w:name="_Toc171510940"/>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D83110D" w14:textId="10D48AF5" w:rsidR="00241A89" w:rsidRPr="00E070C4" w:rsidRDefault="00227112" w:rsidP="00241A89">
      <w:r w:rsidRPr="00E070C4">
        <w:t xml:space="preserve">The requirements and test cases listed in Table B.3.5-1 are specified in TS 36.101 </w:t>
      </w:r>
      <w:r>
        <w:t>Rel-P</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677" w:name="_Toc21093325"/>
      <w:bookmarkStart w:id="678" w:name="_Toc29761874"/>
      <w:bookmarkStart w:id="679" w:name="_Toc45833892"/>
      <w:bookmarkStart w:id="680" w:name="_Toc82890626"/>
      <w:bookmarkStart w:id="681" w:name="_Toc122508475"/>
      <w:bookmarkStart w:id="682" w:name="_Toc123216547"/>
      <w:bookmarkStart w:id="683" w:name="_Toc124184158"/>
      <w:bookmarkStart w:id="684" w:name="_Toc124184228"/>
      <w:bookmarkStart w:id="685" w:name="_Toc130588584"/>
      <w:bookmarkStart w:id="686" w:name="_Toc137236672"/>
      <w:bookmarkStart w:id="687" w:name="_Toc138892444"/>
      <w:bookmarkStart w:id="688" w:name="_Toc145069466"/>
      <w:bookmarkStart w:id="689" w:name="_Toc155195054"/>
      <w:bookmarkStart w:id="690" w:name="_Toc161918858"/>
      <w:bookmarkStart w:id="691" w:name="_Toc163211872"/>
      <w:bookmarkStart w:id="692" w:name="_Toc169794908"/>
      <w:bookmarkStart w:id="693" w:name="_Toc171510941"/>
      <w:r w:rsidRPr="00E070C4">
        <w:t>B.3.6</w:t>
      </w:r>
      <w:r w:rsidRPr="00E070C4">
        <w:tab/>
        <w:t xml:space="preserve">Common UE performance requirements and tests for </w:t>
      </w:r>
      <w:r w:rsidR="00794667" w:rsidRPr="00E070C4">
        <w:t xml:space="preserve">operating bands for </w:t>
      </w:r>
      <w:r w:rsidRPr="00E070C4">
        <w:t xml:space="preserve">UE category </w:t>
      </w:r>
      <w:bookmarkEnd w:id="677"/>
      <w:bookmarkEnd w:id="678"/>
      <w:bookmarkEnd w:id="679"/>
      <w:r w:rsidR="00C31D19">
        <w:t>M1</w:t>
      </w:r>
      <w:r w:rsidR="00C31D19" w:rsidRPr="00315B40">
        <w:rPr>
          <w:lang w:val="en-US"/>
        </w:rPr>
        <w:t xml:space="preserve"> </w:t>
      </w:r>
      <w:r w:rsidR="00C31D19" w:rsidRPr="00CA23BB">
        <w:rPr>
          <w:lang w:val="en-US"/>
        </w:rPr>
        <w:t>a</w:t>
      </w:r>
      <w:r w:rsidR="00C31D19">
        <w:rPr>
          <w:lang w:val="en-US"/>
        </w:rPr>
        <w:t>nd M2</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B0728AD" w14:textId="4035ECE0" w:rsidR="00241A89" w:rsidRPr="00E070C4" w:rsidRDefault="00227112" w:rsidP="00241A89">
      <w:r w:rsidRPr="00E070C4">
        <w:t xml:space="preserve">The requirements and test cases listed in Table B.3.6-1 are specified in TS 36.101 </w:t>
      </w:r>
      <w:r>
        <w:t>Rel-P</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694" w:name="_Toc21093326"/>
      <w:bookmarkStart w:id="695" w:name="_Toc29761875"/>
      <w:bookmarkStart w:id="696" w:name="_Toc45833893"/>
      <w:bookmarkStart w:id="697" w:name="_Toc82890627"/>
      <w:bookmarkStart w:id="698" w:name="_Toc122508476"/>
      <w:bookmarkStart w:id="699" w:name="_Toc123216548"/>
      <w:bookmarkStart w:id="700" w:name="_Toc124184159"/>
      <w:bookmarkStart w:id="701" w:name="_Toc124184229"/>
      <w:bookmarkStart w:id="702" w:name="_Toc130588585"/>
      <w:bookmarkStart w:id="703" w:name="_Toc137236673"/>
      <w:bookmarkStart w:id="704" w:name="_Toc138892445"/>
      <w:bookmarkStart w:id="705" w:name="_Toc145069467"/>
      <w:bookmarkStart w:id="706" w:name="_Toc155195055"/>
      <w:bookmarkStart w:id="707" w:name="_Toc161918859"/>
      <w:bookmarkStart w:id="708" w:name="_Toc163211873"/>
      <w:bookmarkStart w:id="709" w:name="_Toc169794909"/>
      <w:bookmarkStart w:id="710" w:name="_Toc171510942"/>
      <w:r w:rsidRPr="00E070C4">
        <w:t>B.3.7</w:t>
      </w:r>
      <w:r w:rsidRPr="00E070C4">
        <w:tab/>
        <w:t>Common UE performance requirements and tests for operating bands for UE category NB1</w:t>
      </w:r>
      <w:r w:rsidR="00E650A2" w:rsidRPr="00E070C4">
        <w:rPr>
          <w:lang w:eastAsia="zh-CN"/>
        </w:rPr>
        <w:t xml:space="preserve"> and NB2</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9A8F442" w14:textId="6FCD3140" w:rsidR="00241A89" w:rsidRPr="00E070C4" w:rsidRDefault="00227112" w:rsidP="00241A89">
      <w:r w:rsidRPr="00E070C4">
        <w:t xml:space="preserve">The requirements and test cases listed in Table B.3.7-1 are specified in TS 36.101 </w:t>
      </w:r>
      <w:r>
        <w:t>Rel-P</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711" w:name="_Toc29761876"/>
      <w:bookmarkStart w:id="712" w:name="_Toc45833894"/>
      <w:bookmarkStart w:id="713" w:name="_Toc82890628"/>
      <w:bookmarkStart w:id="714" w:name="_Toc122508477"/>
      <w:bookmarkStart w:id="715" w:name="_Toc123216549"/>
      <w:bookmarkStart w:id="716" w:name="_Toc124184160"/>
      <w:bookmarkStart w:id="717" w:name="_Toc124184230"/>
      <w:bookmarkStart w:id="718" w:name="_Toc130588586"/>
      <w:bookmarkStart w:id="719" w:name="_Toc137236674"/>
      <w:bookmarkStart w:id="720" w:name="_Toc138892446"/>
      <w:bookmarkStart w:id="721" w:name="_Toc145069468"/>
      <w:bookmarkStart w:id="722" w:name="_Toc155195056"/>
      <w:bookmarkStart w:id="723" w:name="_Toc161918860"/>
      <w:bookmarkStart w:id="724" w:name="_Toc163211874"/>
      <w:bookmarkStart w:id="725" w:name="_Toc169794910"/>
      <w:bookmarkStart w:id="726" w:name="_Toc171510943"/>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5993ACC" w14:textId="2DE76953" w:rsidR="00241A89" w:rsidRPr="00E070C4" w:rsidRDefault="00227112" w:rsidP="00241A89">
      <w:r w:rsidRPr="00E070C4">
        <w:t>The requirements and test cases listed in Table B</w:t>
      </w:r>
      <w:r>
        <w:t>.3.</w:t>
      </w:r>
      <w:r>
        <w:rPr>
          <w:rFonts w:hint="eastAsia"/>
          <w:lang w:eastAsia="zh-CN"/>
        </w:rPr>
        <w:t>8</w:t>
      </w:r>
      <w:r w:rsidRPr="00E070C4">
        <w:t xml:space="preserve">-1 are specified in TS 36.101 </w:t>
      </w:r>
      <w:r>
        <w:t>Rel-P</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727" w:name="_Toc21093327"/>
      <w:bookmarkStart w:id="728" w:name="_Toc29761877"/>
      <w:bookmarkStart w:id="729" w:name="_Toc45833895"/>
      <w:bookmarkStart w:id="730" w:name="_Toc82890629"/>
      <w:bookmarkStart w:id="731" w:name="_Toc122508478"/>
      <w:bookmarkStart w:id="732" w:name="_Toc123216550"/>
      <w:bookmarkStart w:id="733" w:name="_Toc124184161"/>
      <w:bookmarkStart w:id="734" w:name="_Toc124184231"/>
      <w:bookmarkStart w:id="735" w:name="_Toc130588587"/>
      <w:bookmarkStart w:id="736" w:name="_Toc137236675"/>
      <w:bookmarkStart w:id="737" w:name="_Toc138892447"/>
      <w:bookmarkStart w:id="738" w:name="_Toc145069469"/>
      <w:bookmarkStart w:id="739" w:name="_Toc155195057"/>
      <w:bookmarkStart w:id="740" w:name="_Toc161918861"/>
      <w:bookmarkStart w:id="741" w:name="_Toc163211875"/>
      <w:bookmarkStart w:id="742" w:name="_Toc169794911"/>
      <w:bookmarkStart w:id="743" w:name="_Toc171510944"/>
      <w:r w:rsidRPr="00E070C4">
        <w:t>B.4</w:t>
      </w:r>
      <w:r w:rsidRPr="00E070C4">
        <w:tab/>
        <w:t>Common UE RF requirements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1A88BF8" w14:textId="77777777" w:rsidR="00105FF3" w:rsidRPr="00581190" w:rsidRDefault="00105FF3" w:rsidP="00105FF3">
      <w:pPr>
        <w:pStyle w:val="Heading2"/>
      </w:pPr>
      <w:bookmarkStart w:id="744" w:name="_Toc21093328"/>
      <w:bookmarkStart w:id="745" w:name="_Toc29761878"/>
      <w:bookmarkStart w:id="746" w:name="_Toc45833896"/>
      <w:bookmarkStart w:id="747" w:name="_Toc82890630"/>
      <w:bookmarkStart w:id="748" w:name="_Toc122508479"/>
      <w:bookmarkStart w:id="749" w:name="_Toc123216551"/>
      <w:bookmarkStart w:id="750" w:name="_Toc124184162"/>
      <w:bookmarkStart w:id="751" w:name="_Toc124184232"/>
      <w:bookmarkStart w:id="752" w:name="_Toc130588588"/>
      <w:bookmarkStart w:id="753" w:name="_Toc137236676"/>
      <w:bookmarkStart w:id="754" w:name="_Toc138892448"/>
      <w:bookmarkStart w:id="755" w:name="_Toc145069470"/>
      <w:bookmarkStart w:id="756" w:name="_Toc155195058"/>
      <w:bookmarkStart w:id="757" w:name="_Toc161918862"/>
      <w:bookmarkStart w:id="758" w:name="_Toc163211876"/>
      <w:bookmarkStart w:id="759" w:name="_Toc169794912"/>
      <w:bookmarkStart w:id="760" w:name="_Toc171510945"/>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96D2274" w14:textId="21C05F69" w:rsidR="00D42719" w:rsidRPr="00E070C4" w:rsidRDefault="008F7A40" w:rsidP="00D42719">
      <w:r w:rsidRPr="00E070C4">
        <w:t xml:space="preserve">The requirements and test cases listed in Table B.4.1-1 are specified in TS 36.101 </w:t>
      </w:r>
      <w:r>
        <w:t>Rel-P</w:t>
      </w:r>
      <w:r w:rsidRPr="00E070C4">
        <w:t xml:space="preserve"> [2].</w:t>
      </w:r>
    </w:p>
    <w:p w14:paraId="01A88BFA" w14:textId="77777777" w:rsidR="00105FF3" w:rsidRPr="00E070C4" w:rsidRDefault="00105FF3" w:rsidP="00105FF3">
      <w:pPr>
        <w:pStyle w:val="TH"/>
        <w:rPr>
          <w:lang w:eastAsia="ja-JP"/>
        </w:rPr>
      </w:pPr>
      <w:r w:rsidRPr="00E070C4">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761" w:name="_Toc21093329"/>
      <w:bookmarkStart w:id="762" w:name="_Toc29761879"/>
      <w:bookmarkStart w:id="763" w:name="_Toc45833897"/>
      <w:bookmarkStart w:id="764" w:name="_Toc82890631"/>
      <w:bookmarkStart w:id="765" w:name="_Toc122508480"/>
      <w:bookmarkStart w:id="766" w:name="_Toc123216552"/>
      <w:bookmarkStart w:id="767" w:name="_Toc124184163"/>
      <w:bookmarkStart w:id="768" w:name="_Toc124184233"/>
      <w:bookmarkStart w:id="769" w:name="_Toc130588589"/>
      <w:bookmarkStart w:id="770" w:name="_Toc137236677"/>
      <w:bookmarkStart w:id="771" w:name="_Toc138892449"/>
      <w:bookmarkStart w:id="772" w:name="_Toc145069471"/>
      <w:bookmarkStart w:id="773" w:name="_Toc155195059"/>
      <w:bookmarkStart w:id="774" w:name="_Toc161918863"/>
      <w:bookmarkStart w:id="775" w:name="_Toc163211877"/>
      <w:bookmarkStart w:id="776" w:name="_Toc169794913"/>
      <w:bookmarkStart w:id="777" w:name="_Toc171510946"/>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62DB7A8" w14:textId="6C18F2D8" w:rsidR="00D42719" w:rsidRPr="00E070C4" w:rsidRDefault="008F7A40" w:rsidP="00D42719">
      <w:r w:rsidRPr="00E070C4">
        <w:t xml:space="preserve">The requirements and test cases listed in Table B.4.2-1 are specified in TS 36.101 </w:t>
      </w:r>
      <w:r>
        <w:t>Rel-P</w:t>
      </w:r>
      <w:r w:rsidRPr="00E070C4">
        <w:t xml:space="preserve"> [2].</w:t>
      </w:r>
    </w:p>
    <w:p w14:paraId="01A88C2E" w14:textId="3AB371F5" w:rsidR="00105FF3" w:rsidRPr="00E070C4" w:rsidRDefault="00105FF3" w:rsidP="00105FF3">
      <w:pPr>
        <w:pStyle w:val="TH"/>
      </w:pPr>
      <w:r w:rsidRPr="00E070C4">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778" w:name="_Toc21093330"/>
      <w:bookmarkStart w:id="779" w:name="_Toc29761880"/>
      <w:bookmarkStart w:id="780" w:name="_Toc45833898"/>
      <w:bookmarkStart w:id="781" w:name="_Toc82890632"/>
      <w:bookmarkStart w:id="782" w:name="_Toc122508481"/>
      <w:bookmarkStart w:id="783" w:name="_Toc123216553"/>
      <w:bookmarkStart w:id="784" w:name="_Toc124184164"/>
      <w:bookmarkStart w:id="785" w:name="_Toc124184234"/>
      <w:bookmarkStart w:id="786" w:name="_Toc130588590"/>
      <w:bookmarkStart w:id="787" w:name="_Toc137236678"/>
      <w:bookmarkStart w:id="788" w:name="_Toc138892450"/>
      <w:bookmarkStart w:id="789" w:name="_Toc145069472"/>
      <w:bookmarkStart w:id="790" w:name="_Toc155195060"/>
      <w:bookmarkStart w:id="791" w:name="_Toc161918864"/>
      <w:bookmarkStart w:id="792" w:name="_Toc163211878"/>
      <w:bookmarkStart w:id="793" w:name="_Toc169794914"/>
      <w:bookmarkStart w:id="794" w:name="_Toc171510947"/>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8E0D3E6" w14:textId="14292F0C" w:rsidR="00AE5040" w:rsidRPr="00E070C4" w:rsidRDefault="008F7A40" w:rsidP="00AE5040">
      <w:r w:rsidRPr="00E070C4">
        <w:t xml:space="preserve">The requirements and test cases listed in Table B.4.3-1 are specified in TS 36.101 </w:t>
      </w:r>
      <w:r>
        <w:t>Rel-P</w:t>
      </w:r>
      <w:r w:rsidRPr="00E070C4">
        <w:t xml:space="preserve"> [2].</w:t>
      </w:r>
    </w:p>
    <w:p w14:paraId="01A88C98" w14:textId="77777777" w:rsidR="00105FF3" w:rsidRPr="00E070C4" w:rsidRDefault="00105FF3" w:rsidP="00105FF3">
      <w:pPr>
        <w:pStyle w:val="TH"/>
      </w:pPr>
      <w:r w:rsidRPr="00E070C4">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795" w:name="_Toc21093331"/>
      <w:bookmarkStart w:id="796" w:name="_Toc29761881"/>
      <w:bookmarkStart w:id="797" w:name="_Toc45833899"/>
      <w:bookmarkStart w:id="798" w:name="_Toc82890633"/>
      <w:bookmarkStart w:id="799" w:name="_Toc122508482"/>
      <w:bookmarkStart w:id="800" w:name="_Toc123216554"/>
      <w:bookmarkStart w:id="801" w:name="_Toc124184165"/>
      <w:bookmarkStart w:id="802" w:name="_Toc124184235"/>
      <w:bookmarkStart w:id="803" w:name="_Toc130588591"/>
      <w:bookmarkStart w:id="804" w:name="_Toc137236679"/>
      <w:bookmarkStart w:id="805" w:name="_Toc138892451"/>
      <w:bookmarkStart w:id="806" w:name="_Toc145069473"/>
      <w:bookmarkStart w:id="807" w:name="_Toc155195061"/>
      <w:bookmarkStart w:id="808" w:name="_Toc161918865"/>
      <w:bookmarkStart w:id="809" w:name="_Toc163211879"/>
      <w:bookmarkStart w:id="810" w:name="_Toc169794915"/>
      <w:bookmarkStart w:id="811" w:name="_Toc171510948"/>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7F95854" w14:textId="0AFEAC77" w:rsidR="00AA031E" w:rsidRPr="00E070C4" w:rsidRDefault="008F7A40" w:rsidP="00AA031E">
      <w:r w:rsidRPr="00E070C4">
        <w:t xml:space="preserve">The requirements and test cases listed in Table B.4.4-1 are specified in TS 36.101 </w:t>
      </w:r>
      <w:r>
        <w:t>Rel-P</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812" w:name="_Toc21093332"/>
      <w:bookmarkStart w:id="813" w:name="_Toc29761882"/>
      <w:bookmarkStart w:id="814" w:name="_Toc45833900"/>
      <w:bookmarkStart w:id="815" w:name="_Toc82890634"/>
      <w:bookmarkStart w:id="816" w:name="_Toc122508483"/>
      <w:bookmarkStart w:id="817" w:name="_Toc123216555"/>
      <w:bookmarkStart w:id="818" w:name="_Toc124184166"/>
      <w:bookmarkStart w:id="819" w:name="_Toc124184236"/>
      <w:bookmarkStart w:id="820" w:name="_Toc130588592"/>
      <w:bookmarkStart w:id="821" w:name="_Toc137236680"/>
      <w:bookmarkStart w:id="822" w:name="_Toc138892452"/>
      <w:bookmarkStart w:id="823" w:name="_Toc145069474"/>
      <w:bookmarkStart w:id="824" w:name="_Toc155195062"/>
      <w:bookmarkStart w:id="825" w:name="_Toc161918866"/>
      <w:bookmarkStart w:id="826" w:name="_Toc163211880"/>
      <w:bookmarkStart w:id="827" w:name="_Toc169794916"/>
      <w:bookmarkStart w:id="828" w:name="_Toc171510949"/>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8D36463" w14:textId="672B012F" w:rsidR="00AA031E" w:rsidRPr="00E070C4" w:rsidRDefault="00770EF9" w:rsidP="00AA031E">
      <w:r w:rsidRPr="00E070C4">
        <w:t xml:space="preserve">The requirements and test cases listed in Table B.4.5-1 are specified in TS 36.101 </w:t>
      </w:r>
      <w:r>
        <w:t>Rel-P</w:t>
      </w:r>
      <w:r w:rsidRPr="00E070C4">
        <w:t xml:space="preserve"> [2].</w:t>
      </w:r>
    </w:p>
    <w:p w14:paraId="01A88CFD" w14:textId="77777777" w:rsidR="00105FF3" w:rsidRPr="00E070C4" w:rsidRDefault="00105FF3" w:rsidP="00105FF3">
      <w:pPr>
        <w:pStyle w:val="TH"/>
      </w:pPr>
      <w:r w:rsidRPr="00E070C4">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829" w:name="_Toc21093333"/>
      <w:bookmarkStart w:id="830" w:name="_Toc29761883"/>
      <w:bookmarkStart w:id="831" w:name="_Toc45833901"/>
      <w:bookmarkStart w:id="832" w:name="_Toc82890635"/>
      <w:bookmarkStart w:id="833" w:name="_Toc122508484"/>
      <w:bookmarkStart w:id="834" w:name="_Toc123216556"/>
      <w:bookmarkStart w:id="835" w:name="_Toc124184167"/>
      <w:bookmarkStart w:id="836" w:name="_Toc124184237"/>
      <w:bookmarkStart w:id="837" w:name="_Toc130588593"/>
      <w:bookmarkStart w:id="838" w:name="_Toc137236681"/>
      <w:bookmarkStart w:id="839" w:name="_Toc138892453"/>
      <w:bookmarkStart w:id="840" w:name="_Toc145069475"/>
      <w:bookmarkStart w:id="841" w:name="_Toc155195063"/>
      <w:bookmarkStart w:id="842" w:name="_Toc161918867"/>
      <w:bookmarkStart w:id="843" w:name="_Toc163211881"/>
      <w:bookmarkStart w:id="844" w:name="_Toc169794917"/>
      <w:bookmarkStart w:id="845" w:name="_Toc171510950"/>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746C15A" w14:textId="77D94B80" w:rsidR="00AA031E" w:rsidRPr="00E070C4" w:rsidRDefault="005F4F44" w:rsidP="00AA031E">
      <w:r w:rsidRPr="00E070C4">
        <w:t>The requirements and test cases listed in Table B.4.</w:t>
      </w:r>
      <w:r w:rsidRPr="00E070C4">
        <w:rPr>
          <w:rFonts w:eastAsia="Malgun Gothic" w:hint="eastAsia"/>
        </w:rPr>
        <w:t>6</w:t>
      </w:r>
      <w:r w:rsidRPr="00E070C4">
        <w:t xml:space="preserve">-1 are specified in TS 36.101 </w:t>
      </w:r>
      <w:r>
        <w:t>Rel-P</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846" w:name="_Toc21093334"/>
      <w:bookmarkStart w:id="847" w:name="_Toc29761884"/>
      <w:bookmarkStart w:id="848" w:name="_Toc45833902"/>
      <w:bookmarkStart w:id="849" w:name="_Toc82890636"/>
      <w:bookmarkStart w:id="850" w:name="_Toc122508485"/>
      <w:bookmarkStart w:id="851" w:name="_Toc123216557"/>
      <w:bookmarkStart w:id="852" w:name="_Toc124184168"/>
      <w:bookmarkStart w:id="853" w:name="_Toc124184238"/>
      <w:bookmarkStart w:id="854" w:name="_Toc130588594"/>
      <w:bookmarkStart w:id="855" w:name="_Toc137236682"/>
      <w:bookmarkStart w:id="856" w:name="_Toc138892454"/>
      <w:bookmarkStart w:id="857" w:name="_Toc145069476"/>
      <w:bookmarkStart w:id="858" w:name="_Toc155195064"/>
      <w:bookmarkStart w:id="859" w:name="_Toc161918868"/>
      <w:bookmarkStart w:id="860" w:name="_Toc163211882"/>
      <w:bookmarkStart w:id="861" w:name="_Toc169794918"/>
      <w:bookmarkStart w:id="862" w:name="_Toc171510951"/>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BBB947A" w14:textId="66326F20" w:rsidR="00AA031E" w:rsidRPr="00E070C4" w:rsidRDefault="005F4F44" w:rsidP="00AA031E">
      <w:r w:rsidRPr="00E070C4">
        <w:t>The requirements and test cases listed in Table B.4.</w:t>
      </w:r>
      <w:r w:rsidRPr="00E070C4">
        <w:rPr>
          <w:rFonts w:eastAsia="Malgun Gothic"/>
        </w:rPr>
        <w:t>7</w:t>
      </w:r>
      <w:r w:rsidRPr="00E070C4">
        <w:t xml:space="preserve">-1 are specified in TS 36.101 </w:t>
      </w:r>
      <w:r>
        <w:t>Rel-P</w:t>
      </w:r>
      <w:r w:rsidRPr="00E070C4">
        <w:t xml:space="preserve"> [2].</w:t>
      </w:r>
    </w:p>
    <w:p w14:paraId="01A88D68"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863" w:name="_Toc21093335"/>
      <w:bookmarkStart w:id="864" w:name="_Toc29761885"/>
      <w:bookmarkStart w:id="865" w:name="_Toc45833903"/>
      <w:bookmarkStart w:id="866" w:name="_Toc82890637"/>
      <w:bookmarkStart w:id="867" w:name="_Toc122508486"/>
      <w:bookmarkStart w:id="868" w:name="_Toc123216558"/>
      <w:bookmarkStart w:id="869" w:name="_Toc124184169"/>
      <w:bookmarkStart w:id="870" w:name="_Toc124184239"/>
      <w:bookmarkStart w:id="871" w:name="_Toc130588595"/>
      <w:bookmarkStart w:id="872" w:name="_Toc137236683"/>
      <w:bookmarkStart w:id="873" w:name="_Toc138892455"/>
      <w:bookmarkStart w:id="874" w:name="_Toc145069477"/>
      <w:bookmarkStart w:id="875" w:name="_Toc155195065"/>
      <w:bookmarkStart w:id="876" w:name="_Toc161918869"/>
      <w:bookmarkStart w:id="877" w:name="_Toc163211883"/>
      <w:bookmarkStart w:id="878" w:name="_Toc169794919"/>
      <w:bookmarkStart w:id="879" w:name="_Toc171510952"/>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2D7B53C" w14:textId="37DE01C2" w:rsidR="00AA031E" w:rsidRPr="00E070C4" w:rsidRDefault="005F4F44" w:rsidP="00AA031E">
      <w:r w:rsidRPr="00E070C4">
        <w:t>The requirements and test cases listed in Table B.4.</w:t>
      </w:r>
      <w:r w:rsidRPr="00E070C4">
        <w:rPr>
          <w:rFonts w:hint="eastAsia"/>
          <w:lang w:eastAsia="zh-CN"/>
        </w:rPr>
        <w:t>8</w:t>
      </w:r>
      <w:r w:rsidRPr="00E070C4">
        <w:t xml:space="preserve">-1 are specified in TS 36.101 </w:t>
      </w:r>
      <w:r>
        <w:t>Rel-P</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880" w:name="_Toc21093336"/>
      <w:bookmarkStart w:id="881" w:name="_Toc29761886"/>
      <w:bookmarkStart w:id="882" w:name="_Toc45833904"/>
      <w:bookmarkStart w:id="883" w:name="_Toc82890638"/>
      <w:bookmarkStart w:id="884" w:name="_Toc122508487"/>
      <w:bookmarkStart w:id="885" w:name="_Toc123216559"/>
      <w:bookmarkStart w:id="886" w:name="_Toc124184170"/>
      <w:bookmarkStart w:id="887" w:name="_Toc124184240"/>
      <w:bookmarkStart w:id="888" w:name="_Toc130588596"/>
      <w:bookmarkStart w:id="889" w:name="_Toc137236684"/>
      <w:bookmarkStart w:id="890" w:name="_Toc138892456"/>
      <w:bookmarkStart w:id="891" w:name="_Toc145069478"/>
      <w:bookmarkStart w:id="892" w:name="_Toc155195066"/>
      <w:bookmarkStart w:id="893" w:name="_Toc161918870"/>
      <w:bookmarkStart w:id="894" w:name="_Toc163211884"/>
      <w:bookmarkStart w:id="895" w:name="_Toc169794920"/>
      <w:bookmarkStart w:id="896" w:name="_Toc171510953"/>
      <w:r w:rsidRPr="00E070C4">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28AAC31" w14:textId="5AF62EDD" w:rsidR="00AA031E" w:rsidRPr="00E070C4" w:rsidRDefault="005F4F44" w:rsidP="00AA031E">
      <w:r w:rsidRPr="00E070C4">
        <w:t>The requirements and test cases listed in Table B.4.</w:t>
      </w:r>
      <w:r w:rsidRPr="00E070C4">
        <w:rPr>
          <w:lang w:eastAsia="zh-CN"/>
        </w:rPr>
        <w:t>9</w:t>
      </w:r>
      <w:r w:rsidRPr="00E070C4">
        <w:t xml:space="preserve">-1 are specified in TS 36.101 </w:t>
      </w:r>
      <w:r>
        <w:t>Rel-P</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897" w:name="_Toc21093337"/>
      <w:bookmarkStart w:id="898" w:name="_Toc29761887"/>
      <w:bookmarkStart w:id="899" w:name="_Toc45833905"/>
      <w:bookmarkStart w:id="900" w:name="_Toc82890639"/>
      <w:bookmarkStart w:id="901" w:name="_Toc122508488"/>
      <w:bookmarkStart w:id="902" w:name="_Toc123216560"/>
      <w:bookmarkStart w:id="903" w:name="_Toc124184171"/>
      <w:bookmarkStart w:id="904" w:name="_Toc124184241"/>
      <w:bookmarkStart w:id="905" w:name="_Toc130588597"/>
      <w:bookmarkStart w:id="906" w:name="_Toc137236685"/>
      <w:bookmarkStart w:id="907" w:name="_Toc138892457"/>
      <w:bookmarkStart w:id="908" w:name="_Toc145069479"/>
      <w:bookmarkStart w:id="909" w:name="_Toc155195067"/>
      <w:bookmarkStart w:id="910" w:name="_Toc161918871"/>
      <w:bookmarkStart w:id="911" w:name="_Toc163211885"/>
      <w:bookmarkStart w:id="912" w:name="_Toc169794921"/>
      <w:bookmarkStart w:id="913" w:name="_Toc171510954"/>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2F7A9435" w14:textId="3170C7C0" w:rsidR="00AA031E" w:rsidRPr="00E070C4" w:rsidRDefault="005F4F44" w:rsidP="00AA031E">
      <w:r w:rsidRPr="00E070C4">
        <w:t xml:space="preserve">The requirements and test cases listed in Table B.4.10-1 are specified in TS 36.101 </w:t>
      </w:r>
      <w:r>
        <w:t>Rel-P</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914" w:name="_Toc21093338"/>
      <w:bookmarkStart w:id="915" w:name="_Toc29761888"/>
      <w:bookmarkStart w:id="916" w:name="_Toc45833906"/>
      <w:bookmarkStart w:id="917" w:name="_Toc82890640"/>
      <w:bookmarkStart w:id="918" w:name="_Toc122508489"/>
      <w:bookmarkStart w:id="919" w:name="_Toc123216561"/>
      <w:bookmarkStart w:id="920" w:name="_Toc124184172"/>
      <w:bookmarkStart w:id="921" w:name="_Toc124184242"/>
      <w:bookmarkStart w:id="922" w:name="_Toc130588598"/>
      <w:bookmarkStart w:id="923" w:name="_Toc137236686"/>
      <w:bookmarkStart w:id="924" w:name="_Toc138892458"/>
      <w:bookmarkStart w:id="925" w:name="_Toc145069480"/>
      <w:bookmarkStart w:id="926" w:name="_Toc155195068"/>
      <w:bookmarkStart w:id="927" w:name="_Toc161918872"/>
      <w:bookmarkStart w:id="928" w:name="_Toc163211886"/>
      <w:bookmarkStart w:id="929" w:name="_Toc169794922"/>
      <w:bookmarkStart w:id="930" w:name="_Toc171510955"/>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6CDF01DC" w14:textId="4EABE711" w:rsidR="00AA031E" w:rsidRPr="00E070C4" w:rsidRDefault="005F4F44" w:rsidP="00AA031E">
      <w:r w:rsidRPr="00E070C4">
        <w:t>The requirements and test cases listed in Table B.4.</w:t>
      </w:r>
      <w:r w:rsidRPr="00E070C4">
        <w:rPr>
          <w:rFonts w:eastAsia="Malgun Gothic"/>
        </w:rPr>
        <w:t>11</w:t>
      </w:r>
      <w:r w:rsidRPr="00E070C4">
        <w:t xml:space="preserve">-1 are specified in TS 36.101 </w:t>
      </w:r>
      <w:r>
        <w:t>Rel-P</w:t>
      </w:r>
      <w:r w:rsidRPr="00E070C4">
        <w:t xml:space="preserve"> [2].</w:t>
      </w:r>
    </w:p>
    <w:p w14:paraId="01A88E44" w14:textId="77777777" w:rsidR="00362504" w:rsidRPr="00E070C4" w:rsidRDefault="00362504" w:rsidP="00362504">
      <w:pPr>
        <w:pStyle w:val="TH"/>
      </w:pPr>
      <w:r w:rsidRPr="00E070C4">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931" w:name="_Toc21093339"/>
      <w:bookmarkStart w:id="932" w:name="_Toc29761889"/>
      <w:bookmarkStart w:id="933" w:name="_Toc45833907"/>
      <w:bookmarkStart w:id="934" w:name="_Toc82890641"/>
      <w:bookmarkStart w:id="935" w:name="_Toc122508490"/>
      <w:bookmarkStart w:id="936" w:name="_Toc123216562"/>
      <w:bookmarkStart w:id="937" w:name="_Toc124184173"/>
      <w:bookmarkStart w:id="938" w:name="_Toc124184243"/>
      <w:bookmarkStart w:id="939" w:name="_Toc130588599"/>
      <w:bookmarkStart w:id="940" w:name="_Toc137236687"/>
      <w:bookmarkStart w:id="941" w:name="_Toc138892459"/>
      <w:bookmarkStart w:id="942" w:name="_Toc145069481"/>
      <w:bookmarkStart w:id="943" w:name="_Toc155195069"/>
      <w:bookmarkStart w:id="944" w:name="_Toc161918873"/>
      <w:bookmarkStart w:id="945" w:name="_Toc163211887"/>
      <w:bookmarkStart w:id="946" w:name="_Toc169794923"/>
      <w:bookmarkStart w:id="947" w:name="_Toc171510956"/>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055C791" w14:textId="33CC5A9B" w:rsidR="00AA031E" w:rsidRPr="00E070C4" w:rsidRDefault="005F4F44" w:rsidP="00AA031E">
      <w:r w:rsidRPr="00E070C4">
        <w:t xml:space="preserve">The requirements and test cases listed in Table B.4.12-1 are specified in TS 36.101 </w:t>
      </w:r>
      <w:r>
        <w:t>Rel-P</w:t>
      </w:r>
      <w:r w:rsidRPr="00E070C4">
        <w:t xml:space="preserve"> [2].</w:t>
      </w:r>
    </w:p>
    <w:p w14:paraId="01A88E78" w14:textId="77777777" w:rsidR="00936A57" w:rsidRPr="00E070C4" w:rsidRDefault="00936A57" w:rsidP="00936A57">
      <w:pPr>
        <w:pStyle w:val="TH"/>
      </w:pPr>
      <w:r w:rsidRPr="00E070C4">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948" w:name="_Toc21093340"/>
      <w:bookmarkStart w:id="949" w:name="_Toc29761890"/>
      <w:bookmarkStart w:id="950" w:name="_Toc45833908"/>
      <w:bookmarkStart w:id="951" w:name="_Toc82890642"/>
      <w:bookmarkStart w:id="952" w:name="_Toc122508491"/>
      <w:bookmarkStart w:id="953" w:name="_Toc123216563"/>
      <w:bookmarkStart w:id="954" w:name="_Toc124184174"/>
      <w:bookmarkStart w:id="955" w:name="_Toc124184244"/>
      <w:bookmarkStart w:id="956" w:name="_Toc130588600"/>
      <w:bookmarkStart w:id="957" w:name="_Toc137236688"/>
      <w:bookmarkStart w:id="958" w:name="_Toc138892460"/>
      <w:bookmarkStart w:id="959" w:name="_Toc145069482"/>
      <w:bookmarkStart w:id="960" w:name="_Toc155195070"/>
      <w:bookmarkStart w:id="961" w:name="_Toc161918874"/>
      <w:bookmarkStart w:id="962" w:name="_Toc163211888"/>
      <w:bookmarkStart w:id="963" w:name="_Toc169794924"/>
      <w:bookmarkStart w:id="964" w:name="_Toc171510957"/>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36D6B1A" w14:textId="41BCC792" w:rsidR="00AA031E" w:rsidRPr="00E070C4" w:rsidRDefault="00C54504" w:rsidP="00AA031E">
      <w:r w:rsidRPr="00E070C4">
        <w:t>The requirements and test cases listed in Table B.4.</w:t>
      </w:r>
      <w:r w:rsidRPr="00E070C4">
        <w:rPr>
          <w:lang w:eastAsia="ja-JP"/>
        </w:rPr>
        <w:t>13</w:t>
      </w:r>
      <w:r w:rsidRPr="00E070C4">
        <w:t xml:space="preserve">-1 are specified in TS 36.101 </w:t>
      </w:r>
      <w:r>
        <w:t>Rel-P</w:t>
      </w:r>
      <w:r w:rsidRPr="00E070C4">
        <w:t xml:space="preserve"> [2].</w:t>
      </w:r>
    </w:p>
    <w:p w14:paraId="01A88EBF" w14:textId="77777777" w:rsidR="00162A51" w:rsidRPr="00E070C4" w:rsidRDefault="00162A51" w:rsidP="00162A51">
      <w:pPr>
        <w:pStyle w:val="TH"/>
      </w:pPr>
      <w:r w:rsidRPr="00E070C4">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965" w:name="_Toc29761891"/>
      <w:bookmarkStart w:id="966" w:name="_Toc45833909"/>
      <w:bookmarkStart w:id="967" w:name="_Toc82890643"/>
      <w:bookmarkStart w:id="968" w:name="_Toc122508492"/>
      <w:bookmarkStart w:id="969" w:name="_Toc123216564"/>
      <w:bookmarkStart w:id="970" w:name="_Toc124184175"/>
      <w:bookmarkStart w:id="971" w:name="_Toc124184245"/>
      <w:bookmarkStart w:id="972" w:name="_Toc130588601"/>
      <w:bookmarkStart w:id="973" w:name="_Toc137236689"/>
      <w:bookmarkStart w:id="974" w:name="_Toc138892461"/>
      <w:bookmarkStart w:id="975" w:name="_Toc145069483"/>
      <w:bookmarkStart w:id="976" w:name="_Toc155195071"/>
      <w:bookmarkStart w:id="977" w:name="_Toc161918875"/>
      <w:bookmarkStart w:id="978" w:name="_Toc163211889"/>
      <w:bookmarkStart w:id="979" w:name="_Toc169794925"/>
      <w:bookmarkStart w:id="980" w:name="_Toc171510958"/>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36D954B" w14:textId="02410F06" w:rsidR="00AA031E" w:rsidRPr="00E070C4" w:rsidRDefault="008D078F" w:rsidP="00AA031E">
      <w:r w:rsidRPr="00E070C4">
        <w:t>The requirements and t</w:t>
      </w:r>
      <w:r>
        <w:t>est cases listed in Table B.4.1</w:t>
      </w:r>
      <w:r>
        <w:rPr>
          <w:rFonts w:hint="eastAsia"/>
          <w:lang w:eastAsia="zh-CN"/>
        </w:rPr>
        <w:t>4</w:t>
      </w:r>
      <w:r w:rsidRPr="00E070C4">
        <w:t xml:space="preserve">-1 are specified in TS 36.101 </w:t>
      </w:r>
      <w:r>
        <w:t>Rel-P</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981" w:name="_Toc21093341"/>
      <w:bookmarkStart w:id="982" w:name="_Toc29761892"/>
      <w:bookmarkStart w:id="983" w:name="_Toc45833910"/>
      <w:bookmarkStart w:id="984" w:name="_Toc82890644"/>
      <w:bookmarkStart w:id="985" w:name="_Toc122508493"/>
      <w:bookmarkStart w:id="986" w:name="_Toc123216565"/>
      <w:bookmarkStart w:id="987" w:name="_Toc124184176"/>
      <w:bookmarkStart w:id="988" w:name="_Toc124184246"/>
      <w:bookmarkStart w:id="989" w:name="_Toc130588602"/>
      <w:bookmarkStart w:id="990" w:name="_Toc137236690"/>
      <w:bookmarkStart w:id="991" w:name="_Toc138892462"/>
      <w:bookmarkStart w:id="992" w:name="_Toc145069484"/>
      <w:bookmarkStart w:id="993" w:name="_Toc155195072"/>
      <w:bookmarkStart w:id="994" w:name="_Toc161918876"/>
      <w:bookmarkStart w:id="995" w:name="_Toc163211890"/>
      <w:bookmarkStart w:id="996" w:name="_Toc169794926"/>
      <w:bookmarkStart w:id="997" w:name="_Toc171510959"/>
      <w:r w:rsidRPr="00E070C4">
        <w:rPr>
          <w:lang w:val="en-US"/>
        </w:rPr>
        <w:t>Annex C (normative):</w:t>
      </w:r>
      <w:r w:rsidRPr="00E070C4">
        <w:rPr>
          <w:lang w:val="en-US"/>
        </w:rPr>
        <w:br/>
      </w:r>
      <w:r w:rsidRPr="00E070C4">
        <w:rPr>
          <w:rFonts w:cs="v5.0.0"/>
          <w:lang w:val="en-US"/>
        </w:rPr>
        <w:t>Common Requirements for 4Rx</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01A88F08" w14:textId="77777777" w:rsidR="006E1CBE" w:rsidRPr="00E070C4" w:rsidRDefault="006E1CBE" w:rsidP="006E1CBE">
      <w:pPr>
        <w:pStyle w:val="Heading1"/>
      </w:pPr>
      <w:bookmarkStart w:id="998" w:name="_Toc21093342"/>
      <w:bookmarkStart w:id="999" w:name="_Toc29761893"/>
      <w:bookmarkStart w:id="1000" w:name="_Toc45833911"/>
      <w:bookmarkStart w:id="1001" w:name="_Toc82890645"/>
      <w:bookmarkStart w:id="1002" w:name="_Toc122508494"/>
      <w:bookmarkStart w:id="1003" w:name="_Toc123216566"/>
      <w:bookmarkStart w:id="1004" w:name="_Toc124184177"/>
      <w:bookmarkStart w:id="1005" w:name="_Toc124184247"/>
      <w:bookmarkStart w:id="1006" w:name="_Toc130588603"/>
      <w:bookmarkStart w:id="1007" w:name="_Toc137236691"/>
      <w:bookmarkStart w:id="1008" w:name="_Toc138892463"/>
      <w:bookmarkStart w:id="1009" w:name="_Toc145069485"/>
      <w:bookmarkStart w:id="1010" w:name="_Toc155195073"/>
      <w:bookmarkStart w:id="1011" w:name="_Toc161918877"/>
      <w:bookmarkStart w:id="1012" w:name="_Toc163211891"/>
      <w:bookmarkStart w:id="1013" w:name="_Toc169794927"/>
      <w:bookmarkStart w:id="1014" w:name="_Toc171510960"/>
      <w:r w:rsidRPr="00E070C4">
        <w:t>C.1</w:t>
      </w:r>
      <w:r w:rsidRPr="00E070C4">
        <w:tab/>
        <w:t>Common UE RF requirements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6D0B01CF" w14:textId="14EA0AA3" w:rsidR="00AA031E" w:rsidRDefault="00876D91" w:rsidP="00AA031E">
      <w:r w:rsidRPr="00E070C4">
        <w:t xml:space="preserve">The requirements and test cases listed in Table C.1-1 are specified in TS 36.101 </w:t>
      </w:r>
      <w:r>
        <w:t>Rel-P</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1A6BE32" w:rsidR="00AA031E" w:rsidRPr="00E070C4" w:rsidRDefault="00876D91" w:rsidP="006E1CBE">
      <w:r w:rsidRPr="00E070C4">
        <w:t xml:space="preserve">The requirements and test cases listed in Table C.1-2 are specified in TS 36.101 </w:t>
      </w:r>
      <w:r>
        <w:t>Rel-P</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1015" w:name="_Toc21093343"/>
      <w:bookmarkStart w:id="1016" w:name="_Toc29761894"/>
      <w:bookmarkStart w:id="1017" w:name="_Toc45833912"/>
      <w:bookmarkStart w:id="1018" w:name="_Toc82890646"/>
      <w:bookmarkStart w:id="1019" w:name="_Toc122508495"/>
      <w:bookmarkStart w:id="1020" w:name="_Toc123216567"/>
      <w:bookmarkStart w:id="1021" w:name="_Toc124184178"/>
      <w:bookmarkStart w:id="1022" w:name="_Toc124184248"/>
      <w:bookmarkStart w:id="1023" w:name="_Toc130588604"/>
      <w:bookmarkStart w:id="1024" w:name="_Toc137236692"/>
      <w:bookmarkStart w:id="1025" w:name="_Toc138892464"/>
      <w:bookmarkStart w:id="1026" w:name="_Toc145069486"/>
      <w:bookmarkStart w:id="1027" w:name="_Toc155195074"/>
      <w:bookmarkStart w:id="1028" w:name="_Toc161918878"/>
      <w:bookmarkStart w:id="1029" w:name="_Toc163211892"/>
      <w:bookmarkStart w:id="1030" w:name="_Toc169794928"/>
      <w:bookmarkStart w:id="1031" w:name="_Toc171510961"/>
      <w:r w:rsidRPr="00E070C4">
        <w:t>C.2</w:t>
      </w:r>
      <w:r w:rsidRPr="00E070C4">
        <w:tab/>
        <w:t>Common UE demodulation and CSI requirements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3C7FA9D" w14:textId="24DB70BD" w:rsidR="00AA031E" w:rsidRPr="00E070C4" w:rsidRDefault="00876D91" w:rsidP="006E1CBE">
      <w:r w:rsidRPr="00E070C4">
        <w:t xml:space="preserve">The requirements and test cases listed in Table C.2-1 are specified in TS 36.101 </w:t>
      </w:r>
      <w:r>
        <w:t>Rel-P</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1180BDC8" w:rsidR="0098093C" w:rsidRPr="00E070C4" w:rsidRDefault="00876D91" w:rsidP="0098093C">
      <w:r w:rsidRPr="00E070C4">
        <w:t xml:space="preserve">The requirements and test cases listed in Table C.2-2 are specified in TS 36.101 </w:t>
      </w:r>
      <w:r>
        <w:t>Rel-P</w:t>
      </w:r>
      <w:r w:rsidRPr="00E070C4">
        <w:t xml:space="preserve"> [2].</w:t>
      </w:r>
    </w:p>
    <w:p w14:paraId="01A88F5C" w14:textId="77777777" w:rsidR="00EA6ABD" w:rsidRPr="00E070C4" w:rsidRDefault="00EA6ABD" w:rsidP="00EA6ABD">
      <w:pPr>
        <w:pStyle w:val="TH"/>
        <w:rPr>
          <w:rFonts w:eastAsia="MS Mincho"/>
        </w:rPr>
      </w:pPr>
      <w:r w:rsidRPr="00E070C4">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1032" w:name="_Toc21093344"/>
      <w:bookmarkStart w:id="1033" w:name="_Toc29761895"/>
      <w:bookmarkStart w:id="1034" w:name="_Toc45833913"/>
      <w:bookmarkStart w:id="1035" w:name="_Toc82890647"/>
      <w:bookmarkStart w:id="1036" w:name="_Toc122508496"/>
      <w:bookmarkStart w:id="1037" w:name="_Toc123216568"/>
      <w:bookmarkStart w:id="1038" w:name="_Toc124184179"/>
      <w:bookmarkStart w:id="1039" w:name="_Toc124184249"/>
      <w:bookmarkStart w:id="1040" w:name="_Toc130588605"/>
      <w:bookmarkStart w:id="1041" w:name="_Toc137236693"/>
      <w:bookmarkStart w:id="1042" w:name="_Toc138892465"/>
      <w:bookmarkStart w:id="1043" w:name="_Toc145069487"/>
      <w:bookmarkStart w:id="1044" w:name="_Toc155195075"/>
      <w:bookmarkStart w:id="1045" w:name="_Toc161918879"/>
      <w:bookmarkStart w:id="1046" w:name="_Toc163211893"/>
      <w:bookmarkStart w:id="1047" w:name="_Toc169794929"/>
      <w:bookmarkStart w:id="1048" w:name="_Toc171510962"/>
      <w:r w:rsidRPr="00E070C4">
        <w:rPr>
          <w:lang w:val="en-US"/>
        </w:rPr>
        <w:t>Annex D (normative):</w:t>
      </w:r>
      <w:r w:rsidRPr="00E070C4">
        <w:rPr>
          <w:lang w:val="en-US"/>
        </w:rPr>
        <w:br/>
      </w:r>
      <w:r w:rsidRPr="00E070C4">
        <w:rPr>
          <w:rFonts w:hint="eastAsia"/>
          <w:lang w:val="en-US"/>
        </w:rPr>
        <w:t>Common Requirements for performance enhancements for high speed scenario</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1A88F7A" w14:textId="77777777" w:rsidR="00EA6ABD" w:rsidRPr="00E070C4" w:rsidRDefault="00EA6ABD" w:rsidP="00EA6ABD">
      <w:pPr>
        <w:pStyle w:val="Heading1"/>
      </w:pPr>
      <w:bookmarkStart w:id="1049" w:name="_Toc21093345"/>
      <w:bookmarkStart w:id="1050" w:name="_Toc29761896"/>
      <w:bookmarkStart w:id="1051" w:name="_Toc45833914"/>
      <w:bookmarkStart w:id="1052" w:name="_Toc82890648"/>
      <w:bookmarkStart w:id="1053" w:name="_Toc122508497"/>
      <w:bookmarkStart w:id="1054" w:name="_Toc123216569"/>
      <w:bookmarkStart w:id="1055" w:name="_Toc124184180"/>
      <w:bookmarkStart w:id="1056" w:name="_Toc124184250"/>
      <w:bookmarkStart w:id="1057" w:name="_Toc130588606"/>
      <w:bookmarkStart w:id="1058" w:name="_Toc137236694"/>
      <w:bookmarkStart w:id="1059" w:name="_Toc138892466"/>
      <w:bookmarkStart w:id="1060" w:name="_Toc145069488"/>
      <w:bookmarkStart w:id="1061" w:name="_Toc155195076"/>
      <w:bookmarkStart w:id="1062" w:name="_Toc161918880"/>
      <w:bookmarkStart w:id="1063" w:name="_Toc163211894"/>
      <w:bookmarkStart w:id="1064" w:name="_Toc169794930"/>
      <w:bookmarkStart w:id="1065" w:name="_Toc171510963"/>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794AC1AF" w14:textId="12FD6133" w:rsidR="0098093C" w:rsidRDefault="00876D91"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Rel-P</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1066" w:name="_Toc21093346"/>
      <w:bookmarkStart w:id="1067" w:name="_Toc29761897"/>
      <w:bookmarkStart w:id="1068" w:name="_Toc45833915"/>
      <w:bookmarkStart w:id="1069" w:name="_Toc82890649"/>
      <w:bookmarkStart w:id="1070" w:name="_Toc122508498"/>
      <w:bookmarkStart w:id="1071" w:name="_Toc123216570"/>
      <w:bookmarkStart w:id="1072" w:name="_Toc124184181"/>
      <w:bookmarkStart w:id="1073" w:name="_Toc124184251"/>
      <w:bookmarkStart w:id="1074" w:name="_Toc130588607"/>
      <w:bookmarkStart w:id="1075" w:name="_Toc137236695"/>
      <w:bookmarkStart w:id="1076" w:name="_Toc138892467"/>
      <w:bookmarkStart w:id="1077" w:name="_Toc145069489"/>
      <w:bookmarkStart w:id="1078" w:name="_Toc155195077"/>
      <w:bookmarkStart w:id="1079" w:name="_Toc161918881"/>
      <w:bookmarkStart w:id="1080" w:name="_Toc163211895"/>
      <w:bookmarkStart w:id="1081" w:name="_Toc169794931"/>
      <w:bookmarkStart w:id="1082" w:name="_Toc171510964"/>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1A88F88" w14:textId="1D869634" w:rsidR="00EA6ABD" w:rsidRPr="00E070C4" w:rsidRDefault="00876D91"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Rel-P</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1083" w:name="_Toc21093347"/>
      <w:bookmarkStart w:id="1084" w:name="_Toc29761898"/>
      <w:bookmarkStart w:id="1085" w:name="_Toc45833916"/>
      <w:bookmarkStart w:id="1086" w:name="_Toc82890650"/>
      <w:bookmarkStart w:id="1087" w:name="_Toc122508499"/>
      <w:bookmarkStart w:id="1088" w:name="_Toc123216571"/>
      <w:bookmarkStart w:id="1089" w:name="_Toc124184182"/>
      <w:bookmarkStart w:id="1090" w:name="_Toc124184252"/>
      <w:bookmarkStart w:id="1091" w:name="_Toc130588608"/>
      <w:bookmarkStart w:id="1092" w:name="_Toc137236696"/>
      <w:bookmarkStart w:id="1093" w:name="_Toc138892468"/>
      <w:bookmarkStart w:id="1094" w:name="_Toc145069490"/>
      <w:bookmarkStart w:id="1095" w:name="_Toc155195078"/>
      <w:bookmarkStart w:id="1096" w:name="_Toc161918882"/>
      <w:bookmarkStart w:id="1097" w:name="_Toc163211896"/>
      <w:bookmarkStart w:id="1098" w:name="_Toc169794932"/>
      <w:bookmarkStart w:id="1099" w:name="_Toc171510965"/>
      <w:r w:rsidRPr="00E070C4">
        <w:rPr>
          <w:lang w:val="en-US"/>
        </w:rPr>
        <w:t>Annex E (normative):</w:t>
      </w:r>
      <w:r w:rsidRPr="00E070C4">
        <w:rPr>
          <w:lang w:val="en-US"/>
        </w:rPr>
        <w:br/>
      </w:r>
      <w:r w:rsidRPr="00E070C4">
        <w:rPr>
          <w:rFonts w:cs="v5.0.0"/>
          <w:lang w:val="en-US"/>
        </w:rPr>
        <w:t>Common Requirements for 8Rx</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1A88F96" w14:textId="77777777" w:rsidR="00446747" w:rsidRPr="00E070C4" w:rsidRDefault="00446747" w:rsidP="00446747">
      <w:pPr>
        <w:pStyle w:val="Heading1"/>
      </w:pPr>
      <w:bookmarkStart w:id="1100" w:name="_Toc21093348"/>
      <w:bookmarkStart w:id="1101" w:name="_Toc29761899"/>
      <w:bookmarkStart w:id="1102" w:name="_Toc45833917"/>
      <w:bookmarkStart w:id="1103" w:name="_Toc82890651"/>
      <w:bookmarkStart w:id="1104" w:name="_Toc122508500"/>
      <w:bookmarkStart w:id="1105" w:name="_Toc123216572"/>
      <w:bookmarkStart w:id="1106" w:name="_Toc124184183"/>
      <w:bookmarkStart w:id="1107" w:name="_Toc124184253"/>
      <w:bookmarkStart w:id="1108" w:name="_Toc130588609"/>
      <w:bookmarkStart w:id="1109" w:name="_Toc137236697"/>
      <w:bookmarkStart w:id="1110" w:name="_Toc138892469"/>
      <w:bookmarkStart w:id="1111" w:name="_Toc145069491"/>
      <w:bookmarkStart w:id="1112" w:name="_Toc155195079"/>
      <w:bookmarkStart w:id="1113" w:name="_Toc161918883"/>
      <w:bookmarkStart w:id="1114" w:name="_Toc163211897"/>
      <w:bookmarkStart w:id="1115" w:name="_Toc169794933"/>
      <w:bookmarkStart w:id="1116" w:name="_Toc171510966"/>
      <w:r w:rsidRPr="00E070C4">
        <w:rPr>
          <w:rFonts w:hint="eastAsia"/>
          <w:lang w:eastAsia="zh-CN"/>
        </w:rPr>
        <w:t xml:space="preserve">E.1 </w:t>
      </w:r>
      <w:r w:rsidRPr="00E070C4">
        <w:t>Common UE RF requirements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7C394D84" w14:textId="389EE7F5" w:rsidR="0098093C" w:rsidRPr="00E070C4" w:rsidRDefault="00876D91" w:rsidP="0098093C">
      <w:r w:rsidRPr="00E070C4">
        <w:t xml:space="preserve">The requirements and test cases listed in Table E.1-1 are specified in TS 36.101 </w:t>
      </w:r>
      <w:r>
        <w:t>Rel-P</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4F3D16F7" w:rsidR="0098093C" w:rsidRPr="00E070C4" w:rsidRDefault="00876D91" w:rsidP="0098093C">
      <w:r w:rsidRPr="00E070C4">
        <w:t xml:space="preserve">The requirements and test cases listed in Table E.1-2 are specified in TS 36.101 </w:t>
      </w:r>
      <w:r>
        <w:t>Rel-P</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1117" w:name="_Toc21093349"/>
      <w:bookmarkStart w:id="1118" w:name="_Toc29761900"/>
      <w:bookmarkStart w:id="1119" w:name="_Toc45833918"/>
      <w:bookmarkStart w:id="1120" w:name="_Toc82890652"/>
      <w:bookmarkStart w:id="1121" w:name="_Toc122508501"/>
      <w:bookmarkStart w:id="1122" w:name="_Toc123216573"/>
      <w:bookmarkStart w:id="1123" w:name="_Toc124184184"/>
      <w:bookmarkStart w:id="1124" w:name="_Toc124184254"/>
      <w:bookmarkStart w:id="1125" w:name="_Toc130588610"/>
      <w:bookmarkStart w:id="1126" w:name="_Toc137236698"/>
      <w:bookmarkStart w:id="1127" w:name="_Toc138892470"/>
      <w:bookmarkStart w:id="1128" w:name="_Toc145069492"/>
      <w:bookmarkStart w:id="1129" w:name="_Toc155195080"/>
      <w:bookmarkStart w:id="1130" w:name="_Toc161918884"/>
      <w:bookmarkStart w:id="1131" w:name="_Toc163211898"/>
      <w:bookmarkStart w:id="1132" w:name="_Toc169794934"/>
      <w:bookmarkStart w:id="1133" w:name="_Toc171510967"/>
      <w:r w:rsidRPr="00E070C4">
        <w:t>E.2</w:t>
      </w:r>
      <w:r w:rsidRPr="00E070C4">
        <w:tab/>
        <w:t>Common UE demodulation and CSI requirements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0AE173D" w14:textId="75A6E5E8" w:rsidR="0098093C" w:rsidRPr="00E070C4" w:rsidRDefault="00876D91" w:rsidP="0098093C">
      <w:r w:rsidRPr="00E070C4">
        <w:t>The requirements and test cases listed in Table E.2-1 and Table E.2-2 are specified in TS 36.101</w:t>
      </w:r>
      <w:r>
        <w:t xml:space="preserve"> Rel-P</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1134" w:name="_Toc122508502"/>
      <w:bookmarkStart w:id="1135" w:name="_Toc123216574"/>
      <w:bookmarkStart w:id="1136" w:name="_Toc124184185"/>
      <w:bookmarkStart w:id="1137" w:name="_Toc124184255"/>
      <w:bookmarkStart w:id="1138" w:name="_Toc130588611"/>
      <w:bookmarkStart w:id="1139" w:name="_Toc137236699"/>
      <w:bookmarkStart w:id="1140" w:name="_Toc138892471"/>
      <w:bookmarkStart w:id="1141" w:name="_Toc145069493"/>
      <w:bookmarkStart w:id="1142" w:name="_Toc155195081"/>
      <w:bookmarkStart w:id="1143" w:name="_Toc161918885"/>
      <w:bookmarkStart w:id="1144" w:name="_Toc163211899"/>
      <w:bookmarkStart w:id="1145" w:name="_Toc169794935"/>
      <w:bookmarkStart w:id="1146" w:name="_Toc171510968"/>
      <w:r w:rsidRPr="00640F64">
        <w:t>Annex F (normative):</w:t>
      </w:r>
      <w:r w:rsidRPr="00640F64">
        <w:br/>
      </w:r>
      <w:r w:rsidRPr="00947AD1">
        <w:t>Common requirements for NB-IoT</w:t>
      </w:r>
      <w:r w:rsidRPr="008652AA">
        <w:t xml:space="preserve"> or eMTC operation over NTN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035848F" w14:textId="77777777" w:rsidR="001D58A6" w:rsidRPr="001D58A6" w:rsidRDefault="001D58A6" w:rsidP="001D58A6"/>
    <w:p w14:paraId="79BF1A9F" w14:textId="55CBAAF5" w:rsidR="001D58A6" w:rsidRPr="00224CFF" w:rsidRDefault="001D58A6" w:rsidP="001D58A6">
      <w:pPr>
        <w:pStyle w:val="Heading1"/>
      </w:pPr>
      <w:bookmarkStart w:id="1147" w:name="_Toc122508503"/>
      <w:bookmarkStart w:id="1148" w:name="_Toc123216575"/>
      <w:bookmarkStart w:id="1149" w:name="_Toc124184186"/>
      <w:bookmarkStart w:id="1150" w:name="_Toc124184256"/>
      <w:bookmarkStart w:id="1151" w:name="_Toc130588612"/>
      <w:bookmarkStart w:id="1152" w:name="_Toc137236700"/>
      <w:bookmarkStart w:id="1153" w:name="_Toc138892472"/>
      <w:bookmarkStart w:id="1154" w:name="_Toc145069494"/>
      <w:bookmarkStart w:id="1155" w:name="_Toc155195082"/>
      <w:bookmarkStart w:id="1156" w:name="_Toc161918886"/>
      <w:bookmarkStart w:id="1157" w:name="_Toc163211900"/>
      <w:bookmarkStart w:id="1158" w:name="_Toc169794936"/>
      <w:bookmarkStart w:id="1159" w:name="_Toc171510969"/>
      <w:r w:rsidRPr="00224CFF">
        <w:t>F.</w:t>
      </w:r>
      <w:r w:rsidRPr="00224CFF">
        <w:rPr>
          <w:rFonts w:hint="eastAsia"/>
        </w:rPr>
        <w:t>1</w:t>
      </w:r>
      <w:r w:rsidRPr="00224CFF">
        <w:tab/>
        <w:t>Common UE RF requirements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36D3CF9" w14:textId="728FC7F0" w:rsidR="001D58A6" w:rsidRDefault="00876D91" w:rsidP="001D58A6">
      <w:r w:rsidRPr="00224CFF">
        <w:t>The requirements and test cases listed in Table F.1-1 are specified in TS</w:t>
      </w:r>
      <w:r w:rsidRPr="00E070C4">
        <w:t xml:space="preserve"> 36.10</w:t>
      </w:r>
      <w:r>
        <w:t>2</w:t>
      </w:r>
      <w:r w:rsidRPr="00E070C4">
        <w:t xml:space="preserve"> </w:t>
      </w:r>
      <w:r>
        <w:t xml:space="preserve">Rel-P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3FB516BD" w:rsidR="001D58A6" w:rsidRPr="00A710D5" w:rsidRDefault="00F60F86" w:rsidP="00945C12">
            <w:pPr>
              <w:pStyle w:val="TAL"/>
              <w:rPr>
                <w:rFonts w:eastAsia="MS Mincho" w:cs="Arial"/>
                <w:lang w:val="en-US"/>
              </w:rPr>
            </w:pPr>
            <w:r w:rsidRPr="00A710D5">
              <w:rPr>
                <w:rFonts w:eastAsia="MS Mincho" w:cs="Arial"/>
                <w:lang w:val="en-US"/>
              </w:rPr>
              <w:t>5.4B</w:t>
            </w:r>
            <w:r>
              <w:rPr>
                <w:rFonts w:eastAsia="MS Mincho" w:cs="Arial"/>
                <w:lang w:val="en-US"/>
              </w:rPr>
              <w:t xml:space="preserve"> (Note</w:t>
            </w:r>
            <w:r w:rsidR="002D0288">
              <w:rPr>
                <w:rFonts w:eastAsia="MS Mincho" w:cs="Arial"/>
                <w:lang w:val="en-US"/>
              </w:rPr>
              <w:t xml:space="preserve"> 1,2</w:t>
            </w:r>
            <w:r>
              <w:rPr>
                <w:rFonts w:eastAsia="MS Mincho"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DB5D55" w14:textId="77777777" w:rsidR="00F60F86" w:rsidRDefault="00F60F86" w:rsidP="00F60F86">
            <w:pPr>
              <w:pStyle w:val="TAL"/>
              <w:rPr>
                <w:rFonts w:cs="Arial"/>
                <w:lang w:val="en-US"/>
              </w:rPr>
            </w:pPr>
            <w:r w:rsidRPr="00A710D5">
              <w:rPr>
                <w:rFonts w:cs="Arial"/>
                <w:lang w:val="en-US"/>
              </w:rPr>
              <w:t>7.1</w:t>
            </w:r>
            <w:r>
              <w:rPr>
                <w:rFonts w:cs="Arial"/>
                <w:lang w:val="en-US"/>
              </w:rPr>
              <w:t xml:space="preserve"> </w:t>
            </w:r>
          </w:p>
          <w:p w14:paraId="6E6D452C" w14:textId="66539F8A" w:rsidR="001D58A6" w:rsidRPr="00A710D5" w:rsidRDefault="00F60F86" w:rsidP="00F60F86">
            <w:pPr>
              <w:pStyle w:val="TAL"/>
              <w:rPr>
                <w:rFonts w:cs="Arial"/>
                <w:lang w:val="en-US"/>
              </w:rPr>
            </w:pPr>
            <w:r>
              <w:rPr>
                <w:rFonts w:cs="Arial"/>
                <w:lang w:val="en-US"/>
              </w:rPr>
              <w:t>(Note</w:t>
            </w:r>
            <w:r w:rsidR="005A281C">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6D7A2CA" w14:textId="77777777" w:rsidR="00F60F86" w:rsidRDefault="00F60F86" w:rsidP="00F60F86">
            <w:pPr>
              <w:pStyle w:val="TAL"/>
              <w:rPr>
                <w:rFonts w:cs="Arial"/>
                <w:lang w:val="en-US"/>
              </w:rPr>
            </w:pPr>
            <w:r w:rsidRPr="00A710D5">
              <w:rPr>
                <w:rFonts w:cs="Arial"/>
                <w:lang w:val="en-US"/>
              </w:rPr>
              <w:t>7.3B</w:t>
            </w:r>
          </w:p>
          <w:p w14:paraId="39FB1682" w14:textId="340927C0" w:rsidR="001D58A6" w:rsidRPr="00A710D5" w:rsidRDefault="00F60F86" w:rsidP="00F60F86">
            <w:pPr>
              <w:pStyle w:val="TAL"/>
              <w:rPr>
                <w:rFonts w:eastAsia="MS Mincho" w:cs="Arial"/>
                <w:lang w:val="en-US"/>
              </w:rPr>
            </w:pPr>
            <w:r>
              <w:rPr>
                <w:rFonts w:cs="Arial"/>
                <w:lang w:val="en-US"/>
              </w:rPr>
              <w:t>(Note</w:t>
            </w:r>
            <w:r w:rsidR="005A281C">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r w:rsidR="00F60F86" w:rsidRPr="005B7E29" w14:paraId="1E78D627" w14:textId="77777777" w:rsidTr="00AD0896">
        <w:trPr>
          <w:trHeight w:val="255"/>
          <w:jc w:val="center"/>
        </w:trPr>
        <w:tc>
          <w:tcPr>
            <w:tcW w:w="3845" w:type="dxa"/>
            <w:gridSpan w:val="2"/>
            <w:tcBorders>
              <w:top w:val="single" w:sz="4" w:space="0" w:color="auto"/>
              <w:left w:val="single" w:sz="4" w:space="0" w:color="auto"/>
              <w:bottom w:val="single" w:sz="4" w:space="0" w:color="auto"/>
              <w:right w:val="single" w:sz="4" w:space="0" w:color="auto"/>
            </w:tcBorders>
          </w:tcPr>
          <w:p w14:paraId="1611E191" w14:textId="1F59BC3A" w:rsidR="00F60F86" w:rsidRDefault="00F60F86" w:rsidP="00F60F86">
            <w:pPr>
              <w:pStyle w:val="TAN"/>
            </w:pPr>
            <w:r>
              <w:rPr>
                <w:lang w:val="en-US"/>
              </w:rPr>
              <w:t>NOTE</w:t>
            </w:r>
            <w:r w:rsidR="002D0288">
              <w:rPr>
                <w:lang w:val="en-US"/>
              </w:rPr>
              <w:t xml:space="preserve"> 1</w:t>
            </w:r>
            <w:r>
              <w:rPr>
                <w:lang w:val="en-US"/>
              </w:rPr>
              <w:t>:</w:t>
            </w:r>
            <w:r>
              <w:tab/>
              <w:t>Rel-17 UEs are only subject to requirements with default Tx-Rx spacing</w:t>
            </w:r>
          </w:p>
          <w:p w14:paraId="16FDB797" w14:textId="02C36CC5" w:rsidR="002D0288" w:rsidRPr="005B7E29" w:rsidRDefault="002D0288" w:rsidP="00F60F86">
            <w:pPr>
              <w:pStyle w:val="TAN"/>
              <w:rPr>
                <w:lang w:val="en-US"/>
              </w:rPr>
            </w:pPr>
            <w:r>
              <w:rPr>
                <w:lang w:val="en-US"/>
              </w:rPr>
              <w:t>NOTE 2:</w:t>
            </w:r>
            <w:r>
              <w:tab/>
              <w:t>Rel-18 UEs supporting only standalone operation do not need to meet requirements specified for in-band operation with NR over NTN in clauses 5.4B.2.3 and 5.4B.3. In-band operation with NR is not supported in Rel-17.</w:t>
            </w:r>
          </w:p>
        </w:tc>
      </w:tr>
    </w:tbl>
    <w:p w14:paraId="1EAA6261" w14:textId="77777777" w:rsidR="001D58A6" w:rsidRPr="005B7E29" w:rsidRDefault="001D58A6" w:rsidP="001D58A6"/>
    <w:p w14:paraId="098CDBA7" w14:textId="1ECEEFDE" w:rsidR="001D58A6" w:rsidRPr="005B7E29" w:rsidRDefault="00876D91" w:rsidP="001D58A6">
      <w:r w:rsidRPr="005B7E29">
        <w:t>The requirements and test cases listed in Table F.1-2 are specified in TS 36.102 Rel-</w:t>
      </w:r>
      <w:r>
        <w:t>P</w:t>
      </w:r>
      <w:r w:rsidRPr="005B7E29">
        <w:t xml:space="preserve">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1C2E33E5" w:rsidR="001D58A6" w:rsidRPr="00A710D5" w:rsidRDefault="00F60F86" w:rsidP="00945C12">
            <w:pPr>
              <w:pStyle w:val="TAL"/>
              <w:rPr>
                <w:rFonts w:eastAsia="MS Mincho" w:cs="Arial"/>
                <w:lang w:val="en-US"/>
              </w:rPr>
            </w:pPr>
            <w:r w:rsidRPr="00A710D5">
              <w:rPr>
                <w:rFonts w:eastAsia="MS Mincho" w:cs="Arial"/>
                <w:lang w:val="en-US"/>
              </w:rPr>
              <w:t>5.4A</w:t>
            </w:r>
            <w:r>
              <w:rPr>
                <w:rFonts w:eastAsia="MS Mincho" w:cs="Arial"/>
                <w:lang w:val="en-US"/>
              </w:rPr>
              <w:t xml:space="preserve"> (Note)</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53191A5" w:rsidR="001D58A6" w:rsidRPr="00A710D5" w:rsidRDefault="00F60F86" w:rsidP="00945C12">
            <w:pPr>
              <w:pStyle w:val="TAL"/>
              <w:rPr>
                <w:rFonts w:cs="Arial"/>
                <w:lang w:val="en-US"/>
              </w:rPr>
            </w:pPr>
            <w:r w:rsidRPr="00A710D5">
              <w:rPr>
                <w:rFonts w:cs="Arial"/>
                <w:lang w:val="en-US"/>
              </w:rPr>
              <w:t>7.1</w:t>
            </w:r>
            <w:r>
              <w:rPr>
                <w:rFonts w:cs="Arial"/>
                <w:lang w:val="en-US"/>
              </w:rPr>
              <w:t xml:space="preserve"> </w:t>
            </w: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B7153A" w14:textId="77777777" w:rsidR="00F60F86" w:rsidRDefault="00F60F86" w:rsidP="00F60F86">
            <w:pPr>
              <w:pStyle w:val="TAL"/>
              <w:rPr>
                <w:rFonts w:cs="Arial"/>
                <w:lang w:val="en-US"/>
              </w:rPr>
            </w:pPr>
            <w:r w:rsidRPr="00A710D5">
              <w:rPr>
                <w:rFonts w:cs="Arial"/>
                <w:lang w:val="en-US"/>
              </w:rPr>
              <w:t>7.3A</w:t>
            </w:r>
          </w:p>
          <w:p w14:paraId="06FD20DC" w14:textId="7EB61461" w:rsidR="001D58A6" w:rsidRPr="00A710D5" w:rsidRDefault="00F60F86" w:rsidP="00F60F86">
            <w:pPr>
              <w:pStyle w:val="TAL"/>
              <w:rPr>
                <w:rFonts w:eastAsia="MS Mincho" w:cs="Arial"/>
                <w:lang w:val="en-US"/>
              </w:rPr>
            </w:pP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r w:rsidR="00F60F86" w:rsidRPr="00947AD1" w14:paraId="5D5AA3C9" w14:textId="77777777" w:rsidTr="0000687C">
        <w:trPr>
          <w:trHeight w:val="255"/>
          <w:jc w:val="center"/>
        </w:trPr>
        <w:tc>
          <w:tcPr>
            <w:tcW w:w="5009" w:type="dxa"/>
            <w:gridSpan w:val="2"/>
            <w:tcBorders>
              <w:top w:val="single" w:sz="4" w:space="0" w:color="auto"/>
              <w:left w:val="single" w:sz="4" w:space="0" w:color="auto"/>
              <w:bottom w:val="single" w:sz="4" w:space="0" w:color="auto"/>
              <w:right w:val="single" w:sz="4" w:space="0" w:color="auto"/>
            </w:tcBorders>
          </w:tcPr>
          <w:p w14:paraId="4D1FF083" w14:textId="22588D39" w:rsidR="00F60F86" w:rsidRPr="005B7E29" w:rsidRDefault="00F60F86" w:rsidP="00F60F86">
            <w:pPr>
              <w:pStyle w:val="TAN"/>
              <w:rPr>
                <w:lang w:val="en-US"/>
              </w:rPr>
            </w:pPr>
            <w:r>
              <w:rPr>
                <w:lang w:val="en-US"/>
              </w:rPr>
              <w:t>NOTE:</w:t>
            </w:r>
            <w:r>
              <w:tab/>
              <w:t>Rel-17 UEs are only subject to requirements with default Tx-Rx spacing</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1160" w:name="_Toc122508504"/>
      <w:bookmarkStart w:id="1161" w:name="_Toc123216576"/>
      <w:bookmarkStart w:id="1162" w:name="_Toc124184187"/>
      <w:bookmarkStart w:id="1163" w:name="_Toc124184257"/>
      <w:bookmarkStart w:id="1164" w:name="_Toc130588613"/>
      <w:bookmarkStart w:id="1165" w:name="_Toc137236701"/>
      <w:bookmarkStart w:id="1166" w:name="_Toc138892473"/>
      <w:bookmarkStart w:id="1167" w:name="_Toc145069495"/>
      <w:bookmarkStart w:id="1168" w:name="_Toc155195083"/>
      <w:bookmarkStart w:id="1169" w:name="_Toc161918887"/>
      <w:bookmarkStart w:id="1170" w:name="_Toc163211901"/>
      <w:bookmarkStart w:id="1171" w:name="_Toc169794937"/>
      <w:bookmarkStart w:id="1172" w:name="_Toc171510970"/>
      <w:r w:rsidRPr="00947AD1">
        <w:t>F.</w:t>
      </w:r>
      <w:r w:rsidRPr="00947AD1">
        <w:rPr>
          <w:rFonts w:hint="eastAsia"/>
        </w:rPr>
        <w:t>2</w:t>
      </w:r>
      <w:r w:rsidRPr="00947AD1">
        <w:tab/>
        <w:t>Common RRM requirements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93EFEA6" w14:textId="03D4D16C" w:rsidR="001D58A6" w:rsidRDefault="00876D91" w:rsidP="001D58A6">
      <w:r w:rsidRPr="00947AD1">
        <w:t>The requirements and test cases</w:t>
      </w:r>
      <w:r w:rsidRPr="00224CFF">
        <w:t xml:space="preserve"> listed in Table F.</w:t>
      </w:r>
      <w:r>
        <w:t>2</w:t>
      </w:r>
      <w:r w:rsidRPr="00224CFF">
        <w:t xml:space="preserve">-1 are specified in </w:t>
      </w:r>
      <w:r w:rsidRPr="00E070C4">
        <w:t xml:space="preserve">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672D170" w:rsidR="001D58A6" w:rsidRDefault="00876D91" w:rsidP="000A4624">
      <w:r w:rsidRPr="00E070C4">
        <w:t xml:space="preserve">The requirements and test cases listed in </w:t>
      </w:r>
      <w:r>
        <w:t>Table F</w:t>
      </w:r>
      <w:r w:rsidRPr="00E070C4">
        <w:t>.</w:t>
      </w:r>
      <w:r>
        <w:t>2</w:t>
      </w:r>
      <w:r w:rsidRPr="00E070C4">
        <w:t xml:space="preserve">-2 are specified in 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1173"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1174" w:name="_Toc145069496"/>
      <w:bookmarkStart w:id="1175" w:name="_Toc155195084"/>
      <w:bookmarkStart w:id="1176" w:name="_Toc161918888"/>
      <w:bookmarkStart w:id="1177" w:name="_Toc163211902"/>
      <w:bookmarkStart w:id="1178" w:name="_Toc169794938"/>
      <w:bookmarkStart w:id="1179" w:name="_Toc171510971"/>
      <w:r w:rsidRPr="00224CFF">
        <w:t>F.</w:t>
      </w:r>
      <w:r>
        <w:t>3</w:t>
      </w:r>
      <w:r w:rsidRPr="00224CFF">
        <w:tab/>
        <w:t xml:space="preserve">Common UE </w:t>
      </w:r>
      <w:r>
        <w:t>Demodulation</w:t>
      </w:r>
      <w:r w:rsidRPr="00224CFF">
        <w:t xml:space="preserve"> requirements</w:t>
      </w:r>
      <w:bookmarkEnd w:id="1174"/>
      <w:bookmarkEnd w:id="1175"/>
      <w:bookmarkEnd w:id="1176"/>
      <w:bookmarkEnd w:id="1177"/>
      <w:bookmarkEnd w:id="1178"/>
      <w:bookmarkEnd w:id="1179"/>
    </w:p>
    <w:p w14:paraId="41E61209" w14:textId="4DD967D0" w:rsidR="00C258B2" w:rsidRPr="00F76074" w:rsidRDefault="00876D91" w:rsidP="00C258B2">
      <w:pPr>
        <w:rPr>
          <w:noProof/>
        </w:rPr>
      </w:pPr>
      <w:r w:rsidRPr="00F76074">
        <w:rPr>
          <w:noProof/>
        </w:rPr>
        <w:t>The requirements and test cases listed in Table F.</w:t>
      </w:r>
      <w:r>
        <w:rPr>
          <w:noProof/>
        </w:rPr>
        <w:t>3</w:t>
      </w:r>
      <w:r w:rsidRPr="00F76074">
        <w:rPr>
          <w:noProof/>
        </w:rPr>
        <w:t>-1 are specified in TS 36.102 Rel-</w:t>
      </w:r>
      <w:r>
        <w:rPr>
          <w:noProof/>
        </w:rPr>
        <w:t>P</w:t>
      </w:r>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28708442" w:rsidR="00C258B2" w:rsidRPr="00E76E16" w:rsidRDefault="00876D91" w:rsidP="00C258B2">
      <w:r w:rsidRPr="00E76E16">
        <w:t>The requirements and test cases listed in Table F.</w:t>
      </w:r>
      <w:r>
        <w:t>3</w:t>
      </w:r>
      <w:r w:rsidRPr="00E76E16">
        <w:t>-2 are specified in TS 36.102 Rel-</w:t>
      </w:r>
      <w:r>
        <w:t>P</w:t>
      </w:r>
      <w:r w:rsidRPr="00E76E16">
        <w:t xml:space="preserve"> [6].</w:t>
      </w:r>
    </w:p>
    <w:p w14:paraId="09FDE584" w14:textId="77777777" w:rsidR="00C258B2" w:rsidRPr="00E76E16" w:rsidRDefault="00C258B2" w:rsidP="00C258B2">
      <w:pPr>
        <w:pStyle w:val="TH"/>
        <w:rPr>
          <w:rFonts w:eastAsia="MS Mincho"/>
        </w:rPr>
      </w:pPr>
      <w:r w:rsidRPr="00E76E16">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1180" w:name="_Toc21093350"/>
      <w:bookmarkStart w:id="1181" w:name="_Toc29761901"/>
      <w:bookmarkStart w:id="1182" w:name="_Toc45833919"/>
      <w:bookmarkStart w:id="1183" w:name="_Toc82890653"/>
      <w:bookmarkStart w:id="1184" w:name="_Toc122508505"/>
      <w:bookmarkStart w:id="1185" w:name="_Toc123216577"/>
      <w:bookmarkStart w:id="1186" w:name="_Toc124184188"/>
      <w:bookmarkStart w:id="1187" w:name="_Toc124184258"/>
      <w:bookmarkStart w:id="1188" w:name="_Toc130588614"/>
      <w:bookmarkStart w:id="1189" w:name="_Toc137236702"/>
      <w:bookmarkStart w:id="1190" w:name="_Toc138892474"/>
      <w:bookmarkStart w:id="1191" w:name="_Toc145069497"/>
      <w:bookmarkStart w:id="1192" w:name="_Toc155195085"/>
      <w:bookmarkStart w:id="1193" w:name="_Toc161918889"/>
      <w:bookmarkStart w:id="1194" w:name="_Toc163211903"/>
      <w:bookmarkStart w:id="1195" w:name="_Toc169794939"/>
      <w:bookmarkStart w:id="1196" w:name="_Toc171510972"/>
      <w:r w:rsidR="007C49F8" w:rsidRPr="00E070C4">
        <w:rPr>
          <w:lang w:val="en-US"/>
        </w:rPr>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bookmarkEnd w:id="1173"/>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r w:rsidR="00006553" w:rsidRPr="00E070C4" w14:paraId="1FCAF3D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AF3F6C4" w14:textId="3FA2DDBE" w:rsidR="00006553" w:rsidRDefault="00006553" w:rsidP="00006553">
            <w:pPr>
              <w:pStyle w:val="TAL"/>
              <w:rPr>
                <w:rFonts w:cs="Arial"/>
                <w:sz w:val="16"/>
                <w:szCs w:val="16"/>
                <w:lang w:eastAsia="en-US"/>
              </w:rPr>
            </w:pPr>
            <w:r>
              <w:rPr>
                <w:rFonts w:cs="Arial"/>
                <w:sz w:val="16"/>
                <w:szCs w:val="16"/>
                <w:lang w:eastAsia="en-US"/>
              </w:rPr>
              <w:t>2023-12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C4E6823" w14:textId="7395951A" w:rsidR="00006553" w:rsidRDefault="00006553" w:rsidP="00006553">
            <w:pPr>
              <w:pStyle w:val="TAL"/>
              <w:rPr>
                <w:rFonts w:cs="Arial"/>
                <w:sz w:val="16"/>
                <w:szCs w:val="16"/>
                <w:lang w:eastAsia="en-US"/>
              </w:rPr>
            </w:pPr>
            <w:r>
              <w:rPr>
                <w:rFonts w:cs="Arial"/>
                <w:sz w:val="16"/>
                <w:szCs w:val="16"/>
                <w:lang w:eastAsia="en-US"/>
              </w:rPr>
              <w:t>RAN#102</w:t>
            </w:r>
          </w:p>
        </w:tc>
        <w:tc>
          <w:tcPr>
            <w:tcW w:w="992" w:type="dxa"/>
            <w:shd w:val="solid" w:color="FFFFFF" w:fill="auto"/>
          </w:tcPr>
          <w:p w14:paraId="76FDE39F" w14:textId="128A1A12" w:rsidR="00006553" w:rsidRPr="00CB6466" w:rsidRDefault="00006553" w:rsidP="00006553">
            <w:pPr>
              <w:pStyle w:val="TAL"/>
              <w:rPr>
                <w:sz w:val="16"/>
                <w:szCs w:val="16"/>
              </w:rPr>
            </w:pPr>
            <w:r w:rsidRPr="00006553">
              <w:rPr>
                <w:sz w:val="16"/>
                <w:szCs w:val="16"/>
              </w:rPr>
              <w:t>RP-233358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51253F6" w14:textId="0FAECDDE" w:rsidR="00006553" w:rsidRPr="00006553" w:rsidRDefault="00006553" w:rsidP="00006553">
            <w:pPr>
              <w:pStyle w:val="TAL"/>
              <w:rPr>
                <w:sz w:val="16"/>
                <w:szCs w:val="16"/>
              </w:rPr>
            </w:pPr>
            <w:r w:rsidRPr="009A4D77">
              <w:rPr>
                <w:sz w:val="16"/>
                <w:szCs w:val="16"/>
              </w:rPr>
              <w:t>4497</w:t>
            </w:r>
          </w:p>
        </w:tc>
        <w:tc>
          <w:tcPr>
            <w:tcW w:w="425" w:type="dxa"/>
            <w:shd w:val="solid" w:color="FFFFFF" w:fill="auto"/>
          </w:tcPr>
          <w:p w14:paraId="2B2BA7F6" w14:textId="401C8594" w:rsidR="00006553" w:rsidRPr="00006553" w:rsidRDefault="00006553" w:rsidP="00006553">
            <w:pPr>
              <w:pStyle w:val="TAL"/>
              <w:rPr>
                <w:rFonts w:cs="Arial"/>
                <w:snapToGrid w:val="0"/>
                <w:sz w:val="16"/>
                <w:szCs w:val="16"/>
                <w:lang w:eastAsia="en-US"/>
              </w:rPr>
            </w:pPr>
            <w:r w:rsidRPr="009A4D77">
              <w:rPr>
                <w:sz w:val="16"/>
                <w:szCs w:val="16"/>
              </w:rPr>
              <w:t>1</w:t>
            </w:r>
          </w:p>
        </w:tc>
        <w:tc>
          <w:tcPr>
            <w:tcW w:w="567" w:type="dxa"/>
            <w:shd w:val="solid" w:color="FFFFFF" w:fill="auto"/>
          </w:tcPr>
          <w:p w14:paraId="44D7468F" w14:textId="213D66FE" w:rsidR="00006553" w:rsidRPr="00006553" w:rsidRDefault="00006553" w:rsidP="00006553">
            <w:pPr>
              <w:pStyle w:val="TAL"/>
              <w:rPr>
                <w:sz w:val="16"/>
                <w:szCs w:val="16"/>
              </w:rPr>
            </w:pPr>
            <w:r w:rsidRPr="009A4D77">
              <w:rPr>
                <w:sz w:val="16"/>
                <w:szCs w:val="16"/>
              </w:rPr>
              <w:t>B</w:t>
            </w:r>
          </w:p>
        </w:tc>
        <w:tc>
          <w:tcPr>
            <w:tcW w:w="4820" w:type="dxa"/>
            <w:shd w:val="solid" w:color="FFFFFF" w:fill="auto"/>
          </w:tcPr>
          <w:p w14:paraId="11BAACA6" w14:textId="1335B38D" w:rsidR="00006553" w:rsidRPr="00CB6466" w:rsidRDefault="00006553" w:rsidP="00006553">
            <w:pPr>
              <w:pStyle w:val="TAL"/>
              <w:rPr>
                <w:sz w:val="16"/>
                <w:szCs w:val="16"/>
              </w:rPr>
            </w:pPr>
            <w:r w:rsidRPr="00006553">
              <w:rPr>
                <w:sz w:val="16"/>
                <w:szCs w:val="16"/>
              </w:rPr>
              <w:t>CR for 36.307 B106 and B8 overlapping bands</w:t>
            </w:r>
          </w:p>
        </w:tc>
        <w:tc>
          <w:tcPr>
            <w:tcW w:w="694" w:type="dxa"/>
            <w:shd w:val="solid" w:color="FFFFFF" w:fill="auto"/>
          </w:tcPr>
          <w:p w14:paraId="417E27D5" w14:textId="271A1BB2" w:rsidR="00006553" w:rsidRDefault="00006553" w:rsidP="00006553">
            <w:pPr>
              <w:pStyle w:val="TAL"/>
              <w:rPr>
                <w:rFonts w:cs="Arial"/>
                <w:snapToGrid w:val="0"/>
                <w:sz w:val="16"/>
                <w:szCs w:val="16"/>
                <w:lang w:eastAsia="en-US"/>
              </w:rPr>
            </w:pPr>
            <w:r>
              <w:rPr>
                <w:rFonts w:cs="Arial"/>
                <w:snapToGrid w:val="0"/>
                <w:sz w:val="16"/>
                <w:szCs w:val="16"/>
                <w:lang w:eastAsia="en-US"/>
              </w:rPr>
              <w:t>18.3.0</w:t>
            </w:r>
          </w:p>
        </w:tc>
      </w:tr>
      <w:tr w:rsidR="00EE2A8A" w:rsidRPr="00E070C4" w14:paraId="5CD205E4"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5613B17" w14:textId="5BCFE1A6"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E24B8E0" w14:textId="358A055A"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1D522D9" w14:textId="47A162E4"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8A69E85" w14:textId="238AD274" w:rsidR="00EE2A8A" w:rsidRPr="00AC48A0" w:rsidRDefault="00EE2A8A" w:rsidP="00EE2A8A">
            <w:pPr>
              <w:pStyle w:val="TAL"/>
              <w:rPr>
                <w:sz w:val="16"/>
                <w:szCs w:val="16"/>
              </w:rPr>
            </w:pPr>
            <w:r w:rsidRPr="00AC48A0">
              <w:rPr>
                <w:sz w:val="16"/>
                <w:szCs w:val="16"/>
              </w:rPr>
              <w:t>4498</w:t>
            </w:r>
          </w:p>
        </w:tc>
        <w:tc>
          <w:tcPr>
            <w:tcW w:w="425" w:type="dxa"/>
            <w:shd w:val="solid" w:color="FFFFFF" w:fill="auto"/>
          </w:tcPr>
          <w:p w14:paraId="0B1C3D4B" w14:textId="1FB86ED4"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55682C14" w14:textId="018087D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86FE032" w14:textId="6DECC19B" w:rsidR="00EE2A8A" w:rsidRPr="00AC48A0" w:rsidRDefault="00EE2A8A" w:rsidP="00EE2A8A">
            <w:pPr>
              <w:pStyle w:val="TAL"/>
              <w:rPr>
                <w:sz w:val="16"/>
                <w:szCs w:val="16"/>
              </w:rPr>
            </w:pPr>
            <w:r w:rsidRPr="00AC48A0">
              <w:rPr>
                <w:sz w:val="16"/>
                <w:szCs w:val="16"/>
              </w:rPr>
              <w:t>CR for 36.307 General enhancement for future proofing R18</w:t>
            </w:r>
          </w:p>
        </w:tc>
        <w:tc>
          <w:tcPr>
            <w:tcW w:w="694" w:type="dxa"/>
            <w:shd w:val="solid" w:color="FFFFFF" w:fill="auto"/>
          </w:tcPr>
          <w:p w14:paraId="16F8AB58" w14:textId="49AF39B7" w:rsidR="00EE2A8A" w:rsidRDefault="00EE2A8A" w:rsidP="00EE2A8A">
            <w:pPr>
              <w:pStyle w:val="TAL"/>
              <w:rPr>
                <w:rFonts w:cs="Arial"/>
                <w:snapToGrid w:val="0"/>
                <w:sz w:val="16"/>
                <w:szCs w:val="16"/>
                <w:lang w:eastAsia="en-US"/>
              </w:rPr>
            </w:pPr>
            <w:r>
              <w:rPr>
                <w:rFonts w:cs="Arial"/>
                <w:snapToGrid w:val="0"/>
                <w:sz w:val="16"/>
                <w:szCs w:val="16"/>
                <w:lang w:eastAsia="en-US"/>
              </w:rPr>
              <w:t>18.4.0</w:t>
            </w:r>
          </w:p>
        </w:tc>
      </w:tr>
      <w:tr w:rsidR="00EE2A8A" w:rsidRPr="00E070C4" w14:paraId="1D9C3A60"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30A27A2" w14:textId="60D248AE"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79F5102" w14:textId="7E3B3770"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5F3ADCB" w14:textId="4FDD569C" w:rsidR="00EE2A8A" w:rsidRPr="00AC48A0" w:rsidRDefault="00EE2A8A" w:rsidP="00EE2A8A">
            <w:pPr>
              <w:pStyle w:val="TAL"/>
              <w:rPr>
                <w:sz w:val="16"/>
                <w:szCs w:val="16"/>
              </w:rPr>
            </w:pPr>
            <w:r w:rsidRPr="00AC48A0">
              <w:rPr>
                <w:sz w:val="16"/>
                <w:szCs w:val="16"/>
              </w:rPr>
              <w:t>RP-240580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05F0628" w14:textId="59D10F89" w:rsidR="00EE2A8A" w:rsidRPr="00AC48A0" w:rsidRDefault="00EE2A8A" w:rsidP="00EE2A8A">
            <w:pPr>
              <w:pStyle w:val="TAL"/>
              <w:rPr>
                <w:sz w:val="16"/>
                <w:szCs w:val="16"/>
              </w:rPr>
            </w:pPr>
            <w:r w:rsidRPr="00AC48A0">
              <w:rPr>
                <w:sz w:val="16"/>
                <w:szCs w:val="16"/>
              </w:rPr>
              <w:t>4500</w:t>
            </w:r>
          </w:p>
        </w:tc>
        <w:tc>
          <w:tcPr>
            <w:tcW w:w="425" w:type="dxa"/>
            <w:shd w:val="solid" w:color="FFFFFF" w:fill="auto"/>
          </w:tcPr>
          <w:p w14:paraId="387C1C53" w14:textId="77777777" w:rsidR="00EE2A8A" w:rsidRPr="00AC48A0" w:rsidRDefault="00EE2A8A" w:rsidP="00EE2A8A">
            <w:pPr>
              <w:pStyle w:val="TAL"/>
              <w:rPr>
                <w:sz w:val="16"/>
                <w:szCs w:val="16"/>
              </w:rPr>
            </w:pPr>
          </w:p>
        </w:tc>
        <w:tc>
          <w:tcPr>
            <w:tcW w:w="567" w:type="dxa"/>
            <w:shd w:val="solid" w:color="FFFFFF" w:fill="auto"/>
          </w:tcPr>
          <w:p w14:paraId="0C57764B" w14:textId="444DEFE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261E26E" w14:textId="0D96897B" w:rsidR="00EE2A8A" w:rsidRPr="00AC48A0" w:rsidRDefault="00EE2A8A" w:rsidP="00EE2A8A">
            <w:pPr>
              <w:pStyle w:val="TAL"/>
              <w:rPr>
                <w:sz w:val="16"/>
                <w:szCs w:val="16"/>
              </w:rPr>
            </w:pPr>
            <w:r w:rsidRPr="00AC48A0">
              <w:rPr>
                <w:sz w:val="16"/>
                <w:szCs w:val="16"/>
              </w:rPr>
              <w:t>CR on the release independency of band 14 PC2 UE</w:t>
            </w:r>
          </w:p>
        </w:tc>
        <w:tc>
          <w:tcPr>
            <w:tcW w:w="694" w:type="dxa"/>
            <w:shd w:val="solid" w:color="FFFFFF" w:fill="auto"/>
          </w:tcPr>
          <w:p w14:paraId="50385EDE" w14:textId="7080FDF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EE2A8A" w:rsidRPr="00E070C4" w14:paraId="189A4682"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319FAA" w14:textId="40CACA09"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7C73279" w14:textId="3EB588F8"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4FE80D38" w14:textId="79507CA1"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44FFF34" w14:textId="7CF88744" w:rsidR="00EE2A8A" w:rsidRPr="00AC48A0" w:rsidRDefault="00EE2A8A" w:rsidP="00EE2A8A">
            <w:pPr>
              <w:pStyle w:val="TAL"/>
              <w:rPr>
                <w:sz w:val="16"/>
                <w:szCs w:val="16"/>
              </w:rPr>
            </w:pPr>
            <w:r w:rsidRPr="00AC48A0">
              <w:rPr>
                <w:sz w:val="16"/>
                <w:szCs w:val="16"/>
              </w:rPr>
              <w:t>4501</w:t>
            </w:r>
          </w:p>
        </w:tc>
        <w:tc>
          <w:tcPr>
            <w:tcW w:w="425" w:type="dxa"/>
            <w:shd w:val="solid" w:color="FFFFFF" w:fill="auto"/>
          </w:tcPr>
          <w:p w14:paraId="5BFE29E8" w14:textId="656A378F"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409A9614" w14:textId="36E24C88"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057C4D38" w14:textId="6324DE2B" w:rsidR="00EE2A8A" w:rsidRPr="00AC48A0" w:rsidRDefault="00EE2A8A" w:rsidP="00EE2A8A">
            <w:pPr>
              <w:pStyle w:val="TAL"/>
              <w:rPr>
                <w:sz w:val="16"/>
                <w:szCs w:val="16"/>
              </w:rPr>
            </w:pPr>
            <w:r w:rsidRPr="00AC48A0">
              <w:rPr>
                <w:sz w:val="16"/>
                <w:szCs w:val="16"/>
              </w:rPr>
              <w:t>CR to 36.307 for updated procedure for introducing release independent features</w:t>
            </w:r>
          </w:p>
        </w:tc>
        <w:tc>
          <w:tcPr>
            <w:tcW w:w="694" w:type="dxa"/>
            <w:shd w:val="solid" w:color="FFFFFF" w:fill="auto"/>
          </w:tcPr>
          <w:p w14:paraId="0CAB098E" w14:textId="1F9ACB3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8F1265" w:rsidRPr="00E070C4" w14:paraId="7D359939"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F05AEE7" w14:textId="3E9C35A2" w:rsidR="008F1265" w:rsidRDefault="008F1265" w:rsidP="008F1265">
            <w:pPr>
              <w:pStyle w:val="TAL"/>
              <w:rPr>
                <w:rFonts w:cs="Arial"/>
                <w:sz w:val="16"/>
                <w:szCs w:val="16"/>
                <w:lang w:eastAsia="en-US"/>
              </w:rPr>
            </w:pPr>
            <w:r>
              <w:rPr>
                <w:rFonts w:cs="Arial"/>
                <w:sz w:val="16"/>
                <w:szCs w:val="16"/>
                <w:lang w:eastAsia="en-US"/>
              </w:rPr>
              <w:t>2024-06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681382F9" w14:textId="607C0F7A" w:rsidR="008F1265" w:rsidRDefault="008F1265" w:rsidP="008F1265">
            <w:pPr>
              <w:pStyle w:val="TAL"/>
              <w:rPr>
                <w:rFonts w:cs="Arial"/>
                <w:sz w:val="16"/>
                <w:szCs w:val="16"/>
                <w:lang w:eastAsia="en-US"/>
              </w:rPr>
            </w:pPr>
            <w:r>
              <w:rPr>
                <w:rFonts w:cs="Arial"/>
                <w:sz w:val="16"/>
                <w:szCs w:val="16"/>
                <w:lang w:eastAsia="en-US"/>
              </w:rPr>
              <w:t>RAN#104</w:t>
            </w:r>
          </w:p>
        </w:tc>
        <w:tc>
          <w:tcPr>
            <w:tcW w:w="992" w:type="dxa"/>
            <w:shd w:val="solid" w:color="FFFFFF" w:fill="auto"/>
          </w:tcPr>
          <w:p w14:paraId="4F9466FE" w14:textId="285BF4BD" w:rsidR="008F1265" w:rsidRPr="008F1265" w:rsidRDefault="008F1265" w:rsidP="008F1265">
            <w:pPr>
              <w:pStyle w:val="TAL"/>
              <w:rPr>
                <w:sz w:val="16"/>
                <w:szCs w:val="16"/>
              </w:rPr>
            </w:pPr>
            <w:r w:rsidRPr="008F1265">
              <w:rPr>
                <w:sz w:val="16"/>
                <w:szCs w:val="16"/>
              </w:rPr>
              <w:t>RP-241414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B4004A1" w14:textId="6B92113E" w:rsidR="008F1265" w:rsidRPr="008F1265" w:rsidRDefault="008F1265" w:rsidP="008F1265">
            <w:pPr>
              <w:pStyle w:val="TAL"/>
              <w:rPr>
                <w:sz w:val="16"/>
                <w:szCs w:val="16"/>
              </w:rPr>
            </w:pPr>
            <w:r w:rsidRPr="008F1265">
              <w:rPr>
                <w:sz w:val="16"/>
                <w:szCs w:val="16"/>
              </w:rPr>
              <w:t>4503</w:t>
            </w:r>
          </w:p>
        </w:tc>
        <w:tc>
          <w:tcPr>
            <w:tcW w:w="425" w:type="dxa"/>
            <w:shd w:val="solid" w:color="FFFFFF" w:fill="auto"/>
          </w:tcPr>
          <w:p w14:paraId="31FE4C9C" w14:textId="5DAC5F13" w:rsidR="008F1265" w:rsidRPr="008F1265" w:rsidRDefault="008F1265" w:rsidP="008F1265">
            <w:pPr>
              <w:pStyle w:val="TAL"/>
              <w:rPr>
                <w:sz w:val="16"/>
                <w:szCs w:val="16"/>
              </w:rPr>
            </w:pPr>
            <w:r w:rsidRPr="008F1265">
              <w:rPr>
                <w:sz w:val="16"/>
                <w:szCs w:val="16"/>
              </w:rPr>
              <w:t>1</w:t>
            </w:r>
          </w:p>
        </w:tc>
        <w:tc>
          <w:tcPr>
            <w:tcW w:w="567" w:type="dxa"/>
            <w:shd w:val="solid" w:color="FFFFFF" w:fill="auto"/>
          </w:tcPr>
          <w:p w14:paraId="03CDD863" w14:textId="38C836F1" w:rsidR="008F1265" w:rsidRPr="008F1265" w:rsidRDefault="008F1265" w:rsidP="008F1265">
            <w:pPr>
              <w:pStyle w:val="TAL"/>
              <w:rPr>
                <w:sz w:val="16"/>
                <w:szCs w:val="16"/>
              </w:rPr>
            </w:pPr>
            <w:r w:rsidRPr="008F1265">
              <w:rPr>
                <w:sz w:val="16"/>
                <w:szCs w:val="16"/>
              </w:rPr>
              <w:t>F</w:t>
            </w:r>
          </w:p>
        </w:tc>
        <w:tc>
          <w:tcPr>
            <w:tcW w:w="4820" w:type="dxa"/>
            <w:shd w:val="solid" w:color="FFFFFF" w:fill="auto"/>
          </w:tcPr>
          <w:p w14:paraId="0AF30E08" w14:textId="67963859" w:rsidR="008F1265" w:rsidRPr="008F1265" w:rsidRDefault="008F1265" w:rsidP="008F1265">
            <w:pPr>
              <w:pStyle w:val="TAL"/>
              <w:rPr>
                <w:sz w:val="16"/>
                <w:szCs w:val="16"/>
              </w:rPr>
            </w:pPr>
            <w:r w:rsidRPr="008F1265">
              <w:rPr>
                <w:sz w:val="16"/>
                <w:szCs w:val="16"/>
              </w:rPr>
              <w:t>(IoT_NTN_FDD_LS_band) CR to 36.307: Release independent for IoT-NTN requirements (Rel-18)</w:t>
            </w:r>
          </w:p>
        </w:tc>
        <w:tc>
          <w:tcPr>
            <w:tcW w:w="694" w:type="dxa"/>
            <w:shd w:val="solid" w:color="FFFFFF" w:fill="auto"/>
          </w:tcPr>
          <w:p w14:paraId="296E07FF" w14:textId="40318B3F" w:rsidR="008F1265" w:rsidRPr="00885764" w:rsidRDefault="008F1265" w:rsidP="008F1265">
            <w:pPr>
              <w:pStyle w:val="TAL"/>
              <w:rPr>
                <w:rFonts w:cs="Arial"/>
                <w:snapToGrid w:val="0"/>
                <w:sz w:val="16"/>
                <w:szCs w:val="16"/>
                <w:lang w:eastAsia="en-US"/>
              </w:rPr>
            </w:pPr>
            <w:r>
              <w:rPr>
                <w:rFonts w:cs="Arial"/>
                <w:snapToGrid w:val="0"/>
                <w:sz w:val="16"/>
                <w:szCs w:val="16"/>
                <w:lang w:eastAsia="en-US"/>
              </w:rPr>
              <w:t>18.5.0</w:t>
            </w:r>
          </w:p>
        </w:tc>
      </w:tr>
      <w:tr w:rsidR="003B5705" w:rsidRPr="00E070C4" w14:paraId="76CAAB56"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9DEF075" w14:textId="41D1AA58" w:rsidR="003B5705" w:rsidRDefault="003B5705" w:rsidP="003B5705">
            <w:pPr>
              <w:pStyle w:val="TAL"/>
              <w:rPr>
                <w:rFonts w:cs="Arial"/>
                <w:sz w:val="16"/>
                <w:szCs w:val="16"/>
                <w:lang w:eastAsia="en-US"/>
              </w:rPr>
            </w:pPr>
            <w:r>
              <w:rPr>
                <w:rFonts w:cs="Arial"/>
                <w:sz w:val="16"/>
                <w:szCs w:val="16"/>
                <w:lang w:eastAsia="en-US"/>
              </w:rPr>
              <w:t>2025-05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8BBBFE5" w14:textId="0E05106A"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55BDBD16" w14:textId="5D29BDCB"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B0BC96F" w14:textId="3DBEEE7A" w:rsidR="003B5705" w:rsidRPr="003B5705" w:rsidRDefault="003B5705" w:rsidP="003B5705">
            <w:pPr>
              <w:pStyle w:val="TAL"/>
              <w:rPr>
                <w:sz w:val="16"/>
                <w:szCs w:val="16"/>
              </w:rPr>
            </w:pPr>
            <w:r w:rsidRPr="003B5705">
              <w:rPr>
                <w:sz w:val="16"/>
                <w:szCs w:val="16"/>
              </w:rPr>
              <w:t>4505</w:t>
            </w:r>
          </w:p>
        </w:tc>
        <w:tc>
          <w:tcPr>
            <w:tcW w:w="425" w:type="dxa"/>
            <w:shd w:val="solid" w:color="FFFFFF" w:fill="auto"/>
          </w:tcPr>
          <w:p w14:paraId="3E3B9C5D" w14:textId="60CF8F64"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A6B23" w14:textId="15BCDDB3"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2F1CDEE7" w14:textId="7D95CC71" w:rsidR="003B5705" w:rsidRPr="003B5705" w:rsidRDefault="003B5705" w:rsidP="003B5705">
            <w:pPr>
              <w:pStyle w:val="TAL"/>
              <w:rPr>
                <w:sz w:val="16"/>
                <w:szCs w:val="16"/>
              </w:rPr>
            </w:pPr>
            <w:r w:rsidRPr="003B5705">
              <w:rPr>
                <w:sz w:val="16"/>
                <w:szCs w:val="16"/>
              </w:rPr>
              <w:t>CR 36.307 R18 Annex A update on overlapping bands table [Overlapping_Bands]</w:t>
            </w:r>
          </w:p>
        </w:tc>
        <w:tc>
          <w:tcPr>
            <w:tcW w:w="694" w:type="dxa"/>
            <w:shd w:val="solid" w:color="FFFFFF" w:fill="auto"/>
          </w:tcPr>
          <w:p w14:paraId="01A01ECF" w14:textId="04EF75B3"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3D117B2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64A5620" w14:textId="5D305860"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6F513" w14:textId="1B0AC757"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7D849FA8" w14:textId="2562F8B4" w:rsidR="003B5705" w:rsidRPr="003B5705" w:rsidRDefault="003B5705" w:rsidP="003B5705">
            <w:pPr>
              <w:pStyle w:val="TAL"/>
              <w:rPr>
                <w:sz w:val="16"/>
                <w:szCs w:val="16"/>
              </w:rPr>
            </w:pPr>
            <w:r w:rsidRPr="003B5705">
              <w:rPr>
                <w:sz w:val="16"/>
                <w:szCs w:val="16"/>
              </w:rPr>
              <w:t>RP-250600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EDF45A" w14:textId="0991E4DC" w:rsidR="003B5705" w:rsidRPr="003B5705" w:rsidRDefault="003B5705" w:rsidP="003B5705">
            <w:pPr>
              <w:pStyle w:val="TAL"/>
              <w:rPr>
                <w:sz w:val="16"/>
                <w:szCs w:val="16"/>
              </w:rPr>
            </w:pPr>
            <w:r w:rsidRPr="003B5705">
              <w:rPr>
                <w:sz w:val="16"/>
                <w:szCs w:val="16"/>
              </w:rPr>
              <w:t>4506</w:t>
            </w:r>
          </w:p>
        </w:tc>
        <w:tc>
          <w:tcPr>
            <w:tcW w:w="425" w:type="dxa"/>
            <w:shd w:val="solid" w:color="FFFFFF" w:fill="auto"/>
          </w:tcPr>
          <w:p w14:paraId="3AC41882" w14:textId="3D0594A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CF7B7" w14:textId="1A259900"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10E7DBB5" w14:textId="76D0FB37" w:rsidR="003B5705" w:rsidRPr="003B5705" w:rsidRDefault="003B5705" w:rsidP="003B5705">
            <w:pPr>
              <w:pStyle w:val="TAL"/>
              <w:rPr>
                <w:sz w:val="16"/>
                <w:szCs w:val="16"/>
              </w:rPr>
            </w:pPr>
            <w:r w:rsidRPr="003B5705">
              <w:rPr>
                <w:sz w:val="16"/>
                <w:szCs w:val="16"/>
              </w:rPr>
              <w:t>CR to TS 36.307: Flexible Tx-Rx spacing for NB-IoT and eMTC over NTN</w:t>
            </w:r>
          </w:p>
        </w:tc>
        <w:tc>
          <w:tcPr>
            <w:tcW w:w="694" w:type="dxa"/>
            <w:shd w:val="solid" w:color="FFFFFF" w:fill="auto"/>
          </w:tcPr>
          <w:p w14:paraId="29E47962" w14:textId="51205D4F"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49CADC6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F17704B" w14:textId="1C05EFE9"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13BEFFF" w14:textId="22E9234F"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3372E221" w14:textId="60EBD0B4"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959D352" w14:textId="2F6B5AE9" w:rsidR="003B5705" w:rsidRPr="003B5705" w:rsidRDefault="003B5705" w:rsidP="003B5705">
            <w:pPr>
              <w:pStyle w:val="TAL"/>
              <w:rPr>
                <w:sz w:val="16"/>
                <w:szCs w:val="16"/>
              </w:rPr>
            </w:pPr>
            <w:r w:rsidRPr="003B5705">
              <w:rPr>
                <w:sz w:val="16"/>
                <w:szCs w:val="16"/>
              </w:rPr>
              <w:t>4508</w:t>
            </w:r>
          </w:p>
        </w:tc>
        <w:tc>
          <w:tcPr>
            <w:tcW w:w="425" w:type="dxa"/>
            <w:shd w:val="solid" w:color="FFFFFF" w:fill="auto"/>
          </w:tcPr>
          <w:p w14:paraId="660CC7A1" w14:textId="448B622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13535956" w14:textId="324247C4" w:rsidR="003B5705" w:rsidRPr="003B5705" w:rsidRDefault="003B5705" w:rsidP="003B5705">
            <w:pPr>
              <w:pStyle w:val="TAL"/>
              <w:rPr>
                <w:sz w:val="16"/>
                <w:szCs w:val="16"/>
              </w:rPr>
            </w:pPr>
            <w:r w:rsidRPr="003B5705">
              <w:rPr>
                <w:sz w:val="16"/>
                <w:szCs w:val="16"/>
              </w:rPr>
              <w:t>B</w:t>
            </w:r>
          </w:p>
        </w:tc>
        <w:tc>
          <w:tcPr>
            <w:tcW w:w="4820" w:type="dxa"/>
            <w:shd w:val="solid" w:color="FFFFFF" w:fill="auto"/>
          </w:tcPr>
          <w:p w14:paraId="7F96F6A7" w14:textId="4A426A09" w:rsidR="003B5705" w:rsidRPr="003B5705" w:rsidRDefault="003B5705" w:rsidP="003B5705">
            <w:pPr>
              <w:pStyle w:val="TAL"/>
              <w:rPr>
                <w:sz w:val="16"/>
                <w:szCs w:val="16"/>
              </w:rPr>
            </w:pPr>
            <w:r w:rsidRPr="003B5705">
              <w:rPr>
                <w:sz w:val="16"/>
                <w:szCs w:val="16"/>
              </w:rPr>
              <w:t>(TEI18) CR to TS 36.307: NB-IoT in-band operation with NR NTN [NTNNBIoT_inbandNTNNR]</w:t>
            </w:r>
          </w:p>
        </w:tc>
        <w:tc>
          <w:tcPr>
            <w:tcW w:w="694" w:type="dxa"/>
            <w:shd w:val="solid" w:color="FFFFFF" w:fill="auto"/>
          </w:tcPr>
          <w:p w14:paraId="5D8170A2" w14:textId="22441E8E"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bl>
    <w:p w14:paraId="48B9CC47" w14:textId="77777777" w:rsidR="00FC5BD8" w:rsidRDefault="00FC5B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025F29" w:rsidRPr="00E070C4" w14:paraId="17A343EB" w14:textId="77777777" w:rsidTr="00632782">
        <w:trPr>
          <w:jc w:val="center"/>
        </w:trPr>
        <w:tc>
          <w:tcPr>
            <w:tcW w:w="744" w:type="dxa"/>
            <w:shd w:val="solid" w:color="C0C0C0" w:fill="auto"/>
          </w:tcPr>
          <w:p w14:paraId="2E43A6F9" w14:textId="77777777" w:rsidR="00025F29" w:rsidRPr="00E070C4" w:rsidRDefault="00025F29" w:rsidP="00632782">
            <w:pPr>
              <w:pStyle w:val="TAL"/>
              <w:rPr>
                <w:rFonts w:cs="Arial"/>
                <w:b/>
                <w:sz w:val="16"/>
                <w:lang w:eastAsia="en-US"/>
              </w:rPr>
            </w:pPr>
            <w:r w:rsidRPr="00E070C4">
              <w:rPr>
                <w:rFonts w:cs="Arial"/>
                <w:b/>
                <w:sz w:val="16"/>
                <w:lang w:eastAsia="en-US"/>
              </w:rPr>
              <w:t>Date</w:t>
            </w:r>
          </w:p>
        </w:tc>
        <w:tc>
          <w:tcPr>
            <w:tcW w:w="811" w:type="dxa"/>
            <w:shd w:val="solid" w:color="C0C0C0" w:fill="auto"/>
          </w:tcPr>
          <w:p w14:paraId="746961AA" w14:textId="77777777" w:rsidR="00025F29" w:rsidRPr="00E070C4" w:rsidRDefault="00025F29" w:rsidP="00632782">
            <w:pPr>
              <w:pStyle w:val="TAL"/>
              <w:rPr>
                <w:rFonts w:cs="Arial"/>
                <w:b/>
                <w:sz w:val="16"/>
                <w:lang w:eastAsia="en-US"/>
              </w:rPr>
            </w:pPr>
            <w:r w:rsidRPr="00E070C4">
              <w:rPr>
                <w:rFonts w:cs="Arial"/>
                <w:b/>
                <w:sz w:val="16"/>
                <w:lang w:eastAsia="en-US"/>
              </w:rPr>
              <w:t>Meeting</w:t>
            </w:r>
          </w:p>
        </w:tc>
        <w:tc>
          <w:tcPr>
            <w:tcW w:w="992" w:type="dxa"/>
            <w:shd w:val="solid" w:color="C0C0C0" w:fill="auto"/>
          </w:tcPr>
          <w:p w14:paraId="09D4BFD8" w14:textId="77777777" w:rsidR="00025F29" w:rsidRPr="00E070C4" w:rsidRDefault="00025F29" w:rsidP="00632782">
            <w:pPr>
              <w:pStyle w:val="TAL"/>
              <w:rPr>
                <w:rFonts w:cs="Arial"/>
                <w:b/>
                <w:sz w:val="16"/>
                <w:lang w:eastAsia="en-US"/>
              </w:rPr>
            </w:pPr>
            <w:r w:rsidRPr="00E070C4">
              <w:rPr>
                <w:rFonts w:cs="Arial"/>
                <w:b/>
                <w:sz w:val="16"/>
                <w:lang w:eastAsia="en-US"/>
              </w:rPr>
              <w:t>TDoc</w:t>
            </w:r>
          </w:p>
        </w:tc>
        <w:tc>
          <w:tcPr>
            <w:tcW w:w="567" w:type="dxa"/>
            <w:shd w:val="solid" w:color="C0C0C0" w:fill="auto"/>
          </w:tcPr>
          <w:p w14:paraId="41D06DC0" w14:textId="77777777" w:rsidR="00025F29" w:rsidRPr="00E070C4" w:rsidRDefault="00025F29" w:rsidP="00632782">
            <w:pPr>
              <w:pStyle w:val="TAL"/>
              <w:rPr>
                <w:rFonts w:cs="Arial"/>
                <w:b/>
                <w:sz w:val="16"/>
                <w:lang w:eastAsia="en-US"/>
              </w:rPr>
            </w:pPr>
            <w:r w:rsidRPr="00E070C4">
              <w:rPr>
                <w:rFonts w:cs="Arial"/>
                <w:b/>
                <w:sz w:val="16"/>
                <w:lang w:eastAsia="en-US"/>
              </w:rPr>
              <w:t>CR</w:t>
            </w:r>
          </w:p>
        </w:tc>
        <w:tc>
          <w:tcPr>
            <w:tcW w:w="425" w:type="dxa"/>
            <w:shd w:val="solid" w:color="C0C0C0" w:fill="auto"/>
          </w:tcPr>
          <w:p w14:paraId="740F4600" w14:textId="77777777" w:rsidR="00025F29" w:rsidRPr="00E070C4" w:rsidRDefault="00025F29" w:rsidP="00632782">
            <w:pPr>
              <w:pStyle w:val="TAL"/>
              <w:rPr>
                <w:rFonts w:cs="Arial"/>
                <w:b/>
                <w:sz w:val="16"/>
                <w:lang w:eastAsia="en-US"/>
              </w:rPr>
            </w:pPr>
            <w:r w:rsidRPr="00E070C4">
              <w:rPr>
                <w:rFonts w:cs="Arial"/>
                <w:b/>
                <w:sz w:val="16"/>
                <w:lang w:eastAsia="en-US"/>
              </w:rPr>
              <w:t>Rev</w:t>
            </w:r>
          </w:p>
        </w:tc>
        <w:tc>
          <w:tcPr>
            <w:tcW w:w="567" w:type="dxa"/>
            <w:shd w:val="solid" w:color="C0C0C0" w:fill="auto"/>
          </w:tcPr>
          <w:p w14:paraId="08FD5362" w14:textId="77777777" w:rsidR="00025F29" w:rsidRPr="00E070C4" w:rsidRDefault="00025F29" w:rsidP="00632782">
            <w:pPr>
              <w:pStyle w:val="TAL"/>
              <w:rPr>
                <w:rFonts w:cs="Arial"/>
                <w:b/>
                <w:sz w:val="16"/>
                <w:lang w:eastAsia="en-US"/>
              </w:rPr>
            </w:pPr>
            <w:r w:rsidRPr="00E070C4">
              <w:rPr>
                <w:rFonts w:cs="Arial"/>
                <w:b/>
                <w:sz w:val="16"/>
                <w:lang w:eastAsia="en-US"/>
              </w:rPr>
              <w:t>Cat</w:t>
            </w:r>
          </w:p>
        </w:tc>
        <w:tc>
          <w:tcPr>
            <w:tcW w:w="4820" w:type="dxa"/>
            <w:shd w:val="solid" w:color="C0C0C0" w:fill="auto"/>
          </w:tcPr>
          <w:p w14:paraId="797480EF" w14:textId="77777777" w:rsidR="00025F29" w:rsidRPr="00E070C4" w:rsidRDefault="00025F29" w:rsidP="00632782">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058342B8" w14:textId="77777777" w:rsidR="00025F29" w:rsidRPr="00E070C4" w:rsidRDefault="00025F29" w:rsidP="00632782">
            <w:pPr>
              <w:pStyle w:val="TAL"/>
              <w:rPr>
                <w:rFonts w:cs="Arial"/>
                <w:b/>
                <w:sz w:val="16"/>
                <w:lang w:eastAsia="en-US"/>
              </w:rPr>
            </w:pPr>
            <w:r w:rsidRPr="00E070C4">
              <w:rPr>
                <w:rFonts w:cs="Arial"/>
                <w:b/>
                <w:sz w:val="16"/>
                <w:lang w:eastAsia="en-US"/>
              </w:rPr>
              <w:t>New version</w:t>
            </w:r>
          </w:p>
        </w:tc>
      </w:tr>
      <w:tr w:rsidR="00025F29" w:rsidRPr="00E070C4" w14:paraId="1E596390" w14:textId="77777777" w:rsidTr="00632782">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715540" w14:textId="77777777" w:rsidR="00025F29" w:rsidRPr="00E070C4" w:rsidRDefault="00025F29" w:rsidP="00025F29">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FE07203" w14:textId="77777777" w:rsidR="00025F29" w:rsidRPr="00E070C4" w:rsidRDefault="00025F29" w:rsidP="00025F29">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0829702" w14:textId="6746F173" w:rsidR="00025F29" w:rsidRPr="00FC5BD8" w:rsidRDefault="00025F29" w:rsidP="00025F29">
            <w:pPr>
              <w:pStyle w:val="TAL"/>
              <w:rPr>
                <w:rFonts w:cs="Arial"/>
                <w:snapToGrid w:val="0"/>
                <w:sz w:val="16"/>
                <w:szCs w:val="16"/>
                <w:lang w:val="pt-BR" w:eastAsia="en-US"/>
              </w:rPr>
            </w:pPr>
            <w:r w:rsidRPr="00025F29">
              <w:rPr>
                <w:rFonts w:cs="Arial"/>
                <w:snapToGrid w:val="0"/>
                <w:sz w:val="16"/>
                <w:szCs w:val="16"/>
                <w:lang w:val="pt-BR" w:eastAsia="en-US"/>
              </w:rPr>
              <w:t>RP-250618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CE8113A" w14:textId="68676F4A" w:rsidR="00025F29" w:rsidRPr="00025F29" w:rsidRDefault="00025F29" w:rsidP="00025F29">
            <w:pPr>
              <w:pStyle w:val="TAC"/>
              <w:rPr>
                <w:rFonts w:cs="Arial"/>
                <w:snapToGrid w:val="0"/>
                <w:sz w:val="16"/>
                <w:szCs w:val="16"/>
                <w:lang w:val="pt-BR" w:eastAsia="en-US"/>
              </w:rPr>
            </w:pPr>
            <w:r w:rsidRPr="00025F29">
              <w:rPr>
                <w:sz w:val="16"/>
                <w:szCs w:val="16"/>
              </w:rPr>
              <w:t>4504</w:t>
            </w:r>
          </w:p>
        </w:tc>
        <w:tc>
          <w:tcPr>
            <w:tcW w:w="425" w:type="dxa"/>
            <w:shd w:val="solid" w:color="FFFFFF" w:fill="auto"/>
          </w:tcPr>
          <w:p w14:paraId="2DE9AE52" w14:textId="77777777" w:rsidR="00025F29" w:rsidRPr="00025F29" w:rsidRDefault="00025F29" w:rsidP="00025F29">
            <w:pPr>
              <w:pStyle w:val="TAC"/>
              <w:rPr>
                <w:rFonts w:cs="Arial"/>
                <w:snapToGrid w:val="0"/>
                <w:sz w:val="16"/>
                <w:szCs w:val="16"/>
                <w:lang w:eastAsia="en-US"/>
              </w:rPr>
            </w:pPr>
          </w:p>
        </w:tc>
        <w:tc>
          <w:tcPr>
            <w:tcW w:w="567" w:type="dxa"/>
            <w:shd w:val="solid" w:color="FFFFFF" w:fill="auto"/>
          </w:tcPr>
          <w:p w14:paraId="78D147DE" w14:textId="632567C3" w:rsidR="00025F29" w:rsidRPr="00025F29" w:rsidRDefault="00025F29" w:rsidP="00025F29">
            <w:pPr>
              <w:pStyle w:val="TAC"/>
              <w:rPr>
                <w:rFonts w:cs="Arial"/>
                <w:snapToGrid w:val="0"/>
                <w:sz w:val="16"/>
                <w:szCs w:val="16"/>
                <w:lang w:eastAsia="en-US"/>
              </w:rPr>
            </w:pPr>
            <w:r w:rsidRPr="00025F29">
              <w:rPr>
                <w:sz w:val="16"/>
                <w:szCs w:val="16"/>
              </w:rPr>
              <w:t>B</w:t>
            </w:r>
          </w:p>
        </w:tc>
        <w:tc>
          <w:tcPr>
            <w:tcW w:w="4820" w:type="dxa"/>
            <w:shd w:val="solid" w:color="FFFFFF" w:fill="auto"/>
          </w:tcPr>
          <w:p w14:paraId="0FBF05D0" w14:textId="5A7BA7E1" w:rsidR="00025F29" w:rsidRPr="00FC5BD8" w:rsidRDefault="00025F29" w:rsidP="00025F29">
            <w:pPr>
              <w:pStyle w:val="TAL"/>
              <w:rPr>
                <w:rFonts w:cs="Arial"/>
                <w:snapToGrid w:val="0"/>
                <w:sz w:val="16"/>
                <w:szCs w:val="16"/>
                <w:lang w:eastAsia="en-US"/>
              </w:rPr>
            </w:pPr>
            <w:r w:rsidRPr="00025F29">
              <w:rPr>
                <w:rFonts w:cs="Arial"/>
                <w:snapToGrid w:val="0"/>
                <w:sz w:val="16"/>
                <w:szCs w:val="16"/>
                <w:lang w:eastAsia="en-US"/>
              </w:rPr>
              <w:t>CR for 36.307 B111 and B3 overlapping bands</w:t>
            </w:r>
          </w:p>
        </w:tc>
        <w:tc>
          <w:tcPr>
            <w:tcW w:w="694" w:type="dxa"/>
            <w:shd w:val="solid" w:color="FFFFFF" w:fill="auto"/>
          </w:tcPr>
          <w:p w14:paraId="2E4EC146" w14:textId="6492CF40" w:rsidR="00025F29" w:rsidRPr="00E070C4" w:rsidRDefault="00025F29" w:rsidP="00025F29">
            <w:pPr>
              <w:pStyle w:val="TAL"/>
              <w:rPr>
                <w:rFonts w:cs="Arial"/>
                <w:snapToGrid w:val="0"/>
                <w:sz w:val="16"/>
                <w:szCs w:val="16"/>
                <w:lang w:eastAsia="en-US"/>
              </w:rPr>
            </w:pPr>
            <w:r>
              <w:rPr>
                <w:rFonts w:cs="Arial"/>
                <w:snapToGrid w:val="0"/>
                <w:sz w:val="16"/>
                <w:szCs w:val="16"/>
                <w:lang w:eastAsia="en-US"/>
              </w:rPr>
              <w:t>19.0.0</w:t>
            </w:r>
          </w:p>
        </w:tc>
      </w:tr>
    </w:tbl>
    <w:p w14:paraId="64C9E8D1" w14:textId="77777777" w:rsidR="00025F29" w:rsidRPr="00E070C4" w:rsidRDefault="00025F29"/>
    <w:sectPr w:rsidR="00025F29" w:rsidRPr="00E070C4" w:rsidSect="006F236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93D1F" w14:textId="77777777" w:rsidR="002B71C1" w:rsidRDefault="002B71C1">
      <w:r>
        <w:separator/>
      </w:r>
    </w:p>
  </w:endnote>
  <w:endnote w:type="continuationSeparator" w:id="0">
    <w:p w14:paraId="3B598D66" w14:textId="77777777" w:rsidR="002B71C1" w:rsidRDefault="002B7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AC3D9" w14:textId="77777777" w:rsidR="002B71C1" w:rsidRDefault="002B71C1">
      <w:r>
        <w:separator/>
      </w:r>
    </w:p>
  </w:footnote>
  <w:footnote w:type="continuationSeparator" w:id="0">
    <w:p w14:paraId="736ACBB4" w14:textId="77777777" w:rsidR="002B71C1" w:rsidRDefault="002B7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7" w14:textId="4C404E60"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912D9A">
      <w:t>3GPP TS 36.307 V19.0.0 (2025-03)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0B8C2B30" w:rsidR="004B3638" w:rsidRDefault="004B3638">
    <w:pPr>
      <w:pStyle w:val="Header"/>
      <w:framePr w:wrap="auto" w:vAnchor="text" w:hAnchor="margin" w:y="1"/>
      <w:widowControl/>
    </w:pPr>
    <w:r>
      <w:fldChar w:fldCharType="begin"/>
    </w:r>
    <w:r>
      <w:instrText xml:space="preserve">styleref ZGSM </w:instrText>
    </w:r>
    <w:r>
      <w:fldChar w:fldCharType="separate"/>
    </w:r>
    <w:r w:rsidR="00912D9A">
      <w:t>Release 19</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20DF5"/>
    <w:rsid w:val="00025F29"/>
    <w:rsid w:val="00027F09"/>
    <w:rsid w:val="00033EC6"/>
    <w:rsid w:val="0003529C"/>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0B3C"/>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2A51"/>
    <w:rsid w:val="00163E35"/>
    <w:rsid w:val="001647DD"/>
    <w:rsid w:val="001649FC"/>
    <w:rsid w:val="001674EC"/>
    <w:rsid w:val="00170693"/>
    <w:rsid w:val="001746E2"/>
    <w:rsid w:val="0017499F"/>
    <w:rsid w:val="001928F5"/>
    <w:rsid w:val="0019438F"/>
    <w:rsid w:val="00194B47"/>
    <w:rsid w:val="00195C20"/>
    <w:rsid w:val="00197FC8"/>
    <w:rsid w:val="001A27BD"/>
    <w:rsid w:val="001A35F5"/>
    <w:rsid w:val="001A556B"/>
    <w:rsid w:val="001A58DB"/>
    <w:rsid w:val="001B23E1"/>
    <w:rsid w:val="001B27A7"/>
    <w:rsid w:val="001B572B"/>
    <w:rsid w:val="001B6CA6"/>
    <w:rsid w:val="001C51F2"/>
    <w:rsid w:val="001D0585"/>
    <w:rsid w:val="001D0EE2"/>
    <w:rsid w:val="001D1653"/>
    <w:rsid w:val="001D58A6"/>
    <w:rsid w:val="001D5D0B"/>
    <w:rsid w:val="001D74FA"/>
    <w:rsid w:val="001E1BB7"/>
    <w:rsid w:val="001E45D8"/>
    <w:rsid w:val="001F0F62"/>
    <w:rsid w:val="001F1555"/>
    <w:rsid w:val="001F3B76"/>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408A"/>
    <w:rsid w:val="002465F2"/>
    <w:rsid w:val="002518E3"/>
    <w:rsid w:val="0026124E"/>
    <w:rsid w:val="00264F35"/>
    <w:rsid w:val="0026558D"/>
    <w:rsid w:val="002711E0"/>
    <w:rsid w:val="002711E3"/>
    <w:rsid w:val="002712D0"/>
    <w:rsid w:val="00287DBF"/>
    <w:rsid w:val="0029452F"/>
    <w:rsid w:val="002B71C1"/>
    <w:rsid w:val="002B76FF"/>
    <w:rsid w:val="002C325C"/>
    <w:rsid w:val="002D0288"/>
    <w:rsid w:val="002D5824"/>
    <w:rsid w:val="002E0530"/>
    <w:rsid w:val="002F5407"/>
    <w:rsid w:val="00301966"/>
    <w:rsid w:val="0030473F"/>
    <w:rsid w:val="00305670"/>
    <w:rsid w:val="00321C2E"/>
    <w:rsid w:val="00324C68"/>
    <w:rsid w:val="003253B2"/>
    <w:rsid w:val="00330F42"/>
    <w:rsid w:val="00335282"/>
    <w:rsid w:val="003362B0"/>
    <w:rsid w:val="00347A65"/>
    <w:rsid w:val="00350EBF"/>
    <w:rsid w:val="00351C44"/>
    <w:rsid w:val="003579B0"/>
    <w:rsid w:val="00362504"/>
    <w:rsid w:val="00362651"/>
    <w:rsid w:val="00362F23"/>
    <w:rsid w:val="00370914"/>
    <w:rsid w:val="00376DE9"/>
    <w:rsid w:val="00377466"/>
    <w:rsid w:val="00384716"/>
    <w:rsid w:val="00396BBB"/>
    <w:rsid w:val="003A0EA8"/>
    <w:rsid w:val="003B4C59"/>
    <w:rsid w:val="003B5705"/>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E5E50"/>
    <w:rsid w:val="005007A6"/>
    <w:rsid w:val="00502480"/>
    <w:rsid w:val="005024C6"/>
    <w:rsid w:val="00504F09"/>
    <w:rsid w:val="00505206"/>
    <w:rsid w:val="0050547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0D50"/>
    <w:rsid w:val="0056496A"/>
    <w:rsid w:val="00566D31"/>
    <w:rsid w:val="00581190"/>
    <w:rsid w:val="005830AA"/>
    <w:rsid w:val="00583DEC"/>
    <w:rsid w:val="00594D27"/>
    <w:rsid w:val="005A281C"/>
    <w:rsid w:val="005A771A"/>
    <w:rsid w:val="005B2297"/>
    <w:rsid w:val="005B540C"/>
    <w:rsid w:val="005C29C2"/>
    <w:rsid w:val="005C2CEC"/>
    <w:rsid w:val="005C3F18"/>
    <w:rsid w:val="005D075B"/>
    <w:rsid w:val="005F092A"/>
    <w:rsid w:val="005F4F44"/>
    <w:rsid w:val="006018A0"/>
    <w:rsid w:val="00603797"/>
    <w:rsid w:val="00611E39"/>
    <w:rsid w:val="00613519"/>
    <w:rsid w:val="00613739"/>
    <w:rsid w:val="00624C51"/>
    <w:rsid w:val="00627BCF"/>
    <w:rsid w:val="00627E95"/>
    <w:rsid w:val="006306B6"/>
    <w:rsid w:val="0063794E"/>
    <w:rsid w:val="00657755"/>
    <w:rsid w:val="006619DE"/>
    <w:rsid w:val="00662920"/>
    <w:rsid w:val="006762CA"/>
    <w:rsid w:val="00676DE6"/>
    <w:rsid w:val="006809F6"/>
    <w:rsid w:val="006829EE"/>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2361"/>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6BC"/>
    <w:rsid w:val="00755896"/>
    <w:rsid w:val="00755DE1"/>
    <w:rsid w:val="00755F38"/>
    <w:rsid w:val="00763854"/>
    <w:rsid w:val="00770EF9"/>
    <w:rsid w:val="00773B1C"/>
    <w:rsid w:val="00774AFE"/>
    <w:rsid w:val="00776480"/>
    <w:rsid w:val="007827C1"/>
    <w:rsid w:val="00794667"/>
    <w:rsid w:val="00796A29"/>
    <w:rsid w:val="007A1916"/>
    <w:rsid w:val="007A22EA"/>
    <w:rsid w:val="007B342A"/>
    <w:rsid w:val="007C487E"/>
    <w:rsid w:val="007C49F8"/>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40C8"/>
    <w:rsid w:val="00876D91"/>
    <w:rsid w:val="00890521"/>
    <w:rsid w:val="008A0435"/>
    <w:rsid w:val="008A0EB9"/>
    <w:rsid w:val="008A2F43"/>
    <w:rsid w:val="008A58ED"/>
    <w:rsid w:val="008B4613"/>
    <w:rsid w:val="008B58C7"/>
    <w:rsid w:val="008B7925"/>
    <w:rsid w:val="008C09EC"/>
    <w:rsid w:val="008C09F1"/>
    <w:rsid w:val="008C4CF0"/>
    <w:rsid w:val="008D078F"/>
    <w:rsid w:val="008D1DF6"/>
    <w:rsid w:val="008D2A11"/>
    <w:rsid w:val="008E12DF"/>
    <w:rsid w:val="008E7E79"/>
    <w:rsid w:val="008F00CC"/>
    <w:rsid w:val="008F1265"/>
    <w:rsid w:val="008F24CE"/>
    <w:rsid w:val="008F2FA5"/>
    <w:rsid w:val="008F7A40"/>
    <w:rsid w:val="0090010A"/>
    <w:rsid w:val="00901D60"/>
    <w:rsid w:val="00912D9A"/>
    <w:rsid w:val="00913A9A"/>
    <w:rsid w:val="009156E4"/>
    <w:rsid w:val="009158EF"/>
    <w:rsid w:val="0092201C"/>
    <w:rsid w:val="0092228F"/>
    <w:rsid w:val="0092391D"/>
    <w:rsid w:val="00927586"/>
    <w:rsid w:val="009363AF"/>
    <w:rsid w:val="00936A57"/>
    <w:rsid w:val="009404A3"/>
    <w:rsid w:val="00942033"/>
    <w:rsid w:val="00944119"/>
    <w:rsid w:val="009462CE"/>
    <w:rsid w:val="0094764D"/>
    <w:rsid w:val="009532E4"/>
    <w:rsid w:val="00954172"/>
    <w:rsid w:val="00964482"/>
    <w:rsid w:val="0096751F"/>
    <w:rsid w:val="0098093C"/>
    <w:rsid w:val="00986A9C"/>
    <w:rsid w:val="00995D66"/>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9F458F"/>
    <w:rsid w:val="00A0281B"/>
    <w:rsid w:val="00A217A0"/>
    <w:rsid w:val="00A21D6E"/>
    <w:rsid w:val="00A21ED9"/>
    <w:rsid w:val="00A2451F"/>
    <w:rsid w:val="00A510C0"/>
    <w:rsid w:val="00A53020"/>
    <w:rsid w:val="00A554A6"/>
    <w:rsid w:val="00A64CBB"/>
    <w:rsid w:val="00A676ED"/>
    <w:rsid w:val="00A73873"/>
    <w:rsid w:val="00A82735"/>
    <w:rsid w:val="00A858FE"/>
    <w:rsid w:val="00A90C04"/>
    <w:rsid w:val="00A95AC2"/>
    <w:rsid w:val="00A979F8"/>
    <w:rsid w:val="00A97B8F"/>
    <w:rsid w:val="00AA031E"/>
    <w:rsid w:val="00AA2614"/>
    <w:rsid w:val="00AA300B"/>
    <w:rsid w:val="00AB0529"/>
    <w:rsid w:val="00AB2319"/>
    <w:rsid w:val="00AC48A0"/>
    <w:rsid w:val="00AC7064"/>
    <w:rsid w:val="00AD4718"/>
    <w:rsid w:val="00AD561E"/>
    <w:rsid w:val="00AE0BEF"/>
    <w:rsid w:val="00AE495F"/>
    <w:rsid w:val="00AE5040"/>
    <w:rsid w:val="00B01119"/>
    <w:rsid w:val="00B019CB"/>
    <w:rsid w:val="00B03033"/>
    <w:rsid w:val="00B167FC"/>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A4D0B"/>
    <w:rsid w:val="00BB03C6"/>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745E"/>
    <w:rsid w:val="00C31D19"/>
    <w:rsid w:val="00C371E2"/>
    <w:rsid w:val="00C423A2"/>
    <w:rsid w:val="00C46AC5"/>
    <w:rsid w:val="00C5120F"/>
    <w:rsid w:val="00C5310D"/>
    <w:rsid w:val="00C531F1"/>
    <w:rsid w:val="00C54504"/>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3BBC"/>
    <w:rsid w:val="00CE5246"/>
    <w:rsid w:val="00CF15E0"/>
    <w:rsid w:val="00CF2D42"/>
    <w:rsid w:val="00CF34BA"/>
    <w:rsid w:val="00D00733"/>
    <w:rsid w:val="00D03352"/>
    <w:rsid w:val="00D162F8"/>
    <w:rsid w:val="00D236C0"/>
    <w:rsid w:val="00D332FF"/>
    <w:rsid w:val="00D42719"/>
    <w:rsid w:val="00D4588C"/>
    <w:rsid w:val="00D45EA9"/>
    <w:rsid w:val="00D509C8"/>
    <w:rsid w:val="00D51561"/>
    <w:rsid w:val="00D51F5F"/>
    <w:rsid w:val="00D52D8E"/>
    <w:rsid w:val="00D550B3"/>
    <w:rsid w:val="00D555EF"/>
    <w:rsid w:val="00D57212"/>
    <w:rsid w:val="00D60636"/>
    <w:rsid w:val="00D61FA7"/>
    <w:rsid w:val="00D64ACA"/>
    <w:rsid w:val="00D653E9"/>
    <w:rsid w:val="00D6593B"/>
    <w:rsid w:val="00D66E80"/>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4AB4"/>
    <w:rsid w:val="00DE528B"/>
    <w:rsid w:val="00DF1891"/>
    <w:rsid w:val="00DF5910"/>
    <w:rsid w:val="00E00D34"/>
    <w:rsid w:val="00E01B20"/>
    <w:rsid w:val="00E06034"/>
    <w:rsid w:val="00E070C4"/>
    <w:rsid w:val="00E234A0"/>
    <w:rsid w:val="00E3375A"/>
    <w:rsid w:val="00E434AE"/>
    <w:rsid w:val="00E43D67"/>
    <w:rsid w:val="00E45E9E"/>
    <w:rsid w:val="00E55FA1"/>
    <w:rsid w:val="00E62E67"/>
    <w:rsid w:val="00E631B5"/>
    <w:rsid w:val="00E63479"/>
    <w:rsid w:val="00E650A2"/>
    <w:rsid w:val="00E66F1D"/>
    <w:rsid w:val="00E70F74"/>
    <w:rsid w:val="00E734A1"/>
    <w:rsid w:val="00E73698"/>
    <w:rsid w:val="00E92F1A"/>
    <w:rsid w:val="00E9458E"/>
    <w:rsid w:val="00EA038F"/>
    <w:rsid w:val="00EA286A"/>
    <w:rsid w:val="00EA69F5"/>
    <w:rsid w:val="00EA6ABD"/>
    <w:rsid w:val="00EB1814"/>
    <w:rsid w:val="00EC6DB1"/>
    <w:rsid w:val="00ED2EDA"/>
    <w:rsid w:val="00ED2F20"/>
    <w:rsid w:val="00EE16DE"/>
    <w:rsid w:val="00EE2A8A"/>
    <w:rsid w:val="00EF7214"/>
    <w:rsid w:val="00F010DD"/>
    <w:rsid w:val="00F043E7"/>
    <w:rsid w:val="00F12B13"/>
    <w:rsid w:val="00F222B5"/>
    <w:rsid w:val="00F2315E"/>
    <w:rsid w:val="00F30028"/>
    <w:rsid w:val="00F36450"/>
    <w:rsid w:val="00F4080C"/>
    <w:rsid w:val="00F471E0"/>
    <w:rsid w:val="00F53D46"/>
    <w:rsid w:val="00F60F86"/>
    <w:rsid w:val="00F6749C"/>
    <w:rsid w:val="00F71C9F"/>
    <w:rsid w:val="00F84996"/>
    <w:rsid w:val="00F85148"/>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15</Pages>
  <Words>14650</Words>
  <Characters>83511</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97966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96</cp:revision>
  <cp:lastPrinted>1999-12-29T14:48:00Z</cp:lastPrinted>
  <dcterms:created xsi:type="dcterms:W3CDTF">2022-02-02T14:09:00Z</dcterms:created>
  <dcterms:modified xsi:type="dcterms:W3CDTF">2025-03-28T19:16:00Z</dcterms:modified>
</cp:coreProperties>
</file>